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0786B" w14:textId="77777777" w:rsidR="0010006E" w:rsidRPr="00E84699" w:rsidRDefault="0010006E" w:rsidP="0074421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900"/>
        </w:tabs>
        <w:ind w:right="108"/>
        <w:rPr>
          <w:rFonts w:ascii="Angsana New" w:eastAsia="Cordia New" w:hAnsi="Angsana New" w:cs="Angsana New"/>
          <w:b/>
          <w:bCs/>
          <w:color w:val="000000"/>
          <w:sz w:val="10"/>
          <w:szCs w:val="10"/>
        </w:rPr>
      </w:pPr>
    </w:p>
    <w:p w14:paraId="3CC8947C" w14:textId="7E169396" w:rsidR="0010006E" w:rsidRPr="00351CE2" w:rsidRDefault="00864937" w:rsidP="001000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cs/>
        </w:rPr>
      </w:pPr>
      <w:r w:rsidRPr="00864937">
        <w:rPr>
          <w:rFonts w:ascii="Angsana New" w:eastAsia="Cordia New" w:hAnsi="Angsana New" w:cs="Angsana New"/>
          <w:b/>
          <w:bCs/>
          <w:color w:val="000000"/>
          <w:sz w:val="32"/>
          <w:szCs w:val="32"/>
        </w:rPr>
        <w:t>YGGDRAZIL GROUP PUBLIC COMPANY LIMITED AND SUBSIDARIES</w:t>
      </w:r>
    </w:p>
    <w:p w14:paraId="75F53D5F" w14:textId="77777777" w:rsidR="0010006E" w:rsidRPr="00351CE2" w:rsidRDefault="0010006E" w:rsidP="0010006E">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4"/>
          <w:szCs w:val="4"/>
        </w:rPr>
      </w:pPr>
    </w:p>
    <w:p w14:paraId="4270875F" w14:textId="77777777" w:rsidR="00505B68" w:rsidRDefault="00505B68" w:rsidP="0028793E">
      <w:pPr>
        <w:pStyle w:val="MacroText"/>
        <w:ind w:right="108"/>
        <w:jc w:val="center"/>
        <w:rPr>
          <w:rFonts w:ascii="Angsana New" w:eastAsia="Cordia New" w:hAnsi="Angsana New" w:cs="Angsana New"/>
          <w:b/>
          <w:bCs/>
          <w:color w:val="000000"/>
          <w:sz w:val="32"/>
          <w:szCs w:val="32"/>
        </w:rPr>
      </w:pPr>
      <w:r w:rsidRPr="00505B68">
        <w:rPr>
          <w:rFonts w:ascii="Angsana New" w:eastAsia="Cordia New" w:hAnsi="Angsana New" w:cs="Angsana New"/>
          <w:b/>
          <w:bCs/>
          <w:color w:val="000000"/>
          <w:sz w:val="32"/>
          <w:szCs w:val="32"/>
        </w:rPr>
        <w:t>INTERIM CONSOLIDATED</w:t>
      </w:r>
    </w:p>
    <w:p w14:paraId="6D6784D3" w14:textId="77777777" w:rsidR="00220AC2" w:rsidRDefault="00220AC2" w:rsidP="0028793E">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r w:rsidRPr="00220AC2">
        <w:rPr>
          <w:rFonts w:ascii="Angsana New" w:eastAsia="Cordia New" w:hAnsi="Angsana New" w:cs="Angsana New"/>
          <w:b/>
          <w:bCs/>
          <w:color w:val="000000"/>
          <w:sz w:val="32"/>
          <w:szCs w:val="32"/>
        </w:rPr>
        <w:t>AND SEPARATE FINANCIAL INFORMATION</w:t>
      </w:r>
    </w:p>
    <w:p w14:paraId="16932E2A" w14:textId="12094A40" w:rsidR="0010006E" w:rsidRPr="00351CE2" w:rsidRDefault="00F775BD" w:rsidP="0010006E">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color w:val="000000"/>
          <w:sz w:val="32"/>
          <w:szCs w:val="32"/>
          <w:cs/>
        </w:rPr>
      </w:pPr>
      <w:r w:rsidRPr="00F775BD">
        <w:rPr>
          <w:rFonts w:ascii="Angsana New" w:eastAsia="Cordia New" w:hAnsi="Angsana New" w:cs="Angsana New"/>
          <w:b/>
          <w:bCs/>
          <w:color w:val="000000"/>
          <w:sz w:val="32"/>
          <w:szCs w:val="32"/>
        </w:rPr>
        <w:t xml:space="preserve">MARCH </w:t>
      </w:r>
      <w:r w:rsidRPr="00F775BD">
        <w:rPr>
          <w:rFonts w:ascii="Angsana New" w:eastAsia="Cordia New" w:hAnsi="Angsana New" w:cs="Angsana New"/>
          <w:b/>
          <w:bCs/>
          <w:color w:val="000000"/>
          <w:sz w:val="32"/>
          <w:szCs w:val="32"/>
          <w:cs/>
        </w:rPr>
        <w:t>31</w:t>
      </w:r>
      <w:r w:rsidRPr="00F775BD">
        <w:rPr>
          <w:rFonts w:ascii="Angsana New" w:eastAsia="Cordia New" w:hAnsi="Angsana New" w:cs="Angsana New"/>
          <w:b/>
          <w:bCs/>
          <w:color w:val="000000"/>
          <w:sz w:val="32"/>
          <w:szCs w:val="32"/>
        </w:rPr>
        <w:t xml:space="preserve">, </w:t>
      </w:r>
      <w:r w:rsidRPr="00F775BD">
        <w:rPr>
          <w:rFonts w:ascii="Angsana New" w:eastAsia="Cordia New" w:hAnsi="Angsana New" w:cs="Angsana New"/>
          <w:b/>
          <w:bCs/>
          <w:color w:val="000000"/>
          <w:sz w:val="32"/>
          <w:szCs w:val="32"/>
          <w:cs/>
        </w:rPr>
        <w:t>2026</w:t>
      </w:r>
    </w:p>
    <w:p w14:paraId="275ECA77" w14:textId="77777777" w:rsidR="0010006E" w:rsidRPr="00351CE2" w:rsidRDefault="0010006E" w:rsidP="0010006E">
      <w:pPr>
        <w:tabs>
          <w:tab w:val="left" w:pos="360"/>
          <w:tab w:val="left" w:pos="720"/>
        </w:tabs>
        <w:ind w:right="108"/>
        <w:rPr>
          <w:rFonts w:ascii="Angsana New" w:hAnsi="Angsana New"/>
          <w:b/>
          <w:bCs/>
          <w:color w:val="000000"/>
          <w:sz w:val="32"/>
          <w:szCs w:val="32"/>
          <w:u w:val="single"/>
        </w:rPr>
      </w:pPr>
    </w:p>
    <w:p w14:paraId="7A89FC76" w14:textId="77777777" w:rsidR="0010006E" w:rsidRPr="00351CE2" w:rsidRDefault="0010006E" w:rsidP="0010006E">
      <w:pPr>
        <w:tabs>
          <w:tab w:val="left" w:pos="360"/>
          <w:tab w:val="left" w:pos="720"/>
        </w:tabs>
        <w:ind w:right="108"/>
        <w:rPr>
          <w:rFonts w:ascii="Angsana New" w:hAnsi="Angsana New"/>
          <w:b/>
          <w:bCs/>
          <w:color w:val="000000"/>
          <w:sz w:val="32"/>
          <w:szCs w:val="32"/>
          <w:u w:val="single"/>
        </w:rPr>
      </w:pPr>
    </w:p>
    <w:p w14:paraId="1AA734C7" w14:textId="77777777" w:rsidR="0010006E" w:rsidRPr="00351CE2" w:rsidRDefault="0010006E" w:rsidP="0010006E">
      <w:pPr>
        <w:tabs>
          <w:tab w:val="left" w:pos="360"/>
          <w:tab w:val="left" w:pos="720"/>
        </w:tabs>
        <w:ind w:right="108"/>
        <w:rPr>
          <w:rFonts w:ascii="Angsana New" w:hAnsi="Angsana New"/>
          <w:b/>
          <w:bCs/>
          <w:i/>
          <w:iCs/>
          <w:color w:val="000000"/>
          <w:sz w:val="32"/>
          <w:szCs w:val="32"/>
          <w:u w:val="single"/>
        </w:rPr>
      </w:pPr>
    </w:p>
    <w:p w14:paraId="1BA07E27" w14:textId="77777777" w:rsidR="0010006E" w:rsidRPr="00351CE2" w:rsidRDefault="0010006E" w:rsidP="0010006E">
      <w:pPr>
        <w:tabs>
          <w:tab w:val="left" w:pos="360"/>
          <w:tab w:val="left" w:pos="720"/>
        </w:tabs>
        <w:ind w:right="108"/>
        <w:rPr>
          <w:rFonts w:ascii="Angsana New" w:hAnsi="Angsana New"/>
          <w:b/>
          <w:bCs/>
          <w:color w:val="000000"/>
          <w:sz w:val="32"/>
          <w:szCs w:val="32"/>
          <w:u w:val="single"/>
        </w:rPr>
      </w:pPr>
    </w:p>
    <w:p w14:paraId="7714590F" w14:textId="77777777" w:rsidR="0010006E" w:rsidRPr="00351CE2" w:rsidRDefault="0010006E" w:rsidP="0010006E">
      <w:pPr>
        <w:tabs>
          <w:tab w:val="left" w:pos="360"/>
          <w:tab w:val="left" w:pos="720"/>
        </w:tabs>
        <w:ind w:right="108"/>
        <w:rPr>
          <w:rFonts w:ascii="Angsana New" w:hAnsi="Angsana New"/>
          <w:b/>
          <w:bCs/>
          <w:color w:val="000000"/>
          <w:sz w:val="32"/>
          <w:szCs w:val="32"/>
          <w:u w:val="single"/>
        </w:rPr>
      </w:pPr>
    </w:p>
    <w:p w14:paraId="62A98BCF" w14:textId="77777777" w:rsidR="0010006E" w:rsidRPr="00351CE2" w:rsidRDefault="0010006E" w:rsidP="0010006E">
      <w:pPr>
        <w:tabs>
          <w:tab w:val="left" w:pos="360"/>
          <w:tab w:val="left" w:pos="720"/>
        </w:tabs>
        <w:ind w:right="108"/>
        <w:rPr>
          <w:rFonts w:ascii="Angsana New" w:hAnsi="Angsana New"/>
          <w:b/>
          <w:bCs/>
          <w:color w:val="000000"/>
          <w:sz w:val="32"/>
          <w:szCs w:val="32"/>
          <w:u w:val="single"/>
        </w:rPr>
      </w:pPr>
    </w:p>
    <w:p w14:paraId="1D656BAD" w14:textId="77777777" w:rsidR="0010006E" w:rsidRPr="00351CE2" w:rsidRDefault="0010006E" w:rsidP="0010006E">
      <w:pPr>
        <w:tabs>
          <w:tab w:val="left" w:pos="360"/>
          <w:tab w:val="left" w:pos="720"/>
        </w:tabs>
        <w:ind w:right="108"/>
        <w:rPr>
          <w:rFonts w:ascii="Angsana New" w:hAnsi="Angsana New"/>
          <w:b/>
          <w:bCs/>
          <w:color w:val="000000"/>
          <w:sz w:val="32"/>
          <w:szCs w:val="32"/>
          <w:u w:val="single"/>
        </w:rPr>
      </w:pPr>
    </w:p>
    <w:p w14:paraId="56E09FC4" w14:textId="77777777" w:rsidR="0010006E" w:rsidRPr="00351CE2" w:rsidRDefault="0010006E" w:rsidP="0010006E">
      <w:pPr>
        <w:tabs>
          <w:tab w:val="left" w:pos="360"/>
          <w:tab w:val="left" w:pos="720"/>
        </w:tabs>
        <w:ind w:right="108"/>
        <w:rPr>
          <w:rFonts w:ascii="Angsana New" w:hAnsi="Angsana New"/>
          <w:b/>
          <w:bCs/>
          <w:color w:val="000000"/>
          <w:sz w:val="32"/>
          <w:szCs w:val="32"/>
          <w:u w:val="single"/>
        </w:rPr>
      </w:pPr>
    </w:p>
    <w:p w14:paraId="025E0CD5" w14:textId="77777777" w:rsidR="0010006E" w:rsidRPr="00351CE2" w:rsidRDefault="0010006E" w:rsidP="0010006E">
      <w:pPr>
        <w:tabs>
          <w:tab w:val="left" w:pos="360"/>
          <w:tab w:val="left" w:pos="720"/>
        </w:tabs>
        <w:ind w:right="108"/>
        <w:rPr>
          <w:rFonts w:ascii="Angsana New" w:hAnsi="Angsana New"/>
          <w:b/>
          <w:bCs/>
          <w:color w:val="000000"/>
          <w:sz w:val="32"/>
          <w:szCs w:val="32"/>
          <w:u w:val="single"/>
        </w:rPr>
      </w:pPr>
    </w:p>
    <w:p w14:paraId="6D1EE6B2" w14:textId="77777777" w:rsidR="0010006E" w:rsidRPr="00351CE2" w:rsidRDefault="0010006E" w:rsidP="0010006E">
      <w:pPr>
        <w:spacing w:line="120" w:lineRule="auto"/>
        <w:ind w:right="-180"/>
        <w:jc w:val="both"/>
        <w:rPr>
          <w:rFonts w:ascii="Angsana New" w:eastAsia="Angsana New" w:hAnsi="Angsana New"/>
          <w:color w:val="000000"/>
          <w:sz w:val="32"/>
          <w:szCs w:val="32"/>
        </w:rPr>
        <w:sectPr w:rsidR="0010006E" w:rsidRPr="00351CE2" w:rsidSect="0010006E">
          <w:headerReference w:type="default" r:id="rId8"/>
          <w:pgSz w:w="11906" w:h="16838"/>
          <w:pgMar w:top="6946" w:right="2408" w:bottom="1440" w:left="4395" w:header="709" w:footer="210" w:gutter="0"/>
          <w:pgNumType w:start="1"/>
          <w:cols w:space="708"/>
          <w:docGrid w:linePitch="381"/>
        </w:sectPr>
      </w:pPr>
    </w:p>
    <w:p w14:paraId="5752D237" w14:textId="77777777" w:rsidR="002D0278" w:rsidRDefault="002D0278" w:rsidP="00E42174">
      <w:pPr>
        <w:rPr>
          <w:rFonts w:ascii="Angsana New" w:hAnsi="Angsana New"/>
          <w:sz w:val="28"/>
          <w:szCs w:val="28"/>
        </w:rPr>
      </w:pPr>
    </w:p>
    <w:p w14:paraId="098F950E" w14:textId="77777777" w:rsidR="00CE25D1" w:rsidRPr="00D35CE4" w:rsidRDefault="00CE25D1" w:rsidP="00E42174">
      <w:pPr>
        <w:rPr>
          <w:rFonts w:ascii="Angsana New" w:hAnsi="Angsana New"/>
          <w:sz w:val="28"/>
          <w:szCs w:val="28"/>
        </w:rPr>
      </w:pPr>
    </w:p>
    <w:p w14:paraId="6456028A" w14:textId="77777777" w:rsidR="004F786F" w:rsidRDefault="004F786F" w:rsidP="0053505C">
      <w:pPr>
        <w:pStyle w:val="Heading5"/>
        <w:jc w:val="thaiDistribute"/>
        <w:rPr>
          <w:rFonts w:ascii="Angsana New" w:hAnsi="Angsana New"/>
          <w:sz w:val="16"/>
          <w:szCs w:val="16"/>
        </w:rPr>
      </w:pPr>
    </w:p>
    <w:p w14:paraId="12485739" w14:textId="77777777" w:rsidR="00D97A35" w:rsidRPr="008E4597" w:rsidRDefault="00D97A35" w:rsidP="00D97A35">
      <w:pPr>
        <w:spacing w:line="240" w:lineRule="auto"/>
        <w:rPr>
          <w:rFonts w:ascii="Angsana New" w:hAnsi="Angsana New" w:hint="cs"/>
          <w:b/>
          <w:bCs/>
          <w:sz w:val="28"/>
          <w:szCs w:val="28"/>
        </w:rPr>
      </w:pPr>
    </w:p>
    <w:p w14:paraId="7C46E6E4" w14:textId="77777777" w:rsidR="00D97A35" w:rsidRDefault="00D97A35" w:rsidP="00D97A35">
      <w:pPr>
        <w:spacing w:line="240" w:lineRule="auto"/>
        <w:rPr>
          <w:rFonts w:ascii="Angsana New" w:hAnsi="Angsana New"/>
          <w:b/>
          <w:bCs/>
          <w:sz w:val="29"/>
          <w:szCs w:val="29"/>
        </w:rPr>
      </w:pPr>
      <w:r w:rsidRPr="00246A71">
        <w:rPr>
          <w:rFonts w:ascii="Angsana New" w:hAnsi="Angsana New"/>
          <w:b/>
          <w:bCs/>
          <w:sz w:val="29"/>
          <w:szCs w:val="29"/>
        </w:rPr>
        <w:t>Auditor’s report on the review of interim financial information</w:t>
      </w:r>
    </w:p>
    <w:p w14:paraId="4714BA14" w14:textId="77777777" w:rsidR="00D97A35" w:rsidRPr="00A90B84" w:rsidRDefault="00D97A35" w:rsidP="00D97A35">
      <w:pPr>
        <w:spacing w:line="240" w:lineRule="auto"/>
        <w:rPr>
          <w:rFonts w:ascii="Angsana New" w:hAnsi="Angsana New" w:hint="cs"/>
          <w:b/>
          <w:bCs/>
          <w:sz w:val="8"/>
          <w:szCs w:val="8"/>
        </w:rPr>
      </w:pPr>
    </w:p>
    <w:p w14:paraId="013377D9" w14:textId="77777777" w:rsidR="00D97A35" w:rsidRPr="004D09EC" w:rsidRDefault="00D97A35" w:rsidP="00D97A35">
      <w:pPr>
        <w:spacing w:line="240" w:lineRule="auto"/>
        <w:rPr>
          <w:rFonts w:ascii="Angsana New" w:hAnsi="Angsana New"/>
          <w:sz w:val="2"/>
          <w:szCs w:val="2"/>
        </w:rPr>
      </w:pPr>
    </w:p>
    <w:p w14:paraId="2E89667F" w14:textId="77777777" w:rsidR="00D97A35" w:rsidRDefault="00D97A35" w:rsidP="00D97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b/>
          <w:bCs/>
          <w:sz w:val="29"/>
          <w:szCs w:val="29"/>
        </w:rPr>
      </w:pPr>
      <w:r w:rsidRPr="00246A71">
        <w:rPr>
          <w:rFonts w:ascii="Angsana New" w:hAnsi="Angsana New"/>
          <w:b/>
          <w:bCs/>
          <w:sz w:val="29"/>
          <w:szCs w:val="29"/>
        </w:rPr>
        <w:t xml:space="preserve">To the </w:t>
      </w:r>
      <w:r>
        <w:rPr>
          <w:rFonts w:ascii="Angsana New" w:hAnsi="Angsana New"/>
          <w:b/>
          <w:bCs/>
          <w:sz w:val="29"/>
          <w:szCs w:val="29"/>
        </w:rPr>
        <w:t xml:space="preserve">Shareholders and </w:t>
      </w:r>
      <w:r w:rsidRPr="00246A71">
        <w:rPr>
          <w:rFonts w:ascii="Angsana New" w:hAnsi="Angsana New"/>
          <w:b/>
          <w:bCs/>
          <w:sz w:val="29"/>
          <w:szCs w:val="29"/>
        </w:rPr>
        <w:t xml:space="preserve">Board of Directors of </w:t>
      </w:r>
      <w:proofErr w:type="spellStart"/>
      <w:r>
        <w:rPr>
          <w:rFonts w:ascii="Angsana New" w:hAnsi="Angsana New"/>
          <w:b/>
          <w:bCs/>
          <w:sz w:val="29"/>
          <w:szCs w:val="29"/>
        </w:rPr>
        <w:t>Yggdrazil</w:t>
      </w:r>
      <w:proofErr w:type="spellEnd"/>
      <w:r>
        <w:rPr>
          <w:rFonts w:ascii="Angsana New" w:hAnsi="Angsana New"/>
          <w:b/>
          <w:bCs/>
          <w:sz w:val="29"/>
          <w:szCs w:val="29"/>
        </w:rPr>
        <w:t xml:space="preserve"> Group</w:t>
      </w:r>
      <w:r w:rsidRPr="00246A71">
        <w:rPr>
          <w:rFonts w:ascii="Angsana New" w:hAnsi="Angsana New"/>
          <w:b/>
          <w:bCs/>
          <w:sz w:val="29"/>
          <w:szCs w:val="29"/>
        </w:rPr>
        <w:t xml:space="preserve"> Public Company Limited</w:t>
      </w:r>
    </w:p>
    <w:p w14:paraId="682DE57C" w14:textId="77777777" w:rsidR="00D97A35" w:rsidRPr="00C93DBD" w:rsidRDefault="00D97A35" w:rsidP="00D97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sz w:val="2"/>
          <w:szCs w:val="2"/>
        </w:rPr>
      </w:pPr>
    </w:p>
    <w:p w14:paraId="43C9B919" w14:textId="77777777" w:rsidR="00D97A35" w:rsidRPr="003E50A6" w:rsidRDefault="00D97A35" w:rsidP="00D97A35">
      <w:pPr>
        <w:pStyle w:val="NoSpacing"/>
        <w:spacing w:line="216" w:lineRule="auto"/>
        <w:ind w:right="-159" w:firstLine="706"/>
        <w:jc w:val="thaiDistribute"/>
        <w:rPr>
          <w:rFonts w:ascii="Angsana New" w:eastAsia="Times New Roman" w:hAnsi="Angsana New" w:cs="Angsana New"/>
          <w:spacing w:val="-2"/>
          <w:position w:val="2"/>
          <w:sz w:val="29"/>
          <w:szCs w:val="29"/>
        </w:rPr>
      </w:pPr>
      <w:r w:rsidRPr="00BF1214">
        <w:rPr>
          <w:rFonts w:ascii="Angsana New" w:eastAsia="Times New Roman" w:hAnsi="Angsana New" w:cs="Angsana New"/>
          <w:position w:val="2"/>
          <w:sz w:val="29"/>
          <w:szCs w:val="29"/>
        </w:rPr>
        <w:t xml:space="preserve">I have reviewed the consolidated financial statements of </w:t>
      </w:r>
      <w:proofErr w:type="spellStart"/>
      <w:r w:rsidRPr="00BF1214">
        <w:rPr>
          <w:rFonts w:ascii="Angsana New" w:eastAsia="Times New Roman" w:hAnsi="Angsana New" w:cs="Angsana New"/>
          <w:position w:val="2"/>
          <w:sz w:val="29"/>
          <w:szCs w:val="29"/>
        </w:rPr>
        <w:t>Yggdrazil</w:t>
      </w:r>
      <w:proofErr w:type="spellEnd"/>
      <w:r w:rsidRPr="00BF1214">
        <w:rPr>
          <w:rFonts w:ascii="Angsana New" w:eastAsia="Times New Roman" w:hAnsi="Angsana New" w:cs="Angsana New"/>
          <w:position w:val="2"/>
          <w:sz w:val="29"/>
          <w:szCs w:val="29"/>
        </w:rPr>
        <w:t xml:space="preserve"> Group Public Company Limited and its subsidiaries, which comprise the consolidated statements of financial position as at March </w:t>
      </w:r>
      <w:r w:rsidRPr="00741A22">
        <w:rPr>
          <w:rFonts w:ascii="Angsana New" w:eastAsia="Times New Roman" w:hAnsi="Angsana New" w:cs="Angsana New"/>
          <w:position w:val="2"/>
          <w:sz w:val="27"/>
          <w:szCs w:val="27"/>
        </w:rPr>
        <w:t>31, 2026</w:t>
      </w:r>
      <w:r w:rsidRPr="00BF1214">
        <w:rPr>
          <w:rFonts w:ascii="Angsana New" w:eastAsia="Times New Roman" w:hAnsi="Angsana New" w:cs="Angsana New"/>
          <w:position w:val="2"/>
          <w:sz w:val="29"/>
          <w:szCs w:val="29"/>
        </w:rPr>
        <w:t xml:space="preserve">, the related consolidated statement of comprehensive income, changes in shareholders’ equity and cash flows for the three-month period then ended, as well as the condensed notes to the consolidated financial statements. I have also reviewed the accompanying separate financial statements of </w:t>
      </w:r>
      <w:proofErr w:type="spellStart"/>
      <w:r w:rsidRPr="00BF1214">
        <w:rPr>
          <w:rFonts w:ascii="Angsana New" w:eastAsia="Times New Roman" w:hAnsi="Angsana New" w:cs="Angsana New"/>
          <w:position w:val="2"/>
          <w:sz w:val="29"/>
          <w:szCs w:val="29"/>
        </w:rPr>
        <w:t>Yggdrazil</w:t>
      </w:r>
      <w:proofErr w:type="spellEnd"/>
      <w:r w:rsidRPr="00BF1214">
        <w:rPr>
          <w:rFonts w:ascii="Angsana New" w:eastAsia="Times New Roman" w:hAnsi="Angsana New" w:cs="Angsana New"/>
          <w:position w:val="2"/>
          <w:sz w:val="29"/>
          <w:szCs w:val="29"/>
        </w:rPr>
        <w:t xml:space="preserve"> Group Public Company Limited for the same period. Management is responsible for the preparation and presentation of this interim financial information in accordance with Thai Accounting Standard No.</w:t>
      </w:r>
      <w:r w:rsidRPr="00741A22">
        <w:rPr>
          <w:rFonts w:ascii="Angsana New" w:eastAsia="Times New Roman" w:hAnsi="Angsana New" w:cs="Angsana New"/>
          <w:position w:val="2"/>
          <w:sz w:val="27"/>
          <w:szCs w:val="27"/>
        </w:rPr>
        <w:t>34</w:t>
      </w:r>
      <w:r w:rsidRPr="00BF1214">
        <w:rPr>
          <w:rFonts w:ascii="Angsana New" w:eastAsia="Times New Roman" w:hAnsi="Angsana New" w:cs="Angsana New"/>
          <w:position w:val="2"/>
          <w:sz w:val="29"/>
          <w:szCs w:val="29"/>
        </w:rPr>
        <w:t xml:space="preserve"> “Interim Financial Reporting”. My responsibility is to express a conclusion on this interim financial information based on my review</w:t>
      </w:r>
      <w:r w:rsidRPr="003E50A6">
        <w:rPr>
          <w:rFonts w:ascii="Angsana New" w:eastAsia="Times New Roman" w:hAnsi="Angsana New" w:cs="Angsana New"/>
          <w:spacing w:val="-2"/>
          <w:position w:val="2"/>
          <w:sz w:val="29"/>
          <w:szCs w:val="29"/>
        </w:rPr>
        <w:t>.</w:t>
      </w:r>
    </w:p>
    <w:p w14:paraId="2CCEDD95" w14:textId="77777777" w:rsidR="00D97A35" w:rsidRDefault="00D97A35" w:rsidP="00D97A35">
      <w:pPr>
        <w:pStyle w:val="NoSpacing"/>
        <w:spacing w:line="216" w:lineRule="auto"/>
        <w:ind w:right="-159" w:firstLine="706"/>
        <w:jc w:val="thaiDistribute"/>
        <w:rPr>
          <w:rFonts w:ascii="Angsana New" w:eastAsia="Times New Roman" w:hAnsi="Angsana New" w:cs="Angsana New"/>
          <w:spacing w:val="-2"/>
          <w:position w:val="2"/>
          <w:sz w:val="14"/>
          <w:szCs w:val="14"/>
        </w:rPr>
      </w:pPr>
    </w:p>
    <w:p w14:paraId="17176D61" w14:textId="77777777" w:rsidR="00D97A35" w:rsidRPr="00A90B84" w:rsidRDefault="00D97A35" w:rsidP="00D97A35">
      <w:pPr>
        <w:pStyle w:val="NoSpacing"/>
        <w:spacing w:line="216" w:lineRule="auto"/>
        <w:ind w:right="-159" w:firstLine="706"/>
        <w:jc w:val="thaiDistribute"/>
        <w:rPr>
          <w:rFonts w:ascii="Angsana New" w:eastAsia="Times New Roman" w:hAnsi="Angsana New" w:cs="Angsana New"/>
          <w:spacing w:val="-2"/>
          <w:position w:val="2"/>
          <w:sz w:val="14"/>
          <w:szCs w:val="14"/>
        </w:rPr>
      </w:pPr>
    </w:p>
    <w:p w14:paraId="78CBEA51" w14:textId="77777777" w:rsidR="00D97A35" w:rsidRPr="003E50A6" w:rsidRDefault="00D97A35" w:rsidP="00D97A35">
      <w:pPr>
        <w:pStyle w:val="NoSpacing"/>
        <w:spacing w:line="216" w:lineRule="auto"/>
        <w:jc w:val="thaiDistribute"/>
        <w:rPr>
          <w:rFonts w:ascii="Angsana New" w:hAnsi="Angsana New" w:cs="Angsana New"/>
          <w:b/>
          <w:bCs/>
          <w:position w:val="2"/>
          <w:sz w:val="29"/>
          <w:szCs w:val="29"/>
        </w:rPr>
      </w:pPr>
      <w:r w:rsidRPr="003E50A6">
        <w:rPr>
          <w:rFonts w:ascii="Angsana New" w:hAnsi="Angsana New" w:cs="Angsana New"/>
          <w:b/>
          <w:bCs/>
          <w:position w:val="2"/>
          <w:sz w:val="29"/>
          <w:szCs w:val="29"/>
        </w:rPr>
        <w:t>Scope of Review</w:t>
      </w:r>
    </w:p>
    <w:p w14:paraId="41E91B97" w14:textId="77777777" w:rsidR="00D97A35" w:rsidRPr="003E50A6" w:rsidRDefault="00D97A35" w:rsidP="00D97A35">
      <w:pPr>
        <w:pStyle w:val="NoSpacing"/>
        <w:spacing w:line="216" w:lineRule="auto"/>
        <w:ind w:right="-173" w:firstLine="706"/>
        <w:jc w:val="thaiDistribute"/>
        <w:rPr>
          <w:rFonts w:ascii="Angsana New" w:hAnsi="Angsana New" w:cs="Angsana New"/>
          <w:spacing w:val="2"/>
          <w:position w:val="2"/>
          <w:sz w:val="29"/>
          <w:szCs w:val="29"/>
        </w:rPr>
      </w:pPr>
      <w:r w:rsidRPr="00BF1214">
        <w:rPr>
          <w:rFonts w:ascii="Angsana New" w:hAnsi="Angsana New" w:cs="Angsana New"/>
          <w:position w:val="2"/>
          <w:sz w:val="29"/>
          <w:szCs w:val="29"/>
        </w:rPr>
        <w:t xml:space="preserve">I conducted my review in accordance with the Thai Standard on Review Engagements </w:t>
      </w:r>
      <w:r w:rsidRPr="00741A22">
        <w:rPr>
          <w:rFonts w:ascii="Angsana New" w:hAnsi="Angsana New" w:cs="Angsana New"/>
          <w:position w:val="2"/>
          <w:sz w:val="27"/>
          <w:szCs w:val="27"/>
        </w:rPr>
        <w:t>2410</w:t>
      </w:r>
      <w:r w:rsidRPr="00BF1214">
        <w:rPr>
          <w:rFonts w:ascii="Angsana New" w:hAnsi="Angsana New" w:cs="Angsana New"/>
          <w:position w:val="2"/>
          <w:sz w:val="29"/>
          <w:szCs w:val="29"/>
        </w:rPr>
        <w:t>, “Review of Interim Financial Information Performed by the Independent Auditor of the Entity”</w:t>
      </w:r>
      <w:r>
        <w:rPr>
          <w:rFonts w:ascii="Angsana New" w:hAnsi="Angsana New" w:cs="Angsana New"/>
          <w:position w:val="2"/>
          <w:sz w:val="29"/>
          <w:szCs w:val="29"/>
        </w:rPr>
        <w:t>.</w:t>
      </w:r>
      <w:r w:rsidRPr="00BF1214">
        <w:rPr>
          <w:rFonts w:ascii="Angsana New" w:hAnsi="Angsana New" w:cs="Angsana New"/>
          <w:position w:val="2"/>
          <w:sz w:val="29"/>
          <w:szCs w:val="29"/>
        </w:rPr>
        <w:t xml:space="preserve">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3E50A6">
        <w:rPr>
          <w:rFonts w:ascii="Angsana New" w:hAnsi="Angsana New" w:cs="Angsana New"/>
          <w:spacing w:val="2"/>
          <w:position w:val="2"/>
          <w:sz w:val="29"/>
          <w:szCs w:val="29"/>
        </w:rPr>
        <w:t>.</w:t>
      </w:r>
    </w:p>
    <w:p w14:paraId="26D43491" w14:textId="77777777" w:rsidR="00D97A35" w:rsidRDefault="00D97A35" w:rsidP="00D97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position w:val="2"/>
          <w:sz w:val="14"/>
          <w:szCs w:val="14"/>
        </w:rPr>
      </w:pPr>
    </w:p>
    <w:p w14:paraId="35F167CF" w14:textId="77777777" w:rsidR="00D97A35" w:rsidRPr="00A90B84" w:rsidRDefault="00D97A35" w:rsidP="00D97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position w:val="2"/>
          <w:sz w:val="14"/>
          <w:szCs w:val="14"/>
        </w:rPr>
      </w:pPr>
    </w:p>
    <w:p w14:paraId="09282E78" w14:textId="77777777" w:rsidR="00D97A35" w:rsidRPr="003E50A6" w:rsidRDefault="00D97A35" w:rsidP="00D97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position w:val="2"/>
          <w:sz w:val="29"/>
          <w:szCs w:val="29"/>
        </w:rPr>
      </w:pPr>
      <w:r w:rsidRPr="003E50A6">
        <w:rPr>
          <w:rFonts w:ascii="Angsana New" w:hAnsi="Angsana New"/>
          <w:b/>
          <w:bCs/>
          <w:position w:val="2"/>
          <w:sz w:val="29"/>
          <w:szCs w:val="29"/>
        </w:rPr>
        <w:t>Conclusion</w:t>
      </w:r>
    </w:p>
    <w:p w14:paraId="658B62E5" w14:textId="77777777" w:rsidR="00D97A35" w:rsidRPr="00BF1214" w:rsidRDefault="00D97A35" w:rsidP="00D97A35">
      <w:pPr>
        <w:pStyle w:val="NoSpacing"/>
        <w:spacing w:line="216" w:lineRule="auto"/>
        <w:ind w:right="-176" w:firstLine="709"/>
        <w:jc w:val="thaiDistribute"/>
        <w:rPr>
          <w:rFonts w:ascii="Angsana New" w:hAnsi="Angsana New"/>
          <w:position w:val="2"/>
          <w:sz w:val="29"/>
          <w:szCs w:val="29"/>
        </w:rPr>
      </w:pPr>
      <w:r w:rsidRPr="00BF1214">
        <w:rPr>
          <w:rFonts w:ascii="Angsana New" w:hAnsi="Angsana New"/>
          <w:position w:val="2"/>
          <w:sz w:val="29"/>
          <w:szCs w:val="29"/>
        </w:rPr>
        <w:t xml:space="preserve">Based on my </w:t>
      </w:r>
      <w:r w:rsidRPr="00BF1214">
        <w:rPr>
          <w:rFonts w:ascii="Angsana New" w:hAnsi="Angsana New" w:cs="Angsana New"/>
          <w:position w:val="2"/>
          <w:sz w:val="29"/>
          <w:szCs w:val="29"/>
        </w:rPr>
        <w:t>review</w:t>
      </w:r>
      <w:r w:rsidRPr="00BF1214">
        <w:rPr>
          <w:rFonts w:ascii="Angsana New" w:hAnsi="Angsana New"/>
          <w:position w:val="2"/>
          <w:sz w:val="29"/>
          <w:szCs w:val="29"/>
        </w:rPr>
        <w:t>, nothing has come to my attention that causes me to believe that the accompanying interim financial information is not prepared, in all material respects, in accordance with Thai Accounting Standard No.</w:t>
      </w:r>
      <w:r w:rsidRPr="00741A22">
        <w:rPr>
          <w:rFonts w:ascii="Angsana New" w:hAnsi="Angsana New"/>
          <w:position w:val="2"/>
          <w:sz w:val="27"/>
          <w:szCs w:val="27"/>
        </w:rPr>
        <w:t>34</w:t>
      </w:r>
      <w:r w:rsidRPr="00BF1214">
        <w:rPr>
          <w:rFonts w:ascii="Angsana New" w:hAnsi="Angsana New"/>
          <w:position w:val="2"/>
          <w:sz w:val="29"/>
          <w:szCs w:val="29"/>
        </w:rPr>
        <w:t>: Interim Financial Reporting.</w:t>
      </w:r>
    </w:p>
    <w:p w14:paraId="2F5DD8F6" w14:textId="77777777" w:rsidR="00D97A35" w:rsidRDefault="00D97A35" w:rsidP="00D97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position w:val="2"/>
          <w:sz w:val="14"/>
          <w:szCs w:val="14"/>
        </w:rPr>
      </w:pPr>
    </w:p>
    <w:p w14:paraId="3E59332E" w14:textId="77777777" w:rsidR="00D97A35" w:rsidRPr="000621EB" w:rsidRDefault="00D97A35" w:rsidP="00D97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position w:val="2"/>
          <w:sz w:val="14"/>
          <w:szCs w:val="14"/>
        </w:rPr>
      </w:pPr>
    </w:p>
    <w:p w14:paraId="7F0D2F11" w14:textId="77777777" w:rsidR="00D97A35" w:rsidRDefault="00D97A35" w:rsidP="00D97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spacing w:val="-4"/>
          <w:position w:val="2"/>
          <w:sz w:val="29"/>
          <w:szCs w:val="29"/>
        </w:rPr>
      </w:pPr>
      <w:r>
        <w:rPr>
          <w:rFonts w:ascii="Angsana New" w:hAnsi="Angsana New"/>
          <w:b/>
          <w:bCs/>
          <w:spacing w:val="-4"/>
          <w:position w:val="2"/>
          <w:sz w:val="29"/>
          <w:szCs w:val="29"/>
        </w:rPr>
        <w:t>Emphasis of Matter</w:t>
      </w:r>
    </w:p>
    <w:p w14:paraId="37D3AAB1" w14:textId="77777777" w:rsidR="00D97A35" w:rsidRPr="00BF1214" w:rsidRDefault="00D97A35" w:rsidP="00D97A35">
      <w:pPr>
        <w:pStyle w:val="NoSpacing"/>
        <w:spacing w:line="216" w:lineRule="auto"/>
        <w:ind w:right="-176" w:firstLine="709"/>
        <w:jc w:val="thaiDistribute"/>
        <w:rPr>
          <w:rFonts w:ascii="Angsana New" w:hAnsi="Angsana New"/>
          <w:spacing w:val="-2"/>
          <w:position w:val="2"/>
          <w:sz w:val="29"/>
          <w:szCs w:val="29"/>
        </w:rPr>
      </w:pPr>
      <w:r w:rsidRPr="00BF1214">
        <w:rPr>
          <w:rFonts w:ascii="Angsana New" w:hAnsi="Angsana New"/>
          <w:spacing w:val="-2"/>
          <w:position w:val="2"/>
          <w:sz w:val="29"/>
          <w:szCs w:val="29"/>
        </w:rPr>
        <w:t xml:space="preserve">I draw attention to Note </w:t>
      </w:r>
      <w:r w:rsidRPr="00741A22">
        <w:rPr>
          <w:rFonts w:ascii="Angsana New" w:hAnsi="Angsana New"/>
          <w:spacing w:val="-2"/>
          <w:position w:val="2"/>
          <w:sz w:val="27"/>
          <w:szCs w:val="27"/>
        </w:rPr>
        <w:t>2</w:t>
      </w:r>
      <w:r w:rsidRPr="00BF1214">
        <w:rPr>
          <w:rFonts w:ascii="Angsana New" w:hAnsi="Angsana New"/>
          <w:spacing w:val="-2"/>
          <w:position w:val="2"/>
          <w:sz w:val="29"/>
          <w:szCs w:val="29"/>
        </w:rPr>
        <w:t xml:space="preserve"> to the financial statements regarding the going concern assumption, which describes the Group’s liquidity situation. The Group’s shareholders’ equity is less than </w:t>
      </w:r>
      <w:r w:rsidRPr="00BF1214">
        <w:rPr>
          <w:rFonts w:ascii="Angsana New" w:hAnsi="Angsana New"/>
          <w:spacing w:val="-2"/>
          <w:position w:val="2"/>
          <w:sz w:val="26"/>
          <w:szCs w:val="26"/>
        </w:rPr>
        <w:t>50%</w:t>
      </w:r>
      <w:r w:rsidRPr="00BF1214">
        <w:rPr>
          <w:rFonts w:ascii="Angsana New" w:hAnsi="Angsana New"/>
          <w:spacing w:val="-2"/>
          <w:position w:val="2"/>
          <w:sz w:val="29"/>
          <w:szCs w:val="29"/>
        </w:rPr>
        <w:t xml:space="preserve"> of its paid-up capital, and its current liabilities exceed its current assets by Baht </w:t>
      </w:r>
      <w:r w:rsidRPr="00741A22">
        <w:rPr>
          <w:rFonts w:ascii="Angsana New" w:hAnsi="Angsana New"/>
          <w:spacing w:val="-2"/>
          <w:position w:val="2"/>
          <w:sz w:val="27"/>
          <w:szCs w:val="27"/>
        </w:rPr>
        <w:t>11.87</w:t>
      </w:r>
      <w:r w:rsidRPr="00BF1214">
        <w:rPr>
          <w:rFonts w:ascii="Angsana New" w:hAnsi="Angsana New"/>
          <w:spacing w:val="-2"/>
          <w:position w:val="2"/>
          <w:sz w:val="24"/>
          <w:szCs w:val="24"/>
        </w:rPr>
        <w:t xml:space="preserve"> </w:t>
      </w:r>
      <w:r w:rsidRPr="00BF1214">
        <w:rPr>
          <w:rFonts w:ascii="Angsana New" w:hAnsi="Angsana New"/>
          <w:spacing w:val="-2"/>
          <w:position w:val="2"/>
          <w:sz w:val="29"/>
          <w:szCs w:val="29"/>
        </w:rPr>
        <w:t xml:space="preserve">million </w:t>
      </w:r>
      <w:r w:rsidRPr="00BF1214">
        <w:rPr>
          <w:rFonts w:ascii="Angsana New" w:hAnsi="Angsana New" w:hint="cs"/>
          <w:spacing w:val="-2"/>
          <w:position w:val="2"/>
          <w:sz w:val="29"/>
          <w:szCs w:val="29"/>
          <w:cs/>
        </w:rPr>
        <w:t>(</w:t>
      </w:r>
      <w:r w:rsidRPr="00BF1214">
        <w:rPr>
          <w:rFonts w:ascii="Angsana New" w:hAnsi="Angsana New"/>
          <w:spacing w:val="-2"/>
          <w:position w:val="2"/>
          <w:sz w:val="29"/>
          <w:szCs w:val="29"/>
        </w:rPr>
        <w:t xml:space="preserve">Separate: Baht </w:t>
      </w:r>
      <w:r w:rsidRPr="00741A22">
        <w:rPr>
          <w:rFonts w:ascii="Angsana New" w:hAnsi="Angsana New"/>
          <w:spacing w:val="-2"/>
          <w:position w:val="2"/>
          <w:sz w:val="27"/>
          <w:szCs w:val="27"/>
        </w:rPr>
        <w:t>23.24</w:t>
      </w:r>
      <w:r w:rsidRPr="00BF1214">
        <w:rPr>
          <w:rFonts w:ascii="Angsana New" w:hAnsi="Angsana New"/>
          <w:spacing w:val="-2"/>
          <w:position w:val="2"/>
          <w:sz w:val="29"/>
          <w:szCs w:val="29"/>
        </w:rPr>
        <w:t xml:space="preserve"> million</w:t>
      </w:r>
      <w:r w:rsidRPr="00BF1214">
        <w:rPr>
          <w:rFonts w:ascii="Angsana New" w:hAnsi="Angsana New" w:hint="cs"/>
          <w:spacing w:val="-2"/>
          <w:position w:val="2"/>
          <w:sz w:val="29"/>
          <w:szCs w:val="29"/>
          <w:cs/>
        </w:rPr>
        <w:t>)</w:t>
      </w:r>
      <w:r w:rsidRPr="00BF1214">
        <w:rPr>
          <w:rFonts w:ascii="Angsana New" w:hAnsi="Angsana New"/>
          <w:spacing w:val="-2"/>
          <w:position w:val="2"/>
          <w:sz w:val="29"/>
          <w:szCs w:val="29"/>
        </w:rPr>
        <w:t xml:space="preserve">. The Group has operation plan and is in the process of implementing to address its liquidity issues. Therefore, the ability of the Group to continue as a going concern depends on the successful execution of those plans and various other factors. My conclusion is not modified in respect of this matter. </w:t>
      </w:r>
    </w:p>
    <w:p w14:paraId="4E482A88" w14:textId="77777777" w:rsidR="00D97A35" w:rsidRPr="00BF1214" w:rsidRDefault="00D97A35" w:rsidP="00D97A35">
      <w:pPr>
        <w:pStyle w:val="NoSpacing"/>
        <w:spacing w:line="216" w:lineRule="auto"/>
        <w:ind w:right="-176" w:firstLine="709"/>
        <w:jc w:val="thaiDistribute"/>
        <w:rPr>
          <w:rFonts w:ascii="Angsana New" w:hAnsi="Angsana New"/>
          <w:spacing w:val="-2"/>
          <w:position w:val="2"/>
          <w:sz w:val="29"/>
          <w:szCs w:val="29"/>
        </w:rPr>
      </w:pPr>
    </w:p>
    <w:p w14:paraId="41948244" w14:textId="77777777" w:rsidR="00D97A35" w:rsidRDefault="00D97A35" w:rsidP="00D97A35">
      <w:pPr>
        <w:pStyle w:val="NoSpacing"/>
        <w:spacing w:line="216" w:lineRule="auto"/>
        <w:ind w:right="-176" w:firstLine="709"/>
        <w:jc w:val="thaiDistribute"/>
        <w:rPr>
          <w:rFonts w:ascii="Angsana New" w:hAnsi="Angsana New"/>
          <w:spacing w:val="-2"/>
          <w:position w:val="2"/>
          <w:sz w:val="29"/>
          <w:szCs w:val="29"/>
        </w:rPr>
      </w:pPr>
    </w:p>
    <w:p w14:paraId="795642E4" w14:textId="77777777" w:rsidR="00D97A35" w:rsidRDefault="00D97A35" w:rsidP="00D97A35">
      <w:pPr>
        <w:pStyle w:val="NoSpacing"/>
        <w:spacing w:line="216" w:lineRule="auto"/>
        <w:ind w:right="-176" w:firstLine="709"/>
        <w:jc w:val="thaiDistribute"/>
        <w:rPr>
          <w:rFonts w:ascii="Angsana New" w:hAnsi="Angsana New"/>
          <w:spacing w:val="-2"/>
          <w:position w:val="2"/>
          <w:sz w:val="29"/>
          <w:szCs w:val="29"/>
        </w:rPr>
      </w:pPr>
    </w:p>
    <w:p w14:paraId="7D511D02" w14:textId="77777777" w:rsidR="00D97A35" w:rsidRDefault="00D97A35" w:rsidP="00D97A35">
      <w:pPr>
        <w:pStyle w:val="NoSpacing"/>
        <w:spacing w:line="216" w:lineRule="auto"/>
        <w:ind w:right="-176" w:firstLine="709"/>
        <w:jc w:val="thaiDistribute"/>
        <w:rPr>
          <w:rFonts w:ascii="Angsana New" w:hAnsi="Angsana New"/>
          <w:spacing w:val="-2"/>
          <w:position w:val="2"/>
          <w:sz w:val="29"/>
          <w:szCs w:val="29"/>
        </w:rPr>
      </w:pPr>
    </w:p>
    <w:p w14:paraId="2BD2E36B" w14:textId="77777777" w:rsidR="00D97A35" w:rsidRDefault="00D97A35" w:rsidP="00D97A35">
      <w:pPr>
        <w:pStyle w:val="NoSpacing"/>
        <w:spacing w:line="216" w:lineRule="auto"/>
        <w:ind w:right="-176" w:firstLine="709"/>
        <w:jc w:val="thaiDistribute"/>
        <w:rPr>
          <w:rFonts w:ascii="Angsana New" w:hAnsi="Angsana New"/>
          <w:spacing w:val="-2"/>
          <w:position w:val="2"/>
          <w:sz w:val="29"/>
          <w:szCs w:val="29"/>
        </w:rPr>
      </w:pPr>
    </w:p>
    <w:p w14:paraId="546B45EE" w14:textId="77777777" w:rsidR="00D97A35" w:rsidRDefault="00D97A35" w:rsidP="00D97A35">
      <w:pPr>
        <w:pStyle w:val="NoSpacing"/>
        <w:spacing w:line="216" w:lineRule="auto"/>
        <w:ind w:right="-176" w:firstLine="709"/>
        <w:jc w:val="thaiDistribute"/>
        <w:rPr>
          <w:rFonts w:ascii="Angsana New" w:hAnsi="Angsana New"/>
          <w:spacing w:val="-2"/>
          <w:position w:val="2"/>
          <w:sz w:val="29"/>
          <w:szCs w:val="29"/>
        </w:rPr>
      </w:pPr>
    </w:p>
    <w:p w14:paraId="32668EEF" w14:textId="77777777" w:rsidR="00D97A35" w:rsidRPr="000621EB" w:rsidRDefault="00D97A35" w:rsidP="00D97A35">
      <w:pPr>
        <w:pStyle w:val="NoSpacing"/>
        <w:spacing w:line="216" w:lineRule="auto"/>
        <w:ind w:right="-176" w:firstLine="709"/>
        <w:jc w:val="thaiDistribute"/>
        <w:rPr>
          <w:rFonts w:ascii="Angsana New" w:hAnsi="Angsana New"/>
          <w:spacing w:val="-2"/>
          <w:position w:val="2"/>
          <w:sz w:val="29"/>
          <w:szCs w:val="29"/>
        </w:rPr>
      </w:pPr>
    </w:p>
    <w:p w14:paraId="238627A4" w14:textId="77777777" w:rsidR="00D97A35" w:rsidRPr="000621EB" w:rsidRDefault="00D97A35" w:rsidP="00D97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hint="cs"/>
          <w:b/>
          <w:bCs/>
          <w:spacing w:val="-4"/>
          <w:position w:val="2"/>
          <w:sz w:val="14"/>
          <w:szCs w:val="14"/>
        </w:rPr>
      </w:pPr>
    </w:p>
    <w:p w14:paraId="6CAB769F" w14:textId="77777777" w:rsidR="00D97A35" w:rsidRDefault="00D97A35" w:rsidP="00D97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spacing w:val="-4"/>
          <w:position w:val="2"/>
          <w:sz w:val="29"/>
          <w:szCs w:val="29"/>
        </w:rPr>
      </w:pPr>
    </w:p>
    <w:p w14:paraId="08F2ACDF" w14:textId="77777777" w:rsidR="00D97A35" w:rsidRPr="00DB1C61" w:rsidRDefault="00D97A35" w:rsidP="00D97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29"/>
        <w:jc w:val="thaiDistribute"/>
        <w:rPr>
          <w:rFonts w:ascii="Angsana New" w:hAnsi="Angsana New"/>
          <w:b/>
          <w:bCs/>
          <w:spacing w:val="-4"/>
          <w:position w:val="2"/>
          <w:sz w:val="29"/>
          <w:szCs w:val="29"/>
        </w:rPr>
      </w:pPr>
      <w:r>
        <w:rPr>
          <w:rFonts w:ascii="Angsana New" w:hAnsi="Angsana New"/>
          <w:b/>
          <w:bCs/>
          <w:spacing w:val="-4"/>
          <w:position w:val="2"/>
          <w:sz w:val="29"/>
          <w:szCs w:val="29"/>
        </w:rPr>
        <w:t>Other Matter</w:t>
      </w:r>
    </w:p>
    <w:p w14:paraId="60DEAB45" w14:textId="77777777" w:rsidR="00D97A35" w:rsidRDefault="00D97A35" w:rsidP="00D97A35">
      <w:pPr>
        <w:pStyle w:val="NoSpacing"/>
        <w:spacing w:line="216" w:lineRule="auto"/>
        <w:ind w:right="-176" w:firstLine="709"/>
        <w:jc w:val="thaiDistribute"/>
        <w:rPr>
          <w:rFonts w:ascii="Angsana New" w:hAnsi="Angsana New"/>
          <w:sz w:val="29"/>
          <w:szCs w:val="29"/>
        </w:rPr>
      </w:pPr>
      <w:r w:rsidRPr="00741A22">
        <w:rPr>
          <w:rFonts w:ascii="Angsana New" w:hAnsi="Angsana New"/>
          <w:sz w:val="29"/>
          <w:szCs w:val="29"/>
        </w:rPr>
        <w:t>The consolidated and separate statements</w:t>
      </w:r>
      <w:r w:rsidRPr="00BF1214">
        <w:rPr>
          <w:rFonts w:ascii="Angsana New" w:hAnsi="Angsana New"/>
          <w:sz w:val="29"/>
          <w:szCs w:val="29"/>
        </w:rPr>
        <w:t xml:space="preserve"> of financial position of </w:t>
      </w:r>
      <w:proofErr w:type="spellStart"/>
      <w:r w:rsidRPr="00BF1214">
        <w:rPr>
          <w:rFonts w:ascii="Angsana New" w:hAnsi="Angsana New"/>
          <w:sz w:val="29"/>
          <w:szCs w:val="29"/>
        </w:rPr>
        <w:t>Yggdrazil</w:t>
      </w:r>
      <w:proofErr w:type="spellEnd"/>
      <w:r w:rsidRPr="00BF1214">
        <w:rPr>
          <w:rFonts w:ascii="Angsana New" w:hAnsi="Angsana New"/>
          <w:sz w:val="29"/>
          <w:szCs w:val="29"/>
        </w:rPr>
        <w:t xml:space="preserve"> Group Public Company Limited as at December </w:t>
      </w:r>
      <w:r w:rsidRPr="007B4B81">
        <w:rPr>
          <w:rFonts w:ascii="Angsana New" w:hAnsi="Angsana New"/>
          <w:sz w:val="27"/>
          <w:szCs w:val="27"/>
        </w:rPr>
        <w:t>31, 2025</w:t>
      </w:r>
      <w:r w:rsidRPr="00BF1214">
        <w:rPr>
          <w:rFonts w:ascii="Angsana New" w:hAnsi="Angsana New"/>
          <w:sz w:val="29"/>
          <w:szCs w:val="29"/>
        </w:rPr>
        <w:t xml:space="preserve">, presented for comparative purposes, were audited by another auditor, whose report dated on February </w:t>
      </w:r>
      <w:r w:rsidRPr="007B4B81">
        <w:rPr>
          <w:rFonts w:ascii="Angsana New" w:hAnsi="Angsana New"/>
          <w:sz w:val="27"/>
          <w:szCs w:val="27"/>
        </w:rPr>
        <w:t>27, 2026</w:t>
      </w:r>
      <w:r w:rsidRPr="00BF1214">
        <w:rPr>
          <w:rFonts w:ascii="Angsana New" w:hAnsi="Angsana New"/>
          <w:sz w:val="29"/>
          <w:szCs w:val="29"/>
        </w:rPr>
        <w:t xml:space="preserve">, expressed an unqualified opinion. The consolidated and separate statements of comprehensive income, changes in share holders' equity and cash flows for the three-month period ended March </w:t>
      </w:r>
      <w:r w:rsidRPr="00BF1214">
        <w:rPr>
          <w:rFonts w:ascii="Angsana New" w:hAnsi="Angsana New"/>
          <w:sz w:val="27"/>
          <w:szCs w:val="27"/>
        </w:rPr>
        <w:t>31, 2025</w:t>
      </w:r>
      <w:r w:rsidRPr="00BF1214">
        <w:rPr>
          <w:rFonts w:ascii="Angsana New" w:hAnsi="Angsana New"/>
          <w:sz w:val="29"/>
          <w:szCs w:val="29"/>
        </w:rPr>
        <w:t xml:space="preserve"> of  </w:t>
      </w:r>
      <w:proofErr w:type="spellStart"/>
      <w:r w:rsidRPr="00BF1214">
        <w:rPr>
          <w:rFonts w:ascii="Angsana New" w:hAnsi="Angsana New"/>
          <w:sz w:val="29"/>
          <w:szCs w:val="29"/>
        </w:rPr>
        <w:t>Yggdrazil</w:t>
      </w:r>
      <w:proofErr w:type="spellEnd"/>
      <w:r w:rsidRPr="00BF1214">
        <w:rPr>
          <w:rFonts w:ascii="Angsana New" w:hAnsi="Angsana New"/>
          <w:sz w:val="29"/>
          <w:szCs w:val="29"/>
        </w:rPr>
        <w:t> Group Public Company Limited and its subsidiaries, presented for comparative purposes, were reviewed by another, stated that nothing had come to the auditor’s attention that caused the auditor to believe that the accompanying interim consolidated and separate financial information was not prepared, in all material respects, in accordance with the Thai Accounting Standard 34, “Interim Financial Reporting”</w:t>
      </w:r>
      <w:r>
        <w:rPr>
          <w:rFonts w:ascii="Angsana New" w:hAnsi="Angsana New"/>
          <w:sz w:val="29"/>
          <w:szCs w:val="29"/>
        </w:rPr>
        <w:t>,</w:t>
      </w:r>
      <w:r w:rsidRPr="00BF1214">
        <w:rPr>
          <w:rFonts w:ascii="Angsana New" w:hAnsi="Angsana New"/>
          <w:sz w:val="29"/>
          <w:szCs w:val="29"/>
        </w:rPr>
        <w:t xml:space="preserve"> whose report dated on </w:t>
      </w:r>
      <w:r>
        <w:rPr>
          <w:rFonts w:ascii="Angsana New" w:hAnsi="Angsana New"/>
          <w:sz w:val="29"/>
          <w:szCs w:val="29"/>
        </w:rPr>
        <w:t>May</w:t>
      </w:r>
      <w:r w:rsidRPr="00543FCC">
        <w:rPr>
          <w:rFonts w:ascii="Angsana New" w:hAnsi="Angsana New"/>
          <w:sz w:val="29"/>
          <w:szCs w:val="29"/>
        </w:rPr>
        <w:t xml:space="preserve"> </w:t>
      </w:r>
      <w:r w:rsidRPr="00BF1214">
        <w:rPr>
          <w:rFonts w:ascii="Angsana New" w:hAnsi="Angsana New"/>
          <w:sz w:val="27"/>
          <w:szCs w:val="27"/>
        </w:rPr>
        <w:t>14, 2025</w:t>
      </w:r>
      <w:r>
        <w:rPr>
          <w:rFonts w:ascii="Angsana New" w:hAnsi="Angsana New"/>
          <w:sz w:val="29"/>
          <w:szCs w:val="29"/>
        </w:rPr>
        <w:t>.</w:t>
      </w:r>
    </w:p>
    <w:p w14:paraId="595D621D" w14:textId="77777777" w:rsidR="00D97A35" w:rsidRDefault="00D97A35" w:rsidP="00D97A35">
      <w:pPr>
        <w:pStyle w:val="NoSpacing"/>
        <w:spacing w:line="216" w:lineRule="auto"/>
        <w:ind w:right="-176" w:firstLine="709"/>
        <w:jc w:val="thaiDistribute"/>
        <w:rPr>
          <w:rFonts w:ascii="Angsana New" w:hAnsi="Angsana New"/>
          <w:sz w:val="29"/>
          <w:szCs w:val="29"/>
        </w:rPr>
      </w:pPr>
    </w:p>
    <w:p w14:paraId="6E89C986" w14:textId="77777777" w:rsidR="00D97A35" w:rsidRPr="003E50A6" w:rsidRDefault="00D97A35" w:rsidP="00D97A35">
      <w:pPr>
        <w:pStyle w:val="NoSpacing"/>
        <w:spacing w:line="216" w:lineRule="auto"/>
        <w:ind w:right="-176" w:firstLine="709"/>
        <w:jc w:val="thaiDistribute"/>
        <w:rPr>
          <w:rFonts w:ascii="Angsana New" w:hAnsi="Angsana New"/>
          <w:spacing w:val="-4"/>
          <w:position w:val="2"/>
          <w:sz w:val="10"/>
          <w:szCs w:val="10"/>
        </w:rPr>
      </w:pPr>
    </w:p>
    <w:p w14:paraId="37051576" w14:textId="77777777" w:rsidR="00D97A35" w:rsidRPr="003E50A6" w:rsidRDefault="00D97A35" w:rsidP="00D97A35">
      <w:pPr>
        <w:pStyle w:val="NoSpacing"/>
        <w:spacing w:line="216" w:lineRule="auto"/>
        <w:ind w:right="-173" w:firstLine="706"/>
        <w:jc w:val="thaiDistribute"/>
        <w:rPr>
          <w:rFonts w:ascii="Angsana New" w:hAnsi="Angsana New" w:cs="Angsana New"/>
          <w:spacing w:val="-6"/>
          <w:position w:val="2"/>
          <w:sz w:val="6"/>
          <w:szCs w:val="6"/>
        </w:rPr>
      </w:pPr>
    </w:p>
    <w:p w14:paraId="59152C67" w14:textId="77777777" w:rsidR="00D97A35" w:rsidRDefault="00D97A35" w:rsidP="00D97A35">
      <w:pPr>
        <w:pStyle w:val="NoSpacing"/>
        <w:spacing w:line="216" w:lineRule="auto"/>
        <w:ind w:right="-173"/>
        <w:jc w:val="thaiDistribute"/>
        <w:rPr>
          <w:rFonts w:ascii="Angsana New" w:hAnsi="Angsana New" w:cs="Angsana New" w:hint="cs"/>
          <w:spacing w:val="-6"/>
          <w:position w:val="2"/>
          <w:sz w:val="12"/>
          <w:szCs w:val="12"/>
        </w:rPr>
      </w:pPr>
    </w:p>
    <w:p w14:paraId="1C5551C6" w14:textId="77777777" w:rsidR="00D97A35" w:rsidRDefault="00D97A35" w:rsidP="00D97A35">
      <w:pPr>
        <w:pStyle w:val="NoSpacing"/>
        <w:spacing w:line="216" w:lineRule="auto"/>
        <w:ind w:right="-173" w:firstLine="706"/>
        <w:jc w:val="thaiDistribute"/>
        <w:rPr>
          <w:rFonts w:ascii="Angsana New" w:hAnsi="Angsana New" w:cs="Angsana New"/>
          <w:spacing w:val="-6"/>
          <w:position w:val="2"/>
          <w:sz w:val="12"/>
          <w:szCs w:val="12"/>
        </w:rPr>
      </w:pPr>
    </w:p>
    <w:p w14:paraId="102ED10E" w14:textId="77777777" w:rsidR="00D97A35" w:rsidRPr="008E4597" w:rsidRDefault="00D97A35" w:rsidP="00D97A35">
      <w:pPr>
        <w:pStyle w:val="NoSpacing"/>
        <w:spacing w:line="216" w:lineRule="auto"/>
        <w:ind w:right="-173" w:firstLine="706"/>
        <w:jc w:val="thaiDistribute"/>
        <w:rPr>
          <w:rFonts w:ascii="Angsana New" w:hAnsi="Angsana New" w:cs="Angsana New" w:hint="cs"/>
          <w:spacing w:val="-6"/>
          <w:position w:val="2"/>
          <w:sz w:val="12"/>
          <w:szCs w:val="12"/>
        </w:rPr>
      </w:pPr>
    </w:p>
    <w:p w14:paraId="6F16BB6F" w14:textId="77777777" w:rsidR="00D97A35" w:rsidRPr="00926BD1" w:rsidRDefault="00D97A35" w:rsidP="00D97A35">
      <w:pPr>
        <w:pStyle w:val="NoSpacing"/>
        <w:ind w:right="-173" w:firstLine="706"/>
        <w:jc w:val="thaiDistribute"/>
        <w:rPr>
          <w:rFonts w:ascii="Angsana New" w:hAnsi="Angsana New" w:cs="Angsana New"/>
          <w:spacing w:val="-2"/>
          <w:sz w:val="12"/>
          <w:szCs w:val="12"/>
        </w:rPr>
      </w:pPr>
    </w:p>
    <w:p w14:paraId="562177C0" w14:textId="77777777" w:rsidR="00D97A35" w:rsidRPr="003E50A6" w:rsidRDefault="00D97A35" w:rsidP="00D97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
          <w:szCs w:val="2"/>
        </w:rPr>
      </w:pPr>
      <w:r>
        <w:rPr>
          <w:rFonts w:ascii="Angsana New" w:hAnsi="Angsana New"/>
          <w:sz w:val="29"/>
          <w:szCs w:val="29"/>
        </w:rPr>
        <w:t xml:space="preserve">                                                                                                             </w:t>
      </w:r>
      <w:r w:rsidRPr="0008444F">
        <w:rPr>
          <w:rFonts w:ascii="Angsana New" w:hAnsi="Angsana New"/>
          <w:sz w:val="29"/>
          <w:szCs w:val="29"/>
        </w:rPr>
        <w:t>A&amp;A OFFICE COMPANY LIMITED</w:t>
      </w:r>
    </w:p>
    <w:p w14:paraId="5CFBE647" w14:textId="77777777" w:rsidR="00D97A35" w:rsidRDefault="00D97A35" w:rsidP="00D97A35">
      <w:pPr>
        <w:pStyle w:val="T"/>
        <w:spacing w:line="360" w:lineRule="exact"/>
        <w:ind w:right="-23"/>
        <w:jc w:val="thaiDistribute"/>
        <w:rPr>
          <w:rFonts w:ascii="Angsana New" w:hAnsi="Angsana New"/>
          <w:sz w:val="29"/>
          <w:szCs w:val="29"/>
          <w:lang w:val="en-US"/>
        </w:rPr>
      </w:pPr>
    </w:p>
    <w:p w14:paraId="46BE105A" w14:textId="77777777" w:rsidR="00D97A35" w:rsidRPr="003E50A6" w:rsidRDefault="00D97A35" w:rsidP="00D97A35">
      <w:pPr>
        <w:pStyle w:val="T"/>
        <w:spacing w:line="360" w:lineRule="exact"/>
        <w:ind w:right="-23"/>
        <w:jc w:val="thaiDistribute"/>
        <w:rPr>
          <w:rFonts w:ascii="Angsana New" w:hAnsi="Angsana New"/>
          <w:sz w:val="2"/>
          <w:szCs w:val="2"/>
          <w:lang w:val="en-US"/>
        </w:rPr>
      </w:pPr>
    </w:p>
    <w:p w14:paraId="04862F61" w14:textId="77777777" w:rsidR="00D97A35" w:rsidRPr="0008444F" w:rsidRDefault="00D97A35" w:rsidP="00D97A35">
      <w:pPr>
        <w:pStyle w:val="T"/>
        <w:spacing w:line="360" w:lineRule="exact"/>
        <w:ind w:right="-23"/>
        <w:jc w:val="thaiDistribute"/>
        <w:rPr>
          <w:rFonts w:ascii="Angsana New" w:hAnsi="Angsana New"/>
          <w:sz w:val="29"/>
          <w:szCs w:val="29"/>
          <w:lang w:val="en-US"/>
        </w:rPr>
      </w:pPr>
      <w:r>
        <w:rPr>
          <w:rFonts w:ascii="Angsana New" w:hAnsi="Angsana New"/>
          <w:sz w:val="29"/>
          <w:szCs w:val="29"/>
          <w:lang w:val="en-US"/>
        </w:rPr>
        <w:t xml:space="preserve">                                </w:t>
      </w:r>
      <w:r w:rsidRPr="0008444F">
        <w:rPr>
          <w:rFonts w:ascii="Angsana New" w:hAnsi="Angsana New"/>
          <w:sz w:val="29"/>
          <w:szCs w:val="29"/>
          <w:cs/>
          <w:lang w:val="en-US"/>
        </w:rPr>
        <w:t>(</w:t>
      </w:r>
      <w:proofErr w:type="spellStart"/>
      <w:r w:rsidRPr="0008444F">
        <w:rPr>
          <w:rFonts w:ascii="Angsana New" w:hAnsi="Angsana New"/>
          <w:sz w:val="29"/>
          <w:szCs w:val="29"/>
          <w:lang w:val="en-US"/>
        </w:rPr>
        <w:t>Dr.Preecha</w:t>
      </w:r>
      <w:proofErr w:type="spellEnd"/>
      <w:r w:rsidRPr="0008444F">
        <w:rPr>
          <w:rFonts w:ascii="Angsana New" w:hAnsi="Angsana New"/>
          <w:sz w:val="29"/>
          <w:szCs w:val="29"/>
          <w:lang w:val="en-US"/>
        </w:rPr>
        <w:t xml:space="preserve"> Suan)</w:t>
      </w:r>
    </w:p>
    <w:p w14:paraId="2AD4582F" w14:textId="77777777" w:rsidR="00D97A35" w:rsidRPr="0080616A" w:rsidRDefault="00D97A35" w:rsidP="00D97A35">
      <w:pPr>
        <w:pStyle w:val="T"/>
        <w:spacing w:line="360" w:lineRule="exact"/>
        <w:ind w:left="0" w:right="-23"/>
        <w:jc w:val="thaiDistribute"/>
        <w:rPr>
          <w:rFonts w:ascii="Angsana New" w:hAnsi="Angsana New"/>
          <w:sz w:val="29"/>
          <w:szCs w:val="29"/>
          <w:lang w:val="en-US"/>
        </w:rPr>
      </w:pPr>
      <w:r>
        <w:rPr>
          <w:rFonts w:ascii="Angsana New" w:hAnsi="Angsana New"/>
          <w:sz w:val="29"/>
          <w:szCs w:val="29"/>
          <w:lang w:val="en-US"/>
        </w:rPr>
        <w:t xml:space="preserve">                                                                                                                  </w:t>
      </w:r>
      <w:r w:rsidRPr="0008444F">
        <w:rPr>
          <w:rFonts w:ascii="Angsana New" w:hAnsi="Angsana New"/>
          <w:sz w:val="29"/>
          <w:szCs w:val="29"/>
          <w:lang w:val="en-US"/>
        </w:rPr>
        <w:t xml:space="preserve">Certified Public Accountant Registration No. </w:t>
      </w:r>
      <w:r w:rsidRPr="00DD7CB7">
        <w:rPr>
          <w:rFonts w:ascii="Angsana New" w:hAnsi="Angsana New"/>
          <w:sz w:val="29"/>
          <w:szCs w:val="29"/>
          <w:lang w:val="en-US"/>
        </w:rPr>
        <w:t>6718</w:t>
      </w:r>
    </w:p>
    <w:p w14:paraId="2F47C28A" w14:textId="77777777" w:rsidR="00D97A35" w:rsidRPr="00362C69" w:rsidRDefault="00D97A35" w:rsidP="00D97A35">
      <w:pPr>
        <w:pStyle w:val="T"/>
        <w:spacing w:line="300" w:lineRule="exact"/>
        <w:ind w:left="0" w:right="-22"/>
        <w:jc w:val="thaiDistribute"/>
        <w:rPr>
          <w:rFonts w:ascii="Angsana New" w:hAnsi="Angsana New"/>
          <w:sz w:val="29"/>
          <w:szCs w:val="29"/>
          <w:cs/>
          <w:lang w:val="en-US"/>
        </w:rPr>
      </w:pPr>
      <w:r>
        <w:rPr>
          <w:rFonts w:ascii="Angsana New" w:hAnsi="Angsana New"/>
          <w:sz w:val="29"/>
          <w:szCs w:val="29"/>
          <w:lang w:val="en-US"/>
        </w:rPr>
        <w:t>Bangkok</w:t>
      </w:r>
    </w:p>
    <w:p w14:paraId="6EFEFC33" w14:textId="77777777" w:rsidR="00D97A35" w:rsidRPr="00362C69" w:rsidRDefault="00D97A35" w:rsidP="00D97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1"/>
        <w:jc w:val="thaiDistribute"/>
        <w:rPr>
          <w:rFonts w:ascii="Angsana New" w:hAnsi="Angsana New"/>
          <w:sz w:val="29"/>
          <w:szCs w:val="29"/>
        </w:rPr>
      </w:pPr>
      <w:r>
        <w:rPr>
          <w:rFonts w:ascii="Angsana New" w:hAnsi="Angsana New"/>
          <w:sz w:val="29"/>
          <w:szCs w:val="29"/>
        </w:rPr>
        <w:t>May</w:t>
      </w:r>
      <w:r w:rsidRPr="001D34C3">
        <w:rPr>
          <w:rFonts w:ascii="Angsana New" w:hAnsi="Angsana New"/>
          <w:sz w:val="29"/>
          <w:szCs w:val="29"/>
        </w:rPr>
        <w:t xml:space="preserve"> </w:t>
      </w:r>
      <w:r>
        <w:rPr>
          <w:rFonts w:ascii="Angsana New" w:hAnsi="Angsana New"/>
          <w:sz w:val="29"/>
          <w:szCs w:val="29"/>
        </w:rPr>
        <w:t>8</w:t>
      </w:r>
      <w:r w:rsidRPr="001D34C3">
        <w:rPr>
          <w:rFonts w:ascii="Angsana New" w:hAnsi="Angsana New"/>
          <w:sz w:val="29"/>
          <w:szCs w:val="29"/>
        </w:rPr>
        <w:t>, 202</w:t>
      </w:r>
      <w:r>
        <w:rPr>
          <w:rFonts w:ascii="Angsana New" w:hAnsi="Angsana New"/>
          <w:sz w:val="29"/>
          <w:szCs w:val="29"/>
        </w:rPr>
        <w:t>6</w:t>
      </w:r>
      <w:r w:rsidRPr="0008444F">
        <w:rPr>
          <w:rFonts w:ascii="Angsana New" w:hAnsi="Angsana New"/>
          <w:sz w:val="29"/>
          <w:szCs w:val="29"/>
        </w:rPr>
        <w:t xml:space="preserve">                                                      </w:t>
      </w:r>
    </w:p>
    <w:p w14:paraId="4E858E5A" w14:textId="77777777" w:rsidR="00CC4011" w:rsidRPr="00362C69" w:rsidRDefault="00CC4011" w:rsidP="0039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1"/>
        <w:jc w:val="thaiDistribute"/>
        <w:rPr>
          <w:rFonts w:ascii="Angsana New" w:hAnsi="Angsana New"/>
          <w:sz w:val="29"/>
          <w:szCs w:val="29"/>
          <w:cs/>
        </w:rPr>
      </w:pPr>
    </w:p>
    <w:sectPr w:rsidR="00CC4011" w:rsidRPr="00362C69" w:rsidSect="003F68C8">
      <w:headerReference w:type="even" r:id="rId9"/>
      <w:headerReference w:type="default" r:id="rId10"/>
      <w:footerReference w:type="even" r:id="rId11"/>
      <w:footerReference w:type="default" r:id="rId12"/>
      <w:headerReference w:type="first" r:id="rId13"/>
      <w:footerReference w:type="first" r:id="rId14"/>
      <w:pgSz w:w="11909" w:h="16834" w:code="9"/>
      <w:pgMar w:top="1469" w:right="879" w:bottom="284" w:left="1418" w:header="476" w:footer="0"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AF5A5" w14:textId="77777777" w:rsidR="003110C4" w:rsidRDefault="003110C4">
      <w:r>
        <w:separator/>
      </w:r>
    </w:p>
  </w:endnote>
  <w:endnote w:type="continuationSeparator" w:id="0">
    <w:p w14:paraId="27785C9D" w14:textId="77777777" w:rsidR="003110C4" w:rsidRDefault="00311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H SarabunPSK">
    <w:charset w:val="DE"/>
    <w:family w:val="swiss"/>
    <w:pitch w:val="variable"/>
    <w:sig w:usb0="01000003" w:usb1="00000000" w:usb2="00000000" w:usb3="00000000" w:csb0="0001011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3B86D" w14:textId="77777777" w:rsidR="00F02CD8" w:rsidRDefault="00F02C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A5FD" w14:textId="77777777" w:rsidR="00A90EB3" w:rsidRPr="00741A22" w:rsidRDefault="00A90EB3" w:rsidP="00A90EB3">
    <w:pPr>
      <w:pStyle w:val="Footer"/>
      <w:pBdr>
        <w:top w:val="single" w:sz="4" w:space="1" w:color="auto"/>
      </w:pBdr>
      <w:ind w:right="9"/>
      <w:jc w:val="right"/>
      <w:rPr>
        <w:rFonts w:ascii="Angsana New" w:hAnsi="Angsana New"/>
        <w:noProof/>
        <w:sz w:val="27"/>
        <w:szCs w:val="27"/>
      </w:rPr>
    </w:pPr>
    <w:r w:rsidRPr="00741A22">
      <w:rPr>
        <w:rFonts w:ascii="Angsana New" w:hAnsi="Angsana New"/>
        <w:sz w:val="27"/>
        <w:szCs w:val="27"/>
      </w:rPr>
      <w:t>A&amp;A OFFICE COMPANY LIMITED</w:t>
    </w:r>
    <w:r w:rsidRPr="00741A22">
      <w:rPr>
        <w:rFonts w:ascii="Angsana New" w:hAnsi="Angsana New"/>
        <w:sz w:val="27"/>
        <w:szCs w:val="27"/>
        <w:cs/>
      </w:rPr>
      <w:t xml:space="preserve"> </w:t>
    </w:r>
    <w:r w:rsidRPr="00741A22">
      <w:rPr>
        <w:rFonts w:ascii="Angsana New" w:hAnsi="Angsana New"/>
        <w:sz w:val="27"/>
        <w:szCs w:val="27"/>
      </w:rPr>
      <w:fldChar w:fldCharType="begin"/>
    </w:r>
    <w:r w:rsidRPr="00741A22">
      <w:rPr>
        <w:rFonts w:ascii="Angsana New" w:hAnsi="Angsana New"/>
        <w:sz w:val="27"/>
        <w:szCs w:val="27"/>
      </w:rPr>
      <w:instrText xml:space="preserve"> PAGE   \* MERGEFORMAT </w:instrText>
    </w:r>
    <w:r w:rsidRPr="00741A22">
      <w:rPr>
        <w:rFonts w:ascii="Angsana New" w:hAnsi="Angsana New"/>
        <w:sz w:val="27"/>
        <w:szCs w:val="27"/>
      </w:rPr>
      <w:fldChar w:fldCharType="separate"/>
    </w:r>
    <w:r>
      <w:rPr>
        <w:rFonts w:ascii="Angsana New" w:hAnsi="Angsana New"/>
        <w:sz w:val="27"/>
        <w:szCs w:val="27"/>
      </w:rPr>
      <w:t>1</w:t>
    </w:r>
    <w:r w:rsidRPr="00741A22">
      <w:rPr>
        <w:rFonts w:ascii="Angsana New" w:hAnsi="Angsana New"/>
        <w:noProof/>
        <w:sz w:val="27"/>
        <w:szCs w:val="27"/>
      </w:rPr>
      <w:fldChar w:fldCharType="end"/>
    </w:r>
  </w:p>
  <w:p w14:paraId="1E9E020E" w14:textId="77777777" w:rsidR="003F68C8" w:rsidRDefault="003F68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D62FB" w14:textId="77777777" w:rsidR="00A90EB3" w:rsidRPr="00741A22" w:rsidRDefault="00A90EB3" w:rsidP="00A90EB3">
    <w:pPr>
      <w:pStyle w:val="Footer"/>
      <w:pBdr>
        <w:top w:val="single" w:sz="4" w:space="1" w:color="auto"/>
      </w:pBdr>
      <w:ind w:right="9"/>
      <w:jc w:val="right"/>
      <w:rPr>
        <w:rFonts w:ascii="Angsana New" w:hAnsi="Angsana New"/>
        <w:noProof/>
        <w:sz w:val="27"/>
        <w:szCs w:val="27"/>
      </w:rPr>
    </w:pPr>
    <w:r w:rsidRPr="00741A22">
      <w:rPr>
        <w:rFonts w:ascii="Angsana New" w:hAnsi="Angsana New"/>
        <w:sz w:val="27"/>
        <w:szCs w:val="27"/>
      </w:rPr>
      <w:t>A&amp;A OFFICE COMPANY LIMITED</w:t>
    </w:r>
    <w:r w:rsidRPr="00741A22">
      <w:rPr>
        <w:rFonts w:ascii="Angsana New" w:hAnsi="Angsana New"/>
        <w:sz w:val="27"/>
        <w:szCs w:val="27"/>
        <w:cs/>
      </w:rPr>
      <w:t xml:space="preserve"> </w:t>
    </w:r>
    <w:r w:rsidRPr="00741A22">
      <w:rPr>
        <w:rFonts w:ascii="Angsana New" w:hAnsi="Angsana New"/>
        <w:sz w:val="27"/>
        <w:szCs w:val="27"/>
      </w:rPr>
      <w:fldChar w:fldCharType="begin"/>
    </w:r>
    <w:r w:rsidRPr="00741A22">
      <w:rPr>
        <w:rFonts w:ascii="Angsana New" w:hAnsi="Angsana New"/>
        <w:sz w:val="27"/>
        <w:szCs w:val="27"/>
      </w:rPr>
      <w:instrText xml:space="preserve"> PAGE   \* MERGEFORMAT </w:instrText>
    </w:r>
    <w:r w:rsidRPr="00741A22">
      <w:rPr>
        <w:rFonts w:ascii="Angsana New" w:hAnsi="Angsana New"/>
        <w:sz w:val="27"/>
        <w:szCs w:val="27"/>
      </w:rPr>
      <w:fldChar w:fldCharType="separate"/>
    </w:r>
    <w:r>
      <w:rPr>
        <w:rFonts w:ascii="Angsana New" w:hAnsi="Angsana New"/>
        <w:sz w:val="27"/>
        <w:szCs w:val="27"/>
      </w:rPr>
      <w:t>1</w:t>
    </w:r>
    <w:r w:rsidRPr="00741A22">
      <w:rPr>
        <w:rFonts w:ascii="Angsana New" w:hAnsi="Angsana New"/>
        <w:noProof/>
        <w:sz w:val="27"/>
        <w:szCs w:val="27"/>
      </w:rPr>
      <w:fldChar w:fldCharType="end"/>
    </w:r>
  </w:p>
  <w:p w14:paraId="03357261" w14:textId="77777777" w:rsidR="00244696" w:rsidRPr="00635E54" w:rsidRDefault="00244696" w:rsidP="00635E54">
    <w:pPr>
      <w:pStyle w:val="Footer"/>
      <w:pBdr>
        <w:top w:val="single" w:sz="4" w:space="1" w:color="auto"/>
      </w:pBdr>
      <w:ind w:right="9"/>
      <w:jc w:val="right"/>
      <w:rPr>
        <w:rFonts w:ascii="Angsana New" w:hAnsi="Angsana New"/>
        <w:sz w:val="10"/>
        <w:szCs w:val="10"/>
      </w:rPr>
    </w:pPr>
    <w:r w:rsidRPr="00635E54">
      <w:rPr>
        <w:rStyle w:val="PageNumber"/>
        <w:rFonts w:ascii="Angsana New" w:hAnsi="Angsana New"/>
        <w:sz w:val="10"/>
        <w:szCs w:val="10"/>
      </w:rPr>
      <w:tab/>
    </w:r>
    <w:r w:rsidRPr="00635E54">
      <w:rPr>
        <w:rStyle w:val="PageNumber"/>
        <w:rFonts w:ascii="Angsana New" w:hAnsi="Angsana New"/>
        <w:sz w:val="10"/>
        <w:szCs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19C61" w14:textId="77777777" w:rsidR="003110C4" w:rsidRDefault="003110C4">
      <w:r>
        <w:separator/>
      </w:r>
    </w:p>
  </w:footnote>
  <w:footnote w:type="continuationSeparator" w:id="0">
    <w:p w14:paraId="2BAC7BFA" w14:textId="77777777" w:rsidR="003110C4" w:rsidRDefault="00311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53805" w14:textId="77777777" w:rsidR="0010006E" w:rsidRPr="00EA4ECA" w:rsidRDefault="0010006E" w:rsidP="00B00348">
    <w:pPr>
      <w:pStyle w:val="Heading3"/>
      <w:ind w:right="40"/>
      <w:rPr>
        <w:rFonts w:ascii="TH SarabunPSK" w:hAnsi="TH SarabunPSK" w:cs="TH SarabunPSK"/>
      </w:rPr>
    </w:pPr>
    <w:r w:rsidRPr="00057F80">
      <w:rPr>
        <w:rFonts w:ascii="TH SarabunPSK" w:hAnsi="TH SarabunPSK" w:cs="TH SarabunPSK" w:hint="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4F35" w14:textId="77777777" w:rsidR="00F02CD8" w:rsidRDefault="00F02C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4F57F" w14:textId="77777777" w:rsidR="00F02CD8" w:rsidRDefault="00F02C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55ED" w14:textId="77777777" w:rsidR="00F02CD8" w:rsidRDefault="00F02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1E59F1"/>
    <w:multiLevelType w:val="hybridMultilevel"/>
    <w:tmpl w:val="D5A2479A"/>
    <w:lvl w:ilvl="0" w:tplc="80ACB186">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15F80A49"/>
    <w:multiLevelType w:val="multilevel"/>
    <w:tmpl w:val="6FB60EFE"/>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4" w15:restartNumberingAfterBreak="0">
    <w:nsid w:val="23B228C0"/>
    <w:multiLevelType w:val="hybridMultilevel"/>
    <w:tmpl w:val="4350C100"/>
    <w:lvl w:ilvl="0" w:tplc="E682A51A">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3186615"/>
    <w:multiLevelType w:val="hybridMultilevel"/>
    <w:tmpl w:val="9FCAA0C6"/>
    <w:lvl w:ilvl="0" w:tplc="4DB21EC4">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3CDC0667"/>
    <w:multiLevelType w:val="multilevel"/>
    <w:tmpl w:val="9754DB96"/>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EEC1ACD"/>
    <w:multiLevelType w:val="multilevel"/>
    <w:tmpl w:val="D5A2479A"/>
    <w:lvl w:ilvl="0">
      <w:start w:val="4"/>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FC366D9"/>
    <w:multiLevelType w:val="hybridMultilevel"/>
    <w:tmpl w:val="BF0A7032"/>
    <w:lvl w:ilvl="0" w:tplc="BC3CFE84">
      <w:start w:val="1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52C656C"/>
    <w:multiLevelType w:val="hybridMultilevel"/>
    <w:tmpl w:val="7CF06046"/>
    <w:lvl w:ilvl="0" w:tplc="0409000F">
      <w:start w:val="1"/>
      <w:numFmt w:val="decimal"/>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24" w15:restartNumberingAfterBreak="0">
    <w:nsid w:val="50447A18"/>
    <w:multiLevelType w:val="hybridMultilevel"/>
    <w:tmpl w:val="9C329DDE"/>
    <w:lvl w:ilvl="0" w:tplc="374A7ADA">
      <w:start w:val="3"/>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B9D65A4"/>
    <w:multiLevelType w:val="multilevel"/>
    <w:tmpl w:val="E306F6C8"/>
    <w:lvl w:ilvl="0">
      <w:start w:val="4"/>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5DA25341"/>
    <w:multiLevelType w:val="multilevel"/>
    <w:tmpl w:val="F16A1114"/>
    <w:lvl w:ilvl="0">
      <w:start w:val="1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90B1105"/>
    <w:multiLevelType w:val="multilevel"/>
    <w:tmpl w:val="602C04B0"/>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9DD6934"/>
    <w:multiLevelType w:val="hybridMultilevel"/>
    <w:tmpl w:val="37CE5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1569657364">
    <w:abstractNumId w:val="6"/>
  </w:num>
  <w:num w:numId="2" w16cid:durableId="1190492096">
    <w:abstractNumId w:val="5"/>
  </w:num>
  <w:num w:numId="3" w16cid:durableId="1580090091">
    <w:abstractNumId w:val="9"/>
  </w:num>
  <w:num w:numId="4" w16cid:durableId="1901819430">
    <w:abstractNumId w:val="7"/>
  </w:num>
  <w:num w:numId="5" w16cid:durableId="1372614848">
    <w:abstractNumId w:val="8"/>
  </w:num>
  <w:num w:numId="6" w16cid:durableId="1415274412">
    <w:abstractNumId w:val="3"/>
  </w:num>
  <w:num w:numId="7" w16cid:durableId="372462211">
    <w:abstractNumId w:val="2"/>
  </w:num>
  <w:num w:numId="8" w16cid:durableId="1071268691">
    <w:abstractNumId w:val="0"/>
  </w:num>
  <w:num w:numId="9" w16cid:durableId="392774755">
    <w:abstractNumId w:val="1"/>
  </w:num>
  <w:num w:numId="10" w16cid:durableId="1031034925">
    <w:abstractNumId w:val="4"/>
  </w:num>
  <w:num w:numId="11" w16cid:durableId="1952667218">
    <w:abstractNumId w:val="18"/>
  </w:num>
  <w:num w:numId="12" w16cid:durableId="1266421632">
    <w:abstractNumId w:val="15"/>
  </w:num>
  <w:num w:numId="13" w16cid:durableId="1610312618">
    <w:abstractNumId w:val="27"/>
  </w:num>
  <w:num w:numId="14" w16cid:durableId="539633408">
    <w:abstractNumId w:val="16"/>
  </w:num>
  <w:num w:numId="15" w16cid:durableId="1635674794">
    <w:abstractNumId w:val="21"/>
  </w:num>
  <w:num w:numId="16" w16cid:durableId="1459491772">
    <w:abstractNumId w:val="13"/>
  </w:num>
  <w:num w:numId="17" w16cid:durableId="1421560710">
    <w:abstractNumId w:val="30"/>
  </w:num>
  <w:num w:numId="18" w16cid:durableId="433524390">
    <w:abstractNumId w:val="22"/>
  </w:num>
  <w:num w:numId="19" w16cid:durableId="562565999">
    <w:abstractNumId w:val="10"/>
  </w:num>
  <w:num w:numId="20" w16cid:durableId="914388988">
    <w:abstractNumId w:val="11"/>
  </w:num>
  <w:num w:numId="21" w16cid:durableId="1317611410">
    <w:abstractNumId w:val="14"/>
  </w:num>
  <w:num w:numId="22" w16cid:durableId="1103720937">
    <w:abstractNumId w:val="20"/>
  </w:num>
  <w:num w:numId="23" w16cid:durableId="1329289299">
    <w:abstractNumId w:val="24"/>
  </w:num>
  <w:num w:numId="24" w16cid:durableId="665786437">
    <w:abstractNumId w:val="25"/>
  </w:num>
  <w:num w:numId="25" w16cid:durableId="1066219023">
    <w:abstractNumId w:val="26"/>
  </w:num>
  <w:num w:numId="26" w16cid:durableId="470362929">
    <w:abstractNumId w:val="28"/>
  </w:num>
  <w:num w:numId="27" w16cid:durableId="537200032">
    <w:abstractNumId w:val="12"/>
  </w:num>
  <w:num w:numId="28" w16cid:durableId="1919361385">
    <w:abstractNumId w:val="19"/>
  </w:num>
  <w:num w:numId="29" w16cid:durableId="1638073803">
    <w:abstractNumId w:val="29"/>
  </w:num>
  <w:num w:numId="30" w16cid:durableId="1672298883">
    <w:abstractNumId w:val="17"/>
  </w:num>
  <w:num w:numId="31" w16cid:durableId="23424799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6E6"/>
    <w:rsid w:val="00000110"/>
    <w:rsid w:val="0000114B"/>
    <w:rsid w:val="00001229"/>
    <w:rsid w:val="000032E3"/>
    <w:rsid w:val="00006967"/>
    <w:rsid w:val="00007E53"/>
    <w:rsid w:val="000117B0"/>
    <w:rsid w:val="00011B30"/>
    <w:rsid w:val="00011C7E"/>
    <w:rsid w:val="000121A1"/>
    <w:rsid w:val="000125C1"/>
    <w:rsid w:val="00012B1E"/>
    <w:rsid w:val="00016A80"/>
    <w:rsid w:val="00017232"/>
    <w:rsid w:val="0001729A"/>
    <w:rsid w:val="00017F82"/>
    <w:rsid w:val="0002004E"/>
    <w:rsid w:val="00021971"/>
    <w:rsid w:val="0002324D"/>
    <w:rsid w:val="000264A4"/>
    <w:rsid w:val="00026F94"/>
    <w:rsid w:val="00037052"/>
    <w:rsid w:val="0004345D"/>
    <w:rsid w:val="00043D46"/>
    <w:rsid w:val="00046FBF"/>
    <w:rsid w:val="00051D0D"/>
    <w:rsid w:val="00053724"/>
    <w:rsid w:val="00056E52"/>
    <w:rsid w:val="00057813"/>
    <w:rsid w:val="00061853"/>
    <w:rsid w:val="000624A8"/>
    <w:rsid w:val="00062BFC"/>
    <w:rsid w:val="00062DAD"/>
    <w:rsid w:val="00067110"/>
    <w:rsid w:val="00071174"/>
    <w:rsid w:val="00071D5B"/>
    <w:rsid w:val="00072EBB"/>
    <w:rsid w:val="0007532D"/>
    <w:rsid w:val="00075CB3"/>
    <w:rsid w:val="00076386"/>
    <w:rsid w:val="00077AA7"/>
    <w:rsid w:val="00077F25"/>
    <w:rsid w:val="00080FC4"/>
    <w:rsid w:val="00081567"/>
    <w:rsid w:val="0008191F"/>
    <w:rsid w:val="00082BBD"/>
    <w:rsid w:val="00084075"/>
    <w:rsid w:val="00084564"/>
    <w:rsid w:val="00085585"/>
    <w:rsid w:val="000857D8"/>
    <w:rsid w:val="00085AD8"/>
    <w:rsid w:val="00090340"/>
    <w:rsid w:val="0009208F"/>
    <w:rsid w:val="000921AB"/>
    <w:rsid w:val="00093783"/>
    <w:rsid w:val="00095F1A"/>
    <w:rsid w:val="00096B04"/>
    <w:rsid w:val="0009714E"/>
    <w:rsid w:val="000A0B9F"/>
    <w:rsid w:val="000A1842"/>
    <w:rsid w:val="000A3CC9"/>
    <w:rsid w:val="000A5EA3"/>
    <w:rsid w:val="000A5EEE"/>
    <w:rsid w:val="000A6D60"/>
    <w:rsid w:val="000A6EEB"/>
    <w:rsid w:val="000B169D"/>
    <w:rsid w:val="000B17EF"/>
    <w:rsid w:val="000B3743"/>
    <w:rsid w:val="000B3A7F"/>
    <w:rsid w:val="000B3D8D"/>
    <w:rsid w:val="000C0DEA"/>
    <w:rsid w:val="000C1864"/>
    <w:rsid w:val="000C21E0"/>
    <w:rsid w:val="000C25A0"/>
    <w:rsid w:val="000C4350"/>
    <w:rsid w:val="000C6680"/>
    <w:rsid w:val="000D0578"/>
    <w:rsid w:val="000D0760"/>
    <w:rsid w:val="000D09A4"/>
    <w:rsid w:val="000D1510"/>
    <w:rsid w:val="000D2938"/>
    <w:rsid w:val="000D300A"/>
    <w:rsid w:val="000D7100"/>
    <w:rsid w:val="000D78FE"/>
    <w:rsid w:val="000D7B32"/>
    <w:rsid w:val="000E206A"/>
    <w:rsid w:val="000E35FA"/>
    <w:rsid w:val="000E5F97"/>
    <w:rsid w:val="000E64CF"/>
    <w:rsid w:val="000F00E5"/>
    <w:rsid w:val="000F146E"/>
    <w:rsid w:val="000F1619"/>
    <w:rsid w:val="000F3C83"/>
    <w:rsid w:val="000F4FD4"/>
    <w:rsid w:val="000F5605"/>
    <w:rsid w:val="000F70F5"/>
    <w:rsid w:val="000F78EA"/>
    <w:rsid w:val="0010006E"/>
    <w:rsid w:val="0010260D"/>
    <w:rsid w:val="001071DD"/>
    <w:rsid w:val="00107F52"/>
    <w:rsid w:val="001114FF"/>
    <w:rsid w:val="0011210F"/>
    <w:rsid w:val="0011308C"/>
    <w:rsid w:val="0011330D"/>
    <w:rsid w:val="00113586"/>
    <w:rsid w:val="001157EA"/>
    <w:rsid w:val="001163BA"/>
    <w:rsid w:val="001252F0"/>
    <w:rsid w:val="0012632F"/>
    <w:rsid w:val="00126C19"/>
    <w:rsid w:val="001278BC"/>
    <w:rsid w:val="0013077C"/>
    <w:rsid w:val="00132D1C"/>
    <w:rsid w:val="00133CEB"/>
    <w:rsid w:val="001354B8"/>
    <w:rsid w:val="00136D15"/>
    <w:rsid w:val="00137484"/>
    <w:rsid w:val="001377EC"/>
    <w:rsid w:val="001403B1"/>
    <w:rsid w:val="0014123F"/>
    <w:rsid w:val="00142199"/>
    <w:rsid w:val="001451C4"/>
    <w:rsid w:val="00145421"/>
    <w:rsid w:val="00145E37"/>
    <w:rsid w:val="00154063"/>
    <w:rsid w:val="0015719D"/>
    <w:rsid w:val="00160768"/>
    <w:rsid w:val="0016161B"/>
    <w:rsid w:val="00161DA0"/>
    <w:rsid w:val="001654A7"/>
    <w:rsid w:val="001656EB"/>
    <w:rsid w:val="001657C2"/>
    <w:rsid w:val="001763B3"/>
    <w:rsid w:val="001763E7"/>
    <w:rsid w:val="00176603"/>
    <w:rsid w:val="001809D1"/>
    <w:rsid w:val="001809E1"/>
    <w:rsid w:val="00180BB7"/>
    <w:rsid w:val="00181D6B"/>
    <w:rsid w:val="00182ABC"/>
    <w:rsid w:val="001865F1"/>
    <w:rsid w:val="00186B9E"/>
    <w:rsid w:val="00190493"/>
    <w:rsid w:val="001904EF"/>
    <w:rsid w:val="00195641"/>
    <w:rsid w:val="00197804"/>
    <w:rsid w:val="001A075B"/>
    <w:rsid w:val="001A0FE8"/>
    <w:rsid w:val="001A36A1"/>
    <w:rsid w:val="001A5955"/>
    <w:rsid w:val="001A5A47"/>
    <w:rsid w:val="001A6BC7"/>
    <w:rsid w:val="001A79EE"/>
    <w:rsid w:val="001B2C21"/>
    <w:rsid w:val="001B2DE7"/>
    <w:rsid w:val="001B407B"/>
    <w:rsid w:val="001B504A"/>
    <w:rsid w:val="001B51C1"/>
    <w:rsid w:val="001B7747"/>
    <w:rsid w:val="001B79CD"/>
    <w:rsid w:val="001C3B14"/>
    <w:rsid w:val="001C4536"/>
    <w:rsid w:val="001C5BB4"/>
    <w:rsid w:val="001C7002"/>
    <w:rsid w:val="001D1426"/>
    <w:rsid w:val="001D353F"/>
    <w:rsid w:val="001D4E20"/>
    <w:rsid w:val="001E10B3"/>
    <w:rsid w:val="001E1F4F"/>
    <w:rsid w:val="001E2696"/>
    <w:rsid w:val="001E781B"/>
    <w:rsid w:val="001E7F51"/>
    <w:rsid w:val="001F2564"/>
    <w:rsid w:val="001F3913"/>
    <w:rsid w:val="001F4316"/>
    <w:rsid w:val="001F4844"/>
    <w:rsid w:val="001F48F7"/>
    <w:rsid w:val="001F4EDE"/>
    <w:rsid w:val="001F5179"/>
    <w:rsid w:val="001F5F2E"/>
    <w:rsid w:val="00200BAF"/>
    <w:rsid w:val="00203093"/>
    <w:rsid w:val="00207349"/>
    <w:rsid w:val="00211B08"/>
    <w:rsid w:val="00213894"/>
    <w:rsid w:val="00214907"/>
    <w:rsid w:val="00214E0B"/>
    <w:rsid w:val="002161C2"/>
    <w:rsid w:val="00216B05"/>
    <w:rsid w:val="00216C65"/>
    <w:rsid w:val="00220AC2"/>
    <w:rsid w:val="0022320D"/>
    <w:rsid w:val="002234F5"/>
    <w:rsid w:val="0022395A"/>
    <w:rsid w:val="00226824"/>
    <w:rsid w:val="00230ED2"/>
    <w:rsid w:val="0023164A"/>
    <w:rsid w:val="00231E67"/>
    <w:rsid w:val="00233FEA"/>
    <w:rsid w:val="002341A3"/>
    <w:rsid w:val="0023724F"/>
    <w:rsid w:val="00241F21"/>
    <w:rsid w:val="00243DEC"/>
    <w:rsid w:val="00244696"/>
    <w:rsid w:val="00246860"/>
    <w:rsid w:val="00247F8D"/>
    <w:rsid w:val="00251C70"/>
    <w:rsid w:val="00252435"/>
    <w:rsid w:val="0025331A"/>
    <w:rsid w:val="00254BA2"/>
    <w:rsid w:val="00257357"/>
    <w:rsid w:val="00260C3F"/>
    <w:rsid w:val="00264E85"/>
    <w:rsid w:val="00266057"/>
    <w:rsid w:val="00271271"/>
    <w:rsid w:val="0027137B"/>
    <w:rsid w:val="00271C87"/>
    <w:rsid w:val="0027206C"/>
    <w:rsid w:val="002722F8"/>
    <w:rsid w:val="002732DE"/>
    <w:rsid w:val="002734F1"/>
    <w:rsid w:val="00275E9E"/>
    <w:rsid w:val="00276A30"/>
    <w:rsid w:val="00277067"/>
    <w:rsid w:val="00277166"/>
    <w:rsid w:val="00277FA1"/>
    <w:rsid w:val="00280372"/>
    <w:rsid w:val="002806F8"/>
    <w:rsid w:val="00280FCD"/>
    <w:rsid w:val="0028152D"/>
    <w:rsid w:val="002815D4"/>
    <w:rsid w:val="00281866"/>
    <w:rsid w:val="00285912"/>
    <w:rsid w:val="002872D1"/>
    <w:rsid w:val="0028793E"/>
    <w:rsid w:val="002903FF"/>
    <w:rsid w:val="00291E4B"/>
    <w:rsid w:val="00291ECF"/>
    <w:rsid w:val="002924D9"/>
    <w:rsid w:val="002931EC"/>
    <w:rsid w:val="00293227"/>
    <w:rsid w:val="002939A6"/>
    <w:rsid w:val="002947CF"/>
    <w:rsid w:val="0029538B"/>
    <w:rsid w:val="002A0D2A"/>
    <w:rsid w:val="002A17EC"/>
    <w:rsid w:val="002A18B5"/>
    <w:rsid w:val="002A3128"/>
    <w:rsid w:val="002A3A5F"/>
    <w:rsid w:val="002A61B6"/>
    <w:rsid w:val="002B2776"/>
    <w:rsid w:val="002B2DB2"/>
    <w:rsid w:val="002B5241"/>
    <w:rsid w:val="002B6DE6"/>
    <w:rsid w:val="002C08A8"/>
    <w:rsid w:val="002C1921"/>
    <w:rsid w:val="002C2388"/>
    <w:rsid w:val="002C359F"/>
    <w:rsid w:val="002C4697"/>
    <w:rsid w:val="002C4B49"/>
    <w:rsid w:val="002C6470"/>
    <w:rsid w:val="002C7847"/>
    <w:rsid w:val="002D0278"/>
    <w:rsid w:val="002D1623"/>
    <w:rsid w:val="002D5D26"/>
    <w:rsid w:val="002D6A61"/>
    <w:rsid w:val="002D762D"/>
    <w:rsid w:val="002E2557"/>
    <w:rsid w:val="002E255B"/>
    <w:rsid w:val="002E2B69"/>
    <w:rsid w:val="002E3FCC"/>
    <w:rsid w:val="002E50EC"/>
    <w:rsid w:val="002E56E5"/>
    <w:rsid w:val="002E68B5"/>
    <w:rsid w:val="002E6DF0"/>
    <w:rsid w:val="002E70C8"/>
    <w:rsid w:val="002F0E2F"/>
    <w:rsid w:val="002F2E12"/>
    <w:rsid w:val="002F2E58"/>
    <w:rsid w:val="002F5A51"/>
    <w:rsid w:val="002F79A9"/>
    <w:rsid w:val="00300875"/>
    <w:rsid w:val="0030490C"/>
    <w:rsid w:val="00304CED"/>
    <w:rsid w:val="00305C18"/>
    <w:rsid w:val="0030698B"/>
    <w:rsid w:val="003069A1"/>
    <w:rsid w:val="003110C4"/>
    <w:rsid w:val="0031183B"/>
    <w:rsid w:val="0031231E"/>
    <w:rsid w:val="00313366"/>
    <w:rsid w:val="00313635"/>
    <w:rsid w:val="00313B96"/>
    <w:rsid w:val="00316735"/>
    <w:rsid w:val="00317357"/>
    <w:rsid w:val="003210D2"/>
    <w:rsid w:val="00321484"/>
    <w:rsid w:val="00321D38"/>
    <w:rsid w:val="003220BB"/>
    <w:rsid w:val="003220DC"/>
    <w:rsid w:val="0032285C"/>
    <w:rsid w:val="00322E2B"/>
    <w:rsid w:val="0032319D"/>
    <w:rsid w:val="0032463D"/>
    <w:rsid w:val="00324FA5"/>
    <w:rsid w:val="003305F8"/>
    <w:rsid w:val="00331F73"/>
    <w:rsid w:val="003326AA"/>
    <w:rsid w:val="00332D35"/>
    <w:rsid w:val="00333815"/>
    <w:rsid w:val="003355CD"/>
    <w:rsid w:val="00335B7C"/>
    <w:rsid w:val="00335CF6"/>
    <w:rsid w:val="00336486"/>
    <w:rsid w:val="00336F3C"/>
    <w:rsid w:val="00345FC0"/>
    <w:rsid w:val="00346980"/>
    <w:rsid w:val="0035161D"/>
    <w:rsid w:val="00351D39"/>
    <w:rsid w:val="00352543"/>
    <w:rsid w:val="0035363E"/>
    <w:rsid w:val="003540C3"/>
    <w:rsid w:val="00355264"/>
    <w:rsid w:val="00357938"/>
    <w:rsid w:val="00360285"/>
    <w:rsid w:val="00362675"/>
    <w:rsid w:val="00362A7B"/>
    <w:rsid w:val="00362C69"/>
    <w:rsid w:val="0036504B"/>
    <w:rsid w:val="00365C79"/>
    <w:rsid w:val="00370A87"/>
    <w:rsid w:val="003732B9"/>
    <w:rsid w:val="00373D9B"/>
    <w:rsid w:val="00373E0C"/>
    <w:rsid w:val="00373EFC"/>
    <w:rsid w:val="00375153"/>
    <w:rsid w:val="00381BDD"/>
    <w:rsid w:val="00382069"/>
    <w:rsid w:val="003829CF"/>
    <w:rsid w:val="0038441A"/>
    <w:rsid w:val="00386BB7"/>
    <w:rsid w:val="00387CBC"/>
    <w:rsid w:val="003916BB"/>
    <w:rsid w:val="00391A89"/>
    <w:rsid w:val="00393D06"/>
    <w:rsid w:val="00393F8C"/>
    <w:rsid w:val="00394C4F"/>
    <w:rsid w:val="003959E5"/>
    <w:rsid w:val="00396F45"/>
    <w:rsid w:val="00397087"/>
    <w:rsid w:val="003974AC"/>
    <w:rsid w:val="00397641"/>
    <w:rsid w:val="003A3FBC"/>
    <w:rsid w:val="003A4D6B"/>
    <w:rsid w:val="003A79A1"/>
    <w:rsid w:val="003B09F8"/>
    <w:rsid w:val="003B0A8E"/>
    <w:rsid w:val="003B0E92"/>
    <w:rsid w:val="003B33BB"/>
    <w:rsid w:val="003B3ED9"/>
    <w:rsid w:val="003B50FF"/>
    <w:rsid w:val="003C0BD9"/>
    <w:rsid w:val="003D065D"/>
    <w:rsid w:val="003D0E09"/>
    <w:rsid w:val="003D3571"/>
    <w:rsid w:val="003D424F"/>
    <w:rsid w:val="003D632E"/>
    <w:rsid w:val="003D7014"/>
    <w:rsid w:val="003D7580"/>
    <w:rsid w:val="003D7712"/>
    <w:rsid w:val="003E0F00"/>
    <w:rsid w:val="003E671F"/>
    <w:rsid w:val="003E772F"/>
    <w:rsid w:val="003E7C6C"/>
    <w:rsid w:val="003F0254"/>
    <w:rsid w:val="003F05A8"/>
    <w:rsid w:val="003F2FE1"/>
    <w:rsid w:val="003F39EF"/>
    <w:rsid w:val="003F4788"/>
    <w:rsid w:val="003F4E22"/>
    <w:rsid w:val="003F622D"/>
    <w:rsid w:val="003F648D"/>
    <w:rsid w:val="003F68C8"/>
    <w:rsid w:val="003F6A44"/>
    <w:rsid w:val="003F6BCD"/>
    <w:rsid w:val="003F76F0"/>
    <w:rsid w:val="003F7F51"/>
    <w:rsid w:val="004011AA"/>
    <w:rsid w:val="00403AD5"/>
    <w:rsid w:val="00403B5B"/>
    <w:rsid w:val="00411EA3"/>
    <w:rsid w:val="00412C48"/>
    <w:rsid w:val="004145F5"/>
    <w:rsid w:val="00414B01"/>
    <w:rsid w:val="004154C6"/>
    <w:rsid w:val="00415ADB"/>
    <w:rsid w:val="00415B73"/>
    <w:rsid w:val="004207CF"/>
    <w:rsid w:val="004221EF"/>
    <w:rsid w:val="00422C68"/>
    <w:rsid w:val="00424D0C"/>
    <w:rsid w:val="0042701C"/>
    <w:rsid w:val="0043021F"/>
    <w:rsid w:val="00431EF0"/>
    <w:rsid w:val="00432681"/>
    <w:rsid w:val="0043397C"/>
    <w:rsid w:val="0043432E"/>
    <w:rsid w:val="004366A9"/>
    <w:rsid w:val="00437841"/>
    <w:rsid w:val="00437C16"/>
    <w:rsid w:val="0044019F"/>
    <w:rsid w:val="004427BE"/>
    <w:rsid w:val="00443643"/>
    <w:rsid w:val="004441D9"/>
    <w:rsid w:val="004446AA"/>
    <w:rsid w:val="004464A1"/>
    <w:rsid w:val="00446F96"/>
    <w:rsid w:val="00447A30"/>
    <w:rsid w:val="004501EB"/>
    <w:rsid w:val="004507D9"/>
    <w:rsid w:val="004524C1"/>
    <w:rsid w:val="00455EFE"/>
    <w:rsid w:val="0045676E"/>
    <w:rsid w:val="004654F4"/>
    <w:rsid w:val="00466512"/>
    <w:rsid w:val="00466E12"/>
    <w:rsid w:val="0046752D"/>
    <w:rsid w:val="00470110"/>
    <w:rsid w:val="004714CD"/>
    <w:rsid w:val="00474BEE"/>
    <w:rsid w:val="00475993"/>
    <w:rsid w:val="0047692B"/>
    <w:rsid w:val="00476D93"/>
    <w:rsid w:val="004809A7"/>
    <w:rsid w:val="00482E68"/>
    <w:rsid w:val="00484549"/>
    <w:rsid w:val="0049162D"/>
    <w:rsid w:val="0049412E"/>
    <w:rsid w:val="004960A6"/>
    <w:rsid w:val="00497159"/>
    <w:rsid w:val="004A414A"/>
    <w:rsid w:val="004A5A4C"/>
    <w:rsid w:val="004A63FE"/>
    <w:rsid w:val="004B20ED"/>
    <w:rsid w:val="004B2E9B"/>
    <w:rsid w:val="004B507B"/>
    <w:rsid w:val="004B5CA7"/>
    <w:rsid w:val="004B693A"/>
    <w:rsid w:val="004B7D4B"/>
    <w:rsid w:val="004C51EA"/>
    <w:rsid w:val="004C55BE"/>
    <w:rsid w:val="004C6FE3"/>
    <w:rsid w:val="004C75B8"/>
    <w:rsid w:val="004D2E77"/>
    <w:rsid w:val="004D3458"/>
    <w:rsid w:val="004E037A"/>
    <w:rsid w:val="004E0E82"/>
    <w:rsid w:val="004E3659"/>
    <w:rsid w:val="004E3E5F"/>
    <w:rsid w:val="004E49DF"/>
    <w:rsid w:val="004E4A53"/>
    <w:rsid w:val="004E519D"/>
    <w:rsid w:val="004E5915"/>
    <w:rsid w:val="004E6508"/>
    <w:rsid w:val="004F01CE"/>
    <w:rsid w:val="004F1A67"/>
    <w:rsid w:val="004F25FD"/>
    <w:rsid w:val="004F532C"/>
    <w:rsid w:val="004F5771"/>
    <w:rsid w:val="004F786F"/>
    <w:rsid w:val="00500233"/>
    <w:rsid w:val="00501E8D"/>
    <w:rsid w:val="00502C52"/>
    <w:rsid w:val="005037EC"/>
    <w:rsid w:val="00503CC9"/>
    <w:rsid w:val="00505B68"/>
    <w:rsid w:val="00506E05"/>
    <w:rsid w:val="00510858"/>
    <w:rsid w:val="00511F3E"/>
    <w:rsid w:val="00512408"/>
    <w:rsid w:val="005135A2"/>
    <w:rsid w:val="005135B1"/>
    <w:rsid w:val="00513A91"/>
    <w:rsid w:val="00515921"/>
    <w:rsid w:val="0051632D"/>
    <w:rsid w:val="005165C7"/>
    <w:rsid w:val="005205DE"/>
    <w:rsid w:val="00525313"/>
    <w:rsid w:val="005277BA"/>
    <w:rsid w:val="00530052"/>
    <w:rsid w:val="00533001"/>
    <w:rsid w:val="00533B1F"/>
    <w:rsid w:val="0053505C"/>
    <w:rsid w:val="0053611B"/>
    <w:rsid w:val="0054048F"/>
    <w:rsid w:val="00541C22"/>
    <w:rsid w:val="005422DF"/>
    <w:rsid w:val="005435BA"/>
    <w:rsid w:val="005450D7"/>
    <w:rsid w:val="00545F07"/>
    <w:rsid w:val="005472FC"/>
    <w:rsid w:val="00547D11"/>
    <w:rsid w:val="00550234"/>
    <w:rsid w:val="005554E4"/>
    <w:rsid w:val="005561B5"/>
    <w:rsid w:val="005563C8"/>
    <w:rsid w:val="00557755"/>
    <w:rsid w:val="00557891"/>
    <w:rsid w:val="00560D12"/>
    <w:rsid w:val="00563F39"/>
    <w:rsid w:val="00564664"/>
    <w:rsid w:val="0056484E"/>
    <w:rsid w:val="00564E82"/>
    <w:rsid w:val="00565FDA"/>
    <w:rsid w:val="005663ED"/>
    <w:rsid w:val="005709A9"/>
    <w:rsid w:val="00571CD7"/>
    <w:rsid w:val="00581213"/>
    <w:rsid w:val="005818C7"/>
    <w:rsid w:val="0058197F"/>
    <w:rsid w:val="005860AD"/>
    <w:rsid w:val="00590B8A"/>
    <w:rsid w:val="00590BE0"/>
    <w:rsid w:val="00594EC3"/>
    <w:rsid w:val="0059512E"/>
    <w:rsid w:val="005967DE"/>
    <w:rsid w:val="005969A0"/>
    <w:rsid w:val="00596B68"/>
    <w:rsid w:val="00596B8A"/>
    <w:rsid w:val="00597781"/>
    <w:rsid w:val="005A14C4"/>
    <w:rsid w:val="005A1B18"/>
    <w:rsid w:val="005A3712"/>
    <w:rsid w:val="005A52E6"/>
    <w:rsid w:val="005A74CB"/>
    <w:rsid w:val="005C14C7"/>
    <w:rsid w:val="005C262D"/>
    <w:rsid w:val="005C4803"/>
    <w:rsid w:val="005C4DE2"/>
    <w:rsid w:val="005C5F39"/>
    <w:rsid w:val="005D0CD3"/>
    <w:rsid w:val="005D26F2"/>
    <w:rsid w:val="005D2D37"/>
    <w:rsid w:val="005D6912"/>
    <w:rsid w:val="005E2E24"/>
    <w:rsid w:val="005E46C7"/>
    <w:rsid w:val="005E478A"/>
    <w:rsid w:val="005E6BF9"/>
    <w:rsid w:val="005E794C"/>
    <w:rsid w:val="005F3A1B"/>
    <w:rsid w:val="005F5080"/>
    <w:rsid w:val="006018BE"/>
    <w:rsid w:val="006020AE"/>
    <w:rsid w:val="006046D9"/>
    <w:rsid w:val="006066E6"/>
    <w:rsid w:val="0061097D"/>
    <w:rsid w:val="006109FF"/>
    <w:rsid w:val="00612020"/>
    <w:rsid w:val="0061334B"/>
    <w:rsid w:val="006164F1"/>
    <w:rsid w:val="006174FF"/>
    <w:rsid w:val="00617886"/>
    <w:rsid w:val="00621717"/>
    <w:rsid w:val="0062190E"/>
    <w:rsid w:val="0062799A"/>
    <w:rsid w:val="00631275"/>
    <w:rsid w:val="00633C92"/>
    <w:rsid w:val="006342DC"/>
    <w:rsid w:val="006343F3"/>
    <w:rsid w:val="00635E54"/>
    <w:rsid w:val="00635EC5"/>
    <w:rsid w:val="00640ED8"/>
    <w:rsid w:val="00646C57"/>
    <w:rsid w:val="0064736A"/>
    <w:rsid w:val="00651707"/>
    <w:rsid w:val="00652442"/>
    <w:rsid w:val="00652525"/>
    <w:rsid w:val="00652FDA"/>
    <w:rsid w:val="006549E8"/>
    <w:rsid w:val="00664336"/>
    <w:rsid w:val="006667E1"/>
    <w:rsid w:val="0066712F"/>
    <w:rsid w:val="00667F91"/>
    <w:rsid w:val="00670376"/>
    <w:rsid w:val="0067047D"/>
    <w:rsid w:val="00670B09"/>
    <w:rsid w:val="006712D0"/>
    <w:rsid w:val="00671462"/>
    <w:rsid w:val="006728F4"/>
    <w:rsid w:val="00672D63"/>
    <w:rsid w:val="00676341"/>
    <w:rsid w:val="00682EEC"/>
    <w:rsid w:val="0069143D"/>
    <w:rsid w:val="00691D04"/>
    <w:rsid w:val="00691DA4"/>
    <w:rsid w:val="0069267C"/>
    <w:rsid w:val="0069305F"/>
    <w:rsid w:val="00693136"/>
    <w:rsid w:val="00693D54"/>
    <w:rsid w:val="00694756"/>
    <w:rsid w:val="00694BC0"/>
    <w:rsid w:val="006A0385"/>
    <w:rsid w:val="006A1E35"/>
    <w:rsid w:val="006A2BCC"/>
    <w:rsid w:val="006A6A80"/>
    <w:rsid w:val="006A708C"/>
    <w:rsid w:val="006B07BF"/>
    <w:rsid w:val="006B13E1"/>
    <w:rsid w:val="006B2FE3"/>
    <w:rsid w:val="006B3EAB"/>
    <w:rsid w:val="006B5AAF"/>
    <w:rsid w:val="006B5E31"/>
    <w:rsid w:val="006C4BD9"/>
    <w:rsid w:val="006C5D92"/>
    <w:rsid w:val="006D1819"/>
    <w:rsid w:val="006D3066"/>
    <w:rsid w:val="006D4BED"/>
    <w:rsid w:val="006D5CA6"/>
    <w:rsid w:val="006D79E0"/>
    <w:rsid w:val="006E0910"/>
    <w:rsid w:val="006E1F0C"/>
    <w:rsid w:val="006E3419"/>
    <w:rsid w:val="006E754C"/>
    <w:rsid w:val="006E7CD2"/>
    <w:rsid w:val="006E7DB8"/>
    <w:rsid w:val="006F0139"/>
    <w:rsid w:val="006F0208"/>
    <w:rsid w:val="006F1ED5"/>
    <w:rsid w:val="006F2A42"/>
    <w:rsid w:val="006F3741"/>
    <w:rsid w:val="006F5CE1"/>
    <w:rsid w:val="007003BF"/>
    <w:rsid w:val="00702746"/>
    <w:rsid w:val="00702D90"/>
    <w:rsid w:val="0070333E"/>
    <w:rsid w:val="00704BCB"/>
    <w:rsid w:val="00704CDE"/>
    <w:rsid w:val="00704E97"/>
    <w:rsid w:val="00711C12"/>
    <w:rsid w:val="00715BF9"/>
    <w:rsid w:val="00715D62"/>
    <w:rsid w:val="00716D92"/>
    <w:rsid w:val="00721895"/>
    <w:rsid w:val="0072456B"/>
    <w:rsid w:val="007254D7"/>
    <w:rsid w:val="00726053"/>
    <w:rsid w:val="00726218"/>
    <w:rsid w:val="007264B1"/>
    <w:rsid w:val="007268B5"/>
    <w:rsid w:val="00726918"/>
    <w:rsid w:val="00726F63"/>
    <w:rsid w:val="00727AE8"/>
    <w:rsid w:val="007323A9"/>
    <w:rsid w:val="0073296C"/>
    <w:rsid w:val="007331B5"/>
    <w:rsid w:val="00735258"/>
    <w:rsid w:val="0073604D"/>
    <w:rsid w:val="00736434"/>
    <w:rsid w:val="00741772"/>
    <w:rsid w:val="0074297F"/>
    <w:rsid w:val="00743995"/>
    <w:rsid w:val="0074421C"/>
    <w:rsid w:val="00744248"/>
    <w:rsid w:val="00747884"/>
    <w:rsid w:val="007509A7"/>
    <w:rsid w:val="0075224C"/>
    <w:rsid w:val="00753296"/>
    <w:rsid w:val="00753B4C"/>
    <w:rsid w:val="0076042C"/>
    <w:rsid w:val="007703A4"/>
    <w:rsid w:val="0077197B"/>
    <w:rsid w:val="00774E50"/>
    <w:rsid w:val="007750ED"/>
    <w:rsid w:val="00775B1B"/>
    <w:rsid w:val="0077668B"/>
    <w:rsid w:val="007774F8"/>
    <w:rsid w:val="00780906"/>
    <w:rsid w:val="00781DA9"/>
    <w:rsid w:val="00784EEF"/>
    <w:rsid w:val="00785AAC"/>
    <w:rsid w:val="00785EC8"/>
    <w:rsid w:val="00786DBC"/>
    <w:rsid w:val="00791D40"/>
    <w:rsid w:val="00792F53"/>
    <w:rsid w:val="00795828"/>
    <w:rsid w:val="00796D99"/>
    <w:rsid w:val="00796DED"/>
    <w:rsid w:val="007A0407"/>
    <w:rsid w:val="007A07E5"/>
    <w:rsid w:val="007A117C"/>
    <w:rsid w:val="007A51AC"/>
    <w:rsid w:val="007B1751"/>
    <w:rsid w:val="007B2604"/>
    <w:rsid w:val="007B6181"/>
    <w:rsid w:val="007B6B44"/>
    <w:rsid w:val="007B7880"/>
    <w:rsid w:val="007B7ADB"/>
    <w:rsid w:val="007C35BB"/>
    <w:rsid w:val="007C5BBD"/>
    <w:rsid w:val="007D03DF"/>
    <w:rsid w:val="007D2255"/>
    <w:rsid w:val="007D451F"/>
    <w:rsid w:val="007D5F84"/>
    <w:rsid w:val="007D6A5D"/>
    <w:rsid w:val="007D7DB2"/>
    <w:rsid w:val="007E2136"/>
    <w:rsid w:val="007E6590"/>
    <w:rsid w:val="007F266A"/>
    <w:rsid w:val="007F40DB"/>
    <w:rsid w:val="007F4333"/>
    <w:rsid w:val="007F471C"/>
    <w:rsid w:val="007F5D39"/>
    <w:rsid w:val="00801EC6"/>
    <w:rsid w:val="008028BA"/>
    <w:rsid w:val="00805C47"/>
    <w:rsid w:val="00810033"/>
    <w:rsid w:val="00811196"/>
    <w:rsid w:val="00811651"/>
    <w:rsid w:val="0081248D"/>
    <w:rsid w:val="008159B3"/>
    <w:rsid w:val="00816D21"/>
    <w:rsid w:val="008225E5"/>
    <w:rsid w:val="008237D3"/>
    <w:rsid w:val="00830542"/>
    <w:rsid w:val="008310BB"/>
    <w:rsid w:val="008353D4"/>
    <w:rsid w:val="00836553"/>
    <w:rsid w:val="008408CD"/>
    <w:rsid w:val="00843E35"/>
    <w:rsid w:val="00844BF8"/>
    <w:rsid w:val="00844C60"/>
    <w:rsid w:val="008451BC"/>
    <w:rsid w:val="0084612F"/>
    <w:rsid w:val="008467FD"/>
    <w:rsid w:val="00847081"/>
    <w:rsid w:val="008478B0"/>
    <w:rsid w:val="00847C59"/>
    <w:rsid w:val="00847DE2"/>
    <w:rsid w:val="0085084B"/>
    <w:rsid w:val="008520D2"/>
    <w:rsid w:val="00853288"/>
    <w:rsid w:val="008538C2"/>
    <w:rsid w:val="00854E64"/>
    <w:rsid w:val="00856B89"/>
    <w:rsid w:val="0085770A"/>
    <w:rsid w:val="008603E2"/>
    <w:rsid w:val="00864937"/>
    <w:rsid w:val="00865E27"/>
    <w:rsid w:val="00865FC3"/>
    <w:rsid w:val="00870EA6"/>
    <w:rsid w:val="00871748"/>
    <w:rsid w:val="00872932"/>
    <w:rsid w:val="00872B3D"/>
    <w:rsid w:val="008756FC"/>
    <w:rsid w:val="00875882"/>
    <w:rsid w:val="00875FA0"/>
    <w:rsid w:val="0088281F"/>
    <w:rsid w:val="0088686B"/>
    <w:rsid w:val="00890F8C"/>
    <w:rsid w:val="0089562D"/>
    <w:rsid w:val="00896B68"/>
    <w:rsid w:val="00896BE0"/>
    <w:rsid w:val="00896FB0"/>
    <w:rsid w:val="00897500"/>
    <w:rsid w:val="00897A0B"/>
    <w:rsid w:val="00897C94"/>
    <w:rsid w:val="008A0E36"/>
    <w:rsid w:val="008A199B"/>
    <w:rsid w:val="008A6257"/>
    <w:rsid w:val="008A7C4F"/>
    <w:rsid w:val="008B32FD"/>
    <w:rsid w:val="008C2425"/>
    <w:rsid w:val="008C5F68"/>
    <w:rsid w:val="008D2706"/>
    <w:rsid w:val="008D4978"/>
    <w:rsid w:val="008D77A5"/>
    <w:rsid w:val="008D77D4"/>
    <w:rsid w:val="008E133C"/>
    <w:rsid w:val="008E31F3"/>
    <w:rsid w:val="008E55B9"/>
    <w:rsid w:val="008E55E7"/>
    <w:rsid w:val="008E63E9"/>
    <w:rsid w:val="008E67B9"/>
    <w:rsid w:val="008F2081"/>
    <w:rsid w:val="008F2707"/>
    <w:rsid w:val="008F4127"/>
    <w:rsid w:val="008F4E61"/>
    <w:rsid w:val="00900120"/>
    <w:rsid w:val="009008AE"/>
    <w:rsid w:val="00901D88"/>
    <w:rsid w:val="00902A56"/>
    <w:rsid w:val="0090340B"/>
    <w:rsid w:val="00903D71"/>
    <w:rsid w:val="009070F5"/>
    <w:rsid w:val="009071FC"/>
    <w:rsid w:val="0090741A"/>
    <w:rsid w:val="00910A71"/>
    <w:rsid w:val="00910E41"/>
    <w:rsid w:val="00912ED8"/>
    <w:rsid w:val="0091324A"/>
    <w:rsid w:val="009136EE"/>
    <w:rsid w:val="009153FA"/>
    <w:rsid w:val="00920DE3"/>
    <w:rsid w:val="00921C61"/>
    <w:rsid w:val="00923F1F"/>
    <w:rsid w:val="00924687"/>
    <w:rsid w:val="00926F96"/>
    <w:rsid w:val="0093091E"/>
    <w:rsid w:val="00930C8F"/>
    <w:rsid w:val="00931084"/>
    <w:rsid w:val="00933883"/>
    <w:rsid w:val="00933C2F"/>
    <w:rsid w:val="00934D85"/>
    <w:rsid w:val="00935638"/>
    <w:rsid w:val="00936FB5"/>
    <w:rsid w:val="00937768"/>
    <w:rsid w:val="00937FD4"/>
    <w:rsid w:val="00940FE4"/>
    <w:rsid w:val="009459EC"/>
    <w:rsid w:val="0095081D"/>
    <w:rsid w:val="009515F9"/>
    <w:rsid w:val="00952836"/>
    <w:rsid w:val="00952CA4"/>
    <w:rsid w:val="0095347E"/>
    <w:rsid w:val="0095358E"/>
    <w:rsid w:val="00956405"/>
    <w:rsid w:val="009577C6"/>
    <w:rsid w:val="00957D0F"/>
    <w:rsid w:val="00961194"/>
    <w:rsid w:val="00961B2A"/>
    <w:rsid w:val="0096368B"/>
    <w:rsid w:val="00971039"/>
    <w:rsid w:val="00971CEB"/>
    <w:rsid w:val="00974520"/>
    <w:rsid w:val="009745D4"/>
    <w:rsid w:val="0097735A"/>
    <w:rsid w:val="00977C21"/>
    <w:rsid w:val="00981C9E"/>
    <w:rsid w:val="0099108F"/>
    <w:rsid w:val="009915DB"/>
    <w:rsid w:val="00992B6A"/>
    <w:rsid w:val="009939AA"/>
    <w:rsid w:val="009941FC"/>
    <w:rsid w:val="00994765"/>
    <w:rsid w:val="00995226"/>
    <w:rsid w:val="009956D2"/>
    <w:rsid w:val="009976B6"/>
    <w:rsid w:val="009A2372"/>
    <w:rsid w:val="009A2E01"/>
    <w:rsid w:val="009A5477"/>
    <w:rsid w:val="009A6FA3"/>
    <w:rsid w:val="009B40D6"/>
    <w:rsid w:val="009B478E"/>
    <w:rsid w:val="009B6700"/>
    <w:rsid w:val="009B690F"/>
    <w:rsid w:val="009B755B"/>
    <w:rsid w:val="009C5E18"/>
    <w:rsid w:val="009D1C05"/>
    <w:rsid w:val="009D4193"/>
    <w:rsid w:val="009D43DF"/>
    <w:rsid w:val="009D4F6A"/>
    <w:rsid w:val="009D6496"/>
    <w:rsid w:val="009E17DF"/>
    <w:rsid w:val="009E67DB"/>
    <w:rsid w:val="009E7696"/>
    <w:rsid w:val="009E7CC0"/>
    <w:rsid w:val="009F0657"/>
    <w:rsid w:val="009F0F5B"/>
    <w:rsid w:val="009F1424"/>
    <w:rsid w:val="009F2B87"/>
    <w:rsid w:val="009F55A3"/>
    <w:rsid w:val="009F5CBF"/>
    <w:rsid w:val="009F79C5"/>
    <w:rsid w:val="009F7FA9"/>
    <w:rsid w:val="00A02EDB"/>
    <w:rsid w:val="00A04595"/>
    <w:rsid w:val="00A0479F"/>
    <w:rsid w:val="00A0528B"/>
    <w:rsid w:val="00A0573C"/>
    <w:rsid w:val="00A062BE"/>
    <w:rsid w:val="00A0658B"/>
    <w:rsid w:val="00A071EA"/>
    <w:rsid w:val="00A07373"/>
    <w:rsid w:val="00A11B6F"/>
    <w:rsid w:val="00A120A7"/>
    <w:rsid w:val="00A12E4E"/>
    <w:rsid w:val="00A12FE1"/>
    <w:rsid w:val="00A20C07"/>
    <w:rsid w:val="00A22300"/>
    <w:rsid w:val="00A25ED1"/>
    <w:rsid w:val="00A2770C"/>
    <w:rsid w:val="00A27AF2"/>
    <w:rsid w:val="00A32644"/>
    <w:rsid w:val="00A33767"/>
    <w:rsid w:val="00A338F3"/>
    <w:rsid w:val="00A34B23"/>
    <w:rsid w:val="00A37A62"/>
    <w:rsid w:val="00A40B4F"/>
    <w:rsid w:val="00A42443"/>
    <w:rsid w:val="00A43357"/>
    <w:rsid w:val="00A43D25"/>
    <w:rsid w:val="00A458C2"/>
    <w:rsid w:val="00A45ABF"/>
    <w:rsid w:val="00A45CCD"/>
    <w:rsid w:val="00A46657"/>
    <w:rsid w:val="00A47DF2"/>
    <w:rsid w:val="00A500FF"/>
    <w:rsid w:val="00A51699"/>
    <w:rsid w:val="00A545DB"/>
    <w:rsid w:val="00A54782"/>
    <w:rsid w:val="00A54BDD"/>
    <w:rsid w:val="00A5508F"/>
    <w:rsid w:val="00A55890"/>
    <w:rsid w:val="00A56443"/>
    <w:rsid w:val="00A61FA4"/>
    <w:rsid w:val="00A63039"/>
    <w:rsid w:val="00A72469"/>
    <w:rsid w:val="00A73C3F"/>
    <w:rsid w:val="00A75BAD"/>
    <w:rsid w:val="00A813BB"/>
    <w:rsid w:val="00A82ED6"/>
    <w:rsid w:val="00A8352B"/>
    <w:rsid w:val="00A838F5"/>
    <w:rsid w:val="00A861F6"/>
    <w:rsid w:val="00A869BF"/>
    <w:rsid w:val="00A90519"/>
    <w:rsid w:val="00A90E5E"/>
    <w:rsid w:val="00A90EB3"/>
    <w:rsid w:val="00A9464C"/>
    <w:rsid w:val="00A94BB7"/>
    <w:rsid w:val="00A94C72"/>
    <w:rsid w:val="00A94E26"/>
    <w:rsid w:val="00A97479"/>
    <w:rsid w:val="00A9766F"/>
    <w:rsid w:val="00A97CFC"/>
    <w:rsid w:val="00AA3EEA"/>
    <w:rsid w:val="00AA67D7"/>
    <w:rsid w:val="00AA7472"/>
    <w:rsid w:val="00AA76AF"/>
    <w:rsid w:val="00AB0950"/>
    <w:rsid w:val="00AB14CC"/>
    <w:rsid w:val="00AB2D61"/>
    <w:rsid w:val="00AB4968"/>
    <w:rsid w:val="00AB50DF"/>
    <w:rsid w:val="00AB539E"/>
    <w:rsid w:val="00AB5C6C"/>
    <w:rsid w:val="00AC11C4"/>
    <w:rsid w:val="00AC1D2D"/>
    <w:rsid w:val="00AC442B"/>
    <w:rsid w:val="00AC7D41"/>
    <w:rsid w:val="00AD1121"/>
    <w:rsid w:val="00AD19DA"/>
    <w:rsid w:val="00AD2512"/>
    <w:rsid w:val="00AD4E09"/>
    <w:rsid w:val="00AD6A5B"/>
    <w:rsid w:val="00AD7CC9"/>
    <w:rsid w:val="00AE2197"/>
    <w:rsid w:val="00AE4BD6"/>
    <w:rsid w:val="00AE6849"/>
    <w:rsid w:val="00AF2DA4"/>
    <w:rsid w:val="00AF3AA6"/>
    <w:rsid w:val="00AF51EF"/>
    <w:rsid w:val="00AF5C08"/>
    <w:rsid w:val="00AF657B"/>
    <w:rsid w:val="00AF7A14"/>
    <w:rsid w:val="00AF7C3B"/>
    <w:rsid w:val="00B01084"/>
    <w:rsid w:val="00B015E3"/>
    <w:rsid w:val="00B028BC"/>
    <w:rsid w:val="00B037E9"/>
    <w:rsid w:val="00B03A81"/>
    <w:rsid w:val="00B040F5"/>
    <w:rsid w:val="00B07042"/>
    <w:rsid w:val="00B1230C"/>
    <w:rsid w:val="00B14A42"/>
    <w:rsid w:val="00B14C5E"/>
    <w:rsid w:val="00B15FA9"/>
    <w:rsid w:val="00B163EF"/>
    <w:rsid w:val="00B209F4"/>
    <w:rsid w:val="00B20B5F"/>
    <w:rsid w:val="00B20FA0"/>
    <w:rsid w:val="00B23D6F"/>
    <w:rsid w:val="00B255E5"/>
    <w:rsid w:val="00B27384"/>
    <w:rsid w:val="00B27AAA"/>
    <w:rsid w:val="00B27C41"/>
    <w:rsid w:val="00B325B3"/>
    <w:rsid w:val="00B37E8B"/>
    <w:rsid w:val="00B414D3"/>
    <w:rsid w:val="00B41B41"/>
    <w:rsid w:val="00B41CD2"/>
    <w:rsid w:val="00B460B4"/>
    <w:rsid w:val="00B475C6"/>
    <w:rsid w:val="00B50D4F"/>
    <w:rsid w:val="00B53F55"/>
    <w:rsid w:val="00B54AC1"/>
    <w:rsid w:val="00B567ED"/>
    <w:rsid w:val="00B57EB4"/>
    <w:rsid w:val="00B61596"/>
    <w:rsid w:val="00B62530"/>
    <w:rsid w:val="00B6383E"/>
    <w:rsid w:val="00B70741"/>
    <w:rsid w:val="00B72297"/>
    <w:rsid w:val="00B748EA"/>
    <w:rsid w:val="00B75A19"/>
    <w:rsid w:val="00B767D9"/>
    <w:rsid w:val="00B808EA"/>
    <w:rsid w:val="00B80AC5"/>
    <w:rsid w:val="00B80B3F"/>
    <w:rsid w:val="00B8304F"/>
    <w:rsid w:val="00B84720"/>
    <w:rsid w:val="00B84899"/>
    <w:rsid w:val="00B86855"/>
    <w:rsid w:val="00B86BC2"/>
    <w:rsid w:val="00B91791"/>
    <w:rsid w:val="00B91CE9"/>
    <w:rsid w:val="00B9269F"/>
    <w:rsid w:val="00B92FDD"/>
    <w:rsid w:val="00B9354E"/>
    <w:rsid w:val="00B938C8"/>
    <w:rsid w:val="00B95E52"/>
    <w:rsid w:val="00B96D41"/>
    <w:rsid w:val="00B9713F"/>
    <w:rsid w:val="00BA2377"/>
    <w:rsid w:val="00BA4998"/>
    <w:rsid w:val="00BA68E9"/>
    <w:rsid w:val="00BA77C4"/>
    <w:rsid w:val="00BA7DC5"/>
    <w:rsid w:val="00BB4E80"/>
    <w:rsid w:val="00BB6FF6"/>
    <w:rsid w:val="00BC150C"/>
    <w:rsid w:val="00BC278C"/>
    <w:rsid w:val="00BC4CF6"/>
    <w:rsid w:val="00BC4DD8"/>
    <w:rsid w:val="00BC5D2B"/>
    <w:rsid w:val="00BC6198"/>
    <w:rsid w:val="00BC7DD8"/>
    <w:rsid w:val="00BD05FC"/>
    <w:rsid w:val="00BD0C77"/>
    <w:rsid w:val="00BD15AC"/>
    <w:rsid w:val="00BD15BD"/>
    <w:rsid w:val="00BD16A5"/>
    <w:rsid w:val="00BD2EC7"/>
    <w:rsid w:val="00BD5166"/>
    <w:rsid w:val="00BD5258"/>
    <w:rsid w:val="00BD7405"/>
    <w:rsid w:val="00BE4378"/>
    <w:rsid w:val="00BE4C24"/>
    <w:rsid w:val="00BF09DA"/>
    <w:rsid w:val="00BF0B53"/>
    <w:rsid w:val="00BF2E0D"/>
    <w:rsid w:val="00BF5D20"/>
    <w:rsid w:val="00C011DB"/>
    <w:rsid w:val="00C02100"/>
    <w:rsid w:val="00C025B1"/>
    <w:rsid w:val="00C04A62"/>
    <w:rsid w:val="00C050D1"/>
    <w:rsid w:val="00C055C8"/>
    <w:rsid w:val="00C055D7"/>
    <w:rsid w:val="00C0643F"/>
    <w:rsid w:val="00C06CFA"/>
    <w:rsid w:val="00C0708F"/>
    <w:rsid w:val="00C10366"/>
    <w:rsid w:val="00C12C99"/>
    <w:rsid w:val="00C13BDF"/>
    <w:rsid w:val="00C159A5"/>
    <w:rsid w:val="00C15FA2"/>
    <w:rsid w:val="00C20363"/>
    <w:rsid w:val="00C21E7A"/>
    <w:rsid w:val="00C21F19"/>
    <w:rsid w:val="00C22160"/>
    <w:rsid w:val="00C222D2"/>
    <w:rsid w:val="00C249EB"/>
    <w:rsid w:val="00C2511E"/>
    <w:rsid w:val="00C25ECC"/>
    <w:rsid w:val="00C365E6"/>
    <w:rsid w:val="00C36BD0"/>
    <w:rsid w:val="00C405AC"/>
    <w:rsid w:val="00C445D5"/>
    <w:rsid w:val="00C451B7"/>
    <w:rsid w:val="00C46EA6"/>
    <w:rsid w:val="00C475B3"/>
    <w:rsid w:val="00C503B8"/>
    <w:rsid w:val="00C50AC6"/>
    <w:rsid w:val="00C51039"/>
    <w:rsid w:val="00C51713"/>
    <w:rsid w:val="00C52A63"/>
    <w:rsid w:val="00C5433E"/>
    <w:rsid w:val="00C548AB"/>
    <w:rsid w:val="00C55890"/>
    <w:rsid w:val="00C606A4"/>
    <w:rsid w:val="00C63818"/>
    <w:rsid w:val="00C66F5A"/>
    <w:rsid w:val="00C67D41"/>
    <w:rsid w:val="00C67EA5"/>
    <w:rsid w:val="00C719F1"/>
    <w:rsid w:val="00C731A2"/>
    <w:rsid w:val="00C73ECE"/>
    <w:rsid w:val="00C740F7"/>
    <w:rsid w:val="00C754BB"/>
    <w:rsid w:val="00C7662F"/>
    <w:rsid w:val="00C82256"/>
    <w:rsid w:val="00C824B9"/>
    <w:rsid w:val="00C83207"/>
    <w:rsid w:val="00C8354B"/>
    <w:rsid w:val="00C8448B"/>
    <w:rsid w:val="00C855E4"/>
    <w:rsid w:val="00C86747"/>
    <w:rsid w:val="00C86923"/>
    <w:rsid w:val="00C87825"/>
    <w:rsid w:val="00C9190C"/>
    <w:rsid w:val="00C9275F"/>
    <w:rsid w:val="00CA1E0E"/>
    <w:rsid w:val="00CA2B2A"/>
    <w:rsid w:val="00CA3F7D"/>
    <w:rsid w:val="00CA5BF9"/>
    <w:rsid w:val="00CA670B"/>
    <w:rsid w:val="00CA7A48"/>
    <w:rsid w:val="00CA7FC9"/>
    <w:rsid w:val="00CB0185"/>
    <w:rsid w:val="00CB1110"/>
    <w:rsid w:val="00CB29B9"/>
    <w:rsid w:val="00CB2A98"/>
    <w:rsid w:val="00CB44BD"/>
    <w:rsid w:val="00CB6DCD"/>
    <w:rsid w:val="00CC2695"/>
    <w:rsid w:val="00CC30A2"/>
    <w:rsid w:val="00CC4011"/>
    <w:rsid w:val="00CD13ED"/>
    <w:rsid w:val="00CD1E5E"/>
    <w:rsid w:val="00CD3D44"/>
    <w:rsid w:val="00CD3E8F"/>
    <w:rsid w:val="00CD4E2E"/>
    <w:rsid w:val="00CD4E87"/>
    <w:rsid w:val="00CD7D47"/>
    <w:rsid w:val="00CE25D1"/>
    <w:rsid w:val="00CE285F"/>
    <w:rsid w:val="00CE3DB8"/>
    <w:rsid w:val="00CE7870"/>
    <w:rsid w:val="00CF15BF"/>
    <w:rsid w:val="00CF31CC"/>
    <w:rsid w:val="00CF6094"/>
    <w:rsid w:val="00D01D10"/>
    <w:rsid w:val="00D03BCB"/>
    <w:rsid w:val="00D03FE6"/>
    <w:rsid w:val="00D102A3"/>
    <w:rsid w:val="00D1060E"/>
    <w:rsid w:val="00D11101"/>
    <w:rsid w:val="00D128C3"/>
    <w:rsid w:val="00D12E66"/>
    <w:rsid w:val="00D149D0"/>
    <w:rsid w:val="00D166E4"/>
    <w:rsid w:val="00D175BC"/>
    <w:rsid w:val="00D17F23"/>
    <w:rsid w:val="00D22F6E"/>
    <w:rsid w:val="00D24E6E"/>
    <w:rsid w:val="00D2529F"/>
    <w:rsid w:val="00D266BF"/>
    <w:rsid w:val="00D26A17"/>
    <w:rsid w:val="00D26EB0"/>
    <w:rsid w:val="00D31A1B"/>
    <w:rsid w:val="00D35CE4"/>
    <w:rsid w:val="00D36AD3"/>
    <w:rsid w:val="00D36D01"/>
    <w:rsid w:val="00D37BAF"/>
    <w:rsid w:val="00D40824"/>
    <w:rsid w:val="00D46C28"/>
    <w:rsid w:val="00D51E17"/>
    <w:rsid w:val="00D51ECC"/>
    <w:rsid w:val="00D53CDD"/>
    <w:rsid w:val="00D54E72"/>
    <w:rsid w:val="00D62A7B"/>
    <w:rsid w:val="00D64A28"/>
    <w:rsid w:val="00D65EA7"/>
    <w:rsid w:val="00D66359"/>
    <w:rsid w:val="00D670CF"/>
    <w:rsid w:val="00D671F7"/>
    <w:rsid w:val="00D6787D"/>
    <w:rsid w:val="00D67B82"/>
    <w:rsid w:val="00D67D28"/>
    <w:rsid w:val="00D748B6"/>
    <w:rsid w:val="00D75DDC"/>
    <w:rsid w:val="00D77790"/>
    <w:rsid w:val="00D80AB1"/>
    <w:rsid w:val="00D81DEB"/>
    <w:rsid w:val="00D822FA"/>
    <w:rsid w:val="00D85136"/>
    <w:rsid w:val="00D87C33"/>
    <w:rsid w:val="00D90102"/>
    <w:rsid w:val="00D93CD1"/>
    <w:rsid w:val="00D960D1"/>
    <w:rsid w:val="00D97A35"/>
    <w:rsid w:val="00DA1B59"/>
    <w:rsid w:val="00DA2176"/>
    <w:rsid w:val="00DA2E32"/>
    <w:rsid w:val="00DA2EA9"/>
    <w:rsid w:val="00DA35B7"/>
    <w:rsid w:val="00DA3CDC"/>
    <w:rsid w:val="00DA5397"/>
    <w:rsid w:val="00DA5722"/>
    <w:rsid w:val="00DA7CD9"/>
    <w:rsid w:val="00DB24CE"/>
    <w:rsid w:val="00DB5FD7"/>
    <w:rsid w:val="00DB67A0"/>
    <w:rsid w:val="00DC097F"/>
    <w:rsid w:val="00DC3F1E"/>
    <w:rsid w:val="00DD0DB6"/>
    <w:rsid w:val="00DD36ED"/>
    <w:rsid w:val="00DD4B14"/>
    <w:rsid w:val="00DD50F0"/>
    <w:rsid w:val="00DD6031"/>
    <w:rsid w:val="00DE0541"/>
    <w:rsid w:val="00DE10BE"/>
    <w:rsid w:val="00DE153F"/>
    <w:rsid w:val="00DE1AFF"/>
    <w:rsid w:val="00DE57E6"/>
    <w:rsid w:val="00DF1A28"/>
    <w:rsid w:val="00DF2000"/>
    <w:rsid w:val="00DF2056"/>
    <w:rsid w:val="00DF50B1"/>
    <w:rsid w:val="00DF525E"/>
    <w:rsid w:val="00DF7380"/>
    <w:rsid w:val="00DF761C"/>
    <w:rsid w:val="00E005BF"/>
    <w:rsid w:val="00E00D90"/>
    <w:rsid w:val="00E0134D"/>
    <w:rsid w:val="00E04B45"/>
    <w:rsid w:val="00E04EA6"/>
    <w:rsid w:val="00E06581"/>
    <w:rsid w:val="00E07901"/>
    <w:rsid w:val="00E11BB5"/>
    <w:rsid w:val="00E12168"/>
    <w:rsid w:val="00E126F7"/>
    <w:rsid w:val="00E14C6C"/>
    <w:rsid w:val="00E16E88"/>
    <w:rsid w:val="00E170A8"/>
    <w:rsid w:val="00E20C33"/>
    <w:rsid w:val="00E216BF"/>
    <w:rsid w:val="00E21B94"/>
    <w:rsid w:val="00E23690"/>
    <w:rsid w:val="00E238F3"/>
    <w:rsid w:val="00E24E2A"/>
    <w:rsid w:val="00E25438"/>
    <w:rsid w:val="00E267A0"/>
    <w:rsid w:val="00E309F2"/>
    <w:rsid w:val="00E322BF"/>
    <w:rsid w:val="00E37805"/>
    <w:rsid w:val="00E37E90"/>
    <w:rsid w:val="00E40203"/>
    <w:rsid w:val="00E40E3A"/>
    <w:rsid w:val="00E4164F"/>
    <w:rsid w:val="00E4189D"/>
    <w:rsid w:val="00E42174"/>
    <w:rsid w:val="00E50D75"/>
    <w:rsid w:val="00E520AD"/>
    <w:rsid w:val="00E576B9"/>
    <w:rsid w:val="00E62C70"/>
    <w:rsid w:val="00E641C7"/>
    <w:rsid w:val="00E6459E"/>
    <w:rsid w:val="00E667CF"/>
    <w:rsid w:val="00E70BD8"/>
    <w:rsid w:val="00E71175"/>
    <w:rsid w:val="00E71644"/>
    <w:rsid w:val="00E725C6"/>
    <w:rsid w:val="00E731E8"/>
    <w:rsid w:val="00E73F92"/>
    <w:rsid w:val="00E75147"/>
    <w:rsid w:val="00E76120"/>
    <w:rsid w:val="00E82DDB"/>
    <w:rsid w:val="00E84053"/>
    <w:rsid w:val="00E84636"/>
    <w:rsid w:val="00E855C1"/>
    <w:rsid w:val="00E859AA"/>
    <w:rsid w:val="00E85C58"/>
    <w:rsid w:val="00E86150"/>
    <w:rsid w:val="00E87B4A"/>
    <w:rsid w:val="00E90939"/>
    <w:rsid w:val="00E91536"/>
    <w:rsid w:val="00E9424E"/>
    <w:rsid w:val="00E956AF"/>
    <w:rsid w:val="00E95F98"/>
    <w:rsid w:val="00E9628B"/>
    <w:rsid w:val="00E97669"/>
    <w:rsid w:val="00E9798B"/>
    <w:rsid w:val="00EA0BF9"/>
    <w:rsid w:val="00EA0FAC"/>
    <w:rsid w:val="00EA2A0E"/>
    <w:rsid w:val="00EA2A4C"/>
    <w:rsid w:val="00EA5BB4"/>
    <w:rsid w:val="00EA5D2B"/>
    <w:rsid w:val="00EB10ED"/>
    <w:rsid w:val="00EB16D1"/>
    <w:rsid w:val="00EB40EC"/>
    <w:rsid w:val="00EB7621"/>
    <w:rsid w:val="00EC2576"/>
    <w:rsid w:val="00EC28D3"/>
    <w:rsid w:val="00ED163B"/>
    <w:rsid w:val="00ED31CA"/>
    <w:rsid w:val="00ED5A36"/>
    <w:rsid w:val="00ED710F"/>
    <w:rsid w:val="00EE214E"/>
    <w:rsid w:val="00EE6ABE"/>
    <w:rsid w:val="00EE77DC"/>
    <w:rsid w:val="00EE7C30"/>
    <w:rsid w:val="00EE7E13"/>
    <w:rsid w:val="00EF1290"/>
    <w:rsid w:val="00EF21D5"/>
    <w:rsid w:val="00EF2D68"/>
    <w:rsid w:val="00EF3835"/>
    <w:rsid w:val="00EF6EF7"/>
    <w:rsid w:val="00F01064"/>
    <w:rsid w:val="00F01AA5"/>
    <w:rsid w:val="00F02890"/>
    <w:rsid w:val="00F02CD8"/>
    <w:rsid w:val="00F03B11"/>
    <w:rsid w:val="00F03EE1"/>
    <w:rsid w:val="00F04EE3"/>
    <w:rsid w:val="00F0716F"/>
    <w:rsid w:val="00F12135"/>
    <w:rsid w:val="00F13F9F"/>
    <w:rsid w:val="00F142DC"/>
    <w:rsid w:val="00F17277"/>
    <w:rsid w:val="00F23BBE"/>
    <w:rsid w:val="00F25EE8"/>
    <w:rsid w:val="00F300A3"/>
    <w:rsid w:val="00F30171"/>
    <w:rsid w:val="00F30461"/>
    <w:rsid w:val="00F30514"/>
    <w:rsid w:val="00F30FF8"/>
    <w:rsid w:val="00F31B54"/>
    <w:rsid w:val="00F32878"/>
    <w:rsid w:val="00F330CD"/>
    <w:rsid w:val="00F3343E"/>
    <w:rsid w:val="00F33804"/>
    <w:rsid w:val="00F33BB1"/>
    <w:rsid w:val="00F3421A"/>
    <w:rsid w:val="00F370FA"/>
    <w:rsid w:val="00F40237"/>
    <w:rsid w:val="00F41884"/>
    <w:rsid w:val="00F419A3"/>
    <w:rsid w:val="00F41A6E"/>
    <w:rsid w:val="00F42250"/>
    <w:rsid w:val="00F4225F"/>
    <w:rsid w:val="00F4256D"/>
    <w:rsid w:val="00F42D14"/>
    <w:rsid w:val="00F44D99"/>
    <w:rsid w:val="00F465B8"/>
    <w:rsid w:val="00F501B0"/>
    <w:rsid w:val="00F52478"/>
    <w:rsid w:val="00F537C2"/>
    <w:rsid w:val="00F53F13"/>
    <w:rsid w:val="00F56583"/>
    <w:rsid w:val="00F56BE9"/>
    <w:rsid w:val="00F57817"/>
    <w:rsid w:val="00F60374"/>
    <w:rsid w:val="00F60C52"/>
    <w:rsid w:val="00F61430"/>
    <w:rsid w:val="00F66B4C"/>
    <w:rsid w:val="00F71125"/>
    <w:rsid w:val="00F71813"/>
    <w:rsid w:val="00F729BA"/>
    <w:rsid w:val="00F7339A"/>
    <w:rsid w:val="00F73BB1"/>
    <w:rsid w:val="00F7468D"/>
    <w:rsid w:val="00F75661"/>
    <w:rsid w:val="00F7759F"/>
    <w:rsid w:val="00F775BD"/>
    <w:rsid w:val="00F775DE"/>
    <w:rsid w:val="00F80F93"/>
    <w:rsid w:val="00F821C7"/>
    <w:rsid w:val="00F83761"/>
    <w:rsid w:val="00F84A82"/>
    <w:rsid w:val="00F84F29"/>
    <w:rsid w:val="00F86CE7"/>
    <w:rsid w:val="00F878CA"/>
    <w:rsid w:val="00F87AC1"/>
    <w:rsid w:val="00F942C8"/>
    <w:rsid w:val="00F9782B"/>
    <w:rsid w:val="00FA2A73"/>
    <w:rsid w:val="00FA5DA4"/>
    <w:rsid w:val="00FA6190"/>
    <w:rsid w:val="00FA6C2B"/>
    <w:rsid w:val="00FA6EBE"/>
    <w:rsid w:val="00FB24ED"/>
    <w:rsid w:val="00FB34D9"/>
    <w:rsid w:val="00FB488D"/>
    <w:rsid w:val="00FC1F3C"/>
    <w:rsid w:val="00FC59F4"/>
    <w:rsid w:val="00FD182C"/>
    <w:rsid w:val="00FD1B6A"/>
    <w:rsid w:val="00FD2A47"/>
    <w:rsid w:val="00FD2F52"/>
    <w:rsid w:val="00FD48E1"/>
    <w:rsid w:val="00FD7444"/>
    <w:rsid w:val="00FE0A63"/>
    <w:rsid w:val="00FE328F"/>
    <w:rsid w:val="00FE3833"/>
    <w:rsid w:val="00FE7FC8"/>
    <w:rsid w:val="00FF268A"/>
    <w:rsid w:val="00FF2AF7"/>
    <w:rsid w:val="00FF68F9"/>
    <w:rsid w:val="00FF7B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9327CB"/>
  <w15:chartTrackingRefBased/>
  <w15:docId w15:val="{8E75E427-2178-478D-A84B-685D1DE74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pPr>
      <w:jc w:val="both"/>
    </w:pPr>
    <w:rPr>
      <w:rFonts w:ascii="Angsana New" w:hAnsi="Angsana New"/>
      <w:sz w:val="30"/>
      <w:szCs w:val="30"/>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6F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3????"/>
    <w:basedOn w:val="Normal"/>
    <w:rsid w:val="0076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เนื้อเรื่อง"/>
    <w:basedOn w:val="Normal"/>
    <w:rsid w:val="0081003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sz w:val="28"/>
      <w:szCs w:val="28"/>
    </w:rPr>
  </w:style>
  <w:style w:type="paragraph" w:styleId="NoSpacing">
    <w:name w:val="No Spacing"/>
    <w:uiPriority w:val="1"/>
    <w:qFormat/>
    <w:rsid w:val="0042701C"/>
    <w:rPr>
      <w:rFonts w:ascii="Calibri" w:eastAsia="Calibri" w:hAnsi="Calibri" w:cs="Cordia New"/>
      <w:sz w:val="22"/>
      <w:szCs w:val="28"/>
    </w:rPr>
  </w:style>
  <w:style w:type="character" w:customStyle="1" w:styleId="FooterChar">
    <w:name w:val="Footer Char"/>
    <w:link w:val="Footer"/>
    <w:uiPriority w:val="99"/>
    <w:rsid w:val="00635E54"/>
    <w:rPr>
      <w:rFonts w:ascii="Arial" w:hAnsi="Arial"/>
      <w:sz w:val="18"/>
      <w:szCs w:val="18"/>
    </w:rPr>
  </w:style>
  <w:style w:type="paragraph" w:styleId="ListParagraph">
    <w:name w:val="List Paragraph"/>
    <w:basedOn w:val="Normal"/>
    <w:uiPriority w:val="34"/>
    <w:qFormat/>
    <w:rsid w:val="004F786F"/>
    <w:pPr>
      <w:ind w:left="720"/>
    </w:pPr>
    <w:rPr>
      <w:szCs w:val="22"/>
    </w:rPr>
  </w:style>
  <w:style w:type="character" w:styleId="Emphasis">
    <w:name w:val="Emphasis"/>
    <w:qFormat/>
    <w:rsid w:val="00F60374"/>
    <w:rPr>
      <w:i/>
      <w:iCs/>
    </w:rPr>
  </w:style>
  <w:style w:type="paragraph" w:styleId="MacroText">
    <w:name w:val="macro"/>
    <w:link w:val="MacroTextChar"/>
    <w:rsid w:val="0010006E"/>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character" w:customStyle="1" w:styleId="MacroTextChar">
    <w:name w:val="Macro Text Char"/>
    <w:basedOn w:val="DefaultParagraphFont"/>
    <w:link w:val="MacroText"/>
    <w:rsid w:val="0010006E"/>
    <w:rPr>
      <w:rFonts w:ascii="EucrosiaUPC" w:hAnsi="EucrosiaUPC" w:cs="EucrosiaUPC"/>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305873">
      <w:bodyDiv w:val="1"/>
      <w:marLeft w:val="0"/>
      <w:marRight w:val="0"/>
      <w:marTop w:val="0"/>
      <w:marBottom w:val="0"/>
      <w:divBdr>
        <w:top w:val="none" w:sz="0" w:space="0" w:color="auto"/>
        <w:left w:val="none" w:sz="0" w:space="0" w:color="auto"/>
        <w:bottom w:val="none" w:sz="0" w:space="0" w:color="auto"/>
        <w:right w:val="none" w:sz="0" w:space="0" w:color="auto"/>
      </w:divBdr>
    </w:div>
    <w:div w:id="190089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5CBDB9-631B-42FE-9DC7-AB7A76E11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75</TotalTime>
  <Pages>3</Pages>
  <Words>612</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subject/>
  <dc:creator>AA</dc:creator>
  <cp:keywords/>
  <cp:lastModifiedBy>Wanaporn Intarach</cp:lastModifiedBy>
  <cp:revision>62</cp:revision>
  <cp:lastPrinted>2026-05-05T10:48:00Z</cp:lastPrinted>
  <dcterms:created xsi:type="dcterms:W3CDTF">2026-04-25T04:20:00Z</dcterms:created>
  <dcterms:modified xsi:type="dcterms:W3CDTF">2026-05-08T06:42:00Z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fecaf21b2c0312fb995538945ac252642ec324b3616b395aa2efacaa955f9a9f</vt:lpwstr>
  </property>
</Properties>
</file>