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62FB" w14:textId="77777777" w:rsidR="00CE1E58" w:rsidRPr="005B01D9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bookmarkStart w:id="0" w:name="_Hlk44506557"/>
      <w:r w:rsidRPr="006B2DF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2DF0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2DF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8881AD3" w14:textId="692C97E3" w:rsidR="00755935" w:rsidRPr="006B2DF0" w:rsidRDefault="00755935" w:rsidP="005D11DD">
      <w:pPr>
        <w:pStyle w:val="index"/>
        <w:tabs>
          <w:tab w:val="left" w:pos="1134"/>
        </w:tabs>
        <w:spacing w:after="0" w:line="240" w:lineRule="atLeast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1" w:name="_Hlk14033565"/>
    </w:p>
    <w:p w14:paraId="14D5BF13" w14:textId="5680DC16" w:rsidR="00CE1E58" w:rsidRPr="006B2DF0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6B2DF0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4E06207E" w14:textId="75A01BB3" w:rsidR="00CE1E58" w:rsidRPr="006B2DF0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3DFD2E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A30F66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815795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A30F66"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6FECFBD5" w14:textId="6EEF8376" w:rsidR="00255BD8" w:rsidRPr="006B2DF0" w:rsidRDefault="00255BD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61A735B2" w14:textId="21092C3B" w:rsidR="007B48E9" w:rsidRPr="006B2DF0" w:rsidRDefault="007B48E9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4950410" w14:textId="090BD707" w:rsidR="00746315" w:rsidRPr="006B2DF0" w:rsidRDefault="0074631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9836425" w14:textId="77777777" w:rsidR="00F8324E" w:rsidRPr="006B2DF0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6B2DF0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472563FD" w14:textId="3B461DE0" w:rsidR="00C73BE7" w:rsidRPr="006B2DF0" w:rsidRDefault="00C73BE7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794D8AB9" w14:textId="77777777" w:rsidR="00DD4626" w:rsidRPr="006B2DF0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CFE407" w14:textId="78953EBD" w:rsidR="00DD4626" w:rsidRPr="006B2DF0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6B2DF0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349FEEE6" w14:textId="77777777" w:rsidR="0098050A" w:rsidRPr="006B2DF0" w:rsidRDefault="0098050A" w:rsidP="0098050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2DF0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786BAE17" w14:textId="77777777" w:rsidR="00FF6771" w:rsidRPr="006B2DF0" w:rsidRDefault="00FF6771" w:rsidP="00556A31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bookmarkEnd w:id="1"/>
    <w:p w14:paraId="5602A87B" w14:textId="52E03B0C" w:rsidR="0025275A" w:rsidRPr="006B2DF0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6B2DF0">
        <w:rPr>
          <w:rFonts w:ascii="Angsana New" w:hAnsi="Angsana New" w:cs="Angsana New"/>
          <w:b/>
          <w:bCs/>
        </w:rPr>
        <w:br w:type="page"/>
      </w:r>
      <w:r w:rsidR="0025275A" w:rsidRPr="006B2DF0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6B2DF0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6B2DF0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7B365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303058C9" w:rsidR="0025275A" w:rsidRPr="006B2DF0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ab/>
      </w:r>
      <w:r w:rsidR="0025275A" w:rsidRPr="006B2DF0">
        <w:rPr>
          <w:rFonts w:ascii="Angsana New" w:hAnsi="Angsana New"/>
          <w:sz w:val="30"/>
          <w:szCs w:val="30"/>
          <w:cs/>
        </w:rPr>
        <w:t>งบการเงิน</w:t>
      </w:r>
      <w:r w:rsidRPr="006B2DF0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6B2DF0">
        <w:rPr>
          <w:rFonts w:ascii="Angsana New" w:hAnsi="Angsana New"/>
          <w:sz w:val="30"/>
          <w:szCs w:val="30"/>
          <w:cs/>
        </w:rPr>
        <w:t>นี้</w:t>
      </w:r>
      <w:r w:rsidR="0025275A" w:rsidRPr="006B2DF0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6B2DF0">
        <w:rPr>
          <w:rFonts w:ascii="Angsana New" w:hAnsi="Angsana New"/>
          <w:sz w:val="30"/>
          <w:szCs w:val="30"/>
          <w:cs/>
        </w:rPr>
        <w:t>ติ</w:t>
      </w:r>
      <w:r w:rsidR="00C67B97" w:rsidRPr="006B2DF0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6B2DF0">
        <w:rPr>
          <w:rFonts w:ascii="Angsana New" w:hAnsi="Angsana New"/>
          <w:sz w:val="30"/>
          <w:szCs w:val="30"/>
          <w:cs/>
        </w:rPr>
        <w:t>จาก</w:t>
      </w:r>
      <w:r w:rsidR="003D3556" w:rsidRPr="006B2DF0">
        <w:rPr>
          <w:rFonts w:ascii="Angsana New" w:hAnsi="Angsana New"/>
          <w:sz w:val="30"/>
          <w:szCs w:val="30"/>
          <w:cs/>
        </w:rPr>
        <w:t>คณะ</w:t>
      </w:r>
      <w:r w:rsidR="006322AD" w:rsidRPr="006B2DF0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93244C">
        <w:rPr>
          <w:rFonts w:ascii="Angsana New" w:hAnsi="Angsana New"/>
          <w:sz w:val="30"/>
          <w:szCs w:val="30"/>
          <w:cs/>
        </w:rPr>
        <w:t>วันที่</w:t>
      </w:r>
      <w:r w:rsidR="0098050A" w:rsidRPr="0093244C">
        <w:rPr>
          <w:rFonts w:ascii="Angsana New" w:hAnsi="Angsana New" w:hint="cs"/>
          <w:sz w:val="30"/>
          <w:szCs w:val="30"/>
          <w:cs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15</w:t>
      </w:r>
      <w:r w:rsidR="00B143EC" w:rsidRPr="0093244C">
        <w:rPr>
          <w:rFonts w:ascii="Angsana New" w:hAnsi="Angsana New"/>
          <w:sz w:val="30"/>
          <w:szCs w:val="30"/>
        </w:rPr>
        <w:t xml:space="preserve"> </w:t>
      </w:r>
      <w:r w:rsidR="00682C1A" w:rsidRPr="0093244C">
        <w:rPr>
          <w:rFonts w:ascii="Angsana New" w:hAnsi="Angsana New" w:hint="cs"/>
          <w:sz w:val="30"/>
          <w:szCs w:val="30"/>
          <w:cs/>
        </w:rPr>
        <w:t>พฤ</w:t>
      </w:r>
      <w:r w:rsidR="005B01D9" w:rsidRPr="0093244C">
        <w:rPr>
          <w:rFonts w:ascii="Angsana New" w:hAnsi="Angsana New" w:hint="cs"/>
          <w:sz w:val="30"/>
          <w:szCs w:val="30"/>
          <w:cs/>
        </w:rPr>
        <w:t>ษภาคม</w:t>
      </w:r>
      <w:r w:rsidR="00E713D8" w:rsidRPr="0093244C">
        <w:rPr>
          <w:rFonts w:ascii="Angsana New" w:hAnsi="Angsana New" w:hint="cs"/>
          <w:sz w:val="30"/>
          <w:szCs w:val="30"/>
          <w:cs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2569</w:t>
      </w:r>
    </w:p>
    <w:p w14:paraId="1307C1FA" w14:textId="77777777" w:rsidR="00E66B73" w:rsidRPr="007B365A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33B2A97" w14:textId="16E4370C" w:rsidR="00E66B73" w:rsidRPr="006B2DF0" w:rsidRDefault="00E66B73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2" w:name="_Hlk13605220"/>
      <w:r w:rsidRPr="006B2DF0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2"/>
      <w:r w:rsidRPr="006B2DF0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6B2DF0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FDDAAA3" w14:textId="77777777" w:rsidR="001001BD" w:rsidRPr="007B365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1951749F" w:rsidR="002944FB" w:rsidRPr="006B2DF0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B2DF0">
        <w:rPr>
          <w:rFonts w:ascii="Angsana New" w:hAnsi="Angsana New"/>
          <w:sz w:val="30"/>
          <w:szCs w:val="30"/>
        </w:rPr>
        <w:t xml:space="preserve"> 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908F5" w:rsidRPr="006908F5">
        <w:rPr>
          <w:rFonts w:ascii="Angsana New" w:hAnsi="Angsana New"/>
          <w:spacing w:val="-6"/>
          <w:sz w:val="30"/>
          <w:szCs w:val="30"/>
        </w:rPr>
        <w:t>34</w:t>
      </w:r>
      <w:r w:rsidRPr="006B2DF0">
        <w:rPr>
          <w:rFonts w:ascii="Angsana New" w:hAnsi="Angsana New"/>
          <w:sz w:val="30"/>
          <w:szCs w:val="30"/>
          <w:cs/>
        </w:rPr>
        <w:t xml:space="preserve"> เรื่อง </w:t>
      </w:r>
      <w:r w:rsidRPr="006B2DF0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B2DF0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6B2DF0"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6B2DF0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Pr="006B2DF0">
        <w:rPr>
          <w:rFonts w:ascii="Angsana New" w:hAnsi="Angsana New" w:hint="cs"/>
          <w:sz w:val="30"/>
          <w:szCs w:val="30"/>
          <w:cs/>
        </w:rPr>
        <w:t xml:space="preserve">    </w:t>
      </w:r>
      <w:r w:rsidRPr="006B2DF0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31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t>ธันวาคม</w:t>
      </w:r>
      <w:r w:rsidRPr="006B2DF0">
        <w:rPr>
          <w:rFonts w:ascii="Angsana New" w:hAnsi="Angsana New"/>
          <w:sz w:val="30"/>
          <w:szCs w:val="30"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2568</w:t>
      </w:r>
    </w:p>
    <w:p w14:paraId="7668B4FB" w14:textId="77777777" w:rsidR="00F82A24" w:rsidRPr="007B365A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6B2DF0">
        <w:rPr>
          <w:rFonts w:ascii="Angsana New" w:hAnsi="Angsana New"/>
          <w:spacing w:val="-2"/>
          <w:sz w:val="30"/>
          <w:szCs w:val="30"/>
        </w:rPr>
        <w:tab/>
      </w:r>
    </w:p>
    <w:p w14:paraId="6F576443" w14:textId="76A06AED" w:rsidR="00634DE6" w:rsidRPr="006B2DF0" w:rsidRDefault="00ED72B8" w:rsidP="0063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ab/>
      </w:r>
      <w:r w:rsidR="00634DE6" w:rsidRPr="006B2DF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900F4">
        <w:rPr>
          <w:rFonts w:ascii="Angsana New" w:hAnsi="Angsana New" w:hint="cs"/>
          <w:sz w:val="30"/>
          <w:szCs w:val="30"/>
          <w:cs/>
        </w:rPr>
        <w:t>ที่</w:t>
      </w:r>
      <w:r w:rsidR="00634DE6" w:rsidRPr="006B2DF0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</w:t>
      </w:r>
      <w:r w:rsidR="00634DE6" w:rsidRPr="006B2DF0">
        <w:rPr>
          <w:rFonts w:ascii="Angsana New" w:hAnsi="Angsana New"/>
          <w:spacing w:val="-6"/>
          <w:sz w:val="30"/>
          <w:szCs w:val="30"/>
          <w:cs/>
        </w:rPr>
        <w:t>อธิบายไว้ในงบการเงินสำหรับปีสิ้นสุดวันที่</w:t>
      </w:r>
      <w:r w:rsidR="00634DE6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6908F5" w:rsidRPr="006908F5">
        <w:rPr>
          <w:rFonts w:ascii="Angsana New" w:hAnsi="Angsana New"/>
          <w:spacing w:val="-6"/>
          <w:sz w:val="30"/>
          <w:szCs w:val="30"/>
        </w:rPr>
        <w:t>31</w:t>
      </w:r>
      <w:r w:rsidR="00634DE6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634DE6" w:rsidRPr="006B2DF0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634DE6" w:rsidRPr="006B2DF0">
        <w:rPr>
          <w:rFonts w:ascii="Angsana New" w:hAnsi="Angsana New"/>
          <w:spacing w:val="-6"/>
          <w:sz w:val="30"/>
          <w:szCs w:val="30"/>
        </w:rPr>
        <w:t xml:space="preserve"> </w:t>
      </w:r>
      <w:r w:rsidR="006908F5" w:rsidRPr="006908F5">
        <w:rPr>
          <w:rFonts w:ascii="Angsana New" w:hAnsi="Angsana New"/>
          <w:spacing w:val="-6"/>
          <w:sz w:val="30"/>
          <w:szCs w:val="30"/>
        </w:rPr>
        <w:t>2568</w:t>
      </w:r>
    </w:p>
    <w:p w14:paraId="2BC02670" w14:textId="48DB7516" w:rsidR="00253FC6" w:rsidRPr="007B365A" w:rsidRDefault="00253FC6" w:rsidP="00253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</w:p>
    <w:p w14:paraId="40348E00" w14:textId="165A92D8" w:rsidR="00E66B73" w:rsidRPr="006B2DF0" w:rsidRDefault="00F96459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1AAF3E" w14:textId="77777777" w:rsidR="00C64FF0" w:rsidRPr="007B365A" w:rsidRDefault="00C64FF0" w:rsidP="002B1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76"/>
        <w:gridCol w:w="1078"/>
        <w:gridCol w:w="270"/>
        <w:gridCol w:w="1080"/>
        <w:gridCol w:w="270"/>
        <w:gridCol w:w="1080"/>
      </w:tblGrid>
      <w:tr w:rsidR="006F5CC8" w:rsidRPr="006B2DF0" w14:paraId="51F565C5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16CFF834" w14:textId="0BFF155A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43718FA0" w14:textId="77777777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9FC876" w14:textId="77777777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A40D0" w14:textId="77777777" w:rsidR="006F5CC8" w:rsidRPr="006B2DF0" w:rsidRDefault="006F5CC8" w:rsidP="006F5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0F80" w:rsidRPr="006B2DF0" w14:paraId="6A55A358" w14:textId="77777777" w:rsidTr="00B51AB6">
        <w:trPr>
          <w:trHeight w:hRule="exact" w:val="374"/>
          <w:tblHeader/>
        </w:trPr>
        <w:tc>
          <w:tcPr>
            <w:tcW w:w="4050" w:type="dxa"/>
          </w:tcPr>
          <w:p w14:paraId="4E4E1A4C" w14:textId="6A79E063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725F8" w:rsidRPr="00A725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908F5" w:rsidRPr="0069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25F8" w:rsidRPr="00A725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3" w:type="dxa"/>
          </w:tcPr>
          <w:p w14:paraId="2553A662" w14:textId="08398899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6" w:type="dxa"/>
          </w:tcPr>
          <w:p w14:paraId="1522D01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962865" w14:textId="5893BD90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98984F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80504" w14:textId="2A0F7861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B8516A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1AD" w14:textId="34DB770F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30F80" w:rsidRPr="006B2DF0" w14:paraId="70981890" w14:textId="77777777" w:rsidTr="00B51AB6">
        <w:trPr>
          <w:tblHeader/>
        </w:trPr>
        <w:tc>
          <w:tcPr>
            <w:tcW w:w="4050" w:type="dxa"/>
          </w:tcPr>
          <w:p w14:paraId="72685D9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28DAE536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F80" w:rsidRPr="006B2DF0" w14:paraId="756D98C1" w14:textId="77777777" w:rsidTr="00B51AB6">
        <w:tc>
          <w:tcPr>
            <w:tcW w:w="4050" w:type="dxa"/>
          </w:tcPr>
          <w:p w14:paraId="15F34540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30B46252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32CB4DD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234A4B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E81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51006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477F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B2B01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2D0" w:rsidRPr="006B2DF0" w14:paraId="6191572C" w14:textId="77777777" w:rsidTr="00B51AB6">
        <w:tc>
          <w:tcPr>
            <w:tcW w:w="4050" w:type="dxa"/>
          </w:tcPr>
          <w:p w14:paraId="088A2AB0" w14:textId="521C7EC9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37945E1B" w14:textId="70C1C90F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1EB062D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58DA6B" w14:textId="40093548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00E31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D470B" w14:textId="2ECF7873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35</w:t>
            </w:r>
            <w:r w:rsidR="00FC62D0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06CB314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E9184" w14:textId="76529093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FC62D0" w:rsidRPr="007F3EBB" w14:paraId="7BDB28EB" w14:textId="77777777" w:rsidTr="00B51AB6">
        <w:tc>
          <w:tcPr>
            <w:tcW w:w="4050" w:type="dxa"/>
          </w:tcPr>
          <w:p w14:paraId="5415D36E" w14:textId="42474B1A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645D0DA8" w14:textId="3DA45BEC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0E1D90B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50743B" w14:textId="6567442C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87D13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27717" w14:textId="5549FA01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70" w:type="dxa"/>
          </w:tcPr>
          <w:p w14:paraId="134F58BE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C2B04" w14:textId="0478E385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2D0" w:rsidRPr="0093430B" w14:paraId="16CBA770" w14:textId="77777777" w:rsidTr="00B51AB6">
        <w:tc>
          <w:tcPr>
            <w:tcW w:w="4050" w:type="dxa"/>
          </w:tcPr>
          <w:p w14:paraId="0B1A6BE5" w14:textId="41072300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3" w:type="dxa"/>
          </w:tcPr>
          <w:p w14:paraId="0FA9EC70" w14:textId="41807EBA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4E039A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910F258" w14:textId="5207482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DEDAB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3687A" w14:textId="5E5D32B6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4</w:t>
            </w:r>
            <w:r w:rsidR="00FC62D0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60CBE25D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80605" w14:textId="668BA276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</w:t>
            </w:r>
            <w:r w:rsidR="00FC62D0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F43971" w:rsidRPr="0093430B" w14:paraId="2AC1D0CE" w14:textId="77777777" w:rsidTr="00B51AB6">
        <w:tc>
          <w:tcPr>
            <w:tcW w:w="4050" w:type="dxa"/>
          </w:tcPr>
          <w:p w14:paraId="02418558" w14:textId="30775E62" w:rsidR="00F43971" w:rsidRPr="006B2DF0" w:rsidRDefault="00F43971" w:rsidP="00F43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26A533C6" w14:textId="4968DF0E" w:rsidR="00F43971" w:rsidRPr="006B2DF0" w:rsidRDefault="00F43971" w:rsidP="00F43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ABFEC41" w14:textId="77777777" w:rsidR="00F43971" w:rsidRPr="006B2DF0" w:rsidRDefault="00F43971" w:rsidP="00F43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D7425F" w14:textId="5741EA3C" w:rsidR="00F43971" w:rsidRPr="006B2DF0" w:rsidRDefault="00F43971" w:rsidP="00F43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19F84D" w14:textId="77777777" w:rsidR="00F43971" w:rsidRPr="006B2DF0" w:rsidRDefault="00F43971" w:rsidP="00F43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5767E2" w14:textId="2F612CC4" w:rsidR="00F43971" w:rsidRPr="006908F5" w:rsidRDefault="00F43971" w:rsidP="00F43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2,987</w:t>
            </w:r>
          </w:p>
        </w:tc>
        <w:tc>
          <w:tcPr>
            <w:tcW w:w="270" w:type="dxa"/>
          </w:tcPr>
          <w:p w14:paraId="77390EA2" w14:textId="77777777" w:rsidR="00F43971" w:rsidRPr="006B2DF0" w:rsidRDefault="00F43971" w:rsidP="00F43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F34C45" w14:textId="75191602" w:rsidR="00F43971" w:rsidRPr="006908F5" w:rsidRDefault="00F43971" w:rsidP="00F43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744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2D0" w:rsidRPr="0093430B" w14:paraId="43A42497" w14:textId="77777777" w:rsidTr="00B51AB6">
        <w:tc>
          <w:tcPr>
            <w:tcW w:w="4050" w:type="dxa"/>
          </w:tcPr>
          <w:p w14:paraId="2512EDD9" w14:textId="6305440A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3" w:type="dxa"/>
          </w:tcPr>
          <w:p w14:paraId="623B63BE" w14:textId="52786C83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B6E4C90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7BF04C" w14:textId="70E7B614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E9875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B9C4B" w14:textId="212185EB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21</w:t>
            </w:r>
            <w:r w:rsidR="00FC62D0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35D7B047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27520" w14:textId="6D43A0DD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744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2D0" w:rsidRPr="0093430B" w14:paraId="6119F863" w14:textId="77777777" w:rsidTr="00B51AB6">
        <w:tc>
          <w:tcPr>
            <w:tcW w:w="4050" w:type="dxa"/>
          </w:tcPr>
          <w:p w14:paraId="5933FC6B" w14:textId="71403EB9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83" w:type="dxa"/>
          </w:tcPr>
          <w:p w14:paraId="3A677DFF" w14:textId="1EAC9F5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F597368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AD3978" w14:textId="5F699EF3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827E85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C8A8E" w14:textId="18F2E18E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10</w:t>
            </w:r>
            <w:r w:rsidR="00FC62D0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0B9C6C6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7D7AF" w14:textId="66E9BD0E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744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5BF" w:rsidRPr="0093430B" w14:paraId="1577E21A" w14:textId="77777777" w:rsidTr="00B51AB6">
        <w:tc>
          <w:tcPr>
            <w:tcW w:w="4050" w:type="dxa"/>
          </w:tcPr>
          <w:p w14:paraId="55002889" w14:textId="77777777" w:rsidR="00B045BF" w:rsidRPr="006B2DF0" w:rsidRDefault="00B045B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021FE232" w14:textId="77777777" w:rsidR="00B045BF" w:rsidRPr="006B2DF0" w:rsidRDefault="00B045B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C354426" w14:textId="77777777" w:rsidR="00B045BF" w:rsidRPr="006B2DF0" w:rsidRDefault="00B045B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84312F" w14:textId="77777777" w:rsidR="00B045BF" w:rsidRPr="006B2DF0" w:rsidRDefault="00B045B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FBE93" w14:textId="77777777" w:rsidR="00B045BF" w:rsidRPr="006B2DF0" w:rsidRDefault="00B045B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EF9D3" w14:textId="77777777" w:rsidR="00B045BF" w:rsidRDefault="00B045B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2E71F" w14:textId="77777777" w:rsidR="00B045BF" w:rsidRPr="006B2DF0" w:rsidRDefault="00B045B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97770" w14:textId="77777777" w:rsidR="00B045BF" w:rsidRPr="0067448F" w:rsidRDefault="00B045BF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6B2DF0" w14:paraId="4090B0C9" w14:textId="77777777" w:rsidTr="00FC4A42">
        <w:tc>
          <w:tcPr>
            <w:tcW w:w="4050" w:type="dxa"/>
          </w:tcPr>
          <w:p w14:paraId="74E147EB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3" w:type="dxa"/>
          </w:tcPr>
          <w:p w14:paraId="019101A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2FA14B4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EF9027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0D36D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01AB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8EDB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545B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FE4" w:rsidRPr="006B2DF0" w14:paraId="15E5C140" w14:textId="77777777" w:rsidTr="00B51AB6">
        <w:tc>
          <w:tcPr>
            <w:tcW w:w="4050" w:type="dxa"/>
          </w:tcPr>
          <w:p w14:paraId="09DADC0D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2C3887B6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BB124F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BA153A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D1235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67AE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62B65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B8979" w14:textId="77777777" w:rsidR="00E97FE4" w:rsidRPr="006B2DF0" w:rsidRDefault="00E97FE4" w:rsidP="00E9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2D0" w:rsidRPr="006B2DF0" w14:paraId="07ADFDEE" w14:textId="77777777" w:rsidTr="00FC4A42">
        <w:trPr>
          <w:trHeight w:val="307"/>
        </w:trPr>
        <w:tc>
          <w:tcPr>
            <w:tcW w:w="4050" w:type="dxa"/>
          </w:tcPr>
          <w:p w14:paraId="06653FD3" w14:textId="6719944F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754E2D55" w14:textId="7D5BF78C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C62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76" w:type="dxa"/>
          </w:tcPr>
          <w:p w14:paraId="532E121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9799C4E" w14:textId="48310735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C62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396E37E6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634B0B" w14:textId="221060E4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C62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270" w:type="dxa"/>
          </w:tcPr>
          <w:p w14:paraId="0042D2B2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99A725" w14:textId="6A29D5D4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C62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794</w:t>
            </w:r>
          </w:p>
        </w:tc>
      </w:tr>
      <w:tr w:rsidR="00FC62D0" w:rsidRPr="006B2DF0" w14:paraId="3F2BE935" w14:textId="77777777" w:rsidTr="004E2A98">
        <w:tc>
          <w:tcPr>
            <w:tcW w:w="4050" w:type="dxa"/>
          </w:tcPr>
          <w:p w14:paraId="025CFFF9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4D49387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2A2C71FF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61E06D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98A0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31D8AF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281C0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4863DD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C62D0" w:rsidRPr="006B2DF0" w14:paraId="307D00BE" w14:textId="77777777" w:rsidTr="00B51AB6">
        <w:tc>
          <w:tcPr>
            <w:tcW w:w="4050" w:type="dxa"/>
          </w:tcPr>
          <w:p w14:paraId="38F339E6" w14:textId="622ED25F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66010D5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6A7656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A9B01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66E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4B678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3AAD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F05D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1C29" w:rsidRPr="006B2DF0" w14:paraId="3ECAFC47" w14:textId="77777777" w:rsidTr="00B51AB6">
        <w:tc>
          <w:tcPr>
            <w:tcW w:w="4050" w:type="dxa"/>
          </w:tcPr>
          <w:p w14:paraId="46925483" w14:textId="46E61A24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3" w:type="dxa"/>
          </w:tcPr>
          <w:p w14:paraId="76C0F71C" w14:textId="5EE9C36B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63D4DEFC" w14:textId="7E97C8D9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7B6673" w14:textId="1F8E37BE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3116421D" w14:textId="77777777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2196" w14:textId="0BC89EA9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5C432C" w14:textId="77777777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9B3FE" w14:textId="669E8B9D" w:rsidR="00DB1C29" w:rsidRPr="006B2DF0" w:rsidRDefault="00DB1C29" w:rsidP="00DB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</w:tbl>
    <w:p w14:paraId="2F8D603A" w14:textId="438C4835" w:rsidR="00791DA0" w:rsidRPr="007B365A" w:rsidRDefault="0079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51"/>
        <w:gridCol w:w="9"/>
        <w:gridCol w:w="290"/>
        <w:gridCol w:w="1060"/>
        <w:gridCol w:w="290"/>
        <w:gridCol w:w="1080"/>
      </w:tblGrid>
      <w:tr w:rsidR="005B2070" w:rsidRPr="006B2DF0" w14:paraId="3691AAA3" w14:textId="77777777" w:rsidTr="00BD260C">
        <w:tc>
          <w:tcPr>
            <w:tcW w:w="4050" w:type="dxa"/>
          </w:tcPr>
          <w:p w14:paraId="221BE96D" w14:textId="2474F93D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23D6C00F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0092C18A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17868E" w14:textId="77777777" w:rsidR="005B2070" w:rsidRPr="006B2DF0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6A" w:rsidRPr="006B2DF0" w14:paraId="532861F0" w14:textId="77777777" w:rsidTr="007B6D82">
        <w:tc>
          <w:tcPr>
            <w:tcW w:w="4050" w:type="dxa"/>
          </w:tcPr>
          <w:p w14:paraId="0D4C0546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30654" w14:textId="2DFC65B0" w:rsidR="00B72E6A" w:rsidRPr="006B2DF0" w:rsidRDefault="006908F5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72E6A"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725F8" w:rsidRPr="00A725F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2FC68B53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6EDBBB94" w14:textId="174669D9" w:rsidR="00B72E6A" w:rsidRPr="006B2DF0" w:rsidRDefault="006908F5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31</w:t>
            </w:r>
            <w:r w:rsidR="00B72E6A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EB80117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740ED7F2" w14:textId="4AD9E367" w:rsidR="00B72E6A" w:rsidRPr="006B2DF0" w:rsidRDefault="006908F5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72E6A"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725F8" w:rsidRPr="00A725F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vAlign w:val="center"/>
          </w:tcPr>
          <w:p w14:paraId="787F6435" w14:textId="77777777" w:rsidR="00B72E6A" w:rsidRPr="006B2DF0" w:rsidRDefault="00B72E6A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344ADA" w14:textId="28169C0B" w:rsidR="00B72E6A" w:rsidRPr="006B2DF0" w:rsidRDefault="006908F5" w:rsidP="00B7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31</w:t>
            </w:r>
            <w:r w:rsidR="00B72E6A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F80" w:rsidRPr="006B2DF0" w14:paraId="7B67831C" w14:textId="77777777" w:rsidTr="007B6D82">
        <w:tc>
          <w:tcPr>
            <w:tcW w:w="4050" w:type="dxa"/>
          </w:tcPr>
          <w:p w14:paraId="4F421EBC" w14:textId="36C15D8A" w:rsidR="00730F80" w:rsidRPr="006B2DF0" w:rsidRDefault="009F2EB3" w:rsidP="009F2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6A1F760" w14:textId="43B671CC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7E9BF8FC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14:paraId="40ABD6F4" w14:textId="029D0EF5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0" w:type="dxa"/>
          </w:tcPr>
          <w:p w14:paraId="1B622EC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14:paraId="20A93D7F" w14:textId="169BD2EB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90" w:type="dxa"/>
            <w:vAlign w:val="center"/>
          </w:tcPr>
          <w:p w14:paraId="17A8E34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5236F09" w14:textId="4585D412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30F80" w:rsidRPr="006B2DF0" w14:paraId="7525F1C6" w14:textId="77777777" w:rsidTr="00BD260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4D1DB70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0802F963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0941" w:rsidRPr="006B2DF0" w14:paraId="3546A076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7DDFFAB8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A24EB8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B2B5A5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FEF5BC0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FA24E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3223DBC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3A7465D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433B4C" w14:textId="77777777" w:rsidR="00150941" w:rsidRPr="006B2DF0" w:rsidRDefault="00150941" w:rsidP="007C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2D0" w:rsidRPr="006B2DF0" w14:paraId="1737151F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1869E23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6DABA9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5F517B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9C5A26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4A855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DEA870B" w14:textId="4AD27938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89</w:t>
            </w:r>
            <w:r w:rsidR="00FC62D0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4B7362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64DE4" w14:textId="64153D3C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58</w:t>
            </w:r>
            <w:r w:rsidR="00FC62D0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452</w:t>
            </w:r>
          </w:p>
        </w:tc>
      </w:tr>
      <w:tr w:rsidR="007B6D82" w:rsidRPr="006B2DF0" w14:paraId="3BEBB9FA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321251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56EEA" w14:textId="1C1491D1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5DA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CD767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086CC" w14:textId="78DE1DC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02E08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2AE4B" w14:textId="214A540E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8652E5E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08BB1" w14:textId="583519A4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452</w:t>
            </w:r>
          </w:p>
        </w:tc>
      </w:tr>
      <w:tr w:rsidR="007B6D82" w:rsidRPr="006B2DF0" w14:paraId="0264A507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4A79E5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32A60" w14:textId="6C671276" w:rsidR="007B6D82" w:rsidRPr="007B6D82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ED52BA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BB010" w14:textId="233F8694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E57D1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BA618" w14:textId="73A111DE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,393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40FD742" w14:textId="77777777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1F86F" w14:textId="19110F22" w:rsidR="007B6D82" w:rsidRPr="006B2DF0" w:rsidRDefault="007B6D82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</w:tr>
      <w:tr w:rsidR="00FC62D0" w:rsidRPr="006B2DF0" w14:paraId="39827A61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7FEB25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CA21E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940ACD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F3344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E748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9E537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FB5E53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E6CD8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62D0" w:rsidRPr="006B2DF0" w14:paraId="73C10230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50B74779" w14:textId="2126A95B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3DCBD2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C0E91E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EBBF5B7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E7B2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B580D0C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BF93277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1E668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2D0" w:rsidRPr="0093430B" w14:paraId="7C4F5A6D" w14:textId="77777777" w:rsidTr="007B6D8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B93C94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55D927" w14:textId="1586CA5F" w:rsidR="00FC62D0" w:rsidRPr="006B2DF0" w:rsidRDefault="00FC62D0" w:rsidP="007B6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8696A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70BC7C" w14:textId="0E0F54E5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BA4A3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E7AE8B" w14:textId="1D0B392C" w:rsidR="00FC62D0" w:rsidRPr="006B2DF0" w:rsidRDefault="00AB34D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FC62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C200694" w14:textId="77777777" w:rsidR="00FC62D0" w:rsidRPr="006B2DF0" w:rsidRDefault="00FC62D0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A92DD0" w14:textId="3A3FDCF3" w:rsidR="00FC62D0" w:rsidRPr="006B2DF0" w:rsidRDefault="006908F5" w:rsidP="00FC6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FC62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</w:tr>
    </w:tbl>
    <w:p w14:paraId="6C245104" w14:textId="77777777" w:rsidR="0094123C" w:rsidRDefault="0094123C" w:rsidP="00A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3BFC71" w14:textId="77777777" w:rsidR="0094123C" w:rsidRDefault="0094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32AB16" w14:textId="3C343E04" w:rsidR="008C317D" w:rsidRPr="006B2DF0" w:rsidRDefault="008C317D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8764C8" w:rsidRPr="006B2DF0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815795" w:rsidRPr="006B2DF0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8764C8" w:rsidRPr="006B2DF0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10D822FE" w14:textId="77777777" w:rsidR="001853EE" w:rsidRPr="005C50F2" w:rsidRDefault="001853EE" w:rsidP="008C3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8C317D" w:rsidRPr="006B2DF0" w14:paraId="419960D0" w14:textId="77777777" w:rsidTr="00145CC3">
        <w:trPr>
          <w:tblHeader/>
        </w:trPr>
        <w:tc>
          <w:tcPr>
            <w:tcW w:w="1450" w:type="pct"/>
          </w:tcPr>
          <w:p w14:paraId="7BC949E1" w14:textId="77777777" w:rsidR="008C317D" w:rsidRPr="006B2DF0" w:rsidRDefault="008C317D" w:rsidP="0014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74243C0A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D203CDA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48CB3C5B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7D73BA3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5717A81E" w14:textId="77777777" w:rsidR="008C317D" w:rsidRPr="006B2DF0" w:rsidRDefault="008C317D" w:rsidP="00145C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0CF" w:rsidRPr="006B2DF0" w14:paraId="350F96FC" w14:textId="77777777" w:rsidTr="00EB0B0E">
        <w:trPr>
          <w:tblHeader/>
        </w:trPr>
        <w:tc>
          <w:tcPr>
            <w:tcW w:w="1450" w:type="pct"/>
          </w:tcPr>
          <w:p w14:paraId="3423E434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FF67428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D3177F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9392B5F" w14:textId="36EFED98" w:rsidR="00B720CF" w:rsidRPr="006B2DF0" w:rsidRDefault="006908F5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720CF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25F8" w:rsidRPr="00A725F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vAlign w:val="center"/>
          </w:tcPr>
          <w:p w14:paraId="414192E2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ACCADC" w14:textId="583523A3" w:rsidR="00B720CF" w:rsidRPr="006B2DF0" w:rsidRDefault="006908F5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31</w:t>
            </w:r>
            <w:r w:rsidR="00B720CF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7EEF1CD4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631F916" w14:textId="1C1A5516" w:rsidR="00B720CF" w:rsidRPr="006B2DF0" w:rsidRDefault="006908F5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720CF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25F8" w:rsidRPr="00A725F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vAlign w:val="center"/>
          </w:tcPr>
          <w:p w14:paraId="362D9570" w14:textId="77777777" w:rsidR="00B720CF" w:rsidRPr="006B2DF0" w:rsidRDefault="00B720CF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CAB85E" w14:textId="3C362D44" w:rsidR="00B720CF" w:rsidRPr="006B2DF0" w:rsidRDefault="006908F5" w:rsidP="00B7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31</w:t>
            </w:r>
            <w:r w:rsidR="00B720CF" w:rsidRPr="006B2DF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F80" w:rsidRPr="006B2DF0" w14:paraId="73103493" w14:textId="77777777" w:rsidTr="00EB0B0E">
        <w:trPr>
          <w:tblHeader/>
        </w:trPr>
        <w:tc>
          <w:tcPr>
            <w:tcW w:w="1450" w:type="pct"/>
          </w:tcPr>
          <w:p w14:paraId="32201B2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4BED70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4BE6EE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2E72BEE" w14:textId="0FF1B203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" w:type="pct"/>
            <w:vAlign w:val="center"/>
          </w:tcPr>
          <w:p w14:paraId="498CF97D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04C1ACF" w14:textId="58A9631C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42AD4E5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A342F7" w14:textId="28D578A8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0" w:type="pct"/>
            <w:vAlign w:val="center"/>
          </w:tcPr>
          <w:p w14:paraId="4B4CABA9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62597F" w14:textId="014FEDEE" w:rsidR="00730F80" w:rsidRPr="006B2DF0" w:rsidRDefault="006908F5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30F80" w:rsidRPr="006B2DF0" w14:paraId="1D7AB5DA" w14:textId="77777777" w:rsidTr="00145CC3">
        <w:trPr>
          <w:tblHeader/>
        </w:trPr>
        <w:tc>
          <w:tcPr>
            <w:tcW w:w="1450" w:type="pct"/>
          </w:tcPr>
          <w:p w14:paraId="4FBDEAA1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43DF0CD0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EFB57BC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6B61AEC5" w14:textId="77777777" w:rsidR="00730F80" w:rsidRPr="006B2DF0" w:rsidRDefault="00730F80" w:rsidP="00730F8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32767" w:rsidRPr="006B2DF0" w14:paraId="4980632F" w14:textId="77777777" w:rsidTr="00145CC3">
        <w:tc>
          <w:tcPr>
            <w:tcW w:w="2035" w:type="pct"/>
            <w:gridSpan w:val="3"/>
          </w:tcPr>
          <w:p w14:paraId="08DDFCF5" w14:textId="06723701" w:rsidR="00B32767" w:rsidRPr="006B2DF0" w:rsidRDefault="00B32767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7" w:type="pct"/>
          </w:tcPr>
          <w:p w14:paraId="473DF3EF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C3E2C1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DED22B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317D1C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B996B91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C0960E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2498502" w14:textId="77777777" w:rsidR="00B32767" w:rsidRPr="006B2DF0" w:rsidRDefault="00B32767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3EE" w:rsidRPr="006B2DF0" w14:paraId="60F17495" w14:textId="77777777" w:rsidTr="00145CC3">
        <w:tc>
          <w:tcPr>
            <w:tcW w:w="2035" w:type="pct"/>
            <w:gridSpan w:val="3"/>
          </w:tcPr>
          <w:p w14:paraId="7073D2D6" w14:textId="77777777" w:rsidR="001853EE" w:rsidRPr="006B2DF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266C4565" w14:textId="0FE3A96C" w:rsidR="001853EE" w:rsidRPr="006B2DF0" w:rsidRDefault="006908F5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69</w:t>
            </w:r>
            <w:r w:rsidR="00B01111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128" w:type="pct"/>
          </w:tcPr>
          <w:p w14:paraId="22AEEBAA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93A689" w14:textId="0365083B" w:rsidR="001853EE" w:rsidRPr="006B2DF0" w:rsidRDefault="006908F5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87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47" w:type="pct"/>
          </w:tcPr>
          <w:p w14:paraId="5A689E13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85239A" w14:textId="29996672" w:rsidR="001853EE" w:rsidRPr="006B2DF0" w:rsidRDefault="006908F5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55</w:t>
            </w:r>
            <w:r w:rsidR="00200324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40" w:type="pct"/>
          </w:tcPr>
          <w:p w14:paraId="60B3CFF1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3D3A46" w14:textId="03B608AD" w:rsidR="001853EE" w:rsidRPr="006B2DF0" w:rsidRDefault="006908F5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76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  <w:tr w:rsidR="001853EE" w:rsidRPr="006B2DF0" w14:paraId="08961AC1" w14:textId="77777777" w:rsidTr="00145CC3">
        <w:tc>
          <w:tcPr>
            <w:tcW w:w="2035" w:type="pct"/>
            <w:gridSpan w:val="3"/>
          </w:tcPr>
          <w:p w14:paraId="2A125A5D" w14:textId="77777777" w:rsidR="001853EE" w:rsidRPr="006B2DF0" w:rsidRDefault="001853EE" w:rsidP="0018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1D215A49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915459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5DAC28" w14:textId="77777777" w:rsidR="001853EE" w:rsidRPr="006B2DF0" w:rsidRDefault="001853EE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A23B7F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FD13D1F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9229AC4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81622" w14:textId="77777777" w:rsidR="001853EE" w:rsidRPr="006B2DF0" w:rsidRDefault="001853EE" w:rsidP="00185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98D" w:rsidRPr="006B2DF0" w14:paraId="18CE8EAD" w14:textId="77777777" w:rsidTr="00145CC3">
        <w:tc>
          <w:tcPr>
            <w:tcW w:w="2035" w:type="pct"/>
            <w:gridSpan w:val="3"/>
          </w:tcPr>
          <w:p w14:paraId="018D1018" w14:textId="12F9E41A" w:rsidR="0056598D" w:rsidRPr="006B2DF0" w:rsidRDefault="0056598D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3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BAF221E" w14:textId="4B383522" w:rsidR="004416C4" w:rsidRPr="006B2DF0" w:rsidRDefault="006908F5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73</w:t>
            </w:r>
            <w:r w:rsidR="00B01111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128" w:type="pct"/>
          </w:tcPr>
          <w:p w14:paraId="28BC919F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2B52FE" w14:textId="71618683" w:rsidR="0056598D" w:rsidRPr="006B2DF0" w:rsidRDefault="006908F5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151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47" w:type="pct"/>
          </w:tcPr>
          <w:p w14:paraId="4A1BD4BE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8BD65ED" w14:textId="4DAB2DA6" w:rsidR="0056598D" w:rsidRPr="006B2DF0" w:rsidRDefault="006908F5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53</w:t>
            </w:r>
            <w:r w:rsidR="00200324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40" w:type="pct"/>
          </w:tcPr>
          <w:p w14:paraId="04FBF3F7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CB0D6A" w14:textId="5F7BB6B0" w:rsidR="0056598D" w:rsidRPr="006B2DF0" w:rsidRDefault="006908F5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129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019</w:t>
            </w:r>
          </w:p>
        </w:tc>
      </w:tr>
      <w:tr w:rsidR="0056598D" w:rsidRPr="006B2DF0" w14:paraId="176171D3" w14:textId="77777777" w:rsidTr="00145CC3">
        <w:tc>
          <w:tcPr>
            <w:tcW w:w="2035" w:type="pct"/>
            <w:gridSpan w:val="3"/>
          </w:tcPr>
          <w:p w14:paraId="47443D4B" w14:textId="0ACC1AB7" w:rsidR="0056598D" w:rsidRPr="006B2DF0" w:rsidRDefault="006908F5" w:rsidP="00565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</w:t>
            </w:r>
            <w:r w:rsidR="0056598D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908F5">
              <w:rPr>
                <w:rFonts w:ascii="Angsana New" w:hAnsi="Angsana New"/>
                <w:sz w:val="30"/>
                <w:szCs w:val="30"/>
              </w:rPr>
              <w:t>6</w:t>
            </w:r>
            <w:r w:rsidR="0056598D" w:rsidRPr="006B2DF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FF033CD" w14:textId="5DBFE60E" w:rsidR="0056598D" w:rsidRPr="006B2DF0" w:rsidRDefault="006908F5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18</w:t>
            </w:r>
            <w:r w:rsidR="00B01111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28" w:type="pct"/>
          </w:tcPr>
          <w:p w14:paraId="5CFFF2DF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2154614" w14:textId="316EEB81" w:rsidR="0056598D" w:rsidRPr="006B2DF0" w:rsidRDefault="006908F5" w:rsidP="00DF7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22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47" w:type="pct"/>
          </w:tcPr>
          <w:p w14:paraId="652E4AC6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BF78225" w14:textId="7F8316A2" w:rsidR="0056598D" w:rsidRPr="006B2DF0" w:rsidRDefault="006908F5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21</w:t>
            </w:r>
            <w:r w:rsidR="00200324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40" w:type="pct"/>
          </w:tcPr>
          <w:p w14:paraId="214894B8" w14:textId="77777777" w:rsidR="0056598D" w:rsidRPr="006B2DF0" w:rsidRDefault="0056598D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7E110F" w14:textId="1A33B5ED" w:rsidR="0056598D" w:rsidRPr="006B2DF0" w:rsidRDefault="006908F5" w:rsidP="00565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47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4416C4" w:rsidRPr="006B2DF0" w14:paraId="72DEA705" w14:textId="77777777" w:rsidTr="00145CC3">
        <w:tc>
          <w:tcPr>
            <w:tcW w:w="2035" w:type="pct"/>
            <w:gridSpan w:val="3"/>
          </w:tcPr>
          <w:p w14:paraId="10586B6B" w14:textId="507EAE20" w:rsidR="004416C4" w:rsidRPr="006B2DF0" w:rsidRDefault="006908F5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6</w:t>
            </w:r>
            <w:r w:rsidR="004416C4" w:rsidRPr="006B2DF0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08F5">
              <w:rPr>
                <w:rFonts w:ascii="Angsana New" w:hAnsi="Angsana New"/>
                <w:sz w:val="30"/>
                <w:szCs w:val="30"/>
              </w:rPr>
              <w:t>12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16C4" w:rsidRPr="006B2DF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B1DB174" w14:textId="65DB56DF" w:rsidR="004416C4" w:rsidRPr="006B2DF0" w:rsidRDefault="006908F5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14</w:t>
            </w:r>
            <w:r w:rsidR="00B01111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128" w:type="pct"/>
          </w:tcPr>
          <w:p w14:paraId="2D2D70DB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4F4080" w14:textId="79D8F885" w:rsidR="004416C4" w:rsidRPr="006B2DF0" w:rsidRDefault="006908F5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8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147" w:type="pct"/>
          </w:tcPr>
          <w:p w14:paraId="526A3827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FF91F36" w14:textId="6EBC8958" w:rsidR="004416C4" w:rsidRPr="006B2DF0" w:rsidRDefault="006908F5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38</w:t>
            </w:r>
            <w:r w:rsidR="00200324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40" w:type="pct"/>
          </w:tcPr>
          <w:p w14:paraId="232F3BCD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15F180" w14:textId="19B32443" w:rsidR="004416C4" w:rsidRPr="006B2DF0" w:rsidRDefault="006908F5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14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4416C4" w:rsidRPr="006B2DF0" w14:paraId="5D35C233" w14:textId="77777777" w:rsidTr="00935668">
        <w:tc>
          <w:tcPr>
            <w:tcW w:w="2035" w:type="pct"/>
            <w:gridSpan w:val="3"/>
          </w:tcPr>
          <w:p w14:paraId="62BA5DC1" w14:textId="60681350" w:rsidR="004416C4" w:rsidRPr="006B2DF0" w:rsidRDefault="006908F5" w:rsidP="00441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12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908F5">
              <w:rPr>
                <w:rFonts w:ascii="Angsana New" w:hAnsi="Angsana New"/>
                <w:sz w:val="30"/>
                <w:szCs w:val="30"/>
              </w:rPr>
              <w:t>24</w:t>
            </w:r>
            <w:r w:rsidR="004416C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16C4"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22ABA788" w14:textId="4758D862" w:rsidR="004416C4" w:rsidRPr="006B2DF0" w:rsidRDefault="006908F5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</w:t>
            </w:r>
            <w:r w:rsidR="00B01111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28" w:type="pct"/>
          </w:tcPr>
          <w:p w14:paraId="2E46CDE5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559A96" w14:textId="4FFE6E97" w:rsidR="004416C4" w:rsidRPr="006B2DF0" w:rsidRDefault="006908F5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47" w:type="pct"/>
          </w:tcPr>
          <w:p w14:paraId="081868E0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B7C20EF" w14:textId="758B3287" w:rsidR="004416C4" w:rsidRPr="006B2DF0" w:rsidRDefault="006908F5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</w:t>
            </w:r>
            <w:r w:rsidR="00200324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140" w:type="pct"/>
          </w:tcPr>
          <w:p w14:paraId="54083635" w14:textId="77777777" w:rsidR="004416C4" w:rsidRPr="006B2DF0" w:rsidRDefault="004416C4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1470BC" w14:textId="4083BA9E" w:rsidR="004416C4" w:rsidRPr="006B2DF0" w:rsidRDefault="006908F5" w:rsidP="0044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CC4CB4" w:rsidRPr="006B2DF0" w14:paraId="60D0753F" w14:textId="77777777" w:rsidTr="00935668">
        <w:tc>
          <w:tcPr>
            <w:tcW w:w="2035" w:type="pct"/>
            <w:gridSpan w:val="3"/>
          </w:tcPr>
          <w:p w14:paraId="1D616301" w14:textId="43A1ECB4" w:rsidR="00CC4CB4" w:rsidRPr="006B2DF0" w:rsidRDefault="006908F5" w:rsidP="00CC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24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908F5">
              <w:rPr>
                <w:rFonts w:ascii="Angsana New" w:hAnsi="Angsana New"/>
                <w:sz w:val="30"/>
                <w:szCs w:val="30"/>
              </w:rPr>
              <w:t>36</w:t>
            </w:r>
            <w:r w:rsidR="00CC4CB4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C4CB4"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3C1FDAA8" w14:textId="7AE6CB49" w:rsidR="00CC4CB4" w:rsidRPr="006B2DF0" w:rsidRDefault="006908F5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7</w:t>
            </w:r>
            <w:r w:rsidR="00B01111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28" w:type="pct"/>
          </w:tcPr>
          <w:p w14:paraId="2D1428D6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96F705B" w14:textId="553F2407" w:rsidR="00CC4CB4" w:rsidRPr="006B2DF0" w:rsidRDefault="006908F5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7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47" w:type="pct"/>
          </w:tcPr>
          <w:p w14:paraId="4336525D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60284A4" w14:textId="6B58DD66" w:rsidR="00CC4CB4" w:rsidRPr="006B2DF0" w:rsidRDefault="006908F5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7</w:t>
            </w:r>
            <w:r w:rsidR="00200324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40" w:type="pct"/>
          </w:tcPr>
          <w:p w14:paraId="79A74CA9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34DB5E" w14:textId="6B1F6261" w:rsidR="00CC4CB4" w:rsidRPr="006B2DF0" w:rsidRDefault="006908F5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7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CC4CB4" w:rsidRPr="006B2DF0" w14:paraId="2EF32211" w14:textId="77777777" w:rsidTr="00935668">
        <w:tc>
          <w:tcPr>
            <w:tcW w:w="2035" w:type="pct"/>
            <w:gridSpan w:val="3"/>
          </w:tcPr>
          <w:p w14:paraId="668935E1" w14:textId="4E2FB528" w:rsidR="00CC4CB4" w:rsidRPr="006B2DF0" w:rsidRDefault="00CC4CB4" w:rsidP="00CC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36</w:t>
            </w:r>
            <w:r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38E4F126" w14:textId="71D08852" w:rsidR="00CC4CB4" w:rsidRPr="006B2DF0" w:rsidRDefault="006908F5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</w:t>
            </w:r>
            <w:r w:rsidR="00B01111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28" w:type="pct"/>
          </w:tcPr>
          <w:p w14:paraId="420414AC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199EA78" w14:textId="7D1ED1CF" w:rsidR="00CC4CB4" w:rsidRPr="006B2DF0" w:rsidRDefault="006908F5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</w:t>
            </w:r>
            <w:r w:rsidR="00DF6F19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147" w:type="pct"/>
          </w:tcPr>
          <w:p w14:paraId="78C4CB37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0B50414" w14:textId="6D15653B" w:rsidR="00CC4CB4" w:rsidRPr="006B2DF0" w:rsidRDefault="006908F5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</w:t>
            </w:r>
            <w:r w:rsidR="00200324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0" w:type="pct"/>
          </w:tcPr>
          <w:p w14:paraId="2B6A39ED" w14:textId="77777777" w:rsidR="00CC4CB4" w:rsidRPr="006B2DF0" w:rsidRDefault="00CC4CB4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53CF797" w14:textId="7C084AC9" w:rsidR="00CC4CB4" w:rsidRPr="006B2DF0" w:rsidRDefault="006908F5" w:rsidP="00CC4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</w:t>
            </w:r>
            <w:r w:rsidR="0093430B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5D22FD" w:rsidRPr="006B2DF0" w14:paraId="5EE4D35A" w14:textId="77777777" w:rsidTr="00145CC3">
        <w:tc>
          <w:tcPr>
            <w:tcW w:w="2035" w:type="pct"/>
            <w:gridSpan w:val="3"/>
          </w:tcPr>
          <w:p w14:paraId="7267F990" w14:textId="3ECB9B38" w:rsidR="005D22FD" w:rsidRPr="006B2DF0" w:rsidRDefault="005D22FD" w:rsidP="005D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9DDFDC1" w14:textId="2C26614F" w:rsidR="005D22FD" w:rsidRPr="006B2DF0" w:rsidRDefault="006908F5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  <w:r w:rsidR="00B011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128" w:type="pct"/>
          </w:tcPr>
          <w:p w14:paraId="745C9313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E83486D" w14:textId="6F361A96" w:rsidR="005D22FD" w:rsidRPr="006B2DF0" w:rsidRDefault="006908F5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  <w:r w:rsidR="00DF6F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147" w:type="pct"/>
          </w:tcPr>
          <w:p w14:paraId="2D7E2F47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CE87AAD" w14:textId="6191747B" w:rsidR="005D22FD" w:rsidRPr="006B2DF0" w:rsidRDefault="006908F5" w:rsidP="00CC3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="002003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140" w:type="pct"/>
          </w:tcPr>
          <w:p w14:paraId="5DB72E6A" w14:textId="77777777" w:rsidR="005D22FD" w:rsidRPr="006B2DF0" w:rsidRDefault="005D22FD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77C841B" w14:textId="2AAAF457" w:rsidR="005D22FD" w:rsidRPr="006B2DF0" w:rsidRDefault="006908F5" w:rsidP="005D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  <w:r w:rsidR="009343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468</w:t>
            </w:r>
          </w:p>
        </w:tc>
      </w:tr>
      <w:tr w:rsidR="00DF6F19" w:rsidRPr="006B2DF0" w14:paraId="6CEBC962" w14:textId="77777777" w:rsidTr="00145CC3">
        <w:tc>
          <w:tcPr>
            <w:tcW w:w="2035" w:type="pct"/>
            <w:gridSpan w:val="3"/>
          </w:tcPr>
          <w:p w14:paraId="52B263B5" w14:textId="1018A4F7" w:rsidR="00DF6F19" w:rsidRPr="006B2DF0" w:rsidRDefault="00DF6F19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20A7F6AA" w14:textId="77777777" w:rsidR="00DF6F19" w:rsidRPr="006B2DF0" w:rsidRDefault="00DF6F19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6AE9E6A" w14:textId="53DB595D" w:rsidR="00DF6F19" w:rsidRPr="006B2DF0" w:rsidRDefault="00DF6F19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10</w:t>
            </w:r>
            <w:r w:rsidR="00B01111">
              <w:rPr>
                <w:rFonts w:ascii="Angsana New" w:hAnsi="Angsana New"/>
                <w:sz w:val="30"/>
                <w:szCs w:val="30"/>
              </w:rPr>
              <w:t>,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465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4002D5C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5D90EFF" w14:textId="791B99C8" w:rsidR="00DF6F19" w:rsidRPr="006B2DF0" w:rsidRDefault="00DF6F19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578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32107AF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5307D24" w14:textId="1F5B5281" w:rsidR="00DF6F19" w:rsidRPr="006B2DF0" w:rsidRDefault="00DF6F19" w:rsidP="007B3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10</w:t>
            </w:r>
            <w:r w:rsidR="00200324">
              <w:rPr>
                <w:rFonts w:ascii="Angsana New" w:hAnsi="Angsana New"/>
                <w:sz w:val="30"/>
                <w:szCs w:val="30"/>
              </w:rPr>
              <w:t>,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465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603DD399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3EEB88CC" w14:textId="74AACBBD" w:rsidR="00DF6F19" w:rsidRPr="006B2DF0" w:rsidRDefault="00DF6F19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</w:rPr>
              <w:t>(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578</w:t>
            </w:r>
            <w:r w:rsidRPr="006B2DF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F6F19" w:rsidRPr="006B2DF0" w14:paraId="24BB4FCB" w14:textId="77777777" w:rsidTr="001853EE">
        <w:tc>
          <w:tcPr>
            <w:tcW w:w="2035" w:type="pct"/>
            <w:gridSpan w:val="3"/>
          </w:tcPr>
          <w:p w14:paraId="2C999530" w14:textId="5303782D" w:rsidR="00DF6F19" w:rsidRPr="006B2DF0" w:rsidRDefault="00DF6F19" w:rsidP="00DF6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6B2D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1AFD0B29" w14:textId="40E10886" w:rsidR="00DF6F19" w:rsidRPr="006B2DF0" w:rsidRDefault="006908F5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  <w:r w:rsidR="00B011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128" w:type="pct"/>
          </w:tcPr>
          <w:p w14:paraId="78A1EAA0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6B2E7F2" w14:textId="3EE8648D" w:rsidR="00DF6F19" w:rsidRPr="006B2DF0" w:rsidRDefault="006908F5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  <w:r w:rsidR="00DF6F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147" w:type="pct"/>
          </w:tcPr>
          <w:p w14:paraId="48791770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8850C83" w14:textId="149D82DB" w:rsidR="00DF6F19" w:rsidRPr="006B2DF0" w:rsidRDefault="006908F5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 w:rsidR="005C69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140" w:type="pct"/>
          </w:tcPr>
          <w:p w14:paraId="533DDBD9" w14:textId="77777777" w:rsidR="00DF6F19" w:rsidRPr="006B2DF0" w:rsidRDefault="00DF6F19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7280102" w14:textId="36BAA2BF" w:rsidR="00DF6F19" w:rsidRPr="006B2DF0" w:rsidRDefault="006908F5" w:rsidP="00DF6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  <w:r w:rsidR="00DF6F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890</w:t>
            </w:r>
          </w:p>
        </w:tc>
      </w:tr>
      <w:tr w:rsidR="001853EE" w:rsidRPr="006B2DF0" w14:paraId="0D1031E5" w14:textId="77777777" w:rsidTr="001853EE">
        <w:tc>
          <w:tcPr>
            <w:tcW w:w="2035" w:type="pct"/>
            <w:gridSpan w:val="3"/>
          </w:tcPr>
          <w:p w14:paraId="14BA557E" w14:textId="77777777" w:rsidR="001853EE" w:rsidRPr="006B2DF0" w:rsidRDefault="001853EE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4B6E80BD" w14:textId="17B598B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94DB4D0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E8DD1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33673C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F0C609C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E30529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49AA20" w14:textId="77777777" w:rsidR="001853EE" w:rsidRPr="006B2DF0" w:rsidRDefault="001853EE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5F8" w:rsidRPr="006B2DF0" w14:paraId="27B4862C" w14:textId="77777777" w:rsidTr="001853EE">
        <w:tc>
          <w:tcPr>
            <w:tcW w:w="2035" w:type="pct"/>
            <w:gridSpan w:val="3"/>
          </w:tcPr>
          <w:p w14:paraId="0EB9B4C6" w14:textId="66A7F537" w:rsidR="00A725F8" w:rsidRPr="006B2DF0" w:rsidRDefault="00FC59B2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59B2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67" w:type="pct"/>
          </w:tcPr>
          <w:p w14:paraId="0558CAFA" w14:textId="41E0A280" w:rsidR="00A725F8" w:rsidRPr="00817898" w:rsidRDefault="006908F5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50</w:t>
            </w:r>
            <w:r w:rsidR="00B01111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128" w:type="pct"/>
          </w:tcPr>
          <w:p w14:paraId="3A6F9164" w14:textId="77777777" w:rsidR="00A725F8" w:rsidRPr="00817898" w:rsidRDefault="00A725F8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29887C" w14:textId="25BDB717" w:rsidR="00A725F8" w:rsidRPr="00817898" w:rsidRDefault="006908F5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97</w:t>
            </w:r>
            <w:r w:rsidR="00817898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47" w:type="pct"/>
          </w:tcPr>
          <w:p w14:paraId="0565F11D" w14:textId="77777777" w:rsidR="00A725F8" w:rsidRPr="00817898" w:rsidRDefault="00A725F8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2DFA6E0" w14:textId="136C3C77" w:rsidR="00A725F8" w:rsidRPr="00817898" w:rsidRDefault="006908F5" w:rsidP="007B3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33</w:t>
            </w:r>
            <w:r w:rsidR="00636E1B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40" w:type="pct"/>
          </w:tcPr>
          <w:p w14:paraId="4911A1D6" w14:textId="77777777" w:rsidR="00A725F8" w:rsidRPr="00817898" w:rsidRDefault="00A725F8" w:rsidP="007B36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4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7A6D01" w14:textId="69437A99" w:rsidR="00A725F8" w:rsidRPr="00817898" w:rsidRDefault="006908F5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49</w:t>
            </w:r>
            <w:r w:rsidR="00817898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432D05" w:rsidRPr="006B2DF0" w14:paraId="2B6A1A64" w14:textId="77777777" w:rsidTr="00064B8D">
        <w:tc>
          <w:tcPr>
            <w:tcW w:w="2035" w:type="pct"/>
            <w:gridSpan w:val="3"/>
          </w:tcPr>
          <w:p w14:paraId="5C026538" w14:textId="08CE3F81" w:rsidR="00432D05" w:rsidRPr="006B2DF0" w:rsidRDefault="00432D0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2F1F8FF" w14:textId="4556C306" w:rsidR="00432D05" w:rsidRPr="006B2DF0" w:rsidRDefault="006908F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  <w:r w:rsidR="00B011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089</w:t>
            </w:r>
          </w:p>
        </w:tc>
        <w:tc>
          <w:tcPr>
            <w:tcW w:w="128" w:type="pct"/>
            <w:vAlign w:val="bottom"/>
          </w:tcPr>
          <w:p w14:paraId="77EA3ECD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83B73" w14:textId="1C091060" w:rsidR="00432D05" w:rsidRPr="006B2DF0" w:rsidRDefault="006908F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  <w:r w:rsidR="00DF6F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147" w:type="pct"/>
            <w:vAlign w:val="bottom"/>
          </w:tcPr>
          <w:p w14:paraId="4F8DAA14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2B27C" w14:textId="71301330" w:rsidR="00432D05" w:rsidRPr="006B2DF0" w:rsidRDefault="006908F5" w:rsidP="003C2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5C69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40" w:type="pct"/>
            <w:vAlign w:val="bottom"/>
          </w:tcPr>
          <w:p w14:paraId="30460422" w14:textId="77777777" w:rsidR="00432D05" w:rsidRPr="006B2DF0" w:rsidRDefault="00432D05" w:rsidP="0043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951F7" w14:textId="1C59A56C" w:rsidR="00432D05" w:rsidRPr="006B2DF0" w:rsidRDefault="006908F5" w:rsidP="0043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  <w:r w:rsidR="009343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</w:tr>
    </w:tbl>
    <w:p w14:paraId="455AB213" w14:textId="77777777" w:rsidR="00C37EFA" w:rsidRDefault="00C37EFA" w:rsidP="009919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9BE16EC" w14:textId="77777777" w:rsidR="00F77074" w:rsidRDefault="00F77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E15D39" w14:textId="11FBF3A1" w:rsidR="009919FF" w:rsidRPr="006B2DF0" w:rsidRDefault="009919FF" w:rsidP="009919FF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BC22B60" w14:textId="77777777" w:rsidR="009919FF" w:rsidRPr="006B2DF0" w:rsidRDefault="009919FF" w:rsidP="009919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80"/>
        <w:gridCol w:w="1258"/>
      </w:tblGrid>
      <w:tr w:rsidR="009919FF" w:rsidRPr="006B2DF0" w14:paraId="50BD8169" w14:textId="77777777" w:rsidTr="005A1DDE">
        <w:trPr>
          <w:cantSplit/>
          <w:tblHeader/>
        </w:trPr>
        <w:tc>
          <w:tcPr>
            <w:tcW w:w="4950" w:type="dxa"/>
            <w:vAlign w:val="bottom"/>
          </w:tcPr>
          <w:p w14:paraId="5306C948" w14:textId="77777777" w:rsidR="009919FF" w:rsidRPr="006B2DF0" w:rsidRDefault="009919FF" w:rsidP="00D920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  <w:p w14:paraId="4664ACF7" w14:textId="7762D84F" w:rsidR="009919FF" w:rsidRPr="006B2DF0" w:rsidRDefault="009919FF" w:rsidP="00D920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6908F5" w:rsidRPr="006908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6B2D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6908F5" w:rsidRPr="006908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350" w:type="dxa"/>
            <w:vAlign w:val="bottom"/>
          </w:tcPr>
          <w:p w14:paraId="1F4C6975" w14:textId="77777777" w:rsidR="009919FF" w:rsidRPr="006B2DF0" w:rsidRDefault="009919FF" w:rsidP="00D9205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1766C4B" w14:textId="77777777" w:rsidR="009919FF" w:rsidRPr="006B2DF0" w:rsidRDefault="009919FF" w:rsidP="00D92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B2D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7255B54" w14:textId="77777777" w:rsidR="009919FF" w:rsidRPr="006B2DF0" w:rsidRDefault="009919FF" w:rsidP="00D9205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F2D766F" w14:textId="77777777" w:rsidR="009919FF" w:rsidRPr="006B2DF0" w:rsidRDefault="009919FF" w:rsidP="00D9205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E258720" w14:textId="77777777" w:rsidR="009919FF" w:rsidRPr="006B2DF0" w:rsidRDefault="009919FF" w:rsidP="00D92054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B2DF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919FF" w:rsidRPr="006B2DF0" w14:paraId="0D00ED20" w14:textId="77777777" w:rsidTr="005A1DDE">
        <w:trPr>
          <w:cantSplit/>
        </w:trPr>
        <w:tc>
          <w:tcPr>
            <w:tcW w:w="4950" w:type="dxa"/>
          </w:tcPr>
          <w:p w14:paraId="111A681F" w14:textId="77777777" w:rsidR="009919FF" w:rsidRPr="006B2DF0" w:rsidRDefault="009919FF" w:rsidP="00D92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1931F9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0A9EE697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919FF" w:rsidRPr="006B2DF0" w14:paraId="45B87362" w14:textId="77777777" w:rsidTr="005A1DDE">
        <w:trPr>
          <w:cantSplit/>
        </w:trPr>
        <w:tc>
          <w:tcPr>
            <w:tcW w:w="4950" w:type="dxa"/>
          </w:tcPr>
          <w:p w14:paraId="37CD15AD" w14:textId="77777777" w:rsidR="009919FF" w:rsidRPr="006B2DF0" w:rsidRDefault="009919FF" w:rsidP="00D92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บริษัท เอสเอ็มดีไอ จำกัด</w:t>
            </w:r>
          </w:p>
        </w:tc>
        <w:tc>
          <w:tcPr>
            <w:tcW w:w="1350" w:type="dxa"/>
          </w:tcPr>
          <w:p w14:paraId="51C559AD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0E14CC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408C83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5B2C1E" w14:textId="50F708B0" w:rsidR="009919FF" w:rsidRPr="006B2DF0" w:rsidRDefault="006908F5" w:rsidP="00D920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8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919FF" w:rsidRPr="006B2D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908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9919FF" w:rsidRPr="006B2DF0" w14:paraId="0604DDF4" w14:textId="77777777" w:rsidTr="005A1DDE">
        <w:trPr>
          <w:cantSplit/>
        </w:trPr>
        <w:tc>
          <w:tcPr>
            <w:tcW w:w="4950" w:type="dxa"/>
          </w:tcPr>
          <w:p w14:paraId="502F5370" w14:textId="1207F5D9" w:rsidR="009919FF" w:rsidRPr="006B2DF0" w:rsidRDefault="009919FF" w:rsidP="00D92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bookmarkStart w:id="3" w:name="_Hlk197524510"/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เอสเอ็มดี </w:t>
            </w:r>
            <w:r w:rsidR="003340B3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ฟาร์มาติกส์</w:t>
            </w:r>
            <w:r w:rsidRPr="006B2D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bookmarkEnd w:id="3"/>
          </w:p>
        </w:tc>
        <w:tc>
          <w:tcPr>
            <w:tcW w:w="1350" w:type="dxa"/>
          </w:tcPr>
          <w:p w14:paraId="42A0CB8D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DADAE39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ind w:left="-79" w:right="44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B019DEA" w14:textId="77777777" w:rsidR="009919FF" w:rsidRPr="006B2DF0" w:rsidRDefault="009919FF" w:rsidP="00D920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81418B7" w14:textId="101D4833" w:rsidR="009919FF" w:rsidRPr="006B2DF0" w:rsidRDefault="006908F5" w:rsidP="00D9205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08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</w:tr>
    </w:tbl>
    <w:p w14:paraId="1C629AD3" w14:textId="77777777" w:rsidR="0093244C" w:rsidRPr="003340B3" w:rsidRDefault="0093244C" w:rsidP="003340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557DCA5" w14:textId="6A009FEE" w:rsidR="00BD7D02" w:rsidRDefault="00BD7D02" w:rsidP="00BD7D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Pr="00221F1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908F5" w:rsidRPr="006908F5">
        <w:rPr>
          <w:rFonts w:ascii="Angsana New" w:hAnsi="Angsana New"/>
          <w:sz w:val="30"/>
          <w:szCs w:val="30"/>
        </w:rPr>
        <w:t>2569</w:t>
      </w:r>
      <w:r w:rsidRPr="00221F17">
        <w:rPr>
          <w:rFonts w:ascii="Angsana New" w:hAnsi="Angsana New"/>
          <w:sz w:val="30"/>
          <w:szCs w:val="30"/>
        </w:rPr>
        <w:t xml:space="preserve"> </w:t>
      </w:r>
      <w:r w:rsidR="00D47E7E" w:rsidRPr="00221F17">
        <w:rPr>
          <w:rFonts w:ascii="Angsana New" w:hAnsi="Angsana New" w:hint="cs"/>
          <w:sz w:val="30"/>
          <w:szCs w:val="30"/>
          <w:cs/>
        </w:rPr>
        <w:t>บริษัท เอสเอ็มดี</w:t>
      </w:r>
      <w:r w:rsidR="00D47E7E" w:rsidRPr="00221F17">
        <w:rPr>
          <w:rFonts w:ascii="Angsana New" w:hAnsi="Angsana New"/>
          <w:sz w:val="30"/>
          <w:szCs w:val="30"/>
        </w:rPr>
        <w:t xml:space="preserve"> </w:t>
      </w:r>
      <w:r w:rsidR="00D47E7E" w:rsidRPr="00221F17">
        <w:rPr>
          <w:rFonts w:ascii="Angsana New" w:hAnsi="Angsana New" w:hint="cs"/>
          <w:sz w:val="30"/>
          <w:szCs w:val="30"/>
          <w:cs/>
        </w:rPr>
        <w:t>ฟาร์มาติกส์ จำกัด ซึ่งเป็นบริษัทย่อย</w:t>
      </w:r>
      <w:r w:rsidRPr="00221F17">
        <w:rPr>
          <w:rFonts w:ascii="Angsana New" w:hAnsi="Angsana New"/>
          <w:sz w:val="30"/>
          <w:szCs w:val="30"/>
          <w:cs/>
        </w:rPr>
        <w:t>ได้</w:t>
      </w:r>
      <w:r w:rsidR="00A02108" w:rsidRPr="00221F17">
        <w:rPr>
          <w:rFonts w:ascii="Angsana New" w:hAnsi="Angsana New" w:hint="cs"/>
          <w:sz w:val="30"/>
          <w:szCs w:val="30"/>
          <w:cs/>
        </w:rPr>
        <w:t>เรียก</w:t>
      </w:r>
      <w:r w:rsidRPr="00221F17">
        <w:rPr>
          <w:rFonts w:ascii="Angsana New" w:hAnsi="Angsana New"/>
          <w:sz w:val="30"/>
          <w:szCs w:val="30"/>
          <w:cs/>
        </w:rPr>
        <w:t>ชำระค่าหุ้น</w:t>
      </w:r>
      <w:r w:rsidR="00A02108" w:rsidRPr="00221F17">
        <w:rPr>
          <w:rFonts w:ascii="Angsana New" w:hAnsi="Angsana New" w:hint="cs"/>
          <w:sz w:val="30"/>
          <w:szCs w:val="30"/>
          <w:cs/>
        </w:rPr>
        <w:t>ส่วน</w:t>
      </w:r>
      <w:r w:rsidR="00A02108">
        <w:rPr>
          <w:rFonts w:ascii="Angsana New" w:hAnsi="Angsana New" w:hint="cs"/>
          <w:sz w:val="30"/>
          <w:szCs w:val="30"/>
          <w:cs/>
        </w:rPr>
        <w:t>ที่เหลือ</w:t>
      </w:r>
      <w:r w:rsidR="00A86511">
        <w:rPr>
          <w:rFonts w:ascii="Angsana New" w:hAnsi="Angsana New"/>
          <w:sz w:val="30"/>
          <w:szCs w:val="30"/>
        </w:rPr>
        <w:br/>
      </w:r>
      <w:r w:rsidR="00A02108" w:rsidRPr="00A0348D">
        <w:rPr>
          <w:rFonts w:ascii="Angsana New" w:hAnsi="Angsana New" w:hint="cs"/>
          <w:spacing w:val="-2"/>
          <w:sz w:val="30"/>
          <w:szCs w:val="30"/>
          <w:cs/>
        </w:rPr>
        <w:t>จนครบจำนวน</w:t>
      </w:r>
      <w:r w:rsidRPr="00A0348D">
        <w:rPr>
          <w:rFonts w:ascii="Angsana New" w:hAnsi="Angsana New"/>
          <w:spacing w:val="-2"/>
          <w:sz w:val="30"/>
          <w:szCs w:val="30"/>
          <w:cs/>
        </w:rPr>
        <w:t>เป็นจำนวนเงิน</w:t>
      </w:r>
      <w:r w:rsidRPr="00A0348D">
        <w:rPr>
          <w:rFonts w:ascii="Angsana New" w:hAnsi="Angsana New"/>
          <w:spacing w:val="-2"/>
          <w:sz w:val="30"/>
          <w:szCs w:val="30"/>
        </w:rPr>
        <w:t xml:space="preserve"> </w:t>
      </w:r>
      <w:r w:rsidR="006908F5" w:rsidRPr="006908F5">
        <w:rPr>
          <w:rFonts w:ascii="Angsana New" w:hAnsi="Angsana New"/>
          <w:spacing w:val="-2"/>
          <w:sz w:val="30"/>
          <w:szCs w:val="30"/>
        </w:rPr>
        <w:t>0</w:t>
      </w:r>
      <w:r w:rsidRPr="00A0348D">
        <w:rPr>
          <w:rFonts w:ascii="Angsana New" w:hAnsi="Angsana New"/>
          <w:spacing w:val="-2"/>
          <w:sz w:val="30"/>
          <w:szCs w:val="30"/>
        </w:rPr>
        <w:t>.</w:t>
      </w:r>
      <w:r w:rsidR="006908F5" w:rsidRPr="006908F5">
        <w:rPr>
          <w:rFonts w:ascii="Angsana New" w:hAnsi="Angsana New"/>
          <w:spacing w:val="-2"/>
          <w:sz w:val="30"/>
          <w:szCs w:val="30"/>
        </w:rPr>
        <w:t>7</w:t>
      </w:r>
      <w:r w:rsidRPr="00A0348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384BF9" w:rsidRPr="00A0348D">
        <w:rPr>
          <w:rFonts w:ascii="Angsana New" w:hAnsi="Angsana New" w:hint="cs"/>
          <w:spacing w:val="-2"/>
          <w:sz w:val="30"/>
          <w:szCs w:val="30"/>
          <w:cs/>
        </w:rPr>
        <w:t xml:space="preserve"> โดยบริษัทได้ชำระค่าหุ้น</w:t>
      </w:r>
      <w:r w:rsidR="008D3E69" w:rsidRPr="00A0348D">
        <w:rPr>
          <w:rFonts w:ascii="Angsana New" w:hAnsi="Angsana New" w:hint="cs"/>
          <w:spacing w:val="-2"/>
          <w:sz w:val="30"/>
          <w:szCs w:val="30"/>
          <w:cs/>
        </w:rPr>
        <w:t>ส่วนที่เหลือดังกล่า</w:t>
      </w:r>
      <w:r w:rsidR="00FA5A9E" w:rsidRPr="00A0348D">
        <w:rPr>
          <w:rFonts w:ascii="Angsana New" w:hAnsi="Angsana New" w:hint="cs"/>
          <w:spacing w:val="-2"/>
          <w:sz w:val="30"/>
          <w:szCs w:val="30"/>
          <w:cs/>
        </w:rPr>
        <w:t>ว</w:t>
      </w:r>
      <w:r w:rsidRPr="00A0348D">
        <w:rPr>
          <w:rFonts w:ascii="Angsana New" w:hAnsi="Angsana New"/>
          <w:spacing w:val="-2"/>
          <w:sz w:val="30"/>
          <w:szCs w:val="30"/>
          <w:cs/>
        </w:rPr>
        <w:t xml:space="preserve">แล้วเมื่อวันที่ </w:t>
      </w:r>
      <w:r w:rsidR="006908F5" w:rsidRPr="006908F5">
        <w:rPr>
          <w:rFonts w:ascii="Angsana New" w:hAnsi="Angsana New"/>
          <w:spacing w:val="-2"/>
          <w:sz w:val="30"/>
          <w:szCs w:val="30"/>
        </w:rPr>
        <w:t>30</w:t>
      </w:r>
      <w:r w:rsidRPr="00A0348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0348D">
        <w:rPr>
          <w:rFonts w:ascii="Angsana New" w:hAnsi="Angsana New"/>
          <w:spacing w:val="-2"/>
          <w:sz w:val="30"/>
          <w:szCs w:val="30"/>
          <w:cs/>
        </w:rPr>
        <w:t>มกราคม</w:t>
      </w:r>
      <w:r w:rsidR="00A0348D">
        <w:rPr>
          <w:rFonts w:ascii="Angsana New" w:hAnsi="Angsana New"/>
          <w:sz w:val="30"/>
          <w:szCs w:val="30"/>
        </w:rPr>
        <w:br/>
      </w:r>
      <w:r w:rsidR="006908F5" w:rsidRPr="006908F5">
        <w:rPr>
          <w:rFonts w:ascii="Angsana New" w:hAnsi="Angsana New"/>
          <w:sz w:val="30"/>
          <w:szCs w:val="30"/>
        </w:rPr>
        <w:t>2569</w:t>
      </w:r>
      <w:r w:rsidR="00A0348D">
        <w:rPr>
          <w:rFonts w:ascii="Angsana New" w:hAnsi="Angsana New"/>
          <w:sz w:val="30"/>
          <w:szCs w:val="30"/>
        </w:rPr>
        <w:t xml:space="preserve"> </w:t>
      </w:r>
      <w:r w:rsidRPr="005D05DD">
        <w:rPr>
          <w:rFonts w:ascii="Angsana New" w:hAnsi="Angsana New"/>
          <w:sz w:val="30"/>
          <w:szCs w:val="30"/>
          <w:cs/>
        </w:rPr>
        <w:t xml:space="preserve">ส่งผลให้บริษัทยังคงมีส่วนได้เสียในบริษัทย่อยดังกล่าวร้อยละ </w:t>
      </w:r>
      <w:r w:rsidR="006908F5" w:rsidRPr="006908F5">
        <w:rPr>
          <w:rFonts w:ascii="Angsana New" w:hAnsi="Angsana New"/>
          <w:sz w:val="30"/>
          <w:szCs w:val="30"/>
        </w:rPr>
        <w:t>100</w:t>
      </w:r>
      <w:r w:rsidRPr="005D05DD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5099BF97" w14:textId="77777777" w:rsidR="00BD7D02" w:rsidRDefault="00BD7D02" w:rsidP="005D05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9FB9196" w14:textId="381ED895" w:rsidR="0093244C" w:rsidRDefault="00A0348D" w:rsidP="005D05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A0348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908F5" w:rsidRPr="006908F5">
        <w:rPr>
          <w:rFonts w:ascii="Angsana New" w:hAnsi="Angsana New"/>
          <w:sz w:val="30"/>
          <w:szCs w:val="30"/>
        </w:rPr>
        <w:t>18</w:t>
      </w:r>
      <w:r w:rsidRPr="00A0348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6908F5" w:rsidRPr="006908F5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/>
          <w:sz w:val="30"/>
          <w:szCs w:val="30"/>
        </w:rPr>
        <w:t xml:space="preserve"> </w:t>
      </w:r>
      <w:r w:rsidR="000D5095" w:rsidRPr="000D5095">
        <w:rPr>
          <w:rFonts w:ascii="Angsana New" w:hAnsi="Angsana New"/>
          <w:sz w:val="30"/>
          <w:szCs w:val="30"/>
          <w:cs/>
        </w:rPr>
        <w:t>บริษัทได้ชำระค่าหุ้นเพิ่มเติม</w:t>
      </w:r>
      <w:r w:rsidR="00A062FE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บริษัท เอสเอ็มดีไอ จำกัด ซึ่งเป็นบริษัทย่อย</w:t>
      </w:r>
      <w:r>
        <w:rPr>
          <w:rFonts w:ascii="Angsana New" w:hAnsi="Angsana New"/>
          <w:sz w:val="30"/>
          <w:szCs w:val="30"/>
          <w:cs/>
        </w:rPr>
        <w:br/>
      </w:r>
      <w:r w:rsidR="000D5095" w:rsidRPr="000D5095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6908F5" w:rsidRPr="006908F5">
        <w:rPr>
          <w:rFonts w:ascii="Angsana New" w:hAnsi="Angsana New"/>
          <w:sz w:val="30"/>
          <w:szCs w:val="30"/>
        </w:rPr>
        <w:t>4</w:t>
      </w:r>
      <w:r w:rsidR="000D5095" w:rsidRPr="000D5095">
        <w:rPr>
          <w:rFonts w:ascii="Angsana New" w:hAnsi="Angsana New"/>
          <w:sz w:val="30"/>
          <w:szCs w:val="30"/>
          <w:cs/>
        </w:rPr>
        <w:t xml:space="preserve"> ล้านบาท ส่งผลให้บริษัทยังคงมีส่วนได้เสียในบริษัทย่อยดังกล่าวร้อยละ </w:t>
      </w:r>
      <w:r w:rsidR="006908F5" w:rsidRPr="006908F5">
        <w:rPr>
          <w:rFonts w:ascii="Angsana New" w:hAnsi="Angsana New"/>
          <w:sz w:val="30"/>
          <w:szCs w:val="30"/>
        </w:rPr>
        <w:t>100</w:t>
      </w:r>
      <w:r w:rsidR="000D5095" w:rsidRPr="000D5095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1A70CED2" w14:textId="77777777" w:rsidR="00BD7D02" w:rsidRDefault="00BD7D02" w:rsidP="005D05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C2C37C4" w14:textId="72CEC67E" w:rsidR="00145CC3" w:rsidRPr="006B2DF0" w:rsidRDefault="008764C8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5D2B910C" w14:textId="77777777" w:rsidR="00145CC3" w:rsidRPr="0096708D" w:rsidRDefault="00145CC3" w:rsidP="0014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347"/>
        <w:gridCol w:w="262"/>
        <w:gridCol w:w="1180"/>
      </w:tblGrid>
      <w:tr w:rsidR="00E0257A" w:rsidRPr="006B2DF0" w14:paraId="6E49F599" w14:textId="77777777" w:rsidTr="009F1C57">
        <w:tc>
          <w:tcPr>
            <w:tcW w:w="3466" w:type="pct"/>
            <w:vAlign w:val="bottom"/>
          </w:tcPr>
          <w:p w14:paraId="0739613B" w14:textId="56F8902C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725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B2D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908F5" w:rsidRPr="006908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908F5" w:rsidRPr="006908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41" w:type="pct"/>
            <w:vAlign w:val="bottom"/>
          </w:tcPr>
          <w:p w14:paraId="2C5698EA" w14:textId="5D56B027" w:rsidR="00E0257A" w:rsidRPr="006B2DF0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B2D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  <w:vAlign w:val="bottom"/>
          </w:tcPr>
          <w:p w14:paraId="11350BFF" w14:textId="77777777" w:rsidR="00E0257A" w:rsidRPr="006B2DF0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61B0B82F" w14:textId="77777777" w:rsidR="00E0257A" w:rsidRPr="006B2DF0" w:rsidRDefault="00E0257A" w:rsidP="00E0257A">
            <w:pPr>
              <w:pStyle w:val="acctmergecolhdg"/>
              <w:spacing w:line="240" w:lineRule="auto"/>
              <w:ind w:left="-105" w:right="-105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B19F7F3" w14:textId="5396D21E" w:rsidR="00E0257A" w:rsidRPr="006B2DF0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0257A" w:rsidRPr="006B2DF0" w14:paraId="45282EE2" w14:textId="77777777" w:rsidTr="00E0257A">
        <w:tc>
          <w:tcPr>
            <w:tcW w:w="3466" w:type="pct"/>
          </w:tcPr>
          <w:p w14:paraId="544FFDB0" w14:textId="77777777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4" w:type="pct"/>
            <w:gridSpan w:val="3"/>
          </w:tcPr>
          <w:p w14:paraId="2D30D355" w14:textId="005185D1" w:rsidR="00E0257A" w:rsidRPr="006B2DF0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257A" w:rsidRPr="006B2DF0" w14:paraId="61D23CA1" w14:textId="77777777" w:rsidTr="00E0257A">
        <w:tc>
          <w:tcPr>
            <w:tcW w:w="3466" w:type="pct"/>
          </w:tcPr>
          <w:p w14:paraId="265FE3FF" w14:textId="26B04D4C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41" w:type="pct"/>
          </w:tcPr>
          <w:p w14:paraId="7A40D5ED" w14:textId="1181A2DB" w:rsidR="00E0257A" w:rsidRPr="00E0257A" w:rsidRDefault="006908F5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08F5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0257A" w:rsidRPr="00E025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08F5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44" w:type="pct"/>
          </w:tcPr>
          <w:p w14:paraId="245BD69E" w14:textId="77777777" w:rsidR="00E0257A" w:rsidRPr="00E0257A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72452611" w14:textId="58187F86" w:rsidR="00E0257A" w:rsidRPr="006B2DF0" w:rsidRDefault="006908F5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E0257A" w:rsidRPr="006B2DF0" w14:paraId="3393111A" w14:textId="77777777" w:rsidTr="00E0257A">
        <w:tc>
          <w:tcPr>
            <w:tcW w:w="3466" w:type="pct"/>
          </w:tcPr>
          <w:p w14:paraId="596CE067" w14:textId="079BD2D3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41" w:type="pct"/>
          </w:tcPr>
          <w:p w14:paraId="14D0344A" w14:textId="4E6A9499" w:rsidR="00E0257A" w:rsidRPr="00E0257A" w:rsidRDefault="00E0257A" w:rsidP="0000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A865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08F5" w:rsidRPr="006908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865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08F5" w:rsidRPr="006908F5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 w:rsidRPr="00A865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272BC13" w14:textId="77777777" w:rsidR="00E0257A" w:rsidRPr="00E0257A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6A5D96D" w14:textId="79E8F522" w:rsidR="00E0257A" w:rsidRPr="006B2DF0" w:rsidRDefault="00E0257A" w:rsidP="00006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08F5" w:rsidRPr="006908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08F5" w:rsidRPr="006908F5"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257A" w:rsidRPr="006B2DF0" w14:paraId="72BD1795" w14:textId="77777777" w:rsidTr="00E0257A">
        <w:tc>
          <w:tcPr>
            <w:tcW w:w="3466" w:type="pct"/>
          </w:tcPr>
          <w:p w14:paraId="5302555B" w14:textId="7FF3A065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 w:rsidRPr="006B2DF0">
              <w:rPr>
                <w:rFonts w:asciiTheme="majorBidi" w:hAnsiTheme="majorBidi" w:hint="cs"/>
                <w:sz w:val="30"/>
                <w:szCs w:val="30"/>
                <w:cs/>
              </w:rPr>
              <w:t>มาจากสินค้าคงเหลือ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1" w:type="pct"/>
          </w:tcPr>
          <w:p w14:paraId="7A5F4126" w14:textId="123BCDA4" w:rsidR="00E0257A" w:rsidRPr="00A86511" w:rsidRDefault="006908F5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08F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0257A" w:rsidRPr="00A865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08F5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44" w:type="pct"/>
          </w:tcPr>
          <w:p w14:paraId="33535048" w14:textId="77777777" w:rsidR="00E0257A" w:rsidRPr="00E0257A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E3BAF34" w14:textId="2C9BBA25" w:rsidR="00E0257A" w:rsidRPr="006B2DF0" w:rsidRDefault="006908F5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257A" w:rsidRPr="00266C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908F5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E0257A" w:rsidRPr="00E0257A" w14:paraId="2EB2DE6B" w14:textId="77777777" w:rsidTr="00E0257A">
        <w:tc>
          <w:tcPr>
            <w:tcW w:w="3466" w:type="pct"/>
          </w:tcPr>
          <w:p w14:paraId="1E5B4C22" w14:textId="55AB13A0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 w:rsidRPr="006B2DF0">
              <w:rPr>
                <w:rFonts w:asciiTheme="majorBidi" w:hAnsiTheme="majorBidi" w:hint="cs"/>
                <w:sz w:val="30"/>
                <w:szCs w:val="30"/>
                <w:cs/>
              </w:rPr>
              <w:t>ไปสินค้าคงเหลือ</w:t>
            </w:r>
            <w:r w:rsidRPr="006B2DF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1" w:type="pct"/>
            <w:vAlign w:val="bottom"/>
          </w:tcPr>
          <w:p w14:paraId="20DAD130" w14:textId="6E4A9E66" w:rsidR="00E0257A" w:rsidRPr="006B2DF0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</w:rPr>
            </w:pPr>
            <w:r w:rsidRPr="00A865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08F5" w:rsidRPr="006908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865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08F5" w:rsidRPr="006908F5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 w:rsidRPr="00A865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597D836" w14:textId="77777777" w:rsidR="00E0257A" w:rsidRPr="006B2DF0" w:rsidRDefault="00E0257A" w:rsidP="00E02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2D4E44D1" w14:textId="3381616C" w:rsidR="00E0257A" w:rsidRPr="00E0257A" w:rsidRDefault="00E0257A" w:rsidP="00E02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08F5" w:rsidRPr="006908F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08F5" w:rsidRPr="006908F5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AE2BB55" w14:textId="77777777" w:rsidR="00AD0206" w:rsidRDefault="00AD0206" w:rsidP="003001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7CA8D90" w14:textId="77777777" w:rsidR="0096708D" w:rsidRDefault="00967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5E7A4E" w14:textId="21DDDF41" w:rsidR="00746315" w:rsidRPr="006B2DF0" w:rsidRDefault="00746315" w:rsidP="0074631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DF940FE" w14:textId="77777777" w:rsidR="00746315" w:rsidRPr="005E6C51" w:rsidRDefault="00746315" w:rsidP="006305B0">
      <w:pPr>
        <w:rPr>
          <w:rFonts w:ascii="Angsana New" w:hAnsi="Angsana New"/>
          <w:sz w:val="30"/>
          <w:szCs w:val="30"/>
        </w:rPr>
      </w:pPr>
    </w:p>
    <w:p w14:paraId="5D4D273D" w14:textId="786BAA8F" w:rsidR="00EF5F8D" w:rsidRPr="006B2DF0" w:rsidRDefault="00EF5F8D" w:rsidP="00EF5F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0AC880E0" w14:textId="77777777" w:rsidR="00EF5F8D" w:rsidRPr="005E6C51" w:rsidRDefault="00EF5F8D" w:rsidP="006305B0">
      <w:pPr>
        <w:rPr>
          <w:rFonts w:ascii="Angsana New" w:hAnsi="Angsana New"/>
          <w:sz w:val="30"/>
          <w:szCs w:val="30"/>
        </w:rPr>
      </w:pPr>
    </w:p>
    <w:p w14:paraId="0F1932D2" w14:textId="18FBAEE1" w:rsidR="00AD772C" w:rsidRDefault="00AD772C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908F5" w:rsidRPr="006908F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 w:rsidR="006908F5" w:rsidRPr="006908F5"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กลุ่มบริษัทและบริษัทมี</w:t>
      </w:r>
      <w:r w:rsidRPr="006B2DF0">
        <w:rPr>
          <w:rFonts w:ascii="Angsana New" w:hAnsi="Angsana New" w:hint="cs"/>
          <w:sz w:val="30"/>
          <w:szCs w:val="30"/>
          <w:cs/>
        </w:rPr>
        <w:t>เงินกู้ยืมระยะสั้นเป็นทรัสต์รีซีทส์กับสถาบันการเงินใน</w:t>
      </w:r>
      <w:r w:rsidRPr="00AD772C">
        <w:rPr>
          <w:rFonts w:ascii="Angsana New" w:hAnsi="Angsana New" w:hint="cs"/>
          <w:sz w:val="30"/>
          <w:szCs w:val="30"/>
          <w:cs/>
        </w:rPr>
        <w:t>ประเทศ</w:t>
      </w:r>
      <w:r>
        <w:rPr>
          <w:rFonts w:ascii="Angsana New" w:hAnsi="Angsana New" w:hint="cs"/>
          <w:sz w:val="30"/>
          <w:szCs w:val="30"/>
          <w:cs/>
        </w:rPr>
        <w:t>หลาย</w:t>
      </w:r>
      <w:r w:rsidRPr="00AD772C">
        <w:rPr>
          <w:rFonts w:ascii="Angsana New" w:hAnsi="Angsana New"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0F6B9E">
        <w:rPr>
          <w:rFonts w:ascii="Angsana New" w:hAnsi="Angsana New" w:hint="cs"/>
          <w:sz w:val="30"/>
          <w:szCs w:val="30"/>
          <w:cs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188</w:t>
      </w:r>
      <w:r w:rsidR="000F6B9E">
        <w:rPr>
          <w:rFonts w:ascii="Angsana New" w:hAnsi="Angsana New"/>
          <w:sz w:val="30"/>
          <w:szCs w:val="30"/>
        </w:rPr>
        <w:t>.</w:t>
      </w:r>
      <w:r w:rsidR="006908F5" w:rsidRPr="006908F5">
        <w:rPr>
          <w:rFonts w:ascii="Angsana New" w:hAnsi="Angsana New"/>
          <w:sz w:val="30"/>
          <w:szCs w:val="30"/>
        </w:rPr>
        <w:t>56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6908F5" w:rsidRPr="006908F5">
        <w:rPr>
          <w:rFonts w:ascii="Angsana New" w:hAnsi="Angsana New"/>
          <w:sz w:val="30"/>
          <w:szCs w:val="30"/>
        </w:rPr>
        <w:t>146</w:t>
      </w:r>
      <w:r>
        <w:rPr>
          <w:rFonts w:ascii="Angsana New" w:hAnsi="Angsana New"/>
          <w:sz w:val="30"/>
          <w:szCs w:val="30"/>
        </w:rPr>
        <w:t>.</w:t>
      </w:r>
      <w:r w:rsidR="006908F5" w:rsidRPr="006908F5">
        <w:rPr>
          <w:rFonts w:ascii="Angsana New" w:hAnsi="Angsana New"/>
          <w:sz w:val="30"/>
          <w:szCs w:val="30"/>
        </w:rPr>
        <w:t>67</w:t>
      </w:r>
      <w:r w:rsidRPr="006B2D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E9007B" w:rsidRPr="00C51B20">
        <w:rPr>
          <w:rFonts w:ascii="Angsana New" w:hAnsi="Angsana New" w:hint="cs"/>
          <w:sz w:val="30"/>
          <w:szCs w:val="30"/>
          <w:cs/>
        </w:rPr>
        <w:t>ทรัสต์รีซีทส์ดังกล่าวมี</w:t>
      </w:r>
      <w:r w:rsidR="00E9007B" w:rsidRPr="00C51B20">
        <w:rPr>
          <w:rFonts w:ascii="Angsana New" w:hAnsi="Angsana New"/>
          <w:sz w:val="30"/>
          <w:szCs w:val="30"/>
          <w:cs/>
        </w:rPr>
        <w:t>อัตราดอกเบี้ยอ้างอิงของสถาบันการเงินตามที่ระบุในสัญญา</w:t>
      </w:r>
    </w:p>
    <w:p w14:paraId="2415AB41" w14:textId="77777777" w:rsidR="00DB64DE" w:rsidRPr="000F6B9E" w:rsidRDefault="00DB64DE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6E9EEB" w14:textId="09396295" w:rsidR="00DB64DE" w:rsidRPr="00DB64DE" w:rsidRDefault="008835DA" w:rsidP="00DB64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1B2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908F5" w:rsidRPr="006908F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 w:rsidR="006908F5" w:rsidRPr="006908F5">
        <w:rPr>
          <w:rFonts w:ascii="Angsana New" w:hAnsi="Angsana New"/>
          <w:sz w:val="30"/>
          <w:szCs w:val="30"/>
        </w:rPr>
        <w:t>2569</w:t>
      </w:r>
      <w:r w:rsidRPr="006E369A">
        <w:rPr>
          <w:rFonts w:ascii="Angsana New" w:hAnsi="Angsana New"/>
          <w:sz w:val="30"/>
          <w:szCs w:val="30"/>
        </w:rPr>
        <w:t xml:space="preserve"> </w:t>
      </w:r>
      <w:r w:rsidR="00DB64DE" w:rsidRPr="00167799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DB64DE" w:rsidRPr="00167799">
        <w:rPr>
          <w:rFonts w:ascii="Angsana New" w:hAnsi="Angsana New" w:hint="cs"/>
          <w:sz w:val="30"/>
          <w:szCs w:val="30"/>
          <w:cs/>
        </w:rPr>
        <w:t>สัญญา</w:t>
      </w:r>
      <w:r w:rsidR="006E369A" w:rsidRPr="00167799">
        <w:rPr>
          <w:rFonts w:ascii="Angsana New" w:hAnsi="Angsana New" w:hint="cs"/>
          <w:sz w:val="30"/>
          <w:szCs w:val="30"/>
          <w:cs/>
        </w:rPr>
        <w:t>เงิน</w:t>
      </w:r>
      <w:r w:rsidR="005725FE" w:rsidRPr="00167799">
        <w:rPr>
          <w:rFonts w:ascii="Angsana New" w:hAnsi="Angsana New" w:hint="cs"/>
          <w:sz w:val="30"/>
          <w:szCs w:val="30"/>
          <w:cs/>
        </w:rPr>
        <w:t>กู้ยืมระยะสั้นเป็นตั๋ว</w:t>
      </w:r>
      <w:r w:rsidR="006E369A" w:rsidRPr="00167799">
        <w:rPr>
          <w:rFonts w:ascii="Angsana New" w:hAnsi="Angsana New" w:hint="cs"/>
          <w:sz w:val="30"/>
          <w:szCs w:val="30"/>
          <w:cs/>
        </w:rPr>
        <w:t>สัญญาใช้</w:t>
      </w:r>
      <w:r w:rsidR="005725FE" w:rsidRPr="00167799">
        <w:rPr>
          <w:rFonts w:ascii="Angsana New" w:hAnsi="Angsana New" w:hint="cs"/>
          <w:sz w:val="30"/>
          <w:szCs w:val="30"/>
          <w:cs/>
        </w:rPr>
        <w:t>เงินกับสถาบันการเงินในประเทศ</w:t>
      </w:r>
      <w:r w:rsidR="00167799" w:rsidRPr="00167799">
        <w:rPr>
          <w:rFonts w:ascii="Angsana New" w:hAnsi="Angsana New"/>
          <w:sz w:val="30"/>
          <w:szCs w:val="30"/>
          <w:cs/>
        </w:rPr>
        <w:br/>
      </w:r>
      <w:r w:rsidR="005725FE" w:rsidRPr="00167799">
        <w:rPr>
          <w:rFonts w:ascii="Angsana New" w:hAnsi="Angsana New" w:hint="cs"/>
          <w:sz w:val="30"/>
          <w:szCs w:val="30"/>
          <w:cs/>
        </w:rPr>
        <w:t>แห่งหนึ่ง</w:t>
      </w:r>
      <w:r w:rsidR="00DB64DE" w:rsidRPr="0016779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908F5" w:rsidRPr="006908F5">
        <w:rPr>
          <w:rFonts w:ascii="Angsana New" w:hAnsi="Angsana New"/>
          <w:sz w:val="30"/>
          <w:szCs w:val="30"/>
        </w:rPr>
        <w:t>25</w:t>
      </w:r>
      <w:r w:rsidR="00DB64DE" w:rsidRPr="00167799">
        <w:rPr>
          <w:rFonts w:ascii="Angsana New" w:hAnsi="Angsana New"/>
          <w:sz w:val="30"/>
          <w:szCs w:val="30"/>
        </w:rPr>
        <w:t xml:space="preserve"> </w:t>
      </w:r>
      <w:r w:rsidR="00DB64DE" w:rsidRPr="0016779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E369A" w:rsidRPr="00167799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 </w:t>
      </w:r>
      <w:r w:rsidR="006E369A" w:rsidRPr="00167799">
        <w:rPr>
          <w:rFonts w:ascii="Angsana New" w:hAnsi="Angsana New"/>
          <w:sz w:val="30"/>
          <w:szCs w:val="30"/>
        </w:rPr>
        <w:t>MRR</w:t>
      </w:r>
      <w:r w:rsidR="006E369A" w:rsidRPr="00167799">
        <w:rPr>
          <w:rFonts w:ascii="Angsana New" w:hAnsi="Angsana New" w:hint="cs"/>
          <w:sz w:val="30"/>
          <w:szCs w:val="30"/>
          <w:cs/>
        </w:rPr>
        <w:t xml:space="preserve"> </w:t>
      </w:r>
      <w:r w:rsidR="0068328B" w:rsidRPr="00167799">
        <w:rPr>
          <w:rFonts w:ascii="Angsana New" w:hAnsi="Angsana New" w:hint="cs"/>
          <w:sz w:val="30"/>
          <w:szCs w:val="30"/>
          <w:cs/>
        </w:rPr>
        <w:t>ต่อปี</w:t>
      </w:r>
      <w:r w:rsidR="00BF0C18" w:rsidRPr="00167799">
        <w:rPr>
          <w:rFonts w:ascii="Angsana New" w:hAnsi="Angsana New"/>
          <w:sz w:val="30"/>
          <w:szCs w:val="30"/>
        </w:rPr>
        <w:t xml:space="preserve"> </w:t>
      </w:r>
      <w:r w:rsidR="00DB64DE" w:rsidRPr="00167799">
        <w:rPr>
          <w:rFonts w:ascii="Angsana New" w:hAnsi="Angsana New" w:hint="cs"/>
          <w:sz w:val="30"/>
          <w:szCs w:val="30"/>
          <w:cs/>
        </w:rPr>
        <w:t>และมีกำหนดชำระภายในเดือน</w:t>
      </w:r>
      <w:r w:rsidR="006E369A" w:rsidRPr="00167799">
        <w:rPr>
          <w:rFonts w:ascii="Angsana New" w:hAnsi="Angsana New" w:hint="cs"/>
          <w:sz w:val="30"/>
          <w:szCs w:val="30"/>
          <w:cs/>
        </w:rPr>
        <w:t>กร</w:t>
      </w:r>
      <w:r w:rsidR="00167799" w:rsidRPr="00167799">
        <w:rPr>
          <w:rFonts w:ascii="Angsana New" w:hAnsi="Angsana New" w:hint="cs"/>
          <w:sz w:val="30"/>
          <w:szCs w:val="30"/>
          <w:cs/>
        </w:rPr>
        <w:t>กฎ</w:t>
      </w:r>
      <w:r w:rsidR="006E369A" w:rsidRPr="00167799">
        <w:rPr>
          <w:rFonts w:ascii="Angsana New" w:hAnsi="Angsana New" w:hint="cs"/>
          <w:sz w:val="30"/>
          <w:szCs w:val="30"/>
          <w:cs/>
        </w:rPr>
        <w:t>าคม</w:t>
      </w:r>
      <w:r w:rsidR="00DB64DE" w:rsidRPr="00167799">
        <w:rPr>
          <w:rFonts w:ascii="Angsana New" w:hAnsi="Angsana New" w:hint="cs"/>
          <w:sz w:val="30"/>
          <w:szCs w:val="30"/>
          <w:cs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2569</w:t>
      </w:r>
    </w:p>
    <w:p w14:paraId="468E6A3A" w14:textId="77777777" w:rsidR="006E369A" w:rsidRPr="005E6C51" w:rsidRDefault="006E369A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669EC2D" w14:textId="626F5311" w:rsidR="00382E49" w:rsidRDefault="00AA2A1D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1B2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908F5" w:rsidRPr="006908F5">
        <w:rPr>
          <w:rFonts w:ascii="Angsana New" w:hAnsi="Angsana New"/>
          <w:sz w:val="30"/>
          <w:szCs w:val="30"/>
        </w:rPr>
        <w:t>31</w:t>
      </w:r>
      <w:r w:rsidR="005A48A0">
        <w:rPr>
          <w:rFonts w:ascii="Angsana New" w:hAnsi="Angsana New"/>
          <w:sz w:val="30"/>
          <w:szCs w:val="30"/>
        </w:rPr>
        <w:t xml:space="preserve"> </w:t>
      </w:r>
      <w:r w:rsidR="005A48A0">
        <w:rPr>
          <w:rFonts w:ascii="Angsana New" w:hAnsi="Angsana New"/>
          <w:sz w:val="30"/>
          <w:szCs w:val="30"/>
          <w:cs/>
        </w:rPr>
        <w:t xml:space="preserve">มีนาคม </w:t>
      </w:r>
      <w:r w:rsidR="006908F5" w:rsidRPr="006908F5">
        <w:rPr>
          <w:rFonts w:ascii="Angsana New" w:hAnsi="Angsana New"/>
          <w:sz w:val="30"/>
          <w:szCs w:val="30"/>
        </w:rPr>
        <w:t>2569</w:t>
      </w:r>
      <w:r w:rsidRPr="006E369A">
        <w:rPr>
          <w:rFonts w:ascii="Angsana New" w:hAnsi="Angsana New"/>
          <w:sz w:val="30"/>
          <w:szCs w:val="30"/>
        </w:rPr>
        <w:t xml:space="preserve"> </w:t>
      </w:r>
      <w:r w:rsidR="00382E49" w:rsidRPr="006E369A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4654B1" w:rsidRPr="006E369A">
        <w:rPr>
          <w:rFonts w:ascii="Angsana New" w:hAnsi="Angsana New" w:hint="cs"/>
          <w:sz w:val="30"/>
          <w:szCs w:val="30"/>
          <w:cs/>
        </w:rPr>
        <w:t>ระยะ</w:t>
      </w:r>
      <w:r w:rsidR="004654B1">
        <w:rPr>
          <w:rFonts w:ascii="Angsana New" w:hAnsi="Angsana New" w:hint="cs"/>
          <w:sz w:val="30"/>
          <w:szCs w:val="30"/>
          <w:cs/>
        </w:rPr>
        <w:t>สั้น</w:t>
      </w:r>
      <w:r w:rsidR="00382E49" w:rsidRPr="00C51B20">
        <w:rPr>
          <w:rFonts w:ascii="Angsana New" w:hAnsi="Angsana New" w:hint="cs"/>
          <w:sz w:val="30"/>
          <w:szCs w:val="30"/>
          <w:cs/>
        </w:rPr>
        <w:t>กับสถาบันการเงินค้ำประกันโดยเงินฝากธนาคารของ</w:t>
      </w:r>
      <w:r w:rsidR="00B022F7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382E49" w:rsidRPr="00C51B20">
        <w:rPr>
          <w:rFonts w:ascii="Angsana New" w:hAnsi="Angsana New" w:hint="cs"/>
          <w:sz w:val="30"/>
          <w:szCs w:val="30"/>
          <w:cs/>
        </w:rPr>
        <w:t xml:space="preserve">บริษัทเป็นจำนวนเงิน </w:t>
      </w:r>
      <w:r w:rsidR="006908F5" w:rsidRPr="006908F5">
        <w:rPr>
          <w:rFonts w:ascii="Angsana New" w:hAnsi="Angsana New"/>
          <w:sz w:val="30"/>
          <w:szCs w:val="30"/>
        </w:rPr>
        <w:t>53</w:t>
      </w:r>
      <w:r w:rsidR="00145A0A" w:rsidRPr="00F35A8E">
        <w:rPr>
          <w:rFonts w:ascii="Angsana New" w:hAnsi="Angsana New"/>
          <w:sz w:val="30"/>
          <w:szCs w:val="30"/>
        </w:rPr>
        <w:t xml:space="preserve"> </w:t>
      </w:r>
      <w:r w:rsidR="00382E49" w:rsidRPr="00F35A8E">
        <w:rPr>
          <w:rFonts w:ascii="Angsana New" w:hAnsi="Angsana New" w:hint="cs"/>
          <w:sz w:val="30"/>
          <w:szCs w:val="30"/>
          <w:cs/>
        </w:rPr>
        <w:t>ล้าน</w:t>
      </w:r>
      <w:r w:rsidR="00382E49" w:rsidRPr="00C51B20">
        <w:rPr>
          <w:rFonts w:ascii="Angsana New" w:hAnsi="Angsana New" w:hint="cs"/>
          <w:sz w:val="30"/>
          <w:szCs w:val="30"/>
          <w:cs/>
        </w:rPr>
        <w:t>บาท</w:t>
      </w:r>
      <w:r w:rsidR="00B022F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908F5" w:rsidRPr="006908F5">
        <w:rPr>
          <w:rFonts w:ascii="Angsana New" w:hAnsi="Angsana New"/>
          <w:sz w:val="30"/>
          <w:szCs w:val="30"/>
        </w:rPr>
        <w:t>46</w:t>
      </w:r>
      <w:r w:rsidR="00B022F7" w:rsidRPr="00B52D96">
        <w:rPr>
          <w:rFonts w:ascii="Angsana New" w:hAnsi="Angsana New"/>
          <w:sz w:val="30"/>
          <w:szCs w:val="30"/>
        </w:rPr>
        <w:t xml:space="preserve"> </w:t>
      </w:r>
      <w:r w:rsidR="00B022F7" w:rsidRPr="00B52D96">
        <w:rPr>
          <w:rFonts w:ascii="Angsana New" w:hAnsi="Angsana New" w:hint="cs"/>
          <w:sz w:val="30"/>
          <w:szCs w:val="30"/>
          <w:cs/>
        </w:rPr>
        <w:t>ล้าน</w:t>
      </w:r>
      <w:r w:rsidR="00B022F7" w:rsidRPr="00C51B20">
        <w:rPr>
          <w:rFonts w:ascii="Angsana New" w:hAnsi="Angsana New" w:hint="cs"/>
          <w:sz w:val="30"/>
          <w:szCs w:val="30"/>
          <w:cs/>
        </w:rPr>
        <w:t>บาท</w:t>
      </w:r>
      <w:r w:rsidR="00B022F7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C1BA6" w:rsidRPr="006B2DF0">
        <w:rPr>
          <w:rFonts w:ascii="Angsana New" w:hAnsi="Angsana New"/>
          <w:sz w:val="30"/>
          <w:szCs w:val="30"/>
        </w:rPr>
        <w:t xml:space="preserve"> </w:t>
      </w:r>
    </w:p>
    <w:p w14:paraId="11585006" w14:textId="77777777" w:rsidR="00C645B1" w:rsidRPr="005E6C51" w:rsidRDefault="00C645B1" w:rsidP="009039D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29CD3C" w14:textId="69523153" w:rsidR="00EF5F8D" w:rsidRPr="006B2DF0" w:rsidRDefault="00EF5F8D" w:rsidP="00EF5F8D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2D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773F799F" w14:textId="77777777" w:rsidR="00EF5F8D" w:rsidRPr="005E6C51" w:rsidRDefault="00EF5F8D" w:rsidP="009039D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061594" w14:textId="443AFCE3" w:rsidR="00746315" w:rsidRDefault="00390117" w:rsidP="00BB261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1B2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908F5" w:rsidRPr="006908F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 w:rsidR="006908F5" w:rsidRPr="006908F5">
        <w:rPr>
          <w:rFonts w:ascii="Angsana New" w:hAnsi="Angsana New"/>
          <w:sz w:val="30"/>
          <w:szCs w:val="30"/>
        </w:rPr>
        <w:t>2569</w:t>
      </w:r>
      <w:r w:rsidRPr="006E369A">
        <w:rPr>
          <w:rFonts w:ascii="Angsana New" w:hAnsi="Angsana New"/>
          <w:sz w:val="30"/>
          <w:szCs w:val="30"/>
        </w:rPr>
        <w:t xml:space="preserve"> </w:t>
      </w:r>
      <w:r w:rsidR="00F772A8" w:rsidRPr="006B2DF0">
        <w:rPr>
          <w:rFonts w:ascii="Angsana New" w:hAnsi="Angsana New" w:hint="cs"/>
          <w:sz w:val="30"/>
          <w:szCs w:val="30"/>
          <w:cs/>
        </w:rPr>
        <w:t>บริษัท</w:t>
      </w:r>
      <w:r w:rsidR="00F772A8" w:rsidRPr="006B2DF0">
        <w:rPr>
          <w:rFonts w:ascii="Angsana New" w:hAnsi="Angsana New"/>
          <w:sz w:val="30"/>
          <w:szCs w:val="30"/>
        </w:rPr>
        <w:t xml:space="preserve"> </w:t>
      </w:r>
      <w:r w:rsidR="00F772A8" w:rsidRPr="006B2DF0">
        <w:rPr>
          <w:rFonts w:ascii="Angsana New" w:hAnsi="Angsana New" w:hint="cs"/>
          <w:sz w:val="30"/>
          <w:szCs w:val="30"/>
          <w:cs/>
        </w:rPr>
        <w:t>เอสเอ็มดี สัปปายะ จำกัด</w:t>
      </w:r>
      <w:r w:rsidR="00084F8F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125BB2" w:rsidRPr="006B2DF0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AC1446">
        <w:rPr>
          <w:rFonts w:ascii="Angsana New" w:hAnsi="Angsana New" w:hint="cs"/>
          <w:sz w:val="30"/>
          <w:szCs w:val="30"/>
          <w:cs/>
        </w:rPr>
        <w:t>มี</w:t>
      </w:r>
      <w:r w:rsidR="00C645B1" w:rsidRPr="006B2DF0">
        <w:rPr>
          <w:rFonts w:ascii="Angsana New" w:hAnsi="Angsana New" w:hint="cs"/>
          <w:sz w:val="30"/>
          <w:szCs w:val="30"/>
          <w:cs/>
        </w:rPr>
        <w:t>สัญญาเงินกู้ยืมระยะยาว</w:t>
      </w:r>
      <w:r w:rsidR="00A14569" w:rsidRPr="006B2DF0">
        <w:rPr>
          <w:rFonts w:ascii="Angsana New" w:hAnsi="Angsana New"/>
          <w:sz w:val="30"/>
          <w:szCs w:val="30"/>
          <w:cs/>
        </w:rPr>
        <w:br/>
      </w:r>
      <w:r w:rsidR="00C645B1" w:rsidRPr="006B2DF0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="00AC1446" w:rsidRPr="006B2DF0">
        <w:rPr>
          <w:rFonts w:ascii="Angsana New" w:hAnsi="Angsana New" w:hint="cs"/>
          <w:sz w:val="30"/>
          <w:szCs w:val="30"/>
          <w:cs/>
        </w:rPr>
        <w:t>จำนวน</w:t>
      </w:r>
      <w:r w:rsidR="00AC1446" w:rsidRPr="006B2DF0">
        <w:rPr>
          <w:rFonts w:ascii="Angsana New" w:hAnsi="Angsana New"/>
          <w:sz w:val="30"/>
          <w:szCs w:val="30"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25</w:t>
      </w:r>
      <w:r w:rsidR="00AC1446" w:rsidRPr="00401E1E">
        <w:rPr>
          <w:rFonts w:ascii="Angsana New" w:hAnsi="Angsana New"/>
          <w:sz w:val="30"/>
          <w:szCs w:val="30"/>
        </w:rPr>
        <w:t>.</w:t>
      </w:r>
      <w:r w:rsidR="006908F5" w:rsidRPr="006908F5">
        <w:rPr>
          <w:rFonts w:ascii="Angsana New" w:hAnsi="Angsana New"/>
          <w:sz w:val="30"/>
          <w:szCs w:val="30"/>
        </w:rPr>
        <w:t>36</w:t>
      </w:r>
      <w:r w:rsidR="00AC1446" w:rsidRPr="00401E1E">
        <w:rPr>
          <w:rFonts w:ascii="Angsana New" w:hAnsi="Angsana New" w:hint="cs"/>
          <w:sz w:val="30"/>
          <w:szCs w:val="30"/>
          <w:cs/>
        </w:rPr>
        <w:t xml:space="preserve"> </w:t>
      </w:r>
      <w:r w:rsidR="003E36B6" w:rsidRPr="006B2DF0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 </w:t>
      </w:r>
      <w:r w:rsidR="003E36B6" w:rsidRPr="006B2DF0">
        <w:rPr>
          <w:rFonts w:ascii="Angsana New" w:hAnsi="Angsana New"/>
          <w:sz w:val="30"/>
          <w:szCs w:val="30"/>
        </w:rPr>
        <w:t>MLR</w:t>
      </w:r>
      <w:r w:rsidR="00125BB2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3E36B6" w:rsidRPr="006B2DF0">
        <w:rPr>
          <w:rFonts w:ascii="Angsana New" w:hAnsi="Angsana New" w:hint="cs"/>
          <w:sz w:val="30"/>
          <w:szCs w:val="30"/>
          <w:cs/>
        </w:rPr>
        <w:t>ลบด้วยร้อยละ</w:t>
      </w:r>
      <w:r w:rsidR="003E36B6" w:rsidRPr="006B2DF0">
        <w:rPr>
          <w:rFonts w:ascii="Angsana New" w:hAnsi="Angsana New"/>
          <w:sz w:val="30"/>
          <w:szCs w:val="30"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1</w:t>
      </w:r>
      <w:r w:rsidR="003E36B6" w:rsidRPr="006B2DF0">
        <w:rPr>
          <w:rFonts w:ascii="Angsana New" w:hAnsi="Angsana New"/>
          <w:sz w:val="30"/>
          <w:szCs w:val="30"/>
        </w:rPr>
        <w:t>.</w:t>
      </w:r>
      <w:r w:rsidR="006908F5" w:rsidRPr="006908F5">
        <w:rPr>
          <w:rFonts w:ascii="Angsana New" w:hAnsi="Angsana New"/>
          <w:sz w:val="30"/>
          <w:szCs w:val="30"/>
        </w:rPr>
        <w:t>975</w:t>
      </w:r>
      <w:r w:rsidR="003E36B6" w:rsidRPr="006B2DF0">
        <w:rPr>
          <w:rFonts w:ascii="Angsana New" w:hAnsi="Angsana New"/>
          <w:sz w:val="30"/>
          <w:szCs w:val="30"/>
        </w:rPr>
        <w:t xml:space="preserve"> </w:t>
      </w:r>
      <w:r w:rsidR="00CA6472">
        <w:rPr>
          <w:rFonts w:ascii="Angsana New" w:hAnsi="Angsana New"/>
          <w:sz w:val="30"/>
          <w:szCs w:val="30"/>
          <w:cs/>
        </w:rPr>
        <w:br/>
      </w:r>
      <w:r w:rsidR="003E36B6" w:rsidRPr="006B2DF0">
        <w:rPr>
          <w:rFonts w:ascii="Angsana New" w:hAnsi="Angsana New" w:hint="cs"/>
          <w:sz w:val="30"/>
          <w:szCs w:val="30"/>
          <w:cs/>
        </w:rPr>
        <w:t>ต่อปี ภายใต้สัญญาเงินกู้ยืมดังกล่าว บริษัท</w:t>
      </w:r>
      <w:r w:rsidR="00444A82">
        <w:rPr>
          <w:rFonts w:ascii="Angsana New" w:hAnsi="Angsana New" w:hint="cs"/>
          <w:sz w:val="30"/>
          <w:szCs w:val="30"/>
          <w:cs/>
        </w:rPr>
        <w:t>ย่อย</w:t>
      </w:r>
      <w:r w:rsidR="003E36B6" w:rsidRPr="006B2DF0">
        <w:rPr>
          <w:rFonts w:ascii="Angsana New" w:hAnsi="Angsana New" w:hint="cs"/>
          <w:sz w:val="30"/>
          <w:szCs w:val="30"/>
          <w:cs/>
        </w:rPr>
        <w:t>ต้องป</w:t>
      </w:r>
      <w:r w:rsidR="00A7765A" w:rsidRPr="006B2DF0">
        <w:rPr>
          <w:rFonts w:ascii="Angsana New" w:hAnsi="Angsana New" w:hint="cs"/>
          <w:sz w:val="30"/>
          <w:szCs w:val="30"/>
          <w:cs/>
        </w:rPr>
        <w:t>ฏิ</w:t>
      </w:r>
      <w:r w:rsidR="003E36B6" w:rsidRPr="006B2DF0">
        <w:rPr>
          <w:rFonts w:ascii="Angsana New" w:hAnsi="Angsana New" w:hint="cs"/>
          <w:sz w:val="30"/>
          <w:szCs w:val="30"/>
          <w:cs/>
        </w:rPr>
        <w:t>บัติตามเงื่อนไขและข้อจำกัดที่กำหนดในสัญญากู้ยืม</w:t>
      </w:r>
      <w:r w:rsidR="00125BB2" w:rsidRPr="006B2DF0">
        <w:rPr>
          <w:rFonts w:ascii="Angsana New" w:hAnsi="Angsana New" w:hint="cs"/>
          <w:sz w:val="30"/>
          <w:szCs w:val="30"/>
          <w:cs/>
        </w:rPr>
        <w:t xml:space="preserve"> เช่น การดำรงอัตราส่วนหนี้สิน</w:t>
      </w:r>
      <w:r w:rsidR="00224497" w:rsidRPr="006B2DF0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  <w:r w:rsidR="00125BB2" w:rsidRPr="006B2DF0">
        <w:rPr>
          <w:rFonts w:ascii="Angsana New" w:hAnsi="Angsana New" w:hint="cs"/>
          <w:sz w:val="30"/>
          <w:szCs w:val="30"/>
          <w:cs/>
        </w:rPr>
        <w:t>ต่อส่วนของผู้ถือหุ้น</w:t>
      </w:r>
      <w:r w:rsidR="003E36B6" w:rsidRPr="006B2DF0">
        <w:rPr>
          <w:rFonts w:ascii="Angsana New" w:hAnsi="Angsana New" w:hint="cs"/>
          <w:sz w:val="30"/>
          <w:szCs w:val="30"/>
          <w:cs/>
        </w:rPr>
        <w:t xml:space="preserve">และอัตราส่วนความสามารถในการชำระหนี้ </w:t>
      </w:r>
      <w:r w:rsidR="004B7174">
        <w:rPr>
          <w:rFonts w:ascii="Angsana New" w:hAnsi="Angsana New"/>
          <w:sz w:val="30"/>
          <w:szCs w:val="30"/>
        </w:rPr>
        <w:br/>
      </w:r>
      <w:r w:rsidR="003E36B6" w:rsidRPr="006B2DF0">
        <w:rPr>
          <w:rFonts w:ascii="Angsana New" w:hAnsi="Angsana New" w:hint="cs"/>
          <w:sz w:val="30"/>
          <w:szCs w:val="30"/>
          <w:cs/>
        </w:rPr>
        <w:t xml:space="preserve">เงินกู้ยืมดังกล่าวค้ำประกันโดยบริษัท </w:t>
      </w:r>
      <w:r w:rsidR="00CC6785">
        <w:rPr>
          <w:rFonts w:ascii="Angsana New" w:hAnsi="Angsana New" w:hint="cs"/>
          <w:sz w:val="30"/>
          <w:szCs w:val="30"/>
          <w:cs/>
        </w:rPr>
        <w:t>และ</w:t>
      </w:r>
      <w:r w:rsidR="003E36B6" w:rsidRPr="00401E1E">
        <w:rPr>
          <w:rFonts w:ascii="Angsana New" w:hAnsi="Angsana New" w:hint="cs"/>
          <w:sz w:val="30"/>
          <w:szCs w:val="30"/>
          <w:cs/>
        </w:rPr>
        <w:t>มีกำหนดชำระ</w:t>
      </w:r>
      <w:r w:rsidR="00125BB2" w:rsidRPr="00401E1E">
        <w:rPr>
          <w:rFonts w:ascii="Angsana New" w:hAnsi="Angsana New" w:hint="cs"/>
          <w:sz w:val="30"/>
          <w:szCs w:val="30"/>
          <w:cs/>
        </w:rPr>
        <w:t>ภายใน</w:t>
      </w:r>
      <w:r w:rsidR="00521CAA" w:rsidRPr="00401E1E">
        <w:rPr>
          <w:rFonts w:ascii="Angsana New" w:hAnsi="Angsana New" w:hint="cs"/>
          <w:sz w:val="30"/>
          <w:szCs w:val="30"/>
          <w:cs/>
        </w:rPr>
        <w:t>เดือน</w:t>
      </w:r>
      <w:r w:rsidR="00145A0A" w:rsidRPr="00401E1E">
        <w:rPr>
          <w:rFonts w:ascii="Angsana New" w:hAnsi="Angsana New" w:hint="cs"/>
          <w:sz w:val="30"/>
          <w:szCs w:val="30"/>
          <w:cs/>
        </w:rPr>
        <w:t>มิถุนายน</w:t>
      </w:r>
      <w:r w:rsidR="00521CAA" w:rsidRPr="00401E1E">
        <w:rPr>
          <w:rFonts w:ascii="Angsana New" w:hAnsi="Angsana New" w:hint="cs"/>
          <w:sz w:val="30"/>
          <w:szCs w:val="30"/>
          <w:cs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2571</w:t>
      </w:r>
    </w:p>
    <w:p w14:paraId="1247B999" w14:textId="77777777" w:rsidR="00697D16" w:rsidRPr="005E6C51" w:rsidRDefault="00697D16" w:rsidP="00BB261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FE598" w14:textId="493CF85A" w:rsidR="00697D16" w:rsidRDefault="006C084F" w:rsidP="00697D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1B2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908F5" w:rsidRPr="006908F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 w:rsidR="006908F5" w:rsidRPr="006908F5">
        <w:rPr>
          <w:rFonts w:ascii="Angsana New" w:hAnsi="Angsana New"/>
          <w:sz w:val="30"/>
          <w:szCs w:val="30"/>
        </w:rPr>
        <w:t>2569</w:t>
      </w:r>
      <w:r w:rsidRPr="006E369A">
        <w:rPr>
          <w:rFonts w:ascii="Angsana New" w:hAnsi="Angsana New"/>
          <w:sz w:val="30"/>
          <w:szCs w:val="30"/>
        </w:rPr>
        <w:t xml:space="preserve"> </w:t>
      </w:r>
      <w:r w:rsidR="00697D16" w:rsidRPr="002E560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697D16" w:rsidRPr="002E5604">
        <w:rPr>
          <w:rFonts w:ascii="Angsana New" w:hAnsi="Angsana New"/>
          <w:sz w:val="30"/>
          <w:szCs w:val="30"/>
          <w:cs/>
        </w:rPr>
        <w:t>สัญญาเงินกู้ยืมระยะยาวกับสถาบันการเงินในประเทศแห่งหนึ่ง</w:t>
      </w:r>
      <w:r w:rsidR="00972D59" w:rsidRPr="00207833">
        <w:rPr>
          <w:rFonts w:ascii="Angsana New" w:hAnsi="Angsana New"/>
          <w:sz w:val="30"/>
          <w:szCs w:val="30"/>
          <w:cs/>
        </w:rPr>
        <w:t xml:space="preserve">จำนวน </w:t>
      </w:r>
      <w:r w:rsidR="00972D59">
        <w:rPr>
          <w:rFonts w:ascii="Angsana New" w:hAnsi="Angsana New"/>
          <w:sz w:val="30"/>
          <w:szCs w:val="30"/>
          <w:cs/>
        </w:rPr>
        <w:br/>
      </w:r>
      <w:r w:rsidR="006908F5" w:rsidRPr="006908F5">
        <w:rPr>
          <w:rFonts w:ascii="Angsana New" w:hAnsi="Angsana New"/>
          <w:sz w:val="30"/>
          <w:szCs w:val="30"/>
        </w:rPr>
        <w:t>12</w:t>
      </w:r>
      <w:r w:rsidR="00972D59" w:rsidRPr="00207833">
        <w:rPr>
          <w:rFonts w:ascii="Angsana New" w:hAnsi="Angsana New"/>
          <w:sz w:val="30"/>
          <w:szCs w:val="30"/>
        </w:rPr>
        <w:t>.</w:t>
      </w:r>
      <w:r w:rsidR="006908F5" w:rsidRPr="006908F5">
        <w:rPr>
          <w:rFonts w:ascii="Angsana New" w:hAnsi="Angsana New"/>
          <w:sz w:val="30"/>
          <w:szCs w:val="30"/>
        </w:rPr>
        <w:t>92</w:t>
      </w:r>
      <w:r w:rsidR="00972D59" w:rsidRPr="00207833">
        <w:rPr>
          <w:rFonts w:ascii="Angsana New" w:hAnsi="Angsana New"/>
          <w:sz w:val="30"/>
          <w:szCs w:val="30"/>
          <w:cs/>
        </w:rPr>
        <w:t xml:space="preserve"> </w:t>
      </w:r>
      <w:r w:rsidR="00697D16" w:rsidRPr="002E5604">
        <w:rPr>
          <w:rFonts w:ascii="Angsana New" w:hAnsi="Angsana New"/>
          <w:sz w:val="30"/>
          <w:szCs w:val="30"/>
          <w:cs/>
        </w:rPr>
        <w:t>ล้านบาท</w:t>
      </w:r>
      <w:r w:rsidR="00697D16">
        <w:rPr>
          <w:rFonts w:ascii="Angsana New" w:hAnsi="Angsana New" w:hint="cs"/>
          <w:sz w:val="30"/>
          <w:szCs w:val="30"/>
          <w:cs/>
        </w:rPr>
        <w:t xml:space="preserve"> </w:t>
      </w:r>
      <w:r w:rsidR="00697D16" w:rsidRPr="002E5604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6908F5" w:rsidRPr="006908F5">
        <w:rPr>
          <w:rFonts w:ascii="Angsana New" w:hAnsi="Angsana New"/>
          <w:sz w:val="30"/>
          <w:szCs w:val="30"/>
        </w:rPr>
        <w:t>2</w:t>
      </w:r>
      <w:r w:rsidR="00697D16">
        <w:rPr>
          <w:rFonts w:ascii="Angsana New" w:hAnsi="Angsana New"/>
          <w:sz w:val="30"/>
          <w:szCs w:val="30"/>
        </w:rPr>
        <w:t>.</w:t>
      </w:r>
      <w:r w:rsidR="006908F5" w:rsidRPr="006908F5">
        <w:rPr>
          <w:rFonts w:ascii="Angsana New" w:hAnsi="Angsana New"/>
          <w:sz w:val="30"/>
          <w:szCs w:val="30"/>
        </w:rPr>
        <w:t>35</w:t>
      </w:r>
      <w:r w:rsidR="00697D16" w:rsidRPr="002E5604">
        <w:rPr>
          <w:rFonts w:ascii="Angsana New" w:hAnsi="Angsana New"/>
          <w:sz w:val="30"/>
          <w:szCs w:val="30"/>
          <w:cs/>
        </w:rPr>
        <w:t xml:space="preserve"> ต่อปี ภายใต้สัญญาเงินกู้ยืมดังกล่าว บริษัทต้องปฏิบัติตามเงื่อนไขและข้อจำกัดที่กำหนดในสัญญากู้ยืม</w:t>
      </w:r>
      <w:r w:rsidR="00697D16">
        <w:rPr>
          <w:rFonts w:ascii="Angsana New" w:hAnsi="Angsana New" w:hint="cs"/>
          <w:sz w:val="30"/>
          <w:szCs w:val="30"/>
          <w:cs/>
        </w:rPr>
        <w:t>เกี่ยวกับ</w:t>
      </w:r>
      <w:r w:rsidR="00697D16" w:rsidRPr="00DB120C">
        <w:rPr>
          <w:rFonts w:ascii="Angsana New" w:hAnsi="Angsana New"/>
          <w:sz w:val="30"/>
          <w:szCs w:val="30"/>
          <w:cs/>
        </w:rPr>
        <w:t>จำนวนผู้ประกันตนในสถานประกอบการ</w:t>
      </w:r>
      <w:r w:rsidR="00697D16">
        <w:rPr>
          <w:rFonts w:ascii="Angsana New" w:hAnsi="Angsana New" w:hint="cs"/>
          <w:sz w:val="30"/>
          <w:szCs w:val="30"/>
          <w:cs/>
        </w:rPr>
        <w:t xml:space="preserve"> </w:t>
      </w:r>
      <w:r w:rsidR="00697D16" w:rsidRPr="002E5604">
        <w:rPr>
          <w:rFonts w:ascii="Angsana New" w:hAnsi="Angsana New"/>
          <w:sz w:val="30"/>
          <w:szCs w:val="30"/>
          <w:cs/>
        </w:rPr>
        <w:t>เงินกู้ยืม</w:t>
      </w:r>
      <w:r w:rsidR="00697D16" w:rsidRPr="00207833">
        <w:rPr>
          <w:rFonts w:ascii="Angsana New" w:hAnsi="Angsana New"/>
          <w:sz w:val="30"/>
          <w:szCs w:val="30"/>
          <w:cs/>
        </w:rPr>
        <w:t>ดังกล่าว</w:t>
      </w:r>
      <w:r w:rsidR="00157DBE">
        <w:rPr>
          <w:rFonts w:ascii="Angsana New" w:hAnsi="Angsana New"/>
          <w:sz w:val="30"/>
          <w:szCs w:val="30"/>
        </w:rPr>
        <w:br/>
      </w:r>
      <w:r w:rsidR="00697D16" w:rsidRPr="00207833">
        <w:rPr>
          <w:rFonts w:ascii="Angsana New" w:hAnsi="Angsana New"/>
          <w:sz w:val="30"/>
          <w:szCs w:val="30"/>
          <w:cs/>
        </w:rPr>
        <w:t>มีกำหนดชำระภายในเดือนพฤศจิกายน</w:t>
      </w:r>
      <w:r w:rsidR="00697D16" w:rsidRPr="00207833">
        <w:rPr>
          <w:rFonts w:ascii="Angsana New" w:hAnsi="Angsana New"/>
          <w:sz w:val="30"/>
          <w:szCs w:val="30"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2571</w:t>
      </w:r>
    </w:p>
    <w:p w14:paraId="5377C492" w14:textId="77777777" w:rsidR="00697D16" w:rsidRPr="005E6C51" w:rsidRDefault="00697D16" w:rsidP="00697D1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2254560" w14:textId="77777777" w:rsidR="009964D7" w:rsidRPr="006B2DF0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6B2DF0" w:rsidSect="00C941B5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287" w:bottom="576" w:left="1152" w:header="720" w:footer="720" w:gutter="0"/>
          <w:pgNumType w:start="13"/>
          <w:cols w:space="708"/>
          <w:docGrid w:linePitch="360"/>
        </w:sectPr>
      </w:pPr>
    </w:p>
    <w:p w14:paraId="0F3E0806" w14:textId="2F4D51A0" w:rsidR="00CD6F2B" w:rsidRPr="006B2DF0" w:rsidRDefault="001C48B4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2"/>
        <w:gridCol w:w="178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596EA7" w:rsidRPr="006B2DF0" w14:paraId="2F836032" w14:textId="77777777" w:rsidTr="00F5797E">
        <w:trPr>
          <w:cantSplit/>
          <w:trHeight w:val="360"/>
          <w:tblHeader/>
        </w:trPr>
        <w:tc>
          <w:tcPr>
            <w:tcW w:w="2779" w:type="dxa"/>
          </w:tcPr>
          <w:p w14:paraId="5CA87782" w14:textId="77777777" w:rsidR="00596EA7" w:rsidRPr="006B2DF0" w:rsidRDefault="00596EA7" w:rsidP="00596E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</w:tcPr>
          <w:p w14:paraId="45FDAA84" w14:textId="77777777" w:rsidR="00596EA7" w:rsidRPr="006B2DF0" w:rsidRDefault="00596EA7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 w:rsidRPr="006B2DF0"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2B6835" w:rsidRPr="006B2DF0" w14:paraId="64043D09" w14:textId="77777777" w:rsidTr="00CF0E68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E0E3AA0" w14:textId="46AD2905" w:rsidR="002B6835" w:rsidRPr="006B2DF0" w:rsidRDefault="002B6835" w:rsidP="002B68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A725F8" w:rsidRPr="00A725F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สาม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2" w:type="dxa"/>
            <w:gridSpan w:val="3"/>
          </w:tcPr>
          <w:p w14:paraId="1E5F02D1" w14:textId="77777777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659BE844" w14:textId="2D2FD083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ขายเครื่องมือและ</w:t>
            </w:r>
          </w:p>
          <w:p w14:paraId="292A5564" w14:textId="77777777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อุปกรณ์ทางการแพทย์ </w:t>
            </w:r>
          </w:p>
          <w:p w14:paraId="0FB6BCD6" w14:textId="581AAB41" w:rsidR="002B6835" w:rsidRPr="006B2DF0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วัสดุการแพทย์</w:t>
            </w:r>
          </w:p>
        </w:tc>
        <w:tc>
          <w:tcPr>
            <w:tcW w:w="178" w:type="dxa"/>
          </w:tcPr>
          <w:p w14:paraId="707712B7" w14:textId="77777777" w:rsidR="002B6835" w:rsidRPr="006B2DF0" w:rsidRDefault="002B6835" w:rsidP="002B6835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7D552AD0" w14:textId="77777777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14:paraId="5BAC74F4" w14:textId="3DFBBB81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บริการเครื่องมือแพทย์</w:t>
            </w:r>
          </w:p>
          <w:p w14:paraId="2118557E" w14:textId="020F8EA2" w:rsidR="002B6835" w:rsidRPr="006B2DF0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ณ ศูนย์ตรวจการนอนหลับและบริการซ่อมแซม</w:t>
            </w:r>
          </w:p>
        </w:tc>
        <w:tc>
          <w:tcPr>
            <w:tcW w:w="180" w:type="dxa"/>
          </w:tcPr>
          <w:p w14:paraId="3D948C94" w14:textId="77777777" w:rsidR="002B6835" w:rsidRPr="006B2DF0" w:rsidRDefault="002B6835" w:rsidP="002B683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4F995684" w14:textId="0FB6B23F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รายได้จากการ</w:t>
            </w:r>
            <w:r w:rsidR="00942A28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ให้เช่า</w:t>
            </w: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เครื่องมือแพทย์</w:t>
            </w:r>
          </w:p>
          <w:p w14:paraId="69E0A86C" w14:textId="4898E902" w:rsidR="000F46CD" w:rsidRPr="006B2DF0" w:rsidRDefault="000F46CD" w:rsidP="000F46CD">
            <w:pPr>
              <w:pStyle w:val="acctmergecolhdg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 xml:space="preserve">ณ ศูนย์ดูแลสุขภาพ </w:t>
            </w:r>
          </w:p>
          <w:p w14:paraId="540AE746" w14:textId="6AAA1CE9" w:rsidR="002B6835" w:rsidRPr="006B2DF0" w:rsidRDefault="000F46CD" w:rsidP="000F46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  <w:t>และบริการอื่นๆ</w:t>
            </w:r>
          </w:p>
        </w:tc>
        <w:tc>
          <w:tcPr>
            <w:tcW w:w="186" w:type="dxa"/>
          </w:tcPr>
          <w:p w14:paraId="41574CE9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766D64BC" w14:textId="77777777" w:rsidR="009B17AB" w:rsidRPr="006B2DF0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6FC7A6A8" w14:textId="77777777" w:rsidR="009B17AB" w:rsidRPr="006B2DF0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23BB3819" w14:textId="77777777" w:rsidR="009B17AB" w:rsidRPr="006B2DF0" w:rsidRDefault="009B17AB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04CE4287" w14:textId="59516C79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6B2DF0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77DAEBBD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492A26E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86E17AD" w14:textId="77777777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187E9E1E" w14:textId="77777777" w:rsidR="000F46CD" w:rsidRPr="006B2DF0" w:rsidRDefault="000F46CD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28F06CA" w14:textId="74952378" w:rsidR="002B6835" w:rsidRPr="006B2DF0" w:rsidRDefault="002B6835" w:rsidP="002B683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6B2DF0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6B2DF0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730F80" w:rsidRPr="006B2DF0" w14:paraId="54093968" w14:textId="77777777" w:rsidTr="00145CC3">
        <w:trPr>
          <w:cantSplit/>
          <w:tblHeader/>
        </w:trPr>
        <w:tc>
          <w:tcPr>
            <w:tcW w:w="2779" w:type="dxa"/>
          </w:tcPr>
          <w:p w14:paraId="11A67151" w14:textId="751FA2A7" w:rsidR="004560D4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  <w:r w:rsidRPr="006B2DF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6908F5" w:rsidRPr="006908F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>31</w:t>
            </w:r>
            <w:r w:rsidR="00AC622A" w:rsidRPr="006B2DF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  <w:t xml:space="preserve"> </w:t>
            </w:r>
            <w:r w:rsidR="00A725F8" w:rsidRPr="00A725F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</w:tcPr>
          <w:p w14:paraId="3955EB3F" w14:textId="698422E5" w:rsidR="00730F80" w:rsidRPr="006B2DF0" w:rsidRDefault="006908F5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6908F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302E99EB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6D39189" w14:textId="6EA81E60" w:rsidR="00730F80" w:rsidRPr="006B2DF0" w:rsidRDefault="006908F5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908F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7D82DAFB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17C174" w14:textId="42AFCFF2" w:rsidR="00730F80" w:rsidRPr="006B2DF0" w:rsidRDefault="006908F5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908F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4A6532C4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5968D0" w14:textId="6675BA76" w:rsidR="00730F80" w:rsidRPr="006B2DF0" w:rsidRDefault="006908F5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908F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C16C4B6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00854919" w14:textId="5D9C3FC3" w:rsidR="00730F80" w:rsidRPr="006B2DF0" w:rsidRDefault="006908F5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908F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1451E26E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24685F18" w14:textId="247D51E5" w:rsidR="00730F80" w:rsidRPr="006B2DF0" w:rsidRDefault="006908F5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908F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6" w:type="dxa"/>
          </w:tcPr>
          <w:p w14:paraId="5314E57C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B4AC5C" w14:textId="12D8EB0F" w:rsidR="00730F80" w:rsidRPr="006B2DF0" w:rsidRDefault="006908F5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908F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25453392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81BF6" w14:textId="14E126CC" w:rsidR="00730F80" w:rsidRPr="006B2DF0" w:rsidRDefault="006908F5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908F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6" w:type="dxa"/>
          </w:tcPr>
          <w:p w14:paraId="7FB5A7D8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6F516DB" w14:textId="6FFD6FE3" w:rsidR="00730F80" w:rsidRPr="006B2DF0" w:rsidRDefault="006908F5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908F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337AC679" w14:textId="77777777" w:rsidR="00730F80" w:rsidRPr="006B2DF0" w:rsidRDefault="00730F80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81CCDA0" w14:textId="60AB939B" w:rsidR="00730F80" w:rsidRPr="006B2DF0" w:rsidRDefault="006908F5" w:rsidP="00730F8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908F5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730F80" w:rsidRPr="006B2DF0" w14:paraId="6543EF80" w14:textId="77777777" w:rsidTr="00A5449A">
        <w:trPr>
          <w:cantSplit/>
          <w:trHeight w:val="80"/>
          <w:tblHeader/>
        </w:trPr>
        <w:tc>
          <w:tcPr>
            <w:tcW w:w="2779" w:type="dxa"/>
          </w:tcPr>
          <w:p w14:paraId="00EC3329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0736059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6B2DF0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6B2DF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730F80" w:rsidRPr="006B2DF0" w14:paraId="3A37EA3C" w14:textId="77777777" w:rsidTr="00CF0E68">
        <w:trPr>
          <w:cantSplit/>
        </w:trPr>
        <w:tc>
          <w:tcPr>
            <w:tcW w:w="2779" w:type="dxa"/>
          </w:tcPr>
          <w:p w14:paraId="7A47FD8A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36D68847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F36CA0F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F2791D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81D3B4F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8FD26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45E2B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ED5668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18DC3B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C56E11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F1C6995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00B1FB7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5CC9E39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5DEDC62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B94FC0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562C5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341B20AB" w14:textId="77777777" w:rsidR="00730F80" w:rsidRPr="006B2DF0" w:rsidRDefault="00730F80" w:rsidP="00730F8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118C4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DDFC61B" w14:textId="77777777" w:rsidR="00730F80" w:rsidRPr="006B2DF0" w:rsidRDefault="00730F80" w:rsidP="00730F8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BFEEC6" w14:textId="77777777" w:rsidR="00730F80" w:rsidRPr="006B2DF0" w:rsidRDefault="00730F80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1C40FE" w:rsidRPr="006B2DF0" w14:paraId="5DD8F2AB" w14:textId="77777777" w:rsidTr="001B4D38">
        <w:trPr>
          <w:cantSplit/>
        </w:trPr>
        <w:tc>
          <w:tcPr>
            <w:tcW w:w="2779" w:type="dxa"/>
          </w:tcPr>
          <w:p w14:paraId="0E21E481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2DF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14:paraId="4547E122" w14:textId="4BC2BAE8" w:rsidR="001C40FE" w:rsidRPr="006B2DF0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147</w:t>
            </w:r>
            <w:r w:rsidR="004C220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953</w:t>
            </w:r>
          </w:p>
        </w:tc>
        <w:tc>
          <w:tcPr>
            <w:tcW w:w="180" w:type="dxa"/>
            <w:vAlign w:val="bottom"/>
          </w:tcPr>
          <w:p w14:paraId="7194BEFF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70412F" w14:textId="440F6AF7" w:rsidR="001C40FE" w:rsidRPr="006B2DF0" w:rsidRDefault="006908F5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139</w:t>
            </w:r>
            <w:r w:rsidR="003C76C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199</w:t>
            </w:r>
          </w:p>
        </w:tc>
        <w:tc>
          <w:tcPr>
            <w:tcW w:w="178" w:type="dxa"/>
            <w:vAlign w:val="bottom"/>
          </w:tcPr>
          <w:p w14:paraId="57818E5A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3EEA4A" w14:textId="477637B9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14</w:t>
            </w:r>
            <w:r w:rsidR="004C2209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963</w:t>
            </w:r>
          </w:p>
        </w:tc>
        <w:tc>
          <w:tcPr>
            <w:tcW w:w="180" w:type="dxa"/>
            <w:vAlign w:val="bottom"/>
          </w:tcPr>
          <w:p w14:paraId="28AED953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D400B8" w14:textId="15DB3F02" w:rsidR="001C40FE" w:rsidRPr="00736D42" w:rsidRDefault="006908F5" w:rsidP="001C40FE">
            <w:pPr>
              <w:pStyle w:val="acctfourfigures"/>
              <w:shd w:val="clear" w:color="auto" w:fill="FFFFFF"/>
              <w:tabs>
                <w:tab w:val="clear" w:pos="765"/>
                <w:tab w:val="left" w:pos="636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3C76CF" w:rsidRPr="00736D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073</w:t>
            </w:r>
          </w:p>
        </w:tc>
        <w:tc>
          <w:tcPr>
            <w:tcW w:w="180" w:type="dxa"/>
            <w:vAlign w:val="bottom"/>
          </w:tcPr>
          <w:p w14:paraId="1E2C7C32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A54C7A" w14:textId="310BEAC7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="004C2209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796</w:t>
            </w:r>
          </w:p>
        </w:tc>
        <w:tc>
          <w:tcPr>
            <w:tcW w:w="180" w:type="dxa"/>
            <w:vAlign w:val="bottom"/>
          </w:tcPr>
          <w:p w14:paraId="7F73B4A4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14E5ECFE" w14:textId="1A8FE3F3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="003C76CF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838</w:t>
            </w:r>
          </w:p>
        </w:tc>
        <w:tc>
          <w:tcPr>
            <w:tcW w:w="186" w:type="dxa"/>
            <w:vAlign w:val="bottom"/>
          </w:tcPr>
          <w:p w14:paraId="53C19806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F21085" w14:textId="7E888F09" w:rsidR="001C40FE" w:rsidRPr="00736D42" w:rsidRDefault="00466605" w:rsidP="001C40FE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6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5709F34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983C0D" w14:textId="2EA21A0A" w:rsidR="001C40FE" w:rsidRPr="00736D42" w:rsidRDefault="001C40FE" w:rsidP="00232EF9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6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17446E01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3CE771" w14:textId="0C5FC102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172</w:t>
            </w:r>
            <w:r w:rsidR="004C2209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712</w:t>
            </w:r>
          </w:p>
        </w:tc>
        <w:tc>
          <w:tcPr>
            <w:tcW w:w="180" w:type="dxa"/>
          </w:tcPr>
          <w:p w14:paraId="3687B40A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12C33F" w14:textId="0B249B97" w:rsidR="001C40FE" w:rsidRPr="006B2DF0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152</w:t>
            </w:r>
            <w:r w:rsidR="003C76CF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110</w:t>
            </w:r>
          </w:p>
        </w:tc>
      </w:tr>
      <w:tr w:rsidR="001C40FE" w:rsidRPr="006B2DF0" w14:paraId="6E4DA042" w14:textId="77777777" w:rsidTr="00B05F33">
        <w:trPr>
          <w:cantSplit/>
        </w:trPr>
        <w:tc>
          <w:tcPr>
            <w:tcW w:w="2779" w:type="dxa"/>
          </w:tcPr>
          <w:p w14:paraId="66E27F75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1A409694" w14:textId="5574EB71" w:rsidR="001C40FE" w:rsidRPr="006B2DF0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56</w:t>
            </w:r>
            <w:r w:rsidR="004C220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588</w:t>
            </w:r>
          </w:p>
        </w:tc>
        <w:tc>
          <w:tcPr>
            <w:tcW w:w="180" w:type="dxa"/>
            <w:vAlign w:val="bottom"/>
          </w:tcPr>
          <w:p w14:paraId="3ADD74E5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DA59D2" w14:textId="2AADDBA5" w:rsidR="001C40FE" w:rsidRPr="006B2DF0" w:rsidRDefault="006908F5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78" w:type="dxa"/>
            <w:vAlign w:val="bottom"/>
          </w:tcPr>
          <w:p w14:paraId="3FB4A4F5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29126A" w14:textId="00092821" w:rsidR="001C40FE" w:rsidRPr="00736D42" w:rsidRDefault="0046660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spacing w:line="240" w:lineRule="auto"/>
              <w:ind w:left="-70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2B423F5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4315E" w14:textId="774C4674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-70"/>
              </w:tabs>
              <w:spacing w:line="240" w:lineRule="atLeast"/>
              <w:ind w:left="-70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6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E76A1F1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F5645" w14:textId="0F95A413" w:rsidR="001C40FE" w:rsidRPr="00736D42" w:rsidRDefault="00466605" w:rsidP="006E0498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B0D65FD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C0E7B58" w14:textId="6C03231F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429EB00B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CD45E00" w14:textId="35056F71" w:rsidR="001C40FE" w:rsidRPr="00736D42" w:rsidRDefault="0046660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sz w:val="26"/>
                <w:szCs w:val="26"/>
              </w:rPr>
              <w:t>56</w:t>
            </w:r>
            <w:r w:rsidR="004C2209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6908F5" w:rsidRPr="006908F5">
              <w:rPr>
                <w:rFonts w:ascii="Angsana New" w:eastAsia="MS Mincho" w:hAnsi="Angsana New"/>
                <w:sz w:val="26"/>
                <w:szCs w:val="26"/>
              </w:rPr>
              <w:t>588</w:t>
            </w:r>
            <w:r w:rsidRPr="00736D4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A271531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64E7EC" w14:textId="4C4C35EA" w:rsidR="001C40FE" w:rsidRPr="00736D42" w:rsidRDefault="00466605" w:rsidP="0005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sz w:val="26"/>
                <w:szCs w:val="26"/>
              </w:rPr>
              <w:t>23</w:t>
            </w:r>
            <w:r w:rsidRPr="00736D4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42220A86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FA7C97" w14:textId="3AB971F7" w:rsidR="001C40FE" w:rsidRPr="00736D42" w:rsidRDefault="0046660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8A7263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532F63" w14:textId="53C70E03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1C40FE" w:rsidRPr="006B2DF0" w14:paraId="6CFEA0E9" w14:textId="77777777" w:rsidTr="008215AF">
        <w:trPr>
          <w:cantSplit/>
        </w:trPr>
        <w:tc>
          <w:tcPr>
            <w:tcW w:w="2779" w:type="dxa"/>
          </w:tcPr>
          <w:p w14:paraId="330A0621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99E719" w14:textId="11B44C44" w:rsidR="001C40FE" w:rsidRPr="006B2DF0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204</w:t>
            </w:r>
            <w:r w:rsidR="004C220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541</w:t>
            </w:r>
          </w:p>
        </w:tc>
        <w:tc>
          <w:tcPr>
            <w:tcW w:w="180" w:type="dxa"/>
            <w:vAlign w:val="bottom"/>
          </w:tcPr>
          <w:p w14:paraId="05436C06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3CFAA" w14:textId="2F6E6B9C" w:rsidR="001C40FE" w:rsidRPr="006B2DF0" w:rsidRDefault="006908F5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139</w:t>
            </w:r>
            <w:r w:rsidR="003C76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222</w:t>
            </w:r>
          </w:p>
        </w:tc>
        <w:tc>
          <w:tcPr>
            <w:tcW w:w="178" w:type="dxa"/>
            <w:vAlign w:val="bottom"/>
          </w:tcPr>
          <w:p w14:paraId="6F926A0C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FB3E87" w14:textId="6AED9DEE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14</w:t>
            </w:r>
            <w:r w:rsidR="004C2209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963</w:t>
            </w:r>
          </w:p>
        </w:tc>
        <w:tc>
          <w:tcPr>
            <w:tcW w:w="180" w:type="dxa"/>
            <w:vAlign w:val="bottom"/>
          </w:tcPr>
          <w:p w14:paraId="679A97BC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BE735" w14:textId="53D6E34C" w:rsidR="001C40FE" w:rsidRPr="00736D42" w:rsidRDefault="006908F5" w:rsidP="001C40FE">
            <w:pPr>
              <w:pStyle w:val="acctfourfigures"/>
              <w:shd w:val="clear" w:color="auto" w:fill="FFFFFF"/>
              <w:tabs>
                <w:tab w:val="clear" w:pos="765"/>
                <w:tab w:val="left" w:pos="684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</w:t>
            </w:r>
            <w:r w:rsidR="003C76CF" w:rsidRPr="00736D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073</w:t>
            </w:r>
          </w:p>
        </w:tc>
        <w:tc>
          <w:tcPr>
            <w:tcW w:w="180" w:type="dxa"/>
            <w:vAlign w:val="bottom"/>
          </w:tcPr>
          <w:p w14:paraId="33A1A2EA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F3A97F" w14:textId="0F6724E5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  <w:r w:rsidR="004C2209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796</w:t>
            </w:r>
          </w:p>
        </w:tc>
        <w:tc>
          <w:tcPr>
            <w:tcW w:w="180" w:type="dxa"/>
            <w:vAlign w:val="bottom"/>
          </w:tcPr>
          <w:p w14:paraId="50BA59B5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10562A" w14:textId="7FA6204B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</w:t>
            </w:r>
            <w:r w:rsidR="003C76CF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838</w:t>
            </w:r>
          </w:p>
        </w:tc>
        <w:tc>
          <w:tcPr>
            <w:tcW w:w="186" w:type="dxa"/>
            <w:vAlign w:val="bottom"/>
          </w:tcPr>
          <w:p w14:paraId="45C641D4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D8412C" w14:textId="2A3865D4" w:rsidR="001C40FE" w:rsidRPr="00736D42" w:rsidRDefault="0046660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56</w:t>
            </w:r>
            <w:r w:rsidR="004C2209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6908F5"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588</w:t>
            </w: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049290C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B8990F" w14:textId="1F5101F4" w:rsidR="001C40FE" w:rsidRPr="00736D42" w:rsidRDefault="00466605" w:rsidP="0005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90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23</w:t>
            </w: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31D4BD46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E04B0" w14:textId="5CABBB05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172</w:t>
            </w:r>
            <w:r w:rsidR="004C2209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712</w:t>
            </w:r>
          </w:p>
        </w:tc>
        <w:tc>
          <w:tcPr>
            <w:tcW w:w="180" w:type="dxa"/>
            <w:vAlign w:val="bottom"/>
          </w:tcPr>
          <w:p w14:paraId="1CB6C11C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B1B9A" w14:textId="0EBD04A9" w:rsidR="001C40FE" w:rsidRPr="006B2DF0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152</w:t>
            </w:r>
            <w:r w:rsidR="003C76C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110</w:t>
            </w:r>
          </w:p>
        </w:tc>
      </w:tr>
      <w:tr w:rsidR="001C40FE" w:rsidRPr="006B2DF0" w14:paraId="40878816" w14:textId="77777777" w:rsidTr="008215AF">
        <w:trPr>
          <w:cantSplit/>
        </w:trPr>
        <w:tc>
          <w:tcPr>
            <w:tcW w:w="2779" w:type="dxa"/>
          </w:tcPr>
          <w:p w14:paraId="7F6FECCC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C4C84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7027EA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B80C2F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8282F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EA8D5C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3DC6B0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9FBED42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C9D3F9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D5B1FA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99858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F61740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E6BD54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6BFA1981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B14978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05C781B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67872DD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5DB2D99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7131F4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59642A6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306A1334" w14:textId="77777777" w:rsidTr="008215AF">
        <w:trPr>
          <w:cantSplit/>
        </w:trPr>
        <w:tc>
          <w:tcPr>
            <w:tcW w:w="2779" w:type="dxa"/>
          </w:tcPr>
          <w:p w14:paraId="2A7C8D29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07401738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C77119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E4A96F0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D3A45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1550A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2830A9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DF7692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D49B33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52DD68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48539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51779627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C83AB8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819BE7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46DEE1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E16880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57305FE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B98EC2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665C4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79B0060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7CB465CF" w14:textId="77777777" w:rsidTr="008215AF">
        <w:trPr>
          <w:cantSplit/>
        </w:trPr>
        <w:tc>
          <w:tcPr>
            <w:tcW w:w="2779" w:type="dxa"/>
          </w:tcPr>
          <w:p w14:paraId="706F91CC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bookmarkStart w:id="4" w:name="_Hlk192849487"/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03392C22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5ED2EB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CE4E8D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A84526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71990C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93DD3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9580AC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62918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1332B2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8C9A41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42065CF2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92885A3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29B69E5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3A726C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044795F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2DF0E6B6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CFAC9C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1DA400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299134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0A85FA7B" w14:textId="77777777" w:rsidTr="002F157C">
        <w:trPr>
          <w:cantSplit/>
        </w:trPr>
        <w:tc>
          <w:tcPr>
            <w:tcW w:w="2779" w:type="dxa"/>
            <w:vAlign w:val="bottom"/>
          </w:tcPr>
          <w:p w14:paraId="2FB2A1F3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</w:tcPr>
          <w:p w14:paraId="72FBA28B" w14:textId="355BA469" w:rsidR="001C40FE" w:rsidRPr="006B2DF0" w:rsidRDefault="006908F5" w:rsidP="00BD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204</w:t>
            </w:r>
            <w:r w:rsidR="004C2209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541</w:t>
            </w:r>
          </w:p>
        </w:tc>
        <w:tc>
          <w:tcPr>
            <w:tcW w:w="180" w:type="dxa"/>
            <w:vAlign w:val="bottom"/>
          </w:tcPr>
          <w:p w14:paraId="3A97A256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B9030" w14:textId="0F090DCE" w:rsidR="001C40FE" w:rsidRPr="00BC7878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139</w:t>
            </w:r>
            <w:r w:rsidR="003C76CF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222</w:t>
            </w:r>
          </w:p>
        </w:tc>
        <w:tc>
          <w:tcPr>
            <w:tcW w:w="178" w:type="dxa"/>
            <w:vAlign w:val="bottom"/>
          </w:tcPr>
          <w:p w14:paraId="16175E34" w14:textId="77777777" w:rsidR="001C40FE" w:rsidRPr="00BC7878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859F6C" w14:textId="22EC41A6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="004C2209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984</w:t>
            </w:r>
          </w:p>
        </w:tc>
        <w:tc>
          <w:tcPr>
            <w:tcW w:w="180" w:type="dxa"/>
            <w:vAlign w:val="bottom"/>
          </w:tcPr>
          <w:p w14:paraId="3641C45B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16B3E6" w14:textId="1BEE37E5" w:rsidR="001C40FE" w:rsidRPr="00736D42" w:rsidRDefault="006908F5" w:rsidP="0098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="003C76CF" w:rsidRPr="00736D42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504</w:t>
            </w:r>
          </w:p>
        </w:tc>
        <w:tc>
          <w:tcPr>
            <w:tcW w:w="180" w:type="dxa"/>
            <w:vAlign w:val="bottom"/>
          </w:tcPr>
          <w:p w14:paraId="4600340E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9CB17" w14:textId="113BF0E3" w:rsidR="001C40FE" w:rsidRPr="00736D42" w:rsidRDefault="00BD5A20" w:rsidP="00981F54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50E835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50E8EB3B" w14:textId="228959AA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90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" w:type="dxa"/>
            <w:vAlign w:val="bottom"/>
          </w:tcPr>
          <w:p w14:paraId="12951632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8134E2" w14:textId="57CCB511" w:rsidR="001C40FE" w:rsidRPr="00736D42" w:rsidRDefault="00BD5A20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sz w:val="26"/>
                <w:szCs w:val="26"/>
              </w:rPr>
              <w:t>56</w:t>
            </w:r>
            <w:r w:rsidR="004C2209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6908F5" w:rsidRPr="006908F5">
              <w:rPr>
                <w:rFonts w:ascii="Angsana New" w:eastAsia="MS Mincho" w:hAnsi="Angsana New"/>
                <w:sz w:val="26"/>
                <w:szCs w:val="26"/>
              </w:rPr>
              <w:t>588</w:t>
            </w:r>
            <w:r w:rsidRPr="00736D4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3D6AF33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0BFCFC" w14:textId="5CBE6AB7" w:rsidR="001C40FE" w:rsidRPr="00736D42" w:rsidRDefault="00BD5A20" w:rsidP="0005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sz w:val="26"/>
                <w:szCs w:val="26"/>
              </w:rPr>
              <w:t>23</w:t>
            </w:r>
            <w:r w:rsidRPr="00736D4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0CF53800" w14:textId="77777777" w:rsidR="001C40FE" w:rsidRPr="00736D42" w:rsidRDefault="001C40FE" w:rsidP="0005168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9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672136B" w14:textId="65F64E19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157</w:t>
            </w:r>
            <w:r w:rsidR="004C2209" w:rsidRPr="00736D42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937</w:t>
            </w:r>
          </w:p>
        </w:tc>
        <w:tc>
          <w:tcPr>
            <w:tcW w:w="180" w:type="dxa"/>
          </w:tcPr>
          <w:p w14:paraId="515FCB48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067A12" w14:textId="313366A9" w:rsidR="001C40FE" w:rsidRPr="006B2DF0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143</w:t>
            </w:r>
            <w:r w:rsidR="003C76CF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703</w:t>
            </w:r>
          </w:p>
        </w:tc>
      </w:tr>
      <w:tr w:rsidR="002B3A27" w:rsidRPr="006B2DF0" w14:paraId="7DE91439" w14:textId="77777777" w:rsidTr="002F157C">
        <w:trPr>
          <w:cantSplit/>
        </w:trPr>
        <w:tc>
          <w:tcPr>
            <w:tcW w:w="2779" w:type="dxa"/>
            <w:vAlign w:val="bottom"/>
          </w:tcPr>
          <w:p w14:paraId="50E6F06A" w14:textId="77777777" w:rsidR="002B3A27" w:rsidRPr="006B2DF0" w:rsidRDefault="002B3A2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A1E108" w14:textId="06D6E9BF" w:rsidR="002B3A27" w:rsidRPr="006B2DF0" w:rsidRDefault="002B3A2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</w:tabs>
              <w:spacing w:line="240" w:lineRule="auto"/>
              <w:ind w:left="-129" w:right="-27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B2DF0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B42D788" w14:textId="77777777" w:rsidR="002B3A27" w:rsidRPr="006B2DF0" w:rsidRDefault="002B3A27" w:rsidP="002B3A27">
            <w:pPr>
              <w:pStyle w:val="acctfourfigures"/>
              <w:shd w:val="clear" w:color="auto" w:fill="FFFFFF"/>
              <w:tabs>
                <w:tab w:val="decimal" w:pos="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535E43" w14:textId="235CB559" w:rsidR="002B3A27" w:rsidRPr="00BC7878" w:rsidRDefault="002B3A2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"/>
                <w:tab w:val="decimal" w:pos="560"/>
                <w:tab w:val="decimal" w:pos="740"/>
              </w:tabs>
              <w:spacing w:line="240" w:lineRule="auto"/>
              <w:ind w:left="-129" w:right="-36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BC7878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F5412B9" w14:textId="77777777" w:rsidR="002B3A27" w:rsidRPr="00BC7878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5F09A4" w14:textId="2D1C602B" w:rsidR="002B3A27" w:rsidRPr="00736D42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="002B3A27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979</w:t>
            </w:r>
          </w:p>
        </w:tc>
        <w:tc>
          <w:tcPr>
            <w:tcW w:w="180" w:type="dxa"/>
            <w:vAlign w:val="bottom"/>
          </w:tcPr>
          <w:p w14:paraId="3401A887" w14:textId="77777777" w:rsidR="002B3A27" w:rsidRPr="00736D42" w:rsidRDefault="002B3A27" w:rsidP="002B3A2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AB159D" w14:textId="4825D0AF" w:rsidR="002B3A27" w:rsidRPr="00736D42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3</w:t>
            </w:r>
            <w:r w:rsidR="002B3A27" w:rsidRPr="00736D42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569</w:t>
            </w:r>
          </w:p>
        </w:tc>
        <w:tc>
          <w:tcPr>
            <w:tcW w:w="180" w:type="dxa"/>
            <w:vAlign w:val="bottom"/>
          </w:tcPr>
          <w:p w14:paraId="44690851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70F4EE" w14:textId="37D188CD" w:rsidR="002B3A27" w:rsidRPr="00736D42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9</w:t>
            </w:r>
            <w:r w:rsidR="002B3A27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796</w:t>
            </w:r>
          </w:p>
        </w:tc>
        <w:tc>
          <w:tcPr>
            <w:tcW w:w="180" w:type="dxa"/>
            <w:vAlign w:val="bottom"/>
          </w:tcPr>
          <w:p w14:paraId="6470F858" w14:textId="77777777" w:rsidR="002B3A27" w:rsidRPr="00736D42" w:rsidRDefault="002B3A27" w:rsidP="002B3A2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CF43669" w14:textId="225C8A7F" w:rsidR="002B3A27" w:rsidRPr="00736D42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="002B3A27" w:rsidRPr="00736D42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838</w:t>
            </w:r>
          </w:p>
        </w:tc>
        <w:tc>
          <w:tcPr>
            <w:tcW w:w="186" w:type="dxa"/>
            <w:vAlign w:val="bottom"/>
          </w:tcPr>
          <w:p w14:paraId="1FD8504F" w14:textId="77777777" w:rsidR="002B3A27" w:rsidRPr="00736D42" w:rsidRDefault="002B3A27" w:rsidP="002B3A2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88DAB55" w14:textId="4F10DDC5" w:rsidR="002B3A27" w:rsidRPr="00736D42" w:rsidRDefault="002B3A2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270" w:hanging="5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DF2C467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0" w:right="-161" w:hanging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658C2A" w14:textId="7074AED4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36D4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03BF2511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DAFAD" w14:textId="70C63059" w:rsidR="002B3A27" w:rsidRPr="00736D42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14</w:t>
            </w:r>
            <w:r w:rsidR="002B3A27" w:rsidRPr="00736D42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775</w:t>
            </w:r>
          </w:p>
        </w:tc>
        <w:tc>
          <w:tcPr>
            <w:tcW w:w="180" w:type="dxa"/>
            <w:vAlign w:val="bottom"/>
          </w:tcPr>
          <w:p w14:paraId="5D496A05" w14:textId="77777777" w:rsidR="002B3A27" w:rsidRPr="006B2DF0" w:rsidRDefault="002B3A27" w:rsidP="002B3A2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52A6A" w14:textId="71251D1B" w:rsidR="002B3A27" w:rsidRPr="006B2DF0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8</w:t>
            </w:r>
            <w:r w:rsidR="002B3A27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407</w:t>
            </w:r>
          </w:p>
        </w:tc>
      </w:tr>
      <w:tr w:rsidR="002B3A27" w:rsidRPr="006B2DF0" w14:paraId="6791DB94" w14:textId="77777777" w:rsidTr="002F157C">
        <w:trPr>
          <w:cantSplit/>
        </w:trPr>
        <w:tc>
          <w:tcPr>
            <w:tcW w:w="2779" w:type="dxa"/>
          </w:tcPr>
          <w:p w14:paraId="71B9C83D" w14:textId="77777777" w:rsidR="002B3A27" w:rsidRPr="006B2DF0" w:rsidRDefault="002B3A2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3BDF9" w14:textId="6E57D485" w:rsidR="002B3A27" w:rsidRPr="006B2DF0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204</w:t>
            </w:r>
            <w:r w:rsidR="002B3A2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541</w:t>
            </w:r>
          </w:p>
        </w:tc>
        <w:tc>
          <w:tcPr>
            <w:tcW w:w="180" w:type="dxa"/>
            <w:vAlign w:val="bottom"/>
          </w:tcPr>
          <w:p w14:paraId="64DBF65C" w14:textId="77777777" w:rsidR="002B3A27" w:rsidRPr="006B2DF0" w:rsidRDefault="002B3A27" w:rsidP="002B3A2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5871FD4" w14:textId="6C62794E" w:rsidR="002B3A27" w:rsidRPr="006B2DF0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139</w:t>
            </w:r>
            <w:r w:rsidR="002B3A27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178" w:type="dxa"/>
            <w:vAlign w:val="bottom"/>
          </w:tcPr>
          <w:p w14:paraId="0BDD0440" w14:textId="77777777" w:rsidR="002B3A27" w:rsidRPr="006B2DF0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F8C4DF" w14:textId="2D6A18B7" w:rsidR="002B3A27" w:rsidRPr="00736D42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14</w:t>
            </w:r>
            <w:r w:rsidR="002B3A27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963</w:t>
            </w:r>
          </w:p>
        </w:tc>
        <w:tc>
          <w:tcPr>
            <w:tcW w:w="180" w:type="dxa"/>
          </w:tcPr>
          <w:p w14:paraId="3AA56CA3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589F2" w14:textId="5534E10C" w:rsidR="002B3A27" w:rsidRPr="00736D42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  <w:r w:rsidR="002B3A27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073</w:t>
            </w:r>
          </w:p>
        </w:tc>
        <w:tc>
          <w:tcPr>
            <w:tcW w:w="180" w:type="dxa"/>
          </w:tcPr>
          <w:p w14:paraId="41C9F5DC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E9D6F4" w14:textId="7D2EE5F2" w:rsidR="002B3A27" w:rsidRPr="00736D42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  <w:r w:rsidR="002B3A27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796</w:t>
            </w:r>
          </w:p>
        </w:tc>
        <w:tc>
          <w:tcPr>
            <w:tcW w:w="180" w:type="dxa"/>
          </w:tcPr>
          <w:p w14:paraId="54E84D45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EE92901" w14:textId="76E6F785" w:rsidR="002B3A27" w:rsidRPr="00736D42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</w:t>
            </w:r>
            <w:r w:rsidR="002B3A27" w:rsidRPr="00736D42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838</w:t>
            </w:r>
          </w:p>
        </w:tc>
        <w:tc>
          <w:tcPr>
            <w:tcW w:w="186" w:type="dxa"/>
          </w:tcPr>
          <w:p w14:paraId="01D6FC82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FA1C57E" w14:textId="5F172A9C" w:rsidR="002B3A27" w:rsidRPr="00736D42" w:rsidRDefault="002B3A2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56</w:t>
            </w: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6908F5"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588</w:t>
            </w: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C224A71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8EAF75" w14:textId="19A9BB7F" w:rsidR="002B3A27" w:rsidRPr="00736D42" w:rsidRDefault="002B3A27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90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23</w:t>
            </w: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4EEE169C" w14:textId="77777777" w:rsidR="002B3A27" w:rsidRPr="00736D42" w:rsidRDefault="002B3A27" w:rsidP="002B3A27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90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E6494C" w14:textId="5BAC3A34" w:rsidR="002B3A27" w:rsidRPr="00736D42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172</w:t>
            </w:r>
            <w:r w:rsidR="002B3A27" w:rsidRPr="00736D42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712</w:t>
            </w:r>
          </w:p>
        </w:tc>
        <w:tc>
          <w:tcPr>
            <w:tcW w:w="180" w:type="dxa"/>
          </w:tcPr>
          <w:p w14:paraId="0396AE4C" w14:textId="77777777" w:rsidR="002B3A27" w:rsidRPr="006B2DF0" w:rsidRDefault="002B3A27" w:rsidP="002B3A2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A94A3D" w14:textId="6DFFE977" w:rsidR="002B3A27" w:rsidRPr="006B2DF0" w:rsidRDefault="006908F5" w:rsidP="002B3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152</w:t>
            </w:r>
            <w:r w:rsidR="002B3A27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110</w:t>
            </w:r>
          </w:p>
        </w:tc>
      </w:tr>
      <w:bookmarkEnd w:id="4"/>
      <w:tr w:rsidR="001C40FE" w:rsidRPr="006B2DF0" w14:paraId="6B31C80C" w14:textId="77777777" w:rsidTr="008215AF">
        <w:trPr>
          <w:cantSplit/>
        </w:trPr>
        <w:tc>
          <w:tcPr>
            <w:tcW w:w="2779" w:type="dxa"/>
          </w:tcPr>
          <w:p w14:paraId="61A1994D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830554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701FA3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87A8BED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56E986" w14:textId="77777777" w:rsidR="001C40FE" w:rsidRPr="006B2DF0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499F22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6AB319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8656E17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3D6869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DB47E1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61645F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A545DFD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1A685B5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5C643F94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E7EDE8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89E884A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34DF62C3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DCB18C" w14:textId="77777777" w:rsidR="001C40FE" w:rsidRPr="00736D42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94387A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477A75" w14:textId="777777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1C40FE" w:rsidRPr="006B2DF0" w14:paraId="6FCD100C" w14:textId="77777777" w:rsidTr="00B53971">
        <w:trPr>
          <w:cantSplit/>
        </w:trPr>
        <w:tc>
          <w:tcPr>
            <w:tcW w:w="2779" w:type="dxa"/>
          </w:tcPr>
          <w:p w14:paraId="46F9D387" w14:textId="52575877" w:rsidR="001C40FE" w:rsidRPr="006B2DF0" w:rsidRDefault="001C40FE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CA27B9" w:rsidRPr="006B2D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27B9"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34CFA9" w14:textId="085E9D25" w:rsidR="001C40FE" w:rsidRPr="00390498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highlight w:val="yellow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54</w:t>
            </w:r>
            <w:r w:rsidR="004C2209" w:rsidRPr="004C2209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281</w:t>
            </w:r>
          </w:p>
        </w:tc>
        <w:tc>
          <w:tcPr>
            <w:tcW w:w="180" w:type="dxa"/>
            <w:vAlign w:val="bottom"/>
          </w:tcPr>
          <w:p w14:paraId="7A0F7CA1" w14:textId="77777777" w:rsidR="001C40FE" w:rsidRPr="00390498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3F2D1E9B" w14:textId="6DFAA8C6" w:rsidR="001C40FE" w:rsidRPr="00E86B8E" w:rsidRDefault="006908F5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46</w:t>
            </w:r>
            <w:r w:rsidR="003C76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928</w:t>
            </w:r>
          </w:p>
        </w:tc>
        <w:tc>
          <w:tcPr>
            <w:tcW w:w="178" w:type="dxa"/>
            <w:vAlign w:val="bottom"/>
          </w:tcPr>
          <w:p w14:paraId="40FBEC5C" w14:textId="77777777" w:rsidR="001C40FE" w:rsidRPr="00E86B8E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BA76D46" w14:textId="1C63F068" w:rsidR="001C40FE" w:rsidRPr="00736D42" w:rsidRDefault="004C2209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</w:t>
            </w: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6908F5"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366</w:t>
            </w: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117E6D5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CFF2909" w14:textId="49A12D3C" w:rsidR="001C40FE" w:rsidRPr="00736D42" w:rsidRDefault="006908F5" w:rsidP="006E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  <w:r w:rsidR="003C76CF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654</w:t>
            </w:r>
          </w:p>
        </w:tc>
        <w:tc>
          <w:tcPr>
            <w:tcW w:w="180" w:type="dxa"/>
            <w:vAlign w:val="bottom"/>
          </w:tcPr>
          <w:p w14:paraId="33D605D4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4AA66E7" w14:textId="0A2D84F0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</w:t>
            </w:r>
            <w:r w:rsidR="004C2209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892</w:t>
            </w:r>
          </w:p>
        </w:tc>
        <w:tc>
          <w:tcPr>
            <w:tcW w:w="180" w:type="dxa"/>
            <w:vAlign w:val="bottom"/>
          </w:tcPr>
          <w:p w14:paraId="083A75B0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5C1A0E4" w14:textId="1EDC79A8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</w:t>
            </w:r>
            <w:r w:rsidR="003C76CF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755</w:t>
            </w:r>
          </w:p>
        </w:tc>
        <w:tc>
          <w:tcPr>
            <w:tcW w:w="186" w:type="dxa"/>
            <w:vAlign w:val="bottom"/>
          </w:tcPr>
          <w:p w14:paraId="304612A6" w14:textId="77777777" w:rsidR="001C40FE" w:rsidRPr="00736D42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B4634F0" w14:textId="7F06646A" w:rsidR="001C40FE" w:rsidRPr="00736D42" w:rsidRDefault="00DC66C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698B5E" w14:textId="77777777" w:rsidR="001C40FE" w:rsidRPr="00736D42" w:rsidRDefault="001C40FE" w:rsidP="001C40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14671F" w14:textId="69A4FFD7" w:rsidR="001C40FE" w:rsidRPr="00736D42" w:rsidRDefault="001C40FE" w:rsidP="00232EF9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36D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3CC4DF29" w14:textId="77777777" w:rsidR="001C40FE" w:rsidRPr="00736D42" w:rsidRDefault="001C40FE" w:rsidP="00232EF9">
            <w:pPr>
              <w:pStyle w:val="acctfourfigures"/>
              <w:shd w:val="clear" w:color="auto" w:fill="FFFFFF"/>
              <w:tabs>
                <w:tab w:val="clear" w:pos="765"/>
                <w:tab w:val="left" w:pos="610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7B20BFF" w14:textId="0573E2BD" w:rsidR="001C40FE" w:rsidRPr="00736D42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54</w:t>
            </w:r>
            <w:r w:rsidR="004C2209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807</w:t>
            </w:r>
          </w:p>
        </w:tc>
        <w:tc>
          <w:tcPr>
            <w:tcW w:w="180" w:type="dxa"/>
            <w:vAlign w:val="bottom"/>
          </w:tcPr>
          <w:p w14:paraId="34832941" w14:textId="77777777" w:rsidR="001C40FE" w:rsidRPr="006B2DF0" w:rsidRDefault="001C40FE" w:rsidP="001C40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6D26082" w14:textId="3AC6E894" w:rsidR="001C40FE" w:rsidRPr="006B2DF0" w:rsidRDefault="006908F5" w:rsidP="001C4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51</w:t>
            </w:r>
            <w:r w:rsidR="003C76CF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337</w:t>
            </w:r>
          </w:p>
        </w:tc>
      </w:tr>
      <w:tr w:rsidR="000F46CD" w:rsidRPr="006B2DF0" w14:paraId="1FE861D5" w14:textId="77777777" w:rsidTr="00B53971">
        <w:trPr>
          <w:cantSplit/>
        </w:trPr>
        <w:tc>
          <w:tcPr>
            <w:tcW w:w="2779" w:type="dxa"/>
          </w:tcPr>
          <w:p w14:paraId="28ED9EBD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EEF6E3C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64C8C5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F76E04A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8775F7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C551AE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DB6EF4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3C7277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000151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B3F6235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A766AB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61A78AD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094546D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5778954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DC2A0A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A45A943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D7B2AE8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929EFA1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8DADC50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F42C765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F46CD" w:rsidRPr="006B2DF0" w14:paraId="6D704F3D" w14:textId="77777777" w:rsidTr="003D7A76">
        <w:trPr>
          <w:cantSplit/>
        </w:trPr>
        <w:tc>
          <w:tcPr>
            <w:tcW w:w="2779" w:type="dxa"/>
          </w:tcPr>
          <w:p w14:paraId="01B69013" w14:textId="10C9E4E0" w:rsidR="000F46CD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การจำแนกรายได้</w:t>
            </w:r>
          </w:p>
        </w:tc>
        <w:tc>
          <w:tcPr>
            <w:tcW w:w="1080" w:type="dxa"/>
          </w:tcPr>
          <w:p w14:paraId="53C1E0F3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DF9F06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E4845E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9B6E628" w14:textId="77777777" w:rsidR="000F46CD" w:rsidRPr="006B2DF0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A88ED5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7C5658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096D6B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B7A0F2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A66683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B7A082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A956ADF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131F06F" w14:textId="77777777" w:rsidR="000F46CD" w:rsidRPr="00736D42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3E1C33F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0BF11A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2D222C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E84E6E0" w14:textId="77777777" w:rsidR="000F46CD" w:rsidRPr="00736D42" w:rsidRDefault="000F46CD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99E0A4" w14:textId="77777777" w:rsidR="000F46CD" w:rsidRPr="00736D42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4BAF11" w14:textId="77777777" w:rsidR="000F46CD" w:rsidRPr="006B2DF0" w:rsidRDefault="000F46CD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8827EB" w14:textId="77777777" w:rsidR="000F46CD" w:rsidRPr="006B2DF0" w:rsidRDefault="000F46CD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024937" w:rsidRPr="006B2DF0" w14:paraId="5752E307" w14:textId="77777777" w:rsidTr="003D7A76">
        <w:trPr>
          <w:cantSplit/>
        </w:trPr>
        <w:tc>
          <w:tcPr>
            <w:tcW w:w="2779" w:type="dxa"/>
          </w:tcPr>
          <w:p w14:paraId="1AAC31D5" w14:textId="16D362A5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080" w:type="dxa"/>
          </w:tcPr>
          <w:p w14:paraId="5B00804F" w14:textId="77777777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473EED" w14:textId="77777777" w:rsidR="00024937" w:rsidRPr="006B2DF0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45D6F9" w14:textId="77777777" w:rsidR="00024937" w:rsidRPr="006B2DF0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54F63C" w14:textId="77777777" w:rsidR="00024937" w:rsidRPr="006B2DF0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77254E" w14:textId="77777777" w:rsidR="00024937" w:rsidRPr="00736D42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DEDC15" w14:textId="77777777" w:rsidR="00024937" w:rsidRPr="00736D42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ADD4B1" w14:textId="77777777" w:rsidR="00024937" w:rsidRPr="00736D42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C55396" w14:textId="77777777" w:rsidR="00024937" w:rsidRPr="00736D42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A244756" w14:textId="77777777" w:rsidR="00024937" w:rsidRPr="00736D42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D1574F" w14:textId="77777777" w:rsidR="00024937" w:rsidRPr="00736D42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760F2A7C" w14:textId="77777777" w:rsidR="00024937" w:rsidRPr="00736D42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EDDBBDD" w14:textId="77777777" w:rsidR="00024937" w:rsidRPr="00736D42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B7CE33A" w14:textId="77777777" w:rsidR="00024937" w:rsidRPr="00736D42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260F05" w14:textId="77777777" w:rsidR="00024937" w:rsidRPr="00736D42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1B22B0" w14:textId="77777777" w:rsidR="00024937" w:rsidRPr="00736D42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080E74AF" w14:textId="77777777" w:rsidR="00024937" w:rsidRPr="00736D42" w:rsidRDefault="00024937" w:rsidP="000F46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9F20A3" w14:textId="77777777" w:rsidR="00024937" w:rsidRPr="00736D42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B3D67F" w14:textId="77777777" w:rsidR="00024937" w:rsidRPr="006B2DF0" w:rsidRDefault="00024937" w:rsidP="000F46C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389257" w14:textId="77777777" w:rsidR="00024937" w:rsidRPr="006B2DF0" w:rsidRDefault="00024937" w:rsidP="000F4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7A2750" w:rsidRPr="006B2DF0" w14:paraId="75762ED2" w14:textId="77777777" w:rsidTr="003D7A76">
        <w:trPr>
          <w:cantSplit/>
        </w:trPr>
        <w:tc>
          <w:tcPr>
            <w:tcW w:w="2779" w:type="dxa"/>
            <w:vAlign w:val="bottom"/>
          </w:tcPr>
          <w:p w14:paraId="089CD472" w14:textId="3AB72509" w:rsidR="007A2750" w:rsidRPr="006B2DF0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เอกชน</w:t>
            </w:r>
          </w:p>
        </w:tc>
        <w:tc>
          <w:tcPr>
            <w:tcW w:w="1080" w:type="dxa"/>
          </w:tcPr>
          <w:p w14:paraId="038EC181" w14:textId="479FE42F" w:rsidR="007A2750" w:rsidRPr="006B2DF0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120</w:t>
            </w:r>
            <w:r w:rsidR="00374BD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974</w:t>
            </w:r>
          </w:p>
        </w:tc>
        <w:tc>
          <w:tcPr>
            <w:tcW w:w="180" w:type="dxa"/>
            <w:vAlign w:val="bottom"/>
          </w:tcPr>
          <w:p w14:paraId="16A22C29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84E082" w14:textId="160FDE6D" w:rsidR="007A2750" w:rsidRPr="006B2DF0" w:rsidRDefault="006908F5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63</w:t>
            </w:r>
            <w:r w:rsidR="00AF314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188</w:t>
            </w:r>
          </w:p>
        </w:tc>
        <w:tc>
          <w:tcPr>
            <w:tcW w:w="178" w:type="dxa"/>
            <w:vAlign w:val="bottom"/>
          </w:tcPr>
          <w:p w14:paraId="12A5BD3C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5970BF" w14:textId="448787B4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374BD2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440</w:t>
            </w:r>
          </w:p>
        </w:tc>
        <w:tc>
          <w:tcPr>
            <w:tcW w:w="180" w:type="dxa"/>
            <w:vAlign w:val="bottom"/>
          </w:tcPr>
          <w:p w14:paraId="31475A4E" w14:textId="77777777" w:rsidR="007A2750" w:rsidRPr="00736D42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603330" w14:textId="0E57E676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5</w:t>
            </w:r>
            <w:r w:rsidR="00AF314A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736</w:t>
            </w:r>
          </w:p>
        </w:tc>
        <w:tc>
          <w:tcPr>
            <w:tcW w:w="180" w:type="dxa"/>
            <w:vAlign w:val="bottom"/>
          </w:tcPr>
          <w:p w14:paraId="1A986B8B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4626253" w14:textId="7C10CAF3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374BD2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992</w:t>
            </w:r>
          </w:p>
        </w:tc>
        <w:tc>
          <w:tcPr>
            <w:tcW w:w="180" w:type="dxa"/>
          </w:tcPr>
          <w:p w14:paraId="2D62F826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D69628" w14:textId="40FDFB5C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AF314A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206</w:t>
            </w:r>
          </w:p>
        </w:tc>
        <w:tc>
          <w:tcPr>
            <w:tcW w:w="186" w:type="dxa"/>
            <w:vAlign w:val="bottom"/>
          </w:tcPr>
          <w:p w14:paraId="6B4B59E4" w14:textId="77777777" w:rsidR="007A2750" w:rsidRPr="00736D42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C4661B" w14:textId="59536381" w:rsidR="007A2750" w:rsidRPr="00736D42" w:rsidRDefault="0046660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sz w:val="26"/>
                <w:szCs w:val="26"/>
              </w:rPr>
              <w:t>56</w:t>
            </w:r>
            <w:r w:rsidR="00374BD2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6908F5" w:rsidRPr="006908F5">
              <w:rPr>
                <w:rFonts w:ascii="Angsana New" w:eastAsia="MS Mincho" w:hAnsi="Angsana New"/>
                <w:sz w:val="26"/>
                <w:szCs w:val="26"/>
              </w:rPr>
              <w:t>588</w:t>
            </w:r>
            <w:r w:rsidRPr="00736D4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D8DF166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72BCDC" w14:textId="29FA66FD" w:rsidR="007A2750" w:rsidRPr="00736D42" w:rsidRDefault="0046660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sz w:val="26"/>
                <w:szCs w:val="26"/>
              </w:rPr>
              <w:t>23</w:t>
            </w:r>
            <w:r w:rsidRPr="00736D42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11C3FF7E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D47C3" w14:textId="56B7B580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69</w:t>
            </w:r>
            <w:r w:rsidR="00374BD2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818</w:t>
            </w:r>
          </w:p>
        </w:tc>
        <w:tc>
          <w:tcPr>
            <w:tcW w:w="180" w:type="dxa"/>
          </w:tcPr>
          <w:p w14:paraId="0F26C628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D8C967D" w14:textId="2C4C066D" w:rsidR="007A2750" w:rsidRPr="006B2DF0" w:rsidRDefault="006908F5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71</w:t>
            </w:r>
            <w:r w:rsidR="00AF314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107</w:t>
            </w:r>
          </w:p>
        </w:tc>
      </w:tr>
      <w:tr w:rsidR="007A2750" w:rsidRPr="006B2DF0" w14:paraId="48202F33" w14:textId="77777777" w:rsidTr="003D7A76">
        <w:trPr>
          <w:cantSplit/>
        </w:trPr>
        <w:tc>
          <w:tcPr>
            <w:tcW w:w="2779" w:type="dxa"/>
            <w:vAlign w:val="bottom"/>
          </w:tcPr>
          <w:p w14:paraId="51EF2054" w14:textId="00FCD2C9" w:rsidR="007A2750" w:rsidRPr="006B2DF0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รัฐบาล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B82209" w14:textId="60F90E9E" w:rsidR="007A2750" w:rsidRPr="006B2DF0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83</w:t>
            </w:r>
            <w:r w:rsidR="00374BD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567</w:t>
            </w:r>
          </w:p>
        </w:tc>
        <w:tc>
          <w:tcPr>
            <w:tcW w:w="180" w:type="dxa"/>
            <w:vAlign w:val="bottom"/>
          </w:tcPr>
          <w:p w14:paraId="7BFEA635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3B3184" w14:textId="650A153D" w:rsidR="007A2750" w:rsidRPr="006B2DF0" w:rsidRDefault="006908F5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76</w:t>
            </w:r>
            <w:r w:rsidR="00AF314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034</w:t>
            </w:r>
          </w:p>
        </w:tc>
        <w:tc>
          <w:tcPr>
            <w:tcW w:w="178" w:type="dxa"/>
            <w:vAlign w:val="bottom"/>
          </w:tcPr>
          <w:p w14:paraId="40E7954E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57B106" w14:textId="2A3BDB81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12</w:t>
            </w:r>
            <w:r w:rsidR="00374BD2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523</w:t>
            </w:r>
          </w:p>
        </w:tc>
        <w:tc>
          <w:tcPr>
            <w:tcW w:w="180" w:type="dxa"/>
            <w:vAlign w:val="bottom"/>
          </w:tcPr>
          <w:p w14:paraId="322EE4EF" w14:textId="556CA5CF" w:rsidR="007A2750" w:rsidRPr="00736D42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116FAD" w14:textId="284EC77B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AF314A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337</w:t>
            </w:r>
          </w:p>
        </w:tc>
        <w:tc>
          <w:tcPr>
            <w:tcW w:w="180" w:type="dxa"/>
            <w:vAlign w:val="bottom"/>
          </w:tcPr>
          <w:p w14:paraId="53F62B4B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E7C838" w14:textId="5C5D4FC2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6</w:t>
            </w:r>
            <w:r w:rsidR="00374BD2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804</w:t>
            </w:r>
          </w:p>
        </w:tc>
        <w:tc>
          <w:tcPr>
            <w:tcW w:w="180" w:type="dxa"/>
            <w:vAlign w:val="bottom"/>
          </w:tcPr>
          <w:p w14:paraId="47F8DC5E" w14:textId="77777777" w:rsidR="007A2750" w:rsidRPr="00736D42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12ADBB0" w14:textId="31CCD012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AF314A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632</w:t>
            </w:r>
          </w:p>
        </w:tc>
        <w:tc>
          <w:tcPr>
            <w:tcW w:w="186" w:type="dxa"/>
            <w:vAlign w:val="bottom"/>
          </w:tcPr>
          <w:p w14:paraId="543ACB19" w14:textId="77777777" w:rsidR="007A2750" w:rsidRPr="00736D42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E8E67F4" w14:textId="3B7364B4" w:rsidR="007A2750" w:rsidRPr="00736D42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36EEBA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  <w:tab w:val="decimal" w:pos="290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7155C6" w14:textId="54EB22F5" w:rsidR="007A2750" w:rsidRPr="00736D42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29" w:right="-108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14:paraId="7CF45E99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DE1356" w14:textId="7A7CECBF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sz w:val="26"/>
                <w:szCs w:val="26"/>
              </w:rPr>
              <w:t>102</w:t>
            </w:r>
            <w:r w:rsidR="00374BD2" w:rsidRPr="00736D4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sz w:val="26"/>
                <w:szCs w:val="26"/>
              </w:rPr>
              <w:t>894</w:t>
            </w:r>
          </w:p>
        </w:tc>
        <w:tc>
          <w:tcPr>
            <w:tcW w:w="180" w:type="dxa"/>
            <w:vAlign w:val="bottom"/>
          </w:tcPr>
          <w:p w14:paraId="7398988A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20DF38" w14:textId="450D8B6A" w:rsidR="007A2750" w:rsidRPr="006B2DF0" w:rsidRDefault="006908F5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81</w:t>
            </w:r>
            <w:r w:rsidR="00AF314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/>
              </w:rPr>
              <w:t>003</w:t>
            </w:r>
          </w:p>
        </w:tc>
      </w:tr>
      <w:tr w:rsidR="007A2750" w:rsidRPr="006B2DF0" w14:paraId="13946335" w14:textId="77777777" w:rsidTr="003D7A76">
        <w:trPr>
          <w:cantSplit/>
        </w:trPr>
        <w:tc>
          <w:tcPr>
            <w:tcW w:w="2779" w:type="dxa"/>
          </w:tcPr>
          <w:p w14:paraId="15BF98CA" w14:textId="77777777" w:rsidR="007A2750" w:rsidRPr="006B2DF0" w:rsidRDefault="007A2750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552804" w14:textId="7988C903" w:rsidR="007A2750" w:rsidRPr="006B2DF0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204</w:t>
            </w:r>
            <w:r w:rsidR="00374BD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541</w:t>
            </w:r>
          </w:p>
        </w:tc>
        <w:tc>
          <w:tcPr>
            <w:tcW w:w="180" w:type="dxa"/>
            <w:vAlign w:val="bottom"/>
          </w:tcPr>
          <w:p w14:paraId="47ED08DB" w14:textId="77777777" w:rsidR="007A2750" w:rsidRPr="006B2DF0" w:rsidRDefault="007A2750" w:rsidP="007A275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98682" w14:textId="1FD770EB" w:rsidR="007A2750" w:rsidRPr="006B2DF0" w:rsidRDefault="006908F5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139</w:t>
            </w:r>
            <w:r w:rsidR="00AF31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222</w:t>
            </w:r>
          </w:p>
        </w:tc>
        <w:tc>
          <w:tcPr>
            <w:tcW w:w="178" w:type="dxa"/>
            <w:vAlign w:val="bottom"/>
          </w:tcPr>
          <w:p w14:paraId="302A17F9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E670EA" w14:textId="3A97B56C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14</w:t>
            </w:r>
            <w:r w:rsidR="00374BD2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963</w:t>
            </w:r>
          </w:p>
        </w:tc>
        <w:tc>
          <w:tcPr>
            <w:tcW w:w="180" w:type="dxa"/>
          </w:tcPr>
          <w:p w14:paraId="7886A974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FCF49" w14:textId="268DE1AB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</w:t>
            </w:r>
            <w:r w:rsidR="00AF314A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073</w:t>
            </w:r>
          </w:p>
        </w:tc>
        <w:tc>
          <w:tcPr>
            <w:tcW w:w="180" w:type="dxa"/>
          </w:tcPr>
          <w:p w14:paraId="1C5FFF02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C6C140" w14:textId="7E80E7F1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</w:t>
            </w:r>
            <w:r w:rsidR="00374BD2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796</w:t>
            </w:r>
          </w:p>
        </w:tc>
        <w:tc>
          <w:tcPr>
            <w:tcW w:w="180" w:type="dxa"/>
          </w:tcPr>
          <w:p w14:paraId="48F07FB4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D5FF2DB" w14:textId="4EF161F6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</w:t>
            </w:r>
            <w:r w:rsidR="00AF314A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838</w:t>
            </w:r>
          </w:p>
        </w:tc>
        <w:tc>
          <w:tcPr>
            <w:tcW w:w="186" w:type="dxa"/>
          </w:tcPr>
          <w:p w14:paraId="74F4ACEC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99AD31E" w14:textId="60CD3AEC" w:rsidR="007A2750" w:rsidRPr="00736D42" w:rsidRDefault="0046660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56</w:t>
            </w:r>
            <w:r w:rsidR="00374BD2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="006908F5"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588</w:t>
            </w: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3A209A0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583643" w14:textId="62A75682" w:rsidR="007A2750" w:rsidRPr="00736D42" w:rsidRDefault="0046660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</w:t>
            </w:r>
            <w:r w:rsidR="006908F5"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23</w:t>
            </w:r>
            <w:r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14:paraId="15267AFD" w14:textId="77777777" w:rsidR="007A2750" w:rsidRPr="00736D42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8FCCD" w14:textId="361CF5FB" w:rsidR="007A2750" w:rsidRPr="00736D42" w:rsidRDefault="006908F5" w:rsidP="007A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172</w:t>
            </w:r>
            <w:r w:rsidR="00374BD2" w:rsidRPr="00736D4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6908F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712</w:t>
            </w:r>
          </w:p>
        </w:tc>
        <w:tc>
          <w:tcPr>
            <w:tcW w:w="180" w:type="dxa"/>
          </w:tcPr>
          <w:p w14:paraId="0B17037E" w14:textId="77777777" w:rsidR="007A2750" w:rsidRPr="006B2DF0" w:rsidRDefault="007A2750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DA30A" w14:textId="6A2292DE" w:rsidR="007A2750" w:rsidRPr="006B2DF0" w:rsidRDefault="006908F5" w:rsidP="007A27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152</w:t>
            </w:r>
            <w:r w:rsidR="00AF314A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110</w:t>
            </w:r>
          </w:p>
        </w:tc>
      </w:tr>
      <w:tr w:rsidR="00CA56FB" w:rsidRPr="006B2DF0" w14:paraId="108655CF" w14:textId="77777777" w:rsidTr="00CA56FB">
        <w:trPr>
          <w:cantSplit/>
        </w:trPr>
        <w:tc>
          <w:tcPr>
            <w:tcW w:w="2779" w:type="dxa"/>
          </w:tcPr>
          <w:p w14:paraId="738D1873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EFF5EE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BA7291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1CA0CFB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F60A6AB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9E6AB6B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4ACB4F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6692AE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  <w:tab w:val="left" w:pos="552"/>
              </w:tabs>
              <w:spacing w:line="240" w:lineRule="atLeast"/>
              <w:ind w:right="-27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15F627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C9100F2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DE2865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62C0746B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C3F22E3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2A1529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7AB6AA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8BE5978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797B35E5" w14:textId="77777777" w:rsidR="00CA56FB" w:rsidRPr="006B2DF0" w:rsidRDefault="00CA56FB" w:rsidP="00264ED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CF9937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3592BE" w14:textId="77777777" w:rsidR="00CA56FB" w:rsidRPr="006B2DF0" w:rsidRDefault="00CA56FB" w:rsidP="00264ED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34B72F7" w14:textId="77777777" w:rsidR="00CA56FB" w:rsidRPr="006B2DF0" w:rsidRDefault="00CA56FB" w:rsidP="0026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</w:tbl>
    <w:p w14:paraId="38D9D774" w14:textId="43DEE7AF" w:rsidR="00D22BEA" w:rsidRPr="006B2DF0" w:rsidRDefault="000C7CDE" w:rsidP="000C7C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 w:rsidR="006C237D" w:rsidRPr="006B2DF0"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6B2DF0">
        <w:rPr>
          <w:rFonts w:ascii="Angsana New" w:hAnsi="Angsana New"/>
          <w:sz w:val="30"/>
          <w:szCs w:val="30"/>
          <w:cs/>
        </w:rPr>
        <w:t>ในประเทศ</w:t>
      </w:r>
      <w:r w:rsidR="006C237D" w:rsidRPr="006B2DF0">
        <w:rPr>
          <w:rFonts w:ascii="Angsana New" w:hAnsi="Angsana New" w:hint="cs"/>
          <w:sz w:val="30"/>
          <w:szCs w:val="30"/>
          <w:cs/>
        </w:rPr>
        <w:t>ไทย</w:t>
      </w:r>
      <w:r w:rsidRPr="006B2DF0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182B3E08" w14:textId="77777777" w:rsidR="0067034C" w:rsidRPr="006B2DF0" w:rsidRDefault="0067034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</w:rPr>
      </w:pPr>
    </w:p>
    <w:p w14:paraId="74ACC8FA" w14:textId="46345A3A" w:rsidR="004C6EE4" w:rsidRPr="006B2DF0" w:rsidRDefault="004C6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 w:rsidRPr="006B2DF0">
        <w:rPr>
          <w:rFonts w:ascii="Angsana New" w:hAnsi="Angsana New"/>
          <w:cs/>
        </w:rPr>
        <w:br w:type="page"/>
      </w:r>
    </w:p>
    <w:tbl>
      <w:tblPr>
        <w:tblW w:w="141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080"/>
        <w:gridCol w:w="246"/>
        <w:gridCol w:w="1104"/>
        <w:gridCol w:w="267"/>
        <w:gridCol w:w="1173"/>
        <w:gridCol w:w="273"/>
        <w:gridCol w:w="1167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F55AD" w:rsidRPr="006B2DF0" w14:paraId="30134FFB" w14:textId="311AC33F" w:rsidTr="00BF55AD">
        <w:trPr>
          <w:trHeight w:val="87"/>
          <w:tblHeader/>
        </w:trPr>
        <w:tc>
          <w:tcPr>
            <w:tcW w:w="3312" w:type="dxa"/>
            <w:vAlign w:val="bottom"/>
          </w:tcPr>
          <w:p w14:paraId="6E0CDAEC" w14:textId="77777777" w:rsidR="00BF55AD" w:rsidRPr="006B2DF0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</w:tcPr>
          <w:p w14:paraId="6AC11DC1" w14:textId="3B208ED8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F55AD" w:rsidRPr="006B2DF0" w14:paraId="79310642" w14:textId="23CD997D" w:rsidTr="00BF55AD">
        <w:trPr>
          <w:trHeight w:val="87"/>
          <w:tblHeader/>
        </w:trPr>
        <w:tc>
          <w:tcPr>
            <w:tcW w:w="3312" w:type="dxa"/>
            <w:vAlign w:val="bottom"/>
          </w:tcPr>
          <w:p w14:paraId="53F732D7" w14:textId="77777777" w:rsidR="00BF55AD" w:rsidRPr="006B2DF0" w:rsidRDefault="00BF55AD" w:rsidP="00D17657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2FD08AB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ขายเครื่องมือและ</w:t>
            </w:r>
          </w:p>
          <w:p w14:paraId="50426136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 xml:space="preserve">อุปกรณ์ทางการแพทย์ </w:t>
            </w:r>
          </w:p>
          <w:p w14:paraId="4D6643BD" w14:textId="1D982D56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วัสดุการแพทย์</w:t>
            </w:r>
          </w:p>
        </w:tc>
        <w:tc>
          <w:tcPr>
            <w:tcW w:w="267" w:type="dxa"/>
          </w:tcPr>
          <w:p w14:paraId="67417722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25F440DF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บริการเครื่องมือแพทย์</w:t>
            </w:r>
          </w:p>
          <w:p w14:paraId="3CE659B8" w14:textId="77777777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ณ ศูนย์ตรวจการนอนหลับ</w:t>
            </w:r>
          </w:p>
          <w:p w14:paraId="55844C82" w14:textId="37150826" w:rsidR="00BF55AD" w:rsidRPr="006B2DF0" w:rsidRDefault="00BF55AD" w:rsidP="00BF55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และบริการซ่อมแซม</w:t>
            </w:r>
          </w:p>
        </w:tc>
        <w:tc>
          <w:tcPr>
            <w:tcW w:w="270" w:type="dxa"/>
          </w:tcPr>
          <w:p w14:paraId="4F780C6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30" w:type="dxa"/>
            <w:gridSpan w:val="3"/>
          </w:tcPr>
          <w:p w14:paraId="5524D64E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C6103A9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48AB92F1" w14:textId="0676CE1B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บริการอื่นๆ</w:t>
            </w:r>
          </w:p>
        </w:tc>
        <w:tc>
          <w:tcPr>
            <w:tcW w:w="270" w:type="dxa"/>
          </w:tcPr>
          <w:p w14:paraId="3E5032A0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50B196D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1BCD559A" w14:textId="77777777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14:paraId="218616FF" w14:textId="41B487F5" w:rsidR="00BF55AD" w:rsidRPr="006B2DF0" w:rsidRDefault="00BF55AD" w:rsidP="00D17657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F55AD" w:rsidRPr="006B2DF0" w14:paraId="56C30272" w14:textId="302CEC29" w:rsidTr="00BF55AD">
        <w:tc>
          <w:tcPr>
            <w:tcW w:w="3312" w:type="dxa"/>
            <w:vAlign w:val="bottom"/>
          </w:tcPr>
          <w:p w14:paraId="5893C365" w14:textId="6FEA5B34" w:rsidR="00BF55AD" w:rsidRPr="006B2DF0" w:rsidRDefault="00BF55AD" w:rsidP="00BF55AD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="00A725F8" w:rsidRPr="00A725F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สาม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6908F5" w:rsidRPr="006908F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="009B1C6B" w:rsidRPr="006B2DF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</w:t>
            </w:r>
            <w:r w:rsidR="00A725F8" w:rsidRPr="00A725F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BBECB5" w14:textId="1A04A8D6" w:rsidR="00BF55AD" w:rsidRPr="006B2DF0" w:rsidRDefault="006908F5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246" w:type="dxa"/>
          </w:tcPr>
          <w:p w14:paraId="3F74AEA0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7A5C05EA" w14:textId="6EDF3CE8" w:rsidR="00BF55AD" w:rsidRPr="006B2DF0" w:rsidRDefault="006908F5" w:rsidP="00BF55AD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67" w:type="dxa"/>
          </w:tcPr>
          <w:p w14:paraId="375BE163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AE264B6" w14:textId="55D9486B" w:rsidR="00BF55AD" w:rsidRPr="006B2DF0" w:rsidRDefault="006908F5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273" w:type="dxa"/>
          </w:tcPr>
          <w:p w14:paraId="3A3E7A7A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09ED646E" w14:textId="33435572" w:rsidR="00BF55AD" w:rsidRPr="006B2DF0" w:rsidRDefault="006908F5" w:rsidP="00BF55AD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</w:tcPr>
          <w:p w14:paraId="733275B9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DB2906" w14:textId="4AE1F809" w:rsidR="00BF55AD" w:rsidRPr="006B2DF0" w:rsidRDefault="006908F5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6908F5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270" w:type="dxa"/>
          </w:tcPr>
          <w:p w14:paraId="7FC1BDE4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9ED7A0" w14:textId="48093409" w:rsidR="00BF55AD" w:rsidRPr="006B2DF0" w:rsidRDefault="006908F5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val="en-GB" w:eastAsia="en-GB" w:bidi="ar-SA"/>
              </w:rPr>
            </w:pPr>
            <w:r w:rsidRPr="006908F5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D673B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DE23C3" w14:textId="32076614" w:rsidR="00BF55AD" w:rsidRPr="006B2DF0" w:rsidRDefault="006908F5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/>
                <w:sz w:val="26"/>
                <w:szCs w:val="26"/>
                <w:lang w:eastAsia="en-GB"/>
              </w:rPr>
              <w:t>2569</w:t>
            </w:r>
          </w:p>
        </w:tc>
        <w:tc>
          <w:tcPr>
            <w:tcW w:w="270" w:type="dxa"/>
          </w:tcPr>
          <w:p w14:paraId="12442666" w14:textId="77777777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66CAB39" w14:textId="2F5B5683" w:rsidR="00BF55AD" w:rsidRPr="006B2DF0" w:rsidRDefault="006908F5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/>
                <w:sz w:val="26"/>
                <w:szCs w:val="26"/>
                <w:lang w:eastAsia="en-GB"/>
              </w:rPr>
              <w:t>2568</w:t>
            </w:r>
          </w:p>
        </w:tc>
      </w:tr>
      <w:tr w:rsidR="00BF55AD" w:rsidRPr="006B2DF0" w14:paraId="1112532B" w14:textId="77777777" w:rsidTr="00BF55AD">
        <w:tc>
          <w:tcPr>
            <w:tcW w:w="3312" w:type="dxa"/>
          </w:tcPr>
          <w:p w14:paraId="74DFF499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0" w:type="dxa"/>
            <w:gridSpan w:val="15"/>
            <w:tcBorders>
              <w:left w:val="nil"/>
              <w:right w:val="nil"/>
            </w:tcBorders>
            <w:vAlign w:val="bottom"/>
          </w:tcPr>
          <w:p w14:paraId="5C42FDE0" w14:textId="2DD922F1" w:rsidR="00BF55AD" w:rsidRPr="006B2DF0" w:rsidRDefault="00BF55AD" w:rsidP="00BF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6B2DF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BF55AD" w:rsidRPr="006B2DF0" w14:paraId="05134A5F" w14:textId="51F18ABD" w:rsidTr="00BF55AD">
        <w:tc>
          <w:tcPr>
            <w:tcW w:w="3312" w:type="dxa"/>
          </w:tcPr>
          <w:p w14:paraId="1241A9C8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การจำแนกรายได้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1B1360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35C3532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159834B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020E875A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026B3688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6617A0A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337BF033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4BAA12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6349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CDC0DE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0EEFD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3CB0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218CF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9C8590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64571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BF55AD" w:rsidRPr="006B2DF0" w14:paraId="5C09962D" w14:textId="366EE74D" w:rsidTr="00BF55AD">
        <w:tc>
          <w:tcPr>
            <w:tcW w:w="3312" w:type="dxa"/>
          </w:tcPr>
          <w:p w14:paraId="5018D462" w14:textId="77777777" w:rsidR="00BF55AD" w:rsidRPr="006B2DF0" w:rsidRDefault="00BF55AD" w:rsidP="00730F80">
            <w:pPr>
              <w:ind w:left="72" w:right="-115" w:hanging="72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98A471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14:paraId="71E97204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3C80408" w14:textId="77777777" w:rsidR="00BF55AD" w:rsidRPr="006B2DF0" w:rsidRDefault="00BF55AD" w:rsidP="00730F80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14:paraId="4B4F750E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424A853C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14:paraId="3FE61EE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7A3C17B2" w14:textId="77777777" w:rsidR="00BF55AD" w:rsidRPr="006B2DF0" w:rsidRDefault="00BF55AD" w:rsidP="00730F80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660611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03A47F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5CA92C0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6C97D5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40C9A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C43D0C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CE0896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AC40CD" w14:textId="77777777" w:rsidR="00BF55AD" w:rsidRPr="006B2DF0" w:rsidRDefault="00BF55AD" w:rsidP="00730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EF0EFC" w:rsidRPr="006B2DF0" w14:paraId="540160C5" w14:textId="063ECB6C" w:rsidTr="001D0254">
        <w:tc>
          <w:tcPr>
            <w:tcW w:w="3312" w:type="dxa"/>
            <w:vAlign w:val="bottom"/>
          </w:tcPr>
          <w:p w14:paraId="76D32758" w14:textId="77777777" w:rsidR="00EF0EFC" w:rsidRPr="006B2DF0" w:rsidRDefault="00EF0EFC" w:rsidP="00EF0EFC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99437F" w14:textId="5FA68544" w:rsidR="00EF0EFC" w:rsidRPr="006B2DF0" w:rsidRDefault="006908F5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79</w:t>
            </w:r>
            <w:r w:rsidR="002111A0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 w:bidi="th-TH"/>
              </w:rPr>
              <w:t>977</w:t>
            </w:r>
          </w:p>
        </w:tc>
        <w:tc>
          <w:tcPr>
            <w:tcW w:w="246" w:type="dxa"/>
            <w:vAlign w:val="bottom"/>
          </w:tcPr>
          <w:p w14:paraId="1BBF219A" w14:textId="77777777" w:rsidR="00EF0EFC" w:rsidRPr="006B2DF0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0E78C8D8" w14:textId="761E160B" w:rsidR="00EF0EFC" w:rsidRPr="00C526FA" w:rsidRDefault="006908F5" w:rsidP="00EF0E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138</w:t>
            </w:r>
            <w:r w:rsidR="00AF314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168</w:t>
            </w:r>
          </w:p>
        </w:tc>
        <w:tc>
          <w:tcPr>
            <w:tcW w:w="267" w:type="dxa"/>
            <w:vAlign w:val="bottom"/>
          </w:tcPr>
          <w:p w14:paraId="4ABDCD47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E78E938" w14:textId="22B517A1" w:rsidR="00EF0EFC" w:rsidRPr="00C526FA" w:rsidRDefault="006908F5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</w:t>
            </w:r>
            <w:r w:rsidR="00774325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439</w:t>
            </w:r>
          </w:p>
        </w:tc>
        <w:tc>
          <w:tcPr>
            <w:tcW w:w="273" w:type="dxa"/>
          </w:tcPr>
          <w:p w14:paraId="2F97EDAD" w14:textId="77777777" w:rsidR="00EF0EFC" w:rsidRPr="00C526FA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7285C1B6" w14:textId="3359A135" w:rsidR="00EF0EFC" w:rsidRPr="00C526FA" w:rsidRDefault="006908F5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4</w:t>
            </w:r>
            <w:r w:rsidR="00AF314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172</w:t>
            </w:r>
          </w:p>
        </w:tc>
        <w:tc>
          <w:tcPr>
            <w:tcW w:w="270" w:type="dxa"/>
            <w:vAlign w:val="bottom"/>
          </w:tcPr>
          <w:p w14:paraId="10656858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60A9F3" w14:textId="782CC612" w:rsidR="00EF0EFC" w:rsidRPr="00C526FA" w:rsidRDefault="006908F5" w:rsidP="00774325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883</w:t>
            </w:r>
          </w:p>
        </w:tc>
        <w:tc>
          <w:tcPr>
            <w:tcW w:w="270" w:type="dxa"/>
            <w:vAlign w:val="bottom"/>
          </w:tcPr>
          <w:p w14:paraId="206488AD" w14:textId="77777777" w:rsidR="00EF0EFC" w:rsidRPr="00C526FA" w:rsidRDefault="00EF0EFC" w:rsidP="00774325">
            <w:pPr>
              <w:pStyle w:val="acctfourfigures"/>
              <w:tabs>
                <w:tab w:val="decimal" w:pos="340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C0D91" w14:textId="2D30331C" w:rsidR="00EF0EFC" w:rsidRPr="00C526FA" w:rsidRDefault="00EF0EFC" w:rsidP="00EF0EF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79" w:right="-110"/>
              <w:jc w:val="center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8F48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A57221" w14:textId="2FA4D178" w:rsidR="00EF0EFC" w:rsidRPr="006B2DF0" w:rsidRDefault="006908F5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84</w:t>
            </w:r>
            <w:r w:rsidR="002111A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FB1B0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EA4A2" w14:textId="1CA62B70" w:rsidR="00EF0EFC" w:rsidRPr="006B2DF0" w:rsidRDefault="006908F5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142</w:t>
            </w:r>
            <w:r w:rsidR="00AF314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340</w:t>
            </w:r>
          </w:p>
        </w:tc>
      </w:tr>
      <w:tr w:rsidR="00EF0EFC" w:rsidRPr="006B2DF0" w14:paraId="1DCBDB49" w14:textId="76CEAFBE" w:rsidTr="001D0254">
        <w:tc>
          <w:tcPr>
            <w:tcW w:w="3312" w:type="dxa"/>
            <w:vAlign w:val="bottom"/>
          </w:tcPr>
          <w:p w14:paraId="53EA5163" w14:textId="77777777" w:rsidR="00EF0EFC" w:rsidRPr="006B2DF0" w:rsidRDefault="00EF0EFC" w:rsidP="00EF0EFC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F412B6A" w14:textId="5A7D51E9" w:rsidR="00EF0EFC" w:rsidRPr="006B2DF0" w:rsidRDefault="002111A0" w:rsidP="002111A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622B634A" w14:textId="77777777" w:rsidR="00EF0EFC" w:rsidRPr="006B2DF0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358CE94C" w14:textId="463C2338" w:rsidR="00EF0EFC" w:rsidRPr="00C526FA" w:rsidRDefault="00EF0EFC" w:rsidP="00EF0EF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526FA">
              <w:rPr>
                <w:rFonts w:ascii="Angsana New" w:hAnsi="Angsana New" w:cs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9DED329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7457C1D4" w14:textId="0A5CBF46" w:rsidR="00EF0EFC" w:rsidRPr="00C526FA" w:rsidRDefault="006908F5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</w:t>
            </w:r>
            <w:r w:rsidR="002111A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595</w:t>
            </w:r>
          </w:p>
        </w:tc>
        <w:tc>
          <w:tcPr>
            <w:tcW w:w="273" w:type="dxa"/>
          </w:tcPr>
          <w:p w14:paraId="65B3DE9F" w14:textId="77777777" w:rsidR="00EF0EFC" w:rsidRPr="00C526FA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4070564C" w14:textId="00156285" w:rsidR="00EF0EFC" w:rsidRPr="00C526FA" w:rsidRDefault="006908F5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2</w:t>
            </w:r>
            <w:r w:rsidR="00AF314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791</w:t>
            </w:r>
          </w:p>
        </w:tc>
        <w:tc>
          <w:tcPr>
            <w:tcW w:w="270" w:type="dxa"/>
            <w:vAlign w:val="bottom"/>
          </w:tcPr>
          <w:p w14:paraId="30AB87F6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8BC6DA" w14:textId="0D3AFD4F" w:rsidR="00EF0EFC" w:rsidRPr="00C526FA" w:rsidRDefault="006908F5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</w:t>
            </w:r>
            <w:r w:rsidR="002111A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564</w:t>
            </w:r>
          </w:p>
        </w:tc>
        <w:tc>
          <w:tcPr>
            <w:tcW w:w="270" w:type="dxa"/>
            <w:vAlign w:val="bottom"/>
          </w:tcPr>
          <w:p w14:paraId="705874E8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C89CEB6" w14:textId="49CCFFF1" w:rsidR="00EF0EFC" w:rsidRPr="00C526FA" w:rsidRDefault="006908F5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</w:t>
            </w:r>
            <w:r w:rsidR="00AF314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356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3FDBE3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E342D3" w14:textId="43CDE66A" w:rsidR="00EF0EFC" w:rsidRPr="006B2DF0" w:rsidRDefault="006908F5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8</w:t>
            </w:r>
            <w:r w:rsidR="002111A0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749114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90481" w14:textId="1271C2C3" w:rsidR="00EF0EFC" w:rsidRPr="006B2DF0" w:rsidRDefault="006908F5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6</w:t>
            </w:r>
            <w:r w:rsidR="00AF314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sz w:val="26"/>
                <w:szCs w:val="26"/>
                <w:lang w:val="en-US" w:eastAsia="en-GB"/>
              </w:rPr>
              <w:t>147</w:t>
            </w:r>
          </w:p>
        </w:tc>
      </w:tr>
      <w:tr w:rsidR="00EF0EFC" w:rsidRPr="006B2DF0" w14:paraId="17461825" w14:textId="106ECC11" w:rsidTr="001D0254">
        <w:tc>
          <w:tcPr>
            <w:tcW w:w="3312" w:type="dxa"/>
          </w:tcPr>
          <w:p w14:paraId="30A837B8" w14:textId="77777777" w:rsidR="00EF0EFC" w:rsidRPr="006B2DF0" w:rsidRDefault="00EF0EFC" w:rsidP="00EF0EFC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 w:bidi="ar-SA"/>
              </w:rPr>
            </w:pPr>
            <w:r w:rsidRPr="006B2DF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E4A29" w14:textId="4009E0A6" w:rsidR="00EF0EFC" w:rsidRPr="006B2DF0" w:rsidRDefault="006908F5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79</w:t>
            </w:r>
            <w:r w:rsidR="002111A0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977</w:t>
            </w:r>
          </w:p>
        </w:tc>
        <w:tc>
          <w:tcPr>
            <w:tcW w:w="246" w:type="dxa"/>
          </w:tcPr>
          <w:p w14:paraId="621FE933" w14:textId="77777777" w:rsidR="00EF0EFC" w:rsidRPr="006B2DF0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22F5A" w14:textId="21E9239D" w:rsidR="00EF0EFC" w:rsidRPr="00C526FA" w:rsidRDefault="006908F5" w:rsidP="00EF0EF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138</w:t>
            </w:r>
            <w:r w:rsidR="00AF314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168</w:t>
            </w:r>
          </w:p>
        </w:tc>
        <w:tc>
          <w:tcPr>
            <w:tcW w:w="267" w:type="dxa"/>
          </w:tcPr>
          <w:p w14:paraId="6F1F8A20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2E656" w14:textId="425443B9" w:rsidR="00EF0EFC" w:rsidRPr="00C526FA" w:rsidRDefault="006908F5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5</w:t>
            </w:r>
            <w:r w:rsidR="002111A0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034</w:t>
            </w:r>
          </w:p>
        </w:tc>
        <w:tc>
          <w:tcPr>
            <w:tcW w:w="273" w:type="dxa"/>
          </w:tcPr>
          <w:p w14:paraId="124B3CB3" w14:textId="77777777" w:rsidR="00EF0EFC" w:rsidRPr="00C526FA" w:rsidRDefault="00EF0EFC" w:rsidP="00EF0EFC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44F21" w14:textId="4192857D" w:rsidR="00EF0EFC" w:rsidRPr="00C526FA" w:rsidRDefault="006908F5" w:rsidP="00EF0EF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6</w:t>
            </w:r>
            <w:r w:rsidR="00AF314A"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 w:bidi="th-TH"/>
              </w:rPr>
              <w:t>963</w:t>
            </w:r>
          </w:p>
        </w:tc>
        <w:tc>
          <w:tcPr>
            <w:tcW w:w="270" w:type="dxa"/>
          </w:tcPr>
          <w:p w14:paraId="023C965C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0F427" w14:textId="5CFBC861" w:rsidR="00EF0EFC" w:rsidRPr="00C526FA" w:rsidRDefault="006908F5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7</w:t>
            </w:r>
            <w:r w:rsidR="00774325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447</w:t>
            </w:r>
          </w:p>
        </w:tc>
        <w:tc>
          <w:tcPr>
            <w:tcW w:w="270" w:type="dxa"/>
          </w:tcPr>
          <w:p w14:paraId="478366DE" w14:textId="77777777" w:rsidR="00EF0EFC" w:rsidRPr="00C526FA" w:rsidRDefault="00EF0EFC" w:rsidP="00EF0EFC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E364E" w14:textId="4161EF63" w:rsidR="00EF0EFC" w:rsidRPr="00C526FA" w:rsidRDefault="006908F5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3</w:t>
            </w:r>
            <w:r w:rsidR="00AF314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356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56D1D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7AB28" w14:textId="0673733F" w:rsidR="00EF0EFC" w:rsidRPr="006B2DF0" w:rsidRDefault="006908F5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92</w:t>
            </w:r>
            <w:r w:rsidR="002111A0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458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37728A" w14:textId="77777777" w:rsidR="00EF0EFC" w:rsidRPr="006B2DF0" w:rsidRDefault="00EF0EFC" w:rsidP="00EF0EFC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75DC1" w14:textId="6FB7DF4F" w:rsidR="00EF0EFC" w:rsidRPr="006B2DF0" w:rsidRDefault="006908F5" w:rsidP="00EF0EF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148</w:t>
            </w:r>
            <w:r w:rsidR="00AF314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6908F5">
              <w:rPr>
                <w:rFonts w:ascii="Angsana New" w:hAnsi="Angsana New" w:cs="Angsana New"/>
                <w:b/>
                <w:bCs/>
                <w:sz w:val="26"/>
                <w:szCs w:val="26"/>
                <w:lang w:val="en-US" w:eastAsia="en-GB"/>
              </w:rPr>
              <w:t>487</w:t>
            </w:r>
          </w:p>
        </w:tc>
      </w:tr>
    </w:tbl>
    <w:p w14:paraId="7718F3B1" w14:textId="77777777" w:rsidR="00F7477C" w:rsidRPr="006B2DF0" w:rsidRDefault="00F7477C" w:rsidP="0064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424A29B9" w:rsidR="00F7477C" w:rsidRPr="006B2DF0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  <w:cs/>
        </w:rPr>
        <w:sectPr w:rsidR="00F7477C" w:rsidRPr="006B2DF0" w:rsidSect="00CF1A4A"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6279C42A" w:rsidR="00DC794B" w:rsidRPr="006B2DF0" w:rsidRDefault="00DC794B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5D11DD" w:rsidRDefault="00DC794B" w:rsidP="005D1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3AD0782" w14:textId="168AE2A6" w:rsidR="00DC794B" w:rsidRPr="006B2DF0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 w:rsidRPr="006B2DF0">
        <w:rPr>
          <w:rFonts w:ascii="Angsana New" w:hAnsi="Angsana New"/>
          <w:sz w:val="30"/>
          <w:szCs w:val="30"/>
        </w:rPr>
        <w:t xml:space="preserve">    </w:t>
      </w:r>
      <w:r w:rsidRPr="006B2DF0">
        <w:rPr>
          <w:rFonts w:ascii="Angsana New" w:hAnsi="Angsana New"/>
          <w:sz w:val="30"/>
          <w:szCs w:val="30"/>
          <w:cs/>
        </w:rPr>
        <w:t>ถ่วงน้ำหนักที่คาดไว้</w:t>
      </w:r>
      <w:r w:rsidR="003323A7">
        <w:rPr>
          <w:rFonts w:ascii="Angsana New" w:hAnsi="Angsana New" w:hint="cs"/>
          <w:sz w:val="30"/>
          <w:szCs w:val="30"/>
          <w:cs/>
        </w:rPr>
        <w:t>จะเกิดขึ้นกับกำไร</w:t>
      </w:r>
      <w:r w:rsidRPr="006B2DF0">
        <w:rPr>
          <w:rFonts w:ascii="Angsana New" w:hAnsi="Angsana New"/>
          <w:sz w:val="30"/>
          <w:szCs w:val="30"/>
          <w:cs/>
        </w:rPr>
        <w:t>ก่อนภาษี</w:t>
      </w:r>
      <w:r w:rsidR="003323A7">
        <w:rPr>
          <w:rFonts w:ascii="Angsana New" w:hAnsi="Angsana New" w:hint="cs"/>
          <w:sz w:val="30"/>
          <w:szCs w:val="30"/>
          <w:cs/>
        </w:rPr>
        <w:t>เงินได้</w:t>
      </w:r>
      <w:r w:rsidRPr="006B2DF0">
        <w:rPr>
          <w:rFonts w:ascii="Angsana New" w:hAnsi="Angsana New"/>
          <w:sz w:val="30"/>
          <w:szCs w:val="30"/>
          <w:cs/>
        </w:rPr>
        <w:t>ของงวดระหว่างกาล อัตราภาษีเงิ</w:t>
      </w:r>
      <w:r w:rsidR="00764D76" w:rsidRPr="006B2DF0">
        <w:rPr>
          <w:rFonts w:ascii="Angsana New" w:hAnsi="Angsana New"/>
          <w:sz w:val="30"/>
          <w:szCs w:val="30"/>
          <w:cs/>
        </w:rPr>
        <w:t>นได้ที่แท้จริง</w:t>
      </w:r>
      <w:r w:rsidR="00614789" w:rsidRPr="006B2DF0">
        <w:rPr>
          <w:rFonts w:ascii="Angsana New" w:hAnsi="Angsana New"/>
          <w:sz w:val="30"/>
          <w:szCs w:val="30"/>
          <w:cs/>
        </w:rPr>
        <w:t>ของ</w:t>
      </w:r>
      <w:r w:rsidR="003323A7">
        <w:rPr>
          <w:rFonts w:ascii="Angsana New" w:hAnsi="Angsana New"/>
          <w:sz w:val="30"/>
          <w:szCs w:val="30"/>
          <w:cs/>
        </w:rPr>
        <w:br/>
      </w:r>
      <w:r w:rsidR="00614789" w:rsidRPr="006B2DF0">
        <w:rPr>
          <w:rFonts w:ascii="Angsana New" w:hAnsi="Angsana New"/>
          <w:sz w:val="30"/>
          <w:szCs w:val="30"/>
          <w:cs/>
        </w:rPr>
        <w:t>กลุ่มบริษัท</w:t>
      </w:r>
      <w:r w:rsidR="00E70F70" w:rsidRPr="006B2DF0">
        <w:rPr>
          <w:rFonts w:ascii="Angsana New" w:hAnsi="Angsana New"/>
          <w:sz w:val="30"/>
          <w:szCs w:val="30"/>
          <w:cs/>
        </w:rPr>
        <w:t>และบริษัท</w:t>
      </w:r>
      <w:r w:rsidRPr="006B2DF0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A725F8" w:rsidRPr="00A725F8">
        <w:rPr>
          <w:rFonts w:ascii="Angsana New" w:hAnsi="Angsana New" w:hint="cs"/>
          <w:sz w:val="30"/>
          <w:szCs w:val="30"/>
          <w:cs/>
        </w:rPr>
        <w:t>สาม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908F5" w:rsidRPr="006908F5">
        <w:rPr>
          <w:rFonts w:ascii="Angsana New" w:hAnsi="Angsana New" w:hint="cs"/>
          <w:sz w:val="30"/>
          <w:szCs w:val="30"/>
        </w:rPr>
        <w:t>31</w:t>
      </w:r>
      <w:r w:rsidR="005A48A0">
        <w:rPr>
          <w:rFonts w:ascii="Angsana New" w:hAnsi="Angsana New" w:hint="cs"/>
          <w:sz w:val="30"/>
          <w:szCs w:val="30"/>
        </w:rPr>
        <w:t xml:space="preserve"> </w:t>
      </w:r>
      <w:r w:rsidR="005A48A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908F5" w:rsidRPr="006908F5">
        <w:rPr>
          <w:rFonts w:ascii="Angsana New" w:hAnsi="Angsana New" w:hint="cs"/>
          <w:sz w:val="30"/>
          <w:szCs w:val="30"/>
        </w:rPr>
        <w:t>2569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3B71E6" w:rsidRPr="00907115">
        <w:rPr>
          <w:rFonts w:ascii="Angsana New" w:hAnsi="Angsana New" w:hint="cs"/>
          <w:sz w:val="30"/>
          <w:szCs w:val="30"/>
          <w:cs/>
        </w:rPr>
        <w:t>คือ</w:t>
      </w:r>
      <w:r w:rsidR="00DE0B58">
        <w:rPr>
          <w:rFonts w:ascii="Angsana New" w:hAnsi="Angsana New"/>
          <w:sz w:val="30"/>
          <w:szCs w:val="30"/>
          <w:cs/>
        </w:rPr>
        <w:br/>
      </w:r>
      <w:r w:rsidR="003B71E6" w:rsidRPr="00907115">
        <w:rPr>
          <w:rFonts w:ascii="Angsana New" w:hAnsi="Angsana New" w:hint="cs"/>
          <w:sz w:val="30"/>
          <w:szCs w:val="30"/>
          <w:cs/>
        </w:rPr>
        <w:t xml:space="preserve">ร้อยละ </w:t>
      </w:r>
      <w:bookmarkStart w:id="5" w:name="_Hlk203571861"/>
      <w:r w:rsidR="006908F5" w:rsidRPr="006908F5">
        <w:rPr>
          <w:rFonts w:ascii="Angsana New" w:hAnsi="Angsana New"/>
          <w:sz w:val="30"/>
          <w:szCs w:val="30"/>
        </w:rPr>
        <w:t>0</w:t>
      </w:r>
      <w:r w:rsidR="00907115" w:rsidRPr="00907115">
        <w:rPr>
          <w:rFonts w:ascii="Angsana New" w:hAnsi="Angsana New"/>
          <w:sz w:val="30"/>
          <w:szCs w:val="30"/>
        </w:rPr>
        <w:t>.</w:t>
      </w:r>
      <w:r w:rsidR="006908F5" w:rsidRPr="006908F5">
        <w:rPr>
          <w:rFonts w:ascii="Angsana New" w:hAnsi="Angsana New"/>
          <w:sz w:val="30"/>
          <w:szCs w:val="30"/>
        </w:rPr>
        <w:t>87</w:t>
      </w:r>
      <w:r w:rsidR="00212EA0" w:rsidRPr="006B2DF0">
        <w:rPr>
          <w:rFonts w:ascii="Angsana New" w:hAnsi="Angsana New"/>
          <w:sz w:val="30"/>
          <w:szCs w:val="30"/>
        </w:rPr>
        <w:t xml:space="preserve"> </w:t>
      </w:r>
      <w:bookmarkEnd w:id="5"/>
      <w:r w:rsidR="003B71E6" w:rsidRPr="006B2DF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6908F5" w:rsidRPr="006908F5">
        <w:rPr>
          <w:rFonts w:ascii="Angsana New" w:hAnsi="Angsana New"/>
          <w:sz w:val="30"/>
          <w:szCs w:val="30"/>
        </w:rPr>
        <w:t>9</w:t>
      </w:r>
      <w:r w:rsidR="001B7BFC">
        <w:rPr>
          <w:rFonts w:ascii="Angsana New" w:hAnsi="Angsana New"/>
          <w:sz w:val="30"/>
          <w:szCs w:val="30"/>
        </w:rPr>
        <w:t>.</w:t>
      </w:r>
      <w:r w:rsidR="006908F5" w:rsidRPr="006908F5">
        <w:rPr>
          <w:rFonts w:ascii="Angsana New" w:hAnsi="Angsana New"/>
          <w:sz w:val="30"/>
          <w:szCs w:val="30"/>
        </w:rPr>
        <w:t>92</w:t>
      </w:r>
      <w:r w:rsidR="00682C1A" w:rsidRPr="006B2DF0">
        <w:rPr>
          <w:rFonts w:ascii="Angsana New" w:hAnsi="Angsana New"/>
          <w:sz w:val="30"/>
          <w:szCs w:val="30"/>
        </w:rPr>
        <w:t xml:space="preserve"> </w:t>
      </w:r>
      <w:r w:rsidR="003B71E6" w:rsidRPr="006B2DF0">
        <w:rPr>
          <w:rFonts w:ascii="Angsana New" w:hAnsi="Angsana New" w:hint="cs"/>
          <w:sz w:val="30"/>
          <w:szCs w:val="30"/>
          <w:cs/>
        </w:rPr>
        <w:t>ตามลำดับ</w:t>
      </w:r>
      <w:r w:rsidR="008E76F4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6B2DF0">
        <w:rPr>
          <w:rFonts w:ascii="Angsana New" w:hAnsi="Angsana New"/>
          <w:i/>
          <w:iCs/>
          <w:sz w:val="30"/>
          <w:szCs w:val="30"/>
        </w:rPr>
        <w:t>(</w:t>
      </w:r>
      <w:r w:rsidR="006908F5" w:rsidRPr="006908F5">
        <w:rPr>
          <w:rFonts w:ascii="Angsana New" w:hAnsi="Angsana New"/>
          <w:i/>
          <w:iCs/>
          <w:sz w:val="30"/>
          <w:szCs w:val="30"/>
        </w:rPr>
        <w:t>2568</w:t>
      </w:r>
      <w:r w:rsidR="008E76F4" w:rsidRPr="006B2DF0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6B2DF0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6908F5" w:rsidRPr="006908F5">
        <w:rPr>
          <w:rFonts w:ascii="Angsana New" w:hAnsi="Angsana New"/>
          <w:i/>
          <w:iCs/>
          <w:sz w:val="30"/>
          <w:szCs w:val="30"/>
        </w:rPr>
        <w:t>2</w:t>
      </w:r>
      <w:r w:rsidR="00B6517B">
        <w:rPr>
          <w:rFonts w:ascii="Angsana New" w:hAnsi="Angsana New"/>
          <w:i/>
          <w:iCs/>
          <w:sz w:val="30"/>
          <w:szCs w:val="30"/>
        </w:rPr>
        <w:t>.</w:t>
      </w:r>
      <w:r w:rsidR="006908F5" w:rsidRPr="006908F5">
        <w:rPr>
          <w:rFonts w:ascii="Angsana New" w:hAnsi="Angsana New"/>
          <w:i/>
          <w:iCs/>
          <w:sz w:val="30"/>
          <w:szCs w:val="30"/>
        </w:rPr>
        <w:t>12</w:t>
      </w:r>
      <w:r w:rsidR="008E76F4" w:rsidRPr="006B2DF0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6908F5" w:rsidRPr="006908F5">
        <w:rPr>
          <w:rFonts w:ascii="Angsana New" w:hAnsi="Angsana New"/>
          <w:i/>
          <w:iCs/>
          <w:sz w:val="30"/>
          <w:szCs w:val="30"/>
        </w:rPr>
        <w:t>3</w:t>
      </w:r>
      <w:r w:rsidR="00B6517B">
        <w:rPr>
          <w:rFonts w:ascii="Angsana New" w:hAnsi="Angsana New"/>
          <w:i/>
          <w:iCs/>
          <w:sz w:val="30"/>
          <w:szCs w:val="30"/>
        </w:rPr>
        <w:t>.</w:t>
      </w:r>
      <w:r w:rsidR="006908F5" w:rsidRPr="006908F5">
        <w:rPr>
          <w:rFonts w:ascii="Angsana New" w:hAnsi="Angsana New"/>
          <w:i/>
          <w:iCs/>
          <w:sz w:val="30"/>
          <w:szCs w:val="30"/>
        </w:rPr>
        <w:t>77</w:t>
      </w:r>
      <w:r w:rsidR="008E76F4" w:rsidRPr="006B2DF0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6B2DF0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6B2DF0">
        <w:rPr>
          <w:rFonts w:ascii="Angsana New" w:hAnsi="Angsana New"/>
          <w:i/>
          <w:iCs/>
          <w:sz w:val="30"/>
          <w:szCs w:val="30"/>
        </w:rPr>
        <w:t>)</w:t>
      </w:r>
      <w:r w:rsidR="00F3778C" w:rsidRPr="006B2DF0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6B2DF0">
        <w:rPr>
          <w:rFonts w:ascii="Angsana New" w:hAnsi="Angsana New"/>
          <w:sz w:val="30"/>
          <w:szCs w:val="30"/>
          <w:cs/>
        </w:rPr>
        <w:t>การเปลี่ยนแปลง</w:t>
      </w:r>
      <w:r w:rsidR="00082BF5">
        <w:rPr>
          <w:rFonts w:ascii="Angsana New" w:hAnsi="Angsana New"/>
          <w:sz w:val="30"/>
          <w:szCs w:val="30"/>
          <w:cs/>
        </w:rPr>
        <w:br/>
      </w:r>
      <w:r w:rsidR="00614789" w:rsidRPr="006B2DF0">
        <w:rPr>
          <w:rFonts w:ascii="Angsana New" w:hAnsi="Angsana New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</w:t>
      </w:r>
      <w:r w:rsidR="00811EC9" w:rsidRPr="006B2DF0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6B2DF0">
        <w:rPr>
          <w:rFonts w:ascii="Angsana New" w:hAnsi="Angsana New"/>
          <w:sz w:val="30"/>
          <w:szCs w:val="30"/>
          <w:cs/>
        </w:rPr>
        <w:t>ทางบัญชีและภาษี</w:t>
      </w:r>
    </w:p>
    <w:p w14:paraId="2FEADEF7" w14:textId="77777777" w:rsidR="00157CC7" w:rsidRPr="005D11DD" w:rsidRDefault="00157CC7" w:rsidP="005D1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233F728" w14:textId="3DCAA4AC" w:rsidR="00DA46AF" w:rsidRPr="006B2DF0" w:rsidRDefault="00397A42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7F580D2" w14:textId="77777777" w:rsidR="00E135E0" w:rsidRPr="006B2DF0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826D7D" w14:textId="4E2EE434" w:rsidR="00E135E0" w:rsidRPr="006B2DF0" w:rsidRDefault="00E135E0" w:rsidP="00E13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2DF0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FAF3717" w14:textId="77777777" w:rsidR="00E135E0" w:rsidRPr="006B2DF0" w:rsidRDefault="00E135E0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658803F" w14:textId="65421508" w:rsidR="00E135E0" w:rsidRPr="006B2DF0" w:rsidRDefault="004A3884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B2DF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014C5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Pr="006B2DF0">
        <w:rPr>
          <w:rFonts w:ascii="Angsana New" w:hAnsi="Angsana New"/>
          <w:sz w:val="30"/>
          <w:szCs w:val="30"/>
          <w:cs/>
        </w:rPr>
        <w:t>รวมถึง</w:t>
      </w:r>
      <w:r w:rsidRPr="006B2DF0">
        <w:rPr>
          <w:rFonts w:ascii="Angsana New" w:hAnsi="Angsana New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B2DF0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FBE308" w14:textId="77777777" w:rsidR="0007775D" w:rsidRPr="006B2DF0" w:rsidRDefault="0007775D" w:rsidP="004A3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819"/>
        <w:gridCol w:w="281"/>
        <w:gridCol w:w="2054"/>
        <w:gridCol w:w="239"/>
        <w:gridCol w:w="2007"/>
      </w:tblGrid>
      <w:tr w:rsidR="009311AB" w:rsidRPr="006B2DF0" w14:paraId="4AD0F835" w14:textId="77777777" w:rsidTr="00427C53">
        <w:trPr>
          <w:tblHeader/>
        </w:trPr>
        <w:tc>
          <w:tcPr>
            <w:tcW w:w="2059" w:type="pct"/>
          </w:tcPr>
          <w:p w14:paraId="63437E47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2F5048F4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60B8658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3" w:type="pct"/>
            <w:gridSpan w:val="3"/>
          </w:tcPr>
          <w:p w14:paraId="57ED6F3A" w14:textId="04B0E2B0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1AB" w:rsidRPr="006B2DF0" w14:paraId="7CEB4B55" w14:textId="77777777" w:rsidTr="00427C53">
        <w:trPr>
          <w:tblHeader/>
        </w:trPr>
        <w:tc>
          <w:tcPr>
            <w:tcW w:w="2059" w:type="pct"/>
          </w:tcPr>
          <w:p w14:paraId="4DD4544C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65B2D72D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8F5C4F3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pct"/>
          </w:tcPr>
          <w:p w14:paraId="27914B76" w14:textId="5F8F9FF7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0" w:type="pct"/>
            <w:vAlign w:val="center"/>
          </w:tcPr>
          <w:p w14:paraId="0C08B5A7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452D7B98" w14:textId="0C208564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311AB" w:rsidRPr="006B2DF0" w14:paraId="00A92E88" w14:textId="77777777" w:rsidTr="00427C53">
        <w:trPr>
          <w:tblHeader/>
        </w:trPr>
        <w:tc>
          <w:tcPr>
            <w:tcW w:w="2059" w:type="pct"/>
          </w:tcPr>
          <w:p w14:paraId="636DEE06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0B51533F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49F33D0D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pct"/>
          </w:tcPr>
          <w:p w14:paraId="5F4DEA58" w14:textId="1F30859C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</w:p>
          <w:p w14:paraId="6C63A114" w14:textId="77777777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</w:p>
          <w:p w14:paraId="1379F929" w14:textId="334EAD85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30" w:type="pct"/>
            <w:vAlign w:val="center"/>
          </w:tcPr>
          <w:p w14:paraId="495860C7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184D6A3C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232CCA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CE4DB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DB1AF9" w14:textId="1192EA7B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311AB" w:rsidRPr="006B2DF0" w14:paraId="131A49ED" w14:textId="77777777" w:rsidTr="00427C53">
        <w:trPr>
          <w:tblHeader/>
        </w:trPr>
        <w:tc>
          <w:tcPr>
            <w:tcW w:w="2059" w:type="pct"/>
          </w:tcPr>
          <w:p w14:paraId="12E72312" w14:textId="10F53941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6" w:type="pct"/>
          </w:tcPr>
          <w:p w14:paraId="48391C1E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51F875AD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3" w:type="pct"/>
            <w:gridSpan w:val="3"/>
          </w:tcPr>
          <w:p w14:paraId="1F151BC9" w14:textId="7582BD8D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311AB" w:rsidRPr="006B2DF0" w14:paraId="22749DD3" w14:textId="77777777" w:rsidTr="00427C53">
        <w:tc>
          <w:tcPr>
            <w:tcW w:w="2656" w:type="pct"/>
            <w:gridSpan w:val="3"/>
          </w:tcPr>
          <w:p w14:paraId="29812E73" w14:textId="67C4A99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908F5" w:rsidRPr="0069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908F5" w:rsidRPr="0069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119" w:type="pct"/>
          </w:tcPr>
          <w:p w14:paraId="5BDFB4C3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0268584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5A158525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1AB" w:rsidRPr="006B2DF0" w14:paraId="291B1073" w14:textId="77777777" w:rsidTr="00427C53">
        <w:tc>
          <w:tcPr>
            <w:tcW w:w="2656" w:type="pct"/>
            <w:gridSpan w:val="3"/>
          </w:tcPr>
          <w:p w14:paraId="6ED75A74" w14:textId="5F8C7BF3" w:rsidR="009311AB" w:rsidRPr="006B2DF0" w:rsidRDefault="00427C53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9311AB"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119" w:type="pct"/>
          </w:tcPr>
          <w:p w14:paraId="56B5F3D3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57BDD8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6AC98499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1AB" w:rsidRPr="006B2DF0" w14:paraId="18FD8144" w14:textId="77777777" w:rsidTr="00427C53">
        <w:tc>
          <w:tcPr>
            <w:tcW w:w="2656" w:type="pct"/>
            <w:gridSpan w:val="3"/>
          </w:tcPr>
          <w:p w14:paraId="3A7AF7FD" w14:textId="16531D61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19" w:type="pct"/>
          </w:tcPr>
          <w:p w14:paraId="1A886C2B" w14:textId="1E35CB96" w:rsidR="009311AB" w:rsidRPr="002E6F0B" w:rsidRDefault="006908F5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30" w:type="pct"/>
          </w:tcPr>
          <w:p w14:paraId="7EAA7D7E" w14:textId="77777777" w:rsidR="009311AB" w:rsidRPr="002E6F0B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00F545E3" w14:textId="187CE152" w:rsidR="009311AB" w:rsidRPr="002E6F0B" w:rsidRDefault="006908F5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9311AB" w:rsidRPr="006B2DF0" w14:paraId="740CECAC" w14:textId="77777777" w:rsidTr="00427C53">
        <w:tc>
          <w:tcPr>
            <w:tcW w:w="2656" w:type="pct"/>
            <w:gridSpan w:val="3"/>
          </w:tcPr>
          <w:p w14:paraId="2E0DEB73" w14:textId="77777777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pct"/>
          </w:tcPr>
          <w:p w14:paraId="670E7836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269CDD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04F57768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1AB" w:rsidRPr="006B2DF0" w14:paraId="1F2545C3" w14:textId="77777777" w:rsidTr="00427C53">
        <w:tc>
          <w:tcPr>
            <w:tcW w:w="2656" w:type="pct"/>
            <w:gridSpan w:val="3"/>
          </w:tcPr>
          <w:p w14:paraId="27E7258B" w14:textId="19B0626D" w:rsidR="009311AB" w:rsidRPr="006B2DF0" w:rsidRDefault="009311AB" w:rsidP="003D7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908F5" w:rsidRPr="0069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6908F5" w:rsidRPr="0069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119" w:type="pct"/>
          </w:tcPr>
          <w:p w14:paraId="699805B5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81FE426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5501C5B6" w14:textId="77777777" w:rsidR="009311AB" w:rsidRPr="006B2DF0" w:rsidRDefault="009311AB" w:rsidP="003D7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1AB" w:rsidRPr="006B2DF0" w14:paraId="7E9B8048" w14:textId="77777777" w:rsidTr="00427C53">
        <w:tc>
          <w:tcPr>
            <w:tcW w:w="2656" w:type="pct"/>
            <w:gridSpan w:val="3"/>
          </w:tcPr>
          <w:p w14:paraId="73F20ACD" w14:textId="646A793D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9" w:type="pct"/>
          </w:tcPr>
          <w:p w14:paraId="279546D2" w14:textId="77777777" w:rsidR="009311AB" w:rsidRPr="006B2DF0" w:rsidRDefault="009311AB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4CAB2F1" w14:textId="77777777" w:rsidR="009311AB" w:rsidRPr="006B2DF0" w:rsidRDefault="009311AB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16F8A090" w14:textId="77777777" w:rsidR="009311AB" w:rsidRPr="006B2DF0" w:rsidRDefault="009311AB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1AB" w:rsidRPr="006B2DF0" w14:paraId="75AE7035" w14:textId="77777777" w:rsidTr="00427C53">
        <w:tc>
          <w:tcPr>
            <w:tcW w:w="2656" w:type="pct"/>
            <w:gridSpan w:val="3"/>
          </w:tcPr>
          <w:p w14:paraId="40A24612" w14:textId="63BA110B" w:rsidR="009311AB" w:rsidRPr="006B2DF0" w:rsidRDefault="009311AB" w:rsidP="0016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19" w:type="pct"/>
          </w:tcPr>
          <w:p w14:paraId="2C66F895" w14:textId="284496E4" w:rsidR="009311AB" w:rsidRPr="005825E8" w:rsidRDefault="006908F5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055B3005" w14:textId="77777777" w:rsidR="009311AB" w:rsidRPr="005825E8" w:rsidRDefault="009311AB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</w:tcPr>
          <w:p w14:paraId="44AF8E09" w14:textId="1D5CCEF9" w:rsidR="009311AB" w:rsidRPr="005825E8" w:rsidRDefault="006908F5" w:rsidP="00162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548FBE39" w14:textId="77777777" w:rsidR="009311AB" w:rsidRDefault="009311AB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647CB30E" w14:textId="77777777" w:rsidR="009311AB" w:rsidRDefault="00931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0C20138E" w14:textId="298167ED" w:rsidR="00403396" w:rsidRPr="006B2DF0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B2DF0">
        <w:rPr>
          <w:rFonts w:ascii="Angsana New" w:hAnsi="Angsana New"/>
          <w:spacing w:val="-6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6B2DF0">
        <w:rPr>
          <w:rFonts w:ascii="Angsana New" w:hAnsi="Angsana New"/>
          <w:spacing w:val="-6"/>
          <w:sz w:val="30"/>
          <w:szCs w:val="30"/>
        </w:rPr>
        <w:t xml:space="preserve">                            </w:t>
      </w:r>
      <w:r w:rsidRPr="006B2DF0">
        <w:rPr>
          <w:rFonts w:ascii="Angsana New" w:hAnsi="Angsana New"/>
          <w:spacing w:val="-6"/>
          <w:sz w:val="30"/>
          <w:szCs w:val="30"/>
          <w:cs/>
        </w:rPr>
        <w:t>งบฐานะการเงิน</w:t>
      </w:r>
    </w:p>
    <w:p w14:paraId="647A337B" w14:textId="77777777" w:rsidR="00403396" w:rsidRPr="006B2DF0" w:rsidRDefault="00403396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CC340C" w:rsidRPr="006B2DF0" w14:paraId="43E968A0" w14:textId="77777777" w:rsidTr="003D7A76">
        <w:trPr>
          <w:tblHeader/>
        </w:trPr>
        <w:tc>
          <w:tcPr>
            <w:tcW w:w="2430" w:type="dxa"/>
            <w:vAlign w:val="bottom"/>
          </w:tcPr>
          <w:p w14:paraId="00F24280" w14:textId="77777777" w:rsidR="00CC340C" w:rsidRPr="006B2DF0" w:rsidRDefault="00CC340C" w:rsidP="003D7A76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2D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8EDD72E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0764DFC6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B2D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C340C" w:rsidRPr="006B2DF0" w14:paraId="5F9B513B" w14:textId="77777777" w:rsidTr="003D7A76">
        <w:tc>
          <w:tcPr>
            <w:tcW w:w="2430" w:type="dxa"/>
          </w:tcPr>
          <w:p w14:paraId="6C5F96B7" w14:textId="173CB6BF" w:rsidR="00CC340C" w:rsidRPr="006B2DF0" w:rsidRDefault="00CC340C" w:rsidP="003D7A7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</w:t>
            </w:r>
            <w:r w:rsidR="003D14AA"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A25ED75" w14:textId="77777777" w:rsidR="00CC340C" w:rsidRPr="006B2DF0" w:rsidRDefault="00CC340C" w:rsidP="003D7A7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0C136877" w14:textId="4FF83B97" w:rsidR="00CC340C" w:rsidRPr="006B2DF0" w:rsidRDefault="003D14AA" w:rsidP="003D14AA">
            <w:pPr>
              <w:pStyle w:val="block"/>
              <w:spacing w:after="0" w:line="240" w:lineRule="auto"/>
              <w:ind w:left="200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B2D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6F7FA202" w14:textId="77777777" w:rsidR="00CC340C" w:rsidRPr="006B2DF0" w:rsidRDefault="00CC340C" w:rsidP="0040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32B09FC" w14:textId="3C2E713E" w:rsidR="00E479D1" w:rsidRPr="006B2DF0" w:rsidRDefault="00E479D1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6B2DF0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6B2DF0" w14:paraId="0FC6203E" w14:textId="77777777" w:rsidTr="004D67BE">
        <w:trPr>
          <w:tblHeader/>
        </w:trPr>
        <w:tc>
          <w:tcPr>
            <w:tcW w:w="3367" w:type="pct"/>
          </w:tcPr>
          <w:p w14:paraId="3B412A5C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7FD838DA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908F5" w:rsidRPr="0069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5A48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48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908F5" w:rsidRPr="006908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42" w:type="pct"/>
          </w:tcPr>
          <w:p w14:paraId="5E226408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D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6B2DF0" w14:paraId="4FE20957" w14:textId="77777777" w:rsidTr="00014C5A">
        <w:trPr>
          <w:tblHeader/>
        </w:trPr>
        <w:tc>
          <w:tcPr>
            <w:tcW w:w="3367" w:type="pct"/>
          </w:tcPr>
          <w:p w14:paraId="3ECFB65A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2D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6B2DF0" w14:paraId="5DA0AB6A" w14:textId="77777777" w:rsidTr="004D67BE">
        <w:tc>
          <w:tcPr>
            <w:tcW w:w="3367" w:type="pct"/>
          </w:tcPr>
          <w:p w14:paraId="2D8D2380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2D6" w:rsidRPr="006B2DF0" w14:paraId="3E79099B" w14:textId="77777777" w:rsidTr="00014C5A">
        <w:tc>
          <w:tcPr>
            <w:tcW w:w="3367" w:type="pct"/>
          </w:tcPr>
          <w:p w14:paraId="4DB9F556" w14:textId="4E299146" w:rsidR="005222D6" w:rsidRPr="006B2DF0" w:rsidRDefault="00B6314F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/>
          </w:tcPr>
          <w:p w14:paraId="7205CFC3" w14:textId="0E4D997E" w:rsidR="005222D6" w:rsidRPr="006B2DF0" w:rsidRDefault="006908F5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A16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163" w:type="pct"/>
          </w:tcPr>
          <w:p w14:paraId="64005EC7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D40EAB4" w14:textId="50766AC3" w:rsidR="005222D6" w:rsidRPr="006B2DF0" w:rsidRDefault="006908F5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350</w:t>
            </w:r>
          </w:p>
        </w:tc>
      </w:tr>
      <w:tr w:rsidR="0062319F" w:rsidRPr="006B2DF0" w14:paraId="7B6BA367" w14:textId="77777777" w:rsidTr="004D67BE">
        <w:tc>
          <w:tcPr>
            <w:tcW w:w="3367" w:type="pct"/>
          </w:tcPr>
          <w:p w14:paraId="0970A6C5" w14:textId="77777777" w:rsidR="0062319F" w:rsidRPr="006B2DF0" w:rsidRDefault="0062319F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41BA919B" w14:textId="77777777" w:rsidR="0062319F" w:rsidRPr="006B2DF0" w:rsidRDefault="0062319F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</w:tcPr>
          <w:p w14:paraId="2D70D06F" w14:textId="77777777" w:rsidR="0062319F" w:rsidRPr="006B2DF0" w:rsidRDefault="0062319F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BF90618" w14:textId="77777777" w:rsidR="0062319F" w:rsidRPr="006B2DF0" w:rsidRDefault="0062319F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6B2DF0" w14:paraId="42A2216F" w14:textId="77777777" w:rsidTr="004D67BE">
        <w:tc>
          <w:tcPr>
            <w:tcW w:w="3367" w:type="pct"/>
          </w:tcPr>
          <w:p w14:paraId="4F4266AD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4169DA02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</w:tcPr>
          <w:p w14:paraId="14DD4C6E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08C9D94D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6B2DF0" w14:paraId="6001C2D5" w14:textId="77777777" w:rsidTr="004D67BE">
        <w:tc>
          <w:tcPr>
            <w:tcW w:w="3367" w:type="pct"/>
          </w:tcPr>
          <w:p w14:paraId="60E97D95" w14:textId="77777777" w:rsidR="005222D6" w:rsidRPr="006B2DF0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742" w:type="pct"/>
          </w:tcPr>
          <w:p w14:paraId="7883AA4C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</w:tcPr>
          <w:p w14:paraId="6E291866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3999E562" w14:textId="77777777" w:rsidR="005222D6" w:rsidRPr="006B2DF0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465C" w:rsidRPr="006B2DF0" w14:paraId="1A6BD138" w14:textId="77777777" w:rsidTr="004E418C">
        <w:tc>
          <w:tcPr>
            <w:tcW w:w="3367" w:type="pct"/>
          </w:tcPr>
          <w:p w14:paraId="3E9C443D" w14:textId="50BDD27F" w:rsidR="007D465C" w:rsidRPr="006B2DF0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1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42" w:type="pct"/>
            <w:shd w:val="clear" w:color="auto" w:fill="FFFFFF"/>
            <w:vAlign w:val="bottom"/>
          </w:tcPr>
          <w:p w14:paraId="0BF2B05B" w14:textId="4915FB8D" w:rsidR="007D465C" w:rsidRPr="006B2DF0" w:rsidRDefault="006908F5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4</w:t>
            </w:r>
            <w:r w:rsidR="009A16AB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163" w:type="pct"/>
            <w:vAlign w:val="bottom"/>
          </w:tcPr>
          <w:p w14:paraId="78643E84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38BF3548" w14:textId="2D506C40" w:rsidR="007D465C" w:rsidRPr="006B2DF0" w:rsidRDefault="006908F5" w:rsidP="006B11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</w:t>
            </w:r>
            <w:r w:rsidR="003F5185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7D465C" w:rsidRPr="006B2DF0" w14:paraId="4A4739DA" w14:textId="77777777" w:rsidTr="004D67BE">
        <w:tc>
          <w:tcPr>
            <w:tcW w:w="3367" w:type="pct"/>
          </w:tcPr>
          <w:p w14:paraId="3545FE74" w14:textId="66C6EF59" w:rsidR="007D465C" w:rsidRPr="006B2DF0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1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908F5" w:rsidRPr="006908F5">
              <w:rPr>
                <w:rFonts w:ascii="Angsana New" w:hAnsi="Angsana New"/>
                <w:sz w:val="30"/>
                <w:szCs w:val="30"/>
              </w:rPr>
              <w:t>5</w:t>
            </w:r>
            <w:r w:rsidR="00014C5A" w:rsidRPr="006B2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742" w:type="pct"/>
            <w:shd w:val="clear" w:color="auto" w:fill="FFFFFF"/>
          </w:tcPr>
          <w:p w14:paraId="593F68F4" w14:textId="65905E95" w:rsidR="007D465C" w:rsidRPr="006B2DF0" w:rsidRDefault="006908F5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</w:t>
            </w:r>
            <w:r w:rsidR="003F5185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163" w:type="pct"/>
            <w:vAlign w:val="bottom"/>
          </w:tcPr>
          <w:p w14:paraId="70AA370C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D0EC277" w14:textId="49081082" w:rsidR="007D465C" w:rsidRPr="006B2DF0" w:rsidRDefault="006908F5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</w:t>
            </w:r>
            <w:r w:rsidR="003F5185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7D465C" w:rsidRPr="006B2DF0" w14:paraId="391CBDC9" w14:textId="77777777" w:rsidTr="004D67BE">
        <w:tc>
          <w:tcPr>
            <w:tcW w:w="3367" w:type="pct"/>
          </w:tcPr>
          <w:p w14:paraId="29834C3E" w14:textId="77777777" w:rsidR="007D465C" w:rsidRPr="006B2DF0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10BD84" w14:textId="218F3DED" w:rsidR="007D465C" w:rsidRPr="006B2DF0" w:rsidRDefault="006908F5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F51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163" w:type="pct"/>
            <w:vAlign w:val="bottom"/>
          </w:tcPr>
          <w:p w14:paraId="7643465E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0DEF870D" w14:textId="292177D5" w:rsidR="007D465C" w:rsidRPr="006B2DF0" w:rsidRDefault="006908F5" w:rsidP="006B11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F51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  <w:tr w:rsidR="007D465C" w:rsidRPr="000D35D5" w14:paraId="35D35D94" w14:textId="77777777" w:rsidTr="004D67BE">
        <w:tc>
          <w:tcPr>
            <w:tcW w:w="3367" w:type="pct"/>
          </w:tcPr>
          <w:p w14:paraId="1EA9AD7A" w14:textId="77777777" w:rsidR="007D465C" w:rsidRPr="000D35D5" w:rsidRDefault="007D465C" w:rsidP="007D4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6E70D28C" w14:textId="77777777" w:rsidR="007D465C" w:rsidRPr="000D35D5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3" w:type="pct"/>
            <w:vAlign w:val="bottom"/>
          </w:tcPr>
          <w:p w14:paraId="794A2BA8" w14:textId="77777777" w:rsidR="007D465C" w:rsidRPr="000D35D5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2D79D454" w14:textId="77777777" w:rsidR="007D465C" w:rsidRPr="000D35D5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D465C" w:rsidRPr="006B2DF0" w14:paraId="32FC0DB2" w14:textId="77777777" w:rsidTr="004D67BE">
        <w:tc>
          <w:tcPr>
            <w:tcW w:w="3367" w:type="pct"/>
          </w:tcPr>
          <w:p w14:paraId="08B9C00D" w14:textId="1834F521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F824AC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/>
          </w:tcPr>
          <w:p w14:paraId="5909588F" w14:textId="77777777" w:rsidR="007D465C" w:rsidRPr="006B2DF0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7D465C" w:rsidRPr="006B2DF0" w:rsidRDefault="007D465C" w:rsidP="007D4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07A729D2" w14:textId="77777777" w:rsidR="007D465C" w:rsidRPr="006B2DF0" w:rsidRDefault="007D465C" w:rsidP="007D465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441D" w:rsidRPr="006B2DF0" w14:paraId="5AFE0186" w14:textId="77777777" w:rsidTr="004D67BE">
        <w:tc>
          <w:tcPr>
            <w:tcW w:w="3367" w:type="pct"/>
          </w:tcPr>
          <w:p w14:paraId="7087F36C" w14:textId="773C0A87" w:rsidR="0046441D" w:rsidRPr="006B2DF0" w:rsidRDefault="00014C5A" w:rsidP="00464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</w:t>
            </w:r>
            <w:r w:rsidR="00397C1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6B2DF0">
              <w:rPr>
                <w:rFonts w:ascii="Angsana New" w:hAnsi="Angsana New" w:hint="cs"/>
                <w:sz w:val="30"/>
                <w:szCs w:val="30"/>
                <w:cs/>
              </w:rPr>
              <w:t>วัสดุตกลงแล้ว</w:t>
            </w:r>
            <w:r w:rsidR="0046441D" w:rsidRPr="006B2D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42" w:type="pct"/>
            <w:shd w:val="clear" w:color="auto" w:fill="FFFFFF"/>
          </w:tcPr>
          <w:p w14:paraId="2A925788" w14:textId="44E5844F" w:rsidR="0046441D" w:rsidRPr="006B2DF0" w:rsidRDefault="006908F5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321</w:t>
            </w:r>
            <w:r w:rsidR="003F5185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163" w:type="pct"/>
            <w:vAlign w:val="bottom"/>
          </w:tcPr>
          <w:p w14:paraId="4B34D4BF" w14:textId="77777777" w:rsidR="0046441D" w:rsidRPr="006B2DF0" w:rsidRDefault="0046441D" w:rsidP="00464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05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44D28325" w14:textId="516A4C9A" w:rsidR="0046441D" w:rsidRPr="006B2DF0" w:rsidRDefault="006908F5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223</w:t>
            </w:r>
            <w:r w:rsidR="005F796B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967</w:t>
            </w:r>
          </w:p>
        </w:tc>
      </w:tr>
      <w:tr w:rsidR="0046441D" w:rsidRPr="006B2DF0" w14:paraId="3DDEB34B" w14:textId="77777777" w:rsidTr="00BA28E0">
        <w:tc>
          <w:tcPr>
            <w:tcW w:w="3367" w:type="pct"/>
          </w:tcPr>
          <w:p w14:paraId="0AA6262E" w14:textId="77777777" w:rsidR="0046441D" w:rsidRPr="006B2DF0" w:rsidRDefault="0046441D" w:rsidP="0046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23137540" w14:textId="4740F2EC" w:rsidR="0046441D" w:rsidRPr="006B2DF0" w:rsidRDefault="006908F5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110</w:t>
            </w:r>
            <w:r w:rsidR="003F5185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63" w:type="pct"/>
            <w:vAlign w:val="bottom"/>
          </w:tcPr>
          <w:p w14:paraId="3C85D71E" w14:textId="77777777" w:rsidR="0046441D" w:rsidRPr="006B2DF0" w:rsidRDefault="0046441D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759A5C95" w14:textId="65D43852" w:rsidR="0046441D" w:rsidRPr="006B2DF0" w:rsidRDefault="006908F5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6908F5">
              <w:rPr>
                <w:rFonts w:ascii="Angsana New" w:hAnsi="Angsana New"/>
                <w:sz w:val="30"/>
                <w:szCs w:val="30"/>
              </w:rPr>
              <w:t>106</w:t>
            </w:r>
            <w:r w:rsidR="005F796B">
              <w:rPr>
                <w:rFonts w:ascii="Angsana New" w:hAnsi="Angsana New"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46441D" w:rsidRPr="006B2DF0" w14:paraId="57BE602A" w14:textId="77777777" w:rsidTr="00BA28E0">
        <w:tc>
          <w:tcPr>
            <w:tcW w:w="3367" w:type="pct"/>
          </w:tcPr>
          <w:p w14:paraId="7945C0F7" w14:textId="4B7128EC" w:rsidR="0046441D" w:rsidRPr="006B2DF0" w:rsidRDefault="0046441D" w:rsidP="00464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2D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408C97B" w14:textId="64DB6280" w:rsidR="0046441D" w:rsidRPr="006B2DF0" w:rsidRDefault="006908F5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  <w:r w:rsidR="005F79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163" w:type="pct"/>
            <w:vAlign w:val="bottom"/>
          </w:tcPr>
          <w:p w14:paraId="60263000" w14:textId="77777777" w:rsidR="0046441D" w:rsidRPr="006B2DF0" w:rsidRDefault="0046441D" w:rsidP="00464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40C524F" w14:textId="01F036F2" w:rsidR="0046441D" w:rsidRPr="006B2DF0" w:rsidRDefault="006908F5" w:rsidP="0046441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  <w:r w:rsidR="005F79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08F5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</w:tr>
    </w:tbl>
    <w:p w14:paraId="6DE2B3D3" w14:textId="77777777" w:rsidR="0059018E" w:rsidRPr="000D35D5" w:rsidRDefault="00590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BDFD599" w14:textId="692DFC36" w:rsidR="0059018E" w:rsidRPr="006B2DF0" w:rsidRDefault="00D0022E" w:rsidP="00962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6B2DF0">
        <w:rPr>
          <w:rFonts w:ascii="Angsana New" w:hAnsi="Angsana New" w:hint="cs"/>
          <w:sz w:val="30"/>
          <w:szCs w:val="30"/>
          <w:cs/>
        </w:rPr>
        <w:t xml:space="preserve">ณ 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908F5" w:rsidRPr="006908F5">
        <w:rPr>
          <w:rFonts w:ascii="Angsana New" w:hAnsi="Angsana New" w:hint="cs"/>
          <w:sz w:val="30"/>
          <w:szCs w:val="30"/>
        </w:rPr>
        <w:t>31</w:t>
      </w:r>
      <w:r w:rsidR="005A48A0">
        <w:rPr>
          <w:rFonts w:ascii="Angsana New" w:hAnsi="Angsana New" w:hint="cs"/>
          <w:sz w:val="30"/>
          <w:szCs w:val="30"/>
        </w:rPr>
        <w:t xml:space="preserve"> </w:t>
      </w:r>
      <w:r w:rsidR="005A48A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908F5" w:rsidRPr="006908F5">
        <w:rPr>
          <w:rFonts w:ascii="Angsana New" w:hAnsi="Angsana New" w:hint="cs"/>
          <w:sz w:val="30"/>
          <w:szCs w:val="30"/>
        </w:rPr>
        <w:t>2569</w:t>
      </w:r>
      <w:r w:rsidR="00682C1A" w:rsidRPr="006B2DF0">
        <w:rPr>
          <w:rFonts w:ascii="Angsana New" w:hAnsi="Angsana New" w:hint="cs"/>
          <w:sz w:val="30"/>
          <w:szCs w:val="30"/>
          <w:cs/>
        </w:rPr>
        <w:t xml:space="preserve"> </w:t>
      </w:r>
      <w:r w:rsidR="0059018E" w:rsidRPr="006B2DF0">
        <w:rPr>
          <w:rFonts w:ascii="Angsana New" w:hAnsi="Angsana New"/>
          <w:sz w:val="30"/>
          <w:szCs w:val="30"/>
          <w:cs/>
        </w:rPr>
        <w:t>บริษัท</w:t>
      </w:r>
      <w:r w:rsidR="002E6091">
        <w:rPr>
          <w:rFonts w:ascii="Angsana New" w:hAnsi="Angsana New" w:hint="cs"/>
          <w:sz w:val="30"/>
          <w:szCs w:val="30"/>
          <w:cs/>
        </w:rPr>
        <w:t>ได้นำ</w:t>
      </w:r>
      <w:r w:rsidR="0059018E" w:rsidRPr="006B2DF0">
        <w:rPr>
          <w:rFonts w:ascii="Angsana New" w:hAnsi="Angsana New"/>
          <w:sz w:val="30"/>
          <w:szCs w:val="30"/>
          <w:cs/>
        </w:rPr>
        <w:t>เงินฝาก</w:t>
      </w:r>
      <w:r w:rsidR="0059018E" w:rsidRPr="00C51B20">
        <w:rPr>
          <w:rFonts w:ascii="Angsana New" w:hAnsi="Angsana New"/>
          <w:sz w:val="30"/>
          <w:szCs w:val="30"/>
          <w:cs/>
        </w:rPr>
        <w:t>ธนาคาร</w:t>
      </w:r>
      <w:r w:rsidR="00631846" w:rsidRPr="006E71A2">
        <w:rPr>
          <w:rFonts w:ascii="Angsana New" w:hAnsi="Angsana New"/>
          <w:sz w:val="30"/>
          <w:szCs w:val="30"/>
          <w:cs/>
        </w:rPr>
        <w:t xml:space="preserve">จำนวน </w:t>
      </w:r>
      <w:r w:rsidR="006908F5" w:rsidRPr="006908F5">
        <w:rPr>
          <w:rFonts w:ascii="Angsana New" w:hAnsi="Angsana New"/>
          <w:sz w:val="30"/>
          <w:szCs w:val="30"/>
        </w:rPr>
        <w:t>25</w:t>
      </w:r>
      <w:r w:rsidR="00C93660" w:rsidRPr="006E71A2">
        <w:rPr>
          <w:rFonts w:ascii="Angsana New" w:hAnsi="Angsana New"/>
          <w:sz w:val="30"/>
          <w:szCs w:val="30"/>
        </w:rPr>
        <w:t xml:space="preserve"> </w:t>
      </w:r>
      <w:r w:rsidR="00C93660" w:rsidRPr="006E71A2">
        <w:rPr>
          <w:rFonts w:ascii="Angsana New" w:hAnsi="Angsana New"/>
          <w:sz w:val="30"/>
          <w:szCs w:val="30"/>
          <w:cs/>
        </w:rPr>
        <w:t>ล้าน</w:t>
      </w:r>
      <w:r w:rsidR="00C93660" w:rsidRPr="00C51B20">
        <w:rPr>
          <w:rFonts w:ascii="Angsana New" w:hAnsi="Angsana New"/>
          <w:sz w:val="30"/>
          <w:szCs w:val="30"/>
          <w:cs/>
        </w:rPr>
        <w:t>บาท</w:t>
      </w:r>
      <w:r w:rsidR="00C93660">
        <w:rPr>
          <w:rFonts w:ascii="Angsana New" w:hAnsi="Angsana New" w:hint="cs"/>
          <w:sz w:val="30"/>
          <w:szCs w:val="30"/>
          <w:cs/>
        </w:rPr>
        <w:t xml:space="preserve"> </w:t>
      </w:r>
      <w:r w:rsidR="0059018E" w:rsidRPr="00C51B20">
        <w:rPr>
          <w:rFonts w:ascii="Angsana New" w:hAnsi="Angsana New"/>
          <w:sz w:val="30"/>
          <w:szCs w:val="30"/>
          <w:cs/>
        </w:rPr>
        <w:t>เป็นหลักทรัพย์ค้ำประกันหนังสือ</w:t>
      </w:r>
      <w:r w:rsidR="00891AA4">
        <w:rPr>
          <w:rFonts w:ascii="Angsana New" w:hAnsi="Angsana New"/>
          <w:sz w:val="30"/>
          <w:szCs w:val="30"/>
          <w:cs/>
        </w:rPr>
        <w:br/>
      </w:r>
      <w:r w:rsidR="0059018E" w:rsidRPr="00C51B20">
        <w:rPr>
          <w:rFonts w:ascii="Angsana New" w:hAnsi="Angsana New"/>
          <w:sz w:val="30"/>
          <w:szCs w:val="30"/>
          <w:cs/>
        </w:rPr>
        <w:t>ค้ำประกันจากธนาคาร</w:t>
      </w:r>
    </w:p>
    <w:p w14:paraId="3E4AA02A" w14:textId="2E21B7E7" w:rsidR="00AF2161" w:rsidRPr="000D35D5" w:rsidRDefault="00AF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5484883D" w14:textId="1AE42ACC" w:rsidR="00730F80" w:rsidRPr="006B2DF0" w:rsidRDefault="00730F80" w:rsidP="005876E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B2DF0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AF34527" w14:textId="77777777" w:rsidR="00CA36F8" w:rsidRDefault="00CA36F8" w:rsidP="00F70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thaiDistribute"/>
        <w:rPr>
          <w:rFonts w:ascii="Angsana New" w:hAnsi="Angsana New"/>
          <w:sz w:val="32"/>
          <w:szCs w:val="32"/>
        </w:rPr>
      </w:pPr>
    </w:p>
    <w:p w14:paraId="6DC062F8" w14:textId="6132BA24" w:rsidR="00174F55" w:rsidRPr="0072090C" w:rsidRDefault="00174F55" w:rsidP="00174F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090C">
        <w:rPr>
          <w:rFonts w:ascii="Angsana New" w:hAnsi="Angsana New"/>
          <w:sz w:val="30"/>
          <w:szCs w:val="30"/>
          <w:cs/>
        </w:rPr>
        <w:t>ในการประชุมสามัญ</w:t>
      </w:r>
      <w:r w:rsidRPr="0072090C">
        <w:rPr>
          <w:rFonts w:ascii="Angsana New" w:hAnsi="Angsana New" w:hint="cs"/>
          <w:sz w:val="30"/>
          <w:szCs w:val="30"/>
          <w:cs/>
        </w:rPr>
        <w:t>ประจำปี</w:t>
      </w:r>
      <w:r w:rsidRPr="0072090C">
        <w:rPr>
          <w:rFonts w:ascii="Angsana New" w:hAnsi="Angsana New"/>
          <w:sz w:val="30"/>
          <w:szCs w:val="30"/>
          <w:cs/>
        </w:rPr>
        <w:t>ผู้ถือหุ้น</w:t>
      </w:r>
      <w:r w:rsidRPr="0072090C">
        <w:rPr>
          <w:rFonts w:ascii="Angsana New" w:hAnsi="Angsana New" w:hint="cs"/>
          <w:sz w:val="30"/>
          <w:szCs w:val="30"/>
          <w:cs/>
        </w:rPr>
        <w:t xml:space="preserve">ของบริษัทเมื่อวันที่ </w:t>
      </w:r>
      <w:r w:rsidR="006908F5" w:rsidRPr="006908F5">
        <w:rPr>
          <w:rFonts w:ascii="Angsana New" w:hAnsi="Angsana New"/>
          <w:sz w:val="30"/>
          <w:szCs w:val="30"/>
        </w:rPr>
        <w:t>29</w:t>
      </w:r>
      <w:r w:rsidRPr="0072090C">
        <w:rPr>
          <w:rFonts w:ascii="Angsana New" w:hAnsi="Angsana New"/>
          <w:sz w:val="30"/>
          <w:szCs w:val="30"/>
        </w:rPr>
        <w:t xml:space="preserve"> </w:t>
      </w:r>
      <w:r w:rsidRPr="0072090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908F5" w:rsidRPr="006908F5">
        <w:rPr>
          <w:rFonts w:ascii="Angsana New" w:hAnsi="Angsana New"/>
          <w:sz w:val="30"/>
          <w:szCs w:val="30"/>
        </w:rPr>
        <w:t>2569</w:t>
      </w:r>
      <w:r w:rsidRPr="0072090C">
        <w:rPr>
          <w:rFonts w:ascii="Angsana New" w:hAnsi="Angsana New"/>
          <w:sz w:val="30"/>
          <w:szCs w:val="30"/>
          <w:cs/>
        </w:rPr>
        <w:t xml:space="preserve"> </w:t>
      </w:r>
      <w:r w:rsidRPr="0072090C">
        <w:rPr>
          <w:rFonts w:ascii="Angsana New" w:hAnsi="Angsana New" w:hint="cs"/>
          <w:sz w:val="30"/>
          <w:szCs w:val="30"/>
          <w:cs/>
        </w:rPr>
        <w:t>ผู้ถือหุ้นมีมติ</w:t>
      </w:r>
      <w:r w:rsidRPr="0072090C">
        <w:rPr>
          <w:rFonts w:ascii="Angsana New" w:hAnsi="Angsana New"/>
          <w:sz w:val="30"/>
          <w:szCs w:val="30"/>
          <w:cs/>
        </w:rPr>
        <w:t>อนุมัติ</w:t>
      </w:r>
      <w:r w:rsidRPr="0072090C">
        <w:rPr>
          <w:rFonts w:ascii="Angsana New" w:hAnsi="Angsana New" w:hint="cs"/>
          <w:sz w:val="30"/>
          <w:szCs w:val="30"/>
          <w:cs/>
        </w:rPr>
        <w:t>การจัดสรรกำไร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จากผลการดำเนินงานสำหรับปี </w:t>
      </w:r>
      <w:r w:rsidR="006908F5" w:rsidRPr="006908F5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 w:rsidRPr="0072090C">
        <w:rPr>
          <w:rFonts w:ascii="Angsana New" w:hAnsi="Angsana New" w:hint="cs"/>
          <w:sz w:val="30"/>
          <w:szCs w:val="30"/>
          <w:cs/>
        </w:rPr>
        <w:t xml:space="preserve">เป็นเงินปันผลในอัตราหุ้นละ </w:t>
      </w:r>
      <w:r w:rsidR="006908F5" w:rsidRPr="006908F5">
        <w:rPr>
          <w:rFonts w:ascii="Angsana New" w:hAnsi="Angsana New"/>
          <w:sz w:val="30"/>
          <w:szCs w:val="30"/>
        </w:rPr>
        <w:t>0</w:t>
      </w:r>
      <w:r w:rsidRPr="0072090C">
        <w:rPr>
          <w:rFonts w:ascii="Angsana New" w:hAnsi="Angsana New"/>
          <w:sz w:val="30"/>
          <w:szCs w:val="30"/>
        </w:rPr>
        <w:t>.</w:t>
      </w:r>
      <w:r w:rsidR="006908F5" w:rsidRPr="006908F5">
        <w:rPr>
          <w:rFonts w:ascii="Angsana New" w:hAnsi="Angsana New"/>
          <w:sz w:val="30"/>
          <w:szCs w:val="30"/>
        </w:rPr>
        <w:t>06</w:t>
      </w:r>
      <w:r w:rsidRPr="0072090C">
        <w:rPr>
          <w:rFonts w:ascii="Angsana New" w:hAnsi="Angsana New"/>
          <w:sz w:val="30"/>
          <w:szCs w:val="30"/>
          <w:cs/>
        </w:rPr>
        <w:t xml:space="preserve"> บาท เป็นจำนวน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72090C">
        <w:rPr>
          <w:rFonts w:ascii="Angsana New" w:hAnsi="Angsana New"/>
          <w:sz w:val="30"/>
          <w:szCs w:val="30"/>
          <w:cs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>.</w:t>
      </w:r>
      <w:r w:rsidR="006908F5" w:rsidRPr="006908F5">
        <w:rPr>
          <w:rFonts w:ascii="Angsana New" w:hAnsi="Angsana New"/>
          <w:sz w:val="30"/>
          <w:szCs w:val="30"/>
        </w:rPr>
        <w:t>96</w:t>
      </w:r>
      <w:r w:rsidRPr="0072090C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="002C0D82">
        <w:rPr>
          <w:rFonts w:ascii="Angsana New" w:hAnsi="Angsana New"/>
          <w:sz w:val="30"/>
          <w:szCs w:val="30"/>
          <w:cs/>
        </w:rPr>
        <w:br/>
      </w:r>
      <w:r w:rsidRPr="0072090C">
        <w:rPr>
          <w:rFonts w:ascii="Angsana New" w:hAnsi="Angsana New"/>
          <w:sz w:val="30"/>
          <w:szCs w:val="30"/>
          <w:cs/>
        </w:rPr>
        <w:t>เงินปันผลดังกล่าว</w:t>
      </w:r>
      <w:r w:rsidRPr="0072090C">
        <w:rPr>
          <w:rFonts w:ascii="Angsana New" w:hAnsi="Angsana New" w:hint="cs"/>
          <w:sz w:val="30"/>
          <w:szCs w:val="30"/>
          <w:cs/>
        </w:rPr>
        <w:t>จะจ่ายแก่ผู้ถือหุ้น</w:t>
      </w:r>
      <w:r w:rsidRPr="00AD53C2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6908F5" w:rsidRPr="006908F5">
        <w:rPr>
          <w:rFonts w:ascii="Angsana New" w:hAnsi="Angsana New"/>
          <w:sz w:val="30"/>
          <w:szCs w:val="30"/>
        </w:rPr>
        <w:t>26</w:t>
      </w:r>
      <w:r w:rsidRPr="00AD53C2">
        <w:rPr>
          <w:rFonts w:ascii="Angsana New" w:hAnsi="Angsana New"/>
          <w:sz w:val="30"/>
          <w:szCs w:val="30"/>
        </w:rPr>
        <w:t xml:space="preserve"> </w:t>
      </w:r>
      <w:r w:rsidR="002C0D82" w:rsidRPr="00AD53C2">
        <w:rPr>
          <w:rFonts w:ascii="Angsana New" w:hAnsi="Angsana New" w:hint="cs"/>
          <w:sz w:val="30"/>
          <w:szCs w:val="30"/>
          <w:cs/>
        </w:rPr>
        <w:t>พฤษภาคม</w:t>
      </w:r>
      <w:r w:rsidRPr="00AD53C2">
        <w:rPr>
          <w:rFonts w:ascii="Angsana New" w:hAnsi="Angsana New"/>
          <w:sz w:val="30"/>
          <w:szCs w:val="30"/>
          <w:cs/>
        </w:rPr>
        <w:t xml:space="preserve"> </w:t>
      </w:r>
      <w:r w:rsidR="006908F5" w:rsidRPr="006908F5">
        <w:rPr>
          <w:rFonts w:ascii="Angsana New" w:hAnsi="Angsana New"/>
          <w:sz w:val="30"/>
          <w:szCs w:val="30"/>
        </w:rPr>
        <w:t>2569</w:t>
      </w:r>
    </w:p>
    <w:p w14:paraId="0D4A12D0" w14:textId="77777777" w:rsidR="00174F55" w:rsidRPr="000D35D5" w:rsidRDefault="00174F55" w:rsidP="00F70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thaiDistribute"/>
        <w:rPr>
          <w:rFonts w:ascii="Angsana New" w:hAnsi="Angsana New"/>
          <w:sz w:val="32"/>
          <w:szCs w:val="32"/>
        </w:rPr>
      </w:pPr>
    </w:p>
    <w:sectPr w:rsidR="00174F55" w:rsidRPr="000D35D5" w:rsidSect="00621170">
      <w:headerReference w:type="default" r:id="rId14"/>
      <w:footerReference w:type="default" r:id="rId15"/>
      <w:footerReference w:type="first" r:id="rId16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E790C" w14:textId="77777777" w:rsidR="009A1807" w:rsidRDefault="009A1807">
      <w:r>
        <w:separator/>
      </w:r>
    </w:p>
  </w:endnote>
  <w:endnote w:type="continuationSeparator" w:id="0">
    <w:p w14:paraId="13CB5A78" w14:textId="77777777" w:rsidR="009A1807" w:rsidRDefault="009A1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7A65E" w14:textId="1599BE17" w:rsidR="003C4133" w:rsidRPr="007B3D4F" w:rsidRDefault="003C4133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6908F5" w:rsidRPr="006908F5">
      <w:rPr>
        <w:rStyle w:val="PageNumber"/>
        <w:rFonts w:ascii="Angsana New" w:hAnsi="Angsana New"/>
        <w:noProof/>
        <w:sz w:val="30"/>
        <w:szCs w:val="30"/>
      </w:rPr>
      <w:t>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3C4133" w:rsidRPr="007B715D" w:rsidRDefault="003C4133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61A4" w14:textId="5F12611B" w:rsidR="003C4133" w:rsidRPr="00CE24D0" w:rsidRDefault="003C4133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908F5" w:rsidRPr="006908F5">
      <w:rPr>
        <w:rStyle w:val="PageNumber"/>
        <w:rFonts w:ascii="Angsana New" w:hAnsi="Angsana New"/>
        <w:noProof/>
        <w:sz w:val="30"/>
        <w:szCs w:val="30"/>
      </w:rPr>
      <w:t>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3C4133" w:rsidRPr="00AC7B7C" w:rsidRDefault="003C4133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29D908B1" w:rsidR="003C4133" w:rsidRPr="001E26BA" w:rsidRDefault="003C413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6908F5" w:rsidRPr="006908F5">
      <w:rPr>
        <w:rStyle w:val="PageNumber"/>
        <w:rFonts w:ascii="Angsana New" w:hAnsi="Angsana New"/>
        <w:noProof/>
        <w:sz w:val="30"/>
        <w:szCs w:val="30"/>
      </w:rPr>
      <w:t>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3C4133" w:rsidRPr="00E4104E" w:rsidRDefault="003C413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3B76587D" w:rsidR="003C4133" w:rsidRPr="004B7A13" w:rsidRDefault="003C4133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D46539">
      <w:rPr>
        <w:rFonts w:ascii="Angsana New" w:hAnsi="Angsana New"/>
        <w:noProof/>
        <w:sz w:val="30"/>
        <w:szCs w:val="30"/>
      </w:rPr>
      <w:t>SMDt3-Q1'26 V7.docx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6908F5" w:rsidRPr="006908F5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B0088" w14:textId="77777777" w:rsidR="009A1807" w:rsidRDefault="009A1807">
      <w:r>
        <w:separator/>
      </w:r>
    </w:p>
  </w:footnote>
  <w:footnote w:type="continuationSeparator" w:id="0">
    <w:p w14:paraId="433EB4B8" w14:textId="77777777" w:rsidR="009A1807" w:rsidRDefault="009A1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EA3B" w14:textId="77777777" w:rsidR="003C4133" w:rsidRDefault="003C4133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C59B2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732" w14:textId="74E843B0" w:rsidR="003C4133" w:rsidRPr="008D22B2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F4490" w:rsidRPr="00CF4490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 w:rsidRPr="008D22B2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59ED8C8" w14:textId="77777777" w:rsidR="003C4133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9EF2C4E" w14:textId="028BCB7D" w:rsidR="003C4133" w:rsidRPr="008D22B2" w:rsidRDefault="005B01D9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908F5" w:rsidRPr="006908F5">
      <w:rPr>
        <w:rFonts w:ascii="Angsana New" w:hAnsi="Angsana New" w:cs="Angsana New" w:hint="cs"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 w:rsidR="006908F5" w:rsidRPr="006908F5">
      <w:rPr>
        <w:rFonts w:ascii="Angsana New" w:hAnsi="Angsana New" w:cs="Angsana New" w:hint="cs"/>
        <w:sz w:val="32"/>
        <w:szCs w:val="32"/>
        <w:lang w:val="en-US" w:bidi="th-TH"/>
      </w:rPr>
      <w:t>2569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3C413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="003C4133"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3C4133" w:rsidRPr="008D22B2" w:rsidRDefault="003C4133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0067" w14:textId="77777777" w:rsidR="003C4133" w:rsidRPr="004A6A7D" w:rsidRDefault="00FC59B2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3C4133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3C4133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3C4133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1E85D5AC" w:rsidR="003C4133" w:rsidRPr="004A6A7D" w:rsidRDefault="003C4133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6908F5" w:rsidRPr="006908F5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="006908F5" w:rsidRPr="006908F5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2551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และ </w:t>
    </w:r>
    <w:r w:rsidR="006908F5" w:rsidRPr="006908F5">
      <w:rPr>
        <w:rFonts w:ascii="Angsana New" w:hAnsi="Angsana New" w:cs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 </w:t>
    </w:r>
  </w:p>
  <w:p w14:paraId="02E3391A" w14:textId="77777777" w:rsidR="003C4133" w:rsidRPr="004A6A7D" w:rsidRDefault="003C4133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C59B2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3C4133" w:rsidRDefault="003C4133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C469B0"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3C4133" w:rsidRDefault="003C4133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9A5F1" w14:textId="0CDFB9C7" w:rsidR="003C4133" w:rsidRDefault="003C4133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1F53F4" w:rsidRPr="001F53F4">
      <w:rPr>
        <w:rFonts w:ascii="Angsana New" w:hAnsi="Angsana New"/>
        <w:b/>
        <w:bCs/>
        <w:sz w:val="32"/>
        <w:szCs w:val="32"/>
        <w:cs/>
      </w:rPr>
      <w:t xml:space="preserve">เอสเอ็มดี ไรส์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B9FDB35" w14:textId="77777777" w:rsidR="003C4133" w:rsidRDefault="003C4133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0EA943C5" w14:textId="4C0792B0" w:rsidR="003C4133" w:rsidRPr="008D22B2" w:rsidRDefault="005B01D9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908F5" w:rsidRPr="006908F5">
      <w:rPr>
        <w:rFonts w:ascii="Angsana New" w:hAnsi="Angsana New" w:cs="Angsana New"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 w:rsidR="006908F5" w:rsidRPr="006908F5">
      <w:rPr>
        <w:rFonts w:ascii="Angsana New" w:hAnsi="Angsana New" w:cs="Angsana New"/>
        <w:sz w:val="32"/>
        <w:szCs w:val="32"/>
        <w:lang w:val="en-US" w:bidi="th-TH"/>
      </w:rPr>
      <w:t>2569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3C413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="003C4133"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3C4133" w:rsidRPr="00333087" w:rsidRDefault="003C413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3866E" w14:textId="05FAE6B2" w:rsidR="003C4133" w:rsidRPr="00E66B73" w:rsidRDefault="003C4133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B06CF" w:rsidRPr="009B06CF">
      <w:rPr>
        <w:rFonts w:ascii="Angsana New" w:hAnsi="Angsana New"/>
        <w:b/>
        <w:bCs/>
        <w:sz w:val="32"/>
        <w:szCs w:val="32"/>
        <w:cs/>
      </w:rPr>
      <w:t>เอสเอ็มดี ไรส์</w:t>
    </w:r>
    <w:r w:rsidR="009B06CF">
      <w:rPr>
        <w:rFonts w:ascii="Angsana New" w:hAnsi="Angsana New"/>
        <w:b/>
        <w:bCs/>
        <w:sz w:val="32"/>
        <w:szCs w:val="32"/>
      </w:rPr>
      <w:t xml:space="preserve"> </w:t>
    </w:r>
    <w:r w:rsidRPr="00E66B7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42A9182E" w14:textId="77777777" w:rsidR="003C4133" w:rsidRPr="001D530E" w:rsidRDefault="003C4133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C117DF7" w14:textId="0159DDF2" w:rsidR="003C4133" w:rsidRPr="008D22B2" w:rsidRDefault="005B01D9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908F5" w:rsidRPr="006908F5">
      <w:rPr>
        <w:rFonts w:ascii="Angsana New" w:hAnsi="Angsana New" w:cs="Angsana New"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 w:rsidR="006908F5" w:rsidRPr="006908F5">
      <w:rPr>
        <w:rFonts w:ascii="Angsana New" w:hAnsi="Angsana New" w:cs="Angsana New"/>
        <w:sz w:val="32"/>
        <w:szCs w:val="32"/>
        <w:lang w:val="en-US" w:bidi="th-TH"/>
      </w:rPr>
      <w:t>2569</w:t>
    </w:r>
    <w:r w:rsidR="00682C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3C413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(ไม่ได้ตรวจสอบ)</w:t>
    </w:r>
    <w:r w:rsidR="003C4133"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3C4133" w:rsidRDefault="003C4133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032DD7"/>
    <w:multiLevelType w:val="hybridMultilevel"/>
    <w:tmpl w:val="B8BEE634"/>
    <w:lvl w:ilvl="0" w:tplc="E4FE716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A52E9"/>
    <w:multiLevelType w:val="hybridMultilevel"/>
    <w:tmpl w:val="51A0DF90"/>
    <w:lvl w:ilvl="0" w:tplc="C65EAC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19C6B43"/>
    <w:multiLevelType w:val="hybridMultilevel"/>
    <w:tmpl w:val="9656E03C"/>
    <w:lvl w:ilvl="0" w:tplc="0292ED5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070146"/>
    <w:multiLevelType w:val="multilevel"/>
    <w:tmpl w:val="BE76382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B331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CB52420"/>
    <w:multiLevelType w:val="multilevel"/>
    <w:tmpl w:val="DFE859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081" w:hanging="360"/>
      </w:pPr>
    </w:lvl>
    <w:lvl w:ilvl="2" w:tplc="0409001B" w:tentative="1">
      <w:start w:val="1"/>
      <w:numFmt w:val="lowerRoman"/>
      <w:lvlText w:val="%3."/>
      <w:lvlJc w:val="right"/>
      <w:pPr>
        <w:ind w:left="2801" w:hanging="180"/>
      </w:pPr>
    </w:lvl>
    <w:lvl w:ilvl="3" w:tplc="0409000F" w:tentative="1">
      <w:start w:val="1"/>
      <w:numFmt w:val="decimal"/>
      <w:lvlText w:val="%4."/>
      <w:lvlJc w:val="left"/>
      <w:pPr>
        <w:ind w:left="3521" w:hanging="360"/>
      </w:pPr>
    </w:lvl>
    <w:lvl w:ilvl="4" w:tplc="04090019" w:tentative="1">
      <w:start w:val="1"/>
      <w:numFmt w:val="lowerLetter"/>
      <w:lvlText w:val="%5."/>
      <w:lvlJc w:val="left"/>
      <w:pPr>
        <w:ind w:left="4241" w:hanging="360"/>
      </w:pPr>
    </w:lvl>
    <w:lvl w:ilvl="5" w:tplc="0409001B" w:tentative="1">
      <w:start w:val="1"/>
      <w:numFmt w:val="lowerRoman"/>
      <w:lvlText w:val="%6."/>
      <w:lvlJc w:val="right"/>
      <w:pPr>
        <w:ind w:left="4961" w:hanging="180"/>
      </w:pPr>
    </w:lvl>
    <w:lvl w:ilvl="6" w:tplc="0409000F" w:tentative="1">
      <w:start w:val="1"/>
      <w:numFmt w:val="decimal"/>
      <w:lvlText w:val="%7."/>
      <w:lvlJc w:val="left"/>
      <w:pPr>
        <w:ind w:left="5681" w:hanging="360"/>
      </w:pPr>
    </w:lvl>
    <w:lvl w:ilvl="7" w:tplc="04090019" w:tentative="1">
      <w:start w:val="1"/>
      <w:numFmt w:val="lowerLetter"/>
      <w:lvlText w:val="%8."/>
      <w:lvlJc w:val="left"/>
      <w:pPr>
        <w:ind w:left="6401" w:hanging="360"/>
      </w:pPr>
    </w:lvl>
    <w:lvl w:ilvl="8" w:tplc="040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3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356803">
    <w:abstractNumId w:val="6"/>
  </w:num>
  <w:num w:numId="2" w16cid:durableId="861285631">
    <w:abstractNumId w:val="5"/>
  </w:num>
  <w:num w:numId="3" w16cid:durableId="186915962">
    <w:abstractNumId w:val="9"/>
  </w:num>
  <w:num w:numId="4" w16cid:durableId="1514880723">
    <w:abstractNumId w:val="7"/>
  </w:num>
  <w:num w:numId="5" w16cid:durableId="2094083817">
    <w:abstractNumId w:val="8"/>
  </w:num>
  <w:num w:numId="6" w16cid:durableId="112986510">
    <w:abstractNumId w:val="3"/>
  </w:num>
  <w:num w:numId="7" w16cid:durableId="358244791">
    <w:abstractNumId w:val="2"/>
  </w:num>
  <w:num w:numId="8" w16cid:durableId="331688138">
    <w:abstractNumId w:val="0"/>
  </w:num>
  <w:num w:numId="9" w16cid:durableId="227810758">
    <w:abstractNumId w:val="1"/>
  </w:num>
  <w:num w:numId="10" w16cid:durableId="2028872706">
    <w:abstractNumId w:val="4"/>
  </w:num>
  <w:num w:numId="11" w16cid:durableId="83915366">
    <w:abstractNumId w:val="16"/>
  </w:num>
  <w:num w:numId="12" w16cid:durableId="1361929044">
    <w:abstractNumId w:val="13"/>
  </w:num>
  <w:num w:numId="13" w16cid:durableId="159086236">
    <w:abstractNumId w:val="28"/>
  </w:num>
  <w:num w:numId="14" w16cid:durableId="1511215867">
    <w:abstractNumId w:val="15"/>
  </w:num>
  <w:num w:numId="15" w16cid:durableId="155925367">
    <w:abstractNumId w:val="19"/>
  </w:num>
  <w:num w:numId="16" w16cid:durableId="1545557705">
    <w:abstractNumId w:val="11"/>
  </w:num>
  <w:num w:numId="17" w16cid:durableId="2010281155">
    <w:abstractNumId w:val="14"/>
  </w:num>
  <w:num w:numId="18" w16cid:durableId="901065043">
    <w:abstractNumId w:val="10"/>
  </w:num>
  <w:num w:numId="19" w16cid:durableId="1614677696">
    <w:abstractNumId w:val="33"/>
  </w:num>
  <w:num w:numId="20" w16cid:durableId="1929189420">
    <w:abstractNumId w:val="21"/>
  </w:num>
  <w:num w:numId="21" w16cid:durableId="1013993164">
    <w:abstractNumId w:val="29"/>
  </w:num>
  <w:num w:numId="22" w16cid:durableId="5134069">
    <w:abstractNumId w:val="22"/>
  </w:num>
  <w:num w:numId="23" w16cid:durableId="1015616080">
    <w:abstractNumId w:val="18"/>
  </w:num>
  <w:num w:numId="24" w16cid:durableId="1932274278">
    <w:abstractNumId w:val="12"/>
  </w:num>
  <w:num w:numId="25" w16cid:durableId="614288432">
    <w:abstractNumId w:val="34"/>
  </w:num>
  <w:num w:numId="26" w16cid:durableId="804006199">
    <w:abstractNumId w:val="23"/>
  </w:num>
  <w:num w:numId="27" w16cid:durableId="63840233">
    <w:abstractNumId w:val="20"/>
  </w:num>
  <w:num w:numId="28" w16cid:durableId="557211603">
    <w:abstractNumId w:val="17"/>
  </w:num>
  <w:num w:numId="29" w16cid:durableId="477188955">
    <w:abstractNumId w:val="32"/>
  </w:num>
  <w:num w:numId="30" w16cid:durableId="1162357925">
    <w:abstractNumId w:val="24"/>
  </w:num>
  <w:num w:numId="31" w16cid:durableId="795947590">
    <w:abstractNumId w:val="26"/>
  </w:num>
  <w:num w:numId="32" w16cid:durableId="571156985">
    <w:abstractNumId w:val="35"/>
  </w:num>
  <w:num w:numId="33" w16cid:durableId="1231191558">
    <w:abstractNumId w:val="30"/>
  </w:num>
  <w:num w:numId="34" w16cid:durableId="1675104893">
    <w:abstractNumId w:val="31"/>
  </w:num>
  <w:num w:numId="35" w16cid:durableId="441726943">
    <w:abstractNumId w:val="27"/>
  </w:num>
  <w:num w:numId="36" w16cid:durableId="417215313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263"/>
    <w:rsid w:val="000025E0"/>
    <w:rsid w:val="000026AE"/>
    <w:rsid w:val="00002E4C"/>
    <w:rsid w:val="000035E3"/>
    <w:rsid w:val="0000361A"/>
    <w:rsid w:val="00003B8C"/>
    <w:rsid w:val="00003D19"/>
    <w:rsid w:val="00003EEC"/>
    <w:rsid w:val="00004193"/>
    <w:rsid w:val="00005628"/>
    <w:rsid w:val="00005682"/>
    <w:rsid w:val="000058F6"/>
    <w:rsid w:val="00005B3B"/>
    <w:rsid w:val="000061DE"/>
    <w:rsid w:val="000062F0"/>
    <w:rsid w:val="00006499"/>
    <w:rsid w:val="00006C05"/>
    <w:rsid w:val="00006C56"/>
    <w:rsid w:val="00007078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B85"/>
    <w:rsid w:val="00014C5A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24F"/>
    <w:rsid w:val="00017B72"/>
    <w:rsid w:val="00020331"/>
    <w:rsid w:val="000204CD"/>
    <w:rsid w:val="00020593"/>
    <w:rsid w:val="000207E3"/>
    <w:rsid w:val="000208D9"/>
    <w:rsid w:val="000209F7"/>
    <w:rsid w:val="00020A03"/>
    <w:rsid w:val="00020BF2"/>
    <w:rsid w:val="00020E0D"/>
    <w:rsid w:val="00021CB8"/>
    <w:rsid w:val="00021D0E"/>
    <w:rsid w:val="0002213A"/>
    <w:rsid w:val="000221BA"/>
    <w:rsid w:val="0002244C"/>
    <w:rsid w:val="0002290B"/>
    <w:rsid w:val="00022A1D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3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3B"/>
    <w:rsid w:val="000269C8"/>
    <w:rsid w:val="00026BE1"/>
    <w:rsid w:val="0002700E"/>
    <w:rsid w:val="00027756"/>
    <w:rsid w:val="000277DA"/>
    <w:rsid w:val="00027E5C"/>
    <w:rsid w:val="000300ED"/>
    <w:rsid w:val="0003047C"/>
    <w:rsid w:val="000304B4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6EA"/>
    <w:rsid w:val="00032918"/>
    <w:rsid w:val="00032A18"/>
    <w:rsid w:val="00032D02"/>
    <w:rsid w:val="00032DD3"/>
    <w:rsid w:val="00032F61"/>
    <w:rsid w:val="000335A7"/>
    <w:rsid w:val="0003374D"/>
    <w:rsid w:val="00033EEF"/>
    <w:rsid w:val="00034224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4E79"/>
    <w:rsid w:val="00035027"/>
    <w:rsid w:val="00035259"/>
    <w:rsid w:val="0003554B"/>
    <w:rsid w:val="0003564F"/>
    <w:rsid w:val="000356BA"/>
    <w:rsid w:val="000359BE"/>
    <w:rsid w:val="000359C7"/>
    <w:rsid w:val="00035D3C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070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797"/>
    <w:rsid w:val="00043A5B"/>
    <w:rsid w:val="00043B5A"/>
    <w:rsid w:val="00043E2A"/>
    <w:rsid w:val="000442FC"/>
    <w:rsid w:val="00044391"/>
    <w:rsid w:val="0004444F"/>
    <w:rsid w:val="00044584"/>
    <w:rsid w:val="000447C9"/>
    <w:rsid w:val="000449B1"/>
    <w:rsid w:val="0004525A"/>
    <w:rsid w:val="000453BA"/>
    <w:rsid w:val="00045530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68B"/>
    <w:rsid w:val="0005184E"/>
    <w:rsid w:val="00051925"/>
    <w:rsid w:val="00051C4C"/>
    <w:rsid w:val="00051CFE"/>
    <w:rsid w:val="00051D11"/>
    <w:rsid w:val="0005208D"/>
    <w:rsid w:val="00052332"/>
    <w:rsid w:val="00052333"/>
    <w:rsid w:val="00052738"/>
    <w:rsid w:val="000527EE"/>
    <w:rsid w:val="0005298C"/>
    <w:rsid w:val="00052A8A"/>
    <w:rsid w:val="00053015"/>
    <w:rsid w:val="00053733"/>
    <w:rsid w:val="00053D6E"/>
    <w:rsid w:val="00053DDD"/>
    <w:rsid w:val="00053E50"/>
    <w:rsid w:val="00053EA2"/>
    <w:rsid w:val="00053FAE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69BA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D28"/>
    <w:rsid w:val="00062E18"/>
    <w:rsid w:val="00063272"/>
    <w:rsid w:val="000632AF"/>
    <w:rsid w:val="000632EE"/>
    <w:rsid w:val="00063452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52A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0E7F"/>
    <w:rsid w:val="000711A0"/>
    <w:rsid w:val="000712AB"/>
    <w:rsid w:val="000718EB"/>
    <w:rsid w:val="00071ADA"/>
    <w:rsid w:val="00071DEC"/>
    <w:rsid w:val="00071E45"/>
    <w:rsid w:val="00071E61"/>
    <w:rsid w:val="0007213A"/>
    <w:rsid w:val="00072260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76"/>
    <w:rsid w:val="000764B2"/>
    <w:rsid w:val="0007655A"/>
    <w:rsid w:val="000765A5"/>
    <w:rsid w:val="00076709"/>
    <w:rsid w:val="00076836"/>
    <w:rsid w:val="000768CA"/>
    <w:rsid w:val="00076A05"/>
    <w:rsid w:val="00076B1B"/>
    <w:rsid w:val="00076DEC"/>
    <w:rsid w:val="00076E7D"/>
    <w:rsid w:val="00076EFB"/>
    <w:rsid w:val="000771EA"/>
    <w:rsid w:val="0007775D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3FA"/>
    <w:rsid w:val="00082455"/>
    <w:rsid w:val="00082873"/>
    <w:rsid w:val="00082BF5"/>
    <w:rsid w:val="00082C3E"/>
    <w:rsid w:val="00082C6E"/>
    <w:rsid w:val="000832C3"/>
    <w:rsid w:val="00083CA4"/>
    <w:rsid w:val="00083EDC"/>
    <w:rsid w:val="00084149"/>
    <w:rsid w:val="0008415F"/>
    <w:rsid w:val="000843FA"/>
    <w:rsid w:val="0008492C"/>
    <w:rsid w:val="00084CAB"/>
    <w:rsid w:val="00084F8F"/>
    <w:rsid w:val="00085638"/>
    <w:rsid w:val="00085CD9"/>
    <w:rsid w:val="0008635C"/>
    <w:rsid w:val="000867AA"/>
    <w:rsid w:val="00086C4E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99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4D6"/>
    <w:rsid w:val="000A6A51"/>
    <w:rsid w:val="000A6BAE"/>
    <w:rsid w:val="000A6EA9"/>
    <w:rsid w:val="000A705A"/>
    <w:rsid w:val="000A7B3B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B4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36FB"/>
    <w:rsid w:val="000B3E04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399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72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0FE"/>
    <w:rsid w:val="000C2531"/>
    <w:rsid w:val="000C2568"/>
    <w:rsid w:val="000C26BC"/>
    <w:rsid w:val="000C26DF"/>
    <w:rsid w:val="000C27DC"/>
    <w:rsid w:val="000C27E3"/>
    <w:rsid w:val="000C29E5"/>
    <w:rsid w:val="000C2B17"/>
    <w:rsid w:val="000C2E9C"/>
    <w:rsid w:val="000C320E"/>
    <w:rsid w:val="000C342C"/>
    <w:rsid w:val="000C3562"/>
    <w:rsid w:val="000C3761"/>
    <w:rsid w:val="000C3DB4"/>
    <w:rsid w:val="000C3FD5"/>
    <w:rsid w:val="000C401E"/>
    <w:rsid w:val="000C4BD0"/>
    <w:rsid w:val="000C4DC3"/>
    <w:rsid w:val="000C4E26"/>
    <w:rsid w:val="000C5180"/>
    <w:rsid w:val="000C5367"/>
    <w:rsid w:val="000C55BA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0DC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5D5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095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B0D"/>
    <w:rsid w:val="000E0E9F"/>
    <w:rsid w:val="000E0EEB"/>
    <w:rsid w:val="000E1A80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3DA"/>
    <w:rsid w:val="000E44CA"/>
    <w:rsid w:val="000E4913"/>
    <w:rsid w:val="000E4B37"/>
    <w:rsid w:val="000E4B8A"/>
    <w:rsid w:val="000E4C8C"/>
    <w:rsid w:val="000E542C"/>
    <w:rsid w:val="000E56F8"/>
    <w:rsid w:val="000E5939"/>
    <w:rsid w:val="000E598F"/>
    <w:rsid w:val="000E59FA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B97"/>
    <w:rsid w:val="000F2ED0"/>
    <w:rsid w:val="000F2FD8"/>
    <w:rsid w:val="000F32DB"/>
    <w:rsid w:val="000F3725"/>
    <w:rsid w:val="000F387E"/>
    <w:rsid w:val="000F3A0E"/>
    <w:rsid w:val="000F3A17"/>
    <w:rsid w:val="000F3BB5"/>
    <w:rsid w:val="000F3DC3"/>
    <w:rsid w:val="000F3EB2"/>
    <w:rsid w:val="000F46CD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B9E"/>
    <w:rsid w:val="000F6C0A"/>
    <w:rsid w:val="000F72C2"/>
    <w:rsid w:val="000F7423"/>
    <w:rsid w:val="000F760B"/>
    <w:rsid w:val="000F7687"/>
    <w:rsid w:val="000F7F3F"/>
    <w:rsid w:val="0010002F"/>
    <w:rsid w:val="001001BD"/>
    <w:rsid w:val="001004B3"/>
    <w:rsid w:val="001007A9"/>
    <w:rsid w:val="00100ADB"/>
    <w:rsid w:val="00101020"/>
    <w:rsid w:val="001012DE"/>
    <w:rsid w:val="00101FB1"/>
    <w:rsid w:val="00101FB2"/>
    <w:rsid w:val="001020A3"/>
    <w:rsid w:val="0010227C"/>
    <w:rsid w:val="001032B4"/>
    <w:rsid w:val="001037E8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94C"/>
    <w:rsid w:val="00107C13"/>
    <w:rsid w:val="001103BA"/>
    <w:rsid w:val="00110463"/>
    <w:rsid w:val="00110E6E"/>
    <w:rsid w:val="00110E8A"/>
    <w:rsid w:val="0011184D"/>
    <w:rsid w:val="00111922"/>
    <w:rsid w:val="00111C94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C0C"/>
    <w:rsid w:val="00116D85"/>
    <w:rsid w:val="00116DA2"/>
    <w:rsid w:val="0011736C"/>
    <w:rsid w:val="00117CD8"/>
    <w:rsid w:val="00117E16"/>
    <w:rsid w:val="00117FE4"/>
    <w:rsid w:val="00120148"/>
    <w:rsid w:val="001204CA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5BB2"/>
    <w:rsid w:val="00125E7F"/>
    <w:rsid w:val="0012602A"/>
    <w:rsid w:val="0012691E"/>
    <w:rsid w:val="00126B46"/>
    <w:rsid w:val="00126E57"/>
    <w:rsid w:val="001275C6"/>
    <w:rsid w:val="00127815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9F8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5FCD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4D"/>
    <w:rsid w:val="001428A7"/>
    <w:rsid w:val="00142A5B"/>
    <w:rsid w:val="00142F02"/>
    <w:rsid w:val="001430A7"/>
    <w:rsid w:val="0014311F"/>
    <w:rsid w:val="00143481"/>
    <w:rsid w:val="0014350C"/>
    <w:rsid w:val="001437BD"/>
    <w:rsid w:val="00143975"/>
    <w:rsid w:val="00143987"/>
    <w:rsid w:val="00143B8E"/>
    <w:rsid w:val="00143CDA"/>
    <w:rsid w:val="00144D5B"/>
    <w:rsid w:val="00144F43"/>
    <w:rsid w:val="001451A2"/>
    <w:rsid w:val="00145601"/>
    <w:rsid w:val="0014579B"/>
    <w:rsid w:val="00145911"/>
    <w:rsid w:val="00145A0A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41"/>
    <w:rsid w:val="001509F3"/>
    <w:rsid w:val="00150A4A"/>
    <w:rsid w:val="00151379"/>
    <w:rsid w:val="00151D07"/>
    <w:rsid w:val="00151F34"/>
    <w:rsid w:val="00152182"/>
    <w:rsid w:val="001521BA"/>
    <w:rsid w:val="001524C5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57CC7"/>
    <w:rsid w:val="00157DBE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542"/>
    <w:rsid w:val="001627C9"/>
    <w:rsid w:val="001627FC"/>
    <w:rsid w:val="00162903"/>
    <w:rsid w:val="0016298D"/>
    <w:rsid w:val="00162C42"/>
    <w:rsid w:val="00162DD0"/>
    <w:rsid w:val="00162DF3"/>
    <w:rsid w:val="00162FE0"/>
    <w:rsid w:val="00163377"/>
    <w:rsid w:val="00163D8D"/>
    <w:rsid w:val="00164413"/>
    <w:rsid w:val="00164987"/>
    <w:rsid w:val="001649C5"/>
    <w:rsid w:val="00164A8D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799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F55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7781F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630"/>
    <w:rsid w:val="001849FF"/>
    <w:rsid w:val="00184A0C"/>
    <w:rsid w:val="00184BEE"/>
    <w:rsid w:val="00184C3F"/>
    <w:rsid w:val="001853E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3DD1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7151"/>
    <w:rsid w:val="001974C8"/>
    <w:rsid w:val="00197514"/>
    <w:rsid w:val="001975B8"/>
    <w:rsid w:val="001979FC"/>
    <w:rsid w:val="00197B5D"/>
    <w:rsid w:val="00197D2B"/>
    <w:rsid w:val="00197D51"/>
    <w:rsid w:val="001A0338"/>
    <w:rsid w:val="001A0A9F"/>
    <w:rsid w:val="001A0D4C"/>
    <w:rsid w:val="001A0DEB"/>
    <w:rsid w:val="001A110F"/>
    <w:rsid w:val="001A14FB"/>
    <w:rsid w:val="001A17B9"/>
    <w:rsid w:val="001A17CC"/>
    <w:rsid w:val="001A196F"/>
    <w:rsid w:val="001A1AA1"/>
    <w:rsid w:val="001A1ADF"/>
    <w:rsid w:val="001A1D26"/>
    <w:rsid w:val="001A1F80"/>
    <w:rsid w:val="001A2025"/>
    <w:rsid w:val="001A2106"/>
    <w:rsid w:val="001A2117"/>
    <w:rsid w:val="001A2206"/>
    <w:rsid w:val="001A26E4"/>
    <w:rsid w:val="001A2A4D"/>
    <w:rsid w:val="001A2C4A"/>
    <w:rsid w:val="001A334E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5F0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E2F"/>
    <w:rsid w:val="001B1F39"/>
    <w:rsid w:val="001B1F6E"/>
    <w:rsid w:val="001B204D"/>
    <w:rsid w:val="001B22B4"/>
    <w:rsid w:val="001B26B9"/>
    <w:rsid w:val="001B2B33"/>
    <w:rsid w:val="001B2C46"/>
    <w:rsid w:val="001B2D5C"/>
    <w:rsid w:val="001B2DB7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C0"/>
    <w:rsid w:val="001B7BFC"/>
    <w:rsid w:val="001B7CAB"/>
    <w:rsid w:val="001C044E"/>
    <w:rsid w:val="001C0B96"/>
    <w:rsid w:val="001C0E27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2E46"/>
    <w:rsid w:val="001C3207"/>
    <w:rsid w:val="001C3259"/>
    <w:rsid w:val="001C340C"/>
    <w:rsid w:val="001C375D"/>
    <w:rsid w:val="001C3A10"/>
    <w:rsid w:val="001C3FA3"/>
    <w:rsid w:val="001C40FE"/>
    <w:rsid w:val="001C425D"/>
    <w:rsid w:val="001C43CE"/>
    <w:rsid w:val="001C48B4"/>
    <w:rsid w:val="001C4918"/>
    <w:rsid w:val="001C4932"/>
    <w:rsid w:val="001C4F9D"/>
    <w:rsid w:val="001C52F5"/>
    <w:rsid w:val="001C5829"/>
    <w:rsid w:val="001C595E"/>
    <w:rsid w:val="001C5A49"/>
    <w:rsid w:val="001C5CA1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254"/>
    <w:rsid w:val="001D0694"/>
    <w:rsid w:val="001D0970"/>
    <w:rsid w:val="001D0F95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BFD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29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D7EBF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AAB"/>
    <w:rsid w:val="001E2D17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A67"/>
    <w:rsid w:val="001E5B36"/>
    <w:rsid w:val="001E5C07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B8"/>
    <w:rsid w:val="001F41DF"/>
    <w:rsid w:val="001F4461"/>
    <w:rsid w:val="001F46A2"/>
    <w:rsid w:val="001F5057"/>
    <w:rsid w:val="001F517B"/>
    <w:rsid w:val="001F51B4"/>
    <w:rsid w:val="001F53F4"/>
    <w:rsid w:val="001F58EB"/>
    <w:rsid w:val="001F607A"/>
    <w:rsid w:val="001F66C7"/>
    <w:rsid w:val="001F6A6A"/>
    <w:rsid w:val="001F7017"/>
    <w:rsid w:val="001F70FC"/>
    <w:rsid w:val="001F728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324"/>
    <w:rsid w:val="002008E0"/>
    <w:rsid w:val="00200B79"/>
    <w:rsid w:val="00200D4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90A"/>
    <w:rsid w:val="00202A50"/>
    <w:rsid w:val="00202EA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33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88"/>
    <w:rsid w:val="002111A0"/>
    <w:rsid w:val="002111C7"/>
    <w:rsid w:val="00211507"/>
    <w:rsid w:val="002119E7"/>
    <w:rsid w:val="00211D01"/>
    <w:rsid w:val="00211E62"/>
    <w:rsid w:val="002125C1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44B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EFF"/>
    <w:rsid w:val="00221F0C"/>
    <w:rsid w:val="00221F17"/>
    <w:rsid w:val="00221FEB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497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3F4"/>
    <w:rsid w:val="00226720"/>
    <w:rsid w:val="00226CF1"/>
    <w:rsid w:val="002270BC"/>
    <w:rsid w:val="00227388"/>
    <w:rsid w:val="00227886"/>
    <w:rsid w:val="00227A59"/>
    <w:rsid w:val="002300C8"/>
    <w:rsid w:val="00230137"/>
    <w:rsid w:val="002301A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93B"/>
    <w:rsid w:val="00232B28"/>
    <w:rsid w:val="00232BE0"/>
    <w:rsid w:val="00232C9C"/>
    <w:rsid w:val="00232EF9"/>
    <w:rsid w:val="00232F3A"/>
    <w:rsid w:val="0023308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6D"/>
    <w:rsid w:val="002378C6"/>
    <w:rsid w:val="0024010F"/>
    <w:rsid w:val="00240345"/>
    <w:rsid w:val="0024098B"/>
    <w:rsid w:val="00240B5F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595"/>
    <w:rsid w:val="002426C6"/>
    <w:rsid w:val="00242DBA"/>
    <w:rsid w:val="002433AD"/>
    <w:rsid w:val="002437AB"/>
    <w:rsid w:val="00244035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320"/>
    <w:rsid w:val="0025275A"/>
    <w:rsid w:val="00252783"/>
    <w:rsid w:val="002528B9"/>
    <w:rsid w:val="00253AC4"/>
    <w:rsid w:val="00253AC7"/>
    <w:rsid w:val="00253D54"/>
    <w:rsid w:val="00253FC6"/>
    <w:rsid w:val="0025402C"/>
    <w:rsid w:val="002540BE"/>
    <w:rsid w:val="00254439"/>
    <w:rsid w:val="00255223"/>
    <w:rsid w:val="00255285"/>
    <w:rsid w:val="002553F6"/>
    <w:rsid w:val="00255781"/>
    <w:rsid w:val="00255840"/>
    <w:rsid w:val="00255AA5"/>
    <w:rsid w:val="00255BD8"/>
    <w:rsid w:val="00255C79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1E43"/>
    <w:rsid w:val="002625C8"/>
    <w:rsid w:val="00262600"/>
    <w:rsid w:val="002626FC"/>
    <w:rsid w:val="00262EE3"/>
    <w:rsid w:val="00262F4F"/>
    <w:rsid w:val="00263138"/>
    <w:rsid w:val="00263197"/>
    <w:rsid w:val="002636E1"/>
    <w:rsid w:val="00263D87"/>
    <w:rsid w:val="00263E46"/>
    <w:rsid w:val="00264353"/>
    <w:rsid w:val="002647D0"/>
    <w:rsid w:val="00264BEA"/>
    <w:rsid w:val="00264C5F"/>
    <w:rsid w:val="00264ED9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C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19"/>
    <w:rsid w:val="00270B3B"/>
    <w:rsid w:val="00270F7F"/>
    <w:rsid w:val="002711EE"/>
    <w:rsid w:val="00271766"/>
    <w:rsid w:val="0027198A"/>
    <w:rsid w:val="00271A39"/>
    <w:rsid w:val="00271AB5"/>
    <w:rsid w:val="00271C0E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C48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87E42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1FC2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B10"/>
    <w:rsid w:val="002A5E64"/>
    <w:rsid w:val="002A5F7C"/>
    <w:rsid w:val="002A60D7"/>
    <w:rsid w:val="002A6276"/>
    <w:rsid w:val="002A6F84"/>
    <w:rsid w:val="002A6FE1"/>
    <w:rsid w:val="002A711B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2E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A2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964"/>
    <w:rsid w:val="002B6AF6"/>
    <w:rsid w:val="002B6FC4"/>
    <w:rsid w:val="002B71F3"/>
    <w:rsid w:val="002B71F9"/>
    <w:rsid w:val="002B7293"/>
    <w:rsid w:val="002B7509"/>
    <w:rsid w:val="002B7679"/>
    <w:rsid w:val="002B7ACC"/>
    <w:rsid w:val="002B7BB7"/>
    <w:rsid w:val="002B7CBD"/>
    <w:rsid w:val="002B7FE3"/>
    <w:rsid w:val="002C023D"/>
    <w:rsid w:val="002C0D3F"/>
    <w:rsid w:val="002C0D82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27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A39"/>
    <w:rsid w:val="002C6DE0"/>
    <w:rsid w:val="002C6F3A"/>
    <w:rsid w:val="002C6FF9"/>
    <w:rsid w:val="002C709F"/>
    <w:rsid w:val="002C71DC"/>
    <w:rsid w:val="002C7495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894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76C"/>
    <w:rsid w:val="002D7A3F"/>
    <w:rsid w:val="002E023F"/>
    <w:rsid w:val="002E08F5"/>
    <w:rsid w:val="002E13FE"/>
    <w:rsid w:val="002E17FC"/>
    <w:rsid w:val="002E1F9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3DF9"/>
    <w:rsid w:val="002E4281"/>
    <w:rsid w:val="002E479E"/>
    <w:rsid w:val="002E489B"/>
    <w:rsid w:val="002E4B37"/>
    <w:rsid w:val="002E4B57"/>
    <w:rsid w:val="002E4D7B"/>
    <w:rsid w:val="002E4E98"/>
    <w:rsid w:val="002E5195"/>
    <w:rsid w:val="002E519B"/>
    <w:rsid w:val="002E5E85"/>
    <w:rsid w:val="002E6091"/>
    <w:rsid w:val="002E62D0"/>
    <w:rsid w:val="002E63A6"/>
    <w:rsid w:val="002E650C"/>
    <w:rsid w:val="002E68AF"/>
    <w:rsid w:val="002E69CC"/>
    <w:rsid w:val="002E6A8A"/>
    <w:rsid w:val="002E6D1D"/>
    <w:rsid w:val="002E6F0B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27D"/>
    <w:rsid w:val="002F1466"/>
    <w:rsid w:val="002F16A7"/>
    <w:rsid w:val="002F177D"/>
    <w:rsid w:val="002F1988"/>
    <w:rsid w:val="002F1A24"/>
    <w:rsid w:val="002F1ED6"/>
    <w:rsid w:val="002F2002"/>
    <w:rsid w:val="002F20E9"/>
    <w:rsid w:val="002F26C6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003"/>
    <w:rsid w:val="002F6210"/>
    <w:rsid w:val="002F64A6"/>
    <w:rsid w:val="002F6A29"/>
    <w:rsid w:val="002F6AB5"/>
    <w:rsid w:val="002F6FB7"/>
    <w:rsid w:val="002F7024"/>
    <w:rsid w:val="002F7287"/>
    <w:rsid w:val="002F76E0"/>
    <w:rsid w:val="002F79A7"/>
    <w:rsid w:val="002F7C46"/>
    <w:rsid w:val="002F7CF5"/>
    <w:rsid w:val="002F7F39"/>
    <w:rsid w:val="00300131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034"/>
    <w:rsid w:val="003053DF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092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90D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4BB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17CFB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2E88"/>
    <w:rsid w:val="00323895"/>
    <w:rsid w:val="00323A7B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4E4"/>
    <w:rsid w:val="00331AEA"/>
    <w:rsid w:val="00331BCE"/>
    <w:rsid w:val="00331EF8"/>
    <w:rsid w:val="003321AA"/>
    <w:rsid w:val="0033221F"/>
    <w:rsid w:val="0033229B"/>
    <w:rsid w:val="003322D6"/>
    <w:rsid w:val="003323A7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0B3"/>
    <w:rsid w:val="00334133"/>
    <w:rsid w:val="003346AD"/>
    <w:rsid w:val="00334798"/>
    <w:rsid w:val="00334A7B"/>
    <w:rsid w:val="00334AE8"/>
    <w:rsid w:val="00334E54"/>
    <w:rsid w:val="0033502E"/>
    <w:rsid w:val="0033515B"/>
    <w:rsid w:val="0033566D"/>
    <w:rsid w:val="00335B90"/>
    <w:rsid w:val="00335C1E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37B77"/>
    <w:rsid w:val="00340053"/>
    <w:rsid w:val="003405B3"/>
    <w:rsid w:val="003405C2"/>
    <w:rsid w:val="0034069F"/>
    <w:rsid w:val="00340994"/>
    <w:rsid w:val="00340AAC"/>
    <w:rsid w:val="00340B7E"/>
    <w:rsid w:val="00340D11"/>
    <w:rsid w:val="00340FA4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01C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096"/>
    <w:rsid w:val="0034632B"/>
    <w:rsid w:val="003463F2"/>
    <w:rsid w:val="00346741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2F5E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B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AB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BEC"/>
    <w:rsid w:val="00364D9A"/>
    <w:rsid w:val="00364F9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4C3"/>
    <w:rsid w:val="00373609"/>
    <w:rsid w:val="00373DDF"/>
    <w:rsid w:val="00374125"/>
    <w:rsid w:val="0037440E"/>
    <w:rsid w:val="00374BB3"/>
    <w:rsid w:val="00374BD2"/>
    <w:rsid w:val="00374D05"/>
    <w:rsid w:val="00375141"/>
    <w:rsid w:val="0037558C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77F9A"/>
    <w:rsid w:val="00380089"/>
    <w:rsid w:val="003803A9"/>
    <w:rsid w:val="00380501"/>
    <w:rsid w:val="0038068C"/>
    <w:rsid w:val="003806A2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E49"/>
    <w:rsid w:val="00382FE0"/>
    <w:rsid w:val="00382FF0"/>
    <w:rsid w:val="003838B3"/>
    <w:rsid w:val="00383F11"/>
    <w:rsid w:val="00383F81"/>
    <w:rsid w:val="00383F9B"/>
    <w:rsid w:val="003842B0"/>
    <w:rsid w:val="00384359"/>
    <w:rsid w:val="003846B7"/>
    <w:rsid w:val="0038494E"/>
    <w:rsid w:val="00384BF9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0E6"/>
    <w:rsid w:val="00390117"/>
    <w:rsid w:val="00390153"/>
    <w:rsid w:val="003902CE"/>
    <w:rsid w:val="00390498"/>
    <w:rsid w:val="003908A3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843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6F63"/>
    <w:rsid w:val="00397322"/>
    <w:rsid w:val="0039758D"/>
    <w:rsid w:val="003978BA"/>
    <w:rsid w:val="00397A42"/>
    <w:rsid w:val="00397BAA"/>
    <w:rsid w:val="00397BFC"/>
    <w:rsid w:val="00397C09"/>
    <w:rsid w:val="00397C13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253"/>
    <w:rsid w:val="003A2670"/>
    <w:rsid w:val="003A2F25"/>
    <w:rsid w:val="003A329F"/>
    <w:rsid w:val="003A36A3"/>
    <w:rsid w:val="003A3943"/>
    <w:rsid w:val="003A3D50"/>
    <w:rsid w:val="003A3F8A"/>
    <w:rsid w:val="003A430B"/>
    <w:rsid w:val="003A432A"/>
    <w:rsid w:val="003A4895"/>
    <w:rsid w:val="003A495F"/>
    <w:rsid w:val="003A4B16"/>
    <w:rsid w:val="003A5158"/>
    <w:rsid w:val="003A520A"/>
    <w:rsid w:val="003A5E5F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0994"/>
    <w:rsid w:val="003B101E"/>
    <w:rsid w:val="003B1148"/>
    <w:rsid w:val="003B12CC"/>
    <w:rsid w:val="003B197A"/>
    <w:rsid w:val="003B1E4D"/>
    <w:rsid w:val="003B1E74"/>
    <w:rsid w:val="003B1EDF"/>
    <w:rsid w:val="003B2449"/>
    <w:rsid w:val="003B2584"/>
    <w:rsid w:val="003B264B"/>
    <w:rsid w:val="003B2D00"/>
    <w:rsid w:val="003B30E3"/>
    <w:rsid w:val="003B31CF"/>
    <w:rsid w:val="003B39CB"/>
    <w:rsid w:val="003B39E2"/>
    <w:rsid w:val="003B3DEE"/>
    <w:rsid w:val="003B3FA8"/>
    <w:rsid w:val="003B4116"/>
    <w:rsid w:val="003B428B"/>
    <w:rsid w:val="003B437D"/>
    <w:rsid w:val="003B44DB"/>
    <w:rsid w:val="003B49BF"/>
    <w:rsid w:val="003B4C39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8B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260"/>
    <w:rsid w:val="003C24C9"/>
    <w:rsid w:val="003C2616"/>
    <w:rsid w:val="003C28E9"/>
    <w:rsid w:val="003C2A77"/>
    <w:rsid w:val="003C2BEE"/>
    <w:rsid w:val="003C30F2"/>
    <w:rsid w:val="003C3142"/>
    <w:rsid w:val="003C3199"/>
    <w:rsid w:val="003C3320"/>
    <w:rsid w:val="003C33D0"/>
    <w:rsid w:val="003C33D5"/>
    <w:rsid w:val="003C38A1"/>
    <w:rsid w:val="003C3CB0"/>
    <w:rsid w:val="003C4133"/>
    <w:rsid w:val="003C41E8"/>
    <w:rsid w:val="003C440E"/>
    <w:rsid w:val="003C5D57"/>
    <w:rsid w:val="003C5F1D"/>
    <w:rsid w:val="003C6026"/>
    <w:rsid w:val="003C63BA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6CF"/>
    <w:rsid w:val="003C787B"/>
    <w:rsid w:val="003C7946"/>
    <w:rsid w:val="003C7CFC"/>
    <w:rsid w:val="003C7EC1"/>
    <w:rsid w:val="003C7FE9"/>
    <w:rsid w:val="003D0064"/>
    <w:rsid w:val="003D0387"/>
    <w:rsid w:val="003D060E"/>
    <w:rsid w:val="003D0847"/>
    <w:rsid w:val="003D08DF"/>
    <w:rsid w:val="003D0995"/>
    <w:rsid w:val="003D107B"/>
    <w:rsid w:val="003D14AA"/>
    <w:rsid w:val="003D155C"/>
    <w:rsid w:val="003D1970"/>
    <w:rsid w:val="003D221F"/>
    <w:rsid w:val="003D244A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A2"/>
    <w:rsid w:val="003D53FD"/>
    <w:rsid w:val="003D5B5B"/>
    <w:rsid w:val="003D5BFF"/>
    <w:rsid w:val="003D5CF8"/>
    <w:rsid w:val="003D6185"/>
    <w:rsid w:val="003D6258"/>
    <w:rsid w:val="003D6644"/>
    <w:rsid w:val="003D6660"/>
    <w:rsid w:val="003D68B2"/>
    <w:rsid w:val="003D6AE2"/>
    <w:rsid w:val="003D6B57"/>
    <w:rsid w:val="003D6CE2"/>
    <w:rsid w:val="003D7336"/>
    <w:rsid w:val="003D74E7"/>
    <w:rsid w:val="003D7709"/>
    <w:rsid w:val="003E004A"/>
    <w:rsid w:val="003E014B"/>
    <w:rsid w:val="003E0511"/>
    <w:rsid w:val="003E0744"/>
    <w:rsid w:val="003E0A41"/>
    <w:rsid w:val="003E0C00"/>
    <w:rsid w:val="003E1077"/>
    <w:rsid w:val="003E11D2"/>
    <w:rsid w:val="003E2306"/>
    <w:rsid w:val="003E2DE9"/>
    <w:rsid w:val="003E2E4D"/>
    <w:rsid w:val="003E36B6"/>
    <w:rsid w:val="003E3A17"/>
    <w:rsid w:val="003E3A5E"/>
    <w:rsid w:val="003E3D2C"/>
    <w:rsid w:val="003E3E5A"/>
    <w:rsid w:val="003E3F74"/>
    <w:rsid w:val="003E4176"/>
    <w:rsid w:val="003E4531"/>
    <w:rsid w:val="003E466C"/>
    <w:rsid w:val="003E4C3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A88"/>
    <w:rsid w:val="003E6B4C"/>
    <w:rsid w:val="003E6E9C"/>
    <w:rsid w:val="003E72F3"/>
    <w:rsid w:val="003E7982"/>
    <w:rsid w:val="003E79B6"/>
    <w:rsid w:val="003E7B64"/>
    <w:rsid w:val="003E7C31"/>
    <w:rsid w:val="003E7C8A"/>
    <w:rsid w:val="003E7F61"/>
    <w:rsid w:val="003F065E"/>
    <w:rsid w:val="003F0B81"/>
    <w:rsid w:val="003F0EA9"/>
    <w:rsid w:val="003F1517"/>
    <w:rsid w:val="003F1B35"/>
    <w:rsid w:val="003F1D44"/>
    <w:rsid w:val="003F1E96"/>
    <w:rsid w:val="003F1FB0"/>
    <w:rsid w:val="003F2174"/>
    <w:rsid w:val="003F2471"/>
    <w:rsid w:val="003F2A26"/>
    <w:rsid w:val="003F2A86"/>
    <w:rsid w:val="003F2B74"/>
    <w:rsid w:val="003F2F09"/>
    <w:rsid w:val="003F32EE"/>
    <w:rsid w:val="003F3617"/>
    <w:rsid w:val="003F3C74"/>
    <w:rsid w:val="003F4013"/>
    <w:rsid w:val="003F4344"/>
    <w:rsid w:val="003F49C2"/>
    <w:rsid w:val="003F4AB1"/>
    <w:rsid w:val="003F4E48"/>
    <w:rsid w:val="003F4EC6"/>
    <w:rsid w:val="003F5185"/>
    <w:rsid w:val="003F5B44"/>
    <w:rsid w:val="003F5C03"/>
    <w:rsid w:val="003F60B4"/>
    <w:rsid w:val="003F61B9"/>
    <w:rsid w:val="003F64E0"/>
    <w:rsid w:val="003F6609"/>
    <w:rsid w:val="003F68BC"/>
    <w:rsid w:val="003F6998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1D38"/>
    <w:rsid w:val="00401E1E"/>
    <w:rsid w:val="004024E4"/>
    <w:rsid w:val="004025B5"/>
    <w:rsid w:val="00402EBA"/>
    <w:rsid w:val="00403396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E5E"/>
    <w:rsid w:val="00405130"/>
    <w:rsid w:val="004051E6"/>
    <w:rsid w:val="004055F3"/>
    <w:rsid w:val="00405D9B"/>
    <w:rsid w:val="004060E9"/>
    <w:rsid w:val="00406662"/>
    <w:rsid w:val="00406970"/>
    <w:rsid w:val="00406C49"/>
    <w:rsid w:val="00406DD1"/>
    <w:rsid w:val="004073E6"/>
    <w:rsid w:val="004074E7"/>
    <w:rsid w:val="0040772E"/>
    <w:rsid w:val="004100F9"/>
    <w:rsid w:val="004101DE"/>
    <w:rsid w:val="004102CF"/>
    <w:rsid w:val="0041064D"/>
    <w:rsid w:val="0041071D"/>
    <w:rsid w:val="00410B40"/>
    <w:rsid w:val="00410D1F"/>
    <w:rsid w:val="00410E40"/>
    <w:rsid w:val="004111D9"/>
    <w:rsid w:val="004115D3"/>
    <w:rsid w:val="00411742"/>
    <w:rsid w:val="00411A64"/>
    <w:rsid w:val="00411BB9"/>
    <w:rsid w:val="00411E7F"/>
    <w:rsid w:val="004124E9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D45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30"/>
    <w:rsid w:val="004165ED"/>
    <w:rsid w:val="00416A3D"/>
    <w:rsid w:val="00416ACD"/>
    <w:rsid w:val="00416E96"/>
    <w:rsid w:val="004172B8"/>
    <w:rsid w:val="0041759F"/>
    <w:rsid w:val="00417758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7FB"/>
    <w:rsid w:val="0042496B"/>
    <w:rsid w:val="00424FDC"/>
    <w:rsid w:val="004259D2"/>
    <w:rsid w:val="00425FD1"/>
    <w:rsid w:val="004268CC"/>
    <w:rsid w:val="00426E9B"/>
    <w:rsid w:val="0042791D"/>
    <w:rsid w:val="00427B3A"/>
    <w:rsid w:val="00427C53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2D05"/>
    <w:rsid w:val="004330E9"/>
    <w:rsid w:val="00433279"/>
    <w:rsid w:val="004332F9"/>
    <w:rsid w:val="0043349D"/>
    <w:rsid w:val="00433CC6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54F"/>
    <w:rsid w:val="0043679B"/>
    <w:rsid w:val="00436AC1"/>
    <w:rsid w:val="0043714B"/>
    <w:rsid w:val="0043753F"/>
    <w:rsid w:val="00437A1E"/>
    <w:rsid w:val="00440D5E"/>
    <w:rsid w:val="00441081"/>
    <w:rsid w:val="004416B6"/>
    <w:rsid w:val="004416C4"/>
    <w:rsid w:val="00441756"/>
    <w:rsid w:val="00441DAD"/>
    <w:rsid w:val="00442146"/>
    <w:rsid w:val="004425E0"/>
    <w:rsid w:val="00442676"/>
    <w:rsid w:val="004429E4"/>
    <w:rsid w:val="00442C6C"/>
    <w:rsid w:val="0044332F"/>
    <w:rsid w:val="004434FB"/>
    <w:rsid w:val="004435CF"/>
    <w:rsid w:val="004437D9"/>
    <w:rsid w:val="0044441E"/>
    <w:rsid w:val="004445D6"/>
    <w:rsid w:val="0044470B"/>
    <w:rsid w:val="00444A73"/>
    <w:rsid w:val="00444A82"/>
    <w:rsid w:val="00444B78"/>
    <w:rsid w:val="00444BE2"/>
    <w:rsid w:val="00444C7D"/>
    <w:rsid w:val="00444E00"/>
    <w:rsid w:val="00445021"/>
    <w:rsid w:val="00445334"/>
    <w:rsid w:val="0044546D"/>
    <w:rsid w:val="004456DC"/>
    <w:rsid w:val="0044622F"/>
    <w:rsid w:val="00446245"/>
    <w:rsid w:val="0044643E"/>
    <w:rsid w:val="0044692B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17B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0D4"/>
    <w:rsid w:val="00456211"/>
    <w:rsid w:val="004562EC"/>
    <w:rsid w:val="004563C0"/>
    <w:rsid w:val="00457263"/>
    <w:rsid w:val="00457CA8"/>
    <w:rsid w:val="00457EFE"/>
    <w:rsid w:val="004603CA"/>
    <w:rsid w:val="004607A2"/>
    <w:rsid w:val="00460A48"/>
    <w:rsid w:val="00460B30"/>
    <w:rsid w:val="00460BA8"/>
    <w:rsid w:val="00460D60"/>
    <w:rsid w:val="00460F78"/>
    <w:rsid w:val="00461324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2DB6"/>
    <w:rsid w:val="004630EF"/>
    <w:rsid w:val="004630FF"/>
    <w:rsid w:val="0046327E"/>
    <w:rsid w:val="00463479"/>
    <w:rsid w:val="00463502"/>
    <w:rsid w:val="004636B3"/>
    <w:rsid w:val="00463B86"/>
    <w:rsid w:val="00463CC1"/>
    <w:rsid w:val="0046441D"/>
    <w:rsid w:val="004644E0"/>
    <w:rsid w:val="004646D9"/>
    <w:rsid w:val="0046516B"/>
    <w:rsid w:val="004654B1"/>
    <w:rsid w:val="004654D6"/>
    <w:rsid w:val="00465C67"/>
    <w:rsid w:val="00466115"/>
    <w:rsid w:val="00466407"/>
    <w:rsid w:val="00466605"/>
    <w:rsid w:val="0046684D"/>
    <w:rsid w:val="00466963"/>
    <w:rsid w:val="00466E87"/>
    <w:rsid w:val="004670FB"/>
    <w:rsid w:val="00467557"/>
    <w:rsid w:val="00467B16"/>
    <w:rsid w:val="00467CDA"/>
    <w:rsid w:val="00467EDF"/>
    <w:rsid w:val="00470025"/>
    <w:rsid w:val="00470304"/>
    <w:rsid w:val="0047033D"/>
    <w:rsid w:val="004705F1"/>
    <w:rsid w:val="0047067E"/>
    <w:rsid w:val="004708BE"/>
    <w:rsid w:val="00470C8F"/>
    <w:rsid w:val="00470D4D"/>
    <w:rsid w:val="00470E23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97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506E"/>
    <w:rsid w:val="00475160"/>
    <w:rsid w:val="00475367"/>
    <w:rsid w:val="004757E1"/>
    <w:rsid w:val="00475857"/>
    <w:rsid w:val="00475970"/>
    <w:rsid w:val="00475BA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5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71D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3AE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04A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884"/>
    <w:rsid w:val="004A3B65"/>
    <w:rsid w:val="004A3F56"/>
    <w:rsid w:val="004A4325"/>
    <w:rsid w:val="004A5925"/>
    <w:rsid w:val="004A5BBB"/>
    <w:rsid w:val="004A5BFC"/>
    <w:rsid w:val="004A5FE9"/>
    <w:rsid w:val="004A6607"/>
    <w:rsid w:val="004A6634"/>
    <w:rsid w:val="004A6CF6"/>
    <w:rsid w:val="004A7039"/>
    <w:rsid w:val="004A7205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1C"/>
    <w:rsid w:val="004B2B95"/>
    <w:rsid w:val="004B30D4"/>
    <w:rsid w:val="004B33C7"/>
    <w:rsid w:val="004B3642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54"/>
    <w:rsid w:val="004B5CA7"/>
    <w:rsid w:val="004B5D1D"/>
    <w:rsid w:val="004B61C3"/>
    <w:rsid w:val="004B61F4"/>
    <w:rsid w:val="004B6288"/>
    <w:rsid w:val="004B689B"/>
    <w:rsid w:val="004B6B6A"/>
    <w:rsid w:val="004B7174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09"/>
    <w:rsid w:val="004C22A8"/>
    <w:rsid w:val="004C2651"/>
    <w:rsid w:val="004C2A3B"/>
    <w:rsid w:val="004C2B93"/>
    <w:rsid w:val="004C3015"/>
    <w:rsid w:val="004C346C"/>
    <w:rsid w:val="004C35AE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2B0"/>
    <w:rsid w:val="004C65E3"/>
    <w:rsid w:val="004C6697"/>
    <w:rsid w:val="004C68B1"/>
    <w:rsid w:val="004C6BCF"/>
    <w:rsid w:val="004C6D05"/>
    <w:rsid w:val="004C6EE4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3DF"/>
    <w:rsid w:val="004D151A"/>
    <w:rsid w:val="004D15D6"/>
    <w:rsid w:val="004D1611"/>
    <w:rsid w:val="004D16AF"/>
    <w:rsid w:val="004D1869"/>
    <w:rsid w:val="004D1A0C"/>
    <w:rsid w:val="004D237D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23D"/>
    <w:rsid w:val="004D5660"/>
    <w:rsid w:val="004D5788"/>
    <w:rsid w:val="004D5B99"/>
    <w:rsid w:val="004D5C12"/>
    <w:rsid w:val="004D6033"/>
    <w:rsid w:val="004D60ED"/>
    <w:rsid w:val="004D639C"/>
    <w:rsid w:val="004D664F"/>
    <w:rsid w:val="004D66AA"/>
    <w:rsid w:val="004D66CD"/>
    <w:rsid w:val="004D6795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A98"/>
    <w:rsid w:val="004E2B50"/>
    <w:rsid w:val="004E2E71"/>
    <w:rsid w:val="004E2E9D"/>
    <w:rsid w:val="004E32C9"/>
    <w:rsid w:val="004E3422"/>
    <w:rsid w:val="004E38C1"/>
    <w:rsid w:val="004E3C3C"/>
    <w:rsid w:val="004E3C6D"/>
    <w:rsid w:val="004E3EA5"/>
    <w:rsid w:val="004E4042"/>
    <w:rsid w:val="004E4135"/>
    <w:rsid w:val="004E418C"/>
    <w:rsid w:val="004E43FE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791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C58"/>
    <w:rsid w:val="004E7FC8"/>
    <w:rsid w:val="004F01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969"/>
    <w:rsid w:val="004F3BDF"/>
    <w:rsid w:val="004F4419"/>
    <w:rsid w:val="004F4721"/>
    <w:rsid w:val="004F4AC5"/>
    <w:rsid w:val="004F4B97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641"/>
    <w:rsid w:val="0050273A"/>
    <w:rsid w:val="00502A07"/>
    <w:rsid w:val="00503054"/>
    <w:rsid w:val="0050333C"/>
    <w:rsid w:val="0050389D"/>
    <w:rsid w:val="00503DB1"/>
    <w:rsid w:val="00504866"/>
    <w:rsid w:val="00504B2A"/>
    <w:rsid w:val="00504C87"/>
    <w:rsid w:val="00504F10"/>
    <w:rsid w:val="00504F20"/>
    <w:rsid w:val="005050A4"/>
    <w:rsid w:val="00505905"/>
    <w:rsid w:val="00505B61"/>
    <w:rsid w:val="00505CFB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1A1"/>
    <w:rsid w:val="005115E4"/>
    <w:rsid w:val="005118D8"/>
    <w:rsid w:val="00511A1C"/>
    <w:rsid w:val="00511CBC"/>
    <w:rsid w:val="00511F3A"/>
    <w:rsid w:val="00512385"/>
    <w:rsid w:val="005127C7"/>
    <w:rsid w:val="00512B00"/>
    <w:rsid w:val="00512BCB"/>
    <w:rsid w:val="00512D66"/>
    <w:rsid w:val="005134EF"/>
    <w:rsid w:val="0051373D"/>
    <w:rsid w:val="00513BF8"/>
    <w:rsid w:val="00513D36"/>
    <w:rsid w:val="005140AE"/>
    <w:rsid w:val="00514283"/>
    <w:rsid w:val="005142BE"/>
    <w:rsid w:val="00514410"/>
    <w:rsid w:val="005146FB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913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CAA"/>
    <w:rsid w:val="00521D48"/>
    <w:rsid w:val="00521ED1"/>
    <w:rsid w:val="005222D6"/>
    <w:rsid w:val="0052237B"/>
    <w:rsid w:val="005223C5"/>
    <w:rsid w:val="005223DD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21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960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4DCE"/>
    <w:rsid w:val="00535011"/>
    <w:rsid w:val="005350C7"/>
    <w:rsid w:val="005355FF"/>
    <w:rsid w:val="00535617"/>
    <w:rsid w:val="0053567E"/>
    <w:rsid w:val="00535890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31"/>
    <w:rsid w:val="005414E8"/>
    <w:rsid w:val="00541591"/>
    <w:rsid w:val="005415AB"/>
    <w:rsid w:val="0054162D"/>
    <w:rsid w:val="00541832"/>
    <w:rsid w:val="005419C8"/>
    <w:rsid w:val="00541BA4"/>
    <w:rsid w:val="00541C2F"/>
    <w:rsid w:val="00541D80"/>
    <w:rsid w:val="00542579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CBE"/>
    <w:rsid w:val="00544E33"/>
    <w:rsid w:val="0054553A"/>
    <w:rsid w:val="0054579A"/>
    <w:rsid w:val="00545BD9"/>
    <w:rsid w:val="00545C81"/>
    <w:rsid w:val="00545CB1"/>
    <w:rsid w:val="005461E5"/>
    <w:rsid w:val="00546363"/>
    <w:rsid w:val="005463A7"/>
    <w:rsid w:val="00546576"/>
    <w:rsid w:val="00547084"/>
    <w:rsid w:val="005472D8"/>
    <w:rsid w:val="005475C3"/>
    <w:rsid w:val="00547616"/>
    <w:rsid w:val="00547667"/>
    <w:rsid w:val="00547C96"/>
    <w:rsid w:val="00547CE7"/>
    <w:rsid w:val="00547CFF"/>
    <w:rsid w:val="00550217"/>
    <w:rsid w:val="005508F1"/>
    <w:rsid w:val="00550C05"/>
    <w:rsid w:val="00551589"/>
    <w:rsid w:val="00551707"/>
    <w:rsid w:val="00551808"/>
    <w:rsid w:val="005518D2"/>
    <w:rsid w:val="00551FD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7FB"/>
    <w:rsid w:val="00555ABB"/>
    <w:rsid w:val="00555CBC"/>
    <w:rsid w:val="0055645F"/>
    <w:rsid w:val="00556A31"/>
    <w:rsid w:val="00556F4D"/>
    <w:rsid w:val="00556F9F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50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142"/>
    <w:rsid w:val="00565350"/>
    <w:rsid w:val="005654BE"/>
    <w:rsid w:val="00565740"/>
    <w:rsid w:val="0056598D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512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68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203E"/>
    <w:rsid w:val="00572294"/>
    <w:rsid w:val="0057249C"/>
    <w:rsid w:val="005725FE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CAD"/>
    <w:rsid w:val="00576D3A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1F5A"/>
    <w:rsid w:val="005821FD"/>
    <w:rsid w:val="00582268"/>
    <w:rsid w:val="005825E8"/>
    <w:rsid w:val="00582703"/>
    <w:rsid w:val="0058290E"/>
    <w:rsid w:val="0058367B"/>
    <w:rsid w:val="005837AA"/>
    <w:rsid w:val="00583DEB"/>
    <w:rsid w:val="00583E3A"/>
    <w:rsid w:val="00583FAC"/>
    <w:rsid w:val="005843C1"/>
    <w:rsid w:val="0058476B"/>
    <w:rsid w:val="00584A7C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6F6"/>
    <w:rsid w:val="005867A1"/>
    <w:rsid w:val="00586951"/>
    <w:rsid w:val="00586A29"/>
    <w:rsid w:val="00586B18"/>
    <w:rsid w:val="00587221"/>
    <w:rsid w:val="00587654"/>
    <w:rsid w:val="00587661"/>
    <w:rsid w:val="005876EB"/>
    <w:rsid w:val="00587D43"/>
    <w:rsid w:val="0059018E"/>
    <w:rsid w:val="00590C9E"/>
    <w:rsid w:val="00591138"/>
    <w:rsid w:val="00591148"/>
    <w:rsid w:val="0059128C"/>
    <w:rsid w:val="005912E4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9BE"/>
    <w:rsid w:val="00593D15"/>
    <w:rsid w:val="00593EF3"/>
    <w:rsid w:val="0059407C"/>
    <w:rsid w:val="005942C2"/>
    <w:rsid w:val="005946F4"/>
    <w:rsid w:val="00595D77"/>
    <w:rsid w:val="005960F3"/>
    <w:rsid w:val="005961AE"/>
    <w:rsid w:val="00596350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951"/>
    <w:rsid w:val="00597BEE"/>
    <w:rsid w:val="00597DED"/>
    <w:rsid w:val="005A05A7"/>
    <w:rsid w:val="005A064E"/>
    <w:rsid w:val="005A0CE6"/>
    <w:rsid w:val="005A0D4D"/>
    <w:rsid w:val="005A0DD3"/>
    <w:rsid w:val="005A106B"/>
    <w:rsid w:val="005A114E"/>
    <w:rsid w:val="005A13BE"/>
    <w:rsid w:val="005A1460"/>
    <w:rsid w:val="005A14CF"/>
    <w:rsid w:val="005A18F7"/>
    <w:rsid w:val="005A1A07"/>
    <w:rsid w:val="005A1C56"/>
    <w:rsid w:val="005A1DDE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A0"/>
    <w:rsid w:val="005A48BF"/>
    <w:rsid w:val="005A49F2"/>
    <w:rsid w:val="005A4B5E"/>
    <w:rsid w:val="005A4DA4"/>
    <w:rsid w:val="005A55C9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225"/>
    <w:rsid w:val="005A7341"/>
    <w:rsid w:val="005A781B"/>
    <w:rsid w:val="005A7F79"/>
    <w:rsid w:val="005B01D9"/>
    <w:rsid w:val="005B02CD"/>
    <w:rsid w:val="005B0351"/>
    <w:rsid w:val="005B041A"/>
    <w:rsid w:val="005B0656"/>
    <w:rsid w:val="005B0695"/>
    <w:rsid w:val="005B072A"/>
    <w:rsid w:val="005B11E7"/>
    <w:rsid w:val="005B1276"/>
    <w:rsid w:val="005B1389"/>
    <w:rsid w:val="005B1412"/>
    <w:rsid w:val="005B169B"/>
    <w:rsid w:val="005B1AFE"/>
    <w:rsid w:val="005B1B58"/>
    <w:rsid w:val="005B1B8F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A76"/>
    <w:rsid w:val="005B6BCC"/>
    <w:rsid w:val="005B6C31"/>
    <w:rsid w:val="005B6CC0"/>
    <w:rsid w:val="005B6EEB"/>
    <w:rsid w:val="005B6F45"/>
    <w:rsid w:val="005B7029"/>
    <w:rsid w:val="005B7088"/>
    <w:rsid w:val="005B7367"/>
    <w:rsid w:val="005B73A2"/>
    <w:rsid w:val="005B7C89"/>
    <w:rsid w:val="005B7F03"/>
    <w:rsid w:val="005C02CE"/>
    <w:rsid w:val="005C0453"/>
    <w:rsid w:val="005C04D7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5C8"/>
    <w:rsid w:val="005C468A"/>
    <w:rsid w:val="005C4871"/>
    <w:rsid w:val="005C49F7"/>
    <w:rsid w:val="005C4DDA"/>
    <w:rsid w:val="005C50F2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6999"/>
    <w:rsid w:val="005C711F"/>
    <w:rsid w:val="005C716E"/>
    <w:rsid w:val="005C7219"/>
    <w:rsid w:val="005C725C"/>
    <w:rsid w:val="005C74FF"/>
    <w:rsid w:val="005C75A7"/>
    <w:rsid w:val="005C7716"/>
    <w:rsid w:val="005D0133"/>
    <w:rsid w:val="005D01F0"/>
    <w:rsid w:val="005D04B4"/>
    <w:rsid w:val="005D05DD"/>
    <w:rsid w:val="005D0C2A"/>
    <w:rsid w:val="005D0E9E"/>
    <w:rsid w:val="005D0ED9"/>
    <w:rsid w:val="005D1054"/>
    <w:rsid w:val="005D1191"/>
    <w:rsid w:val="005D11DD"/>
    <w:rsid w:val="005D13C7"/>
    <w:rsid w:val="005D1626"/>
    <w:rsid w:val="005D16BD"/>
    <w:rsid w:val="005D1889"/>
    <w:rsid w:val="005D1D2A"/>
    <w:rsid w:val="005D1D37"/>
    <w:rsid w:val="005D1ECA"/>
    <w:rsid w:val="005D1FC5"/>
    <w:rsid w:val="005D20EA"/>
    <w:rsid w:val="005D22B7"/>
    <w:rsid w:val="005D22FD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993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177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01"/>
    <w:rsid w:val="005E6533"/>
    <w:rsid w:val="005E6581"/>
    <w:rsid w:val="005E669F"/>
    <w:rsid w:val="005E6906"/>
    <w:rsid w:val="005E6C51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5DB"/>
    <w:rsid w:val="005F164B"/>
    <w:rsid w:val="005F1AC8"/>
    <w:rsid w:val="005F1B2C"/>
    <w:rsid w:val="005F274F"/>
    <w:rsid w:val="005F2EF2"/>
    <w:rsid w:val="005F2FC3"/>
    <w:rsid w:val="005F2FEA"/>
    <w:rsid w:val="005F3274"/>
    <w:rsid w:val="005F346F"/>
    <w:rsid w:val="005F38BD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95"/>
    <w:rsid w:val="005F54E3"/>
    <w:rsid w:val="005F5FF8"/>
    <w:rsid w:val="005F632D"/>
    <w:rsid w:val="005F6854"/>
    <w:rsid w:val="005F6D5B"/>
    <w:rsid w:val="005F6E8C"/>
    <w:rsid w:val="005F73F8"/>
    <w:rsid w:val="005F7505"/>
    <w:rsid w:val="005F76B5"/>
    <w:rsid w:val="005F775F"/>
    <w:rsid w:val="005F7963"/>
    <w:rsid w:val="005F796B"/>
    <w:rsid w:val="005F79E4"/>
    <w:rsid w:val="005F7ECF"/>
    <w:rsid w:val="006001C0"/>
    <w:rsid w:val="00600995"/>
    <w:rsid w:val="00600BBF"/>
    <w:rsid w:val="00600C8F"/>
    <w:rsid w:val="00600CD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6D8"/>
    <w:rsid w:val="0060624A"/>
    <w:rsid w:val="006067A2"/>
    <w:rsid w:val="0060680C"/>
    <w:rsid w:val="00606B1E"/>
    <w:rsid w:val="0060735C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19F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5B0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10"/>
    <w:rsid w:val="006316F6"/>
    <w:rsid w:val="00631846"/>
    <w:rsid w:val="00631BD0"/>
    <w:rsid w:val="006322AD"/>
    <w:rsid w:val="0063231A"/>
    <w:rsid w:val="0063234A"/>
    <w:rsid w:val="00632710"/>
    <w:rsid w:val="00632747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BF0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6B01"/>
    <w:rsid w:val="00636E1B"/>
    <w:rsid w:val="00636F3F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A6A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9B8"/>
    <w:rsid w:val="00642A08"/>
    <w:rsid w:val="00642D91"/>
    <w:rsid w:val="00642E98"/>
    <w:rsid w:val="00643087"/>
    <w:rsid w:val="00643181"/>
    <w:rsid w:val="00643325"/>
    <w:rsid w:val="00643374"/>
    <w:rsid w:val="006433A9"/>
    <w:rsid w:val="00643941"/>
    <w:rsid w:val="00643E40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C73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F2"/>
    <w:rsid w:val="006470E8"/>
    <w:rsid w:val="00647D4E"/>
    <w:rsid w:val="00647D56"/>
    <w:rsid w:val="0065010F"/>
    <w:rsid w:val="006502D2"/>
    <w:rsid w:val="006504CD"/>
    <w:rsid w:val="0065056A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5A0"/>
    <w:rsid w:val="006559CC"/>
    <w:rsid w:val="00655E11"/>
    <w:rsid w:val="00656035"/>
    <w:rsid w:val="006560E1"/>
    <w:rsid w:val="006562FC"/>
    <w:rsid w:val="00656778"/>
    <w:rsid w:val="00656EAC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6E83"/>
    <w:rsid w:val="0066700A"/>
    <w:rsid w:val="0066711E"/>
    <w:rsid w:val="0066746F"/>
    <w:rsid w:val="00667517"/>
    <w:rsid w:val="00667E75"/>
    <w:rsid w:val="00667EF7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0D9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0DA"/>
    <w:rsid w:val="00677701"/>
    <w:rsid w:val="00677967"/>
    <w:rsid w:val="00677A06"/>
    <w:rsid w:val="00677A5A"/>
    <w:rsid w:val="00677DD3"/>
    <w:rsid w:val="00677DE1"/>
    <w:rsid w:val="00680047"/>
    <w:rsid w:val="0068036D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3C"/>
    <w:rsid w:val="006828E1"/>
    <w:rsid w:val="00682C1A"/>
    <w:rsid w:val="006831EE"/>
    <w:rsid w:val="0068328B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4DF"/>
    <w:rsid w:val="00685689"/>
    <w:rsid w:val="00685698"/>
    <w:rsid w:val="0068630F"/>
    <w:rsid w:val="00686337"/>
    <w:rsid w:val="00686A42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8F5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16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D99"/>
    <w:rsid w:val="006A7F2E"/>
    <w:rsid w:val="006B0158"/>
    <w:rsid w:val="006B05AC"/>
    <w:rsid w:val="006B08BA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F9"/>
    <w:rsid w:val="006B25B7"/>
    <w:rsid w:val="006B25CB"/>
    <w:rsid w:val="006B26B0"/>
    <w:rsid w:val="006B2751"/>
    <w:rsid w:val="006B2864"/>
    <w:rsid w:val="006B2896"/>
    <w:rsid w:val="006B2C93"/>
    <w:rsid w:val="006B2DF0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B7F1A"/>
    <w:rsid w:val="006C0240"/>
    <w:rsid w:val="006C05A1"/>
    <w:rsid w:val="006C084F"/>
    <w:rsid w:val="006C0927"/>
    <w:rsid w:val="006C0C73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E09"/>
    <w:rsid w:val="006D5010"/>
    <w:rsid w:val="006D5157"/>
    <w:rsid w:val="006D5624"/>
    <w:rsid w:val="006D585A"/>
    <w:rsid w:val="006D5C2B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498"/>
    <w:rsid w:val="006E052E"/>
    <w:rsid w:val="006E0877"/>
    <w:rsid w:val="006E0AF7"/>
    <w:rsid w:val="006E0D05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332"/>
    <w:rsid w:val="006E369A"/>
    <w:rsid w:val="006E392A"/>
    <w:rsid w:val="006E39B6"/>
    <w:rsid w:val="006E3AA6"/>
    <w:rsid w:val="006E3E48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1A2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5F"/>
    <w:rsid w:val="006F0DD7"/>
    <w:rsid w:val="006F0EFC"/>
    <w:rsid w:val="006F0F8B"/>
    <w:rsid w:val="006F1184"/>
    <w:rsid w:val="006F1352"/>
    <w:rsid w:val="006F1737"/>
    <w:rsid w:val="006F17B7"/>
    <w:rsid w:val="006F20D1"/>
    <w:rsid w:val="006F211E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68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297"/>
    <w:rsid w:val="00700443"/>
    <w:rsid w:val="0070048B"/>
    <w:rsid w:val="00700D73"/>
    <w:rsid w:val="0070123B"/>
    <w:rsid w:val="00701A77"/>
    <w:rsid w:val="00701C6E"/>
    <w:rsid w:val="00701D0F"/>
    <w:rsid w:val="00702591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967"/>
    <w:rsid w:val="00703C84"/>
    <w:rsid w:val="00703F43"/>
    <w:rsid w:val="00703F92"/>
    <w:rsid w:val="007041C3"/>
    <w:rsid w:val="0070434F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B63"/>
    <w:rsid w:val="00707D64"/>
    <w:rsid w:val="0071008F"/>
    <w:rsid w:val="007102B0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90C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4A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0F80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69"/>
    <w:rsid w:val="00733FD1"/>
    <w:rsid w:val="00734505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6D42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8BA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315"/>
    <w:rsid w:val="0074690A"/>
    <w:rsid w:val="00746939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935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660"/>
    <w:rsid w:val="00762C23"/>
    <w:rsid w:val="00762CA4"/>
    <w:rsid w:val="00763307"/>
    <w:rsid w:val="0076332B"/>
    <w:rsid w:val="00763594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9FA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325"/>
    <w:rsid w:val="0077459A"/>
    <w:rsid w:val="00774BC0"/>
    <w:rsid w:val="00774C19"/>
    <w:rsid w:val="00774D6B"/>
    <w:rsid w:val="007751D3"/>
    <w:rsid w:val="0077584C"/>
    <w:rsid w:val="0077599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5D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5C2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36A"/>
    <w:rsid w:val="00790669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B85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5E7"/>
    <w:rsid w:val="007967DD"/>
    <w:rsid w:val="007967E4"/>
    <w:rsid w:val="00796812"/>
    <w:rsid w:val="00796A0B"/>
    <w:rsid w:val="00796CEC"/>
    <w:rsid w:val="00797183"/>
    <w:rsid w:val="0079718B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750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CC8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F30"/>
    <w:rsid w:val="007B081F"/>
    <w:rsid w:val="007B0C77"/>
    <w:rsid w:val="007B11DF"/>
    <w:rsid w:val="007B133A"/>
    <w:rsid w:val="007B14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65A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8E9"/>
    <w:rsid w:val="007B4916"/>
    <w:rsid w:val="007B4A19"/>
    <w:rsid w:val="007B5455"/>
    <w:rsid w:val="007B5AAE"/>
    <w:rsid w:val="007B5E76"/>
    <w:rsid w:val="007B615B"/>
    <w:rsid w:val="007B6394"/>
    <w:rsid w:val="007B65E3"/>
    <w:rsid w:val="007B671E"/>
    <w:rsid w:val="007B6867"/>
    <w:rsid w:val="007B69D6"/>
    <w:rsid w:val="007B69F1"/>
    <w:rsid w:val="007B69FE"/>
    <w:rsid w:val="007B6B73"/>
    <w:rsid w:val="007B6BF4"/>
    <w:rsid w:val="007B6D82"/>
    <w:rsid w:val="007B6E62"/>
    <w:rsid w:val="007B715D"/>
    <w:rsid w:val="007B725B"/>
    <w:rsid w:val="007B73F9"/>
    <w:rsid w:val="007B762F"/>
    <w:rsid w:val="007B788E"/>
    <w:rsid w:val="007C01F8"/>
    <w:rsid w:val="007C029C"/>
    <w:rsid w:val="007C07E6"/>
    <w:rsid w:val="007C08D2"/>
    <w:rsid w:val="007C0AD6"/>
    <w:rsid w:val="007C1241"/>
    <w:rsid w:val="007C1601"/>
    <w:rsid w:val="007C165B"/>
    <w:rsid w:val="007C1C2C"/>
    <w:rsid w:val="007C1F62"/>
    <w:rsid w:val="007C2057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54"/>
    <w:rsid w:val="007C4C7D"/>
    <w:rsid w:val="007C4D51"/>
    <w:rsid w:val="007C4DBA"/>
    <w:rsid w:val="007C507D"/>
    <w:rsid w:val="007C52F3"/>
    <w:rsid w:val="007C560B"/>
    <w:rsid w:val="007C5668"/>
    <w:rsid w:val="007C566D"/>
    <w:rsid w:val="007C5908"/>
    <w:rsid w:val="007C5BB4"/>
    <w:rsid w:val="007C5CAD"/>
    <w:rsid w:val="007C6027"/>
    <w:rsid w:val="007C617E"/>
    <w:rsid w:val="007C6A24"/>
    <w:rsid w:val="007C6E11"/>
    <w:rsid w:val="007C6F29"/>
    <w:rsid w:val="007C6F2E"/>
    <w:rsid w:val="007C7C4A"/>
    <w:rsid w:val="007C7E5F"/>
    <w:rsid w:val="007C7F0F"/>
    <w:rsid w:val="007C7F91"/>
    <w:rsid w:val="007D0071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5D15"/>
    <w:rsid w:val="007D6071"/>
    <w:rsid w:val="007D6566"/>
    <w:rsid w:val="007D6722"/>
    <w:rsid w:val="007D6915"/>
    <w:rsid w:val="007D6EDB"/>
    <w:rsid w:val="007D78D2"/>
    <w:rsid w:val="007D7A43"/>
    <w:rsid w:val="007D7B64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7B"/>
    <w:rsid w:val="007E41F7"/>
    <w:rsid w:val="007E4423"/>
    <w:rsid w:val="007E4F5C"/>
    <w:rsid w:val="007E4FA6"/>
    <w:rsid w:val="007E509C"/>
    <w:rsid w:val="007E51E7"/>
    <w:rsid w:val="007E521C"/>
    <w:rsid w:val="007E53F6"/>
    <w:rsid w:val="007E5690"/>
    <w:rsid w:val="007E5ED4"/>
    <w:rsid w:val="007E5ED6"/>
    <w:rsid w:val="007E6591"/>
    <w:rsid w:val="007E65E8"/>
    <w:rsid w:val="007E69BB"/>
    <w:rsid w:val="007E6F8F"/>
    <w:rsid w:val="007E70C3"/>
    <w:rsid w:val="007E7A6A"/>
    <w:rsid w:val="007E7B8A"/>
    <w:rsid w:val="007E7D04"/>
    <w:rsid w:val="007E7EF0"/>
    <w:rsid w:val="007E7F2E"/>
    <w:rsid w:val="007F0162"/>
    <w:rsid w:val="007F0614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B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D97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7C3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676"/>
    <w:rsid w:val="00801BC2"/>
    <w:rsid w:val="00802A41"/>
    <w:rsid w:val="00802B64"/>
    <w:rsid w:val="00802B87"/>
    <w:rsid w:val="00802FD3"/>
    <w:rsid w:val="00803421"/>
    <w:rsid w:val="0080374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AD8"/>
    <w:rsid w:val="00811EC9"/>
    <w:rsid w:val="00811ED5"/>
    <w:rsid w:val="00811EEE"/>
    <w:rsid w:val="00812371"/>
    <w:rsid w:val="0081255A"/>
    <w:rsid w:val="00812987"/>
    <w:rsid w:val="00812B08"/>
    <w:rsid w:val="00812B91"/>
    <w:rsid w:val="00812FE6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795"/>
    <w:rsid w:val="00815BBC"/>
    <w:rsid w:val="00815C92"/>
    <w:rsid w:val="00815F84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898"/>
    <w:rsid w:val="008179D9"/>
    <w:rsid w:val="008179DD"/>
    <w:rsid w:val="008179F7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5AF"/>
    <w:rsid w:val="0082196C"/>
    <w:rsid w:val="00821A37"/>
    <w:rsid w:val="00821A9B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01"/>
    <w:rsid w:val="00826077"/>
    <w:rsid w:val="00826CD1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F3F"/>
    <w:rsid w:val="008351F3"/>
    <w:rsid w:val="008353A2"/>
    <w:rsid w:val="00835550"/>
    <w:rsid w:val="00836724"/>
    <w:rsid w:val="008369AA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970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5DC0"/>
    <w:rsid w:val="0084623E"/>
    <w:rsid w:val="008462C1"/>
    <w:rsid w:val="008463ED"/>
    <w:rsid w:val="00846512"/>
    <w:rsid w:val="0084660E"/>
    <w:rsid w:val="00846684"/>
    <w:rsid w:val="008466EF"/>
    <w:rsid w:val="008467E8"/>
    <w:rsid w:val="00846F1E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0EA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9EF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C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591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5DA"/>
    <w:rsid w:val="00883650"/>
    <w:rsid w:val="0088397A"/>
    <w:rsid w:val="00883ADC"/>
    <w:rsid w:val="00883B30"/>
    <w:rsid w:val="00883DB4"/>
    <w:rsid w:val="00883EA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373"/>
    <w:rsid w:val="00891AA4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324"/>
    <w:rsid w:val="0089368A"/>
    <w:rsid w:val="00893828"/>
    <w:rsid w:val="008938FF"/>
    <w:rsid w:val="00893F85"/>
    <w:rsid w:val="008946CB"/>
    <w:rsid w:val="008948DE"/>
    <w:rsid w:val="00894FFF"/>
    <w:rsid w:val="0089513B"/>
    <w:rsid w:val="008954DD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1A5"/>
    <w:rsid w:val="00897213"/>
    <w:rsid w:val="00897372"/>
    <w:rsid w:val="008976B7"/>
    <w:rsid w:val="00897745"/>
    <w:rsid w:val="00897B46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EAD"/>
    <w:rsid w:val="008A40B0"/>
    <w:rsid w:val="008A41C0"/>
    <w:rsid w:val="008A42D9"/>
    <w:rsid w:val="008A4379"/>
    <w:rsid w:val="008A444B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BE4"/>
    <w:rsid w:val="008B3C2A"/>
    <w:rsid w:val="008B40CD"/>
    <w:rsid w:val="008B4266"/>
    <w:rsid w:val="008B42CB"/>
    <w:rsid w:val="008B457F"/>
    <w:rsid w:val="008B4645"/>
    <w:rsid w:val="008B46A0"/>
    <w:rsid w:val="008B48EC"/>
    <w:rsid w:val="008B493D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12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A7"/>
    <w:rsid w:val="008C6893"/>
    <w:rsid w:val="008C764B"/>
    <w:rsid w:val="008C7786"/>
    <w:rsid w:val="008C7AEA"/>
    <w:rsid w:val="008C7D00"/>
    <w:rsid w:val="008C7DE9"/>
    <w:rsid w:val="008C7F62"/>
    <w:rsid w:val="008D00BE"/>
    <w:rsid w:val="008D08C3"/>
    <w:rsid w:val="008D0BDF"/>
    <w:rsid w:val="008D0DA7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E69"/>
    <w:rsid w:val="008D3FE2"/>
    <w:rsid w:val="008D4275"/>
    <w:rsid w:val="008D42A1"/>
    <w:rsid w:val="008D43C9"/>
    <w:rsid w:val="008D459F"/>
    <w:rsid w:val="008D4832"/>
    <w:rsid w:val="008D494A"/>
    <w:rsid w:val="008D4BB0"/>
    <w:rsid w:val="008D5CE7"/>
    <w:rsid w:val="008D5D5E"/>
    <w:rsid w:val="008D5E33"/>
    <w:rsid w:val="008D60B2"/>
    <w:rsid w:val="008D622F"/>
    <w:rsid w:val="008D634E"/>
    <w:rsid w:val="008D6ADE"/>
    <w:rsid w:val="008D6B5A"/>
    <w:rsid w:val="008D6D0B"/>
    <w:rsid w:val="008D6D41"/>
    <w:rsid w:val="008D6EAB"/>
    <w:rsid w:val="008D6F4A"/>
    <w:rsid w:val="008D70CF"/>
    <w:rsid w:val="008D71CF"/>
    <w:rsid w:val="008D734D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102"/>
    <w:rsid w:val="008E7323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3CA8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73A"/>
    <w:rsid w:val="008F5C02"/>
    <w:rsid w:val="008F601C"/>
    <w:rsid w:val="008F624E"/>
    <w:rsid w:val="008F68E5"/>
    <w:rsid w:val="008F6AE3"/>
    <w:rsid w:val="008F6C90"/>
    <w:rsid w:val="008F6CAD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D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115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17C5B"/>
    <w:rsid w:val="00917EF1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0"/>
    <w:rsid w:val="0092297F"/>
    <w:rsid w:val="009229B1"/>
    <w:rsid w:val="00923176"/>
    <w:rsid w:val="00923183"/>
    <w:rsid w:val="009231B4"/>
    <w:rsid w:val="009236B1"/>
    <w:rsid w:val="00923E74"/>
    <w:rsid w:val="00923FBA"/>
    <w:rsid w:val="0092453F"/>
    <w:rsid w:val="00924A46"/>
    <w:rsid w:val="00924D7F"/>
    <w:rsid w:val="00925094"/>
    <w:rsid w:val="00925344"/>
    <w:rsid w:val="00925847"/>
    <w:rsid w:val="00925A64"/>
    <w:rsid w:val="00925D3A"/>
    <w:rsid w:val="009264FF"/>
    <w:rsid w:val="009265B8"/>
    <w:rsid w:val="0092666F"/>
    <w:rsid w:val="00926768"/>
    <w:rsid w:val="00926871"/>
    <w:rsid w:val="0092689D"/>
    <w:rsid w:val="00926A68"/>
    <w:rsid w:val="00926F58"/>
    <w:rsid w:val="0092781C"/>
    <w:rsid w:val="00927D42"/>
    <w:rsid w:val="0093001A"/>
    <w:rsid w:val="00930055"/>
    <w:rsid w:val="00930372"/>
    <w:rsid w:val="009306DC"/>
    <w:rsid w:val="00930BE7"/>
    <w:rsid w:val="00930CA3"/>
    <w:rsid w:val="009311AB"/>
    <w:rsid w:val="0093175A"/>
    <w:rsid w:val="00931CB1"/>
    <w:rsid w:val="00932134"/>
    <w:rsid w:val="009321CE"/>
    <w:rsid w:val="0093244C"/>
    <w:rsid w:val="0093267A"/>
    <w:rsid w:val="0093282C"/>
    <w:rsid w:val="00932B2B"/>
    <w:rsid w:val="00932BFC"/>
    <w:rsid w:val="00933864"/>
    <w:rsid w:val="00933DA5"/>
    <w:rsid w:val="00933F3D"/>
    <w:rsid w:val="0093430B"/>
    <w:rsid w:val="0093432D"/>
    <w:rsid w:val="0093435D"/>
    <w:rsid w:val="009343EB"/>
    <w:rsid w:val="0093445B"/>
    <w:rsid w:val="0093472C"/>
    <w:rsid w:val="00934B5F"/>
    <w:rsid w:val="00934C3B"/>
    <w:rsid w:val="00934F74"/>
    <w:rsid w:val="009352AF"/>
    <w:rsid w:val="0093546B"/>
    <w:rsid w:val="00935668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3C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28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4FA1"/>
    <w:rsid w:val="0094537A"/>
    <w:rsid w:val="00945597"/>
    <w:rsid w:val="009455B5"/>
    <w:rsid w:val="00945673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59"/>
    <w:rsid w:val="0095167E"/>
    <w:rsid w:val="009516C9"/>
    <w:rsid w:val="009516E9"/>
    <w:rsid w:val="009516F1"/>
    <w:rsid w:val="00951C30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B70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4B2"/>
    <w:rsid w:val="0096280C"/>
    <w:rsid w:val="009629BA"/>
    <w:rsid w:val="00962F32"/>
    <w:rsid w:val="0096346E"/>
    <w:rsid w:val="0096377C"/>
    <w:rsid w:val="00963B26"/>
    <w:rsid w:val="00963B5E"/>
    <w:rsid w:val="00963DA9"/>
    <w:rsid w:val="00964423"/>
    <w:rsid w:val="00964485"/>
    <w:rsid w:val="0096450A"/>
    <w:rsid w:val="00964A7D"/>
    <w:rsid w:val="009657B3"/>
    <w:rsid w:val="00965C59"/>
    <w:rsid w:val="00965D1D"/>
    <w:rsid w:val="00966847"/>
    <w:rsid w:val="00966B96"/>
    <w:rsid w:val="00966BE3"/>
    <w:rsid w:val="00966ED3"/>
    <w:rsid w:val="0096708D"/>
    <w:rsid w:val="00967183"/>
    <w:rsid w:val="009671FD"/>
    <w:rsid w:val="00967689"/>
    <w:rsid w:val="0096771B"/>
    <w:rsid w:val="00967A09"/>
    <w:rsid w:val="00967A39"/>
    <w:rsid w:val="00967B64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2D59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45C"/>
    <w:rsid w:val="009755E0"/>
    <w:rsid w:val="0097564E"/>
    <w:rsid w:val="00975A56"/>
    <w:rsid w:val="00975BDD"/>
    <w:rsid w:val="00975F38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50A"/>
    <w:rsid w:val="00980A54"/>
    <w:rsid w:val="00980C0F"/>
    <w:rsid w:val="00981A39"/>
    <w:rsid w:val="00981C9B"/>
    <w:rsid w:val="00981F54"/>
    <w:rsid w:val="0098213F"/>
    <w:rsid w:val="0098290B"/>
    <w:rsid w:val="00982AA4"/>
    <w:rsid w:val="00982E1C"/>
    <w:rsid w:val="00982F23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15B"/>
    <w:rsid w:val="00986265"/>
    <w:rsid w:val="00986340"/>
    <w:rsid w:val="00986DAB"/>
    <w:rsid w:val="00987107"/>
    <w:rsid w:val="0098781A"/>
    <w:rsid w:val="009878B3"/>
    <w:rsid w:val="00987A30"/>
    <w:rsid w:val="00987C46"/>
    <w:rsid w:val="00987F6C"/>
    <w:rsid w:val="00990751"/>
    <w:rsid w:val="0099098A"/>
    <w:rsid w:val="00990A15"/>
    <w:rsid w:val="009910C0"/>
    <w:rsid w:val="00991141"/>
    <w:rsid w:val="0099120F"/>
    <w:rsid w:val="009912E4"/>
    <w:rsid w:val="00991395"/>
    <w:rsid w:val="009913D6"/>
    <w:rsid w:val="0099147A"/>
    <w:rsid w:val="0099155E"/>
    <w:rsid w:val="009916AE"/>
    <w:rsid w:val="0099181E"/>
    <w:rsid w:val="0099192E"/>
    <w:rsid w:val="009919FF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BF6"/>
    <w:rsid w:val="00994CD2"/>
    <w:rsid w:val="00994D08"/>
    <w:rsid w:val="0099569B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AB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AB"/>
    <w:rsid w:val="009A16D1"/>
    <w:rsid w:val="009A16FF"/>
    <w:rsid w:val="009A178D"/>
    <w:rsid w:val="009A1807"/>
    <w:rsid w:val="009A1F49"/>
    <w:rsid w:val="009A1FB8"/>
    <w:rsid w:val="009A2751"/>
    <w:rsid w:val="009A2F56"/>
    <w:rsid w:val="009A369D"/>
    <w:rsid w:val="009A3CC6"/>
    <w:rsid w:val="009A3D0C"/>
    <w:rsid w:val="009A3D1C"/>
    <w:rsid w:val="009A439F"/>
    <w:rsid w:val="009A44D8"/>
    <w:rsid w:val="009A458B"/>
    <w:rsid w:val="009A4CE2"/>
    <w:rsid w:val="009A5163"/>
    <w:rsid w:val="009A532E"/>
    <w:rsid w:val="009A5DBA"/>
    <w:rsid w:val="009A5DE4"/>
    <w:rsid w:val="009A5EEC"/>
    <w:rsid w:val="009A6820"/>
    <w:rsid w:val="009A6AC5"/>
    <w:rsid w:val="009A6C8A"/>
    <w:rsid w:val="009A6D82"/>
    <w:rsid w:val="009A6FA5"/>
    <w:rsid w:val="009A70E1"/>
    <w:rsid w:val="009A73C5"/>
    <w:rsid w:val="009A7973"/>
    <w:rsid w:val="009B006C"/>
    <w:rsid w:val="009B01E8"/>
    <w:rsid w:val="009B06CF"/>
    <w:rsid w:val="009B0CE3"/>
    <w:rsid w:val="009B1072"/>
    <w:rsid w:val="009B1282"/>
    <w:rsid w:val="009B17AB"/>
    <w:rsid w:val="009B17E6"/>
    <w:rsid w:val="009B1C24"/>
    <w:rsid w:val="009B1C6B"/>
    <w:rsid w:val="009B1DF2"/>
    <w:rsid w:val="009B1EA4"/>
    <w:rsid w:val="009B2B52"/>
    <w:rsid w:val="009B376D"/>
    <w:rsid w:val="009B3947"/>
    <w:rsid w:val="009B3D7B"/>
    <w:rsid w:val="009B4023"/>
    <w:rsid w:val="009B43C6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319"/>
    <w:rsid w:val="009C1693"/>
    <w:rsid w:val="009C170A"/>
    <w:rsid w:val="009C1765"/>
    <w:rsid w:val="009C17DA"/>
    <w:rsid w:val="009C1E0E"/>
    <w:rsid w:val="009C2021"/>
    <w:rsid w:val="009C21BA"/>
    <w:rsid w:val="009C23EB"/>
    <w:rsid w:val="009C255A"/>
    <w:rsid w:val="009C274A"/>
    <w:rsid w:val="009C2793"/>
    <w:rsid w:val="009C2A58"/>
    <w:rsid w:val="009C2D40"/>
    <w:rsid w:val="009C2DE5"/>
    <w:rsid w:val="009C2F69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496"/>
    <w:rsid w:val="009C6959"/>
    <w:rsid w:val="009C6AA1"/>
    <w:rsid w:val="009C73E7"/>
    <w:rsid w:val="009C745E"/>
    <w:rsid w:val="009C76EB"/>
    <w:rsid w:val="009C7D97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B20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3E9C"/>
    <w:rsid w:val="009D40D1"/>
    <w:rsid w:val="009D44C5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922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1E98"/>
    <w:rsid w:val="009E2405"/>
    <w:rsid w:val="009E261D"/>
    <w:rsid w:val="009E26C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CC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8EA"/>
    <w:rsid w:val="009F2EB3"/>
    <w:rsid w:val="009F3285"/>
    <w:rsid w:val="009F369A"/>
    <w:rsid w:val="009F3F70"/>
    <w:rsid w:val="009F3FF5"/>
    <w:rsid w:val="009F44E1"/>
    <w:rsid w:val="009F468B"/>
    <w:rsid w:val="009F4D8A"/>
    <w:rsid w:val="009F50EB"/>
    <w:rsid w:val="009F544C"/>
    <w:rsid w:val="009F54CB"/>
    <w:rsid w:val="009F594F"/>
    <w:rsid w:val="009F5997"/>
    <w:rsid w:val="009F5AC8"/>
    <w:rsid w:val="009F5F16"/>
    <w:rsid w:val="009F5FC5"/>
    <w:rsid w:val="009F64C8"/>
    <w:rsid w:val="009F66BD"/>
    <w:rsid w:val="009F727E"/>
    <w:rsid w:val="009F74E5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1DDE"/>
    <w:rsid w:val="00A02108"/>
    <w:rsid w:val="00A02114"/>
    <w:rsid w:val="00A02357"/>
    <w:rsid w:val="00A0246C"/>
    <w:rsid w:val="00A02914"/>
    <w:rsid w:val="00A02AFC"/>
    <w:rsid w:val="00A02B36"/>
    <w:rsid w:val="00A030F1"/>
    <w:rsid w:val="00A0348D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2FE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7F"/>
    <w:rsid w:val="00A10B9B"/>
    <w:rsid w:val="00A1147F"/>
    <w:rsid w:val="00A115A6"/>
    <w:rsid w:val="00A11684"/>
    <w:rsid w:val="00A1192D"/>
    <w:rsid w:val="00A11B62"/>
    <w:rsid w:val="00A11C8D"/>
    <w:rsid w:val="00A11FB9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569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0B7"/>
    <w:rsid w:val="00A2033A"/>
    <w:rsid w:val="00A207A6"/>
    <w:rsid w:val="00A207B8"/>
    <w:rsid w:val="00A20B8D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66"/>
    <w:rsid w:val="00A30F81"/>
    <w:rsid w:val="00A31236"/>
    <w:rsid w:val="00A312FB"/>
    <w:rsid w:val="00A319B8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6E59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938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CCA"/>
    <w:rsid w:val="00A45F96"/>
    <w:rsid w:val="00A45FC7"/>
    <w:rsid w:val="00A46325"/>
    <w:rsid w:val="00A46471"/>
    <w:rsid w:val="00A4650C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808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1FAF"/>
    <w:rsid w:val="00A52396"/>
    <w:rsid w:val="00A5248F"/>
    <w:rsid w:val="00A5292B"/>
    <w:rsid w:val="00A529B7"/>
    <w:rsid w:val="00A52CA3"/>
    <w:rsid w:val="00A52D07"/>
    <w:rsid w:val="00A52E2C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4B0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4A8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44B"/>
    <w:rsid w:val="00A67610"/>
    <w:rsid w:val="00A6772C"/>
    <w:rsid w:val="00A678C7"/>
    <w:rsid w:val="00A67D48"/>
    <w:rsid w:val="00A70236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5F8"/>
    <w:rsid w:val="00A7269B"/>
    <w:rsid w:val="00A72899"/>
    <w:rsid w:val="00A72A81"/>
    <w:rsid w:val="00A72AA7"/>
    <w:rsid w:val="00A72AF1"/>
    <w:rsid w:val="00A72BE8"/>
    <w:rsid w:val="00A73320"/>
    <w:rsid w:val="00A73A03"/>
    <w:rsid w:val="00A73AEE"/>
    <w:rsid w:val="00A73B64"/>
    <w:rsid w:val="00A73E88"/>
    <w:rsid w:val="00A747F1"/>
    <w:rsid w:val="00A74C03"/>
    <w:rsid w:val="00A750A2"/>
    <w:rsid w:val="00A7513F"/>
    <w:rsid w:val="00A7567A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4A2"/>
    <w:rsid w:val="00A76583"/>
    <w:rsid w:val="00A76C70"/>
    <w:rsid w:val="00A771D8"/>
    <w:rsid w:val="00A7765A"/>
    <w:rsid w:val="00A77725"/>
    <w:rsid w:val="00A77A6F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1"/>
    <w:rsid w:val="00A85E5A"/>
    <w:rsid w:val="00A85ECD"/>
    <w:rsid w:val="00A85F25"/>
    <w:rsid w:val="00A85F87"/>
    <w:rsid w:val="00A86511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DC1"/>
    <w:rsid w:val="00A9111F"/>
    <w:rsid w:val="00A9157E"/>
    <w:rsid w:val="00A918D5"/>
    <w:rsid w:val="00A91A38"/>
    <w:rsid w:val="00A9297E"/>
    <w:rsid w:val="00A929FE"/>
    <w:rsid w:val="00A92D25"/>
    <w:rsid w:val="00A92DB6"/>
    <w:rsid w:val="00A9310C"/>
    <w:rsid w:val="00A9321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5594"/>
    <w:rsid w:val="00A967A4"/>
    <w:rsid w:val="00A96C64"/>
    <w:rsid w:val="00A96EBB"/>
    <w:rsid w:val="00A974B6"/>
    <w:rsid w:val="00A97AC9"/>
    <w:rsid w:val="00A97B5F"/>
    <w:rsid w:val="00A97FCC"/>
    <w:rsid w:val="00AA00A8"/>
    <w:rsid w:val="00AA01B7"/>
    <w:rsid w:val="00AA0944"/>
    <w:rsid w:val="00AA0C8D"/>
    <w:rsid w:val="00AA0E55"/>
    <w:rsid w:val="00AA14EB"/>
    <w:rsid w:val="00AA171F"/>
    <w:rsid w:val="00AA18BF"/>
    <w:rsid w:val="00AA195C"/>
    <w:rsid w:val="00AA1B4A"/>
    <w:rsid w:val="00AA1DE1"/>
    <w:rsid w:val="00AA1EAA"/>
    <w:rsid w:val="00AA2007"/>
    <w:rsid w:val="00AA28EE"/>
    <w:rsid w:val="00AA28EF"/>
    <w:rsid w:val="00AA2A1D"/>
    <w:rsid w:val="00AA2ADB"/>
    <w:rsid w:val="00AA2DC8"/>
    <w:rsid w:val="00AA381A"/>
    <w:rsid w:val="00AA3DAB"/>
    <w:rsid w:val="00AA3F0A"/>
    <w:rsid w:val="00AA417A"/>
    <w:rsid w:val="00AA4219"/>
    <w:rsid w:val="00AA42A3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6E4D"/>
    <w:rsid w:val="00AA752E"/>
    <w:rsid w:val="00AA75E1"/>
    <w:rsid w:val="00AA77B1"/>
    <w:rsid w:val="00AA7C9E"/>
    <w:rsid w:val="00AA7D1B"/>
    <w:rsid w:val="00AA7E35"/>
    <w:rsid w:val="00AB0002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1CC8"/>
    <w:rsid w:val="00AB21FD"/>
    <w:rsid w:val="00AB225D"/>
    <w:rsid w:val="00AB2698"/>
    <w:rsid w:val="00AB292E"/>
    <w:rsid w:val="00AB2CBA"/>
    <w:rsid w:val="00AB2CE4"/>
    <w:rsid w:val="00AB2FDA"/>
    <w:rsid w:val="00AB34D5"/>
    <w:rsid w:val="00AB3790"/>
    <w:rsid w:val="00AB3A58"/>
    <w:rsid w:val="00AB3AFD"/>
    <w:rsid w:val="00AB3D49"/>
    <w:rsid w:val="00AB4124"/>
    <w:rsid w:val="00AB423C"/>
    <w:rsid w:val="00AB43D7"/>
    <w:rsid w:val="00AB46F4"/>
    <w:rsid w:val="00AB5023"/>
    <w:rsid w:val="00AB519D"/>
    <w:rsid w:val="00AB52AB"/>
    <w:rsid w:val="00AB5825"/>
    <w:rsid w:val="00AB59C3"/>
    <w:rsid w:val="00AB5EA5"/>
    <w:rsid w:val="00AB647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85"/>
    <w:rsid w:val="00AC1151"/>
    <w:rsid w:val="00AC1347"/>
    <w:rsid w:val="00AC1446"/>
    <w:rsid w:val="00AC1892"/>
    <w:rsid w:val="00AC18C8"/>
    <w:rsid w:val="00AC1A04"/>
    <w:rsid w:val="00AC1D15"/>
    <w:rsid w:val="00AC1ED0"/>
    <w:rsid w:val="00AC2FFC"/>
    <w:rsid w:val="00AC31EB"/>
    <w:rsid w:val="00AC339A"/>
    <w:rsid w:val="00AC33D5"/>
    <w:rsid w:val="00AC3432"/>
    <w:rsid w:val="00AC351E"/>
    <w:rsid w:val="00AC3619"/>
    <w:rsid w:val="00AC366D"/>
    <w:rsid w:val="00AC3936"/>
    <w:rsid w:val="00AC39AD"/>
    <w:rsid w:val="00AC3A1A"/>
    <w:rsid w:val="00AC41E5"/>
    <w:rsid w:val="00AC4375"/>
    <w:rsid w:val="00AC439A"/>
    <w:rsid w:val="00AC482F"/>
    <w:rsid w:val="00AC48AB"/>
    <w:rsid w:val="00AC49CC"/>
    <w:rsid w:val="00AC5034"/>
    <w:rsid w:val="00AC5237"/>
    <w:rsid w:val="00AC53F5"/>
    <w:rsid w:val="00AC5652"/>
    <w:rsid w:val="00AC6043"/>
    <w:rsid w:val="00AC6166"/>
    <w:rsid w:val="00AC622A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206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296"/>
    <w:rsid w:val="00AD3324"/>
    <w:rsid w:val="00AD39AA"/>
    <w:rsid w:val="00AD39BF"/>
    <w:rsid w:val="00AD40CF"/>
    <w:rsid w:val="00AD4184"/>
    <w:rsid w:val="00AD4204"/>
    <w:rsid w:val="00AD44EC"/>
    <w:rsid w:val="00AD4CBD"/>
    <w:rsid w:val="00AD4CE5"/>
    <w:rsid w:val="00AD4D18"/>
    <w:rsid w:val="00AD53C2"/>
    <w:rsid w:val="00AD563E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72C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C4A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01C"/>
    <w:rsid w:val="00AF00D0"/>
    <w:rsid w:val="00AF01A7"/>
    <w:rsid w:val="00AF0412"/>
    <w:rsid w:val="00AF042F"/>
    <w:rsid w:val="00AF04A3"/>
    <w:rsid w:val="00AF04C4"/>
    <w:rsid w:val="00AF07A2"/>
    <w:rsid w:val="00AF0826"/>
    <w:rsid w:val="00AF0A84"/>
    <w:rsid w:val="00AF0AC1"/>
    <w:rsid w:val="00AF0C76"/>
    <w:rsid w:val="00AF0C83"/>
    <w:rsid w:val="00AF11F6"/>
    <w:rsid w:val="00AF1366"/>
    <w:rsid w:val="00AF16AC"/>
    <w:rsid w:val="00AF18B2"/>
    <w:rsid w:val="00AF1AFA"/>
    <w:rsid w:val="00AF1BA1"/>
    <w:rsid w:val="00AF1C5B"/>
    <w:rsid w:val="00AF1CC6"/>
    <w:rsid w:val="00AF1D36"/>
    <w:rsid w:val="00AF1F03"/>
    <w:rsid w:val="00AF2161"/>
    <w:rsid w:val="00AF2F7B"/>
    <w:rsid w:val="00AF314A"/>
    <w:rsid w:val="00AF3211"/>
    <w:rsid w:val="00AF3379"/>
    <w:rsid w:val="00AF352A"/>
    <w:rsid w:val="00AF35DC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57DA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111"/>
    <w:rsid w:val="00B0164C"/>
    <w:rsid w:val="00B01679"/>
    <w:rsid w:val="00B018FD"/>
    <w:rsid w:val="00B01A84"/>
    <w:rsid w:val="00B022F7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5BF"/>
    <w:rsid w:val="00B046B1"/>
    <w:rsid w:val="00B04BB6"/>
    <w:rsid w:val="00B053B6"/>
    <w:rsid w:val="00B05462"/>
    <w:rsid w:val="00B059B2"/>
    <w:rsid w:val="00B059BB"/>
    <w:rsid w:val="00B05C73"/>
    <w:rsid w:val="00B05D6A"/>
    <w:rsid w:val="00B0677C"/>
    <w:rsid w:val="00B067E3"/>
    <w:rsid w:val="00B06CFF"/>
    <w:rsid w:val="00B07002"/>
    <w:rsid w:val="00B0780D"/>
    <w:rsid w:val="00B07812"/>
    <w:rsid w:val="00B07AB8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1E8C"/>
    <w:rsid w:val="00B12144"/>
    <w:rsid w:val="00B1218D"/>
    <w:rsid w:val="00B12263"/>
    <w:rsid w:val="00B12544"/>
    <w:rsid w:val="00B127FD"/>
    <w:rsid w:val="00B1296E"/>
    <w:rsid w:val="00B12F48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6B99"/>
    <w:rsid w:val="00B17122"/>
    <w:rsid w:val="00B17245"/>
    <w:rsid w:val="00B17BEE"/>
    <w:rsid w:val="00B17E44"/>
    <w:rsid w:val="00B17F7A"/>
    <w:rsid w:val="00B2001F"/>
    <w:rsid w:val="00B20351"/>
    <w:rsid w:val="00B204BC"/>
    <w:rsid w:val="00B20777"/>
    <w:rsid w:val="00B20868"/>
    <w:rsid w:val="00B209C6"/>
    <w:rsid w:val="00B20B55"/>
    <w:rsid w:val="00B212CA"/>
    <w:rsid w:val="00B21302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7E8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ECA"/>
    <w:rsid w:val="00B31F42"/>
    <w:rsid w:val="00B32767"/>
    <w:rsid w:val="00B330A4"/>
    <w:rsid w:val="00B3310F"/>
    <w:rsid w:val="00B3373E"/>
    <w:rsid w:val="00B33C26"/>
    <w:rsid w:val="00B344A8"/>
    <w:rsid w:val="00B345E3"/>
    <w:rsid w:val="00B34A74"/>
    <w:rsid w:val="00B34E7B"/>
    <w:rsid w:val="00B35FB5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061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45D"/>
    <w:rsid w:val="00B50621"/>
    <w:rsid w:val="00B50C5A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D96"/>
    <w:rsid w:val="00B52E6B"/>
    <w:rsid w:val="00B52ED3"/>
    <w:rsid w:val="00B532E9"/>
    <w:rsid w:val="00B533E2"/>
    <w:rsid w:val="00B53971"/>
    <w:rsid w:val="00B53D85"/>
    <w:rsid w:val="00B53DB4"/>
    <w:rsid w:val="00B53EA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315"/>
    <w:rsid w:val="00B61489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14F"/>
    <w:rsid w:val="00B635DC"/>
    <w:rsid w:val="00B63A72"/>
    <w:rsid w:val="00B63C62"/>
    <w:rsid w:val="00B63F65"/>
    <w:rsid w:val="00B6416C"/>
    <w:rsid w:val="00B644F2"/>
    <w:rsid w:val="00B64506"/>
    <w:rsid w:val="00B64D34"/>
    <w:rsid w:val="00B64FE2"/>
    <w:rsid w:val="00B6517B"/>
    <w:rsid w:val="00B65218"/>
    <w:rsid w:val="00B6532E"/>
    <w:rsid w:val="00B6556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3"/>
    <w:rsid w:val="00B71257"/>
    <w:rsid w:val="00B71399"/>
    <w:rsid w:val="00B713AB"/>
    <w:rsid w:val="00B716C5"/>
    <w:rsid w:val="00B718D5"/>
    <w:rsid w:val="00B71D6C"/>
    <w:rsid w:val="00B7209C"/>
    <w:rsid w:val="00B720CF"/>
    <w:rsid w:val="00B723A8"/>
    <w:rsid w:val="00B723F2"/>
    <w:rsid w:val="00B725CD"/>
    <w:rsid w:val="00B72680"/>
    <w:rsid w:val="00B72A3B"/>
    <w:rsid w:val="00B72E6A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1B"/>
    <w:rsid w:val="00B75A89"/>
    <w:rsid w:val="00B75C41"/>
    <w:rsid w:val="00B75D87"/>
    <w:rsid w:val="00B75F5A"/>
    <w:rsid w:val="00B75F9E"/>
    <w:rsid w:val="00B760C1"/>
    <w:rsid w:val="00B7617D"/>
    <w:rsid w:val="00B76208"/>
    <w:rsid w:val="00B763B6"/>
    <w:rsid w:val="00B76678"/>
    <w:rsid w:val="00B7667C"/>
    <w:rsid w:val="00B76B78"/>
    <w:rsid w:val="00B76E0F"/>
    <w:rsid w:val="00B76F77"/>
    <w:rsid w:val="00B770AF"/>
    <w:rsid w:val="00B77416"/>
    <w:rsid w:val="00B775F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1C5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0E5"/>
    <w:rsid w:val="00B872A6"/>
    <w:rsid w:val="00B87AC9"/>
    <w:rsid w:val="00B87BD7"/>
    <w:rsid w:val="00B9012A"/>
    <w:rsid w:val="00B90277"/>
    <w:rsid w:val="00B90658"/>
    <w:rsid w:val="00B907BB"/>
    <w:rsid w:val="00B908BA"/>
    <w:rsid w:val="00B908C1"/>
    <w:rsid w:val="00B90B14"/>
    <w:rsid w:val="00B90DCB"/>
    <w:rsid w:val="00B9102E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BC3"/>
    <w:rsid w:val="00B94CD2"/>
    <w:rsid w:val="00B94F6B"/>
    <w:rsid w:val="00B95168"/>
    <w:rsid w:val="00B9548B"/>
    <w:rsid w:val="00B955ED"/>
    <w:rsid w:val="00B95B72"/>
    <w:rsid w:val="00B95BD0"/>
    <w:rsid w:val="00B95C87"/>
    <w:rsid w:val="00B95CE2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8E0"/>
    <w:rsid w:val="00BA2983"/>
    <w:rsid w:val="00BA2BF7"/>
    <w:rsid w:val="00BA2FFA"/>
    <w:rsid w:val="00BA3354"/>
    <w:rsid w:val="00BA337F"/>
    <w:rsid w:val="00BA3541"/>
    <w:rsid w:val="00BA380C"/>
    <w:rsid w:val="00BA381C"/>
    <w:rsid w:val="00BA3A10"/>
    <w:rsid w:val="00BA3A6A"/>
    <w:rsid w:val="00BA3B50"/>
    <w:rsid w:val="00BA45CC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7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14"/>
    <w:rsid w:val="00BB2664"/>
    <w:rsid w:val="00BB26E7"/>
    <w:rsid w:val="00BB2792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3ECF"/>
    <w:rsid w:val="00BB442B"/>
    <w:rsid w:val="00BB44B4"/>
    <w:rsid w:val="00BB492B"/>
    <w:rsid w:val="00BB4AE4"/>
    <w:rsid w:val="00BB4B13"/>
    <w:rsid w:val="00BB4B41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AAD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BF0"/>
    <w:rsid w:val="00BC1CEE"/>
    <w:rsid w:val="00BC1F42"/>
    <w:rsid w:val="00BC1FA2"/>
    <w:rsid w:val="00BC215B"/>
    <w:rsid w:val="00BC216C"/>
    <w:rsid w:val="00BC240F"/>
    <w:rsid w:val="00BC24EC"/>
    <w:rsid w:val="00BC265A"/>
    <w:rsid w:val="00BC2D90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878"/>
    <w:rsid w:val="00BC796D"/>
    <w:rsid w:val="00BC79DF"/>
    <w:rsid w:val="00BC7F3A"/>
    <w:rsid w:val="00BC7F41"/>
    <w:rsid w:val="00BC7FE3"/>
    <w:rsid w:val="00BD0248"/>
    <w:rsid w:val="00BD0290"/>
    <w:rsid w:val="00BD05DD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0"/>
    <w:rsid w:val="00BD5A2F"/>
    <w:rsid w:val="00BD5B0B"/>
    <w:rsid w:val="00BD5E6A"/>
    <w:rsid w:val="00BD5FCE"/>
    <w:rsid w:val="00BD6247"/>
    <w:rsid w:val="00BD6459"/>
    <w:rsid w:val="00BD6BD6"/>
    <w:rsid w:val="00BD6DD9"/>
    <w:rsid w:val="00BD6E10"/>
    <w:rsid w:val="00BD7076"/>
    <w:rsid w:val="00BD7719"/>
    <w:rsid w:val="00BD7757"/>
    <w:rsid w:val="00BD7C8A"/>
    <w:rsid w:val="00BD7D02"/>
    <w:rsid w:val="00BD7F9D"/>
    <w:rsid w:val="00BE01ED"/>
    <w:rsid w:val="00BE0BF8"/>
    <w:rsid w:val="00BE0DBD"/>
    <w:rsid w:val="00BE10B1"/>
    <w:rsid w:val="00BE129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C46"/>
    <w:rsid w:val="00BE3EAB"/>
    <w:rsid w:val="00BE40D9"/>
    <w:rsid w:val="00BE46B7"/>
    <w:rsid w:val="00BE48F9"/>
    <w:rsid w:val="00BE4A7E"/>
    <w:rsid w:val="00BE4E0D"/>
    <w:rsid w:val="00BE5000"/>
    <w:rsid w:val="00BE540A"/>
    <w:rsid w:val="00BE551B"/>
    <w:rsid w:val="00BE5B20"/>
    <w:rsid w:val="00BE6524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C18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5AD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1F2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1E92"/>
    <w:rsid w:val="00C02B27"/>
    <w:rsid w:val="00C02D0C"/>
    <w:rsid w:val="00C02D93"/>
    <w:rsid w:val="00C02F9E"/>
    <w:rsid w:val="00C0305D"/>
    <w:rsid w:val="00C03095"/>
    <w:rsid w:val="00C0311D"/>
    <w:rsid w:val="00C0333F"/>
    <w:rsid w:val="00C0343A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0B57"/>
    <w:rsid w:val="00C111FA"/>
    <w:rsid w:val="00C11FE3"/>
    <w:rsid w:val="00C120D0"/>
    <w:rsid w:val="00C12C70"/>
    <w:rsid w:val="00C13320"/>
    <w:rsid w:val="00C134A8"/>
    <w:rsid w:val="00C13607"/>
    <w:rsid w:val="00C1371C"/>
    <w:rsid w:val="00C1381F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17"/>
    <w:rsid w:val="00C23440"/>
    <w:rsid w:val="00C237AC"/>
    <w:rsid w:val="00C23BF7"/>
    <w:rsid w:val="00C2406B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E"/>
    <w:rsid w:val="00C25215"/>
    <w:rsid w:val="00C252A3"/>
    <w:rsid w:val="00C2537D"/>
    <w:rsid w:val="00C255C3"/>
    <w:rsid w:val="00C25F95"/>
    <w:rsid w:val="00C260D4"/>
    <w:rsid w:val="00C262CD"/>
    <w:rsid w:val="00C262FB"/>
    <w:rsid w:val="00C265F4"/>
    <w:rsid w:val="00C268A3"/>
    <w:rsid w:val="00C26B9E"/>
    <w:rsid w:val="00C26D44"/>
    <w:rsid w:val="00C26E6A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4E22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EFA"/>
    <w:rsid w:val="00C37F42"/>
    <w:rsid w:val="00C4000B"/>
    <w:rsid w:val="00C40105"/>
    <w:rsid w:val="00C40467"/>
    <w:rsid w:val="00C40729"/>
    <w:rsid w:val="00C40946"/>
    <w:rsid w:val="00C40BB4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92D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B32"/>
    <w:rsid w:val="00C50042"/>
    <w:rsid w:val="00C50188"/>
    <w:rsid w:val="00C5037C"/>
    <w:rsid w:val="00C5056C"/>
    <w:rsid w:val="00C507D7"/>
    <w:rsid w:val="00C50B58"/>
    <w:rsid w:val="00C50BEC"/>
    <w:rsid w:val="00C51722"/>
    <w:rsid w:val="00C51AD3"/>
    <w:rsid w:val="00C51B20"/>
    <w:rsid w:val="00C51C9D"/>
    <w:rsid w:val="00C52351"/>
    <w:rsid w:val="00C5257D"/>
    <w:rsid w:val="00C526FA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BFD"/>
    <w:rsid w:val="00C57FEB"/>
    <w:rsid w:val="00C6095B"/>
    <w:rsid w:val="00C60A4D"/>
    <w:rsid w:val="00C61881"/>
    <w:rsid w:val="00C61884"/>
    <w:rsid w:val="00C618B3"/>
    <w:rsid w:val="00C61BCB"/>
    <w:rsid w:val="00C61DB0"/>
    <w:rsid w:val="00C6209A"/>
    <w:rsid w:val="00C6231A"/>
    <w:rsid w:val="00C62B0A"/>
    <w:rsid w:val="00C6301F"/>
    <w:rsid w:val="00C6343B"/>
    <w:rsid w:val="00C63611"/>
    <w:rsid w:val="00C63A49"/>
    <w:rsid w:val="00C63A8C"/>
    <w:rsid w:val="00C63AAC"/>
    <w:rsid w:val="00C63ABC"/>
    <w:rsid w:val="00C63D85"/>
    <w:rsid w:val="00C63DD4"/>
    <w:rsid w:val="00C63E06"/>
    <w:rsid w:val="00C6419F"/>
    <w:rsid w:val="00C645B1"/>
    <w:rsid w:val="00C64DF1"/>
    <w:rsid w:val="00C64FF0"/>
    <w:rsid w:val="00C651EA"/>
    <w:rsid w:val="00C652EC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377"/>
    <w:rsid w:val="00C67B6F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842"/>
    <w:rsid w:val="00C7289E"/>
    <w:rsid w:val="00C72975"/>
    <w:rsid w:val="00C729F7"/>
    <w:rsid w:val="00C7383A"/>
    <w:rsid w:val="00C73BCD"/>
    <w:rsid w:val="00C73BE7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B33"/>
    <w:rsid w:val="00C77BB1"/>
    <w:rsid w:val="00C77CBA"/>
    <w:rsid w:val="00C801DD"/>
    <w:rsid w:val="00C803A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B18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663"/>
    <w:rsid w:val="00C869D4"/>
    <w:rsid w:val="00C86AAD"/>
    <w:rsid w:val="00C8717E"/>
    <w:rsid w:val="00C8728B"/>
    <w:rsid w:val="00C87381"/>
    <w:rsid w:val="00C87715"/>
    <w:rsid w:val="00C87C5D"/>
    <w:rsid w:val="00C87F9A"/>
    <w:rsid w:val="00C900F4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D39"/>
    <w:rsid w:val="00C91E7E"/>
    <w:rsid w:val="00C91EB2"/>
    <w:rsid w:val="00C91FE8"/>
    <w:rsid w:val="00C921B7"/>
    <w:rsid w:val="00C92551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660"/>
    <w:rsid w:val="00C938D3"/>
    <w:rsid w:val="00C93B72"/>
    <w:rsid w:val="00C93BA9"/>
    <w:rsid w:val="00C93D8D"/>
    <w:rsid w:val="00C93E72"/>
    <w:rsid w:val="00C93FBC"/>
    <w:rsid w:val="00C941B5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0E"/>
    <w:rsid w:val="00C95235"/>
    <w:rsid w:val="00C956CC"/>
    <w:rsid w:val="00C95931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7B9"/>
    <w:rsid w:val="00CA2CB9"/>
    <w:rsid w:val="00CA2E64"/>
    <w:rsid w:val="00CA3315"/>
    <w:rsid w:val="00CA3489"/>
    <w:rsid w:val="00CA3600"/>
    <w:rsid w:val="00CA36F8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6FB"/>
    <w:rsid w:val="00CA5C13"/>
    <w:rsid w:val="00CA5F3E"/>
    <w:rsid w:val="00CA5FA9"/>
    <w:rsid w:val="00CA61DB"/>
    <w:rsid w:val="00CA6472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566"/>
    <w:rsid w:val="00CA75B3"/>
    <w:rsid w:val="00CA7702"/>
    <w:rsid w:val="00CA7A01"/>
    <w:rsid w:val="00CA7D95"/>
    <w:rsid w:val="00CA7FB7"/>
    <w:rsid w:val="00CB00EB"/>
    <w:rsid w:val="00CB0133"/>
    <w:rsid w:val="00CB0214"/>
    <w:rsid w:val="00CB06CE"/>
    <w:rsid w:val="00CB0933"/>
    <w:rsid w:val="00CB0AD5"/>
    <w:rsid w:val="00CB0D64"/>
    <w:rsid w:val="00CB14EF"/>
    <w:rsid w:val="00CB1591"/>
    <w:rsid w:val="00CB16B1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8C9"/>
    <w:rsid w:val="00CB4A6B"/>
    <w:rsid w:val="00CB5133"/>
    <w:rsid w:val="00CB51E4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2EDB"/>
    <w:rsid w:val="00CC3046"/>
    <w:rsid w:val="00CC3194"/>
    <w:rsid w:val="00CC32CC"/>
    <w:rsid w:val="00CC3378"/>
    <w:rsid w:val="00CC33DC"/>
    <w:rsid w:val="00CC340C"/>
    <w:rsid w:val="00CC351E"/>
    <w:rsid w:val="00CC3991"/>
    <w:rsid w:val="00CC39BA"/>
    <w:rsid w:val="00CC3C1A"/>
    <w:rsid w:val="00CC3F69"/>
    <w:rsid w:val="00CC45F7"/>
    <w:rsid w:val="00CC4AAA"/>
    <w:rsid w:val="00CC4CB4"/>
    <w:rsid w:val="00CC4EBF"/>
    <w:rsid w:val="00CC54E8"/>
    <w:rsid w:val="00CC5547"/>
    <w:rsid w:val="00CC5D0E"/>
    <w:rsid w:val="00CC5F93"/>
    <w:rsid w:val="00CC6365"/>
    <w:rsid w:val="00CC6785"/>
    <w:rsid w:val="00CC69B9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4F7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A0C"/>
    <w:rsid w:val="00CD7D00"/>
    <w:rsid w:val="00CD7E59"/>
    <w:rsid w:val="00CD7EBE"/>
    <w:rsid w:val="00CD7ED7"/>
    <w:rsid w:val="00CE0169"/>
    <w:rsid w:val="00CE01B1"/>
    <w:rsid w:val="00CE0510"/>
    <w:rsid w:val="00CE062F"/>
    <w:rsid w:val="00CE07A4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6B9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0EBC"/>
    <w:rsid w:val="00CF104D"/>
    <w:rsid w:val="00CF1082"/>
    <w:rsid w:val="00CF12D2"/>
    <w:rsid w:val="00CF1710"/>
    <w:rsid w:val="00CF1907"/>
    <w:rsid w:val="00CF1A4A"/>
    <w:rsid w:val="00CF1A58"/>
    <w:rsid w:val="00CF1C65"/>
    <w:rsid w:val="00CF20C8"/>
    <w:rsid w:val="00CF2335"/>
    <w:rsid w:val="00CF2405"/>
    <w:rsid w:val="00CF25CE"/>
    <w:rsid w:val="00CF2B31"/>
    <w:rsid w:val="00CF319E"/>
    <w:rsid w:val="00CF3324"/>
    <w:rsid w:val="00CF3830"/>
    <w:rsid w:val="00CF3978"/>
    <w:rsid w:val="00CF3D56"/>
    <w:rsid w:val="00CF3FEB"/>
    <w:rsid w:val="00CF4490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D5D"/>
    <w:rsid w:val="00CF6FD5"/>
    <w:rsid w:val="00CF7104"/>
    <w:rsid w:val="00CF7132"/>
    <w:rsid w:val="00CF7DE8"/>
    <w:rsid w:val="00D0022E"/>
    <w:rsid w:val="00D00275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42C"/>
    <w:rsid w:val="00D04651"/>
    <w:rsid w:val="00D04A21"/>
    <w:rsid w:val="00D04AD2"/>
    <w:rsid w:val="00D05BBD"/>
    <w:rsid w:val="00D05CE3"/>
    <w:rsid w:val="00D05E93"/>
    <w:rsid w:val="00D06362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2F86"/>
    <w:rsid w:val="00D13208"/>
    <w:rsid w:val="00D1354D"/>
    <w:rsid w:val="00D1377B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6D71"/>
    <w:rsid w:val="00D17032"/>
    <w:rsid w:val="00D17040"/>
    <w:rsid w:val="00D17562"/>
    <w:rsid w:val="00D17657"/>
    <w:rsid w:val="00D17BCE"/>
    <w:rsid w:val="00D17EB9"/>
    <w:rsid w:val="00D17F78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913"/>
    <w:rsid w:val="00D23C14"/>
    <w:rsid w:val="00D23F01"/>
    <w:rsid w:val="00D24402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48B"/>
    <w:rsid w:val="00D3163E"/>
    <w:rsid w:val="00D31BD7"/>
    <w:rsid w:val="00D31C5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6113"/>
    <w:rsid w:val="00D464B2"/>
    <w:rsid w:val="00D46539"/>
    <w:rsid w:val="00D465A4"/>
    <w:rsid w:val="00D46884"/>
    <w:rsid w:val="00D46D6C"/>
    <w:rsid w:val="00D470D4"/>
    <w:rsid w:val="00D47394"/>
    <w:rsid w:val="00D47BFA"/>
    <w:rsid w:val="00D47C57"/>
    <w:rsid w:val="00D47DFD"/>
    <w:rsid w:val="00D47E7E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16D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632"/>
    <w:rsid w:val="00D57A69"/>
    <w:rsid w:val="00D57E00"/>
    <w:rsid w:val="00D57E7F"/>
    <w:rsid w:val="00D603D9"/>
    <w:rsid w:val="00D604A2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C6F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4A0"/>
    <w:rsid w:val="00D656FE"/>
    <w:rsid w:val="00D6572A"/>
    <w:rsid w:val="00D659FF"/>
    <w:rsid w:val="00D65F4B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BE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266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3A9"/>
    <w:rsid w:val="00D86439"/>
    <w:rsid w:val="00D86643"/>
    <w:rsid w:val="00D8671E"/>
    <w:rsid w:val="00D8682F"/>
    <w:rsid w:val="00D86C77"/>
    <w:rsid w:val="00D86DBA"/>
    <w:rsid w:val="00D875DB"/>
    <w:rsid w:val="00D87799"/>
    <w:rsid w:val="00D8799B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1D4D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4DE1"/>
    <w:rsid w:val="00D9501C"/>
    <w:rsid w:val="00D95EBE"/>
    <w:rsid w:val="00D95EC0"/>
    <w:rsid w:val="00D964B2"/>
    <w:rsid w:val="00D965AD"/>
    <w:rsid w:val="00D96649"/>
    <w:rsid w:val="00D967A8"/>
    <w:rsid w:val="00D96877"/>
    <w:rsid w:val="00D96F3C"/>
    <w:rsid w:val="00D96FCC"/>
    <w:rsid w:val="00D972D6"/>
    <w:rsid w:val="00D97888"/>
    <w:rsid w:val="00D97B43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1F46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3FA"/>
    <w:rsid w:val="00DA4640"/>
    <w:rsid w:val="00DA46AF"/>
    <w:rsid w:val="00DA4B76"/>
    <w:rsid w:val="00DA4E32"/>
    <w:rsid w:val="00DA5167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0AD7"/>
    <w:rsid w:val="00DB1AC0"/>
    <w:rsid w:val="00DB1C12"/>
    <w:rsid w:val="00DB1C29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4DE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B7FAA"/>
    <w:rsid w:val="00DC0DF8"/>
    <w:rsid w:val="00DC117A"/>
    <w:rsid w:val="00DC1201"/>
    <w:rsid w:val="00DC1265"/>
    <w:rsid w:val="00DC1613"/>
    <w:rsid w:val="00DC1AB3"/>
    <w:rsid w:val="00DC1B49"/>
    <w:rsid w:val="00DC1B95"/>
    <w:rsid w:val="00DC1BA6"/>
    <w:rsid w:val="00DC2068"/>
    <w:rsid w:val="00DC216B"/>
    <w:rsid w:val="00DC2370"/>
    <w:rsid w:val="00DC248E"/>
    <w:rsid w:val="00DC27CB"/>
    <w:rsid w:val="00DC2A59"/>
    <w:rsid w:val="00DC2F73"/>
    <w:rsid w:val="00DC318F"/>
    <w:rsid w:val="00DC341E"/>
    <w:rsid w:val="00DC3466"/>
    <w:rsid w:val="00DC3B1C"/>
    <w:rsid w:val="00DC3C1F"/>
    <w:rsid w:val="00DC3F66"/>
    <w:rsid w:val="00DC3FA0"/>
    <w:rsid w:val="00DC454A"/>
    <w:rsid w:val="00DC49D4"/>
    <w:rsid w:val="00DC4D8C"/>
    <w:rsid w:val="00DC4DAE"/>
    <w:rsid w:val="00DC50ED"/>
    <w:rsid w:val="00DC581B"/>
    <w:rsid w:val="00DC59AC"/>
    <w:rsid w:val="00DC5ECA"/>
    <w:rsid w:val="00DC6304"/>
    <w:rsid w:val="00DC65FC"/>
    <w:rsid w:val="00DC66C5"/>
    <w:rsid w:val="00DC6750"/>
    <w:rsid w:val="00DC6753"/>
    <w:rsid w:val="00DC6806"/>
    <w:rsid w:val="00DC6DD9"/>
    <w:rsid w:val="00DC73A3"/>
    <w:rsid w:val="00DC7453"/>
    <w:rsid w:val="00DC74F7"/>
    <w:rsid w:val="00DC7504"/>
    <w:rsid w:val="00DC7641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722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5F0D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B58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CD5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4D4"/>
    <w:rsid w:val="00DE5853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A0C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4C1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544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6F19"/>
    <w:rsid w:val="00DF7133"/>
    <w:rsid w:val="00DF755E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1F1B"/>
    <w:rsid w:val="00E02433"/>
    <w:rsid w:val="00E0255F"/>
    <w:rsid w:val="00E0257A"/>
    <w:rsid w:val="00E0260D"/>
    <w:rsid w:val="00E0324D"/>
    <w:rsid w:val="00E034D8"/>
    <w:rsid w:val="00E0368C"/>
    <w:rsid w:val="00E036FB"/>
    <w:rsid w:val="00E038B3"/>
    <w:rsid w:val="00E03918"/>
    <w:rsid w:val="00E03F37"/>
    <w:rsid w:val="00E04153"/>
    <w:rsid w:val="00E04335"/>
    <w:rsid w:val="00E043DD"/>
    <w:rsid w:val="00E044D5"/>
    <w:rsid w:val="00E04649"/>
    <w:rsid w:val="00E0464C"/>
    <w:rsid w:val="00E04AB4"/>
    <w:rsid w:val="00E04B87"/>
    <w:rsid w:val="00E04DCF"/>
    <w:rsid w:val="00E04F31"/>
    <w:rsid w:val="00E05067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5E0"/>
    <w:rsid w:val="00E13B47"/>
    <w:rsid w:val="00E13C94"/>
    <w:rsid w:val="00E13D44"/>
    <w:rsid w:val="00E1409B"/>
    <w:rsid w:val="00E140CD"/>
    <w:rsid w:val="00E144EF"/>
    <w:rsid w:val="00E14528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21B"/>
    <w:rsid w:val="00E16604"/>
    <w:rsid w:val="00E16932"/>
    <w:rsid w:val="00E16E69"/>
    <w:rsid w:val="00E16EF1"/>
    <w:rsid w:val="00E16FE8"/>
    <w:rsid w:val="00E170AD"/>
    <w:rsid w:val="00E17E18"/>
    <w:rsid w:val="00E208E3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16C"/>
    <w:rsid w:val="00E25428"/>
    <w:rsid w:val="00E2596B"/>
    <w:rsid w:val="00E2600F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616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4C7A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87C"/>
    <w:rsid w:val="00E4397D"/>
    <w:rsid w:val="00E440A8"/>
    <w:rsid w:val="00E4443F"/>
    <w:rsid w:val="00E445C3"/>
    <w:rsid w:val="00E4495B"/>
    <w:rsid w:val="00E44A92"/>
    <w:rsid w:val="00E44BE3"/>
    <w:rsid w:val="00E44CE0"/>
    <w:rsid w:val="00E44CF5"/>
    <w:rsid w:val="00E44E93"/>
    <w:rsid w:val="00E44E9B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5B9"/>
    <w:rsid w:val="00E61C29"/>
    <w:rsid w:val="00E61D18"/>
    <w:rsid w:val="00E62188"/>
    <w:rsid w:val="00E62350"/>
    <w:rsid w:val="00E623C4"/>
    <w:rsid w:val="00E62401"/>
    <w:rsid w:val="00E62692"/>
    <w:rsid w:val="00E62888"/>
    <w:rsid w:val="00E62B16"/>
    <w:rsid w:val="00E62EF0"/>
    <w:rsid w:val="00E62F64"/>
    <w:rsid w:val="00E6382E"/>
    <w:rsid w:val="00E63C6A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BE3"/>
    <w:rsid w:val="00E70F70"/>
    <w:rsid w:val="00E710BE"/>
    <w:rsid w:val="00E713D8"/>
    <w:rsid w:val="00E71606"/>
    <w:rsid w:val="00E71A98"/>
    <w:rsid w:val="00E71B33"/>
    <w:rsid w:val="00E71D2D"/>
    <w:rsid w:val="00E71E71"/>
    <w:rsid w:val="00E7201A"/>
    <w:rsid w:val="00E723B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697"/>
    <w:rsid w:val="00E747E9"/>
    <w:rsid w:val="00E74BAB"/>
    <w:rsid w:val="00E74C79"/>
    <w:rsid w:val="00E74EB7"/>
    <w:rsid w:val="00E74F6B"/>
    <w:rsid w:val="00E750E2"/>
    <w:rsid w:val="00E751E5"/>
    <w:rsid w:val="00E752A1"/>
    <w:rsid w:val="00E75328"/>
    <w:rsid w:val="00E75887"/>
    <w:rsid w:val="00E7591A"/>
    <w:rsid w:val="00E75B19"/>
    <w:rsid w:val="00E75B7B"/>
    <w:rsid w:val="00E76171"/>
    <w:rsid w:val="00E76212"/>
    <w:rsid w:val="00E7670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5BD"/>
    <w:rsid w:val="00E84753"/>
    <w:rsid w:val="00E8475D"/>
    <w:rsid w:val="00E84B02"/>
    <w:rsid w:val="00E8540D"/>
    <w:rsid w:val="00E85638"/>
    <w:rsid w:val="00E8563F"/>
    <w:rsid w:val="00E85CD0"/>
    <w:rsid w:val="00E85E28"/>
    <w:rsid w:val="00E86477"/>
    <w:rsid w:val="00E8649C"/>
    <w:rsid w:val="00E86649"/>
    <w:rsid w:val="00E866ED"/>
    <w:rsid w:val="00E8697F"/>
    <w:rsid w:val="00E86B8E"/>
    <w:rsid w:val="00E86B9A"/>
    <w:rsid w:val="00E86C15"/>
    <w:rsid w:val="00E86C56"/>
    <w:rsid w:val="00E86F0A"/>
    <w:rsid w:val="00E86FB8"/>
    <w:rsid w:val="00E871D7"/>
    <w:rsid w:val="00E874F7"/>
    <w:rsid w:val="00E87A62"/>
    <w:rsid w:val="00E87DF7"/>
    <w:rsid w:val="00E9006F"/>
    <w:rsid w:val="00E9007B"/>
    <w:rsid w:val="00E900C2"/>
    <w:rsid w:val="00E905BF"/>
    <w:rsid w:val="00E909C8"/>
    <w:rsid w:val="00E90BA9"/>
    <w:rsid w:val="00E90CBA"/>
    <w:rsid w:val="00E911CE"/>
    <w:rsid w:val="00E91441"/>
    <w:rsid w:val="00E9152D"/>
    <w:rsid w:val="00E91752"/>
    <w:rsid w:val="00E919F9"/>
    <w:rsid w:val="00E91B7B"/>
    <w:rsid w:val="00E91D13"/>
    <w:rsid w:val="00E91DE2"/>
    <w:rsid w:val="00E91F48"/>
    <w:rsid w:val="00E91FC9"/>
    <w:rsid w:val="00E924A8"/>
    <w:rsid w:val="00E9263A"/>
    <w:rsid w:val="00E927BB"/>
    <w:rsid w:val="00E92872"/>
    <w:rsid w:val="00E92882"/>
    <w:rsid w:val="00E92AC0"/>
    <w:rsid w:val="00E92C65"/>
    <w:rsid w:val="00E931F6"/>
    <w:rsid w:val="00E93973"/>
    <w:rsid w:val="00E94091"/>
    <w:rsid w:val="00E94333"/>
    <w:rsid w:val="00E9443A"/>
    <w:rsid w:val="00E9471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EED"/>
    <w:rsid w:val="00E97FE4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1C1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A8C"/>
    <w:rsid w:val="00EA7CDE"/>
    <w:rsid w:val="00EB032D"/>
    <w:rsid w:val="00EB0376"/>
    <w:rsid w:val="00EB0382"/>
    <w:rsid w:val="00EB0B0E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BC3"/>
    <w:rsid w:val="00EB4D54"/>
    <w:rsid w:val="00EB4DFB"/>
    <w:rsid w:val="00EB56A3"/>
    <w:rsid w:val="00EB5867"/>
    <w:rsid w:val="00EB5BF0"/>
    <w:rsid w:val="00EB5E9B"/>
    <w:rsid w:val="00EB5F28"/>
    <w:rsid w:val="00EB5F68"/>
    <w:rsid w:val="00EB616B"/>
    <w:rsid w:val="00EB66BB"/>
    <w:rsid w:val="00EB6EE3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CC"/>
    <w:rsid w:val="00EC3DE0"/>
    <w:rsid w:val="00EC42B7"/>
    <w:rsid w:val="00EC451C"/>
    <w:rsid w:val="00EC47A7"/>
    <w:rsid w:val="00EC47E0"/>
    <w:rsid w:val="00EC53FC"/>
    <w:rsid w:val="00EC57AA"/>
    <w:rsid w:val="00EC5AE7"/>
    <w:rsid w:val="00EC61C7"/>
    <w:rsid w:val="00EC65C0"/>
    <w:rsid w:val="00EC6A92"/>
    <w:rsid w:val="00EC6C38"/>
    <w:rsid w:val="00EC6CC5"/>
    <w:rsid w:val="00EC6E0F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79"/>
    <w:rsid w:val="00ED2DC1"/>
    <w:rsid w:val="00ED2E4A"/>
    <w:rsid w:val="00ED36FF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5DF4"/>
    <w:rsid w:val="00EE6129"/>
    <w:rsid w:val="00EE625E"/>
    <w:rsid w:val="00EE6352"/>
    <w:rsid w:val="00EE6503"/>
    <w:rsid w:val="00EE65FC"/>
    <w:rsid w:val="00EE6D9B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EFC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18D"/>
    <w:rsid w:val="00EF4459"/>
    <w:rsid w:val="00EF477C"/>
    <w:rsid w:val="00EF48FC"/>
    <w:rsid w:val="00EF55D7"/>
    <w:rsid w:val="00EF57D9"/>
    <w:rsid w:val="00EF5BFC"/>
    <w:rsid w:val="00EF5D04"/>
    <w:rsid w:val="00EF5D0F"/>
    <w:rsid w:val="00EF5F8D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61"/>
    <w:rsid w:val="00F06B4D"/>
    <w:rsid w:val="00F07490"/>
    <w:rsid w:val="00F075D4"/>
    <w:rsid w:val="00F07966"/>
    <w:rsid w:val="00F07B52"/>
    <w:rsid w:val="00F07D58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4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0CBC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27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660"/>
    <w:rsid w:val="00F338DC"/>
    <w:rsid w:val="00F33C94"/>
    <w:rsid w:val="00F33EAC"/>
    <w:rsid w:val="00F33F1C"/>
    <w:rsid w:val="00F3408B"/>
    <w:rsid w:val="00F341DB"/>
    <w:rsid w:val="00F344C3"/>
    <w:rsid w:val="00F34D1C"/>
    <w:rsid w:val="00F35411"/>
    <w:rsid w:val="00F35712"/>
    <w:rsid w:val="00F3596F"/>
    <w:rsid w:val="00F35A01"/>
    <w:rsid w:val="00F35A8E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27E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B98"/>
    <w:rsid w:val="00F42D28"/>
    <w:rsid w:val="00F42E43"/>
    <w:rsid w:val="00F4302B"/>
    <w:rsid w:val="00F432D4"/>
    <w:rsid w:val="00F43455"/>
    <w:rsid w:val="00F43971"/>
    <w:rsid w:val="00F439CD"/>
    <w:rsid w:val="00F43AFC"/>
    <w:rsid w:val="00F43C10"/>
    <w:rsid w:val="00F43CED"/>
    <w:rsid w:val="00F441C3"/>
    <w:rsid w:val="00F4453E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A9"/>
    <w:rsid w:val="00F550E5"/>
    <w:rsid w:val="00F5538F"/>
    <w:rsid w:val="00F55BF6"/>
    <w:rsid w:val="00F55C25"/>
    <w:rsid w:val="00F55CE1"/>
    <w:rsid w:val="00F55DA2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57"/>
    <w:rsid w:val="00F67FCD"/>
    <w:rsid w:val="00F70402"/>
    <w:rsid w:val="00F7063E"/>
    <w:rsid w:val="00F70664"/>
    <w:rsid w:val="00F70B0D"/>
    <w:rsid w:val="00F70BB7"/>
    <w:rsid w:val="00F70C2D"/>
    <w:rsid w:val="00F70CCC"/>
    <w:rsid w:val="00F713DB"/>
    <w:rsid w:val="00F71564"/>
    <w:rsid w:val="00F71616"/>
    <w:rsid w:val="00F717C2"/>
    <w:rsid w:val="00F71896"/>
    <w:rsid w:val="00F7196D"/>
    <w:rsid w:val="00F71E1A"/>
    <w:rsid w:val="00F71FE7"/>
    <w:rsid w:val="00F7200A"/>
    <w:rsid w:val="00F7206B"/>
    <w:rsid w:val="00F7225A"/>
    <w:rsid w:val="00F72890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C25"/>
    <w:rsid w:val="00F75F72"/>
    <w:rsid w:val="00F75F94"/>
    <w:rsid w:val="00F76272"/>
    <w:rsid w:val="00F765FD"/>
    <w:rsid w:val="00F7666A"/>
    <w:rsid w:val="00F76699"/>
    <w:rsid w:val="00F7671F"/>
    <w:rsid w:val="00F769B0"/>
    <w:rsid w:val="00F76B42"/>
    <w:rsid w:val="00F76D8D"/>
    <w:rsid w:val="00F77074"/>
    <w:rsid w:val="00F77136"/>
    <w:rsid w:val="00F772A8"/>
    <w:rsid w:val="00F776DC"/>
    <w:rsid w:val="00F7772D"/>
    <w:rsid w:val="00F779F9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4AC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2EF"/>
    <w:rsid w:val="00F8531E"/>
    <w:rsid w:val="00F853C9"/>
    <w:rsid w:val="00F85559"/>
    <w:rsid w:val="00F85686"/>
    <w:rsid w:val="00F85707"/>
    <w:rsid w:val="00F85B0F"/>
    <w:rsid w:val="00F85F17"/>
    <w:rsid w:val="00F86F3E"/>
    <w:rsid w:val="00F871A8"/>
    <w:rsid w:val="00F879C0"/>
    <w:rsid w:val="00F87CE9"/>
    <w:rsid w:val="00F87F16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46D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9E2"/>
    <w:rsid w:val="00F949EE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86D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A9E"/>
    <w:rsid w:val="00FA5B4F"/>
    <w:rsid w:val="00FA5E5A"/>
    <w:rsid w:val="00FA5FC1"/>
    <w:rsid w:val="00FA620E"/>
    <w:rsid w:val="00FA66C6"/>
    <w:rsid w:val="00FA6A93"/>
    <w:rsid w:val="00FA6D49"/>
    <w:rsid w:val="00FA6EFF"/>
    <w:rsid w:val="00FA6FC4"/>
    <w:rsid w:val="00FA722C"/>
    <w:rsid w:val="00FA7851"/>
    <w:rsid w:val="00FA7CD2"/>
    <w:rsid w:val="00FA7DD0"/>
    <w:rsid w:val="00FB01B6"/>
    <w:rsid w:val="00FB01C7"/>
    <w:rsid w:val="00FB039A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06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3F11"/>
    <w:rsid w:val="00FC41EF"/>
    <w:rsid w:val="00FC4573"/>
    <w:rsid w:val="00FC48D2"/>
    <w:rsid w:val="00FC4A42"/>
    <w:rsid w:val="00FC59B2"/>
    <w:rsid w:val="00FC5AE0"/>
    <w:rsid w:val="00FC5F43"/>
    <w:rsid w:val="00FC60F5"/>
    <w:rsid w:val="00FC6176"/>
    <w:rsid w:val="00FC62D0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0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B0D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1A4"/>
    <w:rsid w:val="00FE45D7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1DF9"/>
    <w:rsid w:val="00FF26FC"/>
    <w:rsid w:val="00FF27D6"/>
    <w:rsid w:val="00FF292B"/>
    <w:rsid w:val="00FF2E33"/>
    <w:rsid w:val="00FF2EC0"/>
    <w:rsid w:val="00FF32AB"/>
    <w:rsid w:val="00FF3424"/>
    <w:rsid w:val="00FF35F9"/>
    <w:rsid w:val="00FF3693"/>
    <w:rsid w:val="00FF36F2"/>
    <w:rsid w:val="00FF38B6"/>
    <w:rsid w:val="00FF3DBD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58D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8E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7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135E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362311E-0020-4F05-9231-A435E2314F59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130</TotalTime>
  <Pages>12</Pages>
  <Words>1954</Words>
  <Characters>8604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10537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Nutthapol, Laddee</cp:lastModifiedBy>
  <cp:revision>25</cp:revision>
  <cp:lastPrinted>2026-05-13T06:46:00Z</cp:lastPrinted>
  <dcterms:created xsi:type="dcterms:W3CDTF">2026-05-11T07:47:00Z</dcterms:created>
  <dcterms:modified xsi:type="dcterms:W3CDTF">2026-05-15T06:57:00Z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b21812e2dedfa16ab78c3521418a7b39b7874d92a5b34f0e2ce4e408eec4bbe1</vt:lpwstr>
  </property>
</Properties>
</file>