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2CD6" w14:textId="5C617105" w:rsidR="00DE072C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SMD Rise Public Company Limited</w:t>
      </w:r>
    </w:p>
    <w:p w14:paraId="5E711027" w14:textId="7ED6B142" w:rsidR="00783498" w:rsidRPr="007A1BB8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and its Subsidiaries</w:t>
      </w:r>
    </w:p>
    <w:p w14:paraId="32858FCC" w14:textId="77777777" w:rsidR="00A84C94" w:rsidRDefault="00A84C94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707681E5" w14:textId="77777777" w:rsidR="007A1BB8" w:rsidRPr="007A1BB8" w:rsidRDefault="007A1BB8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3BFEAD17" w14:textId="274B0727" w:rsidR="00C33C1D" w:rsidRDefault="00C33C1D" w:rsidP="007908F1">
      <w:pPr>
        <w:pStyle w:val="CoverTitle"/>
        <w:spacing w:line="240" w:lineRule="atLeast"/>
        <w:jc w:val="center"/>
      </w:pPr>
      <w:r>
        <w:rPr>
          <w:spacing w:val="-3"/>
          <w:szCs w:val="36"/>
        </w:rPr>
        <w:t>Condensed interim f</w:t>
      </w:r>
      <w:r w:rsidR="007908F1" w:rsidRPr="00CC25A6">
        <w:rPr>
          <w:spacing w:val="-3"/>
          <w:szCs w:val="36"/>
        </w:rPr>
        <w:t>inancial statements</w:t>
      </w:r>
      <w:r w:rsidR="007908F1" w:rsidRPr="00CC25A6">
        <w:t xml:space="preserve"> </w:t>
      </w:r>
    </w:p>
    <w:p w14:paraId="2B366154" w14:textId="738EF6DB" w:rsidR="00C33C1D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 xml:space="preserve">for the </w:t>
      </w:r>
      <w:r w:rsidR="00C33C1D">
        <w:rPr>
          <w:spacing w:val="-3"/>
          <w:szCs w:val="36"/>
        </w:rPr>
        <w:t>three-month</w:t>
      </w:r>
      <w:r w:rsidRPr="00CC25A6">
        <w:rPr>
          <w:spacing w:val="-3"/>
          <w:szCs w:val="36"/>
        </w:rPr>
        <w:t xml:space="preserve"> </w:t>
      </w:r>
      <w:r w:rsidR="00C33C1D">
        <w:rPr>
          <w:spacing w:val="-3"/>
          <w:szCs w:val="36"/>
        </w:rPr>
        <w:t xml:space="preserve">period </w:t>
      </w:r>
      <w:r w:rsidRPr="00CC25A6">
        <w:rPr>
          <w:spacing w:val="-3"/>
          <w:szCs w:val="36"/>
        </w:rPr>
        <w:t>ended</w:t>
      </w:r>
      <w:r w:rsidR="00C33C1D">
        <w:rPr>
          <w:spacing w:val="-3"/>
          <w:szCs w:val="36"/>
        </w:rPr>
        <w:t xml:space="preserve"> </w:t>
      </w:r>
    </w:p>
    <w:p w14:paraId="5DBD3653" w14:textId="735EF13C" w:rsidR="007908F1" w:rsidRPr="004575AD" w:rsidRDefault="007908F1" w:rsidP="007908F1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CC25A6">
        <w:rPr>
          <w:spacing w:val="-3"/>
          <w:szCs w:val="36"/>
        </w:rPr>
        <w:t>3</w:t>
      </w:r>
      <w:r w:rsidR="008C5FDE">
        <w:rPr>
          <w:spacing w:val="-3"/>
          <w:szCs w:val="36"/>
        </w:rPr>
        <w:t>1</w:t>
      </w:r>
      <w:r w:rsidRPr="00CC25A6">
        <w:rPr>
          <w:spacing w:val="-3"/>
          <w:szCs w:val="36"/>
        </w:rPr>
        <w:t xml:space="preserve"> </w:t>
      </w:r>
      <w:r w:rsidR="008C5FDE">
        <w:rPr>
          <w:spacing w:val="-3"/>
          <w:szCs w:val="36"/>
        </w:rPr>
        <w:t>March</w:t>
      </w:r>
      <w:r w:rsidRPr="00CC25A6">
        <w:rPr>
          <w:spacing w:val="-3"/>
          <w:szCs w:val="36"/>
        </w:rPr>
        <w:t xml:space="preserve"> 20</w:t>
      </w:r>
      <w:r w:rsidR="00C13083">
        <w:rPr>
          <w:spacing w:val="-3"/>
          <w:szCs w:val="36"/>
        </w:rPr>
        <w:t>2</w:t>
      </w:r>
      <w:r w:rsidR="008C5FDE">
        <w:rPr>
          <w:spacing w:val="-3"/>
          <w:szCs w:val="36"/>
        </w:rPr>
        <w:t>6</w:t>
      </w:r>
    </w:p>
    <w:p w14:paraId="3ED9FAF3" w14:textId="77777777" w:rsidR="007908F1" w:rsidRPr="00CC25A6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>and</w:t>
      </w:r>
    </w:p>
    <w:p w14:paraId="4B7D0C3A" w14:textId="070BB173" w:rsidR="007908F1" w:rsidRPr="00CC25A6" w:rsidRDefault="007908F1" w:rsidP="007908F1">
      <w:pPr>
        <w:jc w:val="center"/>
        <w:rPr>
          <w:spacing w:val="-3"/>
          <w:sz w:val="36"/>
          <w:szCs w:val="36"/>
        </w:rPr>
      </w:pPr>
      <w:r w:rsidRPr="00CC25A6">
        <w:rPr>
          <w:spacing w:val="-3"/>
          <w:sz w:val="36"/>
          <w:szCs w:val="36"/>
        </w:rPr>
        <w:t xml:space="preserve">Independent </w:t>
      </w:r>
      <w:r w:rsidR="00C33C1D">
        <w:rPr>
          <w:spacing w:val="-3"/>
          <w:sz w:val="36"/>
          <w:szCs w:val="36"/>
        </w:rPr>
        <w:t>a</w:t>
      </w:r>
      <w:r w:rsidRPr="00CC25A6">
        <w:rPr>
          <w:spacing w:val="-3"/>
          <w:sz w:val="36"/>
          <w:szCs w:val="36"/>
        </w:rPr>
        <w:t xml:space="preserve">uditor’s </w:t>
      </w:r>
      <w:r w:rsidR="00C33C1D">
        <w:rPr>
          <w:spacing w:val="-3"/>
          <w:sz w:val="36"/>
          <w:szCs w:val="36"/>
        </w:rPr>
        <w:t>review r</w:t>
      </w:r>
      <w:r w:rsidRPr="00CC25A6">
        <w:rPr>
          <w:spacing w:val="-3"/>
          <w:sz w:val="36"/>
          <w:szCs w:val="36"/>
        </w:rPr>
        <w:t>eport</w:t>
      </w:r>
    </w:p>
    <w:p w14:paraId="174ADFA5" w14:textId="77777777" w:rsidR="005471B4" w:rsidRDefault="005471B4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</w:pPr>
    </w:p>
    <w:p w14:paraId="2E7276DD" w14:textId="77777777" w:rsidR="007908F1" w:rsidRPr="004575AD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rPr>
          <w:lang w:val="en-US"/>
        </w:rPr>
      </w:pPr>
    </w:p>
    <w:p w14:paraId="7846BF6B" w14:textId="77777777" w:rsidR="007908F1" w:rsidRPr="000D7AF5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7908F1" w:rsidRPr="000D7AF5" w:rsidSect="00AE21B1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04FBD1" w14:textId="77777777" w:rsidR="00C33C1D" w:rsidRPr="00582B02" w:rsidRDefault="00C33C1D" w:rsidP="00C33C1D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  <w:szCs w:val="28"/>
        </w:rPr>
        <w:t>Financial Information</w:t>
      </w:r>
    </w:p>
    <w:p w14:paraId="7D3D6BFF" w14:textId="77777777" w:rsidR="00C33C1D" w:rsidRDefault="00C33C1D" w:rsidP="00C33C1D">
      <w:pPr>
        <w:pStyle w:val="RNormal"/>
      </w:pPr>
    </w:p>
    <w:p w14:paraId="69660577" w14:textId="77777777" w:rsidR="00C33C1D" w:rsidRDefault="00C33C1D" w:rsidP="00C33C1D">
      <w:pPr>
        <w:pStyle w:val="RNormal"/>
      </w:pPr>
    </w:p>
    <w:p w14:paraId="38650535" w14:textId="24F2F392" w:rsidR="00C33C1D" w:rsidRPr="00E048E4" w:rsidRDefault="00C33C1D" w:rsidP="00C33C1D">
      <w:pPr>
        <w:jc w:val="both"/>
        <w:rPr>
          <w:rFonts w:cs="Angsana New"/>
          <w:b/>
          <w:bCs/>
          <w:sz w:val="24"/>
          <w:szCs w:val="24"/>
          <w:lang w:bidi="th-TH"/>
        </w:rPr>
      </w:pPr>
      <w:r w:rsidRPr="00E048E4">
        <w:rPr>
          <w:b/>
          <w:bCs/>
          <w:sz w:val="24"/>
          <w:szCs w:val="24"/>
        </w:rPr>
        <w:t xml:space="preserve">To the Board of Directors of </w:t>
      </w:r>
      <w:r w:rsidRPr="00E048E4">
        <w:rPr>
          <w:rFonts w:cs="Angsana New"/>
          <w:b/>
          <w:bCs/>
          <w:sz w:val="24"/>
          <w:szCs w:val="24"/>
          <w:lang w:bidi="th-TH"/>
        </w:rPr>
        <w:t>SMD Rise Public Company Limited</w:t>
      </w:r>
    </w:p>
    <w:p w14:paraId="0F847DAE" w14:textId="77777777" w:rsidR="00C33C1D" w:rsidRDefault="00C33C1D" w:rsidP="00C33C1D">
      <w:pPr>
        <w:jc w:val="both"/>
        <w:rPr>
          <w:i/>
        </w:rPr>
      </w:pPr>
    </w:p>
    <w:p w14:paraId="51FCCF93" w14:textId="77777777" w:rsidR="00C33C1D" w:rsidRDefault="00C33C1D" w:rsidP="00C33C1D">
      <w:pPr>
        <w:jc w:val="both"/>
        <w:rPr>
          <w:i/>
        </w:rPr>
      </w:pPr>
    </w:p>
    <w:p w14:paraId="7C0FE32F" w14:textId="5F53CE1F" w:rsidR="00C33C1D" w:rsidRDefault="00C33C1D" w:rsidP="00C33C1D">
      <w:pPr>
        <w:jc w:val="both"/>
      </w:pPr>
      <w:r>
        <w:rPr>
          <w:rFonts w:cs="Angsana New"/>
          <w:lang w:bidi="th-TH"/>
        </w:rPr>
        <w:t xml:space="preserve">I have reviewed the </w:t>
      </w:r>
      <w:r w:rsidRPr="00C33C1D">
        <w:rPr>
          <w:rFonts w:cs="Angsana New"/>
          <w:lang w:bidi="th-TH"/>
        </w:rPr>
        <w:t xml:space="preserve">accompanying consolidated and separate statements of financial position of SMD Rise Public Company Limited and its subsidiaries, and of SMD Rise Public Company Limited, respectively, as at </w:t>
      </w:r>
      <w:r w:rsidR="008C5FDE">
        <w:rPr>
          <w:rFonts w:cs="Angsana New"/>
          <w:lang w:bidi="th-TH"/>
        </w:rPr>
        <w:t>31 March 2026</w:t>
      </w:r>
      <w:r w:rsidRPr="00C33C1D">
        <w:rPr>
          <w:rFonts w:cs="Angsana New"/>
          <w:lang w:bidi="th-TH"/>
        </w:rPr>
        <w:t>; the consolidated and separate statements of comprehensive income,</w:t>
      </w:r>
      <w:r w:rsidR="007A1BB8">
        <w:rPr>
          <w:rFonts w:cs="Angsana New"/>
          <w:lang w:bidi="th-TH"/>
        </w:rPr>
        <w:t xml:space="preserve"> </w:t>
      </w:r>
      <w:r w:rsidRPr="00C33C1D">
        <w:rPr>
          <w:rFonts w:cs="Angsana New"/>
          <w:lang w:bidi="th-TH"/>
        </w:rPr>
        <w:t xml:space="preserve">changes in equity and </w:t>
      </w:r>
      <w:r w:rsidRPr="000F1C5D">
        <w:rPr>
          <w:rFonts w:cs="Angsana New"/>
          <w:spacing w:val="-2"/>
          <w:lang w:bidi="th-TH"/>
        </w:rPr>
        <w:t xml:space="preserve">cash flows for the </w:t>
      </w:r>
      <w:r w:rsidR="003D3C17">
        <w:rPr>
          <w:rFonts w:cs="Angsana New"/>
          <w:spacing w:val="-2"/>
          <w:lang w:bidi="th-TH"/>
        </w:rPr>
        <w:t>three</w:t>
      </w:r>
      <w:r w:rsidR="008910A8" w:rsidRPr="008910A8">
        <w:rPr>
          <w:rFonts w:cs="Angsana New"/>
          <w:spacing w:val="-2"/>
          <w:lang w:val="en-US" w:bidi="th-TH"/>
        </w:rPr>
        <w:t>-month</w:t>
      </w:r>
      <w:r w:rsidR="001F2EE9" w:rsidRPr="000F1C5D">
        <w:rPr>
          <w:rFonts w:cs="Angsana New"/>
          <w:spacing w:val="-2"/>
          <w:lang w:val="en-US" w:bidi="th-TH"/>
        </w:rPr>
        <w:t xml:space="preserve"> </w:t>
      </w:r>
      <w:r w:rsidRPr="000F1C5D">
        <w:rPr>
          <w:rFonts w:cs="Angsana New"/>
          <w:spacing w:val="-2"/>
          <w:lang w:bidi="th-TH"/>
        </w:rPr>
        <w:t xml:space="preserve">period ended </w:t>
      </w:r>
      <w:r w:rsidR="008C5FDE">
        <w:rPr>
          <w:rFonts w:cs="Angsana New"/>
          <w:spacing w:val="-2"/>
          <w:lang w:bidi="th-TH"/>
        </w:rPr>
        <w:t>31 March 2026</w:t>
      </w:r>
      <w:r w:rsidRPr="000F1C5D">
        <w:rPr>
          <w:rFonts w:cs="Angsana New"/>
          <w:spacing w:val="-2"/>
          <w:lang w:bidi="th-TH"/>
        </w:rPr>
        <w:t>; and condensed notes (“interim financial information”).</w:t>
      </w:r>
      <w:r w:rsidRPr="00C33C1D">
        <w:rPr>
          <w:rFonts w:cs="Angsana New"/>
          <w:i/>
          <w:iCs/>
          <w:lang w:bidi="th-TH"/>
        </w:rPr>
        <w:t xml:space="preserve"> </w:t>
      </w:r>
      <w:r w:rsidRPr="00C33C1D">
        <w:rPr>
          <w:szCs w:val="22"/>
        </w:rPr>
        <w:t xml:space="preserve">Management is responsible for the preparation and presentation of this interim financial </w:t>
      </w:r>
      <w:r w:rsidRPr="00384EB6">
        <w:rPr>
          <w:spacing w:val="-2"/>
          <w:szCs w:val="22"/>
        </w:rPr>
        <w:t>information in accordance with Thai Accounting Standard 34, “Interim Financial Reporting”. My responsibility</w:t>
      </w:r>
      <w:r w:rsidR="00384EB6">
        <w:rPr>
          <w:szCs w:val="22"/>
        </w:rPr>
        <w:t xml:space="preserve"> </w:t>
      </w:r>
      <w:r w:rsidRPr="00C33C1D">
        <w:rPr>
          <w:szCs w:val="22"/>
        </w:rPr>
        <w:t>is to express a conclusion on</w:t>
      </w:r>
      <w:r w:rsidRPr="000D0816">
        <w:rPr>
          <w:szCs w:val="22"/>
        </w:rPr>
        <w:t xml:space="preserve">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4C4FADD4" w14:textId="77777777" w:rsidR="007C0D6E" w:rsidRDefault="007C0D6E" w:rsidP="00C33C1D">
      <w:pPr>
        <w:jc w:val="both"/>
        <w:rPr>
          <w:i/>
        </w:rPr>
      </w:pPr>
    </w:p>
    <w:p w14:paraId="088B7ADD" w14:textId="4A8786EA" w:rsidR="00C33C1D" w:rsidRDefault="00C33C1D" w:rsidP="00C33C1D">
      <w:pPr>
        <w:jc w:val="both"/>
        <w:rPr>
          <w:i/>
        </w:rPr>
      </w:pPr>
      <w:r>
        <w:rPr>
          <w:i/>
        </w:rPr>
        <w:t>Scope of Review</w:t>
      </w:r>
    </w:p>
    <w:p w14:paraId="69F51C44" w14:textId="77777777" w:rsidR="00C33C1D" w:rsidRDefault="00C33C1D" w:rsidP="00C33C1D">
      <w:pPr>
        <w:jc w:val="both"/>
      </w:pPr>
    </w:p>
    <w:p w14:paraId="7B4A4E71" w14:textId="27CC6A4B" w:rsidR="00C33C1D" w:rsidRDefault="00C33C1D" w:rsidP="00C33C1D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7C0D6E">
        <w:rPr>
          <w:szCs w:val="22"/>
        </w:rPr>
        <w:br/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theme="minorBidi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CB03AE9" w14:textId="77777777" w:rsidR="00C33C1D" w:rsidRDefault="00C33C1D" w:rsidP="00C33C1D">
      <w:pPr>
        <w:jc w:val="both"/>
      </w:pPr>
    </w:p>
    <w:p w14:paraId="3FD0F235" w14:textId="77777777" w:rsidR="00C33C1D" w:rsidRPr="00FC39BB" w:rsidRDefault="00C33C1D" w:rsidP="00C33C1D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4DE8B4F1" w14:textId="77777777" w:rsidR="00C33C1D" w:rsidRDefault="00C33C1D" w:rsidP="00C33C1D">
      <w:pPr>
        <w:jc w:val="both"/>
      </w:pPr>
    </w:p>
    <w:p w14:paraId="73726BA5" w14:textId="77777777" w:rsidR="00C33C1D" w:rsidRDefault="00C33C1D" w:rsidP="00C33C1D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0787A263" w14:textId="77777777" w:rsidR="00C516D0" w:rsidRPr="004A430A" w:rsidRDefault="00C516D0" w:rsidP="005A76D6">
      <w:pPr>
        <w:autoSpaceDE w:val="0"/>
        <w:autoSpaceDN w:val="0"/>
        <w:adjustRightInd w:val="0"/>
        <w:rPr>
          <w:i/>
          <w:iCs/>
          <w:szCs w:val="22"/>
          <w:lang w:val="en-US"/>
        </w:rPr>
      </w:pPr>
    </w:p>
    <w:p w14:paraId="55410FF3" w14:textId="77777777" w:rsidR="008C5FDE" w:rsidRDefault="008C5FDE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5EC823DA" w14:textId="77777777" w:rsidR="008C5FDE" w:rsidRDefault="008C5FDE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75FA17A7" w14:textId="77777777" w:rsidR="00072BB1" w:rsidRDefault="00072BB1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0ADC2291" w14:textId="77777777" w:rsidR="008C5FDE" w:rsidRDefault="008C5FDE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0D4EB0B3" w14:textId="77777777" w:rsidR="008C5FDE" w:rsidRPr="000D7AF5" w:rsidRDefault="008C5FDE" w:rsidP="008C5FDE">
      <w:pPr>
        <w:pStyle w:val="E"/>
        <w:spacing w:line="240" w:lineRule="atLeast"/>
        <w:ind w:left="0" w:right="0"/>
        <w:jc w:val="both"/>
        <w:rPr>
          <w:lang w:val="en-US"/>
        </w:rPr>
      </w:pPr>
      <w:r w:rsidRPr="000D7AF5">
        <w:rPr>
          <w:lang w:val="en-US"/>
        </w:rPr>
        <w:t>(</w:t>
      </w:r>
      <w:r>
        <w:rPr>
          <w:rFonts w:cs="Cordia New"/>
          <w:lang w:val="en-US"/>
        </w:rPr>
        <w:t>Natcha Uwattanasombut</w:t>
      </w:r>
      <w:r w:rsidRPr="000D7AF5">
        <w:rPr>
          <w:lang w:val="en-US"/>
        </w:rPr>
        <w:t>)</w:t>
      </w:r>
    </w:p>
    <w:p w14:paraId="1EDD6E1D" w14:textId="77777777" w:rsidR="008C5FDE" w:rsidRPr="000D7AF5" w:rsidRDefault="008C5FDE" w:rsidP="008C5FD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Certified Public Accountant</w:t>
      </w:r>
    </w:p>
    <w:p w14:paraId="2FD61305" w14:textId="77777777" w:rsidR="008C5FDE" w:rsidRPr="000D7AF5" w:rsidRDefault="008C5FDE" w:rsidP="008C5FD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 xml:space="preserve">Registration No. </w:t>
      </w:r>
      <w:r>
        <w:rPr>
          <w:szCs w:val="22"/>
        </w:rPr>
        <w:t>11416</w:t>
      </w:r>
    </w:p>
    <w:p w14:paraId="42A48168" w14:textId="77777777" w:rsidR="008C5FDE" w:rsidRPr="000D7AF5" w:rsidRDefault="008C5FDE" w:rsidP="008C5FD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3C053D69" w14:textId="77777777" w:rsidR="008C5FDE" w:rsidRPr="00762E04" w:rsidRDefault="008C5FDE" w:rsidP="008C5FDE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 xml:space="preserve">KPMG </w:t>
      </w:r>
      <w:proofErr w:type="spellStart"/>
      <w:r w:rsidRPr="00762E04">
        <w:rPr>
          <w:lang w:val="en-US"/>
        </w:rPr>
        <w:t>Phoomchai</w:t>
      </w:r>
      <w:proofErr w:type="spellEnd"/>
      <w:r w:rsidRPr="00762E04">
        <w:rPr>
          <w:lang w:val="en-US"/>
        </w:rPr>
        <w:t xml:space="preserve"> Audit Ltd.</w:t>
      </w:r>
    </w:p>
    <w:p w14:paraId="3011BBB0" w14:textId="77777777" w:rsidR="008C5FDE" w:rsidRPr="00762E04" w:rsidRDefault="008C5FDE" w:rsidP="008C5FDE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>Bangkok</w:t>
      </w:r>
    </w:p>
    <w:p w14:paraId="1B6D92BE" w14:textId="2FBC428A" w:rsidR="00A8712B" w:rsidRDefault="008C5FDE" w:rsidP="00B64FF2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 w:rsidRPr="00B672C2">
        <w:rPr>
          <w:lang w:val="en-US"/>
        </w:rPr>
        <w:t>1</w:t>
      </w:r>
      <w:r w:rsidR="00C66213" w:rsidRPr="00B672C2">
        <w:rPr>
          <w:lang w:val="en-US"/>
        </w:rPr>
        <w:t>5</w:t>
      </w:r>
      <w:r w:rsidRPr="00B672C2">
        <w:rPr>
          <w:lang w:val="en-US"/>
        </w:rPr>
        <w:t xml:space="preserve"> </w:t>
      </w:r>
      <w:r w:rsidR="00C66213" w:rsidRPr="00B672C2">
        <w:rPr>
          <w:lang w:val="en-US"/>
        </w:rPr>
        <w:t>May</w:t>
      </w:r>
      <w:r w:rsidRPr="00B672C2">
        <w:rPr>
          <w:lang w:val="en-US"/>
        </w:rPr>
        <w:t xml:space="preserve"> 202</w:t>
      </w:r>
      <w:r w:rsidR="00C66213" w:rsidRPr="00B672C2">
        <w:rPr>
          <w:lang w:val="en-US"/>
        </w:rPr>
        <w:t>6</w:t>
      </w:r>
    </w:p>
    <w:sectPr w:rsidR="00A8712B" w:rsidSect="000D471F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4E7A" w14:textId="77777777" w:rsidR="00083FF6" w:rsidRDefault="00083FF6">
      <w:r>
        <w:separator/>
      </w:r>
    </w:p>
  </w:endnote>
  <w:endnote w:type="continuationSeparator" w:id="0">
    <w:p w14:paraId="597B93AF" w14:textId="77777777" w:rsidR="00083FF6" w:rsidRDefault="0008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D8F9" w14:textId="77777777" w:rsidR="00D20195" w:rsidRDefault="00D20195" w:rsidP="005471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5605B04E" w14:textId="77777777" w:rsidR="00D20195" w:rsidRDefault="00D20195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701A" w14:textId="77777777" w:rsidR="00D20195" w:rsidRDefault="00D20195" w:rsidP="000D094F">
    <w:pPr>
      <w:pStyle w:val="Footer"/>
      <w:framePr w:wrap="around" w:vAnchor="text" w:hAnchor="page" w:x="5747" w:y="37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8775D01" w14:textId="43FC8A56" w:rsidR="00D20195" w:rsidRDefault="002508E0" w:rsidP="002533DA">
    <w:pPr>
      <w:pStyle w:val="Footer"/>
    </w:pPr>
    <w:fldSimple w:instr=" FILENAME   \* MERGEFORMAT ">
      <w:r w:rsidR="004A430A">
        <w:rPr>
          <w:noProof/>
        </w:rPr>
        <w:t>SMDe1-Q1'26 V6.docx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E4DF" w14:textId="77777777" w:rsidR="00D20195" w:rsidRDefault="00D20195" w:rsidP="00C516D0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9CDC" w14:textId="162DF457" w:rsidR="00851D74" w:rsidRDefault="00851D7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642E9" w14:textId="77777777" w:rsidR="00083FF6" w:rsidRDefault="00083FF6">
      <w:r>
        <w:separator/>
      </w:r>
    </w:p>
  </w:footnote>
  <w:footnote w:type="continuationSeparator" w:id="0">
    <w:p w14:paraId="267A88D3" w14:textId="77777777" w:rsidR="00083FF6" w:rsidRDefault="00083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F541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051911D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438B87C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3F0A5AAB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0B452213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638DF1B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ED41574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947ECB7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4750FFC6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9ACF" w14:textId="5223DFCC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454D84D4" w14:textId="49ED8C30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3927D8BE" w14:textId="48B2B98E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B854FD6" w14:textId="145470A7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6727B15" w14:textId="70E881E2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22CBB037" w14:textId="7B340438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1592DB2C" w14:textId="3DEEE028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101A28B7" w14:textId="5698A136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386D7F51" w14:textId="5BBA1313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C7AB924" w14:textId="5B1D4982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D99D93F" w14:textId="77777777" w:rsid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651FF606" w14:textId="77777777" w:rsidR="000D471F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  <w:p w14:paraId="0561938A" w14:textId="77777777" w:rsidR="000D471F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  <w:p w14:paraId="5B85D211" w14:textId="77777777" w:rsidR="000D471F" w:rsidRPr="009358B6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9FF9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3A08F683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4E5DE61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190DA1A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2D0BC707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37DF1822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4ADA55D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14AD83DB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5FA81C55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F53D66C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1EF91097" w14:textId="77777777" w:rsidR="00B64FF2" w:rsidRPr="000D471F" w:rsidRDefault="00B64FF2" w:rsidP="00B64FF2">
    <w:pPr>
      <w:rPr>
        <w:sz w:val="28"/>
        <w:szCs w:val="28"/>
      </w:rPr>
    </w:pPr>
  </w:p>
  <w:p w14:paraId="4846EBC3" w14:textId="77777777" w:rsidR="000D471F" w:rsidRPr="00B64FF2" w:rsidRDefault="000D471F" w:rsidP="00B64F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AANumbering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2B8622D4"/>
    <w:lvl w:ilvl="0">
      <w:start w:val="1"/>
      <w:numFmt w:val="decimal"/>
      <w:pStyle w:val="index"/>
      <w:lvlText w:val="%1"/>
      <w:lvlJc w:val="left"/>
      <w:pPr>
        <w:tabs>
          <w:tab w:val="num" w:pos="3717"/>
        </w:tabs>
        <w:ind w:left="3717" w:hanging="567"/>
      </w:pPr>
      <w:rPr>
        <w:rFonts w:hint="default"/>
        <w:i w:val="0"/>
        <w:iCs w:val="0"/>
        <w:color w:val="auto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5C892B76"/>
    <w:multiLevelType w:val="hybridMultilevel"/>
    <w:tmpl w:val="3446D8CA"/>
    <w:lvl w:ilvl="0" w:tplc="5ADC1A02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17C2EA2"/>
    <w:multiLevelType w:val="hybridMultilevel"/>
    <w:tmpl w:val="62AA8DFE"/>
    <w:lvl w:ilvl="0" w:tplc="EDF42A5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9766A3B6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1BE1E8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17856B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407C6B2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2012AB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6FBAD15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6BEEFC0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1F8E84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8" w15:restartNumberingAfterBreak="0">
    <w:nsid w:val="71DF55D1"/>
    <w:multiLevelType w:val="multilevel"/>
    <w:tmpl w:val="08CCDB46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  <w:b/>
        <w:bCs w:val="0"/>
        <w:i w:val="0"/>
        <w:iCs w:val="0"/>
        <w:color w:val="auto"/>
      </w:rPr>
    </w:lvl>
    <w:lvl w:ilvl="1">
      <w:start w:val="7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444DCB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6A60B6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582D08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06C46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4F6019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72362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288168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22A985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B24236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FF6774"/>
    <w:multiLevelType w:val="hybridMultilevel"/>
    <w:tmpl w:val="032621CE"/>
    <w:lvl w:ilvl="0" w:tplc="31D2A1B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305818">
    <w:abstractNumId w:val="4"/>
  </w:num>
  <w:num w:numId="2" w16cid:durableId="1461994944">
    <w:abstractNumId w:val="3"/>
  </w:num>
  <w:num w:numId="3" w16cid:durableId="1613245276">
    <w:abstractNumId w:val="9"/>
  </w:num>
  <w:num w:numId="4" w16cid:durableId="2062246765">
    <w:abstractNumId w:val="5"/>
  </w:num>
  <w:num w:numId="5" w16cid:durableId="1003583203">
    <w:abstractNumId w:val="10"/>
  </w:num>
  <w:num w:numId="6" w16cid:durableId="489181185">
    <w:abstractNumId w:val="8"/>
  </w:num>
  <w:num w:numId="7" w16cid:durableId="1806268859">
    <w:abstractNumId w:val="17"/>
  </w:num>
  <w:num w:numId="8" w16cid:durableId="1176925456">
    <w:abstractNumId w:val="13"/>
  </w:num>
  <w:num w:numId="9" w16cid:durableId="439378906">
    <w:abstractNumId w:val="12"/>
  </w:num>
  <w:num w:numId="10" w16cid:durableId="567304449">
    <w:abstractNumId w:val="19"/>
  </w:num>
  <w:num w:numId="11" w16cid:durableId="517625864">
    <w:abstractNumId w:val="7"/>
  </w:num>
  <w:num w:numId="12" w16cid:durableId="613025659">
    <w:abstractNumId w:val="15"/>
  </w:num>
  <w:num w:numId="13" w16cid:durableId="1727608576">
    <w:abstractNumId w:val="20"/>
  </w:num>
  <w:num w:numId="14" w16cid:durableId="1456020132">
    <w:abstractNumId w:val="6"/>
  </w:num>
  <w:num w:numId="15" w16cid:durableId="148716443">
    <w:abstractNumId w:val="2"/>
  </w:num>
  <w:num w:numId="16" w16cid:durableId="109596902">
    <w:abstractNumId w:val="0"/>
  </w:num>
  <w:num w:numId="17" w16cid:durableId="358895100">
    <w:abstractNumId w:val="18"/>
  </w:num>
  <w:num w:numId="18" w16cid:durableId="1202130827">
    <w:abstractNumId w:val="11"/>
  </w:num>
  <w:num w:numId="19" w16cid:durableId="1967470659">
    <w:abstractNumId w:val="16"/>
  </w:num>
  <w:num w:numId="20" w16cid:durableId="1073509102">
    <w:abstractNumId w:val="1"/>
  </w:num>
  <w:num w:numId="21" w16cid:durableId="469639352">
    <w:abstractNumId w:val="21"/>
  </w:num>
  <w:num w:numId="22" w16cid:durableId="2135829428">
    <w:abstractNumId w:val="14"/>
  </w:num>
  <w:num w:numId="23" w16cid:durableId="189045320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E1D"/>
    <w:rsid w:val="00000EB5"/>
    <w:rsid w:val="000015D7"/>
    <w:rsid w:val="000016BC"/>
    <w:rsid w:val="000019F8"/>
    <w:rsid w:val="00002D59"/>
    <w:rsid w:val="00003217"/>
    <w:rsid w:val="000032C5"/>
    <w:rsid w:val="000039A4"/>
    <w:rsid w:val="00003A9B"/>
    <w:rsid w:val="00003AEA"/>
    <w:rsid w:val="00003BE9"/>
    <w:rsid w:val="00004D59"/>
    <w:rsid w:val="000051EE"/>
    <w:rsid w:val="00005BBE"/>
    <w:rsid w:val="00005F6E"/>
    <w:rsid w:val="0000603C"/>
    <w:rsid w:val="0000604C"/>
    <w:rsid w:val="000061DD"/>
    <w:rsid w:val="000069F7"/>
    <w:rsid w:val="00006F51"/>
    <w:rsid w:val="0000756D"/>
    <w:rsid w:val="0000790F"/>
    <w:rsid w:val="00010DC1"/>
    <w:rsid w:val="00010E15"/>
    <w:rsid w:val="0001134F"/>
    <w:rsid w:val="000119FE"/>
    <w:rsid w:val="00011BCE"/>
    <w:rsid w:val="000122EC"/>
    <w:rsid w:val="0001260E"/>
    <w:rsid w:val="00012E23"/>
    <w:rsid w:val="00013328"/>
    <w:rsid w:val="000137C4"/>
    <w:rsid w:val="0001381E"/>
    <w:rsid w:val="0001450C"/>
    <w:rsid w:val="0001509C"/>
    <w:rsid w:val="0001509E"/>
    <w:rsid w:val="00015579"/>
    <w:rsid w:val="000155F9"/>
    <w:rsid w:val="00015E2D"/>
    <w:rsid w:val="00015F07"/>
    <w:rsid w:val="00016197"/>
    <w:rsid w:val="00016CB4"/>
    <w:rsid w:val="00016E23"/>
    <w:rsid w:val="000174BD"/>
    <w:rsid w:val="00020357"/>
    <w:rsid w:val="0002095D"/>
    <w:rsid w:val="000209D4"/>
    <w:rsid w:val="00021A66"/>
    <w:rsid w:val="00021B3F"/>
    <w:rsid w:val="00021C8E"/>
    <w:rsid w:val="0002223F"/>
    <w:rsid w:val="0002264F"/>
    <w:rsid w:val="000229B1"/>
    <w:rsid w:val="000229EC"/>
    <w:rsid w:val="00023088"/>
    <w:rsid w:val="0002310B"/>
    <w:rsid w:val="00023261"/>
    <w:rsid w:val="000234F3"/>
    <w:rsid w:val="000239C5"/>
    <w:rsid w:val="00023C4A"/>
    <w:rsid w:val="00024319"/>
    <w:rsid w:val="000243F0"/>
    <w:rsid w:val="00024A0E"/>
    <w:rsid w:val="00024F93"/>
    <w:rsid w:val="0002557E"/>
    <w:rsid w:val="000255CC"/>
    <w:rsid w:val="00025996"/>
    <w:rsid w:val="00026C16"/>
    <w:rsid w:val="00026E8B"/>
    <w:rsid w:val="00026F1A"/>
    <w:rsid w:val="0002761D"/>
    <w:rsid w:val="0002779A"/>
    <w:rsid w:val="000279B8"/>
    <w:rsid w:val="0003006B"/>
    <w:rsid w:val="00030514"/>
    <w:rsid w:val="0003088C"/>
    <w:rsid w:val="00030BAA"/>
    <w:rsid w:val="00030E3E"/>
    <w:rsid w:val="00032635"/>
    <w:rsid w:val="000328F9"/>
    <w:rsid w:val="00032A4E"/>
    <w:rsid w:val="00032D78"/>
    <w:rsid w:val="0003334A"/>
    <w:rsid w:val="000337C3"/>
    <w:rsid w:val="0003395E"/>
    <w:rsid w:val="00034076"/>
    <w:rsid w:val="0003469A"/>
    <w:rsid w:val="00035666"/>
    <w:rsid w:val="00035AC8"/>
    <w:rsid w:val="00035EFC"/>
    <w:rsid w:val="00035FB0"/>
    <w:rsid w:val="0003676A"/>
    <w:rsid w:val="00037261"/>
    <w:rsid w:val="000404A7"/>
    <w:rsid w:val="000409EE"/>
    <w:rsid w:val="000409EF"/>
    <w:rsid w:val="00041166"/>
    <w:rsid w:val="000418B0"/>
    <w:rsid w:val="00041C82"/>
    <w:rsid w:val="0004313A"/>
    <w:rsid w:val="00043A7B"/>
    <w:rsid w:val="00044810"/>
    <w:rsid w:val="00044A7D"/>
    <w:rsid w:val="00044CBE"/>
    <w:rsid w:val="000450E7"/>
    <w:rsid w:val="00045EEB"/>
    <w:rsid w:val="00045F96"/>
    <w:rsid w:val="00046087"/>
    <w:rsid w:val="0004622A"/>
    <w:rsid w:val="0004636C"/>
    <w:rsid w:val="00046845"/>
    <w:rsid w:val="000470E9"/>
    <w:rsid w:val="0004719E"/>
    <w:rsid w:val="000471AE"/>
    <w:rsid w:val="00047280"/>
    <w:rsid w:val="00047465"/>
    <w:rsid w:val="000479F8"/>
    <w:rsid w:val="00047ABD"/>
    <w:rsid w:val="00047C99"/>
    <w:rsid w:val="00050688"/>
    <w:rsid w:val="00050D18"/>
    <w:rsid w:val="00051531"/>
    <w:rsid w:val="00051895"/>
    <w:rsid w:val="000518F7"/>
    <w:rsid w:val="000523F9"/>
    <w:rsid w:val="00052419"/>
    <w:rsid w:val="000532DD"/>
    <w:rsid w:val="00053C39"/>
    <w:rsid w:val="00053CEF"/>
    <w:rsid w:val="00053D09"/>
    <w:rsid w:val="00054138"/>
    <w:rsid w:val="0005450A"/>
    <w:rsid w:val="00055048"/>
    <w:rsid w:val="00055629"/>
    <w:rsid w:val="00055635"/>
    <w:rsid w:val="00055E10"/>
    <w:rsid w:val="0005601C"/>
    <w:rsid w:val="000567EA"/>
    <w:rsid w:val="000568F7"/>
    <w:rsid w:val="00056C08"/>
    <w:rsid w:val="000600BD"/>
    <w:rsid w:val="000602D5"/>
    <w:rsid w:val="00060410"/>
    <w:rsid w:val="000606A1"/>
    <w:rsid w:val="00060EAD"/>
    <w:rsid w:val="0006124E"/>
    <w:rsid w:val="000614F9"/>
    <w:rsid w:val="00062162"/>
    <w:rsid w:val="00062572"/>
    <w:rsid w:val="00062C75"/>
    <w:rsid w:val="00062D72"/>
    <w:rsid w:val="00063A48"/>
    <w:rsid w:val="00063B46"/>
    <w:rsid w:val="00063C70"/>
    <w:rsid w:val="00063E3F"/>
    <w:rsid w:val="0006456F"/>
    <w:rsid w:val="000646D9"/>
    <w:rsid w:val="00064FD7"/>
    <w:rsid w:val="00065270"/>
    <w:rsid w:val="00065616"/>
    <w:rsid w:val="0006568B"/>
    <w:rsid w:val="00065998"/>
    <w:rsid w:val="00065E8F"/>
    <w:rsid w:val="00066791"/>
    <w:rsid w:val="0006681D"/>
    <w:rsid w:val="00066971"/>
    <w:rsid w:val="000675B8"/>
    <w:rsid w:val="00067848"/>
    <w:rsid w:val="00067BFC"/>
    <w:rsid w:val="0007008F"/>
    <w:rsid w:val="00070779"/>
    <w:rsid w:val="00071063"/>
    <w:rsid w:val="00071295"/>
    <w:rsid w:val="00071439"/>
    <w:rsid w:val="00071C5A"/>
    <w:rsid w:val="0007275E"/>
    <w:rsid w:val="00072858"/>
    <w:rsid w:val="00072AB6"/>
    <w:rsid w:val="00072BB1"/>
    <w:rsid w:val="00072E06"/>
    <w:rsid w:val="000734C3"/>
    <w:rsid w:val="000738FD"/>
    <w:rsid w:val="000739D9"/>
    <w:rsid w:val="00073D9E"/>
    <w:rsid w:val="000742B8"/>
    <w:rsid w:val="000753A6"/>
    <w:rsid w:val="00075E78"/>
    <w:rsid w:val="0007606B"/>
    <w:rsid w:val="000764E8"/>
    <w:rsid w:val="000767E7"/>
    <w:rsid w:val="000768C6"/>
    <w:rsid w:val="00076E21"/>
    <w:rsid w:val="00077E52"/>
    <w:rsid w:val="000801DB"/>
    <w:rsid w:val="00080412"/>
    <w:rsid w:val="00080B9D"/>
    <w:rsid w:val="00081381"/>
    <w:rsid w:val="000819DA"/>
    <w:rsid w:val="00081ACB"/>
    <w:rsid w:val="0008249A"/>
    <w:rsid w:val="000827C7"/>
    <w:rsid w:val="00082BF9"/>
    <w:rsid w:val="00082CE7"/>
    <w:rsid w:val="000833BB"/>
    <w:rsid w:val="0008349C"/>
    <w:rsid w:val="00083DD8"/>
    <w:rsid w:val="00083DE6"/>
    <w:rsid w:val="00083F26"/>
    <w:rsid w:val="00083FF6"/>
    <w:rsid w:val="000852EA"/>
    <w:rsid w:val="00085D3D"/>
    <w:rsid w:val="00085EEF"/>
    <w:rsid w:val="000864D4"/>
    <w:rsid w:val="000868F6"/>
    <w:rsid w:val="00087153"/>
    <w:rsid w:val="0008715A"/>
    <w:rsid w:val="00087691"/>
    <w:rsid w:val="000878CA"/>
    <w:rsid w:val="000879AB"/>
    <w:rsid w:val="00090852"/>
    <w:rsid w:val="00090F1D"/>
    <w:rsid w:val="00091244"/>
    <w:rsid w:val="00091377"/>
    <w:rsid w:val="00091839"/>
    <w:rsid w:val="000918DC"/>
    <w:rsid w:val="00091996"/>
    <w:rsid w:val="00091CC9"/>
    <w:rsid w:val="00091D93"/>
    <w:rsid w:val="00091F23"/>
    <w:rsid w:val="00092332"/>
    <w:rsid w:val="0009280D"/>
    <w:rsid w:val="00092855"/>
    <w:rsid w:val="0009290C"/>
    <w:rsid w:val="00092AE9"/>
    <w:rsid w:val="000931B8"/>
    <w:rsid w:val="00093239"/>
    <w:rsid w:val="0009354F"/>
    <w:rsid w:val="000935F4"/>
    <w:rsid w:val="00093A86"/>
    <w:rsid w:val="00093D2F"/>
    <w:rsid w:val="00093E1D"/>
    <w:rsid w:val="00094226"/>
    <w:rsid w:val="000945F7"/>
    <w:rsid w:val="00094C4E"/>
    <w:rsid w:val="00095477"/>
    <w:rsid w:val="000958BB"/>
    <w:rsid w:val="00096103"/>
    <w:rsid w:val="000964D0"/>
    <w:rsid w:val="000965C2"/>
    <w:rsid w:val="000967C5"/>
    <w:rsid w:val="00096CB3"/>
    <w:rsid w:val="00096FA5"/>
    <w:rsid w:val="00097188"/>
    <w:rsid w:val="000971CF"/>
    <w:rsid w:val="000975E4"/>
    <w:rsid w:val="00097D3B"/>
    <w:rsid w:val="000A05D5"/>
    <w:rsid w:val="000A0AE1"/>
    <w:rsid w:val="000A1608"/>
    <w:rsid w:val="000A1731"/>
    <w:rsid w:val="000A2170"/>
    <w:rsid w:val="000A222D"/>
    <w:rsid w:val="000A2445"/>
    <w:rsid w:val="000A2800"/>
    <w:rsid w:val="000A2E70"/>
    <w:rsid w:val="000A2E7B"/>
    <w:rsid w:val="000A33AC"/>
    <w:rsid w:val="000A356C"/>
    <w:rsid w:val="000A3B58"/>
    <w:rsid w:val="000A3B7F"/>
    <w:rsid w:val="000A4BD7"/>
    <w:rsid w:val="000A5289"/>
    <w:rsid w:val="000A5443"/>
    <w:rsid w:val="000A5BA5"/>
    <w:rsid w:val="000A6133"/>
    <w:rsid w:val="000A64F9"/>
    <w:rsid w:val="000A671F"/>
    <w:rsid w:val="000A697C"/>
    <w:rsid w:val="000A6A08"/>
    <w:rsid w:val="000A7646"/>
    <w:rsid w:val="000A7C33"/>
    <w:rsid w:val="000A7DA6"/>
    <w:rsid w:val="000B013F"/>
    <w:rsid w:val="000B0A65"/>
    <w:rsid w:val="000B1079"/>
    <w:rsid w:val="000B2063"/>
    <w:rsid w:val="000B2E6D"/>
    <w:rsid w:val="000B3314"/>
    <w:rsid w:val="000B33D7"/>
    <w:rsid w:val="000B36D8"/>
    <w:rsid w:val="000B4DAF"/>
    <w:rsid w:val="000B5B87"/>
    <w:rsid w:val="000B6A79"/>
    <w:rsid w:val="000B6D0E"/>
    <w:rsid w:val="000B7364"/>
    <w:rsid w:val="000B7478"/>
    <w:rsid w:val="000B752C"/>
    <w:rsid w:val="000B7BF0"/>
    <w:rsid w:val="000B7E57"/>
    <w:rsid w:val="000C004A"/>
    <w:rsid w:val="000C0271"/>
    <w:rsid w:val="000C0435"/>
    <w:rsid w:val="000C140E"/>
    <w:rsid w:val="000C176C"/>
    <w:rsid w:val="000C1CB1"/>
    <w:rsid w:val="000C2BE6"/>
    <w:rsid w:val="000C3A84"/>
    <w:rsid w:val="000C3B8F"/>
    <w:rsid w:val="000C4020"/>
    <w:rsid w:val="000C40E5"/>
    <w:rsid w:val="000C41F5"/>
    <w:rsid w:val="000C420A"/>
    <w:rsid w:val="000C42FB"/>
    <w:rsid w:val="000C4603"/>
    <w:rsid w:val="000C4DE3"/>
    <w:rsid w:val="000C4E05"/>
    <w:rsid w:val="000C4F8C"/>
    <w:rsid w:val="000C5026"/>
    <w:rsid w:val="000C69A7"/>
    <w:rsid w:val="000C7280"/>
    <w:rsid w:val="000C72B2"/>
    <w:rsid w:val="000C74A8"/>
    <w:rsid w:val="000C753C"/>
    <w:rsid w:val="000D01AD"/>
    <w:rsid w:val="000D094F"/>
    <w:rsid w:val="000D0CBC"/>
    <w:rsid w:val="000D1242"/>
    <w:rsid w:val="000D162C"/>
    <w:rsid w:val="000D17D4"/>
    <w:rsid w:val="000D1B29"/>
    <w:rsid w:val="000D2747"/>
    <w:rsid w:val="000D35F1"/>
    <w:rsid w:val="000D3FEB"/>
    <w:rsid w:val="000D45F6"/>
    <w:rsid w:val="000D471F"/>
    <w:rsid w:val="000D4A06"/>
    <w:rsid w:val="000D4F10"/>
    <w:rsid w:val="000D5032"/>
    <w:rsid w:val="000D5483"/>
    <w:rsid w:val="000D5713"/>
    <w:rsid w:val="000D5974"/>
    <w:rsid w:val="000D5F08"/>
    <w:rsid w:val="000D66CD"/>
    <w:rsid w:val="000D67AD"/>
    <w:rsid w:val="000D69A3"/>
    <w:rsid w:val="000D7088"/>
    <w:rsid w:val="000D7386"/>
    <w:rsid w:val="000D7699"/>
    <w:rsid w:val="000D77A3"/>
    <w:rsid w:val="000D7AF5"/>
    <w:rsid w:val="000E0295"/>
    <w:rsid w:val="000E0887"/>
    <w:rsid w:val="000E0F28"/>
    <w:rsid w:val="000E1CBE"/>
    <w:rsid w:val="000E1CFC"/>
    <w:rsid w:val="000E2C93"/>
    <w:rsid w:val="000E2F2D"/>
    <w:rsid w:val="000E30E3"/>
    <w:rsid w:val="000E3983"/>
    <w:rsid w:val="000E40F7"/>
    <w:rsid w:val="000E4620"/>
    <w:rsid w:val="000E51E9"/>
    <w:rsid w:val="000E60E8"/>
    <w:rsid w:val="000E60F1"/>
    <w:rsid w:val="000E61E0"/>
    <w:rsid w:val="000E626E"/>
    <w:rsid w:val="000E71AE"/>
    <w:rsid w:val="000E7509"/>
    <w:rsid w:val="000E783C"/>
    <w:rsid w:val="000E78FF"/>
    <w:rsid w:val="000E7AB9"/>
    <w:rsid w:val="000E7B8D"/>
    <w:rsid w:val="000E7BEE"/>
    <w:rsid w:val="000F00BB"/>
    <w:rsid w:val="000F01F7"/>
    <w:rsid w:val="000F15A6"/>
    <w:rsid w:val="000F1BD9"/>
    <w:rsid w:val="000F1C5D"/>
    <w:rsid w:val="000F240A"/>
    <w:rsid w:val="000F29FB"/>
    <w:rsid w:val="000F3D6A"/>
    <w:rsid w:val="000F51D7"/>
    <w:rsid w:val="000F51DB"/>
    <w:rsid w:val="000F5B7A"/>
    <w:rsid w:val="000F5CD4"/>
    <w:rsid w:val="000F6E8D"/>
    <w:rsid w:val="000F6E9F"/>
    <w:rsid w:val="000F6EAE"/>
    <w:rsid w:val="000F72BC"/>
    <w:rsid w:val="000F7335"/>
    <w:rsid w:val="000F76C8"/>
    <w:rsid w:val="000F7DC2"/>
    <w:rsid w:val="0010008C"/>
    <w:rsid w:val="0010051C"/>
    <w:rsid w:val="0010052F"/>
    <w:rsid w:val="00100603"/>
    <w:rsid w:val="001008C3"/>
    <w:rsid w:val="001008ED"/>
    <w:rsid w:val="00100DF3"/>
    <w:rsid w:val="00100E91"/>
    <w:rsid w:val="00100EA6"/>
    <w:rsid w:val="00100F78"/>
    <w:rsid w:val="0010138B"/>
    <w:rsid w:val="00101393"/>
    <w:rsid w:val="00101EAC"/>
    <w:rsid w:val="0010263F"/>
    <w:rsid w:val="00102932"/>
    <w:rsid w:val="00102B64"/>
    <w:rsid w:val="00102E70"/>
    <w:rsid w:val="00102F4D"/>
    <w:rsid w:val="0010369D"/>
    <w:rsid w:val="0010378A"/>
    <w:rsid w:val="001037C6"/>
    <w:rsid w:val="00103908"/>
    <w:rsid w:val="00103F60"/>
    <w:rsid w:val="00105028"/>
    <w:rsid w:val="001053C9"/>
    <w:rsid w:val="00105C56"/>
    <w:rsid w:val="00105C94"/>
    <w:rsid w:val="00105F42"/>
    <w:rsid w:val="00107828"/>
    <w:rsid w:val="00107940"/>
    <w:rsid w:val="00107FD4"/>
    <w:rsid w:val="00111623"/>
    <w:rsid w:val="0011191B"/>
    <w:rsid w:val="00111989"/>
    <w:rsid w:val="00111DD5"/>
    <w:rsid w:val="00112B39"/>
    <w:rsid w:val="00112C93"/>
    <w:rsid w:val="00112E5C"/>
    <w:rsid w:val="00113072"/>
    <w:rsid w:val="001137AB"/>
    <w:rsid w:val="001137BF"/>
    <w:rsid w:val="00113BBF"/>
    <w:rsid w:val="00113D88"/>
    <w:rsid w:val="00113E3D"/>
    <w:rsid w:val="001143CC"/>
    <w:rsid w:val="0011499E"/>
    <w:rsid w:val="00114A3A"/>
    <w:rsid w:val="00114BDA"/>
    <w:rsid w:val="0011514B"/>
    <w:rsid w:val="00115B10"/>
    <w:rsid w:val="00115DFA"/>
    <w:rsid w:val="0011730A"/>
    <w:rsid w:val="0011736A"/>
    <w:rsid w:val="001179CA"/>
    <w:rsid w:val="0012001B"/>
    <w:rsid w:val="00120284"/>
    <w:rsid w:val="0012054C"/>
    <w:rsid w:val="00120681"/>
    <w:rsid w:val="00121233"/>
    <w:rsid w:val="001214F1"/>
    <w:rsid w:val="00121CFD"/>
    <w:rsid w:val="0012248A"/>
    <w:rsid w:val="00122504"/>
    <w:rsid w:val="00122910"/>
    <w:rsid w:val="00123B78"/>
    <w:rsid w:val="001240F5"/>
    <w:rsid w:val="001245E3"/>
    <w:rsid w:val="00124FAF"/>
    <w:rsid w:val="00125049"/>
    <w:rsid w:val="00125C0D"/>
    <w:rsid w:val="0012649A"/>
    <w:rsid w:val="001266C6"/>
    <w:rsid w:val="00126856"/>
    <w:rsid w:val="001269B8"/>
    <w:rsid w:val="001271D4"/>
    <w:rsid w:val="001274C1"/>
    <w:rsid w:val="001278DD"/>
    <w:rsid w:val="00127B10"/>
    <w:rsid w:val="001304B2"/>
    <w:rsid w:val="00130632"/>
    <w:rsid w:val="0013087E"/>
    <w:rsid w:val="00130C0A"/>
    <w:rsid w:val="00131239"/>
    <w:rsid w:val="00131CCF"/>
    <w:rsid w:val="00131FC7"/>
    <w:rsid w:val="00132425"/>
    <w:rsid w:val="001327B4"/>
    <w:rsid w:val="00132896"/>
    <w:rsid w:val="00133378"/>
    <w:rsid w:val="00133DDE"/>
    <w:rsid w:val="00133F0E"/>
    <w:rsid w:val="0013404A"/>
    <w:rsid w:val="0013409D"/>
    <w:rsid w:val="00134289"/>
    <w:rsid w:val="00134B23"/>
    <w:rsid w:val="00134EAC"/>
    <w:rsid w:val="001352AC"/>
    <w:rsid w:val="00135DCE"/>
    <w:rsid w:val="00136734"/>
    <w:rsid w:val="0013777D"/>
    <w:rsid w:val="00137D26"/>
    <w:rsid w:val="00137DA9"/>
    <w:rsid w:val="0014133F"/>
    <w:rsid w:val="001413BA"/>
    <w:rsid w:val="0014240A"/>
    <w:rsid w:val="0014243F"/>
    <w:rsid w:val="00142BA0"/>
    <w:rsid w:val="00142C35"/>
    <w:rsid w:val="00142D95"/>
    <w:rsid w:val="001432DE"/>
    <w:rsid w:val="00143C24"/>
    <w:rsid w:val="00143F7E"/>
    <w:rsid w:val="001443D2"/>
    <w:rsid w:val="0014442A"/>
    <w:rsid w:val="00144D84"/>
    <w:rsid w:val="00144FBB"/>
    <w:rsid w:val="001452D8"/>
    <w:rsid w:val="0014540F"/>
    <w:rsid w:val="00145870"/>
    <w:rsid w:val="00145A33"/>
    <w:rsid w:val="001462CE"/>
    <w:rsid w:val="00146564"/>
    <w:rsid w:val="00147101"/>
    <w:rsid w:val="001471EB"/>
    <w:rsid w:val="001474E0"/>
    <w:rsid w:val="00147B6F"/>
    <w:rsid w:val="00147C8B"/>
    <w:rsid w:val="00151ADB"/>
    <w:rsid w:val="00151B9F"/>
    <w:rsid w:val="00151E3B"/>
    <w:rsid w:val="00152C49"/>
    <w:rsid w:val="00152D32"/>
    <w:rsid w:val="00152D72"/>
    <w:rsid w:val="00152F69"/>
    <w:rsid w:val="00153064"/>
    <w:rsid w:val="001536BC"/>
    <w:rsid w:val="00153C6F"/>
    <w:rsid w:val="001543E1"/>
    <w:rsid w:val="001546D4"/>
    <w:rsid w:val="00154C3C"/>
    <w:rsid w:val="00154E92"/>
    <w:rsid w:val="00154FA2"/>
    <w:rsid w:val="001551E7"/>
    <w:rsid w:val="00155BEA"/>
    <w:rsid w:val="00155F9C"/>
    <w:rsid w:val="00156312"/>
    <w:rsid w:val="001568A5"/>
    <w:rsid w:val="001574A8"/>
    <w:rsid w:val="00157F0C"/>
    <w:rsid w:val="0016063C"/>
    <w:rsid w:val="00160749"/>
    <w:rsid w:val="001609B2"/>
    <w:rsid w:val="00161A83"/>
    <w:rsid w:val="00162257"/>
    <w:rsid w:val="00162724"/>
    <w:rsid w:val="001629FD"/>
    <w:rsid w:val="001640FD"/>
    <w:rsid w:val="0016439A"/>
    <w:rsid w:val="00164685"/>
    <w:rsid w:val="00164A3A"/>
    <w:rsid w:val="00164DE7"/>
    <w:rsid w:val="00164ECD"/>
    <w:rsid w:val="00164EDC"/>
    <w:rsid w:val="001650C1"/>
    <w:rsid w:val="0016589B"/>
    <w:rsid w:val="001658AE"/>
    <w:rsid w:val="00165CEF"/>
    <w:rsid w:val="0016689C"/>
    <w:rsid w:val="00166D06"/>
    <w:rsid w:val="001675E1"/>
    <w:rsid w:val="00167E49"/>
    <w:rsid w:val="00170015"/>
    <w:rsid w:val="00170A5F"/>
    <w:rsid w:val="00170D2F"/>
    <w:rsid w:val="00171748"/>
    <w:rsid w:val="00171BEC"/>
    <w:rsid w:val="00171E28"/>
    <w:rsid w:val="00171F20"/>
    <w:rsid w:val="0017244B"/>
    <w:rsid w:val="00172493"/>
    <w:rsid w:val="00172919"/>
    <w:rsid w:val="001729AD"/>
    <w:rsid w:val="001730ED"/>
    <w:rsid w:val="0017354F"/>
    <w:rsid w:val="00173591"/>
    <w:rsid w:val="00173A1A"/>
    <w:rsid w:val="00174D27"/>
    <w:rsid w:val="0017518C"/>
    <w:rsid w:val="0017565E"/>
    <w:rsid w:val="0017579E"/>
    <w:rsid w:val="00175BDC"/>
    <w:rsid w:val="00175ECB"/>
    <w:rsid w:val="00175F57"/>
    <w:rsid w:val="00176722"/>
    <w:rsid w:val="00176C55"/>
    <w:rsid w:val="001770B1"/>
    <w:rsid w:val="00177C5D"/>
    <w:rsid w:val="00177F9A"/>
    <w:rsid w:val="00180051"/>
    <w:rsid w:val="0018123B"/>
    <w:rsid w:val="00181AE8"/>
    <w:rsid w:val="00181F2B"/>
    <w:rsid w:val="00182025"/>
    <w:rsid w:val="00182178"/>
    <w:rsid w:val="0018266B"/>
    <w:rsid w:val="001826F5"/>
    <w:rsid w:val="001833AD"/>
    <w:rsid w:val="00183B39"/>
    <w:rsid w:val="001844E6"/>
    <w:rsid w:val="00184776"/>
    <w:rsid w:val="00184D24"/>
    <w:rsid w:val="001852DE"/>
    <w:rsid w:val="001857C6"/>
    <w:rsid w:val="001858B2"/>
    <w:rsid w:val="00186036"/>
    <w:rsid w:val="0018633F"/>
    <w:rsid w:val="0018692F"/>
    <w:rsid w:val="00186C85"/>
    <w:rsid w:val="00187152"/>
    <w:rsid w:val="00187441"/>
    <w:rsid w:val="00187697"/>
    <w:rsid w:val="00187E1C"/>
    <w:rsid w:val="001901CA"/>
    <w:rsid w:val="00190C5F"/>
    <w:rsid w:val="00190EF9"/>
    <w:rsid w:val="00190FAA"/>
    <w:rsid w:val="0019110D"/>
    <w:rsid w:val="001918E4"/>
    <w:rsid w:val="001926EE"/>
    <w:rsid w:val="001928F1"/>
    <w:rsid w:val="00192CAE"/>
    <w:rsid w:val="001932A9"/>
    <w:rsid w:val="0019337A"/>
    <w:rsid w:val="00193543"/>
    <w:rsid w:val="001938B0"/>
    <w:rsid w:val="001939DB"/>
    <w:rsid w:val="00193A45"/>
    <w:rsid w:val="00194810"/>
    <w:rsid w:val="00194A9E"/>
    <w:rsid w:val="00194EDB"/>
    <w:rsid w:val="00194F61"/>
    <w:rsid w:val="00195173"/>
    <w:rsid w:val="00195448"/>
    <w:rsid w:val="001955BC"/>
    <w:rsid w:val="00195F5E"/>
    <w:rsid w:val="00195FCA"/>
    <w:rsid w:val="001960B2"/>
    <w:rsid w:val="001963E2"/>
    <w:rsid w:val="00196641"/>
    <w:rsid w:val="001974B2"/>
    <w:rsid w:val="001975FF"/>
    <w:rsid w:val="00197687"/>
    <w:rsid w:val="0019770C"/>
    <w:rsid w:val="00197828"/>
    <w:rsid w:val="00197B8F"/>
    <w:rsid w:val="00197C2B"/>
    <w:rsid w:val="001A025A"/>
    <w:rsid w:val="001A0C87"/>
    <w:rsid w:val="001A0EEC"/>
    <w:rsid w:val="001A17C7"/>
    <w:rsid w:val="001A187D"/>
    <w:rsid w:val="001A1B66"/>
    <w:rsid w:val="001A1E04"/>
    <w:rsid w:val="001A1FF1"/>
    <w:rsid w:val="001A20D7"/>
    <w:rsid w:val="001A279C"/>
    <w:rsid w:val="001A2AFA"/>
    <w:rsid w:val="001A32A8"/>
    <w:rsid w:val="001A33FE"/>
    <w:rsid w:val="001A3CCD"/>
    <w:rsid w:val="001A4E99"/>
    <w:rsid w:val="001A5151"/>
    <w:rsid w:val="001A5536"/>
    <w:rsid w:val="001A562D"/>
    <w:rsid w:val="001A5696"/>
    <w:rsid w:val="001A56F8"/>
    <w:rsid w:val="001A5DF3"/>
    <w:rsid w:val="001A61CA"/>
    <w:rsid w:val="001A72B0"/>
    <w:rsid w:val="001A76A8"/>
    <w:rsid w:val="001A7C02"/>
    <w:rsid w:val="001A7CC5"/>
    <w:rsid w:val="001B00E1"/>
    <w:rsid w:val="001B03A0"/>
    <w:rsid w:val="001B0653"/>
    <w:rsid w:val="001B0A6A"/>
    <w:rsid w:val="001B0D6A"/>
    <w:rsid w:val="001B1AD7"/>
    <w:rsid w:val="001B21C6"/>
    <w:rsid w:val="001B2D45"/>
    <w:rsid w:val="001B2F40"/>
    <w:rsid w:val="001B309F"/>
    <w:rsid w:val="001B31C1"/>
    <w:rsid w:val="001B31C3"/>
    <w:rsid w:val="001B33AA"/>
    <w:rsid w:val="001B3729"/>
    <w:rsid w:val="001B458E"/>
    <w:rsid w:val="001B4FD3"/>
    <w:rsid w:val="001B500C"/>
    <w:rsid w:val="001B5115"/>
    <w:rsid w:val="001B5934"/>
    <w:rsid w:val="001B5BE8"/>
    <w:rsid w:val="001B63EC"/>
    <w:rsid w:val="001B6460"/>
    <w:rsid w:val="001B68C0"/>
    <w:rsid w:val="001B6DFD"/>
    <w:rsid w:val="001B7298"/>
    <w:rsid w:val="001B76B4"/>
    <w:rsid w:val="001B7839"/>
    <w:rsid w:val="001B7B59"/>
    <w:rsid w:val="001B7F7F"/>
    <w:rsid w:val="001C0330"/>
    <w:rsid w:val="001C0649"/>
    <w:rsid w:val="001C07B0"/>
    <w:rsid w:val="001C108C"/>
    <w:rsid w:val="001C17A6"/>
    <w:rsid w:val="001C19C2"/>
    <w:rsid w:val="001C234D"/>
    <w:rsid w:val="001C2468"/>
    <w:rsid w:val="001C27AC"/>
    <w:rsid w:val="001C2E4E"/>
    <w:rsid w:val="001C32ED"/>
    <w:rsid w:val="001C3315"/>
    <w:rsid w:val="001C376A"/>
    <w:rsid w:val="001C3BD5"/>
    <w:rsid w:val="001C3D4E"/>
    <w:rsid w:val="001C401A"/>
    <w:rsid w:val="001C4657"/>
    <w:rsid w:val="001C4D2B"/>
    <w:rsid w:val="001C4D97"/>
    <w:rsid w:val="001C507B"/>
    <w:rsid w:val="001C5BD5"/>
    <w:rsid w:val="001C6758"/>
    <w:rsid w:val="001C6E20"/>
    <w:rsid w:val="001C7D44"/>
    <w:rsid w:val="001C7E9D"/>
    <w:rsid w:val="001D0549"/>
    <w:rsid w:val="001D0AE9"/>
    <w:rsid w:val="001D1764"/>
    <w:rsid w:val="001D1A0A"/>
    <w:rsid w:val="001D1D6A"/>
    <w:rsid w:val="001D2564"/>
    <w:rsid w:val="001D2668"/>
    <w:rsid w:val="001D3088"/>
    <w:rsid w:val="001D3943"/>
    <w:rsid w:val="001D3BC0"/>
    <w:rsid w:val="001D4993"/>
    <w:rsid w:val="001D4A8E"/>
    <w:rsid w:val="001D50EE"/>
    <w:rsid w:val="001D515D"/>
    <w:rsid w:val="001D51E7"/>
    <w:rsid w:val="001D521D"/>
    <w:rsid w:val="001D5753"/>
    <w:rsid w:val="001D594D"/>
    <w:rsid w:val="001D5F5C"/>
    <w:rsid w:val="001D60BD"/>
    <w:rsid w:val="001D6199"/>
    <w:rsid w:val="001D67BA"/>
    <w:rsid w:val="001D6859"/>
    <w:rsid w:val="001D70D4"/>
    <w:rsid w:val="001D7136"/>
    <w:rsid w:val="001D7216"/>
    <w:rsid w:val="001D787C"/>
    <w:rsid w:val="001D794B"/>
    <w:rsid w:val="001D7EEF"/>
    <w:rsid w:val="001E026D"/>
    <w:rsid w:val="001E02FA"/>
    <w:rsid w:val="001E0405"/>
    <w:rsid w:val="001E0BD6"/>
    <w:rsid w:val="001E1564"/>
    <w:rsid w:val="001E1805"/>
    <w:rsid w:val="001E1829"/>
    <w:rsid w:val="001E1A2F"/>
    <w:rsid w:val="001E1DA0"/>
    <w:rsid w:val="001E1E64"/>
    <w:rsid w:val="001E21C2"/>
    <w:rsid w:val="001E26A3"/>
    <w:rsid w:val="001E28A9"/>
    <w:rsid w:val="001E291F"/>
    <w:rsid w:val="001E300A"/>
    <w:rsid w:val="001E362A"/>
    <w:rsid w:val="001E3F68"/>
    <w:rsid w:val="001E454D"/>
    <w:rsid w:val="001E4827"/>
    <w:rsid w:val="001E500A"/>
    <w:rsid w:val="001E53AF"/>
    <w:rsid w:val="001E5A0D"/>
    <w:rsid w:val="001E5A10"/>
    <w:rsid w:val="001E613E"/>
    <w:rsid w:val="001E6AE1"/>
    <w:rsid w:val="001E6C6A"/>
    <w:rsid w:val="001E7A76"/>
    <w:rsid w:val="001F02E6"/>
    <w:rsid w:val="001F044D"/>
    <w:rsid w:val="001F05E8"/>
    <w:rsid w:val="001F0CE9"/>
    <w:rsid w:val="001F0D0A"/>
    <w:rsid w:val="001F0F2D"/>
    <w:rsid w:val="001F1021"/>
    <w:rsid w:val="001F1B57"/>
    <w:rsid w:val="001F23AB"/>
    <w:rsid w:val="001F2489"/>
    <w:rsid w:val="001F2BBA"/>
    <w:rsid w:val="001F2EE9"/>
    <w:rsid w:val="001F3785"/>
    <w:rsid w:val="001F3854"/>
    <w:rsid w:val="001F4406"/>
    <w:rsid w:val="001F615D"/>
    <w:rsid w:val="001F63FE"/>
    <w:rsid w:val="001F64D2"/>
    <w:rsid w:val="001F65AB"/>
    <w:rsid w:val="001F6718"/>
    <w:rsid w:val="001F725B"/>
    <w:rsid w:val="001F793B"/>
    <w:rsid w:val="001F7A5A"/>
    <w:rsid w:val="001F7CE6"/>
    <w:rsid w:val="002005EA"/>
    <w:rsid w:val="002006A4"/>
    <w:rsid w:val="00200C43"/>
    <w:rsid w:val="00201048"/>
    <w:rsid w:val="002010CC"/>
    <w:rsid w:val="0020111E"/>
    <w:rsid w:val="00201385"/>
    <w:rsid w:val="00201DF3"/>
    <w:rsid w:val="00201EBD"/>
    <w:rsid w:val="002023BB"/>
    <w:rsid w:val="00202708"/>
    <w:rsid w:val="0020277F"/>
    <w:rsid w:val="00203B9E"/>
    <w:rsid w:val="002046A5"/>
    <w:rsid w:val="00204BDD"/>
    <w:rsid w:val="00204C5A"/>
    <w:rsid w:val="00205194"/>
    <w:rsid w:val="00205FFE"/>
    <w:rsid w:val="002065ED"/>
    <w:rsid w:val="0020673F"/>
    <w:rsid w:val="00206C80"/>
    <w:rsid w:val="00206C9B"/>
    <w:rsid w:val="00207160"/>
    <w:rsid w:val="00207531"/>
    <w:rsid w:val="00207B45"/>
    <w:rsid w:val="00207DBA"/>
    <w:rsid w:val="00210015"/>
    <w:rsid w:val="0021100C"/>
    <w:rsid w:val="002118D4"/>
    <w:rsid w:val="00211A91"/>
    <w:rsid w:val="00211D57"/>
    <w:rsid w:val="002123BC"/>
    <w:rsid w:val="002134D3"/>
    <w:rsid w:val="0021410B"/>
    <w:rsid w:val="00214914"/>
    <w:rsid w:val="00214A2A"/>
    <w:rsid w:val="00214BFE"/>
    <w:rsid w:val="00214C81"/>
    <w:rsid w:val="00214C8F"/>
    <w:rsid w:val="002152DC"/>
    <w:rsid w:val="0021532D"/>
    <w:rsid w:val="002156E1"/>
    <w:rsid w:val="00215EEC"/>
    <w:rsid w:val="0021659B"/>
    <w:rsid w:val="00216CBC"/>
    <w:rsid w:val="00217531"/>
    <w:rsid w:val="00217DCC"/>
    <w:rsid w:val="00217E1B"/>
    <w:rsid w:val="002205CA"/>
    <w:rsid w:val="002205F9"/>
    <w:rsid w:val="002205FB"/>
    <w:rsid w:val="002219E3"/>
    <w:rsid w:val="00221B7B"/>
    <w:rsid w:val="00222077"/>
    <w:rsid w:val="00222237"/>
    <w:rsid w:val="00222362"/>
    <w:rsid w:val="00222BCC"/>
    <w:rsid w:val="00222D9E"/>
    <w:rsid w:val="00222E9E"/>
    <w:rsid w:val="00222FBA"/>
    <w:rsid w:val="00223422"/>
    <w:rsid w:val="00223A95"/>
    <w:rsid w:val="00223C22"/>
    <w:rsid w:val="00223D6E"/>
    <w:rsid w:val="002241B3"/>
    <w:rsid w:val="00225013"/>
    <w:rsid w:val="0022533A"/>
    <w:rsid w:val="00225F62"/>
    <w:rsid w:val="002260BC"/>
    <w:rsid w:val="002263B1"/>
    <w:rsid w:val="002265D1"/>
    <w:rsid w:val="002267FE"/>
    <w:rsid w:val="00226ED4"/>
    <w:rsid w:val="002277D5"/>
    <w:rsid w:val="002308A4"/>
    <w:rsid w:val="00230A16"/>
    <w:rsid w:val="00231B85"/>
    <w:rsid w:val="00231C77"/>
    <w:rsid w:val="00231EC8"/>
    <w:rsid w:val="0023220E"/>
    <w:rsid w:val="00232A2B"/>
    <w:rsid w:val="00233003"/>
    <w:rsid w:val="00233DA1"/>
    <w:rsid w:val="0023416C"/>
    <w:rsid w:val="002342E9"/>
    <w:rsid w:val="002347B0"/>
    <w:rsid w:val="00234EEC"/>
    <w:rsid w:val="0023708D"/>
    <w:rsid w:val="002371EE"/>
    <w:rsid w:val="00237DF4"/>
    <w:rsid w:val="00237FC7"/>
    <w:rsid w:val="0024160C"/>
    <w:rsid w:val="002420C0"/>
    <w:rsid w:val="002421F6"/>
    <w:rsid w:val="00242ACC"/>
    <w:rsid w:val="0024326F"/>
    <w:rsid w:val="002439F6"/>
    <w:rsid w:val="00243D4A"/>
    <w:rsid w:val="00243F10"/>
    <w:rsid w:val="002447F4"/>
    <w:rsid w:val="00244B6D"/>
    <w:rsid w:val="00244CC1"/>
    <w:rsid w:val="002451BD"/>
    <w:rsid w:val="00245E09"/>
    <w:rsid w:val="00246174"/>
    <w:rsid w:val="00247548"/>
    <w:rsid w:val="00247565"/>
    <w:rsid w:val="00247573"/>
    <w:rsid w:val="002475C8"/>
    <w:rsid w:val="002479FD"/>
    <w:rsid w:val="00247EC1"/>
    <w:rsid w:val="002508E0"/>
    <w:rsid w:val="00251224"/>
    <w:rsid w:val="002513DA"/>
    <w:rsid w:val="00251B47"/>
    <w:rsid w:val="00252172"/>
    <w:rsid w:val="0025241C"/>
    <w:rsid w:val="0025292B"/>
    <w:rsid w:val="00252B2D"/>
    <w:rsid w:val="00252B7B"/>
    <w:rsid w:val="002531D5"/>
    <w:rsid w:val="002533DA"/>
    <w:rsid w:val="00254580"/>
    <w:rsid w:val="00254B0B"/>
    <w:rsid w:val="00254EE6"/>
    <w:rsid w:val="00255210"/>
    <w:rsid w:val="002552DA"/>
    <w:rsid w:val="00255529"/>
    <w:rsid w:val="00255A7B"/>
    <w:rsid w:val="0025636B"/>
    <w:rsid w:val="00257221"/>
    <w:rsid w:val="00257305"/>
    <w:rsid w:val="00257722"/>
    <w:rsid w:val="00257973"/>
    <w:rsid w:val="00260834"/>
    <w:rsid w:val="00260C8D"/>
    <w:rsid w:val="00260D9A"/>
    <w:rsid w:val="002614DD"/>
    <w:rsid w:val="00261B2A"/>
    <w:rsid w:val="00261C0A"/>
    <w:rsid w:val="00261FE2"/>
    <w:rsid w:val="0026291A"/>
    <w:rsid w:val="00263168"/>
    <w:rsid w:val="00263312"/>
    <w:rsid w:val="002633B5"/>
    <w:rsid w:val="0026344E"/>
    <w:rsid w:val="00264380"/>
    <w:rsid w:val="00264728"/>
    <w:rsid w:val="00264B44"/>
    <w:rsid w:val="002666DF"/>
    <w:rsid w:val="00266D2B"/>
    <w:rsid w:val="00266D2F"/>
    <w:rsid w:val="00266F84"/>
    <w:rsid w:val="00267388"/>
    <w:rsid w:val="002674BB"/>
    <w:rsid w:val="00270868"/>
    <w:rsid w:val="00271A39"/>
    <w:rsid w:val="00271CDD"/>
    <w:rsid w:val="00271F4D"/>
    <w:rsid w:val="002726E2"/>
    <w:rsid w:val="00272E77"/>
    <w:rsid w:val="00273766"/>
    <w:rsid w:val="00273D17"/>
    <w:rsid w:val="00273D2D"/>
    <w:rsid w:val="00273F16"/>
    <w:rsid w:val="0027405E"/>
    <w:rsid w:val="002740A8"/>
    <w:rsid w:val="00274174"/>
    <w:rsid w:val="002741F4"/>
    <w:rsid w:val="00274303"/>
    <w:rsid w:val="00274918"/>
    <w:rsid w:val="00274F82"/>
    <w:rsid w:val="00275407"/>
    <w:rsid w:val="0027579C"/>
    <w:rsid w:val="00275DF2"/>
    <w:rsid w:val="00276019"/>
    <w:rsid w:val="002774C9"/>
    <w:rsid w:val="00277531"/>
    <w:rsid w:val="0028075B"/>
    <w:rsid w:val="00280BFC"/>
    <w:rsid w:val="00281847"/>
    <w:rsid w:val="00281ACC"/>
    <w:rsid w:val="00281BE7"/>
    <w:rsid w:val="002822DE"/>
    <w:rsid w:val="002826D6"/>
    <w:rsid w:val="0028313A"/>
    <w:rsid w:val="00283160"/>
    <w:rsid w:val="002831EC"/>
    <w:rsid w:val="00283375"/>
    <w:rsid w:val="0028380A"/>
    <w:rsid w:val="00283D54"/>
    <w:rsid w:val="00283FDA"/>
    <w:rsid w:val="00284001"/>
    <w:rsid w:val="0028496C"/>
    <w:rsid w:val="00284C90"/>
    <w:rsid w:val="00285440"/>
    <w:rsid w:val="002854D6"/>
    <w:rsid w:val="00286189"/>
    <w:rsid w:val="00286AE5"/>
    <w:rsid w:val="002877C1"/>
    <w:rsid w:val="002877F8"/>
    <w:rsid w:val="002878F2"/>
    <w:rsid w:val="0028793E"/>
    <w:rsid w:val="002879D4"/>
    <w:rsid w:val="00287A1F"/>
    <w:rsid w:val="00287B9C"/>
    <w:rsid w:val="00287EAD"/>
    <w:rsid w:val="00290298"/>
    <w:rsid w:val="0029034E"/>
    <w:rsid w:val="002910AE"/>
    <w:rsid w:val="00291531"/>
    <w:rsid w:val="00291A57"/>
    <w:rsid w:val="002922C8"/>
    <w:rsid w:val="002927B7"/>
    <w:rsid w:val="002929CE"/>
    <w:rsid w:val="00293025"/>
    <w:rsid w:val="00293511"/>
    <w:rsid w:val="00293590"/>
    <w:rsid w:val="0029373D"/>
    <w:rsid w:val="00293824"/>
    <w:rsid w:val="00293A50"/>
    <w:rsid w:val="00293AE6"/>
    <w:rsid w:val="00295D80"/>
    <w:rsid w:val="00296E52"/>
    <w:rsid w:val="00297033"/>
    <w:rsid w:val="00297EF0"/>
    <w:rsid w:val="002A0097"/>
    <w:rsid w:val="002A05F0"/>
    <w:rsid w:val="002A1307"/>
    <w:rsid w:val="002A19B2"/>
    <w:rsid w:val="002A257D"/>
    <w:rsid w:val="002A2BD3"/>
    <w:rsid w:val="002A2E29"/>
    <w:rsid w:val="002A303C"/>
    <w:rsid w:val="002A3144"/>
    <w:rsid w:val="002A4747"/>
    <w:rsid w:val="002A4766"/>
    <w:rsid w:val="002A51FE"/>
    <w:rsid w:val="002A5915"/>
    <w:rsid w:val="002A59E7"/>
    <w:rsid w:val="002A5B0E"/>
    <w:rsid w:val="002A5E20"/>
    <w:rsid w:val="002A5E48"/>
    <w:rsid w:val="002A6849"/>
    <w:rsid w:val="002A69A5"/>
    <w:rsid w:val="002A75ED"/>
    <w:rsid w:val="002A7727"/>
    <w:rsid w:val="002A7734"/>
    <w:rsid w:val="002A7BED"/>
    <w:rsid w:val="002A7D00"/>
    <w:rsid w:val="002A7DC7"/>
    <w:rsid w:val="002A7F48"/>
    <w:rsid w:val="002B03F1"/>
    <w:rsid w:val="002B142D"/>
    <w:rsid w:val="002B15A5"/>
    <w:rsid w:val="002B200D"/>
    <w:rsid w:val="002B2958"/>
    <w:rsid w:val="002B2A78"/>
    <w:rsid w:val="002B318E"/>
    <w:rsid w:val="002B3460"/>
    <w:rsid w:val="002B3B1D"/>
    <w:rsid w:val="002B4060"/>
    <w:rsid w:val="002B45AB"/>
    <w:rsid w:val="002B45B6"/>
    <w:rsid w:val="002B497E"/>
    <w:rsid w:val="002B4B01"/>
    <w:rsid w:val="002B4C1C"/>
    <w:rsid w:val="002B4DDB"/>
    <w:rsid w:val="002B587D"/>
    <w:rsid w:val="002B5B66"/>
    <w:rsid w:val="002B5BF7"/>
    <w:rsid w:val="002B6964"/>
    <w:rsid w:val="002B7447"/>
    <w:rsid w:val="002B779B"/>
    <w:rsid w:val="002B7827"/>
    <w:rsid w:val="002B7CE0"/>
    <w:rsid w:val="002B7FA9"/>
    <w:rsid w:val="002B7FF6"/>
    <w:rsid w:val="002C0342"/>
    <w:rsid w:val="002C0A2A"/>
    <w:rsid w:val="002C0A36"/>
    <w:rsid w:val="002C0D8D"/>
    <w:rsid w:val="002C0FE2"/>
    <w:rsid w:val="002C1217"/>
    <w:rsid w:val="002C1899"/>
    <w:rsid w:val="002C2AB2"/>
    <w:rsid w:val="002C2B7E"/>
    <w:rsid w:val="002C3DCD"/>
    <w:rsid w:val="002C3F27"/>
    <w:rsid w:val="002C42B7"/>
    <w:rsid w:val="002C46BD"/>
    <w:rsid w:val="002C4804"/>
    <w:rsid w:val="002C4B78"/>
    <w:rsid w:val="002C53AB"/>
    <w:rsid w:val="002C547D"/>
    <w:rsid w:val="002C58AB"/>
    <w:rsid w:val="002C5DDF"/>
    <w:rsid w:val="002C60C7"/>
    <w:rsid w:val="002C6252"/>
    <w:rsid w:val="002C658F"/>
    <w:rsid w:val="002C6724"/>
    <w:rsid w:val="002C68BE"/>
    <w:rsid w:val="002C6F2A"/>
    <w:rsid w:val="002C7064"/>
    <w:rsid w:val="002C7749"/>
    <w:rsid w:val="002C7A0A"/>
    <w:rsid w:val="002C7C95"/>
    <w:rsid w:val="002C7E09"/>
    <w:rsid w:val="002C7FAB"/>
    <w:rsid w:val="002D0094"/>
    <w:rsid w:val="002D09DB"/>
    <w:rsid w:val="002D17C3"/>
    <w:rsid w:val="002D203C"/>
    <w:rsid w:val="002D2A67"/>
    <w:rsid w:val="002D2E48"/>
    <w:rsid w:val="002D31F3"/>
    <w:rsid w:val="002D35C3"/>
    <w:rsid w:val="002D35FE"/>
    <w:rsid w:val="002D3844"/>
    <w:rsid w:val="002D3CA7"/>
    <w:rsid w:val="002D4615"/>
    <w:rsid w:val="002D475A"/>
    <w:rsid w:val="002D4F9C"/>
    <w:rsid w:val="002D5D80"/>
    <w:rsid w:val="002D6589"/>
    <w:rsid w:val="002D73F5"/>
    <w:rsid w:val="002D749E"/>
    <w:rsid w:val="002D758A"/>
    <w:rsid w:val="002D7B63"/>
    <w:rsid w:val="002E029E"/>
    <w:rsid w:val="002E0675"/>
    <w:rsid w:val="002E0789"/>
    <w:rsid w:val="002E07C1"/>
    <w:rsid w:val="002E0BD9"/>
    <w:rsid w:val="002E0F69"/>
    <w:rsid w:val="002E105C"/>
    <w:rsid w:val="002E123C"/>
    <w:rsid w:val="002E12DB"/>
    <w:rsid w:val="002E177E"/>
    <w:rsid w:val="002E29CD"/>
    <w:rsid w:val="002E3385"/>
    <w:rsid w:val="002E4111"/>
    <w:rsid w:val="002E4709"/>
    <w:rsid w:val="002E520E"/>
    <w:rsid w:val="002E54FE"/>
    <w:rsid w:val="002E5567"/>
    <w:rsid w:val="002E5BA5"/>
    <w:rsid w:val="002E5ECA"/>
    <w:rsid w:val="002E6223"/>
    <w:rsid w:val="002E6856"/>
    <w:rsid w:val="002E6A5D"/>
    <w:rsid w:val="002E70B3"/>
    <w:rsid w:val="002E78C6"/>
    <w:rsid w:val="002E7DD7"/>
    <w:rsid w:val="002F0CE6"/>
    <w:rsid w:val="002F0F67"/>
    <w:rsid w:val="002F101B"/>
    <w:rsid w:val="002F145D"/>
    <w:rsid w:val="002F1621"/>
    <w:rsid w:val="002F1ED2"/>
    <w:rsid w:val="002F2049"/>
    <w:rsid w:val="002F28D1"/>
    <w:rsid w:val="002F298A"/>
    <w:rsid w:val="002F2C87"/>
    <w:rsid w:val="002F3433"/>
    <w:rsid w:val="002F3705"/>
    <w:rsid w:val="002F387D"/>
    <w:rsid w:val="002F3896"/>
    <w:rsid w:val="002F3B0A"/>
    <w:rsid w:val="002F439E"/>
    <w:rsid w:val="002F4A83"/>
    <w:rsid w:val="002F5EBD"/>
    <w:rsid w:val="002F60CB"/>
    <w:rsid w:val="002F6C20"/>
    <w:rsid w:val="002F77CF"/>
    <w:rsid w:val="002F7C4C"/>
    <w:rsid w:val="002F7E06"/>
    <w:rsid w:val="002F7F86"/>
    <w:rsid w:val="00300047"/>
    <w:rsid w:val="003002EF"/>
    <w:rsid w:val="00300573"/>
    <w:rsid w:val="003007D6"/>
    <w:rsid w:val="00300A5B"/>
    <w:rsid w:val="00300C32"/>
    <w:rsid w:val="00300EB1"/>
    <w:rsid w:val="00301953"/>
    <w:rsid w:val="00301BD1"/>
    <w:rsid w:val="00301D1A"/>
    <w:rsid w:val="00302392"/>
    <w:rsid w:val="0030242E"/>
    <w:rsid w:val="003032DB"/>
    <w:rsid w:val="00303651"/>
    <w:rsid w:val="0030383F"/>
    <w:rsid w:val="00303A21"/>
    <w:rsid w:val="00304552"/>
    <w:rsid w:val="003045AA"/>
    <w:rsid w:val="00304854"/>
    <w:rsid w:val="00305482"/>
    <w:rsid w:val="00305D1F"/>
    <w:rsid w:val="003065C5"/>
    <w:rsid w:val="00306822"/>
    <w:rsid w:val="00306E63"/>
    <w:rsid w:val="003101AF"/>
    <w:rsid w:val="00310A4E"/>
    <w:rsid w:val="00310BB4"/>
    <w:rsid w:val="00310BC2"/>
    <w:rsid w:val="0031153D"/>
    <w:rsid w:val="003118EC"/>
    <w:rsid w:val="003118F2"/>
    <w:rsid w:val="0031260E"/>
    <w:rsid w:val="0031335A"/>
    <w:rsid w:val="003135B0"/>
    <w:rsid w:val="00313674"/>
    <w:rsid w:val="00314046"/>
    <w:rsid w:val="0031419F"/>
    <w:rsid w:val="00314B5F"/>
    <w:rsid w:val="00314C22"/>
    <w:rsid w:val="00314C4B"/>
    <w:rsid w:val="00314CAE"/>
    <w:rsid w:val="00314D69"/>
    <w:rsid w:val="00314EC3"/>
    <w:rsid w:val="0031590C"/>
    <w:rsid w:val="00315AA7"/>
    <w:rsid w:val="003160E6"/>
    <w:rsid w:val="00317108"/>
    <w:rsid w:val="00317149"/>
    <w:rsid w:val="00317D3B"/>
    <w:rsid w:val="00320903"/>
    <w:rsid w:val="00320BC8"/>
    <w:rsid w:val="00320DB9"/>
    <w:rsid w:val="0032253A"/>
    <w:rsid w:val="00323F12"/>
    <w:rsid w:val="0032458E"/>
    <w:rsid w:val="003248AB"/>
    <w:rsid w:val="00324AAB"/>
    <w:rsid w:val="00324B02"/>
    <w:rsid w:val="00325CC8"/>
    <w:rsid w:val="003260D2"/>
    <w:rsid w:val="00326312"/>
    <w:rsid w:val="003265BA"/>
    <w:rsid w:val="0032664E"/>
    <w:rsid w:val="00326D47"/>
    <w:rsid w:val="0032728A"/>
    <w:rsid w:val="003277AC"/>
    <w:rsid w:val="00327853"/>
    <w:rsid w:val="00327C87"/>
    <w:rsid w:val="0033090D"/>
    <w:rsid w:val="00330AB9"/>
    <w:rsid w:val="00331928"/>
    <w:rsid w:val="00331DC5"/>
    <w:rsid w:val="00332025"/>
    <w:rsid w:val="00332C34"/>
    <w:rsid w:val="00333067"/>
    <w:rsid w:val="003339A6"/>
    <w:rsid w:val="00333FCC"/>
    <w:rsid w:val="003341F0"/>
    <w:rsid w:val="003344B6"/>
    <w:rsid w:val="00334C74"/>
    <w:rsid w:val="00334CCF"/>
    <w:rsid w:val="00334FF0"/>
    <w:rsid w:val="00335189"/>
    <w:rsid w:val="00335EF0"/>
    <w:rsid w:val="00337019"/>
    <w:rsid w:val="00337278"/>
    <w:rsid w:val="00340126"/>
    <w:rsid w:val="0034036D"/>
    <w:rsid w:val="003403C9"/>
    <w:rsid w:val="0034048A"/>
    <w:rsid w:val="003409BE"/>
    <w:rsid w:val="003417F7"/>
    <w:rsid w:val="00341D45"/>
    <w:rsid w:val="003426BF"/>
    <w:rsid w:val="003429BE"/>
    <w:rsid w:val="0034301C"/>
    <w:rsid w:val="00343686"/>
    <w:rsid w:val="003443F4"/>
    <w:rsid w:val="00344B48"/>
    <w:rsid w:val="0034556A"/>
    <w:rsid w:val="0034585C"/>
    <w:rsid w:val="00345D0D"/>
    <w:rsid w:val="003465C5"/>
    <w:rsid w:val="00346C7E"/>
    <w:rsid w:val="00346D71"/>
    <w:rsid w:val="0034745B"/>
    <w:rsid w:val="00347674"/>
    <w:rsid w:val="00347897"/>
    <w:rsid w:val="0035018C"/>
    <w:rsid w:val="0035022D"/>
    <w:rsid w:val="0035059A"/>
    <w:rsid w:val="00350602"/>
    <w:rsid w:val="003511BB"/>
    <w:rsid w:val="0035146F"/>
    <w:rsid w:val="003515A0"/>
    <w:rsid w:val="00351703"/>
    <w:rsid w:val="00352599"/>
    <w:rsid w:val="00353428"/>
    <w:rsid w:val="00353908"/>
    <w:rsid w:val="00353A17"/>
    <w:rsid w:val="0035425B"/>
    <w:rsid w:val="00354FB0"/>
    <w:rsid w:val="00355237"/>
    <w:rsid w:val="003553FA"/>
    <w:rsid w:val="003557CD"/>
    <w:rsid w:val="00355966"/>
    <w:rsid w:val="003568FA"/>
    <w:rsid w:val="00356EF2"/>
    <w:rsid w:val="00357031"/>
    <w:rsid w:val="00357384"/>
    <w:rsid w:val="00357670"/>
    <w:rsid w:val="00357DC6"/>
    <w:rsid w:val="003609E2"/>
    <w:rsid w:val="00361F92"/>
    <w:rsid w:val="003621CD"/>
    <w:rsid w:val="0036293C"/>
    <w:rsid w:val="00362EAE"/>
    <w:rsid w:val="003635CB"/>
    <w:rsid w:val="00363625"/>
    <w:rsid w:val="00363BC9"/>
    <w:rsid w:val="00363EC3"/>
    <w:rsid w:val="003648F4"/>
    <w:rsid w:val="00364E2E"/>
    <w:rsid w:val="00364FFB"/>
    <w:rsid w:val="00365914"/>
    <w:rsid w:val="00365A01"/>
    <w:rsid w:val="00365DAB"/>
    <w:rsid w:val="00365E4F"/>
    <w:rsid w:val="00366232"/>
    <w:rsid w:val="003662B3"/>
    <w:rsid w:val="0036670F"/>
    <w:rsid w:val="0036671C"/>
    <w:rsid w:val="00366997"/>
    <w:rsid w:val="0037004B"/>
    <w:rsid w:val="003701A1"/>
    <w:rsid w:val="00370490"/>
    <w:rsid w:val="00370621"/>
    <w:rsid w:val="00370AE3"/>
    <w:rsid w:val="00370F0F"/>
    <w:rsid w:val="00372D2C"/>
    <w:rsid w:val="00372E3E"/>
    <w:rsid w:val="00372E55"/>
    <w:rsid w:val="00373342"/>
    <w:rsid w:val="00373B0C"/>
    <w:rsid w:val="00374434"/>
    <w:rsid w:val="0037462D"/>
    <w:rsid w:val="003747DF"/>
    <w:rsid w:val="00374EFE"/>
    <w:rsid w:val="00375325"/>
    <w:rsid w:val="00375C9B"/>
    <w:rsid w:val="00375F78"/>
    <w:rsid w:val="00376172"/>
    <w:rsid w:val="003765BC"/>
    <w:rsid w:val="00376CBF"/>
    <w:rsid w:val="00376FFA"/>
    <w:rsid w:val="0037705A"/>
    <w:rsid w:val="003777A5"/>
    <w:rsid w:val="00377851"/>
    <w:rsid w:val="00377D2A"/>
    <w:rsid w:val="00380A0E"/>
    <w:rsid w:val="00380ED0"/>
    <w:rsid w:val="00381102"/>
    <w:rsid w:val="0038153E"/>
    <w:rsid w:val="00381802"/>
    <w:rsid w:val="003819F0"/>
    <w:rsid w:val="00381BEB"/>
    <w:rsid w:val="00381C98"/>
    <w:rsid w:val="00381F99"/>
    <w:rsid w:val="0038201B"/>
    <w:rsid w:val="0038206E"/>
    <w:rsid w:val="0038236F"/>
    <w:rsid w:val="00382383"/>
    <w:rsid w:val="00382509"/>
    <w:rsid w:val="00382B94"/>
    <w:rsid w:val="00382C64"/>
    <w:rsid w:val="003831D0"/>
    <w:rsid w:val="00383212"/>
    <w:rsid w:val="00383878"/>
    <w:rsid w:val="00384B90"/>
    <w:rsid w:val="00384E47"/>
    <w:rsid w:val="00384EB3"/>
    <w:rsid w:val="00384EB6"/>
    <w:rsid w:val="00385C35"/>
    <w:rsid w:val="00386F5E"/>
    <w:rsid w:val="003870AC"/>
    <w:rsid w:val="003871FC"/>
    <w:rsid w:val="00387428"/>
    <w:rsid w:val="00387F9A"/>
    <w:rsid w:val="0039084F"/>
    <w:rsid w:val="00390940"/>
    <w:rsid w:val="003912D8"/>
    <w:rsid w:val="00391D57"/>
    <w:rsid w:val="00392E37"/>
    <w:rsid w:val="003937F2"/>
    <w:rsid w:val="0039396E"/>
    <w:rsid w:val="00394B3C"/>
    <w:rsid w:val="00394B96"/>
    <w:rsid w:val="003950A8"/>
    <w:rsid w:val="00395225"/>
    <w:rsid w:val="00395558"/>
    <w:rsid w:val="00395644"/>
    <w:rsid w:val="003960C2"/>
    <w:rsid w:val="003963DA"/>
    <w:rsid w:val="003A0473"/>
    <w:rsid w:val="003A04DB"/>
    <w:rsid w:val="003A0C72"/>
    <w:rsid w:val="003A11A0"/>
    <w:rsid w:val="003A24DF"/>
    <w:rsid w:val="003A26D5"/>
    <w:rsid w:val="003A36F0"/>
    <w:rsid w:val="003A3807"/>
    <w:rsid w:val="003A3B80"/>
    <w:rsid w:val="003A3D25"/>
    <w:rsid w:val="003A4178"/>
    <w:rsid w:val="003A423A"/>
    <w:rsid w:val="003A4445"/>
    <w:rsid w:val="003A446C"/>
    <w:rsid w:val="003A4936"/>
    <w:rsid w:val="003A4C3C"/>
    <w:rsid w:val="003A4DC4"/>
    <w:rsid w:val="003A4FED"/>
    <w:rsid w:val="003A5673"/>
    <w:rsid w:val="003A5B54"/>
    <w:rsid w:val="003A5E17"/>
    <w:rsid w:val="003A6512"/>
    <w:rsid w:val="003A70C9"/>
    <w:rsid w:val="003A732B"/>
    <w:rsid w:val="003B0DBC"/>
    <w:rsid w:val="003B1039"/>
    <w:rsid w:val="003B10ED"/>
    <w:rsid w:val="003B14AA"/>
    <w:rsid w:val="003B2005"/>
    <w:rsid w:val="003B2787"/>
    <w:rsid w:val="003B2D85"/>
    <w:rsid w:val="003B2E8E"/>
    <w:rsid w:val="003B3F64"/>
    <w:rsid w:val="003B46B0"/>
    <w:rsid w:val="003B4C34"/>
    <w:rsid w:val="003B5F01"/>
    <w:rsid w:val="003B7205"/>
    <w:rsid w:val="003B79BA"/>
    <w:rsid w:val="003B7A3B"/>
    <w:rsid w:val="003B7A7B"/>
    <w:rsid w:val="003B7E1B"/>
    <w:rsid w:val="003B7F74"/>
    <w:rsid w:val="003C0033"/>
    <w:rsid w:val="003C0A5A"/>
    <w:rsid w:val="003C142E"/>
    <w:rsid w:val="003C143C"/>
    <w:rsid w:val="003C14FE"/>
    <w:rsid w:val="003C150A"/>
    <w:rsid w:val="003C1DE4"/>
    <w:rsid w:val="003C213A"/>
    <w:rsid w:val="003C3176"/>
    <w:rsid w:val="003C31D4"/>
    <w:rsid w:val="003C34C0"/>
    <w:rsid w:val="003C3843"/>
    <w:rsid w:val="003C39BC"/>
    <w:rsid w:val="003C42DF"/>
    <w:rsid w:val="003C470C"/>
    <w:rsid w:val="003C5E77"/>
    <w:rsid w:val="003C5EEE"/>
    <w:rsid w:val="003C6234"/>
    <w:rsid w:val="003C6747"/>
    <w:rsid w:val="003C6872"/>
    <w:rsid w:val="003C7295"/>
    <w:rsid w:val="003C740E"/>
    <w:rsid w:val="003C7C95"/>
    <w:rsid w:val="003D07BB"/>
    <w:rsid w:val="003D1018"/>
    <w:rsid w:val="003D12B9"/>
    <w:rsid w:val="003D1662"/>
    <w:rsid w:val="003D1A4A"/>
    <w:rsid w:val="003D1E22"/>
    <w:rsid w:val="003D1E64"/>
    <w:rsid w:val="003D225F"/>
    <w:rsid w:val="003D2561"/>
    <w:rsid w:val="003D29DE"/>
    <w:rsid w:val="003D2EB3"/>
    <w:rsid w:val="003D3C17"/>
    <w:rsid w:val="003D3F92"/>
    <w:rsid w:val="003D447A"/>
    <w:rsid w:val="003D4C0C"/>
    <w:rsid w:val="003D4F95"/>
    <w:rsid w:val="003D5490"/>
    <w:rsid w:val="003D5750"/>
    <w:rsid w:val="003D64FA"/>
    <w:rsid w:val="003D6D18"/>
    <w:rsid w:val="003D732C"/>
    <w:rsid w:val="003D73A5"/>
    <w:rsid w:val="003D75B7"/>
    <w:rsid w:val="003D79EB"/>
    <w:rsid w:val="003D7BC5"/>
    <w:rsid w:val="003E0302"/>
    <w:rsid w:val="003E06D7"/>
    <w:rsid w:val="003E06EA"/>
    <w:rsid w:val="003E0B43"/>
    <w:rsid w:val="003E1486"/>
    <w:rsid w:val="003E15BE"/>
    <w:rsid w:val="003E1E81"/>
    <w:rsid w:val="003E215F"/>
    <w:rsid w:val="003E283B"/>
    <w:rsid w:val="003E2CCA"/>
    <w:rsid w:val="003E2DB2"/>
    <w:rsid w:val="003E3195"/>
    <w:rsid w:val="003E3423"/>
    <w:rsid w:val="003E35A4"/>
    <w:rsid w:val="003E3C21"/>
    <w:rsid w:val="003E3DB9"/>
    <w:rsid w:val="003E44DE"/>
    <w:rsid w:val="003E46DF"/>
    <w:rsid w:val="003E4734"/>
    <w:rsid w:val="003E4A39"/>
    <w:rsid w:val="003E6CB8"/>
    <w:rsid w:val="003E6D67"/>
    <w:rsid w:val="003E6E43"/>
    <w:rsid w:val="003E73B1"/>
    <w:rsid w:val="003E7681"/>
    <w:rsid w:val="003E790D"/>
    <w:rsid w:val="003E792F"/>
    <w:rsid w:val="003E7D1D"/>
    <w:rsid w:val="003E7EF8"/>
    <w:rsid w:val="003F0275"/>
    <w:rsid w:val="003F0D64"/>
    <w:rsid w:val="003F0DAA"/>
    <w:rsid w:val="003F188C"/>
    <w:rsid w:val="003F1F8C"/>
    <w:rsid w:val="003F2E61"/>
    <w:rsid w:val="003F2EAA"/>
    <w:rsid w:val="003F2F85"/>
    <w:rsid w:val="003F3287"/>
    <w:rsid w:val="003F3AEE"/>
    <w:rsid w:val="003F45F0"/>
    <w:rsid w:val="003F4838"/>
    <w:rsid w:val="003F4A1C"/>
    <w:rsid w:val="003F4B3E"/>
    <w:rsid w:val="003F52A3"/>
    <w:rsid w:val="003F5606"/>
    <w:rsid w:val="003F6462"/>
    <w:rsid w:val="003F6BF3"/>
    <w:rsid w:val="003F70A4"/>
    <w:rsid w:val="003F718E"/>
    <w:rsid w:val="003F7777"/>
    <w:rsid w:val="003F77AE"/>
    <w:rsid w:val="003F7E32"/>
    <w:rsid w:val="003F7F64"/>
    <w:rsid w:val="00400235"/>
    <w:rsid w:val="0040026B"/>
    <w:rsid w:val="00400B02"/>
    <w:rsid w:val="00401119"/>
    <w:rsid w:val="00401641"/>
    <w:rsid w:val="0040213F"/>
    <w:rsid w:val="004027DE"/>
    <w:rsid w:val="00402970"/>
    <w:rsid w:val="00402D31"/>
    <w:rsid w:val="004032DA"/>
    <w:rsid w:val="00403AC1"/>
    <w:rsid w:val="00403BAB"/>
    <w:rsid w:val="00404125"/>
    <w:rsid w:val="00404415"/>
    <w:rsid w:val="004047B0"/>
    <w:rsid w:val="00404E4B"/>
    <w:rsid w:val="0040527C"/>
    <w:rsid w:val="004058AB"/>
    <w:rsid w:val="00405CBD"/>
    <w:rsid w:val="00405D15"/>
    <w:rsid w:val="00405DF7"/>
    <w:rsid w:val="004062DA"/>
    <w:rsid w:val="0040636A"/>
    <w:rsid w:val="00406401"/>
    <w:rsid w:val="004067E0"/>
    <w:rsid w:val="00406D72"/>
    <w:rsid w:val="00407C87"/>
    <w:rsid w:val="00407DB4"/>
    <w:rsid w:val="0041024F"/>
    <w:rsid w:val="00410522"/>
    <w:rsid w:val="00410805"/>
    <w:rsid w:val="00410E66"/>
    <w:rsid w:val="004115CD"/>
    <w:rsid w:val="004118C3"/>
    <w:rsid w:val="00411E0E"/>
    <w:rsid w:val="00412274"/>
    <w:rsid w:val="004127E8"/>
    <w:rsid w:val="004131A1"/>
    <w:rsid w:val="00413F43"/>
    <w:rsid w:val="0041420C"/>
    <w:rsid w:val="00414498"/>
    <w:rsid w:val="004147AB"/>
    <w:rsid w:val="00414878"/>
    <w:rsid w:val="00415094"/>
    <w:rsid w:val="00415AD1"/>
    <w:rsid w:val="00415D21"/>
    <w:rsid w:val="00415D82"/>
    <w:rsid w:val="00415E1F"/>
    <w:rsid w:val="00416024"/>
    <w:rsid w:val="00416425"/>
    <w:rsid w:val="0041673A"/>
    <w:rsid w:val="0041674B"/>
    <w:rsid w:val="00416A63"/>
    <w:rsid w:val="00416BCD"/>
    <w:rsid w:val="00416DC8"/>
    <w:rsid w:val="004171C7"/>
    <w:rsid w:val="004175B3"/>
    <w:rsid w:val="00417B2A"/>
    <w:rsid w:val="004205B3"/>
    <w:rsid w:val="00420CE9"/>
    <w:rsid w:val="00420CF0"/>
    <w:rsid w:val="00420ED4"/>
    <w:rsid w:val="0042114B"/>
    <w:rsid w:val="00421385"/>
    <w:rsid w:val="004213E5"/>
    <w:rsid w:val="00421C58"/>
    <w:rsid w:val="00421C9A"/>
    <w:rsid w:val="0042254A"/>
    <w:rsid w:val="0042346D"/>
    <w:rsid w:val="00423917"/>
    <w:rsid w:val="00423B12"/>
    <w:rsid w:val="00423D47"/>
    <w:rsid w:val="00423FCF"/>
    <w:rsid w:val="00424013"/>
    <w:rsid w:val="00424AEE"/>
    <w:rsid w:val="00424F35"/>
    <w:rsid w:val="00425241"/>
    <w:rsid w:val="004256EB"/>
    <w:rsid w:val="0042591E"/>
    <w:rsid w:val="00425EE1"/>
    <w:rsid w:val="00426DBD"/>
    <w:rsid w:val="004273B3"/>
    <w:rsid w:val="00430080"/>
    <w:rsid w:val="00430C7C"/>
    <w:rsid w:val="004310A7"/>
    <w:rsid w:val="004313AE"/>
    <w:rsid w:val="0043206C"/>
    <w:rsid w:val="00432086"/>
    <w:rsid w:val="00432312"/>
    <w:rsid w:val="00432EA1"/>
    <w:rsid w:val="00432FBB"/>
    <w:rsid w:val="00433215"/>
    <w:rsid w:val="0043331E"/>
    <w:rsid w:val="0043384A"/>
    <w:rsid w:val="0043403B"/>
    <w:rsid w:val="00434839"/>
    <w:rsid w:val="00434CDE"/>
    <w:rsid w:val="00434E99"/>
    <w:rsid w:val="00435270"/>
    <w:rsid w:val="00435C6C"/>
    <w:rsid w:val="00435E29"/>
    <w:rsid w:val="004360EC"/>
    <w:rsid w:val="00436249"/>
    <w:rsid w:val="00436371"/>
    <w:rsid w:val="00436490"/>
    <w:rsid w:val="00436504"/>
    <w:rsid w:val="004368A8"/>
    <w:rsid w:val="00436A61"/>
    <w:rsid w:val="00436BCA"/>
    <w:rsid w:val="00437377"/>
    <w:rsid w:val="00437C5E"/>
    <w:rsid w:val="0044021E"/>
    <w:rsid w:val="00440BB7"/>
    <w:rsid w:val="00440C6F"/>
    <w:rsid w:val="00440F6B"/>
    <w:rsid w:val="00440F7B"/>
    <w:rsid w:val="00441FA2"/>
    <w:rsid w:val="00442303"/>
    <w:rsid w:val="00442F06"/>
    <w:rsid w:val="0044302E"/>
    <w:rsid w:val="004430E9"/>
    <w:rsid w:val="0044359C"/>
    <w:rsid w:val="00443910"/>
    <w:rsid w:val="00444609"/>
    <w:rsid w:val="00444EE2"/>
    <w:rsid w:val="0044571B"/>
    <w:rsid w:val="00446444"/>
    <w:rsid w:val="00446A7F"/>
    <w:rsid w:val="0044723E"/>
    <w:rsid w:val="004476F6"/>
    <w:rsid w:val="00447F1A"/>
    <w:rsid w:val="00450C5D"/>
    <w:rsid w:val="00451080"/>
    <w:rsid w:val="004512FB"/>
    <w:rsid w:val="00451A7A"/>
    <w:rsid w:val="00451C90"/>
    <w:rsid w:val="004523D0"/>
    <w:rsid w:val="00452FE3"/>
    <w:rsid w:val="00453253"/>
    <w:rsid w:val="00453BD0"/>
    <w:rsid w:val="0045437B"/>
    <w:rsid w:val="00454681"/>
    <w:rsid w:val="004549B6"/>
    <w:rsid w:val="0045587C"/>
    <w:rsid w:val="00455C59"/>
    <w:rsid w:val="004561C7"/>
    <w:rsid w:val="004566DF"/>
    <w:rsid w:val="00456855"/>
    <w:rsid w:val="00456ACD"/>
    <w:rsid w:val="004575AD"/>
    <w:rsid w:val="00457759"/>
    <w:rsid w:val="00457838"/>
    <w:rsid w:val="004603E4"/>
    <w:rsid w:val="00460482"/>
    <w:rsid w:val="00460F8E"/>
    <w:rsid w:val="004612AA"/>
    <w:rsid w:val="00461F9F"/>
    <w:rsid w:val="004623FB"/>
    <w:rsid w:val="0046257A"/>
    <w:rsid w:val="00462967"/>
    <w:rsid w:val="00463A88"/>
    <w:rsid w:val="00463C18"/>
    <w:rsid w:val="00464683"/>
    <w:rsid w:val="004646B8"/>
    <w:rsid w:val="00464760"/>
    <w:rsid w:val="00464A6F"/>
    <w:rsid w:val="00464CA4"/>
    <w:rsid w:val="00465290"/>
    <w:rsid w:val="00465449"/>
    <w:rsid w:val="004659DB"/>
    <w:rsid w:val="004663BE"/>
    <w:rsid w:val="00466C63"/>
    <w:rsid w:val="0046713C"/>
    <w:rsid w:val="00467495"/>
    <w:rsid w:val="00467DED"/>
    <w:rsid w:val="00470281"/>
    <w:rsid w:val="00470512"/>
    <w:rsid w:val="0047091D"/>
    <w:rsid w:val="00470BE9"/>
    <w:rsid w:val="00471007"/>
    <w:rsid w:val="004713F8"/>
    <w:rsid w:val="0047143D"/>
    <w:rsid w:val="004719CD"/>
    <w:rsid w:val="00471C67"/>
    <w:rsid w:val="0047200A"/>
    <w:rsid w:val="00472567"/>
    <w:rsid w:val="00472C7D"/>
    <w:rsid w:val="0047302C"/>
    <w:rsid w:val="004739C8"/>
    <w:rsid w:val="0047429B"/>
    <w:rsid w:val="004747AC"/>
    <w:rsid w:val="004747F0"/>
    <w:rsid w:val="00474823"/>
    <w:rsid w:val="00474B95"/>
    <w:rsid w:val="00474C60"/>
    <w:rsid w:val="004757A5"/>
    <w:rsid w:val="004760D8"/>
    <w:rsid w:val="00476104"/>
    <w:rsid w:val="004763D4"/>
    <w:rsid w:val="004767AA"/>
    <w:rsid w:val="004769E3"/>
    <w:rsid w:val="00476A37"/>
    <w:rsid w:val="00477446"/>
    <w:rsid w:val="0047745E"/>
    <w:rsid w:val="00477AAB"/>
    <w:rsid w:val="00477D22"/>
    <w:rsid w:val="00477F74"/>
    <w:rsid w:val="0048001E"/>
    <w:rsid w:val="0048040A"/>
    <w:rsid w:val="004804EF"/>
    <w:rsid w:val="00481E93"/>
    <w:rsid w:val="00482180"/>
    <w:rsid w:val="00482325"/>
    <w:rsid w:val="00482752"/>
    <w:rsid w:val="00482C76"/>
    <w:rsid w:val="00482E15"/>
    <w:rsid w:val="00483330"/>
    <w:rsid w:val="0048334F"/>
    <w:rsid w:val="00483865"/>
    <w:rsid w:val="00483CEC"/>
    <w:rsid w:val="00483DB2"/>
    <w:rsid w:val="00483FAA"/>
    <w:rsid w:val="0048408F"/>
    <w:rsid w:val="004847AF"/>
    <w:rsid w:val="00484D35"/>
    <w:rsid w:val="00485641"/>
    <w:rsid w:val="0048606E"/>
    <w:rsid w:val="00486AD8"/>
    <w:rsid w:val="00486F08"/>
    <w:rsid w:val="00487309"/>
    <w:rsid w:val="004876C7"/>
    <w:rsid w:val="004878FF"/>
    <w:rsid w:val="004879A1"/>
    <w:rsid w:val="0049028F"/>
    <w:rsid w:val="00490322"/>
    <w:rsid w:val="00490587"/>
    <w:rsid w:val="00490A51"/>
    <w:rsid w:val="004915DD"/>
    <w:rsid w:val="00491BE7"/>
    <w:rsid w:val="0049213F"/>
    <w:rsid w:val="00492253"/>
    <w:rsid w:val="004924C1"/>
    <w:rsid w:val="004924CE"/>
    <w:rsid w:val="00492BA3"/>
    <w:rsid w:val="004930D7"/>
    <w:rsid w:val="0049335A"/>
    <w:rsid w:val="00493417"/>
    <w:rsid w:val="00493735"/>
    <w:rsid w:val="004942B7"/>
    <w:rsid w:val="004945FE"/>
    <w:rsid w:val="00494FE3"/>
    <w:rsid w:val="00495036"/>
    <w:rsid w:val="00495166"/>
    <w:rsid w:val="00496076"/>
    <w:rsid w:val="00496240"/>
    <w:rsid w:val="00496C57"/>
    <w:rsid w:val="00496CF9"/>
    <w:rsid w:val="00496E62"/>
    <w:rsid w:val="00496FAD"/>
    <w:rsid w:val="00497072"/>
    <w:rsid w:val="00497773"/>
    <w:rsid w:val="00497E5F"/>
    <w:rsid w:val="00497FCE"/>
    <w:rsid w:val="004A02FB"/>
    <w:rsid w:val="004A0F8C"/>
    <w:rsid w:val="004A1905"/>
    <w:rsid w:val="004A1B2F"/>
    <w:rsid w:val="004A1D55"/>
    <w:rsid w:val="004A1F30"/>
    <w:rsid w:val="004A1F68"/>
    <w:rsid w:val="004A26EE"/>
    <w:rsid w:val="004A2AC4"/>
    <w:rsid w:val="004A394D"/>
    <w:rsid w:val="004A3B8E"/>
    <w:rsid w:val="004A41B3"/>
    <w:rsid w:val="004A430A"/>
    <w:rsid w:val="004A444C"/>
    <w:rsid w:val="004A4AD3"/>
    <w:rsid w:val="004A56E2"/>
    <w:rsid w:val="004A67A2"/>
    <w:rsid w:val="004A693E"/>
    <w:rsid w:val="004A6F03"/>
    <w:rsid w:val="004A6FCC"/>
    <w:rsid w:val="004A7189"/>
    <w:rsid w:val="004A73C4"/>
    <w:rsid w:val="004A757B"/>
    <w:rsid w:val="004A79B2"/>
    <w:rsid w:val="004A7BF0"/>
    <w:rsid w:val="004A7C04"/>
    <w:rsid w:val="004A7CDA"/>
    <w:rsid w:val="004B1747"/>
    <w:rsid w:val="004B1E78"/>
    <w:rsid w:val="004B1EE5"/>
    <w:rsid w:val="004B250B"/>
    <w:rsid w:val="004B2662"/>
    <w:rsid w:val="004B2686"/>
    <w:rsid w:val="004B307F"/>
    <w:rsid w:val="004B34A5"/>
    <w:rsid w:val="004B3A31"/>
    <w:rsid w:val="004B400E"/>
    <w:rsid w:val="004B40E9"/>
    <w:rsid w:val="004B41B9"/>
    <w:rsid w:val="004B4E22"/>
    <w:rsid w:val="004B564A"/>
    <w:rsid w:val="004B5662"/>
    <w:rsid w:val="004B5B1D"/>
    <w:rsid w:val="004B6235"/>
    <w:rsid w:val="004B63E8"/>
    <w:rsid w:val="004B642B"/>
    <w:rsid w:val="004B72B2"/>
    <w:rsid w:val="004B7802"/>
    <w:rsid w:val="004B7E8F"/>
    <w:rsid w:val="004C032D"/>
    <w:rsid w:val="004C180D"/>
    <w:rsid w:val="004C1A45"/>
    <w:rsid w:val="004C2072"/>
    <w:rsid w:val="004C2081"/>
    <w:rsid w:val="004C2A43"/>
    <w:rsid w:val="004C33A5"/>
    <w:rsid w:val="004C34C5"/>
    <w:rsid w:val="004C35AE"/>
    <w:rsid w:val="004C36E6"/>
    <w:rsid w:val="004C3974"/>
    <w:rsid w:val="004C3A96"/>
    <w:rsid w:val="004C426F"/>
    <w:rsid w:val="004C45A2"/>
    <w:rsid w:val="004C46C5"/>
    <w:rsid w:val="004C4737"/>
    <w:rsid w:val="004C4B56"/>
    <w:rsid w:val="004C4B85"/>
    <w:rsid w:val="004C5673"/>
    <w:rsid w:val="004C56E5"/>
    <w:rsid w:val="004C5AD8"/>
    <w:rsid w:val="004C5EE7"/>
    <w:rsid w:val="004C637A"/>
    <w:rsid w:val="004C6A6B"/>
    <w:rsid w:val="004C6D63"/>
    <w:rsid w:val="004C7D71"/>
    <w:rsid w:val="004D0AF9"/>
    <w:rsid w:val="004D153A"/>
    <w:rsid w:val="004D15A4"/>
    <w:rsid w:val="004D1609"/>
    <w:rsid w:val="004D1FB6"/>
    <w:rsid w:val="004D24F9"/>
    <w:rsid w:val="004D2A8E"/>
    <w:rsid w:val="004D3453"/>
    <w:rsid w:val="004D40B1"/>
    <w:rsid w:val="004D4EED"/>
    <w:rsid w:val="004D5F90"/>
    <w:rsid w:val="004D6D53"/>
    <w:rsid w:val="004D6E84"/>
    <w:rsid w:val="004D6FCA"/>
    <w:rsid w:val="004D7984"/>
    <w:rsid w:val="004D7D55"/>
    <w:rsid w:val="004E041D"/>
    <w:rsid w:val="004E0BE2"/>
    <w:rsid w:val="004E0CD4"/>
    <w:rsid w:val="004E178E"/>
    <w:rsid w:val="004E2275"/>
    <w:rsid w:val="004E2413"/>
    <w:rsid w:val="004E28B6"/>
    <w:rsid w:val="004E2C7B"/>
    <w:rsid w:val="004E3ECC"/>
    <w:rsid w:val="004E4740"/>
    <w:rsid w:val="004E4D56"/>
    <w:rsid w:val="004E591A"/>
    <w:rsid w:val="004E5961"/>
    <w:rsid w:val="004E5F93"/>
    <w:rsid w:val="004E5FF7"/>
    <w:rsid w:val="004E655A"/>
    <w:rsid w:val="004E687B"/>
    <w:rsid w:val="004E6B06"/>
    <w:rsid w:val="004E6D10"/>
    <w:rsid w:val="004E6D2A"/>
    <w:rsid w:val="004E7202"/>
    <w:rsid w:val="004F00F2"/>
    <w:rsid w:val="004F0F11"/>
    <w:rsid w:val="004F113B"/>
    <w:rsid w:val="004F133D"/>
    <w:rsid w:val="004F1413"/>
    <w:rsid w:val="004F16A4"/>
    <w:rsid w:val="004F1AFC"/>
    <w:rsid w:val="004F1B6E"/>
    <w:rsid w:val="004F1FAA"/>
    <w:rsid w:val="004F2A51"/>
    <w:rsid w:val="004F3198"/>
    <w:rsid w:val="004F3881"/>
    <w:rsid w:val="004F3B43"/>
    <w:rsid w:val="004F493E"/>
    <w:rsid w:val="004F510A"/>
    <w:rsid w:val="004F5558"/>
    <w:rsid w:val="004F6082"/>
    <w:rsid w:val="004F66AA"/>
    <w:rsid w:val="004F68FD"/>
    <w:rsid w:val="004F728E"/>
    <w:rsid w:val="004F730F"/>
    <w:rsid w:val="004F7AF1"/>
    <w:rsid w:val="004F7BD9"/>
    <w:rsid w:val="00501020"/>
    <w:rsid w:val="005010E7"/>
    <w:rsid w:val="0050139F"/>
    <w:rsid w:val="00502174"/>
    <w:rsid w:val="00502664"/>
    <w:rsid w:val="00502B66"/>
    <w:rsid w:val="00502BA9"/>
    <w:rsid w:val="005032D8"/>
    <w:rsid w:val="00503859"/>
    <w:rsid w:val="00503CB9"/>
    <w:rsid w:val="005058F6"/>
    <w:rsid w:val="00506160"/>
    <w:rsid w:val="00507054"/>
    <w:rsid w:val="00507096"/>
    <w:rsid w:val="00507527"/>
    <w:rsid w:val="00507675"/>
    <w:rsid w:val="00507F09"/>
    <w:rsid w:val="00510646"/>
    <w:rsid w:val="00510DCE"/>
    <w:rsid w:val="005111D1"/>
    <w:rsid w:val="00511398"/>
    <w:rsid w:val="0051154B"/>
    <w:rsid w:val="00511DAB"/>
    <w:rsid w:val="00512060"/>
    <w:rsid w:val="005126A4"/>
    <w:rsid w:val="005126C4"/>
    <w:rsid w:val="0051288C"/>
    <w:rsid w:val="00512D34"/>
    <w:rsid w:val="005131C7"/>
    <w:rsid w:val="005135B1"/>
    <w:rsid w:val="005136B3"/>
    <w:rsid w:val="00513C85"/>
    <w:rsid w:val="00513F41"/>
    <w:rsid w:val="00514120"/>
    <w:rsid w:val="00514C50"/>
    <w:rsid w:val="00515329"/>
    <w:rsid w:val="00515878"/>
    <w:rsid w:val="00516BBC"/>
    <w:rsid w:val="0052063D"/>
    <w:rsid w:val="00520965"/>
    <w:rsid w:val="0052096B"/>
    <w:rsid w:val="00521A33"/>
    <w:rsid w:val="005223AA"/>
    <w:rsid w:val="005226ED"/>
    <w:rsid w:val="005233A9"/>
    <w:rsid w:val="0052392E"/>
    <w:rsid w:val="00523BBD"/>
    <w:rsid w:val="00523E54"/>
    <w:rsid w:val="00523F38"/>
    <w:rsid w:val="00524BE4"/>
    <w:rsid w:val="00524BF6"/>
    <w:rsid w:val="00524C8C"/>
    <w:rsid w:val="005258E8"/>
    <w:rsid w:val="00525CA2"/>
    <w:rsid w:val="00525F8F"/>
    <w:rsid w:val="005260B1"/>
    <w:rsid w:val="005265BE"/>
    <w:rsid w:val="00526601"/>
    <w:rsid w:val="00527058"/>
    <w:rsid w:val="00527AE5"/>
    <w:rsid w:val="00527BBF"/>
    <w:rsid w:val="00527C8E"/>
    <w:rsid w:val="00527D31"/>
    <w:rsid w:val="00527F4F"/>
    <w:rsid w:val="00527F5F"/>
    <w:rsid w:val="00527FED"/>
    <w:rsid w:val="00530527"/>
    <w:rsid w:val="0053054B"/>
    <w:rsid w:val="00530AB8"/>
    <w:rsid w:val="00530F77"/>
    <w:rsid w:val="0053101F"/>
    <w:rsid w:val="00531823"/>
    <w:rsid w:val="00531DF1"/>
    <w:rsid w:val="00531EDF"/>
    <w:rsid w:val="00531F2D"/>
    <w:rsid w:val="005320F7"/>
    <w:rsid w:val="00532892"/>
    <w:rsid w:val="00533466"/>
    <w:rsid w:val="00533D03"/>
    <w:rsid w:val="0053501B"/>
    <w:rsid w:val="005356C1"/>
    <w:rsid w:val="00535B7A"/>
    <w:rsid w:val="005362D8"/>
    <w:rsid w:val="00536585"/>
    <w:rsid w:val="005366CC"/>
    <w:rsid w:val="005368C0"/>
    <w:rsid w:val="005371FE"/>
    <w:rsid w:val="00537A4C"/>
    <w:rsid w:val="00537F63"/>
    <w:rsid w:val="005401F5"/>
    <w:rsid w:val="00540912"/>
    <w:rsid w:val="00540BB8"/>
    <w:rsid w:val="00540BF4"/>
    <w:rsid w:val="00540E7A"/>
    <w:rsid w:val="005411E5"/>
    <w:rsid w:val="00541676"/>
    <w:rsid w:val="005419A7"/>
    <w:rsid w:val="0054208A"/>
    <w:rsid w:val="005421F4"/>
    <w:rsid w:val="0054332A"/>
    <w:rsid w:val="00543898"/>
    <w:rsid w:val="0054396B"/>
    <w:rsid w:val="00543F3D"/>
    <w:rsid w:val="005444A8"/>
    <w:rsid w:val="00544AFC"/>
    <w:rsid w:val="00544D54"/>
    <w:rsid w:val="005452F5"/>
    <w:rsid w:val="005453AA"/>
    <w:rsid w:val="00545757"/>
    <w:rsid w:val="0054626B"/>
    <w:rsid w:val="00546B7D"/>
    <w:rsid w:val="005471B4"/>
    <w:rsid w:val="00547870"/>
    <w:rsid w:val="00550C5A"/>
    <w:rsid w:val="00550F92"/>
    <w:rsid w:val="00551393"/>
    <w:rsid w:val="00551B93"/>
    <w:rsid w:val="00551E2C"/>
    <w:rsid w:val="0055204B"/>
    <w:rsid w:val="00552277"/>
    <w:rsid w:val="005525E6"/>
    <w:rsid w:val="00552678"/>
    <w:rsid w:val="005534E7"/>
    <w:rsid w:val="0055365A"/>
    <w:rsid w:val="0055373E"/>
    <w:rsid w:val="00553750"/>
    <w:rsid w:val="00553DD2"/>
    <w:rsid w:val="0055493D"/>
    <w:rsid w:val="00554BFA"/>
    <w:rsid w:val="00554DC0"/>
    <w:rsid w:val="005553AC"/>
    <w:rsid w:val="005553F5"/>
    <w:rsid w:val="00555B92"/>
    <w:rsid w:val="00555D31"/>
    <w:rsid w:val="005561C0"/>
    <w:rsid w:val="0055631C"/>
    <w:rsid w:val="005565EE"/>
    <w:rsid w:val="0055709B"/>
    <w:rsid w:val="005605B3"/>
    <w:rsid w:val="00560B87"/>
    <w:rsid w:val="005621AA"/>
    <w:rsid w:val="005637F9"/>
    <w:rsid w:val="00563F44"/>
    <w:rsid w:val="0056444C"/>
    <w:rsid w:val="00564468"/>
    <w:rsid w:val="00564603"/>
    <w:rsid w:val="00564713"/>
    <w:rsid w:val="00564729"/>
    <w:rsid w:val="00564B5F"/>
    <w:rsid w:val="0056567C"/>
    <w:rsid w:val="005658A5"/>
    <w:rsid w:val="0056670B"/>
    <w:rsid w:val="0056690D"/>
    <w:rsid w:val="00566E18"/>
    <w:rsid w:val="0056704C"/>
    <w:rsid w:val="005670AD"/>
    <w:rsid w:val="00567306"/>
    <w:rsid w:val="005673AB"/>
    <w:rsid w:val="00567F49"/>
    <w:rsid w:val="00570AE4"/>
    <w:rsid w:val="00570D83"/>
    <w:rsid w:val="00570DA6"/>
    <w:rsid w:val="00570E79"/>
    <w:rsid w:val="00571308"/>
    <w:rsid w:val="005717A8"/>
    <w:rsid w:val="00571A71"/>
    <w:rsid w:val="00571C6D"/>
    <w:rsid w:val="0057293E"/>
    <w:rsid w:val="00572DD9"/>
    <w:rsid w:val="00573050"/>
    <w:rsid w:val="00573745"/>
    <w:rsid w:val="00573F7B"/>
    <w:rsid w:val="00574D65"/>
    <w:rsid w:val="00575666"/>
    <w:rsid w:val="005756E0"/>
    <w:rsid w:val="005759D9"/>
    <w:rsid w:val="00576A38"/>
    <w:rsid w:val="00577256"/>
    <w:rsid w:val="0057739C"/>
    <w:rsid w:val="00577AD4"/>
    <w:rsid w:val="00577C62"/>
    <w:rsid w:val="00577DA4"/>
    <w:rsid w:val="005800B0"/>
    <w:rsid w:val="00580A82"/>
    <w:rsid w:val="0058118B"/>
    <w:rsid w:val="005814D8"/>
    <w:rsid w:val="00581EE8"/>
    <w:rsid w:val="0058264A"/>
    <w:rsid w:val="0058282A"/>
    <w:rsid w:val="00582E60"/>
    <w:rsid w:val="00583458"/>
    <w:rsid w:val="00584248"/>
    <w:rsid w:val="0058458D"/>
    <w:rsid w:val="0058475F"/>
    <w:rsid w:val="00584D4A"/>
    <w:rsid w:val="0058545F"/>
    <w:rsid w:val="005854E3"/>
    <w:rsid w:val="00586132"/>
    <w:rsid w:val="00586226"/>
    <w:rsid w:val="00586DE8"/>
    <w:rsid w:val="00587115"/>
    <w:rsid w:val="00587236"/>
    <w:rsid w:val="00587317"/>
    <w:rsid w:val="005878C6"/>
    <w:rsid w:val="00587B90"/>
    <w:rsid w:val="00590165"/>
    <w:rsid w:val="00590E5B"/>
    <w:rsid w:val="00590EA4"/>
    <w:rsid w:val="0059128B"/>
    <w:rsid w:val="005919F2"/>
    <w:rsid w:val="0059244F"/>
    <w:rsid w:val="00592581"/>
    <w:rsid w:val="00592918"/>
    <w:rsid w:val="00592CE7"/>
    <w:rsid w:val="00592EB3"/>
    <w:rsid w:val="0059396D"/>
    <w:rsid w:val="00593E58"/>
    <w:rsid w:val="00594224"/>
    <w:rsid w:val="00594601"/>
    <w:rsid w:val="00594645"/>
    <w:rsid w:val="0059472C"/>
    <w:rsid w:val="00594A54"/>
    <w:rsid w:val="00594E5B"/>
    <w:rsid w:val="00595BFD"/>
    <w:rsid w:val="00595CED"/>
    <w:rsid w:val="00596209"/>
    <w:rsid w:val="0059671E"/>
    <w:rsid w:val="00596AE0"/>
    <w:rsid w:val="00597A45"/>
    <w:rsid w:val="00597AE9"/>
    <w:rsid w:val="00597DF1"/>
    <w:rsid w:val="00597E3A"/>
    <w:rsid w:val="005A0F1C"/>
    <w:rsid w:val="005A13F8"/>
    <w:rsid w:val="005A14BE"/>
    <w:rsid w:val="005A15EC"/>
    <w:rsid w:val="005A1802"/>
    <w:rsid w:val="005A231D"/>
    <w:rsid w:val="005A28CB"/>
    <w:rsid w:val="005A29B2"/>
    <w:rsid w:val="005A2EBD"/>
    <w:rsid w:val="005A306E"/>
    <w:rsid w:val="005A3166"/>
    <w:rsid w:val="005A3C47"/>
    <w:rsid w:val="005A41EB"/>
    <w:rsid w:val="005A4465"/>
    <w:rsid w:val="005A45E4"/>
    <w:rsid w:val="005A4CDA"/>
    <w:rsid w:val="005A520A"/>
    <w:rsid w:val="005A5EC6"/>
    <w:rsid w:val="005A608A"/>
    <w:rsid w:val="005A6700"/>
    <w:rsid w:val="005A6A58"/>
    <w:rsid w:val="005A70F7"/>
    <w:rsid w:val="005A76D6"/>
    <w:rsid w:val="005A7E48"/>
    <w:rsid w:val="005A7E75"/>
    <w:rsid w:val="005B0033"/>
    <w:rsid w:val="005B0844"/>
    <w:rsid w:val="005B0A00"/>
    <w:rsid w:val="005B0AA8"/>
    <w:rsid w:val="005B0C99"/>
    <w:rsid w:val="005B19DE"/>
    <w:rsid w:val="005B2614"/>
    <w:rsid w:val="005B2892"/>
    <w:rsid w:val="005B28DE"/>
    <w:rsid w:val="005B3416"/>
    <w:rsid w:val="005B3D3F"/>
    <w:rsid w:val="005B43A8"/>
    <w:rsid w:val="005B4796"/>
    <w:rsid w:val="005B47B9"/>
    <w:rsid w:val="005B4A6C"/>
    <w:rsid w:val="005B4BCE"/>
    <w:rsid w:val="005B518B"/>
    <w:rsid w:val="005B5360"/>
    <w:rsid w:val="005B5F9F"/>
    <w:rsid w:val="005B6103"/>
    <w:rsid w:val="005B6136"/>
    <w:rsid w:val="005B6289"/>
    <w:rsid w:val="005B6386"/>
    <w:rsid w:val="005B6D70"/>
    <w:rsid w:val="005B7355"/>
    <w:rsid w:val="005B7AB2"/>
    <w:rsid w:val="005B7DCC"/>
    <w:rsid w:val="005C007F"/>
    <w:rsid w:val="005C0801"/>
    <w:rsid w:val="005C09D0"/>
    <w:rsid w:val="005C0F67"/>
    <w:rsid w:val="005C11D9"/>
    <w:rsid w:val="005C2050"/>
    <w:rsid w:val="005C20D9"/>
    <w:rsid w:val="005C341B"/>
    <w:rsid w:val="005C39CE"/>
    <w:rsid w:val="005C4919"/>
    <w:rsid w:val="005C54F4"/>
    <w:rsid w:val="005C58B1"/>
    <w:rsid w:val="005C6D13"/>
    <w:rsid w:val="005C746E"/>
    <w:rsid w:val="005C75F8"/>
    <w:rsid w:val="005D00A2"/>
    <w:rsid w:val="005D0374"/>
    <w:rsid w:val="005D0828"/>
    <w:rsid w:val="005D0861"/>
    <w:rsid w:val="005D1339"/>
    <w:rsid w:val="005D17D0"/>
    <w:rsid w:val="005D1900"/>
    <w:rsid w:val="005D281F"/>
    <w:rsid w:val="005D287C"/>
    <w:rsid w:val="005D2E6A"/>
    <w:rsid w:val="005D2FF5"/>
    <w:rsid w:val="005D321F"/>
    <w:rsid w:val="005D39DF"/>
    <w:rsid w:val="005D44A7"/>
    <w:rsid w:val="005D4A89"/>
    <w:rsid w:val="005D528B"/>
    <w:rsid w:val="005D556C"/>
    <w:rsid w:val="005D5680"/>
    <w:rsid w:val="005D625A"/>
    <w:rsid w:val="005D63B8"/>
    <w:rsid w:val="005D6C69"/>
    <w:rsid w:val="005D7975"/>
    <w:rsid w:val="005E0862"/>
    <w:rsid w:val="005E114F"/>
    <w:rsid w:val="005E125D"/>
    <w:rsid w:val="005E1355"/>
    <w:rsid w:val="005E172A"/>
    <w:rsid w:val="005E1E0E"/>
    <w:rsid w:val="005E20E3"/>
    <w:rsid w:val="005E2259"/>
    <w:rsid w:val="005E2302"/>
    <w:rsid w:val="005E230F"/>
    <w:rsid w:val="005E25D6"/>
    <w:rsid w:val="005E27BB"/>
    <w:rsid w:val="005E2AF8"/>
    <w:rsid w:val="005E2CC9"/>
    <w:rsid w:val="005E405E"/>
    <w:rsid w:val="005E40E5"/>
    <w:rsid w:val="005E503B"/>
    <w:rsid w:val="005E5064"/>
    <w:rsid w:val="005E68D9"/>
    <w:rsid w:val="005E6E0E"/>
    <w:rsid w:val="005E6E9F"/>
    <w:rsid w:val="005E7753"/>
    <w:rsid w:val="005E7892"/>
    <w:rsid w:val="005E7C9B"/>
    <w:rsid w:val="005E7DC8"/>
    <w:rsid w:val="005E7E0E"/>
    <w:rsid w:val="005F07B4"/>
    <w:rsid w:val="005F15A9"/>
    <w:rsid w:val="005F15ED"/>
    <w:rsid w:val="005F1A92"/>
    <w:rsid w:val="005F1C94"/>
    <w:rsid w:val="005F24D2"/>
    <w:rsid w:val="005F2767"/>
    <w:rsid w:val="005F31A1"/>
    <w:rsid w:val="005F3279"/>
    <w:rsid w:val="005F3CA4"/>
    <w:rsid w:val="005F41D0"/>
    <w:rsid w:val="005F4BA2"/>
    <w:rsid w:val="005F4DF1"/>
    <w:rsid w:val="005F527C"/>
    <w:rsid w:val="005F5790"/>
    <w:rsid w:val="005F602F"/>
    <w:rsid w:val="005F6156"/>
    <w:rsid w:val="005F6220"/>
    <w:rsid w:val="005F62DD"/>
    <w:rsid w:val="005F6AC2"/>
    <w:rsid w:val="005F6B6A"/>
    <w:rsid w:val="005F6EFA"/>
    <w:rsid w:val="005F75A1"/>
    <w:rsid w:val="005F7891"/>
    <w:rsid w:val="005F7AD1"/>
    <w:rsid w:val="005F7C67"/>
    <w:rsid w:val="006001BE"/>
    <w:rsid w:val="00600D92"/>
    <w:rsid w:val="00601559"/>
    <w:rsid w:val="00601B66"/>
    <w:rsid w:val="0060267F"/>
    <w:rsid w:val="006027C8"/>
    <w:rsid w:val="00602C3C"/>
    <w:rsid w:val="00602E26"/>
    <w:rsid w:val="00602E90"/>
    <w:rsid w:val="0060316F"/>
    <w:rsid w:val="00603616"/>
    <w:rsid w:val="00604476"/>
    <w:rsid w:val="00604A95"/>
    <w:rsid w:val="00604D33"/>
    <w:rsid w:val="00604E20"/>
    <w:rsid w:val="00605191"/>
    <w:rsid w:val="0060537D"/>
    <w:rsid w:val="0060578D"/>
    <w:rsid w:val="00605D1D"/>
    <w:rsid w:val="00605D88"/>
    <w:rsid w:val="0060600E"/>
    <w:rsid w:val="006066DB"/>
    <w:rsid w:val="00606FBC"/>
    <w:rsid w:val="00607156"/>
    <w:rsid w:val="00607A44"/>
    <w:rsid w:val="00607E47"/>
    <w:rsid w:val="00610606"/>
    <w:rsid w:val="00610D75"/>
    <w:rsid w:val="0061126C"/>
    <w:rsid w:val="00611726"/>
    <w:rsid w:val="00611808"/>
    <w:rsid w:val="00611F7F"/>
    <w:rsid w:val="0061213A"/>
    <w:rsid w:val="006123F6"/>
    <w:rsid w:val="0061246E"/>
    <w:rsid w:val="006124BD"/>
    <w:rsid w:val="0061292E"/>
    <w:rsid w:val="00612B16"/>
    <w:rsid w:val="0061338E"/>
    <w:rsid w:val="00613879"/>
    <w:rsid w:val="0061396A"/>
    <w:rsid w:val="00613DC7"/>
    <w:rsid w:val="00614227"/>
    <w:rsid w:val="00614997"/>
    <w:rsid w:val="006149DD"/>
    <w:rsid w:val="00614AFE"/>
    <w:rsid w:val="00614CB2"/>
    <w:rsid w:val="006153DA"/>
    <w:rsid w:val="00615683"/>
    <w:rsid w:val="006159D5"/>
    <w:rsid w:val="00616447"/>
    <w:rsid w:val="00616473"/>
    <w:rsid w:val="0061665E"/>
    <w:rsid w:val="00617163"/>
    <w:rsid w:val="00617238"/>
    <w:rsid w:val="00617A12"/>
    <w:rsid w:val="00620013"/>
    <w:rsid w:val="00620A0A"/>
    <w:rsid w:val="006211C5"/>
    <w:rsid w:val="006212D1"/>
    <w:rsid w:val="00621FAA"/>
    <w:rsid w:val="00622096"/>
    <w:rsid w:val="00622BE8"/>
    <w:rsid w:val="00622C5B"/>
    <w:rsid w:val="006233FB"/>
    <w:rsid w:val="0062341B"/>
    <w:rsid w:val="00623CCD"/>
    <w:rsid w:val="00623EF0"/>
    <w:rsid w:val="006243D8"/>
    <w:rsid w:val="0062472B"/>
    <w:rsid w:val="00624938"/>
    <w:rsid w:val="006249C8"/>
    <w:rsid w:val="00625118"/>
    <w:rsid w:val="006258E4"/>
    <w:rsid w:val="006259A2"/>
    <w:rsid w:val="00626497"/>
    <w:rsid w:val="006269D7"/>
    <w:rsid w:val="00626E56"/>
    <w:rsid w:val="00626EA9"/>
    <w:rsid w:val="0062721E"/>
    <w:rsid w:val="00627B4D"/>
    <w:rsid w:val="00627F03"/>
    <w:rsid w:val="00627F9E"/>
    <w:rsid w:val="00630667"/>
    <w:rsid w:val="00630991"/>
    <w:rsid w:val="0063105A"/>
    <w:rsid w:val="00631203"/>
    <w:rsid w:val="0063170D"/>
    <w:rsid w:val="00631953"/>
    <w:rsid w:val="00631E42"/>
    <w:rsid w:val="00631E64"/>
    <w:rsid w:val="00632278"/>
    <w:rsid w:val="00632921"/>
    <w:rsid w:val="0063292C"/>
    <w:rsid w:val="00632B4B"/>
    <w:rsid w:val="00633337"/>
    <w:rsid w:val="00633A4E"/>
    <w:rsid w:val="00633B52"/>
    <w:rsid w:val="006340B7"/>
    <w:rsid w:val="00634638"/>
    <w:rsid w:val="00634CF0"/>
    <w:rsid w:val="00635247"/>
    <w:rsid w:val="00635A17"/>
    <w:rsid w:val="00635CDF"/>
    <w:rsid w:val="00635E49"/>
    <w:rsid w:val="006364B3"/>
    <w:rsid w:val="00636C55"/>
    <w:rsid w:val="00636D0A"/>
    <w:rsid w:val="00637621"/>
    <w:rsid w:val="00637E30"/>
    <w:rsid w:val="00640041"/>
    <w:rsid w:val="0064047E"/>
    <w:rsid w:val="0064103F"/>
    <w:rsid w:val="00641277"/>
    <w:rsid w:val="006421FD"/>
    <w:rsid w:val="00642232"/>
    <w:rsid w:val="00642C9A"/>
    <w:rsid w:val="00643079"/>
    <w:rsid w:val="00643316"/>
    <w:rsid w:val="00643602"/>
    <w:rsid w:val="00643E21"/>
    <w:rsid w:val="00644581"/>
    <w:rsid w:val="0064476C"/>
    <w:rsid w:val="006451B0"/>
    <w:rsid w:val="00646614"/>
    <w:rsid w:val="00646634"/>
    <w:rsid w:val="00646D59"/>
    <w:rsid w:val="00646D79"/>
    <w:rsid w:val="00646EF7"/>
    <w:rsid w:val="00647551"/>
    <w:rsid w:val="00647785"/>
    <w:rsid w:val="00647EEC"/>
    <w:rsid w:val="0065079B"/>
    <w:rsid w:val="00650994"/>
    <w:rsid w:val="006515FE"/>
    <w:rsid w:val="0065175F"/>
    <w:rsid w:val="0065182A"/>
    <w:rsid w:val="00651F64"/>
    <w:rsid w:val="00652487"/>
    <w:rsid w:val="0065268F"/>
    <w:rsid w:val="006526A2"/>
    <w:rsid w:val="00652D2F"/>
    <w:rsid w:val="00652DFB"/>
    <w:rsid w:val="00653652"/>
    <w:rsid w:val="006539CF"/>
    <w:rsid w:val="00653A77"/>
    <w:rsid w:val="006542EC"/>
    <w:rsid w:val="00655D57"/>
    <w:rsid w:val="00655FF3"/>
    <w:rsid w:val="006562CC"/>
    <w:rsid w:val="00656450"/>
    <w:rsid w:val="006565B4"/>
    <w:rsid w:val="006565C5"/>
    <w:rsid w:val="00656898"/>
    <w:rsid w:val="00657399"/>
    <w:rsid w:val="00657687"/>
    <w:rsid w:val="00657D29"/>
    <w:rsid w:val="0066042B"/>
    <w:rsid w:val="00660483"/>
    <w:rsid w:val="0066075B"/>
    <w:rsid w:val="00660826"/>
    <w:rsid w:val="00660A37"/>
    <w:rsid w:val="00660C25"/>
    <w:rsid w:val="006615EC"/>
    <w:rsid w:val="006617BF"/>
    <w:rsid w:val="00661DBC"/>
    <w:rsid w:val="00661F9C"/>
    <w:rsid w:val="00662190"/>
    <w:rsid w:val="006626BD"/>
    <w:rsid w:val="0066288F"/>
    <w:rsid w:val="006629E9"/>
    <w:rsid w:val="00663299"/>
    <w:rsid w:val="006632BF"/>
    <w:rsid w:val="00663873"/>
    <w:rsid w:val="006640DA"/>
    <w:rsid w:val="00664182"/>
    <w:rsid w:val="006650E9"/>
    <w:rsid w:val="00665497"/>
    <w:rsid w:val="00665BAC"/>
    <w:rsid w:val="00665F2B"/>
    <w:rsid w:val="00666600"/>
    <w:rsid w:val="00666AE7"/>
    <w:rsid w:val="00667836"/>
    <w:rsid w:val="006679DA"/>
    <w:rsid w:val="00667DA8"/>
    <w:rsid w:val="00670134"/>
    <w:rsid w:val="00670572"/>
    <w:rsid w:val="00670971"/>
    <w:rsid w:val="006709F1"/>
    <w:rsid w:val="00670CCF"/>
    <w:rsid w:val="0067142D"/>
    <w:rsid w:val="0067170D"/>
    <w:rsid w:val="00672B2B"/>
    <w:rsid w:val="00672B4A"/>
    <w:rsid w:val="00672FBA"/>
    <w:rsid w:val="0067401C"/>
    <w:rsid w:val="006745C8"/>
    <w:rsid w:val="00674DC7"/>
    <w:rsid w:val="0067587B"/>
    <w:rsid w:val="00676003"/>
    <w:rsid w:val="00676417"/>
    <w:rsid w:val="00676B0A"/>
    <w:rsid w:val="00676CF5"/>
    <w:rsid w:val="0067731B"/>
    <w:rsid w:val="00677611"/>
    <w:rsid w:val="00677806"/>
    <w:rsid w:val="00677A7B"/>
    <w:rsid w:val="00677E91"/>
    <w:rsid w:val="00680709"/>
    <w:rsid w:val="006807F8"/>
    <w:rsid w:val="006809ED"/>
    <w:rsid w:val="00680B26"/>
    <w:rsid w:val="00680C4C"/>
    <w:rsid w:val="0068119E"/>
    <w:rsid w:val="006819DD"/>
    <w:rsid w:val="00681A9D"/>
    <w:rsid w:val="00681D6B"/>
    <w:rsid w:val="00682837"/>
    <w:rsid w:val="00682961"/>
    <w:rsid w:val="006837EB"/>
    <w:rsid w:val="00683959"/>
    <w:rsid w:val="0068396A"/>
    <w:rsid w:val="00683AEA"/>
    <w:rsid w:val="006843B4"/>
    <w:rsid w:val="006844BA"/>
    <w:rsid w:val="00684EA4"/>
    <w:rsid w:val="00685367"/>
    <w:rsid w:val="006853A5"/>
    <w:rsid w:val="00685B0D"/>
    <w:rsid w:val="006865C1"/>
    <w:rsid w:val="006865C3"/>
    <w:rsid w:val="006867E8"/>
    <w:rsid w:val="00686C05"/>
    <w:rsid w:val="00686C5A"/>
    <w:rsid w:val="00686D15"/>
    <w:rsid w:val="006873DD"/>
    <w:rsid w:val="00687478"/>
    <w:rsid w:val="00687B60"/>
    <w:rsid w:val="00687D76"/>
    <w:rsid w:val="0069073F"/>
    <w:rsid w:val="006915E8"/>
    <w:rsid w:val="00691967"/>
    <w:rsid w:val="00691B7E"/>
    <w:rsid w:val="00691D95"/>
    <w:rsid w:val="00691E35"/>
    <w:rsid w:val="006920AE"/>
    <w:rsid w:val="00692A68"/>
    <w:rsid w:val="00693ABB"/>
    <w:rsid w:val="006942F1"/>
    <w:rsid w:val="0069435E"/>
    <w:rsid w:val="00694655"/>
    <w:rsid w:val="00694834"/>
    <w:rsid w:val="00694C7C"/>
    <w:rsid w:val="006952AD"/>
    <w:rsid w:val="0069531F"/>
    <w:rsid w:val="006966B4"/>
    <w:rsid w:val="00696D15"/>
    <w:rsid w:val="0069712A"/>
    <w:rsid w:val="00697738"/>
    <w:rsid w:val="006977F4"/>
    <w:rsid w:val="00697915"/>
    <w:rsid w:val="006A07AE"/>
    <w:rsid w:val="006A0845"/>
    <w:rsid w:val="006A181F"/>
    <w:rsid w:val="006A1B7F"/>
    <w:rsid w:val="006A1D57"/>
    <w:rsid w:val="006A24D4"/>
    <w:rsid w:val="006A25D7"/>
    <w:rsid w:val="006A2DFA"/>
    <w:rsid w:val="006A3C7A"/>
    <w:rsid w:val="006A3D77"/>
    <w:rsid w:val="006A441C"/>
    <w:rsid w:val="006A4574"/>
    <w:rsid w:val="006A4819"/>
    <w:rsid w:val="006A4CE3"/>
    <w:rsid w:val="006A4DB5"/>
    <w:rsid w:val="006A4FFA"/>
    <w:rsid w:val="006A5231"/>
    <w:rsid w:val="006A54C7"/>
    <w:rsid w:val="006A6061"/>
    <w:rsid w:val="006A63B0"/>
    <w:rsid w:val="006A67EF"/>
    <w:rsid w:val="006A6973"/>
    <w:rsid w:val="006A6D6D"/>
    <w:rsid w:val="006A6DBD"/>
    <w:rsid w:val="006A7470"/>
    <w:rsid w:val="006A7ACD"/>
    <w:rsid w:val="006A7C8E"/>
    <w:rsid w:val="006B0589"/>
    <w:rsid w:val="006B1261"/>
    <w:rsid w:val="006B23A0"/>
    <w:rsid w:val="006B28E9"/>
    <w:rsid w:val="006B2D49"/>
    <w:rsid w:val="006B2EB1"/>
    <w:rsid w:val="006B30FD"/>
    <w:rsid w:val="006B3A9E"/>
    <w:rsid w:val="006B3C3B"/>
    <w:rsid w:val="006B3FCC"/>
    <w:rsid w:val="006B406A"/>
    <w:rsid w:val="006B46E9"/>
    <w:rsid w:val="006B47A9"/>
    <w:rsid w:val="006B4840"/>
    <w:rsid w:val="006B497C"/>
    <w:rsid w:val="006B4D27"/>
    <w:rsid w:val="006B4FA9"/>
    <w:rsid w:val="006B4FD6"/>
    <w:rsid w:val="006B5131"/>
    <w:rsid w:val="006B5592"/>
    <w:rsid w:val="006B562A"/>
    <w:rsid w:val="006B594A"/>
    <w:rsid w:val="006B697B"/>
    <w:rsid w:val="006B6B8C"/>
    <w:rsid w:val="006B6DFC"/>
    <w:rsid w:val="006B782C"/>
    <w:rsid w:val="006B78F9"/>
    <w:rsid w:val="006B7A82"/>
    <w:rsid w:val="006C0095"/>
    <w:rsid w:val="006C050C"/>
    <w:rsid w:val="006C1893"/>
    <w:rsid w:val="006C2AFF"/>
    <w:rsid w:val="006C2E80"/>
    <w:rsid w:val="006C2F59"/>
    <w:rsid w:val="006C3070"/>
    <w:rsid w:val="006C3128"/>
    <w:rsid w:val="006C314E"/>
    <w:rsid w:val="006C3374"/>
    <w:rsid w:val="006C4262"/>
    <w:rsid w:val="006C4F59"/>
    <w:rsid w:val="006C6539"/>
    <w:rsid w:val="006C66B4"/>
    <w:rsid w:val="006C6AA1"/>
    <w:rsid w:val="006C7043"/>
    <w:rsid w:val="006C70CA"/>
    <w:rsid w:val="006C7544"/>
    <w:rsid w:val="006C7D05"/>
    <w:rsid w:val="006D0371"/>
    <w:rsid w:val="006D04A6"/>
    <w:rsid w:val="006D0723"/>
    <w:rsid w:val="006D07C9"/>
    <w:rsid w:val="006D17DB"/>
    <w:rsid w:val="006D1B7A"/>
    <w:rsid w:val="006D2192"/>
    <w:rsid w:val="006D2905"/>
    <w:rsid w:val="006D297A"/>
    <w:rsid w:val="006D2B20"/>
    <w:rsid w:val="006D3116"/>
    <w:rsid w:val="006D3F02"/>
    <w:rsid w:val="006D43E1"/>
    <w:rsid w:val="006D4459"/>
    <w:rsid w:val="006D488E"/>
    <w:rsid w:val="006D4D51"/>
    <w:rsid w:val="006D5715"/>
    <w:rsid w:val="006D578C"/>
    <w:rsid w:val="006D6B11"/>
    <w:rsid w:val="006D7AB3"/>
    <w:rsid w:val="006E0045"/>
    <w:rsid w:val="006E0B11"/>
    <w:rsid w:val="006E10F1"/>
    <w:rsid w:val="006E13F7"/>
    <w:rsid w:val="006E1937"/>
    <w:rsid w:val="006E27BD"/>
    <w:rsid w:val="006E282B"/>
    <w:rsid w:val="006E2AFF"/>
    <w:rsid w:val="006E3AB9"/>
    <w:rsid w:val="006E3B06"/>
    <w:rsid w:val="006E3B85"/>
    <w:rsid w:val="006E3F0A"/>
    <w:rsid w:val="006E4559"/>
    <w:rsid w:val="006E5527"/>
    <w:rsid w:val="006E5811"/>
    <w:rsid w:val="006E5935"/>
    <w:rsid w:val="006E5C2B"/>
    <w:rsid w:val="006E62FD"/>
    <w:rsid w:val="006E6935"/>
    <w:rsid w:val="006E7140"/>
    <w:rsid w:val="006E7329"/>
    <w:rsid w:val="006F13A6"/>
    <w:rsid w:val="006F1473"/>
    <w:rsid w:val="006F16D5"/>
    <w:rsid w:val="006F17F1"/>
    <w:rsid w:val="006F2A44"/>
    <w:rsid w:val="006F2AE1"/>
    <w:rsid w:val="006F3691"/>
    <w:rsid w:val="006F383A"/>
    <w:rsid w:val="006F3F7F"/>
    <w:rsid w:val="006F4339"/>
    <w:rsid w:val="006F4E9B"/>
    <w:rsid w:val="006F4F71"/>
    <w:rsid w:val="006F511A"/>
    <w:rsid w:val="006F56CF"/>
    <w:rsid w:val="006F5829"/>
    <w:rsid w:val="006F5A5F"/>
    <w:rsid w:val="006F6047"/>
    <w:rsid w:val="006F6194"/>
    <w:rsid w:val="006F65C3"/>
    <w:rsid w:val="006F66B1"/>
    <w:rsid w:val="006F6771"/>
    <w:rsid w:val="006F69C6"/>
    <w:rsid w:val="006F6ACF"/>
    <w:rsid w:val="00700044"/>
    <w:rsid w:val="00700663"/>
    <w:rsid w:val="00700B4D"/>
    <w:rsid w:val="00700BE9"/>
    <w:rsid w:val="00700F0A"/>
    <w:rsid w:val="00701053"/>
    <w:rsid w:val="0070137C"/>
    <w:rsid w:val="0070142A"/>
    <w:rsid w:val="007014E2"/>
    <w:rsid w:val="00702863"/>
    <w:rsid w:val="0070286E"/>
    <w:rsid w:val="00702891"/>
    <w:rsid w:val="00703957"/>
    <w:rsid w:val="00703985"/>
    <w:rsid w:val="00703C30"/>
    <w:rsid w:val="0070405C"/>
    <w:rsid w:val="00704509"/>
    <w:rsid w:val="00704D7A"/>
    <w:rsid w:val="007057EA"/>
    <w:rsid w:val="007059DF"/>
    <w:rsid w:val="00706039"/>
    <w:rsid w:val="00706F36"/>
    <w:rsid w:val="00707F23"/>
    <w:rsid w:val="0071043B"/>
    <w:rsid w:val="00710936"/>
    <w:rsid w:val="00711163"/>
    <w:rsid w:val="007115BA"/>
    <w:rsid w:val="0071198B"/>
    <w:rsid w:val="00711A63"/>
    <w:rsid w:val="00711D9E"/>
    <w:rsid w:val="007121CF"/>
    <w:rsid w:val="00712313"/>
    <w:rsid w:val="00712423"/>
    <w:rsid w:val="00712D9E"/>
    <w:rsid w:val="007134F1"/>
    <w:rsid w:val="00713678"/>
    <w:rsid w:val="00713C34"/>
    <w:rsid w:val="00713FFD"/>
    <w:rsid w:val="007146E4"/>
    <w:rsid w:val="007148E2"/>
    <w:rsid w:val="00714F93"/>
    <w:rsid w:val="00715333"/>
    <w:rsid w:val="007160B1"/>
    <w:rsid w:val="007162D6"/>
    <w:rsid w:val="007169A7"/>
    <w:rsid w:val="00716BC4"/>
    <w:rsid w:val="007170A7"/>
    <w:rsid w:val="00717299"/>
    <w:rsid w:val="00717EB7"/>
    <w:rsid w:val="00720DE4"/>
    <w:rsid w:val="00721041"/>
    <w:rsid w:val="00721D75"/>
    <w:rsid w:val="00722B69"/>
    <w:rsid w:val="00722FCB"/>
    <w:rsid w:val="00723245"/>
    <w:rsid w:val="00723503"/>
    <w:rsid w:val="00723B2D"/>
    <w:rsid w:val="00723B69"/>
    <w:rsid w:val="00723BB5"/>
    <w:rsid w:val="007245C7"/>
    <w:rsid w:val="00725093"/>
    <w:rsid w:val="0072533D"/>
    <w:rsid w:val="00726147"/>
    <w:rsid w:val="00726E6F"/>
    <w:rsid w:val="00727405"/>
    <w:rsid w:val="007279A5"/>
    <w:rsid w:val="00727AAC"/>
    <w:rsid w:val="00727CAB"/>
    <w:rsid w:val="007305E7"/>
    <w:rsid w:val="0073092B"/>
    <w:rsid w:val="00730F75"/>
    <w:rsid w:val="00731317"/>
    <w:rsid w:val="00731341"/>
    <w:rsid w:val="00731688"/>
    <w:rsid w:val="007319D0"/>
    <w:rsid w:val="00732385"/>
    <w:rsid w:val="007324EC"/>
    <w:rsid w:val="00732590"/>
    <w:rsid w:val="007326BD"/>
    <w:rsid w:val="00732E0A"/>
    <w:rsid w:val="0073309D"/>
    <w:rsid w:val="007338C1"/>
    <w:rsid w:val="00733A66"/>
    <w:rsid w:val="00734377"/>
    <w:rsid w:val="007343E8"/>
    <w:rsid w:val="00734C06"/>
    <w:rsid w:val="00734C35"/>
    <w:rsid w:val="0073629D"/>
    <w:rsid w:val="00736462"/>
    <w:rsid w:val="007369D0"/>
    <w:rsid w:val="00736C1C"/>
    <w:rsid w:val="0073792A"/>
    <w:rsid w:val="007416AA"/>
    <w:rsid w:val="007418DA"/>
    <w:rsid w:val="0074227E"/>
    <w:rsid w:val="007425E0"/>
    <w:rsid w:val="00742690"/>
    <w:rsid w:val="007432C7"/>
    <w:rsid w:val="00743373"/>
    <w:rsid w:val="007435A1"/>
    <w:rsid w:val="007438E0"/>
    <w:rsid w:val="00743BF0"/>
    <w:rsid w:val="0074406E"/>
    <w:rsid w:val="0074455A"/>
    <w:rsid w:val="0074589F"/>
    <w:rsid w:val="00745AA4"/>
    <w:rsid w:val="00745DE5"/>
    <w:rsid w:val="00745E68"/>
    <w:rsid w:val="0074694E"/>
    <w:rsid w:val="00746B36"/>
    <w:rsid w:val="00746CED"/>
    <w:rsid w:val="0075082A"/>
    <w:rsid w:val="00751551"/>
    <w:rsid w:val="0075161E"/>
    <w:rsid w:val="0075223F"/>
    <w:rsid w:val="007522DB"/>
    <w:rsid w:val="007523B1"/>
    <w:rsid w:val="00752691"/>
    <w:rsid w:val="00752BBA"/>
    <w:rsid w:val="00752C49"/>
    <w:rsid w:val="00753295"/>
    <w:rsid w:val="00753381"/>
    <w:rsid w:val="0075384A"/>
    <w:rsid w:val="00753B43"/>
    <w:rsid w:val="00753BEF"/>
    <w:rsid w:val="007546BF"/>
    <w:rsid w:val="00754884"/>
    <w:rsid w:val="007550DB"/>
    <w:rsid w:val="007551F9"/>
    <w:rsid w:val="007554D3"/>
    <w:rsid w:val="007564E3"/>
    <w:rsid w:val="007568E0"/>
    <w:rsid w:val="00757829"/>
    <w:rsid w:val="007600E4"/>
    <w:rsid w:val="007602D4"/>
    <w:rsid w:val="007603B1"/>
    <w:rsid w:val="007608CF"/>
    <w:rsid w:val="00760D9A"/>
    <w:rsid w:val="00760EAD"/>
    <w:rsid w:val="00760FE6"/>
    <w:rsid w:val="007614EC"/>
    <w:rsid w:val="00761791"/>
    <w:rsid w:val="007618C5"/>
    <w:rsid w:val="00761B05"/>
    <w:rsid w:val="00762377"/>
    <w:rsid w:val="00762495"/>
    <w:rsid w:val="00762E04"/>
    <w:rsid w:val="0076303E"/>
    <w:rsid w:val="007637F0"/>
    <w:rsid w:val="007643E9"/>
    <w:rsid w:val="007643FE"/>
    <w:rsid w:val="007655A1"/>
    <w:rsid w:val="00765C09"/>
    <w:rsid w:val="0076619D"/>
    <w:rsid w:val="00766839"/>
    <w:rsid w:val="007673C9"/>
    <w:rsid w:val="00767418"/>
    <w:rsid w:val="00767ABD"/>
    <w:rsid w:val="00767BA1"/>
    <w:rsid w:val="00770372"/>
    <w:rsid w:val="007704CE"/>
    <w:rsid w:val="00770677"/>
    <w:rsid w:val="007708C5"/>
    <w:rsid w:val="00770AAE"/>
    <w:rsid w:val="00770E79"/>
    <w:rsid w:val="0077154F"/>
    <w:rsid w:val="00771C93"/>
    <w:rsid w:val="007727CC"/>
    <w:rsid w:val="00772AB9"/>
    <w:rsid w:val="00772B24"/>
    <w:rsid w:val="00772C8A"/>
    <w:rsid w:val="00772CFB"/>
    <w:rsid w:val="00773CA0"/>
    <w:rsid w:val="00773F0D"/>
    <w:rsid w:val="007741D9"/>
    <w:rsid w:val="0077496A"/>
    <w:rsid w:val="00774A5A"/>
    <w:rsid w:val="00775456"/>
    <w:rsid w:val="00775841"/>
    <w:rsid w:val="007759DF"/>
    <w:rsid w:val="00775DB9"/>
    <w:rsid w:val="00775F57"/>
    <w:rsid w:val="007772CE"/>
    <w:rsid w:val="00777BFC"/>
    <w:rsid w:val="00777C08"/>
    <w:rsid w:val="00780011"/>
    <w:rsid w:val="0078088C"/>
    <w:rsid w:val="007809C0"/>
    <w:rsid w:val="00780C47"/>
    <w:rsid w:val="00780C77"/>
    <w:rsid w:val="00780FB3"/>
    <w:rsid w:val="00781092"/>
    <w:rsid w:val="00781377"/>
    <w:rsid w:val="00781A2E"/>
    <w:rsid w:val="00781D40"/>
    <w:rsid w:val="00781DF5"/>
    <w:rsid w:val="00781F65"/>
    <w:rsid w:val="00782012"/>
    <w:rsid w:val="00782184"/>
    <w:rsid w:val="00782BE2"/>
    <w:rsid w:val="00782C3F"/>
    <w:rsid w:val="00782CC6"/>
    <w:rsid w:val="00782DEB"/>
    <w:rsid w:val="00782ED4"/>
    <w:rsid w:val="00783498"/>
    <w:rsid w:val="007837BA"/>
    <w:rsid w:val="00783AAF"/>
    <w:rsid w:val="007842BB"/>
    <w:rsid w:val="00784927"/>
    <w:rsid w:val="007849DB"/>
    <w:rsid w:val="00784EC5"/>
    <w:rsid w:val="00785278"/>
    <w:rsid w:val="007853C2"/>
    <w:rsid w:val="00785617"/>
    <w:rsid w:val="00785C49"/>
    <w:rsid w:val="00785E10"/>
    <w:rsid w:val="00786D12"/>
    <w:rsid w:val="00786E32"/>
    <w:rsid w:val="007908F1"/>
    <w:rsid w:val="00790AD2"/>
    <w:rsid w:val="00790F32"/>
    <w:rsid w:val="00791619"/>
    <w:rsid w:val="00792674"/>
    <w:rsid w:val="00792696"/>
    <w:rsid w:val="0079388D"/>
    <w:rsid w:val="00793E8F"/>
    <w:rsid w:val="00793F28"/>
    <w:rsid w:val="0079417B"/>
    <w:rsid w:val="0079465E"/>
    <w:rsid w:val="00794AFC"/>
    <w:rsid w:val="00794EDA"/>
    <w:rsid w:val="0079563F"/>
    <w:rsid w:val="0079693E"/>
    <w:rsid w:val="00796B0B"/>
    <w:rsid w:val="00797214"/>
    <w:rsid w:val="007974FA"/>
    <w:rsid w:val="007978FF"/>
    <w:rsid w:val="00797F85"/>
    <w:rsid w:val="007A00F0"/>
    <w:rsid w:val="007A01B5"/>
    <w:rsid w:val="007A02C7"/>
    <w:rsid w:val="007A0B73"/>
    <w:rsid w:val="007A197F"/>
    <w:rsid w:val="007A1BB8"/>
    <w:rsid w:val="007A1E26"/>
    <w:rsid w:val="007A2788"/>
    <w:rsid w:val="007A28D3"/>
    <w:rsid w:val="007A295D"/>
    <w:rsid w:val="007A341F"/>
    <w:rsid w:val="007A35D1"/>
    <w:rsid w:val="007A39D7"/>
    <w:rsid w:val="007A3F4D"/>
    <w:rsid w:val="007A4B96"/>
    <w:rsid w:val="007A4BE5"/>
    <w:rsid w:val="007A4F02"/>
    <w:rsid w:val="007A4F86"/>
    <w:rsid w:val="007A5BD3"/>
    <w:rsid w:val="007A63F7"/>
    <w:rsid w:val="007A64E8"/>
    <w:rsid w:val="007A656D"/>
    <w:rsid w:val="007A71FA"/>
    <w:rsid w:val="007A74ED"/>
    <w:rsid w:val="007A786B"/>
    <w:rsid w:val="007B0A0B"/>
    <w:rsid w:val="007B0D4A"/>
    <w:rsid w:val="007B1E4A"/>
    <w:rsid w:val="007B1FA1"/>
    <w:rsid w:val="007B2410"/>
    <w:rsid w:val="007B2A5A"/>
    <w:rsid w:val="007B2D57"/>
    <w:rsid w:val="007B3782"/>
    <w:rsid w:val="007B3B52"/>
    <w:rsid w:val="007B3E6D"/>
    <w:rsid w:val="007B4675"/>
    <w:rsid w:val="007B46DB"/>
    <w:rsid w:val="007B46ED"/>
    <w:rsid w:val="007B4D86"/>
    <w:rsid w:val="007B53E6"/>
    <w:rsid w:val="007B567C"/>
    <w:rsid w:val="007B5798"/>
    <w:rsid w:val="007B5D08"/>
    <w:rsid w:val="007B64BE"/>
    <w:rsid w:val="007B6E6C"/>
    <w:rsid w:val="007B7A7A"/>
    <w:rsid w:val="007B7F6A"/>
    <w:rsid w:val="007C0262"/>
    <w:rsid w:val="007C063A"/>
    <w:rsid w:val="007C085B"/>
    <w:rsid w:val="007C0D61"/>
    <w:rsid w:val="007C0D6E"/>
    <w:rsid w:val="007C115F"/>
    <w:rsid w:val="007C12E5"/>
    <w:rsid w:val="007C1B98"/>
    <w:rsid w:val="007C21A4"/>
    <w:rsid w:val="007C2300"/>
    <w:rsid w:val="007C2304"/>
    <w:rsid w:val="007C2470"/>
    <w:rsid w:val="007C2732"/>
    <w:rsid w:val="007C2884"/>
    <w:rsid w:val="007C2CD0"/>
    <w:rsid w:val="007C2F49"/>
    <w:rsid w:val="007C36DD"/>
    <w:rsid w:val="007C3859"/>
    <w:rsid w:val="007C3CEA"/>
    <w:rsid w:val="007C46FC"/>
    <w:rsid w:val="007C4A49"/>
    <w:rsid w:val="007C4B2B"/>
    <w:rsid w:val="007C4F92"/>
    <w:rsid w:val="007C5572"/>
    <w:rsid w:val="007C59D8"/>
    <w:rsid w:val="007C5C12"/>
    <w:rsid w:val="007C5C92"/>
    <w:rsid w:val="007C6503"/>
    <w:rsid w:val="007C672C"/>
    <w:rsid w:val="007C7C6F"/>
    <w:rsid w:val="007C7F70"/>
    <w:rsid w:val="007D0199"/>
    <w:rsid w:val="007D03D2"/>
    <w:rsid w:val="007D0C09"/>
    <w:rsid w:val="007D110F"/>
    <w:rsid w:val="007D14E1"/>
    <w:rsid w:val="007D285C"/>
    <w:rsid w:val="007D322C"/>
    <w:rsid w:val="007D32AD"/>
    <w:rsid w:val="007D35BF"/>
    <w:rsid w:val="007D363F"/>
    <w:rsid w:val="007D4400"/>
    <w:rsid w:val="007D46D7"/>
    <w:rsid w:val="007D4D31"/>
    <w:rsid w:val="007D53CF"/>
    <w:rsid w:val="007D6E90"/>
    <w:rsid w:val="007D6EBB"/>
    <w:rsid w:val="007D71BD"/>
    <w:rsid w:val="007D72FF"/>
    <w:rsid w:val="007D7DDC"/>
    <w:rsid w:val="007E1562"/>
    <w:rsid w:val="007E2028"/>
    <w:rsid w:val="007E2058"/>
    <w:rsid w:val="007E280B"/>
    <w:rsid w:val="007E2B12"/>
    <w:rsid w:val="007E2CCE"/>
    <w:rsid w:val="007E3856"/>
    <w:rsid w:val="007E5339"/>
    <w:rsid w:val="007E5450"/>
    <w:rsid w:val="007E5557"/>
    <w:rsid w:val="007E5FD1"/>
    <w:rsid w:val="007E61EF"/>
    <w:rsid w:val="007E66E0"/>
    <w:rsid w:val="007E6C4F"/>
    <w:rsid w:val="007E6DBA"/>
    <w:rsid w:val="007F0022"/>
    <w:rsid w:val="007F01D8"/>
    <w:rsid w:val="007F082F"/>
    <w:rsid w:val="007F1C32"/>
    <w:rsid w:val="007F1CC8"/>
    <w:rsid w:val="007F1D09"/>
    <w:rsid w:val="007F1F6F"/>
    <w:rsid w:val="007F26F9"/>
    <w:rsid w:val="007F2B72"/>
    <w:rsid w:val="007F3780"/>
    <w:rsid w:val="007F37C6"/>
    <w:rsid w:val="007F3803"/>
    <w:rsid w:val="007F3B0B"/>
    <w:rsid w:val="007F4C3D"/>
    <w:rsid w:val="007F50F7"/>
    <w:rsid w:val="007F56CD"/>
    <w:rsid w:val="007F57D2"/>
    <w:rsid w:val="007F6274"/>
    <w:rsid w:val="007F6B9A"/>
    <w:rsid w:val="007F6D75"/>
    <w:rsid w:val="007F7019"/>
    <w:rsid w:val="008005AC"/>
    <w:rsid w:val="00800756"/>
    <w:rsid w:val="00800F0B"/>
    <w:rsid w:val="00800F81"/>
    <w:rsid w:val="00800FA5"/>
    <w:rsid w:val="00801211"/>
    <w:rsid w:val="0080230B"/>
    <w:rsid w:val="0080316D"/>
    <w:rsid w:val="008031C6"/>
    <w:rsid w:val="00803E5E"/>
    <w:rsid w:val="00803EF5"/>
    <w:rsid w:val="0080416C"/>
    <w:rsid w:val="008041FB"/>
    <w:rsid w:val="00804714"/>
    <w:rsid w:val="008047C5"/>
    <w:rsid w:val="00804BE8"/>
    <w:rsid w:val="008050A8"/>
    <w:rsid w:val="0080537F"/>
    <w:rsid w:val="008054C7"/>
    <w:rsid w:val="00806448"/>
    <w:rsid w:val="00806F9B"/>
    <w:rsid w:val="00807156"/>
    <w:rsid w:val="00807B6B"/>
    <w:rsid w:val="00807C5A"/>
    <w:rsid w:val="00810807"/>
    <w:rsid w:val="00810942"/>
    <w:rsid w:val="00810AAD"/>
    <w:rsid w:val="00810D94"/>
    <w:rsid w:val="00811020"/>
    <w:rsid w:val="008115A2"/>
    <w:rsid w:val="00811BAC"/>
    <w:rsid w:val="00812559"/>
    <w:rsid w:val="00812695"/>
    <w:rsid w:val="00812AE5"/>
    <w:rsid w:val="00812BA8"/>
    <w:rsid w:val="00812DA1"/>
    <w:rsid w:val="00812E0F"/>
    <w:rsid w:val="00812E20"/>
    <w:rsid w:val="0081395A"/>
    <w:rsid w:val="00813B91"/>
    <w:rsid w:val="00813BFE"/>
    <w:rsid w:val="00813CE9"/>
    <w:rsid w:val="00813F40"/>
    <w:rsid w:val="00814ADC"/>
    <w:rsid w:val="00815546"/>
    <w:rsid w:val="0081588A"/>
    <w:rsid w:val="00815FC5"/>
    <w:rsid w:val="008164DB"/>
    <w:rsid w:val="0081702E"/>
    <w:rsid w:val="008171E1"/>
    <w:rsid w:val="0081740B"/>
    <w:rsid w:val="008177A5"/>
    <w:rsid w:val="00817968"/>
    <w:rsid w:val="008179F6"/>
    <w:rsid w:val="00817AEF"/>
    <w:rsid w:val="00817BB0"/>
    <w:rsid w:val="00817F04"/>
    <w:rsid w:val="0082037A"/>
    <w:rsid w:val="008203EF"/>
    <w:rsid w:val="00820489"/>
    <w:rsid w:val="008207D9"/>
    <w:rsid w:val="00820DBD"/>
    <w:rsid w:val="008213A8"/>
    <w:rsid w:val="00821547"/>
    <w:rsid w:val="00821951"/>
    <w:rsid w:val="008227D1"/>
    <w:rsid w:val="00822904"/>
    <w:rsid w:val="0082309A"/>
    <w:rsid w:val="00823697"/>
    <w:rsid w:val="008236F9"/>
    <w:rsid w:val="00823DDC"/>
    <w:rsid w:val="00823E1E"/>
    <w:rsid w:val="00824153"/>
    <w:rsid w:val="00825DEE"/>
    <w:rsid w:val="00826740"/>
    <w:rsid w:val="00826C57"/>
    <w:rsid w:val="0082732F"/>
    <w:rsid w:val="00827429"/>
    <w:rsid w:val="00827FBB"/>
    <w:rsid w:val="00830E0C"/>
    <w:rsid w:val="008315D2"/>
    <w:rsid w:val="00831986"/>
    <w:rsid w:val="00832242"/>
    <w:rsid w:val="008325D9"/>
    <w:rsid w:val="00832B6B"/>
    <w:rsid w:val="00832BC0"/>
    <w:rsid w:val="0083301F"/>
    <w:rsid w:val="00833352"/>
    <w:rsid w:val="00833CB4"/>
    <w:rsid w:val="008341B5"/>
    <w:rsid w:val="00834297"/>
    <w:rsid w:val="008345E6"/>
    <w:rsid w:val="00834777"/>
    <w:rsid w:val="0083487A"/>
    <w:rsid w:val="00835047"/>
    <w:rsid w:val="008351FF"/>
    <w:rsid w:val="008364F9"/>
    <w:rsid w:val="00836EA6"/>
    <w:rsid w:val="00837B96"/>
    <w:rsid w:val="00837C6D"/>
    <w:rsid w:val="00840453"/>
    <w:rsid w:val="00840460"/>
    <w:rsid w:val="00840CC5"/>
    <w:rsid w:val="00840DAB"/>
    <w:rsid w:val="00840FD0"/>
    <w:rsid w:val="00841827"/>
    <w:rsid w:val="00841973"/>
    <w:rsid w:val="008424D9"/>
    <w:rsid w:val="00843278"/>
    <w:rsid w:val="008438DD"/>
    <w:rsid w:val="00843927"/>
    <w:rsid w:val="00843E4D"/>
    <w:rsid w:val="00843FBC"/>
    <w:rsid w:val="0084454A"/>
    <w:rsid w:val="00844739"/>
    <w:rsid w:val="00844BD5"/>
    <w:rsid w:val="00845733"/>
    <w:rsid w:val="00845AE6"/>
    <w:rsid w:val="00845FC8"/>
    <w:rsid w:val="0084629B"/>
    <w:rsid w:val="008469BF"/>
    <w:rsid w:val="00846AE9"/>
    <w:rsid w:val="008472CF"/>
    <w:rsid w:val="00847C84"/>
    <w:rsid w:val="00850A21"/>
    <w:rsid w:val="008511FD"/>
    <w:rsid w:val="00851697"/>
    <w:rsid w:val="00851BC6"/>
    <w:rsid w:val="00851D74"/>
    <w:rsid w:val="008524EE"/>
    <w:rsid w:val="008531F2"/>
    <w:rsid w:val="008532F6"/>
    <w:rsid w:val="0085355D"/>
    <w:rsid w:val="008536F7"/>
    <w:rsid w:val="008541ED"/>
    <w:rsid w:val="0085423F"/>
    <w:rsid w:val="008547E1"/>
    <w:rsid w:val="008555C8"/>
    <w:rsid w:val="00855B3F"/>
    <w:rsid w:val="008563C8"/>
    <w:rsid w:val="008564D7"/>
    <w:rsid w:val="00857573"/>
    <w:rsid w:val="00857574"/>
    <w:rsid w:val="008577A5"/>
    <w:rsid w:val="00857A66"/>
    <w:rsid w:val="00860215"/>
    <w:rsid w:val="00860435"/>
    <w:rsid w:val="00860646"/>
    <w:rsid w:val="00860B26"/>
    <w:rsid w:val="00860CF0"/>
    <w:rsid w:val="008616F5"/>
    <w:rsid w:val="00861A78"/>
    <w:rsid w:val="00861CC8"/>
    <w:rsid w:val="00862024"/>
    <w:rsid w:val="008623D6"/>
    <w:rsid w:val="00862523"/>
    <w:rsid w:val="00863350"/>
    <w:rsid w:val="00863A1C"/>
    <w:rsid w:val="00863A5A"/>
    <w:rsid w:val="0086456D"/>
    <w:rsid w:val="008645E4"/>
    <w:rsid w:val="00864760"/>
    <w:rsid w:val="008648B0"/>
    <w:rsid w:val="00864B7A"/>
    <w:rsid w:val="0086586D"/>
    <w:rsid w:val="00866281"/>
    <w:rsid w:val="00866509"/>
    <w:rsid w:val="008673B8"/>
    <w:rsid w:val="0086746A"/>
    <w:rsid w:val="00867527"/>
    <w:rsid w:val="008675C3"/>
    <w:rsid w:val="00867965"/>
    <w:rsid w:val="00867D33"/>
    <w:rsid w:val="00867EB6"/>
    <w:rsid w:val="00867F1F"/>
    <w:rsid w:val="00870252"/>
    <w:rsid w:val="008704B1"/>
    <w:rsid w:val="00870559"/>
    <w:rsid w:val="00870BC4"/>
    <w:rsid w:val="0087117E"/>
    <w:rsid w:val="0087166C"/>
    <w:rsid w:val="00871B03"/>
    <w:rsid w:val="00872296"/>
    <w:rsid w:val="008723D7"/>
    <w:rsid w:val="00872F9E"/>
    <w:rsid w:val="008731DE"/>
    <w:rsid w:val="008732F0"/>
    <w:rsid w:val="008742F1"/>
    <w:rsid w:val="00874321"/>
    <w:rsid w:val="00874F7E"/>
    <w:rsid w:val="008755E4"/>
    <w:rsid w:val="00875CD7"/>
    <w:rsid w:val="00875E99"/>
    <w:rsid w:val="0087654E"/>
    <w:rsid w:val="008765D1"/>
    <w:rsid w:val="00876682"/>
    <w:rsid w:val="0087682A"/>
    <w:rsid w:val="00876B9D"/>
    <w:rsid w:val="0088044A"/>
    <w:rsid w:val="00880AC1"/>
    <w:rsid w:val="00880B4A"/>
    <w:rsid w:val="00880BB9"/>
    <w:rsid w:val="00880DE8"/>
    <w:rsid w:val="00881251"/>
    <w:rsid w:val="008812ED"/>
    <w:rsid w:val="00882210"/>
    <w:rsid w:val="008827C4"/>
    <w:rsid w:val="00882A4C"/>
    <w:rsid w:val="00882CB5"/>
    <w:rsid w:val="00882F15"/>
    <w:rsid w:val="008847A3"/>
    <w:rsid w:val="0088490F"/>
    <w:rsid w:val="00884B5C"/>
    <w:rsid w:val="00884C0F"/>
    <w:rsid w:val="00885355"/>
    <w:rsid w:val="00885865"/>
    <w:rsid w:val="00885AC5"/>
    <w:rsid w:val="00885AF3"/>
    <w:rsid w:val="00885FA8"/>
    <w:rsid w:val="0088630A"/>
    <w:rsid w:val="00886B0A"/>
    <w:rsid w:val="008876FE"/>
    <w:rsid w:val="008878FA"/>
    <w:rsid w:val="00887E3D"/>
    <w:rsid w:val="00887F61"/>
    <w:rsid w:val="0089050A"/>
    <w:rsid w:val="0089068D"/>
    <w:rsid w:val="00890A2B"/>
    <w:rsid w:val="00890EFB"/>
    <w:rsid w:val="008910A8"/>
    <w:rsid w:val="00891620"/>
    <w:rsid w:val="00891685"/>
    <w:rsid w:val="00891739"/>
    <w:rsid w:val="00892317"/>
    <w:rsid w:val="00892612"/>
    <w:rsid w:val="0089293D"/>
    <w:rsid w:val="00892CF6"/>
    <w:rsid w:val="00893203"/>
    <w:rsid w:val="008935C1"/>
    <w:rsid w:val="00893F5D"/>
    <w:rsid w:val="00894764"/>
    <w:rsid w:val="00895771"/>
    <w:rsid w:val="00895DA2"/>
    <w:rsid w:val="008962B6"/>
    <w:rsid w:val="008965DB"/>
    <w:rsid w:val="00896A09"/>
    <w:rsid w:val="0089711B"/>
    <w:rsid w:val="00897270"/>
    <w:rsid w:val="00897D61"/>
    <w:rsid w:val="008A06B8"/>
    <w:rsid w:val="008A07A2"/>
    <w:rsid w:val="008A08DA"/>
    <w:rsid w:val="008A0E0E"/>
    <w:rsid w:val="008A0EEC"/>
    <w:rsid w:val="008A1295"/>
    <w:rsid w:val="008A14B7"/>
    <w:rsid w:val="008A1F6B"/>
    <w:rsid w:val="008A20D1"/>
    <w:rsid w:val="008A2810"/>
    <w:rsid w:val="008A3473"/>
    <w:rsid w:val="008A3934"/>
    <w:rsid w:val="008A3CFE"/>
    <w:rsid w:val="008A3F5E"/>
    <w:rsid w:val="008A412D"/>
    <w:rsid w:val="008A4248"/>
    <w:rsid w:val="008A4781"/>
    <w:rsid w:val="008A48C4"/>
    <w:rsid w:val="008A4ABD"/>
    <w:rsid w:val="008A578E"/>
    <w:rsid w:val="008A61F4"/>
    <w:rsid w:val="008A6607"/>
    <w:rsid w:val="008A6740"/>
    <w:rsid w:val="008A7503"/>
    <w:rsid w:val="008A788B"/>
    <w:rsid w:val="008A7A0B"/>
    <w:rsid w:val="008B145F"/>
    <w:rsid w:val="008B1F95"/>
    <w:rsid w:val="008B2675"/>
    <w:rsid w:val="008B26A3"/>
    <w:rsid w:val="008B2B64"/>
    <w:rsid w:val="008B3516"/>
    <w:rsid w:val="008B364C"/>
    <w:rsid w:val="008B3773"/>
    <w:rsid w:val="008B3A0F"/>
    <w:rsid w:val="008B3E16"/>
    <w:rsid w:val="008B48B4"/>
    <w:rsid w:val="008B4AF2"/>
    <w:rsid w:val="008B4C8F"/>
    <w:rsid w:val="008B4DB1"/>
    <w:rsid w:val="008B563D"/>
    <w:rsid w:val="008B5D79"/>
    <w:rsid w:val="008B614A"/>
    <w:rsid w:val="008B6A8F"/>
    <w:rsid w:val="008B71E1"/>
    <w:rsid w:val="008B7414"/>
    <w:rsid w:val="008B7741"/>
    <w:rsid w:val="008C0A63"/>
    <w:rsid w:val="008C116D"/>
    <w:rsid w:val="008C240C"/>
    <w:rsid w:val="008C243C"/>
    <w:rsid w:val="008C245B"/>
    <w:rsid w:val="008C35A7"/>
    <w:rsid w:val="008C3CB3"/>
    <w:rsid w:val="008C3CB7"/>
    <w:rsid w:val="008C3D2E"/>
    <w:rsid w:val="008C45FE"/>
    <w:rsid w:val="008C4D7D"/>
    <w:rsid w:val="008C57EE"/>
    <w:rsid w:val="008C5A37"/>
    <w:rsid w:val="008C5FDE"/>
    <w:rsid w:val="008C6046"/>
    <w:rsid w:val="008C6880"/>
    <w:rsid w:val="008C6BC2"/>
    <w:rsid w:val="008D00EC"/>
    <w:rsid w:val="008D1498"/>
    <w:rsid w:val="008D1A3E"/>
    <w:rsid w:val="008D1C3D"/>
    <w:rsid w:val="008D1CD9"/>
    <w:rsid w:val="008D215D"/>
    <w:rsid w:val="008D3221"/>
    <w:rsid w:val="008D35EB"/>
    <w:rsid w:val="008D36E1"/>
    <w:rsid w:val="008D378E"/>
    <w:rsid w:val="008D3BD3"/>
    <w:rsid w:val="008D3FAF"/>
    <w:rsid w:val="008D45C5"/>
    <w:rsid w:val="008D5671"/>
    <w:rsid w:val="008D5758"/>
    <w:rsid w:val="008D5E32"/>
    <w:rsid w:val="008D5F36"/>
    <w:rsid w:val="008D6022"/>
    <w:rsid w:val="008D65DB"/>
    <w:rsid w:val="008D708E"/>
    <w:rsid w:val="008D77F2"/>
    <w:rsid w:val="008D782C"/>
    <w:rsid w:val="008D791B"/>
    <w:rsid w:val="008E02B6"/>
    <w:rsid w:val="008E0970"/>
    <w:rsid w:val="008E0A0A"/>
    <w:rsid w:val="008E0C54"/>
    <w:rsid w:val="008E26B2"/>
    <w:rsid w:val="008E271A"/>
    <w:rsid w:val="008E29E7"/>
    <w:rsid w:val="008E2AC5"/>
    <w:rsid w:val="008E2F43"/>
    <w:rsid w:val="008E34D2"/>
    <w:rsid w:val="008E34E0"/>
    <w:rsid w:val="008E3808"/>
    <w:rsid w:val="008E3809"/>
    <w:rsid w:val="008E3FCC"/>
    <w:rsid w:val="008E4167"/>
    <w:rsid w:val="008E42C0"/>
    <w:rsid w:val="008E492B"/>
    <w:rsid w:val="008E4CBD"/>
    <w:rsid w:val="008E5A88"/>
    <w:rsid w:val="008E5E95"/>
    <w:rsid w:val="008E61EA"/>
    <w:rsid w:val="008E67CB"/>
    <w:rsid w:val="008E69FF"/>
    <w:rsid w:val="008E6EEC"/>
    <w:rsid w:val="008E75B3"/>
    <w:rsid w:val="008E7EB2"/>
    <w:rsid w:val="008F0017"/>
    <w:rsid w:val="008F016E"/>
    <w:rsid w:val="008F06E8"/>
    <w:rsid w:val="008F0968"/>
    <w:rsid w:val="008F0BE3"/>
    <w:rsid w:val="008F1382"/>
    <w:rsid w:val="008F1508"/>
    <w:rsid w:val="008F180A"/>
    <w:rsid w:val="008F18DB"/>
    <w:rsid w:val="008F2C5D"/>
    <w:rsid w:val="008F2D62"/>
    <w:rsid w:val="008F3204"/>
    <w:rsid w:val="008F38F2"/>
    <w:rsid w:val="008F3DF6"/>
    <w:rsid w:val="008F420D"/>
    <w:rsid w:val="008F46A7"/>
    <w:rsid w:val="008F4B51"/>
    <w:rsid w:val="008F5CC9"/>
    <w:rsid w:val="008F67EB"/>
    <w:rsid w:val="008F787E"/>
    <w:rsid w:val="008F7977"/>
    <w:rsid w:val="00900491"/>
    <w:rsid w:val="00900744"/>
    <w:rsid w:val="00900DB1"/>
    <w:rsid w:val="0090171A"/>
    <w:rsid w:val="00901ECC"/>
    <w:rsid w:val="00902213"/>
    <w:rsid w:val="00902461"/>
    <w:rsid w:val="009027C8"/>
    <w:rsid w:val="00902D03"/>
    <w:rsid w:val="0090304E"/>
    <w:rsid w:val="00903080"/>
    <w:rsid w:val="009034F6"/>
    <w:rsid w:val="009035A8"/>
    <w:rsid w:val="009039F6"/>
    <w:rsid w:val="009049ED"/>
    <w:rsid w:val="00904B64"/>
    <w:rsid w:val="00904C1A"/>
    <w:rsid w:val="0090503C"/>
    <w:rsid w:val="00905AA4"/>
    <w:rsid w:val="009060DC"/>
    <w:rsid w:val="0090692D"/>
    <w:rsid w:val="00906A7F"/>
    <w:rsid w:val="00906D97"/>
    <w:rsid w:val="00906DD2"/>
    <w:rsid w:val="009070A6"/>
    <w:rsid w:val="00907417"/>
    <w:rsid w:val="00907EFB"/>
    <w:rsid w:val="00907FA1"/>
    <w:rsid w:val="0091055D"/>
    <w:rsid w:val="00910BB9"/>
    <w:rsid w:val="00910EC9"/>
    <w:rsid w:val="00911338"/>
    <w:rsid w:val="0091141C"/>
    <w:rsid w:val="0091153A"/>
    <w:rsid w:val="009115C7"/>
    <w:rsid w:val="009116F1"/>
    <w:rsid w:val="0091175F"/>
    <w:rsid w:val="0091177F"/>
    <w:rsid w:val="00911F33"/>
    <w:rsid w:val="009121A3"/>
    <w:rsid w:val="009124F7"/>
    <w:rsid w:val="00912AE4"/>
    <w:rsid w:val="00912E6C"/>
    <w:rsid w:val="009132B3"/>
    <w:rsid w:val="009132EC"/>
    <w:rsid w:val="0091335B"/>
    <w:rsid w:val="00913E2D"/>
    <w:rsid w:val="00914B43"/>
    <w:rsid w:val="00914E1E"/>
    <w:rsid w:val="00915007"/>
    <w:rsid w:val="00915080"/>
    <w:rsid w:val="00915311"/>
    <w:rsid w:val="009170F5"/>
    <w:rsid w:val="0091770A"/>
    <w:rsid w:val="00917780"/>
    <w:rsid w:val="00917A78"/>
    <w:rsid w:val="00917AB0"/>
    <w:rsid w:val="00917EA8"/>
    <w:rsid w:val="009204D7"/>
    <w:rsid w:val="00920A56"/>
    <w:rsid w:val="00920F19"/>
    <w:rsid w:val="00920F85"/>
    <w:rsid w:val="0092156E"/>
    <w:rsid w:val="00921933"/>
    <w:rsid w:val="00921A5D"/>
    <w:rsid w:val="00921D24"/>
    <w:rsid w:val="00921ED9"/>
    <w:rsid w:val="009228B7"/>
    <w:rsid w:val="00923DEF"/>
    <w:rsid w:val="0092427C"/>
    <w:rsid w:val="00924EA7"/>
    <w:rsid w:val="00925431"/>
    <w:rsid w:val="009254B4"/>
    <w:rsid w:val="0092561B"/>
    <w:rsid w:val="00925779"/>
    <w:rsid w:val="00925977"/>
    <w:rsid w:val="009259FB"/>
    <w:rsid w:val="00925BD0"/>
    <w:rsid w:val="00925D19"/>
    <w:rsid w:val="0092629F"/>
    <w:rsid w:val="0092658E"/>
    <w:rsid w:val="0092675B"/>
    <w:rsid w:val="00926816"/>
    <w:rsid w:val="00926B32"/>
    <w:rsid w:val="009273E8"/>
    <w:rsid w:val="009278E5"/>
    <w:rsid w:val="00927E0D"/>
    <w:rsid w:val="0093006F"/>
    <w:rsid w:val="00930238"/>
    <w:rsid w:val="00930DC0"/>
    <w:rsid w:val="00930DF3"/>
    <w:rsid w:val="00931792"/>
    <w:rsid w:val="00931D66"/>
    <w:rsid w:val="00931F95"/>
    <w:rsid w:val="009323FC"/>
    <w:rsid w:val="009325C4"/>
    <w:rsid w:val="00932670"/>
    <w:rsid w:val="0093274F"/>
    <w:rsid w:val="00932AFF"/>
    <w:rsid w:val="0093360A"/>
    <w:rsid w:val="0093402F"/>
    <w:rsid w:val="009341E8"/>
    <w:rsid w:val="00934310"/>
    <w:rsid w:val="00934967"/>
    <w:rsid w:val="00934F9D"/>
    <w:rsid w:val="0093552D"/>
    <w:rsid w:val="009358B6"/>
    <w:rsid w:val="009358D9"/>
    <w:rsid w:val="0093722D"/>
    <w:rsid w:val="009375B1"/>
    <w:rsid w:val="009376E3"/>
    <w:rsid w:val="00937B3C"/>
    <w:rsid w:val="00937C9E"/>
    <w:rsid w:val="0094020D"/>
    <w:rsid w:val="00940A20"/>
    <w:rsid w:val="00940C53"/>
    <w:rsid w:val="00940EA9"/>
    <w:rsid w:val="0094103C"/>
    <w:rsid w:val="009414EA"/>
    <w:rsid w:val="009419A1"/>
    <w:rsid w:val="00941C9C"/>
    <w:rsid w:val="0094244E"/>
    <w:rsid w:val="00942911"/>
    <w:rsid w:val="0094301D"/>
    <w:rsid w:val="00943294"/>
    <w:rsid w:val="009436B5"/>
    <w:rsid w:val="00943FFA"/>
    <w:rsid w:val="00944065"/>
    <w:rsid w:val="009441F7"/>
    <w:rsid w:val="00944A9A"/>
    <w:rsid w:val="00944E70"/>
    <w:rsid w:val="00945242"/>
    <w:rsid w:val="009455C1"/>
    <w:rsid w:val="009461CF"/>
    <w:rsid w:val="00947598"/>
    <w:rsid w:val="009475BE"/>
    <w:rsid w:val="0094775F"/>
    <w:rsid w:val="009478C2"/>
    <w:rsid w:val="00947B5D"/>
    <w:rsid w:val="00947BAA"/>
    <w:rsid w:val="009503EC"/>
    <w:rsid w:val="009513FA"/>
    <w:rsid w:val="009515E8"/>
    <w:rsid w:val="00951E9F"/>
    <w:rsid w:val="00952154"/>
    <w:rsid w:val="00952803"/>
    <w:rsid w:val="00952E7F"/>
    <w:rsid w:val="00952EE0"/>
    <w:rsid w:val="00953510"/>
    <w:rsid w:val="009535AE"/>
    <w:rsid w:val="009539BC"/>
    <w:rsid w:val="00953A16"/>
    <w:rsid w:val="00953D49"/>
    <w:rsid w:val="00953DC4"/>
    <w:rsid w:val="00953F7C"/>
    <w:rsid w:val="00953FA2"/>
    <w:rsid w:val="00954594"/>
    <w:rsid w:val="009547BE"/>
    <w:rsid w:val="0095563C"/>
    <w:rsid w:val="00955A10"/>
    <w:rsid w:val="00956319"/>
    <w:rsid w:val="00956AC2"/>
    <w:rsid w:val="00956BDF"/>
    <w:rsid w:val="00956C14"/>
    <w:rsid w:val="00956D5E"/>
    <w:rsid w:val="00956EEC"/>
    <w:rsid w:val="009572F4"/>
    <w:rsid w:val="0095733C"/>
    <w:rsid w:val="00960AD1"/>
    <w:rsid w:val="00960BA4"/>
    <w:rsid w:val="009614F5"/>
    <w:rsid w:val="009619B5"/>
    <w:rsid w:val="009620E1"/>
    <w:rsid w:val="00962268"/>
    <w:rsid w:val="009623A2"/>
    <w:rsid w:val="0096284C"/>
    <w:rsid w:val="00962CAE"/>
    <w:rsid w:val="00962D96"/>
    <w:rsid w:val="00962E18"/>
    <w:rsid w:val="00963380"/>
    <w:rsid w:val="00963E59"/>
    <w:rsid w:val="00964201"/>
    <w:rsid w:val="00964948"/>
    <w:rsid w:val="00964A23"/>
    <w:rsid w:val="00964B1E"/>
    <w:rsid w:val="00964C91"/>
    <w:rsid w:val="00964EA5"/>
    <w:rsid w:val="00964FF3"/>
    <w:rsid w:val="009656A5"/>
    <w:rsid w:val="009656D1"/>
    <w:rsid w:val="0096660C"/>
    <w:rsid w:val="00966675"/>
    <w:rsid w:val="00966AAD"/>
    <w:rsid w:val="00966B1E"/>
    <w:rsid w:val="0096789C"/>
    <w:rsid w:val="00967F83"/>
    <w:rsid w:val="009703AD"/>
    <w:rsid w:val="009707B1"/>
    <w:rsid w:val="0097082E"/>
    <w:rsid w:val="00970A9A"/>
    <w:rsid w:val="00971113"/>
    <w:rsid w:val="00971215"/>
    <w:rsid w:val="00971513"/>
    <w:rsid w:val="009716EA"/>
    <w:rsid w:val="009726C2"/>
    <w:rsid w:val="009729D8"/>
    <w:rsid w:val="00973043"/>
    <w:rsid w:val="0097360F"/>
    <w:rsid w:val="00974040"/>
    <w:rsid w:val="009740E7"/>
    <w:rsid w:val="00974B99"/>
    <w:rsid w:val="00974C0D"/>
    <w:rsid w:val="009751E6"/>
    <w:rsid w:val="00975914"/>
    <w:rsid w:val="00975C11"/>
    <w:rsid w:val="009764E2"/>
    <w:rsid w:val="00976F20"/>
    <w:rsid w:val="00976FAE"/>
    <w:rsid w:val="009778D5"/>
    <w:rsid w:val="00977D5D"/>
    <w:rsid w:val="00977EFA"/>
    <w:rsid w:val="0098027C"/>
    <w:rsid w:val="0098036B"/>
    <w:rsid w:val="00980831"/>
    <w:rsid w:val="009808EA"/>
    <w:rsid w:val="0098090A"/>
    <w:rsid w:val="00980B85"/>
    <w:rsid w:val="00980F52"/>
    <w:rsid w:val="0098110D"/>
    <w:rsid w:val="0098180D"/>
    <w:rsid w:val="0098184D"/>
    <w:rsid w:val="00981DF0"/>
    <w:rsid w:val="00982267"/>
    <w:rsid w:val="00982A01"/>
    <w:rsid w:val="00982C88"/>
    <w:rsid w:val="00983437"/>
    <w:rsid w:val="0098343B"/>
    <w:rsid w:val="00983535"/>
    <w:rsid w:val="00983857"/>
    <w:rsid w:val="00983B3B"/>
    <w:rsid w:val="00984166"/>
    <w:rsid w:val="0098441B"/>
    <w:rsid w:val="00985674"/>
    <w:rsid w:val="0098662C"/>
    <w:rsid w:val="00987275"/>
    <w:rsid w:val="0098768B"/>
    <w:rsid w:val="009879BF"/>
    <w:rsid w:val="0099103C"/>
    <w:rsid w:val="009910EB"/>
    <w:rsid w:val="00991DAF"/>
    <w:rsid w:val="00992228"/>
    <w:rsid w:val="0099224F"/>
    <w:rsid w:val="0099284D"/>
    <w:rsid w:val="0099303B"/>
    <w:rsid w:val="0099367A"/>
    <w:rsid w:val="0099448E"/>
    <w:rsid w:val="00994B1A"/>
    <w:rsid w:val="00994B76"/>
    <w:rsid w:val="00994E65"/>
    <w:rsid w:val="00994FFE"/>
    <w:rsid w:val="009959CA"/>
    <w:rsid w:val="009961D5"/>
    <w:rsid w:val="0099669C"/>
    <w:rsid w:val="00996D7A"/>
    <w:rsid w:val="00997CE8"/>
    <w:rsid w:val="009A046F"/>
    <w:rsid w:val="009A0876"/>
    <w:rsid w:val="009A091D"/>
    <w:rsid w:val="009A254C"/>
    <w:rsid w:val="009A3383"/>
    <w:rsid w:val="009A35B8"/>
    <w:rsid w:val="009A35DA"/>
    <w:rsid w:val="009A35F4"/>
    <w:rsid w:val="009A403C"/>
    <w:rsid w:val="009A424D"/>
    <w:rsid w:val="009A485A"/>
    <w:rsid w:val="009A50E8"/>
    <w:rsid w:val="009A53FB"/>
    <w:rsid w:val="009A563F"/>
    <w:rsid w:val="009A61E2"/>
    <w:rsid w:val="009A7749"/>
    <w:rsid w:val="009A7791"/>
    <w:rsid w:val="009A7C11"/>
    <w:rsid w:val="009B10E6"/>
    <w:rsid w:val="009B4078"/>
    <w:rsid w:val="009B42DA"/>
    <w:rsid w:val="009B513F"/>
    <w:rsid w:val="009B535B"/>
    <w:rsid w:val="009B582C"/>
    <w:rsid w:val="009B5BD4"/>
    <w:rsid w:val="009B5C66"/>
    <w:rsid w:val="009B6833"/>
    <w:rsid w:val="009B6B37"/>
    <w:rsid w:val="009B7075"/>
    <w:rsid w:val="009B7A62"/>
    <w:rsid w:val="009B7BD7"/>
    <w:rsid w:val="009B7EA4"/>
    <w:rsid w:val="009C11FD"/>
    <w:rsid w:val="009C1584"/>
    <w:rsid w:val="009C1789"/>
    <w:rsid w:val="009C20E9"/>
    <w:rsid w:val="009C2302"/>
    <w:rsid w:val="009C2381"/>
    <w:rsid w:val="009C2907"/>
    <w:rsid w:val="009C2FE3"/>
    <w:rsid w:val="009C3675"/>
    <w:rsid w:val="009C39B4"/>
    <w:rsid w:val="009C3AD9"/>
    <w:rsid w:val="009C3AEB"/>
    <w:rsid w:val="009C3F53"/>
    <w:rsid w:val="009C4077"/>
    <w:rsid w:val="009C5AA2"/>
    <w:rsid w:val="009C5CEB"/>
    <w:rsid w:val="009C5E25"/>
    <w:rsid w:val="009C635F"/>
    <w:rsid w:val="009C6C4C"/>
    <w:rsid w:val="009C6D4D"/>
    <w:rsid w:val="009C6E0C"/>
    <w:rsid w:val="009C71D0"/>
    <w:rsid w:val="009C776B"/>
    <w:rsid w:val="009C7B7F"/>
    <w:rsid w:val="009D0F05"/>
    <w:rsid w:val="009D119B"/>
    <w:rsid w:val="009D162C"/>
    <w:rsid w:val="009D2271"/>
    <w:rsid w:val="009D24D6"/>
    <w:rsid w:val="009D2557"/>
    <w:rsid w:val="009D29B7"/>
    <w:rsid w:val="009D2A66"/>
    <w:rsid w:val="009D2C04"/>
    <w:rsid w:val="009D2C17"/>
    <w:rsid w:val="009D3097"/>
    <w:rsid w:val="009D3C31"/>
    <w:rsid w:val="009D3FC7"/>
    <w:rsid w:val="009D4ACC"/>
    <w:rsid w:val="009D4ADE"/>
    <w:rsid w:val="009D4CD6"/>
    <w:rsid w:val="009D54A8"/>
    <w:rsid w:val="009D5F7B"/>
    <w:rsid w:val="009D62E6"/>
    <w:rsid w:val="009D65C4"/>
    <w:rsid w:val="009D6E70"/>
    <w:rsid w:val="009D7013"/>
    <w:rsid w:val="009E0876"/>
    <w:rsid w:val="009E0E6D"/>
    <w:rsid w:val="009E17D9"/>
    <w:rsid w:val="009E20A2"/>
    <w:rsid w:val="009E20FD"/>
    <w:rsid w:val="009E240D"/>
    <w:rsid w:val="009E2C8F"/>
    <w:rsid w:val="009E2E64"/>
    <w:rsid w:val="009E2F5D"/>
    <w:rsid w:val="009E35A0"/>
    <w:rsid w:val="009E38F8"/>
    <w:rsid w:val="009E3912"/>
    <w:rsid w:val="009E39C9"/>
    <w:rsid w:val="009E3B91"/>
    <w:rsid w:val="009E4297"/>
    <w:rsid w:val="009E4395"/>
    <w:rsid w:val="009E4D25"/>
    <w:rsid w:val="009E4E0B"/>
    <w:rsid w:val="009E4FD1"/>
    <w:rsid w:val="009E5D99"/>
    <w:rsid w:val="009E69B8"/>
    <w:rsid w:val="009E6D70"/>
    <w:rsid w:val="009E78E3"/>
    <w:rsid w:val="009E7D22"/>
    <w:rsid w:val="009F0079"/>
    <w:rsid w:val="009F0398"/>
    <w:rsid w:val="009F05A4"/>
    <w:rsid w:val="009F0715"/>
    <w:rsid w:val="009F11D0"/>
    <w:rsid w:val="009F1602"/>
    <w:rsid w:val="009F1639"/>
    <w:rsid w:val="009F23D6"/>
    <w:rsid w:val="009F287E"/>
    <w:rsid w:val="009F2AB3"/>
    <w:rsid w:val="009F2B80"/>
    <w:rsid w:val="009F2BA9"/>
    <w:rsid w:val="009F3183"/>
    <w:rsid w:val="009F3A91"/>
    <w:rsid w:val="009F450E"/>
    <w:rsid w:val="009F48B2"/>
    <w:rsid w:val="009F4925"/>
    <w:rsid w:val="009F495A"/>
    <w:rsid w:val="009F4A88"/>
    <w:rsid w:val="009F4DA1"/>
    <w:rsid w:val="009F4E6C"/>
    <w:rsid w:val="009F5092"/>
    <w:rsid w:val="009F553C"/>
    <w:rsid w:val="009F5668"/>
    <w:rsid w:val="009F5ACF"/>
    <w:rsid w:val="009F5B71"/>
    <w:rsid w:val="009F61B0"/>
    <w:rsid w:val="009F62E8"/>
    <w:rsid w:val="009F67CD"/>
    <w:rsid w:val="009F6A79"/>
    <w:rsid w:val="009F6AD4"/>
    <w:rsid w:val="009F6BE2"/>
    <w:rsid w:val="009F6C30"/>
    <w:rsid w:val="009F6D0C"/>
    <w:rsid w:val="009F70F7"/>
    <w:rsid w:val="009F73AC"/>
    <w:rsid w:val="009F73BA"/>
    <w:rsid w:val="009F7473"/>
    <w:rsid w:val="009F7768"/>
    <w:rsid w:val="009F77E7"/>
    <w:rsid w:val="009F7FC5"/>
    <w:rsid w:val="00A0038A"/>
    <w:rsid w:val="00A0083B"/>
    <w:rsid w:val="00A00FB6"/>
    <w:rsid w:val="00A0105E"/>
    <w:rsid w:val="00A010C8"/>
    <w:rsid w:val="00A0142F"/>
    <w:rsid w:val="00A01443"/>
    <w:rsid w:val="00A015BD"/>
    <w:rsid w:val="00A01BB5"/>
    <w:rsid w:val="00A025AC"/>
    <w:rsid w:val="00A027F7"/>
    <w:rsid w:val="00A0381F"/>
    <w:rsid w:val="00A03C3A"/>
    <w:rsid w:val="00A03E62"/>
    <w:rsid w:val="00A041B1"/>
    <w:rsid w:val="00A0434D"/>
    <w:rsid w:val="00A047C4"/>
    <w:rsid w:val="00A0494D"/>
    <w:rsid w:val="00A04969"/>
    <w:rsid w:val="00A04A5D"/>
    <w:rsid w:val="00A05D64"/>
    <w:rsid w:val="00A05FA8"/>
    <w:rsid w:val="00A0614E"/>
    <w:rsid w:val="00A065BC"/>
    <w:rsid w:val="00A06C85"/>
    <w:rsid w:val="00A06FDC"/>
    <w:rsid w:val="00A070AD"/>
    <w:rsid w:val="00A07570"/>
    <w:rsid w:val="00A076BC"/>
    <w:rsid w:val="00A078A9"/>
    <w:rsid w:val="00A07D6B"/>
    <w:rsid w:val="00A1010A"/>
    <w:rsid w:val="00A10A6F"/>
    <w:rsid w:val="00A117DD"/>
    <w:rsid w:val="00A11BAB"/>
    <w:rsid w:val="00A128F1"/>
    <w:rsid w:val="00A12DB1"/>
    <w:rsid w:val="00A13127"/>
    <w:rsid w:val="00A1388F"/>
    <w:rsid w:val="00A14053"/>
    <w:rsid w:val="00A1426E"/>
    <w:rsid w:val="00A14272"/>
    <w:rsid w:val="00A146A1"/>
    <w:rsid w:val="00A14D1B"/>
    <w:rsid w:val="00A14D39"/>
    <w:rsid w:val="00A15C60"/>
    <w:rsid w:val="00A165A4"/>
    <w:rsid w:val="00A167D4"/>
    <w:rsid w:val="00A16959"/>
    <w:rsid w:val="00A16A7A"/>
    <w:rsid w:val="00A170E2"/>
    <w:rsid w:val="00A17114"/>
    <w:rsid w:val="00A17FB9"/>
    <w:rsid w:val="00A20223"/>
    <w:rsid w:val="00A20374"/>
    <w:rsid w:val="00A210D8"/>
    <w:rsid w:val="00A21433"/>
    <w:rsid w:val="00A21B22"/>
    <w:rsid w:val="00A220EF"/>
    <w:rsid w:val="00A22449"/>
    <w:rsid w:val="00A227D2"/>
    <w:rsid w:val="00A22903"/>
    <w:rsid w:val="00A234F0"/>
    <w:rsid w:val="00A23FDB"/>
    <w:rsid w:val="00A244DB"/>
    <w:rsid w:val="00A24D48"/>
    <w:rsid w:val="00A25052"/>
    <w:rsid w:val="00A250B9"/>
    <w:rsid w:val="00A2518E"/>
    <w:rsid w:val="00A255CF"/>
    <w:rsid w:val="00A259AA"/>
    <w:rsid w:val="00A25B67"/>
    <w:rsid w:val="00A264CA"/>
    <w:rsid w:val="00A26C6E"/>
    <w:rsid w:val="00A26CB5"/>
    <w:rsid w:val="00A2718D"/>
    <w:rsid w:val="00A278FF"/>
    <w:rsid w:val="00A27B2C"/>
    <w:rsid w:val="00A31040"/>
    <w:rsid w:val="00A3145C"/>
    <w:rsid w:val="00A3179E"/>
    <w:rsid w:val="00A317DB"/>
    <w:rsid w:val="00A319E1"/>
    <w:rsid w:val="00A31E1B"/>
    <w:rsid w:val="00A32FB4"/>
    <w:rsid w:val="00A33F26"/>
    <w:rsid w:val="00A344F3"/>
    <w:rsid w:val="00A34652"/>
    <w:rsid w:val="00A35784"/>
    <w:rsid w:val="00A358EB"/>
    <w:rsid w:val="00A35CE3"/>
    <w:rsid w:val="00A36221"/>
    <w:rsid w:val="00A366A7"/>
    <w:rsid w:val="00A3740C"/>
    <w:rsid w:val="00A37F41"/>
    <w:rsid w:val="00A40863"/>
    <w:rsid w:val="00A408BB"/>
    <w:rsid w:val="00A40CD7"/>
    <w:rsid w:val="00A40F0F"/>
    <w:rsid w:val="00A4126D"/>
    <w:rsid w:val="00A41A51"/>
    <w:rsid w:val="00A4262A"/>
    <w:rsid w:val="00A42C42"/>
    <w:rsid w:val="00A42DD7"/>
    <w:rsid w:val="00A430C4"/>
    <w:rsid w:val="00A43479"/>
    <w:rsid w:val="00A43D72"/>
    <w:rsid w:val="00A440E2"/>
    <w:rsid w:val="00A442D2"/>
    <w:rsid w:val="00A449CC"/>
    <w:rsid w:val="00A44BE3"/>
    <w:rsid w:val="00A44F26"/>
    <w:rsid w:val="00A44FD0"/>
    <w:rsid w:val="00A4520D"/>
    <w:rsid w:val="00A452F1"/>
    <w:rsid w:val="00A45A9E"/>
    <w:rsid w:val="00A45B5F"/>
    <w:rsid w:val="00A45E73"/>
    <w:rsid w:val="00A465AF"/>
    <w:rsid w:val="00A46D17"/>
    <w:rsid w:val="00A46F49"/>
    <w:rsid w:val="00A46F99"/>
    <w:rsid w:val="00A472E7"/>
    <w:rsid w:val="00A47503"/>
    <w:rsid w:val="00A4792F"/>
    <w:rsid w:val="00A50691"/>
    <w:rsid w:val="00A50834"/>
    <w:rsid w:val="00A519D8"/>
    <w:rsid w:val="00A51B3E"/>
    <w:rsid w:val="00A51E65"/>
    <w:rsid w:val="00A5240F"/>
    <w:rsid w:val="00A52662"/>
    <w:rsid w:val="00A5291A"/>
    <w:rsid w:val="00A53190"/>
    <w:rsid w:val="00A539AD"/>
    <w:rsid w:val="00A5406E"/>
    <w:rsid w:val="00A54110"/>
    <w:rsid w:val="00A545D4"/>
    <w:rsid w:val="00A54D90"/>
    <w:rsid w:val="00A54D97"/>
    <w:rsid w:val="00A5592B"/>
    <w:rsid w:val="00A55E31"/>
    <w:rsid w:val="00A55EE3"/>
    <w:rsid w:val="00A5601A"/>
    <w:rsid w:val="00A567E7"/>
    <w:rsid w:val="00A568AE"/>
    <w:rsid w:val="00A5709A"/>
    <w:rsid w:val="00A575B1"/>
    <w:rsid w:val="00A6066F"/>
    <w:rsid w:val="00A6077C"/>
    <w:rsid w:val="00A60A57"/>
    <w:rsid w:val="00A610BA"/>
    <w:rsid w:val="00A6129C"/>
    <w:rsid w:val="00A614C9"/>
    <w:rsid w:val="00A61F9E"/>
    <w:rsid w:val="00A623C2"/>
    <w:rsid w:val="00A632AF"/>
    <w:rsid w:val="00A63D87"/>
    <w:rsid w:val="00A63E49"/>
    <w:rsid w:val="00A64442"/>
    <w:rsid w:val="00A65BB7"/>
    <w:rsid w:val="00A65C9B"/>
    <w:rsid w:val="00A65D20"/>
    <w:rsid w:val="00A665A5"/>
    <w:rsid w:val="00A67575"/>
    <w:rsid w:val="00A67AB4"/>
    <w:rsid w:val="00A70604"/>
    <w:rsid w:val="00A70C2E"/>
    <w:rsid w:val="00A71043"/>
    <w:rsid w:val="00A71D17"/>
    <w:rsid w:val="00A71DD9"/>
    <w:rsid w:val="00A71E2D"/>
    <w:rsid w:val="00A729A2"/>
    <w:rsid w:val="00A731FA"/>
    <w:rsid w:val="00A734DA"/>
    <w:rsid w:val="00A74026"/>
    <w:rsid w:val="00A74301"/>
    <w:rsid w:val="00A7485A"/>
    <w:rsid w:val="00A74BFB"/>
    <w:rsid w:val="00A760E3"/>
    <w:rsid w:val="00A76732"/>
    <w:rsid w:val="00A76863"/>
    <w:rsid w:val="00A76ADD"/>
    <w:rsid w:val="00A7704F"/>
    <w:rsid w:val="00A77756"/>
    <w:rsid w:val="00A77793"/>
    <w:rsid w:val="00A80255"/>
    <w:rsid w:val="00A80464"/>
    <w:rsid w:val="00A8071E"/>
    <w:rsid w:val="00A80E9B"/>
    <w:rsid w:val="00A80EFA"/>
    <w:rsid w:val="00A81257"/>
    <w:rsid w:val="00A81F33"/>
    <w:rsid w:val="00A82669"/>
    <w:rsid w:val="00A82A89"/>
    <w:rsid w:val="00A82C11"/>
    <w:rsid w:val="00A82CF2"/>
    <w:rsid w:val="00A82E7D"/>
    <w:rsid w:val="00A82F47"/>
    <w:rsid w:val="00A830AA"/>
    <w:rsid w:val="00A83650"/>
    <w:rsid w:val="00A83D29"/>
    <w:rsid w:val="00A83F9F"/>
    <w:rsid w:val="00A846CD"/>
    <w:rsid w:val="00A84825"/>
    <w:rsid w:val="00A84ABC"/>
    <w:rsid w:val="00A84B91"/>
    <w:rsid w:val="00A84C53"/>
    <w:rsid w:val="00A84C94"/>
    <w:rsid w:val="00A85011"/>
    <w:rsid w:val="00A855C1"/>
    <w:rsid w:val="00A86064"/>
    <w:rsid w:val="00A8606E"/>
    <w:rsid w:val="00A86664"/>
    <w:rsid w:val="00A8702A"/>
    <w:rsid w:val="00A8712B"/>
    <w:rsid w:val="00A8735D"/>
    <w:rsid w:val="00A875F6"/>
    <w:rsid w:val="00A87635"/>
    <w:rsid w:val="00A87710"/>
    <w:rsid w:val="00A87728"/>
    <w:rsid w:val="00A87ACE"/>
    <w:rsid w:val="00A87D28"/>
    <w:rsid w:val="00A900F6"/>
    <w:rsid w:val="00A901FC"/>
    <w:rsid w:val="00A91291"/>
    <w:rsid w:val="00A917D5"/>
    <w:rsid w:val="00A9207D"/>
    <w:rsid w:val="00A9245D"/>
    <w:rsid w:val="00A92E0A"/>
    <w:rsid w:val="00A93226"/>
    <w:rsid w:val="00A93DBF"/>
    <w:rsid w:val="00A93E37"/>
    <w:rsid w:val="00A942FB"/>
    <w:rsid w:val="00A946B4"/>
    <w:rsid w:val="00A94724"/>
    <w:rsid w:val="00A9497D"/>
    <w:rsid w:val="00A94FE1"/>
    <w:rsid w:val="00A952CC"/>
    <w:rsid w:val="00A955B3"/>
    <w:rsid w:val="00A959AF"/>
    <w:rsid w:val="00A95BC8"/>
    <w:rsid w:val="00A962B1"/>
    <w:rsid w:val="00A9658E"/>
    <w:rsid w:val="00A967CC"/>
    <w:rsid w:val="00A96B8B"/>
    <w:rsid w:val="00A97997"/>
    <w:rsid w:val="00A979DA"/>
    <w:rsid w:val="00A97EC0"/>
    <w:rsid w:val="00A97F00"/>
    <w:rsid w:val="00AA01D0"/>
    <w:rsid w:val="00AA0928"/>
    <w:rsid w:val="00AA0B30"/>
    <w:rsid w:val="00AA0E60"/>
    <w:rsid w:val="00AA2697"/>
    <w:rsid w:val="00AA27B4"/>
    <w:rsid w:val="00AA2830"/>
    <w:rsid w:val="00AA3934"/>
    <w:rsid w:val="00AA39C0"/>
    <w:rsid w:val="00AA3AAE"/>
    <w:rsid w:val="00AA3EFA"/>
    <w:rsid w:val="00AA459B"/>
    <w:rsid w:val="00AA47C4"/>
    <w:rsid w:val="00AA4C03"/>
    <w:rsid w:val="00AA4C9D"/>
    <w:rsid w:val="00AA4CDC"/>
    <w:rsid w:val="00AA4D20"/>
    <w:rsid w:val="00AA4DA7"/>
    <w:rsid w:val="00AA4E07"/>
    <w:rsid w:val="00AA549B"/>
    <w:rsid w:val="00AA5520"/>
    <w:rsid w:val="00AA562E"/>
    <w:rsid w:val="00AA5BA7"/>
    <w:rsid w:val="00AA67A6"/>
    <w:rsid w:val="00AA6B02"/>
    <w:rsid w:val="00AA74A1"/>
    <w:rsid w:val="00AB06B0"/>
    <w:rsid w:val="00AB0FE1"/>
    <w:rsid w:val="00AB194C"/>
    <w:rsid w:val="00AB2721"/>
    <w:rsid w:val="00AB2895"/>
    <w:rsid w:val="00AB2D0D"/>
    <w:rsid w:val="00AB3225"/>
    <w:rsid w:val="00AB33BB"/>
    <w:rsid w:val="00AB4374"/>
    <w:rsid w:val="00AB4BC6"/>
    <w:rsid w:val="00AB56B5"/>
    <w:rsid w:val="00AB5ABB"/>
    <w:rsid w:val="00AB5C2E"/>
    <w:rsid w:val="00AB5DD5"/>
    <w:rsid w:val="00AB6601"/>
    <w:rsid w:val="00AB7C36"/>
    <w:rsid w:val="00AC1DE4"/>
    <w:rsid w:val="00AC1FE9"/>
    <w:rsid w:val="00AC2768"/>
    <w:rsid w:val="00AC2838"/>
    <w:rsid w:val="00AC34A2"/>
    <w:rsid w:val="00AC3F4D"/>
    <w:rsid w:val="00AC42E7"/>
    <w:rsid w:val="00AC4405"/>
    <w:rsid w:val="00AC44A7"/>
    <w:rsid w:val="00AC48E8"/>
    <w:rsid w:val="00AC6041"/>
    <w:rsid w:val="00AC60AD"/>
    <w:rsid w:val="00AC64D7"/>
    <w:rsid w:val="00AC670A"/>
    <w:rsid w:val="00AC6D61"/>
    <w:rsid w:val="00AC791E"/>
    <w:rsid w:val="00AC797A"/>
    <w:rsid w:val="00AD00BE"/>
    <w:rsid w:val="00AD32A4"/>
    <w:rsid w:val="00AD330C"/>
    <w:rsid w:val="00AD331F"/>
    <w:rsid w:val="00AD41E6"/>
    <w:rsid w:val="00AD4C5F"/>
    <w:rsid w:val="00AD537C"/>
    <w:rsid w:val="00AD5765"/>
    <w:rsid w:val="00AD5A98"/>
    <w:rsid w:val="00AD61D3"/>
    <w:rsid w:val="00AD6802"/>
    <w:rsid w:val="00AD6CBA"/>
    <w:rsid w:val="00AD71FB"/>
    <w:rsid w:val="00AD76F9"/>
    <w:rsid w:val="00AE01C5"/>
    <w:rsid w:val="00AE0679"/>
    <w:rsid w:val="00AE07E4"/>
    <w:rsid w:val="00AE0B55"/>
    <w:rsid w:val="00AE0E29"/>
    <w:rsid w:val="00AE10D3"/>
    <w:rsid w:val="00AE111B"/>
    <w:rsid w:val="00AE21B1"/>
    <w:rsid w:val="00AE2253"/>
    <w:rsid w:val="00AE2A56"/>
    <w:rsid w:val="00AE2E2B"/>
    <w:rsid w:val="00AE3A25"/>
    <w:rsid w:val="00AE3CB0"/>
    <w:rsid w:val="00AE3DF0"/>
    <w:rsid w:val="00AE5041"/>
    <w:rsid w:val="00AE51F0"/>
    <w:rsid w:val="00AE5889"/>
    <w:rsid w:val="00AE6318"/>
    <w:rsid w:val="00AE6412"/>
    <w:rsid w:val="00AE6708"/>
    <w:rsid w:val="00AE6868"/>
    <w:rsid w:val="00AE6A0F"/>
    <w:rsid w:val="00AE70C3"/>
    <w:rsid w:val="00AE71CD"/>
    <w:rsid w:val="00AE785D"/>
    <w:rsid w:val="00AF0617"/>
    <w:rsid w:val="00AF0933"/>
    <w:rsid w:val="00AF093B"/>
    <w:rsid w:val="00AF1036"/>
    <w:rsid w:val="00AF150E"/>
    <w:rsid w:val="00AF1760"/>
    <w:rsid w:val="00AF176B"/>
    <w:rsid w:val="00AF1787"/>
    <w:rsid w:val="00AF1ABC"/>
    <w:rsid w:val="00AF21B2"/>
    <w:rsid w:val="00AF2A72"/>
    <w:rsid w:val="00AF2B74"/>
    <w:rsid w:val="00AF35AF"/>
    <w:rsid w:val="00AF38C5"/>
    <w:rsid w:val="00AF3E34"/>
    <w:rsid w:val="00AF3FB4"/>
    <w:rsid w:val="00AF42DC"/>
    <w:rsid w:val="00AF4A23"/>
    <w:rsid w:val="00AF5CEB"/>
    <w:rsid w:val="00AF717F"/>
    <w:rsid w:val="00AF7187"/>
    <w:rsid w:val="00AF722C"/>
    <w:rsid w:val="00AF758C"/>
    <w:rsid w:val="00AF78DB"/>
    <w:rsid w:val="00AF7E9C"/>
    <w:rsid w:val="00B00DC6"/>
    <w:rsid w:val="00B01A19"/>
    <w:rsid w:val="00B029C8"/>
    <w:rsid w:val="00B02B59"/>
    <w:rsid w:val="00B032F8"/>
    <w:rsid w:val="00B03799"/>
    <w:rsid w:val="00B03B55"/>
    <w:rsid w:val="00B040D7"/>
    <w:rsid w:val="00B04642"/>
    <w:rsid w:val="00B049D7"/>
    <w:rsid w:val="00B04A25"/>
    <w:rsid w:val="00B050AD"/>
    <w:rsid w:val="00B05248"/>
    <w:rsid w:val="00B05439"/>
    <w:rsid w:val="00B055D0"/>
    <w:rsid w:val="00B05634"/>
    <w:rsid w:val="00B05A88"/>
    <w:rsid w:val="00B05E30"/>
    <w:rsid w:val="00B0611A"/>
    <w:rsid w:val="00B07D1D"/>
    <w:rsid w:val="00B07F0D"/>
    <w:rsid w:val="00B07F2A"/>
    <w:rsid w:val="00B10646"/>
    <w:rsid w:val="00B109C9"/>
    <w:rsid w:val="00B10EC0"/>
    <w:rsid w:val="00B1101F"/>
    <w:rsid w:val="00B115BC"/>
    <w:rsid w:val="00B118C0"/>
    <w:rsid w:val="00B118DA"/>
    <w:rsid w:val="00B11DF4"/>
    <w:rsid w:val="00B11FC4"/>
    <w:rsid w:val="00B12668"/>
    <w:rsid w:val="00B12886"/>
    <w:rsid w:val="00B13376"/>
    <w:rsid w:val="00B133B1"/>
    <w:rsid w:val="00B13BDA"/>
    <w:rsid w:val="00B13D10"/>
    <w:rsid w:val="00B143F2"/>
    <w:rsid w:val="00B14A01"/>
    <w:rsid w:val="00B14AE4"/>
    <w:rsid w:val="00B15F90"/>
    <w:rsid w:val="00B16042"/>
    <w:rsid w:val="00B1659B"/>
    <w:rsid w:val="00B16853"/>
    <w:rsid w:val="00B16D51"/>
    <w:rsid w:val="00B171BA"/>
    <w:rsid w:val="00B2142B"/>
    <w:rsid w:val="00B216D9"/>
    <w:rsid w:val="00B2184B"/>
    <w:rsid w:val="00B21A37"/>
    <w:rsid w:val="00B21EE4"/>
    <w:rsid w:val="00B22154"/>
    <w:rsid w:val="00B2250C"/>
    <w:rsid w:val="00B2292D"/>
    <w:rsid w:val="00B231C5"/>
    <w:rsid w:val="00B235F3"/>
    <w:rsid w:val="00B2371C"/>
    <w:rsid w:val="00B2374F"/>
    <w:rsid w:val="00B239C5"/>
    <w:rsid w:val="00B23ACF"/>
    <w:rsid w:val="00B23D17"/>
    <w:rsid w:val="00B24858"/>
    <w:rsid w:val="00B24881"/>
    <w:rsid w:val="00B24981"/>
    <w:rsid w:val="00B25809"/>
    <w:rsid w:val="00B263A9"/>
    <w:rsid w:val="00B26DDF"/>
    <w:rsid w:val="00B26F62"/>
    <w:rsid w:val="00B27160"/>
    <w:rsid w:val="00B27D09"/>
    <w:rsid w:val="00B30058"/>
    <w:rsid w:val="00B30374"/>
    <w:rsid w:val="00B30754"/>
    <w:rsid w:val="00B31142"/>
    <w:rsid w:val="00B318AF"/>
    <w:rsid w:val="00B3193C"/>
    <w:rsid w:val="00B31996"/>
    <w:rsid w:val="00B32374"/>
    <w:rsid w:val="00B3324E"/>
    <w:rsid w:val="00B33504"/>
    <w:rsid w:val="00B337DA"/>
    <w:rsid w:val="00B33878"/>
    <w:rsid w:val="00B34EB7"/>
    <w:rsid w:val="00B34EC9"/>
    <w:rsid w:val="00B3507D"/>
    <w:rsid w:val="00B35178"/>
    <w:rsid w:val="00B35818"/>
    <w:rsid w:val="00B36941"/>
    <w:rsid w:val="00B36AE3"/>
    <w:rsid w:val="00B37B07"/>
    <w:rsid w:val="00B402F4"/>
    <w:rsid w:val="00B40692"/>
    <w:rsid w:val="00B4076C"/>
    <w:rsid w:val="00B407F1"/>
    <w:rsid w:val="00B40A57"/>
    <w:rsid w:val="00B41947"/>
    <w:rsid w:val="00B41D87"/>
    <w:rsid w:val="00B423C2"/>
    <w:rsid w:val="00B42ACA"/>
    <w:rsid w:val="00B433BD"/>
    <w:rsid w:val="00B43766"/>
    <w:rsid w:val="00B43CFD"/>
    <w:rsid w:val="00B440B7"/>
    <w:rsid w:val="00B442ED"/>
    <w:rsid w:val="00B4481E"/>
    <w:rsid w:val="00B448DD"/>
    <w:rsid w:val="00B44E9B"/>
    <w:rsid w:val="00B459E6"/>
    <w:rsid w:val="00B46A87"/>
    <w:rsid w:val="00B46C3D"/>
    <w:rsid w:val="00B47056"/>
    <w:rsid w:val="00B4706E"/>
    <w:rsid w:val="00B47152"/>
    <w:rsid w:val="00B4736E"/>
    <w:rsid w:val="00B4739F"/>
    <w:rsid w:val="00B4782F"/>
    <w:rsid w:val="00B47DB7"/>
    <w:rsid w:val="00B50C19"/>
    <w:rsid w:val="00B5114F"/>
    <w:rsid w:val="00B5238C"/>
    <w:rsid w:val="00B52955"/>
    <w:rsid w:val="00B52A3A"/>
    <w:rsid w:val="00B52D77"/>
    <w:rsid w:val="00B53556"/>
    <w:rsid w:val="00B53667"/>
    <w:rsid w:val="00B536F9"/>
    <w:rsid w:val="00B5406D"/>
    <w:rsid w:val="00B544C1"/>
    <w:rsid w:val="00B5497B"/>
    <w:rsid w:val="00B549A7"/>
    <w:rsid w:val="00B54D0A"/>
    <w:rsid w:val="00B553AB"/>
    <w:rsid w:val="00B55805"/>
    <w:rsid w:val="00B5598F"/>
    <w:rsid w:val="00B55A3C"/>
    <w:rsid w:val="00B55BAD"/>
    <w:rsid w:val="00B55C57"/>
    <w:rsid w:val="00B562B4"/>
    <w:rsid w:val="00B5660D"/>
    <w:rsid w:val="00B5678B"/>
    <w:rsid w:val="00B56998"/>
    <w:rsid w:val="00B57245"/>
    <w:rsid w:val="00B57D09"/>
    <w:rsid w:val="00B57D52"/>
    <w:rsid w:val="00B57EFD"/>
    <w:rsid w:val="00B600A8"/>
    <w:rsid w:val="00B603C8"/>
    <w:rsid w:val="00B604FD"/>
    <w:rsid w:val="00B618C8"/>
    <w:rsid w:val="00B61C4C"/>
    <w:rsid w:val="00B629B3"/>
    <w:rsid w:val="00B63E0F"/>
    <w:rsid w:val="00B649FC"/>
    <w:rsid w:val="00B64FF2"/>
    <w:rsid w:val="00B65AEA"/>
    <w:rsid w:val="00B661E7"/>
    <w:rsid w:val="00B663E7"/>
    <w:rsid w:val="00B667CF"/>
    <w:rsid w:val="00B669C2"/>
    <w:rsid w:val="00B66F5A"/>
    <w:rsid w:val="00B672C2"/>
    <w:rsid w:val="00B67425"/>
    <w:rsid w:val="00B70234"/>
    <w:rsid w:val="00B70B5E"/>
    <w:rsid w:val="00B70BAA"/>
    <w:rsid w:val="00B70E0F"/>
    <w:rsid w:val="00B70FC1"/>
    <w:rsid w:val="00B711B9"/>
    <w:rsid w:val="00B7148B"/>
    <w:rsid w:val="00B716B6"/>
    <w:rsid w:val="00B717BA"/>
    <w:rsid w:val="00B71C23"/>
    <w:rsid w:val="00B72A2D"/>
    <w:rsid w:val="00B72AFC"/>
    <w:rsid w:val="00B72B2C"/>
    <w:rsid w:val="00B73FDD"/>
    <w:rsid w:val="00B740B8"/>
    <w:rsid w:val="00B7490A"/>
    <w:rsid w:val="00B756D1"/>
    <w:rsid w:val="00B7698A"/>
    <w:rsid w:val="00B769FE"/>
    <w:rsid w:val="00B7743A"/>
    <w:rsid w:val="00B776FC"/>
    <w:rsid w:val="00B777D5"/>
    <w:rsid w:val="00B778A5"/>
    <w:rsid w:val="00B779D9"/>
    <w:rsid w:val="00B80348"/>
    <w:rsid w:val="00B80628"/>
    <w:rsid w:val="00B80C4C"/>
    <w:rsid w:val="00B80D62"/>
    <w:rsid w:val="00B8138A"/>
    <w:rsid w:val="00B81709"/>
    <w:rsid w:val="00B81812"/>
    <w:rsid w:val="00B824C1"/>
    <w:rsid w:val="00B82B1D"/>
    <w:rsid w:val="00B83351"/>
    <w:rsid w:val="00B8399A"/>
    <w:rsid w:val="00B84238"/>
    <w:rsid w:val="00B8439D"/>
    <w:rsid w:val="00B8450B"/>
    <w:rsid w:val="00B850B5"/>
    <w:rsid w:val="00B85111"/>
    <w:rsid w:val="00B85BD1"/>
    <w:rsid w:val="00B85E32"/>
    <w:rsid w:val="00B85E50"/>
    <w:rsid w:val="00B8655F"/>
    <w:rsid w:val="00B86826"/>
    <w:rsid w:val="00B86AD4"/>
    <w:rsid w:val="00B86BB8"/>
    <w:rsid w:val="00B86DFE"/>
    <w:rsid w:val="00B87301"/>
    <w:rsid w:val="00B87C63"/>
    <w:rsid w:val="00B911B2"/>
    <w:rsid w:val="00B91416"/>
    <w:rsid w:val="00B91563"/>
    <w:rsid w:val="00B9175C"/>
    <w:rsid w:val="00B9183A"/>
    <w:rsid w:val="00B91F27"/>
    <w:rsid w:val="00B92126"/>
    <w:rsid w:val="00B92A07"/>
    <w:rsid w:val="00B92A82"/>
    <w:rsid w:val="00B93596"/>
    <w:rsid w:val="00B94230"/>
    <w:rsid w:val="00B94E9F"/>
    <w:rsid w:val="00B9546A"/>
    <w:rsid w:val="00B95534"/>
    <w:rsid w:val="00B9580F"/>
    <w:rsid w:val="00B95C1E"/>
    <w:rsid w:val="00B96365"/>
    <w:rsid w:val="00B9641B"/>
    <w:rsid w:val="00B9644D"/>
    <w:rsid w:val="00B9649B"/>
    <w:rsid w:val="00B96F04"/>
    <w:rsid w:val="00B96F79"/>
    <w:rsid w:val="00B9761F"/>
    <w:rsid w:val="00BA02FD"/>
    <w:rsid w:val="00BA07AF"/>
    <w:rsid w:val="00BA0BDB"/>
    <w:rsid w:val="00BA0C68"/>
    <w:rsid w:val="00BA157D"/>
    <w:rsid w:val="00BA2D1E"/>
    <w:rsid w:val="00BA2D3D"/>
    <w:rsid w:val="00BA31B6"/>
    <w:rsid w:val="00BA36DD"/>
    <w:rsid w:val="00BA3E70"/>
    <w:rsid w:val="00BA458E"/>
    <w:rsid w:val="00BA4C88"/>
    <w:rsid w:val="00BA517F"/>
    <w:rsid w:val="00BA5180"/>
    <w:rsid w:val="00BA644B"/>
    <w:rsid w:val="00BA7546"/>
    <w:rsid w:val="00BB0342"/>
    <w:rsid w:val="00BB04E4"/>
    <w:rsid w:val="00BB09EA"/>
    <w:rsid w:val="00BB0FF5"/>
    <w:rsid w:val="00BB10DD"/>
    <w:rsid w:val="00BB1282"/>
    <w:rsid w:val="00BB1608"/>
    <w:rsid w:val="00BB1AA6"/>
    <w:rsid w:val="00BB1FF6"/>
    <w:rsid w:val="00BB2672"/>
    <w:rsid w:val="00BB2AFB"/>
    <w:rsid w:val="00BB3A39"/>
    <w:rsid w:val="00BB3E37"/>
    <w:rsid w:val="00BB4563"/>
    <w:rsid w:val="00BB4939"/>
    <w:rsid w:val="00BB4F8A"/>
    <w:rsid w:val="00BB58FA"/>
    <w:rsid w:val="00BB5C8F"/>
    <w:rsid w:val="00BB658C"/>
    <w:rsid w:val="00BB65CF"/>
    <w:rsid w:val="00BB6E66"/>
    <w:rsid w:val="00BB6FCE"/>
    <w:rsid w:val="00BB7C29"/>
    <w:rsid w:val="00BC05E3"/>
    <w:rsid w:val="00BC0A36"/>
    <w:rsid w:val="00BC1682"/>
    <w:rsid w:val="00BC1C56"/>
    <w:rsid w:val="00BC209E"/>
    <w:rsid w:val="00BC2392"/>
    <w:rsid w:val="00BC2716"/>
    <w:rsid w:val="00BC27E0"/>
    <w:rsid w:val="00BC2F00"/>
    <w:rsid w:val="00BC3541"/>
    <w:rsid w:val="00BC3962"/>
    <w:rsid w:val="00BC3DFD"/>
    <w:rsid w:val="00BC42A7"/>
    <w:rsid w:val="00BC4300"/>
    <w:rsid w:val="00BC49E6"/>
    <w:rsid w:val="00BC5497"/>
    <w:rsid w:val="00BC6EFE"/>
    <w:rsid w:val="00BC7289"/>
    <w:rsid w:val="00BC7394"/>
    <w:rsid w:val="00BC762C"/>
    <w:rsid w:val="00BC7B5D"/>
    <w:rsid w:val="00BD08EC"/>
    <w:rsid w:val="00BD0C67"/>
    <w:rsid w:val="00BD0E44"/>
    <w:rsid w:val="00BD134B"/>
    <w:rsid w:val="00BD14A5"/>
    <w:rsid w:val="00BD1955"/>
    <w:rsid w:val="00BD1F94"/>
    <w:rsid w:val="00BD228D"/>
    <w:rsid w:val="00BD228F"/>
    <w:rsid w:val="00BD26A8"/>
    <w:rsid w:val="00BD27AA"/>
    <w:rsid w:val="00BD2C77"/>
    <w:rsid w:val="00BD313C"/>
    <w:rsid w:val="00BD3E34"/>
    <w:rsid w:val="00BD42C1"/>
    <w:rsid w:val="00BD4614"/>
    <w:rsid w:val="00BD46DB"/>
    <w:rsid w:val="00BD4B5F"/>
    <w:rsid w:val="00BD4CA4"/>
    <w:rsid w:val="00BD514B"/>
    <w:rsid w:val="00BD59CD"/>
    <w:rsid w:val="00BD5ED8"/>
    <w:rsid w:val="00BD5F6C"/>
    <w:rsid w:val="00BD6BB3"/>
    <w:rsid w:val="00BD710D"/>
    <w:rsid w:val="00BD7616"/>
    <w:rsid w:val="00BD7734"/>
    <w:rsid w:val="00BD7819"/>
    <w:rsid w:val="00BD7A7F"/>
    <w:rsid w:val="00BD7AF1"/>
    <w:rsid w:val="00BE190D"/>
    <w:rsid w:val="00BE1972"/>
    <w:rsid w:val="00BE1AEC"/>
    <w:rsid w:val="00BE2AB3"/>
    <w:rsid w:val="00BE3046"/>
    <w:rsid w:val="00BE3122"/>
    <w:rsid w:val="00BE3770"/>
    <w:rsid w:val="00BE472E"/>
    <w:rsid w:val="00BE4DC2"/>
    <w:rsid w:val="00BE563C"/>
    <w:rsid w:val="00BE5F8E"/>
    <w:rsid w:val="00BE60BD"/>
    <w:rsid w:val="00BE63DF"/>
    <w:rsid w:val="00BE6953"/>
    <w:rsid w:val="00BE6B57"/>
    <w:rsid w:val="00BF031C"/>
    <w:rsid w:val="00BF060C"/>
    <w:rsid w:val="00BF14B2"/>
    <w:rsid w:val="00BF2623"/>
    <w:rsid w:val="00BF3211"/>
    <w:rsid w:val="00BF379F"/>
    <w:rsid w:val="00BF3B1D"/>
    <w:rsid w:val="00BF3BD1"/>
    <w:rsid w:val="00BF3F4E"/>
    <w:rsid w:val="00BF49D9"/>
    <w:rsid w:val="00BF4C65"/>
    <w:rsid w:val="00BF60D7"/>
    <w:rsid w:val="00BF61DD"/>
    <w:rsid w:val="00BF6E36"/>
    <w:rsid w:val="00BF735F"/>
    <w:rsid w:val="00BF7528"/>
    <w:rsid w:val="00BF7585"/>
    <w:rsid w:val="00BF77A8"/>
    <w:rsid w:val="00C00F22"/>
    <w:rsid w:val="00C016F2"/>
    <w:rsid w:val="00C01838"/>
    <w:rsid w:val="00C01841"/>
    <w:rsid w:val="00C01F94"/>
    <w:rsid w:val="00C020B5"/>
    <w:rsid w:val="00C021FA"/>
    <w:rsid w:val="00C029DD"/>
    <w:rsid w:val="00C02BA8"/>
    <w:rsid w:val="00C03461"/>
    <w:rsid w:val="00C04605"/>
    <w:rsid w:val="00C04C08"/>
    <w:rsid w:val="00C04DD0"/>
    <w:rsid w:val="00C04EF9"/>
    <w:rsid w:val="00C050BA"/>
    <w:rsid w:val="00C0531A"/>
    <w:rsid w:val="00C05534"/>
    <w:rsid w:val="00C0581C"/>
    <w:rsid w:val="00C05975"/>
    <w:rsid w:val="00C05E35"/>
    <w:rsid w:val="00C05E64"/>
    <w:rsid w:val="00C06302"/>
    <w:rsid w:val="00C06351"/>
    <w:rsid w:val="00C0688D"/>
    <w:rsid w:val="00C06BF2"/>
    <w:rsid w:val="00C06DAB"/>
    <w:rsid w:val="00C07011"/>
    <w:rsid w:val="00C077E9"/>
    <w:rsid w:val="00C077EB"/>
    <w:rsid w:val="00C105C7"/>
    <w:rsid w:val="00C10B65"/>
    <w:rsid w:val="00C10C0C"/>
    <w:rsid w:val="00C10F59"/>
    <w:rsid w:val="00C11535"/>
    <w:rsid w:val="00C115F5"/>
    <w:rsid w:val="00C11723"/>
    <w:rsid w:val="00C118D8"/>
    <w:rsid w:val="00C122F5"/>
    <w:rsid w:val="00C1261A"/>
    <w:rsid w:val="00C13083"/>
    <w:rsid w:val="00C13110"/>
    <w:rsid w:val="00C140D7"/>
    <w:rsid w:val="00C1457A"/>
    <w:rsid w:val="00C14C10"/>
    <w:rsid w:val="00C14E51"/>
    <w:rsid w:val="00C15556"/>
    <w:rsid w:val="00C15776"/>
    <w:rsid w:val="00C15EDE"/>
    <w:rsid w:val="00C1626A"/>
    <w:rsid w:val="00C1672F"/>
    <w:rsid w:val="00C16AB2"/>
    <w:rsid w:val="00C16CB5"/>
    <w:rsid w:val="00C16F56"/>
    <w:rsid w:val="00C176AB"/>
    <w:rsid w:val="00C17733"/>
    <w:rsid w:val="00C17927"/>
    <w:rsid w:val="00C17ABA"/>
    <w:rsid w:val="00C204A6"/>
    <w:rsid w:val="00C20827"/>
    <w:rsid w:val="00C20A49"/>
    <w:rsid w:val="00C20EA9"/>
    <w:rsid w:val="00C21825"/>
    <w:rsid w:val="00C21BA5"/>
    <w:rsid w:val="00C21DB5"/>
    <w:rsid w:val="00C22FF5"/>
    <w:rsid w:val="00C230E2"/>
    <w:rsid w:val="00C23257"/>
    <w:rsid w:val="00C23399"/>
    <w:rsid w:val="00C23B2C"/>
    <w:rsid w:val="00C23B78"/>
    <w:rsid w:val="00C23FC6"/>
    <w:rsid w:val="00C23FCF"/>
    <w:rsid w:val="00C24421"/>
    <w:rsid w:val="00C2447B"/>
    <w:rsid w:val="00C248D6"/>
    <w:rsid w:val="00C24DBB"/>
    <w:rsid w:val="00C24E3E"/>
    <w:rsid w:val="00C269AB"/>
    <w:rsid w:val="00C27208"/>
    <w:rsid w:val="00C275CF"/>
    <w:rsid w:val="00C277C7"/>
    <w:rsid w:val="00C27B02"/>
    <w:rsid w:val="00C27F43"/>
    <w:rsid w:val="00C3002E"/>
    <w:rsid w:val="00C31135"/>
    <w:rsid w:val="00C3185F"/>
    <w:rsid w:val="00C31E8B"/>
    <w:rsid w:val="00C320B9"/>
    <w:rsid w:val="00C324A3"/>
    <w:rsid w:val="00C32782"/>
    <w:rsid w:val="00C33C1D"/>
    <w:rsid w:val="00C347D0"/>
    <w:rsid w:val="00C351DF"/>
    <w:rsid w:val="00C352DB"/>
    <w:rsid w:val="00C355B4"/>
    <w:rsid w:val="00C355E6"/>
    <w:rsid w:val="00C3632F"/>
    <w:rsid w:val="00C368D5"/>
    <w:rsid w:val="00C36AC9"/>
    <w:rsid w:val="00C3707F"/>
    <w:rsid w:val="00C37125"/>
    <w:rsid w:val="00C3720B"/>
    <w:rsid w:val="00C3763A"/>
    <w:rsid w:val="00C3768F"/>
    <w:rsid w:val="00C400A9"/>
    <w:rsid w:val="00C40B3B"/>
    <w:rsid w:val="00C40CAD"/>
    <w:rsid w:val="00C41999"/>
    <w:rsid w:val="00C41E1B"/>
    <w:rsid w:val="00C4268F"/>
    <w:rsid w:val="00C42BBE"/>
    <w:rsid w:val="00C4319C"/>
    <w:rsid w:val="00C44960"/>
    <w:rsid w:val="00C44D5D"/>
    <w:rsid w:val="00C45995"/>
    <w:rsid w:val="00C45B05"/>
    <w:rsid w:val="00C460B4"/>
    <w:rsid w:val="00C461F9"/>
    <w:rsid w:val="00C46275"/>
    <w:rsid w:val="00C46D0C"/>
    <w:rsid w:val="00C4710A"/>
    <w:rsid w:val="00C47A13"/>
    <w:rsid w:val="00C47B8C"/>
    <w:rsid w:val="00C47BBD"/>
    <w:rsid w:val="00C50252"/>
    <w:rsid w:val="00C5070E"/>
    <w:rsid w:val="00C516D0"/>
    <w:rsid w:val="00C51E69"/>
    <w:rsid w:val="00C52478"/>
    <w:rsid w:val="00C526E2"/>
    <w:rsid w:val="00C5280F"/>
    <w:rsid w:val="00C52857"/>
    <w:rsid w:val="00C528C1"/>
    <w:rsid w:val="00C52932"/>
    <w:rsid w:val="00C52D91"/>
    <w:rsid w:val="00C52F00"/>
    <w:rsid w:val="00C53050"/>
    <w:rsid w:val="00C53181"/>
    <w:rsid w:val="00C53BE1"/>
    <w:rsid w:val="00C54012"/>
    <w:rsid w:val="00C54053"/>
    <w:rsid w:val="00C540A5"/>
    <w:rsid w:val="00C5461D"/>
    <w:rsid w:val="00C5472C"/>
    <w:rsid w:val="00C5507B"/>
    <w:rsid w:val="00C55DA6"/>
    <w:rsid w:val="00C567A4"/>
    <w:rsid w:val="00C568F2"/>
    <w:rsid w:val="00C56C94"/>
    <w:rsid w:val="00C56D65"/>
    <w:rsid w:val="00C56E6F"/>
    <w:rsid w:val="00C573DB"/>
    <w:rsid w:val="00C576CC"/>
    <w:rsid w:val="00C57F2D"/>
    <w:rsid w:val="00C605AC"/>
    <w:rsid w:val="00C60C80"/>
    <w:rsid w:val="00C614FC"/>
    <w:rsid w:val="00C61565"/>
    <w:rsid w:val="00C617AF"/>
    <w:rsid w:val="00C6193F"/>
    <w:rsid w:val="00C61F78"/>
    <w:rsid w:val="00C62344"/>
    <w:rsid w:val="00C62C6D"/>
    <w:rsid w:val="00C62C71"/>
    <w:rsid w:val="00C62D03"/>
    <w:rsid w:val="00C64AFE"/>
    <w:rsid w:val="00C64BAF"/>
    <w:rsid w:val="00C64F08"/>
    <w:rsid w:val="00C654D1"/>
    <w:rsid w:val="00C65577"/>
    <w:rsid w:val="00C65973"/>
    <w:rsid w:val="00C65F10"/>
    <w:rsid w:val="00C66213"/>
    <w:rsid w:val="00C66BA5"/>
    <w:rsid w:val="00C66EC2"/>
    <w:rsid w:val="00C66ECE"/>
    <w:rsid w:val="00C66FF4"/>
    <w:rsid w:val="00C670E6"/>
    <w:rsid w:val="00C672C2"/>
    <w:rsid w:val="00C70108"/>
    <w:rsid w:val="00C70239"/>
    <w:rsid w:val="00C706ED"/>
    <w:rsid w:val="00C7087E"/>
    <w:rsid w:val="00C7095B"/>
    <w:rsid w:val="00C72A1E"/>
    <w:rsid w:val="00C72A87"/>
    <w:rsid w:val="00C72DD5"/>
    <w:rsid w:val="00C73E62"/>
    <w:rsid w:val="00C75FC8"/>
    <w:rsid w:val="00C7615E"/>
    <w:rsid w:val="00C76609"/>
    <w:rsid w:val="00C766E6"/>
    <w:rsid w:val="00C77048"/>
    <w:rsid w:val="00C77381"/>
    <w:rsid w:val="00C77463"/>
    <w:rsid w:val="00C776E9"/>
    <w:rsid w:val="00C779EE"/>
    <w:rsid w:val="00C80CF9"/>
    <w:rsid w:val="00C81A6B"/>
    <w:rsid w:val="00C8209B"/>
    <w:rsid w:val="00C824C8"/>
    <w:rsid w:val="00C8274B"/>
    <w:rsid w:val="00C82F9F"/>
    <w:rsid w:val="00C840C9"/>
    <w:rsid w:val="00C84574"/>
    <w:rsid w:val="00C84C7B"/>
    <w:rsid w:val="00C84CC9"/>
    <w:rsid w:val="00C84FC0"/>
    <w:rsid w:val="00C85204"/>
    <w:rsid w:val="00C85265"/>
    <w:rsid w:val="00C85395"/>
    <w:rsid w:val="00C864F7"/>
    <w:rsid w:val="00C876AC"/>
    <w:rsid w:val="00C8770E"/>
    <w:rsid w:val="00C9013C"/>
    <w:rsid w:val="00C90176"/>
    <w:rsid w:val="00C9043B"/>
    <w:rsid w:val="00C90B65"/>
    <w:rsid w:val="00C921AD"/>
    <w:rsid w:val="00C9250A"/>
    <w:rsid w:val="00C925A0"/>
    <w:rsid w:val="00C93ECD"/>
    <w:rsid w:val="00C95A0A"/>
    <w:rsid w:val="00C95CFF"/>
    <w:rsid w:val="00C960A2"/>
    <w:rsid w:val="00C962CB"/>
    <w:rsid w:val="00C970D3"/>
    <w:rsid w:val="00C970FB"/>
    <w:rsid w:val="00C974DF"/>
    <w:rsid w:val="00C979D4"/>
    <w:rsid w:val="00CA0173"/>
    <w:rsid w:val="00CA073E"/>
    <w:rsid w:val="00CA0BD6"/>
    <w:rsid w:val="00CA0FD7"/>
    <w:rsid w:val="00CA15F7"/>
    <w:rsid w:val="00CA20CE"/>
    <w:rsid w:val="00CA2451"/>
    <w:rsid w:val="00CA2623"/>
    <w:rsid w:val="00CA26E2"/>
    <w:rsid w:val="00CA28BE"/>
    <w:rsid w:val="00CA2A6C"/>
    <w:rsid w:val="00CA2AD8"/>
    <w:rsid w:val="00CA33AD"/>
    <w:rsid w:val="00CA3F57"/>
    <w:rsid w:val="00CA41F2"/>
    <w:rsid w:val="00CA4878"/>
    <w:rsid w:val="00CA4AC6"/>
    <w:rsid w:val="00CA5F99"/>
    <w:rsid w:val="00CA66CF"/>
    <w:rsid w:val="00CA7547"/>
    <w:rsid w:val="00CA796C"/>
    <w:rsid w:val="00CA79B1"/>
    <w:rsid w:val="00CA7D54"/>
    <w:rsid w:val="00CA7DEA"/>
    <w:rsid w:val="00CB0B48"/>
    <w:rsid w:val="00CB0E69"/>
    <w:rsid w:val="00CB17A3"/>
    <w:rsid w:val="00CB1981"/>
    <w:rsid w:val="00CB1E68"/>
    <w:rsid w:val="00CB29C9"/>
    <w:rsid w:val="00CB2B29"/>
    <w:rsid w:val="00CB2C02"/>
    <w:rsid w:val="00CB3642"/>
    <w:rsid w:val="00CB390D"/>
    <w:rsid w:val="00CB3AD9"/>
    <w:rsid w:val="00CB434C"/>
    <w:rsid w:val="00CB4636"/>
    <w:rsid w:val="00CB4F36"/>
    <w:rsid w:val="00CB508C"/>
    <w:rsid w:val="00CB5873"/>
    <w:rsid w:val="00CB5CB6"/>
    <w:rsid w:val="00CB6BD8"/>
    <w:rsid w:val="00CB777B"/>
    <w:rsid w:val="00CB7A20"/>
    <w:rsid w:val="00CB7E5C"/>
    <w:rsid w:val="00CC02FB"/>
    <w:rsid w:val="00CC049D"/>
    <w:rsid w:val="00CC07DA"/>
    <w:rsid w:val="00CC0A4F"/>
    <w:rsid w:val="00CC172F"/>
    <w:rsid w:val="00CC22E6"/>
    <w:rsid w:val="00CC334F"/>
    <w:rsid w:val="00CC3532"/>
    <w:rsid w:val="00CC3871"/>
    <w:rsid w:val="00CC3F6E"/>
    <w:rsid w:val="00CC48B1"/>
    <w:rsid w:val="00CC4A7F"/>
    <w:rsid w:val="00CC4CBD"/>
    <w:rsid w:val="00CC552E"/>
    <w:rsid w:val="00CC5827"/>
    <w:rsid w:val="00CC5D22"/>
    <w:rsid w:val="00CC6B3B"/>
    <w:rsid w:val="00CC6E41"/>
    <w:rsid w:val="00CC7286"/>
    <w:rsid w:val="00CC7C61"/>
    <w:rsid w:val="00CD002B"/>
    <w:rsid w:val="00CD02CF"/>
    <w:rsid w:val="00CD032A"/>
    <w:rsid w:val="00CD0B08"/>
    <w:rsid w:val="00CD0F15"/>
    <w:rsid w:val="00CD1609"/>
    <w:rsid w:val="00CD25B8"/>
    <w:rsid w:val="00CD2D51"/>
    <w:rsid w:val="00CD2F17"/>
    <w:rsid w:val="00CD302E"/>
    <w:rsid w:val="00CD375B"/>
    <w:rsid w:val="00CD4021"/>
    <w:rsid w:val="00CD47BE"/>
    <w:rsid w:val="00CD4C90"/>
    <w:rsid w:val="00CD575D"/>
    <w:rsid w:val="00CD5D52"/>
    <w:rsid w:val="00CD5E26"/>
    <w:rsid w:val="00CD64C4"/>
    <w:rsid w:val="00CD6A9B"/>
    <w:rsid w:val="00CD6E22"/>
    <w:rsid w:val="00CD7BA6"/>
    <w:rsid w:val="00CD7C22"/>
    <w:rsid w:val="00CD7CEF"/>
    <w:rsid w:val="00CE1335"/>
    <w:rsid w:val="00CE1509"/>
    <w:rsid w:val="00CE19B0"/>
    <w:rsid w:val="00CE1C4C"/>
    <w:rsid w:val="00CE21EF"/>
    <w:rsid w:val="00CE263E"/>
    <w:rsid w:val="00CE2ED0"/>
    <w:rsid w:val="00CE382D"/>
    <w:rsid w:val="00CE4700"/>
    <w:rsid w:val="00CE4B5F"/>
    <w:rsid w:val="00CE4BEB"/>
    <w:rsid w:val="00CE4DA3"/>
    <w:rsid w:val="00CE56F3"/>
    <w:rsid w:val="00CE6195"/>
    <w:rsid w:val="00CE637D"/>
    <w:rsid w:val="00CE6442"/>
    <w:rsid w:val="00CE679C"/>
    <w:rsid w:val="00CE696E"/>
    <w:rsid w:val="00CE69FA"/>
    <w:rsid w:val="00CE70C6"/>
    <w:rsid w:val="00CE7129"/>
    <w:rsid w:val="00CE7228"/>
    <w:rsid w:val="00CE755B"/>
    <w:rsid w:val="00CE7EDA"/>
    <w:rsid w:val="00CF044F"/>
    <w:rsid w:val="00CF08DE"/>
    <w:rsid w:val="00CF0D08"/>
    <w:rsid w:val="00CF0E53"/>
    <w:rsid w:val="00CF1C44"/>
    <w:rsid w:val="00CF252F"/>
    <w:rsid w:val="00CF29BC"/>
    <w:rsid w:val="00CF2AAF"/>
    <w:rsid w:val="00CF2E92"/>
    <w:rsid w:val="00CF2FF1"/>
    <w:rsid w:val="00CF32C3"/>
    <w:rsid w:val="00CF3A28"/>
    <w:rsid w:val="00CF4449"/>
    <w:rsid w:val="00CF4BB4"/>
    <w:rsid w:val="00CF551D"/>
    <w:rsid w:val="00CF569C"/>
    <w:rsid w:val="00CF588F"/>
    <w:rsid w:val="00CF5C0B"/>
    <w:rsid w:val="00CF6974"/>
    <w:rsid w:val="00CF761D"/>
    <w:rsid w:val="00D00E8D"/>
    <w:rsid w:val="00D0149E"/>
    <w:rsid w:val="00D0151A"/>
    <w:rsid w:val="00D02D44"/>
    <w:rsid w:val="00D02DDE"/>
    <w:rsid w:val="00D03192"/>
    <w:rsid w:val="00D0320B"/>
    <w:rsid w:val="00D03C8D"/>
    <w:rsid w:val="00D03EF2"/>
    <w:rsid w:val="00D0492F"/>
    <w:rsid w:val="00D04A41"/>
    <w:rsid w:val="00D04FF1"/>
    <w:rsid w:val="00D051EF"/>
    <w:rsid w:val="00D05374"/>
    <w:rsid w:val="00D05BF9"/>
    <w:rsid w:val="00D05E65"/>
    <w:rsid w:val="00D05E6F"/>
    <w:rsid w:val="00D06BF8"/>
    <w:rsid w:val="00D06ECD"/>
    <w:rsid w:val="00D07A63"/>
    <w:rsid w:val="00D07B32"/>
    <w:rsid w:val="00D1069F"/>
    <w:rsid w:val="00D10DCF"/>
    <w:rsid w:val="00D10F97"/>
    <w:rsid w:val="00D11718"/>
    <w:rsid w:val="00D119D2"/>
    <w:rsid w:val="00D11B9C"/>
    <w:rsid w:val="00D11F1A"/>
    <w:rsid w:val="00D120C6"/>
    <w:rsid w:val="00D122A8"/>
    <w:rsid w:val="00D12588"/>
    <w:rsid w:val="00D128DD"/>
    <w:rsid w:val="00D12CD9"/>
    <w:rsid w:val="00D12D02"/>
    <w:rsid w:val="00D14292"/>
    <w:rsid w:val="00D142CF"/>
    <w:rsid w:val="00D14F2E"/>
    <w:rsid w:val="00D15177"/>
    <w:rsid w:val="00D15984"/>
    <w:rsid w:val="00D1605A"/>
    <w:rsid w:val="00D1608A"/>
    <w:rsid w:val="00D164D9"/>
    <w:rsid w:val="00D166F9"/>
    <w:rsid w:val="00D16A21"/>
    <w:rsid w:val="00D17460"/>
    <w:rsid w:val="00D20195"/>
    <w:rsid w:val="00D20327"/>
    <w:rsid w:val="00D206D6"/>
    <w:rsid w:val="00D2079D"/>
    <w:rsid w:val="00D209EE"/>
    <w:rsid w:val="00D21990"/>
    <w:rsid w:val="00D21A8B"/>
    <w:rsid w:val="00D21F36"/>
    <w:rsid w:val="00D2296F"/>
    <w:rsid w:val="00D23080"/>
    <w:rsid w:val="00D232C4"/>
    <w:rsid w:val="00D23563"/>
    <w:rsid w:val="00D236E1"/>
    <w:rsid w:val="00D23A9C"/>
    <w:rsid w:val="00D23AE0"/>
    <w:rsid w:val="00D246E7"/>
    <w:rsid w:val="00D24BE3"/>
    <w:rsid w:val="00D24E16"/>
    <w:rsid w:val="00D26118"/>
    <w:rsid w:val="00D263AF"/>
    <w:rsid w:val="00D2677C"/>
    <w:rsid w:val="00D26856"/>
    <w:rsid w:val="00D26CAE"/>
    <w:rsid w:val="00D26F55"/>
    <w:rsid w:val="00D2710F"/>
    <w:rsid w:val="00D305C4"/>
    <w:rsid w:val="00D30EDA"/>
    <w:rsid w:val="00D314E8"/>
    <w:rsid w:val="00D31A26"/>
    <w:rsid w:val="00D321B3"/>
    <w:rsid w:val="00D32586"/>
    <w:rsid w:val="00D3288C"/>
    <w:rsid w:val="00D32E76"/>
    <w:rsid w:val="00D32EB7"/>
    <w:rsid w:val="00D3300A"/>
    <w:rsid w:val="00D33313"/>
    <w:rsid w:val="00D33449"/>
    <w:rsid w:val="00D33CDA"/>
    <w:rsid w:val="00D33F40"/>
    <w:rsid w:val="00D33F6E"/>
    <w:rsid w:val="00D34002"/>
    <w:rsid w:val="00D345C3"/>
    <w:rsid w:val="00D34A67"/>
    <w:rsid w:val="00D34F29"/>
    <w:rsid w:val="00D3658F"/>
    <w:rsid w:val="00D3667F"/>
    <w:rsid w:val="00D36DB4"/>
    <w:rsid w:val="00D37023"/>
    <w:rsid w:val="00D37791"/>
    <w:rsid w:val="00D4031F"/>
    <w:rsid w:val="00D40602"/>
    <w:rsid w:val="00D40E9F"/>
    <w:rsid w:val="00D4121F"/>
    <w:rsid w:val="00D41A9D"/>
    <w:rsid w:val="00D41D24"/>
    <w:rsid w:val="00D41DC6"/>
    <w:rsid w:val="00D4236B"/>
    <w:rsid w:val="00D4250E"/>
    <w:rsid w:val="00D42836"/>
    <w:rsid w:val="00D42D21"/>
    <w:rsid w:val="00D43152"/>
    <w:rsid w:val="00D431AA"/>
    <w:rsid w:val="00D43463"/>
    <w:rsid w:val="00D43968"/>
    <w:rsid w:val="00D439E5"/>
    <w:rsid w:val="00D43F96"/>
    <w:rsid w:val="00D44483"/>
    <w:rsid w:val="00D4470B"/>
    <w:rsid w:val="00D450EA"/>
    <w:rsid w:val="00D452DD"/>
    <w:rsid w:val="00D459F5"/>
    <w:rsid w:val="00D45B81"/>
    <w:rsid w:val="00D4618D"/>
    <w:rsid w:val="00D46815"/>
    <w:rsid w:val="00D46B73"/>
    <w:rsid w:val="00D4703F"/>
    <w:rsid w:val="00D479D0"/>
    <w:rsid w:val="00D47D25"/>
    <w:rsid w:val="00D47D89"/>
    <w:rsid w:val="00D50174"/>
    <w:rsid w:val="00D50A56"/>
    <w:rsid w:val="00D50A5B"/>
    <w:rsid w:val="00D50B0E"/>
    <w:rsid w:val="00D50E7D"/>
    <w:rsid w:val="00D50EF1"/>
    <w:rsid w:val="00D50F61"/>
    <w:rsid w:val="00D510B9"/>
    <w:rsid w:val="00D518D9"/>
    <w:rsid w:val="00D51FB2"/>
    <w:rsid w:val="00D52065"/>
    <w:rsid w:val="00D52334"/>
    <w:rsid w:val="00D52704"/>
    <w:rsid w:val="00D52A02"/>
    <w:rsid w:val="00D52AC4"/>
    <w:rsid w:val="00D52DE6"/>
    <w:rsid w:val="00D52FA1"/>
    <w:rsid w:val="00D537D4"/>
    <w:rsid w:val="00D53B0C"/>
    <w:rsid w:val="00D53EFA"/>
    <w:rsid w:val="00D54302"/>
    <w:rsid w:val="00D54441"/>
    <w:rsid w:val="00D54B18"/>
    <w:rsid w:val="00D55336"/>
    <w:rsid w:val="00D556A7"/>
    <w:rsid w:val="00D556BF"/>
    <w:rsid w:val="00D55D49"/>
    <w:rsid w:val="00D55D82"/>
    <w:rsid w:val="00D5621B"/>
    <w:rsid w:val="00D56713"/>
    <w:rsid w:val="00D56BE2"/>
    <w:rsid w:val="00D56F14"/>
    <w:rsid w:val="00D56FD0"/>
    <w:rsid w:val="00D56FE9"/>
    <w:rsid w:val="00D570E3"/>
    <w:rsid w:val="00D5741D"/>
    <w:rsid w:val="00D602D6"/>
    <w:rsid w:val="00D60690"/>
    <w:rsid w:val="00D609E1"/>
    <w:rsid w:val="00D60A01"/>
    <w:rsid w:val="00D61872"/>
    <w:rsid w:val="00D619C9"/>
    <w:rsid w:val="00D61FD4"/>
    <w:rsid w:val="00D62297"/>
    <w:rsid w:val="00D623BE"/>
    <w:rsid w:val="00D623E5"/>
    <w:rsid w:val="00D63AC5"/>
    <w:rsid w:val="00D63B9F"/>
    <w:rsid w:val="00D640DB"/>
    <w:rsid w:val="00D6686B"/>
    <w:rsid w:val="00D66DE7"/>
    <w:rsid w:val="00D70953"/>
    <w:rsid w:val="00D7125E"/>
    <w:rsid w:val="00D717F5"/>
    <w:rsid w:val="00D718CD"/>
    <w:rsid w:val="00D71D2B"/>
    <w:rsid w:val="00D71E19"/>
    <w:rsid w:val="00D72193"/>
    <w:rsid w:val="00D723B6"/>
    <w:rsid w:val="00D7256E"/>
    <w:rsid w:val="00D72B10"/>
    <w:rsid w:val="00D73259"/>
    <w:rsid w:val="00D736E3"/>
    <w:rsid w:val="00D73903"/>
    <w:rsid w:val="00D74049"/>
    <w:rsid w:val="00D74E0E"/>
    <w:rsid w:val="00D75DB8"/>
    <w:rsid w:val="00D75E68"/>
    <w:rsid w:val="00D76268"/>
    <w:rsid w:val="00D76405"/>
    <w:rsid w:val="00D76670"/>
    <w:rsid w:val="00D76E63"/>
    <w:rsid w:val="00D76ECC"/>
    <w:rsid w:val="00D77B82"/>
    <w:rsid w:val="00D803CD"/>
    <w:rsid w:val="00D80F80"/>
    <w:rsid w:val="00D8145C"/>
    <w:rsid w:val="00D815C1"/>
    <w:rsid w:val="00D818BD"/>
    <w:rsid w:val="00D81A2F"/>
    <w:rsid w:val="00D81BB9"/>
    <w:rsid w:val="00D81D92"/>
    <w:rsid w:val="00D822BE"/>
    <w:rsid w:val="00D83337"/>
    <w:rsid w:val="00D83DEB"/>
    <w:rsid w:val="00D843B3"/>
    <w:rsid w:val="00D847A7"/>
    <w:rsid w:val="00D85008"/>
    <w:rsid w:val="00D855AA"/>
    <w:rsid w:val="00D8574B"/>
    <w:rsid w:val="00D857CD"/>
    <w:rsid w:val="00D86861"/>
    <w:rsid w:val="00D8689C"/>
    <w:rsid w:val="00D86994"/>
    <w:rsid w:val="00D86E45"/>
    <w:rsid w:val="00D86F62"/>
    <w:rsid w:val="00D879B4"/>
    <w:rsid w:val="00D87CA7"/>
    <w:rsid w:val="00D905AE"/>
    <w:rsid w:val="00D90605"/>
    <w:rsid w:val="00D91498"/>
    <w:rsid w:val="00D91569"/>
    <w:rsid w:val="00D9168D"/>
    <w:rsid w:val="00D925FA"/>
    <w:rsid w:val="00D929BA"/>
    <w:rsid w:val="00D938B8"/>
    <w:rsid w:val="00D938BF"/>
    <w:rsid w:val="00D94DEC"/>
    <w:rsid w:val="00D9530F"/>
    <w:rsid w:val="00D959E8"/>
    <w:rsid w:val="00D96250"/>
    <w:rsid w:val="00D971E0"/>
    <w:rsid w:val="00D97282"/>
    <w:rsid w:val="00D9732C"/>
    <w:rsid w:val="00DA1D52"/>
    <w:rsid w:val="00DA2160"/>
    <w:rsid w:val="00DA2223"/>
    <w:rsid w:val="00DA2508"/>
    <w:rsid w:val="00DA2669"/>
    <w:rsid w:val="00DA3823"/>
    <w:rsid w:val="00DA3D63"/>
    <w:rsid w:val="00DA42BB"/>
    <w:rsid w:val="00DA44BE"/>
    <w:rsid w:val="00DA45A1"/>
    <w:rsid w:val="00DA69F8"/>
    <w:rsid w:val="00DA6EF4"/>
    <w:rsid w:val="00DA70C1"/>
    <w:rsid w:val="00DA7496"/>
    <w:rsid w:val="00DA74EE"/>
    <w:rsid w:val="00DA773B"/>
    <w:rsid w:val="00DA78B6"/>
    <w:rsid w:val="00DA7FA5"/>
    <w:rsid w:val="00DB169A"/>
    <w:rsid w:val="00DB19AB"/>
    <w:rsid w:val="00DB1C77"/>
    <w:rsid w:val="00DB2097"/>
    <w:rsid w:val="00DB263E"/>
    <w:rsid w:val="00DB283B"/>
    <w:rsid w:val="00DB35F7"/>
    <w:rsid w:val="00DB3E43"/>
    <w:rsid w:val="00DB438F"/>
    <w:rsid w:val="00DB4BBE"/>
    <w:rsid w:val="00DB4FF4"/>
    <w:rsid w:val="00DB5379"/>
    <w:rsid w:val="00DB5660"/>
    <w:rsid w:val="00DB6977"/>
    <w:rsid w:val="00DB6F1F"/>
    <w:rsid w:val="00DB7CEC"/>
    <w:rsid w:val="00DB7E14"/>
    <w:rsid w:val="00DC0E83"/>
    <w:rsid w:val="00DC111A"/>
    <w:rsid w:val="00DC11F0"/>
    <w:rsid w:val="00DC140A"/>
    <w:rsid w:val="00DC1962"/>
    <w:rsid w:val="00DC1CFA"/>
    <w:rsid w:val="00DC1D6B"/>
    <w:rsid w:val="00DC200F"/>
    <w:rsid w:val="00DC300C"/>
    <w:rsid w:val="00DC31DF"/>
    <w:rsid w:val="00DC401F"/>
    <w:rsid w:val="00DC4133"/>
    <w:rsid w:val="00DC4610"/>
    <w:rsid w:val="00DC4B1F"/>
    <w:rsid w:val="00DC54FB"/>
    <w:rsid w:val="00DC609C"/>
    <w:rsid w:val="00DC6782"/>
    <w:rsid w:val="00DC6D69"/>
    <w:rsid w:val="00DC7133"/>
    <w:rsid w:val="00DC749C"/>
    <w:rsid w:val="00DC7F3B"/>
    <w:rsid w:val="00DD0075"/>
    <w:rsid w:val="00DD0A16"/>
    <w:rsid w:val="00DD0B66"/>
    <w:rsid w:val="00DD1348"/>
    <w:rsid w:val="00DD25EC"/>
    <w:rsid w:val="00DD2BCD"/>
    <w:rsid w:val="00DD2E84"/>
    <w:rsid w:val="00DD390C"/>
    <w:rsid w:val="00DD3DB8"/>
    <w:rsid w:val="00DD47B1"/>
    <w:rsid w:val="00DD48E8"/>
    <w:rsid w:val="00DD4EC8"/>
    <w:rsid w:val="00DD4F32"/>
    <w:rsid w:val="00DD5165"/>
    <w:rsid w:val="00DD58FC"/>
    <w:rsid w:val="00DD5E1B"/>
    <w:rsid w:val="00DD5E50"/>
    <w:rsid w:val="00DD5EBB"/>
    <w:rsid w:val="00DD618F"/>
    <w:rsid w:val="00DD61A2"/>
    <w:rsid w:val="00DD69FA"/>
    <w:rsid w:val="00DD6E4F"/>
    <w:rsid w:val="00DD7625"/>
    <w:rsid w:val="00DD79E4"/>
    <w:rsid w:val="00DE05BD"/>
    <w:rsid w:val="00DE072C"/>
    <w:rsid w:val="00DE0AD1"/>
    <w:rsid w:val="00DE0FC9"/>
    <w:rsid w:val="00DE15E7"/>
    <w:rsid w:val="00DE1841"/>
    <w:rsid w:val="00DE1894"/>
    <w:rsid w:val="00DE1B4F"/>
    <w:rsid w:val="00DE2267"/>
    <w:rsid w:val="00DE2526"/>
    <w:rsid w:val="00DE2DF2"/>
    <w:rsid w:val="00DE374F"/>
    <w:rsid w:val="00DE39E3"/>
    <w:rsid w:val="00DE3ABB"/>
    <w:rsid w:val="00DE3BDA"/>
    <w:rsid w:val="00DE4521"/>
    <w:rsid w:val="00DE4A40"/>
    <w:rsid w:val="00DE4CBC"/>
    <w:rsid w:val="00DE4CF5"/>
    <w:rsid w:val="00DE583E"/>
    <w:rsid w:val="00DE5CE6"/>
    <w:rsid w:val="00DE5F5A"/>
    <w:rsid w:val="00DE625C"/>
    <w:rsid w:val="00DE69D6"/>
    <w:rsid w:val="00DE757F"/>
    <w:rsid w:val="00DE7681"/>
    <w:rsid w:val="00DE795B"/>
    <w:rsid w:val="00DF0021"/>
    <w:rsid w:val="00DF0C9B"/>
    <w:rsid w:val="00DF1387"/>
    <w:rsid w:val="00DF1AF7"/>
    <w:rsid w:val="00DF2D27"/>
    <w:rsid w:val="00DF33CB"/>
    <w:rsid w:val="00DF38AF"/>
    <w:rsid w:val="00DF4044"/>
    <w:rsid w:val="00DF4437"/>
    <w:rsid w:val="00DF4454"/>
    <w:rsid w:val="00DF44E0"/>
    <w:rsid w:val="00DF5602"/>
    <w:rsid w:val="00DF56ED"/>
    <w:rsid w:val="00DF5D63"/>
    <w:rsid w:val="00DF6674"/>
    <w:rsid w:val="00DF7101"/>
    <w:rsid w:val="00DF7DC0"/>
    <w:rsid w:val="00DF7EBD"/>
    <w:rsid w:val="00E0085E"/>
    <w:rsid w:val="00E00D07"/>
    <w:rsid w:val="00E01BBA"/>
    <w:rsid w:val="00E01EFF"/>
    <w:rsid w:val="00E02549"/>
    <w:rsid w:val="00E02635"/>
    <w:rsid w:val="00E02B43"/>
    <w:rsid w:val="00E02E8A"/>
    <w:rsid w:val="00E03129"/>
    <w:rsid w:val="00E03258"/>
    <w:rsid w:val="00E03383"/>
    <w:rsid w:val="00E04181"/>
    <w:rsid w:val="00E04839"/>
    <w:rsid w:val="00E048E4"/>
    <w:rsid w:val="00E04DF4"/>
    <w:rsid w:val="00E052A1"/>
    <w:rsid w:val="00E05BBA"/>
    <w:rsid w:val="00E0645F"/>
    <w:rsid w:val="00E06773"/>
    <w:rsid w:val="00E068A1"/>
    <w:rsid w:val="00E06FFF"/>
    <w:rsid w:val="00E071A8"/>
    <w:rsid w:val="00E07BA4"/>
    <w:rsid w:val="00E07CF3"/>
    <w:rsid w:val="00E07DEA"/>
    <w:rsid w:val="00E101BC"/>
    <w:rsid w:val="00E101E5"/>
    <w:rsid w:val="00E10401"/>
    <w:rsid w:val="00E104CE"/>
    <w:rsid w:val="00E108F9"/>
    <w:rsid w:val="00E123C1"/>
    <w:rsid w:val="00E12BF5"/>
    <w:rsid w:val="00E12F93"/>
    <w:rsid w:val="00E1390A"/>
    <w:rsid w:val="00E13B92"/>
    <w:rsid w:val="00E1429A"/>
    <w:rsid w:val="00E153AB"/>
    <w:rsid w:val="00E15D94"/>
    <w:rsid w:val="00E16080"/>
    <w:rsid w:val="00E16346"/>
    <w:rsid w:val="00E16C69"/>
    <w:rsid w:val="00E17091"/>
    <w:rsid w:val="00E1736C"/>
    <w:rsid w:val="00E17490"/>
    <w:rsid w:val="00E17761"/>
    <w:rsid w:val="00E17A0A"/>
    <w:rsid w:val="00E17BDE"/>
    <w:rsid w:val="00E17EAF"/>
    <w:rsid w:val="00E2091B"/>
    <w:rsid w:val="00E20B60"/>
    <w:rsid w:val="00E21472"/>
    <w:rsid w:val="00E21A07"/>
    <w:rsid w:val="00E21EA8"/>
    <w:rsid w:val="00E2310A"/>
    <w:rsid w:val="00E2350C"/>
    <w:rsid w:val="00E23673"/>
    <w:rsid w:val="00E23AF7"/>
    <w:rsid w:val="00E23CD7"/>
    <w:rsid w:val="00E245A0"/>
    <w:rsid w:val="00E248CE"/>
    <w:rsid w:val="00E25398"/>
    <w:rsid w:val="00E266A6"/>
    <w:rsid w:val="00E269A5"/>
    <w:rsid w:val="00E269CF"/>
    <w:rsid w:val="00E27529"/>
    <w:rsid w:val="00E279DE"/>
    <w:rsid w:val="00E306ED"/>
    <w:rsid w:val="00E30CE9"/>
    <w:rsid w:val="00E30D96"/>
    <w:rsid w:val="00E30F6B"/>
    <w:rsid w:val="00E31101"/>
    <w:rsid w:val="00E312B2"/>
    <w:rsid w:val="00E3183D"/>
    <w:rsid w:val="00E31A54"/>
    <w:rsid w:val="00E32654"/>
    <w:rsid w:val="00E32988"/>
    <w:rsid w:val="00E32E91"/>
    <w:rsid w:val="00E33135"/>
    <w:rsid w:val="00E33A62"/>
    <w:rsid w:val="00E33E2A"/>
    <w:rsid w:val="00E344E1"/>
    <w:rsid w:val="00E34703"/>
    <w:rsid w:val="00E349E2"/>
    <w:rsid w:val="00E3534D"/>
    <w:rsid w:val="00E355C6"/>
    <w:rsid w:val="00E35A0F"/>
    <w:rsid w:val="00E35DA4"/>
    <w:rsid w:val="00E35E86"/>
    <w:rsid w:val="00E36B8D"/>
    <w:rsid w:val="00E37332"/>
    <w:rsid w:val="00E408A0"/>
    <w:rsid w:val="00E40FBE"/>
    <w:rsid w:val="00E41BDD"/>
    <w:rsid w:val="00E4289B"/>
    <w:rsid w:val="00E42A57"/>
    <w:rsid w:val="00E42E40"/>
    <w:rsid w:val="00E434DA"/>
    <w:rsid w:val="00E43AA0"/>
    <w:rsid w:val="00E43F93"/>
    <w:rsid w:val="00E45F39"/>
    <w:rsid w:val="00E467A6"/>
    <w:rsid w:val="00E46D0A"/>
    <w:rsid w:val="00E46D46"/>
    <w:rsid w:val="00E471BD"/>
    <w:rsid w:val="00E477B4"/>
    <w:rsid w:val="00E4786D"/>
    <w:rsid w:val="00E47CE8"/>
    <w:rsid w:val="00E508C4"/>
    <w:rsid w:val="00E5101A"/>
    <w:rsid w:val="00E51C1F"/>
    <w:rsid w:val="00E52741"/>
    <w:rsid w:val="00E528CA"/>
    <w:rsid w:val="00E53BA5"/>
    <w:rsid w:val="00E54725"/>
    <w:rsid w:val="00E54A6A"/>
    <w:rsid w:val="00E56683"/>
    <w:rsid w:val="00E5742C"/>
    <w:rsid w:val="00E579CB"/>
    <w:rsid w:val="00E57E98"/>
    <w:rsid w:val="00E60762"/>
    <w:rsid w:val="00E60D50"/>
    <w:rsid w:val="00E614A3"/>
    <w:rsid w:val="00E61E54"/>
    <w:rsid w:val="00E624AC"/>
    <w:rsid w:val="00E62B6E"/>
    <w:rsid w:val="00E62B8B"/>
    <w:rsid w:val="00E63717"/>
    <w:rsid w:val="00E63C6D"/>
    <w:rsid w:val="00E6517E"/>
    <w:rsid w:val="00E655EE"/>
    <w:rsid w:val="00E6607D"/>
    <w:rsid w:val="00E661EB"/>
    <w:rsid w:val="00E66AB4"/>
    <w:rsid w:val="00E6700C"/>
    <w:rsid w:val="00E671DF"/>
    <w:rsid w:val="00E67C15"/>
    <w:rsid w:val="00E7046E"/>
    <w:rsid w:val="00E70782"/>
    <w:rsid w:val="00E70A9E"/>
    <w:rsid w:val="00E70BCA"/>
    <w:rsid w:val="00E711E6"/>
    <w:rsid w:val="00E71B47"/>
    <w:rsid w:val="00E71CD8"/>
    <w:rsid w:val="00E71D0C"/>
    <w:rsid w:val="00E725AD"/>
    <w:rsid w:val="00E72710"/>
    <w:rsid w:val="00E728BF"/>
    <w:rsid w:val="00E72AA6"/>
    <w:rsid w:val="00E72D29"/>
    <w:rsid w:val="00E738D0"/>
    <w:rsid w:val="00E74070"/>
    <w:rsid w:val="00E741BC"/>
    <w:rsid w:val="00E747E4"/>
    <w:rsid w:val="00E74F3F"/>
    <w:rsid w:val="00E7542A"/>
    <w:rsid w:val="00E76163"/>
    <w:rsid w:val="00E76337"/>
    <w:rsid w:val="00E76C7A"/>
    <w:rsid w:val="00E76EC3"/>
    <w:rsid w:val="00E77D00"/>
    <w:rsid w:val="00E804AE"/>
    <w:rsid w:val="00E80556"/>
    <w:rsid w:val="00E813A1"/>
    <w:rsid w:val="00E81A31"/>
    <w:rsid w:val="00E81C9C"/>
    <w:rsid w:val="00E82003"/>
    <w:rsid w:val="00E82F57"/>
    <w:rsid w:val="00E830CD"/>
    <w:rsid w:val="00E8371A"/>
    <w:rsid w:val="00E83924"/>
    <w:rsid w:val="00E83E56"/>
    <w:rsid w:val="00E8407D"/>
    <w:rsid w:val="00E84D72"/>
    <w:rsid w:val="00E857C6"/>
    <w:rsid w:val="00E85D55"/>
    <w:rsid w:val="00E86647"/>
    <w:rsid w:val="00E87311"/>
    <w:rsid w:val="00E9015B"/>
    <w:rsid w:val="00E901A3"/>
    <w:rsid w:val="00E901AD"/>
    <w:rsid w:val="00E916BD"/>
    <w:rsid w:val="00E923AF"/>
    <w:rsid w:val="00E927C8"/>
    <w:rsid w:val="00E92E9B"/>
    <w:rsid w:val="00E92EE6"/>
    <w:rsid w:val="00E93129"/>
    <w:rsid w:val="00E93739"/>
    <w:rsid w:val="00E93889"/>
    <w:rsid w:val="00E9439F"/>
    <w:rsid w:val="00E94FE2"/>
    <w:rsid w:val="00E95919"/>
    <w:rsid w:val="00E95A5C"/>
    <w:rsid w:val="00E9610D"/>
    <w:rsid w:val="00E96271"/>
    <w:rsid w:val="00E965BF"/>
    <w:rsid w:val="00E967A3"/>
    <w:rsid w:val="00E969D2"/>
    <w:rsid w:val="00E97BEE"/>
    <w:rsid w:val="00E97F81"/>
    <w:rsid w:val="00EA09E1"/>
    <w:rsid w:val="00EA0CEE"/>
    <w:rsid w:val="00EA193E"/>
    <w:rsid w:val="00EA1DB4"/>
    <w:rsid w:val="00EA211D"/>
    <w:rsid w:val="00EA21B3"/>
    <w:rsid w:val="00EA2248"/>
    <w:rsid w:val="00EA22C4"/>
    <w:rsid w:val="00EA24C1"/>
    <w:rsid w:val="00EA258B"/>
    <w:rsid w:val="00EA37E3"/>
    <w:rsid w:val="00EA4233"/>
    <w:rsid w:val="00EA484A"/>
    <w:rsid w:val="00EA4B48"/>
    <w:rsid w:val="00EA585A"/>
    <w:rsid w:val="00EA5D0C"/>
    <w:rsid w:val="00EA751C"/>
    <w:rsid w:val="00EA7641"/>
    <w:rsid w:val="00EA77B0"/>
    <w:rsid w:val="00EA7D90"/>
    <w:rsid w:val="00EB0531"/>
    <w:rsid w:val="00EB0548"/>
    <w:rsid w:val="00EB065C"/>
    <w:rsid w:val="00EB0D3A"/>
    <w:rsid w:val="00EB122E"/>
    <w:rsid w:val="00EB1320"/>
    <w:rsid w:val="00EB1596"/>
    <w:rsid w:val="00EB18F3"/>
    <w:rsid w:val="00EB1A81"/>
    <w:rsid w:val="00EB1B63"/>
    <w:rsid w:val="00EB3A01"/>
    <w:rsid w:val="00EB3E37"/>
    <w:rsid w:val="00EB43EA"/>
    <w:rsid w:val="00EB4C75"/>
    <w:rsid w:val="00EB5054"/>
    <w:rsid w:val="00EB512C"/>
    <w:rsid w:val="00EB51A7"/>
    <w:rsid w:val="00EB58A0"/>
    <w:rsid w:val="00EB5CE4"/>
    <w:rsid w:val="00EB6613"/>
    <w:rsid w:val="00EB6702"/>
    <w:rsid w:val="00EB6AC9"/>
    <w:rsid w:val="00EB6B60"/>
    <w:rsid w:val="00EB6E01"/>
    <w:rsid w:val="00EB76D4"/>
    <w:rsid w:val="00EB7935"/>
    <w:rsid w:val="00EC08B8"/>
    <w:rsid w:val="00EC0E6F"/>
    <w:rsid w:val="00EC1779"/>
    <w:rsid w:val="00EC180B"/>
    <w:rsid w:val="00EC2495"/>
    <w:rsid w:val="00EC31AB"/>
    <w:rsid w:val="00EC36C4"/>
    <w:rsid w:val="00EC3C9E"/>
    <w:rsid w:val="00EC4AC7"/>
    <w:rsid w:val="00EC4C9D"/>
    <w:rsid w:val="00EC512C"/>
    <w:rsid w:val="00EC5398"/>
    <w:rsid w:val="00EC5847"/>
    <w:rsid w:val="00EC5A55"/>
    <w:rsid w:val="00EC5B9D"/>
    <w:rsid w:val="00EC5C74"/>
    <w:rsid w:val="00EC6398"/>
    <w:rsid w:val="00EC6928"/>
    <w:rsid w:val="00EC6BD2"/>
    <w:rsid w:val="00EC6BF8"/>
    <w:rsid w:val="00EC7397"/>
    <w:rsid w:val="00EC73D2"/>
    <w:rsid w:val="00ED0A99"/>
    <w:rsid w:val="00ED11A1"/>
    <w:rsid w:val="00ED15AF"/>
    <w:rsid w:val="00ED1DB4"/>
    <w:rsid w:val="00ED206C"/>
    <w:rsid w:val="00ED235B"/>
    <w:rsid w:val="00ED2909"/>
    <w:rsid w:val="00ED2AD2"/>
    <w:rsid w:val="00ED4D22"/>
    <w:rsid w:val="00ED4D9A"/>
    <w:rsid w:val="00ED599C"/>
    <w:rsid w:val="00ED64D6"/>
    <w:rsid w:val="00ED6AC1"/>
    <w:rsid w:val="00ED6D4C"/>
    <w:rsid w:val="00EE035B"/>
    <w:rsid w:val="00EE0645"/>
    <w:rsid w:val="00EE0872"/>
    <w:rsid w:val="00EE0A78"/>
    <w:rsid w:val="00EE0DEB"/>
    <w:rsid w:val="00EE0EEC"/>
    <w:rsid w:val="00EE125B"/>
    <w:rsid w:val="00EE18C9"/>
    <w:rsid w:val="00EE1A92"/>
    <w:rsid w:val="00EE1DC7"/>
    <w:rsid w:val="00EE1E3F"/>
    <w:rsid w:val="00EE20C4"/>
    <w:rsid w:val="00EE21EB"/>
    <w:rsid w:val="00EE21F0"/>
    <w:rsid w:val="00EE22D2"/>
    <w:rsid w:val="00EE2B2B"/>
    <w:rsid w:val="00EE3119"/>
    <w:rsid w:val="00EE3140"/>
    <w:rsid w:val="00EE379E"/>
    <w:rsid w:val="00EE3AF4"/>
    <w:rsid w:val="00EE3D1B"/>
    <w:rsid w:val="00EE3E15"/>
    <w:rsid w:val="00EE4AFB"/>
    <w:rsid w:val="00EE4D73"/>
    <w:rsid w:val="00EE4F0C"/>
    <w:rsid w:val="00EE4FFF"/>
    <w:rsid w:val="00EE5683"/>
    <w:rsid w:val="00EE5B15"/>
    <w:rsid w:val="00EE5C6C"/>
    <w:rsid w:val="00EE64E6"/>
    <w:rsid w:val="00EE6501"/>
    <w:rsid w:val="00EE66C6"/>
    <w:rsid w:val="00EE785D"/>
    <w:rsid w:val="00EE7CE5"/>
    <w:rsid w:val="00EF0408"/>
    <w:rsid w:val="00EF07B7"/>
    <w:rsid w:val="00EF0D61"/>
    <w:rsid w:val="00EF0EDE"/>
    <w:rsid w:val="00EF0EF0"/>
    <w:rsid w:val="00EF0FBE"/>
    <w:rsid w:val="00EF10B7"/>
    <w:rsid w:val="00EF1212"/>
    <w:rsid w:val="00EF1339"/>
    <w:rsid w:val="00EF23C0"/>
    <w:rsid w:val="00EF35B4"/>
    <w:rsid w:val="00EF3651"/>
    <w:rsid w:val="00EF380F"/>
    <w:rsid w:val="00EF38FC"/>
    <w:rsid w:val="00EF44ED"/>
    <w:rsid w:val="00EF4783"/>
    <w:rsid w:val="00EF4B5C"/>
    <w:rsid w:val="00EF4C23"/>
    <w:rsid w:val="00EF4CA5"/>
    <w:rsid w:val="00EF5CF0"/>
    <w:rsid w:val="00EF6AE5"/>
    <w:rsid w:val="00EF6DA6"/>
    <w:rsid w:val="00EF6DFD"/>
    <w:rsid w:val="00EF6E8A"/>
    <w:rsid w:val="00EF744F"/>
    <w:rsid w:val="00EF76D1"/>
    <w:rsid w:val="00EF796C"/>
    <w:rsid w:val="00EF7D84"/>
    <w:rsid w:val="00EF7E99"/>
    <w:rsid w:val="00F00A53"/>
    <w:rsid w:val="00F00D33"/>
    <w:rsid w:val="00F0180B"/>
    <w:rsid w:val="00F02DDC"/>
    <w:rsid w:val="00F0314B"/>
    <w:rsid w:val="00F031EB"/>
    <w:rsid w:val="00F03534"/>
    <w:rsid w:val="00F0373F"/>
    <w:rsid w:val="00F04BF0"/>
    <w:rsid w:val="00F05977"/>
    <w:rsid w:val="00F05A37"/>
    <w:rsid w:val="00F05A97"/>
    <w:rsid w:val="00F05F4A"/>
    <w:rsid w:val="00F063AB"/>
    <w:rsid w:val="00F073EF"/>
    <w:rsid w:val="00F1004A"/>
    <w:rsid w:val="00F10253"/>
    <w:rsid w:val="00F10638"/>
    <w:rsid w:val="00F10670"/>
    <w:rsid w:val="00F10AC3"/>
    <w:rsid w:val="00F10BA3"/>
    <w:rsid w:val="00F11423"/>
    <w:rsid w:val="00F114C1"/>
    <w:rsid w:val="00F115F7"/>
    <w:rsid w:val="00F128E9"/>
    <w:rsid w:val="00F12AD6"/>
    <w:rsid w:val="00F12B7C"/>
    <w:rsid w:val="00F12E5D"/>
    <w:rsid w:val="00F138BC"/>
    <w:rsid w:val="00F15A6D"/>
    <w:rsid w:val="00F15D2D"/>
    <w:rsid w:val="00F15FB9"/>
    <w:rsid w:val="00F162FC"/>
    <w:rsid w:val="00F1690D"/>
    <w:rsid w:val="00F16AF4"/>
    <w:rsid w:val="00F170D7"/>
    <w:rsid w:val="00F17131"/>
    <w:rsid w:val="00F214E9"/>
    <w:rsid w:val="00F215CF"/>
    <w:rsid w:val="00F21A09"/>
    <w:rsid w:val="00F21EA9"/>
    <w:rsid w:val="00F220E9"/>
    <w:rsid w:val="00F2252F"/>
    <w:rsid w:val="00F2318A"/>
    <w:rsid w:val="00F23D22"/>
    <w:rsid w:val="00F24072"/>
    <w:rsid w:val="00F242A1"/>
    <w:rsid w:val="00F247E6"/>
    <w:rsid w:val="00F24B3C"/>
    <w:rsid w:val="00F24C5F"/>
    <w:rsid w:val="00F25338"/>
    <w:rsid w:val="00F25C86"/>
    <w:rsid w:val="00F26391"/>
    <w:rsid w:val="00F2782A"/>
    <w:rsid w:val="00F307C6"/>
    <w:rsid w:val="00F30B99"/>
    <w:rsid w:val="00F310F9"/>
    <w:rsid w:val="00F313E5"/>
    <w:rsid w:val="00F31516"/>
    <w:rsid w:val="00F31F8A"/>
    <w:rsid w:val="00F32F65"/>
    <w:rsid w:val="00F32FAD"/>
    <w:rsid w:val="00F331AE"/>
    <w:rsid w:val="00F33302"/>
    <w:rsid w:val="00F336CD"/>
    <w:rsid w:val="00F337A8"/>
    <w:rsid w:val="00F33A8E"/>
    <w:rsid w:val="00F348E7"/>
    <w:rsid w:val="00F349D3"/>
    <w:rsid w:val="00F349F7"/>
    <w:rsid w:val="00F34AAF"/>
    <w:rsid w:val="00F35432"/>
    <w:rsid w:val="00F3546B"/>
    <w:rsid w:val="00F35B8A"/>
    <w:rsid w:val="00F35F5D"/>
    <w:rsid w:val="00F36952"/>
    <w:rsid w:val="00F36DE6"/>
    <w:rsid w:val="00F37260"/>
    <w:rsid w:val="00F37658"/>
    <w:rsid w:val="00F402D6"/>
    <w:rsid w:val="00F4041B"/>
    <w:rsid w:val="00F4053F"/>
    <w:rsid w:val="00F40713"/>
    <w:rsid w:val="00F41125"/>
    <w:rsid w:val="00F413A3"/>
    <w:rsid w:val="00F415CD"/>
    <w:rsid w:val="00F41790"/>
    <w:rsid w:val="00F42735"/>
    <w:rsid w:val="00F4289B"/>
    <w:rsid w:val="00F42BB5"/>
    <w:rsid w:val="00F42F40"/>
    <w:rsid w:val="00F432B6"/>
    <w:rsid w:val="00F43EE7"/>
    <w:rsid w:val="00F44051"/>
    <w:rsid w:val="00F44121"/>
    <w:rsid w:val="00F44587"/>
    <w:rsid w:val="00F4495F"/>
    <w:rsid w:val="00F45991"/>
    <w:rsid w:val="00F461DC"/>
    <w:rsid w:val="00F46456"/>
    <w:rsid w:val="00F464EC"/>
    <w:rsid w:val="00F469DF"/>
    <w:rsid w:val="00F46FAD"/>
    <w:rsid w:val="00F5020E"/>
    <w:rsid w:val="00F508BD"/>
    <w:rsid w:val="00F50AF0"/>
    <w:rsid w:val="00F51C36"/>
    <w:rsid w:val="00F52047"/>
    <w:rsid w:val="00F525A9"/>
    <w:rsid w:val="00F52637"/>
    <w:rsid w:val="00F53703"/>
    <w:rsid w:val="00F53B65"/>
    <w:rsid w:val="00F53C35"/>
    <w:rsid w:val="00F54635"/>
    <w:rsid w:val="00F546C3"/>
    <w:rsid w:val="00F547A6"/>
    <w:rsid w:val="00F55824"/>
    <w:rsid w:val="00F55A38"/>
    <w:rsid w:val="00F55AB9"/>
    <w:rsid w:val="00F55EDE"/>
    <w:rsid w:val="00F56450"/>
    <w:rsid w:val="00F5663D"/>
    <w:rsid w:val="00F56857"/>
    <w:rsid w:val="00F56F7C"/>
    <w:rsid w:val="00F57057"/>
    <w:rsid w:val="00F5717B"/>
    <w:rsid w:val="00F57772"/>
    <w:rsid w:val="00F60270"/>
    <w:rsid w:val="00F602AF"/>
    <w:rsid w:val="00F61B48"/>
    <w:rsid w:val="00F61E2F"/>
    <w:rsid w:val="00F623A0"/>
    <w:rsid w:val="00F62416"/>
    <w:rsid w:val="00F62A7E"/>
    <w:rsid w:val="00F635C4"/>
    <w:rsid w:val="00F639BA"/>
    <w:rsid w:val="00F63A47"/>
    <w:rsid w:val="00F63E35"/>
    <w:rsid w:val="00F6441C"/>
    <w:rsid w:val="00F64FB2"/>
    <w:rsid w:val="00F650C0"/>
    <w:rsid w:val="00F654A0"/>
    <w:rsid w:val="00F654BE"/>
    <w:rsid w:val="00F65795"/>
    <w:rsid w:val="00F657FE"/>
    <w:rsid w:val="00F6584D"/>
    <w:rsid w:val="00F66272"/>
    <w:rsid w:val="00F66761"/>
    <w:rsid w:val="00F667B1"/>
    <w:rsid w:val="00F66FF3"/>
    <w:rsid w:val="00F67137"/>
    <w:rsid w:val="00F672EF"/>
    <w:rsid w:val="00F677A8"/>
    <w:rsid w:val="00F67D8B"/>
    <w:rsid w:val="00F67F30"/>
    <w:rsid w:val="00F7014D"/>
    <w:rsid w:val="00F7046D"/>
    <w:rsid w:val="00F706F0"/>
    <w:rsid w:val="00F710ED"/>
    <w:rsid w:val="00F7152F"/>
    <w:rsid w:val="00F71910"/>
    <w:rsid w:val="00F71B5F"/>
    <w:rsid w:val="00F71D66"/>
    <w:rsid w:val="00F72523"/>
    <w:rsid w:val="00F7255F"/>
    <w:rsid w:val="00F728AE"/>
    <w:rsid w:val="00F731C1"/>
    <w:rsid w:val="00F7320F"/>
    <w:rsid w:val="00F73760"/>
    <w:rsid w:val="00F7401E"/>
    <w:rsid w:val="00F7422B"/>
    <w:rsid w:val="00F74BEA"/>
    <w:rsid w:val="00F7558F"/>
    <w:rsid w:val="00F75B80"/>
    <w:rsid w:val="00F770B3"/>
    <w:rsid w:val="00F7767B"/>
    <w:rsid w:val="00F777D7"/>
    <w:rsid w:val="00F77E22"/>
    <w:rsid w:val="00F77ED2"/>
    <w:rsid w:val="00F77F3D"/>
    <w:rsid w:val="00F8056D"/>
    <w:rsid w:val="00F80DE4"/>
    <w:rsid w:val="00F820E3"/>
    <w:rsid w:val="00F828DD"/>
    <w:rsid w:val="00F82A55"/>
    <w:rsid w:val="00F8386E"/>
    <w:rsid w:val="00F83C29"/>
    <w:rsid w:val="00F83CE3"/>
    <w:rsid w:val="00F849A0"/>
    <w:rsid w:val="00F84C59"/>
    <w:rsid w:val="00F8514C"/>
    <w:rsid w:val="00F85694"/>
    <w:rsid w:val="00F85C72"/>
    <w:rsid w:val="00F8654B"/>
    <w:rsid w:val="00F86BC4"/>
    <w:rsid w:val="00F86CDC"/>
    <w:rsid w:val="00F86EED"/>
    <w:rsid w:val="00F870F4"/>
    <w:rsid w:val="00F87307"/>
    <w:rsid w:val="00F875B1"/>
    <w:rsid w:val="00F9027F"/>
    <w:rsid w:val="00F90919"/>
    <w:rsid w:val="00F90B1B"/>
    <w:rsid w:val="00F90F2E"/>
    <w:rsid w:val="00F90F7B"/>
    <w:rsid w:val="00F91007"/>
    <w:rsid w:val="00F9101B"/>
    <w:rsid w:val="00F91E43"/>
    <w:rsid w:val="00F91FD8"/>
    <w:rsid w:val="00F923BC"/>
    <w:rsid w:val="00F92AB9"/>
    <w:rsid w:val="00F92C85"/>
    <w:rsid w:val="00F92CFC"/>
    <w:rsid w:val="00F92F16"/>
    <w:rsid w:val="00F93517"/>
    <w:rsid w:val="00F93666"/>
    <w:rsid w:val="00F93866"/>
    <w:rsid w:val="00F94360"/>
    <w:rsid w:val="00F943E6"/>
    <w:rsid w:val="00F94B32"/>
    <w:rsid w:val="00F94DDE"/>
    <w:rsid w:val="00F95FED"/>
    <w:rsid w:val="00F95FF6"/>
    <w:rsid w:val="00F96272"/>
    <w:rsid w:val="00F96376"/>
    <w:rsid w:val="00F9796F"/>
    <w:rsid w:val="00F97C04"/>
    <w:rsid w:val="00FA0016"/>
    <w:rsid w:val="00FA007F"/>
    <w:rsid w:val="00FA0E4D"/>
    <w:rsid w:val="00FA1E0F"/>
    <w:rsid w:val="00FA1ED2"/>
    <w:rsid w:val="00FA41A2"/>
    <w:rsid w:val="00FA41B6"/>
    <w:rsid w:val="00FA520B"/>
    <w:rsid w:val="00FA5736"/>
    <w:rsid w:val="00FA60B9"/>
    <w:rsid w:val="00FA6904"/>
    <w:rsid w:val="00FA6A91"/>
    <w:rsid w:val="00FA7532"/>
    <w:rsid w:val="00FA758F"/>
    <w:rsid w:val="00FA78B6"/>
    <w:rsid w:val="00FA7BE9"/>
    <w:rsid w:val="00FA7F37"/>
    <w:rsid w:val="00FB0330"/>
    <w:rsid w:val="00FB0708"/>
    <w:rsid w:val="00FB0FAB"/>
    <w:rsid w:val="00FB1B3A"/>
    <w:rsid w:val="00FB1E1B"/>
    <w:rsid w:val="00FB26C2"/>
    <w:rsid w:val="00FB2B9F"/>
    <w:rsid w:val="00FB2EED"/>
    <w:rsid w:val="00FB32CE"/>
    <w:rsid w:val="00FB330A"/>
    <w:rsid w:val="00FB35BB"/>
    <w:rsid w:val="00FB35C2"/>
    <w:rsid w:val="00FB3985"/>
    <w:rsid w:val="00FB3A54"/>
    <w:rsid w:val="00FB3E5F"/>
    <w:rsid w:val="00FB42B0"/>
    <w:rsid w:val="00FB495C"/>
    <w:rsid w:val="00FB4A5E"/>
    <w:rsid w:val="00FB4BFD"/>
    <w:rsid w:val="00FB4D47"/>
    <w:rsid w:val="00FB52BE"/>
    <w:rsid w:val="00FB5BE7"/>
    <w:rsid w:val="00FB6720"/>
    <w:rsid w:val="00FB69B3"/>
    <w:rsid w:val="00FB69F6"/>
    <w:rsid w:val="00FB6CD4"/>
    <w:rsid w:val="00FB6DEA"/>
    <w:rsid w:val="00FB7570"/>
    <w:rsid w:val="00FB7A11"/>
    <w:rsid w:val="00FB7BCB"/>
    <w:rsid w:val="00FB7EC4"/>
    <w:rsid w:val="00FC0296"/>
    <w:rsid w:val="00FC0A7A"/>
    <w:rsid w:val="00FC0B78"/>
    <w:rsid w:val="00FC103D"/>
    <w:rsid w:val="00FC2761"/>
    <w:rsid w:val="00FC27DF"/>
    <w:rsid w:val="00FC2E76"/>
    <w:rsid w:val="00FC2FBC"/>
    <w:rsid w:val="00FC30C4"/>
    <w:rsid w:val="00FC31EC"/>
    <w:rsid w:val="00FC33B2"/>
    <w:rsid w:val="00FC3496"/>
    <w:rsid w:val="00FC3FE8"/>
    <w:rsid w:val="00FC40BD"/>
    <w:rsid w:val="00FC4417"/>
    <w:rsid w:val="00FC4C6D"/>
    <w:rsid w:val="00FC5733"/>
    <w:rsid w:val="00FC5C32"/>
    <w:rsid w:val="00FC5CB3"/>
    <w:rsid w:val="00FC6037"/>
    <w:rsid w:val="00FC6A33"/>
    <w:rsid w:val="00FC6ABD"/>
    <w:rsid w:val="00FC7AC2"/>
    <w:rsid w:val="00FC7D7E"/>
    <w:rsid w:val="00FD0000"/>
    <w:rsid w:val="00FD002B"/>
    <w:rsid w:val="00FD03AA"/>
    <w:rsid w:val="00FD0DBC"/>
    <w:rsid w:val="00FD0EC9"/>
    <w:rsid w:val="00FD0FD0"/>
    <w:rsid w:val="00FD1162"/>
    <w:rsid w:val="00FD11A3"/>
    <w:rsid w:val="00FD13D2"/>
    <w:rsid w:val="00FD1650"/>
    <w:rsid w:val="00FD2111"/>
    <w:rsid w:val="00FD2612"/>
    <w:rsid w:val="00FD2AEA"/>
    <w:rsid w:val="00FD2AEE"/>
    <w:rsid w:val="00FD2C3F"/>
    <w:rsid w:val="00FD2E9E"/>
    <w:rsid w:val="00FD3033"/>
    <w:rsid w:val="00FD38FE"/>
    <w:rsid w:val="00FD3B62"/>
    <w:rsid w:val="00FD4105"/>
    <w:rsid w:val="00FD4392"/>
    <w:rsid w:val="00FD47C8"/>
    <w:rsid w:val="00FD53A5"/>
    <w:rsid w:val="00FD572C"/>
    <w:rsid w:val="00FD616E"/>
    <w:rsid w:val="00FD66F5"/>
    <w:rsid w:val="00FD6D96"/>
    <w:rsid w:val="00FD7AAF"/>
    <w:rsid w:val="00FE0207"/>
    <w:rsid w:val="00FE0797"/>
    <w:rsid w:val="00FE07C6"/>
    <w:rsid w:val="00FE1035"/>
    <w:rsid w:val="00FE14C3"/>
    <w:rsid w:val="00FE1BBB"/>
    <w:rsid w:val="00FE1E37"/>
    <w:rsid w:val="00FE20D5"/>
    <w:rsid w:val="00FE214F"/>
    <w:rsid w:val="00FE2B14"/>
    <w:rsid w:val="00FE3381"/>
    <w:rsid w:val="00FE34F7"/>
    <w:rsid w:val="00FE3A81"/>
    <w:rsid w:val="00FE3CB0"/>
    <w:rsid w:val="00FE4BC2"/>
    <w:rsid w:val="00FE4E30"/>
    <w:rsid w:val="00FE5BAD"/>
    <w:rsid w:val="00FE5C77"/>
    <w:rsid w:val="00FE5E00"/>
    <w:rsid w:val="00FE6044"/>
    <w:rsid w:val="00FE6165"/>
    <w:rsid w:val="00FE693E"/>
    <w:rsid w:val="00FF0658"/>
    <w:rsid w:val="00FF178B"/>
    <w:rsid w:val="00FF17C0"/>
    <w:rsid w:val="00FF1E71"/>
    <w:rsid w:val="00FF232C"/>
    <w:rsid w:val="00FF2E77"/>
    <w:rsid w:val="00FF32CA"/>
    <w:rsid w:val="00FF3A34"/>
    <w:rsid w:val="00FF428C"/>
    <w:rsid w:val="00FF5FE1"/>
    <w:rsid w:val="00FF6546"/>
    <w:rsid w:val="00FF699D"/>
    <w:rsid w:val="00FF6CC8"/>
    <w:rsid w:val="00FF70B2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D8B9FA"/>
  <w15:chartTrackingRefBased/>
  <w15:docId w15:val="{49378C57-A45E-4219-AEB6-706ED203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6" w:uiPriority="99"/>
    <w:lsdException w:name="toc 1" w:uiPriority="99"/>
    <w:lsdException w:name="toc 3" w:uiPriority="99"/>
    <w:lsdException w:name="toc 4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uiPriority="99"/>
    <w:lsdException w:name="List Bullet 2" w:uiPriority="99"/>
    <w:lsdException w:name="List Bullet 3" w:uiPriority="99"/>
    <w:lsdException w:name="List Bullet 4" w:uiPriority="99"/>
    <w:lsdException w:name="List Number 4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99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,BT"/>
    <w:basedOn w:val="Normal"/>
    <w:link w:val="BodyTextChar"/>
    <w:qFormat/>
    <w:rsid w:val="00BF77A8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BF77A8"/>
    <w:pPr>
      <w:ind w:left="340"/>
    </w:pPr>
  </w:style>
  <w:style w:type="paragraph" w:styleId="Footer">
    <w:name w:val="footer"/>
    <w:basedOn w:val="Normal"/>
    <w:link w:val="FooterChar"/>
    <w:uiPriority w:val="99"/>
    <w:rsid w:val="00BF77A8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BF77A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BF77A8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F77A8"/>
    <w:rPr>
      <w:sz w:val="18"/>
    </w:rPr>
  </w:style>
  <w:style w:type="paragraph" w:customStyle="1" w:styleId="Graphic">
    <w:name w:val="Graphic"/>
    <w:basedOn w:val="Signature"/>
    <w:uiPriority w:val="99"/>
    <w:rsid w:val="00BF77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F77A8"/>
    <w:pPr>
      <w:spacing w:line="240" w:lineRule="auto"/>
    </w:pPr>
  </w:style>
  <w:style w:type="paragraph" w:styleId="ListBullet2">
    <w:name w:val="List Bullet 2"/>
    <w:basedOn w:val="ListBullet"/>
    <w:uiPriority w:val="99"/>
    <w:rsid w:val="00BF77A8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BF77A8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BF77A8"/>
    <w:pPr>
      <w:ind w:left="142" w:hanging="142"/>
    </w:pPr>
    <w:rPr>
      <w:sz w:val="18"/>
      <w:szCs w:val="16"/>
    </w:rPr>
  </w:style>
  <w:style w:type="character" w:styleId="PageNumber">
    <w:name w:val="page number"/>
    <w:rsid w:val="00BF77A8"/>
    <w:rPr>
      <w:sz w:val="22"/>
    </w:rPr>
  </w:style>
  <w:style w:type="paragraph" w:styleId="ListBullet3">
    <w:name w:val="List Bullet 3"/>
    <w:basedOn w:val="ListBullet"/>
    <w:autoRedefine/>
    <w:uiPriority w:val="99"/>
    <w:rsid w:val="00BF77A8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BF77A8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BF77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F77A8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F77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77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BF77A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F77A8"/>
    <w:pPr>
      <w:ind w:left="284"/>
    </w:pPr>
  </w:style>
  <w:style w:type="paragraph" w:customStyle="1" w:styleId="acctmainheading">
    <w:name w:val="acct main heading"/>
    <w:aliases w:val="am"/>
    <w:basedOn w:val="Normal"/>
    <w:rsid w:val="00BF77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BF77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BF77A8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BF77A8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BF77A8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F77A8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F77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F77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F77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F77A8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F77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F77A8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BF77A8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F77A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F77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BF77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BF77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BF77A8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BF77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F77A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F77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BF77A8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BF77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99"/>
    <w:semiHidden/>
    <w:rsid w:val="00BF77A8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BF77A8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BF77A8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BF77A8"/>
  </w:style>
  <w:style w:type="paragraph" w:customStyle="1" w:styleId="zcompanyname">
    <w:name w:val="zcompany name"/>
    <w:aliases w:val="cn"/>
    <w:basedOn w:val="Normal"/>
    <w:uiPriority w:val="99"/>
    <w:rsid w:val="00BF77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BF77A8"/>
  </w:style>
  <w:style w:type="paragraph" w:customStyle="1" w:styleId="zreportaddinfo">
    <w:name w:val="zreport addinfo"/>
    <w:basedOn w:val="Normal"/>
    <w:uiPriority w:val="99"/>
    <w:rsid w:val="00BF77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BF77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BF77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BF77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F77A8"/>
    <w:pPr>
      <w:spacing w:after="130"/>
    </w:pPr>
  </w:style>
  <w:style w:type="paragraph" w:customStyle="1" w:styleId="ind">
    <w:name w:val="*ind"/>
    <w:basedOn w:val="BodyText"/>
    <w:uiPriority w:val="99"/>
    <w:rsid w:val="00BF77A8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BF77A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F77A8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BF77A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F77A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F77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BF77A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F77A8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BF77A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F77A8"/>
  </w:style>
  <w:style w:type="paragraph" w:customStyle="1" w:styleId="nineptheadingcentredbold">
    <w:name w:val="nine pt heading centred bold"/>
    <w:aliases w:val="9hcb"/>
    <w:basedOn w:val="Normal"/>
    <w:uiPriority w:val="99"/>
    <w:rsid w:val="00BF77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F77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F77A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F77A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F77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F77A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F77A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F77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F77A8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F77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BF77A8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BF77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BF77A8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BF77A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F77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F77A8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F77A8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BF77A8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BF77A8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BF77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BF77A8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BF77A8"/>
    <w:rPr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BF77A8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BF77A8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F77A8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BF77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BF77A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F77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BF77A8"/>
    <w:pPr>
      <w:numPr>
        <w:numId w:val="4"/>
      </w:numPr>
      <w:tabs>
        <w:tab w:val="clear" w:pos="3717"/>
        <w:tab w:val="num" w:pos="2637"/>
      </w:tabs>
      <w:spacing w:after="20"/>
      <w:ind w:left="263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BF77A8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uiPriority w:val="99"/>
    <w:rsid w:val="00BF77A8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F77A8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uiPriority w:val="99"/>
    <w:rsid w:val="00BF77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BF77A8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BF77A8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uiPriority w:val="99"/>
    <w:rsid w:val="00BF77A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F77A8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uiPriority w:val="99"/>
    <w:rsid w:val="00BF77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BF77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BF77A8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BF77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BF77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BF77A8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F77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F77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BF77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F77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F77A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F77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F77A8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F77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F77A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F77A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F77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F77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F77A8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BF77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F77A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F77A8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F77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BF77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F77A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F77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BF77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F77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F77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F77A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F77A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F77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F77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F77A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F77A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F77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F77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F77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F77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F77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BF77A8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BF77A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F77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F77A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F77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F77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F77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F77A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F77A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F77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F77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F77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F77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F77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F77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F77A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F77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F77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F77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F77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F77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F77A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F77A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F77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F77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F77A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F77A8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F77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F77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F77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F77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F77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F77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F77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F77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F77A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F77A8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F77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F77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F77A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F77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F77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F77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F77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F77A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F77A8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F77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F77A8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027C8"/>
    <w:pPr>
      <w:spacing w:after="0" w:line="240" w:lineRule="auto"/>
      <w:ind w:left="540" w:right="43"/>
      <w:jc w:val="thaiDistribute"/>
    </w:pPr>
    <w:rPr>
      <w:rFonts w:cs="Angsana New"/>
      <w:b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027C8"/>
    <w:rPr>
      <w:rFonts w:cs="Angsana New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F7A5A"/>
    <w:pPr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uiPriority w:val="99"/>
    <w:rsid w:val="001F7A5A"/>
    <w:rPr>
      <w:bCs/>
      <w:i/>
      <w:iCs/>
      <w:color w:val="0000CC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uiPriority w:val="99"/>
    <w:semiHidden/>
    <w:rsid w:val="00FA7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A7BE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A7BE9"/>
    <w:rPr>
      <w:b/>
      <w:bCs/>
    </w:rPr>
  </w:style>
  <w:style w:type="paragraph" w:customStyle="1" w:styleId="3">
    <w:name w:val="µÒÃÒ§3ªèÍ§"/>
    <w:basedOn w:val="Normal"/>
    <w:uiPriority w:val="99"/>
    <w:rsid w:val="001770B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longtext">
    <w:name w:val="long_text"/>
    <w:basedOn w:val="DefaultParagraphFont"/>
    <w:rsid w:val="00F52637"/>
  </w:style>
  <w:style w:type="character" w:customStyle="1" w:styleId="hps">
    <w:name w:val="hps"/>
    <w:basedOn w:val="DefaultParagraphFont"/>
    <w:rsid w:val="00F52637"/>
  </w:style>
  <w:style w:type="paragraph" w:customStyle="1" w:styleId="AccountingPolicy">
    <w:name w:val="Accounting Policy"/>
    <w:basedOn w:val="Normal"/>
    <w:link w:val="AccountingPolicyChar1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Subhead3">
    <w:name w:val="Subhead 3"/>
    <w:basedOn w:val="Normal"/>
    <w:link w:val="Subhead3Char"/>
    <w:rsid w:val="0062511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paragraph" w:customStyle="1" w:styleId="AccountingPolicyIndent">
    <w:name w:val="Accounting Policy Indent"/>
    <w:basedOn w:val="Normal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62511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2511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25118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62511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511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62511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2511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2511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5118"/>
    <w:pPr>
      <w:ind w:left="720"/>
      <w:contextualSpacing/>
    </w:pPr>
  </w:style>
  <w:style w:type="paragraph" w:styleId="Revision">
    <w:name w:val="Revision"/>
    <w:hidden/>
    <w:uiPriority w:val="99"/>
    <w:semiHidden/>
    <w:rsid w:val="00516BBC"/>
    <w:rPr>
      <w:sz w:val="22"/>
      <w:lang w:val="en-GB" w:bidi="ar-SA"/>
    </w:rPr>
  </w:style>
  <w:style w:type="paragraph" w:customStyle="1" w:styleId="E">
    <w:name w:val="?????? E"/>
    <w:basedOn w:val="Normal"/>
    <w:uiPriority w:val="99"/>
    <w:rsid w:val="004131A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30">
    <w:name w:val="?????3????"/>
    <w:basedOn w:val="Normal"/>
    <w:uiPriority w:val="99"/>
    <w:rsid w:val="00095477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ListNumber2">
    <w:name w:val="List Number 2"/>
    <w:basedOn w:val="Normal"/>
    <w:rsid w:val="006A5231"/>
    <w:pPr>
      <w:numPr>
        <w:numId w:val="1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6A5231"/>
    <w:pPr>
      <w:spacing w:line="240" w:lineRule="auto"/>
      <w:jc w:val="both"/>
    </w:pPr>
    <w:rPr>
      <w:szCs w:val="24"/>
      <w:lang w:val="en-US"/>
    </w:rPr>
  </w:style>
  <w:style w:type="character" w:customStyle="1" w:styleId="FooterChar">
    <w:name w:val="Footer Char"/>
    <w:link w:val="Footer"/>
    <w:uiPriority w:val="99"/>
    <w:rsid w:val="006A5231"/>
    <w:rPr>
      <w:sz w:val="18"/>
      <w:lang w:val="en-GB" w:bidi="ar-SA"/>
    </w:rPr>
  </w:style>
  <w:style w:type="paragraph" w:styleId="ListNumber4">
    <w:name w:val="List Number 4"/>
    <w:basedOn w:val="Normal"/>
    <w:uiPriority w:val="99"/>
    <w:rsid w:val="0041674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customStyle="1" w:styleId="AANumbering">
    <w:name w:val="AA Numbering"/>
    <w:basedOn w:val="Normal"/>
    <w:rsid w:val="0041674B"/>
    <w:pPr>
      <w:numPr>
        <w:numId w:val="16"/>
      </w:numPr>
      <w:tabs>
        <w:tab w:val="clear" w:pos="1209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E0645F"/>
    <w:pPr>
      <w:tabs>
        <w:tab w:val="left" w:pos="1080"/>
      </w:tabs>
      <w:spacing w:line="240" w:lineRule="auto"/>
      <w:jc w:val="both"/>
    </w:pPr>
    <w:rPr>
      <w:rFonts w:cs="Angsana New"/>
      <w:sz w:val="20"/>
      <w:lang w:val="th-TH" w:bidi="th-TH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5A76D6"/>
    <w:rPr>
      <w:sz w:val="18"/>
      <w:lang w:val="en-GB"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DE072C"/>
    <w:rPr>
      <w:sz w:val="22"/>
      <w:lang w:val="en-AU" w:bidi="ar-SA"/>
    </w:rPr>
  </w:style>
  <w:style w:type="character" w:customStyle="1" w:styleId="Heading5Char">
    <w:name w:val="Heading 5 Char"/>
    <w:basedOn w:val="DefaultParagraphFont"/>
    <w:link w:val="Heading5"/>
    <w:uiPriority w:val="99"/>
    <w:rsid w:val="00DE072C"/>
    <w:rPr>
      <w:sz w:val="22"/>
      <w:lang w:val="en-GB"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DE072C"/>
    <w:rPr>
      <w:sz w:val="22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9"/>
    <w:rsid w:val="00DE072C"/>
    <w:rPr>
      <w:sz w:val="22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9"/>
    <w:rsid w:val="00DE072C"/>
    <w:rPr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9"/>
    <w:rsid w:val="00DE072C"/>
    <w:rPr>
      <w:sz w:val="22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072C"/>
    <w:rPr>
      <w:sz w:val="22"/>
      <w:lang w:val="en-AU" w:bidi="ar-SA"/>
    </w:rPr>
  </w:style>
  <w:style w:type="character" w:customStyle="1" w:styleId="HeaderChar">
    <w:name w:val="Header Char"/>
    <w:basedOn w:val="DefaultParagraphFont"/>
    <w:link w:val="Header"/>
    <w:rsid w:val="00DE072C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uiPriority w:val="99"/>
    <w:rsid w:val="00DE072C"/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DE072C"/>
    <w:rPr>
      <w:sz w:val="18"/>
      <w:szCs w:val="16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E072C"/>
    <w:rPr>
      <w:rFonts w:ascii="Courier New" w:hAnsi="Courier New"/>
      <w:lang w:val="en-AU"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DE072C"/>
    <w:rPr>
      <w:sz w:val="22"/>
      <w:lang w:val="en-GB" w:bidi="ar-SA"/>
    </w:rPr>
  </w:style>
  <w:style w:type="character" w:customStyle="1" w:styleId="Heading1Char1">
    <w:name w:val="Heading 1 Char1"/>
    <w:uiPriority w:val="99"/>
    <w:locked/>
    <w:rsid w:val="00DE072C"/>
    <w:rPr>
      <w:i/>
      <w:sz w:val="24"/>
      <w:lang w:val="en-GB" w:eastAsia="x-none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72C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E072C"/>
    <w:rPr>
      <w:rFonts w:ascii="Tahoma" w:hAnsi="Tahoma" w:cs="Tahoma"/>
      <w:shd w:val="clear" w:color="auto" w:fill="000080"/>
      <w:lang w:val="en-GB" w:bidi="ar-SA"/>
    </w:rPr>
  </w:style>
  <w:style w:type="paragraph" w:styleId="Index1">
    <w:name w:val="index 1"/>
    <w:basedOn w:val="Normal"/>
    <w:next w:val="Normal"/>
    <w:autoRedefine/>
    <w:rsid w:val="00063B46"/>
    <w:pPr>
      <w:spacing w:line="240" w:lineRule="atLeast"/>
      <w:ind w:left="-60" w:right="-100"/>
      <w:jc w:val="center"/>
    </w:pPr>
    <w:rPr>
      <w:b/>
      <w:bCs/>
      <w:szCs w:val="22"/>
      <w:lang w:val="en-US" w:bidi="th-TH"/>
    </w:rPr>
  </w:style>
  <w:style w:type="character" w:customStyle="1" w:styleId="AAReference">
    <w:name w:val="AA Reference"/>
    <w:rsid w:val="00DE072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DE072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A1stlevelbullet">
    <w:name w:val="AA 1st level bullet"/>
    <w:basedOn w:val="Normal"/>
    <w:uiPriority w:val="99"/>
    <w:rsid w:val="00DE072C"/>
    <w:pPr>
      <w:numPr>
        <w:numId w:val="1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DE072C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072C"/>
    <w:rPr>
      <w:lang w:val="en-GB" w:eastAsia="x-none" w:bidi="ar-SA"/>
    </w:rPr>
  </w:style>
  <w:style w:type="paragraph" w:styleId="BodyTextIndent3">
    <w:name w:val="Body Text Indent 3"/>
    <w:basedOn w:val="Normal"/>
    <w:link w:val="BodyTextIndent3Char"/>
    <w:uiPriority w:val="99"/>
    <w:rsid w:val="00DE072C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E072C"/>
    <w:rPr>
      <w:sz w:val="16"/>
      <w:szCs w:val="16"/>
      <w:lang w:val="en-GB" w:eastAsia="x-none" w:bidi="ar-SA"/>
    </w:rPr>
  </w:style>
  <w:style w:type="paragraph" w:styleId="Index6">
    <w:name w:val="index 6"/>
    <w:basedOn w:val="Normal"/>
    <w:next w:val="Normal"/>
    <w:autoRedefine/>
    <w:uiPriority w:val="99"/>
    <w:rsid w:val="00DE072C"/>
    <w:pPr>
      <w:ind w:left="1320" w:hanging="220"/>
    </w:pPr>
  </w:style>
  <w:style w:type="paragraph" w:styleId="TableofAuthorities">
    <w:name w:val="table of authorities"/>
    <w:basedOn w:val="Normal"/>
    <w:next w:val="Normal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DE072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DE072C"/>
    <w:pPr>
      <w:numPr>
        <w:numId w:val="1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HTMLPreformatted">
    <w:name w:val="HTML Preformatted"/>
    <w:basedOn w:val="Normal"/>
    <w:link w:val="HTMLPreformattedChar"/>
    <w:uiPriority w:val="99"/>
    <w:rsid w:val="00DE07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072C"/>
    <w:rPr>
      <w:rFonts w:ascii="Courier New" w:hAnsi="Courier New" w:cs="Courier New"/>
      <w:lang w:val="en-GB" w:eastAsia="x-none" w:bidi="ar-SA"/>
    </w:rPr>
  </w:style>
  <w:style w:type="paragraph" w:styleId="NormalIndent">
    <w:name w:val="Normal Indent"/>
    <w:basedOn w:val="Normal"/>
    <w:uiPriority w:val="99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Char">
    <w:name w:val="Char"/>
    <w:basedOn w:val="Normal"/>
    <w:uiPriority w:val="99"/>
    <w:rsid w:val="00DE072C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E072C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DE072C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DE072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TOC7">
    <w:name w:val="toc 7"/>
    <w:basedOn w:val="Normal"/>
    <w:next w:val="Normal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character" w:styleId="Hyperlink">
    <w:name w:val="Hyperlink"/>
    <w:uiPriority w:val="99"/>
    <w:rsid w:val="00DE072C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E072C"/>
    <w:rPr>
      <w:sz w:val="22"/>
      <w:lang w:val="en-GB" w:bidi="ar-SA"/>
    </w:rPr>
  </w:style>
  <w:style w:type="paragraph" w:styleId="NoSpacing">
    <w:name w:val="No Spacing"/>
    <w:uiPriority w:val="1"/>
    <w:qFormat/>
    <w:rsid w:val="00DE072C"/>
    <w:rPr>
      <w:sz w:val="22"/>
      <w:lang w:val="en-GB" w:bidi="ar-SA"/>
    </w:rPr>
  </w:style>
  <w:style w:type="paragraph" w:styleId="ListNumber3">
    <w:name w:val="List Number 3"/>
    <w:basedOn w:val="Normal"/>
    <w:rsid w:val="00DE072C"/>
    <w:pPr>
      <w:numPr>
        <w:numId w:val="2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E072C"/>
    <w:rPr>
      <w:sz w:val="22"/>
      <w:lang w:val="en-AU" w:bidi="ar-SA"/>
    </w:rPr>
  </w:style>
  <w:style w:type="paragraph" w:customStyle="1" w:styleId="a1">
    <w:name w:val="ºÇ¡"/>
    <w:basedOn w:val="Normal"/>
    <w:rsid w:val="00DE072C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DE072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72C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72C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DE072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18">
    <w:name w:val="Pa18"/>
    <w:basedOn w:val="Normal"/>
    <w:next w:val="Normal"/>
    <w:uiPriority w:val="99"/>
    <w:rsid w:val="00DE07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DE072C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072C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DE072C"/>
    <w:pPr>
      <w:widowControl w:val="0"/>
      <w:autoSpaceDE w:val="0"/>
      <w:autoSpaceDN w:val="0"/>
      <w:spacing w:line="240" w:lineRule="auto"/>
    </w:pPr>
    <w:rPr>
      <w:szCs w:val="22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DE07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3680BD-5B3F-4D15-A61B-A969DD409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5C0B7-1359-4912-82F3-0ACB9113F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556FB-171A-4597-BBE4-494B96EA5935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4243d5be-521d-4052-81ca-f0f31ea6f2da"/>
    <ds:schemaRef ds:uri="05716746-add9-412a-97a9-1b5167d151a3"/>
    <ds:schemaRef ds:uri="http://purl.org/dc/elements/1.1/"/>
    <ds:schemaRef ds:uri="http://schemas.microsoft.com/office/2006/documentManagement/types"/>
    <ds:schemaRef ds:uri="f6ba49b0-bcda-4796-8236-5b5cc1493ace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0987D5-89B3-419F-8117-619C7D7386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333</TotalTime>
  <Pages>2</Pages>
  <Words>307</Words>
  <Characters>1793</Characters>
  <Application>Microsoft Office Word</Application>
  <DocSecurity>0</DocSecurity>
  <Lines>53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Ratikorn, Jiemjitpholchai</cp:lastModifiedBy>
  <cp:revision>49</cp:revision>
  <cp:lastPrinted>2026-05-13T02:37:00Z</cp:lastPrinted>
  <dcterms:created xsi:type="dcterms:W3CDTF">2025-05-08T10:18:00Z</dcterms:created>
  <dcterms:modified xsi:type="dcterms:W3CDTF">2026-05-13T02:37:00Z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8377fb3631b1203014fef452df03b77735530344a94d0238eeeb57b1d27c7fea</vt:lpwstr>
  </property>
  <property fmtid="{D5CDD505-2E9C-101B-9397-08002B2CF9AE}" pid="5" name="ContentTypeId">
    <vt:lpwstr>0x010100FC3C573FF70E394A86433F5E112C33AA</vt:lpwstr>
  </property>
</Properties>
</file>