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C5F6" w14:textId="6044E07C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5AAA2690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1162DE">
        <w:rPr>
          <w:rFonts w:ascii="Angsana New" w:hAnsi="Angsana New"/>
          <w:sz w:val="26"/>
          <w:szCs w:val="26"/>
        </w:rPr>
        <w:t xml:space="preserve"> 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  <w:r w:rsidR="00BE0998">
        <w:rPr>
          <w:rFonts w:ascii="Angsana New" w:hAnsi="Angsana New"/>
          <w:sz w:val="26"/>
          <w:szCs w:val="26"/>
        </w:rPr>
        <w:t xml:space="preserve"> 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18297A70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3466C">
        <w:rPr>
          <w:rFonts w:ascii="Angsana New" w:hAnsi="Angsana New"/>
          <w:sz w:val="26"/>
          <w:szCs w:val="26"/>
        </w:rPr>
        <w:t>3</w:t>
      </w:r>
      <w:r w:rsidR="002345AB">
        <w:rPr>
          <w:rFonts w:ascii="Angsana New" w:hAnsi="Angsana New"/>
          <w:sz w:val="26"/>
          <w:szCs w:val="26"/>
        </w:rPr>
        <w:t>1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2345AB">
        <w:rPr>
          <w:rFonts w:ascii="Angsana New" w:hAnsi="Angsana New" w:hint="cs"/>
          <w:sz w:val="26"/>
          <w:szCs w:val="26"/>
          <w:cs/>
        </w:rPr>
        <w:t>มีนาคม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2345AB">
        <w:rPr>
          <w:rFonts w:ascii="Angsana New" w:hAnsi="Angsana New"/>
          <w:sz w:val="26"/>
          <w:szCs w:val="26"/>
        </w:rPr>
        <w:t>9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>256</w:t>
      </w:r>
      <w:r w:rsidR="002345AB">
        <w:rPr>
          <w:rFonts w:ascii="Angsana New" w:hAnsi="Angsana New"/>
          <w:sz w:val="26"/>
          <w:szCs w:val="26"/>
        </w:rPr>
        <w:t>8</w:t>
      </w:r>
      <w:r w:rsidR="00E035C7" w:rsidRPr="00E97C60">
        <w:rPr>
          <w:rFonts w:ascii="Angsana New" w:hAnsi="Angsana New"/>
          <w:sz w:val="26"/>
          <w:szCs w:val="26"/>
        </w:rPr>
        <w:t xml:space="preserve">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</w:t>
      </w:r>
      <w:r w:rsidR="006E2D8F" w:rsidRPr="001E5B6F">
        <w:rPr>
          <w:rFonts w:ascii="Angsana New" w:hAnsi="Angsana New" w:hint="cs"/>
          <w:sz w:val="26"/>
          <w:szCs w:val="26"/>
          <w:cs/>
        </w:rPr>
        <w:t>อหุ้นรวมร้อย</w:t>
      </w:r>
      <w:r w:rsidR="006E2D8F" w:rsidRPr="009A7091">
        <w:rPr>
          <w:rFonts w:ascii="Angsana New" w:hAnsi="Angsana New" w:hint="cs"/>
          <w:sz w:val="26"/>
          <w:szCs w:val="26"/>
          <w:cs/>
        </w:rPr>
        <w:t>ละ</w:t>
      </w:r>
      <w:r w:rsidR="006E2D8F" w:rsidRPr="009A7091">
        <w:rPr>
          <w:rFonts w:ascii="Angsana New" w:hAnsi="Angsana New" w:hint="cs"/>
          <w:sz w:val="26"/>
          <w:szCs w:val="26"/>
        </w:rPr>
        <w:t xml:space="preserve"> </w:t>
      </w:r>
      <w:r w:rsidR="000F3477" w:rsidRPr="009A7091">
        <w:rPr>
          <w:rFonts w:ascii="Angsana New" w:hAnsi="Angsana New"/>
          <w:sz w:val="26"/>
          <w:szCs w:val="26"/>
        </w:rPr>
        <w:t>47.59</w:t>
      </w:r>
      <w:r w:rsidR="000F3477" w:rsidRPr="00426C5A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F7115A">
        <w:rPr>
          <w:rFonts w:ascii="Angsana New" w:hAnsi="Angsana New" w:hint="cs"/>
          <w:sz w:val="26"/>
          <w:szCs w:val="26"/>
          <w:cs/>
        </w:rPr>
        <w:t>ของ</w:t>
      </w:r>
      <w:r w:rsidR="006E2D8F" w:rsidRPr="00E97C60">
        <w:rPr>
          <w:rFonts w:ascii="Angsana New" w:hAnsi="Angsana New" w:hint="cs"/>
          <w:sz w:val="26"/>
          <w:szCs w:val="26"/>
          <w:cs/>
        </w:rPr>
        <w:t>ทุนจดทะเบียนของบริษัท</w:t>
      </w:r>
    </w:p>
    <w:p w14:paraId="568A3673" w14:textId="77777777" w:rsidR="006E2D8F" w:rsidRPr="00086588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BFF6F7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30CF3E55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2345AB">
        <w:rPr>
          <w:rFonts w:ascii="Angsana New" w:hAnsi="Angsana New"/>
          <w:sz w:val="26"/>
          <w:szCs w:val="26"/>
        </w:rPr>
        <w:t>8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2345AB">
        <w:rPr>
          <w:rFonts w:ascii="Angsana New" w:hAnsi="Angsana New"/>
          <w:sz w:val="26"/>
          <w:szCs w:val="26"/>
        </w:rPr>
        <w:t>8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46398576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2345AB">
        <w:rPr>
          <w:rFonts w:ascii="Angsana New" w:eastAsia="PMingLiU" w:hAnsi="Angsana New"/>
          <w:sz w:val="26"/>
          <w:szCs w:val="26"/>
        </w:rPr>
        <w:t>8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2345AB">
        <w:rPr>
          <w:rFonts w:ascii="Angsana New" w:eastAsia="PMingLiU" w:hAnsi="Angsana New"/>
          <w:sz w:val="26"/>
          <w:szCs w:val="26"/>
        </w:rPr>
        <w:t>9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35F84FE1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2345AB">
        <w:rPr>
          <w:rFonts w:ascii="Angsana New" w:eastAsia="PMingLiU" w:hAnsi="Angsana New" w:cs="Angsana New"/>
          <w:sz w:val="26"/>
          <w:szCs w:val="26"/>
        </w:rPr>
        <w:t>9</w:t>
      </w:r>
      <w:r w:rsidR="00D97E8A">
        <w:rPr>
          <w:rFonts w:ascii="Angsana New" w:eastAsia="PMingLiU" w:hAnsi="Angsana New" w:cs="Angsana New"/>
          <w:sz w:val="26"/>
          <w:szCs w:val="26"/>
        </w:rPr>
        <w:t xml:space="preserve"> 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="002345AB">
        <w:rPr>
          <w:rFonts w:ascii="Angsana New" w:eastAsia="PMingLiU" w:hAnsi="Angsana New" w:cs="Angsana New"/>
          <w:sz w:val="26"/>
          <w:szCs w:val="26"/>
        </w:rPr>
        <w:t>8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24C6A011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</w:t>
      </w:r>
      <w:r w:rsidR="00B373E1">
        <w:rPr>
          <w:rFonts w:ascii="Angsana New" w:eastAsia="PMingLiU" w:hAnsi="Angsana New" w:cs="Angsana New"/>
          <w:sz w:val="26"/>
          <w:szCs w:val="26"/>
        </w:rPr>
        <w:t xml:space="preserve"> 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DC2F71" w:rsidRPr="00E97C60">
        <w:rPr>
          <w:rFonts w:ascii="Angsana New" w:eastAsia="PMingLiU" w:hAnsi="Angsana New" w:cs="Angsana New"/>
          <w:sz w:val="26"/>
          <w:szCs w:val="26"/>
          <w:cs/>
        </w:rPr>
        <w:t xml:space="preserve">งวดสามเดือนสิ้นสุดวันที่ </w:t>
      </w:r>
      <w:r w:rsidR="00DC2F71">
        <w:rPr>
          <w:rFonts w:ascii="Angsana New" w:eastAsia="PMingLiU" w:hAnsi="Angsana New" w:cs="Angsana New"/>
          <w:sz w:val="26"/>
          <w:szCs w:val="26"/>
        </w:rPr>
        <w:t>3</w:t>
      </w:r>
      <w:r w:rsidR="002345AB">
        <w:rPr>
          <w:rFonts w:ascii="Angsana New" w:eastAsia="PMingLiU" w:hAnsi="Angsana New" w:cs="Angsana New"/>
          <w:sz w:val="26"/>
          <w:szCs w:val="26"/>
        </w:rPr>
        <w:t>1</w:t>
      </w:r>
      <w:r w:rsidR="00DC2F71" w:rsidRPr="00E97C60">
        <w:rPr>
          <w:rFonts w:ascii="Angsana New" w:eastAsia="PMingLiU" w:hAnsi="Angsana New" w:cs="Angsana New"/>
          <w:sz w:val="26"/>
          <w:szCs w:val="26"/>
        </w:rPr>
        <w:t xml:space="preserve"> </w:t>
      </w:r>
      <w:r w:rsidR="002345AB">
        <w:rPr>
          <w:rFonts w:ascii="Angsana New" w:eastAsia="PMingLiU" w:hAnsi="Angsana New" w:cs="Angsana New" w:hint="cs"/>
          <w:sz w:val="26"/>
          <w:szCs w:val="26"/>
          <w:cs/>
        </w:rPr>
        <w:t>มีนาคม</w:t>
      </w:r>
      <w:r w:rsidR="00DC2F71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DC2F71" w:rsidRPr="00E97C60">
        <w:rPr>
          <w:rFonts w:ascii="Angsana New" w:eastAsia="PMingLiU" w:hAnsi="Angsana New" w:cs="Angsana New"/>
          <w:sz w:val="26"/>
          <w:szCs w:val="26"/>
        </w:rPr>
        <w:t>256</w:t>
      </w:r>
      <w:r w:rsidR="002345AB">
        <w:rPr>
          <w:rFonts w:ascii="Angsana New" w:eastAsia="PMingLiU" w:hAnsi="Angsana New" w:cs="Angsana New"/>
          <w:sz w:val="26"/>
          <w:szCs w:val="26"/>
        </w:rPr>
        <w:t>9</w:t>
      </w:r>
    </w:p>
    <w:p w14:paraId="6FBB43DF" w14:textId="77777777" w:rsidR="00722EF9" w:rsidRPr="00EB5BEE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06241C69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254E5802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2E1485">
        <w:rPr>
          <w:rFonts w:ascii="Angsana New" w:hAnsi="Angsana New" w:hint="cs"/>
          <w:sz w:val="26"/>
          <w:szCs w:val="26"/>
          <w:cs/>
        </w:rPr>
        <w:t>บุคคลและ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3A29FC25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</w:t>
      </w:r>
      <w:r w:rsidR="00733567">
        <w:rPr>
          <w:rFonts w:ascii="Angsana New" w:hAnsi="Angsana New" w:hint="cs"/>
          <w:sz w:val="26"/>
          <w:szCs w:val="26"/>
          <w:cs/>
        </w:rPr>
        <w:t>บุคคลและ</w:t>
      </w:r>
      <w:r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610"/>
        <w:gridCol w:w="136"/>
        <w:gridCol w:w="2582"/>
      </w:tblGrid>
      <w:tr w:rsidR="00257141" w:rsidRPr="00E97C60" w14:paraId="23F99B90" w14:textId="77777777" w:rsidTr="008D7624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</w:tcPr>
          <w:p w14:paraId="5B9A47AE" w14:textId="6214DE00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  <w:r w:rsidR="00733567">
              <w:rPr>
                <w:rFonts w:ascii="Angsana New" w:eastAsia="Batang" w:hAnsi="Angsana New"/>
                <w:sz w:val="26"/>
                <w:szCs w:val="26"/>
              </w:rPr>
              <w:t>/</w:t>
            </w:r>
            <w:r w:rsidR="00733567">
              <w:rPr>
                <w:rFonts w:ascii="Angsana New" w:eastAsia="Batang" w:hAnsi="Angsana New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48BCD7AB" w14:textId="77777777" w:rsidR="00257141" w:rsidRPr="0022474D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16BD7C2A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0A835F1" w14:textId="77777777" w:rsidR="00257141" w:rsidRPr="0022474D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1DB6D208" w14:textId="77777777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22474D" w:rsidRDefault="00257141" w:rsidP="00E97C60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53D4C0E9" w14:textId="77777777" w:rsidR="00257141" w:rsidRPr="0022474D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E97C60" w14:paraId="7BEC8057" w14:textId="77777777" w:rsidTr="008D7624">
        <w:trPr>
          <w:trHeight w:val="20"/>
          <w:tblHeader/>
        </w:trPr>
        <w:tc>
          <w:tcPr>
            <w:tcW w:w="2880" w:type="dxa"/>
          </w:tcPr>
          <w:p w14:paraId="39D1B2E3" w14:textId="77777777" w:rsidR="00257141" w:rsidRPr="001E41A8" w:rsidRDefault="00257141" w:rsidP="001E41A8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1E41A8" w:rsidRDefault="00257141" w:rsidP="001E41A8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1E41A8" w:rsidRDefault="00257141" w:rsidP="001E41A8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1E41A8" w:rsidRDefault="00257141" w:rsidP="001E41A8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0BF72B10" w14:textId="77777777" w:rsidR="00257141" w:rsidRPr="001E41A8" w:rsidRDefault="00257141" w:rsidP="001E41A8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1E41A8" w:rsidRDefault="00257141" w:rsidP="001E41A8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582" w:type="dxa"/>
          </w:tcPr>
          <w:p w14:paraId="246CC5C9" w14:textId="77777777" w:rsidR="00257141" w:rsidRPr="001E41A8" w:rsidRDefault="00257141" w:rsidP="001E41A8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8E52B8" w:rsidRPr="00E97C60" w14:paraId="23556F9F" w14:textId="77777777" w:rsidTr="008D7624">
        <w:trPr>
          <w:trHeight w:val="20"/>
        </w:trPr>
        <w:tc>
          <w:tcPr>
            <w:tcW w:w="2880" w:type="dxa"/>
          </w:tcPr>
          <w:p w14:paraId="760D6EEC" w14:textId="04399B8C" w:rsidR="008E52B8" w:rsidRPr="00E97C60" w:rsidRDefault="008E52B8" w:rsidP="00E97C60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56EC47FC" w14:textId="661B5EDB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</w:tcPr>
          <w:p w14:paraId="2D0B3DFA" w14:textId="3A519021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E36729" w:rsidRPr="00E97C60" w14:paraId="36BC9D7A" w14:textId="77777777" w:rsidTr="008D7624">
        <w:trPr>
          <w:trHeight w:val="20"/>
        </w:trPr>
        <w:tc>
          <w:tcPr>
            <w:tcW w:w="2880" w:type="dxa"/>
          </w:tcPr>
          <w:p w14:paraId="4A80090C" w14:textId="5BEE5CBC" w:rsidR="00E36729" w:rsidRPr="00534EEC" w:rsidRDefault="00E36729" w:rsidP="00E3672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2CE801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7E2F6F" w14:textId="62687EDF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2EEA6FE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688926CD" w14:textId="5DD82466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ผลิตและจำหน่ายผลิตภัณฑ์คอนกรีตและคอนกรีตผสมเสร็จ</w:t>
            </w:r>
          </w:p>
        </w:tc>
        <w:tc>
          <w:tcPr>
            <w:tcW w:w="136" w:type="dxa"/>
          </w:tcPr>
          <w:p w14:paraId="70A28014" w14:textId="77777777" w:rsidR="00E36729" w:rsidRPr="00534EEC" w:rsidRDefault="00E36729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</w:tcPr>
          <w:p w14:paraId="251877E7" w14:textId="223357BE" w:rsidR="00E36729" w:rsidRPr="00534EEC" w:rsidRDefault="00E36729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34EEC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2345AB" w:rsidRPr="00E97C60" w14:paraId="076095C7" w14:textId="77777777" w:rsidTr="008D7624">
        <w:trPr>
          <w:trHeight w:val="20"/>
        </w:trPr>
        <w:tc>
          <w:tcPr>
            <w:tcW w:w="2880" w:type="dxa"/>
          </w:tcPr>
          <w:p w14:paraId="344234A0" w14:textId="5D27B381" w:rsidR="002345AB" w:rsidRPr="00534EEC" w:rsidRDefault="002345AB" w:rsidP="002345AB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2345AB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โฮมเมด (ไทย) จำกัด </w:t>
            </w:r>
          </w:p>
        </w:tc>
        <w:tc>
          <w:tcPr>
            <w:tcW w:w="180" w:type="dxa"/>
          </w:tcPr>
          <w:p w14:paraId="6AE9A036" w14:textId="77777777" w:rsidR="002345AB" w:rsidRPr="00534EEC" w:rsidRDefault="002345AB" w:rsidP="002345A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FB41967" w14:textId="41041DC4" w:rsidR="002345AB" w:rsidRPr="00534EEC" w:rsidRDefault="002345AB" w:rsidP="002345A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45A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B3F398A" w14:textId="77777777" w:rsidR="002345AB" w:rsidRPr="00534EEC" w:rsidRDefault="002345AB" w:rsidP="002345A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238F5B05" w14:textId="55F6B00F" w:rsidR="002345AB" w:rsidRPr="00534EEC" w:rsidRDefault="002345AB" w:rsidP="002345A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345AB">
              <w:rPr>
                <w:rFonts w:ascii="Angsana New" w:hAnsi="Angsana New"/>
                <w:sz w:val="26"/>
                <w:szCs w:val="26"/>
                <w:cs/>
              </w:rPr>
              <w:t>ก่อสร้างอาคารที่พักอาศัย</w:t>
            </w:r>
          </w:p>
        </w:tc>
        <w:tc>
          <w:tcPr>
            <w:tcW w:w="136" w:type="dxa"/>
          </w:tcPr>
          <w:p w14:paraId="4DA39A45" w14:textId="77777777" w:rsidR="002345AB" w:rsidRPr="00534EEC" w:rsidRDefault="002345AB" w:rsidP="002345A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</w:tcPr>
          <w:p w14:paraId="18621F89" w14:textId="73CD10B4" w:rsidR="002345AB" w:rsidRPr="00534EEC" w:rsidRDefault="002345AB" w:rsidP="002345A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345A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</w:tr>
      <w:tr w:rsidR="00733567" w:rsidRPr="00E97C60" w14:paraId="7183097C" w14:textId="77777777" w:rsidTr="008D7624">
        <w:trPr>
          <w:trHeight w:val="20"/>
        </w:trPr>
        <w:tc>
          <w:tcPr>
            <w:tcW w:w="2880" w:type="dxa"/>
          </w:tcPr>
          <w:p w14:paraId="4B540342" w14:textId="710DA1FC" w:rsidR="00733567" w:rsidRPr="00534EEC" w:rsidRDefault="00733567" w:rsidP="00E3672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ยช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คริต ทีปกรสุขเกษม</w:t>
            </w:r>
          </w:p>
        </w:tc>
        <w:tc>
          <w:tcPr>
            <w:tcW w:w="180" w:type="dxa"/>
          </w:tcPr>
          <w:p w14:paraId="710DC993" w14:textId="77777777" w:rsidR="00733567" w:rsidRPr="00534EEC" w:rsidRDefault="00733567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FAFAFF" w14:textId="7224A367" w:rsidR="00733567" w:rsidRPr="00534EEC" w:rsidRDefault="00733567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7BE660" w14:textId="77777777" w:rsidR="00733567" w:rsidRPr="00534EEC" w:rsidRDefault="00733567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1F41AD45" w14:textId="1AFF2044" w:rsidR="00733567" w:rsidRPr="00534EEC" w:rsidRDefault="00733567" w:rsidP="0073356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5A0F2FA" w14:textId="77777777" w:rsidR="00733567" w:rsidRPr="00534EEC" w:rsidRDefault="00733567" w:rsidP="00E3672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</w:tcPr>
          <w:p w14:paraId="7A964286" w14:textId="40B6E49E" w:rsidR="00733567" w:rsidRPr="00534EEC" w:rsidRDefault="00733567" w:rsidP="00E3672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8D7624" w:rsidRPr="00E97C60" w14:paraId="3B61BA46" w14:textId="77777777" w:rsidTr="008D7624">
        <w:trPr>
          <w:trHeight w:val="20"/>
        </w:trPr>
        <w:tc>
          <w:tcPr>
            <w:tcW w:w="2880" w:type="dxa"/>
          </w:tcPr>
          <w:p w14:paraId="590A4003" w14:textId="7F70C2CD" w:rsidR="008D7624" w:rsidRDefault="008D7624" w:rsidP="008D7624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นางชลธิชา 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180" w:type="dxa"/>
          </w:tcPr>
          <w:p w14:paraId="7946A98C" w14:textId="77777777" w:rsidR="008D7624" w:rsidRPr="00534EEC" w:rsidRDefault="008D7624" w:rsidP="008D76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6E366BB" w14:textId="037A62D0" w:rsidR="008D7624" w:rsidRDefault="008D7624" w:rsidP="008D76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CE8EBF9" w14:textId="77777777" w:rsidR="008D7624" w:rsidRPr="00534EEC" w:rsidRDefault="008D7624" w:rsidP="008D76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14:paraId="0EB199B5" w14:textId="7CAA366C" w:rsidR="008D7624" w:rsidRDefault="008D7624" w:rsidP="008D762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E627E1C" w14:textId="77777777" w:rsidR="008D7624" w:rsidRPr="00534EEC" w:rsidRDefault="008D7624" w:rsidP="008D762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</w:tcPr>
          <w:p w14:paraId="338CCB58" w14:textId="2C578730" w:rsidR="008D7624" w:rsidRDefault="008D7624" w:rsidP="008D762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D5197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บุคคลที่เกี่ยวข้องกันกับกรรมการท่านหนึ่ง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13E926C6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</w:t>
      </w:r>
      <w:r w:rsidR="002E1485">
        <w:rPr>
          <w:rFonts w:ascii="Angsana New" w:hAnsi="Angsana New" w:hint="cs"/>
          <w:sz w:val="26"/>
          <w:szCs w:val="26"/>
          <w:cs/>
        </w:rPr>
        <w:t>บุคคลและ</w:t>
      </w:r>
      <w:r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กิจการที่เกี่ยวข้องกันอธิบายได้ดังต่อไปนี้</w:t>
      </w:r>
    </w:p>
    <w:p w14:paraId="17796E36" w14:textId="77777777" w:rsidR="00E36729" w:rsidRPr="00E97C60" w:rsidRDefault="00E36729" w:rsidP="00E3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675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3780"/>
      </w:tblGrid>
      <w:tr w:rsidR="00E36729" w:rsidRPr="00E97C60" w14:paraId="01AB826E" w14:textId="77777777" w:rsidTr="00A64761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D4A7" w14:textId="77777777" w:rsidR="00E36729" w:rsidRPr="0022474D" w:rsidRDefault="00E36729" w:rsidP="00A64761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22474D">
              <w:rPr>
                <w:rFonts w:ascii="Angsana New" w:eastAsia="Batang" w:hAnsi="Angsana New"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450" w:type="dxa"/>
          </w:tcPr>
          <w:p w14:paraId="313BDCA4" w14:textId="77777777" w:rsidR="00E36729" w:rsidRPr="0022474D" w:rsidRDefault="00E36729" w:rsidP="00A64761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C4E7A" w14:textId="77777777" w:rsidR="00E36729" w:rsidRPr="0022474D" w:rsidRDefault="00E36729" w:rsidP="00A64761">
            <w:pPr>
              <w:tabs>
                <w:tab w:val="clear" w:pos="4678"/>
                <w:tab w:val="left" w:pos="4481"/>
              </w:tabs>
              <w:ind w:right="437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22474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36729" w:rsidRPr="00E97C60" w14:paraId="7BCFA104" w14:textId="77777777" w:rsidTr="00A64761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5CDA" w14:textId="77777777" w:rsidR="00E36729" w:rsidRPr="00CB7E0A" w:rsidRDefault="00E36729" w:rsidP="00A64761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50" w:type="dxa"/>
          </w:tcPr>
          <w:p w14:paraId="3471D517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9F30" w14:textId="77777777" w:rsidR="00E36729" w:rsidRPr="00CB7E0A" w:rsidRDefault="00E36729" w:rsidP="00A64761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</w:tr>
      <w:tr w:rsidR="002345AB" w:rsidRPr="00E97C60" w14:paraId="6279DAE8" w14:textId="77777777" w:rsidTr="00A64761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EDEC" w14:textId="78F033B6" w:rsidR="002345AB" w:rsidRPr="002345AB" w:rsidRDefault="002345AB" w:rsidP="002345AB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450" w:type="dxa"/>
          </w:tcPr>
          <w:p w14:paraId="730C41CF" w14:textId="77777777" w:rsidR="002345AB" w:rsidRPr="002345AB" w:rsidRDefault="002345AB" w:rsidP="002345AB">
            <w:pPr>
              <w:pStyle w:val="a4"/>
              <w:spacing w:line="240" w:lineRule="atLeast"/>
              <w:ind w:right="-108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A28D" w14:textId="31FCB784" w:rsidR="002345AB" w:rsidRPr="002345AB" w:rsidRDefault="002345AB" w:rsidP="002345AB">
            <w:pPr>
              <w:pStyle w:val="a4"/>
              <w:spacing w:line="240" w:lineRule="atLeast"/>
              <w:ind w:right="-108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  <w:r w:rsidRPr="002345AB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ตามที่ตกลงร่วมกัน</w:t>
            </w:r>
          </w:p>
        </w:tc>
      </w:tr>
      <w:tr w:rsidR="00E36729" w:rsidRPr="00E97C60" w14:paraId="1E6AF893" w14:textId="77777777" w:rsidTr="00A6476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1993" w14:textId="77777777" w:rsidR="00E36729" w:rsidRPr="00E97C60" w:rsidRDefault="00E36729" w:rsidP="00A6476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450" w:type="dxa"/>
          </w:tcPr>
          <w:p w14:paraId="131F17D0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4042" w14:textId="77777777" w:rsidR="00E36729" w:rsidRPr="00E97C60" w:rsidRDefault="00E36729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33567" w:rsidRPr="00E97C60" w14:paraId="3AA8541A" w14:textId="77777777" w:rsidTr="00A6476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33095" w14:textId="6991898F" w:rsidR="00733567" w:rsidRPr="00E97C60" w:rsidRDefault="00733567" w:rsidP="00A6476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450" w:type="dxa"/>
          </w:tcPr>
          <w:p w14:paraId="5AFBAEC0" w14:textId="77777777" w:rsidR="00733567" w:rsidRPr="00D25AEF" w:rsidRDefault="00733567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BE7CD" w14:textId="51911F14" w:rsidR="00733567" w:rsidRPr="003C5B4F" w:rsidRDefault="00733567" w:rsidP="00A64761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3C5B4F">
              <w:rPr>
                <w:rFonts w:ascii="Angsana New" w:hAnsi="Angsana New" w:cs="Angsana New"/>
                <w:sz w:val="26"/>
                <w:szCs w:val="26"/>
                <w:cs/>
              </w:rPr>
              <w:t>อัตร</w:t>
            </w:r>
            <w:r w:rsidRPr="003C5B4F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3C5B4F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เงินกู้ยืมร้อยละ </w:t>
            </w:r>
            <w:r w:rsidR="00D25AEF" w:rsidRPr="003C5B4F">
              <w:rPr>
                <w:rFonts w:ascii="Angsana New" w:hAnsi="Angsana New" w:cs="Angsana New"/>
                <w:sz w:val="26"/>
                <w:szCs w:val="26"/>
              </w:rPr>
              <w:t>3.5</w:t>
            </w:r>
            <w:r w:rsidR="00C558A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C5FB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และ </w:t>
            </w:r>
            <w:r w:rsidR="00C558A1">
              <w:rPr>
                <w:rFonts w:ascii="Angsana New" w:hAnsi="Angsana New" w:cs="Angsana New"/>
                <w:sz w:val="26"/>
                <w:szCs w:val="26"/>
              </w:rPr>
              <w:t>4.0</w:t>
            </w:r>
            <w:r w:rsidRPr="003C5B4F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0495D088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</w:t>
      </w:r>
      <w:r w:rsidR="00733567">
        <w:rPr>
          <w:rFonts w:ascii="Angsana New" w:hAnsi="Angsana New" w:hint="cs"/>
          <w:sz w:val="26"/>
          <w:szCs w:val="26"/>
          <w:cs/>
        </w:rPr>
        <w:t>บุคคลและ</w:t>
      </w:r>
      <w:r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E1EC9">
        <w:rPr>
          <w:rFonts w:ascii="Angsana New" w:hAnsi="Angsana New"/>
          <w:sz w:val="26"/>
          <w:szCs w:val="26"/>
        </w:rPr>
        <w:t>3</w:t>
      </w:r>
      <w:r w:rsidR="002345AB">
        <w:rPr>
          <w:rFonts w:ascii="Angsana New" w:hAnsi="Angsana New"/>
          <w:sz w:val="26"/>
          <w:szCs w:val="26"/>
        </w:rPr>
        <w:t>1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2345AB">
        <w:rPr>
          <w:rFonts w:ascii="Angsana New" w:hAnsi="Angsana New" w:hint="cs"/>
          <w:sz w:val="26"/>
          <w:szCs w:val="26"/>
          <w:cs/>
        </w:rPr>
        <w:t>มีนาคม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2345AB">
        <w:rPr>
          <w:rFonts w:ascii="Angsana New" w:hAnsi="Angsana New"/>
          <w:sz w:val="26"/>
          <w:szCs w:val="26"/>
        </w:rPr>
        <w:t>9</w:t>
      </w:r>
      <w:r w:rsidR="00D900F9">
        <w:rPr>
          <w:rFonts w:ascii="Angsana New" w:hAnsi="Angsana New"/>
          <w:sz w:val="26"/>
          <w:szCs w:val="26"/>
        </w:rPr>
        <w:t xml:space="preserve"> 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และ </w:t>
      </w:r>
      <w:r w:rsidR="00662872" w:rsidRPr="00E97C60">
        <w:rPr>
          <w:rFonts w:ascii="Angsana New" w:hAnsi="Angsana New"/>
          <w:sz w:val="26"/>
          <w:szCs w:val="26"/>
        </w:rPr>
        <w:t>256</w:t>
      </w:r>
      <w:r w:rsidR="002345AB">
        <w:rPr>
          <w:rFonts w:ascii="Angsana New" w:hAnsi="Angsana New"/>
          <w:sz w:val="26"/>
          <w:szCs w:val="26"/>
        </w:rPr>
        <w:t>8</w:t>
      </w:r>
      <w:r w:rsidR="00733567">
        <w:rPr>
          <w:rFonts w:ascii="Angsana New" w:hAnsi="Angsana New" w:hint="cs"/>
          <w:sz w:val="26"/>
          <w:szCs w:val="26"/>
          <w:cs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810"/>
        <w:gridCol w:w="360"/>
        <w:gridCol w:w="1440"/>
        <w:gridCol w:w="270"/>
        <w:gridCol w:w="1440"/>
      </w:tblGrid>
      <w:tr w:rsidR="0021096C" w:rsidRPr="00E97C60" w14:paraId="5BD70CDB" w14:textId="77777777" w:rsidTr="00305D27">
        <w:trPr>
          <w:cantSplit/>
          <w:tblHeader/>
        </w:trPr>
        <w:tc>
          <w:tcPr>
            <w:tcW w:w="3960" w:type="dxa"/>
          </w:tcPr>
          <w:p w14:paraId="1A6AB183" w14:textId="77777777" w:rsidR="0021096C" w:rsidRPr="00E97C60" w:rsidRDefault="0021096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1260" w:type="dxa"/>
          </w:tcPr>
          <w:p w14:paraId="460C2A9E" w14:textId="19B1335B" w:rsidR="0021096C" w:rsidRPr="00E97C60" w:rsidRDefault="0021096C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BBC59" w14:textId="77777777" w:rsidR="0021096C" w:rsidRPr="00E97C60" w:rsidRDefault="0021096C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059114" w14:textId="77777777" w:rsidR="0021096C" w:rsidRPr="00E97C60" w:rsidRDefault="0021096C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A9B7194" w14:textId="77777777" w:rsidR="0021096C" w:rsidRPr="00E97C60" w:rsidRDefault="0021096C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18645329" w14:textId="2BEF2E5E" w:rsidR="0021096C" w:rsidRPr="00E97C60" w:rsidRDefault="0021096C" w:rsidP="00E97C60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bookmarkEnd w:id="0"/>
      <w:tr w:rsidR="00DC2F71" w:rsidRPr="00E97C60" w14:paraId="04A9BF18" w14:textId="77777777" w:rsidTr="00305D27">
        <w:trPr>
          <w:cantSplit/>
          <w:tblHeader/>
        </w:trPr>
        <w:tc>
          <w:tcPr>
            <w:tcW w:w="3960" w:type="dxa"/>
          </w:tcPr>
          <w:p w14:paraId="2EDEFDC0" w14:textId="77777777" w:rsidR="00DC2F71" w:rsidRPr="00E97C60" w:rsidRDefault="00DC2F71" w:rsidP="00DC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B96FF0" w14:textId="7C9C9BB0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082513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833067" w14:textId="49CA9AAC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5EE4CBD6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25871E3A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1096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399CA74A" w:rsidR="00DC2F71" w:rsidRPr="00E97C60" w:rsidRDefault="00DC2F71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1096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21096C" w:rsidRPr="00E97C60" w14:paraId="175D8F34" w14:textId="77777777" w:rsidTr="00305D27">
        <w:trPr>
          <w:cantSplit/>
          <w:tblHeader/>
        </w:trPr>
        <w:tc>
          <w:tcPr>
            <w:tcW w:w="3960" w:type="dxa"/>
          </w:tcPr>
          <w:p w14:paraId="1EEB359B" w14:textId="77777777" w:rsidR="0021096C" w:rsidRPr="001E41A8" w:rsidRDefault="0021096C" w:rsidP="001E41A8">
            <w:pPr>
              <w:spacing w:line="36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40742D83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402C8E4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10" w:type="dxa"/>
          </w:tcPr>
          <w:p w14:paraId="39E1A58D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60" w:type="dxa"/>
          </w:tcPr>
          <w:p w14:paraId="2098DA15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F31286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21A6FAD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3B2740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1096C" w:rsidRPr="00E97C60" w14:paraId="22FA1711" w14:textId="77777777" w:rsidTr="00305D27">
        <w:trPr>
          <w:cantSplit/>
        </w:trPr>
        <w:tc>
          <w:tcPr>
            <w:tcW w:w="3960" w:type="dxa"/>
          </w:tcPr>
          <w:p w14:paraId="5CD53D20" w14:textId="11B2A7A5" w:rsidR="0021096C" w:rsidRPr="0021096C" w:rsidRDefault="0021096C" w:rsidP="002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09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B96E2D7" w14:textId="77777777" w:rsidR="0021096C" w:rsidRPr="00E97C60" w:rsidRDefault="0021096C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8959B9" w14:textId="77777777" w:rsidR="0021096C" w:rsidRPr="00E97C60" w:rsidRDefault="0021096C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4405B8" w14:textId="77777777" w:rsidR="0021096C" w:rsidRPr="00E97C60" w:rsidRDefault="0021096C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529C32D1" w14:textId="77777777" w:rsidR="0021096C" w:rsidRPr="00E97C60" w:rsidRDefault="0021096C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5666FF" w14:textId="77777777" w:rsidR="0021096C" w:rsidRPr="00E97C60" w:rsidRDefault="0021096C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BA3422" w14:textId="77777777" w:rsidR="0021096C" w:rsidRPr="00E97C60" w:rsidRDefault="0021096C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6EBA9E" w14:textId="77777777" w:rsidR="0021096C" w:rsidRPr="00E97C60" w:rsidRDefault="0021096C" w:rsidP="00DC2F7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000B" w:rsidRPr="00E97C60" w14:paraId="1CF41F9D" w14:textId="77777777" w:rsidTr="00305D27">
        <w:trPr>
          <w:cantSplit/>
        </w:trPr>
        <w:tc>
          <w:tcPr>
            <w:tcW w:w="3960" w:type="dxa"/>
          </w:tcPr>
          <w:p w14:paraId="597DEF00" w14:textId="7E293DB5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2345AB">
              <w:rPr>
                <w:rFonts w:ascii="Angsana New" w:hAnsi="Angsana New"/>
                <w:sz w:val="26"/>
                <w:szCs w:val="26"/>
                <w:cs/>
              </w:rPr>
              <w:t>บริษัท โฮมเมด (ไทย) จำกัด</w:t>
            </w:r>
          </w:p>
        </w:tc>
        <w:tc>
          <w:tcPr>
            <w:tcW w:w="1260" w:type="dxa"/>
          </w:tcPr>
          <w:p w14:paraId="4F46BFA5" w14:textId="77777777" w:rsidR="0096000B" w:rsidRPr="00E97C60" w:rsidRDefault="0096000B" w:rsidP="0096000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330550" w14:textId="77777777" w:rsidR="0096000B" w:rsidRPr="00E97C60" w:rsidRDefault="0096000B" w:rsidP="0096000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5FCF3E" w14:textId="77777777" w:rsidR="0096000B" w:rsidRPr="00E97C60" w:rsidRDefault="0096000B" w:rsidP="0096000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5E9E36B1" w14:textId="77777777" w:rsidR="0096000B" w:rsidRPr="00E97C60" w:rsidRDefault="0096000B" w:rsidP="0096000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6A514D7" w14:textId="600A7C32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270" w:type="dxa"/>
          </w:tcPr>
          <w:p w14:paraId="361D7591" w14:textId="77777777" w:rsidR="0096000B" w:rsidRPr="00E97C60" w:rsidRDefault="0096000B" w:rsidP="0096000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3340016" w14:textId="4BAF19F9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1096C" w:rsidRPr="00E97C60" w14:paraId="00A35978" w14:textId="77777777" w:rsidTr="00305D27">
        <w:trPr>
          <w:cantSplit/>
          <w:trHeight w:val="33"/>
        </w:trPr>
        <w:tc>
          <w:tcPr>
            <w:tcW w:w="3960" w:type="dxa"/>
          </w:tcPr>
          <w:p w14:paraId="121806F8" w14:textId="77777777" w:rsidR="0021096C" w:rsidRPr="001E41A8" w:rsidRDefault="0021096C" w:rsidP="001E41A8">
            <w:pPr>
              <w:spacing w:line="36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3ED01E01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511BD1E5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10" w:type="dxa"/>
          </w:tcPr>
          <w:p w14:paraId="33502D9C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60" w:type="dxa"/>
          </w:tcPr>
          <w:p w14:paraId="25F29756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6A473AA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DF62E27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8556F7F" w14:textId="77777777" w:rsidR="0021096C" w:rsidRPr="001E41A8" w:rsidRDefault="0021096C" w:rsidP="001E41A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uto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1096C" w:rsidRPr="00E97C60" w14:paraId="78420FF0" w14:textId="77777777" w:rsidTr="0096000B">
        <w:tc>
          <w:tcPr>
            <w:tcW w:w="3960" w:type="dxa"/>
          </w:tcPr>
          <w:p w14:paraId="7F14BFE6" w14:textId="77777777" w:rsidR="0021096C" w:rsidRPr="00E97C60" w:rsidRDefault="0021096C" w:rsidP="002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A12E5FF" w14:textId="77777777" w:rsidR="0021096C" w:rsidRPr="00E97C60" w:rsidRDefault="0021096C" w:rsidP="002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21096C" w:rsidRPr="00E97C60" w:rsidRDefault="0021096C" w:rsidP="002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2674AB" w14:textId="77777777" w:rsidR="0021096C" w:rsidRPr="00E97C60" w:rsidRDefault="0021096C" w:rsidP="002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65679B3" w14:textId="77777777" w:rsidR="0021096C" w:rsidRPr="00E97C60" w:rsidRDefault="0021096C" w:rsidP="002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8776A3" w14:textId="77777777" w:rsidR="0021096C" w:rsidRPr="00E97C60" w:rsidRDefault="0021096C" w:rsidP="002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21096C" w:rsidRPr="00E97C60" w:rsidRDefault="0021096C" w:rsidP="002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C0DF43" w14:textId="77777777" w:rsidR="0021096C" w:rsidRPr="00E97C60" w:rsidRDefault="0021096C" w:rsidP="0021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00B" w:rsidRPr="00E97C60" w14:paraId="59F1B850" w14:textId="77777777" w:rsidTr="0096000B">
        <w:tc>
          <w:tcPr>
            <w:tcW w:w="3960" w:type="dxa"/>
          </w:tcPr>
          <w:p w14:paraId="06CC397C" w14:textId="02B101FC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34EEC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63C5ED09" w14:textId="77777777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236BCE" w14:textId="77777777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EB8923" w14:textId="77777777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5EF8F29B" w14:textId="77777777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801DEC" w14:textId="5DAE2B65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0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0892A5" w14:textId="77777777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EE885B" w14:textId="58D2A49D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</w:tr>
      <w:tr w:rsidR="0096000B" w:rsidRPr="00E97C60" w14:paraId="1A3D4736" w14:textId="77777777" w:rsidTr="0096000B">
        <w:tc>
          <w:tcPr>
            <w:tcW w:w="3960" w:type="dxa"/>
          </w:tcPr>
          <w:p w14:paraId="7BBC9B8A" w14:textId="1A43D690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0DA80415" w14:textId="41B6BC7A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B1525B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B10D6E" w14:textId="323BF870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455CFA6C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FFDA51" w14:textId="190A65E9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794</w:t>
            </w:r>
          </w:p>
        </w:tc>
        <w:tc>
          <w:tcPr>
            <w:tcW w:w="270" w:type="dxa"/>
          </w:tcPr>
          <w:p w14:paraId="64671EDB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1791B2" w14:textId="585E4139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0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000B" w:rsidRPr="00E97C60" w14:paraId="35AC9728" w14:textId="77777777" w:rsidTr="0096000B">
        <w:tc>
          <w:tcPr>
            <w:tcW w:w="3960" w:type="dxa"/>
          </w:tcPr>
          <w:p w14:paraId="5B2E75CD" w14:textId="41EE2463" w:rsidR="0096000B" w:rsidRPr="00534EEC" w:rsidRDefault="004F294E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06A296B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C3AF96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33CC6F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4F3687FA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A0B70DC" w14:textId="1C2B835C" w:rsidR="0096000B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794</w:t>
            </w:r>
          </w:p>
        </w:tc>
        <w:tc>
          <w:tcPr>
            <w:tcW w:w="270" w:type="dxa"/>
          </w:tcPr>
          <w:p w14:paraId="23F5AF78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5958B3" w14:textId="2ABC3ABE" w:rsidR="0096000B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</w:tr>
      <w:tr w:rsidR="0096000B" w:rsidRPr="00E97C60" w14:paraId="31094AFE" w14:textId="77777777" w:rsidTr="00305D27">
        <w:trPr>
          <w:trHeight w:val="24"/>
        </w:trPr>
        <w:tc>
          <w:tcPr>
            <w:tcW w:w="3960" w:type="dxa"/>
          </w:tcPr>
          <w:p w14:paraId="61C6EDD5" w14:textId="77777777" w:rsidR="0096000B" w:rsidRPr="008D7624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9EE0EB" w14:textId="77777777" w:rsidR="0096000B" w:rsidRPr="008D7624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27575D" w14:textId="77777777" w:rsidR="0096000B" w:rsidRPr="008D7624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14F42E9" w14:textId="77777777" w:rsidR="0096000B" w:rsidRPr="008D7624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78C699FE" w14:textId="77777777" w:rsidR="0096000B" w:rsidRPr="008D7624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0E8BB3" w14:textId="77777777" w:rsidR="0096000B" w:rsidRPr="008D7624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12378F" w14:textId="77777777" w:rsidR="0096000B" w:rsidRPr="008D7624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EA2139" w14:textId="77777777" w:rsidR="0096000B" w:rsidRPr="008D7624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000B" w:rsidRPr="00E97C60" w14:paraId="3B67936F" w14:textId="77777777" w:rsidTr="008D7624">
        <w:tc>
          <w:tcPr>
            <w:tcW w:w="3960" w:type="dxa"/>
          </w:tcPr>
          <w:p w14:paraId="19EC1B73" w14:textId="3F1C5BDA" w:rsidR="0096000B" w:rsidRPr="00733567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35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ดอกเบี้ยจ่าย</w:t>
            </w:r>
          </w:p>
        </w:tc>
        <w:tc>
          <w:tcPr>
            <w:tcW w:w="1260" w:type="dxa"/>
          </w:tcPr>
          <w:p w14:paraId="11E5C753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C65A3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73F7AE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6F1A368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169469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872DC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6B3F48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00B" w:rsidRPr="00E97C60" w14:paraId="29EFEE7A" w14:textId="77777777" w:rsidTr="008D7624">
        <w:tc>
          <w:tcPr>
            <w:tcW w:w="3960" w:type="dxa"/>
          </w:tcPr>
          <w:p w14:paraId="23D0CCDC" w14:textId="7389BF17" w:rsidR="0096000B" w:rsidRPr="00733567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ยช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คริต ทีปกรสุขเกษม</w:t>
            </w:r>
          </w:p>
        </w:tc>
        <w:tc>
          <w:tcPr>
            <w:tcW w:w="1260" w:type="dxa"/>
          </w:tcPr>
          <w:p w14:paraId="1C4FE5E5" w14:textId="3444C782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335117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BAC377" w14:textId="477D7D82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6E9531F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268A28" w14:textId="0F4AF98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270" w:type="dxa"/>
          </w:tcPr>
          <w:p w14:paraId="318ED55B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9BE012" w14:textId="7DA15EA3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6000B" w:rsidRPr="00E97C60" w14:paraId="7AB1BC85" w14:textId="77777777" w:rsidTr="008D7624">
        <w:tc>
          <w:tcPr>
            <w:tcW w:w="3960" w:type="dxa"/>
          </w:tcPr>
          <w:p w14:paraId="2A77E396" w14:textId="4967FABC" w:rsidR="0096000B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นางชลธิชา </w:t>
            </w:r>
            <w:r w:rsidRPr="00733567">
              <w:rPr>
                <w:rFonts w:ascii="Angsana New" w:hAnsi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1260" w:type="dxa"/>
          </w:tcPr>
          <w:p w14:paraId="5462AC03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6DC39B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F60D50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5B69A781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4BD9D9" w14:textId="7EC9FAE6" w:rsidR="0096000B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</w:tcPr>
          <w:p w14:paraId="1BF15FCE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F532FC" w14:textId="5AC20992" w:rsidR="0096000B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6000B" w:rsidRPr="00E97C60" w14:paraId="115A47D0" w14:textId="77777777" w:rsidTr="008D7624">
        <w:tc>
          <w:tcPr>
            <w:tcW w:w="3960" w:type="dxa"/>
          </w:tcPr>
          <w:p w14:paraId="47615401" w14:textId="3BF66635" w:rsidR="0096000B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7BE08759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B54B21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101D1D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A399936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B75E85" w14:textId="7161F572" w:rsidR="0096000B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</w:tcPr>
          <w:p w14:paraId="4BB1ED1B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E20805" w14:textId="5185A054" w:rsidR="0096000B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6000B" w:rsidRPr="00E97C60" w14:paraId="221E0EC7" w14:textId="77777777" w:rsidTr="00305D27">
        <w:tc>
          <w:tcPr>
            <w:tcW w:w="3960" w:type="dxa"/>
          </w:tcPr>
          <w:p w14:paraId="099CEC98" w14:textId="77777777" w:rsidR="0096000B" w:rsidRPr="006826F1" w:rsidRDefault="0096000B" w:rsidP="006826F1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642D34F8" w14:textId="77777777" w:rsidR="0096000B" w:rsidRPr="006826F1" w:rsidRDefault="0096000B" w:rsidP="006826F1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3555FF50" w14:textId="77777777" w:rsidR="0096000B" w:rsidRPr="006826F1" w:rsidRDefault="0096000B" w:rsidP="006826F1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810" w:type="dxa"/>
          </w:tcPr>
          <w:p w14:paraId="3F306526" w14:textId="77777777" w:rsidR="0096000B" w:rsidRPr="006826F1" w:rsidRDefault="0096000B" w:rsidP="006826F1">
            <w:pPr>
              <w:tabs>
                <w:tab w:val="left" w:pos="540"/>
                <w:tab w:val="left" w:pos="1026"/>
              </w:tabs>
              <w:spacing w:line="360" w:lineRule="auto"/>
              <w:ind w:right="220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360" w:type="dxa"/>
          </w:tcPr>
          <w:p w14:paraId="3EA5286A" w14:textId="77777777" w:rsidR="0096000B" w:rsidRPr="006826F1" w:rsidRDefault="0096000B" w:rsidP="006826F1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10C3A88" w14:textId="77777777" w:rsidR="0096000B" w:rsidRPr="006826F1" w:rsidRDefault="0096000B" w:rsidP="006826F1">
            <w:pPr>
              <w:tabs>
                <w:tab w:val="left" w:pos="540"/>
              </w:tabs>
              <w:spacing w:line="360" w:lineRule="auto"/>
              <w:ind w:right="258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0" w:type="dxa"/>
          </w:tcPr>
          <w:p w14:paraId="2D2E4CF2" w14:textId="77777777" w:rsidR="0096000B" w:rsidRPr="006826F1" w:rsidRDefault="0096000B" w:rsidP="006826F1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44ABC13" w14:textId="77777777" w:rsidR="0096000B" w:rsidRPr="006826F1" w:rsidRDefault="0096000B" w:rsidP="006826F1">
            <w:pPr>
              <w:tabs>
                <w:tab w:val="left" w:pos="540"/>
                <w:tab w:val="left" w:pos="1026"/>
              </w:tabs>
              <w:spacing w:line="360" w:lineRule="auto"/>
              <w:ind w:right="220"/>
              <w:jc w:val="right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96000B" w:rsidRPr="00E97C60" w14:paraId="6E8E5C3A" w14:textId="77777777" w:rsidTr="00305D27">
        <w:tc>
          <w:tcPr>
            <w:tcW w:w="3960" w:type="dxa"/>
            <w:vAlign w:val="center"/>
          </w:tcPr>
          <w:p w14:paraId="32EDCD93" w14:textId="77777777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1786A4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950037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E36387E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1ECA7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082F5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2CC500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00B" w:rsidRPr="00E97C60" w14:paraId="4B3813E0" w14:textId="77777777" w:rsidTr="00305D27">
        <w:tc>
          <w:tcPr>
            <w:tcW w:w="3960" w:type="dxa"/>
          </w:tcPr>
          <w:p w14:paraId="667504FE" w14:textId="5D07D5D4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24D8214" w14:textId="51A82568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41221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B86628" w14:textId="29558A52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60341B7E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0FA07E" w14:textId="253C0C00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2,748</w:t>
            </w:r>
          </w:p>
        </w:tc>
        <w:tc>
          <w:tcPr>
            <w:tcW w:w="270" w:type="dxa"/>
          </w:tcPr>
          <w:p w14:paraId="548CD4F1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D21338" w14:textId="496432FA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4E677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9386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6000B" w:rsidRPr="00E97C60" w14:paraId="1EF225B7" w14:textId="77777777" w:rsidTr="00305D27">
        <w:tc>
          <w:tcPr>
            <w:tcW w:w="3960" w:type="dxa"/>
          </w:tcPr>
          <w:p w14:paraId="415F4B9F" w14:textId="1EC8E10C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</w:tcPr>
          <w:p w14:paraId="7FE4E508" w14:textId="0C34384D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334EAF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5E3CE8" w14:textId="3AAFFAC5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C536600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7CE00C" w14:textId="203E8A3D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3FAC023A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DE4B0E" w14:textId="2747F3FD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  <w:tr w:rsidR="0096000B" w:rsidRPr="00E97C60" w14:paraId="1F013BE9" w14:textId="77777777" w:rsidTr="00305D27">
        <w:tc>
          <w:tcPr>
            <w:tcW w:w="3960" w:type="dxa"/>
          </w:tcPr>
          <w:p w14:paraId="4A9D97D9" w14:textId="77777777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AD74CC8" w14:textId="792F2D78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A94C2D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DC4B0B" w14:textId="4A60A88E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63379FAA" w14:textId="77777777" w:rsidR="0096000B" w:rsidRPr="0015324C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F51F36" w14:textId="61BC5620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2,814</w:t>
            </w:r>
          </w:p>
        </w:tc>
        <w:tc>
          <w:tcPr>
            <w:tcW w:w="270" w:type="dxa"/>
          </w:tcPr>
          <w:p w14:paraId="41BB4E62" w14:textId="77777777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9BAD16E" w14:textId="79916E93" w:rsidR="0096000B" w:rsidRPr="00F26745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4E677F">
              <w:rPr>
                <w:rFonts w:ascii="Angsana New" w:hAnsi="Angsana New"/>
                <w:sz w:val="26"/>
                <w:szCs w:val="26"/>
              </w:rPr>
              <w:t>5</w:t>
            </w:r>
            <w:r w:rsidR="00B9386D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</w:tbl>
    <w:p w14:paraId="0161AC03" w14:textId="5DAF4E7E" w:rsidR="00534EEC" w:rsidRDefault="0053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52C84AE4" w14:textId="10085E3D" w:rsidR="00916F22" w:rsidRPr="00E97C60" w:rsidRDefault="0066287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E1EC9">
        <w:rPr>
          <w:rFonts w:ascii="Angsana New" w:hAnsi="Angsana New"/>
          <w:sz w:val="26"/>
          <w:szCs w:val="26"/>
        </w:rPr>
        <w:t>3</w:t>
      </w:r>
      <w:r w:rsidR="0021096C">
        <w:rPr>
          <w:rFonts w:ascii="Angsana New" w:hAnsi="Angsana New"/>
          <w:sz w:val="26"/>
          <w:szCs w:val="26"/>
        </w:rPr>
        <w:t>1</w:t>
      </w:r>
      <w:r w:rsidR="007E1EC9">
        <w:rPr>
          <w:rFonts w:ascii="Angsana New" w:hAnsi="Angsana New"/>
          <w:sz w:val="26"/>
          <w:szCs w:val="26"/>
        </w:rPr>
        <w:t xml:space="preserve"> </w:t>
      </w:r>
      <w:r w:rsidR="0021096C">
        <w:rPr>
          <w:rFonts w:ascii="Angsana New" w:hAnsi="Angsana New" w:hint="cs"/>
          <w:sz w:val="26"/>
          <w:szCs w:val="26"/>
          <w:cs/>
        </w:rPr>
        <w:t>มีนาคม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21096C">
        <w:rPr>
          <w:rFonts w:ascii="Angsana New" w:hAnsi="Angsana New"/>
          <w:sz w:val="26"/>
          <w:szCs w:val="26"/>
        </w:rPr>
        <w:t>9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>256</w:t>
      </w:r>
      <w:r w:rsidR="0021096C">
        <w:rPr>
          <w:rFonts w:ascii="Angsana New" w:hAnsi="Angsana New"/>
          <w:sz w:val="26"/>
          <w:szCs w:val="26"/>
        </w:rPr>
        <w:t>8</w:t>
      </w:r>
      <w:r w:rsidR="00EE3AE6" w:rsidRPr="00E97C60">
        <w:rPr>
          <w:rFonts w:ascii="Angsana New" w:hAnsi="Angsana New"/>
          <w:sz w:val="26"/>
          <w:szCs w:val="26"/>
        </w:rPr>
        <w:t xml:space="preserve">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</w:t>
      </w:r>
      <w:r w:rsidR="0022474D">
        <w:rPr>
          <w:rFonts w:ascii="Angsana New" w:hAnsi="Angsana New" w:hint="cs"/>
          <w:sz w:val="26"/>
          <w:szCs w:val="26"/>
          <w:cs/>
        </w:rPr>
        <w:t>กับ</w:t>
      </w:r>
      <w:r w:rsidR="00733567">
        <w:rPr>
          <w:rFonts w:ascii="Angsana New" w:hAnsi="Angsana New" w:hint="cs"/>
          <w:sz w:val="26"/>
          <w:szCs w:val="26"/>
          <w:cs/>
        </w:rPr>
        <w:t>บุคคลและ</w:t>
      </w:r>
      <w:r w:rsidR="00916F22"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กิจการที่เกี่ยวข้องกันได้แสดงเป็นรายการแยกต่างหากในงบฐานะการเงิน</w:t>
      </w:r>
      <w:r w:rsidR="006C5BC7">
        <w:rPr>
          <w:rFonts w:ascii="Angsana New" w:hAnsi="Angsana New"/>
          <w:sz w:val="26"/>
          <w:szCs w:val="26"/>
        </w:rPr>
        <w:t xml:space="preserve"> </w:t>
      </w:r>
      <w:r w:rsidR="00916F22" w:rsidRPr="00E97C60">
        <w:rPr>
          <w:rFonts w:ascii="Angsana New" w:hAnsi="Angsana New" w:hint="cs"/>
          <w:sz w:val="26"/>
          <w:szCs w:val="26"/>
          <w:cs/>
        </w:rPr>
        <w:t>ซึ่งมีรายละเอียดดังนี้</w:t>
      </w:r>
    </w:p>
    <w:p w14:paraId="570B173B" w14:textId="77777777" w:rsidR="0031450B" w:rsidRPr="00E97C60" w:rsidRDefault="0031450B" w:rsidP="00E97C60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31450B" w:rsidRPr="00E97C60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E97C60" w:rsidRDefault="0031450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5A5931D3" w14:textId="77777777" w:rsidR="0031450B" w:rsidRPr="00E97C60" w:rsidRDefault="0031450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E97C60" w14:paraId="64E51309" w14:textId="77777777" w:rsidTr="00B1020E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99BEA8" w14:textId="2668686A" w:rsidR="0031450B" w:rsidRPr="00E97C60" w:rsidRDefault="00600CF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633422B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07CD7A3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00CF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00CF6" w:rsidRPr="00E97C60" w14:paraId="753AB3F3" w14:textId="77777777" w:rsidTr="0096000B">
        <w:trPr>
          <w:trHeight w:val="20"/>
          <w:tblHeader/>
        </w:trPr>
        <w:tc>
          <w:tcPr>
            <w:tcW w:w="6725" w:type="dxa"/>
          </w:tcPr>
          <w:p w14:paraId="524D212B" w14:textId="77777777" w:rsidR="00600CF6" w:rsidRPr="00E97C60" w:rsidRDefault="00600CF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</w:tcPr>
          <w:p w14:paraId="73FE5F63" w14:textId="77777777" w:rsidR="00600CF6" w:rsidRDefault="00600CF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E40F8" w14:textId="77777777" w:rsidR="00600CF6" w:rsidRPr="00E97C60" w:rsidRDefault="00600CF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22F2210" w14:textId="77777777" w:rsidR="00600CF6" w:rsidRPr="00E97C60" w:rsidRDefault="00600CF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0CF6" w:rsidRPr="00E97C60" w14:paraId="643D722B" w14:textId="77777777" w:rsidTr="0096000B">
        <w:trPr>
          <w:trHeight w:val="20"/>
          <w:tblHeader/>
        </w:trPr>
        <w:tc>
          <w:tcPr>
            <w:tcW w:w="6725" w:type="dxa"/>
          </w:tcPr>
          <w:p w14:paraId="1A6FA1CD" w14:textId="417D1341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23" w:type="dxa"/>
          </w:tcPr>
          <w:p w14:paraId="479EE99F" w14:textId="6AE2C537" w:rsidR="00600CF6" w:rsidRDefault="00600CF6" w:rsidP="00726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7562C9" w14:textId="77777777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05B93AF" w14:textId="14611156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00B" w:rsidRPr="00E97C60" w14:paraId="21454EFE" w14:textId="77777777" w:rsidTr="0096000B">
        <w:trPr>
          <w:trHeight w:val="20"/>
          <w:tblHeader/>
        </w:trPr>
        <w:tc>
          <w:tcPr>
            <w:tcW w:w="6725" w:type="dxa"/>
          </w:tcPr>
          <w:p w14:paraId="14AAF3C9" w14:textId="76588412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F2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โฮมเมด </w:t>
            </w:r>
            <w:r w:rsidRPr="003B0F2B">
              <w:rPr>
                <w:rFonts w:ascii="Angsana New" w:hAnsi="Angsana New"/>
                <w:sz w:val="26"/>
                <w:szCs w:val="26"/>
              </w:rPr>
              <w:t>(</w:t>
            </w:r>
            <w:r w:rsidRPr="003B0F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3B0F2B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3B0F2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7D573597" w14:textId="36B39079" w:rsidR="0096000B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60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AFDE50" w14:textId="77777777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14:paraId="16F071AA" w14:textId="21BA3ED6" w:rsidR="0096000B" w:rsidRPr="00E97C60" w:rsidRDefault="0096000B" w:rsidP="0096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570</w:t>
            </w:r>
          </w:p>
        </w:tc>
      </w:tr>
      <w:tr w:rsidR="00600CF6" w:rsidRPr="00E97C60" w14:paraId="1FF692B1" w14:textId="77777777" w:rsidTr="0096000B">
        <w:trPr>
          <w:trHeight w:val="20"/>
          <w:tblHeader/>
        </w:trPr>
        <w:tc>
          <w:tcPr>
            <w:tcW w:w="6725" w:type="dxa"/>
          </w:tcPr>
          <w:p w14:paraId="7BD8A488" w14:textId="77777777" w:rsidR="00600CF6" w:rsidRPr="006826F1" w:rsidRDefault="00600CF6" w:rsidP="006826F1">
            <w:pPr>
              <w:spacing w:line="36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412CE7E6" w14:textId="77777777" w:rsidR="00600CF6" w:rsidRPr="006826F1" w:rsidRDefault="00600CF6" w:rsidP="006826F1">
            <w:pPr>
              <w:spacing w:line="360" w:lineRule="auto"/>
              <w:ind w:left="-108"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72C92B02" w14:textId="77777777" w:rsidR="00600CF6" w:rsidRPr="006826F1" w:rsidRDefault="00600CF6" w:rsidP="006826F1">
            <w:pPr>
              <w:spacing w:line="36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2A83DE5E" w14:textId="77777777" w:rsidR="00600CF6" w:rsidRPr="006826F1" w:rsidRDefault="00600CF6" w:rsidP="006826F1">
            <w:pPr>
              <w:spacing w:line="360" w:lineRule="auto"/>
              <w:ind w:left="-108" w:right="-108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00CF6" w:rsidRPr="00E97C60" w14:paraId="518F4A3F" w14:textId="77777777" w:rsidTr="00DC2F71">
        <w:trPr>
          <w:trHeight w:val="20"/>
        </w:trPr>
        <w:tc>
          <w:tcPr>
            <w:tcW w:w="6725" w:type="dxa"/>
          </w:tcPr>
          <w:p w14:paraId="43182F2A" w14:textId="77777777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</w:tcPr>
          <w:p w14:paraId="11D63182" w14:textId="77777777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5F422" w14:textId="77777777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0CF6" w:rsidRPr="00E97C60" w14:paraId="51885D63" w14:textId="77777777" w:rsidTr="00600CF6">
        <w:trPr>
          <w:trHeight w:val="20"/>
        </w:trPr>
        <w:tc>
          <w:tcPr>
            <w:tcW w:w="6725" w:type="dxa"/>
          </w:tcPr>
          <w:p w14:paraId="31BBD511" w14:textId="7D991BA5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</w:tcPr>
          <w:p w14:paraId="0DE9AEE4" w14:textId="66F24210" w:rsidR="00600CF6" w:rsidRPr="00C43F9D" w:rsidRDefault="00305D27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1,473</w:t>
            </w:r>
          </w:p>
        </w:tc>
        <w:tc>
          <w:tcPr>
            <w:tcW w:w="236" w:type="dxa"/>
          </w:tcPr>
          <w:p w14:paraId="58E71FC4" w14:textId="77777777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5BA9239" w14:textId="68423889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799</w:t>
            </w:r>
          </w:p>
        </w:tc>
      </w:tr>
      <w:tr w:rsidR="00600CF6" w:rsidRPr="00E97C60" w14:paraId="2B73FF10" w14:textId="77777777" w:rsidTr="00600CF6">
        <w:trPr>
          <w:trHeight w:val="20"/>
        </w:trPr>
        <w:tc>
          <w:tcPr>
            <w:tcW w:w="6725" w:type="dxa"/>
          </w:tcPr>
          <w:p w14:paraId="175F8B1B" w14:textId="77777777" w:rsidR="00600CF6" w:rsidRPr="006826F1" w:rsidRDefault="00600CF6" w:rsidP="006826F1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476839DD" w14:textId="77777777" w:rsidR="00600CF6" w:rsidRPr="006826F1" w:rsidRDefault="00600CF6" w:rsidP="006826F1">
            <w:pPr>
              <w:spacing w:line="360" w:lineRule="auto"/>
              <w:ind w:right="25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0480AFD3" w14:textId="77777777" w:rsidR="00600CF6" w:rsidRPr="006826F1" w:rsidRDefault="00600CF6" w:rsidP="006826F1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57E5F1A4" w14:textId="77777777" w:rsidR="00600CF6" w:rsidRPr="006826F1" w:rsidRDefault="00600CF6" w:rsidP="006826F1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00CF6" w:rsidRPr="00E97C60" w14:paraId="0D6BC1F9" w14:textId="77777777" w:rsidTr="00600CF6">
        <w:trPr>
          <w:trHeight w:val="20"/>
        </w:trPr>
        <w:tc>
          <w:tcPr>
            <w:tcW w:w="6725" w:type="dxa"/>
          </w:tcPr>
          <w:p w14:paraId="344EA857" w14:textId="4AD9145C" w:rsidR="00600CF6" w:rsidRPr="00534EEC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42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23" w:type="dxa"/>
          </w:tcPr>
          <w:p w14:paraId="489CE47A" w14:textId="77777777" w:rsidR="00600CF6" w:rsidRPr="007D71FC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F5F21D" w14:textId="77777777" w:rsidR="00600CF6" w:rsidRPr="00E97C60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7561B8E" w14:textId="77777777" w:rsidR="00600CF6" w:rsidRDefault="00600CF6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E85" w:rsidRPr="00E97C60" w14:paraId="1DBB601B" w14:textId="77777777" w:rsidTr="00600CF6">
        <w:trPr>
          <w:trHeight w:val="20"/>
        </w:trPr>
        <w:tc>
          <w:tcPr>
            <w:tcW w:w="6725" w:type="dxa"/>
          </w:tcPr>
          <w:p w14:paraId="57751C9A" w14:textId="04EEDD99" w:rsidR="00ED4E85" w:rsidRPr="00534EEC" w:rsidRDefault="00ED4E85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โฮมเมด </w:t>
            </w:r>
            <w:r w:rsidRPr="00DF529F">
              <w:rPr>
                <w:rFonts w:ascii="Angsana New" w:hAnsi="Angsana New"/>
                <w:sz w:val="26"/>
                <w:szCs w:val="26"/>
              </w:rPr>
              <w:t>(</w:t>
            </w: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DF529F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42D723FA" w14:textId="4B6935C7" w:rsidR="00ED4E85" w:rsidRPr="007D71FC" w:rsidRDefault="00ED4E85" w:rsidP="00ED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58A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28BF41A" w14:textId="77777777" w:rsidR="00ED4E85" w:rsidRPr="00E97C60" w:rsidRDefault="00ED4E85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14:paraId="5E2071D2" w14:textId="42DCA0A0" w:rsidR="00ED4E85" w:rsidRDefault="00ED4E85" w:rsidP="00600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</w:t>
            </w:r>
          </w:p>
        </w:tc>
      </w:tr>
    </w:tbl>
    <w:p w14:paraId="079FF95A" w14:textId="7E30A548" w:rsidR="00666827" w:rsidRDefault="00666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1" w:name="_Hlk102840078"/>
      <w:bookmarkStart w:id="2" w:name="_Hlk102035056"/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0"/>
        <w:gridCol w:w="1260"/>
        <w:gridCol w:w="270"/>
        <w:gridCol w:w="1336"/>
        <w:gridCol w:w="270"/>
        <w:gridCol w:w="1369"/>
        <w:gridCol w:w="255"/>
        <w:gridCol w:w="1450"/>
      </w:tblGrid>
      <w:tr w:rsidR="00733567" w:rsidRPr="00312F90" w14:paraId="1936653F" w14:textId="77777777" w:rsidTr="009B35CA">
        <w:trPr>
          <w:trHeight w:val="252"/>
        </w:trPr>
        <w:tc>
          <w:tcPr>
            <w:tcW w:w="3610" w:type="dxa"/>
          </w:tcPr>
          <w:p w14:paraId="74DE9E97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6" w:type="dxa"/>
            <w:gridSpan w:val="3"/>
            <w:tcBorders>
              <w:bottom w:val="single" w:sz="4" w:space="0" w:color="auto"/>
            </w:tcBorders>
          </w:tcPr>
          <w:p w14:paraId="1B7708B5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312F9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12F9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95D95A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4" w:type="dxa"/>
            <w:gridSpan w:val="3"/>
            <w:tcBorders>
              <w:bottom w:val="single" w:sz="4" w:space="0" w:color="auto"/>
            </w:tcBorders>
          </w:tcPr>
          <w:p w14:paraId="4FC0241E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33567" w:rsidRPr="00312F90" w14:paraId="1B44C56C" w14:textId="77777777" w:rsidTr="009B35CA">
        <w:trPr>
          <w:trHeight w:val="252"/>
        </w:trPr>
        <w:tc>
          <w:tcPr>
            <w:tcW w:w="3610" w:type="dxa"/>
          </w:tcPr>
          <w:p w14:paraId="56D6ED43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591935" w14:textId="5E571D13" w:rsidR="00733567" w:rsidRPr="00312F90" w:rsidRDefault="00600CF6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8AF05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2CEFF1A" w14:textId="03DAED88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12F90">
              <w:rPr>
                <w:rFonts w:ascii="Angsana New" w:hAnsi="Angsana New"/>
                <w:sz w:val="26"/>
                <w:szCs w:val="26"/>
              </w:rPr>
              <w:t>256</w:t>
            </w:r>
            <w:r w:rsidR="00600CF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A1D4955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0932741" w14:textId="4C765569" w:rsidR="00733567" w:rsidRPr="00312F90" w:rsidRDefault="00600CF6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855DF9A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616FDB81" w14:textId="5B8EF72F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12F90">
              <w:rPr>
                <w:rFonts w:ascii="Angsana New" w:hAnsi="Angsana New"/>
                <w:sz w:val="26"/>
                <w:szCs w:val="26"/>
              </w:rPr>
              <w:t>256</w:t>
            </w:r>
            <w:r w:rsidR="00600CF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3567" w:rsidRPr="00312F90" w14:paraId="3E7D1A89" w14:textId="77777777" w:rsidTr="00733567">
        <w:trPr>
          <w:trHeight w:val="252"/>
        </w:trPr>
        <w:tc>
          <w:tcPr>
            <w:tcW w:w="3610" w:type="dxa"/>
          </w:tcPr>
          <w:p w14:paraId="385686BE" w14:textId="049B272D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2F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260" w:type="dxa"/>
          </w:tcPr>
          <w:p w14:paraId="6A7BFDF0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9D500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6FD41A9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CCB002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3891EBC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2E6CDC41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214A67CE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312F90" w14:paraId="36D70626" w14:textId="77777777" w:rsidTr="00733567">
        <w:trPr>
          <w:trHeight w:val="252"/>
        </w:trPr>
        <w:tc>
          <w:tcPr>
            <w:tcW w:w="3610" w:type="dxa"/>
          </w:tcPr>
          <w:p w14:paraId="606FC54C" w14:textId="74F89260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666827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Pr="00312F90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260" w:type="dxa"/>
          </w:tcPr>
          <w:p w14:paraId="3AF0D20C" w14:textId="0540354D" w:rsidR="00957771" w:rsidRPr="00666827" w:rsidRDefault="007D71FC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3</w:t>
            </w:r>
            <w:r w:rsidR="00957771" w:rsidRPr="00666827">
              <w:rPr>
                <w:rFonts w:ascii="Angsana New" w:hAnsi="Angsana New"/>
                <w:sz w:val="26"/>
                <w:szCs w:val="26"/>
              </w:rPr>
              <w:t>.</w:t>
            </w:r>
            <w:r w:rsidRPr="00666827">
              <w:rPr>
                <w:rFonts w:ascii="Angsana New" w:hAnsi="Angsana New"/>
                <w:sz w:val="26"/>
                <w:szCs w:val="26"/>
              </w:rPr>
              <w:t>5</w:t>
            </w:r>
            <w:r w:rsidR="00666827" w:rsidRPr="0066682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43B6DD3E" w14:textId="77777777" w:rsidR="00957771" w:rsidRPr="00666827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595266EB" w14:textId="3BB93A40" w:rsidR="00957771" w:rsidRPr="00666827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432594" w14:textId="77777777" w:rsidR="00957771" w:rsidRPr="00666827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005814C" w14:textId="19E0BEE5" w:rsidR="00957771" w:rsidRPr="00666827" w:rsidRDefault="00600CF6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2</w:t>
            </w:r>
            <w:r w:rsidR="00666827" w:rsidRPr="00666827">
              <w:rPr>
                <w:rFonts w:ascii="Angsana New" w:hAnsi="Angsana New"/>
                <w:sz w:val="26"/>
                <w:szCs w:val="26"/>
              </w:rPr>
              <w:t>3</w:t>
            </w:r>
            <w:r w:rsidR="00957771" w:rsidRPr="00666827">
              <w:rPr>
                <w:rFonts w:ascii="Angsana New" w:hAnsi="Angsana New"/>
                <w:sz w:val="26"/>
                <w:szCs w:val="26"/>
              </w:rPr>
              <w:t>,</w:t>
            </w:r>
            <w:r w:rsidRPr="00666827">
              <w:rPr>
                <w:rFonts w:ascii="Angsana New" w:hAnsi="Angsana New"/>
                <w:sz w:val="26"/>
                <w:szCs w:val="26"/>
              </w:rPr>
              <w:t>9</w:t>
            </w:r>
            <w:r w:rsidR="007D71FC" w:rsidRPr="0066682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55" w:type="dxa"/>
          </w:tcPr>
          <w:p w14:paraId="5E3E14FA" w14:textId="77777777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0EB7A8E5" w14:textId="00C70C3E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66827" w:rsidRPr="00312F90" w14:paraId="6B28799B" w14:textId="77777777" w:rsidTr="00733567">
        <w:trPr>
          <w:trHeight w:val="252"/>
        </w:trPr>
        <w:tc>
          <w:tcPr>
            <w:tcW w:w="3610" w:type="dxa"/>
          </w:tcPr>
          <w:p w14:paraId="645FC520" w14:textId="4903B920" w:rsidR="00666827" w:rsidRPr="00312F90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71FC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66827">
              <w:rPr>
                <w:rFonts w:ascii="Angsana New" w:hAnsi="Angsana New" w:hint="cs"/>
                <w:sz w:val="26"/>
                <w:szCs w:val="26"/>
                <w:cs/>
              </w:rPr>
              <w:t xml:space="preserve">นางชลธิชา </w:t>
            </w:r>
            <w:r w:rsidRPr="00666827">
              <w:rPr>
                <w:rFonts w:ascii="Angsana New" w:hAnsi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1260" w:type="dxa"/>
          </w:tcPr>
          <w:p w14:paraId="491A5566" w14:textId="71C00444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4.0</w:t>
            </w:r>
          </w:p>
        </w:tc>
        <w:tc>
          <w:tcPr>
            <w:tcW w:w="270" w:type="dxa"/>
          </w:tcPr>
          <w:p w14:paraId="124B137B" w14:textId="77777777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65371EF6" w14:textId="1F3555BB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ABB5F0" w14:textId="77777777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6C6F613F" w14:textId="713AD30F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55" w:type="dxa"/>
          </w:tcPr>
          <w:p w14:paraId="07F29C69" w14:textId="77777777" w:rsidR="00666827" w:rsidRPr="00312F90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016718A1" w14:textId="12D241CF" w:rsidR="00666827" w:rsidRPr="00F26745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66827" w:rsidRPr="00312F90" w14:paraId="76AFB4DD" w14:textId="77777777" w:rsidTr="00733567">
        <w:trPr>
          <w:trHeight w:val="116"/>
        </w:trPr>
        <w:tc>
          <w:tcPr>
            <w:tcW w:w="6746" w:type="dxa"/>
            <w:gridSpan w:val="5"/>
          </w:tcPr>
          <w:p w14:paraId="79F969F3" w14:textId="77777777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9" w:type="dxa"/>
          </w:tcPr>
          <w:p w14:paraId="706295B2" w14:textId="77777777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5" w:type="dxa"/>
          </w:tcPr>
          <w:p w14:paraId="1115D42A" w14:textId="77777777" w:rsidR="00666827" w:rsidRPr="00312F90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0" w:type="dxa"/>
          </w:tcPr>
          <w:p w14:paraId="0D790489" w14:textId="77777777" w:rsidR="00666827" w:rsidRPr="00312F90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66827" w:rsidRPr="00312F90" w14:paraId="17C76084" w14:textId="77777777" w:rsidTr="00666827">
        <w:trPr>
          <w:trHeight w:val="252"/>
        </w:trPr>
        <w:tc>
          <w:tcPr>
            <w:tcW w:w="6746" w:type="dxa"/>
            <w:gridSpan w:val="5"/>
          </w:tcPr>
          <w:p w14:paraId="4DBA6BDC" w14:textId="77777777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68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9" w:type="dxa"/>
          </w:tcPr>
          <w:p w14:paraId="03C8AE38" w14:textId="77777777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4D03EE9" w14:textId="77777777" w:rsidR="00666827" w:rsidRPr="00312F90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040A3CB3" w14:textId="77777777" w:rsidR="00666827" w:rsidRPr="00312F90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6827" w:rsidRPr="00312F90" w14:paraId="78DAF215" w14:textId="77777777" w:rsidTr="00666827">
        <w:trPr>
          <w:trHeight w:val="252"/>
        </w:trPr>
        <w:tc>
          <w:tcPr>
            <w:tcW w:w="6746" w:type="dxa"/>
            <w:gridSpan w:val="5"/>
          </w:tcPr>
          <w:p w14:paraId="56CE785A" w14:textId="534BEE7E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66827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Pr="00666827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369" w:type="dxa"/>
          </w:tcPr>
          <w:p w14:paraId="49EBEAB6" w14:textId="0881DEDA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55" w:type="dxa"/>
          </w:tcPr>
          <w:p w14:paraId="7A983609" w14:textId="77777777" w:rsidR="00666827" w:rsidRPr="00312F90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3C5DE304" w14:textId="57433D22" w:rsidR="00666827" w:rsidRPr="00B706CC" w:rsidRDefault="00B706CC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6CC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666827" w:rsidRPr="00312F90" w14:paraId="02BA3B06" w14:textId="77777777" w:rsidTr="00666827">
        <w:trPr>
          <w:trHeight w:val="252"/>
        </w:trPr>
        <w:tc>
          <w:tcPr>
            <w:tcW w:w="6746" w:type="dxa"/>
            <w:gridSpan w:val="5"/>
          </w:tcPr>
          <w:p w14:paraId="59F52981" w14:textId="72F0A4AB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666827">
              <w:rPr>
                <w:rFonts w:ascii="Angsana New" w:hAnsi="Angsana New" w:hint="cs"/>
                <w:sz w:val="26"/>
                <w:szCs w:val="26"/>
                <w:cs/>
              </w:rPr>
              <w:t xml:space="preserve">นางชลธิชา </w:t>
            </w:r>
            <w:r w:rsidRPr="00666827">
              <w:rPr>
                <w:rFonts w:ascii="Angsana New" w:hAnsi="Angsana New"/>
                <w:sz w:val="26"/>
                <w:szCs w:val="26"/>
                <w:cs/>
              </w:rPr>
              <w:t>ทีปกรสุขเกษม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D462A2F" w14:textId="69E2D017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55" w:type="dxa"/>
          </w:tcPr>
          <w:p w14:paraId="77CD0B43" w14:textId="77777777" w:rsidR="00666827" w:rsidRPr="00312F90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0360067" w14:textId="732F3C5C" w:rsidR="00666827" w:rsidRPr="00B706CC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6C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66827" w:rsidRPr="00312F90" w14:paraId="2BD2F854" w14:textId="77777777" w:rsidTr="005A79C0">
        <w:trPr>
          <w:trHeight w:val="252"/>
        </w:trPr>
        <w:tc>
          <w:tcPr>
            <w:tcW w:w="6746" w:type="dxa"/>
            <w:gridSpan w:val="5"/>
          </w:tcPr>
          <w:p w14:paraId="20A894CF" w14:textId="77777777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668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7E617E9F" w14:textId="15892928" w:rsidR="00666827" w:rsidRPr="00666827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29,187</w:t>
            </w:r>
          </w:p>
        </w:tc>
        <w:tc>
          <w:tcPr>
            <w:tcW w:w="255" w:type="dxa"/>
          </w:tcPr>
          <w:p w14:paraId="7D438727" w14:textId="77777777" w:rsidR="00666827" w:rsidRPr="00312F90" w:rsidRDefault="00666827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22A4EADD" w14:textId="79E617B4" w:rsidR="00666827" w:rsidRPr="00B706CC" w:rsidRDefault="00B706CC" w:rsidP="0066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706CC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</w:tbl>
    <w:p w14:paraId="475571D0" w14:textId="77777777" w:rsidR="00733567" w:rsidRDefault="00733567" w:rsidP="0073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13C86F0" w14:textId="77777777" w:rsidR="009546BD" w:rsidRDefault="00954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9BC5B2E" w14:textId="2B41AAA7" w:rsidR="00733567" w:rsidRDefault="00733567" w:rsidP="0073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12F90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รายการเคลื่อนไหวของเงินกู้ยืมจากบุคคลที่เกี่ยวข้องกันสำหรับงวด</w:t>
      </w:r>
      <w:r w:rsidR="00600CF6">
        <w:rPr>
          <w:rFonts w:ascii="Angsana New" w:hAnsi="Angsana New" w:hint="cs"/>
          <w:sz w:val="26"/>
          <w:szCs w:val="26"/>
          <w:cs/>
        </w:rPr>
        <w:t>สาม</w:t>
      </w:r>
      <w:r w:rsidRPr="00312F90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312F90">
        <w:rPr>
          <w:rFonts w:ascii="Angsana New" w:hAnsi="Angsana New"/>
          <w:sz w:val="26"/>
          <w:szCs w:val="26"/>
        </w:rPr>
        <w:t>3</w:t>
      </w:r>
      <w:r w:rsidR="00600CF6">
        <w:rPr>
          <w:rFonts w:ascii="Angsana New" w:hAnsi="Angsana New"/>
          <w:sz w:val="26"/>
          <w:szCs w:val="26"/>
        </w:rPr>
        <w:t>1</w:t>
      </w:r>
      <w:r w:rsidR="004A75C6">
        <w:rPr>
          <w:rFonts w:ascii="Angsana New" w:hAnsi="Angsana New"/>
          <w:sz w:val="26"/>
          <w:szCs w:val="26"/>
        </w:rPr>
        <w:t xml:space="preserve"> </w:t>
      </w:r>
      <w:r w:rsidR="00600CF6">
        <w:rPr>
          <w:rFonts w:ascii="Angsana New" w:hAnsi="Angsana New" w:hint="cs"/>
          <w:sz w:val="26"/>
          <w:szCs w:val="26"/>
          <w:cs/>
        </w:rPr>
        <w:t>มีนาคม</w:t>
      </w:r>
      <w:r w:rsidRPr="00312F90">
        <w:rPr>
          <w:rFonts w:ascii="Angsana New" w:hAnsi="Angsana New"/>
          <w:sz w:val="26"/>
          <w:szCs w:val="26"/>
          <w:cs/>
        </w:rPr>
        <w:t xml:space="preserve"> </w:t>
      </w:r>
      <w:r w:rsidRPr="00312F90">
        <w:rPr>
          <w:rFonts w:ascii="Angsana New" w:hAnsi="Angsana New"/>
          <w:sz w:val="26"/>
          <w:szCs w:val="26"/>
        </w:rPr>
        <w:t>256</w:t>
      </w:r>
      <w:r w:rsidR="00600CF6">
        <w:rPr>
          <w:rFonts w:ascii="Angsana New" w:hAnsi="Angsana New"/>
          <w:sz w:val="26"/>
          <w:szCs w:val="26"/>
        </w:rPr>
        <w:t>9</w:t>
      </w:r>
      <w:r w:rsidRPr="00312F90">
        <w:rPr>
          <w:rFonts w:ascii="Angsana New" w:hAnsi="Angsana New"/>
          <w:sz w:val="26"/>
          <w:szCs w:val="26"/>
        </w:rPr>
        <w:t xml:space="preserve">  </w:t>
      </w:r>
      <w:r w:rsidRPr="00312F90">
        <w:rPr>
          <w:rFonts w:ascii="Angsana New" w:hAnsi="Angsana New"/>
          <w:sz w:val="26"/>
          <w:szCs w:val="26"/>
          <w:cs/>
        </w:rPr>
        <w:t>มีดังนี้</w:t>
      </w:r>
    </w:p>
    <w:p w14:paraId="662FE72E" w14:textId="77777777" w:rsidR="009546BD" w:rsidRPr="00312F90" w:rsidRDefault="009546BD" w:rsidP="0073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bidi="ar-SA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8"/>
        <w:gridCol w:w="1423"/>
        <w:gridCol w:w="268"/>
        <w:gridCol w:w="1401"/>
      </w:tblGrid>
      <w:tr w:rsidR="00733567" w:rsidRPr="00312F90" w14:paraId="43264131" w14:textId="77777777" w:rsidTr="009B35CA">
        <w:tc>
          <w:tcPr>
            <w:tcW w:w="6718" w:type="dxa"/>
          </w:tcPr>
          <w:p w14:paraId="7A02EB4B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</w:tcPr>
          <w:p w14:paraId="5D09988D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42E4040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0D63A7BA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F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33567" w:rsidRPr="00312F90" w14:paraId="3643302F" w14:textId="77777777" w:rsidTr="009B35CA">
        <w:tc>
          <w:tcPr>
            <w:tcW w:w="6718" w:type="dxa"/>
            <w:vAlign w:val="bottom"/>
          </w:tcPr>
          <w:p w14:paraId="2D9FDE9A" w14:textId="4DF8EC41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2F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423" w:type="dxa"/>
          </w:tcPr>
          <w:p w14:paraId="692B7FB4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4CEFA5A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53671FFE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312F90" w14:paraId="0DC79BF7" w14:textId="77777777" w:rsidTr="009B35CA">
        <w:tc>
          <w:tcPr>
            <w:tcW w:w="6718" w:type="dxa"/>
            <w:vAlign w:val="center"/>
          </w:tcPr>
          <w:p w14:paraId="4A9C5DE8" w14:textId="67A341CE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312F90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312F90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312F90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312F90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600CF6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423" w:type="dxa"/>
          </w:tcPr>
          <w:p w14:paraId="6BCB5728" w14:textId="77777777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2DB9D7A" w14:textId="77777777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6E354C93" w14:textId="7CA1225F" w:rsidR="00957771" w:rsidRPr="00312F90" w:rsidRDefault="00957771" w:rsidP="00957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674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3567" w:rsidRPr="00312F90" w14:paraId="77906E69" w14:textId="77777777" w:rsidTr="009B35CA">
        <w:tc>
          <w:tcPr>
            <w:tcW w:w="6718" w:type="dxa"/>
            <w:vAlign w:val="center"/>
          </w:tcPr>
          <w:p w14:paraId="3DB7103F" w14:textId="737E9ED1" w:rsidR="00733567" w:rsidRPr="00312F90" w:rsidRDefault="00957771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32F71F99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D83FAD6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5B3ABDCE" w14:textId="4311059A" w:rsidR="00733567" w:rsidRPr="00666827" w:rsidRDefault="00733567" w:rsidP="007D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666827" w:rsidRPr="00666827">
              <w:rPr>
                <w:rFonts w:ascii="Angsana New" w:hAnsi="Angsana New"/>
                <w:sz w:val="26"/>
                <w:szCs w:val="26"/>
              </w:rPr>
              <w:t>2</w:t>
            </w:r>
            <w:r w:rsidR="007D71FC" w:rsidRPr="00666827">
              <w:rPr>
                <w:rFonts w:ascii="Angsana New" w:hAnsi="Angsana New"/>
                <w:sz w:val="26"/>
                <w:szCs w:val="26"/>
              </w:rPr>
              <w:t>8,</w:t>
            </w:r>
            <w:r w:rsidR="00666827" w:rsidRPr="00666827">
              <w:rPr>
                <w:rFonts w:ascii="Angsana New" w:hAnsi="Angsana New"/>
                <w:sz w:val="26"/>
                <w:szCs w:val="26"/>
              </w:rPr>
              <w:t>9</w:t>
            </w:r>
            <w:r w:rsidR="007D71FC" w:rsidRPr="0066682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33567" w:rsidRPr="00312F90" w14:paraId="68864626" w14:textId="77777777" w:rsidTr="009B35CA">
        <w:tc>
          <w:tcPr>
            <w:tcW w:w="6718" w:type="dxa"/>
            <w:vAlign w:val="center"/>
          </w:tcPr>
          <w:p w14:paraId="7AE8A588" w14:textId="52526C44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312F9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57771"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3</w:t>
            </w:r>
            <w:r w:rsidR="00600CF6">
              <w:rPr>
                <w:rFonts w:ascii="Angsana New" w:eastAsia="Batang" w:hAnsi="Angsana New"/>
                <w:b/>
                <w:bCs/>
                <w:sz w:val="26"/>
                <w:szCs w:val="26"/>
              </w:rPr>
              <w:t>1</w:t>
            </w:r>
            <w:r w:rsidR="00957771"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 </w:t>
            </w:r>
            <w:r w:rsidR="00600CF6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957771"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957771" w:rsidRPr="00957771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</w:t>
            </w:r>
            <w:r w:rsidR="00600CF6">
              <w:rPr>
                <w:rFonts w:ascii="Angsana New" w:eastAsia="Batang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23" w:type="dxa"/>
          </w:tcPr>
          <w:p w14:paraId="4A23481E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928E86" w14:textId="77777777" w:rsidR="00733567" w:rsidRPr="00312F90" w:rsidRDefault="0073356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7F728C88" w14:textId="5245BF62" w:rsidR="00733567" w:rsidRPr="00666827" w:rsidRDefault="00666827" w:rsidP="009B3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6827">
              <w:rPr>
                <w:rFonts w:ascii="Angsana New" w:hAnsi="Angsana New"/>
                <w:sz w:val="26"/>
                <w:szCs w:val="26"/>
              </w:rPr>
              <w:t>28,900</w:t>
            </w:r>
          </w:p>
        </w:tc>
      </w:tr>
    </w:tbl>
    <w:p w14:paraId="023E0CAE" w14:textId="77777777" w:rsidR="00733567" w:rsidRPr="00312F90" w:rsidRDefault="00733567" w:rsidP="0073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BB33400" w14:textId="38B227CC" w:rsidR="00733567" w:rsidRPr="00957771" w:rsidRDefault="00733567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F50E1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BF50E1">
        <w:rPr>
          <w:rFonts w:ascii="Angsana New" w:hAnsi="Angsana New"/>
          <w:sz w:val="26"/>
          <w:szCs w:val="26"/>
        </w:rPr>
        <w:t>3</w:t>
      </w:r>
      <w:r w:rsidR="00600CF6">
        <w:rPr>
          <w:rFonts w:ascii="Angsana New" w:hAnsi="Angsana New"/>
          <w:sz w:val="26"/>
          <w:szCs w:val="26"/>
        </w:rPr>
        <w:t>1</w:t>
      </w:r>
      <w:r w:rsidRPr="00BF50E1">
        <w:rPr>
          <w:rFonts w:ascii="Angsana New" w:hAnsi="Angsana New"/>
          <w:sz w:val="26"/>
          <w:szCs w:val="26"/>
          <w:cs/>
        </w:rPr>
        <w:t xml:space="preserve"> </w:t>
      </w:r>
      <w:r w:rsidR="00600CF6">
        <w:rPr>
          <w:rFonts w:ascii="Angsana New" w:hAnsi="Angsana New" w:hint="cs"/>
          <w:sz w:val="26"/>
          <w:szCs w:val="26"/>
          <w:cs/>
        </w:rPr>
        <w:t>มีนาคม</w:t>
      </w:r>
      <w:r w:rsidRPr="00BF50E1">
        <w:rPr>
          <w:rFonts w:ascii="Angsana New" w:hAnsi="Angsana New"/>
          <w:sz w:val="26"/>
          <w:szCs w:val="26"/>
          <w:cs/>
        </w:rPr>
        <w:t xml:space="preserve"> </w:t>
      </w:r>
      <w:r w:rsidRPr="00BF50E1">
        <w:rPr>
          <w:rFonts w:ascii="Angsana New" w:hAnsi="Angsana New"/>
          <w:sz w:val="26"/>
          <w:szCs w:val="26"/>
        </w:rPr>
        <w:t>256</w:t>
      </w:r>
      <w:r w:rsidR="00600CF6">
        <w:rPr>
          <w:rFonts w:ascii="Angsana New" w:hAnsi="Angsana New"/>
          <w:sz w:val="26"/>
          <w:szCs w:val="26"/>
        </w:rPr>
        <w:t>9</w:t>
      </w:r>
      <w:r w:rsidRPr="00BF50E1">
        <w:rPr>
          <w:rFonts w:ascii="Angsana New" w:hAnsi="Angsana New"/>
          <w:sz w:val="26"/>
          <w:szCs w:val="26"/>
        </w:rPr>
        <w:t xml:space="preserve"> </w:t>
      </w:r>
      <w:r w:rsidRPr="00BF50E1">
        <w:rPr>
          <w:rFonts w:ascii="Angsana New" w:hAnsi="Angsana New"/>
          <w:sz w:val="26"/>
          <w:szCs w:val="26"/>
          <w:cs/>
        </w:rPr>
        <w:t>เงินกู้ยืมจากบุคคลที่เกี่ยวข้องกันดังกล่าว เป็นเงินกู้ยืมที่ไม่มีหลักประกันและมีกำหนดชำระคืนเมื่อผู้ให้กู้ทวงถาม</w:t>
      </w:r>
    </w:p>
    <w:bookmarkEnd w:id="1"/>
    <w:bookmarkEnd w:id="2"/>
    <w:p w14:paraId="319B2638" w14:textId="25AD8199" w:rsidR="006C5BC7" w:rsidRDefault="006C5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FE1E35B" w14:textId="1E7CB792" w:rsidR="008548E9" w:rsidRPr="00E97C60" w:rsidRDefault="00907131" w:rsidP="0090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4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5A3986B8" w:rsidR="002C30DF" w:rsidRPr="00E97C60" w:rsidRDefault="002C30DF" w:rsidP="00E97C60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C65FA5">
        <w:rPr>
          <w:rFonts w:ascii="Angsana New" w:hAnsi="Angsana New" w:cs="Angsana New"/>
          <w:sz w:val="26"/>
          <w:szCs w:val="26"/>
          <w:lang w:val="en-US"/>
        </w:rPr>
        <w:t>3</w:t>
      </w:r>
      <w:r w:rsidR="00600CF6">
        <w:rPr>
          <w:rFonts w:ascii="Angsana New" w:hAnsi="Angsana New" w:cs="Angsana New"/>
          <w:sz w:val="26"/>
          <w:szCs w:val="26"/>
          <w:lang w:val="en-US"/>
        </w:rPr>
        <w:t>1</w:t>
      </w:r>
      <w:r w:rsidR="00C65FA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600CF6">
        <w:rPr>
          <w:rFonts w:ascii="Angsana New" w:hAnsi="Angsana New" w:cs="Angsana New" w:hint="cs"/>
          <w:sz w:val="26"/>
          <w:szCs w:val="26"/>
          <w:cs/>
          <w:lang w:val="en-US"/>
        </w:rPr>
        <w:t>มีนาคม</w:t>
      </w:r>
      <w:r w:rsidR="009B049F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600CF6">
        <w:rPr>
          <w:rFonts w:ascii="Angsana New" w:hAnsi="Angsana New" w:cs="Angsana New"/>
          <w:sz w:val="26"/>
          <w:szCs w:val="26"/>
          <w:lang w:val="en-US"/>
        </w:rPr>
        <w:t>9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</w:t>
      </w:r>
      <w:r w:rsidR="00600CF6">
        <w:rPr>
          <w:rFonts w:ascii="Angsana New" w:hAnsi="Angsana New" w:cs="Angsana New"/>
          <w:sz w:val="26"/>
          <w:szCs w:val="26"/>
          <w:lang w:val="en-US"/>
        </w:rPr>
        <w:t>8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7638E7E5" w:rsidR="00A7020A" w:rsidRPr="00E97C60" w:rsidRDefault="00600CF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0CF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00CF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00CF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3EC4F6F4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00CF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7020A" w:rsidRPr="00E97C60" w14:paraId="39C6B6F8" w14:textId="77777777" w:rsidTr="006826F1">
        <w:trPr>
          <w:trHeight w:val="58"/>
        </w:trPr>
        <w:tc>
          <w:tcPr>
            <w:tcW w:w="6731" w:type="dxa"/>
          </w:tcPr>
          <w:p w14:paraId="3513E509" w14:textId="77777777" w:rsidR="00A7020A" w:rsidRPr="006826F1" w:rsidRDefault="00A7020A" w:rsidP="006826F1">
            <w:pPr>
              <w:spacing w:line="36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05" w:type="dxa"/>
          </w:tcPr>
          <w:p w14:paraId="57464EFA" w14:textId="77777777" w:rsidR="00A7020A" w:rsidRPr="006826F1" w:rsidRDefault="00A7020A" w:rsidP="006826F1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9" w:type="dxa"/>
          </w:tcPr>
          <w:p w14:paraId="3F50BC50" w14:textId="77777777" w:rsidR="00A7020A" w:rsidRPr="006826F1" w:rsidRDefault="00A7020A" w:rsidP="006826F1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05" w:type="dxa"/>
          </w:tcPr>
          <w:p w14:paraId="17552DB2" w14:textId="77777777" w:rsidR="00A7020A" w:rsidRPr="006826F1" w:rsidRDefault="00A7020A" w:rsidP="006826F1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5588C" w:rsidRPr="00E97C60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75436ABB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D5588C" w:rsidRPr="00C93BC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269" w:type="dxa"/>
          </w:tcPr>
          <w:p w14:paraId="20B9E36D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77D5A2B9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22,672</w:t>
            </w:r>
          </w:p>
        </w:tc>
      </w:tr>
      <w:tr w:rsidR="00D5588C" w:rsidRPr="00E97C60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D5588C" w:rsidRPr="00C93BC1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5588C" w:rsidRPr="00E97C60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47B11312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6,240</w:t>
            </w:r>
          </w:p>
        </w:tc>
        <w:tc>
          <w:tcPr>
            <w:tcW w:w="269" w:type="dxa"/>
          </w:tcPr>
          <w:p w14:paraId="631CC1BD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32382EF2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5,912</w:t>
            </w:r>
          </w:p>
        </w:tc>
      </w:tr>
      <w:tr w:rsidR="00D5588C" w:rsidRPr="00E97C60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06C8D10D" w:rsidR="00D5588C" w:rsidRPr="00E97C60" w:rsidRDefault="00D5588C" w:rsidP="00D5588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E3672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05" w:type="dxa"/>
          </w:tcPr>
          <w:p w14:paraId="1ED373E5" w14:textId="293C881C" w:rsidR="00D5588C" w:rsidRPr="00C93BC1" w:rsidRDefault="00C93BC1" w:rsidP="00C9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269" w:type="dxa"/>
          </w:tcPr>
          <w:p w14:paraId="3111EDD6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7BF1F7DE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7,400</w:t>
            </w:r>
          </w:p>
        </w:tc>
      </w:tr>
      <w:tr w:rsidR="00D5588C" w:rsidRPr="00E97C60" w14:paraId="4DDC24F2" w14:textId="77777777" w:rsidTr="00D518CC">
        <w:trPr>
          <w:trHeight w:val="252"/>
        </w:trPr>
        <w:tc>
          <w:tcPr>
            <w:tcW w:w="6731" w:type="dxa"/>
          </w:tcPr>
          <w:p w14:paraId="2B4B50F8" w14:textId="5B46DDFF" w:rsidR="00D5588C" w:rsidRPr="00E97C60" w:rsidRDefault="00D5588C" w:rsidP="00D5588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</w:tcPr>
          <w:p w14:paraId="036DF584" w14:textId="0AB4A9D2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7,582</w:t>
            </w:r>
          </w:p>
        </w:tc>
        <w:tc>
          <w:tcPr>
            <w:tcW w:w="269" w:type="dxa"/>
          </w:tcPr>
          <w:p w14:paraId="2C707E01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29EB6EA" w14:textId="1314666E" w:rsidR="00D5588C" w:rsidRPr="003E7B1A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</w:tr>
      <w:tr w:rsidR="00D5588C" w:rsidRPr="00E97C60" w14:paraId="5B6F9BD5" w14:textId="77777777" w:rsidTr="008C4B84">
        <w:trPr>
          <w:trHeight w:val="252"/>
        </w:trPr>
        <w:tc>
          <w:tcPr>
            <w:tcW w:w="6731" w:type="dxa"/>
          </w:tcPr>
          <w:p w14:paraId="19C5988B" w14:textId="77777777" w:rsidR="00D5588C" w:rsidRPr="00E97C60" w:rsidRDefault="00D5588C" w:rsidP="00D5588C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6C2F81D3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269" w:type="dxa"/>
          </w:tcPr>
          <w:p w14:paraId="75594A0A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6F7C526A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557</w:t>
            </w:r>
          </w:p>
        </w:tc>
      </w:tr>
      <w:tr w:rsidR="00D5588C" w:rsidRPr="00E97C60" w14:paraId="566775D9" w14:textId="77777777" w:rsidTr="008C4B84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D5588C" w:rsidRPr="00E97C60" w:rsidRDefault="00D5588C" w:rsidP="00D5588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4F44C170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18,697</w:t>
            </w:r>
          </w:p>
        </w:tc>
        <w:tc>
          <w:tcPr>
            <w:tcW w:w="269" w:type="dxa"/>
          </w:tcPr>
          <w:p w14:paraId="648C4BC9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3CDCF95A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36,589</w:t>
            </w:r>
          </w:p>
        </w:tc>
      </w:tr>
      <w:tr w:rsidR="00D5588C" w:rsidRPr="00E97C60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02114D1B" w:rsidR="00D5588C" w:rsidRPr="00C93BC1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(59</w:t>
            </w:r>
            <w:r w:rsidR="00C93BC1" w:rsidRPr="00C93BC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0E895270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(552)</w:t>
            </w:r>
          </w:p>
        </w:tc>
      </w:tr>
      <w:tr w:rsidR="00D5588C" w:rsidRPr="00E97C60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30B3CC59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 w:rsidR="00D5588C" w:rsidRPr="00C93BC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269" w:type="dxa"/>
          </w:tcPr>
          <w:p w14:paraId="30ED494C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51E24485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36,037</w:t>
            </w:r>
          </w:p>
        </w:tc>
      </w:tr>
      <w:tr w:rsidR="00D5588C" w:rsidRPr="00E97C60" w14:paraId="633E44AA" w14:textId="77777777" w:rsidTr="00D047A8">
        <w:trPr>
          <w:trHeight w:val="51"/>
        </w:trPr>
        <w:tc>
          <w:tcPr>
            <w:tcW w:w="6731" w:type="dxa"/>
          </w:tcPr>
          <w:p w14:paraId="7AC76AB7" w14:textId="77777777" w:rsidR="00D5588C" w:rsidRPr="006826F1" w:rsidRDefault="00D5588C" w:rsidP="006826F1">
            <w:pPr>
              <w:spacing w:line="36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05" w:type="dxa"/>
          </w:tcPr>
          <w:p w14:paraId="4F55DFC5" w14:textId="77777777" w:rsidR="00D5588C" w:rsidRPr="006826F1" w:rsidRDefault="00D5588C" w:rsidP="006826F1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9" w:type="dxa"/>
          </w:tcPr>
          <w:p w14:paraId="2C767AFC" w14:textId="77777777" w:rsidR="00D5588C" w:rsidRPr="006826F1" w:rsidRDefault="00D5588C" w:rsidP="006826F1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05" w:type="dxa"/>
          </w:tcPr>
          <w:p w14:paraId="5858D708" w14:textId="77777777" w:rsidR="00D5588C" w:rsidRPr="006826F1" w:rsidRDefault="00D5588C" w:rsidP="006826F1">
            <w:pPr>
              <w:tabs>
                <w:tab w:val="left" w:pos="1026"/>
              </w:tabs>
              <w:spacing w:line="360" w:lineRule="auto"/>
              <w:ind w:right="72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5588C" w:rsidRPr="00E97C60" w14:paraId="5B369FE8" w14:textId="77777777" w:rsidTr="00C91E09">
        <w:trPr>
          <w:trHeight w:val="252"/>
        </w:trPr>
        <w:tc>
          <w:tcPr>
            <w:tcW w:w="6731" w:type="dxa"/>
          </w:tcPr>
          <w:p w14:paraId="46C1FE37" w14:textId="22BA3E66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321DBBA5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3BC1"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5CEDA943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670276A4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(19)</w:t>
            </w:r>
          </w:p>
        </w:tc>
      </w:tr>
    </w:tbl>
    <w:p w14:paraId="3CB16C39" w14:textId="77777777" w:rsidR="006826F1" w:rsidRDefault="006826F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241B10A" w14:textId="77777777" w:rsidR="009546BD" w:rsidRDefault="00954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701D64" w14:textId="56C4AD85" w:rsidR="000E5B07" w:rsidRPr="00E97C60" w:rsidRDefault="00BD1C3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6F5D77D1" w:rsidR="00DC59F7" w:rsidRPr="00E97C60" w:rsidRDefault="0090713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5588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5588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D5588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480DE2BD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5588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5588C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7A11B1C0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3BC1">
              <w:rPr>
                <w:rFonts w:ascii="Angsana New" w:hAnsi="Angsana New"/>
                <w:sz w:val="26"/>
                <w:szCs w:val="26"/>
              </w:rPr>
              <w:t>11,48</w:t>
            </w:r>
            <w:r w:rsidR="007E105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4F16274E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FEECBE1" w14:textId="11B48EFD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3,015</w:t>
            </w:r>
          </w:p>
        </w:tc>
      </w:tr>
      <w:tr w:rsidR="00D5588C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711AE7BD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3BC1">
              <w:rPr>
                <w:rFonts w:ascii="Angsana New" w:hAnsi="Angsana New"/>
                <w:sz w:val="26"/>
                <w:szCs w:val="26"/>
              </w:rPr>
              <w:t>765</w:t>
            </w:r>
          </w:p>
        </w:tc>
        <w:tc>
          <w:tcPr>
            <w:tcW w:w="269" w:type="dxa"/>
          </w:tcPr>
          <w:p w14:paraId="099A3C3F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D05EC50" w14:textId="28E1468C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785</w:t>
            </w:r>
          </w:p>
        </w:tc>
      </w:tr>
      <w:tr w:rsidR="00D5588C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7F41B666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3BC1">
              <w:rPr>
                <w:rFonts w:ascii="Angsana New" w:hAnsi="Angsana New"/>
                <w:sz w:val="26"/>
                <w:szCs w:val="26"/>
              </w:rPr>
              <w:t>5,814</w:t>
            </w:r>
          </w:p>
        </w:tc>
        <w:tc>
          <w:tcPr>
            <w:tcW w:w="269" w:type="dxa"/>
          </w:tcPr>
          <w:p w14:paraId="221587B3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2F03AA28" w14:textId="1DABB365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5,399</w:t>
            </w:r>
          </w:p>
        </w:tc>
      </w:tr>
      <w:tr w:rsidR="00D5588C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6162D015" w:rsidR="00D5588C" w:rsidRPr="00C93BC1" w:rsidRDefault="00C93BC1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3BC1">
              <w:rPr>
                <w:rFonts w:ascii="Angsana New" w:hAnsi="Angsana New"/>
                <w:sz w:val="26"/>
                <w:szCs w:val="26"/>
              </w:rPr>
              <w:t>9,051</w:t>
            </w:r>
          </w:p>
        </w:tc>
        <w:tc>
          <w:tcPr>
            <w:tcW w:w="269" w:type="dxa"/>
          </w:tcPr>
          <w:p w14:paraId="7F1DC869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9E61A7" w14:textId="32ED40A8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9,042</w:t>
            </w:r>
          </w:p>
        </w:tc>
      </w:tr>
      <w:tr w:rsidR="00D5588C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66460F3E" w:rsidR="00D5588C" w:rsidRPr="00C93BC1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3BC1">
              <w:rPr>
                <w:rFonts w:ascii="Angsana New" w:hAnsi="Angsana New"/>
                <w:sz w:val="26"/>
                <w:szCs w:val="26"/>
              </w:rPr>
              <w:t>16</w:t>
            </w:r>
            <w:r w:rsidR="00C93BC1" w:rsidRPr="00C93BC1">
              <w:rPr>
                <w:rFonts w:ascii="Angsana New" w:hAnsi="Angsana New"/>
                <w:sz w:val="26"/>
                <w:szCs w:val="26"/>
              </w:rPr>
              <w:t>,076</w:t>
            </w:r>
          </w:p>
        </w:tc>
        <w:tc>
          <w:tcPr>
            <w:tcW w:w="269" w:type="dxa"/>
          </w:tcPr>
          <w:p w14:paraId="74521146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B6DA624" w14:textId="7D8157AF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16,458</w:t>
            </w:r>
          </w:p>
        </w:tc>
      </w:tr>
      <w:tr w:rsidR="00D5588C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7CE600BC" w:rsidR="00D5588C" w:rsidRPr="007E105C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105C">
              <w:rPr>
                <w:rFonts w:ascii="Angsana New" w:hAnsi="Angsana New"/>
                <w:sz w:val="26"/>
                <w:szCs w:val="26"/>
              </w:rPr>
              <w:t>4</w:t>
            </w:r>
            <w:r w:rsidR="007E105C" w:rsidRPr="007E105C">
              <w:rPr>
                <w:rFonts w:ascii="Angsana New" w:hAnsi="Angsana New"/>
                <w:sz w:val="26"/>
                <w:szCs w:val="26"/>
              </w:rPr>
              <w:t>3</w:t>
            </w:r>
            <w:r w:rsidRPr="007E105C">
              <w:rPr>
                <w:rFonts w:ascii="Angsana New" w:hAnsi="Angsana New"/>
                <w:sz w:val="26"/>
                <w:szCs w:val="26"/>
              </w:rPr>
              <w:t>,</w:t>
            </w:r>
            <w:r w:rsidR="007E105C" w:rsidRPr="007E105C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269" w:type="dxa"/>
          </w:tcPr>
          <w:p w14:paraId="5F5DA104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F70DF7" w14:textId="3DCACF78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34,699</w:t>
            </w:r>
          </w:p>
        </w:tc>
      </w:tr>
      <w:tr w:rsidR="00D5588C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3D62188F" w:rsidR="00D5588C" w:rsidRPr="007E105C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105C">
              <w:rPr>
                <w:rFonts w:ascii="Angsana New" w:hAnsi="Angsana New"/>
                <w:sz w:val="26"/>
                <w:szCs w:val="26"/>
              </w:rPr>
              <w:t>(1,</w:t>
            </w:r>
            <w:r w:rsidR="007E105C" w:rsidRPr="007E105C">
              <w:rPr>
                <w:rFonts w:ascii="Angsana New" w:hAnsi="Angsana New"/>
                <w:sz w:val="26"/>
                <w:szCs w:val="26"/>
              </w:rPr>
              <w:t>940</w:t>
            </w:r>
            <w:r w:rsidRPr="007E10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798FD64" w14:textId="379CCBE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(1,230)</w:t>
            </w:r>
          </w:p>
        </w:tc>
      </w:tr>
      <w:tr w:rsidR="00D5588C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2F33DF7E" w:rsidR="00D5588C" w:rsidRPr="007E105C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105C">
              <w:rPr>
                <w:rFonts w:ascii="Angsana New" w:hAnsi="Angsana New"/>
                <w:sz w:val="26"/>
                <w:szCs w:val="26"/>
              </w:rPr>
              <w:t>4</w:t>
            </w:r>
            <w:r w:rsidR="00C93BC1" w:rsidRPr="007E105C">
              <w:rPr>
                <w:rFonts w:ascii="Angsana New" w:hAnsi="Angsana New"/>
                <w:sz w:val="26"/>
                <w:szCs w:val="26"/>
              </w:rPr>
              <w:t>1</w:t>
            </w:r>
            <w:r w:rsidRPr="007E105C">
              <w:rPr>
                <w:rFonts w:ascii="Angsana New" w:hAnsi="Angsana New"/>
                <w:sz w:val="26"/>
                <w:szCs w:val="26"/>
              </w:rPr>
              <w:t>,</w:t>
            </w:r>
            <w:r w:rsidR="00C93BC1" w:rsidRPr="007E105C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69" w:type="dxa"/>
          </w:tcPr>
          <w:p w14:paraId="137034F9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CE011" w14:textId="693494D3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33,469</w:t>
            </w:r>
          </w:p>
        </w:tc>
      </w:tr>
      <w:tr w:rsidR="00D5588C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D5588C" w:rsidRPr="00D5588C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9" w:type="dxa"/>
          </w:tcPr>
          <w:p w14:paraId="56367C13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342C018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588C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79834C89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722C1C32" w:rsidR="00D5588C" w:rsidRPr="00D5588C" w:rsidRDefault="007E105C" w:rsidP="007E1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E105C">
              <w:rPr>
                <w:rFonts w:ascii="Angsana New" w:hAnsi="Angsana New"/>
                <w:sz w:val="26"/>
                <w:szCs w:val="26"/>
              </w:rPr>
              <w:t>710</w:t>
            </w:r>
          </w:p>
        </w:tc>
        <w:tc>
          <w:tcPr>
            <w:tcW w:w="269" w:type="dxa"/>
          </w:tcPr>
          <w:p w14:paraId="261216D5" w14:textId="77777777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F02A387" w14:textId="70F32245" w:rsidR="00D5588C" w:rsidRPr="00E97C60" w:rsidRDefault="00D5588C" w:rsidP="00D55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(1,003)</w:t>
            </w:r>
          </w:p>
        </w:tc>
      </w:tr>
    </w:tbl>
    <w:p w14:paraId="5F22736D" w14:textId="7DC6A8C2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69C767B" w14:textId="71A949AF" w:rsidR="00554A76" w:rsidRDefault="007A7067" w:rsidP="00554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</w:t>
      </w:r>
      <w:r w:rsidR="00554A76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54A76">
        <w:rPr>
          <w:rFonts w:ascii="Angsana New" w:hAnsi="Angsana New"/>
          <w:b/>
          <w:bCs/>
          <w:sz w:val="26"/>
          <w:szCs w:val="26"/>
          <w:cs/>
        </w:rPr>
        <w:tab/>
      </w:r>
      <w:r w:rsidR="00554A76">
        <w:rPr>
          <w:rFonts w:ascii="Angsana New" w:hAnsi="Angsana New" w:hint="cs"/>
          <w:b/>
          <w:bCs/>
          <w:sz w:val="26"/>
          <w:szCs w:val="26"/>
          <w:cs/>
        </w:rPr>
        <w:t xml:space="preserve">เงินลงทุนในบริษัทร่วม </w:t>
      </w:r>
    </w:p>
    <w:p w14:paraId="39CB1788" w14:textId="77777777" w:rsidR="00554A76" w:rsidRPr="005E3031" w:rsidRDefault="00554A76" w:rsidP="00554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pPr w:leftFromText="180" w:rightFromText="180" w:vertAnchor="text" w:tblpX="-11" w:tblpY="1"/>
        <w:tblOverlap w:val="never"/>
        <w:tblW w:w="9724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1890"/>
        <w:gridCol w:w="108"/>
        <w:gridCol w:w="1764"/>
        <w:gridCol w:w="108"/>
        <w:gridCol w:w="796"/>
        <w:gridCol w:w="106"/>
        <w:gridCol w:w="792"/>
        <w:gridCol w:w="108"/>
        <w:gridCol w:w="796"/>
        <w:gridCol w:w="106"/>
        <w:gridCol w:w="810"/>
        <w:gridCol w:w="110"/>
        <w:gridCol w:w="1044"/>
        <w:gridCol w:w="106"/>
        <w:gridCol w:w="1080"/>
      </w:tblGrid>
      <w:tr w:rsidR="00554A76" w:rsidRPr="00414551" w14:paraId="0779BA66" w14:textId="77777777" w:rsidTr="009546BD">
        <w:trPr>
          <w:cantSplit/>
          <w:tblHeader/>
        </w:trPr>
        <w:tc>
          <w:tcPr>
            <w:tcW w:w="1890" w:type="dxa"/>
          </w:tcPr>
          <w:p w14:paraId="0736EE90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16AC38E" w14:textId="77777777" w:rsidR="00554A76" w:rsidRPr="009546BD" w:rsidRDefault="00554A76" w:rsidP="008444F3">
            <w:pPr>
              <w:tabs>
                <w:tab w:val="clear" w:pos="907"/>
                <w:tab w:val="decimal" w:pos="8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57DD1618" w14:textId="77777777" w:rsidR="00554A76" w:rsidRPr="009546BD" w:rsidRDefault="00554A76" w:rsidP="008444F3">
            <w:pPr>
              <w:tabs>
                <w:tab w:val="clear" w:pos="907"/>
                <w:tab w:val="decimal" w:pos="8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7A58C0E" w14:textId="77777777" w:rsidR="00554A76" w:rsidRPr="009546BD" w:rsidRDefault="00554A76" w:rsidP="008444F3">
            <w:pPr>
              <w:tabs>
                <w:tab w:val="clear" w:pos="907"/>
                <w:tab w:val="decimal" w:pos="8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tcBorders>
              <w:top w:val="nil"/>
              <w:bottom w:val="nil"/>
            </w:tcBorders>
          </w:tcPr>
          <w:p w14:paraId="04FAE02A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7764E07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tcBorders>
              <w:top w:val="nil"/>
              <w:bottom w:val="nil"/>
            </w:tcBorders>
          </w:tcPr>
          <w:p w14:paraId="009C20D0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00A37CDF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nil"/>
              <w:bottom w:val="nil"/>
            </w:tcBorders>
          </w:tcPr>
          <w:p w14:paraId="1AFA180F" w14:textId="0CC061AF" w:rsidR="00554A76" w:rsidRPr="009546BD" w:rsidRDefault="00554A76" w:rsidP="008444F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มูลค่าเงินลงทุน</w:t>
            </w:r>
            <w:r w:rsidR="0096699A" w:rsidRPr="009546BD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89222B" w:rsidRPr="00414551" w14:paraId="565E4952" w14:textId="77777777" w:rsidTr="009546BD"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3F0960F" w14:textId="77777777" w:rsidR="00554A76" w:rsidRPr="009546BD" w:rsidRDefault="00554A76" w:rsidP="008444F3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bottom w:val="nil"/>
            </w:tcBorders>
          </w:tcPr>
          <w:p w14:paraId="1FB9AC15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310B6FB5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EC93092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tcBorders>
              <w:top w:val="nil"/>
              <w:bottom w:val="single" w:sz="4" w:space="0" w:color="auto"/>
            </w:tcBorders>
          </w:tcPr>
          <w:p w14:paraId="27592543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1F7351D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tcBorders>
              <w:top w:val="nil"/>
              <w:bottom w:val="single" w:sz="4" w:space="0" w:color="auto"/>
            </w:tcBorders>
          </w:tcPr>
          <w:p w14:paraId="23BD4EBC" w14:textId="77777777" w:rsidR="00554A76" w:rsidRPr="009546BD" w:rsidRDefault="00554A76" w:rsidP="008444F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30825ACA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nil"/>
              <w:bottom w:val="single" w:sz="4" w:space="0" w:color="auto"/>
            </w:tcBorders>
          </w:tcPr>
          <w:p w14:paraId="13E1BEB8" w14:textId="77777777" w:rsidR="00554A76" w:rsidRPr="009546BD" w:rsidRDefault="00554A76" w:rsidP="008444F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</w:tr>
      <w:tr w:rsidR="0089222B" w:rsidRPr="00414551" w14:paraId="271A5F61" w14:textId="77777777" w:rsidTr="009546BD">
        <w:trPr>
          <w:cantSplit/>
        </w:trPr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0D38DDC1" w14:textId="77777777" w:rsidR="007827C5" w:rsidRPr="009546BD" w:rsidRDefault="007827C5" w:rsidP="007827C5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99FFFBE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</w:tcPr>
          <w:p w14:paraId="6A22F290" w14:textId="7DADC660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9C076A5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</w:tcPr>
          <w:p w14:paraId="2011C448" w14:textId="77777777" w:rsid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  <w:p w14:paraId="47948D34" w14:textId="1277FC2B" w:rsidR="007827C5" w:rsidRP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8F9E7FF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14" w:right="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14:paraId="1645EEE4" w14:textId="1390A08E" w:rsidR="007827C5" w:rsidRP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546B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3EA5EB9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</w:tcPr>
          <w:p w14:paraId="38CC6CFF" w14:textId="77777777" w:rsid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  <w:p w14:paraId="21409409" w14:textId="7888F282" w:rsidR="007827C5" w:rsidRP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57BD2EB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A575D4F" w14:textId="321B9684" w:rsidR="007827C5" w:rsidRP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546B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44A374AB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302ECB3B" w14:textId="77777777" w:rsid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  <w:p w14:paraId="4DBF9D36" w14:textId="2A0C2D33" w:rsidR="007827C5" w:rsidRP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AFEF955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881F97" w14:textId="77777777" w:rsid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  <w:p w14:paraId="32B00E1E" w14:textId="7C2F0963" w:rsidR="007827C5" w:rsidRP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9546BD" w:rsidRPr="00414551" w14:paraId="011A2383" w14:textId="77777777" w:rsidTr="009546BD">
        <w:trPr>
          <w:cantSplit/>
        </w:trPr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21F4033C" w14:textId="77777777" w:rsidR="009546BD" w:rsidRPr="009546BD" w:rsidRDefault="009546BD" w:rsidP="007827C5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92CE173" w14:textId="77777777" w:rsidR="009546BD" w:rsidRPr="009546BD" w:rsidRDefault="009546BD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39D1CBA6" w14:textId="77777777" w:rsidR="009546BD" w:rsidRPr="009546BD" w:rsidRDefault="009546BD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407E7519" w14:textId="77777777" w:rsidR="009546BD" w:rsidRPr="009546BD" w:rsidRDefault="009546BD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4E5F1919" w14:textId="77777777" w:rsidR="009546BD" w:rsidRPr="009546BD" w:rsidRDefault="009546BD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152A5D4" w14:textId="77777777" w:rsidR="009546BD" w:rsidRPr="009546BD" w:rsidRDefault="009546BD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14" w:right="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4AB09660" w14:textId="77777777" w:rsidR="009546BD" w:rsidRPr="009546BD" w:rsidRDefault="009546BD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7385AAFA" w14:textId="77777777" w:rsidR="009546BD" w:rsidRPr="009546BD" w:rsidRDefault="009546BD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69FD2B4F" w14:textId="77777777" w:rsidR="009546BD" w:rsidRPr="009546BD" w:rsidRDefault="009546BD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0736485" w14:textId="77777777" w:rsidR="009546BD" w:rsidRPr="009546BD" w:rsidRDefault="009546BD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E40E98" w14:textId="77777777" w:rsidR="009546BD" w:rsidRPr="009546BD" w:rsidRDefault="009546BD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2910B39D" w14:textId="77777777" w:rsidR="009546BD" w:rsidRPr="009546BD" w:rsidRDefault="009546BD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0C75213" w14:textId="77777777" w:rsidR="009546BD" w:rsidRPr="009546BD" w:rsidRDefault="009546BD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9A453AD" w14:textId="77777777" w:rsidR="009546BD" w:rsidRPr="009546BD" w:rsidRDefault="009546BD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2B1D91" w14:textId="77777777" w:rsidR="009546BD" w:rsidRPr="009546BD" w:rsidRDefault="009546BD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7C5" w:rsidRPr="00414551" w14:paraId="6D87DC93" w14:textId="77777777" w:rsidTr="009546BD"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548FD447" w14:textId="4EF6FA2E" w:rsidR="007827C5" w:rsidRPr="009546BD" w:rsidRDefault="007827C5" w:rsidP="009546BD">
            <w:pPr>
              <w:tabs>
                <w:tab w:val="clear" w:pos="227"/>
                <w:tab w:val="clear" w:pos="2807"/>
                <w:tab w:val="left" w:pos="90"/>
                <w:tab w:val="left" w:pos="2898"/>
              </w:tabs>
              <w:ind w:right="-8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  <w:cs/>
              </w:rPr>
              <w:t>บริ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ษัท</w:t>
            </w:r>
            <w:r w:rsidRPr="009546B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546BD">
              <w:rPr>
                <w:rFonts w:ascii="Angsana New" w:hAnsi="Angsana New"/>
                <w:sz w:val="24"/>
                <w:szCs w:val="24"/>
                <w:cs/>
              </w:rPr>
              <w:t>โฮมเมด (ไทย) จำกัด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CCF80E2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4" w:type="dxa"/>
            <w:tcBorders>
              <w:top w:val="nil"/>
              <w:bottom w:val="nil"/>
            </w:tcBorders>
          </w:tcPr>
          <w:p w14:paraId="2F9036D1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 w:hint="cs"/>
                <w:sz w:val="24"/>
                <w:szCs w:val="24"/>
                <w:cs/>
              </w:rPr>
              <w:t>ก่อสร้างอาคารที่พักอาศัย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4A93CC2A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230C31BD" w14:textId="3B1FCCC3" w:rsidR="007827C5" w:rsidRP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>2</w:t>
            </w:r>
            <w:r w:rsidRPr="009546BD">
              <w:rPr>
                <w:rFonts w:ascii="Angsana New" w:hAnsi="Angsana New" w:hint="cs"/>
                <w:sz w:val="24"/>
                <w:szCs w:val="24"/>
              </w:rPr>
              <w:t>,000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5DCE845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26C752EB" w14:textId="639E6448" w:rsidR="007827C5" w:rsidRP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>2</w:t>
            </w:r>
            <w:r w:rsidRPr="009546BD">
              <w:rPr>
                <w:rFonts w:ascii="Angsana New" w:hAnsi="Angsana New" w:hint="cs"/>
                <w:sz w:val="24"/>
                <w:szCs w:val="24"/>
              </w:rPr>
              <w:t>,000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47C4CF85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14:paraId="645A0C76" w14:textId="7EEDBA47" w:rsidR="007827C5" w:rsidRP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546BD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D9D0154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B48D406" w14:textId="0AB60CAE" w:rsidR="007827C5" w:rsidRPr="009546BD" w:rsidRDefault="007827C5" w:rsidP="007827C5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546BD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9546B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73FAC238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bottom w:val="double" w:sz="4" w:space="0" w:color="auto"/>
            </w:tcBorders>
            <w:vAlign w:val="bottom"/>
          </w:tcPr>
          <w:p w14:paraId="75F9C897" w14:textId="76A203D2" w:rsidR="007827C5" w:rsidRPr="009546BD" w:rsidRDefault="0096699A" w:rsidP="009546BD">
            <w:pPr>
              <w:pStyle w:val="BodyText3"/>
              <w:tabs>
                <w:tab w:val="left" w:pos="227"/>
                <w:tab w:val="left" w:pos="454"/>
                <w:tab w:val="left" w:pos="540"/>
                <w:tab w:val="left" w:pos="56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A913894" w14:textId="77777777" w:rsidR="007827C5" w:rsidRPr="009546BD" w:rsidRDefault="007827C5" w:rsidP="00782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03432A7" w14:textId="0830AAD1" w:rsidR="007827C5" w:rsidRPr="009546BD" w:rsidRDefault="009546BD" w:rsidP="007827C5">
            <w:pPr>
              <w:pStyle w:val="BodyText3"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46BD">
              <w:rPr>
                <w:rFonts w:ascii="Angsana New" w:hAnsi="Angsana New"/>
                <w:sz w:val="24"/>
                <w:szCs w:val="24"/>
              </w:rPr>
              <w:t>188</w:t>
            </w:r>
          </w:p>
        </w:tc>
      </w:tr>
    </w:tbl>
    <w:p w14:paraId="10B9B844" w14:textId="77777777" w:rsidR="00554A76" w:rsidRDefault="00554A76" w:rsidP="00554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FDEC851" w14:textId="5E4CC775" w:rsidR="00554A76" w:rsidRPr="009546BD" w:rsidRDefault="00554A76" w:rsidP="00554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1595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595C">
        <w:rPr>
          <w:rFonts w:ascii="Angsana New" w:hAnsi="Angsana New"/>
          <w:sz w:val="26"/>
          <w:szCs w:val="26"/>
        </w:rPr>
        <w:t xml:space="preserve">19 </w:t>
      </w:r>
      <w:r w:rsidRPr="00F1595C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1595C">
        <w:rPr>
          <w:rFonts w:ascii="Angsana New" w:hAnsi="Angsana New"/>
          <w:sz w:val="26"/>
          <w:szCs w:val="26"/>
        </w:rPr>
        <w:t xml:space="preserve">2568 </w:t>
      </w:r>
      <w:r w:rsidRPr="00F1595C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บริษัทได้ทำสัญญาซื้อหุ้นกับผู้ถือหุ้นของบริษัท โฮมเมด </w:t>
      </w:r>
      <w:r w:rsidRPr="00F1595C">
        <w:rPr>
          <w:rFonts w:ascii="Angsana New" w:hAnsi="Angsana New"/>
          <w:sz w:val="26"/>
          <w:szCs w:val="26"/>
        </w:rPr>
        <w:t>(</w:t>
      </w:r>
      <w:r w:rsidRPr="00F1595C">
        <w:rPr>
          <w:rFonts w:ascii="Angsana New" w:hAnsi="Angsana New" w:hint="cs"/>
          <w:sz w:val="26"/>
          <w:szCs w:val="26"/>
          <w:cs/>
        </w:rPr>
        <w:t>ไทย</w:t>
      </w:r>
      <w:r w:rsidRPr="00F1595C">
        <w:rPr>
          <w:rFonts w:ascii="Angsana New" w:hAnsi="Angsana New"/>
          <w:sz w:val="26"/>
          <w:szCs w:val="26"/>
        </w:rPr>
        <w:t xml:space="preserve">) </w:t>
      </w:r>
      <w:r w:rsidRPr="00F1595C">
        <w:rPr>
          <w:rFonts w:ascii="Angsana New" w:hAnsi="Angsana New" w:hint="cs"/>
          <w:sz w:val="26"/>
          <w:szCs w:val="26"/>
          <w:cs/>
        </w:rPr>
        <w:t xml:space="preserve">จำกัด </w:t>
      </w:r>
      <w:r w:rsidRPr="00F1595C">
        <w:rPr>
          <w:rFonts w:ascii="Angsana New" w:hAnsi="Angsana New"/>
          <w:sz w:val="26"/>
          <w:szCs w:val="26"/>
        </w:rPr>
        <w:t>(</w:t>
      </w:r>
      <w:r w:rsidRPr="00F1595C">
        <w:rPr>
          <w:rFonts w:ascii="Angsana New" w:hAnsi="Angsana New" w:hint="cs"/>
          <w:sz w:val="26"/>
          <w:szCs w:val="26"/>
          <w:cs/>
        </w:rPr>
        <w:t>ซึ่งมีวัตถุประสงค์ที่จะทำธุรกิจเกี่ยวกับการรับเหมาก่อสร้างบ้าน</w:t>
      </w:r>
      <w:r w:rsidRPr="00F1595C">
        <w:rPr>
          <w:rFonts w:ascii="Angsana New" w:hAnsi="Angsana New"/>
          <w:sz w:val="26"/>
          <w:szCs w:val="26"/>
        </w:rPr>
        <w:t xml:space="preserve">) </w:t>
      </w:r>
      <w:r w:rsidRPr="00F1595C">
        <w:rPr>
          <w:rFonts w:ascii="Angsana New" w:hAnsi="Angsana New" w:hint="cs"/>
          <w:sz w:val="26"/>
          <w:szCs w:val="26"/>
          <w:cs/>
        </w:rPr>
        <w:t>เพื่อซื้อหุ้นของบริษัทดังกล่าวจำนวนร้อยละ</w:t>
      </w:r>
      <w:r w:rsidRPr="00F1595C">
        <w:rPr>
          <w:rFonts w:ascii="Angsana New" w:hAnsi="Angsana New"/>
          <w:sz w:val="26"/>
          <w:szCs w:val="26"/>
        </w:rPr>
        <w:t xml:space="preserve"> 15</w:t>
      </w:r>
      <w:r w:rsidRPr="00F1595C">
        <w:rPr>
          <w:rFonts w:ascii="Angsana New" w:hAnsi="Angsana New" w:hint="cs"/>
          <w:sz w:val="26"/>
          <w:szCs w:val="26"/>
          <w:cs/>
        </w:rPr>
        <w:t xml:space="preserve"> ของจำนวนหุ้นทั้งหมดของบริษัทดังกล่าว คิดเป็นจำนวนเงิน</w:t>
      </w:r>
      <w:r w:rsidRPr="00F1595C">
        <w:rPr>
          <w:rFonts w:ascii="Angsana New" w:hAnsi="Angsana New"/>
          <w:sz w:val="26"/>
          <w:szCs w:val="26"/>
        </w:rPr>
        <w:t xml:space="preserve"> 0.8      </w:t>
      </w:r>
      <w:r w:rsidRPr="009546BD">
        <w:rPr>
          <w:rFonts w:ascii="Angsana New" w:hAnsi="Angsana New" w:hint="cs"/>
          <w:sz w:val="26"/>
          <w:szCs w:val="26"/>
          <w:cs/>
        </w:rPr>
        <w:t xml:space="preserve">ล้านบาท เมื่อวันที่ </w:t>
      </w:r>
      <w:r w:rsidRPr="009546BD">
        <w:rPr>
          <w:rFonts w:ascii="Angsana New" w:hAnsi="Angsana New"/>
          <w:sz w:val="26"/>
          <w:szCs w:val="26"/>
        </w:rPr>
        <w:t xml:space="preserve">6 </w:t>
      </w:r>
      <w:r w:rsidRPr="009546BD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9546BD">
        <w:rPr>
          <w:rFonts w:ascii="Angsana New" w:hAnsi="Angsana New"/>
          <w:sz w:val="26"/>
          <w:szCs w:val="26"/>
        </w:rPr>
        <w:t>2568</w:t>
      </w:r>
      <w:r w:rsidRPr="009546BD">
        <w:rPr>
          <w:rFonts w:ascii="Angsana New" w:hAnsi="Angsana New" w:hint="cs"/>
          <w:sz w:val="26"/>
          <w:szCs w:val="26"/>
          <w:cs/>
        </w:rPr>
        <w:t xml:space="preserve"> บริษัทได้ชำระค่าหุ้นบางส่วนเป็นจำนวนเงิน </w:t>
      </w:r>
      <w:r w:rsidRPr="009546BD">
        <w:rPr>
          <w:rFonts w:ascii="Angsana New" w:hAnsi="Angsana New"/>
          <w:sz w:val="26"/>
          <w:szCs w:val="26"/>
        </w:rPr>
        <w:t xml:space="preserve">0.2 </w:t>
      </w:r>
      <w:r w:rsidRPr="009546BD">
        <w:rPr>
          <w:rFonts w:ascii="Angsana New" w:hAnsi="Angsana New" w:hint="cs"/>
          <w:sz w:val="26"/>
          <w:szCs w:val="26"/>
          <w:cs/>
        </w:rPr>
        <w:t>ล้านบาท</w:t>
      </w:r>
      <w:r w:rsidRPr="009546BD">
        <w:rPr>
          <w:rFonts w:ascii="Angsana New" w:hAnsi="Angsana New"/>
          <w:sz w:val="26"/>
          <w:szCs w:val="26"/>
        </w:rPr>
        <w:t xml:space="preserve"> </w:t>
      </w:r>
      <w:r w:rsidR="0096699A" w:rsidRPr="009546BD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AF129A" w:rsidRPr="009546BD">
        <w:rPr>
          <w:rFonts w:ascii="Angsana New" w:hAnsi="Angsana New"/>
          <w:sz w:val="26"/>
          <w:szCs w:val="26"/>
        </w:rPr>
        <w:t xml:space="preserve">31 </w:t>
      </w:r>
      <w:r w:rsidR="0096000B" w:rsidRPr="009546BD">
        <w:rPr>
          <w:rFonts w:ascii="Angsana New" w:hAnsi="Angsana New" w:hint="cs"/>
          <w:sz w:val="26"/>
          <w:szCs w:val="26"/>
          <w:cs/>
        </w:rPr>
        <w:t>มีนาคม</w:t>
      </w:r>
      <w:r w:rsidR="0096699A" w:rsidRPr="009546BD">
        <w:rPr>
          <w:rFonts w:ascii="Angsana New" w:hAnsi="Angsana New" w:hint="cs"/>
          <w:sz w:val="26"/>
          <w:szCs w:val="26"/>
          <w:cs/>
        </w:rPr>
        <w:t xml:space="preserve"> </w:t>
      </w:r>
      <w:r w:rsidR="0096699A" w:rsidRPr="009546BD">
        <w:rPr>
          <w:rFonts w:ascii="Angsana New" w:hAnsi="Angsana New"/>
          <w:sz w:val="26"/>
          <w:szCs w:val="26"/>
        </w:rPr>
        <w:t>256</w:t>
      </w:r>
      <w:r w:rsidR="0096000B" w:rsidRPr="009546BD">
        <w:rPr>
          <w:rFonts w:ascii="Angsana New" w:hAnsi="Angsana New"/>
          <w:sz w:val="26"/>
          <w:szCs w:val="26"/>
        </w:rPr>
        <w:t>9</w:t>
      </w:r>
      <w:r w:rsidR="0096699A" w:rsidRPr="009546BD">
        <w:rPr>
          <w:rFonts w:ascii="Angsana New" w:hAnsi="Angsana New" w:hint="cs"/>
          <w:sz w:val="26"/>
          <w:szCs w:val="26"/>
          <w:cs/>
        </w:rPr>
        <w:t xml:space="preserve"> บริษัทได้ชำระค่าหุ้น</w:t>
      </w:r>
      <w:r w:rsidR="00AC5E65" w:rsidRPr="009546BD">
        <w:rPr>
          <w:rFonts w:ascii="Angsana New" w:hAnsi="Angsana New" w:hint="cs"/>
          <w:sz w:val="26"/>
          <w:szCs w:val="26"/>
          <w:cs/>
        </w:rPr>
        <w:t>บางส่วน</w:t>
      </w:r>
      <w:r w:rsidR="0096699A" w:rsidRPr="009546BD">
        <w:rPr>
          <w:rFonts w:ascii="Angsana New" w:hAnsi="Angsana New" w:hint="cs"/>
          <w:sz w:val="26"/>
          <w:szCs w:val="26"/>
          <w:cs/>
        </w:rPr>
        <w:t xml:space="preserve">เพิ่มเติม เป็นจำนวนเงิน </w:t>
      </w:r>
      <w:r w:rsidR="0096000B" w:rsidRPr="009546BD">
        <w:rPr>
          <w:rFonts w:ascii="Angsana New" w:hAnsi="Angsana New"/>
          <w:sz w:val="26"/>
          <w:szCs w:val="26"/>
        </w:rPr>
        <w:t>0</w:t>
      </w:r>
      <w:r w:rsidR="0096699A" w:rsidRPr="009546BD">
        <w:rPr>
          <w:rFonts w:ascii="Angsana New" w:hAnsi="Angsana New"/>
          <w:sz w:val="26"/>
          <w:szCs w:val="26"/>
        </w:rPr>
        <w:t>.</w:t>
      </w:r>
      <w:r w:rsidR="0096000B" w:rsidRPr="009546BD">
        <w:rPr>
          <w:rFonts w:ascii="Angsana New" w:hAnsi="Angsana New"/>
          <w:sz w:val="26"/>
          <w:szCs w:val="26"/>
        </w:rPr>
        <w:t>1</w:t>
      </w:r>
      <w:r w:rsidR="0096699A" w:rsidRPr="009546BD">
        <w:rPr>
          <w:rFonts w:ascii="Angsana New" w:hAnsi="Angsana New"/>
          <w:sz w:val="26"/>
          <w:szCs w:val="26"/>
        </w:rPr>
        <w:t xml:space="preserve"> </w:t>
      </w:r>
      <w:r w:rsidR="0096699A" w:rsidRPr="009546BD">
        <w:rPr>
          <w:rFonts w:ascii="Angsana New" w:hAnsi="Angsana New" w:hint="cs"/>
          <w:sz w:val="26"/>
          <w:szCs w:val="26"/>
          <w:cs/>
        </w:rPr>
        <w:t xml:space="preserve">ล้านบาท </w:t>
      </w:r>
    </w:p>
    <w:p w14:paraId="58E99416" w14:textId="77777777" w:rsidR="00D45005" w:rsidRPr="009546BD" w:rsidRDefault="00D45005" w:rsidP="00554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1854548" w14:textId="6A27ECAD" w:rsidR="00554A76" w:rsidRPr="007B3D36" w:rsidRDefault="007C5897" w:rsidP="007B3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มีนาคม </w:t>
      </w:r>
      <w:r>
        <w:rPr>
          <w:rFonts w:ascii="Angsana New" w:hAnsi="Angsana New"/>
          <w:sz w:val="26"/>
          <w:szCs w:val="26"/>
        </w:rPr>
        <w:t xml:space="preserve">2569 </w:t>
      </w:r>
      <w:r w:rsidR="002F73F7" w:rsidRPr="009546BD">
        <w:rPr>
          <w:rFonts w:ascii="Angsana New" w:hAnsi="Angsana New" w:hint="cs"/>
          <w:sz w:val="26"/>
          <w:szCs w:val="26"/>
          <w:cs/>
        </w:rPr>
        <w:t>บริษัทร่วมมีขาดทุ</w:t>
      </w:r>
      <w:r w:rsidR="004D5C5F" w:rsidRPr="009546BD">
        <w:rPr>
          <w:rFonts w:ascii="Angsana New" w:hAnsi="Angsana New" w:hint="cs"/>
          <w:sz w:val="26"/>
          <w:szCs w:val="26"/>
          <w:cs/>
        </w:rPr>
        <w:t>น</w:t>
      </w:r>
      <w:r>
        <w:rPr>
          <w:rFonts w:ascii="Angsana New" w:hAnsi="Angsana New" w:hint="cs"/>
          <w:sz w:val="26"/>
          <w:szCs w:val="26"/>
          <w:cs/>
        </w:rPr>
        <w:t>สะสม</w:t>
      </w:r>
      <w:r w:rsidR="002F73F7" w:rsidRPr="009546BD">
        <w:rPr>
          <w:rFonts w:ascii="Angsana New" w:hAnsi="Angsana New" w:hint="cs"/>
          <w:sz w:val="26"/>
          <w:szCs w:val="26"/>
          <w:cs/>
        </w:rPr>
        <w:t>จำนวน</w:t>
      </w:r>
      <w:r w:rsidR="007B3D36" w:rsidRPr="009546BD">
        <w:rPr>
          <w:rFonts w:ascii="Angsana New" w:hAnsi="Angsana New" w:hint="cs"/>
          <w:sz w:val="26"/>
          <w:szCs w:val="26"/>
          <w:cs/>
        </w:rPr>
        <w:t xml:space="preserve">เงิน </w:t>
      </w:r>
      <w:r w:rsidR="007B3D36" w:rsidRPr="009546BD">
        <w:rPr>
          <w:rFonts w:ascii="Angsana New" w:hAnsi="Angsana New"/>
          <w:sz w:val="26"/>
          <w:szCs w:val="26"/>
        </w:rPr>
        <w:t xml:space="preserve">2.3 </w:t>
      </w:r>
      <w:r w:rsidR="007B3D36" w:rsidRPr="009546BD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7B3D36" w:rsidRPr="009546BD">
        <w:rPr>
          <w:rFonts w:ascii="Angsana New" w:hAnsi="Angsana New"/>
          <w:sz w:val="26"/>
          <w:szCs w:val="26"/>
        </w:rPr>
        <w:t>(</w:t>
      </w:r>
      <w:r w:rsidR="0055768D">
        <w:rPr>
          <w:rFonts w:ascii="Angsana New" w:hAnsi="Angsana New" w:hint="cs"/>
          <w:sz w:val="26"/>
          <w:szCs w:val="26"/>
          <w:cs/>
        </w:rPr>
        <w:t>ยังไม่ได้สอบทาน</w:t>
      </w:r>
      <w:r w:rsidR="0055768D">
        <w:rPr>
          <w:rFonts w:ascii="Angsana New" w:hAnsi="Angsana New"/>
          <w:sz w:val="26"/>
          <w:szCs w:val="26"/>
        </w:rPr>
        <w:t>/</w:t>
      </w:r>
      <w:r w:rsidR="007B3D36" w:rsidRPr="009546BD">
        <w:rPr>
          <w:rFonts w:ascii="Angsana New" w:hAnsi="Angsana New" w:hint="cs"/>
          <w:sz w:val="26"/>
          <w:szCs w:val="26"/>
          <w:cs/>
        </w:rPr>
        <w:t>ยังไม่ได้ตรวจสอบ</w:t>
      </w:r>
      <w:r w:rsidR="007B3D36" w:rsidRPr="009546BD">
        <w:rPr>
          <w:rFonts w:ascii="Angsana New" w:hAnsi="Angsana New"/>
          <w:sz w:val="26"/>
          <w:szCs w:val="26"/>
        </w:rPr>
        <w:t>)</w:t>
      </w:r>
      <w:r w:rsidR="007B3D36" w:rsidRPr="009546BD">
        <w:rPr>
          <w:rFonts w:ascii="Angsana New" w:hAnsi="Angsana New" w:hint="cs"/>
          <w:sz w:val="26"/>
          <w:szCs w:val="26"/>
          <w:cs/>
        </w:rPr>
        <w:t xml:space="preserve"> </w:t>
      </w:r>
      <w:r w:rsidR="002F73F7" w:rsidRPr="009546BD">
        <w:rPr>
          <w:rFonts w:ascii="Angsana New" w:hAnsi="Angsana New"/>
          <w:sz w:val="26"/>
          <w:szCs w:val="26"/>
          <w:cs/>
        </w:rPr>
        <w:t>บริษัทรับรู้ส่วนแบ่งผล</w:t>
      </w:r>
      <w:r w:rsidR="002F73F7" w:rsidRPr="009546BD">
        <w:rPr>
          <w:rFonts w:ascii="Angsana New" w:hAnsi="Angsana New" w:hint="cs"/>
          <w:sz w:val="26"/>
          <w:szCs w:val="26"/>
          <w:cs/>
        </w:rPr>
        <w:t>ขาดทุนจากเงินลงทุน</w:t>
      </w:r>
      <w:r w:rsidR="002F73F7" w:rsidRPr="009546BD">
        <w:rPr>
          <w:rFonts w:ascii="Angsana New" w:hAnsi="Angsana New"/>
          <w:sz w:val="26"/>
          <w:szCs w:val="26"/>
          <w:cs/>
        </w:rPr>
        <w:t>ในบริษัทร่วมดัง</w:t>
      </w:r>
      <w:r w:rsidR="002F73F7" w:rsidRPr="009546BD">
        <w:rPr>
          <w:rFonts w:ascii="Angsana New" w:hAnsi="Angsana New" w:hint="cs"/>
          <w:sz w:val="26"/>
          <w:szCs w:val="26"/>
          <w:cs/>
        </w:rPr>
        <w:t>กล่าว</w:t>
      </w:r>
      <w:r w:rsidR="009546BD" w:rsidRPr="009546BD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9546BD" w:rsidRPr="009546BD">
        <w:rPr>
          <w:rFonts w:ascii="Angsana New" w:hAnsi="Angsana New"/>
          <w:sz w:val="26"/>
          <w:szCs w:val="26"/>
        </w:rPr>
        <w:t xml:space="preserve">0.3 </w:t>
      </w:r>
      <w:r w:rsidR="009546BD" w:rsidRPr="009546BD">
        <w:rPr>
          <w:rFonts w:ascii="Angsana New" w:hAnsi="Angsana New" w:hint="cs"/>
          <w:sz w:val="26"/>
          <w:szCs w:val="26"/>
          <w:cs/>
        </w:rPr>
        <w:t>ล้านบาท</w:t>
      </w:r>
      <w:r w:rsidR="00935924">
        <w:rPr>
          <w:rFonts w:ascii="Angsana New" w:hAnsi="Angsana New" w:hint="cs"/>
          <w:sz w:val="26"/>
          <w:szCs w:val="26"/>
          <w:cs/>
        </w:rPr>
        <w:t xml:space="preserve"> </w:t>
      </w:r>
      <w:r w:rsidR="002F73F7" w:rsidRPr="009546BD">
        <w:rPr>
          <w:rFonts w:ascii="Angsana New" w:hAnsi="Angsana New"/>
          <w:sz w:val="26"/>
          <w:szCs w:val="26"/>
        </w:rPr>
        <w:t xml:space="preserve">(2568 : </w:t>
      </w:r>
      <w:r w:rsidR="00554A76" w:rsidRPr="009546BD">
        <w:rPr>
          <w:rFonts w:ascii="Angsana New" w:hAnsi="Angsana New" w:hint="cs"/>
          <w:sz w:val="26"/>
          <w:szCs w:val="26"/>
          <w:cs/>
        </w:rPr>
        <w:t xml:space="preserve">บริษัทร่วมมีผลขาดทุนสุทธิจากการดำเนินงานสำหรับปี </w:t>
      </w:r>
      <w:r w:rsidR="00554A76" w:rsidRPr="009546BD">
        <w:rPr>
          <w:rFonts w:ascii="Angsana New" w:hAnsi="Angsana New"/>
          <w:sz w:val="26"/>
          <w:szCs w:val="26"/>
        </w:rPr>
        <w:t xml:space="preserve">2568 </w:t>
      </w:r>
      <w:r w:rsidR="00554A76" w:rsidRPr="009546BD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554A76" w:rsidRPr="009546BD">
        <w:rPr>
          <w:rFonts w:ascii="Angsana New" w:hAnsi="Angsana New"/>
          <w:sz w:val="26"/>
          <w:szCs w:val="26"/>
        </w:rPr>
        <w:t>0.</w:t>
      </w:r>
      <w:r w:rsidR="00AF129A" w:rsidRPr="009546BD">
        <w:rPr>
          <w:rFonts w:ascii="Angsana New" w:hAnsi="Angsana New"/>
          <w:sz w:val="26"/>
          <w:szCs w:val="26"/>
        </w:rPr>
        <w:t>53</w:t>
      </w:r>
      <w:r w:rsidR="00554A76" w:rsidRPr="009546BD">
        <w:rPr>
          <w:rFonts w:ascii="Angsana New" w:hAnsi="Angsana New"/>
          <w:sz w:val="26"/>
          <w:szCs w:val="26"/>
        </w:rPr>
        <w:t xml:space="preserve"> </w:t>
      </w:r>
      <w:r w:rsidR="00554A76" w:rsidRPr="009546BD">
        <w:rPr>
          <w:rFonts w:ascii="Angsana New" w:hAnsi="Angsana New" w:hint="cs"/>
          <w:sz w:val="26"/>
          <w:szCs w:val="26"/>
          <w:cs/>
        </w:rPr>
        <w:t xml:space="preserve">ล้านบาท ซึ่งบริษัทไม่ได้บันทึกส่วนแบ่งขาดทุนของเงินลงทุนจำนวนเงิน </w:t>
      </w:r>
      <w:r w:rsidR="00554A76" w:rsidRPr="009546BD">
        <w:rPr>
          <w:rFonts w:ascii="Angsana New" w:hAnsi="Angsana New"/>
          <w:sz w:val="26"/>
          <w:szCs w:val="26"/>
        </w:rPr>
        <w:t>0.0</w:t>
      </w:r>
      <w:r w:rsidR="00AF129A" w:rsidRPr="009546BD">
        <w:rPr>
          <w:rFonts w:ascii="Angsana New" w:hAnsi="Angsana New"/>
          <w:sz w:val="26"/>
          <w:szCs w:val="26"/>
        </w:rPr>
        <w:t>8</w:t>
      </w:r>
      <w:r w:rsidR="00554A76" w:rsidRPr="009546BD">
        <w:rPr>
          <w:rFonts w:ascii="Angsana New" w:hAnsi="Angsana New"/>
          <w:sz w:val="26"/>
          <w:szCs w:val="26"/>
        </w:rPr>
        <w:t xml:space="preserve"> </w:t>
      </w:r>
      <w:r w:rsidR="00554A76" w:rsidRPr="009546BD">
        <w:rPr>
          <w:rFonts w:ascii="Angsana New" w:hAnsi="Angsana New" w:hint="cs"/>
          <w:sz w:val="26"/>
          <w:szCs w:val="26"/>
          <w:cs/>
        </w:rPr>
        <w:t xml:space="preserve">ล้านบาท เนื่องจากจำนวนดังกล่าวไม่มีสาระสำคัญต่องบการเงินสำหรับปีสิ้นสุดวันที่ </w:t>
      </w:r>
      <w:r w:rsidR="00554A76" w:rsidRPr="009546BD">
        <w:rPr>
          <w:rFonts w:ascii="Angsana New" w:hAnsi="Angsana New"/>
          <w:sz w:val="26"/>
          <w:szCs w:val="26"/>
        </w:rPr>
        <w:t xml:space="preserve">31 </w:t>
      </w:r>
      <w:r w:rsidR="00554A76" w:rsidRPr="009546BD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54A76" w:rsidRPr="009546BD">
        <w:rPr>
          <w:rFonts w:ascii="Angsana New" w:hAnsi="Angsana New"/>
          <w:sz w:val="26"/>
          <w:szCs w:val="26"/>
        </w:rPr>
        <w:t>2568</w:t>
      </w:r>
      <w:r w:rsidR="00AF129A" w:rsidRPr="009546BD">
        <w:rPr>
          <w:rFonts w:ascii="Angsana New" w:hAnsi="Angsana New"/>
          <w:sz w:val="26"/>
          <w:szCs w:val="26"/>
        </w:rPr>
        <w:t>)</w:t>
      </w:r>
    </w:p>
    <w:p w14:paraId="56411574" w14:textId="670A584D" w:rsidR="000B6D20" w:rsidRDefault="000B6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786B0429" w:rsidR="0057008A" w:rsidRPr="00E97C60" w:rsidRDefault="007A7067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10310E1B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0B6D20">
        <w:rPr>
          <w:rFonts w:ascii="Angsana New" w:hAnsi="Angsana New" w:hint="cs"/>
          <w:sz w:val="26"/>
          <w:szCs w:val="26"/>
          <w:cs/>
        </w:rPr>
        <w:t>สาม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65FA5">
        <w:rPr>
          <w:rFonts w:ascii="Angsana New" w:hAnsi="Angsana New"/>
          <w:sz w:val="26"/>
          <w:szCs w:val="26"/>
        </w:rPr>
        <w:t>3</w:t>
      </w:r>
      <w:r w:rsidR="000B6D20">
        <w:rPr>
          <w:rFonts w:ascii="Angsana New" w:hAnsi="Angsana New"/>
          <w:sz w:val="26"/>
          <w:szCs w:val="26"/>
        </w:rPr>
        <w:t xml:space="preserve">1 </w:t>
      </w:r>
      <w:r w:rsidR="000B6D20">
        <w:rPr>
          <w:rFonts w:ascii="Angsana New" w:hAnsi="Angsana New" w:hint="cs"/>
          <w:sz w:val="26"/>
          <w:szCs w:val="26"/>
          <w:cs/>
        </w:rPr>
        <w:t>มีนาคม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62D7A" w:rsidRPr="00E97C60">
        <w:rPr>
          <w:rFonts w:ascii="Angsana New" w:hAnsi="Angsana New"/>
          <w:sz w:val="26"/>
          <w:szCs w:val="26"/>
        </w:rPr>
        <w:t>256</w:t>
      </w:r>
      <w:r w:rsidR="000B6D20">
        <w:rPr>
          <w:rFonts w:ascii="Angsana New" w:hAnsi="Angsana New"/>
          <w:sz w:val="26"/>
          <w:szCs w:val="26"/>
        </w:rPr>
        <w:t>9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235C06" w14:paraId="166C9EDF" w14:textId="77777777" w:rsidTr="00A7020A">
        <w:tc>
          <w:tcPr>
            <w:tcW w:w="8370" w:type="dxa"/>
          </w:tcPr>
          <w:p w14:paraId="31339F11" w14:textId="4E6F2B86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B6D2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246A207A" w14:textId="34EB6519" w:rsidR="001520C4" w:rsidRPr="00235C06" w:rsidRDefault="0086346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5C06">
              <w:rPr>
                <w:rFonts w:ascii="Angsana New" w:hAnsi="Angsana New"/>
                <w:sz w:val="26"/>
                <w:szCs w:val="26"/>
              </w:rPr>
              <w:t>9</w:t>
            </w:r>
            <w:r w:rsidR="000B6D20">
              <w:rPr>
                <w:rFonts w:ascii="Angsana New" w:hAnsi="Angsana New"/>
                <w:sz w:val="26"/>
                <w:szCs w:val="26"/>
              </w:rPr>
              <w:t>65</w:t>
            </w:r>
            <w:r w:rsidRPr="00235C06">
              <w:rPr>
                <w:rFonts w:ascii="Angsana New" w:hAnsi="Angsana New"/>
                <w:sz w:val="26"/>
                <w:szCs w:val="26"/>
              </w:rPr>
              <w:t>,</w:t>
            </w:r>
            <w:r w:rsidR="000B6D20">
              <w:rPr>
                <w:rFonts w:ascii="Angsana New" w:hAnsi="Angsana New"/>
                <w:sz w:val="26"/>
                <w:szCs w:val="26"/>
              </w:rPr>
              <w:t>154</w:t>
            </w:r>
          </w:p>
        </w:tc>
      </w:tr>
      <w:tr w:rsidR="006605EA" w:rsidRPr="00E97C60" w14:paraId="24B201CB" w14:textId="77777777" w:rsidTr="00CC201D">
        <w:tc>
          <w:tcPr>
            <w:tcW w:w="8370" w:type="dxa"/>
          </w:tcPr>
          <w:p w14:paraId="38E0E62D" w14:textId="58DE5048" w:rsidR="006605EA" w:rsidRPr="00E97C60" w:rsidRDefault="006605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26BD1734" w:rsidR="006605EA" w:rsidRPr="00051687" w:rsidRDefault="007E105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4,072</w:t>
            </w:r>
          </w:p>
        </w:tc>
      </w:tr>
      <w:tr w:rsidR="007969FA" w:rsidRPr="00E97C60" w14:paraId="55C53DCC" w14:textId="77777777" w:rsidTr="006605EA">
        <w:tc>
          <w:tcPr>
            <w:tcW w:w="8370" w:type="dxa"/>
          </w:tcPr>
          <w:p w14:paraId="30F11261" w14:textId="5A85490A" w:rsidR="007969FA" w:rsidRPr="00E97C60" w:rsidRDefault="007969FA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116DF296" w:rsidR="007969FA" w:rsidRPr="00051687" w:rsidRDefault="007E105C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(58)</w:t>
            </w:r>
          </w:p>
        </w:tc>
      </w:tr>
      <w:tr w:rsidR="007969FA" w:rsidRPr="00E97C60" w14:paraId="45818D0F" w14:textId="77777777" w:rsidTr="006C5BC7">
        <w:tc>
          <w:tcPr>
            <w:tcW w:w="8370" w:type="dxa"/>
          </w:tcPr>
          <w:p w14:paraId="0AE0976D" w14:textId="77777777" w:rsidR="007969FA" w:rsidRPr="00E97C60" w:rsidRDefault="007969FA" w:rsidP="007969FA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E97C60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1DDBAE" w14:textId="77DE3B9A" w:rsidR="007969FA" w:rsidRPr="00235C06" w:rsidRDefault="007E105C" w:rsidP="0079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(10,088)</w:t>
            </w:r>
          </w:p>
        </w:tc>
      </w:tr>
      <w:tr w:rsidR="006605EA" w:rsidRPr="00E97C60" w14:paraId="2200EDE2" w14:textId="77777777" w:rsidTr="006C5BC7">
        <w:tc>
          <w:tcPr>
            <w:tcW w:w="8370" w:type="dxa"/>
          </w:tcPr>
          <w:p w14:paraId="160D530A" w14:textId="140886B1" w:rsidR="006605EA" w:rsidRPr="000202D8" w:rsidRDefault="006605E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0202D8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0202D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C65FA5" w:rsidRPr="000202D8">
              <w:rPr>
                <w:rFonts w:ascii="Angsana New" w:hAnsi="Angsana New"/>
                <w:sz w:val="26"/>
                <w:szCs w:val="26"/>
              </w:rPr>
              <w:t>3</w:t>
            </w:r>
            <w:r w:rsidR="000B6D20" w:rsidRPr="000202D8">
              <w:rPr>
                <w:rFonts w:ascii="Angsana New" w:hAnsi="Angsana New"/>
                <w:sz w:val="26"/>
                <w:szCs w:val="26"/>
              </w:rPr>
              <w:t>1</w:t>
            </w:r>
            <w:r w:rsidR="00C65FA5" w:rsidRPr="00020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6D20" w:rsidRPr="000202D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707C6F" w:rsidRPr="000202D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4E7A" w:rsidRPr="000202D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B6D20" w:rsidRPr="000202D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0F2A37D0" w:rsidR="006605EA" w:rsidRPr="00235C06" w:rsidRDefault="007E105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959,080</w:t>
            </w:r>
          </w:p>
        </w:tc>
      </w:tr>
      <w:tr w:rsidR="00957771" w:rsidRPr="00E97C60" w14:paraId="43938821" w14:textId="77777777" w:rsidTr="006C5BC7">
        <w:tc>
          <w:tcPr>
            <w:tcW w:w="8370" w:type="dxa"/>
          </w:tcPr>
          <w:p w14:paraId="5C0CE391" w14:textId="77777777" w:rsidR="00957771" w:rsidRPr="00E97C60" w:rsidRDefault="00957771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583279C" w14:textId="77777777" w:rsidR="00957771" w:rsidRPr="00CC4529" w:rsidRDefault="0095777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771" w:rsidRPr="00E97C60" w14:paraId="1C94B96E" w14:textId="77777777" w:rsidTr="00957771">
        <w:tc>
          <w:tcPr>
            <w:tcW w:w="8370" w:type="dxa"/>
          </w:tcPr>
          <w:p w14:paraId="0054B6BB" w14:textId="265CB5E0" w:rsidR="00957771" w:rsidRPr="00957771" w:rsidRDefault="00957771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57771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CF2E053" w14:textId="0017979D" w:rsidR="00957771" w:rsidRPr="00A636AB" w:rsidRDefault="00FC0D7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945,700</w:t>
            </w:r>
          </w:p>
        </w:tc>
      </w:tr>
      <w:tr w:rsidR="00957771" w:rsidRPr="00E97C60" w14:paraId="43633ABA" w14:textId="77777777" w:rsidTr="00957771">
        <w:tc>
          <w:tcPr>
            <w:tcW w:w="8370" w:type="dxa"/>
          </w:tcPr>
          <w:p w14:paraId="6A74F256" w14:textId="69566A6A" w:rsidR="00957771" w:rsidRPr="00E97C60" w:rsidRDefault="00957771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862">
              <w:rPr>
                <w:rFonts w:ascii="Angsana New" w:hAnsi="Angsana New"/>
                <w:sz w:val="26"/>
                <w:szCs w:val="26"/>
                <w:cs/>
              </w:rPr>
              <w:t>ภายใต้</w:t>
            </w:r>
            <w:r w:rsidR="000202D8">
              <w:rPr>
                <w:rFonts w:ascii="Angsana New" w:hAnsi="Angsana New" w:hint="cs"/>
                <w:sz w:val="26"/>
                <w:szCs w:val="26"/>
                <w:cs/>
              </w:rPr>
              <w:t>หนี้สินตาม</w:t>
            </w:r>
            <w:r w:rsidRPr="00DB3862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1BE03" w14:textId="08097A28" w:rsidR="00957771" w:rsidRPr="00A636AB" w:rsidRDefault="00FC0D7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13,380</w:t>
            </w:r>
          </w:p>
        </w:tc>
      </w:tr>
      <w:tr w:rsidR="00957771" w:rsidRPr="00E97C60" w14:paraId="1C54D3C6" w14:textId="77777777" w:rsidTr="00957771">
        <w:tc>
          <w:tcPr>
            <w:tcW w:w="8370" w:type="dxa"/>
          </w:tcPr>
          <w:p w14:paraId="60BD0A7C" w14:textId="2E73FF56" w:rsidR="00957771" w:rsidRPr="002F077D" w:rsidRDefault="00957771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F077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481B86" w14:textId="62C29923" w:rsidR="00957771" w:rsidRPr="00A636AB" w:rsidRDefault="007E105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959,080</w:t>
            </w:r>
          </w:p>
        </w:tc>
      </w:tr>
    </w:tbl>
    <w:p w14:paraId="605492DC" w14:textId="77777777" w:rsidR="00A235AD" w:rsidRPr="00E97C60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10521939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7969FA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7969FA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7969FA">
        <w:rPr>
          <w:rFonts w:ascii="Angsana New" w:hAnsi="Angsana New" w:hint="cs"/>
          <w:sz w:val="26"/>
          <w:szCs w:val="26"/>
          <w:cs/>
        </w:rPr>
        <w:t>อาคาร</w:t>
      </w:r>
      <w:r w:rsidRPr="007969FA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5FA5" w:rsidRPr="007969FA">
        <w:rPr>
          <w:rFonts w:ascii="Angsana New" w:hAnsi="Angsana New"/>
          <w:sz w:val="26"/>
          <w:szCs w:val="26"/>
        </w:rPr>
        <w:t>3</w:t>
      </w:r>
      <w:r w:rsidR="000B6D20">
        <w:rPr>
          <w:rFonts w:ascii="Angsana New" w:hAnsi="Angsana New"/>
          <w:sz w:val="26"/>
          <w:szCs w:val="26"/>
        </w:rPr>
        <w:t>1</w:t>
      </w:r>
      <w:r w:rsidR="00C65FA5" w:rsidRPr="007969FA">
        <w:rPr>
          <w:rFonts w:ascii="Angsana New" w:hAnsi="Angsana New"/>
          <w:sz w:val="26"/>
          <w:szCs w:val="26"/>
        </w:rPr>
        <w:t xml:space="preserve"> </w:t>
      </w:r>
      <w:r w:rsidR="000B6D20">
        <w:rPr>
          <w:rFonts w:ascii="Angsana New" w:hAnsi="Angsana New" w:hint="cs"/>
          <w:sz w:val="26"/>
          <w:szCs w:val="26"/>
          <w:cs/>
        </w:rPr>
        <w:t>มีนาคม</w:t>
      </w:r>
      <w:r w:rsidR="0086346C">
        <w:rPr>
          <w:rFonts w:ascii="Angsana New" w:hAnsi="Angsana New" w:hint="cs"/>
          <w:sz w:val="26"/>
          <w:szCs w:val="26"/>
          <w:cs/>
        </w:rPr>
        <w:t xml:space="preserve"> </w:t>
      </w:r>
      <w:r w:rsidR="00C65FA5" w:rsidRPr="007969FA">
        <w:rPr>
          <w:rFonts w:ascii="Angsana New" w:hAnsi="Angsana New"/>
          <w:sz w:val="26"/>
          <w:szCs w:val="26"/>
        </w:rPr>
        <w:t>256</w:t>
      </w:r>
      <w:r w:rsidR="000B6D20">
        <w:rPr>
          <w:rFonts w:ascii="Angsana New" w:hAnsi="Angsana New"/>
          <w:sz w:val="26"/>
          <w:szCs w:val="26"/>
        </w:rPr>
        <w:t>9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7969FA">
        <w:rPr>
          <w:rFonts w:ascii="Angsana New" w:hAnsi="Angsana New"/>
          <w:sz w:val="26"/>
          <w:szCs w:val="26"/>
        </w:rPr>
        <w:t>31</w:t>
      </w:r>
      <w:r w:rsidR="00662872" w:rsidRPr="007969F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7969FA">
        <w:rPr>
          <w:rFonts w:ascii="Angsana New" w:hAnsi="Angsana New"/>
          <w:sz w:val="26"/>
          <w:szCs w:val="26"/>
        </w:rPr>
        <w:t>256</w:t>
      </w:r>
      <w:r w:rsidR="000B6D20">
        <w:rPr>
          <w:rFonts w:ascii="Angsana New" w:hAnsi="Angsana New"/>
          <w:sz w:val="26"/>
          <w:szCs w:val="26"/>
        </w:rPr>
        <w:t>8</w:t>
      </w:r>
      <w:r w:rsidR="00690488" w:rsidRPr="007969FA">
        <w:rPr>
          <w:rFonts w:ascii="Angsana New" w:hAnsi="Angsana New"/>
          <w:sz w:val="26"/>
          <w:szCs w:val="26"/>
        </w:rPr>
        <w:t xml:space="preserve"> </w:t>
      </w:r>
      <w:r w:rsidRPr="007969FA">
        <w:rPr>
          <w:rFonts w:ascii="Angsana New" w:hAnsi="Angsana New" w:hint="cs"/>
          <w:sz w:val="26"/>
          <w:szCs w:val="26"/>
          <w:cs/>
        </w:rPr>
        <w:t>จำนวนเงิน</w:t>
      </w:r>
      <w:r w:rsidRPr="00D2258F">
        <w:rPr>
          <w:rFonts w:ascii="Angsana New" w:hAnsi="Angsana New" w:hint="cs"/>
          <w:sz w:val="26"/>
          <w:szCs w:val="26"/>
          <w:cs/>
        </w:rPr>
        <w:t xml:space="preserve">รวม </w:t>
      </w:r>
      <w:r w:rsidR="0096000B" w:rsidRPr="0096000B">
        <w:rPr>
          <w:rFonts w:ascii="Angsana New" w:hAnsi="Angsana New"/>
          <w:sz w:val="26"/>
          <w:szCs w:val="26"/>
        </w:rPr>
        <w:t>622</w:t>
      </w:r>
      <w:r w:rsidR="00F65E10" w:rsidRPr="0096000B">
        <w:rPr>
          <w:rFonts w:ascii="Angsana New" w:hAnsi="Angsana New"/>
          <w:sz w:val="26"/>
          <w:szCs w:val="26"/>
        </w:rPr>
        <w:t>.</w:t>
      </w:r>
      <w:r w:rsidR="0096000B" w:rsidRPr="0096000B">
        <w:rPr>
          <w:rFonts w:ascii="Angsana New" w:hAnsi="Angsana New"/>
          <w:sz w:val="26"/>
          <w:szCs w:val="26"/>
        </w:rPr>
        <w:t>1</w:t>
      </w:r>
      <w:r w:rsidR="00AC0C44" w:rsidRPr="007969FA">
        <w:rPr>
          <w:rFonts w:ascii="Angsana New" w:hAnsi="Angsana New" w:hint="cs"/>
          <w:sz w:val="26"/>
          <w:szCs w:val="26"/>
        </w:rPr>
        <w:t xml:space="preserve">   </w:t>
      </w:r>
      <w:r w:rsidRPr="007969FA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BA5F78">
        <w:rPr>
          <w:rFonts w:ascii="Angsana New" w:hAnsi="Angsana New"/>
          <w:sz w:val="26"/>
          <w:szCs w:val="26"/>
        </w:rPr>
        <w:t>626</w:t>
      </w:r>
      <w:r w:rsidR="00F65E10">
        <w:rPr>
          <w:rFonts w:ascii="Angsana New" w:hAnsi="Angsana New"/>
          <w:sz w:val="26"/>
          <w:szCs w:val="26"/>
        </w:rPr>
        <w:t>.</w:t>
      </w:r>
      <w:r w:rsidR="000B6D20">
        <w:rPr>
          <w:rFonts w:ascii="Angsana New" w:hAnsi="Angsana New"/>
          <w:sz w:val="26"/>
          <w:szCs w:val="26"/>
        </w:rPr>
        <w:t>3</w:t>
      </w:r>
      <w:r w:rsidR="00917AEE" w:rsidRPr="009D3D2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ล้านบาท ตามลำดับ ได้จำนองเพื่อใช้เป็นหลักทรัพย์ค้ำประกันวงเงินสินเชื่อตามที่</w:t>
      </w:r>
      <w:r w:rsidRPr="00B926B8">
        <w:rPr>
          <w:rFonts w:ascii="Angsana New" w:hAnsi="Angsana New" w:hint="cs"/>
          <w:sz w:val="26"/>
          <w:szCs w:val="26"/>
          <w:cs/>
        </w:rPr>
        <w:t xml:space="preserve">กล่าวไว้ในหมายเหตุ </w:t>
      </w:r>
      <w:r w:rsidR="00FE4A2B" w:rsidRPr="00B926B8">
        <w:rPr>
          <w:rFonts w:ascii="Angsana New" w:hAnsi="Angsana New"/>
          <w:sz w:val="26"/>
          <w:szCs w:val="26"/>
        </w:rPr>
        <w:t>1</w:t>
      </w:r>
      <w:r w:rsidR="007A7067">
        <w:rPr>
          <w:rFonts w:ascii="Angsana New" w:hAnsi="Angsana New"/>
          <w:sz w:val="26"/>
          <w:szCs w:val="26"/>
        </w:rPr>
        <w:t>2</w:t>
      </w:r>
    </w:p>
    <w:bookmarkEnd w:id="3"/>
    <w:p w14:paraId="7C4569B5" w14:textId="6B2CD530" w:rsidR="0086639B" w:rsidRDefault="00866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18A12B4" w14:textId="230C1E61" w:rsidR="00CF0853" w:rsidRDefault="00CF0853" w:rsidP="00CF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297377">
        <w:rPr>
          <w:rFonts w:ascii="Angsana New" w:hAnsi="Angsana New" w:hint="cs"/>
          <w:sz w:val="26"/>
          <w:szCs w:val="26"/>
          <w:cs/>
        </w:rPr>
        <w:t>สินทรัพย์</w:t>
      </w:r>
      <w:r w:rsidR="000202D8">
        <w:rPr>
          <w:rFonts w:ascii="Angsana New" w:hAnsi="Angsana New" w:hint="cs"/>
          <w:sz w:val="26"/>
          <w:szCs w:val="26"/>
          <w:cs/>
        </w:rPr>
        <w:t>บางส่วน</w:t>
      </w:r>
      <w:r w:rsidRPr="00E97C60">
        <w:rPr>
          <w:rFonts w:ascii="Angsana New" w:hAnsi="Angsana New" w:hint="cs"/>
          <w:sz w:val="26"/>
          <w:szCs w:val="26"/>
          <w:cs/>
        </w:rPr>
        <w:t>ได้มาจากหนี้สินตามสัญญาเช่า</w:t>
      </w:r>
      <w:r>
        <w:rPr>
          <w:rFonts w:ascii="Angsana New" w:hAnsi="Angsana New" w:hint="cs"/>
          <w:sz w:val="26"/>
          <w:szCs w:val="26"/>
          <w:cs/>
        </w:rPr>
        <w:t>ซื้อ</w:t>
      </w:r>
      <w:r w:rsidRPr="00E97C60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7A7067">
        <w:rPr>
          <w:rFonts w:ascii="Angsana New" w:hAnsi="Angsana New" w:hint="cs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4</w:t>
      </w:r>
    </w:p>
    <w:p w14:paraId="1DD28D79" w14:textId="77777777" w:rsidR="00CF0853" w:rsidRDefault="00CF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B0B689A" w14:textId="51BC8E6B" w:rsidR="003476D3" w:rsidRDefault="007A7067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8</w:t>
      </w:r>
      <w:r w:rsidR="00795351">
        <w:rPr>
          <w:rFonts w:ascii="Angsana New" w:hAnsi="Angsana New"/>
          <w:b/>
          <w:bCs/>
          <w:sz w:val="26"/>
          <w:szCs w:val="26"/>
        </w:rPr>
        <w:t>.</w:t>
      </w:r>
      <w:r w:rsidR="00795351">
        <w:rPr>
          <w:rFonts w:ascii="Angsana New" w:hAnsi="Angsana New"/>
          <w:b/>
          <w:bCs/>
          <w:sz w:val="26"/>
          <w:szCs w:val="26"/>
        </w:rPr>
        <w:tab/>
      </w:r>
      <w:r w:rsidR="00795351" w:rsidRPr="00B755D0">
        <w:rPr>
          <w:rFonts w:ascii="Angsana New" w:hAnsi="Angsana New"/>
          <w:b/>
          <w:bCs/>
          <w:sz w:val="26"/>
          <w:szCs w:val="26"/>
          <w:cs/>
        </w:rPr>
        <w:t xml:space="preserve">สินทรัพย์สิทธิการใช้ </w:t>
      </w:r>
      <w:r w:rsidR="000B6D20">
        <w:rPr>
          <w:rFonts w:ascii="Angsana New" w:hAnsi="Angsana New"/>
          <w:b/>
          <w:bCs/>
          <w:sz w:val="26"/>
          <w:szCs w:val="26"/>
        </w:rPr>
        <w:t>-</w:t>
      </w:r>
      <w:r w:rsidR="00795351" w:rsidRPr="00B755D0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57E65F78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AB87658" w14:textId="71315824" w:rsidR="00795351" w:rsidRPr="00E97C60" w:rsidRDefault="00795351" w:rsidP="00795351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Pr="00795351">
        <w:rPr>
          <w:rFonts w:ascii="Angsana New" w:hAnsi="Angsana New"/>
          <w:sz w:val="26"/>
          <w:szCs w:val="26"/>
          <w:cs/>
        </w:rPr>
        <w:t xml:space="preserve">สินทรัพย์สิทธิการใช้ </w:t>
      </w:r>
      <w:r w:rsidR="003429DB">
        <w:rPr>
          <w:rFonts w:ascii="Angsana New" w:hAnsi="Angsana New"/>
          <w:sz w:val="26"/>
          <w:szCs w:val="26"/>
        </w:rPr>
        <w:t>-</w:t>
      </w:r>
      <w:r w:rsidRPr="00795351">
        <w:rPr>
          <w:rFonts w:ascii="Angsana New" w:hAnsi="Angsana New"/>
          <w:sz w:val="26"/>
          <w:szCs w:val="26"/>
          <w:cs/>
        </w:rPr>
        <w:t xml:space="preserve"> สุทธิ</w:t>
      </w:r>
      <w:r w:rsidRPr="00E97C60">
        <w:rPr>
          <w:rFonts w:ascii="Angsana New" w:hAnsi="Angsana New" w:hint="cs"/>
          <w:sz w:val="26"/>
          <w:szCs w:val="26"/>
          <w:cs/>
        </w:rPr>
        <w:t xml:space="preserve"> ในระหว่างงวด</w:t>
      </w:r>
      <w:r w:rsidR="000B6D20">
        <w:rPr>
          <w:rFonts w:ascii="Angsana New" w:hAnsi="Angsana New" w:hint="cs"/>
          <w:sz w:val="26"/>
          <w:szCs w:val="26"/>
          <w:cs/>
        </w:rPr>
        <w:t>สาม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0B6D20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0B6D20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0B6D20">
        <w:rPr>
          <w:rFonts w:ascii="Angsana New" w:hAnsi="Angsana New"/>
          <w:sz w:val="26"/>
          <w:szCs w:val="26"/>
        </w:rPr>
        <w:t>9</w:t>
      </w:r>
      <w:r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03E3DA5C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95351" w:rsidRPr="00E97C60" w14:paraId="3A9A20F5" w14:textId="77777777" w:rsidTr="00276D16">
        <w:tc>
          <w:tcPr>
            <w:tcW w:w="8370" w:type="dxa"/>
          </w:tcPr>
          <w:p w14:paraId="29C1016A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600484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95351" w:rsidRPr="00E97C60" w14:paraId="41F1EEC7" w14:textId="77777777" w:rsidTr="00276D16">
        <w:tc>
          <w:tcPr>
            <w:tcW w:w="8370" w:type="dxa"/>
          </w:tcPr>
          <w:p w14:paraId="45EF2B26" w14:textId="77777777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35729F9" w14:textId="77777777" w:rsidR="00795351" w:rsidRPr="00E97C60" w:rsidRDefault="00795351" w:rsidP="00276D16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795351" w:rsidRPr="000D0F15" w14:paraId="501EF028" w14:textId="77777777" w:rsidTr="00276D16">
        <w:tc>
          <w:tcPr>
            <w:tcW w:w="8370" w:type="dxa"/>
          </w:tcPr>
          <w:p w14:paraId="79622068" w14:textId="1F63BCF6" w:rsidR="00795351" w:rsidRPr="00E97C60" w:rsidRDefault="00795351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B6D2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448226FF" w14:textId="6B130DD8" w:rsidR="00795351" w:rsidRPr="005B2668" w:rsidRDefault="000B6D20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8149D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090</w:t>
            </w:r>
          </w:p>
        </w:tc>
      </w:tr>
      <w:tr w:rsidR="00795351" w:rsidRPr="000D0F15" w14:paraId="44A7E685" w14:textId="77777777" w:rsidTr="00276D16">
        <w:tc>
          <w:tcPr>
            <w:tcW w:w="8370" w:type="dxa"/>
          </w:tcPr>
          <w:p w14:paraId="6C937D43" w14:textId="77777777" w:rsidR="00795351" w:rsidRPr="00E97C60" w:rsidRDefault="00795351" w:rsidP="00276D1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71397770" w14:textId="6519BF3F" w:rsidR="00795351" w:rsidRPr="005B2668" w:rsidRDefault="005E5A07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(421)</w:t>
            </w:r>
          </w:p>
        </w:tc>
      </w:tr>
      <w:tr w:rsidR="00795351" w:rsidRPr="000D0F15" w14:paraId="36D7099C" w14:textId="77777777" w:rsidTr="00276D16">
        <w:tc>
          <w:tcPr>
            <w:tcW w:w="8370" w:type="dxa"/>
          </w:tcPr>
          <w:p w14:paraId="78434644" w14:textId="365657F0" w:rsidR="00795351" w:rsidRPr="00E86202" w:rsidRDefault="00795351" w:rsidP="00276D16">
            <w:pPr>
              <w:rPr>
                <w:rFonts w:ascii="Angsana New" w:hAnsi="Angsana New"/>
                <w:sz w:val="26"/>
                <w:szCs w:val="26"/>
              </w:rPr>
            </w:pPr>
            <w:r w:rsidRPr="00E86202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 w:rsidRPr="00E86202">
              <w:rPr>
                <w:rFonts w:ascii="Angsana New" w:hAnsi="Angsana New"/>
                <w:sz w:val="26"/>
                <w:szCs w:val="26"/>
              </w:rPr>
              <w:t>3</w:t>
            </w:r>
            <w:r w:rsidR="000B6D20" w:rsidRPr="00E86202">
              <w:rPr>
                <w:rFonts w:ascii="Angsana New" w:hAnsi="Angsana New"/>
                <w:sz w:val="26"/>
                <w:szCs w:val="26"/>
              </w:rPr>
              <w:t>1</w:t>
            </w:r>
            <w:r w:rsidR="00B7164A" w:rsidRPr="00E862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6D20" w:rsidRPr="00E8620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B7164A" w:rsidRPr="00E8620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7164A" w:rsidRPr="00E86202">
              <w:rPr>
                <w:rFonts w:ascii="Angsana New" w:hAnsi="Angsana New"/>
                <w:sz w:val="26"/>
                <w:szCs w:val="26"/>
              </w:rPr>
              <w:t>256</w:t>
            </w:r>
            <w:r w:rsidR="000B6D20" w:rsidRPr="00E8620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EBA99F" w14:textId="255844BC" w:rsidR="00795351" w:rsidRPr="005B2668" w:rsidRDefault="00FC0D79" w:rsidP="0027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4,669</w:t>
            </w:r>
          </w:p>
        </w:tc>
      </w:tr>
    </w:tbl>
    <w:p w14:paraId="0453D095" w14:textId="77777777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8536F3" w14:textId="0D41E10A" w:rsidR="00795351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</w:t>
      </w:r>
      <w:r w:rsidR="007A7067">
        <w:rPr>
          <w:rFonts w:ascii="Angsana New" w:hAnsi="Angsana New"/>
          <w:sz w:val="26"/>
          <w:szCs w:val="26"/>
        </w:rPr>
        <w:t>3</w:t>
      </w:r>
    </w:p>
    <w:p w14:paraId="5E5BA0D8" w14:textId="77777777" w:rsidR="00795351" w:rsidRPr="00E97C60" w:rsidRDefault="0079535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3A6B74E5" w14:textId="77777777" w:rsidR="000B6D20" w:rsidRDefault="000B6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5EB117B" w14:textId="1324C382" w:rsidR="007F367F" w:rsidRPr="00E97C60" w:rsidRDefault="007A7067" w:rsidP="00863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6B5AC46D" w:rsidR="00F113B0" w:rsidRPr="00E97C60" w:rsidRDefault="00F113B0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0B6D20">
        <w:rPr>
          <w:rFonts w:ascii="Angsana New" w:hAnsi="Angsana New" w:hint="cs"/>
          <w:sz w:val="26"/>
          <w:szCs w:val="26"/>
          <w:cs/>
        </w:rPr>
        <w:t>สาม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0B6D20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0B6D20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0B6D20">
        <w:rPr>
          <w:rFonts w:ascii="Angsana New" w:hAnsi="Angsana New"/>
          <w:sz w:val="26"/>
          <w:szCs w:val="26"/>
        </w:rPr>
        <w:t>9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E97C60" w14:paraId="71A8F5DB" w14:textId="77777777" w:rsidTr="00CC201D">
        <w:tc>
          <w:tcPr>
            <w:tcW w:w="8370" w:type="dxa"/>
          </w:tcPr>
          <w:p w14:paraId="6928CAA5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E97C60" w14:paraId="6CE0F62D" w14:textId="77777777" w:rsidTr="00CC201D">
        <w:tc>
          <w:tcPr>
            <w:tcW w:w="8370" w:type="dxa"/>
          </w:tcPr>
          <w:p w14:paraId="79ECD8C1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5D4175D" w14:textId="77777777" w:rsidTr="00CC201D">
        <w:tc>
          <w:tcPr>
            <w:tcW w:w="8370" w:type="dxa"/>
          </w:tcPr>
          <w:p w14:paraId="0D510B65" w14:textId="55CE6D39" w:rsidR="001520C4" w:rsidRPr="00E97C60" w:rsidRDefault="001520C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B6D2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792EDCA8" w14:textId="7EDAAF97" w:rsidR="001520C4" w:rsidRPr="005B2668" w:rsidRDefault="008149D6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0B6D2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B6D20"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D113B6" w:rsidRPr="00E97C60" w14:paraId="19FC010F" w14:textId="77777777" w:rsidTr="00BE524C">
        <w:tc>
          <w:tcPr>
            <w:tcW w:w="8370" w:type="dxa"/>
          </w:tcPr>
          <w:p w14:paraId="0F07A4DE" w14:textId="77777777" w:rsidR="00D113B6" w:rsidRPr="00E97C60" w:rsidRDefault="00D113B6" w:rsidP="00D113B6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4C87A1" w14:textId="7E10BC46" w:rsidR="00D113B6" w:rsidRPr="005B2668" w:rsidRDefault="005E5A07" w:rsidP="00D1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(575)</w:t>
            </w:r>
          </w:p>
        </w:tc>
      </w:tr>
      <w:tr w:rsidR="006D095A" w:rsidRPr="00E97C60" w14:paraId="54811AAF" w14:textId="77777777" w:rsidTr="00BE524C">
        <w:tc>
          <w:tcPr>
            <w:tcW w:w="8370" w:type="dxa"/>
          </w:tcPr>
          <w:p w14:paraId="73C1608E" w14:textId="3BB87EFE" w:rsidR="006D095A" w:rsidRPr="00E86202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86202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B7164A" w:rsidRPr="00E86202">
              <w:rPr>
                <w:rFonts w:ascii="Angsana New" w:hAnsi="Angsana New"/>
                <w:sz w:val="26"/>
                <w:szCs w:val="26"/>
              </w:rPr>
              <w:t>3</w:t>
            </w:r>
            <w:r w:rsidR="000B6D20" w:rsidRPr="00E86202">
              <w:rPr>
                <w:rFonts w:ascii="Angsana New" w:hAnsi="Angsana New"/>
                <w:sz w:val="26"/>
                <w:szCs w:val="26"/>
              </w:rPr>
              <w:t>1</w:t>
            </w:r>
            <w:r w:rsidR="00B7164A" w:rsidRPr="00E8620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6D20" w:rsidRPr="00E8620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B7164A" w:rsidRPr="00E8620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7164A" w:rsidRPr="00E86202">
              <w:rPr>
                <w:rFonts w:ascii="Angsana New" w:hAnsi="Angsana New"/>
                <w:sz w:val="26"/>
                <w:szCs w:val="26"/>
              </w:rPr>
              <w:t>256</w:t>
            </w:r>
            <w:r w:rsidR="000B6D20" w:rsidRPr="00E8620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79CB6CE8" w:rsidR="006D095A" w:rsidRPr="005B2668" w:rsidRDefault="005E5A0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29,575</w:t>
            </w:r>
          </w:p>
        </w:tc>
      </w:tr>
      <w:tr w:rsidR="005E5A07" w:rsidRPr="00E97C60" w14:paraId="54DA7B95" w14:textId="77777777" w:rsidTr="00BE524C">
        <w:tc>
          <w:tcPr>
            <w:tcW w:w="8370" w:type="dxa"/>
          </w:tcPr>
          <w:p w14:paraId="6193C993" w14:textId="77777777" w:rsidR="005E5A07" w:rsidRPr="00E97C60" w:rsidRDefault="005E5A07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A8EEB4" w14:textId="77777777" w:rsidR="005E5A07" w:rsidRPr="005B2668" w:rsidRDefault="005E5A0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5A07" w:rsidRPr="00E97C60" w14:paraId="3F07FE97" w14:textId="77777777" w:rsidTr="005E5A07">
        <w:tc>
          <w:tcPr>
            <w:tcW w:w="8370" w:type="dxa"/>
          </w:tcPr>
          <w:p w14:paraId="14AC4E23" w14:textId="6AC984ED" w:rsidR="005E5A07" w:rsidRPr="00E97C60" w:rsidRDefault="005E5A07" w:rsidP="005E5A0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771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13E5322" w14:textId="145DE5A0" w:rsidR="005E5A07" w:rsidRPr="005B2668" w:rsidRDefault="005E5A07" w:rsidP="005E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25,435</w:t>
            </w:r>
          </w:p>
        </w:tc>
      </w:tr>
      <w:tr w:rsidR="005E5A07" w:rsidRPr="00E97C60" w14:paraId="20D72FF1" w14:textId="77777777" w:rsidTr="005E5A07">
        <w:tc>
          <w:tcPr>
            <w:tcW w:w="8370" w:type="dxa"/>
          </w:tcPr>
          <w:p w14:paraId="7AB0BF83" w14:textId="1A665227" w:rsidR="005E5A07" w:rsidRPr="00E97C60" w:rsidRDefault="005E5A07" w:rsidP="005E5A0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862">
              <w:rPr>
                <w:rFonts w:ascii="Angsana New" w:hAnsi="Angsana New"/>
                <w:sz w:val="26"/>
                <w:szCs w:val="26"/>
                <w:cs/>
              </w:rPr>
              <w:t>ภายใต้</w:t>
            </w:r>
            <w:r w:rsidR="00E86202">
              <w:rPr>
                <w:rFonts w:ascii="Angsana New" w:hAnsi="Angsana New" w:hint="cs"/>
                <w:sz w:val="26"/>
                <w:szCs w:val="26"/>
                <w:cs/>
              </w:rPr>
              <w:t>หนี้สินตาม</w:t>
            </w:r>
            <w:r w:rsidRPr="00DB3862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B005B0" w14:textId="39006AC8" w:rsidR="005E5A07" w:rsidRPr="005B2668" w:rsidRDefault="005E5A07" w:rsidP="005E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4,140</w:t>
            </w:r>
          </w:p>
        </w:tc>
      </w:tr>
      <w:tr w:rsidR="005E5A07" w:rsidRPr="00E97C60" w14:paraId="5781C0EE" w14:textId="77777777" w:rsidTr="00CC201D">
        <w:tc>
          <w:tcPr>
            <w:tcW w:w="8370" w:type="dxa"/>
          </w:tcPr>
          <w:p w14:paraId="3BFEE5AC" w14:textId="44BBB03E" w:rsidR="005E5A07" w:rsidRPr="00E86202" w:rsidRDefault="005E5A07" w:rsidP="005E5A0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862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BDC6D5" w14:textId="3FAC7266" w:rsidR="005E5A07" w:rsidRPr="005B2668" w:rsidRDefault="005E5A07" w:rsidP="005E5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29,575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32A9C53" w14:textId="15B3961B" w:rsidR="00297377" w:rsidRDefault="00297377" w:rsidP="00297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297377">
        <w:rPr>
          <w:rFonts w:ascii="Angsana New" w:hAnsi="Angsana New" w:hint="cs"/>
          <w:sz w:val="26"/>
          <w:szCs w:val="26"/>
          <w:cs/>
        </w:rPr>
        <w:t>สินทรัพย์ไม่มีตัวตนอื่น</w:t>
      </w:r>
      <w:r w:rsidR="00E86202">
        <w:rPr>
          <w:rFonts w:ascii="Angsana New" w:hAnsi="Angsana New" w:hint="cs"/>
          <w:sz w:val="26"/>
          <w:szCs w:val="26"/>
          <w:cs/>
        </w:rPr>
        <w:t>บางส่วน</w:t>
      </w:r>
      <w:r w:rsidRPr="00E97C60">
        <w:rPr>
          <w:rFonts w:ascii="Angsana New" w:hAnsi="Angsana New" w:hint="cs"/>
          <w:sz w:val="26"/>
          <w:szCs w:val="26"/>
          <w:cs/>
        </w:rPr>
        <w:t xml:space="preserve">ได้มาจากหนี้สินตามสัญญาเช่าตามที่กล่าวไว้ในหมายเหตุ </w:t>
      </w:r>
      <w:r w:rsidRPr="007A7067">
        <w:rPr>
          <w:rFonts w:ascii="Angsana New" w:hAnsi="Angsana New" w:hint="cs"/>
          <w:sz w:val="26"/>
          <w:szCs w:val="26"/>
        </w:rPr>
        <w:t>1</w:t>
      </w:r>
      <w:r w:rsidR="007A7067" w:rsidRPr="007A7067">
        <w:rPr>
          <w:rFonts w:ascii="Angsana New" w:hAnsi="Angsana New"/>
          <w:sz w:val="26"/>
          <w:szCs w:val="26"/>
        </w:rPr>
        <w:t>3</w:t>
      </w:r>
    </w:p>
    <w:p w14:paraId="6D901FE7" w14:textId="743D9DCB" w:rsidR="0086639B" w:rsidRDefault="00866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6C904B8" w14:textId="5E65BE9D" w:rsidR="00F70EA3" w:rsidRPr="00E97C60" w:rsidRDefault="007A7067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10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6FD50350" w:rsidR="00707C6F" w:rsidRDefault="00FB6A76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รายได้</w:t>
      </w:r>
      <w:r w:rsidR="00707C6F"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="00707C6F" w:rsidRPr="00E97C60">
        <w:rPr>
          <w:rFonts w:ascii="Angsana New" w:hAnsi="Angsana New" w:hint="cs"/>
          <w:sz w:val="26"/>
          <w:szCs w:val="26"/>
          <w:cs/>
        </w:rPr>
        <w:t>แต่ละ</w:t>
      </w:r>
      <w:r w:rsidR="00707C6F" w:rsidRPr="00E97C60">
        <w:rPr>
          <w:rFonts w:ascii="Angsana New" w:hAnsi="Angsana New"/>
          <w:sz w:val="26"/>
          <w:szCs w:val="26"/>
          <w:cs/>
        </w:rPr>
        <w:t>งวด</w:t>
      </w:r>
      <w:r w:rsidR="007E5A65">
        <w:rPr>
          <w:rFonts w:ascii="Angsana New" w:hAnsi="Angsana New" w:hint="cs"/>
          <w:sz w:val="26"/>
          <w:szCs w:val="26"/>
          <w:cs/>
        </w:rPr>
        <w:t>สามเดือน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3962DD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3962D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B7164A">
        <w:rPr>
          <w:rFonts w:ascii="Angsana New" w:hAnsi="Angsana New"/>
          <w:sz w:val="26"/>
          <w:szCs w:val="26"/>
        </w:rPr>
        <w:t>256</w:t>
      </w:r>
      <w:r w:rsidR="003962DD">
        <w:rPr>
          <w:rFonts w:ascii="Angsana New" w:hAnsi="Angsana New"/>
          <w:sz w:val="26"/>
          <w:szCs w:val="26"/>
        </w:rPr>
        <w:t>9</w:t>
      </w:r>
      <w:r w:rsidR="00223A55">
        <w:rPr>
          <w:rFonts w:ascii="Angsana New" w:hAnsi="Angsana New"/>
          <w:sz w:val="26"/>
          <w:szCs w:val="26"/>
        </w:rPr>
        <w:t xml:space="preserve"> </w:t>
      </w:r>
      <w:r w:rsidR="00223A55">
        <w:rPr>
          <w:rFonts w:ascii="Angsana New" w:hAnsi="Angsana New" w:hint="cs"/>
          <w:sz w:val="26"/>
          <w:szCs w:val="26"/>
          <w:cs/>
        </w:rPr>
        <w:t xml:space="preserve">และ </w:t>
      </w:r>
      <w:r w:rsidR="00223A55">
        <w:rPr>
          <w:rFonts w:ascii="Angsana New" w:hAnsi="Angsana New"/>
          <w:sz w:val="26"/>
          <w:szCs w:val="26"/>
        </w:rPr>
        <w:t>2568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707C6F" w:rsidRPr="00E97C60">
        <w:rPr>
          <w:rFonts w:ascii="Angsana New" w:hAnsi="Angsana New"/>
          <w:sz w:val="26"/>
          <w:szCs w:val="26"/>
          <w:cs/>
        </w:rPr>
        <w:t>ประกอบด้วย</w:t>
      </w:r>
      <w:r w:rsidR="00707C6F" w:rsidRPr="00E97C60">
        <w:rPr>
          <w:rFonts w:ascii="Angsana New" w:hAnsi="Angsana New"/>
          <w:sz w:val="26"/>
          <w:szCs w:val="26"/>
        </w:rPr>
        <w:t xml:space="preserve"> </w:t>
      </w:r>
    </w:p>
    <w:p w14:paraId="1A16926D" w14:textId="77777777" w:rsidR="003D124D" w:rsidRDefault="003D124D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270"/>
        <w:gridCol w:w="270"/>
        <w:gridCol w:w="270"/>
        <w:gridCol w:w="1170"/>
        <w:gridCol w:w="270"/>
        <w:gridCol w:w="1170"/>
      </w:tblGrid>
      <w:tr w:rsidR="00E86202" w:rsidRPr="00707C6F" w14:paraId="562A3B74" w14:textId="77777777" w:rsidTr="00E86202">
        <w:tc>
          <w:tcPr>
            <w:tcW w:w="6390" w:type="dxa"/>
          </w:tcPr>
          <w:p w14:paraId="7C6993BA" w14:textId="77777777" w:rsidR="00E86202" w:rsidRPr="006447D2" w:rsidRDefault="00E86202" w:rsidP="00C94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03ED5C" w14:textId="77777777" w:rsidR="00E86202" w:rsidRPr="00707C6F" w:rsidRDefault="00E86202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1CB5DF7B" w14:textId="77777777" w:rsidR="00E86202" w:rsidRPr="00707C6F" w:rsidRDefault="00E86202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084B2B3B" w14:textId="77777777" w:rsidR="00E86202" w:rsidRPr="00707C6F" w:rsidRDefault="00E86202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9553DA1" w14:textId="44ABB3D8" w:rsidR="00E86202" w:rsidRPr="00707C6F" w:rsidRDefault="00E86202" w:rsidP="00C94E4D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86202" w:rsidRPr="006447D2" w14:paraId="6FA571A9" w14:textId="77777777" w:rsidTr="00E86202">
        <w:tc>
          <w:tcPr>
            <w:tcW w:w="6390" w:type="dxa"/>
          </w:tcPr>
          <w:p w14:paraId="5312A3CC" w14:textId="77777777" w:rsidR="00E86202" w:rsidRPr="006447D2" w:rsidRDefault="00E86202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33A60C" w14:textId="77777777" w:rsidR="00E86202" w:rsidRPr="006447D2" w:rsidRDefault="00E86202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5C539" w14:textId="61B41E35" w:rsidR="00E86202" w:rsidRPr="006447D2" w:rsidRDefault="00E86202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6F1BCB49" w14:textId="77777777" w:rsidR="00E86202" w:rsidRPr="006447D2" w:rsidRDefault="00E86202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529679" w14:textId="567A2035" w:rsidR="00E86202" w:rsidRPr="001C0117" w:rsidRDefault="00E86202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63699D" w14:textId="77777777" w:rsidR="00E86202" w:rsidRPr="006447D2" w:rsidRDefault="00E86202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D774B8" w14:textId="76ED0D44" w:rsidR="00E86202" w:rsidRPr="006447D2" w:rsidRDefault="00E86202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86202" w:rsidRPr="006447D2" w14:paraId="56951298" w14:textId="77777777" w:rsidTr="00E86202">
        <w:tc>
          <w:tcPr>
            <w:tcW w:w="6390" w:type="dxa"/>
          </w:tcPr>
          <w:p w14:paraId="390650CA" w14:textId="77777777" w:rsidR="00E86202" w:rsidRPr="006447D2" w:rsidRDefault="00E86202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451312" w14:textId="77777777" w:rsidR="00E86202" w:rsidRPr="006447D2" w:rsidRDefault="00E86202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98BCF" w14:textId="77777777" w:rsidR="00E86202" w:rsidRPr="006447D2" w:rsidRDefault="00E86202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7537D4" w14:textId="77777777" w:rsidR="00E86202" w:rsidRPr="006447D2" w:rsidRDefault="00E86202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EB7943" w14:textId="77777777" w:rsidR="00E86202" w:rsidRPr="001C0117" w:rsidRDefault="00E86202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97DBFE" w14:textId="77777777" w:rsidR="00E86202" w:rsidRPr="006447D2" w:rsidRDefault="00E86202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DF3F87" w14:textId="77777777" w:rsidR="00E86202" w:rsidRPr="006447D2" w:rsidRDefault="00E86202" w:rsidP="007E5A65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86202" w:rsidRPr="006447D2" w14:paraId="0604406A" w14:textId="77777777" w:rsidTr="00E86202">
        <w:tc>
          <w:tcPr>
            <w:tcW w:w="6390" w:type="dxa"/>
          </w:tcPr>
          <w:p w14:paraId="2FF72CB5" w14:textId="77777777" w:rsidR="00E86202" w:rsidRPr="006447D2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270" w:type="dxa"/>
          </w:tcPr>
          <w:p w14:paraId="5EED883F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90AF5A" w14:textId="1BE9E50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A40110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C995D6" w14:textId="60678FBC" w:rsidR="00E86202" w:rsidRPr="00941815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85F01D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5932F1" w14:textId="748A2DFA" w:rsidR="00E86202" w:rsidRPr="00223A55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86202" w:rsidRPr="006447D2" w14:paraId="661674FE" w14:textId="77777777" w:rsidTr="00E86202">
        <w:tc>
          <w:tcPr>
            <w:tcW w:w="6390" w:type="dxa"/>
          </w:tcPr>
          <w:p w14:paraId="6C27D588" w14:textId="79792655" w:rsidR="00E86202" w:rsidRPr="006447D2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E97C60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>) :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ผลกระทบจากภาษีเงินได้รอการตัดบัญชีของรายการผลแตกต่างชั่วคราว</w:t>
            </w:r>
          </w:p>
        </w:tc>
        <w:tc>
          <w:tcPr>
            <w:tcW w:w="270" w:type="dxa"/>
          </w:tcPr>
          <w:p w14:paraId="27742064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0B684F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AD5938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448DDC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032CEE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DF719E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6202" w:rsidRPr="006447D2" w14:paraId="04655A30" w14:textId="77777777" w:rsidTr="00E86202">
        <w:tc>
          <w:tcPr>
            <w:tcW w:w="6390" w:type="dxa"/>
          </w:tcPr>
          <w:p w14:paraId="04A1748C" w14:textId="77777777" w:rsidR="00E86202" w:rsidRPr="00C73FB5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597D88CC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F5EBB3" w14:textId="78C764C0" w:rsidR="00E86202" w:rsidRPr="00D6008B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6019F4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D07D01" w14:textId="0AA7125C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</w:tcPr>
          <w:p w14:paraId="4E58879F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57CD22" w14:textId="6116E721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E86202" w:rsidRPr="006447D2" w14:paraId="283D73AF" w14:textId="77777777" w:rsidTr="00E86202">
        <w:tc>
          <w:tcPr>
            <w:tcW w:w="6390" w:type="dxa"/>
          </w:tcPr>
          <w:p w14:paraId="3F4185D4" w14:textId="0FA7C9E2" w:rsidR="00E86202" w:rsidRPr="00C73FB5" w:rsidRDefault="00E86202" w:rsidP="00E8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270" w:type="dxa"/>
          </w:tcPr>
          <w:p w14:paraId="609E7D87" w14:textId="77777777" w:rsidR="00E86202" w:rsidRPr="00EE6220" w:rsidRDefault="00E86202" w:rsidP="00E8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428FF1" w14:textId="77777777" w:rsidR="00E86202" w:rsidRPr="00EE6220" w:rsidRDefault="00E86202" w:rsidP="00E8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8D99C" w14:textId="77777777" w:rsidR="00E86202" w:rsidRPr="00EE6220" w:rsidRDefault="00E86202" w:rsidP="00E8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E0ECF9" w14:textId="3EB62EDD" w:rsidR="00E86202" w:rsidRPr="00EE6220" w:rsidRDefault="00E86202" w:rsidP="0095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(142)</w:t>
            </w:r>
          </w:p>
        </w:tc>
        <w:tc>
          <w:tcPr>
            <w:tcW w:w="270" w:type="dxa"/>
          </w:tcPr>
          <w:p w14:paraId="64EFC1E1" w14:textId="77777777" w:rsidR="00E86202" w:rsidRPr="00EE6220" w:rsidRDefault="00E86202" w:rsidP="00E8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EDC222" w14:textId="6E30AE0C" w:rsidR="00E86202" w:rsidRPr="00EE6220" w:rsidRDefault="00E86202" w:rsidP="00E8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  <w:tr w:rsidR="00E86202" w:rsidRPr="006447D2" w14:paraId="12AA4313" w14:textId="77777777" w:rsidTr="00E86202">
        <w:tc>
          <w:tcPr>
            <w:tcW w:w="6390" w:type="dxa"/>
          </w:tcPr>
          <w:p w14:paraId="503BF190" w14:textId="77777777" w:rsidR="00E86202" w:rsidRPr="00C73FB5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70" w:type="dxa"/>
          </w:tcPr>
          <w:p w14:paraId="242A7EB8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4C176A" w14:textId="5723A9DD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2AE452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85FB12" w14:textId="11E306F2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270" w:type="dxa"/>
          </w:tcPr>
          <w:p w14:paraId="69FDE735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9BDE41" w14:textId="1A1F9AE0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(54)</w:t>
            </w:r>
          </w:p>
        </w:tc>
      </w:tr>
      <w:tr w:rsidR="00E86202" w:rsidRPr="006447D2" w14:paraId="701C1DF8" w14:textId="77777777" w:rsidTr="00E86202">
        <w:tc>
          <w:tcPr>
            <w:tcW w:w="6390" w:type="dxa"/>
          </w:tcPr>
          <w:p w14:paraId="28DBF31D" w14:textId="0F792A85" w:rsidR="00E86202" w:rsidRPr="00C73FB5" w:rsidRDefault="00E86202" w:rsidP="006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E97C6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E97C6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7E5A65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270" w:type="dxa"/>
          </w:tcPr>
          <w:p w14:paraId="417A8E13" w14:textId="77777777" w:rsidR="00E86202" w:rsidRPr="00EE6220" w:rsidRDefault="00E86202" w:rsidP="006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93F14" w14:textId="77777777" w:rsidR="00E86202" w:rsidRPr="00EE6220" w:rsidRDefault="00E86202" w:rsidP="006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E5A362" w14:textId="77777777" w:rsidR="00E86202" w:rsidRPr="00EE6220" w:rsidRDefault="00E86202" w:rsidP="006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B99429" w14:textId="073A8213" w:rsidR="00E86202" w:rsidRPr="00EE6220" w:rsidRDefault="00E86202" w:rsidP="006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270" w:type="dxa"/>
          </w:tcPr>
          <w:p w14:paraId="3675AD28" w14:textId="77777777" w:rsidR="00E86202" w:rsidRPr="00EE6220" w:rsidRDefault="00E86202" w:rsidP="006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809D37" w14:textId="6A9CBECF" w:rsidR="00E86202" w:rsidRPr="00EE6220" w:rsidRDefault="00E86202" w:rsidP="006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(24)</w:t>
            </w:r>
          </w:p>
        </w:tc>
      </w:tr>
      <w:tr w:rsidR="00E86202" w:rsidRPr="006447D2" w14:paraId="6050C606" w14:textId="77777777" w:rsidTr="00E86202">
        <w:tc>
          <w:tcPr>
            <w:tcW w:w="6390" w:type="dxa"/>
          </w:tcPr>
          <w:p w14:paraId="645F6A56" w14:textId="16DD0B3A" w:rsidR="00E86202" w:rsidRPr="00C73FB5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ผล</w:t>
            </w:r>
            <w:r w:rsidRPr="000D4283">
              <w:rPr>
                <w:rFonts w:ascii="Angsana New" w:eastAsia="Cordi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270" w:type="dxa"/>
          </w:tcPr>
          <w:p w14:paraId="1CDD2C35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F5AB71" w14:textId="0E05266D" w:rsidR="00E86202" w:rsidRPr="00941815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08"/>
              </w:tabs>
              <w:ind w:right="-43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BF051D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33F524" w14:textId="1ABED7E9" w:rsidR="00E86202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(3,337)</w:t>
            </w:r>
          </w:p>
        </w:tc>
        <w:tc>
          <w:tcPr>
            <w:tcW w:w="270" w:type="dxa"/>
          </w:tcPr>
          <w:p w14:paraId="6D50241E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867C06" w14:textId="4EAB82EE" w:rsidR="00E86202" w:rsidRPr="00941815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(3,473)</w:t>
            </w:r>
          </w:p>
        </w:tc>
      </w:tr>
      <w:tr w:rsidR="00E86202" w:rsidRPr="006447D2" w14:paraId="78AF5864" w14:textId="77777777" w:rsidTr="00E86202">
        <w:tc>
          <w:tcPr>
            <w:tcW w:w="6390" w:type="dxa"/>
          </w:tcPr>
          <w:p w14:paraId="6E475027" w14:textId="77777777" w:rsidR="00E86202" w:rsidRPr="00C73FB5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</w:rPr>
            </w:pPr>
            <w:r w:rsidRPr="00C73FB5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C73FB5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C73FB5">
              <w:rPr>
                <w:rFonts w:ascii="Angsana New" w:eastAsia="Cordia New" w:hAnsi="Angsana New" w:hint="cs"/>
                <w:sz w:val="26"/>
                <w:szCs w:val="26"/>
                <w:cs/>
              </w:rPr>
              <w:t>ภายใต้</w:t>
            </w:r>
            <w:r w:rsidRPr="00C73FB5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62BB7A0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04A8A" w14:textId="6FE204DA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A89309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1D8056" w14:textId="4BBE9E9E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9D12255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1EEE78" w14:textId="5DBFA652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E86202" w:rsidRPr="006447D2" w14:paraId="69376DE7" w14:textId="77777777" w:rsidTr="00E86202">
        <w:tc>
          <w:tcPr>
            <w:tcW w:w="6390" w:type="dxa"/>
          </w:tcPr>
          <w:p w14:paraId="4040114D" w14:textId="6C2AFE8F" w:rsidR="00E86202" w:rsidRPr="006447D2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0107338F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51A488" w14:textId="11D4DF2C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21B5FF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4FCCA5" w14:textId="7C108829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(3,694)</w:t>
            </w:r>
          </w:p>
        </w:tc>
        <w:tc>
          <w:tcPr>
            <w:tcW w:w="270" w:type="dxa"/>
          </w:tcPr>
          <w:p w14:paraId="236A9F56" w14:textId="77777777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6F69B7" w14:textId="73556C59" w:rsidR="00E86202" w:rsidRPr="00EE6220" w:rsidRDefault="00E86202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(3,348)</w:t>
            </w:r>
          </w:p>
        </w:tc>
      </w:tr>
    </w:tbl>
    <w:p w14:paraId="50D7CF58" w14:textId="77777777" w:rsidR="00391F53" w:rsidRDefault="00391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3674C75" w14:textId="4B7CD63E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</w:t>
      </w:r>
      <w:r w:rsidR="00B90EEC">
        <w:rPr>
          <w:rFonts w:ascii="Angsana New" w:hAnsi="Angsana New" w:hint="cs"/>
          <w:sz w:val="26"/>
          <w:szCs w:val="26"/>
          <w:cs/>
        </w:rPr>
        <w:t>รายได้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</w:t>
      </w:r>
      <w:r w:rsidR="00B90EEC">
        <w:rPr>
          <w:rFonts w:ascii="Angsana New" w:hAnsi="Angsana New" w:hint="cs"/>
          <w:sz w:val="26"/>
          <w:szCs w:val="26"/>
          <w:cs/>
        </w:rPr>
        <w:t>ขาดทุน</w:t>
      </w:r>
      <w:r w:rsidR="002738E9">
        <w:rPr>
          <w:rFonts w:ascii="Angsana New" w:hAnsi="Angsana New" w:hint="cs"/>
          <w:sz w:val="26"/>
          <w:szCs w:val="26"/>
          <w:cs/>
        </w:rPr>
        <w:t>ก่อนภาษี</w:t>
      </w:r>
      <w:r w:rsidRPr="00D11847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</w:t>
      </w:r>
      <w:r w:rsidR="00B7164A">
        <w:rPr>
          <w:rFonts w:ascii="Angsana New" w:hAnsi="Angsana New" w:hint="cs"/>
          <w:sz w:val="26"/>
          <w:szCs w:val="26"/>
          <w:cs/>
        </w:rPr>
        <w:t>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0306E6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0306E6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0306E6">
        <w:rPr>
          <w:rFonts w:ascii="Angsana New" w:hAnsi="Angsana New"/>
          <w:sz w:val="26"/>
          <w:szCs w:val="26"/>
        </w:rPr>
        <w:t>9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</w:t>
      </w:r>
      <w:r w:rsidR="000306E6">
        <w:rPr>
          <w:rFonts w:ascii="Angsana New" w:hAnsi="Angsana New"/>
          <w:sz w:val="26"/>
          <w:szCs w:val="26"/>
        </w:rPr>
        <w:t>8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Pr="00956228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70"/>
        <w:gridCol w:w="270"/>
        <w:gridCol w:w="270"/>
        <w:gridCol w:w="270"/>
        <w:gridCol w:w="1260"/>
        <w:gridCol w:w="270"/>
        <w:gridCol w:w="1350"/>
      </w:tblGrid>
      <w:tr w:rsidR="000306E6" w:rsidRPr="00707C6F" w14:paraId="6D382550" w14:textId="77777777" w:rsidTr="00526D3C">
        <w:tc>
          <w:tcPr>
            <w:tcW w:w="5850" w:type="dxa"/>
          </w:tcPr>
          <w:p w14:paraId="2389444A" w14:textId="77777777" w:rsidR="000306E6" w:rsidRPr="006447D2" w:rsidRDefault="000306E6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5C8FBA" w14:textId="2A06550E" w:rsidR="000306E6" w:rsidRPr="00707C6F" w:rsidRDefault="000306E6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02C36A" w14:textId="77777777" w:rsidR="000306E6" w:rsidRPr="00707C6F" w:rsidRDefault="000306E6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F8243" w14:textId="77777777" w:rsidR="000306E6" w:rsidRPr="00707C6F" w:rsidRDefault="000306E6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052C7E" w14:textId="77777777" w:rsidR="000306E6" w:rsidRPr="00707C6F" w:rsidRDefault="000306E6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58F157C" w14:textId="49144776" w:rsidR="000306E6" w:rsidRPr="00707C6F" w:rsidRDefault="000306E6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E5A65" w:rsidRPr="006447D2" w14:paraId="0527DE99" w14:textId="77777777" w:rsidTr="00526D3C">
        <w:tc>
          <w:tcPr>
            <w:tcW w:w="5850" w:type="dxa"/>
          </w:tcPr>
          <w:p w14:paraId="1DFC6427" w14:textId="5E494B4C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               </w:t>
            </w:r>
          </w:p>
        </w:tc>
        <w:tc>
          <w:tcPr>
            <w:tcW w:w="270" w:type="dxa"/>
          </w:tcPr>
          <w:p w14:paraId="769AE9D5" w14:textId="419B5A28" w:rsidR="007E5A65" w:rsidRPr="006A269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0097D07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E37B4" w14:textId="6001D6D4" w:rsidR="007E5A65" w:rsidRPr="006447D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777BDD23" w14:textId="77777777" w:rsidR="007E5A65" w:rsidRPr="006447D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DF8584" w14:textId="45E05EB6" w:rsidR="007E5A65" w:rsidRPr="0080691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6912">
              <w:rPr>
                <w:rFonts w:ascii="Angsana New" w:hAnsi="Angsana New"/>
                <w:sz w:val="26"/>
                <w:szCs w:val="26"/>
              </w:rPr>
              <w:t>256</w:t>
            </w:r>
            <w:r w:rsidR="000306E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121842" w14:textId="77777777" w:rsidR="007E5A65" w:rsidRPr="00806912" w:rsidRDefault="007E5A65" w:rsidP="007E5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EucrosiaUPC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966C2" w14:textId="12A3B188" w:rsidR="007E5A65" w:rsidRPr="00806912" w:rsidRDefault="007E5A65" w:rsidP="007E5A65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0306E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B04AF" w:rsidRPr="006447D2" w14:paraId="22D11E54" w14:textId="77777777" w:rsidTr="00526D3C">
        <w:tc>
          <w:tcPr>
            <w:tcW w:w="5850" w:type="dxa"/>
          </w:tcPr>
          <w:p w14:paraId="659336F2" w14:textId="77777777" w:rsidR="00EB04AF" w:rsidRPr="000E5BC6" w:rsidRDefault="00EB04AF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5BAFD7ED" w14:textId="77777777" w:rsidR="00EB04AF" w:rsidRPr="000E5BC6" w:rsidRDefault="00EB04AF" w:rsidP="000E5BC6">
            <w:pPr>
              <w:pStyle w:val="BodyText3"/>
              <w:tabs>
                <w:tab w:val="left" w:pos="-3402"/>
                <w:tab w:val="left" w:pos="-3261"/>
                <w:tab w:val="left" w:pos="-3119"/>
              </w:tabs>
              <w:ind w:left="-18" w:right="-18"/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3FB7C2A" w14:textId="77777777" w:rsidR="00EB04AF" w:rsidRPr="000E5BC6" w:rsidRDefault="00EB04AF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1D6FB4C" w14:textId="77777777" w:rsidR="00EB04AF" w:rsidRPr="000E5BC6" w:rsidRDefault="00EB04AF" w:rsidP="000E5BC6">
            <w:pPr>
              <w:pStyle w:val="BodyText3"/>
              <w:tabs>
                <w:tab w:val="left" w:pos="-3402"/>
                <w:tab w:val="left" w:pos="-3261"/>
                <w:tab w:val="left" w:pos="-3119"/>
              </w:tabs>
              <w:ind w:left="-18" w:right="-18"/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F737A9D" w14:textId="77777777" w:rsidR="00EB04AF" w:rsidRPr="000E5BC6" w:rsidRDefault="00EB04AF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339101" w14:textId="77777777" w:rsidR="00EB04AF" w:rsidRPr="000E5BC6" w:rsidRDefault="00EB04AF" w:rsidP="000E5BC6">
            <w:pPr>
              <w:pStyle w:val="BodyText3"/>
              <w:tabs>
                <w:tab w:val="left" w:pos="-3402"/>
                <w:tab w:val="left" w:pos="-3261"/>
                <w:tab w:val="left" w:pos="-3119"/>
              </w:tabs>
              <w:ind w:left="-18" w:right="-18"/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14EC781" w14:textId="77777777" w:rsidR="00EB04AF" w:rsidRPr="000E5BC6" w:rsidRDefault="00EB04AF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48682C" w14:textId="77777777" w:rsidR="00EB04AF" w:rsidRPr="000E5BC6" w:rsidRDefault="00EB04AF" w:rsidP="000E5BC6">
            <w:pPr>
              <w:pStyle w:val="BodyText3"/>
              <w:tabs>
                <w:tab w:val="left" w:pos="-3402"/>
                <w:tab w:val="left" w:pos="-3261"/>
                <w:tab w:val="left" w:pos="-3119"/>
              </w:tabs>
              <w:ind w:left="-18" w:right="-18"/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A6DAC" w:rsidRPr="00EE6220" w14:paraId="55D3B63A" w14:textId="77777777" w:rsidTr="00526D3C">
        <w:tc>
          <w:tcPr>
            <w:tcW w:w="5850" w:type="dxa"/>
          </w:tcPr>
          <w:p w14:paraId="4B8534C9" w14:textId="106D7FA6" w:rsidR="00AA6DAC" w:rsidRPr="006447D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270" w:type="dxa"/>
          </w:tcPr>
          <w:p w14:paraId="5046ECAB" w14:textId="18DC3FC3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23A4E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B3A88A" w14:textId="7FDE93E2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5586AE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1CA52A" w14:textId="1DB288B2" w:rsidR="00AA6DAC" w:rsidRPr="00B65131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BB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306BB1">
              <w:rPr>
                <w:rFonts w:ascii="Angsana New" w:hAnsi="Angsana New"/>
                <w:sz w:val="26"/>
                <w:szCs w:val="26"/>
              </w:rPr>
              <w:t>8,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6A0518">
              <w:rPr>
                <w:rFonts w:ascii="Angsana New" w:hAnsi="Angsana New"/>
                <w:sz w:val="26"/>
                <w:szCs w:val="26"/>
              </w:rPr>
              <w:t>9</w:t>
            </w:r>
            <w:r w:rsidRPr="00306BB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EF921EF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97BA53" w14:textId="7F147F52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BB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306BB1">
              <w:rPr>
                <w:rFonts w:ascii="Angsana New" w:hAnsi="Angsana New"/>
                <w:sz w:val="26"/>
                <w:szCs w:val="26"/>
              </w:rPr>
              <w:t>8,</w:t>
            </w:r>
            <w:r>
              <w:rPr>
                <w:rFonts w:ascii="Angsana New" w:hAnsi="Angsana New"/>
                <w:sz w:val="26"/>
                <w:szCs w:val="26"/>
              </w:rPr>
              <w:t>606</w:t>
            </w:r>
            <w:r w:rsidRPr="00306BB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A6DAC" w:rsidRPr="00EE6220" w14:paraId="48DF0018" w14:textId="77777777" w:rsidTr="000E5BC6">
        <w:trPr>
          <w:trHeight w:val="34"/>
        </w:trPr>
        <w:tc>
          <w:tcPr>
            <w:tcW w:w="5850" w:type="dxa"/>
          </w:tcPr>
          <w:p w14:paraId="3602B220" w14:textId="47D99D20" w:rsidR="00AA6DAC" w:rsidRPr="000E5BC6" w:rsidRDefault="00AA6DAC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0785469" w14:textId="2F1A4849" w:rsidR="00AA6DAC" w:rsidRPr="000E5BC6" w:rsidRDefault="00AA6DAC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434B115E" w14:textId="77777777" w:rsidR="00AA6DAC" w:rsidRPr="000E5BC6" w:rsidRDefault="00AA6DAC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31E61918" w14:textId="77777777" w:rsidR="00AA6DAC" w:rsidRPr="000E5BC6" w:rsidRDefault="00AA6DAC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35D6E4E" w14:textId="77777777" w:rsidR="00AA6DAC" w:rsidRPr="000E5BC6" w:rsidRDefault="00AA6DAC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5D9635" w14:textId="77777777" w:rsidR="00AA6DAC" w:rsidRPr="000E5BC6" w:rsidRDefault="00AA6DAC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B582A00" w14:textId="77777777" w:rsidR="00AA6DAC" w:rsidRPr="000E5BC6" w:rsidRDefault="00AA6DAC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050050F" w14:textId="77777777" w:rsidR="00AA6DAC" w:rsidRPr="000E5BC6" w:rsidRDefault="00AA6DAC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A6DAC" w:rsidRPr="00EE6220" w14:paraId="5453E4BF" w14:textId="77777777" w:rsidTr="00526D3C">
        <w:tc>
          <w:tcPr>
            <w:tcW w:w="5850" w:type="dxa"/>
          </w:tcPr>
          <w:p w14:paraId="2E136512" w14:textId="53F9001A" w:rsidR="00AA6DAC" w:rsidRPr="00E97C6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270" w:type="dxa"/>
          </w:tcPr>
          <w:p w14:paraId="391940E7" w14:textId="54CBD114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8DB9DD6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42CBE5" w14:textId="5486DCA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94F006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C8FC3C" w14:textId="264F428A" w:rsidR="00AA6DAC" w:rsidRPr="00B65131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BB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3,680)</w:t>
            </w:r>
          </w:p>
        </w:tc>
        <w:tc>
          <w:tcPr>
            <w:tcW w:w="270" w:type="dxa"/>
          </w:tcPr>
          <w:p w14:paraId="66814C68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D1DFB" w14:textId="774C9CFC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BB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3,721)</w:t>
            </w:r>
          </w:p>
        </w:tc>
      </w:tr>
      <w:tr w:rsidR="00AA6DAC" w:rsidRPr="00EE6220" w14:paraId="2F8EBE73" w14:textId="77777777" w:rsidTr="00526D3C">
        <w:trPr>
          <w:trHeight w:val="54"/>
        </w:trPr>
        <w:tc>
          <w:tcPr>
            <w:tcW w:w="5850" w:type="dxa"/>
          </w:tcPr>
          <w:p w14:paraId="5D76ABF7" w14:textId="08D69F47" w:rsidR="00AA6DAC" w:rsidRPr="00147811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147811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526D3C" w:rsidRPr="0014781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26D3C" w:rsidRPr="00147811">
              <w:rPr>
                <w:rFonts w:ascii="Angsana New" w:hAnsi="Angsana New"/>
                <w:sz w:val="26"/>
                <w:szCs w:val="26"/>
              </w:rPr>
              <w:t>(</w:t>
            </w:r>
            <w:r w:rsidR="00526D3C" w:rsidRPr="0014781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="00526D3C" w:rsidRPr="00147811">
              <w:rPr>
                <w:rFonts w:ascii="Angsana New" w:hAnsi="Angsana New"/>
                <w:sz w:val="26"/>
                <w:szCs w:val="26"/>
              </w:rPr>
              <w:t>)</w:t>
            </w:r>
            <w:r w:rsidRPr="0014781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47811">
              <w:rPr>
                <w:rFonts w:ascii="Angsana New" w:hAnsi="Angsana New"/>
                <w:sz w:val="26"/>
                <w:szCs w:val="26"/>
                <w:cs/>
              </w:rPr>
              <w:t>: ผลกระทบทางภาษีของ</w:t>
            </w:r>
            <w:r w:rsidRPr="00147811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270" w:type="dxa"/>
          </w:tcPr>
          <w:p w14:paraId="2CB004AA" w14:textId="45995446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AFB0BE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1C51B3" w14:textId="2A20C103" w:rsidR="00AA6DAC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77106E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BDFB9E" w14:textId="16F44199" w:rsidR="00AA6DAC" w:rsidRPr="003B13FD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6A0518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06AA3F5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20B364" w14:textId="292D0777" w:rsidR="00AA6DAC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373</w:t>
            </w:r>
          </w:p>
        </w:tc>
      </w:tr>
      <w:tr w:rsidR="00AA6DAC" w:rsidRPr="00EE6220" w14:paraId="404B1F7F" w14:textId="77777777" w:rsidTr="00526D3C">
        <w:tc>
          <w:tcPr>
            <w:tcW w:w="5850" w:type="dxa"/>
          </w:tcPr>
          <w:p w14:paraId="122D0152" w14:textId="03908ED2" w:rsidR="00AA6DAC" w:rsidRPr="006447D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63985B76" w14:textId="6F91E456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9B24E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A3E85" w14:textId="2642E683" w:rsidR="00AA6DAC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7D222D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94D21D" w14:textId="5D28125D" w:rsidR="00AA6DAC" w:rsidRPr="00B65131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(3,69</w:t>
            </w:r>
            <w:r w:rsidR="006A0518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84DA477" w14:textId="77777777" w:rsidR="00AA6DAC" w:rsidRPr="00EE6220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AB1B81" w14:textId="754AD208" w:rsidR="00AA6DAC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BB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3,348</w:t>
            </w:r>
            <w:r w:rsidRPr="00306BB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22646170" w14:textId="77777777" w:rsidR="00391F53" w:rsidRDefault="00391F53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F86D7B2" w14:textId="0F33EA9C" w:rsidR="00BE2DE5" w:rsidRPr="00D11847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4" w:name="OLE_LINK1"/>
      <w:bookmarkStart w:id="5" w:name="OLE_LINK2"/>
      <w:r w:rsidRPr="00D11847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D11847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0306E6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0306E6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0306E6">
        <w:rPr>
          <w:rFonts w:ascii="Angsana New" w:hAnsi="Angsana New"/>
          <w:sz w:val="26"/>
          <w:szCs w:val="26"/>
        </w:rPr>
        <w:t>9</w:t>
      </w:r>
      <w:r w:rsidR="00C67B43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7E3BF591" w14:textId="77777777" w:rsidR="004C2A30" w:rsidRPr="00956228" w:rsidRDefault="004C2A3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260"/>
        <w:gridCol w:w="270"/>
        <w:gridCol w:w="1170"/>
        <w:gridCol w:w="270"/>
        <w:gridCol w:w="1170"/>
      </w:tblGrid>
      <w:tr w:rsidR="004C2A30" w:rsidRPr="00475A13" w14:paraId="09AAAD44" w14:textId="77777777" w:rsidTr="000E5BC6">
        <w:trPr>
          <w:trHeight w:val="227"/>
        </w:trPr>
        <w:tc>
          <w:tcPr>
            <w:tcW w:w="4140" w:type="dxa"/>
          </w:tcPr>
          <w:p w14:paraId="5D48BFFF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7"/>
          </w:tcPr>
          <w:p w14:paraId="4AFA9172" w14:textId="77777777" w:rsidR="004C2A30" w:rsidRPr="00475A13" w:rsidRDefault="004C2A3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475A13" w14:paraId="02E9ACF2" w14:textId="77777777" w:rsidTr="000E5BC6">
        <w:trPr>
          <w:trHeight w:val="227"/>
        </w:trPr>
        <w:tc>
          <w:tcPr>
            <w:tcW w:w="4140" w:type="dxa"/>
          </w:tcPr>
          <w:p w14:paraId="73C5BDED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475A13" w14:paraId="2C3162B6" w14:textId="77777777" w:rsidTr="000E5BC6">
        <w:trPr>
          <w:trHeight w:val="227"/>
        </w:trPr>
        <w:tc>
          <w:tcPr>
            <w:tcW w:w="4140" w:type="dxa"/>
          </w:tcPr>
          <w:p w14:paraId="599C7DA7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4434DD6C" w:rsidR="00281218" w:rsidRPr="00475A13" w:rsidRDefault="00281218" w:rsidP="00475A1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0306E6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D263504" w14:textId="10A202F7" w:rsidR="00281218" w:rsidRPr="00475A13" w:rsidRDefault="000306E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306E6">
              <w:rPr>
                <w:rFonts w:ascii="Angsana New" w:hAnsi="Angsana New"/>
                <w:sz w:val="26"/>
                <w:szCs w:val="26"/>
                <w:cs/>
              </w:rPr>
              <w:t>ขาดทุนสำหรับ</w:t>
            </w:r>
            <w:r w:rsidR="00E8620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F67475A" w14:textId="7777777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475A13" w:rsidRDefault="0028121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475A1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475A13" w:rsidRDefault="00281218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F75FB2A" w14:textId="5E7071C5" w:rsidR="00281218" w:rsidRPr="00475A13" w:rsidRDefault="00F15981" w:rsidP="00475A1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0306E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306E6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7A7067">
              <w:rPr>
                <w:rFonts w:ascii="Angsana New" w:hAnsi="Angsana New" w:hint="cs"/>
                <w:sz w:val="26"/>
                <w:szCs w:val="26"/>
                <w:cs/>
              </w:rPr>
              <w:t>ี</w:t>
            </w:r>
            <w:r w:rsidR="000306E6">
              <w:rPr>
                <w:rFonts w:ascii="Angsana New" w:hAnsi="Angsana New" w:hint="cs"/>
                <w:sz w:val="26"/>
                <w:szCs w:val="26"/>
                <w:cs/>
              </w:rPr>
              <w:t>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0306E6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281218" w:rsidRPr="00475A13" w14:paraId="4F69FC2B" w14:textId="77777777" w:rsidTr="000E5BC6">
        <w:tc>
          <w:tcPr>
            <w:tcW w:w="4140" w:type="dxa"/>
          </w:tcPr>
          <w:p w14:paraId="7DA49B88" w14:textId="687C7CC8" w:rsidR="00281218" w:rsidRPr="000E5BC6" w:rsidRDefault="00281218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0E5BC6" w:rsidRDefault="00281218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0E5BC6" w:rsidRDefault="00281218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0E5BC6" w:rsidRDefault="00281218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0E5BC6" w:rsidRDefault="00281218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0E5BC6" w:rsidRDefault="00281218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70" w:type="dxa"/>
          </w:tcPr>
          <w:p w14:paraId="3C9FCBB0" w14:textId="77777777" w:rsidR="00281218" w:rsidRPr="000E5BC6" w:rsidRDefault="00281218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-68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0E5BC6" w:rsidRDefault="00281218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AA6DAC" w:rsidRPr="008C4F9A" w14:paraId="3B085CE3" w14:textId="77777777" w:rsidTr="000E5BC6">
        <w:tc>
          <w:tcPr>
            <w:tcW w:w="4140" w:type="dxa"/>
          </w:tcPr>
          <w:p w14:paraId="2FFBCD59" w14:textId="77777777" w:rsidR="00AA6DAC" w:rsidRPr="00475A13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3DE3FA52" w:rsidR="00AA6DAC" w:rsidRPr="005914D5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C4F9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588AFF48" w14:textId="77777777" w:rsidR="00AA6DAC" w:rsidRPr="008C4F9A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67705587" w14:textId="4B6F3C4E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vAlign w:val="bottom"/>
          </w:tcPr>
          <w:p w14:paraId="5B8E1D38" w14:textId="77777777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7603CCE0" w14:textId="6C3DF9A1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AA6DAC" w:rsidRPr="00F068AE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83A98E5" w14:textId="50E96E27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A0699C" w:rsidRPr="00475A13" w14:paraId="4513436D" w14:textId="77777777" w:rsidTr="000E5BC6">
        <w:tc>
          <w:tcPr>
            <w:tcW w:w="4140" w:type="dxa"/>
          </w:tcPr>
          <w:p w14:paraId="4AE0462F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A0699C" w:rsidRPr="00475A13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A0699C" w:rsidRPr="00475A13" w:rsidRDefault="00A0699C" w:rsidP="00A0699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063F9" w14:textId="5DF11B83" w:rsidR="00A0699C" w:rsidRPr="00960A22" w:rsidRDefault="00A0699C" w:rsidP="00E8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A0873C" w14:textId="712A3779" w:rsidR="00A0699C" w:rsidRPr="00960A22" w:rsidRDefault="00A0699C" w:rsidP="00171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A0699C" w:rsidRPr="00F068AE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170" w:type="dxa"/>
          </w:tcPr>
          <w:p w14:paraId="47CE0143" w14:textId="77777777" w:rsidR="00A0699C" w:rsidRPr="00960A22" w:rsidRDefault="00A0699C" w:rsidP="00A06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AA6DAC" w:rsidRPr="00475A13" w14:paraId="57487ED3" w14:textId="77777777" w:rsidTr="000E5BC6">
        <w:tc>
          <w:tcPr>
            <w:tcW w:w="4140" w:type="dxa"/>
          </w:tcPr>
          <w:p w14:paraId="0F0E8F82" w14:textId="77777777" w:rsidR="00AA6DAC" w:rsidRPr="00475A13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2E6E80EF" w:rsidR="00AA6DAC" w:rsidRPr="005914D5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270" w:type="dxa"/>
          </w:tcPr>
          <w:p w14:paraId="7E54D794" w14:textId="77777777" w:rsidR="00AA6DAC" w:rsidRPr="00475A13" w:rsidRDefault="00AA6DAC" w:rsidP="00AA6DA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DF4453" w14:textId="701BE707" w:rsidR="00AA6DAC" w:rsidRPr="00960A22" w:rsidRDefault="00AA6DAC" w:rsidP="00E8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270" w:type="dxa"/>
          </w:tcPr>
          <w:p w14:paraId="6B4CEBDB" w14:textId="77777777" w:rsidR="00AA6DAC" w:rsidRPr="00960A22" w:rsidRDefault="00AA6DAC" w:rsidP="00AA6D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012A3F" w14:textId="05887D85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AA6DAC" w:rsidRPr="00F068AE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170" w:type="dxa"/>
          </w:tcPr>
          <w:p w14:paraId="6FDB9DFA" w14:textId="7A18E03E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388</w:t>
            </w:r>
          </w:p>
        </w:tc>
      </w:tr>
      <w:tr w:rsidR="00AA6DAC" w:rsidRPr="00475A13" w14:paraId="4889B6F3" w14:textId="77777777" w:rsidTr="000E5BC6">
        <w:tc>
          <w:tcPr>
            <w:tcW w:w="4140" w:type="dxa"/>
          </w:tcPr>
          <w:p w14:paraId="13363A00" w14:textId="77777777" w:rsidR="00AA6DAC" w:rsidRPr="00475A13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5DC08D94" w:rsidR="00AA6DAC" w:rsidRPr="000306E6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4,792</w:t>
            </w:r>
          </w:p>
        </w:tc>
        <w:tc>
          <w:tcPr>
            <w:tcW w:w="270" w:type="dxa"/>
          </w:tcPr>
          <w:p w14:paraId="350FD25D" w14:textId="77777777" w:rsidR="00AA6DAC" w:rsidRPr="00475A13" w:rsidRDefault="00AA6DAC" w:rsidP="00AA6DA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0617E5" w14:textId="5991503E" w:rsidR="00AA6DAC" w:rsidRPr="00B65131" w:rsidRDefault="00AA6DAC" w:rsidP="00E86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270" w:type="dxa"/>
          </w:tcPr>
          <w:p w14:paraId="73CF8B6C" w14:textId="77777777" w:rsidR="00AA6DAC" w:rsidRPr="00960A22" w:rsidRDefault="00AA6DAC" w:rsidP="00AA6D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24A943" w14:textId="6043FB21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AA6DAC" w:rsidRPr="00F068AE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170" w:type="dxa"/>
          </w:tcPr>
          <w:p w14:paraId="6DFAC5F8" w14:textId="1A402786" w:rsidR="00AA6DAC" w:rsidRPr="00960A22" w:rsidRDefault="00AA6DAC" w:rsidP="00AA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4,970</w:t>
            </w:r>
          </w:p>
        </w:tc>
      </w:tr>
      <w:tr w:rsidR="000E5BC6" w:rsidRPr="00475A13" w14:paraId="095A2239" w14:textId="77777777" w:rsidTr="000E5BC6">
        <w:tc>
          <w:tcPr>
            <w:tcW w:w="4140" w:type="dxa"/>
          </w:tcPr>
          <w:p w14:paraId="727D3FDF" w14:textId="782C537D" w:rsidR="000E5BC6" w:rsidRPr="006D2FA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75A13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  <w:r w:rsidRPr="006D2FA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เมื่อเกษียณอายุ</w:t>
            </w:r>
          </w:p>
        </w:tc>
        <w:tc>
          <w:tcPr>
            <w:tcW w:w="1260" w:type="dxa"/>
          </w:tcPr>
          <w:p w14:paraId="4A0839D5" w14:textId="233BD266" w:rsidR="000E5BC6" w:rsidRPr="00A0699C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270" w:type="dxa"/>
          </w:tcPr>
          <w:p w14:paraId="389F88E8" w14:textId="77777777" w:rsidR="000E5BC6" w:rsidRPr="00475A13" w:rsidRDefault="000E5BC6" w:rsidP="000E5BC6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53EEAB" w14:textId="096305E8" w:rsidR="000E5BC6" w:rsidRPr="00B65131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3DF7ED6A" w14:textId="77777777" w:rsidR="000E5BC6" w:rsidRPr="00960A22" w:rsidRDefault="000E5BC6" w:rsidP="000E5B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5BC66F" w14:textId="149382A4" w:rsidR="000E5BC6" w:rsidRPr="00960A22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0E5BC6" w:rsidRPr="00F068AE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170" w:type="dxa"/>
          </w:tcPr>
          <w:p w14:paraId="30034AD2" w14:textId="34B6DEA9" w:rsidR="000E5BC6" w:rsidRPr="00960A22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794</w:t>
            </w:r>
          </w:p>
        </w:tc>
      </w:tr>
      <w:tr w:rsidR="000E5BC6" w:rsidRPr="00475A13" w14:paraId="6D48F3CC" w14:textId="77777777" w:rsidTr="000E5BC6">
        <w:tc>
          <w:tcPr>
            <w:tcW w:w="4140" w:type="dxa"/>
          </w:tcPr>
          <w:p w14:paraId="6C158C2C" w14:textId="00E0E708" w:rsidR="000E5BC6" w:rsidRPr="006D2FA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11AF656E" w14:textId="75C3DBDF" w:rsidR="000E5BC6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6,220</w:t>
            </w:r>
          </w:p>
        </w:tc>
        <w:tc>
          <w:tcPr>
            <w:tcW w:w="270" w:type="dxa"/>
          </w:tcPr>
          <w:p w14:paraId="10D2E0BD" w14:textId="77777777" w:rsidR="000E5BC6" w:rsidRPr="00475A13" w:rsidRDefault="000E5BC6" w:rsidP="000E5BC6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0479D9" w14:textId="380A0C44" w:rsidR="000E5BC6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3,337</w:t>
            </w:r>
          </w:p>
        </w:tc>
        <w:tc>
          <w:tcPr>
            <w:tcW w:w="270" w:type="dxa"/>
          </w:tcPr>
          <w:p w14:paraId="17C31C60" w14:textId="77777777" w:rsidR="000E5BC6" w:rsidRPr="00960A22" w:rsidRDefault="000E5BC6" w:rsidP="000E5B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245E9A" w14:textId="5D10C3FE" w:rsidR="000E5BC6" w:rsidRPr="009E3D07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54DF79D" w14:textId="77777777" w:rsidR="000E5BC6" w:rsidRPr="00F068AE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170" w:type="dxa"/>
          </w:tcPr>
          <w:p w14:paraId="6B210851" w14:textId="383640EE" w:rsidR="000E5BC6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9,557</w:t>
            </w:r>
          </w:p>
        </w:tc>
      </w:tr>
      <w:tr w:rsidR="000E5BC6" w:rsidRPr="00475A13" w14:paraId="020E08C4" w14:textId="77777777" w:rsidTr="000E5BC6">
        <w:tc>
          <w:tcPr>
            <w:tcW w:w="4140" w:type="dxa"/>
          </w:tcPr>
          <w:p w14:paraId="1B3CE4A3" w14:textId="275F7298" w:rsidR="000E5BC6" w:rsidRPr="00475A13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0A1BFFEF" w14:textId="492B9FF9" w:rsidR="000E5BC6" w:rsidRPr="005914D5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6F362892" w14:textId="77777777" w:rsidR="000E5BC6" w:rsidRPr="00475A13" w:rsidRDefault="000E5BC6" w:rsidP="000E5BC6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BF6473" w14:textId="6AA4A2AF" w:rsidR="000E5BC6" w:rsidRPr="00B65131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487D498C" w14:textId="77777777" w:rsidR="000E5BC6" w:rsidRPr="00960A22" w:rsidRDefault="000E5BC6" w:rsidP="000E5B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7B5B6D" w14:textId="6F5CA71C" w:rsidR="000E5BC6" w:rsidRPr="00960A22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6F16B9" w14:textId="77777777" w:rsidR="000E5BC6" w:rsidRPr="00F068AE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th-TH"/>
              </w:rPr>
            </w:pPr>
          </w:p>
        </w:tc>
        <w:tc>
          <w:tcPr>
            <w:tcW w:w="1170" w:type="dxa"/>
          </w:tcPr>
          <w:p w14:paraId="2CC7A4E7" w14:textId="63806507" w:rsidR="000E5BC6" w:rsidRPr="00960A22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0E5BC6" w:rsidRPr="00475A13" w14:paraId="14D843D8" w14:textId="77777777" w:rsidTr="000E5BC6">
        <w:trPr>
          <w:trHeight w:val="58"/>
        </w:trPr>
        <w:tc>
          <w:tcPr>
            <w:tcW w:w="4140" w:type="dxa"/>
          </w:tcPr>
          <w:p w14:paraId="20F9919C" w14:textId="722C4B58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53DF0C" w14:textId="5D146324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9A08CE1" w14:textId="77777777" w:rsidR="000E5BC6" w:rsidRPr="008B601A" w:rsidRDefault="000E5BC6" w:rsidP="000E5BC6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494C16" w14:textId="74F7AF7E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9F8B240" w14:textId="77777777" w:rsidR="000E5BC6" w:rsidRPr="008B601A" w:rsidRDefault="000E5BC6" w:rsidP="000E5B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DAF4F4" w14:textId="50B6195C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EF3F4DA" w14:textId="77777777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054295" w14:textId="506513D1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0E5BC6" w:rsidRPr="00475A13" w14:paraId="541B6F9F" w14:textId="77777777" w:rsidTr="000E5BC6">
        <w:tc>
          <w:tcPr>
            <w:tcW w:w="4140" w:type="dxa"/>
          </w:tcPr>
          <w:p w14:paraId="47AF76BB" w14:textId="749E1B11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601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16AC5CB" w14:textId="6F49AD04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Pr="008B601A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</w:tcPr>
          <w:p w14:paraId="6832B8C3" w14:textId="77777777" w:rsidR="000E5BC6" w:rsidRPr="008B601A" w:rsidRDefault="000E5BC6" w:rsidP="000E5BC6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CE6FDA2" w14:textId="6DE3404D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3,694</w:t>
            </w:r>
          </w:p>
        </w:tc>
        <w:tc>
          <w:tcPr>
            <w:tcW w:w="270" w:type="dxa"/>
          </w:tcPr>
          <w:p w14:paraId="449D262A" w14:textId="77777777" w:rsidR="000E5BC6" w:rsidRPr="008B601A" w:rsidRDefault="000E5BC6" w:rsidP="000E5B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CDEBE7" w14:textId="47029912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3D0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FE42C" w14:textId="77777777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412AFF" w14:textId="492748AC" w:rsidR="000E5BC6" w:rsidRPr="008B601A" w:rsidRDefault="000E5BC6" w:rsidP="000E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15,823</w:t>
            </w:r>
          </w:p>
        </w:tc>
      </w:tr>
    </w:tbl>
    <w:p w14:paraId="18493E38" w14:textId="77777777" w:rsidR="00941815" w:rsidRDefault="00941815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0323CB5" w14:textId="2B6400B2" w:rsidR="000306E6" w:rsidRPr="009E631E" w:rsidRDefault="00DD5818" w:rsidP="0003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7A7067">
        <w:rPr>
          <w:rFonts w:ascii="Angsana New" w:hAnsi="Angsana New"/>
          <w:b/>
          <w:bCs/>
          <w:sz w:val="26"/>
          <w:szCs w:val="26"/>
        </w:rPr>
        <w:t>1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>.</w:t>
      </w:r>
      <w:r w:rsidR="008711A1" w:rsidRPr="009E631E">
        <w:rPr>
          <w:rFonts w:ascii="Angsana New" w:hAnsi="Angsana New"/>
          <w:b/>
          <w:bCs/>
          <w:sz w:val="26"/>
          <w:szCs w:val="26"/>
          <w:cs/>
        </w:rPr>
        <w:tab/>
      </w:r>
      <w:r w:rsidR="000306E6" w:rsidRPr="00256033">
        <w:rPr>
          <w:rFonts w:ascii="Angsana New" w:hAnsi="Angsana New"/>
          <w:b/>
          <w:bCs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5D150A26" w14:textId="77777777" w:rsidR="008711A1" w:rsidRPr="009E631E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270"/>
        <w:gridCol w:w="1710"/>
        <w:gridCol w:w="270"/>
        <w:gridCol w:w="1530"/>
        <w:gridCol w:w="270"/>
        <w:gridCol w:w="1458"/>
      </w:tblGrid>
      <w:tr w:rsidR="008711A1" w:rsidRPr="009E631E" w14:paraId="39475360" w14:textId="77777777" w:rsidTr="00956228">
        <w:tc>
          <w:tcPr>
            <w:tcW w:w="2880" w:type="dxa"/>
          </w:tcPr>
          <w:p w14:paraId="0B33376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14:paraId="46E093CD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3092FA36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tcBorders>
              <w:bottom w:val="single" w:sz="6" w:space="0" w:color="auto"/>
            </w:tcBorders>
          </w:tcPr>
          <w:p w14:paraId="1195C230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631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C317A" w:rsidRPr="009E631E" w14:paraId="59718800" w14:textId="77777777" w:rsidTr="00956228">
        <w:tc>
          <w:tcPr>
            <w:tcW w:w="2880" w:type="dxa"/>
          </w:tcPr>
          <w:p w14:paraId="00565C9A" w14:textId="77777777" w:rsidR="009C317A" w:rsidRPr="009E631E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2B2171" w14:textId="15B50ECB" w:rsidR="009C317A" w:rsidRPr="009E631E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6DAEA6F2" w14:textId="77777777" w:rsidR="009C317A" w:rsidRPr="009E631E" w:rsidRDefault="009C317A" w:rsidP="009C317A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477149" w14:textId="09F9F052" w:rsidR="009C317A" w:rsidRPr="009E631E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</w:tcPr>
          <w:p w14:paraId="2FD1F748" w14:textId="77777777" w:rsidR="009C317A" w:rsidRPr="009E631E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083F01" w14:textId="08874903" w:rsidR="009C317A" w:rsidRPr="009E631E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4865C588" w14:textId="77777777" w:rsidR="009C317A" w:rsidRPr="009E631E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357C6C8" w14:textId="6ECFB2A5" w:rsidR="009C317A" w:rsidRPr="009E631E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</w:tr>
      <w:tr w:rsidR="008711A1" w:rsidRPr="009E631E" w14:paraId="2E5E3C62" w14:textId="77777777" w:rsidTr="00956228">
        <w:tc>
          <w:tcPr>
            <w:tcW w:w="2880" w:type="dxa"/>
          </w:tcPr>
          <w:p w14:paraId="737B3B51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99F9207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B1FD45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10" w:type="dxa"/>
          </w:tcPr>
          <w:p w14:paraId="1C4E1B08" w14:textId="77777777" w:rsidR="008711A1" w:rsidRPr="009E631E" w:rsidRDefault="008711A1" w:rsidP="00572F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B6FC90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A7F6065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A1B02C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7CF06BA3" w14:textId="77777777" w:rsidR="008711A1" w:rsidRPr="009E631E" w:rsidRDefault="008711A1" w:rsidP="0057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317A" w:rsidRPr="009E631E" w14:paraId="43F1187C" w14:textId="77777777" w:rsidTr="00956228">
        <w:tc>
          <w:tcPr>
            <w:tcW w:w="2880" w:type="dxa"/>
          </w:tcPr>
          <w:p w14:paraId="664B9945" w14:textId="29AC6298" w:rsidR="009C317A" w:rsidRPr="000306E6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C317A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7D43D064" w14:textId="689F0001" w:rsidR="009C317A" w:rsidRPr="000306E6" w:rsidRDefault="009C317A" w:rsidP="009C317A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31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9E94D9" w14:textId="77777777" w:rsidR="009C317A" w:rsidRPr="000306E6" w:rsidRDefault="009C317A" w:rsidP="009C317A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7C120E0" w14:textId="723E5E61" w:rsidR="009C317A" w:rsidRPr="000306E6" w:rsidRDefault="009C317A" w:rsidP="009C317A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</w:t>
            </w:r>
            <w:r w:rsidRPr="009C317A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0716F544" w14:textId="77777777" w:rsidR="009C317A" w:rsidRPr="000306E6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CBD48C" w14:textId="14FF89D1" w:rsidR="009C317A" w:rsidRPr="00063751" w:rsidRDefault="00063751" w:rsidP="00063751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37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A5C418" w14:textId="77777777" w:rsidR="009C317A" w:rsidRPr="000306E6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660A045" w14:textId="490EFAC6" w:rsidR="009C317A" w:rsidRPr="000306E6" w:rsidRDefault="009C317A" w:rsidP="009C317A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6FC5">
              <w:rPr>
                <w:rFonts w:ascii="Angsana New" w:hAnsi="Angsana New"/>
                <w:sz w:val="26"/>
                <w:szCs w:val="26"/>
              </w:rPr>
              <w:t xml:space="preserve">             334</w:t>
            </w:r>
          </w:p>
        </w:tc>
      </w:tr>
      <w:tr w:rsidR="009C317A" w:rsidRPr="009E631E" w14:paraId="5A0224FB" w14:textId="77777777" w:rsidTr="00956228">
        <w:tc>
          <w:tcPr>
            <w:tcW w:w="2880" w:type="dxa"/>
          </w:tcPr>
          <w:p w14:paraId="703F524A" w14:textId="6B79F109" w:rsidR="009C317A" w:rsidRPr="00E325D5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325D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844E727" w14:textId="61B3F9E5" w:rsidR="009C317A" w:rsidRPr="00652308" w:rsidRDefault="00C35323" w:rsidP="009C317A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7781D">
              <w:rPr>
                <w:rFonts w:ascii="Angsana New" w:hAnsi="Angsana New"/>
                <w:sz w:val="26"/>
                <w:szCs w:val="26"/>
              </w:rPr>
              <w:t xml:space="preserve">3.50 </w:t>
            </w:r>
            <w:r w:rsidRPr="00E7781D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E7781D">
              <w:rPr>
                <w:rFonts w:ascii="Angsana New" w:hAnsi="Angsana New"/>
                <w:sz w:val="26"/>
                <w:szCs w:val="26"/>
              </w:rPr>
              <w:t>6.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E7781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664B031" w14:textId="77777777" w:rsidR="009C317A" w:rsidRPr="00BC66FA" w:rsidRDefault="009C317A" w:rsidP="009C317A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FC8064B" w14:textId="5959D1B2" w:rsidR="009C317A" w:rsidRPr="00BC66FA" w:rsidRDefault="009C317A" w:rsidP="009C317A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781D">
              <w:rPr>
                <w:rFonts w:ascii="Angsana New" w:hAnsi="Angsana New"/>
                <w:sz w:val="26"/>
                <w:szCs w:val="26"/>
              </w:rPr>
              <w:t xml:space="preserve">3.50 </w:t>
            </w:r>
            <w:r w:rsidRPr="00E7781D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E7781D">
              <w:rPr>
                <w:rFonts w:ascii="Angsana New" w:hAnsi="Angsana New"/>
                <w:sz w:val="26"/>
                <w:szCs w:val="26"/>
              </w:rPr>
              <w:t>6.</w:t>
            </w:r>
            <w:r w:rsidR="00C35323">
              <w:rPr>
                <w:rFonts w:ascii="Angsana New" w:hAnsi="Angsana New"/>
                <w:sz w:val="26"/>
                <w:szCs w:val="26"/>
              </w:rPr>
              <w:t>3</w:t>
            </w:r>
            <w:r w:rsidRPr="00E7781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27A63175" w14:textId="77777777" w:rsidR="009C317A" w:rsidRPr="00BC66FA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C4108D" w14:textId="2C70FB38" w:rsidR="009C317A" w:rsidRPr="00617F69" w:rsidRDefault="008412A7" w:rsidP="009C317A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FC457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790</w:t>
            </w:r>
          </w:p>
        </w:tc>
        <w:tc>
          <w:tcPr>
            <w:tcW w:w="270" w:type="dxa"/>
          </w:tcPr>
          <w:p w14:paraId="55BBA9CB" w14:textId="77777777" w:rsidR="009C317A" w:rsidRPr="009E631E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B6DAFE8" w14:textId="3D2475EB" w:rsidR="009C317A" w:rsidRPr="009E631E" w:rsidRDefault="009C317A" w:rsidP="009C317A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6FC5">
              <w:rPr>
                <w:rFonts w:ascii="Angsana New" w:hAnsi="Angsana New"/>
                <w:sz w:val="26"/>
                <w:szCs w:val="26"/>
              </w:rPr>
              <w:t>60,790</w:t>
            </w:r>
          </w:p>
        </w:tc>
      </w:tr>
      <w:tr w:rsidR="009C317A" w:rsidRPr="009E631E" w14:paraId="4AB7765A" w14:textId="77777777" w:rsidTr="00956228">
        <w:tc>
          <w:tcPr>
            <w:tcW w:w="2880" w:type="dxa"/>
          </w:tcPr>
          <w:p w14:paraId="22F9C856" w14:textId="06359D04" w:rsidR="009C317A" w:rsidRPr="00E325D5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63875B44" w14:textId="77777777" w:rsidR="009C317A" w:rsidRPr="00617F69" w:rsidRDefault="009C317A" w:rsidP="009C317A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C5193E" w14:textId="77777777" w:rsidR="009C317A" w:rsidRPr="00BC66FA" w:rsidRDefault="009C317A" w:rsidP="009C317A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6663BAF" w14:textId="77777777" w:rsidR="009C317A" w:rsidRPr="00BC66FA" w:rsidRDefault="009C317A" w:rsidP="009C317A">
            <w:pPr>
              <w:pStyle w:val="BodyText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0C9273" w14:textId="77777777" w:rsidR="009C317A" w:rsidRPr="00BC66FA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5B1282" w14:textId="22E028D5" w:rsidR="009C317A" w:rsidRPr="00617F69" w:rsidRDefault="008412A7" w:rsidP="009C317A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60,790</w:t>
            </w:r>
          </w:p>
        </w:tc>
        <w:tc>
          <w:tcPr>
            <w:tcW w:w="270" w:type="dxa"/>
          </w:tcPr>
          <w:p w14:paraId="6CE1B8B3" w14:textId="77777777" w:rsidR="009C317A" w:rsidRPr="009E631E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2A77A310" w14:textId="3ACC7D9B" w:rsidR="009C317A" w:rsidRPr="0052726C" w:rsidRDefault="009C317A" w:rsidP="009C317A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6FC5">
              <w:rPr>
                <w:rFonts w:ascii="Angsana New" w:hAnsi="Angsana New"/>
                <w:sz w:val="26"/>
                <w:szCs w:val="26"/>
              </w:rPr>
              <w:t>61,124</w:t>
            </w:r>
          </w:p>
        </w:tc>
      </w:tr>
    </w:tbl>
    <w:p w14:paraId="2937F4BE" w14:textId="77777777" w:rsidR="008711A1" w:rsidRPr="000E5BC6" w:rsidRDefault="008711A1" w:rsidP="00871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62B4EFF8" w14:textId="397D9CF3" w:rsidR="008711A1" w:rsidRPr="009E631E" w:rsidRDefault="008711A1" w:rsidP="008711A1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9E631E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9E631E">
        <w:rPr>
          <w:rFonts w:ascii="Angsana New" w:hAnsi="Angsana New" w:hint="cs"/>
          <w:sz w:val="26"/>
          <w:szCs w:val="26"/>
          <w:cs/>
        </w:rPr>
        <w:t xml:space="preserve">  วงเงินสินเชื่อดังกล่าวค้ำประกันโดยหลักประกันตามที่กล่าวไว้ในหมาย</w:t>
      </w:r>
      <w:r w:rsidRPr="005177F2">
        <w:rPr>
          <w:rFonts w:ascii="Angsana New" w:hAnsi="Angsana New" w:hint="cs"/>
          <w:sz w:val="26"/>
          <w:szCs w:val="26"/>
          <w:cs/>
        </w:rPr>
        <w:t xml:space="preserve">เหตุ </w:t>
      </w:r>
      <w:r w:rsidRPr="005177F2">
        <w:rPr>
          <w:rFonts w:ascii="Angsana New" w:hAnsi="Angsana New"/>
          <w:sz w:val="26"/>
          <w:szCs w:val="26"/>
        </w:rPr>
        <w:t>1</w:t>
      </w:r>
      <w:r w:rsidR="007A7067" w:rsidRPr="005177F2">
        <w:rPr>
          <w:rFonts w:ascii="Angsana New" w:hAnsi="Angsana New"/>
          <w:sz w:val="26"/>
          <w:szCs w:val="26"/>
        </w:rPr>
        <w:t>2</w:t>
      </w:r>
    </w:p>
    <w:p w14:paraId="38E45629" w14:textId="379F85AE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7A7067">
        <w:rPr>
          <w:rFonts w:ascii="Angsana New" w:hAnsi="Angsana New"/>
          <w:b/>
          <w:bCs/>
          <w:sz w:val="26"/>
          <w:szCs w:val="26"/>
        </w:rPr>
        <w:t>2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512895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260"/>
        <w:gridCol w:w="270"/>
        <w:gridCol w:w="1350"/>
        <w:gridCol w:w="270"/>
        <w:gridCol w:w="1440"/>
      </w:tblGrid>
      <w:tr w:rsidR="009D10ED" w:rsidRPr="004B53BF" w14:paraId="25EDC278" w14:textId="77777777" w:rsidTr="00FC4577">
        <w:tc>
          <w:tcPr>
            <w:tcW w:w="3600" w:type="dxa"/>
          </w:tcPr>
          <w:p w14:paraId="283E8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6D490911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914D5" w:rsidRPr="004B53BF" w14:paraId="289E41E6" w14:textId="77777777" w:rsidTr="00FC4577">
        <w:tc>
          <w:tcPr>
            <w:tcW w:w="3600" w:type="dxa"/>
          </w:tcPr>
          <w:p w14:paraId="2D4A41A6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5C7ECF74" w:rsidR="005914D5" w:rsidRPr="004B53BF" w:rsidRDefault="009C317A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4B24694F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C31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9BA056C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6EEBFC" w14:textId="23085133" w:rsidR="005914D5" w:rsidRPr="004B53BF" w:rsidRDefault="009C317A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5FDDAA" w14:textId="77777777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A8AA" w14:textId="5388F57F" w:rsidR="005914D5" w:rsidRPr="004B53BF" w:rsidRDefault="005914D5" w:rsidP="0059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C317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B53BF" w:rsidRPr="004B53BF" w14:paraId="3D5D6129" w14:textId="77777777" w:rsidTr="00037351">
        <w:tc>
          <w:tcPr>
            <w:tcW w:w="3600" w:type="dxa"/>
          </w:tcPr>
          <w:p w14:paraId="7C156FE1" w14:textId="77777777" w:rsidR="004B53BF" w:rsidRPr="004B53BF" w:rsidRDefault="004B53BF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350" w:type="dxa"/>
          </w:tcPr>
          <w:p w14:paraId="5D721654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CF7DA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F13D059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2CC32A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E48247C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AC7733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365A451" w14:textId="77777777" w:rsidR="004B53BF" w:rsidRPr="004B53BF" w:rsidRDefault="004B53BF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6F79" w:rsidRPr="004B53BF" w14:paraId="2A262C0A" w14:textId="77777777" w:rsidTr="00037351">
        <w:tc>
          <w:tcPr>
            <w:tcW w:w="3600" w:type="dxa"/>
          </w:tcPr>
          <w:p w14:paraId="78D61AD1" w14:textId="13F4B510" w:rsidR="00076F79" w:rsidRPr="004B53BF" w:rsidRDefault="00076F79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C5FCBD3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6498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18FF7A" w14:textId="63367CD4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DA02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6B8833C2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EA491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25E20936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317A" w:rsidRPr="004B53BF" w14:paraId="79D77CA2" w14:textId="77777777" w:rsidTr="00037351">
        <w:tc>
          <w:tcPr>
            <w:tcW w:w="3600" w:type="dxa"/>
          </w:tcPr>
          <w:p w14:paraId="594BBB71" w14:textId="25A8FAED" w:rsidR="009C317A" w:rsidRPr="003F2493" w:rsidRDefault="009C317A" w:rsidP="009C317A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หนึ่ง</w:t>
            </w:r>
          </w:p>
        </w:tc>
        <w:tc>
          <w:tcPr>
            <w:tcW w:w="1350" w:type="dxa"/>
          </w:tcPr>
          <w:p w14:paraId="4962C36E" w14:textId="05625103" w:rsidR="009C317A" w:rsidRPr="00F8387E" w:rsidRDefault="00C35323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4.8</w:t>
            </w:r>
            <w:r w:rsidR="00FC457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CF02395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91F60D" w14:textId="6F228F2F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4.40</w:t>
            </w:r>
          </w:p>
        </w:tc>
        <w:tc>
          <w:tcPr>
            <w:tcW w:w="270" w:type="dxa"/>
          </w:tcPr>
          <w:p w14:paraId="2199325B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D9A8A" w14:textId="0F72C177" w:rsidR="009C317A" w:rsidRPr="00F8387E" w:rsidRDefault="008412A7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234,205</w:t>
            </w:r>
          </w:p>
        </w:tc>
        <w:tc>
          <w:tcPr>
            <w:tcW w:w="270" w:type="dxa"/>
          </w:tcPr>
          <w:p w14:paraId="298E4C91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2580" w14:textId="5CFD2DDA" w:rsidR="009C317A" w:rsidRPr="004B53BF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241,605</w:t>
            </w:r>
          </w:p>
        </w:tc>
      </w:tr>
      <w:tr w:rsidR="009C317A" w:rsidRPr="004B53BF" w14:paraId="5B8F00D3" w14:textId="77777777" w:rsidTr="00037351">
        <w:tc>
          <w:tcPr>
            <w:tcW w:w="3600" w:type="dxa"/>
          </w:tcPr>
          <w:p w14:paraId="0245D2B7" w14:textId="5F703DD0" w:rsidR="009C317A" w:rsidRPr="004B53BF" w:rsidRDefault="009C317A" w:rsidP="009C317A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เงินกู้ยืมส่วนที่สอง</w:t>
            </w:r>
          </w:p>
        </w:tc>
        <w:tc>
          <w:tcPr>
            <w:tcW w:w="1350" w:type="dxa"/>
          </w:tcPr>
          <w:p w14:paraId="4BB163D0" w14:textId="27CAA660" w:rsidR="009C317A" w:rsidRPr="00F8387E" w:rsidRDefault="00C35323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4.8</w:t>
            </w:r>
            <w:r w:rsidR="00FC457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F4EF848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97CB35" w14:textId="60BF86A9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4.90</w:t>
            </w:r>
          </w:p>
        </w:tc>
        <w:tc>
          <w:tcPr>
            <w:tcW w:w="270" w:type="dxa"/>
          </w:tcPr>
          <w:p w14:paraId="315B7D35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F22A3" w14:textId="600F7294" w:rsidR="009C317A" w:rsidRPr="00F8387E" w:rsidRDefault="008412A7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238,100</w:t>
            </w:r>
          </w:p>
        </w:tc>
        <w:tc>
          <w:tcPr>
            <w:tcW w:w="270" w:type="dxa"/>
          </w:tcPr>
          <w:p w14:paraId="14408C87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5BCB32" w14:textId="3BBE77CC" w:rsidR="009C317A" w:rsidRPr="004B53BF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240,900</w:t>
            </w:r>
          </w:p>
        </w:tc>
      </w:tr>
      <w:tr w:rsidR="009C317A" w:rsidRPr="004B53BF" w14:paraId="1219B944" w14:textId="77777777" w:rsidTr="00037351">
        <w:tc>
          <w:tcPr>
            <w:tcW w:w="3600" w:type="dxa"/>
          </w:tcPr>
          <w:p w14:paraId="702B4F0A" w14:textId="7B0D3DF6" w:rsidR="009C317A" w:rsidRDefault="009C317A" w:rsidP="009C317A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งที่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สอง</w:t>
            </w:r>
          </w:p>
        </w:tc>
        <w:tc>
          <w:tcPr>
            <w:tcW w:w="1350" w:type="dxa"/>
          </w:tcPr>
          <w:p w14:paraId="48842127" w14:textId="245D72E4" w:rsidR="009C317A" w:rsidRPr="00F8387E" w:rsidRDefault="00C35323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</w:t>
            </w:r>
            <w:r w:rsidR="00FC457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FF8AC03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BB692" w14:textId="7B492370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5AC7E3D1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7BAE87" w14:textId="5E277500" w:rsidR="009C317A" w:rsidRPr="00F8387E" w:rsidRDefault="008412A7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6,84</w:t>
            </w:r>
            <w:r w:rsidR="00BB4ED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0E35692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CFD99" w14:textId="396DDEE7" w:rsidR="009C317A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7,294</w:t>
            </w:r>
          </w:p>
        </w:tc>
      </w:tr>
      <w:tr w:rsidR="009C317A" w:rsidRPr="004B53BF" w14:paraId="6093A538" w14:textId="77777777" w:rsidTr="00037351">
        <w:tc>
          <w:tcPr>
            <w:tcW w:w="3600" w:type="dxa"/>
          </w:tcPr>
          <w:p w14:paraId="2F2C8AE6" w14:textId="11742185" w:rsidR="009C317A" w:rsidRDefault="009C317A" w:rsidP="009C317A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F1512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AD955A5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78EB4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A8195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A0413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FB29AB" w14:textId="4DCA6ADB" w:rsidR="009C317A" w:rsidRPr="00F8387E" w:rsidRDefault="008412A7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479,15</w:t>
            </w:r>
            <w:r w:rsidR="00BB4ED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67A33A6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1C5FCA" w14:textId="59BA957F" w:rsidR="009C317A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489,799</w:t>
            </w:r>
          </w:p>
        </w:tc>
      </w:tr>
      <w:tr w:rsidR="009C317A" w:rsidRPr="004B53BF" w14:paraId="50F97329" w14:textId="77777777" w:rsidTr="00037351">
        <w:tc>
          <w:tcPr>
            <w:tcW w:w="3600" w:type="dxa"/>
          </w:tcPr>
          <w:p w14:paraId="55F82747" w14:textId="152867A2" w:rsidR="009C317A" w:rsidRPr="004B53BF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2C07B7C5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C51BFD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98197D" w14:textId="76D0C967" w:rsidR="009C317A" w:rsidRPr="00F8387E" w:rsidRDefault="008412A7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(1,054)</w:t>
            </w:r>
          </w:p>
        </w:tc>
        <w:tc>
          <w:tcPr>
            <w:tcW w:w="270" w:type="dxa"/>
          </w:tcPr>
          <w:p w14:paraId="2116D616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1FBF45" w14:textId="3E8FA6D4" w:rsidR="009C317A" w:rsidRPr="004B53BF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(1,107)</w:t>
            </w:r>
          </w:p>
        </w:tc>
      </w:tr>
      <w:tr w:rsidR="009C317A" w:rsidRPr="004B53BF" w14:paraId="3B3A3900" w14:textId="77777777" w:rsidTr="00037351">
        <w:tc>
          <w:tcPr>
            <w:tcW w:w="3600" w:type="dxa"/>
          </w:tcPr>
          <w:p w14:paraId="03EA17E7" w14:textId="448BCAF5" w:rsidR="009C317A" w:rsidRPr="004B53BF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A3AA25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C3343F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B81074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5C1B7E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977316" w14:textId="49F2CBD1" w:rsidR="009C317A" w:rsidRPr="00F8387E" w:rsidRDefault="008412A7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478,0</w:t>
            </w:r>
            <w:r w:rsidR="00BB4ED6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4B26E351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B697A" w14:textId="4E5B50DD" w:rsidR="009C317A" w:rsidRPr="004B53BF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488,692</w:t>
            </w:r>
          </w:p>
        </w:tc>
      </w:tr>
      <w:tr w:rsidR="009C317A" w:rsidRPr="004B53BF" w14:paraId="22942127" w14:textId="77777777" w:rsidTr="00037351">
        <w:tc>
          <w:tcPr>
            <w:tcW w:w="3600" w:type="dxa"/>
          </w:tcPr>
          <w:p w14:paraId="0CC3D579" w14:textId="5FC7B1A9" w:rsidR="009C317A" w:rsidRPr="004B53BF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08C2DB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AF667" w14:textId="01894876" w:rsidR="009C317A" w:rsidRPr="00F8387E" w:rsidRDefault="008412A7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B4ED6">
              <w:rPr>
                <w:rFonts w:ascii="Angsana New" w:hAnsi="Angsana New"/>
                <w:sz w:val="26"/>
                <w:szCs w:val="26"/>
              </w:rPr>
              <w:t>38,366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BB80A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6F5ECDE3" w:rsidR="009C317A" w:rsidRPr="004B53BF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(483,203)</w:t>
            </w:r>
          </w:p>
        </w:tc>
      </w:tr>
      <w:tr w:rsidR="009C317A" w:rsidRPr="004B53BF" w14:paraId="23321271" w14:textId="77777777" w:rsidTr="00037351">
        <w:tc>
          <w:tcPr>
            <w:tcW w:w="3600" w:type="dxa"/>
          </w:tcPr>
          <w:p w14:paraId="27C88712" w14:textId="5504AB5A" w:rsidR="009C317A" w:rsidRPr="004B53BF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953A90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7CFC5F36" w:rsidR="009C317A" w:rsidRPr="00F8387E" w:rsidRDefault="00BB4ED6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439,733</w:t>
            </w:r>
          </w:p>
        </w:tc>
        <w:tc>
          <w:tcPr>
            <w:tcW w:w="270" w:type="dxa"/>
          </w:tcPr>
          <w:p w14:paraId="5E73AD1D" w14:textId="77777777" w:rsidR="009C317A" w:rsidRPr="001A05C7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54FD1913" w:rsidR="009C317A" w:rsidRPr="004B53BF" w:rsidRDefault="009C317A" w:rsidP="009C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603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5,489</w:t>
            </w:r>
          </w:p>
        </w:tc>
      </w:tr>
    </w:tbl>
    <w:p w14:paraId="0D9FBD3A" w14:textId="77777777" w:rsidR="008711A1" w:rsidRPr="000E5BC6" w:rsidRDefault="008711A1" w:rsidP="000E5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66F7765" w14:textId="4BB61B58" w:rsidR="006D3A0C" w:rsidRPr="00FD5197" w:rsidRDefault="004C5E39" w:rsidP="004C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D0CF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ED0CFA">
        <w:rPr>
          <w:rFonts w:ascii="Angsana New" w:hAnsi="Angsana New"/>
          <w:sz w:val="26"/>
          <w:szCs w:val="26"/>
        </w:rPr>
        <w:t>31</w:t>
      </w:r>
      <w:r w:rsidRPr="00ED0CF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ED0CFA">
        <w:rPr>
          <w:rFonts w:ascii="Angsana New" w:hAnsi="Angsana New"/>
          <w:sz w:val="26"/>
          <w:szCs w:val="26"/>
        </w:rPr>
        <w:t xml:space="preserve">2568 </w:t>
      </w:r>
      <w:r w:rsidRPr="00ED0CFA">
        <w:rPr>
          <w:rFonts w:ascii="Angsana New" w:hAnsi="Angsana New" w:hint="cs"/>
          <w:sz w:val="26"/>
          <w:szCs w:val="26"/>
          <w:cs/>
        </w:rPr>
        <w:t>บริษัท</w:t>
      </w:r>
      <w:r w:rsidRPr="00ED0CFA">
        <w:rPr>
          <w:rFonts w:ascii="Angsana New" w:hAnsi="Angsana New"/>
          <w:sz w:val="26"/>
          <w:szCs w:val="26"/>
          <w:cs/>
        </w:rPr>
        <w:t>ไม่สามารถปฏิบัติตามข้อกำหนดในการคงอัตราส่วน</w:t>
      </w:r>
      <w:r w:rsidRPr="00ED0CFA">
        <w:rPr>
          <w:rFonts w:ascii="Angsana New" w:hAnsi="Angsana New" w:hint="cs"/>
          <w:sz w:val="26"/>
          <w:szCs w:val="26"/>
          <w:cs/>
        </w:rPr>
        <w:t>ความสามารถในการชำระหนี้</w:t>
      </w:r>
      <w:r w:rsidR="00F84B89">
        <w:rPr>
          <w:rFonts w:ascii="Angsana New" w:hAnsi="Angsana New" w:hint="cs"/>
          <w:sz w:val="26"/>
          <w:szCs w:val="26"/>
          <w:cs/>
        </w:rPr>
        <w:t xml:space="preserve"> </w:t>
      </w:r>
      <w:r w:rsidR="001F69BE">
        <w:rPr>
          <w:rFonts w:ascii="Angsana New" w:hAnsi="Angsana New"/>
          <w:sz w:val="26"/>
          <w:szCs w:val="26"/>
        </w:rPr>
        <w:t>(</w:t>
      </w:r>
      <w:r w:rsidRPr="00ED0CFA">
        <w:rPr>
          <w:rFonts w:ascii="Angsana New" w:hAnsi="Angsana New"/>
          <w:sz w:val="26"/>
          <w:szCs w:val="26"/>
        </w:rPr>
        <w:t>“DSCR”</w:t>
      </w:r>
      <w:r w:rsidR="001F69BE">
        <w:rPr>
          <w:rFonts w:ascii="Angsana New" w:hAnsi="Angsana New"/>
          <w:sz w:val="26"/>
          <w:szCs w:val="26"/>
        </w:rPr>
        <w:t>)</w:t>
      </w:r>
      <w:r w:rsidR="00F84B89">
        <w:rPr>
          <w:rFonts w:ascii="Angsana New" w:hAnsi="Angsana New" w:hint="cs"/>
          <w:sz w:val="26"/>
          <w:szCs w:val="26"/>
          <w:cs/>
        </w:rPr>
        <w:t xml:space="preserve"> </w:t>
      </w:r>
      <w:r w:rsidRPr="00ED0CFA">
        <w:rPr>
          <w:rFonts w:ascii="Angsana New" w:hAnsi="Angsana New"/>
          <w:sz w:val="26"/>
          <w:szCs w:val="26"/>
        </w:rPr>
        <w:fldChar w:fldCharType="begin"/>
      </w:r>
      <w:r w:rsidRPr="00ED0CFA">
        <w:rPr>
          <w:rFonts w:ascii="Angsana New" w:hAnsi="Angsana New"/>
          <w:sz w:val="26"/>
          <w:szCs w:val="26"/>
        </w:rPr>
        <w:instrText xml:space="preserve"> </w:instrText>
      </w:r>
      <w:r w:rsidRPr="00ED0CFA">
        <w:rPr>
          <w:rFonts w:ascii="Angsana New" w:hAnsi="Angsana New"/>
          <w:sz w:val="26"/>
          <w:szCs w:val="26"/>
        </w:rPr>
        <w:fldChar w:fldCharType="begin"/>
      </w:r>
      <w:r w:rsidRPr="00ED0CFA">
        <w:rPr>
          <w:rFonts w:ascii="Angsana New" w:hAnsi="Angsana New"/>
          <w:sz w:val="26"/>
          <w:szCs w:val="26"/>
        </w:rPr>
        <w:instrText xml:space="preserve">  </w:instrText>
      </w:r>
      <w:r w:rsidRPr="00ED0CFA">
        <w:rPr>
          <w:rFonts w:ascii="Angsana New" w:hAnsi="Angsana New"/>
          <w:sz w:val="26"/>
          <w:szCs w:val="26"/>
        </w:rPr>
        <w:fldChar w:fldCharType="separate"/>
      </w:r>
      <w:r w:rsidRPr="00ED0CFA">
        <w:rPr>
          <w:rFonts w:ascii="Angsana New" w:hAnsi="Angsana New"/>
          <w:sz w:val="26"/>
          <w:szCs w:val="26"/>
        </w:rPr>
        <w:fldChar w:fldCharType="end"/>
      </w:r>
      <w:r w:rsidRPr="00ED0CFA">
        <w:rPr>
          <w:rFonts w:ascii="Angsana New" w:hAnsi="Angsana New"/>
          <w:sz w:val="26"/>
          <w:szCs w:val="26"/>
        </w:rPr>
        <w:instrText xml:space="preserve"> </w:instrText>
      </w:r>
      <w:r w:rsidRPr="00ED0CFA">
        <w:rPr>
          <w:rFonts w:ascii="Angsana New" w:hAnsi="Angsana New"/>
          <w:sz w:val="26"/>
          <w:szCs w:val="26"/>
        </w:rPr>
        <w:fldChar w:fldCharType="separate"/>
      </w:r>
      <w:r w:rsidRPr="00ED0CFA">
        <w:rPr>
          <w:rFonts w:ascii="Angsana New" w:hAnsi="Angsana New"/>
          <w:sz w:val="26"/>
          <w:szCs w:val="26"/>
        </w:rPr>
        <w:fldChar w:fldCharType="end"/>
      </w:r>
      <w:r w:rsidRPr="00ED0CFA">
        <w:rPr>
          <w:rFonts w:ascii="Angsana New" w:hAnsi="Angsana New"/>
          <w:sz w:val="26"/>
          <w:szCs w:val="26"/>
          <w:cs/>
        </w:rPr>
        <w:t>ตามที่ระบุไว้ในสัญญาวงเงินสินเชื่อกับสถาบันการเงิน</w:t>
      </w:r>
      <w:r w:rsidR="00F84B89">
        <w:rPr>
          <w:rFonts w:ascii="Angsana New" w:hAnsi="Angsana New" w:hint="cs"/>
          <w:sz w:val="26"/>
          <w:szCs w:val="26"/>
          <w:cs/>
        </w:rPr>
        <w:t>ในประเทศ</w:t>
      </w:r>
      <w:r w:rsidRPr="00ED0CFA">
        <w:rPr>
          <w:rFonts w:ascii="Angsana New" w:hAnsi="Angsana New"/>
          <w:sz w:val="26"/>
          <w:szCs w:val="26"/>
          <w:cs/>
        </w:rPr>
        <w:t>แห่งที่หนึ่ง</w:t>
      </w:r>
      <w:r w:rsidRPr="00ED0CFA">
        <w:rPr>
          <w:rFonts w:ascii="Angsana New" w:hAnsi="Angsana New" w:hint="cs"/>
          <w:sz w:val="26"/>
          <w:szCs w:val="26"/>
          <w:cs/>
        </w:rPr>
        <w:t xml:space="preserve"> ดังนั้น บริษัทจึงได้แสดงเงินกู้ยืมดังกล่าวจำนวนเงินรวม </w:t>
      </w:r>
      <w:r w:rsidRPr="00ED0CFA">
        <w:rPr>
          <w:rFonts w:ascii="Angsana New" w:hAnsi="Angsana New"/>
          <w:sz w:val="26"/>
          <w:szCs w:val="26"/>
        </w:rPr>
        <w:t>481.4</w:t>
      </w:r>
      <w:r w:rsidRPr="00ED0CFA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="007F7714">
        <w:rPr>
          <w:rFonts w:ascii="Angsana New" w:hAnsi="Angsana New" w:hint="cs"/>
          <w:sz w:val="26"/>
          <w:szCs w:val="26"/>
          <w:cs/>
        </w:rPr>
        <w:t xml:space="preserve">      </w:t>
      </w:r>
      <w:r w:rsidRPr="00ED0CFA">
        <w:rPr>
          <w:rFonts w:ascii="Angsana New" w:hAnsi="Angsana New" w:hint="cs"/>
          <w:sz w:val="26"/>
          <w:szCs w:val="26"/>
          <w:cs/>
        </w:rPr>
        <w:t>ณ วันที่</w:t>
      </w:r>
      <w:r w:rsidR="000466F7">
        <w:rPr>
          <w:rFonts w:ascii="Angsana New" w:hAnsi="Angsana New" w:hint="cs"/>
          <w:sz w:val="26"/>
          <w:szCs w:val="26"/>
          <w:cs/>
        </w:rPr>
        <w:t xml:space="preserve"> </w:t>
      </w:r>
      <w:r w:rsidRPr="00ED0CFA">
        <w:rPr>
          <w:rFonts w:ascii="Angsana New" w:hAnsi="Angsana New"/>
          <w:sz w:val="26"/>
          <w:szCs w:val="26"/>
        </w:rPr>
        <w:t xml:space="preserve">31 </w:t>
      </w:r>
      <w:r w:rsidRPr="00ED0CF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ED0CFA">
        <w:rPr>
          <w:rFonts w:ascii="Angsana New" w:hAnsi="Angsana New"/>
          <w:sz w:val="26"/>
          <w:szCs w:val="26"/>
        </w:rPr>
        <w:t xml:space="preserve">2568 </w:t>
      </w:r>
      <w:r w:rsidRPr="00ED0CFA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Pr="00ED0CFA">
        <w:rPr>
          <w:rFonts w:ascii="Angsana New" w:hAnsi="Angsana New"/>
          <w:sz w:val="26"/>
          <w:szCs w:val="26"/>
        </w:rPr>
        <w:t xml:space="preserve"> “</w:t>
      </w:r>
      <w:r w:rsidRPr="00ED0CFA">
        <w:rPr>
          <w:rFonts w:ascii="Angsana New" w:hAnsi="Angsana New"/>
          <w:sz w:val="26"/>
          <w:szCs w:val="26"/>
          <w:cs/>
        </w:rPr>
        <w:t>ส่วนของเงินกู้ยืมระยะยาวจากสถาบันการเงินที่ถึงกำหนดชำระภายในหนึ่งปี</w:t>
      </w:r>
      <w:r w:rsidRPr="00ED0CFA">
        <w:rPr>
          <w:rFonts w:ascii="Angsana New" w:hAnsi="Angsana New"/>
          <w:sz w:val="26"/>
          <w:szCs w:val="26"/>
        </w:rPr>
        <w:t xml:space="preserve">” </w:t>
      </w:r>
      <w:r w:rsidRPr="00ED0CFA">
        <w:rPr>
          <w:rFonts w:ascii="Angsana New" w:hAnsi="Angsana New" w:hint="cs"/>
          <w:sz w:val="26"/>
          <w:szCs w:val="26"/>
          <w:cs/>
        </w:rPr>
        <w:t xml:space="preserve">ภายใต้หนี้สินหมุนเวียนในงบฐานะการเงิน ณ วันที่ </w:t>
      </w:r>
      <w:r w:rsidRPr="00ED0CFA">
        <w:rPr>
          <w:rFonts w:ascii="Angsana New" w:hAnsi="Angsana New"/>
          <w:sz w:val="26"/>
          <w:szCs w:val="26"/>
        </w:rPr>
        <w:t xml:space="preserve">31 </w:t>
      </w:r>
      <w:r w:rsidRPr="00ED0CF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ED0CFA">
        <w:rPr>
          <w:rFonts w:ascii="Angsana New" w:hAnsi="Angsana New"/>
          <w:sz w:val="26"/>
          <w:szCs w:val="26"/>
        </w:rPr>
        <w:t>2568</w:t>
      </w:r>
      <w:r>
        <w:rPr>
          <w:rFonts w:ascii="Angsana New" w:hAnsi="Angsana New"/>
          <w:sz w:val="26"/>
          <w:szCs w:val="26"/>
        </w:rPr>
        <w:t xml:space="preserve"> </w:t>
      </w:r>
    </w:p>
    <w:p w14:paraId="4B3EA328" w14:textId="77777777" w:rsidR="006D3A0C" w:rsidRPr="000E5BC6" w:rsidRDefault="006D3A0C" w:rsidP="004C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643BA2CB" w14:textId="2443E001" w:rsidR="000E5BC6" w:rsidRPr="000E5BC6" w:rsidRDefault="000E5BC6" w:rsidP="000E5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0E5BC6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0E5BC6">
        <w:rPr>
          <w:rFonts w:ascii="Angsana New" w:hAnsi="Angsana New"/>
          <w:sz w:val="26"/>
          <w:szCs w:val="26"/>
        </w:rPr>
        <w:t xml:space="preserve">25 </w:t>
      </w:r>
      <w:r w:rsidRPr="000E5BC6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0E5BC6">
        <w:rPr>
          <w:rFonts w:ascii="Angsana New" w:hAnsi="Angsana New"/>
          <w:sz w:val="26"/>
          <w:szCs w:val="26"/>
        </w:rPr>
        <w:t>2569</w:t>
      </w:r>
      <w:r w:rsidRPr="000E5BC6">
        <w:rPr>
          <w:rFonts w:ascii="Angsana New" w:hAnsi="Angsana New"/>
          <w:sz w:val="26"/>
          <w:szCs w:val="26"/>
          <w:cs/>
        </w:rPr>
        <w:t xml:space="preserve"> บริษัทได้รับหนังสือการผ่อนปรนการไม่สามารถดำรงอัตราส่วน</w:t>
      </w:r>
      <w:r w:rsidR="00E3307C">
        <w:rPr>
          <w:rFonts w:ascii="Angsana New" w:hAnsi="Angsana New"/>
          <w:sz w:val="26"/>
          <w:szCs w:val="26"/>
        </w:rPr>
        <w:t xml:space="preserve"> DSCR </w:t>
      </w:r>
      <w:r w:rsidRPr="000E5BC6">
        <w:rPr>
          <w:rFonts w:ascii="Angsana New" w:hAnsi="Angsana New"/>
          <w:sz w:val="26"/>
          <w:szCs w:val="26"/>
          <w:cs/>
        </w:rPr>
        <w:t>ดังกล่าวสำหรับงบการเงินประจำปี</w:t>
      </w:r>
      <w:r w:rsidR="00E3307C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E3307C">
        <w:rPr>
          <w:rFonts w:ascii="Angsana New" w:hAnsi="Angsana New"/>
          <w:sz w:val="26"/>
          <w:szCs w:val="26"/>
        </w:rPr>
        <w:t xml:space="preserve">31 </w:t>
      </w:r>
      <w:r w:rsidR="00E3307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E5BC6">
        <w:rPr>
          <w:rFonts w:ascii="Angsana New" w:hAnsi="Angsana New"/>
          <w:sz w:val="26"/>
          <w:szCs w:val="26"/>
        </w:rPr>
        <w:t xml:space="preserve">2568 </w:t>
      </w:r>
      <w:r w:rsidRPr="000E5BC6">
        <w:rPr>
          <w:rFonts w:ascii="Angsana New" w:hAnsi="Angsana New"/>
          <w:sz w:val="26"/>
          <w:szCs w:val="26"/>
          <w:cs/>
        </w:rPr>
        <w:t xml:space="preserve">จากสถาบันการเงินดังกล่าว นอกจากนี้ จดหมายผ่อนผันนี้ ยังระบุว่า หากผู้บริหารพิจารณาจากประมาณการงบการเงินสำหรับปี </w:t>
      </w:r>
      <w:r w:rsidRPr="000E5BC6">
        <w:rPr>
          <w:rFonts w:ascii="Angsana New" w:hAnsi="Angsana New"/>
          <w:sz w:val="26"/>
          <w:szCs w:val="26"/>
        </w:rPr>
        <w:t>2569</w:t>
      </w:r>
      <w:r w:rsidRPr="000E5BC6">
        <w:rPr>
          <w:rFonts w:ascii="Angsana New" w:hAnsi="Angsana New"/>
          <w:sz w:val="26"/>
          <w:szCs w:val="26"/>
          <w:cs/>
        </w:rPr>
        <w:t xml:space="preserve"> และคา</w:t>
      </w:r>
      <w:r w:rsidR="00E3307C">
        <w:rPr>
          <w:rFonts w:ascii="Angsana New" w:hAnsi="Angsana New" w:hint="cs"/>
          <w:sz w:val="26"/>
          <w:szCs w:val="26"/>
          <w:cs/>
        </w:rPr>
        <w:t>ด</w:t>
      </w:r>
      <w:r w:rsidRPr="000E5BC6">
        <w:rPr>
          <w:rFonts w:ascii="Angsana New" w:hAnsi="Angsana New"/>
          <w:sz w:val="26"/>
          <w:szCs w:val="26"/>
          <w:cs/>
        </w:rPr>
        <w:t>ว่าบริษัทจะไม่สามารถดำรงอัตราส่วน</w:t>
      </w:r>
      <w:r w:rsidR="00E3307C">
        <w:rPr>
          <w:rFonts w:ascii="Angsana New" w:hAnsi="Angsana New" w:hint="cs"/>
          <w:sz w:val="26"/>
          <w:szCs w:val="26"/>
          <w:cs/>
        </w:rPr>
        <w:t xml:space="preserve"> </w:t>
      </w:r>
      <w:r w:rsidR="00E3307C">
        <w:rPr>
          <w:rFonts w:ascii="Angsana New" w:hAnsi="Angsana New"/>
          <w:sz w:val="26"/>
          <w:szCs w:val="26"/>
        </w:rPr>
        <w:t xml:space="preserve">DSCR </w:t>
      </w:r>
      <w:r w:rsidRPr="000E5BC6">
        <w:rPr>
          <w:rFonts w:ascii="Angsana New" w:hAnsi="Angsana New"/>
          <w:sz w:val="26"/>
          <w:szCs w:val="26"/>
          <w:cs/>
        </w:rPr>
        <w:t xml:space="preserve">ตามเงื่อนไขได้ (ประมาณเดือนกันยายน </w:t>
      </w:r>
      <w:r w:rsidRPr="000E5BC6">
        <w:rPr>
          <w:rFonts w:ascii="Angsana New" w:hAnsi="Angsana New"/>
          <w:sz w:val="26"/>
          <w:szCs w:val="26"/>
        </w:rPr>
        <w:t>2569</w:t>
      </w:r>
      <w:r w:rsidRPr="000E5BC6">
        <w:rPr>
          <w:rFonts w:ascii="Angsana New" w:hAnsi="Angsana New"/>
          <w:sz w:val="26"/>
          <w:szCs w:val="26"/>
          <w:cs/>
        </w:rPr>
        <w:t xml:space="preserve">) ขอให้บริษัททำหนังสือแจ้งสถาบันการเงินเพื่อพิจารณาผ่อนผันได้ทันที ในการนี้ ผู้บริหารพิจารณาว่าข้อความที่ระบุไว้ในจดหมายนี้ สถาบันการเงินดังกล่าวจะพิจารณาอัตราส่วนทางการเงินจากงบการเงินประจำปี </w:t>
      </w:r>
      <w:r w:rsidRPr="000E5BC6">
        <w:rPr>
          <w:rFonts w:ascii="Angsana New" w:hAnsi="Angsana New"/>
          <w:sz w:val="26"/>
          <w:szCs w:val="26"/>
        </w:rPr>
        <w:t xml:space="preserve">2569 </w:t>
      </w:r>
      <w:r w:rsidRPr="000E5BC6">
        <w:rPr>
          <w:rFonts w:ascii="Angsana New" w:hAnsi="Angsana New"/>
          <w:sz w:val="26"/>
          <w:szCs w:val="26"/>
          <w:cs/>
        </w:rPr>
        <w:t xml:space="preserve">และแสดงให้เห็นชัดเจนว่าสถาบันการเงินดังกล่าวมีเจตนาที่จะผ่อนผันการดำรงอัตราส่วน </w:t>
      </w:r>
      <w:r w:rsidRPr="000E5BC6">
        <w:rPr>
          <w:rFonts w:ascii="Angsana New" w:hAnsi="Angsana New"/>
          <w:sz w:val="26"/>
          <w:szCs w:val="26"/>
        </w:rPr>
        <w:t>DSCR</w:t>
      </w:r>
      <w:r w:rsidRPr="000E5BC6">
        <w:rPr>
          <w:rFonts w:ascii="Angsana New" w:hAnsi="Angsana New"/>
          <w:sz w:val="26"/>
          <w:szCs w:val="26"/>
          <w:cs/>
        </w:rPr>
        <w:t xml:space="preserve"> ให้บริษัทสำหรับงบการเงินปี </w:t>
      </w:r>
      <w:r w:rsidRPr="000E5BC6">
        <w:rPr>
          <w:rFonts w:ascii="Angsana New" w:hAnsi="Angsana New"/>
          <w:sz w:val="26"/>
          <w:szCs w:val="26"/>
        </w:rPr>
        <w:t>2569 </w:t>
      </w:r>
      <w:r w:rsidRPr="000E5BC6">
        <w:rPr>
          <w:rFonts w:ascii="Angsana New" w:hAnsi="Angsana New"/>
          <w:sz w:val="26"/>
          <w:szCs w:val="26"/>
          <w:cs/>
        </w:rPr>
        <w:t xml:space="preserve"> ดังนั้น ผู้บริหารพิจารณาว่า การจัดทำงบการเงิน</w:t>
      </w:r>
      <w:r w:rsidR="00E3307C">
        <w:rPr>
          <w:rFonts w:ascii="Angsana New" w:hAnsi="Angsana New" w:hint="cs"/>
          <w:sz w:val="26"/>
          <w:szCs w:val="26"/>
          <w:cs/>
        </w:rPr>
        <w:t>ระหว่างกาล</w:t>
      </w:r>
      <w:r w:rsidRPr="000E5BC6">
        <w:rPr>
          <w:rFonts w:ascii="Angsana New" w:hAnsi="Angsana New"/>
          <w:sz w:val="26"/>
          <w:szCs w:val="26"/>
          <w:cs/>
        </w:rPr>
        <w:t xml:space="preserve">สำหรับแต่ละไตรมาสของบริษัทปี </w:t>
      </w:r>
      <w:r w:rsidRPr="000E5BC6">
        <w:rPr>
          <w:rFonts w:ascii="Angsana New" w:hAnsi="Angsana New"/>
          <w:sz w:val="26"/>
          <w:szCs w:val="26"/>
        </w:rPr>
        <w:t>2569</w:t>
      </w:r>
      <w:r w:rsidRPr="000E5BC6">
        <w:rPr>
          <w:rFonts w:ascii="Angsana New" w:hAnsi="Angsana New"/>
          <w:sz w:val="26"/>
          <w:szCs w:val="26"/>
          <w:cs/>
        </w:rPr>
        <w:t xml:space="preserve"> โดยจัดประเภทเงินกู้ย</w:t>
      </w:r>
      <w:r w:rsidR="008E7435">
        <w:rPr>
          <w:rFonts w:ascii="Angsana New" w:hAnsi="Angsana New" w:hint="cs"/>
          <w:sz w:val="26"/>
          <w:szCs w:val="26"/>
          <w:cs/>
        </w:rPr>
        <w:t>ื</w:t>
      </w:r>
      <w:r w:rsidRPr="000E5BC6">
        <w:rPr>
          <w:rFonts w:ascii="Angsana New" w:hAnsi="Angsana New"/>
          <w:sz w:val="26"/>
          <w:szCs w:val="26"/>
          <w:cs/>
        </w:rPr>
        <w:t xml:space="preserve">มดังกล่าวตามเงื่อนไขในสัญญาวงเงินสินเชื่อเดิมถึงแม้ว่าบริษัทจะไม่สามารถดำรงอัตราส่วน </w:t>
      </w:r>
      <w:r w:rsidRPr="000E5BC6">
        <w:rPr>
          <w:rFonts w:ascii="Angsana New" w:hAnsi="Angsana New"/>
          <w:sz w:val="26"/>
          <w:szCs w:val="26"/>
        </w:rPr>
        <w:t xml:space="preserve">DSCR </w:t>
      </w:r>
      <w:r w:rsidRPr="000E5BC6">
        <w:rPr>
          <w:rFonts w:ascii="Angsana New" w:hAnsi="Angsana New"/>
          <w:sz w:val="26"/>
          <w:szCs w:val="26"/>
          <w:cs/>
        </w:rPr>
        <w:t>ได้ เป็นการเหมาะสม</w:t>
      </w:r>
    </w:p>
    <w:p w14:paraId="5EE123EE" w14:textId="77777777" w:rsidR="000E5BC6" w:rsidRPr="000E5BC6" w:rsidRDefault="000E5BC6" w:rsidP="000E5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7E2C47A9" w14:textId="77777777" w:rsidR="000E5BC6" w:rsidRPr="000E5BC6" w:rsidRDefault="000E5BC6" w:rsidP="000E5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0E5BC6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0E5BC6">
        <w:rPr>
          <w:rFonts w:ascii="Angsana New" w:hAnsi="Angsana New"/>
          <w:sz w:val="26"/>
          <w:szCs w:val="26"/>
        </w:rPr>
        <w:t>31</w:t>
      </w:r>
      <w:r w:rsidRPr="000E5BC6">
        <w:rPr>
          <w:rFonts w:ascii="Angsana New" w:hAnsi="Angsana New"/>
          <w:sz w:val="26"/>
          <w:szCs w:val="26"/>
          <w:cs/>
        </w:rPr>
        <w:t xml:space="preserve"> มีนาคม </w:t>
      </w:r>
      <w:r w:rsidRPr="000E5BC6">
        <w:rPr>
          <w:rFonts w:ascii="Angsana New" w:hAnsi="Angsana New"/>
          <w:sz w:val="26"/>
          <w:szCs w:val="26"/>
        </w:rPr>
        <w:t>2569</w:t>
      </w:r>
      <w:r w:rsidRPr="000E5BC6">
        <w:rPr>
          <w:rFonts w:ascii="Angsana New" w:hAnsi="Angsana New"/>
          <w:sz w:val="26"/>
          <w:szCs w:val="26"/>
          <w:cs/>
        </w:rPr>
        <w:t xml:space="preserve"> บริษัทไม่สามารถปฏิบัติตามข้อกำหนดในการคงอัตราส่วน </w:t>
      </w:r>
      <w:r w:rsidRPr="000E5BC6">
        <w:rPr>
          <w:rFonts w:ascii="Angsana New" w:hAnsi="Angsana New"/>
          <w:sz w:val="26"/>
          <w:szCs w:val="26"/>
        </w:rPr>
        <w:t xml:space="preserve">DSCR </w:t>
      </w:r>
      <w:r w:rsidRPr="000E5BC6">
        <w:rPr>
          <w:rFonts w:ascii="Angsana New" w:hAnsi="Angsana New"/>
          <w:sz w:val="26"/>
          <w:szCs w:val="26"/>
          <w:cs/>
        </w:rPr>
        <w:t xml:space="preserve">ตามที่ระบุไว้ในสัญญาวงเงินสินเชื่อกับสถาบันการเงินดังกล่าว ดังนั้น บริษัทจึงได้แสดงเงินกู้ยืมดังกล่าวในงบฐานะการเงิน ณ วันที่ </w:t>
      </w:r>
      <w:r w:rsidRPr="000E5BC6">
        <w:rPr>
          <w:rFonts w:ascii="Angsana New" w:hAnsi="Angsana New"/>
          <w:sz w:val="26"/>
          <w:szCs w:val="26"/>
        </w:rPr>
        <w:t xml:space="preserve">31 </w:t>
      </w:r>
      <w:r w:rsidRPr="000E5BC6">
        <w:rPr>
          <w:rFonts w:ascii="Angsana New" w:hAnsi="Angsana New"/>
          <w:sz w:val="26"/>
          <w:szCs w:val="26"/>
          <w:cs/>
        </w:rPr>
        <w:t xml:space="preserve">มีนาคม </w:t>
      </w:r>
      <w:r w:rsidRPr="000E5BC6">
        <w:rPr>
          <w:rFonts w:ascii="Angsana New" w:hAnsi="Angsana New"/>
          <w:sz w:val="26"/>
          <w:szCs w:val="26"/>
        </w:rPr>
        <w:t xml:space="preserve">2569 </w:t>
      </w:r>
      <w:r w:rsidRPr="000E5BC6">
        <w:rPr>
          <w:rFonts w:ascii="Angsana New" w:hAnsi="Angsana New"/>
          <w:sz w:val="26"/>
          <w:szCs w:val="26"/>
          <w:cs/>
        </w:rPr>
        <w:t>ตามเงื่อนไขของสัญญาวงเงินสินเชื่อเดิม</w:t>
      </w:r>
    </w:p>
    <w:p w14:paraId="073F5CA3" w14:textId="77777777" w:rsidR="007244F0" w:rsidRDefault="007244F0" w:rsidP="004C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4CF99FA" w14:textId="436BBAEB" w:rsidR="00C510FC" w:rsidRPr="006B18A4" w:rsidRDefault="000E5BC6" w:rsidP="00C510FC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>นอกจากนี้</w:t>
      </w:r>
      <w:r w:rsidR="00F60DA9">
        <w:rPr>
          <w:rFonts w:ascii="Angsana New" w:hAnsi="Angsana New" w:hint="cs"/>
          <w:sz w:val="26"/>
          <w:szCs w:val="26"/>
          <w:cs/>
        </w:rPr>
        <w:t xml:space="preserve"> </w:t>
      </w:r>
      <w:r w:rsidR="00C510FC" w:rsidRPr="00FD519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C510FC" w:rsidRPr="00FD5197">
        <w:rPr>
          <w:rFonts w:ascii="Angsana New" w:hAnsi="Angsana New"/>
          <w:sz w:val="26"/>
          <w:szCs w:val="26"/>
        </w:rPr>
        <w:t xml:space="preserve">2 </w:t>
      </w:r>
      <w:r w:rsidR="00C510FC" w:rsidRPr="00FD5197">
        <w:rPr>
          <w:rFonts w:ascii="Angsana New" w:hAnsi="Angsana New"/>
          <w:sz w:val="26"/>
          <w:szCs w:val="26"/>
          <w:cs/>
        </w:rPr>
        <w:t xml:space="preserve">มีนาคม </w:t>
      </w:r>
      <w:r w:rsidR="00C510FC" w:rsidRPr="00FD5197">
        <w:rPr>
          <w:rFonts w:ascii="Angsana New" w:hAnsi="Angsana New"/>
          <w:sz w:val="26"/>
          <w:szCs w:val="26"/>
        </w:rPr>
        <w:t xml:space="preserve">2569 </w:t>
      </w:r>
      <w:r w:rsidR="00C510FC" w:rsidRPr="00FD5197">
        <w:rPr>
          <w:rFonts w:ascii="Angsana New" w:hAnsi="Angsana New"/>
          <w:sz w:val="26"/>
          <w:szCs w:val="26"/>
          <w:cs/>
        </w:rPr>
        <w:t>บริษัทได้ทำสัญญา</w:t>
      </w:r>
      <w:r>
        <w:rPr>
          <w:rFonts w:ascii="Angsana New" w:hAnsi="Angsana New" w:hint="cs"/>
          <w:sz w:val="26"/>
          <w:szCs w:val="26"/>
          <w:cs/>
        </w:rPr>
        <w:t>กับสถาบันการเงินในประเทศแห่งที่หนึ่งเพื่อ</w:t>
      </w:r>
      <w:r w:rsidR="00C510FC" w:rsidRPr="00FD5197">
        <w:rPr>
          <w:rFonts w:ascii="Angsana New" w:hAnsi="Angsana New"/>
          <w:sz w:val="26"/>
          <w:szCs w:val="26"/>
          <w:cs/>
        </w:rPr>
        <w:t>เปลี่ยนแปลงเงื่อนไขวงเงินสินเชื่อเดิมโดย</w:t>
      </w:r>
      <w:r w:rsidR="005071A2" w:rsidRPr="00FD5197">
        <w:rPr>
          <w:rFonts w:ascii="Angsana New" w:hAnsi="Angsana New"/>
          <w:sz w:val="26"/>
          <w:szCs w:val="26"/>
          <w:cs/>
        </w:rPr>
        <w:t>เปลี่ยนแปลงเงื่อนไข</w:t>
      </w:r>
      <w:r w:rsidR="00393937" w:rsidRPr="00FD5197">
        <w:rPr>
          <w:rFonts w:ascii="Angsana New" w:hAnsi="Angsana New"/>
          <w:sz w:val="26"/>
          <w:szCs w:val="26"/>
          <w:cs/>
        </w:rPr>
        <w:t>การเบิกใช้</w:t>
      </w:r>
      <w:r w:rsidR="007803F6" w:rsidRPr="00FD5197">
        <w:rPr>
          <w:rFonts w:ascii="Angsana New" w:hAnsi="Angsana New"/>
          <w:sz w:val="26"/>
          <w:szCs w:val="26"/>
          <w:cs/>
        </w:rPr>
        <w:t xml:space="preserve">วงเงินสินเชื่อ </w:t>
      </w:r>
      <w:r w:rsidR="007803F6" w:rsidRPr="00FD5197">
        <w:rPr>
          <w:rFonts w:ascii="Angsana New" w:hAnsi="Angsana New"/>
          <w:sz w:val="26"/>
          <w:szCs w:val="26"/>
        </w:rPr>
        <w:t xml:space="preserve">B </w:t>
      </w:r>
      <w:r w:rsidR="007803F6" w:rsidRPr="00FD5197">
        <w:rPr>
          <w:rFonts w:ascii="Angsana New" w:hAnsi="Angsana New"/>
          <w:sz w:val="26"/>
          <w:szCs w:val="26"/>
          <w:cs/>
        </w:rPr>
        <w:t xml:space="preserve">ขยายระยะเวลาตั๋วสัญญาใช้เงินวงเงินสินเชื่อ </w:t>
      </w:r>
      <w:r w:rsidR="007803F6" w:rsidRPr="00FD5197">
        <w:rPr>
          <w:rFonts w:ascii="Angsana New" w:hAnsi="Angsana New"/>
          <w:sz w:val="26"/>
          <w:szCs w:val="26"/>
        </w:rPr>
        <w:t xml:space="preserve">D </w:t>
      </w:r>
      <w:r w:rsidR="00393937" w:rsidRPr="00FD5197">
        <w:rPr>
          <w:rFonts w:ascii="Angsana New" w:hAnsi="Angsana New"/>
          <w:sz w:val="26"/>
          <w:szCs w:val="26"/>
          <w:cs/>
        </w:rPr>
        <w:t>และ</w:t>
      </w:r>
      <w:r w:rsidR="00191B15" w:rsidRPr="00FD5197">
        <w:rPr>
          <w:rFonts w:ascii="Angsana New" w:hAnsi="Angsana New" w:hint="cs"/>
          <w:sz w:val="26"/>
          <w:szCs w:val="26"/>
          <w:cs/>
        </w:rPr>
        <w:t>เปลี่ยนเงื่อนไข</w:t>
      </w:r>
      <w:r w:rsidR="005071A2" w:rsidRPr="00FD5197">
        <w:rPr>
          <w:rFonts w:ascii="Angsana New" w:hAnsi="Angsana New"/>
          <w:sz w:val="26"/>
          <w:szCs w:val="26"/>
          <w:cs/>
        </w:rPr>
        <w:t>การผ่อนชำระ</w:t>
      </w:r>
      <w:r w:rsidR="007803F6" w:rsidRPr="00FD5197">
        <w:rPr>
          <w:rFonts w:ascii="Angsana New" w:hAnsi="Angsana New"/>
          <w:sz w:val="26"/>
          <w:szCs w:val="26"/>
          <w:cs/>
        </w:rPr>
        <w:t xml:space="preserve">ของวงเงินสินเชื่อ </w:t>
      </w:r>
      <w:r w:rsidR="007803F6" w:rsidRPr="00FD5197">
        <w:rPr>
          <w:rFonts w:ascii="Angsana New" w:hAnsi="Angsana New"/>
          <w:sz w:val="26"/>
          <w:szCs w:val="26"/>
        </w:rPr>
        <w:t xml:space="preserve">A </w:t>
      </w:r>
      <w:r w:rsidR="007803F6" w:rsidRPr="00FD5197">
        <w:rPr>
          <w:rFonts w:ascii="Angsana New" w:hAnsi="Angsana New"/>
          <w:sz w:val="26"/>
          <w:szCs w:val="26"/>
          <w:cs/>
        </w:rPr>
        <w:t xml:space="preserve">และ </w:t>
      </w:r>
      <w:r w:rsidR="007803F6" w:rsidRPr="00FD5197">
        <w:rPr>
          <w:rFonts w:ascii="Angsana New" w:hAnsi="Angsana New"/>
          <w:sz w:val="26"/>
          <w:szCs w:val="26"/>
        </w:rPr>
        <w:t>B</w:t>
      </w:r>
      <w:r w:rsidR="000122E2" w:rsidRPr="00FD5197">
        <w:rPr>
          <w:rFonts w:ascii="Angsana New" w:hAnsi="Angsana New"/>
          <w:sz w:val="26"/>
          <w:szCs w:val="26"/>
        </w:rPr>
        <w:t xml:space="preserve"> </w:t>
      </w:r>
      <w:r w:rsidR="007803F6" w:rsidRPr="00FD5197">
        <w:rPr>
          <w:rFonts w:ascii="Angsana New" w:hAnsi="Angsana New"/>
          <w:sz w:val="26"/>
          <w:szCs w:val="26"/>
          <w:cs/>
        </w:rPr>
        <w:t>ตามที่ระบุไว้ในสัญญา</w:t>
      </w:r>
      <w:r w:rsidR="00485C6C">
        <w:rPr>
          <w:rFonts w:ascii="Angsana New" w:hAnsi="Angsana New"/>
          <w:sz w:val="26"/>
          <w:szCs w:val="26"/>
        </w:rPr>
        <w:t xml:space="preserve"> </w:t>
      </w:r>
      <w:r w:rsidR="007803F6" w:rsidRPr="00FD5197">
        <w:rPr>
          <w:rFonts w:ascii="Angsana New" w:hAnsi="Angsana New"/>
          <w:sz w:val="26"/>
          <w:szCs w:val="26"/>
          <w:cs/>
        </w:rPr>
        <w:t xml:space="preserve">ทั้งนี้ </w:t>
      </w:r>
      <w:r w:rsidR="005071A2" w:rsidRPr="00FD5197">
        <w:rPr>
          <w:rFonts w:ascii="Angsana New" w:hAnsi="Angsana New"/>
          <w:sz w:val="26"/>
          <w:szCs w:val="26"/>
          <w:cs/>
        </w:rPr>
        <w:t>บริษัทต้องชำระดอกเบี้ยต่างหากทุกเดือน</w:t>
      </w:r>
      <w:r w:rsidR="005071A2" w:rsidRPr="00FD5197">
        <w:rPr>
          <w:rFonts w:ascii="Angsana New" w:hAnsi="Angsana New"/>
          <w:sz w:val="26"/>
          <w:szCs w:val="26"/>
        </w:rPr>
        <w:t xml:space="preserve"> </w:t>
      </w:r>
      <w:r w:rsidR="005071A2" w:rsidRPr="00FD5197">
        <w:rPr>
          <w:rFonts w:ascii="Angsana New" w:hAnsi="Angsana New"/>
          <w:sz w:val="26"/>
          <w:szCs w:val="26"/>
          <w:cs/>
        </w:rPr>
        <w:t>โดย</w:t>
      </w:r>
      <w:r w:rsidR="00C510FC" w:rsidRPr="00FD5197">
        <w:rPr>
          <w:rFonts w:ascii="Angsana New" w:hAnsi="Angsana New"/>
          <w:sz w:val="26"/>
          <w:szCs w:val="26"/>
          <w:cs/>
        </w:rPr>
        <w:t>ให้ชำระหนี้ให้เสร็จภายในกำหนดอายุสัญญาเงินกู้เดิม</w:t>
      </w:r>
    </w:p>
    <w:p w14:paraId="4F2AFC84" w14:textId="235C08A3" w:rsidR="004C5E39" w:rsidRDefault="004C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416E0759" w14:textId="355DC3E1" w:rsidR="00512895" w:rsidRDefault="004678C0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4A7078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9C317A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9C317A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9C317A">
        <w:rPr>
          <w:rFonts w:ascii="Angsana New" w:hAnsi="Angsana New"/>
          <w:sz w:val="26"/>
          <w:szCs w:val="26"/>
        </w:rPr>
        <w:t>9</w:t>
      </w:r>
      <w:r w:rsidR="00A05194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และ</w:t>
      </w:r>
      <w:r w:rsidR="00B34C85">
        <w:rPr>
          <w:rFonts w:ascii="Angsana New" w:hAnsi="Angsana New" w:hint="cs"/>
          <w:sz w:val="26"/>
          <w:szCs w:val="26"/>
          <w:cs/>
        </w:rPr>
        <w:t>วันที่</w:t>
      </w:r>
      <w:r w:rsidRPr="004A7078">
        <w:rPr>
          <w:rFonts w:ascii="Angsana New" w:hAnsi="Angsana New" w:hint="cs"/>
          <w:sz w:val="26"/>
          <w:szCs w:val="26"/>
          <w:cs/>
        </w:rPr>
        <w:t xml:space="preserve"> </w:t>
      </w:r>
      <w:r w:rsidR="004F5AA5" w:rsidRPr="004B53BF">
        <w:rPr>
          <w:rFonts w:ascii="Angsana New" w:hAnsi="Angsana New" w:hint="cs"/>
          <w:sz w:val="26"/>
          <w:szCs w:val="26"/>
        </w:rPr>
        <w:t>31</w:t>
      </w:r>
      <w:r w:rsidR="004F5AA5" w:rsidRPr="004B53BF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F5AA5" w:rsidRPr="004B53BF">
        <w:rPr>
          <w:rFonts w:ascii="Angsana New" w:hAnsi="Angsana New" w:hint="cs"/>
          <w:sz w:val="26"/>
          <w:szCs w:val="26"/>
        </w:rPr>
        <w:t>256</w:t>
      </w:r>
      <w:r w:rsidR="009C317A">
        <w:rPr>
          <w:rFonts w:ascii="Angsana New" w:hAnsi="Angsana New"/>
          <w:sz w:val="26"/>
          <w:szCs w:val="26"/>
        </w:rPr>
        <w:t>8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65861925" w14:textId="77777777" w:rsidR="002A69E1" w:rsidRDefault="002A69E1" w:rsidP="00512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137"/>
        <w:gridCol w:w="4019"/>
        <w:gridCol w:w="136"/>
        <w:gridCol w:w="1040"/>
        <w:gridCol w:w="180"/>
        <w:gridCol w:w="1067"/>
        <w:gridCol w:w="141"/>
        <w:gridCol w:w="2206"/>
      </w:tblGrid>
      <w:tr w:rsidR="00066D9E" w:rsidRPr="00475A13" w14:paraId="55B87A62" w14:textId="77777777" w:rsidTr="00F4453F">
        <w:trPr>
          <w:trHeight w:val="20"/>
          <w:tblHeader/>
        </w:trPr>
        <w:tc>
          <w:tcPr>
            <w:tcW w:w="704" w:type="dxa"/>
          </w:tcPr>
          <w:p w14:paraId="3CFF7AC9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30163CA0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</w:tcPr>
          <w:p w14:paraId="6020842A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5A7B2862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41C90B5F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</w:tcPr>
          <w:p w14:paraId="58C61832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</w:tcPr>
          <w:p w14:paraId="429B2A74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6D9E" w:rsidRPr="00475A13" w14:paraId="6E386089" w14:textId="77777777" w:rsidTr="00F4453F">
        <w:trPr>
          <w:trHeight w:val="20"/>
          <w:tblHeader/>
        </w:trPr>
        <w:tc>
          <w:tcPr>
            <w:tcW w:w="704" w:type="dxa"/>
            <w:tcBorders>
              <w:bottom w:val="single" w:sz="4" w:space="0" w:color="auto"/>
            </w:tcBorders>
          </w:tcPr>
          <w:p w14:paraId="213BDE11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10C2EB33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14:paraId="20C5BFC6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5AC3E7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</w:tcPr>
          <w:p w14:paraId="7E1A5EDD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4CB522C" w14:textId="77777777" w:rsidR="006D3E6C" w:rsidRDefault="006D3E6C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6E828BC2" w14:textId="79A61D9F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C317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13890DB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D7B3" w14:textId="481F73B1" w:rsidR="00066D9E" w:rsidRPr="00475A13" w:rsidRDefault="006D3E6C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066D9E"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C31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" w:type="dxa"/>
          </w:tcPr>
          <w:p w14:paraId="443A91C5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14:paraId="15F6FEB2" w14:textId="77777777" w:rsidR="00066D9E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95BB1F" w14:textId="77777777" w:rsidR="00066D9E" w:rsidRPr="00475A13" w:rsidRDefault="00066D9E" w:rsidP="00F4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66D9E" w:rsidRPr="00333C2A" w14:paraId="78CA192F" w14:textId="77777777" w:rsidTr="00F4453F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</w:tcBorders>
          </w:tcPr>
          <w:p w14:paraId="03DC648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3909532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tcBorders>
              <w:top w:val="single" w:sz="4" w:space="0" w:color="auto"/>
            </w:tcBorders>
          </w:tcPr>
          <w:p w14:paraId="35C7DD4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</w:tcPr>
          <w:p w14:paraId="4F80CC0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B1FFD3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541E433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BDC3B5D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</w:tcPr>
          <w:p w14:paraId="0ADE3987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</w:tcPr>
          <w:p w14:paraId="0A51A240" w14:textId="77777777" w:rsidR="00066D9E" w:rsidRPr="00333C2A" w:rsidRDefault="00066D9E" w:rsidP="00F4453F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3A58B2" w:rsidRPr="00056A25" w14:paraId="5B196A0F" w14:textId="77777777" w:rsidTr="00F4453F">
        <w:trPr>
          <w:trHeight w:val="20"/>
        </w:trPr>
        <w:tc>
          <w:tcPr>
            <w:tcW w:w="704" w:type="dxa"/>
          </w:tcPr>
          <w:p w14:paraId="23AB2869" w14:textId="28222314" w:rsidR="003A58B2" w:rsidRPr="00056A25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783A18BC" w14:textId="77777777" w:rsidR="003A58B2" w:rsidRPr="00056A25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67D3E745" w14:textId="77777777" w:rsidR="003A58B2" w:rsidRPr="00092C38" w:rsidRDefault="003A58B2" w:rsidP="003A58B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36" w:type="dxa"/>
          </w:tcPr>
          <w:p w14:paraId="475C2F63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</w:tcPr>
          <w:p w14:paraId="3692C354" w14:textId="24F59D3E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375C499A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</w:tcPr>
          <w:p w14:paraId="6A807BD9" w14:textId="5399B730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6C69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41" w:type="dxa"/>
          </w:tcPr>
          <w:p w14:paraId="5E1C2B0B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79AC1E75" w14:textId="77777777" w:rsidR="003A58B2" w:rsidRPr="00092C38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3A58B2" w:rsidRPr="00056A25" w14:paraId="10522A37" w14:textId="77777777" w:rsidTr="00F4453F">
        <w:trPr>
          <w:trHeight w:val="20"/>
        </w:trPr>
        <w:tc>
          <w:tcPr>
            <w:tcW w:w="704" w:type="dxa"/>
          </w:tcPr>
          <w:p w14:paraId="7906AF84" w14:textId="77777777" w:rsidR="003A58B2" w:rsidRPr="00056A25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108854A4" w14:textId="77777777" w:rsidR="003A58B2" w:rsidRPr="00056A25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5923CA74" w14:textId="77777777" w:rsidR="003A58B2" w:rsidRPr="00092C38" w:rsidRDefault="003A58B2" w:rsidP="003A58B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4D1AAACB" w14:textId="77777777" w:rsidR="003A58B2" w:rsidRPr="00092C38" w:rsidRDefault="003A58B2" w:rsidP="003A58B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131701BE" w14:textId="77777777" w:rsidR="003A58B2" w:rsidRPr="009F6C69" w:rsidRDefault="003A58B2" w:rsidP="003A58B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4AAA140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</w:tcPr>
          <w:p w14:paraId="50F8FC2D" w14:textId="77777777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EF21C9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42F01B3F" w14:textId="77777777" w:rsidR="003A58B2" w:rsidRPr="00092C38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3A58B2" w:rsidRPr="00056A25" w14:paraId="694BE379" w14:textId="77777777" w:rsidTr="00F4453F">
        <w:trPr>
          <w:trHeight w:val="20"/>
        </w:trPr>
        <w:tc>
          <w:tcPr>
            <w:tcW w:w="704" w:type="dxa"/>
          </w:tcPr>
          <w:p w14:paraId="3B2A29CB" w14:textId="77777777" w:rsidR="003A58B2" w:rsidRPr="00056A25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5B9211DC" w14:textId="77777777" w:rsidR="003A58B2" w:rsidRPr="00056A25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0DC3F8D8" w14:textId="77777777" w:rsidR="003A58B2" w:rsidRPr="00092C38" w:rsidRDefault="003A58B2" w:rsidP="003A58B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322E3ABB" w14:textId="77777777" w:rsidR="003A58B2" w:rsidRPr="00092C38" w:rsidRDefault="003A58B2" w:rsidP="003A58B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28FDD9E" w14:textId="77777777" w:rsidR="003A58B2" w:rsidRPr="009F6C69" w:rsidRDefault="003A58B2" w:rsidP="003A58B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35CD64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</w:tcPr>
          <w:p w14:paraId="2F154ABF" w14:textId="77777777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EE15DEC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06DD0D17" w14:textId="77777777" w:rsidR="003A58B2" w:rsidRPr="00092C38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3A58B2" w:rsidRPr="00333C2A" w14:paraId="212D6D95" w14:textId="77777777" w:rsidTr="00F4453F">
        <w:trPr>
          <w:trHeight w:val="20"/>
        </w:trPr>
        <w:tc>
          <w:tcPr>
            <w:tcW w:w="704" w:type="dxa"/>
          </w:tcPr>
          <w:p w14:paraId="1F629B09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24E26856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</w:tcPr>
          <w:p w14:paraId="1CC96A56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</w:tcPr>
          <w:p w14:paraId="76011678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22C7E066" w14:textId="77777777" w:rsidR="003A58B2" w:rsidRPr="009F6C69" w:rsidRDefault="003A58B2" w:rsidP="003A58B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68F8649F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</w:tcPr>
          <w:p w14:paraId="1C39111D" w14:textId="77777777" w:rsidR="003A58B2" w:rsidRPr="00066D9E" w:rsidRDefault="003A58B2" w:rsidP="003A58B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</w:tcPr>
          <w:p w14:paraId="545247D9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739B2027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3A58B2" w:rsidRPr="00911D55" w14:paraId="208E69C3" w14:textId="77777777" w:rsidTr="00BC2C30">
        <w:trPr>
          <w:trHeight w:val="20"/>
        </w:trPr>
        <w:tc>
          <w:tcPr>
            <w:tcW w:w="704" w:type="dxa"/>
          </w:tcPr>
          <w:p w14:paraId="66D1B8E1" w14:textId="4634EA1A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16AE8215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3FC11A26" w14:textId="7AF84416" w:rsidR="003A58B2" w:rsidRPr="00BC2C30" w:rsidRDefault="003A58B2" w:rsidP="003A58B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เลตเตอร์ออฟเครดิต สัญญาทรัสต์รีซีทส์และเงินกู้ยืม</w:t>
            </w:r>
          </w:p>
        </w:tc>
        <w:tc>
          <w:tcPr>
            <w:tcW w:w="136" w:type="dxa"/>
          </w:tcPr>
          <w:p w14:paraId="6E14F852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5875DCC" w14:textId="35A4F0D2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25262644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4396B94C" w14:textId="75F2CAF5" w:rsidR="003A58B2" w:rsidRPr="00BC2C30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2C30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BC2C3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41" w:type="dxa"/>
          </w:tcPr>
          <w:p w14:paraId="084F741A" w14:textId="77777777" w:rsidR="003A58B2" w:rsidRPr="00066D9E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6B25B49A" w14:textId="4B5DA507" w:rsidR="003A58B2" w:rsidRPr="00EA2C9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A2C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3A58B2" w:rsidRPr="00056A25" w14:paraId="668EA661" w14:textId="77777777" w:rsidTr="00BC2C30">
        <w:trPr>
          <w:trHeight w:val="20"/>
        </w:trPr>
        <w:tc>
          <w:tcPr>
            <w:tcW w:w="704" w:type="dxa"/>
          </w:tcPr>
          <w:p w14:paraId="493F154C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1420D66F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4ACF2149" w14:textId="4782C1B1" w:rsidR="003A58B2" w:rsidRPr="00403A95" w:rsidRDefault="003A58B2" w:rsidP="003A58B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สำหรับซื้อเครื่องจักร</w:t>
            </w:r>
            <w:r w:rsidR="005E189E"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(โดยเป็นวงเงินกู้ยืมเพื่อชำระหนี้</w:t>
            </w:r>
          </w:p>
        </w:tc>
        <w:tc>
          <w:tcPr>
            <w:tcW w:w="136" w:type="dxa"/>
          </w:tcPr>
          <w:p w14:paraId="073CD9DF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447EE626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502B1A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4592627B" w14:textId="77777777" w:rsidR="003A58B2" w:rsidRPr="00BC2C30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D8E0F4" w14:textId="77777777" w:rsidR="003A58B2" w:rsidRPr="00066D9E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6A3AA311" w14:textId="77777777" w:rsidR="003A58B2" w:rsidRPr="00066D9E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3A58B2" w:rsidRPr="00056A25" w14:paraId="3107AFB9" w14:textId="77777777" w:rsidTr="00BC2C30">
        <w:trPr>
          <w:trHeight w:val="20"/>
        </w:trPr>
        <w:tc>
          <w:tcPr>
            <w:tcW w:w="704" w:type="dxa"/>
          </w:tcPr>
          <w:p w14:paraId="127C3463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41F26593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0B2F874E" w14:textId="6A5C04FE" w:rsidR="003A58B2" w:rsidRPr="00BC2C30" w:rsidRDefault="003A58B2" w:rsidP="003A58B2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ตามสัญญาทรัสต์รีซีทส์</w:t>
            </w:r>
            <w:r w:rsidR="005E189E"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5E189E"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350 </w:t>
            </w:r>
            <w:r w:rsidR="005E189E"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ล้านบาท)</w:t>
            </w:r>
          </w:p>
        </w:tc>
        <w:tc>
          <w:tcPr>
            <w:tcW w:w="136" w:type="dxa"/>
          </w:tcPr>
          <w:p w14:paraId="39667914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2B3FC185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EFC935" w14:textId="77777777" w:rsidR="003A58B2" w:rsidRPr="00BC2C30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5506D171" w14:textId="77777777" w:rsidR="003A58B2" w:rsidRPr="00BC2C30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19DB811" w14:textId="77777777" w:rsidR="003A58B2" w:rsidRPr="00066D9E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206" w:type="dxa"/>
          </w:tcPr>
          <w:p w14:paraId="1AAB19C1" w14:textId="4B11097E" w:rsidR="003A58B2" w:rsidRPr="00066D9E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3A58B2" w:rsidRPr="00333C2A" w14:paraId="5D9FB759" w14:textId="77777777" w:rsidTr="00F4453F">
        <w:trPr>
          <w:trHeight w:val="20"/>
        </w:trPr>
        <w:tc>
          <w:tcPr>
            <w:tcW w:w="704" w:type="dxa"/>
          </w:tcPr>
          <w:p w14:paraId="3A466154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910A676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4ECED9A1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707FCA61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7183E3B8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BC40D0A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5B353AEF" w14:textId="77777777" w:rsidR="003A58B2" w:rsidRPr="00A2553C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422B7DF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62F49FB4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3A58B2" w:rsidRPr="00333C2A" w14:paraId="4D64769F" w14:textId="77777777" w:rsidTr="00F4453F">
        <w:trPr>
          <w:trHeight w:val="20"/>
        </w:trPr>
        <w:tc>
          <w:tcPr>
            <w:tcW w:w="704" w:type="dxa"/>
          </w:tcPr>
          <w:p w14:paraId="5349ADF1" w14:textId="32F75DA4" w:rsidR="003A58B2" w:rsidRPr="00B252B4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</w:tcPr>
          <w:p w14:paraId="4CA2E3DF" w14:textId="77777777" w:rsidR="003A58B2" w:rsidRPr="00B252B4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200CBC61" w14:textId="77777777" w:rsidR="003A58B2" w:rsidRPr="007A1239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เงินกู้ยืมสำหรับเป็นเงินทุนหมุนเวียนในการดำเนินกิจการ</w:t>
            </w:r>
          </w:p>
        </w:tc>
        <w:tc>
          <w:tcPr>
            <w:tcW w:w="136" w:type="dxa"/>
          </w:tcPr>
          <w:p w14:paraId="23A38AF7" w14:textId="77777777" w:rsidR="003A58B2" w:rsidRPr="007A1239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</w:tcPr>
          <w:p w14:paraId="5416E246" w14:textId="7D9C6E6D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8,966</w:t>
            </w:r>
          </w:p>
        </w:tc>
        <w:tc>
          <w:tcPr>
            <w:tcW w:w="180" w:type="dxa"/>
          </w:tcPr>
          <w:p w14:paraId="0CF36848" w14:textId="77777777" w:rsidR="003A58B2" w:rsidRPr="007A1239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</w:tcPr>
          <w:p w14:paraId="70F44541" w14:textId="00ACBBF4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8,966</w:t>
            </w:r>
          </w:p>
        </w:tc>
        <w:tc>
          <w:tcPr>
            <w:tcW w:w="141" w:type="dxa"/>
          </w:tcPr>
          <w:p w14:paraId="6611CA2B" w14:textId="77777777" w:rsidR="003A58B2" w:rsidRPr="00C6060D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5385C1B1" w14:textId="77777777" w:rsidR="003A58B2" w:rsidRPr="00C6060D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3A58B2" w:rsidRPr="00333C2A" w14:paraId="34908B25" w14:textId="77777777" w:rsidTr="00F4453F">
        <w:trPr>
          <w:trHeight w:val="20"/>
        </w:trPr>
        <w:tc>
          <w:tcPr>
            <w:tcW w:w="704" w:type="dxa"/>
          </w:tcPr>
          <w:p w14:paraId="22278B01" w14:textId="77777777" w:rsidR="003A58B2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620C65A6" w14:textId="77777777" w:rsidR="003A58B2" w:rsidRPr="00B252B4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10A48BAA" w14:textId="77777777" w:rsidR="003A58B2" w:rsidRPr="007A1239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36" w:type="dxa"/>
          </w:tcPr>
          <w:p w14:paraId="138EC3FD" w14:textId="77777777" w:rsidR="003A58B2" w:rsidRPr="007A1239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</w:tcPr>
          <w:p w14:paraId="67018278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F73353" w14:textId="77777777" w:rsidR="003A58B2" w:rsidRPr="007A1239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</w:tcPr>
          <w:p w14:paraId="0978C90D" w14:textId="77777777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9C5BFA7" w14:textId="77777777" w:rsidR="003A58B2" w:rsidRPr="00C6060D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25651E5" w14:textId="77777777" w:rsidR="003A58B2" w:rsidRPr="00C6060D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 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MOR-0.5%</w:t>
            </w:r>
          </w:p>
        </w:tc>
      </w:tr>
      <w:tr w:rsidR="003A58B2" w:rsidRPr="00333C2A" w14:paraId="44142B28" w14:textId="77777777" w:rsidTr="00F4453F">
        <w:trPr>
          <w:trHeight w:val="20"/>
        </w:trPr>
        <w:tc>
          <w:tcPr>
            <w:tcW w:w="704" w:type="dxa"/>
          </w:tcPr>
          <w:p w14:paraId="2836D2D3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" w:type="dxa"/>
          </w:tcPr>
          <w:p w14:paraId="5A42ADF6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4B1890E1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087AF1C4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6F99A080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73AF4675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262EEF5D" w14:textId="77777777" w:rsidR="003A58B2" w:rsidRPr="00A2553C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1A19C2C" w14:textId="77777777" w:rsidR="003A58B2" w:rsidRPr="00C6060D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5FF13892" w14:textId="77777777" w:rsidR="003A58B2" w:rsidRPr="00C6060D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3A58B2" w:rsidRPr="00475A13" w14:paraId="03D1BA6A" w14:textId="77777777" w:rsidTr="00F4453F">
        <w:trPr>
          <w:trHeight w:val="20"/>
        </w:trPr>
        <w:tc>
          <w:tcPr>
            <w:tcW w:w="704" w:type="dxa"/>
          </w:tcPr>
          <w:p w14:paraId="54C86982" w14:textId="0B0F8C34" w:rsidR="003A58B2" w:rsidRPr="00475A1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2784811C" w14:textId="77777777" w:rsidR="003A58B2" w:rsidRPr="00475A1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2159E3B1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</w:tcPr>
          <w:p w14:paraId="1080D2F2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92958FE" w14:textId="75454940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  <w:r w:rsidRPr="00066D9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80" w:type="dxa"/>
          </w:tcPr>
          <w:p w14:paraId="0247E244" w14:textId="77777777" w:rsidR="003A58B2" w:rsidRPr="00E37CF7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AC003F3" w14:textId="7090DF63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  <w:r w:rsidRPr="00066D9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41" w:type="dxa"/>
          </w:tcPr>
          <w:p w14:paraId="5364526D" w14:textId="77777777" w:rsidR="003A58B2" w:rsidRPr="00C6060D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4ABB0593" w14:textId="0D7CE894" w:rsidR="003A58B2" w:rsidRPr="00C6060D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และ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3A58B2" w:rsidRPr="00333C2A" w14:paraId="518325EF" w14:textId="77777777" w:rsidTr="00F4453F">
        <w:trPr>
          <w:trHeight w:val="20"/>
        </w:trPr>
        <w:tc>
          <w:tcPr>
            <w:tcW w:w="704" w:type="dxa"/>
          </w:tcPr>
          <w:p w14:paraId="1FE9181A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4C4E5BA3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751E4CE9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679788A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1D11FD35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62BA123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62D18F1C" w14:textId="77777777" w:rsidR="003A58B2" w:rsidRPr="00A2553C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1C6C0562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77173CC4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3A58B2" w:rsidRPr="00475A13" w14:paraId="0F69EF50" w14:textId="77777777" w:rsidTr="00F4453F">
        <w:trPr>
          <w:trHeight w:val="20"/>
        </w:trPr>
        <w:tc>
          <w:tcPr>
            <w:tcW w:w="704" w:type="dxa"/>
          </w:tcPr>
          <w:p w14:paraId="2F53300C" w14:textId="464658BB" w:rsidR="003A58B2" w:rsidRPr="00475A13" w:rsidRDefault="0029359F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2566F741" w14:textId="77777777" w:rsidR="003A58B2" w:rsidRPr="00475A1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7A28499C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</w:tcPr>
          <w:p w14:paraId="769CCD12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78741EDA" w14:textId="7E180D9D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19D08004" w14:textId="77777777" w:rsidR="003A58B2" w:rsidRPr="00E37CF7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ECBE5CD" w14:textId="00D6DDAB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1F3BED33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59077D97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3A58B2" w:rsidRPr="00A2553C" w14:paraId="5DFA88DF" w14:textId="77777777" w:rsidTr="00F4453F">
        <w:trPr>
          <w:trHeight w:val="20"/>
        </w:trPr>
        <w:tc>
          <w:tcPr>
            <w:tcW w:w="704" w:type="dxa"/>
          </w:tcPr>
          <w:p w14:paraId="6E0E814A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D82DAAF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600C4D81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53063736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3080FB4B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F353C91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18617C17" w14:textId="77777777" w:rsidR="003A58B2" w:rsidRPr="00A2553C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6EE24A08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7A3F0046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A58B2" w:rsidRPr="00475A13" w14:paraId="2FC38BAE" w14:textId="77777777" w:rsidTr="00F4453F">
        <w:trPr>
          <w:trHeight w:val="20"/>
        </w:trPr>
        <w:tc>
          <w:tcPr>
            <w:tcW w:w="704" w:type="dxa"/>
          </w:tcPr>
          <w:p w14:paraId="6F61AE32" w14:textId="4C4E0FC0" w:rsidR="003A58B2" w:rsidRPr="00475A13" w:rsidRDefault="0029359F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1164B68B" w14:textId="77777777" w:rsidR="003A58B2" w:rsidRPr="00475A1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5FBBA811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</w:tcPr>
          <w:p w14:paraId="3D2B8F82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4B2D4751" w14:textId="7BCF397E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80" w:type="dxa"/>
          </w:tcPr>
          <w:p w14:paraId="2315C725" w14:textId="77777777" w:rsidR="003A58B2" w:rsidRPr="00E37CF7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5858C51" w14:textId="53727FF2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41" w:type="dxa"/>
          </w:tcPr>
          <w:p w14:paraId="3F64C9E8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8A291E4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3A58B2" w:rsidRPr="00333C2A" w14:paraId="63828EB4" w14:textId="77777777" w:rsidTr="00F4453F">
        <w:trPr>
          <w:trHeight w:val="20"/>
        </w:trPr>
        <w:tc>
          <w:tcPr>
            <w:tcW w:w="704" w:type="dxa"/>
          </w:tcPr>
          <w:p w14:paraId="7BD2605C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0C79492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139B754A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4DEF5FF7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73415687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CA1640B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4687BC28" w14:textId="77777777" w:rsidR="003A58B2" w:rsidRPr="00A2553C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604A3348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199E2873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A58B2" w:rsidRPr="00475A13" w14:paraId="37B8BA6B" w14:textId="77777777" w:rsidTr="00F4453F">
        <w:trPr>
          <w:trHeight w:val="20"/>
        </w:trPr>
        <w:tc>
          <w:tcPr>
            <w:tcW w:w="704" w:type="dxa"/>
          </w:tcPr>
          <w:p w14:paraId="22A981CF" w14:textId="63780E2C" w:rsidR="003A58B2" w:rsidRPr="00475A13" w:rsidRDefault="0029359F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5BE5A3AF" w14:textId="77777777" w:rsidR="003A58B2" w:rsidRPr="00475A1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13C56757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หนังสือค้ำประกันเพื่อการใช้ไฟฟ้า</w:t>
            </w:r>
          </w:p>
        </w:tc>
        <w:tc>
          <w:tcPr>
            <w:tcW w:w="136" w:type="dxa"/>
          </w:tcPr>
          <w:p w14:paraId="171A2443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60EDE5E5" w14:textId="57DD818C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21996DF1" w14:textId="77777777" w:rsidR="003A58B2" w:rsidRPr="00E37CF7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61B71AC" w14:textId="031EBEA8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35E49306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CE92838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3A58B2" w:rsidRPr="00333C2A" w14:paraId="55F59B26" w14:textId="77777777" w:rsidTr="00F4453F">
        <w:trPr>
          <w:trHeight w:val="20"/>
        </w:trPr>
        <w:tc>
          <w:tcPr>
            <w:tcW w:w="704" w:type="dxa"/>
          </w:tcPr>
          <w:p w14:paraId="44D47F0D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271AE9F2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4019" w:type="dxa"/>
          </w:tcPr>
          <w:p w14:paraId="4E8DA2AF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" w:type="dxa"/>
          </w:tcPr>
          <w:p w14:paraId="2AA6EF23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6130EA34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C95BA96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0723E356" w14:textId="77777777" w:rsidR="003A58B2" w:rsidRPr="00A2553C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06D521BA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397B9AFC" w14:textId="77777777" w:rsidR="003A58B2" w:rsidRPr="001A1784" w:rsidRDefault="003A58B2" w:rsidP="003A58B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3A58B2" w:rsidRPr="00475A13" w14:paraId="1602134D" w14:textId="77777777" w:rsidTr="00F4453F">
        <w:trPr>
          <w:trHeight w:val="20"/>
        </w:trPr>
        <w:tc>
          <w:tcPr>
            <w:tcW w:w="704" w:type="dxa"/>
          </w:tcPr>
          <w:p w14:paraId="4A4DE655" w14:textId="01FA570F" w:rsidR="003A58B2" w:rsidRPr="00475A13" w:rsidRDefault="0029359F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298A2971" w14:textId="77777777" w:rsidR="003A58B2" w:rsidRPr="00475A1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3464905E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หนังสือค้ำประกันเพื่อการรับเงินรับล่วงหน้า</w:t>
            </w:r>
          </w:p>
        </w:tc>
        <w:tc>
          <w:tcPr>
            <w:tcW w:w="136" w:type="dxa"/>
          </w:tcPr>
          <w:p w14:paraId="11034875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45FF6FF8" w14:textId="67BFAB8D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80" w:type="dxa"/>
          </w:tcPr>
          <w:p w14:paraId="73775129" w14:textId="77777777" w:rsidR="003A58B2" w:rsidRPr="00E37CF7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3718A74" w14:textId="58A664D7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066D9E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41" w:type="dxa"/>
          </w:tcPr>
          <w:p w14:paraId="75D96804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0786687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3A58B2" w:rsidRPr="00333C2A" w14:paraId="551AAE20" w14:textId="77777777" w:rsidTr="00F4453F">
        <w:trPr>
          <w:trHeight w:val="20"/>
        </w:trPr>
        <w:tc>
          <w:tcPr>
            <w:tcW w:w="704" w:type="dxa"/>
          </w:tcPr>
          <w:p w14:paraId="68AB24AC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08AAC111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19BD4FD7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0EACBA75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1379DBB2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4EDF030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772447F0" w14:textId="77777777" w:rsidR="003A58B2" w:rsidRPr="00A2553C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45E8AE9C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0A7F6A38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A58B2" w:rsidRPr="00475A13" w14:paraId="7699F0A1" w14:textId="77777777" w:rsidTr="00F4453F">
        <w:trPr>
          <w:trHeight w:val="20"/>
        </w:trPr>
        <w:tc>
          <w:tcPr>
            <w:tcW w:w="704" w:type="dxa"/>
          </w:tcPr>
          <w:p w14:paraId="7B96DBE9" w14:textId="72E01169" w:rsidR="003A58B2" w:rsidRPr="00475A13" w:rsidRDefault="0029359F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7" w:type="dxa"/>
          </w:tcPr>
          <w:p w14:paraId="657F7520" w14:textId="77777777" w:rsidR="003A58B2" w:rsidRPr="00475A1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65BD33A6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</w:tcPr>
          <w:p w14:paraId="26735E25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2EF6811" w14:textId="3F253C4E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2578179D" w14:textId="77777777" w:rsidR="003A58B2" w:rsidRPr="00E37CF7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B2EA7CC" w14:textId="5D14F6C2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41" w:type="dxa"/>
          </w:tcPr>
          <w:p w14:paraId="17E7F4B5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8A3950D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3A58B2" w:rsidRPr="00475A13" w14:paraId="43C1D4DB" w14:textId="77777777" w:rsidTr="00F4453F">
        <w:trPr>
          <w:trHeight w:val="20"/>
        </w:trPr>
        <w:tc>
          <w:tcPr>
            <w:tcW w:w="704" w:type="dxa"/>
          </w:tcPr>
          <w:p w14:paraId="0AB159B0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0CA5887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7DB31798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5A9D1947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57DFAAC2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3AA6B8E2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290F78DD" w14:textId="77777777" w:rsidR="003A58B2" w:rsidRPr="00A2553C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519C8A0E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7D6917C5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3A58B2" w:rsidRPr="00475A13" w14:paraId="34B68C82" w14:textId="77777777" w:rsidTr="00F4453F">
        <w:trPr>
          <w:trHeight w:val="20"/>
        </w:trPr>
        <w:tc>
          <w:tcPr>
            <w:tcW w:w="704" w:type="dxa"/>
          </w:tcPr>
          <w:p w14:paraId="7E0FABCC" w14:textId="0F495152" w:rsidR="003A58B2" w:rsidRDefault="0029359F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3A3EB3EF" w14:textId="77777777" w:rsidR="003A58B2" w:rsidRPr="00475A1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1289B75C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36" w:type="dxa"/>
          </w:tcPr>
          <w:p w14:paraId="484C0E9A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28D8FD0B" w14:textId="12874E63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27705355" w14:textId="77777777" w:rsidR="003A58B2" w:rsidRPr="00E37CF7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B39B088" w14:textId="4FD5A467" w:rsidR="003A58B2" w:rsidRPr="00066D9E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D9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1" w:type="dxa"/>
          </w:tcPr>
          <w:p w14:paraId="0F362448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2B1A8D96" w14:textId="77777777" w:rsidR="003A58B2" w:rsidRPr="00862ED9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3A58B2" w:rsidRPr="00333C2A" w14:paraId="41EE1EB5" w14:textId="77777777" w:rsidTr="00F4453F">
        <w:trPr>
          <w:trHeight w:val="20"/>
        </w:trPr>
        <w:tc>
          <w:tcPr>
            <w:tcW w:w="704" w:type="dxa"/>
          </w:tcPr>
          <w:p w14:paraId="5A3928F9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DE5B8D0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50EFF407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071A309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28858BA" w14:textId="77777777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3C0A3DA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05A923A" w14:textId="77777777" w:rsidR="003A58B2" w:rsidRPr="00A2553C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DA87F1A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442105F3" w14:textId="77777777" w:rsidR="003A58B2" w:rsidRPr="001A1784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A58B2" w:rsidRPr="00475A13" w14:paraId="7AD1EF13" w14:textId="77777777" w:rsidTr="00F4453F">
        <w:trPr>
          <w:trHeight w:val="20"/>
        </w:trPr>
        <w:tc>
          <w:tcPr>
            <w:tcW w:w="704" w:type="dxa"/>
          </w:tcPr>
          <w:p w14:paraId="671CE104" w14:textId="77777777" w:rsidR="003A58B2" w:rsidRPr="00475A1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59F1396F" w14:textId="77777777" w:rsidR="003A58B2" w:rsidRPr="00475A13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16352F25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</w:tcPr>
          <w:p w14:paraId="115E4D6D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9CCFDCD" w14:textId="71F64832" w:rsidR="003A58B2" w:rsidRPr="009F6C69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919,966</w:t>
            </w:r>
          </w:p>
        </w:tc>
        <w:tc>
          <w:tcPr>
            <w:tcW w:w="180" w:type="dxa"/>
          </w:tcPr>
          <w:p w14:paraId="78318BF1" w14:textId="77777777" w:rsidR="003A58B2" w:rsidRPr="006433BD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FD2A107" w14:textId="2D90DF38" w:rsidR="003A58B2" w:rsidRPr="006433BD" w:rsidRDefault="003A58B2" w:rsidP="003A5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876</w:t>
            </w:r>
            <w:r w:rsidRPr="006433B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41" w:type="dxa"/>
          </w:tcPr>
          <w:p w14:paraId="6E784269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698B12E" w14:textId="77777777" w:rsidR="003A58B2" w:rsidRPr="00E37CF7" w:rsidRDefault="003A58B2" w:rsidP="003A58B2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0E69E4C8" w14:textId="77777777" w:rsidR="00A2553C" w:rsidRDefault="00A2553C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2112416E" w14:textId="6684C441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45529E"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A6571F7" w14:textId="10C0763A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7A7067">
        <w:rPr>
          <w:rFonts w:ascii="Angsana New" w:hAnsi="Angsana New"/>
          <w:sz w:val="26"/>
          <w:szCs w:val="26"/>
        </w:rPr>
        <w:t>7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39A35E0A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 w:rsidR="00924B31"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29359F">
        <w:rPr>
          <w:rFonts w:ascii="Angsana New" w:hAnsi="Angsana New"/>
          <w:sz w:val="26"/>
          <w:szCs w:val="26"/>
        </w:rPr>
        <w:t>I</w:t>
      </w:r>
      <w:r w:rsidR="00DB04C5" w:rsidRPr="002E4DF3">
        <w:rPr>
          <w:rFonts w:ascii="Angsana New" w:hAnsi="Angsana New"/>
          <w:sz w:val="26"/>
          <w:szCs w:val="26"/>
        </w:rPr>
        <w:t xml:space="preserve">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627DAFAF" w14:textId="77777777" w:rsidR="008E7435" w:rsidRDefault="008E7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5B799609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7A7067">
        <w:rPr>
          <w:rFonts w:ascii="Angsana New" w:hAnsi="Angsana New"/>
          <w:b/>
          <w:bCs/>
          <w:sz w:val="26"/>
          <w:szCs w:val="26"/>
        </w:rPr>
        <w:t>3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4962A0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49E888C0" w:rsidR="002011B9" w:rsidRPr="00475A13" w:rsidRDefault="006E094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9C317A">
              <w:rPr>
                <w:rFonts w:ascii="Angsana New" w:hAnsi="Angsana New"/>
                <w:sz w:val="26"/>
                <w:szCs w:val="26"/>
              </w:rPr>
              <w:t>1</w:t>
            </w:r>
            <w:r w:rsidR="00B7164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317A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B7164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7164A">
              <w:rPr>
                <w:rFonts w:ascii="Angsana New" w:hAnsi="Angsana New"/>
                <w:sz w:val="26"/>
                <w:szCs w:val="26"/>
              </w:rPr>
              <w:t>256</w:t>
            </w:r>
            <w:r w:rsidR="009C317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49F5DA78" w:rsidR="002011B9" w:rsidRPr="006E0946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101AF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1AFC" w:rsidRPr="00475A13" w14:paraId="6141A805" w14:textId="77777777" w:rsidTr="00A553F7">
        <w:tc>
          <w:tcPr>
            <w:tcW w:w="6435" w:type="dxa"/>
          </w:tcPr>
          <w:p w14:paraId="52286D95" w14:textId="4C9695D2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7400C8FD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4F83E7C7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</w:t>
            </w:r>
            <w:r w:rsidR="00E1622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9CB08B7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05A7C318" w:rsidR="00101AFC" w:rsidRPr="00911D55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1,494</w:t>
            </w:r>
          </w:p>
        </w:tc>
      </w:tr>
      <w:tr w:rsidR="00101AFC" w:rsidRPr="00475A13" w14:paraId="53D9AE85" w14:textId="77777777" w:rsidTr="00A553F7">
        <w:tc>
          <w:tcPr>
            <w:tcW w:w="6435" w:type="dxa"/>
          </w:tcPr>
          <w:p w14:paraId="2ED7A747" w14:textId="58BAC9B2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4" w:type="dxa"/>
          </w:tcPr>
          <w:p w14:paraId="22391201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00A0D804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270" w:type="dxa"/>
          </w:tcPr>
          <w:p w14:paraId="4B822317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265E2B29" w:rsidR="00101AFC" w:rsidRPr="00911D55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101AFC" w:rsidRPr="00475A13" w14:paraId="06B0206C" w14:textId="77777777" w:rsidTr="00A553F7">
        <w:tc>
          <w:tcPr>
            <w:tcW w:w="6435" w:type="dxa"/>
          </w:tcPr>
          <w:p w14:paraId="18E023BA" w14:textId="5F979815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69C74420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02DC87F3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7831DEEE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7D7206F7" w:rsidR="00101AFC" w:rsidRPr="00911D55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101AFC" w:rsidRPr="00475A13" w14:paraId="5806566D" w14:textId="77777777" w:rsidTr="00A553F7">
        <w:tc>
          <w:tcPr>
            <w:tcW w:w="6435" w:type="dxa"/>
          </w:tcPr>
          <w:p w14:paraId="2DD88C61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7B520132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2,17</w:t>
            </w:r>
            <w:r w:rsidR="00E1622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EFC6350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0FB1305A" w:rsidR="00101AFC" w:rsidRPr="00911D55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2,568</w:t>
            </w:r>
          </w:p>
        </w:tc>
      </w:tr>
      <w:tr w:rsidR="00101AFC" w:rsidRPr="00475A13" w14:paraId="5B801395" w14:textId="77777777" w:rsidTr="00A553F7">
        <w:tc>
          <w:tcPr>
            <w:tcW w:w="6435" w:type="dxa"/>
          </w:tcPr>
          <w:p w14:paraId="062E7FF3" w14:textId="6CFDE6DD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1AB68795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</w:t>
            </w:r>
            <w:r w:rsidR="00E16226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8640DF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483475F1" w:rsidR="00101AFC" w:rsidRPr="00911D55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</w:tr>
      <w:tr w:rsidR="00101AFC" w:rsidRPr="00475A13" w14:paraId="412029E7" w14:textId="77777777" w:rsidTr="00A553F7">
        <w:tc>
          <w:tcPr>
            <w:tcW w:w="6435" w:type="dxa"/>
          </w:tcPr>
          <w:p w14:paraId="5B7C1E55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699BE8C8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2,08</w:t>
            </w:r>
            <w:r w:rsidR="00BA7D9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14A68DCB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783CF932" w:rsidR="00101AFC" w:rsidRPr="00911D55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2,449</w:t>
            </w:r>
          </w:p>
        </w:tc>
      </w:tr>
      <w:tr w:rsidR="00101AFC" w:rsidRPr="00475A13" w14:paraId="6B709F05" w14:textId="77777777" w:rsidTr="00A553F7">
        <w:tc>
          <w:tcPr>
            <w:tcW w:w="6435" w:type="dxa"/>
          </w:tcPr>
          <w:p w14:paraId="09F467C6" w14:textId="638EAAEA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34669C7C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</w:t>
            </w:r>
            <w:r w:rsidR="00BA7D99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22A932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2B3DB9A1" w:rsidR="00101AFC" w:rsidRPr="00911D55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(1,401)</w:t>
            </w:r>
          </w:p>
        </w:tc>
      </w:tr>
      <w:tr w:rsidR="00101AFC" w:rsidRPr="00475A13" w14:paraId="36C2A444" w14:textId="77777777" w:rsidTr="00A553F7">
        <w:tc>
          <w:tcPr>
            <w:tcW w:w="6435" w:type="dxa"/>
          </w:tcPr>
          <w:p w14:paraId="5A9178E7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5A40D022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270" w:type="dxa"/>
          </w:tcPr>
          <w:p w14:paraId="45416753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7E11B951" w:rsidR="00101AFC" w:rsidRPr="00911D55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</w:tr>
    </w:tbl>
    <w:p w14:paraId="64248EF5" w14:textId="77777777" w:rsidR="00A553F7" w:rsidRPr="004962A0" w:rsidRDefault="00A553F7" w:rsidP="006E3BB4">
      <w:pPr>
        <w:pStyle w:val="AccPolicyHeading"/>
        <w:rPr>
          <w:sz w:val="26"/>
          <w:szCs w:val="26"/>
        </w:rPr>
      </w:pPr>
    </w:p>
    <w:p w14:paraId="108A892A" w14:textId="79F7B33F" w:rsidR="007E0185" w:rsidRDefault="007E0185" w:rsidP="007E0185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="00283772">
        <w:rPr>
          <w:rFonts w:ascii="Angsana New" w:hAnsi="Angsana New" w:hint="cs"/>
          <w:sz w:val="26"/>
          <w:szCs w:val="26"/>
          <w:cs/>
        </w:rPr>
        <w:t>โดยมีสิทธิเลือก</w:t>
      </w:r>
      <w:r w:rsidRPr="004962A0">
        <w:rPr>
          <w:rFonts w:ascii="Angsana New" w:hAnsi="Angsana New" w:hint="cs"/>
          <w:sz w:val="26"/>
          <w:szCs w:val="26"/>
          <w:cs/>
        </w:rPr>
        <w:t>ซื้อสินทรัพย์บางรายการเมื่อสิ้นสุดตามสัญญาเช่าหรือเพื่อควบคุมและใช้สินทรัพย์สิทธิการใช้</w:t>
      </w:r>
      <w:r w:rsidR="00805A6E">
        <w:rPr>
          <w:rFonts w:ascii="Angsana New" w:hAnsi="Angsana New" w:hint="cs"/>
          <w:sz w:val="26"/>
          <w:szCs w:val="26"/>
          <w:cs/>
        </w:rPr>
        <w:t>และสินทรัพย์ไม่มีตัวตนอื่น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</w:t>
      </w:r>
      <w:r w:rsidR="007A7067">
        <w:rPr>
          <w:rFonts w:ascii="Angsana New" w:hAnsi="Angsana New"/>
          <w:sz w:val="26"/>
          <w:szCs w:val="26"/>
        </w:rPr>
        <w:t xml:space="preserve">8 </w:t>
      </w:r>
      <w:r w:rsidR="00805A6E">
        <w:rPr>
          <w:rFonts w:ascii="Angsana New" w:hAnsi="Angsana New" w:hint="cs"/>
          <w:sz w:val="26"/>
          <w:szCs w:val="26"/>
          <w:cs/>
        </w:rPr>
        <w:t xml:space="preserve">และ </w:t>
      </w:r>
      <w:r w:rsidR="007A7067">
        <w:rPr>
          <w:rFonts w:ascii="Angsana New" w:hAnsi="Angsana New"/>
          <w:sz w:val="26"/>
          <w:szCs w:val="26"/>
        </w:rPr>
        <w:t>9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โดยมีงวดการ</w:t>
      </w:r>
      <w:r w:rsidR="00283772">
        <w:rPr>
          <w:rFonts w:ascii="Angsana New" w:hAnsi="Angsana New" w:hint="cs"/>
          <w:sz w:val="26"/>
          <w:szCs w:val="26"/>
          <w:cs/>
        </w:rPr>
        <w:t>จ่าย</w:t>
      </w:r>
      <w:r w:rsidRPr="004962A0">
        <w:rPr>
          <w:rFonts w:ascii="Angsana New" w:hAnsi="Angsana New"/>
          <w:sz w:val="26"/>
          <w:szCs w:val="26"/>
          <w:cs/>
        </w:rPr>
        <w:t>ชำระ</w:t>
      </w:r>
      <w:r w:rsidR="00283772">
        <w:rPr>
          <w:rFonts w:ascii="Angsana New" w:hAnsi="Angsana New" w:hint="cs"/>
          <w:sz w:val="26"/>
          <w:szCs w:val="26"/>
          <w:cs/>
        </w:rPr>
        <w:t>ค่าเช่า</w:t>
      </w:r>
      <w:r w:rsidRPr="004962A0">
        <w:rPr>
          <w:rFonts w:ascii="Angsana New" w:hAnsi="Angsana New"/>
          <w:sz w:val="26"/>
          <w:szCs w:val="26"/>
          <w:cs/>
        </w:rPr>
        <w:t>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A73694D" w14:textId="77777777" w:rsidR="00025450" w:rsidRDefault="0002545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A07123" w14:textId="215D0D70" w:rsidR="00025450" w:rsidRPr="007E44C9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="00187184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="008C01EA">
        <w:rPr>
          <w:rFonts w:ascii="Angsana New" w:hAnsi="Angsana New" w:hint="cs"/>
          <w:sz w:val="26"/>
          <w:szCs w:val="26"/>
          <w:cs/>
        </w:rPr>
        <w:t>งวดสามเดือน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7164A">
        <w:rPr>
          <w:rFonts w:ascii="Angsana New" w:hAnsi="Angsana New"/>
          <w:sz w:val="26"/>
          <w:szCs w:val="26"/>
        </w:rPr>
        <w:t>3</w:t>
      </w:r>
      <w:r w:rsidR="00101AFC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101AFC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101AFC">
        <w:rPr>
          <w:rFonts w:ascii="Angsana New" w:hAnsi="Angsana New"/>
          <w:sz w:val="26"/>
          <w:szCs w:val="26"/>
        </w:rPr>
        <w:t>9</w:t>
      </w:r>
      <w:r>
        <w:rPr>
          <w:rFonts w:ascii="Angsana New" w:hAnsi="Angsana New"/>
          <w:sz w:val="26"/>
          <w:szCs w:val="26"/>
        </w:rPr>
        <w:t xml:space="preserve">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="00101AFC">
        <w:rPr>
          <w:rFonts w:ascii="Angsana New" w:hAnsi="Angsana New"/>
          <w:sz w:val="26"/>
          <w:szCs w:val="26"/>
        </w:rPr>
        <w:t>2568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A212AA6" w14:textId="77777777" w:rsidR="00025450" w:rsidRDefault="00025450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70"/>
        <w:gridCol w:w="270"/>
        <w:gridCol w:w="270"/>
        <w:gridCol w:w="270"/>
        <w:gridCol w:w="1260"/>
        <w:gridCol w:w="270"/>
        <w:gridCol w:w="1350"/>
      </w:tblGrid>
      <w:tr w:rsidR="00101AFC" w:rsidRPr="00707C6F" w14:paraId="532DB7BB" w14:textId="77777777" w:rsidTr="00101AFC">
        <w:tc>
          <w:tcPr>
            <w:tcW w:w="5850" w:type="dxa"/>
          </w:tcPr>
          <w:p w14:paraId="3C6A5436" w14:textId="77777777" w:rsidR="00101AFC" w:rsidRPr="006447D2" w:rsidRDefault="00101AF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0FE7C03D" w14:textId="2AE5F591" w:rsidR="00101AFC" w:rsidRPr="00707C6F" w:rsidRDefault="00101A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69B3B" w14:textId="77777777" w:rsidR="00101AFC" w:rsidRPr="00707C6F" w:rsidRDefault="00101A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FB7A47A" w14:textId="4B3E2A34" w:rsidR="00101AFC" w:rsidRPr="00707C6F" w:rsidRDefault="00101A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870FC" w:rsidRPr="006447D2" w14:paraId="2E66EBBE" w14:textId="77777777" w:rsidTr="00101AFC">
        <w:tc>
          <w:tcPr>
            <w:tcW w:w="5850" w:type="dxa"/>
          </w:tcPr>
          <w:p w14:paraId="1BEE71D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9287C5" w14:textId="5EB9846B" w:rsidR="007870FC" w:rsidRPr="006A269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016F66A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C22FEC" w14:textId="530A8C00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19B53200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4BF0FE" w14:textId="68A53A24" w:rsidR="007870FC" w:rsidRPr="001C0117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101AF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69314E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954438" w14:textId="15E6A720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101AF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72F02" w:rsidRPr="006447D2" w14:paraId="6C9CCCBD" w14:textId="77777777" w:rsidTr="00101AFC">
        <w:tc>
          <w:tcPr>
            <w:tcW w:w="5850" w:type="dxa"/>
          </w:tcPr>
          <w:p w14:paraId="3D6E91DE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DED42E" w14:textId="77777777" w:rsidR="00272F02" w:rsidRPr="006A269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7EBD14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289655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349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19518D" w14:textId="77777777" w:rsidR="00272F02" w:rsidRPr="001C0117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5A74E0" w14:textId="77777777" w:rsidR="00272F02" w:rsidRPr="006447D2" w:rsidRDefault="00272F02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42895F" w14:textId="77777777" w:rsidR="00272F02" w:rsidRPr="006447D2" w:rsidRDefault="00272F02" w:rsidP="0001440F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01AFC" w:rsidRPr="00EE6220" w14:paraId="468FBADD" w14:textId="77777777" w:rsidTr="00101AFC">
        <w:tc>
          <w:tcPr>
            <w:tcW w:w="5850" w:type="dxa"/>
          </w:tcPr>
          <w:p w14:paraId="56675696" w14:textId="734A2296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FC4577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FC4577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FC457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C457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7A7067" w:rsidRPr="00FC4577">
              <w:rPr>
                <w:rFonts w:ascii="Angsana New" w:hAnsi="Angsana New"/>
                <w:sz w:val="26"/>
                <w:szCs w:val="26"/>
              </w:rPr>
              <w:t>8</w:t>
            </w:r>
            <w:r w:rsidRPr="00FC45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5718FEF" w14:textId="0E19E1A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AB9CB2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A6F61C" w14:textId="56A9AB0C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3C78C5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218C0" w14:textId="33F84022" w:rsidR="00101AFC" w:rsidRPr="00FC4577" w:rsidRDefault="00DE1BF9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4577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270" w:type="dxa"/>
          </w:tcPr>
          <w:p w14:paraId="5EAC48E7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275A6E1" w14:textId="1374211C" w:rsidR="00101AFC" w:rsidRPr="00FC4577" w:rsidRDefault="0096000B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4577">
              <w:rPr>
                <w:rFonts w:ascii="Angsana New" w:hAnsi="Angsana New"/>
                <w:sz w:val="26"/>
                <w:szCs w:val="26"/>
              </w:rPr>
              <w:t>477</w:t>
            </w:r>
          </w:p>
        </w:tc>
      </w:tr>
      <w:tr w:rsidR="00101AFC" w:rsidRPr="00EE6220" w14:paraId="5D1592D0" w14:textId="77777777" w:rsidTr="00101AFC">
        <w:tc>
          <w:tcPr>
            <w:tcW w:w="5850" w:type="dxa"/>
          </w:tcPr>
          <w:p w14:paraId="3F03F150" w14:textId="3108625F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C4577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</w:tcPr>
          <w:p w14:paraId="154D5AB0" w14:textId="11F282E9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9CD67F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DDA7B2" w14:textId="4613DD66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771E2C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CD54E8" w14:textId="113ACC86" w:rsidR="00101AFC" w:rsidRPr="00FC4577" w:rsidRDefault="00C975FA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4577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303EF05F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826CE" w14:textId="0FBFA593" w:rsidR="00101AFC" w:rsidRPr="00FC4577" w:rsidRDefault="0096000B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4577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101AFC" w:rsidRPr="00EE6220" w14:paraId="031CFAA9" w14:textId="77777777" w:rsidTr="00101AFC">
        <w:tc>
          <w:tcPr>
            <w:tcW w:w="5850" w:type="dxa"/>
          </w:tcPr>
          <w:p w14:paraId="281029CD" w14:textId="2F8305F2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C457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ค่าใช้จ่ายที่เกี่ยวกับสัญญาเช่าระยะสั้นและสินทรัพย์ที่มีมูลค่าต่ำ</w:t>
            </w:r>
          </w:p>
        </w:tc>
        <w:tc>
          <w:tcPr>
            <w:tcW w:w="270" w:type="dxa"/>
          </w:tcPr>
          <w:p w14:paraId="0F206BED" w14:textId="1F94E3D0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91D64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496B4E" w14:textId="03217D6E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A67158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5706ED" w14:textId="27D32B4A" w:rsidR="00101AFC" w:rsidRPr="00FC4577" w:rsidRDefault="00C975FA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4577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270" w:type="dxa"/>
          </w:tcPr>
          <w:p w14:paraId="21B1704A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2D9795" w14:textId="773EA747" w:rsidR="00101AFC" w:rsidRPr="00FC4577" w:rsidRDefault="00FC4577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4577">
              <w:rPr>
                <w:rFonts w:ascii="Angsana New" w:hAnsi="Angsana New"/>
                <w:sz w:val="26"/>
                <w:szCs w:val="26"/>
              </w:rPr>
              <w:t>405</w:t>
            </w:r>
          </w:p>
        </w:tc>
      </w:tr>
      <w:tr w:rsidR="00101AFC" w:rsidRPr="00EE6220" w14:paraId="7C29FE92" w14:textId="77777777" w:rsidTr="00101AFC">
        <w:tc>
          <w:tcPr>
            <w:tcW w:w="5850" w:type="dxa"/>
          </w:tcPr>
          <w:p w14:paraId="08749E6C" w14:textId="35469CDC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FC457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7CEE4CAE" w14:textId="2DF45AC3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098EF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F7EE0D" w14:textId="36D5A39A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7451C6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71E5E1" w14:textId="03FB52FE" w:rsidR="00101AFC" w:rsidRPr="00FC4577" w:rsidRDefault="00C975FA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4577">
              <w:rPr>
                <w:rFonts w:ascii="Angsana New" w:hAnsi="Angsana New"/>
                <w:sz w:val="26"/>
                <w:szCs w:val="26"/>
              </w:rPr>
              <w:t>1,093</w:t>
            </w:r>
          </w:p>
        </w:tc>
        <w:tc>
          <w:tcPr>
            <w:tcW w:w="270" w:type="dxa"/>
          </w:tcPr>
          <w:p w14:paraId="258CD77C" w14:textId="77777777" w:rsidR="00101AFC" w:rsidRPr="00FC457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33755B" w14:textId="2FA17A4B" w:rsidR="00101AFC" w:rsidRPr="00FC4577" w:rsidRDefault="00FC4577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4577">
              <w:rPr>
                <w:rFonts w:ascii="Angsana New" w:hAnsi="Angsana New"/>
                <w:sz w:val="26"/>
                <w:szCs w:val="26"/>
              </w:rPr>
              <w:t>960</w:t>
            </w:r>
          </w:p>
        </w:tc>
      </w:tr>
    </w:tbl>
    <w:p w14:paraId="6F8B1621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920819" w14:textId="77777777" w:rsidR="00272F02" w:rsidRDefault="00272F02" w:rsidP="0002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7CD2FB3" w14:textId="77777777" w:rsidR="001477CA" w:rsidRDefault="0014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D7686D0" w14:textId="3960E5FC" w:rsidR="00112F13" w:rsidRDefault="00112F1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A7067">
        <w:rPr>
          <w:rFonts w:ascii="Angsana New" w:hAnsi="Angsana New"/>
          <w:b/>
          <w:bCs/>
          <w:sz w:val="26"/>
          <w:szCs w:val="26"/>
        </w:rPr>
        <w:t>4</w:t>
      </w:r>
      <w:r>
        <w:rPr>
          <w:rFonts w:ascii="Angsana New" w:hAnsi="Angsana New"/>
          <w:b/>
          <w:bCs/>
          <w:sz w:val="26"/>
          <w:szCs w:val="26"/>
        </w:rPr>
        <w:t>.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112F13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หนี้สินตามสัญญาเช่าซื้อ</w:t>
      </w:r>
      <w:r>
        <w:rPr>
          <w:rFonts w:ascii="Angsana New" w:hAnsi="Angsana New"/>
          <w:b/>
          <w:bCs/>
          <w:sz w:val="26"/>
          <w:szCs w:val="26"/>
        </w:rPr>
        <w:t xml:space="preserve"> - </w:t>
      </w:r>
      <w:r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5180D91" w14:textId="77777777" w:rsidR="00112F13" w:rsidRDefault="00112F1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112F13" w:rsidRPr="00475A13" w14:paraId="20725371" w14:textId="77777777" w:rsidTr="00E0004B">
        <w:tc>
          <w:tcPr>
            <w:tcW w:w="6435" w:type="dxa"/>
          </w:tcPr>
          <w:p w14:paraId="030019A4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5E46ABE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16DFBD6A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112F13" w:rsidRPr="006E0946" w14:paraId="7434D905" w14:textId="77777777" w:rsidTr="00E0004B">
        <w:tc>
          <w:tcPr>
            <w:tcW w:w="6435" w:type="dxa"/>
            <w:tcBorders>
              <w:bottom w:val="single" w:sz="4" w:space="0" w:color="auto"/>
            </w:tcBorders>
          </w:tcPr>
          <w:p w14:paraId="5CF7D7E9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B22F8E3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77B2DDE0" w14:textId="00A6791E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101AF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01AFC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101AF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F6CA2C" w14:textId="77777777" w:rsidR="00112F13" w:rsidRPr="00475A13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ADC2" w14:textId="2E40A604" w:rsidR="00112F13" w:rsidRPr="006E0946" w:rsidRDefault="00112F13" w:rsidP="00E00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101AF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12F13" w:rsidRPr="008D6F57" w14:paraId="6D535D25" w14:textId="77777777" w:rsidTr="00E0004B">
        <w:tc>
          <w:tcPr>
            <w:tcW w:w="6435" w:type="dxa"/>
          </w:tcPr>
          <w:p w14:paraId="2A768416" w14:textId="77777777" w:rsidR="00112F13" w:rsidRPr="00E801CF" w:rsidRDefault="00112F13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1FB60FCB" w14:textId="77777777" w:rsidR="00112F13" w:rsidRPr="00E801CF" w:rsidRDefault="00112F13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81" w:type="dxa"/>
          </w:tcPr>
          <w:p w14:paraId="2688A362" w14:textId="77777777" w:rsidR="00112F13" w:rsidRPr="00E801CF" w:rsidRDefault="00112F13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2F0A8C3" w14:textId="77777777" w:rsidR="00112F13" w:rsidRPr="00E801CF" w:rsidRDefault="00112F13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58" w:type="dxa"/>
          </w:tcPr>
          <w:p w14:paraId="45872997" w14:textId="77777777" w:rsidR="00112F13" w:rsidRPr="00E801CF" w:rsidRDefault="00112F13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01AFC" w:rsidRPr="00475A13" w14:paraId="1D101691" w14:textId="77777777" w:rsidTr="00E0004B">
        <w:tc>
          <w:tcPr>
            <w:tcW w:w="6435" w:type="dxa"/>
          </w:tcPr>
          <w:p w14:paraId="75D29E19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2C082CDB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0AD8621" w14:textId="757DF089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3,411</w:t>
            </w:r>
          </w:p>
        </w:tc>
        <w:tc>
          <w:tcPr>
            <w:tcW w:w="270" w:type="dxa"/>
          </w:tcPr>
          <w:p w14:paraId="2BFF7F26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3BDA282" w14:textId="2ABC51B8" w:rsidR="00101AFC" w:rsidRPr="005517E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4,547</w:t>
            </w:r>
          </w:p>
        </w:tc>
      </w:tr>
      <w:tr w:rsidR="00101AFC" w:rsidRPr="00475A13" w14:paraId="70F8FE65" w14:textId="77777777" w:rsidTr="00E0004B">
        <w:tc>
          <w:tcPr>
            <w:tcW w:w="6435" w:type="dxa"/>
          </w:tcPr>
          <w:p w14:paraId="0D3E7B24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4" w:type="dxa"/>
          </w:tcPr>
          <w:p w14:paraId="3106CBFA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CCBFCA0" w14:textId="67D7CD7B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3,297</w:t>
            </w:r>
          </w:p>
        </w:tc>
        <w:tc>
          <w:tcPr>
            <w:tcW w:w="270" w:type="dxa"/>
          </w:tcPr>
          <w:p w14:paraId="68A778EA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BD68D55" w14:textId="7C396F3F" w:rsidR="00101AFC" w:rsidRPr="005517E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3,297</w:t>
            </w:r>
          </w:p>
        </w:tc>
      </w:tr>
      <w:tr w:rsidR="00101AFC" w:rsidRPr="00475A13" w14:paraId="0669CEA0" w14:textId="77777777" w:rsidTr="00E0004B">
        <w:tc>
          <w:tcPr>
            <w:tcW w:w="6435" w:type="dxa"/>
          </w:tcPr>
          <w:p w14:paraId="1B446719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2A33EE0B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53FEC2C" w14:textId="536C40D5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270" w:type="dxa"/>
          </w:tcPr>
          <w:p w14:paraId="20541519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4BA3400" w14:textId="04DDDC93" w:rsidR="00101AFC" w:rsidRPr="005517E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</w:tr>
      <w:tr w:rsidR="00101AFC" w:rsidRPr="00475A13" w14:paraId="5D407056" w14:textId="77777777" w:rsidTr="00E0004B">
        <w:tc>
          <w:tcPr>
            <w:tcW w:w="6435" w:type="dxa"/>
          </w:tcPr>
          <w:p w14:paraId="242895CF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2572</w:t>
            </w:r>
          </w:p>
        </w:tc>
        <w:tc>
          <w:tcPr>
            <w:tcW w:w="284" w:type="dxa"/>
          </w:tcPr>
          <w:p w14:paraId="4407FD31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1891639" w14:textId="346D589F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70" w:type="dxa"/>
          </w:tcPr>
          <w:p w14:paraId="03263EE2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D472417" w14:textId="62AF18C2" w:rsidR="00101AFC" w:rsidRPr="005517E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919</w:t>
            </w:r>
          </w:p>
        </w:tc>
      </w:tr>
      <w:tr w:rsidR="00101AFC" w:rsidRPr="00475A13" w14:paraId="54C7B397" w14:textId="77777777" w:rsidTr="00E0004B">
        <w:tc>
          <w:tcPr>
            <w:tcW w:w="6435" w:type="dxa"/>
          </w:tcPr>
          <w:p w14:paraId="0C228D01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24881936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43BE8CA" w14:textId="643A4F9F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8,629</w:t>
            </w:r>
          </w:p>
        </w:tc>
        <w:tc>
          <w:tcPr>
            <w:tcW w:w="270" w:type="dxa"/>
          </w:tcPr>
          <w:p w14:paraId="595E3B63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F19330A" w14:textId="5D98860D" w:rsidR="00101AFC" w:rsidRPr="005517E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9,765</w:t>
            </w:r>
          </w:p>
        </w:tc>
      </w:tr>
      <w:tr w:rsidR="00101AFC" w:rsidRPr="00475A13" w14:paraId="6709A78A" w14:textId="77777777" w:rsidTr="00E0004B">
        <w:tc>
          <w:tcPr>
            <w:tcW w:w="6435" w:type="dxa"/>
          </w:tcPr>
          <w:p w14:paraId="0C418119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8025C5F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D9E7C82" w14:textId="3DFD7D2F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(532)</w:t>
            </w:r>
          </w:p>
        </w:tc>
        <w:tc>
          <w:tcPr>
            <w:tcW w:w="270" w:type="dxa"/>
          </w:tcPr>
          <w:p w14:paraId="641B5274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7371412" w14:textId="32C78001" w:rsidR="00101AFC" w:rsidRPr="005517E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(637)</w:t>
            </w:r>
          </w:p>
        </w:tc>
      </w:tr>
      <w:tr w:rsidR="00101AFC" w:rsidRPr="00475A13" w14:paraId="3C4F1D8A" w14:textId="77777777" w:rsidTr="00E0004B">
        <w:tc>
          <w:tcPr>
            <w:tcW w:w="6435" w:type="dxa"/>
          </w:tcPr>
          <w:p w14:paraId="786D5164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14D857A0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4AA656FD" w14:textId="749909C5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8,097</w:t>
            </w:r>
          </w:p>
        </w:tc>
        <w:tc>
          <w:tcPr>
            <w:tcW w:w="270" w:type="dxa"/>
          </w:tcPr>
          <w:p w14:paraId="6A63F4C9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17B2AACC" w14:textId="02EBB3D8" w:rsidR="00101AFC" w:rsidRPr="005517E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9,128</w:t>
            </w:r>
          </w:p>
        </w:tc>
      </w:tr>
      <w:tr w:rsidR="00101AFC" w:rsidRPr="00475A13" w14:paraId="1D629327" w14:textId="77777777" w:rsidTr="00E0004B">
        <w:tc>
          <w:tcPr>
            <w:tcW w:w="6435" w:type="dxa"/>
          </w:tcPr>
          <w:p w14:paraId="422D1146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55FC719C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509F5CF1" w14:textId="1A158736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(4,231)</w:t>
            </w:r>
          </w:p>
        </w:tc>
        <w:tc>
          <w:tcPr>
            <w:tcW w:w="270" w:type="dxa"/>
          </w:tcPr>
          <w:p w14:paraId="0CBD5947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716B675" w14:textId="0829F820" w:rsidR="00101AFC" w:rsidRPr="005517E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(4,193)</w:t>
            </w:r>
          </w:p>
        </w:tc>
      </w:tr>
      <w:tr w:rsidR="00101AFC" w:rsidRPr="00475A13" w14:paraId="0DC98E9D" w14:textId="77777777" w:rsidTr="00E0004B">
        <w:tc>
          <w:tcPr>
            <w:tcW w:w="6435" w:type="dxa"/>
          </w:tcPr>
          <w:p w14:paraId="69B4012D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399E1C86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01B92038" w14:textId="162704F6" w:rsidR="00101AFC" w:rsidRPr="000F59DB" w:rsidRDefault="00F35D52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3,866</w:t>
            </w:r>
          </w:p>
        </w:tc>
        <w:tc>
          <w:tcPr>
            <w:tcW w:w="270" w:type="dxa"/>
          </w:tcPr>
          <w:p w14:paraId="3615A829" w14:textId="77777777" w:rsidR="00101AFC" w:rsidRPr="00475A13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7E0FFFD" w14:textId="74EA4248" w:rsidR="00101AFC" w:rsidRPr="005517E7" w:rsidRDefault="00101AFC" w:rsidP="001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4,935</w:t>
            </w:r>
          </w:p>
        </w:tc>
      </w:tr>
    </w:tbl>
    <w:p w14:paraId="5BE1A11C" w14:textId="77777777" w:rsidR="00112F13" w:rsidRDefault="00112F13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99F1494" w14:textId="552E53C2" w:rsidR="005B2A45" w:rsidRDefault="005B2A45" w:rsidP="005B2A45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</w:t>
      </w:r>
      <w:r w:rsidR="002C3623">
        <w:rPr>
          <w:rFonts w:ascii="Angsana New" w:hAnsi="Angsana New" w:hint="cs"/>
          <w:sz w:val="26"/>
          <w:szCs w:val="26"/>
          <w:cs/>
        </w:rPr>
        <w:t>ซื้อ</w:t>
      </w:r>
      <w:r w:rsidRPr="004962A0">
        <w:rPr>
          <w:rFonts w:ascii="Angsana New" w:hAnsi="Angsana New" w:hint="cs"/>
          <w:sz w:val="26"/>
          <w:szCs w:val="26"/>
          <w:cs/>
        </w:rPr>
        <w:t>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เพื่อซื้อสินทรัพย์เมื่อสิ้นสุดตามสัญญาเช่า</w:t>
      </w:r>
      <w:r>
        <w:rPr>
          <w:rFonts w:ascii="Angsana New" w:hAnsi="Angsana New" w:hint="cs"/>
          <w:sz w:val="26"/>
          <w:szCs w:val="26"/>
          <w:cs/>
        </w:rPr>
        <w:t>ซื้อ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>
        <w:rPr>
          <w:rFonts w:ascii="Angsana New" w:hAnsi="Angsana New"/>
          <w:sz w:val="26"/>
          <w:szCs w:val="26"/>
        </w:rPr>
        <w:t xml:space="preserve"> </w:t>
      </w:r>
      <w:r w:rsidR="007A7067">
        <w:rPr>
          <w:rFonts w:ascii="Angsana New" w:hAnsi="Angsana New"/>
          <w:sz w:val="26"/>
          <w:szCs w:val="26"/>
        </w:rPr>
        <w:t>7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โดยมีงวดการผ่อนชำระเป็นรายเดือนเป็นระยะเวลา</w:t>
      </w:r>
      <w:r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30E60AA" w14:textId="77777777" w:rsidR="005B2A45" w:rsidRDefault="005B2A4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A34AE6D" w14:textId="6ECF5635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7A7067">
        <w:rPr>
          <w:rFonts w:ascii="Angsana New" w:hAnsi="Angsana New"/>
          <w:b/>
          <w:bCs/>
          <w:sz w:val="26"/>
          <w:szCs w:val="26"/>
        </w:rPr>
        <w:t>5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E801CF" w:rsidRDefault="005C5BD8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06" w:type="dxa"/>
          </w:tcPr>
          <w:p w14:paraId="6DAB804D" w14:textId="77777777" w:rsidR="005C5BD8" w:rsidRPr="00E801CF" w:rsidRDefault="005C5BD8" w:rsidP="00E801CF">
            <w:pPr>
              <w:pStyle w:val="BodyText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9" w:type="dxa"/>
          </w:tcPr>
          <w:p w14:paraId="6765F545" w14:textId="77777777" w:rsidR="005C5BD8" w:rsidRPr="00E801CF" w:rsidRDefault="005C5BD8" w:rsidP="00E801CF">
            <w:pPr>
              <w:pStyle w:val="BodyText3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05" w:type="dxa"/>
          </w:tcPr>
          <w:p w14:paraId="4D7F361A" w14:textId="77777777" w:rsidR="005C5BD8" w:rsidRPr="00E801CF" w:rsidRDefault="005C5BD8" w:rsidP="00E801CF">
            <w:pPr>
              <w:pStyle w:val="BodyText3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683D5346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C975F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115767A1" w:rsidR="00E24E1D" w:rsidRPr="00F30735" w:rsidRDefault="006E0946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C975FA">
              <w:rPr>
                <w:rFonts w:ascii="Angsana New" w:hAnsi="Angsana New"/>
                <w:sz w:val="26"/>
                <w:szCs w:val="26"/>
              </w:rPr>
              <w:t>829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08C3E80B" w:rsidR="006A427F" w:rsidRPr="00B4081E" w:rsidRDefault="00C975F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5E9FE0EC" w:rsidR="006A427F" w:rsidRPr="00B4081E" w:rsidRDefault="00C975F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79D3F617" w:rsidR="006A427F" w:rsidRPr="0090078D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078D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90078D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90078D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90078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B7164A" w:rsidRPr="0090078D">
              <w:rPr>
                <w:rFonts w:ascii="Angsana New" w:hAnsi="Angsana New"/>
                <w:sz w:val="26"/>
                <w:szCs w:val="26"/>
              </w:rPr>
              <w:t>3</w:t>
            </w:r>
            <w:r w:rsidR="00C975FA" w:rsidRPr="0090078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975FA" w:rsidRPr="0090078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B7164A" w:rsidRPr="0090078D">
              <w:rPr>
                <w:rFonts w:ascii="Angsana New" w:hAnsi="Angsana New"/>
                <w:sz w:val="26"/>
                <w:szCs w:val="26"/>
              </w:rPr>
              <w:t>256</w:t>
            </w:r>
            <w:r w:rsidR="00C975FA" w:rsidRPr="0090078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69F90A84" w:rsidR="006A427F" w:rsidRPr="00B4081E" w:rsidRDefault="00617F6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="00C975FA">
              <w:rPr>
                <w:rFonts w:ascii="Angsana New" w:hAnsi="Angsana New"/>
                <w:sz w:val="26"/>
                <w:szCs w:val="26"/>
              </w:rPr>
              <w:t>971</w:t>
            </w:r>
          </w:p>
        </w:tc>
      </w:tr>
    </w:tbl>
    <w:p w14:paraId="5AB6DFD2" w14:textId="53BEB037" w:rsidR="00CE3F92" w:rsidRPr="004962A0" w:rsidRDefault="00CE3F92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26B12CF" w14:textId="129EF5CC" w:rsidR="00043424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101AFC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101AFC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B7164A">
        <w:rPr>
          <w:rFonts w:ascii="Angsana New" w:hAnsi="Angsana New"/>
          <w:sz w:val="26"/>
          <w:szCs w:val="26"/>
        </w:rPr>
        <w:t>256</w:t>
      </w:r>
      <w:r w:rsidR="00101AFC">
        <w:rPr>
          <w:rFonts w:ascii="Angsana New" w:hAnsi="Angsana New"/>
          <w:sz w:val="26"/>
          <w:szCs w:val="26"/>
        </w:rPr>
        <w:t>9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</w:t>
      </w:r>
      <w:r w:rsidR="00101AFC">
        <w:rPr>
          <w:rFonts w:ascii="Angsana New" w:hAnsi="Angsana New"/>
          <w:sz w:val="26"/>
          <w:szCs w:val="26"/>
        </w:rPr>
        <w:t>8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4451AB3D" w14:textId="77777777" w:rsidR="00BB1617" w:rsidRPr="004962A0" w:rsidRDefault="00BB1617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1170"/>
        <w:gridCol w:w="360"/>
        <w:gridCol w:w="270"/>
        <w:gridCol w:w="1260"/>
        <w:gridCol w:w="270"/>
        <w:gridCol w:w="1350"/>
      </w:tblGrid>
      <w:tr w:rsidR="00101AFC" w:rsidRPr="00707C6F" w14:paraId="1DFA80E1" w14:textId="77777777" w:rsidTr="00101AFC">
        <w:tc>
          <w:tcPr>
            <w:tcW w:w="3870" w:type="dxa"/>
          </w:tcPr>
          <w:p w14:paraId="04D3FD65" w14:textId="77777777" w:rsidR="00101AFC" w:rsidRPr="006447D2" w:rsidRDefault="00101AFC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</w:tcPr>
          <w:p w14:paraId="2600C832" w14:textId="706DCBA6" w:rsidR="00101AFC" w:rsidRPr="00707C6F" w:rsidRDefault="00101A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0CED80" w14:textId="77777777" w:rsidR="00101AFC" w:rsidRPr="00707C6F" w:rsidRDefault="00101A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1555F73C" w14:textId="2761DD26" w:rsidR="00101AFC" w:rsidRPr="00707C6F" w:rsidRDefault="00101AFC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870FC" w:rsidRPr="006447D2" w14:paraId="784D6997" w14:textId="77777777" w:rsidTr="0090078D">
        <w:tc>
          <w:tcPr>
            <w:tcW w:w="3870" w:type="dxa"/>
          </w:tcPr>
          <w:p w14:paraId="2E2F078A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40FDC4" w14:textId="3AD52BE8" w:rsidR="007870FC" w:rsidRPr="006A269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15430BB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35DE3852" w14:textId="4AB2723B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29237915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E8E58E" w14:textId="52FC226F" w:rsidR="007870FC" w:rsidRPr="001C0117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101AF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BB6B01" w14:textId="77777777" w:rsidR="007870FC" w:rsidRPr="006447D2" w:rsidRDefault="007870FC" w:rsidP="0078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04C6D9" w14:textId="3C6FCAE8" w:rsidR="007870FC" w:rsidRPr="006447D2" w:rsidRDefault="007870FC" w:rsidP="007870F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 w:rsidR="00D86BD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B1617" w:rsidRPr="006447D2" w14:paraId="69779E0F" w14:textId="77777777" w:rsidTr="0090078D">
        <w:tc>
          <w:tcPr>
            <w:tcW w:w="3870" w:type="dxa"/>
          </w:tcPr>
          <w:p w14:paraId="4CD8C23C" w14:textId="77777777" w:rsidR="00BB1617" w:rsidRPr="00E801CF" w:rsidRDefault="00BB1617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32A065B8" w14:textId="77777777" w:rsidR="00BB1617" w:rsidRPr="00E801CF" w:rsidRDefault="00BB1617" w:rsidP="00E801CF">
            <w:pPr>
              <w:pStyle w:val="BodyText3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</w:tcPr>
          <w:p w14:paraId="4E6B093A" w14:textId="77777777" w:rsidR="00BB1617" w:rsidRPr="00E801CF" w:rsidRDefault="00BB1617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360" w:type="dxa"/>
          </w:tcPr>
          <w:p w14:paraId="7B4DD78C" w14:textId="77777777" w:rsidR="00BB1617" w:rsidRPr="00E801CF" w:rsidRDefault="00BB1617" w:rsidP="00E801CF">
            <w:pPr>
              <w:pStyle w:val="BodyText3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453221F" w14:textId="77777777" w:rsidR="00BB1617" w:rsidRPr="00E801CF" w:rsidRDefault="00BB1617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5100AA" w14:textId="77777777" w:rsidR="00BB1617" w:rsidRPr="00E801CF" w:rsidRDefault="00BB1617" w:rsidP="00E801CF">
            <w:pPr>
              <w:pStyle w:val="BodyText3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29347E9" w14:textId="77777777" w:rsidR="00BB1617" w:rsidRPr="00E801CF" w:rsidRDefault="00BB1617" w:rsidP="00E8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3A7A6F" w14:textId="77777777" w:rsidR="00BB1617" w:rsidRPr="00E801CF" w:rsidRDefault="00BB1617" w:rsidP="00E801CF">
            <w:pPr>
              <w:pStyle w:val="BodyText3"/>
              <w:ind w:left="-18" w:right="-18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B1617" w:rsidRPr="00EE6220" w14:paraId="381E25F9" w14:textId="77777777" w:rsidTr="0090078D">
        <w:tc>
          <w:tcPr>
            <w:tcW w:w="3870" w:type="dxa"/>
          </w:tcPr>
          <w:p w14:paraId="2CF785F5" w14:textId="10EAFE85" w:rsidR="00BB1617" w:rsidRPr="006447D2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="007C1F3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</w:tcPr>
          <w:p w14:paraId="2EDAE00C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D1F03F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19FA6A18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4DFF4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06730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36439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F892A3" w14:textId="77777777" w:rsidR="00BB1617" w:rsidRPr="00EE6220" w:rsidRDefault="00BB1617" w:rsidP="00BB1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0946" w:rsidRPr="00EE6220" w14:paraId="5EE9CCCA" w14:textId="77777777" w:rsidTr="0090078D">
        <w:trPr>
          <w:trHeight w:val="90"/>
        </w:trPr>
        <w:tc>
          <w:tcPr>
            <w:tcW w:w="3870" w:type="dxa"/>
          </w:tcPr>
          <w:p w14:paraId="77A3821F" w14:textId="6416C0E3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56C3C6BD" w14:textId="34937890" w:rsidR="006E0946" w:rsidRPr="00F30735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AC14A8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77A13C42" w14:textId="1F024165" w:rsidR="006E0946" w:rsidRPr="00BB1617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9197E6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F7D505D" w14:textId="66DC9A47" w:rsidR="006E0946" w:rsidRPr="0096502F" w:rsidRDefault="00C975FA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270" w:type="dxa"/>
          </w:tcPr>
          <w:p w14:paraId="5580B25C" w14:textId="77777777" w:rsidR="006E0946" w:rsidRPr="00EB04AF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5476490" w14:textId="2E3CAE05" w:rsidR="006E0946" w:rsidRPr="00BB1617" w:rsidRDefault="00101A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6E0946" w:rsidRPr="00EE6220" w14:paraId="60028C98" w14:textId="77777777" w:rsidTr="0090078D">
        <w:tc>
          <w:tcPr>
            <w:tcW w:w="3870" w:type="dxa"/>
          </w:tcPr>
          <w:p w14:paraId="4A62517A" w14:textId="14C0A4B4" w:rsidR="006E0946" w:rsidRPr="00E97C6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38DC84F8" w14:textId="418380C3" w:rsidR="006E0946" w:rsidRPr="00F30735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E5FB27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57E0F7EF" w14:textId="188500FC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9473E6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F23DC" w14:textId="6C10320F" w:rsidR="006E0946" w:rsidRPr="0096502F" w:rsidRDefault="00C975FA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297F7894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418E73" w14:textId="5F183B03" w:rsidR="006E0946" w:rsidRPr="00EE6220" w:rsidRDefault="00101A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C1407F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6E0946" w:rsidRPr="00EE6220" w14:paraId="038C6A3A" w14:textId="77777777" w:rsidTr="0090078D">
        <w:tc>
          <w:tcPr>
            <w:tcW w:w="3870" w:type="dxa"/>
          </w:tcPr>
          <w:p w14:paraId="5CD8939C" w14:textId="4042CA7B" w:rsidR="006E0946" w:rsidRPr="006447D2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7BA3B331" w14:textId="4028345F" w:rsidR="006E0946" w:rsidRPr="00F30735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21E51BD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7032B213" w14:textId="6CEFA209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66AC0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A3EAA" w14:textId="4D57CCAD" w:rsidR="006E0946" w:rsidRPr="0096502F" w:rsidRDefault="00C975FA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270" w:type="dxa"/>
          </w:tcPr>
          <w:p w14:paraId="4D62BD59" w14:textId="77777777" w:rsidR="006E0946" w:rsidRPr="00EE6220" w:rsidRDefault="006E0946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06E502" w14:textId="174FD59E" w:rsidR="006E0946" w:rsidRPr="00EE6220" w:rsidRDefault="00101AFC" w:rsidP="006E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</w:t>
            </w:r>
          </w:p>
        </w:tc>
      </w:tr>
    </w:tbl>
    <w:p w14:paraId="4CCA4CA5" w14:textId="47531515" w:rsidR="00835E30" w:rsidRPr="004B53BF" w:rsidRDefault="00112F13" w:rsidP="00CB4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DC4683"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A7067">
        <w:rPr>
          <w:rFonts w:ascii="Angsana New" w:hAnsi="Angsana New"/>
          <w:b/>
          <w:bCs/>
          <w:sz w:val="26"/>
          <w:szCs w:val="26"/>
        </w:rPr>
        <w:t>6</w:t>
      </w:r>
      <w:r w:rsidR="00DC4683" w:rsidRPr="004B53BF">
        <w:rPr>
          <w:rFonts w:ascii="Angsana New" w:hAnsi="Angsana New"/>
          <w:b/>
          <w:bCs/>
          <w:sz w:val="26"/>
          <w:szCs w:val="26"/>
        </w:rPr>
        <w:t>.</w:t>
      </w:r>
      <w:r w:rsidR="00DC4683" w:rsidRPr="004B53BF">
        <w:rPr>
          <w:rFonts w:ascii="Angsana New" w:hAnsi="Angsana New"/>
          <w:b/>
          <w:bCs/>
          <w:sz w:val="26"/>
          <w:szCs w:val="26"/>
        </w:rPr>
        <w:tab/>
      </w:r>
      <w:r w:rsidR="00B80518" w:rsidRPr="00CC3BE5">
        <w:rPr>
          <w:rFonts w:ascii="Angsana New" w:hAnsi="Angsana New" w:hint="cs"/>
          <w:b/>
          <w:bCs/>
          <w:sz w:val="26"/>
          <w:szCs w:val="26"/>
          <w:cs/>
        </w:rPr>
        <w:t>ทุนเรือนหุ้น และ</w:t>
      </w:r>
      <w:r w:rsidR="00B80518" w:rsidRPr="00CC3BE5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328C8B2C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74CA619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บริษัทนำใบสำคัญแสดงสิทธิ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4B53BF">
        <w:rPr>
          <w:rFonts w:ascii="Angsana New" w:hAnsi="Angsana New" w:hint="cs"/>
          <w:sz w:val="26"/>
          <w:szCs w:val="26"/>
        </w:rPr>
        <w:t>CPANEL-W1</w:t>
      </w:r>
      <w:r w:rsidR="008B70A5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4B53BF">
        <w:rPr>
          <w:rFonts w:ascii="Angsana New" w:hAnsi="Angsana New"/>
          <w:sz w:val="26"/>
          <w:szCs w:val="26"/>
        </w:rPr>
        <w:t>30</w:t>
      </w:r>
      <w:r w:rsidRPr="004B53BF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4B53BF">
        <w:rPr>
          <w:rFonts w:ascii="Angsana New" w:hAnsi="Angsana New"/>
          <w:sz w:val="26"/>
          <w:szCs w:val="26"/>
        </w:rPr>
        <w:t>2565</w:t>
      </w:r>
    </w:p>
    <w:p w14:paraId="0EEBB576" w14:textId="77777777" w:rsidR="00B80518" w:rsidRDefault="00B80518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2F9165A" w14:textId="1DF03FF7" w:rsidR="00B80518" w:rsidRDefault="00B80518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>รายการเคลื่อนไหวของใบสำคัญแสดงสิทธิที่จะซื้อหุ้นสามัญสำหรับ</w:t>
      </w:r>
      <w:r w:rsidR="00853F59" w:rsidRPr="00A405C7">
        <w:rPr>
          <w:rFonts w:ascii="Angsana New" w:eastAsia="Times New Roman" w:hAnsi="Angsana New" w:cs="Angsana New" w:hint="cs"/>
          <w:sz w:val="26"/>
          <w:szCs w:val="26"/>
          <w:cs/>
        </w:rPr>
        <w:t>แต่ละ</w:t>
      </w:r>
      <w:r w:rsidR="00B7164A">
        <w:rPr>
          <w:rFonts w:ascii="Angsana New" w:eastAsia="Times New Roman" w:hAnsi="Angsana New" w:cs="Angsana New" w:hint="cs"/>
          <w:sz w:val="26"/>
          <w:szCs w:val="26"/>
          <w:cs/>
        </w:rPr>
        <w:t>เดือน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สิ้นสุดวันที่ </w:t>
      </w:r>
      <w:r w:rsidR="00B7164A">
        <w:rPr>
          <w:rFonts w:ascii="Angsana New" w:eastAsia="Times New Roman" w:hAnsi="Angsana New" w:cs="Angsana New"/>
          <w:sz w:val="26"/>
          <w:szCs w:val="26"/>
        </w:rPr>
        <w:t>3</w:t>
      </w:r>
      <w:r w:rsidR="00CE58B5">
        <w:rPr>
          <w:rFonts w:ascii="Angsana New" w:eastAsia="Times New Roman" w:hAnsi="Angsana New" w:cs="Angsana New"/>
          <w:sz w:val="26"/>
          <w:szCs w:val="26"/>
        </w:rPr>
        <w:t>1</w:t>
      </w:r>
      <w:r w:rsidR="00B7164A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CE58B5">
        <w:rPr>
          <w:rFonts w:ascii="Angsana New" w:eastAsia="Times New Roman" w:hAnsi="Angsana New" w:cs="Angsana New" w:hint="cs"/>
          <w:sz w:val="26"/>
          <w:szCs w:val="26"/>
          <w:cs/>
        </w:rPr>
        <w:t>มีนาคม</w:t>
      </w:r>
      <w:r w:rsidR="00896C76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B7164A">
        <w:rPr>
          <w:rFonts w:ascii="Angsana New" w:eastAsia="Times New Roman" w:hAnsi="Angsana New" w:cs="Angsana New"/>
          <w:sz w:val="26"/>
          <w:szCs w:val="26"/>
        </w:rPr>
        <w:t>256</w:t>
      </w:r>
      <w:r w:rsidR="00CE58B5">
        <w:rPr>
          <w:rFonts w:ascii="Angsana New" w:eastAsia="Times New Roman" w:hAnsi="Angsana New" w:cs="Angsana New"/>
          <w:sz w:val="26"/>
          <w:szCs w:val="26"/>
        </w:rPr>
        <w:t>9</w:t>
      </w:r>
      <w:r w:rsidRPr="00A405C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A405C7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 w:rsidRPr="00A405C7">
        <w:rPr>
          <w:rFonts w:ascii="Angsana New" w:eastAsia="Times New Roman" w:hAnsi="Angsana New" w:cs="Angsana New"/>
          <w:sz w:val="26"/>
          <w:szCs w:val="26"/>
        </w:rPr>
        <w:t>256</w:t>
      </w:r>
      <w:r w:rsidR="00CE58B5">
        <w:rPr>
          <w:rFonts w:ascii="Angsana New" w:eastAsia="Times New Roman" w:hAnsi="Angsana New" w:cs="Angsana New"/>
          <w:sz w:val="26"/>
          <w:szCs w:val="26"/>
        </w:rPr>
        <w:t>8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14:paraId="7E51B93A" w14:textId="77777777" w:rsidR="00535A35" w:rsidRPr="00372B95" w:rsidRDefault="00535A35" w:rsidP="00B80518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535A35" w:rsidRPr="00C2345C" w14:paraId="63FD008D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63DEF07D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ABCDECC" w14:textId="77777777" w:rsidR="00535A35" w:rsidRPr="00C2345C" w:rsidRDefault="00535A35" w:rsidP="0001440F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3ABC2DD3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036B8EA" w14:textId="6B91560E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E58B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2E60CADE" w14:textId="77777777" w:rsidR="00535A35" w:rsidRPr="00C2345C" w:rsidRDefault="00535A35" w:rsidP="0001440F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525362AA" w14:textId="09400152" w:rsidR="00535A35" w:rsidRPr="00C2345C" w:rsidRDefault="00535A35" w:rsidP="0001440F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E58B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5A35" w:rsidRPr="00C2345C" w14:paraId="0F386E47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7C0B1788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5092B557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2743AB0A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A056FB4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D9B3AC2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2A13AB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441763E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61EA6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D69A4D8" w14:textId="77777777" w:rsidR="00535A35" w:rsidRPr="00C2345C" w:rsidRDefault="00535A35" w:rsidP="0001440F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8E5B408" w14:textId="77777777" w:rsidR="00535A35" w:rsidRPr="00C2345C" w:rsidRDefault="00535A35" w:rsidP="0001440F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535A35" w:rsidRPr="00C2345C" w14:paraId="65FFFFE1" w14:textId="77777777" w:rsidTr="0001440F">
        <w:trPr>
          <w:cantSplit/>
          <w:trHeight w:val="245"/>
          <w:tblHeader/>
        </w:trPr>
        <w:tc>
          <w:tcPr>
            <w:tcW w:w="3346" w:type="dxa"/>
          </w:tcPr>
          <w:p w14:paraId="02EB4555" w14:textId="77777777" w:rsidR="00535A35" w:rsidRPr="00C2345C" w:rsidRDefault="00535A35" w:rsidP="000144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6CF6F73" w14:textId="77777777" w:rsidR="00535A35" w:rsidRPr="00C2345C" w:rsidRDefault="00535A35" w:rsidP="0001440F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EF350A5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69877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367E723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0723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25B41DC" w14:textId="77777777" w:rsidR="00535A35" w:rsidRPr="00C2345C" w:rsidRDefault="00535A35" w:rsidP="0001440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A7B80" w14:textId="77777777" w:rsidR="00535A35" w:rsidRPr="00C2345C" w:rsidRDefault="00535A35" w:rsidP="0001440F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4160AA87" w14:textId="77777777" w:rsidR="00535A35" w:rsidRPr="00C2345C" w:rsidRDefault="00535A35" w:rsidP="0001440F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47ACC6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5A35" w:rsidRPr="00C2345C" w14:paraId="7CDDC752" w14:textId="77777777" w:rsidTr="0001440F">
        <w:trPr>
          <w:cantSplit/>
          <w:trHeight w:val="245"/>
        </w:trPr>
        <w:tc>
          <w:tcPr>
            <w:tcW w:w="3346" w:type="dxa"/>
          </w:tcPr>
          <w:p w14:paraId="290835A1" w14:textId="77777777" w:rsidR="00535A35" w:rsidRPr="00C2345C" w:rsidRDefault="00535A35" w:rsidP="0001440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FE21A1" w14:textId="77777777" w:rsidR="00535A35" w:rsidRPr="00C2345C" w:rsidRDefault="00535A35" w:rsidP="0001440F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5CE38C" w14:textId="77777777" w:rsidR="00535A35" w:rsidRPr="00C2345C" w:rsidRDefault="00535A35" w:rsidP="0001440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0924555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7A8EB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C0FAB7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5EF85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6AAC9C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6CD442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F17BDEB" w14:textId="77777777" w:rsidR="00535A35" w:rsidRPr="00C2345C" w:rsidRDefault="00535A35" w:rsidP="0001440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58B5" w:rsidRPr="00C2345C" w14:paraId="26198E03" w14:textId="77777777" w:rsidTr="0001440F">
        <w:trPr>
          <w:cantSplit/>
          <w:trHeight w:val="245"/>
        </w:trPr>
        <w:tc>
          <w:tcPr>
            <w:tcW w:w="3346" w:type="dxa"/>
          </w:tcPr>
          <w:p w14:paraId="633484CE" w14:textId="77777777" w:rsidR="00CE58B5" w:rsidRPr="00F95EA3" w:rsidRDefault="00CE58B5" w:rsidP="00CE58B5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ใบสำคัญแสดงสิทธิครั้งที่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0D7C1F4" w14:textId="77777777" w:rsidR="00CE58B5" w:rsidRPr="00C2345C" w:rsidRDefault="00CE58B5" w:rsidP="00CE58B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203895CB" w14:textId="77777777" w:rsidR="00CE58B5" w:rsidRPr="00C2345C" w:rsidRDefault="00CE58B5" w:rsidP="00CE58B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35D752CE" w14:textId="055DCAB6" w:rsidR="00CE58B5" w:rsidRPr="0096502F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0907C4F" w14:textId="77777777" w:rsidR="00CE58B5" w:rsidRPr="0096502F" w:rsidRDefault="00CE58B5" w:rsidP="00CE58B5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FDA383" w14:textId="77777777" w:rsidR="00CE58B5" w:rsidRPr="0096502F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76B700" w14:textId="77777777" w:rsidR="00CE58B5" w:rsidRPr="00C2345C" w:rsidRDefault="00CE58B5" w:rsidP="00CE58B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574FBF" w14:textId="0B146ACE" w:rsidR="00CE58B5" w:rsidRPr="00C2345C" w:rsidRDefault="00CE58B5" w:rsidP="00CE58B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0B9B1693" w14:textId="77777777" w:rsidR="00CE58B5" w:rsidRPr="00C2345C" w:rsidRDefault="00CE58B5" w:rsidP="00CE58B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57BDC41E" w14:textId="4B836283" w:rsidR="00CE58B5" w:rsidRPr="00C2345C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E58B5" w:rsidRPr="00CD3B25" w14:paraId="21F30810" w14:textId="77777777" w:rsidTr="00A538B4">
        <w:trPr>
          <w:cantSplit/>
          <w:trHeight w:val="72"/>
        </w:trPr>
        <w:tc>
          <w:tcPr>
            <w:tcW w:w="3346" w:type="dxa"/>
          </w:tcPr>
          <w:p w14:paraId="3D69DE22" w14:textId="77777777" w:rsidR="00CE58B5" w:rsidRPr="00A538B4" w:rsidRDefault="00CE58B5" w:rsidP="00CE58B5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17B9E69" w14:textId="77777777" w:rsidR="00CE58B5" w:rsidRPr="00A538B4" w:rsidRDefault="00CE58B5" w:rsidP="00CE58B5">
            <w:pPr>
              <w:spacing w:line="240" w:lineRule="auto"/>
              <w:ind w:left="180" w:hanging="180"/>
              <w:jc w:val="center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1E78F6BE" w14:textId="77777777" w:rsidR="00CE58B5" w:rsidRPr="00A538B4" w:rsidRDefault="00CE58B5" w:rsidP="00CE58B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02" w:type="dxa"/>
          </w:tcPr>
          <w:p w14:paraId="219E8D46" w14:textId="77777777" w:rsidR="00CE58B5" w:rsidRPr="00CE58B5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9E7D63" w14:textId="77777777" w:rsidR="00CE58B5" w:rsidRPr="00A538B4" w:rsidRDefault="00CE58B5" w:rsidP="00CE58B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0D3D1955" w14:textId="77777777" w:rsidR="00CE58B5" w:rsidRPr="00A538B4" w:rsidRDefault="00CE58B5" w:rsidP="00CE58B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C018799" w14:textId="77777777" w:rsidR="00CE58B5" w:rsidRPr="00A538B4" w:rsidRDefault="00CE58B5" w:rsidP="00CE58B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61BC01D9" w14:textId="77777777" w:rsidR="00CE58B5" w:rsidRPr="00A538B4" w:rsidRDefault="00CE58B5" w:rsidP="00CE58B5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049FD90C" w14:textId="77777777" w:rsidR="00CE58B5" w:rsidRPr="00A538B4" w:rsidRDefault="00CE58B5" w:rsidP="00CE58B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uto"/>
              <w:ind w:left="-79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84" w:type="dxa"/>
          </w:tcPr>
          <w:p w14:paraId="03565477" w14:textId="77777777" w:rsidR="00CE58B5" w:rsidRPr="00A538B4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ind w:left="-79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</w:tr>
      <w:tr w:rsidR="00CE58B5" w:rsidRPr="00C2345C" w14:paraId="3D8B373F" w14:textId="77777777" w:rsidTr="00F95EA3">
        <w:trPr>
          <w:cantSplit/>
          <w:trHeight w:val="245"/>
        </w:trPr>
        <w:tc>
          <w:tcPr>
            <w:tcW w:w="3346" w:type="dxa"/>
          </w:tcPr>
          <w:p w14:paraId="03891573" w14:textId="77777777" w:rsidR="00CE58B5" w:rsidRPr="00F95EA3" w:rsidRDefault="00CE58B5" w:rsidP="00CE58B5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การเคลื่อนไหวในระหว่างงวด</w:t>
            </w:r>
          </w:p>
        </w:tc>
        <w:tc>
          <w:tcPr>
            <w:tcW w:w="1110" w:type="dxa"/>
          </w:tcPr>
          <w:p w14:paraId="3D0882C4" w14:textId="77777777" w:rsidR="00CE58B5" w:rsidRPr="00C2345C" w:rsidRDefault="00CE58B5" w:rsidP="00CE58B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A8D7691" w14:textId="77777777" w:rsidR="00CE58B5" w:rsidRPr="00C2345C" w:rsidRDefault="00CE58B5" w:rsidP="00CE58B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700A5896" w14:textId="77777777" w:rsidR="00CE58B5" w:rsidRPr="0096502F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F5705F" w14:textId="77777777" w:rsidR="00CE58B5" w:rsidRPr="0096502F" w:rsidRDefault="00CE58B5" w:rsidP="00CE58B5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E4CC57" w14:textId="77777777" w:rsidR="00CE58B5" w:rsidRPr="0096502F" w:rsidRDefault="00CE58B5" w:rsidP="00CE58B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803205" w14:textId="77777777" w:rsidR="00CE58B5" w:rsidRPr="00C2345C" w:rsidRDefault="00CE58B5" w:rsidP="00CE58B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0BD2F1" w14:textId="77777777" w:rsidR="00CE58B5" w:rsidRPr="00C2345C" w:rsidRDefault="00CE58B5" w:rsidP="00CE58B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A83B52" w14:textId="77777777" w:rsidR="00CE58B5" w:rsidRPr="00C2345C" w:rsidRDefault="00CE58B5" w:rsidP="00CE58B5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AF8957A" w14:textId="77777777" w:rsidR="00CE58B5" w:rsidRPr="00C2345C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58B5" w:rsidRPr="00C2345C" w14:paraId="64961208" w14:textId="77777777" w:rsidTr="00F95EA3">
        <w:trPr>
          <w:cantSplit/>
          <w:trHeight w:val="245"/>
        </w:trPr>
        <w:tc>
          <w:tcPr>
            <w:tcW w:w="3346" w:type="dxa"/>
          </w:tcPr>
          <w:p w14:paraId="20D34222" w14:textId="0E9865B7" w:rsidR="00CE58B5" w:rsidRPr="00F95EA3" w:rsidRDefault="00CE58B5" w:rsidP="00CE58B5">
            <w:pPr>
              <w:ind w:right="-43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ใบสำคัญแสดงสิทธิหมดอายุ</w:t>
            </w:r>
          </w:p>
        </w:tc>
        <w:tc>
          <w:tcPr>
            <w:tcW w:w="1110" w:type="dxa"/>
          </w:tcPr>
          <w:p w14:paraId="639CC873" w14:textId="77777777" w:rsidR="00CE58B5" w:rsidRPr="00C2345C" w:rsidRDefault="00CE58B5" w:rsidP="00CE58B5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10C2C32A" w14:textId="77777777" w:rsidR="00CE58B5" w:rsidRPr="00C2345C" w:rsidRDefault="00CE58B5" w:rsidP="00CE58B5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AC5DE81" w14:textId="13A97948" w:rsidR="00CE58B5" w:rsidRPr="00CE58B5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3F5AFD7" w14:textId="77777777" w:rsidR="00CE58B5" w:rsidRPr="0096502F" w:rsidRDefault="00CE58B5" w:rsidP="00CE58B5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678EB0" w14:textId="77777777" w:rsidR="00CE58B5" w:rsidRPr="0096502F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D9EFFE" w14:textId="77777777" w:rsidR="00CE58B5" w:rsidRPr="00C2345C" w:rsidRDefault="00CE58B5" w:rsidP="00CE58B5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8DF6E" w14:textId="3037E86D" w:rsidR="00CE58B5" w:rsidRPr="00CC3BE5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0057FB" w14:textId="77777777" w:rsidR="00CE58B5" w:rsidRPr="00C2345C" w:rsidRDefault="00CE58B5" w:rsidP="00CE58B5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03BE392" w14:textId="02E7A07C" w:rsidR="00CE58B5" w:rsidRPr="00C2345C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96C76" w:rsidRPr="00CD3B25" w14:paraId="3CCD6EAE" w14:textId="77777777" w:rsidTr="00A538B4">
        <w:trPr>
          <w:cantSplit/>
          <w:trHeight w:val="58"/>
        </w:trPr>
        <w:tc>
          <w:tcPr>
            <w:tcW w:w="3346" w:type="dxa"/>
          </w:tcPr>
          <w:p w14:paraId="6C3EAD5F" w14:textId="77777777" w:rsidR="00896C76" w:rsidRPr="00A538B4" w:rsidRDefault="00896C76" w:rsidP="00A538B4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B8E0801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2D5D6D1" w14:textId="77777777" w:rsidR="00896C76" w:rsidRPr="00A538B4" w:rsidRDefault="00896C76" w:rsidP="00A538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09F0290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F324B12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76B5A6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0237F6A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BE4BD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1AE321B2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uto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6906708" w14:textId="77777777" w:rsidR="00896C76" w:rsidRPr="00A538B4" w:rsidRDefault="00896C76" w:rsidP="00A538B4">
            <w:pPr>
              <w:pStyle w:val="acctfourfigures"/>
              <w:tabs>
                <w:tab w:val="clear" w:pos="765"/>
                <w:tab w:val="decimal" w:pos="93"/>
              </w:tabs>
              <w:spacing w:line="240" w:lineRule="auto"/>
              <w:jc w:val="center"/>
              <w:rPr>
                <w:rFonts w:ascii="Angsana New" w:eastAsia="Cordia New" w:hAnsi="Angsana New"/>
                <w:sz w:val="16"/>
                <w:szCs w:val="16"/>
                <w:lang w:val="en-US" w:bidi="th-TH"/>
              </w:rPr>
            </w:pPr>
          </w:p>
        </w:tc>
      </w:tr>
      <w:tr w:rsidR="00896C76" w:rsidRPr="00C2345C" w14:paraId="29A8AF92" w14:textId="77777777" w:rsidTr="0001440F">
        <w:trPr>
          <w:cantSplit/>
          <w:trHeight w:val="245"/>
        </w:trPr>
        <w:tc>
          <w:tcPr>
            <w:tcW w:w="3346" w:type="dxa"/>
          </w:tcPr>
          <w:p w14:paraId="301BDBB5" w14:textId="5F3E6998" w:rsidR="00896C76" w:rsidRPr="00F95EA3" w:rsidRDefault="00896C76" w:rsidP="00896C7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CE58B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F95EA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CE58B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110" w:type="dxa"/>
          </w:tcPr>
          <w:p w14:paraId="37C88812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2318E1CC" w14:textId="77777777" w:rsidR="00896C76" w:rsidRPr="00C2345C" w:rsidRDefault="00896C76" w:rsidP="00896C76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0C9B1EFD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007527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A9B1735" w14:textId="77777777" w:rsidR="00896C76" w:rsidRPr="0096502F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D63561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6CA9E02" w14:textId="77777777" w:rsidR="00896C76" w:rsidRPr="00CC3BE5" w:rsidRDefault="00896C76" w:rsidP="00896C76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1C8F69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70B6A36E" w14:textId="77777777" w:rsidR="00896C76" w:rsidRPr="00C2345C" w:rsidRDefault="00896C76" w:rsidP="00896C76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34F3" w:rsidRPr="00C2345C" w14:paraId="0BD2505A" w14:textId="77777777" w:rsidTr="0001440F">
        <w:trPr>
          <w:cantSplit/>
          <w:trHeight w:val="245"/>
        </w:trPr>
        <w:tc>
          <w:tcPr>
            <w:tcW w:w="3346" w:type="dxa"/>
          </w:tcPr>
          <w:p w14:paraId="47642A36" w14:textId="764B7D08" w:rsidR="003234F3" w:rsidRPr="00F95EA3" w:rsidRDefault="003234F3" w:rsidP="003234F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ใบสำคัญแสดงสิทธิครั้งที่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95EA3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F95EA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68B43FF8" w14:textId="77777777" w:rsidR="003234F3" w:rsidRPr="00C2345C" w:rsidRDefault="003234F3" w:rsidP="003234F3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6606EB94" w14:textId="77777777" w:rsidR="003234F3" w:rsidRPr="00C2345C" w:rsidRDefault="003234F3" w:rsidP="003234F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3288687B" w14:textId="6922E610" w:rsidR="003234F3" w:rsidRPr="0096502F" w:rsidRDefault="003234F3" w:rsidP="003234F3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1CF6C0" w14:textId="77777777" w:rsidR="003234F3" w:rsidRPr="0096502F" w:rsidRDefault="003234F3" w:rsidP="003234F3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32E2D8" w14:textId="77777777" w:rsidR="003234F3" w:rsidRPr="0096502F" w:rsidRDefault="003234F3" w:rsidP="003234F3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0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3529B3" w14:textId="77777777" w:rsidR="003234F3" w:rsidRPr="00C2345C" w:rsidRDefault="003234F3" w:rsidP="003234F3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8D7878" w14:textId="44781F5A" w:rsidR="003234F3" w:rsidRPr="00CC3BE5" w:rsidRDefault="003234F3" w:rsidP="003234F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815</w:t>
            </w:r>
          </w:p>
        </w:tc>
        <w:tc>
          <w:tcPr>
            <w:tcW w:w="180" w:type="dxa"/>
          </w:tcPr>
          <w:p w14:paraId="7B534F29" w14:textId="77777777" w:rsidR="003234F3" w:rsidRPr="00C2345C" w:rsidRDefault="003234F3" w:rsidP="003234F3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4610C13E" w14:textId="6F646A05" w:rsidR="003234F3" w:rsidRPr="00C2345C" w:rsidRDefault="003234F3" w:rsidP="003234F3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13955035" w14:textId="77777777" w:rsidR="004E09A1" w:rsidRDefault="004E09A1" w:rsidP="00535A35">
      <w:pPr>
        <w:jc w:val="thaiDistribute"/>
        <w:rPr>
          <w:rFonts w:ascii="Angsana New" w:hAnsi="Angsana New"/>
          <w:sz w:val="26"/>
          <w:szCs w:val="26"/>
        </w:rPr>
      </w:pPr>
    </w:p>
    <w:p w14:paraId="7F5BF52D" w14:textId="51EB55AF" w:rsidR="00F95EA3" w:rsidRDefault="004E09A1" w:rsidP="00F95EA3">
      <w:pPr>
        <w:jc w:val="thaiDistribute"/>
        <w:rPr>
          <w:rFonts w:ascii="Angsana New" w:hAnsi="Angsana New"/>
          <w:sz w:val="26"/>
          <w:szCs w:val="26"/>
        </w:rPr>
      </w:pPr>
      <w:r w:rsidRPr="00F95EA3">
        <w:rPr>
          <w:rFonts w:ascii="Angsana New" w:hAnsi="Angsana New" w:hint="cs"/>
          <w:sz w:val="26"/>
          <w:szCs w:val="26"/>
          <w:cs/>
        </w:rPr>
        <w:t>เม</w:t>
      </w:r>
      <w:r w:rsidR="00F95EA3" w:rsidRPr="00F95EA3">
        <w:rPr>
          <w:rFonts w:ascii="Angsana New" w:hAnsi="Angsana New" w:hint="cs"/>
          <w:sz w:val="26"/>
          <w:szCs w:val="26"/>
          <w:cs/>
        </w:rPr>
        <w:t>ื่อ</w:t>
      </w:r>
      <w:r w:rsidRPr="00F95EA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F95EA3" w:rsidRPr="00F95EA3">
        <w:rPr>
          <w:rFonts w:ascii="Angsana New" w:hAnsi="Angsana New" w:hint="cs"/>
          <w:sz w:val="26"/>
          <w:szCs w:val="26"/>
        </w:rPr>
        <w:t>1</w:t>
      </w:r>
      <w:r w:rsidR="00C5668C">
        <w:rPr>
          <w:rFonts w:ascii="Angsana New" w:hAnsi="Angsana New"/>
          <w:sz w:val="26"/>
          <w:szCs w:val="26"/>
        </w:rPr>
        <w:t>3</w:t>
      </w:r>
      <w:r w:rsidR="00F95EA3" w:rsidRPr="00F95EA3">
        <w:rPr>
          <w:rFonts w:ascii="Angsana New" w:hAnsi="Angsana New" w:hint="cs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F95EA3" w:rsidRPr="00F95EA3">
        <w:rPr>
          <w:rFonts w:ascii="Angsana New" w:hAnsi="Angsana New" w:hint="cs"/>
          <w:sz w:val="26"/>
          <w:szCs w:val="26"/>
        </w:rPr>
        <w:t>2568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มี</w:t>
      </w:r>
      <w:r w:rsidR="00F95EA3" w:rsidRPr="00F95EA3">
        <w:rPr>
          <w:rFonts w:ascii="Angsana New" w:hAnsi="Angsana New"/>
          <w:sz w:val="26"/>
          <w:szCs w:val="26"/>
          <w:cs/>
        </w:rPr>
        <w:t>ผู้ใช้สิทธิ</w:t>
      </w:r>
      <w:r w:rsidR="00F95EA3" w:rsidRPr="00F95EA3"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="00F95EA3" w:rsidRPr="00F95EA3">
        <w:rPr>
          <w:rFonts w:ascii="Angsana New" w:hAnsi="Angsana New"/>
          <w:sz w:val="26"/>
          <w:szCs w:val="26"/>
          <w:cs/>
        </w:rPr>
        <w:t>ของบริษัท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ตามใบสำคัญแสดงสิทธิ </w:t>
      </w:r>
      <w:r w:rsidR="00F95EA3" w:rsidRPr="00F95EA3">
        <w:rPr>
          <w:rFonts w:ascii="Angsana New" w:hAnsi="Angsana New"/>
          <w:sz w:val="26"/>
          <w:szCs w:val="26"/>
        </w:rPr>
        <w:t xml:space="preserve">CPANEL-W1 </w:t>
      </w:r>
      <w:r w:rsidR="00F95EA3" w:rsidRPr="00F95EA3">
        <w:rPr>
          <w:rFonts w:ascii="Angsana New" w:hAnsi="Angsana New"/>
          <w:sz w:val="26"/>
          <w:szCs w:val="26"/>
          <w:cs/>
        </w:rPr>
        <w:t>จำนวน</w:t>
      </w:r>
      <w:r w:rsidR="00F95EA3" w:rsidRPr="00F95EA3">
        <w:rPr>
          <w:rFonts w:ascii="Angsana New" w:hAnsi="Angsana New"/>
          <w:sz w:val="26"/>
          <w:szCs w:val="26"/>
        </w:rPr>
        <w:t xml:space="preserve"> 10 </w:t>
      </w:r>
      <w:r w:rsidR="00F95EA3" w:rsidRPr="00F95EA3">
        <w:rPr>
          <w:rFonts w:ascii="Angsana New" w:hAnsi="Angsana New"/>
          <w:sz w:val="26"/>
          <w:szCs w:val="26"/>
          <w:cs/>
        </w:rPr>
        <w:t>หน่วย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>ใน</w:t>
      </w:r>
      <w:r w:rsidR="00F95EA3" w:rsidRPr="00F95EA3">
        <w:rPr>
          <w:rFonts w:ascii="Angsana New" w:hAnsi="Angsana New"/>
          <w:sz w:val="26"/>
          <w:szCs w:val="26"/>
          <w:cs/>
        </w:rPr>
        <w:t>ราคาใช้สิทธิ</w:t>
      </w:r>
      <w:r w:rsidR="00795DA6">
        <w:rPr>
          <w:rFonts w:ascii="Angsana New" w:hAnsi="Angsana New"/>
          <w:sz w:val="26"/>
          <w:szCs w:val="26"/>
        </w:rPr>
        <w:t xml:space="preserve">  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หน่วยละ </w:t>
      </w:r>
      <w:r w:rsidR="00F95EA3" w:rsidRPr="00F95EA3">
        <w:rPr>
          <w:rFonts w:ascii="Angsana New" w:hAnsi="Angsana New"/>
          <w:sz w:val="26"/>
          <w:szCs w:val="26"/>
        </w:rPr>
        <w:t>5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 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บริษัทได้รับเงินเพิ่มทุนหุ้นสามัญจำนวน </w:t>
      </w:r>
      <w:r w:rsidR="00F95EA3" w:rsidRPr="00F95EA3">
        <w:rPr>
          <w:rFonts w:ascii="Angsana New" w:hAnsi="Angsana New"/>
          <w:sz w:val="26"/>
          <w:szCs w:val="26"/>
        </w:rPr>
        <w:t xml:space="preserve">50 </w:t>
      </w:r>
      <w:r w:rsidR="00F95EA3" w:rsidRPr="00F95EA3">
        <w:rPr>
          <w:rFonts w:ascii="Angsana New" w:hAnsi="Angsana New"/>
          <w:sz w:val="26"/>
          <w:szCs w:val="26"/>
          <w:cs/>
        </w:rPr>
        <w:t>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แล้วในวันดังกล่าว </w:t>
      </w:r>
      <w:r w:rsidR="00F95EA3" w:rsidRPr="00F95EA3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bookmarkStart w:id="7" w:name="_Hlk204700578"/>
      <w:r w:rsidR="00F95EA3" w:rsidRPr="00F95EA3">
        <w:rPr>
          <w:rFonts w:ascii="Angsana New" w:hAnsi="Angsana New"/>
          <w:sz w:val="26"/>
          <w:szCs w:val="26"/>
        </w:rPr>
        <w:t>163,178,563</w:t>
      </w:r>
      <w:bookmarkEnd w:id="7"/>
      <w:r w:rsidR="00E71EDE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บาท </w:t>
      </w:r>
      <w:r w:rsidR="00F95EA3" w:rsidRPr="00F95EA3">
        <w:rPr>
          <w:rFonts w:ascii="Angsana New" w:hAnsi="Angsana New"/>
          <w:sz w:val="26"/>
          <w:szCs w:val="26"/>
        </w:rPr>
        <w:t>(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="002E156D" w:rsidRPr="00F95EA3">
        <w:rPr>
          <w:rFonts w:ascii="Angsana New" w:hAnsi="Angsana New"/>
          <w:sz w:val="26"/>
          <w:szCs w:val="26"/>
        </w:rPr>
        <w:t>163,178,563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="00F95EA3" w:rsidRPr="00F95EA3">
        <w:rPr>
          <w:rFonts w:ascii="Angsana New" w:hAnsi="Angsana New"/>
          <w:sz w:val="26"/>
          <w:szCs w:val="26"/>
        </w:rPr>
        <w:t xml:space="preserve">1 </w:t>
      </w:r>
      <w:r w:rsidR="00F95EA3" w:rsidRPr="00F95EA3">
        <w:rPr>
          <w:rFonts w:ascii="Angsana New" w:hAnsi="Angsana New"/>
          <w:sz w:val="26"/>
          <w:szCs w:val="26"/>
          <w:cs/>
        </w:rPr>
        <w:t>บาท</w:t>
      </w:r>
      <w:r w:rsidR="00F95EA3" w:rsidRPr="00F95EA3">
        <w:rPr>
          <w:rFonts w:ascii="Angsana New" w:hAnsi="Angsana New"/>
          <w:sz w:val="26"/>
          <w:szCs w:val="26"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>) เป็น</w:t>
      </w:r>
      <w:r w:rsidR="00F95EA3" w:rsidRPr="00F95EA3">
        <w:rPr>
          <w:rFonts w:ascii="Angsana New" w:hAnsi="Angsana New"/>
          <w:sz w:val="26"/>
          <w:szCs w:val="26"/>
        </w:rPr>
        <w:t xml:space="preserve"> 163,178,573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บาท </w:t>
      </w:r>
      <w:r w:rsidR="00F95EA3" w:rsidRPr="00F95EA3">
        <w:rPr>
          <w:rFonts w:ascii="Angsana New" w:hAnsi="Angsana New"/>
          <w:sz w:val="26"/>
          <w:szCs w:val="26"/>
        </w:rPr>
        <w:t>(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="00F95EA3" w:rsidRPr="00F95EA3">
        <w:rPr>
          <w:rFonts w:ascii="Angsana New" w:hAnsi="Angsana New"/>
          <w:sz w:val="26"/>
          <w:szCs w:val="26"/>
        </w:rPr>
        <w:t xml:space="preserve">163,178,573 </w:t>
      </w:r>
      <w:r w:rsidR="00F95EA3" w:rsidRPr="00F95EA3">
        <w:rPr>
          <w:rFonts w:ascii="Angsana New" w:hAnsi="Angsana New"/>
          <w:sz w:val="26"/>
          <w:szCs w:val="26"/>
          <w:cs/>
        </w:rPr>
        <w:t>หุ้น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</w:t>
      </w:r>
      <w:r w:rsidR="0090738E">
        <w:rPr>
          <w:rFonts w:ascii="Angsana New" w:hAnsi="Angsana New"/>
          <w:sz w:val="26"/>
          <w:szCs w:val="26"/>
        </w:rPr>
        <w:t xml:space="preserve">              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หุ้นละ </w:t>
      </w:r>
      <w:r w:rsidR="00F95EA3" w:rsidRPr="00F95EA3">
        <w:rPr>
          <w:rFonts w:ascii="Angsana New" w:hAnsi="Angsana New"/>
          <w:sz w:val="26"/>
          <w:szCs w:val="26"/>
        </w:rPr>
        <w:t xml:space="preserve">1 </w:t>
      </w:r>
      <w:r w:rsidR="00F95EA3" w:rsidRPr="00F95EA3">
        <w:rPr>
          <w:rFonts w:ascii="Angsana New" w:hAnsi="Angsana New"/>
          <w:sz w:val="26"/>
          <w:szCs w:val="26"/>
          <w:cs/>
        </w:rPr>
        <w:t>บาท)</w:t>
      </w:r>
      <w:r w:rsidR="00F95EA3" w:rsidRPr="00F95EA3">
        <w:rPr>
          <w:rFonts w:ascii="Angsana New" w:hAnsi="Angsana New" w:hint="cs"/>
          <w:sz w:val="26"/>
          <w:szCs w:val="26"/>
          <w:cs/>
        </w:rPr>
        <w:t xml:space="preserve">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="00F95EA3" w:rsidRPr="00F95EA3">
        <w:rPr>
          <w:rFonts w:ascii="Angsana New" w:hAnsi="Angsana New"/>
          <w:sz w:val="26"/>
          <w:szCs w:val="26"/>
        </w:rPr>
        <w:t xml:space="preserve">27 </w:t>
      </w:r>
      <w:r w:rsidR="00F95EA3" w:rsidRPr="00F95EA3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F95EA3" w:rsidRPr="00F95EA3">
        <w:rPr>
          <w:rFonts w:ascii="Angsana New" w:hAnsi="Angsana New"/>
          <w:sz w:val="26"/>
          <w:szCs w:val="26"/>
        </w:rPr>
        <w:t>2568</w:t>
      </w:r>
    </w:p>
    <w:p w14:paraId="1B93B1AE" w14:textId="21028BBB" w:rsidR="0086639B" w:rsidRDefault="00866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0489A89" w14:textId="52FD7C53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7A7067">
        <w:rPr>
          <w:rFonts w:ascii="Angsana New" w:hAnsi="Angsana New"/>
          <w:b/>
          <w:bCs/>
          <w:sz w:val="26"/>
          <w:szCs w:val="26"/>
        </w:rPr>
        <w:t>7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1EF6248F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8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8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</w:t>
      </w:r>
      <w:r w:rsidR="00360DBA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A538B4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0DC60780" w14:textId="3F6228B9" w:rsidR="00407147" w:rsidRDefault="007E77A4" w:rsidP="00407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="00D44A78"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4B53BF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4B53BF">
        <w:rPr>
          <w:rFonts w:ascii="Angsana New" w:hAnsi="Angsana New" w:hint="cs"/>
          <w:sz w:val="26"/>
          <w:szCs w:val="26"/>
          <w:cs/>
        </w:rPr>
        <w:t>เบ็ดเสร็จ</w:t>
      </w:r>
      <w:r w:rsidR="00221E1B" w:rsidRPr="004B53BF">
        <w:rPr>
          <w:rFonts w:ascii="Angsana New" w:hAnsi="Angsana New"/>
          <w:sz w:val="26"/>
          <w:szCs w:val="26"/>
          <w:cs/>
        </w:rPr>
        <w:t>สำหรับ</w:t>
      </w:r>
      <w:r w:rsidR="00853F59">
        <w:rPr>
          <w:rFonts w:ascii="Angsana New" w:hAnsi="Angsana New" w:hint="cs"/>
          <w:sz w:val="26"/>
          <w:szCs w:val="26"/>
          <w:cs/>
        </w:rPr>
        <w:t>แต่ละ</w:t>
      </w:r>
      <w:r w:rsidR="00407147" w:rsidRPr="004B53BF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407147"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 w:rsidR="00407147">
        <w:rPr>
          <w:rFonts w:ascii="Angsana New" w:hAnsi="Angsana New" w:hint="cs"/>
          <w:sz w:val="26"/>
          <w:szCs w:val="26"/>
          <w:cs/>
        </w:rPr>
        <w:t xml:space="preserve"> </w:t>
      </w:r>
      <w:r w:rsidR="00CE58B5">
        <w:rPr>
          <w:rFonts w:ascii="Angsana New" w:hAnsi="Angsana New"/>
          <w:sz w:val="26"/>
          <w:szCs w:val="26"/>
        </w:rPr>
        <w:t>31</w:t>
      </w:r>
      <w:r w:rsidR="00407147" w:rsidRPr="004B53BF">
        <w:rPr>
          <w:rFonts w:ascii="Angsana New" w:hAnsi="Angsana New"/>
          <w:sz w:val="26"/>
          <w:szCs w:val="26"/>
        </w:rPr>
        <w:t xml:space="preserve"> </w:t>
      </w:r>
      <w:r w:rsidR="00CE58B5">
        <w:rPr>
          <w:rFonts w:ascii="Angsana New" w:hAnsi="Angsana New" w:hint="cs"/>
          <w:sz w:val="26"/>
          <w:szCs w:val="26"/>
          <w:cs/>
        </w:rPr>
        <w:t>มีนาคม</w:t>
      </w:r>
      <w:r w:rsidR="00407147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407147" w:rsidRPr="004B53BF">
        <w:rPr>
          <w:rFonts w:ascii="Angsana New" w:hAnsi="Angsana New"/>
          <w:sz w:val="26"/>
          <w:szCs w:val="26"/>
        </w:rPr>
        <w:t>256</w:t>
      </w:r>
      <w:r w:rsidR="00CE58B5">
        <w:rPr>
          <w:rFonts w:ascii="Angsana New" w:hAnsi="Angsana New"/>
          <w:sz w:val="26"/>
          <w:szCs w:val="26"/>
        </w:rPr>
        <w:t>9</w:t>
      </w:r>
      <w:r w:rsidR="00407147">
        <w:rPr>
          <w:rFonts w:ascii="Angsana New" w:hAnsi="Angsana New"/>
          <w:sz w:val="26"/>
          <w:szCs w:val="26"/>
        </w:rPr>
        <w:t xml:space="preserve"> </w:t>
      </w:r>
      <w:r w:rsidR="00407147">
        <w:rPr>
          <w:rFonts w:ascii="Angsana New" w:hAnsi="Angsana New" w:hint="cs"/>
          <w:sz w:val="26"/>
          <w:szCs w:val="26"/>
          <w:cs/>
        </w:rPr>
        <w:t xml:space="preserve">และ </w:t>
      </w:r>
      <w:r w:rsidR="00407147">
        <w:rPr>
          <w:rFonts w:ascii="Angsana New" w:hAnsi="Angsana New"/>
          <w:sz w:val="26"/>
          <w:szCs w:val="26"/>
        </w:rPr>
        <w:t>256</w:t>
      </w:r>
      <w:r w:rsidR="00CE58B5">
        <w:rPr>
          <w:rFonts w:ascii="Angsana New" w:hAnsi="Angsana New"/>
          <w:sz w:val="26"/>
          <w:szCs w:val="26"/>
        </w:rPr>
        <w:t>8</w:t>
      </w:r>
      <w:r w:rsidR="00407147">
        <w:rPr>
          <w:rFonts w:ascii="Angsana New" w:hAnsi="Angsana New"/>
          <w:sz w:val="26"/>
          <w:szCs w:val="26"/>
        </w:rPr>
        <w:t xml:space="preserve"> </w:t>
      </w:r>
      <w:r w:rsidR="00407147">
        <w:rPr>
          <w:rFonts w:ascii="Angsana New" w:hAnsi="Angsana New" w:hint="cs"/>
          <w:sz w:val="26"/>
          <w:szCs w:val="26"/>
          <w:cs/>
        </w:rPr>
        <w:t>ดังนี้</w:t>
      </w:r>
    </w:p>
    <w:p w14:paraId="4A9719CE" w14:textId="011A6B8E" w:rsidR="00025AAC" w:rsidRPr="00A538B4" w:rsidRDefault="00025AA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CE58B5" w:rsidRPr="00475A13" w14:paraId="1A5602D1" w14:textId="77777777" w:rsidTr="00CE58B5">
        <w:tc>
          <w:tcPr>
            <w:tcW w:w="4050" w:type="dxa"/>
          </w:tcPr>
          <w:p w14:paraId="3A2541E1" w14:textId="77777777" w:rsidR="00CE58B5" w:rsidRPr="00475A13" w:rsidRDefault="00CE58B5" w:rsidP="000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47D99C2B" w14:textId="5DBE8268" w:rsidR="00CE58B5" w:rsidRPr="00475A13" w:rsidRDefault="00CE58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48F07F" w14:textId="77777777" w:rsidR="00CE58B5" w:rsidRPr="00475A13" w:rsidRDefault="00CE58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76A0BDD" w14:textId="44AA8BB5" w:rsidR="00CE58B5" w:rsidRPr="00475A13" w:rsidRDefault="00CE58B5" w:rsidP="0001440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07147" w:rsidRPr="00CF009E" w14:paraId="003B3992" w14:textId="77777777" w:rsidTr="00CE58B5">
        <w:tc>
          <w:tcPr>
            <w:tcW w:w="4050" w:type="dxa"/>
          </w:tcPr>
          <w:p w14:paraId="70B6C41F" w14:textId="77777777" w:rsidR="00407147" w:rsidRPr="00475A13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8EBBF2" w14:textId="2E716122" w:rsidR="00407147" w:rsidRPr="004E7A19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CEEEF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F70D42" w14:textId="709DBFF2" w:rsidR="00407147" w:rsidRPr="00CF009E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C46CEE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9392AA" w14:textId="13625F96" w:rsidR="00407147" w:rsidRPr="004E7A19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E58B5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6E8A67" w14:textId="77777777" w:rsidR="00407147" w:rsidRPr="00CF009E" w:rsidRDefault="00407147" w:rsidP="0040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C07AFD" w14:textId="67F8B7EC" w:rsidR="00407147" w:rsidRPr="00CF009E" w:rsidRDefault="00407147" w:rsidP="0040714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E58B5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025AAC" w:rsidRPr="004D3C06" w14:paraId="3B76C220" w14:textId="77777777" w:rsidTr="00CE58B5">
        <w:tc>
          <w:tcPr>
            <w:tcW w:w="4050" w:type="dxa"/>
          </w:tcPr>
          <w:p w14:paraId="7B1C3AAD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0503F83D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456E18E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</w:tcPr>
          <w:p w14:paraId="1417AA34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AE94768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655BAB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557A5E66" w14:textId="77777777" w:rsidR="00025AAC" w:rsidRPr="00A538B4" w:rsidRDefault="00025AAC" w:rsidP="00A538B4">
            <w:pPr>
              <w:spacing w:line="240" w:lineRule="auto"/>
              <w:ind w:right="-43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84607F" w14:textId="77777777" w:rsidR="00025AAC" w:rsidRPr="00A538B4" w:rsidRDefault="00025AAC" w:rsidP="00A538B4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43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CE58B5" w:rsidRPr="004D3C06" w14:paraId="7D42D483" w14:textId="77777777" w:rsidTr="00CE58B5">
        <w:tc>
          <w:tcPr>
            <w:tcW w:w="4050" w:type="dxa"/>
          </w:tcPr>
          <w:p w14:paraId="5602253C" w14:textId="77777777" w:rsidR="00CE58B5" w:rsidRPr="00475A13" w:rsidRDefault="00CE58B5" w:rsidP="00CE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260" w:type="dxa"/>
          </w:tcPr>
          <w:p w14:paraId="2B5B3FF2" w14:textId="4EA82034" w:rsidR="00CE58B5" w:rsidRPr="00325F20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B0F5E3" w14:textId="77777777" w:rsidR="00CE58B5" w:rsidRPr="00325F20" w:rsidRDefault="00CE58B5" w:rsidP="00CE5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D5F08A" w14:textId="6ED9A3E4" w:rsidR="00CE58B5" w:rsidRPr="00325F20" w:rsidRDefault="00CE58B5" w:rsidP="00CE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9A744" w14:textId="77777777" w:rsidR="00CE58B5" w:rsidRPr="00325F20" w:rsidRDefault="00CE58B5" w:rsidP="00CE5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299F7" w14:textId="458D4C1C" w:rsidR="00CE58B5" w:rsidRPr="00C54D6B" w:rsidRDefault="00CE58B5" w:rsidP="00CE58B5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A996C2" w14:textId="77777777" w:rsidR="00CE58B5" w:rsidRPr="00325F20" w:rsidRDefault="00CE58B5" w:rsidP="00CE5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097E65" w14:textId="67DD891F" w:rsidR="00CE58B5" w:rsidRPr="00325F20" w:rsidRDefault="00CE58B5" w:rsidP="00CE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</w:tbl>
    <w:p w14:paraId="57734DC2" w14:textId="77777777" w:rsidR="00112F13" w:rsidRDefault="00112F13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6B9339A" w14:textId="054F2883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7A7067">
        <w:rPr>
          <w:rFonts w:ascii="Angsana New" w:hAnsi="Angsana New"/>
          <w:b/>
          <w:bCs/>
          <w:sz w:val="26"/>
          <w:szCs w:val="26"/>
        </w:rPr>
        <w:t>8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186A4F9E" w14:textId="2899EB49" w:rsidR="005916E0" w:rsidRDefault="00591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877C54D" w14:textId="77777777" w:rsidR="00112F13" w:rsidRDefault="0011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CD32FC4" w14:textId="7CB47328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7A7067">
        <w:rPr>
          <w:rFonts w:ascii="Angsana New" w:hAnsi="Angsana New"/>
          <w:b/>
          <w:bCs/>
          <w:sz w:val="26"/>
          <w:szCs w:val="26"/>
        </w:rPr>
        <w:t>9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5B6551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6F1951D1" w:rsidR="00271D69" w:rsidRPr="004B53BF" w:rsidRDefault="005B6551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271D69"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2FA9FDA6" w14:textId="665AC2E0" w:rsidR="00DA0162" w:rsidRPr="004B53BF" w:rsidRDefault="005B6551" w:rsidP="00DA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ขาดทุน</w:t>
      </w:r>
      <w:r w:rsidR="00DA0162" w:rsidRPr="004B53BF">
        <w:rPr>
          <w:rFonts w:ascii="Angsana New" w:hAnsi="Angsana New" w:hint="cs"/>
          <w:sz w:val="26"/>
          <w:szCs w:val="26"/>
          <w:cs/>
        </w:rPr>
        <w:t>ต่อหุ้นขั้นพื้นฐานคำนวณโดยการหาร</w:t>
      </w:r>
      <w:r>
        <w:rPr>
          <w:rFonts w:ascii="Angsana New" w:hAnsi="Angsana New" w:hint="cs"/>
          <w:sz w:val="26"/>
          <w:szCs w:val="26"/>
          <w:cs/>
        </w:rPr>
        <w:t>ขาดทุน</w:t>
      </w:r>
      <w:r w:rsidR="00DA0162" w:rsidRPr="004B53BF">
        <w:rPr>
          <w:rFonts w:ascii="Angsana New" w:hAnsi="Angsana New" w:hint="cs"/>
          <w:sz w:val="26"/>
          <w:szCs w:val="26"/>
          <w:cs/>
        </w:rPr>
        <w:t>สำหรับแต่ละงวดด้วยจำนวนหุ้นสามัญถัวเฉลี่ยถ่วงน้ำหนักที่ออกในระหว่างงวด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23A2F240" w14:textId="0C6DF106" w:rsidR="0000761E" w:rsidRPr="004B53BF" w:rsidRDefault="00DA0162" w:rsidP="004B53BF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187184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187184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187184">
        <w:rPr>
          <w:rFonts w:ascii="Angsana New" w:hAnsi="Angsana New"/>
          <w:sz w:val="26"/>
          <w:szCs w:val="26"/>
        </w:rPr>
        <w:t>9</w:t>
      </w:r>
      <w:r w:rsidR="00662872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4D3C06" w:rsidRPr="004B53BF">
        <w:rPr>
          <w:rFonts w:ascii="Angsana New" w:hAnsi="Angsana New"/>
          <w:sz w:val="26"/>
          <w:szCs w:val="26"/>
        </w:rPr>
        <w:t>256</w:t>
      </w:r>
      <w:r w:rsidR="00187184">
        <w:rPr>
          <w:rFonts w:ascii="Angsana New" w:hAnsi="Angsana New"/>
          <w:sz w:val="26"/>
          <w:szCs w:val="26"/>
        </w:rPr>
        <w:t>8</w:t>
      </w:r>
      <w:r w:rsidR="002474F0" w:rsidRPr="004B53BF">
        <w:rPr>
          <w:rFonts w:ascii="Angsana New" w:hAnsi="Angsana New"/>
          <w:sz w:val="26"/>
          <w:szCs w:val="26"/>
        </w:rPr>
        <w:t xml:space="preserve"> </w:t>
      </w:r>
      <w:r w:rsidR="0000761E" w:rsidRPr="004B53BF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860"/>
        <w:gridCol w:w="439"/>
        <w:gridCol w:w="236"/>
        <w:gridCol w:w="1211"/>
        <w:gridCol w:w="238"/>
        <w:gridCol w:w="1202"/>
        <w:gridCol w:w="270"/>
        <w:gridCol w:w="1174"/>
      </w:tblGrid>
      <w:tr w:rsidR="00CE58B5" w:rsidRPr="004B53BF" w14:paraId="63955A4A" w14:textId="77777777" w:rsidTr="0090078D">
        <w:tc>
          <w:tcPr>
            <w:tcW w:w="4860" w:type="dxa"/>
          </w:tcPr>
          <w:p w14:paraId="00DC6D43" w14:textId="77777777" w:rsidR="00CE58B5" w:rsidRPr="004B53BF" w:rsidRDefault="00CE58B5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6" w:type="dxa"/>
            <w:gridSpan w:val="3"/>
            <w:tcBorders>
              <w:left w:val="nil"/>
              <w:right w:val="nil"/>
            </w:tcBorders>
          </w:tcPr>
          <w:p w14:paraId="4DB93B91" w14:textId="31F6FDF5" w:rsidR="00CE58B5" w:rsidRPr="004B53BF" w:rsidRDefault="00CE58B5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62EFAAC" w14:textId="77777777" w:rsidR="00CE58B5" w:rsidRPr="004B53BF" w:rsidRDefault="00CE58B5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99566CC" w14:textId="2CC1CA6D" w:rsidR="00CE58B5" w:rsidRPr="004B53BF" w:rsidRDefault="00CE58B5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407147" w:rsidRPr="004B53BF" w14:paraId="7F94DB50" w14:textId="77777777" w:rsidTr="0090078D">
        <w:tc>
          <w:tcPr>
            <w:tcW w:w="4860" w:type="dxa"/>
          </w:tcPr>
          <w:p w14:paraId="73B5B796" w14:textId="77777777" w:rsidR="00407147" w:rsidRPr="004B53BF" w:rsidRDefault="00407147" w:rsidP="00407147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dxa"/>
            <w:tcBorders>
              <w:left w:val="nil"/>
              <w:right w:val="nil"/>
            </w:tcBorders>
          </w:tcPr>
          <w:p w14:paraId="1D50F0D4" w14:textId="2E8E3A34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3A7E4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9BCBC7A" w14:textId="44D4B0C4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8978EAF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97471" w14:textId="31565DD5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18718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04D49D" w14:textId="77777777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D6267" w14:textId="7FF82411" w:rsidR="00407147" w:rsidRPr="004B53BF" w:rsidRDefault="00407147" w:rsidP="004071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18718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51B60" w:rsidRPr="004B53BF" w14:paraId="6F13D182" w14:textId="77777777" w:rsidTr="0090078D">
        <w:tc>
          <w:tcPr>
            <w:tcW w:w="4860" w:type="dxa"/>
          </w:tcPr>
          <w:p w14:paraId="0CAE7A5C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439" w:type="dxa"/>
            <w:tcBorders>
              <w:left w:val="nil"/>
              <w:bottom w:val="nil"/>
              <w:right w:val="nil"/>
            </w:tcBorders>
          </w:tcPr>
          <w:p w14:paraId="1C98DD49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E0666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2AF8387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0F9B1D07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4951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CA95F8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83A5D" w14:textId="77777777" w:rsidR="00051B60" w:rsidRPr="004B53BF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8D43F6" w:rsidRPr="0050739A" w14:paraId="7F61E3A3" w14:textId="77777777" w:rsidTr="0090078D">
        <w:tc>
          <w:tcPr>
            <w:tcW w:w="4860" w:type="dxa"/>
            <w:hideMark/>
          </w:tcPr>
          <w:p w14:paraId="66594C41" w14:textId="2B55975C" w:rsidR="008D43F6" w:rsidRPr="0050739A" w:rsidRDefault="008D43F6" w:rsidP="008D43F6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439" w:type="dxa"/>
            <w:vAlign w:val="bottom"/>
          </w:tcPr>
          <w:p w14:paraId="0ACF4656" w14:textId="52F19E79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CA1A39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vAlign w:val="bottom"/>
          </w:tcPr>
          <w:p w14:paraId="005CD367" w14:textId="215B9F0E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426CFF8" w14:textId="77777777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004FD63" w14:textId="58D61F44" w:rsidR="008D43F6" w:rsidRPr="0050739A" w:rsidRDefault="00617F69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3A79B231" w14:textId="77777777" w:rsidR="008D43F6" w:rsidRPr="0050739A" w:rsidRDefault="008D43F6" w:rsidP="008D43F6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  <w:hideMark/>
          </w:tcPr>
          <w:p w14:paraId="69B5D2B9" w14:textId="7A146EF2" w:rsidR="008D43F6" w:rsidRPr="0050739A" w:rsidRDefault="008D43F6" w:rsidP="008D4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90078D" w:rsidRPr="0050739A" w14:paraId="7AFF3C72" w14:textId="77777777" w:rsidTr="0090078D">
        <w:trPr>
          <w:trHeight w:val="139"/>
        </w:trPr>
        <w:tc>
          <w:tcPr>
            <w:tcW w:w="4860" w:type="dxa"/>
          </w:tcPr>
          <w:p w14:paraId="7E19BCE4" w14:textId="4BE889C2" w:rsidR="0090078D" w:rsidRPr="0050739A" w:rsidRDefault="0090078D" w:rsidP="0090078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50739A">
              <w:rPr>
                <w:rFonts w:ascii="Angsana New" w:hAnsi="Angsana New" w:hint="cs"/>
                <w:sz w:val="26"/>
                <w:szCs w:val="26"/>
                <w:cs/>
              </w:rPr>
              <w:t>หุ้นที่ออก</w:t>
            </w:r>
            <w:r w:rsidRPr="0050739A">
              <w:rPr>
                <w:rFonts w:ascii="Angsana New" w:hAnsi="Angsana New"/>
                <w:sz w:val="26"/>
                <w:szCs w:val="26"/>
                <w:cs/>
              </w:rPr>
              <w:t>จากการใช้ใบสำคัญแสดงสิทธิ</w:t>
            </w:r>
            <w:r w:rsidRPr="004842B9">
              <w:rPr>
                <w:rFonts w:ascii="Angsana New" w:hAnsi="Angsana New"/>
                <w:sz w:val="26"/>
                <w:szCs w:val="26"/>
                <w:cs/>
              </w:rPr>
              <w:t>ซื้อหุ้นสามัญ</w:t>
            </w:r>
          </w:p>
        </w:tc>
        <w:tc>
          <w:tcPr>
            <w:tcW w:w="439" w:type="dxa"/>
          </w:tcPr>
          <w:p w14:paraId="3C7076F5" w14:textId="18A89396" w:rsidR="0090078D" w:rsidRPr="0050739A" w:rsidRDefault="0090078D" w:rsidP="0090078D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905FDC" w14:textId="77777777" w:rsidR="0090078D" w:rsidRPr="0050739A" w:rsidRDefault="0090078D" w:rsidP="00900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ABA4001" w14:textId="23E4B961" w:rsidR="0090078D" w:rsidRPr="0050739A" w:rsidRDefault="0090078D" w:rsidP="0090078D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6365256" w14:textId="77777777" w:rsidR="0090078D" w:rsidRPr="0050739A" w:rsidRDefault="0090078D" w:rsidP="009007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</w:tcPr>
          <w:p w14:paraId="5D017D44" w14:textId="54CA0A1B" w:rsidR="0090078D" w:rsidRPr="0050739A" w:rsidRDefault="0090078D" w:rsidP="0090078D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2F733F" w14:textId="77777777" w:rsidR="0090078D" w:rsidRPr="0050739A" w:rsidRDefault="0090078D" w:rsidP="0090078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4064EDAF" w14:textId="65F28792" w:rsidR="0090078D" w:rsidRPr="0050739A" w:rsidRDefault="0090078D" w:rsidP="0090078D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7F69" w:rsidRPr="0050739A" w14:paraId="14CE09BF" w14:textId="77777777" w:rsidTr="0090078D">
        <w:tc>
          <w:tcPr>
            <w:tcW w:w="4860" w:type="dxa"/>
            <w:hideMark/>
          </w:tcPr>
          <w:p w14:paraId="2CBED481" w14:textId="68CFD96A" w:rsidR="00617F69" w:rsidRPr="0050739A" w:rsidRDefault="00617F69" w:rsidP="00617F69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439" w:type="dxa"/>
            <w:vAlign w:val="bottom"/>
          </w:tcPr>
          <w:p w14:paraId="2FEB32B4" w14:textId="6954DDC3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4F50F" w14:textId="77777777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723A4033" w14:textId="510FE1C3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FBDD931" w14:textId="77777777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1FF98" w14:textId="5467FA62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0BF75F69" w14:textId="77777777" w:rsidR="00617F69" w:rsidRPr="0050739A" w:rsidRDefault="00617F69" w:rsidP="00617F69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13F5EB" w14:textId="224D82DD" w:rsidR="00617F69" w:rsidRPr="0050739A" w:rsidRDefault="00617F69" w:rsidP="0061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</w:tbl>
    <w:p w14:paraId="4B0D9CAC" w14:textId="77777777" w:rsidR="00415252" w:rsidRPr="0050739A" w:rsidRDefault="00415252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6674043" w14:textId="544BAF7B" w:rsidR="009D7FF6" w:rsidRPr="0050739A" w:rsidRDefault="005B6551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50739A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9D7FF6" w:rsidRPr="0050739A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14:paraId="4EB404EC" w14:textId="5596609B" w:rsidR="009D7FF6" w:rsidRPr="0050739A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E891584" w14:textId="2D296904" w:rsidR="00DA0162" w:rsidRPr="0050739A" w:rsidRDefault="005B6551" w:rsidP="00DA016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0739A">
        <w:rPr>
          <w:rFonts w:ascii="Angsana New" w:hAnsi="Angsana New" w:hint="cs"/>
          <w:sz w:val="26"/>
          <w:szCs w:val="26"/>
          <w:cs/>
        </w:rPr>
        <w:t>ขาดทุน</w:t>
      </w:r>
      <w:r w:rsidR="00DA0162" w:rsidRPr="0050739A">
        <w:rPr>
          <w:rFonts w:ascii="Angsana New" w:hAnsi="Angsana New"/>
          <w:sz w:val="26"/>
          <w:szCs w:val="26"/>
          <w:cs/>
          <w:lang w:val="th-TH"/>
        </w:rPr>
        <w:t>ต่อหุ้นปรับลดคำนวณโดยหาร</w:t>
      </w:r>
      <w:r w:rsidRPr="0050739A">
        <w:rPr>
          <w:rFonts w:ascii="Angsana New" w:hAnsi="Angsana New" w:hint="cs"/>
          <w:sz w:val="26"/>
          <w:szCs w:val="26"/>
          <w:cs/>
        </w:rPr>
        <w:t>ขาดทุน</w:t>
      </w:r>
      <w:r w:rsidR="00DA0162" w:rsidRPr="0050739A">
        <w:rPr>
          <w:rFonts w:ascii="Angsana New" w:hAnsi="Angsana New"/>
          <w:sz w:val="26"/>
          <w:szCs w:val="26"/>
          <w:cs/>
          <w:lang w:val="th-TH"/>
        </w:rPr>
        <w:t>สำหรับ</w:t>
      </w:r>
      <w:r w:rsidR="00DA0162" w:rsidRPr="0050739A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="00DA0162" w:rsidRPr="0050739A">
        <w:rPr>
          <w:rFonts w:ascii="Angsana New" w:hAnsi="Angsana New"/>
          <w:sz w:val="26"/>
          <w:szCs w:val="26"/>
          <w:cs/>
          <w:lang w:val="th-TH"/>
        </w:rPr>
        <w:t>งวด</w:t>
      </w:r>
      <w:r w:rsidR="00DA0162" w:rsidRPr="0050739A">
        <w:rPr>
          <w:rFonts w:ascii="Angsana New" w:hAnsi="Angsana New" w:hint="cs"/>
          <w:sz w:val="26"/>
          <w:szCs w:val="26"/>
          <w:cs/>
        </w:rPr>
        <w:t>ด้วยจำนวนหุ้นสามัญถัวเฉลี่ยถ่วงน้ำหนัก</w:t>
      </w:r>
      <w:r w:rsidR="00DA0162" w:rsidRPr="0050739A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50739A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2F6403D" w14:textId="35D41570" w:rsidR="001F38C6" w:rsidRPr="0050739A" w:rsidRDefault="00DA0162" w:rsidP="00FB7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26"/>
          <w:szCs w:val="26"/>
          <w:cs/>
        </w:rPr>
      </w:pPr>
      <w:r w:rsidRPr="0050739A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50739A">
        <w:rPr>
          <w:rFonts w:ascii="Angsana New" w:hAnsi="Angsana New"/>
          <w:sz w:val="26"/>
          <w:szCs w:val="26"/>
          <w:cs/>
          <w:lang w:val="th-TH"/>
        </w:rPr>
        <w:t>ปรับลดสำหรับแต่ละ</w:t>
      </w:r>
      <w:r w:rsidR="001F38C6" w:rsidRPr="0050739A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662872" w:rsidRPr="0050739A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187184">
        <w:rPr>
          <w:rFonts w:ascii="Angsana New" w:hAnsi="Angsana New"/>
          <w:sz w:val="26"/>
          <w:szCs w:val="26"/>
        </w:rPr>
        <w:t xml:space="preserve">31 </w:t>
      </w:r>
      <w:r w:rsidR="00187184">
        <w:rPr>
          <w:rFonts w:ascii="Angsana New" w:hAnsi="Angsana New" w:hint="cs"/>
          <w:sz w:val="26"/>
          <w:szCs w:val="26"/>
          <w:cs/>
        </w:rPr>
        <w:t>มีนาคม</w:t>
      </w:r>
      <w:r w:rsidR="00187184">
        <w:rPr>
          <w:rFonts w:ascii="Angsana New" w:hAnsi="Angsana New"/>
          <w:sz w:val="26"/>
          <w:szCs w:val="26"/>
          <w:cs/>
        </w:rPr>
        <w:t xml:space="preserve"> </w:t>
      </w:r>
      <w:r w:rsidR="00187184">
        <w:rPr>
          <w:rFonts w:ascii="Angsana New" w:hAnsi="Angsana New"/>
          <w:sz w:val="26"/>
          <w:szCs w:val="26"/>
        </w:rPr>
        <w:t>2569</w:t>
      </w:r>
      <w:r w:rsidR="00187184" w:rsidRPr="004B53BF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187184" w:rsidRPr="004B53BF">
        <w:rPr>
          <w:rFonts w:ascii="Angsana New" w:hAnsi="Angsana New"/>
          <w:sz w:val="26"/>
          <w:szCs w:val="26"/>
        </w:rPr>
        <w:t>256</w:t>
      </w:r>
      <w:r w:rsidR="00187184">
        <w:rPr>
          <w:rFonts w:ascii="Angsana New" w:hAnsi="Angsana New"/>
          <w:sz w:val="26"/>
          <w:szCs w:val="26"/>
        </w:rPr>
        <w:t xml:space="preserve">8 </w:t>
      </w:r>
      <w:r w:rsidR="001F38C6" w:rsidRPr="0050739A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6C0B48C9" w14:textId="77777777" w:rsidR="001F38C6" w:rsidRPr="0050739A" w:rsidRDefault="001F38C6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760"/>
        <w:gridCol w:w="270"/>
        <w:gridCol w:w="270"/>
        <w:gridCol w:w="536"/>
        <w:gridCol w:w="236"/>
        <w:gridCol w:w="1204"/>
        <w:gridCol w:w="270"/>
        <w:gridCol w:w="1264"/>
      </w:tblGrid>
      <w:tr w:rsidR="005916E0" w:rsidRPr="0050739A" w14:paraId="62313A7C" w14:textId="77777777" w:rsidTr="00301B32">
        <w:tc>
          <w:tcPr>
            <w:tcW w:w="5760" w:type="dxa"/>
          </w:tcPr>
          <w:p w14:paraId="602DA5B3" w14:textId="77777777" w:rsidR="005916E0" w:rsidRPr="0050739A" w:rsidRDefault="005916E0" w:rsidP="005916E0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right w:val="nil"/>
            </w:tcBorders>
          </w:tcPr>
          <w:p w14:paraId="523AA74E" w14:textId="05777DE5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F314F07" w14:textId="77777777" w:rsidR="005916E0" w:rsidRPr="0050739A" w:rsidRDefault="005916E0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18468" w14:textId="4FF13018" w:rsidR="005916E0" w:rsidRPr="0050739A" w:rsidRDefault="00187184" w:rsidP="005916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51B60" w:rsidRPr="0050739A" w14:paraId="37DDB1B3" w14:textId="77777777" w:rsidTr="00301B32">
        <w:tc>
          <w:tcPr>
            <w:tcW w:w="5760" w:type="dxa"/>
          </w:tcPr>
          <w:p w14:paraId="1D2340DE" w14:textId="77777777" w:rsidR="00051B60" w:rsidRPr="0050739A" w:rsidRDefault="00051B60" w:rsidP="000144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C5113" w14:textId="3840E993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F2A3A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6" w:type="dxa"/>
            <w:tcBorders>
              <w:left w:val="nil"/>
              <w:right w:val="nil"/>
            </w:tcBorders>
          </w:tcPr>
          <w:p w14:paraId="2A43FBAB" w14:textId="54255BD5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1A87B2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47076" w14:textId="36773174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256</w:t>
            </w:r>
            <w:r w:rsidR="0018718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EB2C91" w14:textId="7777777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199E60" w14:textId="3FF0D227" w:rsidR="00051B60" w:rsidRPr="0050739A" w:rsidRDefault="00051B60" w:rsidP="000144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</w:rPr>
              <w:t>256</w:t>
            </w:r>
            <w:r w:rsidR="0018718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51B60" w:rsidRPr="0050739A" w14:paraId="26D4A195" w14:textId="77777777" w:rsidTr="00301B32">
        <w:trPr>
          <w:trHeight w:val="314"/>
        </w:trPr>
        <w:tc>
          <w:tcPr>
            <w:tcW w:w="5760" w:type="dxa"/>
          </w:tcPr>
          <w:p w14:paraId="4EF6FE5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489038F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75A739E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</w:tcPr>
          <w:p w14:paraId="7412592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EF3F8F2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267CD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752879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E6D52" w14:textId="77777777" w:rsidR="00051B60" w:rsidRPr="0050739A" w:rsidRDefault="00051B60" w:rsidP="000144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187184" w:rsidRPr="0050739A" w14:paraId="4FB5AFD1" w14:textId="77777777" w:rsidTr="00301B32">
        <w:tc>
          <w:tcPr>
            <w:tcW w:w="5760" w:type="dxa"/>
            <w:hideMark/>
          </w:tcPr>
          <w:p w14:paraId="46478CD9" w14:textId="77777777" w:rsidR="00187184" w:rsidRPr="0050739A" w:rsidRDefault="00187184" w:rsidP="0018718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270" w:type="dxa"/>
          </w:tcPr>
          <w:p w14:paraId="41F331C1" w14:textId="0F9467AF" w:rsidR="00187184" w:rsidRPr="00617F69" w:rsidRDefault="00187184" w:rsidP="0018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C8998C" w14:textId="77777777" w:rsidR="00187184" w:rsidRPr="00617F69" w:rsidRDefault="00187184" w:rsidP="00187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6" w:type="dxa"/>
          </w:tcPr>
          <w:p w14:paraId="0FB760EF" w14:textId="2D4D7529" w:rsidR="00187184" w:rsidRPr="00617F69" w:rsidRDefault="00187184" w:rsidP="0018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0E78D6" w14:textId="77777777" w:rsidR="00187184" w:rsidRPr="00617F69" w:rsidRDefault="00187184" w:rsidP="00187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B3E4C36" w14:textId="7DC05027" w:rsidR="00187184" w:rsidRPr="00617F69" w:rsidRDefault="00187184" w:rsidP="0018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F69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6FFE7C5F" w14:textId="77777777" w:rsidR="00187184" w:rsidRPr="0050739A" w:rsidRDefault="00187184" w:rsidP="00187184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hideMark/>
          </w:tcPr>
          <w:p w14:paraId="10F630AA" w14:textId="011E38AF" w:rsidR="00187184" w:rsidRPr="0050739A" w:rsidRDefault="00187184" w:rsidP="0018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F69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301B32" w:rsidRPr="0050739A" w14:paraId="6AD5542A" w14:textId="77777777" w:rsidTr="00301B32">
        <w:tc>
          <w:tcPr>
            <w:tcW w:w="5760" w:type="dxa"/>
          </w:tcPr>
          <w:p w14:paraId="2BBEF5F8" w14:textId="5150217D" w:rsidR="00301B32" w:rsidRPr="0050739A" w:rsidRDefault="00301B32" w:rsidP="00301B3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0739A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270" w:type="dxa"/>
          </w:tcPr>
          <w:p w14:paraId="57EF07B4" w14:textId="19152B6E" w:rsidR="00301B32" w:rsidRPr="00617F69" w:rsidRDefault="00301B32" w:rsidP="00301B3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0771B7" w14:textId="77777777" w:rsidR="00301B32" w:rsidRPr="00617F69" w:rsidRDefault="00301B32" w:rsidP="00301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6" w:type="dxa"/>
          </w:tcPr>
          <w:p w14:paraId="20A22D7C" w14:textId="6598FFA4" w:rsidR="00301B32" w:rsidRPr="00617F69" w:rsidRDefault="00301B32" w:rsidP="00301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7A3C6" w14:textId="77777777" w:rsidR="00301B32" w:rsidRPr="00617F69" w:rsidRDefault="00301B32" w:rsidP="00301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129F7A" w14:textId="3BF28A13" w:rsidR="00301B32" w:rsidRPr="00617F69" w:rsidRDefault="00301B32" w:rsidP="00301B3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7F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D7CB5CE" w14:textId="77777777" w:rsidR="00301B32" w:rsidRPr="0050739A" w:rsidRDefault="00301B32" w:rsidP="00301B32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</w:tcPr>
          <w:p w14:paraId="4457794D" w14:textId="62A7C202" w:rsidR="00301B32" w:rsidRPr="0050739A" w:rsidRDefault="00301B32" w:rsidP="00301B32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right="-37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F6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87184" w:rsidRPr="004B53BF" w14:paraId="12BAACD7" w14:textId="77777777" w:rsidTr="00301B32">
        <w:tc>
          <w:tcPr>
            <w:tcW w:w="5760" w:type="dxa"/>
            <w:hideMark/>
          </w:tcPr>
          <w:p w14:paraId="150ABD41" w14:textId="77777777" w:rsidR="00187184" w:rsidRPr="0050739A" w:rsidRDefault="00187184" w:rsidP="0018718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0739A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0B32F7" w14:textId="3DC72DBC" w:rsidR="00187184" w:rsidRPr="00617F69" w:rsidRDefault="00187184" w:rsidP="0018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AF0B17" w14:textId="77777777" w:rsidR="00187184" w:rsidRPr="00617F69" w:rsidRDefault="00187184" w:rsidP="00187184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" w:type="dxa"/>
            <w:tcBorders>
              <w:left w:val="nil"/>
              <w:right w:val="nil"/>
            </w:tcBorders>
          </w:tcPr>
          <w:p w14:paraId="164957A3" w14:textId="1D220930" w:rsidR="00187184" w:rsidRPr="00617F69" w:rsidRDefault="00187184" w:rsidP="0018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B3B95F" w14:textId="77777777" w:rsidR="00187184" w:rsidRPr="00617F69" w:rsidRDefault="00187184" w:rsidP="00187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B2AFC" w14:textId="218013F4" w:rsidR="00187184" w:rsidRPr="00617F69" w:rsidRDefault="00187184" w:rsidP="0018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7F69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70" w:type="dxa"/>
          </w:tcPr>
          <w:p w14:paraId="7E0CC53C" w14:textId="77777777" w:rsidR="00187184" w:rsidRPr="0050739A" w:rsidRDefault="00187184" w:rsidP="00187184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F777C5" w14:textId="1C29557A" w:rsidR="00187184" w:rsidRPr="0075230D" w:rsidRDefault="00187184" w:rsidP="00187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7F69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</w:tbl>
    <w:p w14:paraId="0DFB90EE" w14:textId="77777777" w:rsidR="00051B60" w:rsidRDefault="00051B60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</w:rPr>
      </w:pPr>
    </w:p>
    <w:p w14:paraId="359FC97A" w14:textId="77777777" w:rsidR="007A7067" w:rsidRDefault="007A7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B64F5B7" w14:textId="6D501E1A" w:rsidR="00372855" w:rsidRPr="002E156D" w:rsidRDefault="007A7067" w:rsidP="002E1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4B53BF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Pr="004B53BF" w:rsidRDefault="008745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4B53BF">
        <w:rPr>
          <w:rFonts w:ascii="Angsana New" w:hAnsi="Angsana New" w:hint="cs"/>
          <w:sz w:val="26"/>
          <w:szCs w:val="26"/>
          <w:cs/>
        </w:rPr>
        <w:t>เกี่ยวกับ</w:t>
      </w:r>
      <w:r w:rsidR="002C088C" w:rsidRPr="004B53BF">
        <w:rPr>
          <w:rFonts w:ascii="Angsana New" w:hAnsi="Angsana New" w:hint="cs"/>
          <w:sz w:val="26"/>
          <w:szCs w:val="26"/>
          <w:cs/>
        </w:rPr>
        <w:t>การผลิตและจำหน่าย</w:t>
      </w:r>
      <w:r w:rsidR="00871B30" w:rsidRPr="004B53BF">
        <w:rPr>
          <w:rFonts w:ascii="Angsana New" w:hAnsi="Angsana New" w:hint="cs"/>
          <w:sz w:val="26"/>
          <w:szCs w:val="26"/>
        </w:rPr>
        <w:t xml:space="preserve">            </w:t>
      </w:r>
      <w:r w:rsidR="002C088C" w:rsidRPr="004B53BF">
        <w:rPr>
          <w:rFonts w:ascii="Angsana New" w:hAnsi="Angsana New" w:hint="cs"/>
          <w:sz w:val="26"/>
          <w:szCs w:val="26"/>
          <w:cs/>
        </w:rPr>
        <w:t>ผนังคอนกรีตสำเร็จรูป</w:t>
      </w:r>
      <w:r w:rsidR="00A82BFF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893DC9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4858364A" w14:textId="77777777" w:rsidR="00493C4A" w:rsidRPr="00893DC9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1C4B6B4B" w14:textId="66F6F8FB" w:rsidR="00493C4A" w:rsidRPr="00000BAD" w:rsidRDefault="00493C4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906D8">
        <w:rPr>
          <w:rFonts w:ascii="Angsana New" w:hAnsi="Angsana New" w:hint="cs"/>
          <w:sz w:val="26"/>
          <w:szCs w:val="26"/>
          <w:cs/>
        </w:rPr>
        <w:t>ในระหว่าง</w:t>
      </w:r>
      <w:r w:rsidRPr="008906D8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906D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187184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8718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มีนาคม</w:t>
      </w:r>
      <w:r w:rsidR="00B7164A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7164A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187184"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="00C67B43" w:rsidRPr="008906D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906D8">
        <w:rPr>
          <w:rFonts w:ascii="Angsana New" w:hAnsi="Angsana New"/>
          <w:sz w:val="26"/>
          <w:szCs w:val="26"/>
          <w:cs/>
        </w:rPr>
        <w:t>บริษัทมีรายได้จาก</w:t>
      </w:r>
      <w:r w:rsidRPr="00000BAD">
        <w:rPr>
          <w:rFonts w:ascii="Angsana New" w:hAnsi="Angsana New"/>
          <w:sz w:val="26"/>
          <w:szCs w:val="26"/>
          <w:cs/>
        </w:rPr>
        <w:t>ลูกค้า</w:t>
      </w:r>
      <w:r w:rsidR="007D7397" w:rsidRPr="00000BAD">
        <w:rPr>
          <w:rFonts w:ascii="Angsana New" w:hAnsi="Angsana New"/>
          <w:sz w:val="26"/>
          <w:szCs w:val="26"/>
        </w:rPr>
        <w:t xml:space="preserve"> </w:t>
      </w:r>
      <w:r w:rsidR="001B4500">
        <w:rPr>
          <w:rFonts w:ascii="Angsana New" w:hAnsi="Angsana New"/>
          <w:sz w:val="26"/>
          <w:szCs w:val="26"/>
        </w:rPr>
        <w:t>4</w:t>
      </w:r>
      <w:r w:rsidR="00C4342D" w:rsidRPr="00000BAD">
        <w:rPr>
          <w:rFonts w:ascii="Angsana New" w:hAnsi="Angsana New"/>
          <w:sz w:val="26"/>
          <w:szCs w:val="26"/>
        </w:rPr>
        <w:t xml:space="preserve"> </w:t>
      </w:r>
      <w:r w:rsidRPr="00000BAD">
        <w:rPr>
          <w:rFonts w:ascii="Angsana New" w:hAnsi="Angsana New"/>
          <w:sz w:val="26"/>
          <w:szCs w:val="26"/>
          <w:cs/>
        </w:rPr>
        <w:t>ราย จากการขาย</w:t>
      </w:r>
      <w:r w:rsidRPr="001B4500">
        <w:rPr>
          <w:rFonts w:ascii="Angsana New" w:hAnsi="Angsana New"/>
          <w:sz w:val="26"/>
          <w:szCs w:val="26"/>
          <w:cs/>
        </w:rPr>
        <w:t>สินค้าในประเทศเป็นจำนวนเงินรวม</w:t>
      </w:r>
      <w:r w:rsidR="00816187" w:rsidRPr="001B450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87184" w:rsidRPr="001B4500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1B4500" w:rsidRPr="001B4500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="006200B4" w:rsidRPr="001B4500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.</w:t>
      </w:r>
      <w:r w:rsidR="001B4500" w:rsidRPr="001B4500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000BA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187184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000BA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000BA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87184">
        <w:rPr>
          <w:rFonts w:ascii="Angsana New" w:hAnsi="Angsana New"/>
          <w:snapToGrid w:val="0"/>
          <w:sz w:val="26"/>
          <w:szCs w:val="26"/>
          <w:lang w:eastAsia="th-TH"/>
        </w:rPr>
        <w:t xml:space="preserve">3 </w:t>
      </w:r>
      <w:r w:rsidRPr="00000BA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C1407F" w:rsidRPr="00000BAD">
        <w:rPr>
          <w:rFonts w:ascii="Angsana New" w:hAnsi="Angsana New"/>
          <w:sz w:val="26"/>
          <w:szCs w:val="26"/>
        </w:rPr>
        <w:t>2</w:t>
      </w:r>
      <w:r w:rsidR="00187184">
        <w:rPr>
          <w:rFonts w:ascii="Angsana New" w:hAnsi="Angsana New"/>
          <w:sz w:val="26"/>
          <w:szCs w:val="26"/>
        </w:rPr>
        <w:t>1</w:t>
      </w:r>
      <w:r w:rsidR="00051B60" w:rsidRPr="00000BAD">
        <w:rPr>
          <w:rFonts w:ascii="Angsana New" w:hAnsi="Angsana New"/>
          <w:sz w:val="26"/>
          <w:szCs w:val="26"/>
        </w:rPr>
        <w:t>.</w:t>
      </w:r>
      <w:r w:rsidR="00187184">
        <w:rPr>
          <w:rFonts w:ascii="Angsana New" w:hAnsi="Angsana New"/>
          <w:sz w:val="26"/>
          <w:szCs w:val="26"/>
        </w:rPr>
        <w:t>5</w:t>
      </w:r>
      <w:r w:rsidR="00415252" w:rsidRPr="00000BAD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000BA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5B2B8961" w14:textId="15BC713E" w:rsidR="00A538B4" w:rsidRDefault="00A5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445FD24" w14:textId="6890C941" w:rsidR="00BB60D5" w:rsidRPr="004B53BF" w:rsidRDefault="00112F13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7A7067">
        <w:rPr>
          <w:rFonts w:ascii="Angsana New" w:hAnsi="Angsana New"/>
          <w:b/>
          <w:bCs/>
          <w:sz w:val="26"/>
          <w:szCs w:val="26"/>
        </w:rPr>
        <w:t>1</w:t>
      </w:r>
      <w:r w:rsidR="00BB60D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B53BF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B53BF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75F35D2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CDB956A" w14:textId="47D74A73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B7164A">
        <w:rPr>
          <w:rFonts w:ascii="Angsana New" w:hAnsi="Angsana New"/>
          <w:sz w:val="26"/>
          <w:szCs w:val="26"/>
        </w:rPr>
        <w:t>3</w:t>
      </w:r>
      <w:r w:rsidR="00187184">
        <w:rPr>
          <w:rFonts w:ascii="Angsana New" w:hAnsi="Angsana New"/>
          <w:sz w:val="26"/>
          <w:szCs w:val="26"/>
        </w:rPr>
        <w:t>1</w:t>
      </w:r>
      <w:r w:rsidR="00B7164A">
        <w:rPr>
          <w:rFonts w:ascii="Angsana New" w:hAnsi="Angsana New"/>
          <w:sz w:val="26"/>
          <w:szCs w:val="26"/>
        </w:rPr>
        <w:t xml:space="preserve"> </w:t>
      </w:r>
      <w:r w:rsidR="00187184">
        <w:rPr>
          <w:rFonts w:ascii="Angsana New" w:hAnsi="Angsana New" w:hint="cs"/>
          <w:sz w:val="26"/>
          <w:szCs w:val="26"/>
          <w:cs/>
        </w:rPr>
        <w:t>มีนาคม</w:t>
      </w:r>
      <w:r w:rsidR="00B7164A">
        <w:rPr>
          <w:rFonts w:ascii="Angsana New" w:hAnsi="Angsana New"/>
          <w:sz w:val="26"/>
          <w:szCs w:val="26"/>
          <w:cs/>
        </w:rPr>
        <w:t xml:space="preserve"> </w:t>
      </w:r>
      <w:r w:rsidR="00B7164A">
        <w:rPr>
          <w:rFonts w:ascii="Angsana New" w:hAnsi="Angsana New"/>
          <w:sz w:val="26"/>
          <w:szCs w:val="26"/>
        </w:rPr>
        <w:t>256</w:t>
      </w:r>
      <w:r w:rsidR="00187184">
        <w:rPr>
          <w:rFonts w:ascii="Angsana New" w:hAnsi="Angsana New"/>
          <w:sz w:val="26"/>
          <w:szCs w:val="26"/>
        </w:rPr>
        <w:t>9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15252" w:rsidRPr="004B53BF">
        <w:rPr>
          <w:rFonts w:ascii="Angsana New" w:hAnsi="Angsana New"/>
          <w:sz w:val="26"/>
          <w:szCs w:val="26"/>
        </w:rPr>
        <w:t>256</w:t>
      </w:r>
      <w:r w:rsidR="00187184">
        <w:rPr>
          <w:rFonts w:ascii="Angsana New" w:hAnsi="Angsana New"/>
          <w:sz w:val="26"/>
          <w:szCs w:val="26"/>
        </w:rPr>
        <w:t>8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4B53BF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166C6E1" w14:textId="69043C1F" w:rsidR="004167F6" w:rsidRPr="00C54D6B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B53BF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B53BF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B53BF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B53BF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B53BF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B53BF">
        <w:rPr>
          <w:rFonts w:ascii="Angsana New" w:hAnsi="Angsana New" w:hint="cs"/>
          <w:sz w:val="26"/>
          <w:szCs w:val="26"/>
        </w:rPr>
        <w:t xml:space="preserve">   </w:t>
      </w:r>
      <w:r w:rsidR="00503665" w:rsidRPr="00C54D6B">
        <w:rPr>
          <w:rFonts w:ascii="Angsana New" w:hAnsi="Angsana New" w:hint="cs"/>
          <w:sz w:val="26"/>
          <w:szCs w:val="26"/>
          <w:cs/>
        </w:rPr>
        <w:t>จำนวน</w:t>
      </w:r>
      <w:r w:rsidR="00503665" w:rsidRPr="001B4500">
        <w:rPr>
          <w:rFonts w:ascii="Angsana New" w:hAnsi="Angsana New" w:hint="cs"/>
          <w:sz w:val="26"/>
          <w:szCs w:val="26"/>
          <w:cs/>
        </w:rPr>
        <w:t>เงินรวม</w:t>
      </w:r>
      <w:r w:rsidR="00503665" w:rsidRPr="001B4500">
        <w:rPr>
          <w:rFonts w:ascii="Angsana New" w:hAnsi="Angsana New" w:hint="cs"/>
          <w:sz w:val="26"/>
          <w:szCs w:val="26"/>
        </w:rPr>
        <w:t xml:space="preserve"> </w:t>
      </w:r>
      <w:r w:rsidR="001B4500" w:rsidRPr="001B4500">
        <w:rPr>
          <w:rFonts w:ascii="Angsana New" w:hAnsi="Angsana New"/>
          <w:snapToGrid w:val="0"/>
          <w:sz w:val="26"/>
          <w:szCs w:val="26"/>
          <w:lang w:eastAsia="th-TH"/>
        </w:rPr>
        <w:t>40</w:t>
      </w:r>
      <w:r w:rsidR="008F3444" w:rsidRPr="001B4500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1B4500" w:rsidRPr="001B4500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F50B93" w:rsidRPr="001B4500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1B4500">
        <w:rPr>
          <w:rFonts w:ascii="Angsana New" w:hAnsi="Angsana New" w:hint="cs"/>
          <w:sz w:val="26"/>
          <w:szCs w:val="26"/>
          <w:cs/>
        </w:rPr>
        <w:t>ล้าน</w:t>
      </w:r>
      <w:r w:rsidR="00503665" w:rsidRPr="00C54D6B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="00187184">
        <w:rPr>
          <w:rFonts w:ascii="Angsana New" w:hAnsi="Angsana New"/>
          <w:sz w:val="26"/>
          <w:szCs w:val="26"/>
        </w:rPr>
        <w:t>61</w:t>
      </w:r>
      <w:r w:rsidR="001601B3" w:rsidRPr="00C54D6B">
        <w:rPr>
          <w:rFonts w:ascii="Angsana New" w:hAnsi="Angsana New" w:hint="cs"/>
          <w:sz w:val="26"/>
          <w:szCs w:val="26"/>
        </w:rPr>
        <w:t>.</w:t>
      </w:r>
      <w:r w:rsidR="00187184">
        <w:rPr>
          <w:rFonts w:ascii="Angsana New" w:hAnsi="Angsana New"/>
          <w:sz w:val="26"/>
          <w:szCs w:val="26"/>
        </w:rPr>
        <w:t>1</w:t>
      </w:r>
      <w:r w:rsidR="001601B3" w:rsidRPr="00C54D6B">
        <w:rPr>
          <w:rFonts w:ascii="Angsana New" w:hAnsi="Angsana New" w:hint="cs"/>
          <w:sz w:val="26"/>
          <w:szCs w:val="26"/>
        </w:rPr>
        <w:t xml:space="preserve"> </w:t>
      </w:r>
      <w:r w:rsidR="006B3226" w:rsidRPr="00C54D6B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C54D6B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C54D6B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C54D6B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C54D6B">
        <w:rPr>
          <w:rFonts w:ascii="Angsana New" w:hAnsi="Angsana New" w:hint="cs"/>
          <w:sz w:val="26"/>
          <w:szCs w:val="26"/>
        </w:rPr>
        <w:t>1</w:t>
      </w:r>
      <w:r w:rsidR="00C35323">
        <w:rPr>
          <w:rFonts w:ascii="Angsana New" w:hAnsi="Angsana New"/>
          <w:sz w:val="26"/>
          <w:szCs w:val="26"/>
        </w:rPr>
        <w:t>2</w:t>
      </w:r>
    </w:p>
    <w:p w14:paraId="2EE8655B" w14:textId="77777777" w:rsidR="006D7426" w:rsidRPr="00C54D6B" w:rsidRDefault="006D7426" w:rsidP="004B5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5D6008A" w14:textId="78D68AB5" w:rsidR="0029045B" w:rsidRPr="00C54D6B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9" w:name="_Hlk39477489"/>
      <w:r w:rsidRPr="00C54D6B">
        <w:rPr>
          <w:rFonts w:ascii="Angsana New" w:hAnsi="Angsana New" w:hint="cs"/>
          <w:sz w:val="26"/>
          <w:szCs w:val="26"/>
          <w:cs/>
        </w:rPr>
        <w:t>ข)</w:t>
      </w:r>
      <w:r w:rsidRPr="00C54D6B">
        <w:rPr>
          <w:rFonts w:ascii="Angsana New" w:hAnsi="Angsana New" w:hint="cs"/>
          <w:sz w:val="26"/>
          <w:szCs w:val="26"/>
          <w:cs/>
        </w:rPr>
        <w:tab/>
      </w:r>
      <w:r w:rsidR="006D7426" w:rsidRPr="00C54D6B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C54D6B">
        <w:rPr>
          <w:rFonts w:ascii="Angsana New" w:hAnsi="Angsana New" w:hint="cs"/>
          <w:sz w:val="26"/>
          <w:szCs w:val="26"/>
          <w:cs/>
        </w:rPr>
        <w:t>สัญญาซื้อสินทรัพย์ถาวร</w:t>
      </w:r>
      <w:r w:rsidR="00F654F7" w:rsidRPr="00C54D6B">
        <w:rPr>
          <w:rFonts w:ascii="Angsana New" w:hAnsi="Angsana New" w:hint="cs"/>
          <w:sz w:val="26"/>
          <w:szCs w:val="26"/>
          <w:cs/>
        </w:rPr>
        <w:t>และสินทรัพย์ไม่มีตัวตน</w:t>
      </w:r>
      <w:r w:rsidR="00964EBF" w:rsidRPr="00C54D6B">
        <w:rPr>
          <w:rFonts w:ascii="Angsana New" w:hAnsi="Angsana New" w:hint="cs"/>
          <w:sz w:val="26"/>
          <w:szCs w:val="26"/>
          <w:cs/>
        </w:rPr>
        <w:t>จำนวน</w:t>
      </w:r>
      <w:r w:rsidR="00964EBF" w:rsidRPr="003F78B3">
        <w:rPr>
          <w:rFonts w:ascii="Angsana New" w:hAnsi="Angsana New" w:hint="cs"/>
          <w:sz w:val="26"/>
          <w:szCs w:val="26"/>
          <w:cs/>
        </w:rPr>
        <w:t>เงิน</w:t>
      </w:r>
      <w:r w:rsidR="00F654F7" w:rsidRPr="003F78B3">
        <w:rPr>
          <w:rFonts w:ascii="Angsana New" w:hAnsi="Angsana New" w:hint="cs"/>
          <w:sz w:val="26"/>
          <w:szCs w:val="26"/>
          <w:cs/>
        </w:rPr>
        <w:t>รวม</w:t>
      </w:r>
      <w:r w:rsidR="00227456" w:rsidRPr="003F78B3">
        <w:rPr>
          <w:rFonts w:ascii="Angsana New" w:hAnsi="Angsana New"/>
          <w:sz w:val="26"/>
          <w:szCs w:val="26"/>
        </w:rPr>
        <w:t xml:space="preserve"> </w:t>
      </w:r>
      <w:r w:rsidR="001B4500">
        <w:rPr>
          <w:rFonts w:ascii="Angsana New" w:hAnsi="Angsana New"/>
          <w:sz w:val="26"/>
          <w:szCs w:val="26"/>
        </w:rPr>
        <w:t>5</w:t>
      </w:r>
      <w:r w:rsidR="00451870">
        <w:rPr>
          <w:rFonts w:ascii="Angsana New" w:hAnsi="Angsana New"/>
          <w:sz w:val="26"/>
          <w:szCs w:val="26"/>
        </w:rPr>
        <w:t>1</w:t>
      </w:r>
      <w:r w:rsidR="00F40B1C" w:rsidRPr="001B4500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451870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227456" w:rsidRPr="001B450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B4500">
        <w:rPr>
          <w:rFonts w:ascii="Angsana New" w:hAnsi="Angsana New" w:hint="cs"/>
          <w:sz w:val="26"/>
          <w:szCs w:val="26"/>
          <w:cs/>
        </w:rPr>
        <w:t>ล้า</w:t>
      </w:r>
      <w:r w:rsidRPr="003F78B3">
        <w:rPr>
          <w:rFonts w:ascii="Angsana New" w:hAnsi="Angsana New" w:hint="cs"/>
          <w:sz w:val="26"/>
          <w:szCs w:val="26"/>
          <w:cs/>
        </w:rPr>
        <w:t xml:space="preserve">นบาท </w:t>
      </w:r>
      <w:r w:rsidR="004614D2" w:rsidRPr="003F78B3">
        <w:rPr>
          <w:rFonts w:ascii="Angsana New" w:hAnsi="Angsana New" w:hint="cs"/>
          <w:sz w:val="26"/>
          <w:szCs w:val="26"/>
          <w:cs/>
        </w:rPr>
        <w:t>และ</w:t>
      </w:r>
      <w:r w:rsidR="004614D2" w:rsidRPr="00C54D6B">
        <w:rPr>
          <w:rFonts w:ascii="Angsana New" w:hAnsi="Angsana New" w:hint="cs"/>
          <w:sz w:val="26"/>
          <w:szCs w:val="26"/>
          <w:cs/>
        </w:rPr>
        <w:t xml:space="preserve"> </w:t>
      </w:r>
      <w:r w:rsidR="009B049F" w:rsidRPr="00C54D6B">
        <w:rPr>
          <w:rFonts w:ascii="Angsana New" w:hAnsi="Angsana New"/>
          <w:sz w:val="26"/>
          <w:szCs w:val="26"/>
        </w:rPr>
        <w:t>4</w:t>
      </w:r>
      <w:r w:rsidR="00187184">
        <w:rPr>
          <w:rFonts w:ascii="Angsana New" w:hAnsi="Angsana New"/>
          <w:sz w:val="26"/>
          <w:szCs w:val="26"/>
        </w:rPr>
        <w:t>2</w:t>
      </w:r>
      <w:r w:rsidR="001601B3" w:rsidRPr="00C54D6B">
        <w:rPr>
          <w:rFonts w:ascii="Angsana New" w:hAnsi="Angsana New" w:hint="cs"/>
          <w:sz w:val="26"/>
          <w:szCs w:val="26"/>
        </w:rPr>
        <w:t>.</w:t>
      </w:r>
      <w:r w:rsidR="00187184">
        <w:rPr>
          <w:rFonts w:ascii="Angsana New" w:hAnsi="Angsana New"/>
          <w:sz w:val="26"/>
          <w:szCs w:val="26"/>
        </w:rPr>
        <w:t>5</w:t>
      </w:r>
      <w:r w:rsidR="00C774BD" w:rsidRPr="00C54D6B">
        <w:rPr>
          <w:rFonts w:ascii="Angsana New" w:hAnsi="Angsana New" w:hint="cs"/>
          <w:sz w:val="26"/>
          <w:szCs w:val="26"/>
        </w:rPr>
        <w:t xml:space="preserve"> </w:t>
      </w:r>
      <w:r w:rsidR="00964EBF" w:rsidRPr="00C54D6B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C54D6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C54D6B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F3B32F0" w14:textId="77777777" w:rsidR="003E6889" w:rsidRPr="00C54D6B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103CB586" w14:textId="1ED8FFEB" w:rsidR="003E6889" w:rsidRPr="00C54D6B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54D6B">
        <w:rPr>
          <w:rFonts w:ascii="Angsana New" w:hAnsi="Angsana New" w:hint="cs"/>
          <w:sz w:val="26"/>
          <w:szCs w:val="26"/>
          <w:cs/>
        </w:rPr>
        <w:t>ค</w:t>
      </w:r>
      <w:r w:rsidRPr="00C54D6B">
        <w:rPr>
          <w:rFonts w:ascii="Angsana New" w:hAnsi="Angsana New"/>
          <w:sz w:val="26"/>
          <w:szCs w:val="26"/>
        </w:rPr>
        <w:t>)</w:t>
      </w:r>
      <w:r w:rsidRPr="00C54D6B">
        <w:rPr>
          <w:rFonts w:ascii="Angsana New" w:hAnsi="Angsana New"/>
          <w:sz w:val="26"/>
          <w:szCs w:val="26"/>
        </w:rPr>
        <w:tab/>
      </w:r>
      <w:r w:rsidRPr="00C54D6B">
        <w:rPr>
          <w:rFonts w:ascii="Angsana New" w:hAnsi="Angsana New"/>
          <w:sz w:val="26"/>
          <w:szCs w:val="26"/>
          <w:cs/>
        </w:rPr>
        <w:t>ภาระผูกพัน</w:t>
      </w:r>
      <w:r w:rsidRPr="00C54D6B">
        <w:rPr>
          <w:rFonts w:ascii="Angsana New" w:hAnsi="Angsana New" w:hint="cs"/>
          <w:sz w:val="26"/>
          <w:szCs w:val="26"/>
          <w:cs/>
        </w:rPr>
        <w:t>ตามสัญญาซื้อวัตถุดิบจำนวน</w:t>
      </w:r>
      <w:r w:rsidRPr="001B4500">
        <w:rPr>
          <w:rFonts w:ascii="Angsana New" w:hAnsi="Angsana New" w:hint="cs"/>
          <w:sz w:val="26"/>
          <w:szCs w:val="26"/>
          <w:cs/>
        </w:rPr>
        <w:t xml:space="preserve">เงิน </w:t>
      </w:r>
      <w:r w:rsidR="001B4500" w:rsidRPr="001B4500">
        <w:rPr>
          <w:rFonts w:ascii="Angsana New" w:hAnsi="Angsana New"/>
          <w:sz w:val="26"/>
          <w:szCs w:val="26"/>
        </w:rPr>
        <w:t>3</w:t>
      </w:r>
      <w:r w:rsidR="00347C61" w:rsidRPr="001B4500">
        <w:rPr>
          <w:rFonts w:ascii="Angsana New" w:hAnsi="Angsana New"/>
          <w:sz w:val="26"/>
          <w:szCs w:val="26"/>
        </w:rPr>
        <w:t>.</w:t>
      </w:r>
      <w:r w:rsidR="00617F69" w:rsidRPr="001B4500">
        <w:rPr>
          <w:rFonts w:ascii="Angsana New" w:hAnsi="Angsana New"/>
          <w:sz w:val="26"/>
          <w:szCs w:val="26"/>
        </w:rPr>
        <w:t>5</w:t>
      </w:r>
      <w:r w:rsidRPr="001B4500">
        <w:rPr>
          <w:rFonts w:ascii="Angsana New" w:hAnsi="Angsana New" w:hint="cs"/>
          <w:sz w:val="26"/>
          <w:szCs w:val="26"/>
        </w:rPr>
        <w:t xml:space="preserve"> </w:t>
      </w:r>
      <w:r w:rsidRPr="001B4500">
        <w:rPr>
          <w:rFonts w:ascii="Angsana New" w:hAnsi="Angsana New" w:hint="cs"/>
          <w:sz w:val="26"/>
          <w:szCs w:val="26"/>
          <w:cs/>
        </w:rPr>
        <w:t>ล้าน</w:t>
      </w:r>
      <w:r w:rsidRPr="00617F69">
        <w:rPr>
          <w:rFonts w:ascii="Angsana New" w:hAnsi="Angsana New" w:hint="cs"/>
          <w:sz w:val="26"/>
          <w:szCs w:val="26"/>
          <w:cs/>
        </w:rPr>
        <w:t>บาท</w:t>
      </w:r>
      <w:r w:rsidR="00A930B5" w:rsidRPr="00617F69">
        <w:rPr>
          <w:rFonts w:ascii="Angsana New" w:hAnsi="Angsana New"/>
          <w:sz w:val="26"/>
          <w:szCs w:val="26"/>
        </w:rPr>
        <w:t xml:space="preserve"> </w:t>
      </w:r>
      <w:r w:rsidR="007A02D5" w:rsidRPr="00617F69">
        <w:rPr>
          <w:rFonts w:ascii="Angsana New" w:hAnsi="Angsana New" w:hint="cs"/>
          <w:sz w:val="26"/>
          <w:szCs w:val="26"/>
          <w:cs/>
        </w:rPr>
        <w:t xml:space="preserve">และ </w:t>
      </w:r>
      <w:r w:rsidR="00187184">
        <w:rPr>
          <w:rFonts w:ascii="Angsana New" w:hAnsi="Angsana New"/>
          <w:sz w:val="26"/>
          <w:szCs w:val="26"/>
        </w:rPr>
        <w:t>0</w:t>
      </w:r>
      <w:r w:rsidR="007D7397" w:rsidRPr="00617F69">
        <w:rPr>
          <w:rFonts w:ascii="Angsana New" w:hAnsi="Angsana New"/>
          <w:sz w:val="26"/>
          <w:szCs w:val="26"/>
        </w:rPr>
        <w:t>.</w:t>
      </w:r>
      <w:r w:rsidR="00187184">
        <w:rPr>
          <w:rFonts w:ascii="Angsana New" w:hAnsi="Angsana New"/>
          <w:sz w:val="26"/>
          <w:szCs w:val="26"/>
        </w:rPr>
        <w:t>9</w:t>
      </w:r>
      <w:r w:rsidR="007A02D5" w:rsidRPr="00617F69">
        <w:rPr>
          <w:rFonts w:ascii="Angsana New" w:hAnsi="Angsana New"/>
          <w:sz w:val="26"/>
          <w:szCs w:val="26"/>
        </w:rPr>
        <w:t xml:space="preserve"> </w:t>
      </w:r>
      <w:r w:rsidR="007A02D5" w:rsidRPr="00617F69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="007A02D5" w:rsidRPr="00617F69">
        <w:rPr>
          <w:rFonts w:ascii="Angsana New" w:hAnsi="Angsana New" w:hint="cs"/>
          <w:sz w:val="26"/>
          <w:szCs w:val="26"/>
          <w:cs/>
        </w:rPr>
        <w:t>ตามลำดับ</w:t>
      </w:r>
    </w:p>
    <w:bookmarkEnd w:id="9"/>
    <w:p w14:paraId="0EF43BC6" w14:textId="77777777" w:rsidR="00290002" w:rsidRDefault="0029000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404E5265" w14:textId="77777777" w:rsidR="00893165" w:rsidRPr="004B53BF" w:rsidRDefault="00893165" w:rsidP="00893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22.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17BBBEE4" w14:textId="77777777" w:rsidR="00893165" w:rsidRPr="004B53BF" w:rsidRDefault="00893165" w:rsidP="00893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10" w:name="_Hlk128491908"/>
    </w:p>
    <w:p w14:paraId="7C686D55" w14:textId="1720007D" w:rsidR="005B6045" w:rsidRPr="005B6045" w:rsidRDefault="00893165" w:rsidP="005B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B6045">
        <w:rPr>
          <w:rFonts w:ascii="Angsana New" w:hAnsi="Angsana New" w:hint="cs"/>
          <w:sz w:val="26"/>
          <w:szCs w:val="26"/>
          <w:cs/>
        </w:rPr>
        <w:t xml:space="preserve">ในที่ประชุมใหญ่สามัญผู้ถือหุ้นของบริษัทเมื่อวันที่ </w:t>
      </w:r>
      <w:r w:rsidRPr="005B6045">
        <w:rPr>
          <w:rFonts w:ascii="Angsana New" w:hAnsi="Angsana New"/>
          <w:sz w:val="26"/>
          <w:szCs w:val="26"/>
        </w:rPr>
        <w:t>28</w:t>
      </w:r>
      <w:r w:rsidRPr="005B6045">
        <w:rPr>
          <w:rFonts w:ascii="Angsana New" w:hAnsi="Angsana New" w:hint="cs"/>
          <w:sz w:val="26"/>
          <w:szCs w:val="26"/>
        </w:rPr>
        <w:t xml:space="preserve"> </w:t>
      </w:r>
      <w:r w:rsidRPr="005B604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5B6045">
        <w:rPr>
          <w:rFonts w:ascii="Angsana New" w:hAnsi="Angsana New" w:hint="cs"/>
          <w:sz w:val="26"/>
          <w:szCs w:val="26"/>
        </w:rPr>
        <w:t>256</w:t>
      </w:r>
      <w:r w:rsidRPr="005B6045">
        <w:rPr>
          <w:rFonts w:ascii="Angsana New" w:hAnsi="Angsana New"/>
          <w:sz w:val="26"/>
          <w:szCs w:val="26"/>
        </w:rPr>
        <w:t>9</w:t>
      </w:r>
      <w:r w:rsidRPr="005B6045">
        <w:rPr>
          <w:rFonts w:ascii="Angsana New" w:hAnsi="Angsana New" w:hint="cs"/>
          <w:sz w:val="26"/>
          <w:szCs w:val="26"/>
        </w:rPr>
        <w:t xml:space="preserve"> </w:t>
      </w:r>
      <w:r w:rsidRPr="005B6045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ผู้ถือหุ้นได้มีมติอนุมัติให้</w:t>
      </w:r>
      <w:r w:rsidRPr="005B6045">
        <w:rPr>
          <w:rFonts w:ascii="Angsana New" w:hAnsi="Angsana New"/>
          <w:sz w:val="26"/>
          <w:szCs w:val="26"/>
          <w:cs/>
        </w:rPr>
        <w:t>ลดทุน</w:t>
      </w:r>
      <w:r w:rsidR="00EF02D8" w:rsidRPr="005B6045">
        <w:rPr>
          <w:rFonts w:ascii="Angsana New" w:hAnsi="Angsana New"/>
          <w:sz w:val="26"/>
          <w:szCs w:val="26"/>
          <w:cs/>
        </w:rPr>
        <w:t>จดทะเบียนของบริษัทจาก</w:t>
      </w:r>
      <w:r w:rsidR="00EF02D8" w:rsidRPr="005B6045">
        <w:rPr>
          <w:rFonts w:ascii="Angsana New" w:hAnsi="Angsana New" w:hint="cs"/>
          <w:sz w:val="26"/>
          <w:szCs w:val="26"/>
          <w:cs/>
        </w:rPr>
        <w:t xml:space="preserve"> </w:t>
      </w:r>
      <w:r w:rsidR="005B6045" w:rsidRPr="005B6045">
        <w:rPr>
          <w:rFonts w:ascii="Angsana New" w:hAnsi="Angsana New"/>
          <w:sz w:val="26"/>
          <w:szCs w:val="26"/>
        </w:rPr>
        <w:t>197</w:t>
      </w:r>
      <w:r w:rsidR="00EC13D1">
        <w:rPr>
          <w:rFonts w:ascii="Angsana New" w:hAnsi="Angsana New"/>
          <w:sz w:val="26"/>
          <w:szCs w:val="26"/>
        </w:rPr>
        <w:t>.0</w:t>
      </w:r>
      <w:r w:rsidR="00301B32">
        <w:rPr>
          <w:rFonts w:ascii="Angsana New" w:hAnsi="Angsana New" w:hint="cs"/>
          <w:sz w:val="26"/>
          <w:szCs w:val="26"/>
          <w:cs/>
        </w:rPr>
        <w:t xml:space="preserve">         </w:t>
      </w:r>
      <w:r w:rsidR="00EC13D1">
        <w:rPr>
          <w:rFonts w:ascii="Angsana New" w:hAnsi="Angsana New" w:hint="cs"/>
          <w:sz w:val="26"/>
          <w:szCs w:val="26"/>
          <w:cs/>
        </w:rPr>
        <w:t>ล้านบาท</w:t>
      </w:r>
      <w:r w:rsidR="00EF02D8" w:rsidRPr="005B6045">
        <w:rPr>
          <w:rFonts w:ascii="Angsana New" w:hAnsi="Angsana New" w:hint="cs"/>
          <w:sz w:val="26"/>
          <w:szCs w:val="26"/>
          <w:cs/>
        </w:rPr>
        <w:t xml:space="preserve"> </w:t>
      </w:r>
      <w:r w:rsidR="00EF02D8" w:rsidRPr="005B6045">
        <w:rPr>
          <w:rFonts w:ascii="Angsana New" w:hAnsi="Angsana New"/>
          <w:sz w:val="26"/>
          <w:szCs w:val="26"/>
          <w:cs/>
        </w:rPr>
        <w:t xml:space="preserve">(แบ่งเป็นหุ้นสามัญจำนวน </w:t>
      </w:r>
      <w:r w:rsidR="00EF02D8" w:rsidRPr="005B6045">
        <w:rPr>
          <w:rFonts w:ascii="Angsana New" w:hAnsi="Angsana New"/>
          <w:sz w:val="26"/>
          <w:szCs w:val="26"/>
        </w:rPr>
        <w:t xml:space="preserve">197,000,000 </w:t>
      </w:r>
      <w:r w:rsidR="00EF02D8" w:rsidRPr="005B6045">
        <w:rPr>
          <w:rFonts w:ascii="Angsana New" w:hAnsi="Angsana New"/>
          <w:sz w:val="26"/>
          <w:szCs w:val="26"/>
          <w:cs/>
        </w:rPr>
        <w:t xml:space="preserve">หุ้น มูลค่าหุ้นละ </w:t>
      </w:r>
      <w:r w:rsidR="00EF02D8" w:rsidRPr="005B6045">
        <w:rPr>
          <w:rFonts w:ascii="Angsana New" w:hAnsi="Angsana New"/>
          <w:sz w:val="26"/>
          <w:szCs w:val="26"/>
        </w:rPr>
        <w:t>1</w:t>
      </w:r>
      <w:r w:rsidR="00EF02D8" w:rsidRPr="005B6045">
        <w:rPr>
          <w:rFonts w:ascii="Angsana New" w:hAnsi="Angsana New"/>
          <w:sz w:val="26"/>
          <w:szCs w:val="26"/>
          <w:cs/>
        </w:rPr>
        <w:t xml:space="preserve"> บาท)</w:t>
      </w:r>
      <w:r w:rsidR="005B6045" w:rsidRPr="005B6045">
        <w:rPr>
          <w:rFonts w:ascii="Angsana New" w:hAnsi="Angsana New"/>
          <w:sz w:val="26"/>
          <w:szCs w:val="26"/>
        </w:rPr>
        <w:t xml:space="preserve"> </w:t>
      </w:r>
      <w:r w:rsidR="005B6045" w:rsidRPr="005B6045">
        <w:rPr>
          <w:rFonts w:ascii="Angsana New" w:hAnsi="Angsana New"/>
          <w:sz w:val="26"/>
          <w:szCs w:val="26"/>
          <w:cs/>
        </w:rPr>
        <w:t xml:space="preserve">เป็น </w:t>
      </w:r>
      <w:r w:rsidR="005B6045" w:rsidRPr="005B6045">
        <w:rPr>
          <w:rFonts w:ascii="Angsana New" w:hAnsi="Angsana New"/>
          <w:sz w:val="26"/>
          <w:szCs w:val="26"/>
        </w:rPr>
        <w:t>163.2</w:t>
      </w:r>
      <w:r w:rsidR="005B6045" w:rsidRPr="005B6045">
        <w:rPr>
          <w:rFonts w:ascii="Angsana New" w:hAnsi="Angsana New"/>
          <w:sz w:val="26"/>
          <w:szCs w:val="26"/>
          <w:cs/>
        </w:rPr>
        <w:t xml:space="preserve"> ล้านบาท (แบ่งเป็นหุ้นสามัญจำนวน </w:t>
      </w:r>
      <w:r w:rsidR="005B6045" w:rsidRPr="005B6045">
        <w:rPr>
          <w:rFonts w:ascii="Angsana New" w:hAnsi="Angsana New"/>
          <w:sz w:val="26"/>
          <w:szCs w:val="26"/>
        </w:rPr>
        <w:t>163,178,573</w:t>
      </w:r>
      <w:r w:rsidR="005B6045" w:rsidRPr="005B6045">
        <w:rPr>
          <w:rFonts w:ascii="Angsana New" w:hAnsi="Angsana New"/>
          <w:sz w:val="26"/>
          <w:szCs w:val="26"/>
          <w:cs/>
        </w:rPr>
        <w:t xml:space="preserve"> หุ้น มูลค่าหุ้นละ </w:t>
      </w:r>
      <w:r w:rsidR="005B6045" w:rsidRPr="005B6045">
        <w:rPr>
          <w:rFonts w:ascii="Angsana New" w:hAnsi="Angsana New"/>
          <w:sz w:val="26"/>
          <w:szCs w:val="26"/>
        </w:rPr>
        <w:t>1</w:t>
      </w:r>
      <w:r w:rsidR="005B6045" w:rsidRPr="005B6045">
        <w:rPr>
          <w:rFonts w:ascii="Angsana New" w:hAnsi="Angsana New"/>
          <w:sz w:val="26"/>
          <w:szCs w:val="26"/>
          <w:cs/>
        </w:rPr>
        <w:t xml:space="preserve"> บาท)</w:t>
      </w:r>
      <w:r w:rsidR="005B6045" w:rsidRPr="005B6045">
        <w:rPr>
          <w:rFonts w:ascii="Angsana New" w:hAnsi="Angsana New"/>
          <w:sz w:val="26"/>
          <w:szCs w:val="26"/>
        </w:rPr>
        <w:t xml:space="preserve"> </w:t>
      </w:r>
      <w:r w:rsidR="005B6045" w:rsidRPr="005B6045">
        <w:rPr>
          <w:rFonts w:ascii="Angsana New" w:hAnsi="Angsana New"/>
          <w:sz w:val="26"/>
          <w:szCs w:val="26"/>
          <w:cs/>
        </w:rPr>
        <w:t>โดยลดจำนวนหุ้นสามัญที่ไม่มีผู้ถือใบสำคัญแสดงสิทธิ์มาใช้สิทธิ</w:t>
      </w:r>
      <w:r w:rsidR="005B6045" w:rsidRPr="005B6045">
        <w:rPr>
          <w:rFonts w:ascii="Angsana New" w:hAnsi="Angsana New"/>
          <w:sz w:val="26"/>
          <w:szCs w:val="26"/>
        </w:rPr>
        <w:t xml:space="preserve">  </w:t>
      </w:r>
    </w:p>
    <w:bookmarkEnd w:id="10"/>
    <w:p w14:paraId="6E96F904" w14:textId="77777777" w:rsidR="00893165" w:rsidRPr="00EF02D8" w:rsidRDefault="0089316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7909B285" w14:textId="26CB8C82" w:rsidR="002A0113" w:rsidRPr="004B53BF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t>2</w:t>
      </w:r>
      <w:r w:rsidR="00893165">
        <w:rPr>
          <w:rFonts w:ascii="Angsana New" w:hAnsi="Angsana New"/>
          <w:b/>
          <w:bCs/>
          <w:sz w:val="26"/>
          <w:szCs w:val="26"/>
        </w:rPr>
        <w:t>3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4B53BF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4B53BF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5C2223DC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</w:t>
      </w:r>
      <w:r w:rsidR="002A0113" w:rsidRPr="00300777">
        <w:rPr>
          <w:rFonts w:ascii="Angsana New" w:hAnsi="Angsana New" w:hint="cs"/>
          <w:sz w:val="26"/>
          <w:szCs w:val="26"/>
          <w:cs/>
        </w:rPr>
        <w:t>อนุมัติให้ออกงบการเงิน</w:t>
      </w:r>
      <w:r w:rsidR="00CD658D" w:rsidRPr="00300777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300777">
        <w:rPr>
          <w:rFonts w:ascii="Angsana New" w:hAnsi="Angsana New" w:hint="cs"/>
          <w:sz w:val="26"/>
          <w:szCs w:val="26"/>
          <w:cs/>
        </w:rPr>
        <w:t>นี้</w:t>
      </w:r>
      <w:r w:rsidR="00E92B49" w:rsidRPr="00300777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300777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300777">
        <w:rPr>
          <w:rFonts w:ascii="Angsana New" w:hAnsi="Angsana New" w:hint="cs"/>
          <w:sz w:val="26"/>
          <w:szCs w:val="26"/>
        </w:rPr>
        <w:t xml:space="preserve"> </w:t>
      </w:r>
      <w:r w:rsidR="00C1407F">
        <w:rPr>
          <w:rFonts w:ascii="Angsana New" w:hAnsi="Angsana New"/>
          <w:sz w:val="26"/>
          <w:szCs w:val="26"/>
        </w:rPr>
        <w:t>1</w:t>
      </w:r>
      <w:r w:rsidR="00187184">
        <w:rPr>
          <w:rFonts w:ascii="Angsana New" w:hAnsi="Angsana New"/>
          <w:sz w:val="26"/>
          <w:szCs w:val="26"/>
        </w:rPr>
        <w:t>2</w:t>
      </w:r>
      <w:r w:rsidR="00CE3F92" w:rsidRPr="00300777">
        <w:rPr>
          <w:rFonts w:ascii="Angsana New" w:hAnsi="Angsana New" w:hint="cs"/>
          <w:sz w:val="26"/>
          <w:szCs w:val="26"/>
        </w:rPr>
        <w:t xml:space="preserve"> </w:t>
      </w:r>
      <w:r w:rsidR="00C1407F">
        <w:rPr>
          <w:rFonts w:ascii="Angsana New" w:hAnsi="Angsana New" w:hint="cs"/>
          <w:sz w:val="26"/>
          <w:szCs w:val="26"/>
          <w:cs/>
        </w:rPr>
        <w:t>พ</w:t>
      </w:r>
      <w:r w:rsidR="00187184">
        <w:rPr>
          <w:rFonts w:ascii="Angsana New" w:hAnsi="Angsana New" w:hint="cs"/>
          <w:sz w:val="26"/>
          <w:szCs w:val="26"/>
          <w:cs/>
        </w:rPr>
        <w:t>ฤษภาคม</w:t>
      </w:r>
      <w:r w:rsidR="00415252" w:rsidRPr="00300777">
        <w:rPr>
          <w:rFonts w:ascii="Angsana New" w:hAnsi="Angsana New" w:hint="cs"/>
          <w:sz w:val="26"/>
          <w:szCs w:val="26"/>
          <w:cs/>
        </w:rPr>
        <w:t xml:space="preserve"> </w:t>
      </w:r>
      <w:r w:rsidR="00415252" w:rsidRPr="00300777">
        <w:rPr>
          <w:rFonts w:ascii="Angsana New" w:hAnsi="Angsana New" w:hint="cs"/>
          <w:sz w:val="26"/>
          <w:szCs w:val="26"/>
        </w:rPr>
        <w:t>256</w:t>
      </w:r>
      <w:r w:rsidR="00187184">
        <w:rPr>
          <w:rFonts w:ascii="Angsana New" w:hAnsi="Angsana New"/>
          <w:sz w:val="26"/>
          <w:szCs w:val="26"/>
        </w:rPr>
        <w:t>9</w:t>
      </w:r>
    </w:p>
    <w:sectPr w:rsidR="00907883" w:rsidRPr="004B53BF" w:rsidSect="00A7451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52A4E" w14:textId="77777777" w:rsidR="00811B8F" w:rsidRDefault="00811B8F">
      <w:r>
        <w:separator/>
      </w:r>
    </w:p>
  </w:endnote>
  <w:endnote w:type="continuationSeparator" w:id="0">
    <w:p w14:paraId="1754C93F" w14:textId="77777777" w:rsidR="00811B8F" w:rsidRDefault="00811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11D41" w14:textId="77777777" w:rsidR="00811B8F" w:rsidRDefault="00811B8F">
      <w:r>
        <w:separator/>
      </w:r>
    </w:p>
  </w:footnote>
  <w:footnote w:type="continuationSeparator" w:id="0">
    <w:p w14:paraId="07D88207" w14:textId="77777777" w:rsidR="00811B8F" w:rsidRDefault="00811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15E20435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E1EC9">
      <w:rPr>
        <w:rFonts w:ascii="Angsana New" w:hAnsi="Angsana New"/>
        <w:b/>
        <w:bCs/>
        <w:sz w:val="26"/>
        <w:szCs w:val="26"/>
      </w:rPr>
      <w:t>3</w:t>
    </w:r>
    <w:r w:rsidR="0021096C">
      <w:rPr>
        <w:rFonts w:ascii="Angsana New" w:hAnsi="Angsana New"/>
        <w:b/>
        <w:bCs/>
        <w:sz w:val="26"/>
        <w:szCs w:val="26"/>
      </w:rPr>
      <w:t>1</w:t>
    </w:r>
    <w:r w:rsidR="007E1EC9">
      <w:rPr>
        <w:rFonts w:ascii="Angsana New" w:hAnsi="Angsana New"/>
        <w:b/>
        <w:bCs/>
        <w:sz w:val="26"/>
        <w:szCs w:val="26"/>
      </w:rPr>
      <w:t xml:space="preserve"> </w:t>
    </w:r>
    <w:r w:rsidR="0021096C">
      <w:rPr>
        <w:rFonts w:ascii="Angsana New" w:hAnsi="Angsana New" w:hint="cs"/>
        <w:b/>
        <w:bCs/>
        <w:sz w:val="26"/>
        <w:szCs w:val="26"/>
        <w:cs/>
      </w:rPr>
      <w:t>มีนาคม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21096C">
      <w:rPr>
        <w:rFonts w:ascii="Angsana New" w:hAnsi="Angsana New"/>
        <w:b/>
        <w:bCs/>
        <w:sz w:val="26"/>
        <w:szCs w:val="26"/>
      </w:rPr>
      <w:t>9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7826B1B5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="0073466C">
      <w:rPr>
        <w:rFonts w:ascii="Angsana New" w:hAnsi="Angsana New"/>
        <w:b/>
        <w:bCs/>
        <w:sz w:val="26"/>
        <w:szCs w:val="26"/>
      </w:rPr>
      <w:t>3</w:t>
    </w:r>
    <w:r w:rsidR="002345AB">
      <w:rPr>
        <w:rFonts w:ascii="Angsana New" w:hAnsi="Angsana New"/>
        <w:b/>
        <w:bCs/>
        <w:sz w:val="26"/>
        <w:szCs w:val="26"/>
      </w:rPr>
      <w:t>1</w:t>
    </w:r>
    <w:r w:rsidR="0073466C">
      <w:rPr>
        <w:rFonts w:ascii="Angsana New" w:hAnsi="Angsana New"/>
        <w:b/>
        <w:bCs/>
        <w:sz w:val="26"/>
        <w:szCs w:val="26"/>
      </w:rPr>
      <w:t xml:space="preserve"> </w:t>
    </w:r>
    <w:r w:rsidR="002345AB">
      <w:rPr>
        <w:rFonts w:ascii="Angsana New" w:hAnsi="Angsana New" w:hint="cs"/>
        <w:b/>
        <w:bCs/>
        <w:sz w:val="26"/>
        <w:szCs w:val="26"/>
        <w:cs/>
      </w:rPr>
      <w:t>มีนาคม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2345AB">
      <w:rPr>
        <w:rFonts w:ascii="Angsana New" w:hAnsi="Angsana New"/>
        <w:b/>
        <w:bCs/>
        <w:sz w:val="26"/>
        <w:szCs w:val="26"/>
      </w:rPr>
      <w:t>9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A40DB0"/>
    <w:multiLevelType w:val="hybridMultilevel"/>
    <w:tmpl w:val="518CBFEC"/>
    <w:lvl w:ilvl="0" w:tplc="9D9E4200">
      <w:start w:val="3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4FF365F7"/>
    <w:multiLevelType w:val="hybridMultilevel"/>
    <w:tmpl w:val="D61C85E6"/>
    <w:lvl w:ilvl="0" w:tplc="5346140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D3519"/>
    <w:multiLevelType w:val="hybridMultilevel"/>
    <w:tmpl w:val="8518875E"/>
    <w:lvl w:ilvl="0" w:tplc="1EF26EAE">
      <w:start w:val="3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5"/>
  </w:num>
  <w:num w:numId="12" w16cid:durableId="1398167377">
    <w:abstractNumId w:val="12"/>
  </w:num>
  <w:num w:numId="13" w16cid:durableId="2008360183">
    <w:abstractNumId w:val="20"/>
  </w:num>
  <w:num w:numId="14" w16cid:durableId="818308976">
    <w:abstractNumId w:val="14"/>
  </w:num>
  <w:num w:numId="15" w16cid:durableId="576478031">
    <w:abstractNumId w:val="16"/>
  </w:num>
  <w:num w:numId="16" w16cid:durableId="281496278">
    <w:abstractNumId w:val="11"/>
  </w:num>
  <w:num w:numId="17" w16cid:durableId="758675843">
    <w:abstractNumId w:val="21"/>
  </w:num>
  <w:num w:numId="18" w16cid:durableId="1461725791">
    <w:abstractNumId w:val="13"/>
  </w:num>
  <w:num w:numId="19" w16cid:durableId="1397125406">
    <w:abstractNumId w:val="10"/>
  </w:num>
  <w:num w:numId="20" w16cid:durableId="1838619114">
    <w:abstractNumId w:val="17"/>
  </w:num>
  <w:num w:numId="21" w16cid:durableId="2089379630">
    <w:abstractNumId w:val="18"/>
  </w:num>
  <w:num w:numId="22" w16cid:durableId="6447931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BAD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45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2E2"/>
    <w:rsid w:val="000122E8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98B"/>
    <w:rsid w:val="0002029F"/>
    <w:rsid w:val="000202CE"/>
    <w:rsid w:val="000202D8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450"/>
    <w:rsid w:val="00025614"/>
    <w:rsid w:val="00025662"/>
    <w:rsid w:val="00025AAC"/>
    <w:rsid w:val="00025BAE"/>
    <w:rsid w:val="00025DF8"/>
    <w:rsid w:val="00026261"/>
    <w:rsid w:val="0002626B"/>
    <w:rsid w:val="0002676D"/>
    <w:rsid w:val="00026958"/>
    <w:rsid w:val="000276DC"/>
    <w:rsid w:val="00027917"/>
    <w:rsid w:val="00030188"/>
    <w:rsid w:val="0003051F"/>
    <w:rsid w:val="0003067F"/>
    <w:rsid w:val="000306E6"/>
    <w:rsid w:val="00030CFE"/>
    <w:rsid w:val="00031180"/>
    <w:rsid w:val="0003156E"/>
    <w:rsid w:val="0003165E"/>
    <w:rsid w:val="00031977"/>
    <w:rsid w:val="00032224"/>
    <w:rsid w:val="000322E3"/>
    <w:rsid w:val="00032C5C"/>
    <w:rsid w:val="00032D74"/>
    <w:rsid w:val="00033028"/>
    <w:rsid w:val="00033658"/>
    <w:rsid w:val="00033756"/>
    <w:rsid w:val="00033A12"/>
    <w:rsid w:val="00033A3E"/>
    <w:rsid w:val="00033D6C"/>
    <w:rsid w:val="00033EB0"/>
    <w:rsid w:val="00034025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51"/>
    <w:rsid w:val="0003737E"/>
    <w:rsid w:val="00037780"/>
    <w:rsid w:val="000378F1"/>
    <w:rsid w:val="00037EC7"/>
    <w:rsid w:val="0004024F"/>
    <w:rsid w:val="000403EE"/>
    <w:rsid w:val="0004060F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3424"/>
    <w:rsid w:val="000447BE"/>
    <w:rsid w:val="00044BA6"/>
    <w:rsid w:val="00044F24"/>
    <w:rsid w:val="000450D4"/>
    <w:rsid w:val="000454AA"/>
    <w:rsid w:val="00045D76"/>
    <w:rsid w:val="00046421"/>
    <w:rsid w:val="000466F7"/>
    <w:rsid w:val="00046D54"/>
    <w:rsid w:val="00047203"/>
    <w:rsid w:val="00047BB4"/>
    <w:rsid w:val="00047F91"/>
    <w:rsid w:val="000512FF"/>
    <w:rsid w:val="00051687"/>
    <w:rsid w:val="000518AE"/>
    <w:rsid w:val="00051B60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601AF"/>
    <w:rsid w:val="0006031C"/>
    <w:rsid w:val="000606B6"/>
    <w:rsid w:val="000607E6"/>
    <w:rsid w:val="00060992"/>
    <w:rsid w:val="00060CDA"/>
    <w:rsid w:val="0006199F"/>
    <w:rsid w:val="00061BA1"/>
    <w:rsid w:val="000625A3"/>
    <w:rsid w:val="00062B65"/>
    <w:rsid w:val="0006303F"/>
    <w:rsid w:val="00063338"/>
    <w:rsid w:val="00063662"/>
    <w:rsid w:val="00063751"/>
    <w:rsid w:val="00064B1C"/>
    <w:rsid w:val="00065AC0"/>
    <w:rsid w:val="00065C5F"/>
    <w:rsid w:val="00066177"/>
    <w:rsid w:val="0006630B"/>
    <w:rsid w:val="00066352"/>
    <w:rsid w:val="000668EF"/>
    <w:rsid w:val="00066D9E"/>
    <w:rsid w:val="00066E19"/>
    <w:rsid w:val="0006748A"/>
    <w:rsid w:val="0006795D"/>
    <w:rsid w:val="00067CFF"/>
    <w:rsid w:val="00067DD4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739"/>
    <w:rsid w:val="00082806"/>
    <w:rsid w:val="00082927"/>
    <w:rsid w:val="00082AD6"/>
    <w:rsid w:val="000831E7"/>
    <w:rsid w:val="00083322"/>
    <w:rsid w:val="000833E9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588"/>
    <w:rsid w:val="00086FAE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6A6"/>
    <w:rsid w:val="00094A11"/>
    <w:rsid w:val="0009502B"/>
    <w:rsid w:val="000957D0"/>
    <w:rsid w:val="00095C91"/>
    <w:rsid w:val="00096D0C"/>
    <w:rsid w:val="00096F67"/>
    <w:rsid w:val="0009718C"/>
    <w:rsid w:val="00097C3D"/>
    <w:rsid w:val="000A053D"/>
    <w:rsid w:val="000A0B28"/>
    <w:rsid w:val="000A0C0B"/>
    <w:rsid w:val="000A0D20"/>
    <w:rsid w:val="000A1669"/>
    <w:rsid w:val="000A1D1E"/>
    <w:rsid w:val="000A1DDC"/>
    <w:rsid w:val="000A282E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5E8F"/>
    <w:rsid w:val="000A67E2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9C6"/>
    <w:rsid w:val="000B0BC5"/>
    <w:rsid w:val="000B1231"/>
    <w:rsid w:val="000B133A"/>
    <w:rsid w:val="000B1556"/>
    <w:rsid w:val="000B15C9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6D20"/>
    <w:rsid w:val="000B7430"/>
    <w:rsid w:val="000B7868"/>
    <w:rsid w:val="000B7D89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4E45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0F15"/>
    <w:rsid w:val="000D1113"/>
    <w:rsid w:val="000D1379"/>
    <w:rsid w:val="000D13E2"/>
    <w:rsid w:val="000D1403"/>
    <w:rsid w:val="000D1856"/>
    <w:rsid w:val="000D20AF"/>
    <w:rsid w:val="000D2636"/>
    <w:rsid w:val="000D273A"/>
    <w:rsid w:val="000D2C29"/>
    <w:rsid w:val="000D3775"/>
    <w:rsid w:val="000D38C3"/>
    <w:rsid w:val="000D3B0F"/>
    <w:rsid w:val="000D4283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710"/>
    <w:rsid w:val="000E4A46"/>
    <w:rsid w:val="000E4D78"/>
    <w:rsid w:val="000E5A7F"/>
    <w:rsid w:val="000E5B07"/>
    <w:rsid w:val="000E5BC6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386"/>
    <w:rsid w:val="000F18C4"/>
    <w:rsid w:val="000F1928"/>
    <w:rsid w:val="000F1E57"/>
    <w:rsid w:val="000F1F44"/>
    <w:rsid w:val="000F2304"/>
    <w:rsid w:val="000F26AD"/>
    <w:rsid w:val="000F29FB"/>
    <w:rsid w:val="000F3477"/>
    <w:rsid w:val="000F3954"/>
    <w:rsid w:val="000F40B9"/>
    <w:rsid w:val="000F4344"/>
    <w:rsid w:val="000F439B"/>
    <w:rsid w:val="000F4985"/>
    <w:rsid w:val="000F4D16"/>
    <w:rsid w:val="000F4E16"/>
    <w:rsid w:val="000F4F77"/>
    <w:rsid w:val="000F59DB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AFC"/>
    <w:rsid w:val="00101B55"/>
    <w:rsid w:val="00102155"/>
    <w:rsid w:val="0010253E"/>
    <w:rsid w:val="00102FEA"/>
    <w:rsid w:val="001030DC"/>
    <w:rsid w:val="001032EA"/>
    <w:rsid w:val="00103F29"/>
    <w:rsid w:val="00103F92"/>
    <w:rsid w:val="00104221"/>
    <w:rsid w:val="001044CC"/>
    <w:rsid w:val="00104515"/>
    <w:rsid w:val="00104BF7"/>
    <w:rsid w:val="00104CF6"/>
    <w:rsid w:val="00104EA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3EE"/>
    <w:rsid w:val="00111651"/>
    <w:rsid w:val="001119E5"/>
    <w:rsid w:val="00112238"/>
    <w:rsid w:val="0011233E"/>
    <w:rsid w:val="00112751"/>
    <w:rsid w:val="00112B5C"/>
    <w:rsid w:val="00112B6E"/>
    <w:rsid w:val="00112C70"/>
    <w:rsid w:val="00112D9A"/>
    <w:rsid w:val="00112E08"/>
    <w:rsid w:val="00112F13"/>
    <w:rsid w:val="001131C4"/>
    <w:rsid w:val="00113225"/>
    <w:rsid w:val="00113243"/>
    <w:rsid w:val="001134C2"/>
    <w:rsid w:val="00113C1A"/>
    <w:rsid w:val="00113C5D"/>
    <w:rsid w:val="0011427E"/>
    <w:rsid w:val="001142EB"/>
    <w:rsid w:val="001149F1"/>
    <w:rsid w:val="00114BA6"/>
    <w:rsid w:val="00114F19"/>
    <w:rsid w:val="001154BE"/>
    <w:rsid w:val="0011560B"/>
    <w:rsid w:val="00115907"/>
    <w:rsid w:val="00115C71"/>
    <w:rsid w:val="00115EAC"/>
    <w:rsid w:val="001162DE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4"/>
    <w:rsid w:val="00144C85"/>
    <w:rsid w:val="00144C97"/>
    <w:rsid w:val="0014593C"/>
    <w:rsid w:val="00145D46"/>
    <w:rsid w:val="00146590"/>
    <w:rsid w:val="001467EC"/>
    <w:rsid w:val="00146978"/>
    <w:rsid w:val="0014711E"/>
    <w:rsid w:val="00147473"/>
    <w:rsid w:val="001476A8"/>
    <w:rsid w:val="001477CA"/>
    <w:rsid w:val="00147811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29FB"/>
    <w:rsid w:val="0015324C"/>
    <w:rsid w:val="001533BB"/>
    <w:rsid w:val="00153414"/>
    <w:rsid w:val="00153A73"/>
    <w:rsid w:val="00153E4E"/>
    <w:rsid w:val="0015456D"/>
    <w:rsid w:val="001546E0"/>
    <w:rsid w:val="001557CE"/>
    <w:rsid w:val="001562C8"/>
    <w:rsid w:val="001566C5"/>
    <w:rsid w:val="00156C6C"/>
    <w:rsid w:val="001571E2"/>
    <w:rsid w:val="001576EB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441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596A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44C"/>
    <w:rsid w:val="001837F3"/>
    <w:rsid w:val="00183899"/>
    <w:rsid w:val="00183FA6"/>
    <w:rsid w:val="0018420A"/>
    <w:rsid w:val="00184277"/>
    <w:rsid w:val="00184298"/>
    <w:rsid w:val="00184FE2"/>
    <w:rsid w:val="001850A7"/>
    <w:rsid w:val="0018554B"/>
    <w:rsid w:val="00186357"/>
    <w:rsid w:val="00186596"/>
    <w:rsid w:val="00186A89"/>
    <w:rsid w:val="00187184"/>
    <w:rsid w:val="001879E2"/>
    <w:rsid w:val="00187F56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1B15"/>
    <w:rsid w:val="00192F01"/>
    <w:rsid w:val="001936D4"/>
    <w:rsid w:val="00193745"/>
    <w:rsid w:val="00193927"/>
    <w:rsid w:val="00193B04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8E7"/>
    <w:rsid w:val="001969A4"/>
    <w:rsid w:val="00196FBE"/>
    <w:rsid w:val="00197552"/>
    <w:rsid w:val="00197A70"/>
    <w:rsid w:val="00197E5A"/>
    <w:rsid w:val="001A0480"/>
    <w:rsid w:val="001A05C7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72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500"/>
    <w:rsid w:val="001B49BB"/>
    <w:rsid w:val="001B4A88"/>
    <w:rsid w:val="001B4B1A"/>
    <w:rsid w:val="001B4B4A"/>
    <w:rsid w:val="001B4B97"/>
    <w:rsid w:val="001B4BE9"/>
    <w:rsid w:val="001B5488"/>
    <w:rsid w:val="001B5691"/>
    <w:rsid w:val="001B59CE"/>
    <w:rsid w:val="001B5A16"/>
    <w:rsid w:val="001B5AEF"/>
    <w:rsid w:val="001B6116"/>
    <w:rsid w:val="001B6232"/>
    <w:rsid w:val="001B63DD"/>
    <w:rsid w:val="001B6568"/>
    <w:rsid w:val="001B662A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4E8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23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1A8"/>
    <w:rsid w:val="001E42A5"/>
    <w:rsid w:val="001E476F"/>
    <w:rsid w:val="001E4A5A"/>
    <w:rsid w:val="001E4A9B"/>
    <w:rsid w:val="001E4C3E"/>
    <w:rsid w:val="001E50AC"/>
    <w:rsid w:val="001E516D"/>
    <w:rsid w:val="001E557A"/>
    <w:rsid w:val="001E59EF"/>
    <w:rsid w:val="001E5B6F"/>
    <w:rsid w:val="001E6241"/>
    <w:rsid w:val="001E6433"/>
    <w:rsid w:val="001E6FB1"/>
    <w:rsid w:val="001E7080"/>
    <w:rsid w:val="001E738C"/>
    <w:rsid w:val="001E740F"/>
    <w:rsid w:val="001E7A06"/>
    <w:rsid w:val="001E7B3F"/>
    <w:rsid w:val="001F00AD"/>
    <w:rsid w:val="001F0614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9EB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9BE"/>
    <w:rsid w:val="001F6EF9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3DFC"/>
    <w:rsid w:val="00204016"/>
    <w:rsid w:val="00204253"/>
    <w:rsid w:val="00204315"/>
    <w:rsid w:val="00204618"/>
    <w:rsid w:val="002055D1"/>
    <w:rsid w:val="0020594E"/>
    <w:rsid w:val="00205F57"/>
    <w:rsid w:val="00205FA5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96C"/>
    <w:rsid w:val="00210BB0"/>
    <w:rsid w:val="00210BF1"/>
    <w:rsid w:val="00210C9B"/>
    <w:rsid w:val="0021124A"/>
    <w:rsid w:val="00211405"/>
    <w:rsid w:val="00211628"/>
    <w:rsid w:val="00211BF6"/>
    <w:rsid w:val="00211CFF"/>
    <w:rsid w:val="00212460"/>
    <w:rsid w:val="002125AE"/>
    <w:rsid w:val="00212726"/>
    <w:rsid w:val="00212A2F"/>
    <w:rsid w:val="00212AEB"/>
    <w:rsid w:val="00213C48"/>
    <w:rsid w:val="00213DB8"/>
    <w:rsid w:val="00213DF1"/>
    <w:rsid w:val="00213E2B"/>
    <w:rsid w:val="0021419C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85"/>
    <w:rsid w:val="00217BA0"/>
    <w:rsid w:val="0022039C"/>
    <w:rsid w:val="0022079C"/>
    <w:rsid w:val="0022090D"/>
    <w:rsid w:val="00220B19"/>
    <w:rsid w:val="00220DB4"/>
    <w:rsid w:val="002214E2"/>
    <w:rsid w:val="00221896"/>
    <w:rsid w:val="00221C42"/>
    <w:rsid w:val="00221E1B"/>
    <w:rsid w:val="00221F8C"/>
    <w:rsid w:val="00222F4A"/>
    <w:rsid w:val="002231D3"/>
    <w:rsid w:val="00223A55"/>
    <w:rsid w:val="00223BB2"/>
    <w:rsid w:val="00223F0D"/>
    <w:rsid w:val="00224120"/>
    <w:rsid w:val="00224242"/>
    <w:rsid w:val="00224272"/>
    <w:rsid w:val="0022474D"/>
    <w:rsid w:val="00225727"/>
    <w:rsid w:val="00225F14"/>
    <w:rsid w:val="00225FCA"/>
    <w:rsid w:val="0022605D"/>
    <w:rsid w:val="00226176"/>
    <w:rsid w:val="00226BC8"/>
    <w:rsid w:val="00226DE9"/>
    <w:rsid w:val="00226F25"/>
    <w:rsid w:val="002271C7"/>
    <w:rsid w:val="00227456"/>
    <w:rsid w:val="00227524"/>
    <w:rsid w:val="00227755"/>
    <w:rsid w:val="00227FB6"/>
    <w:rsid w:val="00230231"/>
    <w:rsid w:val="0023156B"/>
    <w:rsid w:val="0023197A"/>
    <w:rsid w:val="00231A9D"/>
    <w:rsid w:val="00231BCF"/>
    <w:rsid w:val="00231E4F"/>
    <w:rsid w:val="0023231B"/>
    <w:rsid w:val="00232670"/>
    <w:rsid w:val="002330FC"/>
    <w:rsid w:val="002335A3"/>
    <w:rsid w:val="002339BA"/>
    <w:rsid w:val="00233B7C"/>
    <w:rsid w:val="00234284"/>
    <w:rsid w:val="00234583"/>
    <w:rsid w:val="002345AB"/>
    <w:rsid w:val="0023465E"/>
    <w:rsid w:val="002349BC"/>
    <w:rsid w:val="002355D3"/>
    <w:rsid w:val="002358F8"/>
    <w:rsid w:val="0023591D"/>
    <w:rsid w:val="00235BBE"/>
    <w:rsid w:val="00235C06"/>
    <w:rsid w:val="00235CFD"/>
    <w:rsid w:val="00235F78"/>
    <w:rsid w:val="0023606E"/>
    <w:rsid w:val="002362A5"/>
    <w:rsid w:val="0023653D"/>
    <w:rsid w:val="00236736"/>
    <w:rsid w:val="0023680C"/>
    <w:rsid w:val="00236F7E"/>
    <w:rsid w:val="0023713D"/>
    <w:rsid w:val="00237586"/>
    <w:rsid w:val="00237A99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2E7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12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A9C"/>
    <w:rsid w:val="00263C1D"/>
    <w:rsid w:val="00263DAC"/>
    <w:rsid w:val="00263E09"/>
    <w:rsid w:val="002645BA"/>
    <w:rsid w:val="00264834"/>
    <w:rsid w:val="00264AA4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09E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2F02"/>
    <w:rsid w:val="00273164"/>
    <w:rsid w:val="002731CB"/>
    <w:rsid w:val="00273760"/>
    <w:rsid w:val="002738E9"/>
    <w:rsid w:val="00273A07"/>
    <w:rsid w:val="00273AD9"/>
    <w:rsid w:val="00273B56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03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34B"/>
    <w:rsid w:val="002826B2"/>
    <w:rsid w:val="002827B5"/>
    <w:rsid w:val="00282CBD"/>
    <w:rsid w:val="00283407"/>
    <w:rsid w:val="00283772"/>
    <w:rsid w:val="00283A0E"/>
    <w:rsid w:val="00283D18"/>
    <w:rsid w:val="00283E08"/>
    <w:rsid w:val="00283EE9"/>
    <w:rsid w:val="00284041"/>
    <w:rsid w:val="002842B3"/>
    <w:rsid w:val="002844F5"/>
    <w:rsid w:val="002845F8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0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2CF9"/>
    <w:rsid w:val="0029341F"/>
    <w:rsid w:val="0029359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77"/>
    <w:rsid w:val="002973B5"/>
    <w:rsid w:val="00297668"/>
    <w:rsid w:val="00297722"/>
    <w:rsid w:val="002978C6"/>
    <w:rsid w:val="00297B95"/>
    <w:rsid w:val="002A0113"/>
    <w:rsid w:val="002A0193"/>
    <w:rsid w:val="002A03D2"/>
    <w:rsid w:val="002A0948"/>
    <w:rsid w:val="002A132C"/>
    <w:rsid w:val="002A2782"/>
    <w:rsid w:val="002A2EAD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69E1"/>
    <w:rsid w:val="002A7468"/>
    <w:rsid w:val="002A761A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047"/>
    <w:rsid w:val="002C11FA"/>
    <w:rsid w:val="002C12B3"/>
    <w:rsid w:val="002C1466"/>
    <w:rsid w:val="002C1F29"/>
    <w:rsid w:val="002C22FC"/>
    <w:rsid w:val="002C2726"/>
    <w:rsid w:val="002C2756"/>
    <w:rsid w:val="002C291D"/>
    <w:rsid w:val="002C30DF"/>
    <w:rsid w:val="002C3120"/>
    <w:rsid w:val="002C34C2"/>
    <w:rsid w:val="002C3623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5FB0"/>
    <w:rsid w:val="002C624A"/>
    <w:rsid w:val="002C656F"/>
    <w:rsid w:val="002C65F5"/>
    <w:rsid w:val="002C6878"/>
    <w:rsid w:val="002C68B0"/>
    <w:rsid w:val="002C68C7"/>
    <w:rsid w:val="002C6C6A"/>
    <w:rsid w:val="002C71BE"/>
    <w:rsid w:val="002C77FF"/>
    <w:rsid w:val="002D021D"/>
    <w:rsid w:val="002D0479"/>
    <w:rsid w:val="002D04DA"/>
    <w:rsid w:val="002D08FC"/>
    <w:rsid w:val="002D0D64"/>
    <w:rsid w:val="002D0D95"/>
    <w:rsid w:val="002D113F"/>
    <w:rsid w:val="002D15DC"/>
    <w:rsid w:val="002D1F67"/>
    <w:rsid w:val="002D248F"/>
    <w:rsid w:val="002D2A76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485"/>
    <w:rsid w:val="002E156D"/>
    <w:rsid w:val="002E1754"/>
    <w:rsid w:val="002E19BF"/>
    <w:rsid w:val="002E21BD"/>
    <w:rsid w:val="002E37D8"/>
    <w:rsid w:val="002E380F"/>
    <w:rsid w:val="002E3E07"/>
    <w:rsid w:val="002E3EA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654F"/>
    <w:rsid w:val="002E69A4"/>
    <w:rsid w:val="002E6D4B"/>
    <w:rsid w:val="002E6D6A"/>
    <w:rsid w:val="002E77F0"/>
    <w:rsid w:val="002E7CCC"/>
    <w:rsid w:val="002F01D9"/>
    <w:rsid w:val="002F077D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3F7"/>
    <w:rsid w:val="002F7653"/>
    <w:rsid w:val="002F787C"/>
    <w:rsid w:val="002F7BA5"/>
    <w:rsid w:val="002F7E57"/>
    <w:rsid w:val="00300777"/>
    <w:rsid w:val="00300857"/>
    <w:rsid w:val="003013D7"/>
    <w:rsid w:val="00301457"/>
    <w:rsid w:val="0030148E"/>
    <w:rsid w:val="00301A50"/>
    <w:rsid w:val="00301B32"/>
    <w:rsid w:val="00301BE2"/>
    <w:rsid w:val="00301EA1"/>
    <w:rsid w:val="003022FD"/>
    <w:rsid w:val="003027E5"/>
    <w:rsid w:val="003029A7"/>
    <w:rsid w:val="00302E85"/>
    <w:rsid w:val="003031A3"/>
    <w:rsid w:val="003033DF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5D27"/>
    <w:rsid w:val="00305DCF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4BC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3355"/>
    <w:rsid w:val="003234F3"/>
    <w:rsid w:val="00323910"/>
    <w:rsid w:val="00323DD4"/>
    <w:rsid w:val="00324810"/>
    <w:rsid w:val="00324FD9"/>
    <w:rsid w:val="003251DD"/>
    <w:rsid w:val="003255FE"/>
    <w:rsid w:val="00325694"/>
    <w:rsid w:val="00325815"/>
    <w:rsid w:val="00325BF1"/>
    <w:rsid w:val="00325D2F"/>
    <w:rsid w:val="00325F20"/>
    <w:rsid w:val="003261B6"/>
    <w:rsid w:val="00326338"/>
    <w:rsid w:val="003265D0"/>
    <w:rsid w:val="00326C1C"/>
    <w:rsid w:val="003270DE"/>
    <w:rsid w:val="00327D56"/>
    <w:rsid w:val="00327FFD"/>
    <w:rsid w:val="0033044C"/>
    <w:rsid w:val="003306B8"/>
    <w:rsid w:val="0033097F"/>
    <w:rsid w:val="00330A29"/>
    <w:rsid w:val="00331060"/>
    <w:rsid w:val="003311C9"/>
    <w:rsid w:val="00331401"/>
    <w:rsid w:val="0033226A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7E1"/>
    <w:rsid w:val="00336D88"/>
    <w:rsid w:val="00336DAD"/>
    <w:rsid w:val="003370DC"/>
    <w:rsid w:val="003376E3"/>
    <w:rsid w:val="00337A9A"/>
    <w:rsid w:val="00337D07"/>
    <w:rsid w:val="00337D7B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9DB"/>
    <w:rsid w:val="00342C67"/>
    <w:rsid w:val="00342E32"/>
    <w:rsid w:val="003430C2"/>
    <w:rsid w:val="003435B0"/>
    <w:rsid w:val="003436F2"/>
    <w:rsid w:val="003436F6"/>
    <w:rsid w:val="003438A8"/>
    <w:rsid w:val="00343D87"/>
    <w:rsid w:val="003445F5"/>
    <w:rsid w:val="003446A7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47C61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4F"/>
    <w:rsid w:val="00354152"/>
    <w:rsid w:val="00354921"/>
    <w:rsid w:val="00354BFF"/>
    <w:rsid w:val="003550C6"/>
    <w:rsid w:val="00355416"/>
    <w:rsid w:val="00355795"/>
    <w:rsid w:val="00355890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DB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739"/>
    <w:rsid w:val="003827E7"/>
    <w:rsid w:val="00382BCE"/>
    <w:rsid w:val="00382E37"/>
    <w:rsid w:val="00382E8A"/>
    <w:rsid w:val="00383A85"/>
    <w:rsid w:val="00383D27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53"/>
    <w:rsid w:val="00391FAA"/>
    <w:rsid w:val="0039223F"/>
    <w:rsid w:val="00392C77"/>
    <w:rsid w:val="00392E1A"/>
    <w:rsid w:val="00393673"/>
    <w:rsid w:val="00393937"/>
    <w:rsid w:val="00393AD8"/>
    <w:rsid w:val="00393EA2"/>
    <w:rsid w:val="00393EE4"/>
    <w:rsid w:val="00394195"/>
    <w:rsid w:val="003941A7"/>
    <w:rsid w:val="00394E46"/>
    <w:rsid w:val="00395293"/>
    <w:rsid w:val="0039532B"/>
    <w:rsid w:val="00395599"/>
    <w:rsid w:val="00395ADC"/>
    <w:rsid w:val="00395CF4"/>
    <w:rsid w:val="00395FED"/>
    <w:rsid w:val="003962DD"/>
    <w:rsid w:val="0039637A"/>
    <w:rsid w:val="0039655B"/>
    <w:rsid w:val="00396932"/>
    <w:rsid w:val="00396C4D"/>
    <w:rsid w:val="00396CD8"/>
    <w:rsid w:val="00397F0A"/>
    <w:rsid w:val="003A0349"/>
    <w:rsid w:val="003A0861"/>
    <w:rsid w:val="003A0E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913"/>
    <w:rsid w:val="003A4D51"/>
    <w:rsid w:val="003A56B6"/>
    <w:rsid w:val="003A581C"/>
    <w:rsid w:val="003A58B2"/>
    <w:rsid w:val="003A5B53"/>
    <w:rsid w:val="003A5CDE"/>
    <w:rsid w:val="003A6334"/>
    <w:rsid w:val="003A68D5"/>
    <w:rsid w:val="003A6AF8"/>
    <w:rsid w:val="003A6DB5"/>
    <w:rsid w:val="003A7428"/>
    <w:rsid w:val="003A7F18"/>
    <w:rsid w:val="003A7FDC"/>
    <w:rsid w:val="003B05AC"/>
    <w:rsid w:val="003B0D2B"/>
    <w:rsid w:val="003B0D37"/>
    <w:rsid w:val="003B0D98"/>
    <w:rsid w:val="003B13FD"/>
    <w:rsid w:val="003B142F"/>
    <w:rsid w:val="003B18E3"/>
    <w:rsid w:val="003B1AB4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6F66"/>
    <w:rsid w:val="003B7678"/>
    <w:rsid w:val="003B77BB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3F9"/>
    <w:rsid w:val="003C3D62"/>
    <w:rsid w:val="003C3FBF"/>
    <w:rsid w:val="003C49A6"/>
    <w:rsid w:val="003C49D1"/>
    <w:rsid w:val="003C4A62"/>
    <w:rsid w:val="003C4E34"/>
    <w:rsid w:val="003C502A"/>
    <w:rsid w:val="003C56EB"/>
    <w:rsid w:val="003C59E6"/>
    <w:rsid w:val="003C5B4F"/>
    <w:rsid w:val="003C6444"/>
    <w:rsid w:val="003C7090"/>
    <w:rsid w:val="003C7384"/>
    <w:rsid w:val="003C790D"/>
    <w:rsid w:val="003C7DB6"/>
    <w:rsid w:val="003C7DE2"/>
    <w:rsid w:val="003D09AE"/>
    <w:rsid w:val="003D0DD2"/>
    <w:rsid w:val="003D124D"/>
    <w:rsid w:val="003D1BF1"/>
    <w:rsid w:val="003D1C0D"/>
    <w:rsid w:val="003D21B0"/>
    <w:rsid w:val="003D22A7"/>
    <w:rsid w:val="003D22AC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5F22"/>
    <w:rsid w:val="003D6323"/>
    <w:rsid w:val="003D6754"/>
    <w:rsid w:val="003D6C53"/>
    <w:rsid w:val="003D6D09"/>
    <w:rsid w:val="003D717C"/>
    <w:rsid w:val="003D718B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5ABB"/>
    <w:rsid w:val="003E62E9"/>
    <w:rsid w:val="003E670B"/>
    <w:rsid w:val="003E6889"/>
    <w:rsid w:val="003E6C33"/>
    <w:rsid w:val="003E6CC4"/>
    <w:rsid w:val="003E75AD"/>
    <w:rsid w:val="003E76D1"/>
    <w:rsid w:val="003E7ACA"/>
    <w:rsid w:val="003E7B1A"/>
    <w:rsid w:val="003E7EEA"/>
    <w:rsid w:val="003F0B01"/>
    <w:rsid w:val="003F0D3C"/>
    <w:rsid w:val="003F156B"/>
    <w:rsid w:val="003F1800"/>
    <w:rsid w:val="003F19DA"/>
    <w:rsid w:val="003F1C16"/>
    <w:rsid w:val="003F219A"/>
    <w:rsid w:val="003F2493"/>
    <w:rsid w:val="003F2B51"/>
    <w:rsid w:val="003F327D"/>
    <w:rsid w:val="003F32F1"/>
    <w:rsid w:val="003F331D"/>
    <w:rsid w:val="003F35B1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6AFF"/>
    <w:rsid w:val="003F73F0"/>
    <w:rsid w:val="003F744E"/>
    <w:rsid w:val="003F78B3"/>
    <w:rsid w:val="00400184"/>
    <w:rsid w:val="0040047D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47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0DB5"/>
    <w:rsid w:val="00411337"/>
    <w:rsid w:val="004116A9"/>
    <w:rsid w:val="00412D9B"/>
    <w:rsid w:val="00413364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3395"/>
    <w:rsid w:val="00424220"/>
    <w:rsid w:val="00425737"/>
    <w:rsid w:val="00425DE5"/>
    <w:rsid w:val="00426671"/>
    <w:rsid w:val="00426779"/>
    <w:rsid w:val="004268A9"/>
    <w:rsid w:val="00426B4D"/>
    <w:rsid w:val="00426BB9"/>
    <w:rsid w:val="00426C5A"/>
    <w:rsid w:val="00427ED2"/>
    <w:rsid w:val="00430293"/>
    <w:rsid w:val="00430341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1E3"/>
    <w:rsid w:val="004342ED"/>
    <w:rsid w:val="00434419"/>
    <w:rsid w:val="0043444C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0C88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211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7B5"/>
    <w:rsid w:val="00446AC1"/>
    <w:rsid w:val="00446CDE"/>
    <w:rsid w:val="00447077"/>
    <w:rsid w:val="004472E9"/>
    <w:rsid w:val="0044740D"/>
    <w:rsid w:val="004477C1"/>
    <w:rsid w:val="004478D0"/>
    <w:rsid w:val="00447B32"/>
    <w:rsid w:val="00447CCA"/>
    <w:rsid w:val="00450B33"/>
    <w:rsid w:val="00450C4D"/>
    <w:rsid w:val="00450F60"/>
    <w:rsid w:val="004511CC"/>
    <w:rsid w:val="00451870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146"/>
    <w:rsid w:val="004654D0"/>
    <w:rsid w:val="0046616E"/>
    <w:rsid w:val="00466472"/>
    <w:rsid w:val="00466586"/>
    <w:rsid w:val="00466EE1"/>
    <w:rsid w:val="004673E6"/>
    <w:rsid w:val="00467567"/>
    <w:rsid w:val="004678B8"/>
    <w:rsid w:val="004678C0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326"/>
    <w:rsid w:val="00481F58"/>
    <w:rsid w:val="00481F9E"/>
    <w:rsid w:val="00482227"/>
    <w:rsid w:val="00482946"/>
    <w:rsid w:val="004831B2"/>
    <w:rsid w:val="00483872"/>
    <w:rsid w:val="0048393F"/>
    <w:rsid w:val="00483950"/>
    <w:rsid w:val="00483981"/>
    <w:rsid w:val="00483FC9"/>
    <w:rsid w:val="0048405F"/>
    <w:rsid w:val="0048411F"/>
    <w:rsid w:val="004842B9"/>
    <w:rsid w:val="004843D4"/>
    <w:rsid w:val="004844E5"/>
    <w:rsid w:val="004845B2"/>
    <w:rsid w:val="004852B3"/>
    <w:rsid w:val="00485794"/>
    <w:rsid w:val="00485C6C"/>
    <w:rsid w:val="00485E89"/>
    <w:rsid w:val="0048600F"/>
    <w:rsid w:val="00486896"/>
    <w:rsid w:val="004869B3"/>
    <w:rsid w:val="00486B7C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97E0B"/>
    <w:rsid w:val="004A00DC"/>
    <w:rsid w:val="004A0526"/>
    <w:rsid w:val="004A0BE2"/>
    <w:rsid w:val="004A0D82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E9D"/>
    <w:rsid w:val="004A7070"/>
    <w:rsid w:val="004A75C6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3BF"/>
    <w:rsid w:val="004B54E7"/>
    <w:rsid w:val="004B68E7"/>
    <w:rsid w:val="004B6D3D"/>
    <w:rsid w:val="004B74AA"/>
    <w:rsid w:val="004B7601"/>
    <w:rsid w:val="004B7C08"/>
    <w:rsid w:val="004C01B8"/>
    <w:rsid w:val="004C050E"/>
    <w:rsid w:val="004C0B6F"/>
    <w:rsid w:val="004C1470"/>
    <w:rsid w:val="004C158D"/>
    <w:rsid w:val="004C176C"/>
    <w:rsid w:val="004C1F0B"/>
    <w:rsid w:val="004C26FC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5E39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392"/>
    <w:rsid w:val="004D0539"/>
    <w:rsid w:val="004D05DC"/>
    <w:rsid w:val="004D06A8"/>
    <w:rsid w:val="004D073F"/>
    <w:rsid w:val="004D08AC"/>
    <w:rsid w:val="004D0AE7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5C5F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09A1"/>
    <w:rsid w:val="004E176F"/>
    <w:rsid w:val="004E1801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5A6"/>
    <w:rsid w:val="004E498E"/>
    <w:rsid w:val="004E4C4A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77F"/>
    <w:rsid w:val="004E6CB8"/>
    <w:rsid w:val="004E6EC5"/>
    <w:rsid w:val="004E711E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C85"/>
    <w:rsid w:val="004F1D22"/>
    <w:rsid w:val="004F2412"/>
    <w:rsid w:val="004F242B"/>
    <w:rsid w:val="004F294E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6C7"/>
    <w:rsid w:val="004F4A1E"/>
    <w:rsid w:val="004F51E4"/>
    <w:rsid w:val="004F554E"/>
    <w:rsid w:val="004F55ED"/>
    <w:rsid w:val="004F5659"/>
    <w:rsid w:val="004F57A0"/>
    <w:rsid w:val="004F580E"/>
    <w:rsid w:val="004F5AA5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1B7B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071A2"/>
    <w:rsid w:val="0050739A"/>
    <w:rsid w:val="0051028F"/>
    <w:rsid w:val="00510687"/>
    <w:rsid w:val="00510736"/>
    <w:rsid w:val="00510E5C"/>
    <w:rsid w:val="00512895"/>
    <w:rsid w:val="00512C1D"/>
    <w:rsid w:val="00512DEC"/>
    <w:rsid w:val="005134A0"/>
    <w:rsid w:val="005140A4"/>
    <w:rsid w:val="0051444B"/>
    <w:rsid w:val="005144D5"/>
    <w:rsid w:val="00514B2B"/>
    <w:rsid w:val="00515793"/>
    <w:rsid w:val="00515BEF"/>
    <w:rsid w:val="00515E8D"/>
    <w:rsid w:val="00515F41"/>
    <w:rsid w:val="005166E7"/>
    <w:rsid w:val="00516757"/>
    <w:rsid w:val="00516772"/>
    <w:rsid w:val="005167D1"/>
    <w:rsid w:val="00516B9F"/>
    <w:rsid w:val="005177F2"/>
    <w:rsid w:val="00517A95"/>
    <w:rsid w:val="00517CFF"/>
    <w:rsid w:val="00517E99"/>
    <w:rsid w:val="00520376"/>
    <w:rsid w:val="005204D5"/>
    <w:rsid w:val="00520615"/>
    <w:rsid w:val="00521273"/>
    <w:rsid w:val="00521717"/>
    <w:rsid w:val="00521E41"/>
    <w:rsid w:val="0052228A"/>
    <w:rsid w:val="005236E9"/>
    <w:rsid w:val="005237C9"/>
    <w:rsid w:val="0052387E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D3C"/>
    <w:rsid w:val="00526E3F"/>
    <w:rsid w:val="00526EEE"/>
    <w:rsid w:val="0052726C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4EEC"/>
    <w:rsid w:val="0053541F"/>
    <w:rsid w:val="00535A35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5A99"/>
    <w:rsid w:val="00545CE3"/>
    <w:rsid w:val="00545F41"/>
    <w:rsid w:val="005461E9"/>
    <w:rsid w:val="0054622D"/>
    <w:rsid w:val="00546459"/>
    <w:rsid w:val="00546B66"/>
    <w:rsid w:val="00546F6E"/>
    <w:rsid w:val="005473F6"/>
    <w:rsid w:val="005476E9"/>
    <w:rsid w:val="0054787F"/>
    <w:rsid w:val="00547B75"/>
    <w:rsid w:val="00547F30"/>
    <w:rsid w:val="00550119"/>
    <w:rsid w:val="0055073D"/>
    <w:rsid w:val="0055088F"/>
    <w:rsid w:val="00550B4D"/>
    <w:rsid w:val="005517E7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3EF0"/>
    <w:rsid w:val="00554A13"/>
    <w:rsid w:val="00554A76"/>
    <w:rsid w:val="005550B6"/>
    <w:rsid w:val="005554F4"/>
    <w:rsid w:val="0055590A"/>
    <w:rsid w:val="00555B9F"/>
    <w:rsid w:val="00556071"/>
    <w:rsid w:val="005567DE"/>
    <w:rsid w:val="00556E02"/>
    <w:rsid w:val="00557246"/>
    <w:rsid w:val="0055768D"/>
    <w:rsid w:val="0055776F"/>
    <w:rsid w:val="00557955"/>
    <w:rsid w:val="00557A00"/>
    <w:rsid w:val="00557AC3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853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31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3725"/>
    <w:rsid w:val="005740E5"/>
    <w:rsid w:val="005745C3"/>
    <w:rsid w:val="00574705"/>
    <w:rsid w:val="00574AA8"/>
    <w:rsid w:val="00574EE8"/>
    <w:rsid w:val="0057596E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E89"/>
    <w:rsid w:val="00582FF8"/>
    <w:rsid w:val="005830EA"/>
    <w:rsid w:val="0058350F"/>
    <w:rsid w:val="00583A94"/>
    <w:rsid w:val="0058459E"/>
    <w:rsid w:val="00584B8F"/>
    <w:rsid w:val="00584D5C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0ED7"/>
    <w:rsid w:val="005914D5"/>
    <w:rsid w:val="00591532"/>
    <w:rsid w:val="005916E0"/>
    <w:rsid w:val="00591E24"/>
    <w:rsid w:val="0059202C"/>
    <w:rsid w:val="00592756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5038"/>
    <w:rsid w:val="00595196"/>
    <w:rsid w:val="005951F9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97C11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05B"/>
    <w:rsid w:val="005A41C0"/>
    <w:rsid w:val="005A42C7"/>
    <w:rsid w:val="005A437A"/>
    <w:rsid w:val="005A4C57"/>
    <w:rsid w:val="005A4F9F"/>
    <w:rsid w:val="005A5847"/>
    <w:rsid w:val="005A58FB"/>
    <w:rsid w:val="005A5E17"/>
    <w:rsid w:val="005A6C15"/>
    <w:rsid w:val="005A7034"/>
    <w:rsid w:val="005A739C"/>
    <w:rsid w:val="005A79C0"/>
    <w:rsid w:val="005A7C4C"/>
    <w:rsid w:val="005A7CA1"/>
    <w:rsid w:val="005B03B2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668"/>
    <w:rsid w:val="005B2766"/>
    <w:rsid w:val="005B28CA"/>
    <w:rsid w:val="005B2A45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045"/>
    <w:rsid w:val="005B6551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CDE"/>
    <w:rsid w:val="005C2F2D"/>
    <w:rsid w:val="005C358D"/>
    <w:rsid w:val="005C3B52"/>
    <w:rsid w:val="005C3C96"/>
    <w:rsid w:val="005C3CF2"/>
    <w:rsid w:val="005C3E05"/>
    <w:rsid w:val="005C4859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1D"/>
    <w:rsid w:val="005C76D0"/>
    <w:rsid w:val="005D03EF"/>
    <w:rsid w:val="005D07E4"/>
    <w:rsid w:val="005D0816"/>
    <w:rsid w:val="005D148D"/>
    <w:rsid w:val="005D1594"/>
    <w:rsid w:val="005D1671"/>
    <w:rsid w:val="005D189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3B0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E48"/>
    <w:rsid w:val="005E06BF"/>
    <w:rsid w:val="005E0ACE"/>
    <w:rsid w:val="005E0CF8"/>
    <w:rsid w:val="005E1283"/>
    <w:rsid w:val="005E189E"/>
    <w:rsid w:val="005E1B7B"/>
    <w:rsid w:val="005E22B1"/>
    <w:rsid w:val="005E29F7"/>
    <w:rsid w:val="005E2C53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07"/>
    <w:rsid w:val="005E5820"/>
    <w:rsid w:val="005E5A07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1EAD"/>
    <w:rsid w:val="005F26B3"/>
    <w:rsid w:val="005F2730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5F74A1"/>
    <w:rsid w:val="00600B3D"/>
    <w:rsid w:val="00600CF6"/>
    <w:rsid w:val="00601BC7"/>
    <w:rsid w:val="00601F75"/>
    <w:rsid w:val="00601FBE"/>
    <w:rsid w:val="006028E4"/>
    <w:rsid w:val="0060388B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A6F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6E57"/>
    <w:rsid w:val="00617024"/>
    <w:rsid w:val="00617287"/>
    <w:rsid w:val="006176D5"/>
    <w:rsid w:val="006179C8"/>
    <w:rsid w:val="00617A6E"/>
    <w:rsid w:val="00617ED6"/>
    <w:rsid w:val="00617F69"/>
    <w:rsid w:val="006200B4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BCE"/>
    <w:rsid w:val="00626D80"/>
    <w:rsid w:val="0062773A"/>
    <w:rsid w:val="00627839"/>
    <w:rsid w:val="00627862"/>
    <w:rsid w:val="00627ADF"/>
    <w:rsid w:val="00627CB7"/>
    <w:rsid w:val="00627D91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62"/>
    <w:rsid w:val="006377CE"/>
    <w:rsid w:val="006379BD"/>
    <w:rsid w:val="00637B79"/>
    <w:rsid w:val="006400E3"/>
    <w:rsid w:val="006407DF"/>
    <w:rsid w:val="00640C87"/>
    <w:rsid w:val="00640DCD"/>
    <w:rsid w:val="00640F9E"/>
    <w:rsid w:val="00640FA6"/>
    <w:rsid w:val="0064130E"/>
    <w:rsid w:val="0064233F"/>
    <w:rsid w:val="00642DE6"/>
    <w:rsid w:val="00643229"/>
    <w:rsid w:val="006433BD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1F9"/>
    <w:rsid w:val="00645245"/>
    <w:rsid w:val="0064541C"/>
    <w:rsid w:val="0064639D"/>
    <w:rsid w:val="00646619"/>
    <w:rsid w:val="00646F03"/>
    <w:rsid w:val="00646FDF"/>
    <w:rsid w:val="006478A6"/>
    <w:rsid w:val="006478AD"/>
    <w:rsid w:val="006478BA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308"/>
    <w:rsid w:val="006529E4"/>
    <w:rsid w:val="00652D3D"/>
    <w:rsid w:val="006534F9"/>
    <w:rsid w:val="0065354B"/>
    <w:rsid w:val="00653A11"/>
    <w:rsid w:val="00653CB6"/>
    <w:rsid w:val="00654319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00"/>
    <w:rsid w:val="006602BD"/>
    <w:rsid w:val="006605EA"/>
    <w:rsid w:val="00660BDF"/>
    <w:rsid w:val="00660E78"/>
    <w:rsid w:val="0066117F"/>
    <w:rsid w:val="00661621"/>
    <w:rsid w:val="006618B5"/>
    <w:rsid w:val="00661E11"/>
    <w:rsid w:val="00662872"/>
    <w:rsid w:val="00663254"/>
    <w:rsid w:val="00663543"/>
    <w:rsid w:val="00663742"/>
    <w:rsid w:val="006637AC"/>
    <w:rsid w:val="00664053"/>
    <w:rsid w:val="0066429B"/>
    <w:rsid w:val="00665008"/>
    <w:rsid w:val="00665A55"/>
    <w:rsid w:val="00665D4C"/>
    <w:rsid w:val="00665FB2"/>
    <w:rsid w:val="0066638A"/>
    <w:rsid w:val="006665C8"/>
    <w:rsid w:val="006667D9"/>
    <w:rsid w:val="00666827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6F0"/>
    <w:rsid w:val="00674758"/>
    <w:rsid w:val="0067493F"/>
    <w:rsid w:val="00674C35"/>
    <w:rsid w:val="006767C9"/>
    <w:rsid w:val="00676847"/>
    <w:rsid w:val="00676AFD"/>
    <w:rsid w:val="00676E34"/>
    <w:rsid w:val="00677085"/>
    <w:rsid w:val="006777F8"/>
    <w:rsid w:val="006778FC"/>
    <w:rsid w:val="00677E03"/>
    <w:rsid w:val="00677E0A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6F1"/>
    <w:rsid w:val="006827A6"/>
    <w:rsid w:val="006827F4"/>
    <w:rsid w:val="00682C28"/>
    <w:rsid w:val="006838B8"/>
    <w:rsid w:val="006843F1"/>
    <w:rsid w:val="00684401"/>
    <w:rsid w:val="006844DE"/>
    <w:rsid w:val="00684795"/>
    <w:rsid w:val="00684D69"/>
    <w:rsid w:val="00685744"/>
    <w:rsid w:val="00685F60"/>
    <w:rsid w:val="00686101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1DEA"/>
    <w:rsid w:val="0069260A"/>
    <w:rsid w:val="00692A56"/>
    <w:rsid w:val="00692B61"/>
    <w:rsid w:val="00693362"/>
    <w:rsid w:val="006938A3"/>
    <w:rsid w:val="0069434E"/>
    <w:rsid w:val="006943E8"/>
    <w:rsid w:val="00694496"/>
    <w:rsid w:val="006946EA"/>
    <w:rsid w:val="00694756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518"/>
    <w:rsid w:val="006A07A3"/>
    <w:rsid w:val="006A08B7"/>
    <w:rsid w:val="006A0DBD"/>
    <w:rsid w:val="006A12FB"/>
    <w:rsid w:val="006A1590"/>
    <w:rsid w:val="006A17CA"/>
    <w:rsid w:val="006A17EB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A7C7F"/>
    <w:rsid w:val="006B0151"/>
    <w:rsid w:val="006B02C0"/>
    <w:rsid w:val="006B094A"/>
    <w:rsid w:val="006B09EE"/>
    <w:rsid w:val="006B18A4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00A"/>
    <w:rsid w:val="006B42C1"/>
    <w:rsid w:val="006B451F"/>
    <w:rsid w:val="006B50A1"/>
    <w:rsid w:val="006B51B1"/>
    <w:rsid w:val="006B59A1"/>
    <w:rsid w:val="006B5B3B"/>
    <w:rsid w:val="006B6063"/>
    <w:rsid w:val="006B6423"/>
    <w:rsid w:val="006B6452"/>
    <w:rsid w:val="006B6481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A7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BC7"/>
    <w:rsid w:val="006C5FB5"/>
    <w:rsid w:val="006C633B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2FAA"/>
    <w:rsid w:val="006D32A6"/>
    <w:rsid w:val="006D387B"/>
    <w:rsid w:val="006D3A0C"/>
    <w:rsid w:val="006D3E6C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2AC"/>
    <w:rsid w:val="006E055D"/>
    <w:rsid w:val="006E070E"/>
    <w:rsid w:val="006E0946"/>
    <w:rsid w:val="006E0BC7"/>
    <w:rsid w:val="006E1259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8D7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1C9D"/>
    <w:rsid w:val="00702635"/>
    <w:rsid w:val="0070336D"/>
    <w:rsid w:val="00703F93"/>
    <w:rsid w:val="007047B4"/>
    <w:rsid w:val="00704830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4D5"/>
    <w:rsid w:val="007118CF"/>
    <w:rsid w:val="00711E9D"/>
    <w:rsid w:val="0071257E"/>
    <w:rsid w:val="00713800"/>
    <w:rsid w:val="00713A9C"/>
    <w:rsid w:val="00714082"/>
    <w:rsid w:val="0071473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760"/>
    <w:rsid w:val="00721963"/>
    <w:rsid w:val="00722745"/>
    <w:rsid w:val="00722EA2"/>
    <w:rsid w:val="00722EF9"/>
    <w:rsid w:val="0072352D"/>
    <w:rsid w:val="00723AAB"/>
    <w:rsid w:val="00723D6B"/>
    <w:rsid w:val="00723E19"/>
    <w:rsid w:val="00723FD7"/>
    <w:rsid w:val="007242D7"/>
    <w:rsid w:val="007244F0"/>
    <w:rsid w:val="0072484C"/>
    <w:rsid w:val="007249AC"/>
    <w:rsid w:val="00724D0F"/>
    <w:rsid w:val="00724D54"/>
    <w:rsid w:val="007254DA"/>
    <w:rsid w:val="00725874"/>
    <w:rsid w:val="00725BD3"/>
    <w:rsid w:val="007260D2"/>
    <w:rsid w:val="00726E80"/>
    <w:rsid w:val="0072744A"/>
    <w:rsid w:val="00730141"/>
    <w:rsid w:val="00730331"/>
    <w:rsid w:val="00730D9F"/>
    <w:rsid w:val="007310BD"/>
    <w:rsid w:val="007319FB"/>
    <w:rsid w:val="007328F8"/>
    <w:rsid w:val="007334BA"/>
    <w:rsid w:val="00733567"/>
    <w:rsid w:val="007335F5"/>
    <w:rsid w:val="00733608"/>
    <w:rsid w:val="007339C6"/>
    <w:rsid w:val="00733C25"/>
    <w:rsid w:val="00733FF1"/>
    <w:rsid w:val="0073466C"/>
    <w:rsid w:val="00734799"/>
    <w:rsid w:val="00734C70"/>
    <w:rsid w:val="00734DB1"/>
    <w:rsid w:val="00735558"/>
    <w:rsid w:val="00735CFB"/>
    <w:rsid w:val="00735D17"/>
    <w:rsid w:val="007361BA"/>
    <w:rsid w:val="007365BD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0C0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61E"/>
    <w:rsid w:val="00750679"/>
    <w:rsid w:val="00750955"/>
    <w:rsid w:val="00750EF2"/>
    <w:rsid w:val="007518DD"/>
    <w:rsid w:val="007519DA"/>
    <w:rsid w:val="00751B0A"/>
    <w:rsid w:val="00752527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54CC"/>
    <w:rsid w:val="00755939"/>
    <w:rsid w:val="00755C4F"/>
    <w:rsid w:val="007568AB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619"/>
    <w:rsid w:val="00763CC5"/>
    <w:rsid w:val="00763FD3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0B19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7E2"/>
    <w:rsid w:val="00776D20"/>
    <w:rsid w:val="007772F1"/>
    <w:rsid w:val="00777407"/>
    <w:rsid w:val="00777CAD"/>
    <w:rsid w:val="007800D2"/>
    <w:rsid w:val="00780253"/>
    <w:rsid w:val="007802C8"/>
    <w:rsid w:val="007803F6"/>
    <w:rsid w:val="00780CEA"/>
    <w:rsid w:val="00781063"/>
    <w:rsid w:val="007827C5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396"/>
    <w:rsid w:val="00786879"/>
    <w:rsid w:val="007870FC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84B"/>
    <w:rsid w:val="00791A03"/>
    <w:rsid w:val="00791C8C"/>
    <w:rsid w:val="00791DAD"/>
    <w:rsid w:val="007920E8"/>
    <w:rsid w:val="00792251"/>
    <w:rsid w:val="00793070"/>
    <w:rsid w:val="007931C3"/>
    <w:rsid w:val="00793201"/>
    <w:rsid w:val="00793AAB"/>
    <w:rsid w:val="00793DAE"/>
    <w:rsid w:val="00794099"/>
    <w:rsid w:val="00794586"/>
    <w:rsid w:val="007946F3"/>
    <w:rsid w:val="0079485A"/>
    <w:rsid w:val="00794DAB"/>
    <w:rsid w:val="00794F3F"/>
    <w:rsid w:val="00795351"/>
    <w:rsid w:val="0079550D"/>
    <w:rsid w:val="0079574F"/>
    <w:rsid w:val="007959BB"/>
    <w:rsid w:val="00795B2C"/>
    <w:rsid w:val="00795DA6"/>
    <w:rsid w:val="00795DC5"/>
    <w:rsid w:val="007969FA"/>
    <w:rsid w:val="00797D20"/>
    <w:rsid w:val="007A02D5"/>
    <w:rsid w:val="007A0539"/>
    <w:rsid w:val="007A087A"/>
    <w:rsid w:val="007A08B7"/>
    <w:rsid w:val="007A1739"/>
    <w:rsid w:val="007A21F1"/>
    <w:rsid w:val="007A23D3"/>
    <w:rsid w:val="007A26B2"/>
    <w:rsid w:val="007A2A08"/>
    <w:rsid w:val="007A2A7B"/>
    <w:rsid w:val="007A2E48"/>
    <w:rsid w:val="007A2F7D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067"/>
    <w:rsid w:val="007A71B7"/>
    <w:rsid w:val="007A7234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3D36"/>
    <w:rsid w:val="007B41A9"/>
    <w:rsid w:val="007B4431"/>
    <w:rsid w:val="007B462E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1F3E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49BF"/>
    <w:rsid w:val="007C56ED"/>
    <w:rsid w:val="007C5897"/>
    <w:rsid w:val="007C58D3"/>
    <w:rsid w:val="007C5A0C"/>
    <w:rsid w:val="007C5CEE"/>
    <w:rsid w:val="007C60B2"/>
    <w:rsid w:val="007C6375"/>
    <w:rsid w:val="007C65CC"/>
    <w:rsid w:val="007C670D"/>
    <w:rsid w:val="007C6DF3"/>
    <w:rsid w:val="007C710F"/>
    <w:rsid w:val="007C7955"/>
    <w:rsid w:val="007C7A1E"/>
    <w:rsid w:val="007C7E37"/>
    <w:rsid w:val="007C7F4C"/>
    <w:rsid w:val="007D0A34"/>
    <w:rsid w:val="007D0ABD"/>
    <w:rsid w:val="007D117C"/>
    <w:rsid w:val="007D16FA"/>
    <w:rsid w:val="007D1D5E"/>
    <w:rsid w:val="007D1E36"/>
    <w:rsid w:val="007D216B"/>
    <w:rsid w:val="007D2788"/>
    <w:rsid w:val="007D2871"/>
    <w:rsid w:val="007D2AFC"/>
    <w:rsid w:val="007D2C37"/>
    <w:rsid w:val="007D304C"/>
    <w:rsid w:val="007D3312"/>
    <w:rsid w:val="007D3C1F"/>
    <w:rsid w:val="007D4A64"/>
    <w:rsid w:val="007D5105"/>
    <w:rsid w:val="007D5A6A"/>
    <w:rsid w:val="007D61C1"/>
    <w:rsid w:val="007D6CEC"/>
    <w:rsid w:val="007D71FC"/>
    <w:rsid w:val="007D7397"/>
    <w:rsid w:val="007D7C04"/>
    <w:rsid w:val="007D7CE4"/>
    <w:rsid w:val="007E0185"/>
    <w:rsid w:val="007E0394"/>
    <w:rsid w:val="007E09F0"/>
    <w:rsid w:val="007E0E76"/>
    <w:rsid w:val="007E0FA7"/>
    <w:rsid w:val="007E105C"/>
    <w:rsid w:val="007E162D"/>
    <w:rsid w:val="007E17DF"/>
    <w:rsid w:val="007E1C3E"/>
    <w:rsid w:val="007E1EC9"/>
    <w:rsid w:val="007E206E"/>
    <w:rsid w:val="007E2201"/>
    <w:rsid w:val="007E239A"/>
    <w:rsid w:val="007E3093"/>
    <w:rsid w:val="007E4556"/>
    <w:rsid w:val="007E4879"/>
    <w:rsid w:val="007E4E54"/>
    <w:rsid w:val="007E4ED3"/>
    <w:rsid w:val="007E5187"/>
    <w:rsid w:val="007E57F4"/>
    <w:rsid w:val="007E5A65"/>
    <w:rsid w:val="007E5E5F"/>
    <w:rsid w:val="007E77A4"/>
    <w:rsid w:val="007E77C2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BB2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5D45"/>
    <w:rsid w:val="007F6440"/>
    <w:rsid w:val="007F659A"/>
    <w:rsid w:val="007F6605"/>
    <w:rsid w:val="007F6B36"/>
    <w:rsid w:val="007F7057"/>
    <w:rsid w:val="007F757A"/>
    <w:rsid w:val="007F7714"/>
    <w:rsid w:val="008004BA"/>
    <w:rsid w:val="008008E8"/>
    <w:rsid w:val="00800919"/>
    <w:rsid w:val="00800A28"/>
    <w:rsid w:val="00800CAE"/>
    <w:rsid w:val="00800E20"/>
    <w:rsid w:val="00800E58"/>
    <w:rsid w:val="008011A6"/>
    <w:rsid w:val="008015D3"/>
    <w:rsid w:val="00801E0C"/>
    <w:rsid w:val="00802204"/>
    <w:rsid w:val="008024BC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5A6E"/>
    <w:rsid w:val="0080612D"/>
    <w:rsid w:val="0080616D"/>
    <w:rsid w:val="00806878"/>
    <w:rsid w:val="00806912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B8F"/>
    <w:rsid w:val="00811C1A"/>
    <w:rsid w:val="00811C5E"/>
    <w:rsid w:val="00811DDA"/>
    <w:rsid w:val="00812140"/>
    <w:rsid w:val="008129BB"/>
    <w:rsid w:val="00813398"/>
    <w:rsid w:val="0081370E"/>
    <w:rsid w:val="0081406F"/>
    <w:rsid w:val="008149D6"/>
    <w:rsid w:val="00814D01"/>
    <w:rsid w:val="00814E0C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0C8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B75"/>
    <w:rsid w:val="00822FF0"/>
    <w:rsid w:val="00824374"/>
    <w:rsid w:val="0082446F"/>
    <w:rsid w:val="00824795"/>
    <w:rsid w:val="008250FF"/>
    <w:rsid w:val="00825199"/>
    <w:rsid w:val="00825E8A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859"/>
    <w:rsid w:val="0083291F"/>
    <w:rsid w:val="00832C9A"/>
    <w:rsid w:val="0083303C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BAA"/>
    <w:rsid w:val="00836F9A"/>
    <w:rsid w:val="0083732E"/>
    <w:rsid w:val="0083748C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2A7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47CC0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3F59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46C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39B"/>
    <w:rsid w:val="0086673D"/>
    <w:rsid w:val="008668D1"/>
    <w:rsid w:val="00866C8C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67D78"/>
    <w:rsid w:val="0087054C"/>
    <w:rsid w:val="00870A62"/>
    <w:rsid w:val="00870B9C"/>
    <w:rsid w:val="00871036"/>
    <w:rsid w:val="008711A1"/>
    <w:rsid w:val="008712ED"/>
    <w:rsid w:val="0087148F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05"/>
    <w:rsid w:val="008746D7"/>
    <w:rsid w:val="00875090"/>
    <w:rsid w:val="0087536C"/>
    <w:rsid w:val="00875394"/>
    <w:rsid w:val="008753F1"/>
    <w:rsid w:val="00875617"/>
    <w:rsid w:val="0087564A"/>
    <w:rsid w:val="0087569E"/>
    <w:rsid w:val="008758B8"/>
    <w:rsid w:val="00875B2B"/>
    <w:rsid w:val="00875EA6"/>
    <w:rsid w:val="00876162"/>
    <w:rsid w:val="00876302"/>
    <w:rsid w:val="00876790"/>
    <w:rsid w:val="00876995"/>
    <w:rsid w:val="00876A3E"/>
    <w:rsid w:val="00876EBC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D8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22B"/>
    <w:rsid w:val="0089245B"/>
    <w:rsid w:val="008927BD"/>
    <w:rsid w:val="00892BCA"/>
    <w:rsid w:val="00892CB7"/>
    <w:rsid w:val="00893165"/>
    <w:rsid w:val="00893378"/>
    <w:rsid w:val="008938AE"/>
    <w:rsid w:val="00893944"/>
    <w:rsid w:val="00893DC9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6C76"/>
    <w:rsid w:val="00897069"/>
    <w:rsid w:val="0089749C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4A6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7CB"/>
    <w:rsid w:val="008B498A"/>
    <w:rsid w:val="008B4B3B"/>
    <w:rsid w:val="008B4EA5"/>
    <w:rsid w:val="008B53E0"/>
    <w:rsid w:val="008B5717"/>
    <w:rsid w:val="008B601A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1EA"/>
    <w:rsid w:val="008C040C"/>
    <w:rsid w:val="008C0987"/>
    <w:rsid w:val="008C0A3E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7A9"/>
    <w:rsid w:val="008C4974"/>
    <w:rsid w:val="008C4A94"/>
    <w:rsid w:val="008C4CA0"/>
    <w:rsid w:val="008C4DBB"/>
    <w:rsid w:val="008C4F9A"/>
    <w:rsid w:val="008C5F47"/>
    <w:rsid w:val="008C5F7C"/>
    <w:rsid w:val="008C6044"/>
    <w:rsid w:val="008C6676"/>
    <w:rsid w:val="008C6A4A"/>
    <w:rsid w:val="008C6BC3"/>
    <w:rsid w:val="008C76FC"/>
    <w:rsid w:val="008C7B81"/>
    <w:rsid w:val="008D0015"/>
    <w:rsid w:val="008D02B7"/>
    <w:rsid w:val="008D0479"/>
    <w:rsid w:val="008D067E"/>
    <w:rsid w:val="008D0AAC"/>
    <w:rsid w:val="008D0CEF"/>
    <w:rsid w:val="008D1003"/>
    <w:rsid w:val="008D11AE"/>
    <w:rsid w:val="008D1964"/>
    <w:rsid w:val="008D2CF5"/>
    <w:rsid w:val="008D2D47"/>
    <w:rsid w:val="008D2FFA"/>
    <w:rsid w:val="008D34CC"/>
    <w:rsid w:val="008D3564"/>
    <w:rsid w:val="008D35BD"/>
    <w:rsid w:val="008D361E"/>
    <w:rsid w:val="008D373F"/>
    <w:rsid w:val="008D43F6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624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435"/>
    <w:rsid w:val="008E7565"/>
    <w:rsid w:val="008F0126"/>
    <w:rsid w:val="008F0279"/>
    <w:rsid w:val="008F0732"/>
    <w:rsid w:val="008F0C01"/>
    <w:rsid w:val="008F1067"/>
    <w:rsid w:val="008F115D"/>
    <w:rsid w:val="008F14E9"/>
    <w:rsid w:val="008F1512"/>
    <w:rsid w:val="008F1A2D"/>
    <w:rsid w:val="008F1D6C"/>
    <w:rsid w:val="008F201D"/>
    <w:rsid w:val="008F30A4"/>
    <w:rsid w:val="008F3310"/>
    <w:rsid w:val="008F3444"/>
    <w:rsid w:val="008F39A8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6AF5"/>
    <w:rsid w:val="008F700B"/>
    <w:rsid w:val="008F78C5"/>
    <w:rsid w:val="0090078D"/>
    <w:rsid w:val="009009FC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B02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131"/>
    <w:rsid w:val="009072D4"/>
    <w:rsid w:val="0090738E"/>
    <w:rsid w:val="009073A6"/>
    <w:rsid w:val="009074A3"/>
    <w:rsid w:val="009075E9"/>
    <w:rsid w:val="00907883"/>
    <w:rsid w:val="00910891"/>
    <w:rsid w:val="00910F42"/>
    <w:rsid w:val="00910FE7"/>
    <w:rsid w:val="00911465"/>
    <w:rsid w:val="00911659"/>
    <w:rsid w:val="00911D55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9A8"/>
    <w:rsid w:val="00916F22"/>
    <w:rsid w:val="009175E5"/>
    <w:rsid w:val="00917AEE"/>
    <w:rsid w:val="009200DA"/>
    <w:rsid w:val="00921256"/>
    <w:rsid w:val="0092146D"/>
    <w:rsid w:val="00921BDE"/>
    <w:rsid w:val="00921D60"/>
    <w:rsid w:val="00921EE2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3C4"/>
    <w:rsid w:val="00934857"/>
    <w:rsid w:val="00934AA1"/>
    <w:rsid w:val="00934DC2"/>
    <w:rsid w:val="00935902"/>
    <w:rsid w:val="00935924"/>
    <w:rsid w:val="00935A77"/>
    <w:rsid w:val="00935EA4"/>
    <w:rsid w:val="0093686F"/>
    <w:rsid w:val="009372E1"/>
    <w:rsid w:val="00937909"/>
    <w:rsid w:val="00937A88"/>
    <w:rsid w:val="00937D7D"/>
    <w:rsid w:val="00940093"/>
    <w:rsid w:val="009401FB"/>
    <w:rsid w:val="009407DD"/>
    <w:rsid w:val="0094099B"/>
    <w:rsid w:val="00940ADA"/>
    <w:rsid w:val="00940C9E"/>
    <w:rsid w:val="00941461"/>
    <w:rsid w:val="00941564"/>
    <w:rsid w:val="00941815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827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C54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9C5"/>
    <w:rsid w:val="00953DE6"/>
    <w:rsid w:val="00953E96"/>
    <w:rsid w:val="009546BD"/>
    <w:rsid w:val="00954AD0"/>
    <w:rsid w:val="00955401"/>
    <w:rsid w:val="009555AB"/>
    <w:rsid w:val="009556EE"/>
    <w:rsid w:val="009558D8"/>
    <w:rsid w:val="00955D24"/>
    <w:rsid w:val="00956170"/>
    <w:rsid w:val="009561AD"/>
    <w:rsid w:val="00956228"/>
    <w:rsid w:val="00956B1C"/>
    <w:rsid w:val="00956DAC"/>
    <w:rsid w:val="009572F3"/>
    <w:rsid w:val="00957771"/>
    <w:rsid w:val="00957DDD"/>
    <w:rsid w:val="00957EE0"/>
    <w:rsid w:val="0096000B"/>
    <w:rsid w:val="00960506"/>
    <w:rsid w:val="009606A1"/>
    <w:rsid w:val="00960A22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316D"/>
    <w:rsid w:val="009649A5"/>
    <w:rsid w:val="00964A5E"/>
    <w:rsid w:val="00964EBF"/>
    <w:rsid w:val="0096502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1F0"/>
    <w:rsid w:val="0096656C"/>
    <w:rsid w:val="0096699A"/>
    <w:rsid w:val="00966C7F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169"/>
    <w:rsid w:val="009734F6"/>
    <w:rsid w:val="00973F26"/>
    <w:rsid w:val="00973FC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31"/>
    <w:rsid w:val="009776DE"/>
    <w:rsid w:val="00977C2E"/>
    <w:rsid w:val="00977F91"/>
    <w:rsid w:val="00977F92"/>
    <w:rsid w:val="00980A7D"/>
    <w:rsid w:val="00980DD5"/>
    <w:rsid w:val="0098106B"/>
    <w:rsid w:val="0098118D"/>
    <w:rsid w:val="009822FD"/>
    <w:rsid w:val="00982BA5"/>
    <w:rsid w:val="00982DFA"/>
    <w:rsid w:val="0098301A"/>
    <w:rsid w:val="00983092"/>
    <w:rsid w:val="0098323C"/>
    <w:rsid w:val="0098332F"/>
    <w:rsid w:val="00983490"/>
    <w:rsid w:val="00983812"/>
    <w:rsid w:val="00983D1A"/>
    <w:rsid w:val="00983FE7"/>
    <w:rsid w:val="0098434D"/>
    <w:rsid w:val="009847E7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6CCC"/>
    <w:rsid w:val="00987144"/>
    <w:rsid w:val="00987431"/>
    <w:rsid w:val="009879F7"/>
    <w:rsid w:val="00987B8A"/>
    <w:rsid w:val="00987CF6"/>
    <w:rsid w:val="00990055"/>
    <w:rsid w:val="00990084"/>
    <w:rsid w:val="009907F3"/>
    <w:rsid w:val="009908AE"/>
    <w:rsid w:val="00990ABB"/>
    <w:rsid w:val="00990B93"/>
    <w:rsid w:val="00991A10"/>
    <w:rsid w:val="00991D48"/>
    <w:rsid w:val="00991DDE"/>
    <w:rsid w:val="00992884"/>
    <w:rsid w:val="00992C3D"/>
    <w:rsid w:val="00992FE7"/>
    <w:rsid w:val="0099304D"/>
    <w:rsid w:val="0099371D"/>
    <w:rsid w:val="00993A85"/>
    <w:rsid w:val="00993FBD"/>
    <w:rsid w:val="009940D8"/>
    <w:rsid w:val="009941AF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16"/>
    <w:rsid w:val="00996847"/>
    <w:rsid w:val="00996D1F"/>
    <w:rsid w:val="00996E2B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566"/>
    <w:rsid w:val="009A2781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181"/>
    <w:rsid w:val="009A6469"/>
    <w:rsid w:val="009A7091"/>
    <w:rsid w:val="009A722E"/>
    <w:rsid w:val="009A78F8"/>
    <w:rsid w:val="009A7CD7"/>
    <w:rsid w:val="009A7FEE"/>
    <w:rsid w:val="009B0273"/>
    <w:rsid w:val="009B049F"/>
    <w:rsid w:val="009B06E5"/>
    <w:rsid w:val="009B0908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590"/>
    <w:rsid w:val="009B7ED3"/>
    <w:rsid w:val="009B7F09"/>
    <w:rsid w:val="009C080F"/>
    <w:rsid w:val="009C0E0C"/>
    <w:rsid w:val="009C11E5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901"/>
    <w:rsid w:val="009C2E97"/>
    <w:rsid w:val="009C317A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33E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2B2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3D07"/>
    <w:rsid w:val="009E4645"/>
    <w:rsid w:val="009E49E5"/>
    <w:rsid w:val="009E53D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130"/>
    <w:rsid w:val="009F449B"/>
    <w:rsid w:val="009F483A"/>
    <w:rsid w:val="009F4A06"/>
    <w:rsid w:val="009F4AA8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D3"/>
    <w:rsid w:val="009F6C69"/>
    <w:rsid w:val="009F75DA"/>
    <w:rsid w:val="009F7837"/>
    <w:rsid w:val="00A00C51"/>
    <w:rsid w:val="00A0168C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194"/>
    <w:rsid w:val="00A05351"/>
    <w:rsid w:val="00A05370"/>
    <w:rsid w:val="00A053F8"/>
    <w:rsid w:val="00A0546E"/>
    <w:rsid w:val="00A054C5"/>
    <w:rsid w:val="00A05653"/>
    <w:rsid w:val="00A058B7"/>
    <w:rsid w:val="00A068C6"/>
    <w:rsid w:val="00A0699C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6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5FF1"/>
    <w:rsid w:val="00A17B89"/>
    <w:rsid w:val="00A17D6B"/>
    <w:rsid w:val="00A17F58"/>
    <w:rsid w:val="00A20013"/>
    <w:rsid w:val="00A20C50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53C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492"/>
    <w:rsid w:val="00A30E56"/>
    <w:rsid w:val="00A30F1F"/>
    <w:rsid w:val="00A31151"/>
    <w:rsid w:val="00A3155A"/>
    <w:rsid w:val="00A31988"/>
    <w:rsid w:val="00A31D6A"/>
    <w:rsid w:val="00A31E08"/>
    <w:rsid w:val="00A32053"/>
    <w:rsid w:val="00A3220A"/>
    <w:rsid w:val="00A32755"/>
    <w:rsid w:val="00A3348D"/>
    <w:rsid w:val="00A34041"/>
    <w:rsid w:val="00A34943"/>
    <w:rsid w:val="00A34A37"/>
    <w:rsid w:val="00A34C27"/>
    <w:rsid w:val="00A34F39"/>
    <w:rsid w:val="00A35F7C"/>
    <w:rsid w:val="00A35FA1"/>
    <w:rsid w:val="00A36609"/>
    <w:rsid w:val="00A368DB"/>
    <w:rsid w:val="00A36941"/>
    <w:rsid w:val="00A36B35"/>
    <w:rsid w:val="00A36D7A"/>
    <w:rsid w:val="00A37642"/>
    <w:rsid w:val="00A37755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5C7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5CD3"/>
    <w:rsid w:val="00A46494"/>
    <w:rsid w:val="00A465C4"/>
    <w:rsid w:val="00A46DDE"/>
    <w:rsid w:val="00A46F53"/>
    <w:rsid w:val="00A476A3"/>
    <w:rsid w:val="00A50260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8B4"/>
    <w:rsid w:val="00A53AC9"/>
    <w:rsid w:val="00A53BA8"/>
    <w:rsid w:val="00A5445F"/>
    <w:rsid w:val="00A545D0"/>
    <w:rsid w:val="00A546E0"/>
    <w:rsid w:val="00A54A48"/>
    <w:rsid w:val="00A553F7"/>
    <w:rsid w:val="00A55D31"/>
    <w:rsid w:val="00A55DFC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6AB"/>
    <w:rsid w:val="00A6379F"/>
    <w:rsid w:val="00A63BF8"/>
    <w:rsid w:val="00A645B0"/>
    <w:rsid w:val="00A64B76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67DBB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1BE"/>
    <w:rsid w:val="00A74512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C7A"/>
    <w:rsid w:val="00A85E1F"/>
    <w:rsid w:val="00A86049"/>
    <w:rsid w:val="00A862D6"/>
    <w:rsid w:val="00A86374"/>
    <w:rsid w:val="00A8647D"/>
    <w:rsid w:val="00A86B15"/>
    <w:rsid w:val="00A87C1A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3B8A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3AF"/>
    <w:rsid w:val="00A97768"/>
    <w:rsid w:val="00A97A6F"/>
    <w:rsid w:val="00A97B1D"/>
    <w:rsid w:val="00A97D84"/>
    <w:rsid w:val="00AA05A3"/>
    <w:rsid w:val="00AA05B7"/>
    <w:rsid w:val="00AA0F15"/>
    <w:rsid w:val="00AA14EC"/>
    <w:rsid w:val="00AA1502"/>
    <w:rsid w:val="00AA15D9"/>
    <w:rsid w:val="00AA19AF"/>
    <w:rsid w:val="00AA1D2D"/>
    <w:rsid w:val="00AA2650"/>
    <w:rsid w:val="00AA2786"/>
    <w:rsid w:val="00AA2815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DAC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160"/>
    <w:rsid w:val="00AB56BA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361"/>
    <w:rsid w:val="00AC5BFC"/>
    <w:rsid w:val="00AC5DA6"/>
    <w:rsid w:val="00AC5E65"/>
    <w:rsid w:val="00AC605A"/>
    <w:rsid w:val="00AC68EA"/>
    <w:rsid w:val="00AC6B77"/>
    <w:rsid w:val="00AC7002"/>
    <w:rsid w:val="00AC7C00"/>
    <w:rsid w:val="00AC7F1A"/>
    <w:rsid w:val="00AC7F6D"/>
    <w:rsid w:val="00AD08C9"/>
    <w:rsid w:val="00AD0FB6"/>
    <w:rsid w:val="00AD114A"/>
    <w:rsid w:val="00AD16F6"/>
    <w:rsid w:val="00AD17C7"/>
    <w:rsid w:val="00AD1EA9"/>
    <w:rsid w:val="00AD1F71"/>
    <w:rsid w:val="00AD25E7"/>
    <w:rsid w:val="00AD260A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5F9"/>
    <w:rsid w:val="00AD7AB2"/>
    <w:rsid w:val="00AD7B0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075"/>
    <w:rsid w:val="00AE2AA1"/>
    <w:rsid w:val="00AE3435"/>
    <w:rsid w:val="00AE3703"/>
    <w:rsid w:val="00AE3760"/>
    <w:rsid w:val="00AE3936"/>
    <w:rsid w:val="00AE3DC7"/>
    <w:rsid w:val="00AE3EE3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D89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3E3"/>
    <w:rsid w:val="00AF0528"/>
    <w:rsid w:val="00AF062A"/>
    <w:rsid w:val="00AF0771"/>
    <w:rsid w:val="00AF0E28"/>
    <w:rsid w:val="00AF129A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9C2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AF7B94"/>
    <w:rsid w:val="00B00413"/>
    <w:rsid w:val="00B0114E"/>
    <w:rsid w:val="00B013D1"/>
    <w:rsid w:val="00B018C7"/>
    <w:rsid w:val="00B01A5A"/>
    <w:rsid w:val="00B01B5D"/>
    <w:rsid w:val="00B01B5E"/>
    <w:rsid w:val="00B01EED"/>
    <w:rsid w:val="00B023D3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2DD"/>
    <w:rsid w:val="00B052EE"/>
    <w:rsid w:val="00B057E0"/>
    <w:rsid w:val="00B057E3"/>
    <w:rsid w:val="00B0597C"/>
    <w:rsid w:val="00B06140"/>
    <w:rsid w:val="00B066AC"/>
    <w:rsid w:val="00B06715"/>
    <w:rsid w:val="00B06C02"/>
    <w:rsid w:val="00B06C63"/>
    <w:rsid w:val="00B06F86"/>
    <w:rsid w:val="00B07E1D"/>
    <w:rsid w:val="00B1012D"/>
    <w:rsid w:val="00B1020E"/>
    <w:rsid w:val="00B10AC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4D16"/>
    <w:rsid w:val="00B15ECD"/>
    <w:rsid w:val="00B16580"/>
    <w:rsid w:val="00B1673D"/>
    <w:rsid w:val="00B167D1"/>
    <w:rsid w:val="00B1683C"/>
    <w:rsid w:val="00B16C2E"/>
    <w:rsid w:val="00B17226"/>
    <w:rsid w:val="00B17A6E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00A"/>
    <w:rsid w:val="00B26E58"/>
    <w:rsid w:val="00B274A6"/>
    <w:rsid w:val="00B277FA"/>
    <w:rsid w:val="00B27A79"/>
    <w:rsid w:val="00B27D2C"/>
    <w:rsid w:val="00B3031D"/>
    <w:rsid w:val="00B30715"/>
    <w:rsid w:val="00B30887"/>
    <w:rsid w:val="00B30939"/>
    <w:rsid w:val="00B30FCF"/>
    <w:rsid w:val="00B311F8"/>
    <w:rsid w:val="00B31762"/>
    <w:rsid w:val="00B31B3F"/>
    <w:rsid w:val="00B31CCC"/>
    <w:rsid w:val="00B323C0"/>
    <w:rsid w:val="00B32508"/>
    <w:rsid w:val="00B32863"/>
    <w:rsid w:val="00B329F6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4C85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3E1"/>
    <w:rsid w:val="00B37E2C"/>
    <w:rsid w:val="00B37E84"/>
    <w:rsid w:val="00B4081E"/>
    <w:rsid w:val="00B41087"/>
    <w:rsid w:val="00B41658"/>
    <w:rsid w:val="00B41A89"/>
    <w:rsid w:val="00B4225E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B85"/>
    <w:rsid w:val="00B55170"/>
    <w:rsid w:val="00B55A63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8CD"/>
    <w:rsid w:val="00B57996"/>
    <w:rsid w:val="00B57A71"/>
    <w:rsid w:val="00B57B6B"/>
    <w:rsid w:val="00B57C8E"/>
    <w:rsid w:val="00B60049"/>
    <w:rsid w:val="00B6024B"/>
    <w:rsid w:val="00B602B2"/>
    <w:rsid w:val="00B602E4"/>
    <w:rsid w:val="00B60752"/>
    <w:rsid w:val="00B60755"/>
    <w:rsid w:val="00B6128F"/>
    <w:rsid w:val="00B61356"/>
    <w:rsid w:val="00B617AD"/>
    <w:rsid w:val="00B61832"/>
    <w:rsid w:val="00B61AA5"/>
    <w:rsid w:val="00B61AF8"/>
    <w:rsid w:val="00B61B2F"/>
    <w:rsid w:val="00B623BD"/>
    <w:rsid w:val="00B6372E"/>
    <w:rsid w:val="00B6414F"/>
    <w:rsid w:val="00B64B9D"/>
    <w:rsid w:val="00B64D7A"/>
    <w:rsid w:val="00B64F6C"/>
    <w:rsid w:val="00B65131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466"/>
    <w:rsid w:val="00B706CC"/>
    <w:rsid w:val="00B70B76"/>
    <w:rsid w:val="00B70C1E"/>
    <w:rsid w:val="00B7137F"/>
    <w:rsid w:val="00B715B6"/>
    <w:rsid w:val="00B7164A"/>
    <w:rsid w:val="00B71766"/>
    <w:rsid w:val="00B719F6"/>
    <w:rsid w:val="00B71EA8"/>
    <w:rsid w:val="00B71EF1"/>
    <w:rsid w:val="00B71F7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3FE6"/>
    <w:rsid w:val="00B741AD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18"/>
    <w:rsid w:val="00B8058E"/>
    <w:rsid w:val="00B80CBA"/>
    <w:rsid w:val="00B80F4F"/>
    <w:rsid w:val="00B81270"/>
    <w:rsid w:val="00B81483"/>
    <w:rsid w:val="00B815EA"/>
    <w:rsid w:val="00B81C4A"/>
    <w:rsid w:val="00B8254C"/>
    <w:rsid w:val="00B8263F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0EEC"/>
    <w:rsid w:val="00B91011"/>
    <w:rsid w:val="00B91756"/>
    <w:rsid w:val="00B9188C"/>
    <w:rsid w:val="00B9191D"/>
    <w:rsid w:val="00B91AD3"/>
    <w:rsid w:val="00B91F56"/>
    <w:rsid w:val="00B92041"/>
    <w:rsid w:val="00B926B8"/>
    <w:rsid w:val="00B9276C"/>
    <w:rsid w:val="00B92CEE"/>
    <w:rsid w:val="00B9386B"/>
    <w:rsid w:val="00B9386D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38D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5D14"/>
    <w:rsid w:val="00BA5F78"/>
    <w:rsid w:val="00BA6253"/>
    <w:rsid w:val="00BA69B0"/>
    <w:rsid w:val="00BA7D99"/>
    <w:rsid w:val="00BB00D7"/>
    <w:rsid w:val="00BB0112"/>
    <w:rsid w:val="00BB01C6"/>
    <w:rsid w:val="00BB0565"/>
    <w:rsid w:val="00BB091E"/>
    <w:rsid w:val="00BB0947"/>
    <w:rsid w:val="00BB09BC"/>
    <w:rsid w:val="00BB14F8"/>
    <w:rsid w:val="00BB1617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6DE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D6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AC7"/>
    <w:rsid w:val="00BB6B1B"/>
    <w:rsid w:val="00BB6CB9"/>
    <w:rsid w:val="00BB6DFF"/>
    <w:rsid w:val="00BB7016"/>
    <w:rsid w:val="00BB780E"/>
    <w:rsid w:val="00BC0AFD"/>
    <w:rsid w:val="00BC10C1"/>
    <w:rsid w:val="00BC1439"/>
    <w:rsid w:val="00BC1896"/>
    <w:rsid w:val="00BC2045"/>
    <w:rsid w:val="00BC2543"/>
    <w:rsid w:val="00BC2C30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6FA"/>
    <w:rsid w:val="00BC68DC"/>
    <w:rsid w:val="00BC6B59"/>
    <w:rsid w:val="00BC7993"/>
    <w:rsid w:val="00BD0658"/>
    <w:rsid w:val="00BD06CC"/>
    <w:rsid w:val="00BD095C"/>
    <w:rsid w:val="00BD0F30"/>
    <w:rsid w:val="00BD1C3A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0998"/>
    <w:rsid w:val="00BE100D"/>
    <w:rsid w:val="00BE156D"/>
    <w:rsid w:val="00BE16CF"/>
    <w:rsid w:val="00BE1956"/>
    <w:rsid w:val="00BE1ACB"/>
    <w:rsid w:val="00BE2966"/>
    <w:rsid w:val="00BE2D74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D87"/>
    <w:rsid w:val="00BE4FE6"/>
    <w:rsid w:val="00BE5025"/>
    <w:rsid w:val="00BE5060"/>
    <w:rsid w:val="00BE524C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8B6"/>
    <w:rsid w:val="00BF295E"/>
    <w:rsid w:val="00BF2BCE"/>
    <w:rsid w:val="00BF3025"/>
    <w:rsid w:val="00BF3027"/>
    <w:rsid w:val="00BF3ABC"/>
    <w:rsid w:val="00BF3E50"/>
    <w:rsid w:val="00BF4AD5"/>
    <w:rsid w:val="00BF4BA6"/>
    <w:rsid w:val="00BF4C8E"/>
    <w:rsid w:val="00BF50E1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A3"/>
    <w:rsid w:val="00C017E9"/>
    <w:rsid w:val="00C019C3"/>
    <w:rsid w:val="00C029B4"/>
    <w:rsid w:val="00C02CB4"/>
    <w:rsid w:val="00C02F87"/>
    <w:rsid w:val="00C03513"/>
    <w:rsid w:val="00C03B58"/>
    <w:rsid w:val="00C03B96"/>
    <w:rsid w:val="00C041D3"/>
    <w:rsid w:val="00C0430C"/>
    <w:rsid w:val="00C043D8"/>
    <w:rsid w:val="00C045C1"/>
    <w:rsid w:val="00C049B2"/>
    <w:rsid w:val="00C04B35"/>
    <w:rsid w:val="00C04CE5"/>
    <w:rsid w:val="00C05172"/>
    <w:rsid w:val="00C0523D"/>
    <w:rsid w:val="00C0580D"/>
    <w:rsid w:val="00C05C9C"/>
    <w:rsid w:val="00C05D6F"/>
    <w:rsid w:val="00C06323"/>
    <w:rsid w:val="00C06807"/>
    <w:rsid w:val="00C06A02"/>
    <w:rsid w:val="00C074D8"/>
    <w:rsid w:val="00C07885"/>
    <w:rsid w:val="00C100B1"/>
    <w:rsid w:val="00C10209"/>
    <w:rsid w:val="00C10258"/>
    <w:rsid w:val="00C10397"/>
    <w:rsid w:val="00C10C05"/>
    <w:rsid w:val="00C10CDE"/>
    <w:rsid w:val="00C122B4"/>
    <w:rsid w:val="00C1269E"/>
    <w:rsid w:val="00C1359E"/>
    <w:rsid w:val="00C13C24"/>
    <w:rsid w:val="00C13D06"/>
    <w:rsid w:val="00C1407F"/>
    <w:rsid w:val="00C1413C"/>
    <w:rsid w:val="00C142B4"/>
    <w:rsid w:val="00C14418"/>
    <w:rsid w:val="00C149D2"/>
    <w:rsid w:val="00C14A04"/>
    <w:rsid w:val="00C14B68"/>
    <w:rsid w:val="00C15171"/>
    <w:rsid w:val="00C152BC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803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1B45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323"/>
    <w:rsid w:val="00C3546A"/>
    <w:rsid w:val="00C356A5"/>
    <w:rsid w:val="00C357CE"/>
    <w:rsid w:val="00C35C02"/>
    <w:rsid w:val="00C36EDF"/>
    <w:rsid w:val="00C405B1"/>
    <w:rsid w:val="00C40CCB"/>
    <w:rsid w:val="00C42161"/>
    <w:rsid w:val="00C42416"/>
    <w:rsid w:val="00C4281B"/>
    <w:rsid w:val="00C42A44"/>
    <w:rsid w:val="00C4342D"/>
    <w:rsid w:val="00C4349D"/>
    <w:rsid w:val="00C43CED"/>
    <w:rsid w:val="00C43D64"/>
    <w:rsid w:val="00C43F9D"/>
    <w:rsid w:val="00C445B9"/>
    <w:rsid w:val="00C4504D"/>
    <w:rsid w:val="00C4573A"/>
    <w:rsid w:val="00C45841"/>
    <w:rsid w:val="00C45B32"/>
    <w:rsid w:val="00C46C99"/>
    <w:rsid w:val="00C46F3C"/>
    <w:rsid w:val="00C47ACC"/>
    <w:rsid w:val="00C47FE6"/>
    <w:rsid w:val="00C50025"/>
    <w:rsid w:val="00C50088"/>
    <w:rsid w:val="00C50155"/>
    <w:rsid w:val="00C50172"/>
    <w:rsid w:val="00C5068A"/>
    <w:rsid w:val="00C50832"/>
    <w:rsid w:val="00C50A10"/>
    <w:rsid w:val="00C50BCB"/>
    <w:rsid w:val="00C50BEA"/>
    <w:rsid w:val="00C510FC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4D6B"/>
    <w:rsid w:val="00C551C7"/>
    <w:rsid w:val="00C55214"/>
    <w:rsid w:val="00C55538"/>
    <w:rsid w:val="00C558A1"/>
    <w:rsid w:val="00C55A84"/>
    <w:rsid w:val="00C561CB"/>
    <w:rsid w:val="00C562E0"/>
    <w:rsid w:val="00C563F0"/>
    <w:rsid w:val="00C5668C"/>
    <w:rsid w:val="00C56811"/>
    <w:rsid w:val="00C57465"/>
    <w:rsid w:val="00C574F5"/>
    <w:rsid w:val="00C57A35"/>
    <w:rsid w:val="00C57BDB"/>
    <w:rsid w:val="00C57C4B"/>
    <w:rsid w:val="00C57DD1"/>
    <w:rsid w:val="00C603ED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838"/>
    <w:rsid w:val="00C62D26"/>
    <w:rsid w:val="00C6367C"/>
    <w:rsid w:val="00C63831"/>
    <w:rsid w:val="00C640C0"/>
    <w:rsid w:val="00C64262"/>
    <w:rsid w:val="00C657CB"/>
    <w:rsid w:val="00C65A83"/>
    <w:rsid w:val="00C65FA5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7B1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6FC"/>
    <w:rsid w:val="00C7373B"/>
    <w:rsid w:val="00C73FB5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7D"/>
    <w:rsid w:val="00C80D99"/>
    <w:rsid w:val="00C80FAA"/>
    <w:rsid w:val="00C81422"/>
    <w:rsid w:val="00C8156E"/>
    <w:rsid w:val="00C823F5"/>
    <w:rsid w:val="00C82756"/>
    <w:rsid w:val="00C82945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986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03F"/>
    <w:rsid w:val="00C933FF"/>
    <w:rsid w:val="00C93419"/>
    <w:rsid w:val="00C93BC1"/>
    <w:rsid w:val="00C93C6D"/>
    <w:rsid w:val="00C93F53"/>
    <w:rsid w:val="00C9403A"/>
    <w:rsid w:val="00C944E1"/>
    <w:rsid w:val="00C95066"/>
    <w:rsid w:val="00C951A5"/>
    <w:rsid w:val="00C954E4"/>
    <w:rsid w:val="00C9605E"/>
    <w:rsid w:val="00C968B0"/>
    <w:rsid w:val="00C968CA"/>
    <w:rsid w:val="00C96F00"/>
    <w:rsid w:val="00C96F42"/>
    <w:rsid w:val="00C97326"/>
    <w:rsid w:val="00C975FA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AA2"/>
    <w:rsid w:val="00CA2EAF"/>
    <w:rsid w:val="00CA368C"/>
    <w:rsid w:val="00CA3A4B"/>
    <w:rsid w:val="00CA3CFB"/>
    <w:rsid w:val="00CA4132"/>
    <w:rsid w:val="00CA41D0"/>
    <w:rsid w:val="00CA4647"/>
    <w:rsid w:val="00CA4BCA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6E48"/>
    <w:rsid w:val="00CA70A3"/>
    <w:rsid w:val="00CA75A9"/>
    <w:rsid w:val="00CA77C9"/>
    <w:rsid w:val="00CA79AB"/>
    <w:rsid w:val="00CA7CDA"/>
    <w:rsid w:val="00CA7E83"/>
    <w:rsid w:val="00CA7F01"/>
    <w:rsid w:val="00CB0007"/>
    <w:rsid w:val="00CB07B7"/>
    <w:rsid w:val="00CB15CB"/>
    <w:rsid w:val="00CB1BB8"/>
    <w:rsid w:val="00CB1BB9"/>
    <w:rsid w:val="00CB1C19"/>
    <w:rsid w:val="00CB1DB9"/>
    <w:rsid w:val="00CB2107"/>
    <w:rsid w:val="00CB225D"/>
    <w:rsid w:val="00CB2818"/>
    <w:rsid w:val="00CB29ED"/>
    <w:rsid w:val="00CB3050"/>
    <w:rsid w:val="00CB367F"/>
    <w:rsid w:val="00CB37B2"/>
    <w:rsid w:val="00CB3C5B"/>
    <w:rsid w:val="00CB41A9"/>
    <w:rsid w:val="00CB42F7"/>
    <w:rsid w:val="00CB4978"/>
    <w:rsid w:val="00CB4E77"/>
    <w:rsid w:val="00CB5752"/>
    <w:rsid w:val="00CB575B"/>
    <w:rsid w:val="00CB58E1"/>
    <w:rsid w:val="00CB5DD0"/>
    <w:rsid w:val="00CB67D2"/>
    <w:rsid w:val="00CB6E9D"/>
    <w:rsid w:val="00CB7559"/>
    <w:rsid w:val="00CB7682"/>
    <w:rsid w:val="00CC0361"/>
    <w:rsid w:val="00CC0804"/>
    <w:rsid w:val="00CC0F6D"/>
    <w:rsid w:val="00CC1FA3"/>
    <w:rsid w:val="00CC201D"/>
    <w:rsid w:val="00CC20FB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06C"/>
    <w:rsid w:val="00CC4529"/>
    <w:rsid w:val="00CC45CA"/>
    <w:rsid w:val="00CC4BDD"/>
    <w:rsid w:val="00CC5060"/>
    <w:rsid w:val="00CC55D8"/>
    <w:rsid w:val="00CC5AC3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4740"/>
    <w:rsid w:val="00CD5642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20D0"/>
    <w:rsid w:val="00CE245B"/>
    <w:rsid w:val="00CE28B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8B5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09E"/>
    <w:rsid w:val="00CF05A4"/>
    <w:rsid w:val="00CF0853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2AA"/>
    <w:rsid w:val="00CF37C2"/>
    <w:rsid w:val="00CF39ED"/>
    <w:rsid w:val="00CF3A9E"/>
    <w:rsid w:val="00CF402D"/>
    <w:rsid w:val="00CF40FC"/>
    <w:rsid w:val="00CF441D"/>
    <w:rsid w:val="00CF46E4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2EB"/>
    <w:rsid w:val="00CF73C7"/>
    <w:rsid w:val="00CF771D"/>
    <w:rsid w:val="00CF7862"/>
    <w:rsid w:val="00CF7970"/>
    <w:rsid w:val="00CF7A73"/>
    <w:rsid w:val="00CF7E87"/>
    <w:rsid w:val="00D00038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C0"/>
    <w:rsid w:val="00D049E6"/>
    <w:rsid w:val="00D04A24"/>
    <w:rsid w:val="00D055BD"/>
    <w:rsid w:val="00D057BC"/>
    <w:rsid w:val="00D05C66"/>
    <w:rsid w:val="00D05F5B"/>
    <w:rsid w:val="00D06543"/>
    <w:rsid w:val="00D06A07"/>
    <w:rsid w:val="00D0780E"/>
    <w:rsid w:val="00D102C7"/>
    <w:rsid w:val="00D10A34"/>
    <w:rsid w:val="00D10E9C"/>
    <w:rsid w:val="00D10F5F"/>
    <w:rsid w:val="00D1112D"/>
    <w:rsid w:val="00D113B6"/>
    <w:rsid w:val="00D113EB"/>
    <w:rsid w:val="00D11567"/>
    <w:rsid w:val="00D1178A"/>
    <w:rsid w:val="00D11795"/>
    <w:rsid w:val="00D11847"/>
    <w:rsid w:val="00D11B13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153"/>
    <w:rsid w:val="00D152B0"/>
    <w:rsid w:val="00D15397"/>
    <w:rsid w:val="00D156E0"/>
    <w:rsid w:val="00D157CE"/>
    <w:rsid w:val="00D16456"/>
    <w:rsid w:val="00D164D9"/>
    <w:rsid w:val="00D1695A"/>
    <w:rsid w:val="00D17777"/>
    <w:rsid w:val="00D17BC8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58F"/>
    <w:rsid w:val="00D22B85"/>
    <w:rsid w:val="00D22FA5"/>
    <w:rsid w:val="00D23155"/>
    <w:rsid w:val="00D2319D"/>
    <w:rsid w:val="00D23488"/>
    <w:rsid w:val="00D2357E"/>
    <w:rsid w:val="00D2372D"/>
    <w:rsid w:val="00D2393B"/>
    <w:rsid w:val="00D23A7C"/>
    <w:rsid w:val="00D23C03"/>
    <w:rsid w:val="00D24316"/>
    <w:rsid w:val="00D247C7"/>
    <w:rsid w:val="00D24EB8"/>
    <w:rsid w:val="00D2502C"/>
    <w:rsid w:val="00D253FA"/>
    <w:rsid w:val="00D25AEF"/>
    <w:rsid w:val="00D25B26"/>
    <w:rsid w:val="00D25D45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1323"/>
    <w:rsid w:val="00D31A1E"/>
    <w:rsid w:val="00D31C64"/>
    <w:rsid w:val="00D32106"/>
    <w:rsid w:val="00D32398"/>
    <w:rsid w:val="00D32685"/>
    <w:rsid w:val="00D3274B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09A"/>
    <w:rsid w:val="00D371AF"/>
    <w:rsid w:val="00D372CE"/>
    <w:rsid w:val="00D37D4D"/>
    <w:rsid w:val="00D408C8"/>
    <w:rsid w:val="00D40B23"/>
    <w:rsid w:val="00D40B6D"/>
    <w:rsid w:val="00D40C5A"/>
    <w:rsid w:val="00D40C67"/>
    <w:rsid w:val="00D40CC1"/>
    <w:rsid w:val="00D41074"/>
    <w:rsid w:val="00D4124F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5005"/>
    <w:rsid w:val="00D46437"/>
    <w:rsid w:val="00D4671C"/>
    <w:rsid w:val="00D46F49"/>
    <w:rsid w:val="00D46F7B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30FD"/>
    <w:rsid w:val="00D534CA"/>
    <w:rsid w:val="00D542CB"/>
    <w:rsid w:val="00D544D5"/>
    <w:rsid w:val="00D548AA"/>
    <w:rsid w:val="00D555E3"/>
    <w:rsid w:val="00D5588C"/>
    <w:rsid w:val="00D55893"/>
    <w:rsid w:val="00D559B8"/>
    <w:rsid w:val="00D55BEE"/>
    <w:rsid w:val="00D5645F"/>
    <w:rsid w:val="00D5722A"/>
    <w:rsid w:val="00D57451"/>
    <w:rsid w:val="00D5748E"/>
    <w:rsid w:val="00D5768F"/>
    <w:rsid w:val="00D57AE3"/>
    <w:rsid w:val="00D57B85"/>
    <w:rsid w:val="00D57F32"/>
    <w:rsid w:val="00D6008B"/>
    <w:rsid w:val="00D60596"/>
    <w:rsid w:val="00D60E22"/>
    <w:rsid w:val="00D61456"/>
    <w:rsid w:val="00D61547"/>
    <w:rsid w:val="00D61D21"/>
    <w:rsid w:val="00D62395"/>
    <w:rsid w:val="00D6242D"/>
    <w:rsid w:val="00D62895"/>
    <w:rsid w:val="00D628BE"/>
    <w:rsid w:val="00D628E3"/>
    <w:rsid w:val="00D6294D"/>
    <w:rsid w:val="00D62D7A"/>
    <w:rsid w:val="00D63BE1"/>
    <w:rsid w:val="00D6489B"/>
    <w:rsid w:val="00D64A29"/>
    <w:rsid w:val="00D64F25"/>
    <w:rsid w:val="00D6598A"/>
    <w:rsid w:val="00D65F98"/>
    <w:rsid w:val="00D66643"/>
    <w:rsid w:val="00D6697A"/>
    <w:rsid w:val="00D66DC3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D7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6F78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BEE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6BD6"/>
    <w:rsid w:val="00D87192"/>
    <w:rsid w:val="00D872A1"/>
    <w:rsid w:val="00D87309"/>
    <w:rsid w:val="00D875C4"/>
    <w:rsid w:val="00D87958"/>
    <w:rsid w:val="00D87B9D"/>
    <w:rsid w:val="00D87E13"/>
    <w:rsid w:val="00D87E21"/>
    <w:rsid w:val="00D900F9"/>
    <w:rsid w:val="00D90153"/>
    <w:rsid w:val="00D90449"/>
    <w:rsid w:val="00D90552"/>
    <w:rsid w:val="00D90554"/>
    <w:rsid w:val="00D90688"/>
    <w:rsid w:val="00D90851"/>
    <w:rsid w:val="00D90DC7"/>
    <w:rsid w:val="00D90DFE"/>
    <w:rsid w:val="00D90FBC"/>
    <w:rsid w:val="00D91135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97E8A"/>
    <w:rsid w:val="00DA0162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F5F"/>
    <w:rsid w:val="00DA3A92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3CA"/>
    <w:rsid w:val="00DA74FB"/>
    <w:rsid w:val="00DA755A"/>
    <w:rsid w:val="00DA7649"/>
    <w:rsid w:val="00DA7BB7"/>
    <w:rsid w:val="00DA7C5C"/>
    <w:rsid w:val="00DB04C5"/>
    <w:rsid w:val="00DB0D43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360B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156"/>
    <w:rsid w:val="00DC25EF"/>
    <w:rsid w:val="00DC2F71"/>
    <w:rsid w:val="00DC341F"/>
    <w:rsid w:val="00DC385D"/>
    <w:rsid w:val="00DC3DF4"/>
    <w:rsid w:val="00DC4204"/>
    <w:rsid w:val="00DC4292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397"/>
    <w:rsid w:val="00DD57E9"/>
    <w:rsid w:val="00DD5818"/>
    <w:rsid w:val="00DD58AC"/>
    <w:rsid w:val="00DD5DC8"/>
    <w:rsid w:val="00DD5F2D"/>
    <w:rsid w:val="00DD6794"/>
    <w:rsid w:val="00DD6E02"/>
    <w:rsid w:val="00DD75F7"/>
    <w:rsid w:val="00DD7CA8"/>
    <w:rsid w:val="00DE03D8"/>
    <w:rsid w:val="00DE06F7"/>
    <w:rsid w:val="00DE08E2"/>
    <w:rsid w:val="00DE08F6"/>
    <w:rsid w:val="00DE0BDD"/>
    <w:rsid w:val="00DE0DDC"/>
    <w:rsid w:val="00DE0F90"/>
    <w:rsid w:val="00DE1075"/>
    <w:rsid w:val="00DE1581"/>
    <w:rsid w:val="00DE174F"/>
    <w:rsid w:val="00DE1BF9"/>
    <w:rsid w:val="00DE23DC"/>
    <w:rsid w:val="00DE28E0"/>
    <w:rsid w:val="00DE2998"/>
    <w:rsid w:val="00DE2AB3"/>
    <w:rsid w:val="00DE2D9B"/>
    <w:rsid w:val="00DE3FD4"/>
    <w:rsid w:val="00DE4182"/>
    <w:rsid w:val="00DE4669"/>
    <w:rsid w:val="00DE4692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7FB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13D"/>
    <w:rsid w:val="00DF4330"/>
    <w:rsid w:val="00DF4B6B"/>
    <w:rsid w:val="00DF4BA1"/>
    <w:rsid w:val="00DF4C50"/>
    <w:rsid w:val="00DF5073"/>
    <w:rsid w:val="00DF519D"/>
    <w:rsid w:val="00DF535F"/>
    <w:rsid w:val="00DF54AB"/>
    <w:rsid w:val="00DF5508"/>
    <w:rsid w:val="00DF60A9"/>
    <w:rsid w:val="00DF6AC2"/>
    <w:rsid w:val="00DF6B56"/>
    <w:rsid w:val="00DF70EB"/>
    <w:rsid w:val="00E00915"/>
    <w:rsid w:val="00E00FA0"/>
    <w:rsid w:val="00E010C8"/>
    <w:rsid w:val="00E011BC"/>
    <w:rsid w:val="00E012B3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0791D"/>
    <w:rsid w:val="00E1006A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226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6E"/>
    <w:rsid w:val="00E22594"/>
    <w:rsid w:val="00E228AD"/>
    <w:rsid w:val="00E22F75"/>
    <w:rsid w:val="00E23235"/>
    <w:rsid w:val="00E2325F"/>
    <w:rsid w:val="00E232C0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5D5"/>
    <w:rsid w:val="00E3277D"/>
    <w:rsid w:val="00E32FC8"/>
    <w:rsid w:val="00E3307C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6729"/>
    <w:rsid w:val="00E3731B"/>
    <w:rsid w:val="00E37332"/>
    <w:rsid w:val="00E375FB"/>
    <w:rsid w:val="00E37AA1"/>
    <w:rsid w:val="00E37CF7"/>
    <w:rsid w:val="00E40AB9"/>
    <w:rsid w:val="00E40AC3"/>
    <w:rsid w:val="00E410A6"/>
    <w:rsid w:val="00E410F9"/>
    <w:rsid w:val="00E410FA"/>
    <w:rsid w:val="00E415D4"/>
    <w:rsid w:val="00E41B54"/>
    <w:rsid w:val="00E42109"/>
    <w:rsid w:val="00E42147"/>
    <w:rsid w:val="00E4273E"/>
    <w:rsid w:val="00E42879"/>
    <w:rsid w:val="00E42D98"/>
    <w:rsid w:val="00E43519"/>
    <w:rsid w:val="00E43525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4782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9B5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346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67A4F"/>
    <w:rsid w:val="00E67C7F"/>
    <w:rsid w:val="00E700C3"/>
    <w:rsid w:val="00E701A1"/>
    <w:rsid w:val="00E70BA2"/>
    <w:rsid w:val="00E70C2F"/>
    <w:rsid w:val="00E70C85"/>
    <w:rsid w:val="00E70D22"/>
    <w:rsid w:val="00E70D79"/>
    <w:rsid w:val="00E718CF"/>
    <w:rsid w:val="00E71EDE"/>
    <w:rsid w:val="00E72423"/>
    <w:rsid w:val="00E72BA3"/>
    <w:rsid w:val="00E72BA6"/>
    <w:rsid w:val="00E72DC3"/>
    <w:rsid w:val="00E730D3"/>
    <w:rsid w:val="00E7328A"/>
    <w:rsid w:val="00E734B4"/>
    <w:rsid w:val="00E73529"/>
    <w:rsid w:val="00E73F6D"/>
    <w:rsid w:val="00E740F1"/>
    <w:rsid w:val="00E74248"/>
    <w:rsid w:val="00E743C5"/>
    <w:rsid w:val="00E7442C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1CF"/>
    <w:rsid w:val="00E8035C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202"/>
    <w:rsid w:val="00E86566"/>
    <w:rsid w:val="00E868D4"/>
    <w:rsid w:val="00E868E0"/>
    <w:rsid w:val="00E86C20"/>
    <w:rsid w:val="00E86E1F"/>
    <w:rsid w:val="00E87084"/>
    <w:rsid w:val="00E8714F"/>
    <w:rsid w:val="00E87608"/>
    <w:rsid w:val="00E87FE4"/>
    <w:rsid w:val="00E9055D"/>
    <w:rsid w:val="00E907A1"/>
    <w:rsid w:val="00E91D76"/>
    <w:rsid w:val="00E9215D"/>
    <w:rsid w:val="00E92B49"/>
    <w:rsid w:val="00E932C3"/>
    <w:rsid w:val="00E93308"/>
    <w:rsid w:val="00E934AE"/>
    <w:rsid w:val="00E9354D"/>
    <w:rsid w:val="00E937BD"/>
    <w:rsid w:val="00E93ACA"/>
    <w:rsid w:val="00E9407C"/>
    <w:rsid w:val="00E94533"/>
    <w:rsid w:val="00E9469A"/>
    <w:rsid w:val="00E946FC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80"/>
    <w:rsid w:val="00EA149B"/>
    <w:rsid w:val="00EA183A"/>
    <w:rsid w:val="00EA2188"/>
    <w:rsid w:val="00EA2C93"/>
    <w:rsid w:val="00EA3D4E"/>
    <w:rsid w:val="00EA3EDE"/>
    <w:rsid w:val="00EA41D8"/>
    <w:rsid w:val="00EA4313"/>
    <w:rsid w:val="00EA5121"/>
    <w:rsid w:val="00EA5D44"/>
    <w:rsid w:val="00EA60F1"/>
    <w:rsid w:val="00EA655D"/>
    <w:rsid w:val="00EA678F"/>
    <w:rsid w:val="00EA6E71"/>
    <w:rsid w:val="00EA748B"/>
    <w:rsid w:val="00EA7761"/>
    <w:rsid w:val="00EA7C79"/>
    <w:rsid w:val="00EB02CB"/>
    <w:rsid w:val="00EB04AF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4F8E"/>
    <w:rsid w:val="00EB5461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3D1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8EE"/>
    <w:rsid w:val="00ED2B8D"/>
    <w:rsid w:val="00ED3085"/>
    <w:rsid w:val="00ED3284"/>
    <w:rsid w:val="00ED32F4"/>
    <w:rsid w:val="00ED34FA"/>
    <w:rsid w:val="00ED385A"/>
    <w:rsid w:val="00ED389D"/>
    <w:rsid w:val="00ED4596"/>
    <w:rsid w:val="00ED4A18"/>
    <w:rsid w:val="00ED4E85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FFD"/>
    <w:rsid w:val="00EE286F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220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2D8"/>
    <w:rsid w:val="00EF035E"/>
    <w:rsid w:val="00EF039D"/>
    <w:rsid w:val="00EF040C"/>
    <w:rsid w:val="00EF0492"/>
    <w:rsid w:val="00EF0C3B"/>
    <w:rsid w:val="00EF0CB8"/>
    <w:rsid w:val="00EF10A2"/>
    <w:rsid w:val="00EF16BE"/>
    <w:rsid w:val="00EF18A8"/>
    <w:rsid w:val="00EF1A73"/>
    <w:rsid w:val="00EF1C79"/>
    <w:rsid w:val="00EF1DAC"/>
    <w:rsid w:val="00EF24DA"/>
    <w:rsid w:val="00EF275F"/>
    <w:rsid w:val="00EF2A2B"/>
    <w:rsid w:val="00EF41A2"/>
    <w:rsid w:val="00EF4557"/>
    <w:rsid w:val="00EF475F"/>
    <w:rsid w:val="00EF4A16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6F61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0F24"/>
    <w:rsid w:val="00F013FA"/>
    <w:rsid w:val="00F01536"/>
    <w:rsid w:val="00F0194A"/>
    <w:rsid w:val="00F01AAF"/>
    <w:rsid w:val="00F01E00"/>
    <w:rsid w:val="00F01ED0"/>
    <w:rsid w:val="00F0304C"/>
    <w:rsid w:val="00F03AB3"/>
    <w:rsid w:val="00F03AFF"/>
    <w:rsid w:val="00F03F9F"/>
    <w:rsid w:val="00F04A04"/>
    <w:rsid w:val="00F04C88"/>
    <w:rsid w:val="00F053CC"/>
    <w:rsid w:val="00F05D71"/>
    <w:rsid w:val="00F05DCE"/>
    <w:rsid w:val="00F05F8A"/>
    <w:rsid w:val="00F06617"/>
    <w:rsid w:val="00F068AE"/>
    <w:rsid w:val="00F06A89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981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03B"/>
    <w:rsid w:val="00F21A08"/>
    <w:rsid w:val="00F21D05"/>
    <w:rsid w:val="00F22502"/>
    <w:rsid w:val="00F226F7"/>
    <w:rsid w:val="00F2294D"/>
    <w:rsid w:val="00F229D4"/>
    <w:rsid w:val="00F22C09"/>
    <w:rsid w:val="00F2327E"/>
    <w:rsid w:val="00F233D9"/>
    <w:rsid w:val="00F236C9"/>
    <w:rsid w:val="00F23799"/>
    <w:rsid w:val="00F23AA5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745"/>
    <w:rsid w:val="00F26BA8"/>
    <w:rsid w:val="00F26CE5"/>
    <w:rsid w:val="00F26EBD"/>
    <w:rsid w:val="00F26F93"/>
    <w:rsid w:val="00F2718C"/>
    <w:rsid w:val="00F272AE"/>
    <w:rsid w:val="00F27A54"/>
    <w:rsid w:val="00F27C52"/>
    <w:rsid w:val="00F27C5A"/>
    <w:rsid w:val="00F27E72"/>
    <w:rsid w:val="00F30364"/>
    <w:rsid w:val="00F30735"/>
    <w:rsid w:val="00F30791"/>
    <w:rsid w:val="00F31223"/>
    <w:rsid w:val="00F31FB2"/>
    <w:rsid w:val="00F31FC6"/>
    <w:rsid w:val="00F3226E"/>
    <w:rsid w:val="00F32362"/>
    <w:rsid w:val="00F329E0"/>
    <w:rsid w:val="00F334EB"/>
    <w:rsid w:val="00F33D7C"/>
    <w:rsid w:val="00F33EBD"/>
    <w:rsid w:val="00F33FFC"/>
    <w:rsid w:val="00F34296"/>
    <w:rsid w:val="00F343C9"/>
    <w:rsid w:val="00F349F6"/>
    <w:rsid w:val="00F34A7B"/>
    <w:rsid w:val="00F351E8"/>
    <w:rsid w:val="00F35326"/>
    <w:rsid w:val="00F3547D"/>
    <w:rsid w:val="00F358BD"/>
    <w:rsid w:val="00F35BEE"/>
    <w:rsid w:val="00F35D38"/>
    <w:rsid w:val="00F35D52"/>
    <w:rsid w:val="00F35E50"/>
    <w:rsid w:val="00F3658C"/>
    <w:rsid w:val="00F3693E"/>
    <w:rsid w:val="00F36E93"/>
    <w:rsid w:val="00F373FD"/>
    <w:rsid w:val="00F37D26"/>
    <w:rsid w:val="00F400D5"/>
    <w:rsid w:val="00F40AAA"/>
    <w:rsid w:val="00F40B1C"/>
    <w:rsid w:val="00F4124D"/>
    <w:rsid w:val="00F412D3"/>
    <w:rsid w:val="00F415B9"/>
    <w:rsid w:val="00F41659"/>
    <w:rsid w:val="00F41C5C"/>
    <w:rsid w:val="00F41DB7"/>
    <w:rsid w:val="00F41F4F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4DD"/>
    <w:rsid w:val="00F557D9"/>
    <w:rsid w:val="00F560FB"/>
    <w:rsid w:val="00F56345"/>
    <w:rsid w:val="00F563DC"/>
    <w:rsid w:val="00F56591"/>
    <w:rsid w:val="00F57187"/>
    <w:rsid w:val="00F5787A"/>
    <w:rsid w:val="00F5790C"/>
    <w:rsid w:val="00F57A52"/>
    <w:rsid w:val="00F57AC2"/>
    <w:rsid w:val="00F57B6A"/>
    <w:rsid w:val="00F57D00"/>
    <w:rsid w:val="00F601FE"/>
    <w:rsid w:val="00F60DA9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4F7"/>
    <w:rsid w:val="00F65CBC"/>
    <w:rsid w:val="00F65E10"/>
    <w:rsid w:val="00F66452"/>
    <w:rsid w:val="00F66462"/>
    <w:rsid w:val="00F66688"/>
    <w:rsid w:val="00F6710D"/>
    <w:rsid w:val="00F672BC"/>
    <w:rsid w:val="00F6785B"/>
    <w:rsid w:val="00F679B0"/>
    <w:rsid w:val="00F70102"/>
    <w:rsid w:val="00F7023D"/>
    <w:rsid w:val="00F70543"/>
    <w:rsid w:val="00F708B0"/>
    <w:rsid w:val="00F709C4"/>
    <w:rsid w:val="00F70B5F"/>
    <w:rsid w:val="00F70EA3"/>
    <w:rsid w:val="00F71146"/>
    <w:rsid w:val="00F7115A"/>
    <w:rsid w:val="00F7183C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DC6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470"/>
    <w:rsid w:val="00F77726"/>
    <w:rsid w:val="00F77E11"/>
    <w:rsid w:val="00F77FA0"/>
    <w:rsid w:val="00F81A5E"/>
    <w:rsid w:val="00F81DD2"/>
    <w:rsid w:val="00F821A8"/>
    <w:rsid w:val="00F82ADE"/>
    <w:rsid w:val="00F82AFB"/>
    <w:rsid w:val="00F82B05"/>
    <w:rsid w:val="00F82F8F"/>
    <w:rsid w:val="00F8365A"/>
    <w:rsid w:val="00F8387E"/>
    <w:rsid w:val="00F83962"/>
    <w:rsid w:val="00F83DB9"/>
    <w:rsid w:val="00F8400F"/>
    <w:rsid w:val="00F845D2"/>
    <w:rsid w:val="00F84B89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7E2"/>
    <w:rsid w:val="00F9195F"/>
    <w:rsid w:val="00F91CDA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402F"/>
    <w:rsid w:val="00F940E8"/>
    <w:rsid w:val="00F941E9"/>
    <w:rsid w:val="00F94CC4"/>
    <w:rsid w:val="00F94E4D"/>
    <w:rsid w:val="00F95362"/>
    <w:rsid w:val="00F9547E"/>
    <w:rsid w:val="00F956D4"/>
    <w:rsid w:val="00F95969"/>
    <w:rsid w:val="00F95EA3"/>
    <w:rsid w:val="00F95EC6"/>
    <w:rsid w:val="00F9608D"/>
    <w:rsid w:val="00F967EC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5ECE"/>
    <w:rsid w:val="00FA61B9"/>
    <w:rsid w:val="00FA643E"/>
    <w:rsid w:val="00FA662B"/>
    <w:rsid w:val="00FA720C"/>
    <w:rsid w:val="00FA75A4"/>
    <w:rsid w:val="00FA7D13"/>
    <w:rsid w:val="00FA7D2C"/>
    <w:rsid w:val="00FA7ED7"/>
    <w:rsid w:val="00FB00E1"/>
    <w:rsid w:val="00FB0404"/>
    <w:rsid w:val="00FB08A4"/>
    <w:rsid w:val="00FB0DC7"/>
    <w:rsid w:val="00FB0FB5"/>
    <w:rsid w:val="00FB110F"/>
    <w:rsid w:val="00FB1635"/>
    <w:rsid w:val="00FB1741"/>
    <w:rsid w:val="00FB185B"/>
    <w:rsid w:val="00FB1879"/>
    <w:rsid w:val="00FB188D"/>
    <w:rsid w:val="00FB1C6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7B5"/>
    <w:rsid w:val="00FB6A76"/>
    <w:rsid w:val="00FB6FB1"/>
    <w:rsid w:val="00FB701F"/>
    <w:rsid w:val="00FB7473"/>
    <w:rsid w:val="00FB772D"/>
    <w:rsid w:val="00FB77C2"/>
    <w:rsid w:val="00FB7993"/>
    <w:rsid w:val="00FB7998"/>
    <w:rsid w:val="00FB7DE8"/>
    <w:rsid w:val="00FB7F5B"/>
    <w:rsid w:val="00FC00A5"/>
    <w:rsid w:val="00FC00FB"/>
    <w:rsid w:val="00FC01F6"/>
    <w:rsid w:val="00FC0D79"/>
    <w:rsid w:val="00FC0E46"/>
    <w:rsid w:val="00FC1098"/>
    <w:rsid w:val="00FC165B"/>
    <w:rsid w:val="00FC1E64"/>
    <w:rsid w:val="00FC2087"/>
    <w:rsid w:val="00FC2312"/>
    <w:rsid w:val="00FC29F4"/>
    <w:rsid w:val="00FC3010"/>
    <w:rsid w:val="00FC3C4A"/>
    <w:rsid w:val="00FC40F8"/>
    <w:rsid w:val="00FC419D"/>
    <w:rsid w:val="00FC4379"/>
    <w:rsid w:val="00FC4577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41F"/>
    <w:rsid w:val="00FD3704"/>
    <w:rsid w:val="00FD3F58"/>
    <w:rsid w:val="00FD4482"/>
    <w:rsid w:val="00FD4AC9"/>
    <w:rsid w:val="00FD5197"/>
    <w:rsid w:val="00FD5317"/>
    <w:rsid w:val="00FD605E"/>
    <w:rsid w:val="00FD638F"/>
    <w:rsid w:val="00FD695A"/>
    <w:rsid w:val="00FD6A3F"/>
    <w:rsid w:val="00FD6BB0"/>
    <w:rsid w:val="00FD6CD6"/>
    <w:rsid w:val="00FD705D"/>
    <w:rsid w:val="00FD7578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2F7"/>
    <w:rsid w:val="00FE282C"/>
    <w:rsid w:val="00FE28D4"/>
    <w:rsid w:val="00FE2B27"/>
    <w:rsid w:val="00FE2DE3"/>
    <w:rsid w:val="00FE4649"/>
    <w:rsid w:val="00FE4651"/>
    <w:rsid w:val="00FE4A2B"/>
    <w:rsid w:val="00FE4B1A"/>
    <w:rsid w:val="00FE4D57"/>
    <w:rsid w:val="00FE4DDB"/>
    <w:rsid w:val="00FE5BCF"/>
    <w:rsid w:val="00FE5D05"/>
    <w:rsid w:val="00FE617C"/>
    <w:rsid w:val="00FE66ED"/>
    <w:rsid w:val="00FE6D6A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097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B80518"/>
    <w:rPr>
      <w:rFonts w:ascii="Calibri" w:eastAsia="Calibri" w:hAnsi="Calibri" w:cs="Cordia New"/>
      <w:sz w:val="22"/>
      <w:szCs w:val="28"/>
    </w:rPr>
  </w:style>
  <w:style w:type="character" w:styleId="Emphasis">
    <w:name w:val="Emphasis"/>
    <w:basedOn w:val="DefaultParagraphFont"/>
    <w:qFormat/>
    <w:rsid w:val="006B18A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6ccc6-55a9-489a-946f-1c56b05a8995">
      <Terms xmlns="http://schemas.microsoft.com/office/infopath/2007/PartnerControls"/>
    </lcf76f155ced4ddcb4097134ff3c332f>
    <TaxCatchAll xmlns="942d4e81-0105-4131-b47d-d89059c935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4505A772CAC4CADACE6817A41875C" ma:contentTypeVersion="16" ma:contentTypeDescription="Create a new document." ma:contentTypeScope="" ma:versionID="a5658db142a0e793483e6d30d68dbea2">
  <xsd:schema xmlns:xsd="http://www.w3.org/2001/XMLSchema" xmlns:xs="http://www.w3.org/2001/XMLSchema" xmlns:p="http://schemas.microsoft.com/office/2006/metadata/properties" xmlns:ns2="d476ccc6-55a9-489a-946f-1c56b05a8995" xmlns:ns3="942d4e81-0105-4131-b47d-d89059c935d4" targetNamespace="http://schemas.microsoft.com/office/2006/metadata/properties" ma:root="true" ma:fieldsID="2ccda956a2c9eb0bb66c1a6edbeee48f" ns2:_="" ns3:_="">
    <xsd:import namespace="d476ccc6-55a9-489a-946f-1c56b05a8995"/>
    <xsd:import namespace="942d4e81-0105-4131-b47d-d89059c93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6ccc6-55a9-489a-946f-1c56b05a89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fc080f-f364-4b2d-8d6e-faa31e5b1c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d4e81-0105-4131-b47d-d89059c935d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8b8d85c-2c89-4d55-a84f-749b01e46623}" ma:internalName="TaxCatchAll" ma:showField="CatchAllData" ma:web="942d4e81-0105-4131-b47d-d89059c935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599851-970C-498C-85FD-A6E8A5F9AE03}">
  <ds:schemaRefs>
    <ds:schemaRef ds:uri="http://schemas.microsoft.com/office/2006/metadata/properties"/>
    <ds:schemaRef ds:uri="http://schemas.microsoft.com/office/infopath/2007/PartnerControls"/>
    <ds:schemaRef ds:uri="d476ccc6-55a9-489a-946f-1c56b05a8995"/>
    <ds:schemaRef ds:uri="942d4e81-0105-4131-b47d-d89059c935d4"/>
  </ds:schemaRefs>
</ds:datastoreItem>
</file>

<file path=customXml/itemProps2.xml><?xml version="1.0" encoding="utf-8"?>
<ds:datastoreItem xmlns:ds="http://schemas.openxmlformats.org/officeDocument/2006/customXml" ds:itemID="{CF798F67-C16A-4D62-853D-78645D0473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5CCD46-E666-4898-9792-5175DCB1A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6ccc6-55a9-489a-946f-1c56b05a8995"/>
    <ds:schemaRef ds:uri="942d4e81-0105-4131-b47d-d89059c93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1511</TotalTime>
  <Pages>16</Pages>
  <Words>3572</Words>
  <Characters>20362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143</cp:revision>
  <cp:lastPrinted>2026-05-08T02:47:00Z</cp:lastPrinted>
  <dcterms:created xsi:type="dcterms:W3CDTF">2025-10-28T03:29:00Z</dcterms:created>
  <dcterms:modified xsi:type="dcterms:W3CDTF">2026-05-12T08:55:00Z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0x0101001EC4505A772CAC4CADACE6817A41875C</vt:lpwstr>
  </property>
</Properties>
</file>