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3ACAE" w14:textId="13ABB70E" w:rsidR="009E45D4" w:rsidRPr="00AF40BF" w:rsidRDefault="004762B0" w:rsidP="00A21206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</w:pPr>
      <w:bookmarkStart w:id="0" w:name="OLE_LINK1"/>
      <w:r w:rsidRPr="00AF40BF">
        <w:rPr>
          <w:rFonts w:asciiTheme="majorBidi" w:hAnsiTheme="majorBidi" w:cstheme="majorBidi"/>
          <w:bCs/>
          <w:sz w:val="30"/>
          <w:szCs w:val="30"/>
          <w:cs/>
          <w:lang w:bidi="th-TH"/>
        </w:rPr>
        <w:t>หมายเหตุ</w:t>
      </w:r>
      <w:r w:rsidRPr="00AF40BF">
        <w:rPr>
          <w:rFonts w:asciiTheme="majorBidi" w:hAnsiTheme="majorBidi" w:cstheme="majorBidi"/>
          <w:b w:val="0"/>
          <w:sz w:val="30"/>
          <w:szCs w:val="30"/>
          <w:cs/>
          <w:lang w:bidi="th-TH"/>
        </w:rPr>
        <w:tab/>
        <w:t xml:space="preserve">     </w:t>
      </w:r>
      <w:r w:rsidRPr="00AF40BF">
        <w:rPr>
          <w:rFonts w:asciiTheme="majorBidi" w:hAnsiTheme="majorBidi" w:cstheme="majorBidi"/>
          <w:bCs/>
          <w:sz w:val="30"/>
          <w:szCs w:val="30"/>
          <w:cs/>
          <w:lang w:bidi="th-TH"/>
        </w:rPr>
        <w:t xml:space="preserve"> สารบัญ</w:t>
      </w:r>
    </w:p>
    <w:p w14:paraId="29048E5E" w14:textId="77777777" w:rsidR="009E45D4" w:rsidRPr="00AF40BF" w:rsidRDefault="009E45D4" w:rsidP="00A21206">
      <w:pPr>
        <w:pStyle w:val="index"/>
        <w:tabs>
          <w:tab w:val="clear" w:pos="1134"/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72897E80" w14:textId="22DF76E7" w:rsidR="009E45D4" w:rsidRPr="00AF40BF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1" w:name="OLE_LINK2"/>
      <w:r w:rsidRPr="00AF40BF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EC2F40" w:rsidRPr="00AF40BF">
        <w:rPr>
          <w:rFonts w:asciiTheme="majorBidi" w:hAnsiTheme="majorBidi" w:cstheme="majorBidi" w:hint="cs"/>
          <w:sz w:val="30"/>
          <w:szCs w:val="30"/>
          <w:cs/>
          <w:lang w:bidi="th-TH"/>
        </w:rPr>
        <w:t>ระหว่างกาล</w:t>
      </w:r>
    </w:p>
    <w:p w14:paraId="24FEA0B0" w14:textId="0B4599E1" w:rsidR="009E45D4" w:rsidRPr="00AF40BF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2" w:name="OLE_LINK3"/>
      <w:r w:rsidRPr="00AF40BF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bookmarkEnd w:id="2"/>
    <w:p w14:paraId="082CF26E" w14:textId="2DB11E57" w:rsidR="0013199C" w:rsidRPr="00AF40BF" w:rsidRDefault="0013199C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F40BF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</w:t>
      </w:r>
    </w:p>
    <w:p w14:paraId="284B457C" w14:textId="7F9D1307" w:rsidR="009E45D4" w:rsidRPr="00AF40BF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F40BF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="004D6E0B" w:rsidRPr="00AF40BF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 w:rsidRPr="00AF40BF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6AB569DB" w14:textId="77777777" w:rsidR="009E45D4" w:rsidRPr="00AF40BF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F40B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สินค้าคงเหลือ </w:t>
      </w:r>
    </w:p>
    <w:p w14:paraId="3FCACF9F" w14:textId="55C46DAD" w:rsidR="00AA3F0D" w:rsidRPr="00443DE7" w:rsidRDefault="001E10B6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F40BF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สินทรัพย์ทางการเงิน</w:t>
      </w:r>
      <w:r w:rsidR="001936B5" w:rsidRPr="001936B5">
        <w:rPr>
          <w:rFonts w:asciiTheme="majorBidi" w:hAnsiTheme="majorBidi"/>
          <w:sz w:val="30"/>
          <w:szCs w:val="30"/>
          <w:cs/>
          <w:lang w:bidi="th-TH"/>
        </w:rPr>
        <w:t>ไม่หมุนเวียนอื่น</w:t>
      </w:r>
    </w:p>
    <w:p w14:paraId="55C57F31" w14:textId="737751D8" w:rsidR="005A210C" w:rsidRPr="00AF40BF" w:rsidRDefault="00E13315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hint="cs"/>
          <w:sz w:val="30"/>
          <w:szCs w:val="30"/>
          <w:cs/>
          <w:lang w:bidi="th-TH"/>
        </w:rPr>
        <w:t>เงินลงทุนในบริษัทย่อย</w:t>
      </w:r>
    </w:p>
    <w:p w14:paraId="5E1EB589" w14:textId="64E64521" w:rsidR="00E533B4" w:rsidRPr="00AF40BF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AF40BF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6118A484" w14:textId="7A78873B" w:rsidR="00C45349" w:rsidRPr="00AF40BF" w:rsidRDefault="00C45349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3" w:name="OLE_LINK4"/>
      <w:r w:rsidRPr="00AF40BF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</w:p>
    <w:bookmarkEnd w:id="3"/>
    <w:p w14:paraId="2711E5DD" w14:textId="2871E062" w:rsidR="009E45D4" w:rsidRPr="00AF40BF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AF40BF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387343DF" w14:textId="709D865E" w:rsidR="001C2C9E" w:rsidRPr="00AF40BF" w:rsidRDefault="001C2C9E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F40BF"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66CABFBF" w14:textId="3430E122" w:rsidR="009E45D4" w:rsidRPr="00AF40BF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AF40BF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</w:t>
      </w:r>
      <w:r w:rsidR="002268F5" w:rsidRPr="00D73840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</w:t>
      </w:r>
      <w:r w:rsidRPr="00AF40B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กิจการที่ไม่เกี่ยวข้องกัน  </w:t>
      </w:r>
    </w:p>
    <w:p w14:paraId="5A963854" w14:textId="02C10E74" w:rsidR="00675E97" w:rsidRPr="00AF40BF" w:rsidRDefault="00675E97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คดีความ</w:t>
      </w:r>
    </w:p>
    <w:p w14:paraId="587725DF" w14:textId="549FA765" w:rsidR="008D63EC" w:rsidRPr="00AF40BF" w:rsidRDefault="008D63EC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AF40BF">
        <w:rPr>
          <w:rFonts w:asciiTheme="majorBidi" w:hAnsi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1"/>
    <w:p w14:paraId="7E00FD58" w14:textId="61B4E6D1" w:rsidR="00404D39" w:rsidRPr="00AF40BF" w:rsidRDefault="00404D39" w:rsidP="00891AEB">
      <w:pPr>
        <w:pStyle w:val="index"/>
        <w:tabs>
          <w:tab w:val="clear" w:pos="1134"/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</w:p>
    <w:bookmarkEnd w:id="0"/>
    <w:p w14:paraId="1CF03CFC" w14:textId="3E54DC25" w:rsidR="009E45D4" w:rsidRPr="00AF40BF" w:rsidRDefault="004762B0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AF40BF">
        <w:rPr>
          <w:rFonts w:asciiTheme="majorBidi" w:hAnsiTheme="majorBidi" w:cstheme="majorBidi"/>
          <w:cs/>
        </w:rPr>
        <w:br w:type="page"/>
      </w:r>
      <w:r w:rsidRPr="00AF40BF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C17493" w:rsidRPr="00AF40BF">
        <w:rPr>
          <w:rFonts w:asciiTheme="majorBidi" w:hAnsiTheme="majorBidi" w:cstheme="majorBidi" w:hint="cs"/>
          <w:cs/>
        </w:rPr>
        <w:t>ระหว่างกาล</w:t>
      </w:r>
      <w:r w:rsidRPr="00AF40BF">
        <w:rPr>
          <w:rFonts w:asciiTheme="majorBidi" w:hAnsiTheme="majorBidi" w:cstheme="majorBidi"/>
          <w:cs/>
        </w:rPr>
        <w:t>นี้</w:t>
      </w:r>
    </w:p>
    <w:p w14:paraId="47605B39" w14:textId="77777777" w:rsidR="009E45D4" w:rsidRPr="00AF40BF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56988514" w14:textId="67EC3943" w:rsidR="009E45D4" w:rsidRPr="00031E8C" w:rsidRDefault="004762B0" w:rsidP="0011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AF40BF">
        <w:rPr>
          <w:rFonts w:asciiTheme="majorBidi" w:hAnsiTheme="majorBidi" w:cstheme="majorBidi"/>
          <w:cs/>
        </w:rPr>
        <w:t>งบการเงิน</w:t>
      </w:r>
      <w:r w:rsidR="00C17493" w:rsidRPr="00AF40BF">
        <w:rPr>
          <w:rFonts w:asciiTheme="majorBidi" w:hAnsiTheme="majorBidi" w:cstheme="majorBidi" w:hint="cs"/>
          <w:cs/>
        </w:rPr>
        <w:t>ระหว่างกาล</w:t>
      </w:r>
      <w:r w:rsidRPr="00AF40BF">
        <w:rPr>
          <w:rFonts w:asciiTheme="majorBidi" w:hAnsiTheme="majorBidi" w:cstheme="majorBidi"/>
          <w:cs/>
        </w:rPr>
        <w:t>นี้ได้รับอนุมัติให้ออกงบการเงินจาก</w:t>
      </w:r>
      <w:r w:rsidRPr="00EC1F6A">
        <w:rPr>
          <w:rFonts w:asciiTheme="majorBidi" w:hAnsiTheme="majorBidi"/>
          <w:cs/>
        </w:rPr>
        <w:t>คณะกรรมการ</w:t>
      </w:r>
      <w:r w:rsidR="00583325" w:rsidRPr="00EC1F6A">
        <w:rPr>
          <w:rFonts w:asciiTheme="majorBidi" w:hAnsiTheme="majorBidi"/>
          <w:cs/>
        </w:rPr>
        <w:t>ตรวจสอบ</w:t>
      </w:r>
      <w:r w:rsidR="00145A1B" w:rsidRPr="00EC1F6A">
        <w:rPr>
          <w:rFonts w:asciiTheme="majorBidi" w:hAnsiTheme="majorBidi"/>
          <w:cs/>
        </w:rPr>
        <w:t>ตามการมอบหมายจาก</w:t>
      </w:r>
      <w:r w:rsidR="00EC1F6A" w:rsidRPr="00EC1F6A">
        <w:rPr>
          <w:rFonts w:asciiTheme="majorBidi" w:hAnsiTheme="majorBidi"/>
          <w:cs/>
        </w:rPr>
        <w:t>คณะกรรมการบริษัท</w:t>
      </w:r>
      <w:r w:rsidRPr="00AF40BF">
        <w:rPr>
          <w:rFonts w:asciiTheme="majorBidi" w:hAnsiTheme="majorBidi" w:cstheme="majorBidi"/>
          <w:cs/>
        </w:rPr>
        <w:t>เมื่อ</w:t>
      </w:r>
      <w:r w:rsidRPr="004523E3">
        <w:rPr>
          <w:rFonts w:asciiTheme="majorBidi" w:hAnsiTheme="majorBidi" w:cstheme="majorBidi"/>
          <w:cs/>
        </w:rPr>
        <w:t>วันที่</w:t>
      </w:r>
      <w:r w:rsidR="001305FE" w:rsidRPr="004523E3">
        <w:rPr>
          <w:rFonts w:asciiTheme="majorBidi" w:hAnsiTheme="majorBidi" w:cstheme="majorBidi"/>
        </w:rPr>
        <w:t xml:space="preserve"> </w:t>
      </w:r>
      <w:r w:rsidR="00861310" w:rsidRPr="004523E3">
        <w:rPr>
          <w:rFonts w:asciiTheme="majorBidi" w:hAnsiTheme="majorBidi" w:cstheme="majorBidi"/>
        </w:rPr>
        <w:t>6</w:t>
      </w:r>
      <w:r w:rsidR="00FE0872" w:rsidRPr="004523E3">
        <w:rPr>
          <w:rFonts w:asciiTheme="majorBidi" w:hAnsiTheme="majorBidi" w:cstheme="majorBidi"/>
          <w:cs/>
        </w:rPr>
        <w:t xml:space="preserve"> พฤษภาค</w:t>
      </w:r>
      <w:r w:rsidR="001305FE" w:rsidRPr="004523E3">
        <w:rPr>
          <w:rFonts w:asciiTheme="majorBidi" w:hAnsiTheme="majorBidi" w:cstheme="majorBidi"/>
          <w:cs/>
        </w:rPr>
        <w:t xml:space="preserve">ม </w:t>
      </w:r>
      <w:r w:rsidR="001305FE" w:rsidRPr="00E40F9C">
        <w:rPr>
          <w:rFonts w:asciiTheme="majorBidi" w:hAnsiTheme="majorBidi" w:cstheme="majorBidi"/>
        </w:rPr>
        <w:t>256</w:t>
      </w:r>
      <w:r w:rsidR="00031E8C" w:rsidRPr="00E40F9C">
        <w:rPr>
          <w:rFonts w:asciiTheme="majorBidi" w:hAnsiTheme="majorBidi" w:cstheme="majorBidi"/>
        </w:rPr>
        <w:t>9</w:t>
      </w:r>
    </w:p>
    <w:p w14:paraId="2A1AD09A" w14:textId="77777777" w:rsidR="00626A0F" w:rsidRPr="00AF40BF" w:rsidRDefault="00626A0F" w:rsidP="007C0D6E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6BC7F39D" w14:textId="502A285E" w:rsidR="00AB0686" w:rsidRPr="00AF40BF" w:rsidRDefault="00AB0686" w:rsidP="00652D71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F40B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</w:t>
      </w:r>
      <w:r w:rsidR="00C17493" w:rsidRPr="00AF40BF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ระหว่างกาล</w:t>
      </w:r>
    </w:p>
    <w:p w14:paraId="04F9CE79" w14:textId="77777777" w:rsidR="00D4157E" w:rsidRPr="00AF40BF" w:rsidRDefault="00D4157E" w:rsidP="00AC5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</w:rPr>
      </w:pPr>
    </w:p>
    <w:p w14:paraId="1A0FA6F5" w14:textId="4A950610" w:rsidR="00C17493" w:rsidRPr="00AF40BF" w:rsidRDefault="00C17493" w:rsidP="00C17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AF40BF">
        <w:rPr>
          <w:cs/>
        </w:rPr>
        <w:t>งบการเงินระหว่างกาล</w:t>
      </w:r>
      <w:r w:rsidR="007A5741" w:rsidRPr="00AF40BF">
        <w:rPr>
          <w:rFonts w:hint="cs"/>
          <w:cs/>
        </w:rPr>
        <w:t>แบบย่อ</w:t>
      </w:r>
      <w:r w:rsidRPr="00AF40BF">
        <w:rPr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EE313D" w:rsidRPr="00AF40BF">
        <w:br/>
      </w:r>
      <w:r w:rsidRPr="00AF40BF">
        <w:rPr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D62A8" w:rsidRPr="00AF40BF">
        <w:t>34</w:t>
      </w:r>
      <w:r w:rsidRPr="00AF40BF">
        <w:t xml:space="preserve"> </w:t>
      </w:r>
      <w:r w:rsidRPr="00AF40BF">
        <w:rPr>
          <w:cs/>
        </w:rPr>
        <w:t xml:space="preserve">เรื่อง </w:t>
      </w:r>
      <w:r w:rsidRPr="00AF40BF">
        <w:rPr>
          <w:i/>
          <w:iCs/>
          <w:cs/>
        </w:rPr>
        <w:t>การรายงานทางการเงินระหว่างกาล</w:t>
      </w:r>
      <w:r w:rsidRPr="00AF40BF">
        <w:rPr>
          <w:cs/>
        </w:rPr>
        <w:t xml:space="preserve"> </w:t>
      </w:r>
      <w:r w:rsidRPr="00AF40BF">
        <w:t xml:space="preserve"> </w:t>
      </w:r>
      <w:r w:rsidRPr="00AF40BF">
        <w:rPr>
          <w:cs/>
        </w:rPr>
        <w:t>รวมถึงแนวปฏิบัติทางการบัญชีที่ประกาศใช้โดยสภาวิชาชีพบัญชีฯ</w:t>
      </w:r>
      <w:r w:rsidRPr="00D73840">
        <w:rPr>
          <w:cs/>
        </w:rPr>
        <w:t xml:space="preserve"> </w:t>
      </w:r>
      <w:r w:rsidRPr="00AF40BF">
        <w:rPr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AF40BF">
        <w:t xml:space="preserve"> </w:t>
      </w:r>
      <w:r w:rsidR="001347F2" w:rsidRPr="00AF40BF">
        <w:rPr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1347F2" w:rsidRPr="00AF40BF">
        <w:t xml:space="preserve">31 </w:t>
      </w:r>
      <w:r w:rsidR="001347F2" w:rsidRPr="00AF40BF">
        <w:rPr>
          <w:cs/>
        </w:rPr>
        <w:t xml:space="preserve">ธันวาคม </w:t>
      </w:r>
      <w:r w:rsidR="001347F2" w:rsidRPr="00E40F9C">
        <w:t>2</w:t>
      </w:r>
      <w:r w:rsidR="00C6181F" w:rsidRPr="00E40F9C">
        <w:t>5</w:t>
      </w:r>
      <w:r w:rsidR="001347F2" w:rsidRPr="00E40F9C">
        <w:t>6</w:t>
      </w:r>
      <w:r w:rsidR="00031E8C" w:rsidRPr="00E40F9C">
        <w:t>8</w:t>
      </w:r>
    </w:p>
    <w:p w14:paraId="0CACE023" w14:textId="5F1F5E8D" w:rsidR="00340DB7" w:rsidRPr="00AF40BF" w:rsidRDefault="00340DB7" w:rsidP="0034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/>
        <w:jc w:val="both"/>
        <w:rPr>
          <w:rFonts w:asciiTheme="majorBidi" w:hAnsiTheme="majorBidi" w:cstheme="majorBidi"/>
          <w:b/>
          <w:bCs/>
          <w:i/>
          <w:iCs/>
        </w:rPr>
      </w:pPr>
    </w:p>
    <w:p w14:paraId="11D5A0CE" w14:textId="52166E1A" w:rsidR="00DA35B4" w:rsidRPr="00AF40BF" w:rsidRDefault="00DA35B4" w:rsidP="0034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</w:pPr>
      <w:r w:rsidRPr="00AF40BF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</w:t>
      </w:r>
      <w:r w:rsidRPr="00AF40BF">
        <w:rPr>
          <w:rFonts w:hint="cs"/>
          <w:cs/>
        </w:rPr>
        <w:t>จ</w:t>
      </w:r>
      <w:r w:rsidRPr="00AF40BF">
        <w:rPr>
          <w:cs/>
        </w:rPr>
        <w:t>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Pr="00AF40BF">
        <w:rPr>
          <w:rFonts w:hint="cs"/>
          <w:cs/>
        </w:rPr>
        <w:t>ไม่แตกต่างจากที่ได้อธิบายไว้ใน</w:t>
      </w:r>
      <w:r w:rsidRPr="00AF40BF">
        <w:rPr>
          <w:cs/>
        </w:rPr>
        <w:t xml:space="preserve">งบการเงินสำหรับปีสิ้นสุดวันที่ </w:t>
      </w:r>
      <w:r w:rsidRPr="00AF40BF">
        <w:t xml:space="preserve">31 </w:t>
      </w:r>
      <w:r w:rsidRPr="00AF40BF">
        <w:rPr>
          <w:rFonts w:hint="cs"/>
          <w:cs/>
        </w:rPr>
        <w:t xml:space="preserve">ธันวาคม </w:t>
      </w:r>
      <w:r w:rsidRPr="00E40F9C">
        <w:t>2</w:t>
      </w:r>
      <w:r w:rsidR="00C6181F" w:rsidRPr="00E40F9C">
        <w:t>5</w:t>
      </w:r>
      <w:r w:rsidRPr="00E40F9C">
        <w:t>6</w:t>
      </w:r>
      <w:r w:rsidR="00031E8C" w:rsidRPr="00E40F9C">
        <w:t>8</w:t>
      </w:r>
    </w:p>
    <w:p w14:paraId="1668EE18" w14:textId="53CE5720" w:rsidR="00340DB7" w:rsidRPr="00AF40BF" w:rsidRDefault="0034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DF5CF66" w14:textId="77777777" w:rsidR="002667D7" w:rsidRPr="00AF40BF" w:rsidRDefault="004762B0" w:rsidP="00A2120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F40B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A228493" w14:textId="77777777" w:rsidR="00870CCC" w:rsidRPr="00AF40BF" w:rsidRDefault="00870CCC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0813ECF" w14:textId="7AB73734" w:rsidR="0025112D" w:rsidRPr="00AF40BF" w:rsidRDefault="0025112D" w:rsidP="002511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AF40BF">
        <w:rPr>
          <w:rFonts w:asciiTheme="majorBidi" w:hAnsiTheme="majorBidi" w:cstheme="majorBidi"/>
          <w:cs/>
        </w:rPr>
        <w:t>รายการที่สำคัญกับบุคคลหรือกิจการที่เกี่ยวข้องกันสำหรับ</w:t>
      </w:r>
      <w:r w:rsidRPr="00AF40BF">
        <w:rPr>
          <w:rFonts w:asciiTheme="majorBidi" w:hAnsiTheme="majorBidi" w:cstheme="majorBidi" w:hint="cs"/>
          <w:cs/>
        </w:rPr>
        <w:t>งวด</w:t>
      </w:r>
      <w:r w:rsidR="0023290C" w:rsidRPr="00AF40BF">
        <w:rPr>
          <w:rFonts w:asciiTheme="majorBidi" w:hAnsiTheme="majorBidi" w:cstheme="majorBidi" w:hint="cs"/>
          <w:cs/>
        </w:rPr>
        <w:t>สาม</w:t>
      </w:r>
      <w:r w:rsidRPr="00AF40BF">
        <w:rPr>
          <w:rFonts w:asciiTheme="majorBidi" w:hAnsiTheme="majorBidi" w:cstheme="majorBidi" w:hint="cs"/>
          <w:cs/>
        </w:rPr>
        <w:t>เดือน</w:t>
      </w:r>
      <w:r w:rsidRPr="00AF40BF">
        <w:rPr>
          <w:rFonts w:asciiTheme="majorBidi" w:hAnsiTheme="majorBidi" w:cstheme="majorBidi"/>
          <w:cs/>
        </w:rPr>
        <w:t xml:space="preserve">สิ้นสุดวันที่ </w:t>
      </w:r>
      <w:r w:rsidR="00044DC8" w:rsidRPr="00AF40BF">
        <w:rPr>
          <w:rFonts w:asciiTheme="majorBidi" w:hAnsiTheme="majorBidi" w:cstheme="majorBidi"/>
        </w:rPr>
        <w:t xml:space="preserve">31 </w:t>
      </w:r>
      <w:r w:rsidR="00044DC8" w:rsidRPr="00AF40BF">
        <w:rPr>
          <w:rFonts w:asciiTheme="majorBidi" w:hAnsiTheme="majorBidi" w:cstheme="majorBidi" w:hint="cs"/>
          <w:cs/>
        </w:rPr>
        <w:t xml:space="preserve">มีนาคม </w:t>
      </w:r>
      <w:r w:rsidRPr="00AF40BF">
        <w:rPr>
          <w:rFonts w:asciiTheme="majorBidi" w:hAnsiTheme="majorBidi" w:cstheme="majorBidi"/>
          <w:cs/>
        </w:rPr>
        <w:t>สรุปได้ดังนี้</w:t>
      </w:r>
    </w:p>
    <w:p w14:paraId="26AE46FD" w14:textId="7DEAF4CF" w:rsidR="002E564F" w:rsidRPr="00AF40BF" w:rsidRDefault="002E564F" w:rsidP="002511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</w:rPr>
      </w:pPr>
    </w:p>
    <w:p w14:paraId="795CB1DF" w14:textId="77777777" w:rsidR="00044DC8" w:rsidRPr="00AF40BF" w:rsidRDefault="00044DC8">
      <w:r w:rsidRPr="00AF40BF">
        <w:br w:type="page"/>
      </w: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AF40BF" w:rsidRPr="00AF40BF" w14:paraId="457E5B12" w14:textId="77777777" w:rsidTr="00CE321B">
        <w:trPr>
          <w:tblHeader/>
        </w:trPr>
        <w:tc>
          <w:tcPr>
            <w:tcW w:w="2267" w:type="pct"/>
          </w:tcPr>
          <w:p w14:paraId="213E8FD2" w14:textId="77777777" w:rsidR="00044DC8" w:rsidRPr="00AF40BF" w:rsidRDefault="00044DC8" w:rsidP="00CE321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0"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298" w:type="pct"/>
            <w:gridSpan w:val="4"/>
          </w:tcPr>
          <w:p w14:paraId="78203E75" w14:textId="77777777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D73840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4" w:type="pct"/>
          </w:tcPr>
          <w:p w14:paraId="0809002D" w14:textId="77777777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1" w:type="pct"/>
            <w:gridSpan w:val="3"/>
          </w:tcPr>
          <w:p w14:paraId="5C586097" w14:textId="77777777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031E8C" w:rsidRPr="00AF40BF" w14:paraId="2B874E9E" w14:textId="77777777" w:rsidTr="00CE321B">
        <w:trPr>
          <w:tblHeader/>
        </w:trPr>
        <w:tc>
          <w:tcPr>
            <w:tcW w:w="2267" w:type="pct"/>
          </w:tcPr>
          <w:p w14:paraId="1B788FB1" w14:textId="3C31F568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/>
                <w:b/>
                <w:bCs/>
                <w:i/>
                <w:iCs/>
                <w:cs/>
              </w:rPr>
              <w:t>สำหรับงวด</w:t>
            </w:r>
            <w:r w:rsidRPr="00AF40BF">
              <w:rPr>
                <w:rFonts w:asciiTheme="majorBidi" w:hAnsiTheme="majorBidi" w:hint="cs"/>
                <w:b/>
                <w:bCs/>
                <w:i/>
                <w:iCs/>
                <w:cs/>
              </w:rPr>
              <w:t>สาม</w:t>
            </w:r>
            <w:r w:rsidRPr="00AF40BF">
              <w:rPr>
                <w:rFonts w:asciiTheme="majorBidi" w:hAnsiTheme="majorBidi"/>
                <w:b/>
                <w:bCs/>
                <w:i/>
                <w:iCs/>
                <w:cs/>
              </w:rPr>
              <w:t>เดือนสิ้นสุดวันที่</w:t>
            </w:r>
            <w:r w:rsidRPr="00AF40BF">
              <w:rPr>
                <w:rFonts w:asciiTheme="majorBidi" w:hAnsiTheme="majorBidi"/>
                <w:b/>
                <w:bCs/>
                <w:i/>
                <w:iCs/>
              </w:rPr>
              <w:t xml:space="preserve"> 31</w:t>
            </w:r>
            <w:r w:rsidRPr="00AF40BF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Pr="00AF40BF">
              <w:rPr>
                <w:rFonts w:asciiTheme="majorBidi" w:hAnsiTheme="majorBidi"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577" w:type="pct"/>
          </w:tcPr>
          <w:p w14:paraId="7B2D3E15" w14:textId="418AB090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256</w:t>
            </w:r>
            <w:r w:rsidRPr="00E40F9C">
              <w:rPr>
                <w:rFonts w:asciiTheme="majorBidi" w:hAnsiTheme="majorBidi" w:cstheme="majorBidi" w:hint="cs"/>
                <w:cs/>
              </w:rPr>
              <w:t>9</w:t>
            </w:r>
          </w:p>
        </w:tc>
        <w:tc>
          <w:tcPr>
            <w:tcW w:w="133" w:type="pct"/>
          </w:tcPr>
          <w:p w14:paraId="11B3A218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gridSpan w:val="2"/>
          </w:tcPr>
          <w:p w14:paraId="335E2CF0" w14:textId="00A46B58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4" w:type="pct"/>
          </w:tcPr>
          <w:p w14:paraId="3EEED232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6B02AE4A" w14:textId="3EB6B914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256</w:t>
            </w:r>
            <w:r w:rsidRPr="00E40F9C">
              <w:rPr>
                <w:rFonts w:asciiTheme="majorBidi" w:hAnsiTheme="majorBidi" w:cstheme="majorBidi" w:hint="cs"/>
                <w:cs/>
              </w:rPr>
              <w:t>9</w:t>
            </w:r>
          </w:p>
        </w:tc>
        <w:tc>
          <w:tcPr>
            <w:tcW w:w="146" w:type="pct"/>
          </w:tcPr>
          <w:p w14:paraId="60E53CD3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55B52E0" w14:textId="02E71142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2568</w:t>
            </w:r>
          </w:p>
        </w:tc>
      </w:tr>
      <w:tr w:rsidR="00AF40BF" w:rsidRPr="00AF40BF" w14:paraId="1FC7726A" w14:textId="77777777" w:rsidTr="00CE321B">
        <w:trPr>
          <w:tblHeader/>
        </w:trPr>
        <w:tc>
          <w:tcPr>
            <w:tcW w:w="2267" w:type="pct"/>
          </w:tcPr>
          <w:p w14:paraId="00DFC4D1" w14:textId="77777777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33" w:type="pct"/>
            <w:gridSpan w:val="8"/>
          </w:tcPr>
          <w:p w14:paraId="238E28FF" w14:textId="77777777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F40BF" w:rsidRPr="00AF40BF" w14:paraId="7801907B" w14:textId="77777777" w:rsidTr="00CE321B">
        <w:tc>
          <w:tcPr>
            <w:tcW w:w="2267" w:type="pct"/>
          </w:tcPr>
          <w:p w14:paraId="417D1F31" w14:textId="0538AE5B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บริษัทใหญ่</w:t>
            </w:r>
            <w:r w:rsidR="00951DDB" w:rsidRPr="00AF40BF">
              <w:rPr>
                <w:rFonts w:asciiTheme="majorBidi" w:hAnsiTheme="majorBidi" w:cstheme="majorBidi" w:hint="cs"/>
                <w:b/>
                <w:bCs/>
                <w:cs/>
              </w:rPr>
              <w:t>ของกลุ่มบริษัท</w:t>
            </w:r>
          </w:p>
        </w:tc>
        <w:tc>
          <w:tcPr>
            <w:tcW w:w="577" w:type="pct"/>
          </w:tcPr>
          <w:p w14:paraId="7822725A" w14:textId="77777777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  <w:gridSpan w:val="2"/>
          </w:tcPr>
          <w:p w14:paraId="5C89DD3B" w14:textId="77777777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FF90810" w14:textId="77777777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</w:tcPr>
          <w:p w14:paraId="7FB7094D" w14:textId="77777777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BECD7B8" w14:textId="77777777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381C745A" w14:textId="77777777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6A8779D" w14:textId="77777777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031E8C" w:rsidRPr="00AF40BF" w14:paraId="285B10FF" w14:textId="77777777" w:rsidTr="00CE321B">
        <w:tc>
          <w:tcPr>
            <w:tcW w:w="2267" w:type="pct"/>
          </w:tcPr>
          <w:p w14:paraId="6F10C5B4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717D7084" w14:textId="758DB983" w:rsidR="00031E8C" w:rsidRPr="000A6F32" w:rsidRDefault="00C4724A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0A6F32">
              <w:rPr>
                <w:rFonts w:asciiTheme="majorBidi" w:hAnsiTheme="majorBidi" w:cstheme="majorBidi"/>
              </w:rPr>
              <w:t>2,651.</w:t>
            </w:r>
            <w:r w:rsidRPr="00E40F9C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144" w:type="pct"/>
            <w:gridSpan w:val="2"/>
          </w:tcPr>
          <w:p w14:paraId="745267F8" w14:textId="77777777" w:rsidR="00031E8C" w:rsidRPr="000A6F32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86B8437" w14:textId="5912BAB2" w:rsidR="00031E8C" w:rsidRPr="000A6F32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0A6F32">
              <w:rPr>
                <w:rFonts w:asciiTheme="majorBidi" w:hAnsiTheme="majorBidi" w:cstheme="majorBidi" w:hint="cs"/>
                <w:cs/>
              </w:rPr>
              <w:t>2,971.</w:t>
            </w:r>
            <w:r w:rsidRPr="00E40F9C">
              <w:rPr>
                <w:rFonts w:asciiTheme="majorBidi" w:hAnsiTheme="majorBidi" w:cstheme="majorBidi" w:hint="cs"/>
                <w:cs/>
              </w:rPr>
              <w:t>47</w:t>
            </w:r>
          </w:p>
        </w:tc>
        <w:tc>
          <w:tcPr>
            <w:tcW w:w="144" w:type="pct"/>
          </w:tcPr>
          <w:p w14:paraId="6FBBF3D7" w14:textId="77777777" w:rsidR="00031E8C" w:rsidRPr="000A6F32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8867259" w14:textId="3E9122FE" w:rsidR="00031E8C" w:rsidRPr="00AF40BF" w:rsidRDefault="00031E8C" w:rsidP="00E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cs/>
              </w:rPr>
            </w:pPr>
            <w:r w:rsidRPr="00AF40BF" w:rsidDel="00031E8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78DD81E4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4CD058E" w14:textId="60F84C6E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31E8C" w:rsidRPr="00AF40BF" w14:paraId="10D2AE04" w14:textId="77777777" w:rsidTr="00CE321B">
        <w:tc>
          <w:tcPr>
            <w:tcW w:w="2267" w:type="pct"/>
          </w:tcPr>
          <w:p w14:paraId="48A7DC81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6AC320D8" w14:textId="3098EFDA" w:rsidR="00031E8C" w:rsidRPr="000A6F32" w:rsidRDefault="009F15E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9.68</w:t>
            </w:r>
          </w:p>
        </w:tc>
        <w:tc>
          <w:tcPr>
            <w:tcW w:w="144" w:type="pct"/>
            <w:gridSpan w:val="2"/>
          </w:tcPr>
          <w:p w14:paraId="5ACFF275" w14:textId="77777777" w:rsidR="00031E8C" w:rsidRPr="000A6F32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7695533C" w14:textId="1E3AFEAD" w:rsidR="00031E8C" w:rsidRPr="000A6F32" w:rsidRDefault="008A7979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15.09</w:t>
            </w:r>
          </w:p>
        </w:tc>
        <w:tc>
          <w:tcPr>
            <w:tcW w:w="144" w:type="pct"/>
          </w:tcPr>
          <w:p w14:paraId="59A711BE" w14:textId="77777777" w:rsidR="00031E8C" w:rsidRPr="000A6F32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960840E" w14:textId="5848F768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 w:rsidDel="00031E8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06B70BB8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749446C" w14:textId="02483258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 w:rsidDel="002E586E">
              <w:rPr>
                <w:rFonts w:asciiTheme="majorBidi" w:hAnsiTheme="majorBidi" w:cstheme="majorBidi"/>
              </w:rPr>
              <w:t>-</w:t>
            </w:r>
          </w:p>
        </w:tc>
      </w:tr>
      <w:tr w:rsidR="00031E8C" w:rsidRPr="00AF40BF" w14:paraId="144C6D4D" w14:textId="77777777" w:rsidTr="00CE321B">
        <w:tc>
          <w:tcPr>
            <w:tcW w:w="2267" w:type="pct"/>
          </w:tcPr>
          <w:p w14:paraId="3AE4CECF" w14:textId="442B9A6F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76DEAF31" w14:textId="26BFFA1D" w:rsidR="00031E8C" w:rsidRPr="000A6F32" w:rsidRDefault="00823530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1</w:t>
            </w:r>
            <w:r w:rsidR="007F66C9" w:rsidRPr="00E40F9C">
              <w:rPr>
                <w:rFonts w:asciiTheme="majorBidi" w:hAnsiTheme="majorBidi" w:cstheme="majorBidi"/>
              </w:rPr>
              <w:t>.57</w:t>
            </w:r>
          </w:p>
        </w:tc>
        <w:tc>
          <w:tcPr>
            <w:tcW w:w="144" w:type="pct"/>
            <w:gridSpan w:val="2"/>
          </w:tcPr>
          <w:p w14:paraId="57F3DC64" w14:textId="77777777" w:rsidR="00031E8C" w:rsidRPr="000A6F32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415AD041" w14:textId="2DEB0175" w:rsidR="00031E8C" w:rsidRPr="000A6F32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 w:hint="cs"/>
                <w:cs/>
              </w:rPr>
              <w:t>1.94</w:t>
            </w:r>
          </w:p>
        </w:tc>
        <w:tc>
          <w:tcPr>
            <w:tcW w:w="144" w:type="pct"/>
          </w:tcPr>
          <w:p w14:paraId="53F424FB" w14:textId="77777777" w:rsidR="00031E8C" w:rsidRPr="000A6F32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83B8314" w14:textId="2BA3A498" w:rsidR="00031E8C" w:rsidRPr="00AF40BF" w:rsidRDefault="00E30E31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1.57</w:t>
            </w:r>
          </w:p>
        </w:tc>
        <w:tc>
          <w:tcPr>
            <w:tcW w:w="146" w:type="pct"/>
          </w:tcPr>
          <w:p w14:paraId="7E20848E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08A4A2D" w14:textId="3FEE32CF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 w:hint="cs"/>
                <w:cs/>
              </w:rPr>
              <w:t>1.83</w:t>
            </w:r>
          </w:p>
        </w:tc>
      </w:tr>
      <w:tr w:rsidR="00031E8C" w:rsidRPr="00AF40BF" w14:paraId="55CC7DAC" w14:textId="77777777" w:rsidTr="00CE321B">
        <w:tc>
          <w:tcPr>
            <w:tcW w:w="2267" w:type="pct"/>
          </w:tcPr>
          <w:p w14:paraId="7D6A8D91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7BC5E3C4" w14:textId="30201601" w:rsidR="00031E8C" w:rsidRPr="000A6F32" w:rsidRDefault="004E7867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24.92</w:t>
            </w:r>
          </w:p>
        </w:tc>
        <w:tc>
          <w:tcPr>
            <w:tcW w:w="144" w:type="pct"/>
            <w:gridSpan w:val="2"/>
          </w:tcPr>
          <w:p w14:paraId="71BFCC36" w14:textId="77777777" w:rsidR="00031E8C" w:rsidRPr="000A6F32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60A371D" w14:textId="3BB396D0" w:rsidR="00031E8C" w:rsidRPr="000A6F32" w:rsidRDefault="001A6C3A" w:rsidP="00E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20.</w:t>
            </w:r>
            <w:r w:rsidR="00031E8C" w:rsidRPr="000A6F32" w:rsidDel="00C20485">
              <w:rPr>
                <w:rFonts w:asciiTheme="majorBidi" w:hAnsiTheme="majorBidi" w:cstheme="majorBidi"/>
              </w:rPr>
              <w:t>03</w:t>
            </w:r>
          </w:p>
        </w:tc>
        <w:tc>
          <w:tcPr>
            <w:tcW w:w="144" w:type="pct"/>
          </w:tcPr>
          <w:p w14:paraId="30F14B59" w14:textId="77777777" w:rsidR="00031E8C" w:rsidRPr="000A6F32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3E459D1" w14:textId="73AD6BDF" w:rsidR="00031E8C" w:rsidRPr="00AF40BF" w:rsidRDefault="000F18DE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5.93</w:t>
            </w:r>
          </w:p>
        </w:tc>
        <w:tc>
          <w:tcPr>
            <w:tcW w:w="146" w:type="pct"/>
          </w:tcPr>
          <w:p w14:paraId="5A568183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3B36F95" w14:textId="5F1040B2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4.64</w:t>
            </w:r>
          </w:p>
        </w:tc>
      </w:tr>
      <w:tr w:rsidR="00031E8C" w:rsidRPr="00AF40BF" w14:paraId="202460FF" w14:textId="77777777" w:rsidTr="00CE321B">
        <w:tc>
          <w:tcPr>
            <w:tcW w:w="2267" w:type="pct"/>
          </w:tcPr>
          <w:p w14:paraId="68F36BA2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77" w:type="pct"/>
          </w:tcPr>
          <w:p w14:paraId="5D751186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  <w:gridSpan w:val="2"/>
          </w:tcPr>
          <w:p w14:paraId="6F2E1C31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pct"/>
          </w:tcPr>
          <w:p w14:paraId="56FC6DD3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</w:tcPr>
          <w:p w14:paraId="2D0E1264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6" w:type="pct"/>
          </w:tcPr>
          <w:p w14:paraId="0FE45EE6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4719457E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9" w:type="pct"/>
          </w:tcPr>
          <w:p w14:paraId="2F8BC57F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31E8C" w:rsidRPr="00AF40BF" w14:paraId="526D68DA" w14:textId="77777777" w:rsidTr="00CE321B">
        <w:tc>
          <w:tcPr>
            <w:tcW w:w="2267" w:type="pct"/>
          </w:tcPr>
          <w:p w14:paraId="20FE0175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ผู้ถือหุ้นอื่น</w:t>
            </w:r>
          </w:p>
        </w:tc>
        <w:tc>
          <w:tcPr>
            <w:tcW w:w="577" w:type="pct"/>
          </w:tcPr>
          <w:p w14:paraId="4B8AB467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2337B786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B885CEF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2961FAB7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EDC19AB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4CD19122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EB9A14A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031E8C" w:rsidRPr="00AF40BF" w14:paraId="7E96D51A" w14:textId="77777777" w:rsidTr="00CE321B">
        <w:tc>
          <w:tcPr>
            <w:tcW w:w="2267" w:type="pct"/>
          </w:tcPr>
          <w:p w14:paraId="4A5C4C49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51E7653C" w14:textId="0D8EE215" w:rsidR="00031E8C" w:rsidRPr="00AF40BF" w:rsidRDefault="00CA39E6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178.</w:t>
            </w:r>
            <w:r w:rsidR="00031E8C" w:rsidRPr="00AF40BF" w:rsidDel="00031E8C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144" w:type="pct"/>
            <w:gridSpan w:val="2"/>
          </w:tcPr>
          <w:p w14:paraId="35238B09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F99A2C0" w14:textId="3D83E4F2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353.</w:t>
            </w:r>
            <w:r w:rsidRPr="00AF40BF" w:rsidDel="00C20485">
              <w:rPr>
                <w:rFonts w:asciiTheme="majorBidi" w:hAnsiTheme="majorBidi" w:cstheme="majorBidi" w:hint="cs"/>
                <w:cs/>
              </w:rPr>
              <w:t>46</w:t>
            </w:r>
          </w:p>
        </w:tc>
        <w:tc>
          <w:tcPr>
            <w:tcW w:w="144" w:type="pct"/>
          </w:tcPr>
          <w:p w14:paraId="3405685B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E814546" w14:textId="07F2DCED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 w:rsidDel="00031E8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504B5C94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762B84E9" w14:textId="0B122EBE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 w:rsidDel="002E586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31E8C" w:rsidRPr="00AF40BF" w14:paraId="421079B4" w14:textId="77777777" w:rsidTr="00CE321B">
        <w:tc>
          <w:tcPr>
            <w:tcW w:w="2267" w:type="pct"/>
          </w:tcPr>
          <w:p w14:paraId="7B7A4D63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1DF7D46A" w14:textId="5397DCCE" w:rsidR="00031E8C" w:rsidRPr="00AF40BF" w:rsidRDefault="00350B03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0.16</w:t>
            </w:r>
          </w:p>
        </w:tc>
        <w:tc>
          <w:tcPr>
            <w:tcW w:w="144" w:type="pct"/>
            <w:gridSpan w:val="2"/>
          </w:tcPr>
          <w:p w14:paraId="479CAD51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0B1C8DA" w14:textId="03FEA401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 w:hint="cs"/>
                <w:cs/>
              </w:rPr>
              <w:t>0.20</w:t>
            </w:r>
          </w:p>
        </w:tc>
        <w:tc>
          <w:tcPr>
            <w:tcW w:w="144" w:type="pct"/>
          </w:tcPr>
          <w:p w14:paraId="1F733787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225F1D7" w14:textId="5AE673AF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 w:rsidDel="00031E8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24BB76A3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6C3012A" w14:textId="55F0D8B0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 w:rsidDel="002E586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31E8C" w:rsidRPr="00AF40BF" w14:paraId="52036536" w14:textId="77777777" w:rsidTr="00CE321B">
        <w:tc>
          <w:tcPr>
            <w:tcW w:w="2267" w:type="pct"/>
          </w:tcPr>
          <w:p w14:paraId="0D19D93E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7" w:type="pct"/>
          </w:tcPr>
          <w:p w14:paraId="33AFD3C0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  <w:gridSpan w:val="2"/>
          </w:tcPr>
          <w:p w14:paraId="7B5B3760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pct"/>
          </w:tcPr>
          <w:p w14:paraId="75685AC7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16"/>
                <w:szCs w:val="16"/>
              </w:rPr>
            </w:pPr>
          </w:p>
        </w:tc>
        <w:tc>
          <w:tcPr>
            <w:tcW w:w="144" w:type="pct"/>
          </w:tcPr>
          <w:p w14:paraId="3F6F7CB4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6" w:type="pct"/>
          </w:tcPr>
          <w:p w14:paraId="330FDB56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025E32D6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9" w:type="pct"/>
          </w:tcPr>
          <w:p w14:paraId="72D0DEE1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31E8C" w:rsidRPr="00AF40BF" w14:paraId="46B25633" w14:textId="77777777" w:rsidTr="00CE321B">
        <w:tc>
          <w:tcPr>
            <w:tcW w:w="2267" w:type="pct"/>
          </w:tcPr>
          <w:p w14:paraId="674EA2C1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4EC6B3A8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37E7234D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94210B2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368760B2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29552F3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359BF64A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B444FB3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031E8C" w:rsidRPr="00AF40BF" w14:paraId="25820C14" w14:textId="77777777" w:rsidTr="00CE321B">
        <w:tc>
          <w:tcPr>
            <w:tcW w:w="2267" w:type="pct"/>
          </w:tcPr>
          <w:p w14:paraId="2BFEFE1B" w14:textId="72347C1B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70670E93" w14:textId="13B5C928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159"/>
              <w:jc w:val="both"/>
              <w:rPr>
                <w:rFonts w:asciiTheme="majorBidi" w:hAnsiTheme="majorBidi" w:cstheme="majorBidi"/>
              </w:rPr>
            </w:pPr>
            <w:r w:rsidRPr="00AF40BF" w:rsidDel="00031E8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3CA70328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E30E2C8" w14:textId="3FF2C89E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 w:rsidDel="00C2048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6478F6E9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FA523FC" w14:textId="60071B01" w:rsidR="00031E8C" w:rsidRPr="00AF40BF" w:rsidRDefault="004527B0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1,071.</w:t>
            </w:r>
            <w:r w:rsidRPr="00E40F9C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146" w:type="pct"/>
          </w:tcPr>
          <w:p w14:paraId="4D623E22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CF6720C" w14:textId="0BA3EBC1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1,158.</w:t>
            </w:r>
            <w:r w:rsidRPr="00E40F9C">
              <w:rPr>
                <w:rFonts w:asciiTheme="majorBidi" w:hAnsiTheme="majorBidi" w:cstheme="majorBidi" w:hint="cs"/>
                <w:cs/>
              </w:rPr>
              <w:t>88</w:t>
            </w:r>
          </w:p>
        </w:tc>
      </w:tr>
      <w:tr w:rsidR="00031E8C" w:rsidRPr="00AF40BF" w14:paraId="0059D0AA" w14:textId="77777777" w:rsidTr="00CE321B">
        <w:tc>
          <w:tcPr>
            <w:tcW w:w="2267" w:type="pct"/>
          </w:tcPr>
          <w:p w14:paraId="050A1F19" w14:textId="5D79E79E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7057B94D" w14:textId="2A97FE4A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159"/>
              <w:jc w:val="both"/>
              <w:rPr>
                <w:rFonts w:asciiTheme="majorBidi" w:hAnsiTheme="majorBidi" w:cstheme="majorBidi"/>
              </w:rPr>
            </w:pPr>
            <w:r w:rsidRPr="00AF40BF" w:rsidDel="00031E8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706CBA27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62E5BB0" w14:textId="2403390C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 w:rsidDel="00C2048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0B80299C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EC901C4" w14:textId="2AB044DF" w:rsidR="00031E8C" w:rsidRPr="00AF40BF" w:rsidRDefault="00637377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1,187.</w:t>
            </w:r>
            <w:r w:rsidRPr="00E40F9C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46" w:type="pct"/>
          </w:tcPr>
          <w:p w14:paraId="1055899B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C8CCB23" w14:textId="474EEBBD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1,299.</w:t>
            </w:r>
            <w:r w:rsidRPr="00E40F9C">
              <w:rPr>
                <w:rFonts w:asciiTheme="majorBidi" w:hAnsiTheme="majorBidi" w:cstheme="majorBidi" w:hint="cs"/>
                <w:cs/>
              </w:rPr>
              <w:t>22</w:t>
            </w:r>
          </w:p>
        </w:tc>
      </w:tr>
      <w:tr w:rsidR="00031E8C" w:rsidRPr="00AF40BF" w14:paraId="323A55C1" w14:textId="77777777" w:rsidTr="00CE321B">
        <w:tc>
          <w:tcPr>
            <w:tcW w:w="2267" w:type="pct"/>
          </w:tcPr>
          <w:p w14:paraId="42A1CA01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53CF5C48" w14:textId="39B68B80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159"/>
              <w:jc w:val="both"/>
              <w:rPr>
                <w:rFonts w:asciiTheme="majorBidi" w:hAnsiTheme="majorBidi" w:cstheme="majorBidi"/>
              </w:rPr>
            </w:pPr>
            <w:r w:rsidRPr="00AF40BF" w:rsidDel="00031E8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551420C7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03A5E58" w14:textId="2B127F2C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 w:rsidDel="00C2048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5A420699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203F101" w14:textId="7FA5945F" w:rsidR="00031E8C" w:rsidRPr="00AF40BF" w:rsidRDefault="007D0A70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21</w:t>
            </w:r>
            <w:r w:rsidR="00637377" w:rsidRPr="00E40F9C">
              <w:rPr>
                <w:rFonts w:asciiTheme="majorBidi" w:hAnsiTheme="majorBidi" w:cstheme="majorBidi"/>
              </w:rPr>
              <w:t>.69</w:t>
            </w:r>
          </w:p>
        </w:tc>
        <w:tc>
          <w:tcPr>
            <w:tcW w:w="146" w:type="pct"/>
          </w:tcPr>
          <w:p w14:paraId="5C4177EC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6A27A4A" w14:textId="0E39F51A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 w:hint="cs"/>
                <w:cs/>
              </w:rPr>
              <w:t>13.91</w:t>
            </w:r>
          </w:p>
        </w:tc>
      </w:tr>
      <w:tr w:rsidR="00031E8C" w:rsidRPr="00AF40BF" w14:paraId="4C98DE0A" w14:textId="77777777" w:rsidTr="00CE321B">
        <w:tc>
          <w:tcPr>
            <w:tcW w:w="2267" w:type="pct"/>
          </w:tcPr>
          <w:p w14:paraId="02F8A409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ดอกเบี้ยรับ</w:t>
            </w:r>
          </w:p>
        </w:tc>
        <w:tc>
          <w:tcPr>
            <w:tcW w:w="577" w:type="pct"/>
          </w:tcPr>
          <w:p w14:paraId="17B9955C" w14:textId="607CB232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159"/>
              <w:jc w:val="both"/>
              <w:rPr>
                <w:rFonts w:asciiTheme="majorBidi" w:hAnsiTheme="majorBidi" w:cstheme="majorBidi"/>
              </w:rPr>
            </w:pPr>
            <w:r w:rsidRPr="00AF40BF" w:rsidDel="00031E8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45A3A4B8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1F2FD76" w14:textId="2ACD1A82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 w:rsidDel="00C2048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51F270CE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CDE7FFA" w14:textId="197EA7C0" w:rsidR="00031E8C" w:rsidRPr="00AF40BF" w:rsidRDefault="008122AE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10.13</w:t>
            </w:r>
          </w:p>
        </w:tc>
        <w:tc>
          <w:tcPr>
            <w:tcW w:w="146" w:type="pct"/>
          </w:tcPr>
          <w:p w14:paraId="5EE07E4C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55A19B3" w14:textId="2AF61EE8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21.87</w:t>
            </w:r>
          </w:p>
        </w:tc>
      </w:tr>
      <w:tr w:rsidR="00031E8C" w:rsidRPr="00AF40BF" w14:paraId="4177D03F" w14:textId="77777777" w:rsidTr="00CE321B">
        <w:tc>
          <w:tcPr>
            <w:tcW w:w="2267" w:type="pct"/>
          </w:tcPr>
          <w:p w14:paraId="02897008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77" w:type="pct"/>
          </w:tcPr>
          <w:p w14:paraId="6D9B91E2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  <w:gridSpan w:val="2"/>
          </w:tcPr>
          <w:p w14:paraId="0438870A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pct"/>
          </w:tcPr>
          <w:p w14:paraId="07A13F76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</w:tcPr>
          <w:p w14:paraId="500C4784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6" w:type="pct"/>
          </w:tcPr>
          <w:p w14:paraId="02206EE5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314AF5CC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9" w:type="pct"/>
          </w:tcPr>
          <w:p w14:paraId="23C46C34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31E8C" w:rsidRPr="00AF40BF" w14:paraId="601F16B5" w14:textId="77777777" w:rsidTr="00CE321B">
        <w:tc>
          <w:tcPr>
            <w:tcW w:w="2267" w:type="pct"/>
          </w:tcPr>
          <w:p w14:paraId="2C7CD40F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4BE00EC0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6DA2CAA4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944EF30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0498D6CA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674A865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746D208D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986B6CA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031E8C" w:rsidRPr="00AF40BF" w14:paraId="679B8525" w14:textId="77777777" w:rsidTr="00CE321B">
        <w:tc>
          <w:tcPr>
            <w:tcW w:w="2267" w:type="pct"/>
          </w:tcPr>
          <w:p w14:paraId="23B707DB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3FB517D4" w14:textId="3F0C7FED" w:rsidR="00031E8C" w:rsidRPr="00AF40BF" w:rsidRDefault="00B01CD8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1,893.</w:t>
            </w:r>
            <w:r w:rsidRPr="00E40F9C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144" w:type="pct"/>
            <w:gridSpan w:val="2"/>
          </w:tcPr>
          <w:p w14:paraId="215FED7E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7826CD91" w14:textId="5D94722D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2,160.</w:t>
            </w:r>
            <w:r w:rsidRPr="00E40F9C">
              <w:rPr>
                <w:rFonts w:asciiTheme="majorBidi" w:hAnsiTheme="majorBidi" w:cstheme="majorBidi" w:hint="cs"/>
                <w:cs/>
              </w:rPr>
              <w:t>10</w:t>
            </w:r>
          </w:p>
        </w:tc>
        <w:tc>
          <w:tcPr>
            <w:tcW w:w="144" w:type="pct"/>
          </w:tcPr>
          <w:p w14:paraId="03A928DE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B91836D" w14:textId="22ED0257" w:rsidR="00031E8C" w:rsidRPr="00AF40BF" w:rsidRDefault="00B01CD8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1,351.</w:t>
            </w:r>
            <w:r w:rsidRPr="00E40F9C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46" w:type="pct"/>
          </w:tcPr>
          <w:p w14:paraId="686B979B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2A3F931" w14:textId="797F7CD9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1,557.74</w:t>
            </w:r>
          </w:p>
        </w:tc>
      </w:tr>
      <w:tr w:rsidR="00031E8C" w:rsidRPr="00AF40BF" w14:paraId="3F1E69A3" w14:textId="77777777" w:rsidTr="00CE321B">
        <w:tc>
          <w:tcPr>
            <w:tcW w:w="2267" w:type="pct"/>
          </w:tcPr>
          <w:p w14:paraId="544FCD0F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147AA985" w14:textId="2AE58858" w:rsidR="00031E8C" w:rsidRPr="00AF40BF" w:rsidRDefault="00214D68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215.</w:t>
            </w:r>
            <w:r w:rsidRPr="00E40F9C"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144" w:type="pct"/>
            <w:gridSpan w:val="2"/>
          </w:tcPr>
          <w:p w14:paraId="40C60A77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88C4516" w14:textId="6AF8F67E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252.</w:t>
            </w:r>
            <w:r w:rsidRPr="00E40F9C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144" w:type="pct"/>
          </w:tcPr>
          <w:p w14:paraId="084305E8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E464F81" w14:textId="6C152B25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 w:rsidDel="00031E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3A64C082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63A215B" w14:textId="03250F86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 w:rsidDel="002E586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31E8C" w:rsidRPr="00AF40BF" w14:paraId="5D451740" w14:textId="77777777" w:rsidTr="00CE321B">
        <w:tc>
          <w:tcPr>
            <w:tcW w:w="2267" w:type="pct"/>
          </w:tcPr>
          <w:p w14:paraId="37115DCC" w14:textId="791B7F61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30481ABA" w14:textId="3FD13C81" w:rsidR="00031E8C" w:rsidRPr="00AF40BF" w:rsidRDefault="00C920A5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36.</w:t>
            </w:r>
            <w:r w:rsidR="00DE1992" w:rsidRPr="00E40F9C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144" w:type="pct"/>
            <w:gridSpan w:val="2"/>
          </w:tcPr>
          <w:p w14:paraId="59360D36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9A5C0F0" w14:textId="590AFCE0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</w:rPr>
              <w:t>35.</w:t>
            </w:r>
            <w:r w:rsidRPr="00E40F9C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144" w:type="pct"/>
          </w:tcPr>
          <w:p w14:paraId="36E77561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688EDAEF" w14:textId="15941051" w:rsidR="00031E8C" w:rsidRPr="00AF40BF" w:rsidRDefault="00DE1992" w:rsidP="00E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4B71F4B7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DC5EDEA" w14:textId="6C42BF53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</w:rPr>
              <w:t>10.</w:t>
            </w:r>
            <w:r w:rsidRPr="00E40F9C">
              <w:rPr>
                <w:rFonts w:asciiTheme="majorBidi" w:hAnsiTheme="majorBidi" w:cstheme="majorBidi"/>
              </w:rPr>
              <w:t>83</w:t>
            </w:r>
          </w:p>
        </w:tc>
      </w:tr>
      <w:tr w:rsidR="00031E8C" w:rsidRPr="00AF40BF" w14:paraId="2621C17D" w14:textId="77777777" w:rsidTr="00CE321B">
        <w:tc>
          <w:tcPr>
            <w:tcW w:w="2267" w:type="pct"/>
          </w:tcPr>
          <w:p w14:paraId="23DDECAA" w14:textId="5847AD02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ดอกเบี้ยจ่าย</w:t>
            </w:r>
          </w:p>
        </w:tc>
        <w:tc>
          <w:tcPr>
            <w:tcW w:w="577" w:type="pct"/>
          </w:tcPr>
          <w:p w14:paraId="13CCF9A5" w14:textId="57B2D36E" w:rsidR="00031E8C" w:rsidRPr="00AF40BF" w:rsidRDefault="00CB744E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1.20</w:t>
            </w:r>
          </w:p>
        </w:tc>
        <w:tc>
          <w:tcPr>
            <w:tcW w:w="144" w:type="pct"/>
            <w:gridSpan w:val="2"/>
          </w:tcPr>
          <w:p w14:paraId="3991F826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FE98F0A" w14:textId="0265FB9B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5.10</w:t>
            </w:r>
          </w:p>
        </w:tc>
        <w:tc>
          <w:tcPr>
            <w:tcW w:w="144" w:type="pct"/>
          </w:tcPr>
          <w:p w14:paraId="2E21462E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D8E1A7E" w14:textId="1D721837" w:rsidR="00031E8C" w:rsidRPr="00AF40BF" w:rsidRDefault="00CB744E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1.20</w:t>
            </w:r>
          </w:p>
        </w:tc>
        <w:tc>
          <w:tcPr>
            <w:tcW w:w="146" w:type="pct"/>
          </w:tcPr>
          <w:p w14:paraId="5F9B2E0F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F42F0EE" w14:textId="3D17C495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5.10</w:t>
            </w:r>
          </w:p>
        </w:tc>
      </w:tr>
      <w:tr w:rsidR="00031E8C" w:rsidRPr="00AF40BF" w14:paraId="72D79B51" w14:textId="77777777" w:rsidTr="00CE321B">
        <w:tc>
          <w:tcPr>
            <w:tcW w:w="2267" w:type="pct"/>
          </w:tcPr>
          <w:p w14:paraId="63A583EC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5FC2E919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5375414B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5456B296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" w:type="pct"/>
          </w:tcPr>
          <w:p w14:paraId="1D0E0441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3DC5EA56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6CBBABF9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76C15B47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31E8C" w:rsidRPr="00AF40BF" w14:paraId="0EEC4263" w14:textId="77777777" w:rsidTr="00CE321B">
        <w:tc>
          <w:tcPr>
            <w:tcW w:w="2267" w:type="pct"/>
          </w:tcPr>
          <w:p w14:paraId="512BC15E" w14:textId="6C5DBA25" w:rsidR="00031E8C" w:rsidRPr="00AF40BF" w:rsidRDefault="00B343B4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16A62485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7ED3AEF8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19EC6A30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" w:type="pct"/>
          </w:tcPr>
          <w:p w14:paraId="1DB2844A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6489BDFB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134A41BE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22C8DDA8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31E8C" w:rsidRPr="00AF40BF" w14:paraId="2CF720F1" w14:textId="77777777" w:rsidTr="00CE321B">
        <w:tc>
          <w:tcPr>
            <w:tcW w:w="2267" w:type="pct"/>
          </w:tcPr>
          <w:p w14:paraId="743C5A25" w14:textId="2CF10581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4A5B39E6" w14:textId="53DD675D" w:rsidR="00031E8C" w:rsidRPr="00AF40BF" w:rsidRDefault="00A01216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  <w:gridSpan w:val="2"/>
          </w:tcPr>
          <w:p w14:paraId="28C8FB28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4157F5C3" w14:textId="6FD32F74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1.75</w:t>
            </w:r>
          </w:p>
        </w:tc>
        <w:tc>
          <w:tcPr>
            <w:tcW w:w="144" w:type="pct"/>
          </w:tcPr>
          <w:p w14:paraId="667C1793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1A14528" w14:textId="13D058B9" w:rsidR="00031E8C" w:rsidRPr="00AF40BF" w:rsidRDefault="00A01216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62E6F8CE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1E3D88B" w14:textId="3AE8741E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1.75</w:t>
            </w:r>
          </w:p>
        </w:tc>
      </w:tr>
      <w:tr w:rsidR="00031E8C" w:rsidRPr="00AF40BF" w14:paraId="19C20558" w14:textId="77777777" w:rsidTr="00CE321B">
        <w:tc>
          <w:tcPr>
            <w:tcW w:w="2267" w:type="pct"/>
          </w:tcPr>
          <w:p w14:paraId="20A93653" w14:textId="77777777" w:rsidR="00031E8C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42D6DBD" w14:textId="77777777" w:rsidR="00AA6B30" w:rsidRDefault="00AA6B30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289E4ED" w14:textId="77777777" w:rsidR="00AA6B30" w:rsidRDefault="00AA6B30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E4FD05F" w14:textId="77777777" w:rsidR="00AA6B30" w:rsidRDefault="00AA6B30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D78B626" w14:textId="77777777" w:rsidR="00AA6B30" w:rsidRDefault="00AA6B30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0791404" w14:textId="77777777" w:rsidR="00AA6B30" w:rsidRDefault="00AA6B30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DBE118C" w14:textId="77777777" w:rsidR="00AA6B30" w:rsidRDefault="00AA6B30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4034AFA" w14:textId="77777777" w:rsidR="00AA6B30" w:rsidRDefault="00AA6B30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D787EB" w14:textId="77777777" w:rsidR="00AA6B30" w:rsidRPr="00AF40BF" w:rsidRDefault="00AA6B30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7E85E968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72582CF8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3BC21F67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" w:type="pct"/>
          </w:tcPr>
          <w:p w14:paraId="213B8F42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04F38C7B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0E60F253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383D1100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31E8C" w:rsidRPr="00AF40BF" w14:paraId="31AA270D" w14:textId="77777777" w:rsidTr="00CE321B">
        <w:trPr>
          <w:trHeight w:val="398"/>
        </w:trPr>
        <w:tc>
          <w:tcPr>
            <w:tcW w:w="2267" w:type="pct"/>
          </w:tcPr>
          <w:p w14:paraId="546E5B40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ผู้บริหารสำคัญ</w:t>
            </w:r>
          </w:p>
        </w:tc>
        <w:tc>
          <w:tcPr>
            <w:tcW w:w="577" w:type="pct"/>
          </w:tcPr>
          <w:p w14:paraId="28AF8496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gridSpan w:val="2"/>
          </w:tcPr>
          <w:p w14:paraId="707E3C44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" w:type="pct"/>
          </w:tcPr>
          <w:p w14:paraId="35DAEB60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2A84804B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</w:tcPr>
          <w:p w14:paraId="383A7C7D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36C68693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</w:tcPr>
          <w:p w14:paraId="792593F5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31E8C" w:rsidRPr="00AF40BF" w14:paraId="50D2B273" w14:textId="77777777" w:rsidTr="00CE321B">
        <w:tc>
          <w:tcPr>
            <w:tcW w:w="2267" w:type="pct"/>
          </w:tcPr>
          <w:p w14:paraId="67A8D9BD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ค่าตอบแทนผู้บริหารสำคัญ</w:t>
            </w:r>
          </w:p>
        </w:tc>
        <w:tc>
          <w:tcPr>
            <w:tcW w:w="577" w:type="pct"/>
          </w:tcPr>
          <w:p w14:paraId="53B61475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0B3B9C75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8EDE0B7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28D28667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F7AE08E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180577D6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24D314D3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031E8C" w:rsidRPr="00AF40BF" w14:paraId="05CC2680" w14:textId="77777777" w:rsidTr="004E5DDC">
        <w:tc>
          <w:tcPr>
            <w:tcW w:w="2267" w:type="pct"/>
          </w:tcPr>
          <w:p w14:paraId="3E14D0C6" w14:textId="77777777" w:rsidR="00031E8C" w:rsidRPr="00DB40BB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40BB">
              <w:rPr>
                <w:rFonts w:asciiTheme="majorBidi" w:hAnsiTheme="majorBidi" w:cstheme="majorBidi"/>
                <w:cs/>
              </w:rPr>
              <w:t xml:space="preserve">     ผลประโยชน์ระยะสั้น</w:t>
            </w:r>
          </w:p>
        </w:tc>
        <w:tc>
          <w:tcPr>
            <w:tcW w:w="577" w:type="pct"/>
          </w:tcPr>
          <w:p w14:paraId="3F9A2474" w14:textId="290DDE33" w:rsidR="00031E8C" w:rsidRPr="00AF40BF" w:rsidRDefault="008D41D7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14.8</w:t>
            </w:r>
            <w:r w:rsidR="00094C5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4" w:type="pct"/>
            <w:gridSpan w:val="2"/>
          </w:tcPr>
          <w:p w14:paraId="17755EE5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CC6281F" w14:textId="6EDB02C0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14.</w:t>
            </w:r>
            <w:r w:rsidRPr="00AF40BF" w:rsidDel="00C20485">
              <w:rPr>
                <w:rFonts w:asciiTheme="majorBidi" w:hAnsiTheme="majorBidi" w:cstheme="majorBidi" w:hint="cs"/>
                <w:cs/>
              </w:rPr>
              <w:t>50</w:t>
            </w:r>
          </w:p>
        </w:tc>
        <w:tc>
          <w:tcPr>
            <w:tcW w:w="144" w:type="pct"/>
          </w:tcPr>
          <w:p w14:paraId="28FDF831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2273BDB" w14:textId="28C25667" w:rsidR="00031E8C" w:rsidRPr="00AF40BF" w:rsidRDefault="00094C59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8.66</w:t>
            </w:r>
          </w:p>
        </w:tc>
        <w:tc>
          <w:tcPr>
            <w:tcW w:w="146" w:type="pct"/>
          </w:tcPr>
          <w:p w14:paraId="2630020C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ACB56C3" w14:textId="635E4FA8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 w:hint="cs"/>
                <w:cs/>
              </w:rPr>
              <w:t>8.63</w:t>
            </w:r>
          </w:p>
        </w:tc>
      </w:tr>
      <w:tr w:rsidR="00031E8C" w:rsidRPr="00AF40BF" w14:paraId="2E6059FC" w14:textId="77777777" w:rsidTr="004E5DDC">
        <w:tc>
          <w:tcPr>
            <w:tcW w:w="2267" w:type="pct"/>
          </w:tcPr>
          <w:p w14:paraId="03ED9DB2" w14:textId="77777777" w:rsidR="00031E8C" w:rsidRPr="00DB40BB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40BB">
              <w:rPr>
                <w:rFonts w:asciiTheme="majorBidi" w:hAnsiTheme="majorBidi" w:cstheme="majorBidi"/>
              </w:rPr>
              <w:t xml:space="preserve">     </w:t>
            </w:r>
            <w:r w:rsidRPr="00DB40BB">
              <w:rPr>
                <w:rFonts w:asciiTheme="majorBidi" w:hAnsiTheme="majorBidi" w:cstheme="majorBidi"/>
                <w:cs/>
              </w:rPr>
              <w:t>ผลประโยชน์หลังออกจากงานและ</w:t>
            </w:r>
          </w:p>
        </w:tc>
        <w:tc>
          <w:tcPr>
            <w:tcW w:w="577" w:type="pct"/>
          </w:tcPr>
          <w:p w14:paraId="4DC77B0C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78C85CD7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99E8A02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122149C4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217B248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021F31FA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1CCF1AE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031E8C" w:rsidRPr="00AF40BF" w14:paraId="4DC1A158" w14:textId="77777777" w:rsidTr="004E5DDC">
        <w:tc>
          <w:tcPr>
            <w:tcW w:w="2267" w:type="pct"/>
          </w:tcPr>
          <w:p w14:paraId="4168E4BF" w14:textId="77777777" w:rsidR="00031E8C" w:rsidRPr="00DB40BB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40BB">
              <w:rPr>
                <w:rFonts w:asciiTheme="majorBidi" w:hAnsiTheme="majorBidi" w:cstheme="majorBidi"/>
              </w:rPr>
              <w:t xml:space="preserve">        </w:t>
            </w:r>
            <w:r w:rsidRPr="00DB40BB">
              <w:rPr>
                <w:rFonts w:asciiTheme="majorBidi" w:hAnsiTheme="majorBidi" w:cstheme="majorBidi"/>
                <w:cs/>
              </w:rPr>
              <w:t>ผลประโยชน์ระยะยาวอื่น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01C3B2A" w14:textId="0A89579A" w:rsidR="00031E8C" w:rsidRPr="00AF40BF" w:rsidRDefault="008D41D7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0.58</w:t>
            </w:r>
          </w:p>
        </w:tc>
        <w:tc>
          <w:tcPr>
            <w:tcW w:w="144" w:type="pct"/>
            <w:gridSpan w:val="2"/>
          </w:tcPr>
          <w:p w14:paraId="0616BAEA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10D51D7" w14:textId="38A8137B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 w:hint="cs"/>
                <w:cs/>
              </w:rPr>
              <w:t>0.62</w:t>
            </w:r>
          </w:p>
        </w:tc>
        <w:tc>
          <w:tcPr>
            <w:tcW w:w="144" w:type="pct"/>
          </w:tcPr>
          <w:p w14:paraId="67096CBC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F9D5B02" w14:textId="1693D594" w:rsidR="00031E8C" w:rsidRPr="00AF40BF" w:rsidRDefault="00094C59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0.47</w:t>
            </w:r>
          </w:p>
        </w:tc>
        <w:tc>
          <w:tcPr>
            <w:tcW w:w="146" w:type="pct"/>
          </w:tcPr>
          <w:p w14:paraId="02B95F74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1C8FA535" w14:textId="5540C67C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 w:hint="cs"/>
                <w:cs/>
              </w:rPr>
              <w:t>0.46</w:t>
            </w:r>
          </w:p>
        </w:tc>
      </w:tr>
      <w:tr w:rsidR="00031E8C" w:rsidRPr="00AF40BF" w14:paraId="67A18EAB" w14:textId="77777777" w:rsidTr="00CE321B">
        <w:tc>
          <w:tcPr>
            <w:tcW w:w="2267" w:type="pct"/>
          </w:tcPr>
          <w:p w14:paraId="18579B91" w14:textId="77777777" w:rsidR="00031E8C" w:rsidRPr="00DB40BB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  <w:r w:rsidRPr="00DB40BB">
              <w:rPr>
                <w:rFonts w:asciiTheme="majorBidi" w:hAnsiTheme="majorBidi" w:cstheme="majorBidi"/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3F7C10C" w14:textId="49CDC8BE" w:rsidR="00031E8C" w:rsidRPr="00AF40BF" w:rsidRDefault="008D41D7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15.39</w:t>
            </w:r>
          </w:p>
        </w:tc>
        <w:tc>
          <w:tcPr>
            <w:tcW w:w="144" w:type="pct"/>
            <w:gridSpan w:val="2"/>
          </w:tcPr>
          <w:p w14:paraId="02B5CC1E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3645DF6" w14:textId="1EB78274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40F9C">
              <w:rPr>
                <w:rFonts w:asciiTheme="majorBidi" w:hAnsiTheme="majorBidi" w:cstheme="majorBidi" w:hint="cs"/>
                <w:b/>
                <w:bCs/>
                <w:cs/>
              </w:rPr>
              <w:t>15.12</w:t>
            </w:r>
          </w:p>
        </w:tc>
        <w:tc>
          <w:tcPr>
            <w:tcW w:w="144" w:type="pct"/>
          </w:tcPr>
          <w:p w14:paraId="0C756FA7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10491683" w14:textId="4C71FE57" w:rsidR="00031E8C" w:rsidRPr="00AF40BF" w:rsidRDefault="00094C59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9.13</w:t>
            </w:r>
          </w:p>
        </w:tc>
        <w:tc>
          <w:tcPr>
            <w:tcW w:w="146" w:type="pct"/>
          </w:tcPr>
          <w:p w14:paraId="5EF165F2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DE0E441" w14:textId="071925B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40F9C">
              <w:rPr>
                <w:rFonts w:asciiTheme="majorBidi" w:hAnsiTheme="majorBidi" w:cstheme="majorBidi" w:hint="cs"/>
                <w:b/>
                <w:bCs/>
                <w:cs/>
              </w:rPr>
              <w:t>9.09</w:t>
            </w:r>
          </w:p>
        </w:tc>
      </w:tr>
    </w:tbl>
    <w:p w14:paraId="1E402ABF" w14:textId="77777777" w:rsidR="00D471D5" w:rsidRDefault="00D471D5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</w:rPr>
      </w:pPr>
    </w:p>
    <w:p w14:paraId="023859F8" w14:textId="463299B9" w:rsidR="00871A4A" w:rsidRPr="00AF40BF" w:rsidRDefault="00D902A1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</w:rPr>
      </w:pPr>
      <w:r w:rsidRPr="00AF40BF">
        <w:rPr>
          <w:rFonts w:asciiTheme="majorBidi" w:hAnsiTheme="majorBidi"/>
          <w:cs/>
        </w:rPr>
        <w:t xml:space="preserve">ยอดคงเหลือกับกิจการที่เกี่ยวข้องกัน ณ วันที่ </w:t>
      </w:r>
      <w:r w:rsidR="00C37398" w:rsidRPr="00AF40BF">
        <w:t>3</w:t>
      </w:r>
      <w:r w:rsidR="00594AE6" w:rsidRPr="00AF40BF">
        <w:t>1</w:t>
      </w:r>
      <w:r w:rsidR="00C37398" w:rsidRPr="00AF40BF">
        <w:t xml:space="preserve"> </w:t>
      </w:r>
      <w:r w:rsidR="00594AE6" w:rsidRPr="00AF40BF">
        <w:rPr>
          <w:rFonts w:hint="cs"/>
          <w:cs/>
        </w:rPr>
        <w:t xml:space="preserve">มีนาคม </w:t>
      </w:r>
      <w:r w:rsidRPr="00E40F9C">
        <w:rPr>
          <w:rFonts w:asciiTheme="majorBidi" w:hAnsiTheme="majorBidi"/>
        </w:rPr>
        <w:t>256</w:t>
      </w:r>
      <w:r w:rsidR="00031E8C" w:rsidRPr="00E40F9C">
        <w:rPr>
          <w:rFonts w:asciiTheme="majorBidi" w:hAnsiTheme="majorBidi"/>
        </w:rPr>
        <w:t>9</w:t>
      </w:r>
      <w:r w:rsidRPr="00AF40BF">
        <w:rPr>
          <w:rFonts w:asciiTheme="majorBidi" w:hAnsiTheme="majorBidi"/>
          <w:cs/>
        </w:rPr>
        <w:t xml:space="preserve"> และ </w:t>
      </w:r>
      <w:r w:rsidRPr="00AF40BF">
        <w:rPr>
          <w:rFonts w:asciiTheme="majorBidi" w:hAnsiTheme="majorBidi"/>
        </w:rPr>
        <w:t>31</w:t>
      </w:r>
      <w:r w:rsidRPr="00AF40BF">
        <w:rPr>
          <w:rFonts w:asciiTheme="majorBidi" w:hAnsiTheme="majorBidi"/>
          <w:cs/>
        </w:rPr>
        <w:t xml:space="preserve"> ธันวาคม </w:t>
      </w:r>
      <w:r w:rsidRPr="00E40F9C">
        <w:rPr>
          <w:rFonts w:asciiTheme="majorBidi" w:hAnsiTheme="majorBidi"/>
        </w:rPr>
        <w:t>256</w:t>
      </w:r>
      <w:r w:rsidR="00031E8C" w:rsidRPr="00E40F9C">
        <w:rPr>
          <w:rFonts w:asciiTheme="majorBidi" w:hAnsiTheme="majorBidi"/>
        </w:rPr>
        <w:t>8</w:t>
      </w:r>
      <w:r w:rsidRPr="00AF40BF">
        <w:rPr>
          <w:rFonts w:asciiTheme="majorBidi" w:hAnsiTheme="majorBidi"/>
          <w:cs/>
        </w:rPr>
        <w:t xml:space="preserve"> มีดังนี้</w:t>
      </w: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7"/>
        <w:gridCol w:w="248"/>
        <w:gridCol w:w="20"/>
        <w:gridCol w:w="1085"/>
        <w:gridCol w:w="271"/>
        <w:gridCol w:w="1083"/>
        <w:gridCol w:w="278"/>
        <w:gridCol w:w="1061"/>
      </w:tblGrid>
      <w:tr w:rsidR="00AF40BF" w:rsidRPr="00AF40BF" w14:paraId="63CE2F01" w14:textId="77777777" w:rsidTr="00CE321B">
        <w:trPr>
          <w:tblHeader/>
        </w:trPr>
        <w:tc>
          <w:tcPr>
            <w:tcW w:w="2232" w:type="pct"/>
          </w:tcPr>
          <w:p w14:paraId="622484D7" w14:textId="77777777" w:rsidR="00187C66" w:rsidRPr="00AF40BF" w:rsidRDefault="00187C66" w:rsidP="00CE321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16" w:type="pct"/>
            <w:gridSpan w:val="4"/>
          </w:tcPr>
          <w:p w14:paraId="2E09080B" w14:textId="77777777" w:rsidR="00187C66" w:rsidRPr="00AF40BF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D73840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6" w:type="pct"/>
          </w:tcPr>
          <w:p w14:paraId="2B8662F7" w14:textId="77777777" w:rsidR="00187C66" w:rsidRPr="00AF40BF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pct"/>
            <w:gridSpan w:val="3"/>
          </w:tcPr>
          <w:p w14:paraId="5D8F76D2" w14:textId="77777777" w:rsidR="00187C66" w:rsidRPr="00AF40BF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AF40BF" w:rsidRPr="00AF40BF" w14:paraId="6C3F60A9" w14:textId="77777777" w:rsidTr="00CE321B">
        <w:trPr>
          <w:tblHeader/>
        </w:trPr>
        <w:tc>
          <w:tcPr>
            <w:tcW w:w="2232" w:type="pct"/>
          </w:tcPr>
          <w:p w14:paraId="6FFA2F42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6" w:type="pct"/>
          </w:tcPr>
          <w:p w14:paraId="6BF3E040" w14:textId="5ABCB189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34" w:type="pct"/>
          </w:tcPr>
          <w:p w14:paraId="05EED909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gridSpan w:val="2"/>
          </w:tcPr>
          <w:p w14:paraId="3708E365" w14:textId="1D702BDD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46" w:type="pct"/>
          </w:tcPr>
          <w:p w14:paraId="6B086B36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3D05E86F" w14:textId="64A66B98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50" w:type="pct"/>
          </w:tcPr>
          <w:p w14:paraId="26B2C0DE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329DD69F" w14:textId="5F7A8D6E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031E8C" w:rsidRPr="00AF40BF" w14:paraId="35D2F1F8" w14:textId="77777777" w:rsidTr="00CE321B">
        <w:trPr>
          <w:tblHeader/>
        </w:trPr>
        <w:tc>
          <w:tcPr>
            <w:tcW w:w="2232" w:type="pct"/>
          </w:tcPr>
          <w:p w14:paraId="77EE1599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6" w:type="pct"/>
          </w:tcPr>
          <w:p w14:paraId="03BF7F6E" w14:textId="23EBAC85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256</w:t>
            </w:r>
            <w:r w:rsidRPr="00E40F9C">
              <w:rPr>
                <w:rFonts w:asciiTheme="majorBidi" w:hAnsiTheme="majorBidi" w:cstheme="majorBidi" w:hint="cs"/>
                <w:cs/>
              </w:rPr>
              <w:t>9</w:t>
            </w:r>
          </w:p>
        </w:tc>
        <w:tc>
          <w:tcPr>
            <w:tcW w:w="134" w:type="pct"/>
          </w:tcPr>
          <w:p w14:paraId="6488415A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gridSpan w:val="2"/>
          </w:tcPr>
          <w:p w14:paraId="5A4001D8" w14:textId="23462536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6" w:type="pct"/>
          </w:tcPr>
          <w:p w14:paraId="6493A7BD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0F96E98F" w14:textId="550E599D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256</w:t>
            </w:r>
            <w:r w:rsidRPr="00E40F9C">
              <w:rPr>
                <w:rFonts w:asciiTheme="majorBidi" w:hAnsiTheme="majorBidi" w:cstheme="majorBidi" w:hint="cs"/>
                <w:cs/>
              </w:rPr>
              <w:t>9</w:t>
            </w:r>
          </w:p>
        </w:tc>
        <w:tc>
          <w:tcPr>
            <w:tcW w:w="150" w:type="pct"/>
          </w:tcPr>
          <w:p w14:paraId="2B8ADC02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0926F007" w14:textId="2290C370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2568</w:t>
            </w:r>
          </w:p>
        </w:tc>
      </w:tr>
      <w:tr w:rsidR="00AF40BF" w:rsidRPr="00AF40BF" w14:paraId="14AEF90C" w14:textId="77777777" w:rsidTr="00CE321B">
        <w:trPr>
          <w:tblHeader/>
        </w:trPr>
        <w:tc>
          <w:tcPr>
            <w:tcW w:w="2232" w:type="pct"/>
          </w:tcPr>
          <w:p w14:paraId="78997E1F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68" w:type="pct"/>
            <w:gridSpan w:val="8"/>
          </w:tcPr>
          <w:p w14:paraId="338872F5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F40BF" w:rsidRPr="00AF40BF" w14:paraId="45B012FC" w14:textId="77777777" w:rsidTr="00CE321B">
        <w:tc>
          <w:tcPr>
            <w:tcW w:w="2232" w:type="pct"/>
          </w:tcPr>
          <w:p w14:paraId="1795053F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86" w:type="pct"/>
          </w:tcPr>
          <w:p w14:paraId="4AF70B17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  <w:gridSpan w:val="2"/>
          </w:tcPr>
          <w:p w14:paraId="02715CF5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207D02F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10CA8939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44FF1AA3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09ADAB45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690378D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ED2D3C" w:rsidRPr="00AF40BF" w14:paraId="6F3D49FF" w14:textId="77777777" w:rsidTr="00CE321B">
        <w:tc>
          <w:tcPr>
            <w:tcW w:w="2232" w:type="pct"/>
          </w:tcPr>
          <w:p w14:paraId="0ED52391" w14:textId="6BAE00F6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/>
                <w:cs/>
              </w:rPr>
              <w:t>บริษัทใหญ่</w:t>
            </w:r>
            <w:r w:rsidRPr="00AF40BF">
              <w:rPr>
                <w:rFonts w:asciiTheme="majorBidi" w:hAnsiTheme="majorBidi"/>
                <w:cs/>
              </w:rPr>
              <w:t>ของกลุ่มบริษัท</w:t>
            </w:r>
          </w:p>
        </w:tc>
        <w:tc>
          <w:tcPr>
            <w:tcW w:w="586" w:type="pct"/>
          </w:tcPr>
          <w:p w14:paraId="21C2393C" w14:textId="26A66CA4" w:rsidR="00ED2D3C" w:rsidRPr="00AF40BF" w:rsidRDefault="00E5278A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854</w:t>
            </w:r>
            <w:r w:rsidR="0031692F">
              <w:rPr>
                <w:rFonts w:asciiTheme="majorBidi" w:hAnsiTheme="majorBidi" w:cstheme="majorBidi"/>
              </w:rPr>
              <w:t>.</w:t>
            </w:r>
            <w:r w:rsidR="0031692F" w:rsidRPr="00E40F9C">
              <w:rPr>
                <w:rFonts w:asciiTheme="majorBidi" w:hAnsiTheme="majorBidi" w:cstheme="majorBidi"/>
              </w:rPr>
              <w:t>06</w:t>
            </w:r>
          </w:p>
        </w:tc>
        <w:tc>
          <w:tcPr>
            <w:tcW w:w="145" w:type="pct"/>
            <w:gridSpan w:val="2"/>
          </w:tcPr>
          <w:p w14:paraId="331A782E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19815E32" w14:textId="59A297F5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6C29">
              <w:t>552.</w:t>
            </w:r>
            <w:r w:rsidRPr="00E40F9C">
              <w:t>68</w:t>
            </w:r>
          </w:p>
        </w:tc>
        <w:tc>
          <w:tcPr>
            <w:tcW w:w="146" w:type="pct"/>
          </w:tcPr>
          <w:p w14:paraId="130763B5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D88CB6E" w14:textId="4DAC7DAD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F40BF" w:rsidDel="00031E8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23F1090A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70F48272" w14:textId="6D5E305C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 w:rsidDel="004D60EF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ED2D3C" w:rsidRPr="00AF40BF" w14:paraId="06E9A177" w14:textId="77777777" w:rsidTr="00CE321B">
        <w:tc>
          <w:tcPr>
            <w:tcW w:w="2232" w:type="pct"/>
          </w:tcPr>
          <w:p w14:paraId="1D4C9BC6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1F00B035" w14:textId="51722372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 w:rsidDel="00031E8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78749A59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2C5231E8" w14:textId="22C6A728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 w:rsidDel="00B949AD">
              <w:rPr>
                <w:cs/>
              </w:rPr>
              <w:t>-</w:t>
            </w:r>
          </w:p>
        </w:tc>
        <w:tc>
          <w:tcPr>
            <w:tcW w:w="146" w:type="pct"/>
          </w:tcPr>
          <w:p w14:paraId="68516892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6259A55" w14:textId="3A075BBC" w:rsidR="00ED2D3C" w:rsidRPr="00AF40BF" w:rsidRDefault="0031692F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438.</w:t>
            </w:r>
            <w:r w:rsidRPr="00E40F9C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50" w:type="pct"/>
          </w:tcPr>
          <w:p w14:paraId="3B9E7AEF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49DEE450" w14:textId="47570999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328.</w:t>
            </w:r>
            <w:r w:rsidRPr="00E40F9C">
              <w:rPr>
                <w:rFonts w:asciiTheme="majorBidi" w:hAnsiTheme="majorBidi" w:cstheme="majorBidi"/>
              </w:rPr>
              <w:t>66</w:t>
            </w:r>
          </w:p>
        </w:tc>
      </w:tr>
      <w:tr w:rsidR="00ED2D3C" w:rsidRPr="00AF40BF" w14:paraId="19B40B50" w14:textId="77777777" w:rsidTr="00CE321B">
        <w:tc>
          <w:tcPr>
            <w:tcW w:w="2232" w:type="pct"/>
          </w:tcPr>
          <w:p w14:paraId="4BE401E2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5292906" w14:textId="7118054D" w:rsidR="00ED2D3C" w:rsidRPr="00AF40BF" w:rsidRDefault="002A04C7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848.</w:t>
            </w:r>
            <w:r w:rsidRPr="00E40F9C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45" w:type="pct"/>
            <w:gridSpan w:val="2"/>
          </w:tcPr>
          <w:p w14:paraId="17179091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E11C5CA" w14:textId="41904931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6C29">
              <w:t>580.</w:t>
            </w:r>
            <w:r w:rsidRPr="00E40F9C">
              <w:t>00</w:t>
            </w:r>
          </w:p>
        </w:tc>
        <w:tc>
          <w:tcPr>
            <w:tcW w:w="146" w:type="pct"/>
          </w:tcPr>
          <w:p w14:paraId="0ADDE2A7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D4CD557" w14:textId="5754BE22" w:rsidR="00ED2D3C" w:rsidRPr="00AF40BF" w:rsidRDefault="002A04C7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631.</w:t>
            </w:r>
            <w:r w:rsidRPr="00E40F9C"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150" w:type="pct"/>
          </w:tcPr>
          <w:p w14:paraId="07A15F0C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4C80D53" w14:textId="690EF651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426.</w:t>
            </w:r>
            <w:r w:rsidRPr="00E40F9C">
              <w:rPr>
                <w:rFonts w:asciiTheme="majorBidi" w:hAnsiTheme="majorBidi" w:cstheme="majorBidi"/>
              </w:rPr>
              <w:t>05</w:t>
            </w:r>
          </w:p>
        </w:tc>
      </w:tr>
      <w:tr w:rsidR="00ED2D3C" w:rsidRPr="00AF40BF" w14:paraId="5EE88660" w14:textId="77777777" w:rsidTr="00CE321B">
        <w:tc>
          <w:tcPr>
            <w:tcW w:w="2232" w:type="pct"/>
          </w:tcPr>
          <w:p w14:paraId="2B22AD97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6C6A562A" w14:textId="7E0C64B4" w:rsidR="00ED2D3C" w:rsidRPr="00AF40BF" w:rsidRDefault="00FD5E06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1,702.</w:t>
            </w:r>
            <w:r w:rsidRPr="00E40F9C">
              <w:rPr>
                <w:rFonts w:asciiTheme="majorBidi" w:hAnsiTheme="majorBidi" w:cstheme="majorBidi"/>
                <w:b/>
                <w:bCs/>
              </w:rPr>
              <w:t>19</w:t>
            </w:r>
          </w:p>
        </w:tc>
        <w:tc>
          <w:tcPr>
            <w:tcW w:w="145" w:type="pct"/>
            <w:gridSpan w:val="2"/>
          </w:tcPr>
          <w:p w14:paraId="46788111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7FC541A" w14:textId="7C539D79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40F9C">
              <w:rPr>
                <w:b/>
                <w:bCs/>
              </w:rPr>
              <w:t>1,132.68</w:t>
            </w:r>
          </w:p>
        </w:tc>
        <w:tc>
          <w:tcPr>
            <w:tcW w:w="146" w:type="pct"/>
          </w:tcPr>
          <w:p w14:paraId="463324A3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3116E16" w14:textId="2ECD2DB5" w:rsidR="00ED2D3C" w:rsidRPr="00AF40BF" w:rsidRDefault="00FD5E06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1,069.</w:t>
            </w:r>
            <w:r w:rsidRPr="00E40F9C">
              <w:rPr>
                <w:rFonts w:asciiTheme="majorBidi" w:hAnsiTheme="majorBidi" w:cstheme="majorBidi"/>
                <w:b/>
                <w:bCs/>
              </w:rPr>
              <w:t>86</w:t>
            </w:r>
          </w:p>
        </w:tc>
        <w:tc>
          <w:tcPr>
            <w:tcW w:w="150" w:type="pct"/>
          </w:tcPr>
          <w:p w14:paraId="3EB918E9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5DFD7118" w14:textId="671B2C2F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40F9C">
              <w:rPr>
                <w:rFonts w:asciiTheme="majorBidi" w:hAnsiTheme="majorBidi" w:cstheme="majorBidi"/>
                <w:b/>
                <w:bCs/>
              </w:rPr>
              <w:t>754.71</w:t>
            </w:r>
          </w:p>
        </w:tc>
      </w:tr>
      <w:tr w:rsidR="00ED2D3C" w:rsidRPr="00AF40BF" w14:paraId="4DE834C3" w14:textId="77777777" w:rsidTr="00CE321B">
        <w:tc>
          <w:tcPr>
            <w:tcW w:w="2232" w:type="pct"/>
          </w:tcPr>
          <w:p w14:paraId="1977F6DB" w14:textId="77777777" w:rsidR="00ED2D3C" w:rsidRPr="00AF40BF" w:rsidRDefault="00ED2D3C" w:rsidP="00ED2D3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AF40BF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A45EB34" w14:textId="187AF4EC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 w:rsidDel="00031E8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575CF3D8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4038A06" w14:textId="4012C026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 w:rsidDel="00B949AD">
              <w:rPr>
                <w:cs/>
              </w:rPr>
              <w:t>-</w:t>
            </w:r>
          </w:p>
        </w:tc>
        <w:tc>
          <w:tcPr>
            <w:tcW w:w="146" w:type="pct"/>
          </w:tcPr>
          <w:p w14:paraId="36D2D8E1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1D6FB44" w14:textId="2A625769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 w:rsidDel="00031E8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3F723D24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CA054F6" w14:textId="19C01650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 w:rsidDel="004D60EF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ED2D3C" w:rsidRPr="00AF40BF" w14:paraId="567BDC0A" w14:textId="77777777" w:rsidTr="00CE321B">
        <w:tc>
          <w:tcPr>
            <w:tcW w:w="2232" w:type="pct"/>
          </w:tcPr>
          <w:p w14:paraId="603CFD0C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1EC497E4" w14:textId="7924B341" w:rsidR="00ED2D3C" w:rsidRPr="00AF40BF" w:rsidRDefault="00FD5E06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1,702.</w:t>
            </w:r>
            <w:r w:rsidRPr="00E40F9C">
              <w:rPr>
                <w:rFonts w:asciiTheme="majorBidi" w:hAnsiTheme="majorBidi" w:cstheme="majorBidi"/>
                <w:b/>
                <w:bCs/>
              </w:rPr>
              <w:t>19</w:t>
            </w:r>
          </w:p>
        </w:tc>
        <w:tc>
          <w:tcPr>
            <w:tcW w:w="145" w:type="pct"/>
            <w:gridSpan w:val="2"/>
          </w:tcPr>
          <w:p w14:paraId="7703DA32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9D69E3B" w14:textId="7FC910F0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40F9C">
              <w:rPr>
                <w:b/>
                <w:bCs/>
              </w:rPr>
              <w:t>1,132.68</w:t>
            </w:r>
          </w:p>
        </w:tc>
        <w:tc>
          <w:tcPr>
            <w:tcW w:w="146" w:type="pct"/>
          </w:tcPr>
          <w:p w14:paraId="69813731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D2F3303" w14:textId="74C1AA25" w:rsidR="00ED2D3C" w:rsidRPr="00AF40BF" w:rsidRDefault="00FD5E06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1,069.</w:t>
            </w:r>
            <w:r w:rsidR="004E6319" w:rsidRPr="00E40F9C">
              <w:rPr>
                <w:rFonts w:asciiTheme="majorBidi" w:hAnsiTheme="majorBidi" w:cstheme="majorBidi"/>
                <w:b/>
                <w:bCs/>
              </w:rPr>
              <w:t>8</w:t>
            </w:r>
            <w:r w:rsidRPr="00E40F9C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150" w:type="pct"/>
          </w:tcPr>
          <w:p w14:paraId="36C4B642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390D659" w14:textId="729E5693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40F9C">
              <w:rPr>
                <w:rFonts w:asciiTheme="majorBidi" w:hAnsiTheme="majorBidi" w:cstheme="majorBidi"/>
                <w:b/>
                <w:bCs/>
              </w:rPr>
              <w:t>754.71</w:t>
            </w:r>
          </w:p>
        </w:tc>
      </w:tr>
      <w:tr w:rsidR="00AF40BF" w:rsidRPr="00AF40BF" w14:paraId="4128751C" w14:textId="77777777" w:rsidTr="00CE321B">
        <w:tc>
          <w:tcPr>
            <w:tcW w:w="2232" w:type="pct"/>
          </w:tcPr>
          <w:p w14:paraId="68B53EF3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0C3CEFE2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  <w:gridSpan w:val="2"/>
          </w:tcPr>
          <w:p w14:paraId="18CB7165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4FC9DD52" w14:textId="77777777" w:rsidR="006B385B" w:rsidRPr="00DB40BB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0E3C8462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42AF652A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5DC8D39F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7C6B7305" w14:textId="77777777" w:rsidR="006B385B" w:rsidRPr="00DB40BB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AF40BF" w:rsidRPr="00AF40BF" w14:paraId="42D6547F" w14:textId="77777777" w:rsidTr="00CE321B">
        <w:tc>
          <w:tcPr>
            <w:tcW w:w="2232" w:type="pct"/>
          </w:tcPr>
          <w:p w14:paraId="48219B66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ลูกหนี้หมุนเวียนอื่น</w:t>
            </w:r>
          </w:p>
        </w:tc>
        <w:tc>
          <w:tcPr>
            <w:tcW w:w="586" w:type="pct"/>
          </w:tcPr>
          <w:p w14:paraId="4C5364EE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  <w:gridSpan w:val="2"/>
          </w:tcPr>
          <w:p w14:paraId="3653E63D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4BB47B97" w14:textId="77777777" w:rsidR="006B385B" w:rsidRPr="00DB40BB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65F629FE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2FB5E2D2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6FCB5B31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7765CE3" w14:textId="77777777" w:rsidR="006B385B" w:rsidRPr="00DB40BB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ED2D3C" w:rsidRPr="00AF40BF" w14:paraId="130BC24B" w14:textId="77777777" w:rsidTr="00CE321B">
        <w:tc>
          <w:tcPr>
            <w:tcW w:w="2232" w:type="pct"/>
          </w:tcPr>
          <w:p w14:paraId="1F19BAB2" w14:textId="134EA846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บริษัทใหญ่</w:t>
            </w:r>
            <w:r w:rsidRPr="00AF40BF">
              <w:rPr>
                <w:rFonts w:asciiTheme="majorBidi" w:hAnsiTheme="majorBidi"/>
                <w:cs/>
              </w:rPr>
              <w:t>ของกลุ่มบริษัท</w:t>
            </w:r>
          </w:p>
        </w:tc>
        <w:tc>
          <w:tcPr>
            <w:tcW w:w="586" w:type="pct"/>
          </w:tcPr>
          <w:p w14:paraId="391BF331" w14:textId="3F6C2815" w:rsidR="00ED2D3C" w:rsidRPr="00AF40BF" w:rsidRDefault="00E8552D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0.55</w:t>
            </w:r>
          </w:p>
        </w:tc>
        <w:tc>
          <w:tcPr>
            <w:tcW w:w="145" w:type="pct"/>
            <w:gridSpan w:val="2"/>
          </w:tcPr>
          <w:p w14:paraId="004D5EF2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3340099C" w14:textId="334A9003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40F9C">
              <w:rPr>
                <w:rFonts w:asciiTheme="majorBidi" w:hAnsiTheme="majorBidi" w:cstheme="majorBidi"/>
                <w:lang w:bidi="th"/>
              </w:rPr>
              <w:t>0.55</w:t>
            </w:r>
          </w:p>
        </w:tc>
        <w:tc>
          <w:tcPr>
            <w:tcW w:w="146" w:type="pct"/>
          </w:tcPr>
          <w:p w14:paraId="3ABD7925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1DD4FA5" w14:textId="4E838986" w:rsidR="00ED2D3C" w:rsidRPr="00AF40BF" w:rsidRDefault="00E8552D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0.55</w:t>
            </w:r>
          </w:p>
        </w:tc>
        <w:tc>
          <w:tcPr>
            <w:tcW w:w="150" w:type="pct"/>
          </w:tcPr>
          <w:p w14:paraId="72452031" w14:textId="450323D2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0F0DAEE" w14:textId="273FA9A1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0.55</w:t>
            </w:r>
          </w:p>
        </w:tc>
      </w:tr>
      <w:tr w:rsidR="00ED2D3C" w:rsidRPr="00AF40BF" w14:paraId="637D8D7E" w14:textId="77777777" w:rsidTr="00CE321B">
        <w:tc>
          <w:tcPr>
            <w:tcW w:w="2232" w:type="pct"/>
          </w:tcPr>
          <w:p w14:paraId="3374526C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108ABB40" w14:textId="505B580F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 w:rsidDel="00031E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  <w:gridSpan w:val="2"/>
          </w:tcPr>
          <w:p w14:paraId="353E3AB3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2F5EC490" w14:textId="5B4E17BB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 w:rsidDel="009345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61A7927D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74ABBEDE" w14:textId="5DF14A6E" w:rsidR="00ED2D3C" w:rsidRPr="00AF40BF" w:rsidRDefault="00E8552D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21.78</w:t>
            </w:r>
          </w:p>
        </w:tc>
        <w:tc>
          <w:tcPr>
            <w:tcW w:w="150" w:type="pct"/>
          </w:tcPr>
          <w:p w14:paraId="7BC63558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7DF963FB" w14:textId="0CC15493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5.89</w:t>
            </w:r>
          </w:p>
        </w:tc>
      </w:tr>
      <w:tr w:rsidR="00ED2D3C" w:rsidRPr="00AF40BF" w14:paraId="501C654F" w14:textId="77777777" w:rsidTr="00CE321B">
        <w:tc>
          <w:tcPr>
            <w:tcW w:w="2232" w:type="pct"/>
          </w:tcPr>
          <w:p w14:paraId="6ED7AAA3" w14:textId="3CC8E6F9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/>
                <w:cs/>
              </w:rPr>
              <w:t>ผู้ถือหุ้นอื่น</w:t>
            </w:r>
          </w:p>
        </w:tc>
        <w:tc>
          <w:tcPr>
            <w:tcW w:w="586" w:type="pct"/>
          </w:tcPr>
          <w:p w14:paraId="62BA2EAB" w14:textId="6FD6537B" w:rsidR="00ED2D3C" w:rsidRPr="00AF40BF" w:rsidRDefault="00773A21" w:rsidP="00E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58.</w:t>
            </w:r>
            <w:r w:rsidR="00187795" w:rsidRPr="00E40F9C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145" w:type="pct"/>
            <w:gridSpan w:val="2"/>
          </w:tcPr>
          <w:p w14:paraId="1B9D2EEA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781D83D9" w14:textId="0C4D8BD9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93.97</w:t>
            </w:r>
          </w:p>
        </w:tc>
        <w:tc>
          <w:tcPr>
            <w:tcW w:w="146" w:type="pct"/>
          </w:tcPr>
          <w:p w14:paraId="1F58088E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0F4CF8A5" w14:textId="15FAC88B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 w:rsidDel="00031E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16EB893E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4FCC4F2" w14:textId="50EC45A0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 w:rsidDel="00C5659F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ED2D3C" w:rsidRPr="00AF40BF" w14:paraId="1906505F" w14:textId="77777777" w:rsidTr="00CE321B">
        <w:tc>
          <w:tcPr>
            <w:tcW w:w="2232" w:type="pct"/>
          </w:tcPr>
          <w:p w14:paraId="3A755A3E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313DEAE" w14:textId="1337EFC2" w:rsidR="00ED2D3C" w:rsidRPr="00AF40BF" w:rsidRDefault="00187795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76.75</w:t>
            </w:r>
          </w:p>
        </w:tc>
        <w:tc>
          <w:tcPr>
            <w:tcW w:w="145" w:type="pct"/>
            <w:gridSpan w:val="2"/>
          </w:tcPr>
          <w:p w14:paraId="6C529119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6956EC2" w14:textId="63F596C7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106.</w:t>
            </w:r>
            <w:r w:rsidRPr="00E40F9C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146" w:type="pct"/>
          </w:tcPr>
          <w:p w14:paraId="1DC6D9ED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0A31D94" w14:textId="5FA63E10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 w:rsidDel="00031E8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3CB2B7B8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F3ED88C" w14:textId="07A7C9A0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 w:rsidDel="00C5659F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ED2D3C" w:rsidRPr="00AF40BF" w14:paraId="7CC64DA5" w14:textId="77777777" w:rsidTr="00CE321B">
        <w:tc>
          <w:tcPr>
            <w:tcW w:w="2232" w:type="pct"/>
            <w:vAlign w:val="center"/>
          </w:tcPr>
          <w:p w14:paraId="22461A5D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766E310E" w14:textId="4AEEC27C" w:rsidR="00ED2D3C" w:rsidRPr="00AF40BF" w:rsidRDefault="00187795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135.</w:t>
            </w:r>
            <w:r w:rsidRPr="00E40F9C">
              <w:rPr>
                <w:rFonts w:asciiTheme="majorBidi" w:hAnsiTheme="majorBidi" w:cstheme="majorBidi"/>
                <w:b/>
                <w:bCs/>
              </w:rPr>
              <w:t>73</w:t>
            </w:r>
          </w:p>
        </w:tc>
        <w:tc>
          <w:tcPr>
            <w:tcW w:w="145" w:type="pct"/>
            <w:gridSpan w:val="2"/>
          </w:tcPr>
          <w:p w14:paraId="7C5CED07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3FE2AFE" w14:textId="44A7F433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200.</w:t>
            </w:r>
            <w:r w:rsidRPr="00E40F9C">
              <w:rPr>
                <w:rFonts w:asciiTheme="majorBidi" w:hAnsiTheme="majorBidi" w:cstheme="majorBidi"/>
                <w:b/>
                <w:bCs/>
              </w:rPr>
              <w:t>73</w:t>
            </w:r>
          </w:p>
        </w:tc>
        <w:tc>
          <w:tcPr>
            <w:tcW w:w="146" w:type="pct"/>
          </w:tcPr>
          <w:p w14:paraId="18C41915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603070F" w14:textId="62BB127A" w:rsidR="00ED2D3C" w:rsidRPr="00AF40BF" w:rsidRDefault="00263AF0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40F9C">
              <w:rPr>
                <w:rFonts w:asciiTheme="majorBidi" w:hAnsiTheme="majorBidi" w:cstheme="majorBidi"/>
                <w:b/>
                <w:bCs/>
              </w:rPr>
              <w:t>22.3</w:t>
            </w:r>
            <w:r w:rsidR="000D65F3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150" w:type="pct"/>
          </w:tcPr>
          <w:p w14:paraId="2D32886B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06A82CAB" w14:textId="707F7398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40F9C">
              <w:rPr>
                <w:rFonts w:asciiTheme="majorBidi" w:hAnsiTheme="majorBidi" w:cstheme="majorBidi"/>
                <w:b/>
                <w:bCs/>
              </w:rPr>
              <w:t>6.44</w:t>
            </w:r>
          </w:p>
        </w:tc>
      </w:tr>
      <w:tr w:rsidR="00ED2D3C" w:rsidRPr="00AF40BF" w14:paraId="65364618" w14:textId="77777777" w:rsidTr="00CE321B">
        <w:trPr>
          <w:trHeight w:val="269"/>
        </w:trPr>
        <w:tc>
          <w:tcPr>
            <w:tcW w:w="2232" w:type="pct"/>
            <w:vAlign w:val="center"/>
          </w:tcPr>
          <w:p w14:paraId="5E9DB59D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AF40BF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34D3FD8" w14:textId="64826EA6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 w:rsidDel="00031E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  <w:gridSpan w:val="2"/>
          </w:tcPr>
          <w:p w14:paraId="25972C52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38BFA04" w14:textId="7ADBCDD0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40F9C" w:rsidDel="0093454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</w:tcPr>
          <w:p w14:paraId="1C033616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23E9A2C" w14:textId="5D7399E6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 w:rsidDel="00031E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76AD5BF4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3AD94E7" w14:textId="36E3F7C7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 w:rsidDel="00C5659F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ED2D3C" w:rsidRPr="00AF40BF" w14:paraId="4EC3D1CE" w14:textId="77777777" w:rsidTr="00CE321B">
        <w:trPr>
          <w:trHeight w:val="269"/>
        </w:trPr>
        <w:tc>
          <w:tcPr>
            <w:tcW w:w="2232" w:type="pct"/>
            <w:vAlign w:val="center"/>
          </w:tcPr>
          <w:p w14:paraId="6E2C0160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93DA6FA" w14:textId="62A5645C" w:rsidR="00ED2D3C" w:rsidRPr="00AF40BF" w:rsidRDefault="00A110A8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135.</w:t>
            </w:r>
            <w:r w:rsidRPr="00E40F9C">
              <w:rPr>
                <w:rFonts w:asciiTheme="majorBidi" w:hAnsiTheme="majorBidi" w:cstheme="majorBidi"/>
                <w:b/>
                <w:bCs/>
              </w:rPr>
              <w:t>73</w:t>
            </w:r>
          </w:p>
        </w:tc>
        <w:tc>
          <w:tcPr>
            <w:tcW w:w="145" w:type="pct"/>
            <w:gridSpan w:val="2"/>
          </w:tcPr>
          <w:p w14:paraId="3D3B9C43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2E68F35" w14:textId="7E07F9CE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200.</w:t>
            </w:r>
            <w:r w:rsidRPr="00E40F9C">
              <w:rPr>
                <w:rFonts w:asciiTheme="majorBidi" w:hAnsiTheme="majorBidi" w:cstheme="majorBidi"/>
                <w:b/>
                <w:bCs/>
              </w:rPr>
              <w:t>73</w:t>
            </w:r>
          </w:p>
        </w:tc>
        <w:tc>
          <w:tcPr>
            <w:tcW w:w="146" w:type="pct"/>
          </w:tcPr>
          <w:p w14:paraId="5210A810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40C5669" w14:textId="3DC0C808" w:rsidR="00ED2D3C" w:rsidRPr="00AF40BF" w:rsidRDefault="00A110A8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40F9C">
              <w:rPr>
                <w:rFonts w:asciiTheme="majorBidi" w:hAnsiTheme="majorBidi" w:cstheme="majorBidi"/>
                <w:b/>
                <w:bCs/>
              </w:rPr>
              <w:t>22.3</w:t>
            </w:r>
            <w:r w:rsidR="000D65F3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150" w:type="pct"/>
          </w:tcPr>
          <w:p w14:paraId="485BE9DD" w14:textId="77777777" w:rsidR="00ED2D3C" w:rsidRPr="00AF40BF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9279676" w14:textId="1AF937C4" w:rsidR="00ED2D3C" w:rsidRPr="00DB40BB" w:rsidRDefault="00ED2D3C" w:rsidP="00ED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40F9C">
              <w:rPr>
                <w:rFonts w:asciiTheme="majorBidi" w:hAnsiTheme="majorBidi" w:cstheme="majorBidi"/>
                <w:b/>
                <w:bCs/>
              </w:rPr>
              <w:t>6.44</w:t>
            </w:r>
          </w:p>
        </w:tc>
      </w:tr>
    </w:tbl>
    <w:tbl>
      <w:tblPr>
        <w:tblStyle w:val="TableGrid"/>
        <w:tblW w:w="92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6"/>
        <w:gridCol w:w="1097"/>
        <w:gridCol w:w="236"/>
        <w:gridCol w:w="1120"/>
        <w:gridCol w:w="236"/>
        <w:gridCol w:w="1105"/>
        <w:gridCol w:w="279"/>
        <w:gridCol w:w="1080"/>
      </w:tblGrid>
      <w:tr w:rsidR="00AF40BF" w:rsidRPr="00AF40BF" w14:paraId="2A1455B8" w14:textId="77777777">
        <w:trPr>
          <w:tblHeader/>
        </w:trPr>
        <w:tc>
          <w:tcPr>
            <w:tcW w:w="4126" w:type="dxa"/>
            <w:vAlign w:val="bottom"/>
          </w:tcPr>
          <w:p w14:paraId="55041B54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53" w:type="dxa"/>
            <w:gridSpan w:val="7"/>
            <w:vAlign w:val="bottom"/>
          </w:tcPr>
          <w:p w14:paraId="19995310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AF40BF" w:rsidRPr="00AF40BF" w14:paraId="40AA0CE6" w14:textId="77777777">
        <w:trPr>
          <w:tblHeader/>
        </w:trPr>
        <w:tc>
          <w:tcPr>
            <w:tcW w:w="4126" w:type="dxa"/>
            <w:vAlign w:val="bottom"/>
          </w:tcPr>
          <w:p w14:paraId="69294391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vAlign w:val="bottom"/>
          </w:tcPr>
          <w:p w14:paraId="6F11F5B4" w14:textId="77777777" w:rsidR="004963DA" w:rsidRPr="00AF40BF" w:rsidRDefault="004963DA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1F0BE70A" w14:textId="77777777" w:rsidR="004963DA" w:rsidRPr="00AF40BF" w:rsidRDefault="004963DA">
            <w:pPr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1 </w:t>
            </w:r>
            <w:r w:rsidRPr="00AF40BF">
              <w:rPr>
                <w:rFonts w:asciiTheme="majorBidi" w:hAnsiTheme="majorBidi" w:cstheme="majorBidi"/>
                <w:cs/>
              </w:rPr>
              <w:t>มกราคม</w:t>
            </w:r>
          </w:p>
          <w:p w14:paraId="26AB2CCC" w14:textId="65DD0ECD" w:rsidR="004963DA" w:rsidRPr="00AF40BF" w:rsidRDefault="004963D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256</w:t>
            </w:r>
            <w:r w:rsidR="00031E8C" w:rsidRPr="00E40F9C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36" w:type="dxa"/>
            <w:vAlign w:val="bottom"/>
          </w:tcPr>
          <w:p w14:paraId="0FE25080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vAlign w:val="bottom"/>
          </w:tcPr>
          <w:p w14:paraId="7836EF6D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E8C19E3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vAlign w:val="bottom"/>
          </w:tcPr>
          <w:p w14:paraId="0FCA0BE2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79" w:type="dxa"/>
            <w:vAlign w:val="bottom"/>
          </w:tcPr>
          <w:p w14:paraId="55369EAA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B71B720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448B1886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30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31 </w:t>
            </w:r>
            <w:r w:rsidRPr="00AF40BF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2738949D" w14:textId="6C8DBBF1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256</w:t>
            </w:r>
            <w:r w:rsidR="00031E8C" w:rsidRPr="00E40F9C">
              <w:rPr>
                <w:rFonts w:asciiTheme="majorBidi" w:hAnsiTheme="majorBidi" w:cstheme="majorBidi"/>
              </w:rPr>
              <w:t>8</w:t>
            </w:r>
          </w:p>
        </w:tc>
      </w:tr>
      <w:tr w:rsidR="00AF40BF" w:rsidRPr="00AF40BF" w14:paraId="4B8AB317" w14:textId="77777777">
        <w:trPr>
          <w:tblHeader/>
        </w:trPr>
        <w:tc>
          <w:tcPr>
            <w:tcW w:w="4126" w:type="dxa"/>
            <w:vAlign w:val="bottom"/>
          </w:tcPr>
          <w:p w14:paraId="56BDA06E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53" w:type="dxa"/>
            <w:gridSpan w:val="7"/>
            <w:vAlign w:val="bottom"/>
          </w:tcPr>
          <w:p w14:paraId="43C083BD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F40BF" w:rsidRPr="00AF40BF" w14:paraId="08D670B3" w14:textId="77777777">
        <w:trPr>
          <w:tblHeader/>
        </w:trPr>
        <w:tc>
          <w:tcPr>
            <w:tcW w:w="4126" w:type="dxa"/>
            <w:vAlign w:val="bottom"/>
          </w:tcPr>
          <w:p w14:paraId="2305537F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  <w:t>เงินให้กู้ยืม</w:t>
            </w:r>
          </w:p>
        </w:tc>
        <w:tc>
          <w:tcPr>
            <w:tcW w:w="5153" w:type="dxa"/>
            <w:gridSpan w:val="7"/>
            <w:vAlign w:val="bottom"/>
          </w:tcPr>
          <w:p w14:paraId="1E60F652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031E8C" w:rsidRPr="00AF40BF" w14:paraId="5773B4D8" w14:textId="77777777">
        <w:tc>
          <w:tcPr>
            <w:tcW w:w="4126" w:type="dxa"/>
          </w:tcPr>
          <w:p w14:paraId="25AE2C64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  <w:lang w:eastAsia="ja-JP"/>
              </w:rPr>
              <w:t>บริษัทย่อย</w:t>
            </w:r>
          </w:p>
        </w:tc>
        <w:tc>
          <w:tcPr>
            <w:tcW w:w="1097" w:type="dxa"/>
          </w:tcPr>
          <w:p w14:paraId="25E9B5FF" w14:textId="146FF4DB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t>3,959.</w:t>
            </w:r>
            <w:r w:rsidRPr="00E40F9C">
              <w:t>95</w:t>
            </w:r>
          </w:p>
        </w:tc>
        <w:tc>
          <w:tcPr>
            <w:tcW w:w="236" w:type="dxa"/>
          </w:tcPr>
          <w:p w14:paraId="11F7BDEC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</w:tcPr>
          <w:p w14:paraId="683DC8BE" w14:textId="7A7A1A49" w:rsidR="00031E8C" w:rsidRPr="00AF40BF" w:rsidRDefault="001D2C78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1,300.00</w:t>
            </w:r>
          </w:p>
        </w:tc>
        <w:tc>
          <w:tcPr>
            <w:tcW w:w="236" w:type="dxa"/>
          </w:tcPr>
          <w:p w14:paraId="254B2234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</w:tcPr>
          <w:p w14:paraId="4E6BDE0F" w14:textId="5F549DF8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 w:hint="cs"/>
                <w:cs/>
              </w:rPr>
              <w:t>(</w:t>
            </w:r>
            <w:r w:rsidR="006948E9" w:rsidRPr="00E40F9C">
              <w:rPr>
                <w:rFonts w:asciiTheme="majorBidi" w:hAnsiTheme="majorBidi" w:cstheme="majorBidi"/>
              </w:rPr>
              <w:t>2</w:t>
            </w:r>
            <w:r w:rsidRPr="00E40F9C">
              <w:rPr>
                <w:rFonts w:asciiTheme="majorBidi" w:hAnsiTheme="majorBidi" w:cstheme="majorBidi" w:hint="cs"/>
                <w:cs/>
              </w:rPr>
              <w:t>,</w:t>
            </w:r>
            <w:r w:rsidR="006948E9" w:rsidRPr="00E40F9C">
              <w:rPr>
                <w:rFonts w:asciiTheme="majorBidi" w:hAnsiTheme="majorBidi" w:cstheme="majorBidi"/>
              </w:rPr>
              <w:t>505.95</w:t>
            </w:r>
            <w:r w:rsidRPr="00E40F9C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79" w:type="dxa"/>
          </w:tcPr>
          <w:p w14:paraId="1B32D5FE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848445F" w14:textId="1AFC86F6" w:rsidR="00031E8C" w:rsidRPr="00AF40BF" w:rsidRDefault="000B413F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</w:t>
            </w:r>
            <w:r w:rsidR="004C69A4" w:rsidRPr="00E40F9C">
              <w:rPr>
                <w:rFonts w:asciiTheme="majorBidi" w:hAnsiTheme="majorBidi" w:cstheme="majorBidi"/>
              </w:rPr>
              <w:t>,</w:t>
            </w:r>
            <w:r w:rsidR="00F909B3" w:rsidRPr="00E40F9C">
              <w:rPr>
                <w:rFonts w:asciiTheme="majorBidi" w:hAnsiTheme="majorBidi" w:cstheme="majorBidi"/>
              </w:rPr>
              <w:t>754</w:t>
            </w:r>
            <w:r w:rsidR="00031E8C" w:rsidRPr="00E40F9C">
              <w:rPr>
                <w:rFonts w:asciiTheme="majorBidi" w:hAnsiTheme="majorBidi" w:cstheme="majorBidi" w:hint="cs"/>
                <w:cs/>
              </w:rPr>
              <w:t>.</w:t>
            </w:r>
            <w:r w:rsidR="007077A4" w:rsidRPr="00E40F9C">
              <w:rPr>
                <w:rFonts w:asciiTheme="majorBidi" w:hAnsiTheme="majorBidi" w:cstheme="majorBidi"/>
              </w:rPr>
              <w:t>00</w:t>
            </w:r>
          </w:p>
        </w:tc>
      </w:tr>
      <w:tr w:rsidR="00031E8C" w:rsidRPr="00AF40BF" w14:paraId="6DC1562D" w14:textId="77777777">
        <w:tc>
          <w:tcPr>
            <w:tcW w:w="4126" w:type="dxa"/>
          </w:tcPr>
          <w:p w14:paraId="0CEDB57D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AF40BF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165828EC" w14:textId="64D25911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 w:rsidDel="00911D9E">
              <w:t>-</w:t>
            </w:r>
          </w:p>
        </w:tc>
        <w:tc>
          <w:tcPr>
            <w:tcW w:w="236" w:type="dxa"/>
          </w:tcPr>
          <w:p w14:paraId="4F26952A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6354547" w14:textId="74AFC8E0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E40F9C" w:rsidDel="00911D9E">
              <w:t>-</w:t>
            </w:r>
          </w:p>
        </w:tc>
        <w:tc>
          <w:tcPr>
            <w:tcW w:w="236" w:type="dxa"/>
          </w:tcPr>
          <w:p w14:paraId="14AF602E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27097EB5" w14:textId="16BA2234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40F9C" w:rsidDel="00911D9E">
              <w:t>-</w:t>
            </w:r>
          </w:p>
        </w:tc>
        <w:tc>
          <w:tcPr>
            <w:tcW w:w="279" w:type="dxa"/>
          </w:tcPr>
          <w:p w14:paraId="324EAFDC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BD570D" w14:textId="7DBEDCDC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E40F9C" w:rsidDel="00911D9E">
              <w:t>-</w:t>
            </w:r>
          </w:p>
        </w:tc>
      </w:tr>
      <w:tr w:rsidR="00031E8C" w:rsidRPr="00AF40BF" w14:paraId="71F5F76D" w14:textId="77777777">
        <w:tc>
          <w:tcPr>
            <w:tcW w:w="4126" w:type="dxa"/>
          </w:tcPr>
          <w:p w14:paraId="2D13EEFD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70C43673" w14:textId="1E2BD810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b/>
                <w:bCs/>
              </w:rPr>
              <w:t>3,959.</w:t>
            </w:r>
            <w:r w:rsidRPr="00E40F9C">
              <w:rPr>
                <w:b/>
                <w:bCs/>
              </w:rPr>
              <w:t>95</w:t>
            </w:r>
          </w:p>
        </w:tc>
        <w:tc>
          <w:tcPr>
            <w:tcW w:w="236" w:type="dxa"/>
          </w:tcPr>
          <w:p w14:paraId="3269D21D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0AE7196" w14:textId="67537157" w:rsidR="00031E8C" w:rsidRPr="00AF40BF" w:rsidRDefault="007077A4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 w:rsidRPr="00E40F9C">
              <w:rPr>
                <w:rFonts w:asciiTheme="majorBidi" w:hAnsiTheme="majorBidi"/>
                <w:b/>
                <w:bCs/>
                <w:cs/>
              </w:rPr>
              <w:t>1</w:t>
            </w:r>
            <w:r w:rsidRPr="00E40F9C">
              <w:rPr>
                <w:rFonts w:asciiTheme="majorBidi" w:hAnsiTheme="majorBidi" w:cstheme="majorBidi"/>
                <w:b/>
                <w:bCs/>
              </w:rPr>
              <w:t>,</w:t>
            </w:r>
            <w:r w:rsidRPr="00E40F9C">
              <w:rPr>
                <w:rFonts w:asciiTheme="majorBidi" w:hAnsiTheme="majorBidi"/>
                <w:b/>
                <w:bCs/>
                <w:cs/>
              </w:rPr>
              <w:t>300.00</w:t>
            </w:r>
          </w:p>
        </w:tc>
        <w:tc>
          <w:tcPr>
            <w:tcW w:w="236" w:type="dxa"/>
          </w:tcPr>
          <w:p w14:paraId="5F48532B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74AB83FE" w14:textId="74D5FC50" w:rsidR="00031E8C" w:rsidRPr="00AF40BF" w:rsidRDefault="00E468AD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 w:rsidRPr="00E40F9C">
              <w:rPr>
                <w:rFonts w:asciiTheme="majorBidi" w:hAnsiTheme="majorBidi"/>
                <w:b/>
                <w:bCs/>
                <w:cs/>
              </w:rPr>
              <w:t>(2</w:t>
            </w:r>
            <w:r w:rsidRPr="00E40F9C">
              <w:rPr>
                <w:rFonts w:asciiTheme="majorBidi" w:hAnsiTheme="majorBidi" w:cstheme="majorBidi"/>
                <w:b/>
                <w:bCs/>
              </w:rPr>
              <w:t>,</w:t>
            </w:r>
            <w:r w:rsidRPr="00E40F9C">
              <w:rPr>
                <w:rFonts w:asciiTheme="majorBidi" w:hAnsiTheme="majorBidi"/>
                <w:b/>
                <w:bCs/>
                <w:cs/>
              </w:rPr>
              <w:t>505.95)</w:t>
            </w:r>
            <w:r w:rsidRPr="00E40F9C" w:rsidDel="00E468AD">
              <w:rPr>
                <w:rFonts w:asciiTheme="majorBidi" w:hAnsiTheme="majorBidi" w:hint="cs"/>
                <w:b/>
                <w:bCs/>
                <w:cs/>
              </w:rPr>
              <w:t xml:space="preserve"> </w:t>
            </w:r>
          </w:p>
        </w:tc>
        <w:tc>
          <w:tcPr>
            <w:tcW w:w="279" w:type="dxa"/>
          </w:tcPr>
          <w:p w14:paraId="72F38C46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5953F1" w14:textId="62F31105" w:rsidR="00031E8C" w:rsidRPr="00AF40BF" w:rsidRDefault="00E468AD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40F9C">
              <w:rPr>
                <w:rFonts w:asciiTheme="majorBidi" w:hAnsiTheme="majorBidi"/>
                <w:b/>
                <w:bCs/>
                <w:cs/>
              </w:rPr>
              <w:t>2</w:t>
            </w:r>
            <w:r w:rsidRPr="00E40F9C">
              <w:rPr>
                <w:rFonts w:asciiTheme="majorBidi" w:hAnsiTheme="majorBidi" w:cstheme="majorBidi"/>
                <w:b/>
                <w:bCs/>
              </w:rPr>
              <w:t>,</w:t>
            </w:r>
            <w:r w:rsidRPr="00E40F9C">
              <w:rPr>
                <w:rFonts w:asciiTheme="majorBidi" w:hAnsiTheme="majorBidi"/>
                <w:b/>
                <w:bCs/>
                <w:cs/>
              </w:rPr>
              <w:t>754.00</w:t>
            </w:r>
          </w:p>
        </w:tc>
      </w:tr>
    </w:tbl>
    <w:p w14:paraId="108C1110" w14:textId="77777777" w:rsidR="009441AA" w:rsidRPr="00AF40BF" w:rsidRDefault="009441AA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6"/>
        <w:gridCol w:w="1097"/>
        <w:gridCol w:w="236"/>
        <w:gridCol w:w="1120"/>
        <w:gridCol w:w="236"/>
        <w:gridCol w:w="1105"/>
        <w:gridCol w:w="279"/>
        <w:gridCol w:w="1080"/>
      </w:tblGrid>
      <w:tr w:rsidR="00AF40BF" w:rsidRPr="00AF40BF" w14:paraId="44630D3B" w14:textId="77777777">
        <w:trPr>
          <w:tblHeader/>
        </w:trPr>
        <w:tc>
          <w:tcPr>
            <w:tcW w:w="4126" w:type="dxa"/>
            <w:vAlign w:val="bottom"/>
          </w:tcPr>
          <w:p w14:paraId="1D6C516D" w14:textId="77777777" w:rsidR="00A13C51" w:rsidRPr="00AF40BF" w:rsidRDefault="00A1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53" w:type="dxa"/>
            <w:gridSpan w:val="7"/>
            <w:vAlign w:val="bottom"/>
          </w:tcPr>
          <w:p w14:paraId="5F7C7360" w14:textId="77777777" w:rsidR="00A13C51" w:rsidRPr="00AF40BF" w:rsidRDefault="00A1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AF40BF" w:rsidRPr="00AF40BF" w14:paraId="0602266D" w14:textId="77777777">
        <w:trPr>
          <w:tblHeader/>
        </w:trPr>
        <w:tc>
          <w:tcPr>
            <w:tcW w:w="4126" w:type="dxa"/>
            <w:vAlign w:val="bottom"/>
          </w:tcPr>
          <w:p w14:paraId="26FF64BB" w14:textId="77777777" w:rsidR="00A13C51" w:rsidRPr="00AF40BF" w:rsidRDefault="00A13C51" w:rsidP="00A1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vAlign w:val="bottom"/>
          </w:tcPr>
          <w:p w14:paraId="74D94E13" w14:textId="77777777" w:rsidR="00A13C51" w:rsidRPr="00AF40BF" w:rsidRDefault="00A13C51" w:rsidP="00A13C51">
            <w:pPr>
              <w:ind w:right="-86" w:hanging="42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4F951747" w14:textId="77777777" w:rsidR="00A13C51" w:rsidRPr="00AF40BF" w:rsidRDefault="00A13C51" w:rsidP="00A13C51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1 </w:t>
            </w:r>
            <w:r w:rsidRPr="00AF40BF">
              <w:rPr>
                <w:rFonts w:asciiTheme="majorBidi" w:hAnsiTheme="majorBidi" w:cstheme="majorBidi"/>
                <w:cs/>
              </w:rPr>
              <w:t>มกราคม</w:t>
            </w:r>
          </w:p>
          <w:p w14:paraId="0FD3CFF7" w14:textId="21E0CB3A" w:rsidR="00A13C51" w:rsidRPr="00AF40BF" w:rsidRDefault="00031E8C" w:rsidP="00A13C5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236" w:type="dxa"/>
            <w:vAlign w:val="bottom"/>
          </w:tcPr>
          <w:p w14:paraId="4BDDFA8A" w14:textId="77777777" w:rsidR="00A13C51" w:rsidRPr="00AF40BF" w:rsidRDefault="00A13C51" w:rsidP="00A1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vAlign w:val="bottom"/>
          </w:tcPr>
          <w:p w14:paraId="1DE168BC" w14:textId="5DA00889" w:rsidR="00A13C51" w:rsidRPr="00AF40BF" w:rsidRDefault="00A13C51" w:rsidP="00A1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B7BBDA6" w14:textId="77777777" w:rsidR="00A13C51" w:rsidRPr="00AF40BF" w:rsidRDefault="00A13C51" w:rsidP="00A1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vAlign w:val="bottom"/>
          </w:tcPr>
          <w:p w14:paraId="052782D8" w14:textId="10042020" w:rsidR="00A13C51" w:rsidRPr="00AF40BF" w:rsidRDefault="00A13C51" w:rsidP="00A1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79" w:type="dxa"/>
            <w:vAlign w:val="bottom"/>
          </w:tcPr>
          <w:p w14:paraId="57D33D8F" w14:textId="77777777" w:rsidR="00A13C51" w:rsidRPr="00AF40BF" w:rsidRDefault="00A13C51" w:rsidP="00A1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8D2523B" w14:textId="77777777" w:rsidR="00A13C51" w:rsidRPr="00AF40BF" w:rsidRDefault="00A13C51" w:rsidP="00A1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44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07A9659F" w14:textId="77777777" w:rsidR="00A13C51" w:rsidRPr="00AF40BF" w:rsidRDefault="00A13C51" w:rsidP="00A1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31 </w:t>
            </w:r>
            <w:r w:rsidRPr="00AF40BF">
              <w:rPr>
                <w:rFonts w:asciiTheme="majorBidi" w:hAnsiTheme="majorBidi" w:cstheme="majorBidi"/>
                <w:cs/>
              </w:rPr>
              <w:t>มีนาคม</w:t>
            </w:r>
          </w:p>
          <w:p w14:paraId="17DCA066" w14:textId="47E144D0" w:rsidR="00A13C51" w:rsidRPr="00AF40BF" w:rsidRDefault="00A13C51" w:rsidP="00A1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256</w:t>
            </w:r>
            <w:r w:rsidR="00031E8C" w:rsidRPr="00E40F9C">
              <w:rPr>
                <w:rFonts w:asciiTheme="majorBidi" w:hAnsiTheme="majorBidi" w:cstheme="majorBidi"/>
              </w:rPr>
              <w:t>9</w:t>
            </w:r>
          </w:p>
        </w:tc>
      </w:tr>
      <w:tr w:rsidR="00AF40BF" w:rsidRPr="00AF40BF" w14:paraId="31F36506" w14:textId="77777777">
        <w:trPr>
          <w:tblHeader/>
        </w:trPr>
        <w:tc>
          <w:tcPr>
            <w:tcW w:w="4126" w:type="dxa"/>
            <w:vAlign w:val="bottom"/>
          </w:tcPr>
          <w:p w14:paraId="1B88CE02" w14:textId="77777777" w:rsidR="00A13C51" w:rsidRPr="00AF40BF" w:rsidRDefault="00A1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53" w:type="dxa"/>
            <w:gridSpan w:val="7"/>
            <w:vAlign w:val="bottom"/>
          </w:tcPr>
          <w:p w14:paraId="6A53F538" w14:textId="77777777" w:rsidR="00A13C51" w:rsidRPr="00AF40BF" w:rsidRDefault="00A1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F40BF" w:rsidRPr="00AF40BF" w14:paraId="229165EB" w14:textId="77777777">
        <w:trPr>
          <w:tblHeader/>
        </w:trPr>
        <w:tc>
          <w:tcPr>
            <w:tcW w:w="4126" w:type="dxa"/>
            <w:vAlign w:val="bottom"/>
          </w:tcPr>
          <w:p w14:paraId="61775E6F" w14:textId="77777777" w:rsidR="00A13C51" w:rsidRPr="00AF40BF" w:rsidRDefault="00A1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  <w:t>เงินให้กู้ยืม</w:t>
            </w:r>
          </w:p>
        </w:tc>
        <w:tc>
          <w:tcPr>
            <w:tcW w:w="5153" w:type="dxa"/>
            <w:gridSpan w:val="7"/>
            <w:vAlign w:val="bottom"/>
          </w:tcPr>
          <w:p w14:paraId="3B6EBE90" w14:textId="77777777" w:rsidR="00A13C51" w:rsidRPr="00AF40BF" w:rsidRDefault="00A1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1A22DF" w:rsidRPr="00AF40BF" w14:paraId="29B2F735" w14:textId="77777777">
        <w:tc>
          <w:tcPr>
            <w:tcW w:w="4126" w:type="dxa"/>
          </w:tcPr>
          <w:p w14:paraId="3EFFA66A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  <w:lang w:eastAsia="ja-JP"/>
              </w:rPr>
              <w:t>บริษัทย่อย</w:t>
            </w:r>
          </w:p>
        </w:tc>
        <w:tc>
          <w:tcPr>
            <w:tcW w:w="1097" w:type="dxa"/>
          </w:tcPr>
          <w:p w14:paraId="709FF344" w14:textId="2819CA1D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2,754.</w:t>
            </w:r>
            <w:r w:rsidRPr="00E40F9C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236" w:type="dxa"/>
          </w:tcPr>
          <w:p w14:paraId="434471D6" w14:textId="77777777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</w:tcPr>
          <w:p w14:paraId="33CFFB94" w14:textId="006B7941" w:rsidR="001A22DF" w:rsidRPr="00AD632C" w:rsidRDefault="007A71B0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220.</w:t>
            </w:r>
            <w:r w:rsidR="001A22DF" w:rsidRPr="00AD632C" w:rsidDel="001A22DF">
              <w:rPr>
                <w:rFonts w:asciiTheme="majorBidi" w:hAnsiTheme="majorBidi" w:cstheme="majorBidi"/>
                <w:cs/>
              </w:rPr>
              <w:t>00</w:t>
            </w:r>
          </w:p>
        </w:tc>
        <w:tc>
          <w:tcPr>
            <w:tcW w:w="236" w:type="dxa"/>
          </w:tcPr>
          <w:p w14:paraId="4CF338A1" w14:textId="77777777" w:rsidR="001A22DF" w:rsidRPr="00AD632C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</w:tcPr>
          <w:p w14:paraId="29D0467E" w14:textId="0568C38B" w:rsidR="001A22DF" w:rsidRPr="00AD632C" w:rsidRDefault="00836995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 w:hint="cs"/>
                <w:cs/>
              </w:rPr>
              <w:t>(</w:t>
            </w:r>
            <w:r w:rsidR="008F537F" w:rsidRPr="00E40F9C">
              <w:rPr>
                <w:rFonts w:asciiTheme="majorBidi" w:hAnsiTheme="majorBidi" w:cstheme="majorBidi"/>
              </w:rPr>
              <w:t>188.00</w:t>
            </w:r>
            <w:r w:rsidR="001A22DF" w:rsidRPr="00AD632C" w:rsidDel="001A22D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79" w:type="dxa"/>
          </w:tcPr>
          <w:p w14:paraId="362D069F" w14:textId="77777777" w:rsidR="001A22DF" w:rsidRPr="00AD632C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863DA19" w14:textId="2206BCBC" w:rsidR="001A22DF" w:rsidRPr="00AD632C" w:rsidRDefault="00AD632C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2,786.00</w:t>
            </w:r>
          </w:p>
        </w:tc>
      </w:tr>
      <w:tr w:rsidR="001A22DF" w:rsidRPr="00AF40BF" w14:paraId="2132627A" w14:textId="77777777">
        <w:tc>
          <w:tcPr>
            <w:tcW w:w="4126" w:type="dxa"/>
          </w:tcPr>
          <w:p w14:paraId="51C26520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AF40BF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29AE514C" w14:textId="77832A93" w:rsidR="001A22DF" w:rsidRPr="00DB40BB" w:rsidRDefault="001A22DF" w:rsidP="00E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E40F9C" w:rsidDel="005410E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1F718DD4" w14:textId="77777777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25AC0DA" w14:textId="27C6C275" w:rsidR="001A22DF" w:rsidRPr="00AD632C" w:rsidRDefault="00AD632C" w:rsidP="00E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AD632C">
              <w:t>-</w:t>
            </w:r>
          </w:p>
        </w:tc>
        <w:tc>
          <w:tcPr>
            <w:tcW w:w="236" w:type="dxa"/>
          </w:tcPr>
          <w:p w14:paraId="4EA545EF" w14:textId="77777777" w:rsidR="001A22DF" w:rsidRPr="00AD632C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578BA64" w14:textId="69CFD376" w:rsidR="001A22DF" w:rsidRPr="00AD632C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AD632C">
              <w:t>-</w:t>
            </w:r>
          </w:p>
        </w:tc>
        <w:tc>
          <w:tcPr>
            <w:tcW w:w="279" w:type="dxa"/>
          </w:tcPr>
          <w:p w14:paraId="73935CA0" w14:textId="77777777" w:rsidR="001A22DF" w:rsidRPr="00AD632C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555F35" w14:textId="23E9D1FD" w:rsidR="001A22DF" w:rsidRPr="00AD632C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D632C">
              <w:t>-</w:t>
            </w:r>
          </w:p>
        </w:tc>
      </w:tr>
      <w:tr w:rsidR="001A22DF" w:rsidRPr="00AF40BF" w14:paraId="0166E028" w14:textId="77777777">
        <w:tc>
          <w:tcPr>
            <w:tcW w:w="4126" w:type="dxa"/>
          </w:tcPr>
          <w:p w14:paraId="24F89D4A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70B6F7D9" w14:textId="7E0535AC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2,754.</w:t>
            </w:r>
            <w:r w:rsidRPr="00E40F9C">
              <w:rPr>
                <w:rFonts w:asciiTheme="majorBidi" w:hAnsiTheme="majorBidi" w:cstheme="majorBidi"/>
                <w:b/>
                <w:bCs/>
              </w:rPr>
              <w:t>00</w:t>
            </w:r>
          </w:p>
        </w:tc>
        <w:tc>
          <w:tcPr>
            <w:tcW w:w="236" w:type="dxa"/>
          </w:tcPr>
          <w:p w14:paraId="364F231D" w14:textId="77777777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1502DCF0" w14:textId="28E8F375" w:rsidR="001A22DF" w:rsidRPr="00AD632C" w:rsidRDefault="00AD632C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 w:rsidRPr="00E40F9C">
              <w:rPr>
                <w:rFonts w:asciiTheme="majorBidi" w:hAnsiTheme="majorBidi" w:cstheme="majorBidi"/>
                <w:b/>
                <w:bCs/>
              </w:rPr>
              <w:t>220.</w:t>
            </w:r>
            <w:r w:rsidR="001A22DF" w:rsidRPr="00AD632C" w:rsidDel="001A22DF">
              <w:rPr>
                <w:rFonts w:asciiTheme="majorBidi" w:hAnsiTheme="majorBidi" w:cstheme="majorBidi"/>
                <w:b/>
                <w:bCs/>
                <w:cs/>
              </w:rPr>
              <w:t>00</w:t>
            </w:r>
          </w:p>
        </w:tc>
        <w:tc>
          <w:tcPr>
            <w:tcW w:w="236" w:type="dxa"/>
          </w:tcPr>
          <w:p w14:paraId="29E2AF04" w14:textId="77777777" w:rsidR="001A22DF" w:rsidRPr="00AD632C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7860FF65" w14:textId="3A95B52F" w:rsidR="001A22DF" w:rsidRPr="00AD632C" w:rsidRDefault="00AD632C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 w:rsidRPr="00AD632C">
              <w:rPr>
                <w:rFonts w:asciiTheme="majorBidi" w:hAnsiTheme="majorBidi"/>
                <w:b/>
                <w:bCs/>
                <w:cs/>
              </w:rPr>
              <w:t>(188.00)</w:t>
            </w:r>
            <w:r w:rsidRPr="00E40F9C" w:rsidDel="001A22DF">
              <w:rPr>
                <w:rFonts w:asciiTheme="majorBidi" w:hAnsiTheme="majorBidi"/>
                <w:b/>
                <w:bCs/>
                <w:cs/>
              </w:rPr>
              <w:t xml:space="preserve"> </w:t>
            </w:r>
          </w:p>
        </w:tc>
        <w:tc>
          <w:tcPr>
            <w:tcW w:w="279" w:type="dxa"/>
          </w:tcPr>
          <w:p w14:paraId="3C32C8D1" w14:textId="77777777" w:rsidR="001A22DF" w:rsidRPr="00AD632C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4ECEF9" w14:textId="37C761A3" w:rsidR="001A22DF" w:rsidRPr="00AD632C" w:rsidRDefault="00AD632C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D632C">
              <w:rPr>
                <w:rFonts w:asciiTheme="majorBidi" w:hAnsiTheme="majorBidi"/>
                <w:b/>
                <w:bCs/>
                <w:cs/>
              </w:rPr>
              <w:t>2</w:t>
            </w:r>
            <w:r w:rsidRPr="00AD632C">
              <w:rPr>
                <w:rFonts w:asciiTheme="majorBidi" w:hAnsiTheme="majorBidi" w:cstheme="majorBidi"/>
                <w:b/>
                <w:bCs/>
              </w:rPr>
              <w:t>,</w:t>
            </w:r>
            <w:r w:rsidRPr="00AD632C">
              <w:rPr>
                <w:rFonts w:asciiTheme="majorBidi" w:hAnsiTheme="majorBidi"/>
                <w:b/>
                <w:bCs/>
                <w:cs/>
              </w:rPr>
              <w:t>786.</w:t>
            </w:r>
            <w:r w:rsidRPr="00E40F9C">
              <w:rPr>
                <w:rFonts w:asciiTheme="majorBidi" w:hAnsiTheme="majorBidi"/>
                <w:b/>
                <w:bCs/>
                <w:cs/>
              </w:rPr>
              <w:t>00</w:t>
            </w:r>
          </w:p>
        </w:tc>
      </w:tr>
    </w:tbl>
    <w:p w14:paraId="6F9B5DF8" w14:textId="77777777" w:rsidR="00A13C51" w:rsidRPr="00AF40BF" w:rsidRDefault="00A13C51" w:rsidP="00D7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6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2"/>
        <w:gridCol w:w="271"/>
        <w:gridCol w:w="1079"/>
        <w:gridCol w:w="271"/>
        <w:gridCol w:w="1079"/>
        <w:gridCol w:w="271"/>
        <w:gridCol w:w="1079"/>
        <w:gridCol w:w="417"/>
      </w:tblGrid>
      <w:tr w:rsidR="00AF40BF" w:rsidRPr="00AF40BF" w14:paraId="2B18E58B" w14:textId="77777777" w:rsidTr="00111015">
        <w:trPr>
          <w:gridAfter w:val="1"/>
          <w:wAfter w:w="215" w:type="pct"/>
          <w:tblHeader/>
        </w:trPr>
        <w:tc>
          <w:tcPr>
            <w:tcW w:w="2136" w:type="pct"/>
          </w:tcPr>
          <w:p w14:paraId="629D5275" w14:textId="77777777" w:rsidR="00187C66" w:rsidRPr="00AF40BF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55" w:type="pct"/>
            <w:gridSpan w:val="3"/>
          </w:tcPr>
          <w:p w14:paraId="48714299" w14:textId="77777777" w:rsidR="00187C66" w:rsidRPr="00AF40BF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3C14B73B" w14:textId="77777777" w:rsidR="00187C66" w:rsidRPr="00AF40BF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3" w:type="pct"/>
            <w:gridSpan w:val="3"/>
          </w:tcPr>
          <w:p w14:paraId="01C62F80" w14:textId="77777777" w:rsidR="00187C66" w:rsidRPr="00AF40BF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F40BF" w:rsidRPr="00AF40BF" w14:paraId="14DC67ED" w14:textId="77777777" w:rsidTr="00111015">
        <w:trPr>
          <w:gridAfter w:val="1"/>
          <w:wAfter w:w="215" w:type="pct"/>
          <w:tblHeader/>
        </w:trPr>
        <w:tc>
          <w:tcPr>
            <w:tcW w:w="2136" w:type="pct"/>
          </w:tcPr>
          <w:p w14:paraId="121FE91D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58" w:type="pct"/>
          </w:tcPr>
          <w:p w14:paraId="6D3EAAB7" w14:textId="6F8AB175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40" w:type="pct"/>
          </w:tcPr>
          <w:p w14:paraId="18281CA1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55DF0090" w14:textId="36C6CCA4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40" w:type="pct"/>
          </w:tcPr>
          <w:p w14:paraId="6725775E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23612FEF" w14:textId="03A5823A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40" w:type="pct"/>
          </w:tcPr>
          <w:p w14:paraId="6278B50B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4BC6634D" w14:textId="7F81ABF4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0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031E8C" w:rsidRPr="00AF40BF" w14:paraId="1617B884" w14:textId="77777777" w:rsidTr="00111015">
        <w:trPr>
          <w:gridAfter w:val="1"/>
          <w:wAfter w:w="215" w:type="pct"/>
          <w:tblHeader/>
        </w:trPr>
        <w:tc>
          <w:tcPr>
            <w:tcW w:w="2136" w:type="pct"/>
          </w:tcPr>
          <w:p w14:paraId="752AC722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58" w:type="pct"/>
          </w:tcPr>
          <w:p w14:paraId="052658B1" w14:textId="76F97DC2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0" w:type="pct"/>
          </w:tcPr>
          <w:p w14:paraId="2B254329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4F8E52F6" w14:textId="5C5A699F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0" w:type="pct"/>
          </w:tcPr>
          <w:p w14:paraId="221183C2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14F85B88" w14:textId="1392D334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0" w:type="pct"/>
          </w:tcPr>
          <w:p w14:paraId="16DC30C6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1847D088" w14:textId="02BD2E96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0"/>
              <w:jc w:val="center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2568</w:t>
            </w:r>
          </w:p>
        </w:tc>
      </w:tr>
      <w:tr w:rsidR="00AF40BF" w:rsidRPr="00AF40BF" w14:paraId="1BD41924" w14:textId="77777777" w:rsidTr="00111015">
        <w:trPr>
          <w:tblHeader/>
        </w:trPr>
        <w:tc>
          <w:tcPr>
            <w:tcW w:w="2136" w:type="pct"/>
          </w:tcPr>
          <w:p w14:paraId="270E61E4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864" w:type="pct"/>
            <w:gridSpan w:val="8"/>
          </w:tcPr>
          <w:p w14:paraId="6DCE3BAC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F40BF" w:rsidRPr="00AF40BF" w14:paraId="4B5A402C" w14:textId="77777777" w:rsidTr="00111015">
        <w:trPr>
          <w:gridAfter w:val="1"/>
          <w:wAfter w:w="215" w:type="pct"/>
        </w:trPr>
        <w:tc>
          <w:tcPr>
            <w:tcW w:w="2136" w:type="pct"/>
          </w:tcPr>
          <w:p w14:paraId="32D54409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58" w:type="pct"/>
          </w:tcPr>
          <w:p w14:paraId="3A9FCB76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" w:type="pct"/>
          </w:tcPr>
          <w:p w14:paraId="1F4D3E91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71660C33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" w:type="pct"/>
          </w:tcPr>
          <w:p w14:paraId="72EF0453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5685D179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" w:type="pct"/>
          </w:tcPr>
          <w:p w14:paraId="66C1E965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3823AABF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</w:tr>
      <w:tr w:rsidR="001A22DF" w:rsidRPr="00AF40BF" w14:paraId="2C006760" w14:textId="77777777" w:rsidTr="00111015">
        <w:trPr>
          <w:gridAfter w:val="1"/>
          <w:wAfter w:w="215" w:type="pct"/>
        </w:trPr>
        <w:tc>
          <w:tcPr>
            <w:tcW w:w="2136" w:type="pct"/>
          </w:tcPr>
          <w:p w14:paraId="605CA934" w14:textId="72C06C3A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บริษัทใหญ่</w:t>
            </w:r>
            <w:r w:rsidRPr="00AF40BF">
              <w:rPr>
                <w:rFonts w:asciiTheme="majorBidi" w:hAnsiTheme="majorBidi"/>
                <w:cs/>
              </w:rPr>
              <w:t>ของกลุ่มบริษัท</w:t>
            </w:r>
          </w:p>
        </w:tc>
        <w:tc>
          <w:tcPr>
            <w:tcW w:w="558" w:type="pct"/>
          </w:tcPr>
          <w:p w14:paraId="5DD42C32" w14:textId="2EB0E8EA" w:rsidR="001A22DF" w:rsidRPr="00AF40BF" w:rsidRDefault="008A6D3E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3.02</w:t>
            </w:r>
          </w:p>
        </w:tc>
        <w:tc>
          <w:tcPr>
            <w:tcW w:w="140" w:type="pct"/>
          </w:tcPr>
          <w:p w14:paraId="2FB0611E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1C8A8568" w14:textId="53E42A3B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5.37</w:t>
            </w:r>
          </w:p>
        </w:tc>
        <w:tc>
          <w:tcPr>
            <w:tcW w:w="140" w:type="pct"/>
          </w:tcPr>
          <w:p w14:paraId="092CA187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103D7B1B" w14:textId="73350660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AF40BF" w:rsidDel="00031E8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0" w:type="pct"/>
          </w:tcPr>
          <w:p w14:paraId="21A88417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58E0328E" w14:textId="5442951F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40F9C" w:rsidDel="00E654CD">
              <w:rPr>
                <w:rFonts w:asciiTheme="majorBidi" w:hAnsiTheme="majorBidi" w:cstheme="majorBidi"/>
              </w:rPr>
              <w:t>-</w:t>
            </w:r>
          </w:p>
        </w:tc>
      </w:tr>
      <w:tr w:rsidR="001A22DF" w:rsidRPr="00AF40BF" w14:paraId="3A748337" w14:textId="77777777" w:rsidTr="00111015">
        <w:trPr>
          <w:gridAfter w:val="1"/>
          <w:wAfter w:w="215" w:type="pct"/>
        </w:trPr>
        <w:tc>
          <w:tcPr>
            <w:tcW w:w="2136" w:type="pct"/>
          </w:tcPr>
          <w:p w14:paraId="74C5A71D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73840">
              <w:rPr>
                <w:rFonts w:asciiTheme="majorBidi" w:hAnsiTheme="majorBidi" w:cstheme="majorBidi"/>
                <w:cs/>
                <w:lang w:eastAsia="ja-JP"/>
              </w:rPr>
              <w:t>บริษัทย่อย</w:t>
            </w:r>
          </w:p>
        </w:tc>
        <w:tc>
          <w:tcPr>
            <w:tcW w:w="558" w:type="pct"/>
          </w:tcPr>
          <w:p w14:paraId="5DA8F8B9" w14:textId="195FB708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AF40BF" w:rsidDel="00031E8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0" w:type="pct"/>
          </w:tcPr>
          <w:p w14:paraId="365AAE58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4FDF3757" w14:textId="07FD6F8C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40F9C" w:rsidDel="00D46B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pct"/>
          </w:tcPr>
          <w:p w14:paraId="415AE87C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5795BBC1" w14:textId="20AD05D5" w:rsidR="001A22DF" w:rsidRPr="00AF40BF" w:rsidRDefault="002B4C90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509.</w:t>
            </w:r>
            <w:r w:rsidR="00214869" w:rsidRPr="00E40F9C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40" w:type="pct"/>
          </w:tcPr>
          <w:p w14:paraId="2650CBBB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04A49F00" w14:textId="28C58A28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391.</w:t>
            </w:r>
            <w:r w:rsidRPr="00E40F9C">
              <w:rPr>
                <w:rFonts w:asciiTheme="majorBidi" w:hAnsiTheme="majorBidi" w:cstheme="majorBidi"/>
              </w:rPr>
              <w:t>02</w:t>
            </w:r>
          </w:p>
        </w:tc>
      </w:tr>
      <w:tr w:rsidR="001A22DF" w:rsidRPr="00AF40BF" w14:paraId="22F6ABC3" w14:textId="77777777" w:rsidTr="00111015">
        <w:trPr>
          <w:gridAfter w:val="1"/>
          <w:wAfter w:w="215" w:type="pct"/>
        </w:trPr>
        <w:tc>
          <w:tcPr>
            <w:tcW w:w="2136" w:type="pct"/>
          </w:tcPr>
          <w:p w14:paraId="00E670E2" w14:textId="3114707B" w:rsidR="001A22DF" w:rsidRPr="00D73840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  <w:lang w:eastAsia="ja-JP"/>
              </w:rPr>
            </w:pPr>
            <w:r w:rsidRPr="00AF40BF">
              <w:rPr>
                <w:rFonts w:asciiTheme="majorBidi" w:hAnsiTheme="majorBidi" w:cstheme="majorBidi"/>
                <w:cs/>
              </w:rPr>
              <w:t>ผู้ถือหุ้นอื่น</w:t>
            </w:r>
          </w:p>
        </w:tc>
        <w:tc>
          <w:tcPr>
            <w:tcW w:w="558" w:type="pct"/>
          </w:tcPr>
          <w:p w14:paraId="238551C4" w14:textId="3D51E8D6" w:rsidR="001A22DF" w:rsidRPr="00AF40BF" w:rsidRDefault="001410A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53.83</w:t>
            </w:r>
          </w:p>
        </w:tc>
        <w:tc>
          <w:tcPr>
            <w:tcW w:w="140" w:type="pct"/>
          </w:tcPr>
          <w:p w14:paraId="4C9E8081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77B4B1F5" w14:textId="0A5E3E73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29.09</w:t>
            </w:r>
          </w:p>
        </w:tc>
        <w:tc>
          <w:tcPr>
            <w:tcW w:w="140" w:type="pct"/>
          </w:tcPr>
          <w:p w14:paraId="6A1C0B79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50F10A61" w14:textId="5C8E7A0C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AF40BF" w:rsidDel="00031E8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0" w:type="pct"/>
          </w:tcPr>
          <w:p w14:paraId="4A281AE2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7F9C1C4D" w14:textId="60ED0802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40F9C" w:rsidDel="00E654CD">
              <w:rPr>
                <w:rFonts w:asciiTheme="majorBidi" w:hAnsiTheme="majorBidi" w:cstheme="majorBidi"/>
              </w:rPr>
              <w:t>-</w:t>
            </w:r>
          </w:p>
        </w:tc>
      </w:tr>
      <w:tr w:rsidR="001A22DF" w:rsidRPr="00AF40BF" w14:paraId="5334FDFB" w14:textId="77777777" w:rsidTr="00E40F9C">
        <w:trPr>
          <w:gridAfter w:val="1"/>
          <w:wAfter w:w="215" w:type="pct"/>
        </w:trPr>
        <w:tc>
          <w:tcPr>
            <w:tcW w:w="2136" w:type="pct"/>
          </w:tcPr>
          <w:p w14:paraId="2B2EE791" w14:textId="77D511B3" w:rsidR="001A22DF" w:rsidRPr="00D73840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  <w:lang w:eastAsia="ja-JP"/>
              </w:rPr>
            </w:pPr>
            <w:r w:rsidRPr="00AF40BF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41766CA2" w14:textId="005912EA" w:rsidR="001A22DF" w:rsidRPr="00AF40BF" w:rsidRDefault="00BE1499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54.19</w:t>
            </w:r>
          </w:p>
        </w:tc>
        <w:tc>
          <w:tcPr>
            <w:tcW w:w="140" w:type="pct"/>
          </w:tcPr>
          <w:p w14:paraId="77325D36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622EE311" w14:textId="74375AD8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8.77</w:t>
            </w:r>
          </w:p>
        </w:tc>
        <w:tc>
          <w:tcPr>
            <w:tcW w:w="140" w:type="pct"/>
          </w:tcPr>
          <w:p w14:paraId="3BC9E628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4B8F6459" w14:textId="0AA50763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AF40BF" w:rsidDel="00031E8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0" w:type="pct"/>
          </w:tcPr>
          <w:p w14:paraId="57097FAD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2273E56B" w14:textId="781906A7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40F9C" w:rsidDel="00E654CD">
              <w:rPr>
                <w:rFonts w:asciiTheme="majorBidi" w:hAnsiTheme="majorBidi" w:cstheme="majorBidi"/>
              </w:rPr>
              <w:t>-</w:t>
            </w:r>
          </w:p>
        </w:tc>
      </w:tr>
      <w:tr w:rsidR="001A22DF" w:rsidRPr="00AF40BF" w14:paraId="4C087E12" w14:textId="77777777" w:rsidTr="00111015">
        <w:trPr>
          <w:gridAfter w:val="1"/>
          <w:wAfter w:w="215" w:type="pct"/>
        </w:trPr>
        <w:tc>
          <w:tcPr>
            <w:tcW w:w="2136" w:type="pct"/>
          </w:tcPr>
          <w:p w14:paraId="22DAA202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3885F614" w14:textId="73211C84" w:rsidR="001A22DF" w:rsidRPr="00AF40BF" w:rsidRDefault="00C156F1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111.</w:t>
            </w:r>
            <w:r w:rsidRPr="00E40F9C">
              <w:rPr>
                <w:rFonts w:asciiTheme="majorBidi" w:hAnsiTheme="majorBidi" w:cstheme="majorBidi"/>
                <w:b/>
                <w:bCs/>
              </w:rPr>
              <w:t>04</w:t>
            </w:r>
          </w:p>
        </w:tc>
        <w:tc>
          <w:tcPr>
            <w:tcW w:w="140" w:type="pct"/>
          </w:tcPr>
          <w:p w14:paraId="063E1E75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18232308" w14:textId="584FEADD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E40F9C">
              <w:rPr>
                <w:rFonts w:asciiTheme="majorBidi" w:hAnsiTheme="majorBidi" w:cstheme="majorBidi"/>
                <w:b/>
                <w:bCs/>
              </w:rPr>
              <w:t>43.23</w:t>
            </w:r>
          </w:p>
        </w:tc>
        <w:tc>
          <w:tcPr>
            <w:tcW w:w="140" w:type="pct"/>
          </w:tcPr>
          <w:p w14:paraId="1703AA0C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029F546C" w14:textId="0CF20451" w:rsidR="001A22DF" w:rsidRPr="00AF40BF" w:rsidRDefault="000A6F32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509.</w:t>
            </w:r>
            <w:r w:rsidRPr="00E40F9C">
              <w:rPr>
                <w:rFonts w:asciiTheme="majorBidi" w:hAnsiTheme="majorBidi" w:cstheme="majorBidi"/>
                <w:b/>
                <w:bCs/>
              </w:rPr>
              <w:t>40</w:t>
            </w:r>
          </w:p>
        </w:tc>
        <w:tc>
          <w:tcPr>
            <w:tcW w:w="140" w:type="pct"/>
          </w:tcPr>
          <w:p w14:paraId="35766058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195AD0C9" w14:textId="3B9C5DB6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391.</w:t>
            </w:r>
            <w:r w:rsidRPr="00E40F9C">
              <w:rPr>
                <w:rFonts w:asciiTheme="majorBidi" w:hAnsiTheme="majorBidi" w:cstheme="majorBidi"/>
                <w:b/>
                <w:bCs/>
              </w:rPr>
              <w:t>02</w:t>
            </w:r>
          </w:p>
        </w:tc>
      </w:tr>
      <w:tr w:rsidR="00AF40BF" w:rsidRPr="00AF40BF" w14:paraId="317183CB" w14:textId="77777777" w:rsidTr="00111015">
        <w:trPr>
          <w:gridAfter w:val="1"/>
          <w:wAfter w:w="215" w:type="pct"/>
        </w:trPr>
        <w:tc>
          <w:tcPr>
            <w:tcW w:w="2136" w:type="pct"/>
          </w:tcPr>
          <w:p w14:paraId="05C26118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  <w:p w14:paraId="7CD94437" w14:textId="77777777" w:rsidR="00D574F1" w:rsidRPr="00AF40BF" w:rsidRDefault="00D574F1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</w:tcPr>
          <w:p w14:paraId="361ADD5B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" w:type="pct"/>
          </w:tcPr>
          <w:p w14:paraId="3FAAAAC6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</w:tcPr>
          <w:p w14:paraId="1166490C" w14:textId="2A140568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" w:type="pct"/>
          </w:tcPr>
          <w:p w14:paraId="1C0D000B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</w:tcPr>
          <w:p w14:paraId="39C75FB1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" w:type="pct"/>
          </w:tcPr>
          <w:p w14:paraId="30AEDDE5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</w:tcPr>
          <w:p w14:paraId="3F8376CE" w14:textId="77777777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F40BF" w:rsidRPr="00AF40BF" w14:paraId="72F2177F" w14:textId="77777777" w:rsidTr="00111015">
        <w:trPr>
          <w:gridAfter w:val="1"/>
          <w:wAfter w:w="215" w:type="pct"/>
        </w:trPr>
        <w:tc>
          <w:tcPr>
            <w:tcW w:w="2136" w:type="pct"/>
          </w:tcPr>
          <w:p w14:paraId="6AD9DD1B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558" w:type="pct"/>
          </w:tcPr>
          <w:p w14:paraId="43045742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" w:type="pct"/>
          </w:tcPr>
          <w:p w14:paraId="189461F6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0F7ECBD3" w14:textId="27E95C41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" w:type="pct"/>
          </w:tcPr>
          <w:p w14:paraId="0E5E0CA3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4917786B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" w:type="pct"/>
          </w:tcPr>
          <w:p w14:paraId="24738B59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7FB58D13" w14:textId="77777777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</w:tr>
      <w:tr w:rsidR="001A22DF" w:rsidRPr="00AF40BF" w14:paraId="60BE088D" w14:textId="77777777" w:rsidTr="00111015">
        <w:trPr>
          <w:gridAfter w:val="1"/>
          <w:wAfter w:w="215" w:type="pct"/>
        </w:trPr>
        <w:tc>
          <w:tcPr>
            <w:tcW w:w="2136" w:type="pct"/>
          </w:tcPr>
          <w:p w14:paraId="4C7C5E3E" w14:textId="6A8022C3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บริษัทใหญ่</w:t>
            </w:r>
            <w:r w:rsidRPr="00AF40BF">
              <w:rPr>
                <w:rFonts w:asciiTheme="majorBidi" w:hAnsiTheme="majorBidi"/>
                <w:cs/>
              </w:rPr>
              <w:t>ของกลุ่มบริษัท</w:t>
            </w:r>
          </w:p>
        </w:tc>
        <w:tc>
          <w:tcPr>
            <w:tcW w:w="558" w:type="pct"/>
          </w:tcPr>
          <w:p w14:paraId="5A385B25" w14:textId="0B3AB9CE" w:rsidR="001A22DF" w:rsidRPr="00AF40BF" w:rsidRDefault="002F070D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15</w:t>
            </w:r>
            <w:r w:rsidR="00586399">
              <w:rPr>
                <w:rFonts w:asciiTheme="majorBidi" w:hAnsiTheme="majorBidi" w:cstheme="majorBidi"/>
              </w:rPr>
              <w:t>.</w:t>
            </w:r>
            <w:r w:rsidR="00A34F92" w:rsidRPr="00E40F9C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140" w:type="pct"/>
          </w:tcPr>
          <w:p w14:paraId="3F0D867D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04ED4068" w14:textId="66F6CD01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8.25</w:t>
            </w:r>
          </w:p>
        </w:tc>
        <w:tc>
          <w:tcPr>
            <w:tcW w:w="140" w:type="pct"/>
          </w:tcPr>
          <w:p w14:paraId="1CCC84D7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6D10E247" w14:textId="25238FE8" w:rsidR="001A22DF" w:rsidRPr="00AF40BF" w:rsidRDefault="00A34F92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5.9</w:t>
            </w:r>
            <w:r w:rsidR="00F716DB" w:rsidRPr="00E40F9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0" w:type="pct"/>
          </w:tcPr>
          <w:p w14:paraId="3BC5A425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2836FE14" w14:textId="60548A60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1.61</w:t>
            </w:r>
          </w:p>
        </w:tc>
      </w:tr>
      <w:tr w:rsidR="001A22DF" w:rsidRPr="00AF40BF" w14:paraId="516521C3" w14:textId="77777777" w:rsidTr="00111015">
        <w:trPr>
          <w:gridAfter w:val="1"/>
          <w:wAfter w:w="215" w:type="pct"/>
        </w:trPr>
        <w:tc>
          <w:tcPr>
            <w:tcW w:w="2136" w:type="pct"/>
          </w:tcPr>
          <w:p w14:paraId="755AE768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ผู้ถือหุ้นอื่น</w:t>
            </w:r>
          </w:p>
        </w:tc>
        <w:tc>
          <w:tcPr>
            <w:tcW w:w="558" w:type="pct"/>
          </w:tcPr>
          <w:p w14:paraId="3B6C66FC" w14:textId="264D6F93" w:rsidR="001A22DF" w:rsidRPr="00AF40BF" w:rsidRDefault="00837E0C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0.23</w:t>
            </w:r>
          </w:p>
        </w:tc>
        <w:tc>
          <w:tcPr>
            <w:tcW w:w="140" w:type="pct"/>
          </w:tcPr>
          <w:p w14:paraId="48B7A218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47D256AC" w14:textId="03BE270F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0.16</w:t>
            </w:r>
          </w:p>
        </w:tc>
        <w:tc>
          <w:tcPr>
            <w:tcW w:w="140" w:type="pct"/>
          </w:tcPr>
          <w:p w14:paraId="6B53EA29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0D4B1365" w14:textId="30ED16F5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AF40BF" w:rsidDel="00031E8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0" w:type="pct"/>
          </w:tcPr>
          <w:p w14:paraId="1433BDC5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2003EB43" w14:textId="12968ACD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40F9C" w:rsidDel="0060607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A22DF" w:rsidRPr="00AF40BF" w14:paraId="16FF362E" w14:textId="77777777" w:rsidTr="00111015">
        <w:trPr>
          <w:gridAfter w:val="1"/>
          <w:wAfter w:w="215" w:type="pct"/>
        </w:trPr>
        <w:tc>
          <w:tcPr>
            <w:tcW w:w="2136" w:type="pct"/>
          </w:tcPr>
          <w:p w14:paraId="2FCD0710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6794C6C1" w14:textId="34578D20" w:rsidR="001A22DF" w:rsidRPr="00AF40BF" w:rsidRDefault="007822D1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50.35</w:t>
            </w:r>
          </w:p>
        </w:tc>
        <w:tc>
          <w:tcPr>
            <w:tcW w:w="140" w:type="pct"/>
          </w:tcPr>
          <w:p w14:paraId="5199C110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129072AF" w14:textId="1DCDD660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41.64</w:t>
            </w:r>
          </w:p>
        </w:tc>
        <w:tc>
          <w:tcPr>
            <w:tcW w:w="140" w:type="pct"/>
          </w:tcPr>
          <w:p w14:paraId="4A8C5E51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060B32DB" w14:textId="7CA5DADE" w:rsidR="001A22DF" w:rsidRPr="00AF40BF" w:rsidRDefault="00EF15A9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0.26</w:t>
            </w:r>
          </w:p>
        </w:tc>
        <w:tc>
          <w:tcPr>
            <w:tcW w:w="140" w:type="pct"/>
          </w:tcPr>
          <w:p w14:paraId="76AA9E79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0A8E7A87" w14:textId="01CA671F" w:rsidR="001A22DF" w:rsidRPr="00DB40BB" w:rsidRDefault="001A22DF" w:rsidP="00EC1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0.13</w:t>
            </w:r>
          </w:p>
        </w:tc>
      </w:tr>
      <w:tr w:rsidR="001A22DF" w:rsidRPr="00AF40BF" w14:paraId="691053C0" w14:textId="77777777" w:rsidTr="00111015">
        <w:trPr>
          <w:gridAfter w:val="1"/>
          <w:wAfter w:w="215" w:type="pct"/>
        </w:trPr>
        <w:tc>
          <w:tcPr>
            <w:tcW w:w="2136" w:type="pct"/>
          </w:tcPr>
          <w:p w14:paraId="57CE51D6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21265164" w14:textId="4CE2B61A" w:rsidR="001A22DF" w:rsidRPr="00AF40BF" w:rsidRDefault="007822D1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  <w:r w:rsidRPr="00E40F9C">
              <w:rPr>
                <w:rFonts w:asciiTheme="majorBidi" w:hAnsiTheme="majorBidi" w:cstheme="majorBidi"/>
                <w:b/>
                <w:bCs/>
              </w:rPr>
              <w:t>66.11</w:t>
            </w:r>
          </w:p>
        </w:tc>
        <w:tc>
          <w:tcPr>
            <w:tcW w:w="140" w:type="pct"/>
          </w:tcPr>
          <w:p w14:paraId="560D2A37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5219655C" w14:textId="3070D2DF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E40F9C">
              <w:rPr>
                <w:rFonts w:asciiTheme="majorBidi" w:hAnsiTheme="majorBidi" w:cstheme="majorBidi"/>
                <w:b/>
                <w:bCs/>
              </w:rPr>
              <w:t>50.05</w:t>
            </w:r>
          </w:p>
        </w:tc>
        <w:tc>
          <w:tcPr>
            <w:tcW w:w="140" w:type="pct"/>
          </w:tcPr>
          <w:p w14:paraId="33524B0C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7715CFEA" w14:textId="7356942B" w:rsidR="001A22DF" w:rsidRPr="00AF40BF" w:rsidRDefault="00380DC0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  <w:r w:rsidRPr="00E40F9C">
              <w:rPr>
                <w:rFonts w:asciiTheme="majorBidi" w:hAnsiTheme="majorBidi" w:cstheme="majorBidi"/>
                <w:b/>
                <w:bCs/>
              </w:rPr>
              <w:t>6.18</w:t>
            </w:r>
          </w:p>
        </w:tc>
        <w:tc>
          <w:tcPr>
            <w:tcW w:w="140" w:type="pct"/>
          </w:tcPr>
          <w:p w14:paraId="1AD64BEE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2A2BB01F" w14:textId="5B7F29AF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E40F9C">
              <w:rPr>
                <w:rFonts w:asciiTheme="majorBidi" w:hAnsiTheme="majorBidi" w:cstheme="majorBidi"/>
                <w:b/>
                <w:bCs/>
              </w:rPr>
              <w:t>1.74</w:t>
            </w:r>
          </w:p>
        </w:tc>
      </w:tr>
    </w:tbl>
    <w:p w14:paraId="595925CD" w14:textId="77777777" w:rsidR="00187C66" w:rsidRPr="00AF40BF" w:rsidRDefault="00187C66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4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40"/>
        <w:gridCol w:w="1080"/>
        <w:gridCol w:w="270"/>
        <w:gridCol w:w="1008"/>
        <w:gridCol w:w="270"/>
        <w:gridCol w:w="1152"/>
        <w:gridCol w:w="270"/>
        <w:gridCol w:w="1111"/>
        <w:gridCol w:w="41"/>
      </w:tblGrid>
      <w:tr w:rsidR="00AF40BF" w:rsidRPr="00AF40BF" w14:paraId="36E20BA6" w14:textId="77777777" w:rsidTr="00443DE7">
        <w:trPr>
          <w:gridAfter w:val="1"/>
          <w:wAfter w:w="41" w:type="dxa"/>
          <w:tblHeader/>
        </w:trPr>
        <w:tc>
          <w:tcPr>
            <w:tcW w:w="4140" w:type="dxa"/>
            <w:vAlign w:val="bottom"/>
          </w:tcPr>
          <w:p w14:paraId="22BE2611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61" w:type="dxa"/>
            <w:gridSpan w:val="7"/>
            <w:vAlign w:val="bottom"/>
          </w:tcPr>
          <w:p w14:paraId="73C710F2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งบการเงินรวม/</w:t>
            </w:r>
            <w:r w:rsidRPr="00AF40BF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AF40BF" w:rsidRPr="00AF40BF" w14:paraId="194937D9" w14:textId="77777777" w:rsidTr="00443DE7">
        <w:trPr>
          <w:tblHeader/>
        </w:trPr>
        <w:tc>
          <w:tcPr>
            <w:tcW w:w="4140" w:type="dxa"/>
            <w:vAlign w:val="bottom"/>
          </w:tcPr>
          <w:p w14:paraId="18E5C356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vAlign w:val="bottom"/>
          </w:tcPr>
          <w:p w14:paraId="41838086" w14:textId="77777777" w:rsidR="004963DA" w:rsidRPr="00AF40BF" w:rsidRDefault="004963DA">
            <w:pPr>
              <w:ind w:right="-86" w:hanging="42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6CE67D0D" w14:textId="77777777" w:rsidR="004963DA" w:rsidRPr="00AF40BF" w:rsidRDefault="004963DA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1 </w:t>
            </w:r>
            <w:r w:rsidRPr="00AF40BF">
              <w:rPr>
                <w:rFonts w:asciiTheme="majorBidi" w:hAnsiTheme="majorBidi" w:cstheme="majorBidi"/>
                <w:cs/>
              </w:rPr>
              <w:t>มกราคม</w:t>
            </w:r>
          </w:p>
          <w:p w14:paraId="61585CE6" w14:textId="386F065A" w:rsidR="004963DA" w:rsidRPr="00AF40BF" w:rsidRDefault="004963DA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256</w:t>
            </w:r>
            <w:r w:rsidR="00031E8C" w:rsidRPr="00E40F9C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70" w:type="dxa"/>
            <w:vAlign w:val="bottom"/>
          </w:tcPr>
          <w:p w14:paraId="15F0C317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50791389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FEF41DD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28BEA5FC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4F28133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6535466" w14:textId="77777777" w:rsidR="004963DA" w:rsidRPr="00AF40BF" w:rsidRDefault="004963DA" w:rsidP="00443DE7">
            <w:pPr>
              <w:ind w:right="-86" w:hanging="42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55D9A2D9" w14:textId="16537421" w:rsidR="004963DA" w:rsidRPr="00AF40BF" w:rsidRDefault="004963DA" w:rsidP="00443DE7">
            <w:pPr>
              <w:ind w:hanging="42"/>
              <w:jc w:val="center"/>
              <w:rPr>
                <w:rFonts w:asciiTheme="majorBidi" w:hAnsiTheme="majorBidi" w:cstheme="majorBidi"/>
                <w:cs/>
              </w:rPr>
            </w:pPr>
            <w:r w:rsidRPr="00443DE7">
              <w:rPr>
                <w:rFonts w:asciiTheme="majorBidi" w:hAnsiTheme="majorBidi" w:cstheme="majorBidi"/>
              </w:rPr>
              <w:t xml:space="preserve">31 </w:t>
            </w:r>
            <w:r w:rsidRPr="00443DE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40F9C">
              <w:rPr>
                <w:rFonts w:asciiTheme="majorBidi" w:hAnsiTheme="majorBidi" w:cstheme="majorBidi"/>
              </w:rPr>
              <w:t>256</w:t>
            </w:r>
            <w:r w:rsidR="00031E8C" w:rsidRPr="00E40F9C">
              <w:rPr>
                <w:rFonts w:asciiTheme="majorBidi" w:hAnsiTheme="majorBidi" w:cstheme="majorBidi" w:hint="cs"/>
                <w:cs/>
              </w:rPr>
              <w:t>8</w:t>
            </w:r>
          </w:p>
        </w:tc>
      </w:tr>
      <w:tr w:rsidR="00AF40BF" w:rsidRPr="00AF40BF" w14:paraId="2A5E44BB" w14:textId="77777777" w:rsidTr="00443DE7">
        <w:trPr>
          <w:gridAfter w:val="1"/>
          <w:wAfter w:w="41" w:type="dxa"/>
          <w:tblHeader/>
        </w:trPr>
        <w:tc>
          <w:tcPr>
            <w:tcW w:w="4140" w:type="dxa"/>
            <w:vAlign w:val="bottom"/>
          </w:tcPr>
          <w:p w14:paraId="28F05195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61" w:type="dxa"/>
            <w:gridSpan w:val="7"/>
            <w:vAlign w:val="bottom"/>
          </w:tcPr>
          <w:p w14:paraId="26767B20" w14:textId="77777777" w:rsidR="004963DA" w:rsidRPr="00AF40BF" w:rsidRDefault="004963DA" w:rsidP="0044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 w:hanging="14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F40BF" w:rsidRPr="00AF40BF" w14:paraId="597D0F6B" w14:textId="77777777" w:rsidTr="00443DE7">
        <w:trPr>
          <w:gridAfter w:val="1"/>
          <w:wAfter w:w="41" w:type="dxa"/>
          <w:tblHeader/>
        </w:trPr>
        <w:tc>
          <w:tcPr>
            <w:tcW w:w="4140" w:type="dxa"/>
            <w:vAlign w:val="bottom"/>
          </w:tcPr>
          <w:p w14:paraId="7D7F860F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cs/>
              </w:rPr>
              <w:t>เงินกู้ยืมระยะสั้น</w:t>
            </w:r>
          </w:p>
        </w:tc>
        <w:tc>
          <w:tcPr>
            <w:tcW w:w="5161" w:type="dxa"/>
            <w:gridSpan w:val="7"/>
            <w:vAlign w:val="bottom"/>
          </w:tcPr>
          <w:p w14:paraId="2046DC45" w14:textId="77777777" w:rsidR="004963DA" w:rsidRPr="00AF40BF" w:rsidRDefault="004963DA" w:rsidP="0044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 w:hanging="14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031E8C" w:rsidRPr="00AF40BF" w14:paraId="06CB6C63" w14:textId="77777777" w:rsidTr="00443DE7">
        <w:tc>
          <w:tcPr>
            <w:tcW w:w="4140" w:type="dxa"/>
          </w:tcPr>
          <w:p w14:paraId="2DC5593C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bookmarkStart w:id="4" w:name="_Hlk180742694"/>
            <w:r w:rsidRPr="00AF40BF">
              <w:rPr>
                <w:rFonts w:asciiTheme="majorBidi" w:hAnsiTheme="majorBidi"/>
                <w:cs/>
              </w:rPr>
              <w:t>กิจการ</w:t>
            </w:r>
            <w:r w:rsidRPr="00AF40BF">
              <w:rPr>
                <w:rFonts w:asciiTheme="majorBidi" w:hAnsiTheme="majorBidi" w:hint="cs"/>
                <w:cs/>
              </w:rPr>
              <w:t>อื่น</w:t>
            </w:r>
            <w:r w:rsidRPr="00AF40BF">
              <w:rPr>
                <w:rFonts w:asciiTheme="majorBidi" w:hAnsiTheme="majorBidi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06FD12B7" w14:textId="1A9AC9C4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1,200</w:t>
            </w:r>
            <w:r w:rsidRPr="00AF40BF">
              <w:rPr>
                <w:rFonts w:asciiTheme="majorBidi" w:hAnsiTheme="majorBidi" w:cstheme="majorBidi" w:hint="cs"/>
                <w:cs/>
              </w:rPr>
              <w:t>.00</w:t>
            </w:r>
          </w:p>
        </w:tc>
        <w:tc>
          <w:tcPr>
            <w:tcW w:w="270" w:type="dxa"/>
          </w:tcPr>
          <w:p w14:paraId="35C3A7A2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2E02D1B0" w14:textId="76DE63BB" w:rsidR="00031E8C" w:rsidRPr="00AF40BF" w:rsidRDefault="00B44B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637.00</w:t>
            </w:r>
          </w:p>
        </w:tc>
        <w:tc>
          <w:tcPr>
            <w:tcW w:w="270" w:type="dxa"/>
          </w:tcPr>
          <w:p w14:paraId="3D330CA1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6A783F19" w14:textId="73CA455A" w:rsidR="00031E8C" w:rsidRPr="00AF40BF" w:rsidRDefault="00B44B8C" w:rsidP="0044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1,480.00</w:t>
            </w:r>
            <w:r w:rsidR="00031E8C" w:rsidRPr="00AF40BF" w:rsidDel="0049512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22198E48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</w:tcPr>
          <w:p w14:paraId="49741EB9" w14:textId="464E18B4" w:rsidR="00031E8C" w:rsidRPr="00AF40BF" w:rsidRDefault="00B44B8C" w:rsidP="0044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357</w:t>
            </w:r>
            <w:r w:rsidR="00031E8C" w:rsidRPr="00E40F9C">
              <w:rPr>
                <w:rFonts w:asciiTheme="majorBidi" w:hAnsiTheme="majorBidi" w:cstheme="majorBidi" w:hint="cs"/>
                <w:cs/>
              </w:rPr>
              <w:t>.00</w:t>
            </w:r>
          </w:p>
        </w:tc>
      </w:tr>
      <w:bookmarkEnd w:id="4"/>
      <w:tr w:rsidR="00031E8C" w:rsidRPr="00AF40BF" w14:paraId="4F0DE365" w14:textId="77777777" w:rsidTr="00443DE7">
        <w:tc>
          <w:tcPr>
            <w:tcW w:w="4140" w:type="dxa"/>
          </w:tcPr>
          <w:p w14:paraId="4509C8E3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6C8BC7" w14:textId="3D1692DF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/>
                <w:b/>
                <w:bCs/>
              </w:rPr>
              <w:t>1,200</w:t>
            </w:r>
            <w:r w:rsidRPr="00AF40BF">
              <w:rPr>
                <w:rFonts w:asciiTheme="majorBidi" w:hAnsiTheme="majorBidi" w:cstheme="majorBidi"/>
                <w:b/>
                <w:bCs/>
                <w:cs/>
              </w:rPr>
              <w:t>.00</w:t>
            </w:r>
          </w:p>
        </w:tc>
        <w:tc>
          <w:tcPr>
            <w:tcW w:w="270" w:type="dxa"/>
          </w:tcPr>
          <w:p w14:paraId="163B0692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177C822" w14:textId="7A6D006E" w:rsidR="00031E8C" w:rsidRPr="00AF40BF" w:rsidRDefault="00B44B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637.00</w:t>
            </w:r>
          </w:p>
        </w:tc>
        <w:tc>
          <w:tcPr>
            <w:tcW w:w="270" w:type="dxa"/>
          </w:tcPr>
          <w:p w14:paraId="1B45A9EE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A94C063" w14:textId="581500A2" w:rsidR="00031E8C" w:rsidRPr="00AF40BF" w:rsidRDefault="00B44B8C" w:rsidP="0044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44B8C">
              <w:rPr>
                <w:rFonts w:asciiTheme="majorBidi" w:hAnsiTheme="majorBidi"/>
                <w:b/>
                <w:bCs/>
                <w:cs/>
              </w:rPr>
              <w:t>(1</w:t>
            </w:r>
            <w:r w:rsidRPr="00B44B8C">
              <w:rPr>
                <w:rFonts w:asciiTheme="majorBidi" w:hAnsiTheme="majorBidi" w:cstheme="majorBidi"/>
                <w:b/>
                <w:bCs/>
              </w:rPr>
              <w:t>,</w:t>
            </w:r>
            <w:r w:rsidRPr="00443DE7">
              <w:rPr>
                <w:rFonts w:asciiTheme="majorBidi" w:hAnsiTheme="majorBidi" w:cstheme="majorBidi"/>
                <w:b/>
                <w:bCs/>
                <w:cs/>
              </w:rPr>
              <w:t>480</w:t>
            </w:r>
            <w:r w:rsidRPr="00B44B8C">
              <w:rPr>
                <w:rFonts w:asciiTheme="majorBidi" w:hAnsiTheme="majorBidi"/>
                <w:b/>
                <w:bCs/>
                <w:cs/>
              </w:rPr>
              <w:t>.00)</w:t>
            </w:r>
            <w:r w:rsidRPr="00B44B8C" w:rsidDel="00B44B8C">
              <w:rPr>
                <w:rFonts w:asciiTheme="majorBidi" w:hAnsiTheme="majorBidi" w:hint="cs"/>
                <w:b/>
                <w:bCs/>
                <w:cs/>
              </w:rPr>
              <w:t xml:space="preserve"> </w:t>
            </w:r>
          </w:p>
        </w:tc>
        <w:tc>
          <w:tcPr>
            <w:tcW w:w="270" w:type="dxa"/>
          </w:tcPr>
          <w:p w14:paraId="17A58742" w14:textId="77777777" w:rsidR="00031E8C" w:rsidRPr="00AF40BF" w:rsidRDefault="00031E8C" w:rsidP="0003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42BB07" w14:textId="3FC8A858" w:rsidR="00031E8C" w:rsidRPr="006B5297" w:rsidRDefault="00B44B8C" w:rsidP="0087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B5297">
              <w:rPr>
                <w:rFonts w:asciiTheme="majorBidi" w:hAnsiTheme="majorBidi" w:cstheme="majorBidi"/>
                <w:b/>
                <w:bCs/>
              </w:rPr>
              <w:t>357</w:t>
            </w:r>
            <w:r w:rsidR="00031E8C" w:rsidRPr="006B5297">
              <w:rPr>
                <w:rFonts w:asciiTheme="majorBidi" w:hAnsiTheme="majorBidi" w:cstheme="majorBidi" w:hint="cs"/>
                <w:b/>
                <w:bCs/>
                <w:cs/>
              </w:rPr>
              <w:t>.00</w:t>
            </w:r>
          </w:p>
        </w:tc>
      </w:tr>
    </w:tbl>
    <w:p w14:paraId="609553B2" w14:textId="77777777" w:rsidR="00327E37" w:rsidRPr="00AF40BF" w:rsidRDefault="00327E37" w:rsidP="00327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</w:p>
    <w:tbl>
      <w:tblPr>
        <w:tblStyle w:val="TableGrid"/>
        <w:tblW w:w="930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990"/>
        <w:gridCol w:w="271"/>
        <w:gridCol w:w="1200"/>
      </w:tblGrid>
      <w:tr w:rsidR="00AF40BF" w:rsidRPr="00AF40BF" w14:paraId="5DD33F3B" w14:textId="77777777" w:rsidTr="00111015">
        <w:trPr>
          <w:tblHeader/>
        </w:trPr>
        <w:tc>
          <w:tcPr>
            <w:tcW w:w="4140" w:type="dxa"/>
            <w:vAlign w:val="bottom"/>
          </w:tcPr>
          <w:p w14:paraId="2EEE4618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61" w:type="dxa"/>
            <w:gridSpan w:val="7"/>
            <w:vAlign w:val="bottom"/>
          </w:tcPr>
          <w:p w14:paraId="0603E0C9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งบการเงินรวม/</w:t>
            </w:r>
            <w:r w:rsidRPr="00AF40BF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AF40BF" w:rsidRPr="00AF40BF" w14:paraId="45AC5194" w14:textId="77777777" w:rsidTr="00111015">
        <w:trPr>
          <w:tblHeader/>
        </w:trPr>
        <w:tc>
          <w:tcPr>
            <w:tcW w:w="4140" w:type="dxa"/>
            <w:vAlign w:val="bottom"/>
          </w:tcPr>
          <w:p w14:paraId="0C2DADD4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vAlign w:val="bottom"/>
          </w:tcPr>
          <w:p w14:paraId="4F724700" w14:textId="77777777" w:rsidR="004963DA" w:rsidRPr="00AF40BF" w:rsidRDefault="004963DA">
            <w:pPr>
              <w:ind w:right="-86" w:hanging="42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6E1AB28C" w14:textId="77777777" w:rsidR="004963DA" w:rsidRPr="00AF40BF" w:rsidRDefault="004963DA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1 </w:t>
            </w:r>
            <w:r w:rsidRPr="00AF40BF">
              <w:rPr>
                <w:rFonts w:asciiTheme="majorBidi" w:hAnsiTheme="majorBidi" w:cstheme="majorBidi"/>
                <w:cs/>
              </w:rPr>
              <w:t>มกราคม</w:t>
            </w:r>
          </w:p>
          <w:p w14:paraId="1140A61D" w14:textId="0FEF2092" w:rsidR="004963DA" w:rsidRPr="00AF40BF" w:rsidRDefault="004963DA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256</w:t>
            </w:r>
            <w:r w:rsidR="00031E8C" w:rsidRPr="00E40F9C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70" w:type="dxa"/>
            <w:vAlign w:val="bottom"/>
          </w:tcPr>
          <w:p w14:paraId="783166BF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A3FA0C7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607C1A5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29C9821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71" w:type="dxa"/>
            <w:vAlign w:val="bottom"/>
          </w:tcPr>
          <w:p w14:paraId="0C8504E1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vAlign w:val="bottom"/>
          </w:tcPr>
          <w:p w14:paraId="6618EBE0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44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651DDCCB" w14:textId="63C14A64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AF40BF">
              <w:t xml:space="preserve">31 </w:t>
            </w:r>
            <w:r w:rsidR="00585FE3" w:rsidRPr="00AF40BF">
              <w:rPr>
                <w:rFonts w:hint="cs"/>
                <w:cs/>
              </w:rPr>
              <w:t>มีนาคม</w:t>
            </w:r>
            <w:r w:rsidRPr="00AF40BF">
              <w:rPr>
                <w:rFonts w:hint="cs"/>
                <w:cs/>
              </w:rPr>
              <w:t xml:space="preserve"> </w:t>
            </w:r>
            <w:r w:rsidRPr="00E40F9C">
              <w:rPr>
                <w:rFonts w:asciiTheme="majorBidi" w:hAnsiTheme="majorBidi" w:cstheme="majorBidi"/>
              </w:rPr>
              <w:t>256</w:t>
            </w:r>
            <w:r w:rsidR="00031E8C" w:rsidRPr="00E40F9C">
              <w:rPr>
                <w:rFonts w:asciiTheme="majorBidi" w:hAnsiTheme="majorBidi" w:cstheme="majorBidi"/>
              </w:rPr>
              <w:t>9</w:t>
            </w:r>
          </w:p>
        </w:tc>
      </w:tr>
      <w:tr w:rsidR="00AF40BF" w:rsidRPr="00AF40BF" w14:paraId="20332A1D" w14:textId="77777777" w:rsidTr="00111015">
        <w:trPr>
          <w:tblHeader/>
        </w:trPr>
        <w:tc>
          <w:tcPr>
            <w:tcW w:w="4140" w:type="dxa"/>
            <w:vAlign w:val="bottom"/>
          </w:tcPr>
          <w:p w14:paraId="7EC281F0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61" w:type="dxa"/>
            <w:gridSpan w:val="7"/>
            <w:vAlign w:val="bottom"/>
          </w:tcPr>
          <w:p w14:paraId="06FFD8F7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F40BF" w:rsidRPr="00AF40BF" w14:paraId="787841D8" w14:textId="77777777" w:rsidTr="00111015">
        <w:trPr>
          <w:tblHeader/>
        </w:trPr>
        <w:tc>
          <w:tcPr>
            <w:tcW w:w="4140" w:type="dxa"/>
            <w:vAlign w:val="bottom"/>
          </w:tcPr>
          <w:p w14:paraId="65E35EB8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cs/>
              </w:rPr>
              <w:t>เงินกู้ยืมระยะสั้น</w:t>
            </w:r>
          </w:p>
        </w:tc>
        <w:tc>
          <w:tcPr>
            <w:tcW w:w="5161" w:type="dxa"/>
            <w:gridSpan w:val="7"/>
            <w:vAlign w:val="bottom"/>
          </w:tcPr>
          <w:p w14:paraId="5EB59DEC" w14:textId="77777777" w:rsidR="004963DA" w:rsidRPr="00AF40BF" w:rsidRDefault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1A22DF" w:rsidRPr="00AF40BF" w14:paraId="0A073CD5" w14:textId="77777777" w:rsidTr="00111015">
        <w:tc>
          <w:tcPr>
            <w:tcW w:w="4140" w:type="dxa"/>
          </w:tcPr>
          <w:p w14:paraId="3882F6E0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/>
                <w:cs/>
              </w:rPr>
              <w:t>กิจการ</w:t>
            </w:r>
            <w:r w:rsidRPr="00AF40BF">
              <w:rPr>
                <w:rFonts w:asciiTheme="majorBidi" w:hAnsiTheme="majorBidi" w:hint="cs"/>
                <w:cs/>
              </w:rPr>
              <w:t>อื่น</w:t>
            </w:r>
            <w:r w:rsidRPr="00AF40BF">
              <w:rPr>
                <w:rFonts w:asciiTheme="majorBidi" w:hAnsiTheme="majorBidi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1345CF83" w14:textId="57190496" w:rsidR="001A22DF" w:rsidRPr="00B727E5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B727E5">
              <w:rPr>
                <w:rFonts w:asciiTheme="majorBidi" w:hAnsiTheme="majorBidi" w:cstheme="majorBidi"/>
              </w:rPr>
              <w:t>357.</w:t>
            </w:r>
            <w:r w:rsidRPr="00B727E5" w:rsidDel="00D052F9">
              <w:rPr>
                <w:rFonts w:asciiTheme="majorBidi" w:hAnsiTheme="majorBidi" w:cstheme="majorBidi"/>
                <w:cs/>
              </w:rPr>
              <w:t>00</w:t>
            </w:r>
          </w:p>
        </w:tc>
        <w:tc>
          <w:tcPr>
            <w:tcW w:w="270" w:type="dxa"/>
          </w:tcPr>
          <w:p w14:paraId="783689C9" w14:textId="77777777" w:rsidR="001A22DF" w:rsidRPr="00B727E5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F50E2DF" w14:textId="75D1DD62" w:rsidR="001A22DF" w:rsidRPr="003F336D" w:rsidRDefault="00C06279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185.00</w:t>
            </w:r>
          </w:p>
        </w:tc>
        <w:tc>
          <w:tcPr>
            <w:tcW w:w="270" w:type="dxa"/>
          </w:tcPr>
          <w:p w14:paraId="3D1C72C8" w14:textId="77777777" w:rsidR="001A22DF" w:rsidRPr="003F336D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76C4078" w14:textId="0F26F237" w:rsidR="001A22DF" w:rsidRPr="003F336D" w:rsidRDefault="00C06279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 w:hint="cs"/>
                <w:cs/>
              </w:rPr>
              <w:t>(</w:t>
            </w:r>
            <w:r w:rsidRPr="00E40F9C">
              <w:rPr>
                <w:rFonts w:asciiTheme="majorBidi" w:hAnsiTheme="majorBidi" w:cstheme="majorBidi"/>
              </w:rPr>
              <w:t>120.00</w:t>
            </w:r>
            <w:r w:rsidR="001A22DF" w:rsidRPr="003F336D" w:rsidDel="001A22D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71" w:type="dxa"/>
          </w:tcPr>
          <w:p w14:paraId="5EF1FEF4" w14:textId="77777777" w:rsidR="001A22DF" w:rsidRPr="003F336D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4CEBBCC" w14:textId="6426D3F6" w:rsidR="001A22DF" w:rsidRPr="003F336D" w:rsidRDefault="003F336D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422.</w:t>
            </w:r>
            <w:r w:rsidR="001A22DF" w:rsidRPr="003F336D" w:rsidDel="001A22DF">
              <w:rPr>
                <w:rFonts w:asciiTheme="majorBidi" w:hAnsiTheme="majorBidi" w:cstheme="majorBidi"/>
                <w:cs/>
              </w:rPr>
              <w:t>00</w:t>
            </w:r>
          </w:p>
        </w:tc>
      </w:tr>
      <w:tr w:rsidR="001A22DF" w:rsidRPr="00AF40BF" w14:paraId="662D15C8" w14:textId="77777777" w:rsidTr="00111015">
        <w:tc>
          <w:tcPr>
            <w:tcW w:w="4140" w:type="dxa"/>
          </w:tcPr>
          <w:p w14:paraId="52B561F0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7B14A0" w14:textId="1A25DFAC" w:rsidR="001A22DF" w:rsidRPr="00B727E5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27E5">
              <w:rPr>
                <w:rFonts w:asciiTheme="majorBidi" w:hAnsiTheme="majorBidi" w:cstheme="majorBidi"/>
                <w:b/>
                <w:bCs/>
              </w:rPr>
              <w:t>357.</w:t>
            </w:r>
            <w:r w:rsidRPr="00B727E5" w:rsidDel="00D052F9">
              <w:rPr>
                <w:rFonts w:asciiTheme="majorBidi" w:hAnsiTheme="majorBidi" w:cstheme="majorBidi"/>
                <w:b/>
                <w:bCs/>
                <w:cs/>
              </w:rPr>
              <w:t>00</w:t>
            </w:r>
          </w:p>
        </w:tc>
        <w:tc>
          <w:tcPr>
            <w:tcW w:w="270" w:type="dxa"/>
          </w:tcPr>
          <w:p w14:paraId="73D2E8D5" w14:textId="77777777" w:rsidR="001A22DF" w:rsidRPr="00B727E5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3B21BF" w14:textId="3A02989C" w:rsidR="001A22DF" w:rsidRPr="003F336D" w:rsidRDefault="003F336D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40F9C">
              <w:rPr>
                <w:rFonts w:asciiTheme="majorBidi" w:hAnsiTheme="majorBidi" w:cstheme="majorBidi"/>
                <w:b/>
                <w:bCs/>
              </w:rPr>
              <w:t>185.00</w:t>
            </w:r>
          </w:p>
        </w:tc>
        <w:tc>
          <w:tcPr>
            <w:tcW w:w="270" w:type="dxa"/>
          </w:tcPr>
          <w:p w14:paraId="608A8BA7" w14:textId="77777777" w:rsidR="001A22DF" w:rsidRPr="003F336D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1C7BD5" w14:textId="10A56B52" w:rsidR="001A22DF" w:rsidRPr="003F336D" w:rsidRDefault="003F336D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F336D">
              <w:rPr>
                <w:rFonts w:asciiTheme="majorBidi" w:hAnsiTheme="majorBidi"/>
                <w:b/>
                <w:bCs/>
                <w:cs/>
              </w:rPr>
              <w:t>(120.00)</w:t>
            </w:r>
            <w:r w:rsidRPr="00E40F9C" w:rsidDel="001A22DF">
              <w:rPr>
                <w:rFonts w:asciiTheme="majorBidi" w:hAnsiTheme="majorBidi"/>
                <w:b/>
                <w:bCs/>
                <w:cs/>
              </w:rPr>
              <w:t xml:space="preserve"> </w:t>
            </w:r>
          </w:p>
        </w:tc>
        <w:tc>
          <w:tcPr>
            <w:tcW w:w="271" w:type="dxa"/>
          </w:tcPr>
          <w:p w14:paraId="65C75F03" w14:textId="77777777" w:rsidR="001A22DF" w:rsidRPr="003F336D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2C94DE9E" w14:textId="3512E9AE" w:rsidR="001A22DF" w:rsidRPr="003F336D" w:rsidRDefault="003F336D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F336D">
              <w:rPr>
                <w:rFonts w:asciiTheme="majorBidi" w:hAnsiTheme="majorBidi"/>
                <w:b/>
                <w:bCs/>
                <w:cs/>
              </w:rPr>
              <w:t>422.</w:t>
            </w:r>
            <w:r w:rsidR="001A22DF" w:rsidRPr="00E40F9C" w:rsidDel="001A22DF">
              <w:rPr>
                <w:rFonts w:asciiTheme="majorBidi" w:hAnsiTheme="majorBidi"/>
                <w:b/>
                <w:bCs/>
                <w:cs/>
              </w:rPr>
              <w:t>00</w:t>
            </w:r>
          </w:p>
        </w:tc>
      </w:tr>
    </w:tbl>
    <w:p w14:paraId="3BAB1FC3" w14:textId="77777777" w:rsidR="004963DA" w:rsidRPr="00AF40BF" w:rsidRDefault="004963DA" w:rsidP="00327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</w:p>
    <w:p w14:paraId="5805826B" w14:textId="77777777" w:rsidR="00754EF9" w:rsidRPr="00AF40BF" w:rsidRDefault="00754EF9" w:rsidP="00327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</w:p>
    <w:p w14:paraId="2BB33E24" w14:textId="77777777" w:rsidR="00557181" w:rsidRPr="00AF40BF" w:rsidRDefault="00557181" w:rsidP="00D7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8"/>
        <w:rPr>
          <w:rFonts w:asciiTheme="majorBidi" w:hAnsiTheme="majorBidi" w:cstheme="majorBidi"/>
          <w:b/>
          <w:bCs/>
          <w:i/>
          <w:iCs/>
        </w:rPr>
      </w:pPr>
    </w:p>
    <w:p w14:paraId="3591DE7A" w14:textId="77777777" w:rsidR="00780A4A" w:rsidRPr="00AF40BF" w:rsidRDefault="00780A4A" w:rsidP="00D7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045C6F41" w14:textId="43E48912" w:rsidR="00870CCC" w:rsidRPr="00AF40BF" w:rsidRDefault="004762B0" w:rsidP="00A2120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F40B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 xml:space="preserve">ลูกหนี้การค้า </w:t>
      </w:r>
    </w:p>
    <w:p w14:paraId="6924CEE0" w14:textId="62C35CFE" w:rsidR="009E45D4" w:rsidRPr="00AF40BF" w:rsidRDefault="009E45D4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6"/>
        <w:gridCol w:w="1444"/>
        <w:gridCol w:w="990"/>
        <w:gridCol w:w="269"/>
        <w:gridCol w:w="1081"/>
        <w:gridCol w:w="271"/>
        <w:gridCol w:w="988"/>
        <w:gridCol w:w="271"/>
        <w:gridCol w:w="1170"/>
      </w:tblGrid>
      <w:tr w:rsidR="00AF40BF" w:rsidRPr="00AF40BF" w14:paraId="675BB4AB" w14:textId="77777777" w:rsidTr="00111015">
        <w:tc>
          <w:tcPr>
            <w:tcW w:w="1503" w:type="pct"/>
          </w:tcPr>
          <w:p w14:paraId="290BA0E1" w14:textId="77777777" w:rsidR="0023290C" w:rsidRPr="00AF40BF" w:rsidRDefault="0023290C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79" w:type="pct"/>
          </w:tcPr>
          <w:p w14:paraId="7DB579AC" w14:textId="77777777" w:rsidR="0023290C" w:rsidRPr="00AF40BF" w:rsidRDefault="0023290C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2" w:type="pct"/>
            <w:gridSpan w:val="3"/>
          </w:tcPr>
          <w:p w14:paraId="3E27A630" w14:textId="20C697AD" w:rsidR="0023290C" w:rsidRPr="00AF40BF" w:rsidRDefault="0023290C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21F6019" w14:textId="77777777" w:rsidR="0023290C" w:rsidRPr="00AF40BF" w:rsidRDefault="0023290C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pct"/>
            <w:gridSpan w:val="3"/>
          </w:tcPr>
          <w:p w14:paraId="58B65EB2" w14:textId="77777777" w:rsidR="0023290C" w:rsidRPr="00AF40BF" w:rsidRDefault="0023290C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F40BF" w:rsidRPr="00AF40BF" w14:paraId="55664C69" w14:textId="77777777" w:rsidTr="00111015">
        <w:tc>
          <w:tcPr>
            <w:tcW w:w="1503" w:type="pct"/>
          </w:tcPr>
          <w:p w14:paraId="60169692" w14:textId="77777777" w:rsidR="0023290C" w:rsidRPr="00AF40BF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79" w:type="pct"/>
          </w:tcPr>
          <w:p w14:paraId="2D3E8E73" w14:textId="7AC22619" w:rsidR="0023290C" w:rsidRPr="00AF40BF" w:rsidRDefault="0023290C" w:rsidP="0044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34" w:type="pct"/>
          </w:tcPr>
          <w:p w14:paraId="5D9B4FBB" w14:textId="3609B3AC" w:rsidR="0023290C" w:rsidRPr="00AF40BF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45" w:type="pct"/>
          </w:tcPr>
          <w:p w14:paraId="2A4E99F8" w14:textId="77777777" w:rsidR="0023290C" w:rsidRPr="00AF40BF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24757B30" w14:textId="3D246431" w:rsidR="0023290C" w:rsidRPr="00AF40BF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46" w:type="pct"/>
          </w:tcPr>
          <w:p w14:paraId="4A03ADD7" w14:textId="77777777" w:rsidR="0023290C" w:rsidRPr="00AF40BF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</w:tcPr>
          <w:p w14:paraId="0A30DCF0" w14:textId="38248EDB" w:rsidR="0023290C" w:rsidRPr="00AF40BF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46" w:type="pct"/>
          </w:tcPr>
          <w:p w14:paraId="0F988FC6" w14:textId="77777777" w:rsidR="0023290C" w:rsidRPr="00AF40BF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</w:tcPr>
          <w:p w14:paraId="6AD05553" w14:textId="6D894657" w:rsidR="0023290C" w:rsidRPr="00AF40BF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AF40BF" w:rsidRPr="00AF40BF" w14:paraId="5C2F377C" w14:textId="77777777" w:rsidTr="00111015">
        <w:tc>
          <w:tcPr>
            <w:tcW w:w="1503" w:type="pct"/>
          </w:tcPr>
          <w:p w14:paraId="442EF470" w14:textId="77777777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79" w:type="pct"/>
          </w:tcPr>
          <w:p w14:paraId="1029E058" w14:textId="212392C7" w:rsidR="00784453" w:rsidRPr="00AF40BF" w:rsidRDefault="00445119" w:rsidP="0044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443DE7">
              <w:rPr>
                <w:rFonts w:asciiTheme="majorBidi" w:hAnsiTheme="majorBidi" w:cstheme="majorBidi"/>
                <w:i/>
                <w:iCs/>
                <w:cs/>
              </w:rPr>
              <w:t>หมาย</w:t>
            </w:r>
            <w:r w:rsidRPr="00445119">
              <w:rPr>
                <w:rFonts w:asciiTheme="majorBidi" w:hAnsiTheme="majorBidi"/>
                <w:cs/>
              </w:rPr>
              <w:t>เหตุ</w:t>
            </w:r>
          </w:p>
        </w:tc>
        <w:tc>
          <w:tcPr>
            <w:tcW w:w="534" w:type="pct"/>
          </w:tcPr>
          <w:p w14:paraId="5864513D" w14:textId="319B773A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256</w:t>
            </w:r>
            <w:r w:rsidR="00632B20" w:rsidRPr="00E40F9C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5" w:type="pct"/>
          </w:tcPr>
          <w:p w14:paraId="1B8D8839" w14:textId="77777777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1FAFBE3D" w14:textId="3439BCB2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256</w:t>
            </w:r>
            <w:r w:rsidR="00632B20" w:rsidRPr="00E40F9C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6" w:type="pct"/>
          </w:tcPr>
          <w:p w14:paraId="3421E13C" w14:textId="77777777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</w:tcPr>
          <w:p w14:paraId="12CA81AF" w14:textId="2608BD3A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256</w:t>
            </w:r>
            <w:r w:rsidR="00632B20" w:rsidRPr="00E40F9C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6" w:type="pct"/>
          </w:tcPr>
          <w:p w14:paraId="7DDDC39A" w14:textId="77777777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</w:tcPr>
          <w:p w14:paraId="3FA5F184" w14:textId="38501544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</w:t>
            </w:r>
            <w:r w:rsidR="00A62001" w:rsidRPr="00E40F9C">
              <w:rPr>
                <w:rFonts w:asciiTheme="majorBidi" w:hAnsiTheme="majorBidi" w:cstheme="majorBidi"/>
              </w:rPr>
              <w:t>6</w:t>
            </w:r>
            <w:r w:rsidR="00632B20" w:rsidRPr="00E40F9C">
              <w:rPr>
                <w:rFonts w:asciiTheme="majorBidi" w:hAnsiTheme="majorBidi" w:cstheme="majorBidi"/>
              </w:rPr>
              <w:t>8</w:t>
            </w:r>
          </w:p>
        </w:tc>
      </w:tr>
      <w:tr w:rsidR="00AF40BF" w:rsidRPr="00AF40BF" w14:paraId="138D1517" w14:textId="77777777" w:rsidTr="00111015">
        <w:trPr>
          <w:trHeight w:val="353"/>
        </w:trPr>
        <w:tc>
          <w:tcPr>
            <w:tcW w:w="1503" w:type="pct"/>
          </w:tcPr>
          <w:p w14:paraId="1A70646B" w14:textId="77777777" w:rsidR="0023290C" w:rsidRPr="00AF40BF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79" w:type="pct"/>
          </w:tcPr>
          <w:p w14:paraId="0915FFF5" w14:textId="0F1EDD65" w:rsidR="0023290C" w:rsidRPr="00AF40BF" w:rsidRDefault="0023290C" w:rsidP="0044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18" w:type="pct"/>
            <w:gridSpan w:val="7"/>
          </w:tcPr>
          <w:p w14:paraId="64C92493" w14:textId="319054E7" w:rsidR="0023290C" w:rsidRPr="00AF40BF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F40BF" w:rsidRPr="00AF40BF" w14:paraId="2C81A048" w14:textId="77777777" w:rsidTr="00111015">
        <w:tc>
          <w:tcPr>
            <w:tcW w:w="1503" w:type="pct"/>
          </w:tcPr>
          <w:p w14:paraId="266EC63C" w14:textId="77777777" w:rsidR="0023290C" w:rsidRPr="00AF40BF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779" w:type="pct"/>
          </w:tcPr>
          <w:p w14:paraId="721A9C12" w14:textId="72CEBCF6" w:rsidR="0023290C" w:rsidRPr="00AF40BF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</w:rPr>
              <w:t>2</w:t>
            </w:r>
          </w:p>
        </w:tc>
        <w:tc>
          <w:tcPr>
            <w:tcW w:w="534" w:type="pct"/>
          </w:tcPr>
          <w:p w14:paraId="02B7AC17" w14:textId="2C090BE8" w:rsidR="0023290C" w:rsidRPr="00AF40BF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</w:tcPr>
          <w:p w14:paraId="5B519BFC" w14:textId="77777777" w:rsidR="0023290C" w:rsidRPr="00AF40BF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64DA0423" w14:textId="77777777" w:rsidR="0023290C" w:rsidRPr="00AF40BF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1ADDB1A5" w14:textId="77777777" w:rsidR="0023290C" w:rsidRPr="00AF40BF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</w:tcPr>
          <w:p w14:paraId="45F4D53E" w14:textId="77777777" w:rsidR="0023290C" w:rsidRPr="00AF40BF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5CA57E3E" w14:textId="77777777" w:rsidR="0023290C" w:rsidRPr="00AF40BF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</w:tcPr>
          <w:p w14:paraId="53E8FEBE" w14:textId="77777777" w:rsidR="0023290C" w:rsidRPr="00AF40BF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1A22DF" w:rsidRPr="00AF40BF" w14:paraId="756726F6" w14:textId="77777777" w:rsidTr="00111015">
        <w:tc>
          <w:tcPr>
            <w:tcW w:w="1503" w:type="pct"/>
          </w:tcPr>
          <w:p w14:paraId="03EEBB28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ยังไม่</w:t>
            </w:r>
            <w:r w:rsidRPr="00AF40BF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779" w:type="pct"/>
          </w:tcPr>
          <w:p w14:paraId="600102BE" w14:textId="74B5857B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4" w:type="pct"/>
          </w:tcPr>
          <w:p w14:paraId="788EAE91" w14:textId="734C9835" w:rsidR="001A22DF" w:rsidRPr="00AF40BF" w:rsidRDefault="00147294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1,702.</w:t>
            </w:r>
            <w:r w:rsidRPr="00E40F9C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45" w:type="pct"/>
          </w:tcPr>
          <w:p w14:paraId="14CBE3FE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6CF64FBA" w14:textId="11595901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1,132.</w:t>
            </w:r>
            <w:r w:rsidRPr="00E40F9C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46" w:type="pct"/>
          </w:tcPr>
          <w:p w14:paraId="405D8536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</w:tcPr>
          <w:p w14:paraId="5ECC3F28" w14:textId="2E202BD5" w:rsidR="001A22DF" w:rsidRPr="00AF40BF" w:rsidRDefault="00147294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F10E3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069.</w:t>
            </w:r>
            <w:r w:rsidRPr="00E40F9C">
              <w:rPr>
                <w:rFonts w:asciiTheme="majorBidi" w:hAnsiTheme="majorBidi" w:cstheme="majorBidi"/>
              </w:rPr>
              <w:t>86</w:t>
            </w:r>
          </w:p>
        </w:tc>
        <w:tc>
          <w:tcPr>
            <w:tcW w:w="146" w:type="pct"/>
          </w:tcPr>
          <w:p w14:paraId="5C9FD9DD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</w:tcPr>
          <w:p w14:paraId="7B75E88B" w14:textId="5ADDDEA5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754.71</w:t>
            </w:r>
          </w:p>
        </w:tc>
      </w:tr>
      <w:tr w:rsidR="001A22DF" w:rsidRPr="00AF40BF" w14:paraId="5AC0AD32" w14:textId="77777777" w:rsidTr="00111015">
        <w:tc>
          <w:tcPr>
            <w:tcW w:w="1503" w:type="pct"/>
          </w:tcPr>
          <w:p w14:paraId="3EB1C3E0" w14:textId="7013A44B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20" w:hanging="340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AF40BF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 w:rsidRPr="00AF40BF">
              <w:rPr>
                <w:rFonts w:asciiTheme="majorBidi" w:hAnsiTheme="majorBidi" w:cstheme="majorBidi"/>
              </w:rPr>
              <w:br/>
              <w:t xml:space="preserve">   </w:t>
            </w:r>
            <w:r w:rsidRPr="00AF40BF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779" w:type="pct"/>
          </w:tcPr>
          <w:p w14:paraId="3BDA5DD8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0C84815C" w14:textId="77777777" w:rsidR="004A7365" w:rsidRPr="00AF40BF" w:rsidRDefault="004A7365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44B44330" w14:textId="23B2E444" w:rsidR="001A22DF" w:rsidRPr="00AF40BF" w:rsidRDefault="001A22DF" w:rsidP="00E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 w:rsidRPr="00AF40BF" w:rsidDel="00632B2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vAlign w:val="bottom"/>
          </w:tcPr>
          <w:p w14:paraId="528267F8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DC7D49C" w14:textId="77777777" w:rsidR="001A22D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6FDB85A2" w14:textId="6ECAE903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 w:rsidRPr="00E40F9C" w:rsidDel="00B2451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  <w:vAlign w:val="bottom"/>
          </w:tcPr>
          <w:p w14:paraId="53A2914F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777B14FC" w14:textId="77777777" w:rsidR="004A7365" w:rsidRDefault="004A7365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143"/>
              <w:jc w:val="right"/>
              <w:rPr>
                <w:rFonts w:asciiTheme="majorBidi" w:hAnsiTheme="majorBidi" w:cstheme="majorBidi"/>
              </w:rPr>
            </w:pPr>
          </w:p>
          <w:p w14:paraId="1EAD6E79" w14:textId="0D8821EB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143"/>
              <w:jc w:val="right"/>
              <w:rPr>
                <w:rFonts w:asciiTheme="majorBidi" w:hAnsiTheme="majorBidi" w:cstheme="majorBidi"/>
                <w:cs/>
              </w:rPr>
            </w:pPr>
            <w:r w:rsidRPr="00AF40BF" w:rsidDel="00632B2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  <w:vAlign w:val="bottom"/>
          </w:tcPr>
          <w:p w14:paraId="7E73EB93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C2C495D" w14:textId="77777777" w:rsidR="001A22D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40215B84" w14:textId="2FE0D559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 w:rsidDel="004576B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A22DF" w:rsidRPr="00AF40BF" w14:paraId="11EFD8FB" w14:textId="77777777" w:rsidTr="00111015">
        <w:tc>
          <w:tcPr>
            <w:tcW w:w="1503" w:type="pct"/>
          </w:tcPr>
          <w:p w14:paraId="2CC133A1" w14:textId="233E5070" w:rsidR="001A22DF" w:rsidRPr="00AF40BF" w:rsidRDefault="00C47EED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C47EED">
              <w:rPr>
                <w:b/>
                <w:bCs/>
                <w:cs/>
              </w:rPr>
              <w:t>สุทธิ</w:t>
            </w:r>
          </w:p>
        </w:tc>
        <w:tc>
          <w:tcPr>
            <w:tcW w:w="779" w:type="pct"/>
          </w:tcPr>
          <w:p w14:paraId="487F0A8B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14:paraId="0AE66083" w14:textId="5F658495" w:rsidR="001A22DF" w:rsidRPr="00AF40BF" w:rsidRDefault="004A7365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4A7365">
              <w:rPr>
                <w:rFonts w:asciiTheme="majorBidi" w:hAnsiTheme="majorBidi" w:cstheme="majorBidi"/>
                <w:b/>
                <w:bCs/>
              </w:rPr>
              <w:t>1,702.</w:t>
            </w:r>
            <w:r w:rsidRPr="00E40F9C">
              <w:rPr>
                <w:rFonts w:asciiTheme="majorBidi" w:hAnsiTheme="majorBidi" w:cstheme="majorBidi"/>
                <w:b/>
                <w:bCs/>
              </w:rPr>
              <w:t>19</w:t>
            </w:r>
          </w:p>
        </w:tc>
        <w:tc>
          <w:tcPr>
            <w:tcW w:w="145" w:type="pct"/>
          </w:tcPr>
          <w:p w14:paraId="43113DD5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077DEFB8" w14:textId="19C2CF66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1,132.</w:t>
            </w:r>
            <w:r w:rsidRPr="00E40F9C">
              <w:rPr>
                <w:rFonts w:asciiTheme="majorBidi" w:hAnsiTheme="majorBidi" w:cstheme="majorBidi"/>
                <w:b/>
                <w:bCs/>
              </w:rPr>
              <w:t>68</w:t>
            </w:r>
          </w:p>
        </w:tc>
        <w:tc>
          <w:tcPr>
            <w:tcW w:w="146" w:type="pct"/>
          </w:tcPr>
          <w:p w14:paraId="0562296F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</w:tcPr>
          <w:p w14:paraId="21DC34A8" w14:textId="28A0AC29" w:rsidR="001A22DF" w:rsidRPr="00AF40BF" w:rsidRDefault="004A7365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A7365">
              <w:rPr>
                <w:rFonts w:asciiTheme="majorBidi" w:hAnsiTheme="majorBidi" w:cstheme="majorBidi"/>
                <w:b/>
                <w:bCs/>
              </w:rPr>
              <w:t>1</w:t>
            </w:r>
            <w:r w:rsidR="00F10E38">
              <w:rPr>
                <w:rFonts w:asciiTheme="majorBidi" w:hAnsiTheme="majorBidi" w:cstheme="majorBidi"/>
                <w:b/>
                <w:bCs/>
              </w:rPr>
              <w:t>,</w:t>
            </w:r>
            <w:r w:rsidRPr="004A7365">
              <w:rPr>
                <w:rFonts w:asciiTheme="majorBidi" w:hAnsiTheme="majorBidi" w:cstheme="majorBidi"/>
                <w:b/>
                <w:bCs/>
              </w:rPr>
              <w:t>069.</w:t>
            </w:r>
            <w:r w:rsidRPr="00E40F9C">
              <w:rPr>
                <w:rFonts w:asciiTheme="majorBidi" w:hAnsiTheme="majorBidi" w:cstheme="majorBidi"/>
                <w:b/>
                <w:bCs/>
              </w:rPr>
              <w:t>86</w:t>
            </w:r>
          </w:p>
        </w:tc>
        <w:tc>
          <w:tcPr>
            <w:tcW w:w="146" w:type="pct"/>
          </w:tcPr>
          <w:p w14:paraId="17DCE6C1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108D25CD" w14:textId="64C82EEF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40F9C">
              <w:rPr>
                <w:rFonts w:asciiTheme="majorBidi" w:hAnsiTheme="majorBidi" w:cstheme="majorBidi"/>
                <w:b/>
                <w:bCs/>
              </w:rPr>
              <w:t>754.71</w:t>
            </w:r>
          </w:p>
        </w:tc>
      </w:tr>
      <w:tr w:rsidR="00AF40BF" w:rsidRPr="00AF40BF" w14:paraId="0DE7CC9B" w14:textId="77777777" w:rsidTr="00111015">
        <w:tc>
          <w:tcPr>
            <w:tcW w:w="1503" w:type="pct"/>
          </w:tcPr>
          <w:p w14:paraId="1A972287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79" w:type="pct"/>
          </w:tcPr>
          <w:p w14:paraId="331458B4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2E9BCC0E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5" w:type="pct"/>
          </w:tcPr>
          <w:p w14:paraId="29F006AF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83D39FE" w14:textId="77777777" w:rsidR="00D25C96" w:rsidRPr="00DB40BB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5FE6BDFB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32133800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" w:type="pct"/>
          </w:tcPr>
          <w:p w14:paraId="26582E78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1FFB7C99" w14:textId="77777777" w:rsidR="00D25C96" w:rsidRPr="00DB40BB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F40BF" w:rsidRPr="00AF40BF" w14:paraId="4AB0B4B4" w14:textId="77777777" w:rsidTr="00111015">
        <w:trPr>
          <w:trHeight w:val="353"/>
        </w:trPr>
        <w:tc>
          <w:tcPr>
            <w:tcW w:w="1503" w:type="pct"/>
          </w:tcPr>
          <w:p w14:paraId="4DDD8E82" w14:textId="61E9610D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กิจการ</w:t>
            </w: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อื่น</w:t>
            </w:r>
          </w:p>
        </w:tc>
        <w:tc>
          <w:tcPr>
            <w:tcW w:w="779" w:type="pct"/>
          </w:tcPr>
          <w:p w14:paraId="47B0E7FE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18" w:type="pct"/>
            <w:gridSpan w:val="7"/>
          </w:tcPr>
          <w:p w14:paraId="68C0E226" w14:textId="77777777" w:rsidR="00D25C96" w:rsidRPr="00DB40BB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1A22DF" w:rsidRPr="00AF40BF" w14:paraId="539188D7" w14:textId="77777777" w:rsidTr="00111015">
        <w:tc>
          <w:tcPr>
            <w:tcW w:w="1503" w:type="pct"/>
          </w:tcPr>
          <w:p w14:paraId="64FA1862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ยังไม่</w:t>
            </w:r>
            <w:r w:rsidRPr="00AF40BF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779" w:type="pct"/>
          </w:tcPr>
          <w:p w14:paraId="54DFA4F6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4" w:type="pct"/>
          </w:tcPr>
          <w:p w14:paraId="69866747" w14:textId="6EBD630F" w:rsidR="001A22DF" w:rsidRPr="00AF40BF" w:rsidRDefault="009B2838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27</w:t>
            </w:r>
            <w:r w:rsidR="00545A41" w:rsidRPr="00E40F9C">
              <w:rPr>
                <w:rFonts w:asciiTheme="majorBidi" w:hAnsiTheme="majorBidi" w:cstheme="majorBidi"/>
              </w:rPr>
              <w:t>.09</w:t>
            </w:r>
          </w:p>
        </w:tc>
        <w:tc>
          <w:tcPr>
            <w:tcW w:w="145" w:type="pct"/>
          </w:tcPr>
          <w:p w14:paraId="6434FC69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5FC43E61" w14:textId="728E274A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21.54</w:t>
            </w:r>
          </w:p>
        </w:tc>
        <w:tc>
          <w:tcPr>
            <w:tcW w:w="146" w:type="pct"/>
          </w:tcPr>
          <w:p w14:paraId="069A0135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</w:tcPr>
          <w:p w14:paraId="5D2D0C4B" w14:textId="679E89DA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143"/>
              <w:jc w:val="right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243D825F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</w:tcPr>
          <w:p w14:paraId="66BF4A48" w14:textId="52863100" w:rsidR="001A22DF" w:rsidRPr="001A22DF" w:rsidRDefault="001A22DF" w:rsidP="00E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143"/>
              <w:jc w:val="right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-</w:t>
            </w:r>
          </w:p>
        </w:tc>
      </w:tr>
      <w:tr w:rsidR="001A22DF" w:rsidRPr="00AF40BF" w14:paraId="777C0C51" w14:textId="77777777" w:rsidTr="00E40F9C">
        <w:tc>
          <w:tcPr>
            <w:tcW w:w="1503" w:type="pct"/>
          </w:tcPr>
          <w:p w14:paraId="6F8B83A8" w14:textId="011C3314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 w:firstLine="108"/>
              <w:jc w:val="both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AF40BF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 w:rsidRPr="00AF40BF">
              <w:rPr>
                <w:rFonts w:asciiTheme="majorBidi" w:hAnsiTheme="majorBidi" w:cstheme="majorBidi"/>
              </w:rPr>
              <w:br/>
              <w:t xml:space="preserve">            </w:t>
            </w:r>
            <w:r w:rsidRPr="00AF40BF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779" w:type="pct"/>
          </w:tcPr>
          <w:p w14:paraId="7AC5ED3B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5646C043" w14:textId="2BF8D79A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 w:rsidRPr="00AF40BF" w:rsidDel="00632B2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  <w:vAlign w:val="bottom"/>
          </w:tcPr>
          <w:p w14:paraId="734AAA78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C2F02F1" w14:textId="77777777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127ABF86" w14:textId="0290984B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 w:rsidRPr="00DD691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  <w:vAlign w:val="bottom"/>
          </w:tcPr>
          <w:p w14:paraId="0A1229F6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vAlign w:val="bottom"/>
          </w:tcPr>
          <w:p w14:paraId="75E07145" w14:textId="32FC85F1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143"/>
              <w:jc w:val="right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  <w:vAlign w:val="bottom"/>
          </w:tcPr>
          <w:p w14:paraId="3E665908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77725036" w14:textId="340B283A" w:rsidR="001A22DF" w:rsidRPr="001A22DF" w:rsidRDefault="001A22DF" w:rsidP="00E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143"/>
              <w:jc w:val="right"/>
              <w:rPr>
                <w:rFonts w:asciiTheme="majorBidi" w:hAnsiTheme="majorBidi" w:cstheme="majorBidi"/>
                <w:cs/>
              </w:rPr>
            </w:pPr>
            <w:r w:rsidRPr="001A22DF" w:rsidDel="00EA5223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1A22DF" w:rsidRPr="00AF40BF" w14:paraId="70F2C0D0" w14:textId="77777777" w:rsidTr="00111015">
        <w:tc>
          <w:tcPr>
            <w:tcW w:w="1503" w:type="pct"/>
          </w:tcPr>
          <w:p w14:paraId="6CF1846C" w14:textId="36F961B5" w:rsidR="001A22DF" w:rsidRPr="00AF40BF" w:rsidRDefault="00C47EED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C47EED">
              <w:rPr>
                <w:b/>
                <w:bCs/>
                <w:cs/>
              </w:rPr>
              <w:t>สุทธิ</w:t>
            </w:r>
          </w:p>
        </w:tc>
        <w:tc>
          <w:tcPr>
            <w:tcW w:w="779" w:type="pct"/>
          </w:tcPr>
          <w:p w14:paraId="07393C28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14:paraId="08720CF6" w14:textId="2B1317C8" w:rsidR="001A22DF" w:rsidRPr="00AF40BF" w:rsidRDefault="000C45B1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40F9C">
              <w:rPr>
                <w:rFonts w:asciiTheme="majorBidi" w:hAnsiTheme="majorBidi" w:cstheme="majorBidi"/>
                <w:b/>
                <w:bCs/>
              </w:rPr>
              <w:t>27.09</w:t>
            </w:r>
          </w:p>
        </w:tc>
        <w:tc>
          <w:tcPr>
            <w:tcW w:w="145" w:type="pct"/>
          </w:tcPr>
          <w:p w14:paraId="1A67F83C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21AAD87C" w14:textId="16841DEA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40F9C">
              <w:rPr>
                <w:rFonts w:asciiTheme="majorBidi" w:hAnsiTheme="majorBidi" w:cstheme="majorBidi"/>
                <w:b/>
                <w:bCs/>
              </w:rPr>
              <w:t>21.54</w:t>
            </w:r>
          </w:p>
        </w:tc>
        <w:tc>
          <w:tcPr>
            <w:tcW w:w="146" w:type="pct"/>
          </w:tcPr>
          <w:p w14:paraId="323FD9D9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</w:tcPr>
          <w:p w14:paraId="56953AA3" w14:textId="6EC61094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14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6" w:type="pct"/>
          </w:tcPr>
          <w:p w14:paraId="35F77321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710892C0" w14:textId="657C4DB5" w:rsidR="001A22DF" w:rsidRPr="001A22DF" w:rsidRDefault="001A22DF" w:rsidP="00E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14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40F9C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1A22DF" w:rsidRPr="00AF40BF" w14:paraId="6F012E0A" w14:textId="77777777" w:rsidTr="00643B50">
        <w:trPr>
          <w:trHeight w:val="451"/>
        </w:trPr>
        <w:tc>
          <w:tcPr>
            <w:tcW w:w="1503" w:type="pct"/>
          </w:tcPr>
          <w:p w14:paraId="617FF926" w14:textId="18263B2B" w:rsidR="001A22DF" w:rsidRPr="00AF40BF" w:rsidRDefault="00C47EED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C47EED">
              <w:rPr>
                <w:rFonts w:asciiTheme="majorBidi" w:hAnsiTheme="majorBidi"/>
                <w:b/>
                <w:bCs/>
                <w:cs/>
              </w:rPr>
              <w:t>รวม</w:t>
            </w:r>
          </w:p>
        </w:tc>
        <w:tc>
          <w:tcPr>
            <w:tcW w:w="779" w:type="pct"/>
          </w:tcPr>
          <w:p w14:paraId="0B809ED3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05861062" w14:textId="6CBDFF54" w:rsidR="001A22DF" w:rsidRPr="00AF40BF" w:rsidRDefault="003653CE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1,729.</w:t>
            </w:r>
            <w:r w:rsidRPr="00E40F9C">
              <w:rPr>
                <w:rFonts w:asciiTheme="majorBidi" w:hAnsiTheme="majorBidi" w:cstheme="majorBidi"/>
                <w:b/>
                <w:bCs/>
              </w:rPr>
              <w:t>28</w:t>
            </w:r>
          </w:p>
        </w:tc>
        <w:tc>
          <w:tcPr>
            <w:tcW w:w="145" w:type="pct"/>
          </w:tcPr>
          <w:p w14:paraId="032F3075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462BC77" w14:textId="1F5EFB0B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71797">
              <w:rPr>
                <w:rFonts w:asciiTheme="majorBidi" w:hAnsiTheme="majorBidi" w:cstheme="majorBidi"/>
                <w:b/>
                <w:bCs/>
              </w:rPr>
              <w:t>1,154.</w:t>
            </w:r>
            <w:r w:rsidRPr="00E40F9C">
              <w:rPr>
                <w:rFonts w:asciiTheme="majorBidi" w:hAnsiTheme="majorBidi" w:cstheme="majorBidi"/>
                <w:b/>
                <w:bCs/>
              </w:rPr>
              <w:t>22</w:t>
            </w:r>
          </w:p>
        </w:tc>
        <w:tc>
          <w:tcPr>
            <w:tcW w:w="146" w:type="pct"/>
          </w:tcPr>
          <w:p w14:paraId="1AE4F169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5C0DFAE5" w14:textId="19D18986" w:rsidR="001A22DF" w:rsidRPr="00AF40BF" w:rsidRDefault="00FB6640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1,069.</w:t>
            </w:r>
            <w:r w:rsidRPr="00E40F9C">
              <w:rPr>
                <w:rFonts w:asciiTheme="majorBidi" w:hAnsiTheme="majorBidi" w:cstheme="majorBidi"/>
                <w:b/>
                <w:bCs/>
              </w:rPr>
              <w:t>86</w:t>
            </w:r>
          </w:p>
        </w:tc>
        <w:tc>
          <w:tcPr>
            <w:tcW w:w="146" w:type="pct"/>
          </w:tcPr>
          <w:p w14:paraId="1F5F1469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D9EC53B" w14:textId="5FCAD0CD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40F9C">
              <w:rPr>
                <w:rFonts w:asciiTheme="majorBidi" w:hAnsiTheme="majorBidi" w:cstheme="majorBidi"/>
                <w:b/>
                <w:bCs/>
              </w:rPr>
              <w:t>754.71</w:t>
            </w:r>
          </w:p>
        </w:tc>
      </w:tr>
    </w:tbl>
    <w:p w14:paraId="0E8F40C4" w14:textId="77777777" w:rsidR="0023290C" w:rsidRPr="00AF40BF" w:rsidRDefault="0023290C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  <w:cs/>
          <w:lang w:val="th-TH"/>
        </w:rPr>
      </w:pPr>
    </w:p>
    <w:p w14:paraId="30C4E37E" w14:textId="0DB88F01" w:rsidR="009110AD" w:rsidRDefault="004762B0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  <w:r w:rsidRPr="00AF40BF">
        <w:rPr>
          <w:rFonts w:asciiTheme="majorBidi" w:hAnsiTheme="majorBidi" w:cstheme="majorBidi"/>
          <w:cs/>
          <w:lang w:val="th-TH"/>
        </w:rPr>
        <w:t>โดยปกติระยะเวลาการให้สินเชื่อแก่ลูกค้าของ</w:t>
      </w:r>
      <w:r w:rsidRPr="00AF40BF">
        <w:rPr>
          <w:rFonts w:asciiTheme="majorBidi" w:hAnsiTheme="majorBidi" w:cstheme="majorBidi"/>
          <w:cs/>
        </w:rPr>
        <w:t>กลุ่ม</w:t>
      </w:r>
      <w:r w:rsidRPr="00AF40BF">
        <w:rPr>
          <w:rFonts w:asciiTheme="majorBidi" w:hAnsiTheme="majorBidi" w:cstheme="majorBidi"/>
          <w:cs/>
          <w:lang w:val="th-TH"/>
        </w:rPr>
        <w:t>บริษัท</w:t>
      </w:r>
      <w:r w:rsidRPr="00AF40BF">
        <w:rPr>
          <w:rFonts w:asciiTheme="majorBidi" w:hAnsiTheme="majorBidi" w:cstheme="majorBidi"/>
          <w:cs/>
        </w:rPr>
        <w:t xml:space="preserve">มีระยะเวลาตั้งแต่ </w:t>
      </w:r>
      <w:r w:rsidR="00746226" w:rsidRPr="00AF40BF">
        <w:rPr>
          <w:rFonts w:asciiTheme="majorBidi" w:hAnsiTheme="majorBidi" w:cstheme="majorBidi"/>
        </w:rPr>
        <w:t>7</w:t>
      </w:r>
      <w:r w:rsidRPr="00AF40BF">
        <w:rPr>
          <w:rFonts w:asciiTheme="majorBidi" w:hAnsiTheme="majorBidi" w:cstheme="majorBidi"/>
        </w:rPr>
        <w:t xml:space="preserve"> </w:t>
      </w:r>
      <w:r w:rsidRPr="00AF40BF">
        <w:rPr>
          <w:rFonts w:asciiTheme="majorBidi" w:hAnsiTheme="majorBidi" w:cstheme="majorBidi"/>
          <w:cs/>
        </w:rPr>
        <w:t>วัน</w:t>
      </w:r>
      <w:r w:rsidR="0001373F" w:rsidRPr="00AF40BF">
        <w:rPr>
          <w:rFonts w:asciiTheme="majorBidi" w:hAnsiTheme="majorBidi" w:cstheme="majorBidi" w:hint="cs"/>
          <w:cs/>
        </w:rPr>
        <w:t xml:space="preserve">ถึง </w:t>
      </w:r>
      <w:r w:rsidR="0001373F" w:rsidRPr="00AF40BF">
        <w:rPr>
          <w:rFonts w:asciiTheme="majorBidi" w:hAnsiTheme="majorBidi" w:cstheme="majorBidi"/>
        </w:rPr>
        <w:t xml:space="preserve">60 </w:t>
      </w:r>
      <w:r w:rsidR="0001373F" w:rsidRPr="00AF40BF">
        <w:rPr>
          <w:rFonts w:asciiTheme="majorBidi" w:hAnsiTheme="majorBidi" w:cstheme="majorBidi" w:hint="cs"/>
          <w:cs/>
        </w:rPr>
        <w:t>วัน</w:t>
      </w:r>
    </w:p>
    <w:p w14:paraId="6BFBC4F5" w14:textId="77777777" w:rsidR="009110AD" w:rsidRDefault="009110AD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3ECF431C" w14:textId="77777777" w:rsidR="009110AD" w:rsidRDefault="009110AD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4853719E" w14:textId="77777777" w:rsidR="009110AD" w:rsidRDefault="009110AD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17279065" w14:textId="77777777" w:rsidR="009110AD" w:rsidRDefault="009110AD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22FB0B35" w14:textId="77777777" w:rsidR="009110AD" w:rsidRDefault="009110AD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1FCBE0F2" w14:textId="77777777" w:rsidR="009110AD" w:rsidRDefault="009110AD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5E3FFE52" w14:textId="77777777" w:rsidR="009110AD" w:rsidRDefault="009110AD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3D22BA86" w14:textId="77777777" w:rsidR="009110AD" w:rsidRDefault="009110AD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3448656D" w14:textId="77777777" w:rsidR="009110AD" w:rsidRDefault="009110AD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7F49711E" w14:textId="77777777" w:rsidR="0076125E" w:rsidRDefault="0076125E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04CC394E" w14:textId="77777777" w:rsidR="009110AD" w:rsidRPr="00AF40BF" w:rsidRDefault="009110AD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6B5827B2" w14:textId="77777777" w:rsidR="00A33A80" w:rsidRPr="00AF40BF" w:rsidRDefault="00A33A80" w:rsidP="00EF1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  <w:cs/>
        </w:rPr>
      </w:pPr>
    </w:p>
    <w:p w14:paraId="10F9CE22" w14:textId="7B3BEC64" w:rsidR="009E45D4" w:rsidRPr="00AF40BF" w:rsidRDefault="004762B0" w:rsidP="00D73840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F40BF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Pr="00AF40B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ลูกหนี้</w:t>
      </w:r>
      <w:r w:rsidR="004D6E0B" w:rsidRPr="00AF40BF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หมุนเวียน</w:t>
      </w:r>
      <w:r w:rsidRPr="00AF40B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951"/>
        <w:gridCol w:w="1072"/>
        <w:gridCol w:w="270"/>
        <w:gridCol w:w="1083"/>
        <w:gridCol w:w="266"/>
        <w:gridCol w:w="1036"/>
        <w:gridCol w:w="237"/>
        <w:gridCol w:w="1114"/>
      </w:tblGrid>
      <w:tr w:rsidR="00AF40BF" w:rsidRPr="00AF40BF" w14:paraId="46AE4A95" w14:textId="77777777" w:rsidTr="00111015">
        <w:trPr>
          <w:trHeight w:val="408"/>
        </w:trPr>
        <w:tc>
          <w:tcPr>
            <w:tcW w:w="1716" w:type="pct"/>
          </w:tcPr>
          <w:p w14:paraId="23749B3F" w14:textId="77777777" w:rsidR="00B509A6" w:rsidRPr="00AF40BF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8" w:type="pct"/>
          </w:tcPr>
          <w:p w14:paraId="4B747BAE" w14:textId="77777777" w:rsidR="00B509A6" w:rsidRPr="00AF40BF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4EB99A1A" w14:textId="77777777" w:rsidR="00B509A6" w:rsidRPr="00AF40BF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159B3C2" w14:textId="77777777" w:rsidR="00B509A6" w:rsidRPr="00AF40BF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2951EAED" w14:textId="77777777" w:rsidR="00B509A6" w:rsidRPr="00AF40BF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40BF" w:rsidRPr="00AF40BF" w14:paraId="606D5D6A" w14:textId="77777777" w:rsidTr="00111015">
        <w:trPr>
          <w:trHeight w:val="408"/>
        </w:trPr>
        <w:tc>
          <w:tcPr>
            <w:tcW w:w="1716" w:type="pct"/>
          </w:tcPr>
          <w:p w14:paraId="4490D4D6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8" w:type="pct"/>
          </w:tcPr>
          <w:p w14:paraId="0341F175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13D8D592" w14:textId="7B7B2401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00860123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FE63D95" w14:textId="2408D7CC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F40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2ED55ADE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A0BBE8B" w14:textId="585E64BB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3F99AC0E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56A773F" w14:textId="384B4515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F40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32B20" w:rsidRPr="00AF40BF" w14:paraId="418F5D86" w14:textId="77777777" w:rsidTr="00111015">
        <w:trPr>
          <w:trHeight w:val="408"/>
        </w:trPr>
        <w:tc>
          <w:tcPr>
            <w:tcW w:w="1716" w:type="pct"/>
          </w:tcPr>
          <w:p w14:paraId="277010B8" w14:textId="77777777" w:rsidR="00632B20" w:rsidRPr="00AF40BF" w:rsidRDefault="00632B20" w:rsidP="00632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8" w:type="pct"/>
          </w:tcPr>
          <w:p w14:paraId="113E2D7A" w14:textId="77777777" w:rsidR="00632B20" w:rsidRPr="00AF40BF" w:rsidRDefault="00632B20" w:rsidP="00632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4" w:type="pct"/>
          </w:tcPr>
          <w:p w14:paraId="19635180" w14:textId="02B92FA7" w:rsidR="00632B20" w:rsidRPr="00AF40BF" w:rsidRDefault="00632B20" w:rsidP="0063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7" w:type="pct"/>
          </w:tcPr>
          <w:p w14:paraId="123A6D7A" w14:textId="77777777" w:rsidR="00632B20" w:rsidRPr="00AF40BF" w:rsidRDefault="00632B20" w:rsidP="0063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668689DB" w14:textId="1565D1B8" w:rsidR="00632B20" w:rsidRPr="00AF40BF" w:rsidRDefault="00632B20" w:rsidP="0063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5" w:type="pct"/>
          </w:tcPr>
          <w:p w14:paraId="52637AA9" w14:textId="77777777" w:rsidR="00632B20" w:rsidRPr="00AF40BF" w:rsidRDefault="00632B20" w:rsidP="0063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4D659902" w14:textId="7E2B2E39" w:rsidR="00632B20" w:rsidRPr="00AF40BF" w:rsidRDefault="00632B20" w:rsidP="0063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29" w:type="pct"/>
          </w:tcPr>
          <w:p w14:paraId="4DABC5FB" w14:textId="77777777" w:rsidR="00632B20" w:rsidRPr="00AF40BF" w:rsidRDefault="00632B20" w:rsidP="0063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51D7095F" w14:textId="59994242" w:rsidR="00632B20" w:rsidRPr="00AF40BF" w:rsidRDefault="00632B20" w:rsidP="0063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2568</w:t>
            </w:r>
          </w:p>
        </w:tc>
      </w:tr>
      <w:tr w:rsidR="00AF40BF" w:rsidRPr="00AF40BF" w14:paraId="1C977EE1" w14:textId="77777777" w:rsidTr="00111015">
        <w:trPr>
          <w:trHeight w:val="408"/>
        </w:trPr>
        <w:tc>
          <w:tcPr>
            <w:tcW w:w="1716" w:type="pct"/>
          </w:tcPr>
          <w:p w14:paraId="3403B99E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8" w:type="pct"/>
          </w:tcPr>
          <w:p w14:paraId="0DF4B75F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6" w:type="pct"/>
            <w:gridSpan w:val="7"/>
          </w:tcPr>
          <w:p w14:paraId="002B6A3E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A22DF" w:rsidRPr="00AF40BF" w14:paraId="751046C5" w14:textId="77777777" w:rsidTr="00111015">
        <w:trPr>
          <w:trHeight w:val="408"/>
        </w:trPr>
        <w:tc>
          <w:tcPr>
            <w:tcW w:w="1716" w:type="pct"/>
          </w:tcPr>
          <w:p w14:paraId="7AEB339C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18" w:type="pct"/>
          </w:tcPr>
          <w:p w14:paraId="2C27E6E7" w14:textId="0938503A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584" w:type="pct"/>
          </w:tcPr>
          <w:p w14:paraId="11D1EFE2" w14:textId="678FBA10" w:rsidR="001A22DF" w:rsidRPr="00AF40BF" w:rsidRDefault="001B1A20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</w:t>
            </w:r>
            <w:r w:rsidR="00305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3051B1" w:rsidRPr="00E40F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147" w:type="pct"/>
          </w:tcPr>
          <w:p w14:paraId="3DEC5AE9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F68841F" w14:textId="0FE1DAB9" w:rsidR="001A22DF" w:rsidRPr="00DB40BB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200.</w:t>
            </w:r>
            <w:r w:rsidRPr="00E40F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145" w:type="pct"/>
          </w:tcPr>
          <w:p w14:paraId="57A16D2E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</w:tcPr>
          <w:p w14:paraId="66E66855" w14:textId="7C52DD8B" w:rsidR="001A22DF" w:rsidRPr="00AF40BF" w:rsidRDefault="003051B1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40F9C">
              <w:rPr>
                <w:rFonts w:asciiTheme="majorBidi" w:hAnsiTheme="majorBidi" w:cstheme="majorBidi"/>
                <w:b/>
                <w:bCs/>
              </w:rPr>
              <w:t>22.3</w:t>
            </w:r>
            <w:r w:rsidR="008155B1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129" w:type="pct"/>
          </w:tcPr>
          <w:p w14:paraId="303D70ED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14:paraId="40220B17" w14:textId="53CB80C4" w:rsidR="001A22DF" w:rsidRPr="00DB40BB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0F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6.44</w:t>
            </w:r>
          </w:p>
        </w:tc>
      </w:tr>
      <w:tr w:rsidR="001A22DF" w:rsidRPr="00AF40BF" w14:paraId="41137B17" w14:textId="77777777" w:rsidTr="00111015">
        <w:trPr>
          <w:trHeight w:val="408"/>
        </w:trPr>
        <w:tc>
          <w:tcPr>
            <w:tcW w:w="1716" w:type="pct"/>
          </w:tcPr>
          <w:p w14:paraId="0C77F678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18" w:type="pct"/>
          </w:tcPr>
          <w:p w14:paraId="713719A8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9E0277B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75797C9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666EEC2" w14:textId="77777777" w:rsidR="001A22DF" w:rsidRPr="00DB40BB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5E2622A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8DCCF5C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6A0BB7B0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E92CEC6" w14:textId="77777777" w:rsidR="001A22DF" w:rsidRPr="00DB40BB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2DF" w:rsidRPr="00AF40BF" w14:paraId="07E5851D" w14:textId="77777777" w:rsidTr="00111015">
        <w:trPr>
          <w:trHeight w:val="408"/>
        </w:trPr>
        <w:tc>
          <w:tcPr>
            <w:tcW w:w="1716" w:type="pct"/>
          </w:tcPr>
          <w:p w14:paraId="2365F02F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518" w:type="pct"/>
          </w:tcPr>
          <w:p w14:paraId="18BBF1D9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7D39E333" w14:textId="4117B466" w:rsidR="001A22DF" w:rsidRPr="00AF40BF" w:rsidRDefault="00A96E86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331.</w:t>
            </w:r>
            <w:r w:rsidRPr="00E40F9C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47" w:type="pct"/>
          </w:tcPr>
          <w:p w14:paraId="30CE25C5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F8BD559" w14:textId="457074B0" w:rsidR="001A22DF" w:rsidRPr="00DB40BB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658.</w:t>
            </w:r>
            <w:r w:rsidRPr="00E40F9C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45" w:type="pct"/>
          </w:tcPr>
          <w:p w14:paraId="6284AEEA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7374351" w14:textId="0639504B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68"/>
              <w:jc w:val="center"/>
              <w:rPr>
                <w:rFonts w:asciiTheme="majorBidi" w:hAnsiTheme="majorBidi" w:cstheme="majorBidi"/>
              </w:rPr>
            </w:pPr>
            <w:r w:rsidRPr="00AF40BF" w:rsidDel="00632B2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3E1E3B04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8CAD1F6" w14:textId="5FCA043E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A40843">
              <w:rPr>
                <w:rFonts w:asciiTheme="majorBidi" w:hAnsiTheme="majorBidi" w:cstheme="majorBidi"/>
              </w:rPr>
              <w:t>0.47</w:t>
            </w:r>
          </w:p>
        </w:tc>
      </w:tr>
      <w:tr w:rsidR="001A22DF" w:rsidRPr="00AF40BF" w14:paraId="6AECAA06" w14:textId="77777777" w:rsidTr="00111015">
        <w:trPr>
          <w:trHeight w:val="408"/>
        </w:trPr>
        <w:tc>
          <w:tcPr>
            <w:tcW w:w="1716" w:type="pct"/>
          </w:tcPr>
          <w:p w14:paraId="0B306C99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518" w:type="pct"/>
          </w:tcPr>
          <w:p w14:paraId="5BC2F2DC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0EBD47C" w14:textId="6411A4CC" w:rsidR="001A22DF" w:rsidRPr="00AF40BF" w:rsidRDefault="000E5E80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E40F9C">
              <w:rPr>
                <w:rFonts w:asciiTheme="majorBidi" w:hAnsiTheme="majorBidi" w:cstheme="majorBidi"/>
                <w:sz w:val="30"/>
                <w:szCs w:val="30"/>
              </w:rPr>
              <w:t>35.50</w:t>
            </w:r>
          </w:p>
        </w:tc>
        <w:tc>
          <w:tcPr>
            <w:tcW w:w="147" w:type="pct"/>
          </w:tcPr>
          <w:p w14:paraId="52438ED5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4CB6FE7" w14:textId="13EC23FE" w:rsidR="001A22DF" w:rsidRPr="00DB40BB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  <w:r w:rsidRPr="00E40F9C">
              <w:rPr>
                <w:rFonts w:asciiTheme="majorBidi" w:hAnsiTheme="majorBidi" w:cstheme="majorBidi"/>
                <w:sz w:val="30"/>
                <w:szCs w:val="30"/>
              </w:rPr>
              <w:t>37.02</w:t>
            </w:r>
          </w:p>
        </w:tc>
        <w:tc>
          <w:tcPr>
            <w:tcW w:w="145" w:type="pct"/>
          </w:tcPr>
          <w:p w14:paraId="0B90A153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689ADAA" w14:textId="652D80BE" w:rsidR="001A22DF" w:rsidRPr="00AF40BF" w:rsidRDefault="000E5E80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2.</w:t>
            </w:r>
            <w:r w:rsidR="00E77FBC" w:rsidRPr="00E40F9C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129" w:type="pct"/>
          </w:tcPr>
          <w:p w14:paraId="2AD83BA9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4758142" w14:textId="1DB0DF14" w:rsidR="001A22DF" w:rsidRPr="00DB40BB" w:rsidRDefault="001A22DF" w:rsidP="0044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0.01</w:t>
            </w:r>
          </w:p>
        </w:tc>
      </w:tr>
      <w:tr w:rsidR="001A22DF" w:rsidRPr="00AF40BF" w14:paraId="03340E2F" w14:textId="77777777" w:rsidTr="00111015">
        <w:trPr>
          <w:trHeight w:val="408"/>
        </w:trPr>
        <w:tc>
          <w:tcPr>
            <w:tcW w:w="1716" w:type="pct"/>
          </w:tcPr>
          <w:p w14:paraId="14439B59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18" w:type="pct"/>
          </w:tcPr>
          <w:p w14:paraId="00AB5FDB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98902B7" w14:textId="256AC4E1" w:rsidR="001A22DF" w:rsidRPr="00AF40BF" w:rsidRDefault="006301E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E40F9C">
              <w:rPr>
                <w:rFonts w:asciiTheme="majorBidi" w:hAnsiTheme="majorBidi" w:cstheme="majorBidi"/>
                <w:sz w:val="30"/>
                <w:szCs w:val="30"/>
              </w:rPr>
              <w:t>55.64</w:t>
            </w:r>
          </w:p>
        </w:tc>
        <w:tc>
          <w:tcPr>
            <w:tcW w:w="147" w:type="pct"/>
          </w:tcPr>
          <w:p w14:paraId="2839FC20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38A2E2B" w14:textId="0C0FB193" w:rsidR="001A22DF" w:rsidRPr="00DB40BB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  <w:r w:rsidRPr="00E40F9C">
              <w:rPr>
                <w:rFonts w:asciiTheme="majorBidi" w:hAnsiTheme="majorBidi" w:cstheme="majorBidi"/>
                <w:sz w:val="30"/>
                <w:szCs w:val="30"/>
              </w:rPr>
              <w:t>19.00</w:t>
            </w:r>
          </w:p>
        </w:tc>
        <w:tc>
          <w:tcPr>
            <w:tcW w:w="145" w:type="pct"/>
          </w:tcPr>
          <w:p w14:paraId="7719F997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3A890B1E" w14:textId="511C12F7" w:rsidR="001A22DF" w:rsidRPr="00AF40BF" w:rsidRDefault="00834711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2.57</w:t>
            </w:r>
          </w:p>
        </w:tc>
        <w:tc>
          <w:tcPr>
            <w:tcW w:w="129" w:type="pct"/>
          </w:tcPr>
          <w:p w14:paraId="367C6214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5CCB6D7C" w14:textId="3D108145" w:rsidR="001A22DF" w:rsidRPr="00DB40BB" w:rsidRDefault="001A22DF" w:rsidP="0044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68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1A22DF" w:rsidRPr="00AF40BF" w14:paraId="64E493D9" w14:textId="77777777" w:rsidTr="00443DE7">
        <w:trPr>
          <w:trHeight w:val="408"/>
        </w:trPr>
        <w:tc>
          <w:tcPr>
            <w:tcW w:w="1716" w:type="pct"/>
          </w:tcPr>
          <w:p w14:paraId="7F10D645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8" w:type="pct"/>
          </w:tcPr>
          <w:p w14:paraId="43F913EC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457E2312" w14:textId="3D3C115A" w:rsidR="001A22DF" w:rsidRPr="00AF40BF" w:rsidRDefault="008A0027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558.</w:t>
            </w:r>
            <w:r w:rsidRPr="00E40F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147" w:type="pct"/>
          </w:tcPr>
          <w:p w14:paraId="13143751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099AE6BC" w14:textId="44728901" w:rsidR="001A22DF" w:rsidRPr="00DB40BB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915.</w:t>
            </w:r>
            <w:r w:rsidRPr="00E40F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45" w:type="pct"/>
          </w:tcPr>
          <w:p w14:paraId="169278A4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</w:tcPr>
          <w:p w14:paraId="0C2AE3DA" w14:textId="78FEC6FF" w:rsidR="001A22DF" w:rsidRPr="00AF40BF" w:rsidRDefault="006E601A" w:rsidP="00443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0F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27.37</w:t>
            </w:r>
          </w:p>
        </w:tc>
        <w:tc>
          <w:tcPr>
            <w:tcW w:w="129" w:type="pct"/>
          </w:tcPr>
          <w:p w14:paraId="6473E57B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4D377DDE" w14:textId="61252A75" w:rsidR="001A22DF" w:rsidRPr="00DB40BB" w:rsidRDefault="001A22DF" w:rsidP="00443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0F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6.92</w:t>
            </w:r>
          </w:p>
        </w:tc>
      </w:tr>
    </w:tbl>
    <w:p w14:paraId="70E460A5" w14:textId="120A28F1" w:rsidR="009E63E1" w:rsidRPr="00443DE7" w:rsidRDefault="009E63E1" w:rsidP="00443DE7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0E5ECFDF" w14:textId="77777777" w:rsidR="00EB5157" w:rsidRPr="00443DE7" w:rsidRDefault="00EB5157" w:rsidP="00443DE7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43DE7">
        <w:rPr>
          <w:rFonts w:asciiTheme="majorBidi" w:hAnsiTheme="majorBidi"/>
          <w:b/>
          <w:bCs/>
          <w:sz w:val="30"/>
          <w:szCs w:val="30"/>
          <w:cs/>
          <w:lang w:bidi="th-TH"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8"/>
        <w:gridCol w:w="718"/>
        <w:gridCol w:w="18"/>
        <w:gridCol w:w="1070"/>
        <w:gridCol w:w="259"/>
        <w:gridCol w:w="13"/>
        <w:gridCol w:w="1074"/>
        <w:gridCol w:w="263"/>
        <w:gridCol w:w="20"/>
        <w:gridCol w:w="979"/>
        <w:gridCol w:w="270"/>
        <w:gridCol w:w="1078"/>
      </w:tblGrid>
      <w:tr w:rsidR="00AF40BF" w:rsidRPr="00AF40BF" w14:paraId="5BB08980" w14:textId="77777777" w:rsidTr="001A22DF">
        <w:trPr>
          <w:trHeight w:val="408"/>
        </w:trPr>
        <w:tc>
          <w:tcPr>
            <w:tcW w:w="1862" w:type="pct"/>
          </w:tcPr>
          <w:p w14:paraId="7C810422" w14:textId="77777777" w:rsidR="00B509A6" w:rsidRPr="00AF40BF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1" w:type="pct"/>
          </w:tcPr>
          <w:p w14:paraId="7C889265" w14:textId="77777777" w:rsidR="00B509A6" w:rsidRPr="00AF40BF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5"/>
          </w:tcPr>
          <w:p w14:paraId="1E652B3F" w14:textId="77777777" w:rsidR="00B509A6" w:rsidRPr="00AF40BF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A38E1C9" w14:textId="77777777" w:rsidR="00B509A6" w:rsidRPr="00AF40BF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pct"/>
            <w:gridSpan w:val="4"/>
          </w:tcPr>
          <w:p w14:paraId="633AA3F3" w14:textId="77777777" w:rsidR="00B509A6" w:rsidRPr="00AF40BF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40BF" w:rsidRPr="00AF40BF" w14:paraId="4924E68B" w14:textId="77777777" w:rsidTr="001A22DF">
        <w:trPr>
          <w:trHeight w:val="408"/>
        </w:trPr>
        <w:tc>
          <w:tcPr>
            <w:tcW w:w="1862" w:type="pct"/>
          </w:tcPr>
          <w:p w14:paraId="48C84FE0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1" w:type="pct"/>
          </w:tcPr>
          <w:p w14:paraId="47AD209D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57C8F183" w14:textId="5D774493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1" w:type="pct"/>
          </w:tcPr>
          <w:p w14:paraId="52E61D8F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6108D129" w14:textId="438E92D8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F40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</w:tcPr>
          <w:p w14:paraId="2A4D0669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14:paraId="67FBAEED" w14:textId="4FA44155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3D72B08F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3EC3E74" w14:textId="6B6B440D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F40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32B20" w:rsidRPr="00AF40BF" w14:paraId="72825585" w14:textId="77777777" w:rsidTr="001A22DF">
        <w:trPr>
          <w:trHeight w:val="408"/>
        </w:trPr>
        <w:tc>
          <w:tcPr>
            <w:tcW w:w="1862" w:type="pct"/>
          </w:tcPr>
          <w:p w14:paraId="1E97E6BE" w14:textId="77777777" w:rsidR="00632B20" w:rsidRPr="00AF40BF" w:rsidRDefault="00632B20" w:rsidP="00632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1" w:type="pct"/>
          </w:tcPr>
          <w:p w14:paraId="447BC870" w14:textId="77777777" w:rsidR="00632B20" w:rsidRPr="00AF40BF" w:rsidRDefault="00632B20" w:rsidP="00632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5BC53A1E" w14:textId="69DAB43A" w:rsidR="00632B20" w:rsidRPr="00AF40BF" w:rsidRDefault="00632B20" w:rsidP="0063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1" w:type="pct"/>
          </w:tcPr>
          <w:p w14:paraId="38536B0A" w14:textId="77777777" w:rsidR="00632B20" w:rsidRPr="00AF40BF" w:rsidRDefault="00632B20" w:rsidP="0063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2" w:type="pct"/>
            <w:gridSpan w:val="2"/>
          </w:tcPr>
          <w:p w14:paraId="733E25D0" w14:textId="0640FA3A" w:rsidR="00632B20" w:rsidRPr="00AF40BF" w:rsidRDefault="00632B20" w:rsidP="0063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3" w:type="pct"/>
          </w:tcPr>
          <w:p w14:paraId="323D8BD5" w14:textId="77777777" w:rsidR="00632B20" w:rsidRPr="00AF40BF" w:rsidRDefault="00632B20" w:rsidP="0063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4" w:type="pct"/>
            <w:gridSpan w:val="2"/>
          </w:tcPr>
          <w:p w14:paraId="7E2A3A2D" w14:textId="05CC3ECB" w:rsidR="00632B20" w:rsidRPr="00AF40BF" w:rsidRDefault="00632B20" w:rsidP="0063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7" w:type="pct"/>
          </w:tcPr>
          <w:p w14:paraId="3506BB59" w14:textId="77777777" w:rsidR="00632B20" w:rsidRPr="00AF40BF" w:rsidRDefault="00632B20" w:rsidP="0063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</w:tcPr>
          <w:p w14:paraId="5E4E077E" w14:textId="07919C4F" w:rsidR="00632B20" w:rsidRPr="00AF40BF" w:rsidRDefault="00632B20" w:rsidP="0063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2568</w:t>
            </w:r>
          </w:p>
        </w:tc>
      </w:tr>
      <w:tr w:rsidR="00AF40BF" w:rsidRPr="00AF40BF" w14:paraId="7686F431" w14:textId="77777777" w:rsidTr="00632B20">
        <w:trPr>
          <w:trHeight w:val="408"/>
        </w:trPr>
        <w:tc>
          <w:tcPr>
            <w:tcW w:w="1862" w:type="pct"/>
          </w:tcPr>
          <w:p w14:paraId="0D17CCF9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1" w:type="pct"/>
          </w:tcPr>
          <w:p w14:paraId="651F3775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47" w:type="pct"/>
            <w:gridSpan w:val="10"/>
          </w:tcPr>
          <w:p w14:paraId="799F7CE2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A22DF" w:rsidRPr="00AF40BF" w14:paraId="25CA48D2" w14:textId="77777777" w:rsidTr="001A22DF">
        <w:trPr>
          <w:trHeight w:val="408"/>
        </w:trPr>
        <w:tc>
          <w:tcPr>
            <w:tcW w:w="1862" w:type="pct"/>
          </w:tcPr>
          <w:p w14:paraId="3252F303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91" w:type="pct"/>
          </w:tcPr>
          <w:p w14:paraId="334193A1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75C963A6" w14:textId="78263CC4" w:rsidR="001A22DF" w:rsidRPr="00AF40BF" w:rsidRDefault="004C22CC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566.</w:t>
            </w:r>
            <w:r w:rsidRPr="00E40F9C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41" w:type="pct"/>
          </w:tcPr>
          <w:p w14:paraId="4A00C12E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9FFCE84" w14:textId="6DF622A3" w:rsidR="001A22DF" w:rsidRPr="00DB40BB" w:rsidRDefault="001A22DF" w:rsidP="00443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543D02">
              <w:rPr>
                <w:rFonts w:asciiTheme="majorBidi" w:hAnsiTheme="majorBidi" w:cstheme="majorBidi"/>
                <w:sz w:val="30"/>
                <w:szCs w:val="30"/>
              </w:rPr>
              <w:t>296.</w:t>
            </w:r>
            <w:r w:rsidRPr="00E40F9C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43" w:type="pct"/>
          </w:tcPr>
          <w:p w14:paraId="05A25867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14:paraId="40260E9B" w14:textId="169BB5BD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68"/>
              <w:jc w:val="center"/>
              <w:rPr>
                <w:rFonts w:asciiTheme="majorBidi" w:hAnsiTheme="majorBidi" w:cstheme="majorBidi"/>
              </w:rPr>
            </w:pPr>
            <w:r w:rsidRPr="00AF40BF" w:rsidDel="00632B2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0F0B2A13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A59E59B" w14:textId="6E97C423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E40F9C" w:rsidDel="000B13C7">
              <w:rPr>
                <w:rFonts w:asciiTheme="majorBidi" w:hAnsiTheme="majorBidi" w:cstheme="majorBidi"/>
              </w:rPr>
              <w:t>-</w:t>
            </w:r>
          </w:p>
        </w:tc>
      </w:tr>
      <w:tr w:rsidR="001A22DF" w:rsidRPr="00AF40BF" w14:paraId="684E4DF5" w14:textId="77777777" w:rsidTr="001A22DF">
        <w:trPr>
          <w:trHeight w:val="408"/>
        </w:trPr>
        <w:tc>
          <w:tcPr>
            <w:tcW w:w="1862" w:type="pct"/>
          </w:tcPr>
          <w:p w14:paraId="5C586E23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391" w:type="pct"/>
          </w:tcPr>
          <w:p w14:paraId="47862A5A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01139F48" w14:textId="4F4C608F" w:rsidR="001A22DF" w:rsidRPr="00AF40BF" w:rsidRDefault="00061E22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493.</w:t>
            </w:r>
            <w:r w:rsidRPr="00E40F9C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41" w:type="pct"/>
          </w:tcPr>
          <w:p w14:paraId="68D245CD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65CCAF99" w14:textId="402132E1" w:rsidR="001A22DF" w:rsidRPr="00DB40BB" w:rsidRDefault="001A22DF" w:rsidP="00443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543D02">
              <w:rPr>
                <w:rFonts w:asciiTheme="majorBidi" w:hAnsiTheme="majorBidi" w:cstheme="majorBidi"/>
                <w:sz w:val="30"/>
                <w:szCs w:val="30"/>
              </w:rPr>
              <w:t>514.</w:t>
            </w:r>
            <w:r w:rsidRPr="00E40F9C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43" w:type="pct"/>
          </w:tcPr>
          <w:p w14:paraId="78797BFC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14:paraId="679678F7" w14:textId="54A9AEEA" w:rsidR="001A22DF" w:rsidRPr="00AF40BF" w:rsidRDefault="00061E22" w:rsidP="00E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68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12AB96D7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BC67A4A" w14:textId="0CA8244C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0.02</w:t>
            </w:r>
          </w:p>
        </w:tc>
      </w:tr>
      <w:tr w:rsidR="001A22DF" w:rsidRPr="00AF40BF" w14:paraId="43006AA3" w14:textId="77777777" w:rsidTr="001A22DF">
        <w:trPr>
          <w:trHeight w:val="408"/>
        </w:trPr>
        <w:tc>
          <w:tcPr>
            <w:tcW w:w="1862" w:type="pct"/>
          </w:tcPr>
          <w:p w14:paraId="1F11B17B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391" w:type="pct"/>
          </w:tcPr>
          <w:p w14:paraId="04D290BB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1D070FA1" w14:textId="2985308E" w:rsidR="001A22DF" w:rsidRPr="00AF40BF" w:rsidRDefault="007C4411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125.</w:t>
            </w:r>
            <w:r w:rsidRPr="00E40F9C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141" w:type="pct"/>
          </w:tcPr>
          <w:p w14:paraId="32EF6815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2578CA3E" w14:textId="75A49338" w:rsidR="001A22DF" w:rsidRPr="00DB40BB" w:rsidRDefault="001A22DF" w:rsidP="00443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543D02">
              <w:rPr>
                <w:rFonts w:asciiTheme="majorBidi" w:hAnsiTheme="majorBidi" w:cstheme="majorBidi"/>
                <w:sz w:val="30"/>
                <w:szCs w:val="30"/>
              </w:rPr>
              <w:t>117.</w:t>
            </w:r>
            <w:r w:rsidRPr="00E40F9C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43" w:type="pct"/>
          </w:tcPr>
          <w:p w14:paraId="25F3737C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14:paraId="07A2100D" w14:textId="45B0D12A" w:rsidR="001A22DF" w:rsidRPr="00AF40BF" w:rsidRDefault="007C4411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68"/>
              <w:jc w:val="center"/>
              <w:rPr>
                <w:rFonts w:asciiTheme="majorBidi" w:hAnsiTheme="majorBidi" w:cstheme="majorBidi"/>
              </w:rPr>
            </w:pPr>
            <w:r w:rsidRPr="00E40F9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6F4E7872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06F9052" w14:textId="2B5521FC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  <w:cs/>
              </w:rPr>
            </w:pPr>
            <w:r w:rsidRPr="00E40F9C">
              <w:rPr>
                <w:rFonts w:asciiTheme="majorBidi" w:hAnsiTheme="majorBidi" w:cstheme="majorBidi"/>
              </w:rPr>
              <w:t>-</w:t>
            </w:r>
          </w:p>
        </w:tc>
      </w:tr>
      <w:tr w:rsidR="001A22DF" w:rsidRPr="00AF40BF" w14:paraId="391201B5" w14:textId="77777777" w:rsidTr="001A22DF">
        <w:trPr>
          <w:trHeight w:val="408"/>
        </w:trPr>
        <w:tc>
          <w:tcPr>
            <w:tcW w:w="1862" w:type="pct"/>
          </w:tcPr>
          <w:p w14:paraId="0207C8AF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391" w:type="pct"/>
          </w:tcPr>
          <w:p w14:paraId="7FAA9067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4D72AD6A" w14:textId="7C057F55" w:rsidR="001A22DF" w:rsidRPr="00AF40BF" w:rsidRDefault="007F6C67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E40F9C">
              <w:rPr>
                <w:rFonts w:asciiTheme="majorBidi" w:hAnsiTheme="majorBidi" w:cstheme="majorBidi"/>
                <w:sz w:val="30"/>
                <w:szCs w:val="30"/>
              </w:rPr>
              <w:t>61.83</w:t>
            </w:r>
          </w:p>
        </w:tc>
        <w:tc>
          <w:tcPr>
            <w:tcW w:w="141" w:type="pct"/>
          </w:tcPr>
          <w:p w14:paraId="43739EF0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53873" w14:textId="79F2E852" w:rsidR="001A22DF" w:rsidRPr="00DB40BB" w:rsidRDefault="001A22DF" w:rsidP="00443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E40F9C">
              <w:rPr>
                <w:rFonts w:asciiTheme="majorBidi" w:hAnsiTheme="majorBidi" w:cstheme="majorBidi"/>
                <w:sz w:val="30"/>
                <w:szCs w:val="30"/>
              </w:rPr>
              <w:t>58.70</w:t>
            </w:r>
          </w:p>
        </w:tc>
        <w:tc>
          <w:tcPr>
            <w:tcW w:w="143" w:type="pct"/>
          </w:tcPr>
          <w:p w14:paraId="6E7376C1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bottom w:val="single" w:sz="4" w:space="0" w:color="auto"/>
            </w:tcBorders>
          </w:tcPr>
          <w:p w14:paraId="5E9FC84A" w14:textId="76C78926" w:rsidR="001A22DF" w:rsidRPr="00AF40BF" w:rsidRDefault="001A22DF" w:rsidP="00E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68"/>
              <w:jc w:val="center"/>
              <w:rPr>
                <w:rFonts w:asciiTheme="majorBidi" w:hAnsiTheme="majorBidi" w:cstheme="majorBidi"/>
              </w:rPr>
            </w:pPr>
            <w:r w:rsidRPr="00AF40BF" w:rsidDel="00632B2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32D3BA97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AA086C" w14:textId="5FE55E47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E40F9C" w:rsidDel="000B13C7">
              <w:rPr>
                <w:rFonts w:asciiTheme="majorBidi" w:hAnsiTheme="majorBidi" w:cstheme="majorBidi"/>
              </w:rPr>
              <w:t>-</w:t>
            </w:r>
          </w:p>
        </w:tc>
      </w:tr>
      <w:tr w:rsidR="001A22DF" w:rsidRPr="00AF40BF" w14:paraId="1DEE73D2" w14:textId="77777777" w:rsidTr="001A22DF">
        <w:trPr>
          <w:trHeight w:val="408"/>
        </w:trPr>
        <w:tc>
          <w:tcPr>
            <w:tcW w:w="1862" w:type="pct"/>
          </w:tcPr>
          <w:p w14:paraId="02D85AF1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1" w:type="pct"/>
          </w:tcPr>
          <w:p w14:paraId="41258F64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</w:tcBorders>
          </w:tcPr>
          <w:p w14:paraId="58FABFE1" w14:textId="7D5EC426" w:rsidR="001A22DF" w:rsidRPr="00AF40BF" w:rsidRDefault="00987BE1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1,247.</w:t>
            </w:r>
            <w:r w:rsidRPr="00E40F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</w:t>
            </w:r>
          </w:p>
        </w:tc>
        <w:tc>
          <w:tcPr>
            <w:tcW w:w="141" w:type="pct"/>
          </w:tcPr>
          <w:p w14:paraId="269FEF56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AD6C7D" w14:textId="3797D766" w:rsidR="001A22DF" w:rsidRPr="00DB40BB" w:rsidRDefault="001A22DF" w:rsidP="00443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0F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986.66</w:t>
            </w:r>
          </w:p>
        </w:tc>
        <w:tc>
          <w:tcPr>
            <w:tcW w:w="143" w:type="pct"/>
          </w:tcPr>
          <w:p w14:paraId="7827E4BA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</w:tcBorders>
          </w:tcPr>
          <w:p w14:paraId="2D7EB44C" w14:textId="572F259E" w:rsidR="001A22DF" w:rsidRPr="00AF40BF" w:rsidRDefault="00987BE1" w:rsidP="00E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6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40F9C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7" w:type="pct"/>
          </w:tcPr>
          <w:p w14:paraId="70D7A3D8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58650" w14:textId="46C2F5C4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40F9C">
              <w:rPr>
                <w:rFonts w:asciiTheme="majorBidi" w:hAnsiTheme="majorBidi" w:cstheme="majorBidi"/>
                <w:b/>
                <w:bCs/>
              </w:rPr>
              <w:t>0.02</w:t>
            </w:r>
          </w:p>
        </w:tc>
      </w:tr>
      <w:tr w:rsidR="001A22DF" w:rsidRPr="00AF40BF" w14:paraId="2C0BE443" w14:textId="77777777" w:rsidTr="001A22DF">
        <w:trPr>
          <w:trHeight w:val="408"/>
        </w:trPr>
        <w:tc>
          <w:tcPr>
            <w:tcW w:w="1862" w:type="pct"/>
          </w:tcPr>
          <w:p w14:paraId="5FDE0113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F40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391" w:type="pct"/>
          </w:tcPr>
          <w:p w14:paraId="62DC222C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3217DDE2" w14:textId="405B321A" w:rsidR="001A22DF" w:rsidRPr="00AF40BF" w:rsidRDefault="00D44936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4.</w:t>
            </w:r>
            <w:r w:rsidR="002A1CD1">
              <w:rPr>
                <w:rFonts w:asciiTheme="majorBidi" w:hAnsiTheme="majorBidi" w:cstheme="majorBidi"/>
              </w:rPr>
              <w:t>9</w:t>
            </w:r>
            <w:r w:rsidR="00BE581A">
              <w:rPr>
                <w:rFonts w:asciiTheme="majorBidi" w:hAnsiTheme="majorBidi" w:cstheme="majorBidi"/>
              </w:rPr>
              <w:t>3</w:t>
            </w:r>
            <w:r w:rsidR="001A22DF" w:rsidRPr="00AF40BF" w:rsidDel="00632B2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pct"/>
          </w:tcPr>
          <w:p w14:paraId="58A7F028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50C31" w14:textId="059DD761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6"/>
              <w:jc w:val="right"/>
              <w:rPr>
                <w:rFonts w:asciiTheme="majorBidi" w:hAnsiTheme="majorBidi" w:cstheme="majorBidi"/>
              </w:rPr>
            </w:pPr>
            <w:r w:rsidRPr="00543D02">
              <w:rPr>
                <w:rFonts w:asciiTheme="majorBidi" w:hAnsiTheme="majorBidi" w:cstheme="majorBidi" w:hint="cs"/>
                <w:cs/>
              </w:rPr>
              <w:t>(</w:t>
            </w:r>
            <w:r w:rsidRPr="00543D02">
              <w:rPr>
                <w:rFonts w:asciiTheme="majorBidi" w:hAnsiTheme="majorBidi" w:cstheme="majorBidi"/>
              </w:rPr>
              <w:t>3.85</w:t>
            </w:r>
            <w:r w:rsidRPr="00E40F9C" w:rsidDel="00CF6A2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" w:type="pct"/>
          </w:tcPr>
          <w:p w14:paraId="65A18F96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bottom w:val="single" w:sz="4" w:space="0" w:color="auto"/>
            </w:tcBorders>
          </w:tcPr>
          <w:p w14:paraId="020E5AE4" w14:textId="135C661A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AF40BF" w:rsidDel="00632B2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7BC197CB" w14:textId="77777777" w:rsidR="001A22DF" w:rsidRPr="00AF40BF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E94514" w14:textId="5AC5C052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E40F9C" w:rsidDel="000B13C7">
              <w:rPr>
                <w:rFonts w:asciiTheme="majorBidi" w:hAnsiTheme="majorBidi" w:cstheme="majorBidi"/>
              </w:rPr>
              <w:t>-</w:t>
            </w:r>
          </w:p>
        </w:tc>
      </w:tr>
      <w:tr w:rsidR="001A22DF" w:rsidRPr="00AF40BF" w14:paraId="1820D26F" w14:textId="77777777" w:rsidTr="001A22DF">
        <w:trPr>
          <w:trHeight w:val="408"/>
        </w:trPr>
        <w:tc>
          <w:tcPr>
            <w:tcW w:w="1862" w:type="pct"/>
          </w:tcPr>
          <w:p w14:paraId="5F40A991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91" w:type="pct"/>
          </w:tcPr>
          <w:p w14:paraId="4EB6079A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4E7650" w14:textId="3493111B" w:rsidR="001A22DF" w:rsidRPr="00AF40BF" w:rsidRDefault="00F1581B" w:rsidP="00443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B65B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</w:t>
            </w:r>
            <w:r w:rsidR="00987B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987BE1" w:rsidRPr="00E40F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41" w:type="pct"/>
          </w:tcPr>
          <w:p w14:paraId="351DACF6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81214C" w14:textId="090412F3" w:rsidR="001A22DF" w:rsidRPr="00DB40BB" w:rsidRDefault="001A22DF" w:rsidP="00443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0F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982.81</w:t>
            </w:r>
          </w:p>
        </w:tc>
        <w:tc>
          <w:tcPr>
            <w:tcW w:w="143" w:type="pct"/>
          </w:tcPr>
          <w:p w14:paraId="4AE748D6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E2069F" w14:textId="7C57BB75" w:rsidR="001A22DF" w:rsidRPr="00AF40BF" w:rsidRDefault="00987BE1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6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40F9C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7" w:type="pct"/>
          </w:tcPr>
          <w:p w14:paraId="6B24C32C" w14:textId="77777777" w:rsidR="001A22DF" w:rsidRPr="00AF40BF" w:rsidRDefault="001A22DF" w:rsidP="001A2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605EC6" w14:textId="4CBF66C6" w:rsidR="001A22DF" w:rsidRPr="00DB40BB" w:rsidRDefault="001A22DF" w:rsidP="001A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40F9C">
              <w:rPr>
                <w:rFonts w:asciiTheme="majorBidi" w:hAnsiTheme="majorBidi" w:cstheme="majorBidi"/>
                <w:b/>
                <w:bCs/>
              </w:rPr>
              <w:t>0.02</w:t>
            </w:r>
          </w:p>
        </w:tc>
      </w:tr>
      <w:tr w:rsidR="00AF40BF" w:rsidRPr="00AF40BF" w14:paraId="2A380AC3" w14:textId="77777777" w:rsidTr="00632B20">
        <w:trPr>
          <w:trHeight w:val="287"/>
        </w:trPr>
        <w:tc>
          <w:tcPr>
            <w:tcW w:w="2263" w:type="pct"/>
            <w:gridSpan w:val="3"/>
          </w:tcPr>
          <w:p w14:paraId="2E374BEB" w14:textId="77777777" w:rsidR="00E21B69" w:rsidRDefault="00E21B69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5A2DA740" w14:textId="77777777" w:rsidR="00EF10C5" w:rsidRDefault="00EF10C5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268A34B8" w14:textId="77777777" w:rsidR="000D2EE6" w:rsidRDefault="000D2EE6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6EABDDF4" w14:textId="77777777" w:rsidR="000D2EE6" w:rsidRDefault="000D2EE6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34F717A7" w14:textId="77777777" w:rsidR="000D2EE6" w:rsidRDefault="000D2EE6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2010B5D3" w14:textId="77777777" w:rsidR="000D2EE6" w:rsidRDefault="000D2EE6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43656EA4" w14:textId="77777777" w:rsidR="000D2EE6" w:rsidRDefault="000D2EE6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2E63876F" w14:textId="77777777" w:rsidR="000D2EE6" w:rsidRDefault="000D2EE6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459B56BE" w14:textId="77777777" w:rsidR="000D2EE6" w:rsidRDefault="000D2EE6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3E35B395" w14:textId="77777777" w:rsidR="000D2EE6" w:rsidRPr="00AF40BF" w:rsidRDefault="000D2EE6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583" w:type="pct"/>
          </w:tcPr>
          <w:p w14:paraId="2D372B01" w14:textId="77777777" w:rsidR="00E21B69" w:rsidRPr="00AF40BF" w:rsidRDefault="00E21B69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48" w:type="pct"/>
            <w:gridSpan w:val="2"/>
          </w:tcPr>
          <w:p w14:paraId="387990F7" w14:textId="77777777" w:rsidR="00E21B69" w:rsidRPr="00AF40BF" w:rsidRDefault="00E21B69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85" w:type="pct"/>
          </w:tcPr>
          <w:p w14:paraId="2ABB3823" w14:textId="77777777" w:rsidR="00E21B69" w:rsidRPr="00AF40BF" w:rsidRDefault="00E21B69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54" w:type="pct"/>
            <w:gridSpan w:val="2"/>
          </w:tcPr>
          <w:p w14:paraId="6B655979" w14:textId="77777777" w:rsidR="00E21B69" w:rsidRPr="00AF40BF" w:rsidRDefault="00E21B69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33" w:type="pct"/>
          </w:tcPr>
          <w:p w14:paraId="2A267118" w14:textId="77777777" w:rsidR="00E21B69" w:rsidRPr="00AF40BF" w:rsidRDefault="00E21B69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47" w:type="pct"/>
          </w:tcPr>
          <w:p w14:paraId="1FCD5C32" w14:textId="77777777" w:rsidR="00E21B69" w:rsidRPr="00AF40BF" w:rsidRDefault="00E21B69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87" w:type="pct"/>
          </w:tcPr>
          <w:p w14:paraId="24569FAA" w14:textId="77777777" w:rsidR="00E21B69" w:rsidRPr="00AF40BF" w:rsidRDefault="00E21B69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</w:tr>
    </w:tbl>
    <w:p w14:paraId="4B183B46" w14:textId="36E579ED" w:rsidR="00AA1012" w:rsidRPr="00D73840" w:rsidRDefault="00AA1012" w:rsidP="00D73840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spacing w:val="-4"/>
          <w:sz w:val="20"/>
        </w:rPr>
      </w:pPr>
      <w:bookmarkStart w:id="5" w:name="OLE_LINK11"/>
      <w:bookmarkStart w:id="6" w:name="OLE_LINK12"/>
      <w:r w:rsidRPr="00D73840">
        <w:rPr>
          <w:rFonts w:asciiTheme="majorBidi" w:eastAsia="Cordia New" w:hAnsiTheme="majorBidi" w:cstheme="majorBidi"/>
          <w:b/>
          <w:bCs/>
          <w:sz w:val="30"/>
          <w:szCs w:val="30"/>
          <w:cs/>
          <w:lang w:bidi="th-TH"/>
        </w:rPr>
        <w:lastRenderedPageBreak/>
        <w:t>สินทรัพย์ทางการเงิน</w:t>
      </w:r>
      <w:r w:rsidR="00613F2A" w:rsidRPr="00D73840">
        <w:rPr>
          <w:rFonts w:asciiTheme="majorBidi" w:eastAsia="Cordia New" w:hAnsiTheme="majorBidi" w:cstheme="majorBidi"/>
          <w:b/>
          <w:bCs/>
          <w:sz w:val="30"/>
          <w:szCs w:val="30"/>
          <w:cs/>
          <w:lang w:bidi="th-TH"/>
        </w:rPr>
        <w:t>ไม่หมุ</w:t>
      </w:r>
      <w:r w:rsidR="005B78C9" w:rsidRPr="00D73840">
        <w:rPr>
          <w:rFonts w:asciiTheme="majorBidi" w:eastAsia="Cordia New" w:hAnsiTheme="majorBidi" w:cstheme="majorBidi"/>
          <w:b/>
          <w:bCs/>
          <w:sz w:val="30"/>
          <w:szCs w:val="30"/>
          <w:cs/>
          <w:lang w:bidi="th-TH"/>
        </w:rPr>
        <w:t>นเวียน</w:t>
      </w:r>
      <w:r w:rsidRPr="00D73840">
        <w:rPr>
          <w:rFonts w:asciiTheme="majorBidi" w:eastAsia="Cordia New" w:hAnsiTheme="majorBidi" w:cstheme="majorBidi"/>
          <w:b/>
          <w:bCs/>
          <w:sz w:val="30"/>
          <w:szCs w:val="30"/>
          <w:cs/>
          <w:lang w:bidi="th-TH"/>
        </w:rPr>
        <w:t>อื่น</w:t>
      </w:r>
      <w:r w:rsidRPr="00D73840">
        <w:rPr>
          <w:rFonts w:asciiTheme="majorBidi" w:eastAsia="Cordia New" w:hAnsiTheme="majorBidi" w:cstheme="majorBidi"/>
          <w:b/>
          <w:bCs/>
          <w:sz w:val="30"/>
          <w:szCs w:val="30"/>
          <w:lang w:bidi="th-TH"/>
        </w:rPr>
        <w:tab/>
      </w:r>
    </w:p>
    <w:p w14:paraId="4D264013" w14:textId="77777777" w:rsidR="0000466E" w:rsidRPr="00AF40BF" w:rsidRDefault="0000466E" w:rsidP="00443DE7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20"/>
          <w:lang w:bidi="th-TH"/>
        </w:rPr>
      </w:pPr>
    </w:p>
    <w:p w14:paraId="6B6622EA" w14:textId="1A72B9F0" w:rsidR="00AA1012" w:rsidRDefault="004838D0" w:rsidP="00895BA6">
      <w:pPr>
        <w:pStyle w:val="index"/>
        <w:tabs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ณ </w:t>
      </w:r>
      <w:r w:rsidR="007710E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วันที่</w:t>
      </w:r>
      <w:r w:rsidR="00AA1012" w:rsidRPr="00AF40B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AA1012" w:rsidRPr="00AF40BF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AA1012" w:rsidRPr="00AF40B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AA1012" w:rsidRPr="00AF40B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มีนาคม</w:t>
      </w:r>
      <w:r w:rsidR="00AA1012" w:rsidRPr="00AF40B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AA1012" w:rsidRPr="00E40F9C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32B20" w:rsidRPr="00E40F9C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="00AA1012" w:rsidRPr="00AF40B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สินทรัพย์ทางการเงิน</w:t>
      </w:r>
      <w:r w:rsidR="00AB2BFC" w:rsidRPr="00AF40B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ไม่หมุนเวียน</w:t>
      </w:r>
      <w:r w:rsidR="00AA1012" w:rsidRPr="00AF40BF">
        <w:rPr>
          <w:rFonts w:asciiTheme="majorBidi" w:hAnsiTheme="majorBidi" w:cstheme="majorBidi"/>
          <w:sz w:val="30"/>
          <w:szCs w:val="30"/>
          <w:cs/>
          <w:lang w:val="en-US" w:bidi="th-TH"/>
        </w:rPr>
        <w:t>อื่นของบริษัทมีการ</w:t>
      </w:r>
      <w:r w:rsidR="00AA1012" w:rsidRPr="008B47C9">
        <w:rPr>
          <w:rFonts w:asciiTheme="majorBidi" w:hAnsiTheme="majorBidi" w:cstheme="majorBidi"/>
          <w:sz w:val="30"/>
          <w:szCs w:val="30"/>
          <w:cs/>
          <w:lang w:val="en-US" w:bidi="th-TH"/>
        </w:rPr>
        <w:t>ปรับ</w:t>
      </w:r>
      <w:r w:rsidR="00C73187" w:rsidRPr="008B47C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เพิ่ม</w:t>
      </w:r>
      <w:r w:rsidR="00AA1012" w:rsidRPr="008B47C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มูลค่ายุติธรรมจำนวน </w:t>
      </w:r>
      <w:r w:rsidR="0037510C" w:rsidRPr="00E40F9C">
        <w:rPr>
          <w:rFonts w:asciiTheme="majorBidi" w:hAnsiTheme="majorBidi" w:cstheme="majorBidi"/>
          <w:sz w:val="30"/>
          <w:szCs w:val="30"/>
          <w:lang w:val="en-US" w:bidi="th-TH"/>
        </w:rPr>
        <w:t>164.95</w:t>
      </w:r>
      <w:r w:rsidR="00AA1012" w:rsidRPr="008B47C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</w:t>
      </w:r>
      <w:r w:rsidR="00AA1012" w:rsidRPr="00AF40BF">
        <w:rPr>
          <w:rFonts w:asciiTheme="majorBidi" w:hAnsiTheme="majorBidi" w:cstheme="majorBidi"/>
          <w:sz w:val="30"/>
          <w:szCs w:val="30"/>
          <w:cs/>
          <w:lang w:val="en-US" w:bidi="th-TH"/>
        </w:rPr>
        <w:t>เนื่องจากเหตุผลทางด้านเศรษฐกิจและสภาวะตลาด</w:t>
      </w:r>
      <w:r w:rsidR="00AA1012" w:rsidRPr="00AF40B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A1012" w:rsidRPr="00AF40BF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โดยรับรู้ผล</w:t>
      </w:r>
      <w:r w:rsidR="00A937D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กำไร (</w:t>
      </w:r>
      <w:r w:rsidR="00AA1012" w:rsidRPr="00AF40BF">
        <w:rPr>
          <w:rFonts w:asciiTheme="majorBidi" w:hAnsiTheme="majorBidi" w:cstheme="majorBidi"/>
          <w:sz w:val="30"/>
          <w:szCs w:val="30"/>
          <w:cs/>
          <w:lang w:val="en-US" w:bidi="th-TH"/>
        </w:rPr>
        <w:t>ขาดทุน</w:t>
      </w:r>
      <w:r w:rsidR="00A937D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) </w:t>
      </w:r>
      <w:r w:rsidR="00AA1012" w:rsidRPr="00AF40BF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ที่ยังไม่เกิดขึ้นจากการวัดมูลค่ายุติธรรมผ่านกำไรขาดทุนเบ็ดเสร็จอื่น</w:t>
      </w:r>
    </w:p>
    <w:p w14:paraId="1CDC63C2" w14:textId="77777777" w:rsidR="0010473C" w:rsidRDefault="0010473C" w:rsidP="00AA1012">
      <w:pPr>
        <w:pStyle w:val="index"/>
        <w:tabs>
          <w:tab w:val="left" w:pos="540"/>
        </w:tabs>
        <w:spacing w:after="0" w:line="240" w:lineRule="auto"/>
        <w:ind w:left="540" w:right="-43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46444ED" w14:textId="0A27071C" w:rsidR="00522E09" w:rsidRPr="00443DE7" w:rsidRDefault="00522E09" w:rsidP="00D66B9A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443DE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</w:t>
      </w:r>
      <w:r w:rsidRPr="00443DE7">
        <w:rPr>
          <w:rFonts w:asciiTheme="majorBidi" w:hAnsiTheme="majorBidi"/>
          <w:b/>
          <w:bCs/>
          <w:sz w:val="30"/>
          <w:szCs w:val="30"/>
          <w:cs/>
          <w:lang w:bidi="th-TH"/>
        </w:rPr>
        <w:t>ลงทุนในบริษัทย่อ</w:t>
      </w:r>
      <w:r w:rsidR="00D66B9A" w:rsidRPr="00443DE7">
        <w:rPr>
          <w:rFonts w:asciiTheme="majorBidi" w:hAnsiTheme="majorBidi"/>
          <w:b/>
          <w:bCs/>
          <w:sz w:val="30"/>
          <w:szCs w:val="30"/>
          <w:cs/>
          <w:lang w:bidi="th-TH"/>
        </w:rPr>
        <w:t>ย</w:t>
      </w:r>
    </w:p>
    <w:p w14:paraId="68A030F8" w14:textId="77777777" w:rsidR="000D79BA" w:rsidRDefault="000D79BA" w:rsidP="00C65B10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/>
          <w:b/>
          <w:bCs/>
          <w:sz w:val="30"/>
          <w:szCs w:val="30"/>
          <w:lang w:bidi="th-TH"/>
        </w:rPr>
      </w:pPr>
    </w:p>
    <w:p w14:paraId="3D7F2B95" w14:textId="21878FB1" w:rsidR="00C65B10" w:rsidRPr="00443DE7" w:rsidRDefault="000D79BA" w:rsidP="00C65B10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/>
          <w:i/>
          <w:iCs/>
          <w:sz w:val="30"/>
          <w:szCs w:val="30"/>
          <w:lang w:bidi="th-TH"/>
        </w:rPr>
      </w:pPr>
      <w:r w:rsidRPr="00443DE7">
        <w:rPr>
          <w:rFonts w:asciiTheme="majorBidi" w:hAnsiTheme="majorBidi"/>
          <w:i/>
          <w:iCs/>
          <w:sz w:val="30"/>
          <w:szCs w:val="30"/>
          <w:cs/>
          <w:lang w:bidi="th-TH"/>
        </w:rPr>
        <w:t>บริษัท วิน อินกรีเดียนส์ จำกัด</w:t>
      </w:r>
    </w:p>
    <w:p w14:paraId="57454163" w14:textId="77777777" w:rsidR="000D79BA" w:rsidRPr="00443DE7" w:rsidRDefault="000D79BA" w:rsidP="00443DE7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105CFE4B" w14:textId="08203351" w:rsidR="00FA060F" w:rsidRDefault="00D44DA3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  <w:r>
        <w:rPr>
          <w:rFonts w:asciiTheme="majorBidi" w:hAnsiTheme="majorBidi" w:hint="cs"/>
          <w:cs/>
          <w:lang w:val="th-TH"/>
        </w:rPr>
        <w:t>เมื่อ</w:t>
      </w:r>
      <w:r w:rsidR="00C65B10" w:rsidRPr="00C65B10">
        <w:rPr>
          <w:rFonts w:asciiTheme="majorBidi" w:hAnsiTheme="majorBidi"/>
          <w:cs/>
          <w:lang w:val="th-TH"/>
        </w:rPr>
        <w:t xml:space="preserve">วันที่ </w:t>
      </w:r>
      <w:r w:rsidR="00C65B10">
        <w:rPr>
          <w:rFonts w:asciiTheme="majorBidi" w:hAnsiTheme="majorBidi"/>
        </w:rPr>
        <w:t>12</w:t>
      </w:r>
      <w:r w:rsidR="00C65B10" w:rsidRPr="00C65B10">
        <w:rPr>
          <w:rFonts w:asciiTheme="majorBidi" w:hAnsiTheme="majorBidi"/>
          <w:cs/>
          <w:lang w:val="th-TH"/>
        </w:rPr>
        <w:t xml:space="preserve"> กุมภาพันธ์ </w:t>
      </w:r>
      <w:r w:rsidR="00C65B10">
        <w:rPr>
          <w:rFonts w:asciiTheme="majorBidi" w:hAnsiTheme="majorBidi"/>
        </w:rPr>
        <w:t>2569</w:t>
      </w:r>
      <w:r w:rsidR="00C65B10" w:rsidRPr="00C65B10">
        <w:rPr>
          <w:rFonts w:asciiTheme="majorBidi" w:hAnsiTheme="majorBidi"/>
          <w:cs/>
          <w:lang w:val="th-TH"/>
        </w:rPr>
        <w:t xml:space="preserve"> บริษัท วินอินกรีเดียนส์ สิงคโปร์ ไพรเวท ลิมิเต็ด เป็นบริษัทย่อยทางอ้อมของบริษัท ได้ดำเนินการจดทะเบียนเลิกกิจการกับหน่วยงานกำกับดูแลการบัญชีและองค์กรธุรกิจของประเทศสิงคโปร์ (</w:t>
      </w:r>
      <w:r w:rsidR="00C65B10" w:rsidRPr="00C65B10">
        <w:rPr>
          <w:rFonts w:asciiTheme="majorBidi" w:hAnsiTheme="majorBidi"/>
          <w:lang w:val="th-TH"/>
        </w:rPr>
        <w:t>Accou</w:t>
      </w:r>
      <w:r w:rsidR="0074195C">
        <w:rPr>
          <w:rFonts w:asciiTheme="majorBidi" w:hAnsiTheme="majorBidi"/>
        </w:rPr>
        <w:t>n</w:t>
      </w:r>
      <w:r w:rsidR="00C65B10" w:rsidRPr="00C65B10">
        <w:rPr>
          <w:rFonts w:asciiTheme="majorBidi" w:hAnsiTheme="majorBidi"/>
          <w:lang w:val="th-TH"/>
        </w:rPr>
        <w:t xml:space="preserve">ting and Corporate Regulatory Authority: ACRA) </w:t>
      </w:r>
      <w:r w:rsidR="00C65B10" w:rsidRPr="00C65B10">
        <w:rPr>
          <w:rFonts w:asciiTheme="majorBidi" w:hAnsiTheme="majorBidi"/>
          <w:cs/>
          <w:lang w:val="th-TH"/>
        </w:rPr>
        <w:t>เป็นที่เรียบร้อย</w:t>
      </w:r>
    </w:p>
    <w:p w14:paraId="42A346C6" w14:textId="77777777" w:rsidR="000D79BA" w:rsidRPr="00443DE7" w:rsidRDefault="000D79BA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cs/>
        </w:rPr>
      </w:pPr>
    </w:p>
    <w:p w14:paraId="2C760C61" w14:textId="454F886E" w:rsidR="00B42BF9" w:rsidRPr="00D73840" w:rsidRDefault="007D5111" w:rsidP="00D73840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szCs w:val="22"/>
        </w:rPr>
      </w:pPr>
      <w:r w:rsidRPr="00D73840">
        <w:rPr>
          <w:rFonts w:asciiTheme="majorBidi" w:eastAsia="Cordia New" w:hAnsiTheme="majorBidi" w:cstheme="majorBidi"/>
          <w:b/>
          <w:bCs/>
          <w:sz w:val="30"/>
          <w:szCs w:val="30"/>
          <w:cs/>
          <w:lang w:bidi="th-TH"/>
        </w:rPr>
        <w:t>ที่ดิน</w:t>
      </w:r>
      <w:r w:rsidRPr="00D73840">
        <w:rPr>
          <w:rFonts w:asciiTheme="majorBidi" w:eastAsia="Cordia New" w:hAnsiTheme="majorBidi" w:cstheme="majorBidi"/>
          <w:b/>
          <w:bCs/>
          <w:sz w:val="30"/>
          <w:szCs w:val="30"/>
        </w:rPr>
        <w:t xml:space="preserve"> </w:t>
      </w:r>
      <w:r w:rsidRPr="00D73840">
        <w:rPr>
          <w:rFonts w:asciiTheme="majorBidi" w:eastAsia="Cordia New" w:hAnsiTheme="majorBidi" w:cstheme="majorBidi"/>
          <w:b/>
          <w:bCs/>
          <w:sz w:val="30"/>
          <w:szCs w:val="30"/>
          <w:cs/>
          <w:lang w:bidi="th-TH"/>
        </w:rPr>
        <w:t>อาคารและอุปกรณ์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9"/>
        <w:gridCol w:w="1620"/>
        <w:gridCol w:w="238"/>
        <w:gridCol w:w="1563"/>
      </w:tblGrid>
      <w:tr w:rsidR="00AF40BF" w:rsidRPr="00AF40BF" w14:paraId="5F74DB58" w14:textId="77777777" w:rsidTr="00111015">
        <w:trPr>
          <w:trHeight w:val="722"/>
          <w:tblHeader/>
        </w:trPr>
        <w:tc>
          <w:tcPr>
            <w:tcW w:w="3118" w:type="pct"/>
          </w:tcPr>
          <w:p w14:paraId="54C13A48" w14:textId="23650C83" w:rsidR="00987710" w:rsidRPr="00AF40BF" w:rsidRDefault="008258C2" w:rsidP="00825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AF40BF">
              <w:rPr>
                <w:b/>
                <w:bCs/>
                <w:i/>
                <w:iCs/>
                <w:cs/>
              </w:rPr>
              <w:br/>
            </w:r>
            <w:r w:rsidR="005407B5" w:rsidRPr="00AF40BF">
              <w:rPr>
                <w:b/>
                <w:bCs/>
                <w:i/>
                <w:iCs/>
                <w:cs/>
              </w:rPr>
              <w:t>สำหรับงวด</w:t>
            </w:r>
            <w:r w:rsidR="001449D3" w:rsidRPr="00AF40BF">
              <w:rPr>
                <w:rFonts w:hint="cs"/>
                <w:b/>
                <w:bCs/>
                <w:i/>
                <w:iCs/>
                <w:cs/>
              </w:rPr>
              <w:t>สามเดือน</w:t>
            </w:r>
            <w:r w:rsidR="004732C0" w:rsidRPr="00AF40BF">
              <w:rPr>
                <w:b/>
                <w:bCs/>
                <w:i/>
                <w:iCs/>
                <w:cs/>
              </w:rPr>
              <w:t>สิ้นสุดวันที่</w:t>
            </w:r>
            <w:r w:rsidR="004732C0" w:rsidRPr="00AF40BF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="001449D3" w:rsidRPr="00AF40BF">
              <w:rPr>
                <w:b/>
                <w:bCs/>
                <w:i/>
                <w:iCs/>
              </w:rPr>
              <w:t xml:space="preserve">31 </w:t>
            </w:r>
            <w:r w:rsidR="001449D3" w:rsidRPr="00AF40BF">
              <w:rPr>
                <w:rFonts w:hint="cs"/>
                <w:b/>
                <w:bCs/>
                <w:i/>
                <w:iCs/>
                <w:cs/>
              </w:rPr>
              <w:t xml:space="preserve">มีนาคม </w:t>
            </w:r>
            <w:r w:rsidR="009F5958" w:rsidRPr="00E40F9C">
              <w:rPr>
                <w:b/>
                <w:bCs/>
                <w:i/>
                <w:iCs/>
              </w:rPr>
              <w:t>25</w:t>
            </w:r>
            <w:r w:rsidR="00632B20" w:rsidRPr="00E40F9C">
              <w:rPr>
                <w:b/>
                <w:bCs/>
                <w:i/>
                <w:iCs/>
              </w:rPr>
              <w:t>69</w:t>
            </w:r>
          </w:p>
        </w:tc>
        <w:tc>
          <w:tcPr>
            <w:tcW w:w="891" w:type="pct"/>
          </w:tcPr>
          <w:p w14:paraId="3A7B9959" w14:textId="77777777" w:rsidR="00987710" w:rsidRPr="00AF40BF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FA05C81" w14:textId="6D39C139" w:rsidR="00987710" w:rsidRPr="00AF40BF" w:rsidRDefault="008258C2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40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7609A843" w14:textId="77777777" w:rsidR="00987710" w:rsidRPr="00AF40BF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0" w:type="pct"/>
          </w:tcPr>
          <w:p w14:paraId="02AAC67E" w14:textId="59677A14" w:rsidR="00987710" w:rsidRPr="00AF40BF" w:rsidRDefault="008258C2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40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40BF" w:rsidRPr="00AF40BF" w14:paraId="3182690B" w14:textId="77777777" w:rsidTr="00111015">
        <w:trPr>
          <w:trHeight w:val="308"/>
          <w:tblHeader/>
        </w:trPr>
        <w:tc>
          <w:tcPr>
            <w:tcW w:w="3118" w:type="pct"/>
          </w:tcPr>
          <w:p w14:paraId="47A53CB2" w14:textId="77777777" w:rsidR="00987710" w:rsidRPr="00AF40BF" w:rsidRDefault="00987710" w:rsidP="0098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1882" w:type="pct"/>
            <w:gridSpan w:val="3"/>
            <w:vAlign w:val="bottom"/>
          </w:tcPr>
          <w:p w14:paraId="1A9DC45A" w14:textId="0D03EDC4" w:rsidR="00987710" w:rsidRPr="00AF40BF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F40B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F40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AF40BF" w:rsidRPr="00AF40BF" w14:paraId="5C5BB896" w14:textId="77777777" w:rsidTr="00111015">
        <w:trPr>
          <w:tblHeader/>
        </w:trPr>
        <w:tc>
          <w:tcPr>
            <w:tcW w:w="3118" w:type="pct"/>
          </w:tcPr>
          <w:p w14:paraId="3E3EC6E4" w14:textId="34F174D3" w:rsidR="008258C2" w:rsidRPr="00AF40BF" w:rsidRDefault="008258C2" w:rsidP="00825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AF40BF">
              <w:rPr>
                <w:rFonts w:ascii="Angsana New" w:hAnsi="Angsana New"/>
                <w:sz w:val="30"/>
                <w:szCs w:val="30"/>
                <w:cs/>
              </w:rPr>
              <w:t xml:space="preserve">ซื้อสินทรัพย์ </w:t>
            </w:r>
            <w:r w:rsidR="0085464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F40BF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91" w:type="pct"/>
          </w:tcPr>
          <w:p w14:paraId="0960F18C" w14:textId="2E1B91B4" w:rsidR="008258C2" w:rsidRPr="008B47C9" w:rsidRDefault="009D61E9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</w:pPr>
            <w:r>
              <w:t>18.52</w:t>
            </w:r>
          </w:p>
        </w:tc>
        <w:tc>
          <w:tcPr>
            <w:tcW w:w="131" w:type="pct"/>
          </w:tcPr>
          <w:p w14:paraId="671F3DBB" w14:textId="77777777" w:rsidR="008258C2" w:rsidRPr="008B47C9" w:rsidRDefault="008258C2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  <w:tab w:val="decimal" w:pos="885"/>
              </w:tabs>
              <w:spacing w:line="240" w:lineRule="auto"/>
              <w:ind w:left="-108" w:right="-43"/>
            </w:pPr>
          </w:p>
        </w:tc>
        <w:tc>
          <w:tcPr>
            <w:tcW w:w="860" w:type="pct"/>
          </w:tcPr>
          <w:p w14:paraId="34901FC7" w14:textId="1CC971E4" w:rsidR="008258C2" w:rsidRPr="008B47C9" w:rsidRDefault="009A1355" w:rsidP="00E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cs/>
              </w:rPr>
            </w:pPr>
            <w:r w:rsidRPr="00E40F9C">
              <w:t>-</w:t>
            </w:r>
          </w:p>
        </w:tc>
      </w:tr>
      <w:tr w:rsidR="00AF40BF" w:rsidRPr="00AF40BF" w14:paraId="1D9C43AA" w14:textId="77777777" w:rsidTr="00111015">
        <w:trPr>
          <w:trHeight w:val="68"/>
          <w:tblHeader/>
        </w:trPr>
        <w:tc>
          <w:tcPr>
            <w:tcW w:w="3118" w:type="pct"/>
          </w:tcPr>
          <w:p w14:paraId="3A2C7649" w14:textId="629CB750" w:rsidR="008258C2" w:rsidRPr="00AF40BF" w:rsidRDefault="00E57D1C" w:rsidP="00825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 w:hanging="198"/>
              <w:rPr>
                <w:rFonts w:ascii="Angsana New" w:hAnsi="Angsana New"/>
                <w:sz w:val="30"/>
                <w:szCs w:val="30"/>
              </w:rPr>
            </w:pPr>
            <w:r w:rsidRPr="00AF40BF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8258C2" w:rsidRPr="00AF40BF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891" w:type="pct"/>
          </w:tcPr>
          <w:p w14:paraId="56C29148" w14:textId="72B17211" w:rsidR="008258C2" w:rsidRPr="008B47C9" w:rsidRDefault="009D61E9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cs/>
              </w:rPr>
            </w:pPr>
            <w:r>
              <w:t>0.25</w:t>
            </w:r>
          </w:p>
        </w:tc>
        <w:tc>
          <w:tcPr>
            <w:tcW w:w="131" w:type="pct"/>
          </w:tcPr>
          <w:p w14:paraId="014C4AEE" w14:textId="77777777" w:rsidR="008258C2" w:rsidRPr="008B47C9" w:rsidRDefault="008258C2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  <w:tab w:val="decimal" w:pos="885"/>
              </w:tabs>
              <w:spacing w:line="240" w:lineRule="auto"/>
              <w:ind w:left="-108" w:right="-43"/>
            </w:pPr>
          </w:p>
        </w:tc>
        <w:tc>
          <w:tcPr>
            <w:tcW w:w="860" w:type="pct"/>
          </w:tcPr>
          <w:p w14:paraId="66E342C8" w14:textId="13254FF1" w:rsidR="008258C2" w:rsidRPr="008B47C9" w:rsidRDefault="00087943" w:rsidP="00E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</w:pPr>
            <w:r w:rsidRPr="008B47C9" w:rsidDel="001A22DF">
              <w:t>-</w:t>
            </w:r>
          </w:p>
        </w:tc>
      </w:tr>
    </w:tbl>
    <w:p w14:paraId="20B7594B" w14:textId="77777777" w:rsidR="00C21CD6" w:rsidRPr="00AF40BF" w:rsidRDefault="00C21CD6" w:rsidP="00C21CD6">
      <w:pPr>
        <w:spacing w:line="240" w:lineRule="auto"/>
        <w:rPr>
          <w:sz w:val="2"/>
          <w:szCs w:val="2"/>
        </w:rPr>
      </w:pPr>
    </w:p>
    <w:p w14:paraId="0437E5F1" w14:textId="77777777" w:rsidR="001449D3" w:rsidRPr="00AF40BF" w:rsidRDefault="001449D3" w:rsidP="0005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cs/>
          <w:lang w:val="th-TH"/>
        </w:rPr>
      </w:pPr>
    </w:p>
    <w:p w14:paraId="2315B4F9" w14:textId="57E69CF0" w:rsidR="00C21CD6" w:rsidRPr="00AF40BF" w:rsidRDefault="00C21CD6" w:rsidP="0005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 w:rsidRPr="00AF40BF">
        <w:rPr>
          <w:rFonts w:asciiTheme="majorBidi" w:hAnsiTheme="majorBidi"/>
          <w:cs/>
          <w:lang w:val="th-TH"/>
        </w:rPr>
        <w:t xml:space="preserve">ณ วันที่ </w:t>
      </w:r>
      <w:r w:rsidR="001449D3" w:rsidRPr="00AF40BF">
        <w:t xml:space="preserve">31 </w:t>
      </w:r>
      <w:r w:rsidR="001449D3" w:rsidRPr="00AF40BF">
        <w:rPr>
          <w:rFonts w:hint="cs"/>
          <w:cs/>
        </w:rPr>
        <w:t xml:space="preserve">มีนาคม </w:t>
      </w:r>
      <w:r w:rsidR="00D8320E" w:rsidRPr="00E40F9C">
        <w:rPr>
          <w:rFonts w:asciiTheme="majorBidi" w:hAnsiTheme="majorBidi"/>
        </w:rPr>
        <w:t>256</w:t>
      </w:r>
      <w:r w:rsidR="00632B20" w:rsidRPr="00E40F9C">
        <w:rPr>
          <w:rFonts w:asciiTheme="majorBidi" w:hAnsiTheme="majorBidi"/>
        </w:rPr>
        <w:t>9</w:t>
      </w:r>
      <w:r w:rsidRPr="00AF40BF">
        <w:rPr>
          <w:rFonts w:asciiTheme="majorBidi" w:hAnsiTheme="majorBidi"/>
          <w:cs/>
          <w:lang w:val="th-TH"/>
        </w:rPr>
        <w:t xml:space="preserve"> </w:t>
      </w:r>
      <w:r w:rsidRPr="00AF40BF">
        <w:rPr>
          <w:rFonts w:asciiTheme="majorBidi" w:hAnsiTheme="majorBidi" w:hint="cs"/>
          <w:cs/>
          <w:lang w:val="th-TH"/>
        </w:rPr>
        <w:t>ทรัพย์สิน</w:t>
      </w:r>
      <w:r w:rsidRPr="00AF40BF">
        <w:rPr>
          <w:rFonts w:asciiTheme="majorBidi" w:hAnsiTheme="majorBidi"/>
          <w:cs/>
          <w:lang w:val="th-TH"/>
        </w:rPr>
        <w:t>ขอ</w:t>
      </w:r>
      <w:r w:rsidR="00AD45ED" w:rsidRPr="00AF40BF">
        <w:rPr>
          <w:rFonts w:asciiTheme="majorBidi" w:hAnsiTheme="majorBidi"/>
          <w:cs/>
          <w:lang w:val="th-TH"/>
        </w:rPr>
        <w:t>งกลุ่มบริษัทมูลค่าตามบัญชี</w:t>
      </w:r>
      <w:r w:rsidR="00AD45ED" w:rsidRPr="006C434B">
        <w:rPr>
          <w:rFonts w:asciiTheme="majorBidi" w:hAnsiTheme="majorBidi"/>
          <w:cs/>
          <w:lang w:val="th-TH"/>
        </w:rPr>
        <w:t>จำนว</w:t>
      </w:r>
      <w:r w:rsidR="00416E21" w:rsidRPr="006C434B">
        <w:rPr>
          <w:rFonts w:asciiTheme="majorBidi" w:hAnsiTheme="majorBidi"/>
          <w:cs/>
          <w:lang w:val="th-TH"/>
        </w:rPr>
        <w:t xml:space="preserve">น </w:t>
      </w:r>
      <w:r w:rsidR="004D7E93" w:rsidRPr="006C434B">
        <w:rPr>
          <w:rFonts w:asciiTheme="majorBidi" w:hAnsiTheme="majorBidi"/>
        </w:rPr>
        <w:t>1,</w:t>
      </w:r>
      <w:r w:rsidR="009C7D81" w:rsidRPr="00E40F9C">
        <w:rPr>
          <w:rFonts w:asciiTheme="majorBidi" w:hAnsiTheme="majorBidi"/>
        </w:rPr>
        <w:t>371.68</w:t>
      </w:r>
      <w:r w:rsidR="0001796B" w:rsidRPr="006C434B">
        <w:rPr>
          <w:rFonts w:asciiTheme="majorBidi" w:hAnsiTheme="majorBidi" w:hint="cs"/>
          <w:cs/>
          <w:lang w:val="th-TH"/>
        </w:rPr>
        <w:t xml:space="preserve"> </w:t>
      </w:r>
      <w:r w:rsidRPr="006C434B">
        <w:rPr>
          <w:rFonts w:asciiTheme="majorBidi" w:hAnsiTheme="majorBidi"/>
          <w:cs/>
          <w:lang w:val="th-TH"/>
        </w:rPr>
        <w:t>ล้าน</w:t>
      </w:r>
      <w:r w:rsidRPr="00AF40BF">
        <w:rPr>
          <w:rFonts w:asciiTheme="majorBidi" w:hAnsiTheme="majorBidi"/>
          <w:cs/>
          <w:lang w:val="th-TH"/>
        </w:rPr>
        <w:t xml:space="preserve">บาท ได้จดทะเบียนเพื่อเป็นหลักประกันเงินกู้ยืมสถาบันการเงิน </w:t>
      </w:r>
      <w:r w:rsidRPr="00AF40BF">
        <w:rPr>
          <w:rFonts w:asciiTheme="majorBidi" w:hAnsiTheme="majorBidi"/>
          <w:i/>
          <w:iCs/>
          <w:cs/>
          <w:lang w:val="th-TH"/>
        </w:rPr>
        <w:t>(</w:t>
      </w:r>
      <w:r w:rsidR="00D8320E" w:rsidRPr="00AF40BF">
        <w:rPr>
          <w:rFonts w:asciiTheme="majorBidi" w:hAnsiTheme="majorBidi"/>
          <w:i/>
          <w:iCs/>
        </w:rPr>
        <w:t>31</w:t>
      </w:r>
      <w:r w:rsidRPr="00AF40BF">
        <w:rPr>
          <w:rFonts w:asciiTheme="majorBidi" w:hAnsiTheme="majorBidi"/>
          <w:i/>
          <w:iCs/>
          <w:cs/>
          <w:lang w:val="th-TH"/>
        </w:rPr>
        <w:t xml:space="preserve"> </w:t>
      </w:r>
      <w:r w:rsidRPr="00AF40BF">
        <w:rPr>
          <w:rFonts w:asciiTheme="majorBidi" w:hAnsiTheme="majorBidi" w:hint="cs"/>
          <w:i/>
          <w:iCs/>
          <w:cs/>
          <w:lang w:val="th-TH"/>
        </w:rPr>
        <w:t xml:space="preserve">ธันวาคม </w:t>
      </w:r>
      <w:r w:rsidR="00D8320E" w:rsidRPr="00E40F9C">
        <w:rPr>
          <w:rFonts w:asciiTheme="majorBidi" w:hAnsiTheme="majorBidi"/>
          <w:i/>
          <w:iCs/>
        </w:rPr>
        <w:t>256</w:t>
      </w:r>
      <w:r w:rsidR="00632B20" w:rsidRPr="00E40F9C">
        <w:rPr>
          <w:rFonts w:asciiTheme="majorBidi" w:hAnsiTheme="majorBidi" w:hint="cs"/>
          <w:i/>
          <w:iCs/>
          <w:cs/>
        </w:rPr>
        <w:t>8</w:t>
      </w:r>
      <w:r w:rsidR="0001373F" w:rsidRPr="00AF40BF">
        <w:rPr>
          <w:rFonts w:asciiTheme="majorBidi" w:hAnsiTheme="majorBidi"/>
          <w:i/>
          <w:iCs/>
        </w:rPr>
        <w:t xml:space="preserve">: </w:t>
      </w:r>
      <w:r w:rsidR="00632B20" w:rsidRPr="00632B20">
        <w:rPr>
          <w:rFonts w:asciiTheme="majorBidi" w:hAnsiTheme="majorBidi"/>
          <w:i/>
          <w:iCs/>
        </w:rPr>
        <w:t>1,</w:t>
      </w:r>
      <w:r w:rsidR="005F2A48">
        <w:rPr>
          <w:rFonts w:asciiTheme="majorBidi" w:hAnsiTheme="majorBidi"/>
          <w:i/>
          <w:iCs/>
        </w:rPr>
        <w:t>412.36</w:t>
      </w:r>
      <w:r w:rsidR="00632B20">
        <w:rPr>
          <w:rFonts w:asciiTheme="majorBidi" w:hAnsiTheme="majorBidi"/>
          <w:i/>
          <w:iCs/>
        </w:rPr>
        <w:t xml:space="preserve"> </w:t>
      </w:r>
      <w:r w:rsidRPr="00AF40BF">
        <w:rPr>
          <w:rFonts w:asciiTheme="majorBidi" w:hAnsiTheme="majorBidi" w:hint="cs"/>
          <w:i/>
          <w:iCs/>
          <w:cs/>
          <w:lang w:val="th-TH"/>
        </w:rPr>
        <w:t>ล้านบาท</w:t>
      </w:r>
      <w:r w:rsidRPr="00AF40BF">
        <w:rPr>
          <w:rFonts w:asciiTheme="majorBidi" w:hAnsiTheme="majorBidi"/>
          <w:i/>
          <w:iCs/>
          <w:cs/>
          <w:lang w:val="th-TH"/>
        </w:rPr>
        <w:t>)</w:t>
      </w:r>
    </w:p>
    <w:p w14:paraId="22F19C89" w14:textId="77777777" w:rsidR="00AD34A8" w:rsidRPr="00AF40BF" w:rsidRDefault="004762B0" w:rsidP="00A21206">
      <w:pPr>
        <w:pStyle w:val="index"/>
        <w:tabs>
          <w:tab w:val="clear" w:pos="1134"/>
          <w:tab w:val="left" w:pos="-1710"/>
          <w:tab w:val="left" w:pos="990"/>
        </w:tabs>
        <w:spacing w:after="0" w:line="240" w:lineRule="auto"/>
        <w:ind w:left="990" w:right="299" w:firstLine="0"/>
        <w:jc w:val="thaiDistribute"/>
        <w:outlineLvl w:val="0"/>
        <w:rPr>
          <w:rFonts w:asciiTheme="majorBidi" w:eastAsia="Arial" w:hAnsiTheme="majorBidi" w:cstheme="majorBidi"/>
          <w:sz w:val="2"/>
          <w:szCs w:val="2"/>
        </w:rPr>
      </w:pPr>
      <w:r w:rsidRPr="00AF40BF">
        <w:rPr>
          <w:rFonts w:asciiTheme="majorBidi" w:hAnsiTheme="majorBidi" w:cstheme="majorBidi"/>
          <w:sz w:val="2"/>
          <w:szCs w:val="2"/>
          <w:lang w:val="en-US" w:bidi="th-TH"/>
        </w:rPr>
        <w:tab/>
      </w:r>
      <w:r w:rsidR="00B92C3D" w:rsidRPr="00AF40BF">
        <w:rPr>
          <w:rFonts w:asciiTheme="majorBidi" w:eastAsia="Arial" w:hAnsiTheme="majorBidi" w:cstheme="majorBidi"/>
          <w:sz w:val="2"/>
          <w:szCs w:val="2"/>
        </w:rPr>
        <w:tab/>
      </w:r>
    </w:p>
    <w:bookmarkEnd w:id="5"/>
    <w:bookmarkEnd w:id="6"/>
    <w:p w14:paraId="07E6464E" w14:textId="2688B0C0" w:rsidR="007E392F" w:rsidRPr="00D73840" w:rsidRDefault="007E392F" w:rsidP="00C06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7E392F" w:rsidRPr="00D73840" w:rsidSect="003A4097">
          <w:headerReference w:type="default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408"/>
        </w:sectPr>
      </w:pPr>
    </w:p>
    <w:p w14:paraId="2328B282" w14:textId="7E37786E" w:rsidR="00892BEA" w:rsidRPr="00AF40BF" w:rsidRDefault="00892BEA" w:rsidP="00892BEA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F40B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ส่วนงานดำเนินงาน</w:t>
      </w:r>
    </w:p>
    <w:p w14:paraId="767CAEE3" w14:textId="77777777" w:rsidR="0092726C" w:rsidRPr="00AF40BF" w:rsidRDefault="0092726C" w:rsidP="004732C0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W w:w="15444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12"/>
        <w:gridCol w:w="956"/>
        <w:gridCol w:w="178"/>
        <w:gridCol w:w="980"/>
        <w:gridCol w:w="8"/>
        <w:gridCol w:w="174"/>
        <w:gridCol w:w="8"/>
        <w:gridCol w:w="14"/>
        <w:gridCol w:w="973"/>
        <w:gridCol w:w="193"/>
        <w:gridCol w:w="1056"/>
        <w:gridCol w:w="11"/>
        <w:gridCol w:w="172"/>
        <w:gridCol w:w="11"/>
        <w:gridCol w:w="987"/>
        <w:gridCol w:w="182"/>
        <w:gridCol w:w="1042"/>
        <w:gridCol w:w="183"/>
        <w:gridCol w:w="983"/>
        <w:gridCol w:w="183"/>
        <w:gridCol w:w="981"/>
        <w:gridCol w:w="6"/>
        <w:gridCol w:w="177"/>
        <w:gridCol w:w="6"/>
        <w:gridCol w:w="942"/>
        <w:gridCol w:w="228"/>
        <w:gridCol w:w="985"/>
        <w:gridCol w:w="13"/>
      </w:tblGrid>
      <w:tr w:rsidR="00AF40BF" w:rsidRPr="00AF40BF" w14:paraId="7814303B" w14:textId="77777777" w:rsidTr="00C06BA1">
        <w:trPr>
          <w:gridAfter w:val="1"/>
          <w:wAfter w:w="13" w:type="dxa"/>
          <w:cantSplit/>
        </w:trPr>
        <w:tc>
          <w:tcPr>
            <w:tcW w:w="3812" w:type="dxa"/>
            <w:vMerge w:val="restart"/>
          </w:tcPr>
          <w:p w14:paraId="02FFBF84" w14:textId="77777777" w:rsidR="002629DB" w:rsidRPr="00AF40BF" w:rsidRDefault="002629DB" w:rsidP="00CE321B">
            <w:pPr>
              <w:tabs>
                <w:tab w:val="clear" w:pos="3742"/>
                <w:tab w:val="left" w:pos="36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2862EC24" w14:textId="77777777" w:rsidR="002629DB" w:rsidRPr="00AF40BF" w:rsidRDefault="002629DB" w:rsidP="00CE321B">
            <w:pPr>
              <w:tabs>
                <w:tab w:val="clear" w:pos="3742"/>
                <w:tab w:val="left" w:pos="36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9" w:type="dxa"/>
            <w:gridSpan w:val="26"/>
            <w:vAlign w:val="bottom"/>
          </w:tcPr>
          <w:p w14:paraId="7609FBF7" w14:textId="77777777" w:rsidR="002629DB" w:rsidRPr="00D73840" w:rsidRDefault="002629DB" w:rsidP="00CE321B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bCs/>
                <w:color w:val="auto"/>
                <w:sz w:val="26"/>
                <w:szCs w:val="26"/>
                <w:cs/>
              </w:rPr>
            </w:pPr>
            <w:r w:rsidRPr="00D73840">
              <w:rPr>
                <w:rFonts w:asciiTheme="majorBidi" w:hAnsiTheme="majorBidi" w:cstheme="majorBidi"/>
                <w:bCs/>
                <w:color w:val="auto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AF40BF" w:rsidRPr="00AF40BF" w14:paraId="49C51887" w14:textId="77777777" w:rsidTr="00C06BA1">
        <w:trPr>
          <w:gridAfter w:val="1"/>
          <w:wAfter w:w="13" w:type="dxa"/>
          <w:cantSplit/>
        </w:trPr>
        <w:tc>
          <w:tcPr>
            <w:tcW w:w="3812" w:type="dxa"/>
            <w:vMerge/>
          </w:tcPr>
          <w:p w14:paraId="398B513A" w14:textId="77777777" w:rsidR="002629DB" w:rsidRPr="00D73840" w:rsidRDefault="002629DB" w:rsidP="00CE321B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114" w:type="dxa"/>
            <w:gridSpan w:val="3"/>
            <w:vAlign w:val="bottom"/>
          </w:tcPr>
          <w:p w14:paraId="30B7F969" w14:textId="77777777" w:rsidR="002629DB" w:rsidRPr="00AF40BF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  <w:r w:rsidRPr="00AF40BF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ธุรกิจไบโอดีเซล</w:t>
            </w:r>
          </w:p>
        </w:tc>
        <w:tc>
          <w:tcPr>
            <w:tcW w:w="182" w:type="dxa"/>
            <w:gridSpan w:val="2"/>
            <w:vAlign w:val="bottom"/>
          </w:tcPr>
          <w:p w14:paraId="1CE7F4BB" w14:textId="77777777" w:rsidR="002629DB" w:rsidRPr="00AF40BF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2244" w:type="dxa"/>
            <w:gridSpan w:val="5"/>
            <w:vAlign w:val="bottom"/>
          </w:tcPr>
          <w:p w14:paraId="09A47DA2" w14:textId="77777777" w:rsidR="002629DB" w:rsidRPr="00AF40BF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i/>
                <w:iCs/>
                <w:sz w:val="26"/>
                <w:szCs w:val="26"/>
                <w:lang w:bidi="th-TH"/>
              </w:rPr>
            </w:pPr>
            <w:r w:rsidRPr="00AF40BF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ธุรกิจเอทานอล</w:t>
            </w:r>
          </w:p>
        </w:tc>
        <w:tc>
          <w:tcPr>
            <w:tcW w:w="183" w:type="dxa"/>
            <w:gridSpan w:val="2"/>
            <w:vAlign w:val="bottom"/>
          </w:tcPr>
          <w:p w14:paraId="06745F36" w14:textId="77777777" w:rsidR="002629DB" w:rsidRPr="00AF40BF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2222" w:type="dxa"/>
            <w:gridSpan w:val="4"/>
            <w:vAlign w:val="bottom"/>
          </w:tcPr>
          <w:p w14:paraId="3975464D" w14:textId="77777777" w:rsidR="002629DB" w:rsidRPr="00AF40BF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AF40BF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 xml:space="preserve">ส่วนงานอื่น </w:t>
            </w:r>
          </w:p>
        </w:tc>
        <w:tc>
          <w:tcPr>
            <w:tcW w:w="183" w:type="dxa"/>
            <w:vAlign w:val="bottom"/>
          </w:tcPr>
          <w:p w14:paraId="6316CDD7" w14:textId="77777777" w:rsidR="002629DB" w:rsidRPr="00AF40BF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2147" w:type="dxa"/>
            <w:gridSpan w:val="3"/>
            <w:vAlign w:val="bottom"/>
          </w:tcPr>
          <w:p w14:paraId="7CE39116" w14:textId="77777777" w:rsidR="002629DB" w:rsidRPr="00AF40BF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AF40BF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รายการตัดบัญชี</w:t>
            </w:r>
          </w:p>
          <w:p w14:paraId="4141ECFB" w14:textId="77777777" w:rsidR="002629DB" w:rsidRPr="00AF40BF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  <w:r w:rsidRPr="00AF40BF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83" w:type="dxa"/>
            <w:gridSpan w:val="2"/>
            <w:vAlign w:val="bottom"/>
          </w:tcPr>
          <w:p w14:paraId="192D39EB" w14:textId="77777777" w:rsidR="002629DB" w:rsidRPr="00AF40BF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2161" w:type="dxa"/>
            <w:gridSpan w:val="4"/>
            <w:vAlign w:val="bottom"/>
          </w:tcPr>
          <w:p w14:paraId="7713B2F3" w14:textId="77777777" w:rsidR="002629DB" w:rsidRPr="00AF40BF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</w:pPr>
            <w:r w:rsidRPr="00AF40BF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32B20" w:rsidRPr="00AF40BF" w14:paraId="0ADEFA98" w14:textId="77777777" w:rsidTr="00C06BA1">
        <w:trPr>
          <w:cantSplit/>
        </w:trPr>
        <w:tc>
          <w:tcPr>
            <w:tcW w:w="3812" w:type="dxa"/>
          </w:tcPr>
          <w:p w14:paraId="294ABD73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F40BF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สำหรับงวด</w:t>
            </w:r>
            <w:r w:rsidRPr="00AF40BF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สาม</w:t>
            </w:r>
            <w:r w:rsidRPr="00AF40BF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Pr="00AF40BF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AF40BF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มีนาคม </w:t>
            </w:r>
          </w:p>
        </w:tc>
        <w:tc>
          <w:tcPr>
            <w:tcW w:w="956" w:type="dxa"/>
            <w:vAlign w:val="center"/>
          </w:tcPr>
          <w:p w14:paraId="3352A66A" w14:textId="504C3C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0F9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78" w:type="dxa"/>
            <w:vAlign w:val="center"/>
          </w:tcPr>
          <w:p w14:paraId="04C70ED9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center"/>
          </w:tcPr>
          <w:p w14:paraId="6391423E" w14:textId="17B88E1B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0F9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2" w:type="dxa"/>
            <w:gridSpan w:val="2"/>
          </w:tcPr>
          <w:p w14:paraId="56A73331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6763C381" w14:textId="1E30525D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0F9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93" w:type="dxa"/>
            <w:vAlign w:val="center"/>
          </w:tcPr>
          <w:p w14:paraId="79500A7F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0EAF93CA" w14:textId="3ED4883C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0F9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3" w:type="dxa"/>
            <w:gridSpan w:val="2"/>
          </w:tcPr>
          <w:p w14:paraId="00C5645C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2FA7C4D6" w14:textId="7A7B4673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0F9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2" w:type="dxa"/>
            <w:vAlign w:val="center"/>
          </w:tcPr>
          <w:p w14:paraId="52370E0C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vAlign w:val="center"/>
          </w:tcPr>
          <w:p w14:paraId="2522D291" w14:textId="664AB61E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0F9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3" w:type="dxa"/>
          </w:tcPr>
          <w:p w14:paraId="43F4CB8F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center"/>
          </w:tcPr>
          <w:p w14:paraId="21320059" w14:textId="5B397EFA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0F9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3" w:type="dxa"/>
            <w:vAlign w:val="center"/>
          </w:tcPr>
          <w:p w14:paraId="1644102E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4C2D70E1" w14:textId="47C9341B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0F9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3" w:type="dxa"/>
            <w:gridSpan w:val="2"/>
          </w:tcPr>
          <w:p w14:paraId="06503C1D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vAlign w:val="center"/>
          </w:tcPr>
          <w:p w14:paraId="4F1EC5E1" w14:textId="0CE0D03F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0F9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228" w:type="dxa"/>
            <w:vAlign w:val="center"/>
          </w:tcPr>
          <w:p w14:paraId="6A9A1C0E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vAlign w:val="center"/>
          </w:tcPr>
          <w:p w14:paraId="353344B1" w14:textId="27A1AB99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0F9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2568</w:t>
            </w:r>
          </w:p>
        </w:tc>
      </w:tr>
      <w:tr w:rsidR="00AF40BF" w:rsidRPr="00AF40BF" w14:paraId="3949EB29" w14:textId="77777777" w:rsidTr="00C06BA1">
        <w:trPr>
          <w:gridAfter w:val="1"/>
          <w:wAfter w:w="13" w:type="dxa"/>
          <w:cantSplit/>
        </w:trPr>
        <w:tc>
          <w:tcPr>
            <w:tcW w:w="3812" w:type="dxa"/>
          </w:tcPr>
          <w:p w14:paraId="274046DA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1619" w:type="dxa"/>
            <w:gridSpan w:val="26"/>
            <w:vAlign w:val="center"/>
          </w:tcPr>
          <w:p w14:paraId="67EAE46C" w14:textId="77777777" w:rsidR="002629DB" w:rsidRPr="00D73840" w:rsidRDefault="002629DB" w:rsidP="002629DB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</w:rPr>
            </w:pPr>
            <w:r w:rsidRPr="00D73840"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  <w:cs/>
              </w:rPr>
              <w:t>(ล้านบาท)</w:t>
            </w:r>
          </w:p>
        </w:tc>
      </w:tr>
      <w:tr w:rsidR="00AF40BF" w:rsidRPr="00AF40BF" w14:paraId="33E81BE6" w14:textId="77777777" w:rsidTr="00C06BA1">
        <w:trPr>
          <w:cantSplit/>
        </w:trPr>
        <w:tc>
          <w:tcPr>
            <w:tcW w:w="3812" w:type="dxa"/>
          </w:tcPr>
          <w:p w14:paraId="63CF5B42" w14:textId="77777777" w:rsidR="002629DB" w:rsidRPr="00D73840" w:rsidRDefault="002629DB" w:rsidP="002629DB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</w:rPr>
            </w:pPr>
            <w:r w:rsidRPr="00D73840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956" w:type="dxa"/>
            <w:vAlign w:val="center"/>
          </w:tcPr>
          <w:p w14:paraId="24ECEB3D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30094B18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center"/>
          </w:tcPr>
          <w:p w14:paraId="6F929994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gridSpan w:val="2"/>
          </w:tcPr>
          <w:p w14:paraId="661AB601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29C52C4A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3" w:type="dxa"/>
            <w:vAlign w:val="center"/>
          </w:tcPr>
          <w:p w14:paraId="0C40EA41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31676B26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678658BC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28070C86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center"/>
          </w:tcPr>
          <w:p w14:paraId="31783D8F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vAlign w:val="center"/>
          </w:tcPr>
          <w:p w14:paraId="6CDE585C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28F0B137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center"/>
          </w:tcPr>
          <w:p w14:paraId="34CB651F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79F31D71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7EBD6751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43318496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vAlign w:val="center"/>
          </w:tcPr>
          <w:p w14:paraId="5DB85990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28" w:type="dxa"/>
            <w:vAlign w:val="center"/>
          </w:tcPr>
          <w:p w14:paraId="0450D8CF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vAlign w:val="center"/>
          </w:tcPr>
          <w:p w14:paraId="2C9A3B77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32B20" w:rsidRPr="00AF40BF" w14:paraId="61F6D85C" w14:textId="77777777">
        <w:trPr>
          <w:cantSplit/>
        </w:trPr>
        <w:tc>
          <w:tcPr>
            <w:tcW w:w="3812" w:type="dxa"/>
          </w:tcPr>
          <w:p w14:paraId="6A830DF6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40B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956" w:type="dxa"/>
            <w:vAlign w:val="bottom"/>
          </w:tcPr>
          <w:p w14:paraId="40BB742D" w14:textId="0040D498" w:rsidR="00632B20" w:rsidRPr="00AF40BF" w:rsidRDefault="007711EB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3,413.</w:t>
            </w:r>
            <w:r w:rsidRPr="00E40F9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46</w:t>
            </w:r>
          </w:p>
        </w:tc>
        <w:tc>
          <w:tcPr>
            <w:tcW w:w="178" w:type="dxa"/>
            <w:vAlign w:val="bottom"/>
          </w:tcPr>
          <w:p w14:paraId="7264CC12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1FF5B3B2" w14:textId="52286DAF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3,914.</w:t>
            </w:r>
            <w:r w:rsidRPr="00E40F9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48</w:t>
            </w:r>
          </w:p>
        </w:tc>
        <w:tc>
          <w:tcPr>
            <w:tcW w:w="196" w:type="dxa"/>
            <w:gridSpan w:val="3"/>
            <w:vAlign w:val="bottom"/>
          </w:tcPr>
          <w:p w14:paraId="2FFB6F88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</w:tcPr>
          <w:p w14:paraId="5BF29344" w14:textId="758799D6" w:rsidR="00632B20" w:rsidRPr="00AF40BF" w:rsidRDefault="00E374C7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1,435.</w:t>
            </w:r>
            <w:r w:rsidRPr="00E40F9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</w:t>
            </w:r>
          </w:p>
        </w:tc>
        <w:tc>
          <w:tcPr>
            <w:tcW w:w="193" w:type="dxa"/>
          </w:tcPr>
          <w:p w14:paraId="04086FE6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67" w:type="dxa"/>
            <w:gridSpan w:val="2"/>
          </w:tcPr>
          <w:p w14:paraId="52B97603" w14:textId="6E258E5E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7384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1,4</w:t>
            </w: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69.</w:t>
            </w:r>
            <w:r w:rsidRPr="00E40F9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75</w:t>
            </w:r>
          </w:p>
        </w:tc>
        <w:tc>
          <w:tcPr>
            <w:tcW w:w="183" w:type="dxa"/>
            <w:gridSpan w:val="2"/>
            <w:vAlign w:val="bottom"/>
          </w:tcPr>
          <w:p w14:paraId="2FF1386B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40E26DA" w14:textId="31D38E15" w:rsidR="00632B20" w:rsidRPr="00E40F9C" w:rsidRDefault="009A2B7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0F9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3DF56C10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vAlign w:val="bottom"/>
          </w:tcPr>
          <w:p w14:paraId="0B3F66C0" w14:textId="1BFE7EB1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E40F9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3.01</w:t>
            </w:r>
          </w:p>
        </w:tc>
        <w:tc>
          <w:tcPr>
            <w:tcW w:w="183" w:type="dxa"/>
            <w:vAlign w:val="bottom"/>
          </w:tcPr>
          <w:p w14:paraId="1A558B6D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5ED28680" w14:textId="7DE720D6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D7EB54A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10FDBB17" w14:textId="0D4F1596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AF40BF" w:rsidDel="00F573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70FF27B6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14:paraId="07A36077" w14:textId="2DFBC155" w:rsidR="00632B20" w:rsidRPr="00AF40BF" w:rsidRDefault="001863A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C67A5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,849.</w:t>
            </w:r>
            <w:r w:rsidR="00C67A59" w:rsidRPr="00E40F9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228" w:type="dxa"/>
            <w:vAlign w:val="bottom"/>
          </w:tcPr>
          <w:p w14:paraId="21B865B6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3A22BE99" w14:textId="2E34A94E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5,387.</w:t>
            </w:r>
            <w:r w:rsidRPr="00E40F9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24</w:t>
            </w:r>
          </w:p>
        </w:tc>
      </w:tr>
      <w:tr w:rsidR="00632B20" w:rsidRPr="00AF40BF" w14:paraId="3DB1783E" w14:textId="77777777" w:rsidTr="00C06BA1">
        <w:trPr>
          <w:cantSplit/>
        </w:trPr>
        <w:tc>
          <w:tcPr>
            <w:tcW w:w="3812" w:type="dxa"/>
          </w:tcPr>
          <w:p w14:paraId="55D72706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40B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3A00F6B5" w14:textId="5856E58B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2055C50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vAlign w:val="bottom"/>
          </w:tcPr>
          <w:p w14:paraId="32B34BBF" w14:textId="354FDD7E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AF40BF" w:rsidDel="007C666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6" w:type="dxa"/>
            <w:gridSpan w:val="3"/>
            <w:vAlign w:val="bottom"/>
          </w:tcPr>
          <w:p w14:paraId="236D9A55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3EC66E58" w14:textId="73D3224B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93" w:type="dxa"/>
            <w:vAlign w:val="bottom"/>
          </w:tcPr>
          <w:p w14:paraId="5D83FA09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tcBorders>
              <w:bottom w:val="single" w:sz="4" w:space="0" w:color="auto"/>
            </w:tcBorders>
            <w:vAlign w:val="bottom"/>
          </w:tcPr>
          <w:p w14:paraId="2B1C23D5" w14:textId="53F1018A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E40F9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71975FD1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5743D307" w14:textId="0EC80D55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003A85B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075E8BB8" w14:textId="5FD4F202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AF40BF" w:rsidDel="00B805E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122D175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3FCA5783" w14:textId="4B265F45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08C068B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  <w:vAlign w:val="bottom"/>
          </w:tcPr>
          <w:p w14:paraId="26E3E70D" w14:textId="07551FA1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E40F9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1023AE6C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43E730C3" w14:textId="43E3D99D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28" w:type="dxa"/>
            <w:vAlign w:val="bottom"/>
          </w:tcPr>
          <w:p w14:paraId="17468647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vAlign w:val="bottom"/>
          </w:tcPr>
          <w:p w14:paraId="079A18AE" w14:textId="67AB225A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AF40BF" w:rsidDel="003A0CB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632B20" w:rsidRPr="00AF40BF" w14:paraId="0F2E4D59" w14:textId="77777777">
        <w:trPr>
          <w:cantSplit/>
        </w:trPr>
        <w:tc>
          <w:tcPr>
            <w:tcW w:w="3812" w:type="dxa"/>
          </w:tcPr>
          <w:p w14:paraId="5C5EC2BB" w14:textId="77777777" w:rsidR="00632B20" w:rsidRPr="00AF40BF" w:rsidRDefault="00632B20" w:rsidP="00632B20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40B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  <w:r w:rsidRPr="00AF40B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จากการขาย</w:t>
            </w: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16277" w14:textId="2B51BFBF" w:rsidR="00632B20" w:rsidRPr="00AF40BF" w:rsidRDefault="007711EB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3,413.</w:t>
            </w:r>
            <w:r w:rsidRPr="00E40F9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46</w:t>
            </w:r>
          </w:p>
        </w:tc>
        <w:tc>
          <w:tcPr>
            <w:tcW w:w="178" w:type="dxa"/>
            <w:vAlign w:val="bottom"/>
          </w:tcPr>
          <w:p w14:paraId="450B439A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D32A6" w14:textId="7A35CF2F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3,914.</w:t>
            </w:r>
            <w:r w:rsidRPr="00E40F9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48</w:t>
            </w:r>
          </w:p>
        </w:tc>
        <w:tc>
          <w:tcPr>
            <w:tcW w:w="196" w:type="dxa"/>
            <w:gridSpan w:val="3"/>
            <w:vAlign w:val="bottom"/>
          </w:tcPr>
          <w:p w14:paraId="4CFD03FD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EDA27" w14:textId="4B375587" w:rsidR="00632B20" w:rsidRPr="00AF40BF" w:rsidRDefault="00E374C7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6"/>
                <w:szCs w:val="26"/>
                <w:lang w:bidi="th-TH"/>
              </w:rPr>
              <w:t>1,435.</w:t>
            </w:r>
            <w:r w:rsidRPr="00E40F9C">
              <w:rPr>
                <w:rFonts w:asciiTheme="majorBidi" w:hAnsiTheme="majorBidi"/>
                <w:b/>
                <w:bCs/>
                <w:sz w:val="26"/>
                <w:szCs w:val="26"/>
                <w:lang w:bidi="th-TH"/>
              </w:rPr>
              <w:t>66</w:t>
            </w:r>
          </w:p>
        </w:tc>
        <w:tc>
          <w:tcPr>
            <w:tcW w:w="193" w:type="dxa"/>
            <w:vAlign w:val="bottom"/>
          </w:tcPr>
          <w:p w14:paraId="0053CA76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ABE80" w14:textId="31245EDF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F40BF">
              <w:rPr>
                <w:rFonts w:asciiTheme="majorBidi" w:hAnsiTheme="majorBidi"/>
                <w:b/>
                <w:bCs/>
                <w:sz w:val="26"/>
                <w:szCs w:val="26"/>
                <w:cs/>
                <w:lang w:bidi="th-TH"/>
              </w:rPr>
              <w:t>1</w:t>
            </w:r>
            <w:r w:rsidRPr="00AF40B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AF40BF">
              <w:rPr>
                <w:rFonts w:asciiTheme="majorBidi" w:hAnsiTheme="majorBidi"/>
                <w:b/>
                <w:bCs/>
                <w:sz w:val="26"/>
                <w:szCs w:val="26"/>
                <w:cs/>
                <w:lang w:bidi="th-TH"/>
              </w:rPr>
              <w:t>469.</w:t>
            </w:r>
            <w:r w:rsidRPr="00E40F9C">
              <w:rPr>
                <w:rFonts w:asciiTheme="majorBidi" w:hAnsiTheme="majorBidi"/>
                <w:b/>
                <w:bCs/>
                <w:sz w:val="26"/>
                <w:szCs w:val="26"/>
                <w:cs/>
                <w:lang w:bidi="th-TH"/>
              </w:rPr>
              <w:t>75</w:t>
            </w:r>
          </w:p>
        </w:tc>
        <w:tc>
          <w:tcPr>
            <w:tcW w:w="183" w:type="dxa"/>
            <w:gridSpan w:val="2"/>
            <w:vAlign w:val="bottom"/>
          </w:tcPr>
          <w:p w14:paraId="4ABAFFBB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F178E3" w14:textId="5B585F3C" w:rsidR="00632B20" w:rsidRPr="00AF40BF" w:rsidRDefault="009A2B7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E40F9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04B748AD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6BCEC6" w14:textId="684A72E9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0F9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3.01</w:t>
            </w:r>
          </w:p>
        </w:tc>
        <w:tc>
          <w:tcPr>
            <w:tcW w:w="183" w:type="dxa"/>
            <w:vAlign w:val="bottom"/>
          </w:tcPr>
          <w:p w14:paraId="70E835B1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1760CBF4" w14:textId="0B4B93F3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40BF">
              <w:t>-</w:t>
            </w:r>
          </w:p>
        </w:tc>
        <w:tc>
          <w:tcPr>
            <w:tcW w:w="183" w:type="dxa"/>
          </w:tcPr>
          <w:p w14:paraId="777D1DF0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F27946" w14:textId="7B5EDA7A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0F9C"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12233A4A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FE3C6" w14:textId="00F07655" w:rsidR="00632B20" w:rsidRPr="00AF40BF" w:rsidRDefault="00C67A59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4,849.</w:t>
            </w:r>
            <w:r w:rsidRPr="00E40F9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228" w:type="dxa"/>
            <w:vAlign w:val="bottom"/>
          </w:tcPr>
          <w:p w14:paraId="01521A4B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7705C" w14:textId="23F83FAC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5,387.</w:t>
            </w:r>
            <w:r w:rsidRPr="00E40F9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24</w:t>
            </w:r>
          </w:p>
        </w:tc>
      </w:tr>
      <w:tr w:rsidR="00632B20" w:rsidRPr="00AF40BF" w14:paraId="520583F1" w14:textId="77777777" w:rsidTr="00C06BA1">
        <w:trPr>
          <w:cantSplit/>
          <w:trHeight w:val="285"/>
        </w:trPr>
        <w:tc>
          <w:tcPr>
            <w:tcW w:w="3812" w:type="dxa"/>
          </w:tcPr>
          <w:p w14:paraId="7E59F8B0" w14:textId="77777777" w:rsidR="00632B20" w:rsidRPr="00AF40BF" w:rsidRDefault="00632B20" w:rsidP="00632B20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56" w:type="dxa"/>
            <w:tcBorders>
              <w:top w:val="double" w:sz="4" w:space="0" w:color="auto"/>
            </w:tcBorders>
            <w:vAlign w:val="bottom"/>
          </w:tcPr>
          <w:p w14:paraId="5CA68254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AE2BD3C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double" w:sz="4" w:space="0" w:color="auto"/>
            </w:tcBorders>
            <w:vAlign w:val="bottom"/>
          </w:tcPr>
          <w:p w14:paraId="67829623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" w:type="dxa"/>
            <w:gridSpan w:val="3"/>
            <w:vAlign w:val="bottom"/>
          </w:tcPr>
          <w:p w14:paraId="17C6B9EC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double" w:sz="4" w:space="0" w:color="auto"/>
            </w:tcBorders>
            <w:vAlign w:val="bottom"/>
          </w:tcPr>
          <w:p w14:paraId="3DD75A37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vAlign w:val="bottom"/>
          </w:tcPr>
          <w:p w14:paraId="09ACD4C3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tcBorders>
              <w:top w:val="double" w:sz="4" w:space="0" w:color="auto"/>
            </w:tcBorders>
            <w:vAlign w:val="bottom"/>
          </w:tcPr>
          <w:p w14:paraId="466AFC14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115570CC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15D4FA4F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26936505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  <w:vAlign w:val="bottom"/>
          </w:tcPr>
          <w:p w14:paraId="7F972CC1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659CF44D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  <w:vAlign w:val="bottom"/>
          </w:tcPr>
          <w:p w14:paraId="5155287B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4AFECFD9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top w:val="double" w:sz="4" w:space="0" w:color="auto"/>
            </w:tcBorders>
            <w:vAlign w:val="bottom"/>
          </w:tcPr>
          <w:p w14:paraId="2C789784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29597B12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vAlign w:val="bottom"/>
          </w:tcPr>
          <w:p w14:paraId="68D32C64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28" w:type="dxa"/>
            <w:vAlign w:val="bottom"/>
          </w:tcPr>
          <w:p w14:paraId="085AE3C7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top w:val="double" w:sz="4" w:space="0" w:color="auto"/>
            </w:tcBorders>
            <w:vAlign w:val="bottom"/>
          </w:tcPr>
          <w:p w14:paraId="21E10EE7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2B20" w:rsidRPr="00AF40BF" w14:paraId="6653FE6B" w14:textId="77777777" w:rsidTr="00C06BA1">
        <w:trPr>
          <w:cantSplit/>
          <w:trHeight w:val="285"/>
        </w:trPr>
        <w:tc>
          <w:tcPr>
            <w:tcW w:w="3812" w:type="dxa"/>
          </w:tcPr>
          <w:p w14:paraId="38A38E17" w14:textId="4A8C48C0" w:rsidR="00632B20" w:rsidRPr="00AF40BF" w:rsidRDefault="00632B20" w:rsidP="00632B20">
            <w:pPr>
              <w:pStyle w:val="NoSpacing"/>
              <w:ind w:left="155" w:right="-171" w:hanging="155"/>
              <w:rPr>
                <w:rFonts w:asciiTheme="majorBidi" w:hAnsiTheme="majorBidi" w:cstheme="majorBidi"/>
                <w:position w:val="-4"/>
                <w:sz w:val="26"/>
                <w:szCs w:val="26"/>
                <w:cs/>
              </w:rPr>
            </w:pPr>
            <w:r w:rsidRPr="00AF40BF">
              <w:rPr>
                <w:rFonts w:asciiTheme="majorBidi" w:hAnsiTheme="majorBidi"/>
                <w:position w:val="-4"/>
                <w:sz w:val="26"/>
                <w:szCs w:val="26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956" w:type="dxa"/>
            <w:vAlign w:val="bottom"/>
          </w:tcPr>
          <w:p w14:paraId="758EE484" w14:textId="05AF6415" w:rsidR="00632B20" w:rsidRPr="00AF40BF" w:rsidRDefault="007711EB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116.</w:t>
            </w:r>
            <w:r w:rsidRPr="00E40F9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58</w:t>
            </w:r>
          </w:p>
        </w:tc>
        <w:tc>
          <w:tcPr>
            <w:tcW w:w="178" w:type="dxa"/>
            <w:vAlign w:val="bottom"/>
          </w:tcPr>
          <w:p w14:paraId="05E185D5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37D7E2D1" w14:textId="643D2504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18</w:t>
            </w:r>
            <w:r w:rsidR="00E74A4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2.04</w:t>
            </w:r>
          </w:p>
        </w:tc>
        <w:tc>
          <w:tcPr>
            <w:tcW w:w="196" w:type="dxa"/>
            <w:gridSpan w:val="3"/>
            <w:vAlign w:val="bottom"/>
          </w:tcPr>
          <w:p w14:paraId="70254CBB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1FD95D9" w14:textId="5B8AAFC8" w:rsidR="00632B20" w:rsidRPr="00AF40BF" w:rsidRDefault="00094ACC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151.</w:t>
            </w:r>
            <w:r w:rsidR="00E374C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</w:t>
            </w:r>
          </w:p>
        </w:tc>
        <w:tc>
          <w:tcPr>
            <w:tcW w:w="193" w:type="dxa"/>
            <w:vAlign w:val="bottom"/>
          </w:tcPr>
          <w:p w14:paraId="586A7FAB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08B0BB29" w14:textId="18C1EA84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="00A91BB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48.03</w:t>
            </w: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" w:type="dxa"/>
            <w:gridSpan w:val="2"/>
            <w:vAlign w:val="bottom"/>
          </w:tcPr>
          <w:p w14:paraId="7F08C6EB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EC419F6" w14:textId="624E782F" w:rsidR="00632B20" w:rsidRPr="00AF40BF" w:rsidRDefault="008218A5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11.0</w:t>
            </w:r>
            <w:r w:rsidR="00F16DE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</w:p>
        </w:tc>
        <w:tc>
          <w:tcPr>
            <w:tcW w:w="182" w:type="dxa"/>
            <w:vAlign w:val="bottom"/>
          </w:tcPr>
          <w:p w14:paraId="1424BE1F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vAlign w:val="bottom"/>
          </w:tcPr>
          <w:p w14:paraId="609E773D" w14:textId="5536FA48" w:rsidR="00632B20" w:rsidRPr="00AF40BF" w:rsidRDefault="001F7E8B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18.46</w:t>
            </w:r>
          </w:p>
        </w:tc>
        <w:tc>
          <w:tcPr>
            <w:tcW w:w="183" w:type="dxa"/>
            <w:vAlign w:val="bottom"/>
          </w:tcPr>
          <w:p w14:paraId="3A51400B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3" w:type="dxa"/>
            <w:vAlign w:val="bottom"/>
          </w:tcPr>
          <w:p w14:paraId="5A12BA84" w14:textId="4D8DF62F" w:rsidR="00632B20" w:rsidRPr="00AF40BF" w:rsidRDefault="002A6EA2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0.</w:t>
            </w:r>
            <w:r w:rsidR="00FF40A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02</w:t>
            </w:r>
          </w:p>
        </w:tc>
        <w:tc>
          <w:tcPr>
            <w:tcW w:w="183" w:type="dxa"/>
            <w:vAlign w:val="bottom"/>
          </w:tcPr>
          <w:p w14:paraId="1B8A2F99" w14:textId="77777777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1F50CBAA" w14:textId="392C6D61" w:rsidR="00632B20" w:rsidRPr="00AF40BF" w:rsidRDefault="002D5B64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="00320E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0.1</w:t>
            </w:r>
            <w:r w:rsidR="00B31FD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" w:type="dxa"/>
            <w:gridSpan w:val="2"/>
            <w:vAlign w:val="bottom"/>
          </w:tcPr>
          <w:p w14:paraId="79A1EC61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14:paraId="53F64B36" w14:textId="0071E125" w:rsidR="00632B20" w:rsidRPr="00AF40BF" w:rsidRDefault="002A6EA2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278.</w:t>
            </w:r>
            <w:r w:rsidRPr="00E40F9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82</w:t>
            </w:r>
          </w:p>
        </w:tc>
        <w:tc>
          <w:tcPr>
            <w:tcW w:w="228" w:type="dxa"/>
            <w:vAlign w:val="bottom"/>
          </w:tcPr>
          <w:p w14:paraId="2AB027C4" w14:textId="77777777" w:rsidR="00632B20" w:rsidRPr="00AF40BF" w:rsidRDefault="00632B20" w:rsidP="00632B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42F2592D" w14:textId="786CF82E" w:rsidR="00632B20" w:rsidRPr="00AF40BF" w:rsidRDefault="00632B20" w:rsidP="00632B20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15</w:t>
            </w:r>
            <w:r w:rsidRPr="00AF40B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.</w:t>
            </w:r>
            <w:r w:rsidRPr="00E40F9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="00E877D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</w:tr>
    </w:tbl>
    <w:p w14:paraId="67BE1A31" w14:textId="2EDCABB4" w:rsidR="002629DB" w:rsidRPr="00AF40BF" w:rsidRDefault="002629DB" w:rsidP="004732C0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</w:p>
    <w:p w14:paraId="0681798A" w14:textId="77777777" w:rsidR="000508EF" w:rsidRPr="00AF40BF" w:rsidRDefault="00892BEA" w:rsidP="00892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</w:rPr>
      </w:pPr>
      <w:r w:rsidRPr="00AF40BF">
        <w:rPr>
          <w:rFonts w:asciiTheme="majorBidi" w:hAnsiTheme="majorBidi" w:cstheme="majorBidi" w:hint="cs"/>
          <w:cs/>
        </w:rPr>
        <w:t>กลุ่มบริษัทมีจังหวะเวลาของการรับรู้รายได้ส่วนใหญ่มาจากการขาย</w:t>
      </w:r>
      <w:r w:rsidR="006E7A71" w:rsidRPr="00AF40BF">
        <w:rPr>
          <w:rFonts w:asciiTheme="majorBidi" w:hAnsiTheme="majorBidi" w:cstheme="majorBidi"/>
        </w:rPr>
        <w:t xml:space="preserve"> </w:t>
      </w:r>
      <w:r w:rsidRPr="00AF40BF">
        <w:rPr>
          <w:rFonts w:asciiTheme="majorBidi" w:hAnsiTheme="majorBidi" w:cstheme="majorBidi" w:hint="cs"/>
          <w:cs/>
        </w:rPr>
        <w:t>โดยเป็นรายได้ที่รับรู้ ณ เวลาใดเวลาหนึ่ง</w:t>
      </w:r>
    </w:p>
    <w:p w14:paraId="107D624C" w14:textId="77777777" w:rsidR="00F101ED" w:rsidRPr="00AF40BF" w:rsidRDefault="00F101ED" w:rsidP="00892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</w:rPr>
      </w:pPr>
    </w:p>
    <w:p w14:paraId="1BAE6093" w14:textId="77777777" w:rsidR="008B5F3D" w:rsidRPr="00D73840" w:rsidRDefault="008B5F3D" w:rsidP="008B5F3D">
      <w:pPr>
        <w:tabs>
          <w:tab w:val="clear" w:pos="454"/>
        </w:tabs>
        <w:spacing w:line="240" w:lineRule="auto"/>
        <w:ind w:left="540" w:right="101"/>
        <w:jc w:val="both"/>
        <w:rPr>
          <w:rFonts w:asciiTheme="majorBidi" w:hAnsiTheme="majorBidi" w:cstheme="majorBidi"/>
        </w:rPr>
      </w:pPr>
      <w:r w:rsidRPr="00AF40BF">
        <w:rPr>
          <w:rFonts w:asciiTheme="majorBidi" w:hAnsiTheme="majorBidi" w:cstheme="majorBidi"/>
          <w:i/>
          <w:iCs/>
          <w:cs/>
        </w:rPr>
        <w:t>ลูกค้ารายใหญ่</w:t>
      </w:r>
      <w:bookmarkStart w:id="7" w:name="_Hlk30165379"/>
    </w:p>
    <w:bookmarkEnd w:id="7"/>
    <w:p w14:paraId="0BBBA2F9" w14:textId="77777777" w:rsidR="008B5F3D" w:rsidRPr="00AF40BF" w:rsidRDefault="008B5F3D" w:rsidP="008B5F3D">
      <w:pPr>
        <w:tabs>
          <w:tab w:val="clear" w:pos="454"/>
        </w:tabs>
        <w:spacing w:line="240" w:lineRule="auto"/>
        <w:ind w:left="540" w:right="101"/>
        <w:jc w:val="both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3867ED72" w14:textId="2833A330" w:rsidR="008B5F3D" w:rsidRPr="00AF40BF" w:rsidRDefault="004F5644" w:rsidP="008B5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</w:rPr>
      </w:pPr>
      <w:r w:rsidRPr="004F5644">
        <w:rPr>
          <w:rFonts w:asciiTheme="majorBidi" w:hAnsiTheme="majorBidi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/>
        </w:rPr>
        <w:t>31</w:t>
      </w:r>
      <w:r w:rsidRPr="004F5644">
        <w:rPr>
          <w:rFonts w:asciiTheme="majorBidi" w:hAnsiTheme="majorBidi"/>
          <w:cs/>
        </w:rPr>
        <w:t xml:space="preserve"> มีนาคม </w:t>
      </w:r>
      <w:r>
        <w:rPr>
          <w:rFonts w:asciiTheme="majorBidi" w:hAnsiTheme="majorBidi"/>
        </w:rPr>
        <w:t>2569</w:t>
      </w:r>
      <w:r w:rsidRPr="004F5644">
        <w:rPr>
          <w:rFonts w:asciiTheme="majorBidi" w:hAnsiTheme="majorBidi" w:cstheme="majorBidi"/>
        </w:rPr>
        <w:t xml:space="preserve"> </w:t>
      </w:r>
      <w:r w:rsidR="008B5F3D" w:rsidRPr="00AF40BF">
        <w:rPr>
          <w:rFonts w:asciiTheme="majorBidi" w:hAnsiTheme="majorBidi" w:cstheme="majorBidi"/>
          <w:cs/>
        </w:rPr>
        <w:t>รายได้จากลูกค้าราย</w:t>
      </w:r>
      <w:r w:rsidR="00F0110C" w:rsidRPr="00AF40BF">
        <w:rPr>
          <w:rFonts w:asciiTheme="majorBidi" w:hAnsiTheme="majorBidi" w:cstheme="majorBidi" w:hint="cs"/>
          <w:cs/>
        </w:rPr>
        <w:t>ใหญ่</w:t>
      </w:r>
      <w:r w:rsidR="008B5F3D" w:rsidRPr="00AF40BF">
        <w:rPr>
          <w:rFonts w:asciiTheme="majorBidi" w:hAnsiTheme="majorBidi" w:cstheme="majorBidi"/>
          <w:cs/>
        </w:rPr>
        <w:t xml:space="preserve">จากส่วนงานที่ </w:t>
      </w:r>
      <w:r w:rsidR="008B5F3D" w:rsidRPr="00AF40BF">
        <w:rPr>
          <w:rFonts w:asciiTheme="majorBidi" w:hAnsiTheme="majorBidi" w:cstheme="majorBidi"/>
        </w:rPr>
        <w:t xml:space="preserve">1 </w:t>
      </w:r>
      <w:r w:rsidR="008B5F3D" w:rsidRPr="00AF40BF">
        <w:rPr>
          <w:rFonts w:asciiTheme="majorBidi" w:hAnsiTheme="majorBidi" w:cstheme="majorBidi"/>
          <w:cs/>
        </w:rPr>
        <w:t xml:space="preserve">และ </w:t>
      </w:r>
      <w:r w:rsidR="008B5F3D" w:rsidRPr="00AF40BF">
        <w:rPr>
          <w:rFonts w:asciiTheme="majorBidi" w:hAnsiTheme="majorBidi" w:cstheme="majorBidi"/>
        </w:rPr>
        <w:t xml:space="preserve">2 </w:t>
      </w:r>
      <w:r w:rsidR="008B5F3D" w:rsidRPr="00AF40BF">
        <w:rPr>
          <w:rFonts w:asciiTheme="majorBidi" w:hAnsiTheme="majorBidi" w:cstheme="majorBidi"/>
          <w:cs/>
        </w:rPr>
        <w:t>ของกลุ่มบริษัทเป็นจำนวนเงิน</w:t>
      </w:r>
      <w:r w:rsidR="008B5F3D" w:rsidRPr="00281C4D">
        <w:rPr>
          <w:rFonts w:asciiTheme="majorBidi" w:hAnsiTheme="majorBidi" w:cstheme="majorBidi"/>
          <w:cs/>
        </w:rPr>
        <w:t>ประมาณ</w:t>
      </w:r>
      <w:r w:rsidR="008B5F3D" w:rsidRPr="00281C4D">
        <w:rPr>
          <w:rFonts w:asciiTheme="majorBidi" w:hAnsiTheme="majorBidi" w:cstheme="majorBidi"/>
        </w:rPr>
        <w:t xml:space="preserve"> </w:t>
      </w:r>
      <w:r w:rsidR="00281C4D" w:rsidRPr="00E40F9C">
        <w:rPr>
          <w:rFonts w:asciiTheme="majorBidi" w:hAnsiTheme="majorBidi" w:cstheme="majorBidi"/>
        </w:rPr>
        <w:t>4</w:t>
      </w:r>
      <w:r w:rsidR="004A64EC" w:rsidRPr="00E40F9C">
        <w:rPr>
          <w:rFonts w:asciiTheme="majorBidi" w:hAnsiTheme="majorBidi" w:cstheme="majorBidi"/>
        </w:rPr>
        <w:t>,</w:t>
      </w:r>
      <w:r w:rsidR="00281C4D" w:rsidRPr="00E40F9C">
        <w:rPr>
          <w:rFonts w:asciiTheme="majorBidi" w:hAnsiTheme="majorBidi" w:cstheme="majorBidi"/>
        </w:rPr>
        <w:t>545</w:t>
      </w:r>
      <w:r w:rsidR="008B5F3D" w:rsidRPr="00AF40BF">
        <w:rPr>
          <w:rFonts w:asciiTheme="majorBidi" w:hAnsiTheme="majorBidi" w:cstheme="majorBidi"/>
        </w:rPr>
        <w:t xml:space="preserve"> </w:t>
      </w:r>
      <w:r w:rsidR="008B5F3D" w:rsidRPr="00AF40BF">
        <w:rPr>
          <w:rFonts w:asciiTheme="majorBidi" w:hAnsiTheme="majorBidi" w:cstheme="majorBidi"/>
          <w:cs/>
        </w:rPr>
        <w:t xml:space="preserve">ล้านบาท </w:t>
      </w:r>
      <w:r w:rsidR="008B5F3D" w:rsidRPr="00AF40BF">
        <w:rPr>
          <w:rFonts w:asciiTheme="majorBidi" w:hAnsiTheme="majorBidi" w:cstheme="majorBidi"/>
          <w:i/>
          <w:iCs/>
          <w:cs/>
        </w:rPr>
        <w:t>(</w:t>
      </w:r>
      <w:r w:rsidRPr="004F5644">
        <w:rPr>
          <w:rFonts w:asciiTheme="majorBidi" w:hAnsiTheme="majorBidi"/>
          <w:i/>
          <w:iCs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/>
          <w:i/>
          <w:iCs/>
        </w:rPr>
        <w:t>31</w:t>
      </w:r>
      <w:r w:rsidRPr="004F5644">
        <w:rPr>
          <w:rFonts w:asciiTheme="majorBidi" w:hAnsiTheme="majorBidi"/>
          <w:i/>
          <w:iCs/>
          <w:cs/>
        </w:rPr>
        <w:t xml:space="preserve"> มีนาคม </w:t>
      </w:r>
      <w:r w:rsidR="008B5F3D" w:rsidRPr="00E40F9C">
        <w:rPr>
          <w:rFonts w:asciiTheme="majorBidi" w:hAnsiTheme="majorBidi" w:cstheme="majorBidi"/>
          <w:i/>
          <w:iCs/>
        </w:rPr>
        <w:t>256</w:t>
      </w:r>
      <w:r w:rsidR="00632B20" w:rsidRPr="00E40F9C">
        <w:rPr>
          <w:rFonts w:asciiTheme="majorBidi" w:hAnsiTheme="majorBidi" w:cstheme="majorBidi"/>
          <w:i/>
          <w:iCs/>
        </w:rPr>
        <w:t>8</w:t>
      </w:r>
      <w:r w:rsidR="008B5F3D" w:rsidRPr="00AF40BF">
        <w:rPr>
          <w:rFonts w:asciiTheme="majorBidi" w:hAnsiTheme="majorBidi" w:cstheme="majorBidi"/>
          <w:i/>
          <w:iCs/>
        </w:rPr>
        <w:t xml:space="preserve"> : </w:t>
      </w:r>
      <w:r w:rsidR="00632B20" w:rsidRPr="00632B20">
        <w:rPr>
          <w:rFonts w:asciiTheme="majorBidi" w:hAnsiTheme="majorBidi" w:cstheme="majorBidi"/>
          <w:i/>
          <w:iCs/>
        </w:rPr>
        <w:t xml:space="preserve">5,132 </w:t>
      </w:r>
      <w:r w:rsidR="008B5F3D" w:rsidRPr="00AF40BF">
        <w:rPr>
          <w:rFonts w:asciiTheme="majorBidi" w:hAnsiTheme="majorBidi" w:cstheme="majorBidi"/>
          <w:i/>
          <w:iCs/>
          <w:cs/>
        </w:rPr>
        <w:t xml:space="preserve">ล้านบาท) </w:t>
      </w:r>
      <w:r w:rsidR="008B5F3D" w:rsidRPr="00AF40BF">
        <w:rPr>
          <w:rFonts w:asciiTheme="majorBidi" w:hAnsiTheme="majorBidi" w:cstheme="majorBidi"/>
          <w:cs/>
        </w:rPr>
        <w:t>จากรายได้รวมของกลุ่มบริษัท</w:t>
      </w:r>
    </w:p>
    <w:p w14:paraId="4B58AB53" w14:textId="77777777" w:rsidR="008B5F3D" w:rsidRPr="00AF40BF" w:rsidRDefault="008B5F3D" w:rsidP="00892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  <w:cs/>
        </w:rPr>
        <w:sectPr w:rsidR="008B5F3D" w:rsidRPr="00AF40BF" w:rsidSect="003A409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CA944E5" w14:textId="10154BA1" w:rsidR="001167A1" w:rsidRPr="00AF40BF" w:rsidRDefault="0017797B" w:rsidP="00AB1D45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F40BF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147DDD71" w14:textId="3BA4ED1A" w:rsidR="0017797B" w:rsidRPr="00D73840" w:rsidRDefault="0017797B" w:rsidP="00D73840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hd w:val="clear" w:color="auto" w:fill="D9D9D9"/>
          <w:cs/>
        </w:rPr>
      </w:pPr>
    </w:p>
    <w:p w14:paraId="4CD20D89" w14:textId="6EB68CE7" w:rsidR="00FE6063" w:rsidRPr="00AF40BF" w:rsidRDefault="004732C0" w:rsidP="00FE6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Theme="majorBidi" w:hAnsiTheme="majorBidi" w:cstheme="majorBidi"/>
        </w:rPr>
      </w:pPr>
      <w:r w:rsidRPr="00AF40BF">
        <w:rPr>
          <w:rFonts w:asciiTheme="majorBidi" w:hAnsiTheme="majorBidi" w:cstheme="majorBidi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AF40BF">
        <w:rPr>
          <w:rFonts w:asciiTheme="majorBidi" w:hAnsiTheme="majorBidi" w:cstheme="majorBidi" w:hint="cs"/>
          <w:cs/>
        </w:rPr>
        <w:t xml:space="preserve">     </w:t>
      </w:r>
      <w:r w:rsidRPr="00AF40BF">
        <w:rPr>
          <w:rFonts w:asciiTheme="majorBidi" w:hAnsiTheme="majorBidi" w:cstheme="majorBidi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Pr="00AF40BF">
        <w:rPr>
          <w:rFonts w:asciiTheme="majorBidi" w:hAnsiTheme="majorBidi" w:cstheme="majorBidi"/>
        </w:rPr>
        <w:t xml:space="preserve"> </w:t>
      </w:r>
      <w:r w:rsidRPr="00AF40BF">
        <w:rPr>
          <w:rFonts w:asciiTheme="majorBidi" w:hAnsiTheme="majorBidi" w:cstheme="majorBidi"/>
          <w:cs/>
        </w:rPr>
        <w:t>ที่แท้จริงรวมของกลุ่มบริษัท</w:t>
      </w:r>
      <w:r w:rsidR="00153060">
        <w:rPr>
          <w:rFonts w:asciiTheme="majorBidi" w:hAnsiTheme="majorBidi" w:cstheme="majorBidi" w:hint="cs"/>
          <w:cs/>
        </w:rPr>
        <w:t>และบริษัท</w:t>
      </w:r>
      <w:r w:rsidRPr="00AF40BF">
        <w:rPr>
          <w:rFonts w:asciiTheme="majorBidi" w:hAnsiTheme="majorBidi" w:cstheme="majorBidi"/>
          <w:cs/>
        </w:rPr>
        <w:t>ในการดำเนินงานต่อเนื่องเป็นระยะเวลา</w:t>
      </w:r>
      <w:r w:rsidR="002629DB" w:rsidRPr="00AF40BF">
        <w:rPr>
          <w:rFonts w:asciiTheme="majorBidi" w:hAnsiTheme="majorBidi" w:cstheme="majorBidi" w:hint="cs"/>
          <w:cs/>
        </w:rPr>
        <w:t>สาม</w:t>
      </w:r>
      <w:r w:rsidRPr="00AF40BF">
        <w:rPr>
          <w:rFonts w:asciiTheme="majorBidi" w:hAnsiTheme="majorBidi" w:cstheme="majorBidi" w:hint="cs"/>
          <w:cs/>
        </w:rPr>
        <w:t>เดือน</w:t>
      </w:r>
      <w:r w:rsidRPr="00AF40BF">
        <w:rPr>
          <w:rFonts w:asciiTheme="majorBidi" w:hAnsiTheme="majorBidi" w:cstheme="majorBidi"/>
          <w:cs/>
        </w:rPr>
        <w:t xml:space="preserve">สิ้นสุดวันที่ </w:t>
      </w:r>
      <w:r w:rsidR="002629DB" w:rsidRPr="00AF40BF">
        <w:rPr>
          <w:rFonts w:asciiTheme="majorBidi" w:hAnsiTheme="majorBidi" w:cstheme="majorBidi"/>
        </w:rPr>
        <w:t>31</w:t>
      </w:r>
      <w:r w:rsidR="002629DB" w:rsidRPr="00AF40BF">
        <w:rPr>
          <w:rFonts w:asciiTheme="majorBidi" w:hAnsiTheme="majorBidi" w:cstheme="majorBidi" w:hint="cs"/>
          <w:cs/>
        </w:rPr>
        <w:t xml:space="preserve"> มีนาคม </w:t>
      </w:r>
      <w:r w:rsidRPr="00E40F9C">
        <w:rPr>
          <w:rFonts w:asciiTheme="majorBidi" w:hAnsiTheme="majorBidi" w:cstheme="majorBidi"/>
        </w:rPr>
        <w:t>256</w:t>
      </w:r>
      <w:r w:rsidR="002365A7" w:rsidRPr="00E40F9C">
        <w:rPr>
          <w:rFonts w:asciiTheme="majorBidi" w:hAnsiTheme="majorBidi" w:cstheme="majorBidi"/>
        </w:rPr>
        <w:t>9</w:t>
      </w:r>
      <w:r w:rsidR="008D582E">
        <w:rPr>
          <w:rFonts w:asciiTheme="majorBidi" w:hAnsiTheme="majorBidi" w:cstheme="majorBidi" w:hint="cs"/>
          <w:cs/>
        </w:rPr>
        <w:t xml:space="preserve"> </w:t>
      </w:r>
      <w:r w:rsidRPr="00AF40BF">
        <w:rPr>
          <w:rFonts w:asciiTheme="majorBidi" w:hAnsiTheme="majorBidi" w:cstheme="majorBidi"/>
          <w:cs/>
        </w:rPr>
        <w:t>คือ</w:t>
      </w:r>
      <w:r w:rsidR="000F1EEF">
        <w:rPr>
          <w:rFonts w:asciiTheme="majorBidi" w:hAnsiTheme="majorBidi" w:cstheme="majorBidi" w:hint="cs"/>
          <w:cs/>
        </w:rPr>
        <w:t>ค่าใช้จ่าย</w:t>
      </w:r>
      <w:r w:rsidR="008B258A">
        <w:rPr>
          <w:rFonts w:asciiTheme="majorBidi" w:hAnsiTheme="majorBidi" w:cstheme="majorBidi" w:hint="cs"/>
          <w:cs/>
        </w:rPr>
        <w:t>ภาษีเงินได้</w:t>
      </w:r>
      <w:r w:rsidRPr="00AF40BF">
        <w:rPr>
          <w:rFonts w:asciiTheme="majorBidi" w:hAnsiTheme="majorBidi" w:cstheme="majorBidi" w:hint="cs"/>
          <w:cs/>
        </w:rPr>
        <w:t>ร้อย</w:t>
      </w:r>
      <w:r w:rsidRPr="00C43D8C">
        <w:rPr>
          <w:rFonts w:asciiTheme="majorBidi" w:hAnsiTheme="majorBidi" w:cstheme="majorBidi"/>
          <w:cs/>
        </w:rPr>
        <w:t>ละ</w:t>
      </w:r>
      <w:r w:rsidR="0001373F" w:rsidRPr="00C43D8C">
        <w:rPr>
          <w:rFonts w:asciiTheme="majorBidi" w:hAnsiTheme="majorBidi" w:cstheme="majorBidi"/>
        </w:rPr>
        <w:t xml:space="preserve"> </w:t>
      </w:r>
      <w:r w:rsidR="00C43D8C" w:rsidRPr="00E40F9C">
        <w:rPr>
          <w:rFonts w:asciiTheme="majorBidi" w:hAnsiTheme="majorBidi" w:cstheme="majorBidi"/>
        </w:rPr>
        <w:t>5.17</w:t>
      </w:r>
      <w:r w:rsidR="000937E8">
        <w:rPr>
          <w:rFonts w:asciiTheme="majorBidi" w:hAnsiTheme="majorBidi" w:cstheme="majorBidi"/>
        </w:rPr>
        <w:t xml:space="preserve"> </w:t>
      </w:r>
      <w:r w:rsidR="00F42E3D">
        <w:rPr>
          <w:rFonts w:asciiTheme="majorBidi" w:hAnsiTheme="majorBidi" w:cstheme="majorBidi" w:hint="cs"/>
          <w:cs/>
        </w:rPr>
        <w:t>และ</w:t>
      </w:r>
      <w:r w:rsidR="008B258A">
        <w:rPr>
          <w:rFonts w:asciiTheme="majorBidi" w:hAnsiTheme="majorBidi" w:cstheme="majorBidi" w:hint="cs"/>
          <w:cs/>
        </w:rPr>
        <w:t>รายได้</w:t>
      </w:r>
      <w:r w:rsidR="007741DD">
        <w:rPr>
          <w:rFonts w:asciiTheme="majorBidi" w:hAnsiTheme="majorBidi" w:cstheme="majorBidi" w:hint="cs"/>
          <w:cs/>
        </w:rPr>
        <w:t>ภาษีเงินได้</w:t>
      </w:r>
      <w:r w:rsidR="00F42E3D">
        <w:rPr>
          <w:rFonts w:asciiTheme="majorBidi" w:hAnsiTheme="majorBidi" w:cstheme="majorBidi" w:hint="cs"/>
          <w:cs/>
        </w:rPr>
        <w:t xml:space="preserve">ร้อยละ </w:t>
      </w:r>
      <w:r w:rsidR="00BD6E43">
        <w:rPr>
          <w:rFonts w:asciiTheme="majorBidi" w:hAnsiTheme="majorBidi" w:cstheme="majorBidi" w:hint="cs"/>
          <w:cs/>
        </w:rPr>
        <w:t>(</w:t>
      </w:r>
      <w:r w:rsidR="001A063E">
        <w:rPr>
          <w:rFonts w:asciiTheme="majorBidi" w:hAnsiTheme="majorBidi" w:cstheme="majorBidi"/>
        </w:rPr>
        <w:t>0.0</w:t>
      </w:r>
      <w:r w:rsidR="00BB7CC1">
        <w:rPr>
          <w:rFonts w:asciiTheme="majorBidi" w:hAnsiTheme="majorBidi" w:cstheme="majorBidi"/>
        </w:rPr>
        <w:t>6</w:t>
      </w:r>
      <w:r w:rsidR="00BD6E43">
        <w:rPr>
          <w:rFonts w:asciiTheme="majorBidi" w:hAnsiTheme="majorBidi" w:cstheme="majorBidi" w:hint="cs"/>
          <w:cs/>
        </w:rPr>
        <w:t>)</w:t>
      </w:r>
      <w:r w:rsidR="006B10BB" w:rsidRPr="00AF40BF">
        <w:rPr>
          <w:rFonts w:asciiTheme="majorBidi" w:hAnsiTheme="majorBidi" w:cstheme="majorBidi"/>
        </w:rPr>
        <w:t xml:space="preserve"> </w:t>
      </w:r>
      <w:r w:rsidR="00BB7CC1">
        <w:rPr>
          <w:rFonts w:asciiTheme="majorBidi" w:hAnsiTheme="majorBidi" w:cstheme="majorBidi" w:hint="cs"/>
          <w:cs/>
        </w:rPr>
        <w:t xml:space="preserve">ตามลำดับ </w:t>
      </w:r>
      <w:r w:rsidRPr="00AF40BF">
        <w:rPr>
          <w:rFonts w:asciiTheme="majorBidi" w:hAnsiTheme="majorBidi" w:cstheme="majorBidi"/>
          <w:i/>
          <w:iCs/>
          <w:lang w:val="en-GB" w:bidi="ar-SA"/>
        </w:rPr>
        <w:t>(</w:t>
      </w:r>
      <w:r w:rsidRPr="00AF40BF">
        <w:rPr>
          <w:rFonts w:asciiTheme="majorBidi" w:hAnsiTheme="majorBidi" w:cstheme="majorBidi" w:hint="cs"/>
          <w:i/>
          <w:iCs/>
          <w:cs/>
        </w:rPr>
        <w:t>รอบระยะเวลา</w:t>
      </w:r>
      <w:r w:rsidR="002629DB" w:rsidRPr="00AF40BF">
        <w:rPr>
          <w:rFonts w:asciiTheme="majorBidi" w:hAnsiTheme="majorBidi" w:cstheme="majorBidi" w:hint="cs"/>
          <w:i/>
          <w:iCs/>
          <w:cs/>
        </w:rPr>
        <w:t>สาม</w:t>
      </w:r>
      <w:r w:rsidRPr="00AF40BF">
        <w:rPr>
          <w:rFonts w:asciiTheme="majorBidi" w:hAnsiTheme="majorBidi" w:cstheme="majorBidi" w:hint="cs"/>
          <w:i/>
          <w:iCs/>
          <w:cs/>
        </w:rPr>
        <w:t xml:space="preserve">เดือนสิ้นสุดวันที่ </w:t>
      </w:r>
      <w:r w:rsidR="002629DB" w:rsidRPr="00AF40BF">
        <w:rPr>
          <w:rFonts w:asciiTheme="majorBidi" w:hAnsiTheme="majorBidi" w:cstheme="majorBidi"/>
          <w:i/>
          <w:iCs/>
        </w:rPr>
        <w:t xml:space="preserve">31 </w:t>
      </w:r>
      <w:r w:rsidR="002629DB" w:rsidRPr="00AF40BF">
        <w:rPr>
          <w:rFonts w:asciiTheme="majorBidi" w:hAnsiTheme="majorBidi" w:cstheme="majorBidi" w:hint="cs"/>
          <w:i/>
          <w:iCs/>
          <w:cs/>
        </w:rPr>
        <w:t xml:space="preserve">มีนาคม </w:t>
      </w:r>
      <w:r w:rsidRPr="00E40F9C">
        <w:rPr>
          <w:rFonts w:asciiTheme="majorBidi" w:hAnsiTheme="majorBidi" w:cstheme="majorBidi"/>
          <w:i/>
          <w:iCs/>
        </w:rPr>
        <w:t>256</w:t>
      </w:r>
      <w:r w:rsidR="002365A7" w:rsidRPr="00E40F9C">
        <w:rPr>
          <w:rFonts w:asciiTheme="majorBidi" w:hAnsiTheme="majorBidi" w:cstheme="majorBidi"/>
          <w:i/>
          <w:iCs/>
        </w:rPr>
        <w:t>8</w:t>
      </w:r>
      <w:r w:rsidRPr="00AF40BF">
        <w:rPr>
          <w:rFonts w:asciiTheme="majorBidi" w:hAnsiTheme="majorBidi" w:cstheme="majorBidi"/>
          <w:i/>
          <w:iCs/>
        </w:rPr>
        <w:t xml:space="preserve">: </w:t>
      </w:r>
      <w:r w:rsidR="007741DD">
        <w:rPr>
          <w:rFonts w:asciiTheme="majorBidi" w:hAnsiTheme="majorBidi" w:cstheme="majorBidi" w:hint="cs"/>
          <w:i/>
          <w:iCs/>
          <w:cs/>
        </w:rPr>
        <w:t>ค่าใช้จ่าย</w:t>
      </w:r>
      <w:r w:rsidR="00D01204">
        <w:rPr>
          <w:rFonts w:asciiTheme="majorBidi" w:hAnsiTheme="majorBidi" w:cstheme="majorBidi" w:hint="cs"/>
          <w:i/>
          <w:iCs/>
          <w:cs/>
        </w:rPr>
        <w:t>ภาษีเงินได้</w:t>
      </w:r>
      <w:r w:rsidR="00CA5439">
        <w:rPr>
          <w:rFonts w:asciiTheme="majorBidi" w:hAnsiTheme="majorBidi" w:cstheme="majorBidi" w:hint="cs"/>
          <w:i/>
          <w:iCs/>
          <w:cs/>
        </w:rPr>
        <w:t xml:space="preserve">ร้อยละ </w:t>
      </w:r>
      <w:r w:rsidR="002365A7">
        <w:rPr>
          <w:rFonts w:asciiTheme="majorBidi" w:hAnsiTheme="majorBidi" w:cstheme="majorBidi"/>
          <w:i/>
          <w:iCs/>
        </w:rPr>
        <w:t>16.</w:t>
      </w:r>
      <w:r w:rsidR="002365A7" w:rsidRPr="00E40F9C">
        <w:rPr>
          <w:rFonts w:asciiTheme="majorBidi" w:hAnsiTheme="majorBidi" w:cstheme="majorBidi"/>
          <w:i/>
          <w:iCs/>
        </w:rPr>
        <w:t>01</w:t>
      </w:r>
      <w:r w:rsidR="00CA5439">
        <w:rPr>
          <w:rFonts w:asciiTheme="majorBidi" w:hAnsiTheme="majorBidi" w:cstheme="majorBidi" w:hint="cs"/>
          <w:i/>
          <w:iCs/>
          <w:cs/>
        </w:rPr>
        <w:t xml:space="preserve"> และ</w:t>
      </w:r>
      <w:r w:rsidR="00D01204">
        <w:rPr>
          <w:rFonts w:asciiTheme="majorBidi" w:hAnsiTheme="majorBidi" w:cstheme="majorBidi" w:hint="cs"/>
          <w:i/>
          <w:iCs/>
          <w:cs/>
        </w:rPr>
        <w:t>รายได้ภาษีเงินได้</w:t>
      </w:r>
      <w:r w:rsidR="00CA5439">
        <w:rPr>
          <w:rFonts w:asciiTheme="majorBidi" w:hAnsiTheme="majorBidi" w:cstheme="majorBidi" w:hint="cs"/>
          <w:i/>
          <w:iCs/>
          <w:cs/>
        </w:rPr>
        <w:t xml:space="preserve">ร้อยละ </w:t>
      </w:r>
      <w:r w:rsidR="00BD6E43">
        <w:rPr>
          <w:rFonts w:asciiTheme="majorBidi" w:hAnsiTheme="majorBidi" w:cstheme="majorBidi" w:hint="cs"/>
          <w:i/>
          <w:iCs/>
          <w:cs/>
        </w:rPr>
        <w:t>(</w:t>
      </w:r>
      <w:r w:rsidR="00207E82">
        <w:rPr>
          <w:rFonts w:asciiTheme="majorBidi" w:hAnsiTheme="majorBidi" w:cstheme="majorBidi"/>
          <w:i/>
          <w:iCs/>
        </w:rPr>
        <w:t>0.12</w:t>
      </w:r>
      <w:r w:rsidR="00BD6E43">
        <w:rPr>
          <w:rFonts w:asciiTheme="majorBidi" w:hAnsiTheme="majorBidi" w:cstheme="majorBidi" w:hint="cs"/>
          <w:i/>
          <w:iCs/>
          <w:cs/>
        </w:rPr>
        <w:t>)</w:t>
      </w:r>
      <w:r w:rsidR="00CA5439">
        <w:rPr>
          <w:rFonts w:asciiTheme="majorBidi" w:hAnsiTheme="majorBidi" w:cstheme="majorBidi" w:hint="cs"/>
          <w:i/>
          <w:iCs/>
          <w:cs/>
        </w:rPr>
        <w:t xml:space="preserve"> ตามลำดับ</w:t>
      </w:r>
      <w:r w:rsidRPr="00AF40BF">
        <w:rPr>
          <w:rFonts w:asciiTheme="majorBidi" w:hAnsiTheme="majorBidi" w:cstheme="majorBidi"/>
          <w:i/>
          <w:iCs/>
        </w:rPr>
        <w:t xml:space="preserve">) </w:t>
      </w:r>
      <w:r w:rsidR="00E90E86" w:rsidRPr="00E90E86">
        <w:rPr>
          <w:rFonts w:asciiTheme="majorBidi" w:hAnsiTheme="majorBidi"/>
          <w:cs/>
        </w:rPr>
        <w:t>อัตราภาษีเงินได้ที่แท้จริงของกลุ่มบริษัทและบริษัทแตกต่างจากอัตราภาษีเงินได้ปกติมีสาเหตุหลักมาจากการที่กลุ่มบริษัทมีกำไรสุทธิบางส่วน ซึ่งเกิดจากธุรกรรมที่ได้รับการส่งเสริมการลงทุน โดยกำไรสุทธิจากธุรกรรมดังกล่าวได้รับการลดหย่อนอัตราภาษีเงินได้หรือไม่ต้องเสียภาษีเงินได้ อีกทั้งเป็นผลมาจากการใช้ขาดทุนสุทธิทางภาษียกมา และของบริษัทมีผลแตกต่างของรายได้และรายจ่ายทางบัญชีและภาษี</w:t>
      </w:r>
    </w:p>
    <w:p w14:paraId="62ED11B2" w14:textId="77777777" w:rsidR="00DF30CD" w:rsidRPr="00AF40BF" w:rsidRDefault="00DF30CD" w:rsidP="00DF30CD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40669243" w14:textId="51447E13" w:rsidR="001E6920" w:rsidRPr="00AF40BF" w:rsidRDefault="001E6920" w:rsidP="001E6920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F40BF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เครื่องมือทางการเงิน</w:t>
      </w:r>
    </w:p>
    <w:p w14:paraId="5ACB0625" w14:textId="39B79621" w:rsidR="00FD6BBE" w:rsidRPr="00AF40BF" w:rsidRDefault="00FD6BBE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36F61BDE" w14:textId="77777777" w:rsidR="001E6920" w:rsidRPr="00AF40BF" w:rsidRDefault="001E6920" w:rsidP="001E6920">
      <w:pPr>
        <w:pStyle w:val="block"/>
        <w:spacing w:after="0" w:line="240" w:lineRule="auto"/>
        <w:ind w:left="450" w:right="-7" w:firstLine="9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AF40B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AF40BF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1A97F79B" w14:textId="77777777" w:rsidR="001E6920" w:rsidRPr="00AF40BF" w:rsidRDefault="001E6920" w:rsidP="001E6920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0B2906C7" w14:textId="77777777" w:rsidR="006F30E5" w:rsidRPr="00AF40BF" w:rsidRDefault="002F7CE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AF40BF">
        <w:rPr>
          <w:rFonts w:hint="cs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 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 มูลค่ายุติธรรม</w:t>
      </w:r>
      <w:r w:rsidR="006C31B5" w:rsidRPr="00AF40BF">
        <w:rPr>
          <w:rFonts w:hint="cs"/>
          <w:cs/>
        </w:rPr>
        <w:t>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52B5FEF1" w14:textId="77777777" w:rsidR="007E392F" w:rsidRPr="00AF40BF" w:rsidRDefault="007E392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0FEE7785" w14:textId="77777777" w:rsidR="007E392F" w:rsidRPr="00AF40BF" w:rsidRDefault="007E392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3447B0A0" w14:textId="2B023D17" w:rsidR="007E392F" w:rsidRPr="00AF40BF" w:rsidRDefault="007E392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s/>
        </w:rPr>
        <w:sectPr w:rsidR="007E392F" w:rsidRPr="00AF40BF" w:rsidSect="003A4097">
          <w:headerReference w:type="default" r:id="rId20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Style w:val="TableGrid"/>
        <w:tblW w:w="1395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890"/>
        <w:gridCol w:w="270"/>
        <w:gridCol w:w="1710"/>
        <w:gridCol w:w="270"/>
        <w:gridCol w:w="1350"/>
        <w:gridCol w:w="270"/>
        <w:gridCol w:w="1350"/>
        <w:gridCol w:w="236"/>
        <w:gridCol w:w="1204"/>
        <w:gridCol w:w="236"/>
        <w:gridCol w:w="1204"/>
      </w:tblGrid>
      <w:tr w:rsidR="00AF40BF" w:rsidRPr="00AF40BF" w14:paraId="3E0BCD71" w14:textId="77777777" w:rsidTr="00DD1709">
        <w:tc>
          <w:tcPr>
            <w:tcW w:w="3960" w:type="dxa"/>
            <w:vAlign w:val="bottom"/>
          </w:tcPr>
          <w:p w14:paraId="706D0BD1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90" w:type="dxa"/>
            <w:gridSpan w:val="11"/>
          </w:tcPr>
          <w:p w14:paraId="0822E730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AF40BF" w:rsidRPr="00AF40BF" w14:paraId="72CDB0FF" w14:textId="77777777" w:rsidTr="00DD1709">
        <w:tc>
          <w:tcPr>
            <w:tcW w:w="3960" w:type="dxa"/>
            <w:vAlign w:val="bottom"/>
          </w:tcPr>
          <w:p w14:paraId="65D539F2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870" w:type="dxa"/>
            <w:gridSpan w:val="3"/>
          </w:tcPr>
          <w:p w14:paraId="2FDEC47B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10246F90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60D8A8B9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AF40BF" w:rsidRPr="00AF40BF" w14:paraId="5A26BB6A" w14:textId="77777777" w:rsidTr="00DD1709">
        <w:tc>
          <w:tcPr>
            <w:tcW w:w="3960" w:type="dxa"/>
            <w:vAlign w:val="bottom"/>
          </w:tcPr>
          <w:p w14:paraId="580C2723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56914E1D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F6EA081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vAlign w:val="bottom"/>
          </w:tcPr>
          <w:p w14:paraId="721032E7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cs/>
              </w:rPr>
              <w:t>ราคาทุนตัดจำหน่าย - สุทธิ</w:t>
            </w:r>
          </w:p>
        </w:tc>
        <w:tc>
          <w:tcPr>
            <w:tcW w:w="270" w:type="dxa"/>
            <w:vAlign w:val="bottom"/>
          </w:tcPr>
          <w:p w14:paraId="727DB10A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AFDC6D7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AF40B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0" w:type="dxa"/>
            <w:vAlign w:val="bottom"/>
          </w:tcPr>
          <w:p w14:paraId="54C209D6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3002784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AF40BF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36" w:type="dxa"/>
            <w:vAlign w:val="bottom"/>
          </w:tcPr>
          <w:p w14:paraId="27F8C573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DBBA618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AF40B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6" w:type="dxa"/>
            <w:vAlign w:val="bottom"/>
          </w:tcPr>
          <w:p w14:paraId="72DFADF9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A221FB3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F40BF" w:rsidRPr="00AF40BF" w14:paraId="7F938EA4" w14:textId="77777777" w:rsidTr="00DD1709">
        <w:tc>
          <w:tcPr>
            <w:tcW w:w="3960" w:type="dxa"/>
            <w:vAlign w:val="bottom"/>
          </w:tcPr>
          <w:p w14:paraId="1AF0C3DA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90" w:type="dxa"/>
            <w:gridSpan w:val="11"/>
          </w:tcPr>
          <w:p w14:paraId="1BA40D01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F40BF" w:rsidRPr="00AF40BF" w14:paraId="16C1C45C" w14:textId="77777777" w:rsidTr="00DD1709">
        <w:tc>
          <w:tcPr>
            <w:tcW w:w="3960" w:type="dxa"/>
            <w:vAlign w:val="bottom"/>
          </w:tcPr>
          <w:p w14:paraId="5AD41B05" w14:textId="45EBD9FB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AF40BF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มีนาคม </w:t>
            </w:r>
            <w:r w:rsidRPr="00E40F9C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2365A7" w:rsidRPr="00E40F9C">
              <w:rPr>
                <w:rFonts w:asciiTheme="majorBidi" w:hAnsiTheme="majorBidi" w:cstheme="majorBidi"/>
                <w:b/>
                <w:bCs/>
                <w:i/>
                <w:iCs/>
              </w:rPr>
              <w:t>9</w:t>
            </w:r>
          </w:p>
        </w:tc>
        <w:tc>
          <w:tcPr>
            <w:tcW w:w="1890" w:type="dxa"/>
          </w:tcPr>
          <w:p w14:paraId="01504631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FA16857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6E2CC7B1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46F5C0DE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CF4F052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BB4544E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012F800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2C0CC4D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96A7791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479EE77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4BDF736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F40BF" w:rsidRPr="00AF40BF" w14:paraId="7A79BA22" w14:textId="77777777" w:rsidTr="00DD1709">
        <w:tc>
          <w:tcPr>
            <w:tcW w:w="3960" w:type="dxa"/>
            <w:vAlign w:val="bottom"/>
          </w:tcPr>
          <w:p w14:paraId="2296CCEC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5337F291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4618BEE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D41E87A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48060F1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C13E878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2CA4B97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5C2AD68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883488B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F82ED90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1CE08AD3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D3A8E80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F40BF" w:rsidRPr="00AF40BF" w14:paraId="0316128D" w14:textId="77777777" w:rsidTr="00DD1709">
        <w:tc>
          <w:tcPr>
            <w:tcW w:w="3960" w:type="dxa"/>
            <w:vAlign w:val="bottom"/>
          </w:tcPr>
          <w:p w14:paraId="2AE6B173" w14:textId="638D262E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สินทรัพย์ทางการเงิน</w:t>
            </w:r>
            <w:r w:rsidR="00B67FE4" w:rsidRPr="00AF40BF">
              <w:rPr>
                <w:rFonts w:asciiTheme="majorBidi" w:hAnsiTheme="majorBidi" w:cstheme="majorBidi" w:hint="cs"/>
                <w:cs/>
              </w:rPr>
              <w:t>ไม่หมุนเวียน</w:t>
            </w:r>
            <w:r w:rsidR="00EC747C" w:rsidRPr="00AF40BF">
              <w:rPr>
                <w:rFonts w:asciiTheme="majorBidi" w:hAnsiTheme="majorBidi" w:cstheme="majorBidi" w:hint="cs"/>
                <w:cs/>
              </w:rPr>
              <w:t>อื่น</w:t>
            </w:r>
          </w:p>
        </w:tc>
        <w:tc>
          <w:tcPr>
            <w:tcW w:w="1890" w:type="dxa"/>
          </w:tcPr>
          <w:p w14:paraId="781E3A2D" w14:textId="79DFDA22" w:rsidR="00DD1709" w:rsidRPr="00480ED1" w:rsidRDefault="00A07DB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987B6C">
              <w:rPr>
                <w:rFonts w:asciiTheme="majorBidi" w:hAnsiTheme="majorBidi" w:cstheme="majorBidi" w:hint="cs"/>
                <w:cs/>
              </w:rPr>
              <w:t>521.69</w:t>
            </w:r>
          </w:p>
        </w:tc>
        <w:tc>
          <w:tcPr>
            <w:tcW w:w="270" w:type="dxa"/>
          </w:tcPr>
          <w:p w14:paraId="3AAABD12" w14:textId="77777777" w:rsidR="00DD1709" w:rsidRPr="00480ED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3242498" w14:textId="73830C3F" w:rsidR="00DD1709" w:rsidRPr="00480ED1" w:rsidRDefault="00DF2C76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480ED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C9CB8E1" w14:textId="77777777" w:rsidR="00DD1709" w:rsidRPr="00480ED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36D6B88" w14:textId="1BC04636" w:rsidR="00DD1709" w:rsidRPr="00480ED1" w:rsidRDefault="00956D7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987B6C">
              <w:rPr>
                <w:rFonts w:asciiTheme="majorBidi" w:hAnsiTheme="majorBidi" w:cstheme="majorBidi" w:hint="cs"/>
                <w:cs/>
              </w:rPr>
              <w:t>378.41</w:t>
            </w:r>
          </w:p>
        </w:tc>
        <w:tc>
          <w:tcPr>
            <w:tcW w:w="270" w:type="dxa"/>
            <w:vAlign w:val="bottom"/>
          </w:tcPr>
          <w:p w14:paraId="17C2E114" w14:textId="77777777" w:rsidR="00DD1709" w:rsidRPr="00480ED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A41773C" w14:textId="0579B68A" w:rsidR="00DD1709" w:rsidRPr="00480ED1" w:rsidRDefault="00DF2C76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480ED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C8810C4" w14:textId="77777777" w:rsidR="00DD1709" w:rsidRPr="00480ED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AF7EC1E" w14:textId="53A3E703" w:rsidR="00DD1709" w:rsidRPr="00480ED1" w:rsidRDefault="00792295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480ED1">
              <w:rPr>
                <w:rFonts w:asciiTheme="majorBidi" w:hAnsiTheme="majorBidi" w:cstheme="majorBidi"/>
                <w:cs/>
              </w:rPr>
              <w:t>143.28</w:t>
            </w:r>
          </w:p>
        </w:tc>
        <w:tc>
          <w:tcPr>
            <w:tcW w:w="236" w:type="dxa"/>
            <w:vAlign w:val="bottom"/>
          </w:tcPr>
          <w:p w14:paraId="142A2E97" w14:textId="77777777" w:rsidR="00DD1709" w:rsidRPr="00480ED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14A1BB7" w14:textId="3A5242D6" w:rsidR="00DD1709" w:rsidRPr="00480ED1" w:rsidRDefault="00480ED1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987B6C">
              <w:rPr>
                <w:rFonts w:asciiTheme="majorBidi" w:hAnsiTheme="majorBidi" w:cstheme="majorBidi" w:hint="cs"/>
                <w:cs/>
              </w:rPr>
              <w:t>521.69</w:t>
            </w:r>
          </w:p>
        </w:tc>
      </w:tr>
      <w:tr w:rsidR="00AF40BF" w:rsidRPr="00AF40BF" w14:paraId="149CA587" w14:textId="77777777" w:rsidTr="00DD1709">
        <w:tc>
          <w:tcPr>
            <w:tcW w:w="3960" w:type="dxa"/>
            <w:vAlign w:val="bottom"/>
          </w:tcPr>
          <w:p w14:paraId="00D26140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890" w:type="dxa"/>
          </w:tcPr>
          <w:p w14:paraId="16D235B3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1962D2C8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7F3D0E11" w14:textId="77777777" w:rsidR="00DD1709" w:rsidRPr="00AF40BF" w:rsidRDefault="00DD1709" w:rsidP="001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6451AEB4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2CA80FAD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466E22FC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0A40EDCC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77EF7330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3822EE9A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2F284EA8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385E4C29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AF40BF" w:rsidRPr="00AF40BF" w14:paraId="4BA7647B" w14:textId="77777777" w:rsidTr="00DD1709">
        <w:tc>
          <w:tcPr>
            <w:tcW w:w="3960" w:type="dxa"/>
            <w:vAlign w:val="bottom"/>
          </w:tcPr>
          <w:p w14:paraId="7CFF2375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890" w:type="dxa"/>
          </w:tcPr>
          <w:p w14:paraId="1A73A1B2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610EE202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13015759" w14:textId="77777777" w:rsidR="00DD1709" w:rsidRPr="00AF40BF" w:rsidRDefault="00DD1709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580A509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23480A7C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0" w:type="dxa"/>
            <w:vAlign w:val="bottom"/>
          </w:tcPr>
          <w:p w14:paraId="1DC70413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76F41C40" w14:textId="77777777" w:rsidR="00DD1709" w:rsidRPr="00AF40BF" w:rsidRDefault="00DD1709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DECAACE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4B615583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701A50AA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3C956DF0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AF40BF" w:rsidRPr="00AF40BF" w14:paraId="079195C4" w14:textId="77777777" w:rsidTr="00CE321B">
        <w:tc>
          <w:tcPr>
            <w:tcW w:w="3960" w:type="dxa"/>
            <w:vAlign w:val="bottom"/>
          </w:tcPr>
          <w:p w14:paraId="45AEBC96" w14:textId="04165578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AF40BF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="00C66D37" w:rsidRPr="00AF40B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ธันวาคม</w:t>
            </w:r>
            <w:r w:rsidRPr="00AF40B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Pr="00E40F9C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2365A7" w:rsidRPr="00E40F9C">
              <w:rPr>
                <w:rFonts w:asciiTheme="majorBidi" w:hAnsiTheme="majorBidi" w:cstheme="majorBidi"/>
                <w:b/>
                <w:bCs/>
                <w:i/>
                <w:iCs/>
              </w:rPr>
              <w:t>8</w:t>
            </w:r>
          </w:p>
        </w:tc>
        <w:tc>
          <w:tcPr>
            <w:tcW w:w="1890" w:type="dxa"/>
          </w:tcPr>
          <w:p w14:paraId="5B859457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E98C33F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3587021B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768A4D2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487CC0E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08ABFEAB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955A7D5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76147BAE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AD9B23B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C974A30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305FB97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F40BF" w:rsidRPr="00AF40BF" w14:paraId="640B68C9" w14:textId="77777777" w:rsidTr="00CE321B">
        <w:tc>
          <w:tcPr>
            <w:tcW w:w="3960" w:type="dxa"/>
            <w:vAlign w:val="bottom"/>
          </w:tcPr>
          <w:p w14:paraId="772B45BC" w14:textId="275D20C6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521F2CB7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1034638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5A98EBC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4D5AB93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423E1BE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4F9830D5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C962A0E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7D82A49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4ADB0C22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06D577B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DC1EF71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2365A7" w:rsidRPr="00AF40BF" w14:paraId="0787A9A8" w14:textId="77777777" w:rsidTr="00CE321B">
        <w:tc>
          <w:tcPr>
            <w:tcW w:w="3960" w:type="dxa"/>
            <w:vAlign w:val="bottom"/>
          </w:tcPr>
          <w:p w14:paraId="24BFE3B4" w14:textId="5132D295" w:rsidR="002365A7" w:rsidRPr="00AF40BF" w:rsidRDefault="002365A7" w:rsidP="00236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สินทรัพย์ทางการเงิน</w:t>
            </w:r>
            <w:r w:rsidRPr="00AF40BF">
              <w:rPr>
                <w:rFonts w:asciiTheme="majorBidi" w:hAnsiTheme="majorBidi" w:cstheme="majorBidi" w:hint="cs"/>
                <w:cs/>
              </w:rPr>
              <w:t>ไม่หมุนเวียนอื่น</w:t>
            </w:r>
          </w:p>
        </w:tc>
        <w:tc>
          <w:tcPr>
            <w:tcW w:w="1890" w:type="dxa"/>
          </w:tcPr>
          <w:p w14:paraId="708F2D74" w14:textId="6C486CDB" w:rsidR="002365A7" w:rsidRPr="00AF40BF" w:rsidRDefault="009F444C" w:rsidP="00236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356.74</w:t>
            </w:r>
          </w:p>
        </w:tc>
        <w:tc>
          <w:tcPr>
            <w:tcW w:w="270" w:type="dxa"/>
          </w:tcPr>
          <w:p w14:paraId="3FCFBCC4" w14:textId="77777777" w:rsidR="002365A7" w:rsidRPr="00AF40BF" w:rsidRDefault="002365A7" w:rsidP="00236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1F898E56" w14:textId="0E5FD800" w:rsidR="002365A7" w:rsidRPr="00AF40BF" w:rsidRDefault="002365A7" w:rsidP="00236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F40BF" w:rsidDel="00C5666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B2638A1" w14:textId="77777777" w:rsidR="002365A7" w:rsidRPr="00AF40BF" w:rsidRDefault="002365A7" w:rsidP="00236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4576BF5" w14:textId="3184FFFA" w:rsidR="002365A7" w:rsidRPr="00AF40BF" w:rsidRDefault="002365A7" w:rsidP="00236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2</w:t>
            </w:r>
            <w:r w:rsidR="009F444C">
              <w:rPr>
                <w:rFonts w:asciiTheme="majorBidi" w:hAnsiTheme="majorBidi" w:cstheme="majorBidi"/>
              </w:rPr>
              <w:t>13.46</w:t>
            </w:r>
          </w:p>
        </w:tc>
        <w:tc>
          <w:tcPr>
            <w:tcW w:w="270" w:type="dxa"/>
            <w:vAlign w:val="bottom"/>
          </w:tcPr>
          <w:p w14:paraId="28D54609" w14:textId="77777777" w:rsidR="002365A7" w:rsidRPr="00AF40BF" w:rsidRDefault="002365A7" w:rsidP="00236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8EC8B4F" w14:textId="07EC57A1" w:rsidR="002365A7" w:rsidRPr="00AF40BF" w:rsidRDefault="002365A7" w:rsidP="00236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F40BF" w:rsidDel="00C5666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5A9067A" w14:textId="77777777" w:rsidR="002365A7" w:rsidRPr="00AF40BF" w:rsidRDefault="002365A7" w:rsidP="00236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06A59AE" w14:textId="10EA7975" w:rsidR="002365A7" w:rsidRPr="00AF40BF" w:rsidRDefault="002365A7" w:rsidP="00236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143.28</w:t>
            </w:r>
          </w:p>
        </w:tc>
        <w:tc>
          <w:tcPr>
            <w:tcW w:w="236" w:type="dxa"/>
            <w:vAlign w:val="bottom"/>
          </w:tcPr>
          <w:p w14:paraId="0AFF1625" w14:textId="77777777" w:rsidR="002365A7" w:rsidRPr="00AF40BF" w:rsidRDefault="002365A7" w:rsidP="00236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7014A2D" w14:textId="565CDB62" w:rsidR="002365A7" w:rsidRPr="00AF40BF" w:rsidRDefault="009F444C" w:rsidP="00236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356.74</w:t>
            </w:r>
          </w:p>
        </w:tc>
      </w:tr>
      <w:tr w:rsidR="00AF40BF" w:rsidRPr="00AF40BF" w14:paraId="797B5D5C" w14:textId="77777777" w:rsidTr="00CE321B">
        <w:tc>
          <w:tcPr>
            <w:tcW w:w="3960" w:type="dxa"/>
            <w:vAlign w:val="bottom"/>
          </w:tcPr>
          <w:p w14:paraId="7A84534A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890" w:type="dxa"/>
          </w:tcPr>
          <w:p w14:paraId="417C461A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579A35FA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52158C30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1FAFFB82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3D507D8C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53ED3D19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4F4DCEBC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7700D64A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7629C679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3BAFF7E2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68C5708A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AF40BF" w:rsidRPr="00AF40BF" w14:paraId="16A86857" w14:textId="77777777" w:rsidTr="00CE321B">
        <w:tc>
          <w:tcPr>
            <w:tcW w:w="3960" w:type="dxa"/>
            <w:vAlign w:val="bottom"/>
          </w:tcPr>
          <w:p w14:paraId="0CB97C99" w14:textId="6ACB28A3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890" w:type="dxa"/>
          </w:tcPr>
          <w:p w14:paraId="42EDBBE5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54E1084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0EDC6701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8685D0B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6C63402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4CC5EF5E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07CBD4B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2C76BF6A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299FED4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8D1E322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7035A35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F40BF" w:rsidRPr="00AF40BF" w14:paraId="14E4D19E" w14:textId="77777777" w:rsidTr="00CE321B">
        <w:tc>
          <w:tcPr>
            <w:tcW w:w="3960" w:type="dxa"/>
            <w:vAlign w:val="bottom"/>
          </w:tcPr>
          <w:p w14:paraId="55B79736" w14:textId="563F797F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F30E900" w14:textId="554BC132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267A4E8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2D2E0E28" w14:textId="776E15EB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5AE1DF02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6353EB2" w14:textId="151F9399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3B30CE0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701E1E3" w14:textId="36131529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vAlign w:val="bottom"/>
          </w:tcPr>
          <w:p w14:paraId="4E43AC9D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1541D323" w14:textId="2F8FAE00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165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194D9FDD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1FA92F6" w14:textId="0EE2D846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DF51FE" w:rsidRPr="00AF40BF" w14:paraId="4A0C842B" w14:textId="77777777" w:rsidTr="00CE321B">
        <w:tc>
          <w:tcPr>
            <w:tcW w:w="3960" w:type="dxa"/>
            <w:vAlign w:val="bottom"/>
          </w:tcPr>
          <w:p w14:paraId="294A639B" w14:textId="436C9CE0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</w:tcPr>
          <w:p w14:paraId="25DBF68B" w14:textId="15784E9D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28E060C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1D8A9BC8" w14:textId="0FADB152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986FB95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A6E6F3F" w14:textId="5888B5A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9AEC835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1439111" w14:textId="5A8918C9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820FDBC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4B2F6DC" w14:textId="1048F91A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60B4F610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1950C118" w14:textId="5C24F146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03A66E3D" w14:textId="77777777" w:rsidR="007E35AF" w:rsidRPr="00AF40BF" w:rsidRDefault="007E35AF" w:rsidP="007E3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sectPr w:rsidR="007E35AF" w:rsidRPr="00AF40BF" w:rsidSect="003A4097"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2541E0FF" w14:textId="6EBE3D7F" w:rsidR="00AE20A0" w:rsidRPr="00AF40BF" w:rsidRDefault="00AE20A0" w:rsidP="00AE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AF40BF">
        <w:rPr>
          <w:rFonts w:hint="cs"/>
          <w:cs/>
        </w:rPr>
        <w:lastRenderedPageBreak/>
        <w:t xml:space="preserve">มูลค่ายุติธรรมระดับ </w:t>
      </w:r>
      <w:r w:rsidRPr="00AF40BF">
        <w:t xml:space="preserve">3 </w:t>
      </w:r>
      <w:r w:rsidRPr="00AF40BF">
        <w:rPr>
          <w:rFonts w:hint="cs"/>
          <w:cs/>
        </w:rPr>
        <w:t>สำหรับเงินลงทุนในตราสารทุนที่วัดมูลค่าด้วยมูลค่ายุติธรรมผ่านกำไรขาดทุนเบ็ดเสร็จอื่น ประเมินโดยกรณีการลงทุนในหลักทรัพย์ที่ไม่อยู่ในความต้องการของตลาดใช้ราคาทุนซึ่งถือเป็นมูลค่ายุติธรรมโดยประมาณยกเว้นมีการเปลี่ยนแปลงอย่างมีนัยสำคัญในการดำเนินงานของกิจการที่ไปลงทุน</w:t>
      </w:r>
    </w:p>
    <w:p w14:paraId="2A6BA509" w14:textId="77777777" w:rsidR="005D3E87" w:rsidRPr="00AF40BF" w:rsidRDefault="005D3E87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77E2DF1A" w14:textId="42BF25DC" w:rsidR="001167A1" w:rsidRPr="00AF40BF" w:rsidRDefault="001167A1" w:rsidP="00F71AE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F40B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ภาระผูกพันกับ</w:t>
      </w:r>
      <w:r w:rsidR="00C90CAF" w:rsidRPr="00AF40BF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บุคคลหรือ</w:t>
      </w:r>
      <w:r w:rsidRPr="00AF40B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กิจการที่ไม่เกี่ยวข้องกัน</w:t>
      </w:r>
    </w:p>
    <w:p w14:paraId="713C2EF2" w14:textId="77777777" w:rsidR="00CA5974" w:rsidRPr="00AF40BF" w:rsidRDefault="00CA5974" w:rsidP="00A2120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22"/>
        <w:gridCol w:w="1890"/>
        <w:gridCol w:w="270"/>
        <w:gridCol w:w="1980"/>
      </w:tblGrid>
      <w:tr w:rsidR="00AF40BF" w:rsidRPr="00AF40BF" w14:paraId="0EE34874" w14:textId="77777777" w:rsidTr="00FE6063">
        <w:trPr>
          <w:tblHeader/>
        </w:trPr>
        <w:tc>
          <w:tcPr>
            <w:tcW w:w="5022" w:type="dxa"/>
          </w:tcPr>
          <w:p w14:paraId="3F391E1E" w14:textId="5352B7D2" w:rsidR="001C4032" w:rsidRPr="00AF40BF" w:rsidRDefault="006E7A71" w:rsidP="005D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ณ วันที่ </w:t>
            </w:r>
            <w:r w:rsidR="004732C0" w:rsidRPr="00AF40BF">
              <w:rPr>
                <w:b/>
                <w:bCs/>
                <w:i/>
                <w:iCs/>
              </w:rPr>
              <w:t>3</w:t>
            </w:r>
            <w:r w:rsidR="00F84FC5" w:rsidRPr="00AF40BF">
              <w:rPr>
                <w:b/>
                <w:bCs/>
                <w:i/>
                <w:iCs/>
              </w:rPr>
              <w:t xml:space="preserve">1 </w:t>
            </w:r>
            <w:r w:rsidR="00F84FC5" w:rsidRPr="00AF40BF">
              <w:rPr>
                <w:rFonts w:hint="cs"/>
                <w:b/>
                <w:bCs/>
                <w:i/>
                <w:iCs/>
                <w:cs/>
              </w:rPr>
              <w:t xml:space="preserve">มีนาคม </w:t>
            </w:r>
            <w:r w:rsidRPr="004D5CDF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2365A7" w:rsidRPr="004D5CDF">
              <w:rPr>
                <w:rFonts w:asciiTheme="majorBidi" w:hAnsiTheme="majorBidi" w:cstheme="majorBidi"/>
                <w:b/>
                <w:bCs/>
                <w:i/>
                <w:iCs/>
              </w:rPr>
              <w:t>9</w:t>
            </w:r>
          </w:p>
        </w:tc>
        <w:tc>
          <w:tcPr>
            <w:tcW w:w="1890" w:type="dxa"/>
          </w:tcPr>
          <w:p w14:paraId="0D454423" w14:textId="70A77317" w:rsidR="001C4032" w:rsidRPr="00AF40BF" w:rsidRDefault="001C4032" w:rsidP="005D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553A106" w14:textId="77777777" w:rsidR="001C4032" w:rsidRPr="00AF40BF" w:rsidRDefault="001C4032" w:rsidP="005D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D772492" w14:textId="123664B4" w:rsidR="001C4032" w:rsidRPr="00AF40BF" w:rsidRDefault="001C4032" w:rsidP="005D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40BF" w:rsidRPr="00AF40BF" w14:paraId="7833825B" w14:textId="77777777" w:rsidTr="00FE6063">
        <w:trPr>
          <w:tblHeader/>
        </w:trPr>
        <w:tc>
          <w:tcPr>
            <w:tcW w:w="5022" w:type="dxa"/>
          </w:tcPr>
          <w:p w14:paraId="7243A9DB" w14:textId="77777777" w:rsidR="00284A04" w:rsidRPr="00AF40BF" w:rsidRDefault="00284A04" w:rsidP="001C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</w:rPr>
            </w:pPr>
          </w:p>
        </w:tc>
        <w:tc>
          <w:tcPr>
            <w:tcW w:w="4140" w:type="dxa"/>
            <w:gridSpan w:val="3"/>
          </w:tcPr>
          <w:p w14:paraId="30604493" w14:textId="5FFC9FCB" w:rsidR="00284A04" w:rsidRPr="00AF40BF" w:rsidRDefault="00284A04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F40BF" w:rsidRPr="00AF40BF" w14:paraId="3C43B11E" w14:textId="77777777" w:rsidTr="00FE6063">
        <w:tc>
          <w:tcPr>
            <w:tcW w:w="5022" w:type="dxa"/>
          </w:tcPr>
          <w:p w14:paraId="326D927F" w14:textId="77777777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90" w:type="dxa"/>
          </w:tcPr>
          <w:p w14:paraId="3099E5AF" w14:textId="77777777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0D325C" w14:textId="77777777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B68E0CD" w14:textId="77777777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40BF" w:rsidRPr="00AF40BF" w14:paraId="63077FC6" w14:textId="77777777" w:rsidTr="00FE6063">
        <w:tc>
          <w:tcPr>
            <w:tcW w:w="5022" w:type="dxa"/>
          </w:tcPr>
          <w:p w14:paraId="0BEE94E2" w14:textId="77777777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สัญญาก่อสร้างโครงการ</w:t>
            </w:r>
          </w:p>
        </w:tc>
        <w:tc>
          <w:tcPr>
            <w:tcW w:w="1890" w:type="dxa"/>
          </w:tcPr>
          <w:p w14:paraId="5AD2526E" w14:textId="2762CCFB" w:rsidR="001C4032" w:rsidRPr="001B1A20" w:rsidRDefault="007B4196" w:rsidP="00A45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0F9C">
              <w:rPr>
                <w:rFonts w:asciiTheme="majorBidi" w:hAnsiTheme="majorBidi" w:cstheme="majorBidi"/>
                <w:sz w:val="30"/>
                <w:szCs w:val="30"/>
              </w:rPr>
              <w:t>55.39</w:t>
            </w:r>
          </w:p>
        </w:tc>
        <w:tc>
          <w:tcPr>
            <w:tcW w:w="270" w:type="dxa"/>
          </w:tcPr>
          <w:p w14:paraId="51B125DE" w14:textId="77777777" w:rsidR="001C4032" w:rsidRPr="001B1A2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C976308" w14:textId="44A6C188" w:rsidR="001C4032" w:rsidRPr="001B1A20" w:rsidRDefault="007516C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1A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F40BF" w:rsidRPr="00AF40BF" w14:paraId="33921E83" w14:textId="77777777" w:rsidTr="00FE6063">
        <w:tc>
          <w:tcPr>
            <w:tcW w:w="5022" w:type="dxa"/>
          </w:tcPr>
          <w:p w14:paraId="5F04B71D" w14:textId="3F4D840B" w:rsidR="00EA1673" w:rsidRPr="00AF40BF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</w:t>
            </w:r>
            <w:r w:rsidRPr="00AF40B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2F1B936" w14:textId="145E7CEC" w:rsidR="00EA1673" w:rsidRPr="001B1A20" w:rsidRDefault="00D66FE4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0F9C">
              <w:rPr>
                <w:rFonts w:asciiTheme="majorBidi" w:hAnsiTheme="majorBidi" w:cstheme="majorBidi"/>
                <w:sz w:val="30"/>
                <w:szCs w:val="30"/>
              </w:rPr>
              <w:t>42.36</w:t>
            </w:r>
          </w:p>
        </w:tc>
        <w:tc>
          <w:tcPr>
            <w:tcW w:w="270" w:type="dxa"/>
          </w:tcPr>
          <w:p w14:paraId="1E5B391E" w14:textId="77777777" w:rsidR="00EA1673" w:rsidRPr="001B1A20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CAAE7FA" w14:textId="4C5B4EA7" w:rsidR="00EA1673" w:rsidRPr="001B1A20" w:rsidRDefault="007516C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A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F40BF" w:rsidRPr="00AF40BF" w14:paraId="615DF841" w14:textId="77777777" w:rsidTr="00FE6063">
        <w:tc>
          <w:tcPr>
            <w:tcW w:w="5022" w:type="dxa"/>
          </w:tcPr>
          <w:p w14:paraId="75E55F2A" w14:textId="77777777" w:rsidR="00EA1673" w:rsidRPr="00AF40BF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B80D606" w14:textId="07EB2502" w:rsidR="00EA1673" w:rsidRPr="001B1A20" w:rsidRDefault="003163D4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0F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97.75</w:t>
            </w:r>
          </w:p>
        </w:tc>
        <w:tc>
          <w:tcPr>
            <w:tcW w:w="270" w:type="dxa"/>
          </w:tcPr>
          <w:p w14:paraId="189FA97B" w14:textId="77777777" w:rsidR="00EA1673" w:rsidRPr="001B1A20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40358C8E" w14:textId="65E54B1C" w:rsidR="00EA1673" w:rsidRPr="001B1A20" w:rsidRDefault="007516C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F40BF" w:rsidRPr="00AF40BF" w14:paraId="1216CD8C" w14:textId="77777777" w:rsidTr="00FE6063">
        <w:tc>
          <w:tcPr>
            <w:tcW w:w="5022" w:type="dxa"/>
          </w:tcPr>
          <w:p w14:paraId="21744E2E" w14:textId="6693F82A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05E7EFD7" w14:textId="77777777" w:rsidR="001C4032" w:rsidRPr="001B1A2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8B644" w14:textId="77777777" w:rsidR="001C4032" w:rsidRPr="001B1A2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33559601" w14:textId="77777777" w:rsidR="001C4032" w:rsidRPr="001B1A2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40BF" w:rsidRPr="00AF40BF" w14:paraId="01011EE3" w14:textId="77777777" w:rsidTr="00FE6063">
        <w:tc>
          <w:tcPr>
            <w:tcW w:w="5022" w:type="dxa"/>
          </w:tcPr>
          <w:p w14:paraId="0760512B" w14:textId="259D233F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จำนวนเงินขั้นต่ำที่ต้องจ่ายภายในอนาคตทั้งสิ้น</w:t>
            </w:r>
          </w:p>
        </w:tc>
        <w:tc>
          <w:tcPr>
            <w:tcW w:w="1890" w:type="dxa"/>
          </w:tcPr>
          <w:p w14:paraId="15168C7B" w14:textId="77777777" w:rsidR="001C4032" w:rsidRPr="001B1A2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180475" w14:textId="77777777" w:rsidR="001C4032" w:rsidRPr="001B1A2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D6FB1B4" w14:textId="77777777" w:rsidR="001C4032" w:rsidRPr="001B1A2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40BF" w:rsidRPr="00AF40BF" w14:paraId="640BC985" w14:textId="77777777" w:rsidTr="00FE6063">
        <w:tc>
          <w:tcPr>
            <w:tcW w:w="5022" w:type="dxa"/>
          </w:tcPr>
          <w:p w14:paraId="35BBC4E7" w14:textId="7FFB51CE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45" w:firstLine="1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890" w:type="dxa"/>
          </w:tcPr>
          <w:p w14:paraId="7F7DB2DF" w14:textId="77777777" w:rsidR="001C4032" w:rsidRPr="001B1A2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4416DE" w14:textId="77777777" w:rsidR="001C4032" w:rsidRPr="001B1A2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32DEDE3" w14:textId="77777777" w:rsidR="001C4032" w:rsidRPr="001B1A2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40BF" w:rsidRPr="00AF40BF" w14:paraId="62B72FAB" w14:textId="77777777" w:rsidTr="00FE6063">
        <w:tc>
          <w:tcPr>
            <w:tcW w:w="5022" w:type="dxa"/>
          </w:tcPr>
          <w:p w14:paraId="0400C4C3" w14:textId="0896F1CE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890" w:type="dxa"/>
          </w:tcPr>
          <w:p w14:paraId="2C891275" w14:textId="62F764D6" w:rsidR="001C4032" w:rsidRPr="001B1A20" w:rsidRDefault="00360B13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0F9C">
              <w:rPr>
                <w:rFonts w:asciiTheme="majorBidi" w:hAnsiTheme="majorBidi" w:cstheme="majorBidi"/>
                <w:sz w:val="30"/>
                <w:szCs w:val="30"/>
              </w:rPr>
              <w:t>14.71</w:t>
            </w:r>
          </w:p>
        </w:tc>
        <w:tc>
          <w:tcPr>
            <w:tcW w:w="270" w:type="dxa"/>
          </w:tcPr>
          <w:p w14:paraId="2195CD06" w14:textId="77777777" w:rsidR="001C4032" w:rsidRPr="001B1A2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AE733B4" w14:textId="47E45EE7" w:rsidR="001C4032" w:rsidRPr="001B1A20" w:rsidRDefault="00360B13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0F9C">
              <w:rPr>
                <w:rFonts w:asciiTheme="majorBidi" w:hAnsiTheme="majorBidi" w:cstheme="majorBidi"/>
                <w:sz w:val="30"/>
                <w:szCs w:val="30"/>
              </w:rPr>
              <w:t>4.16</w:t>
            </w:r>
          </w:p>
        </w:tc>
      </w:tr>
      <w:tr w:rsidR="00AF40BF" w:rsidRPr="00AF40BF" w14:paraId="498AF832" w14:textId="77777777" w:rsidTr="00FE6063">
        <w:tc>
          <w:tcPr>
            <w:tcW w:w="5022" w:type="dxa"/>
          </w:tcPr>
          <w:p w14:paraId="4AB50A75" w14:textId="13C211C3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890" w:type="dxa"/>
          </w:tcPr>
          <w:p w14:paraId="1E5F00F9" w14:textId="1F1992BF" w:rsidR="001C4032" w:rsidRPr="001B1A20" w:rsidRDefault="00360B13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0F9C">
              <w:rPr>
                <w:rFonts w:asciiTheme="majorBidi" w:hAnsiTheme="majorBidi" w:cstheme="majorBidi"/>
                <w:sz w:val="30"/>
                <w:szCs w:val="30"/>
              </w:rPr>
              <w:t>18.08</w:t>
            </w:r>
          </w:p>
        </w:tc>
        <w:tc>
          <w:tcPr>
            <w:tcW w:w="270" w:type="dxa"/>
          </w:tcPr>
          <w:p w14:paraId="3DB51B76" w14:textId="77777777" w:rsidR="001C4032" w:rsidRPr="001B1A2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7EB50E3" w14:textId="331F6029" w:rsidR="001C4032" w:rsidRPr="001B1A20" w:rsidRDefault="00360B13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0F9C">
              <w:rPr>
                <w:rFonts w:asciiTheme="majorBidi" w:hAnsiTheme="majorBidi" w:cstheme="majorBidi"/>
                <w:sz w:val="30"/>
                <w:szCs w:val="30"/>
              </w:rPr>
              <w:t>6.96</w:t>
            </w:r>
          </w:p>
        </w:tc>
      </w:tr>
      <w:tr w:rsidR="00AF40BF" w:rsidRPr="00AF40BF" w14:paraId="668D1EC5" w14:textId="77777777" w:rsidTr="00FE6063">
        <w:tc>
          <w:tcPr>
            <w:tcW w:w="5022" w:type="dxa"/>
          </w:tcPr>
          <w:p w14:paraId="645A3DF3" w14:textId="172ECC82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50773B5" w14:textId="55B8D644" w:rsidR="001C4032" w:rsidRPr="001B1A20" w:rsidRDefault="00360B13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0F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32.79</w:t>
            </w:r>
          </w:p>
        </w:tc>
        <w:tc>
          <w:tcPr>
            <w:tcW w:w="270" w:type="dxa"/>
          </w:tcPr>
          <w:p w14:paraId="39EEDE31" w14:textId="77777777" w:rsidR="001C4032" w:rsidRPr="001B1A2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BCEC5F6" w14:textId="4D9B7CD6" w:rsidR="001C4032" w:rsidRPr="001B1A20" w:rsidRDefault="00360B13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0F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11.12</w:t>
            </w:r>
          </w:p>
        </w:tc>
      </w:tr>
      <w:tr w:rsidR="00AF40BF" w:rsidRPr="00AF40BF" w14:paraId="2147CCB3" w14:textId="77777777" w:rsidTr="00FE6063">
        <w:tc>
          <w:tcPr>
            <w:tcW w:w="5022" w:type="dxa"/>
          </w:tcPr>
          <w:p w14:paraId="374508D3" w14:textId="77777777" w:rsidR="00216F2E" w:rsidRPr="00AF40BF" w:rsidRDefault="00216F2E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E705A1F" w14:textId="77777777" w:rsidR="00216F2E" w:rsidRPr="001B1A20" w:rsidRDefault="00216F2E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3E3E70" w14:textId="77777777" w:rsidR="00216F2E" w:rsidRPr="001B1A20" w:rsidRDefault="00216F2E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9EE2D2C" w14:textId="77777777" w:rsidR="00216F2E" w:rsidRPr="001B1A20" w:rsidRDefault="00216F2E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F40BF" w:rsidRPr="00AF40BF" w14:paraId="304D61E2" w14:textId="77777777" w:rsidTr="00FE6063">
        <w:tc>
          <w:tcPr>
            <w:tcW w:w="5022" w:type="dxa"/>
          </w:tcPr>
          <w:p w14:paraId="695995D0" w14:textId="7E6503FC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90" w:type="dxa"/>
          </w:tcPr>
          <w:p w14:paraId="2CD54353" w14:textId="77777777" w:rsidR="001C4032" w:rsidRPr="001B1A2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849D2C" w14:textId="77777777" w:rsidR="001C4032" w:rsidRPr="001B1A2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68E688A" w14:textId="77777777" w:rsidR="001C4032" w:rsidRPr="001B1A2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40BF" w:rsidRPr="00AF40BF" w14:paraId="12C170FD" w14:textId="77777777" w:rsidTr="00CB4B38">
        <w:tc>
          <w:tcPr>
            <w:tcW w:w="5022" w:type="dxa"/>
          </w:tcPr>
          <w:p w14:paraId="7199D9BF" w14:textId="77777777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90" w:type="dxa"/>
          </w:tcPr>
          <w:p w14:paraId="36435B6A" w14:textId="61110E5C" w:rsidR="001C4032" w:rsidRPr="001B1A20" w:rsidRDefault="001A0DD1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0F9C">
              <w:rPr>
                <w:rFonts w:asciiTheme="majorBidi" w:hAnsiTheme="majorBidi" w:cstheme="majorBidi"/>
                <w:sz w:val="30"/>
                <w:szCs w:val="30"/>
              </w:rPr>
              <w:t>24.45</w:t>
            </w:r>
          </w:p>
        </w:tc>
        <w:tc>
          <w:tcPr>
            <w:tcW w:w="270" w:type="dxa"/>
          </w:tcPr>
          <w:p w14:paraId="5116C20E" w14:textId="77777777" w:rsidR="001C4032" w:rsidRPr="001B1A2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67E0E345" w14:textId="6660B97C" w:rsidR="001C4032" w:rsidRPr="001B1A20" w:rsidRDefault="007516C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A20" w:rsidDel="001A22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7B2BD66F" w14:textId="5B59BCC1" w:rsidR="007B0F21" w:rsidRPr="00AF40BF" w:rsidRDefault="007B0F21" w:rsidP="00C40742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jc w:val="thaiDistribute"/>
        <w:rPr>
          <w:sz w:val="24"/>
          <w:szCs w:val="24"/>
        </w:rPr>
      </w:pPr>
    </w:p>
    <w:p w14:paraId="022FF3F0" w14:textId="77777777" w:rsidR="00826453" w:rsidRPr="00AF40BF" w:rsidRDefault="00826453" w:rsidP="00D6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00C946D9" w14:textId="77777777" w:rsidR="00826453" w:rsidRPr="00AF40BF" w:rsidRDefault="00826453" w:rsidP="00D6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6EBD332C" w14:textId="77777777" w:rsidR="00E53CC9" w:rsidRDefault="00E53CC9" w:rsidP="00D6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6F62E1F9" w14:textId="77777777" w:rsidR="00E53CC9" w:rsidRDefault="00E53CC9" w:rsidP="00D6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673A939A" w14:textId="77777777" w:rsidR="00C43D8C" w:rsidRDefault="00C43D8C" w:rsidP="00D6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5BCDB387" w14:textId="77777777" w:rsidR="00C43D8C" w:rsidRDefault="00C43D8C" w:rsidP="00D6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6416CC47" w14:textId="77777777" w:rsidR="00C43D8C" w:rsidRDefault="00C43D8C" w:rsidP="00D6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461F81FE" w14:textId="77777777" w:rsidR="00C43D8C" w:rsidRDefault="00C43D8C" w:rsidP="00D6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2BDB1E45" w14:textId="77777777" w:rsidR="00E53CC9" w:rsidRPr="00AF40BF" w:rsidRDefault="00E53CC9" w:rsidP="00D6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43961FA7" w14:textId="77777777" w:rsidR="00795A83" w:rsidRDefault="00795A83" w:rsidP="00D6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5CF9DAF7" w14:textId="59DBE181" w:rsidR="00D223F6" w:rsidRDefault="00E53CC9" w:rsidP="00E40F9C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คดีความ</w:t>
      </w:r>
    </w:p>
    <w:p w14:paraId="74092DCE" w14:textId="77777777" w:rsidR="00C61777" w:rsidRPr="00AF40BF" w:rsidRDefault="00C61777" w:rsidP="00443DE7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30F6961B" w14:textId="65B4505E" w:rsidR="00396620" w:rsidRDefault="00043C72" w:rsidP="006F551A">
      <w:pPr>
        <w:pStyle w:val="index"/>
        <w:tabs>
          <w:tab w:val="clear" w:pos="1134"/>
          <w:tab w:val="left" w:pos="540"/>
        </w:tabs>
        <w:spacing w:line="240" w:lineRule="auto"/>
        <w:ind w:left="540" w:right="-43" w:hanging="540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443DE7">
        <w:rPr>
          <w:rFonts w:asciiTheme="majorBidi" w:hAnsiTheme="majorBidi"/>
          <w:sz w:val="30"/>
          <w:szCs w:val="30"/>
        </w:rPr>
        <w:t>13.1</w:t>
      </w:r>
      <w:r>
        <w:rPr>
          <w:rFonts w:asciiTheme="majorBidi" w:hAnsiTheme="majorBidi"/>
        </w:rPr>
        <w:t xml:space="preserve"> </w:t>
      </w:r>
      <w:r w:rsidR="006F551A">
        <w:rPr>
          <w:rFonts w:asciiTheme="majorBidi" w:hAnsiTheme="majorBidi"/>
        </w:rPr>
        <w:tab/>
      </w:r>
      <w:r w:rsidR="00396620" w:rsidRPr="00443DE7">
        <w:rPr>
          <w:rFonts w:asciiTheme="majorBidi" w:hAnsiTheme="majorBidi"/>
          <w:sz w:val="30"/>
          <w:szCs w:val="30"/>
          <w:cs/>
          <w:lang w:bidi="th-TH"/>
        </w:rPr>
        <w:t>บริษัทคู่สัญญา ซึ่งเป็นผู้รับจ้างเหมาก่อสร้างโรงกลั่นชีวภาพในโครงการพัฒนาเชื้อเพลิงยั่งยืน (</w:t>
      </w:r>
      <w:r w:rsidR="00396620" w:rsidRPr="00443DE7">
        <w:rPr>
          <w:rFonts w:asciiTheme="majorBidi" w:hAnsiTheme="majorBidi"/>
          <w:sz w:val="30"/>
          <w:szCs w:val="30"/>
        </w:rPr>
        <w:t xml:space="preserve">Sustainable Fuel Development Project (SFP)) </w:t>
      </w:r>
      <w:r w:rsidR="00396620" w:rsidRPr="00443DE7">
        <w:rPr>
          <w:rFonts w:asciiTheme="majorBidi" w:hAnsiTheme="majorBidi"/>
          <w:sz w:val="30"/>
          <w:szCs w:val="30"/>
          <w:cs/>
          <w:lang w:bidi="th-TH"/>
        </w:rPr>
        <w:t xml:space="preserve">ได้ยื่นฟ้องบริษัทร่วมของบริษัท (ซึ่งปัจจุบันบริษัทถือหุ้นในสัดส่วนร้อยละ </w:t>
      </w:r>
      <w:r w:rsidR="00396620" w:rsidRPr="00443DE7">
        <w:rPr>
          <w:rFonts w:asciiTheme="majorBidi" w:hAnsiTheme="majorBidi"/>
          <w:sz w:val="30"/>
          <w:szCs w:val="30"/>
        </w:rPr>
        <w:t xml:space="preserve">20) </w:t>
      </w:r>
      <w:r w:rsidR="00396620" w:rsidRPr="00443DE7">
        <w:rPr>
          <w:rFonts w:asciiTheme="majorBidi" w:hAnsiTheme="majorBidi"/>
          <w:sz w:val="30"/>
          <w:szCs w:val="30"/>
          <w:cs/>
          <w:lang w:bidi="th-TH"/>
        </w:rPr>
        <w:t xml:space="preserve">ต่อศาลแพ่งพระโขนง เมื่อวันที่ </w:t>
      </w:r>
      <w:r w:rsidR="00701BAD">
        <w:rPr>
          <w:rFonts w:asciiTheme="majorBidi" w:hAnsiTheme="majorBidi"/>
          <w:sz w:val="30"/>
          <w:szCs w:val="30"/>
        </w:rPr>
        <w:t>16</w:t>
      </w:r>
      <w:r w:rsidR="00396620" w:rsidRPr="00443DE7">
        <w:rPr>
          <w:rFonts w:asciiTheme="majorBidi" w:hAnsiTheme="majorBidi"/>
          <w:sz w:val="30"/>
          <w:szCs w:val="30"/>
          <w:cs/>
          <w:lang w:bidi="th-TH"/>
        </w:rPr>
        <w:t xml:space="preserve"> มิถุนายน </w:t>
      </w:r>
      <w:r w:rsidR="00701BAD">
        <w:rPr>
          <w:rFonts w:asciiTheme="majorBidi" w:hAnsiTheme="majorBidi"/>
          <w:sz w:val="30"/>
          <w:szCs w:val="30"/>
        </w:rPr>
        <w:t>2568</w:t>
      </w:r>
      <w:r w:rsidR="00396620" w:rsidRPr="00443DE7">
        <w:rPr>
          <w:rFonts w:asciiTheme="majorBidi" w:hAnsiTheme="majorBidi"/>
          <w:sz w:val="30"/>
          <w:szCs w:val="30"/>
          <w:cs/>
          <w:lang w:bidi="th-TH"/>
        </w:rPr>
        <w:t xml:space="preserve"> เป็นคดีแพ่งเรื่องผิดสัญญา เรียกค่าเสียหายภายใต้สัญญาจ้างเหมาก่อสร้างข</w:t>
      </w:r>
      <w:r w:rsidR="008A7FFA" w:rsidRPr="00443DE7">
        <w:rPr>
          <w:rFonts w:asciiTheme="majorBidi" w:hAnsiTheme="majorBidi"/>
          <w:sz w:val="30"/>
          <w:szCs w:val="30"/>
          <w:cs/>
          <w:lang w:bidi="th-TH"/>
        </w:rPr>
        <w:t>อ</w:t>
      </w:r>
      <w:r w:rsidR="00396620" w:rsidRPr="00443DE7">
        <w:rPr>
          <w:rFonts w:asciiTheme="majorBidi" w:hAnsiTheme="majorBidi"/>
          <w:sz w:val="30"/>
          <w:szCs w:val="30"/>
          <w:cs/>
          <w:lang w:bidi="th-TH"/>
        </w:rPr>
        <w:t xml:space="preserve">โครงการดังกล่าว จำนวน </w:t>
      </w:r>
      <w:r w:rsidR="00701BAD">
        <w:rPr>
          <w:rFonts w:asciiTheme="majorBidi" w:hAnsiTheme="majorBidi"/>
          <w:sz w:val="30"/>
          <w:szCs w:val="30"/>
        </w:rPr>
        <w:t>3</w:t>
      </w:r>
      <w:r w:rsidR="00396620" w:rsidRPr="00443DE7">
        <w:rPr>
          <w:rFonts w:asciiTheme="majorBidi" w:hAnsiTheme="majorBidi"/>
          <w:sz w:val="30"/>
          <w:szCs w:val="30"/>
          <w:cs/>
          <w:lang w:bidi="th-TH"/>
        </w:rPr>
        <w:t xml:space="preserve"> สัญญา (รวมเรียกว่า "สัญญาจ้างเหมาก่อสร้าง") โดยได้ฟ้องเรียกให้บริษัทร่วมของบริษัทชำระค่าจ้าง ค่าจ้างเพิ่มเติม คืนเงินประกันผลงาน และเรียกให้ส่งมอบคืนหนังสือค้ำประกัน รวมเป็นทุนทรัพย์จำนวนประมาณ </w:t>
      </w:r>
      <w:r w:rsidR="00701BAD">
        <w:rPr>
          <w:rFonts w:asciiTheme="majorBidi" w:hAnsiTheme="majorBidi"/>
          <w:sz w:val="30"/>
          <w:szCs w:val="30"/>
        </w:rPr>
        <w:t>3</w:t>
      </w:r>
      <w:r w:rsidR="00396620" w:rsidRPr="00443DE7">
        <w:rPr>
          <w:rFonts w:asciiTheme="majorBidi" w:hAnsiTheme="majorBidi"/>
          <w:sz w:val="30"/>
          <w:szCs w:val="30"/>
        </w:rPr>
        <w:t>,</w:t>
      </w:r>
      <w:r w:rsidR="00701BAD">
        <w:rPr>
          <w:rFonts w:asciiTheme="majorBidi" w:hAnsiTheme="majorBidi"/>
          <w:sz w:val="30"/>
          <w:szCs w:val="30"/>
        </w:rPr>
        <w:t>300</w:t>
      </w:r>
      <w:r w:rsidR="00396620" w:rsidRPr="00443DE7">
        <w:rPr>
          <w:rFonts w:asciiTheme="majorBidi" w:hAnsiTheme="majorBidi"/>
          <w:sz w:val="30"/>
          <w:szCs w:val="30"/>
          <w:cs/>
          <w:lang w:bidi="th-TH"/>
        </w:rPr>
        <w:t xml:space="preserve"> ล้านบาท พร้อมดอกเบี้ยจนกว่าบริษัทร่วมของบริษัทจะชำระเงินแก่บริษัทคู่สัญญาเสร็จสิ้นครบถ้วน </w:t>
      </w:r>
    </w:p>
    <w:p w14:paraId="58CAF5D2" w14:textId="77777777" w:rsidR="006F551A" w:rsidRDefault="006F551A" w:rsidP="006F551A">
      <w:pPr>
        <w:pStyle w:val="index"/>
        <w:tabs>
          <w:tab w:val="clear" w:pos="1134"/>
          <w:tab w:val="left" w:pos="540"/>
        </w:tabs>
        <w:spacing w:line="240" w:lineRule="auto"/>
        <w:ind w:left="540" w:right="-43" w:hanging="540"/>
        <w:jc w:val="thaiDistribute"/>
        <w:outlineLvl w:val="0"/>
        <w:rPr>
          <w:rFonts w:asciiTheme="majorBidi" w:hAnsiTheme="majorBidi"/>
        </w:rPr>
      </w:pPr>
    </w:p>
    <w:p w14:paraId="48B6307B" w14:textId="1D8B1694" w:rsidR="006F551A" w:rsidRDefault="006F551A" w:rsidP="006F551A">
      <w:pPr>
        <w:pStyle w:val="index"/>
        <w:tabs>
          <w:tab w:val="clear" w:pos="1134"/>
          <w:tab w:val="left" w:pos="540"/>
        </w:tabs>
        <w:spacing w:line="240" w:lineRule="auto"/>
        <w:ind w:left="540" w:right="-43" w:hanging="540"/>
        <w:jc w:val="thaiDistribute"/>
        <w:outlineLvl w:val="0"/>
        <w:rPr>
          <w:rFonts w:asciiTheme="majorBidi" w:hAnsiTheme="majorBidi"/>
          <w:sz w:val="30"/>
          <w:szCs w:val="30"/>
          <w:lang w:bidi="th-TH"/>
        </w:rPr>
      </w:pPr>
      <w:r>
        <w:rPr>
          <w:rFonts w:asciiTheme="majorBidi" w:hAnsiTheme="majorBidi"/>
        </w:rPr>
        <w:tab/>
      </w:r>
      <w:r w:rsidRPr="00443DE7">
        <w:rPr>
          <w:rFonts w:asciiTheme="majorBidi" w:hAnsiTheme="majorBidi"/>
          <w:sz w:val="30"/>
          <w:szCs w:val="30"/>
          <w:cs/>
          <w:lang w:bidi="th-TH"/>
        </w:rPr>
        <w:t xml:space="preserve">เมื่อวันที่ </w:t>
      </w:r>
      <w:r w:rsidRPr="00443DE7">
        <w:rPr>
          <w:rFonts w:asciiTheme="majorBidi" w:hAnsiTheme="majorBidi"/>
          <w:sz w:val="30"/>
          <w:szCs w:val="30"/>
        </w:rPr>
        <w:t xml:space="preserve">3 </w:t>
      </w:r>
      <w:r w:rsidRPr="00443DE7">
        <w:rPr>
          <w:rFonts w:asciiTheme="majorBidi" w:hAnsiTheme="majorBidi"/>
          <w:sz w:val="30"/>
          <w:szCs w:val="30"/>
          <w:cs/>
          <w:lang w:bidi="th-TH"/>
        </w:rPr>
        <w:t xml:space="preserve">กรกฎาคม </w:t>
      </w:r>
      <w:r w:rsidRPr="00443DE7">
        <w:rPr>
          <w:rFonts w:asciiTheme="majorBidi" w:hAnsiTheme="majorBidi"/>
          <w:sz w:val="30"/>
          <w:szCs w:val="30"/>
        </w:rPr>
        <w:t xml:space="preserve">2568 </w:t>
      </w:r>
      <w:r w:rsidRPr="00443DE7">
        <w:rPr>
          <w:rFonts w:asciiTheme="majorBidi" w:hAnsiTheme="majorBidi"/>
          <w:sz w:val="30"/>
          <w:szCs w:val="30"/>
          <w:cs/>
          <w:lang w:bidi="th-TH"/>
        </w:rPr>
        <w:t xml:space="preserve">บริษัทร่วมของบริษัทได้ยื่นคำให้การและฟ้องแย้งไปในคดีเดียวกัน เพื่อปฏิเสธคำฟ้องของบริษัทคู่สัญญา และเรียกค่าเสียหายจากการปฏิบัติผิดสัญญาจ้างเหมาก่อสร้างของบริษัทคู่สัญญา โดยมีทุนทรัพย์รวมประมาณ </w:t>
      </w:r>
      <w:r w:rsidRPr="00443DE7">
        <w:rPr>
          <w:rFonts w:asciiTheme="majorBidi" w:hAnsiTheme="majorBidi"/>
          <w:sz w:val="30"/>
          <w:szCs w:val="30"/>
        </w:rPr>
        <w:t xml:space="preserve">5,700 </w:t>
      </w:r>
      <w:r w:rsidRPr="00443DE7">
        <w:rPr>
          <w:rFonts w:asciiTheme="majorBidi" w:hAnsiTheme="majorBidi"/>
          <w:sz w:val="30"/>
          <w:szCs w:val="30"/>
          <w:cs/>
          <w:lang w:bidi="th-TH"/>
        </w:rPr>
        <w:t xml:space="preserve">ล้านบาท ต่อมาเมื่อวันที่ </w:t>
      </w:r>
      <w:r w:rsidRPr="00443DE7">
        <w:rPr>
          <w:rFonts w:asciiTheme="majorBidi" w:hAnsiTheme="majorBidi"/>
          <w:sz w:val="30"/>
          <w:szCs w:val="30"/>
        </w:rPr>
        <w:t xml:space="preserve">6 </w:t>
      </w:r>
      <w:r w:rsidRPr="00443DE7">
        <w:rPr>
          <w:rFonts w:asciiTheme="majorBidi" w:hAnsiTheme="majorBidi"/>
          <w:sz w:val="30"/>
          <w:szCs w:val="30"/>
          <w:cs/>
          <w:lang w:bidi="th-TH"/>
        </w:rPr>
        <w:t xml:space="preserve">ตุลาคม </w:t>
      </w:r>
      <w:r w:rsidRPr="00443DE7">
        <w:rPr>
          <w:rFonts w:asciiTheme="majorBidi" w:hAnsiTheme="majorBidi"/>
          <w:sz w:val="30"/>
          <w:szCs w:val="30"/>
        </w:rPr>
        <w:t xml:space="preserve">2568 </w:t>
      </w:r>
      <w:r w:rsidRPr="00443DE7">
        <w:rPr>
          <w:rFonts w:asciiTheme="majorBidi" w:hAnsiTheme="majorBidi"/>
          <w:sz w:val="30"/>
          <w:szCs w:val="30"/>
          <w:cs/>
          <w:lang w:bidi="th-TH"/>
        </w:rPr>
        <w:t xml:space="preserve">บริษัทร่วมของบริษัทได้ยื่นคำให้การและฟ้องแย้งฉบับแก้ไขเพิ่มเติม โดยทุนทรัพย์ตามฟ้องแย้งคงเหลือเป็นจำนวนประมาณ </w:t>
      </w:r>
      <w:r w:rsidRPr="00443DE7">
        <w:rPr>
          <w:rFonts w:asciiTheme="majorBidi" w:hAnsiTheme="majorBidi"/>
          <w:sz w:val="30"/>
          <w:szCs w:val="30"/>
        </w:rPr>
        <w:t xml:space="preserve">4,184 </w:t>
      </w:r>
      <w:r w:rsidRPr="00443DE7">
        <w:rPr>
          <w:rFonts w:asciiTheme="majorBidi" w:hAnsiTheme="majorBidi"/>
          <w:sz w:val="30"/>
          <w:szCs w:val="30"/>
          <w:cs/>
          <w:lang w:bidi="th-TH"/>
        </w:rPr>
        <w:t>ล้านบาท พร้อมดอกเบี้ยจนกว่าบริษัทคู่สัญญาจะชำระเงินแก่บริษัทร่วมของบริษัทเสร็จสิ้นครบถ้วน ณ ปัจจุบัน คดีอยู่ในระหว่างการพิจารณาของศาล</w:t>
      </w:r>
    </w:p>
    <w:p w14:paraId="7BC04614" w14:textId="77777777" w:rsidR="006F551A" w:rsidRDefault="006F551A" w:rsidP="006F551A">
      <w:pPr>
        <w:pStyle w:val="index"/>
        <w:tabs>
          <w:tab w:val="clear" w:pos="1134"/>
          <w:tab w:val="left" w:pos="540"/>
        </w:tabs>
        <w:spacing w:line="240" w:lineRule="auto"/>
        <w:ind w:left="540" w:right="-43" w:hanging="540"/>
        <w:jc w:val="thaiDistribute"/>
        <w:outlineLvl w:val="0"/>
        <w:rPr>
          <w:rFonts w:asciiTheme="majorBidi" w:hAnsiTheme="majorBidi"/>
          <w:sz w:val="30"/>
          <w:szCs w:val="30"/>
          <w:lang w:bidi="th-TH"/>
        </w:rPr>
      </w:pPr>
    </w:p>
    <w:p w14:paraId="182453E8" w14:textId="38D237BB" w:rsidR="006F551A" w:rsidRDefault="006F551A" w:rsidP="006F551A">
      <w:pPr>
        <w:pStyle w:val="index"/>
        <w:tabs>
          <w:tab w:val="left" w:pos="540"/>
        </w:tabs>
        <w:spacing w:line="240" w:lineRule="auto"/>
        <w:ind w:left="540" w:right="-43" w:hanging="540"/>
        <w:jc w:val="thaiDistribute"/>
        <w:outlineLvl w:val="0"/>
        <w:rPr>
          <w:rFonts w:asciiTheme="majorBidi" w:hAnsiTheme="majorBidi"/>
          <w:sz w:val="30"/>
          <w:szCs w:val="30"/>
          <w:lang w:bidi="th-TH"/>
        </w:rPr>
      </w:pPr>
      <w:r>
        <w:rPr>
          <w:rFonts w:asciiTheme="majorBidi" w:hAnsiTheme="majorBidi"/>
          <w:sz w:val="30"/>
          <w:szCs w:val="30"/>
          <w:lang w:bidi="th-TH"/>
        </w:rPr>
        <w:tab/>
      </w:r>
      <w:r w:rsidRPr="006F551A">
        <w:rPr>
          <w:rFonts w:asciiTheme="majorBidi" w:hAnsiTheme="majorBidi"/>
          <w:sz w:val="30"/>
          <w:szCs w:val="30"/>
          <w:cs/>
          <w:lang w:bidi="th-TH"/>
        </w:rPr>
        <w:t xml:space="preserve">เมื่อวันที่ </w:t>
      </w:r>
      <w:r w:rsidRPr="006F551A">
        <w:rPr>
          <w:rFonts w:asciiTheme="majorBidi" w:hAnsiTheme="majorBidi"/>
          <w:sz w:val="30"/>
          <w:szCs w:val="30"/>
          <w:lang w:bidi="th-TH"/>
        </w:rPr>
        <w:t>31</w:t>
      </w:r>
      <w:r w:rsidRPr="006F551A">
        <w:rPr>
          <w:rFonts w:asciiTheme="majorBidi" w:hAnsiTheme="majorBidi"/>
          <w:sz w:val="30"/>
          <w:szCs w:val="30"/>
          <w:cs/>
          <w:lang w:bidi="th-TH"/>
        </w:rPr>
        <w:t xml:space="preserve"> ตุลาคม </w:t>
      </w:r>
      <w:r w:rsidRPr="006F551A">
        <w:rPr>
          <w:rFonts w:asciiTheme="majorBidi" w:hAnsiTheme="majorBidi"/>
          <w:sz w:val="30"/>
          <w:szCs w:val="30"/>
          <w:lang w:bidi="th-TH"/>
        </w:rPr>
        <w:t>256</w:t>
      </w:r>
      <w:r w:rsidR="00701BAD">
        <w:rPr>
          <w:rFonts w:asciiTheme="majorBidi" w:hAnsiTheme="majorBidi"/>
          <w:sz w:val="30"/>
          <w:szCs w:val="30"/>
          <w:lang w:bidi="th-TH"/>
        </w:rPr>
        <w:t>8</w:t>
      </w:r>
      <w:r w:rsidRPr="006F551A">
        <w:rPr>
          <w:rFonts w:asciiTheme="majorBidi" w:hAnsiTheme="majorBidi"/>
          <w:sz w:val="30"/>
          <w:szCs w:val="30"/>
          <w:cs/>
          <w:lang w:bidi="th-TH"/>
        </w:rPr>
        <w:t xml:space="preserve"> บริษัทคู่สัญญายื่นคำร้องขอพื้นฟูกิจการต่อศาลล้มละลายกลาง ต่อมาเมื่อวันที่ </w:t>
      </w:r>
      <w:r w:rsidRPr="006F551A">
        <w:rPr>
          <w:rFonts w:asciiTheme="majorBidi" w:hAnsiTheme="majorBidi"/>
          <w:sz w:val="30"/>
          <w:szCs w:val="30"/>
          <w:lang w:bidi="th-TH"/>
        </w:rPr>
        <w:t>4</w:t>
      </w:r>
      <w:r w:rsidRPr="006F551A">
        <w:rPr>
          <w:rFonts w:asciiTheme="majorBidi" w:hAnsiTheme="majorBidi"/>
          <w:sz w:val="30"/>
          <w:szCs w:val="30"/>
          <w:cs/>
          <w:lang w:bidi="th-TH"/>
        </w:rPr>
        <w:t xml:space="preserve"> พฤศจิกายน </w:t>
      </w:r>
      <w:r w:rsidR="00701BAD">
        <w:rPr>
          <w:rFonts w:asciiTheme="majorBidi" w:hAnsiTheme="majorBidi"/>
          <w:sz w:val="30"/>
          <w:szCs w:val="30"/>
          <w:lang w:bidi="th-TH"/>
        </w:rPr>
        <w:t>2568</w:t>
      </w:r>
      <w:r w:rsidRPr="006F551A">
        <w:rPr>
          <w:rFonts w:asciiTheme="majorBidi" w:hAnsiTheme="majorBidi"/>
          <w:sz w:val="30"/>
          <w:szCs w:val="30"/>
          <w:cs/>
          <w:lang w:bidi="th-TH"/>
        </w:rPr>
        <w:t xml:space="preserve"> ศาลล้มละลายกลางได้รับคำร้องขอฟื้นฟูกิจการ และได้กำหนดวันไต่สวนคำร้องครั้งแรกในวันที่ </w:t>
      </w:r>
      <w:r w:rsidRPr="006F551A">
        <w:rPr>
          <w:rFonts w:asciiTheme="majorBidi" w:hAnsiTheme="majorBidi"/>
          <w:sz w:val="30"/>
          <w:szCs w:val="30"/>
          <w:lang w:bidi="th-TH"/>
        </w:rPr>
        <w:t>28</w:t>
      </w:r>
      <w:r w:rsidRPr="006F551A">
        <w:rPr>
          <w:rFonts w:asciiTheme="majorBidi" w:hAnsiTheme="majorBidi"/>
          <w:sz w:val="30"/>
          <w:szCs w:val="30"/>
          <w:cs/>
          <w:lang w:bidi="th-TH"/>
        </w:rPr>
        <w:t xml:space="preserve"> มกราคม </w:t>
      </w:r>
      <w:r w:rsidRPr="006F551A">
        <w:rPr>
          <w:rFonts w:asciiTheme="majorBidi" w:hAnsiTheme="majorBidi"/>
          <w:sz w:val="30"/>
          <w:szCs w:val="30"/>
          <w:lang w:bidi="th-TH"/>
        </w:rPr>
        <w:t>2569</w:t>
      </w:r>
      <w:r w:rsidRPr="006F551A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0911E6">
        <w:rPr>
          <w:rFonts w:asciiTheme="majorBidi" w:hAnsiTheme="majorBidi" w:hint="cs"/>
          <w:sz w:val="30"/>
          <w:szCs w:val="30"/>
          <w:cs/>
          <w:lang w:bidi="th-TH"/>
        </w:rPr>
        <w:t>ขณะ</w:t>
      </w:r>
      <w:r w:rsidR="00D0339D">
        <w:rPr>
          <w:rFonts w:asciiTheme="majorBidi" w:hAnsiTheme="majorBidi" w:hint="cs"/>
          <w:sz w:val="30"/>
          <w:szCs w:val="30"/>
          <w:cs/>
          <w:lang w:bidi="th-TH"/>
        </w:rPr>
        <w:t>นี้อยู่ระหว่างการ</w:t>
      </w:r>
      <w:r w:rsidR="00395AD8" w:rsidRPr="00395AD8">
        <w:rPr>
          <w:rFonts w:asciiTheme="majorBidi" w:hAnsiTheme="majorBidi"/>
          <w:sz w:val="30"/>
          <w:szCs w:val="30"/>
          <w:cs/>
          <w:lang w:bidi="th-TH"/>
        </w:rPr>
        <w:t xml:space="preserve">พิจารณาของศาลล้มละลายกลางโดยศาลได้กำหนดนัดสืบพยานบริษัทคู่สัญญาและผู้คัดค้านต่อเนื่องจนถึงวันที่ </w:t>
      </w:r>
      <w:r w:rsidR="00395AD8">
        <w:rPr>
          <w:rFonts w:asciiTheme="majorBidi" w:hAnsiTheme="majorBidi"/>
          <w:sz w:val="30"/>
          <w:szCs w:val="30"/>
          <w:cs/>
          <w:lang w:bidi="th-TH"/>
        </w:rPr>
        <w:tab/>
      </w:r>
      <w:r w:rsidR="00395AD8">
        <w:rPr>
          <w:rFonts w:asciiTheme="majorBidi" w:hAnsiTheme="majorBidi"/>
          <w:sz w:val="30"/>
          <w:szCs w:val="30"/>
          <w:cs/>
          <w:lang w:bidi="th-TH"/>
        </w:rPr>
        <w:tab/>
      </w:r>
      <w:r w:rsidR="00395AD8">
        <w:rPr>
          <w:rFonts w:asciiTheme="majorBidi" w:hAnsiTheme="majorBidi"/>
          <w:sz w:val="30"/>
          <w:szCs w:val="30"/>
          <w:lang w:val="en-US" w:bidi="th-TH"/>
        </w:rPr>
        <w:t>20</w:t>
      </w:r>
      <w:r w:rsidR="00395AD8" w:rsidRPr="00395AD8">
        <w:rPr>
          <w:rFonts w:asciiTheme="majorBidi" w:hAnsiTheme="majorBidi"/>
          <w:sz w:val="30"/>
          <w:szCs w:val="30"/>
          <w:cs/>
          <w:lang w:bidi="th-TH"/>
        </w:rPr>
        <w:t xml:space="preserve"> สิงหาคม </w:t>
      </w:r>
      <w:r w:rsidR="00FE3479">
        <w:rPr>
          <w:rFonts w:asciiTheme="majorBidi" w:hAnsiTheme="majorBidi"/>
          <w:sz w:val="30"/>
          <w:szCs w:val="30"/>
          <w:lang w:bidi="th-TH"/>
        </w:rPr>
        <w:t>2569</w:t>
      </w:r>
    </w:p>
    <w:p w14:paraId="61CFAF29" w14:textId="77777777" w:rsidR="00FE3479" w:rsidRDefault="00FE3479" w:rsidP="006F551A">
      <w:pPr>
        <w:pStyle w:val="index"/>
        <w:tabs>
          <w:tab w:val="left" w:pos="540"/>
        </w:tabs>
        <w:spacing w:line="240" w:lineRule="auto"/>
        <w:ind w:left="540" w:right="-43" w:hanging="540"/>
        <w:jc w:val="thaiDistribute"/>
        <w:outlineLvl w:val="0"/>
        <w:rPr>
          <w:rFonts w:asciiTheme="majorBidi" w:hAnsiTheme="majorBidi"/>
          <w:sz w:val="30"/>
          <w:szCs w:val="30"/>
          <w:lang w:bidi="th-TH"/>
        </w:rPr>
      </w:pPr>
    </w:p>
    <w:p w14:paraId="59AD0935" w14:textId="6DA4DEA4" w:rsidR="00FE3479" w:rsidRPr="006F551A" w:rsidRDefault="00FE3479" w:rsidP="006F551A">
      <w:pPr>
        <w:pStyle w:val="index"/>
        <w:tabs>
          <w:tab w:val="left" w:pos="540"/>
        </w:tabs>
        <w:spacing w:line="240" w:lineRule="auto"/>
        <w:ind w:left="540" w:right="-43" w:hanging="540"/>
        <w:jc w:val="thaiDistribute"/>
        <w:outlineLvl w:val="0"/>
        <w:rPr>
          <w:rFonts w:asciiTheme="majorBidi" w:hAnsiTheme="majorBidi"/>
          <w:sz w:val="30"/>
          <w:szCs w:val="30"/>
          <w:cs/>
          <w:lang w:bidi="th-TH"/>
        </w:rPr>
      </w:pPr>
      <w:r>
        <w:rPr>
          <w:rFonts w:asciiTheme="majorBidi" w:hAnsiTheme="majorBidi"/>
          <w:sz w:val="30"/>
          <w:szCs w:val="30"/>
          <w:lang w:bidi="th-TH"/>
        </w:rPr>
        <w:tab/>
      </w:r>
      <w:r>
        <w:rPr>
          <w:rFonts w:asciiTheme="majorBidi" w:hAnsiTheme="majorBidi" w:hint="cs"/>
          <w:sz w:val="30"/>
          <w:szCs w:val="30"/>
          <w:cs/>
          <w:lang w:bidi="th-TH"/>
        </w:rPr>
        <w:t>เมื่อ</w:t>
      </w:r>
      <w:r w:rsidRPr="00FE3479">
        <w:rPr>
          <w:rFonts w:asciiTheme="majorBidi" w:hAnsiTheme="majorBidi"/>
          <w:sz w:val="30"/>
          <w:szCs w:val="30"/>
          <w:cs/>
          <w:lang w:bidi="th-TH"/>
        </w:rPr>
        <w:t xml:space="preserve">ศาลล้มละลายกลางมีคำสั่งรับคำร้องขอฟื้นฟูกิจการของบริษัทคู่สัญญาไว้เพื่อพิจารณาแล้ว ศาลแพ่งพระโขนงจึงไม่อาจดำเนินกระบวนพิจารณาต่อไปได้ตามพระราชบัญญัติล้มละลาย พ.ศ. </w:t>
      </w:r>
      <w:r>
        <w:rPr>
          <w:rFonts w:asciiTheme="majorBidi" w:hAnsiTheme="majorBidi"/>
          <w:sz w:val="30"/>
          <w:szCs w:val="30"/>
          <w:lang w:bidi="th-TH"/>
        </w:rPr>
        <w:t>2483</w:t>
      </w:r>
      <w:r w:rsidRPr="00FE3479">
        <w:rPr>
          <w:rFonts w:asciiTheme="majorBidi" w:hAnsiTheme="majorBidi"/>
          <w:sz w:val="30"/>
          <w:szCs w:val="30"/>
          <w:cs/>
          <w:lang w:bidi="th-TH"/>
        </w:rPr>
        <w:t xml:space="preserve"> มาตรา </w:t>
      </w:r>
      <w:r>
        <w:rPr>
          <w:rFonts w:asciiTheme="majorBidi" w:hAnsiTheme="majorBidi"/>
          <w:sz w:val="30"/>
          <w:szCs w:val="30"/>
          <w:lang w:bidi="th-TH"/>
        </w:rPr>
        <w:t>90</w:t>
      </w:r>
      <w:r w:rsidRPr="00FE3479">
        <w:rPr>
          <w:rFonts w:asciiTheme="majorBidi" w:hAnsiTheme="majorBidi"/>
          <w:sz w:val="30"/>
          <w:szCs w:val="30"/>
          <w:cs/>
          <w:lang w:bidi="th-TH"/>
        </w:rPr>
        <w:t>/</w:t>
      </w:r>
      <w:r>
        <w:rPr>
          <w:rFonts w:asciiTheme="majorBidi" w:hAnsiTheme="majorBidi"/>
          <w:sz w:val="30"/>
          <w:szCs w:val="30"/>
          <w:lang w:bidi="th-TH"/>
        </w:rPr>
        <w:t>12</w:t>
      </w:r>
      <w:r w:rsidRPr="00FE3479">
        <w:rPr>
          <w:rFonts w:asciiTheme="majorBidi" w:hAnsiTheme="majorBidi"/>
          <w:sz w:val="30"/>
          <w:szCs w:val="30"/>
          <w:cs/>
          <w:lang w:bidi="th-TH"/>
        </w:rPr>
        <w:t xml:space="preserve"> (</w:t>
      </w:r>
      <w:r>
        <w:rPr>
          <w:rFonts w:asciiTheme="majorBidi" w:hAnsiTheme="majorBidi"/>
          <w:sz w:val="30"/>
          <w:szCs w:val="30"/>
          <w:lang w:bidi="th-TH"/>
        </w:rPr>
        <w:t>4</w:t>
      </w:r>
      <w:r w:rsidRPr="00FE3479">
        <w:rPr>
          <w:rFonts w:asciiTheme="majorBidi" w:hAnsiTheme="majorBidi"/>
          <w:sz w:val="30"/>
          <w:szCs w:val="30"/>
          <w:cs/>
          <w:lang w:bidi="th-TH"/>
        </w:rPr>
        <w:t xml:space="preserve">) ดังนั้น เมื่อวันที่ </w:t>
      </w:r>
      <w:r>
        <w:rPr>
          <w:rFonts w:asciiTheme="majorBidi" w:hAnsiTheme="majorBidi"/>
          <w:sz w:val="30"/>
          <w:szCs w:val="30"/>
          <w:lang w:bidi="th-TH"/>
        </w:rPr>
        <w:t>24</w:t>
      </w:r>
      <w:r w:rsidRPr="00FE3479">
        <w:rPr>
          <w:rFonts w:asciiTheme="majorBidi" w:hAnsiTheme="majorBidi"/>
          <w:sz w:val="30"/>
          <w:szCs w:val="30"/>
          <w:cs/>
          <w:lang w:bidi="th-TH"/>
        </w:rPr>
        <w:t xml:space="preserve"> พฤศจิกายน </w:t>
      </w:r>
      <w:r>
        <w:rPr>
          <w:rFonts w:asciiTheme="majorBidi" w:hAnsiTheme="majorBidi"/>
          <w:sz w:val="30"/>
          <w:szCs w:val="30"/>
          <w:lang w:bidi="th-TH"/>
        </w:rPr>
        <w:t>2568</w:t>
      </w:r>
      <w:r w:rsidRPr="00FE3479">
        <w:rPr>
          <w:rFonts w:asciiTheme="majorBidi" w:hAnsiTheme="majorBidi"/>
          <w:sz w:val="30"/>
          <w:szCs w:val="30"/>
          <w:cs/>
          <w:lang w:bidi="th-TH"/>
        </w:rPr>
        <w:t xml:space="preserve"> ศาลแพ่งพระโขนงจึงมีคำสั่งให้จำหน่ายคดีชั่วคราว โดยเลื่อนคดีไปนัดพร้อมเพื่อฟังผลคำสั่งของศาลล้มละลายกลางในวันที่ </w:t>
      </w:r>
      <w:r>
        <w:rPr>
          <w:rFonts w:asciiTheme="majorBidi" w:hAnsiTheme="majorBidi"/>
          <w:sz w:val="30"/>
          <w:szCs w:val="30"/>
          <w:lang w:bidi="th-TH"/>
        </w:rPr>
        <w:t>15</w:t>
      </w:r>
      <w:r w:rsidRPr="00FE3479">
        <w:rPr>
          <w:rFonts w:asciiTheme="majorBidi" w:hAnsiTheme="majorBidi"/>
          <w:sz w:val="30"/>
          <w:szCs w:val="30"/>
          <w:cs/>
          <w:lang w:bidi="th-TH"/>
        </w:rPr>
        <w:t xml:space="preserve"> ธันวาคม </w:t>
      </w:r>
      <w:r>
        <w:rPr>
          <w:rFonts w:asciiTheme="majorBidi" w:hAnsiTheme="majorBidi"/>
          <w:sz w:val="30"/>
          <w:szCs w:val="30"/>
          <w:lang w:bidi="th-TH"/>
        </w:rPr>
        <w:t>2569</w:t>
      </w:r>
    </w:p>
    <w:p w14:paraId="44B3BB4E" w14:textId="77777777" w:rsidR="006F551A" w:rsidRDefault="006F551A" w:rsidP="006F551A">
      <w:pPr>
        <w:pStyle w:val="index"/>
        <w:tabs>
          <w:tab w:val="left" w:pos="540"/>
        </w:tabs>
        <w:spacing w:line="240" w:lineRule="auto"/>
        <w:ind w:left="540" w:right="-43" w:hanging="540"/>
        <w:jc w:val="thaiDistribute"/>
        <w:outlineLvl w:val="0"/>
        <w:rPr>
          <w:rFonts w:asciiTheme="majorBidi" w:hAnsiTheme="majorBidi"/>
          <w:sz w:val="30"/>
          <w:szCs w:val="30"/>
          <w:lang w:bidi="th-TH"/>
        </w:rPr>
      </w:pPr>
    </w:p>
    <w:p w14:paraId="77434ADE" w14:textId="77777777" w:rsidR="0081451B" w:rsidRDefault="0081451B" w:rsidP="006F551A">
      <w:pPr>
        <w:pStyle w:val="index"/>
        <w:tabs>
          <w:tab w:val="left" w:pos="540"/>
        </w:tabs>
        <w:spacing w:line="240" w:lineRule="auto"/>
        <w:ind w:left="540" w:right="-43" w:hanging="540"/>
        <w:jc w:val="thaiDistribute"/>
        <w:outlineLvl w:val="0"/>
        <w:rPr>
          <w:rFonts w:asciiTheme="majorBidi" w:hAnsiTheme="majorBidi"/>
          <w:sz w:val="30"/>
          <w:szCs w:val="30"/>
          <w:lang w:bidi="th-TH"/>
        </w:rPr>
      </w:pPr>
    </w:p>
    <w:p w14:paraId="3C22D8C8" w14:textId="77777777" w:rsidR="0081451B" w:rsidRDefault="0081451B" w:rsidP="006F551A">
      <w:pPr>
        <w:pStyle w:val="index"/>
        <w:tabs>
          <w:tab w:val="left" w:pos="540"/>
        </w:tabs>
        <w:spacing w:line="240" w:lineRule="auto"/>
        <w:ind w:left="540" w:right="-43" w:hanging="540"/>
        <w:jc w:val="thaiDistribute"/>
        <w:outlineLvl w:val="0"/>
        <w:rPr>
          <w:rFonts w:asciiTheme="majorBidi" w:hAnsiTheme="majorBidi"/>
          <w:sz w:val="30"/>
          <w:szCs w:val="30"/>
          <w:lang w:bidi="th-TH"/>
        </w:rPr>
      </w:pPr>
    </w:p>
    <w:p w14:paraId="664A7138" w14:textId="77777777" w:rsidR="0081451B" w:rsidRDefault="0081451B" w:rsidP="006F551A">
      <w:pPr>
        <w:pStyle w:val="index"/>
        <w:tabs>
          <w:tab w:val="left" w:pos="540"/>
        </w:tabs>
        <w:spacing w:line="240" w:lineRule="auto"/>
        <w:ind w:left="540" w:right="-43" w:hanging="540"/>
        <w:jc w:val="thaiDistribute"/>
        <w:outlineLvl w:val="0"/>
        <w:rPr>
          <w:rFonts w:asciiTheme="majorBidi" w:hAnsiTheme="majorBidi"/>
          <w:sz w:val="30"/>
          <w:szCs w:val="30"/>
          <w:lang w:bidi="th-TH"/>
        </w:rPr>
      </w:pPr>
    </w:p>
    <w:p w14:paraId="1C740127" w14:textId="77777777" w:rsidR="0081451B" w:rsidRDefault="0081451B" w:rsidP="006F551A">
      <w:pPr>
        <w:pStyle w:val="index"/>
        <w:tabs>
          <w:tab w:val="left" w:pos="540"/>
        </w:tabs>
        <w:spacing w:line="240" w:lineRule="auto"/>
        <w:ind w:left="540" w:right="-43" w:hanging="540"/>
        <w:jc w:val="thaiDistribute"/>
        <w:outlineLvl w:val="0"/>
        <w:rPr>
          <w:rFonts w:asciiTheme="majorBidi" w:hAnsiTheme="majorBidi"/>
          <w:sz w:val="30"/>
          <w:szCs w:val="30"/>
          <w:lang w:bidi="th-TH"/>
        </w:rPr>
      </w:pPr>
    </w:p>
    <w:p w14:paraId="07BAEE1A" w14:textId="77777777" w:rsidR="0081451B" w:rsidRPr="0081451B" w:rsidRDefault="0081451B" w:rsidP="006F551A">
      <w:pPr>
        <w:pStyle w:val="index"/>
        <w:tabs>
          <w:tab w:val="left" w:pos="540"/>
        </w:tabs>
        <w:spacing w:line="240" w:lineRule="auto"/>
        <w:ind w:left="540" w:right="-43" w:hanging="540"/>
        <w:jc w:val="thaiDistribute"/>
        <w:outlineLvl w:val="0"/>
        <w:rPr>
          <w:rFonts w:asciiTheme="majorBidi" w:hAnsiTheme="majorBidi"/>
          <w:sz w:val="30"/>
          <w:szCs w:val="30"/>
          <w:lang w:bidi="th-TH"/>
        </w:rPr>
      </w:pPr>
    </w:p>
    <w:p w14:paraId="6CCFE426" w14:textId="517C096D" w:rsidR="0081451B" w:rsidRPr="00443DE7" w:rsidRDefault="006F551A" w:rsidP="00443DE7">
      <w:pPr>
        <w:pStyle w:val="index"/>
        <w:tabs>
          <w:tab w:val="clear" w:pos="1134"/>
          <w:tab w:val="left" w:pos="540"/>
        </w:tabs>
        <w:spacing w:line="240" w:lineRule="auto"/>
        <w:ind w:left="540" w:right="-43" w:hanging="540"/>
        <w:jc w:val="thaiDistribute"/>
        <w:outlineLvl w:val="0"/>
        <w:rPr>
          <w:rFonts w:asciiTheme="majorBidi" w:hAnsiTheme="majorBidi"/>
        </w:rPr>
      </w:pPr>
      <w:r w:rsidRPr="006F551A">
        <w:rPr>
          <w:rFonts w:asciiTheme="majorBidi" w:hAnsiTheme="majorBidi"/>
          <w:sz w:val="30"/>
          <w:szCs w:val="30"/>
          <w:lang w:bidi="th-TH"/>
        </w:rPr>
        <w:lastRenderedPageBreak/>
        <w:t xml:space="preserve">13.2 </w:t>
      </w:r>
      <w:r w:rsidRPr="006F551A">
        <w:rPr>
          <w:rFonts w:asciiTheme="majorBidi" w:hAnsiTheme="majorBidi"/>
          <w:sz w:val="30"/>
          <w:szCs w:val="30"/>
          <w:lang w:bidi="th-TH"/>
        </w:rPr>
        <w:tab/>
      </w:r>
      <w:r w:rsidRPr="006F551A">
        <w:rPr>
          <w:rFonts w:asciiTheme="majorBidi" w:hAnsiTheme="majorBidi"/>
          <w:sz w:val="30"/>
          <w:szCs w:val="30"/>
          <w:cs/>
          <w:lang w:bidi="th-TH"/>
        </w:rPr>
        <w:t xml:space="preserve">ในเดือนพฤศจิกายน </w:t>
      </w:r>
      <w:r w:rsidRPr="006F551A">
        <w:rPr>
          <w:rFonts w:asciiTheme="majorBidi" w:hAnsiTheme="majorBidi"/>
          <w:sz w:val="30"/>
          <w:szCs w:val="30"/>
          <w:lang w:bidi="th-TH"/>
        </w:rPr>
        <w:t>2568</w:t>
      </w:r>
      <w:r w:rsidRPr="006F551A">
        <w:rPr>
          <w:rFonts w:asciiTheme="majorBidi" w:hAnsiTheme="majorBidi"/>
          <w:sz w:val="30"/>
          <w:szCs w:val="30"/>
          <w:cs/>
          <w:lang w:bidi="th-TH"/>
        </w:rPr>
        <w:t xml:space="preserve"> บริษัทคู่สัญญาร่วมลงทุนได้เริ่มข้อพิพาทต่อศูนย์อนุญาโตตุลาการระหว่างประเทศสิงคโปร์ โดยกล่าวหาว่าบริษัท และบริษัทย่อยผิดสัญญาและยกเลิกสัญญาโดยมิชอบ และเรียกค่าเสียหายรวมประมาณ </w:t>
      </w:r>
      <w:r>
        <w:rPr>
          <w:rFonts w:asciiTheme="majorBidi" w:hAnsiTheme="majorBidi"/>
          <w:sz w:val="30"/>
          <w:szCs w:val="30"/>
          <w:lang w:bidi="th-TH"/>
        </w:rPr>
        <w:t>4</w:t>
      </w:r>
      <w:r w:rsidRPr="006F551A">
        <w:rPr>
          <w:rFonts w:asciiTheme="majorBidi" w:hAnsiTheme="majorBidi"/>
          <w:sz w:val="30"/>
          <w:szCs w:val="30"/>
          <w:lang w:bidi="th-TH"/>
        </w:rPr>
        <w:t>.</w:t>
      </w:r>
      <w:r>
        <w:rPr>
          <w:rFonts w:asciiTheme="majorBidi" w:hAnsiTheme="majorBidi"/>
          <w:sz w:val="30"/>
          <w:szCs w:val="30"/>
          <w:lang w:bidi="th-TH"/>
        </w:rPr>
        <w:t>53</w:t>
      </w:r>
      <w:r w:rsidRPr="006F551A">
        <w:rPr>
          <w:rFonts w:asciiTheme="majorBidi" w:hAnsiTheme="majorBidi"/>
          <w:sz w:val="30"/>
          <w:szCs w:val="30"/>
          <w:cs/>
          <w:lang w:bidi="th-TH"/>
        </w:rPr>
        <w:t xml:space="preserve"> ล้านดอลลาร์สหรัฐ (หรือเทียบเท่า </w:t>
      </w:r>
      <w:r>
        <w:rPr>
          <w:rFonts w:asciiTheme="majorBidi" w:hAnsiTheme="majorBidi"/>
          <w:sz w:val="30"/>
          <w:szCs w:val="30"/>
          <w:lang w:bidi="th-TH"/>
        </w:rPr>
        <w:t>1</w:t>
      </w:r>
      <w:r w:rsidR="00BC3797">
        <w:rPr>
          <w:rFonts w:asciiTheme="majorBidi" w:hAnsiTheme="majorBidi"/>
          <w:sz w:val="30"/>
          <w:szCs w:val="30"/>
          <w:lang w:val="en-US" w:bidi="th-TH"/>
        </w:rPr>
        <w:t>48.93</w:t>
      </w:r>
      <w:r w:rsidRPr="006F551A">
        <w:rPr>
          <w:rFonts w:asciiTheme="majorBidi" w:hAnsiTheme="majorBidi"/>
          <w:sz w:val="30"/>
          <w:szCs w:val="30"/>
          <w:cs/>
          <w:lang w:bidi="th-TH"/>
        </w:rPr>
        <w:t xml:space="preserve"> ล้านบาท) รวมทั้งดอกเบี้ยและค่าดำเนินการ โดยในเดือนธันวาคม </w:t>
      </w:r>
      <w:r w:rsidRPr="006F551A">
        <w:rPr>
          <w:rFonts w:asciiTheme="majorBidi" w:hAnsiTheme="majorBidi"/>
          <w:sz w:val="30"/>
          <w:szCs w:val="30"/>
          <w:lang w:bidi="th-TH"/>
        </w:rPr>
        <w:t>2568</w:t>
      </w:r>
      <w:r w:rsidRPr="006F551A">
        <w:rPr>
          <w:rFonts w:asciiTheme="majorBidi" w:hAnsiTheme="majorBidi"/>
          <w:sz w:val="30"/>
          <w:szCs w:val="30"/>
          <w:cs/>
          <w:lang w:bidi="th-TH"/>
        </w:rPr>
        <w:t xml:space="preserve"> บริษัทและบริษัทย่อยได้ยื่นคำตอบรับคำขอเริ่มต้นคดี พร้อมข้อเรียกร้องแย้ง รวมถึงค่าเสียหายต่างๆ กับบริษัทคู่สัญญาร่วมลงทุน ต่อศูนย์อนุญาโตตุลาการดังกล่าวแล้ว </w:t>
      </w:r>
      <w:r w:rsidR="0081451B" w:rsidRPr="0081451B">
        <w:rPr>
          <w:rFonts w:asciiTheme="majorBidi" w:hAnsiTheme="majorBidi"/>
          <w:sz w:val="30"/>
          <w:szCs w:val="30"/>
          <w:cs/>
          <w:lang w:bidi="th-TH"/>
        </w:rPr>
        <w:t xml:space="preserve">ณ ปัจจุบันคณะอนุญาโตตุลาการได้ถูกจัดตั้งขึ้นเรียบร้อยแล้ว สำหรับคดีพิพาทดังกล่าว โดยคณะอนุญาโตตุลาการมีกำหนดจัดการประชุมบริหารคดีครั้งที่ </w:t>
      </w:r>
      <w:r w:rsidR="003211DB">
        <w:rPr>
          <w:rFonts w:asciiTheme="majorBidi" w:hAnsiTheme="majorBidi"/>
          <w:sz w:val="30"/>
          <w:szCs w:val="30"/>
          <w:lang w:bidi="th-TH"/>
        </w:rPr>
        <w:t>1</w:t>
      </w:r>
      <w:r w:rsidR="0081451B" w:rsidRPr="0081451B">
        <w:rPr>
          <w:rFonts w:asciiTheme="majorBidi" w:hAnsiTheme="majorBidi"/>
          <w:sz w:val="30"/>
          <w:szCs w:val="30"/>
          <w:cs/>
          <w:lang w:bidi="th-TH"/>
        </w:rPr>
        <w:t xml:space="preserve"> และออกคำสั่งกระบวนพิจารณาฉบับที่ </w:t>
      </w:r>
      <w:r w:rsidR="003211DB">
        <w:rPr>
          <w:rFonts w:asciiTheme="majorBidi" w:hAnsiTheme="majorBidi"/>
          <w:sz w:val="30"/>
          <w:szCs w:val="30"/>
          <w:lang w:bidi="th-TH"/>
        </w:rPr>
        <w:t>1</w:t>
      </w:r>
      <w:r w:rsidR="0081451B" w:rsidRPr="0081451B">
        <w:rPr>
          <w:rFonts w:asciiTheme="majorBidi" w:hAnsiTheme="majorBidi"/>
          <w:sz w:val="30"/>
          <w:szCs w:val="30"/>
          <w:cs/>
          <w:lang w:bidi="th-TH"/>
        </w:rPr>
        <w:t xml:space="preserve"> ในวันที่ </w:t>
      </w:r>
      <w:r w:rsidR="003211DB">
        <w:rPr>
          <w:rFonts w:asciiTheme="majorBidi" w:hAnsiTheme="majorBidi"/>
          <w:sz w:val="30"/>
          <w:szCs w:val="30"/>
          <w:lang w:bidi="th-TH"/>
        </w:rPr>
        <w:t>11</w:t>
      </w:r>
      <w:r w:rsidR="0081451B" w:rsidRPr="0081451B">
        <w:rPr>
          <w:rFonts w:asciiTheme="majorBidi" w:hAnsiTheme="majorBidi"/>
          <w:sz w:val="30"/>
          <w:szCs w:val="30"/>
          <w:cs/>
          <w:lang w:bidi="th-TH"/>
        </w:rPr>
        <w:t xml:space="preserve"> พฤษภาคม </w:t>
      </w:r>
      <w:r w:rsidR="003211DB">
        <w:rPr>
          <w:rFonts w:asciiTheme="majorBidi" w:hAnsiTheme="majorBidi"/>
          <w:sz w:val="30"/>
          <w:szCs w:val="30"/>
          <w:lang w:bidi="th-TH"/>
        </w:rPr>
        <w:t>2569</w:t>
      </w:r>
      <w:r w:rsidR="0081451B" w:rsidRPr="0081451B">
        <w:rPr>
          <w:rFonts w:asciiTheme="majorBidi" w:hAnsiTheme="majorBidi"/>
          <w:sz w:val="30"/>
          <w:szCs w:val="30"/>
          <w:cs/>
          <w:lang w:bidi="th-TH"/>
        </w:rPr>
        <w:t xml:space="preserve"> เพื่อกำหนดขั้นตอนกระบวนพิจารณาที่ยังคงเหลือ และกำหนดกรอบเวลาของกระบวนพิจารณาโดยรวมของคดี</w:t>
      </w:r>
    </w:p>
    <w:p w14:paraId="21DDBC6B" w14:textId="1E828E4A" w:rsidR="001B71A7" w:rsidRDefault="001B71A7" w:rsidP="00443DE7">
      <w:pPr>
        <w:pStyle w:val="index"/>
        <w:tabs>
          <w:tab w:val="clear" w:pos="1134"/>
          <w:tab w:val="left" w:pos="540"/>
        </w:tabs>
        <w:spacing w:line="240" w:lineRule="auto"/>
        <w:ind w:left="540" w:right="-43" w:hanging="540"/>
        <w:jc w:val="thaiDistribute"/>
        <w:outlineLvl w:val="0"/>
      </w:pPr>
    </w:p>
    <w:p w14:paraId="258C15D3" w14:textId="2A93164C" w:rsidR="00FE7E87" w:rsidRPr="00E40F9C" w:rsidRDefault="00FE7E87" w:rsidP="00BE1499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40F9C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7CB28DD" w14:textId="1FE6DB2B" w:rsidR="00042EFB" w:rsidRPr="00AF40BF" w:rsidRDefault="00042EFB" w:rsidP="00042EFB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/>
          <w:b/>
          <w:bCs/>
          <w:sz w:val="30"/>
          <w:szCs w:val="30"/>
          <w:lang w:bidi="th-TH"/>
        </w:rPr>
      </w:pPr>
    </w:p>
    <w:p w14:paraId="50694A67" w14:textId="0FF34E85" w:rsidR="00FE7E87" w:rsidRDefault="00D86413" w:rsidP="002B236B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</w:t>
      </w:r>
      <w:r w:rsidRPr="00D86413">
        <w:rPr>
          <w:rFonts w:asciiTheme="majorBidi" w:hAnsiTheme="majorBidi"/>
          <w:sz w:val="30"/>
          <w:szCs w:val="30"/>
          <w:cs/>
          <w:lang w:val="en-US" w:bidi="th-TH"/>
        </w:rPr>
        <w:t xml:space="preserve">ประชุมสามัญผู้ถือหุ้นประจำปี </w:t>
      </w:r>
      <w:r>
        <w:rPr>
          <w:rFonts w:asciiTheme="majorBidi" w:hAnsiTheme="majorBidi"/>
          <w:sz w:val="30"/>
          <w:szCs w:val="30"/>
          <w:lang w:val="en-US" w:bidi="th-TH"/>
        </w:rPr>
        <w:t xml:space="preserve">2569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เมื่อ</w:t>
      </w:r>
      <w:r w:rsidR="005230B2" w:rsidRPr="00BE149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วันที่ </w:t>
      </w:r>
      <w:r w:rsidR="002365A7" w:rsidRPr="00E40F9C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5230B2" w:rsidRPr="00BE149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230B2" w:rsidRPr="00BE1499">
        <w:rPr>
          <w:rFonts w:asciiTheme="majorBidi" w:hAnsiTheme="majorBidi" w:cstheme="majorBidi"/>
          <w:sz w:val="30"/>
          <w:szCs w:val="30"/>
          <w:cs/>
          <w:lang w:val="en-US" w:bidi="th-TH"/>
        </w:rPr>
        <w:t>เมษายน</w:t>
      </w:r>
      <w:r w:rsidR="005230B2" w:rsidRPr="00BE149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230B2" w:rsidRPr="00BE1499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9E3793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FE7E87" w:rsidRPr="00BE149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ของบริษัท </w:t>
      </w:r>
      <w:r w:rsidR="005230B2" w:rsidRPr="00BE1499">
        <w:rPr>
          <w:rFonts w:asciiTheme="majorBidi" w:hAnsiTheme="majorBidi" w:cstheme="majorBidi"/>
          <w:sz w:val="30"/>
          <w:szCs w:val="30"/>
          <w:cs/>
          <w:lang w:val="en-US" w:bidi="th-TH"/>
        </w:rPr>
        <w:t>ได้</w:t>
      </w:r>
      <w:r w:rsidR="00FE7E87" w:rsidRPr="00BE1499">
        <w:rPr>
          <w:rFonts w:asciiTheme="majorBidi" w:hAnsiTheme="majorBidi" w:cstheme="majorBidi"/>
          <w:sz w:val="30"/>
          <w:szCs w:val="30"/>
          <w:cs/>
          <w:lang w:val="en-US" w:bidi="th-TH"/>
        </w:rPr>
        <w:t>มีมติ</w:t>
      </w:r>
      <w:r w:rsidR="005230B2" w:rsidRPr="00BE1499">
        <w:rPr>
          <w:rFonts w:asciiTheme="majorBidi" w:hAnsiTheme="majorBidi" w:cstheme="majorBidi"/>
          <w:sz w:val="30"/>
          <w:szCs w:val="30"/>
          <w:cs/>
          <w:lang w:val="en-US" w:bidi="th-TH"/>
        </w:rPr>
        <w:t>เห็นชอบ</w:t>
      </w:r>
      <w:r w:rsidR="00FE7E87" w:rsidRPr="00BE149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การจัดสรรกำไรเพื่อจ่ายเงินปันผลประจำปี </w:t>
      </w:r>
      <w:r w:rsidR="00FE7E87" w:rsidRPr="00E40F9C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2365A7" w:rsidRPr="00E40F9C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FE7E87" w:rsidRPr="00BE149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เป็นเงินสดในอัตราหุ้นละ </w:t>
      </w:r>
      <w:r w:rsidR="00FE7E87" w:rsidRPr="00BE1499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="003064B8" w:rsidRPr="00BE1499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142EF8" w:rsidRPr="00E40F9C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2365A7" w:rsidRPr="00E40F9C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FE7E87" w:rsidRPr="00BE149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บาท </w:t>
      </w:r>
      <w:r w:rsidR="003064B8" w:rsidRPr="00BE1499">
        <w:rPr>
          <w:rFonts w:asciiTheme="majorBidi" w:hAnsiTheme="majorBidi" w:cstheme="majorBidi"/>
          <w:sz w:val="30"/>
          <w:szCs w:val="30"/>
          <w:cs/>
          <w:lang w:val="en-US" w:bidi="th-TH"/>
        </w:rPr>
        <w:t>รวมเป็นเงินประมาณ</w:t>
      </w:r>
      <w:r w:rsidR="00FE7E87" w:rsidRPr="00BE149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365A7" w:rsidRPr="00E40F9C">
        <w:rPr>
          <w:rFonts w:asciiTheme="majorBidi" w:hAnsiTheme="majorBidi" w:cstheme="majorBidi"/>
          <w:sz w:val="30"/>
          <w:szCs w:val="30"/>
          <w:lang w:val="en-US"/>
        </w:rPr>
        <w:t>216</w:t>
      </w:r>
      <w:r w:rsidR="009B041A" w:rsidRPr="00E40F9C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2365A7" w:rsidRPr="00E40F9C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9B041A" w:rsidRPr="00E40F9C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FE7E87" w:rsidRPr="00BE149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</w:t>
      </w:r>
      <w:r w:rsidR="003064B8" w:rsidRPr="00BE149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บาท </w:t>
      </w:r>
      <w:r w:rsidR="00FE7E87" w:rsidRPr="00BE1499">
        <w:rPr>
          <w:rFonts w:asciiTheme="majorBidi" w:hAnsiTheme="majorBidi" w:cstheme="majorBidi"/>
          <w:sz w:val="30"/>
          <w:szCs w:val="30"/>
          <w:cs/>
          <w:lang w:val="en-US" w:bidi="th-TH"/>
        </w:rPr>
        <w:t>ให้แก่ผู้ถือหุ้นที่มีรายชื่อในสมุดทะเบียนผู้ถือหุ้น</w:t>
      </w:r>
      <w:r w:rsidR="005230B2" w:rsidRPr="00BE149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ณ </w:t>
      </w:r>
      <w:r w:rsidR="00FE7E87" w:rsidRPr="00BE149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วันที่ </w:t>
      </w:r>
      <w:r w:rsidR="008B5068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="001A22DF" w:rsidRPr="00BE149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E7E87" w:rsidRPr="00BE149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มีนาคม </w:t>
      </w:r>
      <w:r w:rsidR="005D275C" w:rsidRPr="00E40F9C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1A22DF" w:rsidRPr="00E40F9C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FE7E87" w:rsidRPr="00BE149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E7E87" w:rsidRPr="00BE149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และกำหนดจ่ายเงินปันผลในวันที่ </w:t>
      </w:r>
      <w:r w:rsidR="00043ABE" w:rsidRPr="00BE1499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043ABE" w:rsidRPr="00BE1499">
        <w:rPr>
          <w:rFonts w:asciiTheme="majorBidi" w:hAnsiTheme="majorBidi" w:cstheme="majorBidi"/>
          <w:sz w:val="30"/>
          <w:szCs w:val="30"/>
          <w:cs/>
          <w:lang w:val="en-US" w:bidi="th-TH"/>
        </w:rPr>
        <w:t>เมษายน</w:t>
      </w:r>
      <w:r w:rsidR="00FE7E87" w:rsidRPr="00BE149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E7E87" w:rsidRPr="00E40F9C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01045F" w:rsidRPr="00E40F9C">
        <w:rPr>
          <w:rFonts w:asciiTheme="majorBidi" w:hAnsiTheme="majorBidi" w:cstheme="majorBidi"/>
          <w:sz w:val="30"/>
          <w:szCs w:val="30"/>
          <w:lang w:val="en-US" w:bidi="th-TH"/>
        </w:rPr>
        <w:t>9</w:t>
      </w:r>
    </w:p>
    <w:p w14:paraId="131312C2" w14:textId="5AD81F8E" w:rsidR="009371C8" w:rsidRPr="00D73840" w:rsidRDefault="009371C8" w:rsidP="00443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cs/>
        </w:rPr>
      </w:pPr>
    </w:p>
    <w:sectPr w:rsidR="009371C8" w:rsidRPr="00D73840" w:rsidSect="003A4097"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0631A" w14:textId="77777777" w:rsidR="009F6114" w:rsidRDefault="009F6114">
      <w:r>
        <w:separator/>
      </w:r>
    </w:p>
    <w:p w14:paraId="77F688F3" w14:textId="77777777" w:rsidR="009F6114" w:rsidRDefault="009F6114"/>
  </w:endnote>
  <w:endnote w:type="continuationSeparator" w:id="0">
    <w:p w14:paraId="7C2C5169" w14:textId="77777777" w:rsidR="009F6114" w:rsidRDefault="009F6114">
      <w:r>
        <w:continuationSeparator/>
      </w:r>
    </w:p>
    <w:p w14:paraId="4B3C2839" w14:textId="77777777" w:rsidR="009F6114" w:rsidRDefault="009F6114"/>
  </w:endnote>
  <w:endnote w:type="continuationNotice" w:id="1">
    <w:p w14:paraId="72DE8464" w14:textId="77777777" w:rsidR="009F6114" w:rsidRDefault="009F611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20B0403020202020204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23065" w14:textId="77777777" w:rsidR="0042164E" w:rsidRPr="0075177B" w:rsidRDefault="0042164E" w:rsidP="0075177B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>
      <w:rPr>
        <w:rFonts w:asciiTheme="majorBidi" w:hAnsiTheme="majorBidi" w:cstheme="majorBidi"/>
        <w:caps/>
        <w:noProof/>
        <w:sz w:val="30"/>
        <w:szCs w:val="30"/>
      </w:rPr>
      <w:t>27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41F3E" w14:textId="77777777" w:rsidR="0042164E" w:rsidRPr="00822BC2" w:rsidRDefault="0042164E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2894D" w14:textId="77777777" w:rsidR="00DB59C3" w:rsidRDefault="00DB59C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F0A6C" w14:textId="3B071BB1" w:rsidR="00DB59C3" w:rsidRPr="0075177B" w:rsidRDefault="00DB59C3" w:rsidP="0075177B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 w:rsidR="00EA55D5">
      <w:rPr>
        <w:rFonts w:asciiTheme="majorBidi" w:hAnsiTheme="majorBidi" w:cstheme="majorBidi"/>
        <w:caps/>
        <w:noProof/>
        <w:sz w:val="30"/>
        <w:szCs w:val="30"/>
      </w:rPr>
      <w:t>29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A2D0D" w14:textId="650DD997" w:rsidR="00DB59C3" w:rsidRPr="00822BC2" w:rsidRDefault="00DB59C3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4FBB7" w14:textId="77777777" w:rsidR="009F6114" w:rsidRDefault="009F6114">
      <w:r>
        <w:separator/>
      </w:r>
    </w:p>
    <w:p w14:paraId="66696967" w14:textId="77777777" w:rsidR="009F6114" w:rsidRDefault="009F6114"/>
  </w:footnote>
  <w:footnote w:type="continuationSeparator" w:id="0">
    <w:p w14:paraId="3EB16FA4" w14:textId="77777777" w:rsidR="009F6114" w:rsidRDefault="009F6114">
      <w:r>
        <w:continuationSeparator/>
      </w:r>
    </w:p>
    <w:p w14:paraId="3814C61D" w14:textId="77777777" w:rsidR="009F6114" w:rsidRDefault="009F6114"/>
  </w:footnote>
  <w:footnote w:type="continuationNotice" w:id="1">
    <w:p w14:paraId="13EB0F94" w14:textId="77777777" w:rsidR="009F6114" w:rsidRDefault="009F611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3C141" w14:textId="77777777" w:rsidR="0042164E" w:rsidRPr="002C284C" w:rsidRDefault="0042164E" w:rsidP="00CE32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  <w:r w:rsidRPr="002C284C">
      <w:rPr>
        <w:rFonts w:hint="cs"/>
        <w:b/>
        <w:bCs/>
        <w:sz w:val="32"/>
        <w:szCs w:val="32"/>
        <w:cs/>
      </w:rPr>
      <w:t xml:space="preserve"> </w:t>
    </w:r>
  </w:p>
  <w:p w14:paraId="7EB9A6D0" w14:textId="77777777" w:rsidR="0042164E" w:rsidRDefault="0042164E" w:rsidP="00CE32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AB4761">
      <w:rPr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33416F5A" w14:textId="7BF16035" w:rsidR="0042164E" w:rsidRPr="002C284C" w:rsidRDefault="0042164E" w:rsidP="00CE32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งวดสามเดือน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 w:rsidR="00044DC8">
      <w:rPr>
        <w:b/>
        <w:bCs/>
        <w:sz w:val="32"/>
        <w:szCs w:val="32"/>
      </w:rPr>
      <w:t xml:space="preserve">31 </w:t>
    </w:r>
    <w:r w:rsidR="00044DC8">
      <w:rPr>
        <w:rFonts w:hint="cs"/>
        <w:b/>
        <w:bCs/>
        <w:sz w:val="32"/>
        <w:szCs w:val="32"/>
        <w:cs/>
      </w:rPr>
      <w:t>มีนาคม</w:t>
    </w:r>
    <w:r w:rsidR="00044DC8">
      <w:rPr>
        <w:b/>
        <w:bCs/>
        <w:sz w:val="32"/>
        <w:szCs w:val="32"/>
      </w:rPr>
      <w:t xml:space="preserve"> </w:t>
    </w:r>
    <w:r>
      <w:rPr>
        <w:b/>
        <w:bCs/>
        <w:sz w:val="32"/>
        <w:szCs w:val="32"/>
      </w:rPr>
      <w:t>256</w:t>
    </w:r>
    <w:r w:rsidR="00031E8C">
      <w:rPr>
        <w:b/>
        <w:bCs/>
        <w:sz w:val="32"/>
        <w:szCs w:val="32"/>
      </w:rPr>
      <w:t>9</w:t>
    </w:r>
    <w:r w:rsidR="00044DC8">
      <w:rPr>
        <w:rFonts w:hint="cs"/>
        <w:b/>
        <w:bCs/>
        <w:sz w:val="32"/>
        <w:szCs w:val="32"/>
        <w:cs/>
      </w:rPr>
      <w:t xml:space="preserve"> </w:t>
    </w:r>
    <w:r w:rsidRPr="002C284C">
      <w:rPr>
        <w:rFonts w:hint="cs"/>
        <w:b/>
        <w:bCs/>
        <w:sz w:val="32"/>
        <w:szCs w:val="32"/>
        <w:cs/>
      </w:rPr>
      <w:t>(ไม่ได้ตรวจสอบ)</w:t>
    </w:r>
  </w:p>
  <w:p w14:paraId="705997D9" w14:textId="77777777" w:rsidR="0042164E" w:rsidRPr="002C284C" w:rsidRDefault="0042164E" w:rsidP="00022A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7487F" w14:textId="77777777" w:rsidR="00DB59C3" w:rsidRDefault="00DB5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BAFAD" w14:textId="13B00E0E" w:rsidR="00DB59C3" w:rsidRPr="002C284C" w:rsidRDefault="00DB59C3" w:rsidP="00EF14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  <w:r w:rsidRPr="002C284C">
      <w:rPr>
        <w:rFonts w:hint="cs"/>
        <w:b/>
        <w:bCs/>
        <w:sz w:val="32"/>
        <w:szCs w:val="32"/>
        <w:cs/>
      </w:rPr>
      <w:t xml:space="preserve"> </w:t>
    </w:r>
  </w:p>
  <w:p w14:paraId="12BF59EA" w14:textId="27E28708" w:rsidR="00DB59C3" w:rsidRDefault="00DB59C3" w:rsidP="00EF14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AB4761">
      <w:rPr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51E92638" w14:textId="7604BEB9" w:rsidR="00DB59C3" w:rsidRPr="002C284C" w:rsidRDefault="001449D3" w:rsidP="00EF14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งวดสามเดือน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>มีนาคม</w:t>
    </w:r>
    <w:r>
      <w:rPr>
        <w:b/>
        <w:bCs/>
        <w:sz w:val="32"/>
        <w:szCs w:val="32"/>
      </w:rPr>
      <w:t xml:space="preserve"> 256</w:t>
    </w:r>
    <w:r w:rsidR="002365A7">
      <w:rPr>
        <w:b/>
        <w:bCs/>
        <w:sz w:val="32"/>
        <w:szCs w:val="32"/>
      </w:rPr>
      <w:t>9</w:t>
    </w:r>
    <w:r>
      <w:rPr>
        <w:rFonts w:hint="cs"/>
        <w:b/>
        <w:bCs/>
        <w:sz w:val="32"/>
        <w:szCs w:val="32"/>
        <w:cs/>
      </w:rPr>
      <w:t xml:space="preserve"> </w:t>
    </w:r>
    <w:r w:rsidRPr="002C284C">
      <w:rPr>
        <w:rFonts w:hint="cs"/>
        <w:b/>
        <w:bCs/>
        <w:sz w:val="32"/>
        <w:szCs w:val="32"/>
        <w:cs/>
      </w:rPr>
      <w:t>(ไม่ได้ตรวจสอบ)</w:t>
    </w:r>
  </w:p>
  <w:p w14:paraId="786C25BB" w14:textId="77777777" w:rsidR="00DB59C3" w:rsidRPr="002C284C" w:rsidRDefault="00DB59C3" w:rsidP="00022A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861E4" w14:textId="77777777" w:rsidR="00DB59C3" w:rsidRDefault="00DB59C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4C9CC" w14:textId="2E45654B" w:rsidR="00DB59C3" w:rsidRDefault="00DB59C3" w:rsidP="00AC5E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>บริษัท บีบีจีไอ จำกัด</w:t>
    </w:r>
    <w:r>
      <w:rPr>
        <w:rFonts w:hint="cs"/>
        <w:b/>
        <w:bCs/>
        <w:sz w:val="32"/>
        <w:szCs w:val="32"/>
        <w:cs/>
      </w:rPr>
      <w:t xml:space="preserve"> (มหาชน)</w:t>
    </w:r>
    <w:r w:rsidRPr="00152EE6">
      <w:rPr>
        <w:b/>
        <w:bCs/>
        <w:sz w:val="32"/>
        <w:szCs w:val="32"/>
        <w:cs/>
      </w:rPr>
      <w:t xml:space="preserve"> และบริษัทย่อย</w:t>
    </w:r>
  </w:p>
  <w:p w14:paraId="374E4078" w14:textId="71F6DEBB" w:rsidR="00DB59C3" w:rsidRPr="00F47951" w:rsidRDefault="00DB59C3" w:rsidP="00AC5E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500C1F9F" w14:textId="2F15A795" w:rsidR="00DB59C3" w:rsidRDefault="002629DB" w:rsidP="00AC5E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งวดสามเดือน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>มีนาคม</w:t>
    </w:r>
    <w:r>
      <w:rPr>
        <w:b/>
        <w:bCs/>
        <w:sz w:val="32"/>
        <w:szCs w:val="32"/>
      </w:rPr>
      <w:t xml:space="preserve"> 256</w:t>
    </w:r>
    <w:r w:rsidR="002365A7">
      <w:rPr>
        <w:b/>
        <w:bCs/>
        <w:sz w:val="32"/>
        <w:szCs w:val="32"/>
      </w:rPr>
      <w:t>9</w:t>
    </w:r>
    <w:r>
      <w:rPr>
        <w:rFonts w:hint="cs"/>
        <w:b/>
        <w:bCs/>
        <w:sz w:val="32"/>
        <w:szCs w:val="32"/>
        <w:cs/>
      </w:rPr>
      <w:t xml:space="preserve"> </w:t>
    </w:r>
    <w:r w:rsidRPr="002C284C">
      <w:rPr>
        <w:rFonts w:hint="cs"/>
        <w:b/>
        <w:bCs/>
        <w:sz w:val="32"/>
        <w:szCs w:val="32"/>
        <w:cs/>
      </w:rPr>
      <w:t>(ไม่ได้ตรวจสอบ)</w:t>
    </w:r>
  </w:p>
  <w:p w14:paraId="490286CB" w14:textId="77777777" w:rsidR="00DB59C3" w:rsidRPr="00247813" w:rsidRDefault="00DB59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0754200"/>
    <w:multiLevelType w:val="hybridMultilevel"/>
    <w:tmpl w:val="91A4ABE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BE1C70"/>
    <w:multiLevelType w:val="hybridMultilevel"/>
    <w:tmpl w:val="3F4CCC92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A51C3"/>
    <w:multiLevelType w:val="multilevel"/>
    <w:tmpl w:val="F7D416A8"/>
    <w:lvl w:ilvl="0">
      <w:start w:val="1"/>
      <w:numFmt w:val="decimal"/>
      <w:lvlText w:val="%1"/>
      <w:lvlJc w:val="left"/>
      <w:pPr>
        <w:tabs>
          <w:tab w:val="num" w:pos="341"/>
        </w:tabs>
        <w:ind w:left="341" w:hanging="340"/>
      </w:pPr>
      <w:rPr>
        <w:rFonts w:ascii="Arial" w:hAnsi="Arial" w:cs="Arial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1"/>
        </w:tabs>
        <w:ind w:left="681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1"/>
        </w:tabs>
        <w:ind w:left="1021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2"/>
        </w:tabs>
        <w:ind w:left="1362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2"/>
        </w:tabs>
        <w:ind w:left="1702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2"/>
        </w:tabs>
        <w:ind w:left="2042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2"/>
        </w:tabs>
        <w:ind w:left="2382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2"/>
        </w:tabs>
        <w:ind w:left="2722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2"/>
        </w:tabs>
        <w:ind w:left="3062" w:hanging="340"/>
      </w:pPr>
      <w:rPr>
        <w:rFonts w:ascii="9999999" w:hAnsi="9999999"/>
      </w:rPr>
    </w:lvl>
  </w:abstractNum>
  <w:abstractNum w:abstractNumId="4" w15:restartNumberingAfterBreak="0">
    <w:nsid w:val="02680B81"/>
    <w:multiLevelType w:val="hybridMultilevel"/>
    <w:tmpl w:val="11A41AEC"/>
    <w:lvl w:ilvl="0" w:tplc="0234E2F8">
      <w:numFmt w:val="bullet"/>
      <w:lvlText w:val="-"/>
      <w:lvlJc w:val="left"/>
      <w:pPr>
        <w:ind w:left="7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03E52840"/>
    <w:multiLevelType w:val="hybridMultilevel"/>
    <w:tmpl w:val="C7221F4A"/>
    <w:lvl w:ilvl="0" w:tplc="B022BC3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6C3FE9"/>
    <w:multiLevelType w:val="hybridMultilevel"/>
    <w:tmpl w:val="473414A2"/>
    <w:lvl w:ilvl="0" w:tplc="1AF4534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D50D5F"/>
    <w:multiLevelType w:val="hybridMultilevel"/>
    <w:tmpl w:val="48FEB0B4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09388A"/>
    <w:multiLevelType w:val="hybridMultilevel"/>
    <w:tmpl w:val="39C6B8E4"/>
    <w:lvl w:ilvl="0" w:tplc="307EC69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F6BFB"/>
    <w:multiLevelType w:val="hybridMultilevel"/>
    <w:tmpl w:val="77C42910"/>
    <w:lvl w:ilvl="0" w:tplc="930474FC">
      <w:start w:val="1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078778DB"/>
    <w:multiLevelType w:val="hybridMultilevel"/>
    <w:tmpl w:val="5A5CDB72"/>
    <w:lvl w:ilvl="0" w:tplc="5EC2B13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76C43"/>
    <w:multiLevelType w:val="hybridMultilevel"/>
    <w:tmpl w:val="44AAA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8E19B8"/>
    <w:multiLevelType w:val="hybridMultilevel"/>
    <w:tmpl w:val="AA82E88C"/>
    <w:lvl w:ilvl="0" w:tplc="285E21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0DE71711"/>
    <w:multiLevelType w:val="hybridMultilevel"/>
    <w:tmpl w:val="2CCE5818"/>
    <w:lvl w:ilvl="0" w:tplc="CE2CF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0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2" w15:restartNumberingAfterBreak="0">
    <w:nsid w:val="185F1B14"/>
    <w:multiLevelType w:val="hybridMultilevel"/>
    <w:tmpl w:val="1B062E6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19EC1841"/>
    <w:multiLevelType w:val="hybridMultilevel"/>
    <w:tmpl w:val="77206D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19FE4E46"/>
    <w:multiLevelType w:val="hybridMultilevel"/>
    <w:tmpl w:val="0EC88E9E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1BFC5687"/>
    <w:multiLevelType w:val="hybridMultilevel"/>
    <w:tmpl w:val="A6BE4DC4"/>
    <w:lvl w:ilvl="0" w:tplc="FFFFFFFF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1134"/>
        </w:tabs>
        <w:ind w:left="113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1D4C2510"/>
    <w:multiLevelType w:val="hybridMultilevel"/>
    <w:tmpl w:val="9EA4A96A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F5E09C8"/>
    <w:multiLevelType w:val="hybridMultilevel"/>
    <w:tmpl w:val="D1CE696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1560786"/>
    <w:multiLevelType w:val="hybridMultilevel"/>
    <w:tmpl w:val="6292F2C4"/>
    <w:lvl w:ilvl="0" w:tplc="D9F8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31350CF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32" w15:restartNumberingAfterBreak="0">
    <w:nsid w:val="236224AE"/>
    <w:multiLevelType w:val="hybridMultilevel"/>
    <w:tmpl w:val="24B6B08E"/>
    <w:lvl w:ilvl="0" w:tplc="D2209ED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2555749E"/>
    <w:multiLevelType w:val="hybridMultilevel"/>
    <w:tmpl w:val="20ACEDA0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5" w15:restartNumberingAfterBreak="0">
    <w:nsid w:val="25B125D4"/>
    <w:multiLevelType w:val="hybridMultilevel"/>
    <w:tmpl w:val="A7981CFC"/>
    <w:lvl w:ilvl="0" w:tplc="3A0C6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5EA482C"/>
    <w:multiLevelType w:val="hybridMultilevel"/>
    <w:tmpl w:val="A28A27F6"/>
    <w:lvl w:ilvl="0" w:tplc="38BCD54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29042CCE"/>
    <w:multiLevelType w:val="hybridMultilevel"/>
    <w:tmpl w:val="47E483FA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40" w15:restartNumberingAfterBreak="0">
    <w:nsid w:val="29B54862"/>
    <w:multiLevelType w:val="hybridMultilevel"/>
    <w:tmpl w:val="8DB2642C"/>
    <w:lvl w:ilvl="0" w:tplc="321A81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43" w15:restartNumberingAfterBreak="0">
    <w:nsid w:val="2E1A58D3"/>
    <w:multiLevelType w:val="hybridMultilevel"/>
    <w:tmpl w:val="41AA83E0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45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32A75F1B"/>
    <w:multiLevelType w:val="hybridMultilevel"/>
    <w:tmpl w:val="AD7A8F56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9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34364636"/>
    <w:multiLevelType w:val="hybridMultilevel"/>
    <w:tmpl w:val="56043458"/>
    <w:lvl w:ilvl="0" w:tplc="0234E2F8">
      <w:numFmt w:val="bullet"/>
      <w:lvlText w:val="-"/>
      <w:lvlJc w:val="left"/>
      <w:pPr>
        <w:ind w:left="10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51" w15:restartNumberingAfterBreak="0">
    <w:nsid w:val="34D91D6F"/>
    <w:multiLevelType w:val="hybridMultilevel"/>
    <w:tmpl w:val="54CC91CA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52E7459"/>
    <w:multiLevelType w:val="hybridMultilevel"/>
    <w:tmpl w:val="AE64A478"/>
    <w:lvl w:ilvl="0" w:tplc="0234E2F8">
      <w:numFmt w:val="bullet"/>
      <w:lvlText w:val="-"/>
      <w:lvlJc w:val="left"/>
      <w:pPr>
        <w:ind w:left="17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5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5DA273B"/>
    <w:multiLevelType w:val="hybridMultilevel"/>
    <w:tmpl w:val="CF0CB94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7F61532"/>
    <w:multiLevelType w:val="hybridMultilevel"/>
    <w:tmpl w:val="A336C82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7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9D270F5"/>
    <w:multiLevelType w:val="hybridMultilevel"/>
    <w:tmpl w:val="4F5C0C84"/>
    <w:lvl w:ilvl="0" w:tplc="A51C9CC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9D31B23"/>
    <w:multiLevelType w:val="hybridMultilevel"/>
    <w:tmpl w:val="7C821D48"/>
    <w:lvl w:ilvl="0" w:tplc="FCF875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62" w15:restartNumberingAfterBreak="0">
    <w:nsid w:val="3C6E0B7D"/>
    <w:multiLevelType w:val="hybridMultilevel"/>
    <w:tmpl w:val="B0EE07C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CEA2A0B"/>
    <w:multiLevelType w:val="hybridMultilevel"/>
    <w:tmpl w:val="5A12C1F6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D08294D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5" w15:restartNumberingAfterBreak="0">
    <w:nsid w:val="3DA7791A"/>
    <w:multiLevelType w:val="hybridMultilevel"/>
    <w:tmpl w:val="3C4ED6B2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F22ECA"/>
    <w:multiLevelType w:val="hybridMultilevel"/>
    <w:tmpl w:val="6DB0845C"/>
    <w:lvl w:ilvl="0" w:tplc="A4C6CBA0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7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3E4649F8"/>
    <w:multiLevelType w:val="hybridMultilevel"/>
    <w:tmpl w:val="EBD04ED0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1" w15:restartNumberingAfterBreak="0">
    <w:nsid w:val="40C90E5C"/>
    <w:multiLevelType w:val="hybridMultilevel"/>
    <w:tmpl w:val="3EDCC79E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2" w15:restartNumberingAfterBreak="0">
    <w:nsid w:val="43ED2B9D"/>
    <w:multiLevelType w:val="hybridMultilevel"/>
    <w:tmpl w:val="DD2C899A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3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4E7229C"/>
    <w:multiLevelType w:val="hybridMultilevel"/>
    <w:tmpl w:val="157ECC64"/>
    <w:lvl w:ilvl="0" w:tplc="E4E4BC8E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5" w15:restartNumberingAfterBreak="0">
    <w:nsid w:val="44EF529F"/>
    <w:multiLevelType w:val="hybridMultilevel"/>
    <w:tmpl w:val="AF1405C6"/>
    <w:lvl w:ilvl="0" w:tplc="3CE20A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56D1A4B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59F2742"/>
    <w:multiLevelType w:val="hybridMultilevel"/>
    <w:tmpl w:val="1346E3FA"/>
    <w:lvl w:ilvl="0" w:tplc="8970104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9" w15:restartNumberingAfterBreak="0">
    <w:nsid w:val="45F754BF"/>
    <w:multiLevelType w:val="hybridMultilevel"/>
    <w:tmpl w:val="E8E63F9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167A1B"/>
    <w:multiLevelType w:val="hybridMultilevel"/>
    <w:tmpl w:val="654A3904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1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4" w15:restartNumberingAfterBreak="0">
    <w:nsid w:val="48EB2D88"/>
    <w:multiLevelType w:val="hybridMultilevel"/>
    <w:tmpl w:val="C9F07FA0"/>
    <w:lvl w:ilvl="0" w:tplc="EECED4C4">
      <w:start w:val="40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5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86" w15:restartNumberingAfterBreak="0">
    <w:nsid w:val="4B5D7A2D"/>
    <w:multiLevelType w:val="hybridMultilevel"/>
    <w:tmpl w:val="791C8880"/>
    <w:lvl w:ilvl="0" w:tplc="C534E12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D3076E6"/>
    <w:multiLevelType w:val="hybridMultilevel"/>
    <w:tmpl w:val="469677D8"/>
    <w:lvl w:ilvl="0" w:tplc="DD8611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8" w15:restartNumberingAfterBreak="0">
    <w:nsid w:val="4DE34341"/>
    <w:multiLevelType w:val="hybridMultilevel"/>
    <w:tmpl w:val="C7A250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0" w15:restartNumberingAfterBreak="0">
    <w:nsid w:val="4EBC4927"/>
    <w:multiLevelType w:val="hybridMultilevel"/>
    <w:tmpl w:val="EFC05C62"/>
    <w:lvl w:ilvl="0" w:tplc="A87658C0">
      <w:start w:val="1"/>
      <w:numFmt w:val="bullet"/>
      <w:lvlText w:val="–"/>
      <w:lvlJc w:val="left"/>
      <w:pPr>
        <w:ind w:left="702" w:hanging="360"/>
      </w:pPr>
      <w:rPr>
        <w:rFonts w:ascii="Angsana New" w:hAnsi="Angsana New" w:cs="Angsana New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91" w15:restartNumberingAfterBreak="0">
    <w:nsid w:val="4EDB60E2"/>
    <w:multiLevelType w:val="hybridMultilevel"/>
    <w:tmpl w:val="B2A0356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3" w15:restartNumberingAfterBreak="0">
    <w:nsid w:val="4F4D76CC"/>
    <w:multiLevelType w:val="hybridMultilevel"/>
    <w:tmpl w:val="05086E2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F7742DD"/>
    <w:multiLevelType w:val="hybridMultilevel"/>
    <w:tmpl w:val="10B08F9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4FFD5795"/>
    <w:multiLevelType w:val="hybridMultilevel"/>
    <w:tmpl w:val="EC680522"/>
    <w:lvl w:ilvl="0" w:tplc="8BEE9DB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2FA03F7"/>
    <w:multiLevelType w:val="hybridMultilevel"/>
    <w:tmpl w:val="7F7E6E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0" w15:restartNumberingAfterBreak="0">
    <w:nsid w:val="557E1115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02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04" w15:restartNumberingAfterBreak="0">
    <w:nsid w:val="57337CD7"/>
    <w:multiLevelType w:val="hybridMultilevel"/>
    <w:tmpl w:val="38462B52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7785DD0"/>
    <w:multiLevelType w:val="hybridMultilevel"/>
    <w:tmpl w:val="C65E78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79A7B2B"/>
    <w:multiLevelType w:val="hybridMultilevel"/>
    <w:tmpl w:val="EAAED67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8" w15:restartNumberingAfterBreak="0">
    <w:nsid w:val="593A60B7"/>
    <w:multiLevelType w:val="hybridMultilevel"/>
    <w:tmpl w:val="34E23AD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98F012F"/>
    <w:multiLevelType w:val="hybridMultilevel"/>
    <w:tmpl w:val="27925610"/>
    <w:lvl w:ilvl="0" w:tplc="21F2AD0C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0" w15:restartNumberingAfterBreak="0">
    <w:nsid w:val="5A356E90"/>
    <w:multiLevelType w:val="hybridMultilevel"/>
    <w:tmpl w:val="C42A1042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1" w15:restartNumberingAfterBreak="0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2" w15:restartNumberingAfterBreak="0">
    <w:nsid w:val="5AA94277"/>
    <w:multiLevelType w:val="hybridMultilevel"/>
    <w:tmpl w:val="8528B21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C322115"/>
    <w:multiLevelType w:val="hybridMultilevel"/>
    <w:tmpl w:val="A2C2770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4" w15:restartNumberingAfterBreak="0">
    <w:nsid w:val="5C7D6C52"/>
    <w:multiLevelType w:val="hybridMultilevel"/>
    <w:tmpl w:val="B31CBF7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10F58CC"/>
    <w:multiLevelType w:val="hybridMultilevel"/>
    <w:tmpl w:val="B7A85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1507849"/>
    <w:multiLevelType w:val="multilevel"/>
    <w:tmpl w:val="D64000DA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8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9" w15:restartNumberingAfterBreak="0">
    <w:nsid w:val="640E2C36"/>
    <w:multiLevelType w:val="hybridMultilevel"/>
    <w:tmpl w:val="A9AA4822"/>
    <w:lvl w:ilvl="0" w:tplc="E86C0B5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1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2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4" w15:restartNumberingAfterBreak="0">
    <w:nsid w:val="6587386D"/>
    <w:multiLevelType w:val="hybridMultilevel"/>
    <w:tmpl w:val="C58039FC"/>
    <w:lvl w:ilvl="0" w:tplc="9754096C">
      <w:start w:val="1"/>
      <w:numFmt w:val="decimal"/>
      <w:lvlText w:val="(%1)"/>
      <w:lvlJc w:val="left"/>
      <w:pPr>
        <w:ind w:left="72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6812E84"/>
    <w:multiLevelType w:val="hybridMultilevel"/>
    <w:tmpl w:val="73F885E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82F1D76"/>
    <w:multiLevelType w:val="hybridMultilevel"/>
    <w:tmpl w:val="596A898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29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0" w15:restartNumberingAfterBreak="0">
    <w:nsid w:val="6A0A5351"/>
    <w:multiLevelType w:val="hybridMultilevel"/>
    <w:tmpl w:val="C6509782"/>
    <w:lvl w:ilvl="0" w:tplc="709C81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D977E99"/>
    <w:multiLevelType w:val="hybridMultilevel"/>
    <w:tmpl w:val="682E06BE"/>
    <w:lvl w:ilvl="0" w:tplc="6F1E626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DA65A6C"/>
    <w:multiLevelType w:val="hybridMultilevel"/>
    <w:tmpl w:val="525A9A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6EA56F42"/>
    <w:multiLevelType w:val="hybridMultilevel"/>
    <w:tmpl w:val="ECA28BB2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05244F2"/>
    <w:multiLevelType w:val="hybridMultilevel"/>
    <w:tmpl w:val="75A838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714830A3"/>
    <w:multiLevelType w:val="hybridMultilevel"/>
    <w:tmpl w:val="FF24A440"/>
    <w:lvl w:ilvl="0" w:tplc="566275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7" w15:restartNumberingAfterBreak="0">
    <w:nsid w:val="71DF55D1"/>
    <w:multiLevelType w:val="multilevel"/>
    <w:tmpl w:val="BA1A0CD2"/>
    <w:lvl w:ilvl="0">
      <w:start w:val="1"/>
      <w:numFmt w:val="decimal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6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944"/>
        </w:tabs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88"/>
        </w:tabs>
        <w:ind w:left="208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6"/>
        </w:tabs>
        <w:ind w:left="23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4"/>
        </w:tabs>
        <w:ind w:left="2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08"/>
        </w:tabs>
        <w:ind w:left="2808" w:hanging="1584"/>
      </w:pPr>
      <w:rPr>
        <w:rFonts w:hint="default"/>
      </w:rPr>
    </w:lvl>
  </w:abstractNum>
  <w:abstractNum w:abstractNumId="138" w15:restartNumberingAfterBreak="0">
    <w:nsid w:val="725A4676"/>
    <w:multiLevelType w:val="hybridMultilevel"/>
    <w:tmpl w:val="8FEE1F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72A73505"/>
    <w:multiLevelType w:val="hybridMultilevel"/>
    <w:tmpl w:val="8C0C08D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56D37CF"/>
    <w:multiLevelType w:val="hybridMultilevel"/>
    <w:tmpl w:val="E4DC621A"/>
    <w:lvl w:ilvl="0" w:tplc="1CD69A22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766E3CD3"/>
    <w:multiLevelType w:val="hybridMultilevel"/>
    <w:tmpl w:val="57AA6D5C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3" w15:restartNumberingAfterBreak="0">
    <w:nsid w:val="774A3572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4" w15:restartNumberingAfterBreak="0">
    <w:nsid w:val="779023BD"/>
    <w:multiLevelType w:val="hybridMultilevel"/>
    <w:tmpl w:val="4E1CEFBC"/>
    <w:lvl w:ilvl="0" w:tplc="2AFEC24C">
      <w:start w:val="1"/>
      <w:numFmt w:val="decimal"/>
      <w:lvlText w:val="%1)"/>
      <w:lvlJc w:val="left"/>
      <w:pPr>
        <w:ind w:left="99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796279E3"/>
    <w:multiLevelType w:val="hybridMultilevel"/>
    <w:tmpl w:val="69AC77EA"/>
    <w:lvl w:ilvl="0" w:tplc="D64A67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7" w15:restartNumberingAfterBreak="0">
    <w:nsid w:val="79FF0322"/>
    <w:multiLevelType w:val="hybridMultilevel"/>
    <w:tmpl w:val="7938C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AB706FC"/>
    <w:multiLevelType w:val="hybridMultilevel"/>
    <w:tmpl w:val="66FA1F3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9" w15:restartNumberingAfterBreak="0">
    <w:nsid w:val="7AF848D1"/>
    <w:multiLevelType w:val="hybridMultilevel"/>
    <w:tmpl w:val="859C1B22"/>
    <w:lvl w:ilvl="0" w:tplc="0930E61C">
      <w:start w:val="2"/>
      <w:numFmt w:val="bullet"/>
      <w:lvlText w:val="-"/>
      <w:lvlJc w:val="left"/>
      <w:pPr>
        <w:ind w:left="73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50" w15:restartNumberingAfterBreak="0">
    <w:nsid w:val="7B6E6DC1"/>
    <w:multiLevelType w:val="hybridMultilevel"/>
    <w:tmpl w:val="B7BE65A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2323689">
    <w:abstractNumId w:val="48"/>
  </w:num>
  <w:num w:numId="2" w16cid:durableId="914437836">
    <w:abstractNumId w:val="44"/>
  </w:num>
  <w:num w:numId="3" w16cid:durableId="428352781">
    <w:abstractNumId w:val="99"/>
  </w:num>
  <w:num w:numId="4" w16cid:durableId="1284457299">
    <w:abstractNumId w:val="73"/>
  </w:num>
  <w:num w:numId="5" w16cid:durableId="740176331">
    <w:abstractNumId w:val="21"/>
  </w:num>
  <w:num w:numId="6" w16cid:durableId="213080336">
    <w:abstractNumId w:val="49"/>
  </w:num>
  <w:num w:numId="7" w16cid:durableId="279998819">
    <w:abstractNumId w:val="32"/>
  </w:num>
  <w:num w:numId="8" w16cid:durableId="167136242">
    <w:abstractNumId w:val="30"/>
  </w:num>
  <w:num w:numId="9" w16cid:durableId="440880008">
    <w:abstractNumId w:val="120"/>
  </w:num>
  <w:num w:numId="10" w16cid:durableId="608702145">
    <w:abstractNumId w:val="46"/>
  </w:num>
  <w:num w:numId="11" w16cid:durableId="1802308787">
    <w:abstractNumId w:val="68"/>
  </w:num>
  <w:num w:numId="12" w16cid:durableId="1183931344">
    <w:abstractNumId w:val="128"/>
  </w:num>
  <w:num w:numId="13" w16cid:durableId="791217446">
    <w:abstractNumId w:val="122"/>
  </w:num>
  <w:num w:numId="14" w16cid:durableId="849221683">
    <w:abstractNumId w:val="35"/>
  </w:num>
  <w:num w:numId="15" w16cid:durableId="534583384">
    <w:abstractNumId w:val="63"/>
  </w:num>
  <w:num w:numId="16" w16cid:durableId="1846357655">
    <w:abstractNumId w:val="28"/>
  </w:num>
  <w:num w:numId="17" w16cid:durableId="988946824">
    <w:abstractNumId w:val="29"/>
  </w:num>
  <w:num w:numId="18" w16cid:durableId="1195650605">
    <w:abstractNumId w:val="12"/>
  </w:num>
  <w:num w:numId="19" w16cid:durableId="2034643803">
    <w:abstractNumId w:val="31"/>
  </w:num>
  <w:num w:numId="20" w16cid:durableId="1261569939">
    <w:abstractNumId w:val="23"/>
  </w:num>
  <w:num w:numId="21" w16cid:durableId="1880513696">
    <w:abstractNumId w:val="22"/>
  </w:num>
  <w:num w:numId="22" w16cid:durableId="1396467301">
    <w:abstractNumId w:val="84"/>
  </w:num>
  <w:num w:numId="23" w16cid:durableId="815147736">
    <w:abstractNumId w:val="127"/>
  </w:num>
  <w:num w:numId="24" w16cid:durableId="1795446516">
    <w:abstractNumId w:val="79"/>
  </w:num>
  <w:num w:numId="25" w16cid:durableId="1088114610">
    <w:abstractNumId w:val="148"/>
  </w:num>
  <w:num w:numId="26" w16cid:durableId="166753292">
    <w:abstractNumId w:val="72"/>
  </w:num>
  <w:num w:numId="27" w16cid:durableId="285501619">
    <w:abstractNumId w:val="113"/>
  </w:num>
  <w:num w:numId="28" w16cid:durableId="1099787559">
    <w:abstractNumId w:val="142"/>
  </w:num>
  <w:num w:numId="29" w16cid:durableId="1067220741">
    <w:abstractNumId w:val="80"/>
  </w:num>
  <w:num w:numId="30" w16cid:durableId="1059860205">
    <w:abstractNumId w:val="24"/>
  </w:num>
  <w:num w:numId="31" w16cid:durableId="88350887">
    <w:abstractNumId w:val="17"/>
  </w:num>
  <w:num w:numId="32" w16cid:durableId="474107470">
    <w:abstractNumId w:val="7"/>
  </w:num>
  <w:num w:numId="33" w16cid:durableId="1725324986">
    <w:abstractNumId w:val="93"/>
  </w:num>
  <w:num w:numId="34" w16cid:durableId="561141151">
    <w:abstractNumId w:val="88"/>
  </w:num>
  <w:num w:numId="35" w16cid:durableId="211962160">
    <w:abstractNumId w:val="47"/>
  </w:num>
  <w:num w:numId="36" w16cid:durableId="2088305102">
    <w:abstractNumId w:val="34"/>
  </w:num>
  <w:num w:numId="37" w16cid:durableId="414936803">
    <w:abstractNumId w:val="114"/>
  </w:num>
  <w:num w:numId="38" w16cid:durableId="1776635034">
    <w:abstractNumId w:val="108"/>
  </w:num>
  <w:num w:numId="39" w16cid:durableId="2044792298">
    <w:abstractNumId w:val="13"/>
  </w:num>
  <w:num w:numId="40" w16cid:durableId="1007631636">
    <w:abstractNumId w:val="4"/>
  </w:num>
  <w:num w:numId="41" w16cid:durableId="1349522292">
    <w:abstractNumId w:val="110"/>
  </w:num>
  <w:num w:numId="42" w16cid:durableId="230310809">
    <w:abstractNumId w:val="71"/>
  </w:num>
  <w:num w:numId="43" w16cid:durableId="2023817465">
    <w:abstractNumId w:val="52"/>
  </w:num>
  <w:num w:numId="44" w16cid:durableId="2114586998">
    <w:abstractNumId w:val="62"/>
  </w:num>
  <w:num w:numId="45" w16cid:durableId="987706277">
    <w:abstractNumId w:val="50"/>
  </w:num>
  <w:num w:numId="46" w16cid:durableId="1852798295">
    <w:abstractNumId w:val="2"/>
  </w:num>
  <w:num w:numId="47" w16cid:durableId="931401878">
    <w:abstractNumId w:val="39"/>
  </w:num>
  <w:num w:numId="48" w16cid:durableId="477919661">
    <w:abstractNumId w:val="3"/>
  </w:num>
  <w:num w:numId="49" w16cid:durableId="2020811213">
    <w:abstractNumId w:val="20"/>
  </w:num>
  <w:num w:numId="50" w16cid:durableId="423456174">
    <w:abstractNumId w:val="41"/>
  </w:num>
  <w:num w:numId="51" w16cid:durableId="1377586163">
    <w:abstractNumId w:val="141"/>
  </w:num>
  <w:num w:numId="52" w16cid:durableId="584537107">
    <w:abstractNumId w:val="9"/>
  </w:num>
  <w:num w:numId="53" w16cid:durableId="1328945214">
    <w:abstractNumId w:val="51"/>
  </w:num>
  <w:num w:numId="54" w16cid:durableId="871772993">
    <w:abstractNumId w:val="16"/>
  </w:num>
  <w:num w:numId="55" w16cid:durableId="362558445">
    <w:abstractNumId w:val="64"/>
  </w:num>
  <w:num w:numId="56" w16cid:durableId="1069034596">
    <w:abstractNumId w:val="43"/>
  </w:num>
  <w:num w:numId="57" w16cid:durableId="1624731824">
    <w:abstractNumId w:val="60"/>
  </w:num>
  <w:num w:numId="58" w16cid:durableId="871460372">
    <w:abstractNumId w:val="86"/>
  </w:num>
  <w:num w:numId="59" w16cid:durableId="457919050">
    <w:abstractNumId w:val="15"/>
  </w:num>
  <w:num w:numId="60" w16cid:durableId="1762876319">
    <w:abstractNumId w:val="6"/>
  </w:num>
  <w:num w:numId="61" w16cid:durableId="863204259">
    <w:abstractNumId w:val="5"/>
  </w:num>
  <w:num w:numId="62" w16cid:durableId="692146639">
    <w:abstractNumId w:val="59"/>
  </w:num>
  <w:num w:numId="63" w16cid:durableId="684214509">
    <w:abstractNumId w:val="94"/>
  </w:num>
  <w:num w:numId="64" w16cid:durableId="481166593">
    <w:abstractNumId w:val="75"/>
  </w:num>
  <w:num w:numId="65" w16cid:durableId="1657294772">
    <w:abstractNumId w:val="119"/>
  </w:num>
  <w:num w:numId="66" w16cid:durableId="953512151">
    <w:abstractNumId w:val="130"/>
  </w:num>
  <w:num w:numId="67" w16cid:durableId="1824933154">
    <w:abstractNumId w:val="131"/>
  </w:num>
  <w:num w:numId="68" w16cid:durableId="2034569255">
    <w:abstractNumId w:val="10"/>
  </w:num>
  <w:num w:numId="69" w16cid:durableId="1317538766">
    <w:abstractNumId w:val="69"/>
  </w:num>
  <w:num w:numId="70" w16cid:durableId="317928126">
    <w:abstractNumId w:val="132"/>
  </w:num>
  <w:num w:numId="71" w16cid:durableId="1597471913">
    <w:abstractNumId w:val="91"/>
  </w:num>
  <w:num w:numId="72" w16cid:durableId="659885779">
    <w:abstractNumId w:val="138"/>
  </w:num>
  <w:num w:numId="73" w16cid:durableId="311374028">
    <w:abstractNumId w:val="105"/>
  </w:num>
  <w:num w:numId="74" w16cid:durableId="1135876053">
    <w:abstractNumId w:val="139"/>
  </w:num>
  <w:num w:numId="75" w16cid:durableId="699161838">
    <w:abstractNumId w:val="54"/>
  </w:num>
  <w:num w:numId="76" w16cid:durableId="226649648">
    <w:abstractNumId w:val="150"/>
  </w:num>
  <w:num w:numId="77" w16cid:durableId="838275478">
    <w:abstractNumId w:val="126"/>
  </w:num>
  <w:num w:numId="78" w16cid:durableId="1975212851">
    <w:abstractNumId w:val="36"/>
  </w:num>
  <w:num w:numId="79" w16cid:durableId="236208920">
    <w:abstractNumId w:val="74"/>
  </w:num>
  <w:num w:numId="80" w16cid:durableId="1126779546">
    <w:abstractNumId w:val="112"/>
  </w:num>
  <w:num w:numId="81" w16cid:durableId="61216931">
    <w:abstractNumId w:val="135"/>
  </w:num>
  <w:num w:numId="82" w16cid:durableId="1626739811">
    <w:abstractNumId w:val="133"/>
  </w:num>
  <w:num w:numId="83" w16cid:durableId="2123721080">
    <w:abstractNumId w:val="1"/>
  </w:num>
  <w:num w:numId="84" w16cid:durableId="1248343448">
    <w:abstractNumId w:val="98"/>
  </w:num>
  <w:num w:numId="85" w16cid:durableId="1308782088">
    <w:abstractNumId w:val="115"/>
  </w:num>
  <w:num w:numId="86" w16cid:durableId="1362364336">
    <w:abstractNumId w:val="100"/>
  </w:num>
  <w:num w:numId="87" w16cid:durableId="1241913703">
    <w:abstractNumId w:val="141"/>
  </w:num>
  <w:num w:numId="88" w16cid:durableId="417795615">
    <w:abstractNumId w:val="90"/>
  </w:num>
  <w:num w:numId="89" w16cid:durableId="574046422">
    <w:abstractNumId w:val="0"/>
  </w:num>
  <w:num w:numId="90" w16cid:durableId="894975121">
    <w:abstractNumId w:val="19"/>
  </w:num>
  <w:num w:numId="91" w16cid:durableId="881407281">
    <w:abstractNumId w:val="129"/>
  </w:num>
  <w:num w:numId="92" w16cid:durableId="1678731644">
    <w:abstractNumId w:val="81"/>
  </w:num>
  <w:num w:numId="93" w16cid:durableId="706218650">
    <w:abstractNumId w:val="107"/>
  </w:num>
  <w:num w:numId="94" w16cid:durableId="1057050406">
    <w:abstractNumId w:val="83"/>
  </w:num>
  <w:num w:numId="95" w16cid:durableId="1899243099">
    <w:abstractNumId w:val="78"/>
  </w:num>
  <w:num w:numId="96" w16cid:durableId="319116049">
    <w:abstractNumId w:val="118"/>
  </w:num>
  <w:num w:numId="97" w16cid:durableId="588655452">
    <w:abstractNumId w:val="18"/>
  </w:num>
  <w:num w:numId="98" w16cid:durableId="1021056517">
    <w:abstractNumId w:val="123"/>
  </w:num>
  <w:num w:numId="99" w16cid:durableId="139227557">
    <w:abstractNumId w:val="37"/>
  </w:num>
  <w:num w:numId="100" w16cid:durableId="1097020593">
    <w:abstractNumId w:val="70"/>
  </w:num>
  <w:num w:numId="101" w16cid:durableId="1824276679">
    <w:abstractNumId w:val="53"/>
  </w:num>
  <w:num w:numId="102" w16cid:durableId="1417944254">
    <w:abstractNumId w:val="58"/>
  </w:num>
  <w:num w:numId="103" w16cid:durableId="2074306794">
    <w:abstractNumId w:val="55"/>
  </w:num>
  <w:num w:numId="104" w16cid:durableId="740324845">
    <w:abstractNumId w:val="57"/>
  </w:num>
  <w:num w:numId="105" w16cid:durableId="949239237">
    <w:abstractNumId w:val="85"/>
  </w:num>
  <w:num w:numId="106" w16cid:durableId="210383451">
    <w:abstractNumId w:val="1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1630938346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671956938">
    <w:abstractNumId w:val="101"/>
  </w:num>
  <w:num w:numId="109" w16cid:durableId="560293111">
    <w:abstractNumId w:val="61"/>
  </w:num>
  <w:num w:numId="110" w16cid:durableId="1602446724">
    <w:abstractNumId w:val="117"/>
  </w:num>
  <w:num w:numId="111" w16cid:durableId="1447652160">
    <w:abstractNumId w:val="102"/>
  </w:num>
  <w:num w:numId="112" w16cid:durableId="640577212">
    <w:abstractNumId w:val="77"/>
  </w:num>
  <w:num w:numId="113" w16cid:durableId="763185249">
    <w:abstractNumId w:val="42"/>
  </w:num>
  <w:num w:numId="114" w16cid:durableId="1813205806">
    <w:abstractNumId w:val="104"/>
  </w:num>
  <w:num w:numId="115" w16cid:durableId="1777795586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2103448712">
    <w:abstractNumId w:val="111"/>
  </w:num>
  <w:num w:numId="117" w16cid:durableId="1538271615">
    <w:abstractNumId w:val="14"/>
  </w:num>
  <w:num w:numId="118" w16cid:durableId="771707458">
    <w:abstractNumId w:val="67"/>
  </w:num>
  <w:num w:numId="119" w16cid:durableId="1587030636">
    <w:abstractNumId w:val="144"/>
  </w:num>
  <w:num w:numId="120" w16cid:durableId="975258317">
    <w:abstractNumId w:val="96"/>
  </w:num>
  <w:num w:numId="121" w16cid:durableId="1428696597">
    <w:abstractNumId w:val="116"/>
  </w:num>
  <w:num w:numId="122" w16cid:durableId="961418154">
    <w:abstractNumId w:val="147"/>
  </w:num>
  <w:num w:numId="123" w16cid:durableId="1165247721">
    <w:abstractNumId w:val="26"/>
  </w:num>
  <w:num w:numId="124" w16cid:durableId="390350055">
    <w:abstractNumId w:val="145"/>
  </w:num>
  <w:num w:numId="125" w16cid:durableId="167214237">
    <w:abstractNumId w:val="33"/>
  </w:num>
  <w:num w:numId="126" w16cid:durableId="118382178">
    <w:abstractNumId w:val="89"/>
  </w:num>
  <w:num w:numId="127" w16cid:durableId="1135566288">
    <w:abstractNumId w:val="45"/>
  </w:num>
  <w:num w:numId="128" w16cid:durableId="802620926">
    <w:abstractNumId w:val="87"/>
  </w:num>
  <w:num w:numId="129" w16cid:durableId="21830903">
    <w:abstractNumId w:val="146"/>
  </w:num>
  <w:num w:numId="130" w16cid:durableId="1427966353">
    <w:abstractNumId w:val="136"/>
  </w:num>
  <w:num w:numId="131" w16cid:durableId="1228034948">
    <w:abstractNumId w:val="109"/>
  </w:num>
  <w:num w:numId="132" w16cid:durableId="1113785557">
    <w:abstractNumId w:val="140"/>
  </w:num>
  <w:num w:numId="133" w16cid:durableId="1373844005">
    <w:abstractNumId w:val="40"/>
  </w:num>
  <w:num w:numId="134" w16cid:durableId="187640686">
    <w:abstractNumId w:val="103"/>
  </w:num>
  <w:num w:numId="135" w16cid:durableId="1702705279">
    <w:abstractNumId w:val="143"/>
  </w:num>
  <w:num w:numId="136" w16cid:durableId="1632318534">
    <w:abstractNumId w:val="11"/>
  </w:num>
  <w:num w:numId="137" w16cid:durableId="885723619">
    <w:abstractNumId w:val="27"/>
  </w:num>
  <w:num w:numId="138" w16cid:durableId="1180898859">
    <w:abstractNumId w:val="125"/>
  </w:num>
  <w:num w:numId="139" w16cid:durableId="2051760605">
    <w:abstractNumId w:val="134"/>
  </w:num>
  <w:num w:numId="140" w16cid:durableId="1294824194">
    <w:abstractNumId w:val="92"/>
  </w:num>
  <w:num w:numId="141" w16cid:durableId="1501653300">
    <w:abstractNumId w:val="82"/>
  </w:num>
  <w:num w:numId="142" w16cid:durableId="541407602">
    <w:abstractNumId w:val="97"/>
  </w:num>
  <w:num w:numId="143" w16cid:durableId="1420448217">
    <w:abstractNumId w:val="106"/>
  </w:num>
  <w:num w:numId="144" w16cid:durableId="1383820887">
    <w:abstractNumId w:val="66"/>
  </w:num>
  <w:num w:numId="145" w16cid:durableId="1085877708">
    <w:abstractNumId w:val="8"/>
  </w:num>
  <w:num w:numId="146" w16cid:durableId="51850669">
    <w:abstractNumId w:val="121"/>
  </w:num>
  <w:num w:numId="147" w16cid:durableId="1669601676">
    <w:abstractNumId w:val="38"/>
  </w:num>
  <w:num w:numId="148" w16cid:durableId="44526914">
    <w:abstractNumId w:val="149"/>
  </w:num>
  <w:num w:numId="149" w16cid:durableId="1783571051">
    <w:abstractNumId w:val="76"/>
  </w:num>
  <w:num w:numId="150" w16cid:durableId="1904873153">
    <w:abstractNumId w:val="56"/>
  </w:num>
  <w:num w:numId="151" w16cid:durableId="1783962332">
    <w:abstractNumId w:val="137"/>
  </w:num>
  <w:num w:numId="152" w16cid:durableId="959916393">
    <w:abstractNumId w:val="25"/>
  </w:num>
  <w:num w:numId="153" w16cid:durableId="1961914599">
    <w:abstractNumId w:val="65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A4B"/>
    <w:rsid w:val="00000AA0"/>
    <w:rsid w:val="00000E7A"/>
    <w:rsid w:val="00001236"/>
    <w:rsid w:val="0000124E"/>
    <w:rsid w:val="0000125A"/>
    <w:rsid w:val="00001303"/>
    <w:rsid w:val="000014F2"/>
    <w:rsid w:val="0000195A"/>
    <w:rsid w:val="000019FE"/>
    <w:rsid w:val="00001B5A"/>
    <w:rsid w:val="00001EE6"/>
    <w:rsid w:val="00002210"/>
    <w:rsid w:val="0000245C"/>
    <w:rsid w:val="0000272F"/>
    <w:rsid w:val="0000286E"/>
    <w:rsid w:val="00002930"/>
    <w:rsid w:val="00002961"/>
    <w:rsid w:val="00002DA3"/>
    <w:rsid w:val="000030A1"/>
    <w:rsid w:val="000030AC"/>
    <w:rsid w:val="00003275"/>
    <w:rsid w:val="00003361"/>
    <w:rsid w:val="00003588"/>
    <w:rsid w:val="000035CD"/>
    <w:rsid w:val="000037B1"/>
    <w:rsid w:val="0000389B"/>
    <w:rsid w:val="00003B6B"/>
    <w:rsid w:val="00003BA4"/>
    <w:rsid w:val="00003C28"/>
    <w:rsid w:val="00003C8C"/>
    <w:rsid w:val="000040D7"/>
    <w:rsid w:val="00004476"/>
    <w:rsid w:val="0000466E"/>
    <w:rsid w:val="00004692"/>
    <w:rsid w:val="00004723"/>
    <w:rsid w:val="00004739"/>
    <w:rsid w:val="00004801"/>
    <w:rsid w:val="000048E2"/>
    <w:rsid w:val="00004CB5"/>
    <w:rsid w:val="00004F45"/>
    <w:rsid w:val="0000505B"/>
    <w:rsid w:val="000051B1"/>
    <w:rsid w:val="0000554D"/>
    <w:rsid w:val="0000595B"/>
    <w:rsid w:val="00005ABE"/>
    <w:rsid w:val="00005B3E"/>
    <w:rsid w:val="00005B5E"/>
    <w:rsid w:val="00005BAB"/>
    <w:rsid w:val="00005CEC"/>
    <w:rsid w:val="00005FCD"/>
    <w:rsid w:val="00006129"/>
    <w:rsid w:val="00006172"/>
    <w:rsid w:val="000061E3"/>
    <w:rsid w:val="0000688B"/>
    <w:rsid w:val="00006CAA"/>
    <w:rsid w:val="00006D38"/>
    <w:rsid w:val="00006FAC"/>
    <w:rsid w:val="00007163"/>
    <w:rsid w:val="0000717C"/>
    <w:rsid w:val="0000722C"/>
    <w:rsid w:val="00007B57"/>
    <w:rsid w:val="00007EED"/>
    <w:rsid w:val="0001007D"/>
    <w:rsid w:val="0001045F"/>
    <w:rsid w:val="00010522"/>
    <w:rsid w:val="000106B0"/>
    <w:rsid w:val="00010D81"/>
    <w:rsid w:val="00010DB5"/>
    <w:rsid w:val="0001142A"/>
    <w:rsid w:val="00011581"/>
    <w:rsid w:val="0001184A"/>
    <w:rsid w:val="0001186C"/>
    <w:rsid w:val="0001192B"/>
    <w:rsid w:val="000119D3"/>
    <w:rsid w:val="0001218C"/>
    <w:rsid w:val="000122D3"/>
    <w:rsid w:val="0001249E"/>
    <w:rsid w:val="000124CF"/>
    <w:rsid w:val="000125F9"/>
    <w:rsid w:val="00012607"/>
    <w:rsid w:val="00012611"/>
    <w:rsid w:val="0001261F"/>
    <w:rsid w:val="00012687"/>
    <w:rsid w:val="00012848"/>
    <w:rsid w:val="00012D7D"/>
    <w:rsid w:val="00012EA7"/>
    <w:rsid w:val="00012F70"/>
    <w:rsid w:val="00013025"/>
    <w:rsid w:val="0001364C"/>
    <w:rsid w:val="0001373F"/>
    <w:rsid w:val="00013762"/>
    <w:rsid w:val="0001377D"/>
    <w:rsid w:val="00013ACC"/>
    <w:rsid w:val="00013D04"/>
    <w:rsid w:val="00013DCD"/>
    <w:rsid w:val="000141FB"/>
    <w:rsid w:val="00014263"/>
    <w:rsid w:val="00014696"/>
    <w:rsid w:val="000154D2"/>
    <w:rsid w:val="00015608"/>
    <w:rsid w:val="00015C52"/>
    <w:rsid w:val="00015CE4"/>
    <w:rsid w:val="00015D9B"/>
    <w:rsid w:val="00015EB3"/>
    <w:rsid w:val="00015F69"/>
    <w:rsid w:val="0001614F"/>
    <w:rsid w:val="000164E6"/>
    <w:rsid w:val="00016558"/>
    <w:rsid w:val="000168AF"/>
    <w:rsid w:val="00016CAF"/>
    <w:rsid w:val="00016D97"/>
    <w:rsid w:val="00016FB4"/>
    <w:rsid w:val="000170E1"/>
    <w:rsid w:val="00017578"/>
    <w:rsid w:val="00017772"/>
    <w:rsid w:val="0001787C"/>
    <w:rsid w:val="0001796B"/>
    <w:rsid w:val="000179F5"/>
    <w:rsid w:val="00017A4A"/>
    <w:rsid w:val="00017BB5"/>
    <w:rsid w:val="00017DD0"/>
    <w:rsid w:val="00017E43"/>
    <w:rsid w:val="000203B7"/>
    <w:rsid w:val="0002055E"/>
    <w:rsid w:val="000206B6"/>
    <w:rsid w:val="00020DA6"/>
    <w:rsid w:val="000213CB"/>
    <w:rsid w:val="000213FB"/>
    <w:rsid w:val="0002157F"/>
    <w:rsid w:val="0002172B"/>
    <w:rsid w:val="00021848"/>
    <w:rsid w:val="000219C5"/>
    <w:rsid w:val="00022133"/>
    <w:rsid w:val="000225BF"/>
    <w:rsid w:val="0002286D"/>
    <w:rsid w:val="00022AB7"/>
    <w:rsid w:val="00022B44"/>
    <w:rsid w:val="00022E7E"/>
    <w:rsid w:val="00023310"/>
    <w:rsid w:val="0002378F"/>
    <w:rsid w:val="00023CE6"/>
    <w:rsid w:val="00023F16"/>
    <w:rsid w:val="0002400A"/>
    <w:rsid w:val="000240D5"/>
    <w:rsid w:val="0002410E"/>
    <w:rsid w:val="0002452E"/>
    <w:rsid w:val="000246A2"/>
    <w:rsid w:val="0002491C"/>
    <w:rsid w:val="00024953"/>
    <w:rsid w:val="00024B3C"/>
    <w:rsid w:val="00024E70"/>
    <w:rsid w:val="000256A5"/>
    <w:rsid w:val="0002581D"/>
    <w:rsid w:val="0002588A"/>
    <w:rsid w:val="00025B23"/>
    <w:rsid w:val="000260F9"/>
    <w:rsid w:val="0002616A"/>
    <w:rsid w:val="0002655C"/>
    <w:rsid w:val="0002666D"/>
    <w:rsid w:val="0002669B"/>
    <w:rsid w:val="0002678A"/>
    <w:rsid w:val="00026AF3"/>
    <w:rsid w:val="00026E4E"/>
    <w:rsid w:val="000277CD"/>
    <w:rsid w:val="00027F5C"/>
    <w:rsid w:val="0003016C"/>
    <w:rsid w:val="00030344"/>
    <w:rsid w:val="00030354"/>
    <w:rsid w:val="0003053C"/>
    <w:rsid w:val="0003059E"/>
    <w:rsid w:val="0003078C"/>
    <w:rsid w:val="000307B1"/>
    <w:rsid w:val="00030B64"/>
    <w:rsid w:val="00030FB5"/>
    <w:rsid w:val="00031008"/>
    <w:rsid w:val="000312C2"/>
    <w:rsid w:val="000316C8"/>
    <w:rsid w:val="00031942"/>
    <w:rsid w:val="00031E8C"/>
    <w:rsid w:val="00031F70"/>
    <w:rsid w:val="000321EA"/>
    <w:rsid w:val="000323D6"/>
    <w:rsid w:val="0003248D"/>
    <w:rsid w:val="000326CD"/>
    <w:rsid w:val="00032745"/>
    <w:rsid w:val="00032BEF"/>
    <w:rsid w:val="00032E4E"/>
    <w:rsid w:val="000331F7"/>
    <w:rsid w:val="00033203"/>
    <w:rsid w:val="00033526"/>
    <w:rsid w:val="00033A49"/>
    <w:rsid w:val="00033A4B"/>
    <w:rsid w:val="00033EFB"/>
    <w:rsid w:val="000344FF"/>
    <w:rsid w:val="00034528"/>
    <w:rsid w:val="00034599"/>
    <w:rsid w:val="000345BF"/>
    <w:rsid w:val="00034627"/>
    <w:rsid w:val="00034694"/>
    <w:rsid w:val="000346E6"/>
    <w:rsid w:val="000348C6"/>
    <w:rsid w:val="00034AE1"/>
    <w:rsid w:val="00034C55"/>
    <w:rsid w:val="00034FDE"/>
    <w:rsid w:val="00034FE9"/>
    <w:rsid w:val="00035149"/>
    <w:rsid w:val="000352A4"/>
    <w:rsid w:val="00035372"/>
    <w:rsid w:val="00035425"/>
    <w:rsid w:val="0003564C"/>
    <w:rsid w:val="00035738"/>
    <w:rsid w:val="000357B4"/>
    <w:rsid w:val="00035A15"/>
    <w:rsid w:val="00035F20"/>
    <w:rsid w:val="00035FFA"/>
    <w:rsid w:val="00036185"/>
    <w:rsid w:val="000363FC"/>
    <w:rsid w:val="00036500"/>
    <w:rsid w:val="000366D1"/>
    <w:rsid w:val="00036764"/>
    <w:rsid w:val="000369F7"/>
    <w:rsid w:val="00036B3C"/>
    <w:rsid w:val="00037315"/>
    <w:rsid w:val="00037418"/>
    <w:rsid w:val="00037560"/>
    <w:rsid w:val="000376DB"/>
    <w:rsid w:val="00037A7C"/>
    <w:rsid w:val="0004013F"/>
    <w:rsid w:val="00040363"/>
    <w:rsid w:val="0004049C"/>
    <w:rsid w:val="000407E9"/>
    <w:rsid w:val="00040ABE"/>
    <w:rsid w:val="00040D85"/>
    <w:rsid w:val="00040F1A"/>
    <w:rsid w:val="00040F1D"/>
    <w:rsid w:val="0004106B"/>
    <w:rsid w:val="00041074"/>
    <w:rsid w:val="0004126D"/>
    <w:rsid w:val="00041280"/>
    <w:rsid w:val="000417E5"/>
    <w:rsid w:val="00041842"/>
    <w:rsid w:val="0004186C"/>
    <w:rsid w:val="00041C82"/>
    <w:rsid w:val="00042225"/>
    <w:rsid w:val="000422C1"/>
    <w:rsid w:val="0004238C"/>
    <w:rsid w:val="00042C68"/>
    <w:rsid w:val="00042CCD"/>
    <w:rsid w:val="00042DDD"/>
    <w:rsid w:val="00042EDE"/>
    <w:rsid w:val="00042EFB"/>
    <w:rsid w:val="00042F74"/>
    <w:rsid w:val="00042FCA"/>
    <w:rsid w:val="00043495"/>
    <w:rsid w:val="000434F1"/>
    <w:rsid w:val="000435B5"/>
    <w:rsid w:val="0004361D"/>
    <w:rsid w:val="00043851"/>
    <w:rsid w:val="000438C0"/>
    <w:rsid w:val="00043972"/>
    <w:rsid w:val="00043ABE"/>
    <w:rsid w:val="00043B68"/>
    <w:rsid w:val="00043C72"/>
    <w:rsid w:val="00043F68"/>
    <w:rsid w:val="0004422E"/>
    <w:rsid w:val="00044509"/>
    <w:rsid w:val="00044514"/>
    <w:rsid w:val="0004454A"/>
    <w:rsid w:val="00044A31"/>
    <w:rsid w:val="00044A7F"/>
    <w:rsid w:val="00044D8E"/>
    <w:rsid w:val="00044DC8"/>
    <w:rsid w:val="00044E36"/>
    <w:rsid w:val="00045071"/>
    <w:rsid w:val="0004515E"/>
    <w:rsid w:val="00045309"/>
    <w:rsid w:val="000454B2"/>
    <w:rsid w:val="000454C9"/>
    <w:rsid w:val="00045617"/>
    <w:rsid w:val="000457D0"/>
    <w:rsid w:val="000458B9"/>
    <w:rsid w:val="00045947"/>
    <w:rsid w:val="000459B7"/>
    <w:rsid w:val="00045A16"/>
    <w:rsid w:val="00045CA2"/>
    <w:rsid w:val="00045FC3"/>
    <w:rsid w:val="00046013"/>
    <w:rsid w:val="00046416"/>
    <w:rsid w:val="00046447"/>
    <w:rsid w:val="0004649E"/>
    <w:rsid w:val="00046AD3"/>
    <w:rsid w:val="00046C02"/>
    <w:rsid w:val="00046E6D"/>
    <w:rsid w:val="000473C8"/>
    <w:rsid w:val="000476D9"/>
    <w:rsid w:val="000478BC"/>
    <w:rsid w:val="000478DE"/>
    <w:rsid w:val="00047A2E"/>
    <w:rsid w:val="00047DAD"/>
    <w:rsid w:val="00050348"/>
    <w:rsid w:val="000505D7"/>
    <w:rsid w:val="00050660"/>
    <w:rsid w:val="000506AA"/>
    <w:rsid w:val="000506AE"/>
    <w:rsid w:val="000508D9"/>
    <w:rsid w:val="000508EF"/>
    <w:rsid w:val="00050955"/>
    <w:rsid w:val="00050990"/>
    <w:rsid w:val="00050992"/>
    <w:rsid w:val="00050DDE"/>
    <w:rsid w:val="00051417"/>
    <w:rsid w:val="000515BF"/>
    <w:rsid w:val="00051A6D"/>
    <w:rsid w:val="00051A98"/>
    <w:rsid w:val="00052035"/>
    <w:rsid w:val="000521C2"/>
    <w:rsid w:val="00052421"/>
    <w:rsid w:val="000525A0"/>
    <w:rsid w:val="000525D7"/>
    <w:rsid w:val="0005292B"/>
    <w:rsid w:val="00052A06"/>
    <w:rsid w:val="00052A2E"/>
    <w:rsid w:val="00052B15"/>
    <w:rsid w:val="00052BDB"/>
    <w:rsid w:val="0005305C"/>
    <w:rsid w:val="00053104"/>
    <w:rsid w:val="000532CB"/>
    <w:rsid w:val="000534E6"/>
    <w:rsid w:val="00053816"/>
    <w:rsid w:val="00053859"/>
    <w:rsid w:val="000538F8"/>
    <w:rsid w:val="00053A37"/>
    <w:rsid w:val="00053E16"/>
    <w:rsid w:val="00053F33"/>
    <w:rsid w:val="0005404B"/>
    <w:rsid w:val="00054433"/>
    <w:rsid w:val="000546F1"/>
    <w:rsid w:val="00054741"/>
    <w:rsid w:val="00054A5D"/>
    <w:rsid w:val="00054E0E"/>
    <w:rsid w:val="00055359"/>
    <w:rsid w:val="000553B4"/>
    <w:rsid w:val="0005542F"/>
    <w:rsid w:val="000555A1"/>
    <w:rsid w:val="00055729"/>
    <w:rsid w:val="000558C4"/>
    <w:rsid w:val="00055944"/>
    <w:rsid w:val="00055AD4"/>
    <w:rsid w:val="00055B4F"/>
    <w:rsid w:val="00055D4A"/>
    <w:rsid w:val="00055DCD"/>
    <w:rsid w:val="0005619E"/>
    <w:rsid w:val="00056603"/>
    <w:rsid w:val="00056A2E"/>
    <w:rsid w:val="00056A46"/>
    <w:rsid w:val="00056BF6"/>
    <w:rsid w:val="00056F59"/>
    <w:rsid w:val="00056FDB"/>
    <w:rsid w:val="000571A9"/>
    <w:rsid w:val="000574CB"/>
    <w:rsid w:val="000575BC"/>
    <w:rsid w:val="0005798F"/>
    <w:rsid w:val="00057CCC"/>
    <w:rsid w:val="00057D3B"/>
    <w:rsid w:val="00057DE5"/>
    <w:rsid w:val="00057E9A"/>
    <w:rsid w:val="000600BB"/>
    <w:rsid w:val="00060335"/>
    <w:rsid w:val="000604E4"/>
    <w:rsid w:val="000605C8"/>
    <w:rsid w:val="00060709"/>
    <w:rsid w:val="00060990"/>
    <w:rsid w:val="00060FB6"/>
    <w:rsid w:val="000611CC"/>
    <w:rsid w:val="00061325"/>
    <w:rsid w:val="000614C7"/>
    <w:rsid w:val="0006161C"/>
    <w:rsid w:val="00061968"/>
    <w:rsid w:val="00061B46"/>
    <w:rsid w:val="00061B60"/>
    <w:rsid w:val="00061CC0"/>
    <w:rsid w:val="00061E22"/>
    <w:rsid w:val="00062766"/>
    <w:rsid w:val="0006276B"/>
    <w:rsid w:val="00062825"/>
    <w:rsid w:val="0006292C"/>
    <w:rsid w:val="00062A82"/>
    <w:rsid w:val="00062BE1"/>
    <w:rsid w:val="00062E71"/>
    <w:rsid w:val="0006307E"/>
    <w:rsid w:val="000636A1"/>
    <w:rsid w:val="0006376B"/>
    <w:rsid w:val="000639A9"/>
    <w:rsid w:val="00063AAE"/>
    <w:rsid w:val="00063AFB"/>
    <w:rsid w:val="00063D2D"/>
    <w:rsid w:val="00063DFF"/>
    <w:rsid w:val="00063E7C"/>
    <w:rsid w:val="00063EAB"/>
    <w:rsid w:val="00064083"/>
    <w:rsid w:val="00064160"/>
    <w:rsid w:val="00064703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E3A"/>
    <w:rsid w:val="00065F6D"/>
    <w:rsid w:val="00066786"/>
    <w:rsid w:val="00066C4D"/>
    <w:rsid w:val="00066CD3"/>
    <w:rsid w:val="000675C1"/>
    <w:rsid w:val="000676AE"/>
    <w:rsid w:val="00067824"/>
    <w:rsid w:val="00067877"/>
    <w:rsid w:val="000679B9"/>
    <w:rsid w:val="000679C5"/>
    <w:rsid w:val="00067C6A"/>
    <w:rsid w:val="00067FE1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0CBC"/>
    <w:rsid w:val="000710F9"/>
    <w:rsid w:val="00071267"/>
    <w:rsid w:val="000717A0"/>
    <w:rsid w:val="00071D9F"/>
    <w:rsid w:val="00071DF5"/>
    <w:rsid w:val="00071E82"/>
    <w:rsid w:val="00072019"/>
    <w:rsid w:val="000722F7"/>
    <w:rsid w:val="000723FE"/>
    <w:rsid w:val="00072C65"/>
    <w:rsid w:val="00072DCA"/>
    <w:rsid w:val="0007317C"/>
    <w:rsid w:val="00073582"/>
    <w:rsid w:val="000736E4"/>
    <w:rsid w:val="00073731"/>
    <w:rsid w:val="00073ABD"/>
    <w:rsid w:val="00073C00"/>
    <w:rsid w:val="00073D07"/>
    <w:rsid w:val="00073E9C"/>
    <w:rsid w:val="00073F5D"/>
    <w:rsid w:val="00074009"/>
    <w:rsid w:val="000741BF"/>
    <w:rsid w:val="000742F7"/>
    <w:rsid w:val="0007468C"/>
    <w:rsid w:val="0007469B"/>
    <w:rsid w:val="00074A4E"/>
    <w:rsid w:val="00074CC9"/>
    <w:rsid w:val="00074D92"/>
    <w:rsid w:val="00074E69"/>
    <w:rsid w:val="00074FAA"/>
    <w:rsid w:val="000755A1"/>
    <w:rsid w:val="00075935"/>
    <w:rsid w:val="00075A69"/>
    <w:rsid w:val="00075B1F"/>
    <w:rsid w:val="00075BE4"/>
    <w:rsid w:val="00075F03"/>
    <w:rsid w:val="000761C2"/>
    <w:rsid w:val="00076599"/>
    <w:rsid w:val="00076BB7"/>
    <w:rsid w:val="00076C2D"/>
    <w:rsid w:val="00076C4D"/>
    <w:rsid w:val="00076F5C"/>
    <w:rsid w:val="00077019"/>
    <w:rsid w:val="00077192"/>
    <w:rsid w:val="00077244"/>
    <w:rsid w:val="000772CD"/>
    <w:rsid w:val="00077796"/>
    <w:rsid w:val="000777BB"/>
    <w:rsid w:val="00077AF1"/>
    <w:rsid w:val="00077EEA"/>
    <w:rsid w:val="00077F0E"/>
    <w:rsid w:val="00080027"/>
    <w:rsid w:val="0008009A"/>
    <w:rsid w:val="0008040C"/>
    <w:rsid w:val="0008041D"/>
    <w:rsid w:val="000806B9"/>
    <w:rsid w:val="000809F1"/>
    <w:rsid w:val="00080AA7"/>
    <w:rsid w:val="00080CC3"/>
    <w:rsid w:val="00080D17"/>
    <w:rsid w:val="0008102C"/>
    <w:rsid w:val="00081383"/>
    <w:rsid w:val="00081BDB"/>
    <w:rsid w:val="000823F8"/>
    <w:rsid w:val="0008244A"/>
    <w:rsid w:val="00082881"/>
    <w:rsid w:val="00082D0B"/>
    <w:rsid w:val="00082DC5"/>
    <w:rsid w:val="000830D9"/>
    <w:rsid w:val="000838BF"/>
    <w:rsid w:val="000838E3"/>
    <w:rsid w:val="00083F82"/>
    <w:rsid w:val="0008401E"/>
    <w:rsid w:val="00084189"/>
    <w:rsid w:val="000847D1"/>
    <w:rsid w:val="00084D3B"/>
    <w:rsid w:val="00084D6C"/>
    <w:rsid w:val="00084EAD"/>
    <w:rsid w:val="0008529C"/>
    <w:rsid w:val="00085591"/>
    <w:rsid w:val="00085887"/>
    <w:rsid w:val="00085B5E"/>
    <w:rsid w:val="00085EAB"/>
    <w:rsid w:val="00085EB0"/>
    <w:rsid w:val="000860D4"/>
    <w:rsid w:val="00086220"/>
    <w:rsid w:val="0008684E"/>
    <w:rsid w:val="000869F1"/>
    <w:rsid w:val="00086A41"/>
    <w:rsid w:val="00086C1E"/>
    <w:rsid w:val="00086D53"/>
    <w:rsid w:val="000870CA"/>
    <w:rsid w:val="00087223"/>
    <w:rsid w:val="00087605"/>
    <w:rsid w:val="00087697"/>
    <w:rsid w:val="00087870"/>
    <w:rsid w:val="00087943"/>
    <w:rsid w:val="00087EFC"/>
    <w:rsid w:val="00087F39"/>
    <w:rsid w:val="0009003E"/>
    <w:rsid w:val="000901E2"/>
    <w:rsid w:val="0009038B"/>
    <w:rsid w:val="000906D7"/>
    <w:rsid w:val="0009077D"/>
    <w:rsid w:val="0009085F"/>
    <w:rsid w:val="00090A15"/>
    <w:rsid w:val="00090CD8"/>
    <w:rsid w:val="00090DCB"/>
    <w:rsid w:val="0009104D"/>
    <w:rsid w:val="0009108F"/>
    <w:rsid w:val="0009109A"/>
    <w:rsid w:val="000911E6"/>
    <w:rsid w:val="000913A0"/>
    <w:rsid w:val="00091839"/>
    <w:rsid w:val="00091974"/>
    <w:rsid w:val="00091F13"/>
    <w:rsid w:val="0009203F"/>
    <w:rsid w:val="000920B6"/>
    <w:rsid w:val="00092224"/>
    <w:rsid w:val="000922EF"/>
    <w:rsid w:val="00092410"/>
    <w:rsid w:val="00092488"/>
    <w:rsid w:val="00092AFE"/>
    <w:rsid w:val="00092B09"/>
    <w:rsid w:val="00092BCE"/>
    <w:rsid w:val="00092E21"/>
    <w:rsid w:val="00092E73"/>
    <w:rsid w:val="00093410"/>
    <w:rsid w:val="000935F2"/>
    <w:rsid w:val="0009377B"/>
    <w:rsid w:val="000937E8"/>
    <w:rsid w:val="00093DC6"/>
    <w:rsid w:val="00093F3E"/>
    <w:rsid w:val="00093FAC"/>
    <w:rsid w:val="00094ACC"/>
    <w:rsid w:val="00094BAF"/>
    <w:rsid w:val="00094C27"/>
    <w:rsid w:val="00094C59"/>
    <w:rsid w:val="00094D5D"/>
    <w:rsid w:val="00094D77"/>
    <w:rsid w:val="00094FA8"/>
    <w:rsid w:val="00094FAA"/>
    <w:rsid w:val="0009512C"/>
    <w:rsid w:val="00095255"/>
    <w:rsid w:val="000955A7"/>
    <w:rsid w:val="000959F3"/>
    <w:rsid w:val="00095A5F"/>
    <w:rsid w:val="000964E2"/>
    <w:rsid w:val="0009696E"/>
    <w:rsid w:val="00096A74"/>
    <w:rsid w:val="00096B29"/>
    <w:rsid w:val="00096B7D"/>
    <w:rsid w:val="00096DA1"/>
    <w:rsid w:val="00096E40"/>
    <w:rsid w:val="00096F7F"/>
    <w:rsid w:val="00097106"/>
    <w:rsid w:val="00097241"/>
    <w:rsid w:val="0009739A"/>
    <w:rsid w:val="00097434"/>
    <w:rsid w:val="00097AF5"/>
    <w:rsid w:val="00097DBF"/>
    <w:rsid w:val="000A00BE"/>
    <w:rsid w:val="000A017D"/>
    <w:rsid w:val="000A01BA"/>
    <w:rsid w:val="000A01FE"/>
    <w:rsid w:val="000A0567"/>
    <w:rsid w:val="000A0655"/>
    <w:rsid w:val="000A0D54"/>
    <w:rsid w:val="000A0DE6"/>
    <w:rsid w:val="000A0FBB"/>
    <w:rsid w:val="000A1032"/>
    <w:rsid w:val="000A10C6"/>
    <w:rsid w:val="000A116B"/>
    <w:rsid w:val="000A11A3"/>
    <w:rsid w:val="000A12A1"/>
    <w:rsid w:val="000A1478"/>
    <w:rsid w:val="000A163E"/>
    <w:rsid w:val="000A171A"/>
    <w:rsid w:val="000A1863"/>
    <w:rsid w:val="000A18DB"/>
    <w:rsid w:val="000A19C7"/>
    <w:rsid w:val="000A1B30"/>
    <w:rsid w:val="000A1FF5"/>
    <w:rsid w:val="000A2229"/>
    <w:rsid w:val="000A25A7"/>
    <w:rsid w:val="000A28C1"/>
    <w:rsid w:val="000A29B9"/>
    <w:rsid w:val="000A2B47"/>
    <w:rsid w:val="000A2F48"/>
    <w:rsid w:val="000A31FB"/>
    <w:rsid w:val="000A33C3"/>
    <w:rsid w:val="000A3540"/>
    <w:rsid w:val="000A3760"/>
    <w:rsid w:val="000A37D1"/>
    <w:rsid w:val="000A3A97"/>
    <w:rsid w:val="000A3B99"/>
    <w:rsid w:val="000A3E92"/>
    <w:rsid w:val="000A41AD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891"/>
    <w:rsid w:val="000A5E90"/>
    <w:rsid w:val="000A5F53"/>
    <w:rsid w:val="000A5F94"/>
    <w:rsid w:val="000A601B"/>
    <w:rsid w:val="000A6076"/>
    <w:rsid w:val="000A607A"/>
    <w:rsid w:val="000A60FF"/>
    <w:rsid w:val="000A64CB"/>
    <w:rsid w:val="000A69BB"/>
    <w:rsid w:val="000A6CAE"/>
    <w:rsid w:val="000A6E95"/>
    <w:rsid w:val="000A6F32"/>
    <w:rsid w:val="000A7135"/>
    <w:rsid w:val="000A71C1"/>
    <w:rsid w:val="000A7238"/>
    <w:rsid w:val="000A78E1"/>
    <w:rsid w:val="000A79D0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3B3"/>
    <w:rsid w:val="000B142E"/>
    <w:rsid w:val="000B1657"/>
    <w:rsid w:val="000B1891"/>
    <w:rsid w:val="000B19ED"/>
    <w:rsid w:val="000B1AE3"/>
    <w:rsid w:val="000B1BBC"/>
    <w:rsid w:val="000B1E3B"/>
    <w:rsid w:val="000B1F08"/>
    <w:rsid w:val="000B2493"/>
    <w:rsid w:val="000B2574"/>
    <w:rsid w:val="000B2B31"/>
    <w:rsid w:val="000B2B99"/>
    <w:rsid w:val="000B2C29"/>
    <w:rsid w:val="000B2F23"/>
    <w:rsid w:val="000B300F"/>
    <w:rsid w:val="000B33FE"/>
    <w:rsid w:val="000B37FD"/>
    <w:rsid w:val="000B390B"/>
    <w:rsid w:val="000B413F"/>
    <w:rsid w:val="000B4358"/>
    <w:rsid w:val="000B4D92"/>
    <w:rsid w:val="000B4EE9"/>
    <w:rsid w:val="000B52CF"/>
    <w:rsid w:val="000B5361"/>
    <w:rsid w:val="000B53D6"/>
    <w:rsid w:val="000B545B"/>
    <w:rsid w:val="000B55C3"/>
    <w:rsid w:val="000B57F9"/>
    <w:rsid w:val="000B5996"/>
    <w:rsid w:val="000B5A0A"/>
    <w:rsid w:val="000B5C6D"/>
    <w:rsid w:val="000B5D93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A7E"/>
    <w:rsid w:val="000B7AE4"/>
    <w:rsid w:val="000B7D3C"/>
    <w:rsid w:val="000C00BB"/>
    <w:rsid w:val="000C00FE"/>
    <w:rsid w:val="000C0380"/>
    <w:rsid w:val="000C0391"/>
    <w:rsid w:val="000C04C3"/>
    <w:rsid w:val="000C0996"/>
    <w:rsid w:val="000C0B67"/>
    <w:rsid w:val="000C0C07"/>
    <w:rsid w:val="000C1616"/>
    <w:rsid w:val="000C16AF"/>
    <w:rsid w:val="000C1B90"/>
    <w:rsid w:val="000C1D60"/>
    <w:rsid w:val="000C2081"/>
    <w:rsid w:val="000C2103"/>
    <w:rsid w:val="000C2874"/>
    <w:rsid w:val="000C28E4"/>
    <w:rsid w:val="000C2BF8"/>
    <w:rsid w:val="000C2BFF"/>
    <w:rsid w:val="000C2D25"/>
    <w:rsid w:val="000C300B"/>
    <w:rsid w:val="000C3150"/>
    <w:rsid w:val="000C35C6"/>
    <w:rsid w:val="000C37E2"/>
    <w:rsid w:val="000C39D6"/>
    <w:rsid w:val="000C3A61"/>
    <w:rsid w:val="000C3C13"/>
    <w:rsid w:val="000C3F3C"/>
    <w:rsid w:val="000C42FC"/>
    <w:rsid w:val="000C4465"/>
    <w:rsid w:val="000C44FC"/>
    <w:rsid w:val="000C45B1"/>
    <w:rsid w:val="000C45BD"/>
    <w:rsid w:val="000C4853"/>
    <w:rsid w:val="000C4A1E"/>
    <w:rsid w:val="000C4DF0"/>
    <w:rsid w:val="000C4FA5"/>
    <w:rsid w:val="000C5029"/>
    <w:rsid w:val="000C5061"/>
    <w:rsid w:val="000C52F1"/>
    <w:rsid w:val="000C539F"/>
    <w:rsid w:val="000C5683"/>
    <w:rsid w:val="000C575D"/>
    <w:rsid w:val="000C583D"/>
    <w:rsid w:val="000C58AF"/>
    <w:rsid w:val="000C628B"/>
    <w:rsid w:val="000C6622"/>
    <w:rsid w:val="000C690B"/>
    <w:rsid w:val="000C69C7"/>
    <w:rsid w:val="000C6B3B"/>
    <w:rsid w:val="000C6B72"/>
    <w:rsid w:val="000C6E34"/>
    <w:rsid w:val="000C6F11"/>
    <w:rsid w:val="000C71B7"/>
    <w:rsid w:val="000C728F"/>
    <w:rsid w:val="000C7370"/>
    <w:rsid w:val="000C748E"/>
    <w:rsid w:val="000C76A5"/>
    <w:rsid w:val="000C775A"/>
    <w:rsid w:val="000C7BEA"/>
    <w:rsid w:val="000C7C2A"/>
    <w:rsid w:val="000C7E00"/>
    <w:rsid w:val="000D02B8"/>
    <w:rsid w:val="000D09E9"/>
    <w:rsid w:val="000D0A01"/>
    <w:rsid w:val="000D0ACE"/>
    <w:rsid w:val="000D0C62"/>
    <w:rsid w:val="000D0DD6"/>
    <w:rsid w:val="000D0FEF"/>
    <w:rsid w:val="000D1047"/>
    <w:rsid w:val="000D10DD"/>
    <w:rsid w:val="000D156A"/>
    <w:rsid w:val="000D15BD"/>
    <w:rsid w:val="000D1647"/>
    <w:rsid w:val="000D17D9"/>
    <w:rsid w:val="000D1947"/>
    <w:rsid w:val="000D1E47"/>
    <w:rsid w:val="000D1F85"/>
    <w:rsid w:val="000D1FC2"/>
    <w:rsid w:val="000D214F"/>
    <w:rsid w:val="000D2689"/>
    <w:rsid w:val="000D2C5B"/>
    <w:rsid w:val="000D2EE6"/>
    <w:rsid w:val="000D3059"/>
    <w:rsid w:val="000D31FF"/>
    <w:rsid w:val="000D32A6"/>
    <w:rsid w:val="000D3629"/>
    <w:rsid w:val="000D378A"/>
    <w:rsid w:val="000D381A"/>
    <w:rsid w:val="000D3D14"/>
    <w:rsid w:val="000D3F3E"/>
    <w:rsid w:val="000D4071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60A2"/>
    <w:rsid w:val="000D65F3"/>
    <w:rsid w:val="000D6696"/>
    <w:rsid w:val="000D6971"/>
    <w:rsid w:val="000D6D15"/>
    <w:rsid w:val="000D7450"/>
    <w:rsid w:val="000D7574"/>
    <w:rsid w:val="000D7602"/>
    <w:rsid w:val="000D79BA"/>
    <w:rsid w:val="000D79DE"/>
    <w:rsid w:val="000D7E99"/>
    <w:rsid w:val="000E00A2"/>
    <w:rsid w:val="000E0346"/>
    <w:rsid w:val="000E03F9"/>
    <w:rsid w:val="000E0459"/>
    <w:rsid w:val="000E04AA"/>
    <w:rsid w:val="000E073A"/>
    <w:rsid w:val="000E0ACB"/>
    <w:rsid w:val="000E0F8E"/>
    <w:rsid w:val="000E10C6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B43"/>
    <w:rsid w:val="000E2CBD"/>
    <w:rsid w:val="000E2F11"/>
    <w:rsid w:val="000E3218"/>
    <w:rsid w:val="000E323E"/>
    <w:rsid w:val="000E354B"/>
    <w:rsid w:val="000E38B6"/>
    <w:rsid w:val="000E39A2"/>
    <w:rsid w:val="000E39C6"/>
    <w:rsid w:val="000E4011"/>
    <w:rsid w:val="000E4066"/>
    <w:rsid w:val="000E40AA"/>
    <w:rsid w:val="000E4133"/>
    <w:rsid w:val="000E4210"/>
    <w:rsid w:val="000E44BA"/>
    <w:rsid w:val="000E4515"/>
    <w:rsid w:val="000E4825"/>
    <w:rsid w:val="000E51C9"/>
    <w:rsid w:val="000E51CF"/>
    <w:rsid w:val="000E5217"/>
    <w:rsid w:val="000E526C"/>
    <w:rsid w:val="000E53C5"/>
    <w:rsid w:val="000E57FD"/>
    <w:rsid w:val="000E5902"/>
    <w:rsid w:val="000E5959"/>
    <w:rsid w:val="000E5AFD"/>
    <w:rsid w:val="000E5E80"/>
    <w:rsid w:val="000E5FC5"/>
    <w:rsid w:val="000E6084"/>
    <w:rsid w:val="000E60D3"/>
    <w:rsid w:val="000E65A5"/>
    <w:rsid w:val="000E676C"/>
    <w:rsid w:val="000E6788"/>
    <w:rsid w:val="000E696D"/>
    <w:rsid w:val="000E6B6F"/>
    <w:rsid w:val="000E6BFD"/>
    <w:rsid w:val="000E6D39"/>
    <w:rsid w:val="000E6E65"/>
    <w:rsid w:val="000E6E6F"/>
    <w:rsid w:val="000E6E81"/>
    <w:rsid w:val="000E6FCA"/>
    <w:rsid w:val="000E6FF2"/>
    <w:rsid w:val="000E741C"/>
    <w:rsid w:val="000E782E"/>
    <w:rsid w:val="000F035A"/>
    <w:rsid w:val="000F0B0D"/>
    <w:rsid w:val="000F0E5B"/>
    <w:rsid w:val="000F11C3"/>
    <w:rsid w:val="000F13E0"/>
    <w:rsid w:val="000F1463"/>
    <w:rsid w:val="000F177E"/>
    <w:rsid w:val="000F18DE"/>
    <w:rsid w:val="000F1920"/>
    <w:rsid w:val="000F1EED"/>
    <w:rsid w:val="000F1EEF"/>
    <w:rsid w:val="000F23C4"/>
    <w:rsid w:val="000F2499"/>
    <w:rsid w:val="000F27E3"/>
    <w:rsid w:val="000F2E2F"/>
    <w:rsid w:val="000F2F22"/>
    <w:rsid w:val="000F3043"/>
    <w:rsid w:val="000F31BE"/>
    <w:rsid w:val="000F35BD"/>
    <w:rsid w:val="000F3692"/>
    <w:rsid w:val="000F37E4"/>
    <w:rsid w:val="000F3A5F"/>
    <w:rsid w:val="000F3AEE"/>
    <w:rsid w:val="000F3BE9"/>
    <w:rsid w:val="000F3F58"/>
    <w:rsid w:val="000F4463"/>
    <w:rsid w:val="000F44A6"/>
    <w:rsid w:val="000F44AB"/>
    <w:rsid w:val="000F44F6"/>
    <w:rsid w:val="000F458C"/>
    <w:rsid w:val="000F45B4"/>
    <w:rsid w:val="000F4876"/>
    <w:rsid w:val="000F4CF5"/>
    <w:rsid w:val="000F4EC1"/>
    <w:rsid w:val="000F4F1E"/>
    <w:rsid w:val="000F4FD3"/>
    <w:rsid w:val="000F55C8"/>
    <w:rsid w:val="000F5737"/>
    <w:rsid w:val="000F5767"/>
    <w:rsid w:val="000F63C6"/>
    <w:rsid w:val="000F64B5"/>
    <w:rsid w:val="000F680E"/>
    <w:rsid w:val="000F688E"/>
    <w:rsid w:val="000F690D"/>
    <w:rsid w:val="000F6CC0"/>
    <w:rsid w:val="000F6E6F"/>
    <w:rsid w:val="000F6E8D"/>
    <w:rsid w:val="000F6EA8"/>
    <w:rsid w:val="000F6F02"/>
    <w:rsid w:val="000F7465"/>
    <w:rsid w:val="000F752C"/>
    <w:rsid w:val="000F7836"/>
    <w:rsid w:val="000F7A4B"/>
    <w:rsid w:val="000F7D6C"/>
    <w:rsid w:val="000F7F40"/>
    <w:rsid w:val="00100142"/>
    <w:rsid w:val="00100AC8"/>
    <w:rsid w:val="00100ECF"/>
    <w:rsid w:val="0010156E"/>
    <w:rsid w:val="00101BA1"/>
    <w:rsid w:val="00101E1D"/>
    <w:rsid w:val="00101EA6"/>
    <w:rsid w:val="00102393"/>
    <w:rsid w:val="0010273D"/>
    <w:rsid w:val="001028B4"/>
    <w:rsid w:val="001029D8"/>
    <w:rsid w:val="00102B9E"/>
    <w:rsid w:val="00102C67"/>
    <w:rsid w:val="00102F27"/>
    <w:rsid w:val="00103288"/>
    <w:rsid w:val="00103335"/>
    <w:rsid w:val="001035A3"/>
    <w:rsid w:val="00103D5B"/>
    <w:rsid w:val="0010408B"/>
    <w:rsid w:val="001041C1"/>
    <w:rsid w:val="00104306"/>
    <w:rsid w:val="0010473C"/>
    <w:rsid w:val="00104913"/>
    <w:rsid w:val="00104D1F"/>
    <w:rsid w:val="00104F7D"/>
    <w:rsid w:val="0010506C"/>
    <w:rsid w:val="001051E2"/>
    <w:rsid w:val="00105676"/>
    <w:rsid w:val="00105772"/>
    <w:rsid w:val="00105AB1"/>
    <w:rsid w:val="00105AD9"/>
    <w:rsid w:val="00105C5D"/>
    <w:rsid w:val="00105DC2"/>
    <w:rsid w:val="00105E0D"/>
    <w:rsid w:val="00105EA7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B1"/>
    <w:rsid w:val="00110329"/>
    <w:rsid w:val="0011038D"/>
    <w:rsid w:val="001106EE"/>
    <w:rsid w:val="00110D7C"/>
    <w:rsid w:val="00110DFC"/>
    <w:rsid w:val="00110FB3"/>
    <w:rsid w:val="00111015"/>
    <w:rsid w:val="00111084"/>
    <w:rsid w:val="001111FD"/>
    <w:rsid w:val="00111215"/>
    <w:rsid w:val="001112A0"/>
    <w:rsid w:val="001112E4"/>
    <w:rsid w:val="0011161C"/>
    <w:rsid w:val="001118CF"/>
    <w:rsid w:val="00111A53"/>
    <w:rsid w:val="00111CA7"/>
    <w:rsid w:val="00111DEB"/>
    <w:rsid w:val="001121A8"/>
    <w:rsid w:val="00112855"/>
    <w:rsid w:val="00112868"/>
    <w:rsid w:val="001129CD"/>
    <w:rsid w:val="00112A9D"/>
    <w:rsid w:val="00112BEF"/>
    <w:rsid w:val="00112CF4"/>
    <w:rsid w:val="00112D8B"/>
    <w:rsid w:val="00112DFF"/>
    <w:rsid w:val="00112E6D"/>
    <w:rsid w:val="00113087"/>
    <w:rsid w:val="0011327E"/>
    <w:rsid w:val="001132A6"/>
    <w:rsid w:val="001133F2"/>
    <w:rsid w:val="00113555"/>
    <w:rsid w:val="001135B5"/>
    <w:rsid w:val="00113730"/>
    <w:rsid w:val="0011387C"/>
    <w:rsid w:val="001138DD"/>
    <w:rsid w:val="00113924"/>
    <w:rsid w:val="001139EF"/>
    <w:rsid w:val="00113F3A"/>
    <w:rsid w:val="00113FF0"/>
    <w:rsid w:val="001140B8"/>
    <w:rsid w:val="001141C7"/>
    <w:rsid w:val="00114403"/>
    <w:rsid w:val="0011490B"/>
    <w:rsid w:val="00114BB3"/>
    <w:rsid w:val="001155ED"/>
    <w:rsid w:val="001157A9"/>
    <w:rsid w:val="00115AF6"/>
    <w:rsid w:val="00115B10"/>
    <w:rsid w:val="00115C79"/>
    <w:rsid w:val="00115FDE"/>
    <w:rsid w:val="0011609E"/>
    <w:rsid w:val="00116247"/>
    <w:rsid w:val="00116301"/>
    <w:rsid w:val="001167A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958"/>
    <w:rsid w:val="00120C4E"/>
    <w:rsid w:val="00120F74"/>
    <w:rsid w:val="00121185"/>
    <w:rsid w:val="001212DC"/>
    <w:rsid w:val="001216D3"/>
    <w:rsid w:val="0012171E"/>
    <w:rsid w:val="0012186F"/>
    <w:rsid w:val="00121944"/>
    <w:rsid w:val="00121980"/>
    <w:rsid w:val="00121B3B"/>
    <w:rsid w:val="00121E79"/>
    <w:rsid w:val="0012263F"/>
    <w:rsid w:val="00122877"/>
    <w:rsid w:val="00122881"/>
    <w:rsid w:val="00122A10"/>
    <w:rsid w:val="00122CA4"/>
    <w:rsid w:val="00122DE6"/>
    <w:rsid w:val="001230F3"/>
    <w:rsid w:val="001231ED"/>
    <w:rsid w:val="001234AB"/>
    <w:rsid w:val="001235A5"/>
    <w:rsid w:val="00123779"/>
    <w:rsid w:val="00123860"/>
    <w:rsid w:val="00123E14"/>
    <w:rsid w:val="00124283"/>
    <w:rsid w:val="001246D8"/>
    <w:rsid w:val="00124969"/>
    <w:rsid w:val="001249C0"/>
    <w:rsid w:val="001250BC"/>
    <w:rsid w:val="00125172"/>
    <w:rsid w:val="001253F1"/>
    <w:rsid w:val="0012560D"/>
    <w:rsid w:val="0012597D"/>
    <w:rsid w:val="00125D8A"/>
    <w:rsid w:val="00125F81"/>
    <w:rsid w:val="0012608F"/>
    <w:rsid w:val="00126201"/>
    <w:rsid w:val="0012634C"/>
    <w:rsid w:val="00126570"/>
    <w:rsid w:val="001265D6"/>
    <w:rsid w:val="001266C2"/>
    <w:rsid w:val="00126981"/>
    <w:rsid w:val="00126C4B"/>
    <w:rsid w:val="00126EF4"/>
    <w:rsid w:val="00126F43"/>
    <w:rsid w:val="001271E0"/>
    <w:rsid w:val="00127B76"/>
    <w:rsid w:val="00127E1F"/>
    <w:rsid w:val="00127E56"/>
    <w:rsid w:val="00127FE3"/>
    <w:rsid w:val="00130039"/>
    <w:rsid w:val="001300E6"/>
    <w:rsid w:val="001304EF"/>
    <w:rsid w:val="001305FE"/>
    <w:rsid w:val="001308CD"/>
    <w:rsid w:val="00130B36"/>
    <w:rsid w:val="00130B71"/>
    <w:rsid w:val="00130C38"/>
    <w:rsid w:val="00130F32"/>
    <w:rsid w:val="00131009"/>
    <w:rsid w:val="001311D3"/>
    <w:rsid w:val="0013126F"/>
    <w:rsid w:val="0013133A"/>
    <w:rsid w:val="0013153C"/>
    <w:rsid w:val="001315DF"/>
    <w:rsid w:val="00131892"/>
    <w:rsid w:val="0013199C"/>
    <w:rsid w:val="00131B88"/>
    <w:rsid w:val="001321E9"/>
    <w:rsid w:val="0013240C"/>
    <w:rsid w:val="00132681"/>
    <w:rsid w:val="00132712"/>
    <w:rsid w:val="00132B1A"/>
    <w:rsid w:val="00132BD3"/>
    <w:rsid w:val="00132E78"/>
    <w:rsid w:val="00132F57"/>
    <w:rsid w:val="0013300D"/>
    <w:rsid w:val="001330E6"/>
    <w:rsid w:val="00133109"/>
    <w:rsid w:val="00133187"/>
    <w:rsid w:val="00133323"/>
    <w:rsid w:val="001337FD"/>
    <w:rsid w:val="00133810"/>
    <w:rsid w:val="00133A71"/>
    <w:rsid w:val="00133C17"/>
    <w:rsid w:val="0013435F"/>
    <w:rsid w:val="001343B2"/>
    <w:rsid w:val="001346D4"/>
    <w:rsid w:val="0013475C"/>
    <w:rsid w:val="001347F2"/>
    <w:rsid w:val="00134880"/>
    <w:rsid w:val="0013497B"/>
    <w:rsid w:val="00134994"/>
    <w:rsid w:val="00134FA3"/>
    <w:rsid w:val="001353F2"/>
    <w:rsid w:val="00135477"/>
    <w:rsid w:val="00135818"/>
    <w:rsid w:val="00135BBF"/>
    <w:rsid w:val="00135C3F"/>
    <w:rsid w:val="00135C63"/>
    <w:rsid w:val="00135C95"/>
    <w:rsid w:val="00136001"/>
    <w:rsid w:val="0013627B"/>
    <w:rsid w:val="0013641D"/>
    <w:rsid w:val="0013657B"/>
    <w:rsid w:val="001369EC"/>
    <w:rsid w:val="00136A77"/>
    <w:rsid w:val="00136BC3"/>
    <w:rsid w:val="00136C4A"/>
    <w:rsid w:val="00136F3C"/>
    <w:rsid w:val="00137063"/>
    <w:rsid w:val="0013717D"/>
    <w:rsid w:val="00137305"/>
    <w:rsid w:val="001377B3"/>
    <w:rsid w:val="0013790B"/>
    <w:rsid w:val="001379EB"/>
    <w:rsid w:val="00137C0A"/>
    <w:rsid w:val="00137C13"/>
    <w:rsid w:val="00137DD8"/>
    <w:rsid w:val="00137F8F"/>
    <w:rsid w:val="00140739"/>
    <w:rsid w:val="00140779"/>
    <w:rsid w:val="001407A9"/>
    <w:rsid w:val="0014094E"/>
    <w:rsid w:val="001409DD"/>
    <w:rsid w:val="00140A53"/>
    <w:rsid w:val="00140BB0"/>
    <w:rsid w:val="001410AF"/>
    <w:rsid w:val="0014192F"/>
    <w:rsid w:val="001419E2"/>
    <w:rsid w:val="00141B22"/>
    <w:rsid w:val="00141C40"/>
    <w:rsid w:val="00141DA9"/>
    <w:rsid w:val="001420D1"/>
    <w:rsid w:val="001422FE"/>
    <w:rsid w:val="00142737"/>
    <w:rsid w:val="00142D3A"/>
    <w:rsid w:val="00142D9E"/>
    <w:rsid w:val="00142EAF"/>
    <w:rsid w:val="00142EE7"/>
    <w:rsid w:val="00142EF8"/>
    <w:rsid w:val="001431D3"/>
    <w:rsid w:val="0014320E"/>
    <w:rsid w:val="00143296"/>
    <w:rsid w:val="001434DF"/>
    <w:rsid w:val="001435A3"/>
    <w:rsid w:val="0014370F"/>
    <w:rsid w:val="00143D1A"/>
    <w:rsid w:val="00143DB0"/>
    <w:rsid w:val="00143DC3"/>
    <w:rsid w:val="001441FF"/>
    <w:rsid w:val="001445D5"/>
    <w:rsid w:val="00144779"/>
    <w:rsid w:val="001449D3"/>
    <w:rsid w:val="00144D2B"/>
    <w:rsid w:val="0014501D"/>
    <w:rsid w:val="0014517B"/>
    <w:rsid w:val="00145648"/>
    <w:rsid w:val="00145680"/>
    <w:rsid w:val="001457C7"/>
    <w:rsid w:val="00145A1B"/>
    <w:rsid w:val="00145B57"/>
    <w:rsid w:val="00145B87"/>
    <w:rsid w:val="00145C6B"/>
    <w:rsid w:val="00145D7B"/>
    <w:rsid w:val="00145F34"/>
    <w:rsid w:val="00146027"/>
    <w:rsid w:val="00146739"/>
    <w:rsid w:val="00146A18"/>
    <w:rsid w:val="00146A90"/>
    <w:rsid w:val="00146A9A"/>
    <w:rsid w:val="00146E81"/>
    <w:rsid w:val="00146F25"/>
    <w:rsid w:val="00146FFC"/>
    <w:rsid w:val="001470A7"/>
    <w:rsid w:val="00147294"/>
    <w:rsid w:val="001472DE"/>
    <w:rsid w:val="001473E0"/>
    <w:rsid w:val="00147676"/>
    <w:rsid w:val="0014793E"/>
    <w:rsid w:val="00147965"/>
    <w:rsid w:val="00147ACC"/>
    <w:rsid w:val="00147BF8"/>
    <w:rsid w:val="00147C30"/>
    <w:rsid w:val="00147C90"/>
    <w:rsid w:val="00147F8D"/>
    <w:rsid w:val="00147FD4"/>
    <w:rsid w:val="00147FE1"/>
    <w:rsid w:val="00150180"/>
    <w:rsid w:val="00150282"/>
    <w:rsid w:val="00150518"/>
    <w:rsid w:val="0015073E"/>
    <w:rsid w:val="00150779"/>
    <w:rsid w:val="00150D1A"/>
    <w:rsid w:val="00150D3A"/>
    <w:rsid w:val="00150DBB"/>
    <w:rsid w:val="00150F18"/>
    <w:rsid w:val="00151149"/>
    <w:rsid w:val="001511A3"/>
    <w:rsid w:val="0015140E"/>
    <w:rsid w:val="00151555"/>
    <w:rsid w:val="001516B0"/>
    <w:rsid w:val="00151743"/>
    <w:rsid w:val="001519B4"/>
    <w:rsid w:val="00151A61"/>
    <w:rsid w:val="00151B9B"/>
    <w:rsid w:val="00151CA8"/>
    <w:rsid w:val="00151DC8"/>
    <w:rsid w:val="00151F30"/>
    <w:rsid w:val="00152306"/>
    <w:rsid w:val="001525DB"/>
    <w:rsid w:val="0015268D"/>
    <w:rsid w:val="001529C2"/>
    <w:rsid w:val="00152E88"/>
    <w:rsid w:val="00152EE6"/>
    <w:rsid w:val="00153026"/>
    <w:rsid w:val="00153060"/>
    <w:rsid w:val="00153160"/>
    <w:rsid w:val="0015320A"/>
    <w:rsid w:val="0015337F"/>
    <w:rsid w:val="001533EB"/>
    <w:rsid w:val="001538BE"/>
    <w:rsid w:val="0015390F"/>
    <w:rsid w:val="00153B49"/>
    <w:rsid w:val="00153E15"/>
    <w:rsid w:val="00153FA1"/>
    <w:rsid w:val="001542FF"/>
    <w:rsid w:val="00154358"/>
    <w:rsid w:val="0015451C"/>
    <w:rsid w:val="00154773"/>
    <w:rsid w:val="00154930"/>
    <w:rsid w:val="00154E71"/>
    <w:rsid w:val="00154F21"/>
    <w:rsid w:val="0015500F"/>
    <w:rsid w:val="001550B0"/>
    <w:rsid w:val="001551CC"/>
    <w:rsid w:val="001552D0"/>
    <w:rsid w:val="001552FE"/>
    <w:rsid w:val="001554B6"/>
    <w:rsid w:val="001554FB"/>
    <w:rsid w:val="00155A5A"/>
    <w:rsid w:val="00155CB7"/>
    <w:rsid w:val="00155E62"/>
    <w:rsid w:val="001566A2"/>
    <w:rsid w:val="00156D7B"/>
    <w:rsid w:val="00156DD6"/>
    <w:rsid w:val="00157406"/>
    <w:rsid w:val="0015742D"/>
    <w:rsid w:val="0015754B"/>
    <w:rsid w:val="0015757A"/>
    <w:rsid w:val="00157656"/>
    <w:rsid w:val="00157B80"/>
    <w:rsid w:val="00157EB2"/>
    <w:rsid w:val="00160378"/>
    <w:rsid w:val="00160426"/>
    <w:rsid w:val="001604DE"/>
    <w:rsid w:val="00160961"/>
    <w:rsid w:val="00160FED"/>
    <w:rsid w:val="00161153"/>
    <w:rsid w:val="00161190"/>
    <w:rsid w:val="00161367"/>
    <w:rsid w:val="001618F0"/>
    <w:rsid w:val="00161AC9"/>
    <w:rsid w:val="00161EA3"/>
    <w:rsid w:val="00161F16"/>
    <w:rsid w:val="0016296D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329"/>
    <w:rsid w:val="001634DD"/>
    <w:rsid w:val="00163902"/>
    <w:rsid w:val="0016418C"/>
    <w:rsid w:val="00164448"/>
    <w:rsid w:val="0016456E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5AC"/>
    <w:rsid w:val="00165653"/>
    <w:rsid w:val="00165FA4"/>
    <w:rsid w:val="00165FD8"/>
    <w:rsid w:val="00166174"/>
    <w:rsid w:val="001664D4"/>
    <w:rsid w:val="0016664D"/>
    <w:rsid w:val="00166699"/>
    <w:rsid w:val="00166A4B"/>
    <w:rsid w:val="00166B4D"/>
    <w:rsid w:val="00166CCB"/>
    <w:rsid w:val="00166D48"/>
    <w:rsid w:val="00166DA4"/>
    <w:rsid w:val="00166E17"/>
    <w:rsid w:val="001670C5"/>
    <w:rsid w:val="001673C3"/>
    <w:rsid w:val="00167592"/>
    <w:rsid w:val="0016767F"/>
    <w:rsid w:val="00167779"/>
    <w:rsid w:val="00167EB5"/>
    <w:rsid w:val="00167F43"/>
    <w:rsid w:val="00167FBC"/>
    <w:rsid w:val="0017011C"/>
    <w:rsid w:val="00170273"/>
    <w:rsid w:val="00170309"/>
    <w:rsid w:val="0017094A"/>
    <w:rsid w:val="00170AFD"/>
    <w:rsid w:val="00170B49"/>
    <w:rsid w:val="00170EB5"/>
    <w:rsid w:val="00171128"/>
    <w:rsid w:val="001714B4"/>
    <w:rsid w:val="00171659"/>
    <w:rsid w:val="0017167C"/>
    <w:rsid w:val="0017186A"/>
    <w:rsid w:val="00171BBF"/>
    <w:rsid w:val="00171CD6"/>
    <w:rsid w:val="00171EEE"/>
    <w:rsid w:val="00171FEA"/>
    <w:rsid w:val="00171FFB"/>
    <w:rsid w:val="00172006"/>
    <w:rsid w:val="0017205B"/>
    <w:rsid w:val="001722F3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F0"/>
    <w:rsid w:val="0017373E"/>
    <w:rsid w:val="00173CDD"/>
    <w:rsid w:val="00173D24"/>
    <w:rsid w:val="00174182"/>
    <w:rsid w:val="001741AC"/>
    <w:rsid w:val="00174263"/>
    <w:rsid w:val="001745D0"/>
    <w:rsid w:val="00174E3D"/>
    <w:rsid w:val="00174FBE"/>
    <w:rsid w:val="001751A8"/>
    <w:rsid w:val="00175293"/>
    <w:rsid w:val="001752E5"/>
    <w:rsid w:val="00175466"/>
    <w:rsid w:val="001757D0"/>
    <w:rsid w:val="00175891"/>
    <w:rsid w:val="00175CBC"/>
    <w:rsid w:val="00175F20"/>
    <w:rsid w:val="00175F62"/>
    <w:rsid w:val="001762C9"/>
    <w:rsid w:val="00177503"/>
    <w:rsid w:val="00177563"/>
    <w:rsid w:val="001776DC"/>
    <w:rsid w:val="001778B5"/>
    <w:rsid w:val="0017797B"/>
    <w:rsid w:val="001779EC"/>
    <w:rsid w:val="00177FB9"/>
    <w:rsid w:val="00180099"/>
    <w:rsid w:val="001800B3"/>
    <w:rsid w:val="0018014A"/>
    <w:rsid w:val="00180255"/>
    <w:rsid w:val="00180720"/>
    <w:rsid w:val="001807AE"/>
    <w:rsid w:val="001808AD"/>
    <w:rsid w:val="00180C51"/>
    <w:rsid w:val="00180E18"/>
    <w:rsid w:val="00181380"/>
    <w:rsid w:val="0018164B"/>
    <w:rsid w:val="00181BC5"/>
    <w:rsid w:val="00181E9C"/>
    <w:rsid w:val="00181F37"/>
    <w:rsid w:val="00181F78"/>
    <w:rsid w:val="0018201D"/>
    <w:rsid w:val="00182132"/>
    <w:rsid w:val="00182207"/>
    <w:rsid w:val="00182A42"/>
    <w:rsid w:val="00182B35"/>
    <w:rsid w:val="00182C2E"/>
    <w:rsid w:val="00182DB1"/>
    <w:rsid w:val="00182F1E"/>
    <w:rsid w:val="00183399"/>
    <w:rsid w:val="0018353A"/>
    <w:rsid w:val="0018377E"/>
    <w:rsid w:val="001837D0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F30"/>
    <w:rsid w:val="00186041"/>
    <w:rsid w:val="00186163"/>
    <w:rsid w:val="001863A0"/>
    <w:rsid w:val="00186403"/>
    <w:rsid w:val="0018681D"/>
    <w:rsid w:val="00186E89"/>
    <w:rsid w:val="00186F3E"/>
    <w:rsid w:val="001876DD"/>
    <w:rsid w:val="00187795"/>
    <w:rsid w:val="00187C66"/>
    <w:rsid w:val="00187F70"/>
    <w:rsid w:val="00190334"/>
    <w:rsid w:val="00190403"/>
    <w:rsid w:val="00190624"/>
    <w:rsid w:val="00190B78"/>
    <w:rsid w:val="00190E05"/>
    <w:rsid w:val="00190E2D"/>
    <w:rsid w:val="00190E4A"/>
    <w:rsid w:val="0019134A"/>
    <w:rsid w:val="00191B7A"/>
    <w:rsid w:val="00191C18"/>
    <w:rsid w:val="00191D5A"/>
    <w:rsid w:val="00191F61"/>
    <w:rsid w:val="00192198"/>
    <w:rsid w:val="001923C4"/>
    <w:rsid w:val="00192566"/>
    <w:rsid w:val="00192D6A"/>
    <w:rsid w:val="00192E5D"/>
    <w:rsid w:val="00192EE8"/>
    <w:rsid w:val="00192F4E"/>
    <w:rsid w:val="001933AD"/>
    <w:rsid w:val="001936B5"/>
    <w:rsid w:val="00193868"/>
    <w:rsid w:val="001938C9"/>
    <w:rsid w:val="001939AE"/>
    <w:rsid w:val="00193BFA"/>
    <w:rsid w:val="00193ECB"/>
    <w:rsid w:val="001942A8"/>
    <w:rsid w:val="00194346"/>
    <w:rsid w:val="001945EF"/>
    <w:rsid w:val="001948B8"/>
    <w:rsid w:val="001948E6"/>
    <w:rsid w:val="001950C5"/>
    <w:rsid w:val="0019515A"/>
    <w:rsid w:val="00195304"/>
    <w:rsid w:val="001957FB"/>
    <w:rsid w:val="00195A60"/>
    <w:rsid w:val="00195A98"/>
    <w:rsid w:val="00195CBB"/>
    <w:rsid w:val="00195DBB"/>
    <w:rsid w:val="00195FC2"/>
    <w:rsid w:val="00196137"/>
    <w:rsid w:val="001962D5"/>
    <w:rsid w:val="00196A1B"/>
    <w:rsid w:val="00196A75"/>
    <w:rsid w:val="00196AEA"/>
    <w:rsid w:val="00196B3A"/>
    <w:rsid w:val="00196BE1"/>
    <w:rsid w:val="0019739F"/>
    <w:rsid w:val="00197446"/>
    <w:rsid w:val="00197640"/>
    <w:rsid w:val="00197660"/>
    <w:rsid w:val="00197787"/>
    <w:rsid w:val="00197A2B"/>
    <w:rsid w:val="00197CB3"/>
    <w:rsid w:val="00197D03"/>
    <w:rsid w:val="00197F79"/>
    <w:rsid w:val="00197FBC"/>
    <w:rsid w:val="001A0346"/>
    <w:rsid w:val="001A063E"/>
    <w:rsid w:val="001A069F"/>
    <w:rsid w:val="001A0871"/>
    <w:rsid w:val="001A0DD1"/>
    <w:rsid w:val="001A0ED9"/>
    <w:rsid w:val="001A10FC"/>
    <w:rsid w:val="001A1270"/>
    <w:rsid w:val="001A1290"/>
    <w:rsid w:val="001A19BD"/>
    <w:rsid w:val="001A1AFC"/>
    <w:rsid w:val="001A1B98"/>
    <w:rsid w:val="001A1CB7"/>
    <w:rsid w:val="001A1F5B"/>
    <w:rsid w:val="001A20B2"/>
    <w:rsid w:val="001A2141"/>
    <w:rsid w:val="001A22DF"/>
    <w:rsid w:val="001A248B"/>
    <w:rsid w:val="001A25F3"/>
    <w:rsid w:val="001A2623"/>
    <w:rsid w:val="001A2951"/>
    <w:rsid w:val="001A2B38"/>
    <w:rsid w:val="001A2BB2"/>
    <w:rsid w:val="001A2CE9"/>
    <w:rsid w:val="001A2D20"/>
    <w:rsid w:val="001A2DF8"/>
    <w:rsid w:val="001A2FF3"/>
    <w:rsid w:val="001A3412"/>
    <w:rsid w:val="001A3597"/>
    <w:rsid w:val="001A37C9"/>
    <w:rsid w:val="001A385C"/>
    <w:rsid w:val="001A3917"/>
    <w:rsid w:val="001A3C38"/>
    <w:rsid w:val="001A3C3D"/>
    <w:rsid w:val="001A3C75"/>
    <w:rsid w:val="001A3D9C"/>
    <w:rsid w:val="001A3E3D"/>
    <w:rsid w:val="001A3E6E"/>
    <w:rsid w:val="001A4624"/>
    <w:rsid w:val="001A485D"/>
    <w:rsid w:val="001A4B4F"/>
    <w:rsid w:val="001A4CB9"/>
    <w:rsid w:val="001A4D3F"/>
    <w:rsid w:val="001A4DF2"/>
    <w:rsid w:val="001A4FEB"/>
    <w:rsid w:val="001A5082"/>
    <w:rsid w:val="001A50FE"/>
    <w:rsid w:val="001A5A0F"/>
    <w:rsid w:val="001A5A5E"/>
    <w:rsid w:val="001A5B33"/>
    <w:rsid w:val="001A5CAD"/>
    <w:rsid w:val="001A60B6"/>
    <w:rsid w:val="001A6140"/>
    <w:rsid w:val="001A6156"/>
    <w:rsid w:val="001A6323"/>
    <w:rsid w:val="001A6329"/>
    <w:rsid w:val="001A653D"/>
    <w:rsid w:val="001A67EA"/>
    <w:rsid w:val="001A69EC"/>
    <w:rsid w:val="001A6AB1"/>
    <w:rsid w:val="001A6BB5"/>
    <w:rsid w:val="001A6C22"/>
    <w:rsid w:val="001A6C3A"/>
    <w:rsid w:val="001A6CE8"/>
    <w:rsid w:val="001A6D7A"/>
    <w:rsid w:val="001A6D7B"/>
    <w:rsid w:val="001A6FE9"/>
    <w:rsid w:val="001A7067"/>
    <w:rsid w:val="001A716E"/>
    <w:rsid w:val="001A7466"/>
    <w:rsid w:val="001A74CA"/>
    <w:rsid w:val="001A7EA2"/>
    <w:rsid w:val="001B0096"/>
    <w:rsid w:val="001B04B4"/>
    <w:rsid w:val="001B065C"/>
    <w:rsid w:val="001B0A9E"/>
    <w:rsid w:val="001B0AE9"/>
    <w:rsid w:val="001B0D49"/>
    <w:rsid w:val="001B1480"/>
    <w:rsid w:val="001B1694"/>
    <w:rsid w:val="001B17D1"/>
    <w:rsid w:val="001B1A20"/>
    <w:rsid w:val="001B1A29"/>
    <w:rsid w:val="001B1C5E"/>
    <w:rsid w:val="001B1D7D"/>
    <w:rsid w:val="001B1E2F"/>
    <w:rsid w:val="001B212A"/>
    <w:rsid w:val="001B22D3"/>
    <w:rsid w:val="001B2358"/>
    <w:rsid w:val="001B24AE"/>
    <w:rsid w:val="001B25AA"/>
    <w:rsid w:val="001B27BD"/>
    <w:rsid w:val="001B2937"/>
    <w:rsid w:val="001B3028"/>
    <w:rsid w:val="001B30DB"/>
    <w:rsid w:val="001B327F"/>
    <w:rsid w:val="001B32CF"/>
    <w:rsid w:val="001B33B7"/>
    <w:rsid w:val="001B3432"/>
    <w:rsid w:val="001B35EA"/>
    <w:rsid w:val="001B377E"/>
    <w:rsid w:val="001B3BEA"/>
    <w:rsid w:val="001B3CAE"/>
    <w:rsid w:val="001B3D0E"/>
    <w:rsid w:val="001B3DA4"/>
    <w:rsid w:val="001B4491"/>
    <w:rsid w:val="001B44E8"/>
    <w:rsid w:val="001B4782"/>
    <w:rsid w:val="001B4B0B"/>
    <w:rsid w:val="001B4B0E"/>
    <w:rsid w:val="001B4D45"/>
    <w:rsid w:val="001B50AF"/>
    <w:rsid w:val="001B55FE"/>
    <w:rsid w:val="001B5739"/>
    <w:rsid w:val="001B5785"/>
    <w:rsid w:val="001B5C00"/>
    <w:rsid w:val="001B5C08"/>
    <w:rsid w:val="001B6142"/>
    <w:rsid w:val="001B631E"/>
    <w:rsid w:val="001B633A"/>
    <w:rsid w:val="001B6470"/>
    <w:rsid w:val="001B662B"/>
    <w:rsid w:val="001B669D"/>
    <w:rsid w:val="001B68AA"/>
    <w:rsid w:val="001B6A30"/>
    <w:rsid w:val="001B6A36"/>
    <w:rsid w:val="001B6E53"/>
    <w:rsid w:val="001B6EAF"/>
    <w:rsid w:val="001B6ECE"/>
    <w:rsid w:val="001B71A7"/>
    <w:rsid w:val="001B7249"/>
    <w:rsid w:val="001B7900"/>
    <w:rsid w:val="001B7C6D"/>
    <w:rsid w:val="001B7E3A"/>
    <w:rsid w:val="001C0194"/>
    <w:rsid w:val="001C03C8"/>
    <w:rsid w:val="001C03ED"/>
    <w:rsid w:val="001C044B"/>
    <w:rsid w:val="001C048A"/>
    <w:rsid w:val="001C0672"/>
    <w:rsid w:val="001C069E"/>
    <w:rsid w:val="001C08EF"/>
    <w:rsid w:val="001C0AE8"/>
    <w:rsid w:val="001C0B22"/>
    <w:rsid w:val="001C0F8C"/>
    <w:rsid w:val="001C122A"/>
    <w:rsid w:val="001C123F"/>
    <w:rsid w:val="001C12C1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4F"/>
    <w:rsid w:val="001C26E5"/>
    <w:rsid w:val="001C2768"/>
    <w:rsid w:val="001C2C9E"/>
    <w:rsid w:val="001C2CCE"/>
    <w:rsid w:val="001C2D38"/>
    <w:rsid w:val="001C3126"/>
    <w:rsid w:val="001C31C3"/>
    <w:rsid w:val="001C3215"/>
    <w:rsid w:val="001C326F"/>
    <w:rsid w:val="001C364B"/>
    <w:rsid w:val="001C369C"/>
    <w:rsid w:val="001C3788"/>
    <w:rsid w:val="001C3B39"/>
    <w:rsid w:val="001C3DA7"/>
    <w:rsid w:val="001C3F54"/>
    <w:rsid w:val="001C3FEB"/>
    <w:rsid w:val="001C4032"/>
    <w:rsid w:val="001C4135"/>
    <w:rsid w:val="001C4354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507"/>
    <w:rsid w:val="001C58A7"/>
    <w:rsid w:val="001C5E68"/>
    <w:rsid w:val="001C65F6"/>
    <w:rsid w:val="001C6B2D"/>
    <w:rsid w:val="001C6D23"/>
    <w:rsid w:val="001C6D26"/>
    <w:rsid w:val="001C701C"/>
    <w:rsid w:val="001C72AC"/>
    <w:rsid w:val="001C72FC"/>
    <w:rsid w:val="001C742F"/>
    <w:rsid w:val="001C7A07"/>
    <w:rsid w:val="001C7B71"/>
    <w:rsid w:val="001C7D62"/>
    <w:rsid w:val="001C7DDB"/>
    <w:rsid w:val="001D023E"/>
    <w:rsid w:val="001D02FF"/>
    <w:rsid w:val="001D0304"/>
    <w:rsid w:val="001D0832"/>
    <w:rsid w:val="001D0CEB"/>
    <w:rsid w:val="001D0E3E"/>
    <w:rsid w:val="001D0E57"/>
    <w:rsid w:val="001D0EFA"/>
    <w:rsid w:val="001D0FAE"/>
    <w:rsid w:val="001D14C5"/>
    <w:rsid w:val="001D14E6"/>
    <w:rsid w:val="001D1520"/>
    <w:rsid w:val="001D1521"/>
    <w:rsid w:val="001D163C"/>
    <w:rsid w:val="001D1889"/>
    <w:rsid w:val="001D1D82"/>
    <w:rsid w:val="001D1E96"/>
    <w:rsid w:val="001D2086"/>
    <w:rsid w:val="001D2166"/>
    <w:rsid w:val="001D251F"/>
    <w:rsid w:val="001D2706"/>
    <w:rsid w:val="001D2752"/>
    <w:rsid w:val="001D28F3"/>
    <w:rsid w:val="001D2AF5"/>
    <w:rsid w:val="001D2B4D"/>
    <w:rsid w:val="001D2C78"/>
    <w:rsid w:val="001D2ECE"/>
    <w:rsid w:val="001D2EE5"/>
    <w:rsid w:val="001D2F06"/>
    <w:rsid w:val="001D303D"/>
    <w:rsid w:val="001D303F"/>
    <w:rsid w:val="001D3102"/>
    <w:rsid w:val="001D311B"/>
    <w:rsid w:val="001D339E"/>
    <w:rsid w:val="001D36B3"/>
    <w:rsid w:val="001D3711"/>
    <w:rsid w:val="001D3760"/>
    <w:rsid w:val="001D3B43"/>
    <w:rsid w:val="001D3D83"/>
    <w:rsid w:val="001D3FE9"/>
    <w:rsid w:val="001D4048"/>
    <w:rsid w:val="001D421A"/>
    <w:rsid w:val="001D42A9"/>
    <w:rsid w:val="001D42D0"/>
    <w:rsid w:val="001D42FD"/>
    <w:rsid w:val="001D433B"/>
    <w:rsid w:val="001D43F1"/>
    <w:rsid w:val="001D4759"/>
    <w:rsid w:val="001D499E"/>
    <w:rsid w:val="001D4B53"/>
    <w:rsid w:val="001D4B97"/>
    <w:rsid w:val="001D4C53"/>
    <w:rsid w:val="001D4EE4"/>
    <w:rsid w:val="001D4F3C"/>
    <w:rsid w:val="001D506B"/>
    <w:rsid w:val="001D53DD"/>
    <w:rsid w:val="001D55DD"/>
    <w:rsid w:val="001D57F5"/>
    <w:rsid w:val="001D581B"/>
    <w:rsid w:val="001D5991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0B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F43"/>
    <w:rsid w:val="001E10B6"/>
    <w:rsid w:val="001E14FC"/>
    <w:rsid w:val="001E152F"/>
    <w:rsid w:val="001E16D1"/>
    <w:rsid w:val="001E1F68"/>
    <w:rsid w:val="001E2191"/>
    <w:rsid w:val="001E2286"/>
    <w:rsid w:val="001E231F"/>
    <w:rsid w:val="001E2899"/>
    <w:rsid w:val="001E28ED"/>
    <w:rsid w:val="001E29B1"/>
    <w:rsid w:val="001E2AFE"/>
    <w:rsid w:val="001E2D10"/>
    <w:rsid w:val="001E2F01"/>
    <w:rsid w:val="001E2FEC"/>
    <w:rsid w:val="001E3253"/>
    <w:rsid w:val="001E354C"/>
    <w:rsid w:val="001E35A8"/>
    <w:rsid w:val="001E35B7"/>
    <w:rsid w:val="001E36EB"/>
    <w:rsid w:val="001E3AB2"/>
    <w:rsid w:val="001E3D06"/>
    <w:rsid w:val="001E3E3B"/>
    <w:rsid w:val="001E3ED5"/>
    <w:rsid w:val="001E443E"/>
    <w:rsid w:val="001E44E8"/>
    <w:rsid w:val="001E47F2"/>
    <w:rsid w:val="001E5221"/>
    <w:rsid w:val="001E524A"/>
    <w:rsid w:val="001E5298"/>
    <w:rsid w:val="001E532B"/>
    <w:rsid w:val="001E56F2"/>
    <w:rsid w:val="001E57D7"/>
    <w:rsid w:val="001E5A95"/>
    <w:rsid w:val="001E5DBA"/>
    <w:rsid w:val="001E60C3"/>
    <w:rsid w:val="001E619B"/>
    <w:rsid w:val="001E6485"/>
    <w:rsid w:val="001E6606"/>
    <w:rsid w:val="001E6831"/>
    <w:rsid w:val="001E68C1"/>
    <w:rsid w:val="001E6920"/>
    <w:rsid w:val="001E6B46"/>
    <w:rsid w:val="001E6D06"/>
    <w:rsid w:val="001E6D23"/>
    <w:rsid w:val="001E70B9"/>
    <w:rsid w:val="001E70F8"/>
    <w:rsid w:val="001E71CF"/>
    <w:rsid w:val="001E744B"/>
    <w:rsid w:val="001E762E"/>
    <w:rsid w:val="001E76FE"/>
    <w:rsid w:val="001E7718"/>
    <w:rsid w:val="001E7747"/>
    <w:rsid w:val="001E78DA"/>
    <w:rsid w:val="001E7A95"/>
    <w:rsid w:val="001E7B57"/>
    <w:rsid w:val="001E7EF8"/>
    <w:rsid w:val="001E7F51"/>
    <w:rsid w:val="001E7F9B"/>
    <w:rsid w:val="001F0158"/>
    <w:rsid w:val="001F02D8"/>
    <w:rsid w:val="001F06B7"/>
    <w:rsid w:val="001F077C"/>
    <w:rsid w:val="001F08AD"/>
    <w:rsid w:val="001F0D31"/>
    <w:rsid w:val="001F1028"/>
    <w:rsid w:val="001F127B"/>
    <w:rsid w:val="001F134A"/>
    <w:rsid w:val="001F14CB"/>
    <w:rsid w:val="001F1798"/>
    <w:rsid w:val="001F179A"/>
    <w:rsid w:val="001F18CF"/>
    <w:rsid w:val="001F1A1C"/>
    <w:rsid w:val="001F1A27"/>
    <w:rsid w:val="001F1C27"/>
    <w:rsid w:val="001F1CA5"/>
    <w:rsid w:val="001F1EF5"/>
    <w:rsid w:val="001F2079"/>
    <w:rsid w:val="001F21C6"/>
    <w:rsid w:val="001F230C"/>
    <w:rsid w:val="001F2343"/>
    <w:rsid w:val="001F248C"/>
    <w:rsid w:val="001F2BD4"/>
    <w:rsid w:val="001F3569"/>
    <w:rsid w:val="001F3B56"/>
    <w:rsid w:val="001F3BA0"/>
    <w:rsid w:val="001F3FCB"/>
    <w:rsid w:val="001F416E"/>
    <w:rsid w:val="001F4290"/>
    <w:rsid w:val="001F47C0"/>
    <w:rsid w:val="001F4A6C"/>
    <w:rsid w:val="001F4B3D"/>
    <w:rsid w:val="001F4ECF"/>
    <w:rsid w:val="001F511F"/>
    <w:rsid w:val="001F5470"/>
    <w:rsid w:val="001F568E"/>
    <w:rsid w:val="001F571D"/>
    <w:rsid w:val="001F5BAC"/>
    <w:rsid w:val="001F5C3D"/>
    <w:rsid w:val="001F5CA5"/>
    <w:rsid w:val="001F5E6E"/>
    <w:rsid w:val="001F5E74"/>
    <w:rsid w:val="001F61C7"/>
    <w:rsid w:val="001F6556"/>
    <w:rsid w:val="001F6573"/>
    <w:rsid w:val="001F69C9"/>
    <w:rsid w:val="001F6DAD"/>
    <w:rsid w:val="001F741E"/>
    <w:rsid w:val="001F769D"/>
    <w:rsid w:val="001F7E3A"/>
    <w:rsid w:val="001F7E8B"/>
    <w:rsid w:val="002000E9"/>
    <w:rsid w:val="0020027C"/>
    <w:rsid w:val="002002B7"/>
    <w:rsid w:val="002004F3"/>
    <w:rsid w:val="0020056D"/>
    <w:rsid w:val="0020072C"/>
    <w:rsid w:val="0020076A"/>
    <w:rsid w:val="0020086E"/>
    <w:rsid w:val="00200958"/>
    <w:rsid w:val="00200CA3"/>
    <w:rsid w:val="00200EA3"/>
    <w:rsid w:val="00200EBE"/>
    <w:rsid w:val="002012C8"/>
    <w:rsid w:val="00201484"/>
    <w:rsid w:val="00201706"/>
    <w:rsid w:val="002018FD"/>
    <w:rsid w:val="00201D11"/>
    <w:rsid w:val="0020238A"/>
    <w:rsid w:val="00202BD5"/>
    <w:rsid w:val="00202CEC"/>
    <w:rsid w:val="00202D33"/>
    <w:rsid w:val="00202D63"/>
    <w:rsid w:val="00202D76"/>
    <w:rsid w:val="00202E68"/>
    <w:rsid w:val="002034BC"/>
    <w:rsid w:val="00203755"/>
    <w:rsid w:val="0020381C"/>
    <w:rsid w:val="002038D6"/>
    <w:rsid w:val="00203947"/>
    <w:rsid w:val="00203A3F"/>
    <w:rsid w:val="00203B9F"/>
    <w:rsid w:val="00203D11"/>
    <w:rsid w:val="00203E69"/>
    <w:rsid w:val="00204284"/>
    <w:rsid w:val="002043C6"/>
    <w:rsid w:val="002044D8"/>
    <w:rsid w:val="00204594"/>
    <w:rsid w:val="002045D4"/>
    <w:rsid w:val="0020462F"/>
    <w:rsid w:val="00204739"/>
    <w:rsid w:val="002047AA"/>
    <w:rsid w:val="00204F14"/>
    <w:rsid w:val="0020504D"/>
    <w:rsid w:val="002050D4"/>
    <w:rsid w:val="002052A2"/>
    <w:rsid w:val="002054D4"/>
    <w:rsid w:val="00205560"/>
    <w:rsid w:val="00205699"/>
    <w:rsid w:val="00206074"/>
    <w:rsid w:val="002060B5"/>
    <w:rsid w:val="002061F1"/>
    <w:rsid w:val="00206783"/>
    <w:rsid w:val="002068BB"/>
    <w:rsid w:val="0020690E"/>
    <w:rsid w:val="00206CFA"/>
    <w:rsid w:val="00206D87"/>
    <w:rsid w:val="00206E45"/>
    <w:rsid w:val="00206E4C"/>
    <w:rsid w:val="0020725D"/>
    <w:rsid w:val="002072FB"/>
    <w:rsid w:val="00207344"/>
    <w:rsid w:val="002073AD"/>
    <w:rsid w:val="002074A1"/>
    <w:rsid w:val="00207577"/>
    <w:rsid w:val="00207832"/>
    <w:rsid w:val="002078E6"/>
    <w:rsid w:val="002079C2"/>
    <w:rsid w:val="00207B1F"/>
    <w:rsid w:val="00207B9F"/>
    <w:rsid w:val="00207C15"/>
    <w:rsid w:val="00207E82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E2D"/>
    <w:rsid w:val="00211F92"/>
    <w:rsid w:val="0021287D"/>
    <w:rsid w:val="0021293B"/>
    <w:rsid w:val="00212CBB"/>
    <w:rsid w:val="00213097"/>
    <w:rsid w:val="00213099"/>
    <w:rsid w:val="0021312B"/>
    <w:rsid w:val="002131C2"/>
    <w:rsid w:val="0021327E"/>
    <w:rsid w:val="002134EA"/>
    <w:rsid w:val="002136F3"/>
    <w:rsid w:val="002138D2"/>
    <w:rsid w:val="002139FB"/>
    <w:rsid w:val="00213A4F"/>
    <w:rsid w:val="00213A5C"/>
    <w:rsid w:val="00213B00"/>
    <w:rsid w:val="00213C56"/>
    <w:rsid w:val="00214869"/>
    <w:rsid w:val="00214A90"/>
    <w:rsid w:val="00214BB0"/>
    <w:rsid w:val="00214D68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5E9D"/>
    <w:rsid w:val="00216417"/>
    <w:rsid w:val="00216934"/>
    <w:rsid w:val="00216944"/>
    <w:rsid w:val="00216A22"/>
    <w:rsid w:val="00216B00"/>
    <w:rsid w:val="00216B11"/>
    <w:rsid w:val="00216BEF"/>
    <w:rsid w:val="00216CCD"/>
    <w:rsid w:val="00216F2E"/>
    <w:rsid w:val="00216F6A"/>
    <w:rsid w:val="00217275"/>
    <w:rsid w:val="002172A2"/>
    <w:rsid w:val="002175E4"/>
    <w:rsid w:val="002177FF"/>
    <w:rsid w:val="00217A5F"/>
    <w:rsid w:val="00217A80"/>
    <w:rsid w:val="00217F18"/>
    <w:rsid w:val="00220665"/>
    <w:rsid w:val="00220C53"/>
    <w:rsid w:val="00220EF5"/>
    <w:rsid w:val="002216E6"/>
    <w:rsid w:val="00221731"/>
    <w:rsid w:val="00221CD5"/>
    <w:rsid w:val="00221D70"/>
    <w:rsid w:val="00221DCE"/>
    <w:rsid w:val="00221E93"/>
    <w:rsid w:val="00221EB8"/>
    <w:rsid w:val="00222360"/>
    <w:rsid w:val="00222558"/>
    <w:rsid w:val="0022261D"/>
    <w:rsid w:val="00222643"/>
    <w:rsid w:val="00222935"/>
    <w:rsid w:val="0022313D"/>
    <w:rsid w:val="0022323D"/>
    <w:rsid w:val="00223312"/>
    <w:rsid w:val="00223349"/>
    <w:rsid w:val="00223386"/>
    <w:rsid w:val="0022348E"/>
    <w:rsid w:val="00223512"/>
    <w:rsid w:val="00223650"/>
    <w:rsid w:val="00223A5F"/>
    <w:rsid w:val="00223AEC"/>
    <w:rsid w:val="00223C3A"/>
    <w:rsid w:val="00223F85"/>
    <w:rsid w:val="002245F8"/>
    <w:rsid w:val="00224753"/>
    <w:rsid w:val="00224855"/>
    <w:rsid w:val="002249CF"/>
    <w:rsid w:val="00224BB2"/>
    <w:rsid w:val="00224EC3"/>
    <w:rsid w:val="00224F19"/>
    <w:rsid w:val="002253FE"/>
    <w:rsid w:val="00225D19"/>
    <w:rsid w:val="00225DC9"/>
    <w:rsid w:val="00226311"/>
    <w:rsid w:val="002268F5"/>
    <w:rsid w:val="00226958"/>
    <w:rsid w:val="00226B21"/>
    <w:rsid w:val="00227123"/>
    <w:rsid w:val="002271AA"/>
    <w:rsid w:val="002272E8"/>
    <w:rsid w:val="0022736F"/>
    <w:rsid w:val="002273EE"/>
    <w:rsid w:val="00227545"/>
    <w:rsid w:val="00227646"/>
    <w:rsid w:val="00227785"/>
    <w:rsid w:val="00227933"/>
    <w:rsid w:val="00227988"/>
    <w:rsid w:val="002279DA"/>
    <w:rsid w:val="00227F4C"/>
    <w:rsid w:val="00230754"/>
    <w:rsid w:val="00230A4D"/>
    <w:rsid w:val="00230A85"/>
    <w:rsid w:val="00230AB9"/>
    <w:rsid w:val="00230B99"/>
    <w:rsid w:val="00230C7A"/>
    <w:rsid w:val="00230E56"/>
    <w:rsid w:val="002315A4"/>
    <w:rsid w:val="002319B9"/>
    <w:rsid w:val="00231AFE"/>
    <w:rsid w:val="00231B10"/>
    <w:rsid w:val="00231B42"/>
    <w:rsid w:val="00231CC9"/>
    <w:rsid w:val="00231D73"/>
    <w:rsid w:val="00231E1B"/>
    <w:rsid w:val="00231E3E"/>
    <w:rsid w:val="00231F00"/>
    <w:rsid w:val="0023217F"/>
    <w:rsid w:val="002321E8"/>
    <w:rsid w:val="002326F2"/>
    <w:rsid w:val="0023290C"/>
    <w:rsid w:val="00232B52"/>
    <w:rsid w:val="00232C47"/>
    <w:rsid w:val="00232E65"/>
    <w:rsid w:val="00233012"/>
    <w:rsid w:val="002330D7"/>
    <w:rsid w:val="00233214"/>
    <w:rsid w:val="002335B5"/>
    <w:rsid w:val="002338AE"/>
    <w:rsid w:val="00233AAA"/>
    <w:rsid w:val="00233B8A"/>
    <w:rsid w:val="0023445B"/>
    <w:rsid w:val="0023457A"/>
    <w:rsid w:val="002346D9"/>
    <w:rsid w:val="002346ED"/>
    <w:rsid w:val="002349FF"/>
    <w:rsid w:val="00234FDF"/>
    <w:rsid w:val="0023512A"/>
    <w:rsid w:val="0023564E"/>
    <w:rsid w:val="00235682"/>
    <w:rsid w:val="002358B1"/>
    <w:rsid w:val="00235999"/>
    <w:rsid w:val="00235A6E"/>
    <w:rsid w:val="002362C6"/>
    <w:rsid w:val="00236319"/>
    <w:rsid w:val="002365A7"/>
    <w:rsid w:val="00236654"/>
    <w:rsid w:val="0023678E"/>
    <w:rsid w:val="00236B2A"/>
    <w:rsid w:val="00236E25"/>
    <w:rsid w:val="00236EFF"/>
    <w:rsid w:val="0023760E"/>
    <w:rsid w:val="0023769E"/>
    <w:rsid w:val="002377C8"/>
    <w:rsid w:val="00237ED0"/>
    <w:rsid w:val="00237FB8"/>
    <w:rsid w:val="00240379"/>
    <w:rsid w:val="002404A9"/>
    <w:rsid w:val="002405F0"/>
    <w:rsid w:val="00240937"/>
    <w:rsid w:val="0024098A"/>
    <w:rsid w:val="00240DA0"/>
    <w:rsid w:val="00240DDF"/>
    <w:rsid w:val="00240FE9"/>
    <w:rsid w:val="002411DE"/>
    <w:rsid w:val="00241736"/>
    <w:rsid w:val="00241D24"/>
    <w:rsid w:val="00241EDF"/>
    <w:rsid w:val="00241F72"/>
    <w:rsid w:val="00242424"/>
    <w:rsid w:val="002424A2"/>
    <w:rsid w:val="0024263A"/>
    <w:rsid w:val="00242BDC"/>
    <w:rsid w:val="00242DBC"/>
    <w:rsid w:val="00242E4C"/>
    <w:rsid w:val="00243142"/>
    <w:rsid w:val="002431B3"/>
    <w:rsid w:val="002432B5"/>
    <w:rsid w:val="002434C1"/>
    <w:rsid w:val="00243648"/>
    <w:rsid w:val="002437FA"/>
    <w:rsid w:val="002438B9"/>
    <w:rsid w:val="00243EEC"/>
    <w:rsid w:val="00244053"/>
    <w:rsid w:val="002440E4"/>
    <w:rsid w:val="002441CE"/>
    <w:rsid w:val="00244205"/>
    <w:rsid w:val="002442F8"/>
    <w:rsid w:val="00244360"/>
    <w:rsid w:val="00244522"/>
    <w:rsid w:val="0024461F"/>
    <w:rsid w:val="002446BB"/>
    <w:rsid w:val="002446BD"/>
    <w:rsid w:val="00244720"/>
    <w:rsid w:val="00244786"/>
    <w:rsid w:val="002447D6"/>
    <w:rsid w:val="00244B06"/>
    <w:rsid w:val="00244CA0"/>
    <w:rsid w:val="00244CDC"/>
    <w:rsid w:val="00244FB8"/>
    <w:rsid w:val="00244FFB"/>
    <w:rsid w:val="00245172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5B1"/>
    <w:rsid w:val="00246E0D"/>
    <w:rsid w:val="00246E70"/>
    <w:rsid w:val="00246EC3"/>
    <w:rsid w:val="00246FFE"/>
    <w:rsid w:val="002475BE"/>
    <w:rsid w:val="002477FB"/>
    <w:rsid w:val="00247813"/>
    <w:rsid w:val="00247CD2"/>
    <w:rsid w:val="00250096"/>
    <w:rsid w:val="0025015B"/>
    <w:rsid w:val="00250423"/>
    <w:rsid w:val="0025048D"/>
    <w:rsid w:val="0025049E"/>
    <w:rsid w:val="002505DE"/>
    <w:rsid w:val="00250803"/>
    <w:rsid w:val="0025083E"/>
    <w:rsid w:val="002508F1"/>
    <w:rsid w:val="00250DFD"/>
    <w:rsid w:val="0025103F"/>
    <w:rsid w:val="0025105F"/>
    <w:rsid w:val="0025112D"/>
    <w:rsid w:val="0025127C"/>
    <w:rsid w:val="00251444"/>
    <w:rsid w:val="002514D2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1E9"/>
    <w:rsid w:val="0025229B"/>
    <w:rsid w:val="0025238C"/>
    <w:rsid w:val="00252647"/>
    <w:rsid w:val="00252982"/>
    <w:rsid w:val="00252989"/>
    <w:rsid w:val="00252A5D"/>
    <w:rsid w:val="00252C0F"/>
    <w:rsid w:val="00252DAB"/>
    <w:rsid w:val="00253076"/>
    <w:rsid w:val="002530EF"/>
    <w:rsid w:val="0025339E"/>
    <w:rsid w:val="002533B5"/>
    <w:rsid w:val="002533DC"/>
    <w:rsid w:val="002538BA"/>
    <w:rsid w:val="002539C6"/>
    <w:rsid w:val="00253DCD"/>
    <w:rsid w:val="00253ECD"/>
    <w:rsid w:val="00253FB6"/>
    <w:rsid w:val="002547BF"/>
    <w:rsid w:val="002547DB"/>
    <w:rsid w:val="002549D6"/>
    <w:rsid w:val="00254B04"/>
    <w:rsid w:val="00254E21"/>
    <w:rsid w:val="00254E53"/>
    <w:rsid w:val="00254E57"/>
    <w:rsid w:val="00255C1A"/>
    <w:rsid w:val="00255D0E"/>
    <w:rsid w:val="00255F2B"/>
    <w:rsid w:val="00255F4A"/>
    <w:rsid w:val="00256100"/>
    <w:rsid w:val="00256169"/>
    <w:rsid w:val="0025620C"/>
    <w:rsid w:val="00256539"/>
    <w:rsid w:val="002566E3"/>
    <w:rsid w:val="0025692A"/>
    <w:rsid w:val="00256980"/>
    <w:rsid w:val="00256B9D"/>
    <w:rsid w:val="00256DC1"/>
    <w:rsid w:val="002570EE"/>
    <w:rsid w:val="002573B5"/>
    <w:rsid w:val="002573F9"/>
    <w:rsid w:val="002574D7"/>
    <w:rsid w:val="002576F3"/>
    <w:rsid w:val="002578B1"/>
    <w:rsid w:val="002578FE"/>
    <w:rsid w:val="00257A67"/>
    <w:rsid w:val="00257CA7"/>
    <w:rsid w:val="00257EC8"/>
    <w:rsid w:val="0026050B"/>
    <w:rsid w:val="00260C71"/>
    <w:rsid w:val="00260D21"/>
    <w:rsid w:val="00260F18"/>
    <w:rsid w:val="0026105A"/>
    <w:rsid w:val="002611E9"/>
    <w:rsid w:val="00261305"/>
    <w:rsid w:val="002613A4"/>
    <w:rsid w:val="00261E68"/>
    <w:rsid w:val="002620D0"/>
    <w:rsid w:val="00262132"/>
    <w:rsid w:val="002622EE"/>
    <w:rsid w:val="0026244A"/>
    <w:rsid w:val="002624BE"/>
    <w:rsid w:val="002626D4"/>
    <w:rsid w:val="00262730"/>
    <w:rsid w:val="002628B5"/>
    <w:rsid w:val="002629DB"/>
    <w:rsid w:val="00262E44"/>
    <w:rsid w:val="00262E7A"/>
    <w:rsid w:val="0026303D"/>
    <w:rsid w:val="0026306A"/>
    <w:rsid w:val="002631A7"/>
    <w:rsid w:val="00263417"/>
    <w:rsid w:val="00263AF0"/>
    <w:rsid w:val="00263F59"/>
    <w:rsid w:val="00263FC8"/>
    <w:rsid w:val="0026409F"/>
    <w:rsid w:val="002643A6"/>
    <w:rsid w:val="00264686"/>
    <w:rsid w:val="00265023"/>
    <w:rsid w:val="00265067"/>
    <w:rsid w:val="002653A9"/>
    <w:rsid w:val="00265620"/>
    <w:rsid w:val="002657F0"/>
    <w:rsid w:val="0026588F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283"/>
    <w:rsid w:val="00267396"/>
    <w:rsid w:val="0026743F"/>
    <w:rsid w:val="0026752C"/>
    <w:rsid w:val="0026753E"/>
    <w:rsid w:val="00267727"/>
    <w:rsid w:val="00267975"/>
    <w:rsid w:val="0027104F"/>
    <w:rsid w:val="002710E8"/>
    <w:rsid w:val="00271D6F"/>
    <w:rsid w:val="00271E2F"/>
    <w:rsid w:val="0027214E"/>
    <w:rsid w:val="002725B0"/>
    <w:rsid w:val="002728D3"/>
    <w:rsid w:val="00272D23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BDF"/>
    <w:rsid w:val="00274C12"/>
    <w:rsid w:val="00274C18"/>
    <w:rsid w:val="00275316"/>
    <w:rsid w:val="0027533E"/>
    <w:rsid w:val="002753F7"/>
    <w:rsid w:val="00275DA6"/>
    <w:rsid w:val="00275ECF"/>
    <w:rsid w:val="00276098"/>
    <w:rsid w:val="00276171"/>
    <w:rsid w:val="00276179"/>
    <w:rsid w:val="002761A2"/>
    <w:rsid w:val="00276336"/>
    <w:rsid w:val="002768CE"/>
    <w:rsid w:val="002768FE"/>
    <w:rsid w:val="0027695A"/>
    <w:rsid w:val="0027699B"/>
    <w:rsid w:val="00276B01"/>
    <w:rsid w:val="00276B34"/>
    <w:rsid w:val="00276B4F"/>
    <w:rsid w:val="00276CA7"/>
    <w:rsid w:val="002771CC"/>
    <w:rsid w:val="00277283"/>
    <w:rsid w:val="002772F7"/>
    <w:rsid w:val="0027730D"/>
    <w:rsid w:val="0027745D"/>
    <w:rsid w:val="002774DA"/>
    <w:rsid w:val="002778E4"/>
    <w:rsid w:val="00277FBC"/>
    <w:rsid w:val="0028005E"/>
    <w:rsid w:val="002800A1"/>
    <w:rsid w:val="002802A0"/>
    <w:rsid w:val="002804E5"/>
    <w:rsid w:val="00280768"/>
    <w:rsid w:val="00280BBD"/>
    <w:rsid w:val="0028109D"/>
    <w:rsid w:val="00281111"/>
    <w:rsid w:val="002811F0"/>
    <w:rsid w:val="0028139E"/>
    <w:rsid w:val="002814E1"/>
    <w:rsid w:val="0028168A"/>
    <w:rsid w:val="00281690"/>
    <w:rsid w:val="00281802"/>
    <w:rsid w:val="00281AD4"/>
    <w:rsid w:val="00281C4D"/>
    <w:rsid w:val="0028227A"/>
    <w:rsid w:val="00282693"/>
    <w:rsid w:val="00282773"/>
    <w:rsid w:val="00282905"/>
    <w:rsid w:val="00282964"/>
    <w:rsid w:val="00282D64"/>
    <w:rsid w:val="00282F38"/>
    <w:rsid w:val="002832CD"/>
    <w:rsid w:val="00283542"/>
    <w:rsid w:val="00283596"/>
    <w:rsid w:val="002836A9"/>
    <w:rsid w:val="0028377A"/>
    <w:rsid w:val="00283C62"/>
    <w:rsid w:val="002840D3"/>
    <w:rsid w:val="00284176"/>
    <w:rsid w:val="002842AB"/>
    <w:rsid w:val="0028447D"/>
    <w:rsid w:val="002844F8"/>
    <w:rsid w:val="002846A7"/>
    <w:rsid w:val="0028476D"/>
    <w:rsid w:val="00284991"/>
    <w:rsid w:val="00284A04"/>
    <w:rsid w:val="00284A0D"/>
    <w:rsid w:val="00284D68"/>
    <w:rsid w:val="00284E12"/>
    <w:rsid w:val="00284E7F"/>
    <w:rsid w:val="00284FE0"/>
    <w:rsid w:val="00285255"/>
    <w:rsid w:val="0028547E"/>
    <w:rsid w:val="0028581D"/>
    <w:rsid w:val="00285AD6"/>
    <w:rsid w:val="00285ADB"/>
    <w:rsid w:val="00285AF5"/>
    <w:rsid w:val="00286303"/>
    <w:rsid w:val="002864B3"/>
    <w:rsid w:val="00286617"/>
    <w:rsid w:val="00286644"/>
    <w:rsid w:val="00286671"/>
    <w:rsid w:val="002900E8"/>
    <w:rsid w:val="002906DC"/>
    <w:rsid w:val="00290792"/>
    <w:rsid w:val="00290862"/>
    <w:rsid w:val="00290A65"/>
    <w:rsid w:val="00290D0A"/>
    <w:rsid w:val="00290FFD"/>
    <w:rsid w:val="0029118D"/>
    <w:rsid w:val="002914B9"/>
    <w:rsid w:val="00291580"/>
    <w:rsid w:val="002916AD"/>
    <w:rsid w:val="00291779"/>
    <w:rsid w:val="002917DD"/>
    <w:rsid w:val="002918CB"/>
    <w:rsid w:val="0029198F"/>
    <w:rsid w:val="00291C91"/>
    <w:rsid w:val="00291E2A"/>
    <w:rsid w:val="00292186"/>
    <w:rsid w:val="002921B9"/>
    <w:rsid w:val="0029233B"/>
    <w:rsid w:val="00292511"/>
    <w:rsid w:val="00292691"/>
    <w:rsid w:val="00292774"/>
    <w:rsid w:val="002928BF"/>
    <w:rsid w:val="00293041"/>
    <w:rsid w:val="0029306B"/>
    <w:rsid w:val="002930A1"/>
    <w:rsid w:val="00293369"/>
    <w:rsid w:val="0029340F"/>
    <w:rsid w:val="00293475"/>
    <w:rsid w:val="002938FD"/>
    <w:rsid w:val="00293AC0"/>
    <w:rsid w:val="00293DAA"/>
    <w:rsid w:val="0029414D"/>
    <w:rsid w:val="002941BC"/>
    <w:rsid w:val="00294264"/>
    <w:rsid w:val="002944EB"/>
    <w:rsid w:val="00294959"/>
    <w:rsid w:val="002949CF"/>
    <w:rsid w:val="00294A67"/>
    <w:rsid w:val="00294C8E"/>
    <w:rsid w:val="0029524F"/>
    <w:rsid w:val="00295264"/>
    <w:rsid w:val="002954F6"/>
    <w:rsid w:val="00295933"/>
    <w:rsid w:val="00295995"/>
    <w:rsid w:val="00295B58"/>
    <w:rsid w:val="00295B75"/>
    <w:rsid w:val="00295FEC"/>
    <w:rsid w:val="0029610B"/>
    <w:rsid w:val="002963E1"/>
    <w:rsid w:val="002966C7"/>
    <w:rsid w:val="002966CD"/>
    <w:rsid w:val="00296B0F"/>
    <w:rsid w:val="00296C31"/>
    <w:rsid w:val="00296F98"/>
    <w:rsid w:val="002975B1"/>
    <w:rsid w:val="00297A7E"/>
    <w:rsid w:val="00297CAC"/>
    <w:rsid w:val="002A0071"/>
    <w:rsid w:val="002A04B9"/>
    <w:rsid w:val="002A04C7"/>
    <w:rsid w:val="002A09D5"/>
    <w:rsid w:val="002A0A15"/>
    <w:rsid w:val="002A0D3D"/>
    <w:rsid w:val="002A0E5D"/>
    <w:rsid w:val="002A1331"/>
    <w:rsid w:val="002A1539"/>
    <w:rsid w:val="002A16A1"/>
    <w:rsid w:val="002A1CD1"/>
    <w:rsid w:val="002A1E5F"/>
    <w:rsid w:val="002A25C7"/>
    <w:rsid w:val="002A268F"/>
    <w:rsid w:val="002A26E3"/>
    <w:rsid w:val="002A2816"/>
    <w:rsid w:val="002A29CC"/>
    <w:rsid w:val="002A2A8F"/>
    <w:rsid w:val="002A2CB4"/>
    <w:rsid w:val="002A2D02"/>
    <w:rsid w:val="002A2FA1"/>
    <w:rsid w:val="002A315D"/>
    <w:rsid w:val="002A322C"/>
    <w:rsid w:val="002A32A0"/>
    <w:rsid w:val="002A32D7"/>
    <w:rsid w:val="002A32F8"/>
    <w:rsid w:val="002A340F"/>
    <w:rsid w:val="002A34D3"/>
    <w:rsid w:val="002A3661"/>
    <w:rsid w:val="002A3766"/>
    <w:rsid w:val="002A3AA0"/>
    <w:rsid w:val="002A3B3C"/>
    <w:rsid w:val="002A3BD7"/>
    <w:rsid w:val="002A3BF5"/>
    <w:rsid w:val="002A3E2C"/>
    <w:rsid w:val="002A3EAF"/>
    <w:rsid w:val="002A3F5F"/>
    <w:rsid w:val="002A3FD8"/>
    <w:rsid w:val="002A41C0"/>
    <w:rsid w:val="002A447F"/>
    <w:rsid w:val="002A4546"/>
    <w:rsid w:val="002A45C3"/>
    <w:rsid w:val="002A49E9"/>
    <w:rsid w:val="002A4A18"/>
    <w:rsid w:val="002A525B"/>
    <w:rsid w:val="002A5821"/>
    <w:rsid w:val="002A5D61"/>
    <w:rsid w:val="002A5E5E"/>
    <w:rsid w:val="002A60B9"/>
    <w:rsid w:val="002A62BD"/>
    <w:rsid w:val="002A6930"/>
    <w:rsid w:val="002A69F3"/>
    <w:rsid w:val="002A6A7C"/>
    <w:rsid w:val="002A6D18"/>
    <w:rsid w:val="002A6EA2"/>
    <w:rsid w:val="002A6F92"/>
    <w:rsid w:val="002A7379"/>
    <w:rsid w:val="002A78F3"/>
    <w:rsid w:val="002A79E6"/>
    <w:rsid w:val="002A7BA5"/>
    <w:rsid w:val="002A7C69"/>
    <w:rsid w:val="002A7FF2"/>
    <w:rsid w:val="002B0449"/>
    <w:rsid w:val="002B0660"/>
    <w:rsid w:val="002B089D"/>
    <w:rsid w:val="002B0B7B"/>
    <w:rsid w:val="002B0E2E"/>
    <w:rsid w:val="002B1303"/>
    <w:rsid w:val="002B1317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346"/>
    <w:rsid w:val="002B236B"/>
    <w:rsid w:val="002B2779"/>
    <w:rsid w:val="002B2F6A"/>
    <w:rsid w:val="002B3168"/>
    <w:rsid w:val="002B33EE"/>
    <w:rsid w:val="002B35E0"/>
    <w:rsid w:val="002B376C"/>
    <w:rsid w:val="002B39DE"/>
    <w:rsid w:val="002B3BA8"/>
    <w:rsid w:val="002B3E01"/>
    <w:rsid w:val="002B403B"/>
    <w:rsid w:val="002B4448"/>
    <w:rsid w:val="002B458A"/>
    <w:rsid w:val="002B462A"/>
    <w:rsid w:val="002B48D0"/>
    <w:rsid w:val="002B4AB6"/>
    <w:rsid w:val="002B4C90"/>
    <w:rsid w:val="002B4CB8"/>
    <w:rsid w:val="002B4D0B"/>
    <w:rsid w:val="002B4D66"/>
    <w:rsid w:val="002B5243"/>
    <w:rsid w:val="002B5252"/>
    <w:rsid w:val="002B55EC"/>
    <w:rsid w:val="002B565B"/>
    <w:rsid w:val="002B5848"/>
    <w:rsid w:val="002B5BBC"/>
    <w:rsid w:val="002B5D2C"/>
    <w:rsid w:val="002B5D45"/>
    <w:rsid w:val="002B5EB4"/>
    <w:rsid w:val="002B61D8"/>
    <w:rsid w:val="002B61F0"/>
    <w:rsid w:val="002B633F"/>
    <w:rsid w:val="002B64EA"/>
    <w:rsid w:val="002B66E3"/>
    <w:rsid w:val="002B670C"/>
    <w:rsid w:val="002B68A4"/>
    <w:rsid w:val="002B691D"/>
    <w:rsid w:val="002B69E4"/>
    <w:rsid w:val="002B6CC2"/>
    <w:rsid w:val="002B7103"/>
    <w:rsid w:val="002B798E"/>
    <w:rsid w:val="002C0288"/>
    <w:rsid w:val="002C02FA"/>
    <w:rsid w:val="002C038C"/>
    <w:rsid w:val="002C062A"/>
    <w:rsid w:val="002C06B1"/>
    <w:rsid w:val="002C07D1"/>
    <w:rsid w:val="002C0C18"/>
    <w:rsid w:val="002C102B"/>
    <w:rsid w:val="002C1163"/>
    <w:rsid w:val="002C1297"/>
    <w:rsid w:val="002C129D"/>
    <w:rsid w:val="002C15AE"/>
    <w:rsid w:val="002C16A6"/>
    <w:rsid w:val="002C1BF4"/>
    <w:rsid w:val="002C1E41"/>
    <w:rsid w:val="002C1EEF"/>
    <w:rsid w:val="002C20CC"/>
    <w:rsid w:val="002C2232"/>
    <w:rsid w:val="002C2464"/>
    <w:rsid w:val="002C2625"/>
    <w:rsid w:val="002C2D19"/>
    <w:rsid w:val="002C30A5"/>
    <w:rsid w:val="002C31C1"/>
    <w:rsid w:val="002C340B"/>
    <w:rsid w:val="002C35A5"/>
    <w:rsid w:val="002C3873"/>
    <w:rsid w:val="002C39CB"/>
    <w:rsid w:val="002C3BC6"/>
    <w:rsid w:val="002C3CD6"/>
    <w:rsid w:val="002C3D69"/>
    <w:rsid w:val="002C4297"/>
    <w:rsid w:val="002C44B8"/>
    <w:rsid w:val="002C4620"/>
    <w:rsid w:val="002C47E9"/>
    <w:rsid w:val="002C4A99"/>
    <w:rsid w:val="002C4D4A"/>
    <w:rsid w:val="002C4EE1"/>
    <w:rsid w:val="002C50BE"/>
    <w:rsid w:val="002C514D"/>
    <w:rsid w:val="002C52A1"/>
    <w:rsid w:val="002C53B6"/>
    <w:rsid w:val="002C553C"/>
    <w:rsid w:val="002C5793"/>
    <w:rsid w:val="002C59D3"/>
    <w:rsid w:val="002C5B3F"/>
    <w:rsid w:val="002C5E7B"/>
    <w:rsid w:val="002C5EED"/>
    <w:rsid w:val="002C5FAF"/>
    <w:rsid w:val="002C6465"/>
    <w:rsid w:val="002C6538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E9"/>
    <w:rsid w:val="002D0A31"/>
    <w:rsid w:val="002D0A8C"/>
    <w:rsid w:val="002D0F25"/>
    <w:rsid w:val="002D1084"/>
    <w:rsid w:val="002D11CF"/>
    <w:rsid w:val="002D12DA"/>
    <w:rsid w:val="002D1346"/>
    <w:rsid w:val="002D16B9"/>
    <w:rsid w:val="002D1801"/>
    <w:rsid w:val="002D1958"/>
    <w:rsid w:val="002D1C58"/>
    <w:rsid w:val="002D1D09"/>
    <w:rsid w:val="002D2533"/>
    <w:rsid w:val="002D2759"/>
    <w:rsid w:val="002D2960"/>
    <w:rsid w:val="002D38BC"/>
    <w:rsid w:val="002D3C0A"/>
    <w:rsid w:val="002D3E1A"/>
    <w:rsid w:val="002D4141"/>
    <w:rsid w:val="002D444E"/>
    <w:rsid w:val="002D4C58"/>
    <w:rsid w:val="002D500C"/>
    <w:rsid w:val="002D5239"/>
    <w:rsid w:val="002D5240"/>
    <w:rsid w:val="002D5B64"/>
    <w:rsid w:val="002D6172"/>
    <w:rsid w:val="002D68A2"/>
    <w:rsid w:val="002D68B4"/>
    <w:rsid w:val="002D6D42"/>
    <w:rsid w:val="002D6F06"/>
    <w:rsid w:val="002D7019"/>
    <w:rsid w:val="002D7052"/>
    <w:rsid w:val="002D7384"/>
    <w:rsid w:val="002D76A5"/>
    <w:rsid w:val="002D7C30"/>
    <w:rsid w:val="002D7D91"/>
    <w:rsid w:val="002D7FA1"/>
    <w:rsid w:val="002E00DF"/>
    <w:rsid w:val="002E013F"/>
    <w:rsid w:val="002E0241"/>
    <w:rsid w:val="002E0626"/>
    <w:rsid w:val="002E0663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6F4"/>
    <w:rsid w:val="002E1702"/>
    <w:rsid w:val="002E1941"/>
    <w:rsid w:val="002E1961"/>
    <w:rsid w:val="002E1E29"/>
    <w:rsid w:val="002E20B4"/>
    <w:rsid w:val="002E2330"/>
    <w:rsid w:val="002E2513"/>
    <w:rsid w:val="002E2641"/>
    <w:rsid w:val="002E27E0"/>
    <w:rsid w:val="002E2A3F"/>
    <w:rsid w:val="002E2BAF"/>
    <w:rsid w:val="002E2CC0"/>
    <w:rsid w:val="002E2D2D"/>
    <w:rsid w:val="002E2D90"/>
    <w:rsid w:val="002E2F7E"/>
    <w:rsid w:val="002E3039"/>
    <w:rsid w:val="002E3595"/>
    <w:rsid w:val="002E3999"/>
    <w:rsid w:val="002E3C83"/>
    <w:rsid w:val="002E3FC1"/>
    <w:rsid w:val="002E4776"/>
    <w:rsid w:val="002E482F"/>
    <w:rsid w:val="002E48E7"/>
    <w:rsid w:val="002E4A19"/>
    <w:rsid w:val="002E4C36"/>
    <w:rsid w:val="002E4C37"/>
    <w:rsid w:val="002E4CD5"/>
    <w:rsid w:val="002E4FE9"/>
    <w:rsid w:val="002E5006"/>
    <w:rsid w:val="002E526D"/>
    <w:rsid w:val="002E52F6"/>
    <w:rsid w:val="002E564F"/>
    <w:rsid w:val="002E5683"/>
    <w:rsid w:val="002E5A40"/>
    <w:rsid w:val="002E5BA9"/>
    <w:rsid w:val="002E5D25"/>
    <w:rsid w:val="002E5F7F"/>
    <w:rsid w:val="002E6263"/>
    <w:rsid w:val="002E62FD"/>
    <w:rsid w:val="002E63B3"/>
    <w:rsid w:val="002E646B"/>
    <w:rsid w:val="002E6470"/>
    <w:rsid w:val="002E654A"/>
    <w:rsid w:val="002E65DE"/>
    <w:rsid w:val="002E6B27"/>
    <w:rsid w:val="002E6C00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E7F5C"/>
    <w:rsid w:val="002F0017"/>
    <w:rsid w:val="002F0096"/>
    <w:rsid w:val="002F0319"/>
    <w:rsid w:val="002F070D"/>
    <w:rsid w:val="002F0A19"/>
    <w:rsid w:val="002F0BCF"/>
    <w:rsid w:val="002F0D26"/>
    <w:rsid w:val="002F0E38"/>
    <w:rsid w:val="002F0EA8"/>
    <w:rsid w:val="002F0FC5"/>
    <w:rsid w:val="002F10CD"/>
    <w:rsid w:val="002F133F"/>
    <w:rsid w:val="002F13FA"/>
    <w:rsid w:val="002F182A"/>
    <w:rsid w:val="002F1BBE"/>
    <w:rsid w:val="002F1C50"/>
    <w:rsid w:val="002F1CB4"/>
    <w:rsid w:val="002F1CCE"/>
    <w:rsid w:val="002F1CED"/>
    <w:rsid w:val="002F2067"/>
    <w:rsid w:val="002F208F"/>
    <w:rsid w:val="002F20FF"/>
    <w:rsid w:val="002F2479"/>
    <w:rsid w:val="002F25CD"/>
    <w:rsid w:val="002F28EC"/>
    <w:rsid w:val="002F2A08"/>
    <w:rsid w:val="002F2C62"/>
    <w:rsid w:val="002F2CCC"/>
    <w:rsid w:val="002F2D2D"/>
    <w:rsid w:val="002F2F74"/>
    <w:rsid w:val="002F3A4D"/>
    <w:rsid w:val="002F3B94"/>
    <w:rsid w:val="002F3EDE"/>
    <w:rsid w:val="002F3FCF"/>
    <w:rsid w:val="002F3FDE"/>
    <w:rsid w:val="002F43D4"/>
    <w:rsid w:val="002F4820"/>
    <w:rsid w:val="002F4A74"/>
    <w:rsid w:val="002F4C04"/>
    <w:rsid w:val="002F4FE6"/>
    <w:rsid w:val="002F5019"/>
    <w:rsid w:val="002F5840"/>
    <w:rsid w:val="002F59C9"/>
    <w:rsid w:val="002F5A9E"/>
    <w:rsid w:val="002F5AFC"/>
    <w:rsid w:val="002F6148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016"/>
    <w:rsid w:val="002F7309"/>
    <w:rsid w:val="002F7530"/>
    <w:rsid w:val="002F79EC"/>
    <w:rsid w:val="002F7A60"/>
    <w:rsid w:val="002F7AB5"/>
    <w:rsid w:val="002F7BEA"/>
    <w:rsid w:val="002F7C8C"/>
    <w:rsid w:val="002F7CDE"/>
    <w:rsid w:val="002F7CEF"/>
    <w:rsid w:val="002F7E04"/>
    <w:rsid w:val="0030047A"/>
    <w:rsid w:val="003005C9"/>
    <w:rsid w:val="0030075E"/>
    <w:rsid w:val="0030077D"/>
    <w:rsid w:val="00300944"/>
    <w:rsid w:val="0030094B"/>
    <w:rsid w:val="003009B8"/>
    <w:rsid w:val="00300BC6"/>
    <w:rsid w:val="00300CBB"/>
    <w:rsid w:val="0030118B"/>
    <w:rsid w:val="00301552"/>
    <w:rsid w:val="00301774"/>
    <w:rsid w:val="00301BC5"/>
    <w:rsid w:val="00301C87"/>
    <w:rsid w:val="00301E59"/>
    <w:rsid w:val="00301EBC"/>
    <w:rsid w:val="0030213B"/>
    <w:rsid w:val="003021AC"/>
    <w:rsid w:val="00302477"/>
    <w:rsid w:val="00302603"/>
    <w:rsid w:val="00302634"/>
    <w:rsid w:val="00302658"/>
    <w:rsid w:val="00302A96"/>
    <w:rsid w:val="00302C1E"/>
    <w:rsid w:val="00302D43"/>
    <w:rsid w:val="00302D59"/>
    <w:rsid w:val="00302E0C"/>
    <w:rsid w:val="003030CB"/>
    <w:rsid w:val="00303186"/>
    <w:rsid w:val="00303E1E"/>
    <w:rsid w:val="00304187"/>
    <w:rsid w:val="003044BE"/>
    <w:rsid w:val="0030490B"/>
    <w:rsid w:val="003049C9"/>
    <w:rsid w:val="00304BC6"/>
    <w:rsid w:val="00304D2A"/>
    <w:rsid w:val="00304F0F"/>
    <w:rsid w:val="003051B1"/>
    <w:rsid w:val="003051B6"/>
    <w:rsid w:val="0030530E"/>
    <w:rsid w:val="00305451"/>
    <w:rsid w:val="00305521"/>
    <w:rsid w:val="003056A8"/>
    <w:rsid w:val="00305A79"/>
    <w:rsid w:val="00305B63"/>
    <w:rsid w:val="00305DDF"/>
    <w:rsid w:val="00305E64"/>
    <w:rsid w:val="00306378"/>
    <w:rsid w:val="003063EB"/>
    <w:rsid w:val="003063F7"/>
    <w:rsid w:val="00306413"/>
    <w:rsid w:val="003064B8"/>
    <w:rsid w:val="00306732"/>
    <w:rsid w:val="00306981"/>
    <w:rsid w:val="00306A7E"/>
    <w:rsid w:val="00306D83"/>
    <w:rsid w:val="00307345"/>
    <w:rsid w:val="00307485"/>
    <w:rsid w:val="003075CD"/>
    <w:rsid w:val="003076F6"/>
    <w:rsid w:val="00310366"/>
    <w:rsid w:val="00310392"/>
    <w:rsid w:val="0031060F"/>
    <w:rsid w:val="0031073A"/>
    <w:rsid w:val="003107E2"/>
    <w:rsid w:val="00310C88"/>
    <w:rsid w:val="00310E57"/>
    <w:rsid w:val="00311195"/>
    <w:rsid w:val="00311591"/>
    <w:rsid w:val="00311727"/>
    <w:rsid w:val="00311850"/>
    <w:rsid w:val="00311A0B"/>
    <w:rsid w:val="00311DBD"/>
    <w:rsid w:val="00311E3F"/>
    <w:rsid w:val="00311F37"/>
    <w:rsid w:val="00312001"/>
    <w:rsid w:val="003122F4"/>
    <w:rsid w:val="00312373"/>
    <w:rsid w:val="003126B6"/>
    <w:rsid w:val="0031289A"/>
    <w:rsid w:val="00312CAA"/>
    <w:rsid w:val="00312CFE"/>
    <w:rsid w:val="00312D54"/>
    <w:rsid w:val="00312E8F"/>
    <w:rsid w:val="00312F84"/>
    <w:rsid w:val="0031310C"/>
    <w:rsid w:val="0031317E"/>
    <w:rsid w:val="0031319B"/>
    <w:rsid w:val="00313335"/>
    <w:rsid w:val="00313761"/>
    <w:rsid w:val="00313B89"/>
    <w:rsid w:val="00313E50"/>
    <w:rsid w:val="00313EA8"/>
    <w:rsid w:val="00313F24"/>
    <w:rsid w:val="0031417E"/>
    <w:rsid w:val="0031475B"/>
    <w:rsid w:val="0031489E"/>
    <w:rsid w:val="003149DC"/>
    <w:rsid w:val="00314A4D"/>
    <w:rsid w:val="00314D90"/>
    <w:rsid w:val="00314F86"/>
    <w:rsid w:val="00314FCF"/>
    <w:rsid w:val="00315835"/>
    <w:rsid w:val="00316171"/>
    <w:rsid w:val="003162DC"/>
    <w:rsid w:val="003163D4"/>
    <w:rsid w:val="003163DB"/>
    <w:rsid w:val="003168DE"/>
    <w:rsid w:val="0031692F"/>
    <w:rsid w:val="003169D9"/>
    <w:rsid w:val="00316D11"/>
    <w:rsid w:val="00316D4A"/>
    <w:rsid w:val="00316F6B"/>
    <w:rsid w:val="00316FD5"/>
    <w:rsid w:val="00317628"/>
    <w:rsid w:val="003177CF"/>
    <w:rsid w:val="003177FD"/>
    <w:rsid w:val="00317890"/>
    <w:rsid w:val="003178F4"/>
    <w:rsid w:val="00317CA2"/>
    <w:rsid w:val="00317D16"/>
    <w:rsid w:val="00317E60"/>
    <w:rsid w:val="00320091"/>
    <w:rsid w:val="00320221"/>
    <w:rsid w:val="003204DB"/>
    <w:rsid w:val="00320571"/>
    <w:rsid w:val="00320899"/>
    <w:rsid w:val="00320E4A"/>
    <w:rsid w:val="00320F0C"/>
    <w:rsid w:val="00320F2B"/>
    <w:rsid w:val="0032100E"/>
    <w:rsid w:val="003211DB"/>
    <w:rsid w:val="003211F0"/>
    <w:rsid w:val="003214D6"/>
    <w:rsid w:val="00321624"/>
    <w:rsid w:val="00321755"/>
    <w:rsid w:val="00321786"/>
    <w:rsid w:val="00321829"/>
    <w:rsid w:val="00321924"/>
    <w:rsid w:val="00321AFB"/>
    <w:rsid w:val="00321DB4"/>
    <w:rsid w:val="00321E9E"/>
    <w:rsid w:val="00322028"/>
    <w:rsid w:val="00322201"/>
    <w:rsid w:val="0032277C"/>
    <w:rsid w:val="003229C8"/>
    <w:rsid w:val="00322A70"/>
    <w:rsid w:val="003235BB"/>
    <w:rsid w:val="0032386B"/>
    <w:rsid w:val="00323971"/>
    <w:rsid w:val="0032399E"/>
    <w:rsid w:val="00323A8A"/>
    <w:rsid w:val="00323E0D"/>
    <w:rsid w:val="00323F24"/>
    <w:rsid w:val="00324055"/>
    <w:rsid w:val="00324705"/>
    <w:rsid w:val="00324774"/>
    <w:rsid w:val="003248F3"/>
    <w:rsid w:val="0032505E"/>
    <w:rsid w:val="00325077"/>
    <w:rsid w:val="0032529C"/>
    <w:rsid w:val="003253D8"/>
    <w:rsid w:val="00325B83"/>
    <w:rsid w:val="00325BFD"/>
    <w:rsid w:val="00325C0C"/>
    <w:rsid w:val="00325C3D"/>
    <w:rsid w:val="00325C89"/>
    <w:rsid w:val="00325D94"/>
    <w:rsid w:val="0032635F"/>
    <w:rsid w:val="00326AB9"/>
    <w:rsid w:val="00326B51"/>
    <w:rsid w:val="00326BD3"/>
    <w:rsid w:val="0032708F"/>
    <w:rsid w:val="003273E0"/>
    <w:rsid w:val="00327563"/>
    <w:rsid w:val="003276AC"/>
    <w:rsid w:val="00327880"/>
    <w:rsid w:val="00327CDF"/>
    <w:rsid w:val="00327DF5"/>
    <w:rsid w:val="00327E37"/>
    <w:rsid w:val="00327FD2"/>
    <w:rsid w:val="00330069"/>
    <w:rsid w:val="00330286"/>
    <w:rsid w:val="0033029E"/>
    <w:rsid w:val="003306A5"/>
    <w:rsid w:val="00330C36"/>
    <w:rsid w:val="00330DAB"/>
    <w:rsid w:val="00330F21"/>
    <w:rsid w:val="00331012"/>
    <w:rsid w:val="0033128D"/>
    <w:rsid w:val="0033199A"/>
    <w:rsid w:val="00331A8B"/>
    <w:rsid w:val="00331F98"/>
    <w:rsid w:val="003321C2"/>
    <w:rsid w:val="003326CA"/>
    <w:rsid w:val="00332C41"/>
    <w:rsid w:val="00332F2A"/>
    <w:rsid w:val="003331AD"/>
    <w:rsid w:val="003331CB"/>
    <w:rsid w:val="0033392A"/>
    <w:rsid w:val="00333A3C"/>
    <w:rsid w:val="00333F48"/>
    <w:rsid w:val="00333F75"/>
    <w:rsid w:val="00334229"/>
    <w:rsid w:val="0033430C"/>
    <w:rsid w:val="00334390"/>
    <w:rsid w:val="00334A3B"/>
    <w:rsid w:val="00334F26"/>
    <w:rsid w:val="00335111"/>
    <w:rsid w:val="003351CF"/>
    <w:rsid w:val="003352B5"/>
    <w:rsid w:val="0033545F"/>
    <w:rsid w:val="00335685"/>
    <w:rsid w:val="003357CE"/>
    <w:rsid w:val="0033594C"/>
    <w:rsid w:val="00335B1E"/>
    <w:rsid w:val="00335C7E"/>
    <w:rsid w:val="00335FCD"/>
    <w:rsid w:val="0033606D"/>
    <w:rsid w:val="0033708B"/>
    <w:rsid w:val="003370DD"/>
    <w:rsid w:val="003371BE"/>
    <w:rsid w:val="003374BE"/>
    <w:rsid w:val="00337711"/>
    <w:rsid w:val="0033781D"/>
    <w:rsid w:val="00337DAE"/>
    <w:rsid w:val="003400AA"/>
    <w:rsid w:val="00340220"/>
    <w:rsid w:val="00340488"/>
    <w:rsid w:val="00340657"/>
    <w:rsid w:val="00340693"/>
    <w:rsid w:val="00340798"/>
    <w:rsid w:val="00340AB5"/>
    <w:rsid w:val="00340AB7"/>
    <w:rsid w:val="00340BF7"/>
    <w:rsid w:val="00340CDC"/>
    <w:rsid w:val="00340DB7"/>
    <w:rsid w:val="00340FAB"/>
    <w:rsid w:val="003410F7"/>
    <w:rsid w:val="00341482"/>
    <w:rsid w:val="00341547"/>
    <w:rsid w:val="0034195B"/>
    <w:rsid w:val="00341A47"/>
    <w:rsid w:val="00341B7F"/>
    <w:rsid w:val="00341C07"/>
    <w:rsid w:val="003426A3"/>
    <w:rsid w:val="00342D17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47"/>
    <w:rsid w:val="00343FCB"/>
    <w:rsid w:val="003442A1"/>
    <w:rsid w:val="003443C8"/>
    <w:rsid w:val="003445A1"/>
    <w:rsid w:val="003449F4"/>
    <w:rsid w:val="00344C41"/>
    <w:rsid w:val="00344CBF"/>
    <w:rsid w:val="0034532A"/>
    <w:rsid w:val="00345528"/>
    <w:rsid w:val="003457A7"/>
    <w:rsid w:val="00345B6A"/>
    <w:rsid w:val="00345CB6"/>
    <w:rsid w:val="00345D14"/>
    <w:rsid w:val="00345E16"/>
    <w:rsid w:val="00345FD5"/>
    <w:rsid w:val="003462AF"/>
    <w:rsid w:val="003463C0"/>
    <w:rsid w:val="0034674D"/>
    <w:rsid w:val="003467A3"/>
    <w:rsid w:val="00346971"/>
    <w:rsid w:val="00346AF6"/>
    <w:rsid w:val="00346B13"/>
    <w:rsid w:val="003471B7"/>
    <w:rsid w:val="0034745D"/>
    <w:rsid w:val="0034757A"/>
    <w:rsid w:val="00347695"/>
    <w:rsid w:val="00347BE8"/>
    <w:rsid w:val="00347CD9"/>
    <w:rsid w:val="003501A3"/>
    <w:rsid w:val="00350244"/>
    <w:rsid w:val="00350475"/>
    <w:rsid w:val="00350525"/>
    <w:rsid w:val="00350532"/>
    <w:rsid w:val="00350916"/>
    <w:rsid w:val="00350981"/>
    <w:rsid w:val="003509AB"/>
    <w:rsid w:val="003509F7"/>
    <w:rsid w:val="00350B03"/>
    <w:rsid w:val="00350B80"/>
    <w:rsid w:val="0035156C"/>
    <w:rsid w:val="0035160D"/>
    <w:rsid w:val="00351862"/>
    <w:rsid w:val="003519A5"/>
    <w:rsid w:val="003519B6"/>
    <w:rsid w:val="00351BC7"/>
    <w:rsid w:val="00351F2F"/>
    <w:rsid w:val="00351FE8"/>
    <w:rsid w:val="00352149"/>
    <w:rsid w:val="003522B5"/>
    <w:rsid w:val="00352438"/>
    <w:rsid w:val="003524E3"/>
    <w:rsid w:val="00352A37"/>
    <w:rsid w:val="00352C2C"/>
    <w:rsid w:val="00352D30"/>
    <w:rsid w:val="00353487"/>
    <w:rsid w:val="00353816"/>
    <w:rsid w:val="0035484F"/>
    <w:rsid w:val="003549F5"/>
    <w:rsid w:val="00355258"/>
    <w:rsid w:val="003552F6"/>
    <w:rsid w:val="0035539F"/>
    <w:rsid w:val="0035556E"/>
    <w:rsid w:val="00355756"/>
    <w:rsid w:val="0035583A"/>
    <w:rsid w:val="00355911"/>
    <w:rsid w:val="00355A0C"/>
    <w:rsid w:val="00355DAE"/>
    <w:rsid w:val="00355DD8"/>
    <w:rsid w:val="00355EF2"/>
    <w:rsid w:val="00355F7F"/>
    <w:rsid w:val="00355FE3"/>
    <w:rsid w:val="003563D5"/>
    <w:rsid w:val="003567BD"/>
    <w:rsid w:val="00356989"/>
    <w:rsid w:val="00356C2E"/>
    <w:rsid w:val="00356EC8"/>
    <w:rsid w:val="0035720A"/>
    <w:rsid w:val="00357223"/>
    <w:rsid w:val="0035740D"/>
    <w:rsid w:val="003576B7"/>
    <w:rsid w:val="00357815"/>
    <w:rsid w:val="00357AA5"/>
    <w:rsid w:val="00357DE6"/>
    <w:rsid w:val="00357F7C"/>
    <w:rsid w:val="00360476"/>
    <w:rsid w:val="003604DC"/>
    <w:rsid w:val="003607A9"/>
    <w:rsid w:val="003607C7"/>
    <w:rsid w:val="00360AE2"/>
    <w:rsid w:val="00360B13"/>
    <w:rsid w:val="00360C3F"/>
    <w:rsid w:val="003612D3"/>
    <w:rsid w:val="00361505"/>
    <w:rsid w:val="003618DE"/>
    <w:rsid w:val="00361900"/>
    <w:rsid w:val="00361B11"/>
    <w:rsid w:val="00361EF9"/>
    <w:rsid w:val="00362174"/>
    <w:rsid w:val="00362344"/>
    <w:rsid w:val="003623AA"/>
    <w:rsid w:val="0036244B"/>
    <w:rsid w:val="00362672"/>
    <w:rsid w:val="003626C2"/>
    <w:rsid w:val="00362A8F"/>
    <w:rsid w:val="00362C36"/>
    <w:rsid w:val="00362E2D"/>
    <w:rsid w:val="00362F07"/>
    <w:rsid w:val="003631E9"/>
    <w:rsid w:val="0036328A"/>
    <w:rsid w:val="00363538"/>
    <w:rsid w:val="0036366B"/>
    <w:rsid w:val="00363EA8"/>
    <w:rsid w:val="00364198"/>
    <w:rsid w:val="003641D7"/>
    <w:rsid w:val="003642E0"/>
    <w:rsid w:val="00364607"/>
    <w:rsid w:val="003648DE"/>
    <w:rsid w:val="00364BE9"/>
    <w:rsid w:val="00364CA4"/>
    <w:rsid w:val="00365002"/>
    <w:rsid w:val="0036509A"/>
    <w:rsid w:val="003650FF"/>
    <w:rsid w:val="003652E2"/>
    <w:rsid w:val="003653C0"/>
    <w:rsid w:val="003653CE"/>
    <w:rsid w:val="00365443"/>
    <w:rsid w:val="0036548A"/>
    <w:rsid w:val="00365BBC"/>
    <w:rsid w:val="00366506"/>
    <w:rsid w:val="00366EC9"/>
    <w:rsid w:val="00366FDD"/>
    <w:rsid w:val="003670F0"/>
    <w:rsid w:val="003674CB"/>
    <w:rsid w:val="00367616"/>
    <w:rsid w:val="003679C8"/>
    <w:rsid w:val="003679D7"/>
    <w:rsid w:val="00367DB0"/>
    <w:rsid w:val="00367F45"/>
    <w:rsid w:val="0037052C"/>
    <w:rsid w:val="00370822"/>
    <w:rsid w:val="00370853"/>
    <w:rsid w:val="00370B2D"/>
    <w:rsid w:val="003711FA"/>
    <w:rsid w:val="00371489"/>
    <w:rsid w:val="003715C0"/>
    <w:rsid w:val="003718C6"/>
    <w:rsid w:val="00371AA5"/>
    <w:rsid w:val="00371AB1"/>
    <w:rsid w:val="00371C3D"/>
    <w:rsid w:val="00371CE1"/>
    <w:rsid w:val="00371F51"/>
    <w:rsid w:val="00371FD3"/>
    <w:rsid w:val="0037213D"/>
    <w:rsid w:val="0037238A"/>
    <w:rsid w:val="0037248A"/>
    <w:rsid w:val="00372AAC"/>
    <w:rsid w:val="00372D1A"/>
    <w:rsid w:val="00372EEB"/>
    <w:rsid w:val="00373018"/>
    <w:rsid w:val="00373214"/>
    <w:rsid w:val="003733A8"/>
    <w:rsid w:val="0037352F"/>
    <w:rsid w:val="00373994"/>
    <w:rsid w:val="00373B66"/>
    <w:rsid w:val="00373D96"/>
    <w:rsid w:val="00373DB4"/>
    <w:rsid w:val="0037444B"/>
    <w:rsid w:val="0037457A"/>
    <w:rsid w:val="0037472B"/>
    <w:rsid w:val="00374809"/>
    <w:rsid w:val="003748F3"/>
    <w:rsid w:val="00374CDF"/>
    <w:rsid w:val="00374CE6"/>
    <w:rsid w:val="00374E27"/>
    <w:rsid w:val="00375071"/>
    <w:rsid w:val="0037510C"/>
    <w:rsid w:val="003754AB"/>
    <w:rsid w:val="0037559B"/>
    <w:rsid w:val="003759BA"/>
    <w:rsid w:val="00375B8B"/>
    <w:rsid w:val="00375BAB"/>
    <w:rsid w:val="00375E4B"/>
    <w:rsid w:val="00375F2D"/>
    <w:rsid w:val="00376302"/>
    <w:rsid w:val="0037634F"/>
    <w:rsid w:val="0037685F"/>
    <w:rsid w:val="00376B4C"/>
    <w:rsid w:val="00376CB5"/>
    <w:rsid w:val="00376F17"/>
    <w:rsid w:val="00377076"/>
    <w:rsid w:val="00377375"/>
    <w:rsid w:val="003776F6"/>
    <w:rsid w:val="00377A01"/>
    <w:rsid w:val="00377CA5"/>
    <w:rsid w:val="00377CB8"/>
    <w:rsid w:val="00377CE9"/>
    <w:rsid w:val="00377DC5"/>
    <w:rsid w:val="00380402"/>
    <w:rsid w:val="003804CC"/>
    <w:rsid w:val="00380572"/>
    <w:rsid w:val="003807CB"/>
    <w:rsid w:val="00380938"/>
    <w:rsid w:val="00380A33"/>
    <w:rsid w:val="00380D20"/>
    <w:rsid w:val="00380D9C"/>
    <w:rsid w:val="00380DC0"/>
    <w:rsid w:val="003813DD"/>
    <w:rsid w:val="003816E0"/>
    <w:rsid w:val="003817E2"/>
    <w:rsid w:val="00381BAD"/>
    <w:rsid w:val="00381BBD"/>
    <w:rsid w:val="00381EA3"/>
    <w:rsid w:val="003821AE"/>
    <w:rsid w:val="00382A2B"/>
    <w:rsid w:val="00382CD3"/>
    <w:rsid w:val="00382D03"/>
    <w:rsid w:val="00382FFC"/>
    <w:rsid w:val="0038368E"/>
    <w:rsid w:val="00383727"/>
    <w:rsid w:val="0038381F"/>
    <w:rsid w:val="00383AD3"/>
    <w:rsid w:val="00383EE3"/>
    <w:rsid w:val="003840E0"/>
    <w:rsid w:val="00384509"/>
    <w:rsid w:val="00384667"/>
    <w:rsid w:val="00384874"/>
    <w:rsid w:val="0038487F"/>
    <w:rsid w:val="00384971"/>
    <w:rsid w:val="00384CB6"/>
    <w:rsid w:val="00384FD6"/>
    <w:rsid w:val="0038519D"/>
    <w:rsid w:val="003851D3"/>
    <w:rsid w:val="00385221"/>
    <w:rsid w:val="003852E2"/>
    <w:rsid w:val="00385379"/>
    <w:rsid w:val="0038574A"/>
    <w:rsid w:val="003858E6"/>
    <w:rsid w:val="00385926"/>
    <w:rsid w:val="00385B28"/>
    <w:rsid w:val="00385BE4"/>
    <w:rsid w:val="00385CFC"/>
    <w:rsid w:val="00385F08"/>
    <w:rsid w:val="00385FB8"/>
    <w:rsid w:val="00385FDD"/>
    <w:rsid w:val="0038619D"/>
    <w:rsid w:val="003864CF"/>
    <w:rsid w:val="00386725"/>
    <w:rsid w:val="003868BC"/>
    <w:rsid w:val="00386D74"/>
    <w:rsid w:val="00386FF8"/>
    <w:rsid w:val="00387362"/>
    <w:rsid w:val="00387388"/>
    <w:rsid w:val="003873D9"/>
    <w:rsid w:val="00387614"/>
    <w:rsid w:val="003876EB"/>
    <w:rsid w:val="00387856"/>
    <w:rsid w:val="003878CD"/>
    <w:rsid w:val="00387B39"/>
    <w:rsid w:val="00390046"/>
    <w:rsid w:val="003904D5"/>
    <w:rsid w:val="00390809"/>
    <w:rsid w:val="00390C49"/>
    <w:rsid w:val="00390E3B"/>
    <w:rsid w:val="003910AC"/>
    <w:rsid w:val="00391252"/>
    <w:rsid w:val="003914B9"/>
    <w:rsid w:val="003915D3"/>
    <w:rsid w:val="00391648"/>
    <w:rsid w:val="00391AA9"/>
    <w:rsid w:val="00391CFC"/>
    <w:rsid w:val="00392038"/>
    <w:rsid w:val="0039293C"/>
    <w:rsid w:val="00392E86"/>
    <w:rsid w:val="0039315B"/>
    <w:rsid w:val="0039342B"/>
    <w:rsid w:val="003934FC"/>
    <w:rsid w:val="003936BC"/>
    <w:rsid w:val="003938C9"/>
    <w:rsid w:val="00393BC2"/>
    <w:rsid w:val="00393C3C"/>
    <w:rsid w:val="00393EF7"/>
    <w:rsid w:val="00394318"/>
    <w:rsid w:val="0039498F"/>
    <w:rsid w:val="00394CA0"/>
    <w:rsid w:val="00394D88"/>
    <w:rsid w:val="00394F04"/>
    <w:rsid w:val="00394F1E"/>
    <w:rsid w:val="003952AD"/>
    <w:rsid w:val="003953E5"/>
    <w:rsid w:val="003956CC"/>
    <w:rsid w:val="003959EC"/>
    <w:rsid w:val="00395AD8"/>
    <w:rsid w:val="00395B4B"/>
    <w:rsid w:val="00395D09"/>
    <w:rsid w:val="00395DA9"/>
    <w:rsid w:val="00395F90"/>
    <w:rsid w:val="00395FDE"/>
    <w:rsid w:val="0039607E"/>
    <w:rsid w:val="003960A5"/>
    <w:rsid w:val="00396329"/>
    <w:rsid w:val="0039652E"/>
    <w:rsid w:val="0039653C"/>
    <w:rsid w:val="0039653D"/>
    <w:rsid w:val="00396620"/>
    <w:rsid w:val="003966F2"/>
    <w:rsid w:val="00396871"/>
    <w:rsid w:val="00396930"/>
    <w:rsid w:val="00396DDB"/>
    <w:rsid w:val="00396F13"/>
    <w:rsid w:val="00397140"/>
    <w:rsid w:val="003973DD"/>
    <w:rsid w:val="0039740B"/>
    <w:rsid w:val="003974EB"/>
    <w:rsid w:val="00397B36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86"/>
    <w:rsid w:val="003A1313"/>
    <w:rsid w:val="003A134C"/>
    <w:rsid w:val="003A1415"/>
    <w:rsid w:val="003A20B0"/>
    <w:rsid w:val="003A22FF"/>
    <w:rsid w:val="003A24DA"/>
    <w:rsid w:val="003A270E"/>
    <w:rsid w:val="003A2785"/>
    <w:rsid w:val="003A2A85"/>
    <w:rsid w:val="003A2AE0"/>
    <w:rsid w:val="003A3593"/>
    <w:rsid w:val="003A38A3"/>
    <w:rsid w:val="003A38C0"/>
    <w:rsid w:val="003A38D5"/>
    <w:rsid w:val="003A39F8"/>
    <w:rsid w:val="003A3B2C"/>
    <w:rsid w:val="003A3BE2"/>
    <w:rsid w:val="003A3CEC"/>
    <w:rsid w:val="003A3E52"/>
    <w:rsid w:val="003A3ECD"/>
    <w:rsid w:val="003A4097"/>
    <w:rsid w:val="003A412D"/>
    <w:rsid w:val="003A45F7"/>
    <w:rsid w:val="003A4653"/>
    <w:rsid w:val="003A4859"/>
    <w:rsid w:val="003A4876"/>
    <w:rsid w:val="003A4FBA"/>
    <w:rsid w:val="003A4FEB"/>
    <w:rsid w:val="003A50D8"/>
    <w:rsid w:val="003A52A8"/>
    <w:rsid w:val="003A52E8"/>
    <w:rsid w:val="003A54B4"/>
    <w:rsid w:val="003A5640"/>
    <w:rsid w:val="003A569E"/>
    <w:rsid w:val="003A5831"/>
    <w:rsid w:val="003A5AF9"/>
    <w:rsid w:val="003A5AFC"/>
    <w:rsid w:val="003A5C94"/>
    <w:rsid w:val="003A5F14"/>
    <w:rsid w:val="003A5FA1"/>
    <w:rsid w:val="003A699A"/>
    <w:rsid w:val="003A6A91"/>
    <w:rsid w:val="003A6C0B"/>
    <w:rsid w:val="003A6CBF"/>
    <w:rsid w:val="003A6E20"/>
    <w:rsid w:val="003A6F75"/>
    <w:rsid w:val="003A7060"/>
    <w:rsid w:val="003A71D2"/>
    <w:rsid w:val="003A71D9"/>
    <w:rsid w:val="003A769F"/>
    <w:rsid w:val="003A787C"/>
    <w:rsid w:val="003A7B12"/>
    <w:rsid w:val="003A7BC6"/>
    <w:rsid w:val="003A7D23"/>
    <w:rsid w:val="003A7DEB"/>
    <w:rsid w:val="003A7E99"/>
    <w:rsid w:val="003A7EC9"/>
    <w:rsid w:val="003B05B4"/>
    <w:rsid w:val="003B0809"/>
    <w:rsid w:val="003B0947"/>
    <w:rsid w:val="003B0985"/>
    <w:rsid w:val="003B0B0A"/>
    <w:rsid w:val="003B0BE2"/>
    <w:rsid w:val="003B0BE8"/>
    <w:rsid w:val="003B0CA7"/>
    <w:rsid w:val="003B0E6D"/>
    <w:rsid w:val="003B11BB"/>
    <w:rsid w:val="003B1266"/>
    <w:rsid w:val="003B14F8"/>
    <w:rsid w:val="003B15DC"/>
    <w:rsid w:val="003B1608"/>
    <w:rsid w:val="003B16C3"/>
    <w:rsid w:val="003B1F78"/>
    <w:rsid w:val="003B2037"/>
    <w:rsid w:val="003B2095"/>
    <w:rsid w:val="003B2210"/>
    <w:rsid w:val="003B22E2"/>
    <w:rsid w:val="003B2516"/>
    <w:rsid w:val="003B259F"/>
    <w:rsid w:val="003B261C"/>
    <w:rsid w:val="003B28AB"/>
    <w:rsid w:val="003B2B8E"/>
    <w:rsid w:val="003B2E13"/>
    <w:rsid w:val="003B3028"/>
    <w:rsid w:val="003B304E"/>
    <w:rsid w:val="003B31B0"/>
    <w:rsid w:val="003B36BF"/>
    <w:rsid w:val="003B38DA"/>
    <w:rsid w:val="003B3BA3"/>
    <w:rsid w:val="003B3D0B"/>
    <w:rsid w:val="003B3FA1"/>
    <w:rsid w:val="003B404D"/>
    <w:rsid w:val="003B41A0"/>
    <w:rsid w:val="003B44C2"/>
    <w:rsid w:val="003B450D"/>
    <w:rsid w:val="003B4AF1"/>
    <w:rsid w:val="003B4F26"/>
    <w:rsid w:val="003B4FBE"/>
    <w:rsid w:val="003B500A"/>
    <w:rsid w:val="003B50D2"/>
    <w:rsid w:val="003B51B1"/>
    <w:rsid w:val="003B5229"/>
    <w:rsid w:val="003B5780"/>
    <w:rsid w:val="003B593C"/>
    <w:rsid w:val="003B5CC5"/>
    <w:rsid w:val="003B5D80"/>
    <w:rsid w:val="003B605D"/>
    <w:rsid w:val="003B62DF"/>
    <w:rsid w:val="003B63D4"/>
    <w:rsid w:val="003B64D1"/>
    <w:rsid w:val="003B6775"/>
    <w:rsid w:val="003B6A8D"/>
    <w:rsid w:val="003B6CF8"/>
    <w:rsid w:val="003B6D54"/>
    <w:rsid w:val="003B7250"/>
    <w:rsid w:val="003B72EE"/>
    <w:rsid w:val="003B7311"/>
    <w:rsid w:val="003B78FE"/>
    <w:rsid w:val="003B790E"/>
    <w:rsid w:val="003B795D"/>
    <w:rsid w:val="003B7969"/>
    <w:rsid w:val="003B7D06"/>
    <w:rsid w:val="003C0525"/>
    <w:rsid w:val="003C0740"/>
    <w:rsid w:val="003C095F"/>
    <w:rsid w:val="003C0C14"/>
    <w:rsid w:val="003C0D05"/>
    <w:rsid w:val="003C11A5"/>
    <w:rsid w:val="003C11D9"/>
    <w:rsid w:val="003C1796"/>
    <w:rsid w:val="003C181A"/>
    <w:rsid w:val="003C1A5B"/>
    <w:rsid w:val="003C1A9C"/>
    <w:rsid w:val="003C1D77"/>
    <w:rsid w:val="003C226A"/>
    <w:rsid w:val="003C25FF"/>
    <w:rsid w:val="003C291C"/>
    <w:rsid w:val="003C298B"/>
    <w:rsid w:val="003C2993"/>
    <w:rsid w:val="003C306C"/>
    <w:rsid w:val="003C30A8"/>
    <w:rsid w:val="003C30FC"/>
    <w:rsid w:val="003C3236"/>
    <w:rsid w:val="003C34CA"/>
    <w:rsid w:val="003C3546"/>
    <w:rsid w:val="003C3678"/>
    <w:rsid w:val="003C3791"/>
    <w:rsid w:val="003C3813"/>
    <w:rsid w:val="003C3A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517F"/>
    <w:rsid w:val="003C51A1"/>
    <w:rsid w:val="003C595A"/>
    <w:rsid w:val="003C5AC3"/>
    <w:rsid w:val="003C5D54"/>
    <w:rsid w:val="003C5D5A"/>
    <w:rsid w:val="003C5FDD"/>
    <w:rsid w:val="003C607F"/>
    <w:rsid w:val="003C60E3"/>
    <w:rsid w:val="003C60FE"/>
    <w:rsid w:val="003C6346"/>
    <w:rsid w:val="003C64B5"/>
    <w:rsid w:val="003C667E"/>
    <w:rsid w:val="003C6699"/>
    <w:rsid w:val="003C676A"/>
    <w:rsid w:val="003C695F"/>
    <w:rsid w:val="003C6A8F"/>
    <w:rsid w:val="003C6C41"/>
    <w:rsid w:val="003C7005"/>
    <w:rsid w:val="003C70C8"/>
    <w:rsid w:val="003C71F5"/>
    <w:rsid w:val="003C7A5A"/>
    <w:rsid w:val="003C7B79"/>
    <w:rsid w:val="003C7F95"/>
    <w:rsid w:val="003D0073"/>
    <w:rsid w:val="003D0106"/>
    <w:rsid w:val="003D02CF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AD"/>
    <w:rsid w:val="003D14AA"/>
    <w:rsid w:val="003D15F6"/>
    <w:rsid w:val="003D19FC"/>
    <w:rsid w:val="003D1A50"/>
    <w:rsid w:val="003D1AF0"/>
    <w:rsid w:val="003D1C00"/>
    <w:rsid w:val="003D229F"/>
    <w:rsid w:val="003D231D"/>
    <w:rsid w:val="003D28B2"/>
    <w:rsid w:val="003D2B41"/>
    <w:rsid w:val="003D2C8C"/>
    <w:rsid w:val="003D30EE"/>
    <w:rsid w:val="003D34CA"/>
    <w:rsid w:val="003D3526"/>
    <w:rsid w:val="003D36CA"/>
    <w:rsid w:val="003D3D3A"/>
    <w:rsid w:val="003D3EE1"/>
    <w:rsid w:val="003D3F3E"/>
    <w:rsid w:val="003D428B"/>
    <w:rsid w:val="003D437C"/>
    <w:rsid w:val="003D44A4"/>
    <w:rsid w:val="003D4567"/>
    <w:rsid w:val="003D4774"/>
    <w:rsid w:val="003D4975"/>
    <w:rsid w:val="003D4A6C"/>
    <w:rsid w:val="003D514F"/>
    <w:rsid w:val="003D5256"/>
    <w:rsid w:val="003D54DB"/>
    <w:rsid w:val="003D54FD"/>
    <w:rsid w:val="003D566F"/>
    <w:rsid w:val="003D613D"/>
    <w:rsid w:val="003D6141"/>
    <w:rsid w:val="003D6907"/>
    <w:rsid w:val="003D6959"/>
    <w:rsid w:val="003D6A0C"/>
    <w:rsid w:val="003D6AF0"/>
    <w:rsid w:val="003D6BA4"/>
    <w:rsid w:val="003D73D4"/>
    <w:rsid w:val="003D740D"/>
    <w:rsid w:val="003D756E"/>
    <w:rsid w:val="003D7789"/>
    <w:rsid w:val="003D7823"/>
    <w:rsid w:val="003D7A85"/>
    <w:rsid w:val="003D7AA3"/>
    <w:rsid w:val="003D7DAB"/>
    <w:rsid w:val="003D7EDD"/>
    <w:rsid w:val="003D7F24"/>
    <w:rsid w:val="003E0010"/>
    <w:rsid w:val="003E03D0"/>
    <w:rsid w:val="003E06B1"/>
    <w:rsid w:val="003E0AD5"/>
    <w:rsid w:val="003E10A9"/>
    <w:rsid w:val="003E138C"/>
    <w:rsid w:val="003E158D"/>
    <w:rsid w:val="003E1815"/>
    <w:rsid w:val="003E1CF5"/>
    <w:rsid w:val="003E1FA2"/>
    <w:rsid w:val="003E20B7"/>
    <w:rsid w:val="003E22A3"/>
    <w:rsid w:val="003E2695"/>
    <w:rsid w:val="003E2A37"/>
    <w:rsid w:val="003E2BA3"/>
    <w:rsid w:val="003E2DB3"/>
    <w:rsid w:val="003E3286"/>
    <w:rsid w:val="003E33E8"/>
    <w:rsid w:val="003E34CF"/>
    <w:rsid w:val="003E3654"/>
    <w:rsid w:val="003E3A23"/>
    <w:rsid w:val="003E3DB5"/>
    <w:rsid w:val="003E3FC2"/>
    <w:rsid w:val="003E40BA"/>
    <w:rsid w:val="003E4635"/>
    <w:rsid w:val="003E4881"/>
    <w:rsid w:val="003E4903"/>
    <w:rsid w:val="003E4B57"/>
    <w:rsid w:val="003E4C5E"/>
    <w:rsid w:val="003E504F"/>
    <w:rsid w:val="003E535C"/>
    <w:rsid w:val="003E5707"/>
    <w:rsid w:val="003E5A71"/>
    <w:rsid w:val="003E5D90"/>
    <w:rsid w:val="003E5DC2"/>
    <w:rsid w:val="003E6515"/>
    <w:rsid w:val="003E6718"/>
    <w:rsid w:val="003E6863"/>
    <w:rsid w:val="003E68E8"/>
    <w:rsid w:val="003E70F3"/>
    <w:rsid w:val="003E732D"/>
    <w:rsid w:val="003E757D"/>
    <w:rsid w:val="003E7740"/>
    <w:rsid w:val="003F030D"/>
    <w:rsid w:val="003F039F"/>
    <w:rsid w:val="003F03B5"/>
    <w:rsid w:val="003F03ED"/>
    <w:rsid w:val="003F0527"/>
    <w:rsid w:val="003F0577"/>
    <w:rsid w:val="003F06E0"/>
    <w:rsid w:val="003F0D8D"/>
    <w:rsid w:val="003F119C"/>
    <w:rsid w:val="003F148A"/>
    <w:rsid w:val="003F156D"/>
    <w:rsid w:val="003F157F"/>
    <w:rsid w:val="003F1585"/>
    <w:rsid w:val="003F1630"/>
    <w:rsid w:val="003F16A2"/>
    <w:rsid w:val="003F1746"/>
    <w:rsid w:val="003F1A5D"/>
    <w:rsid w:val="003F1F42"/>
    <w:rsid w:val="003F24F7"/>
    <w:rsid w:val="003F257E"/>
    <w:rsid w:val="003F27BE"/>
    <w:rsid w:val="003F2914"/>
    <w:rsid w:val="003F2996"/>
    <w:rsid w:val="003F2AC4"/>
    <w:rsid w:val="003F2BF9"/>
    <w:rsid w:val="003F2D18"/>
    <w:rsid w:val="003F2DC4"/>
    <w:rsid w:val="003F314D"/>
    <w:rsid w:val="003F325E"/>
    <w:rsid w:val="003F32F3"/>
    <w:rsid w:val="003F336D"/>
    <w:rsid w:val="003F3594"/>
    <w:rsid w:val="003F3655"/>
    <w:rsid w:val="003F387C"/>
    <w:rsid w:val="003F3925"/>
    <w:rsid w:val="003F3C92"/>
    <w:rsid w:val="003F3CEF"/>
    <w:rsid w:val="003F3D3E"/>
    <w:rsid w:val="003F3EA6"/>
    <w:rsid w:val="003F41A5"/>
    <w:rsid w:val="003F440C"/>
    <w:rsid w:val="003F4A30"/>
    <w:rsid w:val="003F4B02"/>
    <w:rsid w:val="003F4C5D"/>
    <w:rsid w:val="003F4CF9"/>
    <w:rsid w:val="003F51DD"/>
    <w:rsid w:val="003F54BD"/>
    <w:rsid w:val="003F5551"/>
    <w:rsid w:val="003F5578"/>
    <w:rsid w:val="003F5657"/>
    <w:rsid w:val="003F568E"/>
    <w:rsid w:val="003F5C7D"/>
    <w:rsid w:val="003F6010"/>
    <w:rsid w:val="003F6338"/>
    <w:rsid w:val="003F63D6"/>
    <w:rsid w:val="003F6588"/>
    <w:rsid w:val="003F6A12"/>
    <w:rsid w:val="003F6E27"/>
    <w:rsid w:val="003F71A0"/>
    <w:rsid w:val="003F71F7"/>
    <w:rsid w:val="003F725D"/>
    <w:rsid w:val="003F7403"/>
    <w:rsid w:val="003F7462"/>
    <w:rsid w:val="003F7769"/>
    <w:rsid w:val="003F78E0"/>
    <w:rsid w:val="003F7B68"/>
    <w:rsid w:val="003F7D7B"/>
    <w:rsid w:val="004000B8"/>
    <w:rsid w:val="004004BB"/>
    <w:rsid w:val="004005EB"/>
    <w:rsid w:val="00400B48"/>
    <w:rsid w:val="00400E0C"/>
    <w:rsid w:val="00400E17"/>
    <w:rsid w:val="00400FF3"/>
    <w:rsid w:val="00401335"/>
    <w:rsid w:val="00401371"/>
    <w:rsid w:val="00401641"/>
    <w:rsid w:val="00401F7D"/>
    <w:rsid w:val="00402170"/>
    <w:rsid w:val="00402277"/>
    <w:rsid w:val="0040297E"/>
    <w:rsid w:val="00402ACB"/>
    <w:rsid w:val="00402B14"/>
    <w:rsid w:val="00402CAC"/>
    <w:rsid w:val="00402EA4"/>
    <w:rsid w:val="00402F83"/>
    <w:rsid w:val="004036CB"/>
    <w:rsid w:val="00403A31"/>
    <w:rsid w:val="00403CBA"/>
    <w:rsid w:val="00403E72"/>
    <w:rsid w:val="00404236"/>
    <w:rsid w:val="00404911"/>
    <w:rsid w:val="00404C63"/>
    <w:rsid w:val="00404D17"/>
    <w:rsid w:val="00404D39"/>
    <w:rsid w:val="00404E6D"/>
    <w:rsid w:val="00404F81"/>
    <w:rsid w:val="00405581"/>
    <w:rsid w:val="00405696"/>
    <w:rsid w:val="004057E2"/>
    <w:rsid w:val="00405809"/>
    <w:rsid w:val="0040598C"/>
    <w:rsid w:val="00405B78"/>
    <w:rsid w:val="00405EA6"/>
    <w:rsid w:val="00406112"/>
    <w:rsid w:val="004065C3"/>
    <w:rsid w:val="0040661F"/>
    <w:rsid w:val="0040665F"/>
    <w:rsid w:val="00406793"/>
    <w:rsid w:val="004069FC"/>
    <w:rsid w:val="00406ACE"/>
    <w:rsid w:val="00406B17"/>
    <w:rsid w:val="00406D56"/>
    <w:rsid w:val="00406DB3"/>
    <w:rsid w:val="00406E71"/>
    <w:rsid w:val="004071B6"/>
    <w:rsid w:val="00407470"/>
    <w:rsid w:val="00407699"/>
    <w:rsid w:val="00407A4F"/>
    <w:rsid w:val="00407A6B"/>
    <w:rsid w:val="00407AB0"/>
    <w:rsid w:val="00407AC0"/>
    <w:rsid w:val="00407DF7"/>
    <w:rsid w:val="00407E84"/>
    <w:rsid w:val="004102ED"/>
    <w:rsid w:val="00410586"/>
    <w:rsid w:val="0041075A"/>
    <w:rsid w:val="004108C7"/>
    <w:rsid w:val="00410928"/>
    <w:rsid w:val="00410C82"/>
    <w:rsid w:val="00410E9D"/>
    <w:rsid w:val="00410F2E"/>
    <w:rsid w:val="00410F53"/>
    <w:rsid w:val="004113AB"/>
    <w:rsid w:val="0041151F"/>
    <w:rsid w:val="00411563"/>
    <w:rsid w:val="0041175A"/>
    <w:rsid w:val="00411A6A"/>
    <w:rsid w:val="00411DB0"/>
    <w:rsid w:val="00412004"/>
    <w:rsid w:val="004126C6"/>
    <w:rsid w:val="0041280E"/>
    <w:rsid w:val="00412D31"/>
    <w:rsid w:val="00412E20"/>
    <w:rsid w:val="0041310D"/>
    <w:rsid w:val="00413140"/>
    <w:rsid w:val="004132DF"/>
    <w:rsid w:val="00413666"/>
    <w:rsid w:val="00413B39"/>
    <w:rsid w:val="00414685"/>
    <w:rsid w:val="0041469F"/>
    <w:rsid w:val="004146E0"/>
    <w:rsid w:val="00414842"/>
    <w:rsid w:val="00414843"/>
    <w:rsid w:val="004148B4"/>
    <w:rsid w:val="0041490B"/>
    <w:rsid w:val="00414AE9"/>
    <w:rsid w:val="0041541C"/>
    <w:rsid w:val="00415581"/>
    <w:rsid w:val="004159A9"/>
    <w:rsid w:val="00415B1B"/>
    <w:rsid w:val="00415BA7"/>
    <w:rsid w:val="00415BC0"/>
    <w:rsid w:val="00415DA2"/>
    <w:rsid w:val="00415E3E"/>
    <w:rsid w:val="00416023"/>
    <w:rsid w:val="0041605E"/>
    <w:rsid w:val="0041606F"/>
    <w:rsid w:val="0041609C"/>
    <w:rsid w:val="00416764"/>
    <w:rsid w:val="0041684C"/>
    <w:rsid w:val="004168E6"/>
    <w:rsid w:val="00416B55"/>
    <w:rsid w:val="00416BA7"/>
    <w:rsid w:val="00416D9A"/>
    <w:rsid w:val="00416E21"/>
    <w:rsid w:val="0041703A"/>
    <w:rsid w:val="004173A4"/>
    <w:rsid w:val="0041745D"/>
    <w:rsid w:val="00417546"/>
    <w:rsid w:val="00417754"/>
    <w:rsid w:val="004178BF"/>
    <w:rsid w:val="00417998"/>
    <w:rsid w:val="00417FA1"/>
    <w:rsid w:val="00420030"/>
    <w:rsid w:val="004200B8"/>
    <w:rsid w:val="004201BC"/>
    <w:rsid w:val="0042043D"/>
    <w:rsid w:val="0042084F"/>
    <w:rsid w:val="00420978"/>
    <w:rsid w:val="00420B25"/>
    <w:rsid w:val="00420B5E"/>
    <w:rsid w:val="00420BC8"/>
    <w:rsid w:val="00420DFC"/>
    <w:rsid w:val="004210F2"/>
    <w:rsid w:val="00421255"/>
    <w:rsid w:val="00421440"/>
    <w:rsid w:val="0042163B"/>
    <w:rsid w:val="0042164E"/>
    <w:rsid w:val="00421D85"/>
    <w:rsid w:val="00422130"/>
    <w:rsid w:val="00422790"/>
    <w:rsid w:val="00422A09"/>
    <w:rsid w:val="00422AB7"/>
    <w:rsid w:val="00422B54"/>
    <w:rsid w:val="00422C3A"/>
    <w:rsid w:val="00422F60"/>
    <w:rsid w:val="004230CE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5048"/>
    <w:rsid w:val="0042517A"/>
    <w:rsid w:val="004251D8"/>
    <w:rsid w:val="004251E0"/>
    <w:rsid w:val="00425306"/>
    <w:rsid w:val="00425ECA"/>
    <w:rsid w:val="00425FA5"/>
    <w:rsid w:val="00426550"/>
    <w:rsid w:val="004266F7"/>
    <w:rsid w:val="00426B67"/>
    <w:rsid w:val="0042704C"/>
    <w:rsid w:val="0042719B"/>
    <w:rsid w:val="0042720E"/>
    <w:rsid w:val="00427317"/>
    <w:rsid w:val="0042765C"/>
    <w:rsid w:val="00427664"/>
    <w:rsid w:val="00427722"/>
    <w:rsid w:val="00427C3B"/>
    <w:rsid w:val="00427D65"/>
    <w:rsid w:val="0043018B"/>
    <w:rsid w:val="00430319"/>
    <w:rsid w:val="0043034F"/>
    <w:rsid w:val="004305AF"/>
    <w:rsid w:val="0043060B"/>
    <w:rsid w:val="004306F3"/>
    <w:rsid w:val="004308E8"/>
    <w:rsid w:val="00430C74"/>
    <w:rsid w:val="00430E07"/>
    <w:rsid w:val="00430E99"/>
    <w:rsid w:val="00431277"/>
    <w:rsid w:val="0043137F"/>
    <w:rsid w:val="004315F6"/>
    <w:rsid w:val="0043166A"/>
    <w:rsid w:val="00431A09"/>
    <w:rsid w:val="00431C24"/>
    <w:rsid w:val="00432007"/>
    <w:rsid w:val="0043246C"/>
    <w:rsid w:val="004324E9"/>
    <w:rsid w:val="004325D5"/>
    <w:rsid w:val="00432778"/>
    <w:rsid w:val="00432809"/>
    <w:rsid w:val="00432871"/>
    <w:rsid w:val="004328D6"/>
    <w:rsid w:val="00432A49"/>
    <w:rsid w:val="00432B27"/>
    <w:rsid w:val="00432DE7"/>
    <w:rsid w:val="00432EC6"/>
    <w:rsid w:val="00432FE5"/>
    <w:rsid w:val="004330E4"/>
    <w:rsid w:val="004330FC"/>
    <w:rsid w:val="00433174"/>
    <w:rsid w:val="0043317A"/>
    <w:rsid w:val="004332E8"/>
    <w:rsid w:val="00433598"/>
    <w:rsid w:val="004338D8"/>
    <w:rsid w:val="00433ADF"/>
    <w:rsid w:val="00433CBF"/>
    <w:rsid w:val="00433ED8"/>
    <w:rsid w:val="00433F36"/>
    <w:rsid w:val="00434186"/>
    <w:rsid w:val="0043422F"/>
    <w:rsid w:val="00434419"/>
    <w:rsid w:val="00434551"/>
    <w:rsid w:val="00434806"/>
    <w:rsid w:val="00434BFE"/>
    <w:rsid w:val="00434D50"/>
    <w:rsid w:val="004350B0"/>
    <w:rsid w:val="004353E7"/>
    <w:rsid w:val="004354FE"/>
    <w:rsid w:val="00435550"/>
    <w:rsid w:val="0043579A"/>
    <w:rsid w:val="004359E5"/>
    <w:rsid w:val="00435A26"/>
    <w:rsid w:val="00435E79"/>
    <w:rsid w:val="00435F14"/>
    <w:rsid w:val="00436311"/>
    <w:rsid w:val="00436508"/>
    <w:rsid w:val="0043653D"/>
    <w:rsid w:val="0043687A"/>
    <w:rsid w:val="00436968"/>
    <w:rsid w:val="00436B48"/>
    <w:rsid w:val="00436DB8"/>
    <w:rsid w:val="00436F74"/>
    <w:rsid w:val="0043728C"/>
    <w:rsid w:val="0043740F"/>
    <w:rsid w:val="004375B7"/>
    <w:rsid w:val="00437741"/>
    <w:rsid w:val="00437845"/>
    <w:rsid w:val="004378B0"/>
    <w:rsid w:val="00437BAF"/>
    <w:rsid w:val="00437BC1"/>
    <w:rsid w:val="00437C46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3DA"/>
    <w:rsid w:val="0044176A"/>
    <w:rsid w:val="00441905"/>
    <w:rsid w:val="00441AB7"/>
    <w:rsid w:val="00441C17"/>
    <w:rsid w:val="00441DF2"/>
    <w:rsid w:val="00441E51"/>
    <w:rsid w:val="00441E8F"/>
    <w:rsid w:val="004421F2"/>
    <w:rsid w:val="00442221"/>
    <w:rsid w:val="0044225B"/>
    <w:rsid w:val="004423C3"/>
    <w:rsid w:val="004425D4"/>
    <w:rsid w:val="004425EB"/>
    <w:rsid w:val="00442775"/>
    <w:rsid w:val="004428F5"/>
    <w:rsid w:val="00442BAC"/>
    <w:rsid w:val="00442DDE"/>
    <w:rsid w:val="00442FF3"/>
    <w:rsid w:val="004438EE"/>
    <w:rsid w:val="00443C5C"/>
    <w:rsid w:val="00443C98"/>
    <w:rsid w:val="00443D7C"/>
    <w:rsid w:val="00443D8B"/>
    <w:rsid w:val="00443DE7"/>
    <w:rsid w:val="00444326"/>
    <w:rsid w:val="00444384"/>
    <w:rsid w:val="004445CA"/>
    <w:rsid w:val="00444D43"/>
    <w:rsid w:val="00444EAE"/>
    <w:rsid w:val="0044505E"/>
    <w:rsid w:val="004450BA"/>
    <w:rsid w:val="004450E9"/>
    <w:rsid w:val="00445119"/>
    <w:rsid w:val="00445139"/>
    <w:rsid w:val="0044531B"/>
    <w:rsid w:val="0044573C"/>
    <w:rsid w:val="00445B8D"/>
    <w:rsid w:val="00445CA6"/>
    <w:rsid w:val="00446186"/>
    <w:rsid w:val="0044629A"/>
    <w:rsid w:val="004464D5"/>
    <w:rsid w:val="004467D9"/>
    <w:rsid w:val="00446905"/>
    <w:rsid w:val="00446CCE"/>
    <w:rsid w:val="00446E3D"/>
    <w:rsid w:val="00446FC5"/>
    <w:rsid w:val="004470D6"/>
    <w:rsid w:val="004473A1"/>
    <w:rsid w:val="004476D0"/>
    <w:rsid w:val="00447716"/>
    <w:rsid w:val="00447732"/>
    <w:rsid w:val="0044776A"/>
    <w:rsid w:val="004479A3"/>
    <w:rsid w:val="004479F2"/>
    <w:rsid w:val="00447A6D"/>
    <w:rsid w:val="00447B81"/>
    <w:rsid w:val="00447EC8"/>
    <w:rsid w:val="00450096"/>
    <w:rsid w:val="004501DA"/>
    <w:rsid w:val="004504B6"/>
    <w:rsid w:val="00450552"/>
    <w:rsid w:val="004505AA"/>
    <w:rsid w:val="00450630"/>
    <w:rsid w:val="004508A8"/>
    <w:rsid w:val="004509AD"/>
    <w:rsid w:val="00450CAA"/>
    <w:rsid w:val="00450D54"/>
    <w:rsid w:val="00450DF5"/>
    <w:rsid w:val="00451015"/>
    <w:rsid w:val="0045105F"/>
    <w:rsid w:val="0045106C"/>
    <w:rsid w:val="004510AC"/>
    <w:rsid w:val="0045141E"/>
    <w:rsid w:val="00451447"/>
    <w:rsid w:val="00451769"/>
    <w:rsid w:val="004517DA"/>
    <w:rsid w:val="00451991"/>
    <w:rsid w:val="0045199F"/>
    <w:rsid w:val="00451D1B"/>
    <w:rsid w:val="00451EDA"/>
    <w:rsid w:val="0045214F"/>
    <w:rsid w:val="00452224"/>
    <w:rsid w:val="004523DA"/>
    <w:rsid w:val="004523E3"/>
    <w:rsid w:val="0045245D"/>
    <w:rsid w:val="004527B0"/>
    <w:rsid w:val="004527D1"/>
    <w:rsid w:val="00452DD0"/>
    <w:rsid w:val="00452DD5"/>
    <w:rsid w:val="00453054"/>
    <w:rsid w:val="00453067"/>
    <w:rsid w:val="0045318F"/>
    <w:rsid w:val="004533C0"/>
    <w:rsid w:val="0045359D"/>
    <w:rsid w:val="00453791"/>
    <w:rsid w:val="00453B4B"/>
    <w:rsid w:val="00453DAA"/>
    <w:rsid w:val="00453EAF"/>
    <w:rsid w:val="0045400B"/>
    <w:rsid w:val="0045407C"/>
    <w:rsid w:val="00454085"/>
    <w:rsid w:val="00454120"/>
    <w:rsid w:val="004543BA"/>
    <w:rsid w:val="004545D3"/>
    <w:rsid w:val="00454BD8"/>
    <w:rsid w:val="00454BF7"/>
    <w:rsid w:val="00454CC8"/>
    <w:rsid w:val="00454F7E"/>
    <w:rsid w:val="00454FF3"/>
    <w:rsid w:val="00455055"/>
    <w:rsid w:val="004550BD"/>
    <w:rsid w:val="004550CA"/>
    <w:rsid w:val="004557AF"/>
    <w:rsid w:val="004557FF"/>
    <w:rsid w:val="00455831"/>
    <w:rsid w:val="00455A0E"/>
    <w:rsid w:val="00455B24"/>
    <w:rsid w:val="00455B54"/>
    <w:rsid w:val="00455C95"/>
    <w:rsid w:val="00455D77"/>
    <w:rsid w:val="00455E9C"/>
    <w:rsid w:val="00455FD0"/>
    <w:rsid w:val="004563B2"/>
    <w:rsid w:val="0045643F"/>
    <w:rsid w:val="0045652F"/>
    <w:rsid w:val="00456603"/>
    <w:rsid w:val="004566F9"/>
    <w:rsid w:val="00456A3C"/>
    <w:rsid w:val="00456B17"/>
    <w:rsid w:val="00456B4C"/>
    <w:rsid w:val="00456D93"/>
    <w:rsid w:val="004573D7"/>
    <w:rsid w:val="00457543"/>
    <w:rsid w:val="004578C1"/>
    <w:rsid w:val="00457B70"/>
    <w:rsid w:val="00457EFA"/>
    <w:rsid w:val="00460110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CE2"/>
    <w:rsid w:val="00461DC7"/>
    <w:rsid w:val="00462363"/>
    <w:rsid w:val="00462796"/>
    <w:rsid w:val="0046298D"/>
    <w:rsid w:val="00462A0A"/>
    <w:rsid w:val="00462DE7"/>
    <w:rsid w:val="0046301E"/>
    <w:rsid w:val="00463089"/>
    <w:rsid w:val="0046315D"/>
    <w:rsid w:val="0046322C"/>
    <w:rsid w:val="00463416"/>
    <w:rsid w:val="00463470"/>
    <w:rsid w:val="004634E4"/>
    <w:rsid w:val="004635F9"/>
    <w:rsid w:val="00463634"/>
    <w:rsid w:val="00463A00"/>
    <w:rsid w:val="00463B01"/>
    <w:rsid w:val="00464064"/>
    <w:rsid w:val="004640CE"/>
    <w:rsid w:val="0046448E"/>
    <w:rsid w:val="004645FB"/>
    <w:rsid w:val="00464995"/>
    <w:rsid w:val="004649FC"/>
    <w:rsid w:val="00464ACE"/>
    <w:rsid w:val="00464E3F"/>
    <w:rsid w:val="00464ED8"/>
    <w:rsid w:val="004651FF"/>
    <w:rsid w:val="004654DC"/>
    <w:rsid w:val="004655B7"/>
    <w:rsid w:val="00465636"/>
    <w:rsid w:val="00465676"/>
    <w:rsid w:val="0046569B"/>
    <w:rsid w:val="004659F6"/>
    <w:rsid w:val="00465BD1"/>
    <w:rsid w:val="00465CC4"/>
    <w:rsid w:val="00466578"/>
    <w:rsid w:val="004665EE"/>
    <w:rsid w:val="004668A6"/>
    <w:rsid w:val="00466EF8"/>
    <w:rsid w:val="00467279"/>
    <w:rsid w:val="0046795C"/>
    <w:rsid w:val="00467D5D"/>
    <w:rsid w:val="00470444"/>
    <w:rsid w:val="004704EC"/>
    <w:rsid w:val="00470AC8"/>
    <w:rsid w:val="00470B0D"/>
    <w:rsid w:val="00470E45"/>
    <w:rsid w:val="004711CA"/>
    <w:rsid w:val="00471303"/>
    <w:rsid w:val="00471382"/>
    <w:rsid w:val="004713B2"/>
    <w:rsid w:val="00471462"/>
    <w:rsid w:val="00471875"/>
    <w:rsid w:val="00471DC9"/>
    <w:rsid w:val="00471E38"/>
    <w:rsid w:val="00471EB9"/>
    <w:rsid w:val="00471F3B"/>
    <w:rsid w:val="00471F66"/>
    <w:rsid w:val="00472038"/>
    <w:rsid w:val="004721F0"/>
    <w:rsid w:val="00472261"/>
    <w:rsid w:val="004723F4"/>
    <w:rsid w:val="00472734"/>
    <w:rsid w:val="004729B2"/>
    <w:rsid w:val="00472B32"/>
    <w:rsid w:val="00472BB2"/>
    <w:rsid w:val="00472BC9"/>
    <w:rsid w:val="00472C45"/>
    <w:rsid w:val="00472C93"/>
    <w:rsid w:val="00472CAC"/>
    <w:rsid w:val="00472E2A"/>
    <w:rsid w:val="00472F78"/>
    <w:rsid w:val="00472FB7"/>
    <w:rsid w:val="004732C0"/>
    <w:rsid w:val="00473AE4"/>
    <w:rsid w:val="00473B39"/>
    <w:rsid w:val="00473D8B"/>
    <w:rsid w:val="0047429E"/>
    <w:rsid w:val="004745E7"/>
    <w:rsid w:val="00474D09"/>
    <w:rsid w:val="00474DA0"/>
    <w:rsid w:val="00474F58"/>
    <w:rsid w:val="00474F72"/>
    <w:rsid w:val="0047507B"/>
    <w:rsid w:val="00475265"/>
    <w:rsid w:val="004753D2"/>
    <w:rsid w:val="004754EC"/>
    <w:rsid w:val="00475590"/>
    <w:rsid w:val="00475674"/>
    <w:rsid w:val="00475A68"/>
    <w:rsid w:val="00475AEE"/>
    <w:rsid w:val="00475C50"/>
    <w:rsid w:val="004762B0"/>
    <w:rsid w:val="00476476"/>
    <w:rsid w:val="00476481"/>
    <w:rsid w:val="0047648C"/>
    <w:rsid w:val="004765E2"/>
    <w:rsid w:val="00476601"/>
    <w:rsid w:val="004766B3"/>
    <w:rsid w:val="004766EC"/>
    <w:rsid w:val="00476793"/>
    <w:rsid w:val="00476AB8"/>
    <w:rsid w:val="00476D8C"/>
    <w:rsid w:val="00476EBA"/>
    <w:rsid w:val="004770D0"/>
    <w:rsid w:val="0047753D"/>
    <w:rsid w:val="0047753F"/>
    <w:rsid w:val="00477541"/>
    <w:rsid w:val="00477925"/>
    <w:rsid w:val="00477CA3"/>
    <w:rsid w:val="00477E1C"/>
    <w:rsid w:val="00480144"/>
    <w:rsid w:val="004803BC"/>
    <w:rsid w:val="00480571"/>
    <w:rsid w:val="00480846"/>
    <w:rsid w:val="0048089E"/>
    <w:rsid w:val="00480ED1"/>
    <w:rsid w:val="00480FB4"/>
    <w:rsid w:val="0048115C"/>
    <w:rsid w:val="00481448"/>
    <w:rsid w:val="00481DD5"/>
    <w:rsid w:val="00481F79"/>
    <w:rsid w:val="0048211F"/>
    <w:rsid w:val="0048214D"/>
    <w:rsid w:val="00482262"/>
    <w:rsid w:val="004824CA"/>
    <w:rsid w:val="0048265E"/>
    <w:rsid w:val="004826B3"/>
    <w:rsid w:val="00482C4F"/>
    <w:rsid w:val="00482DAC"/>
    <w:rsid w:val="004830E6"/>
    <w:rsid w:val="0048338F"/>
    <w:rsid w:val="00483581"/>
    <w:rsid w:val="00483629"/>
    <w:rsid w:val="00483644"/>
    <w:rsid w:val="0048373C"/>
    <w:rsid w:val="004838D0"/>
    <w:rsid w:val="00483A6E"/>
    <w:rsid w:val="00483B21"/>
    <w:rsid w:val="00483F32"/>
    <w:rsid w:val="004841B0"/>
    <w:rsid w:val="00484522"/>
    <w:rsid w:val="00484606"/>
    <w:rsid w:val="00484641"/>
    <w:rsid w:val="0048496F"/>
    <w:rsid w:val="004849EB"/>
    <w:rsid w:val="00484A1B"/>
    <w:rsid w:val="00484E64"/>
    <w:rsid w:val="00484FDB"/>
    <w:rsid w:val="004850EE"/>
    <w:rsid w:val="0048523F"/>
    <w:rsid w:val="004852E2"/>
    <w:rsid w:val="00485477"/>
    <w:rsid w:val="004856C8"/>
    <w:rsid w:val="0048588D"/>
    <w:rsid w:val="004859E0"/>
    <w:rsid w:val="00485AA2"/>
    <w:rsid w:val="00485CE7"/>
    <w:rsid w:val="004862B0"/>
    <w:rsid w:val="00486332"/>
    <w:rsid w:val="00486336"/>
    <w:rsid w:val="00486456"/>
    <w:rsid w:val="00486664"/>
    <w:rsid w:val="00486739"/>
    <w:rsid w:val="004867C5"/>
    <w:rsid w:val="00486BFE"/>
    <w:rsid w:val="004879F6"/>
    <w:rsid w:val="00487D31"/>
    <w:rsid w:val="00487E80"/>
    <w:rsid w:val="00487F29"/>
    <w:rsid w:val="00487F3F"/>
    <w:rsid w:val="00490138"/>
    <w:rsid w:val="00490218"/>
    <w:rsid w:val="00490445"/>
    <w:rsid w:val="00490693"/>
    <w:rsid w:val="00490841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B64"/>
    <w:rsid w:val="00491DDB"/>
    <w:rsid w:val="00491F36"/>
    <w:rsid w:val="00492BD0"/>
    <w:rsid w:val="0049300B"/>
    <w:rsid w:val="0049310B"/>
    <w:rsid w:val="00493113"/>
    <w:rsid w:val="004931AE"/>
    <w:rsid w:val="004932F8"/>
    <w:rsid w:val="00493738"/>
    <w:rsid w:val="004937B7"/>
    <w:rsid w:val="0049382D"/>
    <w:rsid w:val="00493A25"/>
    <w:rsid w:val="00493A6F"/>
    <w:rsid w:val="00493B92"/>
    <w:rsid w:val="00493C85"/>
    <w:rsid w:val="00493EEC"/>
    <w:rsid w:val="00493FB1"/>
    <w:rsid w:val="00493FEC"/>
    <w:rsid w:val="0049419A"/>
    <w:rsid w:val="0049432F"/>
    <w:rsid w:val="00494348"/>
    <w:rsid w:val="004944FD"/>
    <w:rsid w:val="0049451D"/>
    <w:rsid w:val="004946E4"/>
    <w:rsid w:val="00494B65"/>
    <w:rsid w:val="00494E11"/>
    <w:rsid w:val="004951CC"/>
    <w:rsid w:val="004955DB"/>
    <w:rsid w:val="004959E0"/>
    <w:rsid w:val="00495B0C"/>
    <w:rsid w:val="00495D5F"/>
    <w:rsid w:val="00495E97"/>
    <w:rsid w:val="004960A8"/>
    <w:rsid w:val="004960AC"/>
    <w:rsid w:val="00496348"/>
    <w:rsid w:val="00496381"/>
    <w:rsid w:val="004963DA"/>
    <w:rsid w:val="00496541"/>
    <w:rsid w:val="0049657A"/>
    <w:rsid w:val="00496DD5"/>
    <w:rsid w:val="00496DDF"/>
    <w:rsid w:val="00497102"/>
    <w:rsid w:val="00497384"/>
    <w:rsid w:val="004973AE"/>
    <w:rsid w:val="0049786B"/>
    <w:rsid w:val="00497B4A"/>
    <w:rsid w:val="00497C99"/>
    <w:rsid w:val="00497DB0"/>
    <w:rsid w:val="004A03B5"/>
    <w:rsid w:val="004A0801"/>
    <w:rsid w:val="004A08A0"/>
    <w:rsid w:val="004A08A6"/>
    <w:rsid w:val="004A08B4"/>
    <w:rsid w:val="004A0A42"/>
    <w:rsid w:val="004A0FA8"/>
    <w:rsid w:val="004A10CD"/>
    <w:rsid w:val="004A11A0"/>
    <w:rsid w:val="004A17C4"/>
    <w:rsid w:val="004A17DB"/>
    <w:rsid w:val="004A1899"/>
    <w:rsid w:val="004A18F9"/>
    <w:rsid w:val="004A195A"/>
    <w:rsid w:val="004A1AAC"/>
    <w:rsid w:val="004A1AAE"/>
    <w:rsid w:val="004A1C40"/>
    <w:rsid w:val="004A1D3B"/>
    <w:rsid w:val="004A1FA2"/>
    <w:rsid w:val="004A2189"/>
    <w:rsid w:val="004A23D5"/>
    <w:rsid w:val="004A2683"/>
    <w:rsid w:val="004A2781"/>
    <w:rsid w:val="004A2A35"/>
    <w:rsid w:val="004A2CA5"/>
    <w:rsid w:val="004A2DC5"/>
    <w:rsid w:val="004A319A"/>
    <w:rsid w:val="004A3660"/>
    <w:rsid w:val="004A3A62"/>
    <w:rsid w:val="004A40DC"/>
    <w:rsid w:val="004A425E"/>
    <w:rsid w:val="004A4303"/>
    <w:rsid w:val="004A4361"/>
    <w:rsid w:val="004A4670"/>
    <w:rsid w:val="004A46D9"/>
    <w:rsid w:val="004A48C2"/>
    <w:rsid w:val="004A49FC"/>
    <w:rsid w:val="004A4B0E"/>
    <w:rsid w:val="004A4CFA"/>
    <w:rsid w:val="004A506A"/>
    <w:rsid w:val="004A5676"/>
    <w:rsid w:val="004A5D50"/>
    <w:rsid w:val="004A5EF7"/>
    <w:rsid w:val="004A63A8"/>
    <w:rsid w:val="004A63D3"/>
    <w:rsid w:val="004A64EC"/>
    <w:rsid w:val="004A67CA"/>
    <w:rsid w:val="004A683E"/>
    <w:rsid w:val="004A6985"/>
    <w:rsid w:val="004A6995"/>
    <w:rsid w:val="004A6E84"/>
    <w:rsid w:val="004A7121"/>
    <w:rsid w:val="004A7365"/>
    <w:rsid w:val="004A75C9"/>
    <w:rsid w:val="004A7603"/>
    <w:rsid w:val="004A7642"/>
    <w:rsid w:val="004A79A3"/>
    <w:rsid w:val="004A7B84"/>
    <w:rsid w:val="004A7DBF"/>
    <w:rsid w:val="004A7E74"/>
    <w:rsid w:val="004B010C"/>
    <w:rsid w:val="004B0183"/>
    <w:rsid w:val="004B01CD"/>
    <w:rsid w:val="004B0986"/>
    <w:rsid w:val="004B09C1"/>
    <w:rsid w:val="004B0B26"/>
    <w:rsid w:val="004B0CCD"/>
    <w:rsid w:val="004B0CD2"/>
    <w:rsid w:val="004B0DE6"/>
    <w:rsid w:val="004B0E2B"/>
    <w:rsid w:val="004B0E9C"/>
    <w:rsid w:val="004B0EE2"/>
    <w:rsid w:val="004B1204"/>
    <w:rsid w:val="004B1438"/>
    <w:rsid w:val="004B15A3"/>
    <w:rsid w:val="004B1836"/>
    <w:rsid w:val="004B1933"/>
    <w:rsid w:val="004B1DAC"/>
    <w:rsid w:val="004B1DFE"/>
    <w:rsid w:val="004B1EF6"/>
    <w:rsid w:val="004B1FF5"/>
    <w:rsid w:val="004B224B"/>
    <w:rsid w:val="004B22AC"/>
    <w:rsid w:val="004B247F"/>
    <w:rsid w:val="004B24EF"/>
    <w:rsid w:val="004B26F7"/>
    <w:rsid w:val="004B2DEA"/>
    <w:rsid w:val="004B2E09"/>
    <w:rsid w:val="004B2E0D"/>
    <w:rsid w:val="004B2EC0"/>
    <w:rsid w:val="004B3155"/>
    <w:rsid w:val="004B330E"/>
    <w:rsid w:val="004B3784"/>
    <w:rsid w:val="004B3801"/>
    <w:rsid w:val="004B3A41"/>
    <w:rsid w:val="004B3B12"/>
    <w:rsid w:val="004B4198"/>
    <w:rsid w:val="004B42C7"/>
    <w:rsid w:val="004B4356"/>
    <w:rsid w:val="004B474D"/>
    <w:rsid w:val="004B4C91"/>
    <w:rsid w:val="004B4D20"/>
    <w:rsid w:val="004B53AE"/>
    <w:rsid w:val="004B54DA"/>
    <w:rsid w:val="004B54F1"/>
    <w:rsid w:val="004B575C"/>
    <w:rsid w:val="004B5A21"/>
    <w:rsid w:val="004B5A6C"/>
    <w:rsid w:val="004B5B8D"/>
    <w:rsid w:val="004B5BD3"/>
    <w:rsid w:val="004B5D93"/>
    <w:rsid w:val="004B6460"/>
    <w:rsid w:val="004B6BB8"/>
    <w:rsid w:val="004B6DD6"/>
    <w:rsid w:val="004B6E61"/>
    <w:rsid w:val="004B70ED"/>
    <w:rsid w:val="004B71F3"/>
    <w:rsid w:val="004B7298"/>
    <w:rsid w:val="004B748C"/>
    <w:rsid w:val="004B7532"/>
    <w:rsid w:val="004B75A0"/>
    <w:rsid w:val="004C005F"/>
    <w:rsid w:val="004C0110"/>
    <w:rsid w:val="004C03B2"/>
    <w:rsid w:val="004C03F9"/>
    <w:rsid w:val="004C042E"/>
    <w:rsid w:val="004C04AF"/>
    <w:rsid w:val="004C08B2"/>
    <w:rsid w:val="004C0B59"/>
    <w:rsid w:val="004C0B70"/>
    <w:rsid w:val="004C0C6B"/>
    <w:rsid w:val="004C0CF2"/>
    <w:rsid w:val="004C0E38"/>
    <w:rsid w:val="004C0EFE"/>
    <w:rsid w:val="004C0F13"/>
    <w:rsid w:val="004C112D"/>
    <w:rsid w:val="004C1555"/>
    <w:rsid w:val="004C16D0"/>
    <w:rsid w:val="004C1903"/>
    <w:rsid w:val="004C1EEC"/>
    <w:rsid w:val="004C207D"/>
    <w:rsid w:val="004C220D"/>
    <w:rsid w:val="004C22CC"/>
    <w:rsid w:val="004C23BC"/>
    <w:rsid w:val="004C289A"/>
    <w:rsid w:val="004C2BB0"/>
    <w:rsid w:val="004C2C4A"/>
    <w:rsid w:val="004C2E0D"/>
    <w:rsid w:val="004C309B"/>
    <w:rsid w:val="004C323A"/>
    <w:rsid w:val="004C331E"/>
    <w:rsid w:val="004C36FA"/>
    <w:rsid w:val="004C391B"/>
    <w:rsid w:val="004C3D37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1E5"/>
    <w:rsid w:val="004C52A4"/>
    <w:rsid w:val="004C54EF"/>
    <w:rsid w:val="004C5AE7"/>
    <w:rsid w:val="004C5C31"/>
    <w:rsid w:val="004C5CA0"/>
    <w:rsid w:val="004C5E4D"/>
    <w:rsid w:val="004C5F2E"/>
    <w:rsid w:val="004C634D"/>
    <w:rsid w:val="004C6392"/>
    <w:rsid w:val="004C67A6"/>
    <w:rsid w:val="004C69A4"/>
    <w:rsid w:val="004C6B27"/>
    <w:rsid w:val="004C6BF0"/>
    <w:rsid w:val="004C6EED"/>
    <w:rsid w:val="004C70C2"/>
    <w:rsid w:val="004C7172"/>
    <w:rsid w:val="004C72A9"/>
    <w:rsid w:val="004C75A2"/>
    <w:rsid w:val="004C75CC"/>
    <w:rsid w:val="004C7737"/>
    <w:rsid w:val="004C791D"/>
    <w:rsid w:val="004C7C57"/>
    <w:rsid w:val="004D01C2"/>
    <w:rsid w:val="004D0359"/>
    <w:rsid w:val="004D0C4C"/>
    <w:rsid w:val="004D0C65"/>
    <w:rsid w:val="004D0DE6"/>
    <w:rsid w:val="004D13BA"/>
    <w:rsid w:val="004D186E"/>
    <w:rsid w:val="004D1886"/>
    <w:rsid w:val="004D1B22"/>
    <w:rsid w:val="004D1B6B"/>
    <w:rsid w:val="004D1C80"/>
    <w:rsid w:val="004D1CC7"/>
    <w:rsid w:val="004D269C"/>
    <w:rsid w:val="004D2887"/>
    <w:rsid w:val="004D28E5"/>
    <w:rsid w:val="004D2A3E"/>
    <w:rsid w:val="004D2B6C"/>
    <w:rsid w:val="004D2C27"/>
    <w:rsid w:val="004D3039"/>
    <w:rsid w:val="004D318A"/>
    <w:rsid w:val="004D34F1"/>
    <w:rsid w:val="004D3D14"/>
    <w:rsid w:val="004D3D24"/>
    <w:rsid w:val="004D3ED1"/>
    <w:rsid w:val="004D3FDA"/>
    <w:rsid w:val="004D439A"/>
    <w:rsid w:val="004D46FA"/>
    <w:rsid w:val="004D48A1"/>
    <w:rsid w:val="004D4ABF"/>
    <w:rsid w:val="004D4B9D"/>
    <w:rsid w:val="004D4C59"/>
    <w:rsid w:val="004D4DD0"/>
    <w:rsid w:val="004D4E15"/>
    <w:rsid w:val="004D4E34"/>
    <w:rsid w:val="004D50DF"/>
    <w:rsid w:val="004D520A"/>
    <w:rsid w:val="004D5732"/>
    <w:rsid w:val="004D57BD"/>
    <w:rsid w:val="004D57D2"/>
    <w:rsid w:val="004D59E4"/>
    <w:rsid w:val="004D5CDF"/>
    <w:rsid w:val="004D5D57"/>
    <w:rsid w:val="004D5EE1"/>
    <w:rsid w:val="004D5F19"/>
    <w:rsid w:val="004D60BB"/>
    <w:rsid w:val="004D6449"/>
    <w:rsid w:val="004D6667"/>
    <w:rsid w:val="004D6823"/>
    <w:rsid w:val="004D698A"/>
    <w:rsid w:val="004D69E8"/>
    <w:rsid w:val="004D6A54"/>
    <w:rsid w:val="004D6DF1"/>
    <w:rsid w:val="004D6DF9"/>
    <w:rsid w:val="004D6E0B"/>
    <w:rsid w:val="004D6E50"/>
    <w:rsid w:val="004D7198"/>
    <w:rsid w:val="004D725F"/>
    <w:rsid w:val="004D74E8"/>
    <w:rsid w:val="004D75EC"/>
    <w:rsid w:val="004D779A"/>
    <w:rsid w:val="004D7A58"/>
    <w:rsid w:val="004D7AFC"/>
    <w:rsid w:val="004D7B75"/>
    <w:rsid w:val="004D7D51"/>
    <w:rsid w:val="004D7E93"/>
    <w:rsid w:val="004E0646"/>
    <w:rsid w:val="004E0712"/>
    <w:rsid w:val="004E095F"/>
    <w:rsid w:val="004E0B4D"/>
    <w:rsid w:val="004E0CBC"/>
    <w:rsid w:val="004E0D80"/>
    <w:rsid w:val="004E0F1F"/>
    <w:rsid w:val="004E103C"/>
    <w:rsid w:val="004E162A"/>
    <w:rsid w:val="004E1CB9"/>
    <w:rsid w:val="004E1EB0"/>
    <w:rsid w:val="004E22CD"/>
    <w:rsid w:val="004E2477"/>
    <w:rsid w:val="004E2860"/>
    <w:rsid w:val="004E287A"/>
    <w:rsid w:val="004E290E"/>
    <w:rsid w:val="004E2B41"/>
    <w:rsid w:val="004E3595"/>
    <w:rsid w:val="004E35AE"/>
    <w:rsid w:val="004E363D"/>
    <w:rsid w:val="004E3672"/>
    <w:rsid w:val="004E36C1"/>
    <w:rsid w:val="004E36E4"/>
    <w:rsid w:val="004E390B"/>
    <w:rsid w:val="004E399F"/>
    <w:rsid w:val="004E4020"/>
    <w:rsid w:val="004E44D9"/>
    <w:rsid w:val="004E459D"/>
    <w:rsid w:val="004E46B1"/>
    <w:rsid w:val="004E4A5A"/>
    <w:rsid w:val="004E4CC7"/>
    <w:rsid w:val="004E4DD0"/>
    <w:rsid w:val="004E4EFF"/>
    <w:rsid w:val="004E519B"/>
    <w:rsid w:val="004E57B4"/>
    <w:rsid w:val="004E591A"/>
    <w:rsid w:val="004E5975"/>
    <w:rsid w:val="004E5A67"/>
    <w:rsid w:val="004E5DDC"/>
    <w:rsid w:val="004E60E0"/>
    <w:rsid w:val="004E61C7"/>
    <w:rsid w:val="004E6319"/>
    <w:rsid w:val="004E6337"/>
    <w:rsid w:val="004E637B"/>
    <w:rsid w:val="004E6518"/>
    <w:rsid w:val="004E668A"/>
    <w:rsid w:val="004E66A5"/>
    <w:rsid w:val="004E66ED"/>
    <w:rsid w:val="004E684B"/>
    <w:rsid w:val="004E6AC3"/>
    <w:rsid w:val="004E6B69"/>
    <w:rsid w:val="004E6CBB"/>
    <w:rsid w:val="004E6F63"/>
    <w:rsid w:val="004E70DA"/>
    <w:rsid w:val="004E7277"/>
    <w:rsid w:val="004E7452"/>
    <w:rsid w:val="004E7501"/>
    <w:rsid w:val="004E76F3"/>
    <w:rsid w:val="004E7867"/>
    <w:rsid w:val="004E7C29"/>
    <w:rsid w:val="004E7C71"/>
    <w:rsid w:val="004E7C7A"/>
    <w:rsid w:val="004E7DA6"/>
    <w:rsid w:val="004E7DF2"/>
    <w:rsid w:val="004E7EDB"/>
    <w:rsid w:val="004F01A7"/>
    <w:rsid w:val="004F02A5"/>
    <w:rsid w:val="004F0B8F"/>
    <w:rsid w:val="004F0CF3"/>
    <w:rsid w:val="004F0DD6"/>
    <w:rsid w:val="004F0E00"/>
    <w:rsid w:val="004F0FAD"/>
    <w:rsid w:val="004F10A1"/>
    <w:rsid w:val="004F135D"/>
    <w:rsid w:val="004F1500"/>
    <w:rsid w:val="004F16EB"/>
    <w:rsid w:val="004F1737"/>
    <w:rsid w:val="004F17F3"/>
    <w:rsid w:val="004F18F7"/>
    <w:rsid w:val="004F1E0A"/>
    <w:rsid w:val="004F1FE8"/>
    <w:rsid w:val="004F2068"/>
    <w:rsid w:val="004F23E0"/>
    <w:rsid w:val="004F27A8"/>
    <w:rsid w:val="004F2D6D"/>
    <w:rsid w:val="004F2E95"/>
    <w:rsid w:val="004F3060"/>
    <w:rsid w:val="004F3125"/>
    <w:rsid w:val="004F329E"/>
    <w:rsid w:val="004F35E2"/>
    <w:rsid w:val="004F3823"/>
    <w:rsid w:val="004F389C"/>
    <w:rsid w:val="004F3AE6"/>
    <w:rsid w:val="004F4040"/>
    <w:rsid w:val="004F4199"/>
    <w:rsid w:val="004F4578"/>
    <w:rsid w:val="004F46D2"/>
    <w:rsid w:val="004F49C5"/>
    <w:rsid w:val="004F4E97"/>
    <w:rsid w:val="004F516C"/>
    <w:rsid w:val="004F5272"/>
    <w:rsid w:val="004F5644"/>
    <w:rsid w:val="004F5658"/>
    <w:rsid w:val="004F5B6B"/>
    <w:rsid w:val="004F6845"/>
    <w:rsid w:val="004F696D"/>
    <w:rsid w:val="004F6E0A"/>
    <w:rsid w:val="004F6E5F"/>
    <w:rsid w:val="004F730D"/>
    <w:rsid w:val="004F7411"/>
    <w:rsid w:val="004F77F8"/>
    <w:rsid w:val="004F78E9"/>
    <w:rsid w:val="004F7A51"/>
    <w:rsid w:val="004F7CF3"/>
    <w:rsid w:val="004F7DDC"/>
    <w:rsid w:val="00500264"/>
    <w:rsid w:val="005006C7"/>
    <w:rsid w:val="00500786"/>
    <w:rsid w:val="00500CB9"/>
    <w:rsid w:val="00500F0C"/>
    <w:rsid w:val="00500FBF"/>
    <w:rsid w:val="00501235"/>
    <w:rsid w:val="005013C1"/>
    <w:rsid w:val="0050172A"/>
    <w:rsid w:val="0050196A"/>
    <w:rsid w:val="00501FD5"/>
    <w:rsid w:val="005020DD"/>
    <w:rsid w:val="0050224F"/>
    <w:rsid w:val="0050253A"/>
    <w:rsid w:val="005026DE"/>
    <w:rsid w:val="005029CA"/>
    <w:rsid w:val="00502B76"/>
    <w:rsid w:val="00502E7F"/>
    <w:rsid w:val="005036BD"/>
    <w:rsid w:val="005038EE"/>
    <w:rsid w:val="00503BBD"/>
    <w:rsid w:val="00503C83"/>
    <w:rsid w:val="00503F11"/>
    <w:rsid w:val="00504066"/>
    <w:rsid w:val="005043EC"/>
    <w:rsid w:val="00504A8B"/>
    <w:rsid w:val="00504BB7"/>
    <w:rsid w:val="00504C02"/>
    <w:rsid w:val="00504C74"/>
    <w:rsid w:val="00504DEB"/>
    <w:rsid w:val="00504F42"/>
    <w:rsid w:val="005053A5"/>
    <w:rsid w:val="00505FD9"/>
    <w:rsid w:val="0050606A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D52"/>
    <w:rsid w:val="00507DAC"/>
    <w:rsid w:val="00507EE4"/>
    <w:rsid w:val="0051021F"/>
    <w:rsid w:val="005103C4"/>
    <w:rsid w:val="00510850"/>
    <w:rsid w:val="00510BE9"/>
    <w:rsid w:val="00510DE2"/>
    <w:rsid w:val="00510E13"/>
    <w:rsid w:val="00510F82"/>
    <w:rsid w:val="00511046"/>
    <w:rsid w:val="005110A0"/>
    <w:rsid w:val="0051113E"/>
    <w:rsid w:val="005112CD"/>
    <w:rsid w:val="005115AD"/>
    <w:rsid w:val="00511627"/>
    <w:rsid w:val="005117FE"/>
    <w:rsid w:val="0051181B"/>
    <w:rsid w:val="0051199B"/>
    <w:rsid w:val="005119FC"/>
    <w:rsid w:val="00511B5E"/>
    <w:rsid w:val="00511BFC"/>
    <w:rsid w:val="00511DC7"/>
    <w:rsid w:val="005128F2"/>
    <w:rsid w:val="00512D58"/>
    <w:rsid w:val="00512FC8"/>
    <w:rsid w:val="005132D5"/>
    <w:rsid w:val="00513312"/>
    <w:rsid w:val="005133CE"/>
    <w:rsid w:val="005134EC"/>
    <w:rsid w:val="0051363E"/>
    <w:rsid w:val="005136D3"/>
    <w:rsid w:val="0051380E"/>
    <w:rsid w:val="005138B5"/>
    <w:rsid w:val="005142D6"/>
    <w:rsid w:val="0051437A"/>
    <w:rsid w:val="0051438E"/>
    <w:rsid w:val="00514392"/>
    <w:rsid w:val="005144D8"/>
    <w:rsid w:val="0051477E"/>
    <w:rsid w:val="0051489E"/>
    <w:rsid w:val="00514B27"/>
    <w:rsid w:val="00514B49"/>
    <w:rsid w:val="00514E6D"/>
    <w:rsid w:val="00514F93"/>
    <w:rsid w:val="005151C4"/>
    <w:rsid w:val="005152A6"/>
    <w:rsid w:val="005156E2"/>
    <w:rsid w:val="005157F3"/>
    <w:rsid w:val="00515B33"/>
    <w:rsid w:val="00515B7C"/>
    <w:rsid w:val="00515C0E"/>
    <w:rsid w:val="00516286"/>
    <w:rsid w:val="00516338"/>
    <w:rsid w:val="00516822"/>
    <w:rsid w:val="00516B73"/>
    <w:rsid w:val="00517100"/>
    <w:rsid w:val="005171D1"/>
    <w:rsid w:val="00517E43"/>
    <w:rsid w:val="00517E5F"/>
    <w:rsid w:val="00520042"/>
    <w:rsid w:val="005200AE"/>
    <w:rsid w:val="005203FC"/>
    <w:rsid w:val="005205AE"/>
    <w:rsid w:val="0052062F"/>
    <w:rsid w:val="00520C78"/>
    <w:rsid w:val="0052104B"/>
    <w:rsid w:val="005211A6"/>
    <w:rsid w:val="00521755"/>
    <w:rsid w:val="0052182B"/>
    <w:rsid w:val="00521933"/>
    <w:rsid w:val="00521DF5"/>
    <w:rsid w:val="00521E1E"/>
    <w:rsid w:val="00522084"/>
    <w:rsid w:val="005220FD"/>
    <w:rsid w:val="005223B2"/>
    <w:rsid w:val="00522C5D"/>
    <w:rsid w:val="00522C6D"/>
    <w:rsid w:val="00522CD7"/>
    <w:rsid w:val="00522E09"/>
    <w:rsid w:val="005230B2"/>
    <w:rsid w:val="005236A6"/>
    <w:rsid w:val="00523820"/>
    <w:rsid w:val="00523A6E"/>
    <w:rsid w:val="00523FD8"/>
    <w:rsid w:val="00524560"/>
    <w:rsid w:val="0052495C"/>
    <w:rsid w:val="00524CB6"/>
    <w:rsid w:val="00524F9F"/>
    <w:rsid w:val="00525111"/>
    <w:rsid w:val="00525134"/>
    <w:rsid w:val="00525174"/>
    <w:rsid w:val="0052517B"/>
    <w:rsid w:val="0052549D"/>
    <w:rsid w:val="0052561A"/>
    <w:rsid w:val="00525907"/>
    <w:rsid w:val="005259A6"/>
    <w:rsid w:val="00525B7C"/>
    <w:rsid w:val="00526035"/>
    <w:rsid w:val="00526089"/>
    <w:rsid w:val="00526B35"/>
    <w:rsid w:val="00526D35"/>
    <w:rsid w:val="00526EE5"/>
    <w:rsid w:val="00527208"/>
    <w:rsid w:val="0052744F"/>
    <w:rsid w:val="0052764D"/>
    <w:rsid w:val="0052785D"/>
    <w:rsid w:val="00527A45"/>
    <w:rsid w:val="00527C63"/>
    <w:rsid w:val="00527C86"/>
    <w:rsid w:val="005302D4"/>
    <w:rsid w:val="00530447"/>
    <w:rsid w:val="00530457"/>
    <w:rsid w:val="005304E3"/>
    <w:rsid w:val="0053066E"/>
    <w:rsid w:val="0053083D"/>
    <w:rsid w:val="0053085A"/>
    <w:rsid w:val="005308AB"/>
    <w:rsid w:val="00530C97"/>
    <w:rsid w:val="00530FCD"/>
    <w:rsid w:val="00531129"/>
    <w:rsid w:val="00531200"/>
    <w:rsid w:val="0053132A"/>
    <w:rsid w:val="005313F9"/>
    <w:rsid w:val="005314E9"/>
    <w:rsid w:val="00531638"/>
    <w:rsid w:val="00531820"/>
    <w:rsid w:val="00531D45"/>
    <w:rsid w:val="00531F70"/>
    <w:rsid w:val="00531FFE"/>
    <w:rsid w:val="0053208B"/>
    <w:rsid w:val="0053219E"/>
    <w:rsid w:val="0053253F"/>
    <w:rsid w:val="0053256B"/>
    <w:rsid w:val="00532626"/>
    <w:rsid w:val="00532B45"/>
    <w:rsid w:val="00532C31"/>
    <w:rsid w:val="0053308B"/>
    <w:rsid w:val="005330C1"/>
    <w:rsid w:val="005337E0"/>
    <w:rsid w:val="00533AD7"/>
    <w:rsid w:val="00533D9A"/>
    <w:rsid w:val="00533DA7"/>
    <w:rsid w:val="00534108"/>
    <w:rsid w:val="0053442B"/>
    <w:rsid w:val="00534C48"/>
    <w:rsid w:val="00535049"/>
    <w:rsid w:val="00535151"/>
    <w:rsid w:val="00535404"/>
    <w:rsid w:val="0053544B"/>
    <w:rsid w:val="005356E4"/>
    <w:rsid w:val="00535AEB"/>
    <w:rsid w:val="00535B02"/>
    <w:rsid w:val="00535DBD"/>
    <w:rsid w:val="00536509"/>
    <w:rsid w:val="00536912"/>
    <w:rsid w:val="00536AD9"/>
    <w:rsid w:val="00536DF1"/>
    <w:rsid w:val="00536E26"/>
    <w:rsid w:val="00537738"/>
    <w:rsid w:val="00537798"/>
    <w:rsid w:val="005378EE"/>
    <w:rsid w:val="00537B95"/>
    <w:rsid w:val="00537CA9"/>
    <w:rsid w:val="00537D00"/>
    <w:rsid w:val="00537D12"/>
    <w:rsid w:val="00537DF2"/>
    <w:rsid w:val="00537E77"/>
    <w:rsid w:val="005401A3"/>
    <w:rsid w:val="0054047B"/>
    <w:rsid w:val="005405CD"/>
    <w:rsid w:val="005407B5"/>
    <w:rsid w:val="0054080D"/>
    <w:rsid w:val="00540895"/>
    <w:rsid w:val="00540AF3"/>
    <w:rsid w:val="00540D39"/>
    <w:rsid w:val="00540D8C"/>
    <w:rsid w:val="00540DAA"/>
    <w:rsid w:val="005411A5"/>
    <w:rsid w:val="0054124D"/>
    <w:rsid w:val="0054139B"/>
    <w:rsid w:val="00541668"/>
    <w:rsid w:val="00541ACF"/>
    <w:rsid w:val="00541B16"/>
    <w:rsid w:val="005421FC"/>
    <w:rsid w:val="0054222C"/>
    <w:rsid w:val="00542419"/>
    <w:rsid w:val="0054269E"/>
    <w:rsid w:val="00542700"/>
    <w:rsid w:val="00542790"/>
    <w:rsid w:val="005430CD"/>
    <w:rsid w:val="005431B5"/>
    <w:rsid w:val="00543489"/>
    <w:rsid w:val="005434C7"/>
    <w:rsid w:val="005434D4"/>
    <w:rsid w:val="00543D9F"/>
    <w:rsid w:val="00543DE0"/>
    <w:rsid w:val="00543E2D"/>
    <w:rsid w:val="005443E5"/>
    <w:rsid w:val="00544504"/>
    <w:rsid w:val="005448D2"/>
    <w:rsid w:val="0054517F"/>
    <w:rsid w:val="00545676"/>
    <w:rsid w:val="0054587D"/>
    <w:rsid w:val="00545A41"/>
    <w:rsid w:val="00545AC7"/>
    <w:rsid w:val="00545D04"/>
    <w:rsid w:val="00545E69"/>
    <w:rsid w:val="00545F3D"/>
    <w:rsid w:val="005460A7"/>
    <w:rsid w:val="0054657D"/>
    <w:rsid w:val="005466F0"/>
    <w:rsid w:val="005469EB"/>
    <w:rsid w:val="00546AF9"/>
    <w:rsid w:val="00546DB3"/>
    <w:rsid w:val="00546EA9"/>
    <w:rsid w:val="0054743F"/>
    <w:rsid w:val="005474CF"/>
    <w:rsid w:val="0054752D"/>
    <w:rsid w:val="005475E9"/>
    <w:rsid w:val="005478A6"/>
    <w:rsid w:val="00547A1D"/>
    <w:rsid w:val="00547A6E"/>
    <w:rsid w:val="00547CCF"/>
    <w:rsid w:val="00547D93"/>
    <w:rsid w:val="00547EA1"/>
    <w:rsid w:val="00547FB6"/>
    <w:rsid w:val="0055009D"/>
    <w:rsid w:val="00550264"/>
    <w:rsid w:val="005502D6"/>
    <w:rsid w:val="0055070F"/>
    <w:rsid w:val="00550772"/>
    <w:rsid w:val="0055083D"/>
    <w:rsid w:val="00550CC7"/>
    <w:rsid w:val="00550D4F"/>
    <w:rsid w:val="00550EEF"/>
    <w:rsid w:val="00550F2D"/>
    <w:rsid w:val="005510A3"/>
    <w:rsid w:val="00551183"/>
    <w:rsid w:val="005511D4"/>
    <w:rsid w:val="00551378"/>
    <w:rsid w:val="00551C92"/>
    <w:rsid w:val="00551DD8"/>
    <w:rsid w:val="00551F37"/>
    <w:rsid w:val="0055222E"/>
    <w:rsid w:val="00552340"/>
    <w:rsid w:val="00552405"/>
    <w:rsid w:val="00552616"/>
    <w:rsid w:val="00552639"/>
    <w:rsid w:val="005528DF"/>
    <w:rsid w:val="00552AE5"/>
    <w:rsid w:val="00552B0D"/>
    <w:rsid w:val="00552C6E"/>
    <w:rsid w:val="00553039"/>
    <w:rsid w:val="00553203"/>
    <w:rsid w:val="005533CA"/>
    <w:rsid w:val="005533FE"/>
    <w:rsid w:val="00553584"/>
    <w:rsid w:val="00553A83"/>
    <w:rsid w:val="00553B61"/>
    <w:rsid w:val="00553B89"/>
    <w:rsid w:val="00553D1A"/>
    <w:rsid w:val="00553EAE"/>
    <w:rsid w:val="00554032"/>
    <w:rsid w:val="00554061"/>
    <w:rsid w:val="00554112"/>
    <w:rsid w:val="0055431B"/>
    <w:rsid w:val="00554531"/>
    <w:rsid w:val="0055464B"/>
    <w:rsid w:val="00554843"/>
    <w:rsid w:val="00554BE6"/>
    <w:rsid w:val="00554E22"/>
    <w:rsid w:val="005550A5"/>
    <w:rsid w:val="005550F3"/>
    <w:rsid w:val="0055579C"/>
    <w:rsid w:val="00555857"/>
    <w:rsid w:val="00555B4B"/>
    <w:rsid w:val="00555C3F"/>
    <w:rsid w:val="00555D73"/>
    <w:rsid w:val="005561B1"/>
    <w:rsid w:val="005563BA"/>
    <w:rsid w:val="005564B6"/>
    <w:rsid w:val="0055689A"/>
    <w:rsid w:val="00556C91"/>
    <w:rsid w:val="00556DF7"/>
    <w:rsid w:val="00556E3E"/>
    <w:rsid w:val="00556F49"/>
    <w:rsid w:val="00556F4C"/>
    <w:rsid w:val="005570A3"/>
    <w:rsid w:val="00557181"/>
    <w:rsid w:val="005575A1"/>
    <w:rsid w:val="00557C93"/>
    <w:rsid w:val="00557E06"/>
    <w:rsid w:val="00557E1B"/>
    <w:rsid w:val="00560059"/>
    <w:rsid w:val="00560202"/>
    <w:rsid w:val="005604D4"/>
    <w:rsid w:val="00560631"/>
    <w:rsid w:val="0056078D"/>
    <w:rsid w:val="00560943"/>
    <w:rsid w:val="00560D1F"/>
    <w:rsid w:val="00561165"/>
    <w:rsid w:val="005611F0"/>
    <w:rsid w:val="005612DB"/>
    <w:rsid w:val="005616EB"/>
    <w:rsid w:val="0056171F"/>
    <w:rsid w:val="00561BF6"/>
    <w:rsid w:val="00561C73"/>
    <w:rsid w:val="00561F86"/>
    <w:rsid w:val="00562409"/>
    <w:rsid w:val="00562642"/>
    <w:rsid w:val="00562715"/>
    <w:rsid w:val="00562729"/>
    <w:rsid w:val="00562AE9"/>
    <w:rsid w:val="00562FF5"/>
    <w:rsid w:val="0056312B"/>
    <w:rsid w:val="0056322E"/>
    <w:rsid w:val="005638F2"/>
    <w:rsid w:val="00563935"/>
    <w:rsid w:val="00563AE3"/>
    <w:rsid w:val="00563D75"/>
    <w:rsid w:val="00563E3C"/>
    <w:rsid w:val="00564210"/>
    <w:rsid w:val="005643F6"/>
    <w:rsid w:val="00564AE2"/>
    <w:rsid w:val="00564BBC"/>
    <w:rsid w:val="00564C50"/>
    <w:rsid w:val="00564F26"/>
    <w:rsid w:val="00564F48"/>
    <w:rsid w:val="00564FC5"/>
    <w:rsid w:val="00565008"/>
    <w:rsid w:val="00565010"/>
    <w:rsid w:val="005650DF"/>
    <w:rsid w:val="00565130"/>
    <w:rsid w:val="0056514F"/>
    <w:rsid w:val="00565634"/>
    <w:rsid w:val="005658A0"/>
    <w:rsid w:val="00565B03"/>
    <w:rsid w:val="00565D63"/>
    <w:rsid w:val="005660DE"/>
    <w:rsid w:val="00566403"/>
    <w:rsid w:val="00566BD7"/>
    <w:rsid w:val="00566C06"/>
    <w:rsid w:val="00566C53"/>
    <w:rsid w:val="00566EDC"/>
    <w:rsid w:val="005672DA"/>
    <w:rsid w:val="00567935"/>
    <w:rsid w:val="00567950"/>
    <w:rsid w:val="00567A25"/>
    <w:rsid w:val="00567AFC"/>
    <w:rsid w:val="00567B72"/>
    <w:rsid w:val="00567BE6"/>
    <w:rsid w:val="005700C4"/>
    <w:rsid w:val="0057012A"/>
    <w:rsid w:val="00570600"/>
    <w:rsid w:val="0057083E"/>
    <w:rsid w:val="00570972"/>
    <w:rsid w:val="005709D8"/>
    <w:rsid w:val="00570C93"/>
    <w:rsid w:val="00570CCC"/>
    <w:rsid w:val="00570D4E"/>
    <w:rsid w:val="00570D6D"/>
    <w:rsid w:val="00570D78"/>
    <w:rsid w:val="00570DDF"/>
    <w:rsid w:val="0057161B"/>
    <w:rsid w:val="00571B31"/>
    <w:rsid w:val="00571B86"/>
    <w:rsid w:val="00572117"/>
    <w:rsid w:val="0057213F"/>
    <w:rsid w:val="0057279F"/>
    <w:rsid w:val="00572873"/>
    <w:rsid w:val="00572CE4"/>
    <w:rsid w:val="00572EAB"/>
    <w:rsid w:val="00572EC7"/>
    <w:rsid w:val="00573064"/>
    <w:rsid w:val="00573127"/>
    <w:rsid w:val="00573568"/>
    <w:rsid w:val="0057381B"/>
    <w:rsid w:val="00573B5D"/>
    <w:rsid w:val="00573B84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163"/>
    <w:rsid w:val="0057663C"/>
    <w:rsid w:val="00576C1F"/>
    <w:rsid w:val="00577136"/>
    <w:rsid w:val="0057714D"/>
    <w:rsid w:val="0057730C"/>
    <w:rsid w:val="005773EB"/>
    <w:rsid w:val="0057741C"/>
    <w:rsid w:val="0057743E"/>
    <w:rsid w:val="005774A9"/>
    <w:rsid w:val="005775AF"/>
    <w:rsid w:val="00577AD7"/>
    <w:rsid w:val="00577AFB"/>
    <w:rsid w:val="00577B93"/>
    <w:rsid w:val="00577C76"/>
    <w:rsid w:val="00577E99"/>
    <w:rsid w:val="0058056D"/>
    <w:rsid w:val="00580A66"/>
    <w:rsid w:val="00580C41"/>
    <w:rsid w:val="005813E6"/>
    <w:rsid w:val="005819D6"/>
    <w:rsid w:val="00581A64"/>
    <w:rsid w:val="0058202C"/>
    <w:rsid w:val="00582148"/>
    <w:rsid w:val="005821ED"/>
    <w:rsid w:val="005823D8"/>
    <w:rsid w:val="0058262F"/>
    <w:rsid w:val="00582845"/>
    <w:rsid w:val="0058286D"/>
    <w:rsid w:val="00582AF2"/>
    <w:rsid w:val="0058316B"/>
    <w:rsid w:val="00583325"/>
    <w:rsid w:val="0058343F"/>
    <w:rsid w:val="00583CF9"/>
    <w:rsid w:val="00583EB2"/>
    <w:rsid w:val="005840A0"/>
    <w:rsid w:val="00584278"/>
    <w:rsid w:val="005842D3"/>
    <w:rsid w:val="0058440C"/>
    <w:rsid w:val="005844A9"/>
    <w:rsid w:val="00584508"/>
    <w:rsid w:val="005846E9"/>
    <w:rsid w:val="00584D8B"/>
    <w:rsid w:val="00584E2E"/>
    <w:rsid w:val="0058532E"/>
    <w:rsid w:val="00585B5C"/>
    <w:rsid w:val="00585F11"/>
    <w:rsid w:val="00585FE3"/>
    <w:rsid w:val="00586399"/>
    <w:rsid w:val="0058677E"/>
    <w:rsid w:val="005867B8"/>
    <w:rsid w:val="005867C0"/>
    <w:rsid w:val="005869E6"/>
    <w:rsid w:val="00586A42"/>
    <w:rsid w:val="00586B51"/>
    <w:rsid w:val="00586B57"/>
    <w:rsid w:val="00587067"/>
    <w:rsid w:val="005870E3"/>
    <w:rsid w:val="0058778E"/>
    <w:rsid w:val="005877B7"/>
    <w:rsid w:val="005878A1"/>
    <w:rsid w:val="00587D8C"/>
    <w:rsid w:val="00587E48"/>
    <w:rsid w:val="00590187"/>
    <w:rsid w:val="0059024E"/>
    <w:rsid w:val="00590275"/>
    <w:rsid w:val="0059049B"/>
    <w:rsid w:val="00590A00"/>
    <w:rsid w:val="00590AEA"/>
    <w:rsid w:val="00590D21"/>
    <w:rsid w:val="00591146"/>
    <w:rsid w:val="00591175"/>
    <w:rsid w:val="005911B2"/>
    <w:rsid w:val="005912B5"/>
    <w:rsid w:val="00591303"/>
    <w:rsid w:val="005913F6"/>
    <w:rsid w:val="00591958"/>
    <w:rsid w:val="00591D9B"/>
    <w:rsid w:val="00591EE8"/>
    <w:rsid w:val="00591FF7"/>
    <w:rsid w:val="00592214"/>
    <w:rsid w:val="0059230B"/>
    <w:rsid w:val="00592742"/>
    <w:rsid w:val="00592A43"/>
    <w:rsid w:val="00592D1C"/>
    <w:rsid w:val="005932BE"/>
    <w:rsid w:val="0059334C"/>
    <w:rsid w:val="005938CA"/>
    <w:rsid w:val="00593ABD"/>
    <w:rsid w:val="00593AF3"/>
    <w:rsid w:val="00593D03"/>
    <w:rsid w:val="00593F0E"/>
    <w:rsid w:val="0059462B"/>
    <w:rsid w:val="00594793"/>
    <w:rsid w:val="0059491B"/>
    <w:rsid w:val="00594AE6"/>
    <w:rsid w:val="00594E89"/>
    <w:rsid w:val="0059543E"/>
    <w:rsid w:val="00595487"/>
    <w:rsid w:val="0059556A"/>
    <w:rsid w:val="00595766"/>
    <w:rsid w:val="005958D2"/>
    <w:rsid w:val="005958F2"/>
    <w:rsid w:val="00595ABC"/>
    <w:rsid w:val="00595E4A"/>
    <w:rsid w:val="00596256"/>
    <w:rsid w:val="005964A7"/>
    <w:rsid w:val="005964BC"/>
    <w:rsid w:val="00596540"/>
    <w:rsid w:val="005968C3"/>
    <w:rsid w:val="00596934"/>
    <w:rsid w:val="00596A1F"/>
    <w:rsid w:val="00596B2C"/>
    <w:rsid w:val="00596C04"/>
    <w:rsid w:val="00596CDC"/>
    <w:rsid w:val="00596F1F"/>
    <w:rsid w:val="00597062"/>
    <w:rsid w:val="005974F0"/>
    <w:rsid w:val="005975A8"/>
    <w:rsid w:val="00597987"/>
    <w:rsid w:val="00597996"/>
    <w:rsid w:val="005979F8"/>
    <w:rsid w:val="00597B1B"/>
    <w:rsid w:val="00597B3D"/>
    <w:rsid w:val="00597C7A"/>
    <w:rsid w:val="00597F53"/>
    <w:rsid w:val="005A0C67"/>
    <w:rsid w:val="005A0D28"/>
    <w:rsid w:val="005A0E12"/>
    <w:rsid w:val="005A0F6A"/>
    <w:rsid w:val="005A1149"/>
    <w:rsid w:val="005A12AB"/>
    <w:rsid w:val="005A1346"/>
    <w:rsid w:val="005A1437"/>
    <w:rsid w:val="005A1797"/>
    <w:rsid w:val="005A198D"/>
    <w:rsid w:val="005A1D8F"/>
    <w:rsid w:val="005A1E20"/>
    <w:rsid w:val="005A1E33"/>
    <w:rsid w:val="005A1E84"/>
    <w:rsid w:val="005A208F"/>
    <w:rsid w:val="005A20C5"/>
    <w:rsid w:val="005A20EB"/>
    <w:rsid w:val="005A210C"/>
    <w:rsid w:val="005A2373"/>
    <w:rsid w:val="005A25CB"/>
    <w:rsid w:val="005A2792"/>
    <w:rsid w:val="005A28D8"/>
    <w:rsid w:val="005A2C97"/>
    <w:rsid w:val="005A2E7C"/>
    <w:rsid w:val="005A30FA"/>
    <w:rsid w:val="005A3212"/>
    <w:rsid w:val="005A325F"/>
    <w:rsid w:val="005A3464"/>
    <w:rsid w:val="005A356F"/>
    <w:rsid w:val="005A35A4"/>
    <w:rsid w:val="005A3A43"/>
    <w:rsid w:val="005A3B06"/>
    <w:rsid w:val="005A3B66"/>
    <w:rsid w:val="005A3DC2"/>
    <w:rsid w:val="005A3E8C"/>
    <w:rsid w:val="005A3F43"/>
    <w:rsid w:val="005A3F44"/>
    <w:rsid w:val="005A40AE"/>
    <w:rsid w:val="005A46BB"/>
    <w:rsid w:val="005A46D6"/>
    <w:rsid w:val="005A4B6B"/>
    <w:rsid w:val="005A4B77"/>
    <w:rsid w:val="005A4F53"/>
    <w:rsid w:val="005A505A"/>
    <w:rsid w:val="005A52C8"/>
    <w:rsid w:val="005A52D5"/>
    <w:rsid w:val="005A53B3"/>
    <w:rsid w:val="005A54A3"/>
    <w:rsid w:val="005A5520"/>
    <w:rsid w:val="005A580A"/>
    <w:rsid w:val="005A58D7"/>
    <w:rsid w:val="005A5AAF"/>
    <w:rsid w:val="005A5BB8"/>
    <w:rsid w:val="005A5D00"/>
    <w:rsid w:val="005A5E1B"/>
    <w:rsid w:val="005A6516"/>
    <w:rsid w:val="005A6686"/>
    <w:rsid w:val="005A6829"/>
    <w:rsid w:val="005A682B"/>
    <w:rsid w:val="005A6B62"/>
    <w:rsid w:val="005A6D04"/>
    <w:rsid w:val="005A6DB7"/>
    <w:rsid w:val="005A6EC3"/>
    <w:rsid w:val="005A7188"/>
    <w:rsid w:val="005A759C"/>
    <w:rsid w:val="005A7949"/>
    <w:rsid w:val="005B0227"/>
    <w:rsid w:val="005B04E3"/>
    <w:rsid w:val="005B0652"/>
    <w:rsid w:val="005B06D5"/>
    <w:rsid w:val="005B06D8"/>
    <w:rsid w:val="005B0985"/>
    <w:rsid w:val="005B0D53"/>
    <w:rsid w:val="005B13BC"/>
    <w:rsid w:val="005B1458"/>
    <w:rsid w:val="005B151A"/>
    <w:rsid w:val="005B1541"/>
    <w:rsid w:val="005B1629"/>
    <w:rsid w:val="005B1658"/>
    <w:rsid w:val="005B168E"/>
    <w:rsid w:val="005B17A9"/>
    <w:rsid w:val="005B1852"/>
    <w:rsid w:val="005B1D9D"/>
    <w:rsid w:val="005B1DC7"/>
    <w:rsid w:val="005B205B"/>
    <w:rsid w:val="005B2071"/>
    <w:rsid w:val="005B2147"/>
    <w:rsid w:val="005B2375"/>
    <w:rsid w:val="005B2461"/>
    <w:rsid w:val="005B263A"/>
    <w:rsid w:val="005B273B"/>
    <w:rsid w:val="005B29F2"/>
    <w:rsid w:val="005B2BE6"/>
    <w:rsid w:val="005B2DCD"/>
    <w:rsid w:val="005B2E16"/>
    <w:rsid w:val="005B2FCA"/>
    <w:rsid w:val="005B34C0"/>
    <w:rsid w:val="005B35AE"/>
    <w:rsid w:val="005B3686"/>
    <w:rsid w:val="005B3A94"/>
    <w:rsid w:val="005B3C40"/>
    <w:rsid w:val="005B4219"/>
    <w:rsid w:val="005B4286"/>
    <w:rsid w:val="005B4502"/>
    <w:rsid w:val="005B45C5"/>
    <w:rsid w:val="005B469F"/>
    <w:rsid w:val="005B46A4"/>
    <w:rsid w:val="005B46D1"/>
    <w:rsid w:val="005B4974"/>
    <w:rsid w:val="005B5052"/>
    <w:rsid w:val="005B50DC"/>
    <w:rsid w:val="005B50FC"/>
    <w:rsid w:val="005B52F9"/>
    <w:rsid w:val="005B55BD"/>
    <w:rsid w:val="005B5606"/>
    <w:rsid w:val="005B585E"/>
    <w:rsid w:val="005B5E51"/>
    <w:rsid w:val="005B5EBB"/>
    <w:rsid w:val="005B60B3"/>
    <w:rsid w:val="005B61A8"/>
    <w:rsid w:val="005B673D"/>
    <w:rsid w:val="005B6CEF"/>
    <w:rsid w:val="005B6E02"/>
    <w:rsid w:val="005B6F5D"/>
    <w:rsid w:val="005B703B"/>
    <w:rsid w:val="005B71F2"/>
    <w:rsid w:val="005B7283"/>
    <w:rsid w:val="005B7587"/>
    <w:rsid w:val="005B77F7"/>
    <w:rsid w:val="005B78C9"/>
    <w:rsid w:val="005B7A69"/>
    <w:rsid w:val="005B7D97"/>
    <w:rsid w:val="005B7E02"/>
    <w:rsid w:val="005C003A"/>
    <w:rsid w:val="005C036D"/>
    <w:rsid w:val="005C04FD"/>
    <w:rsid w:val="005C0504"/>
    <w:rsid w:val="005C0627"/>
    <w:rsid w:val="005C0688"/>
    <w:rsid w:val="005C0874"/>
    <w:rsid w:val="005C0AC0"/>
    <w:rsid w:val="005C0B5E"/>
    <w:rsid w:val="005C0BB3"/>
    <w:rsid w:val="005C0CDA"/>
    <w:rsid w:val="005C0E42"/>
    <w:rsid w:val="005C123A"/>
    <w:rsid w:val="005C14F9"/>
    <w:rsid w:val="005C16E9"/>
    <w:rsid w:val="005C16EE"/>
    <w:rsid w:val="005C175E"/>
    <w:rsid w:val="005C185B"/>
    <w:rsid w:val="005C19C6"/>
    <w:rsid w:val="005C1C8B"/>
    <w:rsid w:val="005C1CC1"/>
    <w:rsid w:val="005C1CC2"/>
    <w:rsid w:val="005C1D8E"/>
    <w:rsid w:val="005C1EA5"/>
    <w:rsid w:val="005C1F82"/>
    <w:rsid w:val="005C22BC"/>
    <w:rsid w:val="005C2427"/>
    <w:rsid w:val="005C2527"/>
    <w:rsid w:val="005C2704"/>
    <w:rsid w:val="005C2958"/>
    <w:rsid w:val="005C2B66"/>
    <w:rsid w:val="005C2D97"/>
    <w:rsid w:val="005C2E2B"/>
    <w:rsid w:val="005C2EFC"/>
    <w:rsid w:val="005C2F7E"/>
    <w:rsid w:val="005C30E0"/>
    <w:rsid w:val="005C3258"/>
    <w:rsid w:val="005C3285"/>
    <w:rsid w:val="005C3298"/>
    <w:rsid w:val="005C3692"/>
    <w:rsid w:val="005C3830"/>
    <w:rsid w:val="005C3B9D"/>
    <w:rsid w:val="005C3D5B"/>
    <w:rsid w:val="005C40B1"/>
    <w:rsid w:val="005C4256"/>
    <w:rsid w:val="005C435D"/>
    <w:rsid w:val="005C44A8"/>
    <w:rsid w:val="005C4980"/>
    <w:rsid w:val="005C4A5D"/>
    <w:rsid w:val="005C4A6D"/>
    <w:rsid w:val="005C4C82"/>
    <w:rsid w:val="005C4E8B"/>
    <w:rsid w:val="005C4EA9"/>
    <w:rsid w:val="005C56D3"/>
    <w:rsid w:val="005C5A2B"/>
    <w:rsid w:val="005C6007"/>
    <w:rsid w:val="005C6026"/>
    <w:rsid w:val="005C6311"/>
    <w:rsid w:val="005C6347"/>
    <w:rsid w:val="005C64C5"/>
    <w:rsid w:val="005C65C0"/>
    <w:rsid w:val="005C67CF"/>
    <w:rsid w:val="005C6858"/>
    <w:rsid w:val="005C69EF"/>
    <w:rsid w:val="005C6D24"/>
    <w:rsid w:val="005C6FF8"/>
    <w:rsid w:val="005C71A4"/>
    <w:rsid w:val="005C732E"/>
    <w:rsid w:val="005C754F"/>
    <w:rsid w:val="005C79CC"/>
    <w:rsid w:val="005C7B2E"/>
    <w:rsid w:val="005C7CE6"/>
    <w:rsid w:val="005C7F27"/>
    <w:rsid w:val="005C7F86"/>
    <w:rsid w:val="005D0119"/>
    <w:rsid w:val="005D0357"/>
    <w:rsid w:val="005D05A5"/>
    <w:rsid w:val="005D05E1"/>
    <w:rsid w:val="005D0644"/>
    <w:rsid w:val="005D0677"/>
    <w:rsid w:val="005D0713"/>
    <w:rsid w:val="005D0773"/>
    <w:rsid w:val="005D0A30"/>
    <w:rsid w:val="005D0A3A"/>
    <w:rsid w:val="005D1260"/>
    <w:rsid w:val="005D1409"/>
    <w:rsid w:val="005D142A"/>
    <w:rsid w:val="005D1583"/>
    <w:rsid w:val="005D1848"/>
    <w:rsid w:val="005D199D"/>
    <w:rsid w:val="005D1A5D"/>
    <w:rsid w:val="005D1BAB"/>
    <w:rsid w:val="005D1D67"/>
    <w:rsid w:val="005D207F"/>
    <w:rsid w:val="005D20ED"/>
    <w:rsid w:val="005D233A"/>
    <w:rsid w:val="005D23BB"/>
    <w:rsid w:val="005D245A"/>
    <w:rsid w:val="005D2620"/>
    <w:rsid w:val="005D2748"/>
    <w:rsid w:val="005D275C"/>
    <w:rsid w:val="005D2798"/>
    <w:rsid w:val="005D2931"/>
    <w:rsid w:val="005D2D9F"/>
    <w:rsid w:val="005D2E2B"/>
    <w:rsid w:val="005D2E35"/>
    <w:rsid w:val="005D3058"/>
    <w:rsid w:val="005D36CF"/>
    <w:rsid w:val="005D39F1"/>
    <w:rsid w:val="005D3A21"/>
    <w:rsid w:val="005D3C8E"/>
    <w:rsid w:val="005D3E87"/>
    <w:rsid w:val="005D3F6F"/>
    <w:rsid w:val="005D407D"/>
    <w:rsid w:val="005D421E"/>
    <w:rsid w:val="005D4711"/>
    <w:rsid w:val="005D479A"/>
    <w:rsid w:val="005D49A6"/>
    <w:rsid w:val="005D4B71"/>
    <w:rsid w:val="005D4D2F"/>
    <w:rsid w:val="005D4D5A"/>
    <w:rsid w:val="005D4E43"/>
    <w:rsid w:val="005D4FFF"/>
    <w:rsid w:val="005D506E"/>
    <w:rsid w:val="005D534A"/>
    <w:rsid w:val="005D5473"/>
    <w:rsid w:val="005D5573"/>
    <w:rsid w:val="005D55BC"/>
    <w:rsid w:val="005D5834"/>
    <w:rsid w:val="005D5B49"/>
    <w:rsid w:val="005D5FD6"/>
    <w:rsid w:val="005D61F5"/>
    <w:rsid w:val="005D6253"/>
    <w:rsid w:val="005D6537"/>
    <w:rsid w:val="005D656D"/>
    <w:rsid w:val="005D65F6"/>
    <w:rsid w:val="005D66BE"/>
    <w:rsid w:val="005D67D5"/>
    <w:rsid w:val="005D69C0"/>
    <w:rsid w:val="005D6B03"/>
    <w:rsid w:val="005D6C66"/>
    <w:rsid w:val="005D6EAD"/>
    <w:rsid w:val="005D6F5C"/>
    <w:rsid w:val="005D7108"/>
    <w:rsid w:val="005D729A"/>
    <w:rsid w:val="005D729E"/>
    <w:rsid w:val="005D78AE"/>
    <w:rsid w:val="005D7FA9"/>
    <w:rsid w:val="005D7FEB"/>
    <w:rsid w:val="005E0157"/>
    <w:rsid w:val="005E0158"/>
    <w:rsid w:val="005E0498"/>
    <w:rsid w:val="005E050B"/>
    <w:rsid w:val="005E070D"/>
    <w:rsid w:val="005E0805"/>
    <w:rsid w:val="005E0B74"/>
    <w:rsid w:val="005E0B75"/>
    <w:rsid w:val="005E0C3C"/>
    <w:rsid w:val="005E0DB9"/>
    <w:rsid w:val="005E10BC"/>
    <w:rsid w:val="005E12AF"/>
    <w:rsid w:val="005E1412"/>
    <w:rsid w:val="005E18F3"/>
    <w:rsid w:val="005E19DC"/>
    <w:rsid w:val="005E1B90"/>
    <w:rsid w:val="005E1EF2"/>
    <w:rsid w:val="005E1F1D"/>
    <w:rsid w:val="005E1FEF"/>
    <w:rsid w:val="005E22C7"/>
    <w:rsid w:val="005E22F8"/>
    <w:rsid w:val="005E24EF"/>
    <w:rsid w:val="005E2688"/>
    <w:rsid w:val="005E28CB"/>
    <w:rsid w:val="005E28F2"/>
    <w:rsid w:val="005E2A83"/>
    <w:rsid w:val="005E2ABB"/>
    <w:rsid w:val="005E2B3C"/>
    <w:rsid w:val="005E347C"/>
    <w:rsid w:val="005E3B8F"/>
    <w:rsid w:val="005E3C22"/>
    <w:rsid w:val="005E4175"/>
    <w:rsid w:val="005E421D"/>
    <w:rsid w:val="005E45DD"/>
    <w:rsid w:val="005E47A9"/>
    <w:rsid w:val="005E4860"/>
    <w:rsid w:val="005E48BF"/>
    <w:rsid w:val="005E48D9"/>
    <w:rsid w:val="005E49D0"/>
    <w:rsid w:val="005E4A27"/>
    <w:rsid w:val="005E4A4A"/>
    <w:rsid w:val="005E4FA3"/>
    <w:rsid w:val="005E501F"/>
    <w:rsid w:val="005E51A4"/>
    <w:rsid w:val="005E542C"/>
    <w:rsid w:val="005E5478"/>
    <w:rsid w:val="005E59CF"/>
    <w:rsid w:val="005E5AEB"/>
    <w:rsid w:val="005E5C0E"/>
    <w:rsid w:val="005E5E3D"/>
    <w:rsid w:val="005E5FFF"/>
    <w:rsid w:val="005E6031"/>
    <w:rsid w:val="005E633E"/>
    <w:rsid w:val="005E634A"/>
    <w:rsid w:val="005E640E"/>
    <w:rsid w:val="005E64EF"/>
    <w:rsid w:val="005E66F7"/>
    <w:rsid w:val="005E6B69"/>
    <w:rsid w:val="005E7266"/>
    <w:rsid w:val="005E726C"/>
    <w:rsid w:val="005E744A"/>
    <w:rsid w:val="005E7752"/>
    <w:rsid w:val="005F0434"/>
    <w:rsid w:val="005F0749"/>
    <w:rsid w:val="005F0871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AAD"/>
    <w:rsid w:val="005F1DC6"/>
    <w:rsid w:val="005F1EAB"/>
    <w:rsid w:val="005F22A7"/>
    <w:rsid w:val="005F26C5"/>
    <w:rsid w:val="005F2A48"/>
    <w:rsid w:val="005F2D1D"/>
    <w:rsid w:val="005F306D"/>
    <w:rsid w:val="005F349C"/>
    <w:rsid w:val="005F3603"/>
    <w:rsid w:val="005F368B"/>
    <w:rsid w:val="005F388C"/>
    <w:rsid w:val="005F3E86"/>
    <w:rsid w:val="005F3F69"/>
    <w:rsid w:val="005F3F85"/>
    <w:rsid w:val="005F40E5"/>
    <w:rsid w:val="005F4171"/>
    <w:rsid w:val="005F422A"/>
    <w:rsid w:val="005F425B"/>
    <w:rsid w:val="005F429C"/>
    <w:rsid w:val="005F4495"/>
    <w:rsid w:val="005F44AF"/>
    <w:rsid w:val="005F4687"/>
    <w:rsid w:val="005F4968"/>
    <w:rsid w:val="005F4A1C"/>
    <w:rsid w:val="005F4A46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1C"/>
    <w:rsid w:val="005F6252"/>
    <w:rsid w:val="005F6293"/>
    <w:rsid w:val="005F6605"/>
    <w:rsid w:val="005F690C"/>
    <w:rsid w:val="005F6969"/>
    <w:rsid w:val="005F6B05"/>
    <w:rsid w:val="005F6B97"/>
    <w:rsid w:val="005F6C4C"/>
    <w:rsid w:val="005F6E07"/>
    <w:rsid w:val="005F6E7A"/>
    <w:rsid w:val="005F7093"/>
    <w:rsid w:val="005F7563"/>
    <w:rsid w:val="005F783F"/>
    <w:rsid w:val="005F7894"/>
    <w:rsid w:val="005F7967"/>
    <w:rsid w:val="005F7997"/>
    <w:rsid w:val="005F7DC2"/>
    <w:rsid w:val="00600304"/>
    <w:rsid w:val="00600317"/>
    <w:rsid w:val="006004F5"/>
    <w:rsid w:val="0060084B"/>
    <w:rsid w:val="00600ACD"/>
    <w:rsid w:val="00600B9C"/>
    <w:rsid w:val="00600BC6"/>
    <w:rsid w:val="00600C69"/>
    <w:rsid w:val="0060125E"/>
    <w:rsid w:val="0060135B"/>
    <w:rsid w:val="00601575"/>
    <w:rsid w:val="00601620"/>
    <w:rsid w:val="006016CC"/>
    <w:rsid w:val="0060192A"/>
    <w:rsid w:val="00601A05"/>
    <w:rsid w:val="00601BBB"/>
    <w:rsid w:val="00601BE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5"/>
    <w:rsid w:val="00603102"/>
    <w:rsid w:val="006034BA"/>
    <w:rsid w:val="00603693"/>
    <w:rsid w:val="006036DC"/>
    <w:rsid w:val="006037A4"/>
    <w:rsid w:val="006038D0"/>
    <w:rsid w:val="00603991"/>
    <w:rsid w:val="00603A61"/>
    <w:rsid w:val="00603EBF"/>
    <w:rsid w:val="006040AC"/>
    <w:rsid w:val="00604320"/>
    <w:rsid w:val="00604368"/>
    <w:rsid w:val="006046EB"/>
    <w:rsid w:val="00604A00"/>
    <w:rsid w:val="00604A7F"/>
    <w:rsid w:val="00604C01"/>
    <w:rsid w:val="00604D90"/>
    <w:rsid w:val="0060556C"/>
    <w:rsid w:val="00605A61"/>
    <w:rsid w:val="00605AA7"/>
    <w:rsid w:val="00605AD4"/>
    <w:rsid w:val="00606008"/>
    <w:rsid w:val="00606255"/>
    <w:rsid w:val="00606624"/>
    <w:rsid w:val="0060672A"/>
    <w:rsid w:val="0060675E"/>
    <w:rsid w:val="0060676F"/>
    <w:rsid w:val="00606CCE"/>
    <w:rsid w:val="00607218"/>
    <w:rsid w:val="006072A0"/>
    <w:rsid w:val="00607973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16F"/>
    <w:rsid w:val="00611314"/>
    <w:rsid w:val="00611403"/>
    <w:rsid w:val="0061172F"/>
    <w:rsid w:val="0061182D"/>
    <w:rsid w:val="006119AA"/>
    <w:rsid w:val="00611DB3"/>
    <w:rsid w:val="00611DFD"/>
    <w:rsid w:val="00611F12"/>
    <w:rsid w:val="006124E3"/>
    <w:rsid w:val="00612814"/>
    <w:rsid w:val="00612D7C"/>
    <w:rsid w:val="00613016"/>
    <w:rsid w:val="00613364"/>
    <w:rsid w:val="0061375C"/>
    <w:rsid w:val="006137D5"/>
    <w:rsid w:val="00613814"/>
    <w:rsid w:val="0061397C"/>
    <w:rsid w:val="00613A13"/>
    <w:rsid w:val="00613A94"/>
    <w:rsid w:val="00613ECB"/>
    <w:rsid w:val="00613EF7"/>
    <w:rsid w:val="00613F0E"/>
    <w:rsid w:val="00613F2A"/>
    <w:rsid w:val="006141B5"/>
    <w:rsid w:val="006144AA"/>
    <w:rsid w:val="0061458F"/>
    <w:rsid w:val="0061475A"/>
    <w:rsid w:val="006147F0"/>
    <w:rsid w:val="00614C99"/>
    <w:rsid w:val="00614E9A"/>
    <w:rsid w:val="00614F17"/>
    <w:rsid w:val="0061507C"/>
    <w:rsid w:val="006151B7"/>
    <w:rsid w:val="0061527F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0A0"/>
    <w:rsid w:val="00617159"/>
    <w:rsid w:val="006171F1"/>
    <w:rsid w:val="00617337"/>
    <w:rsid w:val="00617E3A"/>
    <w:rsid w:val="00617EAB"/>
    <w:rsid w:val="00620109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69D"/>
    <w:rsid w:val="0062176C"/>
    <w:rsid w:val="006217AD"/>
    <w:rsid w:val="00621A70"/>
    <w:rsid w:val="00621E01"/>
    <w:rsid w:val="00621F39"/>
    <w:rsid w:val="00621F66"/>
    <w:rsid w:val="006221F1"/>
    <w:rsid w:val="006223C1"/>
    <w:rsid w:val="006224CF"/>
    <w:rsid w:val="00622793"/>
    <w:rsid w:val="00622895"/>
    <w:rsid w:val="00622ACD"/>
    <w:rsid w:val="00622BCF"/>
    <w:rsid w:val="00622C04"/>
    <w:rsid w:val="00622C15"/>
    <w:rsid w:val="00622CC0"/>
    <w:rsid w:val="00622CE4"/>
    <w:rsid w:val="00622DAD"/>
    <w:rsid w:val="006230FB"/>
    <w:rsid w:val="006238B6"/>
    <w:rsid w:val="0062396D"/>
    <w:rsid w:val="006239FD"/>
    <w:rsid w:val="00623B1C"/>
    <w:rsid w:val="00623FF5"/>
    <w:rsid w:val="00624107"/>
    <w:rsid w:val="006241F5"/>
    <w:rsid w:val="00624383"/>
    <w:rsid w:val="006245EC"/>
    <w:rsid w:val="00624AEC"/>
    <w:rsid w:val="00624B8B"/>
    <w:rsid w:val="00624D58"/>
    <w:rsid w:val="00625105"/>
    <w:rsid w:val="006253EE"/>
    <w:rsid w:val="006253F6"/>
    <w:rsid w:val="006255B2"/>
    <w:rsid w:val="00625898"/>
    <w:rsid w:val="00625A54"/>
    <w:rsid w:val="00625A77"/>
    <w:rsid w:val="00625AB6"/>
    <w:rsid w:val="00625B37"/>
    <w:rsid w:val="00625D4E"/>
    <w:rsid w:val="00625DA7"/>
    <w:rsid w:val="006263A0"/>
    <w:rsid w:val="006265B1"/>
    <w:rsid w:val="00626A0F"/>
    <w:rsid w:val="00626BFC"/>
    <w:rsid w:val="00626C94"/>
    <w:rsid w:val="00626F28"/>
    <w:rsid w:val="00626F8C"/>
    <w:rsid w:val="0062704F"/>
    <w:rsid w:val="00627139"/>
    <w:rsid w:val="00627229"/>
    <w:rsid w:val="00627605"/>
    <w:rsid w:val="00627622"/>
    <w:rsid w:val="006276B5"/>
    <w:rsid w:val="00627AA5"/>
    <w:rsid w:val="00627E26"/>
    <w:rsid w:val="00627FE1"/>
    <w:rsid w:val="006301EF"/>
    <w:rsid w:val="00630231"/>
    <w:rsid w:val="006304A7"/>
    <w:rsid w:val="00630E0B"/>
    <w:rsid w:val="00631099"/>
    <w:rsid w:val="00631105"/>
    <w:rsid w:val="006311D4"/>
    <w:rsid w:val="006312B9"/>
    <w:rsid w:val="0063134C"/>
    <w:rsid w:val="006317ED"/>
    <w:rsid w:val="00631A26"/>
    <w:rsid w:val="00631BFD"/>
    <w:rsid w:val="00631E05"/>
    <w:rsid w:val="006321D0"/>
    <w:rsid w:val="00632B20"/>
    <w:rsid w:val="00632C9F"/>
    <w:rsid w:val="00632D0C"/>
    <w:rsid w:val="00632DFE"/>
    <w:rsid w:val="006333FB"/>
    <w:rsid w:val="006335FA"/>
    <w:rsid w:val="00633C4F"/>
    <w:rsid w:val="00633EBE"/>
    <w:rsid w:val="006343B8"/>
    <w:rsid w:val="0063445A"/>
    <w:rsid w:val="0063450A"/>
    <w:rsid w:val="006347A2"/>
    <w:rsid w:val="00634CD4"/>
    <w:rsid w:val="00634D99"/>
    <w:rsid w:val="00634EB1"/>
    <w:rsid w:val="00634F15"/>
    <w:rsid w:val="006354F8"/>
    <w:rsid w:val="0063553D"/>
    <w:rsid w:val="006356B9"/>
    <w:rsid w:val="00635A01"/>
    <w:rsid w:val="00635B75"/>
    <w:rsid w:val="00635CCC"/>
    <w:rsid w:val="00635D4E"/>
    <w:rsid w:val="00636388"/>
    <w:rsid w:val="00636420"/>
    <w:rsid w:val="00636596"/>
    <w:rsid w:val="00636877"/>
    <w:rsid w:val="006368A1"/>
    <w:rsid w:val="00636BE4"/>
    <w:rsid w:val="00636D92"/>
    <w:rsid w:val="00636DD8"/>
    <w:rsid w:val="00636FFA"/>
    <w:rsid w:val="006370A1"/>
    <w:rsid w:val="006371E2"/>
    <w:rsid w:val="006372E3"/>
    <w:rsid w:val="00637377"/>
    <w:rsid w:val="006375C8"/>
    <w:rsid w:val="006377FD"/>
    <w:rsid w:val="006378BB"/>
    <w:rsid w:val="006378D3"/>
    <w:rsid w:val="00637D35"/>
    <w:rsid w:val="00640182"/>
    <w:rsid w:val="00640204"/>
    <w:rsid w:val="00640267"/>
    <w:rsid w:val="006406F4"/>
    <w:rsid w:val="0064070C"/>
    <w:rsid w:val="0064114D"/>
    <w:rsid w:val="0064127C"/>
    <w:rsid w:val="006414CB"/>
    <w:rsid w:val="0064190C"/>
    <w:rsid w:val="00641B75"/>
    <w:rsid w:val="00641F0C"/>
    <w:rsid w:val="00641F3D"/>
    <w:rsid w:val="0064236D"/>
    <w:rsid w:val="006426F2"/>
    <w:rsid w:val="00642760"/>
    <w:rsid w:val="00642F96"/>
    <w:rsid w:val="00643256"/>
    <w:rsid w:val="006432C1"/>
    <w:rsid w:val="0064330B"/>
    <w:rsid w:val="006433BB"/>
    <w:rsid w:val="0064350E"/>
    <w:rsid w:val="006435EC"/>
    <w:rsid w:val="00643B50"/>
    <w:rsid w:val="00643C6A"/>
    <w:rsid w:val="00643F65"/>
    <w:rsid w:val="006442C7"/>
    <w:rsid w:val="00644844"/>
    <w:rsid w:val="00644D37"/>
    <w:rsid w:val="00644E62"/>
    <w:rsid w:val="00644F67"/>
    <w:rsid w:val="006450E7"/>
    <w:rsid w:val="00645295"/>
    <w:rsid w:val="006453D5"/>
    <w:rsid w:val="00645605"/>
    <w:rsid w:val="00645A7F"/>
    <w:rsid w:val="00645DEF"/>
    <w:rsid w:val="00645E02"/>
    <w:rsid w:val="00645EC1"/>
    <w:rsid w:val="00646153"/>
    <w:rsid w:val="006461EB"/>
    <w:rsid w:val="006464CE"/>
    <w:rsid w:val="00646BC6"/>
    <w:rsid w:val="00647089"/>
    <w:rsid w:val="00647262"/>
    <w:rsid w:val="0064741F"/>
    <w:rsid w:val="00647591"/>
    <w:rsid w:val="006478A5"/>
    <w:rsid w:val="006478EC"/>
    <w:rsid w:val="00647E73"/>
    <w:rsid w:val="0065003B"/>
    <w:rsid w:val="0065067C"/>
    <w:rsid w:val="00650726"/>
    <w:rsid w:val="00650D09"/>
    <w:rsid w:val="00650E05"/>
    <w:rsid w:val="00651E4F"/>
    <w:rsid w:val="006520BA"/>
    <w:rsid w:val="0065253A"/>
    <w:rsid w:val="00652649"/>
    <w:rsid w:val="006526B1"/>
    <w:rsid w:val="00652856"/>
    <w:rsid w:val="0065293D"/>
    <w:rsid w:val="00652D71"/>
    <w:rsid w:val="00652E13"/>
    <w:rsid w:val="006532C4"/>
    <w:rsid w:val="006532FF"/>
    <w:rsid w:val="00653371"/>
    <w:rsid w:val="00653832"/>
    <w:rsid w:val="006539F9"/>
    <w:rsid w:val="00653B57"/>
    <w:rsid w:val="00653BFF"/>
    <w:rsid w:val="00653EFB"/>
    <w:rsid w:val="0065403E"/>
    <w:rsid w:val="006540E7"/>
    <w:rsid w:val="006544C4"/>
    <w:rsid w:val="006547AF"/>
    <w:rsid w:val="0065482B"/>
    <w:rsid w:val="00654A8B"/>
    <w:rsid w:val="006553CD"/>
    <w:rsid w:val="00655719"/>
    <w:rsid w:val="00655A8C"/>
    <w:rsid w:val="00655FE7"/>
    <w:rsid w:val="00656400"/>
    <w:rsid w:val="0065667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627"/>
    <w:rsid w:val="00657801"/>
    <w:rsid w:val="006578AA"/>
    <w:rsid w:val="00657AF0"/>
    <w:rsid w:val="00657F44"/>
    <w:rsid w:val="00657F55"/>
    <w:rsid w:val="006600BE"/>
    <w:rsid w:val="00660164"/>
    <w:rsid w:val="0066033C"/>
    <w:rsid w:val="006608CB"/>
    <w:rsid w:val="00660A9A"/>
    <w:rsid w:val="00660B8C"/>
    <w:rsid w:val="0066108E"/>
    <w:rsid w:val="0066140F"/>
    <w:rsid w:val="00661884"/>
    <w:rsid w:val="00661C39"/>
    <w:rsid w:val="006622FE"/>
    <w:rsid w:val="00662A77"/>
    <w:rsid w:val="00662BB5"/>
    <w:rsid w:val="00662E4F"/>
    <w:rsid w:val="00662F7A"/>
    <w:rsid w:val="0066311C"/>
    <w:rsid w:val="0066313E"/>
    <w:rsid w:val="0066338E"/>
    <w:rsid w:val="00663A07"/>
    <w:rsid w:val="00663CFE"/>
    <w:rsid w:val="00663D00"/>
    <w:rsid w:val="00663E03"/>
    <w:rsid w:val="00663E6A"/>
    <w:rsid w:val="00664000"/>
    <w:rsid w:val="00664077"/>
    <w:rsid w:val="00664156"/>
    <w:rsid w:val="006641A1"/>
    <w:rsid w:val="00664374"/>
    <w:rsid w:val="00664481"/>
    <w:rsid w:val="006648F5"/>
    <w:rsid w:val="00664966"/>
    <w:rsid w:val="00664F2A"/>
    <w:rsid w:val="00665540"/>
    <w:rsid w:val="006655E3"/>
    <w:rsid w:val="00665ABD"/>
    <w:rsid w:val="00665AFC"/>
    <w:rsid w:val="00665CAE"/>
    <w:rsid w:val="00665DF6"/>
    <w:rsid w:val="00665E4B"/>
    <w:rsid w:val="00665FAC"/>
    <w:rsid w:val="006661C1"/>
    <w:rsid w:val="00666417"/>
    <w:rsid w:val="00666428"/>
    <w:rsid w:val="00666543"/>
    <w:rsid w:val="00666ACF"/>
    <w:rsid w:val="00666BD8"/>
    <w:rsid w:val="00666C77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9A7"/>
    <w:rsid w:val="00670A49"/>
    <w:rsid w:val="00670B6D"/>
    <w:rsid w:val="00670D74"/>
    <w:rsid w:val="006710A0"/>
    <w:rsid w:val="00671681"/>
    <w:rsid w:val="006716CA"/>
    <w:rsid w:val="006718D1"/>
    <w:rsid w:val="00671921"/>
    <w:rsid w:val="00671941"/>
    <w:rsid w:val="00671B9A"/>
    <w:rsid w:val="00671C63"/>
    <w:rsid w:val="00671C8E"/>
    <w:rsid w:val="00671D5D"/>
    <w:rsid w:val="00671ED5"/>
    <w:rsid w:val="00671EE1"/>
    <w:rsid w:val="0067212F"/>
    <w:rsid w:val="00672187"/>
    <w:rsid w:val="006721A2"/>
    <w:rsid w:val="006724A3"/>
    <w:rsid w:val="00672735"/>
    <w:rsid w:val="00672AEA"/>
    <w:rsid w:val="00672B35"/>
    <w:rsid w:val="00672B82"/>
    <w:rsid w:val="00672FEF"/>
    <w:rsid w:val="00673393"/>
    <w:rsid w:val="0067347C"/>
    <w:rsid w:val="00673700"/>
    <w:rsid w:val="0067372C"/>
    <w:rsid w:val="0067375F"/>
    <w:rsid w:val="006737C8"/>
    <w:rsid w:val="0067440B"/>
    <w:rsid w:val="00674527"/>
    <w:rsid w:val="006747FF"/>
    <w:rsid w:val="00674935"/>
    <w:rsid w:val="006749F2"/>
    <w:rsid w:val="00674AB5"/>
    <w:rsid w:val="00674AD1"/>
    <w:rsid w:val="00674CB8"/>
    <w:rsid w:val="006753A2"/>
    <w:rsid w:val="00675719"/>
    <w:rsid w:val="0067571C"/>
    <w:rsid w:val="006759E2"/>
    <w:rsid w:val="00675C1A"/>
    <w:rsid w:val="00675CDF"/>
    <w:rsid w:val="00675CFA"/>
    <w:rsid w:val="00675D44"/>
    <w:rsid w:val="00675D9D"/>
    <w:rsid w:val="00675E97"/>
    <w:rsid w:val="00675F0A"/>
    <w:rsid w:val="00676513"/>
    <w:rsid w:val="006767B5"/>
    <w:rsid w:val="006769C9"/>
    <w:rsid w:val="00676B0D"/>
    <w:rsid w:val="00676B40"/>
    <w:rsid w:val="00676BC7"/>
    <w:rsid w:val="00676C39"/>
    <w:rsid w:val="00676C5C"/>
    <w:rsid w:val="00676D07"/>
    <w:rsid w:val="00676F71"/>
    <w:rsid w:val="0067704E"/>
    <w:rsid w:val="006770AA"/>
    <w:rsid w:val="006779BD"/>
    <w:rsid w:val="00677BC3"/>
    <w:rsid w:val="00677BD7"/>
    <w:rsid w:val="00677C0C"/>
    <w:rsid w:val="00677C9B"/>
    <w:rsid w:val="00677D77"/>
    <w:rsid w:val="00677EB1"/>
    <w:rsid w:val="0068024D"/>
    <w:rsid w:val="00680396"/>
    <w:rsid w:val="00680890"/>
    <w:rsid w:val="00680F1D"/>
    <w:rsid w:val="00680F83"/>
    <w:rsid w:val="00680FB3"/>
    <w:rsid w:val="00681225"/>
    <w:rsid w:val="00681233"/>
    <w:rsid w:val="0068137E"/>
    <w:rsid w:val="00681695"/>
    <w:rsid w:val="0068187D"/>
    <w:rsid w:val="00681BE5"/>
    <w:rsid w:val="00681C0A"/>
    <w:rsid w:val="00681D4F"/>
    <w:rsid w:val="00681D93"/>
    <w:rsid w:val="00682483"/>
    <w:rsid w:val="006825C4"/>
    <w:rsid w:val="006826D5"/>
    <w:rsid w:val="00682A0B"/>
    <w:rsid w:val="00682B0C"/>
    <w:rsid w:val="00682C83"/>
    <w:rsid w:val="00682DF8"/>
    <w:rsid w:val="00683046"/>
    <w:rsid w:val="006831C5"/>
    <w:rsid w:val="0068321F"/>
    <w:rsid w:val="006832AD"/>
    <w:rsid w:val="006833B3"/>
    <w:rsid w:val="006834B4"/>
    <w:rsid w:val="00683521"/>
    <w:rsid w:val="006837E0"/>
    <w:rsid w:val="00683869"/>
    <w:rsid w:val="00683A3C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19"/>
    <w:rsid w:val="00684642"/>
    <w:rsid w:val="00684CF5"/>
    <w:rsid w:val="00684F63"/>
    <w:rsid w:val="00684FE8"/>
    <w:rsid w:val="006852A3"/>
    <w:rsid w:val="0068562E"/>
    <w:rsid w:val="00685734"/>
    <w:rsid w:val="00685A3A"/>
    <w:rsid w:val="00685AE9"/>
    <w:rsid w:val="00685C02"/>
    <w:rsid w:val="00685EB4"/>
    <w:rsid w:val="006862A4"/>
    <w:rsid w:val="00686376"/>
    <w:rsid w:val="0068653A"/>
    <w:rsid w:val="006865B2"/>
    <w:rsid w:val="006867C3"/>
    <w:rsid w:val="00686A95"/>
    <w:rsid w:val="00686B9A"/>
    <w:rsid w:val="00686D73"/>
    <w:rsid w:val="00686E7F"/>
    <w:rsid w:val="00687014"/>
    <w:rsid w:val="006872DA"/>
    <w:rsid w:val="00687341"/>
    <w:rsid w:val="00687557"/>
    <w:rsid w:val="00687564"/>
    <w:rsid w:val="00687BBC"/>
    <w:rsid w:val="00687E7B"/>
    <w:rsid w:val="00687EAD"/>
    <w:rsid w:val="00687F2D"/>
    <w:rsid w:val="006901D9"/>
    <w:rsid w:val="00690218"/>
    <w:rsid w:val="0069024B"/>
    <w:rsid w:val="006902E0"/>
    <w:rsid w:val="006905A4"/>
    <w:rsid w:val="006905A7"/>
    <w:rsid w:val="006905C6"/>
    <w:rsid w:val="006905DD"/>
    <w:rsid w:val="006908F0"/>
    <w:rsid w:val="00690954"/>
    <w:rsid w:val="00690B8C"/>
    <w:rsid w:val="00690C4B"/>
    <w:rsid w:val="0069107A"/>
    <w:rsid w:val="006911E0"/>
    <w:rsid w:val="0069129F"/>
    <w:rsid w:val="006916D7"/>
    <w:rsid w:val="00691BB6"/>
    <w:rsid w:val="0069212D"/>
    <w:rsid w:val="006924EE"/>
    <w:rsid w:val="00692606"/>
    <w:rsid w:val="00692A47"/>
    <w:rsid w:val="00692B06"/>
    <w:rsid w:val="00692BB0"/>
    <w:rsid w:val="006930F8"/>
    <w:rsid w:val="0069389C"/>
    <w:rsid w:val="00693A7A"/>
    <w:rsid w:val="0069417F"/>
    <w:rsid w:val="006941D8"/>
    <w:rsid w:val="0069445E"/>
    <w:rsid w:val="006944AF"/>
    <w:rsid w:val="006948E9"/>
    <w:rsid w:val="00694995"/>
    <w:rsid w:val="00694B1F"/>
    <w:rsid w:val="00695024"/>
    <w:rsid w:val="006956C0"/>
    <w:rsid w:val="006957E5"/>
    <w:rsid w:val="00695B63"/>
    <w:rsid w:val="00695DD9"/>
    <w:rsid w:val="00696813"/>
    <w:rsid w:val="00696AFD"/>
    <w:rsid w:val="00696FAC"/>
    <w:rsid w:val="006970C1"/>
    <w:rsid w:val="00697339"/>
    <w:rsid w:val="00697445"/>
    <w:rsid w:val="0069780E"/>
    <w:rsid w:val="00697B76"/>
    <w:rsid w:val="00697D3E"/>
    <w:rsid w:val="006A004B"/>
    <w:rsid w:val="006A0094"/>
    <w:rsid w:val="006A0112"/>
    <w:rsid w:val="006A0181"/>
    <w:rsid w:val="006A039C"/>
    <w:rsid w:val="006A08A0"/>
    <w:rsid w:val="006A09A7"/>
    <w:rsid w:val="006A0AF5"/>
    <w:rsid w:val="006A0B39"/>
    <w:rsid w:val="006A0CD2"/>
    <w:rsid w:val="006A0EA2"/>
    <w:rsid w:val="006A1092"/>
    <w:rsid w:val="006A10B8"/>
    <w:rsid w:val="006A1197"/>
    <w:rsid w:val="006A130C"/>
    <w:rsid w:val="006A132D"/>
    <w:rsid w:val="006A1411"/>
    <w:rsid w:val="006A1622"/>
    <w:rsid w:val="006A16A8"/>
    <w:rsid w:val="006A19FF"/>
    <w:rsid w:val="006A1B37"/>
    <w:rsid w:val="006A1FCB"/>
    <w:rsid w:val="006A2292"/>
    <w:rsid w:val="006A22D4"/>
    <w:rsid w:val="006A2695"/>
    <w:rsid w:val="006A26C4"/>
    <w:rsid w:val="006A26DB"/>
    <w:rsid w:val="006A2BA1"/>
    <w:rsid w:val="006A3572"/>
    <w:rsid w:val="006A3B4C"/>
    <w:rsid w:val="006A3CDE"/>
    <w:rsid w:val="006A3F29"/>
    <w:rsid w:val="006A3FD6"/>
    <w:rsid w:val="006A4140"/>
    <w:rsid w:val="006A4461"/>
    <w:rsid w:val="006A473D"/>
    <w:rsid w:val="006A483F"/>
    <w:rsid w:val="006A4879"/>
    <w:rsid w:val="006A4A15"/>
    <w:rsid w:val="006A4A4C"/>
    <w:rsid w:val="006A4BA6"/>
    <w:rsid w:val="006A5048"/>
    <w:rsid w:val="006A5331"/>
    <w:rsid w:val="006A5659"/>
    <w:rsid w:val="006A56F9"/>
    <w:rsid w:val="006A5924"/>
    <w:rsid w:val="006A5FC2"/>
    <w:rsid w:val="006A5FF1"/>
    <w:rsid w:val="006A6136"/>
    <w:rsid w:val="006A6484"/>
    <w:rsid w:val="006A6548"/>
    <w:rsid w:val="006A6742"/>
    <w:rsid w:val="006A67D7"/>
    <w:rsid w:val="006A691B"/>
    <w:rsid w:val="006A6DE7"/>
    <w:rsid w:val="006A708F"/>
    <w:rsid w:val="006A74BD"/>
    <w:rsid w:val="006A77A6"/>
    <w:rsid w:val="006A78D3"/>
    <w:rsid w:val="006A7CEE"/>
    <w:rsid w:val="006B0162"/>
    <w:rsid w:val="006B0572"/>
    <w:rsid w:val="006B0920"/>
    <w:rsid w:val="006B09FE"/>
    <w:rsid w:val="006B0CFD"/>
    <w:rsid w:val="006B10BB"/>
    <w:rsid w:val="006B1249"/>
    <w:rsid w:val="006B143F"/>
    <w:rsid w:val="006B1588"/>
    <w:rsid w:val="006B1649"/>
    <w:rsid w:val="006B1996"/>
    <w:rsid w:val="006B1AD7"/>
    <w:rsid w:val="006B1BD4"/>
    <w:rsid w:val="006B1FA1"/>
    <w:rsid w:val="006B2211"/>
    <w:rsid w:val="006B22E3"/>
    <w:rsid w:val="006B28C0"/>
    <w:rsid w:val="006B29B7"/>
    <w:rsid w:val="006B29F3"/>
    <w:rsid w:val="006B2C47"/>
    <w:rsid w:val="006B2E17"/>
    <w:rsid w:val="006B2E93"/>
    <w:rsid w:val="006B312B"/>
    <w:rsid w:val="006B3609"/>
    <w:rsid w:val="006B3683"/>
    <w:rsid w:val="006B385B"/>
    <w:rsid w:val="006B38BA"/>
    <w:rsid w:val="006B38F5"/>
    <w:rsid w:val="006B39BF"/>
    <w:rsid w:val="006B3B4D"/>
    <w:rsid w:val="006B4309"/>
    <w:rsid w:val="006B43B3"/>
    <w:rsid w:val="006B4403"/>
    <w:rsid w:val="006B4544"/>
    <w:rsid w:val="006B47F2"/>
    <w:rsid w:val="006B4820"/>
    <w:rsid w:val="006B4B71"/>
    <w:rsid w:val="006B4CBC"/>
    <w:rsid w:val="006B4EA0"/>
    <w:rsid w:val="006B502D"/>
    <w:rsid w:val="006B5297"/>
    <w:rsid w:val="006B529B"/>
    <w:rsid w:val="006B541D"/>
    <w:rsid w:val="006B543D"/>
    <w:rsid w:val="006B5ABD"/>
    <w:rsid w:val="006B5AE7"/>
    <w:rsid w:val="006B5EF7"/>
    <w:rsid w:val="006B5FD0"/>
    <w:rsid w:val="006B6133"/>
    <w:rsid w:val="006B64F4"/>
    <w:rsid w:val="006B6664"/>
    <w:rsid w:val="006B6902"/>
    <w:rsid w:val="006B6B2B"/>
    <w:rsid w:val="006B6B60"/>
    <w:rsid w:val="006B6CE4"/>
    <w:rsid w:val="006B6D42"/>
    <w:rsid w:val="006B6E5F"/>
    <w:rsid w:val="006B6FD6"/>
    <w:rsid w:val="006B7100"/>
    <w:rsid w:val="006B71A5"/>
    <w:rsid w:val="006B72D5"/>
    <w:rsid w:val="006B7379"/>
    <w:rsid w:val="006B7387"/>
    <w:rsid w:val="006B7491"/>
    <w:rsid w:val="006B79CA"/>
    <w:rsid w:val="006B7B7B"/>
    <w:rsid w:val="006B7F02"/>
    <w:rsid w:val="006C01F9"/>
    <w:rsid w:val="006C071A"/>
    <w:rsid w:val="006C0C92"/>
    <w:rsid w:val="006C0D80"/>
    <w:rsid w:val="006C0EC5"/>
    <w:rsid w:val="006C0EDD"/>
    <w:rsid w:val="006C1462"/>
    <w:rsid w:val="006C1975"/>
    <w:rsid w:val="006C19BE"/>
    <w:rsid w:val="006C1A3A"/>
    <w:rsid w:val="006C1AEE"/>
    <w:rsid w:val="006C1BA5"/>
    <w:rsid w:val="006C1BAB"/>
    <w:rsid w:val="006C1C84"/>
    <w:rsid w:val="006C1CE4"/>
    <w:rsid w:val="006C1F1C"/>
    <w:rsid w:val="006C2098"/>
    <w:rsid w:val="006C2465"/>
    <w:rsid w:val="006C2498"/>
    <w:rsid w:val="006C2547"/>
    <w:rsid w:val="006C25EF"/>
    <w:rsid w:val="006C2675"/>
    <w:rsid w:val="006C2677"/>
    <w:rsid w:val="006C26BA"/>
    <w:rsid w:val="006C28B1"/>
    <w:rsid w:val="006C28D8"/>
    <w:rsid w:val="006C29F1"/>
    <w:rsid w:val="006C2A15"/>
    <w:rsid w:val="006C2AC4"/>
    <w:rsid w:val="006C2ADD"/>
    <w:rsid w:val="006C2AED"/>
    <w:rsid w:val="006C2D32"/>
    <w:rsid w:val="006C2DBE"/>
    <w:rsid w:val="006C2E6F"/>
    <w:rsid w:val="006C3052"/>
    <w:rsid w:val="006C3078"/>
    <w:rsid w:val="006C3102"/>
    <w:rsid w:val="006C3178"/>
    <w:rsid w:val="006C319B"/>
    <w:rsid w:val="006C31B5"/>
    <w:rsid w:val="006C323F"/>
    <w:rsid w:val="006C3357"/>
    <w:rsid w:val="006C3399"/>
    <w:rsid w:val="006C36E5"/>
    <w:rsid w:val="006C37AC"/>
    <w:rsid w:val="006C3D1E"/>
    <w:rsid w:val="006C41C1"/>
    <w:rsid w:val="006C434B"/>
    <w:rsid w:val="006C448B"/>
    <w:rsid w:val="006C4899"/>
    <w:rsid w:val="006C4E6C"/>
    <w:rsid w:val="006C4F56"/>
    <w:rsid w:val="006C520D"/>
    <w:rsid w:val="006C52FF"/>
    <w:rsid w:val="006C54FB"/>
    <w:rsid w:val="006C55ED"/>
    <w:rsid w:val="006C596A"/>
    <w:rsid w:val="006C5B1F"/>
    <w:rsid w:val="006C5BBC"/>
    <w:rsid w:val="006C5CCC"/>
    <w:rsid w:val="006C5DDC"/>
    <w:rsid w:val="006C5E8C"/>
    <w:rsid w:val="006C6048"/>
    <w:rsid w:val="006C6096"/>
    <w:rsid w:val="006C611B"/>
    <w:rsid w:val="006C65D4"/>
    <w:rsid w:val="006C663D"/>
    <w:rsid w:val="006C67D6"/>
    <w:rsid w:val="006C6CF9"/>
    <w:rsid w:val="006C720D"/>
    <w:rsid w:val="006C7293"/>
    <w:rsid w:val="006C75CD"/>
    <w:rsid w:val="006C75FD"/>
    <w:rsid w:val="006C7638"/>
    <w:rsid w:val="006C7C69"/>
    <w:rsid w:val="006D0365"/>
    <w:rsid w:val="006D05E5"/>
    <w:rsid w:val="006D0C4B"/>
    <w:rsid w:val="006D0D38"/>
    <w:rsid w:val="006D0F2B"/>
    <w:rsid w:val="006D11B2"/>
    <w:rsid w:val="006D1410"/>
    <w:rsid w:val="006D1454"/>
    <w:rsid w:val="006D1636"/>
    <w:rsid w:val="006D16A0"/>
    <w:rsid w:val="006D1980"/>
    <w:rsid w:val="006D1995"/>
    <w:rsid w:val="006D1AF0"/>
    <w:rsid w:val="006D1E9D"/>
    <w:rsid w:val="006D1F89"/>
    <w:rsid w:val="006D1FF5"/>
    <w:rsid w:val="006D2212"/>
    <w:rsid w:val="006D2375"/>
    <w:rsid w:val="006D24C6"/>
    <w:rsid w:val="006D273B"/>
    <w:rsid w:val="006D28E9"/>
    <w:rsid w:val="006D292F"/>
    <w:rsid w:val="006D2A32"/>
    <w:rsid w:val="006D2BC0"/>
    <w:rsid w:val="006D2C57"/>
    <w:rsid w:val="006D2F7D"/>
    <w:rsid w:val="006D2FF6"/>
    <w:rsid w:val="006D3231"/>
    <w:rsid w:val="006D3533"/>
    <w:rsid w:val="006D37C2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7B0"/>
    <w:rsid w:val="006D4D59"/>
    <w:rsid w:val="006D4E1D"/>
    <w:rsid w:val="006D4E26"/>
    <w:rsid w:val="006D59BC"/>
    <w:rsid w:val="006D5BD7"/>
    <w:rsid w:val="006D5E4E"/>
    <w:rsid w:val="006D6141"/>
    <w:rsid w:val="006D6709"/>
    <w:rsid w:val="006D6866"/>
    <w:rsid w:val="006D6E4B"/>
    <w:rsid w:val="006D71A6"/>
    <w:rsid w:val="006D7280"/>
    <w:rsid w:val="006D763A"/>
    <w:rsid w:val="006D7B50"/>
    <w:rsid w:val="006D7F29"/>
    <w:rsid w:val="006E00A1"/>
    <w:rsid w:val="006E0152"/>
    <w:rsid w:val="006E0270"/>
    <w:rsid w:val="006E03C3"/>
    <w:rsid w:val="006E053A"/>
    <w:rsid w:val="006E0758"/>
    <w:rsid w:val="006E0875"/>
    <w:rsid w:val="006E0C53"/>
    <w:rsid w:val="006E0D41"/>
    <w:rsid w:val="006E163D"/>
    <w:rsid w:val="006E1B4E"/>
    <w:rsid w:val="006E1F8B"/>
    <w:rsid w:val="006E22C3"/>
    <w:rsid w:val="006E2D16"/>
    <w:rsid w:val="006E2E64"/>
    <w:rsid w:val="006E32D4"/>
    <w:rsid w:val="006E34D4"/>
    <w:rsid w:val="006E3939"/>
    <w:rsid w:val="006E3B4E"/>
    <w:rsid w:val="006E3FDC"/>
    <w:rsid w:val="006E4286"/>
    <w:rsid w:val="006E4343"/>
    <w:rsid w:val="006E4381"/>
    <w:rsid w:val="006E43C5"/>
    <w:rsid w:val="006E4AE9"/>
    <w:rsid w:val="006E4C50"/>
    <w:rsid w:val="006E4EDB"/>
    <w:rsid w:val="006E50C3"/>
    <w:rsid w:val="006E5212"/>
    <w:rsid w:val="006E52D1"/>
    <w:rsid w:val="006E5738"/>
    <w:rsid w:val="006E5A53"/>
    <w:rsid w:val="006E5C1C"/>
    <w:rsid w:val="006E5EDC"/>
    <w:rsid w:val="006E601A"/>
    <w:rsid w:val="006E62BC"/>
    <w:rsid w:val="006E6471"/>
    <w:rsid w:val="006E68F8"/>
    <w:rsid w:val="006E68FF"/>
    <w:rsid w:val="006E6B15"/>
    <w:rsid w:val="006E6CF6"/>
    <w:rsid w:val="006E6FAC"/>
    <w:rsid w:val="006E7265"/>
    <w:rsid w:val="006E7292"/>
    <w:rsid w:val="006E74F9"/>
    <w:rsid w:val="006E75F3"/>
    <w:rsid w:val="006E791B"/>
    <w:rsid w:val="006E7A71"/>
    <w:rsid w:val="006E7E75"/>
    <w:rsid w:val="006E7E84"/>
    <w:rsid w:val="006E7E87"/>
    <w:rsid w:val="006F082C"/>
    <w:rsid w:val="006F08E7"/>
    <w:rsid w:val="006F0B51"/>
    <w:rsid w:val="006F0C4E"/>
    <w:rsid w:val="006F0E1D"/>
    <w:rsid w:val="006F0E4B"/>
    <w:rsid w:val="006F0E9B"/>
    <w:rsid w:val="006F10F0"/>
    <w:rsid w:val="006F145F"/>
    <w:rsid w:val="006F177E"/>
    <w:rsid w:val="006F1B26"/>
    <w:rsid w:val="006F1EBC"/>
    <w:rsid w:val="006F22BA"/>
    <w:rsid w:val="006F2384"/>
    <w:rsid w:val="006F2D53"/>
    <w:rsid w:val="006F2EBD"/>
    <w:rsid w:val="006F30BF"/>
    <w:rsid w:val="006F30E5"/>
    <w:rsid w:val="006F3122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3F4"/>
    <w:rsid w:val="006F44DF"/>
    <w:rsid w:val="006F45C8"/>
    <w:rsid w:val="006F4771"/>
    <w:rsid w:val="006F4B1F"/>
    <w:rsid w:val="006F4CC8"/>
    <w:rsid w:val="006F4EEE"/>
    <w:rsid w:val="006F5112"/>
    <w:rsid w:val="006F518C"/>
    <w:rsid w:val="006F53F5"/>
    <w:rsid w:val="006F5506"/>
    <w:rsid w:val="006F551A"/>
    <w:rsid w:val="006F56E6"/>
    <w:rsid w:val="006F586F"/>
    <w:rsid w:val="006F60C1"/>
    <w:rsid w:val="006F6189"/>
    <w:rsid w:val="006F63EC"/>
    <w:rsid w:val="006F6482"/>
    <w:rsid w:val="006F66B2"/>
    <w:rsid w:val="006F6BFF"/>
    <w:rsid w:val="006F6D44"/>
    <w:rsid w:val="006F6DB0"/>
    <w:rsid w:val="006F6DB4"/>
    <w:rsid w:val="006F6DBA"/>
    <w:rsid w:val="006F7013"/>
    <w:rsid w:val="006F707F"/>
    <w:rsid w:val="006F7243"/>
    <w:rsid w:val="006F75F1"/>
    <w:rsid w:val="006F7620"/>
    <w:rsid w:val="006F7699"/>
    <w:rsid w:val="006F7A85"/>
    <w:rsid w:val="006F7AF8"/>
    <w:rsid w:val="006F7F62"/>
    <w:rsid w:val="0070007E"/>
    <w:rsid w:val="007000FD"/>
    <w:rsid w:val="0070031A"/>
    <w:rsid w:val="00700342"/>
    <w:rsid w:val="00700657"/>
    <w:rsid w:val="00700A14"/>
    <w:rsid w:val="00700FB0"/>
    <w:rsid w:val="00701002"/>
    <w:rsid w:val="007013A5"/>
    <w:rsid w:val="007014B9"/>
    <w:rsid w:val="007016BD"/>
    <w:rsid w:val="00701779"/>
    <w:rsid w:val="00701882"/>
    <w:rsid w:val="00701B79"/>
    <w:rsid w:val="00701BAD"/>
    <w:rsid w:val="00701D0C"/>
    <w:rsid w:val="00701F36"/>
    <w:rsid w:val="00701F99"/>
    <w:rsid w:val="00702877"/>
    <w:rsid w:val="00702A9F"/>
    <w:rsid w:val="00702AC5"/>
    <w:rsid w:val="00702DE1"/>
    <w:rsid w:val="00702E66"/>
    <w:rsid w:val="00703164"/>
    <w:rsid w:val="007031F8"/>
    <w:rsid w:val="007032C6"/>
    <w:rsid w:val="00703805"/>
    <w:rsid w:val="0070380A"/>
    <w:rsid w:val="00703E9A"/>
    <w:rsid w:val="00704066"/>
    <w:rsid w:val="00704C79"/>
    <w:rsid w:val="007051F3"/>
    <w:rsid w:val="0070527A"/>
    <w:rsid w:val="007053FC"/>
    <w:rsid w:val="007059CD"/>
    <w:rsid w:val="007059F0"/>
    <w:rsid w:val="00705BD2"/>
    <w:rsid w:val="00705E32"/>
    <w:rsid w:val="00705F2D"/>
    <w:rsid w:val="00705F99"/>
    <w:rsid w:val="00706073"/>
    <w:rsid w:val="007064BC"/>
    <w:rsid w:val="007065BF"/>
    <w:rsid w:val="007069CF"/>
    <w:rsid w:val="00706A99"/>
    <w:rsid w:val="00706B7C"/>
    <w:rsid w:val="00706BBC"/>
    <w:rsid w:val="00706CC3"/>
    <w:rsid w:val="00706E11"/>
    <w:rsid w:val="0070721A"/>
    <w:rsid w:val="007073FC"/>
    <w:rsid w:val="007075F5"/>
    <w:rsid w:val="007076A9"/>
    <w:rsid w:val="007076E9"/>
    <w:rsid w:val="007077A4"/>
    <w:rsid w:val="007077B5"/>
    <w:rsid w:val="00707938"/>
    <w:rsid w:val="00707979"/>
    <w:rsid w:val="00707998"/>
    <w:rsid w:val="00707F21"/>
    <w:rsid w:val="0071038C"/>
    <w:rsid w:val="00710391"/>
    <w:rsid w:val="0071048E"/>
    <w:rsid w:val="0071060F"/>
    <w:rsid w:val="007108B1"/>
    <w:rsid w:val="00710AA6"/>
    <w:rsid w:val="0071113C"/>
    <w:rsid w:val="0071119A"/>
    <w:rsid w:val="00711215"/>
    <w:rsid w:val="007112FD"/>
    <w:rsid w:val="00711445"/>
    <w:rsid w:val="00711593"/>
    <w:rsid w:val="007115DD"/>
    <w:rsid w:val="0071187E"/>
    <w:rsid w:val="00711F1C"/>
    <w:rsid w:val="00711FEE"/>
    <w:rsid w:val="00712106"/>
    <w:rsid w:val="00712354"/>
    <w:rsid w:val="00712390"/>
    <w:rsid w:val="007123D5"/>
    <w:rsid w:val="007126F4"/>
    <w:rsid w:val="007127C9"/>
    <w:rsid w:val="0071292C"/>
    <w:rsid w:val="0071365C"/>
    <w:rsid w:val="0071374E"/>
    <w:rsid w:val="00713968"/>
    <w:rsid w:val="007139BC"/>
    <w:rsid w:val="007139E4"/>
    <w:rsid w:val="00713A1D"/>
    <w:rsid w:val="00713AD2"/>
    <w:rsid w:val="00713AF3"/>
    <w:rsid w:val="00713C32"/>
    <w:rsid w:val="00713CEE"/>
    <w:rsid w:val="00713D63"/>
    <w:rsid w:val="00713EB7"/>
    <w:rsid w:val="00713FBC"/>
    <w:rsid w:val="007144A7"/>
    <w:rsid w:val="0071472A"/>
    <w:rsid w:val="007147AC"/>
    <w:rsid w:val="007148ED"/>
    <w:rsid w:val="00715018"/>
    <w:rsid w:val="00715247"/>
    <w:rsid w:val="00715475"/>
    <w:rsid w:val="007155D1"/>
    <w:rsid w:val="00715D40"/>
    <w:rsid w:val="00715D75"/>
    <w:rsid w:val="00715EBB"/>
    <w:rsid w:val="00715EC8"/>
    <w:rsid w:val="00715EEA"/>
    <w:rsid w:val="00716080"/>
    <w:rsid w:val="0071611D"/>
    <w:rsid w:val="007167EA"/>
    <w:rsid w:val="00716A80"/>
    <w:rsid w:val="00716AC0"/>
    <w:rsid w:val="00716BE7"/>
    <w:rsid w:val="00716CD6"/>
    <w:rsid w:val="007171E1"/>
    <w:rsid w:val="007172DC"/>
    <w:rsid w:val="00717581"/>
    <w:rsid w:val="007176C3"/>
    <w:rsid w:val="00717890"/>
    <w:rsid w:val="00717E4A"/>
    <w:rsid w:val="00720038"/>
    <w:rsid w:val="00720039"/>
    <w:rsid w:val="007202A6"/>
    <w:rsid w:val="007203C5"/>
    <w:rsid w:val="00720458"/>
    <w:rsid w:val="00720675"/>
    <w:rsid w:val="00720973"/>
    <w:rsid w:val="007211A5"/>
    <w:rsid w:val="00721B7D"/>
    <w:rsid w:val="00721C9D"/>
    <w:rsid w:val="00721DAB"/>
    <w:rsid w:val="007221FE"/>
    <w:rsid w:val="0072252E"/>
    <w:rsid w:val="0072254A"/>
    <w:rsid w:val="0072260F"/>
    <w:rsid w:val="00722860"/>
    <w:rsid w:val="00722CC6"/>
    <w:rsid w:val="00722DC5"/>
    <w:rsid w:val="00722DC8"/>
    <w:rsid w:val="00722F26"/>
    <w:rsid w:val="00723261"/>
    <w:rsid w:val="00723832"/>
    <w:rsid w:val="00723C09"/>
    <w:rsid w:val="00723EAC"/>
    <w:rsid w:val="00723F22"/>
    <w:rsid w:val="00724046"/>
    <w:rsid w:val="007240B0"/>
    <w:rsid w:val="0072422F"/>
    <w:rsid w:val="007245EC"/>
    <w:rsid w:val="007246CF"/>
    <w:rsid w:val="00724888"/>
    <w:rsid w:val="007248B0"/>
    <w:rsid w:val="00724B5A"/>
    <w:rsid w:val="00724E39"/>
    <w:rsid w:val="0072500E"/>
    <w:rsid w:val="00725094"/>
    <w:rsid w:val="0072525B"/>
    <w:rsid w:val="00725324"/>
    <w:rsid w:val="007254D6"/>
    <w:rsid w:val="00725720"/>
    <w:rsid w:val="00725887"/>
    <w:rsid w:val="0072596A"/>
    <w:rsid w:val="00725D51"/>
    <w:rsid w:val="00725EF8"/>
    <w:rsid w:val="00725F97"/>
    <w:rsid w:val="007261F3"/>
    <w:rsid w:val="00726349"/>
    <w:rsid w:val="007264F3"/>
    <w:rsid w:val="0072687B"/>
    <w:rsid w:val="00726F4D"/>
    <w:rsid w:val="00727027"/>
    <w:rsid w:val="007270EA"/>
    <w:rsid w:val="007274D0"/>
    <w:rsid w:val="007274FF"/>
    <w:rsid w:val="00727653"/>
    <w:rsid w:val="007278BC"/>
    <w:rsid w:val="00727C29"/>
    <w:rsid w:val="00730260"/>
    <w:rsid w:val="007305E6"/>
    <w:rsid w:val="0073070A"/>
    <w:rsid w:val="00730AB5"/>
    <w:rsid w:val="00730ADD"/>
    <w:rsid w:val="00730B4D"/>
    <w:rsid w:val="00730CAC"/>
    <w:rsid w:val="00730DB3"/>
    <w:rsid w:val="00730F64"/>
    <w:rsid w:val="0073101F"/>
    <w:rsid w:val="007310C0"/>
    <w:rsid w:val="007310FD"/>
    <w:rsid w:val="0073132B"/>
    <w:rsid w:val="0073135B"/>
    <w:rsid w:val="00731690"/>
    <w:rsid w:val="0073175C"/>
    <w:rsid w:val="00731AE9"/>
    <w:rsid w:val="00731C0A"/>
    <w:rsid w:val="00732145"/>
    <w:rsid w:val="0073219E"/>
    <w:rsid w:val="00732268"/>
    <w:rsid w:val="00732277"/>
    <w:rsid w:val="0073290E"/>
    <w:rsid w:val="007329A2"/>
    <w:rsid w:val="00732D96"/>
    <w:rsid w:val="00732ED1"/>
    <w:rsid w:val="00733465"/>
    <w:rsid w:val="0073350B"/>
    <w:rsid w:val="00733729"/>
    <w:rsid w:val="0073386D"/>
    <w:rsid w:val="0073397B"/>
    <w:rsid w:val="00733B7A"/>
    <w:rsid w:val="00733C2E"/>
    <w:rsid w:val="00733EF2"/>
    <w:rsid w:val="00733FC0"/>
    <w:rsid w:val="0073453D"/>
    <w:rsid w:val="00734799"/>
    <w:rsid w:val="007348EE"/>
    <w:rsid w:val="00734AD7"/>
    <w:rsid w:val="00734B58"/>
    <w:rsid w:val="00734C6D"/>
    <w:rsid w:val="00734CE4"/>
    <w:rsid w:val="00734D79"/>
    <w:rsid w:val="00734F82"/>
    <w:rsid w:val="007351B6"/>
    <w:rsid w:val="00735809"/>
    <w:rsid w:val="00735A56"/>
    <w:rsid w:val="00735A68"/>
    <w:rsid w:val="00735B13"/>
    <w:rsid w:val="007361A9"/>
    <w:rsid w:val="007361DC"/>
    <w:rsid w:val="007361E5"/>
    <w:rsid w:val="00736274"/>
    <w:rsid w:val="0073634B"/>
    <w:rsid w:val="0073698D"/>
    <w:rsid w:val="00736C1F"/>
    <w:rsid w:val="00736EE9"/>
    <w:rsid w:val="00736F65"/>
    <w:rsid w:val="007370FD"/>
    <w:rsid w:val="0073767B"/>
    <w:rsid w:val="00737D4F"/>
    <w:rsid w:val="00737F7B"/>
    <w:rsid w:val="00740081"/>
    <w:rsid w:val="0074015C"/>
    <w:rsid w:val="007402D5"/>
    <w:rsid w:val="00740432"/>
    <w:rsid w:val="0074083C"/>
    <w:rsid w:val="007408D7"/>
    <w:rsid w:val="00740A74"/>
    <w:rsid w:val="00740C03"/>
    <w:rsid w:val="0074118A"/>
    <w:rsid w:val="00741464"/>
    <w:rsid w:val="00741486"/>
    <w:rsid w:val="007414C4"/>
    <w:rsid w:val="0074152E"/>
    <w:rsid w:val="007415A2"/>
    <w:rsid w:val="0074179C"/>
    <w:rsid w:val="0074186C"/>
    <w:rsid w:val="007418DA"/>
    <w:rsid w:val="0074195C"/>
    <w:rsid w:val="00741A01"/>
    <w:rsid w:val="00741F5D"/>
    <w:rsid w:val="00741F61"/>
    <w:rsid w:val="00742603"/>
    <w:rsid w:val="007428D9"/>
    <w:rsid w:val="00742B4E"/>
    <w:rsid w:val="00742BBB"/>
    <w:rsid w:val="00742C83"/>
    <w:rsid w:val="00742C89"/>
    <w:rsid w:val="00742DD7"/>
    <w:rsid w:val="00742E5E"/>
    <w:rsid w:val="00742EAF"/>
    <w:rsid w:val="00742EE6"/>
    <w:rsid w:val="00743121"/>
    <w:rsid w:val="00743383"/>
    <w:rsid w:val="00743404"/>
    <w:rsid w:val="007437D6"/>
    <w:rsid w:val="00743AD4"/>
    <w:rsid w:val="00743F31"/>
    <w:rsid w:val="00743FE9"/>
    <w:rsid w:val="0074450F"/>
    <w:rsid w:val="00744529"/>
    <w:rsid w:val="00744F2E"/>
    <w:rsid w:val="00744F56"/>
    <w:rsid w:val="007451AA"/>
    <w:rsid w:val="007451E4"/>
    <w:rsid w:val="007454A3"/>
    <w:rsid w:val="00745693"/>
    <w:rsid w:val="00745B12"/>
    <w:rsid w:val="00745C79"/>
    <w:rsid w:val="00745EB8"/>
    <w:rsid w:val="00745F7C"/>
    <w:rsid w:val="0074607A"/>
    <w:rsid w:val="00746226"/>
    <w:rsid w:val="00746460"/>
    <w:rsid w:val="007467FF"/>
    <w:rsid w:val="00746B9A"/>
    <w:rsid w:val="00746D89"/>
    <w:rsid w:val="00747311"/>
    <w:rsid w:val="00747354"/>
    <w:rsid w:val="00747432"/>
    <w:rsid w:val="00747AE5"/>
    <w:rsid w:val="00747DC7"/>
    <w:rsid w:val="00747EF9"/>
    <w:rsid w:val="007501BE"/>
    <w:rsid w:val="007502EA"/>
    <w:rsid w:val="007505BE"/>
    <w:rsid w:val="007505D6"/>
    <w:rsid w:val="007505FA"/>
    <w:rsid w:val="007508BE"/>
    <w:rsid w:val="00750975"/>
    <w:rsid w:val="00750EC8"/>
    <w:rsid w:val="00750F0D"/>
    <w:rsid w:val="00750F88"/>
    <w:rsid w:val="00750F8C"/>
    <w:rsid w:val="0075134F"/>
    <w:rsid w:val="0075157E"/>
    <w:rsid w:val="007516C2"/>
    <w:rsid w:val="0075177B"/>
    <w:rsid w:val="007518BF"/>
    <w:rsid w:val="00751FE9"/>
    <w:rsid w:val="0075213C"/>
    <w:rsid w:val="007521FC"/>
    <w:rsid w:val="007525AC"/>
    <w:rsid w:val="00752600"/>
    <w:rsid w:val="00752892"/>
    <w:rsid w:val="007528D9"/>
    <w:rsid w:val="00752B37"/>
    <w:rsid w:val="00752D47"/>
    <w:rsid w:val="00753269"/>
    <w:rsid w:val="00753579"/>
    <w:rsid w:val="00753637"/>
    <w:rsid w:val="00753B84"/>
    <w:rsid w:val="00753CA4"/>
    <w:rsid w:val="00753E07"/>
    <w:rsid w:val="00754003"/>
    <w:rsid w:val="00754107"/>
    <w:rsid w:val="00754435"/>
    <w:rsid w:val="00754994"/>
    <w:rsid w:val="00754B90"/>
    <w:rsid w:val="00754EF9"/>
    <w:rsid w:val="00754F28"/>
    <w:rsid w:val="00755047"/>
    <w:rsid w:val="00755210"/>
    <w:rsid w:val="007553B2"/>
    <w:rsid w:val="00755920"/>
    <w:rsid w:val="00755A58"/>
    <w:rsid w:val="00755B8A"/>
    <w:rsid w:val="00755BE2"/>
    <w:rsid w:val="00755F75"/>
    <w:rsid w:val="007560CC"/>
    <w:rsid w:val="00756139"/>
    <w:rsid w:val="00756564"/>
    <w:rsid w:val="00756A25"/>
    <w:rsid w:val="00756FCA"/>
    <w:rsid w:val="00756FFD"/>
    <w:rsid w:val="00757032"/>
    <w:rsid w:val="007572B5"/>
    <w:rsid w:val="0075795F"/>
    <w:rsid w:val="00757AE1"/>
    <w:rsid w:val="00757BCE"/>
    <w:rsid w:val="00757C06"/>
    <w:rsid w:val="00757CE6"/>
    <w:rsid w:val="00760145"/>
    <w:rsid w:val="0076019B"/>
    <w:rsid w:val="007601A2"/>
    <w:rsid w:val="00760283"/>
    <w:rsid w:val="0076031D"/>
    <w:rsid w:val="00760486"/>
    <w:rsid w:val="0076075F"/>
    <w:rsid w:val="00760BB1"/>
    <w:rsid w:val="0076105A"/>
    <w:rsid w:val="0076125E"/>
    <w:rsid w:val="00762088"/>
    <w:rsid w:val="007622A2"/>
    <w:rsid w:val="007625E1"/>
    <w:rsid w:val="0076299F"/>
    <w:rsid w:val="00762FFD"/>
    <w:rsid w:val="007631D3"/>
    <w:rsid w:val="0076320C"/>
    <w:rsid w:val="00763221"/>
    <w:rsid w:val="00763278"/>
    <w:rsid w:val="007635FE"/>
    <w:rsid w:val="007639C5"/>
    <w:rsid w:val="00763A67"/>
    <w:rsid w:val="00763C93"/>
    <w:rsid w:val="00763DFC"/>
    <w:rsid w:val="00764180"/>
    <w:rsid w:val="00764238"/>
    <w:rsid w:val="00764310"/>
    <w:rsid w:val="007643FD"/>
    <w:rsid w:val="007646AA"/>
    <w:rsid w:val="007648C5"/>
    <w:rsid w:val="00764CB3"/>
    <w:rsid w:val="00764FF6"/>
    <w:rsid w:val="00765444"/>
    <w:rsid w:val="0076585C"/>
    <w:rsid w:val="0076608E"/>
    <w:rsid w:val="00766370"/>
    <w:rsid w:val="00766448"/>
    <w:rsid w:val="007664A2"/>
    <w:rsid w:val="007666A1"/>
    <w:rsid w:val="007666C8"/>
    <w:rsid w:val="007667DB"/>
    <w:rsid w:val="0076686E"/>
    <w:rsid w:val="00766B2F"/>
    <w:rsid w:val="00766DB8"/>
    <w:rsid w:val="00766F3D"/>
    <w:rsid w:val="00767343"/>
    <w:rsid w:val="007673BF"/>
    <w:rsid w:val="007674B5"/>
    <w:rsid w:val="00767748"/>
    <w:rsid w:val="00767753"/>
    <w:rsid w:val="007678A1"/>
    <w:rsid w:val="00767AED"/>
    <w:rsid w:val="00767D62"/>
    <w:rsid w:val="0077019E"/>
    <w:rsid w:val="00770265"/>
    <w:rsid w:val="007704E8"/>
    <w:rsid w:val="00770C52"/>
    <w:rsid w:val="00770D51"/>
    <w:rsid w:val="00770DDB"/>
    <w:rsid w:val="00771018"/>
    <w:rsid w:val="007710E3"/>
    <w:rsid w:val="0077119C"/>
    <w:rsid w:val="007711EB"/>
    <w:rsid w:val="007718AC"/>
    <w:rsid w:val="00771AC5"/>
    <w:rsid w:val="00771BB4"/>
    <w:rsid w:val="00771C04"/>
    <w:rsid w:val="00771C85"/>
    <w:rsid w:val="00771DEC"/>
    <w:rsid w:val="00771EB8"/>
    <w:rsid w:val="0077236D"/>
    <w:rsid w:val="007726D3"/>
    <w:rsid w:val="007726D9"/>
    <w:rsid w:val="00772712"/>
    <w:rsid w:val="007727C2"/>
    <w:rsid w:val="007729B7"/>
    <w:rsid w:val="00772CB5"/>
    <w:rsid w:val="00772FE0"/>
    <w:rsid w:val="00773168"/>
    <w:rsid w:val="00773559"/>
    <w:rsid w:val="007737C1"/>
    <w:rsid w:val="00773A21"/>
    <w:rsid w:val="00773B13"/>
    <w:rsid w:val="00773B76"/>
    <w:rsid w:val="00773E40"/>
    <w:rsid w:val="007741DD"/>
    <w:rsid w:val="007742CB"/>
    <w:rsid w:val="00774667"/>
    <w:rsid w:val="00774DE9"/>
    <w:rsid w:val="00775044"/>
    <w:rsid w:val="007750F0"/>
    <w:rsid w:val="00775F89"/>
    <w:rsid w:val="00776041"/>
    <w:rsid w:val="0077647D"/>
    <w:rsid w:val="007768EB"/>
    <w:rsid w:val="00776AC6"/>
    <w:rsid w:val="00776B3B"/>
    <w:rsid w:val="00776CC3"/>
    <w:rsid w:val="00776F31"/>
    <w:rsid w:val="007773A2"/>
    <w:rsid w:val="0077740F"/>
    <w:rsid w:val="007777E9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95A"/>
    <w:rsid w:val="00780A4A"/>
    <w:rsid w:val="00780F60"/>
    <w:rsid w:val="00780FD8"/>
    <w:rsid w:val="0078108B"/>
    <w:rsid w:val="00781252"/>
    <w:rsid w:val="007813EB"/>
    <w:rsid w:val="007814B0"/>
    <w:rsid w:val="007816A1"/>
    <w:rsid w:val="00781772"/>
    <w:rsid w:val="00781A08"/>
    <w:rsid w:val="00781A7B"/>
    <w:rsid w:val="00781BE8"/>
    <w:rsid w:val="00781FEE"/>
    <w:rsid w:val="007822BD"/>
    <w:rsid w:val="007822D1"/>
    <w:rsid w:val="007824C2"/>
    <w:rsid w:val="007827DB"/>
    <w:rsid w:val="007828E2"/>
    <w:rsid w:val="00782A30"/>
    <w:rsid w:val="00782F26"/>
    <w:rsid w:val="00782F39"/>
    <w:rsid w:val="007830BD"/>
    <w:rsid w:val="0078332D"/>
    <w:rsid w:val="00783603"/>
    <w:rsid w:val="00783689"/>
    <w:rsid w:val="00783AA0"/>
    <w:rsid w:val="00783C4C"/>
    <w:rsid w:val="0078410F"/>
    <w:rsid w:val="007842B8"/>
    <w:rsid w:val="00784453"/>
    <w:rsid w:val="00784469"/>
    <w:rsid w:val="00784567"/>
    <w:rsid w:val="00784589"/>
    <w:rsid w:val="007845FA"/>
    <w:rsid w:val="007846D6"/>
    <w:rsid w:val="00784B8A"/>
    <w:rsid w:val="00784ED3"/>
    <w:rsid w:val="00785295"/>
    <w:rsid w:val="00785417"/>
    <w:rsid w:val="00785619"/>
    <w:rsid w:val="0078577E"/>
    <w:rsid w:val="00785F12"/>
    <w:rsid w:val="007860CB"/>
    <w:rsid w:val="0078614E"/>
    <w:rsid w:val="0078617D"/>
    <w:rsid w:val="007863D2"/>
    <w:rsid w:val="00786429"/>
    <w:rsid w:val="007864A6"/>
    <w:rsid w:val="00786603"/>
    <w:rsid w:val="0078666A"/>
    <w:rsid w:val="00786BC6"/>
    <w:rsid w:val="0078704D"/>
    <w:rsid w:val="0078709E"/>
    <w:rsid w:val="007870C9"/>
    <w:rsid w:val="007877CC"/>
    <w:rsid w:val="00787819"/>
    <w:rsid w:val="00787843"/>
    <w:rsid w:val="007878FB"/>
    <w:rsid w:val="00787AD1"/>
    <w:rsid w:val="00787B37"/>
    <w:rsid w:val="00787C6A"/>
    <w:rsid w:val="00787CF9"/>
    <w:rsid w:val="00787D49"/>
    <w:rsid w:val="0079063C"/>
    <w:rsid w:val="00790652"/>
    <w:rsid w:val="007907BD"/>
    <w:rsid w:val="0079091D"/>
    <w:rsid w:val="00790A0F"/>
    <w:rsid w:val="00790C2A"/>
    <w:rsid w:val="00790D44"/>
    <w:rsid w:val="00790DE2"/>
    <w:rsid w:val="00790DE3"/>
    <w:rsid w:val="00790E20"/>
    <w:rsid w:val="00790E33"/>
    <w:rsid w:val="007910DA"/>
    <w:rsid w:val="007910E4"/>
    <w:rsid w:val="00791165"/>
    <w:rsid w:val="00791546"/>
    <w:rsid w:val="0079166A"/>
    <w:rsid w:val="0079177F"/>
    <w:rsid w:val="007918B7"/>
    <w:rsid w:val="007919B5"/>
    <w:rsid w:val="00791A08"/>
    <w:rsid w:val="00791AB9"/>
    <w:rsid w:val="00791BC3"/>
    <w:rsid w:val="00791D05"/>
    <w:rsid w:val="00791F2A"/>
    <w:rsid w:val="00792185"/>
    <w:rsid w:val="00792295"/>
    <w:rsid w:val="007923F7"/>
    <w:rsid w:val="00792497"/>
    <w:rsid w:val="00792860"/>
    <w:rsid w:val="00792969"/>
    <w:rsid w:val="00792D92"/>
    <w:rsid w:val="00793090"/>
    <w:rsid w:val="007930DC"/>
    <w:rsid w:val="007932A6"/>
    <w:rsid w:val="00793421"/>
    <w:rsid w:val="0079361B"/>
    <w:rsid w:val="00793638"/>
    <w:rsid w:val="00793AC0"/>
    <w:rsid w:val="00793C65"/>
    <w:rsid w:val="00793F58"/>
    <w:rsid w:val="00793F86"/>
    <w:rsid w:val="007941B2"/>
    <w:rsid w:val="007941B7"/>
    <w:rsid w:val="007941C4"/>
    <w:rsid w:val="007949E7"/>
    <w:rsid w:val="00794B54"/>
    <w:rsid w:val="00794BCC"/>
    <w:rsid w:val="00794DBD"/>
    <w:rsid w:val="00794DE8"/>
    <w:rsid w:val="0079524F"/>
    <w:rsid w:val="0079538D"/>
    <w:rsid w:val="007953F0"/>
    <w:rsid w:val="0079571D"/>
    <w:rsid w:val="00795A83"/>
    <w:rsid w:val="00795AA8"/>
    <w:rsid w:val="00795AB9"/>
    <w:rsid w:val="007961D3"/>
    <w:rsid w:val="0079647D"/>
    <w:rsid w:val="00796808"/>
    <w:rsid w:val="00796B22"/>
    <w:rsid w:val="00796CDA"/>
    <w:rsid w:val="00796FB4"/>
    <w:rsid w:val="007975BA"/>
    <w:rsid w:val="007976BF"/>
    <w:rsid w:val="0079793D"/>
    <w:rsid w:val="007A00C1"/>
    <w:rsid w:val="007A0120"/>
    <w:rsid w:val="007A03BA"/>
    <w:rsid w:val="007A041D"/>
    <w:rsid w:val="007A042F"/>
    <w:rsid w:val="007A045F"/>
    <w:rsid w:val="007A0C8B"/>
    <w:rsid w:val="007A10F4"/>
    <w:rsid w:val="007A111C"/>
    <w:rsid w:val="007A118A"/>
    <w:rsid w:val="007A1415"/>
    <w:rsid w:val="007A1C68"/>
    <w:rsid w:val="007A1CAF"/>
    <w:rsid w:val="007A1DA3"/>
    <w:rsid w:val="007A2120"/>
    <w:rsid w:val="007A24D6"/>
    <w:rsid w:val="007A2B8A"/>
    <w:rsid w:val="007A2BED"/>
    <w:rsid w:val="007A3028"/>
    <w:rsid w:val="007A32DB"/>
    <w:rsid w:val="007A36C4"/>
    <w:rsid w:val="007A396F"/>
    <w:rsid w:val="007A3BA2"/>
    <w:rsid w:val="007A3DD1"/>
    <w:rsid w:val="007A4112"/>
    <w:rsid w:val="007A4998"/>
    <w:rsid w:val="007A4B79"/>
    <w:rsid w:val="007A4C22"/>
    <w:rsid w:val="007A4C79"/>
    <w:rsid w:val="007A4D05"/>
    <w:rsid w:val="007A4DE2"/>
    <w:rsid w:val="007A4F02"/>
    <w:rsid w:val="007A523B"/>
    <w:rsid w:val="007A5498"/>
    <w:rsid w:val="007A572E"/>
    <w:rsid w:val="007A5741"/>
    <w:rsid w:val="007A5BC2"/>
    <w:rsid w:val="007A5CDC"/>
    <w:rsid w:val="007A5CE7"/>
    <w:rsid w:val="007A5D5E"/>
    <w:rsid w:val="007A6044"/>
    <w:rsid w:val="007A629F"/>
    <w:rsid w:val="007A6359"/>
    <w:rsid w:val="007A6395"/>
    <w:rsid w:val="007A686E"/>
    <w:rsid w:val="007A6B33"/>
    <w:rsid w:val="007A6F71"/>
    <w:rsid w:val="007A7177"/>
    <w:rsid w:val="007A71B0"/>
    <w:rsid w:val="007A731E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21"/>
    <w:rsid w:val="007B0FF7"/>
    <w:rsid w:val="007B10BF"/>
    <w:rsid w:val="007B13DD"/>
    <w:rsid w:val="007B13F0"/>
    <w:rsid w:val="007B16AA"/>
    <w:rsid w:val="007B176E"/>
    <w:rsid w:val="007B1AA9"/>
    <w:rsid w:val="007B1BCF"/>
    <w:rsid w:val="007B1C96"/>
    <w:rsid w:val="007B217A"/>
    <w:rsid w:val="007B2196"/>
    <w:rsid w:val="007B2633"/>
    <w:rsid w:val="007B2956"/>
    <w:rsid w:val="007B2AC7"/>
    <w:rsid w:val="007B2AE8"/>
    <w:rsid w:val="007B2BF0"/>
    <w:rsid w:val="007B2C28"/>
    <w:rsid w:val="007B2F58"/>
    <w:rsid w:val="007B31D0"/>
    <w:rsid w:val="007B3556"/>
    <w:rsid w:val="007B3643"/>
    <w:rsid w:val="007B37DD"/>
    <w:rsid w:val="007B39CA"/>
    <w:rsid w:val="007B3E38"/>
    <w:rsid w:val="007B3FC7"/>
    <w:rsid w:val="007B4196"/>
    <w:rsid w:val="007B42B5"/>
    <w:rsid w:val="007B46AC"/>
    <w:rsid w:val="007B4943"/>
    <w:rsid w:val="007B4A45"/>
    <w:rsid w:val="007B4AEF"/>
    <w:rsid w:val="007B4BAA"/>
    <w:rsid w:val="007B4C50"/>
    <w:rsid w:val="007B4C74"/>
    <w:rsid w:val="007B4D45"/>
    <w:rsid w:val="007B4E4D"/>
    <w:rsid w:val="007B4FC4"/>
    <w:rsid w:val="007B5ECF"/>
    <w:rsid w:val="007B6186"/>
    <w:rsid w:val="007B6961"/>
    <w:rsid w:val="007B6C44"/>
    <w:rsid w:val="007B70C3"/>
    <w:rsid w:val="007B7431"/>
    <w:rsid w:val="007B763E"/>
    <w:rsid w:val="007B79B5"/>
    <w:rsid w:val="007B7C2A"/>
    <w:rsid w:val="007B7D9D"/>
    <w:rsid w:val="007B7F35"/>
    <w:rsid w:val="007C0319"/>
    <w:rsid w:val="007C031C"/>
    <w:rsid w:val="007C0444"/>
    <w:rsid w:val="007C0518"/>
    <w:rsid w:val="007C06AA"/>
    <w:rsid w:val="007C0830"/>
    <w:rsid w:val="007C08D9"/>
    <w:rsid w:val="007C0957"/>
    <w:rsid w:val="007C0B89"/>
    <w:rsid w:val="007C0C04"/>
    <w:rsid w:val="007C0D6E"/>
    <w:rsid w:val="007C0EFE"/>
    <w:rsid w:val="007C113C"/>
    <w:rsid w:val="007C1438"/>
    <w:rsid w:val="007C2344"/>
    <w:rsid w:val="007C2784"/>
    <w:rsid w:val="007C27DC"/>
    <w:rsid w:val="007C2E33"/>
    <w:rsid w:val="007C353E"/>
    <w:rsid w:val="007C3559"/>
    <w:rsid w:val="007C3640"/>
    <w:rsid w:val="007C3A18"/>
    <w:rsid w:val="007C3B91"/>
    <w:rsid w:val="007C3E23"/>
    <w:rsid w:val="007C40EC"/>
    <w:rsid w:val="007C412E"/>
    <w:rsid w:val="007C4301"/>
    <w:rsid w:val="007C4411"/>
    <w:rsid w:val="007C4470"/>
    <w:rsid w:val="007C4650"/>
    <w:rsid w:val="007C4845"/>
    <w:rsid w:val="007C48A3"/>
    <w:rsid w:val="007C4B81"/>
    <w:rsid w:val="007C4FEE"/>
    <w:rsid w:val="007C5614"/>
    <w:rsid w:val="007C5A5C"/>
    <w:rsid w:val="007C5B58"/>
    <w:rsid w:val="007C5DF4"/>
    <w:rsid w:val="007C6400"/>
    <w:rsid w:val="007C64B5"/>
    <w:rsid w:val="007C693C"/>
    <w:rsid w:val="007C694F"/>
    <w:rsid w:val="007C69F6"/>
    <w:rsid w:val="007C6A34"/>
    <w:rsid w:val="007C6E70"/>
    <w:rsid w:val="007C6E7F"/>
    <w:rsid w:val="007C6EE1"/>
    <w:rsid w:val="007C70EF"/>
    <w:rsid w:val="007C7225"/>
    <w:rsid w:val="007C7429"/>
    <w:rsid w:val="007C7688"/>
    <w:rsid w:val="007C788F"/>
    <w:rsid w:val="007C790A"/>
    <w:rsid w:val="007C7991"/>
    <w:rsid w:val="007C7A8E"/>
    <w:rsid w:val="007C7B10"/>
    <w:rsid w:val="007C7B2B"/>
    <w:rsid w:val="007C7BE0"/>
    <w:rsid w:val="007D0297"/>
    <w:rsid w:val="007D0329"/>
    <w:rsid w:val="007D07F0"/>
    <w:rsid w:val="007D0A70"/>
    <w:rsid w:val="007D0BBB"/>
    <w:rsid w:val="007D0BC4"/>
    <w:rsid w:val="007D0E53"/>
    <w:rsid w:val="007D0EFC"/>
    <w:rsid w:val="007D0FB2"/>
    <w:rsid w:val="007D0FFA"/>
    <w:rsid w:val="007D108F"/>
    <w:rsid w:val="007D11B8"/>
    <w:rsid w:val="007D11CC"/>
    <w:rsid w:val="007D153C"/>
    <w:rsid w:val="007D170F"/>
    <w:rsid w:val="007D19D8"/>
    <w:rsid w:val="007D1A12"/>
    <w:rsid w:val="007D1AEB"/>
    <w:rsid w:val="007D1C18"/>
    <w:rsid w:val="007D1CCB"/>
    <w:rsid w:val="007D1EDD"/>
    <w:rsid w:val="007D1F9F"/>
    <w:rsid w:val="007D2247"/>
    <w:rsid w:val="007D22E8"/>
    <w:rsid w:val="007D23D9"/>
    <w:rsid w:val="007D26C2"/>
    <w:rsid w:val="007D2840"/>
    <w:rsid w:val="007D2900"/>
    <w:rsid w:val="007D2A85"/>
    <w:rsid w:val="007D2AF0"/>
    <w:rsid w:val="007D2BF9"/>
    <w:rsid w:val="007D2C14"/>
    <w:rsid w:val="007D2C97"/>
    <w:rsid w:val="007D2D08"/>
    <w:rsid w:val="007D2D60"/>
    <w:rsid w:val="007D2E78"/>
    <w:rsid w:val="007D2F61"/>
    <w:rsid w:val="007D30B2"/>
    <w:rsid w:val="007D336B"/>
    <w:rsid w:val="007D33C1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CA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4FB1"/>
    <w:rsid w:val="007D50E3"/>
    <w:rsid w:val="007D5111"/>
    <w:rsid w:val="007D51DE"/>
    <w:rsid w:val="007D51E7"/>
    <w:rsid w:val="007D5445"/>
    <w:rsid w:val="007D5A28"/>
    <w:rsid w:val="007D5AE0"/>
    <w:rsid w:val="007D5C6D"/>
    <w:rsid w:val="007D5CC9"/>
    <w:rsid w:val="007D61CA"/>
    <w:rsid w:val="007D6620"/>
    <w:rsid w:val="007D68D8"/>
    <w:rsid w:val="007D6E3A"/>
    <w:rsid w:val="007D6F67"/>
    <w:rsid w:val="007D7545"/>
    <w:rsid w:val="007D781E"/>
    <w:rsid w:val="007D78E9"/>
    <w:rsid w:val="007D7D26"/>
    <w:rsid w:val="007E00D9"/>
    <w:rsid w:val="007E02C2"/>
    <w:rsid w:val="007E02FE"/>
    <w:rsid w:val="007E0CB4"/>
    <w:rsid w:val="007E0EA6"/>
    <w:rsid w:val="007E0EE8"/>
    <w:rsid w:val="007E0F48"/>
    <w:rsid w:val="007E1331"/>
    <w:rsid w:val="007E1369"/>
    <w:rsid w:val="007E1388"/>
    <w:rsid w:val="007E1746"/>
    <w:rsid w:val="007E1873"/>
    <w:rsid w:val="007E1C3F"/>
    <w:rsid w:val="007E1E4A"/>
    <w:rsid w:val="007E1F1F"/>
    <w:rsid w:val="007E21D1"/>
    <w:rsid w:val="007E2318"/>
    <w:rsid w:val="007E2566"/>
    <w:rsid w:val="007E2800"/>
    <w:rsid w:val="007E2894"/>
    <w:rsid w:val="007E2BA6"/>
    <w:rsid w:val="007E2D99"/>
    <w:rsid w:val="007E2F7E"/>
    <w:rsid w:val="007E2FF3"/>
    <w:rsid w:val="007E3308"/>
    <w:rsid w:val="007E34D1"/>
    <w:rsid w:val="007E35AF"/>
    <w:rsid w:val="007E36F5"/>
    <w:rsid w:val="007E392F"/>
    <w:rsid w:val="007E3955"/>
    <w:rsid w:val="007E3977"/>
    <w:rsid w:val="007E3C2D"/>
    <w:rsid w:val="007E3D3D"/>
    <w:rsid w:val="007E490C"/>
    <w:rsid w:val="007E4B07"/>
    <w:rsid w:val="007E4BF2"/>
    <w:rsid w:val="007E4C1A"/>
    <w:rsid w:val="007E5077"/>
    <w:rsid w:val="007E55ED"/>
    <w:rsid w:val="007E59C0"/>
    <w:rsid w:val="007E5BC6"/>
    <w:rsid w:val="007E612F"/>
    <w:rsid w:val="007E6199"/>
    <w:rsid w:val="007E63AD"/>
    <w:rsid w:val="007E652B"/>
    <w:rsid w:val="007E6E02"/>
    <w:rsid w:val="007E6F26"/>
    <w:rsid w:val="007E726E"/>
    <w:rsid w:val="007E7272"/>
    <w:rsid w:val="007E7559"/>
    <w:rsid w:val="007E759B"/>
    <w:rsid w:val="007E7A01"/>
    <w:rsid w:val="007E7E29"/>
    <w:rsid w:val="007F0109"/>
    <w:rsid w:val="007F0573"/>
    <w:rsid w:val="007F0592"/>
    <w:rsid w:val="007F0635"/>
    <w:rsid w:val="007F07FF"/>
    <w:rsid w:val="007F089C"/>
    <w:rsid w:val="007F09BF"/>
    <w:rsid w:val="007F0A1B"/>
    <w:rsid w:val="007F0B5C"/>
    <w:rsid w:val="007F0DFC"/>
    <w:rsid w:val="007F0ED8"/>
    <w:rsid w:val="007F0F64"/>
    <w:rsid w:val="007F1048"/>
    <w:rsid w:val="007F10D2"/>
    <w:rsid w:val="007F1164"/>
    <w:rsid w:val="007F121B"/>
    <w:rsid w:val="007F1778"/>
    <w:rsid w:val="007F1800"/>
    <w:rsid w:val="007F1914"/>
    <w:rsid w:val="007F1968"/>
    <w:rsid w:val="007F1C73"/>
    <w:rsid w:val="007F1EDB"/>
    <w:rsid w:val="007F2319"/>
    <w:rsid w:val="007F24D5"/>
    <w:rsid w:val="007F26E3"/>
    <w:rsid w:val="007F26FD"/>
    <w:rsid w:val="007F28E9"/>
    <w:rsid w:val="007F2983"/>
    <w:rsid w:val="007F2B4E"/>
    <w:rsid w:val="007F2BD7"/>
    <w:rsid w:val="007F3192"/>
    <w:rsid w:val="007F3E08"/>
    <w:rsid w:val="007F4294"/>
    <w:rsid w:val="007F45EA"/>
    <w:rsid w:val="007F4624"/>
    <w:rsid w:val="007F4ACF"/>
    <w:rsid w:val="007F4B4C"/>
    <w:rsid w:val="007F4C54"/>
    <w:rsid w:val="007F5006"/>
    <w:rsid w:val="007F5165"/>
    <w:rsid w:val="007F560E"/>
    <w:rsid w:val="007F5921"/>
    <w:rsid w:val="007F594B"/>
    <w:rsid w:val="007F5A0F"/>
    <w:rsid w:val="007F5C24"/>
    <w:rsid w:val="007F5E4E"/>
    <w:rsid w:val="007F625E"/>
    <w:rsid w:val="007F64CC"/>
    <w:rsid w:val="007F667A"/>
    <w:rsid w:val="007F66C9"/>
    <w:rsid w:val="007F6C67"/>
    <w:rsid w:val="007F6D90"/>
    <w:rsid w:val="007F6DA7"/>
    <w:rsid w:val="007F6E89"/>
    <w:rsid w:val="007F7068"/>
    <w:rsid w:val="007F7107"/>
    <w:rsid w:val="007F7566"/>
    <w:rsid w:val="007F7844"/>
    <w:rsid w:val="007F7AA7"/>
    <w:rsid w:val="007F7B2F"/>
    <w:rsid w:val="007F7B4F"/>
    <w:rsid w:val="007F7BA7"/>
    <w:rsid w:val="007F7CCC"/>
    <w:rsid w:val="007F7F4E"/>
    <w:rsid w:val="0080040E"/>
    <w:rsid w:val="00800666"/>
    <w:rsid w:val="008009C2"/>
    <w:rsid w:val="008009CF"/>
    <w:rsid w:val="00800A46"/>
    <w:rsid w:val="00800BF4"/>
    <w:rsid w:val="0080104C"/>
    <w:rsid w:val="0080119B"/>
    <w:rsid w:val="00801683"/>
    <w:rsid w:val="00801A65"/>
    <w:rsid w:val="00801B11"/>
    <w:rsid w:val="00801EFF"/>
    <w:rsid w:val="00801FC6"/>
    <w:rsid w:val="0080231E"/>
    <w:rsid w:val="00802449"/>
    <w:rsid w:val="008027B6"/>
    <w:rsid w:val="00802FE8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493"/>
    <w:rsid w:val="008044BE"/>
    <w:rsid w:val="00804884"/>
    <w:rsid w:val="008048C0"/>
    <w:rsid w:val="00804E48"/>
    <w:rsid w:val="00804FC6"/>
    <w:rsid w:val="00805299"/>
    <w:rsid w:val="00805315"/>
    <w:rsid w:val="0080541F"/>
    <w:rsid w:val="008054E7"/>
    <w:rsid w:val="0080583E"/>
    <w:rsid w:val="008059D8"/>
    <w:rsid w:val="00805EDD"/>
    <w:rsid w:val="00806027"/>
    <w:rsid w:val="00806129"/>
    <w:rsid w:val="008062F5"/>
    <w:rsid w:val="00806493"/>
    <w:rsid w:val="0080663D"/>
    <w:rsid w:val="0080673A"/>
    <w:rsid w:val="00806926"/>
    <w:rsid w:val="00806B54"/>
    <w:rsid w:val="00806E28"/>
    <w:rsid w:val="00806F1B"/>
    <w:rsid w:val="00807521"/>
    <w:rsid w:val="00807798"/>
    <w:rsid w:val="00807864"/>
    <w:rsid w:val="00807B5A"/>
    <w:rsid w:val="00807C62"/>
    <w:rsid w:val="00810022"/>
    <w:rsid w:val="0081002B"/>
    <w:rsid w:val="008101DC"/>
    <w:rsid w:val="0081028F"/>
    <w:rsid w:val="00810400"/>
    <w:rsid w:val="0081046B"/>
    <w:rsid w:val="008104B3"/>
    <w:rsid w:val="008104C0"/>
    <w:rsid w:val="008105CD"/>
    <w:rsid w:val="008106A9"/>
    <w:rsid w:val="00810799"/>
    <w:rsid w:val="00810943"/>
    <w:rsid w:val="00810EC2"/>
    <w:rsid w:val="00810FB5"/>
    <w:rsid w:val="0081145F"/>
    <w:rsid w:val="0081152E"/>
    <w:rsid w:val="00811835"/>
    <w:rsid w:val="00811ABE"/>
    <w:rsid w:val="00811C85"/>
    <w:rsid w:val="00811D3C"/>
    <w:rsid w:val="00811DBD"/>
    <w:rsid w:val="00811E64"/>
    <w:rsid w:val="008122AE"/>
    <w:rsid w:val="008123EE"/>
    <w:rsid w:val="00812613"/>
    <w:rsid w:val="00812B1B"/>
    <w:rsid w:val="00812C3D"/>
    <w:rsid w:val="00812E96"/>
    <w:rsid w:val="0081305C"/>
    <w:rsid w:val="0081309F"/>
    <w:rsid w:val="00813457"/>
    <w:rsid w:val="008135CA"/>
    <w:rsid w:val="00813800"/>
    <w:rsid w:val="00813F5B"/>
    <w:rsid w:val="00814080"/>
    <w:rsid w:val="008140F5"/>
    <w:rsid w:val="008142C2"/>
    <w:rsid w:val="008144AC"/>
    <w:rsid w:val="0081451B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251"/>
    <w:rsid w:val="00815311"/>
    <w:rsid w:val="008153F1"/>
    <w:rsid w:val="008155B1"/>
    <w:rsid w:val="0081578C"/>
    <w:rsid w:val="008159F4"/>
    <w:rsid w:val="00815BE1"/>
    <w:rsid w:val="00815C86"/>
    <w:rsid w:val="00816243"/>
    <w:rsid w:val="008164BF"/>
    <w:rsid w:val="00816692"/>
    <w:rsid w:val="00816782"/>
    <w:rsid w:val="00816857"/>
    <w:rsid w:val="00816B20"/>
    <w:rsid w:val="00816D77"/>
    <w:rsid w:val="00816F80"/>
    <w:rsid w:val="00817116"/>
    <w:rsid w:val="008172C1"/>
    <w:rsid w:val="008173D6"/>
    <w:rsid w:val="008177BC"/>
    <w:rsid w:val="00817AD0"/>
    <w:rsid w:val="00817CC9"/>
    <w:rsid w:val="00817E24"/>
    <w:rsid w:val="00817FA0"/>
    <w:rsid w:val="00820065"/>
    <w:rsid w:val="00820480"/>
    <w:rsid w:val="00820553"/>
    <w:rsid w:val="00820573"/>
    <w:rsid w:val="008206DE"/>
    <w:rsid w:val="00820D18"/>
    <w:rsid w:val="00820D7C"/>
    <w:rsid w:val="00820DA4"/>
    <w:rsid w:val="00820DCC"/>
    <w:rsid w:val="0082143C"/>
    <w:rsid w:val="008216A7"/>
    <w:rsid w:val="008218A5"/>
    <w:rsid w:val="008218E0"/>
    <w:rsid w:val="00821C9F"/>
    <w:rsid w:val="00821D62"/>
    <w:rsid w:val="008221D4"/>
    <w:rsid w:val="008223BC"/>
    <w:rsid w:val="008223D5"/>
    <w:rsid w:val="0082248C"/>
    <w:rsid w:val="00822663"/>
    <w:rsid w:val="00822BC2"/>
    <w:rsid w:val="0082304E"/>
    <w:rsid w:val="00823309"/>
    <w:rsid w:val="00823473"/>
    <w:rsid w:val="0082349F"/>
    <w:rsid w:val="00823530"/>
    <w:rsid w:val="0082357C"/>
    <w:rsid w:val="00823692"/>
    <w:rsid w:val="008237B7"/>
    <w:rsid w:val="00823928"/>
    <w:rsid w:val="00823BCF"/>
    <w:rsid w:val="00823DB1"/>
    <w:rsid w:val="00823EF9"/>
    <w:rsid w:val="00824220"/>
    <w:rsid w:val="008244B7"/>
    <w:rsid w:val="00824693"/>
    <w:rsid w:val="00824763"/>
    <w:rsid w:val="0082484F"/>
    <w:rsid w:val="00824BB9"/>
    <w:rsid w:val="00824DC9"/>
    <w:rsid w:val="008256A2"/>
    <w:rsid w:val="008258C2"/>
    <w:rsid w:val="00825BF3"/>
    <w:rsid w:val="0082616F"/>
    <w:rsid w:val="008261E4"/>
    <w:rsid w:val="00826366"/>
    <w:rsid w:val="00826453"/>
    <w:rsid w:val="008267BF"/>
    <w:rsid w:val="00826800"/>
    <w:rsid w:val="008269F7"/>
    <w:rsid w:val="00826AC8"/>
    <w:rsid w:val="00826C0D"/>
    <w:rsid w:val="00826DE7"/>
    <w:rsid w:val="00827207"/>
    <w:rsid w:val="008272A4"/>
    <w:rsid w:val="00827300"/>
    <w:rsid w:val="00827356"/>
    <w:rsid w:val="008275D5"/>
    <w:rsid w:val="00827638"/>
    <w:rsid w:val="00827735"/>
    <w:rsid w:val="008277E1"/>
    <w:rsid w:val="00827A0C"/>
    <w:rsid w:val="00827BDD"/>
    <w:rsid w:val="00827D68"/>
    <w:rsid w:val="00830177"/>
    <w:rsid w:val="008301ED"/>
    <w:rsid w:val="0083057F"/>
    <w:rsid w:val="0083067E"/>
    <w:rsid w:val="008306FA"/>
    <w:rsid w:val="008307BA"/>
    <w:rsid w:val="008309C6"/>
    <w:rsid w:val="008313DC"/>
    <w:rsid w:val="008313F3"/>
    <w:rsid w:val="0083167F"/>
    <w:rsid w:val="008316BD"/>
    <w:rsid w:val="0083172A"/>
    <w:rsid w:val="00831801"/>
    <w:rsid w:val="00831B80"/>
    <w:rsid w:val="00832085"/>
    <w:rsid w:val="008322F7"/>
    <w:rsid w:val="008324D3"/>
    <w:rsid w:val="00832883"/>
    <w:rsid w:val="00832DCF"/>
    <w:rsid w:val="00832DE6"/>
    <w:rsid w:val="00832EE3"/>
    <w:rsid w:val="00832F29"/>
    <w:rsid w:val="008330B1"/>
    <w:rsid w:val="008330E3"/>
    <w:rsid w:val="00833103"/>
    <w:rsid w:val="0083331D"/>
    <w:rsid w:val="008333B0"/>
    <w:rsid w:val="008333F4"/>
    <w:rsid w:val="00833526"/>
    <w:rsid w:val="00833E3F"/>
    <w:rsid w:val="00833F8C"/>
    <w:rsid w:val="008341CA"/>
    <w:rsid w:val="00834711"/>
    <w:rsid w:val="008347AA"/>
    <w:rsid w:val="0083491F"/>
    <w:rsid w:val="0083492A"/>
    <w:rsid w:val="00834991"/>
    <w:rsid w:val="00834A92"/>
    <w:rsid w:val="00834B93"/>
    <w:rsid w:val="00834BAE"/>
    <w:rsid w:val="00834DED"/>
    <w:rsid w:val="0083534C"/>
    <w:rsid w:val="008354E5"/>
    <w:rsid w:val="008355C0"/>
    <w:rsid w:val="008356C0"/>
    <w:rsid w:val="008356F0"/>
    <w:rsid w:val="00835C00"/>
    <w:rsid w:val="00835E62"/>
    <w:rsid w:val="0083625E"/>
    <w:rsid w:val="008363DD"/>
    <w:rsid w:val="00836416"/>
    <w:rsid w:val="00836633"/>
    <w:rsid w:val="00836995"/>
    <w:rsid w:val="00836B9C"/>
    <w:rsid w:val="00836DAD"/>
    <w:rsid w:val="00836E80"/>
    <w:rsid w:val="008371E3"/>
    <w:rsid w:val="0083724C"/>
    <w:rsid w:val="0083727F"/>
    <w:rsid w:val="0083767C"/>
    <w:rsid w:val="008377E6"/>
    <w:rsid w:val="0083786E"/>
    <w:rsid w:val="00837AAD"/>
    <w:rsid w:val="00837C41"/>
    <w:rsid w:val="00837DD1"/>
    <w:rsid w:val="00837E0C"/>
    <w:rsid w:val="00837E0F"/>
    <w:rsid w:val="00837E2E"/>
    <w:rsid w:val="00837EFE"/>
    <w:rsid w:val="008401B5"/>
    <w:rsid w:val="008401D0"/>
    <w:rsid w:val="008402A8"/>
    <w:rsid w:val="008403CB"/>
    <w:rsid w:val="0084099D"/>
    <w:rsid w:val="0084117A"/>
    <w:rsid w:val="00841316"/>
    <w:rsid w:val="008413B1"/>
    <w:rsid w:val="0084158F"/>
    <w:rsid w:val="00841636"/>
    <w:rsid w:val="00841859"/>
    <w:rsid w:val="00841B5F"/>
    <w:rsid w:val="00841B92"/>
    <w:rsid w:val="00841D12"/>
    <w:rsid w:val="00841EB9"/>
    <w:rsid w:val="00842129"/>
    <w:rsid w:val="0084225B"/>
    <w:rsid w:val="00842687"/>
    <w:rsid w:val="00842838"/>
    <w:rsid w:val="00842A0D"/>
    <w:rsid w:val="00842A1B"/>
    <w:rsid w:val="00842A73"/>
    <w:rsid w:val="00842C3C"/>
    <w:rsid w:val="00842D3A"/>
    <w:rsid w:val="00842D63"/>
    <w:rsid w:val="00842F0A"/>
    <w:rsid w:val="00842F60"/>
    <w:rsid w:val="00842FF2"/>
    <w:rsid w:val="00843191"/>
    <w:rsid w:val="008433BF"/>
    <w:rsid w:val="008434FF"/>
    <w:rsid w:val="008435C5"/>
    <w:rsid w:val="00843B2E"/>
    <w:rsid w:val="00843C90"/>
    <w:rsid w:val="00843F84"/>
    <w:rsid w:val="00844745"/>
    <w:rsid w:val="0084478E"/>
    <w:rsid w:val="0084490E"/>
    <w:rsid w:val="00844B99"/>
    <w:rsid w:val="008454CE"/>
    <w:rsid w:val="00845737"/>
    <w:rsid w:val="0084593A"/>
    <w:rsid w:val="00845964"/>
    <w:rsid w:val="0084596E"/>
    <w:rsid w:val="00845987"/>
    <w:rsid w:val="008459B1"/>
    <w:rsid w:val="00845A1E"/>
    <w:rsid w:val="00845C03"/>
    <w:rsid w:val="00845CBE"/>
    <w:rsid w:val="00846153"/>
    <w:rsid w:val="00846165"/>
    <w:rsid w:val="0084638C"/>
    <w:rsid w:val="008463F1"/>
    <w:rsid w:val="008464F4"/>
    <w:rsid w:val="00846506"/>
    <w:rsid w:val="00846900"/>
    <w:rsid w:val="00846C88"/>
    <w:rsid w:val="00846FCF"/>
    <w:rsid w:val="008470F8"/>
    <w:rsid w:val="008471B5"/>
    <w:rsid w:val="00847369"/>
    <w:rsid w:val="00847790"/>
    <w:rsid w:val="00847797"/>
    <w:rsid w:val="00847836"/>
    <w:rsid w:val="00847B02"/>
    <w:rsid w:val="00847F75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50F"/>
    <w:rsid w:val="0085170A"/>
    <w:rsid w:val="00851816"/>
    <w:rsid w:val="00851859"/>
    <w:rsid w:val="00851A14"/>
    <w:rsid w:val="00851BAF"/>
    <w:rsid w:val="00851D9B"/>
    <w:rsid w:val="008528D7"/>
    <w:rsid w:val="00852982"/>
    <w:rsid w:val="008529A4"/>
    <w:rsid w:val="00852C9C"/>
    <w:rsid w:val="00852EDB"/>
    <w:rsid w:val="00852F06"/>
    <w:rsid w:val="00852F79"/>
    <w:rsid w:val="00853388"/>
    <w:rsid w:val="008533CB"/>
    <w:rsid w:val="0085380A"/>
    <w:rsid w:val="008542D6"/>
    <w:rsid w:val="008543C1"/>
    <w:rsid w:val="0085452E"/>
    <w:rsid w:val="0085464E"/>
    <w:rsid w:val="0085470F"/>
    <w:rsid w:val="00854797"/>
    <w:rsid w:val="008547C2"/>
    <w:rsid w:val="008549C5"/>
    <w:rsid w:val="00854BAB"/>
    <w:rsid w:val="00854C72"/>
    <w:rsid w:val="00855175"/>
    <w:rsid w:val="00855393"/>
    <w:rsid w:val="00855742"/>
    <w:rsid w:val="0085583C"/>
    <w:rsid w:val="00855918"/>
    <w:rsid w:val="00856040"/>
    <w:rsid w:val="008560F8"/>
    <w:rsid w:val="0085633A"/>
    <w:rsid w:val="00856436"/>
    <w:rsid w:val="0085643B"/>
    <w:rsid w:val="0085663D"/>
    <w:rsid w:val="00856D22"/>
    <w:rsid w:val="00856D50"/>
    <w:rsid w:val="00856F27"/>
    <w:rsid w:val="0085736E"/>
    <w:rsid w:val="00857A03"/>
    <w:rsid w:val="00857BA0"/>
    <w:rsid w:val="00857F0D"/>
    <w:rsid w:val="0086034D"/>
    <w:rsid w:val="008604B0"/>
    <w:rsid w:val="0086050C"/>
    <w:rsid w:val="008606D7"/>
    <w:rsid w:val="008608CB"/>
    <w:rsid w:val="00860E01"/>
    <w:rsid w:val="00860EBC"/>
    <w:rsid w:val="00860FA4"/>
    <w:rsid w:val="00861310"/>
    <w:rsid w:val="0086156A"/>
    <w:rsid w:val="008616B6"/>
    <w:rsid w:val="00861836"/>
    <w:rsid w:val="00861967"/>
    <w:rsid w:val="008619B7"/>
    <w:rsid w:val="00861B98"/>
    <w:rsid w:val="00861C7A"/>
    <w:rsid w:val="00861EEE"/>
    <w:rsid w:val="008620A9"/>
    <w:rsid w:val="00862309"/>
    <w:rsid w:val="0086247E"/>
    <w:rsid w:val="008624F6"/>
    <w:rsid w:val="00862A8A"/>
    <w:rsid w:val="00862EE4"/>
    <w:rsid w:val="008630E0"/>
    <w:rsid w:val="00863133"/>
    <w:rsid w:val="008634C3"/>
    <w:rsid w:val="00863BD0"/>
    <w:rsid w:val="0086412A"/>
    <w:rsid w:val="008641B4"/>
    <w:rsid w:val="0086428F"/>
    <w:rsid w:val="00864624"/>
    <w:rsid w:val="0086465D"/>
    <w:rsid w:val="00864750"/>
    <w:rsid w:val="00864E4E"/>
    <w:rsid w:val="00864E53"/>
    <w:rsid w:val="00865215"/>
    <w:rsid w:val="008653D6"/>
    <w:rsid w:val="008655BB"/>
    <w:rsid w:val="008656E3"/>
    <w:rsid w:val="0086586C"/>
    <w:rsid w:val="008658A9"/>
    <w:rsid w:val="00865921"/>
    <w:rsid w:val="008659BC"/>
    <w:rsid w:val="00865CC8"/>
    <w:rsid w:val="00865CEB"/>
    <w:rsid w:val="00865D22"/>
    <w:rsid w:val="008660C9"/>
    <w:rsid w:val="0086629C"/>
    <w:rsid w:val="00866489"/>
    <w:rsid w:val="0086648C"/>
    <w:rsid w:val="00866991"/>
    <w:rsid w:val="00866F94"/>
    <w:rsid w:val="0086701D"/>
    <w:rsid w:val="008671A1"/>
    <w:rsid w:val="0086753A"/>
    <w:rsid w:val="008675D4"/>
    <w:rsid w:val="00867954"/>
    <w:rsid w:val="008679B5"/>
    <w:rsid w:val="00867E32"/>
    <w:rsid w:val="00870318"/>
    <w:rsid w:val="008703DB"/>
    <w:rsid w:val="00870580"/>
    <w:rsid w:val="00870CCC"/>
    <w:rsid w:val="00870E4E"/>
    <w:rsid w:val="00870EB0"/>
    <w:rsid w:val="00870F48"/>
    <w:rsid w:val="00870FB1"/>
    <w:rsid w:val="008712AA"/>
    <w:rsid w:val="0087137D"/>
    <w:rsid w:val="008713E9"/>
    <w:rsid w:val="008714D3"/>
    <w:rsid w:val="00871711"/>
    <w:rsid w:val="0087178F"/>
    <w:rsid w:val="008719F2"/>
    <w:rsid w:val="00871A4A"/>
    <w:rsid w:val="00871E23"/>
    <w:rsid w:val="00871FA1"/>
    <w:rsid w:val="0087217A"/>
    <w:rsid w:val="0087221D"/>
    <w:rsid w:val="008727F5"/>
    <w:rsid w:val="00872CD7"/>
    <w:rsid w:val="00872FF3"/>
    <w:rsid w:val="00873205"/>
    <w:rsid w:val="00873291"/>
    <w:rsid w:val="0087345F"/>
    <w:rsid w:val="00873609"/>
    <w:rsid w:val="00873AE4"/>
    <w:rsid w:val="00873D70"/>
    <w:rsid w:val="00874263"/>
    <w:rsid w:val="00874324"/>
    <w:rsid w:val="008744A9"/>
    <w:rsid w:val="00874503"/>
    <w:rsid w:val="00874536"/>
    <w:rsid w:val="008745F5"/>
    <w:rsid w:val="00874B54"/>
    <w:rsid w:val="00874B77"/>
    <w:rsid w:val="00874CB4"/>
    <w:rsid w:val="00874E1C"/>
    <w:rsid w:val="008751BA"/>
    <w:rsid w:val="00875477"/>
    <w:rsid w:val="00875EF4"/>
    <w:rsid w:val="00875FCB"/>
    <w:rsid w:val="0087618A"/>
    <w:rsid w:val="00876442"/>
    <w:rsid w:val="00876526"/>
    <w:rsid w:val="0087663A"/>
    <w:rsid w:val="0087685E"/>
    <w:rsid w:val="00876876"/>
    <w:rsid w:val="008768BA"/>
    <w:rsid w:val="00876C41"/>
    <w:rsid w:val="00876C86"/>
    <w:rsid w:val="00876CC6"/>
    <w:rsid w:val="00876E06"/>
    <w:rsid w:val="008773D2"/>
    <w:rsid w:val="0087758E"/>
    <w:rsid w:val="008775E8"/>
    <w:rsid w:val="00877876"/>
    <w:rsid w:val="0087793C"/>
    <w:rsid w:val="00877BCA"/>
    <w:rsid w:val="00877BDD"/>
    <w:rsid w:val="00877F05"/>
    <w:rsid w:val="00877FAD"/>
    <w:rsid w:val="0088053D"/>
    <w:rsid w:val="0088069F"/>
    <w:rsid w:val="008806A9"/>
    <w:rsid w:val="0088088E"/>
    <w:rsid w:val="008808DC"/>
    <w:rsid w:val="00880ABF"/>
    <w:rsid w:val="00880B7B"/>
    <w:rsid w:val="00880CBA"/>
    <w:rsid w:val="00881441"/>
    <w:rsid w:val="00881785"/>
    <w:rsid w:val="00881A18"/>
    <w:rsid w:val="00881A7F"/>
    <w:rsid w:val="00881AAB"/>
    <w:rsid w:val="00881B0B"/>
    <w:rsid w:val="00881ED8"/>
    <w:rsid w:val="00881EF4"/>
    <w:rsid w:val="00882082"/>
    <w:rsid w:val="00882119"/>
    <w:rsid w:val="008822F9"/>
    <w:rsid w:val="00882330"/>
    <w:rsid w:val="00882488"/>
    <w:rsid w:val="0088250B"/>
    <w:rsid w:val="008826E8"/>
    <w:rsid w:val="00882975"/>
    <w:rsid w:val="00882BF0"/>
    <w:rsid w:val="00882BFE"/>
    <w:rsid w:val="00882C93"/>
    <w:rsid w:val="00882DB2"/>
    <w:rsid w:val="00882DD5"/>
    <w:rsid w:val="008832E2"/>
    <w:rsid w:val="00883739"/>
    <w:rsid w:val="0088378F"/>
    <w:rsid w:val="008837B9"/>
    <w:rsid w:val="00883AF3"/>
    <w:rsid w:val="00883CDC"/>
    <w:rsid w:val="00883F0A"/>
    <w:rsid w:val="00883F85"/>
    <w:rsid w:val="00883FB1"/>
    <w:rsid w:val="008849A1"/>
    <w:rsid w:val="00884AFD"/>
    <w:rsid w:val="00884BC6"/>
    <w:rsid w:val="00884C55"/>
    <w:rsid w:val="00884ED4"/>
    <w:rsid w:val="00885012"/>
    <w:rsid w:val="008852FA"/>
    <w:rsid w:val="00885626"/>
    <w:rsid w:val="00885799"/>
    <w:rsid w:val="00885D11"/>
    <w:rsid w:val="008861BB"/>
    <w:rsid w:val="0088659F"/>
    <w:rsid w:val="00886656"/>
    <w:rsid w:val="008866A8"/>
    <w:rsid w:val="0088671A"/>
    <w:rsid w:val="00886AC2"/>
    <w:rsid w:val="00886CBA"/>
    <w:rsid w:val="00886E57"/>
    <w:rsid w:val="00887048"/>
    <w:rsid w:val="00887476"/>
    <w:rsid w:val="008876A2"/>
    <w:rsid w:val="0088772E"/>
    <w:rsid w:val="00887F7E"/>
    <w:rsid w:val="00890058"/>
    <w:rsid w:val="008900B3"/>
    <w:rsid w:val="008902C8"/>
    <w:rsid w:val="008907B0"/>
    <w:rsid w:val="00890857"/>
    <w:rsid w:val="00890905"/>
    <w:rsid w:val="00890B11"/>
    <w:rsid w:val="00890CF0"/>
    <w:rsid w:val="00890D95"/>
    <w:rsid w:val="00890EFB"/>
    <w:rsid w:val="00891273"/>
    <w:rsid w:val="008912F2"/>
    <w:rsid w:val="008913B7"/>
    <w:rsid w:val="008915AE"/>
    <w:rsid w:val="008918CF"/>
    <w:rsid w:val="0089195B"/>
    <w:rsid w:val="00891AEB"/>
    <w:rsid w:val="00891BBA"/>
    <w:rsid w:val="00891D73"/>
    <w:rsid w:val="00891DAA"/>
    <w:rsid w:val="00891EC5"/>
    <w:rsid w:val="00891FBC"/>
    <w:rsid w:val="00892284"/>
    <w:rsid w:val="0089260B"/>
    <w:rsid w:val="008926A4"/>
    <w:rsid w:val="008927AD"/>
    <w:rsid w:val="00892B06"/>
    <w:rsid w:val="00892BEA"/>
    <w:rsid w:val="00892CFE"/>
    <w:rsid w:val="008930F4"/>
    <w:rsid w:val="00893139"/>
    <w:rsid w:val="008932A0"/>
    <w:rsid w:val="00893342"/>
    <w:rsid w:val="00893568"/>
    <w:rsid w:val="00893D2F"/>
    <w:rsid w:val="00893D9D"/>
    <w:rsid w:val="00894097"/>
    <w:rsid w:val="008941DB"/>
    <w:rsid w:val="008943CD"/>
    <w:rsid w:val="008945A7"/>
    <w:rsid w:val="008945E6"/>
    <w:rsid w:val="008949F7"/>
    <w:rsid w:val="00894B20"/>
    <w:rsid w:val="00894B2A"/>
    <w:rsid w:val="00894B75"/>
    <w:rsid w:val="00894C9A"/>
    <w:rsid w:val="00894F69"/>
    <w:rsid w:val="00895262"/>
    <w:rsid w:val="008953C6"/>
    <w:rsid w:val="008954C7"/>
    <w:rsid w:val="00895502"/>
    <w:rsid w:val="00895713"/>
    <w:rsid w:val="008958A1"/>
    <w:rsid w:val="00895A7E"/>
    <w:rsid w:val="00895ABC"/>
    <w:rsid w:val="00895B6B"/>
    <w:rsid w:val="00895BA6"/>
    <w:rsid w:val="00895C1C"/>
    <w:rsid w:val="00895E3B"/>
    <w:rsid w:val="00896087"/>
    <w:rsid w:val="0089621A"/>
    <w:rsid w:val="00896444"/>
    <w:rsid w:val="00896465"/>
    <w:rsid w:val="008965CB"/>
    <w:rsid w:val="008968EF"/>
    <w:rsid w:val="00896AF4"/>
    <w:rsid w:val="00896B98"/>
    <w:rsid w:val="00896EAE"/>
    <w:rsid w:val="008971C7"/>
    <w:rsid w:val="00897277"/>
    <w:rsid w:val="0089737E"/>
    <w:rsid w:val="008973FD"/>
    <w:rsid w:val="00897795"/>
    <w:rsid w:val="00897B88"/>
    <w:rsid w:val="00897C33"/>
    <w:rsid w:val="00897EF0"/>
    <w:rsid w:val="008A0027"/>
    <w:rsid w:val="008A016D"/>
    <w:rsid w:val="008A02CC"/>
    <w:rsid w:val="008A0585"/>
    <w:rsid w:val="008A058E"/>
    <w:rsid w:val="008A05A3"/>
    <w:rsid w:val="008A0A0A"/>
    <w:rsid w:val="008A0B30"/>
    <w:rsid w:val="008A0E81"/>
    <w:rsid w:val="008A1181"/>
    <w:rsid w:val="008A1189"/>
    <w:rsid w:val="008A11F1"/>
    <w:rsid w:val="008A1257"/>
    <w:rsid w:val="008A13EE"/>
    <w:rsid w:val="008A1410"/>
    <w:rsid w:val="008A1951"/>
    <w:rsid w:val="008A197D"/>
    <w:rsid w:val="008A19E1"/>
    <w:rsid w:val="008A1A26"/>
    <w:rsid w:val="008A1C34"/>
    <w:rsid w:val="008A1F1C"/>
    <w:rsid w:val="008A2190"/>
    <w:rsid w:val="008A2385"/>
    <w:rsid w:val="008A2AD0"/>
    <w:rsid w:val="008A2ADA"/>
    <w:rsid w:val="008A2BC7"/>
    <w:rsid w:val="008A322A"/>
    <w:rsid w:val="008A35AC"/>
    <w:rsid w:val="008A391D"/>
    <w:rsid w:val="008A3B46"/>
    <w:rsid w:val="008A3B9A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9D"/>
    <w:rsid w:val="008A4D50"/>
    <w:rsid w:val="008A4DA2"/>
    <w:rsid w:val="008A4F20"/>
    <w:rsid w:val="008A542C"/>
    <w:rsid w:val="008A569A"/>
    <w:rsid w:val="008A582F"/>
    <w:rsid w:val="008A5C47"/>
    <w:rsid w:val="008A5C7C"/>
    <w:rsid w:val="008A5D88"/>
    <w:rsid w:val="008A663B"/>
    <w:rsid w:val="008A6780"/>
    <w:rsid w:val="008A681C"/>
    <w:rsid w:val="008A6A6E"/>
    <w:rsid w:val="008A6B4B"/>
    <w:rsid w:val="008A6B64"/>
    <w:rsid w:val="008A6B85"/>
    <w:rsid w:val="008A6D3E"/>
    <w:rsid w:val="008A6DEC"/>
    <w:rsid w:val="008A6E2A"/>
    <w:rsid w:val="008A75DE"/>
    <w:rsid w:val="008A7740"/>
    <w:rsid w:val="008A790C"/>
    <w:rsid w:val="008A7938"/>
    <w:rsid w:val="008A7979"/>
    <w:rsid w:val="008A7ABC"/>
    <w:rsid w:val="008A7B10"/>
    <w:rsid w:val="008A7B2A"/>
    <w:rsid w:val="008A7C44"/>
    <w:rsid w:val="008A7D7A"/>
    <w:rsid w:val="008A7DA0"/>
    <w:rsid w:val="008A7FFA"/>
    <w:rsid w:val="008B00EA"/>
    <w:rsid w:val="008B0118"/>
    <w:rsid w:val="008B0328"/>
    <w:rsid w:val="008B0717"/>
    <w:rsid w:val="008B09E4"/>
    <w:rsid w:val="008B0B23"/>
    <w:rsid w:val="008B0BCC"/>
    <w:rsid w:val="008B0F41"/>
    <w:rsid w:val="008B10F1"/>
    <w:rsid w:val="008B1188"/>
    <w:rsid w:val="008B1274"/>
    <w:rsid w:val="008B12D4"/>
    <w:rsid w:val="008B135E"/>
    <w:rsid w:val="008B16BA"/>
    <w:rsid w:val="008B176E"/>
    <w:rsid w:val="008B184E"/>
    <w:rsid w:val="008B189F"/>
    <w:rsid w:val="008B1F92"/>
    <w:rsid w:val="008B2124"/>
    <w:rsid w:val="008B233B"/>
    <w:rsid w:val="008B24BC"/>
    <w:rsid w:val="008B258A"/>
    <w:rsid w:val="008B29BD"/>
    <w:rsid w:val="008B29FD"/>
    <w:rsid w:val="008B2F3C"/>
    <w:rsid w:val="008B3644"/>
    <w:rsid w:val="008B36F0"/>
    <w:rsid w:val="008B386B"/>
    <w:rsid w:val="008B3A33"/>
    <w:rsid w:val="008B3B4B"/>
    <w:rsid w:val="008B3FA1"/>
    <w:rsid w:val="008B40B6"/>
    <w:rsid w:val="008B4316"/>
    <w:rsid w:val="008B47C9"/>
    <w:rsid w:val="008B48E1"/>
    <w:rsid w:val="008B490D"/>
    <w:rsid w:val="008B4975"/>
    <w:rsid w:val="008B4AA0"/>
    <w:rsid w:val="008B4F20"/>
    <w:rsid w:val="008B5068"/>
    <w:rsid w:val="008B5455"/>
    <w:rsid w:val="008B5D39"/>
    <w:rsid w:val="008B5F3D"/>
    <w:rsid w:val="008B60E0"/>
    <w:rsid w:val="008B6145"/>
    <w:rsid w:val="008B62BC"/>
    <w:rsid w:val="008B665E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66D"/>
    <w:rsid w:val="008C0846"/>
    <w:rsid w:val="008C0938"/>
    <w:rsid w:val="008C0D59"/>
    <w:rsid w:val="008C1031"/>
    <w:rsid w:val="008C11B3"/>
    <w:rsid w:val="008C11BA"/>
    <w:rsid w:val="008C1DF8"/>
    <w:rsid w:val="008C1DFF"/>
    <w:rsid w:val="008C22AD"/>
    <w:rsid w:val="008C2490"/>
    <w:rsid w:val="008C2839"/>
    <w:rsid w:val="008C2E86"/>
    <w:rsid w:val="008C313A"/>
    <w:rsid w:val="008C31EF"/>
    <w:rsid w:val="008C3472"/>
    <w:rsid w:val="008C349B"/>
    <w:rsid w:val="008C3510"/>
    <w:rsid w:val="008C3515"/>
    <w:rsid w:val="008C3640"/>
    <w:rsid w:val="008C3676"/>
    <w:rsid w:val="008C36FA"/>
    <w:rsid w:val="008C3845"/>
    <w:rsid w:val="008C388F"/>
    <w:rsid w:val="008C40B8"/>
    <w:rsid w:val="008C40F8"/>
    <w:rsid w:val="008C4144"/>
    <w:rsid w:val="008C44F2"/>
    <w:rsid w:val="008C4580"/>
    <w:rsid w:val="008C45B5"/>
    <w:rsid w:val="008C473B"/>
    <w:rsid w:val="008C4811"/>
    <w:rsid w:val="008C49F0"/>
    <w:rsid w:val="008C4BEF"/>
    <w:rsid w:val="008C5098"/>
    <w:rsid w:val="008C52E7"/>
    <w:rsid w:val="008C54CB"/>
    <w:rsid w:val="008C54FC"/>
    <w:rsid w:val="008C656A"/>
    <w:rsid w:val="008C68E6"/>
    <w:rsid w:val="008C6A8D"/>
    <w:rsid w:val="008C6ABC"/>
    <w:rsid w:val="008C6B39"/>
    <w:rsid w:val="008C6B48"/>
    <w:rsid w:val="008C6B54"/>
    <w:rsid w:val="008C6D40"/>
    <w:rsid w:val="008C6DA0"/>
    <w:rsid w:val="008C73BD"/>
    <w:rsid w:val="008C7420"/>
    <w:rsid w:val="008C747E"/>
    <w:rsid w:val="008C787B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9C5"/>
    <w:rsid w:val="008D108B"/>
    <w:rsid w:val="008D10DE"/>
    <w:rsid w:val="008D11F2"/>
    <w:rsid w:val="008D146A"/>
    <w:rsid w:val="008D1781"/>
    <w:rsid w:val="008D17B4"/>
    <w:rsid w:val="008D1822"/>
    <w:rsid w:val="008D19FC"/>
    <w:rsid w:val="008D1BB1"/>
    <w:rsid w:val="008D1BF8"/>
    <w:rsid w:val="008D1C0A"/>
    <w:rsid w:val="008D1F64"/>
    <w:rsid w:val="008D1F81"/>
    <w:rsid w:val="008D1FCB"/>
    <w:rsid w:val="008D23CE"/>
    <w:rsid w:val="008D23E0"/>
    <w:rsid w:val="008D2856"/>
    <w:rsid w:val="008D290F"/>
    <w:rsid w:val="008D2EBE"/>
    <w:rsid w:val="008D2EFC"/>
    <w:rsid w:val="008D3080"/>
    <w:rsid w:val="008D33A8"/>
    <w:rsid w:val="008D39A8"/>
    <w:rsid w:val="008D3C9D"/>
    <w:rsid w:val="008D3D91"/>
    <w:rsid w:val="008D3E3D"/>
    <w:rsid w:val="008D3FBB"/>
    <w:rsid w:val="008D3FEB"/>
    <w:rsid w:val="008D4058"/>
    <w:rsid w:val="008D41D7"/>
    <w:rsid w:val="008D44CF"/>
    <w:rsid w:val="008D455A"/>
    <w:rsid w:val="008D4599"/>
    <w:rsid w:val="008D4747"/>
    <w:rsid w:val="008D47E8"/>
    <w:rsid w:val="008D48DA"/>
    <w:rsid w:val="008D4C49"/>
    <w:rsid w:val="008D4EAE"/>
    <w:rsid w:val="008D4F57"/>
    <w:rsid w:val="008D4FA9"/>
    <w:rsid w:val="008D513D"/>
    <w:rsid w:val="008D517B"/>
    <w:rsid w:val="008D519D"/>
    <w:rsid w:val="008D52D5"/>
    <w:rsid w:val="008D5551"/>
    <w:rsid w:val="008D582E"/>
    <w:rsid w:val="008D5FF8"/>
    <w:rsid w:val="008D6387"/>
    <w:rsid w:val="008D63EC"/>
    <w:rsid w:val="008D6842"/>
    <w:rsid w:val="008D6C13"/>
    <w:rsid w:val="008D702C"/>
    <w:rsid w:val="008D7098"/>
    <w:rsid w:val="008D7129"/>
    <w:rsid w:val="008D7376"/>
    <w:rsid w:val="008D77DA"/>
    <w:rsid w:val="008D7901"/>
    <w:rsid w:val="008D792B"/>
    <w:rsid w:val="008D7F4E"/>
    <w:rsid w:val="008E00B6"/>
    <w:rsid w:val="008E045C"/>
    <w:rsid w:val="008E04D2"/>
    <w:rsid w:val="008E0767"/>
    <w:rsid w:val="008E0799"/>
    <w:rsid w:val="008E0AAE"/>
    <w:rsid w:val="008E0B98"/>
    <w:rsid w:val="008E0D4B"/>
    <w:rsid w:val="008E0F51"/>
    <w:rsid w:val="008E0F78"/>
    <w:rsid w:val="008E1324"/>
    <w:rsid w:val="008E1740"/>
    <w:rsid w:val="008E1B3F"/>
    <w:rsid w:val="008E1BFB"/>
    <w:rsid w:val="008E1CAC"/>
    <w:rsid w:val="008E1E2D"/>
    <w:rsid w:val="008E1E70"/>
    <w:rsid w:val="008E1E71"/>
    <w:rsid w:val="008E1EE8"/>
    <w:rsid w:val="008E2205"/>
    <w:rsid w:val="008E238C"/>
    <w:rsid w:val="008E244E"/>
    <w:rsid w:val="008E26F6"/>
    <w:rsid w:val="008E2806"/>
    <w:rsid w:val="008E2979"/>
    <w:rsid w:val="008E29E9"/>
    <w:rsid w:val="008E2AE7"/>
    <w:rsid w:val="008E2B13"/>
    <w:rsid w:val="008E2E2F"/>
    <w:rsid w:val="008E2F92"/>
    <w:rsid w:val="008E2F94"/>
    <w:rsid w:val="008E34AF"/>
    <w:rsid w:val="008E3713"/>
    <w:rsid w:val="008E38CB"/>
    <w:rsid w:val="008E3967"/>
    <w:rsid w:val="008E3AF7"/>
    <w:rsid w:val="008E3C1A"/>
    <w:rsid w:val="008E3EE0"/>
    <w:rsid w:val="008E3FF6"/>
    <w:rsid w:val="008E4210"/>
    <w:rsid w:val="008E42AB"/>
    <w:rsid w:val="008E43F9"/>
    <w:rsid w:val="008E443A"/>
    <w:rsid w:val="008E45FD"/>
    <w:rsid w:val="008E488D"/>
    <w:rsid w:val="008E5215"/>
    <w:rsid w:val="008E5559"/>
    <w:rsid w:val="008E5745"/>
    <w:rsid w:val="008E5AA3"/>
    <w:rsid w:val="008E5F7B"/>
    <w:rsid w:val="008E629F"/>
    <w:rsid w:val="008E64DF"/>
    <w:rsid w:val="008E67BF"/>
    <w:rsid w:val="008E68A5"/>
    <w:rsid w:val="008E6909"/>
    <w:rsid w:val="008E69B4"/>
    <w:rsid w:val="008E6E0F"/>
    <w:rsid w:val="008E7165"/>
    <w:rsid w:val="008E716F"/>
    <w:rsid w:val="008E7333"/>
    <w:rsid w:val="008E7587"/>
    <w:rsid w:val="008E7591"/>
    <w:rsid w:val="008E763B"/>
    <w:rsid w:val="008E77FC"/>
    <w:rsid w:val="008E7A7B"/>
    <w:rsid w:val="008E7B9F"/>
    <w:rsid w:val="008E7C59"/>
    <w:rsid w:val="008E7CD3"/>
    <w:rsid w:val="008F0294"/>
    <w:rsid w:val="008F0418"/>
    <w:rsid w:val="008F07A8"/>
    <w:rsid w:val="008F0B59"/>
    <w:rsid w:val="008F0D49"/>
    <w:rsid w:val="008F0DCA"/>
    <w:rsid w:val="008F0ED8"/>
    <w:rsid w:val="008F1108"/>
    <w:rsid w:val="008F1171"/>
    <w:rsid w:val="008F127A"/>
    <w:rsid w:val="008F145C"/>
    <w:rsid w:val="008F14D7"/>
    <w:rsid w:val="008F1724"/>
    <w:rsid w:val="008F193A"/>
    <w:rsid w:val="008F19A2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2FC4"/>
    <w:rsid w:val="008F3347"/>
    <w:rsid w:val="008F33BA"/>
    <w:rsid w:val="008F36C5"/>
    <w:rsid w:val="008F37A2"/>
    <w:rsid w:val="008F391E"/>
    <w:rsid w:val="008F39B8"/>
    <w:rsid w:val="008F3B07"/>
    <w:rsid w:val="008F3B0B"/>
    <w:rsid w:val="008F3DEC"/>
    <w:rsid w:val="008F3F48"/>
    <w:rsid w:val="008F4116"/>
    <w:rsid w:val="008F4C0D"/>
    <w:rsid w:val="008F4DF2"/>
    <w:rsid w:val="008F4FB2"/>
    <w:rsid w:val="008F5072"/>
    <w:rsid w:val="008F5249"/>
    <w:rsid w:val="008F537F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7C4"/>
    <w:rsid w:val="008F68E6"/>
    <w:rsid w:val="008F6D6D"/>
    <w:rsid w:val="008F6F20"/>
    <w:rsid w:val="008F718C"/>
    <w:rsid w:val="008F72D5"/>
    <w:rsid w:val="008F7489"/>
    <w:rsid w:val="008F7509"/>
    <w:rsid w:val="008F779C"/>
    <w:rsid w:val="008F7B0B"/>
    <w:rsid w:val="008F7C0F"/>
    <w:rsid w:val="009000D0"/>
    <w:rsid w:val="009005B7"/>
    <w:rsid w:val="00900774"/>
    <w:rsid w:val="0090085C"/>
    <w:rsid w:val="009009EF"/>
    <w:rsid w:val="00901086"/>
    <w:rsid w:val="009016D2"/>
    <w:rsid w:val="00901939"/>
    <w:rsid w:val="00901C55"/>
    <w:rsid w:val="00901F07"/>
    <w:rsid w:val="00901FCF"/>
    <w:rsid w:val="00902039"/>
    <w:rsid w:val="009020CC"/>
    <w:rsid w:val="009020ED"/>
    <w:rsid w:val="009025FD"/>
    <w:rsid w:val="0090289E"/>
    <w:rsid w:val="00902C02"/>
    <w:rsid w:val="00903001"/>
    <w:rsid w:val="009031BA"/>
    <w:rsid w:val="00903293"/>
    <w:rsid w:val="0090340E"/>
    <w:rsid w:val="0090375E"/>
    <w:rsid w:val="009037B9"/>
    <w:rsid w:val="0090398E"/>
    <w:rsid w:val="00903B15"/>
    <w:rsid w:val="00903B87"/>
    <w:rsid w:val="00903D0C"/>
    <w:rsid w:val="00903F61"/>
    <w:rsid w:val="00904150"/>
    <w:rsid w:val="0090451C"/>
    <w:rsid w:val="00904593"/>
    <w:rsid w:val="009045AA"/>
    <w:rsid w:val="00904759"/>
    <w:rsid w:val="00904900"/>
    <w:rsid w:val="00904C94"/>
    <w:rsid w:val="00904F2D"/>
    <w:rsid w:val="00905206"/>
    <w:rsid w:val="00905998"/>
    <w:rsid w:val="00905F9B"/>
    <w:rsid w:val="00906403"/>
    <w:rsid w:val="0090664A"/>
    <w:rsid w:val="009066FA"/>
    <w:rsid w:val="009067EA"/>
    <w:rsid w:val="00906A48"/>
    <w:rsid w:val="00906C2F"/>
    <w:rsid w:val="00906D56"/>
    <w:rsid w:val="00906D96"/>
    <w:rsid w:val="00906D99"/>
    <w:rsid w:val="00906E6C"/>
    <w:rsid w:val="00907124"/>
    <w:rsid w:val="00907537"/>
    <w:rsid w:val="00907566"/>
    <w:rsid w:val="009076B6"/>
    <w:rsid w:val="009078ED"/>
    <w:rsid w:val="009078EE"/>
    <w:rsid w:val="009079E5"/>
    <w:rsid w:val="00907B02"/>
    <w:rsid w:val="00907B5F"/>
    <w:rsid w:val="00907CAE"/>
    <w:rsid w:val="00907CD1"/>
    <w:rsid w:val="00907E9C"/>
    <w:rsid w:val="00907ED7"/>
    <w:rsid w:val="009104F8"/>
    <w:rsid w:val="00910667"/>
    <w:rsid w:val="0091093C"/>
    <w:rsid w:val="00910B30"/>
    <w:rsid w:val="00910E4C"/>
    <w:rsid w:val="009110AD"/>
    <w:rsid w:val="00911101"/>
    <w:rsid w:val="009113BC"/>
    <w:rsid w:val="009113F2"/>
    <w:rsid w:val="00911699"/>
    <w:rsid w:val="009116A3"/>
    <w:rsid w:val="009116E2"/>
    <w:rsid w:val="00911D99"/>
    <w:rsid w:val="00911DB1"/>
    <w:rsid w:val="00911DC9"/>
    <w:rsid w:val="00911E55"/>
    <w:rsid w:val="00911EC9"/>
    <w:rsid w:val="00912587"/>
    <w:rsid w:val="00912796"/>
    <w:rsid w:val="00912B91"/>
    <w:rsid w:val="00912CB3"/>
    <w:rsid w:val="00912DCB"/>
    <w:rsid w:val="00912E01"/>
    <w:rsid w:val="00912E75"/>
    <w:rsid w:val="00912F38"/>
    <w:rsid w:val="00912FBD"/>
    <w:rsid w:val="00912FC4"/>
    <w:rsid w:val="00913063"/>
    <w:rsid w:val="009130BF"/>
    <w:rsid w:val="009132A6"/>
    <w:rsid w:val="00913447"/>
    <w:rsid w:val="009136E7"/>
    <w:rsid w:val="009139D5"/>
    <w:rsid w:val="00913A13"/>
    <w:rsid w:val="00913A2E"/>
    <w:rsid w:val="009140D8"/>
    <w:rsid w:val="00914194"/>
    <w:rsid w:val="009141AD"/>
    <w:rsid w:val="0091439A"/>
    <w:rsid w:val="00914520"/>
    <w:rsid w:val="009146AA"/>
    <w:rsid w:val="009146E4"/>
    <w:rsid w:val="00914907"/>
    <w:rsid w:val="00914C69"/>
    <w:rsid w:val="00914E39"/>
    <w:rsid w:val="00914EFA"/>
    <w:rsid w:val="00915153"/>
    <w:rsid w:val="00915297"/>
    <w:rsid w:val="00915334"/>
    <w:rsid w:val="009153C6"/>
    <w:rsid w:val="009154F0"/>
    <w:rsid w:val="00915626"/>
    <w:rsid w:val="00915897"/>
    <w:rsid w:val="00915947"/>
    <w:rsid w:val="00915B12"/>
    <w:rsid w:val="00915BE3"/>
    <w:rsid w:val="00915D60"/>
    <w:rsid w:val="00915F77"/>
    <w:rsid w:val="009162CD"/>
    <w:rsid w:val="00916B48"/>
    <w:rsid w:val="00916E6F"/>
    <w:rsid w:val="00916F22"/>
    <w:rsid w:val="00916F88"/>
    <w:rsid w:val="009172BB"/>
    <w:rsid w:val="009174A4"/>
    <w:rsid w:val="009174B5"/>
    <w:rsid w:val="009177A6"/>
    <w:rsid w:val="009177D0"/>
    <w:rsid w:val="009177EF"/>
    <w:rsid w:val="00917866"/>
    <w:rsid w:val="00917B1B"/>
    <w:rsid w:val="00917C43"/>
    <w:rsid w:val="00917DBA"/>
    <w:rsid w:val="00917EFD"/>
    <w:rsid w:val="00917F5E"/>
    <w:rsid w:val="00917F7A"/>
    <w:rsid w:val="009202D4"/>
    <w:rsid w:val="00920432"/>
    <w:rsid w:val="009204DC"/>
    <w:rsid w:val="009205E2"/>
    <w:rsid w:val="009206FD"/>
    <w:rsid w:val="00920770"/>
    <w:rsid w:val="00920AC4"/>
    <w:rsid w:val="00920C25"/>
    <w:rsid w:val="009210EE"/>
    <w:rsid w:val="00921175"/>
    <w:rsid w:val="009211ED"/>
    <w:rsid w:val="009215D8"/>
    <w:rsid w:val="0092176A"/>
    <w:rsid w:val="009217E5"/>
    <w:rsid w:val="00921C4D"/>
    <w:rsid w:val="00921FBF"/>
    <w:rsid w:val="0092203A"/>
    <w:rsid w:val="00922094"/>
    <w:rsid w:val="00922243"/>
    <w:rsid w:val="00922569"/>
    <w:rsid w:val="0092269E"/>
    <w:rsid w:val="00923167"/>
    <w:rsid w:val="009233F6"/>
    <w:rsid w:val="00923802"/>
    <w:rsid w:val="00923DA6"/>
    <w:rsid w:val="009240C4"/>
    <w:rsid w:val="00924365"/>
    <w:rsid w:val="009245A8"/>
    <w:rsid w:val="009248A9"/>
    <w:rsid w:val="00924913"/>
    <w:rsid w:val="00924BAF"/>
    <w:rsid w:val="00924C29"/>
    <w:rsid w:val="00924D33"/>
    <w:rsid w:val="009251AD"/>
    <w:rsid w:val="0092556B"/>
    <w:rsid w:val="009256B4"/>
    <w:rsid w:val="00925757"/>
    <w:rsid w:val="00925969"/>
    <w:rsid w:val="009259B7"/>
    <w:rsid w:val="00925A99"/>
    <w:rsid w:val="00925AFE"/>
    <w:rsid w:val="00925CA1"/>
    <w:rsid w:val="00925DA5"/>
    <w:rsid w:val="009261DB"/>
    <w:rsid w:val="0092631F"/>
    <w:rsid w:val="0092655C"/>
    <w:rsid w:val="00926914"/>
    <w:rsid w:val="00926ADA"/>
    <w:rsid w:val="00926D92"/>
    <w:rsid w:val="0092726C"/>
    <w:rsid w:val="0092727E"/>
    <w:rsid w:val="009272B8"/>
    <w:rsid w:val="00927575"/>
    <w:rsid w:val="009276DA"/>
    <w:rsid w:val="00927978"/>
    <w:rsid w:val="009279C6"/>
    <w:rsid w:val="009279DA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7FA"/>
    <w:rsid w:val="00930C13"/>
    <w:rsid w:val="00930CD2"/>
    <w:rsid w:val="00930E8E"/>
    <w:rsid w:val="00930F36"/>
    <w:rsid w:val="0093105A"/>
    <w:rsid w:val="009314DB"/>
    <w:rsid w:val="0093166D"/>
    <w:rsid w:val="009316E9"/>
    <w:rsid w:val="009318F5"/>
    <w:rsid w:val="0093191D"/>
    <w:rsid w:val="00931AF9"/>
    <w:rsid w:val="00931CA3"/>
    <w:rsid w:val="00931EA2"/>
    <w:rsid w:val="0093204A"/>
    <w:rsid w:val="00932138"/>
    <w:rsid w:val="0093222F"/>
    <w:rsid w:val="009325B0"/>
    <w:rsid w:val="00932634"/>
    <w:rsid w:val="00932705"/>
    <w:rsid w:val="0093285F"/>
    <w:rsid w:val="00932883"/>
    <w:rsid w:val="009329B3"/>
    <w:rsid w:val="009329EC"/>
    <w:rsid w:val="009329F1"/>
    <w:rsid w:val="0093315B"/>
    <w:rsid w:val="009331B7"/>
    <w:rsid w:val="00933437"/>
    <w:rsid w:val="00933C61"/>
    <w:rsid w:val="00933C98"/>
    <w:rsid w:val="00933D43"/>
    <w:rsid w:val="00933E0D"/>
    <w:rsid w:val="00933E61"/>
    <w:rsid w:val="00933F13"/>
    <w:rsid w:val="0093418F"/>
    <w:rsid w:val="0093457B"/>
    <w:rsid w:val="00934A20"/>
    <w:rsid w:val="00934B50"/>
    <w:rsid w:val="00934C60"/>
    <w:rsid w:val="00934E6B"/>
    <w:rsid w:val="009350DA"/>
    <w:rsid w:val="009352DC"/>
    <w:rsid w:val="0093565D"/>
    <w:rsid w:val="00935D1B"/>
    <w:rsid w:val="00935E54"/>
    <w:rsid w:val="0093614C"/>
    <w:rsid w:val="0093614D"/>
    <w:rsid w:val="009364CB"/>
    <w:rsid w:val="009366EC"/>
    <w:rsid w:val="00936730"/>
    <w:rsid w:val="00936742"/>
    <w:rsid w:val="009367FF"/>
    <w:rsid w:val="00936856"/>
    <w:rsid w:val="00936896"/>
    <w:rsid w:val="00936B42"/>
    <w:rsid w:val="00936DA4"/>
    <w:rsid w:val="00936E2C"/>
    <w:rsid w:val="0093702E"/>
    <w:rsid w:val="009370F1"/>
    <w:rsid w:val="009371C8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0F51"/>
    <w:rsid w:val="009415A2"/>
    <w:rsid w:val="009418BB"/>
    <w:rsid w:val="00941A1A"/>
    <w:rsid w:val="00941C0E"/>
    <w:rsid w:val="00941E20"/>
    <w:rsid w:val="00941E8A"/>
    <w:rsid w:val="00942085"/>
    <w:rsid w:val="009422D3"/>
    <w:rsid w:val="00942647"/>
    <w:rsid w:val="00942648"/>
    <w:rsid w:val="009426AF"/>
    <w:rsid w:val="00942773"/>
    <w:rsid w:val="00942B70"/>
    <w:rsid w:val="00942C45"/>
    <w:rsid w:val="00942D81"/>
    <w:rsid w:val="0094331A"/>
    <w:rsid w:val="0094336C"/>
    <w:rsid w:val="0094363A"/>
    <w:rsid w:val="009436F2"/>
    <w:rsid w:val="00943875"/>
    <w:rsid w:val="00943905"/>
    <w:rsid w:val="0094394D"/>
    <w:rsid w:val="00943B12"/>
    <w:rsid w:val="00943D11"/>
    <w:rsid w:val="00943D88"/>
    <w:rsid w:val="00943EFF"/>
    <w:rsid w:val="00943F32"/>
    <w:rsid w:val="0094402A"/>
    <w:rsid w:val="009440B5"/>
    <w:rsid w:val="009440DA"/>
    <w:rsid w:val="009441AA"/>
    <w:rsid w:val="00944477"/>
    <w:rsid w:val="0094447E"/>
    <w:rsid w:val="009444BA"/>
    <w:rsid w:val="0094452A"/>
    <w:rsid w:val="0094473D"/>
    <w:rsid w:val="00944765"/>
    <w:rsid w:val="00944A17"/>
    <w:rsid w:val="00944A32"/>
    <w:rsid w:val="00944A9F"/>
    <w:rsid w:val="00944AB6"/>
    <w:rsid w:val="00944CB1"/>
    <w:rsid w:val="00944DE0"/>
    <w:rsid w:val="00944E1C"/>
    <w:rsid w:val="00944E26"/>
    <w:rsid w:val="00944E48"/>
    <w:rsid w:val="0094504A"/>
    <w:rsid w:val="0094512A"/>
    <w:rsid w:val="00945439"/>
    <w:rsid w:val="0094565F"/>
    <w:rsid w:val="00945757"/>
    <w:rsid w:val="00945D1D"/>
    <w:rsid w:val="00945EEA"/>
    <w:rsid w:val="00946483"/>
    <w:rsid w:val="009467A1"/>
    <w:rsid w:val="00946916"/>
    <w:rsid w:val="0094694C"/>
    <w:rsid w:val="00946A27"/>
    <w:rsid w:val="00946ED5"/>
    <w:rsid w:val="00947000"/>
    <w:rsid w:val="00947118"/>
    <w:rsid w:val="009472C5"/>
    <w:rsid w:val="009474B2"/>
    <w:rsid w:val="009474BC"/>
    <w:rsid w:val="009478B0"/>
    <w:rsid w:val="009478B3"/>
    <w:rsid w:val="009479CA"/>
    <w:rsid w:val="00947A3E"/>
    <w:rsid w:val="00947ACE"/>
    <w:rsid w:val="00947AF8"/>
    <w:rsid w:val="00947CBF"/>
    <w:rsid w:val="00947D20"/>
    <w:rsid w:val="00947F30"/>
    <w:rsid w:val="00947F7F"/>
    <w:rsid w:val="00947FDA"/>
    <w:rsid w:val="00950045"/>
    <w:rsid w:val="009500FE"/>
    <w:rsid w:val="009501DD"/>
    <w:rsid w:val="0095032A"/>
    <w:rsid w:val="009503A1"/>
    <w:rsid w:val="009503BE"/>
    <w:rsid w:val="009505CD"/>
    <w:rsid w:val="0095063D"/>
    <w:rsid w:val="00950881"/>
    <w:rsid w:val="00950950"/>
    <w:rsid w:val="009509CF"/>
    <w:rsid w:val="00950A5F"/>
    <w:rsid w:val="00950E35"/>
    <w:rsid w:val="00951236"/>
    <w:rsid w:val="00951370"/>
    <w:rsid w:val="00951545"/>
    <w:rsid w:val="0095155A"/>
    <w:rsid w:val="00951658"/>
    <w:rsid w:val="00951B50"/>
    <w:rsid w:val="00951B74"/>
    <w:rsid w:val="00951CCF"/>
    <w:rsid w:val="00951D02"/>
    <w:rsid w:val="00951DDB"/>
    <w:rsid w:val="00952050"/>
    <w:rsid w:val="0095206C"/>
    <w:rsid w:val="00952146"/>
    <w:rsid w:val="00952499"/>
    <w:rsid w:val="00952B2F"/>
    <w:rsid w:val="00952C20"/>
    <w:rsid w:val="00952CB8"/>
    <w:rsid w:val="0095322E"/>
    <w:rsid w:val="009534DE"/>
    <w:rsid w:val="009539E1"/>
    <w:rsid w:val="00953E73"/>
    <w:rsid w:val="00953EF1"/>
    <w:rsid w:val="00954022"/>
    <w:rsid w:val="00954025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B49"/>
    <w:rsid w:val="00954BB2"/>
    <w:rsid w:val="009553B2"/>
    <w:rsid w:val="009553D8"/>
    <w:rsid w:val="00955415"/>
    <w:rsid w:val="00955B42"/>
    <w:rsid w:val="00955CB9"/>
    <w:rsid w:val="00955D63"/>
    <w:rsid w:val="00955E1C"/>
    <w:rsid w:val="00955FA4"/>
    <w:rsid w:val="0095603C"/>
    <w:rsid w:val="0095675D"/>
    <w:rsid w:val="009567EE"/>
    <w:rsid w:val="00956B0B"/>
    <w:rsid w:val="00956D7C"/>
    <w:rsid w:val="00956EF9"/>
    <w:rsid w:val="00957228"/>
    <w:rsid w:val="00957403"/>
    <w:rsid w:val="0095741B"/>
    <w:rsid w:val="00957775"/>
    <w:rsid w:val="009577E5"/>
    <w:rsid w:val="009577F0"/>
    <w:rsid w:val="00957A07"/>
    <w:rsid w:val="00957A7C"/>
    <w:rsid w:val="00957AF4"/>
    <w:rsid w:val="00957B16"/>
    <w:rsid w:val="00957DFF"/>
    <w:rsid w:val="00957E2D"/>
    <w:rsid w:val="00960095"/>
    <w:rsid w:val="00960108"/>
    <w:rsid w:val="009607FF"/>
    <w:rsid w:val="00960C55"/>
    <w:rsid w:val="00960F40"/>
    <w:rsid w:val="00961781"/>
    <w:rsid w:val="00961AB7"/>
    <w:rsid w:val="00961BA5"/>
    <w:rsid w:val="00961C44"/>
    <w:rsid w:val="00962027"/>
    <w:rsid w:val="009627B7"/>
    <w:rsid w:val="009629F4"/>
    <w:rsid w:val="00962A67"/>
    <w:rsid w:val="00962D28"/>
    <w:rsid w:val="00962D99"/>
    <w:rsid w:val="00962F87"/>
    <w:rsid w:val="00963693"/>
    <w:rsid w:val="00963A49"/>
    <w:rsid w:val="00963D0F"/>
    <w:rsid w:val="00963DE5"/>
    <w:rsid w:val="009641A3"/>
    <w:rsid w:val="00964430"/>
    <w:rsid w:val="0096491B"/>
    <w:rsid w:val="00964C8E"/>
    <w:rsid w:val="00964F36"/>
    <w:rsid w:val="00964FEF"/>
    <w:rsid w:val="0096559C"/>
    <w:rsid w:val="009656B4"/>
    <w:rsid w:val="0096584F"/>
    <w:rsid w:val="00965A4E"/>
    <w:rsid w:val="00965D24"/>
    <w:rsid w:val="00966307"/>
    <w:rsid w:val="00966485"/>
    <w:rsid w:val="009664C6"/>
    <w:rsid w:val="00966944"/>
    <w:rsid w:val="00966B43"/>
    <w:rsid w:val="00966C33"/>
    <w:rsid w:val="00966E92"/>
    <w:rsid w:val="0096701E"/>
    <w:rsid w:val="00967099"/>
    <w:rsid w:val="00967301"/>
    <w:rsid w:val="00967353"/>
    <w:rsid w:val="00967476"/>
    <w:rsid w:val="00967839"/>
    <w:rsid w:val="00967862"/>
    <w:rsid w:val="00967996"/>
    <w:rsid w:val="009679BE"/>
    <w:rsid w:val="00967B10"/>
    <w:rsid w:val="00967D8E"/>
    <w:rsid w:val="00970472"/>
    <w:rsid w:val="00970538"/>
    <w:rsid w:val="009709A1"/>
    <w:rsid w:val="00970ED2"/>
    <w:rsid w:val="00970FBB"/>
    <w:rsid w:val="00970FF0"/>
    <w:rsid w:val="009711CD"/>
    <w:rsid w:val="00971271"/>
    <w:rsid w:val="00971443"/>
    <w:rsid w:val="00971536"/>
    <w:rsid w:val="00971637"/>
    <w:rsid w:val="009718E9"/>
    <w:rsid w:val="009718F2"/>
    <w:rsid w:val="009719E5"/>
    <w:rsid w:val="00971B29"/>
    <w:rsid w:val="00971E29"/>
    <w:rsid w:val="00971FE0"/>
    <w:rsid w:val="009723E4"/>
    <w:rsid w:val="009724D4"/>
    <w:rsid w:val="00972B0C"/>
    <w:rsid w:val="00972B5A"/>
    <w:rsid w:val="00972B6F"/>
    <w:rsid w:val="00972C6F"/>
    <w:rsid w:val="00973136"/>
    <w:rsid w:val="009734E4"/>
    <w:rsid w:val="0097386E"/>
    <w:rsid w:val="00973926"/>
    <w:rsid w:val="00973A52"/>
    <w:rsid w:val="00973A74"/>
    <w:rsid w:val="00973E14"/>
    <w:rsid w:val="00973E5A"/>
    <w:rsid w:val="00973F63"/>
    <w:rsid w:val="00974304"/>
    <w:rsid w:val="0097435C"/>
    <w:rsid w:val="00974371"/>
    <w:rsid w:val="00974380"/>
    <w:rsid w:val="00974498"/>
    <w:rsid w:val="0097464E"/>
    <w:rsid w:val="00974779"/>
    <w:rsid w:val="00974914"/>
    <w:rsid w:val="00974A4C"/>
    <w:rsid w:val="00974B5C"/>
    <w:rsid w:val="00974CFE"/>
    <w:rsid w:val="00974D6E"/>
    <w:rsid w:val="00974F7F"/>
    <w:rsid w:val="0097505C"/>
    <w:rsid w:val="0097568C"/>
    <w:rsid w:val="009759B9"/>
    <w:rsid w:val="009761A4"/>
    <w:rsid w:val="0097623F"/>
    <w:rsid w:val="00976938"/>
    <w:rsid w:val="00976BD4"/>
    <w:rsid w:val="0097706A"/>
    <w:rsid w:val="009775F0"/>
    <w:rsid w:val="0097784A"/>
    <w:rsid w:val="00977902"/>
    <w:rsid w:val="00977A33"/>
    <w:rsid w:val="00977DD0"/>
    <w:rsid w:val="009805CB"/>
    <w:rsid w:val="00980645"/>
    <w:rsid w:val="00980696"/>
    <w:rsid w:val="00980BC6"/>
    <w:rsid w:val="00980EB8"/>
    <w:rsid w:val="009811C2"/>
    <w:rsid w:val="00981851"/>
    <w:rsid w:val="009818D3"/>
    <w:rsid w:val="00981A56"/>
    <w:rsid w:val="00981B9E"/>
    <w:rsid w:val="00981BEC"/>
    <w:rsid w:val="00981C45"/>
    <w:rsid w:val="0098217F"/>
    <w:rsid w:val="009821B7"/>
    <w:rsid w:val="00982385"/>
    <w:rsid w:val="009829E5"/>
    <w:rsid w:val="00982BA1"/>
    <w:rsid w:val="00982BF6"/>
    <w:rsid w:val="00982C20"/>
    <w:rsid w:val="009830B2"/>
    <w:rsid w:val="00983236"/>
    <w:rsid w:val="00983576"/>
    <w:rsid w:val="00983675"/>
    <w:rsid w:val="009836A2"/>
    <w:rsid w:val="0098434A"/>
    <w:rsid w:val="0098449A"/>
    <w:rsid w:val="00984592"/>
    <w:rsid w:val="009848F1"/>
    <w:rsid w:val="00984F31"/>
    <w:rsid w:val="009850E4"/>
    <w:rsid w:val="0098547B"/>
    <w:rsid w:val="00985571"/>
    <w:rsid w:val="0098558F"/>
    <w:rsid w:val="0098566E"/>
    <w:rsid w:val="00985708"/>
    <w:rsid w:val="0098570E"/>
    <w:rsid w:val="00985B3C"/>
    <w:rsid w:val="00985BF9"/>
    <w:rsid w:val="00985E44"/>
    <w:rsid w:val="00985EEF"/>
    <w:rsid w:val="00985F40"/>
    <w:rsid w:val="00985F89"/>
    <w:rsid w:val="00986152"/>
    <w:rsid w:val="00986410"/>
    <w:rsid w:val="009865CB"/>
    <w:rsid w:val="00986705"/>
    <w:rsid w:val="009869D7"/>
    <w:rsid w:val="00986D17"/>
    <w:rsid w:val="0098767D"/>
    <w:rsid w:val="00987710"/>
    <w:rsid w:val="0098773F"/>
    <w:rsid w:val="00987804"/>
    <w:rsid w:val="00987969"/>
    <w:rsid w:val="009879A2"/>
    <w:rsid w:val="00987B6C"/>
    <w:rsid w:val="00987BE1"/>
    <w:rsid w:val="00987EDC"/>
    <w:rsid w:val="00990199"/>
    <w:rsid w:val="00990385"/>
    <w:rsid w:val="009904EB"/>
    <w:rsid w:val="00990571"/>
    <w:rsid w:val="00990811"/>
    <w:rsid w:val="00990A5D"/>
    <w:rsid w:val="00990A60"/>
    <w:rsid w:val="00990D60"/>
    <w:rsid w:val="0099101E"/>
    <w:rsid w:val="00991141"/>
    <w:rsid w:val="009911B7"/>
    <w:rsid w:val="0099147D"/>
    <w:rsid w:val="00991552"/>
    <w:rsid w:val="009918C8"/>
    <w:rsid w:val="009918E3"/>
    <w:rsid w:val="00991CE6"/>
    <w:rsid w:val="00991DCC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43"/>
    <w:rsid w:val="0099306C"/>
    <w:rsid w:val="00993637"/>
    <w:rsid w:val="00993833"/>
    <w:rsid w:val="00993DDA"/>
    <w:rsid w:val="00994012"/>
    <w:rsid w:val="00994067"/>
    <w:rsid w:val="0099437B"/>
    <w:rsid w:val="00994846"/>
    <w:rsid w:val="0099496E"/>
    <w:rsid w:val="009949AA"/>
    <w:rsid w:val="00994DBB"/>
    <w:rsid w:val="00994FDC"/>
    <w:rsid w:val="009950D9"/>
    <w:rsid w:val="009951A9"/>
    <w:rsid w:val="009951E2"/>
    <w:rsid w:val="0099538F"/>
    <w:rsid w:val="009953FA"/>
    <w:rsid w:val="00995407"/>
    <w:rsid w:val="0099585F"/>
    <w:rsid w:val="00995895"/>
    <w:rsid w:val="00995B88"/>
    <w:rsid w:val="00995E57"/>
    <w:rsid w:val="009961CB"/>
    <w:rsid w:val="00996947"/>
    <w:rsid w:val="00996A3E"/>
    <w:rsid w:val="00996ADA"/>
    <w:rsid w:val="0099709F"/>
    <w:rsid w:val="0099757A"/>
    <w:rsid w:val="009978BD"/>
    <w:rsid w:val="0099797D"/>
    <w:rsid w:val="00997997"/>
    <w:rsid w:val="009979B1"/>
    <w:rsid w:val="00997C6E"/>
    <w:rsid w:val="009A0068"/>
    <w:rsid w:val="009A00A7"/>
    <w:rsid w:val="009A04DE"/>
    <w:rsid w:val="009A0569"/>
    <w:rsid w:val="009A0659"/>
    <w:rsid w:val="009A0944"/>
    <w:rsid w:val="009A0E1E"/>
    <w:rsid w:val="009A1355"/>
    <w:rsid w:val="009A1616"/>
    <w:rsid w:val="009A173D"/>
    <w:rsid w:val="009A19FB"/>
    <w:rsid w:val="009A1AEA"/>
    <w:rsid w:val="009A1E50"/>
    <w:rsid w:val="009A20BB"/>
    <w:rsid w:val="009A21DA"/>
    <w:rsid w:val="009A2259"/>
    <w:rsid w:val="009A2310"/>
    <w:rsid w:val="009A2332"/>
    <w:rsid w:val="009A23D4"/>
    <w:rsid w:val="009A267F"/>
    <w:rsid w:val="009A2A72"/>
    <w:rsid w:val="009A2B70"/>
    <w:rsid w:val="009A2BF1"/>
    <w:rsid w:val="009A2E3F"/>
    <w:rsid w:val="009A2F29"/>
    <w:rsid w:val="009A3143"/>
    <w:rsid w:val="009A3387"/>
    <w:rsid w:val="009A35F2"/>
    <w:rsid w:val="009A3A96"/>
    <w:rsid w:val="009A3B04"/>
    <w:rsid w:val="009A3B8B"/>
    <w:rsid w:val="009A428A"/>
    <w:rsid w:val="009A4612"/>
    <w:rsid w:val="009A4617"/>
    <w:rsid w:val="009A464D"/>
    <w:rsid w:val="009A4814"/>
    <w:rsid w:val="009A4816"/>
    <w:rsid w:val="009A4B0B"/>
    <w:rsid w:val="009A4C26"/>
    <w:rsid w:val="009A4CD3"/>
    <w:rsid w:val="009A4E61"/>
    <w:rsid w:val="009A50F4"/>
    <w:rsid w:val="009A567C"/>
    <w:rsid w:val="009A56BE"/>
    <w:rsid w:val="009A57AE"/>
    <w:rsid w:val="009A5844"/>
    <w:rsid w:val="009A59E1"/>
    <w:rsid w:val="009A59EF"/>
    <w:rsid w:val="009A5B8A"/>
    <w:rsid w:val="009A5BA0"/>
    <w:rsid w:val="009A5D97"/>
    <w:rsid w:val="009A5F04"/>
    <w:rsid w:val="009A616F"/>
    <w:rsid w:val="009A6189"/>
    <w:rsid w:val="009A66C8"/>
    <w:rsid w:val="009A6B75"/>
    <w:rsid w:val="009A6F7C"/>
    <w:rsid w:val="009A71E9"/>
    <w:rsid w:val="009A7248"/>
    <w:rsid w:val="009A7529"/>
    <w:rsid w:val="009A795F"/>
    <w:rsid w:val="009A796D"/>
    <w:rsid w:val="009A797F"/>
    <w:rsid w:val="009A7EF8"/>
    <w:rsid w:val="009B0006"/>
    <w:rsid w:val="009B0351"/>
    <w:rsid w:val="009B0357"/>
    <w:rsid w:val="009B041A"/>
    <w:rsid w:val="009B0631"/>
    <w:rsid w:val="009B0674"/>
    <w:rsid w:val="009B06A3"/>
    <w:rsid w:val="009B073D"/>
    <w:rsid w:val="009B0C89"/>
    <w:rsid w:val="009B0CBB"/>
    <w:rsid w:val="009B0D80"/>
    <w:rsid w:val="009B10D9"/>
    <w:rsid w:val="009B11B8"/>
    <w:rsid w:val="009B12C6"/>
    <w:rsid w:val="009B1361"/>
    <w:rsid w:val="009B136D"/>
    <w:rsid w:val="009B1465"/>
    <w:rsid w:val="009B1655"/>
    <w:rsid w:val="009B168B"/>
    <w:rsid w:val="009B196F"/>
    <w:rsid w:val="009B1A73"/>
    <w:rsid w:val="009B1C6B"/>
    <w:rsid w:val="009B1D88"/>
    <w:rsid w:val="009B1FCD"/>
    <w:rsid w:val="009B218B"/>
    <w:rsid w:val="009B24CA"/>
    <w:rsid w:val="009B278C"/>
    <w:rsid w:val="009B27B3"/>
    <w:rsid w:val="009B2838"/>
    <w:rsid w:val="009B2AB1"/>
    <w:rsid w:val="009B2F77"/>
    <w:rsid w:val="009B30FC"/>
    <w:rsid w:val="009B32BA"/>
    <w:rsid w:val="009B36B3"/>
    <w:rsid w:val="009B39D0"/>
    <w:rsid w:val="009B39D4"/>
    <w:rsid w:val="009B39E3"/>
    <w:rsid w:val="009B3B42"/>
    <w:rsid w:val="009B4212"/>
    <w:rsid w:val="009B4542"/>
    <w:rsid w:val="009B4AE8"/>
    <w:rsid w:val="009B4AEA"/>
    <w:rsid w:val="009B4B7C"/>
    <w:rsid w:val="009B4BCC"/>
    <w:rsid w:val="009B4CD9"/>
    <w:rsid w:val="009B4EA2"/>
    <w:rsid w:val="009B4F6A"/>
    <w:rsid w:val="009B50AA"/>
    <w:rsid w:val="009B52A9"/>
    <w:rsid w:val="009B547B"/>
    <w:rsid w:val="009B5520"/>
    <w:rsid w:val="009B55A0"/>
    <w:rsid w:val="009B55E4"/>
    <w:rsid w:val="009B565F"/>
    <w:rsid w:val="009B5827"/>
    <w:rsid w:val="009B5A16"/>
    <w:rsid w:val="009B5A9F"/>
    <w:rsid w:val="009B5AFA"/>
    <w:rsid w:val="009B5F0C"/>
    <w:rsid w:val="009B5F1D"/>
    <w:rsid w:val="009B61C3"/>
    <w:rsid w:val="009B62A3"/>
    <w:rsid w:val="009B655B"/>
    <w:rsid w:val="009B6747"/>
    <w:rsid w:val="009B680A"/>
    <w:rsid w:val="009B69B3"/>
    <w:rsid w:val="009B6CF8"/>
    <w:rsid w:val="009B6E67"/>
    <w:rsid w:val="009B7195"/>
    <w:rsid w:val="009B75D4"/>
    <w:rsid w:val="009B781C"/>
    <w:rsid w:val="009B7A49"/>
    <w:rsid w:val="009B7AD7"/>
    <w:rsid w:val="009C00D5"/>
    <w:rsid w:val="009C00DB"/>
    <w:rsid w:val="009C0117"/>
    <w:rsid w:val="009C03F2"/>
    <w:rsid w:val="009C046F"/>
    <w:rsid w:val="009C0526"/>
    <w:rsid w:val="009C080D"/>
    <w:rsid w:val="009C0BB0"/>
    <w:rsid w:val="009C0CAC"/>
    <w:rsid w:val="009C0CFC"/>
    <w:rsid w:val="009C0E8F"/>
    <w:rsid w:val="009C0ED5"/>
    <w:rsid w:val="009C103A"/>
    <w:rsid w:val="009C1531"/>
    <w:rsid w:val="009C1558"/>
    <w:rsid w:val="009C16BE"/>
    <w:rsid w:val="009C17D3"/>
    <w:rsid w:val="009C18F3"/>
    <w:rsid w:val="009C19E2"/>
    <w:rsid w:val="009C1A1E"/>
    <w:rsid w:val="009C1BBE"/>
    <w:rsid w:val="009C1C22"/>
    <w:rsid w:val="009C2148"/>
    <w:rsid w:val="009C21EF"/>
    <w:rsid w:val="009C22C3"/>
    <w:rsid w:val="009C23BF"/>
    <w:rsid w:val="009C2647"/>
    <w:rsid w:val="009C2979"/>
    <w:rsid w:val="009C2EE4"/>
    <w:rsid w:val="009C2F0A"/>
    <w:rsid w:val="009C2F19"/>
    <w:rsid w:val="009C32E4"/>
    <w:rsid w:val="009C3317"/>
    <w:rsid w:val="009C33F9"/>
    <w:rsid w:val="009C3691"/>
    <w:rsid w:val="009C37C4"/>
    <w:rsid w:val="009C3859"/>
    <w:rsid w:val="009C38C6"/>
    <w:rsid w:val="009C38C9"/>
    <w:rsid w:val="009C41ED"/>
    <w:rsid w:val="009C4476"/>
    <w:rsid w:val="009C467F"/>
    <w:rsid w:val="009C46CE"/>
    <w:rsid w:val="009C4809"/>
    <w:rsid w:val="009C4CD9"/>
    <w:rsid w:val="009C4D03"/>
    <w:rsid w:val="009C4E8C"/>
    <w:rsid w:val="009C4ED2"/>
    <w:rsid w:val="009C4FA2"/>
    <w:rsid w:val="009C5172"/>
    <w:rsid w:val="009C5416"/>
    <w:rsid w:val="009C5719"/>
    <w:rsid w:val="009C57F3"/>
    <w:rsid w:val="009C59FE"/>
    <w:rsid w:val="009C5E21"/>
    <w:rsid w:val="009C6397"/>
    <w:rsid w:val="009C6563"/>
    <w:rsid w:val="009C65D3"/>
    <w:rsid w:val="009C66D0"/>
    <w:rsid w:val="009C6780"/>
    <w:rsid w:val="009C6A30"/>
    <w:rsid w:val="009C6BD1"/>
    <w:rsid w:val="009C6C9A"/>
    <w:rsid w:val="009C6CED"/>
    <w:rsid w:val="009C736B"/>
    <w:rsid w:val="009C764A"/>
    <w:rsid w:val="009C7756"/>
    <w:rsid w:val="009C77C7"/>
    <w:rsid w:val="009C7849"/>
    <w:rsid w:val="009C7D6E"/>
    <w:rsid w:val="009C7D81"/>
    <w:rsid w:val="009C7DC1"/>
    <w:rsid w:val="009D0124"/>
    <w:rsid w:val="009D02F5"/>
    <w:rsid w:val="009D0520"/>
    <w:rsid w:val="009D06C2"/>
    <w:rsid w:val="009D06F0"/>
    <w:rsid w:val="009D072D"/>
    <w:rsid w:val="009D07F9"/>
    <w:rsid w:val="009D0970"/>
    <w:rsid w:val="009D0CFC"/>
    <w:rsid w:val="009D0D76"/>
    <w:rsid w:val="009D0F02"/>
    <w:rsid w:val="009D16A3"/>
    <w:rsid w:val="009D1BA4"/>
    <w:rsid w:val="009D1CC0"/>
    <w:rsid w:val="009D1E86"/>
    <w:rsid w:val="009D1E98"/>
    <w:rsid w:val="009D21AB"/>
    <w:rsid w:val="009D2335"/>
    <w:rsid w:val="009D23BC"/>
    <w:rsid w:val="009D287A"/>
    <w:rsid w:val="009D2A46"/>
    <w:rsid w:val="009D2E0E"/>
    <w:rsid w:val="009D2EBD"/>
    <w:rsid w:val="009D2F23"/>
    <w:rsid w:val="009D2FA2"/>
    <w:rsid w:val="009D3359"/>
    <w:rsid w:val="009D33F1"/>
    <w:rsid w:val="009D36C9"/>
    <w:rsid w:val="009D37A0"/>
    <w:rsid w:val="009D3BFA"/>
    <w:rsid w:val="009D3D96"/>
    <w:rsid w:val="009D430A"/>
    <w:rsid w:val="009D44A4"/>
    <w:rsid w:val="009D4607"/>
    <w:rsid w:val="009D49E7"/>
    <w:rsid w:val="009D4B13"/>
    <w:rsid w:val="009D4B2E"/>
    <w:rsid w:val="009D52B2"/>
    <w:rsid w:val="009D53A2"/>
    <w:rsid w:val="009D55BE"/>
    <w:rsid w:val="009D575B"/>
    <w:rsid w:val="009D575D"/>
    <w:rsid w:val="009D5965"/>
    <w:rsid w:val="009D5A06"/>
    <w:rsid w:val="009D5B8D"/>
    <w:rsid w:val="009D5D00"/>
    <w:rsid w:val="009D5DA3"/>
    <w:rsid w:val="009D5DF9"/>
    <w:rsid w:val="009D5F34"/>
    <w:rsid w:val="009D60E5"/>
    <w:rsid w:val="009D61E9"/>
    <w:rsid w:val="009D6414"/>
    <w:rsid w:val="009D646F"/>
    <w:rsid w:val="009D6669"/>
    <w:rsid w:val="009D68DF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642"/>
    <w:rsid w:val="009E06E8"/>
    <w:rsid w:val="009E0A4C"/>
    <w:rsid w:val="009E0ADA"/>
    <w:rsid w:val="009E1185"/>
    <w:rsid w:val="009E13EE"/>
    <w:rsid w:val="009E14B8"/>
    <w:rsid w:val="009E1521"/>
    <w:rsid w:val="009E18DA"/>
    <w:rsid w:val="009E1950"/>
    <w:rsid w:val="009E19A2"/>
    <w:rsid w:val="009E1A12"/>
    <w:rsid w:val="009E1E09"/>
    <w:rsid w:val="009E1E56"/>
    <w:rsid w:val="009E1E96"/>
    <w:rsid w:val="009E21C2"/>
    <w:rsid w:val="009E222D"/>
    <w:rsid w:val="009E2641"/>
    <w:rsid w:val="009E279F"/>
    <w:rsid w:val="009E2B6F"/>
    <w:rsid w:val="009E2C87"/>
    <w:rsid w:val="009E2CC1"/>
    <w:rsid w:val="009E2D29"/>
    <w:rsid w:val="009E2F0C"/>
    <w:rsid w:val="009E3146"/>
    <w:rsid w:val="009E31D7"/>
    <w:rsid w:val="009E32F2"/>
    <w:rsid w:val="009E3368"/>
    <w:rsid w:val="009E33DA"/>
    <w:rsid w:val="009E3793"/>
    <w:rsid w:val="009E37C8"/>
    <w:rsid w:val="009E3821"/>
    <w:rsid w:val="009E384E"/>
    <w:rsid w:val="009E3B96"/>
    <w:rsid w:val="009E3BB9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5B"/>
    <w:rsid w:val="009E4C0E"/>
    <w:rsid w:val="009E4E6E"/>
    <w:rsid w:val="009E518E"/>
    <w:rsid w:val="009E53A0"/>
    <w:rsid w:val="009E53D1"/>
    <w:rsid w:val="009E5613"/>
    <w:rsid w:val="009E5BC7"/>
    <w:rsid w:val="009E5BCE"/>
    <w:rsid w:val="009E5E4F"/>
    <w:rsid w:val="009E63E1"/>
    <w:rsid w:val="009E6517"/>
    <w:rsid w:val="009E689A"/>
    <w:rsid w:val="009E6981"/>
    <w:rsid w:val="009E70F5"/>
    <w:rsid w:val="009E72AC"/>
    <w:rsid w:val="009E7844"/>
    <w:rsid w:val="009E7A6A"/>
    <w:rsid w:val="009F0516"/>
    <w:rsid w:val="009F09AA"/>
    <w:rsid w:val="009F0C6E"/>
    <w:rsid w:val="009F0D88"/>
    <w:rsid w:val="009F15EC"/>
    <w:rsid w:val="009F183B"/>
    <w:rsid w:val="009F1971"/>
    <w:rsid w:val="009F1A2E"/>
    <w:rsid w:val="009F2321"/>
    <w:rsid w:val="009F2572"/>
    <w:rsid w:val="009F2598"/>
    <w:rsid w:val="009F25FC"/>
    <w:rsid w:val="009F2610"/>
    <w:rsid w:val="009F26C4"/>
    <w:rsid w:val="009F3188"/>
    <w:rsid w:val="009F3638"/>
    <w:rsid w:val="009F3BA7"/>
    <w:rsid w:val="009F3E64"/>
    <w:rsid w:val="009F40B9"/>
    <w:rsid w:val="009F4159"/>
    <w:rsid w:val="009F419F"/>
    <w:rsid w:val="009F41C0"/>
    <w:rsid w:val="009F4288"/>
    <w:rsid w:val="009F43C3"/>
    <w:rsid w:val="009F444C"/>
    <w:rsid w:val="009F46AA"/>
    <w:rsid w:val="009F4CDA"/>
    <w:rsid w:val="009F5051"/>
    <w:rsid w:val="009F5067"/>
    <w:rsid w:val="009F51E8"/>
    <w:rsid w:val="009F5779"/>
    <w:rsid w:val="009F5958"/>
    <w:rsid w:val="009F5D63"/>
    <w:rsid w:val="009F5DA2"/>
    <w:rsid w:val="009F60E3"/>
    <w:rsid w:val="009F6114"/>
    <w:rsid w:val="009F635A"/>
    <w:rsid w:val="009F6483"/>
    <w:rsid w:val="009F6763"/>
    <w:rsid w:val="009F67E7"/>
    <w:rsid w:val="009F686A"/>
    <w:rsid w:val="009F69F6"/>
    <w:rsid w:val="009F6A28"/>
    <w:rsid w:val="009F6AD9"/>
    <w:rsid w:val="009F6B83"/>
    <w:rsid w:val="009F6CC1"/>
    <w:rsid w:val="009F6E14"/>
    <w:rsid w:val="009F6F03"/>
    <w:rsid w:val="009F73A5"/>
    <w:rsid w:val="009F7543"/>
    <w:rsid w:val="009F7547"/>
    <w:rsid w:val="009F7609"/>
    <w:rsid w:val="009F7659"/>
    <w:rsid w:val="009F7CB9"/>
    <w:rsid w:val="009F7FB6"/>
    <w:rsid w:val="00A0010C"/>
    <w:rsid w:val="00A0010D"/>
    <w:rsid w:val="00A008DB"/>
    <w:rsid w:val="00A00DCF"/>
    <w:rsid w:val="00A00E6D"/>
    <w:rsid w:val="00A01166"/>
    <w:rsid w:val="00A01216"/>
    <w:rsid w:val="00A018DD"/>
    <w:rsid w:val="00A01B35"/>
    <w:rsid w:val="00A01CC8"/>
    <w:rsid w:val="00A01D18"/>
    <w:rsid w:val="00A020B3"/>
    <w:rsid w:val="00A020D1"/>
    <w:rsid w:val="00A02580"/>
    <w:rsid w:val="00A0276E"/>
    <w:rsid w:val="00A02794"/>
    <w:rsid w:val="00A02CD6"/>
    <w:rsid w:val="00A02D1A"/>
    <w:rsid w:val="00A0309E"/>
    <w:rsid w:val="00A03176"/>
    <w:rsid w:val="00A031E2"/>
    <w:rsid w:val="00A031E9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BAD"/>
    <w:rsid w:val="00A04BEC"/>
    <w:rsid w:val="00A04C9E"/>
    <w:rsid w:val="00A0501E"/>
    <w:rsid w:val="00A0540B"/>
    <w:rsid w:val="00A0560B"/>
    <w:rsid w:val="00A057D8"/>
    <w:rsid w:val="00A059B7"/>
    <w:rsid w:val="00A05C76"/>
    <w:rsid w:val="00A0609F"/>
    <w:rsid w:val="00A06201"/>
    <w:rsid w:val="00A06402"/>
    <w:rsid w:val="00A06630"/>
    <w:rsid w:val="00A06731"/>
    <w:rsid w:val="00A06BE3"/>
    <w:rsid w:val="00A06E14"/>
    <w:rsid w:val="00A06E9A"/>
    <w:rsid w:val="00A07223"/>
    <w:rsid w:val="00A0764B"/>
    <w:rsid w:val="00A077E3"/>
    <w:rsid w:val="00A0794C"/>
    <w:rsid w:val="00A079AA"/>
    <w:rsid w:val="00A07DBC"/>
    <w:rsid w:val="00A07E77"/>
    <w:rsid w:val="00A10021"/>
    <w:rsid w:val="00A102D7"/>
    <w:rsid w:val="00A104A7"/>
    <w:rsid w:val="00A105D8"/>
    <w:rsid w:val="00A10C23"/>
    <w:rsid w:val="00A110A8"/>
    <w:rsid w:val="00A1135D"/>
    <w:rsid w:val="00A11365"/>
    <w:rsid w:val="00A1138C"/>
    <w:rsid w:val="00A11E5E"/>
    <w:rsid w:val="00A120A3"/>
    <w:rsid w:val="00A12319"/>
    <w:rsid w:val="00A123A3"/>
    <w:rsid w:val="00A12599"/>
    <w:rsid w:val="00A12788"/>
    <w:rsid w:val="00A12B84"/>
    <w:rsid w:val="00A12C91"/>
    <w:rsid w:val="00A13477"/>
    <w:rsid w:val="00A134D3"/>
    <w:rsid w:val="00A13797"/>
    <w:rsid w:val="00A13930"/>
    <w:rsid w:val="00A13B8B"/>
    <w:rsid w:val="00A13C51"/>
    <w:rsid w:val="00A1415E"/>
    <w:rsid w:val="00A1421F"/>
    <w:rsid w:val="00A14339"/>
    <w:rsid w:val="00A143B6"/>
    <w:rsid w:val="00A149AE"/>
    <w:rsid w:val="00A14B44"/>
    <w:rsid w:val="00A14BB2"/>
    <w:rsid w:val="00A14DEA"/>
    <w:rsid w:val="00A14EDE"/>
    <w:rsid w:val="00A152A2"/>
    <w:rsid w:val="00A1532D"/>
    <w:rsid w:val="00A15691"/>
    <w:rsid w:val="00A15CF4"/>
    <w:rsid w:val="00A15D78"/>
    <w:rsid w:val="00A1620F"/>
    <w:rsid w:val="00A16304"/>
    <w:rsid w:val="00A165A9"/>
    <w:rsid w:val="00A1668B"/>
    <w:rsid w:val="00A16798"/>
    <w:rsid w:val="00A16DDE"/>
    <w:rsid w:val="00A16E87"/>
    <w:rsid w:val="00A16F53"/>
    <w:rsid w:val="00A1705A"/>
    <w:rsid w:val="00A1752A"/>
    <w:rsid w:val="00A1752C"/>
    <w:rsid w:val="00A177A0"/>
    <w:rsid w:val="00A177DB"/>
    <w:rsid w:val="00A2047E"/>
    <w:rsid w:val="00A2051E"/>
    <w:rsid w:val="00A205FD"/>
    <w:rsid w:val="00A20652"/>
    <w:rsid w:val="00A20844"/>
    <w:rsid w:val="00A208B8"/>
    <w:rsid w:val="00A2094B"/>
    <w:rsid w:val="00A20B88"/>
    <w:rsid w:val="00A20DDD"/>
    <w:rsid w:val="00A2101B"/>
    <w:rsid w:val="00A21027"/>
    <w:rsid w:val="00A21206"/>
    <w:rsid w:val="00A215EB"/>
    <w:rsid w:val="00A21650"/>
    <w:rsid w:val="00A21A56"/>
    <w:rsid w:val="00A21AE4"/>
    <w:rsid w:val="00A21CF7"/>
    <w:rsid w:val="00A21D4E"/>
    <w:rsid w:val="00A21F3F"/>
    <w:rsid w:val="00A220A5"/>
    <w:rsid w:val="00A223B8"/>
    <w:rsid w:val="00A22430"/>
    <w:rsid w:val="00A2244E"/>
    <w:rsid w:val="00A229CB"/>
    <w:rsid w:val="00A22CCA"/>
    <w:rsid w:val="00A22F07"/>
    <w:rsid w:val="00A233F1"/>
    <w:rsid w:val="00A2349B"/>
    <w:rsid w:val="00A234A7"/>
    <w:rsid w:val="00A234E8"/>
    <w:rsid w:val="00A234F3"/>
    <w:rsid w:val="00A23580"/>
    <w:rsid w:val="00A23690"/>
    <w:rsid w:val="00A237DB"/>
    <w:rsid w:val="00A23938"/>
    <w:rsid w:val="00A23957"/>
    <w:rsid w:val="00A23B0D"/>
    <w:rsid w:val="00A23EF8"/>
    <w:rsid w:val="00A24107"/>
    <w:rsid w:val="00A2412E"/>
    <w:rsid w:val="00A24189"/>
    <w:rsid w:val="00A243D3"/>
    <w:rsid w:val="00A248FB"/>
    <w:rsid w:val="00A249C2"/>
    <w:rsid w:val="00A24C52"/>
    <w:rsid w:val="00A24E1B"/>
    <w:rsid w:val="00A24EA0"/>
    <w:rsid w:val="00A24ED9"/>
    <w:rsid w:val="00A25025"/>
    <w:rsid w:val="00A25039"/>
    <w:rsid w:val="00A2507D"/>
    <w:rsid w:val="00A251E4"/>
    <w:rsid w:val="00A254F7"/>
    <w:rsid w:val="00A256BB"/>
    <w:rsid w:val="00A25936"/>
    <w:rsid w:val="00A25CD8"/>
    <w:rsid w:val="00A25F85"/>
    <w:rsid w:val="00A26006"/>
    <w:rsid w:val="00A2600E"/>
    <w:rsid w:val="00A261C7"/>
    <w:rsid w:val="00A262E5"/>
    <w:rsid w:val="00A266B8"/>
    <w:rsid w:val="00A267DF"/>
    <w:rsid w:val="00A26809"/>
    <w:rsid w:val="00A26A22"/>
    <w:rsid w:val="00A27342"/>
    <w:rsid w:val="00A276D8"/>
    <w:rsid w:val="00A27EAA"/>
    <w:rsid w:val="00A3003D"/>
    <w:rsid w:val="00A3008D"/>
    <w:rsid w:val="00A305A1"/>
    <w:rsid w:val="00A3082A"/>
    <w:rsid w:val="00A30870"/>
    <w:rsid w:val="00A308B0"/>
    <w:rsid w:val="00A30AC6"/>
    <w:rsid w:val="00A30D01"/>
    <w:rsid w:val="00A30EBE"/>
    <w:rsid w:val="00A30ECB"/>
    <w:rsid w:val="00A3103F"/>
    <w:rsid w:val="00A3120F"/>
    <w:rsid w:val="00A313EF"/>
    <w:rsid w:val="00A3140C"/>
    <w:rsid w:val="00A314CA"/>
    <w:rsid w:val="00A317AC"/>
    <w:rsid w:val="00A317C2"/>
    <w:rsid w:val="00A317C5"/>
    <w:rsid w:val="00A31842"/>
    <w:rsid w:val="00A31E64"/>
    <w:rsid w:val="00A31F3C"/>
    <w:rsid w:val="00A32243"/>
    <w:rsid w:val="00A3243F"/>
    <w:rsid w:val="00A324CF"/>
    <w:rsid w:val="00A324F0"/>
    <w:rsid w:val="00A32754"/>
    <w:rsid w:val="00A328E3"/>
    <w:rsid w:val="00A32994"/>
    <w:rsid w:val="00A329FE"/>
    <w:rsid w:val="00A32A84"/>
    <w:rsid w:val="00A32D16"/>
    <w:rsid w:val="00A32EAE"/>
    <w:rsid w:val="00A32F51"/>
    <w:rsid w:val="00A3320D"/>
    <w:rsid w:val="00A33442"/>
    <w:rsid w:val="00A3367E"/>
    <w:rsid w:val="00A337EE"/>
    <w:rsid w:val="00A338E7"/>
    <w:rsid w:val="00A33A80"/>
    <w:rsid w:val="00A33C1A"/>
    <w:rsid w:val="00A342CD"/>
    <w:rsid w:val="00A34333"/>
    <w:rsid w:val="00A34CD1"/>
    <w:rsid w:val="00A34F92"/>
    <w:rsid w:val="00A350F8"/>
    <w:rsid w:val="00A3514A"/>
    <w:rsid w:val="00A355A3"/>
    <w:rsid w:val="00A359C4"/>
    <w:rsid w:val="00A35C47"/>
    <w:rsid w:val="00A35C76"/>
    <w:rsid w:val="00A35E33"/>
    <w:rsid w:val="00A3619F"/>
    <w:rsid w:val="00A363B6"/>
    <w:rsid w:val="00A364EA"/>
    <w:rsid w:val="00A36A16"/>
    <w:rsid w:val="00A36AE9"/>
    <w:rsid w:val="00A36B48"/>
    <w:rsid w:val="00A36CC5"/>
    <w:rsid w:val="00A36D8E"/>
    <w:rsid w:val="00A372CC"/>
    <w:rsid w:val="00A3764D"/>
    <w:rsid w:val="00A37952"/>
    <w:rsid w:val="00A37A10"/>
    <w:rsid w:val="00A37B8C"/>
    <w:rsid w:val="00A37DEC"/>
    <w:rsid w:val="00A37E12"/>
    <w:rsid w:val="00A37EDA"/>
    <w:rsid w:val="00A402BC"/>
    <w:rsid w:val="00A405B1"/>
    <w:rsid w:val="00A408D6"/>
    <w:rsid w:val="00A40AF5"/>
    <w:rsid w:val="00A40C44"/>
    <w:rsid w:val="00A40D15"/>
    <w:rsid w:val="00A410EC"/>
    <w:rsid w:val="00A411E1"/>
    <w:rsid w:val="00A41233"/>
    <w:rsid w:val="00A41617"/>
    <w:rsid w:val="00A416C2"/>
    <w:rsid w:val="00A418FF"/>
    <w:rsid w:val="00A41CBE"/>
    <w:rsid w:val="00A41ECA"/>
    <w:rsid w:val="00A4284C"/>
    <w:rsid w:val="00A429D1"/>
    <w:rsid w:val="00A429F7"/>
    <w:rsid w:val="00A42B3D"/>
    <w:rsid w:val="00A42E0C"/>
    <w:rsid w:val="00A43327"/>
    <w:rsid w:val="00A4337D"/>
    <w:rsid w:val="00A43391"/>
    <w:rsid w:val="00A43AD3"/>
    <w:rsid w:val="00A43ADA"/>
    <w:rsid w:val="00A43B13"/>
    <w:rsid w:val="00A4441D"/>
    <w:rsid w:val="00A4445B"/>
    <w:rsid w:val="00A44536"/>
    <w:rsid w:val="00A4464A"/>
    <w:rsid w:val="00A44727"/>
    <w:rsid w:val="00A44755"/>
    <w:rsid w:val="00A4487B"/>
    <w:rsid w:val="00A4488B"/>
    <w:rsid w:val="00A44AA2"/>
    <w:rsid w:val="00A44C1D"/>
    <w:rsid w:val="00A44D68"/>
    <w:rsid w:val="00A44DAB"/>
    <w:rsid w:val="00A45191"/>
    <w:rsid w:val="00A4523D"/>
    <w:rsid w:val="00A4524D"/>
    <w:rsid w:val="00A45403"/>
    <w:rsid w:val="00A45586"/>
    <w:rsid w:val="00A45806"/>
    <w:rsid w:val="00A4584D"/>
    <w:rsid w:val="00A45956"/>
    <w:rsid w:val="00A45958"/>
    <w:rsid w:val="00A45D2D"/>
    <w:rsid w:val="00A45E6D"/>
    <w:rsid w:val="00A46001"/>
    <w:rsid w:val="00A4649A"/>
    <w:rsid w:val="00A46640"/>
    <w:rsid w:val="00A466B6"/>
    <w:rsid w:val="00A469FC"/>
    <w:rsid w:val="00A46A30"/>
    <w:rsid w:val="00A46AC3"/>
    <w:rsid w:val="00A46D9E"/>
    <w:rsid w:val="00A46E0B"/>
    <w:rsid w:val="00A4742B"/>
    <w:rsid w:val="00A4773A"/>
    <w:rsid w:val="00A4782C"/>
    <w:rsid w:val="00A478FF"/>
    <w:rsid w:val="00A4793F"/>
    <w:rsid w:val="00A47991"/>
    <w:rsid w:val="00A4799C"/>
    <w:rsid w:val="00A47A42"/>
    <w:rsid w:val="00A5026A"/>
    <w:rsid w:val="00A50619"/>
    <w:rsid w:val="00A50766"/>
    <w:rsid w:val="00A50810"/>
    <w:rsid w:val="00A5097D"/>
    <w:rsid w:val="00A50B5B"/>
    <w:rsid w:val="00A50C6D"/>
    <w:rsid w:val="00A50D8E"/>
    <w:rsid w:val="00A5158D"/>
    <w:rsid w:val="00A519EB"/>
    <w:rsid w:val="00A51ABC"/>
    <w:rsid w:val="00A51B65"/>
    <w:rsid w:val="00A51CB6"/>
    <w:rsid w:val="00A51DB0"/>
    <w:rsid w:val="00A52139"/>
    <w:rsid w:val="00A528B5"/>
    <w:rsid w:val="00A528C8"/>
    <w:rsid w:val="00A529D1"/>
    <w:rsid w:val="00A52AB3"/>
    <w:rsid w:val="00A52BFD"/>
    <w:rsid w:val="00A52DF6"/>
    <w:rsid w:val="00A52E1C"/>
    <w:rsid w:val="00A52FA3"/>
    <w:rsid w:val="00A530D4"/>
    <w:rsid w:val="00A53109"/>
    <w:rsid w:val="00A53291"/>
    <w:rsid w:val="00A53385"/>
    <w:rsid w:val="00A535B8"/>
    <w:rsid w:val="00A53860"/>
    <w:rsid w:val="00A53AE6"/>
    <w:rsid w:val="00A53BC7"/>
    <w:rsid w:val="00A53EEB"/>
    <w:rsid w:val="00A54203"/>
    <w:rsid w:val="00A544A5"/>
    <w:rsid w:val="00A544A6"/>
    <w:rsid w:val="00A545FC"/>
    <w:rsid w:val="00A545FE"/>
    <w:rsid w:val="00A5485F"/>
    <w:rsid w:val="00A54AF7"/>
    <w:rsid w:val="00A54BD9"/>
    <w:rsid w:val="00A54E15"/>
    <w:rsid w:val="00A551EC"/>
    <w:rsid w:val="00A556AC"/>
    <w:rsid w:val="00A557D8"/>
    <w:rsid w:val="00A55C0D"/>
    <w:rsid w:val="00A5619E"/>
    <w:rsid w:val="00A56325"/>
    <w:rsid w:val="00A56490"/>
    <w:rsid w:val="00A564EB"/>
    <w:rsid w:val="00A56A43"/>
    <w:rsid w:val="00A56BAB"/>
    <w:rsid w:val="00A56C35"/>
    <w:rsid w:val="00A56CA8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704"/>
    <w:rsid w:val="00A57837"/>
    <w:rsid w:val="00A57DD0"/>
    <w:rsid w:val="00A60069"/>
    <w:rsid w:val="00A600E9"/>
    <w:rsid w:val="00A601BA"/>
    <w:rsid w:val="00A603DE"/>
    <w:rsid w:val="00A604CB"/>
    <w:rsid w:val="00A60A12"/>
    <w:rsid w:val="00A60A27"/>
    <w:rsid w:val="00A60B75"/>
    <w:rsid w:val="00A61009"/>
    <w:rsid w:val="00A612DB"/>
    <w:rsid w:val="00A6145B"/>
    <w:rsid w:val="00A614F2"/>
    <w:rsid w:val="00A61F2D"/>
    <w:rsid w:val="00A62001"/>
    <w:rsid w:val="00A62AD1"/>
    <w:rsid w:val="00A62BA6"/>
    <w:rsid w:val="00A62C4C"/>
    <w:rsid w:val="00A62C6A"/>
    <w:rsid w:val="00A62DD4"/>
    <w:rsid w:val="00A62F34"/>
    <w:rsid w:val="00A6300C"/>
    <w:rsid w:val="00A63041"/>
    <w:rsid w:val="00A6313F"/>
    <w:rsid w:val="00A63236"/>
    <w:rsid w:val="00A6327A"/>
    <w:rsid w:val="00A632D4"/>
    <w:rsid w:val="00A638B9"/>
    <w:rsid w:val="00A639D3"/>
    <w:rsid w:val="00A63D9E"/>
    <w:rsid w:val="00A63E4E"/>
    <w:rsid w:val="00A640A3"/>
    <w:rsid w:val="00A6445D"/>
    <w:rsid w:val="00A646F4"/>
    <w:rsid w:val="00A64BA3"/>
    <w:rsid w:val="00A64D76"/>
    <w:rsid w:val="00A64DE3"/>
    <w:rsid w:val="00A650BB"/>
    <w:rsid w:val="00A653ED"/>
    <w:rsid w:val="00A65485"/>
    <w:rsid w:val="00A655FD"/>
    <w:rsid w:val="00A657C7"/>
    <w:rsid w:val="00A65830"/>
    <w:rsid w:val="00A6598D"/>
    <w:rsid w:val="00A65B4B"/>
    <w:rsid w:val="00A65C6E"/>
    <w:rsid w:val="00A65CCD"/>
    <w:rsid w:val="00A6601F"/>
    <w:rsid w:val="00A66327"/>
    <w:rsid w:val="00A66386"/>
    <w:rsid w:val="00A66402"/>
    <w:rsid w:val="00A665DB"/>
    <w:rsid w:val="00A667A8"/>
    <w:rsid w:val="00A66A84"/>
    <w:rsid w:val="00A66AF2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7013A"/>
    <w:rsid w:val="00A70295"/>
    <w:rsid w:val="00A7046C"/>
    <w:rsid w:val="00A705CB"/>
    <w:rsid w:val="00A7076C"/>
    <w:rsid w:val="00A70A73"/>
    <w:rsid w:val="00A70DC8"/>
    <w:rsid w:val="00A7125A"/>
    <w:rsid w:val="00A71294"/>
    <w:rsid w:val="00A7156B"/>
    <w:rsid w:val="00A71738"/>
    <w:rsid w:val="00A71886"/>
    <w:rsid w:val="00A718DC"/>
    <w:rsid w:val="00A719B4"/>
    <w:rsid w:val="00A71AC2"/>
    <w:rsid w:val="00A721C1"/>
    <w:rsid w:val="00A72297"/>
    <w:rsid w:val="00A7282B"/>
    <w:rsid w:val="00A728A4"/>
    <w:rsid w:val="00A72D19"/>
    <w:rsid w:val="00A72E37"/>
    <w:rsid w:val="00A73328"/>
    <w:rsid w:val="00A73BFF"/>
    <w:rsid w:val="00A73C6E"/>
    <w:rsid w:val="00A73F50"/>
    <w:rsid w:val="00A74461"/>
    <w:rsid w:val="00A7450D"/>
    <w:rsid w:val="00A747CF"/>
    <w:rsid w:val="00A74AF4"/>
    <w:rsid w:val="00A74C42"/>
    <w:rsid w:val="00A74E49"/>
    <w:rsid w:val="00A74F12"/>
    <w:rsid w:val="00A74F49"/>
    <w:rsid w:val="00A74F6C"/>
    <w:rsid w:val="00A7522F"/>
    <w:rsid w:val="00A75709"/>
    <w:rsid w:val="00A7587D"/>
    <w:rsid w:val="00A75B25"/>
    <w:rsid w:val="00A75EA1"/>
    <w:rsid w:val="00A7655A"/>
    <w:rsid w:val="00A7673D"/>
    <w:rsid w:val="00A7684E"/>
    <w:rsid w:val="00A7697C"/>
    <w:rsid w:val="00A76C63"/>
    <w:rsid w:val="00A76CF4"/>
    <w:rsid w:val="00A76D04"/>
    <w:rsid w:val="00A772F3"/>
    <w:rsid w:val="00A7733D"/>
    <w:rsid w:val="00A77662"/>
    <w:rsid w:val="00A77826"/>
    <w:rsid w:val="00A77A3B"/>
    <w:rsid w:val="00A77E54"/>
    <w:rsid w:val="00A77F73"/>
    <w:rsid w:val="00A8009B"/>
    <w:rsid w:val="00A8022C"/>
    <w:rsid w:val="00A80275"/>
    <w:rsid w:val="00A80ABD"/>
    <w:rsid w:val="00A80DF1"/>
    <w:rsid w:val="00A80F92"/>
    <w:rsid w:val="00A81142"/>
    <w:rsid w:val="00A8138B"/>
    <w:rsid w:val="00A81955"/>
    <w:rsid w:val="00A81962"/>
    <w:rsid w:val="00A81995"/>
    <w:rsid w:val="00A81C68"/>
    <w:rsid w:val="00A81D43"/>
    <w:rsid w:val="00A82122"/>
    <w:rsid w:val="00A82542"/>
    <w:rsid w:val="00A828F1"/>
    <w:rsid w:val="00A82B8C"/>
    <w:rsid w:val="00A82E64"/>
    <w:rsid w:val="00A834AA"/>
    <w:rsid w:val="00A834FE"/>
    <w:rsid w:val="00A836C8"/>
    <w:rsid w:val="00A8377B"/>
    <w:rsid w:val="00A83E9B"/>
    <w:rsid w:val="00A83F42"/>
    <w:rsid w:val="00A841AE"/>
    <w:rsid w:val="00A841BB"/>
    <w:rsid w:val="00A84407"/>
    <w:rsid w:val="00A845A8"/>
    <w:rsid w:val="00A847A9"/>
    <w:rsid w:val="00A84A42"/>
    <w:rsid w:val="00A84BFA"/>
    <w:rsid w:val="00A84E27"/>
    <w:rsid w:val="00A84EA8"/>
    <w:rsid w:val="00A8527E"/>
    <w:rsid w:val="00A8535E"/>
    <w:rsid w:val="00A85393"/>
    <w:rsid w:val="00A855D1"/>
    <w:rsid w:val="00A8588E"/>
    <w:rsid w:val="00A859B4"/>
    <w:rsid w:val="00A85BDE"/>
    <w:rsid w:val="00A8617A"/>
    <w:rsid w:val="00A861C2"/>
    <w:rsid w:val="00A86299"/>
    <w:rsid w:val="00A8642A"/>
    <w:rsid w:val="00A864BA"/>
    <w:rsid w:val="00A865E7"/>
    <w:rsid w:val="00A866E3"/>
    <w:rsid w:val="00A86C1B"/>
    <w:rsid w:val="00A86D9A"/>
    <w:rsid w:val="00A871AB"/>
    <w:rsid w:val="00A872CD"/>
    <w:rsid w:val="00A876A9"/>
    <w:rsid w:val="00A87A31"/>
    <w:rsid w:val="00A87AB5"/>
    <w:rsid w:val="00A87C54"/>
    <w:rsid w:val="00A90310"/>
    <w:rsid w:val="00A90412"/>
    <w:rsid w:val="00A904BB"/>
    <w:rsid w:val="00A90552"/>
    <w:rsid w:val="00A90685"/>
    <w:rsid w:val="00A90806"/>
    <w:rsid w:val="00A909E5"/>
    <w:rsid w:val="00A909F1"/>
    <w:rsid w:val="00A90AAB"/>
    <w:rsid w:val="00A90E51"/>
    <w:rsid w:val="00A910EB"/>
    <w:rsid w:val="00A91134"/>
    <w:rsid w:val="00A911FD"/>
    <w:rsid w:val="00A917C3"/>
    <w:rsid w:val="00A918AF"/>
    <w:rsid w:val="00A91A85"/>
    <w:rsid w:val="00A91BB4"/>
    <w:rsid w:val="00A9203E"/>
    <w:rsid w:val="00A920BE"/>
    <w:rsid w:val="00A9236F"/>
    <w:rsid w:val="00A923F9"/>
    <w:rsid w:val="00A924B6"/>
    <w:rsid w:val="00A92911"/>
    <w:rsid w:val="00A92EA7"/>
    <w:rsid w:val="00A93406"/>
    <w:rsid w:val="00A9366C"/>
    <w:rsid w:val="00A93698"/>
    <w:rsid w:val="00A93784"/>
    <w:rsid w:val="00A937DF"/>
    <w:rsid w:val="00A938D7"/>
    <w:rsid w:val="00A93B63"/>
    <w:rsid w:val="00A93EEB"/>
    <w:rsid w:val="00A94072"/>
    <w:rsid w:val="00A94178"/>
    <w:rsid w:val="00A943AC"/>
    <w:rsid w:val="00A944D8"/>
    <w:rsid w:val="00A9453E"/>
    <w:rsid w:val="00A94656"/>
    <w:rsid w:val="00A947D5"/>
    <w:rsid w:val="00A94946"/>
    <w:rsid w:val="00A94E9D"/>
    <w:rsid w:val="00A9523E"/>
    <w:rsid w:val="00A954BA"/>
    <w:rsid w:val="00A95654"/>
    <w:rsid w:val="00A956FD"/>
    <w:rsid w:val="00A95995"/>
    <w:rsid w:val="00A95D86"/>
    <w:rsid w:val="00A9636D"/>
    <w:rsid w:val="00A9640E"/>
    <w:rsid w:val="00A96442"/>
    <w:rsid w:val="00A96609"/>
    <w:rsid w:val="00A96A14"/>
    <w:rsid w:val="00A96A52"/>
    <w:rsid w:val="00A96BBE"/>
    <w:rsid w:val="00A96CDD"/>
    <w:rsid w:val="00A96DB3"/>
    <w:rsid w:val="00A96E86"/>
    <w:rsid w:val="00A96EAE"/>
    <w:rsid w:val="00A97010"/>
    <w:rsid w:val="00A97042"/>
    <w:rsid w:val="00A979FE"/>
    <w:rsid w:val="00A97A04"/>
    <w:rsid w:val="00A97BF2"/>
    <w:rsid w:val="00A97C0E"/>
    <w:rsid w:val="00A97CAC"/>
    <w:rsid w:val="00AA0117"/>
    <w:rsid w:val="00AA0537"/>
    <w:rsid w:val="00AA0660"/>
    <w:rsid w:val="00AA09FE"/>
    <w:rsid w:val="00AA0CAD"/>
    <w:rsid w:val="00AA0E7C"/>
    <w:rsid w:val="00AA1012"/>
    <w:rsid w:val="00AA1332"/>
    <w:rsid w:val="00AA15B2"/>
    <w:rsid w:val="00AA1746"/>
    <w:rsid w:val="00AA188A"/>
    <w:rsid w:val="00AA18AC"/>
    <w:rsid w:val="00AA1A60"/>
    <w:rsid w:val="00AA22BB"/>
    <w:rsid w:val="00AA2425"/>
    <w:rsid w:val="00AA2552"/>
    <w:rsid w:val="00AA25A0"/>
    <w:rsid w:val="00AA2629"/>
    <w:rsid w:val="00AA2756"/>
    <w:rsid w:val="00AA2987"/>
    <w:rsid w:val="00AA2EA7"/>
    <w:rsid w:val="00AA304B"/>
    <w:rsid w:val="00AA3933"/>
    <w:rsid w:val="00AA394C"/>
    <w:rsid w:val="00AA39DF"/>
    <w:rsid w:val="00AA3B6C"/>
    <w:rsid w:val="00AA3D0D"/>
    <w:rsid w:val="00AA3DB8"/>
    <w:rsid w:val="00AA3F0D"/>
    <w:rsid w:val="00AA425B"/>
    <w:rsid w:val="00AA456B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B2"/>
    <w:rsid w:val="00AA58EE"/>
    <w:rsid w:val="00AA5AEB"/>
    <w:rsid w:val="00AA5D2A"/>
    <w:rsid w:val="00AA5F37"/>
    <w:rsid w:val="00AA5FD5"/>
    <w:rsid w:val="00AA62DD"/>
    <w:rsid w:val="00AA632E"/>
    <w:rsid w:val="00AA661D"/>
    <w:rsid w:val="00AA6B30"/>
    <w:rsid w:val="00AA6B44"/>
    <w:rsid w:val="00AA74FA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AC8"/>
    <w:rsid w:val="00AB0C20"/>
    <w:rsid w:val="00AB0C4F"/>
    <w:rsid w:val="00AB0D2F"/>
    <w:rsid w:val="00AB0F6C"/>
    <w:rsid w:val="00AB0F76"/>
    <w:rsid w:val="00AB11E3"/>
    <w:rsid w:val="00AB1278"/>
    <w:rsid w:val="00AB151F"/>
    <w:rsid w:val="00AB1B3F"/>
    <w:rsid w:val="00AB1D45"/>
    <w:rsid w:val="00AB1F3C"/>
    <w:rsid w:val="00AB2728"/>
    <w:rsid w:val="00AB27EF"/>
    <w:rsid w:val="00AB28FF"/>
    <w:rsid w:val="00AB2AC7"/>
    <w:rsid w:val="00AB2BFC"/>
    <w:rsid w:val="00AB32B7"/>
    <w:rsid w:val="00AB3450"/>
    <w:rsid w:val="00AB39B8"/>
    <w:rsid w:val="00AB3D6D"/>
    <w:rsid w:val="00AB3EEA"/>
    <w:rsid w:val="00AB3FD8"/>
    <w:rsid w:val="00AB40F4"/>
    <w:rsid w:val="00AB4279"/>
    <w:rsid w:val="00AB460C"/>
    <w:rsid w:val="00AB479E"/>
    <w:rsid w:val="00AB4867"/>
    <w:rsid w:val="00AB498A"/>
    <w:rsid w:val="00AB4998"/>
    <w:rsid w:val="00AB4ACF"/>
    <w:rsid w:val="00AB4B88"/>
    <w:rsid w:val="00AB4C6A"/>
    <w:rsid w:val="00AB528C"/>
    <w:rsid w:val="00AB53F7"/>
    <w:rsid w:val="00AB540C"/>
    <w:rsid w:val="00AB557A"/>
    <w:rsid w:val="00AB581C"/>
    <w:rsid w:val="00AB5E88"/>
    <w:rsid w:val="00AB5EA2"/>
    <w:rsid w:val="00AB61C0"/>
    <w:rsid w:val="00AB6AFE"/>
    <w:rsid w:val="00AB6E92"/>
    <w:rsid w:val="00AB70A2"/>
    <w:rsid w:val="00AB712F"/>
    <w:rsid w:val="00AB730D"/>
    <w:rsid w:val="00AB73AF"/>
    <w:rsid w:val="00AB76FA"/>
    <w:rsid w:val="00AB7AC3"/>
    <w:rsid w:val="00AB7B13"/>
    <w:rsid w:val="00AB7C6A"/>
    <w:rsid w:val="00AB7E89"/>
    <w:rsid w:val="00AB7EF0"/>
    <w:rsid w:val="00AC00F5"/>
    <w:rsid w:val="00AC03E7"/>
    <w:rsid w:val="00AC0600"/>
    <w:rsid w:val="00AC0691"/>
    <w:rsid w:val="00AC06C9"/>
    <w:rsid w:val="00AC08C1"/>
    <w:rsid w:val="00AC09E6"/>
    <w:rsid w:val="00AC0AFB"/>
    <w:rsid w:val="00AC14F3"/>
    <w:rsid w:val="00AC1A93"/>
    <w:rsid w:val="00AC1BA0"/>
    <w:rsid w:val="00AC1FC8"/>
    <w:rsid w:val="00AC21A5"/>
    <w:rsid w:val="00AC21EF"/>
    <w:rsid w:val="00AC2252"/>
    <w:rsid w:val="00AC238E"/>
    <w:rsid w:val="00AC2CEE"/>
    <w:rsid w:val="00AC2DA4"/>
    <w:rsid w:val="00AC2ED0"/>
    <w:rsid w:val="00AC318B"/>
    <w:rsid w:val="00AC3265"/>
    <w:rsid w:val="00AC337F"/>
    <w:rsid w:val="00AC3592"/>
    <w:rsid w:val="00AC3860"/>
    <w:rsid w:val="00AC3A51"/>
    <w:rsid w:val="00AC3C4A"/>
    <w:rsid w:val="00AC3D06"/>
    <w:rsid w:val="00AC4305"/>
    <w:rsid w:val="00AC4309"/>
    <w:rsid w:val="00AC465A"/>
    <w:rsid w:val="00AC4686"/>
    <w:rsid w:val="00AC4997"/>
    <w:rsid w:val="00AC4B78"/>
    <w:rsid w:val="00AC4C30"/>
    <w:rsid w:val="00AC5581"/>
    <w:rsid w:val="00AC5673"/>
    <w:rsid w:val="00AC58A9"/>
    <w:rsid w:val="00AC5AEE"/>
    <w:rsid w:val="00AC5CA6"/>
    <w:rsid w:val="00AC5CC6"/>
    <w:rsid w:val="00AC5DBF"/>
    <w:rsid w:val="00AC5EC3"/>
    <w:rsid w:val="00AC5EDC"/>
    <w:rsid w:val="00AC5F56"/>
    <w:rsid w:val="00AC5FAC"/>
    <w:rsid w:val="00AC62C2"/>
    <w:rsid w:val="00AC64C3"/>
    <w:rsid w:val="00AC6533"/>
    <w:rsid w:val="00AC681B"/>
    <w:rsid w:val="00AC6826"/>
    <w:rsid w:val="00AC698D"/>
    <w:rsid w:val="00AC6D94"/>
    <w:rsid w:val="00AC721A"/>
    <w:rsid w:val="00AC7417"/>
    <w:rsid w:val="00AC7503"/>
    <w:rsid w:val="00AC7E84"/>
    <w:rsid w:val="00AD0007"/>
    <w:rsid w:val="00AD006E"/>
    <w:rsid w:val="00AD007D"/>
    <w:rsid w:val="00AD0140"/>
    <w:rsid w:val="00AD01B7"/>
    <w:rsid w:val="00AD0591"/>
    <w:rsid w:val="00AD0C61"/>
    <w:rsid w:val="00AD0EAE"/>
    <w:rsid w:val="00AD138A"/>
    <w:rsid w:val="00AD13D4"/>
    <w:rsid w:val="00AD149B"/>
    <w:rsid w:val="00AD1585"/>
    <w:rsid w:val="00AD19CC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A7F"/>
    <w:rsid w:val="00AD3C6F"/>
    <w:rsid w:val="00AD3FE3"/>
    <w:rsid w:val="00AD40DB"/>
    <w:rsid w:val="00AD4109"/>
    <w:rsid w:val="00AD45ED"/>
    <w:rsid w:val="00AD489D"/>
    <w:rsid w:val="00AD4BDA"/>
    <w:rsid w:val="00AD4F8F"/>
    <w:rsid w:val="00AD5039"/>
    <w:rsid w:val="00AD508A"/>
    <w:rsid w:val="00AD5132"/>
    <w:rsid w:val="00AD573E"/>
    <w:rsid w:val="00AD5806"/>
    <w:rsid w:val="00AD5BFF"/>
    <w:rsid w:val="00AD5C77"/>
    <w:rsid w:val="00AD5E2E"/>
    <w:rsid w:val="00AD5E33"/>
    <w:rsid w:val="00AD5F7D"/>
    <w:rsid w:val="00AD5F99"/>
    <w:rsid w:val="00AD5FFF"/>
    <w:rsid w:val="00AD6013"/>
    <w:rsid w:val="00AD60FB"/>
    <w:rsid w:val="00AD6147"/>
    <w:rsid w:val="00AD626A"/>
    <w:rsid w:val="00AD62EC"/>
    <w:rsid w:val="00AD632C"/>
    <w:rsid w:val="00AD6530"/>
    <w:rsid w:val="00AD6797"/>
    <w:rsid w:val="00AD67E7"/>
    <w:rsid w:val="00AD6C3B"/>
    <w:rsid w:val="00AD6CC3"/>
    <w:rsid w:val="00AD6EE4"/>
    <w:rsid w:val="00AD7329"/>
    <w:rsid w:val="00AD7408"/>
    <w:rsid w:val="00AD7847"/>
    <w:rsid w:val="00AD7B3C"/>
    <w:rsid w:val="00AD7D71"/>
    <w:rsid w:val="00AE018D"/>
    <w:rsid w:val="00AE02DE"/>
    <w:rsid w:val="00AE0379"/>
    <w:rsid w:val="00AE0428"/>
    <w:rsid w:val="00AE08A0"/>
    <w:rsid w:val="00AE08A4"/>
    <w:rsid w:val="00AE0B99"/>
    <w:rsid w:val="00AE0E21"/>
    <w:rsid w:val="00AE0F93"/>
    <w:rsid w:val="00AE0FF5"/>
    <w:rsid w:val="00AE10C5"/>
    <w:rsid w:val="00AE1232"/>
    <w:rsid w:val="00AE129A"/>
    <w:rsid w:val="00AE14F9"/>
    <w:rsid w:val="00AE1A08"/>
    <w:rsid w:val="00AE1C90"/>
    <w:rsid w:val="00AE1E8E"/>
    <w:rsid w:val="00AE20A0"/>
    <w:rsid w:val="00AE231D"/>
    <w:rsid w:val="00AE2444"/>
    <w:rsid w:val="00AE27A3"/>
    <w:rsid w:val="00AE297C"/>
    <w:rsid w:val="00AE2AEA"/>
    <w:rsid w:val="00AE2B23"/>
    <w:rsid w:val="00AE2E10"/>
    <w:rsid w:val="00AE2F02"/>
    <w:rsid w:val="00AE2F5B"/>
    <w:rsid w:val="00AE3044"/>
    <w:rsid w:val="00AE329A"/>
    <w:rsid w:val="00AE36CC"/>
    <w:rsid w:val="00AE3B5F"/>
    <w:rsid w:val="00AE3E27"/>
    <w:rsid w:val="00AE3E3A"/>
    <w:rsid w:val="00AE3F27"/>
    <w:rsid w:val="00AE3F4A"/>
    <w:rsid w:val="00AE4333"/>
    <w:rsid w:val="00AE4521"/>
    <w:rsid w:val="00AE4790"/>
    <w:rsid w:val="00AE4D2D"/>
    <w:rsid w:val="00AE4FFB"/>
    <w:rsid w:val="00AE571A"/>
    <w:rsid w:val="00AE5C1B"/>
    <w:rsid w:val="00AE5EEB"/>
    <w:rsid w:val="00AE62BF"/>
    <w:rsid w:val="00AE6590"/>
    <w:rsid w:val="00AE6617"/>
    <w:rsid w:val="00AE6DEB"/>
    <w:rsid w:val="00AE794B"/>
    <w:rsid w:val="00AE7A57"/>
    <w:rsid w:val="00AE7A80"/>
    <w:rsid w:val="00AE7CA1"/>
    <w:rsid w:val="00AE7E8D"/>
    <w:rsid w:val="00AF0260"/>
    <w:rsid w:val="00AF0687"/>
    <w:rsid w:val="00AF07A8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07"/>
    <w:rsid w:val="00AF1810"/>
    <w:rsid w:val="00AF1B2B"/>
    <w:rsid w:val="00AF1FA3"/>
    <w:rsid w:val="00AF21D2"/>
    <w:rsid w:val="00AF21F7"/>
    <w:rsid w:val="00AF23AE"/>
    <w:rsid w:val="00AF256D"/>
    <w:rsid w:val="00AF2590"/>
    <w:rsid w:val="00AF25D6"/>
    <w:rsid w:val="00AF2621"/>
    <w:rsid w:val="00AF2796"/>
    <w:rsid w:val="00AF27D6"/>
    <w:rsid w:val="00AF29F2"/>
    <w:rsid w:val="00AF2A28"/>
    <w:rsid w:val="00AF3207"/>
    <w:rsid w:val="00AF367B"/>
    <w:rsid w:val="00AF40BF"/>
    <w:rsid w:val="00AF4170"/>
    <w:rsid w:val="00AF4208"/>
    <w:rsid w:val="00AF446C"/>
    <w:rsid w:val="00AF4536"/>
    <w:rsid w:val="00AF491A"/>
    <w:rsid w:val="00AF4924"/>
    <w:rsid w:val="00AF5174"/>
    <w:rsid w:val="00AF5243"/>
    <w:rsid w:val="00AF53B2"/>
    <w:rsid w:val="00AF5464"/>
    <w:rsid w:val="00AF54E7"/>
    <w:rsid w:val="00AF5D29"/>
    <w:rsid w:val="00AF5D6C"/>
    <w:rsid w:val="00AF5EA8"/>
    <w:rsid w:val="00AF60C0"/>
    <w:rsid w:val="00AF619D"/>
    <w:rsid w:val="00AF6651"/>
    <w:rsid w:val="00AF6801"/>
    <w:rsid w:val="00AF682C"/>
    <w:rsid w:val="00AF6AE6"/>
    <w:rsid w:val="00AF6F87"/>
    <w:rsid w:val="00AF7735"/>
    <w:rsid w:val="00AF77EF"/>
    <w:rsid w:val="00AF7A7B"/>
    <w:rsid w:val="00AF7D14"/>
    <w:rsid w:val="00B0007A"/>
    <w:rsid w:val="00B000B7"/>
    <w:rsid w:val="00B0033B"/>
    <w:rsid w:val="00B00473"/>
    <w:rsid w:val="00B0059F"/>
    <w:rsid w:val="00B00667"/>
    <w:rsid w:val="00B008C9"/>
    <w:rsid w:val="00B0090F"/>
    <w:rsid w:val="00B00D3F"/>
    <w:rsid w:val="00B00D8F"/>
    <w:rsid w:val="00B00FC1"/>
    <w:rsid w:val="00B0101B"/>
    <w:rsid w:val="00B011FE"/>
    <w:rsid w:val="00B015F4"/>
    <w:rsid w:val="00B01751"/>
    <w:rsid w:val="00B01CD8"/>
    <w:rsid w:val="00B01FD4"/>
    <w:rsid w:val="00B02704"/>
    <w:rsid w:val="00B02932"/>
    <w:rsid w:val="00B02C4D"/>
    <w:rsid w:val="00B02C6D"/>
    <w:rsid w:val="00B033F7"/>
    <w:rsid w:val="00B036C2"/>
    <w:rsid w:val="00B037B9"/>
    <w:rsid w:val="00B03883"/>
    <w:rsid w:val="00B03A08"/>
    <w:rsid w:val="00B03E60"/>
    <w:rsid w:val="00B03EF6"/>
    <w:rsid w:val="00B040BF"/>
    <w:rsid w:val="00B04A67"/>
    <w:rsid w:val="00B04B21"/>
    <w:rsid w:val="00B04E89"/>
    <w:rsid w:val="00B050D0"/>
    <w:rsid w:val="00B0511F"/>
    <w:rsid w:val="00B052D0"/>
    <w:rsid w:val="00B05432"/>
    <w:rsid w:val="00B054FA"/>
    <w:rsid w:val="00B05AB8"/>
    <w:rsid w:val="00B05CCD"/>
    <w:rsid w:val="00B05E92"/>
    <w:rsid w:val="00B05F86"/>
    <w:rsid w:val="00B06278"/>
    <w:rsid w:val="00B064B6"/>
    <w:rsid w:val="00B06506"/>
    <w:rsid w:val="00B06602"/>
    <w:rsid w:val="00B068DE"/>
    <w:rsid w:val="00B06B7A"/>
    <w:rsid w:val="00B06D1B"/>
    <w:rsid w:val="00B06DD1"/>
    <w:rsid w:val="00B072FB"/>
    <w:rsid w:val="00B0733E"/>
    <w:rsid w:val="00B0737F"/>
    <w:rsid w:val="00B073C9"/>
    <w:rsid w:val="00B07484"/>
    <w:rsid w:val="00B07522"/>
    <w:rsid w:val="00B077EF"/>
    <w:rsid w:val="00B0788D"/>
    <w:rsid w:val="00B07D20"/>
    <w:rsid w:val="00B101C3"/>
    <w:rsid w:val="00B1020A"/>
    <w:rsid w:val="00B102FA"/>
    <w:rsid w:val="00B103F6"/>
    <w:rsid w:val="00B1078B"/>
    <w:rsid w:val="00B10AAC"/>
    <w:rsid w:val="00B10F4D"/>
    <w:rsid w:val="00B1122D"/>
    <w:rsid w:val="00B11405"/>
    <w:rsid w:val="00B11613"/>
    <w:rsid w:val="00B1199B"/>
    <w:rsid w:val="00B11AB0"/>
    <w:rsid w:val="00B11B5D"/>
    <w:rsid w:val="00B11C80"/>
    <w:rsid w:val="00B11E7E"/>
    <w:rsid w:val="00B12045"/>
    <w:rsid w:val="00B1209E"/>
    <w:rsid w:val="00B122BF"/>
    <w:rsid w:val="00B12319"/>
    <w:rsid w:val="00B12387"/>
    <w:rsid w:val="00B124A7"/>
    <w:rsid w:val="00B1296D"/>
    <w:rsid w:val="00B12F32"/>
    <w:rsid w:val="00B1312C"/>
    <w:rsid w:val="00B13381"/>
    <w:rsid w:val="00B139FB"/>
    <w:rsid w:val="00B13AF4"/>
    <w:rsid w:val="00B13D58"/>
    <w:rsid w:val="00B13EE0"/>
    <w:rsid w:val="00B14354"/>
    <w:rsid w:val="00B143AB"/>
    <w:rsid w:val="00B144F8"/>
    <w:rsid w:val="00B14674"/>
    <w:rsid w:val="00B14B63"/>
    <w:rsid w:val="00B15299"/>
    <w:rsid w:val="00B15483"/>
    <w:rsid w:val="00B15593"/>
    <w:rsid w:val="00B15991"/>
    <w:rsid w:val="00B15CC3"/>
    <w:rsid w:val="00B15D16"/>
    <w:rsid w:val="00B15DD4"/>
    <w:rsid w:val="00B15DF1"/>
    <w:rsid w:val="00B15E35"/>
    <w:rsid w:val="00B161BE"/>
    <w:rsid w:val="00B1626C"/>
    <w:rsid w:val="00B1628D"/>
    <w:rsid w:val="00B165D0"/>
    <w:rsid w:val="00B1660E"/>
    <w:rsid w:val="00B1674A"/>
    <w:rsid w:val="00B167AB"/>
    <w:rsid w:val="00B167F3"/>
    <w:rsid w:val="00B16898"/>
    <w:rsid w:val="00B16C82"/>
    <w:rsid w:val="00B16EB2"/>
    <w:rsid w:val="00B172E7"/>
    <w:rsid w:val="00B1740A"/>
    <w:rsid w:val="00B17463"/>
    <w:rsid w:val="00B174FE"/>
    <w:rsid w:val="00B17594"/>
    <w:rsid w:val="00B1767A"/>
    <w:rsid w:val="00B17722"/>
    <w:rsid w:val="00B179F9"/>
    <w:rsid w:val="00B17B31"/>
    <w:rsid w:val="00B17B71"/>
    <w:rsid w:val="00B17D53"/>
    <w:rsid w:val="00B17D62"/>
    <w:rsid w:val="00B17DE0"/>
    <w:rsid w:val="00B17E78"/>
    <w:rsid w:val="00B2021E"/>
    <w:rsid w:val="00B20665"/>
    <w:rsid w:val="00B206E3"/>
    <w:rsid w:val="00B20E10"/>
    <w:rsid w:val="00B21430"/>
    <w:rsid w:val="00B214F0"/>
    <w:rsid w:val="00B218B4"/>
    <w:rsid w:val="00B21C36"/>
    <w:rsid w:val="00B2234A"/>
    <w:rsid w:val="00B2237E"/>
    <w:rsid w:val="00B227AB"/>
    <w:rsid w:val="00B227F1"/>
    <w:rsid w:val="00B2282D"/>
    <w:rsid w:val="00B22C36"/>
    <w:rsid w:val="00B22ED6"/>
    <w:rsid w:val="00B22F21"/>
    <w:rsid w:val="00B23173"/>
    <w:rsid w:val="00B234ED"/>
    <w:rsid w:val="00B23A90"/>
    <w:rsid w:val="00B2403D"/>
    <w:rsid w:val="00B2437E"/>
    <w:rsid w:val="00B2444C"/>
    <w:rsid w:val="00B246C2"/>
    <w:rsid w:val="00B24DE2"/>
    <w:rsid w:val="00B24F05"/>
    <w:rsid w:val="00B24F38"/>
    <w:rsid w:val="00B24FF4"/>
    <w:rsid w:val="00B253C6"/>
    <w:rsid w:val="00B258D6"/>
    <w:rsid w:val="00B259BF"/>
    <w:rsid w:val="00B259C2"/>
    <w:rsid w:val="00B25FDC"/>
    <w:rsid w:val="00B2629D"/>
    <w:rsid w:val="00B26452"/>
    <w:rsid w:val="00B26A9A"/>
    <w:rsid w:val="00B26CC4"/>
    <w:rsid w:val="00B26D1D"/>
    <w:rsid w:val="00B27069"/>
    <w:rsid w:val="00B274DB"/>
    <w:rsid w:val="00B27837"/>
    <w:rsid w:val="00B279B4"/>
    <w:rsid w:val="00B27BE0"/>
    <w:rsid w:val="00B27C61"/>
    <w:rsid w:val="00B27D43"/>
    <w:rsid w:val="00B27EB7"/>
    <w:rsid w:val="00B27FA1"/>
    <w:rsid w:val="00B3030C"/>
    <w:rsid w:val="00B30342"/>
    <w:rsid w:val="00B30539"/>
    <w:rsid w:val="00B30679"/>
    <w:rsid w:val="00B3090C"/>
    <w:rsid w:val="00B309DF"/>
    <w:rsid w:val="00B30BC7"/>
    <w:rsid w:val="00B30DE6"/>
    <w:rsid w:val="00B3109A"/>
    <w:rsid w:val="00B3113C"/>
    <w:rsid w:val="00B31182"/>
    <w:rsid w:val="00B311AF"/>
    <w:rsid w:val="00B3128D"/>
    <w:rsid w:val="00B313D5"/>
    <w:rsid w:val="00B317D8"/>
    <w:rsid w:val="00B319EB"/>
    <w:rsid w:val="00B31ACB"/>
    <w:rsid w:val="00B31FDA"/>
    <w:rsid w:val="00B3225E"/>
    <w:rsid w:val="00B323DF"/>
    <w:rsid w:val="00B32733"/>
    <w:rsid w:val="00B32831"/>
    <w:rsid w:val="00B32F63"/>
    <w:rsid w:val="00B335AA"/>
    <w:rsid w:val="00B33802"/>
    <w:rsid w:val="00B3380B"/>
    <w:rsid w:val="00B33936"/>
    <w:rsid w:val="00B33AFC"/>
    <w:rsid w:val="00B343B4"/>
    <w:rsid w:val="00B34947"/>
    <w:rsid w:val="00B34E39"/>
    <w:rsid w:val="00B34EC1"/>
    <w:rsid w:val="00B3529A"/>
    <w:rsid w:val="00B352C2"/>
    <w:rsid w:val="00B35373"/>
    <w:rsid w:val="00B35389"/>
    <w:rsid w:val="00B35445"/>
    <w:rsid w:val="00B356FB"/>
    <w:rsid w:val="00B35792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8D7"/>
    <w:rsid w:val="00B36A89"/>
    <w:rsid w:val="00B36AD2"/>
    <w:rsid w:val="00B36E5B"/>
    <w:rsid w:val="00B36F54"/>
    <w:rsid w:val="00B37197"/>
    <w:rsid w:val="00B37199"/>
    <w:rsid w:val="00B3746C"/>
    <w:rsid w:val="00B37708"/>
    <w:rsid w:val="00B3776C"/>
    <w:rsid w:val="00B377AF"/>
    <w:rsid w:val="00B3784E"/>
    <w:rsid w:val="00B37CC6"/>
    <w:rsid w:val="00B400E8"/>
    <w:rsid w:val="00B40348"/>
    <w:rsid w:val="00B404E7"/>
    <w:rsid w:val="00B406BC"/>
    <w:rsid w:val="00B40787"/>
    <w:rsid w:val="00B40AED"/>
    <w:rsid w:val="00B40B1D"/>
    <w:rsid w:val="00B4116F"/>
    <w:rsid w:val="00B41300"/>
    <w:rsid w:val="00B413C0"/>
    <w:rsid w:val="00B418B9"/>
    <w:rsid w:val="00B41A0F"/>
    <w:rsid w:val="00B41ADC"/>
    <w:rsid w:val="00B41CF8"/>
    <w:rsid w:val="00B422C4"/>
    <w:rsid w:val="00B4263D"/>
    <w:rsid w:val="00B426DE"/>
    <w:rsid w:val="00B428B9"/>
    <w:rsid w:val="00B42BF9"/>
    <w:rsid w:val="00B42C37"/>
    <w:rsid w:val="00B43457"/>
    <w:rsid w:val="00B436AA"/>
    <w:rsid w:val="00B43CDD"/>
    <w:rsid w:val="00B43E90"/>
    <w:rsid w:val="00B43EE5"/>
    <w:rsid w:val="00B44296"/>
    <w:rsid w:val="00B448B1"/>
    <w:rsid w:val="00B448BE"/>
    <w:rsid w:val="00B4490F"/>
    <w:rsid w:val="00B44A93"/>
    <w:rsid w:val="00B44B8C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59BA"/>
    <w:rsid w:val="00B45E21"/>
    <w:rsid w:val="00B4611E"/>
    <w:rsid w:val="00B46457"/>
    <w:rsid w:val="00B46B00"/>
    <w:rsid w:val="00B46E94"/>
    <w:rsid w:val="00B46FD2"/>
    <w:rsid w:val="00B47A3C"/>
    <w:rsid w:val="00B47CBC"/>
    <w:rsid w:val="00B47D19"/>
    <w:rsid w:val="00B47E9D"/>
    <w:rsid w:val="00B500A3"/>
    <w:rsid w:val="00B50195"/>
    <w:rsid w:val="00B50225"/>
    <w:rsid w:val="00B503ED"/>
    <w:rsid w:val="00B5051D"/>
    <w:rsid w:val="00B505B9"/>
    <w:rsid w:val="00B508EB"/>
    <w:rsid w:val="00B509A6"/>
    <w:rsid w:val="00B50ABE"/>
    <w:rsid w:val="00B50C75"/>
    <w:rsid w:val="00B50D2D"/>
    <w:rsid w:val="00B51010"/>
    <w:rsid w:val="00B5101E"/>
    <w:rsid w:val="00B515C9"/>
    <w:rsid w:val="00B515E7"/>
    <w:rsid w:val="00B51D88"/>
    <w:rsid w:val="00B5274C"/>
    <w:rsid w:val="00B528FA"/>
    <w:rsid w:val="00B52BBB"/>
    <w:rsid w:val="00B52D00"/>
    <w:rsid w:val="00B52D22"/>
    <w:rsid w:val="00B52F3A"/>
    <w:rsid w:val="00B5320D"/>
    <w:rsid w:val="00B53311"/>
    <w:rsid w:val="00B533A5"/>
    <w:rsid w:val="00B53479"/>
    <w:rsid w:val="00B53485"/>
    <w:rsid w:val="00B53AAC"/>
    <w:rsid w:val="00B53AF4"/>
    <w:rsid w:val="00B53B12"/>
    <w:rsid w:val="00B53CFD"/>
    <w:rsid w:val="00B53CFF"/>
    <w:rsid w:val="00B53D1F"/>
    <w:rsid w:val="00B541CD"/>
    <w:rsid w:val="00B54561"/>
    <w:rsid w:val="00B549A3"/>
    <w:rsid w:val="00B54A5C"/>
    <w:rsid w:val="00B54B71"/>
    <w:rsid w:val="00B54B74"/>
    <w:rsid w:val="00B54B79"/>
    <w:rsid w:val="00B54DAD"/>
    <w:rsid w:val="00B54F04"/>
    <w:rsid w:val="00B54F59"/>
    <w:rsid w:val="00B55036"/>
    <w:rsid w:val="00B5511A"/>
    <w:rsid w:val="00B553DB"/>
    <w:rsid w:val="00B55461"/>
    <w:rsid w:val="00B55596"/>
    <w:rsid w:val="00B55865"/>
    <w:rsid w:val="00B55A53"/>
    <w:rsid w:val="00B55DCF"/>
    <w:rsid w:val="00B55E82"/>
    <w:rsid w:val="00B560A0"/>
    <w:rsid w:val="00B560C6"/>
    <w:rsid w:val="00B564E1"/>
    <w:rsid w:val="00B565FA"/>
    <w:rsid w:val="00B56A70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741"/>
    <w:rsid w:val="00B608A7"/>
    <w:rsid w:val="00B60A42"/>
    <w:rsid w:val="00B60AF1"/>
    <w:rsid w:val="00B60CD8"/>
    <w:rsid w:val="00B6127C"/>
    <w:rsid w:val="00B61375"/>
    <w:rsid w:val="00B6166D"/>
    <w:rsid w:val="00B61C1B"/>
    <w:rsid w:val="00B61E85"/>
    <w:rsid w:val="00B62102"/>
    <w:rsid w:val="00B62317"/>
    <w:rsid w:val="00B62B00"/>
    <w:rsid w:val="00B63033"/>
    <w:rsid w:val="00B63234"/>
    <w:rsid w:val="00B63590"/>
    <w:rsid w:val="00B635DF"/>
    <w:rsid w:val="00B63726"/>
    <w:rsid w:val="00B63A81"/>
    <w:rsid w:val="00B643E2"/>
    <w:rsid w:val="00B6489C"/>
    <w:rsid w:val="00B64918"/>
    <w:rsid w:val="00B649A2"/>
    <w:rsid w:val="00B64C0E"/>
    <w:rsid w:val="00B64CAE"/>
    <w:rsid w:val="00B64CFF"/>
    <w:rsid w:val="00B64E11"/>
    <w:rsid w:val="00B6517D"/>
    <w:rsid w:val="00B6524B"/>
    <w:rsid w:val="00B6533A"/>
    <w:rsid w:val="00B65651"/>
    <w:rsid w:val="00B656B6"/>
    <w:rsid w:val="00B65B01"/>
    <w:rsid w:val="00B65E04"/>
    <w:rsid w:val="00B661E1"/>
    <w:rsid w:val="00B66265"/>
    <w:rsid w:val="00B66302"/>
    <w:rsid w:val="00B664B2"/>
    <w:rsid w:val="00B66698"/>
    <w:rsid w:val="00B667A4"/>
    <w:rsid w:val="00B67322"/>
    <w:rsid w:val="00B674EC"/>
    <w:rsid w:val="00B676B6"/>
    <w:rsid w:val="00B67710"/>
    <w:rsid w:val="00B67F3D"/>
    <w:rsid w:val="00B67FE4"/>
    <w:rsid w:val="00B705CF"/>
    <w:rsid w:val="00B70BD4"/>
    <w:rsid w:val="00B70D1F"/>
    <w:rsid w:val="00B710AA"/>
    <w:rsid w:val="00B71526"/>
    <w:rsid w:val="00B715A3"/>
    <w:rsid w:val="00B71608"/>
    <w:rsid w:val="00B71663"/>
    <w:rsid w:val="00B71711"/>
    <w:rsid w:val="00B71AAD"/>
    <w:rsid w:val="00B71C44"/>
    <w:rsid w:val="00B720F8"/>
    <w:rsid w:val="00B724E9"/>
    <w:rsid w:val="00B72781"/>
    <w:rsid w:val="00B727E5"/>
    <w:rsid w:val="00B728E4"/>
    <w:rsid w:val="00B728FA"/>
    <w:rsid w:val="00B72A49"/>
    <w:rsid w:val="00B72B7F"/>
    <w:rsid w:val="00B72D17"/>
    <w:rsid w:val="00B73051"/>
    <w:rsid w:val="00B73908"/>
    <w:rsid w:val="00B73BB4"/>
    <w:rsid w:val="00B73C34"/>
    <w:rsid w:val="00B73ECD"/>
    <w:rsid w:val="00B73FF6"/>
    <w:rsid w:val="00B74766"/>
    <w:rsid w:val="00B74847"/>
    <w:rsid w:val="00B74FB7"/>
    <w:rsid w:val="00B75324"/>
    <w:rsid w:val="00B7537D"/>
    <w:rsid w:val="00B7553D"/>
    <w:rsid w:val="00B7556A"/>
    <w:rsid w:val="00B755F5"/>
    <w:rsid w:val="00B75C02"/>
    <w:rsid w:val="00B760B6"/>
    <w:rsid w:val="00B76702"/>
    <w:rsid w:val="00B767DF"/>
    <w:rsid w:val="00B76A16"/>
    <w:rsid w:val="00B77057"/>
    <w:rsid w:val="00B7714B"/>
    <w:rsid w:val="00B7729F"/>
    <w:rsid w:val="00B774DA"/>
    <w:rsid w:val="00B77AA5"/>
    <w:rsid w:val="00B77BAD"/>
    <w:rsid w:val="00B77D49"/>
    <w:rsid w:val="00B80194"/>
    <w:rsid w:val="00B801B1"/>
    <w:rsid w:val="00B803CC"/>
    <w:rsid w:val="00B80441"/>
    <w:rsid w:val="00B80594"/>
    <w:rsid w:val="00B805EB"/>
    <w:rsid w:val="00B8082A"/>
    <w:rsid w:val="00B8085E"/>
    <w:rsid w:val="00B808B8"/>
    <w:rsid w:val="00B80BF3"/>
    <w:rsid w:val="00B80F7E"/>
    <w:rsid w:val="00B8121E"/>
    <w:rsid w:val="00B81261"/>
    <w:rsid w:val="00B81756"/>
    <w:rsid w:val="00B81786"/>
    <w:rsid w:val="00B817F6"/>
    <w:rsid w:val="00B81E13"/>
    <w:rsid w:val="00B81FCA"/>
    <w:rsid w:val="00B8208D"/>
    <w:rsid w:val="00B8225B"/>
    <w:rsid w:val="00B8234D"/>
    <w:rsid w:val="00B82887"/>
    <w:rsid w:val="00B82E0D"/>
    <w:rsid w:val="00B82FEB"/>
    <w:rsid w:val="00B833B4"/>
    <w:rsid w:val="00B836AD"/>
    <w:rsid w:val="00B83A7B"/>
    <w:rsid w:val="00B83D02"/>
    <w:rsid w:val="00B842E5"/>
    <w:rsid w:val="00B84952"/>
    <w:rsid w:val="00B84D35"/>
    <w:rsid w:val="00B85298"/>
    <w:rsid w:val="00B854B7"/>
    <w:rsid w:val="00B8558C"/>
    <w:rsid w:val="00B85792"/>
    <w:rsid w:val="00B85820"/>
    <w:rsid w:val="00B85C86"/>
    <w:rsid w:val="00B8604D"/>
    <w:rsid w:val="00B861A7"/>
    <w:rsid w:val="00B862C3"/>
    <w:rsid w:val="00B863C4"/>
    <w:rsid w:val="00B864FF"/>
    <w:rsid w:val="00B86567"/>
    <w:rsid w:val="00B8662B"/>
    <w:rsid w:val="00B867E6"/>
    <w:rsid w:val="00B868FB"/>
    <w:rsid w:val="00B8694F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D7C"/>
    <w:rsid w:val="00B87E2B"/>
    <w:rsid w:val="00B87E71"/>
    <w:rsid w:val="00B87FB9"/>
    <w:rsid w:val="00B90069"/>
    <w:rsid w:val="00B9043A"/>
    <w:rsid w:val="00B9072D"/>
    <w:rsid w:val="00B9073E"/>
    <w:rsid w:val="00B909E8"/>
    <w:rsid w:val="00B90A63"/>
    <w:rsid w:val="00B90D00"/>
    <w:rsid w:val="00B916E8"/>
    <w:rsid w:val="00B91721"/>
    <w:rsid w:val="00B91730"/>
    <w:rsid w:val="00B91AEF"/>
    <w:rsid w:val="00B91CFF"/>
    <w:rsid w:val="00B91E0C"/>
    <w:rsid w:val="00B92195"/>
    <w:rsid w:val="00B92496"/>
    <w:rsid w:val="00B92512"/>
    <w:rsid w:val="00B927BF"/>
    <w:rsid w:val="00B929D4"/>
    <w:rsid w:val="00B92B9E"/>
    <w:rsid w:val="00B92C3D"/>
    <w:rsid w:val="00B92CD0"/>
    <w:rsid w:val="00B92D6B"/>
    <w:rsid w:val="00B92F08"/>
    <w:rsid w:val="00B92F42"/>
    <w:rsid w:val="00B93100"/>
    <w:rsid w:val="00B9368D"/>
    <w:rsid w:val="00B9383D"/>
    <w:rsid w:val="00B93BCE"/>
    <w:rsid w:val="00B93D9A"/>
    <w:rsid w:val="00B940D7"/>
    <w:rsid w:val="00B94111"/>
    <w:rsid w:val="00B94445"/>
    <w:rsid w:val="00B945E5"/>
    <w:rsid w:val="00B94801"/>
    <w:rsid w:val="00B949C8"/>
    <w:rsid w:val="00B94AAB"/>
    <w:rsid w:val="00B94ACC"/>
    <w:rsid w:val="00B94AEE"/>
    <w:rsid w:val="00B94BE5"/>
    <w:rsid w:val="00B94D32"/>
    <w:rsid w:val="00B9527E"/>
    <w:rsid w:val="00B95295"/>
    <w:rsid w:val="00B95406"/>
    <w:rsid w:val="00B9543F"/>
    <w:rsid w:val="00B95500"/>
    <w:rsid w:val="00B95517"/>
    <w:rsid w:val="00B9562F"/>
    <w:rsid w:val="00B95A15"/>
    <w:rsid w:val="00B95F69"/>
    <w:rsid w:val="00B9613D"/>
    <w:rsid w:val="00B9626C"/>
    <w:rsid w:val="00B96417"/>
    <w:rsid w:val="00B96662"/>
    <w:rsid w:val="00B96A58"/>
    <w:rsid w:val="00B970B3"/>
    <w:rsid w:val="00B971B9"/>
    <w:rsid w:val="00B97241"/>
    <w:rsid w:val="00B977E4"/>
    <w:rsid w:val="00B97811"/>
    <w:rsid w:val="00B97E61"/>
    <w:rsid w:val="00B97EDF"/>
    <w:rsid w:val="00BA0146"/>
    <w:rsid w:val="00BA0223"/>
    <w:rsid w:val="00BA088C"/>
    <w:rsid w:val="00BA0920"/>
    <w:rsid w:val="00BA0A0F"/>
    <w:rsid w:val="00BA11FC"/>
    <w:rsid w:val="00BA1351"/>
    <w:rsid w:val="00BA13A6"/>
    <w:rsid w:val="00BA18CF"/>
    <w:rsid w:val="00BA1910"/>
    <w:rsid w:val="00BA1BB1"/>
    <w:rsid w:val="00BA1BBF"/>
    <w:rsid w:val="00BA1BEB"/>
    <w:rsid w:val="00BA1C8D"/>
    <w:rsid w:val="00BA1FC0"/>
    <w:rsid w:val="00BA2008"/>
    <w:rsid w:val="00BA2298"/>
    <w:rsid w:val="00BA2440"/>
    <w:rsid w:val="00BA25E9"/>
    <w:rsid w:val="00BA2A02"/>
    <w:rsid w:val="00BA2B67"/>
    <w:rsid w:val="00BA2B87"/>
    <w:rsid w:val="00BA2C0B"/>
    <w:rsid w:val="00BA2D6B"/>
    <w:rsid w:val="00BA305A"/>
    <w:rsid w:val="00BA3448"/>
    <w:rsid w:val="00BA418F"/>
    <w:rsid w:val="00BA42AB"/>
    <w:rsid w:val="00BA4609"/>
    <w:rsid w:val="00BA4664"/>
    <w:rsid w:val="00BA4820"/>
    <w:rsid w:val="00BA4AD9"/>
    <w:rsid w:val="00BA4B64"/>
    <w:rsid w:val="00BA4D5F"/>
    <w:rsid w:val="00BA513D"/>
    <w:rsid w:val="00BA519C"/>
    <w:rsid w:val="00BA5252"/>
    <w:rsid w:val="00BA5285"/>
    <w:rsid w:val="00BA540D"/>
    <w:rsid w:val="00BA555C"/>
    <w:rsid w:val="00BA5570"/>
    <w:rsid w:val="00BA577A"/>
    <w:rsid w:val="00BA5791"/>
    <w:rsid w:val="00BA57FE"/>
    <w:rsid w:val="00BA597F"/>
    <w:rsid w:val="00BA5A02"/>
    <w:rsid w:val="00BA5BF6"/>
    <w:rsid w:val="00BA5D55"/>
    <w:rsid w:val="00BA605D"/>
    <w:rsid w:val="00BA60CF"/>
    <w:rsid w:val="00BA62BC"/>
    <w:rsid w:val="00BA647E"/>
    <w:rsid w:val="00BA6494"/>
    <w:rsid w:val="00BA6655"/>
    <w:rsid w:val="00BA67B7"/>
    <w:rsid w:val="00BA6828"/>
    <w:rsid w:val="00BA699B"/>
    <w:rsid w:val="00BA6A43"/>
    <w:rsid w:val="00BA6A8E"/>
    <w:rsid w:val="00BA6C6B"/>
    <w:rsid w:val="00BA7320"/>
    <w:rsid w:val="00BA7475"/>
    <w:rsid w:val="00BA7575"/>
    <w:rsid w:val="00BA75B0"/>
    <w:rsid w:val="00BA7645"/>
    <w:rsid w:val="00BA779D"/>
    <w:rsid w:val="00BA7912"/>
    <w:rsid w:val="00BA7A5F"/>
    <w:rsid w:val="00BA7D8E"/>
    <w:rsid w:val="00BB039B"/>
    <w:rsid w:val="00BB0487"/>
    <w:rsid w:val="00BB07D9"/>
    <w:rsid w:val="00BB0E0C"/>
    <w:rsid w:val="00BB0E0E"/>
    <w:rsid w:val="00BB15E6"/>
    <w:rsid w:val="00BB2058"/>
    <w:rsid w:val="00BB20EF"/>
    <w:rsid w:val="00BB24D9"/>
    <w:rsid w:val="00BB26C8"/>
    <w:rsid w:val="00BB2BBC"/>
    <w:rsid w:val="00BB2C3B"/>
    <w:rsid w:val="00BB2D11"/>
    <w:rsid w:val="00BB3031"/>
    <w:rsid w:val="00BB31BE"/>
    <w:rsid w:val="00BB32E1"/>
    <w:rsid w:val="00BB349B"/>
    <w:rsid w:val="00BB3830"/>
    <w:rsid w:val="00BB3886"/>
    <w:rsid w:val="00BB3BAF"/>
    <w:rsid w:val="00BB3CA0"/>
    <w:rsid w:val="00BB3FF5"/>
    <w:rsid w:val="00BB45BB"/>
    <w:rsid w:val="00BB461E"/>
    <w:rsid w:val="00BB4813"/>
    <w:rsid w:val="00BB4892"/>
    <w:rsid w:val="00BB48A4"/>
    <w:rsid w:val="00BB4D57"/>
    <w:rsid w:val="00BB4F70"/>
    <w:rsid w:val="00BB505E"/>
    <w:rsid w:val="00BB53EA"/>
    <w:rsid w:val="00BB54E9"/>
    <w:rsid w:val="00BB5895"/>
    <w:rsid w:val="00BB5A18"/>
    <w:rsid w:val="00BB5BAA"/>
    <w:rsid w:val="00BB5EC8"/>
    <w:rsid w:val="00BB5FB6"/>
    <w:rsid w:val="00BB6015"/>
    <w:rsid w:val="00BB607E"/>
    <w:rsid w:val="00BB61EB"/>
    <w:rsid w:val="00BB6205"/>
    <w:rsid w:val="00BB63E7"/>
    <w:rsid w:val="00BB6CAE"/>
    <w:rsid w:val="00BB6D8F"/>
    <w:rsid w:val="00BB6FC5"/>
    <w:rsid w:val="00BB724C"/>
    <w:rsid w:val="00BB7345"/>
    <w:rsid w:val="00BB734A"/>
    <w:rsid w:val="00BB739C"/>
    <w:rsid w:val="00BB739D"/>
    <w:rsid w:val="00BB7644"/>
    <w:rsid w:val="00BB7AF1"/>
    <w:rsid w:val="00BB7CC1"/>
    <w:rsid w:val="00BC0038"/>
    <w:rsid w:val="00BC0581"/>
    <w:rsid w:val="00BC0776"/>
    <w:rsid w:val="00BC0CCC"/>
    <w:rsid w:val="00BC0E4B"/>
    <w:rsid w:val="00BC0F21"/>
    <w:rsid w:val="00BC1099"/>
    <w:rsid w:val="00BC13E0"/>
    <w:rsid w:val="00BC14B3"/>
    <w:rsid w:val="00BC159A"/>
    <w:rsid w:val="00BC1A58"/>
    <w:rsid w:val="00BC1D90"/>
    <w:rsid w:val="00BC1E5E"/>
    <w:rsid w:val="00BC24B0"/>
    <w:rsid w:val="00BC24C3"/>
    <w:rsid w:val="00BC2665"/>
    <w:rsid w:val="00BC26D0"/>
    <w:rsid w:val="00BC271F"/>
    <w:rsid w:val="00BC2AF8"/>
    <w:rsid w:val="00BC2DF9"/>
    <w:rsid w:val="00BC2E1F"/>
    <w:rsid w:val="00BC2FC0"/>
    <w:rsid w:val="00BC3098"/>
    <w:rsid w:val="00BC321B"/>
    <w:rsid w:val="00BC3226"/>
    <w:rsid w:val="00BC36A5"/>
    <w:rsid w:val="00BC3797"/>
    <w:rsid w:val="00BC3EC7"/>
    <w:rsid w:val="00BC421E"/>
    <w:rsid w:val="00BC422F"/>
    <w:rsid w:val="00BC4487"/>
    <w:rsid w:val="00BC463D"/>
    <w:rsid w:val="00BC4714"/>
    <w:rsid w:val="00BC495C"/>
    <w:rsid w:val="00BC4CDB"/>
    <w:rsid w:val="00BC51BD"/>
    <w:rsid w:val="00BC5241"/>
    <w:rsid w:val="00BC5382"/>
    <w:rsid w:val="00BC53AE"/>
    <w:rsid w:val="00BC5486"/>
    <w:rsid w:val="00BC5911"/>
    <w:rsid w:val="00BC59AA"/>
    <w:rsid w:val="00BC5A27"/>
    <w:rsid w:val="00BC5CCC"/>
    <w:rsid w:val="00BC5FDB"/>
    <w:rsid w:val="00BC600F"/>
    <w:rsid w:val="00BC6180"/>
    <w:rsid w:val="00BC66CC"/>
    <w:rsid w:val="00BC68E2"/>
    <w:rsid w:val="00BC6931"/>
    <w:rsid w:val="00BC6B04"/>
    <w:rsid w:val="00BC6DF2"/>
    <w:rsid w:val="00BC6E05"/>
    <w:rsid w:val="00BC6EF5"/>
    <w:rsid w:val="00BC73A6"/>
    <w:rsid w:val="00BC7C3D"/>
    <w:rsid w:val="00BD00EA"/>
    <w:rsid w:val="00BD012D"/>
    <w:rsid w:val="00BD0663"/>
    <w:rsid w:val="00BD06C6"/>
    <w:rsid w:val="00BD0B21"/>
    <w:rsid w:val="00BD0BED"/>
    <w:rsid w:val="00BD0C04"/>
    <w:rsid w:val="00BD0CF7"/>
    <w:rsid w:val="00BD0D71"/>
    <w:rsid w:val="00BD0DB3"/>
    <w:rsid w:val="00BD1244"/>
    <w:rsid w:val="00BD133C"/>
    <w:rsid w:val="00BD1390"/>
    <w:rsid w:val="00BD15E9"/>
    <w:rsid w:val="00BD18D3"/>
    <w:rsid w:val="00BD196E"/>
    <w:rsid w:val="00BD1AED"/>
    <w:rsid w:val="00BD1AF8"/>
    <w:rsid w:val="00BD1EEC"/>
    <w:rsid w:val="00BD200A"/>
    <w:rsid w:val="00BD239F"/>
    <w:rsid w:val="00BD24EC"/>
    <w:rsid w:val="00BD2772"/>
    <w:rsid w:val="00BD28F2"/>
    <w:rsid w:val="00BD2B54"/>
    <w:rsid w:val="00BD2DCD"/>
    <w:rsid w:val="00BD2EE1"/>
    <w:rsid w:val="00BD3166"/>
    <w:rsid w:val="00BD3214"/>
    <w:rsid w:val="00BD3235"/>
    <w:rsid w:val="00BD3376"/>
    <w:rsid w:val="00BD338A"/>
    <w:rsid w:val="00BD3390"/>
    <w:rsid w:val="00BD3634"/>
    <w:rsid w:val="00BD36B2"/>
    <w:rsid w:val="00BD3AAE"/>
    <w:rsid w:val="00BD3C33"/>
    <w:rsid w:val="00BD3E14"/>
    <w:rsid w:val="00BD3E1F"/>
    <w:rsid w:val="00BD4053"/>
    <w:rsid w:val="00BD417D"/>
    <w:rsid w:val="00BD448D"/>
    <w:rsid w:val="00BD4507"/>
    <w:rsid w:val="00BD460B"/>
    <w:rsid w:val="00BD4683"/>
    <w:rsid w:val="00BD4708"/>
    <w:rsid w:val="00BD4790"/>
    <w:rsid w:val="00BD496A"/>
    <w:rsid w:val="00BD4C84"/>
    <w:rsid w:val="00BD4CD9"/>
    <w:rsid w:val="00BD4E6D"/>
    <w:rsid w:val="00BD4FA7"/>
    <w:rsid w:val="00BD504C"/>
    <w:rsid w:val="00BD5597"/>
    <w:rsid w:val="00BD5669"/>
    <w:rsid w:val="00BD5A42"/>
    <w:rsid w:val="00BD5B4D"/>
    <w:rsid w:val="00BD5BF7"/>
    <w:rsid w:val="00BD6079"/>
    <w:rsid w:val="00BD60C5"/>
    <w:rsid w:val="00BD64B0"/>
    <w:rsid w:val="00BD651F"/>
    <w:rsid w:val="00BD653E"/>
    <w:rsid w:val="00BD6930"/>
    <w:rsid w:val="00BD6998"/>
    <w:rsid w:val="00BD6C50"/>
    <w:rsid w:val="00BD6D62"/>
    <w:rsid w:val="00BD6E43"/>
    <w:rsid w:val="00BD6FE3"/>
    <w:rsid w:val="00BD717C"/>
    <w:rsid w:val="00BD785F"/>
    <w:rsid w:val="00BD7A3B"/>
    <w:rsid w:val="00BD7B87"/>
    <w:rsid w:val="00BD7C7F"/>
    <w:rsid w:val="00BD7CB5"/>
    <w:rsid w:val="00BD7DFC"/>
    <w:rsid w:val="00BD7F86"/>
    <w:rsid w:val="00BE015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0E8"/>
    <w:rsid w:val="00BE1100"/>
    <w:rsid w:val="00BE11AD"/>
    <w:rsid w:val="00BE1499"/>
    <w:rsid w:val="00BE14F7"/>
    <w:rsid w:val="00BE177D"/>
    <w:rsid w:val="00BE1904"/>
    <w:rsid w:val="00BE1B4C"/>
    <w:rsid w:val="00BE1EF6"/>
    <w:rsid w:val="00BE1FBE"/>
    <w:rsid w:val="00BE1FC9"/>
    <w:rsid w:val="00BE22C5"/>
    <w:rsid w:val="00BE23EA"/>
    <w:rsid w:val="00BE25A0"/>
    <w:rsid w:val="00BE261A"/>
    <w:rsid w:val="00BE26BB"/>
    <w:rsid w:val="00BE29CF"/>
    <w:rsid w:val="00BE2AA0"/>
    <w:rsid w:val="00BE2ABA"/>
    <w:rsid w:val="00BE2AC1"/>
    <w:rsid w:val="00BE2C91"/>
    <w:rsid w:val="00BE320E"/>
    <w:rsid w:val="00BE32C3"/>
    <w:rsid w:val="00BE36DF"/>
    <w:rsid w:val="00BE3906"/>
    <w:rsid w:val="00BE3E7F"/>
    <w:rsid w:val="00BE3EA4"/>
    <w:rsid w:val="00BE4054"/>
    <w:rsid w:val="00BE408F"/>
    <w:rsid w:val="00BE4170"/>
    <w:rsid w:val="00BE4379"/>
    <w:rsid w:val="00BE4860"/>
    <w:rsid w:val="00BE4989"/>
    <w:rsid w:val="00BE4A20"/>
    <w:rsid w:val="00BE4CC1"/>
    <w:rsid w:val="00BE520B"/>
    <w:rsid w:val="00BE554B"/>
    <w:rsid w:val="00BE566B"/>
    <w:rsid w:val="00BE581A"/>
    <w:rsid w:val="00BE5CEC"/>
    <w:rsid w:val="00BE5ED4"/>
    <w:rsid w:val="00BE5FFA"/>
    <w:rsid w:val="00BE61AB"/>
    <w:rsid w:val="00BE61BF"/>
    <w:rsid w:val="00BE6298"/>
    <w:rsid w:val="00BE6378"/>
    <w:rsid w:val="00BE64EA"/>
    <w:rsid w:val="00BE6802"/>
    <w:rsid w:val="00BE6878"/>
    <w:rsid w:val="00BE6C47"/>
    <w:rsid w:val="00BE6E9C"/>
    <w:rsid w:val="00BE6F5E"/>
    <w:rsid w:val="00BE7422"/>
    <w:rsid w:val="00BE752B"/>
    <w:rsid w:val="00BE7717"/>
    <w:rsid w:val="00BE779C"/>
    <w:rsid w:val="00BE7B6D"/>
    <w:rsid w:val="00BE7C5A"/>
    <w:rsid w:val="00BE7D6D"/>
    <w:rsid w:val="00BF01C8"/>
    <w:rsid w:val="00BF0871"/>
    <w:rsid w:val="00BF0C02"/>
    <w:rsid w:val="00BF0DB6"/>
    <w:rsid w:val="00BF11DE"/>
    <w:rsid w:val="00BF125E"/>
    <w:rsid w:val="00BF1313"/>
    <w:rsid w:val="00BF1738"/>
    <w:rsid w:val="00BF184C"/>
    <w:rsid w:val="00BF1C7E"/>
    <w:rsid w:val="00BF1FCF"/>
    <w:rsid w:val="00BF20C6"/>
    <w:rsid w:val="00BF23EA"/>
    <w:rsid w:val="00BF248A"/>
    <w:rsid w:val="00BF2E2C"/>
    <w:rsid w:val="00BF3545"/>
    <w:rsid w:val="00BF35E7"/>
    <w:rsid w:val="00BF36E8"/>
    <w:rsid w:val="00BF37FD"/>
    <w:rsid w:val="00BF3980"/>
    <w:rsid w:val="00BF3DA0"/>
    <w:rsid w:val="00BF4078"/>
    <w:rsid w:val="00BF4267"/>
    <w:rsid w:val="00BF43B4"/>
    <w:rsid w:val="00BF44FE"/>
    <w:rsid w:val="00BF45A0"/>
    <w:rsid w:val="00BF45DE"/>
    <w:rsid w:val="00BF4845"/>
    <w:rsid w:val="00BF4A72"/>
    <w:rsid w:val="00BF4B80"/>
    <w:rsid w:val="00BF4E7E"/>
    <w:rsid w:val="00BF4ECB"/>
    <w:rsid w:val="00BF5111"/>
    <w:rsid w:val="00BF51D3"/>
    <w:rsid w:val="00BF5406"/>
    <w:rsid w:val="00BF545E"/>
    <w:rsid w:val="00BF54AA"/>
    <w:rsid w:val="00BF56B5"/>
    <w:rsid w:val="00BF570F"/>
    <w:rsid w:val="00BF5BDE"/>
    <w:rsid w:val="00BF5C9E"/>
    <w:rsid w:val="00BF5E8B"/>
    <w:rsid w:val="00BF5F4A"/>
    <w:rsid w:val="00BF6085"/>
    <w:rsid w:val="00BF62C2"/>
    <w:rsid w:val="00BF62F9"/>
    <w:rsid w:val="00BF68CF"/>
    <w:rsid w:val="00BF6B3E"/>
    <w:rsid w:val="00BF6D56"/>
    <w:rsid w:val="00BF75B3"/>
    <w:rsid w:val="00BF7F70"/>
    <w:rsid w:val="00C000D3"/>
    <w:rsid w:val="00C008B0"/>
    <w:rsid w:val="00C00A97"/>
    <w:rsid w:val="00C00AB6"/>
    <w:rsid w:val="00C00AD9"/>
    <w:rsid w:val="00C00CD2"/>
    <w:rsid w:val="00C00F49"/>
    <w:rsid w:val="00C00F67"/>
    <w:rsid w:val="00C01317"/>
    <w:rsid w:val="00C01726"/>
    <w:rsid w:val="00C01C59"/>
    <w:rsid w:val="00C01C9D"/>
    <w:rsid w:val="00C024CA"/>
    <w:rsid w:val="00C024D4"/>
    <w:rsid w:val="00C02848"/>
    <w:rsid w:val="00C02881"/>
    <w:rsid w:val="00C02A9D"/>
    <w:rsid w:val="00C02AF6"/>
    <w:rsid w:val="00C02CF6"/>
    <w:rsid w:val="00C02D44"/>
    <w:rsid w:val="00C02F66"/>
    <w:rsid w:val="00C030EB"/>
    <w:rsid w:val="00C03952"/>
    <w:rsid w:val="00C03AD8"/>
    <w:rsid w:val="00C03D34"/>
    <w:rsid w:val="00C03FF8"/>
    <w:rsid w:val="00C04269"/>
    <w:rsid w:val="00C04875"/>
    <w:rsid w:val="00C048EC"/>
    <w:rsid w:val="00C04949"/>
    <w:rsid w:val="00C04993"/>
    <w:rsid w:val="00C04B01"/>
    <w:rsid w:val="00C04DE0"/>
    <w:rsid w:val="00C04E97"/>
    <w:rsid w:val="00C05756"/>
    <w:rsid w:val="00C05861"/>
    <w:rsid w:val="00C05CA9"/>
    <w:rsid w:val="00C05F07"/>
    <w:rsid w:val="00C0603E"/>
    <w:rsid w:val="00C06279"/>
    <w:rsid w:val="00C063AC"/>
    <w:rsid w:val="00C06501"/>
    <w:rsid w:val="00C06843"/>
    <w:rsid w:val="00C06987"/>
    <w:rsid w:val="00C06BA1"/>
    <w:rsid w:val="00C06E4B"/>
    <w:rsid w:val="00C070E4"/>
    <w:rsid w:val="00C074BD"/>
    <w:rsid w:val="00C07B49"/>
    <w:rsid w:val="00C07E84"/>
    <w:rsid w:val="00C07FA3"/>
    <w:rsid w:val="00C07FF8"/>
    <w:rsid w:val="00C10639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212A"/>
    <w:rsid w:val="00C1216A"/>
    <w:rsid w:val="00C1219E"/>
    <w:rsid w:val="00C12694"/>
    <w:rsid w:val="00C12720"/>
    <w:rsid w:val="00C12810"/>
    <w:rsid w:val="00C12941"/>
    <w:rsid w:val="00C12C78"/>
    <w:rsid w:val="00C12E02"/>
    <w:rsid w:val="00C12E5A"/>
    <w:rsid w:val="00C12FB6"/>
    <w:rsid w:val="00C13078"/>
    <w:rsid w:val="00C13150"/>
    <w:rsid w:val="00C1317A"/>
    <w:rsid w:val="00C131A9"/>
    <w:rsid w:val="00C13839"/>
    <w:rsid w:val="00C13C45"/>
    <w:rsid w:val="00C13FFA"/>
    <w:rsid w:val="00C142F7"/>
    <w:rsid w:val="00C1453F"/>
    <w:rsid w:val="00C14572"/>
    <w:rsid w:val="00C1461C"/>
    <w:rsid w:val="00C14890"/>
    <w:rsid w:val="00C14B7A"/>
    <w:rsid w:val="00C14FCF"/>
    <w:rsid w:val="00C154FE"/>
    <w:rsid w:val="00C1556E"/>
    <w:rsid w:val="00C156F1"/>
    <w:rsid w:val="00C15752"/>
    <w:rsid w:val="00C15952"/>
    <w:rsid w:val="00C15A25"/>
    <w:rsid w:val="00C15D53"/>
    <w:rsid w:val="00C16100"/>
    <w:rsid w:val="00C161A6"/>
    <w:rsid w:val="00C161B7"/>
    <w:rsid w:val="00C166DE"/>
    <w:rsid w:val="00C16EA3"/>
    <w:rsid w:val="00C16EF0"/>
    <w:rsid w:val="00C172A7"/>
    <w:rsid w:val="00C17493"/>
    <w:rsid w:val="00C179A9"/>
    <w:rsid w:val="00C179D8"/>
    <w:rsid w:val="00C17EAA"/>
    <w:rsid w:val="00C2019E"/>
    <w:rsid w:val="00C2028D"/>
    <w:rsid w:val="00C20328"/>
    <w:rsid w:val="00C2067D"/>
    <w:rsid w:val="00C207FC"/>
    <w:rsid w:val="00C20843"/>
    <w:rsid w:val="00C20B30"/>
    <w:rsid w:val="00C20B5D"/>
    <w:rsid w:val="00C20E17"/>
    <w:rsid w:val="00C20E61"/>
    <w:rsid w:val="00C20EA4"/>
    <w:rsid w:val="00C20F8F"/>
    <w:rsid w:val="00C21314"/>
    <w:rsid w:val="00C217B6"/>
    <w:rsid w:val="00C21CD6"/>
    <w:rsid w:val="00C21DEF"/>
    <w:rsid w:val="00C2203A"/>
    <w:rsid w:val="00C22256"/>
    <w:rsid w:val="00C222CA"/>
    <w:rsid w:val="00C223FE"/>
    <w:rsid w:val="00C2265C"/>
    <w:rsid w:val="00C22762"/>
    <w:rsid w:val="00C228E4"/>
    <w:rsid w:val="00C22E4B"/>
    <w:rsid w:val="00C23078"/>
    <w:rsid w:val="00C2313A"/>
    <w:rsid w:val="00C23145"/>
    <w:rsid w:val="00C2324A"/>
    <w:rsid w:val="00C233AA"/>
    <w:rsid w:val="00C237B9"/>
    <w:rsid w:val="00C23894"/>
    <w:rsid w:val="00C23C09"/>
    <w:rsid w:val="00C23E07"/>
    <w:rsid w:val="00C23F37"/>
    <w:rsid w:val="00C24037"/>
    <w:rsid w:val="00C24349"/>
    <w:rsid w:val="00C245DD"/>
    <w:rsid w:val="00C24974"/>
    <w:rsid w:val="00C24A9F"/>
    <w:rsid w:val="00C24B99"/>
    <w:rsid w:val="00C24ED8"/>
    <w:rsid w:val="00C25010"/>
    <w:rsid w:val="00C250CD"/>
    <w:rsid w:val="00C25200"/>
    <w:rsid w:val="00C25352"/>
    <w:rsid w:val="00C25392"/>
    <w:rsid w:val="00C254F4"/>
    <w:rsid w:val="00C25681"/>
    <w:rsid w:val="00C2583D"/>
    <w:rsid w:val="00C258E6"/>
    <w:rsid w:val="00C25A35"/>
    <w:rsid w:val="00C25DEC"/>
    <w:rsid w:val="00C261A0"/>
    <w:rsid w:val="00C26376"/>
    <w:rsid w:val="00C2652B"/>
    <w:rsid w:val="00C26905"/>
    <w:rsid w:val="00C26DFE"/>
    <w:rsid w:val="00C26EDC"/>
    <w:rsid w:val="00C27235"/>
    <w:rsid w:val="00C277E8"/>
    <w:rsid w:val="00C277F7"/>
    <w:rsid w:val="00C278AA"/>
    <w:rsid w:val="00C279BC"/>
    <w:rsid w:val="00C279E2"/>
    <w:rsid w:val="00C27CB5"/>
    <w:rsid w:val="00C27CC4"/>
    <w:rsid w:val="00C27F75"/>
    <w:rsid w:val="00C30191"/>
    <w:rsid w:val="00C304A2"/>
    <w:rsid w:val="00C30585"/>
    <w:rsid w:val="00C307C9"/>
    <w:rsid w:val="00C308A2"/>
    <w:rsid w:val="00C308E1"/>
    <w:rsid w:val="00C30A16"/>
    <w:rsid w:val="00C30F29"/>
    <w:rsid w:val="00C30F59"/>
    <w:rsid w:val="00C31326"/>
    <w:rsid w:val="00C316FE"/>
    <w:rsid w:val="00C3178D"/>
    <w:rsid w:val="00C31BAD"/>
    <w:rsid w:val="00C31F07"/>
    <w:rsid w:val="00C3204A"/>
    <w:rsid w:val="00C320C4"/>
    <w:rsid w:val="00C3217C"/>
    <w:rsid w:val="00C322E4"/>
    <w:rsid w:val="00C3248E"/>
    <w:rsid w:val="00C32495"/>
    <w:rsid w:val="00C33074"/>
    <w:rsid w:val="00C332E6"/>
    <w:rsid w:val="00C3345C"/>
    <w:rsid w:val="00C33470"/>
    <w:rsid w:val="00C33799"/>
    <w:rsid w:val="00C33893"/>
    <w:rsid w:val="00C338D4"/>
    <w:rsid w:val="00C33B42"/>
    <w:rsid w:val="00C33D29"/>
    <w:rsid w:val="00C33DB2"/>
    <w:rsid w:val="00C33F26"/>
    <w:rsid w:val="00C3402B"/>
    <w:rsid w:val="00C34266"/>
    <w:rsid w:val="00C34496"/>
    <w:rsid w:val="00C34583"/>
    <w:rsid w:val="00C345F5"/>
    <w:rsid w:val="00C34878"/>
    <w:rsid w:val="00C34DD2"/>
    <w:rsid w:val="00C35089"/>
    <w:rsid w:val="00C35166"/>
    <w:rsid w:val="00C354C0"/>
    <w:rsid w:val="00C356E7"/>
    <w:rsid w:val="00C3573F"/>
    <w:rsid w:val="00C361E0"/>
    <w:rsid w:val="00C363F5"/>
    <w:rsid w:val="00C36AEC"/>
    <w:rsid w:val="00C36CB1"/>
    <w:rsid w:val="00C37376"/>
    <w:rsid w:val="00C37398"/>
    <w:rsid w:val="00C3741E"/>
    <w:rsid w:val="00C3749E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67"/>
    <w:rsid w:val="00C4037F"/>
    <w:rsid w:val="00C40477"/>
    <w:rsid w:val="00C40679"/>
    <w:rsid w:val="00C40742"/>
    <w:rsid w:val="00C408AF"/>
    <w:rsid w:val="00C40B16"/>
    <w:rsid w:val="00C41093"/>
    <w:rsid w:val="00C41137"/>
    <w:rsid w:val="00C41397"/>
    <w:rsid w:val="00C4144D"/>
    <w:rsid w:val="00C417D5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8C"/>
    <w:rsid w:val="00C43DF2"/>
    <w:rsid w:val="00C44003"/>
    <w:rsid w:val="00C44542"/>
    <w:rsid w:val="00C44622"/>
    <w:rsid w:val="00C44AB3"/>
    <w:rsid w:val="00C44D1D"/>
    <w:rsid w:val="00C44E67"/>
    <w:rsid w:val="00C44EAF"/>
    <w:rsid w:val="00C4506B"/>
    <w:rsid w:val="00C451FD"/>
    <w:rsid w:val="00C45349"/>
    <w:rsid w:val="00C45D2C"/>
    <w:rsid w:val="00C45D3A"/>
    <w:rsid w:val="00C46194"/>
    <w:rsid w:val="00C461D9"/>
    <w:rsid w:val="00C4642A"/>
    <w:rsid w:val="00C4646B"/>
    <w:rsid w:val="00C467D4"/>
    <w:rsid w:val="00C46919"/>
    <w:rsid w:val="00C46E15"/>
    <w:rsid w:val="00C46E85"/>
    <w:rsid w:val="00C46FAC"/>
    <w:rsid w:val="00C47192"/>
    <w:rsid w:val="00C4724A"/>
    <w:rsid w:val="00C478C6"/>
    <w:rsid w:val="00C47C3A"/>
    <w:rsid w:val="00C47CD1"/>
    <w:rsid w:val="00C47EED"/>
    <w:rsid w:val="00C50391"/>
    <w:rsid w:val="00C505CF"/>
    <w:rsid w:val="00C506A5"/>
    <w:rsid w:val="00C50828"/>
    <w:rsid w:val="00C50897"/>
    <w:rsid w:val="00C508D2"/>
    <w:rsid w:val="00C50931"/>
    <w:rsid w:val="00C50E1A"/>
    <w:rsid w:val="00C50FFB"/>
    <w:rsid w:val="00C515FD"/>
    <w:rsid w:val="00C51B91"/>
    <w:rsid w:val="00C51C9A"/>
    <w:rsid w:val="00C51D1E"/>
    <w:rsid w:val="00C51F5A"/>
    <w:rsid w:val="00C52683"/>
    <w:rsid w:val="00C52CCA"/>
    <w:rsid w:val="00C52FC5"/>
    <w:rsid w:val="00C5300B"/>
    <w:rsid w:val="00C530B1"/>
    <w:rsid w:val="00C5312B"/>
    <w:rsid w:val="00C53541"/>
    <w:rsid w:val="00C53EB6"/>
    <w:rsid w:val="00C53F2B"/>
    <w:rsid w:val="00C54350"/>
    <w:rsid w:val="00C5465F"/>
    <w:rsid w:val="00C547B6"/>
    <w:rsid w:val="00C54AF9"/>
    <w:rsid w:val="00C54EAF"/>
    <w:rsid w:val="00C54ECE"/>
    <w:rsid w:val="00C54F01"/>
    <w:rsid w:val="00C54F96"/>
    <w:rsid w:val="00C55029"/>
    <w:rsid w:val="00C552C7"/>
    <w:rsid w:val="00C55353"/>
    <w:rsid w:val="00C55519"/>
    <w:rsid w:val="00C55682"/>
    <w:rsid w:val="00C55EAF"/>
    <w:rsid w:val="00C56012"/>
    <w:rsid w:val="00C5619B"/>
    <w:rsid w:val="00C56572"/>
    <w:rsid w:val="00C5657C"/>
    <w:rsid w:val="00C567EA"/>
    <w:rsid w:val="00C57113"/>
    <w:rsid w:val="00C57186"/>
    <w:rsid w:val="00C573AC"/>
    <w:rsid w:val="00C574A9"/>
    <w:rsid w:val="00C574D2"/>
    <w:rsid w:val="00C57574"/>
    <w:rsid w:val="00C576CF"/>
    <w:rsid w:val="00C57AD0"/>
    <w:rsid w:val="00C57B5E"/>
    <w:rsid w:val="00C603F7"/>
    <w:rsid w:val="00C60A8B"/>
    <w:rsid w:val="00C60CBC"/>
    <w:rsid w:val="00C60ECC"/>
    <w:rsid w:val="00C61777"/>
    <w:rsid w:val="00C6181F"/>
    <w:rsid w:val="00C61975"/>
    <w:rsid w:val="00C619B7"/>
    <w:rsid w:val="00C61BCD"/>
    <w:rsid w:val="00C61D1D"/>
    <w:rsid w:val="00C61F9B"/>
    <w:rsid w:val="00C625A4"/>
    <w:rsid w:val="00C6265D"/>
    <w:rsid w:val="00C62778"/>
    <w:rsid w:val="00C62875"/>
    <w:rsid w:val="00C62AF0"/>
    <w:rsid w:val="00C62B80"/>
    <w:rsid w:val="00C62C6C"/>
    <w:rsid w:val="00C62D54"/>
    <w:rsid w:val="00C6321C"/>
    <w:rsid w:val="00C63248"/>
    <w:rsid w:val="00C632B4"/>
    <w:rsid w:val="00C639E0"/>
    <w:rsid w:val="00C63B5F"/>
    <w:rsid w:val="00C63DDC"/>
    <w:rsid w:val="00C63F5F"/>
    <w:rsid w:val="00C640CE"/>
    <w:rsid w:val="00C6410A"/>
    <w:rsid w:val="00C642ED"/>
    <w:rsid w:val="00C644F3"/>
    <w:rsid w:val="00C64712"/>
    <w:rsid w:val="00C64A1E"/>
    <w:rsid w:val="00C64A2A"/>
    <w:rsid w:val="00C64B45"/>
    <w:rsid w:val="00C64D92"/>
    <w:rsid w:val="00C64F45"/>
    <w:rsid w:val="00C64F4A"/>
    <w:rsid w:val="00C64FA5"/>
    <w:rsid w:val="00C654AC"/>
    <w:rsid w:val="00C656D8"/>
    <w:rsid w:val="00C657EF"/>
    <w:rsid w:val="00C65A25"/>
    <w:rsid w:val="00C65B10"/>
    <w:rsid w:val="00C6618C"/>
    <w:rsid w:val="00C66866"/>
    <w:rsid w:val="00C669BF"/>
    <w:rsid w:val="00C66A64"/>
    <w:rsid w:val="00C66BC9"/>
    <w:rsid w:val="00C66C38"/>
    <w:rsid w:val="00C66D37"/>
    <w:rsid w:val="00C67598"/>
    <w:rsid w:val="00C67A59"/>
    <w:rsid w:val="00C67D57"/>
    <w:rsid w:val="00C67FE9"/>
    <w:rsid w:val="00C701FD"/>
    <w:rsid w:val="00C70473"/>
    <w:rsid w:val="00C70666"/>
    <w:rsid w:val="00C7072A"/>
    <w:rsid w:val="00C708C8"/>
    <w:rsid w:val="00C708F5"/>
    <w:rsid w:val="00C70905"/>
    <w:rsid w:val="00C709E6"/>
    <w:rsid w:val="00C70B53"/>
    <w:rsid w:val="00C70D33"/>
    <w:rsid w:val="00C712CE"/>
    <w:rsid w:val="00C71489"/>
    <w:rsid w:val="00C718F0"/>
    <w:rsid w:val="00C71929"/>
    <w:rsid w:val="00C71E4E"/>
    <w:rsid w:val="00C7232B"/>
    <w:rsid w:val="00C723CC"/>
    <w:rsid w:val="00C72431"/>
    <w:rsid w:val="00C7249A"/>
    <w:rsid w:val="00C724B4"/>
    <w:rsid w:val="00C7260F"/>
    <w:rsid w:val="00C727D7"/>
    <w:rsid w:val="00C729D9"/>
    <w:rsid w:val="00C72A43"/>
    <w:rsid w:val="00C72E61"/>
    <w:rsid w:val="00C73187"/>
    <w:rsid w:val="00C73398"/>
    <w:rsid w:val="00C734BD"/>
    <w:rsid w:val="00C73744"/>
    <w:rsid w:val="00C737E8"/>
    <w:rsid w:val="00C73A4F"/>
    <w:rsid w:val="00C73D16"/>
    <w:rsid w:val="00C73D83"/>
    <w:rsid w:val="00C73DA1"/>
    <w:rsid w:val="00C73DEC"/>
    <w:rsid w:val="00C7420C"/>
    <w:rsid w:val="00C743B6"/>
    <w:rsid w:val="00C745B6"/>
    <w:rsid w:val="00C74844"/>
    <w:rsid w:val="00C74A14"/>
    <w:rsid w:val="00C74D41"/>
    <w:rsid w:val="00C74F40"/>
    <w:rsid w:val="00C7582E"/>
    <w:rsid w:val="00C75BCF"/>
    <w:rsid w:val="00C75BF8"/>
    <w:rsid w:val="00C760DC"/>
    <w:rsid w:val="00C761E4"/>
    <w:rsid w:val="00C7659D"/>
    <w:rsid w:val="00C76B20"/>
    <w:rsid w:val="00C76B66"/>
    <w:rsid w:val="00C76F4C"/>
    <w:rsid w:val="00C7717B"/>
    <w:rsid w:val="00C7767C"/>
    <w:rsid w:val="00C778B0"/>
    <w:rsid w:val="00C77931"/>
    <w:rsid w:val="00C77A08"/>
    <w:rsid w:val="00C77B39"/>
    <w:rsid w:val="00C77C1C"/>
    <w:rsid w:val="00C77CB3"/>
    <w:rsid w:val="00C77D6C"/>
    <w:rsid w:val="00C77F2A"/>
    <w:rsid w:val="00C80256"/>
    <w:rsid w:val="00C802D6"/>
    <w:rsid w:val="00C80570"/>
    <w:rsid w:val="00C805D4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20C5"/>
    <w:rsid w:val="00C82149"/>
    <w:rsid w:val="00C821E8"/>
    <w:rsid w:val="00C82EF8"/>
    <w:rsid w:val="00C830E4"/>
    <w:rsid w:val="00C830F4"/>
    <w:rsid w:val="00C83689"/>
    <w:rsid w:val="00C83A77"/>
    <w:rsid w:val="00C83DE6"/>
    <w:rsid w:val="00C83E05"/>
    <w:rsid w:val="00C83E76"/>
    <w:rsid w:val="00C84363"/>
    <w:rsid w:val="00C843A6"/>
    <w:rsid w:val="00C8440A"/>
    <w:rsid w:val="00C8478F"/>
    <w:rsid w:val="00C84803"/>
    <w:rsid w:val="00C84928"/>
    <w:rsid w:val="00C84F74"/>
    <w:rsid w:val="00C850A0"/>
    <w:rsid w:val="00C850F0"/>
    <w:rsid w:val="00C85121"/>
    <w:rsid w:val="00C85742"/>
    <w:rsid w:val="00C85AD3"/>
    <w:rsid w:val="00C860AD"/>
    <w:rsid w:val="00C861BA"/>
    <w:rsid w:val="00C8626E"/>
    <w:rsid w:val="00C866D0"/>
    <w:rsid w:val="00C86C8F"/>
    <w:rsid w:val="00C86C9A"/>
    <w:rsid w:val="00C86CC8"/>
    <w:rsid w:val="00C87231"/>
    <w:rsid w:val="00C8723D"/>
    <w:rsid w:val="00C8724F"/>
    <w:rsid w:val="00C8770A"/>
    <w:rsid w:val="00C87782"/>
    <w:rsid w:val="00C87B84"/>
    <w:rsid w:val="00C87B86"/>
    <w:rsid w:val="00C87DC0"/>
    <w:rsid w:val="00C87E65"/>
    <w:rsid w:val="00C87F7E"/>
    <w:rsid w:val="00C9029A"/>
    <w:rsid w:val="00C9045D"/>
    <w:rsid w:val="00C904E9"/>
    <w:rsid w:val="00C905B6"/>
    <w:rsid w:val="00C9084D"/>
    <w:rsid w:val="00C90A4C"/>
    <w:rsid w:val="00C90B5B"/>
    <w:rsid w:val="00C90C48"/>
    <w:rsid w:val="00C90C88"/>
    <w:rsid w:val="00C90C93"/>
    <w:rsid w:val="00C90CAF"/>
    <w:rsid w:val="00C90CC1"/>
    <w:rsid w:val="00C90D36"/>
    <w:rsid w:val="00C90FED"/>
    <w:rsid w:val="00C91083"/>
    <w:rsid w:val="00C9109C"/>
    <w:rsid w:val="00C913A3"/>
    <w:rsid w:val="00C91580"/>
    <w:rsid w:val="00C916E0"/>
    <w:rsid w:val="00C917C1"/>
    <w:rsid w:val="00C91996"/>
    <w:rsid w:val="00C91AF4"/>
    <w:rsid w:val="00C91BC0"/>
    <w:rsid w:val="00C91E27"/>
    <w:rsid w:val="00C920A5"/>
    <w:rsid w:val="00C92A68"/>
    <w:rsid w:val="00C9314E"/>
    <w:rsid w:val="00C933BE"/>
    <w:rsid w:val="00C934D5"/>
    <w:rsid w:val="00C9357A"/>
    <w:rsid w:val="00C936AF"/>
    <w:rsid w:val="00C93714"/>
    <w:rsid w:val="00C93AD4"/>
    <w:rsid w:val="00C93BB1"/>
    <w:rsid w:val="00C93BC5"/>
    <w:rsid w:val="00C93CB6"/>
    <w:rsid w:val="00C93E0E"/>
    <w:rsid w:val="00C93E63"/>
    <w:rsid w:val="00C93FA7"/>
    <w:rsid w:val="00C94217"/>
    <w:rsid w:val="00C9490F"/>
    <w:rsid w:val="00C94B32"/>
    <w:rsid w:val="00C94DAD"/>
    <w:rsid w:val="00C94E68"/>
    <w:rsid w:val="00C94FEE"/>
    <w:rsid w:val="00C9516B"/>
    <w:rsid w:val="00C9516D"/>
    <w:rsid w:val="00C952D8"/>
    <w:rsid w:val="00C95469"/>
    <w:rsid w:val="00C954C5"/>
    <w:rsid w:val="00C954F3"/>
    <w:rsid w:val="00C95632"/>
    <w:rsid w:val="00C95680"/>
    <w:rsid w:val="00C95714"/>
    <w:rsid w:val="00C95B52"/>
    <w:rsid w:val="00C95D8E"/>
    <w:rsid w:val="00C95E3F"/>
    <w:rsid w:val="00C962A6"/>
    <w:rsid w:val="00C963A8"/>
    <w:rsid w:val="00C9663D"/>
    <w:rsid w:val="00C96686"/>
    <w:rsid w:val="00C968CA"/>
    <w:rsid w:val="00C96ABA"/>
    <w:rsid w:val="00C96CC6"/>
    <w:rsid w:val="00C9738F"/>
    <w:rsid w:val="00C973ED"/>
    <w:rsid w:val="00C97417"/>
    <w:rsid w:val="00C9767A"/>
    <w:rsid w:val="00C977CD"/>
    <w:rsid w:val="00C97C14"/>
    <w:rsid w:val="00CA026E"/>
    <w:rsid w:val="00CA02AB"/>
    <w:rsid w:val="00CA035B"/>
    <w:rsid w:val="00CA06ED"/>
    <w:rsid w:val="00CA0873"/>
    <w:rsid w:val="00CA09F5"/>
    <w:rsid w:val="00CA0A08"/>
    <w:rsid w:val="00CA1124"/>
    <w:rsid w:val="00CA11D5"/>
    <w:rsid w:val="00CA1305"/>
    <w:rsid w:val="00CA1330"/>
    <w:rsid w:val="00CA16DA"/>
    <w:rsid w:val="00CA1807"/>
    <w:rsid w:val="00CA1A15"/>
    <w:rsid w:val="00CA1D22"/>
    <w:rsid w:val="00CA1E10"/>
    <w:rsid w:val="00CA1E6E"/>
    <w:rsid w:val="00CA220B"/>
    <w:rsid w:val="00CA22CB"/>
    <w:rsid w:val="00CA234B"/>
    <w:rsid w:val="00CA2469"/>
    <w:rsid w:val="00CA25C4"/>
    <w:rsid w:val="00CA2756"/>
    <w:rsid w:val="00CA2B74"/>
    <w:rsid w:val="00CA2D15"/>
    <w:rsid w:val="00CA2D93"/>
    <w:rsid w:val="00CA2F06"/>
    <w:rsid w:val="00CA3469"/>
    <w:rsid w:val="00CA361D"/>
    <w:rsid w:val="00CA384A"/>
    <w:rsid w:val="00CA3950"/>
    <w:rsid w:val="00CA39E6"/>
    <w:rsid w:val="00CA3AF0"/>
    <w:rsid w:val="00CA4144"/>
    <w:rsid w:val="00CA4756"/>
    <w:rsid w:val="00CA4768"/>
    <w:rsid w:val="00CA47CB"/>
    <w:rsid w:val="00CA4974"/>
    <w:rsid w:val="00CA4E09"/>
    <w:rsid w:val="00CA5439"/>
    <w:rsid w:val="00CA54FB"/>
    <w:rsid w:val="00CA5554"/>
    <w:rsid w:val="00CA5591"/>
    <w:rsid w:val="00CA55AE"/>
    <w:rsid w:val="00CA5974"/>
    <w:rsid w:val="00CA59F3"/>
    <w:rsid w:val="00CA5A79"/>
    <w:rsid w:val="00CA5AFC"/>
    <w:rsid w:val="00CA5B5E"/>
    <w:rsid w:val="00CA5F29"/>
    <w:rsid w:val="00CA5F45"/>
    <w:rsid w:val="00CA609B"/>
    <w:rsid w:val="00CA60FF"/>
    <w:rsid w:val="00CA61BA"/>
    <w:rsid w:val="00CA6A70"/>
    <w:rsid w:val="00CA6CA2"/>
    <w:rsid w:val="00CA6D16"/>
    <w:rsid w:val="00CA70A8"/>
    <w:rsid w:val="00CA71F2"/>
    <w:rsid w:val="00CA765B"/>
    <w:rsid w:val="00CA7787"/>
    <w:rsid w:val="00CA77B9"/>
    <w:rsid w:val="00CA7908"/>
    <w:rsid w:val="00CA79E2"/>
    <w:rsid w:val="00CA7A18"/>
    <w:rsid w:val="00CA7CA5"/>
    <w:rsid w:val="00CA7E64"/>
    <w:rsid w:val="00CB003B"/>
    <w:rsid w:val="00CB0140"/>
    <w:rsid w:val="00CB02A4"/>
    <w:rsid w:val="00CB0619"/>
    <w:rsid w:val="00CB08F1"/>
    <w:rsid w:val="00CB0B6D"/>
    <w:rsid w:val="00CB0F48"/>
    <w:rsid w:val="00CB14DE"/>
    <w:rsid w:val="00CB15C7"/>
    <w:rsid w:val="00CB17C6"/>
    <w:rsid w:val="00CB1828"/>
    <w:rsid w:val="00CB1B4C"/>
    <w:rsid w:val="00CB1BF0"/>
    <w:rsid w:val="00CB2253"/>
    <w:rsid w:val="00CB2358"/>
    <w:rsid w:val="00CB2466"/>
    <w:rsid w:val="00CB24DF"/>
    <w:rsid w:val="00CB2BDE"/>
    <w:rsid w:val="00CB2EE0"/>
    <w:rsid w:val="00CB3179"/>
    <w:rsid w:val="00CB32AF"/>
    <w:rsid w:val="00CB3428"/>
    <w:rsid w:val="00CB3A34"/>
    <w:rsid w:val="00CB3A60"/>
    <w:rsid w:val="00CB3C35"/>
    <w:rsid w:val="00CB3C4D"/>
    <w:rsid w:val="00CB3E77"/>
    <w:rsid w:val="00CB400A"/>
    <w:rsid w:val="00CB4150"/>
    <w:rsid w:val="00CB417D"/>
    <w:rsid w:val="00CB4309"/>
    <w:rsid w:val="00CB4756"/>
    <w:rsid w:val="00CB48B1"/>
    <w:rsid w:val="00CB48BA"/>
    <w:rsid w:val="00CB4B38"/>
    <w:rsid w:val="00CB4C72"/>
    <w:rsid w:val="00CB4D98"/>
    <w:rsid w:val="00CB4E7B"/>
    <w:rsid w:val="00CB51A7"/>
    <w:rsid w:val="00CB5232"/>
    <w:rsid w:val="00CB5314"/>
    <w:rsid w:val="00CB57A9"/>
    <w:rsid w:val="00CB6185"/>
    <w:rsid w:val="00CB61D9"/>
    <w:rsid w:val="00CB6890"/>
    <w:rsid w:val="00CB69F6"/>
    <w:rsid w:val="00CB6D05"/>
    <w:rsid w:val="00CB6D2F"/>
    <w:rsid w:val="00CB6E03"/>
    <w:rsid w:val="00CB6FD1"/>
    <w:rsid w:val="00CB724F"/>
    <w:rsid w:val="00CB7250"/>
    <w:rsid w:val="00CB7256"/>
    <w:rsid w:val="00CB744E"/>
    <w:rsid w:val="00CB799E"/>
    <w:rsid w:val="00CB79B9"/>
    <w:rsid w:val="00CB7BA1"/>
    <w:rsid w:val="00CB7CA1"/>
    <w:rsid w:val="00CB7E11"/>
    <w:rsid w:val="00CC0201"/>
    <w:rsid w:val="00CC0598"/>
    <w:rsid w:val="00CC0D46"/>
    <w:rsid w:val="00CC0FD2"/>
    <w:rsid w:val="00CC1360"/>
    <w:rsid w:val="00CC1797"/>
    <w:rsid w:val="00CC180A"/>
    <w:rsid w:val="00CC1A07"/>
    <w:rsid w:val="00CC1AED"/>
    <w:rsid w:val="00CC1C71"/>
    <w:rsid w:val="00CC1E88"/>
    <w:rsid w:val="00CC1F1C"/>
    <w:rsid w:val="00CC208F"/>
    <w:rsid w:val="00CC2230"/>
    <w:rsid w:val="00CC22C4"/>
    <w:rsid w:val="00CC27A1"/>
    <w:rsid w:val="00CC28E3"/>
    <w:rsid w:val="00CC2CF6"/>
    <w:rsid w:val="00CC3314"/>
    <w:rsid w:val="00CC365D"/>
    <w:rsid w:val="00CC37FC"/>
    <w:rsid w:val="00CC3815"/>
    <w:rsid w:val="00CC39FF"/>
    <w:rsid w:val="00CC42CF"/>
    <w:rsid w:val="00CC44CB"/>
    <w:rsid w:val="00CC4535"/>
    <w:rsid w:val="00CC4718"/>
    <w:rsid w:val="00CC486A"/>
    <w:rsid w:val="00CC4964"/>
    <w:rsid w:val="00CC4B0E"/>
    <w:rsid w:val="00CC4B4B"/>
    <w:rsid w:val="00CC4CF7"/>
    <w:rsid w:val="00CC4D86"/>
    <w:rsid w:val="00CC4E51"/>
    <w:rsid w:val="00CC4EAB"/>
    <w:rsid w:val="00CC4F52"/>
    <w:rsid w:val="00CC5427"/>
    <w:rsid w:val="00CC544D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99"/>
    <w:rsid w:val="00CC67A6"/>
    <w:rsid w:val="00CC6965"/>
    <w:rsid w:val="00CC69FC"/>
    <w:rsid w:val="00CC6A10"/>
    <w:rsid w:val="00CC6CC9"/>
    <w:rsid w:val="00CC72EE"/>
    <w:rsid w:val="00CC75FB"/>
    <w:rsid w:val="00CC765C"/>
    <w:rsid w:val="00CC7975"/>
    <w:rsid w:val="00CC7B9E"/>
    <w:rsid w:val="00CC7C6C"/>
    <w:rsid w:val="00CC7E6F"/>
    <w:rsid w:val="00CC7F42"/>
    <w:rsid w:val="00CD00A4"/>
    <w:rsid w:val="00CD039E"/>
    <w:rsid w:val="00CD0467"/>
    <w:rsid w:val="00CD04DE"/>
    <w:rsid w:val="00CD0577"/>
    <w:rsid w:val="00CD0702"/>
    <w:rsid w:val="00CD0B30"/>
    <w:rsid w:val="00CD0F82"/>
    <w:rsid w:val="00CD1135"/>
    <w:rsid w:val="00CD187C"/>
    <w:rsid w:val="00CD1886"/>
    <w:rsid w:val="00CD1CCB"/>
    <w:rsid w:val="00CD1E43"/>
    <w:rsid w:val="00CD1F6C"/>
    <w:rsid w:val="00CD22CF"/>
    <w:rsid w:val="00CD2630"/>
    <w:rsid w:val="00CD2DC6"/>
    <w:rsid w:val="00CD316F"/>
    <w:rsid w:val="00CD3241"/>
    <w:rsid w:val="00CD3266"/>
    <w:rsid w:val="00CD33F4"/>
    <w:rsid w:val="00CD34C1"/>
    <w:rsid w:val="00CD3559"/>
    <w:rsid w:val="00CD36F3"/>
    <w:rsid w:val="00CD37C5"/>
    <w:rsid w:val="00CD3956"/>
    <w:rsid w:val="00CD39D8"/>
    <w:rsid w:val="00CD3AFC"/>
    <w:rsid w:val="00CD3F51"/>
    <w:rsid w:val="00CD42A6"/>
    <w:rsid w:val="00CD42C9"/>
    <w:rsid w:val="00CD44DB"/>
    <w:rsid w:val="00CD44E8"/>
    <w:rsid w:val="00CD4696"/>
    <w:rsid w:val="00CD46C2"/>
    <w:rsid w:val="00CD4713"/>
    <w:rsid w:val="00CD48DF"/>
    <w:rsid w:val="00CD4921"/>
    <w:rsid w:val="00CD4968"/>
    <w:rsid w:val="00CD521C"/>
    <w:rsid w:val="00CD54CA"/>
    <w:rsid w:val="00CD5520"/>
    <w:rsid w:val="00CD5F81"/>
    <w:rsid w:val="00CD5FD8"/>
    <w:rsid w:val="00CD6098"/>
    <w:rsid w:val="00CD62A8"/>
    <w:rsid w:val="00CD6368"/>
    <w:rsid w:val="00CD64AC"/>
    <w:rsid w:val="00CD654D"/>
    <w:rsid w:val="00CD673C"/>
    <w:rsid w:val="00CD67BD"/>
    <w:rsid w:val="00CD7458"/>
    <w:rsid w:val="00CD7CB0"/>
    <w:rsid w:val="00CD7DD6"/>
    <w:rsid w:val="00CD7E70"/>
    <w:rsid w:val="00CE01BC"/>
    <w:rsid w:val="00CE0210"/>
    <w:rsid w:val="00CE03B9"/>
    <w:rsid w:val="00CE03F4"/>
    <w:rsid w:val="00CE0624"/>
    <w:rsid w:val="00CE0C31"/>
    <w:rsid w:val="00CE0C82"/>
    <w:rsid w:val="00CE0FE3"/>
    <w:rsid w:val="00CE10D3"/>
    <w:rsid w:val="00CE120F"/>
    <w:rsid w:val="00CE178B"/>
    <w:rsid w:val="00CE1943"/>
    <w:rsid w:val="00CE1DBB"/>
    <w:rsid w:val="00CE1E22"/>
    <w:rsid w:val="00CE1F56"/>
    <w:rsid w:val="00CE2299"/>
    <w:rsid w:val="00CE2347"/>
    <w:rsid w:val="00CE26F4"/>
    <w:rsid w:val="00CE2751"/>
    <w:rsid w:val="00CE2ED2"/>
    <w:rsid w:val="00CE3003"/>
    <w:rsid w:val="00CE321B"/>
    <w:rsid w:val="00CE359F"/>
    <w:rsid w:val="00CE39D3"/>
    <w:rsid w:val="00CE3B87"/>
    <w:rsid w:val="00CE3BF0"/>
    <w:rsid w:val="00CE3C65"/>
    <w:rsid w:val="00CE3DFE"/>
    <w:rsid w:val="00CE4108"/>
    <w:rsid w:val="00CE4118"/>
    <w:rsid w:val="00CE4340"/>
    <w:rsid w:val="00CE43A8"/>
    <w:rsid w:val="00CE46EF"/>
    <w:rsid w:val="00CE470C"/>
    <w:rsid w:val="00CE4CAE"/>
    <w:rsid w:val="00CE4DBA"/>
    <w:rsid w:val="00CE4F01"/>
    <w:rsid w:val="00CE51BC"/>
    <w:rsid w:val="00CE5308"/>
    <w:rsid w:val="00CE5447"/>
    <w:rsid w:val="00CE5547"/>
    <w:rsid w:val="00CE57E8"/>
    <w:rsid w:val="00CE5CBE"/>
    <w:rsid w:val="00CE5CE1"/>
    <w:rsid w:val="00CE5E5C"/>
    <w:rsid w:val="00CE6103"/>
    <w:rsid w:val="00CE6586"/>
    <w:rsid w:val="00CE682B"/>
    <w:rsid w:val="00CE6E6F"/>
    <w:rsid w:val="00CE72F1"/>
    <w:rsid w:val="00CE7362"/>
    <w:rsid w:val="00CE753A"/>
    <w:rsid w:val="00CE756E"/>
    <w:rsid w:val="00CE77D1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73"/>
    <w:rsid w:val="00CF093E"/>
    <w:rsid w:val="00CF0AE8"/>
    <w:rsid w:val="00CF0B6C"/>
    <w:rsid w:val="00CF0DF2"/>
    <w:rsid w:val="00CF0FBA"/>
    <w:rsid w:val="00CF1116"/>
    <w:rsid w:val="00CF1764"/>
    <w:rsid w:val="00CF176B"/>
    <w:rsid w:val="00CF1B57"/>
    <w:rsid w:val="00CF21A3"/>
    <w:rsid w:val="00CF223B"/>
    <w:rsid w:val="00CF229D"/>
    <w:rsid w:val="00CF232F"/>
    <w:rsid w:val="00CF23F3"/>
    <w:rsid w:val="00CF2AC0"/>
    <w:rsid w:val="00CF2CC1"/>
    <w:rsid w:val="00CF2D25"/>
    <w:rsid w:val="00CF314D"/>
    <w:rsid w:val="00CF31E1"/>
    <w:rsid w:val="00CF34C0"/>
    <w:rsid w:val="00CF3866"/>
    <w:rsid w:val="00CF3A21"/>
    <w:rsid w:val="00CF3E5E"/>
    <w:rsid w:val="00CF3F03"/>
    <w:rsid w:val="00CF410D"/>
    <w:rsid w:val="00CF41F1"/>
    <w:rsid w:val="00CF43E6"/>
    <w:rsid w:val="00CF46C7"/>
    <w:rsid w:val="00CF4779"/>
    <w:rsid w:val="00CF49A9"/>
    <w:rsid w:val="00CF4C0C"/>
    <w:rsid w:val="00CF4D17"/>
    <w:rsid w:val="00CF5062"/>
    <w:rsid w:val="00CF55A1"/>
    <w:rsid w:val="00CF55DA"/>
    <w:rsid w:val="00CF5916"/>
    <w:rsid w:val="00CF597B"/>
    <w:rsid w:val="00CF5997"/>
    <w:rsid w:val="00CF599F"/>
    <w:rsid w:val="00CF5A2C"/>
    <w:rsid w:val="00CF5CB4"/>
    <w:rsid w:val="00CF5F66"/>
    <w:rsid w:val="00CF6370"/>
    <w:rsid w:val="00CF63BC"/>
    <w:rsid w:val="00CF6948"/>
    <w:rsid w:val="00CF6B55"/>
    <w:rsid w:val="00CF6E35"/>
    <w:rsid w:val="00CF7025"/>
    <w:rsid w:val="00CF71DA"/>
    <w:rsid w:val="00CF7457"/>
    <w:rsid w:val="00CF7920"/>
    <w:rsid w:val="00CF7DDB"/>
    <w:rsid w:val="00D000E7"/>
    <w:rsid w:val="00D0023C"/>
    <w:rsid w:val="00D002AA"/>
    <w:rsid w:val="00D002C6"/>
    <w:rsid w:val="00D006CF"/>
    <w:rsid w:val="00D007B1"/>
    <w:rsid w:val="00D00AF6"/>
    <w:rsid w:val="00D00E9F"/>
    <w:rsid w:val="00D01204"/>
    <w:rsid w:val="00D01312"/>
    <w:rsid w:val="00D01367"/>
    <w:rsid w:val="00D01517"/>
    <w:rsid w:val="00D01692"/>
    <w:rsid w:val="00D018DE"/>
    <w:rsid w:val="00D01B6E"/>
    <w:rsid w:val="00D02081"/>
    <w:rsid w:val="00D020F6"/>
    <w:rsid w:val="00D021D2"/>
    <w:rsid w:val="00D02B45"/>
    <w:rsid w:val="00D02F03"/>
    <w:rsid w:val="00D02FEF"/>
    <w:rsid w:val="00D03050"/>
    <w:rsid w:val="00D03101"/>
    <w:rsid w:val="00D03118"/>
    <w:rsid w:val="00D03358"/>
    <w:rsid w:val="00D0339D"/>
    <w:rsid w:val="00D0363E"/>
    <w:rsid w:val="00D038B7"/>
    <w:rsid w:val="00D039E1"/>
    <w:rsid w:val="00D03B65"/>
    <w:rsid w:val="00D0403B"/>
    <w:rsid w:val="00D040D6"/>
    <w:rsid w:val="00D047DB"/>
    <w:rsid w:val="00D04A96"/>
    <w:rsid w:val="00D04EFD"/>
    <w:rsid w:val="00D05163"/>
    <w:rsid w:val="00D05241"/>
    <w:rsid w:val="00D0549B"/>
    <w:rsid w:val="00D05BD7"/>
    <w:rsid w:val="00D05E62"/>
    <w:rsid w:val="00D0602B"/>
    <w:rsid w:val="00D06585"/>
    <w:rsid w:val="00D0664C"/>
    <w:rsid w:val="00D06710"/>
    <w:rsid w:val="00D067A3"/>
    <w:rsid w:val="00D068A9"/>
    <w:rsid w:val="00D0693F"/>
    <w:rsid w:val="00D06B6A"/>
    <w:rsid w:val="00D06BBD"/>
    <w:rsid w:val="00D06BFF"/>
    <w:rsid w:val="00D06D4D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89"/>
    <w:rsid w:val="00D104AA"/>
    <w:rsid w:val="00D104D0"/>
    <w:rsid w:val="00D10502"/>
    <w:rsid w:val="00D10604"/>
    <w:rsid w:val="00D107BE"/>
    <w:rsid w:val="00D10A20"/>
    <w:rsid w:val="00D10BF2"/>
    <w:rsid w:val="00D10D49"/>
    <w:rsid w:val="00D10ED9"/>
    <w:rsid w:val="00D10FF0"/>
    <w:rsid w:val="00D112AC"/>
    <w:rsid w:val="00D11349"/>
    <w:rsid w:val="00D114C2"/>
    <w:rsid w:val="00D11780"/>
    <w:rsid w:val="00D11891"/>
    <w:rsid w:val="00D11DB1"/>
    <w:rsid w:val="00D11DDC"/>
    <w:rsid w:val="00D1215A"/>
    <w:rsid w:val="00D1239C"/>
    <w:rsid w:val="00D123B5"/>
    <w:rsid w:val="00D12A4A"/>
    <w:rsid w:val="00D130EC"/>
    <w:rsid w:val="00D1320A"/>
    <w:rsid w:val="00D135DA"/>
    <w:rsid w:val="00D13671"/>
    <w:rsid w:val="00D138D2"/>
    <w:rsid w:val="00D13A2A"/>
    <w:rsid w:val="00D13B26"/>
    <w:rsid w:val="00D1400F"/>
    <w:rsid w:val="00D1461C"/>
    <w:rsid w:val="00D149E6"/>
    <w:rsid w:val="00D14C13"/>
    <w:rsid w:val="00D14CE4"/>
    <w:rsid w:val="00D14F11"/>
    <w:rsid w:val="00D151FD"/>
    <w:rsid w:val="00D1532A"/>
    <w:rsid w:val="00D155AF"/>
    <w:rsid w:val="00D1569E"/>
    <w:rsid w:val="00D156D4"/>
    <w:rsid w:val="00D157D5"/>
    <w:rsid w:val="00D15BA8"/>
    <w:rsid w:val="00D15BC7"/>
    <w:rsid w:val="00D15E4A"/>
    <w:rsid w:val="00D16165"/>
    <w:rsid w:val="00D16534"/>
    <w:rsid w:val="00D165FE"/>
    <w:rsid w:val="00D1672F"/>
    <w:rsid w:val="00D167A2"/>
    <w:rsid w:val="00D16953"/>
    <w:rsid w:val="00D16D7C"/>
    <w:rsid w:val="00D16DCF"/>
    <w:rsid w:val="00D17140"/>
    <w:rsid w:val="00D17292"/>
    <w:rsid w:val="00D17296"/>
    <w:rsid w:val="00D17348"/>
    <w:rsid w:val="00D173FE"/>
    <w:rsid w:val="00D1788F"/>
    <w:rsid w:val="00D178A2"/>
    <w:rsid w:val="00D17AA3"/>
    <w:rsid w:val="00D17AE3"/>
    <w:rsid w:val="00D17D27"/>
    <w:rsid w:val="00D2000B"/>
    <w:rsid w:val="00D203FB"/>
    <w:rsid w:val="00D2088C"/>
    <w:rsid w:val="00D2090C"/>
    <w:rsid w:val="00D20B44"/>
    <w:rsid w:val="00D20B68"/>
    <w:rsid w:val="00D20E04"/>
    <w:rsid w:val="00D20EB2"/>
    <w:rsid w:val="00D210F2"/>
    <w:rsid w:val="00D21200"/>
    <w:rsid w:val="00D21481"/>
    <w:rsid w:val="00D21565"/>
    <w:rsid w:val="00D21707"/>
    <w:rsid w:val="00D22263"/>
    <w:rsid w:val="00D223DF"/>
    <w:rsid w:val="00D223F6"/>
    <w:rsid w:val="00D2240E"/>
    <w:rsid w:val="00D22423"/>
    <w:rsid w:val="00D225AD"/>
    <w:rsid w:val="00D226A5"/>
    <w:rsid w:val="00D228A4"/>
    <w:rsid w:val="00D22A1E"/>
    <w:rsid w:val="00D22B79"/>
    <w:rsid w:val="00D22C14"/>
    <w:rsid w:val="00D22E4D"/>
    <w:rsid w:val="00D22EBD"/>
    <w:rsid w:val="00D22F05"/>
    <w:rsid w:val="00D238E1"/>
    <w:rsid w:val="00D23A6C"/>
    <w:rsid w:val="00D23BE6"/>
    <w:rsid w:val="00D23E75"/>
    <w:rsid w:val="00D24494"/>
    <w:rsid w:val="00D2454A"/>
    <w:rsid w:val="00D24596"/>
    <w:rsid w:val="00D248BD"/>
    <w:rsid w:val="00D24973"/>
    <w:rsid w:val="00D24CA7"/>
    <w:rsid w:val="00D24FA0"/>
    <w:rsid w:val="00D2504C"/>
    <w:rsid w:val="00D254E9"/>
    <w:rsid w:val="00D25572"/>
    <w:rsid w:val="00D259C5"/>
    <w:rsid w:val="00D25C96"/>
    <w:rsid w:val="00D25D99"/>
    <w:rsid w:val="00D26245"/>
    <w:rsid w:val="00D262A5"/>
    <w:rsid w:val="00D26712"/>
    <w:rsid w:val="00D26A1E"/>
    <w:rsid w:val="00D26A9A"/>
    <w:rsid w:val="00D26EDB"/>
    <w:rsid w:val="00D26F26"/>
    <w:rsid w:val="00D26FD3"/>
    <w:rsid w:val="00D27059"/>
    <w:rsid w:val="00D272AC"/>
    <w:rsid w:val="00D272E6"/>
    <w:rsid w:val="00D2773A"/>
    <w:rsid w:val="00D27799"/>
    <w:rsid w:val="00D278D1"/>
    <w:rsid w:val="00D27B91"/>
    <w:rsid w:val="00D27F12"/>
    <w:rsid w:val="00D30050"/>
    <w:rsid w:val="00D30279"/>
    <w:rsid w:val="00D306DC"/>
    <w:rsid w:val="00D307A7"/>
    <w:rsid w:val="00D308E1"/>
    <w:rsid w:val="00D30A20"/>
    <w:rsid w:val="00D30A36"/>
    <w:rsid w:val="00D30AA4"/>
    <w:rsid w:val="00D30D43"/>
    <w:rsid w:val="00D31286"/>
    <w:rsid w:val="00D31297"/>
    <w:rsid w:val="00D31306"/>
    <w:rsid w:val="00D313C2"/>
    <w:rsid w:val="00D313F8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842"/>
    <w:rsid w:val="00D32AFD"/>
    <w:rsid w:val="00D32C0E"/>
    <w:rsid w:val="00D331CA"/>
    <w:rsid w:val="00D33741"/>
    <w:rsid w:val="00D33761"/>
    <w:rsid w:val="00D3381C"/>
    <w:rsid w:val="00D33904"/>
    <w:rsid w:val="00D33D0A"/>
    <w:rsid w:val="00D34156"/>
    <w:rsid w:val="00D341E3"/>
    <w:rsid w:val="00D3435E"/>
    <w:rsid w:val="00D34486"/>
    <w:rsid w:val="00D3456C"/>
    <w:rsid w:val="00D3572C"/>
    <w:rsid w:val="00D358EF"/>
    <w:rsid w:val="00D35915"/>
    <w:rsid w:val="00D35A8E"/>
    <w:rsid w:val="00D35C2E"/>
    <w:rsid w:val="00D35CDE"/>
    <w:rsid w:val="00D35ED0"/>
    <w:rsid w:val="00D36499"/>
    <w:rsid w:val="00D364DE"/>
    <w:rsid w:val="00D36847"/>
    <w:rsid w:val="00D368B2"/>
    <w:rsid w:val="00D3692A"/>
    <w:rsid w:val="00D36FC2"/>
    <w:rsid w:val="00D372A8"/>
    <w:rsid w:val="00D37419"/>
    <w:rsid w:val="00D37647"/>
    <w:rsid w:val="00D379F7"/>
    <w:rsid w:val="00D37B5C"/>
    <w:rsid w:val="00D37B8E"/>
    <w:rsid w:val="00D37BF6"/>
    <w:rsid w:val="00D37EE8"/>
    <w:rsid w:val="00D40014"/>
    <w:rsid w:val="00D40598"/>
    <w:rsid w:val="00D408A0"/>
    <w:rsid w:val="00D40E4A"/>
    <w:rsid w:val="00D40EB9"/>
    <w:rsid w:val="00D40FCB"/>
    <w:rsid w:val="00D414D0"/>
    <w:rsid w:val="00D4157E"/>
    <w:rsid w:val="00D416E2"/>
    <w:rsid w:val="00D41B23"/>
    <w:rsid w:val="00D420ED"/>
    <w:rsid w:val="00D42300"/>
    <w:rsid w:val="00D423E1"/>
    <w:rsid w:val="00D42543"/>
    <w:rsid w:val="00D42597"/>
    <w:rsid w:val="00D42750"/>
    <w:rsid w:val="00D427B1"/>
    <w:rsid w:val="00D42ADB"/>
    <w:rsid w:val="00D42D1B"/>
    <w:rsid w:val="00D43998"/>
    <w:rsid w:val="00D43B25"/>
    <w:rsid w:val="00D43BCA"/>
    <w:rsid w:val="00D43E18"/>
    <w:rsid w:val="00D43E3D"/>
    <w:rsid w:val="00D44238"/>
    <w:rsid w:val="00D44545"/>
    <w:rsid w:val="00D445A4"/>
    <w:rsid w:val="00D4467C"/>
    <w:rsid w:val="00D44936"/>
    <w:rsid w:val="00D44BE1"/>
    <w:rsid w:val="00D44DA3"/>
    <w:rsid w:val="00D44F61"/>
    <w:rsid w:val="00D45071"/>
    <w:rsid w:val="00D45114"/>
    <w:rsid w:val="00D45133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6B0"/>
    <w:rsid w:val="00D466BB"/>
    <w:rsid w:val="00D468B2"/>
    <w:rsid w:val="00D4696C"/>
    <w:rsid w:val="00D469A1"/>
    <w:rsid w:val="00D469B7"/>
    <w:rsid w:val="00D46A5B"/>
    <w:rsid w:val="00D46B52"/>
    <w:rsid w:val="00D46C09"/>
    <w:rsid w:val="00D4704F"/>
    <w:rsid w:val="00D471D5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C86"/>
    <w:rsid w:val="00D50CAE"/>
    <w:rsid w:val="00D50EDE"/>
    <w:rsid w:val="00D50F50"/>
    <w:rsid w:val="00D51005"/>
    <w:rsid w:val="00D51079"/>
    <w:rsid w:val="00D510F6"/>
    <w:rsid w:val="00D51187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C2E"/>
    <w:rsid w:val="00D52DFE"/>
    <w:rsid w:val="00D52EA7"/>
    <w:rsid w:val="00D53461"/>
    <w:rsid w:val="00D53603"/>
    <w:rsid w:val="00D537F8"/>
    <w:rsid w:val="00D53A49"/>
    <w:rsid w:val="00D53D15"/>
    <w:rsid w:val="00D53EF4"/>
    <w:rsid w:val="00D53F12"/>
    <w:rsid w:val="00D53FD0"/>
    <w:rsid w:val="00D54006"/>
    <w:rsid w:val="00D54089"/>
    <w:rsid w:val="00D54100"/>
    <w:rsid w:val="00D546C7"/>
    <w:rsid w:val="00D549B4"/>
    <w:rsid w:val="00D54C9E"/>
    <w:rsid w:val="00D54DBB"/>
    <w:rsid w:val="00D54FB1"/>
    <w:rsid w:val="00D550DA"/>
    <w:rsid w:val="00D550EA"/>
    <w:rsid w:val="00D5529D"/>
    <w:rsid w:val="00D5555D"/>
    <w:rsid w:val="00D556CC"/>
    <w:rsid w:val="00D55910"/>
    <w:rsid w:val="00D55E8B"/>
    <w:rsid w:val="00D55F5A"/>
    <w:rsid w:val="00D55F60"/>
    <w:rsid w:val="00D55FD5"/>
    <w:rsid w:val="00D56088"/>
    <w:rsid w:val="00D56090"/>
    <w:rsid w:val="00D564CD"/>
    <w:rsid w:val="00D56F7B"/>
    <w:rsid w:val="00D57232"/>
    <w:rsid w:val="00D572A1"/>
    <w:rsid w:val="00D574E4"/>
    <w:rsid w:val="00D574F1"/>
    <w:rsid w:val="00D5755A"/>
    <w:rsid w:val="00D575FD"/>
    <w:rsid w:val="00D57783"/>
    <w:rsid w:val="00D578D2"/>
    <w:rsid w:val="00D57A0F"/>
    <w:rsid w:val="00D57B98"/>
    <w:rsid w:val="00D600B5"/>
    <w:rsid w:val="00D60257"/>
    <w:rsid w:val="00D6091F"/>
    <w:rsid w:val="00D60A1D"/>
    <w:rsid w:val="00D60D86"/>
    <w:rsid w:val="00D60F6F"/>
    <w:rsid w:val="00D6108D"/>
    <w:rsid w:val="00D612F9"/>
    <w:rsid w:val="00D616A8"/>
    <w:rsid w:val="00D6198E"/>
    <w:rsid w:val="00D61DA5"/>
    <w:rsid w:val="00D625B5"/>
    <w:rsid w:val="00D625C9"/>
    <w:rsid w:val="00D627AE"/>
    <w:rsid w:val="00D62AEA"/>
    <w:rsid w:val="00D630A2"/>
    <w:rsid w:val="00D63A82"/>
    <w:rsid w:val="00D63B66"/>
    <w:rsid w:val="00D63CBF"/>
    <w:rsid w:val="00D63E1A"/>
    <w:rsid w:val="00D63EEC"/>
    <w:rsid w:val="00D6409B"/>
    <w:rsid w:val="00D643E5"/>
    <w:rsid w:val="00D645A2"/>
    <w:rsid w:val="00D645C2"/>
    <w:rsid w:val="00D648B3"/>
    <w:rsid w:val="00D648F9"/>
    <w:rsid w:val="00D64C9B"/>
    <w:rsid w:val="00D64FD6"/>
    <w:rsid w:val="00D650A6"/>
    <w:rsid w:val="00D651FB"/>
    <w:rsid w:val="00D65500"/>
    <w:rsid w:val="00D65774"/>
    <w:rsid w:val="00D65A94"/>
    <w:rsid w:val="00D65CB6"/>
    <w:rsid w:val="00D666BD"/>
    <w:rsid w:val="00D66875"/>
    <w:rsid w:val="00D66A8F"/>
    <w:rsid w:val="00D66AB9"/>
    <w:rsid w:val="00D66AD3"/>
    <w:rsid w:val="00D66B9A"/>
    <w:rsid w:val="00D66C2C"/>
    <w:rsid w:val="00D66D6F"/>
    <w:rsid w:val="00D66F4B"/>
    <w:rsid w:val="00D66FE4"/>
    <w:rsid w:val="00D672D8"/>
    <w:rsid w:val="00D673F5"/>
    <w:rsid w:val="00D67778"/>
    <w:rsid w:val="00D677E6"/>
    <w:rsid w:val="00D67CC9"/>
    <w:rsid w:val="00D701C4"/>
    <w:rsid w:val="00D70494"/>
    <w:rsid w:val="00D705AF"/>
    <w:rsid w:val="00D706CA"/>
    <w:rsid w:val="00D70741"/>
    <w:rsid w:val="00D7124C"/>
    <w:rsid w:val="00D7134D"/>
    <w:rsid w:val="00D71467"/>
    <w:rsid w:val="00D7155F"/>
    <w:rsid w:val="00D71613"/>
    <w:rsid w:val="00D71ABA"/>
    <w:rsid w:val="00D71FC2"/>
    <w:rsid w:val="00D71FE0"/>
    <w:rsid w:val="00D728E6"/>
    <w:rsid w:val="00D72A71"/>
    <w:rsid w:val="00D72CD6"/>
    <w:rsid w:val="00D73032"/>
    <w:rsid w:val="00D73084"/>
    <w:rsid w:val="00D7348A"/>
    <w:rsid w:val="00D735A6"/>
    <w:rsid w:val="00D736B1"/>
    <w:rsid w:val="00D73840"/>
    <w:rsid w:val="00D739D8"/>
    <w:rsid w:val="00D73AC0"/>
    <w:rsid w:val="00D73AD5"/>
    <w:rsid w:val="00D73C50"/>
    <w:rsid w:val="00D73C91"/>
    <w:rsid w:val="00D74020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4F8"/>
    <w:rsid w:val="00D75505"/>
    <w:rsid w:val="00D75588"/>
    <w:rsid w:val="00D75658"/>
    <w:rsid w:val="00D75757"/>
    <w:rsid w:val="00D75DFA"/>
    <w:rsid w:val="00D761C9"/>
    <w:rsid w:val="00D7642F"/>
    <w:rsid w:val="00D7726E"/>
    <w:rsid w:val="00D772C9"/>
    <w:rsid w:val="00D772E2"/>
    <w:rsid w:val="00D774E7"/>
    <w:rsid w:val="00D7755E"/>
    <w:rsid w:val="00D77B19"/>
    <w:rsid w:val="00D77F4A"/>
    <w:rsid w:val="00D77F67"/>
    <w:rsid w:val="00D80837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4E7"/>
    <w:rsid w:val="00D81597"/>
    <w:rsid w:val="00D8166D"/>
    <w:rsid w:val="00D816FF"/>
    <w:rsid w:val="00D817C1"/>
    <w:rsid w:val="00D81A2E"/>
    <w:rsid w:val="00D81AEF"/>
    <w:rsid w:val="00D820F2"/>
    <w:rsid w:val="00D82546"/>
    <w:rsid w:val="00D8276C"/>
    <w:rsid w:val="00D8295F"/>
    <w:rsid w:val="00D82FD9"/>
    <w:rsid w:val="00D82FDE"/>
    <w:rsid w:val="00D8320E"/>
    <w:rsid w:val="00D83718"/>
    <w:rsid w:val="00D837BF"/>
    <w:rsid w:val="00D8394C"/>
    <w:rsid w:val="00D839C8"/>
    <w:rsid w:val="00D83A87"/>
    <w:rsid w:val="00D83F6D"/>
    <w:rsid w:val="00D84287"/>
    <w:rsid w:val="00D8498A"/>
    <w:rsid w:val="00D849B2"/>
    <w:rsid w:val="00D84B60"/>
    <w:rsid w:val="00D84C0F"/>
    <w:rsid w:val="00D84C87"/>
    <w:rsid w:val="00D84F81"/>
    <w:rsid w:val="00D8511D"/>
    <w:rsid w:val="00D851CA"/>
    <w:rsid w:val="00D8526B"/>
    <w:rsid w:val="00D85464"/>
    <w:rsid w:val="00D85DCD"/>
    <w:rsid w:val="00D86014"/>
    <w:rsid w:val="00D86101"/>
    <w:rsid w:val="00D8617E"/>
    <w:rsid w:val="00D86365"/>
    <w:rsid w:val="00D86413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27F"/>
    <w:rsid w:val="00D87598"/>
    <w:rsid w:val="00D877A0"/>
    <w:rsid w:val="00D87A21"/>
    <w:rsid w:val="00D87E3E"/>
    <w:rsid w:val="00D87E93"/>
    <w:rsid w:val="00D87EDB"/>
    <w:rsid w:val="00D9007F"/>
    <w:rsid w:val="00D900C2"/>
    <w:rsid w:val="00D901FE"/>
    <w:rsid w:val="00D902A1"/>
    <w:rsid w:val="00D90649"/>
    <w:rsid w:val="00D906A7"/>
    <w:rsid w:val="00D90768"/>
    <w:rsid w:val="00D90D61"/>
    <w:rsid w:val="00D90E48"/>
    <w:rsid w:val="00D90FA3"/>
    <w:rsid w:val="00D91243"/>
    <w:rsid w:val="00D912A1"/>
    <w:rsid w:val="00D91FE7"/>
    <w:rsid w:val="00D920DD"/>
    <w:rsid w:val="00D921AA"/>
    <w:rsid w:val="00D92277"/>
    <w:rsid w:val="00D923ED"/>
    <w:rsid w:val="00D924B6"/>
    <w:rsid w:val="00D927A2"/>
    <w:rsid w:val="00D927ED"/>
    <w:rsid w:val="00D92867"/>
    <w:rsid w:val="00D92EC4"/>
    <w:rsid w:val="00D92F01"/>
    <w:rsid w:val="00D92FEB"/>
    <w:rsid w:val="00D9300C"/>
    <w:rsid w:val="00D9302B"/>
    <w:rsid w:val="00D93251"/>
    <w:rsid w:val="00D93C5E"/>
    <w:rsid w:val="00D9437B"/>
    <w:rsid w:val="00D9437E"/>
    <w:rsid w:val="00D945C5"/>
    <w:rsid w:val="00D946AF"/>
    <w:rsid w:val="00D94B46"/>
    <w:rsid w:val="00D94D98"/>
    <w:rsid w:val="00D9503A"/>
    <w:rsid w:val="00D9515A"/>
    <w:rsid w:val="00D95261"/>
    <w:rsid w:val="00D95A92"/>
    <w:rsid w:val="00D95B46"/>
    <w:rsid w:val="00D95E92"/>
    <w:rsid w:val="00D95F60"/>
    <w:rsid w:val="00D95F65"/>
    <w:rsid w:val="00D96351"/>
    <w:rsid w:val="00D96558"/>
    <w:rsid w:val="00D96713"/>
    <w:rsid w:val="00D968E8"/>
    <w:rsid w:val="00D96B07"/>
    <w:rsid w:val="00D96B2C"/>
    <w:rsid w:val="00D96E90"/>
    <w:rsid w:val="00D971B4"/>
    <w:rsid w:val="00D97269"/>
    <w:rsid w:val="00D9763D"/>
    <w:rsid w:val="00D97922"/>
    <w:rsid w:val="00D97B4F"/>
    <w:rsid w:val="00D97B57"/>
    <w:rsid w:val="00D97F11"/>
    <w:rsid w:val="00D97F22"/>
    <w:rsid w:val="00D97FA3"/>
    <w:rsid w:val="00D97FE1"/>
    <w:rsid w:val="00DA08C9"/>
    <w:rsid w:val="00DA0923"/>
    <w:rsid w:val="00DA0AE1"/>
    <w:rsid w:val="00DA0BD9"/>
    <w:rsid w:val="00DA0C03"/>
    <w:rsid w:val="00DA0E86"/>
    <w:rsid w:val="00DA0FA8"/>
    <w:rsid w:val="00DA107B"/>
    <w:rsid w:val="00DA115E"/>
    <w:rsid w:val="00DA120F"/>
    <w:rsid w:val="00DA14E5"/>
    <w:rsid w:val="00DA17B1"/>
    <w:rsid w:val="00DA1BE5"/>
    <w:rsid w:val="00DA1C88"/>
    <w:rsid w:val="00DA1C96"/>
    <w:rsid w:val="00DA1D06"/>
    <w:rsid w:val="00DA2005"/>
    <w:rsid w:val="00DA22B5"/>
    <w:rsid w:val="00DA24CF"/>
    <w:rsid w:val="00DA2673"/>
    <w:rsid w:val="00DA271A"/>
    <w:rsid w:val="00DA2748"/>
    <w:rsid w:val="00DA2D64"/>
    <w:rsid w:val="00DA3235"/>
    <w:rsid w:val="00DA334D"/>
    <w:rsid w:val="00DA3375"/>
    <w:rsid w:val="00DA35B4"/>
    <w:rsid w:val="00DA3838"/>
    <w:rsid w:val="00DA3AE7"/>
    <w:rsid w:val="00DA3CCB"/>
    <w:rsid w:val="00DA4430"/>
    <w:rsid w:val="00DA497E"/>
    <w:rsid w:val="00DA4B9B"/>
    <w:rsid w:val="00DA4D30"/>
    <w:rsid w:val="00DA4D7A"/>
    <w:rsid w:val="00DA4E67"/>
    <w:rsid w:val="00DA5120"/>
    <w:rsid w:val="00DA5234"/>
    <w:rsid w:val="00DA528F"/>
    <w:rsid w:val="00DA55D2"/>
    <w:rsid w:val="00DA59E5"/>
    <w:rsid w:val="00DA5A2E"/>
    <w:rsid w:val="00DA5C60"/>
    <w:rsid w:val="00DA5CBB"/>
    <w:rsid w:val="00DA5D59"/>
    <w:rsid w:val="00DA65A5"/>
    <w:rsid w:val="00DA663D"/>
    <w:rsid w:val="00DA6666"/>
    <w:rsid w:val="00DA6846"/>
    <w:rsid w:val="00DA6A9F"/>
    <w:rsid w:val="00DA6D29"/>
    <w:rsid w:val="00DA6D9E"/>
    <w:rsid w:val="00DA6E21"/>
    <w:rsid w:val="00DA6E87"/>
    <w:rsid w:val="00DA708B"/>
    <w:rsid w:val="00DA749C"/>
    <w:rsid w:val="00DA77F1"/>
    <w:rsid w:val="00DA79D8"/>
    <w:rsid w:val="00DA79D9"/>
    <w:rsid w:val="00DA79DC"/>
    <w:rsid w:val="00DA7A5D"/>
    <w:rsid w:val="00DA7EAE"/>
    <w:rsid w:val="00DB008F"/>
    <w:rsid w:val="00DB0120"/>
    <w:rsid w:val="00DB0208"/>
    <w:rsid w:val="00DB0536"/>
    <w:rsid w:val="00DB0549"/>
    <w:rsid w:val="00DB064C"/>
    <w:rsid w:val="00DB0694"/>
    <w:rsid w:val="00DB06FE"/>
    <w:rsid w:val="00DB0933"/>
    <w:rsid w:val="00DB09CB"/>
    <w:rsid w:val="00DB0A24"/>
    <w:rsid w:val="00DB0FE8"/>
    <w:rsid w:val="00DB1280"/>
    <w:rsid w:val="00DB15E7"/>
    <w:rsid w:val="00DB170E"/>
    <w:rsid w:val="00DB1776"/>
    <w:rsid w:val="00DB17A4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D1D"/>
    <w:rsid w:val="00DB2DDB"/>
    <w:rsid w:val="00DB302F"/>
    <w:rsid w:val="00DB328E"/>
    <w:rsid w:val="00DB3501"/>
    <w:rsid w:val="00DB36AD"/>
    <w:rsid w:val="00DB38E8"/>
    <w:rsid w:val="00DB3A01"/>
    <w:rsid w:val="00DB3AC0"/>
    <w:rsid w:val="00DB3DBF"/>
    <w:rsid w:val="00DB3FD3"/>
    <w:rsid w:val="00DB40BB"/>
    <w:rsid w:val="00DB41C5"/>
    <w:rsid w:val="00DB42AB"/>
    <w:rsid w:val="00DB465B"/>
    <w:rsid w:val="00DB482E"/>
    <w:rsid w:val="00DB4BB8"/>
    <w:rsid w:val="00DB4BF6"/>
    <w:rsid w:val="00DB4C51"/>
    <w:rsid w:val="00DB4FB4"/>
    <w:rsid w:val="00DB50D6"/>
    <w:rsid w:val="00DB52F5"/>
    <w:rsid w:val="00DB57B1"/>
    <w:rsid w:val="00DB591A"/>
    <w:rsid w:val="00DB59C3"/>
    <w:rsid w:val="00DB5AF4"/>
    <w:rsid w:val="00DB6319"/>
    <w:rsid w:val="00DB63FD"/>
    <w:rsid w:val="00DB66E5"/>
    <w:rsid w:val="00DB66FB"/>
    <w:rsid w:val="00DB6CFE"/>
    <w:rsid w:val="00DB71FA"/>
    <w:rsid w:val="00DB72C1"/>
    <w:rsid w:val="00DB72D9"/>
    <w:rsid w:val="00DB7318"/>
    <w:rsid w:val="00DB747B"/>
    <w:rsid w:val="00DB766C"/>
    <w:rsid w:val="00DB79B2"/>
    <w:rsid w:val="00DB7B0A"/>
    <w:rsid w:val="00DB7ED0"/>
    <w:rsid w:val="00DC03DD"/>
    <w:rsid w:val="00DC05A7"/>
    <w:rsid w:val="00DC0706"/>
    <w:rsid w:val="00DC07A1"/>
    <w:rsid w:val="00DC08AE"/>
    <w:rsid w:val="00DC0A65"/>
    <w:rsid w:val="00DC0DD7"/>
    <w:rsid w:val="00DC0F4C"/>
    <w:rsid w:val="00DC10B0"/>
    <w:rsid w:val="00DC126D"/>
    <w:rsid w:val="00DC12D8"/>
    <w:rsid w:val="00DC1407"/>
    <w:rsid w:val="00DC163C"/>
    <w:rsid w:val="00DC18CE"/>
    <w:rsid w:val="00DC1D48"/>
    <w:rsid w:val="00DC1DD1"/>
    <w:rsid w:val="00DC1F44"/>
    <w:rsid w:val="00DC206F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B6D"/>
    <w:rsid w:val="00DC3E23"/>
    <w:rsid w:val="00DC3F11"/>
    <w:rsid w:val="00DC3F71"/>
    <w:rsid w:val="00DC4077"/>
    <w:rsid w:val="00DC4089"/>
    <w:rsid w:val="00DC44AE"/>
    <w:rsid w:val="00DC46A5"/>
    <w:rsid w:val="00DC47EF"/>
    <w:rsid w:val="00DC4B82"/>
    <w:rsid w:val="00DC4C68"/>
    <w:rsid w:val="00DC4CD6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462"/>
    <w:rsid w:val="00DC651F"/>
    <w:rsid w:val="00DC6569"/>
    <w:rsid w:val="00DC65D6"/>
    <w:rsid w:val="00DC66B6"/>
    <w:rsid w:val="00DC690B"/>
    <w:rsid w:val="00DC6BFC"/>
    <w:rsid w:val="00DC6C06"/>
    <w:rsid w:val="00DC6EC1"/>
    <w:rsid w:val="00DC701A"/>
    <w:rsid w:val="00DC74ED"/>
    <w:rsid w:val="00DC7616"/>
    <w:rsid w:val="00DC7696"/>
    <w:rsid w:val="00DC77C8"/>
    <w:rsid w:val="00DC7900"/>
    <w:rsid w:val="00DC7E7B"/>
    <w:rsid w:val="00DD00CF"/>
    <w:rsid w:val="00DD023D"/>
    <w:rsid w:val="00DD023F"/>
    <w:rsid w:val="00DD02D6"/>
    <w:rsid w:val="00DD031D"/>
    <w:rsid w:val="00DD0551"/>
    <w:rsid w:val="00DD0572"/>
    <w:rsid w:val="00DD05F0"/>
    <w:rsid w:val="00DD0C86"/>
    <w:rsid w:val="00DD0D09"/>
    <w:rsid w:val="00DD0D59"/>
    <w:rsid w:val="00DD0F05"/>
    <w:rsid w:val="00DD108C"/>
    <w:rsid w:val="00DD1171"/>
    <w:rsid w:val="00DD12A3"/>
    <w:rsid w:val="00DD1602"/>
    <w:rsid w:val="00DD16B2"/>
    <w:rsid w:val="00DD1709"/>
    <w:rsid w:val="00DD1952"/>
    <w:rsid w:val="00DD1A7E"/>
    <w:rsid w:val="00DD1C1E"/>
    <w:rsid w:val="00DD1CE6"/>
    <w:rsid w:val="00DD1FD5"/>
    <w:rsid w:val="00DD22A1"/>
    <w:rsid w:val="00DD2581"/>
    <w:rsid w:val="00DD25A3"/>
    <w:rsid w:val="00DD25DB"/>
    <w:rsid w:val="00DD26AF"/>
    <w:rsid w:val="00DD2801"/>
    <w:rsid w:val="00DD2993"/>
    <w:rsid w:val="00DD29CE"/>
    <w:rsid w:val="00DD2A55"/>
    <w:rsid w:val="00DD2EDC"/>
    <w:rsid w:val="00DD2F9F"/>
    <w:rsid w:val="00DD312B"/>
    <w:rsid w:val="00DD3396"/>
    <w:rsid w:val="00DD33C4"/>
    <w:rsid w:val="00DD3481"/>
    <w:rsid w:val="00DD380F"/>
    <w:rsid w:val="00DD391D"/>
    <w:rsid w:val="00DD3941"/>
    <w:rsid w:val="00DD3B6E"/>
    <w:rsid w:val="00DD3C3D"/>
    <w:rsid w:val="00DD449A"/>
    <w:rsid w:val="00DD4878"/>
    <w:rsid w:val="00DD4EF7"/>
    <w:rsid w:val="00DD50E2"/>
    <w:rsid w:val="00DD53A4"/>
    <w:rsid w:val="00DD5426"/>
    <w:rsid w:val="00DD5A13"/>
    <w:rsid w:val="00DD5F3B"/>
    <w:rsid w:val="00DD5F53"/>
    <w:rsid w:val="00DD5F84"/>
    <w:rsid w:val="00DD5FB1"/>
    <w:rsid w:val="00DD6330"/>
    <w:rsid w:val="00DD63DE"/>
    <w:rsid w:val="00DD64B6"/>
    <w:rsid w:val="00DD65BC"/>
    <w:rsid w:val="00DD6915"/>
    <w:rsid w:val="00DD6E58"/>
    <w:rsid w:val="00DD71CC"/>
    <w:rsid w:val="00DD7208"/>
    <w:rsid w:val="00DD73C0"/>
    <w:rsid w:val="00DD73D1"/>
    <w:rsid w:val="00DD7656"/>
    <w:rsid w:val="00DD7670"/>
    <w:rsid w:val="00DD7A77"/>
    <w:rsid w:val="00DD7AA6"/>
    <w:rsid w:val="00DE01C4"/>
    <w:rsid w:val="00DE03D8"/>
    <w:rsid w:val="00DE05B3"/>
    <w:rsid w:val="00DE0B55"/>
    <w:rsid w:val="00DE1258"/>
    <w:rsid w:val="00DE1342"/>
    <w:rsid w:val="00DE1439"/>
    <w:rsid w:val="00DE1461"/>
    <w:rsid w:val="00DE1487"/>
    <w:rsid w:val="00DE1975"/>
    <w:rsid w:val="00DE1992"/>
    <w:rsid w:val="00DE1B8A"/>
    <w:rsid w:val="00DE1BC2"/>
    <w:rsid w:val="00DE1C73"/>
    <w:rsid w:val="00DE1CD9"/>
    <w:rsid w:val="00DE209A"/>
    <w:rsid w:val="00DE20A3"/>
    <w:rsid w:val="00DE2292"/>
    <w:rsid w:val="00DE23B5"/>
    <w:rsid w:val="00DE2B64"/>
    <w:rsid w:val="00DE2DA0"/>
    <w:rsid w:val="00DE310B"/>
    <w:rsid w:val="00DE33AA"/>
    <w:rsid w:val="00DE365C"/>
    <w:rsid w:val="00DE3856"/>
    <w:rsid w:val="00DE3880"/>
    <w:rsid w:val="00DE42A7"/>
    <w:rsid w:val="00DE468D"/>
    <w:rsid w:val="00DE4961"/>
    <w:rsid w:val="00DE4B1C"/>
    <w:rsid w:val="00DE4C6C"/>
    <w:rsid w:val="00DE4F06"/>
    <w:rsid w:val="00DE4F4B"/>
    <w:rsid w:val="00DE4FD4"/>
    <w:rsid w:val="00DE528A"/>
    <w:rsid w:val="00DE549B"/>
    <w:rsid w:val="00DE554C"/>
    <w:rsid w:val="00DE55EB"/>
    <w:rsid w:val="00DE57F6"/>
    <w:rsid w:val="00DE5A84"/>
    <w:rsid w:val="00DE5CE9"/>
    <w:rsid w:val="00DE5E00"/>
    <w:rsid w:val="00DE5E28"/>
    <w:rsid w:val="00DE61EC"/>
    <w:rsid w:val="00DE6821"/>
    <w:rsid w:val="00DE6D8B"/>
    <w:rsid w:val="00DE704C"/>
    <w:rsid w:val="00DE7387"/>
    <w:rsid w:val="00DE74BA"/>
    <w:rsid w:val="00DE79F3"/>
    <w:rsid w:val="00DE7BB8"/>
    <w:rsid w:val="00DE7D79"/>
    <w:rsid w:val="00DE7EFB"/>
    <w:rsid w:val="00DF0038"/>
    <w:rsid w:val="00DF01CB"/>
    <w:rsid w:val="00DF0278"/>
    <w:rsid w:val="00DF02B9"/>
    <w:rsid w:val="00DF0435"/>
    <w:rsid w:val="00DF0747"/>
    <w:rsid w:val="00DF0C4C"/>
    <w:rsid w:val="00DF0C72"/>
    <w:rsid w:val="00DF0CE7"/>
    <w:rsid w:val="00DF111D"/>
    <w:rsid w:val="00DF1350"/>
    <w:rsid w:val="00DF13FE"/>
    <w:rsid w:val="00DF1857"/>
    <w:rsid w:val="00DF18AE"/>
    <w:rsid w:val="00DF1967"/>
    <w:rsid w:val="00DF1BB5"/>
    <w:rsid w:val="00DF1D47"/>
    <w:rsid w:val="00DF2130"/>
    <w:rsid w:val="00DF214E"/>
    <w:rsid w:val="00DF21EF"/>
    <w:rsid w:val="00DF2494"/>
    <w:rsid w:val="00DF266B"/>
    <w:rsid w:val="00DF26FF"/>
    <w:rsid w:val="00DF284D"/>
    <w:rsid w:val="00DF2AA2"/>
    <w:rsid w:val="00DF2C31"/>
    <w:rsid w:val="00DF2C5C"/>
    <w:rsid w:val="00DF2C76"/>
    <w:rsid w:val="00DF2F25"/>
    <w:rsid w:val="00DF30CD"/>
    <w:rsid w:val="00DF3B0B"/>
    <w:rsid w:val="00DF3BEB"/>
    <w:rsid w:val="00DF4104"/>
    <w:rsid w:val="00DF425B"/>
    <w:rsid w:val="00DF458F"/>
    <w:rsid w:val="00DF47CE"/>
    <w:rsid w:val="00DF4905"/>
    <w:rsid w:val="00DF4FB7"/>
    <w:rsid w:val="00DF51FE"/>
    <w:rsid w:val="00DF52FD"/>
    <w:rsid w:val="00DF538A"/>
    <w:rsid w:val="00DF5445"/>
    <w:rsid w:val="00DF579F"/>
    <w:rsid w:val="00DF5F20"/>
    <w:rsid w:val="00DF5F4D"/>
    <w:rsid w:val="00DF5F7D"/>
    <w:rsid w:val="00DF5FC0"/>
    <w:rsid w:val="00DF6079"/>
    <w:rsid w:val="00DF631E"/>
    <w:rsid w:val="00DF63B5"/>
    <w:rsid w:val="00DF647D"/>
    <w:rsid w:val="00DF6672"/>
    <w:rsid w:val="00DF672B"/>
    <w:rsid w:val="00DF6AD5"/>
    <w:rsid w:val="00DF6AE9"/>
    <w:rsid w:val="00DF6D3F"/>
    <w:rsid w:val="00DF6DDB"/>
    <w:rsid w:val="00DF6EB7"/>
    <w:rsid w:val="00DF7071"/>
    <w:rsid w:val="00DF70E6"/>
    <w:rsid w:val="00DF7463"/>
    <w:rsid w:val="00DF760F"/>
    <w:rsid w:val="00DF79F3"/>
    <w:rsid w:val="00DF7CB1"/>
    <w:rsid w:val="00DF7D24"/>
    <w:rsid w:val="00DF7D90"/>
    <w:rsid w:val="00E00149"/>
    <w:rsid w:val="00E0040E"/>
    <w:rsid w:val="00E005EB"/>
    <w:rsid w:val="00E00732"/>
    <w:rsid w:val="00E00BEC"/>
    <w:rsid w:val="00E00D9E"/>
    <w:rsid w:val="00E01012"/>
    <w:rsid w:val="00E012B1"/>
    <w:rsid w:val="00E013D1"/>
    <w:rsid w:val="00E01438"/>
    <w:rsid w:val="00E01639"/>
    <w:rsid w:val="00E017EB"/>
    <w:rsid w:val="00E01936"/>
    <w:rsid w:val="00E01B09"/>
    <w:rsid w:val="00E01DAE"/>
    <w:rsid w:val="00E0200D"/>
    <w:rsid w:val="00E02049"/>
    <w:rsid w:val="00E02158"/>
    <w:rsid w:val="00E02192"/>
    <w:rsid w:val="00E02385"/>
    <w:rsid w:val="00E02426"/>
    <w:rsid w:val="00E02432"/>
    <w:rsid w:val="00E027BD"/>
    <w:rsid w:val="00E0294E"/>
    <w:rsid w:val="00E02B8F"/>
    <w:rsid w:val="00E02C39"/>
    <w:rsid w:val="00E02DA6"/>
    <w:rsid w:val="00E02F46"/>
    <w:rsid w:val="00E030F1"/>
    <w:rsid w:val="00E032F7"/>
    <w:rsid w:val="00E033C6"/>
    <w:rsid w:val="00E03E05"/>
    <w:rsid w:val="00E03EE6"/>
    <w:rsid w:val="00E043E1"/>
    <w:rsid w:val="00E04827"/>
    <w:rsid w:val="00E04DFB"/>
    <w:rsid w:val="00E05592"/>
    <w:rsid w:val="00E056D8"/>
    <w:rsid w:val="00E057C4"/>
    <w:rsid w:val="00E05880"/>
    <w:rsid w:val="00E05D16"/>
    <w:rsid w:val="00E05DFD"/>
    <w:rsid w:val="00E062EF"/>
    <w:rsid w:val="00E063B2"/>
    <w:rsid w:val="00E06498"/>
    <w:rsid w:val="00E06508"/>
    <w:rsid w:val="00E06792"/>
    <w:rsid w:val="00E06BD6"/>
    <w:rsid w:val="00E06F5C"/>
    <w:rsid w:val="00E072CA"/>
    <w:rsid w:val="00E07637"/>
    <w:rsid w:val="00E07A34"/>
    <w:rsid w:val="00E07F39"/>
    <w:rsid w:val="00E07FA2"/>
    <w:rsid w:val="00E101F2"/>
    <w:rsid w:val="00E10370"/>
    <w:rsid w:val="00E1075B"/>
    <w:rsid w:val="00E1079E"/>
    <w:rsid w:val="00E1158D"/>
    <w:rsid w:val="00E116C8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2DED"/>
    <w:rsid w:val="00E12F12"/>
    <w:rsid w:val="00E13315"/>
    <w:rsid w:val="00E1343A"/>
    <w:rsid w:val="00E135EC"/>
    <w:rsid w:val="00E144E9"/>
    <w:rsid w:val="00E147C5"/>
    <w:rsid w:val="00E148D4"/>
    <w:rsid w:val="00E14FC6"/>
    <w:rsid w:val="00E152D1"/>
    <w:rsid w:val="00E153F0"/>
    <w:rsid w:val="00E15D47"/>
    <w:rsid w:val="00E160F3"/>
    <w:rsid w:val="00E161D0"/>
    <w:rsid w:val="00E16966"/>
    <w:rsid w:val="00E16972"/>
    <w:rsid w:val="00E1697B"/>
    <w:rsid w:val="00E16A88"/>
    <w:rsid w:val="00E17390"/>
    <w:rsid w:val="00E17413"/>
    <w:rsid w:val="00E17449"/>
    <w:rsid w:val="00E1754B"/>
    <w:rsid w:val="00E17582"/>
    <w:rsid w:val="00E17587"/>
    <w:rsid w:val="00E1760C"/>
    <w:rsid w:val="00E1768E"/>
    <w:rsid w:val="00E17A91"/>
    <w:rsid w:val="00E17DF8"/>
    <w:rsid w:val="00E17E2E"/>
    <w:rsid w:val="00E17FBC"/>
    <w:rsid w:val="00E20066"/>
    <w:rsid w:val="00E202A4"/>
    <w:rsid w:val="00E20A74"/>
    <w:rsid w:val="00E21292"/>
    <w:rsid w:val="00E21421"/>
    <w:rsid w:val="00E2148F"/>
    <w:rsid w:val="00E2152F"/>
    <w:rsid w:val="00E217E2"/>
    <w:rsid w:val="00E21B69"/>
    <w:rsid w:val="00E21C4B"/>
    <w:rsid w:val="00E21CAB"/>
    <w:rsid w:val="00E21E6D"/>
    <w:rsid w:val="00E21FD4"/>
    <w:rsid w:val="00E2217E"/>
    <w:rsid w:val="00E221C5"/>
    <w:rsid w:val="00E229C9"/>
    <w:rsid w:val="00E22BDE"/>
    <w:rsid w:val="00E22D4E"/>
    <w:rsid w:val="00E234B9"/>
    <w:rsid w:val="00E23594"/>
    <w:rsid w:val="00E23970"/>
    <w:rsid w:val="00E239E0"/>
    <w:rsid w:val="00E239F9"/>
    <w:rsid w:val="00E23A5E"/>
    <w:rsid w:val="00E23CC9"/>
    <w:rsid w:val="00E23E2B"/>
    <w:rsid w:val="00E24228"/>
    <w:rsid w:val="00E242D9"/>
    <w:rsid w:val="00E245BC"/>
    <w:rsid w:val="00E24A1A"/>
    <w:rsid w:val="00E24A5D"/>
    <w:rsid w:val="00E24A86"/>
    <w:rsid w:val="00E24C99"/>
    <w:rsid w:val="00E25034"/>
    <w:rsid w:val="00E2544F"/>
    <w:rsid w:val="00E254ED"/>
    <w:rsid w:val="00E25571"/>
    <w:rsid w:val="00E255C2"/>
    <w:rsid w:val="00E25806"/>
    <w:rsid w:val="00E25D64"/>
    <w:rsid w:val="00E25FD9"/>
    <w:rsid w:val="00E26214"/>
    <w:rsid w:val="00E26704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380"/>
    <w:rsid w:val="00E276D4"/>
    <w:rsid w:val="00E2793E"/>
    <w:rsid w:val="00E279BC"/>
    <w:rsid w:val="00E27A4A"/>
    <w:rsid w:val="00E27A66"/>
    <w:rsid w:val="00E27AE9"/>
    <w:rsid w:val="00E30002"/>
    <w:rsid w:val="00E30016"/>
    <w:rsid w:val="00E30340"/>
    <w:rsid w:val="00E30529"/>
    <w:rsid w:val="00E3055E"/>
    <w:rsid w:val="00E306EE"/>
    <w:rsid w:val="00E30914"/>
    <w:rsid w:val="00E309A3"/>
    <w:rsid w:val="00E30C3D"/>
    <w:rsid w:val="00E30CEE"/>
    <w:rsid w:val="00E30DDF"/>
    <w:rsid w:val="00E30E31"/>
    <w:rsid w:val="00E31192"/>
    <w:rsid w:val="00E31197"/>
    <w:rsid w:val="00E3124B"/>
    <w:rsid w:val="00E3193E"/>
    <w:rsid w:val="00E31940"/>
    <w:rsid w:val="00E31FA6"/>
    <w:rsid w:val="00E3216B"/>
    <w:rsid w:val="00E32251"/>
    <w:rsid w:val="00E322D6"/>
    <w:rsid w:val="00E32461"/>
    <w:rsid w:val="00E3266F"/>
    <w:rsid w:val="00E326D3"/>
    <w:rsid w:val="00E32820"/>
    <w:rsid w:val="00E328F4"/>
    <w:rsid w:val="00E32FD4"/>
    <w:rsid w:val="00E3314C"/>
    <w:rsid w:val="00E333D0"/>
    <w:rsid w:val="00E33460"/>
    <w:rsid w:val="00E3390C"/>
    <w:rsid w:val="00E33C5B"/>
    <w:rsid w:val="00E3412A"/>
    <w:rsid w:val="00E341B2"/>
    <w:rsid w:val="00E344C5"/>
    <w:rsid w:val="00E34726"/>
    <w:rsid w:val="00E34773"/>
    <w:rsid w:val="00E34B8C"/>
    <w:rsid w:val="00E34F29"/>
    <w:rsid w:val="00E35236"/>
    <w:rsid w:val="00E352CA"/>
    <w:rsid w:val="00E35DEE"/>
    <w:rsid w:val="00E36118"/>
    <w:rsid w:val="00E3615C"/>
    <w:rsid w:val="00E361BE"/>
    <w:rsid w:val="00E362F8"/>
    <w:rsid w:val="00E36454"/>
    <w:rsid w:val="00E36A04"/>
    <w:rsid w:val="00E36AFD"/>
    <w:rsid w:val="00E36C5B"/>
    <w:rsid w:val="00E36EF2"/>
    <w:rsid w:val="00E37156"/>
    <w:rsid w:val="00E371E2"/>
    <w:rsid w:val="00E374C7"/>
    <w:rsid w:val="00E375F1"/>
    <w:rsid w:val="00E377E6"/>
    <w:rsid w:val="00E37DD6"/>
    <w:rsid w:val="00E37E08"/>
    <w:rsid w:val="00E37EA9"/>
    <w:rsid w:val="00E37F35"/>
    <w:rsid w:val="00E40021"/>
    <w:rsid w:val="00E40249"/>
    <w:rsid w:val="00E40391"/>
    <w:rsid w:val="00E40541"/>
    <w:rsid w:val="00E40601"/>
    <w:rsid w:val="00E40BA2"/>
    <w:rsid w:val="00E40CFC"/>
    <w:rsid w:val="00E40F71"/>
    <w:rsid w:val="00E40F9C"/>
    <w:rsid w:val="00E40FBB"/>
    <w:rsid w:val="00E410B7"/>
    <w:rsid w:val="00E410D4"/>
    <w:rsid w:val="00E41202"/>
    <w:rsid w:val="00E41836"/>
    <w:rsid w:val="00E41856"/>
    <w:rsid w:val="00E418AE"/>
    <w:rsid w:val="00E41A55"/>
    <w:rsid w:val="00E41CD2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2AA"/>
    <w:rsid w:val="00E432F2"/>
    <w:rsid w:val="00E43B9E"/>
    <w:rsid w:val="00E43F30"/>
    <w:rsid w:val="00E440BB"/>
    <w:rsid w:val="00E44139"/>
    <w:rsid w:val="00E4435C"/>
    <w:rsid w:val="00E4459C"/>
    <w:rsid w:val="00E4459F"/>
    <w:rsid w:val="00E44AF4"/>
    <w:rsid w:val="00E44D33"/>
    <w:rsid w:val="00E44F5D"/>
    <w:rsid w:val="00E45016"/>
    <w:rsid w:val="00E4514F"/>
    <w:rsid w:val="00E4565E"/>
    <w:rsid w:val="00E45675"/>
    <w:rsid w:val="00E45796"/>
    <w:rsid w:val="00E46032"/>
    <w:rsid w:val="00E4615E"/>
    <w:rsid w:val="00E468AD"/>
    <w:rsid w:val="00E46A5A"/>
    <w:rsid w:val="00E46EFD"/>
    <w:rsid w:val="00E472F7"/>
    <w:rsid w:val="00E4775C"/>
    <w:rsid w:val="00E4798F"/>
    <w:rsid w:val="00E47A76"/>
    <w:rsid w:val="00E47C93"/>
    <w:rsid w:val="00E47CE1"/>
    <w:rsid w:val="00E50223"/>
    <w:rsid w:val="00E5036C"/>
    <w:rsid w:val="00E50769"/>
    <w:rsid w:val="00E50DE7"/>
    <w:rsid w:val="00E50FB8"/>
    <w:rsid w:val="00E518D8"/>
    <w:rsid w:val="00E51AB3"/>
    <w:rsid w:val="00E51D8E"/>
    <w:rsid w:val="00E51E2A"/>
    <w:rsid w:val="00E524CA"/>
    <w:rsid w:val="00E5278A"/>
    <w:rsid w:val="00E52D23"/>
    <w:rsid w:val="00E52EDD"/>
    <w:rsid w:val="00E53115"/>
    <w:rsid w:val="00E53139"/>
    <w:rsid w:val="00E533B4"/>
    <w:rsid w:val="00E533D4"/>
    <w:rsid w:val="00E53578"/>
    <w:rsid w:val="00E536C1"/>
    <w:rsid w:val="00E53731"/>
    <w:rsid w:val="00E538D7"/>
    <w:rsid w:val="00E53C7C"/>
    <w:rsid w:val="00E53C7D"/>
    <w:rsid w:val="00E53CC9"/>
    <w:rsid w:val="00E53EE7"/>
    <w:rsid w:val="00E5409F"/>
    <w:rsid w:val="00E541E7"/>
    <w:rsid w:val="00E5456E"/>
    <w:rsid w:val="00E54628"/>
    <w:rsid w:val="00E546BE"/>
    <w:rsid w:val="00E547FF"/>
    <w:rsid w:val="00E54905"/>
    <w:rsid w:val="00E54BD2"/>
    <w:rsid w:val="00E54CAB"/>
    <w:rsid w:val="00E55156"/>
    <w:rsid w:val="00E551B3"/>
    <w:rsid w:val="00E55847"/>
    <w:rsid w:val="00E5597B"/>
    <w:rsid w:val="00E55D20"/>
    <w:rsid w:val="00E55D22"/>
    <w:rsid w:val="00E55F7A"/>
    <w:rsid w:val="00E564AB"/>
    <w:rsid w:val="00E5658E"/>
    <w:rsid w:val="00E566FE"/>
    <w:rsid w:val="00E56928"/>
    <w:rsid w:val="00E56ABC"/>
    <w:rsid w:val="00E56ACB"/>
    <w:rsid w:val="00E56AFC"/>
    <w:rsid w:val="00E56B7B"/>
    <w:rsid w:val="00E57125"/>
    <w:rsid w:val="00E573CD"/>
    <w:rsid w:val="00E5760B"/>
    <w:rsid w:val="00E57812"/>
    <w:rsid w:val="00E57A13"/>
    <w:rsid w:val="00E57AD8"/>
    <w:rsid w:val="00E57D1C"/>
    <w:rsid w:val="00E57FEA"/>
    <w:rsid w:val="00E60066"/>
    <w:rsid w:val="00E6009A"/>
    <w:rsid w:val="00E601B2"/>
    <w:rsid w:val="00E601E4"/>
    <w:rsid w:val="00E60859"/>
    <w:rsid w:val="00E60966"/>
    <w:rsid w:val="00E60CCB"/>
    <w:rsid w:val="00E60D30"/>
    <w:rsid w:val="00E60FB6"/>
    <w:rsid w:val="00E610A5"/>
    <w:rsid w:val="00E6117A"/>
    <w:rsid w:val="00E6119C"/>
    <w:rsid w:val="00E612CC"/>
    <w:rsid w:val="00E612D9"/>
    <w:rsid w:val="00E61DB0"/>
    <w:rsid w:val="00E61DC3"/>
    <w:rsid w:val="00E61F2C"/>
    <w:rsid w:val="00E6252C"/>
    <w:rsid w:val="00E625C1"/>
    <w:rsid w:val="00E626A1"/>
    <w:rsid w:val="00E629C4"/>
    <w:rsid w:val="00E62E65"/>
    <w:rsid w:val="00E62FD2"/>
    <w:rsid w:val="00E63400"/>
    <w:rsid w:val="00E6363F"/>
    <w:rsid w:val="00E636CB"/>
    <w:rsid w:val="00E639FA"/>
    <w:rsid w:val="00E63AC1"/>
    <w:rsid w:val="00E63D05"/>
    <w:rsid w:val="00E63DB8"/>
    <w:rsid w:val="00E63E7A"/>
    <w:rsid w:val="00E63F98"/>
    <w:rsid w:val="00E643E8"/>
    <w:rsid w:val="00E64684"/>
    <w:rsid w:val="00E64826"/>
    <w:rsid w:val="00E64939"/>
    <w:rsid w:val="00E64B30"/>
    <w:rsid w:val="00E64E25"/>
    <w:rsid w:val="00E64EF6"/>
    <w:rsid w:val="00E64FFF"/>
    <w:rsid w:val="00E650C8"/>
    <w:rsid w:val="00E6518D"/>
    <w:rsid w:val="00E659C7"/>
    <w:rsid w:val="00E65ADA"/>
    <w:rsid w:val="00E65BFC"/>
    <w:rsid w:val="00E65E75"/>
    <w:rsid w:val="00E66665"/>
    <w:rsid w:val="00E66A78"/>
    <w:rsid w:val="00E66C6B"/>
    <w:rsid w:val="00E67212"/>
    <w:rsid w:val="00E67369"/>
    <w:rsid w:val="00E67578"/>
    <w:rsid w:val="00E678A1"/>
    <w:rsid w:val="00E67ED1"/>
    <w:rsid w:val="00E702CF"/>
    <w:rsid w:val="00E702EC"/>
    <w:rsid w:val="00E7092A"/>
    <w:rsid w:val="00E71401"/>
    <w:rsid w:val="00E714BA"/>
    <w:rsid w:val="00E7169B"/>
    <w:rsid w:val="00E716B7"/>
    <w:rsid w:val="00E7173C"/>
    <w:rsid w:val="00E717F3"/>
    <w:rsid w:val="00E71A26"/>
    <w:rsid w:val="00E71A7A"/>
    <w:rsid w:val="00E71E6C"/>
    <w:rsid w:val="00E71F37"/>
    <w:rsid w:val="00E72145"/>
    <w:rsid w:val="00E72360"/>
    <w:rsid w:val="00E72555"/>
    <w:rsid w:val="00E72694"/>
    <w:rsid w:val="00E727F2"/>
    <w:rsid w:val="00E7281B"/>
    <w:rsid w:val="00E728B0"/>
    <w:rsid w:val="00E730FA"/>
    <w:rsid w:val="00E73380"/>
    <w:rsid w:val="00E73647"/>
    <w:rsid w:val="00E736C4"/>
    <w:rsid w:val="00E73754"/>
    <w:rsid w:val="00E737D7"/>
    <w:rsid w:val="00E739E9"/>
    <w:rsid w:val="00E73E53"/>
    <w:rsid w:val="00E7404A"/>
    <w:rsid w:val="00E74163"/>
    <w:rsid w:val="00E741B6"/>
    <w:rsid w:val="00E74234"/>
    <w:rsid w:val="00E74572"/>
    <w:rsid w:val="00E7463A"/>
    <w:rsid w:val="00E74722"/>
    <w:rsid w:val="00E74800"/>
    <w:rsid w:val="00E74875"/>
    <w:rsid w:val="00E7495E"/>
    <w:rsid w:val="00E74A4C"/>
    <w:rsid w:val="00E74BCA"/>
    <w:rsid w:val="00E74BF4"/>
    <w:rsid w:val="00E74FB0"/>
    <w:rsid w:val="00E7569F"/>
    <w:rsid w:val="00E7588D"/>
    <w:rsid w:val="00E75B46"/>
    <w:rsid w:val="00E75E4C"/>
    <w:rsid w:val="00E75F24"/>
    <w:rsid w:val="00E75F49"/>
    <w:rsid w:val="00E76096"/>
    <w:rsid w:val="00E76144"/>
    <w:rsid w:val="00E76B87"/>
    <w:rsid w:val="00E76D2B"/>
    <w:rsid w:val="00E77123"/>
    <w:rsid w:val="00E772D3"/>
    <w:rsid w:val="00E7746E"/>
    <w:rsid w:val="00E775AE"/>
    <w:rsid w:val="00E77676"/>
    <w:rsid w:val="00E77894"/>
    <w:rsid w:val="00E77C07"/>
    <w:rsid w:val="00E77E10"/>
    <w:rsid w:val="00E77F2E"/>
    <w:rsid w:val="00E77FBC"/>
    <w:rsid w:val="00E80115"/>
    <w:rsid w:val="00E80367"/>
    <w:rsid w:val="00E8099F"/>
    <w:rsid w:val="00E80C3B"/>
    <w:rsid w:val="00E80F11"/>
    <w:rsid w:val="00E80FDD"/>
    <w:rsid w:val="00E81353"/>
    <w:rsid w:val="00E8136A"/>
    <w:rsid w:val="00E8158A"/>
    <w:rsid w:val="00E81613"/>
    <w:rsid w:val="00E81673"/>
    <w:rsid w:val="00E817BC"/>
    <w:rsid w:val="00E81804"/>
    <w:rsid w:val="00E81A8B"/>
    <w:rsid w:val="00E81E82"/>
    <w:rsid w:val="00E821B2"/>
    <w:rsid w:val="00E82416"/>
    <w:rsid w:val="00E82480"/>
    <w:rsid w:val="00E82588"/>
    <w:rsid w:val="00E8267D"/>
    <w:rsid w:val="00E82866"/>
    <w:rsid w:val="00E82D12"/>
    <w:rsid w:val="00E8300C"/>
    <w:rsid w:val="00E836BB"/>
    <w:rsid w:val="00E83785"/>
    <w:rsid w:val="00E837EA"/>
    <w:rsid w:val="00E83B62"/>
    <w:rsid w:val="00E83BDC"/>
    <w:rsid w:val="00E83DF0"/>
    <w:rsid w:val="00E84131"/>
    <w:rsid w:val="00E844AD"/>
    <w:rsid w:val="00E84731"/>
    <w:rsid w:val="00E84B87"/>
    <w:rsid w:val="00E84F78"/>
    <w:rsid w:val="00E85098"/>
    <w:rsid w:val="00E85529"/>
    <w:rsid w:val="00E8552D"/>
    <w:rsid w:val="00E85640"/>
    <w:rsid w:val="00E859CD"/>
    <w:rsid w:val="00E85A18"/>
    <w:rsid w:val="00E85AAF"/>
    <w:rsid w:val="00E85DB8"/>
    <w:rsid w:val="00E85FF3"/>
    <w:rsid w:val="00E8677E"/>
    <w:rsid w:val="00E86812"/>
    <w:rsid w:val="00E86D53"/>
    <w:rsid w:val="00E86FC6"/>
    <w:rsid w:val="00E8704D"/>
    <w:rsid w:val="00E87246"/>
    <w:rsid w:val="00E8759D"/>
    <w:rsid w:val="00E875F2"/>
    <w:rsid w:val="00E8760E"/>
    <w:rsid w:val="00E876CF"/>
    <w:rsid w:val="00E8770D"/>
    <w:rsid w:val="00E877DF"/>
    <w:rsid w:val="00E87906"/>
    <w:rsid w:val="00E8796D"/>
    <w:rsid w:val="00E879B0"/>
    <w:rsid w:val="00E87D22"/>
    <w:rsid w:val="00E87E3A"/>
    <w:rsid w:val="00E90166"/>
    <w:rsid w:val="00E90CF4"/>
    <w:rsid w:val="00E90DEA"/>
    <w:rsid w:val="00E90E86"/>
    <w:rsid w:val="00E90E94"/>
    <w:rsid w:val="00E90F8F"/>
    <w:rsid w:val="00E91361"/>
    <w:rsid w:val="00E91F11"/>
    <w:rsid w:val="00E92091"/>
    <w:rsid w:val="00E92A59"/>
    <w:rsid w:val="00E92C7F"/>
    <w:rsid w:val="00E934E1"/>
    <w:rsid w:val="00E93678"/>
    <w:rsid w:val="00E937DE"/>
    <w:rsid w:val="00E93B7F"/>
    <w:rsid w:val="00E93D60"/>
    <w:rsid w:val="00E94015"/>
    <w:rsid w:val="00E942F2"/>
    <w:rsid w:val="00E9444B"/>
    <w:rsid w:val="00E945D0"/>
    <w:rsid w:val="00E9481B"/>
    <w:rsid w:val="00E94D42"/>
    <w:rsid w:val="00E94EC4"/>
    <w:rsid w:val="00E95424"/>
    <w:rsid w:val="00E955A5"/>
    <w:rsid w:val="00E95730"/>
    <w:rsid w:val="00E958F4"/>
    <w:rsid w:val="00E95A64"/>
    <w:rsid w:val="00E95ADC"/>
    <w:rsid w:val="00E95BE5"/>
    <w:rsid w:val="00E95C45"/>
    <w:rsid w:val="00E95CBB"/>
    <w:rsid w:val="00E95FA5"/>
    <w:rsid w:val="00E96074"/>
    <w:rsid w:val="00E964C4"/>
    <w:rsid w:val="00E9652F"/>
    <w:rsid w:val="00E966AC"/>
    <w:rsid w:val="00E966F9"/>
    <w:rsid w:val="00E96AE1"/>
    <w:rsid w:val="00E96C01"/>
    <w:rsid w:val="00E96CE3"/>
    <w:rsid w:val="00E96DFA"/>
    <w:rsid w:val="00E96E96"/>
    <w:rsid w:val="00E96F04"/>
    <w:rsid w:val="00E96F3B"/>
    <w:rsid w:val="00E9717B"/>
    <w:rsid w:val="00E97275"/>
    <w:rsid w:val="00E97998"/>
    <w:rsid w:val="00E979BC"/>
    <w:rsid w:val="00E97AD3"/>
    <w:rsid w:val="00EA0146"/>
    <w:rsid w:val="00EA01B7"/>
    <w:rsid w:val="00EA0782"/>
    <w:rsid w:val="00EA0947"/>
    <w:rsid w:val="00EA0AA3"/>
    <w:rsid w:val="00EA0AED"/>
    <w:rsid w:val="00EA0B20"/>
    <w:rsid w:val="00EA0C4C"/>
    <w:rsid w:val="00EA1046"/>
    <w:rsid w:val="00EA127B"/>
    <w:rsid w:val="00EA15A1"/>
    <w:rsid w:val="00EA161F"/>
    <w:rsid w:val="00EA1673"/>
    <w:rsid w:val="00EA1857"/>
    <w:rsid w:val="00EA1A7A"/>
    <w:rsid w:val="00EA1F64"/>
    <w:rsid w:val="00EA2034"/>
    <w:rsid w:val="00EA214E"/>
    <w:rsid w:val="00EA2211"/>
    <w:rsid w:val="00EA229B"/>
    <w:rsid w:val="00EA23ED"/>
    <w:rsid w:val="00EA24B7"/>
    <w:rsid w:val="00EA258B"/>
    <w:rsid w:val="00EA2BAD"/>
    <w:rsid w:val="00EA2E36"/>
    <w:rsid w:val="00EA2F6D"/>
    <w:rsid w:val="00EA323A"/>
    <w:rsid w:val="00EA32BD"/>
    <w:rsid w:val="00EA3990"/>
    <w:rsid w:val="00EA3D0F"/>
    <w:rsid w:val="00EA3D62"/>
    <w:rsid w:val="00EA3EE4"/>
    <w:rsid w:val="00EA40C4"/>
    <w:rsid w:val="00EA40E7"/>
    <w:rsid w:val="00EA42F2"/>
    <w:rsid w:val="00EA442F"/>
    <w:rsid w:val="00EA455A"/>
    <w:rsid w:val="00EA45AF"/>
    <w:rsid w:val="00EA4AD1"/>
    <w:rsid w:val="00EA4BB7"/>
    <w:rsid w:val="00EA4C26"/>
    <w:rsid w:val="00EA4CA2"/>
    <w:rsid w:val="00EA4EDE"/>
    <w:rsid w:val="00EA5029"/>
    <w:rsid w:val="00EA525A"/>
    <w:rsid w:val="00EA54CC"/>
    <w:rsid w:val="00EA55D5"/>
    <w:rsid w:val="00EA5728"/>
    <w:rsid w:val="00EA57F7"/>
    <w:rsid w:val="00EA586B"/>
    <w:rsid w:val="00EA5B68"/>
    <w:rsid w:val="00EA612F"/>
    <w:rsid w:val="00EA6472"/>
    <w:rsid w:val="00EA652E"/>
    <w:rsid w:val="00EA658C"/>
    <w:rsid w:val="00EA6647"/>
    <w:rsid w:val="00EA6C34"/>
    <w:rsid w:val="00EA6E4B"/>
    <w:rsid w:val="00EA736F"/>
    <w:rsid w:val="00EA7711"/>
    <w:rsid w:val="00EA77E5"/>
    <w:rsid w:val="00EA7881"/>
    <w:rsid w:val="00EA7BA3"/>
    <w:rsid w:val="00EA7D20"/>
    <w:rsid w:val="00EA7EF8"/>
    <w:rsid w:val="00EA7FAD"/>
    <w:rsid w:val="00EA7FCF"/>
    <w:rsid w:val="00EB00C9"/>
    <w:rsid w:val="00EB0305"/>
    <w:rsid w:val="00EB0472"/>
    <w:rsid w:val="00EB0707"/>
    <w:rsid w:val="00EB07D2"/>
    <w:rsid w:val="00EB07FF"/>
    <w:rsid w:val="00EB0860"/>
    <w:rsid w:val="00EB0ACE"/>
    <w:rsid w:val="00EB0FA0"/>
    <w:rsid w:val="00EB133F"/>
    <w:rsid w:val="00EB1532"/>
    <w:rsid w:val="00EB1561"/>
    <w:rsid w:val="00EB15D8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2E9C"/>
    <w:rsid w:val="00EB30F6"/>
    <w:rsid w:val="00EB338A"/>
    <w:rsid w:val="00EB343C"/>
    <w:rsid w:val="00EB3542"/>
    <w:rsid w:val="00EB35B2"/>
    <w:rsid w:val="00EB35EA"/>
    <w:rsid w:val="00EB3E47"/>
    <w:rsid w:val="00EB4002"/>
    <w:rsid w:val="00EB435E"/>
    <w:rsid w:val="00EB44E9"/>
    <w:rsid w:val="00EB4763"/>
    <w:rsid w:val="00EB4805"/>
    <w:rsid w:val="00EB4A43"/>
    <w:rsid w:val="00EB4AE5"/>
    <w:rsid w:val="00EB4B4F"/>
    <w:rsid w:val="00EB4C75"/>
    <w:rsid w:val="00EB50A8"/>
    <w:rsid w:val="00EB5157"/>
    <w:rsid w:val="00EB5160"/>
    <w:rsid w:val="00EB563B"/>
    <w:rsid w:val="00EB56A1"/>
    <w:rsid w:val="00EB56F7"/>
    <w:rsid w:val="00EB5C13"/>
    <w:rsid w:val="00EB60A7"/>
    <w:rsid w:val="00EB676E"/>
    <w:rsid w:val="00EB682A"/>
    <w:rsid w:val="00EB68CB"/>
    <w:rsid w:val="00EB6CE1"/>
    <w:rsid w:val="00EB71D7"/>
    <w:rsid w:val="00EB73B1"/>
    <w:rsid w:val="00EB74EC"/>
    <w:rsid w:val="00EB75FC"/>
    <w:rsid w:val="00EB761D"/>
    <w:rsid w:val="00EB763E"/>
    <w:rsid w:val="00EB7791"/>
    <w:rsid w:val="00EB77C4"/>
    <w:rsid w:val="00EB78A2"/>
    <w:rsid w:val="00EB7FF9"/>
    <w:rsid w:val="00EC0498"/>
    <w:rsid w:val="00EC0983"/>
    <w:rsid w:val="00EC0B39"/>
    <w:rsid w:val="00EC0BEF"/>
    <w:rsid w:val="00EC0EC1"/>
    <w:rsid w:val="00EC0F4A"/>
    <w:rsid w:val="00EC12FB"/>
    <w:rsid w:val="00EC13C5"/>
    <w:rsid w:val="00EC155E"/>
    <w:rsid w:val="00EC17A1"/>
    <w:rsid w:val="00EC192D"/>
    <w:rsid w:val="00EC1BFC"/>
    <w:rsid w:val="00EC1E4A"/>
    <w:rsid w:val="00EC1F2C"/>
    <w:rsid w:val="00EC1F56"/>
    <w:rsid w:val="00EC1F6A"/>
    <w:rsid w:val="00EC262D"/>
    <w:rsid w:val="00EC2731"/>
    <w:rsid w:val="00EC286D"/>
    <w:rsid w:val="00EC2C25"/>
    <w:rsid w:val="00EC2F40"/>
    <w:rsid w:val="00EC3151"/>
    <w:rsid w:val="00EC3235"/>
    <w:rsid w:val="00EC3604"/>
    <w:rsid w:val="00EC363E"/>
    <w:rsid w:val="00EC36C2"/>
    <w:rsid w:val="00EC3DD6"/>
    <w:rsid w:val="00EC412E"/>
    <w:rsid w:val="00EC41BB"/>
    <w:rsid w:val="00EC4D38"/>
    <w:rsid w:val="00EC4F58"/>
    <w:rsid w:val="00EC52E4"/>
    <w:rsid w:val="00EC56A9"/>
    <w:rsid w:val="00EC5878"/>
    <w:rsid w:val="00EC5929"/>
    <w:rsid w:val="00EC5A05"/>
    <w:rsid w:val="00EC5B64"/>
    <w:rsid w:val="00EC648D"/>
    <w:rsid w:val="00EC66CF"/>
    <w:rsid w:val="00EC6929"/>
    <w:rsid w:val="00EC6A50"/>
    <w:rsid w:val="00EC6CC0"/>
    <w:rsid w:val="00EC6DA8"/>
    <w:rsid w:val="00EC6E61"/>
    <w:rsid w:val="00EC6F7F"/>
    <w:rsid w:val="00EC707D"/>
    <w:rsid w:val="00EC71F3"/>
    <w:rsid w:val="00EC73D0"/>
    <w:rsid w:val="00EC747C"/>
    <w:rsid w:val="00EC75F6"/>
    <w:rsid w:val="00EC7855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0D59"/>
    <w:rsid w:val="00ED10FB"/>
    <w:rsid w:val="00ED1BC3"/>
    <w:rsid w:val="00ED2254"/>
    <w:rsid w:val="00ED229F"/>
    <w:rsid w:val="00ED24D8"/>
    <w:rsid w:val="00ED2694"/>
    <w:rsid w:val="00ED27EF"/>
    <w:rsid w:val="00ED2D3C"/>
    <w:rsid w:val="00ED2E53"/>
    <w:rsid w:val="00ED2E96"/>
    <w:rsid w:val="00ED2ECC"/>
    <w:rsid w:val="00ED2F43"/>
    <w:rsid w:val="00ED2F4F"/>
    <w:rsid w:val="00ED304A"/>
    <w:rsid w:val="00ED3298"/>
    <w:rsid w:val="00ED355E"/>
    <w:rsid w:val="00ED3882"/>
    <w:rsid w:val="00ED39DB"/>
    <w:rsid w:val="00ED39FD"/>
    <w:rsid w:val="00ED3A8C"/>
    <w:rsid w:val="00ED3AED"/>
    <w:rsid w:val="00ED3BC4"/>
    <w:rsid w:val="00ED3C1A"/>
    <w:rsid w:val="00ED3E72"/>
    <w:rsid w:val="00ED3EC3"/>
    <w:rsid w:val="00ED40AA"/>
    <w:rsid w:val="00ED41F9"/>
    <w:rsid w:val="00ED4316"/>
    <w:rsid w:val="00ED43A5"/>
    <w:rsid w:val="00ED442E"/>
    <w:rsid w:val="00ED4BBC"/>
    <w:rsid w:val="00ED5008"/>
    <w:rsid w:val="00ED51E0"/>
    <w:rsid w:val="00ED52E3"/>
    <w:rsid w:val="00ED530B"/>
    <w:rsid w:val="00ED5331"/>
    <w:rsid w:val="00ED5695"/>
    <w:rsid w:val="00ED57B5"/>
    <w:rsid w:val="00ED57F3"/>
    <w:rsid w:val="00ED5C97"/>
    <w:rsid w:val="00ED6120"/>
    <w:rsid w:val="00ED622D"/>
    <w:rsid w:val="00ED6274"/>
    <w:rsid w:val="00ED62C1"/>
    <w:rsid w:val="00ED6648"/>
    <w:rsid w:val="00ED666C"/>
    <w:rsid w:val="00ED67FE"/>
    <w:rsid w:val="00ED6972"/>
    <w:rsid w:val="00ED69C4"/>
    <w:rsid w:val="00ED6A39"/>
    <w:rsid w:val="00ED6ABD"/>
    <w:rsid w:val="00ED6AD3"/>
    <w:rsid w:val="00ED6C60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CB6"/>
    <w:rsid w:val="00ED7E95"/>
    <w:rsid w:val="00ED7ED3"/>
    <w:rsid w:val="00ED7F5D"/>
    <w:rsid w:val="00EE0103"/>
    <w:rsid w:val="00EE023B"/>
    <w:rsid w:val="00EE05E9"/>
    <w:rsid w:val="00EE0A47"/>
    <w:rsid w:val="00EE0CD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3BB"/>
    <w:rsid w:val="00EE2438"/>
    <w:rsid w:val="00EE247D"/>
    <w:rsid w:val="00EE2611"/>
    <w:rsid w:val="00EE27DA"/>
    <w:rsid w:val="00EE28EA"/>
    <w:rsid w:val="00EE29BA"/>
    <w:rsid w:val="00EE2A19"/>
    <w:rsid w:val="00EE2B72"/>
    <w:rsid w:val="00EE2FCE"/>
    <w:rsid w:val="00EE30F3"/>
    <w:rsid w:val="00EE313D"/>
    <w:rsid w:val="00EE313E"/>
    <w:rsid w:val="00EE342F"/>
    <w:rsid w:val="00EE3549"/>
    <w:rsid w:val="00EE3A16"/>
    <w:rsid w:val="00EE3BE1"/>
    <w:rsid w:val="00EE3C83"/>
    <w:rsid w:val="00EE403B"/>
    <w:rsid w:val="00EE42DD"/>
    <w:rsid w:val="00EE43D6"/>
    <w:rsid w:val="00EE44E3"/>
    <w:rsid w:val="00EE4913"/>
    <w:rsid w:val="00EE4ADD"/>
    <w:rsid w:val="00EE4B35"/>
    <w:rsid w:val="00EE4CBE"/>
    <w:rsid w:val="00EE4CE8"/>
    <w:rsid w:val="00EE4E89"/>
    <w:rsid w:val="00EE4EBD"/>
    <w:rsid w:val="00EE5048"/>
    <w:rsid w:val="00EE5252"/>
    <w:rsid w:val="00EE5522"/>
    <w:rsid w:val="00EE5658"/>
    <w:rsid w:val="00EE59C6"/>
    <w:rsid w:val="00EE5C43"/>
    <w:rsid w:val="00EE5DB6"/>
    <w:rsid w:val="00EE66C0"/>
    <w:rsid w:val="00EE6E46"/>
    <w:rsid w:val="00EE70E2"/>
    <w:rsid w:val="00EE742B"/>
    <w:rsid w:val="00EE745C"/>
    <w:rsid w:val="00EE7510"/>
    <w:rsid w:val="00EE7624"/>
    <w:rsid w:val="00EE7698"/>
    <w:rsid w:val="00EE7936"/>
    <w:rsid w:val="00EE7E04"/>
    <w:rsid w:val="00EE7F05"/>
    <w:rsid w:val="00EF01AD"/>
    <w:rsid w:val="00EF0362"/>
    <w:rsid w:val="00EF0697"/>
    <w:rsid w:val="00EF0AA1"/>
    <w:rsid w:val="00EF0B7F"/>
    <w:rsid w:val="00EF0F62"/>
    <w:rsid w:val="00EF10C5"/>
    <w:rsid w:val="00EF114F"/>
    <w:rsid w:val="00EF148A"/>
    <w:rsid w:val="00EF15A9"/>
    <w:rsid w:val="00EF1968"/>
    <w:rsid w:val="00EF1F4E"/>
    <w:rsid w:val="00EF2B15"/>
    <w:rsid w:val="00EF2F8A"/>
    <w:rsid w:val="00EF3109"/>
    <w:rsid w:val="00EF3481"/>
    <w:rsid w:val="00EF35B2"/>
    <w:rsid w:val="00EF3679"/>
    <w:rsid w:val="00EF3911"/>
    <w:rsid w:val="00EF3B37"/>
    <w:rsid w:val="00EF3DC3"/>
    <w:rsid w:val="00EF3EC9"/>
    <w:rsid w:val="00EF40CF"/>
    <w:rsid w:val="00EF416F"/>
    <w:rsid w:val="00EF4646"/>
    <w:rsid w:val="00EF4773"/>
    <w:rsid w:val="00EF4947"/>
    <w:rsid w:val="00EF4CC6"/>
    <w:rsid w:val="00EF4E61"/>
    <w:rsid w:val="00EF512C"/>
    <w:rsid w:val="00EF533B"/>
    <w:rsid w:val="00EF53B4"/>
    <w:rsid w:val="00EF56DA"/>
    <w:rsid w:val="00EF58AA"/>
    <w:rsid w:val="00EF5D0A"/>
    <w:rsid w:val="00EF5DDF"/>
    <w:rsid w:val="00EF5E4F"/>
    <w:rsid w:val="00EF5EB0"/>
    <w:rsid w:val="00EF60C2"/>
    <w:rsid w:val="00EF6383"/>
    <w:rsid w:val="00EF6480"/>
    <w:rsid w:val="00EF69B5"/>
    <w:rsid w:val="00EF6A1C"/>
    <w:rsid w:val="00EF6AB6"/>
    <w:rsid w:val="00EF6BDF"/>
    <w:rsid w:val="00EF735C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C4C"/>
    <w:rsid w:val="00F00DE1"/>
    <w:rsid w:val="00F0110C"/>
    <w:rsid w:val="00F01115"/>
    <w:rsid w:val="00F011F6"/>
    <w:rsid w:val="00F01400"/>
    <w:rsid w:val="00F01BA0"/>
    <w:rsid w:val="00F02128"/>
    <w:rsid w:val="00F022DF"/>
    <w:rsid w:val="00F0233B"/>
    <w:rsid w:val="00F023A6"/>
    <w:rsid w:val="00F02725"/>
    <w:rsid w:val="00F02875"/>
    <w:rsid w:val="00F02B04"/>
    <w:rsid w:val="00F02B9B"/>
    <w:rsid w:val="00F02C29"/>
    <w:rsid w:val="00F03162"/>
    <w:rsid w:val="00F032A7"/>
    <w:rsid w:val="00F0335D"/>
    <w:rsid w:val="00F034F6"/>
    <w:rsid w:val="00F035C6"/>
    <w:rsid w:val="00F036AA"/>
    <w:rsid w:val="00F036D1"/>
    <w:rsid w:val="00F03921"/>
    <w:rsid w:val="00F039B2"/>
    <w:rsid w:val="00F040C3"/>
    <w:rsid w:val="00F041D6"/>
    <w:rsid w:val="00F04208"/>
    <w:rsid w:val="00F0455A"/>
    <w:rsid w:val="00F046E2"/>
    <w:rsid w:val="00F047AE"/>
    <w:rsid w:val="00F047D4"/>
    <w:rsid w:val="00F04900"/>
    <w:rsid w:val="00F04A9B"/>
    <w:rsid w:val="00F04DFB"/>
    <w:rsid w:val="00F04E59"/>
    <w:rsid w:val="00F053DF"/>
    <w:rsid w:val="00F05401"/>
    <w:rsid w:val="00F0542B"/>
    <w:rsid w:val="00F057FC"/>
    <w:rsid w:val="00F05895"/>
    <w:rsid w:val="00F0598C"/>
    <w:rsid w:val="00F05A0E"/>
    <w:rsid w:val="00F05CBD"/>
    <w:rsid w:val="00F05CDD"/>
    <w:rsid w:val="00F05F3E"/>
    <w:rsid w:val="00F06112"/>
    <w:rsid w:val="00F0635E"/>
    <w:rsid w:val="00F067C7"/>
    <w:rsid w:val="00F06909"/>
    <w:rsid w:val="00F069D4"/>
    <w:rsid w:val="00F06BBA"/>
    <w:rsid w:val="00F06FC8"/>
    <w:rsid w:val="00F07191"/>
    <w:rsid w:val="00F07515"/>
    <w:rsid w:val="00F07571"/>
    <w:rsid w:val="00F077B0"/>
    <w:rsid w:val="00F07A7D"/>
    <w:rsid w:val="00F07AD4"/>
    <w:rsid w:val="00F07BD5"/>
    <w:rsid w:val="00F101ED"/>
    <w:rsid w:val="00F10D3F"/>
    <w:rsid w:val="00F10D94"/>
    <w:rsid w:val="00F10E38"/>
    <w:rsid w:val="00F10F35"/>
    <w:rsid w:val="00F10F8B"/>
    <w:rsid w:val="00F111D0"/>
    <w:rsid w:val="00F112F8"/>
    <w:rsid w:val="00F1137A"/>
    <w:rsid w:val="00F11801"/>
    <w:rsid w:val="00F119DF"/>
    <w:rsid w:val="00F11A41"/>
    <w:rsid w:val="00F11BEA"/>
    <w:rsid w:val="00F11BF5"/>
    <w:rsid w:val="00F11C72"/>
    <w:rsid w:val="00F11E90"/>
    <w:rsid w:val="00F11F41"/>
    <w:rsid w:val="00F1201E"/>
    <w:rsid w:val="00F12044"/>
    <w:rsid w:val="00F127A9"/>
    <w:rsid w:val="00F12AF6"/>
    <w:rsid w:val="00F12E1F"/>
    <w:rsid w:val="00F12F56"/>
    <w:rsid w:val="00F130C8"/>
    <w:rsid w:val="00F1347A"/>
    <w:rsid w:val="00F1363F"/>
    <w:rsid w:val="00F137F0"/>
    <w:rsid w:val="00F13A18"/>
    <w:rsid w:val="00F13A51"/>
    <w:rsid w:val="00F13BC0"/>
    <w:rsid w:val="00F13C3E"/>
    <w:rsid w:val="00F13E66"/>
    <w:rsid w:val="00F1401C"/>
    <w:rsid w:val="00F144DF"/>
    <w:rsid w:val="00F14906"/>
    <w:rsid w:val="00F14999"/>
    <w:rsid w:val="00F14E75"/>
    <w:rsid w:val="00F1511C"/>
    <w:rsid w:val="00F15451"/>
    <w:rsid w:val="00F155FB"/>
    <w:rsid w:val="00F1581B"/>
    <w:rsid w:val="00F15AA1"/>
    <w:rsid w:val="00F15DCF"/>
    <w:rsid w:val="00F16395"/>
    <w:rsid w:val="00F16587"/>
    <w:rsid w:val="00F16969"/>
    <w:rsid w:val="00F16A95"/>
    <w:rsid w:val="00F16D12"/>
    <w:rsid w:val="00F16DED"/>
    <w:rsid w:val="00F17069"/>
    <w:rsid w:val="00F17082"/>
    <w:rsid w:val="00F17114"/>
    <w:rsid w:val="00F172CB"/>
    <w:rsid w:val="00F17873"/>
    <w:rsid w:val="00F17A53"/>
    <w:rsid w:val="00F17A5C"/>
    <w:rsid w:val="00F17CFA"/>
    <w:rsid w:val="00F17F99"/>
    <w:rsid w:val="00F2000C"/>
    <w:rsid w:val="00F20091"/>
    <w:rsid w:val="00F2014D"/>
    <w:rsid w:val="00F2029E"/>
    <w:rsid w:val="00F209F2"/>
    <w:rsid w:val="00F20AB1"/>
    <w:rsid w:val="00F20B0B"/>
    <w:rsid w:val="00F20B18"/>
    <w:rsid w:val="00F20BA7"/>
    <w:rsid w:val="00F20C18"/>
    <w:rsid w:val="00F2116A"/>
    <w:rsid w:val="00F2148D"/>
    <w:rsid w:val="00F21807"/>
    <w:rsid w:val="00F21BB6"/>
    <w:rsid w:val="00F21CAF"/>
    <w:rsid w:val="00F21E44"/>
    <w:rsid w:val="00F21EA5"/>
    <w:rsid w:val="00F21F86"/>
    <w:rsid w:val="00F2208A"/>
    <w:rsid w:val="00F224B2"/>
    <w:rsid w:val="00F225BE"/>
    <w:rsid w:val="00F22932"/>
    <w:rsid w:val="00F22A16"/>
    <w:rsid w:val="00F2302A"/>
    <w:rsid w:val="00F231E4"/>
    <w:rsid w:val="00F231EF"/>
    <w:rsid w:val="00F2322C"/>
    <w:rsid w:val="00F2327A"/>
    <w:rsid w:val="00F23578"/>
    <w:rsid w:val="00F23756"/>
    <w:rsid w:val="00F239B5"/>
    <w:rsid w:val="00F239C4"/>
    <w:rsid w:val="00F239CD"/>
    <w:rsid w:val="00F23CE0"/>
    <w:rsid w:val="00F240C5"/>
    <w:rsid w:val="00F2469E"/>
    <w:rsid w:val="00F24867"/>
    <w:rsid w:val="00F248E6"/>
    <w:rsid w:val="00F24DD8"/>
    <w:rsid w:val="00F24EDE"/>
    <w:rsid w:val="00F24F47"/>
    <w:rsid w:val="00F25105"/>
    <w:rsid w:val="00F25393"/>
    <w:rsid w:val="00F255C9"/>
    <w:rsid w:val="00F25A64"/>
    <w:rsid w:val="00F25BE4"/>
    <w:rsid w:val="00F25CC6"/>
    <w:rsid w:val="00F25E08"/>
    <w:rsid w:val="00F25EAE"/>
    <w:rsid w:val="00F25F29"/>
    <w:rsid w:val="00F2640F"/>
    <w:rsid w:val="00F265BC"/>
    <w:rsid w:val="00F26693"/>
    <w:rsid w:val="00F2698D"/>
    <w:rsid w:val="00F26B3B"/>
    <w:rsid w:val="00F26D00"/>
    <w:rsid w:val="00F26D72"/>
    <w:rsid w:val="00F27130"/>
    <w:rsid w:val="00F277BD"/>
    <w:rsid w:val="00F27970"/>
    <w:rsid w:val="00F27C2D"/>
    <w:rsid w:val="00F300FA"/>
    <w:rsid w:val="00F30416"/>
    <w:rsid w:val="00F305C3"/>
    <w:rsid w:val="00F30964"/>
    <w:rsid w:val="00F30D76"/>
    <w:rsid w:val="00F30E4C"/>
    <w:rsid w:val="00F30F61"/>
    <w:rsid w:val="00F31308"/>
    <w:rsid w:val="00F31342"/>
    <w:rsid w:val="00F313DD"/>
    <w:rsid w:val="00F31542"/>
    <w:rsid w:val="00F315DC"/>
    <w:rsid w:val="00F316E7"/>
    <w:rsid w:val="00F31CF1"/>
    <w:rsid w:val="00F31D37"/>
    <w:rsid w:val="00F32038"/>
    <w:rsid w:val="00F32176"/>
    <w:rsid w:val="00F321BB"/>
    <w:rsid w:val="00F321FE"/>
    <w:rsid w:val="00F3243F"/>
    <w:rsid w:val="00F326D9"/>
    <w:rsid w:val="00F3289E"/>
    <w:rsid w:val="00F3295C"/>
    <w:rsid w:val="00F32C1D"/>
    <w:rsid w:val="00F32D42"/>
    <w:rsid w:val="00F32EBE"/>
    <w:rsid w:val="00F32F00"/>
    <w:rsid w:val="00F334B2"/>
    <w:rsid w:val="00F33706"/>
    <w:rsid w:val="00F3373D"/>
    <w:rsid w:val="00F33896"/>
    <w:rsid w:val="00F338F4"/>
    <w:rsid w:val="00F339B0"/>
    <w:rsid w:val="00F33ADF"/>
    <w:rsid w:val="00F33B4D"/>
    <w:rsid w:val="00F33C6A"/>
    <w:rsid w:val="00F33E36"/>
    <w:rsid w:val="00F33EDB"/>
    <w:rsid w:val="00F33EEE"/>
    <w:rsid w:val="00F34722"/>
    <w:rsid w:val="00F34E76"/>
    <w:rsid w:val="00F34F89"/>
    <w:rsid w:val="00F35060"/>
    <w:rsid w:val="00F35522"/>
    <w:rsid w:val="00F35903"/>
    <w:rsid w:val="00F35F51"/>
    <w:rsid w:val="00F35FCF"/>
    <w:rsid w:val="00F3615D"/>
    <w:rsid w:val="00F36451"/>
    <w:rsid w:val="00F3645F"/>
    <w:rsid w:val="00F36632"/>
    <w:rsid w:val="00F368B4"/>
    <w:rsid w:val="00F368E7"/>
    <w:rsid w:val="00F36926"/>
    <w:rsid w:val="00F36AAD"/>
    <w:rsid w:val="00F36FF5"/>
    <w:rsid w:val="00F37015"/>
    <w:rsid w:val="00F3704D"/>
    <w:rsid w:val="00F37305"/>
    <w:rsid w:val="00F3739D"/>
    <w:rsid w:val="00F37492"/>
    <w:rsid w:val="00F3764B"/>
    <w:rsid w:val="00F37B14"/>
    <w:rsid w:val="00F37B3E"/>
    <w:rsid w:val="00F37C96"/>
    <w:rsid w:val="00F405C6"/>
    <w:rsid w:val="00F407C4"/>
    <w:rsid w:val="00F40D78"/>
    <w:rsid w:val="00F40E63"/>
    <w:rsid w:val="00F40F16"/>
    <w:rsid w:val="00F4115F"/>
    <w:rsid w:val="00F411D1"/>
    <w:rsid w:val="00F41300"/>
    <w:rsid w:val="00F41348"/>
    <w:rsid w:val="00F41388"/>
    <w:rsid w:val="00F4145A"/>
    <w:rsid w:val="00F414A1"/>
    <w:rsid w:val="00F417D3"/>
    <w:rsid w:val="00F417FD"/>
    <w:rsid w:val="00F419C7"/>
    <w:rsid w:val="00F41B21"/>
    <w:rsid w:val="00F41D64"/>
    <w:rsid w:val="00F41DD2"/>
    <w:rsid w:val="00F42045"/>
    <w:rsid w:val="00F421FF"/>
    <w:rsid w:val="00F4236C"/>
    <w:rsid w:val="00F4250B"/>
    <w:rsid w:val="00F429C6"/>
    <w:rsid w:val="00F42CCB"/>
    <w:rsid w:val="00F42D39"/>
    <w:rsid w:val="00F42D58"/>
    <w:rsid w:val="00F42DD9"/>
    <w:rsid w:val="00F42E3D"/>
    <w:rsid w:val="00F42E3E"/>
    <w:rsid w:val="00F42E88"/>
    <w:rsid w:val="00F433A8"/>
    <w:rsid w:val="00F4352B"/>
    <w:rsid w:val="00F4353C"/>
    <w:rsid w:val="00F43649"/>
    <w:rsid w:val="00F43669"/>
    <w:rsid w:val="00F43B83"/>
    <w:rsid w:val="00F43BAF"/>
    <w:rsid w:val="00F43F67"/>
    <w:rsid w:val="00F4415D"/>
    <w:rsid w:val="00F44449"/>
    <w:rsid w:val="00F4451E"/>
    <w:rsid w:val="00F44537"/>
    <w:rsid w:val="00F4454D"/>
    <w:rsid w:val="00F44572"/>
    <w:rsid w:val="00F44ADD"/>
    <w:rsid w:val="00F44FD3"/>
    <w:rsid w:val="00F45303"/>
    <w:rsid w:val="00F456BB"/>
    <w:rsid w:val="00F45AB7"/>
    <w:rsid w:val="00F46230"/>
    <w:rsid w:val="00F46271"/>
    <w:rsid w:val="00F46455"/>
    <w:rsid w:val="00F46885"/>
    <w:rsid w:val="00F46B11"/>
    <w:rsid w:val="00F46BFF"/>
    <w:rsid w:val="00F46C66"/>
    <w:rsid w:val="00F46D32"/>
    <w:rsid w:val="00F4704C"/>
    <w:rsid w:val="00F4714D"/>
    <w:rsid w:val="00F47156"/>
    <w:rsid w:val="00F47411"/>
    <w:rsid w:val="00F47480"/>
    <w:rsid w:val="00F4762D"/>
    <w:rsid w:val="00F47951"/>
    <w:rsid w:val="00F47D08"/>
    <w:rsid w:val="00F47D76"/>
    <w:rsid w:val="00F47D95"/>
    <w:rsid w:val="00F47E7F"/>
    <w:rsid w:val="00F50047"/>
    <w:rsid w:val="00F500F8"/>
    <w:rsid w:val="00F5024C"/>
    <w:rsid w:val="00F502C2"/>
    <w:rsid w:val="00F506E0"/>
    <w:rsid w:val="00F506E7"/>
    <w:rsid w:val="00F507BD"/>
    <w:rsid w:val="00F5119C"/>
    <w:rsid w:val="00F512FD"/>
    <w:rsid w:val="00F51371"/>
    <w:rsid w:val="00F51544"/>
    <w:rsid w:val="00F5178C"/>
    <w:rsid w:val="00F51880"/>
    <w:rsid w:val="00F519E7"/>
    <w:rsid w:val="00F520CA"/>
    <w:rsid w:val="00F5234D"/>
    <w:rsid w:val="00F5237E"/>
    <w:rsid w:val="00F52495"/>
    <w:rsid w:val="00F52546"/>
    <w:rsid w:val="00F52AB9"/>
    <w:rsid w:val="00F532DB"/>
    <w:rsid w:val="00F53483"/>
    <w:rsid w:val="00F53564"/>
    <w:rsid w:val="00F537EC"/>
    <w:rsid w:val="00F53931"/>
    <w:rsid w:val="00F5395F"/>
    <w:rsid w:val="00F5399F"/>
    <w:rsid w:val="00F53A2B"/>
    <w:rsid w:val="00F53D76"/>
    <w:rsid w:val="00F53DE8"/>
    <w:rsid w:val="00F53EA8"/>
    <w:rsid w:val="00F5401F"/>
    <w:rsid w:val="00F54363"/>
    <w:rsid w:val="00F544B6"/>
    <w:rsid w:val="00F5479A"/>
    <w:rsid w:val="00F54887"/>
    <w:rsid w:val="00F54A37"/>
    <w:rsid w:val="00F54B98"/>
    <w:rsid w:val="00F54DAC"/>
    <w:rsid w:val="00F54F05"/>
    <w:rsid w:val="00F5591A"/>
    <w:rsid w:val="00F55A55"/>
    <w:rsid w:val="00F55B0E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C94"/>
    <w:rsid w:val="00F60D17"/>
    <w:rsid w:val="00F60F9A"/>
    <w:rsid w:val="00F6117B"/>
    <w:rsid w:val="00F6124E"/>
    <w:rsid w:val="00F61426"/>
    <w:rsid w:val="00F61CCD"/>
    <w:rsid w:val="00F61EEA"/>
    <w:rsid w:val="00F61EEE"/>
    <w:rsid w:val="00F620C9"/>
    <w:rsid w:val="00F62250"/>
    <w:rsid w:val="00F62253"/>
    <w:rsid w:val="00F6245A"/>
    <w:rsid w:val="00F625FD"/>
    <w:rsid w:val="00F6280D"/>
    <w:rsid w:val="00F62893"/>
    <w:rsid w:val="00F62AB6"/>
    <w:rsid w:val="00F62E85"/>
    <w:rsid w:val="00F63066"/>
    <w:rsid w:val="00F63067"/>
    <w:rsid w:val="00F6308C"/>
    <w:rsid w:val="00F636CC"/>
    <w:rsid w:val="00F638DF"/>
    <w:rsid w:val="00F63EF2"/>
    <w:rsid w:val="00F63FA7"/>
    <w:rsid w:val="00F6435D"/>
    <w:rsid w:val="00F64491"/>
    <w:rsid w:val="00F64502"/>
    <w:rsid w:val="00F6470E"/>
    <w:rsid w:val="00F64A17"/>
    <w:rsid w:val="00F64C17"/>
    <w:rsid w:val="00F64CE4"/>
    <w:rsid w:val="00F65108"/>
    <w:rsid w:val="00F6525F"/>
    <w:rsid w:val="00F654B8"/>
    <w:rsid w:val="00F65637"/>
    <w:rsid w:val="00F65656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EA9"/>
    <w:rsid w:val="00F66FF6"/>
    <w:rsid w:val="00F67266"/>
    <w:rsid w:val="00F6727A"/>
    <w:rsid w:val="00F67568"/>
    <w:rsid w:val="00F675E9"/>
    <w:rsid w:val="00F67730"/>
    <w:rsid w:val="00F67945"/>
    <w:rsid w:val="00F6798A"/>
    <w:rsid w:val="00F67AE8"/>
    <w:rsid w:val="00F67BDE"/>
    <w:rsid w:val="00F67E5F"/>
    <w:rsid w:val="00F700C1"/>
    <w:rsid w:val="00F702DB"/>
    <w:rsid w:val="00F7049A"/>
    <w:rsid w:val="00F70558"/>
    <w:rsid w:val="00F70670"/>
    <w:rsid w:val="00F706B2"/>
    <w:rsid w:val="00F7085B"/>
    <w:rsid w:val="00F70A0B"/>
    <w:rsid w:val="00F70F67"/>
    <w:rsid w:val="00F71189"/>
    <w:rsid w:val="00F71196"/>
    <w:rsid w:val="00F7140A"/>
    <w:rsid w:val="00F71508"/>
    <w:rsid w:val="00F716C9"/>
    <w:rsid w:val="00F716DB"/>
    <w:rsid w:val="00F71AE6"/>
    <w:rsid w:val="00F71D48"/>
    <w:rsid w:val="00F71D9B"/>
    <w:rsid w:val="00F724E6"/>
    <w:rsid w:val="00F72C20"/>
    <w:rsid w:val="00F72D38"/>
    <w:rsid w:val="00F72D7D"/>
    <w:rsid w:val="00F72F8B"/>
    <w:rsid w:val="00F7300E"/>
    <w:rsid w:val="00F7326A"/>
    <w:rsid w:val="00F736C7"/>
    <w:rsid w:val="00F73761"/>
    <w:rsid w:val="00F73AA9"/>
    <w:rsid w:val="00F73AAC"/>
    <w:rsid w:val="00F73B99"/>
    <w:rsid w:val="00F73C29"/>
    <w:rsid w:val="00F73D56"/>
    <w:rsid w:val="00F7428F"/>
    <w:rsid w:val="00F744E7"/>
    <w:rsid w:val="00F74602"/>
    <w:rsid w:val="00F748BA"/>
    <w:rsid w:val="00F74DA6"/>
    <w:rsid w:val="00F74E5F"/>
    <w:rsid w:val="00F74F26"/>
    <w:rsid w:val="00F7546B"/>
    <w:rsid w:val="00F75B41"/>
    <w:rsid w:val="00F75C86"/>
    <w:rsid w:val="00F75CA3"/>
    <w:rsid w:val="00F75E0A"/>
    <w:rsid w:val="00F75EA2"/>
    <w:rsid w:val="00F763AC"/>
    <w:rsid w:val="00F76485"/>
    <w:rsid w:val="00F76543"/>
    <w:rsid w:val="00F7680B"/>
    <w:rsid w:val="00F76CC1"/>
    <w:rsid w:val="00F76FFB"/>
    <w:rsid w:val="00F7701B"/>
    <w:rsid w:val="00F7708B"/>
    <w:rsid w:val="00F77139"/>
    <w:rsid w:val="00F7741F"/>
    <w:rsid w:val="00F7753A"/>
    <w:rsid w:val="00F775CC"/>
    <w:rsid w:val="00F77664"/>
    <w:rsid w:val="00F77A54"/>
    <w:rsid w:val="00F77C6D"/>
    <w:rsid w:val="00F77F73"/>
    <w:rsid w:val="00F77FA6"/>
    <w:rsid w:val="00F80000"/>
    <w:rsid w:val="00F8006C"/>
    <w:rsid w:val="00F8009B"/>
    <w:rsid w:val="00F80160"/>
    <w:rsid w:val="00F80C27"/>
    <w:rsid w:val="00F810D9"/>
    <w:rsid w:val="00F811C2"/>
    <w:rsid w:val="00F815DD"/>
    <w:rsid w:val="00F81819"/>
    <w:rsid w:val="00F8182C"/>
    <w:rsid w:val="00F81A7D"/>
    <w:rsid w:val="00F81B91"/>
    <w:rsid w:val="00F81D9E"/>
    <w:rsid w:val="00F81E07"/>
    <w:rsid w:val="00F81E0B"/>
    <w:rsid w:val="00F81EA7"/>
    <w:rsid w:val="00F8212C"/>
    <w:rsid w:val="00F8282A"/>
    <w:rsid w:val="00F82969"/>
    <w:rsid w:val="00F82A65"/>
    <w:rsid w:val="00F82A91"/>
    <w:rsid w:val="00F82F19"/>
    <w:rsid w:val="00F82F89"/>
    <w:rsid w:val="00F83033"/>
    <w:rsid w:val="00F83322"/>
    <w:rsid w:val="00F8359E"/>
    <w:rsid w:val="00F83851"/>
    <w:rsid w:val="00F839EA"/>
    <w:rsid w:val="00F83B0A"/>
    <w:rsid w:val="00F83CD6"/>
    <w:rsid w:val="00F83DAE"/>
    <w:rsid w:val="00F840CD"/>
    <w:rsid w:val="00F84118"/>
    <w:rsid w:val="00F843E9"/>
    <w:rsid w:val="00F84AB5"/>
    <w:rsid w:val="00F84E14"/>
    <w:rsid w:val="00F84E37"/>
    <w:rsid w:val="00F84FC5"/>
    <w:rsid w:val="00F8528B"/>
    <w:rsid w:val="00F852AC"/>
    <w:rsid w:val="00F8535B"/>
    <w:rsid w:val="00F8548B"/>
    <w:rsid w:val="00F854A1"/>
    <w:rsid w:val="00F85A92"/>
    <w:rsid w:val="00F85AA2"/>
    <w:rsid w:val="00F85E16"/>
    <w:rsid w:val="00F85E87"/>
    <w:rsid w:val="00F85FD6"/>
    <w:rsid w:val="00F860E7"/>
    <w:rsid w:val="00F860F0"/>
    <w:rsid w:val="00F86316"/>
    <w:rsid w:val="00F8651C"/>
    <w:rsid w:val="00F86546"/>
    <w:rsid w:val="00F866B5"/>
    <w:rsid w:val="00F86BC7"/>
    <w:rsid w:val="00F86D99"/>
    <w:rsid w:val="00F86F94"/>
    <w:rsid w:val="00F8709B"/>
    <w:rsid w:val="00F87367"/>
    <w:rsid w:val="00F874A8"/>
    <w:rsid w:val="00F87C67"/>
    <w:rsid w:val="00F87D1C"/>
    <w:rsid w:val="00F87E18"/>
    <w:rsid w:val="00F9011A"/>
    <w:rsid w:val="00F901B8"/>
    <w:rsid w:val="00F909B3"/>
    <w:rsid w:val="00F91159"/>
    <w:rsid w:val="00F912E5"/>
    <w:rsid w:val="00F91404"/>
    <w:rsid w:val="00F91681"/>
    <w:rsid w:val="00F91924"/>
    <w:rsid w:val="00F91B28"/>
    <w:rsid w:val="00F91B4A"/>
    <w:rsid w:val="00F91F07"/>
    <w:rsid w:val="00F91FA3"/>
    <w:rsid w:val="00F92092"/>
    <w:rsid w:val="00F922B3"/>
    <w:rsid w:val="00F922B9"/>
    <w:rsid w:val="00F922E0"/>
    <w:rsid w:val="00F923DA"/>
    <w:rsid w:val="00F9242F"/>
    <w:rsid w:val="00F92450"/>
    <w:rsid w:val="00F92695"/>
    <w:rsid w:val="00F92914"/>
    <w:rsid w:val="00F92A3A"/>
    <w:rsid w:val="00F92BC2"/>
    <w:rsid w:val="00F92ED4"/>
    <w:rsid w:val="00F92EEE"/>
    <w:rsid w:val="00F93083"/>
    <w:rsid w:val="00F934B2"/>
    <w:rsid w:val="00F93557"/>
    <w:rsid w:val="00F9399B"/>
    <w:rsid w:val="00F93EA0"/>
    <w:rsid w:val="00F93EE4"/>
    <w:rsid w:val="00F9423F"/>
    <w:rsid w:val="00F94291"/>
    <w:rsid w:val="00F945BE"/>
    <w:rsid w:val="00F947FB"/>
    <w:rsid w:val="00F9486F"/>
    <w:rsid w:val="00F949CC"/>
    <w:rsid w:val="00F94C57"/>
    <w:rsid w:val="00F9536F"/>
    <w:rsid w:val="00F954B4"/>
    <w:rsid w:val="00F956DE"/>
    <w:rsid w:val="00F95A3A"/>
    <w:rsid w:val="00F95AFA"/>
    <w:rsid w:val="00F95C05"/>
    <w:rsid w:val="00F962F9"/>
    <w:rsid w:val="00F963D2"/>
    <w:rsid w:val="00F96575"/>
    <w:rsid w:val="00F96AB4"/>
    <w:rsid w:val="00F96D47"/>
    <w:rsid w:val="00F96DBE"/>
    <w:rsid w:val="00F96E32"/>
    <w:rsid w:val="00F970AD"/>
    <w:rsid w:val="00F970B5"/>
    <w:rsid w:val="00F973CB"/>
    <w:rsid w:val="00F97455"/>
    <w:rsid w:val="00F974AF"/>
    <w:rsid w:val="00F97606"/>
    <w:rsid w:val="00F976E1"/>
    <w:rsid w:val="00F9775D"/>
    <w:rsid w:val="00F979CC"/>
    <w:rsid w:val="00F97A5E"/>
    <w:rsid w:val="00F97BED"/>
    <w:rsid w:val="00F97CF5"/>
    <w:rsid w:val="00F97DC2"/>
    <w:rsid w:val="00F97DD8"/>
    <w:rsid w:val="00FA01A7"/>
    <w:rsid w:val="00FA0201"/>
    <w:rsid w:val="00FA031B"/>
    <w:rsid w:val="00FA060F"/>
    <w:rsid w:val="00FA0A54"/>
    <w:rsid w:val="00FA1094"/>
    <w:rsid w:val="00FA117B"/>
    <w:rsid w:val="00FA16EC"/>
    <w:rsid w:val="00FA18E1"/>
    <w:rsid w:val="00FA1AF0"/>
    <w:rsid w:val="00FA1B41"/>
    <w:rsid w:val="00FA1BDB"/>
    <w:rsid w:val="00FA1E52"/>
    <w:rsid w:val="00FA1F0F"/>
    <w:rsid w:val="00FA1F87"/>
    <w:rsid w:val="00FA1FB3"/>
    <w:rsid w:val="00FA204B"/>
    <w:rsid w:val="00FA2082"/>
    <w:rsid w:val="00FA2274"/>
    <w:rsid w:val="00FA2451"/>
    <w:rsid w:val="00FA2A3C"/>
    <w:rsid w:val="00FA2DBB"/>
    <w:rsid w:val="00FA2DC9"/>
    <w:rsid w:val="00FA311C"/>
    <w:rsid w:val="00FA31F7"/>
    <w:rsid w:val="00FA3218"/>
    <w:rsid w:val="00FA32DB"/>
    <w:rsid w:val="00FA36DA"/>
    <w:rsid w:val="00FA38B0"/>
    <w:rsid w:val="00FA3DFC"/>
    <w:rsid w:val="00FA400F"/>
    <w:rsid w:val="00FA4163"/>
    <w:rsid w:val="00FA4478"/>
    <w:rsid w:val="00FA47D8"/>
    <w:rsid w:val="00FA4902"/>
    <w:rsid w:val="00FA4B86"/>
    <w:rsid w:val="00FA4C75"/>
    <w:rsid w:val="00FA4E8B"/>
    <w:rsid w:val="00FA528F"/>
    <w:rsid w:val="00FA53E8"/>
    <w:rsid w:val="00FA5423"/>
    <w:rsid w:val="00FA54C4"/>
    <w:rsid w:val="00FA5665"/>
    <w:rsid w:val="00FA56E1"/>
    <w:rsid w:val="00FA5D75"/>
    <w:rsid w:val="00FA5E35"/>
    <w:rsid w:val="00FA5E3B"/>
    <w:rsid w:val="00FA601C"/>
    <w:rsid w:val="00FA6133"/>
    <w:rsid w:val="00FA63C2"/>
    <w:rsid w:val="00FA68AF"/>
    <w:rsid w:val="00FA6A26"/>
    <w:rsid w:val="00FA6B2C"/>
    <w:rsid w:val="00FA6CDC"/>
    <w:rsid w:val="00FA6DC8"/>
    <w:rsid w:val="00FA6EFC"/>
    <w:rsid w:val="00FA6F7F"/>
    <w:rsid w:val="00FA7070"/>
    <w:rsid w:val="00FA7274"/>
    <w:rsid w:val="00FA7284"/>
    <w:rsid w:val="00FA729A"/>
    <w:rsid w:val="00FA7504"/>
    <w:rsid w:val="00FA784F"/>
    <w:rsid w:val="00FA7A97"/>
    <w:rsid w:val="00FA7BC2"/>
    <w:rsid w:val="00FA7CE7"/>
    <w:rsid w:val="00FA7D6E"/>
    <w:rsid w:val="00FA7E75"/>
    <w:rsid w:val="00FA7F3B"/>
    <w:rsid w:val="00FA7F6D"/>
    <w:rsid w:val="00FA7FB3"/>
    <w:rsid w:val="00FB0040"/>
    <w:rsid w:val="00FB083C"/>
    <w:rsid w:val="00FB08C0"/>
    <w:rsid w:val="00FB108F"/>
    <w:rsid w:val="00FB10C1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4FB"/>
    <w:rsid w:val="00FB2684"/>
    <w:rsid w:val="00FB27A5"/>
    <w:rsid w:val="00FB2929"/>
    <w:rsid w:val="00FB293B"/>
    <w:rsid w:val="00FB2E13"/>
    <w:rsid w:val="00FB2E44"/>
    <w:rsid w:val="00FB2EFE"/>
    <w:rsid w:val="00FB3049"/>
    <w:rsid w:val="00FB3321"/>
    <w:rsid w:val="00FB3568"/>
    <w:rsid w:val="00FB37B9"/>
    <w:rsid w:val="00FB3B48"/>
    <w:rsid w:val="00FB3E98"/>
    <w:rsid w:val="00FB416A"/>
    <w:rsid w:val="00FB4231"/>
    <w:rsid w:val="00FB4297"/>
    <w:rsid w:val="00FB4305"/>
    <w:rsid w:val="00FB484A"/>
    <w:rsid w:val="00FB4C11"/>
    <w:rsid w:val="00FB4EB6"/>
    <w:rsid w:val="00FB5732"/>
    <w:rsid w:val="00FB57BF"/>
    <w:rsid w:val="00FB5BE7"/>
    <w:rsid w:val="00FB5F5E"/>
    <w:rsid w:val="00FB6367"/>
    <w:rsid w:val="00FB6640"/>
    <w:rsid w:val="00FB68D4"/>
    <w:rsid w:val="00FB6A3B"/>
    <w:rsid w:val="00FB6C81"/>
    <w:rsid w:val="00FB6F91"/>
    <w:rsid w:val="00FB6FE0"/>
    <w:rsid w:val="00FB732B"/>
    <w:rsid w:val="00FB76AD"/>
    <w:rsid w:val="00FB7B79"/>
    <w:rsid w:val="00FB7BB7"/>
    <w:rsid w:val="00FC0078"/>
    <w:rsid w:val="00FC00E7"/>
    <w:rsid w:val="00FC0215"/>
    <w:rsid w:val="00FC0522"/>
    <w:rsid w:val="00FC06DB"/>
    <w:rsid w:val="00FC0D6E"/>
    <w:rsid w:val="00FC109B"/>
    <w:rsid w:val="00FC16AE"/>
    <w:rsid w:val="00FC1935"/>
    <w:rsid w:val="00FC1B09"/>
    <w:rsid w:val="00FC1E88"/>
    <w:rsid w:val="00FC1FC5"/>
    <w:rsid w:val="00FC21E4"/>
    <w:rsid w:val="00FC2241"/>
    <w:rsid w:val="00FC2586"/>
    <w:rsid w:val="00FC2B65"/>
    <w:rsid w:val="00FC2BB9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3EFC"/>
    <w:rsid w:val="00FC4280"/>
    <w:rsid w:val="00FC4393"/>
    <w:rsid w:val="00FC4942"/>
    <w:rsid w:val="00FC4E6F"/>
    <w:rsid w:val="00FC522C"/>
    <w:rsid w:val="00FC5257"/>
    <w:rsid w:val="00FC52A3"/>
    <w:rsid w:val="00FC52D8"/>
    <w:rsid w:val="00FC564A"/>
    <w:rsid w:val="00FC581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C94"/>
    <w:rsid w:val="00FC6F06"/>
    <w:rsid w:val="00FC7029"/>
    <w:rsid w:val="00FC71A3"/>
    <w:rsid w:val="00FC72AA"/>
    <w:rsid w:val="00FC7718"/>
    <w:rsid w:val="00FC771A"/>
    <w:rsid w:val="00FC78E6"/>
    <w:rsid w:val="00FC78FA"/>
    <w:rsid w:val="00FC7960"/>
    <w:rsid w:val="00FC7A9E"/>
    <w:rsid w:val="00FC7BEC"/>
    <w:rsid w:val="00FC7CB9"/>
    <w:rsid w:val="00FC7F1E"/>
    <w:rsid w:val="00FD001A"/>
    <w:rsid w:val="00FD004D"/>
    <w:rsid w:val="00FD047C"/>
    <w:rsid w:val="00FD04C1"/>
    <w:rsid w:val="00FD06BC"/>
    <w:rsid w:val="00FD06FA"/>
    <w:rsid w:val="00FD0B51"/>
    <w:rsid w:val="00FD0DEF"/>
    <w:rsid w:val="00FD1019"/>
    <w:rsid w:val="00FD12C4"/>
    <w:rsid w:val="00FD1369"/>
    <w:rsid w:val="00FD13CF"/>
    <w:rsid w:val="00FD13DA"/>
    <w:rsid w:val="00FD13E8"/>
    <w:rsid w:val="00FD1532"/>
    <w:rsid w:val="00FD17D9"/>
    <w:rsid w:val="00FD1BB4"/>
    <w:rsid w:val="00FD1C44"/>
    <w:rsid w:val="00FD1D50"/>
    <w:rsid w:val="00FD2282"/>
    <w:rsid w:val="00FD2344"/>
    <w:rsid w:val="00FD244D"/>
    <w:rsid w:val="00FD256D"/>
    <w:rsid w:val="00FD256F"/>
    <w:rsid w:val="00FD26C4"/>
    <w:rsid w:val="00FD2F9C"/>
    <w:rsid w:val="00FD2FB1"/>
    <w:rsid w:val="00FD30AA"/>
    <w:rsid w:val="00FD30FA"/>
    <w:rsid w:val="00FD3342"/>
    <w:rsid w:val="00FD388B"/>
    <w:rsid w:val="00FD3967"/>
    <w:rsid w:val="00FD3A17"/>
    <w:rsid w:val="00FD3AFB"/>
    <w:rsid w:val="00FD3D7E"/>
    <w:rsid w:val="00FD3DBE"/>
    <w:rsid w:val="00FD4274"/>
    <w:rsid w:val="00FD45FA"/>
    <w:rsid w:val="00FD4904"/>
    <w:rsid w:val="00FD4983"/>
    <w:rsid w:val="00FD4A24"/>
    <w:rsid w:val="00FD4C7B"/>
    <w:rsid w:val="00FD502A"/>
    <w:rsid w:val="00FD56EF"/>
    <w:rsid w:val="00FD593B"/>
    <w:rsid w:val="00FD5A38"/>
    <w:rsid w:val="00FD5DD4"/>
    <w:rsid w:val="00FD5E06"/>
    <w:rsid w:val="00FD6039"/>
    <w:rsid w:val="00FD63C4"/>
    <w:rsid w:val="00FD664B"/>
    <w:rsid w:val="00FD6676"/>
    <w:rsid w:val="00FD67BD"/>
    <w:rsid w:val="00FD690A"/>
    <w:rsid w:val="00FD690F"/>
    <w:rsid w:val="00FD6919"/>
    <w:rsid w:val="00FD6964"/>
    <w:rsid w:val="00FD6A04"/>
    <w:rsid w:val="00FD6A2D"/>
    <w:rsid w:val="00FD6BBE"/>
    <w:rsid w:val="00FD6D43"/>
    <w:rsid w:val="00FD71F0"/>
    <w:rsid w:val="00FD7248"/>
    <w:rsid w:val="00FD7281"/>
    <w:rsid w:val="00FD72B9"/>
    <w:rsid w:val="00FD72CC"/>
    <w:rsid w:val="00FD760F"/>
    <w:rsid w:val="00FD7730"/>
    <w:rsid w:val="00FD78C5"/>
    <w:rsid w:val="00FD7EE3"/>
    <w:rsid w:val="00FE0094"/>
    <w:rsid w:val="00FE00C0"/>
    <w:rsid w:val="00FE01AF"/>
    <w:rsid w:val="00FE0255"/>
    <w:rsid w:val="00FE0283"/>
    <w:rsid w:val="00FE06F7"/>
    <w:rsid w:val="00FE0872"/>
    <w:rsid w:val="00FE0AE7"/>
    <w:rsid w:val="00FE0AF6"/>
    <w:rsid w:val="00FE1013"/>
    <w:rsid w:val="00FE11D1"/>
    <w:rsid w:val="00FE1382"/>
    <w:rsid w:val="00FE13E6"/>
    <w:rsid w:val="00FE157A"/>
    <w:rsid w:val="00FE17B1"/>
    <w:rsid w:val="00FE1921"/>
    <w:rsid w:val="00FE1A4A"/>
    <w:rsid w:val="00FE1A73"/>
    <w:rsid w:val="00FE1AAB"/>
    <w:rsid w:val="00FE1E86"/>
    <w:rsid w:val="00FE2127"/>
    <w:rsid w:val="00FE2171"/>
    <w:rsid w:val="00FE2499"/>
    <w:rsid w:val="00FE2653"/>
    <w:rsid w:val="00FE2689"/>
    <w:rsid w:val="00FE283E"/>
    <w:rsid w:val="00FE286F"/>
    <w:rsid w:val="00FE2A12"/>
    <w:rsid w:val="00FE2CF2"/>
    <w:rsid w:val="00FE3479"/>
    <w:rsid w:val="00FE35CF"/>
    <w:rsid w:val="00FE393D"/>
    <w:rsid w:val="00FE3B35"/>
    <w:rsid w:val="00FE3B43"/>
    <w:rsid w:val="00FE3CC9"/>
    <w:rsid w:val="00FE3E63"/>
    <w:rsid w:val="00FE3EDE"/>
    <w:rsid w:val="00FE4536"/>
    <w:rsid w:val="00FE4716"/>
    <w:rsid w:val="00FE49B9"/>
    <w:rsid w:val="00FE4A9A"/>
    <w:rsid w:val="00FE4CDE"/>
    <w:rsid w:val="00FE4DF5"/>
    <w:rsid w:val="00FE55EA"/>
    <w:rsid w:val="00FE5942"/>
    <w:rsid w:val="00FE5B23"/>
    <w:rsid w:val="00FE5B53"/>
    <w:rsid w:val="00FE6063"/>
    <w:rsid w:val="00FE60B7"/>
    <w:rsid w:val="00FE628D"/>
    <w:rsid w:val="00FE65BA"/>
    <w:rsid w:val="00FE65CD"/>
    <w:rsid w:val="00FE67F5"/>
    <w:rsid w:val="00FE6870"/>
    <w:rsid w:val="00FE6D0E"/>
    <w:rsid w:val="00FE6E32"/>
    <w:rsid w:val="00FE7137"/>
    <w:rsid w:val="00FE7783"/>
    <w:rsid w:val="00FE7B7F"/>
    <w:rsid w:val="00FE7D97"/>
    <w:rsid w:val="00FE7E37"/>
    <w:rsid w:val="00FE7E87"/>
    <w:rsid w:val="00FF09DB"/>
    <w:rsid w:val="00FF0B85"/>
    <w:rsid w:val="00FF10A2"/>
    <w:rsid w:val="00FF127E"/>
    <w:rsid w:val="00FF13BF"/>
    <w:rsid w:val="00FF143C"/>
    <w:rsid w:val="00FF14CB"/>
    <w:rsid w:val="00FF15EA"/>
    <w:rsid w:val="00FF160E"/>
    <w:rsid w:val="00FF172A"/>
    <w:rsid w:val="00FF18A1"/>
    <w:rsid w:val="00FF18BE"/>
    <w:rsid w:val="00FF1CBF"/>
    <w:rsid w:val="00FF1D2A"/>
    <w:rsid w:val="00FF1DC7"/>
    <w:rsid w:val="00FF2098"/>
    <w:rsid w:val="00FF276C"/>
    <w:rsid w:val="00FF2850"/>
    <w:rsid w:val="00FF29E9"/>
    <w:rsid w:val="00FF2B8A"/>
    <w:rsid w:val="00FF2BAA"/>
    <w:rsid w:val="00FF2DF5"/>
    <w:rsid w:val="00FF3479"/>
    <w:rsid w:val="00FF379D"/>
    <w:rsid w:val="00FF38A0"/>
    <w:rsid w:val="00FF3AE1"/>
    <w:rsid w:val="00FF3B5E"/>
    <w:rsid w:val="00FF3D33"/>
    <w:rsid w:val="00FF3D7C"/>
    <w:rsid w:val="00FF3E07"/>
    <w:rsid w:val="00FF3E54"/>
    <w:rsid w:val="00FF3FA7"/>
    <w:rsid w:val="00FF4048"/>
    <w:rsid w:val="00FF40A3"/>
    <w:rsid w:val="00FF413E"/>
    <w:rsid w:val="00FF4310"/>
    <w:rsid w:val="00FF437B"/>
    <w:rsid w:val="00FF439E"/>
    <w:rsid w:val="00FF4499"/>
    <w:rsid w:val="00FF457D"/>
    <w:rsid w:val="00FF4814"/>
    <w:rsid w:val="00FF491A"/>
    <w:rsid w:val="00FF4C16"/>
    <w:rsid w:val="00FF4C4A"/>
    <w:rsid w:val="00FF4DED"/>
    <w:rsid w:val="00FF51CC"/>
    <w:rsid w:val="00FF5266"/>
    <w:rsid w:val="00FF52E1"/>
    <w:rsid w:val="00FF5616"/>
    <w:rsid w:val="00FF59E1"/>
    <w:rsid w:val="00FF5AC5"/>
    <w:rsid w:val="00FF5C8C"/>
    <w:rsid w:val="00FF5D00"/>
    <w:rsid w:val="00FF5EBE"/>
    <w:rsid w:val="00FF5F08"/>
    <w:rsid w:val="00FF6411"/>
    <w:rsid w:val="00FF64CF"/>
    <w:rsid w:val="00FF6693"/>
    <w:rsid w:val="00FF679A"/>
    <w:rsid w:val="00FF684D"/>
    <w:rsid w:val="00FF7077"/>
    <w:rsid w:val="00FF7339"/>
    <w:rsid w:val="00FF7367"/>
    <w:rsid w:val="00FF743D"/>
    <w:rsid w:val="00FF7600"/>
    <w:rsid w:val="00FF765A"/>
    <w:rsid w:val="00FF76D9"/>
    <w:rsid w:val="00FF76DF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98794C8"/>
  <w15:docId w15:val="{7EEE4B6F-9087-4FD9-AC4C-BFDD380C6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76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24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qFormat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Left:  -0.05&quot;,Right:  -0.05&quot;,Lin...,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table" w:styleId="Table3Deffects2">
    <w:name w:val="Table 3D effects 2"/>
    <w:basedOn w:val="TableNormal"/>
    <w:rsid w:val="00B42BF9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42BF9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42BF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3059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3059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059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059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059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3059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3059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3059E"/>
  </w:style>
  <w:style w:type="paragraph" w:customStyle="1" w:styleId="TableParagraph">
    <w:name w:val="Table Paragraph"/>
    <w:basedOn w:val="Normal"/>
    <w:uiPriority w:val="1"/>
    <w:qFormat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3059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30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216F2E"/>
    <w:rPr>
      <w:rFonts w:ascii="Times New Roman" w:hAnsi="Times New Roman"/>
      <w:sz w:val="22"/>
      <w:lang w:val="en-GB" w:bidi="ar-SA"/>
    </w:rPr>
  </w:style>
  <w:style w:type="character" w:styleId="PlaceholderText">
    <w:name w:val="Placeholder Text"/>
    <w:basedOn w:val="DefaultParagraphFont"/>
    <w:uiPriority w:val="99"/>
    <w:semiHidden/>
    <w:rsid w:val="0038497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e0d948-3173-4f36-85b3-6d45828d128f">
      <Terms xmlns="http://schemas.microsoft.com/office/infopath/2007/PartnerControls"/>
    </lcf76f155ced4ddcb4097134ff3c332f>
    <TaxCatchAll xmlns="b33acc88-960f-4983-a496-34866889f30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86BC59CEC11EA4FA18C640266C59BAF" ma:contentTypeVersion="14" ma:contentTypeDescription="สร้างเอกสารใหม่" ma:contentTypeScope="" ma:versionID="c46b957f77a7b0647ec1fae336973350">
  <xsd:schema xmlns:xsd="http://www.w3.org/2001/XMLSchema" xmlns:xs="http://www.w3.org/2001/XMLSchema" xmlns:p="http://schemas.microsoft.com/office/2006/metadata/properties" xmlns:ns2="c6e0d948-3173-4f36-85b3-6d45828d128f" xmlns:ns3="b33acc88-960f-4983-a496-34866889f303" targetNamespace="http://schemas.microsoft.com/office/2006/metadata/properties" ma:root="true" ma:fieldsID="18ea454b1012b64d772663bc5fc01b40" ns2:_="" ns3:_="">
    <xsd:import namespace="c6e0d948-3173-4f36-85b3-6d45828d128f"/>
    <xsd:import namespace="b33acc88-960f-4983-a496-34866889f3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e0d948-3173-4f36-85b3-6d45828d12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9438b039-df2c-4423-bcc4-369c22712d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3acc88-960f-4983-a496-34866889f30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21c50d-9353-4a0c-91f8-aa4a784f45e9}" ma:internalName="TaxCatchAll" ma:showField="CatchAllData" ma:web="b33acc88-960f-4983-a496-34866889f3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37C745-926F-49FC-B9F8-9033D6CA61DF}">
  <ds:schemaRefs>
    <ds:schemaRef ds:uri="http://schemas.microsoft.com/office/2006/metadata/properties"/>
    <ds:schemaRef ds:uri="http://schemas.microsoft.com/office/infopath/2007/PartnerControls"/>
    <ds:schemaRef ds:uri="c6e0d948-3173-4f36-85b3-6d45828d128f"/>
    <ds:schemaRef ds:uri="b33acc88-960f-4983-a496-34866889f303"/>
  </ds:schemaRefs>
</ds:datastoreItem>
</file>

<file path=customXml/itemProps2.xml><?xml version="1.0" encoding="utf-8"?>
<ds:datastoreItem xmlns:ds="http://schemas.openxmlformats.org/officeDocument/2006/customXml" ds:itemID="{E01D2C4F-15B4-4490-A416-13E51C928A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e0d948-3173-4f36-85b3-6d45828d128f"/>
    <ds:schemaRef ds:uri="b33acc88-960f-4983-a496-34866889f3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12667A-73E4-49BE-AB24-67A14F8F5D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29F31D-95E7-4D62-8FFD-B9B28B7349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386</TotalTime>
  <Pages>15</Pages>
  <Words>2157</Words>
  <Characters>12296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Kongwattananon, Phuridet</cp:lastModifiedBy>
  <cp:revision>318</cp:revision>
  <cp:lastPrinted>2024-04-23T04:16:00Z</cp:lastPrinted>
  <dcterms:created xsi:type="dcterms:W3CDTF">2026-04-02T04:42:00Z</dcterms:created>
  <dcterms:modified xsi:type="dcterms:W3CDTF">2026-05-06T10:34:00Z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0x010100686BC59CEC11EA4FA18C640266C59BAF</vt:lpwstr>
  </property>
  <property fmtid="{D5CDD505-2E9C-101B-9397-08002B2CF9AE}" pid="6" name="MediaServiceImageTags">
    <vt:lpwstr/>
  </property>
</Properties>
</file>