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84106" w14:textId="11717EDF" w:rsidR="00FA4C8B" w:rsidRPr="006738DF" w:rsidRDefault="00FA4C8B" w:rsidP="00673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eastAsiaTheme="minorEastAsia" w:hAnsi="Angsana New"/>
          <w:b/>
          <w:bCs/>
          <w:sz w:val="52"/>
          <w:szCs w:val="52"/>
          <w:lang w:eastAsia="ko-KR"/>
        </w:rPr>
      </w:pPr>
      <w:bookmarkStart w:id="0" w:name="SubTitle"/>
      <w:r w:rsidRPr="00217D00">
        <w:rPr>
          <w:rFonts w:ascii="Angsana New" w:hAnsi="Angsana New"/>
          <w:b/>
          <w:bCs/>
          <w:sz w:val="52"/>
          <w:szCs w:val="52"/>
          <w:cs/>
        </w:rPr>
        <w:t>บริษัท โรแยล พลัส จำกัด</w:t>
      </w:r>
      <w:r w:rsidR="000F326E" w:rsidRPr="00217D00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="000F326E" w:rsidRPr="00217D00">
        <w:rPr>
          <w:rFonts w:ascii="Angsana New" w:eastAsiaTheme="minorEastAsia" w:hAnsi="Angsana New" w:hint="cs"/>
          <w:b/>
          <w:bCs/>
          <w:sz w:val="52"/>
          <w:szCs w:val="52"/>
          <w:cs/>
          <w:lang w:eastAsia="ko-KR"/>
        </w:rPr>
        <w:t>(มหาชน)</w:t>
      </w:r>
    </w:p>
    <w:p w14:paraId="294F2262" w14:textId="77777777" w:rsidR="000F326E" w:rsidRPr="00FB2B7C" w:rsidRDefault="000F326E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40"/>
          <w:szCs w:val="40"/>
        </w:rPr>
      </w:pPr>
    </w:p>
    <w:bookmarkEnd w:id="0"/>
    <w:p w14:paraId="3AE37B37" w14:textId="77777777" w:rsidR="0014448A" w:rsidRPr="00217D00" w:rsidRDefault="0014448A" w:rsidP="0014448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17D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</w:t>
      </w: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>เงินระหว่างกาล</w:t>
      </w:r>
      <w:r w:rsidR="00404283" w:rsidRPr="00217D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43FAC65F" w14:textId="25EEC622" w:rsidR="0014448A" w:rsidRPr="00217D00" w:rsidRDefault="0014448A" w:rsidP="0014448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</w:t>
      </w:r>
      <w:r w:rsidR="000C4BC8" w:rsidRPr="00217D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="00365748"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</w:t>
      </w:r>
      <w:r w:rsidR="00365748" w:rsidRPr="00217D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่ </w:t>
      </w:r>
      <w:r w:rsidR="00365748" w:rsidRPr="00217D00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622CA7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365748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622CA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="00365748" w:rsidRPr="00217D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365748" w:rsidRPr="00217D00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622CA7">
        <w:rPr>
          <w:rFonts w:ascii="Angsana New" w:hAnsi="Angsana New" w:cs="Angsana New"/>
          <w:b w:val="0"/>
          <w:bCs w:val="0"/>
          <w:sz w:val="32"/>
          <w:szCs w:val="32"/>
        </w:rPr>
        <w:t>9</w:t>
      </w:r>
    </w:p>
    <w:p w14:paraId="0698F8BE" w14:textId="77777777" w:rsidR="0014448A" w:rsidRPr="00217D00" w:rsidRDefault="0014448A" w:rsidP="0014448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58B366A" w14:textId="77777777" w:rsidR="00404283" w:rsidRPr="00217D00" w:rsidRDefault="00404283" w:rsidP="0040428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217D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518A11EE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  <w:sectPr w:rsidR="0014448A" w:rsidRPr="00217D00" w:rsidSect="00A602AB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FE09DCC" w14:textId="77777777" w:rsidR="0014448A" w:rsidRPr="00217D00" w:rsidRDefault="0014448A" w:rsidP="0014448A">
      <w:pPr>
        <w:pStyle w:val="Heading5"/>
        <w:tabs>
          <w:tab w:val="clear" w:pos="540"/>
        </w:tabs>
        <w:rPr>
          <w:rFonts w:ascii="Angsana New" w:hAnsi="Angsana New"/>
        </w:rPr>
      </w:pPr>
      <w:r w:rsidRPr="00217D00">
        <w:rPr>
          <w:rFonts w:ascii="Angsana New" w:hAnsi="Angsana New"/>
          <w:cs/>
        </w:rPr>
        <w:lastRenderedPageBreak/>
        <w:t>รายงานการสอบทาน</w:t>
      </w:r>
      <w:r w:rsidRPr="00217D00">
        <w:rPr>
          <w:rFonts w:ascii="Angsana New" w:hAnsi="Angsana New" w:hint="cs"/>
          <w:cs/>
        </w:rPr>
        <w:t>ข้อมูลทางการเงินระหว่างกาล</w:t>
      </w:r>
      <w:r w:rsidRPr="00217D00">
        <w:rPr>
          <w:rFonts w:ascii="Angsana New" w:hAnsi="Angsana New"/>
          <w:cs/>
        </w:rPr>
        <w:t>โดยผู้สอบบัญชีรับอนุญาต</w:t>
      </w:r>
    </w:p>
    <w:p w14:paraId="6712862E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CB28247" w14:textId="14D78773" w:rsidR="0014448A" w:rsidRPr="00217D00" w:rsidRDefault="00FA4C8B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217D00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="00000B49" w:rsidRPr="00217D00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217D00">
        <w:rPr>
          <w:rFonts w:ascii="Angsana New" w:hAnsi="Angsana New"/>
          <w:b/>
          <w:bCs/>
          <w:sz w:val="30"/>
          <w:szCs w:val="30"/>
          <w:cs/>
        </w:rPr>
        <w:t>บริษัท โรแยล พลัส จำกัด</w:t>
      </w:r>
      <w:r w:rsidR="000F326E" w:rsidRPr="00217D00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773CC963" w14:textId="77777777" w:rsidR="00FA4C8B" w:rsidRPr="00217D00" w:rsidRDefault="00FA4C8B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6FCE6EF" w14:textId="42BDC2BA" w:rsidR="00836067" w:rsidRPr="009B3D13" w:rsidRDefault="00836067" w:rsidP="00836067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pacing w:val="14"/>
          <w:cs/>
          <w:lang w:val="en-US"/>
        </w:rPr>
      </w:pPr>
      <w:r w:rsidRPr="00594950">
        <w:rPr>
          <w:rFonts w:ascii="Angsana New" w:hAnsi="Angsana New" w:cs="Angsana New"/>
          <w:spacing w:val="-2"/>
          <w:cs/>
        </w:rPr>
        <w:t>ข้าพเจ้าได้สอบทานงบ</w:t>
      </w:r>
      <w:r w:rsidRPr="00594950">
        <w:rPr>
          <w:rFonts w:ascii="Angsana New" w:hAnsi="Angsana New" w:cs="Angsana New" w:hint="cs"/>
          <w:spacing w:val="-2"/>
          <w:cs/>
        </w:rPr>
        <w:t>ฐานะการเงิน</w:t>
      </w:r>
      <w:r w:rsidR="001C1E69">
        <w:rPr>
          <w:rFonts w:ascii="Angsana New" w:hAnsi="Angsana New" w:cs="Angsana New" w:hint="cs"/>
          <w:cs/>
        </w:rPr>
        <w:t xml:space="preserve"> </w:t>
      </w:r>
      <w:r w:rsidRPr="00594950">
        <w:rPr>
          <w:rFonts w:ascii="Angsana New" w:hAnsi="Angsana New" w:cs="Angsana New"/>
          <w:spacing w:val="-2"/>
          <w:cs/>
        </w:rPr>
        <w:t xml:space="preserve">ณ วันที่ </w:t>
      </w:r>
      <w:r w:rsidR="009B3D13" w:rsidRPr="00594950">
        <w:rPr>
          <w:rFonts w:ascii="Angsana New" w:hAnsi="Angsana New" w:cs="Angsana New"/>
          <w:spacing w:val="-2"/>
        </w:rPr>
        <w:t xml:space="preserve">31 </w:t>
      </w:r>
      <w:r w:rsidR="009B3D13" w:rsidRPr="00594950">
        <w:rPr>
          <w:rFonts w:ascii="Angsana New" w:hAnsi="Angsana New" w:cs="Angsana New" w:hint="cs"/>
          <w:spacing w:val="-2"/>
          <w:cs/>
        </w:rPr>
        <w:t xml:space="preserve">มีนาคม </w:t>
      </w:r>
      <w:r w:rsidR="009B3D13" w:rsidRPr="00594950">
        <w:rPr>
          <w:rFonts w:ascii="Angsana New" w:hAnsi="Angsana New" w:cs="Angsana New"/>
          <w:spacing w:val="-2"/>
        </w:rPr>
        <w:t xml:space="preserve">2569 </w:t>
      </w:r>
      <w:r w:rsidRPr="00594950">
        <w:rPr>
          <w:rFonts w:ascii="Angsana New" w:hAnsi="Angsana New" w:cs="Angsana New" w:hint="cs"/>
          <w:spacing w:val="-2"/>
          <w:cs/>
        </w:rPr>
        <w:t xml:space="preserve">งบกำไรขาดทุนเบ็ดเสร็จ </w:t>
      </w:r>
      <w:r w:rsidRPr="00594950">
        <w:rPr>
          <w:rFonts w:ascii="Angsana New" w:hAnsi="Angsana New" w:cs="Angsana New"/>
          <w:spacing w:val="-2"/>
          <w:cs/>
        </w:rPr>
        <w:t>งบการเปลี่ยนแปลงส่วนของผู้ถือหุ้น</w:t>
      </w:r>
      <w:r>
        <w:rPr>
          <w:rFonts w:ascii="Angsana New" w:hAnsi="Angsana New" w:cs="Angsana New" w:hint="cs"/>
          <w:cs/>
        </w:rPr>
        <w:t xml:space="preserve"> </w:t>
      </w:r>
      <w:r w:rsidRPr="00594950">
        <w:rPr>
          <w:rFonts w:ascii="Angsana New" w:hAnsi="Angsana New" w:cs="Angsana New"/>
          <w:spacing w:val="2"/>
          <w:cs/>
        </w:rPr>
        <w:t>และงบกระแสเงินสด</w:t>
      </w:r>
      <w:r w:rsidRPr="00594950">
        <w:rPr>
          <w:rFonts w:ascii="Angsana New" w:hAnsi="Angsana New" w:cs="Angsana New" w:hint="cs"/>
          <w:spacing w:val="2"/>
          <w:cs/>
        </w:rPr>
        <w:t xml:space="preserve"> </w:t>
      </w:r>
      <w:r w:rsidRPr="00594950">
        <w:rPr>
          <w:rFonts w:ascii="Angsana New" w:hAnsi="Angsana New" w:cs="Angsana New"/>
          <w:spacing w:val="2"/>
          <w:cs/>
        </w:rPr>
        <w:t>สำหรับงวด</w:t>
      </w:r>
      <w:r w:rsidR="009B3D13" w:rsidRPr="00594950">
        <w:rPr>
          <w:rFonts w:ascii="Angsana New" w:hAnsi="Angsana New" w:cs="Angsana New" w:hint="cs"/>
          <w:spacing w:val="2"/>
          <w:cs/>
        </w:rPr>
        <w:t>สาม</w:t>
      </w:r>
      <w:r w:rsidRPr="00594950">
        <w:rPr>
          <w:rFonts w:ascii="Angsana New" w:hAnsi="Angsana New" w:cs="Angsana New"/>
          <w:spacing w:val="2"/>
          <w:cs/>
        </w:rPr>
        <w:t>เดือนสิ้นสุดวัน</w:t>
      </w:r>
      <w:r w:rsidRPr="00594950">
        <w:rPr>
          <w:rFonts w:ascii="Angsana New" w:hAnsi="Angsana New" w:cs="Angsana New" w:hint="cs"/>
          <w:spacing w:val="2"/>
          <w:cs/>
        </w:rPr>
        <w:t xml:space="preserve">ที่ </w:t>
      </w:r>
      <w:r w:rsidR="009B3D13" w:rsidRPr="00594950">
        <w:rPr>
          <w:rFonts w:ascii="Angsana New" w:hAnsi="Angsana New" w:cs="Angsana New"/>
          <w:spacing w:val="2"/>
        </w:rPr>
        <w:t xml:space="preserve">31 </w:t>
      </w:r>
      <w:r w:rsidR="009B3D13" w:rsidRPr="00594950">
        <w:rPr>
          <w:rFonts w:ascii="Angsana New" w:hAnsi="Angsana New" w:cs="Angsana New" w:hint="cs"/>
          <w:spacing w:val="2"/>
          <w:cs/>
        </w:rPr>
        <w:t xml:space="preserve">มีนาคม </w:t>
      </w:r>
      <w:r w:rsidR="009B3D13" w:rsidRPr="00594950">
        <w:rPr>
          <w:rFonts w:ascii="Angsana New" w:hAnsi="Angsana New" w:cs="Angsana New"/>
          <w:spacing w:val="2"/>
        </w:rPr>
        <w:t xml:space="preserve">2569 </w:t>
      </w:r>
      <w:r w:rsidRPr="00594950">
        <w:rPr>
          <w:rFonts w:ascii="Angsana New" w:hAnsi="Angsana New" w:cs="Angsana New" w:hint="cs"/>
          <w:spacing w:val="2"/>
          <w:cs/>
        </w:rPr>
        <w:t xml:space="preserve">และหมายเหตุประกอบงบการเงินแบบย่อ </w:t>
      </w:r>
      <w:r w:rsidRPr="00594950">
        <w:rPr>
          <w:rFonts w:ascii="Angsana New" w:hAnsi="Angsana New" w:cs="Angsana New"/>
          <w:spacing w:val="2"/>
          <w:cs/>
        </w:rPr>
        <w:t>(</w:t>
      </w:r>
      <w:r w:rsidRPr="00594950">
        <w:rPr>
          <w:rFonts w:ascii="Angsana New" w:hAnsi="Angsana New" w:cs="Angsana New" w:hint="cs"/>
          <w:spacing w:val="2"/>
          <w:cs/>
        </w:rPr>
        <w:t>ข้อมูล</w:t>
      </w:r>
      <w:r w:rsidRPr="00217D00">
        <w:rPr>
          <w:rFonts w:ascii="Angsana New" w:hAnsi="Angsana New" w:cs="Angsana New" w:hint="cs"/>
          <w:cs/>
        </w:rPr>
        <w:t>ทางการเงินระหว่างกาล)</w:t>
      </w:r>
      <w:r w:rsidR="00AD1114">
        <w:rPr>
          <w:rFonts w:ascii="Angsana New" w:hAnsi="Angsana New" w:cs="Angsana New"/>
          <w:lang w:val="en-US"/>
        </w:rPr>
        <w:t xml:space="preserve"> </w:t>
      </w:r>
      <w:r w:rsidR="00AD1114" w:rsidRPr="00217D00">
        <w:rPr>
          <w:rFonts w:ascii="Angsana New" w:hAnsi="Angsana New" w:cs="Angsana New" w:hint="cs"/>
          <w:cs/>
        </w:rPr>
        <w:t>ของ</w:t>
      </w:r>
      <w:r w:rsidR="00AD1114" w:rsidRPr="00594950">
        <w:rPr>
          <w:rFonts w:ascii="Angsana New" w:hAnsi="Angsana New" w:cs="Angsana New"/>
          <w:cs/>
        </w:rPr>
        <w:t>บริษัท โรแยล พลัส จำกัด</w:t>
      </w:r>
      <w:r w:rsidR="00AD1114" w:rsidRPr="00594950">
        <w:rPr>
          <w:rFonts w:ascii="Angsana New" w:hAnsi="Angsana New" w:cs="Angsana New" w:hint="cs"/>
          <w:cs/>
        </w:rPr>
        <w:t xml:space="preserve"> (มหาชน)</w:t>
      </w:r>
      <w:r w:rsidR="00527042">
        <w:rPr>
          <w:rFonts w:ascii="Angsana New" w:hAnsi="Angsana New" w:cs="Angsana New"/>
          <w:lang w:val="en-US"/>
        </w:rPr>
        <w:t xml:space="preserve"> </w:t>
      </w:r>
      <w:r w:rsidRPr="00594950">
        <w:rPr>
          <w:rFonts w:ascii="Angsana New" w:hAnsi="Angsana New" w:cs="Angsana New"/>
          <w:cs/>
        </w:rPr>
        <w:t>ซึ่งผู้บริหารของกิจการเป็นผู้รับผิดชอบในการจัดทำและ</w:t>
      </w:r>
      <w:r w:rsidRPr="00594950">
        <w:rPr>
          <w:rFonts w:ascii="Angsana New" w:hAnsi="Angsana New" w:cs="Angsana New" w:hint="cs"/>
          <w:cs/>
        </w:rPr>
        <w:t>นำเสนอ</w:t>
      </w:r>
      <w:r w:rsidRPr="00594950">
        <w:rPr>
          <w:rFonts w:ascii="Angsana New" w:hAnsi="Angsana New" w:cs="Angsana New"/>
          <w:cs/>
        </w:rPr>
        <w:t>ข้อมูล</w:t>
      </w:r>
      <w:r w:rsidRPr="00594950">
        <w:rPr>
          <w:rFonts w:ascii="Angsana New" w:hAnsi="Angsana New" w:cs="Angsana New" w:hint="cs"/>
          <w:cs/>
        </w:rPr>
        <w:t>ทางการเงิน</w:t>
      </w:r>
      <w:r w:rsidRPr="00594950">
        <w:rPr>
          <w:rFonts w:ascii="Angsana New" w:hAnsi="Angsana New" w:cs="Angsana New"/>
          <w:cs/>
        </w:rPr>
        <w:t>ระหว่างกาลเหล่านี้ตาม</w:t>
      </w:r>
      <w:r w:rsidRPr="00594950">
        <w:rPr>
          <w:rFonts w:ascii="Angsana New" w:hAnsi="Angsana New" w:cs="Angsana New" w:hint="cs"/>
          <w:cs/>
        </w:rPr>
        <w:t>มาตรฐานการบัญชี</w:t>
      </w:r>
      <w:r w:rsidRPr="00217D00">
        <w:rPr>
          <w:rFonts w:ascii="Angsana New" w:hAnsi="Angsana New" w:cs="Angsana New" w:hint="cs"/>
          <w:cs/>
        </w:rPr>
        <w:t xml:space="preserve">ฉบับที่ </w:t>
      </w:r>
      <w:r w:rsidRPr="00594950">
        <w:rPr>
          <w:rFonts w:ascii="Angsana New" w:hAnsi="Angsana New" w:cs="Angsana New"/>
        </w:rPr>
        <w:t>34</w:t>
      </w:r>
      <w:r w:rsidRPr="00217D00">
        <w:rPr>
          <w:rFonts w:ascii="Angsana New" w:hAnsi="Angsana New" w:cs="Angsana New" w:hint="cs"/>
          <w:cs/>
        </w:rPr>
        <w:t xml:space="preserve"> เรื่อง </w:t>
      </w:r>
      <w:r w:rsidRPr="00217D00">
        <w:rPr>
          <w:rFonts w:ascii="Angsana New" w:hAnsi="Angsana New" w:cs="Angsana New"/>
          <w:cs/>
        </w:rPr>
        <w:t>การรายงานทางการเงิน</w:t>
      </w:r>
      <w:r w:rsidRPr="002D15E9">
        <w:rPr>
          <w:rFonts w:ascii="Angsana New" w:hAnsi="Angsana New" w:cs="Angsana New"/>
          <w:spacing w:val="-4"/>
          <w:cs/>
        </w:rPr>
        <w:t>ระหว่างกาล</w:t>
      </w:r>
      <w:r w:rsidRPr="002D15E9">
        <w:rPr>
          <w:rFonts w:ascii="Angsana New" w:hAnsi="Angsana New" w:cs="Angsana New" w:hint="cs"/>
          <w:spacing w:val="-4"/>
          <w:cs/>
        </w:rPr>
        <w:t xml:space="preserve"> </w:t>
      </w:r>
      <w:r w:rsidRPr="002D15E9">
        <w:rPr>
          <w:rFonts w:ascii="Angsana New" w:hAnsi="Angsana New" w:cs="Angsana New"/>
          <w:spacing w:val="-4"/>
          <w:cs/>
        </w:rPr>
        <w:t>ส่วนข้าพเจ้าเป็นผู้รับผิดชอบในการ</w:t>
      </w:r>
      <w:r w:rsidRPr="002D15E9">
        <w:rPr>
          <w:rFonts w:ascii="Angsana New" w:hAnsi="Angsana New" w:cs="Angsana New" w:hint="cs"/>
          <w:spacing w:val="-4"/>
          <w:cs/>
        </w:rPr>
        <w:t>ให้</w:t>
      </w:r>
      <w:r w:rsidRPr="002D15E9">
        <w:rPr>
          <w:rFonts w:ascii="Angsana New" w:hAnsi="Angsana New" w:cs="Angsana New"/>
          <w:spacing w:val="-4"/>
          <w:cs/>
        </w:rPr>
        <w:t>ข้อสรุป</w:t>
      </w:r>
      <w:r w:rsidRPr="002D15E9">
        <w:rPr>
          <w:rFonts w:ascii="Angsana New" w:hAnsi="Angsana New" w:cs="Angsana New" w:hint="cs"/>
          <w:spacing w:val="-4"/>
          <w:cs/>
        </w:rPr>
        <w:t>เกี่ยวกับข้อมูลทาง</w:t>
      </w:r>
      <w:r w:rsidRPr="002D15E9">
        <w:rPr>
          <w:rFonts w:ascii="Angsana New" w:hAnsi="Angsana New" w:cs="Angsana New"/>
          <w:spacing w:val="-4"/>
          <w:cs/>
        </w:rPr>
        <w:t>การเงินระหว่างกาลดังกล่าวจากผลการสอบทาน</w:t>
      </w:r>
      <w:r w:rsidRPr="00217D00">
        <w:rPr>
          <w:rFonts w:ascii="Angsana New" w:hAnsi="Angsana New" w:cs="Angsana New"/>
          <w:cs/>
        </w:rPr>
        <w:t>ของข้าพเจ้</w:t>
      </w:r>
      <w:r w:rsidRPr="00217D00">
        <w:rPr>
          <w:rFonts w:ascii="Angsana New" w:hAnsi="Angsana New" w:cs="Angsana New" w:hint="cs"/>
          <w:cs/>
          <w:lang w:val="en-US"/>
        </w:rPr>
        <w:t>า</w:t>
      </w:r>
    </w:p>
    <w:p w14:paraId="532702F0" w14:textId="77777777" w:rsidR="00DC38A7" w:rsidRPr="00DC38A7" w:rsidRDefault="00DC38A7" w:rsidP="00FB2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A0281C5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217D00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D39142B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A7228D5" w14:textId="183C16F4" w:rsidR="00A602AB" w:rsidRDefault="00DB030F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D15E9">
        <w:rPr>
          <w:rStyle w:val="normaltextrun"/>
          <w:rFonts w:ascii="Angsana New" w:hAnsi="Angsana New"/>
          <w:spacing w:val="6"/>
          <w:sz w:val="30"/>
          <w:szCs w:val="30"/>
          <w:cs/>
        </w:rPr>
        <w:t xml:space="preserve">ข้าพเจ้าได้ปฏิบัติงานสอบทานตามมาตรฐานงานสอบทานรหัส </w:t>
      </w:r>
      <w:r w:rsidR="00523AA8" w:rsidRPr="002D15E9">
        <w:rPr>
          <w:rStyle w:val="normaltextrun"/>
          <w:rFonts w:ascii="Angsana New" w:hAnsi="Angsana New"/>
          <w:spacing w:val="6"/>
          <w:sz w:val="30"/>
          <w:szCs w:val="30"/>
        </w:rPr>
        <w:t>2410</w:t>
      </w:r>
      <w:r w:rsidRPr="002D15E9">
        <w:rPr>
          <w:rStyle w:val="normaltextrun"/>
          <w:rFonts w:ascii="Angsana New" w:hAnsi="Angsana New"/>
          <w:spacing w:val="6"/>
          <w:sz w:val="30"/>
          <w:szCs w:val="30"/>
          <w:cs/>
        </w:rPr>
        <w:t xml:space="preserve"> “การสอบทานข้อมูลทางการเงินระหว่างกาลโดย</w:t>
      </w:r>
      <w:r w:rsidRPr="002D15E9">
        <w:rPr>
          <w:rStyle w:val="normaltextrun"/>
          <w:rFonts w:ascii="Angsana New" w:hAnsi="Angsana New"/>
          <w:spacing w:val="4"/>
          <w:sz w:val="30"/>
          <w:szCs w:val="30"/>
          <w:cs/>
        </w:rPr>
        <w:t xml:space="preserve">ผู้สอบบัญชีรับอนุญาตของกิจการ” </w:t>
      </w:r>
      <w:r w:rsidRPr="002D15E9">
        <w:rPr>
          <w:rStyle w:val="normaltextrun"/>
          <w:rFonts w:ascii="Angsana New" w:hAnsi="Angsana New"/>
          <w:spacing w:val="2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</w:t>
      </w:r>
      <w:r w:rsidRPr="002D15E9">
        <w:rPr>
          <w:rStyle w:val="normaltextrun"/>
          <w:rFonts w:ascii="Angsana New" w:hAnsi="Angsana New"/>
          <w:spacing w:val="4"/>
          <w:sz w:val="30"/>
          <w:szCs w:val="30"/>
          <w:cs/>
        </w:rPr>
        <w:t xml:space="preserve">เป็นผู้รับผิดชอบด้านการเงินและบัญชี </w:t>
      </w:r>
      <w:r w:rsidRPr="002D15E9">
        <w:rPr>
          <w:rStyle w:val="normaltextrun"/>
          <w:rFonts w:ascii="Angsana New" w:hAnsi="Angsana New"/>
          <w:spacing w:val="-4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</w:t>
      </w:r>
      <w:r w:rsidRPr="00DB030F">
        <w:rPr>
          <w:rStyle w:val="normaltextrun"/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</w:p>
    <w:p w14:paraId="77173900" w14:textId="50F2B820" w:rsidR="00A602AB" w:rsidRDefault="00A602AB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A8E78AC" w14:textId="77777777" w:rsidR="00A602AB" w:rsidRPr="00217D00" w:rsidRDefault="00A602AB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141A352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14448A" w:rsidRPr="00217D00" w:rsidSect="00A602AB">
          <w:headerReference w:type="default" r:id="rId16"/>
          <w:footerReference w:type="default" r:id="rId17"/>
          <w:headerReference w:type="first" r:id="rId18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</w:sectPr>
      </w:pPr>
    </w:p>
    <w:p w14:paraId="1F2F38CF" w14:textId="5E144CD6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217D00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25F6AFE7" w14:textId="77777777" w:rsidR="00A602AB" w:rsidRDefault="00A602AB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8112B08" w14:textId="57E2717F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217D00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217D00">
        <w:rPr>
          <w:rFonts w:ascii="Angsana New" w:hAnsi="Angsana New"/>
          <w:spacing w:val="-2"/>
          <w:sz w:val="30"/>
          <w:szCs w:val="30"/>
        </w:rPr>
        <w:t>34</w:t>
      </w:r>
      <w:r w:rsidRPr="00217D00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 w:rsidR="00027877" w:rsidRPr="00217D00">
        <w:rPr>
          <w:rFonts w:ascii="Angsana New" w:hAnsi="Angsana New"/>
          <w:spacing w:val="-2"/>
          <w:sz w:val="30"/>
          <w:szCs w:val="30"/>
          <w:cs/>
        </w:rPr>
        <w:t>การรายงานทางการเงินระหว่างกาล</w:t>
      </w:r>
      <w:r w:rsidR="00A07077">
        <w:rPr>
          <w:rFonts w:ascii="Angsana New" w:hAnsi="Angsana New"/>
          <w:spacing w:val="-2"/>
          <w:sz w:val="30"/>
          <w:szCs w:val="30"/>
        </w:rPr>
        <w:t xml:space="preserve"> </w:t>
      </w:r>
      <w:r w:rsidRPr="00217D00">
        <w:rPr>
          <w:rFonts w:ascii="Angsana New" w:hAnsi="Angsana New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14:paraId="65AC88D4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270A0C54" w14:textId="77777777" w:rsidR="0014448A" w:rsidRPr="00217D00" w:rsidRDefault="0014448A" w:rsidP="0014448A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4787A7CA" w14:textId="77777777" w:rsidR="00291D2A" w:rsidRPr="00217D00" w:rsidRDefault="00291D2A" w:rsidP="0014448A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3A3CCFD8" w14:textId="77777777" w:rsidR="0014448A" w:rsidRPr="00217D00" w:rsidRDefault="0014448A" w:rsidP="0014448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49FE54AE" w14:textId="017B4A90" w:rsidR="00FA4C8B" w:rsidRPr="00217D00" w:rsidRDefault="00FA4C8B" w:rsidP="0014448A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217D00">
        <w:rPr>
          <w:rFonts w:ascii="Angsana New" w:hAnsi="Angsana New" w:cs="Angsana New"/>
          <w:cs/>
        </w:rPr>
        <w:t>(</w:t>
      </w:r>
      <w:r w:rsidR="009B3D13" w:rsidRPr="009B3D13">
        <w:rPr>
          <w:rFonts w:ascii="Angsana New" w:hAnsi="Angsana New" w:cs="Angsana New" w:hint="cs"/>
          <w:cs/>
        </w:rPr>
        <w:t>นารีวรรณ ชัยบันทัด</w:t>
      </w:r>
      <w:r w:rsidRPr="00217D00">
        <w:rPr>
          <w:rFonts w:ascii="Angsana New" w:hAnsi="Angsana New" w:cs="Angsana New"/>
          <w:cs/>
        </w:rPr>
        <w:t>)</w:t>
      </w:r>
    </w:p>
    <w:p w14:paraId="3D036E6E" w14:textId="77777777" w:rsidR="0014448A" w:rsidRPr="00174DDA" w:rsidRDefault="0014448A" w:rsidP="0014448A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217D00">
        <w:rPr>
          <w:rFonts w:ascii="Angsana New" w:hAnsi="Angsana New" w:cs="Angsana New"/>
          <w:cs/>
        </w:rPr>
        <w:t>ผู้สอบบัญชีรับอนุญาต</w:t>
      </w:r>
    </w:p>
    <w:p w14:paraId="47B035EC" w14:textId="3E4E3F2E" w:rsidR="0014448A" w:rsidRPr="00217D00" w:rsidRDefault="0014448A" w:rsidP="0014448A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217D00">
        <w:rPr>
          <w:rFonts w:ascii="Angsana New" w:hAnsi="Angsana New" w:cs="Angsana New"/>
          <w:cs/>
        </w:rPr>
        <w:t xml:space="preserve">เลขทะเบียน </w:t>
      </w:r>
      <w:r w:rsidR="009B3D13" w:rsidRPr="009B3D13">
        <w:rPr>
          <w:rFonts w:ascii="Angsana New" w:hAnsi="Angsana New" w:cs="Angsana New"/>
        </w:rPr>
        <w:t>9219</w:t>
      </w:r>
    </w:p>
    <w:p w14:paraId="4E116EE8" w14:textId="77777777" w:rsidR="0014448A" w:rsidRPr="00217D00" w:rsidRDefault="0014448A" w:rsidP="0014448A">
      <w:pPr>
        <w:pStyle w:val="a"/>
        <w:tabs>
          <w:tab w:val="clear" w:pos="1080"/>
        </w:tabs>
        <w:rPr>
          <w:rFonts w:ascii="Angsana New" w:hAnsi="Angsana New" w:cs="Angsana New"/>
          <w:lang w:val="en-US"/>
        </w:rPr>
      </w:pPr>
    </w:p>
    <w:p w14:paraId="0DD8A1C3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17D00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AC26365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17D00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0EE5D1C" w14:textId="6EE812A6" w:rsidR="00BA310A" w:rsidRPr="00217D00" w:rsidRDefault="00365748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"/>
          <w:tab w:val="left" w:pos="288"/>
          <w:tab w:val="left" w:pos="576"/>
        </w:tabs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</w:rPr>
        <w:t>13</w:t>
      </w:r>
      <w:r w:rsidR="00B108DB">
        <w:rPr>
          <w:rFonts w:ascii="Angsana New" w:eastAsia="Calibri" w:hAnsi="Angsana New"/>
          <w:sz w:val="30"/>
          <w:szCs w:val="30"/>
        </w:rPr>
        <w:t xml:space="preserve"> </w:t>
      </w:r>
      <w:r w:rsidR="0000714D">
        <w:rPr>
          <w:rFonts w:ascii="Angsana New" w:eastAsia="Calibri" w:hAnsi="Angsana New" w:hint="cs"/>
          <w:sz w:val="30"/>
          <w:szCs w:val="30"/>
          <w:cs/>
        </w:rPr>
        <w:t>พ</w:t>
      </w:r>
      <w:r w:rsidR="009B3D13">
        <w:rPr>
          <w:rFonts w:ascii="Angsana New" w:eastAsia="Calibri" w:hAnsi="Angsana New" w:hint="cs"/>
          <w:sz w:val="30"/>
          <w:szCs w:val="30"/>
          <w:cs/>
        </w:rPr>
        <w:t>ฤษภาคม</w:t>
      </w:r>
      <w:r w:rsidR="007552CD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7552CD">
        <w:rPr>
          <w:rFonts w:ascii="Angsana New" w:eastAsia="Calibri" w:hAnsi="Angsana New"/>
          <w:sz w:val="30"/>
          <w:szCs w:val="30"/>
        </w:rPr>
        <w:t>256</w:t>
      </w:r>
      <w:r w:rsidR="009B3D13">
        <w:rPr>
          <w:rFonts w:ascii="Angsana New" w:eastAsia="Calibri" w:hAnsi="Angsana New"/>
          <w:sz w:val="30"/>
          <w:szCs w:val="30"/>
        </w:rPr>
        <w:t>9</w:t>
      </w:r>
    </w:p>
    <w:p w14:paraId="71B8CC41" w14:textId="7E508A2B" w:rsidR="003A05B1" w:rsidRPr="00CF76AD" w:rsidRDefault="003A05B1" w:rsidP="00CF76AD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color w:val="000000"/>
          <w:sz w:val="30"/>
          <w:szCs w:val="30"/>
        </w:rPr>
      </w:pPr>
    </w:p>
    <w:sectPr w:rsidR="003A05B1" w:rsidRPr="00CF76AD" w:rsidSect="00A602AB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9AA7F" w14:textId="77777777" w:rsidR="006A5A71" w:rsidRDefault="006A5A71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10427431" w14:textId="77777777" w:rsidR="006A5A71" w:rsidRDefault="006A5A71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6D6F0" w14:textId="77777777" w:rsidR="006C1111" w:rsidRDefault="006C1111" w:rsidP="002C3A6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31</w:t>
    </w:r>
    <w:r>
      <w:rPr>
        <w:rStyle w:val="PageNumber"/>
      </w:rPr>
      <w:fldChar w:fldCharType="end"/>
    </w:r>
  </w:p>
  <w:p w14:paraId="3D409133" w14:textId="77777777" w:rsidR="006C1111" w:rsidRDefault="006C1111" w:rsidP="00D95A8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00332" w14:textId="5C67DBDA" w:rsidR="006C1111" w:rsidRDefault="006C1111" w:rsidP="005252F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C00726">
      <w:rPr>
        <w:rStyle w:val="PageNumber"/>
        <w:noProof/>
        <w:lang w:val="en-US"/>
      </w:rPr>
      <w:t>1</w:t>
    </w:r>
    <w:r>
      <w:rPr>
        <w:rStyle w:val="PageNumber"/>
        <w:cs/>
      </w:rPr>
      <w:fldChar w:fldCharType="end"/>
    </w:r>
  </w:p>
  <w:p w14:paraId="0E9794C5" w14:textId="5E8CBF15" w:rsidR="006C1111" w:rsidRPr="00602E8C" w:rsidRDefault="006C1111" w:rsidP="000B4C87">
    <w:pPr>
      <w:pStyle w:val="Footer"/>
      <w:ind w:right="360"/>
      <w:rPr>
        <w:rFonts w:ascii="Angsana New" w:hAnsi="Angsana New"/>
        <w:sz w:val="30"/>
        <w:szCs w:val="30"/>
      </w:rPr>
    </w:pPr>
    <w:r w:rsidRPr="00602E8C">
      <w:rPr>
        <w:rFonts w:ascii="Angsana New" w:hAnsi="Angsana New"/>
        <w:sz w:val="30"/>
        <w:szCs w:val="30"/>
      </w:rPr>
      <w:fldChar w:fldCharType="begin"/>
    </w:r>
    <w:r w:rsidRPr="00602E8C">
      <w:rPr>
        <w:rFonts w:ascii="Angsana New" w:hAnsi="Angsana New"/>
        <w:sz w:val="30"/>
        <w:szCs w:val="30"/>
      </w:rPr>
      <w:instrText xml:space="preserve"> FILENAME </w:instrText>
    </w:r>
    <w:r w:rsidRPr="00602E8C">
      <w:rPr>
        <w:rFonts w:ascii="Angsana New" w:hAnsi="Angsana New"/>
        <w:sz w:val="30"/>
        <w:szCs w:val="30"/>
      </w:rPr>
      <w:fldChar w:fldCharType="separate"/>
    </w:r>
    <w:r w:rsidR="00BA190E">
      <w:rPr>
        <w:rFonts w:ascii="Angsana New" w:hAnsi="Angsana New"/>
        <w:noProof/>
        <w:sz w:val="30"/>
        <w:szCs w:val="30"/>
      </w:rPr>
      <w:t>PLUS26Q1 - FS TH Report V6.docx</w:t>
    </w:r>
    <w:r w:rsidRPr="00602E8C">
      <w:rPr>
        <w:rFonts w:ascii="Angsana New" w:hAnsi="Angsana New"/>
        <w:sz w:val="30"/>
        <w:szCs w:val="30"/>
      </w:rPr>
      <w:fldChar w:fldCharType="end"/>
    </w:r>
    <w:r w:rsidRPr="00602E8C">
      <w:rPr>
        <w:rFonts w:ascii="Angsana New" w:hAnsi="Angsana New"/>
        <w:sz w:val="30"/>
        <w:szCs w:val="30"/>
        <w:cs/>
        <w:lang w:val="en-GB"/>
      </w:rPr>
      <w:t xml:space="preserve">                                                                                                       </w:t>
    </w:r>
    <w:r>
      <w:rPr>
        <w:rFonts w:ascii="Angsana New" w:hAnsi="Angsana New"/>
        <w:sz w:val="30"/>
        <w:szCs w:val="30"/>
        <w:lang w:val="en-GB"/>
      </w:rPr>
      <w:tab/>
    </w:r>
    <w:r w:rsidRPr="00602E8C">
      <w:rPr>
        <w:rFonts w:ascii="Angsana New" w:hAnsi="Angsana New"/>
        <w:sz w:val="30"/>
        <w:szCs w:val="30"/>
        <w:cs/>
        <w:lang w:val="en-GB"/>
      </w:rPr>
      <w:t xml:space="preserve"> </w:t>
    </w:r>
    <w:r w:rsidRPr="00602E8C">
      <w:rPr>
        <w:rFonts w:ascii="Angsana New" w:hAnsi="Angsana New"/>
        <w:sz w:val="30"/>
        <w:szCs w:val="30"/>
        <w:cs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4F3C1" w14:textId="77777777" w:rsidR="006C1111" w:rsidRPr="005C0F91" w:rsidRDefault="006C1111" w:rsidP="003C249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  <w:cs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DDA90" w14:textId="11F695D0" w:rsidR="006C1111" w:rsidRPr="00CA448A" w:rsidRDefault="006C1111" w:rsidP="00932CC9">
    <w:pPr>
      <w:pStyle w:val="Footer"/>
      <w:framePr w:w="259" w:h="436" w:hRule="exact" w:wrap="around" w:vAnchor="text" w:hAnchor="page" w:x="6223" w:y="33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C00726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006BC9F" w14:textId="77777777" w:rsidR="006C1111" w:rsidRPr="002C3A6E" w:rsidRDefault="006C1111" w:rsidP="000B4C87">
    <w:pPr>
      <w:pStyle w:val="Footer"/>
      <w:ind w:right="360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  <w:cs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E8BEE" w14:textId="2D2542D7" w:rsidR="006C1111" w:rsidRPr="00CA448A" w:rsidRDefault="006C1111" w:rsidP="002F7B22">
    <w:pPr>
      <w:pStyle w:val="Footer"/>
      <w:framePr w:wrap="around" w:vAnchor="text" w:hAnchor="page" w:x="6226" w:y="9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116490">
      <w:rPr>
        <w:rStyle w:val="PageNumber"/>
        <w:rFonts w:ascii="Angsana New" w:hAnsi="Angsana New"/>
        <w:noProof/>
        <w:sz w:val="30"/>
        <w:szCs w:val="30"/>
        <w:cs/>
      </w:rPr>
      <w:t>18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8DB2FCE" w14:textId="77777777" w:rsidR="006C1111" w:rsidRPr="002C3A6E" w:rsidRDefault="006C1111" w:rsidP="002F7B22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FE12D" w14:textId="77777777" w:rsidR="006A5A71" w:rsidRDefault="006A5A71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11AB4DED" w14:textId="77777777" w:rsidR="006A5A71" w:rsidRDefault="006A5A71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F1BC6" w14:textId="77777777" w:rsidR="006C1111" w:rsidRPr="00D90C5B" w:rsidRDefault="006C1111" w:rsidP="00C9443A">
    <w:pPr>
      <w:pStyle w:val="Heading5"/>
      <w:rPr>
        <w:rFonts w:ascii="Angsana New" w:hAnsi="Angsana New"/>
      </w:rPr>
    </w:pPr>
    <w:r>
      <w:rPr>
        <w:rFonts w:ascii="Angsana New" w:hAnsi="Angsana New"/>
        <w:cs/>
      </w:rPr>
      <w:t xml:space="preserve"> </w:t>
    </w:r>
  </w:p>
  <w:p w14:paraId="50C96E8B" w14:textId="77777777" w:rsidR="006C1111" w:rsidRPr="00C9443A" w:rsidRDefault="006C11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0CA6D" w14:textId="77777777" w:rsidR="006C1111" w:rsidRPr="007C599C" w:rsidRDefault="006C1111" w:rsidP="001D41E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64327EB4" w14:textId="77777777" w:rsidR="006C1111" w:rsidRPr="007C599C" w:rsidRDefault="006C1111" w:rsidP="001D41E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0033A7B2" w14:textId="77777777" w:rsidR="006C1111" w:rsidRPr="007C599C" w:rsidRDefault="006C1111" w:rsidP="001D41E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58B50525" w14:textId="77777777" w:rsidR="006C1111" w:rsidRPr="007C599C" w:rsidRDefault="006C1111" w:rsidP="001D41E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330ED746" w14:textId="77777777" w:rsidR="006C1111" w:rsidRPr="007C599C" w:rsidRDefault="006C1111" w:rsidP="001D41E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5B656A40" w14:textId="77777777" w:rsidR="006C1111" w:rsidRPr="007C599C" w:rsidRDefault="006C1111" w:rsidP="001D41E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6578D" w14:textId="77777777" w:rsidR="006C1111" w:rsidRPr="00D90C5B" w:rsidRDefault="006C1111" w:rsidP="00C9443A">
    <w:pPr>
      <w:pStyle w:val="Heading5"/>
      <w:rPr>
        <w:rFonts w:ascii="Angsana New" w:hAnsi="Angsana New"/>
      </w:rPr>
    </w:pPr>
    <w:r>
      <w:rPr>
        <w:rFonts w:ascii="Angsana New" w:hAnsi="Angsana New"/>
        <w:cs/>
      </w:rPr>
      <w:t xml:space="preserve"> </w:t>
    </w:r>
  </w:p>
  <w:p w14:paraId="67597F5B" w14:textId="77777777" w:rsidR="006C1111" w:rsidRPr="00C9443A" w:rsidRDefault="006C111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77BDF" w14:textId="77777777" w:rsidR="00DD3BD4" w:rsidRPr="003D7FFB" w:rsidRDefault="00DD3BD4" w:rsidP="001D41E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5DC7E0E4" w14:textId="77777777" w:rsidR="00DD3BD4" w:rsidRPr="003D7FFB" w:rsidRDefault="00DD3BD4" w:rsidP="001D41E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580B8496" w14:textId="77777777" w:rsidR="00DD3BD4" w:rsidRPr="003D7FFB" w:rsidRDefault="00DD3BD4" w:rsidP="001D41E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4CEA4EB3" w14:textId="77777777" w:rsidR="00DD3BD4" w:rsidRPr="003D7FFB" w:rsidRDefault="00DD3BD4" w:rsidP="001D41E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53DA0B8F" w14:textId="77777777" w:rsidR="00DD3BD4" w:rsidRPr="003D7FFB" w:rsidRDefault="00DD3BD4" w:rsidP="001D41E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6EFA4151" w14:textId="77777777" w:rsidR="00DD3BD4" w:rsidRDefault="00DD3BD4" w:rsidP="001D41E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215A65F9" w14:textId="77777777" w:rsidR="003D7FFB" w:rsidRDefault="003D7FFB" w:rsidP="001D41E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32F5C85D" w14:textId="77777777" w:rsidR="003D7FFB" w:rsidRPr="003D7FFB" w:rsidRDefault="003D7FFB" w:rsidP="001D41E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B588D" w14:textId="3B805BE8" w:rsidR="006C1111" w:rsidRDefault="006C1111" w:rsidP="008F146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01464728" w14:textId="00246D47" w:rsidR="00A602AB" w:rsidRDefault="00A602AB" w:rsidP="008F146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1080E290" w14:textId="46529A17" w:rsidR="00A602AB" w:rsidRDefault="00A602AB" w:rsidP="008F146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69EE30C8" w14:textId="77777777" w:rsidR="00A602AB" w:rsidRPr="007A52D5" w:rsidRDefault="00A602AB" w:rsidP="008F146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8DA2F334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48363E4"/>
    <w:multiLevelType w:val="hybridMultilevel"/>
    <w:tmpl w:val="C964B830"/>
    <w:lvl w:ilvl="0" w:tplc="A648ACE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A617BCB"/>
    <w:multiLevelType w:val="hybridMultilevel"/>
    <w:tmpl w:val="6EC04B84"/>
    <w:lvl w:ilvl="0" w:tplc="FFD071F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E215E5"/>
    <w:multiLevelType w:val="hybridMultilevel"/>
    <w:tmpl w:val="BC1C37AA"/>
    <w:lvl w:ilvl="0" w:tplc="6DDE5C8C"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146537"/>
    <w:multiLevelType w:val="multilevel"/>
    <w:tmpl w:val="5A06FA8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0" w15:restartNumberingAfterBreak="0">
    <w:nsid w:val="55E85C37"/>
    <w:multiLevelType w:val="hybridMultilevel"/>
    <w:tmpl w:val="E58CEA24"/>
    <w:lvl w:ilvl="0" w:tplc="CD06F630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628D7BC5"/>
    <w:multiLevelType w:val="hybridMultilevel"/>
    <w:tmpl w:val="522E1C82"/>
    <w:lvl w:ilvl="0" w:tplc="6C928C1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333021695">
    <w:abstractNumId w:val="6"/>
  </w:num>
  <w:num w:numId="2" w16cid:durableId="1341471163">
    <w:abstractNumId w:val="5"/>
  </w:num>
  <w:num w:numId="3" w16cid:durableId="1988045583">
    <w:abstractNumId w:val="9"/>
  </w:num>
  <w:num w:numId="4" w16cid:durableId="1051729231">
    <w:abstractNumId w:val="7"/>
  </w:num>
  <w:num w:numId="5" w16cid:durableId="732195342">
    <w:abstractNumId w:val="8"/>
  </w:num>
  <w:num w:numId="6" w16cid:durableId="507907395">
    <w:abstractNumId w:val="3"/>
  </w:num>
  <w:num w:numId="7" w16cid:durableId="1682927201">
    <w:abstractNumId w:val="2"/>
  </w:num>
  <w:num w:numId="8" w16cid:durableId="1918635590">
    <w:abstractNumId w:val="0"/>
  </w:num>
  <w:num w:numId="9" w16cid:durableId="857894346">
    <w:abstractNumId w:val="1"/>
  </w:num>
  <w:num w:numId="10" w16cid:durableId="1158808516">
    <w:abstractNumId w:val="4"/>
  </w:num>
  <w:num w:numId="11" w16cid:durableId="1721827999">
    <w:abstractNumId w:val="14"/>
  </w:num>
  <w:num w:numId="12" w16cid:durableId="438986585">
    <w:abstractNumId w:val="11"/>
  </w:num>
  <w:num w:numId="13" w16cid:durableId="468283234">
    <w:abstractNumId w:val="22"/>
  </w:num>
  <w:num w:numId="14" w16cid:durableId="2086143901">
    <w:abstractNumId w:val="13"/>
  </w:num>
  <w:num w:numId="15" w16cid:durableId="123892998">
    <w:abstractNumId w:val="15"/>
  </w:num>
  <w:num w:numId="16" w16cid:durableId="738209930">
    <w:abstractNumId w:val="17"/>
  </w:num>
  <w:num w:numId="17" w16cid:durableId="730737003">
    <w:abstractNumId w:val="16"/>
  </w:num>
  <w:num w:numId="18" w16cid:durableId="103578496">
    <w:abstractNumId w:val="21"/>
  </w:num>
  <w:num w:numId="19" w16cid:durableId="1603025895">
    <w:abstractNumId w:val="19"/>
  </w:num>
  <w:num w:numId="20" w16cid:durableId="1671448759">
    <w:abstractNumId w:val="20"/>
  </w:num>
  <w:num w:numId="21" w16cid:durableId="1550415238">
    <w:abstractNumId w:val="12"/>
  </w:num>
  <w:num w:numId="22" w16cid:durableId="1912306935">
    <w:abstractNumId w:val="10"/>
  </w:num>
  <w:num w:numId="23" w16cid:durableId="958298811">
    <w:abstractNumId w:val="23"/>
  </w:num>
  <w:num w:numId="24" w16cid:durableId="1281449203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114"/>
    <w:rsid w:val="0000041E"/>
    <w:rsid w:val="000007EF"/>
    <w:rsid w:val="00000AF2"/>
    <w:rsid w:val="00000B49"/>
    <w:rsid w:val="00001148"/>
    <w:rsid w:val="00001C79"/>
    <w:rsid w:val="000020B4"/>
    <w:rsid w:val="00002C9A"/>
    <w:rsid w:val="0000332D"/>
    <w:rsid w:val="00003FEC"/>
    <w:rsid w:val="00004B57"/>
    <w:rsid w:val="00004C81"/>
    <w:rsid w:val="00004FDC"/>
    <w:rsid w:val="000057F1"/>
    <w:rsid w:val="0000581A"/>
    <w:rsid w:val="000059D3"/>
    <w:rsid w:val="00005C07"/>
    <w:rsid w:val="00005D33"/>
    <w:rsid w:val="0000701F"/>
    <w:rsid w:val="0000714D"/>
    <w:rsid w:val="00007EB5"/>
    <w:rsid w:val="000101B0"/>
    <w:rsid w:val="000106DB"/>
    <w:rsid w:val="00010B15"/>
    <w:rsid w:val="00010B8E"/>
    <w:rsid w:val="00011236"/>
    <w:rsid w:val="0001137C"/>
    <w:rsid w:val="000114F4"/>
    <w:rsid w:val="00011A35"/>
    <w:rsid w:val="00012042"/>
    <w:rsid w:val="00013735"/>
    <w:rsid w:val="000138CB"/>
    <w:rsid w:val="00013B90"/>
    <w:rsid w:val="00013C44"/>
    <w:rsid w:val="00013F44"/>
    <w:rsid w:val="0001402E"/>
    <w:rsid w:val="000141B7"/>
    <w:rsid w:val="0001441F"/>
    <w:rsid w:val="00014750"/>
    <w:rsid w:val="00015624"/>
    <w:rsid w:val="000158EA"/>
    <w:rsid w:val="00015B58"/>
    <w:rsid w:val="00017128"/>
    <w:rsid w:val="0001725A"/>
    <w:rsid w:val="00017BBE"/>
    <w:rsid w:val="00020F06"/>
    <w:rsid w:val="00021635"/>
    <w:rsid w:val="00021AB1"/>
    <w:rsid w:val="00022459"/>
    <w:rsid w:val="0002267E"/>
    <w:rsid w:val="00022F95"/>
    <w:rsid w:val="00023227"/>
    <w:rsid w:val="00024401"/>
    <w:rsid w:val="00024599"/>
    <w:rsid w:val="00025BB2"/>
    <w:rsid w:val="00026A4D"/>
    <w:rsid w:val="00026B17"/>
    <w:rsid w:val="00027104"/>
    <w:rsid w:val="000271E8"/>
    <w:rsid w:val="0002777B"/>
    <w:rsid w:val="0002778A"/>
    <w:rsid w:val="00027877"/>
    <w:rsid w:val="0003079C"/>
    <w:rsid w:val="000307E5"/>
    <w:rsid w:val="00030C01"/>
    <w:rsid w:val="00030DD8"/>
    <w:rsid w:val="00031319"/>
    <w:rsid w:val="0003180B"/>
    <w:rsid w:val="000321C6"/>
    <w:rsid w:val="0003389B"/>
    <w:rsid w:val="000339AD"/>
    <w:rsid w:val="000340A9"/>
    <w:rsid w:val="0003411A"/>
    <w:rsid w:val="0003526A"/>
    <w:rsid w:val="000361FC"/>
    <w:rsid w:val="000363B0"/>
    <w:rsid w:val="0003708E"/>
    <w:rsid w:val="000375EF"/>
    <w:rsid w:val="00037708"/>
    <w:rsid w:val="0003780A"/>
    <w:rsid w:val="00037833"/>
    <w:rsid w:val="00037C60"/>
    <w:rsid w:val="000400E5"/>
    <w:rsid w:val="00040238"/>
    <w:rsid w:val="0004044A"/>
    <w:rsid w:val="00040756"/>
    <w:rsid w:val="0004129E"/>
    <w:rsid w:val="00041560"/>
    <w:rsid w:val="0004179A"/>
    <w:rsid w:val="000417F2"/>
    <w:rsid w:val="00041D67"/>
    <w:rsid w:val="000423A8"/>
    <w:rsid w:val="00042733"/>
    <w:rsid w:val="00042787"/>
    <w:rsid w:val="00042D60"/>
    <w:rsid w:val="00043153"/>
    <w:rsid w:val="000431E8"/>
    <w:rsid w:val="000431F7"/>
    <w:rsid w:val="0004349E"/>
    <w:rsid w:val="00043799"/>
    <w:rsid w:val="000439C6"/>
    <w:rsid w:val="00044558"/>
    <w:rsid w:val="00044BA8"/>
    <w:rsid w:val="00044E4B"/>
    <w:rsid w:val="0004528E"/>
    <w:rsid w:val="00045813"/>
    <w:rsid w:val="00046F24"/>
    <w:rsid w:val="000470A3"/>
    <w:rsid w:val="000470EE"/>
    <w:rsid w:val="0004728A"/>
    <w:rsid w:val="000475C7"/>
    <w:rsid w:val="00047852"/>
    <w:rsid w:val="00047A84"/>
    <w:rsid w:val="00050AB3"/>
    <w:rsid w:val="00050AB9"/>
    <w:rsid w:val="00050BB3"/>
    <w:rsid w:val="00050EA2"/>
    <w:rsid w:val="00051BE5"/>
    <w:rsid w:val="00051D28"/>
    <w:rsid w:val="00051E38"/>
    <w:rsid w:val="00051EEE"/>
    <w:rsid w:val="00052853"/>
    <w:rsid w:val="00052973"/>
    <w:rsid w:val="00052B49"/>
    <w:rsid w:val="00052CB5"/>
    <w:rsid w:val="00053E40"/>
    <w:rsid w:val="00054000"/>
    <w:rsid w:val="00055492"/>
    <w:rsid w:val="00055562"/>
    <w:rsid w:val="000555F6"/>
    <w:rsid w:val="00055D63"/>
    <w:rsid w:val="00055FF1"/>
    <w:rsid w:val="000561ED"/>
    <w:rsid w:val="00056FDA"/>
    <w:rsid w:val="000570BF"/>
    <w:rsid w:val="00057333"/>
    <w:rsid w:val="000573CE"/>
    <w:rsid w:val="0005760D"/>
    <w:rsid w:val="00057893"/>
    <w:rsid w:val="000579C8"/>
    <w:rsid w:val="00060157"/>
    <w:rsid w:val="0006094F"/>
    <w:rsid w:val="000609AB"/>
    <w:rsid w:val="00060EF0"/>
    <w:rsid w:val="0006230D"/>
    <w:rsid w:val="00062599"/>
    <w:rsid w:val="00062DE4"/>
    <w:rsid w:val="0006301C"/>
    <w:rsid w:val="000635AA"/>
    <w:rsid w:val="0006459F"/>
    <w:rsid w:val="00064D01"/>
    <w:rsid w:val="00064D05"/>
    <w:rsid w:val="000666FB"/>
    <w:rsid w:val="00066B18"/>
    <w:rsid w:val="00066B95"/>
    <w:rsid w:val="00066C83"/>
    <w:rsid w:val="000674DE"/>
    <w:rsid w:val="0006780A"/>
    <w:rsid w:val="00067F9C"/>
    <w:rsid w:val="00070180"/>
    <w:rsid w:val="00070513"/>
    <w:rsid w:val="000712EC"/>
    <w:rsid w:val="000713C6"/>
    <w:rsid w:val="000714E3"/>
    <w:rsid w:val="00071FCA"/>
    <w:rsid w:val="0007246F"/>
    <w:rsid w:val="000724F7"/>
    <w:rsid w:val="00073135"/>
    <w:rsid w:val="00073657"/>
    <w:rsid w:val="00074E48"/>
    <w:rsid w:val="00075168"/>
    <w:rsid w:val="000752D7"/>
    <w:rsid w:val="00075385"/>
    <w:rsid w:val="00075B65"/>
    <w:rsid w:val="0007601D"/>
    <w:rsid w:val="000762FB"/>
    <w:rsid w:val="00076C65"/>
    <w:rsid w:val="000779E1"/>
    <w:rsid w:val="00077B12"/>
    <w:rsid w:val="00077C07"/>
    <w:rsid w:val="0008087B"/>
    <w:rsid w:val="000808C7"/>
    <w:rsid w:val="00080EA3"/>
    <w:rsid w:val="00081054"/>
    <w:rsid w:val="00081087"/>
    <w:rsid w:val="000815FA"/>
    <w:rsid w:val="0008174B"/>
    <w:rsid w:val="00081FD2"/>
    <w:rsid w:val="00082352"/>
    <w:rsid w:val="00082B89"/>
    <w:rsid w:val="0008334C"/>
    <w:rsid w:val="000833C8"/>
    <w:rsid w:val="000835A7"/>
    <w:rsid w:val="00084798"/>
    <w:rsid w:val="0008594D"/>
    <w:rsid w:val="00085A55"/>
    <w:rsid w:val="00085D28"/>
    <w:rsid w:val="00085E2A"/>
    <w:rsid w:val="00086118"/>
    <w:rsid w:val="000861ED"/>
    <w:rsid w:val="000861F1"/>
    <w:rsid w:val="00086404"/>
    <w:rsid w:val="000867CA"/>
    <w:rsid w:val="00086A0D"/>
    <w:rsid w:val="00087811"/>
    <w:rsid w:val="00087BED"/>
    <w:rsid w:val="000902ED"/>
    <w:rsid w:val="00090C20"/>
    <w:rsid w:val="0009101F"/>
    <w:rsid w:val="00091C22"/>
    <w:rsid w:val="0009238A"/>
    <w:rsid w:val="00092676"/>
    <w:rsid w:val="000928F8"/>
    <w:rsid w:val="00093013"/>
    <w:rsid w:val="0009319A"/>
    <w:rsid w:val="0009325A"/>
    <w:rsid w:val="00093553"/>
    <w:rsid w:val="000937ED"/>
    <w:rsid w:val="00094013"/>
    <w:rsid w:val="000945E2"/>
    <w:rsid w:val="00094723"/>
    <w:rsid w:val="000952E5"/>
    <w:rsid w:val="00095DD9"/>
    <w:rsid w:val="00095E98"/>
    <w:rsid w:val="00096570"/>
    <w:rsid w:val="000968D7"/>
    <w:rsid w:val="00096C6D"/>
    <w:rsid w:val="0009702B"/>
    <w:rsid w:val="000972F5"/>
    <w:rsid w:val="00097DAD"/>
    <w:rsid w:val="000A13D8"/>
    <w:rsid w:val="000A1B8D"/>
    <w:rsid w:val="000A1CF8"/>
    <w:rsid w:val="000A2942"/>
    <w:rsid w:val="000A2E33"/>
    <w:rsid w:val="000A32B1"/>
    <w:rsid w:val="000A3BC3"/>
    <w:rsid w:val="000A5FC9"/>
    <w:rsid w:val="000A6342"/>
    <w:rsid w:val="000A6740"/>
    <w:rsid w:val="000A6933"/>
    <w:rsid w:val="000A6AE7"/>
    <w:rsid w:val="000A70AD"/>
    <w:rsid w:val="000A71F8"/>
    <w:rsid w:val="000A739D"/>
    <w:rsid w:val="000A76BD"/>
    <w:rsid w:val="000A7A21"/>
    <w:rsid w:val="000B02BF"/>
    <w:rsid w:val="000B081A"/>
    <w:rsid w:val="000B0DFD"/>
    <w:rsid w:val="000B13B8"/>
    <w:rsid w:val="000B202C"/>
    <w:rsid w:val="000B2082"/>
    <w:rsid w:val="000B3104"/>
    <w:rsid w:val="000B3148"/>
    <w:rsid w:val="000B38AA"/>
    <w:rsid w:val="000B3A47"/>
    <w:rsid w:val="000B3BDE"/>
    <w:rsid w:val="000B4903"/>
    <w:rsid w:val="000B4C87"/>
    <w:rsid w:val="000B4FF2"/>
    <w:rsid w:val="000B5EDC"/>
    <w:rsid w:val="000B60CA"/>
    <w:rsid w:val="000B7CA7"/>
    <w:rsid w:val="000B7F72"/>
    <w:rsid w:val="000B7F92"/>
    <w:rsid w:val="000C0D52"/>
    <w:rsid w:val="000C1002"/>
    <w:rsid w:val="000C1B3D"/>
    <w:rsid w:val="000C33A7"/>
    <w:rsid w:val="000C3AAB"/>
    <w:rsid w:val="000C3FCA"/>
    <w:rsid w:val="000C4168"/>
    <w:rsid w:val="000C4B28"/>
    <w:rsid w:val="000C4BC8"/>
    <w:rsid w:val="000C5709"/>
    <w:rsid w:val="000C6B46"/>
    <w:rsid w:val="000C7041"/>
    <w:rsid w:val="000C77A0"/>
    <w:rsid w:val="000C7BF0"/>
    <w:rsid w:val="000D2F89"/>
    <w:rsid w:val="000D3002"/>
    <w:rsid w:val="000D3610"/>
    <w:rsid w:val="000D4250"/>
    <w:rsid w:val="000D4760"/>
    <w:rsid w:val="000D4AAF"/>
    <w:rsid w:val="000D5990"/>
    <w:rsid w:val="000D59F7"/>
    <w:rsid w:val="000D5BE0"/>
    <w:rsid w:val="000D6594"/>
    <w:rsid w:val="000D741F"/>
    <w:rsid w:val="000D7B14"/>
    <w:rsid w:val="000D7EB8"/>
    <w:rsid w:val="000E028F"/>
    <w:rsid w:val="000E0E4D"/>
    <w:rsid w:val="000E0E81"/>
    <w:rsid w:val="000E12B6"/>
    <w:rsid w:val="000E14CF"/>
    <w:rsid w:val="000E15CC"/>
    <w:rsid w:val="000E1694"/>
    <w:rsid w:val="000E179E"/>
    <w:rsid w:val="000E1B7D"/>
    <w:rsid w:val="000E1BA7"/>
    <w:rsid w:val="000E1D2A"/>
    <w:rsid w:val="000E2AC9"/>
    <w:rsid w:val="000E3076"/>
    <w:rsid w:val="000E317F"/>
    <w:rsid w:val="000E3DAE"/>
    <w:rsid w:val="000E3F7A"/>
    <w:rsid w:val="000E434E"/>
    <w:rsid w:val="000E4389"/>
    <w:rsid w:val="000E469F"/>
    <w:rsid w:val="000E4B14"/>
    <w:rsid w:val="000E4E80"/>
    <w:rsid w:val="000E519C"/>
    <w:rsid w:val="000E5F2B"/>
    <w:rsid w:val="000E63FD"/>
    <w:rsid w:val="000E6410"/>
    <w:rsid w:val="000E67A1"/>
    <w:rsid w:val="000E6C88"/>
    <w:rsid w:val="000E766D"/>
    <w:rsid w:val="000E7FA6"/>
    <w:rsid w:val="000F00F6"/>
    <w:rsid w:val="000F029D"/>
    <w:rsid w:val="000F0BE7"/>
    <w:rsid w:val="000F122E"/>
    <w:rsid w:val="000F1668"/>
    <w:rsid w:val="000F196A"/>
    <w:rsid w:val="000F1FFD"/>
    <w:rsid w:val="000F20B0"/>
    <w:rsid w:val="000F2513"/>
    <w:rsid w:val="000F2AB8"/>
    <w:rsid w:val="000F326E"/>
    <w:rsid w:val="000F3896"/>
    <w:rsid w:val="000F3BC9"/>
    <w:rsid w:val="000F562F"/>
    <w:rsid w:val="000F58E1"/>
    <w:rsid w:val="000F60F2"/>
    <w:rsid w:val="000F7143"/>
    <w:rsid w:val="000F7549"/>
    <w:rsid w:val="000F7C92"/>
    <w:rsid w:val="0010011A"/>
    <w:rsid w:val="001011B0"/>
    <w:rsid w:val="001011E7"/>
    <w:rsid w:val="00101868"/>
    <w:rsid w:val="00102074"/>
    <w:rsid w:val="00102301"/>
    <w:rsid w:val="00103262"/>
    <w:rsid w:val="00103510"/>
    <w:rsid w:val="00103AA9"/>
    <w:rsid w:val="00103F50"/>
    <w:rsid w:val="00104D39"/>
    <w:rsid w:val="001050C8"/>
    <w:rsid w:val="0010552E"/>
    <w:rsid w:val="0010555F"/>
    <w:rsid w:val="00106119"/>
    <w:rsid w:val="001101B5"/>
    <w:rsid w:val="00110851"/>
    <w:rsid w:val="00110857"/>
    <w:rsid w:val="00110A62"/>
    <w:rsid w:val="001115B1"/>
    <w:rsid w:val="00111ADF"/>
    <w:rsid w:val="001129FC"/>
    <w:rsid w:val="00113118"/>
    <w:rsid w:val="001138EB"/>
    <w:rsid w:val="00113A0D"/>
    <w:rsid w:val="001143BF"/>
    <w:rsid w:val="00115763"/>
    <w:rsid w:val="00115E76"/>
    <w:rsid w:val="00116342"/>
    <w:rsid w:val="00116490"/>
    <w:rsid w:val="00117056"/>
    <w:rsid w:val="001175E8"/>
    <w:rsid w:val="001177B6"/>
    <w:rsid w:val="00120399"/>
    <w:rsid w:val="0012041B"/>
    <w:rsid w:val="0012045E"/>
    <w:rsid w:val="0012068A"/>
    <w:rsid w:val="001207CA"/>
    <w:rsid w:val="001207F7"/>
    <w:rsid w:val="00120A02"/>
    <w:rsid w:val="00121A77"/>
    <w:rsid w:val="00121E83"/>
    <w:rsid w:val="00121F6D"/>
    <w:rsid w:val="001221C2"/>
    <w:rsid w:val="00122713"/>
    <w:rsid w:val="0012321F"/>
    <w:rsid w:val="00123373"/>
    <w:rsid w:val="00123F61"/>
    <w:rsid w:val="001249E4"/>
    <w:rsid w:val="001251FF"/>
    <w:rsid w:val="00125BB0"/>
    <w:rsid w:val="00126108"/>
    <w:rsid w:val="00126219"/>
    <w:rsid w:val="00126477"/>
    <w:rsid w:val="00126795"/>
    <w:rsid w:val="00126D32"/>
    <w:rsid w:val="00126E84"/>
    <w:rsid w:val="001271BB"/>
    <w:rsid w:val="0012760C"/>
    <w:rsid w:val="00127836"/>
    <w:rsid w:val="00130AEB"/>
    <w:rsid w:val="00130DED"/>
    <w:rsid w:val="00131489"/>
    <w:rsid w:val="001317DE"/>
    <w:rsid w:val="001331A8"/>
    <w:rsid w:val="001334A1"/>
    <w:rsid w:val="0013534D"/>
    <w:rsid w:val="00135ACC"/>
    <w:rsid w:val="00135F9A"/>
    <w:rsid w:val="0013645F"/>
    <w:rsid w:val="00136C18"/>
    <w:rsid w:val="00136E0F"/>
    <w:rsid w:val="001375A7"/>
    <w:rsid w:val="001406FD"/>
    <w:rsid w:val="00140D25"/>
    <w:rsid w:val="00141358"/>
    <w:rsid w:val="00141B2C"/>
    <w:rsid w:val="0014226F"/>
    <w:rsid w:val="0014285E"/>
    <w:rsid w:val="00142A8C"/>
    <w:rsid w:val="00142F4F"/>
    <w:rsid w:val="001434CA"/>
    <w:rsid w:val="001438B1"/>
    <w:rsid w:val="001438E1"/>
    <w:rsid w:val="0014420E"/>
    <w:rsid w:val="0014448A"/>
    <w:rsid w:val="001455FA"/>
    <w:rsid w:val="00145795"/>
    <w:rsid w:val="00145C36"/>
    <w:rsid w:val="00146032"/>
    <w:rsid w:val="0014605D"/>
    <w:rsid w:val="0014641B"/>
    <w:rsid w:val="001468FA"/>
    <w:rsid w:val="00146DB1"/>
    <w:rsid w:val="00146FBA"/>
    <w:rsid w:val="0014777B"/>
    <w:rsid w:val="00147912"/>
    <w:rsid w:val="001504C5"/>
    <w:rsid w:val="001506B4"/>
    <w:rsid w:val="00150BD5"/>
    <w:rsid w:val="00150F17"/>
    <w:rsid w:val="00151370"/>
    <w:rsid w:val="00151964"/>
    <w:rsid w:val="00151EE1"/>
    <w:rsid w:val="001520FF"/>
    <w:rsid w:val="00152442"/>
    <w:rsid w:val="00152587"/>
    <w:rsid w:val="00152B18"/>
    <w:rsid w:val="001534B8"/>
    <w:rsid w:val="00153690"/>
    <w:rsid w:val="001538FE"/>
    <w:rsid w:val="00153965"/>
    <w:rsid w:val="00154A5F"/>
    <w:rsid w:val="00154AE0"/>
    <w:rsid w:val="001555F8"/>
    <w:rsid w:val="00155829"/>
    <w:rsid w:val="00156303"/>
    <w:rsid w:val="00156D95"/>
    <w:rsid w:val="00157054"/>
    <w:rsid w:val="0015743F"/>
    <w:rsid w:val="00157490"/>
    <w:rsid w:val="00157D6C"/>
    <w:rsid w:val="001602EB"/>
    <w:rsid w:val="00160AAA"/>
    <w:rsid w:val="00160FF1"/>
    <w:rsid w:val="00161184"/>
    <w:rsid w:val="00161915"/>
    <w:rsid w:val="00161A0B"/>
    <w:rsid w:val="001622F6"/>
    <w:rsid w:val="001625FB"/>
    <w:rsid w:val="00162659"/>
    <w:rsid w:val="00162701"/>
    <w:rsid w:val="00163387"/>
    <w:rsid w:val="00164165"/>
    <w:rsid w:val="001643B6"/>
    <w:rsid w:val="00164488"/>
    <w:rsid w:val="001645A3"/>
    <w:rsid w:val="00164AFB"/>
    <w:rsid w:val="0016539C"/>
    <w:rsid w:val="001658F5"/>
    <w:rsid w:val="00165944"/>
    <w:rsid w:val="00165AB0"/>
    <w:rsid w:val="00165CD4"/>
    <w:rsid w:val="00166F4A"/>
    <w:rsid w:val="00167B0D"/>
    <w:rsid w:val="00170272"/>
    <w:rsid w:val="001706D8"/>
    <w:rsid w:val="00170F42"/>
    <w:rsid w:val="001710C6"/>
    <w:rsid w:val="001716BA"/>
    <w:rsid w:val="001722B3"/>
    <w:rsid w:val="001725AD"/>
    <w:rsid w:val="00174106"/>
    <w:rsid w:val="00174643"/>
    <w:rsid w:val="00174A7A"/>
    <w:rsid w:val="00174DDA"/>
    <w:rsid w:val="00175CB8"/>
    <w:rsid w:val="0017687F"/>
    <w:rsid w:val="00176A95"/>
    <w:rsid w:val="00176F38"/>
    <w:rsid w:val="00177860"/>
    <w:rsid w:val="00180641"/>
    <w:rsid w:val="00180F64"/>
    <w:rsid w:val="00181214"/>
    <w:rsid w:val="001814C5"/>
    <w:rsid w:val="00181529"/>
    <w:rsid w:val="001816AE"/>
    <w:rsid w:val="00181A68"/>
    <w:rsid w:val="00181EC4"/>
    <w:rsid w:val="001820C3"/>
    <w:rsid w:val="001820F9"/>
    <w:rsid w:val="001821CB"/>
    <w:rsid w:val="00182AB0"/>
    <w:rsid w:val="00183938"/>
    <w:rsid w:val="00183E74"/>
    <w:rsid w:val="00185242"/>
    <w:rsid w:val="00185DC4"/>
    <w:rsid w:val="0018656C"/>
    <w:rsid w:val="0018665C"/>
    <w:rsid w:val="00187D12"/>
    <w:rsid w:val="0019035A"/>
    <w:rsid w:val="00191113"/>
    <w:rsid w:val="001912D7"/>
    <w:rsid w:val="001914E2"/>
    <w:rsid w:val="001918D1"/>
    <w:rsid w:val="00192B7F"/>
    <w:rsid w:val="0019329C"/>
    <w:rsid w:val="00194306"/>
    <w:rsid w:val="00194364"/>
    <w:rsid w:val="00194C78"/>
    <w:rsid w:val="00195C71"/>
    <w:rsid w:val="00195CA0"/>
    <w:rsid w:val="00196944"/>
    <w:rsid w:val="00196DFD"/>
    <w:rsid w:val="00197967"/>
    <w:rsid w:val="00197DE7"/>
    <w:rsid w:val="001A0781"/>
    <w:rsid w:val="001A0B80"/>
    <w:rsid w:val="001A1456"/>
    <w:rsid w:val="001A1949"/>
    <w:rsid w:val="001A257C"/>
    <w:rsid w:val="001A3366"/>
    <w:rsid w:val="001A3D0A"/>
    <w:rsid w:val="001A3F75"/>
    <w:rsid w:val="001A435B"/>
    <w:rsid w:val="001A4610"/>
    <w:rsid w:val="001A473A"/>
    <w:rsid w:val="001A67A0"/>
    <w:rsid w:val="001A67DB"/>
    <w:rsid w:val="001A6DA3"/>
    <w:rsid w:val="001A7448"/>
    <w:rsid w:val="001A7877"/>
    <w:rsid w:val="001A7FF8"/>
    <w:rsid w:val="001B055E"/>
    <w:rsid w:val="001B058B"/>
    <w:rsid w:val="001B0DE5"/>
    <w:rsid w:val="001B1186"/>
    <w:rsid w:val="001B1B0D"/>
    <w:rsid w:val="001B302F"/>
    <w:rsid w:val="001B3236"/>
    <w:rsid w:val="001B3417"/>
    <w:rsid w:val="001B3F8B"/>
    <w:rsid w:val="001B50E4"/>
    <w:rsid w:val="001B53C1"/>
    <w:rsid w:val="001B65F8"/>
    <w:rsid w:val="001B6672"/>
    <w:rsid w:val="001B69E2"/>
    <w:rsid w:val="001C0014"/>
    <w:rsid w:val="001C06B9"/>
    <w:rsid w:val="001C0ACF"/>
    <w:rsid w:val="001C1E69"/>
    <w:rsid w:val="001C1E9E"/>
    <w:rsid w:val="001C2299"/>
    <w:rsid w:val="001C22B6"/>
    <w:rsid w:val="001C2586"/>
    <w:rsid w:val="001C2934"/>
    <w:rsid w:val="001C3896"/>
    <w:rsid w:val="001C3914"/>
    <w:rsid w:val="001C3EB9"/>
    <w:rsid w:val="001C43C1"/>
    <w:rsid w:val="001C489C"/>
    <w:rsid w:val="001C48D9"/>
    <w:rsid w:val="001C499C"/>
    <w:rsid w:val="001C532F"/>
    <w:rsid w:val="001C55CF"/>
    <w:rsid w:val="001C5CA9"/>
    <w:rsid w:val="001C5D07"/>
    <w:rsid w:val="001C69C1"/>
    <w:rsid w:val="001C6C1D"/>
    <w:rsid w:val="001C7E31"/>
    <w:rsid w:val="001D01BC"/>
    <w:rsid w:val="001D03DE"/>
    <w:rsid w:val="001D06FE"/>
    <w:rsid w:val="001D08BE"/>
    <w:rsid w:val="001D0930"/>
    <w:rsid w:val="001D1653"/>
    <w:rsid w:val="001D27AE"/>
    <w:rsid w:val="001D2B4E"/>
    <w:rsid w:val="001D319A"/>
    <w:rsid w:val="001D3E22"/>
    <w:rsid w:val="001D41E2"/>
    <w:rsid w:val="001D4EB1"/>
    <w:rsid w:val="001D6A07"/>
    <w:rsid w:val="001D777B"/>
    <w:rsid w:val="001D7DD0"/>
    <w:rsid w:val="001D7E6D"/>
    <w:rsid w:val="001E01CB"/>
    <w:rsid w:val="001E030D"/>
    <w:rsid w:val="001E0691"/>
    <w:rsid w:val="001E0C7E"/>
    <w:rsid w:val="001E0D0D"/>
    <w:rsid w:val="001E477D"/>
    <w:rsid w:val="001E5B7E"/>
    <w:rsid w:val="001E64CB"/>
    <w:rsid w:val="001E6562"/>
    <w:rsid w:val="001E65ED"/>
    <w:rsid w:val="001E66A3"/>
    <w:rsid w:val="001E6803"/>
    <w:rsid w:val="001E6993"/>
    <w:rsid w:val="001E73A6"/>
    <w:rsid w:val="001E76E4"/>
    <w:rsid w:val="001E77EF"/>
    <w:rsid w:val="001E7C1C"/>
    <w:rsid w:val="001F05C8"/>
    <w:rsid w:val="001F0B97"/>
    <w:rsid w:val="001F0E66"/>
    <w:rsid w:val="001F1540"/>
    <w:rsid w:val="001F174F"/>
    <w:rsid w:val="001F1854"/>
    <w:rsid w:val="001F266A"/>
    <w:rsid w:val="001F3565"/>
    <w:rsid w:val="001F3590"/>
    <w:rsid w:val="001F3B34"/>
    <w:rsid w:val="001F433A"/>
    <w:rsid w:val="001F4D24"/>
    <w:rsid w:val="001F5308"/>
    <w:rsid w:val="001F5BF8"/>
    <w:rsid w:val="001F5D18"/>
    <w:rsid w:val="001F7451"/>
    <w:rsid w:val="001F7493"/>
    <w:rsid w:val="001F7D8E"/>
    <w:rsid w:val="002003D3"/>
    <w:rsid w:val="002006D2"/>
    <w:rsid w:val="00200AD3"/>
    <w:rsid w:val="00201847"/>
    <w:rsid w:val="00201F31"/>
    <w:rsid w:val="00201FCF"/>
    <w:rsid w:val="0020287D"/>
    <w:rsid w:val="002034C3"/>
    <w:rsid w:val="002037AF"/>
    <w:rsid w:val="0020382B"/>
    <w:rsid w:val="00203849"/>
    <w:rsid w:val="002039BE"/>
    <w:rsid w:val="00205100"/>
    <w:rsid w:val="002051A2"/>
    <w:rsid w:val="00205646"/>
    <w:rsid w:val="0020571A"/>
    <w:rsid w:val="00206613"/>
    <w:rsid w:val="002070A9"/>
    <w:rsid w:val="00207180"/>
    <w:rsid w:val="00207ADE"/>
    <w:rsid w:val="002110D1"/>
    <w:rsid w:val="00211A6B"/>
    <w:rsid w:val="00211AE5"/>
    <w:rsid w:val="00212068"/>
    <w:rsid w:val="002120AB"/>
    <w:rsid w:val="00212867"/>
    <w:rsid w:val="002130F3"/>
    <w:rsid w:val="00213283"/>
    <w:rsid w:val="002143C7"/>
    <w:rsid w:val="002149E5"/>
    <w:rsid w:val="00214CC0"/>
    <w:rsid w:val="002155CC"/>
    <w:rsid w:val="00215C05"/>
    <w:rsid w:val="002162F6"/>
    <w:rsid w:val="00216460"/>
    <w:rsid w:val="0021668F"/>
    <w:rsid w:val="00216EB4"/>
    <w:rsid w:val="00217512"/>
    <w:rsid w:val="0021782B"/>
    <w:rsid w:val="00217B69"/>
    <w:rsid w:val="00217D00"/>
    <w:rsid w:val="002205EF"/>
    <w:rsid w:val="0022097F"/>
    <w:rsid w:val="00220A16"/>
    <w:rsid w:val="00220C3C"/>
    <w:rsid w:val="00220E3D"/>
    <w:rsid w:val="00221070"/>
    <w:rsid w:val="002214C4"/>
    <w:rsid w:val="00222144"/>
    <w:rsid w:val="00222727"/>
    <w:rsid w:val="002230BD"/>
    <w:rsid w:val="00224118"/>
    <w:rsid w:val="002246AC"/>
    <w:rsid w:val="00224E76"/>
    <w:rsid w:val="002251F7"/>
    <w:rsid w:val="00225A1E"/>
    <w:rsid w:val="00225BE8"/>
    <w:rsid w:val="0022663F"/>
    <w:rsid w:val="002267E4"/>
    <w:rsid w:val="0022753D"/>
    <w:rsid w:val="00227944"/>
    <w:rsid w:val="00227E42"/>
    <w:rsid w:val="00230188"/>
    <w:rsid w:val="0023062A"/>
    <w:rsid w:val="0023068C"/>
    <w:rsid w:val="002308C6"/>
    <w:rsid w:val="00230CF4"/>
    <w:rsid w:val="00231458"/>
    <w:rsid w:val="00231678"/>
    <w:rsid w:val="00232645"/>
    <w:rsid w:val="00234399"/>
    <w:rsid w:val="002344F3"/>
    <w:rsid w:val="0023474D"/>
    <w:rsid w:val="0023482A"/>
    <w:rsid w:val="00234BC4"/>
    <w:rsid w:val="00234CD2"/>
    <w:rsid w:val="00235298"/>
    <w:rsid w:val="00235B6F"/>
    <w:rsid w:val="00235EC2"/>
    <w:rsid w:val="002360D6"/>
    <w:rsid w:val="00236394"/>
    <w:rsid w:val="00236B33"/>
    <w:rsid w:val="00236EC7"/>
    <w:rsid w:val="002372C4"/>
    <w:rsid w:val="00237541"/>
    <w:rsid w:val="00240BDC"/>
    <w:rsid w:val="00241A2B"/>
    <w:rsid w:val="00241E06"/>
    <w:rsid w:val="00242CB2"/>
    <w:rsid w:val="00243C27"/>
    <w:rsid w:val="002443C8"/>
    <w:rsid w:val="0024451F"/>
    <w:rsid w:val="002456BC"/>
    <w:rsid w:val="0024602E"/>
    <w:rsid w:val="00246574"/>
    <w:rsid w:val="00247623"/>
    <w:rsid w:val="002479A1"/>
    <w:rsid w:val="00247B28"/>
    <w:rsid w:val="00247EEA"/>
    <w:rsid w:val="00250A52"/>
    <w:rsid w:val="00250E5F"/>
    <w:rsid w:val="00251C3D"/>
    <w:rsid w:val="00251C53"/>
    <w:rsid w:val="00251D34"/>
    <w:rsid w:val="002522D3"/>
    <w:rsid w:val="0025234C"/>
    <w:rsid w:val="00252967"/>
    <w:rsid w:val="00252B3E"/>
    <w:rsid w:val="00252C5E"/>
    <w:rsid w:val="00253BCA"/>
    <w:rsid w:val="0025401E"/>
    <w:rsid w:val="00254159"/>
    <w:rsid w:val="002543C9"/>
    <w:rsid w:val="00255367"/>
    <w:rsid w:val="00255745"/>
    <w:rsid w:val="002559E9"/>
    <w:rsid w:val="002560B8"/>
    <w:rsid w:val="00256EF5"/>
    <w:rsid w:val="002572E7"/>
    <w:rsid w:val="00257655"/>
    <w:rsid w:val="00257F0E"/>
    <w:rsid w:val="00260145"/>
    <w:rsid w:val="00260293"/>
    <w:rsid w:val="00260D54"/>
    <w:rsid w:val="00260F39"/>
    <w:rsid w:val="00261198"/>
    <w:rsid w:val="00261A73"/>
    <w:rsid w:val="00262079"/>
    <w:rsid w:val="0026239E"/>
    <w:rsid w:val="00262473"/>
    <w:rsid w:val="0026289C"/>
    <w:rsid w:val="00262DFC"/>
    <w:rsid w:val="002634AD"/>
    <w:rsid w:val="002644CD"/>
    <w:rsid w:val="0026461C"/>
    <w:rsid w:val="00264D2F"/>
    <w:rsid w:val="00265762"/>
    <w:rsid w:val="00265D75"/>
    <w:rsid w:val="00266075"/>
    <w:rsid w:val="00267497"/>
    <w:rsid w:val="00267A9C"/>
    <w:rsid w:val="002709B1"/>
    <w:rsid w:val="00270D06"/>
    <w:rsid w:val="00271030"/>
    <w:rsid w:val="002716DA"/>
    <w:rsid w:val="00272682"/>
    <w:rsid w:val="00272D85"/>
    <w:rsid w:val="00272E27"/>
    <w:rsid w:val="002735FB"/>
    <w:rsid w:val="00273EA7"/>
    <w:rsid w:val="00274004"/>
    <w:rsid w:val="00274F91"/>
    <w:rsid w:val="00275350"/>
    <w:rsid w:val="00275759"/>
    <w:rsid w:val="00276390"/>
    <w:rsid w:val="00276BE0"/>
    <w:rsid w:val="0027742A"/>
    <w:rsid w:val="00277442"/>
    <w:rsid w:val="00280170"/>
    <w:rsid w:val="00280348"/>
    <w:rsid w:val="002804AC"/>
    <w:rsid w:val="00281670"/>
    <w:rsid w:val="00281C88"/>
    <w:rsid w:val="0028299D"/>
    <w:rsid w:val="00282C71"/>
    <w:rsid w:val="0028320E"/>
    <w:rsid w:val="0028398E"/>
    <w:rsid w:val="00283D02"/>
    <w:rsid w:val="00283E95"/>
    <w:rsid w:val="00284026"/>
    <w:rsid w:val="002853B9"/>
    <w:rsid w:val="00286128"/>
    <w:rsid w:val="00286F40"/>
    <w:rsid w:val="002874C3"/>
    <w:rsid w:val="00287825"/>
    <w:rsid w:val="00287CA8"/>
    <w:rsid w:val="002902CC"/>
    <w:rsid w:val="00290B0F"/>
    <w:rsid w:val="00290CF4"/>
    <w:rsid w:val="00291099"/>
    <w:rsid w:val="002917D2"/>
    <w:rsid w:val="0029196B"/>
    <w:rsid w:val="00291D2A"/>
    <w:rsid w:val="002924DA"/>
    <w:rsid w:val="00292FA7"/>
    <w:rsid w:val="00293179"/>
    <w:rsid w:val="0029356C"/>
    <w:rsid w:val="00293CAE"/>
    <w:rsid w:val="00294123"/>
    <w:rsid w:val="00294428"/>
    <w:rsid w:val="00294734"/>
    <w:rsid w:val="00294C3E"/>
    <w:rsid w:val="00295878"/>
    <w:rsid w:val="002962C6"/>
    <w:rsid w:val="002963CD"/>
    <w:rsid w:val="002965A0"/>
    <w:rsid w:val="00296B6C"/>
    <w:rsid w:val="00297258"/>
    <w:rsid w:val="00297C74"/>
    <w:rsid w:val="002A0947"/>
    <w:rsid w:val="002A0E77"/>
    <w:rsid w:val="002A125D"/>
    <w:rsid w:val="002A1F85"/>
    <w:rsid w:val="002A2294"/>
    <w:rsid w:val="002A233B"/>
    <w:rsid w:val="002A2500"/>
    <w:rsid w:val="002A27DE"/>
    <w:rsid w:val="002A2860"/>
    <w:rsid w:val="002A315A"/>
    <w:rsid w:val="002A43FA"/>
    <w:rsid w:val="002A45F0"/>
    <w:rsid w:val="002A4AD2"/>
    <w:rsid w:val="002A641D"/>
    <w:rsid w:val="002A643F"/>
    <w:rsid w:val="002A6AC8"/>
    <w:rsid w:val="002A6B8E"/>
    <w:rsid w:val="002A6D1B"/>
    <w:rsid w:val="002A7A62"/>
    <w:rsid w:val="002B16CD"/>
    <w:rsid w:val="002B20F3"/>
    <w:rsid w:val="002B2237"/>
    <w:rsid w:val="002B2AE6"/>
    <w:rsid w:val="002B2F24"/>
    <w:rsid w:val="002B2F5E"/>
    <w:rsid w:val="002B326C"/>
    <w:rsid w:val="002B32AA"/>
    <w:rsid w:val="002B3786"/>
    <w:rsid w:val="002B398D"/>
    <w:rsid w:val="002B3ABF"/>
    <w:rsid w:val="002B4046"/>
    <w:rsid w:val="002B4239"/>
    <w:rsid w:val="002B42A2"/>
    <w:rsid w:val="002B42FB"/>
    <w:rsid w:val="002B44C1"/>
    <w:rsid w:val="002B4721"/>
    <w:rsid w:val="002B4A16"/>
    <w:rsid w:val="002B65B4"/>
    <w:rsid w:val="002B67AD"/>
    <w:rsid w:val="002B76B4"/>
    <w:rsid w:val="002C044C"/>
    <w:rsid w:val="002C0471"/>
    <w:rsid w:val="002C088F"/>
    <w:rsid w:val="002C08AE"/>
    <w:rsid w:val="002C1678"/>
    <w:rsid w:val="002C1E63"/>
    <w:rsid w:val="002C2919"/>
    <w:rsid w:val="002C2CF6"/>
    <w:rsid w:val="002C34C1"/>
    <w:rsid w:val="002C35D8"/>
    <w:rsid w:val="002C3A6E"/>
    <w:rsid w:val="002C47D5"/>
    <w:rsid w:val="002C4992"/>
    <w:rsid w:val="002C49BB"/>
    <w:rsid w:val="002C51D2"/>
    <w:rsid w:val="002C6331"/>
    <w:rsid w:val="002C68AE"/>
    <w:rsid w:val="002C742A"/>
    <w:rsid w:val="002C7967"/>
    <w:rsid w:val="002C798D"/>
    <w:rsid w:val="002C7F31"/>
    <w:rsid w:val="002D01F3"/>
    <w:rsid w:val="002D0AFC"/>
    <w:rsid w:val="002D15E9"/>
    <w:rsid w:val="002D1944"/>
    <w:rsid w:val="002D195C"/>
    <w:rsid w:val="002D2A59"/>
    <w:rsid w:val="002D351D"/>
    <w:rsid w:val="002D4157"/>
    <w:rsid w:val="002D465F"/>
    <w:rsid w:val="002D4AB5"/>
    <w:rsid w:val="002D50F7"/>
    <w:rsid w:val="002D55FF"/>
    <w:rsid w:val="002D6414"/>
    <w:rsid w:val="002D6CEB"/>
    <w:rsid w:val="002D6F36"/>
    <w:rsid w:val="002D787C"/>
    <w:rsid w:val="002D79AF"/>
    <w:rsid w:val="002D7AF3"/>
    <w:rsid w:val="002E09F3"/>
    <w:rsid w:val="002E0B22"/>
    <w:rsid w:val="002E112B"/>
    <w:rsid w:val="002E15FB"/>
    <w:rsid w:val="002E1F4B"/>
    <w:rsid w:val="002E1F6D"/>
    <w:rsid w:val="002E2712"/>
    <w:rsid w:val="002E2A11"/>
    <w:rsid w:val="002E2D04"/>
    <w:rsid w:val="002E3195"/>
    <w:rsid w:val="002E338C"/>
    <w:rsid w:val="002E362E"/>
    <w:rsid w:val="002E387C"/>
    <w:rsid w:val="002E3925"/>
    <w:rsid w:val="002E51BA"/>
    <w:rsid w:val="002E51E4"/>
    <w:rsid w:val="002E585E"/>
    <w:rsid w:val="002E59C0"/>
    <w:rsid w:val="002E5B6A"/>
    <w:rsid w:val="002E5FD2"/>
    <w:rsid w:val="002E676C"/>
    <w:rsid w:val="002E6E20"/>
    <w:rsid w:val="002E7326"/>
    <w:rsid w:val="002E7CB7"/>
    <w:rsid w:val="002E7FD7"/>
    <w:rsid w:val="002F003E"/>
    <w:rsid w:val="002F0218"/>
    <w:rsid w:val="002F0742"/>
    <w:rsid w:val="002F0BEE"/>
    <w:rsid w:val="002F0FC8"/>
    <w:rsid w:val="002F1759"/>
    <w:rsid w:val="002F22E7"/>
    <w:rsid w:val="002F3193"/>
    <w:rsid w:val="002F3424"/>
    <w:rsid w:val="002F3DE5"/>
    <w:rsid w:val="002F3E5B"/>
    <w:rsid w:val="002F4A86"/>
    <w:rsid w:val="002F61E7"/>
    <w:rsid w:val="002F64CA"/>
    <w:rsid w:val="002F65F8"/>
    <w:rsid w:val="002F6F84"/>
    <w:rsid w:val="002F7B22"/>
    <w:rsid w:val="002F7ED6"/>
    <w:rsid w:val="00300B44"/>
    <w:rsid w:val="00301099"/>
    <w:rsid w:val="00301853"/>
    <w:rsid w:val="00301D72"/>
    <w:rsid w:val="00301F00"/>
    <w:rsid w:val="00301F4E"/>
    <w:rsid w:val="003024E9"/>
    <w:rsid w:val="00302C99"/>
    <w:rsid w:val="00303606"/>
    <w:rsid w:val="0030455F"/>
    <w:rsid w:val="003054A4"/>
    <w:rsid w:val="00305FDD"/>
    <w:rsid w:val="003060E1"/>
    <w:rsid w:val="00306178"/>
    <w:rsid w:val="003062F8"/>
    <w:rsid w:val="00306331"/>
    <w:rsid w:val="0030636C"/>
    <w:rsid w:val="00306858"/>
    <w:rsid w:val="003070BC"/>
    <w:rsid w:val="0030780B"/>
    <w:rsid w:val="003079A5"/>
    <w:rsid w:val="00307BE0"/>
    <w:rsid w:val="00307FF7"/>
    <w:rsid w:val="003100C5"/>
    <w:rsid w:val="0031120B"/>
    <w:rsid w:val="003116BA"/>
    <w:rsid w:val="003116FB"/>
    <w:rsid w:val="003119DE"/>
    <w:rsid w:val="00311B2A"/>
    <w:rsid w:val="00312C0A"/>
    <w:rsid w:val="00312D52"/>
    <w:rsid w:val="00312E76"/>
    <w:rsid w:val="00313196"/>
    <w:rsid w:val="00313417"/>
    <w:rsid w:val="0031354D"/>
    <w:rsid w:val="00313A0E"/>
    <w:rsid w:val="00313E1A"/>
    <w:rsid w:val="00313E85"/>
    <w:rsid w:val="00314002"/>
    <w:rsid w:val="003140FD"/>
    <w:rsid w:val="00314A1F"/>
    <w:rsid w:val="00314D61"/>
    <w:rsid w:val="00314E88"/>
    <w:rsid w:val="00315644"/>
    <w:rsid w:val="003162DD"/>
    <w:rsid w:val="003163DC"/>
    <w:rsid w:val="00316BE6"/>
    <w:rsid w:val="00316E7F"/>
    <w:rsid w:val="00317C9D"/>
    <w:rsid w:val="00317D1E"/>
    <w:rsid w:val="0032030C"/>
    <w:rsid w:val="00320317"/>
    <w:rsid w:val="003206F5"/>
    <w:rsid w:val="00320884"/>
    <w:rsid w:val="00321113"/>
    <w:rsid w:val="00321EDB"/>
    <w:rsid w:val="0032212E"/>
    <w:rsid w:val="00322418"/>
    <w:rsid w:val="003243DC"/>
    <w:rsid w:val="00324C33"/>
    <w:rsid w:val="003262EE"/>
    <w:rsid w:val="003265ED"/>
    <w:rsid w:val="00326880"/>
    <w:rsid w:val="00326C4F"/>
    <w:rsid w:val="00327002"/>
    <w:rsid w:val="00327FB8"/>
    <w:rsid w:val="003301C6"/>
    <w:rsid w:val="00330A27"/>
    <w:rsid w:val="00330CCA"/>
    <w:rsid w:val="00330D3B"/>
    <w:rsid w:val="00331541"/>
    <w:rsid w:val="00331DA9"/>
    <w:rsid w:val="00332D5F"/>
    <w:rsid w:val="00332EEA"/>
    <w:rsid w:val="00333686"/>
    <w:rsid w:val="003336B2"/>
    <w:rsid w:val="00333BFB"/>
    <w:rsid w:val="003343C8"/>
    <w:rsid w:val="00334FDE"/>
    <w:rsid w:val="00336768"/>
    <w:rsid w:val="00336B3C"/>
    <w:rsid w:val="00336CDA"/>
    <w:rsid w:val="00337056"/>
    <w:rsid w:val="00337927"/>
    <w:rsid w:val="00337CD2"/>
    <w:rsid w:val="00340233"/>
    <w:rsid w:val="003402CC"/>
    <w:rsid w:val="003404AC"/>
    <w:rsid w:val="00341062"/>
    <w:rsid w:val="0034115E"/>
    <w:rsid w:val="00342028"/>
    <w:rsid w:val="00342078"/>
    <w:rsid w:val="00342222"/>
    <w:rsid w:val="003425DF"/>
    <w:rsid w:val="00342731"/>
    <w:rsid w:val="00342812"/>
    <w:rsid w:val="0034294D"/>
    <w:rsid w:val="00342CF7"/>
    <w:rsid w:val="003433F5"/>
    <w:rsid w:val="00343C7B"/>
    <w:rsid w:val="00343DAB"/>
    <w:rsid w:val="00344637"/>
    <w:rsid w:val="00344E3E"/>
    <w:rsid w:val="00345869"/>
    <w:rsid w:val="00345FA5"/>
    <w:rsid w:val="003466DB"/>
    <w:rsid w:val="00346C18"/>
    <w:rsid w:val="0034722A"/>
    <w:rsid w:val="003474C7"/>
    <w:rsid w:val="00347A37"/>
    <w:rsid w:val="00347CC6"/>
    <w:rsid w:val="00347E9A"/>
    <w:rsid w:val="0035092F"/>
    <w:rsid w:val="00351221"/>
    <w:rsid w:val="003512E5"/>
    <w:rsid w:val="003516AB"/>
    <w:rsid w:val="0035177C"/>
    <w:rsid w:val="00351F02"/>
    <w:rsid w:val="00352A04"/>
    <w:rsid w:val="00352AC9"/>
    <w:rsid w:val="00352F1F"/>
    <w:rsid w:val="00353D6B"/>
    <w:rsid w:val="00353E57"/>
    <w:rsid w:val="00354009"/>
    <w:rsid w:val="003542A8"/>
    <w:rsid w:val="00354782"/>
    <w:rsid w:val="00354DD8"/>
    <w:rsid w:val="00355195"/>
    <w:rsid w:val="003554F6"/>
    <w:rsid w:val="003558BB"/>
    <w:rsid w:val="00355962"/>
    <w:rsid w:val="00356E85"/>
    <w:rsid w:val="00357DC8"/>
    <w:rsid w:val="00360318"/>
    <w:rsid w:val="00360328"/>
    <w:rsid w:val="00360530"/>
    <w:rsid w:val="00360952"/>
    <w:rsid w:val="00360BE6"/>
    <w:rsid w:val="003615D1"/>
    <w:rsid w:val="00361849"/>
    <w:rsid w:val="00361969"/>
    <w:rsid w:val="00361D4F"/>
    <w:rsid w:val="00363523"/>
    <w:rsid w:val="00363C14"/>
    <w:rsid w:val="00363C51"/>
    <w:rsid w:val="00363C74"/>
    <w:rsid w:val="00364B5A"/>
    <w:rsid w:val="00364D93"/>
    <w:rsid w:val="00365748"/>
    <w:rsid w:val="00365A5E"/>
    <w:rsid w:val="00365C82"/>
    <w:rsid w:val="00366204"/>
    <w:rsid w:val="00366828"/>
    <w:rsid w:val="00366C2D"/>
    <w:rsid w:val="00366CC9"/>
    <w:rsid w:val="00366D0B"/>
    <w:rsid w:val="00367463"/>
    <w:rsid w:val="00367947"/>
    <w:rsid w:val="00367DA7"/>
    <w:rsid w:val="00370263"/>
    <w:rsid w:val="00370C49"/>
    <w:rsid w:val="00370C5E"/>
    <w:rsid w:val="0037199A"/>
    <w:rsid w:val="00371ECE"/>
    <w:rsid w:val="00372090"/>
    <w:rsid w:val="00372976"/>
    <w:rsid w:val="00373194"/>
    <w:rsid w:val="00373684"/>
    <w:rsid w:val="003736DD"/>
    <w:rsid w:val="0037398C"/>
    <w:rsid w:val="0037455F"/>
    <w:rsid w:val="003757A5"/>
    <w:rsid w:val="0037581D"/>
    <w:rsid w:val="00375C7B"/>
    <w:rsid w:val="00376384"/>
    <w:rsid w:val="00376466"/>
    <w:rsid w:val="003765BF"/>
    <w:rsid w:val="003778D1"/>
    <w:rsid w:val="00377E97"/>
    <w:rsid w:val="00380327"/>
    <w:rsid w:val="00380483"/>
    <w:rsid w:val="0038146E"/>
    <w:rsid w:val="0038211E"/>
    <w:rsid w:val="0038235B"/>
    <w:rsid w:val="0038316D"/>
    <w:rsid w:val="00383198"/>
    <w:rsid w:val="00383A24"/>
    <w:rsid w:val="00384486"/>
    <w:rsid w:val="00384A6E"/>
    <w:rsid w:val="00385613"/>
    <w:rsid w:val="00386158"/>
    <w:rsid w:val="0038632E"/>
    <w:rsid w:val="0038658D"/>
    <w:rsid w:val="00386FEE"/>
    <w:rsid w:val="00387123"/>
    <w:rsid w:val="00390024"/>
    <w:rsid w:val="00390D4A"/>
    <w:rsid w:val="00391B35"/>
    <w:rsid w:val="0039221F"/>
    <w:rsid w:val="00392B2D"/>
    <w:rsid w:val="00393460"/>
    <w:rsid w:val="00393939"/>
    <w:rsid w:val="00393A6A"/>
    <w:rsid w:val="00393C51"/>
    <w:rsid w:val="00393CD7"/>
    <w:rsid w:val="003942DC"/>
    <w:rsid w:val="00394568"/>
    <w:rsid w:val="00396551"/>
    <w:rsid w:val="00397446"/>
    <w:rsid w:val="0039748F"/>
    <w:rsid w:val="003978B7"/>
    <w:rsid w:val="00397F4D"/>
    <w:rsid w:val="003A05B1"/>
    <w:rsid w:val="003A08DB"/>
    <w:rsid w:val="003A16EF"/>
    <w:rsid w:val="003A2831"/>
    <w:rsid w:val="003A30F3"/>
    <w:rsid w:val="003A3294"/>
    <w:rsid w:val="003A3715"/>
    <w:rsid w:val="003A4335"/>
    <w:rsid w:val="003A4450"/>
    <w:rsid w:val="003A4B05"/>
    <w:rsid w:val="003A4FAD"/>
    <w:rsid w:val="003A5D12"/>
    <w:rsid w:val="003A66B0"/>
    <w:rsid w:val="003A7117"/>
    <w:rsid w:val="003A7879"/>
    <w:rsid w:val="003A795A"/>
    <w:rsid w:val="003A7CFA"/>
    <w:rsid w:val="003A7E69"/>
    <w:rsid w:val="003A7FBB"/>
    <w:rsid w:val="003B0008"/>
    <w:rsid w:val="003B0A58"/>
    <w:rsid w:val="003B0BC3"/>
    <w:rsid w:val="003B0FA5"/>
    <w:rsid w:val="003B31B6"/>
    <w:rsid w:val="003B32C3"/>
    <w:rsid w:val="003B3721"/>
    <w:rsid w:val="003B37CA"/>
    <w:rsid w:val="003B3CF0"/>
    <w:rsid w:val="003B3FC7"/>
    <w:rsid w:val="003B40AD"/>
    <w:rsid w:val="003B5693"/>
    <w:rsid w:val="003B57F7"/>
    <w:rsid w:val="003B5C12"/>
    <w:rsid w:val="003B5C81"/>
    <w:rsid w:val="003B5EEA"/>
    <w:rsid w:val="003B5F97"/>
    <w:rsid w:val="003B61CD"/>
    <w:rsid w:val="003B65BA"/>
    <w:rsid w:val="003B6BCA"/>
    <w:rsid w:val="003B7400"/>
    <w:rsid w:val="003B745D"/>
    <w:rsid w:val="003B74E7"/>
    <w:rsid w:val="003B75BB"/>
    <w:rsid w:val="003C10E4"/>
    <w:rsid w:val="003C170E"/>
    <w:rsid w:val="003C1841"/>
    <w:rsid w:val="003C1ED6"/>
    <w:rsid w:val="003C2033"/>
    <w:rsid w:val="003C2491"/>
    <w:rsid w:val="003C2E6E"/>
    <w:rsid w:val="003C3066"/>
    <w:rsid w:val="003C34E0"/>
    <w:rsid w:val="003C427B"/>
    <w:rsid w:val="003C4C22"/>
    <w:rsid w:val="003C5704"/>
    <w:rsid w:val="003C5A19"/>
    <w:rsid w:val="003C6401"/>
    <w:rsid w:val="003C65E3"/>
    <w:rsid w:val="003C6E10"/>
    <w:rsid w:val="003C740B"/>
    <w:rsid w:val="003D01F1"/>
    <w:rsid w:val="003D0230"/>
    <w:rsid w:val="003D032E"/>
    <w:rsid w:val="003D07E4"/>
    <w:rsid w:val="003D0A62"/>
    <w:rsid w:val="003D0C4F"/>
    <w:rsid w:val="003D11B7"/>
    <w:rsid w:val="003D1766"/>
    <w:rsid w:val="003D1BF6"/>
    <w:rsid w:val="003D1D97"/>
    <w:rsid w:val="003D1EFE"/>
    <w:rsid w:val="003D20BF"/>
    <w:rsid w:val="003D278B"/>
    <w:rsid w:val="003D296C"/>
    <w:rsid w:val="003D2AF5"/>
    <w:rsid w:val="003D2FD2"/>
    <w:rsid w:val="003D55A9"/>
    <w:rsid w:val="003D59DA"/>
    <w:rsid w:val="003D5E53"/>
    <w:rsid w:val="003D6CA1"/>
    <w:rsid w:val="003D7260"/>
    <w:rsid w:val="003D7485"/>
    <w:rsid w:val="003D7B7E"/>
    <w:rsid w:val="003D7FFB"/>
    <w:rsid w:val="003E0B47"/>
    <w:rsid w:val="003E0B94"/>
    <w:rsid w:val="003E16CC"/>
    <w:rsid w:val="003E1804"/>
    <w:rsid w:val="003E1A12"/>
    <w:rsid w:val="003E1D1F"/>
    <w:rsid w:val="003E200E"/>
    <w:rsid w:val="003E2134"/>
    <w:rsid w:val="003E290D"/>
    <w:rsid w:val="003E2D56"/>
    <w:rsid w:val="003E37DE"/>
    <w:rsid w:val="003E3B91"/>
    <w:rsid w:val="003E4285"/>
    <w:rsid w:val="003E460B"/>
    <w:rsid w:val="003E485A"/>
    <w:rsid w:val="003E4AA7"/>
    <w:rsid w:val="003E4F24"/>
    <w:rsid w:val="003E50D4"/>
    <w:rsid w:val="003E538E"/>
    <w:rsid w:val="003E5E13"/>
    <w:rsid w:val="003E604C"/>
    <w:rsid w:val="003E6119"/>
    <w:rsid w:val="003E62D2"/>
    <w:rsid w:val="003E666D"/>
    <w:rsid w:val="003E6B78"/>
    <w:rsid w:val="003E6DD4"/>
    <w:rsid w:val="003E730B"/>
    <w:rsid w:val="003E7466"/>
    <w:rsid w:val="003E7985"/>
    <w:rsid w:val="003E7A2E"/>
    <w:rsid w:val="003E7D01"/>
    <w:rsid w:val="003F069A"/>
    <w:rsid w:val="003F119C"/>
    <w:rsid w:val="003F1CB5"/>
    <w:rsid w:val="003F2FD2"/>
    <w:rsid w:val="003F2FD5"/>
    <w:rsid w:val="003F320C"/>
    <w:rsid w:val="003F3648"/>
    <w:rsid w:val="003F38F5"/>
    <w:rsid w:val="003F4376"/>
    <w:rsid w:val="003F4A8B"/>
    <w:rsid w:val="003F4FCC"/>
    <w:rsid w:val="003F5563"/>
    <w:rsid w:val="003F562D"/>
    <w:rsid w:val="003F579A"/>
    <w:rsid w:val="003F5896"/>
    <w:rsid w:val="003F5D4E"/>
    <w:rsid w:val="003F67A1"/>
    <w:rsid w:val="003F7047"/>
    <w:rsid w:val="003F7AA5"/>
    <w:rsid w:val="003F7C3B"/>
    <w:rsid w:val="003F7EFB"/>
    <w:rsid w:val="00400373"/>
    <w:rsid w:val="00400616"/>
    <w:rsid w:val="00400C86"/>
    <w:rsid w:val="00400D65"/>
    <w:rsid w:val="00401390"/>
    <w:rsid w:val="00402A09"/>
    <w:rsid w:val="00402CFA"/>
    <w:rsid w:val="00403412"/>
    <w:rsid w:val="00403769"/>
    <w:rsid w:val="00403B78"/>
    <w:rsid w:val="00404283"/>
    <w:rsid w:val="00404B81"/>
    <w:rsid w:val="004051F9"/>
    <w:rsid w:val="00405298"/>
    <w:rsid w:val="00405352"/>
    <w:rsid w:val="00405C4D"/>
    <w:rsid w:val="00405EC6"/>
    <w:rsid w:val="00406415"/>
    <w:rsid w:val="004068D6"/>
    <w:rsid w:val="00406A13"/>
    <w:rsid w:val="00406A74"/>
    <w:rsid w:val="00407214"/>
    <w:rsid w:val="00407D0B"/>
    <w:rsid w:val="00410305"/>
    <w:rsid w:val="0041086D"/>
    <w:rsid w:val="00410AC0"/>
    <w:rsid w:val="00411620"/>
    <w:rsid w:val="00411BFF"/>
    <w:rsid w:val="00412F18"/>
    <w:rsid w:val="00413C69"/>
    <w:rsid w:val="00414056"/>
    <w:rsid w:val="004140C0"/>
    <w:rsid w:val="00414D07"/>
    <w:rsid w:val="004155A1"/>
    <w:rsid w:val="00415CFF"/>
    <w:rsid w:val="00415F77"/>
    <w:rsid w:val="00416DF1"/>
    <w:rsid w:val="0041764E"/>
    <w:rsid w:val="00417AE0"/>
    <w:rsid w:val="004202EB"/>
    <w:rsid w:val="0042063C"/>
    <w:rsid w:val="00421066"/>
    <w:rsid w:val="00421BAB"/>
    <w:rsid w:val="004226D7"/>
    <w:rsid w:val="00423857"/>
    <w:rsid w:val="004239BA"/>
    <w:rsid w:val="00423DEB"/>
    <w:rsid w:val="00424A7F"/>
    <w:rsid w:val="00424C48"/>
    <w:rsid w:val="00424CF5"/>
    <w:rsid w:val="004253AF"/>
    <w:rsid w:val="0042581A"/>
    <w:rsid w:val="0042594D"/>
    <w:rsid w:val="00425D03"/>
    <w:rsid w:val="00425EC6"/>
    <w:rsid w:val="00426467"/>
    <w:rsid w:val="004267CA"/>
    <w:rsid w:val="004270A3"/>
    <w:rsid w:val="0042739C"/>
    <w:rsid w:val="0042754F"/>
    <w:rsid w:val="00430332"/>
    <w:rsid w:val="0043089D"/>
    <w:rsid w:val="00430969"/>
    <w:rsid w:val="00432581"/>
    <w:rsid w:val="00432DE6"/>
    <w:rsid w:val="004332F3"/>
    <w:rsid w:val="00433860"/>
    <w:rsid w:val="00433AC6"/>
    <w:rsid w:val="00433E30"/>
    <w:rsid w:val="0043487C"/>
    <w:rsid w:val="00434D9A"/>
    <w:rsid w:val="004350AA"/>
    <w:rsid w:val="004358AD"/>
    <w:rsid w:val="00436FC2"/>
    <w:rsid w:val="004377B3"/>
    <w:rsid w:val="0043788B"/>
    <w:rsid w:val="00437E06"/>
    <w:rsid w:val="00437F2A"/>
    <w:rsid w:val="00440010"/>
    <w:rsid w:val="004403DE"/>
    <w:rsid w:val="0044156D"/>
    <w:rsid w:val="00442749"/>
    <w:rsid w:val="0044311D"/>
    <w:rsid w:val="00443320"/>
    <w:rsid w:val="00443D02"/>
    <w:rsid w:val="00443F71"/>
    <w:rsid w:val="004442F2"/>
    <w:rsid w:val="004444A3"/>
    <w:rsid w:val="00444DFB"/>
    <w:rsid w:val="00445A0A"/>
    <w:rsid w:val="00445CB8"/>
    <w:rsid w:val="00445F7E"/>
    <w:rsid w:val="0044634C"/>
    <w:rsid w:val="004468CD"/>
    <w:rsid w:val="00446D4C"/>
    <w:rsid w:val="0045012E"/>
    <w:rsid w:val="00450446"/>
    <w:rsid w:val="0045088A"/>
    <w:rsid w:val="00450D8F"/>
    <w:rsid w:val="004519EF"/>
    <w:rsid w:val="0045204E"/>
    <w:rsid w:val="00453C6A"/>
    <w:rsid w:val="00454ABF"/>
    <w:rsid w:val="00455C98"/>
    <w:rsid w:val="00455FB5"/>
    <w:rsid w:val="004564FE"/>
    <w:rsid w:val="00456D05"/>
    <w:rsid w:val="00457642"/>
    <w:rsid w:val="00457E94"/>
    <w:rsid w:val="0046039D"/>
    <w:rsid w:val="00460507"/>
    <w:rsid w:val="00460D2F"/>
    <w:rsid w:val="00462789"/>
    <w:rsid w:val="00462B6A"/>
    <w:rsid w:val="0046328A"/>
    <w:rsid w:val="0046328D"/>
    <w:rsid w:val="00464232"/>
    <w:rsid w:val="00464394"/>
    <w:rsid w:val="004645DC"/>
    <w:rsid w:val="00464D5B"/>
    <w:rsid w:val="0046589D"/>
    <w:rsid w:val="0046689A"/>
    <w:rsid w:val="00466C62"/>
    <w:rsid w:val="00466E1A"/>
    <w:rsid w:val="00467292"/>
    <w:rsid w:val="00470325"/>
    <w:rsid w:val="0047048B"/>
    <w:rsid w:val="00470780"/>
    <w:rsid w:val="004708B8"/>
    <w:rsid w:val="0047131A"/>
    <w:rsid w:val="0047196C"/>
    <w:rsid w:val="00471C41"/>
    <w:rsid w:val="004730E1"/>
    <w:rsid w:val="004734A4"/>
    <w:rsid w:val="0047471E"/>
    <w:rsid w:val="004757DB"/>
    <w:rsid w:val="00475CE8"/>
    <w:rsid w:val="00476930"/>
    <w:rsid w:val="00476D75"/>
    <w:rsid w:val="00476FB3"/>
    <w:rsid w:val="00477601"/>
    <w:rsid w:val="0048003B"/>
    <w:rsid w:val="004804E7"/>
    <w:rsid w:val="00480946"/>
    <w:rsid w:val="004809D2"/>
    <w:rsid w:val="00481037"/>
    <w:rsid w:val="0048117A"/>
    <w:rsid w:val="00481587"/>
    <w:rsid w:val="00481F9A"/>
    <w:rsid w:val="00482058"/>
    <w:rsid w:val="004829F6"/>
    <w:rsid w:val="00483519"/>
    <w:rsid w:val="00483990"/>
    <w:rsid w:val="00484310"/>
    <w:rsid w:val="0048449F"/>
    <w:rsid w:val="00485978"/>
    <w:rsid w:val="00485AA9"/>
    <w:rsid w:val="00486109"/>
    <w:rsid w:val="004865F3"/>
    <w:rsid w:val="0048689C"/>
    <w:rsid w:val="00486A86"/>
    <w:rsid w:val="00486AC8"/>
    <w:rsid w:val="00486BF2"/>
    <w:rsid w:val="00487453"/>
    <w:rsid w:val="00487623"/>
    <w:rsid w:val="00487C03"/>
    <w:rsid w:val="0049044F"/>
    <w:rsid w:val="004907DA"/>
    <w:rsid w:val="0049088C"/>
    <w:rsid w:val="00490AC7"/>
    <w:rsid w:val="00491474"/>
    <w:rsid w:val="00491BBD"/>
    <w:rsid w:val="00492227"/>
    <w:rsid w:val="00492521"/>
    <w:rsid w:val="00492A83"/>
    <w:rsid w:val="00492E4B"/>
    <w:rsid w:val="00493147"/>
    <w:rsid w:val="00493ED1"/>
    <w:rsid w:val="00494030"/>
    <w:rsid w:val="00494558"/>
    <w:rsid w:val="00494622"/>
    <w:rsid w:val="00495146"/>
    <w:rsid w:val="00495494"/>
    <w:rsid w:val="0049634F"/>
    <w:rsid w:val="00496B5A"/>
    <w:rsid w:val="00497252"/>
    <w:rsid w:val="00497285"/>
    <w:rsid w:val="00497970"/>
    <w:rsid w:val="00497C90"/>
    <w:rsid w:val="004A0426"/>
    <w:rsid w:val="004A11FB"/>
    <w:rsid w:val="004A122C"/>
    <w:rsid w:val="004A1A51"/>
    <w:rsid w:val="004A1BFA"/>
    <w:rsid w:val="004A2613"/>
    <w:rsid w:val="004A2F56"/>
    <w:rsid w:val="004A2F62"/>
    <w:rsid w:val="004A2FFD"/>
    <w:rsid w:val="004A31A3"/>
    <w:rsid w:val="004A3865"/>
    <w:rsid w:val="004A3B74"/>
    <w:rsid w:val="004A3D82"/>
    <w:rsid w:val="004A408A"/>
    <w:rsid w:val="004A4BA7"/>
    <w:rsid w:val="004A53F6"/>
    <w:rsid w:val="004A55B2"/>
    <w:rsid w:val="004A5796"/>
    <w:rsid w:val="004A61FF"/>
    <w:rsid w:val="004A620E"/>
    <w:rsid w:val="004A6AE8"/>
    <w:rsid w:val="004A6F0E"/>
    <w:rsid w:val="004A700D"/>
    <w:rsid w:val="004A77CE"/>
    <w:rsid w:val="004A7D49"/>
    <w:rsid w:val="004A7F22"/>
    <w:rsid w:val="004B0B1B"/>
    <w:rsid w:val="004B0DB4"/>
    <w:rsid w:val="004B0F5E"/>
    <w:rsid w:val="004B2177"/>
    <w:rsid w:val="004B2409"/>
    <w:rsid w:val="004B2A30"/>
    <w:rsid w:val="004B3453"/>
    <w:rsid w:val="004B3661"/>
    <w:rsid w:val="004B3B0F"/>
    <w:rsid w:val="004B3FC4"/>
    <w:rsid w:val="004B447A"/>
    <w:rsid w:val="004B4F2A"/>
    <w:rsid w:val="004B538F"/>
    <w:rsid w:val="004B56D4"/>
    <w:rsid w:val="004B57A7"/>
    <w:rsid w:val="004B6280"/>
    <w:rsid w:val="004B687D"/>
    <w:rsid w:val="004B6F1E"/>
    <w:rsid w:val="004B725B"/>
    <w:rsid w:val="004C02B9"/>
    <w:rsid w:val="004C091E"/>
    <w:rsid w:val="004C0AD0"/>
    <w:rsid w:val="004C0CDD"/>
    <w:rsid w:val="004C0ED8"/>
    <w:rsid w:val="004C19CE"/>
    <w:rsid w:val="004C2200"/>
    <w:rsid w:val="004C23A5"/>
    <w:rsid w:val="004C29A5"/>
    <w:rsid w:val="004C382B"/>
    <w:rsid w:val="004C387A"/>
    <w:rsid w:val="004C43C7"/>
    <w:rsid w:val="004C43DE"/>
    <w:rsid w:val="004C4809"/>
    <w:rsid w:val="004C4BC1"/>
    <w:rsid w:val="004C4C38"/>
    <w:rsid w:val="004C55AC"/>
    <w:rsid w:val="004C595C"/>
    <w:rsid w:val="004C5E61"/>
    <w:rsid w:val="004C614E"/>
    <w:rsid w:val="004C78A5"/>
    <w:rsid w:val="004C7E29"/>
    <w:rsid w:val="004D002C"/>
    <w:rsid w:val="004D0465"/>
    <w:rsid w:val="004D0703"/>
    <w:rsid w:val="004D0F75"/>
    <w:rsid w:val="004D14B4"/>
    <w:rsid w:val="004D191D"/>
    <w:rsid w:val="004D19CB"/>
    <w:rsid w:val="004D2D43"/>
    <w:rsid w:val="004D369B"/>
    <w:rsid w:val="004D3865"/>
    <w:rsid w:val="004D3B89"/>
    <w:rsid w:val="004D3F45"/>
    <w:rsid w:val="004D4EF6"/>
    <w:rsid w:val="004D6A22"/>
    <w:rsid w:val="004D6F71"/>
    <w:rsid w:val="004D714A"/>
    <w:rsid w:val="004D72B7"/>
    <w:rsid w:val="004D7ED5"/>
    <w:rsid w:val="004E0680"/>
    <w:rsid w:val="004E170A"/>
    <w:rsid w:val="004E249A"/>
    <w:rsid w:val="004E34C0"/>
    <w:rsid w:val="004E3A59"/>
    <w:rsid w:val="004E3F3E"/>
    <w:rsid w:val="004E4870"/>
    <w:rsid w:val="004E5EF3"/>
    <w:rsid w:val="004E6225"/>
    <w:rsid w:val="004E637C"/>
    <w:rsid w:val="004E6764"/>
    <w:rsid w:val="004E6C15"/>
    <w:rsid w:val="004E6CEB"/>
    <w:rsid w:val="004E74B7"/>
    <w:rsid w:val="004E76A9"/>
    <w:rsid w:val="004E79D6"/>
    <w:rsid w:val="004E7CAB"/>
    <w:rsid w:val="004E7D33"/>
    <w:rsid w:val="004F05A4"/>
    <w:rsid w:val="004F0619"/>
    <w:rsid w:val="004F089B"/>
    <w:rsid w:val="004F195E"/>
    <w:rsid w:val="004F209F"/>
    <w:rsid w:val="004F2A50"/>
    <w:rsid w:val="004F2E6F"/>
    <w:rsid w:val="004F3B61"/>
    <w:rsid w:val="004F427D"/>
    <w:rsid w:val="004F45EE"/>
    <w:rsid w:val="004F52E3"/>
    <w:rsid w:val="004F58F9"/>
    <w:rsid w:val="004F75CC"/>
    <w:rsid w:val="004F77DB"/>
    <w:rsid w:val="004F7C4E"/>
    <w:rsid w:val="00500248"/>
    <w:rsid w:val="00500E9A"/>
    <w:rsid w:val="0050109A"/>
    <w:rsid w:val="00501BBB"/>
    <w:rsid w:val="00502610"/>
    <w:rsid w:val="0050495E"/>
    <w:rsid w:val="00504BB8"/>
    <w:rsid w:val="0050619E"/>
    <w:rsid w:val="00506488"/>
    <w:rsid w:val="005065C6"/>
    <w:rsid w:val="00506B65"/>
    <w:rsid w:val="00507B3A"/>
    <w:rsid w:val="00507D6B"/>
    <w:rsid w:val="00507DF9"/>
    <w:rsid w:val="005109F3"/>
    <w:rsid w:val="00511265"/>
    <w:rsid w:val="0051132E"/>
    <w:rsid w:val="00511437"/>
    <w:rsid w:val="0051246C"/>
    <w:rsid w:val="0051256B"/>
    <w:rsid w:val="00513302"/>
    <w:rsid w:val="005137AB"/>
    <w:rsid w:val="00513BD7"/>
    <w:rsid w:val="0051403A"/>
    <w:rsid w:val="005141BF"/>
    <w:rsid w:val="00515A51"/>
    <w:rsid w:val="005165A5"/>
    <w:rsid w:val="00516AE8"/>
    <w:rsid w:val="00516DBC"/>
    <w:rsid w:val="00520543"/>
    <w:rsid w:val="005209B6"/>
    <w:rsid w:val="00521429"/>
    <w:rsid w:val="0052187D"/>
    <w:rsid w:val="00522F45"/>
    <w:rsid w:val="005230CB"/>
    <w:rsid w:val="00523AA8"/>
    <w:rsid w:val="00523B07"/>
    <w:rsid w:val="00523CFC"/>
    <w:rsid w:val="005243EE"/>
    <w:rsid w:val="005246C4"/>
    <w:rsid w:val="005247C8"/>
    <w:rsid w:val="005252FD"/>
    <w:rsid w:val="00525434"/>
    <w:rsid w:val="00525491"/>
    <w:rsid w:val="00525633"/>
    <w:rsid w:val="00526007"/>
    <w:rsid w:val="00526B11"/>
    <w:rsid w:val="00526B9F"/>
    <w:rsid w:val="00527042"/>
    <w:rsid w:val="005271EC"/>
    <w:rsid w:val="005276E2"/>
    <w:rsid w:val="005278B3"/>
    <w:rsid w:val="005278CC"/>
    <w:rsid w:val="00527DA2"/>
    <w:rsid w:val="005300A8"/>
    <w:rsid w:val="00530316"/>
    <w:rsid w:val="005306FE"/>
    <w:rsid w:val="0053089E"/>
    <w:rsid w:val="00530F08"/>
    <w:rsid w:val="00531808"/>
    <w:rsid w:val="00531F86"/>
    <w:rsid w:val="005326A1"/>
    <w:rsid w:val="00532B60"/>
    <w:rsid w:val="00533561"/>
    <w:rsid w:val="00533F12"/>
    <w:rsid w:val="00534008"/>
    <w:rsid w:val="00534295"/>
    <w:rsid w:val="00534A7D"/>
    <w:rsid w:val="00534C4F"/>
    <w:rsid w:val="00534C6C"/>
    <w:rsid w:val="00535436"/>
    <w:rsid w:val="00535AF5"/>
    <w:rsid w:val="00536D4C"/>
    <w:rsid w:val="0053786E"/>
    <w:rsid w:val="005404C3"/>
    <w:rsid w:val="00540EC6"/>
    <w:rsid w:val="00540FB3"/>
    <w:rsid w:val="00541B69"/>
    <w:rsid w:val="005424D1"/>
    <w:rsid w:val="0054279C"/>
    <w:rsid w:val="00542A58"/>
    <w:rsid w:val="00542CA1"/>
    <w:rsid w:val="005431CF"/>
    <w:rsid w:val="005437F2"/>
    <w:rsid w:val="00543C0D"/>
    <w:rsid w:val="00544594"/>
    <w:rsid w:val="00545338"/>
    <w:rsid w:val="005459B2"/>
    <w:rsid w:val="0054602B"/>
    <w:rsid w:val="0054677D"/>
    <w:rsid w:val="005467CB"/>
    <w:rsid w:val="0054691A"/>
    <w:rsid w:val="00546CE0"/>
    <w:rsid w:val="00546E28"/>
    <w:rsid w:val="005470AD"/>
    <w:rsid w:val="00547B5C"/>
    <w:rsid w:val="0055033F"/>
    <w:rsid w:val="00550C9A"/>
    <w:rsid w:val="00550F9A"/>
    <w:rsid w:val="00551C93"/>
    <w:rsid w:val="00551CF3"/>
    <w:rsid w:val="00552B18"/>
    <w:rsid w:val="00552D77"/>
    <w:rsid w:val="00552F6E"/>
    <w:rsid w:val="00553A49"/>
    <w:rsid w:val="00554938"/>
    <w:rsid w:val="00554F4A"/>
    <w:rsid w:val="005551BA"/>
    <w:rsid w:val="00555E25"/>
    <w:rsid w:val="005563C5"/>
    <w:rsid w:val="00556C9D"/>
    <w:rsid w:val="00556E0F"/>
    <w:rsid w:val="00557301"/>
    <w:rsid w:val="00557E1F"/>
    <w:rsid w:val="00560031"/>
    <w:rsid w:val="00560D2A"/>
    <w:rsid w:val="00560F4D"/>
    <w:rsid w:val="005623B9"/>
    <w:rsid w:val="00562738"/>
    <w:rsid w:val="005627FE"/>
    <w:rsid w:val="00562BB1"/>
    <w:rsid w:val="0056464F"/>
    <w:rsid w:val="00564716"/>
    <w:rsid w:val="00564829"/>
    <w:rsid w:val="005654C8"/>
    <w:rsid w:val="00565A25"/>
    <w:rsid w:val="00566943"/>
    <w:rsid w:val="00566EE2"/>
    <w:rsid w:val="005672E1"/>
    <w:rsid w:val="00570161"/>
    <w:rsid w:val="005701EA"/>
    <w:rsid w:val="00570D7A"/>
    <w:rsid w:val="00570E92"/>
    <w:rsid w:val="0057100A"/>
    <w:rsid w:val="0057105B"/>
    <w:rsid w:val="005711B1"/>
    <w:rsid w:val="00571541"/>
    <w:rsid w:val="005718F9"/>
    <w:rsid w:val="0057192B"/>
    <w:rsid w:val="005723A2"/>
    <w:rsid w:val="00573042"/>
    <w:rsid w:val="00573408"/>
    <w:rsid w:val="00573A6E"/>
    <w:rsid w:val="00573AC1"/>
    <w:rsid w:val="00573E93"/>
    <w:rsid w:val="00574001"/>
    <w:rsid w:val="005742C8"/>
    <w:rsid w:val="0057475C"/>
    <w:rsid w:val="0057546B"/>
    <w:rsid w:val="00575E62"/>
    <w:rsid w:val="005760A8"/>
    <w:rsid w:val="005761F6"/>
    <w:rsid w:val="0057680C"/>
    <w:rsid w:val="0057760C"/>
    <w:rsid w:val="00577830"/>
    <w:rsid w:val="00577C21"/>
    <w:rsid w:val="00577E3D"/>
    <w:rsid w:val="0058157C"/>
    <w:rsid w:val="00581B61"/>
    <w:rsid w:val="00581BA9"/>
    <w:rsid w:val="00581ED3"/>
    <w:rsid w:val="00581F53"/>
    <w:rsid w:val="00582121"/>
    <w:rsid w:val="005832DF"/>
    <w:rsid w:val="005835C2"/>
    <w:rsid w:val="0058445F"/>
    <w:rsid w:val="0058455E"/>
    <w:rsid w:val="005846B7"/>
    <w:rsid w:val="00584E50"/>
    <w:rsid w:val="00585AC2"/>
    <w:rsid w:val="00586B12"/>
    <w:rsid w:val="00587705"/>
    <w:rsid w:val="005900D9"/>
    <w:rsid w:val="0059011B"/>
    <w:rsid w:val="00590B19"/>
    <w:rsid w:val="00590F58"/>
    <w:rsid w:val="00590F5B"/>
    <w:rsid w:val="00591A0E"/>
    <w:rsid w:val="00591C3A"/>
    <w:rsid w:val="00592062"/>
    <w:rsid w:val="0059215C"/>
    <w:rsid w:val="0059296E"/>
    <w:rsid w:val="00592992"/>
    <w:rsid w:val="00592C95"/>
    <w:rsid w:val="00592D8F"/>
    <w:rsid w:val="00592F22"/>
    <w:rsid w:val="005930A2"/>
    <w:rsid w:val="005936B0"/>
    <w:rsid w:val="0059398A"/>
    <w:rsid w:val="00594506"/>
    <w:rsid w:val="0059475C"/>
    <w:rsid w:val="005948D1"/>
    <w:rsid w:val="00594950"/>
    <w:rsid w:val="00594991"/>
    <w:rsid w:val="0059592C"/>
    <w:rsid w:val="00595EB0"/>
    <w:rsid w:val="0059624A"/>
    <w:rsid w:val="005969E5"/>
    <w:rsid w:val="00597376"/>
    <w:rsid w:val="005974FF"/>
    <w:rsid w:val="0059758E"/>
    <w:rsid w:val="00597ECB"/>
    <w:rsid w:val="005A1429"/>
    <w:rsid w:val="005A1D6B"/>
    <w:rsid w:val="005A1EDB"/>
    <w:rsid w:val="005A259F"/>
    <w:rsid w:val="005A2691"/>
    <w:rsid w:val="005A3257"/>
    <w:rsid w:val="005A3CEB"/>
    <w:rsid w:val="005A4AC8"/>
    <w:rsid w:val="005A4EE7"/>
    <w:rsid w:val="005A571C"/>
    <w:rsid w:val="005A5743"/>
    <w:rsid w:val="005A616D"/>
    <w:rsid w:val="005A633C"/>
    <w:rsid w:val="005A6668"/>
    <w:rsid w:val="005A6ABD"/>
    <w:rsid w:val="005A73F7"/>
    <w:rsid w:val="005A795E"/>
    <w:rsid w:val="005B0E38"/>
    <w:rsid w:val="005B0F09"/>
    <w:rsid w:val="005B0FAB"/>
    <w:rsid w:val="005B1184"/>
    <w:rsid w:val="005B12AE"/>
    <w:rsid w:val="005B187D"/>
    <w:rsid w:val="005B19BD"/>
    <w:rsid w:val="005B1ACF"/>
    <w:rsid w:val="005B1CC1"/>
    <w:rsid w:val="005B20C0"/>
    <w:rsid w:val="005B2737"/>
    <w:rsid w:val="005B32CA"/>
    <w:rsid w:val="005B3412"/>
    <w:rsid w:val="005B4016"/>
    <w:rsid w:val="005B4B83"/>
    <w:rsid w:val="005B4F07"/>
    <w:rsid w:val="005B535F"/>
    <w:rsid w:val="005B58C7"/>
    <w:rsid w:val="005B669D"/>
    <w:rsid w:val="005B7A58"/>
    <w:rsid w:val="005B7C51"/>
    <w:rsid w:val="005B7ED5"/>
    <w:rsid w:val="005B7ED9"/>
    <w:rsid w:val="005C0440"/>
    <w:rsid w:val="005C0CAB"/>
    <w:rsid w:val="005C0EBB"/>
    <w:rsid w:val="005C0F91"/>
    <w:rsid w:val="005C108F"/>
    <w:rsid w:val="005C15FA"/>
    <w:rsid w:val="005C1707"/>
    <w:rsid w:val="005C1C31"/>
    <w:rsid w:val="005C269A"/>
    <w:rsid w:val="005C273B"/>
    <w:rsid w:val="005C30C6"/>
    <w:rsid w:val="005C328D"/>
    <w:rsid w:val="005C3303"/>
    <w:rsid w:val="005C3E90"/>
    <w:rsid w:val="005C3F9D"/>
    <w:rsid w:val="005C3FB2"/>
    <w:rsid w:val="005C4854"/>
    <w:rsid w:val="005C4894"/>
    <w:rsid w:val="005C5775"/>
    <w:rsid w:val="005C5C6A"/>
    <w:rsid w:val="005C5F73"/>
    <w:rsid w:val="005C60A3"/>
    <w:rsid w:val="005C68E9"/>
    <w:rsid w:val="005C69AE"/>
    <w:rsid w:val="005C788D"/>
    <w:rsid w:val="005C7CC3"/>
    <w:rsid w:val="005C7EE0"/>
    <w:rsid w:val="005D023B"/>
    <w:rsid w:val="005D03F0"/>
    <w:rsid w:val="005D0409"/>
    <w:rsid w:val="005D10C0"/>
    <w:rsid w:val="005D10DA"/>
    <w:rsid w:val="005D149A"/>
    <w:rsid w:val="005D1729"/>
    <w:rsid w:val="005D225D"/>
    <w:rsid w:val="005D2DCF"/>
    <w:rsid w:val="005D2FFC"/>
    <w:rsid w:val="005D4A29"/>
    <w:rsid w:val="005D51AD"/>
    <w:rsid w:val="005D56EB"/>
    <w:rsid w:val="005D58B9"/>
    <w:rsid w:val="005D6936"/>
    <w:rsid w:val="005D76A8"/>
    <w:rsid w:val="005D7CCF"/>
    <w:rsid w:val="005D7E07"/>
    <w:rsid w:val="005E0D44"/>
    <w:rsid w:val="005E1274"/>
    <w:rsid w:val="005E1BF6"/>
    <w:rsid w:val="005E222D"/>
    <w:rsid w:val="005E388D"/>
    <w:rsid w:val="005E3C72"/>
    <w:rsid w:val="005E3F10"/>
    <w:rsid w:val="005E4E3E"/>
    <w:rsid w:val="005E56E2"/>
    <w:rsid w:val="005E5E0F"/>
    <w:rsid w:val="005E78A9"/>
    <w:rsid w:val="005E7E6A"/>
    <w:rsid w:val="005F01C8"/>
    <w:rsid w:val="005F027B"/>
    <w:rsid w:val="005F0D16"/>
    <w:rsid w:val="005F0D50"/>
    <w:rsid w:val="005F185C"/>
    <w:rsid w:val="005F1BC5"/>
    <w:rsid w:val="005F1BD4"/>
    <w:rsid w:val="005F275F"/>
    <w:rsid w:val="005F35FC"/>
    <w:rsid w:val="005F3721"/>
    <w:rsid w:val="005F3E67"/>
    <w:rsid w:val="005F4390"/>
    <w:rsid w:val="005F6084"/>
    <w:rsid w:val="005F620E"/>
    <w:rsid w:val="005F6345"/>
    <w:rsid w:val="005F65AF"/>
    <w:rsid w:val="005F6CA5"/>
    <w:rsid w:val="005F6D40"/>
    <w:rsid w:val="005F6DB4"/>
    <w:rsid w:val="005F76F1"/>
    <w:rsid w:val="005F78FB"/>
    <w:rsid w:val="005F7CDE"/>
    <w:rsid w:val="00600063"/>
    <w:rsid w:val="00600B72"/>
    <w:rsid w:val="00600EA1"/>
    <w:rsid w:val="0060114A"/>
    <w:rsid w:val="00601694"/>
    <w:rsid w:val="00601887"/>
    <w:rsid w:val="006019F1"/>
    <w:rsid w:val="00602E8C"/>
    <w:rsid w:val="006036B3"/>
    <w:rsid w:val="00603D72"/>
    <w:rsid w:val="006046DA"/>
    <w:rsid w:val="006053AE"/>
    <w:rsid w:val="00605806"/>
    <w:rsid w:val="00606D24"/>
    <w:rsid w:val="00606D85"/>
    <w:rsid w:val="006076EF"/>
    <w:rsid w:val="00607A7F"/>
    <w:rsid w:val="006107E2"/>
    <w:rsid w:val="00610AC5"/>
    <w:rsid w:val="00611ABE"/>
    <w:rsid w:val="00611B97"/>
    <w:rsid w:val="006121D9"/>
    <w:rsid w:val="006123BE"/>
    <w:rsid w:val="00612B79"/>
    <w:rsid w:val="00612CF9"/>
    <w:rsid w:val="00614681"/>
    <w:rsid w:val="006146BC"/>
    <w:rsid w:val="0061542E"/>
    <w:rsid w:val="006162A8"/>
    <w:rsid w:val="006162F5"/>
    <w:rsid w:val="00616551"/>
    <w:rsid w:val="0061736B"/>
    <w:rsid w:val="00617C41"/>
    <w:rsid w:val="00617D2E"/>
    <w:rsid w:val="00617D62"/>
    <w:rsid w:val="00620D41"/>
    <w:rsid w:val="00622067"/>
    <w:rsid w:val="00622369"/>
    <w:rsid w:val="00622411"/>
    <w:rsid w:val="00622505"/>
    <w:rsid w:val="006225BC"/>
    <w:rsid w:val="0062292B"/>
    <w:rsid w:val="00622CA7"/>
    <w:rsid w:val="006232F8"/>
    <w:rsid w:val="00623D14"/>
    <w:rsid w:val="006243C6"/>
    <w:rsid w:val="00624922"/>
    <w:rsid w:val="00624AC4"/>
    <w:rsid w:val="00624C16"/>
    <w:rsid w:val="00625546"/>
    <w:rsid w:val="0062583E"/>
    <w:rsid w:val="006258C5"/>
    <w:rsid w:val="00625D92"/>
    <w:rsid w:val="006261AE"/>
    <w:rsid w:val="0062704F"/>
    <w:rsid w:val="00627D39"/>
    <w:rsid w:val="00630AC3"/>
    <w:rsid w:val="006316A0"/>
    <w:rsid w:val="006317B7"/>
    <w:rsid w:val="00631D61"/>
    <w:rsid w:val="00631DAB"/>
    <w:rsid w:val="0063216B"/>
    <w:rsid w:val="006322C2"/>
    <w:rsid w:val="006323FF"/>
    <w:rsid w:val="00632914"/>
    <w:rsid w:val="00632980"/>
    <w:rsid w:val="00632B7A"/>
    <w:rsid w:val="00632E9A"/>
    <w:rsid w:val="00633194"/>
    <w:rsid w:val="006339FF"/>
    <w:rsid w:val="006343A2"/>
    <w:rsid w:val="00634542"/>
    <w:rsid w:val="00634A89"/>
    <w:rsid w:val="0063509D"/>
    <w:rsid w:val="00635191"/>
    <w:rsid w:val="00635244"/>
    <w:rsid w:val="006358B2"/>
    <w:rsid w:val="006359BD"/>
    <w:rsid w:val="006373B5"/>
    <w:rsid w:val="00640860"/>
    <w:rsid w:val="006409B4"/>
    <w:rsid w:val="006409C2"/>
    <w:rsid w:val="00640ED8"/>
    <w:rsid w:val="00641354"/>
    <w:rsid w:val="006414AA"/>
    <w:rsid w:val="00641901"/>
    <w:rsid w:val="00641BBF"/>
    <w:rsid w:val="00642334"/>
    <w:rsid w:val="00642721"/>
    <w:rsid w:val="00643177"/>
    <w:rsid w:val="006435E3"/>
    <w:rsid w:val="00643778"/>
    <w:rsid w:val="00643F28"/>
    <w:rsid w:val="006441BC"/>
    <w:rsid w:val="00645388"/>
    <w:rsid w:val="00646053"/>
    <w:rsid w:val="0064614C"/>
    <w:rsid w:val="0064634E"/>
    <w:rsid w:val="00646491"/>
    <w:rsid w:val="00646668"/>
    <w:rsid w:val="00646BAC"/>
    <w:rsid w:val="0064708A"/>
    <w:rsid w:val="006472AE"/>
    <w:rsid w:val="006473AB"/>
    <w:rsid w:val="006476C0"/>
    <w:rsid w:val="006476C6"/>
    <w:rsid w:val="00647F7B"/>
    <w:rsid w:val="006502EC"/>
    <w:rsid w:val="006509A7"/>
    <w:rsid w:val="00650C87"/>
    <w:rsid w:val="00650FFE"/>
    <w:rsid w:val="006512F5"/>
    <w:rsid w:val="00652CA8"/>
    <w:rsid w:val="00653B03"/>
    <w:rsid w:val="00653ECC"/>
    <w:rsid w:val="00653FEC"/>
    <w:rsid w:val="00654736"/>
    <w:rsid w:val="0065579A"/>
    <w:rsid w:val="006557AE"/>
    <w:rsid w:val="00655B50"/>
    <w:rsid w:val="00655F8D"/>
    <w:rsid w:val="00656A55"/>
    <w:rsid w:val="00657180"/>
    <w:rsid w:val="00657665"/>
    <w:rsid w:val="006600B5"/>
    <w:rsid w:val="0066083B"/>
    <w:rsid w:val="0066111B"/>
    <w:rsid w:val="00661396"/>
    <w:rsid w:val="00661537"/>
    <w:rsid w:val="00661E56"/>
    <w:rsid w:val="00661F31"/>
    <w:rsid w:val="006622CE"/>
    <w:rsid w:val="0066236E"/>
    <w:rsid w:val="00662388"/>
    <w:rsid w:val="006624B2"/>
    <w:rsid w:val="00662CDA"/>
    <w:rsid w:val="00662E1C"/>
    <w:rsid w:val="00662F79"/>
    <w:rsid w:val="0066314B"/>
    <w:rsid w:val="0066335E"/>
    <w:rsid w:val="00663738"/>
    <w:rsid w:val="00663A4E"/>
    <w:rsid w:val="00663F48"/>
    <w:rsid w:val="00664057"/>
    <w:rsid w:val="00664635"/>
    <w:rsid w:val="00664734"/>
    <w:rsid w:val="0066614A"/>
    <w:rsid w:val="006668C5"/>
    <w:rsid w:val="00666978"/>
    <w:rsid w:val="00666D47"/>
    <w:rsid w:val="00666E2E"/>
    <w:rsid w:val="006675B7"/>
    <w:rsid w:val="00670281"/>
    <w:rsid w:val="00670A9D"/>
    <w:rsid w:val="00670F12"/>
    <w:rsid w:val="00672385"/>
    <w:rsid w:val="006726C2"/>
    <w:rsid w:val="006729C4"/>
    <w:rsid w:val="0067314D"/>
    <w:rsid w:val="006735B2"/>
    <w:rsid w:val="006738DF"/>
    <w:rsid w:val="00673986"/>
    <w:rsid w:val="00673B36"/>
    <w:rsid w:val="00673E42"/>
    <w:rsid w:val="00674922"/>
    <w:rsid w:val="00674968"/>
    <w:rsid w:val="00674A02"/>
    <w:rsid w:val="00674CD8"/>
    <w:rsid w:val="00675FFF"/>
    <w:rsid w:val="0067603C"/>
    <w:rsid w:val="00676C0A"/>
    <w:rsid w:val="00676D6E"/>
    <w:rsid w:val="00676EA9"/>
    <w:rsid w:val="00677800"/>
    <w:rsid w:val="00677F4D"/>
    <w:rsid w:val="00680444"/>
    <w:rsid w:val="00680E9C"/>
    <w:rsid w:val="00680EE9"/>
    <w:rsid w:val="0068104A"/>
    <w:rsid w:val="00681268"/>
    <w:rsid w:val="0068151A"/>
    <w:rsid w:val="0068160E"/>
    <w:rsid w:val="00681751"/>
    <w:rsid w:val="006820EA"/>
    <w:rsid w:val="006823F9"/>
    <w:rsid w:val="006829E0"/>
    <w:rsid w:val="00683CD6"/>
    <w:rsid w:val="00683F07"/>
    <w:rsid w:val="00684BF8"/>
    <w:rsid w:val="00684C01"/>
    <w:rsid w:val="00685989"/>
    <w:rsid w:val="006859A5"/>
    <w:rsid w:val="006869B6"/>
    <w:rsid w:val="00687458"/>
    <w:rsid w:val="00687866"/>
    <w:rsid w:val="00690F52"/>
    <w:rsid w:val="00691110"/>
    <w:rsid w:val="00691BC1"/>
    <w:rsid w:val="00691C9C"/>
    <w:rsid w:val="00691E18"/>
    <w:rsid w:val="00691EC9"/>
    <w:rsid w:val="00691FBE"/>
    <w:rsid w:val="00692AD1"/>
    <w:rsid w:val="00693789"/>
    <w:rsid w:val="00693A01"/>
    <w:rsid w:val="0069467F"/>
    <w:rsid w:val="0069490A"/>
    <w:rsid w:val="006954EE"/>
    <w:rsid w:val="006959E0"/>
    <w:rsid w:val="00696038"/>
    <w:rsid w:val="00696164"/>
    <w:rsid w:val="00696A1E"/>
    <w:rsid w:val="00696C3F"/>
    <w:rsid w:val="00696C65"/>
    <w:rsid w:val="0069701D"/>
    <w:rsid w:val="00697199"/>
    <w:rsid w:val="006973A3"/>
    <w:rsid w:val="0069777C"/>
    <w:rsid w:val="006977A5"/>
    <w:rsid w:val="0069780D"/>
    <w:rsid w:val="0069791D"/>
    <w:rsid w:val="00697F18"/>
    <w:rsid w:val="006A001B"/>
    <w:rsid w:val="006A028C"/>
    <w:rsid w:val="006A14AC"/>
    <w:rsid w:val="006A1994"/>
    <w:rsid w:val="006A2374"/>
    <w:rsid w:val="006A26B9"/>
    <w:rsid w:val="006A2AAD"/>
    <w:rsid w:val="006A2CCE"/>
    <w:rsid w:val="006A308D"/>
    <w:rsid w:val="006A354C"/>
    <w:rsid w:val="006A35DB"/>
    <w:rsid w:val="006A3A3C"/>
    <w:rsid w:val="006A3B86"/>
    <w:rsid w:val="006A3EBF"/>
    <w:rsid w:val="006A498D"/>
    <w:rsid w:val="006A5A71"/>
    <w:rsid w:val="006A5BDE"/>
    <w:rsid w:val="006A6975"/>
    <w:rsid w:val="006A721C"/>
    <w:rsid w:val="006A7A0B"/>
    <w:rsid w:val="006B049B"/>
    <w:rsid w:val="006B0538"/>
    <w:rsid w:val="006B066E"/>
    <w:rsid w:val="006B0C0E"/>
    <w:rsid w:val="006B1AD0"/>
    <w:rsid w:val="006B23ED"/>
    <w:rsid w:val="006B2674"/>
    <w:rsid w:val="006B2B08"/>
    <w:rsid w:val="006B2B25"/>
    <w:rsid w:val="006B378E"/>
    <w:rsid w:val="006B3806"/>
    <w:rsid w:val="006B40D6"/>
    <w:rsid w:val="006B4426"/>
    <w:rsid w:val="006B4DBF"/>
    <w:rsid w:val="006B53F2"/>
    <w:rsid w:val="006B6520"/>
    <w:rsid w:val="006B65DF"/>
    <w:rsid w:val="006B68B4"/>
    <w:rsid w:val="006B6C85"/>
    <w:rsid w:val="006B6C97"/>
    <w:rsid w:val="006B701A"/>
    <w:rsid w:val="006B703F"/>
    <w:rsid w:val="006B773B"/>
    <w:rsid w:val="006B7794"/>
    <w:rsid w:val="006B77FC"/>
    <w:rsid w:val="006B78B0"/>
    <w:rsid w:val="006B7A48"/>
    <w:rsid w:val="006C08BA"/>
    <w:rsid w:val="006C0D31"/>
    <w:rsid w:val="006C1111"/>
    <w:rsid w:val="006C12AB"/>
    <w:rsid w:val="006C1620"/>
    <w:rsid w:val="006C188D"/>
    <w:rsid w:val="006C1A95"/>
    <w:rsid w:val="006C1C46"/>
    <w:rsid w:val="006C1E72"/>
    <w:rsid w:val="006C26DF"/>
    <w:rsid w:val="006C32CD"/>
    <w:rsid w:val="006C3721"/>
    <w:rsid w:val="006C376E"/>
    <w:rsid w:val="006C37BE"/>
    <w:rsid w:val="006C380D"/>
    <w:rsid w:val="006C3DD8"/>
    <w:rsid w:val="006C3E73"/>
    <w:rsid w:val="006C4697"/>
    <w:rsid w:val="006C4899"/>
    <w:rsid w:val="006C4C83"/>
    <w:rsid w:val="006C52E6"/>
    <w:rsid w:val="006C5C75"/>
    <w:rsid w:val="006C6269"/>
    <w:rsid w:val="006C6C24"/>
    <w:rsid w:val="006D018E"/>
    <w:rsid w:val="006D034E"/>
    <w:rsid w:val="006D132D"/>
    <w:rsid w:val="006D15CB"/>
    <w:rsid w:val="006D1836"/>
    <w:rsid w:val="006D1E39"/>
    <w:rsid w:val="006D228A"/>
    <w:rsid w:val="006D2DDC"/>
    <w:rsid w:val="006D3182"/>
    <w:rsid w:val="006D35E2"/>
    <w:rsid w:val="006D4230"/>
    <w:rsid w:val="006D45DB"/>
    <w:rsid w:val="006D59B8"/>
    <w:rsid w:val="006D63AC"/>
    <w:rsid w:val="006D6DB9"/>
    <w:rsid w:val="006D6E9F"/>
    <w:rsid w:val="006D71B7"/>
    <w:rsid w:val="006D7949"/>
    <w:rsid w:val="006D7B05"/>
    <w:rsid w:val="006E00A1"/>
    <w:rsid w:val="006E011D"/>
    <w:rsid w:val="006E05F6"/>
    <w:rsid w:val="006E0D2B"/>
    <w:rsid w:val="006E0F04"/>
    <w:rsid w:val="006E130F"/>
    <w:rsid w:val="006E33A2"/>
    <w:rsid w:val="006E3CFF"/>
    <w:rsid w:val="006E41AB"/>
    <w:rsid w:val="006E4AC2"/>
    <w:rsid w:val="006E5595"/>
    <w:rsid w:val="006E56B0"/>
    <w:rsid w:val="006E5946"/>
    <w:rsid w:val="006E5D32"/>
    <w:rsid w:val="006E6287"/>
    <w:rsid w:val="006E6726"/>
    <w:rsid w:val="006E6A13"/>
    <w:rsid w:val="006E713B"/>
    <w:rsid w:val="006E74ED"/>
    <w:rsid w:val="006E79CE"/>
    <w:rsid w:val="006E7E20"/>
    <w:rsid w:val="006F0314"/>
    <w:rsid w:val="006F0510"/>
    <w:rsid w:val="006F0B61"/>
    <w:rsid w:val="006F0EBC"/>
    <w:rsid w:val="006F4420"/>
    <w:rsid w:val="006F4E34"/>
    <w:rsid w:val="006F4F23"/>
    <w:rsid w:val="006F4F84"/>
    <w:rsid w:val="006F5842"/>
    <w:rsid w:val="006F5B16"/>
    <w:rsid w:val="006F76F9"/>
    <w:rsid w:val="00700384"/>
    <w:rsid w:val="00700B4C"/>
    <w:rsid w:val="00700C9B"/>
    <w:rsid w:val="00700E16"/>
    <w:rsid w:val="00701E6B"/>
    <w:rsid w:val="00701E73"/>
    <w:rsid w:val="00702BFB"/>
    <w:rsid w:val="00702E14"/>
    <w:rsid w:val="00703CB5"/>
    <w:rsid w:val="00703D0A"/>
    <w:rsid w:val="007058E9"/>
    <w:rsid w:val="00705902"/>
    <w:rsid w:val="00705BF3"/>
    <w:rsid w:val="00706026"/>
    <w:rsid w:val="0070652F"/>
    <w:rsid w:val="00706D63"/>
    <w:rsid w:val="007075B6"/>
    <w:rsid w:val="00707B60"/>
    <w:rsid w:val="00707F7B"/>
    <w:rsid w:val="00707FA8"/>
    <w:rsid w:val="007111C0"/>
    <w:rsid w:val="007114C2"/>
    <w:rsid w:val="00711E0B"/>
    <w:rsid w:val="00712490"/>
    <w:rsid w:val="007134E8"/>
    <w:rsid w:val="00713593"/>
    <w:rsid w:val="00713AB1"/>
    <w:rsid w:val="00714226"/>
    <w:rsid w:val="0071475B"/>
    <w:rsid w:val="00714CB8"/>
    <w:rsid w:val="00714FEF"/>
    <w:rsid w:val="00715AFB"/>
    <w:rsid w:val="00715E5A"/>
    <w:rsid w:val="007165C6"/>
    <w:rsid w:val="00716970"/>
    <w:rsid w:val="0071737A"/>
    <w:rsid w:val="00720063"/>
    <w:rsid w:val="007204D6"/>
    <w:rsid w:val="00720A9D"/>
    <w:rsid w:val="00722363"/>
    <w:rsid w:val="00722685"/>
    <w:rsid w:val="007232AA"/>
    <w:rsid w:val="00723394"/>
    <w:rsid w:val="00723399"/>
    <w:rsid w:val="0072375B"/>
    <w:rsid w:val="0072377C"/>
    <w:rsid w:val="00723FA6"/>
    <w:rsid w:val="007244D1"/>
    <w:rsid w:val="0072546B"/>
    <w:rsid w:val="00725A3E"/>
    <w:rsid w:val="00725DC4"/>
    <w:rsid w:val="00726305"/>
    <w:rsid w:val="007264A8"/>
    <w:rsid w:val="00727515"/>
    <w:rsid w:val="00727A64"/>
    <w:rsid w:val="00727BF6"/>
    <w:rsid w:val="00727D42"/>
    <w:rsid w:val="007304FF"/>
    <w:rsid w:val="00730825"/>
    <w:rsid w:val="007308F1"/>
    <w:rsid w:val="00730AD1"/>
    <w:rsid w:val="00730F77"/>
    <w:rsid w:val="00732A9C"/>
    <w:rsid w:val="00732AE3"/>
    <w:rsid w:val="00732DA2"/>
    <w:rsid w:val="00733D7F"/>
    <w:rsid w:val="0073437E"/>
    <w:rsid w:val="0073474D"/>
    <w:rsid w:val="00734956"/>
    <w:rsid w:val="007349B3"/>
    <w:rsid w:val="00734A2F"/>
    <w:rsid w:val="00734A9E"/>
    <w:rsid w:val="007350F5"/>
    <w:rsid w:val="007351B6"/>
    <w:rsid w:val="00735857"/>
    <w:rsid w:val="0074006F"/>
    <w:rsid w:val="007410B9"/>
    <w:rsid w:val="00741529"/>
    <w:rsid w:val="00741D71"/>
    <w:rsid w:val="00741D77"/>
    <w:rsid w:val="0074212E"/>
    <w:rsid w:val="00742467"/>
    <w:rsid w:val="00742639"/>
    <w:rsid w:val="00742EDD"/>
    <w:rsid w:val="007430BD"/>
    <w:rsid w:val="00743366"/>
    <w:rsid w:val="00743C66"/>
    <w:rsid w:val="00743FFE"/>
    <w:rsid w:val="007447BE"/>
    <w:rsid w:val="007448E2"/>
    <w:rsid w:val="007449BA"/>
    <w:rsid w:val="00744C80"/>
    <w:rsid w:val="00744EE6"/>
    <w:rsid w:val="0074574D"/>
    <w:rsid w:val="00745A8B"/>
    <w:rsid w:val="00745D25"/>
    <w:rsid w:val="00745E0C"/>
    <w:rsid w:val="0074630A"/>
    <w:rsid w:val="007478D6"/>
    <w:rsid w:val="00750883"/>
    <w:rsid w:val="00750D42"/>
    <w:rsid w:val="00750E9D"/>
    <w:rsid w:val="00751722"/>
    <w:rsid w:val="00751949"/>
    <w:rsid w:val="00751C5B"/>
    <w:rsid w:val="00751E3C"/>
    <w:rsid w:val="00752433"/>
    <w:rsid w:val="007524FF"/>
    <w:rsid w:val="0075256C"/>
    <w:rsid w:val="007525E2"/>
    <w:rsid w:val="00752B57"/>
    <w:rsid w:val="00752DB8"/>
    <w:rsid w:val="00753764"/>
    <w:rsid w:val="00753895"/>
    <w:rsid w:val="00754194"/>
    <w:rsid w:val="00754376"/>
    <w:rsid w:val="0075493C"/>
    <w:rsid w:val="007552CD"/>
    <w:rsid w:val="00755D7C"/>
    <w:rsid w:val="00756932"/>
    <w:rsid w:val="007570E9"/>
    <w:rsid w:val="00757658"/>
    <w:rsid w:val="00757C40"/>
    <w:rsid w:val="00760189"/>
    <w:rsid w:val="00760302"/>
    <w:rsid w:val="00761619"/>
    <w:rsid w:val="00761920"/>
    <w:rsid w:val="00761D54"/>
    <w:rsid w:val="00762527"/>
    <w:rsid w:val="00762907"/>
    <w:rsid w:val="00762CF8"/>
    <w:rsid w:val="00762E45"/>
    <w:rsid w:val="0076337F"/>
    <w:rsid w:val="00763752"/>
    <w:rsid w:val="00763FDE"/>
    <w:rsid w:val="00764B81"/>
    <w:rsid w:val="00764CDC"/>
    <w:rsid w:val="007657A5"/>
    <w:rsid w:val="00765D4F"/>
    <w:rsid w:val="00765D9D"/>
    <w:rsid w:val="00765E71"/>
    <w:rsid w:val="007668DE"/>
    <w:rsid w:val="00766985"/>
    <w:rsid w:val="00766AD1"/>
    <w:rsid w:val="00766B69"/>
    <w:rsid w:val="00766D79"/>
    <w:rsid w:val="00767A7B"/>
    <w:rsid w:val="00767C70"/>
    <w:rsid w:val="00767D3B"/>
    <w:rsid w:val="00767E3A"/>
    <w:rsid w:val="00771761"/>
    <w:rsid w:val="00771FE8"/>
    <w:rsid w:val="007722B6"/>
    <w:rsid w:val="00772B3D"/>
    <w:rsid w:val="007736FB"/>
    <w:rsid w:val="00773A18"/>
    <w:rsid w:val="00773F71"/>
    <w:rsid w:val="00774384"/>
    <w:rsid w:val="00774506"/>
    <w:rsid w:val="00774A5F"/>
    <w:rsid w:val="0077548F"/>
    <w:rsid w:val="0077556F"/>
    <w:rsid w:val="007765A0"/>
    <w:rsid w:val="00776B72"/>
    <w:rsid w:val="007775DE"/>
    <w:rsid w:val="007775F4"/>
    <w:rsid w:val="00777773"/>
    <w:rsid w:val="0077781B"/>
    <w:rsid w:val="0077786C"/>
    <w:rsid w:val="00777EEF"/>
    <w:rsid w:val="00780572"/>
    <w:rsid w:val="00781749"/>
    <w:rsid w:val="00781B0E"/>
    <w:rsid w:val="00781EE0"/>
    <w:rsid w:val="00781F20"/>
    <w:rsid w:val="00781F2C"/>
    <w:rsid w:val="007824FE"/>
    <w:rsid w:val="0078273E"/>
    <w:rsid w:val="007828EA"/>
    <w:rsid w:val="00782DD3"/>
    <w:rsid w:val="0078307E"/>
    <w:rsid w:val="007837C9"/>
    <w:rsid w:val="00783C5D"/>
    <w:rsid w:val="00784275"/>
    <w:rsid w:val="00784691"/>
    <w:rsid w:val="007849A4"/>
    <w:rsid w:val="007849F1"/>
    <w:rsid w:val="0078570C"/>
    <w:rsid w:val="00785A14"/>
    <w:rsid w:val="007869C2"/>
    <w:rsid w:val="0078758E"/>
    <w:rsid w:val="00787A47"/>
    <w:rsid w:val="00790A0B"/>
    <w:rsid w:val="007917E3"/>
    <w:rsid w:val="00791E6F"/>
    <w:rsid w:val="00791FB2"/>
    <w:rsid w:val="0079206B"/>
    <w:rsid w:val="007921A1"/>
    <w:rsid w:val="0079297A"/>
    <w:rsid w:val="00792EAD"/>
    <w:rsid w:val="00793028"/>
    <w:rsid w:val="00794125"/>
    <w:rsid w:val="0079426E"/>
    <w:rsid w:val="00794BAD"/>
    <w:rsid w:val="00795D7E"/>
    <w:rsid w:val="00796530"/>
    <w:rsid w:val="0079676A"/>
    <w:rsid w:val="00796834"/>
    <w:rsid w:val="00796D0E"/>
    <w:rsid w:val="00796DA1"/>
    <w:rsid w:val="00796DE0"/>
    <w:rsid w:val="00796EE7"/>
    <w:rsid w:val="007A072C"/>
    <w:rsid w:val="007A0D64"/>
    <w:rsid w:val="007A1434"/>
    <w:rsid w:val="007A1502"/>
    <w:rsid w:val="007A3F68"/>
    <w:rsid w:val="007A405C"/>
    <w:rsid w:val="007A433C"/>
    <w:rsid w:val="007A4745"/>
    <w:rsid w:val="007A4AF1"/>
    <w:rsid w:val="007A4DFB"/>
    <w:rsid w:val="007A50BF"/>
    <w:rsid w:val="007A52D5"/>
    <w:rsid w:val="007A6540"/>
    <w:rsid w:val="007A6736"/>
    <w:rsid w:val="007A6C77"/>
    <w:rsid w:val="007A7DD7"/>
    <w:rsid w:val="007B0147"/>
    <w:rsid w:val="007B04A9"/>
    <w:rsid w:val="007B0793"/>
    <w:rsid w:val="007B0A42"/>
    <w:rsid w:val="007B0B0B"/>
    <w:rsid w:val="007B0EC1"/>
    <w:rsid w:val="007B1A5A"/>
    <w:rsid w:val="007B1EB9"/>
    <w:rsid w:val="007B1F5F"/>
    <w:rsid w:val="007B270D"/>
    <w:rsid w:val="007B28E0"/>
    <w:rsid w:val="007B3118"/>
    <w:rsid w:val="007B3803"/>
    <w:rsid w:val="007B39FB"/>
    <w:rsid w:val="007B3B13"/>
    <w:rsid w:val="007B4A22"/>
    <w:rsid w:val="007B4E77"/>
    <w:rsid w:val="007B4E9C"/>
    <w:rsid w:val="007B5CED"/>
    <w:rsid w:val="007B5F70"/>
    <w:rsid w:val="007B5FEF"/>
    <w:rsid w:val="007B60A0"/>
    <w:rsid w:val="007B6357"/>
    <w:rsid w:val="007B6706"/>
    <w:rsid w:val="007B6AD0"/>
    <w:rsid w:val="007B6B66"/>
    <w:rsid w:val="007B6CA0"/>
    <w:rsid w:val="007B76E1"/>
    <w:rsid w:val="007B7749"/>
    <w:rsid w:val="007C0B62"/>
    <w:rsid w:val="007C1CEC"/>
    <w:rsid w:val="007C2686"/>
    <w:rsid w:val="007C2CAF"/>
    <w:rsid w:val="007C30BB"/>
    <w:rsid w:val="007C33E4"/>
    <w:rsid w:val="007C39E5"/>
    <w:rsid w:val="007C3E81"/>
    <w:rsid w:val="007C4DAB"/>
    <w:rsid w:val="007C4DD3"/>
    <w:rsid w:val="007C53AA"/>
    <w:rsid w:val="007C599C"/>
    <w:rsid w:val="007C5ADA"/>
    <w:rsid w:val="007C5B07"/>
    <w:rsid w:val="007C5F00"/>
    <w:rsid w:val="007C6020"/>
    <w:rsid w:val="007C698E"/>
    <w:rsid w:val="007C6C1E"/>
    <w:rsid w:val="007C6C63"/>
    <w:rsid w:val="007C704D"/>
    <w:rsid w:val="007C7106"/>
    <w:rsid w:val="007C7116"/>
    <w:rsid w:val="007C777A"/>
    <w:rsid w:val="007C7C2C"/>
    <w:rsid w:val="007D00EB"/>
    <w:rsid w:val="007D0253"/>
    <w:rsid w:val="007D0300"/>
    <w:rsid w:val="007D0ED6"/>
    <w:rsid w:val="007D152E"/>
    <w:rsid w:val="007D206F"/>
    <w:rsid w:val="007D256A"/>
    <w:rsid w:val="007D282F"/>
    <w:rsid w:val="007D3057"/>
    <w:rsid w:val="007D32CD"/>
    <w:rsid w:val="007D3550"/>
    <w:rsid w:val="007D4140"/>
    <w:rsid w:val="007D4239"/>
    <w:rsid w:val="007D44AB"/>
    <w:rsid w:val="007D4818"/>
    <w:rsid w:val="007D5265"/>
    <w:rsid w:val="007D572C"/>
    <w:rsid w:val="007D5748"/>
    <w:rsid w:val="007D592F"/>
    <w:rsid w:val="007D5DB4"/>
    <w:rsid w:val="007D6241"/>
    <w:rsid w:val="007D66C3"/>
    <w:rsid w:val="007D6F50"/>
    <w:rsid w:val="007D7540"/>
    <w:rsid w:val="007D7B3E"/>
    <w:rsid w:val="007D7B61"/>
    <w:rsid w:val="007E0580"/>
    <w:rsid w:val="007E0A7D"/>
    <w:rsid w:val="007E1271"/>
    <w:rsid w:val="007E141C"/>
    <w:rsid w:val="007E147F"/>
    <w:rsid w:val="007E1D67"/>
    <w:rsid w:val="007E2021"/>
    <w:rsid w:val="007E2214"/>
    <w:rsid w:val="007E25E1"/>
    <w:rsid w:val="007E329F"/>
    <w:rsid w:val="007E3B27"/>
    <w:rsid w:val="007E3BD5"/>
    <w:rsid w:val="007E43AC"/>
    <w:rsid w:val="007E45B3"/>
    <w:rsid w:val="007E4928"/>
    <w:rsid w:val="007E49D6"/>
    <w:rsid w:val="007E4AE0"/>
    <w:rsid w:val="007E4D4F"/>
    <w:rsid w:val="007E520D"/>
    <w:rsid w:val="007E534B"/>
    <w:rsid w:val="007E5845"/>
    <w:rsid w:val="007E633E"/>
    <w:rsid w:val="007E644C"/>
    <w:rsid w:val="007E732D"/>
    <w:rsid w:val="007E7A1B"/>
    <w:rsid w:val="007E7D18"/>
    <w:rsid w:val="007F0737"/>
    <w:rsid w:val="007F10E2"/>
    <w:rsid w:val="007F18A0"/>
    <w:rsid w:val="007F1A03"/>
    <w:rsid w:val="007F1D15"/>
    <w:rsid w:val="007F1F28"/>
    <w:rsid w:val="007F32D0"/>
    <w:rsid w:val="007F333A"/>
    <w:rsid w:val="007F3348"/>
    <w:rsid w:val="007F38AC"/>
    <w:rsid w:val="007F3F8B"/>
    <w:rsid w:val="007F4617"/>
    <w:rsid w:val="007F46B6"/>
    <w:rsid w:val="007F47B7"/>
    <w:rsid w:val="007F53D3"/>
    <w:rsid w:val="007F5A87"/>
    <w:rsid w:val="007F671E"/>
    <w:rsid w:val="007F69D0"/>
    <w:rsid w:val="007F6CDA"/>
    <w:rsid w:val="007F6D15"/>
    <w:rsid w:val="007F7184"/>
    <w:rsid w:val="007F7A19"/>
    <w:rsid w:val="00800852"/>
    <w:rsid w:val="00800D28"/>
    <w:rsid w:val="00800EC3"/>
    <w:rsid w:val="008010AD"/>
    <w:rsid w:val="00801210"/>
    <w:rsid w:val="00801739"/>
    <w:rsid w:val="008019B6"/>
    <w:rsid w:val="00801B64"/>
    <w:rsid w:val="00801D5E"/>
    <w:rsid w:val="00803613"/>
    <w:rsid w:val="008037E4"/>
    <w:rsid w:val="00803B34"/>
    <w:rsid w:val="008043CC"/>
    <w:rsid w:val="008044EC"/>
    <w:rsid w:val="0080583E"/>
    <w:rsid w:val="00805EF0"/>
    <w:rsid w:val="00806C74"/>
    <w:rsid w:val="00806E84"/>
    <w:rsid w:val="00807805"/>
    <w:rsid w:val="00807AC1"/>
    <w:rsid w:val="00810E87"/>
    <w:rsid w:val="00810F10"/>
    <w:rsid w:val="00810F8E"/>
    <w:rsid w:val="00810F91"/>
    <w:rsid w:val="00811891"/>
    <w:rsid w:val="00811D0D"/>
    <w:rsid w:val="008120E5"/>
    <w:rsid w:val="00812675"/>
    <w:rsid w:val="00812B17"/>
    <w:rsid w:val="00813502"/>
    <w:rsid w:val="0081372D"/>
    <w:rsid w:val="00813B38"/>
    <w:rsid w:val="00813BF6"/>
    <w:rsid w:val="0081443B"/>
    <w:rsid w:val="00814505"/>
    <w:rsid w:val="0081613C"/>
    <w:rsid w:val="00816917"/>
    <w:rsid w:val="00817465"/>
    <w:rsid w:val="008175F5"/>
    <w:rsid w:val="008178A4"/>
    <w:rsid w:val="00817C15"/>
    <w:rsid w:val="00820056"/>
    <w:rsid w:val="0082045F"/>
    <w:rsid w:val="00820799"/>
    <w:rsid w:val="008209A1"/>
    <w:rsid w:val="00820D68"/>
    <w:rsid w:val="00820FF6"/>
    <w:rsid w:val="00821507"/>
    <w:rsid w:val="008219B6"/>
    <w:rsid w:val="00821FDB"/>
    <w:rsid w:val="008224DE"/>
    <w:rsid w:val="0082259E"/>
    <w:rsid w:val="008230FA"/>
    <w:rsid w:val="0082324F"/>
    <w:rsid w:val="00823AE9"/>
    <w:rsid w:val="00823DDF"/>
    <w:rsid w:val="00823FB2"/>
    <w:rsid w:val="00824115"/>
    <w:rsid w:val="0082527B"/>
    <w:rsid w:val="008252D7"/>
    <w:rsid w:val="0082670A"/>
    <w:rsid w:val="00826964"/>
    <w:rsid w:val="00826C29"/>
    <w:rsid w:val="00827085"/>
    <w:rsid w:val="008271AB"/>
    <w:rsid w:val="00827888"/>
    <w:rsid w:val="00830834"/>
    <w:rsid w:val="008310DF"/>
    <w:rsid w:val="00831222"/>
    <w:rsid w:val="008324AE"/>
    <w:rsid w:val="00832BB7"/>
    <w:rsid w:val="00832F5F"/>
    <w:rsid w:val="008337E0"/>
    <w:rsid w:val="00833FE9"/>
    <w:rsid w:val="00834314"/>
    <w:rsid w:val="008345B3"/>
    <w:rsid w:val="00835BAA"/>
    <w:rsid w:val="00836067"/>
    <w:rsid w:val="0083630C"/>
    <w:rsid w:val="008366C1"/>
    <w:rsid w:val="00836AF1"/>
    <w:rsid w:val="00836C80"/>
    <w:rsid w:val="00836E55"/>
    <w:rsid w:val="0083735C"/>
    <w:rsid w:val="008376C0"/>
    <w:rsid w:val="00837B18"/>
    <w:rsid w:val="00837BF1"/>
    <w:rsid w:val="00837DC7"/>
    <w:rsid w:val="00840D41"/>
    <w:rsid w:val="0084133F"/>
    <w:rsid w:val="00841835"/>
    <w:rsid w:val="0084194B"/>
    <w:rsid w:val="00842557"/>
    <w:rsid w:val="0084282B"/>
    <w:rsid w:val="00842C1E"/>
    <w:rsid w:val="0084325E"/>
    <w:rsid w:val="0084334E"/>
    <w:rsid w:val="00844258"/>
    <w:rsid w:val="008445E6"/>
    <w:rsid w:val="00844CAF"/>
    <w:rsid w:val="008463EE"/>
    <w:rsid w:val="00846750"/>
    <w:rsid w:val="0084679F"/>
    <w:rsid w:val="008467F7"/>
    <w:rsid w:val="00846A38"/>
    <w:rsid w:val="008472C6"/>
    <w:rsid w:val="00847608"/>
    <w:rsid w:val="00847B91"/>
    <w:rsid w:val="00850604"/>
    <w:rsid w:val="00850710"/>
    <w:rsid w:val="00850A15"/>
    <w:rsid w:val="00850DC2"/>
    <w:rsid w:val="00852310"/>
    <w:rsid w:val="00852496"/>
    <w:rsid w:val="008525E0"/>
    <w:rsid w:val="00853C09"/>
    <w:rsid w:val="00855263"/>
    <w:rsid w:val="008552E5"/>
    <w:rsid w:val="00855D35"/>
    <w:rsid w:val="00856332"/>
    <w:rsid w:val="008566A1"/>
    <w:rsid w:val="00856FD5"/>
    <w:rsid w:val="00857117"/>
    <w:rsid w:val="00857F12"/>
    <w:rsid w:val="00860379"/>
    <w:rsid w:val="0086039F"/>
    <w:rsid w:val="00860E4E"/>
    <w:rsid w:val="00860E70"/>
    <w:rsid w:val="00861F53"/>
    <w:rsid w:val="00861F67"/>
    <w:rsid w:val="0086243E"/>
    <w:rsid w:val="008624D3"/>
    <w:rsid w:val="00862EF1"/>
    <w:rsid w:val="00863142"/>
    <w:rsid w:val="00863BA0"/>
    <w:rsid w:val="00864686"/>
    <w:rsid w:val="00865105"/>
    <w:rsid w:val="0086516B"/>
    <w:rsid w:val="0086523F"/>
    <w:rsid w:val="008667B1"/>
    <w:rsid w:val="008667E4"/>
    <w:rsid w:val="00866C5C"/>
    <w:rsid w:val="00867566"/>
    <w:rsid w:val="0086787A"/>
    <w:rsid w:val="00867B59"/>
    <w:rsid w:val="00870017"/>
    <w:rsid w:val="0087042E"/>
    <w:rsid w:val="008705D0"/>
    <w:rsid w:val="00870FF1"/>
    <w:rsid w:val="00871B4D"/>
    <w:rsid w:val="00871E24"/>
    <w:rsid w:val="00871F62"/>
    <w:rsid w:val="0087227E"/>
    <w:rsid w:val="008728CF"/>
    <w:rsid w:val="00872E97"/>
    <w:rsid w:val="00873186"/>
    <w:rsid w:val="0087415F"/>
    <w:rsid w:val="0087429E"/>
    <w:rsid w:val="00874E3F"/>
    <w:rsid w:val="00875ACD"/>
    <w:rsid w:val="00875F6A"/>
    <w:rsid w:val="00877374"/>
    <w:rsid w:val="008779EC"/>
    <w:rsid w:val="0088015D"/>
    <w:rsid w:val="00880349"/>
    <w:rsid w:val="0088083F"/>
    <w:rsid w:val="00880849"/>
    <w:rsid w:val="00880B6E"/>
    <w:rsid w:val="00880E4A"/>
    <w:rsid w:val="0088100C"/>
    <w:rsid w:val="008810CA"/>
    <w:rsid w:val="00881599"/>
    <w:rsid w:val="00881EE0"/>
    <w:rsid w:val="00881F4B"/>
    <w:rsid w:val="0088277E"/>
    <w:rsid w:val="00882E2D"/>
    <w:rsid w:val="008831F7"/>
    <w:rsid w:val="008833C1"/>
    <w:rsid w:val="00883869"/>
    <w:rsid w:val="00883D40"/>
    <w:rsid w:val="00884177"/>
    <w:rsid w:val="00884353"/>
    <w:rsid w:val="00884D49"/>
    <w:rsid w:val="00884ED9"/>
    <w:rsid w:val="008852F1"/>
    <w:rsid w:val="00885F68"/>
    <w:rsid w:val="008872B7"/>
    <w:rsid w:val="00887B1A"/>
    <w:rsid w:val="00887C4D"/>
    <w:rsid w:val="00887E14"/>
    <w:rsid w:val="00890AAD"/>
    <w:rsid w:val="008919E3"/>
    <w:rsid w:val="0089278A"/>
    <w:rsid w:val="00893080"/>
    <w:rsid w:val="00893B28"/>
    <w:rsid w:val="00893CA8"/>
    <w:rsid w:val="00893ECF"/>
    <w:rsid w:val="0089495C"/>
    <w:rsid w:val="00894E39"/>
    <w:rsid w:val="00894EE5"/>
    <w:rsid w:val="00895592"/>
    <w:rsid w:val="00895841"/>
    <w:rsid w:val="00895A32"/>
    <w:rsid w:val="00896972"/>
    <w:rsid w:val="0089726E"/>
    <w:rsid w:val="00897991"/>
    <w:rsid w:val="00897AC5"/>
    <w:rsid w:val="008A0509"/>
    <w:rsid w:val="008A11FB"/>
    <w:rsid w:val="008A180B"/>
    <w:rsid w:val="008A1910"/>
    <w:rsid w:val="008A236D"/>
    <w:rsid w:val="008A254E"/>
    <w:rsid w:val="008A317A"/>
    <w:rsid w:val="008A33E2"/>
    <w:rsid w:val="008A377A"/>
    <w:rsid w:val="008A38C6"/>
    <w:rsid w:val="008A3C4E"/>
    <w:rsid w:val="008A3CCD"/>
    <w:rsid w:val="008A4B18"/>
    <w:rsid w:val="008A5821"/>
    <w:rsid w:val="008A5844"/>
    <w:rsid w:val="008A58CA"/>
    <w:rsid w:val="008A5A37"/>
    <w:rsid w:val="008A5F9A"/>
    <w:rsid w:val="008A6132"/>
    <w:rsid w:val="008A62C8"/>
    <w:rsid w:val="008A654E"/>
    <w:rsid w:val="008A65F2"/>
    <w:rsid w:val="008A6C33"/>
    <w:rsid w:val="008A6E62"/>
    <w:rsid w:val="008A760D"/>
    <w:rsid w:val="008A76B3"/>
    <w:rsid w:val="008A78E5"/>
    <w:rsid w:val="008A793A"/>
    <w:rsid w:val="008A7DC3"/>
    <w:rsid w:val="008B00B8"/>
    <w:rsid w:val="008B08BD"/>
    <w:rsid w:val="008B1323"/>
    <w:rsid w:val="008B1824"/>
    <w:rsid w:val="008B1DE8"/>
    <w:rsid w:val="008B2AFB"/>
    <w:rsid w:val="008B3269"/>
    <w:rsid w:val="008B3DAA"/>
    <w:rsid w:val="008B429F"/>
    <w:rsid w:val="008B44E8"/>
    <w:rsid w:val="008B45C3"/>
    <w:rsid w:val="008B4705"/>
    <w:rsid w:val="008B4E0D"/>
    <w:rsid w:val="008B4E20"/>
    <w:rsid w:val="008B4E73"/>
    <w:rsid w:val="008B551C"/>
    <w:rsid w:val="008B56E7"/>
    <w:rsid w:val="008B5F48"/>
    <w:rsid w:val="008B604A"/>
    <w:rsid w:val="008B796B"/>
    <w:rsid w:val="008B79B5"/>
    <w:rsid w:val="008B7ECD"/>
    <w:rsid w:val="008C12ED"/>
    <w:rsid w:val="008C16E6"/>
    <w:rsid w:val="008C1C34"/>
    <w:rsid w:val="008C2573"/>
    <w:rsid w:val="008C27E6"/>
    <w:rsid w:val="008C2825"/>
    <w:rsid w:val="008C3B6A"/>
    <w:rsid w:val="008C4036"/>
    <w:rsid w:val="008C4C53"/>
    <w:rsid w:val="008C507D"/>
    <w:rsid w:val="008C51B1"/>
    <w:rsid w:val="008C5796"/>
    <w:rsid w:val="008C582B"/>
    <w:rsid w:val="008C5ED5"/>
    <w:rsid w:val="008C5F06"/>
    <w:rsid w:val="008C60D9"/>
    <w:rsid w:val="008C612A"/>
    <w:rsid w:val="008C7826"/>
    <w:rsid w:val="008D01DE"/>
    <w:rsid w:val="008D0C4B"/>
    <w:rsid w:val="008D0E40"/>
    <w:rsid w:val="008D0E51"/>
    <w:rsid w:val="008D137D"/>
    <w:rsid w:val="008D14A6"/>
    <w:rsid w:val="008D1864"/>
    <w:rsid w:val="008D2202"/>
    <w:rsid w:val="008D265B"/>
    <w:rsid w:val="008D2804"/>
    <w:rsid w:val="008D2D09"/>
    <w:rsid w:val="008D2F4F"/>
    <w:rsid w:val="008D32C1"/>
    <w:rsid w:val="008D3353"/>
    <w:rsid w:val="008D365F"/>
    <w:rsid w:val="008D3BB3"/>
    <w:rsid w:val="008D4468"/>
    <w:rsid w:val="008D45DB"/>
    <w:rsid w:val="008D4879"/>
    <w:rsid w:val="008D48B5"/>
    <w:rsid w:val="008D4C1B"/>
    <w:rsid w:val="008D512B"/>
    <w:rsid w:val="008D5C6C"/>
    <w:rsid w:val="008D6374"/>
    <w:rsid w:val="008D646A"/>
    <w:rsid w:val="008D6B60"/>
    <w:rsid w:val="008D6B72"/>
    <w:rsid w:val="008D742A"/>
    <w:rsid w:val="008D75A4"/>
    <w:rsid w:val="008D75B8"/>
    <w:rsid w:val="008D77BB"/>
    <w:rsid w:val="008D78C5"/>
    <w:rsid w:val="008D79E1"/>
    <w:rsid w:val="008D7C49"/>
    <w:rsid w:val="008D7E66"/>
    <w:rsid w:val="008E0D99"/>
    <w:rsid w:val="008E0E62"/>
    <w:rsid w:val="008E0F6D"/>
    <w:rsid w:val="008E1652"/>
    <w:rsid w:val="008E1C18"/>
    <w:rsid w:val="008E215B"/>
    <w:rsid w:val="008E223A"/>
    <w:rsid w:val="008E35A0"/>
    <w:rsid w:val="008E364C"/>
    <w:rsid w:val="008E3F74"/>
    <w:rsid w:val="008E3FCB"/>
    <w:rsid w:val="008E439D"/>
    <w:rsid w:val="008E4F16"/>
    <w:rsid w:val="008E55DC"/>
    <w:rsid w:val="008E562E"/>
    <w:rsid w:val="008E6496"/>
    <w:rsid w:val="008E676E"/>
    <w:rsid w:val="008E67C9"/>
    <w:rsid w:val="008E6D19"/>
    <w:rsid w:val="008E6EE6"/>
    <w:rsid w:val="008E7764"/>
    <w:rsid w:val="008E787A"/>
    <w:rsid w:val="008E7997"/>
    <w:rsid w:val="008E7B8B"/>
    <w:rsid w:val="008E7FC1"/>
    <w:rsid w:val="008F012A"/>
    <w:rsid w:val="008F0202"/>
    <w:rsid w:val="008F0D29"/>
    <w:rsid w:val="008F1464"/>
    <w:rsid w:val="008F1FEB"/>
    <w:rsid w:val="008F213F"/>
    <w:rsid w:val="008F2B46"/>
    <w:rsid w:val="008F2E02"/>
    <w:rsid w:val="008F2E9B"/>
    <w:rsid w:val="008F2EB6"/>
    <w:rsid w:val="008F31ED"/>
    <w:rsid w:val="008F34A1"/>
    <w:rsid w:val="008F3876"/>
    <w:rsid w:val="008F433B"/>
    <w:rsid w:val="008F4472"/>
    <w:rsid w:val="008F4FBF"/>
    <w:rsid w:val="008F5949"/>
    <w:rsid w:val="008F5DBE"/>
    <w:rsid w:val="008F6F48"/>
    <w:rsid w:val="008F725C"/>
    <w:rsid w:val="008F75C1"/>
    <w:rsid w:val="008F7F9D"/>
    <w:rsid w:val="00900118"/>
    <w:rsid w:val="00900457"/>
    <w:rsid w:val="009009A7"/>
    <w:rsid w:val="00900CFE"/>
    <w:rsid w:val="00900D21"/>
    <w:rsid w:val="0090164E"/>
    <w:rsid w:val="00901C2D"/>
    <w:rsid w:val="009023BD"/>
    <w:rsid w:val="00902483"/>
    <w:rsid w:val="00902728"/>
    <w:rsid w:val="00902993"/>
    <w:rsid w:val="00902F1C"/>
    <w:rsid w:val="00903DD4"/>
    <w:rsid w:val="00903F72"/>
    <w:rsid w:val="00904316"/>
    <w:rsid w:val="00904547"/>
    <w:rsid w:val="00905AAD"/>
    <w:rsid w:val="00906C19"/>
    <w:rsid w:val="00906FF1"/>
    <w:rsid w:val="00907667"/>
    <w:rsid w:val="0090769C"/>
    <w:rsid w:val="009077A1"/>
    <w:rsid w:val="00907AB5"/>
    <w:rsid w:val="00907FA1"/>
    <w:rsid w:val="009108F1"/>
    <w:rsid w:val="009112CD"/>
    <w:rsid w:val="0091142B"/>
    <w:rsid w:val="00911C6A"/>
    <w:rsid w:val="00911CF9"/>
    <w:rsid w:val="00912CE0"/>
    <w:rsid w:val="009130D4"/>
    <w:rsid w:val="0091437D"/>
    <w:rsid w:val="009146CF"/>
    <w:rsid w:val="00914E22"/>
    <w:rsid w:val="0091502F"/>
    <w:rsid w:val="00915079"/>
    <w:rsid w:val="00915A86"/>
    <w:rsid w:val="0091756F"/>
    <w:rsid w:val="00917665"/>
    <w:rsid w:val="00917FF2"/>
    <w:rsid w:val="009203B4"/>
    <w:rsid w:val="00920C78"/>
    <w:rsid w:val="00920FD5"/>
    <w:rsid w:val="00921188"/>
    <w:rsid w:val="00921194"/>
    <w:rsid w:val="009212C8"/>
    <w:rsid w:val="009216CE"/>
    <w:rsid w:val="009217C1"/>
    <w:rsid w:val="00921CD9"/>
    <w:rsid w:val="00921D79"/>
    <w:rsid w:val="00921DC4"/>
    <w:rsid w:val="00921EB8"/>
    <w:rsid w:val="00922243"/>
    <w:rsid w:val="00922A7F"/>
    <w:rsid w:val="00922C57"/>
    <w:rsid w:val="009230DB"/>
    <w:rsid w:val="00923158"/>
    <w:rsid w:val="009234AF"/>
    <w:rsid w:val="00923FFC"/>
    <w:rsid w:val="00924956"/>
    <w:rsid w:val="00924B5F"/>
    <w:rsid w:val="00924F22"/>
    <w:rsid w:val="00925285"/>
    <w:rsid w:val="009254A3"/>
    <w:rsid w:val="00925622"/>
    <w:rsid w:val="0092569B"/>
    <w:rsid w:val="00925D2B"/>
    <w:rsid w:val="00926AA7"/>
    <w:rsid w:val="00926B61"/>
    <w:rsid w:val="00926F2E"/>
    <w:rsid w:val="009275CA"/>
    <w:rsid w:val="009276B6"/>
    <w:rsid w:val="00930926"/>
    <w:rsid w:val="009310AA"/>
    <w:rsid w:val="009318F9"/>
    <w:rsid w:val="009320AD"/>
    <w:rsid w:val="0093239B"/>
    <w:rsid w:val="009327A6"/>
    <w:rsid w:val="00932CC9"/>
    <w:rsid w:val="00933450"/>
    <w:rsid w:val="00933640"/>
    <w:rsid w:val="00933DA6"/>
    <w:rsid w:val="00933F16"/>
    <w:rsid w:val="00933FAC"/>
    <w:rsid w:val="00934386"/>
    <w:rsid w:val="00934C76"/>
    <w:rsid w:val="009350FB"/>
    <w:rsid w:val="00935BAC"/>
    <w:rsid w:val="00935FD8"/>
    <w:rsid w:val="0093613B"/>
    <w:rsid w:val="009365B8"/>
    <w:rsid w:val="0093672A"/>
    <w:rsid w:val="009368D3"/>
    <w:rsid w:val="00936C94"/>
    <w:rsid w:val="00937583"/>
    <w:rsid w:val="0094011D"/>
    <w:rsid w:val="00940242"/>
    <w:rsid w:val="009409A9"/>
    <w:rsid w:val="009409B2"/>
    <w:rsid w:val="00940DA6"/>
    <w:rsid w:val="00941278"/>
    <w:rsid w:val="009416C7"/>
    <w:rsid w:val="00941923"/>
    <w:rsid w:val="009419BC"/>
    <w:rsid w:val="00941F99"/>
    <w:rsid w:val="00942B98"/>
    <w:rsid w:val="00942BE8"/>
    <w:rsid w:val="00943549"/>
    <w:rsid w:val="0094355F"/>
    <w:rsid w:val="0094360D"/>
    <w:rsid w:val="00943A13"/>
    <w:rsid w:val="00943F3B"/>
    <w:rsid w:val="009443C0"/>
    <w:rsid w:val="009445C8"/>
    <w:rsid w:val="009446C9"/>
    <w:rsid w:val="00944702"/>
    <w:rsid w:val="00944F50"/>
    <w:rsid w:val="00945891"/>
    <w:rsid w:val="00945E83"/>
    <w:rsid w:val="00946A09"/>
    <w:rsid w:val="00946A62"/>
    <w:rsid w:val="00946CEF"/>
    <w:rsid w:val="009478B1"/>
    <w:rsid w:val="00950746"/>
    <w:rsid w:val="009510A1"/>
    <w:rsid w:val="0095119F"/>
    <w:rsid w:val="0095148F"/>
    <w:rsid w:val="00951CE8"/>
    <w:rsid w:val="00951E8C"/>
    <w:rsid w:val="00952BD0"/>
    <w:rsid w:val="00952EED"/>
    <w:rsid w:val="00953752"/>
    <w:rsid w:val="00953946"/>
    <w:rsid w:val="00953D8D"/>
    <w:rsid w:val="00953FD2"/>
    <w:rsid w:val="00954673"/>
    <w:rsid w:val="009548E3"/>
    <w:rsid w:val="00954CC6"/>
    <w:rsid w:val="0095610F"/>
    <w:rsid w:val="00956124"/>
    <w:rsid w:val="00956331"/>
    <w:rsid w:val="0095788F"/>
    <w:rsid w:val="00957CFE"/>
    <w:rsid w:val="00960857"/>
    <w:rsid w:val="00960B30"/>
    <w:rsid w:val="00960C53"/>
    <w:rsid w:val="00960D49"/>
    <w:rsid w:val="00960F98"/>
    <w:rsid w:val="009611EE"/>
    <w:rsid w:val="009613D8"/>
    <w:rsid w:val="009618B2"/>
    <w:rsid w:val="009629DD"/>
    <w:rsid w:val="00962BEC"/>
    <w:rsid w:val="00964193"/>
    <w:rsid w:val="0096441B"/>
    <w:rsid w:val="00964712"/>
    <w:rsid w:val="00964982"/>
    <w:rsid w:val="00964A96"/>
    <w:rsid w:val="00964BC1"/>
    <w:rsid w:val="00964C5B"/>
    <w:rsid w:val="00964EFE"/>
    <w:rsid w:val="00965A07"/>
    <w:rsid w:val="00966B64"/>
    <w:rsid w:val="00967198"/>
    <w:rsid w:val="009676DA"/>
    <w:rsid w:val="009707D2"/>
    <w:rsid w:val="0097115B"/>
    <w:rsid w:val="00971376"/>
    <w:rsid w:val="009719E3"/>
    <w:rsid w:val="00971DD6"/>
    <w:rsid w:val="00971FB4"/>
    <w:rsid w:val="009720A7"/>
    <w:rsid w:val="009720F3"/>
    <w:rsid w:val="009729D2"/>
    <w:rsid w:val="00973240"/>
    <w:rsid w:val="0097325D"/>
    <w:rsid w:val="009733A3"/>
    <w:rsid w:val="00973C2B"/>
    <w:rsid w:val="00973D57"/>
    <w:rsid w:val="00973EB5"/>
    <w:rsid w:val="009747C8"/>
    <w:rsid w:val="0097495E"/>
    <w:rsid w:val="00974CDE"/>
    <w:rsid w:val="00975043"/>
    <w:rsid w:val="00975310"/>
    <w:rsid w:val="00976633"/>
    <w:rsid w:val="00976C2C"/>
    <w:rsid w:val="00977D1C"/>
    <w:rsid w:val="00977E0B"/>
    <w:rsid w:val="00980675"/>
    <w:rsid w:val="009808DB"/>
    <w:rsid w:val="009813D5"/>
    <w:rsid w:val="00981437"/>
    <w:rsid w:val="009816DE"/>
    <w:rsid w:val="00981841"/>
    <w:rsid w:val="00981F76"/>
    <w:rsid w:val="00982018"/>
    <w:rsid w:val="00982161"/>
    <w:rsid w:val="009821F5"/>
    <w:rsid w:val="00983376"/>
    <w:rsid w:val="0098353A"/>
    <w:rsid w:val="00983560"/>
    <w:rsid w:val="0098426A"/>
    <w:rsid w:val="009843DE"/>
    <w:rsid w:val="00984948"/>
    <w:rsid w:val="00984CA3"/>
    <w:rsid w:val="00984F12"/>
    <w:rsid w:val="00985430"/>
    <w:rsid w:val="00985728"/>
    <w:rsid w:val="009858D8"/>
    <w:rsid w:val="00985CD2"/>
    <w:rsid w:val="00985D99"/>
    <w:rsid w:val="00985DFD"/>
    <w:rsid w:val="00986ECD"/>
    <w:rsid w:val="00987390"/>
    <w:rsid w:val="00987DDA"/>
    <w:rsid w:val="009901F5"/>
    <w:rsid w:val="009909CC"/>
    <w:rsid w:val="00990EEE"/>
    <w:rsid w:val="00991296"/>
    <w:rsid w:val="00991CA2"/>
    <w:rsid w:val="00991FBB"/>
    <w:rsid w:val="009924A9"/>
    <w:rsid w:val="00993046"/>
    <w:rsid w:val="00993139"/>
    <w:rsid w:val="009939B3"/>
    <w:rsid w:val="00993BB4"/>
    <w:rsid w:val="00994770"/>
    <w:rsid w:val="00995619"/>
    <w:rsid w:val="00995DCE"/>
    <w:rsid w:val="00996945"/>
    <w:rsid w:val="00996F06"/>
    <w:rsid w:val="009974D8"/>
    <w:rsid w:val="0099765C"/>
    <w:rsid w:val="009976A4"/>
    <w:rsid w:val="0099796C"/>
    <w:rsid w:val="00997A4E"/>
    <w:rsid w:val="00997FF4"/>
    <w:rsid w:val="009A0A73"/>
    <w:rsid w:val="009A0D63"/>
    <w:rsid w:val="009A10A1"/>
    <w:rsid w:val="009A1E9C"/>
    <w:rsid w:val="009A23BD"/>
    <w:rsid w:val="009A2968"/>
    <w:rsid w:val="009A30B1"/>
    <w:rsid w:val="009A358A"/>
    <w:rsid w:val="009A4754"/>
    <w:rsid w:val="009A49E5"/>
    <w:rsid w:val="009A5F4E"/>
    <w:rsid w:val="009A64FB"/>
    <w:rsid w:val="009A650D"/>
    <w:rsid w:val="009A6570"/>
    <w:rsid w:val="009A7901"/>
    <w:rsid w:val="009A7C69"/>
    <w:rsid w:val="009A7F3F"/>
    <w:rsid w:val="009B0352"/>
    <w:rsid w:val="009B03C9"/>
    <w:rsid w:val="009B04A1"/>
    <w:rsid w:val="009B0876"/>
    <w:rsid w:val="009B0AD1"/>
    <w:rsid w:val="009B17AE"/>
    <w:rsid w:val="009B22D1"/>
    <w:rsid w:val="009B23AC"/>
    <w:rsid w:val="009B2E76"/>
    <w:rsid w:val="009B303D"/>
    <w:rsid w:val="009B3D13"/>
    <w:rsid w:val="009B412D"/>
    <w:rsid w:val="009B4335"/>
    <w:rsid w:val="009B4832"/>
    <w:rsid w:val="009B502E"/>
    <w:rsid w:val="009B5135"/>
    <w:rsid w:val="009B580C"/>
    <w:rsid w:val="009B5B77"/>
    <w:rsid w:val="009B5C8F"/>
    <w:rsid w:val="009B6A54"/>
    <w:rsid w:val="009B6AC3"/>
    <w:rsid w:val="009B6FBC"/>
    <w:rsid w:val="009B7103"/>
    <w:rsid w:val="009B747E"/>
    <w:rsid w:val="009C0902"/>
    <w:rsid w:val="009C108F"/>
    <w:rsid w:val="009C1407"/>
    <w:rsid w:val="009C17F6"/>
    <w:rsid w:val="009C1B90"/>
    <w:rsid w:val="009C21F6"/>
    <w:rsid w:val="009C28EB"/>
    <w:rsid w:val="009C2DF2"/>
    <w:rsid w:val="009C3946"/>
    <w:rsid w:val="009C3991"/>
    <w:rsid w:val="009C3B16"/>
    <w:rsid w:val="009C3D16"/>
    <w:rsid w:val="009C46E1"/>
    <w:rsid w:val="009C4C7A"/>
    <w:rsid w:val="009C4EA3"/>
    <w:rsid w:val="009C692F"/>
    <w:rsid w:val="009C6B9E"/>
    <w:rsid w:val="009C759F"/>
    <w:rsid w:val="009C75DE"/>
    <w:rsid w:val="009C763A"/>
    <w:rsid w:val="009C77D2"/>
    <w:rsid w:val="009D030F"/>
    <w:rsid w:val="009D119D"/>
    <w:rsid w:val="009D1E67"/>
    <w:rsid w:val="009D20E5"/>
    <w:rsid w:val="009D2343"/>
    <w:rsid w:val="009D28B4"/>
    <w:rsid w:val="009D2A3A"/>
    <w:rsid w:val="009D2A63"/>
    <w:rsid w:val="009D3D6A"/>
    <w:rsid w:val="009D4B05"/>
    <w:rsid w:val="009D4DF6"/>
    <w:rsid w:val="009D5350"/>
    <w:rsid w:val="009D5372"/>
    <w:rsid w:val="009D5486"/>
    <w:rsid w:val="009D5CE7"/>
    <w:rsid w:val="009D5E81"/>
    <w:rsid w:val="009D6521"/>
    <w:rsid w:val="009D661A"/>
    <w:rsid w:val="009D6C4B"/>
    <w:rsid w:val="009D7552"/>
    <w:rsid w:val="009D7AB3"/>
    <w:rsid w:val="009E0FEC"/>
    <w:rsid w:val="009E145B"/>
    <w:rsid w:val="009E154A"/>
    <w:rsid w:val="009E17E1"/>
    <w:rsid w:val="009E2235"/>
    <w:rsid w:val="009E2382"/>
    <w:rsid w:val="009E256D"/>
    <w:rsid w:val="009E2C2F"/>
    <w:rsid w:val="009E30B1"/>
    <w:rsid w:val="009E5564"/>
    <w:rsid w:val="009E58FC"/>
    <w:rsid w:val="009E5AEB"/>
    <w:rsid w:val="009E5DBA"/>
    <w:rsid w:val="009E60F0"/>
    <w:rsid w:val="009E77D1"/>
    <w:rsid w:val="009E7A88"/>
    <w:rsid w:val="009F0136"/>
    <w:rsid w:val="009F09F4"/>
    <w:rsid w:val="009F1267"/>
    <w:rsid w:val="009F143B"/>
    <w:rsid w:val="009F17E1"/>
    <w:rsid w:val="009F2A56"/>
    <w:rsid w:val="009F3AA6"/>
    <w:rsid w:val="009F49C7"/>
    <w:rsid w:val="009F4C5A"/>
    <w:rsid w:val="009F5CD6"/>
    <w:rsid w:val="009F71CA"/>
    <w:rsid w:val="009F7423"/>
    <w:rsid w:val="009F75EE"/>
    <w:rsid w:val="009F7703"/>
    <w:rsid w:val="00A000E9"/>
    <w:rsid w:val="00A00334"/>
    <w:rsid w:val="00A00ACE"/>
    <w:rsid w:val="00A01CD4"/>
    <w:rsid w:val="00A01D2F"/>
    <w:rsid w:val="00A02157"/>
    <w:rsid w:val="00A02CF0"/>
    <w:rsid w:val="00A02EE7"/>
    <w:rsid w:val="00A0317A"/>
    <w:rsid w:val="00A03203"/>
    <w:rsid w:val="00A03C5C"/>
    <w:rsid w:val="00A04225"/>
    <w:rsid w:val="00A04941"/>
    <w:rsid w:val="00A04FA0"/>
    <w:rsid w:val="00A05BA3"/>
    <w:rsid w:val="00A06338"/>
    <w:rsid w:val="00A065DF"/>
    <w:rsid w:val="00A07077"/>
    <w:rsid w:val="00A071B9"/>
    <w:rsid w:val="00A07208"/>
    <w:rsid w:val="00A07B99"/>
    <w:rsid w:val="00A100D8"/>
    <w:rsid w:val="00A1030C"/>
    <w:rsid w:val="00A10A2E"/>
    <w:rsid w:val="00A10CEB"/>
    <w:rsid w:val="00A10D0F"/>
    <w:rsid w:val="00A10E08"/>
    <w:rsid w:val="00A11313"/>
    <w:rsid w:val="00A114FA"/>
    <w:rsid w:val="00A11505"/>
    <w:rsid w:val="00A11612"/>
    <w:rsid w:val="00A124A3"/>
    <w:rsid w:val="00A12831"/>
    <w:rsid w:val="00A12B27"/>
    <w:rsid w:val="00A131AB"/>
    <w:rsid w:val="00A138A0"/>
    <w:rsid w:val="00A13C5E"/>
    <w:rsid w:val="00A13E68"/>
    <w:rsid w:val="00A143DD"/>
    <w:rsid w:val="00A1457C"/>
    <w:rsid w:val="00A15128"/>
    <w:rsid w:val="00A16537"/>
    <w:rsid w:val="00A16AF2"/>
    <w:rsid w:val="00A16CF6"/>
    <w:rsid w:val="00A16DB3"/>
    <w:rsid w:val="00A16EEB"/>
    <w:rsid w:val="00A16F56"/>
    <w:rsid w:val="00A17BE6"/>
    <w:rsid w:val="00A2057A"/>
    <w:rsid w:val="00A206CE"/>
    <w:rsid w:val="00A21161"/>
    <w:rsid w:val="00A2183E"/>
    <w:rsid w:val="00A221A5"/>
    <w:rsid w:val="00A222A8"/>
    <w:rsid w:val="00A225CF"/>
    <w:rsid w:val="00A229AE"/>
    <w:rsid w:val="00A23366"/>
    <w:rsid w:val="00A23F86"/>
    <w:rsid w:val="00A23FF8"/>
    <w:rsid w:val="00A241C1"/>
    <w:rsid w:val="00A2434D"/>
    <w:rsid w:val="00A2445C"/>
    <w:rsid w:val="00A24486"/>
    <w:rsid w:val="00A2468B"/>
    <w:rsid w:val="00A24952"/>
    <w:rsid w:val="00A24BBA"/>
    <w:rsid w:val="00A24DC4"/>
    <w:rsid w:val="00A24EBE"/>
    <w:rsid w:val="00A24F2C"/>
    <w:rsid w:val="00A25D3E"/>
    <w:rsid w:val="00A25D54"/>
    <w:rsid w:val="00A25FD4"/>
    <w:rsid w:val="00A262F4"/>
    <w:rsid w:val="00A2661C"/>
    <w:rsid w:val="00A271B0"/>
    <w:rsid w:val="00A2739D"/>
    <w:rsid w:val="00A2768C"/>
    <w:rsid w:val="00A2786F"/>
    <w:rsid w:val="00A305BE"/>
    <w:rsid w:val="00A308DA"/>
    <w:rsid w:val="00A309C2"/>
    <w:rsid w:val="00A3164D"/>
    <w:rsid w:val="00A31D95"/>
    <w:rsid w:val="00A32D36"/>
    <w:rsid w:val="00A3320E"/>
    <w:rsid w:val="00A33BE3"/>
    <w:rsid w:val="00A34DEB"/>
    <w:rsid w:val="00A357D0"/>
    <w:rsid w:val="00A364B4"/>
    <w:rsid w:val="00A36E15"/>
    <w:rsid w:val="00A40D55"/>
    <w:rsid w:val="00A41012"/>
    <w:rsid w:val="00A41067"/>
    <w:rsid w:val="00A42A4C"/>
    <w:rsid w:val="00A43045"/>
    <w:rsid w:val="00A43199"/>
    <w:rsid w:val="00A43368"/>
    <w:rsid w:val="00A4400A"/>
    <w:rsid w:val="00A44343"/>
    <w:rsid w:val="00A44659"/>
    <w:rsid w:val="00A44791"/>
    <w:rsid w:val="00A44B5F"/>
    <w:rsid w:val="00A44C2A"/>
    <w:rsid w:val="00A4518C"/>
    <w:rsid w:val="00A453F9"/>
    <w:rsid w:val="00A45709"/>
    <w:rsid w:val="00A4581C"/>
    <w:rsid w:val="00A4620E"/>
    <w:rsid w:val="00A462EE"/>
    <w:rsid w:val="00A4698A"/>
    <w:rsid w:val="00A47590"/>
    <w:rsid w:val="00A50B77"/>
    <w:rsid w:val="00A50EAB"/>
    <w:rsid w:val="00A5136C"/>
    <w:rsid w:val="00A516BE"/>
    <w:rsid w:val="00A51A74"/>
    <w:rsid w:val="00A51DDA"/>
    <w:rsid w:val="00A528EB"/>
    <w:rsid w:val="00A52EA6"/>
    <w:rsid w:val="00A53390"/>
    <w:rsid w:val="00A53733"/>
    <w:rsid w:val="00A5376E"/>
    <w:rsid w:val="00A540E4"/>
    <w:rsid w:val="00A549A5"/>
    <w:rsid w:val="00A5502C"/>
    <w:rsid w:val="00A55936"/>
    <w:rsid w:val="00A55A6F"/>
    <w:rsid w:val="00A55B28"/>
    <w:rsid w:val="00A55B8E"/>
    <w:rsid w:val="00A56A77"/>
    <w:rsid w:val="00A56CF4"/>
    <w:rsid w:val="00A57105"/>
    <w:rsid w:val="00A57169"/>
    <w:rsid w:val="00A57388"/>
    <w:rsid w:val="00A57850"/>
    <w:rsid w:val="00A57B3C"/>
    <w:rsid w:val="00A57BA7"/>
    <w:rsid w:val="00A57BAE"/>
    <w:rsid w:val="00A602AB"/>
    <w:rsid w:val="00A607ED"/>
    <w:rsid w:val="00A60BE0"/>
    <w:rsid w:val="00A60EEF"/>
    <w:rsid w:val="00A6112D"/>
    <w:rsid w:val="00A630F4"/>
    <w:rsid w:val="00A63D80"/>
    <w:rsid w:val="00A64378"/>
    <w:rsid w:val="00A648E4"/>
    <w:rsid w:val="00A64E58"/>
    <w:rsid w:val="00A64F1F"/>
    <w:rsid w:val="00A64FA7"/>
    <w:rsid w:val="00A657B6"/>
    <w:rsid w:val="00A6623E"/>
    <w:rsid w:val="00A67294"/>
    <w:rsid w:val="00A67320"/>
    <w:rsid w:val="00A67445"/>
    <w:rsid w:val="00A67469"/>
    <w:rsid w:val="00A67DB5"/>
    <w:rsid w:val="00A703FD"/>
    <w:rsid w:val="00A70478"/>
    <w:rsid w:val="00A7122A"/>
    <w:rsid w:val="00A71398"/>
    <w:rsid w:val="00A715C7"/>
    <w:rsid w:val="00A71ABE"/>
    <w:rsid w:val="00A72019"/>
    <w:rsid w:val="00A72968"/>
    <w:rsid w:val="00A74489"/>
    <w:rsid w:val="00A75BF7"/>
    <w:rsid w:val="00A75F2B"/>
    <w:rsid w:val="00A76266"/>
    <w:rsid w:val="00A76437"/>
    <w:rsid w:val="00A766AF"/>
    <w:rsid w:val="00A76D33"/>
    <w:rsid w:val="00A773D7"/>
    <w:rsid w:val="00A77790"/>
    <w:rsid w:val="00A81384"/>
    <w:rsid w:val="00A81556"/>
    <w:rsid w:val="00A82929"/>
    <w:rsid w:val="00A838E3"/>
    <w:rsid w:val="00A85B50"/>
    <w:rsid w:val="00A863D1"/>
    <w:rsid w:val="00A865F6"/>
    <w:rsid w:val="00A8668D"/>
    <w:rsid w:val="00A868B2"/>
    <w:rsid w:val="00A87431"/>
    <w:rsid w:val="00A8759C"/>
    <w:rsid w:val="00A87817"/>
    <w:rsid w:val="00A879FC"/>
    <w:rsid w:val="00A87A40"/>
    <w:rsid w:val="00A9011C"/>
    <w:rsid w:val="00A9045C"/>
    <w:rsid w:val="00A9072C"/>
    <w:rsid w:val="00A9116A"/>
    <w:rsid w:val="00A91298"/>
    <w:rsid w:val="00A91474"/>
    <w:rsid w:val="00A9192F"/>
    <w:rsid w:val="00A91981"/>
    <w:rsid w:val="00A91B57"/>
    <w:rsid w:val="00A930D8"/>
    <w:rsid w:val="00A93B0E"/>
    <w:rsid w:val="00A93CD8"/>
    <w:rsid w:val="00A94E35"/>
    <w:rsid w:val="00A95860"/>
    <w:rsid w:val="00A9610D"/>
    <w:rsid w:val="00A9627C"/>
    <w:rsid w:val="00A967C1"/>
    <w:rsid w:val="00A9748D"/>
    <w:rsid w:val="00A97637"/>
    <w:rsid w:val="00AA0DDF"/>
    <w:rsid w:val="00AA1071"/>
    <w:rsid w:val="00AA11A8"/>
    <w:rsid w:val="00AA1E77"/>
    <w:rsid w:val="00AA212B"/>
    <w:rsid w:val="00AA2901"/>
    <w:rsid w:val="00AA2DE7"/>
    <w:rsid w:val="00AA31C9"/>
    <w:rsid w:val="00AA3967"/>
    <w:rsid w:val="00AA3D1A"/>
    <w:rsid w:val="00AA3FEC"/>
    <w:rsid w:val="00AA4226"/>
    <w:rsid w:val="00AA469F"/>
    <w:rsid w:val="00AA4784"/>
    <w:rsid w:val="00AA4FB3"/>
    <w:rsid w:val="00AA527F"/>
    <w:rsid w:val="00AA52AD"/>
    <w:rsid w:val="00AA5A72"/>
    <w:rsid w:val="00AA68F6"/>
    <w:rsid w:val="00AA6E6B"/>
    <w:rsid w:val="00AA6F09"/>
    <w:rsid w:val="00AA785B"/>
    <w:rsid w:val="00AA7F5A"/>
    <w:rsid w:val="00AB0546"/>
    <w:rsid w:val="00AB0F51"/>
    <w:rsid w:val="00AB159A"/>
    <w:rsid w:val="00AB2315"/>
    <w:rsid w:val="00AB2876"/>
    <w:rsid w:val="00AB2909"/>
    <w:rsid w:val="00AB325E"/>
    <w:rsid w:val="00AB4CA9"/>
    <w:rsid w:val="00AB4E0A"/>
    <w:rsid w:val="00AB4ECC"/>
    <w:rsid w:val="00AB4FAC"/>
    <w:rsid w:val="00AB5328"/>
    <w:rsid w:val="00AB550B"/>
    <w:rsid w:val="00AB596F"/>
    <w:rsid w:val="00AB599B"/>
    <w:rsid w:val="00AB5A0D"/>
    <w:rsid w:val="00AB60B9"/>
    <w:rsid w:val="00AB65F2"/>
    <w:rsid w:val="00AB67B9"/>
    <w:rsid w:val="00AB7118"/>
    <w:rsid w:val="00AB72B7"/>
    <w:rsid w:val="00AB7416"/>
    <w:rsid w:val="00AB7438"/>
    <w:rsid w:val="00AB76F5"/>
    <w:rsid w:val="00AB7BA4"/>
    <w:rsid w:val="00AB7FF9"/>
    <w:rsid w:val="00AC0ABA"/>
    <w:rsid w:val="00AC0E28"/>
    <w:rsid w:val="00AC1307"/>
    <w:rsid w:val="00AC1318"/>
    <w:rsid w:val="00AC1805"/>
    <w:rsid w:val="00AC1EB3"/>
    <w:rsid w:val="00AC24A6"/>
    <w:rsid w:val="00AC29B5"/>
    <w:rsid w:val="00AC2B9A"/>
    <w:rsid w:val="00AC2E6C"/>
    <w:rsid w:val="00AC3182"/>
    <w:rsid w:val="00AC33D0"/>
    <w:rsid w:val="00AC3576"/>
    <w:rsid w:val="00AC3909"/>
    <w:rsid w:val="00AC3966"/>
    <w:rsid w:val="00AC3C92"/>
    <w:rsid w:val="00AC40E5"/>
    <w:rsid w:val="00AC427E"/>
    <w:rsid w:val="00AC63F0"/>
    <w:rsid w:val="00AC705C"/>
    <w:rsid w:val="00AC76D8"/>
    <w:rsid w:val="00AC7910"/>
    <w:rsid w:val="00AD0B25"/>
    <w:rsid w:val="00AD0E98"/>
    <w:rsid w:val="00AD1114"/>
    <w:rsid w:val="00AD1170"/>
    <w:rsid w:val="00AD234D"/>
    <w:rsid w:val="00AD2877"/>
    <w:rsid w:val="00AD3893"/>
    <w:rsid w:val="00AD3B80"/>
    <w:rsid w:val="00AD46DF"/>
    <w:rsid w:val="00AD477B"/>
    <w:rsid w:val="00AD48F0"/>
    <w:rsid w:val="00AD5622"/>
    <w:rsid w:val="00AD567E"/>
    <w:rsid w:val="00AD580F"/>
    <w:rsid w:val="00AD5A94"/>
    <w:rsid w:val="00AD65BD"/>
    <w:rsid w:val="00AD6B83"/>
    <w:rsid w:val="00AD762C"/>
    <w:rsid w:val="00AD772A"/>
    <w:rsid w:val="00AE0D47"/>
    <w:rsid w:val="00AE24A0"/>
    <w:rsid w:val="00AE2558"/>
    <w:rsid w:val="00AE2863"/>
    <w:rsid w:val="00AE3631"/>
    <w:rsid w:val="00AE36C7"/>
    <w:rsid w:val="00AE3979"/>
    <w:rsid w:val="00AE42F0"/>
    <w:rsid w:val="00AE434E"/>
    <w:rsid w:val="00AE4415"/>
    <w:rsid w:val="00AE4F7F"/>
    <w:rsid w:val="00AE545F"/>
    <w:rsid w:val="00AE54E0"/>
    <w:rsid w:val="00AE5FA1"/>
    <w:rsid w:val="00AE60B2"/>
    <w:rsid w:val="00AE633F"/>
    <w:rsid w:val="00AE6886"/>
    <w:rsid w:val="00AE68C1"/>
    <w:rsid w:val="00AE6E4F"/>
    <w:rsid w:val="00AE7439"/>
    <w:rsid w:val="00AE75E0"/>
    <w:rsid w:val="00AE7F61"/>
    <w:rsid w:val="00AF035E"/>
    <w:rsid w:val="00AF06BD"/>
    <w:rsid w:val="00AF071D"/>
    <w:rsid w:val="00AF1804"/>
    <w:rsid w:val="00AF1B77"/>
    <w:rsid w:val="00AF21CE"/>
    <w:rsid w:val="00AF2A20"/>
    <w:rsid w:val="00AF2D82"/>
    <w:rsid w:val="00AF356E"/>
    <w:rsid w:val="00AF45DA"/>
    <w:rsid w:val="00AF57B4"/>
    <w:rsid w:val="00AF5FA6"/>
    <w:rsid w:val="00AF6788"/>
    <w:rsid w:val="00AF6B56"/>
    <w:rsid w:val="00AF6CE2"/>
    <w:rsid w:val="00AF6D25"/>
    <w:rsid w:val="00AF6EF7"/>
    <w:rsid w:val="00AF78CE"/>
    <w:rsid w:val="00AF7ACB"/>
    <w:rsid w:val="00B00B1A"/>
    <w:rsid w:val="00B00BD2"/>
    <w:rsid w:val="00B00EBE"/>
    <w:rsid w:val="00B011C2"/>
    <w:rsid w:val="00B02137"/>
    <w:rsid w:val="00B021FB"/>
    <w:rsid w:val="00B02C69"/>
    <w:rsid w:val="00B02ED0"/>
    <w:rsid w:val="00B03EC9"/>
    <w:rsid w:val="00B041B9"/>
    <w:rsid w:val="00B05006"/>
    <w:rsid w:val="00B0543C"/>
    <w:rsid w:val="00B05D75"/>
    <w:rsid w:val="00B05FB3"/>
    <w:rsid w:val="00B065CA"/>
    <w:rsid w:val="00B07088"/>
    <w:rsid w:val="00B07182"/>
    <w:rsid w:val="00B0741A"/>
    <w:rsid w:val="00B075AA"/>
    <w:rsid w:val="00B076EB"/>
    <w:rsid w:val="00B07B66"/>
    <w:rsid w:val="00B07E3E"/>
    <w:rsid w:val="00B07FF2"/>
    <w:rsid w:val="00B1009F"/>
    <w:rsid w:val="00B108DB"/>
    <w:rsid w:val="00B10FD8"/>
    <w:rsid w:val="00B11A0A"/>
    <w:rsid w:val="00B11D7E"/>
    <w:rsid w:val="00B12672"/>
    <w:rsid w:val="00B13EFC"/>
    <w:rsid w:val="00B143E5"/>
    <w:rsid w:val="00B1527F"/>
    <w:rsid w:val="00B1613F"/>
    <w:rsid w:val="00B17341"/>
    <w:rsid w:val="00B17371"/>
    <w:rsid w:val="00B17570"/>
    <w:rsid w:val="00B20852"/>
    <w:rsid w:val="00B20E73"/>
    <w:rsid w:val="00B20F58"/>
    <w:rsid w:val="00B23218"/>
    <w:rsid w:val="00B23DB5"/>
    <w:rsid w:val="00B25001"/>
    <w:rsid w:val="00B2534F"/>
    <w:rsid w:val="00B254F8"/>
    <w:rsid w:val="00B25DEB"/>
    <w:rsid w:val="00B26A03"/>
    <w:rsid w:val="00B26A29"/>
    <w:rsid w:val="00B27691"/>
    <w:rsid w:val="00B276C2"/>
    <w:rsid w:val="00B278DA"/>
    <w:rsid w:val="00B30472"/>
    <w:rsid w:val="00B30F39"/>
    <w:rsid w:val="00B31272"/>
    <w:rsid w:val="00B31291"/>
    <w:rsid w:val="00B32A8A"/>
    <w:rsid w:val="00B34283"/>
    <w:rsid w:val="00B34402"/>
    <w:rsid w:val="00B34CCD"/>
    <w:rsid w:val="00B3512B"/>
    <w:rsid w:val="00B356C0"/>
    <w:rsid w:val="00B35FFA"/>
    <w:rsid w:val="00B360D7"/>
    <w:rsid w:val="00B36FF0"/>
    <w:rsid w:val="00B37737"/>
    <w:rsid w:val="00B40254"/>
    <w:rsid w:val="00B409B3"/>
    <w:rsid w:val="00B4152B"/>
    <w:rsid w:val="00B41B17"/>
    <w:rsid w:val="00B41CBB"/>
    <w:rsid w:val="00B42459"/>
    <w:rsid w:val="00B42796"/>
    <w:rsid w:val="00B42828"/>
    <w:rsid w:val="00B429BF"/>
    <w:rsid w:val="00B42AAC"/>
    <w:rsid w:val="00B42B0E"/>
    <w:rsid w:val="00B44234"/>
    <w:rsid w:val="00B445F3"/>
    <w:rsid w:val="00B44C59"/>
    <w:rsid w:val="00B45185"/>
    <w:rsid w:val="00B45496"/>
    <w:rsid w:val="00B4592B"/>
    <w:rsid w:val="00B46792"/>
    <w:rsid w:val="00B470C9"/>
    <w:rsid w:val="00B47DAE"/>
    <w:rsid w:val="00B50319"/>
    <w:rsid w:val="00B50E9A"/>
    <w:rsid w:val="00B5196A"/>
    <w:rsid w:val="00B51A9D"/>
    <w:rsid w:val="00B51B1C"/>
    <w:rsid w:val="00B51C65"/>
    <w:rsid w:val="00B51E26"/>
    <w:rsid w:val="00B523E3"/>
    <w:rsid w:val="00B525A3"/>
    <w:rsid w:val="00B52799"/>
    <w:rsid w:val="00B528C3"/>
    <w:rsid w:val="00B5346C"/>
    <w:rsid w:val="00B53619"/>
    <w:rsid w:val="00B53C3C"/>
    <w:rsid w:val="00B53CAF"/>
    <w:rsid w:val="00B541D0"/>
    <w:rsid w:val="00B5433F"/>
    <w:rsid w:val="00B544A7"/>
    <w:rsid w:val="00B54CBF"/>
    <w:rsid w:val="00B54ECF"/>
    <w:rsid w:val="00B55CD4"/>
    <w:rsid w:val="00B55FB2"/>
    <w:rsid w:val="00B56114"/>
    <w:rsid w:val="00B5612B"/>
    <w:rsid w:val="00B5697B"/>
    <w:rsid w:val="00B57783"/>
    <w:rsid w:val="00B57833"/>
    <w:rsid w:val="00B6000F"/>
    <w:rsid w:val="00B60E12"/>
    <w:rsid w:val="00B6107F"/>
    <w:rsid w:val="00B6116D"/>
    <w:rsid w:val="00B61832"/>
    <w:rsid w:val="00B620BC"/>
    <w:rsid w:val="00B627C9"/>
    <w:rsid w:val="00B62B38"/>
    <w:rsid w:val="00B62CD7"/>
    <w:rsid w:val="00B631F1"/>
    <w:rsid w:val="00B63D53"/>
    <w:rsid w:val="00B64100"/>
    <w:rsid w:val="00B64B1F"/>
    <w:rsid w:val="00B65433"/>
    <w:rsid w:val="00B663CB"/>
    <w:rsid w:val="00B6641F"/>
    <w:rsid w:val="00B666CD"/>
    <w:rsid w:val="00B666F7"/>
    <w:rsid w:val="00B66794"/>
    <w:rsid w:val="00B66B6A"/>
    <w:rsid w:val="00B67138"/>
    <w:rsid w:val="00B672AE"/>
    <w:rsid w:val="00B6770D"/>
    <w:rsid w:val="00B67DFF"/>
    <w:rsid w:val="00B70026"/>
    <w:rsid w:val="00B70422"/>
    <w:rsid w:val="00B705B8"/>
    <w:rsid w:val="00B706D8"/>
    <w:rsid w:val="00B70B3C"/>
    <w:rsid w:val="00B70D74"/>
    <w:rsid w:val="00B70EDD"/>
    <w:rsid w:val="00B71A9D"/>
    <w:rsid w:val="00B71C48"/>
    <w:rsid w:val="00B71C68"/>
    <w:rsid w:val="00B7273D"/>
    <w:rsid w:val="00B7280D"/>
    <w:rsid w:val="00B72C18"/>
    <w:rsid w:val="00B73A4B"/>
    <w:rsid w:val="00B73A86"/>
    <w:rsid w:val="00B740E2"/>
    <w:rsid w:val="00B741F8"/>
    <w:rsid w:val="00B743E3"/>
    <w:rsid w:val="00B749E0"/>
    <w:rsid w:val="00B7612D"/>
    <w:rsid w:val="00B76179"/>
    <w:rsid w:val="00B766F9"/>
    <w:rsid w:val="00B768DA"/>
    <w:rsid w:val="00B77103"/>
    <w:rsid w:val="00B77636"/>
    <w:rsid w:val="00B77A08"/>
    <w:rsid w:val="00B77C45"/>
    <w:rsid w:val="00B8066F"/>
    <w:rsid w:val="00B808ED"/>
    <w:rsid w:val="00B80D5D"/>
    <w:rsid w:val="00B81857"/>
    <w:rsid w:val="00B81B0B"/>
    <w:rsid w:val="00B82011"/>
    <w:rsid w:val="00B82526"/>
    <w:rsid w:val="00B82B5F"/>
    <w:rsid w:val="00B82E37"/>
    <w:rsid w:val="00B83248"/>
    <w:rsid w:val="00B835AE"/>
    <w:rsid w:val="00B8386B"/>
    <w:rsid w:val="00B84426"/>
    <w:rsid w:val="00B84633"/>
    <w:rsid w:val="00B864AA"/>
    <w:rsid w:val="00B86F4B"/>
    <w:rsid w:val="00B90061"/>
    <w:rsid w:val="00B908F1"/>
    <w:rsid w:val="00B90CA7"/>
    <w:rsid w:val="00B910B1"/>
    <w:rsid w:val="00B91150"/>
    <w:rsid w:val="00B9146B"/>
    <w:rsid w:val="00B916DC"/>
    <w:rsid w:val="00B92F1E"/>
    <w:rsid w:val="00B93266"/>
    <w:rsid w:val="00B93637"/>
    <w:rsid w:val="00B93F55"/>
    <w:rsid w:val="00B940F4"/>
    <w:rsid w:val="00B94307"/>
    <w:rsid w:val="00B947CC"/>
    <w:rsid w:val="00B94E3C"/>
    <w:rsid w:val="00B94FE2"/>
    <w:rsid w:val="00B95F21"/>
    <w:rsid w:val="00B960E3"/>
    <w:rsid w:val="00B962C5"/>
    <w:rsid w:val="00B96453"/>
    <w:rsid w:val="00B975A5"/>
    <w:rsid w:val="00BA0100"/>
    <w:rsid w:val="00BA0708"/>
    <w:rsid w:val="00BA09FE"/>
    <w:rsid w:val="00BA0A82"/>
    <w:rsid w:val="00BA17A4"/>
    <w:rsid w:val="00BA190E"/>
    <w:rsid w:val="00BA1CB7"/>
    <w:rsid w:val="00BA278D"/>
    <w:rsid w:val="00BA2BFE"/>
    <w:rsid w:val="00BA2FF1"/>
    <w:rsid w:val="00BA30A1"/>
    <w:rsid w:val="00BA310A"/>
    <w:rsid w:val="00BA3370"/>
    <w:rsid w:val="00BA38A7"/>
    <w:rsid w:val="00BA399C"/>
    <w:rsid w:val="00BA3A6E"/>
    <w:rsid w:val="00BA3BFA"/>
    <w:rsid w:val="00BA3DD7"/>
    <w:rsid w:val="00BA3E3B"/>
    <w:rsid w:val="00BA4150"/>
    <w:rsid w:val="00BA4B57"/>
    <w:rsid w:val="00BA5ECC"/>
    <w:rsid w:val="00BA6472"/>
    <w:rsid w:val="00BA6D3F"/>
    <w:rsid w:val="00BA6D50"/>
    <w:rsid w:val="00BA6ED6"/>
    <w:rsid w:val="00BA7331"/>
    <w:rsid w:val="00BB0B20"/>
    <w:rsid w:val="00BB0D27"/>
    <w:rsid w:val="00BB10D5"/>
    <w:rsid w:val="00BB208B"/>
    <w:rsid w:val="00BB3269"/>
    <w:rsid w:val="00BB3535"/>
    <w:rsid w:val="00BB368B"/>
    <w:rsid w:val="00BB38C5"/>
    <w:rsid w:val="00BB3C07"/>
    <w:rsid w:val="00BB3E68"/>
    <w:rsid w:val="00BB4912"/>
    <w:rsid w:val="00BB4992"/>
    <w:rsid w:val="00BB51F6"/>
    <w:rsid w:val="00BB56B5"/>
    <w:rsid w:val="00BB57CA"/>
    <w:rsid w:val="00BB5DB6"/>
    <w:rsid w:val="00BB5FEA"/>
    <w:rsid w:val="00BB6022"/>
    <w:rsid w:val="00BB6A29"/>
    <w:rsid w:val="00BB6C75"/>
    <w:rsid w:val="00BB6CEF"/>
    <w:rsid w:val="00BB765F"/>
    <w:rsid w:val="00BB76F3"/>
    <w:rsid w:val="00BC0202"/>
    <w:rsid w:val="00BC0B9E"/>
    <w:rsid w:val="00BC15F2"/>
    <w:rsid w:val="00BC2015"/>
    <w:rsid w:val="00BC2060"/>
    <w:rsid w:val="00BC2506"/>
    <w:rsid w:val="00BC2526"/>
    <w:rsid w:val="00BC28C4"/>
    <w:rsid w:val="00BC346D"/>
    <w:rsid w:val="00BC370E"/>
    <w:rsid w:val="00BC373F"/>
    <w:rsid w:val="00BC42D5"/>
    <w:rsid w:val="00BC4B4B"/>
    <w:rsid w:val="00BC502D"/>
    <w:rsid w:val="00BC5043"/>
    <w:rsid w:val="00BC57B2"/>
    <w:rsid w:val="00BC5818"/>
    <w:rsid w:val="00BC5959"/>
    <w:rsid w:val="00BC65E6"/>
    <w:rsid w:val="00BD09B0"/>
    <w:rsid w:val="00BD0CD1"/>
    <w:rsid w:val="00BD1FF4"/>
    <w:rsid w:val="00BD24A9"/>
    <w:rsid w:val="00BD2980"/>
    <w:rsid w:val="00BD314A"/>
    <w:rsid w:val="00BD3292"/>
    <w:rsid w:val="00BD3746"/>
    <w:rsid w:val="00BD3AFD"/>
    <w:rsid w:val="00BD3B72"/>
    <w:rsid w:val="00BD3EA8"/>
    <w:rsid w:val="00BD4E81"/>
    <w:rsid w:val="00BD56C1"/>
    <w:rsid w:val="00BD5D19"/>
    <w:rsid w:val="00BD5D87"/>
    <w:rsid w:val="00BD5DFA"/>
    <w:rsid w:val="00BD6354"/>
    <w:rsid w:val="00BD65EE"/>
    <w:rsid w:val="00BD6B26"/>
    <w:rsid w:val="00BD713D"/>
    <w:rsid w:val="00BD7193"/>
    <w:rsid w:val="00BD7537"/>
    <w:rsid w:val="00BE062C"/>
    <w:rsid w:val="00BE08C8"/>
    <w:rsid w:val="00BE0E99"/>
    <w:rsid w:val="00BE170C"/>
    <w:rsid w:val="00BE1EE9"/>
    <w:rsid w:val="00BE2840"/>
    <w:rsid w:val="00BE298C"/>
    <w:rsid w:val="00BE2FD4"/>
    <w:rsid w:val="00BE34F0"/>
    <w:rsid w:val="00BE3AB5"/>
    <w:rsid w:val="00BE3C8F"/>
    <w:rsid w:val="00BE43A0"/>
    <w:rsid w:val="00BE4AAB"/>
    <w:rsid w:val="00BE4B62"/>
    <w:rsid w:val="00BE5CE0"/>
    <w:rsid w:val="00BE5EE7"/>
    <w:rsid w:val="00BE650E"/>
    <w:rsid w:val="00BE76E7"/>
    <w:rsid w:val="00BF0D31"/>
    <w:rsid w:val="00BF0D48"/>
    <w:rsid w:val="00BF1E64"/>
    <w:rsid w:val="00BF2893"/>
    <w:rsid w:val="00BF2914"/>
    <w:rsid w:val="00BF3A93"/>
    <w:rsid w:val="00BF3B78"/>
    <w:rsid w:val="00BF3F2C"/>
    <w:rsid w:val="00BF4E24"/>
    <w:rsid w:val="00BF53A9"/>
    <w:rsid w:val="00BF5490"/>
    <w:rsid w:val="00BF59B2"/>
    <w:rsid w:val="00BF63E1"/>
    <w:rsid w:val="00BF6937"/>
    <w:rsid w:val="00BF6A70"/>
    <w:rsid w:val="00BF6B84"/>
    <w:rsid w:val="00BF6F43"/>
    <w:rsid w:val="00BF7041"/>
    <w:rsid w:val="00BF73CF"/>
    <w:rsid w:val="00BF787A"/>
    <w:rsid w:val="00C00726"/>
    <w:rsid w:val="00C01242"/>
    <w:rsid w:val="00C013D8"/>
    <w:rsid w:val="00C018CE"/>
    <w:rsid w:val="00C01E0A"/>
    <w:rsid w:val="00C020F1"/>
    <w:rsid w:val="00C024B3"/>
    <w:rsid w:val="00C02DE2"/>
    <w:rsid w:val="00C0346D"/>
    <w:rsid w:val="00C0355E"/>
    <w:rsid w:val="00C0357C"/>
    <w:rsid w:val="00C03755"/>
    <w:rsid w:val="00C04057"/>
    <w:rsid w:val="00C0426F"/>
    <w:rsid w:val="00C04287"/>
    <w:rsid w:val="00C0455F"/>
    <w:rsid w:val="00C04ACB"/>
    <w:rsid w:val="00C04C36"/>
    <w:rsid w:val="00C054AD"/>
    <w:rsid w:val="00C055E8"/>
    <w:rsid w:val="00C058C2"/>
    <w:rsid w:val="00C05FDA"/>
    <w:rsid w:val="00C0623D"/>
    <w:rsid w:val="00C0652C"/>
    <w:rsid w:val="00C0658C"/>
    <w:rsid w:val="00C066A9"/>
    <w:rsid w:val="00C07702"/>
    <w:rsid w:val="00C078C6"/>
    <w:rsid w:val="00C07C1F"/>
    <w:rsid w:val="00C10290"/>
    <w:rsid w:val="00C10E8D"/>
    <w:rsid w:val="00C112AF"/>
    <w:rsid w:val="00C11CBD"/>
    <w:rsid w:val="00C1279D"/>
    <w:rsid w:val="00C12B03"/>
    <w:rsid w:val="00C12F5D"/>
    <w:rsid w:val="00C13742"/>
    <w:rsid w:val="00C13BBE"/>
    <w:rsid w:val="00C1493D"/>
    <w:rsid w:val="00C14C60"/>
    <w:rsid w:val="00C15431"/>
    <w:rsid w:val="00C165AD"/>
    <w:rsid w:val="00C17932"/>
    <w:rsid w:val="00C17D49"/>
    <w:rsid w:val="00C203EB"/>
    <w:rsid w:val="00C2054B"/>
    <w:rsid w:val="00C208EF"/>
    <w:rsid w:val="00C209DA"/>
    <w:rsid w:val="00C20A9E"/>
    <w:rsid w:val="00C20C21"/>
    <w:rsid w:val="00C219AF"/>
    <w:rsid w:val="00C221E9"/>
    <w:rsid w:val="00C2394F"/>
    <w:rsid w:val="00C239AD"/>
    <w:rsid w:val="00C23CCC"/>
    <w:rsid w:val="00C23D3E"/>
    <w:rsid w:val="00C23DC8"/>
    <w:rsid w:val="00C23FEE"/>
    <w:rsid w:val="00C24099"/>
    <w:rsid w:val="00C2463E"/>
    <w:rsid w:val="00C246E1"/>
    <w:rsid w:val="00C249CB"/>
    <w:rsid w:val="00C24CC5"/>
    <w:rsid w:val="00C25075"/>
    <w:rsid w:val="00C2520D"/>
    <w:rsid w:val="00C262D7"/>
    <w:rsid w:val="00C2683C"/>
    <w:rsid w:val="00C26FBA"/>
    <w:rsid w:val="00C27F0C"/>
    <w:rsid w:val="00C308C1"/>
    <w:rsid w:val="00C311BF"/>
    <w:rsid w:val="00C31D7B"/>
    <w:rsid w:val="00C320F0"/>
    <w:rsid w:val="00C32EAC"/>
    <w:rsid w:val="00C3407E"/>
    <w:rsid w:val="00C349DD"/>
    <w:rsid w:val="00C34ADC"/>
    <w:rsid w:val="00C34B78"/>
    <w:rsid w:val="00C34F90"/>
    <w:rsid w:val="00C351F4"/>
    <w:rsid w:val="00C3566C"/>
    <w:rsid w:val="00C35D3B"/>
    <w:rsid w:val="00C35D7A"/>
    <w:rsid w:val="00C365CB"/>
    <w:rsid w:val="00C37AB4"/>
    <w:rsid w:val="00C37D6F"/>
    <w:rsid w:val="00C400EB"/>
    <w:rsid w:val="00C40472"/>
    <w:rsid w:val="00C40517"/>
    <w:rsid w:val="00C406CD"/>
    <w:rsid w:val="00C40F11"/>
    <w:rsid w:val="00C40FF3"/>
    <w:rsid w:val="00C410F7"/>
    <w:rsid w:val="00C41550"/>
    <w:rsid w:val="00C4180F"/>
    <w:rsid w:val="00C41E5F"/>
    <w:rsid w:val="00C4203F"/>
    <w:rsid w:val="00C42312"/>
    <w:rsid w:val="00C429D3"/>
    <w:rsid w:val="00C42B2F"/>
    <w:rsid w:val="00C42C60"/>
    <w:rsid w:val="00C42CA6"/>
    <w:rsid w:val="00C42CBB"/>
    <w:rsid w:val="00C42D4F"/>
    <w:rsid w:val="00C43282"/>
    <w:rsid w:val="00C43D09"/>
    <w:rsid w:val="00C43DC5"/>
    <w:rsid w:val="00C44C0D"/>
    <w:rsid w:val="00C44CA9"/>
    <w:rsid w:val="00C46DDD"/>
    <w:rsid w:val="00C46E81"/>
    <w:rsid w:val="00C474E0"/>
    <w:rsid w:val="00C511A8"/>
    <w:rsid w:val="00C51C1F"/>
    <w:rsid w:val="00C52283"/>
    <w:rsid w:val="00C52C66"/>
    <w:rsid w:val="00C52F3D"/>
    <w:rsid w:val="00C53AA6"/>
    <w:rsid w:val="00C53E88"/>
    <w:rsid w:val="00C54119"/>
    <w:rsid w:val="00C54A35"/>
    <w:rsid w:val="00C55155"/>
    <w:rsid w:val="00C5559F"/>
    <w:rsid w:val="00C55E03"/>
    <w:rsid w:val="00C560D9"/>
    <w:rsid w:val="00C56AF7"/>
    <w:rsid w:val="00C57498"/>
    <w:rsid w:val="00C57516"/>
    <w:rsid w:val="00C575EE"/>
    <w:rsid w:val="00C57B56"/>
    <w:rsid w:val="00C60CE4"/>
    <w:rsid w:val="00C610E7"/>
    <w:rsid w:val="00C6130C"/>
    <w:rsid w:val="00C618BF"/>
    <w:rsid w:val="00C61C01"/>
    <w:rsid w:val="00C625C3"/>
    <w:rsid w:val="00C62ADC"/>
    <w:rsid w:val="00C62AEF"/>
    <w:rsid w:val="00C62F2F"/>
    <w:rsid w:val="00C63A95"/>
    <w:rsid w:val="00C63A9B"/>
    <w:rsid w:val="00C640C3"/>
    <w:rsid w:val="00C64186"/>
    <w:rsid w:val="00C645D5"/>
    <w:rsid w:val="00C65BEF"/>
    <w:rsid w:val="00C6695F"/>
    <w:rsid w:val="00C67ABF"/>
    <w:rsid w:val="00C67D6A"/>
    <w:rsid w:val="00C67EB6"/>
    <w:rsid w:val="00C71361"/>
    <w:rsid w:val="00C71558"/>
    <w:rsid w:val="00C715F6"/>
    <w:rsid w:val="00C7175C"/>
    <w:rsid w:val="00C71D86"/>
    <w:rsid w:val="00C72874"/>
    <w:rsid w:val="00C7296E"/>
    <w:rsid w:val="00C72C4D"/>
    <w:rsid w:val="00C733DA"/>
    <w:rsid w:val="00C73487"/>
    <w:rsid w:val="00C74154"/>
    <w:rsid w:val="00C74896"/>
    <w:rsid w:val="00C74B54"/>
    <w:rsid w:val="00C74ED3"/>
    <w:rsid w:val="00C74F4C"/>
    <w:rsid w:val="00C7556D"/>
    <w:rsid w:val="00C75675"/>
    <w:rsid w:val="00C7601D"/>
    <w:rsid w:val="00C761FA"/>
    <w:rsid w:val="00C76A65"/>
    <w:rsid w:val="00C77238"/>
    <w:rsid w:val="00C77341"/>
    <w:rsid w:val="00C77679"/>
    <w:rsid w:val="00C8017B"/>
    <w:rsid w:val="00C801DD"/>
    <w:rsid w:val="00C80589"/>
    <w:rsid w:val="00C81186"/>
    <w:rsid w:val="00C8208E"/>
    <w:rsid w:val="00C8366B"/>
    <w:rsid w:val="00C836E1"/>
    <w:rsid w:val="00C83B15"/>
    <w:rsid w:val="00C84304"/>
    <w:rsid w:val="00C86489"/>
    <w:rsid w:val="00C86497"/>
    <w:rsid w:val="00C865A8"/>
    <w:rsid w:val="00C86685"/>
    <w:rsid w:val="00C86A0B"/>
    <w:rsid w:val="00C86A96"/>
    <w:rsid w:val="00C90097"/>
    <w:rsid w:val="00C90116"/>
    <w:rsid w:val="00C90B44"/>
    <w:rsid w:val="00C91252"/>
    <w:rsid w:val="00C91DFF"/>
    <w:rsid w:val="00C92A51"/>
    <w:rsid w:val="00C92A70"/>
    <w:rsid w:val="00C92C3D"/>
    <w:rsid w:val="00C938B0"/>
    <w:rsid w:val="00C93A85"/>
    <w:rsid w:val="00C9443A"/>
    <w:rsid w:val="00C94B58"/>
    <w:rsid w:val="00C94D8F"/>
    <w:rsid w:val="00C95BBB"/>
    <w:rsid w:val="00C95FBD"/>
    <w:rsid w:val="00C964D9"/>
    <w:rsid w:val="00C9678B"/>
    <w:rsid w:val="00C96837"/>
    <w:rsid w:val="00C972D6"/>
    <w:rsid w:val="00C979A7"/>
    <w:rsid w:val="00C97A83"/>
    <w:rsid w:val="00C97A90"/>
    <w:rsid w:val="00C97B9B"/>
    <w:rsid w:val="00CA0306"/>
    <w:rsid w:val="00CA1A55"/>
    <w:rsid w:val="00CA1FEB"/>
    <w:rsid w:val="00CA2195"/>
    <w:rsid w:val="00CA2F9B"/>
    <w:rsid w:val="00CA33E1"/>
    <w:rsid w:val="00CA36FA"/>
    <w:rsid w:val="00CA39A8"/>
    <w:rsid w:val="00CA3DD2"/>
    <w:rsid w:val="00CA3F3C"/>
    <w:rsid w:val="00CA448A"/>
    <w:rsid w:val="00CA59FB"/>
    <w:rsid w:val="00CA5E74"/>
    <w:rsid w:val="00CA5F8D"/>
    <w:rsid w:val="00CA6C5C"/>
    <w:rsid w:val="00CA6E14"/>
    <w:rsid w:val="00CA795B"/>
    <w:rsid w:val="00CB0978"/>
    <w:rsid w:val="00CB0B41"/>
    <w:rsid w:val="00CB14C3"/>
    <w:rsid w:val="00CB1AF8"/>
    <w:rsid w:val="00CB1B24"/>
    <w:rsid w:val="00CB1CAD"/>
    <w:rsid w:val="00CB2359"/>
    <w:rsid w:val="00CB3025"/>
    <w:rsid w:val="00CB3C5F"/>
    <w:rsid w:val="00CB3F01"/>
    <w:rsid w:val="00CB412F"/>
    <w:rsid w:val="00CB4364"/>
    <w:rsid w:val="00CB440E"/>
    <w:rsid w:val="00CB44C9"/>
    <w:rsid w:val="00CB4BA5"/>
    <w:rsid w:val="00CB4EF8"/>
    <w:rsid w:val="00CB5332"/>
    <w:rsid w:val="00CB545F"/>
    <w:rsid w:val="00CB6645"/>
    <w:rsid w:val="00CB693B"/>
    <w:rsid w:val="00CB6B74"/>
    <w:rsid w:val="00CB6C60"/>
    <w:rsid w:val="00CB7B72"/>
    <w:rsid w:val="00CC1138"/>
    <w:rsid w:val="00CC17F6"/>
    <w:rsid w:val="00CC1E07"/>
    <w:rsid w:val="00CC245D"/>
    <w:rsid w:val="00CC2BC8"/>
    <w:rsid w:val="00CC2F28"/>
    <w:rsid w:val="00CC31EE"/>
    <w:rsid w:val="00CC3426"/>
    <w:rsid w:val="00CC3518"/>
    <w:rsid w:val="00CC41E1"/>
    <w:rsid w:val="00CC480D"/>
    <w:rsid w:val="00CC4A12"/>
    <w:rsid w:val="00CC4EE8"/>
    <w:rsid w:val="00CC539A"/>
    <w:rsid w:val="00CC55CA"/>
    <w:rsid w:val="00CC5824"/>
    <w:rsid w:val="00CC5972"/>
    <w:rsid w:val="00CC5A90"/>
    <w:rsid w:val="00CC5B01"/>
    <w:rsid w:val="00CC62F8"/>
    <w:rsid w:val="00CC64C6"/>
    <w:rsid w:val="00CC6762"/>
    <w:rsid w:val="00CC6EBB"/>
    <w:rsid w:val="00CC7072"/>
    <w:rsid w:val="00CC70AB"/>
    <w:rsid w:val="00CD0A5E"/>
    <w:rsid w:val="00CD160C"/>
    <w:rsid w:val="00CD173D"/>
    <w:rsid w:val="00CD1FEE"/>
    <w:rsid w:val="00CD25E3"/>
    <w:rsid w:val="00CD27FF"/>
    <w:rsid w:val="00CD356F"/>
    <w:rsid w:val="00CD370D"/>
    <w:rsid w:val="00CD4B86"/>
    <w:rsid w:val="00CD4E50"/>
    <w:rsid w:val="00CD4EEC"/>
    <w:rsid w:val="00CD56C9"/>
    <w:rsid w:val="00CD5C5A"/>
    <w:rsid w:val="00CD5F90"/>
    <w:rsid w:val="00CD65DD"/>
    <w:rsid w:val="00CD668B"/>
    <w:rsid w:val="00CD6D85"/>
    <w:rsid w:val="00CE022A"/>
    <w:rsid w:val="00CE07D7"/>
    <w:rsid w:val="00CE16E2"/>
    <w:rsid w:val="00CE1951"/>
    <w:rsid w:val="00CE2530"/>
    <w:rsid w:val="00CE253F"/>
    <w:rsid w:val="00CE2B82"/>
    <w:rsid w:val="00CE3767"/>
    <w:rsid w:val="00CE4586"/>
    <w:rsid w:val="00CE5954"/>
    <w:rsid w:val="00CE6015"/>
    <w:rsid w:val="00CE61F7"/>
    <w:rsid w:val="00CE6527"/>
    <w:rsid w:val="00CE6C0B"/>
    <w:rsid w:val="00CE6CFE"/>
    <w:rsid w:val="00CE7376"/>
    <w:rsid w:val="00CE7A26"/>
    <w:rsid w:val="00CE7C73"/>
    <w:rsid w:val="00CF08FB"/>
    <w:rsid w:val="00CF0927"/>
    <w:rsid w:val="00CF1ECC"/>
    <w:rsid w:val="00CF21A8"/>
    <w:rsid w:val="00CF236F"/>
    <w:rsid w:val="00CF2B24"/>
    <w:rsid w:val="00CF375D"/>
    <w:rsid w:val="00CF3990"/>
    <w:rsid w:val="00CF3CDE"/>
    <w:rsid w:val="00CF41AB"/>
    <w:rsid w:val="00CF4606"/>
    <w:rsid w:val="00CF5A66"/>
    <w:rsid w:val="00CF612B"/>
    <w:rsid w:val="00CF6183"/>
    <w:rsid w:val="00CF7652"/>
    <w:rsid w:val="00CF76AD"/>
    <w:rsid w:val="00CF7C3A"/>
    <w:rsid w:val="00D01713"/>
    <w:rsid w:val="00D01A8D"/>
    <w:rsid w:val="00D01BB7"/>
    <w:rsid w:val="00D0209F"/>
    <w:rsid w:val="00D03757"/>
    <w:rsid w:val="00D0392C"/>
    <w:rsid w:val="00D03F2C"/>
    <w:rsid w:val="00D04606"/>
    <w:rsid w:val="00D04982"/>
    <w:rsid w:val="00D049A5"/>
    <w:rsid w:val="00D04EDF"/>
    <w:rsid w:val="00D05072"/>
    <w:rsid w:val="00D05D90"/>
    <w:rsid w:val="00D05E43"/>
    <w:rsid w:val="00D05F0A"/>
    <w:rsid w:val="00D06433"/>
    <w:rsid w:val="00D06876"/>
    <w:rsid w:val="00D069BE"/>
    <w:rsid w:val="00D06F25"/>
    <w:rsid w:val="00D07895"/>
    <w:rsid w:val="00D07C90"/>
    <w:rsid w:val="00D07E0A"/>
    <w:rsid w:val="00D07EC8"/>
    <w:rsid w:val="00D102B2"/>
    <w:rsid w:val="00D11637"/>
    <w:rsid w:val="00D11D6E"/>
    <w:rsid w:val="00D139BD"/>
    <w:rsid w:val="00D13DE2"/>
    <w:rsid w:val="00D1404E"/>
    <w:rsid w:val="00D14219"/>
    <w:rsid w:val="00D147A8"/>
    <w:rsid w:val="00D15054"/>
    <w:rsid w:val="00D153CD"/>
    <w:rsid w:val="00D15B06"/>
    <w:rsid w:val="00D16600"/>
    <w:rsid w:val="00D16900"/>
    <w:rsid w:val="00D16D3E"/>
    <w:rsid w:val="00D16DE8"/>
    <w:rsid w:val="00D174AD"/>
    <w:rsid w:val="00D177D7"/>
    <w:rsid w:val="00D17DC8"/>
    <w:rsid w:val="00D17EBC"/>
    <w:rsid w:val="00D17EEB"/>
    <w:rsid w:val="00D20143"/>
    <w:rsid w:val="00D203C8"/>
    <w:rsid w:val="00D20961"/>
    <w:rsid w:val="00D20A37"/>
    <w:rsid w:val="00D20C85"/>
    <w:rsid w:val="00D20D5C"/>
    <w:rsid w:val="00D21439"/>
    <w:rsid w:val="00D220C1"/>
    <w:rsid w:val="00D22B4B"/>
    <w:rsid w:val="00D22DDE"/>
    <w:rsid w:val="00D22EBC"/>
    <w:rsid w:val="00D2422A"/>
    <w:rsid w:val="00D249AD"/>
    <w:rsid w:val="00D24AA4"/>
    <w:rsid w:val="00D2650D"/>
    <w:rsid w:val="00D26EE7"/>
    <w:rsid w:val="00D2727E"/>
    <w:rsid w:val="00D27720"/>
    <w:rsid w:val="00D27819"/>
    <w:rsid w:val="00D30DB0"/>
    <w:rsid w:val="00D315B2"/>
    <w:rsid w:val="00D318E1"/>
    <w:rsid w:val="00D3190B"/>
    <w:rsid w:val="00D31E01"/>
    <w:rsid w:val="00D31EAC"/>
    <w:rsid w:val="00D323E7"/>
    <w:rsid w:val="00D32692"/>
    <w:rsid w:val="00D3282F"/>
    <w:rsid w:val="00D32954"/>
    <w:rsid w:val="00D329F4"/>
    <w:rsid w:val="00D32D47"/>
    <w:rsid w:val="00D32F37"/>
    <w:rsid w:val="00D33927"/>
    <w:rsid w:val="00D341B1"/>
    <w:rsid w:val="00D34AA7"/>
    <w:rsid w:val="00D34EBF"/>
    <w:rsid w:val="00D35102"/>
    <w:rsid w:val="00D35328"/>
    <w:rsid w:val="00D359CE"/>
    <w:rsid w:val="00D36D1E"/>
    <w:rsid w:val="00D37259"/>
    <w:rsid w:val="00D374B8"/>
    <w:rsid w:val="00D37F72"/>
    <w:rsid w:val="00D40960"/>
    <w:rsid w:val="00D412F6"/>
    <w:rsid w:val="00D414DB"/>
    <w:rsid w:val="00D41E17"/>
    <w:rsid w:val="00D422D3"/>
    <w:rsid w:val="00D4244F"/>
    <w:rsid w:val="00D428D8"/>
    <w:rsid w:val="00D429F5"/>
    <w:rsid w:val="00D42A7E"/>
    <w:rsid w:val="00D42B48"/>
    <w:rsid w:val="00D42ED9"/>
    <w:rsid w:val="00D436F4"/>
    <w:rsid w:val="00D43754"/>
    <w:rsid w:val="00D446CE"/>
    <w:rsid w:val="00D45129"/>
    <w:rsid w:val="00D45750"/>
    <w:rsid w:val="00D464CD"/>
    <w:rsid w:val="00D475AB"/>
    <w:rsid w:val="00D47D1E"/>
    <w:rsid w:val="00D47D95"/>
    <w:rsid w:val="00D47DEC"/>
    <w:rsid w:val="00D50244"/>
    <w:rsid w:val="00D512BB"/>
    <w:rsid w:val="00D51632"/>
    <w:rsid w:val="00D517A5"/>
    <w:rsid w:val="00D52009"/>
    <w:rsid w:val="00D5210B"/>
    <w:rsid w:val="00D527C0"/>
    <w:rsid w:val="00D52D42"/>
    <w:rsid w:val="00D53334"/>
    <w:rsid w:val="00D53559"/>
    <w:rsid w:val="00D5366F"/>
    <w:rsid w:val="00D539F6"/>
    <w:rsid w:val="00D53D70"/>
    <w:rsid w:val="00D5421B"/>
    <w:rsid w:val="00D54702"/>
    <w:rsid w:val="00D54712"/>
    <w:rsid w:val="00D55755"/>
    <w:rsid w:val="00D5589C"/>
    <w:rsid w:val="00D56461"/>
    <w:rsid w:val="00D56692"/>
    <w:rsid w:val="00D56D8B"/>
    <w:rsid w:val="00D56DAF"/>
    <w:rsid w:val="00D5722A"/>
    <w:rsid w:val="00D577BF"/>
    <w:rsid w:val="00D57F75"/>
    <w:rsid w:val="00D6078E"/>
    <w:rsid w:val="00D60CCD"/>
    <w:rsid w:val="00D60D49"/>
    <w:rsid w:val="00D60F08"/>
    <w:rsid w:val="00D61399"/>
    <w:rsid w:val="00D6151A"/>
    <w:rsid w:val="00D61A9A"/>
    <w:rsid w:val="00D61C3F"/>
    <w:rsid w:val="00D62D66"/>
    <w:rsid w:val="00D62EA1"/>
    <w:rsid w:val="00D6335D"/>
    <w:rsid w:val="00D63A6D"/>
    <w:rsid w:val="00D63B2D"/>
    <w:rsid w:val="00D647F3"/>
    <w:rsid w:val="00D64BE6"/>
    <w:rsid w:val="00D64FAB"/>
    <w:rsid w:val="00D651D0"/>
    <w:rsid w:val="00D65C83"/>
    <w:rsid w:val="00D65D02"/>
    <w:rsid w:val="00D665F0"/>
    <w:rsid w:val="00D671FE"/>
    <w:rsid w:val="00D672F5"/>
    <w:rsid w:val="00D67D5F"/>
    <w:rsid w:val="00D7004F"/>
    <w:rsid w:val="00D700B3"/>
    <w:rsid w:val="00D70700"/>
    <w:rsid w:val="00D713F1"/>
    <w:rsid w:val="00D713FE"/>
    <w:rsid w:val="00D7177C"/>
    <w:rsid w:val="00D71A99"/>
    <w:rsid w:val="00D72D21"/>
    <w:rsid w:val="00D731B7"/>
    <w:rsid w:val="00D73AA6"/>
    <w:rsid w:val="00D7428B"/>
    <w:rsid w:val="00D74736"/>
    <w:rsid w:val="00D74B56"/>
    <w:rsid w:val="00D74CCE"/>
    <w:rsid w:val="00D74F17"/>
    <w:rsid w:val="00D75B2C"/>
    <w:rsid w:val="00D76796"/>
    <w:rsid w:val="00D76986"/>
    <w:rsid w:val="00D76D18"/>
    <w:rsid w:val="00D7705F"/>
    <w:rsid w:val="00D77150"/>
    <w:rsid w:val="00D771A1"/>
    <w:rsid w:val="00D771BF"/>
    <w:rsid w:val="00D77828"/>
    <w:rsid w:val="00D77A39"/>
    <w:rsid w:val="00D77C5F"/>
    <w:rsid w:val="00D77CE0"/>
    <w:rsid w:val="00D80043"/>
    <w:rsid w:val="00D806A1"/>
    <w:rsid w:val="00D80CC0"/>
    <w:rsid w:val="00D80E72"/>
    <w:rsid w:val="00D80EB4"/>
    <w:rsid w:val="00D80F6F"/>
    <w:rsid w:val="00D813E9"/>
    <w:rsid w:val="00D81567"/>
    <w:rsid w:val="00D81A54"/>
    <w:rsid w:val="00D81BF8"/>
    <w:rsid w:val="00D81DB4"/>
    <w:rsid w:val="00D81E3E"/>
    <w:rsid w:val="00D82204"/>
    <w:rsid w:val="00D82A37"/>
    <w:rsid w:val="00D82C85"/>
    <w:rsid w:val="00D82D8A"/>
    <w:rsid w:val="00D82FD3"/>
    <w:rsid w:val="00D833E3"/>
    <w:rsid w:val="00D834C3"/>
    <w:rsid w:val="00D83E04"/>
    <w:rsid w:val="00D84449"/>
    <w:rsid w:val="00D8598B"/>
    <w:rsid w:val="00D864EB"/>
    <w:rsid w:val="00D86CFC"/>
    <w:rsid w:val="00D8749C"/>
    <w:rsid w:val="00D8768E"/>
    <w:rsid w:val="00D87A23"/>
    <w:rsid w:val="00D87D5F"/>
    <w:rsid w:val="00D87EF9"/>
    <w:rsid w:val="00D900B7"/>
    <w:rsid w:val="00D90AF8"/>
    <w:rsid w:val="00D90C5B"/>
    <w:rsid w:val="00D9132A"/>
    <w:rsid w:val="00D92025"/>
    <w:rsid w:val="00D924E3"/>
    <w:rsid w:val="00D92B73"/>
    <w:rsid w:val="00D92CD0"/>
    <w:rsid w:val="00D93FFC"/>
    <w:rsid w:val="00D94199"/>
    <w:rsid w:val="00D94214"/>
    <w:rsid w:val="00D94681"/>
    <w:rsid w:val="00D94B2C"/>
    <w:rsid w:val="00D94DCB"/>
    <w:rsid w:val="00D9519D"/>
    <w:rsid w:val="00D9556E"/>
    <w:rsid w:val="00D95621"/>
    <w:rsid w:val="00D95A8E"/>
    <w:rsid w:val="00D975ED"/>
    <w:rsid w:val="00D97A79"/>
    <w:rsid w:val="00D97DED"/>
    <w:rsid w:val="00DA0414"/>
    <w:rsid w:val="00DA0CAB"/>
    <w:rsid w:val="00DA0D90"/>
    <w:rsid w:val="00DA0DAD"/>
    <w:rsid w:val="00DA1829"/>
    <w:rsid w:val="00DA18BD"/>
    <w:rsid w:val="00DA1F6D"/>
    <w:rsid w:val="00DA2267"/>
    <w:rsid w:val="00DA25E4"/>
    <w:rsid w:val="00DA2EB9"/>
    <w:rsid w:val="00DA37C4"/>
    <w:rsid w:val="00DA3CE4"/>
    <w:rsid w:val="00DA4BD2"/>
    <w:rsid w:val="00DA4C12"/>
    <w:rsid w:val="00DA4D64"/>
    <w:rsid w:val="00DA6061"/>
    <w:rsid w:val="00DA6308"/>
    <w:rsid w:val="00DA7C36"/>
    <w:rsid w:val="00DA7E0B"/>
    <w:rsid w:val="00DB00C1"/>
    <w:rsid w:val="00DB030F"/>
    <w:rsid w:val="00DB1907"/>
    <w:rsid w:val="00DB3B2D"/>
    <w:rsid w:val="00DB3BE9"/>
    <w:rsid w:val="00DB492A"/>
    <w:rsid w:val="00DB4FC0"/>
    <w:rsid w:val="00DB58C3"/>
    <w:rsid w:val="00DB5CCF"/>
    <w:rsid w:val="00DB5FAF"/>
    <w:rsid w:val="00DB60E2"/>
    <w:rsid w:val="00DB6E97"/>
    <w:rsid w:val="00DB771A"/>
    <w:rsid w:val="00DB77E0"/>
    <w:rsid w:val="00DB7A44"/>
    <w:rsid w:val="00DB7DF9"/>
    <w:rsid w:val="00DC0581"/>
    <w:rsid w:val="00DC0808"/>
    <w:rsid w:val="00DC0D8D"/>
    <w:rsid w:val="00DC1563"/>
    <w:rsid w:val="00DC15CA"/>
    <w:rsid w:val="00DC1AC3"/>
    <w:rsid w:val="00DC23E2"/>
    <w:rsid w:val="00DC2749"/>
    <w:rsid w:val="00DC2820"/>
    <w:rsid w:val="00DC3862"/>
    <w:rsid w:val="00DC38A7"/>
    <w:rsid w:val="00DC4640"/>
    <w:rsid w:val="00DC50B2"/>
    <w:rsid w:val="00DC562F"/>
    <w:rsid w:val="00DC59FC"/>
    <w:rsid w:val="00DC60E0"/>
    <w:rsid w:val="00DC72AE"/>
    <w:rsid w:val="00DD08DA"/>
    <w:rsid w:val="00DD0AFC"/>
    <w:rsid w:val="00DD10F1"/>
    <w:rsid w:val="00DD1987"/>
    <w:rsid w:val="00DD1CE3"/>
    <w:rsid w:val="00DD1E21"/>
    <w:rsid w:val="00DD2F60"/>
    <w:rsid w:val="00DD3BD4"/>
    <w:rsid w:val="00DD3D7A"/>
    <w:rsid w:val="00DD42A8"/>
    <w:rsid w:val="00DD4649"/>
    <w:rsid w:val="00DD4991"/>
    <w:rsid w:val="00DD7750"/>
    <w:rsid w:val="00DE03F4"/>
    <w:rsid w:val="00DE142C"/>
    <w:rsid w:val="00DE1602"/>
    <w:rsid w:val="00DE17AD"/>
    <w:rsid w:val="00DE1AD9"/>
    <w:rsid w:val="00DE29BA"/>
    <w:rsid w:val="00DE2B6C"/>
    <w:rsid w:val="00DE31FC"/>
    <w:rsid w:val="00DE3F2D"/>
    <w:rsid w:val="00DE3F71"/>
    <w:rsid w:val="00DE513D"/>
    <w:rsid w:val="00DE52AE"/>
    <w:rsid w:val="00DE54EC"/>
    <w:rsid w:val="00DE5836"/>
    <w:rsid w:val="00DE5A85"/>
    <w:rsid w:val="00DE5D47"/>
    <w:rsid w:val="00DE63AC"/>
    <w:rsid w:val="00DE7596"/>
    <w:rsid w:val="00DE7E27"/>
    <w:rsid w:val="00DE7F0F"/>
    <w:rsid w:val="00DE7F51"/>
    <w:rsid w:val="00DF00B5"/>
    <w:rsid w:val="00DF10C2"/>
    <w:rsid w:val="00DF1A28"/>
    <w:rsid w:val="00DF242C"/>
    <w:rsid w:val="00DF242D"/>
    <w:rsid w:val="00DF320A"/>
    <w:rsid w:val="00DF38C6"/>
    <w:rsid w:val="00DF58C0"/>
    <w:rsid w:val="00DF611B"/>
    <w:rsid w:val="00DF6480"/>
    <w:rsid w:val="00DF66E4"/>
    <w:rsid w:val="00DF68A5"/>
    <w:rsid w:val="00DF69B0"/>
    <w:rsid w:val="00DF6F98"/>
    <w:rsid w:val="00DF72B9"/>
    <w:rsid w:val="00DF774E"/>
    <w:rsid w:val="00DF7872"/>
    <w:rsid w:val="00DF7A5C"/>
    <w:rsid w:val="00DF7D91"/>
    <w:rsid w:val="00E013F9"/>
    <w:rsid w:val="00E017FB"/>
    <w:rsid w:val="00E02149"/>
    <w:rsid w:val="00E035CB"/>
    <w:rsid w:val="00E0379E"/>
    <w:rsid w:val="00E03B98"/>
    <w:rsid w:val="00E03E5C"/>
    <w:rsid w:val="00E0424E"/>
    <w:rsid w:val="00E043E4"/>
    <w:rsid w:val="00E0447E"/>
    <w:rsid w:val="00E051DA"/>
    <w:rsid w:val="00E0660C"/>
    <w:rsid w:val="00E06C38"/>
    <w:rsid w:val="00E070E6"/>
    <w:rsid w:val="00E07F71"/>
    <w:rsid w:val="00E105E0"/>
    <w:rsid w:val="00E106ED"/>
    <w:rsid w:val="00E12532"/>
    <w:rsid w:val="00E130F4"/>
    <w:rsid w:val="00E13364"/>
    <w:rsid w:val="00E13CB6"/>
    <w:rsid w:val="00E14386"/>
    <w:rsid w:val="00E1461A"/>
    <w:rsid w:val="00E14A73"/>
    <w:rsid w:val="00E1563E"/>
    <w:rsid w:val="00E159F8"/>
    <w:rsid w:val="00E1615F"/>
    <w:rsid w:val="00E166D2"/>
    <w:rsid w:val="00E16892"/>
    <w:rsid w:val="00E169E3"/>
    <w:rsid w:val="00E1787F"/>
    <w:rsid w:val="00E17913"/>
    <w:rsid w:val="00E17B95"/>
    <w:rsid w:val="00E20334"/>
    <w:rsid w:val="00E207DF"/>
    <w:rsid w:val="00E2147C"/>
    <w:rsid w:val="00E21FFC"/>
    <w:rsid w:val="00E22FD1"/>
    <w:rsid w:val="00E2392B"/>
    <w:rsid w:val="00E23996"/>
    <w:rsid w:val="00E23A7D"/>
    <w:rsid w:val="00E23B03"/>
    <w:rsid w:val="00E241A0"/>
    <w:rsid w:val="00E242A9"/>
    <w:rsid w:val="00E24BC5"/>
    <w:rsid w:val="00E2561B"/>
    <w:rsid w:val="00E25628"/>
    <w:rsid w:val="00E2570F"/>
    <w:rsid w:val="00E25753"/>
    <w:rsid w:val="00E26730"/>
    <w:rsid w:val="00E26F9D"/>
    <w:rsid w:val="00E27174"/>
    <w:rsid w:val="00E271E2"/>
    <w:rsid w:val="00E277F8"/>
    <w:rsid w:val="00E27D70"/>
    <w:rsid w:val="00E27DD6"/>
    <w:rsid w:val="00E27F61"/>
    <w:rsid w:val="00E27F73"/>
    <w:rsid w:val="00E30999"/>
    <w:rsid w:val="00E30CA2"/>
    <w:rsid w:val="00E30E6A"/>
    <w:rsid w:val="00E30FBE"/>
    <w:rsid w:val="00E3148A"/>
    <w:rsid w:val="00E31D1D"/>
    <w:rsid w:val="00E32E6E"/>
    <w:rsid w:val="00E32FA8"/>
    <w:rsid w:val="00E338EC"/>
    <w:rsid w:val="00E33998"/>
    <w:rsid w:val="00E33DFB"/>
    <w:rsid w:val="00E34660"/>
    <w:rsid w:val="00E347C1"/>
    <w:rsid w:val="00E34B6E"/>
    <w:rsid w:val="00E34FD2"/>
    <w:rsid w:val="00E351C8"/>
    <w:rsid w:val="00E353CE"/>
    <w:rsid w:val="00E359AA"/>
    <w:rsid w:val="00E35F9F"/>
    <w:rsid w:val="00E35FFD"/>
    <w:rsid w:val="00E36BCE"/>
    <w:rsid w:val="00E37115"/>
    <w:rsid w:val="00E37177"/>
    <w:rsid w:val="00E3734D"/>
    <w:rsid w:val="00E373C2"/>
    <w:rsid w:val="00E37752"/>
    <w:rsid w:val="00E40DA9"/>
    <w:rsid w:val="00E410C8"/>
    <w:rsid w:val="00E41224"/>
    <w:rsid w:val="00E41472"/>
    <w:rsid w:val="00E4254D"/>
    <w:rsid w:val="00E426DF"/>
    <w:rsid w:val="00E42A3A"/>
    <w:rsid w:val="00E432CD"/>
    <w:rsid w:val="00E43557"/>
    <w:rsid w:val="00E44029"/>
    <w:rsid w:val="00E4407D"/>
    <w:rsid w:val="00E44640"/>
    <w:rsid w:val="00E44966"/>
    <w:rsid w:val="00E44DF5"/>
    <w:rsid w:val="00E44F3F"/>
    <w:rsid w:val="00E45050"/>
    <w:rsid w:val="00E45D33"/>
    <w:rsid w:val="00E47365"/>
    <w:rsid w:val="00E47BB0"/>
    <w:rsid w:val="00E5044B"/>
    <w:rsid w:val="00E510F5"/>
    <w:rsid w:val="00E51879"/>
    <w:rsid w:val="00E51B76"/>
    <w:rsid w:val="00E53BB3"/>
    <w:rsid w:val="00E53D27"/>
    <w:rsid w:val="00E5437A"/>
    <w:rsid w:val="00E55359"/>
    <w:rsid w:val="00E55652"/>
    <w:rsid w:val="00E557B8"/>
    <w:rsid w:val="00E55E8D"/>
    <w:rsid w:val="00E5624A"/>
    <w:rsid w:val="00E5676C"/>
    <w:rsid w:val="00E56A00"/>
    <w:rsid w:val="00E56A2F"/>
    <w:rsid w:val="00E570C0"/>
    <w:rsid w:val="00E57399"/>
    <w:rsid w:val="00E5741A"/>
    <w:rsid w:val="00E578FB"/>
    <w:rsid w:val="00E60A9B"/>
    <w:rsid w:val="00E60AAC"/>
    <w:rsid w:val="00E61172"/>
    <w:rsid w:val="00E613A6"/>
    <w:rsid w:val="00E614BE"/>
    <w:rsid w:val="00E616B9"/>
    <w:rsid w:val="00E616D6"/>
    <w:rsid w:val="00E61922"/>
    <w:rsid w:val="00E61C23"/>
    <w:rsid w:val="00E61EAA"/>
    <w:rsid w:val="00E62765"/>
    <w:rsid w:val="00E62966"/>
    <w:rsid w:val="00E62E1D"/>
    <w:rsid w:val="00E62FEB"/>
    <w:rsid w:val="00E6373F"/>
    <w:rsid w:val="00E64DE5"/>
    <w:rsid w:val="00E650B8"/>
    <w:rsid w:val="00E6560B"/>
    <w:rsid w:val="00E65BC2"/>
    <w:rsid w:val="00E66E80"/>
    <w:rsid w:val="00E673E1"/>
    <w:rsid w:val="00E676D5"/>
    <w:rsid w:val="00E6770E"/>
    <w:rsid w:val="00E67807"/>
    <w:rsid w:val="00E6787C"/>
    <w:rsid w:val="00E67B5C"/>
    <w:rsid w:val="00E67BA7"/>
    <w:rsid w:val="00E71146"/>
    <w:rsid w:val="00E714C7"/>
    <w:rsid w:val="00E717CE"/>
    <w:rsid w:val="00E7227D"/>
    <w:rsid w:val="00E72483"/>
    <w:rsid w:val="00E7295C"/>
    <w:rsid w:val="00E72BD4"/>
    <w:rsid w:val="00E7316B"/>
    <w:rsid w:val="00E73277"/>
    <w:rsid w:val="00E733F2"/>
    <w:rsid w:val="00E73673"/>
    <w:rsid w:val="00E7371E"/>
    <w:rsid w:val="00E73B21"/>
    <w:rsid w:val="00E73DA5"/>
    <w:rsid w:val="00E73DED"/>
    <w:rsid w:val="00E741B6"/>
    <w:rsid w:val="00E7453D"/>
    <w:rsid w:val="00E74EF3"/>
    <w:rsid w:val="00E757D8"/>
    <w:rsid w:val="00E75D10"/>
    <w:rsid w:val="00E7659A"/>
    <w:rsid w:val="00E7768C"/>
    <w:rsid w:val="00E77F8D"/>
    <w:rsid w:val="00E80023"/>
    <w:rsid w:val="00E805BB"/>
    <w:rsid w:val="00E81044"/>
    <w:rsid w:val="00E812C9"/>
    <w:rsid w:val="00E82072"/>
    <w:rsid w:val="00E82150"/>
    <w:rsid w:val="00E8232C"/>
    <w:rsid w:val="00E829ED"/>
    <w:rsid w:val="00E82D88"/>
    <w:rsid w:val="00E8365D"/>
    <w:rsid w:val="00E8376C"/>
    <w:rsid w:val="00E83A46"/>
    <w:rsid w:val="00E84510"/>
    <w:rsid w:val="00E84646"/>
    <w:rsid w:val="00E84DE7"/>
    <w:rsid w:val="00E84F45"/>
    <w:rsid w:val="00E853C4"/>
    <w:rsid w:val="00E85842"/>
    <w:rsid w:val="00E8622F"/>
    <w:rsid w:val="00E868FB"/>
    <w:rsid w:val="00E86B15"/>
    <w:rsid w:val="00E86E14"/>
    <w:rsid w:val="00E86F97"/>
    <w:rsid w:val="00E871FB"/>
    <w:rsid w:val="00E873B9"/>
    <w:rsid w:val="00E87D39"/>
    <w:rsid w:val="00E901CC"/>
    <w:rsid w:val="00E90796"/>
    <w:rsid w:val="00E909C4"/>
    <w:rsid w:val="00E90BC1"/>
    <w:rsid w:val="00E91123"/>
    <w:rsid w:val="00E911C8"/>
    <w:rsid w:val="00E91310"/>
    <w:rsid w:val="00E91405"/>
    <w:rsid w:val="00E91D34"/>
    <w:rsid w:val="00E91D89"/>
    <w:rsid w:val="00E92BC4"/>
    <w:rsid w:val="00E9354C"/>
    <w:rsid w:val="00E93753"/>
    <w:rsid w:val="00E941E6"/>
    <w:rsid w:val="00E943C8"/>
    <w:rsid w:val="00E947BC"/>
    <w:rsid w:val="00E94D84"/>
    <w:rsid w:val="00E95107"/>
    <w:rsid w:val="00E9561C"/>
    <w:rsid w:val="00E958C2"/>
    <w:rsid w:val="00E95F5B"/>
    <w:rsid w:val="00E973C7"/>
    <w:rsid w:val="00E97F80"/>
    <w:rsid w:val="00EA0253"/>
    <w:rsid w:val="00EA050E"/>
    <w:rsid w:val="00EA098C"/>
    <w:rsid w:val="00EA1436"/>
    <w:rsid w:val="00EA19CE"/>
    <w:rsid w:val="00EA243B"/>
    <w:rsid w:val="00EA24DF"/>
    <w:rsid w:val="00EA2A46"/>
    <w:rsid w:val="00EA2C5F"/>
    <w:rsid w:val="00EA3DB9"/>
    <w:rsid w:val="00EA400F"/>
    <w:rsid w:val="00EA462F"/>
    <w:rsid w:val="00EA4D1D"/>
    <w:rsid w:val="00EA5966"/>
    <w:rsid w:val="00EA5EED"/>
    <w:rsid w:val="00EA61FB"/>
    <w:rsid w:val="00EA69A0"/>
    <w:rsid w:val="00EA6F7A"/>
    <w:rsid w:val="00EA7210"/>
    <w:rsid w:val="00EA7813"/>
    <w:rsid w:val="00EA79E6"/>
    <w:rsid w:val="00EB0539"/>
    <w:rsid w:val="00EB0A49"/>
    <w:rsid w:val="00EB1191"/>
    <w:rsid w:val="00EB1361"/>
    <w:rsid w:val="00EB1DC6"/>
    <w:rsid w:val="00EB2579"/>
    <w:rsid w:val="00EB2973"/>
    <w:rsid w:val="00EB2A3A"/>
    <w:rsid w:val="00EB32F0"/>
    <w:rsid w:val="00EB3359"/>
    <w:rsid w:val="00EB40BE"/>
    <w:rsid w:val="00EB46DE"/>
    <w:rsid w:val="00EB4821"/>
    <w:rsid w:val="00EB4B5C"/>
    <w:rsid w:val="00EB4CBA"/>
    <w:rsid w:val="00EB64F5"/>
    <w:rsid w:val="00EB6632"/>
    <w:rsid w:val="00EB750B"/>
    <w:rsid w:val="00EB75EB"/>
    <w:rsid w:val="00EB7BDF"/>
    <w:rsid w:val="00EC0187"/>
    <w:rsid w:val="00EC0CF3"/>
    <w:rsid w:val="00EC131F"/>
    <w:rsid w:val="00EC174F"/>
    <w:rsid w:val="00EC1845"/>
    <w:rsid w:val="00EC2C37"/>
    <w:rsid w:val="00EC2CE5"/>
    <w:rsid w:val="00EC35C3"/>
    <w:rsid w:val="00EC3878"/>
    <w:rsid w:val="00EC4AF6"/>
    <w:rsid w:val="00EC4AFE"/>
    <w:rsid w:val="00EC54EB"/>
    <w:rsid w:val="00EC5721"/>
    <w:rsid w:val="00EC5E1F"/>
    <w:rsid w:val="00EC5E2C"/>
    <w:rsid w:val="00EC6CC0"/>
    <w:rsid w:val="00EC71B8"/>
    <w:rsid w:val="00EC76E5"/>
    <w:rsid w:val="00EC770C"/>
    <w:rsid w:val="00EC78D9"/>
    <w:rsid w:val="00EC7BD0"/>
    <w:rsid w:val="00ED0742"/>
    <w:rsid w:val="00ED0CED"/>
    <w:rsid w:val="00ED0D41"/>
    <w:rsid w:val="00ED0E9D"/>
    <w:rsid w:val="00ED0F4F"/>
    <w:rsid w:val="00ED1796"/>
    <w:rsid w:val="00ED1E39"/>
    <w:rsid w:val="00ED1F44"/>
    <w:rsid w:val="00ED1FA6"/>
    <w:rsid w:val="00ED26F2"/>
    <w:rsid w:val="00ED3837"/>
    <w:rsid w:val="00ED49F9"/>
    <w:rsid w:val="00ED4CAB"/>
    <w:rsid w:val="00ED5002"/>
    <w:rsid w:val="00ED5CD1"/>
    <w:rsid w:val="00ED5DF6"/>
    <w:rsid w:val="00ED5EE8"/>
    <w:rsid w:val="00ED68E0"/>
    <w:rsid w:val="00EE05D6"/>
    <w:rsid w:val="00EE093E"/>
    <w:rsid w:val="00EE0A7D"/>
    <w:rsid w:val="00EE15C3"/>
    <w:rsid w:val="00EE2330"/>
    <w:rsid w:val="00EE28B8"/>
    <w:rsid w:val="00EE2A6A"/>
    <w:rsid w:val="00EE2BB2"/>
    <w:rsid w:val="00EE2DB1"/>
    <w:rsid w:val="00EE3321"/>
    <w:rsid w:val="00EE3E96"/>
    <w:rsid w:val="00EE41C6"/>
    <w:rsid w:val="00EE429E"/>
    <w:rsid w:val="00EE4D33"/>
    <w:rsid w:val="00EE54D7"/>
    <w:rsid w:val="00EE675A"/>
    <w:rsid w:val="00EE6CD0"/>
    <w:rsid w:val="00EE72A9"/>
    <w:rsid w:val="00EE79BA"/>
    <w:rsid w:val="00EE7C6B"/>
    <w:rsid w:val="00EF043A"/>
    <w:rsid w:val="00EF1720"/>
    <w:rsid w:val="00EF1EBA"/>
    <w:rsid w:val="00EF210D"/>
    <w:rsid w:val="00EF253D"/>
    <w:rsid w:val="00EF3786"/>
    <w:rsid w:val="00EF39B7"/>
    <w:rsid w:val="00EF3E1C"/>
    <w:rsid w:val="00EF41BD"/>
    <w:rsid w:val="00EF4606"/>
    <w:rsid w:val="00EF491F"/>
    <w:rsid w:val="00EF49B6"/>
    <w:rsid w:val="00EF4EB6"/>
    <w:rsid w:val="00EF542D"/>
    <w:rsid w:val="00EF58B3"/>
    <w:rsid w:val="00EF58D2"/>
    <w:rsid w:val="00EF5DBA"/>
    <w:rsid w:val="00EF693E"/>
    <w:rsid w:val="00EF718C"/>
    <w:rsid w:val="00EF7CA9"/>
    <w:rsid w:val="00EF7F31"/>
    <w:rsid w:val="00F003E1"/>
    <w:rsid w:val="00F00417"/>
    <w:rsid w:val="00F004F8"/>
    <w:rsid w:val="00F00F9E"/>
    <w:rsid w:val="00F02084"/>
    <w:rsid w:val="00F029F1"/>
    <w:rsid w:val="00F02EB3"/>
    <w:rsid w:val="00F03416"/>
    <w:rsid w:val="00F03E04"/>
    <w:rsid w:val="00F04190"/>
    <w:rsid w:val="00F04D81"/>
    <w:rsid w:val="00F05BFF"/>
    <w:rsid w:val="00F060A2"/>
    <w:rsid w:val="00F065D2"/>
    <w:rsid w:val="00F07169"/>
    <w:rsid w:val="00F079D8"/>
    <w:rsid w:val="00F1053E"/>
    <w:rsid w:val="00F107A6"/>
    <w:rsid w:val="00F1088C"/>
    <w:rsid w:val="00F115D2"/>
    <w:rsid w:val="00F1198B"/>
    <w:rsid w:val="00F12131"/>
    <w:rsid w:val="00F1272A"/>
    <w:rsid w:val="00F128C4"/>
    <w:rsid w:val="00F12D3D"/>
    <w:rsid w:val="00F134EE"/>
    <w:rsid w:val="00F13B30"/>
    <w:rsid w:val="00F1415D"/>
    <w:rsid w:val="00F1442A"/>
    <w:rsid w:val="00F14E28"/>
    <w:rsid w:val="00F1572D"/>
    <w:rsid w:val="00F15767"/>
    <w:rsid w:val="00F16518"/>
    <w:rsid w:val="00F1668F"/>
    <w:rsid w:val="00F166E7"/>
    <w:rsid w:val="00F167B2"/>
    <w:rsid w:val="00F16B2C"/>
    <w:rsid w:val="00F170B9"/>
    <w:rsid w:val="00F171AB"/>
    <w:rsid w:val="00F17240"/>
    <w:rsid w:val="00F17349"/>
    <w:rsid w:val="00F20525"/>
    <w:rsid w:val="00F205BB"/>
    <w:rsid w:val="00F20BD0"/>
    <w:rsid w:val="00F20E77"/>
    <w:rsid w:val="00F21BEF"/>
    <w:rsid w:val="00F225BD"/>
    <w:rsid w:val="00F22A96"/>
    <w:rsid w:val="00F235E6"/>
    <w:rsid w:val="00F23780"/>
    <w:rsid w:val="00F23B8E"/>
    <w:rsid w:val="00F24092"/>
    <w:rsid w:val="00F2486F"/>
    <w:rsid w:val="00F24C90"/>
    <w:rsid w:val="00F2505B"/>
    <w:rsid w:val="00F2569C"/>
    <w:rsid w:val="00F2579C"/>
    <w:rsid w:val="00F257C6"/>
    <w:rsid w:val="00F25952"/>
    <w:rsid w:val="00F26230"/>
    <w:rsid w:val="00F2717F"/>
    <w:rsid w:val="00F276A8"/>
    <w:rsid w:val="00F279E6"/>
    <w:rsid w:val="00F27D01"/>
    <w:rsid w:val="00F311E4"/>
    <w:rsid w:val="00F32469"/>
    <w:rsid w:val="00F325EB"/>
    <w:rsid w:val="00F32707"/>
    <w:rsid w:val="00F32DB6"/>
    <w:rsid w:val="00F331A2"/>
    <w:rsid w:val="00F33388"/>
    <w:rsid w:val="00F33A90"/>
    <w:rsid w:val="00F33D5B"/>
    <w:rsid w:val="00F34042"/>
    <w:rsid w:val="00F344A9"/>
    <w:rsid w:val="00F34F01"/>
    <w:rsid w:val="00F35088"/>
    <w:rsid w:val="00F35374"/>
    <w:rsid w:val="00F354A7"/>
    <w:rsid w:val="00F35564"/>
    <w:rsid w:val="00F35B05"/>
    <w:rsid w:val="00F35D03"/>
    <w:rsid w:val="00F364FE"/>
    <w:rsid w:val="00F369D1"/>
    <w:rsid w:val="00F36DD9"/>
    <w:rsid w:val="00F374C5"/>
    <w:rsid w:val="00F3792D"/>
    <w:rsid w:val="00F37D8A"/>
    <w:rsid w:val="00F37E37"/>
    <w:rsid w:val="00F4007C"/>
    <w:rsid w:val="00F40464"/>
    <w:rsid w:val="00F406A8"/>
    <w:rsid w:val="00F40F67"/>
    <w:rsid w:val="00F41610"/>
    <w:rsid w:val="00F42238"/>
    <w:rsid w:val="00F428EC"/>
    <w:rsid w:val="00F42998"/>
    <w:rsid w:val="00F42A0D"/>
    <w:rsid w:val="00F439FD"/>
    <w:rsid w:val="00F43DCF"/>
    <w:rsid w:val="00F44996"/>
    <w:rsid w:val="00F45A44"/>
    <w:rsid w:val="00F45D5C"/>
    <w:rsid w:val="00F46026"/>
    <w:rsid w:val="00F46529"/>
    <w:rsid w:val="00F46789"/>
    <w:rsid w:val="00F505D2"/>
    <w:rsid w:val="00F50885"/>
    <w:rsid w:val="00F511BE"/>
    <w:rsid w:val="00F51364"/>
    <w:rsid w:val="00F51D3C"/>
    <w:rsid w:val="00F51DFB"/>
    <w:rsid w:val="00F523E1"/>
    <w:rsid w:val="00F5261A"/>
    <w:rsid w:val="00F52DD5"/>
    <w:rsid w:val="00F534C8"/>
    <w:rsid w:val="00F53A9F"/>
    <w:rsid w:val="00F54006"/>
    <w:rsid w:val="00F5419B"/>
    <w:rsid w:val="00F542B7"/>
    <w:rsid w:val="00F54457"/>
    <w:rsid w:val="00F550B9"/>
    <w:rsid w:val="00F5545A"/>
    <w:rsid w:val="00F567AA"/>
    <w:rsid w:val="00F57450"/>
    <w:rsid w:val="00F57AEF"/>
    <w:rsid w:val="00F601A1"/>
    <w:rsid w:val="00F601AB"/>
    <w:rsid w:val="00F603A3"/>
    <w:rsid w:val="00F605FF"/>
    <w:rsid w:val="00F60A88"/>
    <w:rsid w:val="00F60F1E"/>
    <w:rsid w:val="00F61344"/>
    <w:rsid w:val="00F61A8F"/>
    <w:rsid w:val="00F62172"/>
    <w:rsid w:val="00F62B6C"/>
    <w:rsid w:val="00F62D59"/>
    <w:rsid w:val="00F64201"/>
    <w:rsid w:val="00F64268"/>
    <w:rsid w:val="00F6439E"/>
    <w:rsid w:val="00F64DC5"/>
    <w:rsid w:val="00F65915"/>
    <w:rsid w:val="00F65A75"/>
    <w:rsid w:val="00F6616D"/>
    <w:rsid w:val="00F667AD"/>
    <w:rsid w:val="00F66C15"/>
    <w:rsid w:val="00F66D28"/>
    <w:rsid w:val="00F6722D"/>
    <w:rsid w:val="00F674FC"/>
    <w:rsid w:val="00F6754E"/>
    <w:rsid w:val="00F67703"/>
    <w:rsid w:val="00F70CF1"/>
    <w:rsid w:val="00F70F11"/>
    <w:rsid w:val="00F710E1"/>
    <w:rsid w:val="00F71CBF"/>
    <w:rsid w:val="00F7244E"/>
    <w:rsid w:val="00F731F7"/>
    <w:rsid w:val="00F738E9"/>
    <w:rsid w:val="00F73C81"/>
    <w:rsid w:val="00F749BF"/>
    <w:rsid w:val="00F74D97"/>
    <w:rsid w:val="00F75056"/>
    <w:rsid w:val="00F753BA"/>
    <w:rsid w:val="00F758C3"/>
    <w:rsid w:val="00F75AC7"/>
    <w:rsid w:val="00F760BD"/>
    <w:rsid w:val="00F76ED4"/>
    <w:rsid w:val="00F76FFD"/>
    <w:rsid w:val="00F77167"/>
    <w:rsid w:val="00F7718D"/>
    <w:rsid w:val="00F772D3"/>
    <w:rsid w:val="00F776E8"/>
    <w:rsid w:val="00F81112"/>
    <w:rsid w:val="00F811AF"/>
    <w:rsid w:val="00F816C4"/>
    <w:rsid w:val="00F81BE4"/>
    <w:rsid w:val="00F81F72"/>
    <w:rsid w:val="00F8272F"/>
    <w:rsid w:val="00F83817"/>
    <w:rsid w:val="00F840E1"/>
    <w:rsid w:val="00F84111"/>
    <w:rsid w:val="00F84424"/>
    <w:rsid w:val="00F848D5"/>
    <w:rsid w:val="00F849A5"/>
    <w:rsid w:val="00F84DB9"/>
    <w:rsid w:val="00F85111"/>
    <w:rsid w:val="00F85563"/>
    <w:rsid w:val="00F8561B"/>
    <w:rsid w:val="00F857F3"/>
    <w:rsid w:val="00F85D8B"/>
    <w:rsid w:val="00F85F74"/>
    <w:rsid w:val="00F86F91"/>
    <w:rsid w:val="00F87165"/>
    <w:rsid w:val="00F876A1"/>
    <w:rsid w:val="00F876E2"/>
    <w:rsid w:val="00F87DE7"/>
    <w:rsid w:val="00F900F8"/>
    <w:rsid w:val="00F90CD3"/>
    <w:rsid w:val="00F90FE3"/>
    <w:rsid w:val="00F9101E"/>
    <w:rsid w:val="00F91026"/>
    <w:rsid w:val="00F91250"/>
    <w:rsid w:val="00F9155C"/>
    <w:rsid w:val="00F91843"/>
    <w:rsid w:val="00F91BF5"/>
    <w:rsid w:val="00F91EC5"/>
    <w:rsid w:val="00F92052"/>
    <w:rsid w:val="00F92B54"/>
    <w:rsid w:val="00F934F4"/>
    <w:rsid w:val="00F93800"/>
    <w:rsid w:val="00F93AFC"/>
    <w:rsid w:val="00F93F2E"/>
    <w:rsid w:val="00F94318"/>
    <w:rsid w:val="00F944C1"/>
    <w:rsid w:val="00F94B97"/>
    <w:rsid w:val="00F95261"/>
    <w:rsid w:val="00F954BA"/>
    <w:rsid w:val="00F955D6"/>
    <w:rsid w:val="00F956CD"/>
    <w:rsid w:val="00F95B5D"/>
    <w:rsid w:val="00F961E5"/>
    <w:rsid w:val="00F96812"/>
    <w:rsid w:val="00F96E9E"/>
    <w:rsid w:val="00F97096"/>
    <w:rsid w:val="00FA025F"/>
    <w:rsid w:val="00FA096C"/>
    <w:rsid w:val="00FA0CCB"/>
    <w:rsid w:val="00FA1B85"/>
    <w:rsid w:val="00FA1BC0"/>
    <w:rsid w:val="00FA1F3A"/>
    <w:rsid w:val="00FA206D"/>
    <w:rsid w:val="00FA2549"/>
    <w:rsid w:val="00FA27FB"/>
    <w:rsid w:val="00FA30B1"/>
    <w:rsid w:val="00FA3398"/>
    <w:rsid w:val="00FA38F2"/>
    <w:rsid w:val="00FA3951"/>
    <w:rsid w:val="00FA4C8B"/>
    <w:rsid w:val="00FA6767"/>
    <w:rsid w:val="00FA6AF4"/>
    <w:rsid w:val="00FA6FD6"/>
    <w:rsid w:val="00FA7320"/>
    <w:rsid w:val="00FA742F"/>
    <w:rsid w:val="00FA77C3"/>
    <w:rsid w:val="00FA77EC"/>
    <w:rsid w:val="00FA7E68"/>
    <w:rsid w:val="00FB0606"/>
    <w:rsid w:val="00FB0711"/>
    <w:rsid w:val="00FB12B3"/>
    <w:rsid w:val="00FB164F"/>
    <w:rsid w:val="00FB2051"/>
    <w:rsid w:val="00FB2066"/>
    <w:rsid w:val="00FB247A"/>
    <w:rsid w:val="00FB264E"/>
    <w:rsid w:val="00FB2B7C"/>
    <w:rsid w:val="00FB2D60"/>
    <w:rsid w:val="00FB301E"/>
    <w:rsid w:val="00FB3701"/>
    <w:rsid w:val="00FB37F1"/>
    <w:rsid w:val="00FB3919"/>
    <w:rsid w:val="00FB42DE"/>
    <w:rsid w:val="00FB4345"/>
    <w:rsid w:val="00FB4F45"/>
    <w:rsid w:val="00FB5157"/>
    <w:rsid w:val="00FB59E6"/>
    <w:rsid w:val="00FB6395"/>
    <w:rsid w:val="00FB6C45"/>
    <w:rsid w:val="00FB6E05"/>
    <w:rsid w:val="00FB702E"/>
    <w:rsid w:val="00FB7EF1"/>
    <w:rsid w:val="00FC05B3"/>
    <w:rsid w:val="00FC0753"/>
    <w:rsid w:val="00FC08A1"/>
    <w:rsid w:val="00FC0C7B"/>
    <w:rsid w:val="00FC1149"/>
    <w:rsid w:val="00FC1A46"/>
    <w:rsid w:val="00FC4143"/>
    <w:rsid w:val="00FC51B7"/>
    <w:rsid w:val="00FC51CF"/>
    <w:rsid w:val="00FC556E"/>
    <w:rsid w:val="00FC6054"/>
    <w:rsid w:val="00FC6065"/>
    <w:rsid w:val="00FC611E"/>
    <w:rsid w:val="00FC6248"/>
    <w:rsid w:val="00FC6B13"/>
    <w:rsid w:val="00FC7433"/>
    <w:rsid w:val="00FC7DF6"/>
    <w:rsid w:val="00FD0257"/>
    <w:rsid w:val="00FD07EB"/>
    <w:rsid w:val="00FD0C4D"/>
    <w:rsid w:val="00FD0CE3"/>
    <w:rsid w:val="00FD0EC5"/>
    <w:rsid w:val="00FD0F64"/>
    <w:rsid w:val="00FD10A3"/>
    <w:rsid w:val="00FD145F"/>
    <w:rsid w:val="00FD14F8"/>
    <w:rsid w:val="00FD1FD6"/>
    <w:rsid w:val="00FD2A5F"/>
    <w:rsid w:val="00FD2AF2"/>
    <w:rsid w:val="00FD2F9D"/>
    <w:rsid w:val="00FD314B"/>
    <w:rsid w:val="00FD37D4"/>
    <w:rsid w:val="00FD3D32"/>
    <w:rsid w:val="00FD3D50"/>
    <w:rsid w:val="00FD4993"/>
    <w:rsid w:val="00FD4E2C"/>
    <w:rsid w:val="00FD520D"/>
    <w:rsid w:val="00FD530F"/>
    <w:rsid w:val="00FD54E0"/>
    <w:rsid w:val="00FD6169"/>
    <w:rsid w:val="00FD61AC"/>
    <w:rsid w:val="00FD6BBF"/>
    <w:rsid w:val="00FD6EB9"/>
    <w:rsid w:val="00FD7903"/>
    <w:rsid w:val="00FE0437"/>
    <w:rsid w:val="00FE08F5"/>
    <w:rsid w:val="00FE127F"/>
    <w:rsid w:val="00FE1397"/>
    <w:rsid w:val="00FE1A69"/>
    <w:rsid w:val="00FE27A4"/>
    <w:rsid w:val="00FE2FFD"/>
    <w:rsid w:val="00FE32BB"/>
    <w:rsid w:val="00FE3AFA"/>
    <w:rsid w:val="00FE3FA3"/>
    <w:rsid w:val="00FE490E"/>
    <w:rsid w:val="00FE599E"/>
    <w:rsid w:val="00FE6923"/>
    <w:rsid w:val="00FE6E5A"/>
    <w:rsid w:val="00FE6FC4"/>
    <w:rsid w:val="00FE7294"/>
    <w:rsid w:val="00FF021B"/>
    <w:rsid w:val="00FF0D96"/>
    <w:rsid w:val="00FF16D0"/>
    <w:rsid w:val="00FF32CD"/>
    <w:rsid w:val="00FF3802"/>
    <w:rsid w:val="00FF3B1E"/>
    <w:rsid w:val="00FF3BF2"/>
    <w:rsid w:val="00FF3D4B"/>
    <w:rsid w:val="00FF416A"/>
    <w:rsid w:val="00FF48A6"/>
    <w:rsid w:val="00FF4EE0"/>
    <w:rsid w:val="00FF5077"/>
    <w:rsid w:val="00FF6793"/>
    <w:rsid w:val="00FF6D43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45C6ED8"/>
  <w15:chartTrackingRefBased/>
  <w15:docId w15:val="{77D97112-2EC6-4F98-969D-028B77CA7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55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41B2C"/>
    <w:pPr>
      <w:numPr>
        <w:numId w:val="4"/>
      </w:numPr>
      <w:tabs>
        <w:tab w:val="left" w:pos="567"/>
      </w:tabs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,Body Char Char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2C5F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2C5F"/>
    <w:rPr>
      <w:b/>
      <w:bCs/>
    </w:rPr>
  </w:style>
  <w:style w:type="character" w:customStyle="1" w:styleId="CommentSubjectChar">
    <w:name w:val="Comment Subject Char"/>
    <w:link w:val="CommentSubject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BA310A"/>
    <w:rPr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E4254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4254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odyText2Char">
    <w:name w:val="Body Text 2 Char"/>
    <w:link w:val="BodyText2"/>
    <w:uiPriority w:val="99"/>
    <w:rsid w:val="009F3AA6"/>
    <w:rPr>
      <w:rFonts w:ascii="Book Antiqua" w:hAnsi="Book Antiqua"/>
      <w:sz w:val="22"/>
      <w:szCs w:val="22"/>
    </w:rPr>
  </w:style>
  <w:style w:type="paragraph" w:styleId="NoSpacing">
    <w:name w:val="No Spacing"/>
    <w:uiPriority w:val="1"/>
    <w:qFormat/>
    <w:rsid w:val="00BF3F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F3F2C"/>
    <w:rPr>
      <w:rFonts w:ascii="Arial" w:hAnsi="Arial"/>
      <w:sz w:val="18"/>
      <w:szCs w:val="22"/>
    </w:rPr>
  </w:style>
  <w:style w:type="paragraph" w:customStyle="1" w:styleId="paragraph">
    <w:name w:val="paragraph"/>
    <w:basedOn w:val="Normal"/>
    <w:rsid w:val="00A602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A602AB"/>
  </w:style>
  <w:style w:type="character" w:customStyle="1" w:styleId="eop">
    <w:name w:val="eop"/>
    <w:basedOn w:val="DefaultParagraphFont"/>
    <w:rsid w:val="00A602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A23441-C471-4DEF-91F8-F89A54ADFE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8DFC73-0CDE-459C-8448-87F82E03478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05CFABEC-53F5-4BF5-B502-B7D6D3D754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EE3924-361A-4EB7-BB36-FB021F7B87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89</TotalTime>
  <Pages>3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cp:lastModifiedBy>Preeyanun, Ruangkasempong</cp:lastModifiedBy>
  <cp:revision>30</cp:revision>
  <cp:lastPrinted>2026-05-06T11:27:00Z</cp:lastPrinted>
  <dcterms:created xsi:type="dcterms:W3CDTF">2025-11-13T10:17:00Z</dcterms:created>
  <dcterms:modified xsi:type="dcterms:W3CDTF">2026-05-06T11:39:00Z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