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11392" w14:paraId="62A96E56" w14:textId="77777777" w:rsidTr="00D6151A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72E4B63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11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ED4F4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14:paraId="720C731F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11392" w14:paraId="6F5EC513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8FABFAC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97E892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CC226FE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2075C" w:rsidRPr="00A11392" w14:paraId="6F6710AF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E853291" w14:textId="5FF80B46" w:rsidR="00B2075C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F1C123" w14:textId="77777777" w:rsidR="00B2075C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38B3B19" w14:textId="328F2E59" w:rsidR="00B2075C" w:rsidRPr="00A645C6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645C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BA310A" w:rsidRPr="00A11392" w14:paraId="5AE8F1C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85F3ADE" w14:textId="04E06A9A" w:rsidR="00BA310A" w:rsidRPr="00A11392" w:rsidRDefault="00B2075C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62452A" w14:textId="77777777" w:rsidR="00BA310A" w:rsidRPr="00A11392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6D045976" w14:textId="77777777" w:rsidR="00BA310A" w:rsidRPr="00A645C6" w:rsidRDefault="00BA310A" w:rsidP="00D34EBF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645C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11392" w14:paraId="0672E991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59097D8" w14:textId="5CA0427C" w:rsidR="00231458" w:rsidRPr="002914BF" w:rsidRDefault="00B2075C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914B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71DFB8F" w14:textId="77777777" w:rsidR="00231458" w:rsidRPr="002914BF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2448585F" w14:textId="77777777" w:rsidR="00231458" w:rsidRPr="00A645C6" w:rsidRDefault="00231458" w:rsidP="00231458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645C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24B6E" w:rsidRPr="00A11392" w14:paraId="60CC357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17703DF" w14:textId="6CABCDE5" w:rsidR="00D24B6E" w:rsidRPr="00A11392" w:rsidRDefault="00D24B6E" w:rsidP="00D24B6E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DDC2B39" w14:textId="77777777" w:rsidR="00D24B6E" w:rsidRPr="00A11392" w:rsidRDefault="00D24B6E" w:rsidP="00D24B6E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272FFCE" w14:textId="5DEEDC88" w:rsidR="00D24B6E" w:rsidRPr="00A645C6" w:rsidRDefault="00D24B6E" w:rsidP="00D24B6E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645C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D24B6E" w:rsidRPr="00A11392" w14:paraId="2FC0B3C0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2BCF7B" w14:textId="1D197BD1" w:rsidR="00D24B6E" w:rsidRPr="00A11392" w:rsidRDefault="00D24B6E" w:rsidP="00D24B6E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CC34C78" w14:textId="77777777" w:rsidR="00D24B6E" w:rsidRPr="00A11392" w:rsidRDefault="00D24B6E" w:rsidP="00D24B6E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7B596691" w14:textId="2F8F345C" w:rsidR="00D24B6E" w:rsidRPr="00A645C6" w:rsidRDefault="00D24B6E" w:rsidP="00D24B6E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645C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24B6E" w:rsidRPr="00A11392" w14:paraId="3C540D3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490484E" w14:textId="7F8BC1D5" w:rsidR="00D24B6E" w:rsidRPr="009F7991" w:rsidRDefault="00D24B6E" w:rsidP="00D24B6E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F799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E329001" w14:textId="77777777" w:rsidR="00D24B6E" w:rsidRPr="009F7991" w:rsidRDefault="00D24B6E" w:rsidP="00D24B6E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74CB74FD" w14:textId="23D876EE" w:rsidR="00D24B6E" w:rsidRPr="00A645C6" w:rsidRDefault="00D24B6E" w:rsidP="00D24B6E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645C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24B6E" w:rsidRPr="00A11392" w14:paraId="11A4E1AB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DBE40FC" w14:textId="26E9A925" w:rsidR="00D24B6E" w:rsidRPr="00A11392" w:rsidRDefault="00D24B6E" w:rsidP="00D24B6E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CFDB49" w14:textId="77777777" w:rsidR="00D24B6E" w:rsidRPr="00A11392" w:rsidRDefault="00D24B6E" w:rsidP="00D24B6E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4F1C7442" w14:textId="42574334" w:rsidR="00D24B6E" w:rsidRPr="00A645C6" w:rsidRDefault="00D24B6E" w:rsidP="00D24B6E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645C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24B6E" w:rsidRPr="00A11392" w14:paraId="0849E7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EBC95F5" w14:textId="4F167F53" w:rsidR="00D24B6E" w:rsidRPr="00A11392" w:rsidRDefault="00D24B6E" w:rsidP="00D24B6E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D19D3C" w14:textId="77777777" w:rsidR="00D24B6E" w:rsidRPr="00A11392" w:rsidRDefault="00D24B6E" w:rsidP="00D24B6E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4B8A00B4" w14:textId="28BA0B51" w:rsidR="00D24B6E" w:rsidRPr="00A645C6" w:rsidRDefault="00D24B6E" w:rsidP="00D24B6E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A645C6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</w:tr>
      <w:tr w:rsidR="002A0FE9" w:rsidRPr="00A11392" w14:paraId="3DF8FAB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E7C1CC" w14:textId="22073C85" w:rsidR="002A0FE9" w:rsidRPr="00A11392" w:rsidRDefault="00572178" w:rsidP="002A0FE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50280B6" w14:textId="77777777" w:rsidR="002A0FE9" w:rsidRPr="00A11392" w:rsidRDefault="002A0FE9" w:rsidP="002A0FE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1C10722D" w14:textId="208E10E0" w:rsidR="002A0FE9" w:rsidRPr="00A11392" w:rsidRDefault="002A0FE9" w:rsidP="002A0FE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4702C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2A0FE9" w:rsidRPr="00A11392" w14:paraId="4D308A5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31B9250" w14:textId="24C869AC" w:rsidR="002A0FE9" w:rsidRPr="00A11392" w:rsidRDefault="002A0FE9" w:rsidP="002A0FE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  <w:r w:rsidR="00572178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3C8E027" w14:textId="77777777" w:rsidR="002A0FE9" w:rsidRPr="00A11392" w:rsidRDefault="002A0FE9" w:rsidP="002A0FE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3C4C10E2" w14:textId="052A2DE1" w:rsidR="002A0FE9" w:rsidRPr="00A11392" w:rsidRDefault="002A0FE9" w:rsidP="002A0FE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A11392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เหตุการณ์ภายหลังรอบระยะเวลารายงาน</w:t>
            </w:r>
          </w:p>
        </w:tc>
      </w:tr>
      <w:tr w:rsidR="00F807C9" w:rsidRPr="00A11392" w14:paraId="0B1B5389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ADDE6D4" w14:textId="7494E035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D5E4F" w14:textId="77777777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0647C9F4" w14:textId="572F61B9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F807C9" w:rsidRPr="00A11392" w14:paraId="7EF3924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39E293B" w14:textId="1ABA0F27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0AE7A" w14:textId="77777777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</w:tcPr>
          <w:p w14:paraId="5052437A" w14:textId="6EE405FC" w:rsidR="00F807C9" w:rsidRPr="00A11392" w:rsidRDefault="00F807C9" w:rsidP="00F807C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7F2C18CB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C02F7C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EA9F1C" w14:textId="77777777" w:rsidR="00BA310A" w:rsidRPr="00A11392" w:rsidRDefault="00BA310A" w:rsidP="003972B3">
      <w:pPr>
        <w:tabs>
          <w:tab w:val="left" w:pos="540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br w:type="page"/>
      </w:r>
      <w:r w:rsidRPr="00A11392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FE6C0B4" w14:textId="77777777" w:rsidR="00BA310A" w:rsidRPr="00A11392" w:rsidRDefault="00BA310A" w:rsidP="00BA310A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4FC38F" w14:textId="04855C6D" w:rsidR="0073085C" w:rsidRPr="00A11392" w:rsidRDefault="00BA310A" w:rsidP="0073085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A271B0" w:rsidRPr="00B23C0C">
        <w:rPr>
          <w:rFonts w:ascii="Angsana New" w:hAnsi="Angsana New"/>
          <w:color w:val="000000"/>
          <w:sz w:val="30"/>
          <w:szCs w:val="30"/>
          <w:cs/>
        </w:rPr>
        <w:t>คณะ</w:t>
      </w:r>
      <w:r w:rsidRPr="00B23C0C">
        <w:rPr>
          <w:rFonts w:ascii="Angsana New" w:hAnsi="Angsana New"/>
          <w:color w:val="000000"/>
          <w:sz w:val="30"/>
          <w:szCs w:val="30"/>
          <w:cs/>
        </w:rPr>
        <w:t>กรรมการเมื่อวันที่</w:t>
      </w:r>
      <w:r w:rsidR="004B7E9B" w:rsidRPr="00B23C0C">
        <w:rPr>
          <w:rFonts w:ascii="Angsana New" w:hAnsi="Angsana New"/>
          <w:color w:val="000000"/>
          <w:sz w:val="30"/>
          <w:szCs w:val="30"/>
        </w:rPr>
        <w:t xml:space="preserve"> </w:t>
      </w:r>
      <w:r w:rsidR="00987089">
        <w:rPr>
          <w:rFonts w:ascii="Angsana New" w:hAnsi="Angsana New"/>
          <w:color w:val="000000"/>
          <w:sz w:val="30"/>
          <w:szCs w:val="30"/>
        </w:rPr>
        <w:t>13</w:t>
      </w:r>
      <w:r w:rsidR="004B7E9B" w:rsidRPr="00B23C0C">
        <w:rPr>
          <w:rFonts w:ascii="Angsana New" w:hAnsi="Angsana New"/>
          <w:color w:val="000000"/>
          <w:sz w:val="30"/>
          <w:szCs w:val="30"/>
          <w:cs/>
        </w:rPr>
        <w:t xml:space="preserve"> พฤษภาคม </w:t>
      </w:r>
      <w:r w:rsidR="004B7E9B" w:rsidRPr="00B23C0C">
        <w:rPr>
          <w:rFonts w:ascii="Angsana New" w:hAnsi="Angsana New"/>
          <w:color w:val="000000"/>
          <w:sz w:val="30"/>
          <w:szCs w:val="30"/>
        </w:rPr>
        <w:t>256</w:t>
      </w:r>
      <w:r w:rsidR="00987089">
        <w:rPr>
          <w:rFonts w:ascii="Angsana New" w:hAnsi="Angsana New"/>
          <w:color w:val="000000"/>
          <w:sz w:val="30"/>
          <w:szCs w:val="30"/>
        </w:rPr>
        <w:t>9</w:t>
      </w:r>
    </w:p>
    <w:p w14:paraId="03D483F5" w14:textId="1A19AC11" w:rsidR="0073085C" w:rsidRPr="00A11392" w:rsidRDefault="00BA310A" w:rsidP="0073085C">
      <w:pPr>
        <w:tabs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76315C6" w14:textId="52D81D68" w:rsidR="0073085C" w:rsidRPr="00A11392" w:rsidRDefault="0073085C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ข้อมูลทั่วไป</w:t>
      </w:r>
    </w:p>
    <w:p w14:paraId="001E4AB9" w14:textId="77777777" w:rsidR="00D32A27" w:rsidRPr="00A11392" w:rsidRDefault="00D32A27" w:rsidP="00D32A27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BF5B4A" w14:textId="171F7BA5" w:rsidR="00D32A27" w:rsidRPr="00A11392" w:rsidRDefault="00D32A27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บริษัท โรแยล พลัส จำกัด (มหาชน) (“บริษัท”) เป็นนิติบุคคลที่จัดตั้งขึ้นในประเทศไทย และจดทะเบียนกับตลาดหลักทรัพย์</w:t>
      </w:r>
      <w:r w:rsidR="000F28FE" w:rsidRPr="00A11392">
        <w:rPr>
          <w:rFonts w:ascii="Angsana New" w:hAnsi="Angsana New"/>
          <w:color w:val="000000"/>
          <w:sz w:val="30"/>
          <w:szCs w:val="30"/>
          <w:cs/>
        </w:rPr>
        <w:t>แห่งประเทศไทยเมื่อ</w:t>
      </w:r>
      <w:r w:rsidR="007A5B55" w:rsidRPr="00A11392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7A5B55" w:rsidRPr="00A11392">
        <w:rPr>
          <w:rFonts w:ascii="Angsana New" w:hAnsi="Angsana New"/>
          <w:color w:val="000000"/>
          <w:sz w:val="30"/>
          <w:szCs w:val="30"/>
        </w:rPr>
        <w:t xml:space="preserve"> 20 </w:t>
      </w:r>
      <w:r w:rsidR="000F28FE" w:rsidRPr="00A11392">
        <w:rPr>
          <w:rFonts w:ascii="Angsana New" w:hAnsi="Angsana New"/>
          <w:color w:val="000000"/>
          <w:sz w:val="30"/>
          <w:szCs w:val="30"/>
          <w:cs/>
        </w:rPr>
        <w:t xml:space="preserve">พฤษภาคม </w:t>
      </w:r>
      <w:r w:rsidR="000F28FE" w:rsidRPr="00A11392">
        <w:rPr>
          <w:rFonts w:ascii="Angsana New" w:hAnsi="Angsana New"/>
          <w:color w:val="000000"/>
          <w:sz w:val="30"/>
          <w:szCs w:val="30"/>
        </w:rPr>
        <w:t>2565</w:t>
      </w:r>
    </w:p>
    <w:p w14:paraId="710B0132" w14:textId="4E39CA5B" w:rsidR="00710967" w:rsidRPr="00A11392" w:rsidRDefault="00710967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14F42E" w14:textId="77FA7FE0" w:rsidR="00710967" w:rsidRPr="00A11392" w:rsidRDefault="00263ADC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A11392">
        <w:rPr>
          <w:rFonts w:ascii="Angsana New" w:hAnsi="Angsana New"/>
          <w:color w:val="000000"/>
          <w:sz w:val="30"/>
          <w:szCs w:val="30"/>
        </w:rPr>
        <w:t>3</w:t>
      </w:r>
      <w:r w:rsidR="00241512" w:rsidRPr="00A11392">
        <w:rPr>
          <w:rFonts w:ascii="Angsana New" w:hAnsi="Angsana New"/>
          <w:color w:val="000000"/>
          <w:sz w:val="30"/>
          <w:szCs w:val="30"/>
        </w:rPr>
        <w:t xml:space="preserve">1 </w:t>
      </w:r>
      <w:r w:rsidR="00241512" w:rsidRPr="00A11392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Pr="00A11392">
        <w:rPr>
          <w:rFonts w:ascii="Angsana New" w:hAnsi="Angsana New"/>
          <w:color w:val="000000"/>
          <w:sz w:val="30"/>
          <w:szCs w:val="30"/>
        </w:rPr>
        <w:t>256</w:t>
      </w:r>
      <w:r w:rsidR="00A86620">
        <w:rPr>
          <w:rFonts w:ascii="Angsana New" w:hAnsi="Angsana New"/>
          <w:color w:val="000000"/>
          <w:sz w:val="30"/>
          <w:szCs w:val="30"/>
        </w:rPr>
        <w:t>9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ผู้ถือหุ้นรายใหญ่ได้แก่ นายพลแสง แซ่เบ๊ และนางสาวอมรรัตน์ เกษวิเศษ</w:t>
      </w:r>
      <w:r w:rsidR="0029743B"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ถือหุ้น</w:t>
      </w:r>
      <w:r w:rsidR="0029743B" w:rsidRPr="00A11392">
        <w:rPr>
          <w:rFonts w:ascii="Angsana New" w:hAnsi="Angsana New"/>
          <w:color w:val="000000"/>
          <w:sz w:val="30"/>
          <w:szCs w:val="30"/>
          <w:cs/>
        </w:rPr>
        <w:t xml:space="preserve">                     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  <w:r w:rsidR="00915959" w:rsidRPr="00A11392">
        <w:rPr>
          <w:rFonts w:ascii="Angsana New" w:hAnsi="Angsana New"/>
          <w:color w:val="000000"/>
          <w:sz w:val="30"/>
          <w:szCs w:val="30"/>
          <w:cs/>
        </w:rPr>
        <w:t>ในอัตรา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>ร้อยละ</w:t>
      </w:r>
      <w:r w:rsidR="000B31D6">
        <w:rPr>
          <w:rFonts w:ascii="Angsana New" w:hAnsi="Angsana New"/>
          <w:color w:val="000000"/>
          <w:sz w:val="30"/>
          <w:szCs w:val="30"/>
        </w:rPr>
        <w:t xml:space="preserve"> 35.77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 และร้อยล</w:t>
      </w:r>
      <w:r w:rsidR="00C46EF2" w:rsidRPr="00A11392">
        <w:rPr>
          <w:rFonts w:ascii="Angsana New" w:hAnsi="Angsana New"/>
          <w:color w:val="000000"/>
          <w:sz w:val="30"/>
          <w:szCs w:val="30"/>
          <w:cs/>
        </w:rPr>
        <w:t>ะ</w:t>
      </w:r>
      <w:r w:rsidR="000B31D6">
        <w:rPr>
          <w:rFonts w:ascii="Angsana New" w:hAnsi="Angsana New"/>
          <w:color w:val="000000"/>
          <w:sz w:val="30"/>
          <w:szCs w:val="30"/>
        </w:rPr>
        <w:t xml:space="preserve"> 15.02</w:t>
      </w:r>
      <w:r w:rsidR="00C46EF2"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A11392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="00710967" w:rsidRPr="00806B1C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915959" w:rsidRPr="00806B1C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="00915959" w:rsidRPr="00806B1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ธันวาคม </w:t>
      </w:r>
      <w:r w:rsidR="00710967" w:rsidRPr="00806B1C">
        <w:rPr>
          <w:rFonts w:ascii="Angsana New" w:hAnsi="Angsana New"/>
          <w:i/>
          <w:iCs/>
          <w:color w:val="000000"/>
          <w:sz w:val="30"/>
          <w:szCs w:val="30"/>
        </w:rPr>
        <w:t>256</w:t>
      </w:r>
      <w:r w:rsidR="00806B1C">
        <w:rPr>
          <w:rFonts w:ascii="Angsana New" w:hAnsi="Angsana New"/>
          <w:i/>
          <w:iCs/>
          <w:color w:val="000000"/>
          <w:sz w:val="30"/>
          <w:szCs w:val="30"/>
        </w:rPr>
        <w:t>8</w:t>
      </w:r>
      <w:r w:rsidR="00710967" w:rsidRPr="00806B1C">
        <w:rPr>
          <w:rFonts w:ascii="Angsana New" w:hAnsi="Angsana New"/>
          <w:i/>
          <w:iCs/>
          <w:color w:val="000000"/>
          <w:sz w:val="30"/>
          <w:szCs w:val="30"/>
          <w:cs/>
        </w:rPr>
        <w:t>: นายพลแสง แซ่เบ๊ และ</w:t>
      </w:r>
      <w:r w:rsidR="0029743B" w:rsidRPr="00806B1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                                         </w:t>
      </w:r>
      <w:r w:rsidR="00710967" w:rsidRPr="00806B1C">
        <w:rPr>
          <w:rFonts w:ascii="Angsana New" w:hAnsi="Angsana New"/>
          <w:i/>
          <w:iCs/>
          <w:color w:val="000000"/>
          <w:sz w:val="30"/>
          <w:szCs w:val="30"/>
          <w:cs/>
        </w:rPr>
        <w:t>นางสาวอมรรัตน์</w:t>
      </w:r>
      <w:r w:rsidR="0029743B" w:rsidRPr="00806B1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806B1C">
        <w:rPr>
          <w:rFonts w:ascii="Angsana New" w:hAnsi="Angsana New"/>
          <w:i/>
          <w:iCs/>
          <w:color w:val="000000"/>
          <w:sz w:val="30"/>
          <w:szCs w:val="30"/>
          <w:cs/>
        </w:rPr>
        <w:t>เกษวิเศษ</w:t>
      </w:r>
      <w:r w:rsidR="0029743B" w:rsidRPr="00806B1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="00710967" w:rsidRPr="00806B1C">
        <w:rPr>
          <w:rFonts w:ascii="Angsana New" w:hAnsi="Angsana New"/>
          <w:i/>
          <w:iCs/>
          <w:color w:val="000000"/>
          <w:sz w:val="30"/>
          <w:szCs w:val="30"/>
          <w:cs/>
        </w:rPr>
        <w:t>ถือหุ้นของบริษัท</w:t>
      </w:r>
      <w:r w:rsidR="00F56280" w:rsidRPr="00806B1C">
        <w:rPr>
          <w:rFonts w:ascii="Angsana New" w:hAnsi="Angsana New"/>
          <w:i/>
          <w:iCs/>
          <w:color w:val="000000"/>
          <w:sz w:val="30"/>
          <w:szCs w:val="30"/>
          <w:cs/>
        </w:rPr>
        <w:t>ใน</w:t>
      </w:r>
      <w:r w:rsidR="00F56280" w:rsidRPr="00167315">
        <w:rPr>
          <w:rFonts w:ascii="Angsana New" w:hAnsi="Angsana New"/>
          <w:i/>
          <w:iCs/>
          <w:color w:val="000000"/>
          <w:sz w:val="30"/>
          <w:szCs w:val="30"/>
          <w:cs/>
        </w:rPr>
        <w:t>อัตรา</w:t>
      </w:r>
      <w:r w:rsidR="00710967" w:rsidRPr="00167315">
        <w:rPr>
          <w:rFonts w:ascii="Angsana New" w:hAnsi="Angsana New"/>
          <w:i/>
          <w:iCs/>
          <w:color w:val="000000"/>
          <w:sz w:val="30"/>
          <w:szCs w:val="30"/>
          <w:cs/>
        </w:rPr>
        <w:t>ร้อยละ</w:t>
      </w:r>
      <w:r w:rsidR="001B05C6" w:rsidRPr="00167315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A10456">
        <w:rPr>
          <w:rFonts w:ascii="Angsana New" w:hAnsi="Angsana New"/>
          <w:i/>
          <w:iCs/>
          <w:color w:val="000000"/>
          <w:sz w:val="30"/>
          <w:szCs w:val="30"/>
        </w:rPr>
        <w:t>35.77</w:t>
      </w:r>
      <w:r w:rsidR="000B31D6"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10967" w:rsidRPr="00806B1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และร้อยละ </w:t>
      </w:r>
      <w:r w:rsidR="001B05C6" w:rsidRPr="00806B1C">
        <w:rPr>
          <w:rFonts w:ascii="Angsana New" w:hAnsi="Angsana New"/>
          <w:i/>
          <w:iCs/>
          <w:color w:val="000000"/>
          <w:sz w:val="30"/>
          <w:szCs w:val="30"/>
        </w:rPr>
        <w:t>15</w:t>
      </w:r>
      <w:r w:rsidR="001B05C6" w:rsidRPr="00806B1C">
        <w:rPr>
          <w:rFonts w:ascii="Angsana New" w:hAnsi="Angsana New"/>
          <w:i/>
          <w:iCs/>
          <w:color w:val="000000"/>
          <w:sz w:val="30"/>
          <w:szCs w:val="30"/>
          <w:cs/>
        </w:rPr>
        <w:t>.</w:t>
      </w:r>
      <w:r w:rsidR="001B05C6" w:rsidRPr="00806B1C">
        <w:rPr>
          <w:rFonts w:ascii="Angsana New" w:hAnsi="Angsana New"/>
          <w:i/>
          <w:iCs/>
          <w:color w:val="000000"/>
          <w:sz w:val="30"/>
          <w:szCs w:val="30"/>
        </w:rPr>
        <w:t>02</w:t>
      </w:r>
      <w:r w:rsidR="00710967" w:rsidRPr="00806B1C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ตามลำดับ)</w:t>
      </w:r>
    </w:p>
    <w:p w14:paraId="7DB6919F" w14:textId="5FFD848F" w:rsidR="000F28FE" w:rsidRPr="00A11392" w:rsidRDefault="000F28FE" w:rsidP="00D32A27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D34F46" w14:textId="74C691B2" w:rsidR="000F28FE" w:rsidRPr="00A11392" w:rsidRDefault="000F28FE" w:rsidP="000F28FE">
      <w:pPr>
        <w:pStyle w:val="BodyText2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 น้ำผลไม้ น้ำผลไม้ผสมเม็ดแมงลัก น้ำผลไม้ผสมเมล็ดเชีย น้ำนมกะทิ และน้ำนมถั่วเหลือง</w:t>
      </w:r>
    </w:p>
    <w:p w14:paraId="7F55EB7E" w14:textId="77777777" w:rsidR="00D32A27" w:rsidRPr="00A11392" w:rsidRDefault="00D32A27" w:rsidP="00BA310A">
      <w:pPr>
        <w:tabs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DB618A" w14:textId="27518418" w:rsidR="00BA310A" w:rsidRPr="00A11392" w:rsidRDefault="00BA310A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เกณฑ์การจัดทำงบการเงินระหว่างกาล</w:t>
      </w:r>
    </w:p>
    <w:p w14:paraId="435B640C" w14:textId="77777777" w:rsidR="00BA310A" w:rsidRPr="00A11392" w:rsidRDefault="00BA310A" w:rsidP="000400E5">
      <w:pPr>
        <w:tabs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EFFF56" w14:textId="3F3EC504" w:rsidR="009F5506" w:rsidRPr="00A11392" w:rsidRDefault="009F5506" w:rsidP="009F5506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909E6">
        <w:rPr>
          <w:rFonts w:ascii="Angsana New" w:hAnsi="Angsana New"/>
          <w:color w:val="000000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3909E6">
        <w:rPr>
          <w:rFonts w:ascii="Angsana New" w:hAnsi="Angsana New"/>
          <w:color w:val="000000"/>
          <w:spacing w:val="4"/>
          <w:sz w:val="30"/>
          <w:szCs w:val="30"/>
          <w:cs/>
        </w:rPr>
        <w:t>ประกอบงบการเงินระหว่างกาลในรูปแบบย่อ (“งบการเงินระหว่างกาล”) ตามมาตรฐานการบัญชีฉบับที่</w:t>
      </w:r>
      <w:r w:rsidR="009B602E" w:rsidRPr="003909E6">
        <w:rPr>
          <w:rFonts w:ascii="Angsana New" w:hAnsi="Angsana New"/>
          <w:color w:val="000000"/>
          <w:spacing w:val="4"/>
          <w:sz w:val="30"/>
          <w:szCs w:val="30"/>
        </w:rPr>
        <w:t xml:space="preserve"> 34</w:t>
      </w:r>
      <w:r w:rsidRPr="003909E6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เรื่อง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42591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6D5A3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474C35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A11392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C2172B">
        <w:rPr>
          <w:rFonts w:ascii="Angsana New" w:hAnsi="Angsana New"/>
          <w:color w:val="000000"/>
          <w:sz w:val="30"/>
          <w:szCs w:val="30"/>
        </w:rPr>
        <w:t xml:space="preserve"> 256</w:t>
      </w:r>
      <w:r w:rsidR="00A86620">
        <w:rPr>
          <w:rFonts w:ascii="Angsana New" w:hAnsi="Angsana New"/>
          <w:color w:val="000000"/>
          <w:sz w:val="30"/>
          <w:szCs w:val="30"/>
        </w:rPr>
        <w:t>8</w:t>
      </w:r>
    </w:p>
    <w:p w14:paraId="3A2358D0" w14:textId="77777777" w:rsidR="009F5506" w:rsidRPr="00A11392" w:rsidRDefault="009F5506" w:rsidP="009F5506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7858049" w14:textId="77777777" w:rsidR="008D31CF" w:rsidRDefault="008D31CF">
      <w:pPr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91303D8" w14:textId="5197A350" w:rsidR="009F5506" w:rsidRPr="00FD549E" w:rsidRDefault="009F5506" w:rsidP="008D31CF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8D31CF">
        <w:rPr>
          <w:rFonts w:ascii="Angsana New" w:hAnsi="Angsana New"/>
          <w:color w:val="000000"/>
          <w:sz w:val="30"/>
          <w:szCs w:val="30"/>
        </w:rPr>
        <w:br/>
      </w:r>
      <w:r w:rsidRPr="008D31CF">
        <w:rPr>
          <w:rFonts w:ascii="Angsana New" w:hAnsi="Angsana New"/>
          <w:color w:val="000000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474C35" w:rsidRPr="008D31CF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8D31CF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="00C2172B">
        <w:rPr>
          <w:rFonts w:ascii="Angsana New" w:hAnsi="Angsana New"/>
          <w:color w:val="000000"/>
          <w:sz w:val="30"/>
          <w:szCs w:val="30"/>
        </w:rPr>
        <w:t xml:space="preserve"> 256</w:t>
      </w:r>
      <w:r w:rsidR="00A86620">
        <w:rPr>
          <w:rFonts w:ascii="Angsana New" w:hAnsi="Angsana New"/>
          <w:color w:val="000000"/>
          <w:sz w:val="30"/>
          <w:szCs w:val="30"/>
        </w:rPr>
        <w:t>8</w:t>
      </w:r>
    </w:p>
    <w:p w14:paraId="1932C235" w14:textId="77777777" w:rsidR="001B05C6" w:rsidRPr="0056126D" w:rsidRDefault="001B05C6" w:rsidP="006D11B8">
      <w:pPr>
        <w:jc w:val="thaiDistribute"/>
        <w:rPr>
          <w:rFonts w:ascii="Angsana New" w:hAnsi="Angsana New"/>
          <w:sz w:val="20"/>
          <w:szCs w:val="20"/>
        </w:rPr>
      </w:pPr>
    </w:p>
    <w:p w14:paraId="3FC53207" w14:textId="5B303450" w:rsidR="00BA310A" w:rsidRPr="00A11392" w:rsidRDefault="003070BC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0B1D049F" w14:textId="136C106C" w:rsidR="00C94B58" w:rsidRPr="00A11392" w:rsidRDefault="00C94B58" w:rsidP="0041068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p w14:paraId="33BEA9B8" w14:textId="44B81912" w:rsidR="009808DB" w:rsidRPr="00A11392" w:rsidRDefault="009808DB" w:rsidP="009808DB">
      <w:pPr>
        <w:tabs>
          <w:tab w:val="left" w:pos="540"/>
        </w:tabs>
        <w:ind w:left="540" w:right="45"/>
        <w:jc w:val="thaiDistribute"/>
        <w:rPr>
          <w:rFonts w:ascii="Angsana New" w:hAnsi="Angsana New"/>
          <w:color w:val="000000"/>
          <w:sz w:val="30"/>
          <w:szCs w:val="30"/>
        </w:rPr>
      </w:pPr>
      <w:r w:rsidRPr="00A11392">
        <w:rPr>
          <w:rFonts w:ascii="Angsana New" w:hAnsi="Angsana New"/>
          <w:color w:val="000000"/>
          <w:sz w:val="30"/>
          <w:szCs w:val="30"/>
          <w:cs/>
        </w:rPr>
        <w:t>ความสัมพันธ์และนโยบายการกำหนดราคา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BC4315" w:rsidRPr="00A11392">
        <w:rPr>
          <w:rFonts w:ascii="Angsana New" w:hAnsi="Angsana New"/>
          <w:color w:val="000000"/>
          <w:sz w:val="30"/>
          <w:szCs w:val="30"/>
          <w:cs/>
        </w:rPr>
        <w:t>สาม</w:t>
      </w:r>
      <w:r w:rsidRPr="00A11392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A11392">
        <w:rPr>
          <w:rFonts w:ascii="Angsana New" w:hAnsi="Angsana New"/>
          <w:color w:val="000000"/>
          <w:sz w:val="30"/>
          <w:szCs w:val="30"/>
        </w:rPr>
        <w:t>3</w:t>
      </w:r>
      <w:r w:rsidR="00BC4315" w:rsidRPr="00A11392">
        <w:rPr>
          <w:rFonts w:ascii="Angsana New" w:hAnsi="Angsana New"/>
          <w:color w:val="000000"/>
          <w:sz w:val="30"/>
          <w:szCs w:val="30"/>
        </w:rPr>
        <w:t xml:space="preserve">1 </w:t>
      </w:r>
      <w:r w:rsidR="00BC4315" w:rsidRPr="00A11392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Pr="00A11392">
        <w:rPr>
          <w:rFonts w:ascii="Angsana New" w:hAnsi="Angsana New"/>
          <w:color w:val="000000"/>
          <w:sz w:val="30"/>
          <w:szCs w:val="30"/>
        </w:rPr>
        <w:t>256</w:t>
      </w:r>
      <w:r w:rsidR="00A86620">
        <w:rPr>
          <w:rFonts w:ascii="Angsana New" w:hAnsi="Angsana New"/>
          <w:color w:val="000000"/>
          <w:sz w:val="30"/>
          <w:szCs w:val="30"/>
        </w:rPr>
        <w:t>9</w:t>
      </w:r>
    </w:p>
    <w:p w14:paraId="5E04EF4D" w14:textId="77777777" w:rsidR="009808DB" w:rsidRPr="00A11392" w:rsidRDefault="009808DB" w:rsidP="00410680">
      <w:pPr>
        <w:spacing w:line="120" w:lineRule="atLeast"/>
        <w:rPr>
          <w:rFonts w:ascii="Angsana New" w:hAnsi="Angsana New"/>
          <w:color w:val="000000"/>
          <w:sz w:val="20"/>
          <w:szCs w:val="20"/>
          <w:cs/>
        </w:rPr>
      </w:pPr>
    </w:p>
    <w:p w14:paraId="39EDC393" w14:textId="50E100FE" w:rsidR="000A79CF" w:rsidRPr="00A11392" w:rsidRDefault="000A79CF" w:rsidP="000A79CF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11392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บุคคลหรือกิจการอื่นที่เกี่ยวข้องกันที่มีรายการระหว่างกันที่มีนัยสำคัญกับบริษัทในระหว่าง</w:t>
      </w:r>
      <w:r w:rsidR="001A2995" w:rsidRPr="00A11392">
        <w:rPr>
          <w:rFonts w:ascii="Angsana New" w:hAnsi="Angsana New"/>
          <w:b/>
          <w:sz w:val="30"/>
          <w:szCs w:val="30"/>
          <w:cs/>
        </w:rPr>
        <w:t>งวด</w:t>
      </w:r>
      <w:r w:rsidRPr="00A11392">
        <w:rPr>
          <w:rFonts w:ascii="Angsana New" w:hAnsi="Angsana New"/>
          <w:b/>
          <w:sz w:val="30"/>
          <w:szCs w:val="30"/>
          <w:cs/>
        </w:rPr>
        <w:t xml:space="preserve"> มีดังต่อไปนี้</w:t>
      </w:r>
    </w:p>
    <w:p w14:paraId="7174C188" w14:textId="77777777" w:rsidR="000A79CF" w:rsidRPr="00A11392" w:rsidRDefault="000A79CF" w:rsidP="0041068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980"/>
        <w:gridCol w:w="5310"/>
      </w:tblGrid>
      <w:tr w:rsidR="000A79CF" w:rsidRPr="00A11392" w14:paraId="2DFD1735" w14:textId="77777777" w:rsidTr="006F6328">
        <w:trPr>
          <w:tblHeader/>
        </w:trPr>
        <w:tc>
          <w:tcPr>
            <w:tcW w:w="1980" w:type="dxa"/>
          </w:tcPr>
          <w:p w14:paraId="27316429" w14:textId="77777777" w:rsidR="000A79CF" w:rsidRPr="00A11392" w:rsidRDefault="000A79CF" w:rsidP="00BB0D90">
            <w:pPr>
              <w:tabs>
                <w:tab w:val="left" w:pos="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ชื่อบุคคลหรือกิจการ</w:t>
            </w:r>
          </w:p>
        </w:tc>
        <w:tc>
          <w:tcPr>
            <w:tcW w:w="1980" w:type="dxa"/>
          </w:tcPr>
          <w:p w14:paraId="2CDC4626" w14:textId="77777777" w:rsidR="000A79CF" w:rsidRPr="00A11392" w:rsidRDefault="000A79CF" w:rsidP="006F6328">
            <w:pPr>
              <w:ind w:left="-153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97BDDB3" w14:textId="77777777" w:rsidR="000A79CF" w:rsidRPr="00A11392" w:rsidRDefault="000A79CF" w:rsidP="006F6328">
            <w:pPr>
              <w:ind w:left="-153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5310" w:type="dxa"/>
          </w:tcPr>
          <w:p w14:paraId="3FF4D0DA" w14:textId="77777777" w:rsidR="000A79CF" w:rsidRPr="00A11392" w:rsidRDefault="000A79CF" w:rsidP="006F6328">
            <w:pPr>
              <w:ind w:left="252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A79CF" w:rsidRPr="00A11392" w14:paraId="3D417FBF" w14:textId="77777777" w:rsidTr="006F6328">
        <w:trPr>
          <w:tblHeader/>
        </w:trPr>
        <w:tc>
          <w:tcPr>
            <w:tcW w:w="1980" w:type="dxa"/>
          </w:tcPr>
          <w:p w14:paraId="61702830" w14:textId="77777777" w:rsidR="000A79CF" w:rsidRPr="00A11392" w:rsidRDefault="000A79CF" w:rsidP="006F6328">
            <w:pPr>
              <w:tabs>
                <w:tab w:val="left" w:pos="510"/>
              </w:tabs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980" w:type="dxa"/>
          </w:tcPr>
          <w:p w14:paraId="26C2B4C5" w14:textId="77777777" w:rsidR="000A79CF" w:rsidRPr="00A11392" w:rsidRDefault="000A79CF" w:rsidP="006F6328">
            <w:pPr>
              <w:ind w:left="-15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310" w:type="dxa"/>
          </w:tcPr>
          <w:p w14:paraId="169DC2A9" w14:textId="77777777" w:rsidR="000A79CF" w:rsidRPr="00A11392" w:rsidRDefault="000A79CF" w:rsidP="006F6328">
            <w:pPr>
              <w:ind w:left="252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 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630F919F" w14:textId="77777777" w:rsidR="008D31CF" w:rsidRPr="00A11392" w:rsidRDefault="008D31CF" w:rsidP="00987390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1"/>
        <w:gridCol w:w="1709"/>
        <w:gridCol w:w="270"/>
        <w:gridCol w:w="1710"/>
      </w:tblGrid>
      <w:tr w:rsidR="00D5440D" w:rsidRPr="00A11392" w14:paraId="25259935" w14:textId="77777777" w:rsidTr="00D5440D">
        <w:tc>
          <w:tcPr>
            <w:tcW w:w="3048" w:type="pct"/>
          </w:tcPr>
          <w:p w14:paraId="5D5800C9" w14:textId="2E83BC3B" w:rsidR="004E2DA0" w:rsidRPr="00A11392" w:rsidRDefault="004E2DA0" w:rsidP="004E2DA0">
            <w:pPr>
              <w:pStyle w:val="BodyText"/>
              <w:spacing w:after="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8C15AB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="008C15AB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="008C15AB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04" w:type="pct"/>
          </w:tcPr>
          <w:p w14:paraId="142316E8" w14:textId="45199172" w:rsidR="004E2DA0" w:rsidRPr="00A11392" w:rsidRDefault="004E2DA0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8662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21328DBC" w14:textId="77777777" w:rsidR="004E2DA0" w:rsidRPr="00A11392" w:rsidRDefault="004E2DA0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5" w:type="pct"/>
          </w:tcPr>
          <w:p w14:paraId="2B743BC4" w14:textId="4C09B4A1" w:rsidR="004E2DA0" w:rsidRPr="00A11392" w:rsidRDefault="004E2DA0" w:rsidP="004E2DA0">
            <w:pPr>
              <w:pStyle w:val="BodyText"/>
              <w:spacing w:after="0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A86620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4E2DA0" w:rsidRPr="00A11392" w14:paraId="733D13AA" w14:textId="77777777" w:rsidTr="00D5440D">
        <w:trPr>
          <w:tblHeader/>
        </w:trPr>
        <w:tc>
          <w:tcPr>
            <w:tcW w:w="3048" w:type="pct"/>
          </w:tcPr>
          <w:p w14:paraId="2E735947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1952" w:type="pct"/>
            <w:gridSpan w:val="3"/>
          </w:tcPr>
          <w:p w14:paraId="1A34B629" w14:textId="77777777" w:rsidR="004E2DA0" w:rsidRPr="00A11392" w:rsidRDefault="004E2DA0" w:rsidP="006F632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D5440D" w:rsidRPr="00A11392" w14:paraId="7CC84F92" w14:textId="77777777" w:rsidTr="00D5440D">
        <w:tc>
          <w:tcPr>
            <w:tcW w:w="3048" w:type="pct"/>
          </w:tcPr>
          <w:p w14:paraId="0928599F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904" w:type="pct"/>
          </w:tcPr>
          <w:p w14:paraId="6C02DBC9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44B6A29C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5" w:type="pct"/>
          </w:tcPr>
          <w:p w14:paraId="2D89066D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5440D" w:rsidRPr="00A11392" w14:paraId="0A448170" w14:textId="77777777" w:rsidTr="00D5440D">
        <w:tc>
          <w:tcPr>
            <w:tcW w:w="3048" w:type="pct"/>
          </w:tcPr>
          <w:p w14:paraId="072122FB" w14:textId="77777777" w:rsidR="004E2DA0" w:rsidRPr="00A11392" w:rsidRDefault="004E2DA0" w:rsidP="006F632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904" w:type="pct"/>
          </w:tcPr>
          <w:p w14:paraId="1D47B3BA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C6B76B" w14:textId="77777777" w:rsidR="004E2DA0" w:rsidRPr="00A11392" w:rsidRDefault="004E2DA0" w:rsidP="006F6328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5" w:type="pct"/>
          </w:tcPr>
          <w:p w14:paraId="7C775D55" w14:textId="77777777" w:rsidR="004E2DA0" w:rsidRPr="00A11392" w:rsidRDefault="004E2DA0" w:rsidP="006F6328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620" w:rsidRPr="00A11392" w14:paraId="281DF1D5" w14:textId="77777777" w:rsidTr="00D5440D">
        <w:tc>
          <w:tcPr>
            <w:tcW w:w="3048" w:type="pct"/>
          </w:tcPr>
          <w:p w14:paraId="01266D66" w14:textId="77777777" w:rsidR="00A86620" w:rsidRPr="00A11392" w:rsidRDefault="00A86620" w:rsidP="00A86620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904" w:type="pct"/>
          </w:tcPr>
          <w:p w14:paraId="3A3F8F03" w14:textId="0677983B" w:rsidR="00A86620" w:rsidRPr="006D11B8" w:rsidRDefault="0087185C" w:rsidP="00A86620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5,928,963</w:t>
            </w:r>
          </w:p>
        </w:tc>
        <w:tc>
          <w:tcPr>
            <w:tcW w:w="143" w:type="pct"/>
          </w:tcPr>
          <w:p w14:paraId="335E3F55" w14:textId="77777777" w:rsidR="00A86620" w:rsidRPr="00A11392" w:rsidRDefault="00A86620" w:rsidP="00A86620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pct"/>
          </w:tcPr>
          <w:p w14:paraId="41B06BA2" w14:textId="1AD71E48" w:rsidR="00A86620" w:rsidRPr="00A11392" w:rsidRDefault="00A86620" w:rsidP="00A86620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BB7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AC7BB7">
              <w:rPr>
                <w:rFonts w:ascii="Angsana New" w:hAnsi="Angsana New"/>
                <w:sz w:val="30"/>
                <w:szCs w:val="30"/>
              </w:rPr>
              <w:t>,397,357</w:t>
            </w:r>
          </w:p>
        </w:tc>
      </w:tr>
      <w:tr w:rsidR="00A86620" w:rsidRPr="00A11392" w14:paraId="724F4E2C" w14:textId="77777777" w:rsidTr="00D5440D">
        <w:tc>
          <w:tcPr>
            <w:tcW w:w="3048" w:type="pct"/>
          </w:tcPr>
          <w:p w14:paraId="1FD332E6" w14:textId="77777777" w:rsidR="00A86620" w:rsidRPr="00A11392" w:rsidRDefault="00A86620" w:rsidP="00A86620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904" w:type="pct"/>
            <w:tcBorders>
              <w:bottom w:val="single" w:sz="4" w:space="0" w:color="auto"/>
            </w:tcBorders>
          </w:tcPr>
          <w:p w14:paraId="04547614" w14:textId="33891991" w:rsidR="00A86620" w:rsidRPr="006D11B8" w:rsidRDefault="0087185C" w:rsidP="00A86620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201,028</w:t>
            </w:r>
          </w:p>
        </w:tc>
        <w:tc>
          <w:tcPr>
            <w:tcW w:w="143" w:type="pct"/>
          </w:tcPr>
          <w:p w14:paraId="37428C8C" w14:textId="77777777" w:rsidR="00A86620" w:rsidRPr="00A11392" w:rsidRDefault="00A86620" w:rsidP="00A86620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pct"/>
            <w:tcBorders>
              <w:bottom w:val="single" w:sz="4" w:space="0" w:color="auto"/>
            </w:tcBorders>
          </w:tcPr>
          <w:p w14:paraId="0F16A1F1" w14:textId="39B77C71" w:rsidR="00A86620" w:rsidRPr="00A11392" w:rsidRDefault="00A86620" w:rsidP="00A86620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BB7">
              <w:rPr>
                <w:rFonts w:ascii="Angsana New" w:hAnsi="Angsana New"/>
                <w:sz w:val="30"/>
                <w:szCs w:val="30"/>
              </w:rPr>
              <w:t>149,364</w:t>
            </w:r>
          </w:p>
        </w:tc>
      </w:tr>
      <w:tr w:rsidR="00A86620" w:rsidRPr="00A11392" w14:paraId="4EA2DB4C" w14:textId="77777777" w:rsidTr="00D5440D">
        <w:tc>
          <w:tcPr>
            <w:tcW w:w="3048" w:type="pct"/>
          </w:tcPr>
          <w:p w14:paraId="6776F3F4" w14:textId="77777777" w:rsidR="00A86620" w:rsidRPr="00A11392" w:rsidRDefault="00A86620" w:rsidP="00A86620">
            <w:pPr>
              <w:pStyle w:val="a"/>
              <w:tabs>
                <w:tab w:val="clear" w:pos="1080"/>
              </w:tabs>
              <w:ind w:left="250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A1139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904" w:type="pct"/>
            <w:tcBorders>
              <w:top w:val="single" w:sz="4" w:space="0" w:color="auto"/>
              <w:bottom w:val="double" w:sz="4" w:space="0" w:color="auto"/>
            </w:tcBorders>
          </w:tcPr>
          <w:p w14:paraId="5979CF26" w14:textId="2B498C86" w:rsidR="00A86620" w:rsidRPr="006D11B8" w:rsidRDefault="0087185C" w:rsidP="00A86620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6,129,991</w:t>
            </w:r>
          </w:p>
        </w:tc>
        <w:tc>
          <w:tcPr>
            <w:tcW w:w="143" w:type="pct"/>
          </w:tcPr>
          <w:p w14:paraId="310CDA25" w14:textId="77777777" w:rsidR="00A86620" w:rsidRPr="00A11392" w:rsidRDefault="00A86620" w:rsidP="00A86620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5" w:type="pct"/>
            <w:tcBorders>
              <w:top w:val="single" w:sz="4" w:space="0" w:color="auto"/>
              <w:bottom w:val="double" w:sz="4" w:space="0" w:color="auto"/>
            </w:tcBorders>
          </w:tcPr>
          <w:p w14:paraId="55198226" w14:textId="29C07DDC" w:rsidR="00A86620" w:rsidRPr="00A11392" w:rsidRDefault="00A86620" w:rsidP="00A86620">
            <w:pPr>
              <w:pStyle w:val="BodyText"/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11B8">
              <w:rPr>
                <w:rFonts w:ascii="Angsana New" w:hAnsi="Angsana New"/>
                <w:b/>
                <w:bCs/>
                <w:sz w:val="30"/>
                <w:szCs w:val="30"/>
              </w:rPr>
              <w:t>7,546,721</w:t>
            </w:r>
          </w:p>
        </w:tc>
      </w:tr>
    </w:tbl>
    <w:p w14:paraId="03E9CAD3" w14:textId="77777777" w:rsidR="006D11B8" w:rsidRDefault="006D11B8" w:rsidP="006D11B8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bookmarkStart w:id="1" w:name="_Hlk86834571"/>
    </w:p>
    <w:p w14:paraId="73566D25" w14:textId="77777777" w:rsidR="006D11B8" w:rsidRDefault="006D11B8" w:rsidP="006D11B8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1A7C1F6" w14:textId="77777777" w:rsidR="006D11B8" w:rsidRDefault="006D11B8" w:rsidP="006D11B8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E6AF632" w14:textId="77777777" w:rsidR="006D11B8" w:rsidRDefault="006D11B8" w:rsidP="006D11B8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6B52AF5" w14:textId="77777777" w:rsidR="006D11B8" w:rsidRDefault="006D11B8" w:rsidP="006D11B8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2CB6EC2" w14:textId="77777777" w:rsidR="006D11B8" w:rsidRDefault="006D11B8" w:rsidP="006D11B8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95EABAA" w14:textId="77777777" w:rsidR="006D11B8" w:rsidRDefault="006D11B8" w:rsidP="006D11B8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0BE3675" w14:textId="6687D456" w:rsidR="00D8768E" w:rsidRPr="00A11392" w:rsidRDefault="00D8768E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ลูกหนี้การค้า</w:t>
      </w:r>
      <w:bookmarkEnd w:id="1"/>
    </w:p>
    <w:p w14:paraId="2FD7BBA5" w14:textId="02466364" w:rsidR="00D8768E" w:rsidRPr="00A11392" w:rsidRDefault="00D8768E" w:rsidP="0084334E">
      <w:pPr>
        <w:spacing w:line="120" w:lineRule="atLeast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5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714"/>
        <w:gridCol w:w="360"/>
        <w:gridCol w:w="1706"/>
        <w:gridCol w:w="8"/>
      </w:tblGrid>
      <w:tr w:rsidR="008D79E1" w:rsidRPr="00A11392" w14:paraId="1970D74D" w14:textId="77777777" w:rsidTr="00D5440D">
        <w:trPr>
          <w:trHeight w:val="20"/>
          <w:tblHeader/>
        </w:trPr>
        <w:tc>
          <w:tcPr>
            <w:tcW w:w="5760" w:type="dxa"/>
            <w:vAlign w:val="bottom"/>
          </w:tcPr>
          <w:p w14:paraId="5AD2E1B5" w14:textId="5D5C9F19" w:rsidR="008D79E1" w:rsidRPr="00A11392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4" w:type="dxa"/>
          </w:tcPr>
          <w:p w14:paraId="6729CF78" w14:textId="3C5AA1C3" w:rsidR="008D79E1" w:rsidRPr="00A11392" w:rsidRDefault="008C15AB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</w:tcPr>
          <w:p w14:paraId="4A090BF4" w14:textId="77777777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14:paraId="56E48FE3" w14:textId="734B62DC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79E1" w:rsidRPr="00A11392" w14:paraId="17B43725" w14:textId="77777777" w:rsidTr="00D5440D">
        <w:trPr>
          <w:trHeight w:val="20"/>
          <w:tblHeader/>
        </w:trPr>
        <w:tc>
          <w:tcPr>
            <w:tcW w:w="5760" w:type="dxa"/>
            <w:vAlign w:val="bottom"/>
          </w:tcPr>
          <w:p w14:paraId="61958CCA" w14:textId="77777777" w:rsidR="008D79E1" w:rsidRPr="00A11392" w:rsidRDefault="008D79E1" w:rsidP="008D7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4" w:type="dxa"/>
          </w:tcPr>
          <w:p w14:paraId="41471718" w14:textId="3704DF24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A8662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</w:tcPr>
          <w:p w14:paraId="5F4DDB45" w14:textId="77777777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14:paraId="48E1C0F4" w14:textId="53B9B7B0" w:rsidR="008D79E1" w:rsidRPr="00A11392" w:rsidRDefault="008D79E1" w:rsidP="008D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A8662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8768E" w:rsidRPr="00A11392" w14:paraId="2C095259" w14:textId="77777777" w:rsidTr="00D5440D">
        <w:trPr>
          <w:gridAfter w:val="1"/>
          <w:wAfter w:w="8" w:type="dxa"/>
          <w:trHeight w:val="20"/>
          <w:tblHeader/>
        </w:trPr>
        <w:tc>
          <w:tcPr>
            <w:tcW w:w="5760" w:type="dxa"/>
            <w:vAlign w:val="bottom"/>
          </w:tcPr>
          <w:p w14:paraId="190064AA" w14:textId="77777777" w:rsidR="00D8768E" w:rsidRPr="00A11392" w:rsidRDefault="00D8768E" w:rsidP="005551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3F22905F" w14:textId="77777777" w:rsidR="00D8768E" w:rsidRPr="00A11392" w:rsidRDefault="00D8768E" w:rsidP="00555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31212C" w:rsidRPr="00A11392" w14:paraId="4E4DB9F5" w14:textId="77777777" w:rsidTr="00D5440D">
        <w:trPr>
          <w:trHeight w:val="20"/>
        </w:trPr>
        <w:tc>
          <w:tcPr>
            <w:tcW w:w="5760" w:type="dxa"/>
          </w:tcPr>
          <w:p w14:paraId="7CA8DEE5" w14:textId="7F6400A4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bookmarkStart w:id="2" w:name="_Hlk86834576"/>
            <w:r w:rsidRPr="00A1139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  <w:bookmarkEnd w:id="2"/>
          </w:p>
        </w:tc>
        <w:tc>
          <w:tcPr>
            <w:tcW w:w="1714" w:type="dxa"/>
          </w:tcPr>
          <w:p w14:paraId="757BEABA" w14:textId="27757378" w:rsidR="0031212C" w:rsidRPr="00A11392" w:rsidRDefault="00057CB6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26,393,693</w:t>
            </w:r>
          </w:p>
        </w:tc>
        <w:tc>
          <w:tcPr>
            <w:tcW w:w="360" w:type="dxa"/>
          </w:tcPr>
          <w:p w14:paraId="2DE8E55F" w14:textId="77777777" w:rsidR="0031212C" w:rsidRPr="00A11392" w:rsidRDefault="0031212C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14:paraId="5AB43478" w14:textId="6C2FAE19" w:rsidR="0031212C" w:rsidRPr="00A11392" w:rsidRDefault="00357948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29,226,204</w:t>
            </w:r>
          </w:p>
        </w:tc>
      </w:tr>
      <w:tr w:rsidR="0031212C" w:rsidRPr="00A11392" w14:paraId="22BBF91D" w14:textId="77777777" w:rsidTr="00D5440D">
        <w:trPr>
          <w:trHeight w:val="20"/>
        </w:trPr>
        <w:tc>
          <w:tcPr>
            <w:tcW w:w="5760" w:type="dxa"/>
          </w:tcPr>
          <w:p w14:paraId="16E3C818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4" w:type="dxa"/>
          </w:tcPr>
          <w:p w14:paraId="3B7FFD43" w14:textId="77777777" w:rsidR="0031212C" w:rsidRPr="00A11392" w:rsidRDefault="0031212C" w:rsidP="00845DA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823C430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14:paraId="4F2A3EE7" w14:textId="77777777" w:rsidR="0031212C" w:rsidRPr="00A11392" w:rsidRDefault="0031212C" w:rsidP="00845DA9">
            <w:pPr>
              <w:pStyle w:val="BodyText"/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12C" w:rsidRPr="00A11392" w14:paraId="46D82568" w14:textId="77777777" w:rsidTr="00D5440D">
        <w:trPr>
          <w:trHeight w:val="20"/>
        </w:trPr>
        <w:tc>
          <w:tcPr>
            <w:tcW w:w="5760" w:type="dxa"/>
          </w:tcPr>
          <w:p w14:paraId="2050952B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714" w:type="dxa"/>
          </w:tcPr>
          <w:p w14:paraId="4E775EF9" w14:textId="4213B70E" w:rsidR="0031212C" w:rsidRPr="00A11392" w:rsidRDefault="00057CB6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17,354,469</w:t>
            </w:r>
          </w:p>
        </w:tc>
        <w:tc>
          <w:tcPr>
            <w:tcW w:w="360" w:type="dxa"/>
          </w:tcPr>
          <w:p w14:paraId="548353D1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14:paraId="4D335F34" w14:textId="3892E71B" w:rsidR="0031212C" w:rsidRPr="00A11392" w:rsidRDefault="00357948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8,221,345</w:t>
            </w:r>
          </w:p>
        </w:tc>
      </w:tr>
      <w:tr w:rsidR="0031212C" w:rsidRPr="00A11392" w14:paraId="467470D9" w14:textId="77777777" w:rsidTr="00D5440D">
        <w:trPr>
          <w:trHeight w:val="20"/>
        </w:trPr>
        <w:tc>
          <w:tcPr>
            <w:tcW w:w="5760" w:type="dxa"/>
          </w:tcPr>
          <w:p w14:paraId="58C4C3C4" w14:textId="3CE1AC7D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11392">
              <w:rPr>
                <w:rFonts w:ascii="Angsana New" w:hAnsi="Angsana New"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714" w:type="dxa"/>
          </w:tcPr>
          <w:p w14:paraId="0F972699" w14:textId="66BAA9D2" w:rsidR="0031212C" w:rsidRPr="00A11392" w:rsidDel="008C15AB" w:rsidRDefault="00057CB6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4,207,743</w:t>
            </w:r>
          </w:p>
        </w:tc>
        <w:tc>
          <w:tcPr>
            <w:tcW w:w="360" w:type="dxa"/>
          </w:tcPr>
          <w:p w14:paraId="34B080BE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14:paraId="7247C599" w14:textId="37D7623F" w:rsidR="0031212C" w:rsidRPr="00A11392" w:rsidDel="002F71D6" w:rsidRDefault="00357948" w:rsidP="003121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180,021</w:t>
            </w:r>
          </w:p>
        </w:tc>
      </w:tr>
      <w:tr w:rsidR="0031212C" w:rsidRPr="00A11392" w14:paraId="4C4178A4" w14:textId="77777777" w:rsidTr="00D5440D">
        <w:trPr>
          <w:trHeight w:val="20"/>
        </w:trPr>
        <w:tc>
          <w:tcPr>
            <w:tcW w:w="5760" w:type="dxa"/>
          </w:tcPr>
          <w:p w14:paraId="46171EFB" w14:textId="614CE7C4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A11392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714" w:type="dxa"/>
          </w:tcPr>
          <w:p w14:paraId="000C5084" w14:textId="51F16568" w:rsidR="0031212C" w:rsidRPr="00A11392" w:rsidDel="008C15AB" w:rsidRDefault="00057CB6" w:rsidP="0084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2,615</w:t>
            </w:r>
          </w:p>
        </w:tc>
        <w:tc>
          <w:tcPr>
            <w:tcW w:w="360" w:type="dxa"/>
          </w:tcPr>
          <w:p w14:paraId="73797672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</w:tcPr>
          <w:p w14:paraId="15C1F0D9" w14:textId="7FDCD1DF" w:rsidR="0031212C" w:rsidRPr="00A11392" w:rsidRDefault="00273DBE" w:rsidP="00845D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  <w:r w:rsidR="00357948">
              <w:rPr>
                <w:rFonts w:ascii="Angsana New" w:hAnsi="Angsana New" w:hint="cs"/>
                <w:sz w:val="30"/>
                <w:szCs w:val="30"/>
                <w:cs/>
              </w:rPr>
              <w:t>2,514</w:t>
            </w:r>
          </w:p>
        </w:tc>
      </w:tr>
      <w:tr w:rsidR="0031212C" w:rsidRPr="00A11392" w14:paraId="18D4ECDE" w14:textId="77777777" w:rsidTr="00D5440D">
        <w:trPr>
          <w:trHeight w:val="20"/>
        </w:trPr>
        <w:tc>
          <w:tcPr>
            <w:tcW w:w="5760" w:type="dxa"/>
          </w:tcPr>
          <w:p w14:paraId="6CB99F2A" w14:textId="477A38DB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</w:tcPr>
          <w:p w14:paraId="281BF2D0" w14:textId="626CB92B" w:rsidR="0031212C" w:rsidRPr="00A11392" w:rsidRDefault="00057CB6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47,958,520</w:t>
            </w:r>
          </w:p>
        </w:tc>
        <w:tc>
          <w:tcPr>
            <w:tcW w:w="360" w:type="dxa"/>
          </w:tcPr>
          <w:p w14:paraId="533EE669" w14:textId="77777777" w:rsidR="0031212C" w:rsidRPr="00A11392" w:rsidRDefault="0031212C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1A239C" w14:textId="6BEA22CA" w:rsidR="0031212C" w:rsidRPr="00A11392" w:rsidRDefault="00A355B7" w:rsidP="003121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37,630,084</w:t>
            </w:r>
          </w:p>
        </w:tc>
      </w:tr>
    </w:tbl>
    <w:p w14:paraId="11EF9BFF" w14:textId="19CE5DE8" w:rsidR="0056126D" w:rsidRDefault="0056126D" w:rsidP="00E91D34">
      <w:pPr>
        <w:tabs>
          <w:tab w:val="left" w:pos="540"/>
        </w:tabs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p w14:paraId="4E65762C" w14:textId="1261DD78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25734B1B" w14:textId="6A10187C" w:rsidR="00E91D34" w:rsidRPr="0056126D" w:rsidRDefault="00E91D34" w:rsidP="00176A95">
      <w:pPr>
        <w:tabs>
          <w:tab w:val="left" w:pos="540"/>
          <w:tab w:val="left" w:pos="8190"/>
        </w:tabs>
        <w:rPr>
          <w:rFonts w:ascii="Angsana New" w:hAnsi="Angsana New"/>
          <w:b/>
          <w:bCs/>
          <w:color w:val="000000"/>
          <w:sz w:val="20"/>
          <w:szCs w:val="20"/>
        </w:rPr>
      </w:pPr>
    </w:p>
    <w:p w14:paraId="71403E7D" w14:textId="6435B952" w:rsidR="0099609D" w:rsidRPr="002A6CB5" w:rsidRDefault="008A236D" w:rsidP="008A236D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การซื้อ จำหน่าย</w:t>
      </w:r>
      <w:r w:rsidR="001A2995"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/ตัดจำหน่าย</w:t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และโอนอาคารและอุปกรณ์สำหรับ</w:t>
      </w:r>
      <w:r w:rsidR="007B6706"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งวด</w:t>
      </w:r>
      <w:r w:rsidR="002F71D6"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สาม</w:t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เดือนสิ้นสุดวันที่ </w:t>
      </w:r>
      <w:r w:rsidR="002F71D6" w:rsidRPr="002A6CB5">
        <w:rPr>
          <w:rFonts w:ascii="Angsana New" w:hAnsi="Angsana New"/>
          <w:color w:val="000000"/>
          <w:spacing w:val="6"/>
          <w:sz w:val="30"/>
          <w:szCs w:val="30"/>
        </w:rPr>
        <w:t xml:space="preserve">31 </w:t>
      </w:r>
      <w:r w:rsidR="002F71D6"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มีนาคม </w:t>
      </w:r>
      <w:r w:rsidRPr="002A6CB5">
        <w:rPr>
          <w:rFonts w:ascii="Angsana New" w:hAnsi="Angsana New"/>
          <w:color w:val="000000"/>
          <w:spacing w:val="4"/>
          <w:sz w:val="30"/>
          <w:szCs w:val="30"/>
        </w:rPr>
        <w:t>256</w:t>
      </w:r>
      <w:r w:rsidR="00741A6C">
        <w:rPr>
          <w:rFonts w:ascii="Angsana New" w:hAnsi="Angsana New"/>
          <w:color w:val="000000"/>
          <w:spacing w:val="4"/>
          <w:sz w:val="30"/>
          <w:szCs w:val="30"/>
        </w:rPr>
        <w:t>9</w:t>
      </w:r>
      <w:r w:rsidRPr="002A6CB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="001A2995" w:rsidRPr="002A6CB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  </w:t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มีดังนี้</w:t>
      </w:r>
    </w:p>
    <w:p w14:paraId="5B59675A" w14:textId="77777777" w:rsidR="008A236D" w:rsidRPr="0056126D" w:rsidRDefault="008A236D" w:rsidP="00BB0D90">
      <w:pPr>
        <w:ind w:left="547"/>
        <w:jc w:val="thaiDistribute"/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701"/>
        <w:gridCol w:w="13"/>
        <w:gridCol w:w="348"/>
        <w:gridCol w:w="13"/>
        <w:gridCol w:w="1707"/>
        <w:gridCol w:w="6"/>
      </w:tblGrid>
      <w:tr w:rsidR="008A236D" w:rsidRPr="00A11392" w14:paraId="588F67D4" w14:textId="77777777" w:rsidTr="00D5440D">
        <w:trPr>
          <w:gridAfter w:val="1"/>
          <w:wAfter w:w="3" w:type="pct"/>
          <w:trHeight w:val="406"/>
        </w:trPr>
        <w:tc>
          <w:tcPr>
            <w:tcW w:w="3016" w:type="pct"/>
          </w:tcPr>
          <w:p w14:paraId="0FDED552" w14:textId="77777777" w:rsidR="008A236D" w:rsidRPr="00A11392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91" w:type="pct"/>
          </w:tcPr>
          <w:p w14:paraId="72AA544C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" w:type="pct"/>
            <w:gridSpan w:val="2"/>
          </w:tcPr>
          <w:p w14:paraId="0B70D994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0357C0E3" w14:textId="132996E3" w:rsidR="008A236D" w:rsidRPr="00A11392" w:rsidRDefault="008A236D" w:rsidP="00D24BE2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การจำหน่าย</w:t>
            </w:r>
            <w:r w:rsidR="001A2995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/</w:t>
            </w:r>
            <w:r w:rsidR="0037422B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37422B" w:rsidRPr="00A11392">
              <w:rPr>
                <w:rFonts w:ascii="Angsana New" w:hAnsi="Angsana New"/>
                <w:color w:val="000000"/>
                <w:cs/>
              </w:rPr>
              <w:t xml:space="preserve">           </w:t>
            </w:r>
            <w:r w:rsidR="001A2995"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ตัดจำหน่าย </w:t>
            </w: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</w:t>
            </w:r>
          </w:p>
        </w:tc>
      </w:tr>
      <w:tr w:rsidR="008A236D" w:rsidRPr="00A11392" w14:paraId="61112D92" w14:textId="77777777" w:rsidTr="00D5440D">
        <w:trPr>
          <w:gridAfter w:val="1"/>
          <w:wAfter w:w="3" w:type="pct"/>
          <w:trHeight w:val="406"/>
        </w:trPr>
        <w:tc>
          <w:tcPr>
            <w:tcW w:w="3016" w:type="pct"/>
          </w:tcPr>
          <w:p w14:paraId="108F2608" w14:textId="77777777" w:rsidR="008A236D" w:rsidRPr="00A11392" w:rsidRDefault="008A236D" w:rsidP="007134E8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891" w:type="pct"/>
          </w:tcPr>
          <w:p w14:paraId="5EB2B79A" w14:textId="77777777" w:rsidR="008A236D" w:rsidRPr="00A11392" w:rsidRDefault="008A236D" w:rsidP="00D24BE2">
            <w:pPr>
              <w:pStyle w:val="BodyText"/>
              <w:spacing w:after="0"/>
              <w:ind w:lef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การซื้อและการโอนเข้า - ราคาทุน</w:t>
            </w:r>
          </w:p>
        </w:tc>
        <w:tc>
          <w:tcPr>
            <w:tcW w:w="189" w:type="pct"/>
            <w:gridSpan w:val="2"/>
          </w:tcPr>
          <w:p w14:paraId="093A7FB7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pct"/>
            <w:gridSpan w:val="2"/>
          </w:tcPr>
          <w:p w14:paraId="2442511F" w14:textId="77777777" w:rsidR="008A236D" w:rsidRPr="00A11392" w:rsidRDefault="008A236D" w:rsidP="00D24BE2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การโอนออก - ราคา</w:t>
            </w:r>
          </w:p>
          <w:p w14:paraId="1F2ECA3C" w14:textId="77777777" w:rsidR="008A236D" w:rsidRPr="00A11392" w:rsidRDefault="008A236D" w:rsidP="00D24BE2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ตามบัญชีสุทธิ</w:t>
            </w:r>
          </w:p>
        </w:tc>
      </w:tr>
      <w:tr w:rsidR="008A236D" w:rsidRPr="00A11392" w14:paraId="42E54323" w14:textId="77777777" w:rsidTr="00D5440D">
        <w:trPr>
          <w:gridAfter w:val="1"/>
          <w:wAfter w:w="3" w:type="pct"/>
          <w:trHeight w:val="349"/>
        </w:trPr>
        <w:tc>
          <w:tcPr>
            <w:tcW w:w="3016" w:type="pct"/>
          </w:tcPr>
          <w:p w14:paraId="6B0E28B5" w14:textId="77777777" w:rsidR="008A236D" w:rsidRPr="00A11392" w:rsidRDefault="008A236D" w:rsidP="007134E8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81" w:type="pct"/>
            <w:gridSpan w:val="5"/>
          </w:tcPr>
          <w:p w14:paraId="193C8C76" w14:textId="77777777" w:rsidR="008A236D" w:rsidRPr="00A11392" w:rsidRDefault="008A236D" w:rsidP="007134E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5D20DB" w:rsidRPr="00A11392" w14:paraId="43A5BE18" w14:textId="77777777" w:rsidTr="00D602A5">
        <w:trPr>
          <w:trHeight w:val="417"/>
        </w:trPr>
        <w:tc>
          <w:tcPr>
            <w:tcW w:w="3016" w:type="pct"/>
          </w:tcPr>
          <w:p w14:paraId="65DCE995" w14:textId="253400DA" w:rsidR="005D20DB" w:rsidRPr="00A11392" w:rsidRDefault="005D20DB" w:rsidP="0069111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98" w:type="pct"/>
            <w:gridSpan w:val="2"/>
          </w:tcPr>
          <w:p w14:paraId="66F9D451" w14:textId="472AD799" w:rsidR="005D20DB" w:rsidRPr="00537154" w:rsidRDefault="00741A6C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,620,000</w:t>
            </w:r>
          </w:p>
        </w:tc>
        <w:tc>
          <w:tcPr>
            <w:tcW w:w="189" w:type="pct"/>
            <w:gridSpan w:val="2"/>
          </w:tcPr>
          <w:p w14:paraId="19530371" w14:textId="77777777" w:rsidR="005D20DB" w:rsidRPr="00A11392" w:rsidRDefault="005D20DB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7" w:type="pct"/>
            <w:gridSpan w:val="2"/>
          </w:tcPr>
          <w:p w14:paraId="20B7BBA0" w14:textId="59DC4960" w:rsidR="005D20DB" w:rsidRPr="003A3D93" w:rsidRDefault="00A04D39" w:rsidP="00E851BC">
            <w:pPr>
              <w:pStyle w:val="BodyText"/>
              <w:tabs>
                <w:tab w:val="left" w:pos="1416"/>
              </w:tabs>
              <w:spacing w:after="0" w:line="24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D9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110" w:rsidRPr="00A11392" w14:paraId="2BAF562F" w14:textId="77777777" w:rsidTr="00D602A5">
        <w:trPr>
          <w:trHeight w:val="417"/>
        </w:trPr>
        <w:tc>
          <w:tcPr>
            <w:tcW w:w="3016" w:type="pct"/>
          </w:tcPr>
          <w:p w14:paraId="4F7A11DA" w14:textId="4D422A00" w:rsidR="00691110" w:rsidRPr="00A11392" w:rsidRDefault="00691110" w:rsidP="0069111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98" w:type="pct"/>
            <w:gridSpan w:val="2"/>
          </w:tcPr>
          <w:p w14:paraId="190BBB07" w14:textId="5C5B38C6" w:rsidR="00691110" w:rsidRPr="00A11392" w:rsidRDefault="00741A6C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15,457,228</w:t>
            </w:r>
          </w:p>
        </w:tc>
        <w:tc>
          <w:tcPr>
            <w:tcW w:w="189" w:type="pct"/>
            <w:gridSpan w:val="2"/>
          </w:tcPr>
          <w:p w14:paraId="7212C56B" w14:textId="77777777" w:rsidR="00691110" w:rsidRPr="00A11392" w:rsidRDefault="00691110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pct"/>
            <w:gridSpan w:val="2"/>
          </w:tcPr>
          <w:p w14:paraId="552C9DD2" w14:textId="3D9915C1" w:rsidR="00691110" w:rsidRPr="00A11392" w:rsidRDefault="00A04D39" w:rsidP="00E851BC">
            <w:pPr>
              <w:pStyle w:val="BodyText"/>
              <w:tabs>
                <w:tab w:val="left" w:pos="1416"/>
              </w:tabs>
              <w:spacing w:after="0" w:line="240" w:lineRule="atLeast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110" w:rsidRPr="00A11392" w14:paraId="6AFD523F" w14:textId="77777777" w:rsidTr="00D602A5">
        <w:trPr>
          <w:trHeight w:val="428"/>
        </w:trPr>
        <w:tc>
          <w:tcPr>
            <w:tcW w:w="3016" w:type="pct"/>
          </w:tcPr>
          <w:p w14:paraId="4311F8ED" w14:textId="77777777" w:rsidR="00691110" w:rsidRPr="00A11392" w:rsidRDefault="00691110" w:rsidP="00691110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98" w:type="pct"/>
            <w:gridSpan w:val="2"/>
          </w:tcPr>
          <w:p w14:paraId="23878513" w14:textId="64A372EC" w:rsidR="00691110" w:rsidRPr="00A11392" w:rsidRDefault="00741A6C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49,552,412</w:t>
            </w:r>
          </w:p>
        </w:tc>
        <w:tc>
          <w:tcPr>
            <w:tcW w:w="189" w:type="pct"/>
            <w:gridSpan w:val="2"/>
          </w:tcPr>
          <w:p w14:paraId="2108EFBD" w14:textId="77777777" w:rsidR="00691110" w:rsidRPr="00A11392" w:rsidRDefault="00691110" w:rsidP="00691110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pct"/>
            <w:gridSpan w:val="2"/>
          </w:tcPr>
          <w:p w14:paraId="6EE1E439" w14:textId="576F2787" w:rsidR="00691110" w:rsidRPr="00A11392" w:rsidRDefault="00A04D39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1A6C">
              <w:rPr>
                <w:rFonts w:ascii="Angsana New" w:hAnsi="Angsana New"/>
                <w:sz w:val="30"/>
                <w:szCs w:val="30"/>
              </w:rPr>
              <w:t>1,62</w:t>
            </w:r>
            <w:r w:rsidR="00E02D9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088A" w:rsidRPr="00A11392" w14:paraId="6C0F8234" w14:textId="77777777" w:rsidTr="00D602A5">
        <w:trPr>
          <w:trHeight w:val="417"/>
        </w:trPr>
        <w:tc>
          <w:tcPr>
            <w:tcW w:w="3016" w:type="pct"/>
          </w:tcPr>
          <w:p w14:paraId="13491853" w14:textId="77777777" w:rsidR="00C6088A" w:rsidRPr="00A11392" w:rsidRDefault="00C6088A" w:rsidP="00C6088A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98" w:type="pct"/>
            <w:gridSpan w:val="2"/>
          </w:tcPr>
          <w:p w14:paraId="7636EF1B" w14:textId="3FB2C753" w:rsidR="00C6088A" w:rsidRPr="00A11392" w:rsidRDefault="00741A6C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434,618</w:t>
            </w:r>
          </w:p>
        </w:tc>
        <w:tc>
          <w:tcPr>
            <w:tcW w:w="189" w:type="pct"/>
            <w:gridSpan w:val="2"/>
          </w:tcPr>
          <w:p w14:paraId="347FDF89" w14:textId="77777777" w:rsidR="00C6088A" w:rsidRPr="00A11392" w:rsidRDefault="00C6088A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pct"/>
            <w:gridSpan w:val="2"/>
          </w:tcPr>
          <w:p w14:paraId="28AF6702" w14:textId="2B20F430" w:rsidR="00C6088A" w:rsidRPr="00A11392" w:rsidRDefault="00A04D39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1A6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088A" w:rsidRPr="00A11392" w14:paraId="21A2F0A1" w14:textId="77777777" w:rsidTr="00D602A5">
        <w:trPr>
          <w:trHeight w:val="417"/>
        </w:trPr>
        <w:tc>
          <w:tcPr>
            <w:tcW w:w="3016" w:type="pct"/>
          </w:tcPr>
          <w:p w14:paraId="2A02F3DC" w14:textId="77777777" w:rsidR="00C6088A" w:rsidRPr="00A11392" w:rsidRDefault="00C6088A" w:rsidP="00C6088A">
            <w:pPr>
              <w:pStyle w:val="BodyText"/>
              <w:spacing w:after="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98" w:type="pct"/>
            <w:gridSpan w:val="2"/>
            <w:tcBorders>
              <w:bottom w:val="single" w:sz="4" w:space="0" w:color="auto"/>
            </w:tcBorders>
          </w:tcPr>
          <w:p w14:paraId="4E521936" w14:textId="0C12A01B" w:rsidR="00C6088A" w:rsidRPr="00A11392" w:rsidRDefault="00741A6C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55,465,302</w:t>
            </w:r>
          </w:p>
        </w:tc>
        <w:tc>
          <w:tcPr>
            <w:tcW w:w="189" w:type="pct"/>
            <w:gridSpan w:val="2"/>
          </w:tcPr>
          <w:p w14:paraId="3E9E01BC" w14:textId="77777777" w:rsidR="00C6088A" w:rsidRPr="00A11392" w:rsidRDefault="00C6088A" w:rsidP="00C6088A">
            <w:pPr>
              <w:tabs>
                <w:tab w:val="decimal" w:pos="1418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pct"/>
            <w:gridSpan w:val="2"/>
            <w:tcBorders>
              <w:bottom w:val="single" w:sz="4" w:space="0" w:color="auto"/>
            </w:tcBorders>
          </w:tcPr>
          <w:p w14:paraId="4EB57053" w14:textId="4F15C708" w:rsidR="00C6088A" w:rsidRPr="00A11392" w:rsidRDefault="00A04D39" w:rsidP="00537154">
            <w:pPr>
              <w:pStyle w:val="BodyText"/>
              <w:spacing w:after="0"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1A6C">
              <w:rPr>
                <w:rFonts w:ascii="Angsana New" w:hAnsi="Angsana New"/>
                <w:sz w:val="30"/>
                <w:szCs w:val="30"/>
              </w:rPr>
              <w:t>62,116,18</w:t>
            </w:r>
            <w:r w:rsidR="00E02D9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088A" w:rsidRPr="00A11392" w14:paraId="42FBBA25" w14:textId="77777777" w:rsidTr="00D602A5">
        <w:trPr>
          <w:trHeight w:val="438"/>
        </w:trPr>
        <w:tc>
          <w:tcPr>
            <w:tcW w:w="3016" w:type="pct"/>
          </w:tcPr>
          <w:p w14:paraId="02F6071D" w14:textId="77777777" w:rsidR="00C6088A" w:rsidRPr="00A11392" w:rsidRDefault="00C6088A" w:rsidP="00C6088A">
            <w:pPr>
              <w:pStyle w:val="BodyText"/>
              <w:spacing w:after="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9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7BA6F9" w14:textId="729008B7" w:rsidR="00C6088A" w:rsidRPr="00A11392" w:rsidRDefault="00741A6C" w:rsidP="00C6088A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122,529,560</w:t>
            </w:r>
          </w:p>
        </w:tc>
        <w:tc>
          <w:tcPr>
            <w:tcW w:w="189" w:type="pct"/>
            <w:gridSpan w:val="2"/>
          </w:tcPr>
          <w:p w14:paraId="29C16438" w14:textId="77777777" w:rsidR="00C6088A" w:rsidRPr="00A11392" w:rsidRDefault="00C6088A" w:rsidP="00C6088A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2E86F1" w14:textId="2CB66D8A" w:rsidR="00C6088A" w:rsidRPr="00A11392" w:rsidRDefault="00A04D39" w:rsidP="00C6088A">
            <w:pPr>
              <w:tabs>
                <w:tab w:val="decimal" w:pos="610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41A6C">
              <w:rPr>
                <w:rFonts w:ascii="Angsana New" w:hAnsi="Angsana New"/>
                <w:b/>
                <w:bCs/>
                <w:sz w:val="30"/>
                <w:szCs w:val="30"/>
              </w:rPr>
              <w:t>62,117,81</w:t>
            </w:r>
            <w:r w:rsidR="00E02D9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6EAB79A" w14:textId="4EFAC4E8" w:rsidR="005B222A" w:rsidRDefault="005B222A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560DD10" w14:textId="1C327E56" w:rsidR="0056126D" w:rsidRDefault="0056126D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C3C5E25" w14:textId="77777777" w:rsidR="008F1D1C" w:rsidRDefault="008F1D1C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5BD66B1" w14:textId="77777777" w:rsidR="003148C6" w:rsidRDefault="003148C6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1932F5" w14:textId="77777777" w:rsidR="003148C6" w:rsidRPr="00A11392" w:rsidRDefault="003148C6">
      <w:pPr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488AB86D" w14:textId="5C078FD6" w:rsidR="00730C3B" w:rsidRPr="00A11392" w:rsidRDefault="00730C3B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หนี้สินที่มีภาระดอกเบี้ย</w:t>
      </w:r>
    </w:p>
    <w:p w14:paraId="71AD7743" w14:textId="26C529E5" w:rsidR="00730C3B" w:rsidRPr="0056126D" w:rsidRDefault="00730C3B">
      <w:pPr>
        <w:tabs>
          <w:tab w:val="left" w:pos="540"/>
          <w:tab w:val="left" w:pos="8190"/>
        </w:tabs>
        <w:rPr>
          <w:rFonts w:ascii="Angsana New" w:hAnsi="Angsana New"/>
          <w:b/>
          <w:bCs/>
          <w:color w:val="000000"/>
          <w:sz w:val="20"/>
          <w:szCs w:val="20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70"/>
        <w:gridCol w:w="1710"/>
        <w:gridCol w:w="360"/>
        <w:gridCol w:w="1710"/>
      </w:tblGrid>
      <w:tr w:rsidR="00730C3B" w:rsidRPr="00A11392" w14:paraId="18DA098E" w14:textId="77777777" w:rsidTr="00553B9F">
        <w:trPr>
          <w:tblHeader/>
        </w:trPr>
        <w:tc>
          <w:tcPr>
            <w:tcW w:w="5490" w:type="dxa"/>
          </w:tcPr>
          <w:p w14:paraId="36B6F96E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bookmarkStart w:id="3" w:name="_Hlk30148679"/>
          </w:p>
        </w:tc>
        <w:tc>
          <w:tcPr>
            <w:tcW w:w="270" w:type="dxa"/>
          </w:tcPr>
          <w:p w14:paraId="248BC63B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1409409" w14:textId="404616A6" w:rsidR="00730C3B" w:rsidRPr="00A11392" w:rsidRDefault="000D5FB0" w:rsidP="00410680">
            <w:pPr>
              <w:tabs>
                <w:tab w:val="left" w:pos="1402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</w:tcPr>
          <w:p w14:paraId="457BE580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D203D3C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31</w:t>
            </w: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30C3B" w:rsidRPr="00A11392" w14:paraId="28F5DA8C" w14:textId="77777777" w:rsidTr="00553B9F">
        <w:trPr>
          <w:tblHeader/>
        </w:trPr>
        <w:tc>
          <w:tcPr>
            <w:tcW w:w="5490" w:type="dxa"/>
          </w:tcPr>
          <w:p w14:paraId="7FAD4F7E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F9CD8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5C0DEE9" w14:textId="307A2069" w:rsidR="00730C3B" w:rsidRPr="00A11392" w:rsidRDefault="00730C3B" w:rsidP="00410680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0737C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</w:tcPr>
          <w:p w14:paraId="633485AE" w14:textId="77777777" w:rsidR="00730C3B" w:rsidRPr="00A11392" w:rsidRDefault="00730C3B" w:rsidP="0041068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0F959C5" w14:textId="6238FBE8" w:rsidR="00730C3B" w:rsidRPr="00A11392" w:rsidRDefault="00730C3B" w:rsidP="004106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256</w:t>
            </w:r>
            <w:r w:rsidR="001D56AF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30C3B" w:rsidRPr="00A11392" w14:paraId="1B54662B" w14:textId="77777777" w:rsidTr="00553B9F">
        <w:trPr>
          <w:tblHeader/>
        </w:trPr>
        <w:tc>
          <w:tcPr>
            <w:tcW w:w="5490" w:type="dxa"/>
          </w:tcPr>
          <w:p w14:paraId="7ACDE99F" w14:textId="77777777" w:rsidR="00730C3B" w:rsidRPr="00A11392" w:rsidRDefault="00730C3B" w:rsidP="00410680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488884E1" w14:textId="77777777" w:rsidR="00730C3B" w:rsidRPr="00A11392" w:rsidRDefault="00730C3B" w:rsidP="00410680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tcBorders>
              <w:left w:val="nil"/>
            </w:tcBorders>
          </w:tcPr>
          <w:p w14:paraId="385E78FD" w14:textId="77777777" w:rsidR="00730C3B" w:rsidRPr="00A11392" w:rsidRDefault="00730C3B" w:rsidP="00410680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730C3B" w:rsidRPr="00A11392" w14:paraId="60A05377" w14:textId="77777777" w:rsidTr="00553B9F">
        <w:tc>
          <w:tcPr>
            <w:tcW w:w="5490" w:type="dxa"/>
          </w:tcPr>
          <w:p w14:paraId="0FE03473" w14:textId="77777777" w:rsidR="00730C3B" w:rsidRPr="00A11392" w:rsidRDefault="00730C3B" w:rsidP="00410680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2748D56E" w14:textId="77777777" w:rsidR="00730C3B" w:rsidRPr="00A11392" w:rsidRDefault="00730C3B" w:rsidP="00410680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309289" w14:textId="77777777" w:rsidR="00730C3B" w:rsidRPr="0018769D" w:rsidRDefault="00730C3B" w:rsidP="00410680">
            <w:pPr>
              <w:tabs>
                <w:tab w:val="decimal" w:pos="1236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" w:type="dxa"/>
          </w:tcPr>
          <w:p w14:paraId="527266BD" w14:textId="77777777" w:rsidR="00730C3B" w:rsidRPr="0018769D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DC39C1" w14:textId="77777777" w:rsidR="00730C3B" w:rsidRPr="00C3454F" w:rsidRDefault="00730C3B" w:rsidP="00410680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80606" w:rsidRPr="00A11392" w14:paraId="2EE2B51C" w14:textId="77777777" w:rsidTr="00553B9F">
        <w:tc>
          <w:tcPr>
            <w:tcW w:w="5490" w:type="dxa"/>
          </w:tcPr>
          <w:p w14:paraId="01AED879" w14:textId="268F3354" w:rsidR="00480606" w:rsidRPr="00A11392" w:rsidRDefault="00CF48FE" w:rsidP="00DE3912">
            <w:pPr>
              <w:tabs>
                <w:tab w:val="left" w:pos="360"/>
              </w:tabs>
              <w:ind w:left="138" w:hanging="13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2BB33E13" w14:textId="77777777" w:rsidR="00480606" w:rsidRPr="00A11392" w:rsidRDefault="00480606" w:rsidP="0048060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6612783" w14:textId="710F08EB" w:rsidR="00480606" w:rsidRPr="0018769D" w:rsidRDefault="000737C8" w:rsidP="000C28CC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68,700,000</w:t>
            </w:r>
          </w:p>
        </w:tc>
        <w:tc>
          <w:tcPr>
            <w:tcW w:w="360" w:type="dxa"/>
          </w:tcPr>
          <w:p w14:paraId="28359772" w14:textId="77777777" w:rsidR="00480606" w:rsidRPr="0018769D" w:rsidRDefault="00480606" w:rsidP="0048060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AFFB580" w14:textId="0114AA5A" w:rsidR="00480606" w:rsidRPr="0018769D" w:rsidRDefault="00C3454F" w:rsidP="00CF48FE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78,000,000</w:t>
            </w:r>
          </w:p>
        </w:tc>
      </w:tr>
      <w:tr w:rsidR="00480606" w:rsidRPr="001A0622" w14:paraId="538A5699" w14:textId="77777777" w:rsidTr="00553B9F">
        <w:trPr>
          <w:trHeight w:val="389"/>
        </w:trPr>
        <w:tc>
          <w:tcPr>
            <w:tcW w:w="5490" w:type="dxa"/>
            <w:vAlign w:val="bottom"/>
          </w:tcPr>
          <w:p w14:paraId="4538513A" w14:textId="77777777" w:rsidR="00480606" w:rsidRPr="00A11392" w:rsidRDefault="00480606" w:rsidP="00480606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  <w:p w14:paraId="37AE7847" w14:textId="62F98620" w:rsidR="00480606" w:rsidRPr="00A11392" w:rsidRDefault="00480606" w:rsidP="004806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270" w:type="dxa"/>
          </w:tcPr>
          <w:p w14:paraId="3B490C0B" w14:textId="77777777" w:rsidR="00480606" w:rsidRPr="00A11392" w:rsidRDefault="00480606" w:rsidP="004806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C5FCA13" w14:textId="6A92E0F6" w:rsidR="00480606" w:rsidRPr="0018769D" w:rsidDel="0031212C" w:rsidRDefault="000737C8" w:rsidP="0048060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64,212,000</w:t>
            </w:r>
          </w:p>
        </w:tc>
        <w:tc>
          <w:tcPr>
            <w:tcW w:w="360" w:type="dxa"/>
          </w:tcPr>
          <w:p w14:paraId="01D83112" w14:textId="77777777" w:rsidR="00480606" w:rsidRPr="0018769D" w:rsidRDefault="00480606" w:rsidP="00480606">
            <w:pPr>
              <w:pStyle w:val="BodyText"/>
              <w:tabs>
                <w:tab w:val="decimal" w:pos="1236"/>
              </w:tabs>
              <w:spacing w:after="0"/>
              <w:ind w:left="-101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DDF1DE2" w14:textId="09B6163F" w:rsidR="00480606" w:rsidRPr="0018769D" w:rsidRDefault="00C3454F" w:rsidP="001A0622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59,212,000</w:t>
            </w:r>
          </w:p>
        </w:tc>
      </w:tr>
      <w:tr w:rsidR="00480606" w:rsidRPr="00A11392" w14:paraId="61B41FBE" w14:textId="77777777" w:rsidTr="00553B9F">
        <w:trPr>
          <w:trHeight w:val="389"/>
        </w:trPr>
        <w:tc>
          <w:tcPr>
            <w:tcW w:w="5490" w:type="dxa"/>
            <w:vAlign w:val="bottom"/>
          </w:tcPr>
          <w:p w14:paraId="71ABCE89" w14:textId="02666198" w:rsidR="00480606" w:rsidRPr="00A11392" w:rsidRDefault="00480606" w:rsidP="0048060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</w:tcPr>
          <w:p w14:paraId="671F4DA3" w14:textId="77777777" w:rsidR="00480606" w:rsidRPr="00A11392" w:rsidRDefault="00480606" w:rsidP="0048060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6F24766" w14:textId="2E30460F" w:rsidR="00480606" w:rsidRPr="0018769D" w:rsidDel="0031212C" w:rsidRDefault="000737C8" w:rsidP="00480606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1,242,897</w:t>
            </w:r>
          </w:p>
        </w:tc>
        <w:tc>
          <w:tcPr>
            <w:tcW w:w="360" w:type="dxa"/>
          </w:tcPr>
          <w:p w14:paraId="07A9DE16" w14:textId="77777777" w:rsidR="00480606" w:rsidRPr="0018769D" w:rsidRDefault="00480606" w:rsidP="00480606">
            <w:pPr>
              <w:pStyle w:val="BodyText"/>
              <w:tabs>
                <w:tab w:val="decimal" w:pos="1236"/>
              </w:tabs>
              <w:spacing w:after="0"/>
              <w:ind w:left="-101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9B727" w14:textId="41E31A71" w:rsidR="00480606" w:rsidRPr="0018769D" w:rsidRDefault="00C3454F" w:rsidP="00CF48FE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1,340,682</w:t>
            </w:r>
          </w:p>
        </w:tc>
      </w:tr>
      <w:tr w:rsidR="00480606" w:rsidRPr="00A11392" w14:paraId="698332DE" w14:textId="77777777" w:rsidTr="00553B9F">
        <w:tc>
          <w:tcPr>
            <w:tcW w:w="5490" w:type="dxa"/>
          </w:tcPr>
          <w:p w14:paraId="3D1D0D78" w14:textId="77777777" w:rsidR="00480606" w:rsidRPr="00A11392" w:rsidRDefault="00480606" w:rsidP="0048060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1E9A7662" w14:textId="77777777" w:rsidR="00480606" w:rsidRPr="00A11392" w:rsidRDefault="00480606" w:rsidP="0048060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C5383" w14:textId="131777C3" w:rsidR="00480606" w:rsidRPr="0018769D" w:rsidRDefault="00712AC5" w:rsidP="00CB612F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134,154,897</w:t>
            </w:r>
          </w:p>
        </w:tc>
        <w:tc>
          <w:tcPr>
            <w:tcW w:w="360" w:type="dxa"/>
          </w:tcPr>
          <w:p w14:paraId="21DC8E20" w14:textId="77777777" w:rsidR="00480606" w:rsidRPr="0018769D" w:rsidRDefault="00480606" w:rsidP="00480606">
            <w:pPr>
              <w:tabs>
                <w:tab w:val="decimal" w:pos="1236"/>
              </w:tabs>
              <w:ind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25452AAF" w14:textId="3C973FF1" w:rsidR="00480606" w:rsidRPr="00C3454F" w:rsidRDefault="00C3454F" w:rsidP="0048060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138,552,682</w:t>
            </w:r>
          </w:p>
        </w:tc>
      </w:tr>
      <w:tr w:rsidR="00480606" w:rsidRPr="00A11392" w14:paraId="345129E2" w14:textId="77777777" w:rsidTr="00553B9F">
        <w:tc>
          <w:tcPr>
            <w:tcW w:w="5490" w:type="dxa"/>
          </w:tcPr>
          <w:p w14:paraId="4F8CE943" w14:textId="77777777" w:rsidR="00480606" w:rsidRPr="00A11392" w:rsidRDefault="00480606" w:rsidP="00480606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DD9790" w14:textId="77777777" w:rsidR="00480606" w:rsidRPr="00A11392" w:rsidRDefault="00480606" w:rsidP="00480606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F0C628E" w14:textId="77777777" w:rsidR="00480606" w:rsidRPr="0018769D" w:rsidRDefault="00480606" w:rsidP="00480606">
            <w:pPr>
              <w:tabs>
                <w:tab w:val="decimal" w:pos="1236"/>
              </w:tabs>
              <w:ind w:left="-131" w:firstLine="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92DA327" w14:textId="77777777" w:rsidR="00480606" w:rsidRPr="0018769D" w:rsidRDefault="00480606" w:rsidP="00480606">
            <w:pPr>
              <w:tabs>
                <w:tab w:val="decimal" w:pos="1236"/>
              </w:tabs>
              <w:ind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6D8C02C" w14:textId="77777777" w:rsidR="00480606" w:rsidRPr="0018769D" w:rsidRDefault="00480606" w:rsidP="00480606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0606" w:rsidRPr="00A11392" w14:paraId="69673333" w14:textId="77777777" w:rsidTr="00553B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5B4B2F81" w14:textId="77777777" w:rsidR="00480606" w:rsidRPr="00A11392" w:rsidRDefault="00480606" w:rsidP="00480606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6E6A4931" w14:textId="77777777" w:rsidR="00480606" w:rsidRPr="00A11392" w:rsidRDefault="00480606" w:rsidP="00480606">
            <w:pPr>
              <w:tabs>
                <w:tab w:val="decimal" w:pos="972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E86DB20" w14:textId="77777777" w:rsidR="00480606" w:rsidRPr="0018769D" w:rsidRDefault="00480606" w:rsidP="0048060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691646C" w14:textId="77777777" w:rsidR="00480606" w:rsidRPr="0018769D" w:rsidRDefault="00480606" w:rsidP="00480606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C63835" w14:textId="77777777" w:rsidR="00480606" w:rsidRPr="0018769D" w:rsidRDefault="00480606" w:rsidP="00480606">
            <w:pPr>
              <w:tabs>
                <w:tab w:val="decimal" w:pos="1236"/>
              </w:tabs>
              <w:ind w:left="-108" w:right="-1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47E7" w:rsidRPr="00A11392" w14:paraId="492CDA0F" w14:textId="77777777" w:rsidTr="00553B9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  <w:vAlign w:val="bottom"/>
          </w:tcPr>
          <w:p w14:paraId="77B8C69C" w14:textId="142B7A24" w:rsidR="00BF47E7" w:rsidRPr="00A11392" w:rsidRDefault="00BF47E7" w:rsidP="00BF47E7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6A83567" w14:textId="77777777" w:rsidR="00BF47E7" w:rsidRPr="00A11392" w:rsidRDefault="00BF47E7" w:rsidP="00BF47E7">
            <w:pPr>
              <w:tabs>
                <w:tab w:val="decimal" w:pos="972"/>
              </w:tabs>
              <w:ind w:left="-108" w:right="-1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E156517" w14:textId="694C5E00" w:rsidR="00BF47E7" w:rsidRPr="0018769D" w:rsidRDefault="000737C8" w:rsidP="00CB612F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294,239,060</w:t>
            </w:r>
          </w:p>
        </w:tc>
        <w:tc>
          <w:tcPr>
            <w:tcW w:w="360" w:type="dxa"/>
          </w:tcPr>
          <w:p w14:paraId="15D417CC" w14:textId="77777777" w:rsidR="00BF47E7" w:rsidRPr="0018769D" w:rsidRDefault="00BF47E7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4A1AB14" w14:textId="7A6194BB" w:rsidR="00BF47E7" w:rsidRPr="0018769D" w:rsidRDefault="00C3454F" w:rsidP="00CB612F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259,292,060</w:t>
            </w:r>
          </w:p>
        </w:tc>
      </w:tr>
      <w:tr w:rsidR="00BF47E7" w:rsidRPr="00A11392" w14:paraId="7F062328" w14:textId="77777777" w:rsidTr="003909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37242596" w14:textId="69CAD5CC" w:rsidR="00BF47E7" w:rsidRPr="00A11392" w:rsidRDefault="00FC7C1F" w:rsidP="00BF47E7">
            <w:pPr>
              <w:tabs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0C2C137" w14:textId="77777777" w:rsidR="00BF47E7" w:rsidRPr="00A11392" w:rsidRDefault="00BF47E7" w:rsidP="00BF47E7">
            <w:pPr>
              <w:pStyle w:val="acctfourfigures"/>
              <w:tabs>
                <w:tab w:val="clear" w:pos="765"/>
              </w:tabs>
              <w:spacing w:line="240" w:lineRule="auto"/>
              <w:ind w:left="-221" w:right="11" w:firstLine="22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A7B06AA" w14:textId="2E16BAE8" w:rsidR="00BF47E7" w:rsidRPr="00CB612F" w:rsidRDefault="000737C8" w:rsidP="00CB612F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711,652</w:t>
            </w:r>
          </w:p>
        </w:tc>
        <w:tc>
          <w:tcPr>
            <w:tcW w:w="360" w:type="dxa"/>
          </w:tcPr>
          <w:p w14:paraId="6CBB7DA0" w14:textId="77777777" w:rsidR="00BF47E7" w:rsidRPr="0018769D" w:rsidRDefault="00BF47E7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FCF4E92" w14:textId="46ADACC0" w:rsidR="00BF47E7" w:rsidRPr="0018769D" w:rsidRDefault="00C3454F" w:rsidP="007A0B75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946,572</w:t>
            </w:r>
          </w:p>
        </w:tc>
      </w:tr>
      <w:tr w:rsidR="00BF47E7" w:rsidRPr="00A11392" w14:paraId="30D4BE2F" w14:textId="77777777" w:rsidTr="003909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297FB9EE" w14:textId="77777777" w:rsidR="00BF47E7" w:rsidRPr="00A11392" w:rsidRDefault="00BF47E7" w:rsidP="00BF47E7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240CB7CE" w14:textId="77777777" w:rsidR="00BF47E7" w:rsidRPr="00A11392" w:rsidRDefault="00BF47E7" w:rsidP="00BF47E7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6F4133C" w14:textId="6137B2F1" w:rsidR="00BF47E7" w:rsidRPr="001A0622" w:rsidRDefault="00712AC5" w:rsidP="001A0622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294,950,712</w:t>
            </w:r>
          </w:p>
        </w:tc>
        <w:tc>
          <w:tcPr>
            <w:tcW w:w="360" w:type="dxa"/>
          </w:tcPr>
          <w:p w14:paraId="2C929D85" w14:textId="77777777" w:rsidR="00BF47E7" w:rsidRPr="0018769D" w:rsidRDefault="00BF47E7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FB1BE0D" w14:textId="497EAE43" w:rsidR="00BF47E7" w:rsidRPr="0018769D" w:rsidRDefault="00C3454F" w:rsidP="000C28CC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260,238,632</w:t>
            </w:r>
          </w:p>
        </w:tc>
      </w:tr>
      <w:tr w:rsidR="000D68F4" w:rsidRPr="00A11392" w14:paraId="04787522" w14:textId="77777777" w:rsidTr="003909E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0" w:type="dxa"/>
          </w:tcPr>
          <w:p w14:paraId="4FD69377" w14:textId="45C4621B" w:rsidR="00E161F9" w:rsidRPr="00A11392" w:rsidRDefault="00E161F9" w:rsidP="00BF47E7">
            <w:pPr>
              <w:tabs>
                <w:tab w:val="left" w:pos="36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5E4105F" w14:textId="77777777" w:rsidR="00E161F9" w:rsidRPr="00A11392" w:rsidRDefault="00E161F9" w:rsidP="00BF47E7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9550C0A" w14:textId="109B8D12" w:rsidR="00E161F9" w:rsidRPr="001A0622" w:rsidRDefault="00712AC5" w:rsidP="001A0622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429,105,609</w:t>
            </w:r>
          </w:p>
        </w:tc>
        <w:tc>
          <w:tcPr>
            <w:tcW w:w="360" w:type="dxa"/>
          </w:tcPr>
          <w:p w14:paraId="5EBBBB77" w14:textId="77777777" w:rsidR="00E161F9" w:rsidRPr="0018769D" w:rsidRDefault="00E161F9" w:rsidP="00BF47E7">
            <w:pPr>
              <w:tabs>
                <w:tab w:val="decimal" w:pos="1236"/>
              </w:tabs>
              <w:ind w:left="-108" w:right="-1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313AA48" w14:textId="6DCC4A64" w:rsidR="00E161F9" w:rsidRPr="0018769D" w:rsidRDefault="00C3454F" w:rsidP="000C28CC">
            <w:pPr>
              <w:tabs>
                <w:tab w:val="decimal" w:pos="1245"/>
              </w:tabs>
              <w:ind w:left="-1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398,791,314</w:t>
            </w:r>
          </w:p>
        </w:tc>
      </w:tr>
      <w:bookmarkEnd w:id="3"/>
    </w:tbl>
    <w:p w14:paraId="2090AEE6" w14:textId="58AFAF3D" w:rsidR="00226FC6" w:rsidRPr="00A11392" w:rsidRDefault="00226FC6" w:rsidP="00410680">
      <w:pPr>
        <w:ind w:right="-43" w:firstLine="540"/>
        <w:jc w:val="thaiDistribute"/>
        <w:rPr>
          <w:rFonts w:ascii="Angsana New" w:hAnsi="Angsana New"/>
          <w:spacing w:val="-4"/>
        </w:rPr>
      </w:pPr>
    </w:p>
    <w:p w14:paraId="46C4B0B0" w14:textId="77777777" w:rsidR="00226FC6" w:rsidRPr="00A11392" w:rsidRDefault="00226FC6" w:rsidP="00226FC6">
      <w:pPr>
        <w:widowControl w:val="0"/>
        <w:ind w:left="540" w:right="-34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C7A6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2BB2D9A" w14:textId="77777777" w:rsidR="00226FC6" w:rsidRPr="0056126D" w:rsidRDefault="00226FC6" w:rsidP="00226FC6">
      <w:pPr>
        <w:widowControl w:val="0"/>
        <w:ind w:left="540" w:right="-342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1D1225E" w14:textId="23EABD05" w:rsidR="00226FC6" w:rsidRPr="00A11392" w:rsidRDefault="00226FC6" w:rsidP="00226FC6">
      <w:pPr>
        <w:ind w:left="540" w:right="-342"/>
        <w:rPr>
          <w:rFonts w:ascii="Angsana New" w:hAnsi="Angsana New"/>
          <w:sz w:val="30"/>
          <w:szCs w:val="30"/>
        </w:rPr>
      </w:pPr>
      <w:r w:rsidRPr="00A11392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รายการเคลื่อนไหวของเงินกู้ยืมระยะยาวจากสถาบันการเงินสำหรับ</w:t>
      </w:r>
      <w:r w:rsidR="005E63C8" w:rsidRPr="00A11392">
        <w:rPr>
          <w:rFonts w:ascii="Angsana New" w:hAnsi="Angsana New"/>
          <w:sz w:val="30"/>
          <w:szCs w:val="30"/>
          <w:cs/>
        </w:rPr>
        <w:t>งวดสามเดือน</w:t>
      </w:r>
      <w:r w:rsidRPr="00A1139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11392">
        <w:rPr>
          <w:rFonts w:ascii="Angsana New" w:hAnsi="Angsana New"/>
          <w:sz w:val="30"/>
          <w:szCs w:val="30"/>
        </w:rPr>
        <w:t>31</w:t>
      </w:r>
      <w:r w:rsidR="00FE38F3" w:rsidRPr="00A11392">
        <w:rPr>
          <w:rFonts w:ascii="Angsana New" w:hAnsi="Angsana New"/>
          <w:sz w:val="30"/>
          <w:szCs w:val="30"/>
          <w:cs/>
        </w:rPr>
        <w:t xml:space="preserve"> </w:t>
      </w:r>
      <w:r w:rsidRPr="00A11392">
        <w:rPr>
          <w:rFonts w:ascii="Angsana New" w:hAnsi="Angsana New"/>
          <w:sz w:val="30"/>
          <w:szCs w:val="30"/>
          <w:cs/>
        </w:rPr>
        <w:t>ม</w:t>
      </w:r>
      <w:r w:rsidR="00FE38F3" w:rsidRPr="00A11392">
        <w:rPr>
          <w:rFonts w:ascii="Angsana New" w:hAnsi="Angsana New"/>
          <w:sz w:val="30"/>
          <w:szCs w:val="30"/>
          <w:cs/>
        </w:rPr>
        <w:t>ีนาคม</w:t>
      </w:r>
      <w:r w:rsidRPr="00A1139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F205D8C" w14:textId="77777777" w:rsidR="00226FC6" w:rsidRPr="0056126D" w:rsidRDefault="00226FC6" w:rsidP="00226FC6">
      <w:pPr>
        <w:ind w:left="540" w:right="-432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360"/>
        <w:gridCol w:w="1710"/>
      </w:tblGrid>
      <w:tr w:rsidR="00226FC6" w:rsidRPr="00A11392" w14:paraId="7EB0BD29" w14:textId="77777777" w:rsidTr="002E422E">
        <w:tc>
          <w:tcPr>
            <w:tcW w:w="5760" w:type="dxa"/>
          </w:tcPr>
          <w:p w14:paraId="07B195D6" w14:textId="77777777" w:rsidR="00226FC6" w:rsidRPr="00A11392" w:rsidRDefault="00226FC6" w:rsidP="00FE38F3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42CDDB47" w14:textId="348FD59F" w:rsidR="00226FC6" w:rsidRPr="00A11392" w:rsidRDefault="00226FC6" w:rsidP="00FE38F3">
            <w:pPr>
              <w:spacing w:line="1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0C7A6B">
              <w:rPr>
                <w:rFonts w:ascii="Angsana New" w:hAnsi="Angsana New"/>
                <w:bCs/>
                <w:sz w:val="30"/>
                <w:szCs w:val="30"/>
              </w:rPr>
              <w:t>9</w:t>
            </w:r>
          </w:p>
        </w:tc>
        <w:tc>
          <w:tcPr>
            <w:tcW w:w="360" w:type="dxa"/>
          </w:tcPr>
          <w:p w14:paraId="6E6216E5" w14:textId="77777777" w:rsidR="00226FC6" w:rsidRPr="00A11392" w:rsidRDefault="00226FC6" w:rsidP="00FE38F3">
            <w:pPr>
              <w:spacing w:line="1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41542CE" w14:textId="17159ECF" w:rsidR="00226FC6" w:rsidRPr="00A11392" w:rsidRDefault="00226FC6" w:rsidP="00FE38F3">
            <w:pPr>
              <w:spacing w:line="12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11392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92579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226FC6" w:rsidRPr="00A11392" w14:paraId="09907D1D" w14:textId="77777777" w:rsidTr="002E422E">
        <w:tc>
          <w:tcPr>
            <w:tcW w:w="5760" w:type="dxa"/>
          </w:tcPr>
          <w:p w14:paraId="5D55D66A" w14:textId="77777777" w:rsidR="00226FC6" w:rsidRPr="00A11392" w:rsidRDefault="00226FC6" w:rsidP="00FE38F3">
            <w:pPr>
              <w:pStyle w:val="BodyText"/>
              <w:spacing w:after="0" w:line="12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left w:val="nil"/>
            </w:tcBorders>
          </w:tcPr>
          <w:p w14:paraId="410F788C" w14:textId="77777777" w:rsidR="00226FC6" w:rsidRPr="00A11392" w:rsidRDefault="00226FC6" w:rsidP="00FE38F3">
            <w:pPr>
              <w:spacing w:line="120" w:lineRule="atLeas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967347" w:rsidRPr="00A11392" w14:paraId="014F6004" w14:textId="77777777" w:rsidTr="008A11E6">
        <w:tc>
          <w:tcPr>
            <w:tcW w:w="5760" w:type="dxa"/>
          </w:tcPr>
          <w:p w14:paraId="5C5D6A5E" w14:textId="230BCE93" w:rsidR="00967347" w:rsidRPr="00A11392" w:rsidRDefault="00967347" w:rsidP="00967347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E34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E34C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0" w:type="dxa"/>
            <w:vAlign w:val="bottom"/>
          </w:tcPr>
          <w:p w14:paraId="06C67EBB" w14:textId="76EC50BD" w:rsidR="00967347" w:rsidRPr="00CB612F" w:rsidRDefault="000C7A6B" w:rsidP="009E3CDC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318,504,060</w:t>
            </w:r>
          </w:p>
        </w:tc>
        <w:tc>
          <w:tcPr>
            <w:tcW w:w="360" w:type="dxa"/>
          </w:tcPr>
          <w:p w14:paraId="07F8729A" w14:textId="77777777" w:rsidR="00967347" w:rsidRPr="00702A0F" w:rsidRDefault="00967347" w:rsidP="00967347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15126EE" w14:textId="4EB8C280" w:rsidR="00967347" w:rsidRPr="00CB612F" w:rsidRDefault="003A500E" w:rsidP="009E3CDC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22,716,060</w:t>
            </w:r>
          </w:p>
        </w:tc>
      </w:tr>
      <w:tr w:rsidR="000C7A6B" w:rsidRPr="00A11392" w14:paraId="6D5C459D" w14:textId="77777777" w:rsidTr="008A11E6">
        <w:tc>
          <w:tcPr>
            <w:tcW w:w="5760" w:type="dxa"/>
          </w:tcPr>
          <w:p w14:paraId="01AF02DB" w14:textId="7CC49D35" w:rsidR="000C7A6B" w:rsidRPr="00A11392" w:rsidRDefault="000C7A6B" w:rsidP="00967347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20D32AC" w14:textId="56EEDAB7" w:rsidR="000C7A6B" w:rsidRDefault="000C7A6B" w:rsidP="009E52F7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56,000,000</w:t>
            </w:r>
          </w:p>
        </w:tc>
        <w:tc>
          <w:tcPr>
            <w:tcW w:w="360" w:type="dxa"/>
          </w:tcPr>
          <w:p w14:paraId="3F5DC348" w14:textId="77777777" w:rsidR="000C7A6B" w:rsidRPr="00702A0F" w:rsidRDefault="000C7A6B" w:rsidP="00967347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0B1986FD" w14:textId="3BE2AA72" w:rsidR="000C7A6B" w:rsidRPr="00CB612F" w:rsidRDefault="000C7A6B" w:rsidP="000C7A6B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-</w:t>
            </w:r>
          </w:p>
        </w:tc>
      </w:tr>
      <w:tr w:rsidR="00967347" w:rsidRPr="00A11392" w14:paraId="26D21DBD" w14:textId="77777777" w:rsidTr="008A11E6">
        <w:tc>
          <w:tcPr>
            <w:tcW w:w="5760" w:type="dxa"/>
          </w:tcPr>
          <w:p w14:paraId="214E9F81" w14:textId="5C4ABE39" w:rsidR="00967347" w:rsidRPr="00A11392" w:rsidRDefault="00967347" w:rsidP="00967347">
            <w:pPr>
              <w:tabs>
                <w:tab w:val="left" w:pos="360"/>
              </w:tabs>
              <w:spacing w:line="12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49D1C8" w14:textId="01B19A54" w:rsidR="00967347" w:rsidRPr="00702A0F" w:rsidRDefault="001C381E" w:rsidP="00A93C78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20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</w:t>
            </w:r>
            <w:r w:rsidR="000C7A6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,053,000</w:t>
            </w:r>
            <w:r w:rsidR="006D050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</w:tcPr>
          <w:p w14:paraId="0B01CF29" w14:textId="77777777" w:rsidR="00967347" w:rsidRPr="00702A0F" w:rsidRDefault="00967347" w:rsidP="00967347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7501C7" w14:textId="182B0611" w:rsidR="00967347" w:rsidRPr="00CB612F" w:rsidRDefault="00967347" w:rsidP="00CB612F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61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CB612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1,053,000</w:t>
            </w:r>
            <w:r w:rsidRPr="00CB612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67347" w:rsidRPr="00A11392" w14:paraId="297940C1" w14:textId="77777777" w:rsidTr="002E422E">
        <w:tc>
          <w:tcPr>
            <w:tcW w:w="5760" w:type="dxa"/>
          </w:tcPr>
          <w:p w14:paraId="65CBAB75" w14:textId="596B89E3" w:rsidR="00967347" w:rsidRPr="00A11392" w:rsidRDefault="00967347" w:rsidP="00967347">
            <w:pPr>
              <w:spacing w:line="12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113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7D9280" w14:textId="1342B839" w:rsidR="00967347" w:rsidRPr="009E3CDC" w:rsidRDefault="000C7A6B" w:rsidP="009E3CDC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358,451,060</w:t>
            </w:r>
          </w:p>
        </w:tc>
        <w:tc>
          <w:tcPr>
            <w:tcW w:w="360" w:type="dxa"/>
          </w:tcPr>
          <w:p w14:paraId="596A2106" w14:textId="77777777" w:rsidR="00967347" w:rsidRPr="00702A0F" w:rsidRDefault="00967347" w:rsidP="00967347">
            <w:pPr>
              <w:tabs>
                <w:tab w:val="decimal" w:pos="972"/>
              </w:tabs>
              <w:ind w:right="-14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1CBEE" w14:textId="30754CEF" w:rsidR="00967347" w:rsidRPr="009E3CDC" w:rsidRDefault="003A500E" w:rsidP="009E3CDC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21,663,060</w:t>
            </w:r>
          </w:p>
        </w:tc>
      </w:tr>
    </w:tbl>
    <w:p w14:paraId="66E29531" w14:textId="77777777" w:rsidR="00226FC6" w:rsidRPr="00A11392" w:rsidRDefault="00226FC6" w:rsidP="00410680">
      <w:pPr>
        <w:ind w:right="-43" w:firstLine="540"/>
        <w:jc w:val="thaiDistribute"/>
        <w:rPr>
          <w:rFonts w:ascii="Angsana New" w:hAnsi="Angsana New"/>
          <w:spacing w:val="-4"/>
        </w:rPr>
      </w:pPr>
    </w:p>
    <w:p w14:paraId="1AF9A598" w14:textId="47E76CDB" w:rsidR="0070572D" w:rsidRPr="00D504C9" w:rsidRDefault="00730C3B" w:rsidP="00BB0D90">
      <w:pPr>
        <w:tabs>
          <w:tab w:val="left" w:pos="540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504C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504C9">
        <w:rPr>
          <w:rFonts w:ascii="Angsana New" w:hAnsi="Angsana New"/>
          <w:sz w:val="30"/>
          <w:szCs w:val="30"/>
        </w:rPr>
        <w:t>3</w:t>
      </w:r>
      <w:r w:rsidR="005F6168" w:rsidRPr="00D504C9">
        <w:rPr>
          <w:rFonts w:ascii="Angsana New" w:hAnsi="Angsana New"/>
          <w:sz w:val="30"/>
          <w:szCs w:val="30"/>
        </w:rPr>
        <w:t xml:space="preserve">1 </w:t>
      </w:r>
      <w:r w:rsidR="005F6168" w:rsidRPr="00D504C9">
        <w:rPr>
          <w:rFonts w:ascii="Angsana New" w:hAnsi="Angsana New"/>
          <w:sz w:val="30"/>
          <w:szCs w:val="30"/>
          <w:cs/>
        </w:rPr>
        <w:t xml:space="preserve">มีนาคม </w:t>
      </w:r>
      <w:r w:rsidRPr="00D504C9">
        <w:rPr>
          <w:rFonts w:ascii="Angsana New" w:hAnsi="Angsana New"/>
          <w:sz w:val="30"/>
          <w:szCs w:val="30"/>
        </w:rPr>
        <w:t>2</w:t>
      </w:r>
      <w:r w:rsidR="003A3D93" w:rsidRPr="00D504C9">
        <w:rPr>
          <w:rFonts w:ascii="Angsana New" w:hAnsi="Angsana New"/>
          <w:sz w:val="30"/>
          <w:szCs w:val="30"/>
        </w:rPr>
        <w:t>5</w:t>
      </w:r>
      <w:r w:rsidRPr="00D504C9">
        <w:rPr>
          <w:rFonts w:ascii="Angsana New" w:hAnsi="Angsana New"/>
          <w:sz w:val="30"/>
          <w:szCs w:val="30"/>
        </w:rPr>
        <w:t>6</w:t>
      </w:r>
      <w:r w:rsidR="000C7A6B" w:rsidRPr="00D504C9">
        <w:rPr>
          <w:rFonts w:ascii="Angsana New" w:hAnsi="Angsana New"/>
          <w:sz w:val="30"/>
          <w:szCs w:val="30"/>
        </w:rPr>
        <w:t>9</w:t>
      </w:r>
      <w:r w:rsidR="003A3D93" w:rsidRPr="00D504C9">
        <w:rPr>
          <w:rFonts w:ascii="Angsana New" w:hAnsi="Angsana New" w:hint="cs"/>
          <w:sz w:val="30"/>
          <w:szCs w:val="30"/>
          <w:cs/>
        </w:rPr>
        <w:t xml:space="preserve"> </w:t>
      </w:r>
      <w:r w:rsidRPr="00D504C9">
        <w:rPr>
          <w:rFonts w:ascii="Angsana New" w:hAnsi="Angsana New"/>
          <w:sz w:val="30"/>
          <w:szCs w:val="30"/>
          <w:cs/>
        </w:rPr>
        <w:t>บริษัทมีวงเงินสินเชื่อซึ่งยังมิได้เบิกใช้</w:t>
      </w:r>
      <w:r w:rsidR="00AE3C53" w:rsidRPr="00D504C9">
        <w:rPr>
          <w:rFonts w:ascii="Angsana New" w:hAnsi="Angsana New" w:hint="cs"/>
          <w:sz w:val="30"/>
          <w:szCs w:val="30"/>
          <w:cs/>
        </w:rPr>
        <w:t xml:space="preserve"> โดยไม่รวมสัญญา</w:t>
      </w:r>
      <w:r w:rsidR="00CB0532" w:rsidRPr="00D504C9">
        <w:rPr>
          <w:rFonts w:ascii="Angsana New" w:hAnsi="Angsana New" w:hint="cs"/>
          <w:sz w:val="30"/>
          <w:szCs w:val="30"/>
          <w:cs/>
        </w:rPr>
        <w:t>ซื้อขายเงินตราต่างประเทศล่วงหน้า</w:t>
      </w:r>
      <w:r w:rsidRPr="00D504C9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A04D0E" w:rsidRPr="00D504C9">
        <w:rPr>
          <w:rFonts w:ascii="Angsana New" w:hAnsi="Angsana New"/>
          <w:sz w:val="30"/>
          <w:szCs w:val="30"/>
        </w:rPr>
        <w:t xml:space="preserve"> 600.3</w:t>
      </w:r>
      <w:r w:rsidRPr="00D504C9">
        <w:rPr>
          <w:rFonts w:ascii="Angsana New" w:hAnsi="Angsana New"/>
          <w:sz w:val="30"/>
          <w:szCs w:val="30"/>
          <w:cs/>
        </w:rPr>
        <w:t xml:space="preserve"> ล้านบาท</w:t>
      </w:r>
      <w:r w:rsidR="009F7991" w:rsidRPr="00D504C9">
        <w:rPr>
          <w:rFonts w:ascii="Angsana New" w:hAnsi="Angsana New" w:hint="cs"/>
          <w:sz w:val="30"/>
          <w:szCs w:val="30"/>
          <w:cs/>
        </w:rPr>
        <w:t xml:space="preserve"> </w:t>
      </w:r>
      <w:r w:rsidRPr="00D504C9">
        <w:rPr>
          <w:rFonts w:ascii="Angsana New" w:hAnsi="Angsana New"/>
          <w:i/>
          <w:iCs/>
          <w:sz w:val="30"/>
          <w:szCs w:val="30"/>
          <w:cs/>
        </w:rPr>
        <w:t>(</w:t>
      </w:r>
      <w:r w:rsidRPr="00D504C9">
        <w:rPr>
          <w:rFonts w:ascii="Angsana New" w:hAnsi="Angsana New"/>
          <w:i/>
          <w:iCs/>
          <w:sz w:val="30"/>
          <w:szCs w:val="30"/>
        </w:rPr>
        <w:t xml:space="preserve">31 </w:t>
      </w:r>
      <w:r w:rsidRPr="00D504C9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D504C9">
        <w:rPr>
          <w:rFonts w:ascii="Angsana New" w:hAnsi="Angsana New"/>
          <w:i/>
          <w:iCs/>
          <w:sz w:val="30"/>
          <w:szCs w:val="30"/>
        </w:rPr>
        <w:t>256</w:t>
      </w:r>
      <w:r w:rsidR="000C7A6B" w:rsidRPr="00D504C9">
        <w:rPr>
          <w:rFonts w:ascii="Angsana New" w:hAnsi="Angsana New"/>
          <w:i/>
          <w:iCs/>
          <w:sz w:val="30"/>
          <w:szCs w:val="30"/>
        </w:rPr>
        <w:t>8</w:t>
      </w:r>
      <w:r w:rsidRPr="00D504C9">
        <w:rPr>
          <w:rFonts w:ascii="Angsana New" w:hAnsi="Angsana New"/>
          <w:i/>
          <w:iCs/>
          <w:sz w:val="30"/>
          <w:szCs w:val="30"/>
          <w:cs/>
        </w:rPr>
        <w:t>:</w:t>
      </w:r>
      <w:r w:rsidR="001B05C6" w:rsidRPr="00D504C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C7A6B" w:rsidRPr="00D504C9">
        <w:rPr>
          <w:rFonts w:ascii="Angsana New" w:hAnsi="Angsana New" w:hint="cs"/>
          <w:i/>
          <w:iCs/>
          <w:sz w:val="30"/>
          <w:szCs w:val="30"/>
          <w:cs/>
        </w:rPr>
        <w:t>632</w:t>
      </w:r>
      <w:r w:rsidR="003909E6">
        <w:rPr>
          <w:rFonts w:ascii="Angsana New" w:hAnsi="Angsana New"/>
          <w:i/>
          <w:iCs/>
          <w:sz w:val="30"/>
          <w:szCs w:val="30"/>
        </w:rPr>
        <w:t>.0</w:t>
      </w:r>
      <w:r w:rsidR="00297312" w:rsidRPr="00D504C9">
        <w:rPr>
          <w:rFonts w:ascii="Angsana New" w:hAnsi="Angsana New"/>
          <w:i/>
          <w:iCs/>
          <w:sz w:val="30"/>
          <w:szCs w:val="30"/>
        </w:rPr>
        <w:t xml:space="preserve"> </w:t>
      </w:r>
      <w:r w:rsidRPr="00D504C9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A4C4BE3" w14:textId="77A635B4" w:rsidR="0056126D" w:rsidRDefault="0056126D">
      <w:pPr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450"/>
        <w:gridCol w:w="1710"/>
        <w:gridCol w:w="360"/>
        <w:gridCol w:w="1710"/>
      </w:tblGrid>
      <w:tr w:rsidR="00CF656F" w:rsidRPr="00CD07A0" w14:paraId="0E2699C8" w14:textId="77777777" w:rsidTr="00662051">
        <w:trPr>
          <w:trHeight w:val="308"/>
        </w:trPr>
        <w:tc>
          <w:tcPr>
            <w:tcW w:w="5310" w:type="dxa"/>
          </w:tcPr>
          <w:p w14:paraId="32682764" w14:textId="77777777" w:rsidR="00CF656F" w:rsidRDefault="00CF656F" w:rsidP="00034D9A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  <w:p w14:paraId="4F4C56AE" w14:textId="74927A3B" w:rsidR="00CF656F" w:rsidRPr="00CF656F" w:rsidRDefault="00CF656F" w:rsidP="00034D9A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450" w:type="dxa"/>
          </w:tcPr>
          <w:p w14:paraId="08809B61" w14:textId="77777777" w:rsidR="00CF656F" w:rsidRPr="00CD07A0" w:rsidRDefault="00CF656F" w:rsidP="00CF656F">
            <w:pPr>
              <w:spacing w:line="120" w:lineRule="atLeas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DB9ED0F" w14:textId="4258EC08" w:rsidR="00CF656F" w:rsidRPr="00CF656F" w:rsidRDefault="00CF656F" w:rsidP="00CF656F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5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F656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4540A76D" w14:textId="1B4C39CB" w:rsidR="00CF656F" w:rsidRPr="00CF656F" w:rsidRDefault="00CF656F" w:rsidP="001047F3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56F">
              <w:rPr>
                <w:rFonts w:ascii="Angsana New" w:hAnsi="Angsana New"/>
                <w:sz w:val="30"/>
                <w:szCs w:val="30"/>
              </w:rPr>
              <w:t>256</w:t>
            </w:r>
            <w:r w:rsidR="0062286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</w:tcPr>
          <w:p w14:paraId="5C63D830" w14:textId="77777777" w:rsidR="00CF656F" w:rsidRPr="00CF656F" w:rsidRDefault="00CF656F" w:rsidP="00CF656F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62B88F" w14:textId="4642D245" w:rsidR="00CF656F" w:rsidRDefault="00CF656F" w:rsidP="00CF656F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661F6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55CF5617" w14:textId="18E926E6" w:rsidR="00CF656F" w:rsidRPr="00CF656F" w:rsidRDefault="00CF656F" w:rsidP="00CF656F">
            <w:pPr>
              <w:tabs>
                <w:tab w:val="left" w:pos="14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56F">
              <w:rPr>
                <w:rFonts w:ascii="Angsana New" w:hAnsi="Angsana New"/>
                <w:sz w:val="30"/>
                <w:szCs w:val="30"/>
              </w:rPr>
              <w:t>256</w:t>
            </w:r>
            <w:r w:rsidR="0062286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F656F" w:rsidRPr="00CD07A0" w14:paraId="21571C24" w14:textId="77777777" w:rsidTr="00662051">
        <w:trPr>
          <w:trHeight w:val="335"/>
        </w:trPr>
        <w:tc>
          <w:tcPr>
            <w:tcW w:w="5310" w:type="dxa"/>
          </w:tcPr>
          <w:p w14:paraId="79E656EF" w14:textId="77777777" w:rsidR="00CF656F" w:rsidRPr="00CD07A0" w:rsidRDefault="00CF656F" w:rsidP="00034D9A">
            <w:pPr>
              <w:pStyle w:val="BodyText"/>
              <w:spacing w:after="0" w:line="120" w:lineRule="atLeas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50" w:type="dxa"/>
            <w:tcBorders>
              <w:right w:val="nil"/>
            </w:tcBorders>
          </w:tcPr>
          <w:p w14:paraId="14A20164" w14:textId="77777777" w:rsidR="00CF656F" w:rsidRPr="00CD07A0" w:rsidRDefault="00CF656F" w:rsidP="00034D9A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  <w:tcBorders>
              <w:left w:val="nil"/>
            </w:tcBorders>
          </w:tcPr>
          <w:p w14:paraId="261C28D4" w14:textId="77777777" w:rsidR="00CF656F" w:rsidRPr="00CD07A0" w:rsidRDefault="00CF656F" w:rsidP="00034D9A">
            <w:pPr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D07A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</w:tr>
      <w:tr w:rsidR="00CF656F" w:rsidRPr="00CD07A0" w14:paraId="3D5589EF" w14:textId="77777777" w:rsidTr="00662051">
        <w:tc>
          <w:tcPr>
            <w:tcW w:w="5310" w:type="dxa"/>
          </w:tcPr>
          <w:p w14:paraId="0DD25A5F" w14:textId="77777777" w:rsidR="00CF656F" w:rsidRPr="00CD07A0" w:rsidRDefault="00CF656F" w:rsidP="00CF656F">
            <w:pPr>
              <w:tabs>
                <w:tab w:val="left" w:pos="360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07A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450" w:type="dxa"/>
          </w:tcPr>
          <w:p w14:paraId="59E19F10" w14:textId="77777777" w:rsidR="00CF656F" w:rsidRPr="00CD07A0" w:rsidRDefault="00CF656F" w:rsidP="00CF656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center"/>
          </w:tcPr>
          <w:p w14:paraId="3FA01DA0" w14:textId="51D867A5" w:rsidR="00CF656F" w:rsidRPr="00662051" w:rsidRDefault="00BD0630" w:rsidP="00662051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24,424,426</w:t>
            </w:r>
          </w:p>
        </w:tc>
        <w:tc>
          <w:tcPr>
            <w:tcW w:w="360" w:type="dxa"/>
          </w:tcPr>
          <w:p w14:paraId="7C9D63C7" w14:textId="77777777" w:rsidR="00CF656F" w:rsidRPr="00CD07A0" w:rsidRDefault="00CF656F" w:rsidP="00CF656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center"/>
          </w:tcPr>
          <w:p w14:paraId="3D09D5A2" w14:textId="00B508B8" w:rsidR="00CF656F" w:rsidRPr="00CD07A0" w:rsidRDefault="00CF656F" w:rsidP="00662051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205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</w:t>
            </w:r>
            <w:r w:rsidR="0062286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24,696,447</w:t>
            </w:r>
          </w:p>
        </w:tc>
      </w:tr>
    </w:tbl>
    <w:p w14:paraId="26F96A6E" w14:textId="753215F3" w:rsidR="0056126D" w:rsidRDefault="0056126D" w:rsidP="00CF656F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6F5BBD0D" w14:textId="1B65AF0E" w:rsidR="00E91D34" w:rsidRPr="00A11392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A11392">
        <w:rPr>
          <w:rFonts w:ascii="Angsana New" w:hAnsi="Angsana New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626E6FAD" w14:textId="41BF2946" w:rsidR="005551BA" w:rsidRPr="00A11392" w:rsidRDefault="005551BA" w:rsidP="008E67C9">
      <w:pPr>
        <w:rPr>
          <w:rFonts w:ascii="Angsana New" w:hAnsi="Angsana New"/>
          <w:color w:val="000000"/>
          <w:sz w:val="30"/>
          <w:szCs w:val="30"/>
        </w:rPr>
      </w:pPr>
    </w:p>
    <w:p w14:paraId="344E4E1F" w14:textId="69718160" w:rsidR="009D0C83" w:rsidRPr="002A6CB5" w:rsidRDefault="005551BA" w:rsidP="002A6CB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บริษัทดำเนินกิจการในส่วนงานธุรกิจเดียวคือ ธุรกิจเครื่องดื่ม ดังนั้นรายได้ กำไร และสินทรัพย์ทั้งหมดที่แสดงในงบการเงินจึงเกี่ยวกับส่วนงานธุรกิจเครื่องดื่ม</w:t>
      </w:r>
    </w:p>
    <w:p w14:paraId="2B7DCEE7" w14:textId="77777777" w:rsidR="009D0C83" w:rsidRPr="00A11392" w:rsidRDefault="009D0C83" w:rsidP="00506C8D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8"/>
        <w:gridCol w:w="1710"/>
        <w:gridCol w:w="361"/>
        <w:gridCol w:w="1711"/>
      </w:tblGrid>
      <w:tr w:rsidR="0030455F" w:rsidRPr="00A11392" w14:paraId="08609AED" w14:textId="77777777" w:rsidTr="00D602A5">
        <w:tc>
          <w:tcPr>
            <w:tcW w:w="3018" w:type="pct"/>
          </w:tcPr>
          <w:p w14:paraId="522C9A25" w14:textId="0C5C9F68" w:rsidR="0030455F" w:rsidRPr="00A11392" w:rsidRDefault="0030455F" w:rsidP="007134E8">
            <w:pPr>
              <w:ind w:left="-20" w:right="-115" w:firstLine="2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5F6168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5F6168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="005F6168" w:rsidRPr="00A1139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896" w:type="pct"/>
          </w:tcPr>
          <w:p w14:paraId="14224F7E" w14:textId="44E36DBC" w:rsidR="0030455F" w:rsidRPr="00A11392" w:rsidRDefault="00C00726" w:rsidP="004D12E7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sz w:val="30"/>
                <w:szCs w:val="30"/>
              </w:rPr>
              <w:t>25</w:t>
            </w:r>
            <w:r w:rsidR="0030455F" w:rsidRPr="00A11392">
              <w:rPr>
                <w:rFonts w:ascii="Angsana New" w:hAnsi="Angsana New"/>
                <w:sz w:val="30"/>
                <w:szCs w:val="30"/>
              </w:rPr>
              <w:t>6</w:t>
            </w:r>
            <w:r w:rsidR="006D562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9" w:type="pct"/>
            <w:tcBorders>
              <w:left w:val="nil"/>
            </w:tcBorders>
          </w:tcPr>
          <w:p w14:paraId="03504448" w14:textId="77777777" w:rsidR="0030455F" w:rsidRPr="00A11392" w:rsidRDefault="0030455F" w:rsidP="007134E8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7" w:type="pct"/>
          </w:tcPr>
          <w:p w14:paraId="395837C7" w14:textId="61EF477D" w:rsidR="0030455F" w:rsidRPr="00A11392" w:rsidRDefault="00C00726" w:rsidP="007134E8">
            <w:pPr>
              <w:pStyle w:val="BodyText"/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30455F" w:rsidRPr="00A1139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6D562E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30455F" w:rsidRPr="00A11392" w14:paraId="0082FABA" w14:textId="77777777" w:rsidTr="006D562E">
        <w:tc>
          <w:tcPr>
            <w:tcW w:w="3018" w:type="pct"/>
          </w:tcPr>
          <w:p w14:paraId="7D24211A" w14:textId="2435A682" w:rsidR="0030455F" w:rsidRPr="00A11392" w:rsidRDefault="0030455F" w:rsidP="007134E8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982" w:type="pct"/>
            <w:gridSpan w:val="3"/>
          </w:tcPr>
          <w:p w14:paraId="6E16ECAF" w14:textId="77777777" w:rsidR="0030455F" w:rsidRPr="00A11392" w:rsidRDefault="0030455F" w:rsidP="007134E8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6D562E" w:rsidRPr="00A11392" w14:paraId="306D02B4" w14:textId="77777777" w:rsidTr="00D602A5">
        <w:tc>
          <w:tcPr>
            <w:tcW w:w="3018" w:type="pct"/>
          </w:tcPr>
          <w:p w14:paraId="3BD95C81" w14:textId="76C1AAF0" w:rsidR="006D562E" w:rsidRPr="00A11392" w:rsidRDefault="006D562E" w:rsidP="006D562E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896" w:type="pct"/>
          </w:tcPr>
          <w:p w14:paraId="1CBE9DC7" w14:textId="776E8719" w:rsidR="006D562E" w:rsidRPr="003F14B7" w:rsidRDefault="003F14B7" w:rsidP="006D562E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,435,112</w:t>
            </w:r>
          </w:p>
        </w:tc>
        <w:tc>
          <w:tcPr>
            <w:tcW w:w="189" w:type="pct"/>
          </w:tcPr>
          <w:p w14:paraId="57B7A339" w14:textId="77777777" w:rsidR="006D562E" w:rsidRPr="00A11392" w:rsidRDefault="006D562E" w:rsidP="006D562E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pct"/>
          </w:tcPr>
          <w:p w14:paraId="3AFDA9EF" w14:textId="57C2EED9" w:rsidR="006D562E" w:rsidRPr="008673E1" w:rsidRDefault="006D562E" w:rsidP="006D562E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,030,932</w:t>
            </w:r>
          </w:p>
        </w:tc>
      </w:tr>
      <w:tr w:rsidR="006D562E" w:rsidRPr="00A11392" w14:paraId="2C451693" w14:textId="77777777" w:rsidTr="00D602A5">
        <w:tc>
          <w:tcPr>
            <w:tcW w:w="3018" w:type="pct"/>
          </w:tcPr>
          <w:p w14:paraId="610D74CD" w14:textId="71ACD6AB" w:rsidR="006D562E" w:rsidRPr="00A11392" w:rsidRDefault="006D562E" w:rsidP="006D562E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เอเชีย</w:t>
            </w:r>
          </w:p>
        </w:tc>
        <w:tc>
          <w:tcPr>
            <w:tcW w:w="896" w:type="pct"/>
          </w:tcPr>
          <w:p w14:paraId="5C46CC44" w14:textId="289B4072" w:rsidR="006D562E" w:rsidRPr="00A11392" w:rsidRDefault="003F14B7" w:rsidP="006D562E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128,040,917</w:t>
            </w:r>
          </w:p>
        </w:tc>
        <w:tc>
          <w:tcPr>
            <w:tcW w:w="189" w:type="pct"/>
          </w:tcPr>
          <w:p w14:paraId="231726D8" w14:textId="77777777" w:rsidR="006D562E" w:rsidRPr="00A11392" w:rsidRDefault="006D562E" w:rsidP="006D562E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pct"/>
          </w:tcPr>
          <w:p w14:paraId="4A39F3A6" w14:textId="1AC01781" w:rsidR="006D562E" w:rsidRPr="008673E1" w:rsidRDefault="006D562E" w:rsidP="006D562E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145,847,945</w:t>
            </w:r>
          </w:p>
        </w:tc>
      </w:tr>
      <w:tr w:rsidR="006D562E" w:rsidRPr="00A11392" w14:paraId="02C0598C" w14:textId="77777777" w:rsidTr="00D602A5">
        <w:tc>
          <w:tcPr>
            <w:tcW w:w="3018" w:type="pct"/>
          </w:tcPr>
          <w:p w14:paraId="717FD520" w14:textId="0E45F477" w:rsidR="006D562E" w:rsidRPr="00A11392" w:rsidRDefault="006D562E" w:rsidP="006D562E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ตะวันออกกลาง</w:t>
            </w:r>
          </w:p>
        </w:tc>
        <w:tc>
          <w:tcPr>
            <w:tcW w:w="896" w:type="pct"/>
          </w:tcPr>
          <w:p w14:paraId="502010A7" w14:textId="21660028" w:rsidR="006D562E" w:rsidRPr="00A11392" w:rsidRDefault="003F14B7" w:rsidP="006D562E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30,088,366</w:t>
            </w:r>
          </w:p>
        </w:tc>
        <w:tc>
          <w:tcPr>
            <w:tcW w:w="189" w:type="pct"/>
          </w:tcPr>
          <w:p w14:paraId="792BC363" w14:textId="77777777" w:rsidR="006D562E" w:rsidRPr="00A11392" w:rsidRDefault="006D562E" w:rsidP="006D562E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pct"/>
          </w:tcPr>
          <w:p w14:paraId="1EF39C50" w14:textId="3271CA00" w:rsidR="006D562E" w:rsidRPr="008673E1" w:rsidRDefault="006D562E" w:rsidP="006D562E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12,318,049</w:t>
            </w:r>
          </w:p>
        </w:tc>
      </w:tr>
      <w:tr w:rsidR="006D562E" w:rsidRPr="00A11392" w14:paraId="0BA980F1" w14:textId="77777777" w:rsidTr="00D602A5">
        <w:tc>
          <w:tcPr>
            <w:tcW w:w="3018" w:type="pct"/>
          </w:tcPr>
          <w:p w14:paraId="2837F0FB" w14:textId="54626472" w:rsidR="006D562E" w:rsidRPr="00A11392" w:rsidRDefault="006D562E" w:rsidP="006D562E">
            <w:pPr>
              <w:tabs>
                <w:tab w:val="left" w:pos="54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139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896" w:type="pct"/>
            <w:tcBorders>
              <w:bottom w:val="single" w:sz="4" w:space="0" w:color="auto"/>
            </w:tcBorders>
          </w:tcPr>
          <w:p w14:paraId="05248B9B" w14:textId="50A04B7B" w:rsidR="006D562E" w:rsidRPr="00A11392" w:rsidRDefault="003F14B7" w:rsidP="006D562E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33,529,300</w:t>
            </w:r>
          </w:p>
        </w:tc>
        <w:tc>
          <w:tcPr>
            <w:tcW w:w="189" w:type="pct"/>
          </w:tcPr>
          <w:p w14:paraId="660C6930" w14:textId="77777777" w:rsidR="006D562E" w:rsidRPr="00A11392" w:rsidRDefault="006D562E" w:rsidP="006D562E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7" w:type="pct"/>
            <w:tcBorders>
              <w:bottom w:val="single" w:sz="4" w:space="0" w:color="auto"/>
            </w:tcBorders>
          </w:tcPr>
          <w:p w14:paraId="052C32E7" w14:textId="2B2E3147" w:rsidR="006D562E" w:rsidRPr="008673E1" w:rsidRDefault="006D562E" w:rsidP="006D562E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22,882,446</w:t>
            </w:r>
          </w:p>
        </w:tc>
      </w:tr>
      <w:tr w:rsidR="006D562E" w:rsidRPr="00A11392" w14:paraId="12CFF0C6" w14:textId="77777777" w:rsidTr="00D602A5">
        <w:tc>
          <w:tcPr>
            <w:tcW w:w="3018" w:type="pct"/>
          </w:tcPr>
          <w:p w14:paraId="00C459CC" w14:textId="77777777" w:rsidR="006D562E" w:rsidRPr="00A11392" w:rsidRDefault="006D562E" w:rsidP="006D562E">
            <w:pPr>
              <w:tabs>
                <w:tab w:val="left" w:pos="36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13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96" w:type="pct"/>
            <w:tcBorders>
              <w:top w:val="single" w:sz="4" w:space="0" w:color="auto"/>
              <w:bottom w:val="double" w:sz="4" w:space="0" w:color="auto"/>
            </w:tcBorders>
          </w:tcPr>
          <w:p w14:paraId="07B59C16" w14:textId="35EDF2AB" w:rsidR="006D562E" w:rsidRPr="008673E1" w:rsidRDefault="003F14B7" w:rsidP="006D562E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266,093,695</w:t>
            </w:r>
          </w:p>
        </w:tc>
        <w:tc>
          <w:tcPr>
            <w:tcW w:w="189" w:type="pct"/>
          </w:tcPr>
          <w:p w14:paraId="5D31BB94" w14:textId="77777777" w:rsidR="006D562E" w:rsidRPr="00A11392" w:rsidRDefault="006D562E" w:rsidP="006D562E">
            <w:pPr>
              <w:pStyle w:val="BodyText"/>
              <w:tabs>
                <w:tab w:val="decimal" w:pos="893"/>
              </w:tabs>
              <w:spacing w:after="0"/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double" w:sz="4" w:space="0" w:color="auto"/>
            </w:tcBorders>
          </w:tcPr>
          <w:p w14:paraId="57F5FBF6" w14:textId="7E488A8E" w:rsidR="006D562E" w:rsidRPr="008673E1" w:rsidRDefault="006D562E" w:rsidP="006D562E">
            <w:pPr>
              <w:pStyle w:val="acctfourfigures"/>
              <w:tabs>
                <w:tab w:val="clear" w:pos="765"/>
                <w:tab w:val="decimal" w:pos="14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73E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286,079,372</w:t>
            </w:r>
          </w:p>
        </w:tc>
      </w:tr>
    </w:tbl>
    <w:p w14:paraId="3EC16C41" w14:textId="77777777" w:rsidR="0030455F" w:rsidRPr="00A11392" w:rsidRDefault="0030455F" w:rsidP="00727A64">
      <w:pPr>
        <w:tabs>
          <w:tab w:val="left" w:pos="540"/>
        </w:tabs>
        <w:rPr>
          <w:rFonts w:ascii="Angsana New" w:hAnsi="Angsana New"/>
          <w:color w:val="000000"/>
          <w:sz w:val="30"/>
          <w:szCs w:val="30"/>
          <w:cs/>
        </w:rPr>
      </w:pPr>
    </w:p>
    <w:p w14:paraId="4D338058" w14:textId="2D6ACF4E" w:rsidR="000E15CC" w:rsidRPr="002A6CB5" w:rsidRDefault="009F3AA6" w:rsidP="002A6CB5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6698158F" w14:textId="0D2E4C53" w:rsidR="003A3D93" w:rsidRDefault="003A3D93" w:rsidP="003A3D93">
      <w:pPr>
        <w:tabs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F6752BB" w14:textId="707F2537" w:rsidR="00FB2051" w:rsidRPr="00A11392" w:rsidRDefault="000012D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1FFD742B" w14:textId="77777777" w:rsidR="00410680" w:rsidRPr="00A11392" w:rsidRDefault="00410680" w:rsidP="00BB0D90">
      <w:pPr>
        <w:pStyle w:val="ListParagraph"/>
        <w:ind w:left="340"/>
        <w:rPr>
          <w:rFonts w:ascii="Angsana New" w:hAnsi="Angsana New"/>
          <w:sz w:val="30"/>
          <w:szCs w:val="30"/>
        </w:rPr>
      </w:pPr>
    </w:p>
    <w:p w14:paraId="64F29053" w14:textId="01A6698F" w:rsidR="00755304" w:rsidRPr="005B5B0A" w:rsidRDefault="002A6CB5" w:rsidP="008D31CF">
      <w:pPr>
        <w:ind w:left="547"/>
        <w:jc w:val="thaiDistribute"/>
        <w:rPr>
          <w:rFonts w:ascii="Angsana New" w:hAnsi="Angsana New"/>
          <w:color w:val="000000"/>
          <w:spacing w:val="6"/>
          <w:sz w:val="30"/>
          <w:szCs w:val="30"/>
          <w:cs/>
        </w:rPr>
      </w:pP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>
        <w:rPr>
          <w:rFonts w:ascii="Angsana New" w:hAnsi="Angsana New"/>
          <w:color w:val="000000"/>
          <w:spacing w:val="6"/>
          <w:sz w:val="30"/>
          <w:szCs w:val="30"/>
        </w:rPr>
        <w:br/>
      </w:r>
      <w:r w:rsidRPr="002A6CB5">
        <w:rPr>
          <w:rFonts w:ascii="Angsana New" w:hAnsi="Angsana New"/>
          <w:color w:val="000000"/>
          <w:spacing w:val="6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อัตราภาษีเงินได้ที่แท้จริงของบริษัทในการดำเนินงานต่อเนื่องเป็นระยะเวลาสามเดือนสิ้นสุด</w:t>
      </w:r>
      <w:r w:rsidR="002620C4">
        <w:rPr>
          <w:rFonts w:ascii="Angsana New" w:hAnsi="Angsana New"/>
          <w:color w:val="000000"/>
          <w:spacing w:val="6"/>
          <w:sz w:val="30"/>
          <w:szCs w:val="30"/>
        </w:rPr>
        <w:br/>
      </w:r>
      <w:r w:rsidRPr="00245B3F">
        <w:rPr>
          <w:rFonts w:ascii="Angsana New" w:hAnsi="Angsana New"/>
          <w:color w:val="000000"/>
          <w:spacing w:val="6"/>
          <w:sz w:val="30"/>
          <w:szCs w:val="30"/>
          <w:cs/>
        </w:rPr>
        <w:t>วันที่</w:t>
      </w:r>
      <w:r w:rsidRPr="00245B3F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  <w:r w:rsidRPr="00245B3F">
        <w:rPr>
          <w:rFonts w:ascii="Angsana New" w:hAnsi="Angsana New"/>
          <w:color w:val="000000"/>
          <w:spacing w:val="6"/>
          <w:sz w:val="30"/>
          <w:szCs w:val="30"/>
        </w:rPr>
        <w:t>31</w:t>
      </w:r>
      <w:r w:rsidRPr="00245B3F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มีนาคม</w:t>
      </w:r>
      <w:r w:rsidR="00AE3529" w:rsidRPr="00245B3F">
        <w:rPr>
          <w:rFonts w:ascii="Angsana New" w:hAnsi="Angsana New"/>
          <w:color w:val="000000"/>
          <w:spacing w:val="6"/>
          <w:sz w:val="30"/>
          <w:szCs w:val="30"/>
        </w:rPr>
        <w:t xml:space="preserve"> 256</w:t>
      </w:r>
      <w:r w:rsidR="006D562E">
        <w:rPr>
          <w:rFonts w:ascii="Angsana New" w:hAnsi="Angsana New"/>
          <w:color w:val="000000"/>
          <w:spacing w:val="6"/>
          <w:sz w:val="30"/>
          <w:szCs w:val="30"/>
        </w:rPr>
        <w:t>9</w:t>
      </w:r>
      <w:r w:rsidRPr="00245B3F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Pr="005B5B0A">
        <w:rPr>
          <w:rFonts w:ascii="Angsana New" w:hAnsi="Angsana New"/>
          <w:color w:val="000000"/>
          <w:spacing w:val="6"/>
          <w:sz w:val="30"/>
          <w:szCs w:val="30"/>
          <w:cs/>
        </w:rPr>
        <w:t>คือ ร้อย</w:t>
      </w:r>
      <w:r w:rsidRPr="005B5B0A">
        <w:rPr>
          <w:rFonts w:ascii="Angsana New" w:hAnsi="Angsana New"/>
          <w:spacing w:val="6"/>
          <w:sz w:val="30"/>
          <w:szCs w:val="30"/>
          <w:cs/>
        </w:rPr>
        <w:t>ละ</w:t>
      </w:r>
      <w:r w:rsidRPr="005B5B0A">
        <w:rPr>
          <w:rFonts w:ascii="Angsana New" w:hAnsi="Angsana New"/>
          <w:spacing w:val="6"/>
          <w:sz w:val="30"/>
          <w:szCs w:val="30"/>
        </w:rPr>
        <w:t xml:space="preserve"> </w:t>
      </w:r>
      <w:r w:rsidR="004510FA">
        <w:rPr>
          <w:rFonts w:ascii="Angsana New" w:hAnsi="Angsana New"/>
          <w:spacing w:val="6"/>
          <w:sz w:val="30"/>
          <w:szCs w:val="30"/>
        </w:rPr>
        <w:t>2.</w:t>
      </w:r>
      <w:r w:rsidR="006E2A5E">
        <w:rPr>
          <w:rFonts w:ascii="Angsana New" w:hAnsi="Angsana New"/>
          <w:spacing w:val="6"/>
          <w:sz w:val="30"/>
          <w:szCs w:val="30"/>
        </w:rPr>
        <w:t>84</w:t>
      </w:r>
      <w:r w:rsidRPr="005B5B0A">
        <w:rPr>
          <w:rFonts w:ascii="Angsana New" w:hAnsi="Angsana New"/>
          <w:spacing w:val="6"/>
          <w:sz w:val="30"/>
          <w:szCs w:val="30"/>
        </w:rPr>
        <w:t xml:space="preserve"> </w:t>
      </w:r>
      <w:r w:rsidR="00C15E48" w:rsidRPr="005B5B0A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(256</w:t>
      </w:r>
      <w:r w:rsidR="00874E94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8</w:t>
      </w:r>
      <w:r w:rsidRPr="005B5B0A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:</w:t>
      </w:r>
      <w:r w:rsidRPr="005B5B0A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 xml:space="preserve"> ร้อยละ</w:t>
      </w:r>
      <w:r w:rsidR="00C15E48" w:rsidRPr="005B5B0A">
        <w:rPr>
          <w:rFonts w:ascii="Angsana New" w:hAnsi="Angsana New"/>
          <w:i/>
          <w:iCs/>
          <w:color w:val="000000"/>
          <w:spacing w:val="6"/>
          <w:sz w:val="30"/>
          <w:szCs w:val="30"/>
        </w:rPr>
        <w:t xml:space="preserve"> </w:t>
      </w:r>
      <w:r w:rsidR="004510FA">
        <w:rPr>
          <w:rFonts w:ascii="Angsana New" w:hAnsi="Angsana New"/>
          <w:i/>
          <w:iCs/>
          <w:color w:val="000000"/>
          <w:spacing w:val="6"/>
          <w:sz w:val="30"/>
          <w:szCs w:val="30"/>
        </w:rPr>
        <w:t>0.84</w:t>
      </w:r>
      <w:r w:rsidRPr="005B5B0A">
        <w:rPr>
          <w:rFonts w:ascii="Angsana New" w:hAnsi="Angsana New"/>
          <w:i/>
          <w:iCs/>
          <w:color w:val="000000"/>
          <w:spacing w:val="6"/>
          <w:sz w:val="30"/>
          <w:szCs w:val="30"/>
          <w:cs/>
        </w:rPr>
        <w:t>)</w:t>
      </w:r>
      <w:r w:rsidRPr="005B5B0A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 </w:t>
      </w:r>
    </w:p>
    <w:p w14:paraId="721CF268" w14:textId="6AAEEC7E" w:rsidR="008D31CF" w:rsidRDefault="008D31CF" w:rsidP="00E9651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53B395F5" w14:textId="2B8CBF55" w:rsidR="00A645C6" w:rsidRDefault="00A645C6" w:rsidP="00E9651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5194E5DC" w14:textId="58431BC9" w:rsidR="00A645C6" w:rsidRDefault="00A645C6" w:rsidP="00E9651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4B5CF740" w14:textId="77777777" w:rsidR="00AC641E" w:rsidRDefault="00AC641E" w:rsidP="00E9651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5FCBEF37" w14:textId="77777777" w:rsidR="00AC641E" w:rsidRDefault="00AC641E" w:rsidP="00E96513">
      <w:pPr>
        <w:tabs>
          <w:tab w:val="left" w:pos="540"/>
        </w:tabs>
        <w:ind w:right="-25"/>
        <w:jc w:val="thaiDistribute"/>
        <w:rPr>
          <w:rFonts w:ascii="Angsana New" w:hAnsi="Angsana New"/>
          <w:sz w:val="30"/>
          <w:szCs w:val="30"/>
        </w:rPr>
      </w:pPr>
    </w:p>
    <w:p w14:paraId="3B7FAE54" w14:textId="77777777" w:rsidR="002734EE" w:rsidRPr="003A0808" w:rsidRDefault="002734EE" w:rsidP="003A0808">
      <w:pPr>
        <w:tabs>
          <w:tab w:val="left" w:pos="540"/>
          <w:tab w:val="num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AF38570" w14:textId="05941E7C" w:rsidR="00E91D34" w:rsidRPr="005B5B0A" w:rsidRDefault="00E91D34" w:rsidP="00410680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5B5B0A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2B52DB54" w14:textId="77777777" w:rsidR="00E91D34" w:rsidRPr="00292216" w:rsidRDefault="00E91D34" w:rsidP="006A028C">
      <w:pPr>
        <w:tabs>
          <w:tab w:val="left" w:pos="540"/>
        </w:tabs>
        <w:ind w:left="540" w:right="-25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1"/>
        <w:gridCol w:w="1619"/>
      </w:tblGrid>
      <w:tr w:rsidR="0015743F" w:rsidRPr="005B5B0A" w14:paraId="600943BE" w14:textId="77777777" w:rsidTr="00494777">
        <w:trPr>
          <w:tblHeader/>
        </w:trPr>
        <w:tc>
          <w:tcPr>
            <w:tcW w:w="4127" w:type="pct"/>
          </w:tcPr>
          <w:p w14:paraId="24B4DD7D" w14:textId="10ABB747" w:rsidR="0015743F" w:rsidRPr="005B5B0A" w:rsidRDefault="0015743F" w:rsidP="005551BA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  <w:r w:rsidRPr="005B5B0A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>ณ วันที่</w:t>
            </w:r>
            <w:r w:rsidR="00470F09" w:rsidRPr="005B5B0A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 xml:space="preserve"> 31</w:t>
            </w:r>
            <w:r w:rsidRPr="005B5B0A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  <w:t xml:space="preserve"> </w:t>
            </w:r>
            <w:r w:rsidR="008554C5" w:rsidRPr="005B5B0A"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</w:rPr>
              <w:t xml:space="preserve">มีนาคม </w:t>
            </w:r>
            <w:r w:rsidRPr="005B5B0A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256</w:t>
            </w:r>
            <w:r w:rsidR="004322CA"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  <w:t>9</w:t>
            </w:r>
          </w:p>
        </w:tc>
        <w:tc>
          <w:tcPr>
            <w:tcW w:w="873" w:type="pct"/>
          </w:tcPr>
          <w:p w14:paraId="49A1D22F" w14:textId="5EAE7893" w:rsidR="0015743F" w:rsidRPr="005B5B0A" w:rsidRDefault="0015743F" w:rsidP="005551BA">
            <w:pPr>
              <w:pStyle w:val="BodyText"/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31319" w:rsidRPr="005B5B0A" w14:paraId="1ABF0E8B" w14:textId="77777777" w:rsidTr="00494777">
        <w:trPr>
          <w:trHeight w:val="371"/>
          <w:tblHeader/>
        </w:trPr>
        <w:tc>
          <w:tcPr>
            <w:tcW w:w="4127" w:type="pct"/>
          </w:tcPr>
          <w:p w14:paraId="5E78B4BA" w14:textId="77777777" w:rsidR="00031319" w:rsidRPr="005B5B0A" w:rsidRDefault="00031319" w:rsidP="00031319">
            <w:pPr>
              <w:pStyle w:val="a"/>
              <w:tabs>
                <w:tab w:val="clear" w:pos="1080"/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873" w:type="pct"/>
          </w:tcPr>
          <w:p w14:paraId="57BA2234" w14:textId="070EE629" w:rsidR="00031319" w:rsidRPr="005B5B0A" w:rsidRDefault="00031319" w:rsidP="00031319">
            <w:pPr>
              <w:pStyle w:val="BodyText"/>
              <w:spacing w:after="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B5B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031319" w:rsidRPr="005B5B0A" w14:paraId="02F1680A" w14:textId="77777777" w:rsidTr="00494777">
        <w:tc>
          <w:tcPr>
            <w:tcW w:w="4127" w:type="pct"/>
          </w:tcPr>
          <w:p w14:paraId="2E9DA252" w14:textId="77777777" w:rsidR="00031319" w:rsidRPr="005B5B0A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5B5B0A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3" w:type="pct"/>
          </w:tcPr>
          <w:p w14:paraId="7068E3A0" w14:textId="77777777" w:rsidR="00031319" w:rsidRPr="005B5B0A" w:rsidRDefault="00031319" w:rsidP="00031319">
            <w:pPr>
              <w:pStyle w:val="BodyText"/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31319" w:rsidRPr="005B5B0A" w14:paraId="32F9B9FD" w14:textId="77777777" w:rsidTr="00494777">
        <w:tc>
          <w:tcPr>
            <w:tcW w:w="4127" w:type="pct"/>
          </w:tcPr>
          <w:p w14:paraId="0231054E" w14:textId="6FCC767F" w:rsidR="00031319" w:rsidRPr="005B5B0A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5B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73" w:type="pct"/>
            <w:vAlign w:val="bottom"/>
          </w:tcPr>
          <w:p w14:paraId="2DA52142" w14:textId="5E54067C" w:rsidR="00031319" w:rsidRPr="005B5B0A" w:rsidRDefault="004322CA" w:rsidP="0003131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87,268,965</w:t>
            </w:r>
          </w:p>
        </w:tc>
      </w:tr>
      <w:tr w:rsidR="00031319" w:rsidRPr="005B5B0A" w14:paraId="6781BD59" w14:textId="77777777" w:rsidTr="00494777">
        <w:tc>
          <w:tcPr>
            <w:tcW w:w="4127" w:type="pct"/>
          </w:tcPr>
          <w:p w14:paraId="26D42CB7" w14:textId="7DA65A82" w:rsidR="00031319" w:rsidRPr="005B5B0A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5B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873" w:type="pct"/>
            <w:tcBorders>
              <w:bottom w:val="single" w:sz="4" w:space="0" w:color="auto"/>
            </w:tcBorders>
            <w:vAlign w:val="bottom"/>
          </w:tcPr>
          <w:p w14:paraId="34C43DC0" w14:textId="1945343E" w:rsidR="00031319" w:rsidRPr="005B5B0A" w:rsidRDefault="004322CA" w:rsidP="00031319">
            <w:pPr>
              <w:ind w:left="-131" w:firstLine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927,800</w:t>
            </w:r>
          </w:p>
        </w:tc>
      </w:tr>
      <w:tr w:rsidR="00031319" w:rsidRPr="005B5B0A" w14:paraId="537FDFCA" w14:textId="77777777" w:rsidTr="00494777">
        <w:tc>
          <w:tcPr>
            <w:tcW w:w="4127" w:type="pct"/>
          </w:tcPr>
          <w:p w14:paraId="3C2D445D" w14:textId="04C2BC09" w:rsidR="00031319" w:rsidRPr="005B5B0A" w:rsidRDefault="00031319" w:rsidP="00031319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B5B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47742" w14:textId="7DA4F585" w:rsidR="00031319" w:rsidRPr="005B5B0A" w:rsidRDefault="004322CA" w:rsidP="00031319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88,196,765</w:t>
            </w:r>
          </w:p>
        </w:tc>
      </w:tr>
      <w:tr w:rsidR="008D31CF" w:rsidRPr="005B5B0A" w14:paraId="5A03DDEF" w14:textId="77777777" w:rsidTr="00494777">
        <w:tc>
          <w:tcPr>
            <w:tcW w:w="4127" w:type="pct"/>
          </w:tcPr>
          <w:p w14:paraId="29006D1F" w14:textId="77777777" w:rsidR="008D31CF" w:rsidRPr="00292216" w:rsidRDefault="008D31CF" w:rsidP="006A028C">
            <w:pPr>
              <w:tabs>
                <w:tab w:val="left" w:pos="540"/>
              </w:tabs>
              <w:ind w:left="540" w:right="-2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</w:tcPr>
          <w:p w14:paraId="1066FCFB" w14:textId="77777777" w:rsidR="008D31CF" w:rsidRPr="005B5B0A" w:rsidRDefault="008D31CF" w:rsidP="006A028C">
            <w:pPr>
              <w:tabs>
                <w:tab w:val="left" w:pos="540"/>
              </w:tabs>
              <w:ind w:left="540"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5B5B0A" w14:paraId="27B2C64B" w14:textId="77777777" w:rsidTr="00494777">
        <w:tc>
          <w:tcPr>
            <w:tcW w:w="4127" w:type="pct"/>
          </w:tcPr>
          <w:p w14:paraId="610E4CD8" w14:textId="77777777" w:rsidR="00031319" w:rsidRPr="005B5B0A" w:rsidRDefault="00031319" w:rsidP="0003131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5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73" w:type="pct"/>
          </w:tcPr>
          <w:p w14:paraId="7CA6D7D3" w14:textId="77777777" w:rsidR="00031319" w:rsidRPr="005B5B0A" w:rsidRDefault="00031319" w:rsidP="00031319">
            <w:pPr>
              <w:pStyle w:val="BodyText"/>
              <w:spacing w:after="0"/>
              <w:ind w:right="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1319" w:rsidRPr="005B5B0A" w14:paraId="4321606D" w14:textId="77777777" w:rsidTr="00494777">
        <w:tc>
          <w:tcPr>
            <w:tcW w:w="4127" w:type="pct"/>
          </w:tcPr>
          <w:p w14:paraId="106E02D7" w14:textId="64751A7E" w:rsidR="00031319" w:rsidRPr="005B5B0A" w:rsidRDefault="00031319" w:rsidP="00624715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B5B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ภาระผูกพันตามสัญญาเช่า</w:t>
            </w:r>
            <w:r w:rsidR="00857D5C" w:rsidRPr="005B5B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873" w:type="pct"/>
          </w:tcPr>
          <w:p w14:paraId="676FB28B" w14:textId="0E8E79C7" w:rsidR="00031319" w:rsidRPr="00E8306C" w:rsidRDefault="00E8306C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27,200</w:t>
            </w:r>
          </w:p>
        </w:tc>
      </w:tr>
      <w:tr w:rsidR="00500E65" w:rsidRPr="005B5B0A" w14:paraId="3FEE266F" w14:textId="77777777" w:rsidTr="00494777">
        <w:tc>
          <w:tcPr>
            <w:tcW w:w="4127" w:type="pct"/>
          </w:tcPr>
          <w:p w14:paraId="2C92B19F" w14:textId="2E45455F" w:rsidR="00500E65" w:rsidRPr="005B5B0A" w:rsidRDefault="00500E65" w:rsidP="00624715">
            <w:pPr>
              <w:pStyle w:val="BodyText"/>
              <w:spacing w:after="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0E6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3" w:type="pct"/>
          </w:tcPr>
          <w:p w14:paraId="12B4DF7B" w14:textId="06533A7A" w:rsidR="00500E65" w:rsidRDefault="00821D87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1,000,000</w:t>
            </w:r>
          </w:p>
        </w:tc>
      </w:tr>
      <w:tr w:rsidR="00A50EAB" w:rsidRPr="005B5B0A" w14:paraId="2D249E08" w14:textId="77777777" w:rsidTr="00494777">
        <w:tc>
          <w:tcPr>
            <w:tcW w:w="4127" w:type="pct"/>
          </w:tcPr>
          <w:p w14:paraId="09D530DC" w14:textId="181BDB38" w:rsidR="00A50EAB" w:rsidRPr="005B5B0A" w:rsidRDefault="00A50EAB" w:rsidP="00A50EAB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B5B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00FA2" w14:textId="414C313C" w:rsidR="00A50EAB" w:rsidRPr="00E8306C" w:rsidRDefault="00821D87">
            <w:pPr>
              <w:ind w:left="-131" w:firstLine="2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E8306C">
              <w:rPr>
                <w:rFonts w:ascii="Angsana New" w:hAnsi="Angsana New"/>
                <w:b/>
                <w:bCs/>
                <w:sz w:val="30"/>
                <w:szCs w:val="30"/>
              </w:rPr>
              <w:t>27,200</w:t>
            </w:r>
          </w:p>
        </w:tc>
      </w:tr>
    </w:tbl>
    <w:p w14:paraId="741AD4CE" w14:textId="77777777" w:rsidR="00F240E9" w:rsidRPr="00292216" w:rsidRDefault="00F240E9" w:rsidP="002876C3">
      <w:pPr>
        <w:rPr>
          <w:rFonts w:ascii="Angsana New" w:hAnsi="Angsana New"/>
          <w:b/>
          <w:bCs/>
          <w:color w:val="000000"/>
          <w:sz w:val="22"/>
          <w:szCs w:val="22"/>
          <w:cs/>
        </w:rPr>
      </w:pPr>
    </w:p>
    <w:p w14:paraId="08A57B9E" w14:textId="22E7552B" w:rsidR="00177D5F" w:rsidRPr="005B5B0A" w:rsidRDefault="00177D5F" w:rsidP="002876C3">
      <w:pPr>
        <w:pStyle w:val="ListParagraph"/>
        <w:numPr>
          <w:ilvl w:val="0"/>
          <w:numId w:val="30"/>
        </w:numPr>
        <w:tabs>
          <w:tab w:val="left" w:pos="540"/>
          <w:tab w:val="num" w:pos="630"/>
        </w:tabs>
        <w:ind w:left="630" w:hanging="63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5B5B0A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1FBB178F" w14:textId="6BD6C8DC" w:rsidR="00177D5F" w:rsidRPr="00292216" w:rsidRDefault="00177D5F" w:rsidP="002876C3">
      <w:pPr>
        <w:pStyle w:val="ListParagraph"/>
        <w:tabs>
          <w:tab w:val="left" w:pos="540"/>
        </w:tabs>
        <w:ind w:left="630"/>
        <w:jc w:val="thaiDistribute"/>
        <w:rPr>
          <w:rFonts w:ascii="Angsana New" w:hAnsi="Angsana New"/>
          <w:b/>
          <w:bCs/>
          <w:color w:val="000000"/>
          <w:sz w:val="22"/>
        </w:rPr>
      </w:pPr>
    </w:p>
    <w:p w14:paraId="6FF76CF0" w14:textId="140A86A4" w:rsidR="00DF16FB" w:rsidRDefault="00DF16FB" w:rsidP="00363F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16FB">
        <w:rPr>
          <w:rFonts w:asciiTheme="majorBidi" w:hAnsiTheme="majorBidi" w:cstheme="majorBidi"/>
          <w:sz w:val="30"/>
          <w:szCs w:val="30"/>
          <w:cs/>
        </w:rPr>
        <w:t>ที่ประชุม</w:t>
      </w:r>
      <w:r w:rsidR="00C013FE">
        <w:rPr>
          <w:rFonts w:asciiTheme="majorBidi" w:hAnsiTheme="majorBidi" w:cstheme="majorBidi" w:hint="cs"/>
          <w:sz w:val="30"/>
          <w:szCs w:val="30"/>
          <w:cs/>
        </w:rPr>
        <w:t>สามัญประจำปีของผู้ถือหุ้นของบริษัท</w:t>
      </w:r>
      <w:r w:rsidRPr="00DF16FB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DF16FB">
        <w:rPr>
          <w:rFonts w:asciiTheme="majorBidi" w:hAnsiTheme="majorBidi" w:cstheme="majorBidi"/>
          <w:sz w:val="30"/>
          <w:szCs w:val="30"/>
        </w:rPr>
        <w:t>2</w:t>
      </w:r>
      <w:r w:rsidR="00C013FE">
        <w:rPr>
          <w:rFonts w:asciiTheme="majorBidi" w:hAnsiTheme="majorBidi" w:cstheme="majorBidi"/>
          <w:sz w:val="30"/>
          <w:szCs w:val="30"/>
        </w:rPr>
        <w:t>4</w:t>
      </w:r>
      <w:r w:rsidRPr="00DF16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13FE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DF16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F16FB">
        <w:rPr>
          <w:rFonts w:asciiTheme="majorBidi" w:hAnsiTheme="majorBidi" w:cstheme="majorBidi"/>
          <w:sz w:val="30"/>
          <w:szCs w:val="30"/>
        </w:rPr>
        <w:t>2569</w:t>
      </w:r>
      <w:r w:rsidRPr="00DF16FB">
        <w:rPr>
          <w:rFonts w:asciiTheme="majorBidi" w:hAnsiTheme="majorBidi" w:cstheme="majorBidi" w:hint="cs"/>
          <w:sz w:val="30"/>
          <w:szCs w:val="30"/>
          <w:cs/>
        </w:rPr>
        <w:t xml:space="preserve"> ได้มีมติอนุมัติเรื่องสำคัญ ดังนี้</w:t>
      </w:r>
    </w:p>
    <w:p w14:paraId="4ED4917E" w14:textId="77777777" w:rsidR="00363F20" w:rsidRPr="00292216" w:rsidRDefault="00363F20" w:rsidP="00363F20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21B24C8" w14:textId="3A50AAC0" w:rsidR="00DF16FB" w:rsidRDefault="00DF16FB" w:rsidP="00363F20">
      <w:pPr>
        <w:numPr>
          <w:ilvl w:val="0"/>
          <w:numId w:val="31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F16FB">
        <w:rPr>
          <w:rFonts w:asciiTheme="majorBidi" w:hAnsiTheme="majorBidi" w:cstheme="majorBidi"/>
          <w:sz w:val="30"/>
          <w:szCs w:val="30"/>
          <w:cs/>
        </w:rPr>
        <w:t xml:space="preserve">โครงการออกและเสนอขายใบสำคัญแสดงสิทธิที่จะซื้อหุ้นสามัญของบริษัทจำนวน </w:t>
      </w:r>
      <w:r w:rsidRPr="00DF16FB">
        <w:rPr>
          <w:rFonts w:asciiTheme="majorBidi" w:hAnsiTheme="majorBidi" w:cstheme="majorBidi"/>
          <w:sz w:val="30"/>
          <w:szCs w:val="30"/>
        </w:rPr>
        <w:t>10.95</w:t>
      </w:r>
      <w:r w:rsidRPr="00DF16FB">
        <w:rPr>
          <w:rFonts w:asciiTheme="majorBidi" w:hAnsiTheme="majorBidi" w:cstheme="majorBidi" w:hint="cs"/>
          <w:sz w:val="30"/>
          <w:szCs w:val="30"/>
          <w:cs/>
        </w:rPr>
        <w:t xml:space="preserve"> ล้านหน่วย ให้แก่ ผู้บริหารและพนักงานของบริษัท (</w:t>
      </w:r>
      <w:r w:rsidRPr="00DF16FB">
        <w:rPr>
          <w:rFonts w:asciiTheme="majorBidi" w:hAnsiTheme="majorBidi" w:cstheme="majorBidi"/>
          <w:sz w:val="30"/>
          <w:szCs w:val="30"/>
        </w:rPr>
        <w:t xml:space="preserve">Employee Stock Option Program (ESOP)) </w:t>
      </w:r>
      <w:r w:rsidRPr="00DF16FB">
        <w:rPr>
          <w:rFonts w:asciiTheme="majorBidi" w:hAnsiTheme="majorBidi" w:cstheme="majorBidi" w:hint="cs"/>
          <w:sz w:val="30"/>
          <w:szCs w:val="30"/>
          <w:cs/>
        </w:rPr>
        <w:t>ครั้งที่</w:t>
      </w:r>
      <w:r w:rsidR="005821D6">
        <w:rPr>
          <w:rFonts w:asciiTheme="majorBidi" w:hAnsiTheme="majorBidi" w:cstheme="majorBidi"/>
          <w:sz w:val="30"/>
          <w:szCs w:val="30"/>
        </w:rPr>
        <w:t xml:space="preserve"> </w:t>
      </w:r>
      <w:r w:rsidR="005821D6" w:rsidRPr="00DF16FB">
        <w:rPr>
          <w:rFonts w:asciiTheme="majorBidi" w:hAnsiTheme="majorBidi" w:cstheme="majorBidi" w:hint="cs"/>
          <w:sz w:val="30"/>
          <w:szCs w:val="30"/>
          <w:cs/>
        </w:rPr>
        <w:t>2</w:t>
      </w:r>
      <w:r w:rsidRPr="00DF16FB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DF16FB">
        <w:rPr>
          <w:rFonts w:asciiTheme="majorBidi" w:hAnsiTheme="majorBidi" w:cstheme="majorBidi"/>
          <w:sz w:val="30"/>
          <w:szCs w:val="30"/>
        </w:rPr>
        <w:t>PLUS-ESOP#W</w:t>
      </w:r>
      <w:r w:rsidRPr="00DF16FB">
        <w:rPr>
          <w:rFonts w:asciiTheme="majorBidi" w:hAnsiTheme="majorBidi" w:cstheme="majorBidi" w:hint="cs"/>
          <w:sz w:val="30"/>
          <w:szCs w:val="30"/>
          <w:cs/>
        </w:rPr>
        <w:t>2”)</w:t>
      </w:r>
    </w:p>
    <w:p w14:paraId="6DE5EE25" w14:textId="77777777" w:rsidR="00494777" w:rsidRPr="00292216" w:rsidRDefault="00494777" w:rsidP="00363F20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65ECE37" w14:textId="586097C7" w:rsidR="00DF16FB" w:rsidRPr="00494777" w:rsidRDefault="00DF16FB" w:rsidP="00363F20">
      <w:pPr>
        <w:pStyle w:val="ListParagraph"/>
        <w:numPr>
          <w:ilvl w:val="0"/>
          <w:numId w:val="31"/>
        </w:numPr>
        <w:spacing w:before="120"/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F16FB">
        <w:rPr>
          <w:rFonts w:asciiTheme="majorBidi" w:hAnsiTheme="majorBidi" w:cstheme="majorBidi"/>
          <w:sz w:val="30"/>
          <w:szCs w:val="30"/>
          <w:cs/>
        </w:rPr>
        <w:t xml:space="preserve">การลดทุนจดทะเบียนของบริษัทจำนวน </w:t>
      </w:r>
      <w:bookmarkStart w:id="4" w:name="_Hlk221028038"/>
      <w:bookmarkStart w:id="5" w:name="_Hlk221028085"/>
      <w:r w:rsidRPr="00DF16FB">
        <w:rPr>
          <w:rFonts w:asciiTheme="majorBidi" w:hAnsiTheme="majorBidi" w:cstheme="majorBidi"/>
          <w:sz w:val="30"/>
          <w:szCs w:val="30"/>
        </w:rPr>
        <w:t xml:space="preserve">5.47 </w:t>
      </w:r>
      <w:r w:rsidRPr="00DF16F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bookmarkEnd w:id="4"/>
      <w:r w:rsidRPr="00DF16FB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5"/>
      <w:r w:rsidRPr="00DF16FB">
        <w:rPr>
          <w:rFonts w:asciiTheme="majorBidi" w:hAnsiTheme="majorBidi" w:cstheme="majorBidi"/>
          <w:sz w:val="30"/>
          <w:szCs w:val="30"/>
          <w:cs/>
        </w:rPr>
        <w:t>จากทุนจดทะเบียนเดิมจำนวน</w:t>
      </w:r>
      <w:r w:rsidR="005821D6">
        <w:rPr>
          <w:rFonts w:asciiTheme="majorBidi" w:hAnsiTheme="majorBidi" w:cstheme="majorBidi"/>
          <w:sz w:val="30"/>
          <w:szCs w:val="30"/>
        </w:rPr>
        <w:t xml:space="preserve"> 340.47</w:t>
      </w:r>
      <w:r w:rsidRPr="00DF16FB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เหลือทุนจดทะเบียนใหม่จำนวน</w:t>
      </w:r>
      <w:r w:rsidR="005821D6">
        <w:rPr>
          <w:rFonts w:asciiTheme="majorBidi" w:hAnsiTheme="majorBidi" w:cstheme="majorBidi"/>
          <w:sz w:val="30"/>
          <w:szCs w:val="30"/>
        </w:rPr>
        <w:t xml:space="preserve"> 335.00</w:t>
      </w:r>
      <w:r w:rsidRPr="00DF16FB">
        <w:rPr>
          <w:rFonts w:asciiTheme="majorBidi" w:hAnsiTheme="majorBidi" w:cstheme="majorBidi"/>
          <w:sz w:val="30"/>
          <w:szCs w:val="30"/>
        </w:rPr>
        <w:t xml:space="preserve"> </w:t>
      </w:r>
      <w:r w:rsidRPr="00DF16FB">
        <w:rPr>
          <w:rFonts w:asciiTheme="majorBidi" w:hAnsiTheme="majorBidi" w:cstheme="majorBidi" w:hint="cs"/>
          <w:sz w:val="30"/>
          <w:szCs w:val="30"/>
          <w:cs/>
        </w:rPr>
        <w:t>ล้านบาท การลดทุนดังกล่าวเกิดจากการครบกำหนดอายุและไม่มีการใช้สิทธิตามโครงการออกและเสนอขายใบสำคัญแสดงสิทธิในการซื้อหุ้นสามัญของบริษัทให้แก่ผู้บริหารและ</w:t>
      </w:r>
      <w:r w:rsidRPr="004E1A18">
        <w:rPr>
          <w:rFonts w:asciiTheme="majorBidi" w:hAnsiTheme="majorBidi" w:cstheme="majorBidi" w:hint="cs"/>
          <w:sz w:val="30"/>
          <w:szCs w:val="30"/>
          <w:cs/>
        </w:rPr>
        <w:t xml:space="preserve">พนักงานของบริษัท ครั้งที่ </w:t>
      </w:r>
      <w:r w:rsidR="006A2E6C">
        <w:rPr>
          <w:rFonts w:asciiTheme="majorBidi" w:hAnsiTheme="majorBidi" w:cstheme="majorBidi"/>
          <w:sz w:val="30"/>
          <w:szCs w:val="30"/>
        </w:rPr>
        <w:t>1</w:t>
      </w:r>
      <w:r w:rsidRPr="004E1A18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4E1A18">
        <w:rPr>
          <w:rFonts w:asciiTheme="majorBidi" w:hAnsiTheme="majorBidi" w:cstheme="majorBidi"/>
          <w:sz w:val="30"/>
          <w:szCs w:val="30"/>
        </w:rPr>
        <w:t>PLUS-ESOP#W</w:t>
      </w:r>
      <w:r w:rsidR="006A2E6C">
        <w:rPr>
          <w:rFonts w:asciiTheme="majorBidi" w:hAnsiTheme="majorBidi" w:cstheme="majorBidi"/>
          <w:sz w:val="30"/>
          <w:szCs w:val="30"/>
        </w:rPr>
        <w:t>1</w:t>
      </w:r>
      <w:r w:rsidRPr="004E1A18">
        <w:rPr>
          <w:rFonts w:asciiTheme="majorBidi" w:hAnsiTheme="majorBidi" w:cstheme="majorBidi" w:hint="cs"/>
          <w:sz w:val="30"/>
          <w:szCs w:val="30"/>
          <w:cs/>
        </w:rPr>
        <w:t xml:space="preserve">”) จึงดำเนินการตัดหุ้นสามัญที่ยังไม่ได้จำหน่ายออกจำนวน </w:t>
      </w:r>
      <w:r w:rsidRPr="004E1A18">
        <w:rPr>
          <w:rFonts w:asciiTheme="majorBidi" w:hAnsiTheme="majorBidi" w:cstheme="majorBidi"/>
          <w:sz w:val="30"/>
          <w:szCs w:val="30"/>
        </w:rPr>
        <w:t>10.95</w:t>
      </w:r>
      <w:r w:rsidRPr="004E1A18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มูลค่าที่ตราไว้หุ้นละ </w:t>
      </w:r>
      <w:r w:rsidRPr="004E1A18">
        <w:rPr>
          <w:rFonts w:asciiTheme="majorBidi" w:hAnsiTheme="majorBidi" w:cstheme="majorBidi"/>
          <w:sz w:val="30"/>
          <w:szCs w:val="30"/>
        </w:rPr>
        <w:t xml:space="preserve">0.50 </w:t>
      </w:r>
      <w:r w:rsidRPr="004E1A18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C013FE" w:rsidRPr="004E1A18">
        <w:rPr>
          <w:rFonts w:asciiTheme="majorBidi" w:hAnsiTheme="majorBidi" w:cstheme="majorBidi"/>
          <w:sz w:val="30"/>
          <w:szCs w:val="30"/>
        </w:rPr>
        <w:t xml:space="preserve"> </w:t>
      </w:r>
      <w:r w:rsidR="008E6E23" w:rsidRPr="004E1A18">
        <w:rPr>
          <w:rFonts w:asciiTheme="majorBidi" w:hAnsiTheme="majorBidi"/>
          <w:sz w:val="30"/>
          <w:szCs w:val="30"/>
          <w:cs/>
        </w:rPr>
        <w:t>ทั้งนี้บริษัทได้ดำเนินการจดทะเบียนการ</w:t>
      </w:r>
      <w:r w:rsidR="008E6E23" w:rsidRPr="004E1A18">
        <w:rPr>
          <w:rFonts w:asciiTheme="majorBidi" w:hAnsiTheme="majorBidi" w:hint="cs"/>
          <w:sz w:val="30"/>
          <w:szCs w:val="30"/>
          <w:cs/>
        </w:rPr>
        <w:t>ลด</w:t>
      </w:r>
      <w:r w:rsidR="008E6E23" w:rsidRPr="004E1A18">
        <w:rPr>
          <w:rFonts w:asciiTheme="majorBidi" w:hAnsiTheme="majorBidi"/>
          <w:sz w:val="30"/>
          <w:szCs w:val="30"/>
          <w:cs/>
        </w:rPr>
        <w:t>ทุนกับกรมพัฒนาธุรกิจการค้าแล้วในเดือนพฤษภาคม</w:t>
      </w:r>
      <w:r w:rsidR="005821D6">
        <w:rPr>
          <w:rFonts w:asciiTheme="majorBidi" w:hAnsiTheme="majorBidi"/>
          <w:sz w:val="30"/>
          <w:szCs w:val="30"/>
        </w:rPr>
        <w:t xml:space="preserve"> </w:t>
      </w:r>
      <w:r w:rsidR="005821D6" w:rsidRPr="004E1A18">
        <w:rPr>
          <w:rFonts w:asciiTheme="majorBidi" w:hAnsiTheme="majorBidi" w:cstheme="majorBidi" w:hint="cs"/>
          <w:sz w:val="30"/>
          <w:szCs w:val="30"/>
          <w:cs/>
        </w:rPr>
        <w:t>2</w:t>
      </w:r>
      <w:r w:rsidR="005821D6">
        <w:rPr>
          <w:rFonts w:asciiTheme="majorBidi" w:hAnsiTheme="majorBidi"/>
          <w:sz w:val="30"/>
          <w:szCs w:val="30"/>
        </w:rPr>
        <w:t>569</w:t>
      </w:r>
    </w:p>
    <w:p w14:paraId="4D043139" w14:textId="77777777" w:rsidR="00494777" w:rsidRPr="00292216" w:rsidRDefault="00494777" w:rsidP="00363F20">
      <w:pPr>
        <w:spacing w:before="12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66144A0" w14:textId="0CBE7670" w:rsidR="005A25F8" w:rsidRPr="002876C3" w:rsidRDefault="00DF16FB" w:rsidP="00363F20">
      <w:pPr>
        <w:numPr>
          <w:ilvl w:val="0"/>
          <w:numId w:val="31"/>
        </w:numPr>
        <w:ind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876C3">
        <w:rPr>
          <w:rFonts w:asciiTheme="majorBidi" w:hAnsiTheme="majorBidi" w:cstheme="majorBidi"/>
          <w:sz w:val="30"/>
          <w:szCs w:val="30"/>
          <w:cs/>
        </w:rPr>
        <w:t xml:space="preserve">การเพิ่มทุนจดทะเบียนของบริษัทจำนวน </w:t>
      </w:r>
      <w:r w:rsidRPr="002876C3">
        <w:rPr>
          <w:rFonts w:asciiTheme="majorBidi" w:hAnsiTheme="majorBidi" w:cstheme="majorBidi"/>
          <w:sz w:val="30"/>
          <w:szCs w:val="30"/>
        </w:rPr>
        <w:t xml:space="preserve">5.47 </w:t>
      </w:r>
      <w:r w:rsidRPr="002876C3">
        <w:rPr>
          <w:rFonts w:asciiTheme="majorBidi" w:hAnsiTheme="majorBidi" w:cstheme="majorBidi" w:hint="cs"/>
          <w:sz w:val="30"/>
          <w:szCs w:val="30"/>
          <w:cs/>
        </w:rPr>
        <w:t xml:space="preserve">ล้านบาท จากทุนจดทะเบียนเดิมจำนวน </w:t>
      </w:r>
      <w:bookmarkStart w:id="6" w:name="_Hlk221027878"/>
      <w:r w:rsidR="005821D6" w:rsidRPr="002876C3">
        <w:rPr>
          <w:rFonts w:asciiTheme="majorBidi" w:hAnsiTheme="majorBidi" w:cstheme="majorBidi"/>
          <w:sz w:val="30"/>
          <w:szCs w:val="30"/>
        </w:rPr>
        <w:t xml:space="preserve">335.00 </w:t>
      </w:r>
      <w:r w:rsidRPr="002876C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bookmarkEnd w:id="6"/>
      <w:r w:rsidRPr="002876C3">
        <w:rPr>
          <w:rFonts w:asciiTheme="majorBidi" w:hAnsiTheme="majorBidi" w:cstheme="majorBidi" w:hint="cs"/>
          <w:sz w:val="30"/>
          <w:szCs w:val="30"/>
          <w:cs/>
        </w:rPr>
        <w:t xml:space="preserve"> เป็นทุนจดทะเบียนใหม่</w:t>
      </w:r>
      <w:bookmarkStart w:id="7" w:name="_Hlk221027871"/>
      <w:r w:rsidRPr="002876C3">
        <w:rPr>
          <w:rFonts w:asciiTheme="majorBidi" w:hAnsiTheme="majorBidi" w:cstheme="majorBidi" w:hint="cs"/>
          <w:sz w:val="30"/>
          <w:szCs w:val="30"/>
          <w:cs/>
        </w:rPr>
        <w:t>จำนวน</w:t>
      </w:r>
      <w:bookmarkEnd w:id="7"/>
      <w:r w:rsidRPr="002876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Start w:id="8" w:name="_Hlk221027863"/>
      <w:r w:rsidR="005821D6" w:rsidRPr="002876C3">
        <w:rPr>
          <w:rFonts w:asciiTheme="majorBidi" w:hAnsiTheme="majorBidi" w:cstheme="majorBidi"/>
          <w:sz w:val="30"/>
          <w:szCs w:val="30"/>
        </w:rPr>
        <w:t>340.47</w:t>
      </w:r>
      <w:r w:rsidR="005821D6" w:rsidRPr="002876C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876C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bookmarkEnd w:id="8"/>
      <w:r w:rsidRPr="002876C3">
        <w:rPr>
          <w:rFonts w:asciiTheme="majorBidi" w:hAnsiTheme="majorBidi" w:cstheme="majorBidi" w:hint="cs"/>
          <w:sz w:val="30"/>
          <w:szCs w:val="30"/>
          <w:cs/>
        </w:rPr>
        <w:t xml:space="preserve"> โดยการออกหุ้นสามัญเพิ่มทุนจำนวน </w:t>
      </w:r>
      <w:bookmarkStart w:id="9" w:name="_Hlk221027917"/>
      <w:r w:rsidRPr="002876C3">
        <w:rPr>
          <w:rFonts w:asciiTheme="majorBidi" w:hAnsiTheme="majorBidi" w:cstheme="majorBidi"/>
          <w:sz w:val="30"/>
          <w:szCs w:val="30"/>
        </w:rPr>
        <w:t>10.95</w:t>
      </w:r>
      <w:r w:rsidRPr="002876C3">
        <w:rPr>
          <w:rFonts w:asciiTheme="majorBidi" w:hAnsiTheme="majorBidi" w:cstheme="majorBidi" w:hint="cs"/>
          <w:sz w:val="30"/>
          <w:szCs w:val="30"/>
          <w:cs/>
        </w:rPr>
        <w:t xml:space="preserve"> ล้านหุ้น</w:t>
      </w:r>
      <w:bookmarkEnd w:id="9"/>
      <w:r w:rsidRPr="002876C3">
        <w:rPr>
          <w:rFonts w:asciiTheme="majorBidi" w:hAnsiTheme="majorBidi" w:cstheme="majorBidi" w:hint="cs"/>
          <w:sz w:val="30"/>
          <w:szCs w:val="30"/>
          <w:cs/>
        </w:rPr>
        <w:t xml:space="preserve"> มูลค่าที่ตราไว้หุ้นละ </w:t>
      </w:r>
      <w:bookmarkStart w:id="10" w:name="_Hlk221027931"/>
      <w:r w:rsidRPr="002876C3">
        <w:rPr>
          <w:rFonts w:asciiTheme="majorBidi" w:hAnsiTheme="majorBidi" w:cstheme="majorBidi"/>
          <w:sz w:val="30"/>
          <w:szCs w:val="30"/>
        </w:rPr>
        <w:t xml:space="preserve">0.50 </w:t>
      </w:r>
      <w:r w:rsidRPr="002876C3">
        <w:rPr>
          <w:rFonts w:asciiTheme="majorBidi" w:hAnsiTheme="majorBidi" w:cstheme="majorBidi" w:hint="cs"/>
          <w:sz w:val="30"/>
          <w:szCs w:val="30"/>
          <w:cs/>
        </w:rPr>
        <w:t>บาท</w:t>
      </w:r>
      <w:bookmarkEnd w:id="10"/>
      <w:r w:rsidRPr="002876C3">
        <w:rPr>
          <w:rFonts w:asciiTheme="majorBidi" w:hAnsiTheme="majorBidi" w:cstheme="majorBidi" w:hint="cs"/>
          <w:sz w:val="30"/>
          <w:szCs w:val="30"/>
          <w:cs/>
        </w:rPr>
        <w:t xml:space="preserve"> เพื่อรองรับการจัดสรรให้แก่ผู้บริหารและพนักงานของบริษัทฯ ครั้งที่</w:t>
      </w:r>
      <w:r w:rsidR="00C47614">
        <w:rPr>
          <w:rFonts w:asciiTheme="majorBidi" w:hAnsiTheme="majorBidi" w:cstheme="majorBidi"/>
          <w:sz w:val="30"/>
          <w:szCs w:val="30"/>
        </w:rPr>
        <w:t xml:space="preserve"> 2</w:t>
      </w:r>
      <w:r w:rsidRPr="002876C3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2876C3">
        <w:rPr>
          <w:rFonts w:asciiTheme="majorBidi" w:hAnsiTheme="majorBidi" w:cstheme="majorBidi"/>
          <w:sz w:val="30"/>
          <w:szCs w:val="30"/>
        </w:rPr>
        <w:t>PLUS-ESOP#W</w:t>
      </w:r>
      <w:r w:rsidRPr="002876C3">
        <w:rPr>
          <w:rFonts w:asciiTheme="majorBidi" w:hAnsiTheme="majorBidi" w:cstheme="majorBidi" w:hint="cs"/>
          <w:sz w:val="30"/>
          <w:szCs w:val="30"/>
          <w:cs/>
        </w:rPr>
        <w:t>2”)</w:t>
      </w:r>
      <w:r w:rsidR="008E6E23" w:rsidRPr="002876C3">
        <w:rPr>
          <w:rFonts w:asciiTheme="majorBidi" w:hAnsiTheme="majorBidi" w:cstheme="majorBidi"/>
          <w:sz w:val="30"/>
          <w:szCs w:val="30"/>
        </w:rPr>
        <w:t xml:space="preserve"> </w:t>
      </w:r>
      <w:r w:rsidR="008E6E23" w:rsidRPr="002876C3">
        <w:rPr>
          <w:rFonts w:asciiTheme="majorBidi" w:hAnsiTheme="majorBidi"/>
          <w:sz w:val="30"/>
          <w:szCs w:val="30"/>
          <w:cs/>
        </w:rPr>
        <w:t>ทั้งนี้บริษัทได้ดำเนินการจดทะเบียนการ</w:t>
      </w:r>
      <w:r w:rsidR="008E6E23" w:rsidRPr="002876C3">
        <w:rPr>
          <w:rFonts w:asciiTheme="majorBidi" w:hAnsiTheme="majorBidi" w:hint="cs"/>
          <w:sz w:val="30"/>
          <w:szCs w:val="30"/>
          <w:cs/>
        </w:rPr>
        <w:t>เพิ่ม</w:t>
      </w:r>
      <w:r w:rsidR="008E6E23" w:rsidRPr="002876C3">
        <w:rPr>
          <w:rFonts w:asciiTheme="majorBidi" w:hAnsiTheme="majorBidi"/>
          <w:sz w:val="30"/>
          <w:szCs w:val="30"/>
          <w:cs/>
        </w:rPr>
        <w:t>ทุนกับกรมพัฒนาธุรกิจการค้าแล้วในเดือนพฤษภาคม</w:t>
      </w:r>
      <w:r w:rsidR="005821D6" w:rsidRPr="002876C3">
        <w:rPr>
          <w:rFonts w:asciiTheme="majorBidi" w:hAnsiTheme="majorBidi"/>
          <w:sz w:val="30"/>
          <w:szCs w:val="30"/>
        </w:rPr>
        <w:t xml:space="preserve"> </w:t>
      </w:r>
      <w:r w:rsidR="005821D6" w:rsidRPr="002876C3">
        <w:rPr>
          <w:rFonts w:asciiTheme="majorBidi" w:hAnsiTheme="majorBidi" w:cstheme="majorBidi" w:hint="cs"/>
          <w:sz w:val="30"/>
          <w:szCs w:val="30"/>
          <w:cs/>
        </w:rPr>
        <w:t>2</w:t>
      </w:r>
      <w:r w:rsidR="005821D6" w:rsidRPr="002876C3">
        <w:rPr>
          <w:rFonts w:asciiTheme="majorBidi" w:hAnsiTheme="majorBidi"/>
          <w:sz w:val="30"/>
          <w:szCs w:val="30"/>
        </w:rPr>
        <w:t>569</w:t>
      </w:r>
    </w:p>
    <w:sectPr w:rsidR="005A25F8" w:rsidRPr="002876C3" w:rsidSect="00815886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0922C" w14:textId="77777777" w:rsidR="00B37AE2" w:rsidRDefault="00B37AE2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0BB7E633" w14:textId="77777777" w:rsidR="00B37AE2" w:rsidRDefault="00B37AE2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C4D5" w14:textId="14105D32" w:rsidR="00D312D0" w:rsidRPr="00CA6857" w:rsidRDefault="00D312D0" w:rsidP="00EB7D33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  <w:lang w:val="en-US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</w:instrText>
    </w:r>
    <w:r w:rsidRPr="00F10D94">
      <w:rPr>
        <w:rFonts w:asciiTheme="majorBidi" w:hAnsiTheme="majorBidi"/>
        <w:caps/>
        <w:sz w:val="30"/>
        <w:szCs w:val="30"/>
        <w:cs/>
      </w:rPr>
      <w:instrText xml:space="preserve">* </w:instrText>
    </w:r>
    <w:r w:rsidRPr="00F10D94">
      <w:rPr>
        <w:rFonts w:asciiTheme="majorBidi" w:hAnsiTheme="majorBidi" w:cstheme="majorBidi"/>
        <w:caps/>
        <w:sz w:val="30"/>
        <w:szCs w:val="30"/>
      </w:rPr>
      <w:instrText xml:space="preserve">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1C381E">
      <w:rPr>
        <w:rFonts w:asciiTheme="majorBidi" w:hAnsiTheme="majorBidi" w:cstheme="majorBidi"/>
        <w:caps/>
        <w:noProof/>
        <w:sz w:val="30"/>
        <w:szCs w:val="30"/>
      </w:rPr>
      <w:t>2</w:t>
    </w:r>
    <w:r w:rsidR="001C381E">
      <w:rPr>
        <w:rFonts w:asciiTheme="majorBidi" w:hAnsiTheme="majorBidi" w:cstheme="majorBidi"/>
        <w:caps/>
        <w:noProof/>
        <w:sz w:val="30"/>
        <w:szCs w:val="30"/>
      </w:rPr>
      <w:t>0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232A6" w14:textId="77777777" w:rsidR="00B37AE2" w:rsidRDefault="00B37AE2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49D0D8F3" w14:textId="77777777" w:rsidR="00B37AE2" w:rsidRDefault="00B37AE2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D80C" w14:textId="77777777" w:rsidR="00D312D0" w:rsidRDefault="00D312D0" w:rsidP="008C507D">
    <w:pPr>
      <w:pStyle w:val="Heading5"/>
      <w:rPr>
        <w:rFonts w:ascii="Angsana New" w:eastAsiaTheme="minorEastAsia" w:hAnsi="Angsana New"/>
        <w:lang w:val="en-US" w:eastAsia="ko-KR"/>
      </w:rPr>
    </w:pPr>
    <w:r w:rsidRPr="00FA4C8B">
      <w:rPr>
        <w:rFonts w:ascii="Angsana New" w:hAnsi="Angsana New"/>
        <w:cs/>
        <w:lang w:val="en-US" w:eastAsia="en-US"/>
      </w:rPr>
      <w:t>บริษัท โรแยล พลัส จำกัด</w:t>
    </w:r>
    <w:r>
      <w:rPr>
        <w:rFonts w:ascii="Angsana New" w:hAnsi="Angsana New"/>
        <w:cs/>
        <w:lang w:val="en-US" w:eastAsia="en-US"/>
      </w:rPr>
      <w:t xml:space="preserve"> </w:t>
    </w:r>
    <w:r>
      <w:rPr>
        <w:rFonts w:ascii="Angsana New" w:eastAsiaTheme="minorEastAsia" w:hAnsi="Angsana New" w:hint="cs"/>
        <w:cs/>
        <w:lang w:val="en-US" w:eastAsia="ko-KR"/>
      </w:rPr>
      <w:t xml:space="preserve">(มหาชน) </w:t>
    </w:r>
  </w:p>
  <w:p w14:paraId="63B9D466" w14:textId="77777777" w:rsidR="00D312D0" w:rsidRPr="008C507D" w:rsidRDefault="00D312D0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B1634FA" w14:textId="085BCA15" w:rsidR="00D312D0" w:rsidRDefault="00D312D0" w:rsidP="006F0510">
    <w:pPr>
      <w:rPr>
        <w:rFonts w:ascii="Angsana New" w:hAnsi="Angsana New"/>
        <w:b/>
        <w:bCs/>
        <w:sz w:val="32"/>
        <w:szCs w:val="32"/>
      </w:rPr>
    </w:pPr>
    <w:r w:rsidRPr="004A4BA7">
      <w:rPr>
        <w:rFonts w:ascii="Angsana New" w:hAnsi="Angsana New"/>
        <w:b/>
        <w:bCs/>
        <w:sz w:val="32"/>
        <w:szCs w:val="32"/>
        <w:cs/>
      </w:rPr>
      <w:t>สำหรับงวด</w:t>
    </w:r>
    <w:r w:rsidRPr="004A4BA7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4A4BA7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4A4BA7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4A4BA7">
      <w:rPr>
        <w:rFonts w:ascii="Angsana New" w:hAnsi="Angsana New"/>
        <w:b/>
        <w:bCs/>
        <w:sz w:val="32"/>
        <w:szCs w:val="32"/>
      </w:rPr>
      <w:t>256</w:t>
    </w:r>
    <w:r w:rsidR="00A86620">
      <w:rPr>
        <w:rFonts w:ascii="Angsana New" w:hAnsi="Angsana New"/>
        <w:b/>
        <w:bCs/>
        <w:sz w:val="32"/>
        <w:szCs w:val="32"/>
      </w:rPr>
      <w:t>9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4A4BA7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FB588D" w14:textId="77777777" w:rsidR="00D312D0" w:rsidRPr="007A52D5" w:rsidRDefault="00D312D0" w:rsidP="008B604A">
    <w:pPr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A157C0"/>
    <w:multiLevelType w:val="hybridMultilevel"/>
    <w:tmpl w:val="20B62DCC"/>
    <w:lvl w:ilvl="0" w:tplc="40EC020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A164BE3"/>
    <w:multiLevelType w:val="hybridMultilevel"/>
    <w:tmpl w:val="2846543E"/>
    <w:lvl w:ilvl="0" w:tplc="24C4E3A8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6553D08"/>
    <w:multiLevelType w:val="multilevel"/>
    <w:tmpl w:val="406006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5E687581"/>
    <w:multiLevelType w:val="hybridMultilevel"/>
    <w:tmpl w:val="B39040A0"/>
    <w:lvl w:ilvl="0" w:tplc="C8469CA6">
      <w:start w:val="1"/>
      <w:numFmt w:val="decimal"/>
      <w:lvlText w:val="%1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73A72589"/>
    <w:multiLevelType w:val="multilevel"/>
    <w:tmpl w:val="27D45CDE"/>
    <w:lvl w:ilvl="0">
      <w:start w:val="1"/>
      <w:numFmt w:val="decimal"/>
      <w:lvlText w:val="%1"/>
      <w:lvlJc w:val="left"/>
      <w:pPr>
        <w:tabs>
          <w:tab w:val="num" w:pos="2467"/>
        </w:tabs>
        <w:ind w:left="2467" w:hanging="340"/>
      </w:pPr>
      <w:rPr>
        <w:rFonts w:asciiTheme="majorBidi" w:hAnsiTheme="majorBidi" w:cstheme="majorBidi"/>
        <w:sz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968965869">
    <w:abstractNumId w:val="6"/>
  </w:num>
  <w:num w:numId="2" w16cid:durableId="1696542076">
    <w:abstractNumId w:val="5"/>
  </w:num>
  <w:num w:numId="3" w16cid:durableId="842402438">
    <w:abstractNumId w:val="9"/>
  </w:num>
  <w:num w:numId="4" w16cid:durableId="1511991005">
    <w:abstractNumId w:val="7"/>
  </w:num>
  <w:num w:numId="5" w16cid:durableId="1582131820">
    <w:abstractNumId w:val="8"/>
  </w:num>
  <w:num w:numId="6" w16cid:durableId="1352955662">
    <w:abstractNumId w:val="3"/>
  </w:num>
  <w:num w:numId="7" w16cid:durableId="115833988">
    <w:abstractNumId w:val="2"/>
  </w:num>
  <w:num w:numId="8" w16cid:durableId="56903205">
    <w:abstractNumId w:val="0"/>
  </w:num>
  <w:num w:numId="9" w16cid:durableId="1945989303">
    <w:abstractNumId w:val="1"/>
  </w:num>
  <w:num w:numId="10" w16cid:durableId="1651211385">
    <w:abstractNumId w:val="4"/>
  </w:num>
  <w:num w:numId="11" w16cid:durableId="1779644870">
    <w:abstractNumId w:val="17"/>
  </w:num>
  <w:num w:numId="12" w16cid:durableId="782041831">
    <w:abstractNumId w:val="12"/>
  </w:num>
  <w:num w:numId="13" w16cid:durableId="1818447329">
    <w:abstractNumId w:val="28"/>
  </w:num>
  <w:num w:numId="14" w16cid:durableId="580915323">
    <w:abstractNumId w:val="16"/>
  </w:num>
  <w:num w:numId="15" w16cid:durableId="1670130882">
    <w:abstractNumId w:val="18"/>
  </w:num>
  <w:num w:numId="16" w16cid:durableId="1069112034">
    <w:abstractNumId w:val="20"/>
  </w:num>
  <w:num w:numId="17" w16cid:durableId="1843810423">
    <w:abstractNumId w:val="19"/>
  </w:num>
  <w:num w:numId="18" w16cid:durableId="226108297">
    <w:abstractNumId w:val="27"/>
  </w:num>
  <w:num w:numId="19" w16cid:durableId="1495494113">
    <w:abstractNumId w:val="22"/>
  </w:num>
  <w:num w:numId="20" w16cid:durableId="112332915">
    <w:abstractNumId w:val="24"/>
  </w:num>
  <w:num w:numId="21" w16cid:durableId="1096437419">
    <w:abstractNumId w:val="14"/>
  </w:num>
  <w:num w:numId="22" w16cid:durableId="727725471">
    <w:abstractNumId w:val="11"/>
  </w:num>
  <w:num w:numId="23" w16cid:durableId="1623876976">
    <w:abstractNumId w:val="30"/>
  </w:num>
  <w:num w:numId="24" w16cid:durableId="763187352">
    <w:abstractNumId w:val="21"/>
  </w:num>
  <w:num w:numId="25" w16cid:durableId="423771322">
    <w:abstractNumId w:val="15"/>
  </w:num>
  <w:num w:numId="26" w16cid:durableId="204610734">
    <w:abstractNumId w:val="23"/>
  </w:num>
  <w:num w:numId="27" w16cid:durableId="573664877">
    <w:abstractNumId w:val="10"/>
  </w:num>
  <w:num w:numId="28" w16cid:durableId="1500778052">
    <w:abstractNumId w:val="13"/>
  </w:num>
  <w:num w:numId="29" w16cid:durableId="1146119339">
    <w:abstractNumId w:val="25"/>
  </w:num>
  <w:num w:numId="30" w16cid:durableId="282468906">
    <w:abstractNumId w:val="29"/>
  </w:num>
  <w:num w:numId="31" w16cid:durableId="1653870454">
    <w:abstractNumId w:val="26"/>
  </w:num>
  <w:num w:numId="32" w16cid:durableId="453409096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64E"/>
    <w:rsid w:val="000007EF"/>
    <w:rsid w:val="00000AF2"/>
    <w:rsid w:val="00000B49"/>
    <w:rsid w:val="00000E4D"/>
    <w:rsid w:val="00001148"/>
    <w:rsid w:val="000012D4"/>
    <w:rsid w:val="00001C79"/>
    <w:rsid w:val="000020B4"/>
    <w:rsid w:val="00002C9A"/>
    <w:rsid w:val="0000332D"/>
    <w:rsid w:val="00003FEC"/>
    <w:rsid w:val="000043A6"/>
    <w:rsid w:val="00004B57"/>
    <w:rsid w:val="00004C81"/>
    <w:rsid w:val="00004FDC"/>
    <w:rsid w:val="000057F1"/>
    <w:rsid w:val="0000581A"/>
    <w:rsid w:val="000059D3"/>
    <w:rsid w:val="00005C07"/>
    <w:rsid w:val="00005D33"/>
    <w:rsid w:val="00006ECA"/>
    <w:rsid w:val="0000701F"/>
    <w:rsid w:val="00007C55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30B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4F6"/>
    <w:rsid w:val="00015624"/>
    <w:rsid w:val="000158EA"/>
    <w:rsid w:val="00015B58"/>
    <w:rsid w:val="00015E4E"/>
    <w:rsid w:val="000168F3"/>
    <w:rsid w:val="00017128"/>
    <w:rsid w:val="0001725A"/>
    <w:rsid w:val="00017BBE"/>
    <w:rsid w:val="00020F06"/>
    <w:rsid w:val="00021635"/>
    <w:rsid w:val="00021AB1"/>
    <w:rsid w:val="00022459"/>
    <w:rsid w:val="0002267E"/>
    <w:rsid w:val="000229C7"/>
    <w:rsid w:val="00022F95"/>
    <w:rsid w:val="00023227"/>
    <w:rsid w:val="00024401"/>
    <w:rsid w:val="00024599"/>
    <w:rsid w:val="000252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258A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0901"/>
    <w:rsid w:val="0004129E"/>
    <w:rsid w:val="00041560"/>
    <w:rsid w:val="0004179A"/>
    <w:rsid w:val="000417F2"/>
    <w:rsid w:val="00041D67"/>
    <w:rsid w:val="00041EB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3FF7"/>
    <w:rsid w:val="00044558"/>
    <w:rsid w:val="00044BA8"/>
    <w:rsid w:val="00044E4B"/>
    <w:rsid w:val="0004528E"/>
    <w:rsid w:val="00045813"/>
    <w:rsid w:val="00045AE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4E6"/>
    <w:rsid w:val="00052853"/>
    <w:rsid w:val="00052973"/>
    <w:rsid w:val="00052B49"/>
    <w:rsid w:val="00052CB5"/>
    <w:rsid w:val="00053E40"/>
    <w:rsid w:val="00054000"/>
    <w:rsid w:val="0005460A"/>
    <w:rsid w:val="00055492"/>
    <w:rsid w:val="00055562"/>
    <w:rsid w:val="000555F6"/>
    <w:rsid w:val="00055D63"/>
    <w:rsid w:val="00055FF1"/>
    <w:rsid w:val="000561ED"/>
    <w:rsid w:val="00056AB7"/>
    <w:rsid w:val="00056FDA"/>
    <w:rsid w:val="000570BF"/>
    <w:rsid w:val="00057333"/>
    <w:rsid w:val="000573CE"/>
    <w:rsid w:val="0005760D"/>
    <w:rsid w:val="00057893"/>
    <w:rsid w:val="000579C8"/>
    <w:rsid w:val="00057CB6"/>
    <w:rsid w:val="00060157"/>
    <w:rsid w:val="0006094F"/>
    <w:rsid w:val="000609AB"/>
    <w:rsid w:val="00060EF0"/>
    <w:rsid w:val="000612BA"/>
    <w:rsid w:val="0006230D"/>
    <w:rsid w:val="00062599"/>
    <w:rsid w:val="00062DE4"/>
    <w:rsid w:val="0006301C"/>
    <w:rsid w:val="000630B1"/>
    <w:rsid w:val="000635AA"/>
    <w:rsid w:val="0006459F"/>
    <w:rsid w:val="00064D01"/>
    <w:rsid w:val="00064D05"/>
    <w:rsid w:val="000663FB"/>
    <w:rsid w:val="000666FB"/>
    <w:rsid w:val="00066B18"/>
    <w:rsid w:val="00066B95"/>
    <w:rsid w:val="00066C83"/>
    <w:rsid w:val="00067172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A"/>
    <w:rsid w:val="0007246F"/>
    <w:rsid w:val="000724F7"/>
    <w:rsid w:val="00073135"/>
    <w:rsid w:val="000737C8"/>
    <w:rsid w:val="00074126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397A"/>
    <w:rsid w:val="0008429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87FD4"/>
    <w:rsid w:val="0009004A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6CC3"/>
    <w:rsid w:val="0009702B"/>
    <w:rsid w:val="000972F5"/>
    <w:rsid w:val="000974B5"/>
    <w:rsid w:val="00097DAD"/>
    <w:rsid w:val="000A13D8"/>
    <w:rsid w:val="000A1B8D"/>
    <w:rsid w:val="000A1CF8"/>
    <w:rsid w:val="000A2942"/>
    <w:rsid w:val="000A2E33"/>
    <w:rsid w:val="000A32B1"/>
    <w:rsid w:val="000A390F"/>
    <w:rsid w:val="000A3BC3"/>
    <w:rsid w:val="000A6342"/>
    <w:rsid w:val="000A6740"/>
    <w:rsid w:val="000A6AE7"/>
    <w:rsid w:val="000A70AD"/>
    <w:rsid w:val="000A71F8"/>
    <w:rsid w:val="000A739D"/>
    <w:rsid w:val="000A76BD"/>
    <w:rsid w:val="000A79CF"/>
    <w:rsid w:val="000A7A21"/>
    <w:rsid w:val="000B02BF"/>
    <w:rsid w:val="000B081A"/>
    <w:rsid w:val="000B0DFD"/>
    <w:rsid w:val="000B129A"/>
    <w:rsid w:val="000B13B8"/>
    <w:rsid w:val="000B202C"/>
    <w:rsid w:val="000B2082"/>
    <w:rsid w:val="000B3104"/>
    <w:rsid w:val="000B3148"/>
    <w:rsid w:val="000B31D6"/>
    <w:rsid w:val="000B38AA"/>
    <w:rsid w:val="000B3A47"/>
    <w:rsid w:val="000B3BDE"/>
    <w:rsid w:val="000B4640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22EF"/>
    <w:rsid w:val="000C28CC"/>
    <w:rsid w:val="000C33A7"/>
    <w:rsid w:val="000C3AAB"/>
    <w:rsid w:val="000C3FCA"/>
    <w:rsid w:val="000C4168"/>
    <w:rsid w:val="000C4B28"/>
    <w:rsid w:val="000C4B47"/>
    <w:rsid w:val="000C4BC8"/>
    <w:rsid w:val="000C5709"/>
    <w:rsid w:val="000C6B46"/>
    <w:rsid w:val="000C7041"/>
    <w:rsid w:val="000C77A0"/>
    <w:rsid w:val="000C7A6B"/>
    <w:rsid w:val="000C7BF0"/>
    <w:rsid w:val="000D1275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5FB0"/>
    <w:rsid w:val="000D64B9"/>
    <w:rsid w:val="000D6594"/>
    <w:rsid w:val="000D68F4"/>
    <w:rsid w:val="000D741F"/>
    <w:rsid w:val="000D7B14"/>
    <w:rsid w:val="000D7C85"/>
    <w:rsid w:val="000D7EB8"/>
    <w:rsid w:val="000E028F"/>
    <w:rsid w:val="000E0E4D"/>
    <w:rsid w:val="000E0E81"/>
    <w:rsid w:val="000E12B6"/>
    <w:rsid w:val="000E14CF"/>
    <w:rsid w:val="000E15CC"/>
    <w:rsid w:val="000E1665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45E"/>
    <w:rsid w:val="000E67A1"/>
    <w:rsid w:val="000E6C88"/>
    <w:rsid w:val="000E766D"/>
    <w:rsid w:val="000E7FA6"/>
    <w:rsid w:val="000F00F6"/>
    <w:rsid w:val="000F029D"/>
    <w:rsid w:val="000F0BE7"/>
    <w:rsid w:val="000F11FA"/>
    <w:rsid w:val="000F122E"/>
    <w:rsid w:val="000F1668"/>
    <w:rsid w:val="000F196A"/>
    <w:rsid w:val="000F1FFD"/>
    <w:rsid w:val="000F20B0"/>
    <w:rsid w:val="000F2513"/>
    <w:rsid w:val="000F28FE"/>
    <w:rsid w:val="000F2AB8"/>
    <w:rsid w:val="000F326E"/>
    <w:rsid w:val="000F3896"/>
    <w:rsid w:val="000F3BC9"/>
    <w:rsid w:val="000F4233"/>
    <w:rsid w:val="000F4DFE"/>
    <w:rsid w:val="000F562F"/>
    <w:rsid w:val="000F58E1"/>
    <w:rsid w:val="000F60F2"/>
    <w:rsid w:val="000F6539"/>
    <w:rsid w:val="000F7143"/>
    <w:rsid w:val="000F7549"/>
    <w:rsid w:val="000F7C92"/>
    <w:rsid w:val="0010011A"/>
    <w:rsid w:val="00101014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7F3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6856"/>
    <w:rsid w:val="00116ADC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63"/>
    <w:rsid w:val="00121E83"/>
    <w:rsid w:val="00121F6D"/>
    <w:rsid w:val="001221C2"/>
    <w:rsid w:val="00122713"/>
    <w:rsid w:val="0012321F"/>
    <w:rsid w:val="00123373"/>
    <w:rsid w:val="00123F61"/>
    <w:rsid w:val="001249E4"/>
    <w:rsid w:val="00124C29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70C"/>
    <w:rsid w:val="00130AEB"/>
    <w:rsid w:val="00130DED"/>
    <w:rsid w:val="00131489"/>
    <w:rsid w:val="001317DE"/>
    <w:rsid w:val="001331A8"/>
    <w:rsid w:val="001332C4"/>
    <w:rsid w:val="001334A1"/>
    <w:rsid w:val="0013506F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6C0"/>
    <w:rsid w:val="00141B2C"/>
    <w:rsid w:val="0014226F"/>
    <w:rsid w:val="0014285E"/>
    <w:rsid w:val="00142A8C"/>
    <w:rsid w:val="00142F4F"/>
    <w:rsid w:val="001434CA"/>
    <w:rsid w:val="001438B1"/>
    <w:rsid w:val="001438E1"/>
    <w:rsid w:val="00144009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68E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5FCB"/>
    <w:rsid w:val="00156060"/>
    <w:rsid w:val="00156096"/>
    <w:rsid w:val="00156303"/>
    <w:rsid w:val="00156D95"/>
    <w:rsid w:val="00157054"/>
    <w:rsid w:val="0015743F"/>
    <w:rsid w:val="00157490"/>
    <w:rsid w:val="001574C2"/>
    <w:rsid w:val="00157D6C"/>
    <w:rsid w:val="00157DA5"/>
    <w:rsid w:val="00157F65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9B2"/>
    <w:rsid w:val="00164AFB"/>
    <w:rsid w:val="0016539C"/>
    <w:rsid w:val="00165620"/>
    <w:rsid w:val="001658F5"/>
    <w:rsid w:val="00165944"/>
    <w:rsid w:val="00165AB0"/>
    <w:rsid w:val="00165CD4"/>
    <w:rsid w:val="00166F4A"/>
    <w:rsid w:val="00167270"/>
    <w:rsid w:val="00167315"/>
    <w:rsid w:val="00167B0D"/>
    <w:rsid w:val="00170272"/>
    <w:rsid w:val="001706D8"/>
    <w:rsid w:val="00170D8B"/>
    <w:rsid w:val="00170F42"/>
    <w:rsid w:val="001710C6"/>
    <w:rsid w:val="001712F2"/>
    <w:rsid w:val="001716BA"/>
    <w:rsid w:val="001722B3"/>
    <w:rsid w:val="001725AD"/>
    <w:rsid w:val="00174106"/>
    <w:rsid w:val="00174A7A"/>
    <w:rsid w:val="00175BE8"/>
    <w:rsid w:val="00175C32"/>
    <w:rsid w:val="00175CB8"/>
    <w:rsid w:val="0017687F"/>
    <w:rsid w:val="00176A95"/>
    <w:rsid w:val="00176F38"/>
    <w:rsid w:val="00177860"/>
    <w:rsid w:val="00177D5F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69D"/>
    <w:rsid w:val="00187D12"/>
    <w:rsid w:val="0019035A"/>
    <w:rsid w:val="00190501"/>
    <w:rsid w:val="0019098D"/>
    <w:rsid w:val="00190BFB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622"/>
    <w:rsid w:val="001A0B80"/>
    <w:rsid w:val="001A1456"/>
    <w:rsid w:val="001A1949"/>
    <w:rsid w:val="001A257C"/>
    <w:rsid w:val="001A2995"/>
    <w:rsid w:val="001A3366"/>
    <w:rsid w:val="001A3D0A"/>
    <w:rsid w:val="001A3E0F"/>
    <w:rsid w:val="001A3F75"/>
    <w:rsid w:val="001A3FB7"/>
    <w:rsid w:val="001A435B"/>
    <w:rsid w:val="001A4610"/>
    <w:rsid w:val="001A473A"/>
    <w:rsid w:val="001A50F6"/>
    <w:rsid w:val="001A67A0"/>
    <w:rsid w:val="001A67DB"/>
    <w:rsid w:val="001A7448"/>
    <w:rsid w:val="001A7877"/>
    <w:rsid w:val="001A7C6D"/>
    <w:rsid w:val="001A7FF8"/>
    <w:rsid w:val="001B055E"/>
    <w:rsid w:val="001B058B"/>
    <w:rsid w:val="001B05C6"/>
    <w:rsid w:val="001B0DE5"/>
    <w:rsid w:val="001B1B0D"/>
    <w:rsid w:val="001B21D4"/>
    <w:rsid w:val="001B302F"/>
    <w:rsid w:val="001B3236"/>
    <w:rsid w:val="001B3417"/>
    <w:rsid w:val="001B3F8B"/>
    <w:rsid w:val="001B50E4"/>
    <w:rsid w:val="001B53C1"/>
    <w:rsid w:val="001B65F8"/>
    <w:rsid w:val="001B6672"/>
    <w:rsid w:val="001B6945"/>
    <w:rsid w:val="001B69E2"/>
    <w:rsid w:val="001C0014"/>
    <w:rsid w:val="001C0ACF"/>
    <w:rsid w:val="001C1E9E"/>
    <w:rsid w:val="001C2299"/>
    <w:rsid w:val="001C22B6"/>
    <w:rsid w:val="001C2586"/>
    <w:rsid w:val="001C2934"/>
    <w:rsid w:val="001C381E"/>
    <w:rsid w:val="001C3896"/>
    <w:rsid w:val="001C3914"/>
    <w:rsid w:val="001C3EB9"/>
    <w:rsid w:val="001C43C1"/>
    <w:rsid w:val="001C489C"/>
    <w:rsid w:val="001C48D9"/>
    <w:rsid w:val="001C499C"/>
    <w:rsid w:val="001C4D49"/>
    <w:rsid w:val="001C532F"/>
    <w:rsid w:val="001C55CF"/>
    <w:rsid w:val="001C5CA9"/>
    <w:rsid w:val="001C5D07"/>
    <w:rsid w:val="001C69C1"/>
    <w:rsid w:val="001C6C1D"/>
    <w:rsid w:val="001C7AD2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56AF"/>
    <w:rsid w:val="001D6A07"/>
    <w:rsid w:val="001D777B"/>
    <w:rsid w:val="001D7C40"/>
    <w:rsid w:val="001D7DD0"/>
    <w:rsid w:val="001D7E6D"/>
    <w:rsid w:val="001E01CB"/>
    <w:rsid w:val="001E030D"/>
    <w:rsid w:val="001E0691"/>
    <w:rsid w:val="001E0A15"/>
    <w:rsid w:val="001E0C7E"/>
    <w:rsid w:val="001E0D0D"/>
    <w:rsid w:val="001E17D8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2C59"/>
    <w:rsid w:val="002034BF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0EDF"/>
    <w:rsid w:val="002110D1"/>
    <w:rsid w:val="00211A6B"/>
    <w:rsid w:val="00211AE5"/>
    <w:rsid w:val="00212068"/>
    <w:rsid w:val="002120AB"/>
    <w:rsid w:val="0021268F"/>
    <w:rsid w:val="00212867"/>
    <w:rsid w:val="00212C51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742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33DF"/>
    <w:rsid w:val="00224118"/>
    <w:rsid w:val="002246AC"/>
    <w:rsid w:val="00224E76"/>
    <w:rsid w:val="002250A0"/>
    <w:rsid w:val="002251F7"/>
    <w:rsid w:val="00225A1E"/>
    <w:rsid w:val="00225BE8"/>
    <w:rsid w:val="0022663F"/>
    <w:rsid w:val="002267E4"/>
    <w:rsid w:val="00226FC6"/>
    <w:rsid w:val="0022753D"/>
    <w:rsid w:val="00227944"/>
    <w:rsid w:val="00227E42"/>
    <w:rsid w:val="00230188"/>
    <w:rsid w:val="0023038C"/>
    <w:rsid w:val="0023062A"/>
    <w:rsid w:val="0023068C"/>
    <w:rsid w:val="002307B5"/>
    <w:rsid w:val="002308C6"/>
    <w:rsid w:val="00230CF4"/>
    <w:rsid w:val="002312B4"/>
    <w:rsid w:val="00231458"/>
    <w:rsid w:val="00231678"/>
    <w:rsid w:val="00232645"/>
    <w:rsid w:val="0023348D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39"/>
    <w:rsid w:val="00240BDC"/>
    <w:rsid w:val="00241512"/>
    <w:rsid w:val="00241A2B"/>
    <w:rsid w:val="00241E06"/>
    <w:rsid w:val="00242656"/>
    <w:rsid w:val="00242CB2"/>
    <w:rsid w:val="00242CFD"/>
    <w:rsid w:val="00243C27"/>
    <w:rsid w:val="002443C8"/>
    <w:rsid w:val="0024451F"/>
    <w:rsid w:val="00244979"/>
    <w:rsid w:val="002456BC"/>
    <w:rsid w:val="00245B3F"/>
    <w:rsid w:val="0024602E"/>
    <w:rsid w:val="00246574"/>
    <w:rsid w:val="00246787"/>
    <w:rsid w:val="00247623"/>
    <w:rsid w:val="002479A1"/>
    <w:rsid w:val="00247B28"/>
    <w:rsid w:val="00247EEA"/>
    <w:rsid w:val="00250A52"/>
    <w:rsid w:val="00250DD4"/>
    <w:rsid w:val="00250E5F"/>
    <w:rsid w:val="00251C3D"/>
    <w:rsid w:val="00251C53"/>
    <w:rsid w:val="002522D3"/>
    <w:rsid w:val="0025234C"/>
    <w:rsid w:val="00252963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60B8"/>
    <w:rsid w:val="002564DB"/>
    <w:rsid w:val="00256EF5"/>
    <w:rsid w:val="002572E7"/>
    <w:rsid w:val="00257655"/>
    <w:rsid w:val="00257F0E"/>
    <w:rsid w:val="00260145"/>
    <w:rsid w:val="00260293"/>
    <w:rsid w:val="00260D54"/>
    <w:rsid w:val="00260F39"/>
    <w:rsid w:val="002610A7"/>
    <w:rsid w:val="00261198"/>
    <w:rsid w:val="00261A73"/>
    <w:rsid w:val="00262079"/>
    <w:rsid w:val="002620C4"/>
    <w:rsid w:val="0026239E"/>
    <w:rsid w:val="00262473"/>
    <w:rsid w:val="0026289C"/>
    <w:rsid w:val="00262DFC"/>
    <w:rsid w:val="002634AD"/>
    <w:rsid w:val="00263ADC"/>
    <w:rsid w:val="002644CD"/>
    <w:rsid w:val="0026461C"/>
    <w:rsid w:val="00264D2F"/>
    <w:rsid w:val="00265762"/>
    <w:rsid w:val="00265D75"/>
    <w:rsid w:val="00266075"/>
    <w:rsid w:val="002668F3"/>
    <w:rsid w:val="00267497"/>
    <w:rsid w:val="002674ED"/>
    <w:rsid w:val="00267A9C"/>
    <w:rsid w:val="002709B1"/>
    <w:rsid w:val="00270D06"/>
    <w:rsid w:val="00271030"/>
    <w:rsid w:val="002716DA"/>
    <w:rsid w:val="00272682"/>
    <w:rsid w:val="00272D85"/>
    <w:rsid w:val="00272E27"/>
    <w:rsid w:val="002733F7"/>
    <w:rsid w:val="002734EE"/>
    <w:rsid w:val="002735FB"/>
    <w:rsid w:val="00273DBE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6A4"/>
    <w:rsid w:val="002848A6"/>
    <w:rsid w:val="002853B9"/>
    <w:rsid w:val="00286128"/>
    <w:rsid w:val="00286F40"/>
    <w:rsid w:val="002874C3"/>
    <w:rsid w:val="002876C3"/>
    <w:rsid w:val="00287825"/>
    <w:rsid w:val="00287CA8"/>
    <w:rsid w:val="002902CC"/>
    <w:rsid w:val="00290B0F"/>
    <w:rsid w:val="00290CF4"/>
    <w:rsid w:val="00291099"/>
    <w:rsid w:val="002914BF"/>
    <w:rsid w:val="002917D2"/>
    <w:rsid w:val="0029196B"/>
    <w:rsid w:val="00291D2A"/>
    <w:rsid w:val="00292216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760"/>
    <w:rsid w:val="00295878"/>
    <w:rsid w:val="002962C6"/>
    <w:rsid w:val="002963CD"/>
    <w:rsid w:val="002965A0"/>
    <w:rsid w:val="00296B6C"/>
    <w:rsid w:val="00297258"/>
    <w:rsid w:val="00297312"/>
    <w:rsid w:val="0029743B"/>
    <w:rsid w:val="00297C74"/>
    <w:rsid w:val="002A0947"/>
    <w:rsid w:val="002A0E77"/>
    <w:rsid w:val="002A0FE9"/>
    <w:rsid w:val="002A125D"/>
    <w:rsid w:val="002A1ED2"/>
    <w:rsid w:val="002A1F85"/>
    <w:rsid w:val="002A2294"/>
    <w:rsid w:val="002A233B"/>
    <w:rsid w:val="002A2500"/>
    <w:rsid w:val="002A27DE"/>
    <w:rsid w:val="002A2860"/>
    <w:rsid w:val="002A315A"/>
    <w:rsid w:val="002A33A2"/>
    <w:rsid w:val="002A3CED"/>
    <w:rsid w:val="002A43FA"/>
    <w:rsid w:val="002A45D9"/>
    <w:rsid w:val="002A45F0"/>
    <w:rsid w:val="002A4AD2"/>
    <w:rsid w:val="002A641D"/>
    <w:rsid w:val="002A643F"/>
    <w:rsid w:val="002A6AC8"/>
    <w:rsid w:val="002A6B8E"/>
    <w:rsid w:val="002A6CB5"/>
    <w:rsid w:val="002A6D1B"/>
    <w:rsid w:val="002A6D9B"/>
    <w:rsid w:val="002A7A62"/>
    <w:rsid w:val="002A7D4B"/>
    <w:rsid w:val="002B16CD"/>
    <w:rsid w:val="002B20F3"/>
    <w:rsid w:val="002B2237"/>
    <w:rsid w:val="002B2749"/>
    <w:rsid w:val="002B2AE6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2"/>
    <w:rsid w:val="002B65B4"/>
    <w:rsid w:val="002B67AD"/>
    <w:rsid w:val="002B6C8D"/>
    <w:rsid w:val="002B76B4"/>
    <w:rsid w:val="002C044C"/>
    <w:rsid w:val="002C0471"/>
    <w:rsid w:val="002C088F"/>
    <w:rsid w:val="002C08AE"/>
    <w:rsid w:val="002C1678"/>
    <w:rsid w:val="002C1995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6F28"/>
    <w:rsid w:val="002C742A"/>
    <w:rsid w:val="002C7849"/>
    <w:rsid w:val="002C7967"/>
    <w:rsid w:val="002C798D"/>
    <w:rsid w:val="002C7F31"/>
    <w:rsid w:val="002D01F3"/>
    <w:rsid w:val="002D0A6E"/>
    <w:rsid w:val="002D0AFC"/>
    <w:rsid w:val="002D1944"/>
    <w:rsid w:val="002D195C"/>
    <w:rsid w:val="002D1B65"/>
    <w:rsid w:val="002D2A59"/>
    <w:rsid w:val="002D2C5A"/>
    <w:rsid w:val="002D333B"/>
    <w:rsid w:val="002D351D"/>
    <w:rsid w:val="002D4157"/>
    <w:rsid w:val="002D465F"/>
    <w:rsid w:val="002D50F7"/>
    <w:rsid w:val="002D55FF"/>
    <w:rsid w:val="002D6386"/>
    <w:rsid w:val="002D6414"/>
    <w:rsid w:val="002D6CEB"/>
    <w:rsid w:val="002D6F36"/>
    <w:rsid w:val="002D7523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A2F"/>
    <w:rsid w:val="002E422E"/>
    <w:rsid w:val="002E5005"/>
    <w:rsid w:val="002E51BA"/>
    <w:rsid w:val="002E51E4"/>
    <w:rsid w:val="002E558A"/>
    <w:rsid w:val="002E585E"/>
    <w:rsid w:val="002E58FD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4F8"/>
    <w:rsid w:val="002F4A86"/>
    <w:rsid w:val="002F5702"/>
    <w:rsid w:val="002F61E7"/>
    <w:rsid w:val="002F64CA"/>
    <w:rsid w:val="002F65F8"/>
    <w:rsid w:val="002F6F84"/>
    <w:rsid w:val="002F71D6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0B"/>
    <w:rsid w:val="00307BE0"/>
    <w:rsid w:val="00307FF7"/>
    <w:rsid w:val="003100C5"/>
    <w:rsid w:val="00310198"/>
    <w:rsid w:val="0031120B"/>
    <w:rsid w:val="003116BA"/>
    <w:rsid w:val="003116FB"/>
    <w:rsid w:val="0031186F"/>
    <w:rsid w:val="003119DE"/>
    <w:rsid w:val="00311B2A"/>
    <w:rsid w:val="00311C31"/>
    <w:rsid w:val="0031212C"/>
    <w:rsid w:val="00312C0A"/>
    <w:rsid w:val="00312D52"/>
    <w:rsid w:val="00312E76"/>
    <w:rsid w:val="00313196"/>
    <w:rsid w:val="00313417"/>
    <w:rsid w:val="003134A1"/>
    <w:rsid w:val="0031354D"/>
    <w:rsid w:val="00313A0E"/>
    <w:rsid w:val="00313E1A"/>
    <w:rsid w:val="00313E85"/>
    <w:rsid w:val="00314002"/>
    <w:rsid w:val="003140FD"/>
    <w:rsid w:val="003148C6"/>
    <w:rsid w:val="00314A1F"/>
    <w:rsid w:val="00314D61"/>
    <w:rsid w:val="00314E88"/>
    <w:rsid w:val="00315644"/>
    <w:rsid w:val="003162DD"/>
    <w:rsid w:val="003163DC"/>
    <w:rsid w:val="003166FD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348C"/>
    <w:rsid w:val="00323F9C"/>
    <w:rsid w:val="0032436D"/>
    <w:rsid w:val="003243DC"/>
    <w:rsid w:val="00324C33"/>
    <w:rsid w:val="003262EE"/>
    <w:rsid w:val="003265ED"/>
    <w:rsid w:val="00326880"/>
    <w:rsid w:val="00326C4F"/>
    <w:rsid w:val="00326D33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0B23"/>
    <w:rsid w:val="00341062"/>
    <w:rsid w:val="0034115E"/>
    <w:rsid w:val="003414D4"/>
    <w:rsid w:val="00342028"/>
    <w:rsid w:val="00342078"/>
    <w:rsid w:val="00342222"/>
    <w:rsid w:val="003425DF"/>
    <w:rsid w:val="00342731"/>
    <w:rsid w:val="00342812"/>
    <w:rsid w:val="0034294D"/>
    <w:rsid w:val="00342CF7"/>
    <w:rsid w:val="00342FA3"/>
    <w:rsid w:val="003433F5"/>
    <w:rsid w:val="00343C7B"/>
    <w:rsid w:val="00343DAB"/>
    <w:rsid w:val="00344637"/>
    <w:rsid w:val="00344E3E"/>
    <w:rsid w:val="00345869"/>
    <w:rsid w:val="00345DC1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AC"/>
    <w:rsid w:val="00352F1F"/>
    <w:rsid w:val="00353AE5"/>
    <w:rsid w:val="00353D6B"/>
    <w:rsid w:val="00353E57"/>
    <w:rsid w:val="00354009"/>
    <w:rsid w:val="003542A8"/>
    <w:rsid w:val="00354782"/>
    <w:rsid w:val="00354DD8"/>
    <w:rsid w:val="00354F48"/>
    <w:rsid w:val="003550C2"/>
    <w:rsid w:val="00355195"/>
    <w:rsid w:val="003554F6"/>
    <w:rsid w:val="003558BB"/>
    <w:rsid w:val="00355962"/>
    <w:rsid w:val="00356E85"/>
    <w:rsid w:val="00357948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3F20"/>
    <w:rsid w:val="00364138"/>
    <w:rsid w:val="0036448D"/>
    <w:rsid w:val="00364B5A"/>
    <w:rsid w:val="00364D93"/>
    <w:rsid w:val="00365A5E"/>
    <w:rsid w:val="00365C82"/>
    <w:rsid w:val="00366204"/>
    <w:rsid w:val="003665BA"/>
    <w:rsid w:val="00366828"/>
    <w:rsid w:val="00366C2D"/>
    <w:rsid w:val="00366CC9"/>
    <w:rsid w:val="00366D0B"/>
    <w:rsid w:val="00367463"/>
    <w:rsid w:val="00367947"/>
    <w:rsid w:val="00367DA7"/>
    <w:rsid w:val="00367F24"/>
    <w:rsid w:val="00367FB8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22B"/>
    <w:rsid w:val="0037455F"/>
    <w:rsid w:val="00374A05"/>
    <w:rsid w:val="00374B7B"/>
    <w:rsid w:val="003757A5"/>
    <w:rsid w:val="0037581D"/>
    <w:rsid w:val="00375C7B"/>
    <w:rsid w:val="00376384"/>
    <w:rsid w:val="00376466"/>
    <w:rsid w:val="003765BF"/>
    <w:rsid w:val="00376892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9E6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2B3"/>
    <w:rsid w:val="00397446"/>
    <w:rsid w:val="0039748F"/>
    <w:rsid w:val="003978B7"/>
    <w:rsid w:val="00397F4D"/>
    <w:rsid w:val="003A05B1"/>
    <w:rsid w:val="003A0808"/>
    <w:rsid w:val="003A08DB"/>
    <w:rsid w:val="003A0D60"/>
    <w:rsid w:val="003A16EF"/>
    <w:rsid w:val="003A2831"/>
    <w:rsid w:val="003A30F3"/>
    <w:rsid w:val="003A3294"/>
    <w:rsid w:val="003A3715"/>
    <w:rsid w:val="003A3D93"/>
    <w:rsid w:val="003A4450"/>
    <w:rsid w:val="003A4B05"/>
    <w:rsid w:val="003A4FAD"/>
    <w:rsid w:val="003A500E"/>
    <w:rsid w:val="003A559C"/>
    <w:rsid w:val="003A5D12"/>
    <w:rsid w:val="003A66B0"/>
    <w:rsid w:val="003A7117"/>
    <w:rsid w:val="003A7879"/>
    <w:rsid w:val="003A795A"/>
    <w:rsid w:val="003A797B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82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0167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359"/>
    <w:rsid w:val="003C6401"/>
    <w:rsid w:val="003C65E3"/>
    <w:rsid w:val="003C6E10"/>
    <w:rsid w:val="003C740B"/>
    <w:rsid w:val="003C7741"/>
    <w:rsid w:val="003D01F1"/>
    <w:rsid w:val="003D0230"/>
    <w:rsid w:val="003D032E"/>
    <w:rsid w:val="003D07E4"/>
    <w:rsid w:val="003D0A62"/>
    <w:rsid w:val="003D0C4F"/>
    <w:rsid w:val="003D11B7"/>
    <w:rsid w:val="003D133F"/>
    <w:rsid w:val="003D1766"/>
    <w:rsid w:val="003D1BF6"/>
    <w:rsid w:val="003D1D97"/>
    <w:rsid w:val="003D1EFE"/>
    <w:rsid w:val="003D20BF"/>
    <w:rsid w:val="003D2286"/>
    <w:rsid w:val="003D278B"/>
    <w:rsid w:val="003D296C"/>
    <w:rsid w:val="003D2AF5"/>
    <w:rsid w:val="003D2F64"/>
    <w:rsid w:val="003D2FD2"/>
    <w:rsid w:val="003D392F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158"/>
    <w:rsid w:val="003E730B"/>
    <w:rsid w:val="003E7466"/>
    <w:rsid w:val="003E7985"/>
    <w:rsid w:val="003E7A2E"/>
    <w:rsid w:val="003E7D01"/>
    <w:rsid w:val="003F069A"/>
    <w:rsid w:val="003F119C"/>
    <w:rsid w:val="003F14B7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B4F"/>
    <w:rsid w:val="00400C86"/>
    <w:rsid w:val="00401390"/>
    <w:rsid w:val="004020C7"/>
    <w:rsid w:val="0040220B"/>
    <w:rsid w:val="00402CFA"/>
    <w:rsid w:val="00403412"/>
    <w:rsid w:val="00403769"/>
    <w:rsid w:val="00403B78"/>
    <w:rsid w:val="00404283"/>
    <w:rsid w:val="004051F9"/>
    <w:rsid w:val="00405298"/>
    <w:rsid w:val="00405352"/>
    <w:rsid w:val="004053E5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680"/>
    <w:rsid w:val="0041086D"/>
    <w:rsid w:val="00410AC0"/>
    <w:rsid w:val="004111C6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0EA8"/>
    <w:rsid w:val="00421066"/>
    <w:rsid w:val="00421BAB"/>
    <w:rsid w:val="004226D7"/>
    <w:rsid w:val="0042349F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5C1"/>
    <w:rsid w:val="0043089D"/>
    <w:rsid w:val="00430969"/>
    <w:rsid w:val="004314DE"/>
    <w:rsid w:val="004322CA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0D"/>
    <w:rsid w:val="0043788B"/>
    <w:rsid w:val="00437A59"/>
    <w:rsid w:val="00437E06"/>
    <w:rsid w:val="00437F2A"/>
    <w:rsid w:val="00440010"/>
    <w:rsid w:val="004403DE"/>
    <w:rsid w:val="00440546"/>
    <w:rsid w:val="0044156D"/>
    <w:rsid w:val="00442749"/>
    <w:rsid w:val="00442C9B"/>
    <w:rsid w:val="0044311D"/>
    <w:rsid w:val="00443320"/>
    <w:rsid w:val="00443D02"/>
    <w:rsid w:val="00443F71"/>
    <w:rsid w:val="004442F2"/>
    <w:rsid w:val="004444A3"/>
    <w:rsid w:val="0044450C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0FA"/>
    <w:rsid w:val="004519EF"/>
    <w:rsid w:val="0045204E"/>
    <w:rsid w:val="00453C6A"/>
    <w:rsid w:val="00454ABF"/>
    <w:rsid w:val="00455C98"/>
    <w:rsid w:val="00455FB5"/>
    <w:rsid w:val="004564FE"/>
    <w:rsid w:val="00456D05"/>
    <w:rsid w:val="00457159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3B1D"/>
    <w:rsid w:val="00464232"/>
    <w:rsid w:val="00464394"/>
    <w:rsid w:val="004645DC"/>
    <w:rsid w:val="00464D5B"/>
    <w:rsid w:val="0046589D"/>
    <w:rsid w:val="004660A3"/>
    <w:rsid w:val="0046689A"/>
    <w:rsid w:val="00466C62"/>
    <w:rsid w:val="00466E1A"/>
    <w:rsid w:val="00467292"/>
    <w:rsid w:val="00467BC6"/>
    <w:rsid w:val="0047048B"/>
    <w:rsid w:val="00470493"/>
    <w:rsid w:val="00470780"/>
    <w:rsid w:val="004708B8"/>
    <w:rsid w:val="00470F09"/>
    <w:rsid w:val="0047131A"/>
    <w:rsid w:val="0047196C"/>
    <w:rsid w:val="00471C41"/>
    <w:rsid w:val="00472B0E"/>
    <w:rsid w:val="004730E1"/>
    <w:rsid w:val="004734A4"/>
    <w:rsid w:val="0047471E"/>
    <w:rsid w:val="00474C35"/>
    <w:rsid w:val="004757DB"/>
    <w:rsid w:val="00475CE8"/>
    <w:rsid w:val="00476930"/>
    <w:rsid w:val="00476D75"/>
    <w:rsid w:val="00477601"/>
    <w:rsid w:val="0048003B"/>
    <w:rsid w:val="00480123"/>
    <w:rsid w:val="004804E7"/>
    <w:rsid w:val="00480606"/>
    <w:rsid w:val="00480946"/>
    <w:rsid w:val="004809D2"/>
    <w:rsid w:val="00480D25"/>
    <w:rsid w:val="00481037"/>
    <w:rsid w:val="0048117A"/>
    <w:rsid w:val="00481587"/>
    <w:rsid w:val="0048179C"/>
    <w:rsid w:val="00481F9A"/>
    <w:rsid w:val="00482058"/>
    <w:rsid w:val="004829F6"/>
    <w:rsid w:val="00482F6D"/>
    <w:rsid w:val="00483519"/>
    <w:rsid w:val="00483990"/>
    <w:rsid w:val="00484310"/>
    <w:rsid w:val="0048449F"/>
    <w:rsid w:val="00484EFA"/>
    <w:rsid w:val="0048528B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3F76"/>
    <w:rsid w:val="00494030"/>
    <w:rsid w:val="00494558"/>
    <w:rsid w:val="00494622"/>
    <w:rsid w:val="00494777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316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2D26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B7E9B"/>
    <w:rsid w:val="004C0093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31D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6A11"/>
    <w:rsid w:val="004C78A5"/>
    <w:rsid w:val="004C7E29"/>
    <w:rsid w:val="004D002C"/>
    <w:rsid w:val="004D0465"/>
    <w:rsid w:val="004D0703"/>
    <w:rsid w:val="004D0F75"/>
    <w:rsid w:val="004D12E7"/>
    <w:rsid w:val="004D14B4"/>
    <w:rsid w:val="004D191D"/>
    <w:rsid w:val="004D19CB"/>
    <w:rsid w:val="004D284A"/>
    <w:rsid w:val="004D2D43"/>
    <w:rsid w:val="004D369B"/>
    <w:rsid w:val="004D3865"/>
    <w:rsid w:val="004D3B89"/>
    <w:rsid w:val="004D3F45"/>
    <w:rsid w:val="004D46E0"/>
    <w:rsid w:val="004D4EF6"/>
    <w:rsid w:val="004D5EC4"/>
    <w:rsid w:val="004D6A22"/>
    <w:rsid w:val="004D6F71"/>
    <w:rsid w:val="004D714A"/>
    <w:rsid w:val="004D72B7"/>
    <w:rsid w:val="004D7ED5"/>
    <w:rsid w:val="004E0680"/>
    <w:rsid w:val="004E0792"/>
    <w:rsid w:val="004E0B97"/>
    <w:rsid w:val="004E170A"/>
    <w:rsid w:val="004E1A18"/>
    <w:rsid w:val="004E249A"/>
    <w:rsid w:val="004E2DA0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4F7FBE"/>
    <w:rsid w:val="00500248"/>
    <w:rsid w:val="00500E65"/>
    <w:rsid w:val="00500E9A"/>
    <w:rsid w:val="0050109A"/>
    <w:rsid w:val="0050196D"/>
    <w:rsid w:val="00501BBB"/>
    <w:rsid w:val="00502610"/>
    <w:rsid w:val="0050495E"/>
    <w:rsid w:val="00504BB8"/>
    <w:rsid w:val="0050619E"/>
    <w:rsid w:val="00506488"/>
    <w:rsid w:val="005065C6"/>
    <w:rsid w:val="00506B65"/>
    <w:rsid w:val="00506C8D"/>
    <w:rsid w:val="00507B3A"/>
    <w:rsid w:val="00507D6B"/>
    <w:rsid w:val="00507DF9"/>
    <w:rsid w:val="005109F3"/>
    <w:rsid w:val="00511265"/>
    <w:rsid w:val="0051132E"/>
    <w:rsid w:val="00511437"/>
    <w:rsid w:val="0051256B"/>
    <w:rsid w:val="00512E5E"/>
    <w:rsid w:val="00513302"/>
    <w:rsid w:val="005137AB"/>
    <w:rsid w:val="00513BD7"/>
    <w:rsid w:val="0051403A"/>
    <w:rsid w:val="005141BF"/>
    <w:rsid w:val="00515A51"/>
    <w:rsid w:val="00515CD8"/>
    <w:rsid w:val="005165A5"/>
    <w:rsid w:val="00516AE8"/>
    <w:rsid w:val="00516DBC"/>
    <w:rsid w:val="00517866"/>
    <w:rsid w:val="0051795B"/>
    <w:rsid w:val="00520543"/>
    <w:rsid w:val="005209B6"/>
    <w:rsid w:val="00521429"/>
    <w:rsid w:val="0052187D"/>
    <w:rsid w:val="00521DAF"/>
    <w:rsid w:val="00522F45"/>
    <w:rsid w:val="005230CB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403"/>
    <w:rsid w:val="00533561"/>
    <w:rsid w:val="00533F12"/>
    <w:rsid w:val="00534008"/>
    <w:rsid w:val="00534295"/>
    <w:rsid w:val="00534A7D"/>
    <w:rsid w:val="00534C4F"/>
    <w:rsid w:val="00534C6C"/>
    <w:rsid w:val="00534D98"/>
    <w:rsid w:val="00534DFA"/>
    <w:rsid w:val="00535175"/>
    <w:rsid w:val="00535436"/>
    <w:rsid w:val="00535AF5"/>
    <w:rsid w:val="00536D4C"/>
    <w:rsid w:val="00537154"/>
    <w:rsid w:val="0053786E"/>
    <w:rsid w:val="005404C3"/>
    <w:rsid w:val="005407DD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288"/>
    <w:rsid w:val="0054677D"/>
    <w:rsid w:val="005467CB"/>
    <w:rsid w:val="0054691A"/>
    <w:rsid w:val="00546CE0"/>
    <w:rsid w:val="00546E28"/>
    <w:rsid w:val="0054702C"/>
    <w:rsid w:val="005470AD"/>
    <w:rsid w:val="00547B5C"/>
    <w:rsid w:val="0055033F"/>
    <w:rsid w:val="00550C9A"/>
    <w:rsid w:val="00550F9A"/>
    <w:rsid w:val="0055123E"/>
    <w:rsid w:val="00551C93"/>
    <w:rsid w:val="00551CF3"/>
    <w:rsid w:val="00552B18"/>
    <w:rsid w:val="00552D77"/>
    <w:rsid w:val="00552F6E"/>
    <w:rsid w:val="00553A49"/>
    <w:rsid w:val="00553B9F"/>
    <w:rsid w:val="005544D0"/>
    <w:rsid w:val="00554938"/>
    <w:rsid w:val="00554F4A"/>
    <w:rsid w:val="005551BA"/>
    <w:rsid w:val="00555E25"/>
    <w:rsid w:val="00555E64"/>
    <w:rsid w:val="005563C5"/>
    <w:rsid w:val="00556C9D"/>
    <w:rsid w:val="00556E0F"/>
    <w:rsid w:val="00557301"/>
    <w:rsid w:val="00557E1F"/>
    <w:rsid w:val="00560031"/>
    <w:rsid w:val="00560D2A"/>
    <w:rsid w:val="00560F4D"/>
    <w:rsid w:val="0056126D"/>
    <w:rsid w:val="00561E5A"/>
    <w:rsid w:val="00562738"/>
    <w:rsid w:val="005627FE"/>
    <w:rsid w:val="00562BB1"/>
    <w:rsid w:val="00562FA3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178"/>
    <w:rsid w:val="005723A2"/>
    <w:rsid w:val="00572A06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098D"/>
    <w:rsid w:val="0058157C"/>
    <w:rsid w:val="00581B61"/>
    <w:rsid w:val="00581BA9"/>
    <w:rsid w:val="00581ED3"/>
    <w:rsid w:val="00581F53"/>
    <w:rsid w:val="00582121"/>
    <w:rsid w:val="005821D6"/>
    <w:rsid w:val="005832DF"/>
    <w:rsid w:val="005835C2"/>
    <w:rsid w:val="0058445F"/>
    <w:rsid w:val="0058455E"/>
    <w:rsid w:val="005846B7"/>
    <w:rsid w:val="00584E50"/>
    <w:rsid w:val="00585AC2"/>
    <w:rsid w:val="00586437"/>
    <w:rsid w:val="005867BA"/>
    <w:rsid w:val="00586B12"/>
    <w:rsid w:val="00587319"/>
    <w:rsid w:val="00587705"/>
    <w:rsid w:val="00587CFC"/>
    <w:rsid w:val="005900D9"/>
    <w:rsid w:val="0059011B"/>
    <w:rsid w:val="00590B19"/>
    <w:rsid w:val="00590F58"/>
    <w:rsid w:val="00590F5B"/>
    <w:rsid w:val="0059118C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A66"/>
    <w:rsid w:val="00597376"/>
    <w:rsid w:val="005974FF"/>
    <w:rsid w:val="0059758E"/>
    <w:rsid w:val="00597ECB"/>
    <w:rsid w:val="005A1429"/>
    <w:rsid w:val="005A1D6B"/>
    <w:rsid w:val="005A1E18"/>
    <w:rsid w:val="005A1EDB"/>
    <w:rsid w:val="005A259F"/>
    <w:rsid w:val="005A25F8"/>
    <w:rsid w:val="005A2691"/>
    <w:rsid w:val="005A3257"/>
    <w:rsid w:val="005A3CEB"/>
    <w:rsid w:val="005A4AC8"/>
    <w:rsid w:val="005A4EE7"/>
    <w:rsid w:val="005A5546"/>
    <w:rsid w:val="005A5585"/>
    <w:rsid w:val="005A571C"/>
    <w:rsid w:val="005A5743"/>
    <w:rsid w:val="005A616D"/>
    <w:rsid w:val="005A633C"/>
    <w:rsid w:val="005A6668"/>
    <w:rsid w:val="005A6ABD"/>
    <w:rsid w:val="005A73F7"/>
    <w:rsid w:val="005A795E"/>
    <w:rsid w:val="005A7B11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22A"/>
    <w:rsid w:val="005B2737"/>
    <w:rsid w:val="005B2B8D"/>
    <w:rsid w:val="005B32CA"/>
    <w:rsid w:val="005B3412"/>
    <w:rsid w:val="005B4016"/>
    <w:rsid w:val="005B4B83"/>
    <w:rsid w:val="005B4F07"/>
    <w:rsid w:val="005B535F"/>
    <w:rsid w:val="005B58C7"/>
    <w:rsid w:val="005B591B"/>
    <w:rsid w:val="005B596C"/>
    <w:rsid w:val="005B5B0A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1DDC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4A2E"/>
    <w:rsid w:val="005C5281"/>
    <w:rsid w:val="005C5775"/>
    <w:rsid w:val="005C5C6A"/>
    <w:rsid w:val="005C5F73"/>
    <w:rsid w:val="005C60A3"/>
    <w:rsid w:val="005C68E9"/>
    <w:rsid w:val="005C69AE"/>
    <w:rsid w:val="005C71D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0DB"/>
    <w:rsid w:val="005D225D"/>
    <w:rsid w:val="005D2DCF"/>
    <w:rsid w:val="005D2FFC"/>
    <w:rsid w:val="005D325A"/>
    <w:rsid w:val="005D3F16"/>
    <w:rsid w:val="005D4A29"/>
    <w:rsid w:val="005D51AD"/>
    <w:rsid w:val="005D56EB"/>
    <w:rsid w:val="005D6936"/>
    <w:rsid w:val="005D76A8"/>
    <w:rsid w:val="005D7CCF"/>
    <w:rsid w:val="005D7E07"/>
    <w:rsid w:val="005E0CD1"/>
    <w:rsid w:val="005E0D44"/>
    <w:rsid w:val="005E1274"/>
    <w:rsid w:val="005E1BF6"/>
    <w:rsid w:val="005E222D"/>
    <w:rsid w:val="005E388D"/>
    <w:rsid w:val="005E3C72"/>
    <w:rsid w:val="005E4A94"/>
    <w:rsid w:val="005E4E3E"/>
    <w:rsid w:val="005E56E2"/>
    <w:rsid w:val="005E5E0F"/>
    <w:rsid w:val="005E63C8"/>
    <w:rsid w:val="005E78A9"/>
    <w:rsid w:val="005E7DB4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5C07"/>
    <w:rsid w:val="005F6084"/>
    <w:rsid w:val="005F6168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6CE"/>
    <w:rsid w:val="00606D24"/>
    <w:rsid w:val="00606D85"/>
    <w:rsid w:val="006076EF"/>
    <w:rsid w:val="006107E2"/>
    <w:rsid w:val="00610AC5"/>
    <w:rsid w:val="00611ABE"/>
    <w:rsid w:val="00611B97"/>
    <w:rsid w:val="006121D9"/>
    <w:rsid w:val="00612242"/>
    <w:rsid w:val="006123BE"/>
    <w:rsid w:val="00612483"/>
    <w:rsid w:val="00612B79"/>
    <w:rsid w:val="00612CF9"/>
    <w:rsid w:val="006136C1"/>
    <w:rsid w:val="006140A6"/>
    <w:rsid w:val="00614681"/>
    <w:rsid w:val="006146BC"/>
    <w:rsid w:val="00614726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865"/>
    <w:rsid w:val="0062292B"/>
    <w:rsid w:val="00622D1C"/>
    <w:rsid w:val="006232F8"/>
    <w:rsid w:val="00623D14"/>
    <w:rsid w:val="006243C6"/>
    <w:rsid w:val="00624715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ADC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3B03"/>
    <w:rsid w:val="00653ECC"/>
    <w:rsid w:val="00653FDA"/>
    <w:rsid w:val="00653FEC"/>
    <w:rsid w:val="00654736"/>
    <w:rsid w:val="00654798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1F63"/>
    <w:rsid w:val="0066205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4A8C"/>
    <w:rsid w:val="0066614A"/>
    <w:rsid w:val="006668C5"/>
    <w:rsid w:val="00666978"/>
    <w:rsid w:val="00666D47"/>
    <w:rsid w:val="00666E2E"/>
    <w:rsid w:val="006675B7"/>
    <w:rsid w:val="00667E0D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94B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ECB"/>
    <w:rsid w:val="00683F07"/>
    <w:rsid w:val="00684200"/>
    <w:rsid w:val="00684BF8"/>
    <w:rsid w:val="00684C01"/>
    <w:rsid w:val="00685989"/>
    <w:rsid w:val="006859A5"/>
    <w:rsid w:val="00685D6A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705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1A09"/>
    <w:rsid w:val="006A1B70"/>
    <w:rsid w:val="006A2374"/>
    <w:rsid w:val="006A26B9"/>
    <w:rsid w:val="006A2AAD"/>
    <w:rsid w:val="006A2CCE"/>
    <w:rsid w:val="006A2E6C"/>
    <w:rsid w:val="006A308D"/>
    <w:rsid w:val="006A354C"/>
    <w:rsid w:val="006A35DB"/>
    <w:rsid w:val="006A3A3C"/>
    <w:rsid w:val="006A3B86"/>
    <w:rsid w:val="006A3EA7"/>
    <w:rsid w:val="006A3EBF"/>
    <w:rsid w:val="006A498D"/>
    <w:rsid w:val="006A5BDE"/>
    <w:rsid w:val="006A6975"/>
    <w:rsid w:val="006A721C"/>
    <w:rsid w:val="006A72BC"/>
    <w:rsid w:val="006A7A0B"/>
    <w:rsid w:val="006A7AAD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2F22"/>
    <w:rsid w:val="006C32CD"/>
    <w:rsid w:val="006C3721"/>
    <w:rsid w:val="006C376E"/>
    <w:rsid w:val="006C37BE"/>
    <w:rsid w:val="006C380D"/>
    <w:rsid w:val="006C381C"/>
    <w:rsid w:val="006C3DD8"/>
    <w:rsid w:val="006C3E73"/>
    <w:rsid w:val="006C42C9"/>
    <w:rsid w:val="006C4697"/>
    <w:rsid w:val="006C4899"/>
    <w:rsid w:val="006C4A8C"/>
    <w:rsid w:val="006C4C83"/>
    <w:rsid w:val="006C52E6"/>
    <w:rsid w:val="006C5C75"/>
    <w:rsid w:val="006C6269"/>
    <w:rsid w:val="006C6C24"/>
    <w:rsid w:val="006D018E"/>
    <w:rsid w:val="006D034E"/>
    <w:rsid w:val="006D0502"/>
    <w:rsid w:val="006D11B8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62E"/>
    <w:rsid w:val="006D59B8"/>
    <w:rsid w:val="006D5A35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1434"/>
    <w:rsid w:val="006E2A5E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328"/>
    <w:rsid w:val="006F76F9"/>
    <w:rsid w:val="00700384"/>
    <w:rsid w:val="00700B4C"/>
    <w:rsid w:val="00700C9B"/>
    <w:rsid w:val="00700E16"/>
    <w:rsid w:val="00701E6B"/>
    <w:rsid w:val="00701E73"/>
    <w:rsid w:val="00702A0F"/>
    <w:rsid w:val="00702BFB"/>
    <w:rsid w:val="00702E14"/>
    <w:rsid w:val="00703CB5"/>
    <w:rsid w:val="00703D0A"/>
    <w:rsid w:val="00705587"/>
    <w:rsid w:val="0070572D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00DF"/>
    <w:rsid w:val="00710967"/>
    <w:rsid w:val="007111C0"/>
    <w:rsid w:val="007114C2"/>
    <w:rsid w:val="00711E0B"/>
    <w:rsid w:val="00712490"/>
    <w:rsid w:val="00712AC5"/>
    <w:rsid w:val="007134E8"/>
    <w:rsid w:val="00713593"/>
    <w:rsid w:val="007138E9"/>
    <w:rsid w:val="00713AB1"/>
    <w:rsid w:val="00714226"/>
    <w:rsid w:val="0071475B"/>
    <w:rsid w:val="00714CB8"/>
    <w:rsid w:val="00714FEF"/>
    <w:rsid w:val="0071536E"/>
    <w:rsid w:val="00715AFB"/>
    <w:rsid w:val="00715E5A"/>
    <w:rsid w:val="00716123"/>
    <w:rsid w:val="007165C6"/>
    <w:rsid w:val="00716970"/>
    <w:rsid w:val="0071737A"/>
    <w:rsid w:val="00717519"/>
    <w:rsid w:val="00717AC2"/>
    <w:rsid w:val="00720063"/>
    <w:rsid w:val="007204D6"/>
    <w:rsid w:val="007215E0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5C"/>
    <w:rsid w:val="007308F1"/>
    <w:rsid w:val="00730AD1"/>
    <w:rsid w:val="00730C3B"/>
    <w:rsid w:val="00730F77"/>
    <w:rsid w:val="0073147B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56"/>
    <w:rsid w:val="007350F5"/>
    <w:rsid w:val="007351B6"/>
    <w:rsid w:val="00735857"/>
    <w:rsid w:val="00737BE0"/>
    <w:rsid w:val="0074006F"/>
    <w:rsid w:val="007404D1"/>
    <w:rsid w:val="007410B9"/>
    <w:rsid w:val="00741529"/>
    <w:rsid w:val="00741A6C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914"/>
    <w:rsid w:val="00745A8B"/>
    <w:rsid w:val="00745C36"/>
    <w:rsid w:val="00745D25"/>
    <w:rsid w:val="00745E0C"/>
    <w:rsid w:val="0074630A"/>
    <w:rsid w:val="007478D6"/>
    <w:rsid w:val="007507B4"/>
    <w:rsid w:val="00750883"/>
    <w:rsid w:val="00750E9D"/>
    <w:rsid w:val="00751722"/>
    <w:rsid w:val="00751949"/>
    <w:rsid w:val="00751BDC"/>
    <w:rsid w:val="00751C5B"/>
    <w:rsid w:val="00751E3C"/>
    <w:rsid w:val="00752433"/>
    <w:rsid w:val="007524FF"/>
    <w:rsid w:val="0075256C"/>
    <w:rsid w:val="007525E2"/>
    <w:rsid w:val="00752840"/>
    <w:rsid w:val="00752B57"/>
    <w:rsid w:val="00752DB8"/>
    <w:rsid w:val="00753764"/>
    <w:rsid w:val="00753895"/>
    <w:rsid w:val="00754194"/>
    <w:rsid w:val="00754376"/>
    <w:rsid w:val="007545A1"/>
    <w:rsid w:val="0075493C"/>
    <w:rsid w:val="00755304"/>
    <w:rsid w:val="00755D7C"/>
    <w:rsid w:val="00756507"/>
    <w:rsid w:val="00756932"/>
    <w:rsid w:val="007570E9"/>
    <w:rsid w:val="00757658"/>
    <w:rsid w:val="00757C40"/>
    <w:rsid w:val="00760189"/>
    <w:rsid w:val="00760302"/>
    <w:rsid w:val="00760C72"/>
    <w:rsid w:val="00760F23"/>
    <w:rsid w:val="0076139C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4E57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9A0"/>
    <w:rsid w:val="00771761"/>
    <w:rsid w:val="00771FE8"/>
    <w:rsid w:val="007722B6"/>
    <w:rsid w:val="00772B3D"/>
    <w:rsid w:val="00772C20"/>
    <w:rsid w:val="007736FB"/>
    <w:rsid w:val="00773A18"/>
    <w:rsid w:val="00773F71"/>
    <w:rsid w:val="00774384"/>
    <w:rsid w:val="00774506"/>
    <w:rsid w:val="00774A5F"/>
    <w:rsid w:val="00774B12"/>
    <w:rsid w:val="0077548F"/>
    <w:rsid w:val="0077556F"/>
    <w:rsid w:val="007765A0"/>
    <w:rsid w:val="00776B72"/>
    <w:rsid w:val="00776DD4"/>
    <w:rsid w:val="007775DE"/>
    <w:rsid w:val="007775F4"/>
    <w:rsid w:val="00777773"/>
    <w:rsid w:val="007777E4"/>
    <w:rsid w:val="0077781B"/>
    <w:rsid w:val="0077786C"/>
    <w:rsid w:val="00777EEF"/>
    <w:rsid w:val="00780572"/>
    <w:rsid w:val="007812AA"/>
    <w:rsid w:val="00781749"/>
    <w:rsid w:val="00781B0E"/>
    <w:rsid w:val="00781EE0"/>
    <w:rsid w:val="00781F20"/>
    <w:rsid w:val="00781F2C"/>
    <w:rsid w:val="0078216A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5AE1"/>
    <w:rsid w:val="007863A9"/>
    <w:rsid w:val="007869C2"/>
    <w:rsid w:val="0078758E"/>
    <w:rsid w:val="00790807"/>
    <w:rsid w:val="00790A0B"/>
    <w:rsid w:val="00790F7F"/>
    <w:rsid w:val="007917E3"/>
    <w:rsid w:val="00791E6F"/>
    <w:rsid w:val="00791FB2"/>
    <w:rsid w:val="0079206B"/>
    <w:rsid w:val="007920A2"/>
    <w:rsid w:val="007921A1"/>
    <w:rsid w:val="0079297A"/>
    <w:rsid w:val="00792EAD"/>
    <w:rsid w:val="00793028"/>
    <w:rsid w:val="00794086"/>
    <w:rsid w:val="00794125"/>
    <w:rsid w:val="0079426E"/>
    <w:rsid w:val="00794BAD"/>
    <w:rsid w:val="007957EA"/>
    <w:rsid w:val="00795D7E"/>
    <w:rsid w:val="00796530"/>
    <w:rsid w:val="0079676A"/>
    <w:rsid w:val="00796834"/>
    <w:rsid w:val="00796D0E"/>
    <w:rsid w:val="00796DA1"/>
    <w:rsid w:val="00796DE0"/>
    <w:rsid w:val="00796EE7"/>
    <w:rsid w:val="007972E3"/>
    <w:rsid w:val="00797EB9"/>
    <w:rsid w:val="007A072C"/>
    <w:rsid w:val="007A0B75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5B55"/>
    <w:rsid w:val="007A6540"/>
    <w:rsid w:val="007A6736"/>
    <w:rsid w:val="007A6C77"/>
    <w:rsid w:val="007A72DB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767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9B1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0E23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4B73"/>
    <w:rsid w:val="007F53D3"/>
    <w:rsid w:val="007F5A87"/>
    <w:rsid w:val="007F671E"/>
    <w:rsid w:val="007F69D0"/>
    <w:rsid w:val="007F6CDA"/>
    <w:rsid w:val="007F6D15"/>
    <w:rsid w:val="007F6DD4"/>
    <w:rsid w:val="007F7184"/>
    <w:rsid w:val="007F7A19"/>
    <w:rsid w:val="008002E5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2084"/>
    <w:rsid w:val="00803613"/>
    <w:rsid w:val="008037E4"/>
    <w:rsid w:val="00803B34"/>
    <w:rsid w:val="00804171"/>
    <w:rsid w:val="008043CC"/>
    <w:rsid w:val="008044EC"/>
    <w:rsid w:val="0080583E"/>
    <w:rsid w:val="00805EF0"/>
    <w:rsid w:val="00806B1C"/>
    <w:rsid w:val="00806C74"/>
    <w:rsid w:val="00806E84"/>
    <w:rsid w:val="00807805"/>
    <w:rsid w:val="00807AC1"/>
    <w:rsid w:val="008103FE"/>
    <w:rsid w:val="00810E87"/>
    <w:rsid w:val="00810F10"/>
    <w:rsid w:val="00810F8E"/>
    <w:rsid w:val="00810F91"/>
    <w:rsid w:val="0081178F"/>
    <w:rsid w:val="00811891"/>
    <w:rsid w:val="00811D0D"/>
    <w:rsid w:val="008120E5"/>
    <w:rsid w:val="00812675"/>
    <w:rsid w:val="00812B17"/>
    <w:rsid w:val="00813502"/>
    <w:rsid w:val="0081372D"/>
    <w:rsid w:val="00813803"/>
    <w:rsid w:val="00813B38"/>
    <w:rsid w:val="00813BF6"/>
    <w:rsid w:val="0081443B"/>
    <w:rsid w:val="00814505"/>
    <w:rsid w:val="00815886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D87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46BB"/>
    <w:rsid w:val="00835BAA"/>
    <w:rsid w:val="00836269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B76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3415"/>
    <w:rsid w:val="00844258"/>
    <w:rsid w:val="008445E6"/>
    <w:rsid w:val="00844CAF"/>
    <w:rsid w:val="00845990"/>
    <w:rsid w:val="00845DA9"/>
    <w:rsid w:val="00845F15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C7C"/>
    <w:rsid w:val="00852310"/>
    <w:rsid w:val="00852496"/>
    <w:rsid w:val="008525E0"/>
    <w:rsid w:val="00852F7D"/>
    <w:rsid w:val="00853C09"/>
    <w:rsid w:val="00855263"/>
    <w:rsid w:val="008552E5"/>
    <w:rsid w:val="008554C5"/>
    <w:rsid w:val="00855843"/>
    <w:rsid w:val="00855CD5"/>
    <w:rsid w:val="00855D35"/>
    <w:rsid w:val="00856332"/>
    <w:rsid w:val="008566A1"/>
    <w:rsid w:val="00856FD5"/>
    <w:rsid w:val="00857030"/>
    <w:rsid w:val="00857117"/>
    <w:rsid w:val="00857D5C"/>
    <w:rsid w:val="00857F12"/>
    <w:rsid w:val="00860379"/>
    <w:rsid w:val="0086039F"/>
    <w:rsid w:val="00860E4E"/>
    <w:rsid w:val="00860E70"/>
    <w:rsid w:val="00861F53"/>
    <w:rsid w:val="00861F67"/>
    <w:rsid w:val="00861FA7"/>
    <w:rsid w:val="0086243E"/>
    <w:rsid w:val="008624D3"/>
    <w:rsid w:val="00862EF1"/>
    <w:rsid w:val="00863142"/>
    <w:rsid w:val="00863275"/>
    <w:rsid w:val="00863BA0"/>
    <w:rsid w:val="00864686"/>
    <w:rsid w:val="00865105"/>
    <w:rsid w:val="0086516B"/>
    <w:rsid w:val="0086523F"/>
    <w:rsid w:val="00865FBE"/>
    <w:rsid w:val="008667B1"/>
    <w:rsid w:val="008667E4"/>
    <w:rsid w:val="00866C5C"/>
    <w:rsid w:val="008673E1"/>
    <w:rsid w:val="00867566"/>
    <w:rsid w:val="0086787A"/>
    <w:rsid w:val="00867B59"/>
    <w:rsid w:val="00867F50"/>
    <w:rsid w:val="00870017"/>
    <w:rsid w:val="0087042E"/>
    <w:rsid w:val="008705D0"/>
    <w:rsid w:val="00870FF1"/>
    <w:rsid w:val="0087185C"/>
    <w:rsid w:val="00871B47"/>
    <w:rsid w:val="00871B4D"/>
    <w:rsid w:val="00871F62"/>
    <w:rsid w:val="0087227E"/>
    <w:rsid w:val="008728CF"/>
    <w:rsid w:val="00872E97"/>
    <w:rsid w:val="00873186"/>
    <w:rsid w:val="0087415F"/>
    <w:rsid w:val="0087429E"/>
    <w:rsid w:val="00874E3F"/>
    <w:rsid w:val="00874E94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05A"/>
    <w:rsid w:val="008831F7"/>
    <w:rsid w:val="008833C1"/>
    <w:rsid w:val="00883869"/>
    <w:rsid w:val="00883D40"/>
    <w:rsid w:val="00883FBE"/>
    <w:rsid w:val="00884177"/>
    <w:rsid w:val="00884353"/>
    <w:rsid w:val="00884D49"/>
    <w:rsid w:val="00884ED9"/>
    <w:rsid w:val="008852F1"/>
    <w:rsid w:val="00885346"/>
    <w:rsid w:val="00885F68"/>
    <w:rsid w:val="00887051"/>
    <w:rsid w:val="008872B7"/>
    <w:rsid w:val="00887C4D"/>
    <w:rsid w:val="00887E14"/>
    <w:rsid w:val="00890AAD"/>
    <w:rsid w:val="008919E3"/>
    <w:rsid w:val="00892579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67"/>
    <w:rsid w:val="00896972"/>
    <w:rsid w:val="0089726E"/>
    <w:rsid w:val="00897991"/>
    <w:rsid w:val="00897AC5"/>
    <w:rsid w:val="008A0509"/>
    <w:rsid w:val="008A057F"/>
    <w:rsid w:val="008A11E6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4D0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50B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05A2"/>
    <w:rsid w:val="008C12ED"/>
    <w:rsid w:val="008C15AB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520"/>
    <w:rsid w:val="008C7826"/>
    <w:rsid w:val="008D01DE"/>
    <w:rsid w:val="008D0C4B"/>
    <w:rsid w:val="008D0E40"/>
    <w:rsid w:val="008D0E51"/>
    <w:rsid w:val="008D137D"/>
    <w:rsid w:val="008D14A6"/>
    <w:rsid w:val="008D1864"/>
    <w:rsid w:val="008D2159"/>
    <w:rsid w:val="008D2202"/>
    <w:rsid w:val="008D265B"/>
    <w:rsid w:val="008D2804"/>
    <w:rsid w:val="008D2D09"/>
    <w:rsid w:val="008D2F4F"/>
    <w:rsid w:val="008D31CF"/>
    <w:rsid w:val="008D32C1"/>
    <w:rsid w:val="008D3353"/>
    <w:rsid w:val="008D365F"/>
    <w:rsid w:val="008D3BB3"/>
    <w:rsid w:val="008D41D6"/>
    <w:rsid w:val="008D4468"/>
    <w:rsid w:val="008D45DB"/>
    <w:rsid w:val="008D4879"/>
    <w:rsid w:val="008D48B5"/>
    <w:rsid w:val="008D4C1B"/>
    <w:rsid w:val="008D4D39"/>
    <w:rsid w:val="008D512B"/>
    <w:rsid w:val="008D5B2D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C49"/>
    <w:rsid w:val="008D7E66"/>
    <w:rsid w:val="008E04E6"/>
    <w:rsid w:val="008E0D99"/>
    <w:rsid w:val="008E0E62"/>
    <w:rsid w:val="008E0F6D"/>
    <w:rsid w:val="008E1652"/>
    <w:rsid w:val="008E1C18"/>
    <w:rsid w:val="008E215B"/>
    <w:rsid w:val="008E223A"/>
    <w:rsid w:val="008E27FC"/>
    <w:rsid w:val="008E35A0"/>
    <w:rsid w:val="008E364C"/>
    <w:rsid w:val="008E3F74"/>
    <w:rsid w:val="008E3FCB"/>
    <w:rsid w:val="008E439D"/>
    <w:rsid w:val="008E49DF"/>
    <w:rsid w:val="008E4F16"/>
    <w:rsid w:val="008E55DC"/>
    <w:rsid w:val="008E562E"/>
    <w:rsid w:val="008E5B92"/>
    <w:rsid w:val="008E6167"/>
    <w:rsid w:val="008E6496"/>
    <w:rsid w:val="008E676E"/>
    <w:rsid w:val="008E67C9"/>
    <w:rsid w:val="008E6A9A"/>
    <w:rsid w:val="008E6D19"/>
    <w:rsid w:val="008E6E23"/>
    <w:rsid w:val="008E6EE6"/>
    <w:rsid w:val="008E7764"/>
    <w:rsid w:val="008E787A"/>
    <w:rsid w:val="008E7997"/>
    <w:rsid w:val="008E7B8B"/>
    <w:rsid w:val="008E7EBD"/>
    <w:rsid w:val="008E7FC1"/>
    <w:rsid w:val="008F012A"/>
    <w:rsid w:val="008F0202"/>
    <w:rsid w:val="008F0D29"/>
    <w:rsid w:val="008F1D1C"/>
    <w:rsid w:val="008F1FEB"/>
    <w:rsid w:val="008F213F"/>
    <w:rsid w:val="008F2909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674"/>
    <w:rsid w:val="008F7F9D"/>
    <w:rsid w:val="00900118"/>
    <w:rsid w:val="00900457"/>
    <w:rsid w:val="009009A7"/>
    <w:rsid w:val="00900CFE"/>
    <w:rsid w:val="00900D21"/>
    <w:rsid w:val="0090164E"/>
    <w:rsid w:val="00901B6B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3B2"/>
    <w:rsid w:val="00904547"/>
    <w:rsid w:val="00905AAD"/>
    <w:rsid w:val="00906A03"/>
    <w:rsid w:val="00906C19"/>
    <w:rsid w:val="00906FF1"/>
    <w:rsid w:val="00907667"/>
    <w:rsid w:val="0090769C"/>
    <w:rsid w:val="009077A1"/>
    <w:rsid w:val="00907AB5"/>
    <w:rsid w:val="00907D54"/>
    <w:rsid w:val="00907FA1"/>
    <w:rsid w:val="009108F1"/>
    <w:rsid w:val="0091142B"/>
    <w:rsid w:val="00911C6A"/>
    <w:rsid w:val="00911CF9"/>
    <w:rsid w:val="00912CE0"/>
    <w:rsid w:val="009130D4"/>
    <w:rsid w:val="0091412D"/>
    <w:rsid w:val="0091437D"/>
    <w:rsid w:val="009146CF"/>
    <w:rsid w:val="00914E22"/>
    <w:rsid w:val="0091502F"/>
    <w:rsid w:val="00915079"/>
    <w:rsid w:val="00915959"/>
    <w:rsid w:val="00915A86"/>
    <w:rsid w:val="0091756F"/>
    <w:rsid w:val="00917665"/>
    <w:rsid w:val="00917FF2"/>
    <w:rsid w:val="009203B4"/>
    <w:rsid w:val="00920B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0E6"/>
    <w:rsid w:val="00926137"/>
    <w:rsid w:val="00926AA7"/>
    <w:rsid w:val="00926B61"/>
    <w:rsid w:val="00926F2E"/>
    <w:rsid w:val="009275CA"/>
    <w:rsid w:val="009276B6"/>
    <w:rsid w:val="0093028D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AC"/>
    <w:rsid w:val="00934386"/>
    <w:rsid w:val="00934433"/>
    <w:rsid w:val="0093475B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404"/>
    <w:rsid w:val="00937583"/>
    <w:rsid w:val="0094011D"/>
    <w:rsid w:val="00940242"/>
    <w:rsid w:val="009409A9"/>
    <w:rsid w:val="009409B2"/>
    <w:rsid w:val="00940DA6"/>
    <w:rsid w:val="00941182"/>
    <w:rsid w:val="00941278"/>
    <w:rsid w:val="009416C7"/>
    <w:rsid w:val="0094176B"/>
    <w:rsid w:val="00941923"/>
    <w:rsid w:val="009419BC"/>
    <w:rsid w:val="00941F99"/>
    <w:rsid w:val="00942580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6F34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347"/>
    <w:rsid w:val="009676DA"/>
    <w:rsid w:val="009707D2"/>
    <w:rsid w:val="0097115B"/>
    <w:rsid w:val="00971376"/>
    <w:rsid w:val="00971810"/>
    <w:rsid w:val="009719E3"/>
    <w:rsid w:val="00971DD6"/>
    <w:rsid w:val="00971FB4"/>
    <w:rsid w:val="009720A7"/>
    <w:rsid w:val="009720F3"/>
    <w:rsid w:val="009729D2"/>
    <w:rsid w:val="00973240"/>
    <w:rsid w:val="0097325D"/>
    <w:rsid w:val="0097325F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5C"/>
    <w:rsid w:val="00981F76"/>
    <w:rsid w:val="00981FB5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A58"/>
    <w:rsid w:val="00986ECD"/>
    <w:rsid w:val="00987089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09D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4C9"/>
    <w:rsid w:val="009A1E9C"/>
    <w:rsid w:val="009A1F91"/>
    <w:rsid w:val="009A23BD"/>
    <w:rsid w:val="009A2968"/>
    <w:rsid w:val="009A30B1"/>
    <w:rsid w:val="009A358A"/>
    <w:rsid w:val="009A3D4B"/>
    <w:rsid w:val="009A4754"/>
    <w:rsid w:val="009A48D2"/>
    <w:rsid w:val="009A49E5"/>
    <w:rsid w:val="009A5A06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762"/>
    <w:rsid w:val="009B0876"/>
    <w:rsid w:val="009B0AD1"/>
    <w:rsid w:val="009B17AE"/>
    <w:rsid w:val="009B22D1"/>
    <w:rsid w:val="009B23AC"/>
    <w:rsid w:val="009B2E76"/>
    <w:rsid w:val="009B303D"/>
    <w:rsid w:val="009B3C47"/>
    <w:rsid w:val="009B412D"/>
    <w:rsid w:val="009B4832"/>
    <w:rsid w:val="009B502E"/>
    <w:rsid w:val="009B5135"/>
    <w:rsid w:val="009B580C"/>
    <w:rsid w:val="009B5B77"/>
    <w:rsid w:val="009B5C8F"/>
    <w:rsid w:val="009B602E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95"/>
    <w:rsid w:val="009C692F"/>
    <w:rsid w:val="009C6B9E"/>
    <w:rsid w:val="009C759F"/>
    <w:rsid w:val="009C75DE"/>
    <w:rsid w:val="009C763A"/>
    <w:rsid w:val="009C77D2"/>
    <w:rsid w:val="009D030F"/>
    <w:rsid w:val="009D0C83"/>
    <w:rsid w:val="009D0E07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6D84"/>
    <w:rsid w:val="009D7552"/>
    <w:rsid w:val="009D7AB3"/>
    <w:rsid w:val="009E08CE"/>
    <w:rsid w:val="009E0FEC"/>
    <w:rsid w:val="009E145B"/>
    <w:rsid w:val="009E154A"/>
    <w:rsid w:val="009E17E1"/>
    <w:rsid w:val="009E2235"/>
    <w:rsid w:val="009E2382"/>
    <w:rsid w:val="009E256D"/>
    <w:rsid w:val="009E2C2F"/>
    <w:rsid w:val="009E2F2C"/>
    <w:rsid w:val="009E30B1"/>
    <w:rsid w:val="009E3A98"/>
    <w:rsid w:val="009E3CDC"/>
    <w:rsid w:val="009E52F7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0EF8"/>
    <w:rsid w:val="009F1267"/>
    <w:rsid w:val="009F143B"/>
    <w:rsid w:val="009F17E1"/>
    <w:rsid w:val="009F2A56"/>
    <w:rsid w:val="009F3AA6"/>
    <w:rsid w:val="009F49C7"/>
    <w:rsid w:val="009F4C5A"/>
    <w:rsid w:val="009F5506"/>
    <w:rsid w:val="009F5BE2"/>
    <w:rsid w:val="009F5CD6"/>
    <w:rsid w:val="009F6FB2"/>
    <w:rsid w:val="009F71CA"/>
    <w:rsid w:val="009F7423"/>
    <w:rsid w:val="009F75EE"/>
    <w:rsid w:val="009F7703"/>
    <w:rsid w:val="009F7991"/>
    <w:rsid w:val="00A000E9"/>
    <w:rsid w:val="00A00334"/>
    <w:rsid w:val="00A00349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D0E"/>
    <w:rsid w:val="00A04D39"/>
    <w:rsid w:val="00A04FA0"/>
    <w:rsid w:val="00A05BA3"/>
    <w:rsid w:val="00A06338"/>
    <w:rsid w:val="00A0659C"/>
    <w:rsid w:val="00A065DF"/>
    <w:rsid w:val="00A071B9"/>
    <w:rsid w:val="00A07208"/>
    <w:rsid w:val="00A07B99"/>
    <w:rsid w:val="00A07EDA"/>
    <w:rsid w:val="00A100D8"/>
    <w:rsid w:val="00A1030C"/>
    <w:rsid w:val="00A1037F"/>
    <w:rsid w:val="00A10456"/>
    <w:rsid w:val="00A10A2E"/>
    <w:rsid w:val="00A10CEB"/>
    <w:rsid w:val="00A10D0F"/>
    <w:rsid w:val="00A10E08"/>
    <w:rsid w:val="00A11313"/>
    <w:rsid w:val="00A11392"/>
    <w:rsid w:val="00A114FA"/>
    <w:rsid w:val="00A11505"/>
    <w:rsid w:val="00A11612"/>
    <w:rsid w:val="00A124A3"/>
    <w:rsid w:val="00A12831"/>
    <w:rsid w:val="00A12B27"/>
    <w:rsid w:val="00A131AB"/>
    <w:rsid w:val="00A13325"/>
    <w:rsid w:val="00A138A0"/>
    <w:rsid w:val="00A13C5E"/>
    <w:rsid w:val="00A13E68"/>
    <w:rsid w:val="00A143DD"/>
    <w:rsid w:val="00A1457C"/>
    <w:rsid w:val="00A15128"/>
    <w:rsid w:val="00A16537"/>
    <w:rsid w:val="00A165FB"/>
    <w:rsid w:val="00A16AF2"/>
    <w:rsid w:val="00A16CF6"/>
    <w:rsid w:val="00A16DB3"/>
    <w:rsid w:val="00A16EEB"/>
    <w:rsid w:val="00A16F56"/>
    <w:rsid w:val="00A17BE6"/>
    <w:rsid w:val="00A2057A"/>
    <w:rsid w:val="00A206CE"/>
    <w:rsid w:val="00A21161"/>
    <w:rsid w:val="00A2183E"/>
    <w:rsid w:val="00A21BC1"/>
    <w:rsid w:val="00A221A5"/>
    <w:rsid w:val="00A222A8"/>
    <w:rsid w:val="00A225CF"/>
    <w:rsid w:val="00A225E8"/>
    <w:rsid w:val="00A229AE"/>
    <w:rsid w:val="00A23096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CD2"/>
    <w:rsid w:val="00A271B0"/>
    <w:rsid w:val="00A2739D"/>
    <w:rsid w:val="00A2768C"/>
    <w:rsid w:val="00A2786F"/>
    <w:rsid w:val="00A305BE"/>
    <w:rsid w:val="00A308DA"/>
    <w:rsid w:val="00A309C2"/>
    <w:rsid w:val="00A30FA8"/>
    <w:rsid w:val="00A3164D"/>
    <w:rsid w:val="00A317DF"/>
    <w:rsid w:val="00A31D95"/>
    <w:rsid w:val="00A32D36"/>
    <w:rsid w:val="00A3320E"/>
    <w:rsid w:val="00A3332C"/>
    <w:rsid w:val="00A33BE3"/>
    <w:rsid w:val="00A34DEB"/>
    <w:rsid w:val="00A355B7"/>
    <w:rsid w:val="00A357D0"/>
    <w:rsid w:val="00A364B4"/>
    <w:rsid w:val="00A36E15"/>
    <w:rsid w:val="00A40D55"/>
    <w:rsid w:val="00A41012"/>
    <w:rsid w:val="00A41067"/>
    <w:rsid w:val="00A41809"/>
    <w:rsid w:val="00A42591"/>
    <w:rsid w:val="00A42A4C"/>
    <w:rsid w:val="00A43045"/>
    <w:rsid w:val="00A43199"/>
    <w:rsid w:val="00A43368"/>
    <w:rsid w:val="00A43E73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B25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23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87F"/>
    <w:rsid w:val="00A63D80"/>
    <w:rsid w:val="00A64378"/>
    <w:rsid w:val="00A645C6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0C96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C"/>
    <w:rsid w:val="00A766AF"/>
    <w:rsid w:val="00A76D33"/>
    <w:rsid w:val="00A773D7"/>
    <w:rsid w:val="00A77790"/>
    <w:rsid w:val="00A81384"/>
    <w:rsid w:val="00A81556"/>
    <w:rsid w:val="00A822A0"/>
    <w:rsid w:val="00A82929"/>
    <w:rsid w:val="00A838E3"/>
    <w:rsid w:val="00A847BF"/>
    <w:rsid w:val="00A84D85"/>
    <w:rsid w:val="00A85B50"/>
    <w:rsid w:val="00A86171"/>
    <w:rsid w:val="00A863D1"/>
    <w:rsid w:val="00A865F6"/>
    <w:rsid w:val="00A86620"/>
    <w:rsid w:val="00A8668D"/>
    <w:rsid w:val="00A868B2"/>
    <w:rsid w:val="00A86DF4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78"/>
    <w:rsid w:val="00A93CD8"/>
    <w:rsid w:val="00A94E35"/>
    <w:rsid w:val="00A95860"/>
    <w:rsid w:val="00A95BE5"/>
    <w:rsid w:val="00A9610D"/>
    <w:rsid w:val="00A9627C"/>
    <w:rsid w:val="00A96489"/>
    <w:rsid w:val="00A967C1"/>
    <w:rsid w:val="00A9748D"/>
    <w:rsid w:val="00A97637"/>
    <w:rsid w:val="00AA0DDF"/>
    <w:rsid w:val="00AA1071"/>
    <w:rsid w:val="00AA11A8"/>
    <w:rsid w:val="00AA17D4"/>
    <w:rsid w:val="00AA1E77"/>
    <w:rsid w:val="00AA212B"/>
    <w:rsid w:val="00AA2901"/>
    <w:rsid w:val="00AA2DAD"/>
    <w:rsid w:val="00AA2DE7"/>
    <w:rsid w:val="00AA31C9"/>
    <w:rsid w:val="00AA3967"/>
    <w:rsid w:val="00AA3D1A"/>
    <w:rsid w:val="00AA3FEC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3AE"/>
    <w:rsid w:val="00AA785B"/>
    <w:rsid w:val="00AA7F5A"/>
    <w:rsid w:val="00AB0546"/>
    <w:rsid w:val="00AB08AC"/>
    <w:rsid w:val="00AB0F51"/>
    <w:rsid w:val="00AB159A"/>
    <w:rsid w:val="00AB2315"/>
    <w:rsid w:val="00AB2876"/>
    <w:rsid w:val="00AB2909"/>
    <w:rsid w:val="00AB325E"/>
    <w:rsid w:val="00AB440B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641E"/>
    <w:rsid w:val="00AC705C"/>
    <w:rsid w:val="00AC76D8"/>
    <w:rsid w:val="00AC7799"/>
    <w:rsid w:val="00AC7910"/>
    <w:rsid w:val="00AD0B25"/>
    <w:rsid w:val="00AD0E98"/>
    <w:rsid w:val="00AD1170"/>
    <w:rsid w:val="00AD1BB4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529"/>
    <w:rsid w:val="00AE3631"/>
    <w:rsid w:val="00AE36C7"/>
    <w:rsid w:val="00AE3979"/>
    <w:rsid w:val="00AE39DF"/>
    <w:rsid w:val="00AE3C53"/>
    <w:rsid w:val="00AE4063"/>
    <w:rsid w:val="00AE42F0"/>
    <w:rsid w:val="00AE434E"/>
    <w:rsid w:val="00AE4415"/>
    <w:rsid w:val="00AE4F7F"/>
    <w:rsid w:val="00AE545F"/>
    <w:rsid w:val="00AE54B8"/>
    <w:rsid w:val="00AE54E0"/>
    <w:rsid w:val="00AE5FA1"/>
    <w:rsid w:val="00AE60B2"/>
    <w:rsid w:val="00AE633F"/>
    <w:rsid w:val="00AE6886"/>
    <w:rsid w:val="00AE68C1"/>
    <w:rsid w:val="00AE6DC0"/>
    <w:rsid w:val="00AE6E4F"/>
    <w:rsid w:val="00AE727C"/>
    <w:rsid w:val="00AE7439"/>
    <w:rsid w:val="00AE75E0"/>
    <w:rsid w:val="00AE7DA4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47EE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19A4"/>
    <w:rsid w:val="00B02137"/>
    <w:rsid w:val="00B021FB"/>
    <w:rsid w:val="00B02C69"/>
    <w:rsid w:val="00B02ED0"/>
    <w:rsid w:val="00B03EC9"/>
    <w:rsid w:val="00B041B9"/>
    <w:rsid w:val="00B05006"/>
    <w:rsid w:val="00B053F9"/>
    <w:rsid w:val="00B0543C"/>
    <w:rsid w:val="00B05D75"/>
    <w:rsid w:val="00B05FB3"/>
    <w:rsid w:val="00B06321"/>
    <w:rsid w:val="00B065CA"/>
    <w:rsid w:val="00B07088"/>
    <w:rsid w:val="00B07182"/>
    <w:rsid w:val="00B0741A"/>
    <w:rsid w:val="00B075AA"/>
    <w:rsid w:val="00B076EB"/>
    <w:rsid w:val="00B07B66"/>
    <w:rsid w:val="00B07E3E"/>
    <w:rsid w:val="00B07F09"/>
    <w:rsid w:val="00B07FF2"/>
    <w:rsid w:val="00B1009F"/>
    <w:rsid w:val="00B108FB"/>
    <w:rsid w:val="00B10A5E"/>
    <w:rsid w:val="00B11A0A"/>
    <w:rsid w:val="00B11D7E"/>
    <w:rsid w:val="00B12672"/>
    <w:rsid w:val="00B13EFC"/>
    <w:rsid w:val="00B143E5"/>
    <w:rsid w:val="00B148BC"/>
    <w:rsid w:val="00B1527F"/>
    <w:rsid w:val="00B1613F"/>
    <w:rsid w:val="00B17341"/>
    <w:rsid w:val="00B17371"/>
    <w:rsid w:val="00B17570"/>
    <w:rsid w:val="00B2075C"/>
    <w:rsid w:val="00B20852"/>
    <w:rsid w:val="00B20E73"/>
    <w:rsid w:val="00B20F58"/>
    <w:rsid w:val="00B2119C"/>
    <w:rsid w:val="00B23218"/>
    <w:rsid w:val="00B23C0C"/>
    <w:rsid w:val="00B23DB5"/>
    <w:rsid w:val="00B247C6"/>
    <w:rsid w:val="00B25001"/>
    <w:rsid w:val="00B2534F"/>
    <w:rsid w:val="00B254F8"/>
    <w:rsid w:val="00B25DEB"/>
    <w:rsid w:val="00B26A03"/>
    <w:rsid w:val="00B26A29"/>
    <w:rsid w:val="00B271F5"/>
    <w:rsid w:val="00B27691"/>
    <w:rsid w:val="00B276C2"/>
    <w:rsid w:val="00B278DA"/>
    <w:rsid w:val="00B30472"/>
    <w:rsid w:val="00B30F39"/>
    <w:rsid w:val="00B31272"/>
    <w:rsid w:val="00B31291"/>
    <w:rsid w:val="00B317F5"/>
    <w:rsid w:val="00B32A8A"/>
    <w:rsid w:val="00B34283"/>
    <w:rsid w:val="00B34402"/>
    <w:rsid w:val="00B34823"/>
    <w:rsid w:val="00B34CCD"/>
    <w:rsid w:val="00B3512B"/>
    <w:rsid w:val="00B356C0"/>
    <w:rsid w:val="00B35FFA"/>
    <w:rsid w:val="00B360D7"/>
    <w:rsid w:val="00B36FF0"/>
    <w:rsid w:val="00B37737"/>
    <w:rsid w:val="00B37AE2"/>
    <w:rsid w:val="00B40254"/>
    <w:rsid w:val="00B409B3"/>
    <w:rsid w:val="00B412FC"/>
    <w:rsid w:val="00B4152B"/>
    <w:rsid w:val="00B415CC"/>
    <w:rsid w:val="00B41B17"/>
    <w:rsid w:val="00B41CBB"/>
    <w:rsid w:val="00B42459"/>
    <w:rsid w:val="00B42796"/>
    <w:rsid w:val="00B42828"/>
    <w:rsid w:val="00B429BF"/>
    <w:rsid w:val="00B42AAC"/>
    <w:rsid w:val="00B42B0E"/>
    <w:rsid w:val="00B43B9B"/>
    <w:rsid w:val="00B44234"/>
    <w:rsid w:val="00B445F3"/>
    <w:rsid w:val="00B44C59"/>
    <w:rsid w:val="00B44F99"/>
    <w:rsid w:val="00B45185"/>
    <w:rsid w:val="00B45496"/>
    <w:rsid w:val="00B4592B"/>
    <w:rsid w:val="00B4638D"/>
    <w:rsid w:val="00B46792"/>
    <w:rsid w:val="00B470C9"/>
    <w:rsid w:val="00B47CFB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12C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27A"/>
    <w:rsid w:val="00B63D53"/>
    <w:rsid w:val="00B63EBB"/>
    <w:rsid w:val="00B64100"/>
    <w:rsid w:val="00B64B1F"/>
    <w:rsid w:val="00B65433"/>
    <w:rsid w:val="00B663CB"/>
    <w:rsid w:val="00B6641F"/>
    <w:rsid w:val="00B666CD"/>
    <w:rsid w:val="00B666F7"/>
    <w:rsid w:val="00B66794"/>
    <w:rsid w:val="00B66A43"/>
    <w:rsid w:val="00B66B6A"/>
    <w:rsid w:val="00B67138"/>
    <w:rsid w:val="00B672AE"/>
    <w:rsid w:val="00B6770D"/>
    <w:rsid w:val="00B67CDC"/>
    <w:rsid w:val="00B67DFF"/>
    <w:rsid w:val="00B70026"/>
    <w:rsid w:val="00B7032E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2C3C"/>
    <w:rsid w:val="00B73A4B"/>
    <w:rsid w:val="00B73A86"/>
    <w:rsid w:val="00B740E2"/>
    <w:rsid w:val="00B741F8"/>
    <w:rsid w:val="00B743E3"/>
    <w:rsid w:val="00B74B7F"/>
    <w:rsid w:val="00B75F64"/>
    <w:rsid w:val="00B7612D"/>
    <w:rsid w:val="00B76179"/>
    <w:rsid w:val="00B766F9"/>
    <w:rsid w:val="00B768DA"/>
    <w:rsid w:val="00B76A39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9B7"/>
    <w:rsid w:val="00B82B5F"/>
    <w:rsid w:val="00B82E37"/>
    <w:rsid w:val="00B82EFA"/>
    <w:rsid w:val="00B82F78"/>
    <w:rsid w:val="00B83248"/>
    <w:rsid w:val="00B835AE"/>
    <w:rsid w:val="00B8386B"/>
    <w:rsid w:val="00B84426"/>
    <w:rsid w:val="00B84633"/>
    <w:rsid w:val="00B864AA"/>
    <w:rsid w:val="00B86F4B"/>
    <w:rsid w:val="00B90061"/>
    <w:rsid w:val="00B9041F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03"/>
    <w:rsid w:val="00B94FE2"/>
    <w:rsid w:val="00B95244"/>
    <w:rsid w:val="00B95F21"/>
    <w:rsid w:val="00B9601B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3E7"/>
    <w:rsid w:val="00BA5ECC"/>
    <w:rsid w:val="00BA6472"/>
    <w:rsid w:val="00BA6D3F"/>
    <w:rsid w:val="00BA6D50"/>
    <w:rsid w:val="00BA6ED6"/>
    <w:rsid w:val="00BA7331"/>
    <w:rsid w:val="00BB0935"/>
    <w:rsid w:val="00BB0B20"/>
    <w:rsid w:val="00BB0D27"/>
    <w:rsid w:val="00BB0D90"/>
    <w:rsid w:val="00BB10D5"/>
    <w:rsid w:val="00BB1CD0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B7916"/>
    <w:rsid w:val="00BC0202"/>
    <w:rsid w:val="00BC0B6A"/>
    <w:rsid w:val="00BC0B9E"/>
    <w:rsid w:val="00BC0C7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315"/>
    <w:rsid w:val="00BC4B4B"/>
    <w:rsid w:val="00BC502D"/>
    <w:rsid w:val="00BC5043"/>
    <w:rsid w:val="00BC57B2"/>
    <w:rsid w:val="00BC5818"/>
    <w:rsid w:val="00BC5959"/>
    <w:rsid w:val="00BC65E6"/>
    <w:rsid w:val="00BC7351"/>
    <w:rsid w:val="00BD0630"/>
    <w:rsid w:val="00BD06D0"/>
    <w:rsid w:val="00BD09B0"/>
    <w:rsid w:val="00BD1FF4"/>
    <w:rsid w:val="00BD24A9"/>
    <w:rsid w:val="00BD2980"/>
    <w:rsid w:val="00BD314A"/>
    <w:rsid w:val="00BD3292"/>
    <w:rsid w:val="00BD373E"/>
    <w:rsid w:val="00BD3746"/>
    <w:rsid w:val="00BD3AFD"/>
    <w:rsid w:val="00BD3B72"/>
    <w:rsid w:val="00BD3EA8"/>
    <w:rsid w:val="00BD49EF"/>
    <w:rsid w:val="00BD4E81"/>
    <w:rsid w:val="00BD5291"/>
    <w:rsid w:val="00BD56C1"/>
    <w:rsid w:val="00BD5808"/>
    <w:rsid w:val="00BD5D19"/>
    <w:rsid w:val="00BD5D87"/>
    <w:rsid w:val="00BD5DFA"/>
    <w:rsid w:val="00BD6354"/>
    <w:rsid w:val="00BD65EE"/>
    <w:rsid w:val="00BD6B26"/>
    <w:rsid w:val="00BD713D"/>
    <w:rsid w:val="00BD7193"/>
    <w:rsid w:val="00BD739B"/>
    <w:rsid w:val="00BD7537"/>
    <w:rsid w:val="00BE062C"/>
    <w:rsid w:val="00BE08C8"/>
    <w:rsid w:val="00BE0E99"/>
    <w:rsid w:val="00BE170C"/>
    <w:rsid w:val="00BE1B59"/>
    <w:rsid w:val="00BE1EE9"/>
    <w:rsid w:val="00BE2840"/>
    <w:rsid w:val="00BE298C"/>
    <w:rsid w:val="00BE2B0E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1F51"/>
    <w:rsid w:val="00BF1FAF"/>
    <w:rsid w:val="00BF2893"/>
    <w:rsid w:val="00BF3A93"/>
    <w:rsid w:val="00BF3B78"/>
    <w:rsid w:val="00BF3F2C"/>
    <w:rsid w:val="00BF47E7"/>
    <w:rsid w:val="00BF4E24"/>
    <w:rsid w:val="00BF53A9"/>
    <w:rsid w:val="00BF5490"/>
    <w:rsid w:val="00BF559D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BF7A14"/>
    <w:rsid w:val="00C00726"/>
    <w:rsid w:val="00C007D1"/>
    <w:rsid w:val="00C01242"/>
    <w:rsid w:val="00C013D8"/>
    <w:rsid w:val="00C013FE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8C4"/>
    <w:rsid w:val="00C1493D"/>
    <w:rsid w:val="00C14C60"/>
    <w:rsid w:val="00C15431"/>
    <w:rsid w:val="00C15E48"/>
    <w:rsid w:val="00C165AD"/>
    <w:rsid w:val="00C16BDC"/>
    <w:rsid w:val="00C17932"/>
    <w:rsid w:val="00C179C4"/>
    <w:rsid w:val="00C17D49"/>
    <w:rsid w:val="00C203EB"/>
    <w:rsid w:val="00C2054B"/>
    <w:rsid w:val="00C208EF"/>
    <w:rsid w:val="00C209DA"/>
    <w:rsid w:val="00C20A9E"/>
    <w:rsid w:val="00C20C21"/>
    <w:rsid w:val="00C2172B"/>
    <w:rsid w:val="00C219AF"/>
    <w:rsid w:val="00C221E9"/>
    <w:rsid w:val="00C22970"/>
    <w:rsid w:val="00C236B0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7BD"/>
    <w:rsid w:val="00C24CC5"/>
    <w:rsid w:val="00C25075"/>
    <w:rsid w:val="00C2520D"/>
    <w:rsid w:val="00C262D7"/>
    <w:rsid w:val="00C2683C"/>
    <w:rsid w:val="00C26FBA"/>
    <w:rsid w:val="00C27567"/>
    <w:rsid w:val="00C27F0C"/>
    <w:rsid w:val="00C308C1"/>
    <w:rsid w:val="00C311BF"/>
    <w:rsid w:val="00C31D7B"/>
    <w:rsid w:val="00C32EAC"/>
    <w:rsid w:val="00C3407E"/>
    <w:rsid w:val="00C3454F"/>
    <w:rsid w:val="00C349DD"/>
    <w:rsid w:val="00C34ADC"/>
    <w:rsid w:val="00C34B78"/>
    <w:rsid w:val="00C351F4"/>
    <w:rsid w:val="00C3566C"/>
    <w:rsid w:val="00C35D3B"/>
    <w:rsid w:val="00C35D7A"/>
    <w:rsid w:val="00C365CB"/>
    <w:rsid w:val="00C368DB"/>
    <w:rsid w:val="00C36CA0"/>
    <w:rsid w:val="00C37AB4"/>
    <w:rsid w:val="00C37BA7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64C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317"/>
    <w:rsid w:val="00C44C0D"/>
    <w:rsid w:val="00C44CA9"/>
    <w:rsid w:val="00C45D7F"/>
    <w:rsid w:val="00C46686"/>
    <w:rsid w:val="00C46759"/>
    <w:rsid w:val="00C46DDD"/>
    <w:rsid w:val="00C46E81"/>
    <w:rsid w:val="00C46EF2"/>
    <w:rsid w:val="00C474E0"/>
    <w:rsid w:val="00C47614"/>
    <w:rsid w:val="00C50B8F"/>
    <w:rsid w:val="00C511A8"/>
    <w:rsid w:val="00C51C1F"/>
    <w:rsid w:val="00C52283"/>
    <w:rsid w:val="00C52C66"/>
    <w:rsid w:val="00C52F3D"/>
    <w:rsid w:val="00C5335F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57CBA"/>
    <w:rsid w:val="00C6088A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10E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87141"/>
    <w:rsid w:val="00C90097"/>
    <w:rsid w:val="00C90116"/>
    <w:rsid w:val="00C903A4"/>
    <w:rsid w:val="00C90B44"/>
    <w:rsid w:val="00C91252"/>
    <w:rsid w:val="00C91DFF"/>
    <w:rsid w:val="00C92A51"/>
    <w:rsid w:val="00C92A70"/>
    <w:rsid w:val="00C92AE5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6D52"/>
    <w:rsid w:val="00C972D6"/>
    <w:rsid w:val="00C979A7"/>
    <w:rsid w:val="00C97A83"/>
    <w:rsid w:val="00C97A90"/>
    <w:rsid w:val="00C97B9B"/>
    <w:rsid w:val="00CA0306"/>
    <w:rsid w:val="00CA039C"/>
    <w:rsid w:val="00CA1A55"/>
    <w:rsid w:val="00CA1ED9"/>
    <w:rsid w:val="00CA1FEB"/>
    <w:rsid w:val="00CA2195"/>
    <w:rsid w:val="00CA2F9B"/>
    <w:rsid w:val="00CA33E1"/>
    <w:rsid w:val="00CA36FA"/>
    <w:rsid w:val="00CA39A8"/>
    <w:rsid w:val="00CA3DD2"/>
    <w:rsid w:val="00CA3F3C"/>
    <w:rsid w:val="00CA40E3"/>
    <w:rsid w:val="00CA4222"/>
    <w:rsid w:val="00CA448A"/>
    <w:rsid w:val="00CA4656"/>
    <w:rsid w:val="00CA5E74"/>
    <w:rsid w:val="00CA5F8D"/>
    <w:rsid w:val="00CA6857"/>
    <w:rsid w:val="00CA6C5C"/>
    <w:rsid w:val="00CA6E14"/>
    <w:rsid w:val="00CA795B"/>
    <w:rsid w:val="00CB0532"/>
    <w:rsid w:val="00CB0978"/>
    <w:rsid w:val="00CB0B41"/>
    <w:rsid w:val="00CB14C3"/>
    <w:rsid w:val="00CB1AF8"/>
    <w:rsid w:val="00CB1B24"/>
    <w:rsid w:val="00CB1B35"/>
    <w:rsid w:val="00CB1CAD"/>
    <w:rsid w:val="00CB3025"/>
    <w:rsid w:val="00CB305B"/>
    <w:rsid w:val="00CB3C5F"/>
    <w:rsid w:val="00CB3E14"/>
    <w:rsid w:val="00CB3F01"/>
    <w:rsid w:val="00CB412F"/>
    <w:rsid w:val="00CB4309"/>
    <w:rsid w:val="00CB4364"/>
    <w:rsid w:val="00CB440E"/>
    <w:rsid w:val="00CB44C9"/>
    <w:rsid w:val="00CB4BA5"/>
    <w:rsid w:val="00CB4EF8"/>
    <w:rsid w:val="00CB5332"/>
    <w:rsid w:val="00CB545F"/>
    <w:rsid w:val="00CB612F"/>
    <w:rsid w:val="00CB6645"/>
    <w:rsid w:val="00CB693B"/>
    <w:rsid w:val="00CB6B74"/>
    <w:rsid w:val="00CB6C60"/>
    <w:rsid w:val="00CB71AB"/>
    <w:rsid w:val="00CB7B72"/>
    <w:rsid w:val="00CC0FF3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437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6F4"/>
    <w:rsid w:val="00CD27FF"/>
    <w:rsid w:val="00CD356F"/>
    <w:rsid w:val="00CD370D"/>
    <w:rsid w:val="00CD4B86"/>
    <w:rsid w:val="00CD4E50"/>
    <w:rsid w:val="00CD4EEC"/>
    <w:rsid w:val="00CD56C9"/>
    <w:rsid w:val="00CD5AF2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93A"/>
    <w:rsid w:val="00CE2B82"/>
    <w:rsid w:val="00CE4586"/>
    <w:rsid w:val="00CE5954"/>
    <w:rsid w:val="00CE6015"/>
    <w:rsid w:val="00CE61F7"/>
    <w:rsid w:val="00CE6527"/>
    <w:rsid w:val="00CE6AE9"/>
    <w:rsid w:val="00CE6C0B"/>
    <w:rsid w:val="00CE6CFE"/>
    <w:rsid w:val="00CE7297"/>
    <w:rsid w:val="00CE7376"/>
    <w:rsid w:val="00CE7A26"/>
    <w:rsid w:val="00CE7C73"/>
    <w:rsid w:val="00CE7DEB"/>
    <w:rsid w:val="00CF08FB"/>
    <w:rsid w:val="00CF0927"/>
    <w:rsid w:val="00CF1A46"/>
    <w:rsid w:val="00CF1B18"/>
    <w:rsid w:val="00CF1ECC"/>
    <w:rsid w:val="00CF2007"/>
    <w:rsid w:val="00CF21A8"/>
    <w:rsid w:val="00CF236F"/>
    <w:rsid w:val="00CF2B24"/>
    <w:rsid w:val="00CF375D"/>
    <w:rsid w:val="00CF3990"/>
    <w:rsid w:val="00CF3CDE"/>
    <w:rsid w:val="00CF41AB"/>
    <w:rsid w:val="00CF4606"/>
    <w:rsid w:val="00CF48FE"/>
    <w:rsid w:val="00CF5A66"/>
    <w:rsid w:val="00CF612B"/>
    <w:rsid w:val="00CF6183"/>
    <w:rsid w:val="00CF656F"/>
    <w:rsid w:val="00CF7652"/>
    <w:rsid w:val="00CF76AD"/>
    <w:rsid w:val="00CF7C3A"/>
    <w:rsid w:val="00D00C84"/>
    <w:rsid w:val="00D01713"/>
    <w:rsid w:val="00D01A8D"/>
    <w:rsid w:val="00D01BB7"/>
    <w:rsid w:val="00D0209F"/>
    <w:rsid w:val="00D03757"/>
    <w:rsid w:val="00D037D2"/>
    <w:rsid w:val="00D0392C"/>
    <w:rsid w:val="00D03F2C"/>
    <w:rsid w:val="00D04606"/>
    <w:rsid w:val="00D04864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41"/>
    <w:rsid w:val="00D069BE"/>
    <w:rsid w:val="00D06F25"/>
    <w:rsid w:val="00D07895"/>
    <w:rsid w:val="00D07C90"/>
    <w:rsid w:val="00D07E0A"/>
    <w:rsid w:val="00D07EC8"/>
    <w:rsid w:val="00D102B2"/>
    <w:rsid w:val="00D11637"/>
    <w:rsid w:val="00D116EE"/>
    <w:rsid w:val="00D11D6E"/>
    <w:rsid w:val="00D11EF5"/>
    <w:rsid w:val="00D12B8A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261"/>
    <w:rsid w:val="00D203C8"/>
    <w:rsid w:val="00D20961"/>
    <w:rsid w:val="00D20A37"/>
    <w:rsid w:val="00D20C85"/>
    <w:rsid w:val="00D20D5C"/>
    <w:rsid w:val="00D2132F"/>
    <w:rsid w:val="00D21439"/>
    <w:rsid w:val="00D21966"/>
    <w:rsid w:val="00D220C1"/>
    <w:rsid w:val="00D22B4B"/>
    <w:rsid w:val="00D22DDE"/>
    <w:rsid w:val="00D22EBC"/>
    <w:rsid w:val="00D2422A"/>
    <w:rsid w:val="00D244AC"/>
    <w:rsid w:val="00D249AD"/>
    <w:rsid w:val="00D24AA4"/>
    <w:rsid w:val="00D24B6E"/>
    <w:rsid w:val="00D24BE2"/>
    <w:rsid w:val="00D26407"/>
    <w:rsid w:val="00D2650D"/>
    <w:rsid w:val="00D26EE7"/>
    <w:rsid w:val="00D2727E"/>
    <w:rsid w:val="00D27720"/>
    <w:rsid w:val="00D27819"/>
    <w:rsid w:val="00D30DB0"/>
    <w:rsid w:val="00D312D0"/>
    <w:rsid w:val="00D315B2"/>
    <w:rsid w:val="00D315D4"/>
    <w:rsid w:val="00D318E1"/>
    <w:rsid w:val="00D3190B"/>
    <w:rsid w:val="00D31E01"/>
    <w:rsid w:val="00D31EAC"/>
    <w:rsid w:val="00D323E7"/>
    <w:rsid w:val="00D32692"/>
    <w:rsid w:val="00D3282F"/>
    <w:rsid w:val="00D32954"/>
    <w:rsid w:val="00D32961"/>
    <w:rsid w:val="00D329F4"/>
    <w:rsid w:val="00D32A27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443"/>
    <w:rsid w:val="00D36D1E"/>
    <w:rsid w:val="00D37259"/>
    <w:rsid w:val="00D374B8"/>
    <w:rsid w:val="00D378BB"/>
    <w:rsid w:val="00D37F72"/>
    <w:rsid w:val="00D408F2"/>
    <w:rsid w:val="00D40960"/>
    <w:rsid w:val="00D412F6"/>
    <w:rsid w:val="00D414DB"/>
    <w:rsid w:val="00D41571"/>
    <w:rsid w:val="00D41E17"/>
    <w:rsid w:val="00D422D3"/>
    <w:rsid w:val="00D4244F"/>
    <w:rsid w:val="00D428D8"/>
    <w:rsid w:val="00D429F5"/>
    <w:rsid w:val="00D42A7E"/>
    <w:rsid w:val="00D42B48"/>
    <w:rsid w:val="00D42D44"/>
    <w:rsid w:val="00D42ED9"/>
    <w:rsid w:val="00D436F4"/>
    <w:rsid w:val="00D43754"/>
    <w:rsid w:val="00D446CE"/>
    <w:rsid w:val="00D4483B"/>
    <w:rsid w:val="00D45129"/>
    <w:rsid w:val="00D45750"/>
    <w:rsid w:val="00D464CD"/>
    <w:rsid w:val="00D475AB"/>
    <w:rsid w:val="00D47D1E"/>
    <w:rsid w:val="00D47D95"/>
    <w:rsid w:val="00D47DEC"/>
    <w:rsid w:val="00D50244"/>
    <w:rsid w:val="00D504C9"/>
    <w:rsid w:val="00D512BB"/>
    <w:rsid w:val="00D51360"/>
    <w:rsid w:val="00D51632"/>
    <w:rsid w:val="00D517A5"/>
    <w:rsid w:val="00D52009"/>
    <w:rsid w:val="00D5210B"/>
    <w:rsid w:val="00D527C0"/>
    <w:rsid w:val="00D52A19"/>
    <w:rsid w:val="00D52BDA"/>
    <w:rsid w:val="00D52D42"/>
    <w:rsid w:val="00D53334"/>
    <w:rsid w:val="00D53559"/>
    <w:rsid w:val="00D5366F"/>
    <w:rsid w:val="00D539F6"/>
    <w:rsid w:val="00D53D70"/>
    <w:rsid w:val="00D5421B"/>
    <w:rsid w:val="00D5440D"/>
    <w:rsid w:val="00D5466F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2A5"/>
    <w:rsid w:val="00D6078E"/>
    <w:rsid w:val="00D60CCD"/>
    <w:rsid w:val="00D60D49"/>
    <w:rsid w:val="00D60F08"/>
    <w:rsid w:val="00D61399"/>
    <w:rsid w:val="00D6151A"/>
    <w:rsid w:val="00D61A9A"/>
    <w:rsid w:val="00D61C3F"/>
    <w:rsid w:val="00D624C3"/>
    <w:rsid w:val="00D628D2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35"/>
    <w:rsid w:val="00D665F0"/>
    <w:rsid w:val="00D671FE"/>
    <w:rsid w:val="00D672F5"/>
    <w:rsid w:val="00D67D5F"/>
    <w:rsid w:val="00D7004F"/>
    <w:rsid w:val="00D700B3"/>
    <w:rsid w:val="00D70700"/>
    <w:rsid w:val="00D70BA5"/>
    <w:rsid w:val="00D713F1"/>
    <w:rsid w:val="00D713FE"/>
    <w:rsid w:val="00D7177C"/>
    <w:rsid w:val="00D71A99"/>
    <w:rsid w:val="00D71D70"/>
    <w:rsid w:val="00D72D21"/>
    <w:rsid w:val="00D731B7"/>
    <w:rsid w:val="00D73200"/>
    <w:rsid w:val="00D73AA6"/>
    <w:rsid w:val="00D74040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B1"/>
    <w:rsid w:val="00D833E3"/>
    <w:rsid w:val="00D834C3"/>
    <w:rsid w:val="00D83E04"/>
    <w:rsid w:val="00D84449"/>
    <w:rsid w:val="00D8598B"/>
    <w:rsid w:val="00D861B1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97F64"/>
    <w:rsid w:val="00DA0414"/>
    <w:rsid w:val="00DA0CAB"/>
    <w:rsid w:val="00DA0DA3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1907"/>
    <w:rsid w:val="00DB3B2D"/>
    <w:rsid w:val="00DB3BE9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0DF7"/>
    <w:rsid w:val="00DC1563"/>
    <w:rsid w:val="00DC15CA"/>
    <w:rsid w:val="00DC1AC3"/>
    <w:rsid w:val="00DC23E2"/>
    <w:rsid w:val="00DC2749"/>
    <w:rsid w:val="00DC2820"/>
    <w:rsid w:val="00DC2CEB"/>
    <w:rsid w:val="00DC3862"/>
    <w:rsid w:val="00DC3D71"/>
    <w:rsid w:val="00DC4640"/>
    <w:rsid w:val="00DC50B2"/>
    <w:rsid w:val="00DC562F"/>
    <w:rsid w:val="00DC5788"/>
    <w:rsid w:val="00DC59FC"/>
    <w:rsid w:val="00DC60E0"/>
    <w:rsid w:val="00DC72AE"/>
    <w:rsid w:val="00DD08DA"/>
    <w:rsid w:val="00DD0AFC"/>
    <w:rsid w:val="00DD10F1"/>
    <w:rsid w:val="00DD1987"/>
    <w:rsid w:val="00DD1A9D"/>
    <w:rsid w:val="00DD1CE3"/>
    <w:rsid w:val="00DD1E21"/>
    <w:rsid w:val="00DD2F60"/>
    <w:rsid w:val="00DD3D7A"/>
    <w:rsid w:val="00DD42A8"/>
    <w:rsid w:val="00DD4649"/>
    <w:rsid w:val="00DD4991"/>
    <w:rsid w:val="00DD60D9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23F"/>
    <w:rsid w:val="00DE3912"/>
    <w:rsid w:val="00DE3F2D"/>
    <w:rsid w:val="00DE3F71"/>
    <w:rsid w:val="00DE513D"/>
    <w:rsid w:val="00DE52AE"/>
    <w:rsid w:val="00DE54EC"/>
    <w:rsid w:val="00DE5836"/>
    <w:rsid w:val="00DE5A85"/>
    <w:rsid w:val="00DE5D47"/>
    <w:rsid w:val="00DE5D86"/>
    <w:rsid w:val="00DE62FE"/>
    <w:rsid w:val="00DE63AC"/>
    <w:rsid w:val="00DE6D89"/>
    <w:rsid w:val="00DE7596"/>
    <w:rsid w:val="00DE790E"/>
    <w:rsid w:val="00DE7E27"/>
    <w:rsid w:val="00DE7F0F"/>
    <w:rsid w:val="00DE7F51"/>
    <w:rsid w:val="00DF00B5"/>
    <w:rsid w:val="00DF0D0D"/>
    <w:rsid w:val="00DF0D3A"/>
    <w:rsid w:val="00DF10C2"/>
    <w:rsid w:val="00DF16FB"/>
    <w:rsid w:val="00DF1A28"/>
    <w:rsid w:val="00DF242C"/>
    <w:rsid w:val="00DF242D"/>
    <w:rsid w:val="00DF292F"/>
    <w:rsid w:val="00DF320A"/>
    <w:rsid w:val="00DF38C6"/>
    <w:rsid w:val="00DF5558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016D"/>
    <w:rsid w:val="00E013F9"/>
    <w:rsid w:val="00E017FB"/>
    <w:rsid w:val="00E02149"/>
    <w:rsid w:val="00E02AF9"/>
    <w:rsid w:val="00E02D9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3FE"/>
    <w:rsid w:val="00E105E0"/>
    <w:rsid w:val="00E106EA"/>
    <w:rsid w:val="00E106ED"/>
    <w:rsid w:val="00E12532"/>
    <w:rsid w:val="00E130F4"/>
    <w:rsid w:val="00E13364"/>
    <w:rsid w:val="00E13CB6"/>
    <w:rsid w:val="00E13CEB"/>
    <w:rsid w:val="00E14386"/>
    <w:rsid w:val="00E1461A"/>
    <w:rsid w:val="00E1563E"/>
    <w:rsid w:val="00E159F8"/>
    <w:rsid w:val="00E1615F"/>
    <w:rsid w:val="00E161F9"/>
    <w:rsid w:val="00E166A2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BF1"/>
    <w:rsid w:val="00E21F0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267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16"/>
    <w:rsid w:val="00E3148A"/>
    <w:rsid w:val="00E31D1D"/>
    <w:rsid w:val="00E328A2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37E07"/>
    <w:rsid w:val="00E37F5D"/>
    <w:rsid w:val="00E40DA9"/>
    <w:rsid w:val="00E410C8"/>
    <w:rsid w:val="00E41224"/>
    <w:rsid w:val="00E41472"/>
    <w:rsid w:val="00E4254D"/>
    <w:rsid w:val="00E426DF"/>
    <w:rsid w:val="00E42A3A"/>
    <w:rsid w:val="00E432CD"/>
    <w:rsid w:val="00E4335A"/>
    <w:rsid w:val="00E43557"/>
    <w:rsid w:val="00E44029"/>
    <w:rsid w:val="00E4407D"/>
    <w:rsid w:val="00E44640"/>
    <w:rsid w:val="00E44966"/>
    <w:rsid w:val="00E44DF5"/>
    <w:rsid w:val="00E44F3F"/>
    <w:rsid w:val="00E45050"/>
    <w:rsid w:val="00E45594"/>
    <w:rsid w:val="00E45D33"/>
    <w:rsid w:val="00E47365"/>
    <w:rsid w:val="00E47BB0"/>
    <w:rsid w:val="00E501C6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7CF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37C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0DD0"/>
    <w:rsid w:val="00E80EC6"/>
    <w:rsid w:val="00E81044"/>
    <w:rsid w:val="00E812C9"/>
    <w:rsid w:val="00E8150D"/>
    <w:rsid w:val="00E8192E"/>
    <w:rsid w:val="00E82072"/>
    <w:rsid w:val="00E82150"/>
    <w:rsid w:val="00E8232C"/>
    <w:rsid w:val="00E829ED"/>
    <w:rsid w:val="00E82D88"/>
    <w:rsid w:val="00E8306C"/>
    <w:rsid w:val="00E8365D"/>
    <w:rsid w:val="00E8376C"/>
    <w:rsid w:val="00E83A46"/>
    <w:rsid w:val="00E84510"/>
    <w:rsid w:val="00E84646"/>
    <w:rsid w:val="00E8493F"/>
    <w:rsid w:val="00E84BE7"/>
    <w:rsid w:val="00E84DE7"/>
    <w:rsid w:val="00E84F45"/>
    <w:rsid w:val="00E851BC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4F5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493"/>
    <w:rsid w:val="00E9354C"/>
    <w:rsid w:val="00E93753"/>
    <w:rsid w:val="00E941E6"/>
    <w:rsid w:val="00E943C8"/>
    <w:rsid w:val="00E945AE"/>
    <w:rsid w:val="00E947BC"/>
    <w:rsid w:val="00E94D84"/>
    <w:rsid w:val="00E95107"/>
    <w:rsid w:val="00E9561C"/>
    <w:rsid w:val="00E958C2"/>
    <w:rsid w:val="00E95F5B"/>
    <w:rsid w:val="00E96513"/>
    <w:rsid w:val="00E973C7"/>
    <w:rsid w:val="00E97443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59F"/>
    <w:rsid w:val="00EA462F"/>
    <w:rsid w:val="00EA4D1D"/>
    <w:rsid w:val="00EA5966"/>
    <w:rsid w:val="00EA5EED"/>
    <w:rsid w:val="00EA61FB"/>
    <w:rsid w:val="00EA668D"/>
    <w:rsid w:val="00EA69A0"/>
    <w:rsid w:val="00EA6F7A"/>
    <w:rsid w:val="00EA7210"/>
    <w:rsid w:val="00EA7813"/>
    <w:rsid w:val="00EB0539"/>
    <w:rsid w:val="00EB0A49"/>
    <w:rsid w:val="00EB1191"/>
    <w:rsid w:val="00EB1361"/>
    <w:rsid w:val="00EB1473"/>
    <w:rsid w:val="00EB1DC6"/>
    <w:rsid w:val="00EB1E2A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EB"/>
    <w:rsid w:val="00EB7BDF"/>
    <w:rsid w:val="00EB7D33"/>
    <w:rsid w:val="00EC0187"/>
    <w:rsid w:val="00EC024B"/>
    <w:rsid w:val="00EC0493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105"/>
    <w:rsid w:val="00EC54EB"/>
    <w:rsid w:val="00EC5721"/>
    <w:rsid w:val="00EC5E1F"/>
    <w:rsid w:val="00EC5E2C"/>
    <w:rsid w:val="00EC6CC0"/>
    <w:rsid w:val="00EC71B8"/>
    <w:rsid w:val="00EC75F8"/>
    <w:rsid w:val="00EC76E5"/>
    <w:rsid w:val="00EC770C"/>
    <w:rsid w:val="00EC78D9"/>
    <w:rsid w:val="00EC7BD0"/>
    <w:rsid w:val="00ED0742"/>
    <w:rsid w:val="00ED0C0B"/>
    <w:rsid w:val="00ED0CED"/>
    <w:rsid w:val="00ED0D41"/>
    <w:rsid w:val="00ED0E9D"/>
    <w:rsid w:val="00ED0EED"/>
    <w:rsid w:val="00ED0F4F"/>
    <w:rsid w:val="00ED1796"/>
    <w:rsid w:val="00ED1E39"/>
    <w:rsid w:val="00ED1F44"/>
    <w:rsid w:val="00ED1FA6"/>
    <w:rsid w:val="00ED22C3"/>
    <w:rsid w:val="00ED26F2"/>
    <w:rsid w:val="00ED2704"/>
    <w:rsid w:val="00ED3837"/>
    <w:rsid w:val="00ED42B6"/>
    <w:rsid w:val="00ED49F9"/>
    <w:rsid w:val="00ED4CAB"/>
    <w:rsid w:val="00ED5002"/>
    <w:rsid w:val="00ED5CD1"/>
    <w:rsid w:val="00ED5DF6"/>
    <w:rsid w:val="00ED5EE8"/>
    <w:rsid w:val="00ED68E0"/>
    <w:rsid w:val="00EE0473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2D9"/>
    <w:rsid w:val="00EE3321"/>
    <w:rsid w:val="00EE3E96"/>
    <w:rsid w:val="00EE41C6"/>
    <w:rsid w:val="00EE429E"/>
    <w:rsid w:val="00EE4D33"/>
    <w:rsid w:val="00EE4DC3"/>
    <w:rsid w:val="00EE54D7"/>
    <w:rsid w:val="00EE6CD0"/>
    <w:rsid w:val="00EE72A9"/>
    <w:rsid w:val="00EE79BA"/>
    <w:rsid w:val="00EE7C6B"/>
    <w:rsid w:val="00EF043A"/>
    <w:rsid w:val="00EF1720"/>
    <w:rsid w:val="00EF1C82"/>
    <w:rsid w:val="00EF1EBA"/>
    <w:rsid w:val="00EF210D"/>
    <w:rsid w:val="00EF253D"/>
    <w:rsid w:val="00EF3374"/>
    <w:rsid w:val="00EF3786"/>
    <w:rsid w:val="00EF39B7"/>
    <w:rsid w:val="00EF3E1C"/>
    <w:rsid w:val="00EF41BD"/>
    <w:rsid w:val="00EF4606"/>
    <w:rsid w:val="00EF491F"/>
    <w:rsid w:val="00EF49B6"/>
    <w:rsid w:val="00EF4D2A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7DB"/>
    <w:rsid w:val="00F03E04"/>
    <w:rsid w:val="00F04190"/>
    <w:rsid w:val="00F04D81"/>
    <w:rsid w:val="00F05BFF"/>
    <w:rsid w:val="00F060A2"/>
    <w:rsid w:val="00F065D2"/>
    <w:rsid w:val="00F07169"/>
    <w:rsid w:val="00F072F1"/>
    <w:rsid w:val="00F079D8"/>
    <w:rsid w:val="00F1053E"/>
    <w:rsid w:val="00F10767"/>
    <w:rsid w:val="00F107A6"/>
    <w:rsid w:val="00F1088C"/>
    <w:rsid w:val="00F115D2"/>
    <w:rsid w:val="00F117B7"/>
    <w:rsid w:val="00F1198B"/>
    <w:rsid w:val="00F12131"/>
    <w:rsid w:val="00F1272A"/>
    <w:rsid w:val="00F128C4"/>
    <w:rsid w:val="00F12D3D"/>
    <w:rsid w:val="00F13319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858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0E9"/>
    <w:rsid w:val="00F2486F"/>
    <w:rsid w:val="00F249F2"/>
    <w:rsid w:val="00F24C90"/>
    <w:rsid w:val="00F2505B"/>
    <w:rsid w:val="00F251FF"/>
    <w:rsid w:val="00F2569C"/>
    <w:rsid w:val="00F257C6"/>
    <w:rsid w:val="00F25952"/>
    <w:rsid w:val="00F25977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C54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08D"/>
    <w:rsid w:val="00F364FE"/>
    <w:rsid w:val="00F369D1"/>
    <w:rsid w:val="00F36B08"/>
    <w:rsid w:val="00F36DD9"/>
    <w:rsid w:val="00F374C5"/>
    <w:rsid w:val="00F3792D"/>
    <w:rsid w:val="00F37D8A"/>
    <w:rsid w:val="00F37E37"/>
    <w:rsid w:val="00F4007C"/>
    <w:rsid w:val="00F4033D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4C9B"/>
    <w:rsid w:val="00F45A44"/>
    <w:rsid w:val="00F45D5C"/>
    <w:rsid w:val="00F46026"/>
    <w:rsid w:val="00F46529"/>
    <w:rsid w:val="00F46789"/>
    <w:rsid w:val="00F47A0A"/>
    <w:rsid w:val="00F505D2"/>
    <w:rsid w:val="00F50885"/>
    <w:rsid w:val="00F51050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56F3"/>
    <w:rsid w:val="00F56280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BE1"/>
    <w:rsid w:val="00F70CF1"/>
    <w:rsid w:val="00F70F11"/>
    <w:rsid w:val="00F710E1"/>
    <w:rsid w:val="00F71CBF"/>
    <w:rsid w:val="00F7244E"/>
    <w:rsid w:val="00F72D39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343"/>
    <w:rsid w:val="00F76ED4"/>
    <w:rsid w:val="00F76FFD"/>
    <w:rsid w:val="00F77167"/>
    <w:rsid w:val="00F7718D"/>
    <w:rsid w:val="00F772D3"/>
    <w:rsid w:val="00F776E8"/>
    <w:rsid w:val="00F807C9"/>
    <w:rsid w:val="00F80890"/>
    <w:rsid w:val="00F81112"/>
    <w:rsid w:val="00F811AF"/>
    <w:rsid w:val="00F816C4"/>
    <w:rsid w:val="00F81BE4"/>
    <w:rsid w:val="00F81F72"/>
    <w:rsid w:val="00F82060"/>
    <w:rsid w:val="00F8272F"/>
    <w:rsid w:val="00F83817"/>
    <w:rsid w:val="00F840E1"/>
    <w:rsid w:val="00F84111"/>
    <w:rsid w:val="00F841CD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83"/>
    <w:rsid w:val="00F90CD3"/>
    <w:rsid w:val="00F90FE3"/>
    <w:rsid w:val="00F9101E"/>
    <w:rsid w:val="00F91026"/>
    <w:rsid w:val="00F91250"/>
    <w:rsid w:val="00F9155C"/>
    <w:rsid w:val="00F91843"/>
    <w:rsid w:val="00F91BF5"/>
    <w:rsid w:val="00F92052"/>
    <w:rsid w:val="00F9279B"/>
    <w:rsid w:val="00F92B54"/>
    <w:rsid w:val="00F934F4"/>
    <w:rsid w:val="00F93800"/>
    <w:rsid w:val="00F93AFC"/>
    <w:rsid w:val="00F94318"/>
    <w:rsid w:val="00F9446E"/>
    <w:rsid w:val="00F944C1"/>
    <w:rsid w:val="00F94B97"/>
    <w:rsid w:val="00F95261"/>
    <w:rsid w:val="00F954BA"/>
    <w:rsid w:val="00F955D6"/>
    <w:rsid w:val="00F956CD"/>
    <w:rsid w:val="00F95A71"/>
    <w:rsid w:val="00F95B5D"/>
    <w:rsid w:val="00F961E5"/>
    <w:rsid w:val="00F96812"/>
    <w:rsid w:val="00F96E9E"/>
    <w:rsid w:val="00F97096"/>
    <w:rsid w:val="00F97A26"/>
    <w:rsid w:val="00FA025F"/>
    <w:rsid w:val="00FA096C"/>
    <w:rsid w:val="00FA0CCB"/>
    <w:rsid w:val="00FA11E1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5E83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0C58"/>
    <w:rsid w:val="00FB12B3"/>
    <w:rsid w:val="00FB164F"/>
    <w:rsid w:val="00FB2051"/>
    <w:rsid w:val="00FB2066"/>
    <w:rsid w:val="00FB247A"/>
    <w:rsid w:val="00FB2C1D"/>
    <w:rsid w:val="00FB2C20"/>
    <w:rsid w:val="00FB2D60"/>
    <w:rsid w:val="00FB301E"/>
    <w:rsid w:val="00FB36EC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0FA6"/>
    <w:rsid w:val="00FC1149"/>
    <w:rsid w:val="00FC1A46"/>
    <w:rsid w:val="00FC2ACD"/>
    <w:rsid w:val="00FC327D"/>
    <w:rsid w:val="00FC339F"/>
    <w:rsid w:val="00FC4143"/>
    <w:rsid w:val="00FC4670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924"/>
    <w:rsid w:val="00FC7C1F"/>
    <w:rsid w:val="00FC7DF6"/>
    <w:rsid w:val="00FD01C9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87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9E"/>
    <w:rsid w:val="00FD54E0"/>
    <w:rsid w:val="00FD6169"/>
    <w:rsid w:val="00FD61AC"/>
    <w:rsid w:val="00FD6BBF"/>
    <w:rsid w:val="00FD6EB9"/>
    <w:rsid w:val="00FD6F5E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8F3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1A61"/>
    <w:rsid w:val="00FF25F6"/>
    <w:rsid w:val="00FF32CD"/>
    <w:rsid w:val="00FF3802"/>
    <w:rsid w:val="00FF3B1E"/>
    <w:rsid w:val="00FF3BF2"/>
    <w:rsid w:val="00FF416A"/>
    <w:rsid w:val="00FF48A6"/>
    <w:rsid w:val="00FF4A2B"/>
    <w:rsid w:val="00FF4EE0"/>
    <w:rsid w:val="00FF5077"/>
    <w:rsid w:val="00FF66A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540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540"/>
      </w:tabs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styleId="Revision">
    <w:name w:val="Revision"/>
    <w:hidden/>
    <w:uiPriority w:val="99"/>
    <w:semiHidden/>
    <w:rsid w:val="00CF2007"/>
    <w:rPr>
      <w:rFonts w:ascii="Arial" w:hAnsi="Arial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BB1CD0"/>
    <w:pPr>
      <w:spacing w:after="0" w:line="260" w:lineRule="atLeast"/>
      <w:ind w:left="540" w:right="-133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B1CD0"/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B8C553852F64CB53DC5C379BF6345" ma:contentTypeVersion="4" ma:contentTypeDescription="Create a new document." ma:contentTypeScope="" ma:versionID="8f01dd5523816b4e1322198ba50f263d">
  <xsd:schema xmlns:xsd="http://www.w3.org/2001/XMLSchema" xmlns:xs="http://www.w3.org/2001/XMLSchema" xmlns:p="http://schemas.microsoft.com/office/2006/metadata/properties" xmlns:ns2="ff482acb-59b3-46fc-b4d4-79d52b4a61b7" targetNamespace="http://schemas.microsoft.com/office/2006/metadata/properties" ma:root="true" ma:fieldsID="a641c382ac16ff56845fe2c009b3860a" ns2:_="">
    <xsd:import namespace="ff482acb-59b3-46fc-b4d4-79d52b4a6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82acb-59b3-46fc-b4d4-79d52b4a61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765615-7535-47ED-9A57-0EF3F3FEA2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E11E007-CBD1-4156-B6F6-D0CD84F71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82acb-59b3-46fc-b4d4-79d52b4a6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7</Pages>
  <Words>1368</Words>
  <Characters>5936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Suwannapratheep, Nattha</cp:lastModifiedBy>
  <cp:revision>11</cp:revision>
  <cp:lastPrinted>2026-05-06T13:13:00Z</cp:lastPrinted>
  <dcterms:created xsi:type="dcterms:W3CDTF">2026-05-06T13:16:00Z</dcterms:created>
  <dcterms:modified xsi:type="dcterms:W3CDTF">2026-05-07T05:25:00Z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0x0101006D6B8C553852F64CB53DC5C379BF6345</vt:lpwstr>
  </property>
</Properties>
</file>