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7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12"/>
        <w:gridCol w:w="7465"/>
      </w:tblGrid>
      <w:tr w:rsidR="00E0585C" w:rsidRPr="00C04999" w14:paraId="63DBF893" w14:textId="77777777" w:rsidTr="000B29EA">
        <w:trPr>
          <w:trHeight w:val="3075"/>
        </w:trPr>
        <w:tc>
          <w:tcPr>
            <w:tcW w:w="2312" w:type="dxa"/>
          </w:tcPr>
          <w:p w14:paraId="6075EB02" w14:textId="77777777" w:rsidR="00E0585C" w:rsidRPr="00C04999" w:rsidRDefault="00E0585C" w:rsidP="00780756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465" w:type="dxa"/>
            <w:vAlign w:val="center"/>
          </w:tcPr>
          <w:p w14:paraId="65B9C955" w14:textId="5CE61255" w:rsidR="0056362B" w:rsidRDefault="0056362B" w:rsidP="00780756">
            <w:pPr>
              <w:ind w:left="14"/>
              <w:rPr>
                <w:rFonts w:asciiTheme="majorBidi" w:hAnsiTheme="majorBidi"/>
                <w:color w:val="7F7E82"/>
                <w:sz w:val="36"/>
                <w:szCs w:val="36"/>
              </w:rPr>
            </w:pPr>
            <w:r w:rsidRPr="0056362B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บริษัท เอเชี่ยน อะไลอันซ์ อินเตอร์เนชั่นแนล จำกัด </w:t>
            </w:r>
            <w:r w:rsidR="000B29EA">
              <w:rPr>
                <w:rFonts w:asciiTheme="majorBidi" w:hAnsiTheme="majorBidi"/>
                <w:color w:val="7F7E82"/>
                <w:sz w:val="36"/>
                <w:szCs w:val="36"/>
              </w:rPr>
              <w:t>(</w:t>
            </w:r>
            <w:r w:rsidR="000B29EA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มหาชน) </w:t>
            </w:r>
            <w:r w:rsidR="00974C3C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04064D51" w14:textId="45A6A1F5" w:rsidR="008A447A" w:rsidRDefault="008A447A" w:rsidP="00780756">
            <w:pPr>
              <w:ind w:left="14"/>
              <w:rPr>
                <w:rFonts w:asciiTheme="majorBidi" w:hAnsiTheme="majorBidi"/>
                <w:color w:val="7F7E82"/>
                <w:sz w:val="36"/>
                <w:szCs w:val="36"/>
              </w:rPr>
            </w:pPr>
            <w:r w:rsidRPr="00C0499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BF55C2" w:rsidRPr="00BF55C2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704EE6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รวม</w:t>
            </w:r>
          </w:p>
          <w:p w14:paraId="2A0F36DA" w14:textId="62909E5A" w:rsidR="00704EE6" w:rsidRPr="00C04999" w:rsidRDefault="00704EE6" w:rsidP="00780756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0D0C32B" w14:textId="7156643D" w:rsidR="006F04B3" w:rsidRPr="00C04999" w:rsidRDefault="00936740" w:rsidP="00780756">
            <w:pPr>
              <w:ind w:left="14"/>
              <w:rPr>
                <w:rFonts w:asciiTheme="majorBidi" w:hAnsiTheme="majorBidi" w:cstheme="majorBidi"/>
                <w:color w:val="7F7E82"/>
                <w:sz w:val="28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B70E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AB70E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AB70E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2569</w:t>
            </w:r>
          </w:p>
        </w:tc>
      </w:tr>
    </w:tbl>
    <w:p w14:paraId="08DC02D6" w14:textId="77777777" w:rsidR="00B626F4" w:rsidRPr="00BD6CBB" w:rsidRDefault="00B626F4" w:rsidP="00780756">
      <w:pPr>
        <w:rPr>
          <w:rFonts w:asciiTheme="majorBidi" w:hAnsiTheme="majorBidi" w:cstheme="majorBidi"/>
        </w:rPr>
        <w:sectPr w:rsidR="00B626F4" w:rsidRPr="00BD6CBB" w:rsidSect="00DC19C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3D001A50" w14:textId="77777777" w:rsidR="008A447A" w:rsidRPr="00974C3C" w:rsidRDefault="008A447A" w:rsidP="009572CA">
      <w:pPr>
        <w:spacing w:before="240"/>
        <w:jc w:val="both"/>
        <w:rPr>
          <w:rFonts w:ascii="Angsana New" w:hAnsi="Angsana New"/>
          <w:b/>
          <w:bCs/>
          <w:sz w:val="32"/>
          <w:szCs w:val="32"/>
        </w:rPr>
      </w:pPr>
      <w:r w:rsidRPr="00974C3C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FEBA63B" w14:textId="67D27494" w:rsidR="00691ACB" w:rsidRDefault="008A447A" w:rsidP="009572CA">
      <w:pPr>
        <w:rPr>
          <w:rFonts w:ascii="Angsana New" w:hAnsi="Angsana New"/>
          <w:sz w:val="32"/>
          <w:szCs w:val="32"/>
        </w:rPr>
      </w:pPr>
      <w:r w:rsidRPr="00974C3C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5F1632" w:rsidRPr="00974C3C">
        <w:rPr>
          <w:rFonts w:ascii="Angsana New" w:hAnsi="Angsana New" w:hint="cs"/>
          <w:sz w:val="32"/>
          <w:szCs w:val="32"/>
          <w:cs/>
        </w:rPr>
        <w:t>บริษัท เอเชี่ยน อะไลอันซ์ อินเตอร์เนชั่นแนล จำกัด</w:t>
      </w:r>
      <w:r w:rsidR="00326EBC">
        <w:rPr>
          <w:rFonts w:ascii="Angsana New" w:hAnsi="Angsana New"/>
          <w:sz w:val="32"/>
          <w:szCs w:val="32"/>
        </w:rPr>
        <w:t xml:space="preserve"> (</w:t>
      </w:r>
      <w:r w:rsidR="00326EBC">
        <w:rPr>
          <w:rFonts w:ascii="Angsana New" w:hAnsi="Angsana New" w:hint="cs"/>
          <w:sz w:val="32"/>
          <w:szCs w:val="32"/>
          <w:cs/>
        </w:rPr>
        <w:t>มหาชน)</w:t>
      </w:r>
    </w:p>
    <w:p w14:paraId="45B3CBCE" w14:textId="4D1B1184" w:rsidR="00936740" w:rsidRDefault="00313C80" w:rsidP="009572CA">
      <w:pPr>
        <w:rPr>
          <w:rFonts w:ascii="Angsana New" w:hAnsi="Angsana New"/>
          <w:sz w:val="32"/>
          <w:szCs w:val="32"/>
        </w:rPr>
      </w:pPr>
      <w:r w:rsidRPr="009572CA">
        <w:rPr>
          <w:rFonts w:ascii="Angsana New" w:hAnsi="Angsana New"/>
          <w:szCs w:val="24"/>
          <w:cs/>
        </w:rPr>
        <w:br/>
      </w:r>
      <w:r w:rsidR="00710235" w:rsidRPr="00DA298D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704EE6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704EE6" w:rsidRPr="00974C3C">
        <w:rPr>
          <w:rFonts w:ascii="Angsana New" w:hAnsi="Angsana New" w:hint="cs"/>
          <w:sz w:val="32"/>
          <w:szCs w:val="32"/>
          <w:cs/>
        </w:rPr>
        <w:t>เอเชี่ยน อะไลอันซ์ อินเตอร์เนชั่นแนล จำกัด</w:t>
      </w:r>
      <w:r w:rsidR="00704EE6">
        <w:rPr>
          <w:rFonts w:ascii="Angsana New" w:hAnsi="Angsana New"/>
          <w:sz w:val="32"/>
          <w:szCs w:val="32"/>
        </w:rPr>
        <w:t xml:space="preserve"> (</w:t>
      </w:r>
      <w:r w:rsidR="00704EE6">
        <w:rPr>
          <w:rFonts w:ascii="Angsana New" w:hAnsi="Angsana New" w:hint="cs"/>
          <w:sz w:val="32"/>
          <w:szCs w:val="32"/>
          <w:cs/>
        </w:rPr>
        <w:t>มหาชน) และบริษัทย่อย (“กลุ่มบริษัท</w:t>
      </w:r>
      <w:r w:rsidR="00FC1A37">
        <w:rPr>
          <w:rFonts w:ascii="Angsana New" w:hAnsi="Angsana New" w:hint="cs"/>
          <w:sz w:val="32"/>
          <w:szCs w:val="32"/>
          <w:cs/>
        </w:rPr>
        <w:t>ฯ</w:t>
      </w:r>
      <w:r w:rsidR="00704EE6">
        <w:rPr>
          <w:rFonts w:ascii="Angsana New" w:hAnsi="Angsana New" w:hint="cs"/>
          <w:sz w:val="32"/>
          <w:szCs w:val="32"/>
          <w:cs/>
        </w:rPr>
        <w:t>”) ซึ่งประกอบ</w:t>
      </w:r>
      <w:r w:rsidR="00D60DAB">
        <w:rPr>
          <w:rFonts w:ascii="Angsana New" w:hAnsi="Angsana New" w:hint="cs"/>
          <w:sz w:val="32"/>
          <w:szCs w:val="32"/>
          <w:cs/>
        </w:rPr>
        <w:t>ไป</w:t>
      </w:r>
      <w:r w:rsidR="00704EE6">
        <w:rPr>
          <w:rFonts w:ascii="Angsana New" w:hAnsi="Angsana New" w:hint="cs"/>
          <w:sz w:val="32"/>
          <w:szCs w:val="32"/>
          <w:cs/>
        </w:rPr>
        <w:t>ด้วย</w:t>
      </w:r>
      <w:r w:rsidR="00710235" w:rsidRPr="00DA298D">
        <w:rPr>
          <w:rFonts w:ascii="Angsana New" w:hAnsi="Angsana New"/>
          <w:sz w:val="32"/>
          <w:szCs w:val="32"/>
          <w:cs/>
        </w:rPr>
        <w:t>งบ</w:t>
      </w:r>
      <w:r w:rsidR="00DC1CB1">
        <w:rPr>
          <w:rFonts w:ascii="Angsana New" w:hAnsi="Angsana New" w:hint="cs"/>
          <w:sz w:val="32"/>
          <w:szCs w:val="32"/>
          <w:cs/>
        </w:rPr>
        <w:t>ฐานะ</w:t>
      </w:r>
      <w:r w:rsidR="00710235" w:rsidRPr="00DA298D">
        <w:rPr>
          <w:rFonts w:ascii="Angsana New" w:hAnsi="Angsana New"/>
          <w:sz w:val="32"/>
          <w:szCs w:val="32"/>
          <w:cs/>
        </w:rPr>
        <w:t xml:space="preserve">การเงินรวม ณ วันที่ </w:t>
      </w:r>
      <w:r w:rsidR="00AB70E5">
        <w:rPr>
          <w:rFonts w:ascii="Angsana New" w:hAnsi="Angsana New"/>
          <w:sz w:val="32"/>
          <w:szCs w:val="32"/>
        </w:rPr>
        <w:t xml:space="preserve">31 </w:t>
      </w:r>
      <w:r w:rsidR="00AB70E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B70E5">
        <w:rPr>
          <w:rFonts w:ascii="Angsana New" w:hAnsi="Angsana New"/>
          <w:sz w:val="32"/>
          <w:szCs w:val="32"/>
        </w:rPr>
        <w:t>2569</w:t>
      </w:r>
      <w:r w:rsidR="00710235">
        <w:rPr>
          <w:rFonts w:ascii="Angsana New" w:hAnsi="Angsana New"/>
          <w:sz w:val="32"/>
          <w:szCs w:val="32"/>
        </w:rPr>
        <w:t xml:space="preserve"> </w:t>
      </w:r>
      <w:r w:rsidR="00AB70E5" w:rsidRPr="00AB70E5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AB70E5">
        <w:rPr>
          <w:rFonts w:ascii="Angsana New" w:hAnsi="Angsana New"/>
          <w:sz w:val="32"/>
          <w:szCs w:val="32"/>
        </w:rPr>
        <w:t xml:space="preserve"> </w:t>
      </w:r>
      <w:r w:rsidR="00AB70E5" w:rsidRPr="00AB70E5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และงบกระแสเงินสดรวมสำหรับงวดสามเดือนสิ้นสุด</w:t>
      </w:r>
      <w:r w:rsidR="00AB70E5">
        <w:rPr>
          <w:rFonts w:ascii="Angsana New" w:hAnsi="Angsana New"/>
          <w:sz w:val="32"/>
          <w:szCs w:val="32"/>
        </w:rPr>
        <w:t xml:space="preserve">                </w:t>
      </w:r>
      <w:r w:rsidR="00AB70E5" w:rsidRPr="00AB70E5">
        <w:rPr>
          <w:rFonts w:ascii="Angsana New" w:hAnsi="Angsana New"/>
          <w:sz w:val="32"/>
          <w:szCs w:val="32"/>
          <w:cs/>
        </w:rPr>
        <w:t>วันเดียวกัน และหมายเหตุประกอบงบการเงินรวมระหว่างกาลแบบย่อ</w:t>
      </w:r>
      <w:r w:rsidR="00AB70E5">
        <w:rPr>
          <w:rFonts w:ascii="Angsana New" w:hAnsi="Angsana New"/>
          <w:sz w:val="32"/>
          <w:szCs w:val="32"/>
        </w:rPr>
        <w:t xml:space="preserve"> </w:t>
      </w:r>
      <w:r w:rsidR="00710235" w:rsidRPr="00DA298D">
        <w:rPr>
          <w:rFonts w:ascii="Angsana New" w:hAnsi="Angsana New"/>
          <w:sz w:val="32"/>
          <w:szCs w:val="32"/>
          <w:cs/>
        </w:rPr>
        <w:t>และได้สอบทานข้อมูลทางการเงิน</w:t>
      </w:r>
      <w:r w:rsidR="00AB70E5">
        <w:rPr>
          <w:rFonts w:ascii="Angsana New" w:hAnsi="Angsana New"/>
          <w:sz w:val="32"/>
          <w:szCs w:val="32"/>
        </w:rPr>
        <w:t xml:space="preserve">               </w:t>
      </w:r>
      <w:r w:rsidR="00710235" w:rsidRPr="00DA298D">
        <w:rPr>
          <w:rFonts w:ascii="Angsana New" w:hAnsi="Angsana New"/>
          <w:sz w:val="32"/>
          <w:szCs w:val="32"/>
          <w:cs/>
        </w:rPr>
        <w:t>เฉพาะกิจการของบริษัท เอเชี่ยน อะไลอันซ์ อินเตอร์เนชั่นแนล จำกัด (มหาชน) ด้วยเช่นกัน (รวมเรียกว่า</w:t>
      </w:r>
      <w:r w:rsidR="00AB70E5">
        <w:rPr>
          <w:rFonts w:ascii="Angsana New" w:hAnsi="Angsana New"/>
          <w:sz w:val="32"/>
          <w:szCs w:val="32"/>
        </w:rPr>
        <w:t xml:space="preserve">             </w:t>
      </w:r>
      <w:r w:rsidR="000E746A">
        <w:rPr>
          <w:rFonts w:ascii="Angsana New" w:hAnsi="Angsana New"/>
          <w:sz w:val="32"/>
          <w:szCs w:val="32"/>
        </w:rPr>
        <w:t xml:space="preserve"> </w:t>
      </w:r>
      <w:r w:rsidR="00710235" w:rsidRPr="00DA298D">
        <w:rPr>
          <w:rFonts w:ascii="Angsana New" w:hAnsi="Angsana New"/>
          <w:sz w:val="32"/>
          <w:szCs w:val="32"/>
          <w:cs/>
        </w:rPr>
        <w:t>“ข้อมูลทางการเงินระหว่างกาล”) ซึ่งผู้บริหารของกิจการเป็นผู้รับผิดชอบในการจัดทำและนำเสนอข้อมูล</w:t>
      </w:r>
      <w:r w:rsidR="00AB70E5">
        <w:rPr>
          <w:rFonts w:ascii="Angsana New" w:hAnsi="Angsana New"/>
          <w:sz w:val="32"/>
          <w:szCs w:val="32"/>
        </w:rPr>
        <w:t xml:space="preserve">             </w:t>
      </w:r>
      <w:r w:rsidR="00710235" w:rsidRPr="00DA298D">
        <w:rPr>
          <w:rFonts w:ascii="Angsana New" w:hAnsi="Angsana New"/>
          <w:sz w:val="32"/>
          <w:szCs w:val="32"/>
          <w:cs/>
        </w:rPr>
        <w:t xml:space="preserve">ทางการเงินระหว่างกาลเหล่านี้ตามมาตรฐานการบัญชี ฉบับที่ </w:t>
      </w:r>
      <w:r w:rsidR="00710235">
        <w:rPr>
          <w:rFonts w:ascii="Angsana New" w:hAnsi="Angsana New"/>
          <w:sz w:val="32"/>
          <w:szCs w:val="32"/>
        </w:rPr>
        <w:t>34</w:t>
      </w:r>
      <w:r w:rsidR="00710235" w:rsidRPr="00DA298D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AB70E5">
        <w:rPr>
          <w:rFonts w:ascii="Angsana New" w:hAnsi="Angsana New"/>
          <w:sz w:val="32"/>
          <w:szCs w:val="32"/>
        </w:rPr>
        <w:t xml:space="preserve">                 </w:t>
      </w:r>
      <w:r w:rsidR="000E746A">
        <w:rPr>
          <w:rFonts w:ascii="Angsana New" w:hAnsi="Angsana New"/>
          <w:sz w:val="32"/>
          <w:szCs w:val="32"/>
        </w:rPr>
        <w:t xml:space="preserve"> </w:t>
      </w:r>
      <w:r w:rsidR="00710235" w:rsidRPr="00DA298D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5D5BA73" w14:textId="77777777" w:rsidR="008A447A" w:rsidRPr="00974C3C" w:rsidRDefault="008A447A" w:rsidP="009572C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74C3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137A07" w14:textId="77777777" w:rsidR="009572CA" w:rsidRPr="00231F05" w:rsidRDefault="009572CA" w:rsidP="009572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1F05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31F05">
        <w:rPr>
          <w:rFonts w:ascii="Angsana New" w:hAnsi="Angsana New" w:cs="Angsana New" w:hint="cs"/>
          <w:sz w:val="32"/>
          <w:szCs w:val="32"/>
        </w:rPr>
        <w:t>2410</w:t>
      </w:r>
      <w:r w:rsidRPr="00231F05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31F05">
        <w:rPr>
          <w:rFonts w:ascii="Angsana New" w:hAnsi="Angsana New" w:cs="Angsana New" w:hint="cs"/>
          <w:sz w:val="32"/>
          <w:szCs w:val="32"/>
        </w:rPr>
        <w:t xml:space="preserve"> </w:t>
      </w:r>
      <w:r w:rsidRPr="00231F05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231F05">
        <w:rPr>
          <w:rFonts w:ascii="Angsana New" w:hAnsi="Angsana New" w:cs="Angsana New"/>
          <w:sz w:val="32"/>
          <w:szCs w:val="32"/>
        </w:rPr>
        <w:t xml:space="preserve"> </w:t>
      </w:r>
      <w:r w:rsidRPr="00231F05">
        <w:rPr>
          <w:rFonts w:ascii="Angsana New" w:hAnsi="Angsana New" w:cs="Angsana New" w:hint="cs"/>
          <w:sz w:val="32"/>
          <w:szCs w:val="32"/>
          <w:cs/>
        </w:rPr>
        <w:t xml:space="preserve">และการวิเคราะห์เปรียบเทียบและวิธีการสอบทานอื่น  </w:t>
      </w:r>
      <w:r w:rsidRPr="00231F05">
        <w:rPr>
          <w:rFonts w:ascii="Angsana New" w:hAnsi="Angsana New" w:cs="Angsana New" w:hint="cs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</w:t>
      </w:r>
      <w:r w:rsidRPr="00231F05">
        <w:rPr>
          <w:rFonts w:ascii="Angsana New" w:hAnsi="Angsana New" w:cs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6254976" w14:textId="77777777" w:rsidR="009F0A8D" w:rsidRPr="00974C3C" w:rsidRDefault="009F0A8D" w:rsidP="009572C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74C3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0F802337" w14:textId="4B119848" w:rsidR="009F0A8D" w:rsidRDefault="009F0A8D" w:rsidP="009572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4C3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C82A51" w:rsidRPr="00974C3C">
        <w:rPr>
          <w:rFonts w:ascii="Angsana New" w:hAnsi="Angsana New" w:cs="Angsana New" w:hint="cs"/>
          <w:sz w:val="32"/>
          <w:szCs w:val="32"/>
        </w:rPr>
        <w:t>34</w:t>
      </w:r>
      <w:r w:rsidRPr="00974C3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2B7179" w:rsidRPr="00974C3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974C3C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EE92254" w14:textId="346FDF28" w:rsidR="008A447A" w:rsidRPr="00974C3C" w:rsidRDefault="00296EB9" w:rsidP="009572CA">
      <w:pPr>
        <w:tabs>
          <w:tab w:val="left" w:pos="720"/>
          <w:tab w:val="center" w:pos="6480"/>
        </w:tabs>
        <w:spacing w:before="1080"/>
        <w:jc w:val="both"/>
        <w:rPr>
          <w:rFonts w:ascii="Angsana New" w:hAnsi="Angsana New"/>
          <w:sz w:val="32"/>
          <w:szCs w:val="32"/>
        </w:rPr>
      </w:pPr>
      <w:r w:rsidRPr="00296EB9">
        <w:rPr>
          <w:rFonts w:ascii="Angsana New" w:hAnsi="Angsana New"/>
          <w:sz w:val="32"/>
          <w:szCs w:val="32"/>
          <w:cs/>
        </w:rPr>
        <w:t>วิไลลักษณ์ เลาหศรีสกุล</w:t>
      </w:r>
    </w:p>
    <w:p w14:paraId="10D6CAF5" w14:textId="45C1DCBB" w:rsidR="008A447A" w:rsidRPr="00974C3C" w:rsidRDefault="008A447A" w:rsidP="009572CA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74C3C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373477">
        <w:rPr>
          <w:rFonts w:ascii="Angsana New" w:hAnsi="Angsana New"/>
          <w:sz w:val="32"/>
          <w:szCs w:val="32"/>
        </w:rPr>
        <w:t>6140</w:t>
      </w:r>
    </w:p>
    <w:p w14:paraId="1B34D5B3" w14:textId="77777777" w:rsidR="008A447A" w:rsidRPr="005A0CEF" w:rsidRDefault="008A447A" w:rsidP="009572CA">
      <w:pPr>
        <w:tabs>
          <w:tab w:val="left" w:pos="72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  <w:r w:rsidRPr="005A0CEF">
        <w:rPr>
          <w:rFonts w:ascii="Angsana New" w:hAnsi="Angsana New" w:hint="cs"/>
          <w:sz w:val="32"/>
          <w:szCs w:val="32"/>
          <w:cs/>
        </w:rPr>
        <w:t xml:space="preserve">บริษัท สำนักงาน </w:t>
      </w:r>
      <w:r w:rsidR="000C02E5" w:rsidRPr="005A0CEF">
        <w:rPr>
          <w:rFonts w:ascii="Angsana New" w:hAnsi="Angsana New" w:hint="cs"/>
          <w:sz w:val="32"/>
          <w:szCs w:val="32"/>
          <w:cs/>
        </w:rPr>
        <w:t>อีวาย</w:t>
      </w:r>
      <w:r w:rsidRPr="005A0CEF">
        <w:rPr>
          <w:rFonts w:ascii="Angsana New" w:hAnsi="Angsana New" w:hint="cs"/>
          <w:sz w:val="32"/>
          <w:szCs w:val="32"/>
          <w:cs/>
        </w:rPr>
        <w:t xml:space="preserve"> จำกัด</w:t>
      </w:r>
    </w:p>
    <w:p w14:paraId="54F6EC73" w14:textId="575B30FA" w:rsidR="00900CA2" w:rsidRPr="00974C3C" w:rsidRDefault="008A447A" w:rsidP="009572CA">
      <w:pPr>
        <w:tabs>
          <w:tab w:val="left" w:pos="4140"/>
        </w:tabs>
        <w:rPr>
          <w:rFonts w:ascii="Angsana New" w:hAnsi="Angsana New"/>
        </w:rPr>
      </w:pPr>
      <w:r w:rsidRPr="005A0CEF">
        <w:rPr>
          <w:rFonts w:ascii="Angsana New" w:hAnsi="Angsana New" w:hint="cs"/>
          <w:sz w:val="32"/>
          <w:szCs w:val="32"/>
          <w:cs/>
        </w:rPr>
        <w:t>กรุงเทพฯ</w:t>
      </w:r>
      <w:r w:rsidRPr="005A0CEF">
        <w:rPr>
          <w:rFonts w:ascii="Angsana New" w:hAnsi="Angsana New" w:hint="cs"/>
          <w:sz w:val="32"/>
          <w:szCs w:val="32"/>
        </w:rPr>
        <w:t>:</w:t>
      </w:r>
      <w:r w:rsidR="00797CB8" w:rsidRPr="005A0CEF">
        <w:rPr>
          <w:rFonts w:ascii="Angsana New" w:hAnsi="Angsana New" w:hint="cs"/>
          <w:sz w:val="32"/>
          <w:szCs w:val="32"/>
          <w:cs/>
        </w:rPr>
        <w:t xml:space="preserve"> </w:t>
      </w:r>
      <w:r w:rsidR="006233A9">
        <w:rPr>
          <w:rFonts w:ascii="Angsana New" w:hAnsi="Angsana New"/>
          <w:sz w:val="32"/>
          <w:szCs w:val="32"/>
        </w:rPr>
        <w:t>5</w:t>
      </w:r>
      <w:r w:rsidR="00AB70E5">
        <w:rPr>
          <w:rFonts w:ascii="Angsana New" w:hAnsi="Angsana New"/>
          <w:sz w:val="32"/>
          <w:szCs w:val="32"/>
        </w:rPr>
        <w:t xml:space="preserve"> </w:t>
      </w:r>
      <w:r w:rsidR="00AB70E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B70E5">
        <w:rPr>
          <w:rFonts w:ascii="Angsana New" w:hAnsi="Angsana New"/>
          <w:sz w:val="32"/>
          <w:szCs w:val="32"/>
        </w:rPr>
        <w:t>2569</w:t>
      </w:r>
    </w:p>
    <w:sectPr w:rsidR="00900CA2" w:rsidRPr="00974C3C" w:rsidSect="009572CA">
      <w:footerReference w:type="default" r:id="rId16"/>
      <w:headerReference w:type="first" r:id="rId17"/>
      <w:footerReference w:type="first" r:id="rId18"/>
      <w:pgSz w:w="11909" w:h="16834" w:code="9"/>
      <w:pgMar w:top="2592" w:right="1080" w:bottom="792" w:left="1296" w:header="576" w:footer="28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0BA21" w14:textId="77777777" w:rsidR="0040002E" w:rsidRDefault="0040002E" w:rsidP="0077481E">
      <w:r>
        <w:separator/>
      </w:r>
    </w:p>
  </w:endnote>
  <w:endnote w:type="continuationSeparator" w:id="0">
    <w:p w14:paraId="1CA2EDA8" w14:textId="77777777" w:rsidR="0040002E" w:rsidRDefault="0040002E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0A180" w14:textId="77777777" w:rsidR="00427FB9" w:rsidRDefault="00427F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2DA42" w14:textId="77777777" w:rsidR="00427FB9" w:rsidRDefault="00427F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FE407" w14:textId="77777777" w:rsidR="00427FB9" w:rsidRDefault="00427F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241600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4F6342" w14:textId="77777777" w:rsidR="00E25196" w:rsidRDefault="00F610F2">
        <w:pPr>
          <w:pStyle w:val="Footer"/>
          <w:jc w:val="right"/>
          <w:rPr>
            <w:rFonts w:ascii="Angsana New" w:hAnsi="Angsana New"/>
            <w:noProof/>
            <w:sz w:val="32"/>
            <w:szCs w:val="32"/>
          </w:rPr>
        </w:pPr>
        <w:r w:rsidRPr="00F610F2">
          <w:rPr>
            <w:rFonts w:ascii="Angsana New" w:hAnsi="Angsana New"/>
            <w:sz w:val="32"/>
            <w:szCs w:val="32"/>
          </w:rPr>
          <w:fldChar w:fldCharType="begin"/>
        </w:r>
        <w:r w:rsidRPr="00F610F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10F2">
          <w:rPr>
            <w:rFonts w:ascii="Angsana New" w:hAnsi="Angsana New"/>
            <w:sz w:val="32"/>
            <w:szCs w:val="32"/>
          </w:rPr>
          <w:fldChar w:fldCharType="separate"/>
        </w:r>
        <w:r w:rsidR="00B64A48">
          <w:rPr>
            <w:rFonts w:ascii="Angsana New" w:hAnsi="Angsana New"/>
            <w:noProof/>
            <w:sz w:val="32"/>
            <w:szCs w:val="32"/>
          </w:rPr>
          <w:t>2</w:t>
        </w:r>
        <w:r w:rsidRPr="00F610F2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81A8152" w14:textId="6AD61E25" w:rsidR="00F610F2" w:rsidRPr="00F610F2" w:rsidRDefault="009572C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95C5A" w14:textId="77777777" w:rsidR="008A447A" w:rsidRPr="008A447A" w:rsidRDefault="008A447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E22C6" w14:textId="77777777" w:rsidR="0040002E" w:rsidRDefault="0040002E" w:rsidP="0077481E">
      <w:r>
        <w:separator/>
      </w:r>
    </w:p>
  </w:footnote>
  <w:footnote w:type="continuationSeparator" w:id="0">
    <w:p w14:paraId="64AA486D" w14:textId="77777777" w:rsidR="0040002E" w:rsidRDefault="0040002E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200F4" w14:textId="77777777" w:rsidR="00427FB9" w:rsidRDefault="00427F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B0B7" w14:textId="77777777" w:rsidR="00427FB9" w:rsidRDefault="00427F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2A916" w14:textId="77777777" w:rsidR="0077481E" w:rsidRDefault="0077481E" w:rsidP="0077481E">
    <w:pPr>
      <w:pStyle w:val="Header"/>
      <w:spacing w:before="240"/>
    </w:pPr>
  </w:p>
  <w:p w14:paraId="407D569B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3F966" w14:textId="77777777" w:rsidR="00140AAC" w:rsidRDefault="00140AAC" w:rsidP="0077481E">
    <w:pPr>
      <w:pStyle w:val="Header"/>
      <w:spacing w:before="240"/>
    </w:pPr>
  </w:p>
  <w:p w14:paraId="16E3BE69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47A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5869"/>
    <w:rsid w:val="0004069A"/>
    <w:rsid w:val="000410D2"/>
    <w:rsid w:val="00041666"/>
    <w:rsid w:val="00041704"/>
    <w:rsid w:val="0004219F"/>
    <w:rsid w:val="0004336C"/>
    <w:rsid w:val="0004557E"/>
    <w:rsid w:val="000468F6"/>
    <w:rsid w:val="000478A1"/>
    <w:rsid w:val="000479E0"/>
    <w:rsid w:val="00051090"/>
    <w:rsid w:val="00051FCC"/>
    <w:rsid w:val="000528F9"/>
    <w:rsid w:val="0005438D"/>
    <w:rsid w:val="00056D59"/>
    <w:rsid w:val="000570C6"/>
    <w:rsid w:val="00057C06"/>
    <w:rsid w:val="000604FA"/>
    <w:rsid w:val="00060713"/>
    <w:rsid w:val="00060DDA"/>
    <w:rsid w:val="00060F91"/>
    <w:rsid w:val="00061125"/>
    <w:rsid w:val="000615F5"/>
    <w:rsid w:val="00062409"/>
    <w:rsid w:val="000626C1"/>
    <w:rsid w:val="00062ABF"/>
    <w:rsid w:val="00063C14"/>
    <w:rsid w:val="000643AC"/>
    <w:rsid w:val="0006504F"/>
    <w:rsid w:val="0006530D"/>
    <w:rsid w:val="00066ADC"/>
    <w:rsid w:val="000671EF"/>
    <w:rsid w:val="00070FFC"/>
    <w:rsid w:val="00072755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699C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659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29EA"/>
    <w:rsid w:val="000B3A28"/>
    <w:rsid w:val="000B3CC1"/>
    <w:rsid w:val="000B5D84"/>
    <w:rsid w:val="000B72E9"/>
    <w:rsid w:val="000B7441"/>
    <w:rsid w:val="000C02E5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93E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74A"/>
    <w:rsid w:val="000E6978"/>
    <w:rsid w:val="000E6E67"/>
    <w:rsid w:val="000E7293"/>
    <w:rsid w:val="000E746A"/>
    <w:rsid w:val="000E7643"/>
    <w:rsid w:val="000E798E"/>
    <w:rsid w:val="000E7FD6"/>
    <w:rsid w:val="000F0CA7"/>
    <w:rsid w:val="000F0CCA"/>
    <w:rsid w:val="000F238A"/>
    <w:rsid w:val="000F6FA8"/>
    <w:rsid w:val="00100D53"/>
    <w:rsid w:val="00101224"/>
    <w:rsid w:val="00101687"/>
    <w:rsid w:val="00101A79"/>
    <w:rsid w:val="00101CAB"/>
    <w:rsid w:val="00101EB5"/>
    <w:rsid w:val="00102786"/>
    <w:rsid w:val="00104A96"/>
    <w:rsid w:val="0010513F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F08"/>
    <w:rsid w:val="00122A61"/>
    <w:rsid w:val="00122E46"/>
    <w:rsid w:val="001236FA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FE8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1F5"/>
    <w:rsid w:val="001522AC"/>
    <w:rsid w:val="001531B4"/>
    <w:rsid w:val="00153E1C"/>
    <w:rsid w:val="001546D7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672C"/>
    <w:rsid w:val="00167301"/>
    <w:rsid w:val="00167BD3"/>
    <w:rsid w:val="001717BE"/>
    <w:rsid w:val="00171D9C"/>
    <w:rsid w:val="0017214C"/>
    <w:rsid w:val="00177400"/>
    <w:rsid w:val="0018144B"/>
    <w:rsid w:val="0018217D"/>
    <w:rsid w:val="001826E0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F68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3346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22"/>
    <w:rsid w:val="001E2536"/>
    <w:rsid w:val="001E429C"/>
    <w:rsid w:val="001E5531"/>
    <w:rsid w:val="001E684A"/>
    <w:rsid w:val="001E713E"/>
    <w:rsid w:val="001E7312"/>
    <w:rsid w:val="001E7DD1"/>
    <w:rsid w:val="001F011E"/>
    <w:rsid w:val="001F22A3"/>
    <w:rsid w:val="001F298E"/>
    <w:rsid w:val="001F3B9A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09B1"/>
    <w:rsid w:val="002119CC"/>
    <w:rsid w:val="00212114"/>
    <w:rsid w:val="002130BD"/>
    <w:rsid w:val="0021349F"/>
    <w:rsid w:val="0021570B"/>
    <w:rsid w:val="0021596E"/>
    <w:rsid w:val="00217123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6B9"/>
    <w:rsid w:val="00235A87"/>
    <w:rsid w:val="002369CC"/>
    <w:rsid w:val="00241AEA"/>
    <w:rsid w:val="0024225D"/>
    <w:rsid w:val="002427B0"/>
    <w:rsid w:val="00242AEE"/>
    <w:rsid w:val="00243E76"/>
    <w:rsid w:val="00243EB4"/>
    <w:rsid w:val="00246382"/>
    <w:rsid w:val="002465D3"/>
    <w:rsid w:val="00246A5D"/>
    <w:rsid w:val="002516D3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6EB9"/>
    <w:rsid w:val="00297DAE"/>
    <w:rsid w:val="00297FCC"/>
    <w:rsid w:val="002A5BC1"/>
    <w:rsid w:val="002A5EF9"/>
    <w:rsid w:val="002A661B"/>
    <w:rsid w:val="002A6878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B7179"/>
    <w:rsid w:val="002C02AF"/>
    <w:rsid w:val="002C1FC4"/>
    <w:rsid w:val="002C3638"/>
    <w:rsid w:val="002C4183"/>
    <w:rsid w:val="002C4465"/>
    <w:rsid w:val="002C5744"/>
    <w:rsid w:val="002C5E68"/>
    <w:rsid w:val="002C794C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D6B06"/>
    <w:rsid w:val="002E0C9A"/>
    <w:rsid w:val="002E16EE"/>
    <w:rsid w:val="002E2BD2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720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090"/>
    <w:rsid w:val="0031252C"/>
    <w:rsid w:val="00312960"/>
    <w:rsid w:val="00312BD8"/>
    <w:rsid w:val="003132A7"/>
    <w:rsid w:val="003139A5"/>
    <w:rsid w:val="00313C80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38F"/>
    <w:rsid w:val="003246D7"/>
    <w:rsid w:val="003249C4"/>
    <w:rsid w:val="00325873"/>
    <w:rsid w:val="00325CC4"/>
    <w:rsid w:val="00325DCD"/>
    <w:rsid w:val="00326180"/>
    <w:rsid w:val="00326EBC"/>
    <w:rsid w:val="003308C7"/>
    <w:rsid w:val="00332225"/>
    <w:rsid w:val="00332494"/>
    <w:rsid w:val="00333A28"/>
    <w:rsid w:val="00334F04"/>
    <w:rsid w:val="00335070"/>
    <w:rsid w:val="00335C5C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677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67635"/>
    <w:rsid w:val="00370141"/>
    <w:rsid w:val="00371202"/>
    <w:rsid w:val="00372AEF"/>
    <w:rsid w:val="00372EFC"/>
    <w:rsid w:val="0037314D"/>
    <w:rsid w:val="00373477"/>
    <w:rsid w:val="003734F1"/>
    <w:rsid w:val="0037503B"/>
    <w:rsid w:val="0037535F"/>
    <w:rsid w:val="00375752"/>
    <w:rsid w:val="00375B55"/>
    <w:rsid w:val="00376020"/>
    <w:rsid w:val="003762BB"/>
    <w:rsid w:val="0037656A"/>
    <w:rsid w:val="00376D72"/>
    <w:rsid w:val="0037748E"/>
    <w:rsid w:val="00380080"/>
    <w:rsid w:val="0038030E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BFF"/>
    <w:rsid w:val="003A7FE5"/>
    <w:rsid w:val="003B1E2B"/>
    <w:rsid w:val="003B1E69"/>
    <w:rsid w:val="003B26C1"/>
    <w:rsid w:val="003B2A89"/>
    <w:rsid w:val="003B43D8"/>
    <w:rsid w:val="003B5BD2"/>
    <w:rsid w:val="003B5BF9"/>
    <w:rsid w:val="003B7D25"/>
    <w:rsid w:val="003C04E8"/>
    <w:rsid w:val="003C0AA8"/>
    <w:rsid w:val="003C17F5"/>
    <w:rsid w:val="003C1F16"/>
    <w:rsid w:val="003C50D0"/>
    <w:rsid w:val="003C5CA4"/>
    <w:rsid w:val="003C62F2"/>
    <w:rsid w:val="003C73CC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446"/>
    <w:rsid w:val="003E36DD"/>
    <w:rsid w:val="003E3F73"/>
    <w:rsid w:val="003E55E5"/>
    <w:rsid w:val="003E5607"/>
    <w:rsid w:val="003E592C"/>
    <w:rsid w:val="003E764C"/>
    <w:rsid w:val="003E7824"/>
    <w:rsid w:val="003F0628"/>
    <w:rsid w:val="003F0E2F"/>
    <w:rsid w:val="003F2846"/>
    <w:rsid w:val="003F3676"/>
    <w:rsid w:val="003F4861"/>
    <w:rsid w:val="003F5BCD"/>
    <w:rsid w:val="003F5E11"/>
    <w:rsid w:val="003F623F"/>
    <w:rsid w:val="003F760B"/>
    <w:rsid w:val="0040002E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0A2B"/>
    <w:rsid w:val="00421416"/>
    <w:rsid w:val="00421761"/>
    <w:rsid w:val="004223AF"/>
    <w:rsid w:val="00422A60"/>
    <w:rsid w:val="004239D6"/>
    <w:rsid w:val="00423AED"/>
    <w:rsid w:val="0042408D"/>
    <w:rsid w:val="00425FD2"/>
    <w:rsid w:val="00427FB9"/>
    <w:rsid w:val="00430ECE"/>
    <w:rsid w:val="00431582"/>
    <w:rsid w:val="00432F5A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3CA9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D98"/>
    <w:rsid w:val="004A2E9E"/>
    <w:rsid w:val="004A3218"/>
    <w:rsid w:val="004A3A4F"/>
    <w:rsid w:val="004A3D7B"/>
    <w:rsid w:val="004A3EF9"/>
    <w:rsid w:val="004A64F2"/>
    <w:rsid w:val="004A657C"/>
    <w:rsid w:val="004A6928"/>
    <w:rsid w:val="004B0629"/>
    <w:rsid w:val="004B0827"/>
    <w:rsid w:val="004B14C6"/>
    <w:rsid w:val="004B24CA"/>
    <w:rsid w:val="004B2F2E"/>
    <w:rsid w:val="004B31D4"/>
    <w:rsid w:val="004B3AC7"/>
    <w:rsid w:val="004B3ECC"/>
    <w:rsid w:val="004B403F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4FC4"/>
    <w:rsid w:val="004C52B6"/>
    <w:rsid w:val="004C5BCC"/>
    <w:rsid w:val="004C60DD"/>
    <w:rsid w:val="004C6B47"/>
    <w:rsid w:val="004D003B"/>
    <w:rsid w:val="004D2292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6DA1"/>
    <w:rsid w:val="004D7E31"/>
    <w:rsid w:val="004E2F34"/>
    <w:rsid w:val="004E5862"/>
    <w:rsid w:val="004E6517"/>
    <w:rsid w:val="004E6631"/>
    <w:rsid w:val="004E6EA7"/>
    <w:rsid w:val="004E74DC"/>
    <w:rsid w:val="004F0B5C"/>
    <w:rsid w:val="004F138C"/>
    <w:rsid w:val="004F321F"/>
    <w:rsid w:val="004F7F27"/>
    <w:rsid w:val="00500894"/>
    <w:rsid w:val="00501789"/>
    <w:rsid w:val="00501AB6"/>
    <w:rsid w:val="00502011"/>
    <w:rsid w:val="0050204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17F32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65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A83"/>
    <w:rsid w:val="0055684C"/>
    <w:rsid w:val="005569C8"/>
    <w:rsid w:val="00560660"/>
    <w:rsid w:val="005608B7"/>
    <w:rsid w:val="00560A53"/>
    <w:rsid w:val="00560E5A"/>
    <w:rsid w:val="00562125"/>
    <w:rsid w:val="005621A2"/>
    <w:rsid w:val="0056362B"/>
    <w:rsid w:val="005653A5"/>
    <w:rsid w:val="00567181"/>
    <w:rsid w:val="00567BC5"/>
    <w:rsid w:val="005700EC"/>
    <w:rsid w:val="00572319"/>
    <w:rsid w:val="00572CD7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CEF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F54"/>
    <w:rsid w:val="005B5720"/>
    <w:rsid w:val="005B5DF7"/>
    <w:rsid w:val="005B6340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5421"/>
    <w:rsid w:val="005E69FA"/>
    <w:rsid w:val="005E6B8A"/>
    <w:rsid w:val="005F0019"/>
    <w:rsid w:val="005F1632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79C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3A9"/>
    <w:rsid w:val="0062433A"/>
    <w:rsid w:val="00624E6C"/>
    <w:rsid w:val="00625297"/>
    <w:rsid w:val="00627505"/>
    <w:rsid w:val="00627DDE"/>
    <w:rsid w:val="00630059"/>
    <w:rsid w:val="0063162A"/>
    <w:rsid w:val="00631978"/>
    <w:rsid w:val="00633C26"/>
    <w:rsid w:val="00634BDC"/>
    <w:rsid w:val="00636334"/>
    <w:rsid w:val="00637356"/>
    <w:rsid w:val="00640512"/>
    <w:rsid w:val="00640ABF"/>
    <w:rsid w:val="006429E0"/>
    <w:rsid w:val="00644265"/>
    <w:rsid w:val="0064478F"/>
    <w:rsid w:val="006458A2"/>
    <w:rsid w:val="00646370"/>
    <w:rsid w:val="00646984"/>
    <w:rsid w:val="00651175"/>
    <w:rsid w:val="006531A3"/>
    <w:rsid w:val="0065320B"/>
    <w:rsid w:val="006534C0"/>
    <w:rsid w:val="006538D2"/>
    <w:rsid w:val="00653C59"/>
    <w:rsid w:val="006559DA"/>
    <w:rsid w:val="00655D54"/>
    <w:rsid w:val="0065601E"/>
    <w:rsid w:val="00657BAE"/>
    <w:rsid w:val="00661268"/>
    <w:rsid w:val="00662898"/>
    <w:rsid w:val="00663A08"/>
    <w:rsid w:val="00664307"/>
    <w:rsid w:val="00664D4A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76DD7"/>
    <w:rsid w:val="006801D3"/>
    <w:rsid w:val="00680F01"/>
    <w:rsid w:val="006843DE"/>
    <w:rsid w:val="00684B23"/>
    <w:rsid w:val="00685053"/>
    <w:rsid w:val="00686DA5"/>
    <w:rsid w:val="0068782E"/>
    <w:rsid w:val="0069037B"/>
    <w:rsid w:val="00691AC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5F81"/>
    <w:rsid w:val="006A667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64FA"/>
    <w:rsid w:val="006C6B11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E777C"/>
    <w:rsid w:val="006F04B3"/>
    <w:rsid w:val="006F0D23"/>
    <w:rsid w:val="006F0F0B"/>
    <w:rsid w:val="006F12E4"/>
    <w:rsid w:val="006F14C4"/>
    <w:rsid w:val="006F1506"/>
    <w:rsid w:val="006F36C0"/>
    <w:rsid w:val="006F3908"/>
    <w:rsid w:val="006F4EE4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4EE6"/>
    <w:rsid w:val="0070514D"/>
    <w:rsid w:val="00705E8E"/>
    <w:rsid w:val="007067AE"/>
    <w:rsid w:val="00706AC4"/>
    <w:rsid w:val="00707F08"/>
    <w:rsid w:val="00707F1A"/>
    <w:rsid w:val="007101B0"/>
    <w:rsid w:val="00710235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7D20"/>
    <w:rsid w:val="0073063A"/>
    <w:rsid w:val="007313EA"/>
    <w:rsid w:val="00733A79"/>
    <w:rsid w:val="0073568C"/>
    <w:rsid w:val="00736C86"/>
    <w:rsid w:val="00737955"/>
    <w:rsid w:val="00737D8B"/>
    <w:rsid w:val="0074043F"/>
    <w:rsid w:val="007409E1"/>
    <w:rsid w:val="00740CEC"/>
    <w:rsid w:val="0074103B"/>
    <w:rsid w:val="00741635"/>
    <w:rsid w:val="00742E37"/>
    <w:rsid w:val="0074334B"/>
    <w:rsid w:val="00744220"/>
    <w:rsid w:val="00744D86"/>
    <w:rsid w:val="0074623A"/>
    <w:rsid w:val="00746297"/>
    <w:rsid w:val="00746F2E"/>
    <w:rsid w:val="007472C6"/>
    <w:rsid w:val="00747C71"/>
    <w:rsid w:val="00750221"/>
    <w:rsid w:val="00752E43"/>
    <w:rsid w:val="00753DE1"/>
    <w:rsid w:val="0075493F"/>
    <w:rsid w:val="00755B5B"/>
    <w:rsid w:val="00755DE1"/>
    <w:rsid w:val="00762780"/>
    <w:rsid w:val="00762AB4"/>
    <w:rsid w:val="00762B2A"/>
    <w:rsid w:val="007637F6"/>
    <w:rsid w:val="0076407C"/>
    <w:rsid w:val="00764A70"/>
    <w:rsid w:val="00764EE6"/>
    <w:rsid w:val="00765830"/>
    <w:rsid w:val="00765B74"/>
    <w:rsid w:val="00766CBA"/>
    <w:rsid w:val="00767C1D"/>
    <w:rsid w:val="00771527"/>
    <w:rsid w:val="00772DE5"/>
    <w:rsid w:val="00774609"/>
    <w:rsid w:val="0077481E"/>
    <w:rsid w:val="00774A8C"/>
    <w:rsid w:val="0077501E"/>
    <w:rsid w:val="007759EB"/>
    <w:rsid w:val="00776B27"/>
    <w:rsid w:val="00776C78"/>
    <w:rsid w:val="00777033"/>
    <w:rsid w:val="0077774E"/>
    <w:rsid w:val="00780756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CB8"/>
    <w:rsid w:val="007A0B35"/>
    <w:rsid w:val="007A170F"/>
    <w:rsid w:val="007A189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6D94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586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58CD"/>
    <w:rsid w:val="007F6566"/>
    <w:rsid w:val="007F7153"/>
    <w:rsid w:val="008021EC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71AB"/>
    <w:rsid w:val="008209AE"/>
    <w:rsid w:val="00821328"/>
    <w:rsid w:val="008224F8"/>
    <w:rsid w:val="00822C37"/>
    <w:rsid w:val="008239A4"/>
    <w:rsid w:val="00823B27"/>
    <w:rsid w:val="00823EC8"/>
    <w:rsid w:val="00825961"/>
    <w:rsid w:val="00826389"/>
    <w:rsid w:val="00827DD8"/>
    <w:rsid w:val="00830CBC"/>
    <w:rsid w:val="008314F0"/>
    <w:rsid w:val="008323F3"/>
    <w:rsid w:val="00832444"/>
    <w:rsid w:val="008326A7"/>
    <w:rsid w:val="00834346"/>
    <w:rsid w:val="00835CF6"/>
    <w:rsid w:val="00836461"/>
    <w:rsid w:val="00836F5B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3AF0"/>
    <w:rsid w:val="00854346"/>
    <w:rsid w:val="0085506A"/>
    <w:rsid w:val="00855D36"/>
    <w:rsid w:val="0085720B"/>
    <w:rsid w:val="00860EAC"/>
    <w:rsid w:val="008611A5"/>
    <w:rsid w:val="008613CB"/>
    <w:rsid w:val="00861F56"/>
    <w:rsid w:val="00864B7E"/>
    <w:rsid w:val="00864E1B"/>
    <w:rsid w:val="008675A7"/>
    <w:rsid w:val="00871E79"/>
    <w:rsid w:val="008741F8"/>
    <w:rsid w:val="00874D0A"/>
    <w:rsid w:val="008753AC"/>
    <w:rsid w:val="008768DD"/>
    <w:rsid w:val="00877027"/>
    <w:rsid w:val="00880DB3"/>
    <w:rsid w:val="00880F49"/>
    <w:rsid w:val="00881034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6368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7A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3A2"/>
    <w:rsid w:val="008C6DCF"/>
    <w:rsid w:val="008C709B"/>
    <w:rsid w:val="008C7DCC"/>
    <w:rsid w:val="008D09E9"/>
    <w:rsid w:val="008D0CA3"/>
    <w:rsid w:val="008D0E91"/>
    <w:rsid w:val="008D59F7"/>
    <w:rsid w:val="008D64AF"/>
    <w:rsid w:val="008E180F"/>
    <w:rsid w:val="008E187B"/>
    <w:rsid w:val="008E358B"/>
    <w:rsid w:val="008E3A94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406"/>
    <w:rsid w:val="00906883"/>
    <w:rsid w:val="00907D57"/>
    <w:rsid w:val="009103A7"/>
    <w:rsid w:val="00913530"/>
    <w:rsid w:val="009141C6"/>
    <w:rsid w:val="00914655"/>
    <w:rsid w:val="00916D8F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740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2CA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42F"/>
    <w:rsid w:val="00967692"/>
    <w:rsid w:val="00970AA6"/>
    <w:rsid w:val="009712E3"/>
    <w:rsid w:val="00974C3C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4245"/>
    <w:rsid w:val="00995271"/>
    <w:rsid w:val="0099593F"/>
    <w:rsid w:val="00995D3D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4CB5"/>
    <w:rsid w:val="009A5496"/>
    <w:rsid w:val="009A6853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0A8D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30F"/>
    <w:rsid w:val="009F7A6A"/>
    <w:rsid w:val="009F7C04"/>
    <w:rsid w:val="00A00C09"/>
    <w:rsid w:val="00A00D03"/>
    <w:rsid w:val="00A01245"/>
    <w:rsid w:val="00A01828"/>
    <w:rsid w:val="00A027CB"/>
    <w:rsid w:val="00A042FF"/>
    <w:rsid w:val="00A04FF6"/>
    <w:rsid w:val="00A05051"/>
    <w:rsid w:val="00A07324"/>
    <w:rsid w:val="00A0748F"/>
    <w:rsid w:val="00A07994"/>
    <w:rsid w:val="00A10589"/>
    <w:rsid w:val="00A105EA"/>
    <w:rsid w:val="00A1080D"/>
    <w:rsid w:val="00A10EDC"/>
    <w:rsid w:val="00A12BF9"/>
    <w:rsid w:val="00A1311C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718"/>
    <w:rsid w:val="00A40E01"/>
    <w:rsid w:val="00A40E15"/>
    <w:rsid w:val="00A43A1B"/>
    <w:rsid w:val="00A4645B"/>
    <w:rsid w:val="00A47290"/>
    <w:rsid w:val="00A47311"/>
    <w:rsid w:val="00A4758C"/>
    <w:rsid w:val="00A478E2"/>
    <w:rsid w:val="00A47994"/>
    <w:rsid w:val="00A47BCD"/>
    <w:rsid w:val="00A50301"/>
    <w:rsid w:val="00A5100B"/>
    <w:rsid w:val="00A5175B"/>
    <w:rsid w:val="00A53D99"/>
    <w:rsid w:val="00A53DBB"/>
    <w:rsid w:val="00A54A5D"/>
    <w:rsid w:val="00A566C1"/>
    <w:rsid w:val="00A56E7F"/>
    <w:rsid w:val="00A57062"/>
    <w:rsid w:val="00A5736C"/>
    <w:rsid w:val="00A57C7A"/>
    <w:rsid w:val="00A61719"/>
    <w:rsid w:val="00A61DAB"/>
    <w:rsid w:val="00A61F93"/>
    <w:rsid w:val="00A63046"/>
    <w:rsid w:val="00A6537C"/>
    <w:rsid w:val="00A656B0"/>
    <w:rsid w:val="00A6622D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331"/>
    <w:rsid w:val="00A87816"/>
    <w:rsid w:val="00A937A8"/>
    <w:rsid w:val="00A94F14"/>
    <w:rsid w:val="00A96001"/>
    <w:rsid w:val="00A9633E"/>
    <w:rsid w:val="00A96439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295"/>
    <w:rsid w:val="00AB32CE"/>
    <w:rsid w:val="00AB4547"/>
    <w:rsid w:val="00AB483B"/>
    <w:rsid w:val="00AB498D"/>
    <w:rsid w:val="00AB4E0B"/>
    <w:rsid w:val="00AB6A74"/>
    <w:rsid w:val="00AB6C29"/>
    <w:rsid w:val="00AB6D98"/>
    <w:rsid w:val="00AB70E5"/>
    <w:rsid w:val="00AB780F"/>
    <w:rsid w:val="00AC0A13"/>
    <w:rsid w:val="00AC0F93"/>
    <w:rsid w:val="00AC33C1"/>
    <w:rsid w:val="00AC37FA"/>
    <w:rsid w:val="00AC4F2B"/>
    <w:rsid w:val="00AC5DC7"/>
    <w:rsid w:val="00AC68BE"/>
    <w:rsid w:val="00AD0659"/>
    <w:rsid w:val="00AD1D7C"/>
    <w:rsid w:val="00AD25A2"/>
    <w:rsid w:val="00AD4798"/>
    <w:rsid w:val="00AD5A99"/>
    <w:rsid w:val="00AD6F6F"/>
    <w:rsid w:val="00AD76C7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65A1"/>
    <w:rsid w:val="00B17499"/>
    <w:rsid w:val="00B175E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417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A48"/>
    <w:rsid w:val="00B64FED"/>
    <w:rsid w:val="00B65910"/>
    <w:rsid w:val="00B66AFD"/>
    <w:rsid w:val="00B66DA0"/>
    <w:rsid w:val="00B66FDF"/>
    <w:rsid w:val="00B678AD"/>
    <w:rsid w:val="00B700FD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723E"/>
    <w:rsid w:val="00BA0086"/>
    <w:rsid w:val="00BA0C13"/>
    <w:rsid w:val="00BA0C63"/>
    <w:rsid w:val="00BA26AF"/>
    <w:rsid w:val="00BA5CEB"/>
    <w:rsid w:val="00BA6AD8"/>
    <w:rsid w:val="00BA7035"/>
    <w:rsid w:val="00BB0193"/>
    <w:rsid w:val="00BB106C"/>
    <w:rsid w:val="00BB10DD"/>
    <w:rsid w:val="00BB22D9"/>
    <w:rsid w:val="00BB2AED"/>
    <w:rsid w:val="00BB349C"/>
    <w:rsid w:val="00BB48C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993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6CBB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21F"/>
    <w:rsid w:val="00BF338A"/>
    <w:rsid w:val="00BF55C2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999"/>
    <w:rsid w:val="00C04C0A"/>
    <w:rsid w:val="00C04C9E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55BE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1FC"/>
    <w:rsid w:val="00C44A01"/>
    <w:rsid w:val="00C46030"/>
    <w:rsid w:val="00C461AC"/>
    <w:rsid w:val="00C46B66"/>
    <w:rsid w:val="00C50EB7"/>
    <w:rsid w:val="00C51888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2A51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379A"/>
    <w:rsid w:val="00CA4803"/>
    <w:rsid w:val="00CA7E2D"/>
    <w:rsid w:val="00CA7F97"/>
    <w:rsid w:val="00CB0122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3FB6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907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7E3"/>
    <w:rsid w:val="00D03FB7"/>
    <w:rsid w:val="00D04488"/>
    <w:rsid w:val="00D05398"/>
    <w:rsid w:val="00D05839"/>
    <w:rsid w:val="00D05EA9"/>
    <w:rsid w:val="00D067BD"/>
    <w:rsid w:val="00D06BD1"/>
    <w:rsid w:val="00D0712C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05D"/>
    <w:rsid w:val="00D2387B"/>
    <w:rsid w:val="00D245BA"/>
    <w:rsid w:val="00D2550D"/>
    <w:rsid w:val="00D2783C"/>
    <w:rsid w:val="00D27A58"/>
    <w:rsid w:val="00D27B93"/>
    <w:rsid w:val="00D27CDC"/>
    <w:rsid w:val="00D27E21"/>
    <w:rsid w:val="00D30790"/>
    <w:rsid w:val="00D30C06"/>
    <w:rsid w:val="00D32151"/>
    <w:rsid w:val="00D32C18"/>
    <w:rsid w:val="00D32D98"/>
    <w:rsid w:val="00D334BB"/>
    <w:rsid w:val="00D33F2F"/>
    <w:rsid w:val="00D34125"/>
    <w:rsid w:val="00D342F4"/>
    <w:rsid w:val="00D347BF"/>
    <w:rsid w:val="00D35468"/>
    <w:rsid w:val="00D35537"/>
    <w:rsid w:val="00D37FA8"/>
    <w:rsid w:val="00D414C0"/>
    <w:rsid w:val="00D41567"/>
    <w:rsid w:val="00D43670"/>
    <w:rsid w:val="00D4431A"/>
    <w:rsid w:val="00D444FE"/>
    <w:rsid w:val="00D44765"/>
    <w:rsid w:val="00D459A5"/>
    <w:rsid w:val="00D46DCD"/>
    <w:rsid w:val="00D504DB"/>
    <w:rsid w:val="00D55155"/>
    <w:rsid w:val="00D60DAB"/>
    <w:rsid w:val="00D60F34"/>
    <w:rsid w:val="00D61161"/>
    <w:rsid w:val="00D62ADF"/>
    <w:rsid w:val="00D634B9"/>
    <w:rsid w:val="00D63AAF"/>
    <w:rsid w:val="00D66F62"/>
    <w:rsid w:val="00D675F2"/>
    <w:rsid w:val="00D706EF"/>
    <w:rsid w:val="00D75662"/>
    <w:rsid w:val="00D76455"/>
    <w:rsid w:val="00D76CFA"/>
    <w:rsid w:val="00D76E5D"/>
    <w:rsid w:val="00D805A1"/>
    <w:rsid w:val="00D81DFB"/>
    <w:rsid w:val="00D82919"/>
    <w:rsid w:val="00D82AFF"/>
    <w:rsid w:val="00D836FF"/>
    <w:rsid w:val="00D84716"/>
    <w:rsid w:val="00D84A06"/>
    <w:rsid w:val="00D850B4"/>
    <w:rsid w:val="00D85723"/>
    <w:rsid w:val="00D90D8D"/>
    <w:rsid w:val="00D92040"/>
    <w:rsid w:val="00D9274B"/>
    <w:rsid w:val="00D931D2"/>
    <w:rsid w:val="00D938ED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98D"/>
    <w:rsid w:val="00DA2A9B"/>
    <w:rsid w:val="00DA2E2D"/>
    <w:rsid w:val="00DA34CC"/>
    <w:rsid w:val="00DA34EC"/>
    <w:rsid w:val="00DA5BD3"/>
    <w:rsid w:val="00DA6D03"/>
    <w:rsid w:val="00DA72B3"/>
    <w:rsid w:val="00DA7C84"/>
    <w:rsid w:val="00DB079F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9CD"/>
    <w:rsid w:val="00DC1C41"/>
    <w:rsid w:val="00DC1CB1"/>
    <w:rsid w:val="00DC3234"/>
    <w:rsid w:val="00DC34ED"/>
    <w:rsid w:val="00DC4CD9"/>
    <w:rsid w:val="00DC6144"/>
    <w:rsid w:val="00DC61C6"/>
    <w:rsid w:val="00DC6394"/>
    <w:rsid w:val="00DD0652"/>
    <w:rsid w:val="00DD0C09"/>
    <w:rsid w:val="00DD0D71"/>
    <w:rsid w:val="00DD158A"/>
    <w:rsid w:val="00DD160D"/>
    <w:rsid w:val="00DD18DB"/>
    <w:rsid w:val="00DD1AC5"/>
    <w:rsid w:val="00DD2054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3E28"/>
    <w:rsid w:val="00DE4BFF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14C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176B1"/>
    <w:rsid w:val="00E20AD5"/>
    <w:rsid w:val="00E219A7"/>
    <w:rsid w:val="00E22355"/>
    <w:rsid w:val="00E22408"/>
    <w:rsid w:val="00E22E19"/>
    <w:rsid w:val="00E25122"/>
    <w:rsid w:val="00E25196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5A3"/>
    <w:rsid w:val="00E32B5C"/>
    <w:rsid w:val="00E32DF1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27E8"/>
    <w:rsid w:val="00E447B2"/>
    <w:rsid w:val="00E44F16"/>
    <w:rsid w:val="00E4537A"/>
    <w:rsid w:val="00E4627D"/>
    <w:rsid w:val="00E466EB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1E0"/>
    <w:rsid w:val="00E723D1"/>
    <w:rsid w:val="00E72CB5"/>
    <w:rsid w:val="00E755C3"/>
    <w:rsid w:val="00E75822"/>
    <w:rsid w:val="00E76501"/>
    <w:rsid w:val="00E76A51"/>
    <w:rsid w:val="00E77949"/>
    <w:rsid w:val="00E77C30"/>
    <w:rsid w:val="00E82A61"/>
    <w:rsid w:val="00E84F57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97DE6"/>
    <w:rsid w:val="00EA03A0"/>
    <w:rsid w:val="00EA2EE7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7E"/>
    <w:rsid w:val="00ED4787"/>
    <w:rsid w:val="00ED4F96"/>
    <w:rsid w:val="00ED63B2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30B"/>
    <w:rsid w:val="00EE7440"/>
    <w:rsid w:val="00EF12BB"/>
    <w:rsid w:val="00EF14AB"/>
    <w:rsid w:val="00EF1604"/>
    <w:rsid w:val="00EF5C62"/>
    <w:rsid w:val="00EF6BFF"/>
    <w:rsid w:val="00EF76EB"/>
    <w:rsid w:val="00F016B0"/>
    <w:rsid w:val="00F01989"/>
    <w:rsid w:val="00F01F1F"/>
    <w:rsid w:val="00F01F9A"/>
    <w:rsid w:val="00F034F8"/>
    <w:rsid w:val="00F0439E"/>
    <w:rsid w:val="00F05643"/>
    <w:rsid w:val="00F05E04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04DC"/>
    <w:rsid w:val="00F210FA"/>
    <w:rsid w:val="00F2122E"/>
    <w:rsid w:val="00F2274B"/>
    <w:rsid w:val="00F25AF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5DE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2F1B"/>
    <w:rsid w:val="00F53C90"/>
    <w:rsid w:val="00F553B3"/>
    <w:rsid w:val="00F553C6"/>
    <w:rsid w:val="00F55B83"/>
    <w:rsid w:val="00F5650C"/>
    <w:rsid w:val="00F56A2C"/>
    <w:rsid w:val="00F57011"/>
    <w:rsid w:val="00F610F2"/>
    <w:rsid w:val="00F621FA"/>
    <w:rsid w:val="00F62963"/>
    <w:rsid w:val="00F64640"/>
    <w:rsid w:val="00F648B5"/>
    <w:rsid w:val="00F66765"/>
    <w:rsid w:val="00F67D93"/>
    <w:rsid w:val="00F70657"/>
    <w:rsid w:val="00F712CA"/>
    <w:rsid w:val="00F71799"/>
    <w:rsid w:val="00F7220E"/>
    <w:rsid w:val="00F72608"/>
    <w:rsid w:val="00F731EC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21D"/>
    <w:rsid w:val="00F9368F"/>
    <w:rsid w:val="00F94DC7"/>
    <w:rsid w:val="00F950F2"/>
    <w:rsid w:val="00F95515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6A87"/>
    <w:rsid w:val="00FA746C"/>
    <w:rsid w:val="00FA78B5"/>
    <w:rsid w:val="00FA7B33"/>
    <w:rsid w:val="00FB171A"/>
    <w:rsid w:val="00FB2250"/>
    <w:rsid w:val="00FB470E"/>
    <w:rsid w:val="00FB6862"/>
    <w:rsid w:val="00FB784D"/>
    <w:rsid w:val="00FB7C1B"/>
    <w:rsid w:val="00FC06D7"/>
    <w:rsid w:val="00FC1A3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2A5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7FFFE9"/>
  <w15:docId w15:val="{AAC51D3A-D82B-4875-A149-52C02E9C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A447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B175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175E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175EC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75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75EC"/>
    <w:rPr>
      <w:rFonts w:eastAsia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3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9C400486BA944A865A037601FE671E" ma:contentTypeVersion="10" ma:contentTypeDescription="Create a new document." ma:contentTypeScope="" ma:versionID="24804716ffdd79ac476983698660135f">
  <xsd:schema xmlns:xsd="http://www.w3.org/2001/XMLSchema" xmlns:xs="http://www.w3.org/2001/XMLSchema" xmlns:p="http://schemas.microsoft.com/office/2006/metadata/properties" xmlns:ns2="f6bdb0cf-bb20-44b3-8186-718a480e8749" xmlns:ns3="54fc2eae-c985-4197-bdc9-640f5662b5d8" targetNamespace="http://schemas.microsoft.com/office/2006/metadata/properties" ma:root="true" ma:fieldsID="7d5d728b3cf90d4f21e90110b3d9dcb4" ns2:_="" ns3:_="">
    <xsd:import namespace="f6bdb0cf-bb20-44b3-8186-718a480e8749"/>
    <xsd:import namespace="54fc2eae-c985-4197-bdc9-640f5662b5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db0cf-bb20-44b3-8186-718a480e8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2eae-c985-4197-bdc9-640f5662b5d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4B20D7-29F2-482F-8431-C51184F2AF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3BD01-0320-4457-B3E8-3D397CDAB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F06CDB-E117-4E70-9AE1-ED22CB1A57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8FAD00-6B57-4716-B0F0-DF6281A40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db0cf-bb20-44b3-8186-718a480e8749"/>
    <ds:schemaRef ds:uri="54fc2eae-c985-4197-bdc9-640f5662b5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122</TotalTime>
  <Pages>2</Pages>
  <Words>409</Words>
  <Characters>1654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Mantana Supapan</cp:lastModifiedBy>
  <cp:revision>61</cp:revision>
  <cp:lastPrinted>2026-04-29T05:28:00Z</cp:lastPrinted>
  <dcterms:created xsi:type="dcterms:W3CDTF">2022-06-22T06:50:00Z</dcterms:created>
  <dcterms:modified xsi:type="dcterms:W3CDTF">2026-04-29T05:28:00Z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0x0101008E9C400486BA944A865A037601FE671E</vt:lpwstr>
  </property>
</Properties>
</file>