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B1154" w14:textId="11D2841B" w:rsidR="00873B33" w:rsidRPr="007A4D9D" w:rsidRDefault="00620ECE" w:rsidP="002228FD">
      <w:pPr>
        <w:tabs>
          <w:tab w:val="left" w:pos="720"/>
          <w:tab w:val="left" w:pos="1080"/>
        </w:tabs>
        <w:ind w:right="-28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7A4D9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7A4D9D">
        <w:rPr>
          <w:rFonts w:asciiTheme="majorBidi" w:hAnsiTheme="majorBidi" w:cstheme="majorBidi"/>
          <w:b/>
          <w:bCs/>
          <w:sz w:val="36"/>
          <w:szCs w:val="36"/>
          <w:cs/>
        </w:rPr>
        <w:t>เรด</w:t>
      </w:r>
      <w:proofErr w:type="spellEnd"/>
      <w:r w:rsidRPr="007A4D9D">
        <w:rPr>
          <w:rFonts w:asciiTheme="majorBidi" w:hAnsiTheme="majorBidi" w:cstheme="majorBidi"/>
          <w:b/>
          <w:bCs/>
          <w:sz w:val="36"/>
          <w:szCs w:val="36"/>
          <w:cs/>
        </w:rPr>
        <w:t>ดี้แพลนเน็ต จำกัด (มหาชน)</w:t>
      </w:r>
      <w:r w:rsidRPr="007A4D9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9B4A8D" w:rsidRPr="007A4D9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FF48395" w14:textId="77777777" w:rsidR="00877065" w:rsidRPr="007A4D9D" w:rsidRDefault="00877065" w:rsidP="002228FD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A4D9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5268AA38" w14:textId="762DB388" w:rsidR="00873B33" w:rsidRPr="007A4D9D" w:rsidRDefault="00A66906" w:rsidP="002228FD">
      <w:pPr>
        <w:tabs>
          <w:tab w:val="left" w:pos="720"/>
          <w:tab w:val="left" w:pos="1080"/>
        </w:tabs>
        <w:ind w:right="-28"/>
        <w:rPr>
          <w:rFonts w:asciiTheme="majorBidi" w:hAnsiTheme="majorBidi" w:cstheme="majorBidi"/>
          <w:b/>
          <w:bCs/>
          <w:sz w:val="36"/>
          <w:szCs w:val="36"/>
        </w:rPr>
      </w:pPr>
      <w:r w:rsidRPr="007A4D9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FE47B7" w:rsidRPr="00FE47B7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7A4D9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1211B5" w:rsidRPr="007A4D9D">
        <w:rPr>
          <w:rFonts w:asciiTheme="majorBidi" w:eastAsiaTheme="minorEastAsia" w:hAnsiTheme="majorBidi" w:cstheme="majorBidi" w:hint="cs"/>
          <w:b/>
          <w:bCs/>
          <w:sz w:val="36"/>
          <w:szCs w:val="36"/>
          <w:cs/>
          <w:lang w:eastAsia="ja-JP"/>
        </w:rPr>
        <w:t>มีนาคม</w:t>
      </w:r>
      <w:r w:rsidR="009910CA" w:rsidRPr="007A4D9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FE47B7" w:rsidRPr="00FE47B7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FE47B7" w:rsidRPr="00FE47B7">
        <w:rPr>
          <w:rFonts w:asciiTheme="majorBidi" w:hAnsiTheme="majorBidi" w:cstheme="majorBidi" w:hint="cs"/>
          <w:b/>
          <w:bCs/>
          <w:sz w:val="36"/>
          <w:szCs w:val="36"/>
        </w:rPr>
        <w:t>9</w:t>
      </w:r>
      <w:r w:rsidR="0062289A" w:rsidRPr="007A4D9D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r w:rsidR="0062289A" w:rsidRPr="007A4D9D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ยังไม่ได้ตรวจสอบ)</w:t>
      </w:r>
    </w:p>
    <w:p w14:paraId="1456FDF0" w14:textId="77777777" w:rsidR="00873B33" w:rsidRPr="007A4D9D" w:rsidRDefault="009B4A8D" w:rsidP="002228FD">
      <w:pPr>
        <w:numPr>
          <w:ilvl w:val="0"/>
          <w:numId w:val="1"/>
        </w:numPr>
        <w:spacing w:before="360"/>
        <w:ind w:left="540" w:right="-25" w:hanging="540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858A0A0" w14:textId="1EDE396F" w:rsidR="00B50E4A" w:rsidRPr="007A4D9D" w:rsidRDefault="00B50E4A" w:rsidP="002228FD">
      <w:pPr>
        <w:ind w:left="562" w:right="-29"/>
        <w:jc w:val="thaiDistribute"/>
        <w:rPr>
          <w:rFonts w:asciiTheme="majorBidi" w:hAnsiTheme="majorBidi" w:cstheme="majorBidi"/>
          <w:spacing w:val="-8"/>
        </w:rPr>
      </w:pPr>
      <w:r w:rsidRPr="007A4D9D">
        <w:rPr>
          <w:rFonts w:asciiTheme="majorBidi" w:hAnsiTheme="majorBidi" w:cstheme="majorBidi"/>
          <w:spacing w:val="-8"/>
          <w:cs/>
        </w:rPr>
        <w:t xml:space="preserve">บริษัท </w:t>
      </w:r>
      <w:proofErr w:type="spellStart"/>
      <w:r w:rsidRPr="007A4D9D">
        <w:rPr>
          <w:rFonts w:asciiTheme="majorBidi" w:hAnsiTheme="majorBidi" w:cstheme="majorBidi"/>
          <w:spacing w:val="-8"/>
          <w:cs/>
        </w:rPr>
        <w:t>เรด</w:t>
      </w:r>
      <w:proofErr w:type="spellEnd"/>
      <w:r w:rsidRPr="007A4D9D">
        <w:rPr>
          <w:rFonts w:asciiTheme="majorBidi" w:hAnsiTheme="majorBidi" w:cstheme="majorBidi"/>
          <w:spacing w:val="-8"/>
          <w:cs/>
        </w:rPr>
        <w:t>ดี้แพลนเน็ต จำกัด (มหาชน) (“บริษัท”) เป็นนิติบุคคลที่จัดตั้งขึ้นในประเทศไทย</w:t>
      </w:r>
      <w:r w:rsidR="00562B1D" w:rsidRPr="007A4D9D">
        <w:rPr>
          <w:rFonts w:asciiTheme="majorBidi" w:hAnsiTheme="majorBidi" w:cstheme="majorBidi"/>
          <w:spacing w:val="-8"/>
        </w:rPr>
        <w:br/>
      </w:r>
      <w:r w:rsidRPr="007A4D9D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FE47B7" w:rsidRPr="00FE47B7">
        <w:rPr>
          <w:rFonts w:asciiTheme="majorBidi" w:hAnsiTheme="majorBidi" w:cstheme="majorBidi"/>
          <w:spacing w:val="-8"/>
        </w:rPr>
        <w:t>1</w:t>
      </w:r>
      <w:r w:rsidRPr="007A4D9D">
        <w:rPr>
          <w:rFonts w:asciiTheme="majorBidi" w:hAnsiTheme="majorBidi" w:cstheme="majorBidi"/>
          <w:spacing w:val="-8"/>
          <w:cs/>
        </w:rPr>
        <w:t xml:space="preserve"> สิงหาคม </w:t>
      </w:r>
      <w:r w:rsidR="00FE47B7" w:rsidRPr="00FE47B7">
        <w:rPr>
          <w:rFonts w:asciiTheme="majorBidi" w:hAnsiTheme="majorBidi" w:cstheme="majorBidi"/>
          <w:spacing w:val="-8"/>
        </w:rPr>
        <w:t>2543</w:t>
      </w:r>
      <w:r w:rsidRPr="007A4D9D">
        <w:rPr>
          <w:rFonts w:asciiTheme="majorBidi" w:hAnsiTheme="majorBidi" w:cstheme="majorBidi"/>
          <w:spacing w:val="-8"/>
          <w:cs/>
        </w:rPr>
        <w:t xml:space="preserve"> และมีที่อยู่จดทะเบียนตั้งอยู่ที่ </w:t>
      </w:r>
      <w:r w:rsidR="00FE47B7" w:rsidRPr="00FE47B7">
        <w:rPr>
          <w:rFonts w:asciiTheme="majorBidi" w:hAnsiTheme="majorBidi" w:cstheme="majorBidi"/>
          <w:spacing w:val="-8"/>
        </w:rPr>
        <w:t>51</w:t>
      </w:r>
      <w:r w:rsidRPr="007A4D9D">
        <w:rPr>
          <w:rFonts w:asciiTheme="majorBidi" w:hAnsiTheme="majorBidi" w:cstheme="majorBidi"/>
          <w:spacing w:val="-8"/>
          <w:cs/>
        </w:rPr>
        <w:t xml:space="preserve"> อาคารเมเจอร์ ทาว</w:t>
      </w:r>
      <w:proofErr w:type="spellStart"/>
      <w:r w:rsidRPr="007A4D9D">
        <w:rPr>
          <w:rFonts w:asciiTheme="majorBidi" w:hAnsiTheme="majorBidi" w:cstheme="majorBidi"/>
          <w:spacing w:val="-8"/>
          <w:cs/>
        </w:rPr>
        <w:t>เวอร์</w:t>
      </w:r>
      <w:proofErr w:type="spellEnd"/>
      <w:r w:rsidRPr="007A4D9D">
        <w:rPr>
          <w:rFonts w:asciiTheme="majorBidi" w:hAnsiTheme="majorBidi" w:cstheme="majorBidi"/>
          <w:spacing w:val="-8"/>
          <w:cs/>
        </w:rPr>
        <w:t xml:space="preserve"> พระราม </w:t>
      </w:r>
      <w:r w:rsidR="00FE47B7" w:rsidRPr="00FE47B7">
        <w:rPr>
          <w:rFonts w:asciiTheme="majorBidi" w:hAnsiTheme="majorBidi" w:cstheme="majorBidi"/>
          <w:spacing w:val="-8"/>
        </w:rPr>
        <w:t>9</w:t>
      </w:r>
      <w:r w:rsidRPr="007A4D9D">
        <w:rPr>
          <w:rFonts w:asciiTheme="majorBidi" w:hAnsiTheme="majorBidi" w:cstheme="majorBidi"/>
          <w:spacing w:val="-8"/>
          <w:cs/>
        </w:rPr>
        <w:t xml:space="preserve"> </w:t>
      </w:r>
      <w:r w:rsidR="006B39B8" w:rsidRPr="007A4D9D">
        <w:rPr>
          <w:rFonts w:asciiTheme="majorBidi" w:hAnsiTheme="majorBidi" w:cstheme="majorBidi"/>
          <w:spacing w:val="-8"/>
        </w:rPr>
        <w:t>-</w:t>
      </w:r>
      <w:r w:rsidRPr="007A4D9D">
        <w:rPr>
          <w:rFonts w:asciiTheme="majorBidi" w:hAnsiTheme="majorBidi" w:cstheme="majorBidi"/>
          <w:spacing w:val="-8"/>
          <w:cs/>
        </w:rPr>
        <w:t xml:space="preserve"> รามคำแหง</w:t>
      </w:r>
      <w:r w:rsidR="00562B1D" w:rsidRPr="007A4D9D">
        <w:rPr>
          <w:rFonts w:asciiTheme="majorBidi" w:hAnsiTheme="majorBidi" w:cstheme="majorBidi"/>
          <w:spacing w:val="-8"/>
        </w:rPr>
        <w:br/>
      </w:r>
      <w:r w:rsidRPr="007A4D9D">
        <w:rPr>
          <w:rFonts w:asciiTheme="majorBidi" w:hAnsiTheme="majorBidi" w:cstheme="majorBidi"/>
          <w:spacing w:val="-8"/>
          <w:cs/>
        </w:rPr>
        <w:t xml:space="preserve">ชั้น </w:t>
      </w:r>
      <w:r w:rsidR="00FE47B7" w:rsidRPr="00FE47B7">
        <w:rPr>
          <w:rFonts w:asciiTheme="majorBidi" w:hAnsiTheme="majorBidi" w:cstheme="majorBidi"/>
          <w:spacing w:val="-8"/>
        </w:rPr>
        <w:t>17</w:t>
      </w:r>
      <w:r w:rsidRPr="007A4D9D">
        <w:rPr>
          <w:rFonts w:asciiTheme="majorBidi" w:hAnsiTheme="majorBidi" w:cstheme="majorBidi"/>
          <w:spacing w:val="-8"/>
          <w:cs/>
        </w:rPr>
        <w:t xml:space="preserve"> ห้อง </w:t>
      </w:r>
      <w:r w:rsidR="00FE47B7" w:rsidRPr="00FE47B7">
        <w:rPr>
          <w:rFonts w:asciiTheme="majorBidi" w:hAnsiTheme="majorBidi" w:cstheme="majorBidi"/>
          <w:spacing w:val="-8"/>
        </w:rPr>
        <w:t>1701</w:t>
      </w:r>
      <w:r w:rsidRPr="007A4D9D">
        <w:rPr>
          <w:rFonts w:asciiTheme="majorBidi" w:hAnsiTheme="majorBidi" w:cstheme="majorBidi"/>
          <w:spacing w:val="-8"/>
          <w:cs/>
        </w:rPr>
        <w:t xml:space="preserve"> - </w:t>
      </w:r>
      <w:r w:rsidR="00FE47B7" w:rsidRPr="00FE47B7">
        <w:rPr>
          <w:rFonts w:asciiTheme="majorBidi" w:hAnsiTheme="majorBidi" w:cstheme="majorBidi"/>
          <w:spacing w:val="-8"/>
        </w:rPr>
        <w:t>1706</w:t>
      </w:r>
      <w:r w:rsidRPr="007A4D9D">
        <w:rPr>
          <w:rFonts w:asciiTheme="majorBidi" w:hAnsiTheme="majorBidi" w:cstheme="majorBidi"/>
          <w:spacing w:val="-8"/>
          <w:cs/>
        </w:rPr>
        <w:t xml:space="preserve"> ถนนพระราม </w:t>
      </w:r>
      <w:r w:rsidR="00FE47B7" w:rsidRPr="00FE47B7">
        <w:rPr>
          <w:rFonts w:asciiTheme="majorBidi" w:hAnsiTheme="majorBidi" w:cstheme="majorBidi"/>
          <w:spacing w:val="-8"/>
        </w:rPr>
        <w:t>9</w:t>
      </w:r>
      <w:r w:rsidRPr="007A4D9D">
        <w:rPr>
          <w:rFonts w:asciiTheme="majorBidi" w:hAnsiTheme="majorBidi" w:cstheme="majorBidi"/>
          <w:spacing w:val="-8"/>
          <w:cs/>
        </w:rPr>
        <w:t xml:space="preserve">  แขวงหัวหมาก เขตบางกะปิ กรุงเทพมหานคร </w:t>
      </w:r>
      <w:r w:rsidR="00FE47B7" w:rsidRPr="00FE47B7">
        <w:rPr>
          <w:rFonts w:asciiTheme="majorBidi" w:hAnsiTheme="majorBidi" w:cstheme="majorBidi"/>
          <w:spacing w:val="-8"/>
        </w:rPr>
        <w:t>10240</w:t>
      </w:r>
      <w:r w:rsidRPr="007A4D9D">
        <w:rPr>
          <w:rFonts w:asciiTheme="majorBidi" w:hAnsiTheme="majorBidi" w:cstheme="majorBidi"/>
          <w:spacing w:val="-8"/>
          <w:cs/>
        </w:rPr>
        <w:t xml:space="preserve"> ประเทศไทยธุรกิจหลักของบริษัท ได้แก่ การให้บริการแพลตฟอร์มการขายและการตลาดดิจิทัลแบบรวมเป็นหนึ่งเดียว</w:t>
      </w:r>
      <w:r w:rsidR="00562B1D" w:rsidRPr="007A4D9D">
        <w:rPr>
          <w:rFonts w:asciiTheme="majorBidi" w:hAnsiTheme="majorBidi" w:cstheme="majorBidi"/>
          <w:spacing w:val="-8"/>
        </w:rPr>
        <w:br/>
      </w:r>
      <w:r w:rsidRPr="007A4D9D">
        <w:rPr>
          <w:rFonts w:asciiTheme="majorBidi" w:hAnsiTheme="majorBidi" w:cstheme="majorBidi"/>
          <w:spacing w:val="-8"/>
          <w:cs/>
        </w:rPr>
        <w:t>ที่ครอบคลุมด้านเว็บไซต์ โฆษณาออนไลน์ และระบบบริหารความสัมพันธ์ลูกค้า โดยให้บริการผ่านแพลตฟอร์มที่บริษัทเป็นผู้พัฒนาขึ้นเองพร้อมทีมงานผู้เชี่ยวชาญในการให้คำปรึกษา</w:t>
      </w:r>
      <w:r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spacing w:val="-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FE47B7" w:rsidRPr="00FE47B7">
        <w:rPr>
          <w:rFonts w:asciiTheme="majorBidi" w:hAnsiTheme="majorBidi" w:cstheme="majorBidi"/>
          <w:spacing w:val="-8"/>
        </w:rPr>
        <w:t>22</w:t>
      </w:r>
      <w:r w:rsidRPr="007A4D9D">
        <w:rPr>
          <w:rFonts w:asciiTheme="majorBidi" w:hAnsiTheme="majorBidi" w:cstheme="majorBidi"/>
          <w:spacing w:val="-8"/>
          <w:cs/>
        </w:rPr>
        <w:t xml:space="preserve"> กุมภาพันธ์ </w:t>
      </w:r>
      <w:r w:rsidR="00FE47B7" w:rsidRPr="00FE47B7">
        <w:rPr>
          <w:rFonts w:asciiTheme="majorBidi" w:hAnsiTheme="majorBidi" w:cstheme="majorBidi"/>
          <w:spacing w:val="-8"/>
        </w:rPr>
        <w:t>2566</w:t>
      </w:r>
    </w:p>
    <w:p w14:paraId="65E887B7" w14:textId="5C3958B4" w:rsidR="00D01004" w:rsidRPr="007A4D9D" w:rsidRDefault="00632CC8" w:rsidP="002664BF">
      <w:pPr>
        <w:spacing w:before="240" w:after="240"/>
        <w:ind w:left="562" w:right="-29"/>
        <w:jc w:val="thaiDistribute"/>
        <w:rPr>
          <w:rFonts w:asciiTheme="majorBidi" w:hAnsiTheme="majorBidi" w:cs="Angsana New"/>
        </w:rPr>
      </w:pPr>
      <w:r w:rsidRPr="007A4D9D">
        <w:rPr>
          <w:rFonts w:asciiTheme="majorBidi" w:hAnsiTheme="majorBidi" w:cs="Angsana New"/>
          <w:cs/>
        </w:rPr>
        <w:t xml:space="preserve">บริษัท บริษัทย่อย และบริษัทร่วม (ดูหมายเหตุข้อ </w:t>
      </w:r>
      <w:r w:rsidR="00FE47B7" w:rsidRPr="00FE47B7">
        <w:rPr>
          <w:rFonts w:asciiTheme="majorBidi" w:hAnsiTheme="majorBidi" w:cs="Angsana New"/>
        </w:rPr>
        <w:t>10</w:t>
      </w:r>
      <w:r w:rsidRPr="007A4D9D">
        <w:rPr>
          <w:rFonts w:asciiTheme="majorBidi" w:hAnsiTheme="majorBidi" w:cs="Angsana New"/>
          <w:cs/>
        </w:rPr>
        <w:t xml:space="preserve">) รวมกันเรียกว่า “กลุ่มบริษัท” </w:t>
      </w:r>
    </w:p>
    <w:p w14:paraId="2BD08E70" w14:textId="279E96FE" w:rsidR="00FB08DE" w:rsidRPr="007A4D9D" w:rsidRDefault="00FB08DE" w:rsidP="002664BF">
      <w:pPr>
        <w:spacing w:before="240" w:after="240"/>
        <w:ind w:left="562" w:right="-29"/>
        <w:jc w:val="thaiDistribute"/>
        <w:rPr>
          <w:rFonts w:asciiTheme="majorBidi" w:hAnsiTheme="majorBidi" w:cstheme="majorBidi"/>
          <w:cs/>
        </w:rPr>
      </w:pPr>
      <w:r w:rsidRPr="007A4D9D">
        <w:rPr>
          <w:rFonts w:asciiTheme="majorBidi" w:hAnsiTheme="majorBidi" w:cstheme="majorBidi"/>
          <w:cs/>
        </w:rPr>
        <w:t xml:space="preserve">รายละเอียดของบริษัทย่อย </w:t>
      </w:r>
      <w:r w:rsidR="0030681E"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</w:rPr>
        <w:t>31</w:t>
      </w:r>
      <w:r w:rsidR="001211B5" w:rsidRPr="007A4D9D">
        <w:rPr>
          <w:rFonts w:asciiTheme="majorBidi" w:hAnsiTheme="majorBidi" w:cstheme="majorBidi"/>
        </w:rPr>
        <w:t xml:space="preserve"> </w:t>
      </w:r>
      <w:r w:rsidR="001211B5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1211B5" w:rsidRPr="007A4D9D">
        <w:rPr>
          <w:rFonts w:asciiTheme="majorBidi" w:hAnsiTheme="majorBidi" w:cstheme="majorBidi"/>
        </w:rPr>
        <w:t xml:space="preserve"> </w:t>
      </w:r>
      <w:r w:rsidR="0030681E" w:rsidRPr="007A4D9D">
        <w:rPr>
          <w:rFonts w:asciiTheme="majorBidi" w:hAnsiTheme="majorBidi" w:cstheme="majorBidi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</w:rPr>
        <w:t>31</w:t>
      </w:r>
      <w:r w:rsidR="0030681E" w:rsidRPr="007A4D9D">
        <w:rPr>
          <w:rFonts w:asciiTheme="majorBidi" w:hAnsiTheme="majorBidi" w:cstheme="majorBidi"/>
        </w:rPr>
        <w:t xml:space="preserve"> </w:t>
      </w:r>
      <w:r w:rsidR="0030681E" w:rsidRPr="007A4D9D">
        <w:rPr>
          <w:rFonts w:asciiTheme="majorBidi" w:hAnsiTheme="majorBidi" w:cstheme="majorBidi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</w:rPr>
        <w:t>256</w:t>
      </w:r>
      <w:r w:rsidR="00FE47B7" w:rsidRPr="00FE47B7">
        <w:rPr>
          <w:rFonts w:asciiTheme="majorBidi" w:eastAsiaTheme="minorEastAsia" w:hAnsiTheme="majorBidi" w:cstheme="majorBidi"/>
          <w:lang w:eastAsia="ja-JP"/>
        </w:rPr>
        <w:t>8</w:t>
      </w:r>
      <w:r w:rsidR="0030681E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มีดังนี้</w:t>
      </w:r>
    </w:p>
    <w:tbl>
      <w:tblPr>
        <w:tblW w:w="4851" w:type="pct"/>
        <w:tblInd w:w="378" w:type="dxa"/>
        <w:tblLook w:val="0000" w:firstRow="0" w:lastRow="0" w:firstColumn="0" w:lastColumn="0" w:noHBand="0" w:noVBand="0"/>
      </w:tblPr>
      <w:tblGrid>
        <w:gridCol w:w="3430"/>
        <w:gridCol w:w="2023"/>
        <w:gridCol w:w="1279"/>
        <w:gridCol w:w="1184"/>
        <w:gridCol w:w="1053"/>
      </w:tblGrid>
      <w:tr w:rsidR="00B90C54" w:rsidRPr="007A4D9D" w14:paraId="075D9C34" w14:textId="77777777" w:rsidTr="002A73C6">
        <w:trPr>
          <w:cantSplit/>
          <w:trHeight w:hRule="exact" w:val="369"/>
        </w:trPr>
        <w:tc>
          <w:tcPr>
            <w:tcW w:w="1912" w:type="pct"/>
            <w:vMerge w:val="restart"/>
            <w:vAlign w:val="center"/>
          </w:tcPr>
          <w:p w14:paraId="7AF520FF" w14:textId="77777777" w:rsidR="00064AFA" w:rsidRPr="007A4D9D" w:rsidRDefault="00064AFA" w:rsidP="002228FD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8" w:type="pct"/>
            <w:vMerge w:val="restart"/>
          </w:tcPr>
          <w:p w14:paraId="28FFCD53" w14:textId="77777777" w:rsidR="00064AFA" w:rsidRPr="007A4D9D" w:rsidRDefault="00064AFA" w:rsidP="002228FD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713" w:type="pct"/>
          </w:tcPr>
          <w:p w14:paraId="7874B833" w14:textId="77777777" w:rsidR="00064AFA" w:rsidRPr="007A4D9D" w:rsidRDefault="00064AFA" w:rsidP="002228FD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247" w:type="pct"/>
            <w:gridSpan w:val="2"/>
          </w:tcPr>
          <w:p w14:paraId="30CB6E92" w14:textId="77777777" w:rsidR="00064AFA" w:rsidRPr="007A4D9D" w:rsidRDefault="00FB08DE" w:rsidP="002228FD">
            <w:pPr>
              <w:ind w:left="-9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</w:t>
            </w:r>
            <w:r w:rsidR="00064AFA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="00C33AE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B7B3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64AFA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="006B7B3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90C54" w:rsidRPr="007A4D9D" w14:paraId="0238D376" w14:textId="77777777" w:rsidTr="00F07C06">
        <w:trPr>
          <w:cantSplit/>
          <w:trHeight w:hRule="exact" w:val="1143"/>
        </w:trPr>
        <w:tc>
          <w:tcPr>
            <w:tcW w:w="1912" w:type="pct"/>
            <w:vMerge/>
          </w:tcPr>
          <w:p w14:paraId="2D3E1D1B" w14:textId="77777777" w:rsidR="00064AFA" w:rsidRPr="007A4D9D" w:rsidRDefault="00064AFA" w:rsidP="002228F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pct"/>
            <w:vMerge/>
          </w:tcPr>
          <w:p w14:paraId="42EF60B6" w14:textId="77777777" w:rsidR="00064AFA" w:rsidRPr="007A4D9D" w:rsidRDefault="00064AFA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3" w:type="pct"/>
          </w:tcPr>
          <w:p w14:paraId="745E0007" w14:textId="77777777" w:rsidR="00064AFA" w:rsidRPr="007A4D9D" w:rsidRDefault="00064AFA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660" w:type="pct"/>
          </w:tcPr>
          <w:p w14:paraId="10BDAC06" w14:textId="084E5770" w:rsidR="00F07C06" w:rsidRPr="007A4D9D" w:rsidRDefault="00F07C06" w:rsidP="002228FD">
            <w:pPr>
              <w:tabs>
                <w:tab w:val="left" w:pos="360"/>
                <w:tab w:val="left" w:pos="1440"/>
              </w:tabs>
              <w:ind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496134F5" w14:textId="004F05D6" w:rsidR="001211B5" w:rsidRPr="007A4D9D" w:rsidRDefault="00FE47B7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="Angsana New"/>
                <w:b/>
                <w:bCs/>
                <w:spacing w:val="-8"/>
                <w:sz w:val="28"/>
                <w:szCs w:val="28"/>
                <w:lang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1211B5" w:rsidRPr="007A4D9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1211B5" w:rsidRPr="007A4D9D">
              <w:rPr>
                <w:rFonts w:asciiTheme="majorBidi" w:hAnsiTheme="majorBidi" w:cs="Angsana New"/>
                <w:b/>
                <w:bCs/>
                <w:spacing w:val="-8"/>
                <w:sz w:val="28"/>
                <w:szCs w:val="28"/>
                <w:cs/>
              </w:rPr>
              <w:t xml:space="preserve">มีนาคม </w:t>
            </w:r>
          </w:p>
          <w:p w14:paraId="55340B8C" w14:textId="249F5CF1" w:rsidR="00064AFA" w:rsidRPr="007A4D9D" w:rsidRDefault="00FE47B7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256</w:t>
            </w:r>
            <w:r w:rsidRPr="00FE47B7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</w:rPr>
              <w:t>9</w:t>
            </w:r>
          </w:p>
        </w:tc>
        <w:tc>
          <w:tcPr>
            <w:tcW w:w="587" w:type="pct"/>
          </w:tcPr>
          <w:p w14:paraId="232F28CF" w14:textId="585914DA" w:rsidR="00F07C06" w:rsidRPr="007A4D9D" w:rsidRDefault="00F07C06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ณ วันที่</w:t>
            </w:r>
          </w:p>
          <w:p w14:paraId="2D813D13" w14:textId="70556860" w:rsidR="007E5767" w:rsidRPr="007A4D9D" w:rsidRDefault="00FE47B7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31</w:t>
            </w:r>
            <w:r w:rsidR="002A73C6" w:rsidRPr="007A4D9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7E5767" w:rsidRPr="007A4D9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ธันวาคม</w:t>
            </w:r>
          </w:p>
          <w:p w14:paraId="48ABCF34" w14:textId="5A0C070D" w:rsidR="00064AFA" w:rsidRPr="007A4D9D" w:rsidRDefault="00FE47B7" w:rsidP="002228FD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FE47B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B90C54" w:rsidRPr="007A4D9D" w14:paraId="37B46EF4" w14:textId="77777777" w:rsidTr="002A73C6">
        <w:trPr>
          <w:trHeight w:val="459"/>
        </w:trPr>
        <w:tc>
          <w:tcPr>
            <w:tcW w:w="1912" w:type="pct"/>
          </w:tcPr>
          <w:p w14:paraId="591519FA" w14:textId="3E895791" w:rsidR="00B50E4A" w:rsidRPr="007A4D9D" w:rsidRDefault="00FE47B7" w:rsidP="002228FD">
            <w:pPr>
              <w:tabs>
                <w:tab w:val="left" w:pos="0"/>
                <w:tab w:val="left" w:pos="612"/>
              </w:tabs>
              <w:ind w:firstLine="165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</w:t>
            </w:r>
            <w:r w:rsidR="00B50E4A" w:rsidRPr="007A4D9D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. </w:t>
            </w:r>
            <w:r w:rsidR="00B50E4A"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  <w:r w:rsidR="00B50E4A" w:rsidRPr="007A4D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proofErr w:type="spellStart"/>
            <w:r w:rsidR="00B50E4A"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เรด</w:t>
            </w:r>
            <w:proofErr w:type="spellEnd"/>
            <w:r w:rsidR="00B50E4A"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ดี้แพลนเน็ต ทราเว</w:t>
            </w:r>
            <w:r w:rsidR="00BA7D5C"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</w:t>
            </w:r>
            <w:proofErr w:type="spellStart"/>
            <w:r w:rsidR="00B50E4A"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เทค</w:t>
            </w:r>
            <w:proofErr w:type="spellEnd"/>
            <w:r w:rsidR="00B50E4A" w:rsidRPr="007A4D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 </w:t>
            </w:r>
            <w:r w:rsidR="00B50E4A"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128" w:type="pct"/>
          </w:tcPr>
          <w:p w14:paraId="199269EF" w14:textId="77777777" w:rsidR="00B50E4A" w:rsidRPr="007A4D9D" w:rsidRDefault="00B50E4A" w:rsidP="002228FD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4B78B0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บริการแพลตฟอร์มการจองโรงแรมโดยตรงสำหรับโรงแรมและรีสอร</w:t>
            </w:r>
            <w:proofErr w:type="spellStart"/>
            <w:r w:rsidR="004B78B0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์ต</w:t>
            </w:r>
            <w:proofErr w:type="spellEnd"/>
          </w:p>
        </w:tc>
        <w:tc>
          <w:tcPr>
            <w:tcW w:w="713" w:type="pct"/>
          </w:tcPr>
          <w:p w14:paraId="20F6C5B3" w14:textId="77777777" w:rsidR="00B50E4A" w:rsidRPr="007A4D9D" w:rsidRDefault="00B50E4A" w:rsidP="002228FD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360B2FA2" w14:textId="00D56B56" w:rsidR="00B50E4A" w:rsidRPr="007A4D9D" w:rsidRDefault="00FE47B7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662F17E4" w14:textId="4BC96B35" w:rsidR="00B50E4A" w:rsidRPr="007A4D9D" w:rsidRDefault="00FE47B7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B90C54" w:rsidRPr="007A4D9D" w14:paraId="1E3F97C0" w14:textId="77777777" w:rsidTr="002A73C6">
        <w:trPr>
          <w:trHeight w:val="459"/>
        </w:trPr>
        <w:tc>
          <w:tcPr>
            <w:tcW w:w="1912" w:type="pct"/>
          </w:tcPr>
          <w:p w14:paraId="20115A6A" w14:textId="1C34FDF9" w:rsidR="00B50E4A" w:rsidRPr="007A4D9D" w:rsidRDefault="00FE47B7" w:rsidP="002228FD">
            <w:pPr>
              <w:tabs>
                <w:tab w:val="left" w:pos="252"/>
                <w:tab w:val="left" w:pos="612"/>
              </w:tabs>
              <w:ind w:firstLine="165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0E4A"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B50E4A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="00B50E4A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เรด</w:t>
            </w:r>
            <w:proofErr w:type="spellEnd"/>
            <w:r w:rsidR="00B50E4A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ดี้แพลนเน็ต แมก</w:t>
            </w:r>
            <w:proofErr w:type="spellStart"/>
            <w:r w:rsidR="00B50E4A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ซ์</w:t>
            </w:r>
            <w:proofErr w:type="spellEnd"/>
            <w:r w:rsidR="00B50E4A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="00B50E4A"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B50E4A" w:rsidRPr="007A4D9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Pr="00FE47B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B50E4A" w:rsidRPr="007A4D9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28" w:type="pct"/>
          </w:tcPr>
          <w:p w14:paraId="54C64AD4" w14:textId="77777777" w:rsidR="00B50E4A" w:rsidRPr="007A4D9D" w:rsidRDefault="00B50E4A" w:rsidP="002228FD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ให้บริการสื่อโฆษณาบนอินเตอร์เน็ต</w:t>
            </w:r>
          </w:p>
          <w:p w14:paraId="56319B4E" w14:textId="77777777" w:rsidR="00CF4DB1" w:rsidRPr="007A4D9D" w:rsidRDefault="00CF4DB1" w:rsidP="002228FD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481FD594" w14:textId="77777777" w:rsidR="00B50E4A" w:rsidRPr="007A4D9D" w:rsidRDefault="00B50E4A" w:rsidP="002228FD">
            <w:pPr>
              <w:ind w:left="-18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60" w:type="pct"/>
          </w:tcPr>
          <w:p w14:paraId="08516B3B" w14:textId="7A64DC88" w:rsidR="00B50E4A" w:rsidRPr="007A4D9D" w:rsidRDefault="00FE47B7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587" w:type="pct"/>
          </w:tcPr>
          <w:p w14:paraId="368B6F74" w14:textId="1DFC6EC9" w:rsidR="00B50E4A" w:rsidRPr="007A4D9D" w:rsidRDefault="00FE47B7" w:rsidP="00222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08AD55BA" w14:textId="4C0DEB56" w:rsidR="00064AFA" w:rsidRPr="007A4D9D" w:rsidRDefault="00394005" w:rsidP="002228FD">
      <w:pPr>
        <w:numPr>
          <w:ilvl w:val="0"/>
          <w:numId w:val="6"/>
        </w:numPr>
        <w:ind w:right="277" w:hanging="180"/>
        <w:rPr>
          <w:rFonts w:asciiTheme="majorBidi" w:hAnsiTheme="majorBidi" w:cstheme="majorBidi"/>
          <w:sz w:val="22"/>
          <w:szCs w:val="22"/>
        </w:rPr>
      </w:pPr>
      <w:r w:rsidRPr="007A4D9D">
        <w:rPr>
          <w:rFonts w:asciiTheme="majorBidi" w:hAnsiTheme="majorBidi" w:cstheme="majorBidi"/>
          <w:sz w:val="22"/>
          <w:szCs w:val="22"/>
        </w:rPr>
        <w:t> </w:t>
      </w:r>
      <w:r w:rsidR="00EF04A1" w:rsidRPr="007A4D9D">
        <w:rPr>
          <w:rFonts w:asciiTheme="majorBidi" w:hAnsiTheme="majorBidi" w:cstheme="majorBidi"/>
          <w:sz w:val="22"/>
          <w:szCs w:val="22"/>
          <w:cs/>
        </w:rPr>
        <w:t xml:space="preserve">ณ </w:t>
      </w:r>
      <w:r w:rsidR="00B50E4A" w:rsidRPr="007A4D9D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FE47B7" w:rsidRPr="00FE47B7">
        <w:rPr>
          <w:rFonts w:asciiTheme="majorBidi" w:hAnsiTheme="majorBidi" w:cstheme="majorBidi"/>
          <w:sz w:val="22"/>
          <w:szCs w:val="22"/>
        </w:rPr>
        <w:t>31</w:t>
      </w:r>
      <w:r w:rsidR="001211B5" w:rsidRPr="007A4D9D">
        <w:rPr>
          <w:rFonts w:asciiTheme="majorBidi" w:hAnsiTheme="majorBidi" w:cstheme="majorBidi"/>
          <w:sz w:val="22"/>
          <w:szCs w:val="22"/>
        </w:rPr>
        <w:t xml:space="preserve"> </w:t>
      </w:r>
      <w:r w:rsidR="001211B5" w:rsidRPr="007A4D9D">
        <w:rPr>
          <w:rFonts w:asciiTheme="majorBidi" w:hAnsiTheme="majorBidi" w:cs="Angsana New"/>
          <w:sz w:val="22"/>
          <w:szCs w:val="22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z w:val="22"/>
          <w:szCs w:val="22"/>
        </w:rPr>
        <w:t>2569</w:t>
      </w:r>
      <w:r w:rsidR="001211B5" w:rsidRPr="007A4D9D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A4D9D">
        <w:rPr>
          <w:rFonts w:asciiTheme="majorBidi" w:hAnsiTheme="majorBidi" w:cstheme="majorBidi"/>
          <w:sz w:val="22"/>
          <w:szCs w:val="22"/>
          <w:cs/>
        </w:rPr>
        <w:t xml:space="preserve">บริษัท </w:t>
      </w:r>
      <w:proofErr w:type="spellStart"/>
      <w:r w:rsidR="00EF04A1" w:rsidRPr="007A4D9D">
        <w:rPr>
          <w:rFonts w:asciiTheme="majorBidi" w:hAnsiTheme="majorBidi" w:cstheme="majorBidi"/>
          <w:sz w:val="22"/>
          <w:szCs w:val="22"/>
          <w:cs/>
        </w:rPr>
        <w:t>เรด</w:t>
      </w:r>
      <w:proofErr w:type="spellEnd"/>
      <w:r w:rsidR="00EF04A1" w:rsidRPr="007A4D9D">
        <w:rPr>
          <w:rFonts w:asciiTheme="majorBidi" w:hAnsiTheme="majorBidi" w:cstheme="majorBidi"/>
          <w:sz w:val="22"/>
          <w:szCs w:val="22"/>
          <w:cs/>
        </w:rPr>
        <w:t>ดี้แพลนเน็ต แมก</w:t>
      </w:r>
      <w:proofErr w:type="spellStart"/>
      <w:r w:rsidR="00EF04A1" w:rsidRPr="007A4D9D">
        <w:rPr>
          <w:rFonts w:asciiTheme="majorBidi" w:hAnsiTheme="majorBidi" w:cstheme="majorBidi"/>
          <w:sz w:val="22"/>
          <w:szCs w:val="22"/>
          <w:cs/>
        </w:rPr>
        <w:t>ซ์</w:t>
      </w:r>
      <w:proofErr w:type="spellEnd"/>
      <w:r w:rsidR="00EF04A1" w:rsidRPr="007A4D9D">
        <w:rPr>
          <w:rFonts w:asciiTheme="majorBidi" w:hAnsiTheme="majorBidi" w:cstheme="majorBidi"/>
          <w:sz w:val="22"/>
          <w:szCs w:val="22"/>
          <w:cs/>
        </w:rPr>
        <w:t xml:space="preserve"> จำกัด</w:t>
      </w:r>
      <w:r w:rsidR="00EF04A1" w:rsidRPr="007A4D9D">
        <w:rPr>
          <w:rFonts w:asciiTheme="majorBidi" w:hAnsiTheme="majorBidi" w:cstheme="majorBidi"/>
          <w:sz w:val="22"/>
          <w:szCs w:val="22"/>
        </w:rPr>
        <w:t xml:space="preserve"> </w:t>
      </w:r>
      <w:r w:rsidR="00EF04A1" w:rsidRPr="007A4D9D">
        <w:rPr>
          <w:rFonts w:asciiTheme="majorBidi" w:hAnsiTheme="majorBidi" w:cstheme="majorBidi"/>
          <w:sz w:val="22"/>
          <w:szCs w:val="22"/>
          <w:cs/>
        </w:rPr>
        <w:t>อยู่ระหว่างการหยุดดำเนินกิจการ</w:t>
      </w:r>
    </w:p>
    <w:p w14:paraId="7CBE8427" w14:textId="77777777" w:rsidR="003A00D8" w:rsidRPr="007A4D9D" w:rsidRDefault="003A00D8" w:rsidP="002228FD">
      <w:pPr>
        <w:ind w:left="720"/>
        <w:jc w:val="thaiDistribute"/>
        <w:rPr>
          <w:rFonts w:asciiTheme="majorBidi" w:eastAsia="Times New Roman" w:hAnsiTheme="majorBidi" w:cstheme="majorBidi"/>
          <w:color w:val="FF0000"/>
          <w:cs/>
        </w:rPr>
        <w:sectPr w:rsidR="003A00D8" w:rsidRPr="007A4D9D" w:rsidSect="002228FD">
          <w:headerReference w:type="default" r:id="rId8"/>
          <w:footerReference w:type="default" r:id="rId9"/>
          <w:pgSz w:w="11909" w:h="16834" w:code="9"/>
          <w:pgMar w:top="1440" w:right="1224" w:bottom="720" w:left="1440" w:header="864" w:footer="432" w:gutter="0"/>
          <w:pgNumType w:start="10"/>
          <w:cols w:space="720"/>
          <w:noEndnote/>
          <w:docGrid w:linePitch="435"/>
        </w:sectPr>
      </w:pPr>
    </w:p>
    <w:p w14:paraId="33E0C63A" w14:textId="77777777" w:rsidR="00D131FB" w:rsidRPr="007A4D9D" w:rsidRDefault="00877065" w:rsidP="002228FD">
      <w:pPr>
        <w:numPr>
          <w:ilvl w:val="0"/>
          <w:numId w:val="1"/>
        </w:numPr>
        <w:ind w:left="547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เกณฑ์การจัดทำและนำเสนองบการเงินระหว่างกาลรวมและเฉพาะกิจการ</w:t>
      </w:r>
    </w:p>
    <w:p w14:paraId="512174DD" w14:textId="45B8B80A" w:rsidR="007A5BD6" w:rsidRPr="007A4D9D" w:rsidRDefault="00877065" w:rsidP="002228FD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spacing w:val="-2"/>
          <w:cs/>
        </w:rPr>
        <w:t>งบการเงินระหว่างกาลรวมและ</w:t>
      </w:r>
      <w:r w:rsidR="005941C7" w:rsidRPr="007A4D9D">
        <w:rPr>
          <w:rFonts w:asciiTheme="majorBidi" w:hAnsiTheme="majorBidi" w:cstheme="majorBidi"/>
          <w:spacing w:val="-2"/>
          <w:cs/>
        </w:rPr>
        <w:t>งบการเงินระหว่างกาล</w:t>
      </w:r>
      <w:r w:rsidRPr="007A4D9D">
        <w:rPr>
          <w:rFonts w:asciiTheme="majorBidi" w:hAnsiTheme="majorBidi" w:cstheme="majorBidi"/>
          <w:spacing w:val="-2"/>
          <w:cs/>
        </w:rPr>
        <w:t>เฉพาะกิจการนี้ได้จัดทำขึ้นในสกุลเงิน</w:t>
      </w:r>
      <w:r w:rsidRPr="007A4D9D">
        <w:rPr>
          <w:rFonts w:asciiTheme="majorBidi" w:hAnsiTheme="majorBidi" w:cstheme="majorBidi"/>
          <w:cs/>
        </w:rPr>
        <w:t xml:space="preserve">บาทและตามมาตรฐานการบัญชีฉบับที่ </w:t>
      </w:r>
      <w:r w:rsidR="00FE47B7" w:rsidRPr="00FE47B7">
        <w:rPr>
          <w:rFonts w:asciiTheme="majorBidi" w:hAnsiTheme="majorBidi" w:cstheme="majorBidi"/>
        </w:rPr>
        <w:t>34</w:t>
      </w:r>
      <w:r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เรื่อง “</w:t>
      </w:r>
      <w:r w:rsidR="00F713F1" w:rsidRPr="007A4D9D">
        <w:rPr>
          <w:rFonts w:asciiTheme="majorBidi" w:hAnsiTheme="majorBidi" w:cstheme="majorBidi"/>
          <w:cs/>
        </w:rPr>
        <w:t>การ</w:t>
      </w:r>
      <w:r w:rsidRPr="007A4D9D">
        <w:rPr>
          <w:rFonts w:asciiTheme="majorBidi" w:hAnsiTheme="majorBidi" w:cstheme="majorBidi"/>
          <w:cs/>
        </w:rPr>
        <w:t>รายงานทางการเงินระหว่างกาล” และวิธีปฏิบัติ</w:t>
      </w:r>
      <w:r w:rsidRPr="007A4D9D">
        <w:rPr>
          <w:rFonts w:asciiTheme="majorBidi" w:hAnsiTheme="majorBidi" w:cstheme="majorBidi"/>
          <w:spacing w:val="-8"/>
          <w:cs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B6832" w:rsidRPr="007A4D9D">
        <w:rPr>
          <w:rFonts w:asciiTheme="majorBidi" w:hAnsiTheme="majorBidi" w:cstheme="majorBidi"/>
        </w:rPr>
        <w:t xml:space="preserve"> </w:t>
      </w:r>
      <w:r w:rsidR="001F2C9B" w:rsidRPr="007A4D9D">
        <w:rPr>
          <w:rFonts w:asciiTheme="majorBidi" w:hAnsiTheme="majorBidi" w:cstheme="majorBidi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B8D1B4E" w14:textId="77777777" w:rsidR="00DB282B" w:rsidRPr="007A4D9D" w:rsidRDefault="001412D2" w:rsidP="002228FD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กลุ่มบริษัทจัดทำงบการเงินระหว่างกาลตามกฎหมายเป็นภาษาไทยตามมาตรฐานการรายงานทางการเงิน อย่างไรก็ตาม เพื่อความสะดวกของผู้อ่านงบการเงิน กลุ่ม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F5D2AB8" w14:textId="6E616CC0" w:rsidR="00DB282B" w:rsidRPr="007A4D9D" w:rsidRDefault="00877065" w:rsidP="002228FD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hAnsiTheme="majorBidi" w:cstheme="majorBidi"/>
          <w:spacing w:val="-6"/>
        </w:rPr>
      </w:pPr>
      <w:r w:rsidRPr="007A4D9D">
        <w:rPr>
          <w:rFonts w:asciiTheme="majorBidi" w:hAnsiTheme="majorBidi" w:cstheme="majorBidi"/>
          <w:cs/>
        </w:rPr>
        <w:t xml:space="preserve">งบฐานะการเงินรวมและงบฐานะการเงินเฉพาะกิจการ ณ วันที่ </w:t>
      </w:r>
      <w:r w:rsidR="00FE47B7" w:rsidRPr="00FE47B7">
        <w:rPr>
          <w:rFonts w:asciiTheme="majorBidi" w:hAnsiTheme="majorBidi" w:cstheme="majorBidi"/>
        </w:rPr>
        <w:t>31</w:t>
      </w:r>
      <w:r w:rsidRPr="007A4D9D">
        <w:rPr>
          <w:rFonts w:asciiTheme="majorBidi" w:hAnsiTheme="majorBidi" w:cstheme="majorBidi"/>
          <w:cs/>
        </w:rPr>
        <w:t xml:space="preserve"> ธันวาคม </w:t>
      </w:r>
      <w:r w:rsidR="00FE47B7" w:rsidRPr="00FE47B7">
        <w:rPr>
          <w:rFonts w:asciiTheme="majorBidi" w:hAnsiTheme="majorBidi" w:cstheme="majorBidi"/>
        </w:rPr>
        <w:t>256</w:t>
      </w:r>
      <w:r w:rsidR="00FE47B7" w:rsidRPr="00FE47B7">
        <w:rPr>
          <w:rFonts w:asciiTheme="majorBidi" w:eastAsiaTheme="minorEastAsia" w:hAnsiTheme="majorBidi" w:cstheme="majorBidi"/>
          <w:lang w:eastAsia="ja-JP"/>
        </w:rPr>
        <w:t>8</w:t>
      </w:r>
      <w:r w:rsidR="004B6832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ซึ่งนำมาแสดงเปรียบเทียบได้มาจากงบการเงินรวมและเฉพาะกิจการของบริษัทสำหรับปีสิ้นสุดวันเดียวกันซึ่งได้ตรวจสอบแล้ว</w:t>
      </w:r>
      <w:r w:rsidR="008A0C69" w:rsidRPr="007A4D9D">
        <w:rPr>
          <w:rFonts w:asciiTheme="majorBidi" w:hAnsiTheme="majorBidi" w:cstheme="majorBidi"/>
          <w:spacing w:val="-6"/>
        </w:rPr>
        <w:t xml:space="preserve"> </w:t>
      </w:r>
    </w:p>
    <w:p w14:paraId="743CB533" w14:textId="1956F29F" w:rsidR="00DB282B" w:rsidRPr="007A4D9D" w:rsidRDefault="00877065" w:rsidP="002228FD">
      <w:pPr>
        <w:numPr>
          <w:ilvl w:val="1"/>
          <w:numId w:val="1"/>
        </w:numPr>
        <w:spacing w:after="240"/>
        <w:ind w:left="1107" w:right="136" w:hanging="567"/>
        <w:jc w:val="thaiDistribute"/>
        <w:rPr>
          <w:rFonts w:asciiTheme="majorBidi" w:hAnsiTheme="majorBidi" w:cstheme="majorBidi"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>ผลการดำเนินงานซึ่งยังไม่ได้ตรวจสอบที่ปรา</w:t>
      </w:r>
      <w:r w:rsidR="008E4C37" w:rsidRPr="007A4D9D">
        <w:rPr>
          <w:rFonts w:asciiTheme="majorBidi" w:hAnsiTheme="majorBidi" w:cstheme="majorBidi"/>
          <w:spacing w:val="-4"/>
          <w:cs/>
        </w:rPr>
        <w:t>กฎ</w:t>
      </w:r>
      <w:r w:rsidRPr="007A4D9D">
        <w:rPr>
          <w:rFonts w:asciiTheme="majorBidi" w:hAnsiTheme="majorBidi" w:cstheme="majorBidi"/>
          <w:spacing w:val="-4"/>
          <w:cs/>
        </w:rPr>
        <w:t>ใน</w:t>
      </w:r>
      <w:r w:rsidR="00403803" w:rsidRPr="007A4D9D">
        <w:rPr>
          <w:rFonts w:asciiTheme="majorBidi" w:hAnsiTheme="majorBidi" w:cstheme="majorBidi"/>
          <w:spacing w:val="-4"/>
          <w:cs/>
        </w:rPr>
        <w:t>งวดสามเดือนสิ้นสุด</w:t>
      </w:r>
      <w:r w:rsidR="00403803" w:rsidRPr="007A4D9D">
        <w:rPr>
          <w:rFonts w:asciiTheme="majorBidi" w:hAnsiTheme="majorBidi" w:cstheme="majorBidi"/>
          <w:spacing w:val="2"/>
          <w:cs/>
        </w:rPr>
        <w:t xml:space="preserve">วันที่ </w:t>
      </w:r>
      <w:r w:rsidR="00FE47B7" w:rsidRPr="00FE47B7">
        <w:rPr>
          <w:rFonts w:asciiTheme="majorBidi" w:hAnsiTheme="majorBidi" w:cstheme="majorBidi"/>
          <w:spacing w:val="2"/>
        </w:rPr>
        <w:t>31</w:t>
      </w:r>
      <w:r w:rsidR="00E708B1" w:rsidRPr="007A4D9D">
        <w:rPr>
          <w:rFonts w:asciiTheme="majorBidi" w:hAnsiTheme="majorBidi" w:cstheme="majorBidi"/>
          <w:spacing w:val="2"/>
        </w:rPr>
        <w:t xml:space="preserve"> </w:t>
      </w:r>
      <w:r w:rsidR="00E708B1" w:rsidRPr="007A4D9D">
        <w:rPr>
          <w:rFonts w:asciiTheme="majorBidi" w:hAnsiTheme="majorBidi" w:cs="Angsana New"/>
          <w:spacing w:val="2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2"/>
        </w:rPr>
        <w:t>2569</w:t>
      </w:r>
      <w:r w:rsidR="00E708B1" w:rsidRPr="007A4D9D">
        <w:rPr>
          <w:rFonts w:asciiTheme="majorBidi" w:hAnsiTheme="majorBidi" w:cstheme="majorBidi"/>
          <w:spacing w:val="2"/>
        </w:rPr>
        <w:t xml:space="preserve"> </w:t>
      </w:r>
      <w:r w:rsidRPr="007A4D9D">
        <w:rPr>
          <w:rFonts w:asciiTheme="majorBidi" w:hAnsiTheme="majorBidi" w:cstheme="majorBidi"/>
          <w:spacing w:val="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80055FE" w14:textId="08139A2C" w:rsidR="00DB282B" w:rsidRPr="007A4D9D" w:rsidRDefault="00877065" w:rsidP="002228FD">
      <w:pPr>
        <w:numPr>
          <w:ilvl w:val="1"/>
          <w:numId w:val="1"/>
        </w:numPr>
        <w:spacing w:after="240"/>
        <w:ind w:left="1080" w:right="136" w:hanging="522"/>
        <w:jc w:val="thaiDistribute"/>
        <w:rPr>
          <w:rFonts w:asciiTheme="majorBidi" w:hAnsiTheme="majorBidi" w:cstheme="majorBidi"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Pr="007A4D9D">
        <w:rPr>
          <w:rFonts w:asciiTheme="majorBidi" w:hAnsiTheme="majorBidi" w:cstheme="majorBidi"/>
          <w:spacing w:val="-10"/>
          <w:cs/>
        </w:rPr>
        <w:t xml:space="preserve">งบการเงินระหว่างกาล ดังนั้น </w:t>
      </w:r>
      <w:r w:rsidR="00591077" w:rsidRPr="007A4D9D">
        <w:rPr>
          <w:rFonts w:asciiTheme="majorBidi" w:hAnsiTheme="majorBidi" w:cstheme="majorBidi"/>
          <w:spacing w:val="-10"/>
          <w:cs/>
        </w:rPr>
        <w:t xml:space="preserve">งบการเงินระหว่างกาลสำหรับงวดสามเดือนสิ้นสุดวันที่ </w:t>
      </w:r>
      <w:r w:rsidR="00FE47B7" w:rsidRPr="00FE47B7">
        <w:rPr>
          <w:rFonts w:asciiTheme="majorBidi" w:hAnsiTheme="majorBidi" w:cstheme="majorBidi"/>
          <w:spacing w:val="-10"/>
        </w:rPr>
        <w:t>31</w:t>
      </w:r>
      <w:r w:rsidR="00E708B1" w:rsidRPr="007A4D9D">
        <w:rPr>
          <w:rFonts w:asciiTheme="majorBidi" w:hAnsiTheme="majorBidi" w:cstheme="majorBidi"/>
          <w:spacing w:val="-10"/>
        </w:rPr>
        <w:t xml:space="preserve"> </w:t>
      </w:r>
      <w:r w:rsidR="00E708B1" w:rsidRPr="007A4D9D">
        <w:rPr>
          <w:rFonts w:asciiTheme="majorBidi" w:hAnsiTheme="majorBidi" w:cs="Angsana New"/>
          <w:spacing w:val="-10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10"/>
        </w:rPr>
        <w:t>2569</w:t>
      </w:r>
      <w:r w:rsidR="005A629E" w:rsidRPr="007A4D9D">
        <w:rPr>
          <w:rFonts w:asciiTheme="majorBidi" w:hAnsiTheme="majorBidi" w:cstheme="majorBidi"/>
          <w:spacing w:val="-4"/>
        </w:rPr>
        <w:t xml:space="preserve"> </w:t>
      </w:r>
      <w:r w:rsidRPr="007A4D9D">
        <w:rPr>
          <w:rFonts w:asciiTheme="majorBidi" w:hAnsiTheme="majorBidi" w:cstheme="majorBidi"/>
          <w:spacing w:val="-6"/>
          <w:cs/>
        </w:rPr>
        <w:t xml:space="preserve">จึงควรอ่านประกอบกับงบการเงินสำหรับปีสิ้นสุดวันที่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Pr="007A4D9D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FE47B7" w:rsidRPr="00FE47B7">
        <w:rPr>
          <w:rFonts w:asciiTheme="majorBidi" w:hAnsiTheme="majorBidi" w:cstheme="majorBidi"/>
          <w:spacing w:val="-6"/>
        </w:rPr>
        <w:t>2568</w:t>
      </w:r>
      <w:r w:rsidRPr="007A4D9D">
        <w:rPr>
          <w:rFonts w:asciiTheme="majorBidi" w:hAnsiTheme="majorBidi" w:cstheme="majorBidi"/>
          <w:spacing w:val="-6"/>
          <w:cs/>
        </w:rPr>
        <w:t xml:space="preserve"> ซึ่งได้มีการตรวจสอบ</w:t>
      </w:r>
      <w:r w:rsidRPr="007A4D9D">
        <w:rPr>
          <w:rFonts w:asciiTheme="majorBidi" w:hAnsiTheme="majorBidi" w:cstheme="majorBidi"/>
          <w:spacing w:val="-4"/>
          <w:cs/>
        </w:rPr>
        <w:t>แล้ว</w:t>
      </w:r>
    </w:p>
    <w:p w14:paraId="1FEFE3D7" w14:textId="04D7F916" w:rsidR="00877065" w:rsidRPr="007A4D9D" w:rsidRDefault="00877065" w:rsidP="002228FD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7A4D9D">
        <w:rPr>
          <w:rFonts w:asciiTheme="majorBidi" w:hAnsiTheme="majorBidi" w:cstheme="majorBidi"/>
          <w:spacing w:val="-8"/>
          <w:cs/>
        </w:rPr>
        <w:t>ระหว่างกาลรวมนี้แล้ว งบการเงินระหว่างกาลรวม</w:t>
      </w:r>
      <w:r w:rsidR="00620ECE" w:rsidRPr="007A4D9D">
        <w:rPr>
          <w:rFonts w:asciiTheme="majorBidi" w:hAnsiTheme="majorBidi" w:cstheme="majorBidi"/>
          <w:spacing w:val="-8"/>
          <w:cs/>
        </w:rPr>
        <w:t>สำหรับ</w:t>
      </w:r>
      <w:r w:rsidR="00250DA6" w:rsidRPr="007A4D9D">
        <w:rPr>
          <w:rFonts w:asciiTheme="majorBidi" w:hAnsiTheme="majorBidi" w:cstheme="majorBidi"/>
          <w:spacing w:val="-8"/>
          <w:cs/>
        </w:rPr>
        <w:t>งวดสามเดือนสิ้นสุด</w:t>
      </w:r>
      <w:r w:rsidR="006529FE" w:rsidRPr="007A4D9D">
        <w:rPr>
          <w:rFonts w:asciiTheme="majorBidi" w:hAnsiTheme="majorBidi" w:cstheme="majorBidi"/>
          <w:spacing w:val="-8"/>
        </w:rPr>
        <w:t xml:space="preserve"> </w:t>
      </w:r>
      <w:r w:rsidR="00250DA6" w:rsidRPr="007A4D9D">
        <w:rPr>
          <w:rFonts w:asciiTheme="majorBidi" w:hAnsiTheme="majorBidi" w:cstheme="majorBidi"/>
          <w:spacing w:val="-8"/>
          <w:cs/>
        </w:rPr>
        <w:t xml:space="preserve">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E708B1" w:rsidRPr="007A4D9D">
        <w:rPr>
          <w:rFonts w:asciiTheme="majorBidi" w:hAnsiTheme="majorBidi" w:cstheme="majorBidi"/>
          <w:spacing w:val="-8"/>
        </w:rPr>
        <w:t xml:space="preserve"> </w:t>
      </w:r>
      <w:r w:rsidR="00E708B1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2"/>
        </w:rPr>
        <w:t>2569</w:t>
      </w:r>
      <w:r w:rsidR="00EA1B9F" w:rsidRPr="007A4D9D">
        <w:rPr>
          <w:rFonts w:asciiTheme="majorBidi" w:hAnsiTheme="majorBidi" w:cstheme="majorBidi"/>
          <w:spacing w:val="2"/>
        </w:rPr>
        <w:t xml:space="preserve"> </w:t>
      </w:r>
      <w:r w:rsidRPr="007A4D9D">
        <w:rPr>
          <w:rFonts w:asciiTheme="majorBidi" w:hAnsiTheme="majorBidi" w:cstheme="majorBidi"/>
          <w:spacing w:val="4"/>
          <w:cs/>
        </w:rPr>
        <w:t>ได้จัดทำขึ้นโดยรวมงบการเงินระหว่างกาลของบริษัทย่อย</w:t>
      </w:r>
      <w:r w:rsidR="00620ECE" w:rsidRPr="007A4D9D">
        <w:rPr>
          <w:rFonts w:asciiTheme="majorBidi" w:hAnsiTheme="majorBidi" w:cstheme="majorBidi"/>
          <w:spacing w:val="4"/>
          <w:cs/>
        </w:rPr>
        <w:t>สำหรับ</w:t>
      </w:r>
      <w:r w:rsidR="006529FE" w:rsidRPr="007A4D9D">
        <w:rPr>
          <w:rFonts w:asciiTheme="majorBidi" w:hAnsiTheme="majorBidi" w:cstheme="majorBidi"/>
          <w:spacing w:val="4"/>
          <w:cs/>
        </w:rPr>
        <w:t xml:space="preserve">งวดสามเดือนสิ้นสุดวันที่ </w:t>
      </w:r>
      <w:r w:rsidR="00FE47B7" w:rsidRPr="00FE47B7">
        <w:rPr>
          <w:rFonts w:asciiTheme="majorBidi" w:hAnsiTheme="majorBidi" w:cstheme="majorBidi"/>
          <w:spacing w:val="4"/>
        </w:rPr>
        <w:t>31</w:t>
      </w:r>
      <w:r w:rsidR="00E708B1" w:rsidRPr="007A4D9D">
        <w:rPr>
          <w:rFonts w:asciiTheme="majorBidi" w:hAnsiTheme="majorBidi" w:cstheme="majorBidi"/>
          <w:spacing w:val="4"/>
        </w:rPr>
        <w:t xml:space="preserve"> </w:t>
      </w:r>
      <w:r w:rsidR="00E708B1" w:rsidRPr="007A4D9D">
        <w:rPr>
          <w:rFonts w:asciiTheme="majorBidi" w:hAnsiTheme="majorBidi" w:cs="Angsana New"/>
          <w:spacing w:val="2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2"/>
        </w:rPr>
        <w:t>2569</w:t>
      </w:r>
      <w:r w:rsidR="00E708B1" w:rsidRPr="007A4D9D">
        <w:rPr>
          <w:rFonts w:asciiTheme="majorBidi" w:hAnsiTheme="majorBidi" w:cstheme="majorBidi"/>
          <w:spacing w:val="2"/>
        </w:rPr>
        <w:t xml:space="preserve"> </w:t>
      </w:r>
      <w:r w:rsidRPr="007A4D9D">
        <w:rPr>
          <w:rFonts w:asciiTheme="majorBidi" w:hAnsiTheme="majorBidi" w:cstheme="majorBidi"/>
          <w:spacing w:val="2"/>
          <w:cs/>
        </w:rPr>
        <w:t>ซึ่งได้สอบทานแล้ว</w:t>
      </w:r>
    </w:p>
    <w:p w14:paraId="7663ECB7" w14:textId="77777777" w:rsidR="00B07BC4" w:rsidRDefault="005575F2" w:rsidP="00B07BC4">
      <w:pPr>
        <w:numPr>
          <w:ilvl w:val="1"/>
          <w:numId w:val="1"/>
        </w:numPr>
        <w:spacing w:after="240"/>
        <w:ind w:left="1080" w:right="130" w:hanging="518"/>
        <w:jc w:val="thaiDistribute"/>
        <w:rPr>
          <w:rFonts w:asciiTheme="majorBidi" w:eastAsia="Calibri" w:hAnsiTheme="majorBidi" w:cstheme="majorBidi"/>
          <w:lang w:bidi="ar-SA"/>
        </w:rPr>
      </w:pPr>
      <w:r w:rsidRPr="007A4D9D">
        <w:rPr>
          <w:rFonts w:asciiTheme="majorBidi" w:hAnsiTheme="majorBidi" w:cstheme="majorBidi"/>
          <w:color w:val="FF0000"/>
          <w:spacing w:val="-4"/>
          <w:cs/>
        </w:rPr>
        <w:br w:type="page"/>
      </w:r>
      <w:r w:rsidR="00A70AF3" w:rsidRPr="007A4D9D">
        <w:rPr>
          <w:rFonts w:asciiTheme="majorBidi" w:hAnsiTheme="majorBidi" w:cstheme="majorBidi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40527EB" w14:textId="56E254C2" w:rsidR="00B07BC4" w:rsidRDefault="00B07BC4" w:rsidP="00B07BC4">
      <w:pPr>
        <w:spacing w:after="240"/>
        <w:ind w:left="1080" w:right="130"/>
        <w:jc w:val="thaiDistribute"/>
        <w:rPr>
          <w:rFonts w:asciiTheme="majorBidi" w:eastAsia="Calibri" w:hAnsiTheme="majorBidi" w:cstheme="majorBidi"/>
        </w:rPr>
      </w:pPr>
      <w:r w:rsidRPr="00B07BC4">
        <w:rPr>
          <w:rFonts w:asciiTheme="majorBidi" w:eastAsia="Times New Roman" w:hAnsiTheme="majorBidi" w:cstheme="majorBidi"/>
          <w:color w:val="000000"/>
          <w:cs/>
          <w:lang w:val="en-GB"/>
        </w:rPr>
        <w:t>ในระหว่างงวดบริษัทได้นำมาตรฐานการรายงานทางการเงินฉบับปรับปรุงที่ออกโดยสภาวิชาชีพบัญชี ซึ่งมีผลบังคับใช้</w:t>
      </w:r>
      <w:r w:rsidRPr="00B07BC4">
        <w:rPr>
          <w:rFonts w:ascii="Angsana New" w:eastAsia="Times New Roman" w:hAnsi="Angsana New"/>
          <w:color w:val="000000"/>
          <w:cs/>
          <w:lang w:val="en-GB"/>
        </w:rPr>
        <w:t>สำหรับรอบระยะเวลาบัญชีที่เริ่มในหรือหลังวันที่</w:t>
      </w:r>
      <w:r w:rsidRPr="00B07BC4">
        <w:rPr>
          <w:rFonts w:ascii="Angsana New" w:hAnsi="Angsana New"/>
          <w:color w:val="000000"/>
          <w:cs/>
          <w:lang w:val="en-GB"/>
        </w:rPr>
        <w:t xml:space="preserve"> </w:t>
      </w:r>
      <w:r w:rsidR="00FE47B7" w:rsidRPr="00FE47B7">
        <w:rPr>
          <w:rFonts w:ascii="Angsana New" w:hAnsi="Angsana New"/>
          <w:color w:val="000000"/>
        </w:rPr>
        <w:t>1</w:t>
      </w:r>
      <w:r w:rsidRPr="00B07BC4">
        <w:rPr>
          <w:rFonts w:ascii="Angsana New" w:hAnsi="Angsana New"/>
          <w:color w:val="000000"/>
          <w:lang w:val="en-GB"/>
        </w:rPr>
        <w:t xml:space="preserve"> </w:t>
      </w:r>
      <w:r w:rsidRPr="00B07BC4">
        <w:rPr>
          <w:rFonts w:ascii="Angsana New" w:eastAsia="Times New Roman" w:hAnsi="Angsana New"/>
          <w:color w:val="000000"/>
          <w:cs/>
          <w:lang w:val="en-GB"/>
        </w:rPr>
        <w:t xml:space="preserve">มกราคม </w:t>
      </w:r>
      <w:r w:rsidR="00FE47B7" w:rsidRPr="00FE47B7">
        <w:rPr>
          <w:rFonts w:ascii="Angsana New" w:eastAsia="Times New Roman" w:hAnsi="Angsana New"/>
          <w:color w:val="000000"/>
        </w:rPr>
        <w:t>2569</w:t>
      </w:r>
      <w:r w:rsidRPr="00B07BC4">
        <w:rPr>
          <w:rFonts w:ascii="Angsana New" w:eastAsia="Times New Roman" w:hAnsi="Angsana New"/>
          <w:color w:val="00000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 w:rsidRPr="00B07BC4">
        <w:rPr>
          <w:rFonts w:asciiTheme="majorBidi" w:eastAsia="Times New Roman" w:hAnsiTheme="majorBidi" w:cstheme="majorBidi"/>
          <w:color w:val="000000"/>
          <w:cs/>
          <w:lang w:val="en-GB"/>
        </w:rPr>
        <w:t xml:space="preserve">มีเนื้อหาเท่าเทียมกับมาตรฐานการรายงานทางการเงินระหว่างประเทศ </w:t>
      </w:r>
      <w:r w:rsidRPr="00B07BC4">
        <w:rPr>
          <w:rFonts w:ascii="Angsana New" w:eastAsia="Times New Roman" w:hAnsi="Angsana New"/>
          <w:cs/>
          <w:lang w:val="en-GB"/>
        </w:rPr>
        <w:t>โดย</w:t>
      </w:r>
      <w:r w:rsidRPr="00B07BC4">
        <w:rPr>
          <w:rFonts w:ascii="Angsana New" w:hAnsi="Angsana New"/>
          <w:cs/>
        </w:rPr>
        <w:t xml:space="preserve">เป็นการปรับปรุงข้อกำหนดทางการบัญชี ได้แก่ </w:t>
      </w:r>
    </w:p>
    <w:p w14:paraId="64071440" w14:textId="2ECB5FB4" w:rsidR="00B07BC4" w:rsidRPr="00B07BC4" w:rsidRDefault="00B07BC4" w:rsidP="00B07BC4">
      <w:pPr>
        <w:pStyle w:val="ListParagraph"/>
        <w:numPr>
          <w:ilvl w:val="0"/>
          <w:numId w:val="20"/>
        </w:numPr>
        <w:ind w:right="130"/>
        <w:jc w:val="thaiDistribute"/>
        <w:rPr>
          <w:rFonts w:asciiTheme="majorBidi" w:eastAsia="Times New Roman" w:hAnsiTheme="majorBidi" w:cstheme="majorBidi"/>
          <w:color w:val="000000"/>
          <w:szCs w:val="32"/>
          <w:lang w:val="en-GB"/>
        </w:rPr>
      </w:pPr>
      <w:r w:rsidRPr="00B07BC4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>มาตรฐานการบัญชี ฉบับที่</w:t>
      </w:r>
      <w:r w:rsidRPr="00B07BC4">
        <w:rPr>
          <w:rFonts w:asciiTheme="majorBidi" w:eastAsia="Times New Roman" w:hAnsiTheme="majorBidi" w:cstheme="majorBidi"/>
          <w:color w:val="000000"/>
          <w:szCs w:val="32"/>
          <w:lang w:val="en-GB"/>
        </w:rPr>
        <w:t xml:space="preserve"> </w:t>
      </w:r>
      <w:r w:rsidR="00FE47B7" w:rsidRPr="00FE47B7">
        <w:rPr>
          <w:rFonts w:asciiTheme="majorBidi" w:eastAsia="Times New Roman" w:hAnsiTheme="majorBidi" w:cstheme="majorBidi"/>
          <w:color w:val="000000"/>
          <w:szCs w:val="32"/>
        </w:rPr>
        <w:t>21</w:t>
      </w:r>
      <w:r w:rsidRPr="00B07BC4">
        <w:rPr>
          <w:rFonts w:asciiTheme="majorBidi" w:eastAsia="Times New Roman" w:hAnsiTheme="majorBidi" w:cstheme="majorBidi" w:hint="cs"/>
          <w:color w:val="000000"/>
          <w:szCs w:val="32"/>
          <w:cs/>
          <w:lang w:val="en-GB"/>
        </w:rPr>
        <w:t xml:space="preserve"> </w:t>
      </w:r>
      <w:r w:rsidRPr="00B07BC4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>เรื่อง ผลกระทบจากการเปลี่ยนแปลงของอัตราแลกเปลี่ยนเงินตราต่างประเทศ</w:t>
      </w:r>
      <w:r w:rsidRPr="00B07BC4">
        <w:rPr>
          <w:rFonts w:asciiTheme="majorBidi" w:eastAsia="Times New Roman" w:hAnsiTheme="majorBidi" w:cstheme="majorBidi" w:hint="cs"/>
          <w:color w:val="000000"/>
          <w:szCs w:val="32"/>
          <w:cs/>
          <w:lang w:val="en-GB"/>
        </w:rPr>
        <w:t xml:space="preserve"> </w:t>
      </w:r>
      <w:r w:rsidRPr="00B07BC4">
        <w:rPr>
          <w:rFonts w:asciiTheme="majorBidi" w:eastAsia="Times New Roman" w:hAnsiTheme="majorBidi" w:cstheme="majorBidi"/>
          <w:color w:val="000000"/>
          <w:szCs w:val="32"/>
          <w:cs/>
          <w:lang w:val="en-GB"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7622C37C" w14:textId="5C4A3A8A" w:rsidR="00725962" w:rsidRPr="007A4D9D" w:rsidRDefault="00105349" w:rsidP="002228FD">
      <w:pPr>
        <w:spacing w:before="240" w:after="240"/>
        <w:ind w:left="1080" w:right="130"/>
        <w:jc w:val="thaiDistribute"/>
        <w:rPr>
          <w:rFonts w:asciiTheme="majorBidi" w:eastAsia="Calibri" w:hAnsiTheme="majorBidi" w:cstheme="majorBidi"/>
          <w:lang w:bidi="ar-SA"/>
        </w:rPr>
      </w:pPr>
      <w:r w:rsidRPr="007A4D9D">
        <w:rPr>
          <w:rFonts w:asciiTheme="majorBidi" w:eastAsia="Times New Roman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DFEB268" w14:textId="2E425677" w:rsidR="00394D56" w:rsidRPr="007A4D9D" w:rsidRDefault="00394D56" w:rsidP="002228FD">
      <w:pPr>
        <w:numPr>
          <w:ilvl w:val="1"/>
          <w:numId w:val="1"/>
        </w:numPr>
        <w:ind w:left="1080" w:right="130" w:hanging="518"/>
        <w:jc w:val="thaiDistribute"/>
        <w:rPr>
          <w:rFonts w:asciiTheme="majorBidi" w:hAnsiTheme="majorBidi" w:cstheme="majorBidi"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>การใช้ประมาณการและดุลยพินิจ</w:t>
      </w:r>
    </w:p>
    <w:p w14:paraId="5BA860A1" w14:textId="446C99AC" w:rsidR="007657BC" w:rsidRPr="007A4D9D" w:rsidRDefault="00394D56" w:rsidP="007657BC">
      <w:pPr>
        <w:spacing w:after="320"/>
        <w:ind w:left="1080" w:right="130"/>
        <w:jc w:val="thaiDistribute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7A4D9D">
        <w:rPr>
          <w:rFonts w:asciiTheme="majorBidi" w:eastAsia="Times New Roman" w:hAnsiTheme="majorBidi" w:cstheme="majorBidi"/>
          <w:spacing w:val="-4"/>
          <w:cs/>
          <w:lang w:val="en-GB"/>
        </w:rPr>
        <w:t>ในการจัดทำงบการเงินระหว่างกาลรวมและงบการเงินระหว่างกาลเฉพาะกิจการนี้ให้เป็นไปตามมาตรฐานการรายงานทางการเงิน ผู้บริหารของกลุ่มบริษัทต้องอาศัยดุลยพินิจหลายประการใน</w:t>
      </w:r>
      <w:r w:rsidRPr="007A4D9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A4D9D">
        <w:rPr>
          <w:rFonts w:asciiTheme="majorBidi" w:eastAsia="Times New Roman" w:hAnsiTheme="majorBidi" w:cstheme="majorBidi"/>
          <w:spacing w:val="-4"/>
          <w:cs/>
          <w:lang w:val="en-GB"/>
        </w:rPr>
        <w:t>การกำหนดนโยบายการบัญชี การประมาณการ และการตั้งข้อสมมติฐาน ซึ่งมีผลกระทบต่อ</w:t>
      </w:r>
      <w:r w:rsidRPr="007A4D9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A4D9D">
        <w:rPr>
          <w:rFonts w:asciiTheme="majorBidi" w:eastAsia="Times New Roman" w:hAnsiTheme="majorBidi" w:cstheme="majorBidi"/>
          <w:spacing w:val="-4"/>
          <w:cs/>
          <w:lang w:val="en-GB"/>
        </w:rPr>
        <w:t>การแสดงจำนวนสินทรัพย์ หนี้สิน และการเปิดเผยข้อมูลเกี่ยวกับสินทรัพย์และหนี้สินที่อาจเกิดขึ้น</w:t>
      </w:r>
      <w:r w:rsidRPr="007A4D9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A4D9D">
        <w:rPr>
          <w:rFonts w:asciiTheme="majorBidi" w:eastAsia="Times New Roman" w:hAnsiTheme="majorBidi" w:cstheme="majorBidi"/>
          <w:spacing w:val="-4"/>
          <w:cs/>
          <w:lang w:val="en-GB"/>
        </w:rPr>
        <w:t>ณ วันสิ้นรอบระยะเวลารายงาน รวมทั้งการแสดงรายได้และค่าใช้จ่ายของงวดบัญชี ถึงแม้ว่า</w:t>
      </w:r>
      <w:r w:rsidRPr="007A4D9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A4D9D">
        <w:rPr>
          <w:rFonts w:asciiTheme="majorBidi" w:eastAsia="Times New Roman" w:hAnsiTheme="majorBidi" w:cstheme="majorBidi"/>
          <w:spacing w:val="-4"/>
          <w:cs/>
          <w:lang w:val="en-GB"/>
        </w:rPr>
        <w:t>การประมาณการของผู้บริหารได้พิจารณาอย่างสมเหตุสมผลภายใต้เหตุการณ์ ณ ขณะนั้น</w:t>
      </w:r>
      <w:r w:rsidRPr="007A4D9D">
        <w:rPr>
          <w:rFonts w:asciiTheme="majorBidi" w:eastAsia="Times New Roman" w:hAnsiTheme="majorBidi" w:cstheme="majorBidi"/>
          <w:spacing w:val="-4"/>
          <w:lang w:val="en-GB"/>
        </w:rPr>
        <w:br/>
      </w:r>
      <w:r w:rsidRPr="007A4D9D">
        <w:rPr>
          <w:rFonts w:asciiTheme="majorBidi" w:eastAsia="Times New Roman" w:hAnsiTheme="majorBidi" w:cstheme="majorBidi"/>
          <w:spacing w:val="-4"/>
          <w:cs/>
          <w:lang w:val="en-GB"/>
        </w:rPr>
        <w:t>ผลที่เกิดขึ้นจริงอาจมีความแตกต่างไปจากประมาณการนั้น</w:t>
      </w:r>
      <w:r w:rsidR="007657BC" w:rsidRPr="007A4D9D">
        <w:rPr>
          <w:rFonts w:asciiTheme="majorBidi" w:eastAsia="Times New Roman" w:hAnsiTheme="majorBidi" w:cstheme="majorBidi"/>
          <w:spacing w:val="-4"/>
          <w:cs/>
          <w:lang w:val="en-GB"/>
        </w:rPr>
        <w:br w:type="page"/>
      </w:r>
    </w:p>
    <w:p w14:paraId="65224ECB" w14:textId="756B867C" w:rsidR="00A71CD4" w:rsidRPr="007A4D9D" w:rsidRDefault="00180DFA" w:rsidP="002228FD">
      <w:pPr>
        <w:numPr>
          <w:ilvl w:val="0"/>
          <w:numId w:val="1"/>
        </w:numPr>
        <w:ind w:left="547" w:hanging="547"/>
        <w:rPr>
          <w:rFonts w:asciiTheme="majorBidi" w:eastAsia="Times New Roman" w:hAnsiTheme="majorBidi" w:cstheme="majorBidi"/>
          <w:spacing w:val="-4"/>
          <w:cs/>
          <w:lang w:val="en-GB"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สรุป</w:t>
      </w:r>
      <w:r w:rsidR="00042D7D" w:rsidRPr="007A4D9D">
        <w:rPr>
          <w:rFonts w:asciiTheme="majorBidi" w:hAnsiTheme="majorBidi" w:cstheme="majorBidi"/>
          <w:b/>
          <w:bCs/>
          <w:cs/>
        </w:rPr>
        <w:t>ข้อมูลนโยบายการบัญชีที่มีสาระสำคัญ</w:t>
      </w:r>
    </w:p>
    <w:p w14:paraId="123336D7" w14:textId="3638D09D" w:rsidR="007D5545" w:rsidRPr="007A4D9D" w:rsidRDefault="003352B1" w:rsidP="002228FD">
      <w:pPr>
        <w:spacing w:after="320"/>
        <w:ind w:left="547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E47B7" w:rsidRPr="00FE47B7">
        <w:rPr>
          <w:rFonts w:asciiTheme="majorBidi" w:hAnsiTheme="majorBidi" w:cstheme="majorBidi"/>
        </w:rPr>
        <w:t>31</w:t>
      </w:r>
      <w:r w:rsidRPr="007A4D9D">
        <w:rPr>
          <w:rFonts w:asciiTheme="majorBidi" w:hAnsiTheme="majorBidi" w:cstheme="majorBidi"/>
          <w:cs/>
        </w:rPr>
        <w:t xml:space="preserve"> </w:t>
      </w:r>
      <w:r w:rsidR="00C938C1" w:rsidRPr="007A4D9D">
        <w:rPr>
          <w:rFonts w:asciiTheme="majorBidi" w:hAnsiTheme="majorBidi" w:cstheme="majorBidi" w:hint="cs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</w:rPr>
        <w:t>2568</w:t>
      </w:r>
    </w:p>
    <w:p w14:paraId="58924221" w14:textId="7B4C1C4C" w:rsidR="005A7E5C" w:rsidRPr="007A4D9D" w:rsidRDefault="005A7E5C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ข้อมูลเพิ่มเติมเกี่ยวกับกระแสเงินสด</w:t>
      </w:r>
    </w:p>
    <w:p w14:paraId="7DFFDD80" w14:textId="2D72AC57" w:rsidR="005A7E5C" w:rsidRPr="007A4D9D" w:rsidRDefault="0065068E" w:rsidP="002228FD">
      <w:pPr>
        <w:numPr>
          <w:ilvl w:val="1"/>
          <w:numId w:val="1"/>
        </w:numPr>
        <w:tabs>
          <w:tab w:val="left" w:pos="-3261"/>
        </w:tabs>
        <w:ind w:left="1080" w:right="43" w:hanging="540"/>
        <w:jc w:val="thaiDistribute"/>
        <w:rPr>
          <w:rFonts w:asciiTheme="majorBidi" w:hAnsiTheme="majorBidi" w:cstheme="majorBidi"/>
          <w:spacing w:val="2"/>
        </w:rPr>
      </w:pPr>
      <w:r w:rsidRPr="007A4D9D">
        <w:rPr>
          <w:rFonts w:asciiTheme="majorBidi" w:hAnsiTheme="majorBidi" w:cstheme="majorBidi"/>
          <w:spacing w:val="2"/>
          <w:cs/>
        </w:rPr>
        <w:t>รายการที่ไม่เกี่ยวกับเงินสดสำหรับอุปกรณ์</w:t>
      </w:r>
      <w:r w:rsidR="001943C2" w:rsidRPr="007A4D9D">
        <w:rPr>
          <w:rFonts w:asciiTheme="majorBidi" w:hAnsiTheme="majorBidi" w:cstheme="majorBidi"/>
          <w:spacing w:val="2"/>
          <w:cs/>
        </w:rPr>
        <w:t>สำหรับงว</w:t>
      </w:r>
      <w:r w:rsidR="00C80B23" w:rsidRPr="007A4D9D">
        <w:rPr>
          <w:rFonts w:asciiTheme="majorBidi" w:hAnsiTheme="majorBidi" w:cstheme="majorBidi" w:hint="cs"/>
          <w:spacing w:val="2"/>
          <w:cs/>
        </w:rPr>
        <w:t>ดสาม</w:t>
      </w:r>
      <w:r w:rsidR="001943C2" w:rsidRPr="007A4D9D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FE47B7" w:rsidRPr="00FE47B7">
        <w:rPr>
          <w:rFonts w:asciiTheme="majorBidi" w:hAnsiTheme="majorBidi" w:cstheme="majorBidi"/>
          <w:spacing w:val="2"/>
        </w:rPr>
        <w:t>31</w:t>
      </w:r>
      <w:r w:rsidR="00C80B23" w:rsidRPr="007A4D9D">
        <w:rPr>
          <w:rFonts w:asciiTheme="majorBidi" w:hAnsiTheme="majorBidi" w:cstheme="majorBidi"/>
          <w:spacing w:val="2"/>
        </w:rPr>
        <w:t xml:space="preserve"> </w:t>
      </w:r>
      <w:r w:rsidR="00C80B23" w:rsidRPr="007A4D9D">
        <w:rPr>
          <w:rFonts w:asciiTheme="majorBidi" w:hAnsiTheme="majorBidi" w:cs="Angsana New"/>
          <w:spacing w:val="2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2"/>
        </w:rPr>
        <w:t>2569</w:t>
      </w:r>
      <w:r w:rsidR="002664BF" w:rsidRPr="007A4D9D">
        <w:rPr>
          <w:rFonts w:asciiTheme="majorBidi" w:hAnsiTheme="majorBidi" w:cstheme="majorBidi"/>
          <w:spacing w:val="2"/>
        </w:rPr>
        <w:t xml:space="preserve"> </w:t>
      </w:r>
      <w:r w:rsidR="002664BF" w:rsidRPr="007A4D9D">
        <w:rPr>
          <w:rFonts w:asciiTheme="majorBidi" w:hAnsiTheme="majorBidi" w:cstheme="majorBidi"/>
          <w:spacing w:val="2"/>
          <w:cs/>
        </w:rPr>
        <w:t xml:space="preserve">และ </w:t>
      </w:r>
      <w:r w:rsidR="00FE47B7" w:rsidRPr="00FE47B7">
        <w:rPr>
          <w:rFonts w:asciiTheme="majorBidi" w:hAnsiTheme="majorBidi" w:cstheme="majorBidi"/>
          <w:spacing w:val="2"/>
        </w:rPr>
        <w:t>2568</w:t>
      </w:r>
      <w:r w:rsidR="002664BF" w:rsidRPr="007A4D9D">
        <w:rPr>
          <w:rFonts w:asciiTheme="majorBidi" w:hAnsiTheme="majorBidi" w:cstheme="majorBidi"/>
          <w:spacing w:val="2"/>
        </w:rPr>
        <w:t xml:space="preserve"> </w:t>
      </w:r>
      <w:r w:rsidRPr="007A4D9D">
        <w:rPr>
          <w:rFonts w:asciiTheme="majorBidi" w:hAnsiTheme="majorBidi" w:cstheme="majorBidi"/>
          <w:spacing w:val="2"/>
          <w:cs/>
        </w:rPr>
        <w:t>มีดังนี้</w:t>
      </w:r>
    </w:p>
    <w:tbl>
      <w:tblPr>
        <w:tblW w:w="861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  <w:gridCol w:w="1080"/>
        <w:gridCol w:w="180"/>
        <w:gridCol w:w="1044"/>
        <w:gridCol w:w="180"/>
        <w:gridCol w:w="1071"/>
        <w:gridCol w:w="180"/>
        <w:gridCol w:w="1042"/>
      </w:tblGrid>
      <w:tr w:rsidR="00C05789" w:rsidRPr="007A4D9D" w14:paraId="075EC0DB" w14:textId="77777777" w:rsidTr="005639F5">
        <w:trPr>
          <w:trHeight w:val="351"/>
        </w:trPr>
        <w:tc>
          <w:tcPr>
            <w:tcW w:w="3834" w:type="dxa"/>
          </w:tcPr>
          <w:p w14:paraId="5BE17ED2" w14:textId="77777777" w:rsidR="001512E6" w:rsidRPr="007A4D9D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</w:tcPr>
          <w:p w14:paraId="74CB19EC" w14:textId="77777777" w:rsidR="001512E6" w:rsidRPr="007A4D9D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EAE788F" w14:textId="77777777" w:rsidR="001512E6" w:rsidRPr="007A4D9D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3" w:type="dxa"/>
            <w:gridSpan w:val="3"/>
          </w:tcPr>
          <w:p w14:paraId="7653C94F" w14:textId="77777777" w:rsidR="001512E6" w:rsidRPr="007A4D9D" w:rsidRDefault="001512E6" w:rsidP="002228FD">
            <w:pPr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A4D9D" w14:paraId="6CBA835F" w14:textId="77777777" w:rsidTr="005639F5">
        <w:tc>
          <w:tcPr>
            <w:tcW w:w="3834" w:type="dxa"/>
          </w:tcPr>
          <w:p w14:paraId="59194D6D" w14:textId="77777777" w:rsidR="001512E6" w:rsidRPr="007A4D9D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</w:tcPr>
          <w:p w14:paraId="3ABC2D75" w14:textId="77777777" w:rsidR="001512E6" w:rsidRPr="007A4D9D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028B9B1" w14:textId="77777777" w:rsidR="001512E6" w:rsidRPr="007A4D9D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3" w:type="dxa"/>
            <w:gridSpan w:val="3"/>
          </w:tcPr>
          <w:p w14:paraId="1568B37D" w14:textId="77777777" w:rsidR="001512E6" w:rsidRPr="007A4D9D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0B23" w:rsidRPr="007A4D9D" w14:paraId="4DD4CC03" w14:textId="77777777" w:rsidTr="005639F5">
        <w:trPr>
          <w:trHeight w:val="108"/>
        </w:trPr>
        <w:tc>
          <w:tcPr>
            <w:tcW w:w="3834" w:type="dxa"/>
          </w:tcPr>
          <w:p w14:paraId="4A4EBFDC" w14:textId="77777777" w:rsidR="00C80B23" w:rsidRPr="007A4D9D" w:rsidRDefault="00C80B23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232793" w14:textId="774229D3" w:rsidR="00C80B23" w:rsidRPr="007A4D9D" w:rsidRDefault="00FE47B7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41B20546" w14:textId="77777777" w:rsidR="00C80B23" w:rsidRPr="007A4D9D" w:rsidRDefault="00C80B23" w:rsidP="002228F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65812438" w14:textId="2C996709" w:rsidR="00C80B23" w:rsidRPr="007A4D9D" w:rsidRDefault="00FE47B7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65777B9" w14:textId="77777777" w:rsidR="00C80B23" w:rsidRPr="007A4D9D" w:rsidRDefault="00C80B23" w:rsidP="002228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0498C5F5" w14:textId="2AC0C94F" w:rsidR="00C80B23" w:rsidRPr="007A4D9D" w:rsidRDefault="00FE47B7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73EF01FF" w14:textId="77777777" w:rsidR="00C80B23" w:rsidRPr="007A4D9D" w:rsidRDefault="00C80B23" w:rsidP="002228F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32C841B" w14:textId="28D84EE4" w:rsidR="00C80B23" w:rsidRPr="007A4D9D" w:rsidRDefault="00FE47B7" w:rsidP="002228FD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70800" w:rsidRPr="007A4D9D" w14:paraId="26FC3B1A" w14:textId="77777777" w:rsidTr="005639F5">
        <w:tc>
          <w:tcPr>
            <w:tcW w:w="3834" w:type="dxa"/>
          </w:tcPr>
          <w:p w14:paraId="77A35E83" w14:textId="2DEA7F9B" w:rsidR="00570800" w:rsidRPr="007A4D9D" w:rsidRDefault="00570800" w:rsidP="00570800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เจ้าหนี้อื่นเพื่อซื้ออุปกรณ์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16DB61C" w14:textId="672FB431" w:rsidR="00570800" w:rsidRPr="007A4D9D" w:rsidRDefault="00570800" w:rsidP="005F39A3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F02703" w14:textId="77777777" w:rsidR="00570800" w:rsidRPr="007A4D9D" w:rsidRDefault="00570800" w:rsidP="00570800">
            <w:pPr>
              <w:tabs>
                <w:tab w:val="decimal" w:pos="891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0158BF0" w14:textId="38E98C1E" w:rsidR="00570800" w:rsidRPr="007A4D9D" w:rsidRDefault="00570800" w:rsidP="005F39A3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A634C1" w14:textId="77777777" w:rsidR="00570800" w:rsidRPr="007A4D9D" w:rsidRDefault="00570800" w:rsidP="00570800">
            <w:pPr>
              <w:tabs>
                <w:tab w:val="decimal" w:pos="891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4429D4B" w14:textId="53DEAA54" w:rsidR="00570800" w:rsidRPr="007A4D9D" w:rsidRDefault="00570800" w:rsidP="005F39A3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A98FD2B" w14:textId="77777777" w:rsidR="00570800" w:rsidRPr="007A4D9D" w:rsidRDefault="00570800" w:rsidP="00570800">
            <w:pPr>
              <w:tabs>
                <w:tab w:val="decimal" w:pos="891"/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A3539EE" w14:textId="43C43C19" w:rsidR="00570800" w:rsidRPr="007A4D9D" w:rsidRDefault="00570800" w:rsidP="005F39A3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0800" w:rsidRPr="007A4D9D" w14:paraId="593C9C93" w14:textId="77777777" w:rsidTr="005639F5">
        <w:tc>
          <w:tcPr>
            <w:tcW w:w="3834" w:type="dxa"/>
          </w:tcPr>
          <w:p w14:paraId="35740D8B" w14:textId="77777777" w:rsidR="00570800" w:rsidRPr="007A4D9D" w:rsidRDefault="00570800" w:rsidP="00570800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080" w:type="dxa"/>
            <w:vAlign w:val="bottom"/>
          </w:tcPr>
          <w:p w14:paraId="403850B5" w14:textId="6683FA3D" w:rsidR="00570800" w:rsidRPr="007A4D9D" w:rsidRDefault="00FE47B7" w:rsidP="00570800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80" w:type="dxa"/>
            <w:vAlign w:val="bottom"/>
          </w:tcPr>
          <w:p w14:paraId="4B7D06F8" w14:textId="77777777" w:rsidR="00570800" w:rsidRPr="007A4D9D" w:rsidRDefault="00570800" w:rsidP="00570800">
            <w:pPr>
              <w:tabs>
                <w:tab w:val="decimal" w:pos="891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681426B" w14:textId="77DCF93F" w:rsidR="00570800" w:rsidRPr="007A4D9D" w:rsidRDefault="00FE47B7" w:rsidP="00570800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</w:tcPr>
          <w:p w14:paraId="77DDD30B" w14:textId="77777777" w:rsidR="00570800" w:rsidRPr="007A4D9D" w:rsidRDefault="00570800" w:rsidP="00570800">
            <w:pPr>
              <w:tabs>
                <w:tab w:val="decimal" w:pos="935"/>
              </w:tabs>
              <w:ind w:left="2160" w:right="-216" w:hanging="2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13F6347A" w14:textId="2A28B394" w:rsidR="00570800" w:rsidRPr="007A4D9D" w:rsidRDefault="00FE47B7" w:rsidP="0057080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747D9F3" w14:textId="77777777" w:rsidR="00570800" w:rsidRPr="007A4D9D" w:rsidRDefault="00570800" w:rsidP="00570800">
            <w:pPr>
              <w:tabs>
                <w:tab w:val="decimal" w:pos="891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A8130DE" w14:textId="4A3E60F9" w:rsidR="00570800" w:rsidRPr="007A4D9D" w:rsidRDefault="00FE47B7" w:rsidP="0057080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570800" w:rsidRPr="007A4D9D" w14:paraId="636BE97E" w14:textId="77777777" w:rsidTr="005639F5">
        <w:tc>
          <w:tcPr>
            <w:tcW w:w="3834" w:type="dxa"/>
          </w:tcPr>
          <w:p w14:paraId="054F8AC6" w14:textId="77777777" w:rsidR="00570800" w:rsidRPr="007A4D9D" w:rsidRDefault="00570800" w:rsidP="00570800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     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8B7976" w14:textId="58E15192" w:rsidR="00570800" w:rsidRPr="007A4D9D" w:rsidRDefault="00570800" w:rsidP="00570800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CBF922A" w14:textId="77777777" w:rsidR="00570800" w:rsidRPr="007A4D9D" w:rsidRDefault="00570800" w:rsidP="00570800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C57171E" w14:textId="732203C6" w:rsidR="00570800" w:rsidRPr="007A4D9D" w:rsidRDefault="00570800" w:rsidP="00570800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41ECD24" w14:textId="77777777" w:rsidR="00570800" w:rsidRPr="007A4D9D" w:rsidRDefault="00570800" w:rsidP="00570800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CB09FA5" w14:textId="322011C1" w:rsidR="00570800" w:rsidRPr="007A4D9D" w:rsidRDefault="00570800" w:rsidP="0057080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EE92DF2" w14:textId="354A7DE4" w:rsidR="00570800" w:rsidRPr="007A4D9D" w:rsidRDefault="00570800" w:rsidP="00570800">
            <w:pPr>
              <w:tabs>
                <w:tab w:val="decimal" w:pos="891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12946ED0" w14:textId="519A1746" w:rsidR="00570800" w:rsidRPr="007A4D9D" w:rsidRDefault="00570800" w:rsidP="0057080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0800" w:rsidRPr="007A4D9D" w14:paraId="26965859" w14:textId="77777777" w:rsidTr="005639F5">
        <w:trPr>
          <w:trHeight w:val="64"/>
        </w:trPr>
        <w:tc>
          <w:tcPr>
            <w:tcW w:w="3834" w:type="dxa"/>
          </w:tcPr>
          <w:p w14:paraId="3DE96F00" w14:textId="02161AC2" w:rsidR="00570800" w:rsidRPr="007A4D9D" w:rsidRDefault="00570800" w:rsidP="00570800">
            <w:pPr>
              <w:ind w:left="213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เจ้าหนี้อื่นเพื่อซื้ออุปกรณ์ ณ วันที่ </w:t>
            </w:r>
            <w:r w:rsidR="00FE47B7" w:rsidRPr="00FE47B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7A4D9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7A4D9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41FE0" w14:textId="7C954500" w:rsidR="00570800" w:rsidRPr="007A4D9D" w:rsidRDefault="00570800" w:rsidP="005F39A3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57BC27" w14:textId="77777777" w:rsidR="00570800" w:rsidRPr="007A4D9D" w:rsidRDefault="00570800" w:rsidP="00570800">
            <w:pPr>
              <w:tabs>
                <w:tab w:val="decimal" w:pos="891"/>
              </w:tabs>
              <w:ind w:left="465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9ED99" w14:textId="5EBBC156" w:rsidR="00570800" w:rsidRPr="007A4D9D" w:rsidRDefault="00FE47B7" w:rsidP="00570800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80" w:type="dxa"/>
            <w:vAlign w:val="bottom"/>
          </w:tcPr>
          <w:p w14:paraId="247CE0B9" w14:textId="77777777" w:rsidR="00570800" w:rsidRPr="007A4D9D" w:rsidRDefault="00570800" w:rsidP="00570800">
            <w:pPr>
              <w:tabs>
                <w:tab w:val="decimal" w:pos="891"/>
              </w:tabs>
              <w:ind w:left="3" w:right="-21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65C5E063" w14:textId="21C313E3" w:rsidR="00570800" w:rsidRPr="007A4D9D" w:rsidRDefault="00570800" w:rsidP="005F39A3">
            <w:pPr>
              <w:tabs>
                <w:tab w:val="decimal" w:pos="5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33E253B" w14:textId="77777777" w:rsidR="00570800" w:rsidRPr="007A4D9D" w:rsidRDefault="00570800" w:rsidP="00570800">
            <w:pPr>
              <w:tabs>
                <w:tab w:val="decimal" w:pos="891"/>
              </w:tabs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32273E86" w14:textId="438D273B" w:rsidR="00570800" w:rsidRPr="007A4D9D" w:rsidRDefault="00FE47B7" w:rsidP="00570800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</w:tbl>
    <w:p w14:paraId="70C8149D" w14:textId="77777777" w:rsidR="00B50E4A" w:rsidRPr="007A4D9D" w:rsidRDefault="00B50E4A" w:rsidP="002228FD">
      <w:pPr>
        <w:spacing w:before="120"/>
        <w:ind w:left="1080" w:right="43"/>
        <w:jc w:val="thaiDistribute"/>
        <w:rPr>
          <w:rFonts w:asciiTheme="majorBidi" w:hAnsiTheme="majorBidi" w:cstheme="majorBidi"/>
          <w:sz w:val="20"/>
          <w:szCs w:val="20"/>
        </w:rPr>
      </w:pPr>
      <w:r w:rsidRPr="007A4D9D">
        <w:rPr>
          <w:rFonts w:asciiTheme="majorBidi" w:hAnsiTheme="majorBidi" w:cstheme="majorBidi"/>
          <w:sz w:val="20"/>
          <w:szCs w:val="20"/>
          <w:cs/>
        </w:rPr>
        <w:t>หมายเหตุ รายการข้างต้นไม่รวมผลกระทบจากภาษีมูลค่าเพิ่ม</w:t>
      </w:r>
    </w:p>
    <w:p w14:paraId="0FAE9E09" w14:textId="664FD850" w:rsidR="001512E6" w:rsidRPr="007A4D9D" w:rsidRDefault="001512E6" w:rsidP="002228FD">
      <w:pPr>
        <w:numPr>
          <w:ilvl w:val="1"/>
          <w:numId w:val="1"/>
        </w:numPr>
        <w:tabs>
          <w:tab w:val="left" w:pos="-3261"/>
        </w:tabs>
        <w:spacing w:before="240"/>
        <w:ind w:left="1094" w:right="43" w:hanging="547"/>
        <w:jc w:val="thaiDistribute"/>
        <w:rPr>
          <w:rFonts w:asciiTheme="majorBidi" w:hAnsiTheme="majorBidi" w:cstheme="majorBidi"/>
          <w:spacing w:val="2"/>
        </w:rPr>
      </w:pPr>
      <w:r w:rsidRPr="007A4D9D">
        <w:rPr>
          <w:rFonts w:asciiTheme="majorBidi" w:hAnsiTheme="majorBidi" w:cstheme="majorBidi"/>
          <w:spacing w:val="2"/>
          <w:cs/>
        </w:rPr>
        <w:t>รายการที่ไม่เป็นตัวเงินที่มีสาระสำคัญ</w:t>
      </w:r>
      <w:r w:rsidR="0030681E" w:rsidRPr="007A4D9D">
        <w:rPr>
          <w:rFonts w:asciiTheme="majorBidi" w:hAnsiTheme="majorBidi" w:cstheme="majorBidi"/>
          <w:spacing w:val="2"/>
          <w:cs/>
        </w:rPr>
        <w:t>สำหรับ</w:t>
      </w:r>
      <w:r w:rsidR="00244B15" w:rsidRPr="007A4D9D">
        <w:rPr>
          <w:rFonts w:asciiTheme="majorBidi" w:hAnsiTheme="majorBidi" w:cstheme="majorBidi"/>
          <w:spacing w:val="2"/>
          <w:cs/>
        </w:rPr>
        <w:t>งวด</w:t>
      </w:r>
      <w:r w:rsidR="00821549" w:rsidRPr="007A4D9D">
        <w:rPr>
          <w:rFonts w:asciiTheme="majorBidi" w:eastAsiaTheme="minorEastAsia" w:hAnsiTheme="majorBidi" w:cstheme="majorBidi" w:hint="cs"/>
          <w:spacing w:val="2"/>
          <w:cs/>
          <w:lang w:eastAsia="ja-JP"/>
        </w:rPr>
        <w:t>สาม</w:t>
      </w:r>
      <w:r w:rsidR="00244B15" w:rsidRPr="007A4D9D">
        <w:rPr>
          <w:rFonts w:asciiTheme="majorBidi" w:hAnsiTheme="majorBidi" w:cstheme="majorBidi"/>
          <w:spacing w:val="2"/>
          <w:cs/>
        </w:rPr>
        <w:t xml:space="preserve">เดือนสิ้นสุดวันที่ </w:t>
      </w:r>
      <w:r w:rsidR="00FE47B7" w:rsidRPr="00FE47B7">
        <w:rPr>
          <w:rFonts w:asciiTheme="majorBidi" w:hAnsiTheme="majorBidi" w:cstheme="majorBidi"/>
          <w:spacing w:val="2"/>
        </w:rPr>
        <w:t>31</w:t>
      </w:r>
      <w:r w:rsidR="00C80B23" w:rsidRPr="007A4D9D">
        <w:rPr>
          <w:rFonts w:asciiTheme="majorBidi" w:hAnsiTheme="majorBidi" w:cstheme="majorBidi"/>
          <w:spacing w:val="2"/>
        </w:rPr>
        <w:t xml:space="preserve"> </w:t>
      </w:r>
      <w:r w:rsidR="00C80B23" w:rsidRPr="007A4D9D">
        <w:rPr>
          <w:rFonts w:asciiTheme="majorBidi" w:hAnsiTheme="majorBidi" w:cs="Angsana New"/>
          <w:spacing w:val="2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2"/>
        </w:rPr>
        <w:t>2569</w:t>
      </w:r>
      <w:r w:rsidR="002664BF" w:rsidRPr="007A4D9D">
        <w:rPr>
          <w:rFonts w:asciiTheme="majorBidi" w:hAnsiTheme="majorBidi" w:cstheme="majorBidi"/>
          <w:spacing w:val="2"/>
        </w:rPr>
        <w:t xml:space="preserve"> </w:t>
      </w:r>
      <w:r w:rsidR="002664BF" w:rsidRPr="007A4D9D">
        <w:rPr>
          <w:rFonts w:asciiTheme="majorBidi" w:hAnsiTheme="majorBidi" w:cstheme="majorBidi"/>
          <w:spacing w:val="2"/>
          <w:cs/>
        </w:rPr>
        <w:t xml:space="preserve">และ </w:t>
      </w:r>
      <w:r w:rsidR="00FE47B7" w:rsidRPr="00FE47B7">
        <w:rPr>
          <w:rFonts w:asciiTheme="majorBidi" w:hAnsiTheme="majorBidi" w:cstheme="majorBidi"/>
          <w:spacing w:val="2"/>
        </w:rPr>
        <w:t>2568</w:t>
      </w:r>
      <w:r w:rsidR="002664BF" w:rsidRPr="007A4D9D">
        <w:rPr>
          <w:rFonts w:asciiTheme="majorBidi" w:hAnsiTheme="majorBidi" w:cstheme="majorBidi"/>
          <w:spacing w:val="2"/>
        </w:rPr>
        <w:t xml:space="preserve"> </w:t>
      </w:r>
      <w:r w:rsidR="0080114A" w:rsidRPr="007A4D9D">
        <w:rPr>
          <w:rFonts w:asciiTheme="majorBidi" w:hAnsiTheme="majorBidi" w:cstheme="majorBidi"/>
          <w:spacing w:val="2"/>
          <w:cs/>
        </w:rPr>
        <w:t>มีดังนี้</w:t>
      </w:r>
    </w:p>
    <w:tbl>
      <w:tblPr>
        <w:tblW w:w="893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080"/>
        <w:gridCol w:w="180"/>
        <w:gridCol w:w="1053"/>
        <w:gridCol w:w="180"/>
        <w:gridCol w:w="1080"/>
        <w:gridCol w:w="180"/>
        <w:gridCol w:w="1080"/>
      </w:tblGrid>
      <w:tr w:rsidR="00C05789" w:rsidRPr="007A4D9D" w14:paraId="422C0311" w14:textId="77777777" w:rsidTr="005639F5">
        <w:tc>
          <w:tcPr>
            <w:tcW w:w="4104" w:type="dxa"/>
          </w:tcPr>
          <w:p w14:paraId="38F17F69" w14:textId="77777777" w:rsidR="001512E6" w:rsidRPr="007A4D9D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23B1A534" w14:textId="77777777" w:rsidR="001512E6" w:rsidRPr="007A4D9D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11B8F5C" w14:textId="77777777" w:rsidR="001512E6" w:rsidRPr="007A4D9D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957A399" w14:textId="77777777" w:rsidR="001512E6" w:rsidRPr="007A4D9D" w:rsidRDefault="001512E6" w:rsidP="002228FD">
            <w:pPr>
              <w:ind w:left="-126" w:right="130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A4D9D" w14:paraId="511A0330" w14:textId="77777777" w:rsidTr="005639F5">
        <w:tc>
          <w:tcPr>
            <w:tcW w:w="4104" w:type="dxa"/>
          </w:tcPr>
          <w:p w14:paraId="2D7E7EE4" w14:textId="77777777" w:rsidR="001512E6" w:rsidRPr="007A4D9D" w:rsidRDefault="001512E6" w:rsidP="002228FD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</w:tcPr>
          <w:p w14:paraId="68D6B0E4" w14:textId="77777777" w:rsidR="001512E6" w:rsidRPr="007A4D9D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F4D0049" w14:textId="77777777" w:rsidR="001512E6" w:rsidRPr="007A4D9D" w:rsidRDefault="001512E6" w:rsidP="002228F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1810A1C0" w14:textId="77777777" w:rsidR="001512E6" w:rsidRPr="007A4D9D" w:rsidRDefault="001512E6" w:rsidP="002228FD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9F5" w:rsidRPr="007A4D9D" w14:paraId="0DAEAD8E" w14:textId="77777777" w:rsidTr="005639F5">
        <w:tc>
          <w:tcPr>
            <w:tcW w:w="4104" w:type="dxa"/>
          </w:tcPr>
          <w:p w14:paraId="6DF92A5E" w14:textId="77777777" w:rsidR="005639F5" w:rsidRPr="007A4D9D" w:rsidRDefault="005639F5" w:rsidP="005639F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ADB4180" w14:textId="17014D77" w:rsidR="005639F5" w:rsidRPr="007A4D9D" w:rsidRDefault="00FE47B7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186C8DF7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178EF4A1" w14:textId="4CDB74F3" w:rsidR="005639F5" w:rsidRPr="007A4D9D" w:rsidRDefault="00FE47B7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624B8B4B" w14:textId="77777777" w:rsidR="005639F5" w:rsidRPr="007A4D9D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2BAF0A" w14:textId="786A361C" w:rsidR="005639F5" w:rsidRPr="007A4D9D" w:rsidRDefault="00FE47B7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1E6D09A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D5FBC" w14:textId="34D31AA4" w:rsidR="005639F5" w:rsidRPr="007A4D9D" w:rsidRDefault="00FE47B7" w:rsidP="005639F5">
            <w:pPr>
              <w:ind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5639F5" w:rsidRPr="007A4D9D" w14:paraId="682F1247" w14:textId="77777777" w:rsidTr="005639F5">
        <w:tc>
          <w:tcPr>
            <w:tcW w:w="4104" w:type="dxa"/>
          </w:tcPr>
          <w:p w14:paraId="6DAAFEC1" w14:textId="12BFBA13" w:rsidR="005639F5" w:rsidRPr="007A4D9D" w:rsidRDefault="005639F5" w:rsidP="005639F5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การโอนค่าเสื่อมราคาอุปกรณ์และสินทรัพย์สิทธิ</w:t>
            </w:r>
          </w:p>
        </w:tc>
        <w:tc>
          <w:tcPr>
            <w:tcW w:w="1080" w:type="dxa"/>
          </w:tcPr>
          <w:p w14:paraId="53FC3550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961A01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527046F8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5F712F" w14:textId="77777777" w:rsidR="005639F5" w:rsidRPr="007A4D9D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5F0CA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73519E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0F0B3D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9F5" w:rsidRPr="007A4D9D" w14:paraId="5A67AD85" w14:textId="77777777" w:rsidTr="005639F5">
        <w:tc>
          <w:tcPr>
            <w:tcW w:w="4104" w:type="dxa"/>
          </w:tcPr>
          <w:p w14:paraId="6034A707" w14:textId="6B80AEE1" w:rsidR="005639F5" w:rsidRPr="007A4D9D" w:rsidRDefault="005639F5" w:rsidP="005639F5">
            <w:pPr>
              <w:tabs>
                <w:tab w:val="left" w:pos="2160"/>
              </w:tabs>
              <w:ind w:right="65" w:firstLine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การใช้</w:t>
            </w:r>
            <w:r w:rsidRPr="007A4D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เพื่อรับรู้เป็นส่วนหนึ่งของต้นทุน</w:t>
            </w:r>
          </w:p>
        </w:tc>
        <w:tc>
          <w:tcPr>
            <w:tcW w:w="1080" w:type="dxa"/>
          </w:tcPr>
          <w:p w14:paraId="5EF8A204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6C5191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6D81E08B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902F88" w14:textId="77777777" w:rsidR="005639F5" w:rsidRPr="007A4D9D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7C31C5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8E49B4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AE510A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9F5" w:rsidRPr="007A4D9D" w14:paraId="134AD1FE" w14:textId="77777777" w:rsidTr="005639F5">
        <w:tc>
          <w:tcPr>
            <w:tcW w:w="4104" w:type="dxa"/>
          </w:tcPr>
          <w:p w14:paraId="72A042AE" w14:textId="7CA7B75F" w:rsidR="005639F5" w:rsidRPr="007A4D9D" w:rsidRDefault="005639F5" w:rsidP="005639F5">
            <w:pPr>
              <w:tabs>
                <w:tab w:val="left" w:pos="2160"/>
              </w:tabs>
              <w:ind w:right="65" w:firstLine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การพั</w:t>
            </w:r>
            <w:r w:rsidRPr="007A4D9D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ฒนา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</w:t>
            </w:r>
            <w:r w:rsidRPr="007A4D9D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ภายใต้สินทรัพย์</w:t>
            </w:r>
          </w:p>
        </w:tc>
        <w:tc>
          <w:tcPr>
            <w:tcW w:w="1080" w:type="dxa"/>
          </w:tcPr>
          <w:p w14:paraId="092AFC8F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27AA6D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C20570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57A4D5" w14:textId="77777777" w:rsidR="005639F5" w:rsidRPr="007A4D9D" w:rsidRDefault="005639F5" w:rsidP="005639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5B3EB1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0F8CB" w14:textId="77777777" w:rsidR="005639F5" w:rsidRPr="007A4D9D" w:rsidRDefault="005639F5" w:rsidP="005639F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5848C" w14:textId="77777777" w:rsidR="005639F5" w:rsidRPr="007A4D9D" w:rsidRDefault="005639F5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9F5" w:rsidRPr="007A4D9D" w14:paraId="35EE4028" w14:textId="77777777" w:rsidTr="005639F5">
        <w:tc>
          <w:tcPr>
            <w:tcW w:w="4104" w:type="dxa"/>
          </w:tcPr>
          <w:p w14:paraId="48E9F716" w14:textId="482E8D2B" w:rsidR="005639F5" w:rsidRPr="007A4D9D" w:rsidRDefault="005639F5" w:rsidP="005639F5">
            <w:pPr>
              <w:tabs>
                <w:tab w:val="left" w:pos="2160"/>
              </w:tabs>
              <w:ind w:right="65" w:firstLine="5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ไม่มีตัวตนอื่</w:t>
            </w:r>
            <w:r w:rsidRPr="007A4D9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น</w:t>
            </w:r>
            <w:r w:rsidRPr="007A4D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80" w:type="dxa"/>
            <w:vAlign w:val="bottom"/>
          </w:tcPr>
          <w:p w14:paraId="52B8EDB8" w14:textId="219D41CA" w:rsidR="005639F5" w:rsidRPr="007A4D9D" w:rsidRDefault="00FE47B7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  <w:vAlign w:val="bottom"/>
          </w:tcPr>
          <w:p w14:paraId="1B849246" w14:textId="77777777" w:rsidR="005639F5" w:rsidRPr="007A4D9D" w:rsidRDefault="005639F5" w:rsidP="005639F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7EC4685" w14:textId="7C210D79" w:rsidR="005639F5" w:rsidRPr="007A4D9D" w:rsidRDefault="00FE47B7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5639F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80" w:type="dxa"/>
          </w:tcPr>
          <w:p w14:paraId="4E5A33E8" w14:textId="77777777" w:rsidR="005639F5" w:rsidRPr="007A4D9D" w:rsidRDefault="005639F5" w:rsidP="005639F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5863214" w14:textId="572BA94D" w:rsidR="005639F5" w:rsidRPr="007A4D9D" w:rsidRDefault="00FE47B7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570800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80" w:type="dxa"/>
            <w:vAlign w:val="bottom"/>
          </w:tcPr>
          <w:p w14:paraId="383C3190" w14:textId="77777777" w:rsidR="005639F5" w:rsidRPr="007A4D9D" w:rsidRDefault="005639F5" w:rsidP="005639F5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46245F" w14:textId="69FB5CF5" w:rsidR="005639F5" w:rsidRPr="007A4D9D" w:rsidRDefault="00FE47B7" w:rsidP="005639F5">
            <w:pPr>
              <w:tabs>
                <w:tab w:val="decimal" w:pos="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5639F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</w:tr>
    </w:tbl>
    <w:p w14:paraId="384E5D77" w14:textId="77777777" w:rsidR="0023322E" w:rsidRPr="007A4D9D" w:rsidRDefault="00EA1B9F" w:rsidP="002228FD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olor w:val="FF0000"/>
          <w:sz w:val="16"/>
          <w:szCs w:val="16"/>
          <w:cs/>
        </w:rPr>
        <w:br w:type="page"/>
      </w:r>
      <w:r w:rsidR="0023322E" w:rsidRPr="007A4D9D">
        <w:rPr>
          <w:rFonts w:asciiTheme="majorBidi" w:hAnsiTheme="majorBidi" w:cstheme="majorBidi"/>
          <w:cs/>
        </w:rPr>
        <w:lastRenderedPageBreak/>
        <w:t>การ</w:t>
      </w:r>
      <w:r w:rsidR="0023322E" w:rsidRPr="007A4D9D">
        <w:rPr>
          <w:rFonts w:asciiTheme="majorBidi" w:hAnsiTheme="majorBidi" w:cstheme="majorBidi"/>
          <w:spacing w:val="2"/>
          <w:cs/>
        </w:rPr>
        <w:t>เปลี่ยนแปลง</w:t>
      </w:r>
      <w:r w:rsidR="0023322E" w:rsidRPr="007A4D9D">
        <w:rPr>
          <w:rFonts w:asciiTheme="majorBidi" w:hAnsiTheme="majorBidi" w:cstheme="majorBidi"/>
          <w:cs/>
        </w:rPr>
        <w:t>ในหนี้สินที่เกิดจากกิจกรรมจัดหาเงิน</w:t>
      </w:r>
    </w:p>
    <w:p w14:paraId="31645E25" w14:textId="77777777" w:rsidR="0023322E" w:rsidRPr="007A4D9D" w:rsidRDefault="0023322E" w:rsidP="002228FD">
      <w:pPr>
        <w:spacing w:after="120"/>
        <w:ind w:left="1094" w:right="43"/>
        <w:jc w:val="thaiDistribute"/>
        <w:rPr>
          <w:rFonts w:asciiTheme="majorBidi" w:hAnsiTheme="majorBidi" w:cstheme="majorBidi"/>
          <w:lang w:eastAsia="ja-JP"/>
        </w:rPr>
      </w:pPr>
      <w:r w:rsidRPr="007A4D9D">
        <w:rPr>
          <w:rFonts w:asciiTheme="majorBidi" w:hAnsiTheme="majorBidi" w:cstheme="majorBidi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562B1D" w:rsidRPr="007A4D9D">
        <w:rPr>
          <w:rFonts w:asciiTheme="majorBidi" w:hAnsiTheme="majorBidi" w:cstheme="majorBidi"/>
          <w:lang w:eastAsia="ja-JP"/>
        </w:rPr>
        <w:br/>
      </w:r>
      <w:r w:rsidRPr="007A4D9D">
        <w:rPr>
          <w:rFonts w:asciiTheme="majorBidi" w:hAnsiTheme="majorBidi" w:cstheme="majorBidi"/>
          <w:cs/>
          <w:lang w:eastAsia="ja-JP"/>
        </w:rPr>
        <w:t>ส่ว</w:t>
      </w:r>
      <w:r w:rsidR="00FF7EEB" w:rsidRPr="007A4D9D">
        <w:rPr>
          <w:rFonts w:asciiTheme="majorBidi" w:hAnsiTheme="majorBidi" w:cstheme="majorBidi"/>
          <w:cs/>
          <w:lang w:eastAsia="ja-JP"/>
        </w:rPr>
        <w:t>น</w:t>
      </w:r>
      <w:r w:rsidRPr="007A4D9D">
        <w:rPr>
          <w:rFonts w:asciiTheme="majorBidi" w:hAnsiTheme="majorBidi" w:cstheme="majorBidi"/>
          <w:cs/>
          <w:lang w:eastAsia="ja-JP"/>
        </w:rPr>
        <w:t>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1B3E5E" w:rsidRPr="007A4D9D" w14:paraId="7A3D5A53" w14:textId="77777777" w:rsidTr="00A401C0">
        <w:trPr>
          <w:trHeight w:val="20"/>
          <w:tblHeader/>
        </w:trPr>
        <w:tc>
          <w:tcPr>
            <w:tcW w:w="2649" w:type="dxa"/>
          </w:tcPr>
          <w:p w14:paraId="1F54A76D" w14:textId="77777777" w:rsidR="001B3E5E" w:rsidRPr="007A4D9D" w:rsidRDefault="001B3E5E" w:rsidP="00A401C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0DA7D259" w14:textId="77777777" w:rsidR="001B3E5E" w:rsidRPr="007A4D9D" w:rsidRDefault="001B3E5E" w:rsidP="00A401C0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1B3E5E" w:rsidRPr="007A4D9D" w14:paraId="0968B828" w14:textId="77777777" w:rsidTr="00A401C0">
        <w:trPr>
          <w:trHeight w:val="20"/>
          <w:tblHeader/>
        </w:trPr>
        <w:tc>
          <w:tcPr>
            <w:tcW w:w="2649" w:type="dxa"/>
          </w:tcPr>
          <w:p w14:paraId="1EBF129F" w14:textId="77777777" w:rsidR="001B3E5E" w:rsidRPr="007A4D9D" w:rsidRDefault="001B3E5E" w:rsidP="00A401C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233A29F7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 และงบการเงินเฉพาะกิจการ</w:t>
            </w:r>
          </w:p>
        </w:tc>
      </w:tr>
      <w:tr w:rsidR="001B3E5E" w:rsidRPr="007A4D9D" w14:paraId="451A5ADE" w14:textId="77777777" w:rsidTr="00A401C0">
        <w:trPr>
          <w:trHeight w:val="20"/>
          <w:tblHeader/>
        </w:trPr>
        <w:tc>
          <w:tcPr>
            <w:tcW w:w="2649" w:type="dxa"/>
            <w:hideMark/>
          </w:tcPr>
          <w:p w14:paraId="116D9EB1" w14:textId="3BD81255" w:rsidR="001B3E5E" w:rsidRPr="007A4D9D" w:rsidRDefault="001B3E5E" w:rsidP="00A401C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A4D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0" w:type="dxa"/>
            <w:hideMark/>
          </w:tcPr>
          <w:p w14:paraId="356D9CB5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9218C44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70EF59B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3F0FA2D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BA5309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5D104D12" w14:textId="0D9E07B9" w:rsidR="001B3E5E" w:rsidRPr="007A4D9D" w:rsidRDefault="001B3E5E" w:rsidP="00A401C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Pr="007A4D9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FE47B7" w:rsidRPr="00FE47B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Pr="007A4D9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55698C58" w14:textId="77777777" w:rsidR="001B3E5E" w:rsidRPr="007A4D9D" w:rsidRDefault="001B3E5E" w:rsidP="00A401C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4D39FFE2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B3E5E" w:rsidRPr="007A4D9D" w14:paraId="57AFC16B" w14:textId="77777777" w:rsidTr="00A401C0">
        <w:trPr>
          <w:trHeight w:val="20"/>
          <w:tblHeader/>
        </w:trPr>
        <w:tc>
          <w:tcPr>
            <w:tcW w:w="2649" w:type="dxa"/>
          </w:tcPr>
          <w:p w14:paraId="1F1CC15B" w14:textId="77777777" w:rsidR="001B3E5E" w:rsidRPr="007A4D9D" w:rsidRDefault="001B3E5E" w:rsidP="00A401C0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D327735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13FA1C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D6EAD16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9F2DF36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69F9A1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6D9A5540" w14:textId="77777777" w:rsidR="001B3E5E" w:rsidRPr="007A4D9D" w:rsidRDefault="001B3E5E" w:rsidP="00A401C0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54C56831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43B0807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B3E5E" w:rsidRPr="007A4D9D" w14:paraId="4F2890B6" w14:textId="77777777" w:rsidTr="00A401C0">
        <w:trPr>
          <w:trHeight w:val="20"/>
          <w:tblHeader/>
        </w:trPr>
        <w:tc>
          <w:tcPr>
            <w:tcW w:w="2649" w:type="dxa"/>
          </w:tcPr>
          <w:p w14:paraId="0C9C0DA6" w14:textId="77777777" w:rsidR="001B3E5E" w:rsidRPr="007A4D9D" w:rsidRDefault="001B3E5E" w:rsidP="00A401C0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59C462BC" w14:textId="11897ECE" w:rsidR="001B3E5E" w:rsidRPr="007A4D9D" w:rsidRDefault="00FE47B7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B3E5E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B3E5E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E0CA06F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573AFDF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2EC6EA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791F518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5747DBF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1108F509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1FAD1C6F" w14:textId="48C79DB3" w:rsidR="001B3E5E" w:rsidRPr="007A4D9D" w:rsidRDefault="00FE47B7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B3E5E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B3E5E" w:rsidRPr="007A4D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1B3E5E" w:rsidRPr="007A4D9D" w14:paraId="5B795F7F" w14:textId="77777777" w:rsidTr="00A401C0">
        <w:trPr>
          <w:trHeight w:val="60"/>
          <w:tblHeader/>
        </w:trPr>
        <w:tc>
          <w:tcPr>
            <w:tcW w:w="2649" w:type="dxa"/>
          </w:tcPr>
          <w:p w14:paraId="62446D68" w14:textId="77777777" w:rsidR="001B3E5E" w:rsidRPr="007A4D9D" w:rsidRDefault="001B3E5E" w:rsidP="00A401C0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76262012" w14:textId="2D1B81E0" w:rsidR="001B3E5E" w:rsidRPr="007A4D9D" w:rsidRDefault="00FE47B7" w:rsidP="00A401C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2FA944F5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C72C92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3058E0A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7270DE5" w14:textId="77777777" w:rsidR="001B3E5E" w:rsidRPr="007A4D9D" w:rsidRDefault="001B3E5E" w:rsidP="00A401C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704CD232" w14:textId="77777777" w:rsidR="001B3E5E" w:rsidRPr="007A4D9D" w:rsidRDefault="001B3E5E" w:rsidP="00A401C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28B75B" w14:textId="77777777" w:rsidR="001B3E5E" w:rsidRPr="007A4D9D" w:rsidRDefault="001B3E5E" w:rsidP="00A401C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0B0F0D2E" w14:textId="53116109" w:rsidR="001B3E5E" w:rsidRPr="007A4D9D" w:rsidRDefault="00FE47B7" w:rsidP="00A401C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1B3E5E" w:rsidRPr="007A4D9D" w14:paraId="30EB86A1" w14:textId="77777777" w:rsidTr="00A401C0">
        <w:trPr>
          <w:trHeight w:val="20"/>
        </w:trPr>
        <w:tc>
          <w:tcPr>
            <w:tcW w:w="2649" w:type="dxa"/>
            <w:hideMark/>
          </w:tcPr>
          <w:p w14:paraId="5A517768" w14:textId="77777777" w:rsidR="001B3E5E" w:rsidRPr="007A4D9D" w:rsidRDefault="001B3E5E" w:rsidP="00A401C0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025EBCAF" w14:textId="3E25B0F1" w:rsidR="001B3E5E" w:rsidRPr="007A4D9D" w:rsidRDefault="00FE47B7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90" w:type="dxa"/>
          </w:tcPr>
          <w:p w14:paraId="07792845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0A965E" w14:textId="108FD2EA" w:rsidR="001B3E5E" w:rsidRPr="007A4D9D" w:rsidRDefault="00570800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376092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2806FB7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444AC5E7" w14:textId="55482AEC" w:rsidR="001B3E5E" w:rsidRPr="007A4D9D" w:rsidRDefault="00FE47B7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90" w:type="dxa"/>
          </w:tcPr>
          <w:p w14:paraId="039703AA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7454F1" w14:textId="3A97DEBE" w:rsidR="001B3E5E" w:rsidRPr="007A4D9D" w:rsidRDefault="00FE47B7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</w:tr>
      <w:tr w:rsidR="001B3E5E" w:rsidRPr="007A4D9D" w14:paraId="2ACEF9C6" w14:textId="77777777" w:rsidTr="00A401C0">
        <w:trPr>
          <w:trHeight w:val="20"/>
        </w:trPr>
        <w:tc>
          <w:tcPr>
            <w:tcW w:w="2649" w:type="dxa"/>
            <w:hideMark/>
          </w:tcPr>
          <w:p w14:paraId="5698A99A" w14:textId="77777777" w:rsidR="001B3E5E" w:rsidRPr="007A4D9D" w:rsidRDefault="001B3E5E" w:rsidP="00A401C0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F4DFD" w14:textId="2FAC3247" w:rsidR="001B3E5E" w:rsidRPr="007A4D9D" w:rsidRDefault="00FE47B7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90" w:type="dxa"/>
          </w:tcPr>
          <w:p w14:paraId="154FC2F9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778B0" w14:textId="543787FB" w:rsidR="001B3E5E" w:rsidRPr="007A4D9D" w:rsidRDefault="00570800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DDD48D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02FEC2E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47B13" w14:textId="5B9D1DAF" w:rsidR="001B3E5E" w:rsidRPr="007A4D9D" w:rsidRDefault="00FE47B7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90" w:type="dxa"/>
          </w:tcPr>
          <w:p w14:paraId="2A7263FE" w14:textId="77777777" w:rsidR="001B3E5E" w:rsidRPr="007A4D9D" w:rsidRDefault="001B3E5E" w:rsidP="00A401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2C3D2" w14:textId="551EDD98" w:rsidR="001B3E5E" w:rsidRPr="007A4D9D" w:rsidRDefault="00FE47B7" w:rsidP="00A401C0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570800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</w:tr>
    </w:tbl>
    <w:p w14:paraId="0B322F7E" w14:textId="77777777" w:rsidR="001B3E5E" w:rsidRPr="007A4D9D" w:rsidRDefault="001B3E5E" w:rsidP="001B3E5E">
      <w:pPr>
        <w:ind w:left="1094" w:right="43"/>
        <w:jc w:val="thaiDistribute"/>
        <w:rPr>
          <w:rFonts w:asciiTheme="majorBidi" w:hAnsiTheme="majorBidi" w:cstheme="majorBidi"/>
          <w:sz w:val="16"/>
          <w:szCs w:val="16"/>
          <w:lang w:eastAsia="ja-JP"/>
        </w:rPr>
      </w:pPr>
    </w:p>
    <w:tbl>
      <w:tblPr>
        <w:tblW w:w="8269" w:type="dxa"/>
        <w:tblInd w:w="1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1320"/>
        <w:gridCol w:w="90"/>
        <w:gridCol w:w="1260"/>
        <w:gridCol w:w="90"/>
        <w:gridCol w:w="90"/>
        <w:gridCol w:w="1330"/>
        <w:gridCol w:w="90"/>
        <w:gridCol w:w="1350"/>
      </w:tblGrid>
      <w:tr w:rsidR="00C05789" w:rsidRPr="007A4D9D" w14:paraId="25895D98" w14:textId="77777777" w:rsidTr="00A70AF3">
        <w:trPr>
          <w:trHeight w:val="20"/>
          <w:tblHeader/>
        </w:trPr>
        <w:tc>
          <w:tcPr>
            <w:tcW w:w="2649" w:type="dxa"/>
          </w:tcPr>
          <w:p w14:paraId="2E9EFED7" w14:textId="77777777" w:rsidR="00A87549" w:rsidRPr="007A4D9D" w:rsidRDefault="00A87549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</w:tcPr>
          <w:p w14:paraId="24A33DDF" w14:textId="77777777" w:rsidR="00A87549" w:rsidRPr="007A4D9D" w:rsidRDefault="00A87549" w:rsidP="002228FD">
            <w:pPr>
              <w:ind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A4D9D" w14:paraId="66ACB4DB" w14:textId="77777777" w:rsidTr="00A70AF3">
        <w:trPr>
          <w:trHeight w:val="20"/>
          <w:tblHeader/>
        </w:trPr>
        <w:tc>
          <w:tcPr>
            <w:tcW w:w="2649" w:type="dxa"/>
          </w:tcPr>
          <w:p w14:paraId="21D851EF" w14:textId="77777777" w:rsidR="0091694A" w:rsidRPr="007A4D9D" w:rsidRDefault="0091694A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0" w:type="dxa"/>
            <w:gridSpan w:val="8"/>
            <w:hideMark/>
          </w:tcPr>
          <w:p w14:paraId="02CBFCC5" w14:textId="404522CF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C51F9E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และงบการเงินเฉพาะกิจการ</w:t>
            </w:r>
          </w:p>
        </w:tc>
      </w:tr>
      <w:tr w:rsidR="00C05789" w:rsidRPr="007A4D9D" w14:paraId="08F28DC6" w14:textId="77777777" w:rsidTr="00A70AF3">
        <w:trPr>
          <w:trHeight w:val="20"/>
          <w:tblHeader/>
        </w:trPr>
        <w:tc>
          <w:tcPr>
            <w:tcW w:w="2649" w:type="dxa"/>
            <w:hideMark/>
          </w:tcPr>
          <w:p w14:paraId="0AA3249C" w14:textId="48E92B19" w:rsidR="0091694A" w:rsidRPr="007A4D9D" w:rsidRDefault="0062289A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80B23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0B23" w:rsidRPr="007A4D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0" w:type="dxa"/>
            <w:hideMark/>
          </w:tcPr>
          <w:p w14:paraId="2FC02022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89D7950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C43DE69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B82ECB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E81AFB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hideMark/>
          </w:tcPr>
          <w:p w14:paraId="395FE4FA" w14:textId="756C97BE" w:rsidR="0091694A" w:rsidRPr="007A4D9D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 w:rsidR="00B03057" w:rsidRPr="007A4D9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FE47B7" w:rsidRPr="00FE47B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</w:rPr>
              <w:t>1</w:t>
            </w:r>
            <w:r w:rsidR="00B03057" w:rsidRPr="007A4D9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" w:type="dxa"/>
          </w:tcPr>
          <w:p w14:paraId="2EE023D6" w14:textId="77777777" w:rsidR="0091694A" w:rsidRPr="007A4D9D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7CB9A7D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05789" w:rsidRPr="007A4D9D" w14:paraId="1EF1C3A0" w14:textId="77777777" w:rsidTr="00A70AF3">
        <w:trPr>
          <w:trHeight w:val="20"/>
          <w:tblHeader/>
        </w:trPr>
        <w:tc>
          <w:tcPr>
            <w:tcW w:w="2649" w:type="dxa"/>
          </w:tcPr>
          <w:p w14:paraId="5C3588AB" w14:textId="77777777" w:rsidR="0091694A" w:rsidRPr="007A4D9D" w:rsidRDefault="0091694A" w:rsidP="002228FD">
            <w:pPr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0CC8FA9D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543217E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B68AB0D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0976E81E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B38AEF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0" w:type="dxa"/>
          </w:tcPr>
          <w:p w14:paraId="4FE5C9F7" w14:textId="77777777" w:rsidR="0091694A" w:rsidRPr="007A4D9D" w:rsidRDefault="0091694A" w:rsidP="002228FD">
            <w:pP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D81EC16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C4ADC49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05789" w:rsidRPr="007A4D9D" w14:paraId="2300F4A9" w14:textId="77777777" w:rsidTr="00A70AF3">
        <w:trPr>
          <w:trHeight w:val="20"/>
          <w:tblHeader/>
        </w:trPr>
        <w:tc>
          <w:tcPr>
            <w:tcW w:w="2649" w:type="dxa"/>
          </w:tcPr>
          <w:p w14:paraId="3BEA8234" w14:textId="77777777" w:rsidR="0080114A" w:rsidRPr="007A4D9D" w:rsidRDefault="0080114A" w:rsidP="002228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E91DDC2" w14:textId="23B83669" w:rsidR="0080114A" w:rsidRPr="007A4D9D" w:rsidRDefault="00FE47B7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80114A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0114A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CF51F4A" w14:textId="77777777" w:rsidR="0080114A" w:rsidRPr="007A4D9D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2BE1C1E" w14:textId="77777777" w:rsidR="0080114A" w:rsidRPr="007A4D9D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99A9D" w14:textId="77777777" w:rsidR="0080114A" w:rsidRPr="007A4D9D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BD7292" w14:textId="77777777" w:rsidR="0080114A" w:rsidRPr="007A4D9D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4AE11657" w14:textId="77777777" w:rsidR="0080114A" w:rsidRPr="007A4D9D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</w:tcPr>
          <w:p w14:paraId="3822F680" w14:textId="77777777" w:rsidR="0080114A" w:rsidRPr="007A4D9D" w:rsidRDefault="008011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30575FBF" w14:textId="295E3BA6" w:rsidR="0080114A" w:rsidRPr="007A4D9D" w:rsidRDefault="00FE47B7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C80B23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0B23" w:rsidRPr="007A4D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C05789" w:rsidRPr="007A4D9D" w14:paraId="708A6C48" w14:textId="77777777" w:rsidTr="00A70AF3">
        <w:trPr>
          <w:trHeight w:val="60"/>
          <w:tblHeader/>
        </w:trPr>
        <w:tc>
          <w:tcPr>
            <w:tcW w:w="2649" w:type="dxa"/>
          </w:tcPr>
          <w:p w14:paraId="76B6BBCD" w14:textId="77777777" w:rsidR="0091694A" w:rsidRPr="007A4D9D" w:rsidRDefault="0091694A" w:rsidP="002228FD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18F1D442" w14:textId="5ECA33B7" w:rsidR="00AB4DBB" w:rsidRPr="007A4D9D" w:rsidRDefault="00FE47B7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6897C9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793A927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6CCFA50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AB8AEE" w14:textId="77777777" w:rsidR="0091694A" w:rsidRPr="007A4D9D" w:rsidRDefault="0091694A" w:rsidP="002228F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</w:tcPr>
          <w:p w14:paraId="5FFDAB52" w14:textId="77777777" w:rsidR="0091694A" w:rsidRPr="007A4D9D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A240FB" w14:textId="77777777" w:rsidR="0091694A" w:rsidRPr="007A4D9D" w:rsidRDefault="0091694A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hideMark/>
          </w:tcPr>
          <w:p w14:paraId="6A7DA0B0" w14:textId="38AF249C" w:rsidR="00AB4DBB" w:rsidRPr="007A4D9D" w:rsidRDefault="00FE47B7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C05789" w:rsidRPr="007A4D9D" w14:paraId="52A9C8C6" w14:textId="77777777" w:rsidTr="002F7263">
        <w:trPr>
          <w:trHeight w:val="20"/>
        </w:trPr>
        <w:tc>
          <w:tcPr>
            <w:tcW w:w="2649" w:type="dxa"/>
            <w:hideMark/>
          </w:tcPr>
          <w:p w14:paraId="0968F906" w14:textId="77777777" w:rsidR="00B84D16" w:rsidRPr="007A4D9D" w:rsidRDefault="00B84D16" w:rsidP="002228FD">
            <w:pPr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vAlign w:val="bottom"/>
          </w:tcPr>
          <w:p w14:paraId="1B262031" w14:textId="79245BC9" w:rsidR="00B84D16" w:rsidRPr="007A4D9D" w:rsidRDefault="00FE47B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20ADB671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33CE132" w14:textId="3A1F91F0" w:rsidR="00B84D16" w:rsidRPr="007A4D9D" w:rsidRDefault="00BE7C7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81455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50BA34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vAlign w:val="bottom"/>
          </w:tcPr>
          <w:p w14:paraId="3E040EA5" w14:textId="59276C6B" w:rsidR="00B84D16" w:rsidRPr="007A4D9D" w:rsidRDefault="00FE47B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14:paraId="3CB29ACC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E94932" w14:textId="1EE1C258" w:rsidR="00B84D16" w:rsidRPr="007A4D9D" w:rsidRDefault="00FE47B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B84D16" w:rsidRPr="007A4D9D" w14:paraId="18870397" w14:textId="77777777" w:rsidTr="002F7263">
        <w:trPr>
          <w:trHeight w:val="20"/>
        </w:trPr>
        <w:tc>
          <w:tcPr>
            <w:tcW w:w="2649" w:type="dxa"/>
            <w:hideMark/>
          </w:tcPr>
          <w:p w14:paraId="568823F4" w14:textId="77777777" w:rsidR="00B84D16" w:rsidRPr="007A4D9D" w:rsidRDefault="00B84D16" w:rsidP="002228FD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8212E" w14:textId="6D1B7B33" w:rsidR="00B84D16" w:rsidRPr="007A4D9D" w:rsidRDefault="00FE47B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90" w:type="dxa"/>
          </w:tcPr>
          <w:p w14:paraId="617DBDDF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9FDE3" w14:textId="3A774949" w:rsidR="00B84D16" w:rsidRPr="007A4D9D" w:rsidRDefault="00BE7C7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EBDBA31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9CC3A5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A3C41" w14:textId="6A28AF84" w:rsidR="00B84D16" w:rsidRPr="007A4D9D" w:rsidRDefault="00FE47B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14:paraId="7FB63CA3" w14:textId="77777777" w:rsidR="00B84D16" w:rsidRPr="007A4D9D" w:rsidRDefault="00B84D16" w:rsidP="002228F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12DCF" w14:textId="3630C5E2" w:rsidR="00B84D16" w:rsidRPr="007A4D9D" w:rsidRDefault="00FE47B7" w:rsidP="002228FD">
            <w:pPr>
              <w:ind w:left="-95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BE7C7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</w:tbl>
    <w:p w14:paraId="73C25079" w14:textId="77777777" w:rsidR="00EE7964" w:rsidRPr="007A4D9D" w:rsidRDefault="004A41CC" w:rsidP="002228FD">
      <w:pPr>
        <w:numPr>
          <w:ilvl w:val="0"/>
          <w:numId w:val="10"/>
        </w:numPr>
        <w:tabs>
          <w:tab w:val="left" w:pos="-3261"/>
        </w:tabs>
        <w:spacing w:before="120" w:after="240"/>
        <w:ind w:right="43"/>
        <w:rPr>
          <w:rFonts w:asciiTheme="majorBidi" w:hAnsiTheme="majorBidi" w:cstheme="majorBidi"/>
          <w:sz w:val="20"/>
          <w:szCs w:val="20"/>
        </w:rPr>
      </w:pPr>
      <w:r w:rsidRPr="007A4D9D">
        <w:rPr>
          <w:rFonts w:asciiTheme="majorBidi" w:hAnsiTheme="majorBidi" w:cstheme="majorBidi"/>
          <w:sz w:val="20"/>
          <w:szCs w:val="20"/>
          <w:cs/>
        </w:rPr>
        <w:t>การเปลี่ยนแปลงอื่นเกิดจากดอกเบี้ยรอตัดบัญชี</w:t>
      </w:r>
    </w:p>
    <w:p w14:paraId="00961970" w14:textId="77777777" w:rsidR="007E543B" w:rsidRPr="007A4D9D" w:rsidRDefault="007E543B" w:rsidP="002228FD">
      <w:pPr>
        <w:numPr>
          <w:ilvl w:val="1"/>
          <w:numId w:val="1"/>
        </w:numPr>
        <w:tabs>
          <w:tab w:val="left" w:pos="-3261"/>
        </w:tabs>
        <w:ind w:left="1094" w:right="43" w:hanging="547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195A8B52" w14:textId="430A362B" w:rsidR="007E543B" w:rsidRPr="007A4D9D" w:rsidRDefault="007E543B" w:rsidP="002228FD">
      <w:pPr>
        <w:ind w:left="1080"/>
        <w:rPr>
          <w:rFonts w:asciiTheme="majorBidi" w:hAnsiTheme="majorBidi" w:cstheme="majorBidi"/>
          <w:spacing w:val="-8"/>
        </w:rPr>
      </w:pPr>
      <w:r w:rsidRPr="007A4D9D">
        <w:rPr>
          <w:rFonts w:asciiTheme="majorBidi" w:hAnsiTheme="majorBidi" w:cstheme="majorBidi"/>
          <w:spacing w:val="-8"/>
          <w:cs/>
        </w:rPr>
        <w:t xml:space="preserve">เงินสดและรายการเทียบเท่าเงินสด </w:t>
      </w:r>
      <w:r w:rsidR="00762ADF" w:rsidRPr="007A4D9D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D5235D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30681E" w:rsidRPr="007A4D9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30681E" w:rsidRPr="007A4D9D">
        <w:rPr>
          <w:rFonts w:asciiTheme="majorBidi" w:hAnsiTheme="majorBidi" w:cstheme="majorBidi"/>
          <w:spacing w:val="-8"/>
        </w:rPr>
        <w:t xml:space="preserve"> </w:t>
      </w:r>
      <w:r w:rsidR="0030681E" w:rsidRPr="007A4D9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spacing w:val="-8"/>
        </w:rPr>
        <w:t>256</w:t>
      </w:r>
      <w:r w:rsidR="00FE47B7" w:rsidRPr="00FE47B7">
        <w:rPr>
          <w:rFonts w:asciiTheme="majorBidi" w:eastAsiaTheme="minorEastAsia" w:hAnsiTheme="majorBidi" w:cstheme="majorBidi"/>
          <w:spacing w:val="-8"/>
          <w:lang w:eastAsia="ja-JP"/>
        </w:rPr>
        <w:t>8</w:t>
      </w:r>
      <w:r w:rsidR="0030681E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4770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170"/>
        <w:gridCol w:w="180"/>
        <w:gridCol w:w="1173"/>
        <w:gridCol w:w="180"/>
        <w:gridCol w:w="1187"/>
        <w:gridCol w:w="180"/>
        <w:gridCol w:w="1170"/>
      </w:tblGrid>
      <w:tr w:rsidR="00F3793A" w:rsidRPr="007A4D9D" w14:paraId="0F981A42" w14:textId="77777777" w:rsidTr="00D5235D">
        <w:trPr>
          <w:cantSplit/>
        </w:trPr>
        <w:tc>
          <w:tcPr>
            <w:tcW w:w="2029" w:type="pct"/>
            <w:vAlign w:val="center"/>
          </w:tcPr>
          <w:p w14:paraId="419F9405" w14:textId="77777777" w:rsidR="007D7F12" w:rsidRPr="007A4D9D" w:rsidRDefault="007D7F12" w:rsidP="002228FD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21FE50E2" w14:textId="77777777" w:rsidR="007D7F12" w:rsidRPr="007A4D9D" w:rsidRDefault="007D7F12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3471ADCB" w14:textId="77777777" w:rsidR="007D7F12" w:rsidRPr="007A4D9D" w:rsidRDefault="007D7F12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0825075C" w14:textId="77777777" w:rsidR="007D7F12" w:rsidRPr="007A4D9D" w:rsidRDefault="007D7F12" w:rsidP="002228FD">
            <w:pPr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F3793A" w:rsidRPr="007A4D9D" w14:paraId="011A3504" w14:textId="77777777" w:rsidTr="00D5235D">
        <w:trPr>
          <w:cantSplit/>
        </w:trPr>
        <w:tc>
          <w:tcPr>
            <w:tcW w:w="2029" w:type="pct"/>
            <w:vMerge w:val="restart"/>
            <w:vAlign w:val="center"/>
          </w:tcPr>
          <w:p w14:paraId="5934148A" w14:textId="77777777" w:rsidR="007E543B" w:rsidRPr="007A4D9D" w:rsidRDefault="007E543B" w:rsidP="002228FD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0" w:type="pct"/>
            <w:gridSpan w:val="3"/>
          </w:tcPr>
          <w:p w14:paraId="3E04E5AC" w14:textId="77777777" w:rsidR="007E543B" w:rsidRPr="007A4D9D" w:rsidRDefault="007E543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pct"/>
          </w:tcPr>
          <w:p w14:paraId="5CEBD4C5" w14:textId="77777777" w:rsidR="007E543B" w:rsidRPr="007A4D9D" w:rsidRDefault="007E543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</w:tcPr>
          <w:p w14:paraId="5E4E68E0" w14:textId="77777777" w:rsidR="007E543B" w:rsidRPr="007A4D9D" w:rsidRDefault="007E543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7A4D9D" w14:paraId="2600F163" w14:textId="77777777" w:rsidTr="00D5235D">
        <w:trPr>
          <w:cantSplit/>
        </w:trPr>
        <w:tc>
          <w:tcPr>
            <w:tcW w:w="2029" w:type="pct"/>
            <w:vMerge/>
          </w:tcPr>
          <w:p w14:paraId="6570938C" w14:textId="77777777" w:rsidR="00D5235D" w:rsidRPr="007A4D9D" w:rsidRDefault="00D5235D" w:rsidP="002228FD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D2FC401" w14:textId="42EB537E" w:rsidR="00D5235D" w:rsidRPr="007A4D9D" w:rsidRDefault="00FE47B7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2" w:type="pct"/>
          </w:tcPr>
          <w:p w14:paraId="5C7F3CAB" w14:textId="77777777" w:rsidR="00D5235D" w:rsidRPr="007A4D9D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031FAB5A" w14:textId="5EA3BC47" w:rsidR="00D5235D" w:rsidRPr="007A4D9D" w:rsidRDefault="00FE47B7" w:rsidP="001B3E5E">
            <w:pPr>
              <w:ind w:left="-108" w:right="-10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2" w:type="pct"/>
          </w:tcPr>
          <w:p w14:paraId="70FD4787" w14:textId="77777777" w:rsidR="00D5235D" w:rsidRPr="007A4D9D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0DF118A8" w14:textId="633A21A9" w:rsidR="00D5235D" w:rsidRPr="007A4D9D" w:rsidRDefault="00FE47B7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2" w:type="pct"/>
          </w:tcPr>
          <w:p w14:paraId="754B8AF1" w14:textId="77777777" w:rsidR="00D5235D" w:rsidRPr="007A4D9D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8FC66D0" w14:textId="1715B547" w:rsidR="00D5235D" w:rsidRPr="007A4D9D" w:rsidRDefault="00FE47B7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B3E5E" w:rsidRPr="007A4D9D" w14:paraId="35173C18" w14:textId="77777777" w:rsidTr="00D5235D">
        <w:trPr>
          <w:cantSplit/>
        </w:trPr>
        <w:tc>
          <w:tcPr>
            <w:tcW w:w="2029" w:type="pct"/>
          </w:tcPr>
          <w:p w14:paraId="22671E4E" w14:textId="77777777" w:rsidR="001B3E5E" w:rsidRPr="007A4D9D" w:rsidRDefault="001B3E5E" w:rsidP="001B3E5E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69026768" w14:textId="43171D35" w:rsidR="001B3E5E" w:rsidRPr="007A4D9D" w:rsidRDefault="00FE47B7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2" w:type="pct"/>
          </w:tcPr>
          <w:p w14:paraId="1C45EF27" w14:textId="77777777" w:rsidR="001B3E5E" w:rsidRPr="007A4D9D" w:rsidRDefault="001B3E5E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pct"/>
          </w:tcPr>
          <w:p w14:paraId="41F47400" w14:textId="26C316FA" w:rsidR="001B3E5E" w:rsidRPr="007A4D9D" w:rsidRDefault="00FE47B7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2" w:type="pct"/>
          </w:tcPr>
          <w:p w14:paraId="5A12ECC1" w14:textId="77777777" w:rsidR="001B3E5E" w:rsidRPr="007A4D9D" w:rsidRDefault="001B3E5E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</w:tcPr>
          <w:p w14:paraId="23119044" w14:textId="664985AB" w:rsidR="001B3E5E" w:rsidRPr="007A4D9D" w:rsidRDefault="00FE47B7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2" w:type="pct"/>
          </w:tcPr>
          <w:p w14:paraId="73D8469C" w14:textId="77777777" w:rsidR="001B3E5E" w:rsidRPr="007A4D9D" w:rsidRDefault="001B3E5E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4B19BA91" w14:textId="5175E092" w:rsidR="001B3E5E" w:rsidRPr="007A4D9D" w:rsidRDefault="00FE47B7" w:rsidP="001B3E5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82180" w:rsidRPr="007A4D9D" w14:paraId="1A0A5623" w14:textId="77777777" w:rsidTr="006959BD">
        <w:trPr>
          <w:cantSplit/>
        </w:trPr>
        <w:tc>
          <w:tcPr>
            <w:tcW w:w="2029" w:type="pct"/>
          </w:tcPr>
          <w:p w14:paraId="0D3922CF" w14:textId="1594943D" w:rsidR="00682180" w:rsidRPr="007A4D9D" w:rsidRDefault="00682180" w:rsidP="00682180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left="540"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63" w:type="pct"/>
            <w:vAlign w:val="center"/>
          </w:tcPr>
          <w:p w14:paraId="63F90962" w14:textId="6F201897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02" w:type="pct"/>
          </w:tcPr>
          <w:p w14:paraId="63E9D88E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D25A544" w14:textId="14665E01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  <w:tc>
          <w:tcPr>
            <w:tcW w:w="102" w:type="pct"/>
          </w:tcPr>
          <w:p w14:paraId="4841E7D6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2367D72F" w14:textId="5FC5DD37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02" w:type="pct"/>
          </w:tcPr>
          <w:p w14:paraId="61B6E2C4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402657FD" w14:textId="3FDF6623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</w:tr>
      <w:tr w:rsidR="00187A85" w:rsidRPr="007A4D9D" w14:paraId="58E667B2" w14:textId="77777777" w:rsidTr="006959BD">
        <w:trPr>
          <w:cantSplit/>
        </w:trPr>
        <w:tc>
          <w:tcPr>
            <w:tcW w:w="2029" w:type="pct"/>
          </w:tcPr>
          <w:p w14:paraId="68F75C1A" w14:textId="6DDCFC39" w:rsidR="00187A85" w:rsidRPr="007A4D9D" w:rsidRDefault="00187A85" w:rsidP="00682180">
            <w:pPr>
              <w:tabs>
                <w:tab w:val="left" w:pos="360"/>
                <w:tab w:val="left" w:pos="610"/>
                <w:tab w:val="left" w:pos="720"/>
                <w:tab w:val="left" w:pos="900"/>
                <w:tab w:val="left" w:pos="1440"/>
              </w:tabs>
              <w:ind w:left="540" w:right="-43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="Angsana New"/>
                <w:sz w:val="28"/>
                <w:szCs w:val="28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663" w:type="pct"/>
            <w:vAlign w:val="center"/>
          </w:tcPr>
          <w:p w14:paraId="74954A74" w14:textId="23C3F2D2" w:rsidR="00187A85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02" w:type="pct"/>
          </w:tcPr>
          <w:p w14:paraId="1E562B65" w14:textId="77777777" w:rsidR="00187A85" w:rsidRPr="007A4D9D" w:rsidRDefault="00187A85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6ACB80DB" w14:textId="1C1414F0" w:rsidR="00187A85" w:rsidRPr="007A4D9D" w:rsidRDefault="00187A85" w:rsidP="00EC7327">
            <w:pPr>
              <w:tabs>
                <w:tab w:val="decimal" w:pos="64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2" w:type="pct"/>
          </w:tcPr>
          <w:p w14:paraId="1C1B301F" w14:textId="77777777" w:rsidR="00187A85" w:rsidRPr="007A4D9D" w:rsidRDefault="00187A85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A11D1BA" w14:textId="6F3EDFF7" w:rsidR="00187A85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02" w:type="pct"/>
          </w:tcPr>
          <w:p w14:paraId="78A7BCCF" w14:textId="77777777" w:rsidR="00187A85" w:rsidRPr="007A4D9D" w:rsidRDefault="00187A85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56035526" w14:textId="59CCACF5" w:rsidR="00187A85" w:rsidRPr="007A4D9D" w:rsidRDefault="00187A85" w:rsidP="00EC7327">
            <w:pPr>
              <w:tabs>
                <w:tab w:val="decimal" w:pos="648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82180" w:rsidRPr="007A4D9D" w14:paraId="4E849E3E" w14:textId="77777777" w:rsidTr="006959BD">
        <w:trPr>
          <w:cantSplit/>
        </w:trPr>
        <w:tc>
          <w:tcPr>
            <w:tcW w:w="2029" w:type="pct"/>
          </w:tcPr>
          <w:p w14:paraId="48C36BE1" w14:textId="47A8246D" w:rsidR="00682180" w:rsidRPr="007A4D9D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663" w:type="pct"/>
            <w:vAlign w:val="center"/>
          </w:tcPr>
          <w:p w14:paraId="0C0E7D9E" w14:textId="77777777" w:rsidR="00682180" w:rsidRPr="007A4D9D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22F5D8F0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C902E0D" w14:textId="77777777" w:rsidR="00682180" w:rsidRPr="007A4D9D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</w:tcPr>
          <w:p w14:paraId="524391C5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053C25BC" w14:textId="77777777" w:rsidR="00682180" w:rsidRPr="007A4D9D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</w:tcPr>
          <w:p w14:paraId="6F8057BD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29B2E193" w14:textId="77777777" w:rsidR="00682180" w:rsidRPr="007A4D9D" w:rsidRDefault="00682180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180" w:rsidRPr="007A4D9D" w14:paraId="0BFE68F4" w14:textId="77777777" w:rsidTr="006959BD">
        <w:trPr>
          <w:cantSplit/>
        </w:trPr>
        <w:tc>
          <w:tcPr>
            <w:tcW w:w="2029" w:type="pct"/>
          </w:tcPr>
          <w:p w14:paraId="50B78232" w14:textId="0B239D7A" w:rsidR="00682180" w:rsidRPr="007A4D9D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663" w:type="pct"/>
            <w:vAlign w:val="center"/>
          </w:tcPr>
          <w:p w14:paraId="2B0A918E" w14:textId="504FF7DE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02" w:type="pct"/>
          </w:tcPr>
          <w:p w14:paraId="4F7EC2CF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4D047151" w14:textId="54FC6411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783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  <w:tc>
          <w:tcPr>
            <w:tcW w:w="102" w:type="pct"/>
          </w:tcPr>
          <w:p w14:paraId="3E7BFC67" w14:textId="77777777" w:rsidR="00682180" w:rsidRPr="007A4D9D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358EDC4D" w14:textId="5E2F5889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686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102" w:type="pct"/>
          </w:tcPr>
          <w:p w14:paraId="44A64A7E" w14:textId="77777777" w:rsidR="00682180" w:rsidRPr="007A4D9D" w:rsidRDefault="00682180" w:rsidP="00682180">
            <w:pPr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3A84996B" w14:textId="64C23D62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581</w:t>
            </w:r>
          </w:p>
        </w:tc>
      </w:tr>
      <w:tr w:rsidR="00682180" w:rsidRPr="007A4D9D" w14:paraId="7BA07EE2" w14:textId="77777777" w:rsidTr="006959BD">
        <w:trPr>
          <w:cantSplit/>
        </w:trPr>
        <w:tc>
          <w:tcPr>
            <w:tcW w:w="2029" w:type="pct"/>
          </w:tcPr>
          <w:p w14:paraId="3A0D0C44" w14:textId="02961593" w:rsidR="00682180" w:rsidRPr="007A4D9D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663" w:type="pct"/>
            <w:vAlign w:val="center"/>
          </w:tcPr>
          <w:p w14:paraId="219C6C50" w14:textId="122A5D47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02" w:type="pct"/>
          </w:tcPr>
          <w:p w14:paraId="08F40A37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vAlign w:val="center"/>
          </w:tcPr>
          <w:p w14:paraId="15388898" w14:textId="6E10CF40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717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434</w:t>
            </w:r>
          </w:p>
        </w:tc>
        <w:tc>
          <w:tcPr>
            <w:tcW w:w="102" w:type="pct"/>
          </w:tcPr>
          <w:p w14:paraId="34DCF3EE" w14:textId="77777777" w:rsidR="00682180" w:rsidRPr="007A4D9D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1B86BA98" w14:textId="0DAA51E4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02" w:type="pct"/>
          </w:tcPr>
          <w:p w14:paraId="1AB1177D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vAlign w:val="center"/>
          </w:tcPr>
          <w:p w14:paraId="16DEC7B7" w14:textId="10ED8F9F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226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</w:tr>
      <w:tr w:rsidR="00682180" w:rsidRPr="007A4D9D" w14:paraId="226877CE" w14:textId="77777777" w:rsidTr="006959BD">
        <w:trPr>
          <w:cantSplit/>
        </w:trPr>
        <w:tc>
          <w:tcPr>
            <w:tcW w:w="2029" w:type="pct"/>
          </w:tcPr>
          <w:p w14:paraId="5730A846" w14:textId="53A994A2" w:rsidR="00682180" w:rsidRPr="007A4D9D" w:rsidRDefault="00682180" w:rsidP="00682180">
            <w:pPr>
              <w:tabs>
                <w:tab w:val="left" w:pos="162"/>
                <w:tab w:val="left" w:pos="900"/>
                <w:tab w:val="left" w:pos="1440"/>
                <w:tab w:val="right" w:pos="4244"/>
              </w:tabs>
              <w:ind w:left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เงินฝากประจำอายุไม่เกิน 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0B46F28" w14:textId="79030C30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25191053" w14:textId="77777777" w:rsidR="00682180" w:rsidRPr="007A4D9D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4D93FBDF" w14:textId="66A39F4B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863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102" w:type="pct"/>
          </w:tcPr>
          <w:p w14:paraId="41327670" w14:textId="77777777" w:rsidR="00682180" w:rsidRPr="007A4D9D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center"/>
          </w:tcPr>
          <w:p w14:paraId="47F66F5E" w14:textId="71B1B018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2" w:type="pct"/>
          </w:tcPr>
          <w:p w14:paraId="541B4A54" w14:textId="77777777" w:rsidR="00682180" w:rsidRPr="007A4D9D" w:rsidRDefault="00682180" w:rsidP="00682180">
            <w:pPr>
              <w:ind w:left="-108" w:right="3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35FF68E9" w14:textId="0C03B96C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163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</w:tr>
      <w:tr w:rsidR="00682180" w:rsidRPr="007A4D9D" w14:paraId="67F01A02" w14:textId="77777777" w:rsidTr="006959BD">
        <w:trPr>
          <w:cantSplit/>
        </w:trPr>
        <w:tc>
          <w:tcPr>
            <w:tcW w:w="2029" w:type="pct"/>
          </w:tcPr>
          <w:p w14:paraId="1CC8E66A" w14:textId="72BE3B18" w:rsidR="00682180" w:rsidRPr="007A4D9D" w:rsidRDefault="00682180" w:rsidP="00682180">
            <w:pPr>
              <w:tabs>
                <w:tab w:val="left" w:pos="250"/>
                <w:tab w:val="left" w:pos="590"/>
                <w:tab w:val="left" w:pos="690"/>
                <w:tab w:val="left" w:pos="900"/>
                <w:tab w:val="left" w:pos="1440"/>
              </w:tabs>
              <w:ind w:left="540" w:right="-4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C3C69" w14:textId="76A490E7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02" w:type="pct"/>
          </w:tcPr>
          <w:p w14:paraId="3BE6620F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CB218" w14:textId="0BF1A20D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147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401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648</w:t>
            </w:r>
          </w:p>
        </w:tc>
        <w:tc>
          <w:tcPr>
            <w:tcW w:w="102" w:type="pct"/>
          </w:tcPr>
          <w:p w14:paraId="6958F19F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A55BA" w14:textId="51E773E0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187A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02" w:type="pct"/>
          </w:tcPr>
          <w:p w14:paraId="1CF788CE" w14:textId="77777777" w:rsidR="00682180" w:rsidRPr="007A4D9D" w:rsidRDefault="00682180" w:rsidP="00682180">
            <w:pPr>
              <w:ind w:left="-108"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7FE35" w14:textId="45B20194" w:rsidR="00682180" w:rsidRPr="007A4D9D" w:rsidRDefault="00FE47B7" w:rsidP="00682180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130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996</w:t>
            </w:r>
            <w:r w:rsidR="0068218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892</w:t>
            </w:r>
          </w:p>
        </w:tc>
      </w:tr>
    </w:tbl>
    <w:p w14:paraId="2993E9B5" w14:textId="77777777" w:rsidR="00A87549" w:rsidRPr="007A4D9D" w:rsidRDefault="00EA1B9F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7" w:right="-706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olor w:val="FF0000"/>
          <w:cs/>
        </w:rPr>
        <w:br w:type="page"/>
      </w:r>
      <w:r w:rsidR="00A87549" w:rsidRPr="007A4D9D">
        <w:rPr>
          <w:rFonts w:asciiTheme="majorBidi" w:hAnsiTheme="majorBidi" w:cstheme="majorBidi"/>
          <w:b/>
          <w:bCs/>
          <w:cs/>
        </w:rPr>
        <w:lastRenderedPageBreak/>
        <w:t>ลูกหนี้การค้าและลูกหนี้</w:t>
      </w:r>
      <w:r w:rsidR="00A400D6" w:rsidRPr="007A4D9D">
        <w:rPr>
          <w:rFonts w:asciiTheme="majorBidi" w:hAnsiTheme="majorBidi" w:cstheme="majorBidi"/>
          <w:b/>
          <w:bCs/>
          <w:cs/>
        </w:rPr>
        <w:t>หมุนเวียน</w:t>
      </w:r>
      <w:r w:rsidR="00A87549" w:rsidRPr="007A4D9D">
        <w:rPr>
          <w:rFonts w:asciiTheme="majorBidi" w:hAnsiTheme="majorBidi" w:cstheme="majorBidi"/>
          <w:b/>
          <w:bCs/>
          <w:cs/>
        </w:rPr>
        <w:t>อื่น</w:t>
      </w:r>
    </w:p>
    <w:p w14:paraId="2A799933" w14:textId="0B816A54" w:rsidR="00873B33" w:rsidRPr="007A4D9D" w:rsidRDefault="0081508A" w:rsidP="002228FD">
      <w:pPr>
        <w:spacing w:after="120"/>
        <w:ind w:left="547" w:right="72"/>
        <w:rPr>
          <w:rFonts w:asciiTheme="majorBidi" w:hAnsiTheme="majorBidi" w:cstheme="majorBidi"/>
          <w:spacing w:val="-6"/>
        </w:rPr>
      </w:pPr>
      <w:r w:rsidRPr="007A4D9D">
        <w:rPr>
          <w:rFonts w:asciiTheme="majorBidi" w:hAnsiTheme="majorBidi" w:cstheme="majorBidi"/>
          <w:spacing w:val="-6"/>
          <w:cs/>
        </w:rPr>
        <w:t xml:space="preserve">ลูกหนี้การค้าและลูกหนี้หมุนเวียนอื่น </w:t>
      </w:r>
      <w:r w:rsidR="00D5235D" w:rsidRPr="007A4D9D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D5235D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D5235D" w:rsidRPr="007A4D9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D5235D" w:rsidRPr="007A4D9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spacing w:val="-8"/>
        </w:rPr>
        <w:t>256</w:t>
      </w:r>
      <w:r w:rsidR="00FE47B7" w:rsidRPr="00FE47B7">
        <w:rPr>
          <w:rFonts w:asciiTheme="majorBidi" w:eastAsiaTheme="minorEastAsia" w:hAnsiTheme="majorBidi" w:cstheme="majorBidi"/>
          <w:spacing w:val="-8"/>
          <w:lang w:eastAsia="ja-JP"/>
        </w:rPr>
        <w:t>8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80114A" w:rsidRPr="007A4D9D">
        <w:rPr>
          <w:rFonts w:asciiTheme="majorBidi" w:hAnsiTheme="majorBidi" w:cstheme="majorBidi"/>
          <w:spacing w:val="-8"/>
          <w:cs/>
        </w:rPr>
        <w:t>ประกอบด้วย</w:t>
      </w:r>
    </w:p>
    <w:tbl>
      <w:tblPr>
        <w:tblW w:w="5009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698"/>
        <w:gridCol w:w="1089"/>
        <w:gridCol w:w="152"/>
        <w:gridCol w:w="1121"/>
        <w:gridCol w:w="152"/>
        <w:gridCol w:w="1106"/>
        <w:gridCol w:w="144"/>
        <w:gridCol w:w="1110"/>
      </w:tblGrid>
      <w:tr w:rsidR="00C05789" w:rsidRPr="007A4D9D" w14:paraId="3BDEE33D" w14:textId="77777777" w:rsidTr="00D41B1E">
        <w:trPr>
          <w:trHeight w:val="324"/>
        </w:trPr>
        <w:tc>
          <w:tcPr>
            <w:tcW w:w="1992" w:type="pct"/>
            <w:vAlign w:val="center"/>
          </w:tcPr>
          <w:p w14:paraId="15F713B5" w14:textId="77777777" w:rsidR="007D7F12" w:rsidRPr="007A4D9D" w:rsidRDefault="007D7F12" w:rsidP="002228FD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7" w:type="pct"/>
          </w:tcPr>
          <w:p w14:paraId="42BBBE3D" w14:textId="77777777" w:rsidR="007D7F12" w:rsidRPr="007A4D9D" w:rsidRDefault="007D7F12" w:rsidP="002228FD">
            <w:pPr>
              <w:ind w:right="-9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pct"/>
            <w:gridSpan w:val="3"/>
          </w:tcPr>
          <w:p w14:paraId="377E0430" w14:textId="77777777" w:rsidR="007D7F12" w:rsidRPr="007A4D9D" w:rsidRDefault="007D7F12" w:rsidP="002228FD">
            <w:pPr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" w:type="pct"/>
          </w:tcPr>
          <w:p w14:paraId="7873754F" w14:textId="77777777" w:rsidR="007D7F12" w:rsidRPr="007A4D9D" w:rsidRDefault="007D7F12" w:rsidP="002228FD">
            <w:pPr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pct"/>
            <w:gridSpan w:val="3"/>
          </w:tcPr>
          <w:p w14:paraId="006849AB" w14:textId="77777777" w:rsidR="007D7F12" w:rsidRPr="007A4D9D" w:rsidRDefault="007D7F12" w:rsidP="002228FD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C05789" w:rsidRPr="007A4D9D" w14:paraId="497FEC2B" w14:textId="77777777" w:rsidTr="00D41B1E">
        <w:trPr>
          <w:trHeight w:val="324"/>
        </w:trPr>
        <w:tc>
          <w:tcPr>
            <w:tcW w:w="1992" w:type="pct"/>
            <w:vMerge w:val="restart"/>
            <w:vAlign w:val="center"/>
          </w:tcPr>
          <w:p w14:paraId="70C064E3" w14:textId="77777777" w:rsidR="00C54FCC" w:rsidRPr="007A4D9D" w:rsidRDefault="00C54FCC" w:rsidP="002228FD">
            <w:pPr>
              <w:tabs>
                <w:tab w:val="left" w:pos="160"/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7" w:type="pct"/>
            <w:vMerge w:val="restart"/>
          </w:tcPr>
          <w:p w14:paraId="1FEB5CDE" w14:textId="77777777" w:rsidR="00C54FCC" w:rsidRPr="007A4D9D" w:rsidRDefault="00C54FCC" w:rsidP="002228FD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5" w:type="pct"/>
            <w:gridSpan w:val="3"/>
          </w:tcPr>
          <w:p w14:paraId="235662A1" w14:textId="77777777" w:rsidR="00C54FCC" w:rsidRPr="007A4D9D" w:rsidRDefault="00C54FCC" w:rsidP="002228F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2" w:type="pct"/>
          </w:tcPr>
          <w:p w14:paraId="441273E2" w14:textId="77777777" w:rsidR="00C54FCC" w:rsidRPr="007A4D9D" w:rsidRDefault="00C54FCC" w:rsidP="002228FD">
            <w:pPr>
              <w:ind w:right="-10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pct"/>
            <w:gridSpan w:val="3"/>
          </w:tcPr>
          <w:p w14:paraId="12F48430" w14:textId="77777777" w:rsidR="00C54FCC" w:rsidRPr="007A4D9D" w:rsidRDefault="00C54FCC" w:rsidP="002228FD">
            <w:pPr>
              <w:ind w:righ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5235D" w:rsidRPr="007A4D9D" w14:paraId="7FE904A7" w14:textId="77777777" w:rsidTr="00D41B1E">
        <w:trPr>
          <w:trHeight w:val="288"/>
        </w:trPr>
        <w:tc>
          <w:tcPr>
            <w:tcW w:w="1992" w:type="pct"/>
            <w:vMerge/>
          </w:tcPr>
          <w:p w14:paraId="4B941971" w14:textId="77777777" w:rsidR="00D5235D" w:rsidRPr="007A4D9D" w:rsidRDefault="00D5235D" w:rsidP="002228FD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vMerge/>
          </w:tcPr>
          <w:p w14:paraId="0BA0EC81" w14:textId="77777777" w:rsidR="00D5235D" w:rsidRPr="007A4D9D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</w:tcPr>
          <w:p w14:paraId="3BB2C192" w14:textId="54DE8A1D" w:rsidR="00D5235D" w:rsidRPr="007A4D9D" w:rsidRDefault="00FE47B7" w:rsidP="00366C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82" w:type="pct"/>
          </w:tcPr>
          <w:p w14:paraId="53B8C898" w14:textId="77777777" w:rsidR="00D5235D" w:rsidRPr="007A4D9D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1F19C7D7" w14:textId="619F4157" w:rsidR="00D5235D" w:rsidRPr="007A4D9D" w:rsidRDefault="00FE47B7" w:rsidP="00366C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" w:type="pct"/>
          </w:tcPr>
          <w:p w14:paraId="3B1451B5" w14:textId="77777777" w:rsidR="00D5235D" w:rsidRPr="007A4D9D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</w:tcPr>
          <w:p w14:paraId="36BC2548" w14:textId="04F3536F" w:rsidR="00D5235D" w:rsidRPr="007A4D9D" w:rsidRDefault="00FE47B7" w:rsidP="00366C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78" w:type="pct"/>
          </w:tcPr>
          <w:p w14:paraId="6AEF1DE9" w14:textId="77777777" w:rsidR="00D5235D" w:rsidRPr="007A4D9D" w:rsidRDefault="00D5235D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36088527" w14:textId="41D06CA6" w:rsidR="00D5235D" w:rsidRPr="007A4D9D" w:rsidRDefault="00FE47B7" w:rsidP="00366C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66CDB" w:rsidRPr="007A4D9D" w14:paraId="1934E6C4" w14:textId="77777777" w:rsidTr="00D41B1E">
        <w:trPr>
          <w:trHeight w:val="288"/>
        </w:trPr>
        <w:tc>
          <w:tcPr>
            <w:tcW w:w="1992" w:type="pct"/>
          </w:tcPr>
          <w:p w14:paraId="3B65BA40" w14:textId="77777777" w:rsidR="00366CDB" w:rsidRPr="007A4D9D" w:rsidRDefault="00366CDB" w:rsidP="002228FD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</w:tcPr>
          <w:p w14:paraId="48A6FE38" w14:textId="77777777" w:rsidR="00366CDB" w:rsidRPr="007A4D9D" w:rsidRDefault="00366CDB" w:rsidP="00366CDB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49738EE6" w14:textId="616F3A68" w:rsidR="00366CDB" w:rsidRPr="007A4D9D" w:rsidRDefault="00FE47B7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82" w:type="pct"/>
          </w:tcPr>
          <w:p w14:paraId="713DDE40" w14:textId="77777777" w:rsidR="00366CDB" w:rsidRPr="007A4D9D" w:rsidRDefault="00366CD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</w:tcPr>
          <w:p w14:paraId="6D842F23" w14:textId="320FF807" w:rsidR="00366CDB" w:rsidRPr="007A4D9D" w:rsidRDefault="00FE47B7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2" w:type="pct"/>
          </w:tcPr>
          <w:p w14:paraId="03115585" w14:textId="77777777" w:rsidR="00366CDB" w:rsidRPr="007A4D9D" w:rsidRDefault="00366CD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</w:tcPr>
          <w:p w14:paraId="4B0A6FE9" w14:textId="10F703FD" w:rsidR="00366CDB" w:rsidRPr="007A4D9D" w:rsidRDefault="00FE47B7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8" w:type="pct"/>
          </w:tcPr>
          <w:p w14:paraId="6A741802" w14:textId="77777777" w:rsidR="00366CDB" w:rsidRPr="007A4D9D" w:rsidRDefault="00366CDB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</w:tcPr>
          <w:p w14:paraId="02C9F7D2" w14:textId="1D642481" w:rsidR="00366CDB" w:rsidRPr="007A4D9D" w:rsidRDefault="00FE47B7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C05789" w:rsidRPr="007A4D9D" w14:paraId="16AA12CB" w14:textId="77777777" w:rsidTr="00D41B1E">
        <w:trPr>
          <w:trHeight w:val="333"/>
        </w:trPr>
        <w:tc>
          <w:tcPr>
            <w:tcW w:w="1992" w:type="pct"/>
          </w:tcPr>
          <w:p w14:paraId="2964728E" w14:textId="77777777" w:rsidR="00BC7274" w:rsidRPr="007A4D9D" w:rsidRDefault="00BC7274" w:rsidP="002228FD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ลูกหนี้การค้าบริษัทอื่น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77" w:type="pct"/>
          </w:tcPr>
          <w:p w14:paraId="0D8B7D0B" w14:textId="77777777" w:rsidR="00BC7274" w:rsidRPr="007A4D9D" w:rsidRDefault="00BC7274" w:rsidP="00366CDB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3B48BF1A" w14:textId="77777777" w:rsidR="00BC7274" w:rsidRPr="007A4D9D" w:rsidRDefault="00BC7274" w:rsidP="00366CDB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70D81372" w14:textId="77777777" w:rsidR="00BC7274" w:rsidRPr="007A4D9D" w:rsidRDefault="00BC7274" w:rsidP="002228FD">
            <w:pPr>
              <w:tabs>
                <w:tab w:val="left" w:pos="2013"/>
              </w:tabs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2C6EF5CD" w14:textId="77777777" w:rsidR="00F76FDE" w:rsidRPr="007A4D9D" w:rsidRDefault="00F76FDE" w:rsidP="00366CDB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7D876D7" w14:textId="77777777" w:rsidR="00BC7274" w:rsidRPr="007A4D9D" w:rsidRDefault="00BC7274" w:rsidP="002228FD">
            <w:pPr>
              <w:tabs>
                <w:tab w:val="left" w:pos="2013"/>
              </w:tabs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0653E6E2" w14:textId="77777777" w:rsidR="00BC7274" w:rsidRPr="007A4D9D" w:rsidRDefault="00BC7274" w:rsidP="00366CDB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14:paraId="5BCD183C" w14:textId="77777777" w:rsidR="00BC7274" w:rsidRPr="007A4D9D" w:rsidRDefault="00BC7274" w:rsidP="002228FD">
            <w:pPr>
              <w:tabs>
                <w:tab w:val="left" w:pos="2013"/>
              </w:tabs>
              <w:ind w:left="-108"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66278F1C" w14:textId="77777777" w:rsidR="00BC7274" w:rsidRPr="007A4D9D" w:rsidRDefault="00BC7274" w:rsidP="00366CDB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A0AC9" w:rsidRPr="007A4D9D" w14:paraId="0474D5E5" w14:textId="77777777" w:rsidTr="00D41B1E">
        <w:tc>
          <w:tcPr>
            <w:tcW w:w="1992" w:type="pct"/>
          </w:tcPr>
          <w:p w14:paraId="159FC59F" w14:textId="77777777" w:rsidR="00BA0AC9" w:rsidRPr="007A4D9D" w:rsidRDefault="00BA0AC9" w:rsidP="00BA0AC9">
            <w:pPr>
              <w:tabs>
                <w:tab w:val="left" w:pos="1440"/>
              </w:tabs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77" w:type="pct"/>
          </w:tcPr>
          <w:p w14:paraId="2D6D305E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50E54430" w14:textId="16A7F5B1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82" w:type="pct"/>
          </w:tcPr>
          <w:p w14:paraId="0675CE91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70823E14" w14:textId="61CE5CE0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2" w:type="pct"/>
          </w:tcPr>
          <w:p w14:paraId="4F948851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103E596E" w14:textId="6D8D5046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78" w:type="pct"/>
          </w:tcPr>
          <w:p w14:paraId="42F987CF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9DBE889" w14:textId="4931CF15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948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</w:tr>
      <w:tr w:rsidR="00BA0AC9" w:rsidRPr="007A4D9D" w14:paraId="6D5E0366" w14:textId="77777777" w:rsidTr="00D41B1E">
        <w:tc>
          <w:tcPr>
            <w:tcW w:w="1992" w:type="pct"/>
          </w:tcPr>
          <w:p w14:paraId="113E6B11" w14:textId="2452C516" w:rsidR="00BA0AC9" w:rsidRPr="007A4D9D" w:rsidRDefault="00BA0AC9" w:rsidP="00BA0AC9">
            <w:pPr>
              <w:tabs>
                <w:tab w:val="left" w:pos="1440"/>
              </w:tabs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เกินกำหนดชำระไม่เกิน 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77" w:type="pct"/>
          </w:tcPr>
          <w:p w14:paraId="229E197C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26446744" w14:textId="7FAB4C45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82" w:type="pct"/>
          </w:tcPr>
          <w:p w14:paraId="293A5E8A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3F49AEDF" w14:textId="55E5D8ED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925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82" w:type="pct"/>
          </w:tcPr>
          <w:p w14:paraId="08C67995" w14:textId="77777777" w:rsidR="00BA0AC9" w:rsidRPr="007A4D9D" w:rsidRDefault="00BA0AC9" w:rsidP="00BA0AC9">
            <w:pPr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4132F111" w14:textId="38575D03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78" w:type="pct"/>
          </w:tcPr>
          <w:p w14:paraId="5A56EBE5" w14:textId="77777777" w:rsidR="00BA0AC9" w:rsidRPr="007A4D9D" w:rsidRDefault="00BA0AC9" w:rsidP="00BA0AC9">
            <w:pPr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53A49E69" w14:textId="6F523715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162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</w:tr>
      <w:tr w:rsidR="00BA0AC9" w:rsidRPr="007A4D9D" w14:paraId="713B0A78" w14:textId="77777777" w:rsidTr="00D41B1E">
        <w:tc>
          <w:tcPr>
            <w:tcW w:w="1992" w:type="pct"/>
          </w:tcPr>
          <w:p w14:paraId="4AB5576A" w14:textId="08D9C6C0" w:rsidR="00BA0AC9" w:rsidRPr="007A4D9D" w:rsidRDefault="00BA0AC9" w:rsidP="00BA0AC9">
            <w:pPr>
              <w:tabs>
                <w:tab w:val="left" w:pos="1440"/>
              </w:tabs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แต่ไม่เกิน </w:t>
            </w:r>
            <w:r w:rsidR="00FE47B7" w:rsidRPr="00FE47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377" w:type="pct"/>
          </w:tcPr>
          <w:p w14:paraId="29E764FC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2D19EB78" w14:textId="0BD73995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82" w:type="pct"/>
          </w:tcPr>
          <w:p w14:paraId="566B1EDA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68B7D3D" w14:textId="75877273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295</w:t>
            </w:r>
          </w:p>
        </w:tc>
        <w:tc>
          <w:tcPr>
            <w:tcW w:w="82" w:type="pct"/>
          </w:tcPr>
          <w:p w14:paraId="10508A85" w14:textId="77777777" w:rsidR="00BA0AC9" w:rsidRPr="007A4D9D" w:rsidRDefault="00BA0AC9" w:rsidP="00BA0AC9">
            <w:pPr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7CDEBF5E" w14:textId="0D878C9C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78" w:type="pct"/>
          </w:tcPr>
          <w:p w14:paraId="08607C0D" w14:textId="77777777" w:rsidR="00BA0AC9" w:rsidRPr="007A4D9D" w:rsidRDefault="00BA0AC9" w:rsidP="00BA0AC9">
            <w:pPr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7883BEC9" w14:textId="24971479" w:rsidR="00BA0AC9" w:rsidRPr="007A4D9D" w:rsidRDefault="00BA0AC9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A0AC9" w:rsidRPr="007A4D9D" w14:paraId="5D7F2317" w14:textId="77777777" w:rsidTr="00D41B1E">
        <w:tc>
          <w:tcPr>
            <w:tcW w:w="1992" w:type="pct"/>
          </w:tcPr>
          <w:p w14:paraId="010D9BB4" w14:textId="77777777" w:rsidR="00BA0AC9" w:rsidRPr="007A4D9D" w:rsidRDefault="00BA0AC9" w:rsidP="00BA0AC9">
            <w:pPr>
              <w:tabs>
                <w:tab w:val="left" w:pos="360"/>
                <w:tab w:val="left" w:pos="900"/>
                <w:tab w:val="left" w:pos="1440"/>
              </w:tabs>
              <w:ind w:firstLine="1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</w:t>
            </w:r>
          </w:p>
        </w:tc>
        <w:tc>
          <w:tcPr>
            <w:tcW w:w="377" w:type="pct"/>
          </w:tcPr>
          <w:p w14:paraId="021AF07B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E8858FA" w14:textId="43D77DEF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82" w:type="pct"/>
          </w:tcPr>
          <w:p w14:paraId="2FCA604C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1DD1D4D" w14:textId="7B6F8B20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82" w:type="pct"/>
          </w:tcPr>
          <w:p w14:paraId="1AB9D6B6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66EBF63" w14:textId="54114C5A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78" w:type="pct"/>
          </w:tcPr>
          <w:p w14:paraId="41B11D72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2C36825" w14:textId="564D964A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BA0AC9" w:rsidRPr="007A4D9D" w14:paraId="40509975" w14:textId="77777777" w:rsidTr="00D41B1E">
        <w:tc>
          <w:tcPr>
            <w:tcW w:w="1992" w:type="pct"/>
          </w:tcPr>
          <w:p w14:paraId="7172066A" w14:textId="77777777" w:rsidR="00BA0AC9" w:rsidRPr="007A4D9D" w:rsidRDefault="00BA0AC9" w:rsidP="00BA0AC9">
            <w:pPr>
              <w:ind w:left="183" w:right="-108"/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</w:rPr>
            </w:pPr>
            <w:r w:rsidRPr="007A4D9D">
              <w:rPr>
                <w:rFonts w:asciiTheme="majorBidi" w:hAnsiTheme="majorBidi" w:cstheme="majorBidi"/>
                <w:spacing w:val="-12"/>
                <w:sz w:val="24"/>
                <w:szCs w:val="24"/>
                <w:u w:val="single"/>
                <w:cs/>
              </w:rPr>
              <w:t>หัก</w:t>
            </w:r>
            <w:r w:rsidRPr="007A4D9D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77" w:type="pct"/>
          </w:tcPr>
          <w:p w14:paraId="3E6D0146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bottom w:val="single" w:sz="6" w:space="0" w:color="auto"/>
            </w:tcBorders>
            <w:vAlign w:val="bottom"/>
          </w:tcPr>
          <w:p w14:paraId="76D6C281" w14:textId="036264DB" w:rsidR="00BA0AC9" w:rsidRPr="007A4D9D" w:rsidRDefault="00187A85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7F0B42B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6" w:space="0" w:color="auto"/>
            </w:tcBorders>
            <w:vAlign w:val="bottom"/>
          </w:tcPr>
          <w:p w14:paraId="583C9F46" w14:textId="3F686503" w:rsidR="00BA0AC9" w:rsidRPr="007A4D9D" w:rsidRDefault="00BA0AC9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8B72F7A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bottom w:val="single" w:sz="6" w:space="0" w:color="auto"/>
            </w:tcBorders>
            <w:vAlign w:val="bottom"/>
          </w:tcPr>
          <w:p w14:paraId="16A51624" w14:textId="74819095" w:rsidR="00BA0AC9" w:rsidRPr="007A4D9D" w:rsidRDefault="00187A85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14:paraId="564F2D1B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6" w:space="0" w:color="auto"/>
            </w:tcBorders>
            <w:vAlign w:val="bottom"/>
          </w:tcPr>
          <w:p w14:paraId="36825055" w14:textId="3E61EEAC" w:rsidR="00BA0AC9" w:rsidRPr="007A4D9D" w:rsidRDefault="00BA0AC9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A0AC9" w:rsidRPr="007A4D9D" w14:paraId="3D5B8175" w14:textId="77777777" w:rsidTr="00D41B1E">
        <w:tc>
          <w:tcPr>
            <w:tcW w:w="1992" w:type="pct"/>
          </w:tcPr>
          <w:p w14:paraId="6F1BE967" w14:textId="5C31D541" w:rsidR="00BA0AC9" w:rsidRPr="007A4D9D" w:rsidRDefault="00BA0AC9" w:rsidP="00BA0AC9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รวมลูกหนี้การค้าบริษัทอื่น - สุทธิ</w:t>
            </w:r>
          </w:p>
        </w:tc>
        <w:tc>
          <w:tcPr>
            <w:tcW w:w="377" w:type="pct"/>
          </w:tcPr>
          <w:p w14:paraId="1CD614B3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</w:tcBorders>
          </w:tcPr>
          <w:p w14:paraId="5BE4C94E" w14:textId="56CE2773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82" w:type="pct"/>
          </w:tcPr>
          <w:p w14:paraId="730B8A9A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</w:tcBorders>
          </w:tcPr>
          <w:p w14:paraId="1CD12AE9" w14:textId="0C72200E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82" w:type="pct"/>
          </w:tcPr>
          <w:p w14:paraId="1F67F4F4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</w:tcPr>
          <w:p w14:paraId="722CF2FA" w14:textId="61AC49FD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187A85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743</w:t>
            </w:r>
          </w:p>
        </w:tc>
        <w:tc>
          <w:tcPr>
            <w:tcW w:w="78" w:type="pct"/>
          </w:tcPr>
          <w:p w14:paraId="417265D1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</w:tcBorders>
          </w:tcPr>
          <w:p w14:paraId="5CB8ECA6" w14:textId="3A6BE933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BA0AC9" w:rsidRPr="007A4D9D" w14:paraId="0BA21F19" w14:textId="77777777" w:rsidTr="00D41B1E">
        <w:tc>
          <w:tcPr>
            <w:tcW w:w="1992" w:type="pct"/>
          </w:tcPr>
          <w:p w14:paraId="7A824795" w14:textId="27BEC9B3" w:rsidR="00BA0AC9" w:rsidRPr="007A4D9D" w:rsidRDefault="00BA0AC9" w:rsidP="00BA0AC9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377" w:type="pct"/>
          </w:tcPr>
          <w:p w14:paraId="73011669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14:paraId="0BC5C0F2" w14:textId="77777777" w:rsidR="00BA0AC9" w:rsidRPr="007A4D9D" w:rsidRDefault="00BA0AC9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3C87AEB3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14:paraId="3C45D801" w14:textId="77777777" w:rsidR="00BA0AC9" w:rsidRPr="007A4D9D" w:rsidRDefault="00BA0AC9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pct"/>
          </w:tcPr>
          <w:p w14:paraId="5E7C6312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64F19908" w14:textId="77777777" w:rsidR="00BA0AC9" w:rsidRPr="007A4D9D" w:rsidRDefault="00BA0AC9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14:paraId="2388AC89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4D4FDB6F" w14:textId="77777777" w:rsidR="00BA0AC9" w:rsidRPr="007A4D9D" w:rsidRDefault="00BA0AC9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0AC9" w:rsidRPr="007A4D9D" w14:paraId="54FD38B2" w14:textId="77777777" w:rsidTr="00D41B1E">
        <w:tc>
          <w:tcPr>
            <w:tcW w:w="1992" w:type="pct"/>
          </w:tcPr>
          <w:p w14:paraId="658FB987" w14:textId="77777777" w:rsidR="00BA0AC9" w:rsidRPr="007A4D9D" w:rsidRDefault="00BA0AC9" w:rsidP="00BA0AC9">
            <w:pPr>
              <w:tabs>
                <w:tab w:val="left" w:pos="252"/>
                <w:tab w:val="left" w:pos="900"/>
                <w:tab w:val="left" w:pos="1440"/>
              </w:tabs>
              <w:ind w:left="180"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377" w:type="pct"/>
          </w:tcPr>
          <w:p w14:paraId="55CD59C4" w14:textId="77953B59" w:rsidR="00BA0AC9" w:rsidRPr="007A4D9D" w:rsidRDefault="00FE47B7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41F9995B" w14:textId="28BF3381" w:rsidR="00BA0AC9" w:rsidRPr="007A4D9D" w:rsidRDefault="000075E6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F7D1A24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center"/>
          </w:tcPr>
          <w:p w14:paraId="1D60A801" w14:textId="20FA6C6F" w:rsidR="00BA0AC9" w:rsidRPr="007A4D9D" w:rsidRDefault="00BA0AC9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019E86F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CF6BB66" w14:textId="35686907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78" w:type="pct"/>
          </w:tcPr>
          <w:p w14:paraId="40800010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98F2EA5" w14:textId="5B9D56D5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</w:tr>
      <w:tr w:rsidR="00BA0AC9" w:rsidRPr="007A4D9D" w14:paraId="6AA969BD" w14:textId="77777777" w:rsidTr="00D41B1E">
        <w:tc>
          <w:tcPr>
            <w:tcW w:w="1992" w:type="pct"/>
          </w:tcPr>
          <w:p w14:paraId="1174ECD1" w14:textId="2875CF4C" w:rsidR="00BA0AC9" w:rsidRPr="007A4D9D" w:rsidRDefault="00BA0AC9" w:rsidP="00BA0AC9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รวมลูกหนี้การค้าบริษัทที่เกี่ยวข้องกัน - สุทธิ</w:t>
            </w:r>
          </w:p>
        </w:tc>
        <w:tc>
          <w:tcPr>
            <w:tcW w:w="377" w:type="pct"/>
          </w:tcPr>
          <w:p w14:paraId="4DADD3D5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0A47E47" w14:textId="4A279F73" w:rsidR="00BA0AC9" w:rsidRPr="007A4D9D" w:rsidRDefault="000075E6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18D32D9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0E48C7F" w14:textId="421EA3DC" w:rsidR="00BA0AC9" w:rsidRPr="007A4D9D" w:rsidRDefault="00BA0AC9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AEE998F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6" w:space="0" w:color="auto"/>
            </w:tcBorders>
          </w:tcPr>
          <w:p w14:paraId="0E85F059" w14:textId="3DC6D42C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78" w:type="pct"/>
          </w:tcPr>
          <w:p w14:paraId="43624CC4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6" w:space="0" w:color="auto"/>
            </w:tcBorders>
          </w:tcPr>
          <w:p w14:paraId="2D27CB27" w14:textId="4D07614A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</w:tr>
      <w:tr w:rsidR="00BA0AC9" w:rsidRPr="007A4D9D" w14:paraId="6EB2EEB7" w14:textId="77777777" w:rsidTr="00D41B1E">
        <w:tc>
          <w:tcPr>
            <w:tcW w:w="1992" w:type="pct"/>
          </w:tcPr>
          <w:p w14:paraId="004A57F2" w14:textId="6740733D" w:rsidR="00BA0AC9" w:rsidRPr="007A4D9D" w:rsidRDefault="00BA0AC9" w:rsidP="00BA0AC9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 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77" w:type="pct"/>
          </w:tcPr>
          <w:p w14:paraId="3F1CA20D" w14:textId="77777777" w:rsidR="00BA0AC9" w:rsidRPr="007A4D9D" w:rsidRDefault="00BA0AC9" w:rsidP="00BA0AC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4" w:space="0" w:color="auto"/>
            </w:tcBorders>
          </w:tcPr>
          <w:p w14:paraId="48819CF9" w14:textId="4AFA39DD" w:rsidR="00BA0AC9" w:rsidRPr="007A4D9D" w:rsidRDefault="00FE47B7" w:rsidP="00BA0AC9">
            <w:pPr>
              <w:tabs>
                <w:tab w:val="decimal" w:pos="996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82" w:type="pct"/>
          </w:tcPr>
          <w:p w14:paraId="2F6FD2ED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4" w:space="0" w:color="auto"/>
            </w:tcBorders>
          </w:tcPr>
          <w:p w14:paraId="6FFB9919" w14:textId="299EC65A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82" w:type="pct"/>
          </w:tcPr>
          <w:p w14:paraId="222D4D78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6" w:space="0" w:color="auto"/>
              <w:bottom w:val="single" w:sz="4" w:space="0" w:color="auto"/>
            </w:tcBorders>
          </w:tcPr>
          <w:p w14:paraId="3F01B1F6" w14:textId="73B176FE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78" w:type="pct"/>
          </w:tcPr>
          <w:p w14:paraId="3F14FB24" w14:textId="77777777" w:rsidR="00BA0AC9" w:rsidRPr="007A4D9D" w:rsidRDefault="00BA0AC9" w:rsidP="00BA0AC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4" w:space="0" w:color="auto"/>
            </w:tcBorders>
          </w:tcPr>
          <w:p w14:paraId="22F36694" w14:textId="1122F6B4" w:rsidR="00BA0AC9" w:rsidRPr="007A4D9D" w:rsidRDefault="00FE47B7" w:rsidP="00BA0AC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="00BA0AC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</w:tr>
      <w:tr w:rsidR="00E10909" w:rsidRPr="007A4D9D" w14:paraId="01E79BE5" w14:textId="77777777" w:rsidTr="00D41B1E">
        <w:trPr>
          <w:trHeight w:val="20"/>
        </w:trPr>
        <w:tc>
          <w:tcPr>
            <w:tcW w:w="1992" w:type="pct"/>
          </w:tcPr>
          <w:p w14:paraId="617CD019" w14:textId="54887B86" w:rsidR="00E10909" w:rsidRPr="007A4D9D" w:rsidRDefault="00E10909" w:rsidP="00E10909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สินทรัพย์ที่เกิดจากสัญญา -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A4D9D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7A4D9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377" w:type="pct"/>
          </w:tcPr>
          <w:p w14:paraId="0C484566" w14:textId="77777777" w:rsidR="00E10909" w:rsidRPr="007A4D9D" w:rsidRDefault="00E10909" w:rsidP="00E1090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B9B0643" w14:textId="74A519E5" w:rsidR="00E10909" w:rsidRPr="007A4D9D" w:rsidRDefault="00FE47B7" w:rsidP="00E1090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="00A44148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82" w:type="pct"/>
          </w:tcPr>
          <w:p w14:paraId="154C18A0" w14:textId="77777777" w:rsidR="00E10909" w:rsidRPr="007A4D9D" w:rsidRDefault="00E10909" w:rsidP="00E1090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597543" w14:textId="1D96AE69" w:rsidR="00E10909" w:rsidRPr="007A4D9D" w:rsidRDefault="00FE47B7" w:rsidP="00E1090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E1090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193</w:t>
            </w:r>
            <w:r w:rsidR="00E1090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008</w:t>
            </w:r>
          </w:p>
        </w:tc>
        <w:tc>
          <w:tcPr>
            <w:tcW w:w="82" w:type="pct"/>
          </w:tcPr>
          <w:p w14:paraId="39F45B97" w14:textId="77777777" w:rsidR="00E10909" w:rsidRPr="007A4D9D" w:rsidRDefault="00E10909" w:rsidP="00E10909">
            <w:pPr>
              <w:tabs>
                <w:tab w:val="left" w:pos="2013"/>
              </w:tabs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E6A77EF" w14:textId="3BEB4E57" w:rsidR="00E10909" w:rsidRPr="007A4D9D" w:rsidRDefault="00FE47B7" w:rsidP="00E1090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4C4F93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78" w:type="pct"/>
          </w:tcPr>
          <w:p w14:paraId="058801FD" w14:textId="77777777" w:rsidR="00E10909" w:rsidRPr="007A4D9D" w:rsidRDefault="00E10909" w:rsidP="00E1090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4DC10B9E" w14:textId="7CB6E864" w:rsidR="00E10909" w:rsidRPr="007A4D9D" w:rsidRDefault="00FE47B7" w:rsidP="00E1090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E1090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398</w:t>
            </w:r>
            <w:r w:rsidR="00E10909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  <w:tr w:rsidR="00E10909" w:rsidRPr="007A4D9D" w14:paraId="2B0D3D58" w14:textId="77777777" w:rsidTr="00D41B1E">
        <w:trPr>
          <w:trHeight w:val="20"/>
        </w:trPr>
        <w:tc>
          <w:tcPr>
            <w:tcW w:w="1992" w:type="pct"/>
          </w:tcPr>
          <w:p w14:paraId="2346259C" w14:textId="12F7A610" w:rsidR="00E10909" w:rsidRPr="007A4D9D" w:rsidRDefault="00E10909" w:rsidP="00E10909">
            <w:pPr>
              <w:ind w:left="174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A4D9D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 xml:space="preserve"> </w:t>
            </w:r>
            <w:r w:rsidRPr="007A4D9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77" w:type="pct"/>
          </w:tcPr>
          <w:p w14:paraId="551D9927" w14:textId="77777777" w:rsidR="00E10909" w:rsidRPr="007A4D9D" w:rsidRDefault="00E10909" w:rsidP="00E10909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B8951F2" w14:textId="22BEC266" w:rsidR="00E10909" w:rsidRPr="007A4D9D" w:rsidRDefault="00187A85" w:rsidP="00E10909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pct"/>
          </w:tcPr>
          <w:p w14:paraId="0E199685" w14:textId="77777777" w:rsidR="00E10909" w:rsidRPr="007A4D9D" w:rsidRDefault="00E10909" w:rsidP="00E1090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06B02B7C" w14:textId="7AB0832A" w:rsidR="00E10909" w:rsidRPr="00D41B1E" w:rsidRDefault="00E10909" w:rsidP="00D41B1E">
            <w:pPr>
              <w:tabs>
                <w:tab w:val="decimal" w:pos="1029"/>
              </w:tabs>
              <w:ind w:left="-115" w:right="90"/>
              <w:rPr>
                <w:rFonts w:ascii="Angsana New" w:hAnsi="Angsana New" w:cs="Angsana New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" w:type="pct"/>
          </w:tcPr>
          <w:p w14:paraId="2F80EC3F" w14:textId="77777777" w:rsidR="00E10909" w:rsidRPr="007A4D9D" w:rsidRDefault="00E10909" w:rsidP="00E10909">
            <w:pPr>
              <w:tabs>
                <w:tab w:val="left" w:pos="2013"/>
              </w:tabs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FF3E933" w14:textId="2FB9043D" w:rsidR="00E10909" w:rsidRPr="00C72309" w:rsidRDefault="001D29C5" w:rsidP="00D41B1E">
            <w:pPr>
              <w:tabs>
                <w:tab w:val="decimal" w:pos="1019"/>
              </w:tabs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187A85" w:rsidRPr="007A4D9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87A85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187A85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="00187A85" w:rsidRPr="007A4D9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8" w:type="pct"/>
          </w:tcPr>
          <w:p w14:paraId="4B465232" w14:textId="77777777" w:rsidR="00E10909" w:rsidRPr="007A4D9D" w:rsidRDefault="00E10909" w:rsidP="00E10909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3CC2DFD" w14:textId="423858B3" w:rsidR="00E10909" w:rsidRPr="00C72309" w:rsidRDefault="00E10909" w:rsidP="00C72309">
            <w:pPr>
              <w:tabs>
                <w:tab w:val="decimal" w:pos="1020"/>
              </w:tabs>
              <w:ind w:left="-115" w:righ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E47B7" w:rsidRPr="00FE47B7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Pr="007A4D9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075E6" w:rsidRPr="007A4D9D" w14:paraId="3CF62AA9" w14:textId="77777777" w:rsidTr="00D41B1E">
        <w:trPr>
          <w:trHeight w:val="20"/>
        </w:trPr>
        <w:tc>
          <w:tcPr>
            <w:tcW w:w="1992" w:type="pct"/>
          </w:tcPr>
          <w:p w14:paraId="7C9DFCFE" w14:textId="328F904D" w:rsidR="000075E6" w:rsidRPr="007A4D9D" w:rsidRDefault="000075E6" w:rsidP="000075E6">
            <w:pPr>
              <w:ind w:right="-108"/>
              <w:jc w:val="both"/>
              <w:rPr>
                <w:rFonts w:ascii="Angsana New" w:hAnsi="Angsana New" w:cs="Angsana New"/>
                <w:spacing w:val="-2"/>
                <w:sz w:val="24"/>
                <w:szCs w:val="24"/>
                <w:u w:val="single"/>
                <w:cs/>
              </w:rPr>
            </w:pPr>
            <w:r w:rsidRPr="007A4D9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รวมสินทรัพย์ที่เกิดจากสัญญา</w:t>
            </w:r>
            <w:r w:rsidRPr="007A4D9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7A4D9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-</w:t>
            </w:r>
            <w:r w:rsidRPr="007A4D9D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7A4D9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หมุนเวียน</w:t>
            </w:r>
            <w:r w:rsidRPr="007A4D9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7A4D9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-</w:t>
            </w:r>
            <w:r w:rsidRPr="007A4D9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377" w:type="pct"/>
          </w:tcPr>
          <w:p w14:paraId="53FF8ADE" w14:textId="77777777" w:rsidR="000075E6" w:rsidRPr="007A4D9D" w:rsidRDefault="000075E6" w:rsidP="000075E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D7F4463" w14:textId="272237F8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C4F93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809</w:t>
            </w:r>
            <w:r w:rsidR="004C4F93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82" w:type="pct"/>
          </w:tcPr>
          <w:p w14:paraId="666F465B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55EAFA55" w14:textId="188EAA44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045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82" w:type="pct"/>
          </w:tcPr>
          <w:p w14:paraId="32927096" w14:textId="77777777" w:rsidR="000075E6" w:rsidRPr="007A4D9D" w:rsidRDefault="000075E6" w:rsidP="000075E6">
            <w:pPr>
              <w:tabs>
                <w:tab w:val="left" w:pos="2013"/>
              </w:tabs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6F5FEF0" w14:textId="694C81C9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150AD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730B6D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050</w:t>
            </w:r>
          </w:p>
        </w:tc>
        <w:tc>
          <w:tcPr>
            <w:tcW w:w="78" w:type="pct"/>
          </w:tcPr>
          <w:p w14:paraId="16420BDD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7ECDEC7B" w14:textId="5AF26DC3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251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031</w:t>
            </w:r>
          </w:p>
        </w:tc>
      </w:tr>
      <w:tr w:rsidR="000075E6" w:rsidRPr="007A4D9D" w14:paraId="564624A3" w14:textId="77777777" w:rsidTr="00D41B1E">
        <w:trPr>
          <w:trHeight w:val="20"/>
        </w:trPr>
        <w:tc>
          <w:tcPr>
            <w:tcW w:w="1992" w:type="pct"/>
          </w:tcPr>
          <w:p w14:paraId="6037FEBE" w14:textId="77777777" w:rsidR="000075E6" w:rsidRPr="007A4D9D" w:rsidRDefault="000075E6" w:rsidP="000075E6">
            <w:pPr>
              <w:tabs>
                <w:tab w:val="left" w:pos="270"/>
              </w:tabs>
              <w:ind w:right="1878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ตั๋วเงินรับการค้า</w:t>
            </w:r>
          </w:p>
        </w:tc>
        <w:tc>
          <w:tcPr>
            <w:tcW w:w="377" w:type="pct"/>
          </w:tcPr>
          <w:p w14:paraId="5F349CFB" w14:textId="77777777" w:rsidR="000075E6" w:rsidRPr="007A4D9D" w:rsidRDefault="000075E6" w:rsidP="000075E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07740D9" w14:textId="45382471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82" w:type="pct"/>
          </w:tcPr>
          <w:p w14:paraId="79FF7B60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592D1B12" w14:textId="6F1F48FA" w:rsidR="000075E6" w:rsidRPr="007A4D9D" w:rsidRDefault="000075E6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2745709" w14:textId="77777777" w:rsidR="000075E6" w:rsidRPr="007A4D9D" w:rsidRDefault="000075E6" w:rsidP="000075E6">
            <w:pPr>
              <w:tabs>
                <w:tab w:val="left" w:pos="2013"/>
              </w:tabs>
              <w:ind w:left="-108" w:right="4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43BB169" w14:textId="64E159CC" w:rsidR="000075E6" w:rsidRPr="007A4D9D" w:rsidRDefault="000075E6" w:rsidP="00211829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8" w:type="pct"/>
          </w:tcPr>
          <w:p w14:paraId="7111EB5F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77FA0BC" w14:textId="79717D15" w:rsidR="000075E6" w:rsidRPr="007A4D9D" w:rsidRDefault="000075E6" w:rsidP="00107BC3">
            <w:pPr>
              <w:tabs>
                <w:tab w:val="decimal" w:pos="55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075E6" w:rsidRPr="007A4D9D" w14:paraId="6F613437" w14:textId="77777777" w:rsidTr="00D41B1E">
        <w:tc>
          <w:tcPr>
            <w:tcW w:w="1992" w:type="pct"/>
          </w:tcPr>
          <w:p w14:paraId="5BF860F9" w14:textId="77777777" w:rsidR="000075E6" w:rsidRPr="007A4D9D" w:rsidRDefault="000075E6" w:rsidP="000075E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377" w:type="pct"/>
          </w:tcPr>
          <w:p w14:paraId="62AD0F8A" w14:textId="77777777" w:rsidR="000075E6" w:rsidRPr="007A4D9D" w:rsidRDefault="000075E6" w:rsidP="000075E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</w:tcPr>
          <w:p w14:paraId="243A0E3B" w14:textId="634D4642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="00730B6D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82" w:type="pct"/>
          </w:tcPr>
          <w:p w14:paraId="6240B2E4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671BBD47" w14:textId="0A10B4B7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843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82" w:type="pct"/>
          </w:tcPr>
          <w:p w14:paraId="2E392E93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62BC98D0" w14:textId="56D32EEC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FF04E1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78" w:type="pct"/>
          </w:tcPr>
          <w:p w14:paraId="783F547A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3098C242" w14:textId="4CC181DA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742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040</w:t>
            </w:r>
          </w:p>
        </w:tc>
      </w:tr>
      <w:tr w:rsidR="000075E6" w:rsidRPr="007A4D9D" w14:paraId="00BF5ACA" w14:textId="77777777" w:rsidTr="00D41B1E">
        <w:trPr>
          <w:trHeight w:val="216"/>
        </w:trPr>
        <w:tc>
          <w:tcPr>
            <w:tcW w:w="1992" w:type="pct"/>
          </w:tcPr>
          <w:p w14:paraId="7F1D24CD" w14:textId="71FD85D8" w:rsidR="000075E6" w:rsidRPr="007A4D9D" w:rsidRDefault="000075E6" w:rsidP="000075E6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ลูกหนี้หมุนเวียนอื่นบริษัทที่เกี่ยวข้องกัน</w:t>
            </w:r>
          </w:p>
        </w:tc>
        <w:tc>
          <w:tcPr>
            <w:tcW w:w="377" w:type="pct"/>
          </w:tcPr>
          <w:p w14:paraId="1C19D25F" w14:textId="007E850A" w:rsidR="000075E6" w:rsidRPr="007A4D9D" w:rsidRDefault="00FE47B7" w:rsidP="000075E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588" w:type="pct"/>
          </w:tcPr>
          <w:p w14:paraId="25A850C5" w14:textId="788D9B13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82" w:type="pct"/>
          </w:tcPr>
          <w:p w14:paraId="452F4944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</w:tcPr>
          <w:p w14:paraId="421A9C48" w14:textId="4CBD5BA6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345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  <w:tc>
          <w:tcPr>
            <w:tcW w:w="82" w:type="pct"/>
          </w:tcPr>
          <w:p w14:paraId="11EA4330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6320316C" w14:textId="14498B33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="000075E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78" w:type="pct"/>
          </w:tcPr>
          <w:p w14:paraId="6514E3C9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</w:tcPr>
          <w:p w14:paraId="6D7370E8" w14:textId="1F47E0C5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095</w:t>
            </w:r>
          </w:p>
        </w:tc>
      </w:tr>
      <w:tr w:rsidR="000075E6" w:rsidRPr="007A4D9D" w14:paraId="0AF0BDB3" w14:textId="77777777" w:rsidTr="00D41B1E">
        <w:trPr>
          <w:trHeight w:val="45"/>
        </w:trPr>
        <w:tc>
          <w:tcPr>
            <w:tcW w:w="1992" w:type="pct"/>
          </w:tcPr>
          <w:p w14:paraId="480A9714" w14:textId="64E8FE57" w:rsidR="000075E6" w:rsidRPr="007A4D9D" w:rsidRDefault="000075E6" w:rsidP="000075E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377" w:type="pct"/>
          </w:tcPr>
          <w:p w14:paraId="5952ADBC" w14:textId="77777777" w:rsidR="000075E6" w:rsidRPr="007A4D9D" w:rsidRDefault="000075E6" w:rsidP="000075E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</w:tcBorders>
          </w:tcPr>
          <w:p w14:paraId="53DFF7F0" w14:textId="2B9914F2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F33B16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  <w:r w:rsidR="00A23B48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439</w:t>
            </w:r>
          </w:p>
        </w:tc>
        <w:tc>
          <w:tcPr>
            <w:tcW w:w="82" w:type="pct"/>
          </w:tcPr>
          <w:p w14:paraId="52378894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single" w:sz="6" w:space="0" w:color="auto"/>
            </w:tcBorders>
          </w:tcPr>
          <w:p w14:paraId="377F802A" w14:textId="71C554F6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="000075E6" w:rsidRPr="007A4D9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188</w:t>
            </w:r>
            <w:r w:rsidR="000075E6" w:rsidRPr="007A4D9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596</w:t>
            </w:r>
          </w:p>
        </w:tc>
        <w:tc>
          <w:tcPr>
            <w:tcW w:w="82" w:type="pct"/>
          </w:tcPr>
          <w:p w14:paraId="3164A267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6" w:space="0" w:color="auto"/>
              <w:bottom w:val="single" w:sz="6" w:space="0" w:color="auto"/>
            </w:tcBorders>
          </w:tcPr>
          <w:p w14:paraId="7CB70668" w14:textId="12E405A6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0075E6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960</w:t>
            </w:r>
            <w:r w:rsidR="00FF04E1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</w:p>
        </w:tc>
        <w:tc>
          <w:tcPr>
            <w:tcW w:w="78" w:type="pct"/>
          </w:tcPr>
          <w:p w14:paraId="147DBE71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</w:tcBorders>
          </w:tcPr>
          <w:p w14:paraId="36FFB5DD" w14:textId="7295C740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295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</w:tr>
      <w:tr w:rsidR="000075E6" w:rsidRPr="007A4D9D" w14:paraId="01ED6ED2" w14:textId="77777777" w:rsidTr="00D41B1E">
        <w:tc>
          <w:tcPr>
            <w:tcW w:w="1992" w:type="pct"/>
          </w:tcPr>
          <w:p w14:paraId="50AA2A68" w14:textId="0BBE0B50" w:rsidR="000075E6" w:rsidRPr="007A4D9D" w:rsidRDefault="000075E6" w:rsidP="000075E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377" w:type="pct"/>
          </w:tcPr>
          <w:p w14:paraId="2B29C255" w14:textId="77777777" w:rsidR="000075E6" w:rsidRPr="007A4D9D" w:rsidRDefault="000075E6" w:rsidP="000075E6">
            <w:pPr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double" w:sz="4" w:space="0" w:color="auto"/>
            </w:tcBorders>
          </w:tcPr>
          <w:p w14:paraId="7C10F597" w14:textId="4DCED584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BA1207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  <w:r w:rsidR="00BA1207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</w:p>
        </w:tc>
        <w:tc>
          <w:tcPr>
            <w:tcW w:w="82" w:type="pct"/>
          </w:tcPr>
          <w:p w14:paraId="31AAA355" w14:textId="77777777" w:rsidR="000075E6" w:rsidRPr="007A4D9D" w:rsidRDefault="000075E6" w:rsidP="000075E6">
            <w:pPr>
              <w:tabs>
                <w:tab w:val="left" w:pos="2013"/>
              </w:tabs>
              <w:ind w:left="-108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6" w:space="0" w:color="auto"/>
              <w:bottom w:val="double" w:sz="4" w:space="0" w:color="auto"/>
            </w:tcBorders>
          </w:tcPr>
          <w:p w14:paraId="7A48C8EB" w14:textId="0363F97E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</w:t>
            </w:r>
            <w:r w:rsidR="000075E6" w:rsidRPr="007A4D9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296</w:t>
            </w:r>
            <w:r w:rsidR="000075E6" w:rsidRPr="007A4D9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421</w:t>
            </w:r>
          </w:p>
        </w:tc>
        <w:tc>
          <w:tcPr>
            <w:tcW w:w="82" w:type="pct"/>
          </w:tcPr>
          <w:p w14:paraId="5550E5CB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6" w:space="0" w:color="auto"/>
              <w:bottom w:val="double" w:sz="4" w:space="0" w:color="auto"/>
            </w:tcBorders>
          </w:tcPr>
          <w:p w14:paraId="1B8C717E" w14:textId="6351DE52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</w:t>
            </w:r>
            <w:r w:rsidR="00BA1207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106</w:t>
            </w:r>
            <w:r w:rsidR="00BA1207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596</w:t>
            </w:r>
          </w:p>
        </w:tc>
        <w:tc>
          <w:tcPr>
            <w:tcW w:w="78" w:type="pct"/>
          </w:tcPr>
          <w:p w14:paraId="75EAB2F5" w14:textId="77777777" w:rsidR="000075E6" w:rsidRPr="007A4D9D" w:rsidRDefault="000075E6" w:rsidP="000075E6">
            <w:pPr>
              <w:tabs>
                <w:tab w:val="left" w:pos="2013"/>
              </w:tabs>
              <w:ind w:left="-108" w:right="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6" w:space="0" w:color="auto"/>
              <w:bottom w:val="double" w:sz="4" w:space="0" w:color="auto"/>
            </w:tcBorders>
          </w:tcPr>
          <w:p w14:paraId="47E04615" w14:textId="6DCAD607" w:rsidR="000075E6" w:rsidRPr="007A4D9D" w:rsidRDefault="00FE47B7" w:rsidP="000075E6">
            <w:pPr>
              <w:tabs>
                <w:tab w:val="decimal" w:pos="1002"/>
              </w:tabs>
              <w:ind w:left="-115"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713</w:t>
            </w:r>
            <w:r w:rsidR="000075E6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</w:tr>
    </w:tbl>
    <w:p w14:paraId="6993F11C" w14:textId="70D128AF" w:rsidR="00A21A97" w:rsidRPr="007A4D9D" w:rsidRDefault="008D1007" w:rsidP="002228FD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7A4D9D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สินทรัพย์ที่เกิดจากสัญญาเป็นยอดค้างชำระของลูกค้าภายใต้สัญญา สำหรับงานที่ทำแล้วเสร็จจะถูกจัดประเภทใหม่เป็นลูกหนี้การค้า ณ เวลาที่ออกใบแจ้งหนี้ให้แก่ลูกค้า</w:t>
      </w:r>
      <w:r w:rsidR="00B90C5A" w:rsidRPr="007A4D9D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  <w:r w:rsidR="007407EA" w:rsidRPr="007A4D9D">
        <w:rPr>
          <w:rFonts w:asciiTheme="majorBidi" w:hAnsiTheme="majorBidi" w:cstheme="majorBidi"/>
          <w:spacing w:val="-4"/>
          <w:sz w:val="24"/>
          <w:szCs w:val="24"/>
          <w:cs/>
        </w:rPr>
        <w:t>โดย</w:t>
      </w:r>
      <w:r w:rsidR="00B90C5A" w:rsidRPr="007A4D9D">
        <w:rPr>
          <w:rFonts w:asciiTheme="majorBidi" w:hAnsiTheme="majorBidi" w:cstheme="majorBidi"/>
          <w:spacing w:val="-4"/>
          <w:sz w:val="24"/>
          <w:szCs w:val="24"/>
          <w:cs/>
        </w:rPr>
        <w:t>สินทรัพย์ที่เกิดจากสัญญาดังกล่าวจะ</w:t>
      </w:r>
      <w:r w:rsidR="007407EA" w:rsidRPr="007A4D9D">
        <w:rPr>
          <w:rFonts w:asciiTheme="majorBidi" w:hAnsiTheme="majorBidi" w:cstheme="majorBidi"/>
          <w:spacing w:val="-4"/>
          <w:sz w:val="24"/>
          <w:szCs w:val="24"/>
          <w:cs/>
        </w:rPr>
        <w:t>ออกใบแจ้งหนี้และถูก</w:t>
      </w:r>
      <w:r w:rsidR="00B90C5A" w:rsidRPr="007A4D9D">
        <w:rPr>
          <w:rFonts w:asciiTheme="majorBidi" w:hAnsiTheme="majorBidi" w:cstheme="majorBidi"/>
          <w:spacing w:val="-4"/>
          <w:sz w:val="24"/>
          <w:szCs w:val="24"/>
          <w:cs/>
        </w:rPr>
        <w:t xml:space="preserve">จัดประเภทใหม่เป็นลูกหนี้การค้าภายใน </w:t>
      </w:r>
      <w:r w:rsidR="00FE47B7" w:rsidRPr="00FE47B7">
        <w:rPr>
          <w:rFonts w:asciiTheme="majorBidi" w:hAnsiTheme="majorBidi" w:cstheme="majorBidi"/>
          <w:spacing w:val="-4"/>
          <w:sz w:val="24"/>
          <w:szCs w:val="24"/>
        </w:rPr>
        <w:t>1</w:t>
      </w:r>
      <w:r w:rsidR="00B90C5A" w:rsidRPr="007A4D9D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="00B90C5A" w:rsidRPr="007A4D9D">
        <w:rPr>
          <w:rFonts w:asciiTheme="majorBidi" w:hAnsiTheme="majorBidi" w:cstheme="majorBidi"/>
          <w:spacing w:val="-4"/>
          <w:sz w:val="24"/>
          <w:szCs w:val="24"/>
          <w:cs/>
        </w:rPr>
        <w:t>ปี</w:t>
      </w:r>
    </w:p>
    <w:p w14:paraId="0CC123F1" w14:textId="3D3B7070" w:rsidR="002F2E82" w:rsidRPr="007A4D9D" w:rsidRDefault="002F2E82" w:rsidP="002228F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  <w:r w:rsidRPr="007A4D9D">
        <w:rPr>
          <w:rFonts w:asciiTheme="majorBidi" w:hAnsiTheme="majorBidi" w:cstheme="majorBidi"/>
          <w:b/>
          <w:bCs/>
          <w:cs/>
        </w:rPr>
        <w:br/>
      </w:r>
      <w:r w:rsidRPr="007A4D9D">
        <w:rPr>
          <w:rFonts w:asciiTheme="majorBidi" w:hAnsiTheme="majorBidi" w:cstheme="majorBidi"/>
          <w:cs/>
        </w:rPr>
        <w:t xml:space="preserve">สินทรัพย์ทางการเงินหมุนเวียนอื่น </w:t>
      </w:r>
      <w:r w:rsidR="0030681E"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</w:rPr>
        <w:t>31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theme="majorBidi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</w:rPr>
        <w:t>31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theme="majorBidi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</w:rPr>
        <w:t>256</w:t>
      </w:r>
      <w:r w:rsidR="00FE47B7" w:rsidRPr="00FE47B7">
        <w:rPr>
          <w:rFonts w:asciiTheme="majorBidi" w:eastAsiaTheme="minorEastAsia" w:hAnsiTheme="majorBidi" w:cstheme="majorBidi"/>
          <w:lang w:eastAsia="ja-JP"/>
        </w:rPr>
        <w:t>8</w:t>
      </w:r>
      <w:r w:rsidR="00D5235D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7A4D9D" w14:paraId="6681F842" w14:textId="77777777" w:rsidTr="002B3419">
        <w:trPr>
          <w:cantSplit/>
          <w:tblHeader/>
        </w:trPr>
        <w:tc>
          <w:tcPr>
            <w:tcW w:w="3852" w:type="dxa"/>
          </w:tcPr>
          <w:p w14:paraId="688C8A20" w14:textId="77777777" w:rsidR="002F2E82" w:rsidRPr="007A4D9D" w:rsidRDefault="002F2E82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729BD996" w14:textId="77777777" w:rsidR="002F2E82" w:rsidRPr="007A4D9D" w:rsidRDefault="002F2E82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F73698" w14:textId="77777777" w:rsidR="002F2E82" w:rsidRPr="007A4D9D" w:rsidRDefault="002F2E82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29F63CA9" w14:textId="77777777" w:rsidR="002F2E82" w:rsidRPr="007A4D9D" w:rsidRDefault="002F2E82" w:rsidP="002228F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7A4D9D" w14:paraId="2C4E5BEB" w14:textId="77777777" w:rsidTr="002B3419">
        <w:trPr>
          <w:cantSplit/>
          <w:tblHeader/>
        </w:trPr>
        <w:tc>
          <w:tcPr>
            <w:tcW w:w="3852" w:type="dxa"/>
          </w:tcPr>
          <w:p w14:paraId="231DE627" w14:textId="77777777" w:rsidR="002F2E82" w:rsidRPr="007A4D9D" w:rsidRDefault="002F2E82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4D132867" w14:textId="77777777" w:rsidR="002F2E82" w:rsidRPr="007A4D9D" w:rsidRDefault="002F2E82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01E722" w14:textId="77777777" w:rsidR="002F2E82" w:rsidRPr="007A4D9D" w:rsidRDefault="002F2E82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2B0CFCE3" w14:textId="77777777" w:rsidR="002F2E82" w:rsidRPr="007A4D9D" w:rsidRDefault="002F2E82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35D" w:rsidRPr="007A4D9D" w14:paraId="2A1E1DB6" w14:textId="77777777" w:rsidTr="002B3419">
        <w:trPr>
          <w:cantSplit/>
          <w:tblHeader/>
        </w:trPr>
        <w:tc>
          <w:tcPr>
            <w:tcW w:w="3852" w:type="dxa"/>
          </w:tcPr>
          <w:p w14:paraId="55291CD6" w14:textId="77777777" w:rsidR="00D5235D" w:rsidRPr="007A4D9D" w:rsidRDefault="00D5235D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5442F1C" w14:textId="5AAF829D" w:rsidR="00D5235D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43D01831" w14:textId="77777777" w:rsidR="00D5235D" w:rsidRPr="007A4D9D" w:rsidRDefault="00D5235D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A57792E" w14:textId="27040028" w:rsidR="00D5235D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48D0AC35" w14:textId="77777777" w:rsidR="00D5235D" w:rsidRPr="007A4D9D" w:rsidRDefault="00D5235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086B4692" w14:textId="4DB564E8" w:rsidR="00D5235D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167F164C" w14:textId="77777777" w:rsidR="00D5235D" w:rsidRPr="007A4D9D" w:rsidRDefault="00D5235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1822DA6" w14:textId="1792BB1E" w:rsidR="00D5235D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235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66CDB" w:rsidRPr="007A4D9D" w14:paraId="5B9531ED" w14:textId="77777777" w:rsidTr="002B3419">
        <w:trPr>
          <w:cantSplit/>
          <w:tblHeader/>
        </w:trPr>
        <w:tc>
          <w:tcPr>
            <w:tcW w:w="3852" w:type="dxa"/>
          </w:tcPr>
          <w:p w14:paraId="6A60593B" w14:textId="77777777" w:rsidR="00366CDB" w:rsidRPr="007A4D9D" w:rsidRDefault="00366CDB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D4C21C6" w14:textId="5CDC3E49" w:rsidR="00366CDB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3CB86DA4" w14:textId="77777777" w:rsidR="00366CDB" w:rsidRPr="007A4D9D" w:rsidRDefault="00366CDB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2F5B6" w14:textId="0946B578" w:rsidR="00366CDB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BA90562" w14:textId="77777777" w:rsidR="00366CDB" w:rsidRPr="007A4D9D" w:rsidRDefault="00366CDB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05845" w14:textId="445E7231" w:rsidR="00366CDB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5871679" w14:textId="77777777" w:rsidR="00366CDB" w:rsidRPr="007A4D9D" w:rsidRDefault="00366CDB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5FDC5" w14:textId="0A8DB1A1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93C18" w:rsidRPr="007A4D9D" w14:paraId="459524B8" w14:textId="77777777" w:rsidTr="002B3419">
        <w:trPr>
          <w:cantSplit/>
        </w:trPr>
        <w:tc>
          <w:tcPr>
            <w:tcW w:w="3852" w:type="dxa"/>
            <w:hideMark/>
          </w:tcPr>
          <w:p w14:paraId="606691E0" w14:textId="59ED4754" w:rsidR="00B93C18" w:rsidRPr="007A4D9D" w:rsidRDefault="00B93C18" w:rsidP="00B93C18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เงินฝากประจำอายุเกิน 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แต่ไม่เกิน 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9F73882" w14:textId="61EB7FBF" w:rsidR="00B93C18" w:rsidRPr="007A4D9D" w:rsidRDefault="00FE47B7" w:rsidP="00B93C18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vAlign w:val="bottom"/>
          </w:tcPr>
          <w:p w14:paraId="7C3FAFE9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4C71EF" w14:textId="220701D3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180" w:type="dxa"/>
            <w:vAlign w:val="bottom"/>
          </w:tcPr>
          <w:p w14:paraId="39BBB411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0F7CCA2" w14:textId="4938F4EB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vAlign w:val="bottom"/>
          </w:tcPr>
          <w:p w14:paraId="6D726899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9843" w14:textId="3365D633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170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</w:tr>
      <w:tr w:rsidR="00B93C18" w:rsidRPr="007A4D9D" w14:paraId="3F037569" w14:textId="77777777" w:rsidTr="002B3419">
        <w:trPr>
          <w:cantSplit/>
        </w:trPr>
        <w:tc>
          <w:tcPr>
            <w:tcW w:w="3852" w:type="dxa"/>
            <w:hideMark/>
          </w:tcPr>
          <w:p w14:paraId="05AE93A5" w14:textId="77777777" w:rsidR="00B93C18" w:rsidRPr="007A4D9D" w:rsidRDefault="00B93C18" w:rsidP="00B93C18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2CA88" w14:textId="242487F2" w:rsidR="00B93C18" w:rsidRPr="007A4D9D" w:rsidRDefault="00FE47B7" w:rsidP="00B93C1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90" w:type="dxa"/>
            <w:vAlign w:val="bottom"/>
          </w:tcPr>
          <w:p w14:paraId="0A006F9E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6BA51" w14:textId="30592925" w:rsidR="00B93C18" w:rsidRPr="007A4D9D" w:rsidRDefault="00FE47B7" w:rsidP="00B93C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170</w:t>
            </w:r>
            <w:r w:rsidR="00B93C18" w:rsidRPr="007A4D9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180" w:type="dxa"/>
            <w:vAlign w:val="bottom"/>
          </w:tcPr>
          <w:p w14:paraId="5BE69EEC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BBA59" w14:textId="0D50239B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vAlign w:val="bottom"/>
          </w:tcPr>
          <w:p w14:paraId="74D8B069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4A24F" w14:textId="0855E882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170</w:t>
            </w:r>
            <w:r w:rsidR="00B93C18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261</w:t>
            </w:r>
          </w:p>
        </w:tc>
      </w:tr>
    </w:tbl>
    <w:p w14:paraId="02499010" w14:textId="77777777" w:rsidR="00EE7964" w:rsidRPr="007A4D9D" w:rsidRDefault="00EA1B9F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  <w:tab w:val="left" w:pos="540"/>
        </w:tabs>
        <w:ind w:left="0" w:right="-706" w:firstLine="0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olor w:val="FF0000"/>
          <w:cs/>
          <w:lang w:val="en-US" w:eastAsia="en-US"/>
        </w:rPr>
        <w:br w:type="page"/>
      </w:r>
      <w:r w:rsidR="00EE7964" w:rsidRPr="007A4D9D">
        <w:rPr>
          <w:rFonts w:asciiTheme="majorBidi" w:hAnsiTheme="majorBidi" w:cstheme="majorBidi"/>
          <w:b/>
          <w:bCs/>
          <w:cs/>
          <w:lang w:val="en-US" w:eastAsia="en-US"/>
        </w:rPr>
        <w:lastRenderedPageBreak/>
        <w:t>สินทรัพย์</w:t>
      </w:r>
      <w:r w:rsidR="00EE7964" w:rsidRPr="007A4D9D">
        <w:rPr>
          <w:rFonts w:asciiTheme="majorBidi" w:hAnsiTheme="majorBidi" w:cstheme="majorBidi"/>
          <w:b/>
          <w:bCs/>
          <w:cs/>
        </w:rPr>
        <w:t>หมุนเวียนอื่น</w:t>
      </w:r>
    </w:p>
    <w:p w14:paraId="5B28671E" w14:textId="657A869D" w:rsidR="00EE7964" w:rsidRPr="007A4D9D" w:rsidRDefault="00EE7964" w:rsidP="002228FD">
      <w:pPr>
        <w:spacing w:after="120"/>
        <w:ind w:left="547" w:right="274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สินทรัพย์หมุนเวียนอื่น </w:t>
      </w:r>
      <w:bookmarkStart w:id="0" w:name="_Hlk68509501"/>
      <w:r w:rsidR="0030681E"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</w:rPr>
        <w:t>31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theme="majorBidi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</w:rPr>
        <w:t>31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theme="majorBidi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</w:rPr>
        <w:t>256</w:t>
      </w:r>
      <w:r w:rsidR="00FE47B7" w:rsidRPr="00FE47B7">
        <w:rPr>
          <w:rFonts w:asciiTheme="majorBidi" w:eastAsiaTheme="minorEastAsia" w:hAnsiTheme="majorBidi" w:cstheme="majorBidi"/>
          <w:lang w:eastAsia="ja-JP"/>
        </w:rPr>
        <w:t>8</w:t>
      </w:r>
      <w:r w:rsidR="00D5235D" w:rsidRPr="007A4D9D">
        <w:rPr>
          <w:rFonts w:asciiTheme="majorBidi" w:eastAsiaTheme="minorEastAsia" w:hAnsiTheme="majorBidi" w:cstheme="majorBidi"/>
          <w:lang w:eastAsia="ja-JP"/>
        </w:rPr>
        <w:t xml:space="preserve"> </w:t>
      </w:r>
      <w:r w:rsidRPr="007A4D9D">
        <w:rPr>
          <w:rFonts w:asciiTheme="majorBidi" w:hAnsiTheme="majorBidi" w:cstheme="majorBidi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2163C8" w:rsidRPr="007A4D9D" w14:paraId="1FA81C03" w14:textId="77777777" w:rsidTr="002B3419">
        <w:trPr>
          <w:cantSplit/>
          <w:tblHeader/>
        </w:trPr>
        <w:tc>
          <w:tcPr>
            <w:tcW w:w="3852" w:type="dxa"/>
          </w:tcPr>
          <w:p w14:paraId="3808C84E" w14:textId="77777777" w:rsidR="00EE7964" w:rsidRPr="007A4D9D" w:rsidRDefault="00EE7964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43F92570" w14:textId="77777777" w:rsidR="00EE7964" w:rsidRPr="007A4D9D" w:rsidRDefault="00EE7964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81E1001" w14:textId="77777777" w:rsidR="00EE7964" w:rsidRPr="007A4D9D" w:rsidRDefault="00EE7964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4458D9CB" w14:textId="77777777" w:rsidR="00EE7964" w:rsidRPr="007A4D9D" w:rsidRDefault="00EE7964" w:rsidP="002228F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2163C8" w:rsidRPr="007A4D9D" w14:paraId="270DB13F" w14:textId="77777777" w:rsidTr="002B3419">
        <w:trPr>
          <w:cantSplit/>
          <w:tblHeader/>
        </w:trPr>
        <w:tc>
          <w:tcPr>
            <w:tcW w:w="3852" w:type="dxa"/>
          </w:tcPr>
          <w:p w14:paraId="0F475BB6" w14:textId="77777777" w:rsidR="00EE7964" w:rsidRPr="007A4D9D" w:rsidRDefault="00EE7964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1" w:name="_Hlk68509492"/>
            <w:bookmarkEnd w:id="0"/>
          </w:p>
        </w:tc>
        <w:tc>
          <w:tcPr>
            <w:tcW w:w="2322" w:type="dxa"/>
            <w:gridSpan w:val="3"/>
            <w:hideMark/>
          </w:tcPr>
          <w:p w14:paraId="3F960692" w14:textId="77777777" w:rsidR="00EE7964" w:rsidRPr="007A4D9D" w:rsidRDefault="00EE7964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986E461" w14:textId="77777777" w:rsidR="00EE7964" w:rsidRPr="007A4D9D" w:rsidRDefault="00EE7964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46F4592B" w14:textId="77777777" w:rsidR="00EE7964" w:rsidRPr="007A4D9D" w:rsidRDefault="00EE7964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DDF" w:rsidRPr="007A4D9D" w14:paraId="20544DA1" w14:textId="77777777" w:rsidTr="002B3419">
        <w:trPr>
          <w:cantSplit/>
          <w:tblHeader/>
        </w:trPr>
        <w:tc>
          <w:tcPr>
            <w:tcW w:w="3852" w:type="dxa"/>
          </w:tcPr>
          <w:p w14:paraId="53558392" w14:textId="77777777" w:rsidR="00E97DDF" w:rsidRPr="007A4D9D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12A54F09" w14:textId="5A2EFC30" w:rsidR="00E97DDF" w:rsidRPr="007A4D9D" w:rsidRDefault="00FE47B7" w:rsidP="00E97DDF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6AD5BB52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67EB55D" w14:textId="7075337E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2600963D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7F9079BF" w14:textId="106BD57C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649BA18D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5EE4185" w14:textId="078C1AAC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97DDF" w:rsidRPr="007A4D9D" w14:paraId="73AA73FB" w14:textId="77777777" w:rsidTr="002B3419">
        <w:trPr>
          <w:cantSplit/>
          <w:tblHeader/>
        </w:trPr>
        <w:tc>
          <w:tcPr>
            <w:tcW w:w="3852" w:type="dxa"/>
          </w:tcPr>
          <w:p w14:paraId="69DB5BC8" w14:textId="77777777" w:rsidR="00E97DDF" w:rsidRPr="007A4D9D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1F5CEEFC" w14:textId="7B2AE902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4B48FF88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FD0E8" w14:textId="513996A2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47E3F95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A59EECE" w14:textId="201A5F32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072B06BE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AE5974" w14:textId="2D618919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249A9" w:rsidRPr="007A4D9D" w14:paraId="3682AC01" w14:textId="77777777" w:rsidTr="002B3419">
        <w:trPr>
          <w:cantSplit/>
        </w:trPr>
        <w:tc>
          <w:tcPr>
            <w:tcW w:w="3852" w:type="dxa"/>
            <w:hideMark/>
          </w:tcPr>
          <w:p w14:paraId="5D32E9CF" w14:textId="77777777" w:rsidR="008249A9" w:rsidRPr="007A4D9D" w:rsidRDefault="008249A9" w:rsidP="008249A9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2" w:type="dxa"/>
            <w:vAlign w:val="bottom"/>
          </w:tcPr>
          <w:p w14:paraId="05409F9E" w14:textId="49281F9E" w:rsidR="008249A9" w:rsidRPr="007A4D9D" w:rsidRDefault="00FE47B7" w:rsidP="008249A9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="001832F7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90" w:type="dxa"/>
            <w:vAlign w:val="bottom"/>
          </w:tcPr>
          <w:p w14:paraId="1B3815B7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A5D27D" w14:textId="403060EA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1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834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857</w:t>
            </w:r>
          </w:p>
        </w:tc>
        <w:tc>
          <w:tcPr>
            <w:tcW w:w="180" w:type="dxa"/>
            <w:vAlign w:val="bottom"/>
          </w:tcPr>
          <w:p w14:paraId="6188EA69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5C95B8A7" w14:textId="11C2EF1D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="00F626F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90" w:type="dxa"/>
            <w:vAlign w:val="bottom"/>
          </w:tcPr>
          <w:p w14:paraId="76D9B7D4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E4611" w14:textId="213504A6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cs="Angsana New"/>
                <w:sz w:val="28"/>
                <w:szCs w:val="28"/>
              </w:rPr>
              <w:t>1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834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857</w:t>
            </w:r>
          </w:p>
        </w:tc>
      </w:tr>
      <w:tr w:rsidR="008249A9" w:rsidRPr="007A4D9D" w14:paraId="431606C9" w14:textId="77777777" w:rsidTr="002B3419">
        <w:trPr>
          <w:cantSplit/>
        </w:trPr>
        <w:tc>
          <w:tcPr>
            <w:tcW w:w="3852" w:type="dxa"/>
          </w:tcPr>
          <w:p w14:paraId="4E0D742F" w14:textId="77777777" w:rsidR="008249A9" w:rsidRPr="007A4D9D" w:rsidRDefault="008249A9" w:rsidP="008249A9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152" w:type="dxa"/>
            <w:vAlign w:val="bottom"/>
          </w:tcPr>
          <w:p w14:paraId="752F1666" w14:textId="42C660D2" w:rsidR="008249A9" w:rsidRPr="007A4D9D" w:rsidRDefault="00FE47B7" w:rsidP="008249A9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90" w:type="dxa"/>
            <w:vAlign w:val="bottom"/>
          </w:tcPr>
          <w:p w14:paraId="2A7B3367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6FC312" w14:textId="1320D4D5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1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817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710</w:t>
            </w:r>
          </w:p>
        </w:tc>
        <w:tc>
          <w:tcPr>
            <w:tcW w:w="180" w:type="dxa"/>
            <w:vAlign w:val="bottom"/>
          </w:tcPr>
          <w:p w14:paraId="019B5C6A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4034FDF0" w14:textId="2B27F052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  <w:vAlign w:val="bottom"/>
          </w:tcPr>
          <w:p w14:paraId="4BFEB934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3DD1B" w14:textId="19890141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1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798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755</w:t>
            </w:r>
          </w:p>
        </w:tc>
      </w:tr>
      <w:tr w:rsidR="008249A9" w:rsidRPr="007A4D9D" w14:paraId="0A82BED1" w14:textId="77777777" w:rsidTr="002B3419">
        <w:trPr>
          <w:cantSplit/>
        </w:trPr>
        <w:tc>
          <w:tcPr>
            <w:tcW w:w="3852" w:type="dxa"/>
            <w:hideMark/>
          </w:tcPr>
          <w:p w14:paraId="3F0F2CC7" w14:textId="77777777" w:rsidR="008249A9" w:rsidRPr="007A4D9D" w:rsidRDefault="008249A9" w:rsidP="008249A9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35AD61" w14:textId="5B128AD4" w:rsidR="008249A9" w:rsidRPr="007A4D9D" w:rsidRDefault="00FE47B7" w:rsidP="00824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  <w:r w:rsidR="005077FF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90" w:type="dxa"/>
            <w:vAlign w:val="bottom"/>
          </w:tcPr>
          <w:p w14:paraId="5A4928F8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59DEA" w14:textId="410B05F2" w:rsidR="008249A9" w:rsidRPr="007A4D9D" w:rsidRDefault="00FE47B7" w:rsidP="00824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8249A9" w:rsidRPr="007A4D9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652</w:t>
            </w:r>
            <w:r w:rsidR="008249A9" w:rsidRPr="007A4D9D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180" w:type="dxa"/>
            <w:vAlign w:val="bottom"/>
          </w:tcPr>
          <w:p w14:paraId="29780276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032448" w14:textId="304B980F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93C1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="005077F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90" w:type="dxa"/>
            <w:vAlign w:val="bottom"/>
          </w:tcPr>
          <w:p w14:paraId="1F93DFEF" w14:textId="77777777" w:rsidR="008249A9" w:rsidRPr="007A4D9D" w:rsidRDefault="008249A9" w:rsidP="008249A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29E62" w14:textId="566335ED" w:rsidR="008249A9" w:rsidRPr="007A4D9D" w:rsidRDefault="00FE47B7" w:rsidP="008249A9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3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633</w:t>
            </w:r>
            <w:r w:rsidR="008249A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612</w:t>
            </w:r>
          </w:p>
        </w:tc>
      </w:tr>
    </w:tbl>
    <w:bookmarkEnd w:id="1"/>
    <w:p w14:paraId="363BDDB9" w14:textId="77777777" w:rsidR="008C4DE7" w:rsidRPr="007A4D9D" w:rsidRDefault="00FF7FCB" w:rsidP="002228F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6DB596AD" w14:textId="433DE4A1" w:rsidR="008C4DE7" w:rsidRPr="007A4D9D" w:rsidRDefault="008C4DE7" w:rsidP="002228FD">
      <w:pPr>
        <w:spacing w:after="120"/>
        <w:ind w:left="547"/>
        <w:rPr>
          <w:rFonts w:asciiTheme="majorBidi" w:hAnsiTheme="majorBidi" w:cstheme="majorBidi"/>
          <w:b/>
          <w:bCs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>สินทรัพย์ทางการเงิน</w:t>
      </w:r>
      <w:r w:rsidR="002163C8" w:rsidRPr="007A4D9D">
        <w:rPr>
          <w:rFonts w:asciiTheme="majorBidi" w:hAnsiTheme="majorBidi" w:cstheme="majorBidi"/>
          <w:spacing w:val="-4"/>
          <w:cs/>
        </w:rPr>
        <w:t>ไม่</w:t>
      </w:r>
      <w:r w:rsidRPr="007A4D9D">
        <w:rPr>
          <w:rFonts w:asciiTheme="majorBidi" w:hAnsiTheme="majorBidi" w:cstheme="majorBidi"/>
          <w:spacing w:val="-4"/>
          <w:cs/>
        </w:rPr>
        <w:t xml:space="preserve">หมุนเวียนอื่น 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D5235D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D5235D" w:rsidRPr="007A4D9D">
        <w:rPr>
          <w:rFonts w:asciiTheme="majorBidi" w:hAnsiTheme="majorBidi" w:cstheme="majorBidi"/>
          <w:spacing w:val="-8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D5235D" w:rsidRPr="007A4D9D">
        <w:rPr>
          <w:rFonts w:asciiTheme="majorBidi" w:hAnsiTheme="majorBidi" w:cstheme="majorBidi"/>
          <w:spacing w:val="-8"/>
        </w:rPr>
        <w:t xml:space="preserve"> </w:t>
      </w:r>
      <w:r w:rsidR="00D5235D" w:rsidRPr="007A4D9D">
        <w:rPr>
          <w:rFonts w:asciiTheme="majorBidi" w:hAnsiTheme="majorBidi" w:cstheme="majorBidi"/>
          <w:spacing w:val="-8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spacing w:val="-8"/>
        </w:rPr>
        <w:t>256</w:t>
      </w:r>
      <w:r w:rsidR="00FE47B7" w:rsidRPr="00FE47B7">
        <w:rPr>
          <w:rFonts w:asciiTheme="majorBidi" w:eastAsiaTheme="minorEastAsia" w:hAnsiTheme="majorBidi" w:cstheme="majorBidi"/>
          <w:spacing w:val="-8"/>
          <w:lang w:eastAsia="ja-JP"/>
        </w:rPr>
        <w:t>8</w:t>
      </w:r>
      <w:r w:rsidR="00D5235D" w:rsidRPr="007A4D9D">
        <w:rPr>
          <w:rFonts w:asciiTheme="majorBidi" w:eastAsiaTheme="minorEastAsia" w:hAnsiTheme="majorBidi" w:cstheme="majorBidi"/>
          <w:spacing w:val="-8"/>
          <w:lang w:eastAsia="ja-JP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52"/>
        <w:gridCol w:w="90"/>
        <w:gridCol w:w="1080"/>
        <w:gridCol w:w="180"/>
        <w:gridCol w:w="1098"/>
        <w:gridCol w:w="90"/>
        <w:gridCol w:w="1170"/>
      </w:tblGrid>
      <w:tr w:rsidR="00C05789" w:rsidRPr="007A4D9D" w14:paraId="227601A2" w14:textId="77777777" w:rsidTr="00962796">
        <w:trPr>
          <w:cantSplit/>
          <w:tblHeader/>
        </w:trPr>
        <w:tc>
          <w:tcPr>
            <w:tcW w:w="3852" w:type="dxa"/>
          </w:tcPr>
          <w:p w14:paraId="6A626DAC" w14:textId="77777777" w:rsidR="008C4DE7" w:rsidRPr="007A4D9D" w:rsidRDefault="008C4DE7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" w:name="_Hlk180932210"/>
          </w:p>
        </w:tc>
        <w:tc>
          <w:tcPr>
            <w:tcW w:w="2322" w:type="dxa"/>
            <w:gridSpan w:val="3"/>
          </w:tcPr>
          <w:p w14:paraId="5D163F04" w14:textId="77777777" w:rsidR="008C4DE7" w:rsidRPr="007A4D9D" w:rsidRDefault="008C4DE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97C6CFF" w14:textId="77777777" w:rsidR="008C4DE7" w:rsidRPr="007A4D9D" w:rsidRDefault="008C4DE7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</w:tcPr>
          <w:p w14:paraId="756E45BB" w14:textId="77777777" w:rsidR="008C4DE7" w:rsidRPr="007A4D9D" w:rsidRDefault="008C4DE7" w:rsidP="002228FD">
            <w:pPr>
              <w:ind w:left="-9" w:right="80" w:firstLine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05789" w:rsidRPr="007A4D9D" w14:paraId="6FD21242" w14:textId="77777777" w:rsidTr="00962796">
        <w:trPr>
          <w:cantSplit/>
          <w:tblHeader/>
        </w:trPr>
        <w:tc>
          <w:tcPr>
            <w:tcW w:w="3852" w:type="dxa"/>
          </w:tcPr>
          <w:p w14:paraId="24297081" w14:textId="77777777" w:rsidR="008C4DE7" w:rsidRPr="007A4D9D" w:rsidRDefault="008C4DE7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  <w:gridSpan w:val="3"/>
            <w:hideMark/>
          </w:tcPr>
          <w:p w14:paraId="64CDD7BB" w14:textId="77777777" w:rsidR="008C4DE7" w:rsidRPr="007A4D9D" w:rsidRDefault="008C4DE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DA1D17" w14:textId="77777777" w:rsidR="008C4DE7" w:rsidRPr="007A4D9D" w:rsidRDefault="008C4DE7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hideMark/>
          </w:tcPr>
          <w:p w14:paraId="159AD460" w14:textId="77777777" w:rsidR="008C4DE7" w:rsidRPr="007A4D9D" w:rsidRDefault="008C4DE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DDF" w:rsidRPr="007A4D9D" w14:paraId="6E9AD269" w14:textId="77777777" w:rsidTr="00962796">
        <w:trPr>
          <w:cantSplit/>
          <w:tblHeader/>
        </w:trPr>
        <w:tc>
          <w:tcPr>
            <w:tcW w:w="3852" w:type="dxa"/>
          </w:tcPr>
          <w:p w14:paraId="69134E55" w14:textId="77777777" w:rsidR="00E97DDF" w:rsidRPr="007A4D9D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hideMark/>
          </w:tcPr>
          <w:p w14:paraId="24B10380" w14:textId="39F4E18A" w:rsidR="00E97DDF" w:rsidRPr="007A4D9D" w:rsidRDefault="00FE47B7" w:rsidP="00E97DDF">
            <w:pPr>
              <w:ind w:left="-9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35DFF934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CD8D8D5" w14:textId="17B279D3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6035917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hideMark/>
          </w:tcPr>
          <w:p w14:paraId="597DAEFB" w14:textId="3776BB81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45AEB50A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EA016E3" w14:textId="746A85C7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7DDF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97DDF" w:rsidRPr="007A4D9D" w14:paraId="2DA04FDD" w14:textId="77777777" w:rsidTr="00962796">
        <w:trPr>
          <w:cantSplit/>
          <w:tblHeader/>
        </w:trPr>
        <w:tc>
          <w:tcPr>
            <w:tcW w:w="3852" w:type="dxa"/>
          </w:tcPr>
          <w:p w14:paraId="196C62D2" w14:textId="77777777" w:rsidR="00E97DDF" w:rsidRPr="007A4D9D" w:rsidRDefault="00E97DDF" w:rsidP="00E97DDF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E17E382" w14:textId="10142139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57FEE89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EBE6F" w14:textId="01B18305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D0C78CC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2830718" w14:textId="33BD10A9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37B40D85" w14:textId="77777777" w:rsidR="00E97DDF" w:rsidRPr="007A4D9D" w:rsidRDefault="00E97DDF" w:rsidP="00E97DD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776D14" w14:textId="0C20FC90" w:rsidR="00E97DDF" w:rsidRPr="007A4D9D" w:rsidRDefault="00FE47B7" w:rsidP="00E97DDF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93C18" w:rsidRPr="007A4D9D" w14:paraId="27E2877D" w14:textId="77777777" w:rsidTr="00962796">
        <w:trPr>
          <w:cantSplit/>
        </w:trPr>
        <w:tc>
          <w:tcPr>
            <w:tcW w:w="3852" w:type="dxa"/>
          </w:tcPr>
          <w:p w14:paraId="692E507E" w14:textId="61B2E262" w:rsidR="00B93C18" w:rsidRPr="007A4D9D" w:rsidRDefault="00B93C18" w:rsidP="00B93C18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เงินฝากประจำติดภาระค้ำประกัน</w:t>
            </w:r>
          </w:p>
        </w:tc>
        <w:tc>
          <w:tcPr>
            <w:tcW w:w="1152" w:type="dxa"/>
            <w:vAlign w:val="bottom"/>
          </w:tcPr>
          <w:p w14:paraId="30D2DEDF" w14:textId="19FB8457" w:rsidR="00B93C18" w:rsidRPr="007A4D9D" w:rsidRDefault="00FE47B7" w:rsidP="00B93C18">
            <w:pPr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4BCD679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7CA20A" w14:textId="5999D676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76161C6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DF0EAC7" w14:textId="170D9EB6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4E6BCC41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87AC1D" w14:textId="6FE2284E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B93C18" w:rsidRPr="007A4D9D" w14:paraId="76C008AA" w14:textId="77777777" w:rsidTr="00962796">
        <w:trPr>
          <w:cantSplit/>
        </w:trPr>
        <w:tc>
          <w:tcPr>
            <w:tcW w:w="3852" w:type="dxa"/>
            <w:hideMark/>
          </w:tcPr>
          <w:p w14:paraId="20626B66" w14:textId="40FE0AA9" w:rsidR="00B93C18" w:rsidRPr="007A4D9D" w:rsidRDefault="00B93C18" w:rsidP="00B93C18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EE019" w14:textId="414DD1B8" w:rsidR="00B93C18" w:rsidRPr="007A4D9D" w:rsidRDefault="00FE47B7" w:rsidP="00B93C1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B93C18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B93C18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07A81A31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18E0F" w14:textId="1EF71AC3" w:rsidR="00B93C18" w:rsidRPr="007A4D9D" w:rsidRDefault="00FE47B7" w:rsidP="00B93C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30</w:t>
            </w:r>
            <w:r w:rsidR="00B93C18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100</w:t>
            </w:r>
            <w:r w:rsidR="00B93C18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1B3C17E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2FC22" w14:textId="569F7A73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30</w:t>
            </w:r>
            <w:r w:rsidR="00B93C18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100</w:t>
            </w:r>
            <w:r w:rsidR="00B93C18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B5F537C" w14:textId="77777777" w:rsidR="00B93C18" w:rsidRPr="007A4D9D" w:rsidRDefault="00B93C18" w:rsidP="00B93C18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127931" w14:textId="3510EC32" w:rsidR="00B93C18" w:rsidRPr="007A4D9D" w:rsidRDefault="00FE47B7" w:rsidP="00B93C18">
            <w:pPr>
              <w:ind w:left="-4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B93C18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bookmarkEnd w:id="2"/>
    </w:tbl>
    <w:p w14:paraId="1F77DD37" w14:textId="294D70F4" w:rsidR="004A4F86" w:rsidRPr="007A4D9D" w:rsidRDefault="004A4F86" w:rsidP="002228FD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b/>
          <w:bCs/>
          <w:color w:val="FF0000"/>
        </w:rPr>
        <w:sectPr w:rsidR="004A4F86" w:rsidRPr="007A4D9D" w:rsidSect="002228FD">
          <w:headerReference w:type="default" r:id="rId10"/>
          <w:footerReference w:type="default" r:id="rId11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435"/>
        </w:sectPr>
      </w:pPr>
    </w:p>
    <w:p w14:paraId="546E4279" w14:textId="77777777" w:rsidR="00D35C8D" w:rsidRPr="007A4D9D" w:rsidRDefault="00D35C8D" w:rsidP="002228FD">
      <w:pPr>
        <w:numPr>
          <w:ilvl w:val="0"/>
          <w:numId w:val="1"/>
        </w:numPr>
        <w:ind w:left="540" w:right="184" w:hanging="540"/>
        <w:rPr>
          <w:rFonts w:asciiTheme="majorBidi" w:hAnsiTheme="majorBidi" w:cstheme="majorBidi"/>
          <w:b/>
          <w:bCs/>
          <w:cs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28FAD312" w14:textId="546F4E5F" w:rsidR="0061462A" w:rsidRPr="007A4D9D" w:rsidRDefault="00D35C8D" w:rsidP="00F916F4">
      <w:pPr>
        <w:pStyle w:val="BodyText3"/>
        <w:tabs>
          <w:tab w:val="clear" w:pos="360"/>
          <w:tab w:val="clear" w:pos="900"/>
          <w:tab w:val="left" w:pos="224"/>
        </w:tabs>
        <w:spacing w:after="120"/>
        <w:ind w:left="547" w:right="0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เงินลงทุนในบริษัทย่อย </w:t>
      </w:r>
      <w:r w:rsidR="0030681E" w:rsidRPr="007A4D9D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E47B7" w:rsidRPr="00FE47B7">
        <w:rPr>
          <w:rFonts w:asciiTheme="majorBidi" w:hAnsiTheme="majorBidi" w:cstheme="majorBidi"/>
          <w:lang w:val="en-US"/>
        </w:rPr>
        <w:t>31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lang w:val="en-US"/>
        </w:rPr>
        <w:t>2569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theme="majorBidi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lang w:val="en-US"/>
        </w:rPr>
        <w:t>31</w:t>
      </w:r>
      <w:r w:rsidR="00D5235D" w:rsidRPr="007A4D9D">
        <w:rPr>
          <w:rFonts w:asciiTheme="majorBidi" w:hAnsiTheme="majorBidi" w:cstheme="majorBidi"/>
        </w:rPr>
        <w:t xml:space="preserve"> </w:t>
      </w:r>
      <w:r w:rsidR="00D5235D" w:rsidRPr="007A4D9D">
        <w:rPr>
          <w:rFonts w:asciiTheme="majorBidi" w:hAnsiTheme="majorBidi" w:cstheme="majorBidi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lang w:val="en-US"/>
        </w:rPr>
        <w:t>256</w:t>
      </w:r>
      <w:r w:rsidR="00FE47B7" w:rsidRPr="00FE47B7">
        <w:rPr>
          <w:rFonts w:asciiTheme="majorBidi" w:eastAsiaTheme="minorEastAsia" w:hAnsiTheme="majorBidi" w:cstheme="majorBidi"/>
          <w:lang w:val="en-US" w:eastAsia="ja-JP"/>
        </w:rPr>
        <w:t>8</w:t>
      </w:r>
      <w:r w:rsidR="00D5235D" w:rsidRPr="007A4D9D">
        <w:rPr>
          <w:rFonts w:asciiTheme="majorBidi" w:eastAsiaTheme="minorEastAsia" w:hAnsiTheme="majorBidi" w:cstheme="majorBidi"/>
          <w:lang w:eastAsia="ja-JP"/>
        </w:rPr>
        <w:t xml:space="preserve"> </w:t>
      </w:r>
      <w:r w:rsidRPr="007A4D9D">
        <w:rPr>
          <w:rFonts w:asciiTheme="majorBidi" w:hAnsiTheme="majorBidi" w:cstheme="majorBidi"/>
          <w:cs/>
        </w:rPr>
        <w:t>มีดังนี้</w:t>
      </w:r>
    </w:p>
    <w:tbl>
      <w:tblPr>
        <w:tblW w:w="135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809"/>
        <w:gridCol w:w="86"/>
        <w:gridCol w:w="815"/>
        <w:gridCol w:w="115"/>
        <w:gridCol w:w="777"/>
        <w:gridCol w:w="90"/>
        <w:gridCol w:w="773"/>
        <w:gridCol w:w="90"/>
        <w:gridCol w:w="803"/>
        <w:gridCol w:w="90"/>
        <w:gridCol w:w="817"/>
        <w:gridCol w:w="93"/>
        <w:gridCol w:w="852"/>
        <w:gridCol w:w="90"/>
        <w:gridCol w:w="857"/>
        <w:gridCol w:w="47"/>
        <w:gridCol w:w="860"/>
        <w:gridCol w:w="90"/>
        <w:gridCol w:w="846"/>
        <w:gridCol w:w="20"/>
      </w:tblGrid>
      <w:tr w:rsidR="00AD3FC5" w:rsidRPr="007A4D9D" w14:paraId="47DAF009" w14:textId="2C6E71A3" w:rsidTr="00FE47B7">
        <w:trPr>
          <w:gridAfter w:val="1"/>
          <w:wAfter w:w="20" w:type="dxa"/>
          <w:trHeight w:val="20"/>
        </w:trPr>
        <w:tc>
          <w:tcPr>
            <w:tcW w:w="4500" w:type="dxa"/>
            <w:vAlign w:val="bottom"/>
          </w:tcPr>
          <w:p w14:paraId="7B36F2AB" w14:textId="77777777" w:rsidR="00AD3FC5" w:rsidRPr="007A4D9D" w:rsidRDefault="00AD3FC5" w:rsidP="002228FD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0" w:type="dxa"/>
            <w:gridSpan w:val="19"/>
            <w:vAlign w:val="bottom"/>
          </w:tcPr>
          <w:p w14:paraId="36EC6C71" w14:textId="71AACC35" w:rsidR="00AD3FC5" w:rsidRPr="007A4D9D" w:rsidRDefault="00AD3FC5" w:rsidP="00A05955">
            <w:pPr>
              <w:ind w:left="-158" w:right="88" w:firstLine="153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7A4D9D">
              <w:rPr>
                <w:rFonts w:asciiTheme="majorBidi" w:hAnsiTheme="majorBidi" w:cs="Angsana New"/>
                <w:b/>
                <w:bCs/>
                <w:color w:val="000000" w:themeColor="text1"/>
                <w:sz w:val="20"/>
                <w:szCs w:val="20"/>
                <w:cs/>
              </w:rPr>
              <w:t>หน่วย : บาท</w:t>
            </w:r>
          </w:p>
        </w:tc>
      </w:tr>
      <w:tr w:rsidR="00AD3FC5" w:rsidRPr="007A4D9D" w14:paraId="0F0800C2" w14:textId="0BB349C9" w:rsidTr="00FE47B7">
        <w:trPr>
          <w:gridAfter w:val="1"/>
          <w:wAfter w:w="20" w:type="dxa"/>
          <w:trHeight w:val="20"/>
        </w:trPr>
        <w:tc>
          <w:tcPr>
            <w:tcW w:w="4500" w:type="dxa"/>
            <w:vAlign w:val="bottom"/>
          </w:tcPr>
          <w:p w14:paraId="7AE322B9" w14:textId="77777777" w:rsidR="00AD3FC5" w:rsidRPr="007A4D9D" w:rsidRDefault="00AD3FC5" w:rsidP="002228FD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0" w:type="dxa"/>
            <w:gridSpan w:val="19"/>
            <w:vAlign w:val="bottom"/>
          </w:tcPr>
          <w:p w14:paraId="47913961" w14:textId="64C18254" w:rsidR="00AD3FC5" w:rsidRPr="007A4D9D" w:rsidRDefault="00AD3FC5" w:rsidP="002228FD">
            <w:pPr>
              <w:ind w:left="-158" w:right="-7" w:firstLine="153"/>
              <w:jc w:val="center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7A4D9D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D3FC5" w:rsidRPr="007A4D9D" w14:paraId="715DE055" w14:textId="07B5A804" w:rsidTr="00FE47B7">
        <w:trPr>
          <w:trHeight w:val="20"/>
        </w:trPr>
        <w:tc>
          <w:tcPr>
            <w:tcW w:w="4500" w:type="dxa"/>
            <w:vAlign w:val="bottom"/>
          </w:tcPr>
          <w:p w14:paraId="561C5437" w14:textId="77777777" w:rsidR="00AD3FC5" w:rsidRPr="007A4D9D" w:rsidRDefault="00AD3FC5" w:rsidP="00E97DDF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7D797C7" w14:textId="42E1A0FE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15" w:type="dxa"/>
            <w:vAlign w:val="bottom"/>
          </w:tcPr>
          <w:p w14:paraId="44E65FF2" w14:textId="77777777" w:rsidR="00AD3FC5" w:rsidRPr="007A4D9D" w:rsidRDefault="00AD3FC5" w:rsidP="00E97DDF">
            <w:pPr>
              <w:tabs>
                <w:tab w:val="decimal" w:pos="36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gridSpan w:val="3"/>
            <w:vAlign w:val="bottom"/>
          </w:tcPr>
          <w:p w14:paraId="54FB98A9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31C6BC0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45E9539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B8F5179" w14:textId="77777777" w:rsidR="00AD3FC5" w:rsidRPr="007A4D9D" w:rsidRDefault="00AD3FC5" w:rsidP="00E97DDF">
            <w:pPr>
              <w:tabs>
                <w:tab w:val="decimal" w:pos="492"/>
              </w:tabs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0435576B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0D6749CA" w14:textId="77777777" w:rsidR="00AD3FC5" w:rsidRPr="007A4D9D" w:rsidRDefault="00AD3FC5" w:rsidP="00E97DDF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96" w:type="dxa"/>
            <w:gridSpan w:val="3"/>
          </w:tcPr>
          <w:p w14:paraId="4E867A69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812F88C" w14:textId="77777777" w:rsidR="00AD3FC5" w:rsidRPr="007A4D9D" w:rsidRDefault="00AD3FC5" w:rsidP="00E97DDF">
            <w:pPr>
              <w:ind w:left="-153" w:right="-99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D3FC5" w:rsidRPr="007A4D9D" w14:paraId="208D3107" w14:textId="48CF5DF2" w:rsidTr="00FE47B7">
        <w:trPr>
          <w:trHeight w:val="20"/>
        </w:trPr>
        <w:tc>
          <w:tcPr>
            <w:tcW w:w="4500" w:type="dxa"/>
            <w:vAlign w:val="bottom"/>
          </w:tcPr>
          <w:p w14:paraId="35375CBE" w14:textId="77777777" w:rsidR="00AD3FC5" w:rsidRPr="007A4D9D" w:rsidRDefault="00AD3FC5" w:rsidP="00E97DDF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710" w:type="dxa"/>
            <w:gridSpan w:val="3"/>
            <w:vAlign w:val="bottom"/>
          </w:tcPr>
          <w:p w14:paraId="27EDA5D7" w14:textId="77777777" w:rsidR="00AD3FC5" w:rsidRPr="007A4D9D" w:rsidRDefault="00AD3FC5" w:rsidP="00E97DDF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เป็นเจ้าของ </w:t>
            </w: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5" w:type="dxa"/>
            <w:vAlign w:val="bottom"/>
          </w:tcPr>
          <w:p w14:paraId="62FFE126" w14:textId="77777777" w:rsidR="00AD3FC5" w:rsidRPr="007A4D9D" w:rsidRDefault="00AD3FC5" w:rsidP="00E97DDF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gridSpan w:val="3"/>
            <w:vAlign w:val="bottom"/>
          </w:tcPr>
          <w:p w14:paraId="0D6D69EA" w14:textId="77777777" w:rsidR="00AD3FC5" w:rsidRPr="007A4D9D" w:rsidRDefault="00AD3FC5" w:rsidP="00E97DDF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90" w:type="dxa"/>
            <w:vAlign w:val="bottom"/>
          </w:tcPr>
          <w:p w14:paraId="3984FA31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D7F0EE1" w14:textId="77777777" w:rsidR="00AD3FC5" w:rsidRPr="007A4D9D" w:rsidRDefault="00AD3FC5" w:rsidP="00E97DDF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3" w:type="dxa"/>
          </w:tcPr>
          <w:p w14:paraId="4E6AA8DA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CDC883D" w14:textId="77777777" w:rsidR="00AD3FC5" w:rsidRPr="007A4D9D" w:rsidRDefault="00AD3FC5" w:rsidP="00E97DDF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47" w:type="dxa"/>
          </w:tcPr>
          <w:p w14:paraId="63636C37" w14:textId="77777777" w:rsidR="00AD3FC5" w:rsidRPr="007A4D9D" w:rsidRDefault="00AD3FC5" w:rsidP="00E97DDF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796" w:type="dxa"/>
            <w:gridSpan w:val="3"/>
          </w:tcPr>
          <w:p w14:paraId="783B7516" w14:textId="77777777" w:rsidR="00AD3FC5" w:rsidRPr="007A4D9D" w:rsidRDefault="00AD3FC5" w:rsidP="00E97DDF">
            <w:pPr>
              <w:ind w:left="-158" w:firstLine="1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0" w:type="dxa"/>
            <w:vAlign w:val="bottom"/>
          </w:tcPr>
          <w:p w14:paraId="1C07B78B" w14:textId="77777777" w:rsidR="00AD3FC5" w:rsidRPr="007A4D9D" w:rsidRDefault="00AD3FC5" w:rsidP="00E97DDF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D3FC5" w:rsidRPr="007A4D9D" w14:paraId="5029480E" w14:textId="08074964" w:rsidTr="00FE47B7">
        <w:trPr>
          <w:trHeight w:val="20"/>
        </w:trPr>
        <w:tc>
          <w:tcPr>
            <w:tcW w:w="4500" w:type="dxa"/>
            <w:vAlign w:val="bottom"/>
          </w:tcPr>
          <w:p w14:paraId="639E9EDA" w14:textId="77777777" w:rsidR="00AD3FC5" w:rsidRPr="007A4D9D" w:rsidRDefault="00AD3FC5" w:rsidP="00E97DDF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740EBB5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" w:type="dxa"/>
          </w:tcPr>
          <w:p w14:paraId="709F68C6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2E8374F5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" w:type="dxa"/>
            <w:vAlign w:val="bottom"/>
          </w:tcPr>
          <w:p w14:paraId="042AACC1" w14:textId="77777777" w:rsidR="00AD3FC5" w:rsidRPr="007A4D9D" w:rsidRDefault="00AD3FC5" w:rsidP="00E97DDF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432221B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2535647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221AE00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1CDF10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BA630F8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1B170DC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  <w:vAlign w:val="bottom"/>
          </w:tcPr>
          <w:p w14:paraId="3F438ECC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DCA1116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6BFE3ED3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3BD0995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56256661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3D57B7D" w14:textId="77777777" w:rsidR="00AD3FC5" w:rsidRPr="007A4D9D" w:rsidRDefault="00AD3FC5" w:rsidP="00E97DDF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5FEF6BF6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F0D9873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79E7D0C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26300635" w14:textId="77777777" w:rsidR="00AD3FC5" w:rsidRPr="007A4D9D" w:rsidRDefault="00AD3FC5" w:rsidP="00E97DDF">
            <w:pPr>
              <w:tabs>
                <w:tab w:val="left" w:pos="630"/>
                <w:tab w:val="decimal" w:pos="720"/>
                <w:tab w:val="left" w:pos="810"/>
                <w:tab w:val="left" w:pos="8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D3FC5" w:rsidRPr="007A4D9D" w14:paraId="795B72AF" w14:textId="261472DA" w:rsidTr="00FE47B7">
        <w:trPr>
          <w:trHeight w:val="20"/>
        </w:trPr>
        <w:tc>
          <w:tcPr>
            <w:tcW w:w="4500" w:type="dxa"/>
            <w:vAlign w:val="bottom"/>
          </w:tcPr>
          <w:p w14:paraId="5ABE1E72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A2F014" w14:textId="7FFD3FBB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86" w:type="dxa"/>
          </w:tcPr>
          <w:p w14:paraId="67E101FC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3E160EC4" w14:textId="02DB3C0F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5" w:type="dxa"/>
            <w:vAlign w:val="bottom"/>
          </w:tcPr>
          <w:p w14:paraId="6F415675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</w:tcPr>
          <w:p w14:paraId="389EBDDE" w14:textId="059674AA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3CE6AEC3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78CB42C2" w14:textId="238FD1AE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8CCF71A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5A306634" w14:textId="455A1042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0DCDB6DB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</w:tcPr>
          <w:p w14:paraId="27EC9A7F" w14:textId="36BAFD4D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3" w:type="dxa"/>
          </w:tcPr>
          <w:p w14:paraId="3AEFB0AF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14:paraId="185A0C68" w14:textId="5A4819C0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519ABBA9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</w:tcPr>
          <w:p w14:paraId="381E1FFB" w14:textId="6D53FAD9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47" w:type="dxa"/>
          </w:tcPr>
          <w:p w14:paraId="76BDB500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</w:tcPr>
          <w:p w14:paraId="66D5B284" w14:textId="18D6C605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2F2E52FD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</w:tcPr>
          <w:p w14:paraId="1F327001" w14:textId="39D660AB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D3FC5"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6CFFA3C3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D3FC5" w:rsidRPr="007A4D9D" w14:paraId="28D06993" w14:textId="3E111A76" w:rsidTr="00FE47B7">
        <w:trPr>
          <w:trHeight w:val="20"/>
        </w:trPr>
        <w:tc>
          <w:tcPr>
            <w:tcW w:w="4500" w:type="dxa"/>
          </w:tcPr>
          <w:p w14:paraId="444BA739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</w:tcPr>
          <w:p w14:paraId="255B1518" w14:textId="24F5B5F0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6" w:type="dxa"/>
          </w:tcPr>
          <w:p w14:paraId="3244F5F6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</w:tcPr>
          <w:p w14:paraId="1A9CB9B5" w14:textId="26ADBB99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15" w:type="dxa"/>
            <w:vAlign w:val="bottom"/>
          </w:tcPr>
          <w:p w14:paraId="098D1858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</w:tcPr>
          <w:p w14:paraId="04EB954E" w14:textId="2BB32966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5CCB80B0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0614D85A" w14:textId="68C4B0F4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  <w:vAlign w:val="bottom"/>
          </w:tcPr>
          <w:p w14:paraId="68BCA433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27F41883" w14:textId="4861B30B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5A5D2737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7" w:type="dxa"/>
          </w:tcPr>
          <w:p w14:paraId="42B649B7" w14:textId="1D68CD1D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3" w:type="dxa"/>
            <w:vAlign w:val="bottom"/>
          </w:tcPr>
          <w:p w14:paraId="6636B810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14:paraId="5C401BB2" w14:textId="1AC40EE5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22736C5C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7" w:type="dxa"/>
          </w:tcPr>
          <w:p w14:paraId="4110C017" w14:textId="61F35266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47" w:type="dxa"/>
          </w:tcPr>
          <w:p w14:paraId="3AA614D0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</w:tcPr>
          <w:p w14:paraId="10793CF7" w14:textId="2DE937D3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16249B90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</w:tcPr>
          <w:p w14:paraId="15708FE6" w14:textId="5C2851EE" w:rsidR="00AD3FC5" w:rsidRPr="007A4D9D" w:rsidRDefault="00FE47B7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0" w:type="dxa"/>
          </w:tcPr>
          <w:p w14:paraId="1A4D20F5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D3FC5" w:rsidRPr="007A4D9D" w14:paraId="5D25FEE9" w14:textId="457949FC" w:rsidTr="00FE47B7">
        <w:trPr>
          <w:trHeight w:val="20"/>
        </w:trPr>
        <w:tc>
          <w:tcPr>
            <w:tcW w:w="4500" w:type="dxa"/>
          </w:tcPr>
          <w:p w14:paraId="5E6EE51F" w14:textId="77777777" w:rsidR="00AD3FC5" w:rsidRPr="007A4D9D" w:rsidRDefault="00AD3FC5" w:rsidP="00E97DDF">
            <w:pPr>
              <w:ind w:right="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F58C35B" w14:textId="77777777" w:rsidR="00AD3FC5" w:rsidRPr="007A4D9D" w:rsidRDefault="00AD3FC5" w:rsidP="00E97DDF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6B4B65E1" w14:textId="77777777" w:rsidR="00AD3FC5" w:rsidRPr="007A4D9D" w:rsidRDefault="00AD3FC5" w:rsidP="00E97DDF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6905130" w14:textId="77777777" w:rsidR="00AD3FC5" w:rsidRPr="007A4D9D" w:rsidRDefault="00AD3FC5" w:rsidP="00E97DDF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" w:type="dxa"/>
            <w:vAlign w:val="bottom"/>
          </w:tcPr>
          <w:p w14:paraId="2987805F" w14:textId="77777777" w:rsidR="00AD3FC5" w:rsidRPr="007A4D9D" w:rsidRDefault="00AD3FC5" w:rsidP="00E97DDF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E547F7F" w14:textId="77777777" w:rsidR="00AD3FC5" w:rsidRPr="007A4D9D" w:rsidRDefault="00AD3FC5" w:rsidP="00E97DDF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AAC13D0" w14:textId="77777777" w:rsidR="00AD3FC5" w:rsidRPr="007A4D9D" w:rsidRDefault="00AD3FC5" w:rsidP="00E97DD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680E2E2" w14:textId="77777777" w:rsidR="00AD3FC5" w:rsidRPr="007A4D9D" w:rsidRDefault="00AD3FC5" w:rsidP="00E97DDF">
            <w:pPr>
              <w:tabs>
                <w:tab w:val="decimal" w:pos="710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98CED84" w14:textId="77777777" w:rsidR="00AD3FC5" w:rsidRPr="007A4D9D" w:rsidRDefault="00AD3FC5" w:rsidP="00E97DD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1E80ACA2" w14:textId="77777777" w:rsidR="00AD3FC5" w:rsidRPr="007A4D9D" w:rsidRDefault="00AD3FC5" w:rsidP="00E97DDF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6B87DC" w14:textId="77777777" w:rsidR="00AD3FC5" w:rsidRPr="007A4D9D" w:rsidRDefault="00AD3FC5" w:rsidP="00E97DDF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vAlign w:val="bottom"/>
          </w:tcPr>
          <w:p w14:paraId="3D47E7ED" w14:textId="77777777" w:rsidR="00AD3FC5" w:rsidRPr="007A4D9D" w:rsidRDefault="00AD3FC5" w:rsidP="00E97DDF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A99433F" w14:textId="77777777" w:rsidR="00AD3FC5" w:rsidRPr="007A4D9D" w:rsidRDefault="00AD3FC5" w:rsidP="00E97DDF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34B57AB0" w14:textId="77777777" w:rsidR="00AD3FC5" w:rsidRPr="007A4D9D" w:rsidRDefault="00AD3FC5" w:rsidP="00E97DDF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30919F" w14:textId="77777777" w:rsidR="00AD3FC5" w:rsidRPr="007A4D9D" w:rsidRDefault="00AD3FC5" w:rsidP="00E97DDF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2F4F58E1" w14:textId="77777777" w:rsidR="00AD3FC5" w:rsidRPr="007A4D9D" w:rsidRDefault="00AD3FC5" w:rsidP="00E97DDF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dxa"/>
          </w:tcPr>
          <w:p w14:paraId="12117A98" w14:textId="77777777" w:rsidR="00AD3FC5" w:rsidRPr="007A4D9D" w:rsidRDefault="00AD3FC5" w:rsidP="00E97DDF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4398DE4E" w14:textId="77777777" w:rsidR="00AD3FC5" w:rsidRPr="007A4D9D" w:rsidRDefault="00AD3FC5" w:rsidP="00E97DDF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A951BF1" w14:textId="77777777" w:rsidR="00AD3FC5" w:rsidRPr="007A4D9D" w:rsidRDefault="00AD3FC5" w:rsidP="00E97DDF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255DE2F0" w14:textId="77777777" w:rsidR="00AD3FC5" w:rsidRPr="007A4D9D" w:rsidRDefault="00AD3FC5" w:rsidP="00E97DDF">
            <w:pPr>
              <w:tabs>
                <w:tab w:val="decimal" w:pos="844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1DD7EABB" w14:textId="77777777" w:rsidR="00AD3FC5" w:rsidRPr="007A4D9D" w:rsidRDefault="00AD3FC5" w:rsidP="00E97DDF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AD3FC5" w:rsidRPr="007A4D9D" w14:paraId="44F9DF13" w14:textId="5E56A733" w:rsidTr="00FE47B7">
        <w:trPr>
          <w:trHeight w:val="263"/>
        </w:trPr>
        <w:tc>
          <w:tcPr>
            <w:tcW w:w="4500" w:type="dxa"/>
          </w:tcPr>
          <w:p w14:paraId="15B11055" w14:textId="5494120B" w:rsidR="00AD3FC5" w:rsidRPr="007A4D9D" w:rsidRDefault="00AD3FC5" w:rsidP="00313BD6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>เรด</w:t>
            </w:r>
            <w:proofErr w:type="spellEnd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>ดี้แพลนเน็ต ทราเวล</w:t>
            </w:r>
            <w:proofErr w:type="spellStart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>เทค</w:t>
            </w:r>
            <w:proofErr w:type="spellEnd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9" w:type="dxa"/>
            <w:vAlign w:val="bottom"/>
          </w:tcPr>
          <w:p w14:paraId="44CC3EA2" w14:textId="55F9A69D" w:rsidR="00AD3FC5" w:rsidRPr="007A4D9D" w:rsidRDefault="00FE47B7" w:rsidP="00313BD6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6A8B97B4" w14:textId="77777777" w:rsidR="00AD3FC5" w:rsidRPr="007A4D9D" w:rsidRDefault="00AD3FC5" w:rsidP="00313BD6">
            <w:pPr>
              <w:tabs>
                <w:tab w:val="decimal" w:pos="793"/>
              </w:tabs>
              <w:ind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0847BFD7" w14:textId="075C22E1" w:rsidR="00AD3FC5" w:rsidRPr="007A4D9D" w:rsidRDefault="00FE47B7" w:rsidP="00313BD6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" w:type="dxa"/>
            <w:vAlign w:val="bottom"/>
          </w:tcPr>
          <w:p w14:paraId="439760B7" w14:textId="77777777" w:rsidR="00AD3FC5" w:rsidRPr="007A4D9D" w:rsidRDefault="00AD3FC5" w:rsidP="00313BD6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661C82" w14:textId="7A4512B5" w:rsidR="00AD3FC5" w:rsidRPr="007A4D9D" w:rsidRDefault="00FE47B7" w:rsidP="00313BD6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65605A67" w14:textId="77777777" w:rsidR="00AD3FC5" w:rsidRPr="007A4D9D" w:rsidRDefault="00AD3FC5" w:rsidP="00313BD6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78FD95" w14:textId="5685948C" w:rsidR="00AD3FC5" w:rsidRPr="007A4D9D" w:rsidRDefault="00FE47B7" w:rsidP="00313BD6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08A500A5" w14:textId="77777777" w:rsidR="00AD3FC5" w:rsidRPr="007A4D9D" w:rsidRDefault="00AD3FC5" w:rsidP="00313BD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D16604E" w14:textId="220393A8" w:rsidR="00AD3FC5" w:rsidRPr="007A4D9D" w:rsidRDefault="00FE47B7" w:rsidP="00313BD6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880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  <w:vAlign w:val="bottom"/>
          </w:tcPr>
          <w:p w14:paraId="1E796A2D" w14:textId="77777777" w:rsidR="00AD3FC5" w:rsidRPr="007A4D9D" w:rsidRDefault="00AD3FC5" w:rsidP="00313BD6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vAlign w:val="bottom"/>
          </w:tcPr>
          <w:p w14:paraId="32EB1205" w14:textId="1DA8D809" w:rsidR="00AD3FC5" w:rsidRPr="007A4D9D" w:rsidRDefault="00FE47B7" w:rsidP="00313BD6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880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3" w:type="dxa"/>
            <w:vAlign w:val="bottom"/>
          </w:tcPr>
          <w:p w14:paraId="7F1F2334" w14:textId="77777777" w:rsidR="00AD3FC5" w:rsidRPr="007A4D9D" w:rsidRDefault="00AD3FC5" w:rsidP="00313BD6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6896767A" w14:textId="53C09D9F" w:rsidR="00AD3FC5" w:rsidRPr="007A4D9D" w:rsidRDefault="00AD3FC5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980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F4C186F" w14:textId="77777777" w:rsidR="00AD3FC5" w:rsidRPr="007A4D9D" w:rsidRDefault="00AD3FC5" w:rsidP="00313BD6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55524CAA" w14:textId="0379B5EA" w:rsidR="00AD3FC5" w:rsidRPr="007A4D9D" w:rsidRDefault="00AD3FC5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980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000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5153F6CA" w14:textId="77777777" w:rsidR="00AD3FC5" w:rsidRPr="007A4D9D" w:rsidRDefault="00AD3FC5" w:rsidP="00313BD6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1D2F85D7" w14:textId="3077521A" w:rsidR="00AD3FC5" w:rsidRPr="007A4D9D" w:rsidRDefault="00FE47B7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26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900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90" w:type="dxa"/>
          </w:tcPr>
          <w:p w14:paraId="432E5682" w14:textId="77777777" w:rsidR="00AD3FC5" w:rsidRPr="007A4D9D" w:rsidRDefault="00AD3FC5" w:rsidP="00313BD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63B9850D" w14:textId="3F368D66" w:rsidR="00AD3FC5" w:rsidRPr="007A4D9D" w:rsidRDefault="00FE47B7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26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900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752</w:t>
            </w:r>
          </w:p>
        </w:tc>
        <w:tc>
          <w:tcPr>
            <w:tcW w:w="20" w:type="dxa"/>
          </w:tcPr>
          <w:p w14:paraId="5F323D08" w14:textId="77777777" w:rsidR="00AD3FC5" w:rsidRPr="007A4D9D" w:rsidRDefault="00AD3FC5" w:rsidP="00313BD6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AD3FC5" w:rsidRPr="007A4D9D" w14:paraId="21DEAF60" w14:textId="60C3C706" w:rsidTr="00FE47B7">
        <w:trPr>
          <w:trHeight w:val="20"/>
        </w:trPr>
        <w:tc>
          <w:tcPr>
            <w:tcW w:w="4500" w:type="dxa"/>
          </w:tcPr>
          <w:p w14:paraId="40EFBBA9" w14:textId="77777777" w:rsidR="00AD3FC5" w:rsidRPr="007A4D9D" w:rsidRDefault="00AD3FC5" w:rsidP="00313BD6">
            <w:pPr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>เรด</w:t>
            </w:r>
            <w:proofErr w:type="spellEnd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>ดี้แพลนเน็ต แมก</w:t>
            </w:r>
            <w:proofErr w:type="spellStart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>ซ์</w:t>
            </w:r>
            <w:proofErr w:type="spellEnd"/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09" w:type="dxa"/>
            <w:vAlign w:val="bottom"/>
          </w:tcPr>
          <w:p w14:paraId="47FF217A" w14:textId="0A24D692" w:rsidR="00AD3FC5" w:rsidRPr="007A4D9D" w:rsidRDefault="00FE47B7" w:rsidP="00313BD6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" w:type="dxa"/>
            <w:vAlign w:val="bottom"/>
          </w:tcPr>
          <w:p w14:paraId="21B4326B" w14:textId="77777777" w:rsidR="00AD3FC5" w:rsidRPr="007A4D9D" w:rsidRDefault="00AD3FC5" w:rsidP="00313BD6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8FEF855" w14:textId="69537D7D" w:rsidR="00AD3FC5" w:rsidRPr="007A4D9D" w:rsidRDefault="00FE47B7" w:rsidP="00313BD6">
            <w:pPr>
              <w:ind w:left="-108" w:right="-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5" w:type="dxa"/>
            <w:vAlign w:val="bottom"/>
          </w:tcPr>
          <w:p w14:paraId="088996F8" w14:textId="77777777" w:rsidR="00AD3FC5" w:rsidRPr="007A4D9D" w:rsidRDefault="00AD3FC5" w:rsidP="00313BD6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1716384" w14:textId="413B4FA0" w:rsidR="00AD3FC5" w:rsidRPr="007A4D9D" w:rsidRDefault="00FE47B7" w:rsidP="00313BD6">
            <w:pPr>
              <w:tabs>
                <w:tab w:val="decimal" w:pos="676"/>
              </w:tabs>
              <w:ind w:left="-73" w:right="-113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16037401" w14:textId="77777777" w:rsidR="00AD3FC5" w:rsidRPr="007A4D9D" w:rsidRDefault="00AD3FC5" w:rsidP="00313BD6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D8614EB" w14:textId="60BD03EB" w:rsidR="00AD3FC5" w:rsidRPr="007A4D9D" w:rsidRDefault="00FE47B7" w:rsidP="00313BD6">
            <w:pPr>
              <w:tabs>
                <w:tab w:val="decimal" w:pos="68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vAlign w:val="bottom"/>
          </w:tcPr>
          <w:p w14:paraId="3BDD4AF2" w14:textId="77777777" w:rsidR="00AD3FC5" w:rsidRPr="007A4D9D" w:rsidRDefault="00AD3FC5" w:rsidP="00313BD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3390FC02" w14:textId="3D3BA809" w:rsidR="00AD3FC5" w:rsidRPr="007A4D9D" w:rsidRDefault="00FE47B7" w:rsidP="00313BD6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112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931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5C20A740" w14:textId="77777777" w:rsidR="00AD3FC5" w:rsidRPr="007A4D9D" w:rsidRDefault="00AD3FC5" w:rsidP="00313BD6">
            <w:pPr>
              <w:tabs>
                <w:tab w:val="decimal" w:pos="567"/>
                <w:tab w:val="decimal" w:pos="680"/>
                <w:tab w:val="decimal" w:pos="792"/>
                <w:tab w:val="decimal" w:pos="848"/>
              </w:tabs>
              <w:ind w:left="-108" w:right="-287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vAlign w:val="bottom"/>
          </w:tcPr>
          <w:p w14:paraId="6BBD29E0" w14:textId="00A7BE7D" w:rsidR="00AD3FC5" w:rsidRPr="007A4D9D" w:rsidRDefault="00FE47B7" w:rsidP="00313BD6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112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931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52FC583B" w14:textId="77777777" w:rsidR="00AD3FC5" w:rsidRPr="007A4D9D" w:rsidRDefault="00AD3FC5" w:rsidP="00313BD6">
            <w:pPr>
              <w:tabs>
                <w:tab w:val="decimal" w:pos="556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35D1B1F7" w14:textId="7929848F" w:rsidR="00AD3FC5" w:rsidRPr="007A4D9D" w:rsidRDefault="00AD3FC5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912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798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48A52519" w14:textId="77777777" w:rsidR="00AD3FC5" w:rsidRPr="007A4D9D" w:rsidRDefault="00AD3FC5" w:rsidP="00313BD6">
            <w:pPr>
              <w:tabs>
                <w:tab w:val="decimal" w:pos="355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7" w:type="dxa"/>
            <w:vAlign w:val="bottom"/>
          </w:tcPr>
          <w:p w14:paraId="028D1E28" w14:textId="3D61EB3F" w:rsidR="00AD3FC5" w:rsidRPr="007A4D9D" w:rsidRDefault="00AD3FC5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10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912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798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7ACA917C" w14:textId="77777777" w:rsidR="00AD3FC5" w:rsidRPr="007A4D9D" w:rsidRDefault="00AD3FC5" w:rsidP="00313BD6">
            <w:pPr>
              <w:tabs>
                <w:tab w:val="decimal" w:pos="632"/>
              </w:tabs>
              <w:ind w:left="-259" w:right="54" w:firstLine="61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483C41A7" w14:textId="2EE04B1B" w:rsidR="00AD3FC5" w:rsidRPr="007A4D9D" w:rsidRDefault="00FE47B7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018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0" w:type="dxa"/>
          </w:tcPr>
          <w:p w14:paraId="4AAF7AF6" w14:textId="77777777" w:rsidR="00AD3FC5" w:rsidRPr="007A4D9D" w:rsidRDefault="00AD3FC5" w:rsidP="00313BD6">
            <w:pPr>
              <w:tabs>
                <w:tab w:val="decimal" w:pos="504"/>
              </w:tabs>
              <w:ind w:left="-108" w:right="-8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90CFA4C" w14:textId="4C032584" w:rsidR="00AD3FC5" w:rsidRPr="007A4D9D" w:rsidRDefault="00FE47B7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018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20" w:type="dxa"/>
          </w:tcPr>
          <w:p w14:paraId="11EB01AA" w14:textId="77777777" w:rsidR="00AD3FC5" w:rsidRPr="007A4D9D" w:rsidRDefault="00AD3FC5" w:rsidP="00313BD6">
            <w:pPr>
              <w:tabs>
                <w:tab w:val="decimal" w:pos="460"/>
                <w:tab w:val="decimal" w:pos="792"/>
              </w:tabs>
              <w:ind w:right="47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AD3FC5" w:rsidRPr="007A4D9D" w14:paraId="7B62DC5E" w14:textId="0ABFAE5F" w:rsidTr="00FE47B7">
        <w:trPr>
          <w:trHeight w:val="20"/>
        </w:trPr>
        <w:tc>
          <w:tcPr>
            <w:tcW w:w="4500" w:type="dxa"/>
            <w:hideMark/>
          </w:tcPr>
          <w:p w14:paraId="4B11A10B" w14:textId="77777777" w:rsidR="00AD3FC5" w:rsidRPr="007A4D9D" w:rsidRDefault="00AD3FC5" w:rsidP="00313BD6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7A4D9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E5C0E5D" w14:textId="77777777" w:rsidR="00AD3FC5" w:rsidRPr="007A4D9D" w:rsidRDefault="00AD3FC5" w:rsidP="00313BD6">
            <w:pPr>
              <w:ind w:left="-153" w:right="-7" w:firstLine="15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" w:type="dxa"/>
            <w:vAlign w:val="bottom"/>
          </w:tcPr>
          <w:p w14:paraId="2CA01127" w14:textId="77777777" w:rsidR="00AD3FC5" w:rsidRPr="007A4D9D" w:rsidRDefault="00AD3FC5" w:rsidP="00313BD6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13BED951" w14:textId="77777777" w:rsidR="00AD3FC5" w:rsidRPr="007A4D9D" w:rsidRDefault="00AD3FC5" w:rsidP="00313BD6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" w:type="dxa"/>
            <w:vAlign w:val="bottom"/>
          </w:tcPr>
          <w:p w14:paraId="1BA3AB3B" w14:textId="77777777" w:rsidR="00AD3FC5" w:rsidRPr="007A4D9D" w:rsidRDefault="00AD3FC5" w:rsidP="00313BD6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0ECAFC0" w14:textId="77777777" w:rsidR="00AD3FC5" w:rsidRPr="007A4D9D" w:rsidRDefault="00AD3FC5" w:rsidP="00313BD6">
            <w:pPr>
              <w:tabs>
                <w:tab w:val="decimal" w:pos="493"/>
              </w:tabs>
              <w:ind w:left="-110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1F573B" w14:textId="77777777" w:rsidR="00AD3FC5" w:rsidRPr="007A4D9D" w:rsidRDefault="00AD3FC5" w:rsidP="00313BD6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4623D4A" w14:textId="77777777" w:rsidR="00AD3FC5" w:rsidRPr="007A4D9D" w:rsidRDefault="00AD3FC5" w:rsidP="00313BD6">
            <w:pPr>
              <w:tabs>
                <w:tab w:val="decimal" w:pos="693"/>
              </w:tabs>
              <w:ind w:left="-25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D604F7" w14:textId="77777777" w:rsidR="00AD3FC5" w:rsidRPr="007A4D9D" w:rsidRDefault="00AD3FC5" w:rsidP="00313BD6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8963B4" w14:textId="68CED1C3" w:rsidR="00AD3FC5" w:rsidRPr="007A4D9D" w:rsidRDefault="00FE47B7" w:rsidP="00313BD6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812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90" w:type="dxa"/>
            <w:vAlign w:val="center"/>
          </w:tcPr>
          <w:p w14:paraId="69C2C069" w14:textId="77777777" w:rsidR="00AD3FC5" w:rsidRPr="007A4D9D" w:rsidRDefault="00AD3FC5" w:rsidP="00313BD6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5C7C0B" w14:textId="25232158" w:rsidR="00AD3FC5" w:rsidRPr="007A4D9D" w:rsidRDefault="00FE47B7" w:rsidP="00313BD6">
            <w:pPr>
              <w:tabs>
                <w:tab w:val="decimal" w:pos="720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812</w:t>
            </w:r>
            <w:r w:rsidR="00AD3FC5" w:rsidRPr="007A4D9D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052</w:t>
            </w:r>
          </w:p>
        </w:tc>
        <w:tc>
          <w:tcPr>
            <w:tcW w:w="93" w:type="dxa"/>
            <w:vAlign w:val="center"/>
          </w:tcPr>
          <w:p w14:paraId="4A0FB485" w14:textId="77777777" w:rsidR="00AD3FC5" w:rsidRPr="007A4D9D" w:rsidRDefault="00AD3FC5" w:rsidP="00313BD6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D3C57" w14:textId="177B8DEE" w:rsidR="00AD3FC5" w:rsidRPr="007A4D9D" w:rsidRDefault="00AD3FC5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12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892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798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</w:tcPr>
          <w:p w14:paraId="6050B044" w14:textId="77777777" w:rsidR="00AD3FC5" w:rsidRPr="007A4D9D" w:rsidRDefault="00AD3FC5" w:rsidP="00313BD6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718AB" w14:textId="72A3D6E0" w:rsidR="00AD3FC5" w:rsidRPr="007A4D9D" w:rsidRDefault="00AD3FC5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</w:t>
            </w:r>
            <w:r w:rsidR="00FE47B7"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12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892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798</w:t>
            </w:r>
            <w:r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47" w:type="dxa"/>
          </w:tcPr>
          <w:p w14:paraId="63CA042D" w14:textId="77777777" w:rsidR="00AD3FC5" w:rsidRPr="007A4D9D" w:rsidRDefault="00AD3FC5" w:rsidP="00313BD6">
            <w:pPr>
              <w:tabs>
                <w:tab w:val="decimal" w:pos="717"/>
              </w:tabs>
              <w:ind w:left="-108" w:right="-11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0F2B0E" w14:textId="58C2DB74" w:rsidR="00AD3FC5" w:rsidRPr="007A4D9D" w:rsidRDefault="00FE47B7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919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dxa"/>
            <w:vAlign w:val="center"/>
          </w:tcPr>
          <w:p w14:paraId="58F3A9D3" w14:textId="77777777" w:rsidR="00AD3FC5" w:rsidRPr="007A4D9D" w:rsidRDefault="00AD3FC5" w:rsidP="00313BD6">
            <w:pPr>
              <w:tabs>
                <w:tab w:val="decimal" w:pos="504"/>
              </w:tabs>
              <w:ind w:left="-108" w:right="-8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C6F984" w14:textId="0F236BC7" w:rsidR="00AD3FC5" w:rsidRPr="007A4D9D" w:rsidRDefault="00FE47B7" w:rsidP="00313BD6">
            <w:pPr>
              <w:tabs>
                <w:tab w:val="decimal" w:pos="765"/>
              </w:tabs>
              <w:ind w:left="-73" w:right="-110" w:firstLine="90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919</w:t>
            </w:r>
            <w:r w:rsidR="00AD3FC5" w:rsidRPr="007A4D9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Pr="00FE47B7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</w:t>
            </w:r>
            <w:r w:rsidRPr="00FE47B7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" w:type="dxa"/>
          </w:tcPr>
          <w:p w14:paraId="6A5F0C13" w14:textId="77777777" w:rsidR="00AD3FC5" w:rsidRPr="007A4D9D" w:rsidRDefault="00AD3FC5" w:rsidP="00313BD6">
            <w:pPr>
              <w:tabs>
                <w:tab w:val="decimal" w:pos="88"/>
              </w:tabs>
              <w:ind w:left="-108" w:right="-8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</w:tbl>
    <w:p w14:paraId="3DB47E9E" w14:textId="2908B5A4" w:rsidR="00314E9A" w:rsidRPr="007A4D9D" w:rsidRDefault="00314E9A" w:rsidP="00E97DDF">
      <w:pPr>
        <w:pStyle w:val="BodyText3"/>
        <w:tabs>
          <w:tab w:val="clear" w:pos="360"/>
          <w:tab w:val="clear" w:pos="900"/>
          <w:tab w:val="left" w:pos="224"/>
        </w:tabs>
        <w:spacing w:before="240"/>
        <w:ind w:left="547" w:right="0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lang w:val="en-US"/>
        </w:rPr>
        <w:t>31</w:t>
      </w:r>
      <w:r w:rsidR="006608A4" w:rsidRPr="007A4D9D">
        <w:rPr>
          <w:rFonts w:asciiTheme="majorBidi" w:hAnsiTheme="majorBidi" w:cstheme="majorBidi"/>
        </w:rPr>
        <w:t xml:space="preserve"> </w:t>
      </w:r>
      <w:r w:rsidR="006608A4" w:rsidRPr="007A4D9D">
        <w:rPr>
          <w:rFonts w:asciiTheme="majorBidi" w:hAnsiTheme="majorBidi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lang w:val="en-US"/>
        </w:rPr>
        <w:t>2569</w:t>
      </w:r>
      <w:r w:rsidR="006608A4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 xml:space="preserve">บริษัท </w:t>
      </w:r>
      <w:proofErr w:type="spellStart"/>
      <w:r w:rsidRPr="007A4D9D">
        <w:rPr>
          <w:rFonts w:asciiTheme="majorBidi" w:hAnsiTheme="majorBidi" w:cstheme="majorBidi"/>
          <w:cs/>
        </w:rPr>
        <w:t>เรด</w:t>
      </w:r>
      <w:proofErr w:type="spellEnd"/>
      <w:r w:rsidRPr="007A4D9D">
        <w:rPr>
          <w:rFonts w:asciiTheme="majorBidi" w:hAnsiTheme="majorBidi" w:cstheme="majorBidi"/>
          <w:cs/>
        </w:rPr>
        <w:t>ดี้แพลนเน็ต แมก</w:t>
      </w:r>
      <w:proofErr w:type="spellStart"/>
      <w:r w:rsidRPr="007A4D9D">
        <w:rPr>
          <w:rFonts w:asciiTheme="majorBidi" w:hAnsiTheme="majorBidi" w:cstheme="majorBidi"/>
          <w:cs/>
        </w:rPr>
        <w:t>ซ์</w:t>
      </w:r>
      <w:proofErr w:type="spellEnd"/>
      <w:r w:rsidRPr="007A4D9D">
        <w:rPr>
          <w:rFonts w:asciiTheme="majorBidi" w:hAnsiTheme="majorBidi" w:cstheme="majorBidi"/>
          <w:cs/>
        </w:rPr>
        <w:t xml:space="preserve"> จำกัด อยู่ระหว่างการหยุดดำเนินกิจการ</w:t>
      </w:r>
    </w:p>
    <w:p w14:paraId="756F7F59" w14:textId="77777777" w:rsidR="00E97DDF" w:rsidRPr="007A4D9D" w:rsidRDefault="00E97DDF" w:rsidP="002228FD">
      <w:pPr>
        <w:pStyle w:val="BodyText3"/>
        <w:tabs>
          <w:tab w:val="clear" w:pos="360"/>
          <w:tab w:val="clear" w:pos="900"/>
          <w:tab w:val="left" w:pos="224"/>
        </w:tabs>
        <w:ind w:left="540" w:right="4"/>
        <w:rPr>
          <w:rFonts w:asciiTheme="majorBidi" w:hAnsiTheme="majorBidi" w:cstheme="majorBidi"/>
          <w:spacing w:val="-6"/>
        </w:rPr>
      </w:pPr>
    </w:p>
    <w:p w14:paraId="506A387B" w14:textId="77777777" w:rsidR="00CD06AD" w:rsidRPr="007A4D9D" w:rsidRDefault="00CD06AD" w:rsidP="002228FD">
      <w:pPr>
        <w:pStyle w:val="BodyText3"/>
        <w:tabs>
          <w:tab w:val="clear" w:pos="360"/>
          <w:tab w:val="left" w:pos="224"/>
        </w:tabs>
        <w:ind w:right="-706"/>
        <w:rPr>
          <w:rFonts w:asciiTheme="majorBidi" w:hAnsiTheme="majorBidi" w:cstheme="majorBidi"/>
          <w:b/>
          <w:bCs/>
          <w:color w:val="FF0000"/>
          <w:lang w:val="en-US"/>
        </w:rPr>
        <w:sectPr w:rsidR="00CD06AD" w:rsidRPr="007A4D9D" w:rsidSect="00FE47B7">
          <w:headerReference w:type="default" r:id="rId12"/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p w14:paraId="5E298B79" w14:textId="0578DEED" w:rsidR="00CA4AB0" w:rsidRPr="007A4D9D" w:rsidRDefault="00CA4AB0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ind w:left="540" w:right="-706" w:hanging="540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 w:hint="cs"/>
          <w:b/>
          <w:bCs/>
          <w:cs/>
        </w:rPr>
        <w:lastRenderedPageBreak/>
        <w:t>เงินลงทุนในบริษัทร่วม</w:t>
      </w:r>
    </w:p>
    <w:p w14:paraId="36050F05" w14:textId="77777777" w:rsidR="004D207B" w:rsidRPr="007A4D9D" w:rsidRDefault="004D207B" w:rsidP="004D207B">
      <w:pPr>
        <w:numPr>
          <w:ilvl w:val="1"/>
          <w:numId w:val="1"/>
        </w:numPr>
        <w:tabs>
          <w:tab w:val="left" w:pos="-3261"/>
        </w:tabs>
        <w:spacing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7A4D9D">
        <w:rPr>
          <w:rFonts w:ascii="Angsana New" w:hAnsi="Angsana New" w:cs="Angsana New"/>
          <w:spacing w:val="2"/>
          <w:cs/>
        </w:rPr>
        <w:t>รายละเอียดของบริษัทร่วม</w:t>
      </w:r>
    </w:p>
    <w:p w14:paraId="4CA61FBD" w14:textId="36A26D50" w:rsidR="00567D49" w:rsidRPr="007A4D9D" w:rsidRDefault="00567D49" w:rsidP="00567D49">
      <w:pPr>
        <w:ind w:left="1080" w:right="-25"/>
        <w:jc w:val="thaiDistribute"/>
        <w:rPr>
          <w:rFonts w:ascii="Angsana New" w:hAnsi="Angsana New"/>
        </w:rPr>
      </w:pPr>
      <w:r w:rsidRPr="007A4D9D">
        <w:rPr>
          <w:rFonts w:ascii="Angsana New" w:hAnsi="Angsana New"/>
          <w:cs/>
        </w:rPr>
        <w:t xml:space="preserve">เงินลงทุนในบริษัทร่วม ณ วันที่ </w:t>
      </w:r>
      <w:r w:rsidR="00FE47B7" w:rsidRPr="00FE47B7">
        <w:rPr>
          <w:rFonts w:ascii="Angsana New" w:hAnsi="Angsana New"/>
        </w:rPr>
        <w:t>31</w:t>
      </w:r>
      <w:r w:rsidRPr="007A4D9D">
        <w:rPr>
          <w:rFonts w:ascii="Angsana New" w:hAnsi="Angsana New"/>
          <w:cs/>
        </w:rPr>
        <w:t xml:space="preserve"> </w:t>
      </w:r>
      <w:r w:rsidR="002155E2" w:rsidRPr="007A4D9D">
        <w:rPr>
          <w:rFonts w:ascii="Angsana New" w:hAnsi="Angsana New" w:hint="cs"/>
          <w:cs/>
        </w:rPr>
        <w:t xml:space="preserve">มีนาคม </w:t>
      </w:r>
      <w:r w:rsidR="00FE47B7" w:rsidRPr="00FE47B7">
        <w:rPr>
          <w:rFonts w:ascii="Angsana New" w:hAnsi="Angsana New"/>
        </w:rPr>
        <w:t>2569</w:t>
      </w:r>
      <w:r w:rsidR="002155E2" w:rsidRPr="007A4D9D">
        <w:rPr>
          <w:rFonts w:ascii="Angsana New" w:hAnsi="Angsana New"/>
        </w:rPr>
        <w:t xml:space="preserve"> </w:t>
      </w:r>
      <w:r w:rsidR="002155E2" w:rsidRPr="007A4D9D">
        <w:rPr>
          <w:rFonts w:ascii="Angsana New" w:hAnsi="Angsana New" w:hint="cs"/>
          <w:cs/>
        </w:rPr>
        <w:t xml:space="preserve">และ </w:t>
      </w:r>
      <w:r w:rsidR="00FE47B7" w:rsidRPr="00FE47B7">
        <w:rPr>
          <w:rFonts w:ascii="Angsana New" w:hAnsi="Angsana New"/>
        </w:rPr>
        <w:t>31</w:t>
      </w:r>
      <w:r w:rsidR="002155E2" w:rsidRPr="007A4D9D">
        <w:rPr>
          <w:rFonts w:ascii="Angsana New" w:hAnsi="Angsana New"/>
        </w:rPr>
        <w:t xml:space="preserve"> </w:t>
      </w:r>
      <w:r w:rsidRPr="007A4D9D">
        <w:rPr>
          <w:rFonts w:ascii="Angsana New" w:hAnsi="Angsana New"/>
          <w:cs/>
        </w:rPr>
        <w:t xml:space="preserve">ธันวาคม </w:t>
      </w:r>
      <w:r w:rsidR="00FE47B7" w:rsidRPr="00FE47B7">
        <w:rPr>
          <w:rFonts w:ascii="Angsana New" w:hAnsi="Angsana New"/>
        </w:rPr>
        <w:t>2568</w:t>
      </w:r>
      <w:r w:rsidR="002155E2" w:rsidRPr="007A4D9D">
        <w:rPr>
          <w:rFonts w:ascii="Angsana New" w:hAnsi="Angsana New"/>
        </w:rPr>
        <w:t xml:space="preserve"> </w:t>
      </w:r>
      <w:r w:rsidRPr="007A4D9D">
        <w:rPr>
          <w:rFonts w:ascii="Angsana New" w:hAnsi="Angsana New"/>
          <w:cs/>
        </w:rPr>
        <w:t>ซึ่งบันทึกบัญชีโดยวิธีส่วนได้เสียสำหรับงบการเงินรวม มีดังนี้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"/>
        <w:gridCol w:w="1350"/>
        <w:gridCol w:w="90"/>
        <w:gridCol w:w="1350"/>
        <w:gridCol w:w="90"/>
        <w:gridCol w:w="1260"/>
        <w:gridCol w:w="90"/>
        <w:gridCol w:w="1260"/>
      </w:tblGrid>
      <w:tr w:rsidR="00DD2DA7" w:rsidRPr="007A4D9D" w14:paraId="435E9C18" w14:textId="77777777" w:rsidTr="00DD2DA7">
        <w:trPr>
          <w:cantSplit/>
          <w:trHeight w:val="332"/>
        </w:trPr>
        <w:tc>
          <w:tcPr>
            <w:tcW w:w="3240" w:type="dxa"/>
            <w:noWrap/>
          </w:tcPr>
          <w:p w14:paraId="4057D459" w14:textId="77777777" w:rsidR="000B3A34" w:rsidRPr="007A4D9D" w:rsidRDefault="000B3A34" w:rsidP="000B3A34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047A3BE5" w14:textId="77777777" w:rsidR="000B3A34" w:rsidRPr="007A4D9D" w:rsidRDefault="000B3A34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60586056" w14:textId="77777777" w:rsidR="000B3A34" w:rsidRPr="007A4D9D" w:rsidRDefault="000B3A34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583FBAD" w14:textId="77777777" w:rsidR="000B3A34" w:rsidRPr="007A4D9D" w:rsidRDefault="000B3A34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31E4A56" w14:textId="77777777" w:rsidR="000B3A34" w:rsidRPr="007A4D9D" w:rsidRDefault="000B3A34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94AE558" w14:textId="77777777" w:rsidR="000B3A34" w:rsidRPr="007A4D9D" w:rsidRDefault="000B3A34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</w:tcPr>
          <w:p w14:paraId="594D41A0" w14:textId="77777777" w:rsidR="000B3A34" w:rsidRPr="007A4D9D" w:rsidRDefault="000B3A34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3DB7D1B" w14:textId="77777777" w:rsidR="000B3A34" w:rsidRPr="007A4D9D" w:rsidRDefault="000B3A34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5B3074" w14:textId="77777777" w:rsidR="000B3A34" w:rsidRPr="007A4D9D" w:rsidRDefault="000B3A34" w:rsidP="00626352">
            <w:pPr>
              <w:snapToGrid w:val="0"/>
              <w:ind w:right="-174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หน่วย</w:t>
            </w:r>
            <w:r w:rsidRPr="007A4D9D">
              <w:rPr>
                <w:rFonts w:cs="Angsana New"/>
                <w:b/>
                <w:bCs/>
                <w:sz w:val="24"/>
                <w:szCs w:val="24"/>
              </w:rPr>
              <w:t>:</w:t>
            </w:r>
            <w:r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บาท</w:t>
            </w:r>
          </w:p>
        </w:tc>
      </w:tr>
      <w:tr w:rsidR="00ED190C" w:rsidRPr="007A4D9D" w14:paraId="48BF6B56" w14:textId="77777777" w:rsidTr="00DD2DA7">
        <w:trPr>
          <w:cantSplit/>
          <w:trHeight w:val="332"/>
        </w:trPr>
        <w:tc>
          <w:tcPr>
            <w:tcW w:w="3240" w:type="dxa"/>
            <w:noWrap/>
          </w:tcPr>
          <w:p w14:paraId="1F972946" w14:textId="77777777" w:rsidR="00ED190C" w:rsidRPr="007A4D9D" w:rsidRDefault="00ED190C" w:rsidP="000B3A34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05173322" w14:textId="77777777" w:rsidR="00ED190C" w:rsidRPr="007A4D9D" w:rsidRDefault="00ED190C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noWrap/>
          </w:tcPr>
          <w:p w14:paraId="49DA6FB6" w14:textId="0E88E1DF" w:rsidR="00ED190C" w:rsidRPr="007A4D9D" w:rsidRDefault="00ED190C" w:rsidP="00ED190C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381835" w14:textId="77777777" w:rsidR="00ED190C" w:rsidRPr="007A4D9D" w:rsidRDefault="00ED190C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noWrap/>
          </w:tcPr>
          <w:p w14:paraId="30084803" w14:textId="2A07ADB3" w:rsidR="00ED190C" w:rsidRPr="007A4D9D" w:rsidRDefault="00ED190C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1DB2" w:rsidRPr="007A4D9D" w14:paraId="017D1420" w14:textId="77777777" w:rsidTr="00DD2DA7">
        <w:trPr>
          <w:cantSplit/>
          <w:trHeight w:val="321"/>
        </w:trPr>
        <w:tc>
          <w:tcPr>
            <w:tcW w:w="3240" w:type="dxa"/>
            <w:noWrap/>
          </w:tcPr>
          <w:p w14:paraId="7285B0AF" w14:textId="390FF448" w:rsidR="00391DB2" w:rsidRPr="007A4D9D" w:rsidRDefault="00391DB2" w:rsidP="00AD587C">
            <w:pPr>
              <w:snapToGrid w:val="0"/>
              <w:ind w:firstLine="4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0" w:type="dxa"/>
            <w:noWrap/>
          </w:tcPr>
          <w:p w14:paraId="0DD81FBD" w14:textId="77777777" w:rsidR="00391DB2" w:rsidRPr="007A4D9D" w:rsidRDefault="00391DB2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  <w:noWrap/>
          </w:tcPr>
          <w:p w14:paraId="3CC18C99" w14:textId="09D84BA2" w:rsidR="00391DB2" w:rsidRPr="007A4D9D" w:rsidRDefault="00391DB2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7362F334" w14:textId="77777777" w:rsidR="00391DB2" w:rsidRPr="007A4D9D" w:rsidRDefault="00391DB2" w:rsidP="000B3A34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noWrap/>
          </w:tcPr>
          <w:p w14:paraId="4BD33AA1" w14:textId="17442663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</w:tr>
      <w:tr w:rsidR="00DD2DA7" w:rsidRPr="007A4D9D" w14:paraId="54DED704" w14:textId="77777777" w:rsidTr="00DD2DA7">
        <w:trPr>
          <w:cantSplit/>
          <w:trHeight w:val="332"/>
        </w:trPr>
        <w:tc>
          <w:tcPr>
            <w:tcW w:w="3240" w:type="dxa"/>
            <w:noWrap/>
          </w:tcPr>
          <w:p w14:paraId="1CD771BF" w14:textId="77777777" w:rsidR="00391DB2" w:rsidRPr="007A4D9D" w:rsidRDefault="00391DB2" w:rsidP="00391DB2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10336749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1F0E0628" w14:textId="4A188069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="00391DB2" w:rsidRPr="007A4D9D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391DB2"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6F902D6D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850774C" w14:textId="75EDDC09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="00391DB2" w:rsidRPr="007A4D9D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391DB2"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FBCC6FD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AC6BB" w14:textId="66B37065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="00391DB2" w:rsidRPr="007A4D9D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391DB2"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noWrap/>
          </w:tcPr>
          <w:p w14:paraId="5C16C049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noWrap/>
          </w:tcPr>
          <w:p w14:paraId="6FDB8DE1" w14:textId="4CAA9C83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31</w:t>
            </w:r>
            <w:r w:rsidR="00391DB2" w:rsidRPr="007A4D9D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391DB2" w:rsidRPr="007A4D9D">
              <w:rPr>
                <w:rFonts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D2DA7" w:rsidRPr="007A4D9D" w14:paraId="1FD4DE91" w14:textId="77777777" w:rsidTr="00DD2DA7">
        <w:trPr>
          <w:cantSplit/>
          <w:trHeight w:val="332"/>
        </w:trPr>
        <w:tc>
          <w:tcPr>
            <w:tcW w:w="3240" w:type="dxa"/>
            <w:noWrap/>
          </w:tcPr>
          <w:p w14:paraId="03EB8C0C" w14:textId="77777777" w:rsidR="00391DB2" w:rsidRPr="007A4D9D" w:rsidRDefault="00391DB2" w:rsidP="00391DB2">
            <w:pPr>
              <w:snapToGrid w:val="0"/>
              <w:ind w:firstLine="45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noWrap/>
          </w:tcPr>
          <w:p w14:paraId="7E6868CB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noWrap/>
          </w:tcPr>
          <w:p w14:paraId="06893C0B" w14:textId="41F790C2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9B26EC4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C0A405A" w14:textId="26620C7D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9ED49BB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325723" w14:textId="34FD0ABA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  <w:noWrap/>
          </w:tcPr>
          <w:p w14:paraId="3945A924" w14:textId="77777777" w:rsidR="00391DB2" w:rsidRPr="007A4D9D" w:rsidRDefault="00391DB2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noWrap/>
          </w:tcPr>
          <w:p w14:paraId="4076923C" w14:textId="1CFB5327" w:rsidR="00391DB2" w:rsidRPr="007A4D9D" w:rsidRDefault="00FE47B7" w:rsidP="00391DB2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FE47B7">
              <w:rPr>
                <w:rFonts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A665D0" w:rsidRPr="007A4D9D" w14:paraId="00A05930" w14:textId="77777777" w:rsidTr="00991020">
        <w:trPr>
          <w:cantSplit/>
          <w:trHeight w:val="321"/>
        </w:trPr>
        <w:tc>
          <w:tcPr>
            <w:tcW w:w="3240" w:type="dxa"/>
            <w:noWrap/>
          </w:tcPr>
          <w:p w14:paraId="5CE51756" w14:textId="2FF9A25D" w:rsidR="00A665D0" w:rsidRPr="007A4D9D" w:rsidRDefault="00A665D0" w:rsidP="00A665D0">
            <w:pPr>
              <w:snapToGrid w:val="0"/>
              <w:ind w:left="544"/>
              <w:rPr>
                <w:rFonts w:cs="Angsana New"/>
                <w:sz w:val="24"/>
                <w:szCs w:val="24"/>
                <w:cs/>
              </w:rPr>
            </w:pPr>
            <w:r w:rsidRPr="007A4D9D">
              <w:rPr>
                <w:rFonts w:cs="Angsana New"/>
                <w:sz w:val="24"/>
                <w:szCs w:val="24"/>
                <w:cs/>
              </w:rPr>
              <w:t>บริษัท วายดีเอ็ม (ไทยแลนด์)</w:t>
            </w:r>
            <w:r w:rsidRPr="007A4D9D">
              <w:rPr>
                <w:rFonts w:cs="Angsana New"/>
                <w:sz w:val="24"/>
                <w:szCs w:val="24"/>
              </w:rPr>
              <w:t xml:space="preserve"> </w:t>
            </w:r>
            <w:r w:rsidRPr="007A4D9D">
              <w:rPr>
                <w:rFonts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" w:type="dxa"/>
            <w:noWrap/>
          </w:tcPr>
          <w:p w14:paraId="5BBD2378" w14:textId="3610DC22" w:rsidR="00A665D0" w:rsidRPr="007A4D9D" w:rsidRDefault="00A665D0" w:rsidP="00A665D0">
            <w:pPr>
              <w:snapToGrid w:val="0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02069BA6" w14:textId="61FFE442" w:rsidR="00A665D0" w:rsidRPr="007A4D9D" w:rsidRDefault="00FE47B7" w:rsidP="00A665D0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A027FC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493</w:t>
            </w:r>
            <w:r w:rsidR="00A027FC" w:rsidRPr="007A4D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15D1BE23" w14:textId="77777777" w:rsidR="00A665D0" w:rsidRPr="007A4D9D" w:rsidRDefault="00A665D0" w:rsidP="00A665D0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9C3342" w14:textId="500D7ECE" w:rsidR="00A665D0" w:rsidRPr="007A4D9D" w:rsidRDefault="00FE47B7" w:rsidP="00A665D0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0F0561F0" w14:textId="77777777" w:rsidR="00A665D0" w:rsidRPr="007A4D9D" w:rsidRDefault="00A665D0" w:rsidP="00A665D0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8ADE85" w14:textId="17C5FC38" w:rsidR="00A665D0" w:rsidRPr="007A4D9D" w:rsidRDefault="00FE47B7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90" w:type="dxa"/>
            <w:noWrap/>
          </w:tcPr>
          <w:p w14:paraId="56878635" w14:textId="77777777" w:rsidR="00A665D0" w:rsidRPr="007A4D9D" w:rsidRDefault="00A665D0" w:rsidP="00A665D0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28347CB1" w14:textId="25E5FAAB" w:rsidR="00A665D0" w:rsidRPr="007A4D9D" w:rsidRDefault="00FE47B7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871</w:t>
            </w:r>
          </w:p>
        </w:tc>
      </w:tr>
      <w:tr w:rsidR="00A665D0" w:rsidRPr="007A4D9D" w14:paraId="48E2A3E4" w14:textId="77777777" w:rsidTr="00991020">
        <w:trPr>
          <w:cantSplit/>
          <w:trHeight w:val="321"/>
        </w:trPr>
        <w:tc>
          <w:tcPr>
            <w:tcW w:w="3240" w:type="dxa"/>
            <w:noWrap/>
          </w:tcPr>
          <w:p w14:paraId="228A3379" w14:textId="77777777" w:rsidR="00A665D0" w:rsidRPr="007A4D9D" w:rsidRDefault="00A665D0" w:rsidP="00A665D0">
            <w:pPr>
              <w:snapToGrid w:val="0"/>
              <w:ind w:left="724" w:firstLine="7"/>
              <w:rPr>
                <w:rFonts w:cs="Angsana New"/>
                <w:sz w:val="24"/>
                <w:szCs w:val="24"/>
                <w:cs/>
              </w:rPr>
            </w:pPr>
            <w:r w:rsidRPr="007A4D9D">
              <w:rPr>
                <w:rFonts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  <w:noWrap/>
          </w:tcPr>
          <w:p w14:paraId="2AE562CE" w14:textId="77777777" w:rsidR="00A665D0" w:rsidRPr="007A4D9D" w:rsidRDefault="00A665D0" w:rsidP="00A665D0">
            <w:pPr>
              <w:snapToGrid w:val="0"/>
              <w:ind w:left="447" w:hanging="262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D0C4081" w14:textId="4D96FABF" w:rsidR="00A665D0" w:rsidRPr="007A4D9D" w:rsidRDefault="00FE47B7" w:rsidP="00A665D0">
            <w:pPr>
              <w:snapToGrid w:val="0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FE47B7">
              <w:rPr>
                <w:rFonts w:cs="Angsana New"/>
                <w:sz w:val="24"/>
                <w:szCs w:val="24"/>
              </w:rPr>
              <w:t>45</w:t>
            </w:r>
            <w:r w:rsidR="00A027FC" w:rsidRPr="007A4D9D">
              <w:rPr>
                <w:rFonts w:cs="Angsana New"/>
                <w:sz w:val="24"/>
                <w:szCs w:val="24"/>
              </w:rPr>
              <w:t>,</w:t>
            </w:r>
            <w:r w:rsidRPr="00FE47B7">
              <w:rPr>
                <w:rFonts w:cs="Angsana New"/>
                <w:sz w:val="24"/>
                <w:szCs w:val="24"/>
              </w:rPr>
              <w:t>493</w:t>
            </w:r>
            <w:r w:rsidR="00A027FC" w:rsidRPr="007A4D9D">
              <w:rPr>
                <w:rFonts w:cs="Angsana New"/>
                <w:sz w:val="24"/>
                <w:szCs w:val="24"/>
              </w:rPr>
              <w:t>,</w:t>
            </w:r>
            <w:r w:rsidRPr="00FE47B7">
              <w:rPr>
                <w:rFonts w:cs="Angsana New"/>
                <w:sz w:val="24"/>
                <w:szCs w:val="24"/>
              </w:rPr>
              <w:t>473</w:t>
            </w:r>
          </w:p>
        </w:tc>
        <w:tc>
          <w:tcPr>
            <w:tcW w:w="90" w:type="dxa"/>
          </w:tcPr>
          <w:p w14:paraId="4FB50C6E" w14:textId="77777777" w:rsidR="00A665D0" w:rsidRPr="007A4D9D" w:rsidRDefault="00A665D0" w:rsidP="00A665D0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B6FC20" w14:textId="0AE50E7A" w:rsidR="00A665D0" w:rsidRPr="007A4D9D" w:rsidRDefault="00FE47B7" w:rsidP="00A665D0">
            <w:pPr>
              <w:snapToGrid w:val="0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77EAE12E" w14:textId="77777777" w:rsidR="00A665D0" w:rsidRPr="007A4D9D" w:rsidRDefault="00A665D0" w:rsidP="00A665D0">
            <w:pPr>
              <w:snapToGrid w:val="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D97E0" w14:textId="08C55D1A" w:rsidR="00A665D0" w:rsidRPr="007A4D9D" w:rsidRDefault="00FE47B7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871</w:t>
            </w:r>
          </w:p>
        </w:tc>
        <w:tc>
          <w:tcPr>
            <w:tcW w:w="90" w:type="dxa"/>
            <w:noWrap/>
          </w:tcPr>
          <w:p w14:paraId="52483115" w14:textId="77777777" w:rsidR="00A665D0" w:rsidRPr="007A4D9D" w:rsidRDefault="00A665D0" w:rsidP="00A665D0">
            <w:pPr>
              <w:snapToGrid w:val="0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68FE220" w14:textId="7EA1BAB3" w:rsidR="00A665D0" w:rsidRPr="007A4D9D" w:rsidRDefault="00FE47B7" w:rsidP="00A665D0">
            <w:pPr>
              <w:tabs>
                <w:tab w:val="decimal" w:pos="2014"/>
              </w:tabs>
              <w:ind w:right="101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="00A665D0" w:rsidRPr="007A4D9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4"/>
                <w:szCs w:val="24"/>
              </w:rPr>
              <w:t>871</w:t>
            </w:r>
          </w:p>
        </w:tc>
      </w:tr>
    </w:tbl>
    <w:p w14:paraId="76ADF4DA" w14:textId="5ECAC343" w:rsidR="00E4703D" w:rsidRPr="007A4D9D" w:rsidRDefault="00E4703D" w:rsidP="006A015F">
      <w:pPr>
        <w:spacing w:before="240" w:after="240"/>
        <w:ind w:left="1080" w:right="-25"/>
        <w:jc w:val="thaiDistribute"/>
        <w:rPr>
          <w:rFonts w:ascii="Angsana New" w:hAnsi="Angsana New" w:cs="Angsana New"/>
          <w:cs/>
        </w:rPr>
      </w:pPr>
      <w:r w:rsidRPr="007A4D9D">
        <w:rPr>
          <w:rFonts w:ascii="Angsana New" w:hAnsi="Angsana New" w:cs="Angsana New"/>
          <w:cs/>
        </w:rPr>
        <w:t xml:space="preserve">เมื่อวันที่ </w:t>
      </w:r>
      <w:r w:rsidR="00FE47B7" w:rsidRPr="00FE47B7">
        <w:rPr>
          <w:rFonts w:ascii="Angsana New" w:hAnsi="Angsana New" w:cs="Angsana New"/>
        </w:rPr>
        <w:t>24</w:t>
      </w:r>
      <w:r w:rsidRPr="007A4D9D">
        <w:rPr>
          <w:rFonts w:ascii="Angsana New" w:hAnsi="Angsana New" w:cs="Angsana New"/>
        </w:rPr>
        <w:t xml:space="preserve"> </w:t>
      </w:r>
      <w:r w:rsidRPr="007A4D9D">
        <w:rPr>
          <w:rFonts w:ascii="Angsana New" w:hAnsi="Angsana New" w:cs="Angsana New"/>
          <w:cs/>
        </w:rPr>
        <w:t xml:space="preserve">กันยายน </w:t>
      </w:r>
      <w:r w:rsidR="00FE47B7" w:rsidRPr="00FE47B7">
        <w:rPr>
          <w:rFonts w:ascii="Angsana New" w:hAnsi="Angsana New" w:cs="Angsana New"/>
        </w:rPr>
        <w:t>2568</w:t>
      </w:r>
      <w:r w:rsidRPr="007A4D9D">
        <w:rPr>
          <w:rFonts w:ascii="Angsana New" w:hAnsi="Angsana New" w:cs="Angsana New"/>
        </w:rPr>
        <w:t xml:space="preserve"> </w:t>
      </w:r>
      <w:r w:rsidRPr="007A4D9D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="00FE47B7" w:rsidRPr="00FE47B7">
        <w:rPr>
          <w:rFonts w:ascii="Angsana New" w:hAnsi="Angsana New" w:cs="Angsana New"/>
        </w:rPr>
        <w:t>4</w:t>
      </w:r>
      <w:r w:rsidRPr="007A4D9D">
        <w:rPr>
          <w:rFonts w:ascii="Angsana New" w:hAnsi="Angsana New" w:cs="Angsana New"/>
        </w:rPr>
        <w:t>/</w:t>
      </w:r>
      <w:r w:rsidR="00FE47B7" w:rsidRPr="00FE47B7">
        <w:rPr>
          <w:rFonts w:ascii="Angsana New" w:hAnsi="Angsana New" w:cs="Angsana New"/>
        </w:rPr>
        <w:t>2568</w:t>
      </w:r>
      <w:r w:rsidRPr="007A4D9D">
        <w:rPr>
          <w:rFonts w:ascii="Angsana New" w:hAnsi="Angsana New" w:cs="Angsana New"/>
        </w:rPr>
        <w:t xml:space="preserve"> </w:t>
      </w:r>
      <w:r w:rsidRPr="007A4D9D">
        <w:rPr>
          <w:rFonts w:ascii="Angsana New" w:hAnsi="Angsana New" w:cs="Angsana New"/>
          <w:cs/>
        </w:rPr>
        <w:t>ได้มีมติอนุมัติการซื้อหุ้นสามัญของ</w:t>
      </w:r>
      <w:r w:rsidRPr="007A4D9D">
        <w:rPr>
          <w:rFonts w:ascii="Angsana New" w:hAnsi="Angsana New" w:cs="Angsana New"/>
          <w:spacing w:val="4"/>
          <w:cs/>
        </w:rPr>
        <w:t xml:space="preserve">บริษัท วายดีเอ็ม (ไทยแลนด์) จำกัด จำนวน </w:t>
      </w:r>
      <w:r w:rsidR="00FE47B7" w:rsidRPr="00FE47B7">
        <w:rPr>
          <w:rFonts w:ascii="Angsana New" w:hAnsi="Angsana New" w:cs="Angsana New"/>
          <w:spacing w:val="4"/>
        </w:rPr>
        <w:t>5</w:t>
      </w:r>
      <w:r w:rsidRPr="007A4D9D">
        <w:rPr>
          <w:rFonts w:ascii="Angsana New" w:hAnsi="Angsana New" w:cs="Angsana New"/>
          <w:spacing w:val="4"/>
        </w:rPr>
        <w:t>,</w:t>
      </w:r>
      <w:r w:rsidR="00FE47B7" w:rsidRPr="00FE47B7">
        <w:rPr>
          <w:rFonts w:ascii="Angsana New" w:hAnsi="Angsana New" w:cs="Angsana New"/>
          <w:spacing w:val="4"/>
        </w:rPr>
        <w:t>844</w:t>
      </w:r>
      <w:r w:rsidRPr="007A4D9D">
        <w:rPr>
          <w:rFonts w:ascii="Angsana New" w:hAnsi="Angsana New" w:cs="Angsana New"/>
          <w:spacing w:val="4"/>
        </w:rPr>
        <w:t xml:space="preserve"> </w:t>
      </w:r>
      <w:r w:rsidRPr="007A4D9D">
        <w:rPr>
          <w:rFonts w:ascii="Angsana New" w:hAnsi="Angsana New" w:cs="Angsana New"/>
          <w:spacing w:val="4"/>
          <w:cs/>
        </w:rPr>
        <w:t xml:space="preserve">หุ้น โดยคิดเป็นร้อยละ </w:t>
      </w:r>
      <w:r w:rsidR="00FE47B7" w:rsidRPr="00FE47B7">
        <w:rPr>
          <w:rFonts w:ascii="Angsana New" w:hAnsi="Angsana New" w:cs="Angsana New"/>
          <w:spacing w:val="4"/>
        </w:rPr>
        <w:t>28</w:t>
      </w:r>
      <w:r w:rsidRPr="007A4D9D">
        <w:rPr>
          <w:rFonts w:ascii="Angsana New" w:hAnsi="Angsana New" w:cs="Angsana New"/>
          <w:spacing w:val="4"/>
        </w:rPr>
        <w:t>.</w:t>
      </w:r>
      <w:r w:rsidR="00FE47B7" w:rsidRPr="00FE47B7">
        <w:rPr>
          <w:rFonts w:ascii="Angsana New" w:hAnsi="Angsana New" w:cs="Angsana New"/>
          <w:spacing w:val="4"/>
        </w:rPr>
        <w:t>23</w:t>
      </w:r>
      <w:r w:rsidRPr="007A4D9D">
        <w:rPr>
          <w:rFonts w:ascii="Angsana New" w:hAnsi="Angsana New" w:cs="Angsana New"/>
          <w:spacing w:val="4"/>
        </w:rPr>
        <w:t xml:space="preserve"> </w:t>
      </w:r>
      <w:r w:rsidRPr="007A4D9D">
        <w:rPr>
          <w:rFonts w:ascii="Angsana New" w:hAnsi="Angsana New" w:cs="Angsana New"/>
          <w:spacing w:val="4"/>
          <w:cs/>
        </w:rPr>
        <w:t>ของหุ้น</w:t>
      </w:r>
      <w:r w:rsidRPr="007A4D9D">
        <w:rPr>
          <w:rFonts w:ascii="Angsana New" w:hAnsi="Angsana New" w:cs="Angsana New"/>
          <w:spacing w:val="6"/>
          <w:cs/>
        </w:rPr>
        <w:t xml:space="preserve">ที่จำหน่ายได้แล้วทั้งหมดของบริษัทดังกล่าว โดยมีมูลค่าสิ่งตอบแทนในการซื้อเป็นเงิน </w:t>
      </w:r>
      <w:r w:rsidR="00FE47B7" w:rsidRPr="00FE47B7">
        <w:rPr>
          <w:rFonts w:ascii="Angsana New" w:hAnsi="Angsana New" w:cs="Angsana New"/>
          <w:spacing w:val="6"/>
        </w:rPr>
        <w:t>0</w:t>
      </w:r>
      <w:r w:rsidRPr="007A4D9D">
        <w:rPr>
          <w:rFonts w:ascii="Angsana New" w:hAnsi="Angsana New" w:cs="Angsana New"/>
          <w:spacing w:val="6"/>
        </w:rPr>
        <w:t>.</w:t>
      </w:r>
      <w:r w:rsidR="00FE47B7" w:rsidRPr="00FE47B7">
        <w:rPr>
          <w:rFonts w:ascii="Angsana New" w:hAnsi="Angsana New" w:cs="Angsana New"/>
          <w:spacing w:val="6"/>
        </w:rPr>
        <w:t>87</w:t>
      </w:r>
      <w:r w:rsidRPr="007A4D9D">
        <w:rPr>
          <w:rFonts w:ascii="Angsana New" w:hAnsi="Angsana New" w:cs="Angsana New"/>
          <w:spacing w:val="6"/>
        </w:rPr>
        <w:t xml:space="preserve"> </w:t>
      </w:r>
      <w:r w:rsidRPr="007A4D9D">
        <w:rPr>
          <w:rFonts w:ascii="Angsana New" w:hAnsi="Angsana New" w:cs="Angsana New"/>
          <w:spacing w:val="4"/>
          <w:cs/>
        </w:rPr>
        <w:t xml:space="preserve">ล้านดอลลาร์สหรัฐหรือคิดเป็นจำนวนเงิน </w:t>
      </w:r>
      <w:r w:rsidR="00FE47B7" w:rsidRPr="00FE47B7">
        <w:rPr>
          <w:rFonts w:ascii="Angsana New" w:hAnsi="Angsana New" w:cs="Angsana New"/>
          <w:spacing w:val="4"/>
        </w:rPr>
        <w:t>28</w:t>
      </w:r>
      <w:r w:rsidRPr="007A4D9D">
        <w:rPr>
          <w:rFonts w:ascii="Angsana New" w:hAnsi="Angsana New" w:cs="Angsana New"/>
          <w:spacing w:val="4"/>
        </w:rPr>
        <w:t>.</w:t>
      </w:r>
      <w:r w:rsidR="00FE47B7" w:rsidRPr="00FE47B7">
        <w:rPr>
          <w:rFonts w:ascii="Angsana New" w:hAnsi="Angsana New" w:cs="Angsana New"/>
          <w:spacing w:val="4"/>
        </w:rPr>
        <w:t>54</w:t>
      </w:r>
      <w:r w:rsidRPr="007A4D9D">
        <w:rPr>
          <w:rFonts w:ascii="Angsana New" w:hAnsi="Angsana New" w:cs="Angsana New"/>
          <w:spacing w:val="4"/>
        </w:rPr>
        <w:t xml:space="preserve"> </w:t>
      </w:r>
      <w:r w:rsidRPr="007A4D9D">
        <w:rPr>
          <w:rFonts w:ascii="Angsana New" w:hAnsi="Angsana New" w:cs="Angsana New"/>
          <w:spacing w:val="4"/>
          <w:cs/>
        </w:rPr>
        <w:t xml:space="preserve">ล้านบาท บริษัทได้ทำรายการเสร็จสิ้นในวันที่ </w:t>
      </w:r>
      <w:r w:rsidR="00FE47B7" w:rsidRPr="00FE47B7">
        <w:rPr>
          <w:rFonts w:ascii="Angsana New" w:hAnsi="Angsana New" w:cs="Angsana New"/>
          <w:spacing w:val="4"/>
        </w:rPr>
        <w:t>31</w:t>
      </w:r>
      <w:r w:rsidRPr="007A4D9D">
        <w:rPr>
          <w:rFonts w:ascii="Angsana New" w:hAnsi="Angsana New" w:cs="Angsana New"/>
          <w:spacing w:val="4"/>
        </w:rPr>
        <w:t xml:space="preserve"> </w:t>
      </w:r>
      <w:r w:rsidRPr="007A4D9D">
        <w:rPr>
          <w:rFonts w:ascii="Angsana New" w:hAnsi="Angsana New" w:cs="Angsana New"/>
          <w:spacing w:val="4"/>
          <w:cs/>
        </w:rPr>
        <w:t xml:space="preserve">ตุลาคม </w:t>
      </w:r>
      <w:r w:rsidR="00FE47B7" w:rsidRPr="00FE47B7">
        <w:rPr>
          <w:rFonts w:ascii="Angsana New" w:hAnsi="Angsana New" w:cs="Angsana New"/>
          <w:spacing w:val="4"/>
        </w:rPr>
        <w:t>2568</w:t>
      </w:r>
    </w:p>
    <w:p w14:paraId="0A974955" w14:textId="05267B26" w:rsidR="00E4703D" w:rsidRPr="007A4D9D" w:rsidRDefault="00E4703D" w:rsidP="006A015F">
      <w:pPr>
        <w:numPr>
          <w:ilvl w:val="1"/>
          <w:numId w:val="1"/>
        </w:numPr>
        <w:tabs>
          <w:tab w:val="left" w:pos="-3261"/>
        </w:tabs>
        <w:spacing w:after="120"/>
        <w:ind w:left="1080" w:right="-25" w:hanging="533"/>
        <w:jc w:val="thaiDistribute"/>
        <w:rPr>
          <w:rFonts w:ascii="Angsana New" w:hAnsi="Angsana New" w:cs="Angsana New"/>
          <w:spacing w:val="2"/>
        </w:rPr>
      </w:pPr>
      <w:r w:rsidRPr="007A4D9D">
        <w:rPr>
          <w:rFonts w:ascii="Angsana New" w:hAnsi="Angsana New" w:cs="Angsana New"/>
          <w:spacing w:val="2"/>
          <w:cs/>
        </w:rPr>
        <w:t>บริษัทได้ว่าจ้างผู้ประเมินราคาอิสระเพื่อหามูลค่ายุติธรรมของสินทรัพย์สุทธิที่ได้มา ณ วันที่เ</w:t>
      </w:r>
      <w:r w:rsidRPr="007A4D9D">
        <w:rPr>
          <w:rFonts w:ascii="Angsana New" w:hAnsi="Angsana New" w:cs="Angsana New" w:hint="cs"/>
          <w:spacing w:val="2"/>
          <w:cs/>
        </w:rPr>
        <w:t>ข้า</w:t>
      </w:r>
      <w:r w:rsidRPr="007A4D9D">
        <w:rPr>
          <w:rFonts w:ascii="Angsana New" w:hAnsi="Angsana New" w:cs="Angsana New"/>
          <w:spacing w:val="2"/>
          <w:cs/>
        </w:rPr>
        <w:t xml:space="preserve">ทำรายการ โดยบริษัทอยู่ระหว่างการประเมินมูลค่ายุติธรรมของสินทรัพย์สุทธิที่ได้มาดังกล่าว ทั้งนี้บริษัทได้พิจารณารับรู้รายการโดยใช้มูลค่าตามบัญชีของสินทรัพย์สุทธิที่ได้มา ณ วันที่เข้าทำรายการ เมื่อผลการประเมินมูลค่ายุติธรรมจากผู้ประเมินราคาอิสระเสร็จสิ้นสมบูรณ์แล้ว </w:t>
      </w:r>
      <w:r w:rsidRPr="007A4D9D">
        <w:rPr>
          <w:rFonts w:ascii="Angsana New" w:hAnsi="Angsana New" w:cs="Angsana New" w:hint="cs"/>
          <w:spacing w:val="2"/>
          <w:cs/>
        </w:rPr>
        <w:t>บริษัท</w:t>
      </w:r>
      <w:r w:rsidRPr="007A4D9D">
        <w:rPr>
          <w:rFonts w:ascii="Angsana New" w:hAnsi="Angsana New" w:cs="Angsana New"/>
          <w:spacing w:val="2"/>
          <w:cs/>
        </w:rPr>
        <w:t xml:space="preserve">จะมีการปรับปรุงมูลค่ายุติธรรมของสินทรัพย์สุทธิที่ได้มาต่อไป ภายในระยะเวลา </w:t>
      </w:r>
      <w:r w:rsidR="00FE47B7" w:rsidRPr="00FE47B7">
        <w:rPr>
          <w:rFonts w:ascii="Angsana New" w:hAnsi="Angsana New" w:cs="Angsana New"/>
          <w:spacing w:val="2"/>
        </w:rPr>
        <w:t>1</w:t>
      </w:r>
      <w:r w:rsidRPr="007A4D9D">
        <w:rPr>
          <w:rFonts w:ascii="Angsana New" w:hAnsi="Angsana New" w:cs="Angsana New"/>
          <w:spacing w:val="2"/>
        </w:rPr>
        <w:t xml:space="preserve"> </w:t>
      </w:r>
      <w:r w:rsidRPr="007A4D9D">
        <w:rPr>
          <w:rFonts w:ascii="Angsana New" w:hAnsi="Angsana New" w:cs="Angsana New" w:hint="cs"/>
          <w:spacing w:val="2"/>
          <w:cs/>
        </w:rPr>
        <w:t>ปี</w:t>
      </w:r>
      <w:r w:rsidRPr="007A4D9D">
        <w:rPr>
          <w:rFonts w:ascii="Angsana New" w:hAnsi="Angsana New" w:cs="Angsana New"/>
          <w:spacing w:val="2"/>
          <w:cs/>
        </w:rPr>
        <w:t>นับจากวันที่เข้าทำรายการ</w:t>
      </w:r>
    </w:p>
    <w:p w14:paraId="11F7EB5D" w14:textId="77777777" w:rsidR="00DF2E92" w:rsidRPr="007A4D9D" w:rsidRDefault="00DF2E92" w:rsidP="00DF2E92">
      <w:pPr>
        <w:numPr>
          <w:ilvl w:val="1"/>
          <w:numId w:val="1"/>
        </w:numPr>
        <w:tabs>
          <w:tab w:val="left" w:pos="-3261"/>
        </w:tabs>
        <w:spacing w:before="240" w:after="120"/>
        <w:ind w:left="1080" w:right="43" w:hanging="533"/>
        <w:jc w:val="thaiDistribute"/>
        <w:rPr>
          <w:rFonts w:ascii="Angsana New" w:hAnsi="Angsana New" w:cs="Angsana New"/>
          <w:spacing w:val="2"/>
        </w:rPr>
      </w:pPr>
      <w:r w:rsidRPr="007A4D9D">
        <w:rPr>
          <w:rFonts w:ascii="Angsana New" w:hAnsi="Angsana New" w:cs="Angsana New"/>
          <w:spacing w:val="2"/>
          <w:cs/>
        </w:rPr>
        <w:t>ส่วนแบ่งกำไรขาดทุนเบ็ดเสร็จ</w:t>
      </w:r>
    </w:p>
    <w:p w14:paraId="6F0D0C00" w14:textId="07251605" w:rsidR="00DF2E92" w:rsidRPr="007A4D9D" w:rsidRDefault="00A6089D" w:rsidP="00F31BE3">
      <w:pPr>
        <w:ind w:left="1080" w:right="-25"/>
        <w:rPr>
          <w:rFonts w:ascii="Angsana New" w:hAnsi="Angsana New" w:cs="Angsana New"/>
          <w:spacing w:val="-6"/>
        </w:rPr>
      </w:pPr>
      <w:r w:rsidRPr="007A4D9D">
        <w:rPr>
          <w:rFonts w:ascii="Angsana New" w:hAnsi="Angsana New" w:cs="Angsana New" w:hint="cs"/>
          <w:spacing w:val="-6"/>
          <w:cs/>
        </w:rPr>
        <w:t xml:space="preserve">ในระหว่างงวด </w:t>
      </w:r>
      <w:r w:rsidR="00DF2E92" w:rsidRPr="007A4D9D">
        <w:rPr>
          <w:rFonts w:ascii="Angsana New" w:hAnsi="Angsana New" w:cs="Angsana New"/>
          <w:spacing w:val="-6"/>
          <w:cs/>
        </w:rPr>
        <w:t>บริษัทรับรู้ส่วนแบ่ง</w:t>
      </w:r>
      <w:r w:rsidR="00DF2E92" w:rsidRPr="007A4D9D">
        <w:rPr>
          <w:rFonts w:ascii="Angsana New" w:hAnsi="Angsana New" w:cs="Angsana New" w:hint="cs"/>
          <w:spacing w:val="-6"/>
          <w:cs/>
        </w:rPr>
        <w:t xml:space="preserve">กำไร </w:t>
      </w:r>
      <w:r w:rsidR="00DF2E92" w:rsidRPr="007A4D9D">
        <w:rPr>
          <w:rFonts w:ascii="Angsana New" w:hAnsi="Angsana New" w:cs="Angsana New"/>
          <w:spacing w:val="-6"/>
        </w:rPr>
        <w:t>(</w:t>
      </w:r>
      <w:r w:rsidR="00DF2E92" w:rsidRPr="007A4D9D">
        <w:rPr>
          <w:rFonts w:ascii="Angsana New" w:hAnsi="Angsana New" w:cs="Angsana New"/>
          <w:spacing w:val="-6"/>
          <w:cs/>
        </w:rPr>
        <w:t>ขาดทุน</w:t>
      </w:r>
      <w:r w:rsidR="00DF2E92" w:rsidRPr="007A4D9D">
        <w:rPr>
          <w:rFonts w:ascii="Angsana New" w:hAnsi="Angsana New" w:cs="Angsana New"/>
          <w:spacing w:val="-6"/>
        </w:rPr>
        <w:t xml:space="preserve">) </w:t>
      </w:r>
      <w:r w:rsidR="00DF2E92" w:rsidRPr="007A4D9D">
        <w:rPr>
          <w:rFonts w:ascii="Angsana New" w:hAnsi="Angsana New" w:cs="Angsana New"/>
          <w:spacing w:val="-6"/>
          <w:cs/>
        </w:rPr>
        <w:t>จากการลงทุนในบริษัทร่วมในงบการเงินรวม</w:t>
      </w:r>
      <w:r w:rsidR="00DF2E92" w:rsidRPr="007A4D9D">
        <w:rPr>
          <w:rFonts w:ascii="Angsana New" w:hAnsi="Angsana New" w:cs="Angsana New"/>
          <w:spacing w:val="-6"/>
        </w:rPr>
        <w:t xml:space="preserve"> </w:t>
      </w:r>
      <w:r w:rsidR="00DF2E92" w:rsidRPr="007A4D9D">
        <w:rPr>
          <w:rFonts w:ascii="Angsana New" w:hAnsi="Angsana New" w:cs="Angsana New"/>
          <w:spacing w:val="-6"/>
          <w:cs/>
        </w:rPr>
        <w:t>ดังนี้</w:t>
      </w:r>
    </w:p>
    <w:tbl>
      <w:tblPr>
        <w:tblW w:w="816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2070"/>
        <w:gridCol w:w="90"/>
        <w:gridCol w:w="2049"/>
      </w:tblGrid>
      <w:tr w:rsidR="007312F3" w:rsidRPr="007A4D9D" w14:paraId="04166C8C" w14:textId="77777777" w:rsidTr="007312F3">
        <w:trPr>
          <w:trHeight w:val="234"/>
        </w:trPr>
        <w:tc>
          <w:tcPr>
            <w:tcW w:w="3960" w:type="dxa"/>
          </w:tcPr>
          <w:p w14:paraId="5C492707" w14:textId="64DC4D67" w:rsidR="007312F3" w:rsidRPr="007A4D9D" w:rsidRDefault="007312F3" w:rsidP="00CA6FD6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09" w:type="dxa"/>
            <w:gridSpan w:val="3"/>
          </w:tcPr>
          <w:p w14:paraId="7D6B1B0B" w14:textId="08222F25" w:rsidR="007312F3" w:rsidRPr="007A4D9D" w:rsidRDefault="007312F3" w:rsidP="007312F3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7A4D9D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E47B7" w:rsidRPr="00FE47B7">
              <w:rPr>
                <w:rFonts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A4D9D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</w:tr>
      <w:tr w:rsidR="007312F3" w:rsidRPr="007A4D9D" w14:paraId="33E63DD2" w14:textId="77777777" w:rsidTr="007312F3">
        <w:trPr>
          <w:trHeight w:val="373"/>
        </w:trPr>
        <w:tc>
          <w:tcPr>
            <w:tcW w:w="3960" w:type="dxa"/>
          </w:tcPr>
          <w:p w14:paraId="7534934C" w14:textId="77777777" w:rsidR="007312F3" w:rsidRPr="007A4D9D" w:rsidRDefault="007312F3" w:rsidP="00CA6FD6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D03BFDE" w14:textId="29C2B1F2" w:rsidR="007312F3" w:rsidRPr="007A4D9D" w:rsidRDefault="00FE47B7" w:rsidP="00CA6FD6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E47B7">
              <w:rPr>
                <w:rFonts w:cs="Angsana New"/>
                <w:b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3E4B232" w14:textId="77777777" w:rsidR="007312F3" w:rsidRPr="007A4D9D" w:rsidRDefault="007312F3" w:rsidP="00CA6FD6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4794D618" w14:textId="75079E23" w:rsidR="007312F3" w:rsidRPr="007A4D9D" w:rsidRDefault="00FE47B7" w:rsidP="00CA6FD6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E47B7">
              <w:rPr>
                <w:rFonts w:cs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</w:tr>
      <w:tr w:rsidR="007312F3" w:rsidRPr="007A4D9D" w14:paraId="5001EF21" w14:textId="77777777" w:rsidTr="00505F60">
        <w:trPr>
          <w:trHeight w:val="373"/>
        </w:trPr>
        <w:tc>
          <w:tcPr>
            <w:tcW w:w="3960" w:type="dxa"/>
          </w:tcPr>
          <w:p w14:paraId="6B4EDE32" w14:textId="77777777" w:rsidR="007312F3" w:rsidRPr="007A4D9D" w:rsidRDefault="007312F3" w:rsidP="00CA6FD6">
            <w:pPr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37F59C2" w14:textId="494B22E4" w:rsidR="007312F3" w:rsidRPr="007A4D9D" w:rsidRDefault="00505F60" w:rsidP="00CA6FD6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A4D9D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31CD6242" w14:textId="336BA400" w:rsidR="007312F3" w:rsidRPr="007A4D9D" w:rsidRDefault="007312F3" w:rsidP="00CA6FD6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4BAF0BDD" w14:textId="1CBDA0C5" w:rsidR="007312F3" w:rsidRPr="007A4D9D" w:rsidRDefault="007312F3" w:rsidP="00CA6FD6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7A4D9D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05F60" w:rsidRPr="007A4D9D" w14:paraId="242AD5B2" w14:textId="77777777" w:rsidTr="00505F60">
        <w:trPr>
          <w:trHeight w:val="373"/>
        </w:trPr>
        <w:tc>
          <w:tcPr>
            <w:tcW w:w="3960" w:type="dxa"/>
          </w:tcPr>
          <w:p w14:paraId="753FB7C7" w14:textId="77777777" w:rsidR="00505F60" w:rsidRPr="007A4D9D" w:rsidRDefault="00505F60" w:rsidP="00505F60">
            <w:pPr>
              <w:rPr>
                <w:rFonts w:cs="Angsana New"/>
                <w:sz w:val="28"/>
                <w:szCs w:val="28"/>
              </w:rPr>
            </w:pPr>
            <w:r w:rsidRPr="007A4D9D">
              <w:rPr>
                <w:rFonts w:cs="Angsana New"/>
                <w:sz w:val="28"/>
                <w:szCs w:val="28"/>
                <w:cs/>
              </w:rPr>
              <w:t>บริษัท วายดีเอ็ม (ไทยแลนด์) จำกัด</w:t>
            </w:r>
            <w:r w:rsidRPr="007A4D9D">
              <w:rPr>
                <w:rFonts w:cs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E8D0555" w14:textId="5B9722C2" w:rsidR="00505F60" w:rsidRPr="007A4D9D" w:rsidRDefault="00F43390" w:rsidP="00505F60">
            <w:pPr>
              <w:tabs>
                <w:tab w:val="decimal" w:pos="2412"/>
              </w:tabs>
              <w:ind w:right="18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FE47B7" w:rsidRPr="00FE47B7">
              <w:rPr>
                <w:rFonts w:cs="Angsana New"/>
                <w:color w:val="000000"/>
                <w:sz w:val="28"/>
                <w:szCs w:val="28"/>
              </w:rPr>
              <w:t>1</w:t>
            </w:r>
            <w:r w:rsidR="00011C5A" w:rsidRPr="007A4D9D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FE47B7" w:rsidRPr="00FE47B7">
              <w:rPr>
                <w:rFonts w:cs="Angsana New"/>
                <w:color w:val="000000"/>
                <w:sz w:val="28"/>
                <w:szCs w:val="28"/>
              </w:rPr>
              <w:t>482</w:t>
            </w:r>
            <w:r w:rsidR="00011C5A" w:rsidRPr="007A4D9D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FE47B7" w:rsidRPr="00FE47B7">
              <w:rPr>
                <w:rFonts w:cs="Angsana New"/>
                <w:color w:val="000000"/>
                <w:sz w:val="28"/>
                <w:szCs w:val="28"/>
              </w:rPr>
              <w:t>967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5F4E811" w14:textId="5DCB6275" w:rsidR="00505F60" w:rsidRPr="007A4D9D" w:rsidRDefault="00505F60" w:rsidP="00505F60">
            <w:pPr>
              <w:tabs>
                <w:tab w:val="decimal" w:pos="2412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</w:tcPr>
          <w:p w14:paraId="287A31A0" w14:textId="5E695D14" w:rsidR="00505F60" w:rsidRPr="007A4D9D" w:rsidRDefault="00505F60" w:rsidP="00D65722">
            <w:pPr>
              <w:tabs>
                <w:tab w:val="decimal" w:pos="0"/>
              </w:tabs>
              <w:ind w:right="-16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7A4D9D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</w:tr>
      <w:tr w:rsidR="00505F60" w:rsidRPr="007A4D9D" w14:paraId="61FEC69B" w14:textId="77777777" w:rsidTr="00505F60">
        <w:trPr>
          <w:trHeight w:val="373"/>
        </w:trPr>
        <w:tc>
          <w:tcPr>
            <w:tcW w:w="3960" w:type="dxa"/>
          </w:tcPr>
          <w:p w14:paraId="1A54C723" w14:textId="77777777" w:rsidR="00505F60" w:rsidRPr="007A4D9D" w:rsidRDefault="00505F60" w:rsidP="00505F60">
            <w:pPr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7A4D9D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D5AAED3" w14:textId="10C2E4B6" w:rsidR="00505F60" w:rsidRPr="007A4D9D" w:rsidRDefault="00F43390" w:rsidP="00505F60">
            <w:pPr>
              <w:tabs>
                <w:tab w:val="decimal" w:pos="2412"/>
              </w:tabs>
              <w:ind w:right="181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>
              <w:rPr>
                <w:rFonts w:cs="Angsana New"/>
                <w:color w:val="000000"/>
                <w:sz w:val="28"/>
                <w:szCs w:val="28"/>
              </w:rPr>
              <w:t>(</w:t>
            </w:r>
            <w:r w:rsidR="00FE47B7" w:rsidRPr="00FE47B7">
              <w:rPr>
                <w:rFonts w:cs="Angsana New"/>
                <w:color w:val="000000"/>
                <w:sz w:val="28"/>
                <w:szCs w:val="28"/>
              </w:rPr>
              <w:t>1</w:t>
            </w:r>
            <w:r w:rsidR="00011C5A" w:rsidRPr="007A4D9D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FE47B7" w:rsidRPr="00FE47B7">
              <w:rPr>
                <w:rFonts w:cs="Angsana New"/>
                <w:color w:val="000000"/>
                <w:sz w:val="28"/>
                <w:szCs w:val="28"/>
              </w:rPr>
              <w:t>482</w:t>
            </w:r>
            <w:r w:rsidR="00011C5A" w:rsidRPr="007A4D9D">
              <w:rPr>
                <w:rFonts w:cs="Angsana New"/>
                <w:color w:val="000000"/>
                <w:sz w:val="28"/>
                <w:szCs w:val="28"/>
              </w:rPr>
              <w:t>,</w:t>
            </w:r>
            <w:r w:rsidR="00FE47B7" w:rsidRPr="00FE47B7">
              <w:rPr>
                <w:rFonts w:cs="Angsana New"/>
                <w:color w:val="000000"/>
                <w:sz w:val="28"/>
                <w:szCs w:val="28"/>
              </w:rPr>
              <w:t>967</w:t>
            </w:r>
            <w:r>
              <w:rPr>
                <w:rFonts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1C6757B" w14:textId="7C6081A6" w:rsidR="00505F60" w:rsidRPr="007A4D9D" w:rsidRDefault="00505F60" w:rsidP="00505F60">
            <w:pPr>
              <w:tabs>
                <w:tab w:val="decimal" w:pos="2412"/>
              </w:tabs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double" w:sz="4" w:space="0" w:color="auto"/>
            </w:tcBorders>
          </w:tcPr>
          <w:p w14:paraId="41684967" w14:textId="1FD109DC" w:rsidR="00505F60" w:rsidRPr="007A4D9D" w:rsidRDefault="00505F60" w:rsidP="00D65722">
            <w:pPr>
              <w:tabs>
                <w:tab w:val="decimal" w:pos="0"/>
              </w:tabs>
              <w:ind w:right="-16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7A4D9D">
              <w:rPr>
                <w:rFonts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3C9BC87" w14:textId="77777777" w:rsidR="00BA2CF7" w:rsidRPr="007A4D9D" w:rsidRDefault="00BA2CF7">
      <w:pPr>
        <w:rPr>
          <w:rFonts w:ascii="Angsana New" w:hAnsi="Angsana New" w:cs="Angsana New"/>
          <w:spacing w:val="2"/>
          <w:cs/>
        </w:rPr>
      </w:pPr>
      <w:r w:rsidRPr="007A4D9D">
        <w:rPr>
          <w:rFonts w:ascii="Angsana New" w:hAnsi="Angsana New" w:cs="Angsana New"/>
          <w:spacing w:val="2"/>
          <w:cs/>
        </w:rPr>
        <w:br w:type="page"/>
      </w:r>
    </w:p>
    <w:p w14:paraId="1605B2A8" w14:textId="7BE01243" w:rsidR="0081508A" w:rsidRPr="007A4D9D" w:rsidRDefault="00562672" w:rsidP="00AB3E36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  <w:lang w:val="en-US"/>
        </w:rPr>
        <w:lastRenderedPageBreak/>
        <w:t>อสังหาริมทรัพย์</w:t>
      </w:r>
      <w:r w:rsidRPr="007A4D9D">
        <w:rPr>
          <w:rFonts w:asciiTheme="majorBidi" w:hAnsiTheme="majorBidi" w:cstheme="majorBidi"/>
          <w:b/>
          <w:bCs/>
          <w:cs/>
        </w:rPr>
        <w:t>เพื่อการลงทุน</w:t>
      </w:r>
    </w:p>
    <w:p w14:paraId="73A3A70D" w14:textId="0D7F82D6" w:rsidR="00230AEA" w:rsidRPr="007A4D9D" w:rsidRDefault="00AD41C7" w:rsidP="002228FD">
      <w:pPr>
        <w:pStyle w:val="BodyText3"/>
        <w:tabs>
          <w:tab w:val="clear" w:pos="360"/>
          <w:tab w:val="clear" w:pos="900"/>
          <w:tab w:val="clear" w:pos="144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4"/>
          <w:lang w:val="en-US" w:eastAsia="en-US"/>
        </w:rPr>
      </w:pPr>
      <w:r w:rsidRPr="007A4D9D">
        <w:rPr>
          <w:rFonts w:asciiTheme="majorBidi" w:hAnsiTheme="majorBidi" w:cstheme="majorBidi"/>
          <w:spacing w:val="-4"/>
          <w:cs/>
          <w:lang w:val="en-US" w:eastAsia="en-US"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  <w:lang w:val="en-US"/>
        </w:rPr>
        <w:t>31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="006608A4" w:rsidRPr="007A4D9D">
        <w:rPr>
          <w:rFonts w:asciiTheme="majorBidi" w:hAnsiTheme="majorBidi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  <w:lang w:val="en-US"/>
        </w:rPr>
        <w:t>2569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spacing w:val="-4"/>
          <w:cs/>
          <w:lang w:val="en-US" w:eastAsia="en-US"/>
        </w:rPr>
        <w:t>อสังหาริมทรัพย์เพื่อการลงทุนในงบการเงินรวม</w:t>
      </w:r>
      <w:r w:rsidR="00B163ED" w:rsidRPr="007A4D9D">
        <w:rPr>
          <w:rFonts w:asciiTheme="majorBidi" w:hAnsiTheme="majorBidi" w:cstheme="majorBidi"/>
          <w:spacing w:val="-4"/>
          <w:cs/>
          <w:lang w:val="en-US" w:eastAsia="en-US"/>
        </w:rPr>
        <w:t>ลดลงจากค่าเสื่อมราคา</w:t>
      </w:r>
      <w:r w:rsidR="00BA7D5C" w:rsidRPr="007A4D9D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BA7D5C" w:rsidRPr="007A4D9D">
        <w:rPr>
          <w:rFonts w:asciiTheme="majorBidi" w:hAnsiTheme="majorBidi" w:cstheme="majorBidi"/>
          <w:spacing w:val="-4"/>
          <w:cs/>
          <w:lang w:val="en-US" w:eastAsia="en-US"/>
        </w:rPr>
        <w:br/>
      </w:r>
      <w:r w:rsidR="00B163ED" w:rsidRPr="007A4D9D">
        <w:rPr>
          <w:rFonts w:asciiTheme="majorBidi" w:hAnsiTheme="majorBidi" w:cstheme="majorBidi"/>
          <w:spacing w:val="-4"/>
          <w:cs/>
          <w:lang w:val="en-US" w:eastAsia="en-US"/>
        </w:rPr>
        <w:t>จำนว</w:t>
      </w:r>
      <w:r w:rsidR="00BA7D5C" w:rsidRPr="007A4D9D">
        <w:rPr>
          <w:rFonts w:asciiTheme="majorBidi" w:hAnsiTheme="majorBidi" w:cstheme="majorBidi"/>
          <w:spacing w:val="-4"/>
          <w:cs/>
          <w:lang w:val="en-US" w:eastAsia="en-US"/>
        </w:rPr>
        <w:t>น</w:t>
      </w:r>
      <w:r w:rsidR="00A23D8C" w:rsidRPr="007A4D9D">
        <w:rPr>
          <w:rFonts w:asciiTheme="majorBidi" w:hAnsiTheme="majorBidi" w:cstheme="majorBidi"/>
          <w:spacing w:val="-4"/>
          <w:cs/>
          <w:lang w:val="en-US" w:eastAsia="en-US"/>
        </w:rPr>
        <w:t xml:space="preserve"> </w:t>
      </w:r>
      <w:r w:rsidR="00FE47B7" w:rsidRPr="00FE47B7">
        <w:rPr>
          <w:rFonts w:asciiTheme="majorBidi" w:hAnsiTheme="majorBidi" w:cstheme="majorBidi"/>
          <w:spacing w:val="-4"/>
          <w:lang w:val="en-US" w:eastAsia="en-US"/>
        </w:rPr>
        <w:t>187</w:t>
      </w:r>
      <w:r w:rsidR="00186A53" w:rsidRPr="007A4D9D">
        <w:rPr>
          <w:rFonts w:asciiTheme="majorBidi" w:hAnsiTheme="majorBidi" w:cstheme="majorBidi"/>
          <w:spacing w:val="-4"/>
          <w:lang w:val="en-US" w:eastAsia="en-US"/>
        </w:rPr>
        <w:t>,</w:t>
      </w:r>
      <w:r w:rsidR="00FE47B7" w:rsidRPr="00FE47B7">
        <w:rPr>
          <w:rFonts w:asciiTheme="majorBidi" w:hAnsiTheme="majorBidi" w:cstheme="majorBidi"/>
          <w:spacing w:val="-4"/>
          <w:lang w:val="en-US" w:eastAsia="en-US"/>
        </w:rPr>
        <w:t>075</w:t>
      </w:r>
      <w:r w:rsidR="00186A53" w:rsidRPr="007A4D9D">
        <w:rPr>
          <w:rFonts w:asciiTheme="majorBidi" w:hAnsiTheme="majorBidi" w:cstheme="majorBidi"/>
          <w:spacing w:val="-4"/>
          <w:lang w:val="en-US" w:eastAsia="en-US"/>
        </w:rPr>
        <w:t xml:space="preserve"> </w:t>
      </w:r>
      <w:r w:rsidRPr="007A4D9D">
        <w:rPr>
          <w:rFonts w:asciiTheme="majorBidi" w:hAnsiTheme="majorBidi" w:cstheme="majorBidi"/>
          <w:spacing w:val="-4"/>
          <w:cs/>
          <w:lang w:val="en-US" w:eastAsia="en-US"/>
        </w:rPr>
        <w:t xml:space="preserve">บาท </w:t>
      </w:r>
    </w:p>
    <w:p w14:paraId="684C9DA0" w14:textId="77777777" w:rsidR="00055D76" w:rsidRPr="007A4D9D" w:rsidRDefault="00055D76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clear" w:pos="1440"/>
        </w:tabs>
        <w:spacing w:before="360"/>
        <w:ind w:left="547" w:right="-706" w:hanging="547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b/>
          <w:bCs/>
          <w:cs/>
        </w:rPr>
        <w:t>อุปกรณ์</w:t>
      </w:r>
    </w:p>
    <w:p w14:paraId="5E47DF5C" w14:textId="7DF08DD9" w:rsidR="00044F85" w:rsidRPr="007A4D9D" w:rsidRDefault="00044F85" w:rsidP="002228FD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bookmarkStart w:id="3" w:name="_Hlk71241426"/>
      <w:r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="006608A4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cs/>
        </w:rPr>
        <w:t>อุปกรณ์ในงบการเงินรวม</w:t>
      </w:r>
      <w:r w:rsidR="00186A53" w:rsidRPr="007A4D9D">
        <w:rPr>
          <w:rFonts w:asciiTheme="majorBidi" w:hAnsiTheme="majorBidi" w:cstheme="majorBidi" w:hint="cs"/>
          <w:cs/>
        </w:rPr>
        <w:t>ลดลง</w:t>
      </w:r>
      <w:r w:rsidRPr="007A4D9D">
        <w:rPr>
          <w:rFonts w:asciiTheme="majorBidi" w:hAnsiTheme="majorBidi" w:cstheme="majorBidi"/>
          <w:cs/>
        </w:rPr>
        <w:t>จำนวน</w:t>
      </w:r>
      <w:r w:rsidR="00A70AF3" w:rsidRPr="007A4D9D">
        <w:rPr>
          <w:rFonts w:asciiTheme="majorBidi" w:hAnsiTheme="majorBidi" w:cstheme="majorBidi"/>
        </w:rPr>
        <w:t xml:space="preserve"> </w:t>
      </w:r>
      <w:bookmarkStart w:id="4" w:name="_Hlk117037666"/>
      <w:r w:rsidR="00FE47B7" w:rsidRPr="00FE47B7">
        <w:rPr>
          <w:rFonts w:asciiTheme="majorBidi" w:hAnsiTheme="majorBidi" w:cstheme="majorBidi"/>
        </w:rPr>
        <w:t>460</w:t>
      </w:r>
      <w:r w:rsidR="00186A53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124</w:t>
      </w:r>
      <w:r w:rsidR="00497E0B" w:rsidRPr="007A4D9D">
        <w:rPr>
          <w:rFonts w:asciiTheme="majorBidi" w:hAnsiTheme="majorBidi" w:cstheme="majorBidi"/>
        </w:rPr>
        <w:t xml:space="preserve"> </w:t>
      </w:r>
      <w:bookmarkEnd w:id="4"/>
      <w:r w:rsidRPr="007A4D9D">
        <w:rPr>
          <w:rFonts w:asciiTheme="majorBidi" w:hAnsiTheme="majorBidi" w:cstheme="majorBidi"/>
          <w:cs/>
        </w:rPr>
        <w:t xml:space="preserve">บาท </w:t>
      </w:r>
      <w:r w:rsidR="007926DC" w:rsidRPr="007A4D9D">
        <w:rPr>
          <w:rFonts w:asciiTheme="majorBidi" w:hAnsiTheme="majorBidi" w:cstheme="majorBidi"/>
          <w:cs/>
        </w:rPr>
        <w:t>ส่วนใหญ่</w:t>
      </w:r>
      <w:r w:rsidR="00186A53" w:rsidRPr="007A4D9D">
        <w:rPr>
          <w:rFonts w:asciiTheme="majorBidi" w:hAnsiTheme="majorBidi" w:cstheme="majorBidi" w:hint="cs"/>
          <w:cs/>
        </w:rPr>
        <w:t>ลดลง</w:t>
      </w:r>
      <w:r w:rsidR="00833318" w:rsidRPr="007A4D9D">
        <w:rPr>
          <w:rFonts w:asciiTheme="majorBidi" w:hAnsiTheme="majorBidi" w:cstheme="majorBidi"/>
        </w:rPr>
        <w:t xml:space="preserve"> </w:t>
      </w:r>
      <w:r w:rsidR="007926DC" w:rsidRPr="007A4D9D">
        <w:rPr>
          <w:rFonts w:asciiTheme="majorBidi" w:hAnsiTheme="majorBidi" w:cstheme="majorBidi"/>
          <w:cs/>
        </w:rPr>
        <w:t>เนื่องจาก</w:t>
      </w:r>
      <w:r w:rsidR="0041762C">
        <w:rPr>
          <w:rFonts w:asciiTheme="majorBidi" w:hAnsiTheme="majorBidi" w:cstheme="majorBidi" w:hint="cs"/>
          <w:cs/>
        </w:rPr>
        <w:t>การ</w:t>
      </w:r>
      <w:r w:rsidR="00476BD2" w:rsidRPr="007A4D9D">
        <w:rPr>
          <w:rFonts w:ascii="Angsana New" w:hAnsi="Angsana New" w:cs="Angsana New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476BD2" w:rsidRPr="007A4D9D">
        <w:rPr>
          <w:rFonts w:ascii="Angsana New" w:hAnsi="Angsana New" w:cs="Angsana New"/>
        </w:rPr>
        <w:t xml:space="preserve"> </w:t>
      </w:r>
      <w:r w:rsidR="00FE47B7" w:rsidRPr="00FE47B7">
        <w:rPr>
          <w:rFonts w:ascii="Angsana New" w:hAnsi="Angsana New" w:cs="Angsana New"/>
        </w:rPr>
        <w:t>741</w:t>
      </w:r>
      <w:r w:rsidR="001F0DD3" w:rsidRPr="007A4D9D">
        <w:rPr>
          <w:rFonts w:ascii="Angsana New" w:hAnsi="Angsana New" w:cs="Angsana New"/>
        </w:rPr>
        <w:t>,</w:t>
      </w:r>
      <w:r w:rsidR="00FE47B7" w:rsidRPr="00FE47B7">
        <w:rPr>
          <w:rFonts w:ascii="Angsana New" w:hAnsi="Angsana New" w:cs="Angsana New"/>
        </w:rPr>
        <w:t>018</w:t>
      </w:r>
      <w:r w:rsidR="00476BD2" w:rsidRPr="007A4D9D">
        <w:rPr>
          <w:rFonts w:ascii="Angsana New" w:hAnsi="Angsana New" w:cs="Angsana New"/>
        </w:rPr>
        <w:t xml:space="preserve"> </w:t>
      </w:r>
      <w:r w:rsidR="00476BD2" w:rsidRPr="007A4D9D">
        <w:rPr>
          <w:rFonts w:ascii="Angsana New" w:hAnsi="Angsana New" w:cs="Angsana New"/>
          <w:cs/>
        </w:rPr>
        <w:t>บาท</w:t>
      </w:r>
      <w:r w:rsidR="00476BD2" w:rsidRPr="007A4D9D">
        <w:rPr>
          <w:rFonts w:ascii="Angsana New" w:hAnsi="Angsana New" w:cs="Angsana New" w:hint="cs"/>
          <w:cs/>
        </w:rPr>
        <w:t>ในขณะเดียวกันลดลงจาก</w:t>
      </w:r>
      <w:r w:rsidRPr="007A4D9D">
        <w:rPr>
          <w:rFonts w:asciiTheme="majorBidi" w:hAnsiTheme="majorBidi" w:cstheme="majorBidi"/>
          <w:cs/>
        </w:rPr>
        <w:t>ค่าเสื่อมราคาจำนวน</w:t>
      </w:r>
      <w:r w:rsidR="000D4275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942</w:t>
      </w:r>
      <w:r w:rsidR="001F0DD3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360</w:t>
      </w:r>
      <w:r w:rsidR="000D4275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บาท</w:t>
      </w:r>
      <w:r w:rsidR="00CD7EE7" w:rsidRPr="007A4D9D">
        <w:rPr>
          <w:rFonts w:asciiTheme="majorBidi" w:hAnsiTheme="majorBidi" w:cstheme="majorBidi"/>
        </w:rPr>
        <w:t xml:space="preserve"> </w:t>
      </w:r>
      <w:r w:rsidR="00CD7EE7" w:rsidRPr="007A4D9D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EB2196" w:rsidRPr="007A4D9D">
        <w:rPr>
          <w:rFonts w:asciiTheme="majorBidi" w:hAnsiTheme="majorBidi" w:cstheme="majorBidi"/>
        </w:rPr>
        <w:t xml:space="preserve"> </w:t>
      </w:r>
      <w:r w:rsidR="0075677B" w:rsidRPr="007A4D9D">
        <w:rPr>
          <w:rFonts w:asciiTheme="majorBidi" w:hAnsiTheme="majorBidi" w:cstheme="majorBidi"/>
          <w:cs/>
        </w:rPr>
        <w:t>การโอนค่าเสื่อมราคา</w:t>
      </w:r>
      <w:r w:rsidR="00713B69" w:rsidRPr="007A4D9D">
        <w:rPr>
          <w:rFonts w:asciiTheme="majorBidi" w:hAnsiTheme="majorBidi" w:cstheme="majorBidi"/>
          <w:cs/>
        </w:rPr>
        <w:t>เพื่อรับรู้</w:t>
      </w:r>
      <w:r w:rsidR="0075677B" w:rsidRPr="007A4D9D">
        <w:rPr>
          <w:rFonts w:asciiTheme="majorBidi" w:hAnsiTheme="majorBidi" w:cstheme="majorBidi"/>
          <w:cs/>
        </w:rPr>
        <w:t>เป็นส่วนหนึ่งของต้นทุนการพัฒนาโปรแกรมภายใต้สินทรัพย์ไม่มีตัวตนอื่นนอกจากค่าความนิยม</w:t>
      </w:r>
      <w:r w:rsidR="00CD7EE7" w:rsidRPr="007A4D9D">
        <w:rPr>
          <w:rFonts w:asciiTheme="majorBidi" w:hAnsiTheme="majorBidi" w:cstheme="majorBidi"/>
          <w:cs/>
        </w:rPr>
        <w:t>จำนวน</w:t>
      </w:r>
      <w:r w:rsidR="00B233C7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258</w:t>
      </w:r>
      <w:r w:rsidR="001F0DD3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782</w:t>
      </w:r>
      <w:r w:rsidR="001F0DD3" w:rsidRPr="007A4D9D">
        <w:rPr>
          <w:rFonts w:asciiTheme="majorBidi" w:hAnsiTheme="majorBidi" w:cstheme="majorBidi"/>
        </w:rPr>
        <w:t xml:space="preserve"> </w:t>
      </w:r>
      <w:r w:rsidR="00CD7EE7" w:rsidRPr="007A4D9D">
        <w:rPr>
          <w:rFonts w:asciiTheme="majorBidi" w:hAnsiTheme="majorBidi" w:cstheme="majorBidi"/>
          <w:cs/>
        </w:rPr>
        <w:t>บาท</w:t>
      </w:r>
      <w:r w:rsidR="00C94185" w:rsidRPr="007A4D9D">
        <w:rPr>
          <w:rFonts w:asciiTheme="majorBidi" w:hAnsiTheme="majorBidi" w:cstheme="majorBidi"/>
        </w:rPr>
        <w:t xml:space="preserve"> </w:t>
      </w:r>
    </w:p>
    <w:p w14:paraId="42575A2D" w14:textId="0BEC026B" w:rsidR="00BD6A9A" w:rsidRPr="007A4D9D" w:rsidRDefault="00044F85" w:rsidP="00FE47B7">
      <w:pPr>
        <w:adjustRightInd w:val="0"/>
        <w:spacing w:after="360"/>
        <w:ind w:left="547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="006608A4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>อุปกรณ์ในงบการเงินเฉพาะกิจกา</w:t>
      </w:r>
      <w:r w:rsidR="00783DDC" w:rsidRPr="007A4D9D">
        <w:rPr>
          <w:rFonts w:asciiTheme="majorBidi" w:hAnsiTheme="majorBidi" w:cstheme="majorBidi"/>
          <w:spacing w:val="-4"/>
          <w:cs/>
        </w:rPr>
        <w:t>ร</w:t>
      </w:r>
      <w:r w:rsidR="001F0DD3" w:rsidRPr="007A4D9D">
        <w:rPr>
          <w:rFonts w:asciiTheme="majorBidi" w:hAnsiTheme="majorBidi" w:cstheme="majorBidi" w:hint="cs"/>
          <w:spacing w:val="-4"/>
          <w:cs/>
        </w:rPr>
        <w:t>ลดลง</w:t>
      </w:r>
      <w:r w:rsidR="00BD6A9A" w:rsidRPr="007A4D9D">
        <w:rPr>
          <w:rFonts w:asciiTheme="majorBidi" w:hAnsiTheme="majorBidi" w:cstheme="majorBidi"/>
          <w:cs/>
        </w:rPr>
        <w:t>จำนวน</w:t>
      </w:r>
      <w:r w:rsidR="00BD6A9A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460</w:t>
      </w:r>
      <w:r w:rsidR="001F0DD3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124</w:t>
      </w:r>
      <w:r w:rsidR="00BD6A9A" w:rsidRPr="007A4D9D">
        <w:rPr>
          <w:rFonts w:asciiTheme="majorBidi" w:hAnsiTheme="majorBidi" w:cstheme="majorBidi"/>
        </w:rPr>
        <w:t xml:space="preserve"> </w:t>
      </w:r>
      <w:r w:rsidR="00BD6A9A" w:rsidRPr="007A4D9D">
        <w:rPr>
          <w:rFonts w:asciiTheme="majorBidi" w:hAnsiTheme="majorBidi" w:cstheme="majorBidi"/>
          <w:cs/>
        </w:rPr>
        <w:t>บาท ส่วนใหญ่</w:t>
      </w:r>
      <w:r w:rsidR="001F0DD3" w:rsidRPr="007A4D9D">
        <w:rPr>
          <w:rFonts w:asciiTheme="majorBidi" w:hAnsiTheme="majorBidi" w:cstheme="majorBidi" w:hint="cs"/>
          <w:cs/>
        </w:rPr>
        <w:t>ลดลง</w:t>
      </w:r>
      <w:r w:rsidR="00BD6A9A" w:rsidRPr="007A4D9D">
        <w:rPr>
          <w:rFonts w:asciiTheme="majorBidi" w:hAnsiTheme="majorBidi" w:cstheme="majorBidi"/>
          <w:spacing w:val="-8"/>
        </w:rPr>
        <w:t xml:space="preserve"> </w:t>
      </w:r>
      <w:r w:rsidR="00BD6A9A" w:rsidRPr="007A4D9D">
        <w:rPr>
          <w:rFonts w:asciiTheme="majorBidi" w:hAnsiTheme="majorBidi" w:cstheme="majorBidi"/>
          <w:spacing w:val="-8"/>
          <w:cs/>
        </w:rPr>
        <w:t>เนื่องจาก</w:t>
      </w:r>
      <w:r w:rsidR="00273497">
        <w:rPr>
          <w:rFonts w:asciiTheme="majorBidi" w:hAnsiTheme="majorBidi" w:cstheme="majorBidi" w:hint="cs"/>
          <w:spacing w:val="-8"/>
          <w:cs/>
        </w:rPr>
        <w:t>การ</w:t>
      </w:r>
      <w:r w:rsidR="00BD6A9A" w:rsidRPr="007A4D9D">
        <w:rPr>
          <w:rFonts w:ascii="Angsana New" w:hAnsi="Angsana New" w:cs="Angsana New"/>
          <w:spacing w:val="-8"/>
          <w:cs/>
        </w:rPr>
        <w:t>ลงทุนในเครื่องตกแต่ง เครื่องใช้สำนักงาน คอมพิวเตอร์และอุปกรณ์ จำนวน</w:t>
      </w:r>
      <w:r w:rsidR="00BD6A9A" w:rsidRPr="007A4D9D">
        <w:rPr>
          <w:rFonts w:ascii="Angsana New" w:hAnsi="Angsana New" w:cs="Angsana New"/>
          <w:spacing w:val="-8"/>
        </w:rPr>
        <w:t xml:space="preserve"> </w:t>
      </w:r>
      <w:r w:rsidR="00FE47B7" w:rsidRPr="00FE47B7">
        <w:rPr>
          <w:rFonts w:ascii="Angsana New" w:hAnsi="Angsana New" w:cs="Angsana New"/>
          <w:spacing w:val="-8"/>
        </w:rPr>
        <w:t>741</w:t>
      </w:r>
      <w:r w:rsidR="001F0DD3" w:rsidRPr="007A4D9D">
        <w:rPr>
          <w:rFonts w:ascii="Angsana New" w:hAnsi="Angsana New" w:cs="Angsana New"/>
          <w:spacing w:val="-8"/>
        </w:rPr>
        <w:t>,</w:t>
      </w:r>
      <w:r w:rsidR="00FE47B7" w:rsidRPr="00FE47B7">
        <w:rPr>
          <w:rFonts w:ascii="Angsana New" w:hAnsi="Angsana New" w:cs="Angsana New"/>
          <w:spacing w:val="-8"/>
        </w:rPr>
        <w:t>018</w:t>
      </w:r>
      <w:r w:rsidR="00BD6A9A" w:rsidRPr="007A4D9D">
        <w:rPr>
          <w:rFonts w:ascii="Angsana New" w:hAnsi="Angsana New" w:cs="Angsana New"/>
          <w:spacing w:val="-8"/>
        </w:rPr>
        <w:t xml:space="preserve"> </w:t>
      </w:r>
      <w:r w:rsidR="00BD6A9A" w:rsidRPr="007A4D9D">
        <w:rPr>
          <w:rFonts w:ascii="Angsana New" w:hAnsi="Angsana New" w:cs="Angsana New"/>
          <w:cs/>
        </w:rPr>
        <w:t>บาท</w:t>
      </w:r>
      <w:r w:rsidR="00A06266" w:rsidRPr="007A4D9D">
        <w:rPr>
          <w:rFonts w:ascii="Angsana New" w:hAnsi="Angsana New" w:cs="Angsana New" w:hint="cs"/>
          <w:cs/>
        </w:rPr>
        <w:t xml:space="preserve"> </w:t>
      </w:r>
      <w:r w:rsidR="00BD6A9A" w:rsidRPr="007A4D9D">
        <w:rPr>
          <w:rFonts w:ascii="Angsana New" w:hAnsi="Angsana New" w:cs="Angsana New" w:hint="cs"/>
          <w:cs/>
        </w:rPr>
        <w:t>ในขณะเดียวกันลดลงจาก</w:t>
      </w:r>
      <w:r w:rsidR="00BD6A9A" w:rsidRPr="007A4D9D">
        <w:rPr>
          <w:rFonts w:asciiTheme="majorBidi" w:hAnsiTheme="majorBidi" w:cstheme="majorBidi"/>
          <w:cs/>
        </w:rPr>
        <w:t>ค่าเสื่อมราคาจำนวน</w:t>
      </w:r>
      <w:r w:rsidR="00BD6A9A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942</w:t>
      </w:r>
      <w:r w:rsidR="001F0DD3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360</w:t>
      </w:r>
      <w:r w:rsidR="001F0DD3" w:rsidRPr="007A4D9D">
        <w:rPr>
          <w:rFonts w:asciiTheme="majorBidi" w:hAnsiTheme="majorBidi" w:cstheme="majorBidi"/>
        </w:rPr>
        <w:t xml:space="preserve"> </w:t>
      </w:r>
      <w:r w:rsidR="00BD6A9A" w:rsidRPr="007A4D9D">
        <w:rPr>
          <w:rFonts w:asciiTheme="majorBidi" w:hAnsiTheme="majorBidi" w:cstheme="majorBidi"/>
          <w:cs/>
        </w:rPr>
        <w:t>บาท</w:t>
      </w:r>
      <w:r w:rsidR="00BD6A9A" w:rsidRPr="007A4D9D">
        <w:rPr>
          <w:rFonts w:asciiTheme="majorBidi" w:hAnsiTheme="majorBidi" w:cstheme="majorBidi"/>
        </w:rPr>
        <w:t xml:space="preserve"> </w:t>
      </w:r>
      <w:r w:rsidR="00BD6A9A" w:rsidRPr="007A4D9D">
        <w:rPr>
          <w:rFonts w:asciiTheme="majorBidi" w:hAnsiTheme="majorBidi" w:cstheme="majorBidi"/>
          <w:cs/>
        </w:rPr>
        <w:t>และการจำหน่าย ตัดจำหน่าย และ</w:t>
      </w:r>
      <w:r w:rsidR="00BD6A9A" w:rsidRPr="007A4D9D">
        <w:rPr>
          <w:rFonts w:asciiTheme="majorBidi" w:hAnsiTheme="majorBidi" w:cstheme="majorBidi"/>
        </w:rPr>
        <w:t xml:space="preserve"> </w:t>
      </w:r>
      <w:r w:rsidR="00BD6A9A" w:rsidRPr="007A4D9D">
        <w:rPr>
          <w:rFonts w:asciiTheme="majorBidi" w:hAnsiTheme="majorBidi" w:cstheme="majorBidi"/>
          <w:cs/>
        </w:rPr>
        <w:t>การโอนค่าเสื่อมราคาเพื่อรับรู้เป็นส่วนหนึ่งของต้นทุนการพัฒนาโปรแกรมภายใต้สินทรัพย์ไม่มีตัวตนอื่นนอกจากค่าความนิยมจำนวน</w:t>
      </w:r>
      <w:r w:rsidR="00BD6A9A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258</w:t>
      </w:r>
      <w:r w:rsidR="001F0DD3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782</w:t>
      </w:r>
      <w:r w:rsidR="00BD6A9A" w:rsidRPr="007A4D9D">
        <w:rPr>
          <w:rFonts w:asciiTheme="majorBidi" w:hAnsiTheme="majorBidi" w:cstheme="majorBidi"/>
        </w:rPr>
        <w:t xml:space="preserve"> </w:t>
      </w:r>
      <w:r w:rsidR="00BD6A9A" w:rsidRPr="007A4D9D">
        <w:rPr>
          <w:rFonts w:asciiTheme="majorBidi" w:hAnsiTheme="majorBidi" w:cstheme="majorBidi"/>
          <w:cs/>
        </w:rPr>
        <w:t>บาท</w:t>
      </w:r>
      <w:r w:rsidR="00BD6A9A" w:rsidRPr="007A4D9D">
        <w:rPr>
          <w:rFonts w:asciiTheme="majorBidi" w:hAnsiTheme="majorBidi" w:cstheme="majorBidi"/>
        </w:rPr>
        <w:t xml:space="preserve"> </w:t>
      </w:r>
    </w:p>
    <w:p w14:paraId="6279A24F" w14:textId="77777777" w:rsidR="00BD4FE3" w:rsidRPr="007A4D9D" w:rsidRDefault="00B77E95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" w:firstLine="142"/>
        <w:rPr>
          <w:rFonts w:asciiTheme="majorBidi" w:hAnsiTheme="majorBidi" w:cstheme="majorBidi"/>
          <w:b/>
          <w:bCs/>
        </w:rPr>
      </w:pPr>
      <w:bookmarkStart w:id="5" w:name="_Hlk71245934"/>
      <w:bookmarkEnd w:id="3"/>
      <w:r w:rsidRPr="007A4D9D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6F548AE9" w14:textId="51D3AF1A" w:rsidR="00B77E95" w:rsidRPr="007A4D9D" w:rsidRDefault="00B77E95" w:rsidP="002228FD">
      <w:pPr>
        <w:adjustRightInd w:val="0"/>
        <w:spacing w:after="240"/>
        <w:ind w:left="547" w:right="-7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="006608A4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cs/>
        </w:rPr>
        <w:t>สินทรัพย์สิทธิการใช้ในงบการเงินรวม</w:t>
      </w:r>
      <w:r w:rsidR="004C756F" w:rsidRPr="007A4D9D">
        <w:rPr>
          <w:rFonts w:asciiTheme="majorBidi" w:hAnsiTheme="majorBidi" w:cstheme="majorBidi"/>
          <w:cs/>
        </w:rPr>
        <w:t xml:space="preserve"> และงบการเงินเฉพาะกิจการ</w:t>
      </w:r>
      <w:r w:rsidR="00A3420A" w:rsidRPr="007A4D9D">
        <w:rPr>
          <w:rFonts w:asciiTheme="majorBidi" w:hAnsiTheme="majorBidi" w:cstheme="majorBidi"/>
          <w:cs/>
        </w:rPr>
        <w:t>ลดลง</w:t>
      </w:r>
      <w:r w:rsidR="00262231" w:rsidRPr="007A4D9D">
        <w:rPr>
          <w:rFonts w:asciiTheme="majorBidi" w:hAnsiTheme="majorBidi" w:cstheme="majorBidi"/>
          <w:cs/>
        </w:rPr>
        <w:t xml:space="preserve">จำนวน </w:t>
      </w:r>
      <w:r w:rsidR="00FE47B7" w:rsidRPr="00FE47B7">
        <w:rPr>
          <w:rFonts w:asciiTheme="majorBidi" w:hAnsiTheme="majorBidi" w:cstheme="majorBidi"/>
        </w:rPr>
        <w:t>558</w:t>
      </w:r>
      <w:r w:rsidR="001F0DD3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677</w:t>
      </w:r>
      <w:r w:rsidR="00262231" w:rsidRPr="007A4D9D">
        <w:rPr>
          <w:rFonts w:asciiTheme="majorBidi" w:hAnsiTheme="majorBidi" w:cstheme="majorBidi"/>
        </w:rPr>
        <w:t xml:space="preserve"> </w:t>
      </w:r>
      <w:r w:rsidR="00262231" w:rsidRPr="007A4D9D">
        <w:rPr>
          <w:rFonts w:asciiTheme="majorBidi" w:hAnsiTheme="majorBidi" w:cstheme="majorBidi"/>
          <w:cs/>
        </w:rPr>
        <w:t>บาท ส่วนใหญ่</w:t>
      </w:r>
      <w:r w:rsidR="00A3420A" w:rsidRPr="007A4D9D">
        <w:rPr>
          <w:rFonts w:asciiTheme="majorBidi" w:hAnsiTheme="majorBidi" w:cstheme="majorBidi"/>
          <w:cs/>
        </w:rPr>
        <w:t>ลดลง</w:t>
      </w:r>
      <w:r w:rsidR="00262231" w:rsidRPr="007A4D9D">
        <w:rPr>
          <w:rFonts w:asciiTheme="majorBidi" w:hAnsiTheme="majorBidi" w:cstheme="majorBidi"/>
          <w:cs/>
        </w:rPr>
        <w:t xml:space="preserve"> เนื่องจาก</w:t>
      </w:r>
      <w:r w:rsidR="00211FFC" w:rsidRPr="007A4D9D">
        <w:rPr>
          <w:rFonts w:asciiTheme="majorBidi" w:hAnsiTheme="majorBidi" w:cstheme="majorBidi"/>
          <w:cs/>
        </w:rPr>
        <w:t>ค่าเสื่อมราคาจำนวน</w:t>
      </w:r>
      <w:r w:rsidR="009359CD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465</w:t>
      </w:r>
      <w:r w:rsidR="003E4EBC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286</w:t>
      </w:r>
      <w:r w:rsidR="009459B6" w:rsidRPr="007A4D9D">
        <w:rPr>
          <w:rFonts w:asciiTheme="majorBidi" w:hAnsiTheme="majorBidi" w:cstheme="majorBidi"/>
        </w:rPr>
        <w:t xml:space="preserve"> </w:t>
      </w:r>
      <w:r w:rsidR="0051745C" w:rsidRPr="007A4D9D">
        <w:rPr>
          <w:rFonts w:asciiTheme="majorBidi" w:hAnsiTheme="majorBidi" w:cstheme="majorBidi"/>
          <w:cs/>
        </w:rPr>
        <w:t>บาท</w:t>
      </w:r>
      <w:r w:rsidR="00B24F28" w:rsidRPr="007A4D9D">
        <w:rPr>
          <w:rFonts w:asciiTheme="majorBidi" w:hAnsiTheme="majorBidi" w:cstheme="majorBidi"/>
        </w:rPr>
        <w:t xml:space="preserve"> </w:t>
      </w:r>
      <w:r w:rsidR="00B24F28" w:rsidRPr="007A4D9D">
        <w:rPr>
          <w:rFonts w:asciiTheme="majorBidi" w:hAnsiTheme="majorBidi" w:cstheme="majorBidi"/>
          <w:spacing w:val="-6"/>
          <w:cs/>
        </w:rPr>
        <w:t>และ</w:t>
      </w:r>
      <w:r w:rsidR="001F32E8" w:rsidRPr="007A4D9D">
        <w:rPr>
          <w:rFonts w:asciiTheme="majorBidi" w:hAnsiTheme="majorBidi" w:cstheme="majorBidi"/>
          <w:spacing w:val="-6"/>
          <w:cs/>
        </w:rPr>
        <w:t>การโอนค่าเสื่อม</w:t>
      </w:r>
      <w:r w:rsidR="001F32E8" w:rsidRPr="007A4D9D">
        <w:rPr>
          <w:rFonts w:asciiTheme="majorBidi" w:hAnsiTheme="majorBidi" w:cstheme="majorBidi"/>
          <w:spacing w:val="4"/>
          <w:cs/>
        </w:rPr>
        <w:t>ราคา</w:t>
      </w:r>
      <w:r w:rsidR="00713B69" w:rsidRPr="007A4D9D">
        <w:rPr>
          <w:rFonts w:asciiTheme="majorBidi" w:hAnsiTheme="majorBidi" w:cstheme="majorBidi"/>
          <w:spacing w:val="4"/>
          <w:cs/>
        </w:rPr>
        <w:t>เพื่อรับรู้</w:t>
      </w:r>
      <w:r w:rsidR="001F32E8" w:rsidRPr="007A4D9D">
        <w:rPr>
          <w:rFonts w:asciiTheme="majorBidi" w:hAnsiTheme="majorBidi" w:cstheme="majorBidi"/>
          <w:spacing w:val="4"/>
          <w:cs/>
        </w:rPr>
        <w:t>เป็นส่วนหนึ่งของต้นทุนการพัฒนาโปรแกรมภายใต้สินทรัพย์ไม่มีตัวตนอื่นนอกจากค่า</w:t>
      </w:r>
      <w:r w:rsidR="001F32E8" w:rsidRPr="007A4D9D">
        <w:rPr>
          <w:rFonts w:asciiTheme="majorBidi" w:hAnsiTheme="majorBidi" w:cstheme="majorBidi"/>
          <w:cs/>
        </w:rPr>
        <w:t>ความนิยม</w:t>
      </w:r>
      <w:r w:rsidR="00B24F28" w:rsidRPr="007A4D9D">
        <w:rPr>
          <w:rFonts w:asciiTheme="majorBidi" w:hAnsiTheme="majorBidi" w:cstheme="majorBidi"/>
          <w:cs/>
        </w:rPr>
        <w:t>จำนวน</w:t>
      </w:r>
      <w:r w:rsidR="00384B15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93</w:t>
      </w:r>
      <w:r w:rsidR="003E4EBC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391</w:t>
      </w:r>
      <w:r w:rsidR="009459B6" w:rsidRPr="007A4D9D">
        <w:rPr>
          <w:rFonts w:asciiTheme="majorBidi" w:hAnsiTheme="majorBidi" w:cstheme="majorBidi"/>
        </w:rPr>
        <w:t xml:space="preserve"> </w:t>
      </w:r>
      <w:r w:rsidR="00B24F28" w:rsidRPr="007A4D9D">
        <w:rPr>
          <w:rFonts w:asciiTheme="majorBidi" w:hAnsiTheme="majorBidi" w:cstheme="majorBidi"/>
          <w:cs/>
        </w:rPr>
        <w:t>บาท</w:t>
      </w:r>
      <w:r w:rsidR="00262231" w:rsidRPr="007A4D9D">
        <w:rPr>
          <w:rFonts w:asciiTheme="majorBidi" w:hAnsiTheme="majorBidi" w:cstheme="majorBidi"/>
          <w:spacing w:val="-6"/>
          <w:cs/>
        </w:rPr>
        <w:t xml:space="preserve"> </w:t>
      </w:r>
    </w:p>
    <w:bookmarkEnd w:id="5"/>
    <w:p w14:paraId="58139762" w14:textId="77777777" w:rsidR="00F130BC" w:rsidRPr="007A4D9D" w:rsidRDefault="00F130BC">
      <w:pPr>
        <w:rPr>
          <w:rFonts w:asciiTheme="majorBidi" w:hAnsiTheme="majorBidi" w:cstheme="majorBidi"/>
          <w:b/>
          <w:bCs/>
          <w:cs/>
          <w:lang w:val="x-none" w:eastAsia="x-none"/>
        </w:rPr>
      </w:pPr>
      <w:r w:rsidRPr="007A4D9D">
        <w:rPr>
          <w:rFonts w:asciiTheme="majorBidi" w:hAnsiTheme="majorBidi" w:cstheme="majorBidi"/>
          <w:b/>
          <w:bCs/>
          <w:cs/>
        </w:rPr>
        <w:br w:type="page"/>
      </w:r>
    </w:p>
    <w:p w14:paraId="19620129" w14:textId="60F953E0" w:rsidR="008334C7" w:rsidRPr="007A4D9D" w:rsidRDefault="003D077E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ind w:left="-142" w:right="-706" w:firstLine="142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สินทรัพย์ไม่มีตัวตน</w:t>
      </w:r>
      <w:r w:rsidR="0081508A" w:rsidRPr="007A4D9D">
        <w:rPr>
          <w:rFonts w:asciiTheme="majorBidi" w:hAnsiTheme="majorBidi" w:cstheme="majorBidi"/>
          <w:b/>
          <w:bCs/>
          <w:cs/>
        </w:rPr>
        <w:t>อื่นนอกจากค่าความนิยม</w:t>
      </w:r>
    </w:p>
    <w:p w14:paraId="5FD346C1" w14:textId="248FEFDD" w:rsidR="008334C7" w:rsidRPr="007A4D9D" w:rsidRDefault="008334C7" w:rsidP="002228FD">
      <w:pPr>
        <w:adjustRightInd w:val="0"/>
        <w:spacing w:after="240"/>
        <w:ind w:left="547" w:right="29"/>
        <w:jc w:val="thaiDistribute"/>
        <w:rPr>
          <w:rFonts w:asciiTheme="majorBidi" w:hAnsiTheme="majorBidi" w:cstheme="majorBidi"/>
          <w:spacing w:val="-4"/>
          <w:cs/>
        </w:rPr>
      </w:pPr>
      <w:r w:rsidRPr="007A4D9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="006608A4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>สินทรัพย์ไม่มีตัวตนอื่นนอกจากค่าความนิยมในงบการเงินรวม</w:t>
      </w:r>
      <w:r w:rsidR="00145032" w:rsidRPr="007A4D9D">
        <w:rPr>
          <w:rFonts w:asciiTheme="majorBidi" w:hAnsiTheme="majorBidi" w:cstheme="majorBidi"/>
          <w:spacing w:val="-4"/>
          <w:cs/>
        </w:rPr>
        <w:t>เพิ่มขึ้น</w:t>
      </w:r>
      <w:r w:rsidRPr="007A4D9D">
        <w:rPr>
          <w:rFonts w:asciiTheme="majorBidi" w:hAnsiTheme="majorBidi" w:cstheme="majorBidi"/>
          <w:spacing w:val="-4"/>
          <w:cs/>
        </w:rPr>
        <w:t xml:space="preserve">จำนวน </w:t>
      </w:r>
      <w:bookmarkStart w:id="6" w:name="_Hlk117037925"/>
      <w:r w:rsidR="00FE47B7" w:rsidRPr="00FE47B7">
        <w:rPr>
          <w:rFonts w:asciiTheme="majorBidi" w:hAnsiTheme="majorBidi" w:cstheme="majorBidi"/>
          <w:spacing w:val="-4"/>
        </w:rPr>
        <w:t>2</w:t>
      </w:r>
      <w:r w:rsidR="003E4EBC" w:rsidRPr="007A4D9D">
        <w:rPr>
          <w:rFonts w:asciiTheme="majorBidi" w:hAnsiTheme="majorBidi" w:cstheme="majorBidi"/>
          <w:spacing w:val="-4"/>
        </w:rPr>
        <w:t>,</w:t>
      </w:r>
      <w:r w:rsidR="00FE47B7" w:rsidRPr="00FE47B7">
        <w:rPr>
          <w:rFonts w:asciiTheme="majorBidi" w:hAnsiTheme="majorBidi" w:cstheme="majorBidi"/>
          <w:spacing w:val="-4"/>
        </w:rPr>
        <w:t>577</w:t>
      </w:r>
      <w:r w:rsidR="003E4EBC" w:rsidRPr="007A4D9D">
        <w:rPr>
          <w:rFonts w:asciiTheme="majorBidi" w:hAnsiTheme="majorBidi" w:cstheme="majorBidi"/>
          <w:spacing w:val="-4"/>
        </w:rPr>
        <w:t>,</w:t>
      </w:r>
      <w:r w:rsidR="00FE47B7" w:rsidRPr="00FE47B7">
        <w:rPr>
          <w:rFonts w:asciiTheme="majorBidi" w:hAnsiTheme="majorBidi" w:cstheme="majorBidi"/>
          <w:spacing w:val="-4"/>
        </w:rPr>
        <w:t>023</w:t>
      </w:r>
      <w:r w:rsidR="00634BA0" w:rsidRPr="007A4D9D">
        <w:rPr>
          <w:rFonts w:asciiTheme="majorBidi" w:hAnsiTheme="majorBidi" w:cstheme="majorBidi"/>
          <w:spacing w:val="2"/>
          <w:cs/>
        </w:rPr>
        <w:t xml:space="preserve"> </w:t>
      </w:r>
      <w:bookmarkEnd w:id="6"/>
      <w:r w:rsidRPr="007A4D9D">
        <w:rPr>
          <w:rFonts w:asciiTheme="majorBidi" w:hAnsiTheme="majorBidi" w:cstheme="majorBidi"/>
          <w:spacing w:val="2"/>
          <w:cs/>
        </w:rPr>
        <w:t xml:space="preserve">บาท </w:t>
      </w:r>
      <w:r w:rsidR="00D865BD" w:rsidRPr="007A4D9D">
        <w:rPr>
          <w:rFonts w:asciiTheme="majorBidi" w:hAnsiTheme="majorBidi" w:cstheme="majorBidi"/>
          <w:spacing w:val="2"/>
          <w:cs/>
        </w:rPr>
        <w:t>ส่วนใหญ่</w:t>
      </w:r>
      <w:r w:rsidR="00145032" w:rsidRPr="007A4D9D">
        <w:rPr>
          <w:rFonts w:asciiTheme="majorBidi" w:hAnsiTheme="majorBidi" w:cstheme="majorBidi"/>
          <w:spacing w:val="2"/>
          <w:cs/>
        </w:rPr>
        <w:t>เพิ่มขึ้น</w:t>
      </w:r>
      <w:r w:rsidRPr="007A4D9D">
        <w:rPr>
          <w:rFonts w:asciiTheme="majorBidi" w:hAnsiTheme="majorBidi" w:cstheme="majorBidi"/>
          <w:spacing w:val="2"/>
          <w:cs/>
        </w:rPr>
        <w:t>เนื่องจาก</w:t>
      </w:r>
      <w:r w:rsidR="00477482" w:rsidRPr="007A4D9D">
        <w:rPr>
          <w:rFonts w:asciiTheme="majorBidi" w:hAnsiTheme="majorBidi" w:cstheme="majorBidi"/>
          <w:spacing w:val="2"/>
          <w:cs/>
        </w:rPr>
        <w:t>กลุ่มบริษัท</w:t>
      </w:r>
      <w:r w:rsidR="00D865BD" w:rsidRPr="007A4D9D">
        <w:rPr>
          <w:rFonts w:asciiTheme="majorBidi" w:hAnsiTheme="majorBidi" w:cstheme="majorBidi"/>
          <w:spacing w:val="2"/>
          <w:cs/>
        </w:rPr>
        <w:t>รับรู้ค่าใช้จ่ายในการพัฒนาซอฟ</w:t>
      </w:r>
      <w:r w:rsidR="00A617AE" w:rsidRPr="007A4D9D">
        <w:rPr>
          <w:rFonts w:asciiTheme="majorBidi" w:hAnsiTheme="majorBidi" w:cstheme="majorBidi"/>
          <w:spacing w:val="2"/>
          <w:cs/>
        </w:rPr>
        <w:t>ต์</w:t>
      </w:r>
      <w:r w:rsidR="00D865BD" w:rsidRPr="007A4D9D">
        <w:rPr>
          <w:rFonts w:asciiTheme="majorBidi" w:hAnsiTheme="majorBidi" w:cstheme="majorBidi"/>
          <w:spacing w:val="2"/>
          <w:cs/>
        </w:rPr>
        <w:t>แวร์เป็น</w:t>
      </w:r>
      <w:r w:rsidR="00D865BD" w:rsidRPr="007A4D9D">
        <w:rPr>
          <w:rFonts w:asciiTheme="majorBidi" w:hAnsiTheme="majorBidi" w:cstheme="majorBidi"/>
          <w:spacing w:val="-6"/>
          <w:cs/>
        </w:rPr>
        <w:t>สินทรัพย์ไม่มีตัวตนจำนวน</w:t>
      </w:r>
      <w:r w:rsidR="00814F5D" w:rsidRPr="007A4D9D">
        <w:rPr>
          <w:rFonts w:asciiTheme="majorBidi" w:hAnsiTheme="majorBidi" w:cstheme="majorBidi"/>
          <w:spacing w:val="-6"/>
        </w:rPr>
        <w:t xml:space="preserve"> </w:t>
      </w:r>
      <w:bookmarkStart w:id="7" w:name="_Hlk117037936"/>
      <w:r w:rsidR="00FE47B7" w:rsidRPr="00FE47B7">
        <w:rPr>
          <w:rFonts w:asciiTheme="majorBidi" w:hAnsiTheme="majorBidi" w:cstheme="majorBidi"/>
          <w:spacing w:val="-6"/>
        </w:rPr>
        <w:t>6</w:t>
      </w:r>
      <w:r w:rsidR="00D045E5" w:rsidRPr="007A4D9D">
        <w:rPr>
          <w:rFonts w:asciiTheme="majorBidi" w:hAnsiTheme="majorBidi" w:cstheme="majorBidi"/>
          <w:spacing w:val="-6"/>
        </w:rPr>
        <w:t>,</w:t>
      </w:r>
      <w:r w:rsidR="00FE47B7" w:rsidRPr="00FE47B7">
        <w:rPr>
          <w:rFonts w:asciiTheme="majorBidi" w:hAnsiTheme="majorBidi" w:cstheme="majorBidi"/>
          <w:spacing w:val="-6"/>
        </w:rPr>
        <w:t>219</w:t>
      </w:r>
      <w:r w:rsidR="00D045E5" w:rsidRPr="007A4D9D">
        <w:rPr>
          <w:rFonts w:asciiTheme="majorBidi" w:hAnsiTheme="majorBidi" w:cstheme="majorBidi"/>
          <w:spacing w:val="-6"/>
        </w:rPr>
        <w:t>,</w:t>
      </w:r>
      <w:r w:rsidR="00FE47B7" w:rsidRPr="00FE47B7">
        <w:rPr>
          <w:rFonts w:asciiTheme="majorBidi" w:hAnsiTheme="majorBidi" w:cstheme="majorBidi"/>
          <w:spacing w:val="-6"/>
        </w:rPr>
        <w:t>684</w:t>
      </w:r>
      <w:r w:rsidR="00783DDC" w:rsidRPr="007A4D9D">
        <w:rPr>
          <w:rFonts w:asciiTheme="majorBidi" w:hAnsiTheme="majorBidi" w:cstheme="majorBidi"/>
          <w:spacing w:val="-6"/>
        </w:rPr>
        <w:t xml:space="preserve"> </w:t>
      </w:r>
      <w:r w:rsidR="00D865BD" w:rsidRPr="007A4D9D">
        <w:rPr>
          <w:rFonts w:asciiTheme="majorBidi" w:hAnsiTheme="majorBidi" w:cstheme="majorBidi"/>
          <w:spacing w:val="-6"/>
          <w:cs/>
        </w:rPr>
        <w:t xml:space="preserve">บาท </w:t>
      </w:r>
      <w:bookmarkEnd w:id="7"/>
      <w:r w:rsidR="002373CD" w:rsidRPr="007A4D9D">
        <w:rPr>
          <w:rFonts w:asciiTheme="majorBidi" w:hAnsiTheme="majorBidi" w:cstheme="majorBidi"/>
          <w:spacing w:val="-6"/>
          <w:cs/>
        </w:rPr>
        <w:t>และสินทรัพย์ไม่มีตัวตนระหว่างติดตั้ง</w:t>
      </w:r>
      <w:r w:rsidR="00E46538" w:rsidRPr="007A4D9D">
        <w:rPr>
          <w:rFonts w:asciiTheme="majorBidi" w:hAnsiTheme="majorBidi" w:cstheme="majorBidi" w:hint="cs"/>
          <w:spacing w:val="-6"/>
          <w:cs/>
        </w:rPr>
        <w:t>และระหว่างทำ</w:t>
      </w:r>
      <w:r w:rsidR="002373CD" w:rsidRPr="007A4D9D">
        <w:rPr>
          <w:rFonts w:asciiTheme="majorBidi" w:hAnsiTheme="majorBidi" w:cstheme="majorBidi"/>
          <w:spacing w:val="-6"/>
          <w:cs/>
        </w:rPr>
        <w:t>จำนวน</w:t>
      </w:r>
      <w:r w:rsidR="00211FFC" w:rsidRPr="007A4D9D">
        <w:rPr>
          <w:rFonts w:asciiTheme="majorBidi" w:hAnsiTheme="majorBidi" w:cstheme="majorBidi"/>
          <w:spacing w:val="-6"/>
          <w:cs/>
        </w:rPr>
        <w:t xml:space="preserve"> </w:t>
      </w:r>
      <w:r w:rsidR="00FE47B7" w:rsidRPr="00FE47B7">
        <w:rPr>
          <w:rFonts w:asciiTheme="majorBidi" w:hAnsiTheme="majorBidi" w:cstheme="majorBidi"/>
          <w:spacing w:val="-6"/>
        </w:rPr>
        <w:t>1</w:t>
      </w:r>
      <w:r w:rsidR="00D045E5" w:rsidRPr="007A4D9D">
        <w:rPr>
          <w:rFonts w:asciiTheme="majorBidi" w:hAnsiTheme="majorBidi" w:cstheme="majorBidi"/>
          <w:spacing w:val="-6"/>
        </w:rPr>
        <w:t>,</w:t>
      </w:r>
      <w:r w:rsidR="00FE47B7" w:rsidRPr="00FE47B7">
        <w:rPr>
          <w:rFonts w:asciiTheme="majorBidi" w:hAnsiTheme="majorBidi" w:cstheme="majorBidi"/>
          <w:spacing w:val="-6"/>
        </w:rPr>
        <w:t>099</w:t>
      </w:r>
      <w:r w:rsidR="00D045E5" w:rsidRPr="007A4D9D">
        <w:rPr>
          <w:rFonts w:asciiTheme="majorBidi" w:hAnsiTheme="majorBidi" w:cstheme="majorBidi"/>
          <w:spacing w:val="-6"/>
        </w:rPr>
        <w:t>,</w:t>
      </w:r>
      <w:r w:rsidR="00FE47B7" w:rsidRPr="00FE47B7">
        <w:rPr>
          <w:rFonts w:asciiTheme="majorBidi" w:hAnsiTheme="majorBidi" w:cstheme="majorBidi"/>
          <w:spacing w:val="-6"/>
        </w:rPr>
        <w:t>883</w:t>
      </w:r>
      <w:r w:rsidR="007F7560" w:rsidRPr="007A4D9D">
        <w:rPr>
          <w:rFonts w:asciiTheme="majorBidi" w:hAnsiTheme="majorBidi" w:cstheme="majorBidi"/>
          <w:spacing w:val="-6"/>
        </w:rPr>
        <w:t xml:space="preserve"> </w:t>
      </w:r>
      <w:r w:rsidR="002373CD" w:rsidRPr="007A4D9D">
        <w:rPr>
          <w:rFonts w:asciiTheme="majorBidi" w:hAnsiTheme="majorBidi" w:cstheme="majorBidi"/>
          <w:spacing w:val="-4"/>
          <w:cs/>
        </w:rPr>
        <w:t>บาท</w:t>
      </w:r>
      <w:r w:rsidR="00D865BD" w:rsidRPr="007A4D9D">
        <w:rPr>
          <w:rFonts w:asciiTheme="majorBidi" w:hAnsiTheme="majorBidi" w:cstheme="majorBidi"/>
          <w:spacing w:val="2"/>
          <w:cs/>
        </w:rPr>
        <w:t>ในขณะเดียวกัน</w:t>
      </w:r>
      <w:r w:rsidR="00145032" w:rsidRPr="007A4D9D">
        <w:rPr>
          <w:rFonts w:asciiTheme="majorBidi" w:hAnsiTheme="majorBidi" w:cstheme="majorBidi"/>
          <w:spacing w:val="2"/>
          <w:cs/>
        </w:rPr>
        <w:t>ลดลง</w:t>
      </w:r>
      <w:r w:rsidR="00D865BD" w:rsidRPr="007A4D9D">
        <w:rPr>
          <w:rFonts w:asciiTheme="majorBidi" w:hAnsiTheme="majorBidi" w:cstheme="majorBidi"/>
          <w:spacing w:val="2"/>
          <w:cs/>
        </w:rPr>
        <w:t>จากค่าตัดจำหน่ายจำนวน</w:t>
      </w:r>
      <w:bookmarkStart w:id="8" w:name="_Hlk117037949"/>
      <w:r w:rsidR="00DE23DA" w:rsidRPr="007A4D9D">
        <w:rPr>
          <w:rFonts w:asciiTheme="majorBidi" w:hAnsiTheme="majorBidi" w:cstheme="majorBidi"/>
          <w:spacing w:val="2"/>
        </w:rPr>
        <w:t xml:space="preserve"> </w:t>
      </w:r>
      <w:bookmarkEnd w:id="8"/>
      <w:r w:rsidR="00FE47B7" w:rsidRPr="00FE47B7">
        <w:rPr>
          <w:rFonts w:asciiTheme="majorBidi" w:hAnsiTheme="majorBidi" w:cstheme="majorBidi"/>
          <w:spacing w:val="2"/>
        </w:rPr>
        <w:t>4</w:t>
      </w:r>
      <w:r w:rsidR="00D045E5" w:rsidRPr="007A4D9D">
        <w:rPr>
          <w:rFonts w:asciiTheme="majorBidi" w:hAnsiTheme="majorBidi" w:cstheme="majorBidi"/>
          <w:spacing w:val="2"/>
        </w:rPr>
        <w:t>,</w:t>
      </w:r>
      <w:r w:rsidR="00FE47B7" w:rsidRPr="00FE47B7">
        <w:rPr>
          <w:rFonts w:asciiTheme="majorBidi" w:hAnsiTheme="majorBidi" w:cstheme="majorBidi"/>
          <w:spacing w:val="2"/>
        </w:rPr>
        <w:t>742</w:t>
      </w:r>
      <w:r w:rsidR="00D045E5" w:rsidRPr="007A4D9D">
        <w:rPr>
          <w:rFonts w:asciiTheme="majorBidi" w:hAnsiTheme="majorBidi" w:cstheme="majorBidi"/>
          <w:spacing w:val="2"/>
        </w:rPr>
        <w:t>,</w:t>
      </w:r>
      <w:r w:rsidR="00FE47B7" w:rsidRPr="00FE47B7">
        <w:rPr>
          <w:rFonts w:asciiTheme="majorBidi" w:hAnsiTheme="majorBidi" w:cstheme="majorBidi"/>
          <w:spacing w:val="2"/>
        </w:rPr>
        <w:t>544</w:t>
      </w:r>
      <w:r w:rsidR="007F7560" w:rsidRPr="007A4D9D">
        <w:rPr>
          <w:rFonts w:asciiTheme="majorBidi" w:hAnsiTheme="majorBidi" w:cstheme="majorBidi"/>
          <w:spacing w:val="-4"/>
        </w:rPr>
        <w:t xml:space="preserve"> </w:t>
      </w:r>
      <w:r w:rsidR="00D865BD" w:rsidRPr="007A4D9D">
        <w:rPr>
          <w:rFonts w:asciiTheme="majorBidi" w:hAnsiTheme="majorBidi" w:cstheme="majorBidi"/>
          <w:spacing w:val="2"/>
          <w:cs/>
        </w:rPr>
        <w:t>บาท</w:t>
      </w:r>
    </w:p>
    <w:p w14:paraId="474E312E" w14:textId="4E2E3748" w:rsidR="008334C7" w:rsidRPr="007A4D9D" w:rsidRDefault="008334C7" w:rsidP="002228FD">
      <w:pPr>
        <w:adjustRightInd w:val="0"/>
        <w:ind w:left="547" w:right="29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="006608A4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6608A4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cs/>
        </w:rPr>
        <w:t>สินทรัพย์ไม่มีตัวตนอื่นนอกจากค่าความนิยมในงบการเงินเฉพาะกิจการ</w:t>
      </w:r>
      <w:r w:rsidR="00145032" w:rsidRPr="007A4D9D">
        <w:rPr>
          <w:rFonts w:asciiTheme="majorBidi" w:hAnsiTheme="majorBidi" w:cstheme="majorBidi"/>
          <w:cs/>
        </w:rPr>
        <w:t>เพิ่มขึ้น</w:t>
      </w:r>
      <w:r w:rsidRPr="007A4D9D">
        <w:rPr>
          <w:rFonts w:asciiTheme="majorBidi" w:hAnsiTheme="majorBidi" w:cstheme="majorBidi"/>
          <w:cs/>
        </w:rPr>
        <w:t>จำนวน</w:t>
      </w:r>
      <w:r w:rsidR="00DE23DA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2</w:t>
      </w:r>
      <w:r w:rsidR="003E4EBC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254</w:t>
      </w:r>
      <w:r w:rsidR="003E4EBC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990</w:t>
      </w:r>
      <w:r w:rsidRPr="007A4D9D">
        <w:rPr>
          <w:rFonts w:asciiTheme="majorBidi" w:hAnsiTheme="majorBidi" w:cstheme="majorBidi"/>
          <w:cs/>
        </w:rPr>
        <w:t xml:space="preserve"> </w:t>
      </w:r>
      <w:r w:rsidR="004954D2" w:rsidRPr="007A4D9D">
        <w:rPr>
          <w:rFonts w:asciiTheme="majorBidi" w:hAnsiTheme="majorBidi" w:cstheme="majorBidi"/>
          <w:cs/>
        </w:rPr>
        <w:t xml:space="preserve">บาท </w:t>
      </w:r>
      <w:r w:rsidR="00D865BD" w:rsidRPr="007A4D9D">
        <w:rPr>
          <w:rFonts w:asciiTheme="majorBidi" w:hAnsiTheme="majorBidi" w:cstheme="majorBidi"/>
          <w:cs/>
        </w:rPr>
        <w:t>ส่วนใหญ่</w:t>
      </w:r>
      <w:r w:rsidR="00145032" w:rsidRPr="007A4D9D">
        <w:rPr>
          <w:rFonts w:asciiTheme="majorBidi" w:hAnsiTheme="majorBidi" w:cstheme="majorBidi"/>
          <w:cs/>
        </w:rPr>
        <w:t>เพิ่มขึ้นเ</w:t>
      </w:r>
      <w:r w:rsidRPr="007A4D9D">
        <w:rPr>
          <w:rFonts w:asciiTheme="majorBidi" w:hAnsiTheme="majorBidi" w:cstheme="majorBidi"/>
          <w:cs/>
        </w:rPr>
        <w:t>นื่องจาก</w:t>
      </w:r>
      <w:r w:rsidR="00D865BD" w:rsidRPr="007A4D9D">
        <w:rPr>
          <w:rFonts w:asciiTheme="majorBidi" w:hAnsiTheme="majorBidi" w:cstheme="majorBidi"/>
          <w:cs/>
        </w:rPr>
        <w:t>บริษัทรับรู้ค่าใช้จ่ายในการพัฒนาซอฟ</w:t>
      </w:r>
      <w:r w:rsidR="00A617AE" w:rsidRPr="007A4D9D">
        <w:rPr>
          <w:rFonts w:asciiTheme="majorBidi" w:hAnsiTheme="majorBidi" w:cstheme="majorBidi"/>
          <w:cs/>
        </w:rPr>
        <w:t>ต์</w:t>
      </w:r>
      <w:r w:rsidR="00D865BD" w:rsidRPr="007A4D9D">
        <w:rPr>
          <w:rFonts w:asciiTheme="majorBidi" w:hAnsiTheme="majorBidi" w:cstheme="majorBidi"/>
          <w:cs/>
        </w:rPr>
        <w:t>แวร์เป็น</w:t>
      </w:r>
      <w:r w:rsidR="00D865BD" w:rsidRPr="007A4D9D">
        <w:rPr>
          <w:rFonts w:asciiTheme="majorBidi" w:hAnsiTheme="majorBidi" w:cstheme="majorBidi"/>
          <w:spacing w:val="-8"/>
          <w:cs/>
        </w:rPr>
        <w:t>สินทรัพย์ไม่มีตัวตน</w:t>
      </w:r>
      <w:r w:rsidRPr="007A4D9D">
        <w:rPr>
          <w:rFonts w:asciiTheme="majorBidi" w:hAnsiTheme="majorBidi" w:cstheme="majorBidi"/>
          <w:spacing w:val="-8"/>
          <w:cs/>
        </w:rPr>
        <w:t>จำนวน</w:t>
      </w:r>
      <w:r w:rsidR="007350A1" w:rsidRPr="007A4D9D">
        <w:rPr>
          <w:rFonts w:asciiTheme="majorBidi" w:hAnsiTheme="majorBidi" w:cstheme="majorBidi"/>
          <w:spacing w:val="-8"/>
        </w:rPr>
        <w:t xml:space="preserve"> </w:t>
      </w:r>
      <w:bookmarkStart w:id="9" w:name="_Hlk117037986"/>
      <w:r w:rsidR="00FE47B7" w:rsidRPr="00FE47B7">
        <w:rPr>
          <w:rFonts w:asciiTheme="majorBidi" w:hAnsiTheme="majorBidi" w:cstheme="majorBidi" w:hint="cs"/>
          <w:spacing w:val="-8"/>
        </w:rPr>
        <w:t>6</w:t>
      </w:r>
      <w:r w:rsidR="00C84757" w:rsidRPr="007A4D9D">
        <w:rPr>
          <w:rFonts w:asciiTheme="majorBidi" w:hAnsiTheme="majorBidi" w:cstheme="majorBidi"/>
          <w:spacing w:val="-8"/>
        </w:rPr>
        <w:t>,</w:t>
      </w:r>
      <w:r w:rsidR="00FE47B7" w:rsidRPr="00FE47B7">
        <w:rPr>
          <w:rFonts w:asciiTheme="majorBidi" w:hAnsiTheme="majorBidi" w:cstheme="majorBidi"/>
          <w:spacing w:val="-8"/>
        </w:rPr>
        <w:t>219</w:t>
      </w:r>
      <w:r w:rsidR="00C84757" w:rsidRPr="007A4D9D">
        <w:rPr>
          <w:rFonts w:asciiTheme="majorBidi" w:hAnsiTheme="majorBidi" w:cstheme="majorBidi"/>
          <w:spacing w:val="-8"/>
        </w:rPr>
        <w:t>,</w:t>
      </w:r>
      <w:r w:rsidR="00FE47B7" w:rsidRPr="00FE47B7">
        <w:rPr>
          <w:rFonts w:asciiTheme="majorBidi" w:hAnsiTheme="majorBidi" w:cstheme="majorBidi"/>
          <w:spacing w:val="-8"/>
        </w:rPr>
        <w:t>684</w:t>
      </w:r>
      <w:r w:rsidRPr="007A4D9D">
        <w:rPr>
          <w:rFonts w:asciiTheme="majorBidi" w:hAnsiTheme="majorBidi" w:cstheme="majorBidi"/>
          <w:spacing w:val="-8"/>
        </w:rPr>
        <w:t xml:space="preserve"> </w:t>
      </w:r>
      <w:bookmarkEnd w:id="9"/>
      <w:r w:rsidRPr="007A4D9D">
        <w:rPr>
          <w:rFonts w:asciiTheme="majorBidi" w:hAnsiTheme="majorBidi" w:cstheme="majorBidi"/>
          <w:spacing w:val="-8"/>
          <w:cs/>
        </w:rPr>
        <w:t xml:space="preserve">บาท </w:t>
      </w:r>
      <w:r w:rsidR="002373CD" w:rsidRPr="007A4D9D">
        <w:rPr>
          <w:rFonts w:asciiTheme="majorBidi" w:hAnsiTheme="majorBidi" w:cstheme="majorBidi"/>
          <w:spacing w:val="-8"/>
          <w:cs/>
        </w:rPr>
        <w:t>และสินทรัพย์ไม่มีตัวตนระหว่างติดตั้งจำนวน</w:t>
      </w:r>
      <w:r w:rsidR="00FC6C2C" w:rsidRPr="007A4D9D">
        <w:rPr>
          <w:rFonts w:asciiTheme="majorBidi" w:hAnsiTheme="majorBidi" w:cstheme="majorBidi"/>
          <w:spacing w:val="-8"/>
          <w:cs/>
        </w:rPr>
        <w:t xml:space="preserve"> </w:t>
      </w:r>
      <w:r w:rsidR="00FE47B7" w:rsidRPr="00FE47B7">
        <w:rPr>
          <w:rFonts w:asciiTheme="majorBidi" w:hAnsiTheme="majorBidi" w:cstheme="majorBidi"/>
          <w:spacing w:val="-8"/>
        </w:rPr>
        <w:t>549</w:t>
      </w:r>
      <w:r w:rsidR="00C84757" w:rsidRPr="007A4D9D">
        <w:rPr>
          <w:rFonts w:asciiTheme="majorBidi" w:hAnsiTheme="majorBidi" w:cstheme="majorBidi"/>
          <w:spacing w:val="-8"/>
        </w:rPr>
        <w:t>,</w:t>
      </w:r>
      <w:r w:rsidR="00FE47B7" w:rsidRPr="00FE47B7">
        <w:rPr>
          <w:rFonts w:asciiTheme="majorBidi" w:hAnsiTheme="majorBidi" w:cstheme="majorBidi"/>
          <w:spacing w:val="-8"/>
        </w:rPr>
        <w:t>603</w:t>
      </w:r>
      <w:r w:rsidR="007F7560" w:rsidRPr="007A4D9D">
        <w:rPr>
          <w:rFonts w:asciiTheme="majorBidi" w:hAnsiTheme="majorBidi" w:cstheme="majorBidi"/>
          <w:spacing w:val="-8"/>
        </w:rPr>
        <w:t xml:space="preserve"> </w:t>
      </w:r>
      <w:r w:rsidR="002373CD" w:rsidRPr="007A4D9D">
        <w:rPr>
          <w:rFonts w:asciiTheme="majorBidi" w:hAnsiTheme="majorBidi" w:cstheme="majorBidi"/>
          <w:cs/>
        </w:rPr>
        <w:t>บาท</w:t>
      </w:r>
      <w:r w:rsidR="003D555C" w:rsidRPr="007A4D9D">
        <w:rPr>
          <w:rFonts w:asciiTheme="majorBidi" w:hAnsiTheme="majorBidi" w:cstheme="majorBidi"/>
          <w:cs/>
        </w:rPr>
        <w:t xml:space="preserve"> </w:t>
      </w:r>
      <w:r w:rsidRPr="007A4D9D">
        <w:rPr>
          <w:rFonts w:asciiTheme="majorBidi" w:hAnsiTheme="majorBidi" w:cstheme="majorBidi"/>
          <w:cs/>
        </w:rPr>
        <w:t>ในขณะเดียวกัน</w:t>
      </w:r>
      <w:r w:rsidR="00145032" w:rsidRPr="007A4D9D">
        <w:rPr>
          <w:rFonts w:asciiTheme="majorBidi" w:hAnsiTheme="majorBidi" w:cstheme="majorBidi"/>
          <w:cs/>
        </w:rPr>
        <w:t>ลดลง</w:t>
      </w:r>
      <w:r w:rsidRPr="007A4D9D">
        <w:rPr>
          <w:rFonts w:asciiTheme="majorBidi" w:hAnsiTheme="majorBidi" w:cstheme="majorBidi"/>
          <w:cs/>
        </w:rPr>
        <w:t>จากค่าตัดจำหน่ายจำนวน</w:t>
      </w:r>
      <w:r w:rsidR="00DE23DA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4</w:t>
      </w:r>
      <w:r w:rsidR="00C84757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514</w:t>
      </w:r>
      <w:r w:rsidR="00C84757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297</w:t>
      </w:r>
      <w:r w:rsidR="007F7560" w:rsidRPr="007A4D9D">
        <w:rPr>
          <w:rFonts w:asciiTheme="majorBidi" w:hAnsiTheme="majorBidi" w:cstheme="majorBidi"/>
          <w:cs/>
        </w:rPr>
        <w:t xml:space="preserve"> </w:t>
      </w:r>
      <w:r w:rsidRPr="007A4D9D">
        <w:rPr>
          <w:rFonts w:asciiTheme="majorBidi" w:hAnsiTheme="majorBidi" w:cstheme="majorBidi"/>
          <w:cs/>
        </w:rPr>
        <w:t>บาท</w:t>
      </w:r>
    </w:p>
    <w:p w14:paraId="1DC18E1A" w14:textId="6189DB39" w:rsidR="00E853F7" w:rsidRPr="007A4D9D" w:rsidRDefault="00E853F7" w:rsidP="002228FD">
      <w:pPr>
        <w:pStyle w:val="BodyText3"/>
        <w:numPr>
          <w:ilvl w:val="0"/>
          <w:numId w:val="1"/>
        </w:numPr>
        <w:tabs>
          <w:tab w:val="clear" w:pos="360"/>
          <w:tab w:val="clear" w:pos="900"/>
          <w:tab w:val="left" w:pos="-284"/>
          <w:tab w:val="left" w:pos="540"/>
        </w:tabs>
        <w:spacing w:before="360"/>
        <w:ind w:left="547" w:right="29" w:hanging="547"/>
        <w:rPr>
          <w:rFonts w:asciiTheme="majorBidi" w:hAnsiTheme="majorBidi" w:cstheme="majorBidi"/>
          <w:b/>
          <w:bCs/>
          <w:lang w:val="en-US"/>
        </w:rPr>
      </w:pPr>
      <w:bookmarkStart w:id="10" w:name="_Hlk71245868"/>
      <w:r w:rsidRPr="007A4D9D">
        <w:rPr>
          <w:rFonts w:asciiTheme="majorBidi" w:hAnsiTheme="majorBidi" w:cstheme="majorBidi"/>
          <w:b/>
          <w:bCs/>
          <w:cs/>
          <w:lang w:val="en-US"/>
        </w:rPr>
        <w:t>สินทรัพย์ไม่หมุนเวียนอื่น</w:t>
      </w:r>
    </w:p>
    <w:p w14:paraId="25752D80" w14:textId="00637CDB" w:rsidR="00E853F7" w:rsidRPr="007A4D9D" w:rsidRDefault="00E853F7" w:rsidP="002228FD">
      <w:pPr>
        <w:ind w:left="540" w:right="277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สินทรัพย์ไม่หมุนเวียนอื่น </w:t>
      </w:r>
      <w:r w:rsidR="0030681E"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</w:rPr>
        <w:t>31</w:t>
      </w:r>
      <w:r w:rsidR="006608A4" w:rsidRPr="007A4D9D">
        <w:rPr>
          <w:rFonts w:asciiTheme="majorBidi" w:hAnsiTheme="majorBidi" w:cstheme="majorBidi"/>
        </w:rPr>
        <w:t xml:space="preserve"> </w:t>
      </w:r>
      <w:r w:rsidR="006608A4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6608A4" w:rsidRPr="007A4D9D">
        <w:rPr>
          <w:rFonts w:asciiTheme="majorBidi" w:hAnsiTheme="majorBidi" w:cstheme="majorBidi"/>
        </w:rPr>
        <w:t xml:space="preserve"> </w:t>
      </w:r>
      <w:r w:rsidR="0030681E" w:rsidRPr="007A4D9D">
        <w:rPr>
          <w:rFonts w:asciiTheme="majorBidi" w:hAnsiTheme="majorBidi" w:cstheme="majorBidi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</w:rPr>
        <w:t>31</w:t>
      </w:r>
      <w:r w:rsidR="0030681E" w:rsidRPr="007A4D9D">
        <w:rPr>
          <w:rFonts w:asciiTheme="majorBidi" w:hAnsiTheme="majorBidi" w:cstheme="majorBidi"/>
        </w:rPr>
        <w:t xml:space="preserve"> </w:t>
      </w:r>
      <w:r w:rsidR="0030681E" w:rsidRPr="007A4D9D">
        <w:rPr>
          <w:rFonts w:asciiTheme="majorBidi" w:hAnsiTheme="majorBidi" w:cstheme="majorBidi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</w:rPr>
        <w:t>256</w:t>
      </w:r>
      <w:r w:rsidR="00FE47B7" w:rsidRPr="00FE47B7">
        <w:rPr>
          <w:rFonts w:asciiTheme="majorBidi" w:eastAsiaTheme="minorEastAsia" w:hAnsiTheme="majorBidi" w:cstheme="majorBidi"/>
          <w:lang w:eastAsia="ja-JP"/>
        </w:rPr>
        <w:t>8</w:t>
      </w:r>
      <w:r w:rsidR="0030681E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ประกอบด้วย</w:t>
      </w:r>
    </w:p>
    <w:tbl>
      <w:tblPr>
        <w:tblW w:w="874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5"/>
        <w:gridCol w:w="1052"/>
        <w:gridCol w:w="180"/>
        <w:gridCol w:w="1053"/>
        <w:gridCol w:w="180"/>
        <w:gridCol w:w="1054"/>
        <w:gridCol w:w="180"/>
        <w:gridCol w:w="1044"/>
      </w:tblGrid>
      <w:tr w:rsidR="00EF100B" w:rsidRPr="007A4D9D" w14:paraId="0A1EBE45" w14:textId="77777777" w:rsidTr="003107BE">
        <w:trPr>
          <w:cantSplit/>
          <w:tblHeader/>
        </w:trPr>
        <w:tc>
          <w:tcPr>
            <w:tcW w:w="4005" w:type="dxa"/>
          </w:tcPr>
          <w:p w14:paraId="1B5F47DE" w14:textId="77777777" w:rsidR="00103FBF" w:rsidRPr="007A4D9D" w:rsidRDefault="00103FBF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</w:tcPr>
          <w:p w14:paraId="3154C440" w14:textId="77777777" w:rsidR="00103FBF" w:rsidRPr="007A4D9D" w:rsidRDefault="00103FBF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F9925C" w14:textId="77777777" w:rsidR="00103FBF" w:rsidRPr="007A4D9D" w:rsidRDefault="00103FBF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8" w:type="dxa"/>
            <w:gridSpan w:val="3"/>
          </w:tcPr>
          <w:p w14:paraId="5070955C" w14:textId="77777777" w:rsidR="00103FBF" w:rsidRPr="007A4D9D" w:rsidRDefault="00103FBF" w:rsidP="002228FD">
            <w:pPr>
              <w:ind w:left="-9" w:right="-1050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A4D9D" w14:paraId="1C8DF298" w14:textId="77777777" w:rsidTr="003107BE">
        <w:trPr>
          <w:cantSplit/>
          <w:tblHeader/>
        </w:trPr>
        <w:tc>
          <w:tcPr>
            <w:tcW w:w="4005" w:type="dxa"/>
          </w:tcPr>
          <w:p w14:paraId="58761A5B" w14:textId="77777777" w:rsidR="00E853F7" w:rsidRPr="007A4D9D" w:rsidRDefault="00E853F7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85" w:type="dxa"/>
            <w:gridSpan w:val="3"/>
            <w:hideMark/>
          </w:tcPr>
          <w:p w14:paraId="45DE053A" w14:textId="77777777" w:rsidR="00E853F7" w:rsidRPr="007A4D9D" w:rsidRDefault="00E853F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7B58AF" w14:textId="77777777" w:rsidR="00E853F7" w:rsidRPr="007A4D9D" w:rsidRDefault="00E853F7" w:rsidP="002228FD">
            <w:pPr>
              <w:ind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hideMark/>
          </w:tcPr>
          <w:p w14:paraId="240630E1" w14:textId="77777777" w:rsidR="00E853F7" w:rsidRPr="007A4D9D" w:rsidRDefault="00E853F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1F8D" w:rsidRPr="007A4D9D" w14:paraId="6B0301E8" w14:textId="77777777" w:rsidTr="00F916F4">
        <w:trPr>
          <w:cantSplit/>
          <w:tblHeader/>
        </w:trPr>
        <w:tc>
          <w:tcPr>
            <w:tcW w:w="4005" w:type="dxa"/>
          </w:tcPr>
          <w:p w14:paraId="0CA0764E" w14:textId="77777777" w:rsidR="00B71F8D" w:rsidRPr="007A4D9D" w:rsidRDefault="00B71F8D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hideMark/>
          </w:tcPr>
          <w:p w14:paraId="02E753F3" w14:textId="3E6C9C52" w:rsidR="00B71F8D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80" w:type="dxa"/>
          </w:tcPr>
          <w:p w14:paraId="7F8C3AEF" w14:textId="77777777" w:rsidR="00B71F8D" w:rsidRPr="007A4D9D" w:rsidRDefault="00B71F8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2CAFECBD" w14:textId="459A7D45" w:rsidR="00B71F8D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419C91A" w14:textId="77777777" w:rsidR="00B71F8D" w:rsidRPr="007A4D9D" w:rsidRDefault="00B71F8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hideMark/>
          </w:tcPr>
          <w:p w14:paraId="1C44DE5D" w14:textId="5DD22E1D" w:rsidR="00B71F8D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19134943" w14:textId="77777777" w:rsidR="00B71F8D" w:rsidRPr="007A4D9D" w:rsidRDefault="00B71F8D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3B0C897B" w14:textId="25F35A5A" w:rsidR="00B71F8D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71F8D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7A4D9D" w14:paraId="5F3822F7" w14:textId="77777777" w:rsidTr="00F916F4">
        <w:trPr>
          <w:cantSplit/>
          <w:tblHeader/>
        </w:trPr>
        <w:tc>
          <w:tcPr>
            <w:tcW w:w="4005" w:type="dxa"/>
          </w:tcPr>
          <w:p w14:paraId="3CCA43AB" w14:textId="77777777" w:rsidR="00F916F4" w:rsidRPr="007A4D9D" w:rsidRDefault="00F916F4" w:rsidP="002228FD">
            <w:pPr>
              <w:pStyle w:val="acctfourfigures"/>
              <w:tabs>
                <w:tab w:val="left" w:pos="360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692C1FA" w14:textId="7E09D9F4" w:rsidR="00F916F4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372858E8" w14:textId="77777777" w:rsidR="00F916F4" w:rsidRPr="007A4D9D" w:rsidRDefault="00F916F4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E781E4" w14:textId="4CBF48E3" w:rsidR="00F916F4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96ED7DA" w14:textId="77777777" w:rsidR="00F916F4" w:rsidRPr="007A4D9D" w:rsidRDefault="00F916F4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</w:tcPr>
          <w:p w14:paraId="3C5B9FBC" w14:textId="774810BF" w:rsidR="00F916F4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220BCB76" w14:textId="77777777" w:rsidR="00F916F4" w:rsidRPr="007A4D9D" w:rsidRDefault="00F916F4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9893161" w14:textId="22EEEA10" w:rsidR="00F916F4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B27E9" w:rsidRPr="007A4D9D" w14:paraId="5DF7FE5D" w14:textId="77777777" w:rsidTr="00F916F4">
        <w:trPr>
          <w:cantSplit/>
          <w:trHeight w:val="243"/>
        </w:trPr>
        <w:tc>
          <w:tcPr>
            <w:tcW w:w="4005" w:type="dxa"/>
            <w:hideMark/>
          </w:tcPr>
          <w:p w14:paraId="6D6D1365" w14:textId="305D3DC6" w:rsidR="003B27E9" w:rsidRPr="007A4D9D" w:rsidRDefault="003B27E9" w:rsidP="003B27E9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ภาษีเงินได้ถูกหัก ณ ที่จ่ายเกิน 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0C8DFC1C" w14:textId="2D9318EA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80" w:type="dxa"/>
            <w:vAlign w:val="bottom"/>
          </w:tcPr>
          <w:p w14:paraId="3E0D7FBC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6EA26AA" w14:textId="6CF66A9A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849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180" w:type="dxa"/>
            <w:vAlign w:val="bottom"/>
          </w:tcPr>
          <w:p w14:paraId="7FDA19A7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09F6" w14:textId="2B2A3660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80" w:type="dxa"/>
            <w:vAlign w:val="bottom"/>
          </w:tcPr>
          <w:p w14:paraId="27E60A98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362C" w14:textId="6F95CC00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209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950</w:t>
            </w:r>
          </w:p>
        </w:tc>
      </w:tr>
      <w:tr w:rsidR="003B27E9" w:rsidRPr="007A4D9D" w14:paraId="3DE73C15" w14:textId="77777777" w:rsidTr="00F916F4">
        <w:trPr>
          <w:cantSplit/>
          <w:trHeight w:val="225"/>
        </w:trPr>
        <w:tc>
          <w:tcPr>
            <w:tcW w:w="4005" w:type="dxa"/>
          </w:tcPr>
          <w:p w14:paraId="0DE62176" w14:textId="1C1CC74B" w:rsidR="003B27E9" w:rsidRPr="007A4D9D" w:rsidRDefault="003B27E9" w:rsidP="003B27E9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ค่าใช้จ่ายจ่ายล่วงหน้าที่เกิน 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</w:tcPr>
          <w:p w14:paraId="509E6004" w14:textId="42279274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80" w:type="dxa"/>
            <w:vAlign w:val="bottom"/>
          </w:tcPr>
          <w:p w14:paraId="66D6637A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9B319FC" w14:textId="440CB3D0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941</w:t>
            </w:r>
          </w:p>
        </w:tc>
        <w:tc>
          <w:tcPr>
            <w:tcW w:w="180" w:type="dxa"/>
            <w:vAlign w:val="bottom"/>
          </w:tcPr>
          <w:p w14:paraId="76F8AA24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1FDD" w14:textId="13D35D2E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80" w:type="dxa"/>
            <w:vAlign w:val="bottom"/>
          </w:tcPr>
          <w:p w14:paraId="7F6733A1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993B" w14:textId="5FE326F9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434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941</w:t>
            </w:r>
          </w:p>
        </w:tc>
      </w:tr>
      <w:tr w:rsidR="003B27E9" w:rsidRPr="007A4D9D" w14:paraId="7797545A" w14:textId="77777777" w:rsidTr="00F916F4">
        <w:trPr>
          <w:cantSplit/>
        </w:trPr>
        <w:tc>
          <w:tcPr>
            <w:tcW w:w="4005" w:type="dxa"/>
          </w:tcPr>
          <w:p w14:paraId="6AF8CEB0" w14:textId="77777777" w:rsidR="003B27E9" w:rsidRPr="007A4D9D" w:rsidRDefault="003B27E9" w:rsidP="003B27E9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052" w:type="dxa"/>
            <w:vAlign w:val="bottom"/>
          </w:tcPr>
          <w:p w14:paraId="661E26B4" w14:textId="527F63A0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80" w:type="dxa"/>
            <w:vAlign w:val="bottom"/>
          </w:tcPr>
          <w:p w14:paraId="2DBFAF78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2DBB4D89" w14:textId="1C84C87A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487</w:t>
            </w:r>
          </w:p>
        </w:tc>
        <w:tc>
          <w:tcPr>
            <w:tcW w:w="180" w:type="dxa"/>
            <w:vAlign w:val="bottom"/>
          </w:tcPr>
          <w:p w14:paraId="059A4A6E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0048" w14:textId="33948F67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80" w:type="dxa"/>
            <w:vAlign w:val="bottom"/>
          </w:tcPr>
          <w:p w14:paraId="4BE584F9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34DA" w14:textId="02BE606F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="003B27E9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</w:tr>
      <w:tr w:rsidR="003B27E9" w:rsidRPr="007A4D9D" w14:paraId="1FFD268B" w14:textId="77777777" w:rsidTr="00F916F4">
        <w:trPr>
          <w:cantSplit/>
          <w:trHeight w:val="287"/>
        </w:trPr>
        <w:tc>
          <w:tcPr>
            <w:tcW w:w="4005" w:type="dxa"/>
            <w:hideMark/>
          </w:tcPr>
          <w:p w14:paraId="038BF3A4" w14:textId="77777777" w:rsidR="003B27E9" w:rsidRPr="007A4D9D" w:rsidRDefault="003B27E9" w:rsidP="003B27E9">
            <w:pPr>
              <w:tabs>
                <w:tab w:val="left" w:pos="360"/>
              </w:tabs>
              <w:ind w:left="74" w:right="-25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E8045" w14:textId="48838449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180" w:type="dxa"/>
            <w:vAlign w:val="bottom"/>
          </w:tcPr>
          <w:p w14:paraId="665B988D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84FFB" w14:textId="3E375CA7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2</w:t>
            </w:r>
            <w:r w:rsidR="003B27E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919</w:t>
            </w:r>
            <w:r w:rsidR="003B27E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807</w:t>
            </w:r>
          </w:p>
        </w:tc>
        <w:tc>
          <w:tcPr>
            <w:tcW w:w="180" w:type="dxa"/>
            <w:vAlign w:val="bottom"/>
          </w:tcPr>
          <w:p w14:paraId="6B214C90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831E3B" w14:textId="7201DA5B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80" w:type="dxa"/>
            <w:vAlign w:val="bottom"/>
          </w:tcPr>
          <w:p w14:paraId="7C2BA941" w14:textId="77777777" w:rsidR="003B27E9" w:rsidRPr="007A4D9D" w:rsidRDefault="003B27E9" w:rsidP="003B27E9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left="-43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90B24" w14:textId="6C70DEB5" w:rsidR="003B27E9" w:rsidRPr="007A4D9D" w:rsidRDefault="00FE47B7" w:rsidP="003B27E9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cs="Angsana New"/>
                <w:sz w:val="28"/>
                <w:szCs w:val="28"/>
              </w:rPr>
              <w:t>2</w:t>
            </w:r>
            <w:r w:rsidR="003B27E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279</w:t>
            </w:r>
            <w:r w:rsidR="003B27E9" w:rsidRPr="007A4D9D">
              <w:rPr>
                <w:rFonts w:cs="Angsana New"/>
                <w:sz w:val="28"/>
                <w:szCs w:val="28"/>
              </w:rPr>
              <w:t>,</w:t>
            </w:r>
            <w:r w:rsidRPr="00FE47B7">
              <w:rPr>
                <w:rFonts w:cs="Angsana New"/>
                <w:sz w:val="28"/>
                <w:szCs w:val="28"/>
              </w:rPr>
              <w:t>178</w:t>
            </w:r>
          </w:p>
        </w:tc>
      </w:tr>
    </w:tbl>
    <w:bookmarkEnd w:id="10"/>
    <w:p w14:paraId="4DBC5A64" w14:textId="77777777" w:rsidR="00014E0E" w:rsidRPr="007A4D9D" w:rsidRDefault="00D8626D" w:rsidP="002228F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  <w:spacing w:val="-4"/>
        </w:rPr>
      </w:pPr>
      <w:r w:rsidRPr="007A4D9D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81508A" w:rsidRPr="007A4D9D">
        <w:rPr>
          <w:rFonts w:asciiTheme="majorBidi" w:hAnsiTheme="majorBidi" w:cstheme="majorBidi"/>
          <w:b/>
          <w:bCs/>
          <w:cs/>
        </w:rPr>
        <w:t>หมุนเวียน</w:t>
      </w:r>
      <w:r w:rsidRPr="007A4D9D">
        <w:rPr>
          <w:rFonts w:asciiTheme="majorBidi" w:hAnsiTheme="majorBidi" w:cstheme="majorBidi"/>
          <w:b/>
          <w:bCs/>
          <w:cs/>
        </w:rPr>
        <w:t>อื่น</w:t>
      </w:r>
    </w:p>
    <w:p w14:paraId="4DE49B80" w14:textId="342BF8E5" w:rsidR="0081508A" w:rsidRPr="007A4D9D" w:rsidRDefault="0081508A" w:rsidP="002228FD">
      <w:pPr>
        <w:ind w:left="540" w:right="2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เจ้าหนี้การค้าและเจ้าหนี้หมุนเวียนอื่น </w:t>
      </w:r>
      <w:r w:rsidR="0030681E" w:rsidRPr="007A4D9D">
        <w:rPr>
          <w:rFonts w:asciiTheme="majorBidi" w:hAnsiTheme="majorBidi" w:cstheme="majorBidi"/>
          <w:spacing w:val="-6"/>
          <w:cs/>
        </w:rPr>
        <w:t xml:space="preserve">ณ </w:t>
      </w:r>
      <w:r w:rsidR="00117570" w:rsidRPr="007A4D9D">
        <w:rPr>
          <w:rFonts w:asciiTheme="majorBidi" w:hAnsiTheme="majorBidi" w:cstheme="majorBidi"/>
          <w:spacing w:val="-6"/>
          <w:cs/>
        </w:rPr>
        <w:t xml:space="preserve">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117570" w:rsidRPr="007A4D9D">
        <w:rPr>
          <w:rFonts w:asciiTheme="majorBidi" w:hAnsiTheme="majorBidi" w:cstheme="majorBidi"/>
          <w:spacing w:val="-8"/>
        </w:rPr>
        <w:t xml:space="preserve"> </w:t>
      </w:r>
      <w:r w:rsidR="00117570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117570" w:rsidRPr="007A4D9D">
        <w:rPr>
          <w:rFonts w:asciiTheme="majorBidi" w:hAnsiTheme="majorBidi" w:cstheme="majorBidi"/>
          <w:spacing w:val="-8"/>
        </w:rPr>
        <w:t xml:space="preserve"> </w:t>
      </w:r>
      <w:r w:rsidR="00117570" w:rsidRPr="007A4D9D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="00117570" w:rsidRPr="007A4D9D">
        <w:rPr>
          <w:rFonts w:asciiTheme="majorBidi" w:hAnsiTheme="majorBidi" w:cstheme="majorBidi"/>
          <w:spacing w:val="-6"/>
        </w:rPr>
        <w:t xml:space="preserve"> </w:t>
      </w:r>
      <w:r w:rsidR="00117570" w:rsidRPr="007A4D9D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spacing w:val="-6"/>
        </w:rPr>
        <w:t>256</w:t>
      </w:r>
      <w:r w:rsidR="00FE47B7" w:rsidRPr="00FE47B7">
        <w:rPr>
          <w:rFonts w:asciiTheme="majorBidi" w:eastAsiaTheme="minorEastAsia" w:hAnsiTheme="majorBidi" w:cstheme="majorBidi"/>
          <w:spacing w:val="-6"/>
          <w:lang w:eastAsia="ja-JP"/>
        </w:rPr>
        <w:t>8</w:t>
      </w:r>
      <w:r w:rsidR="00117570" w:rsidRPr="007A4D9D">
        <w:rPr>
          <w:rFonts w:asciiTheme="majorBidi" w:hAnsiTheme="majorBidi" w:cstheme="majorBidi"/>
          <w:spacing w:val="-6"/>
        </w:rPr>
        <w:t xml:space="preserve"> </w:t>
      </w:r>
      <w:r w:rsidRPr="007A4D9D">
        <w:rPr>
          <w:rFonts w:asciiTheme="majorBidi" w:hAnsiTheme="majorBidi" w:cstheme="majorBidi"/>
          <w:cs/>
        </w:rPr>
        <w:t>ประกอบด้วย</w:t>
      </w:r>
    </w:p>
    <w:p w14:paraId="562E49ED" w14:textId="77777777" w:rsidR="00014E0E" w:rsidRPr="007A4D9D" w:rsidRDefault="006D3CFE" w:rsidP="00F916F4">
      <w:pPr>
        <w:ind w:left="360" w:right="-7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A4D9D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014E0E" w:rsidRPr="007A4D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014E0E" w:rsidRPr="007A4D9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014E0E" w:rsidRPr="007A4D9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  <w:r w:rsidR="00432F45" w:rsidRPr="007A4D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tbl>
      <w:tblPr>
        <w:tblW w:w="4725" w:type="pct"/>
        <w:tblInd w:w="5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9"/>
        <w:gridCol w:w="925"/>
        <w:gridCol w:w="1041"/>
        <w:gridCol w:w="122"/>
        <w:gridCol w:w="1085"/>
        <w:gridCol w:w="101"/>
        <w:gridCol w:w="1041"/>
        <w:gridCol w:w="84"/>
        <w:gridCol w:w="1019"/>
      </w:tblGrid>
      <w:tr w:rsidR="00EF100B" w:rsidRPr="007A4D9D" w14:paraId="504A2DDB" w14:textId="77777777" w:rsidTr="00B2336F">
        <w:trPr>
          <w:trHeight w:val="216"/>
        </w:trPr>
        <w:tc>
          <w:tcPr>
            <w:tcW w:w="1899" w:type="pct"/>
            <w:vMerge w:val="restart"/>
            <w:vAlign w:val="center"/>
          </w:tcPr>
          <w:p w14:paraId="48D6ED6D" w14:textId="77777777" w:rsidR="00855E20" w:rsidRPr="007A4D9D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29" w:type="pct"/>
          </w:tcPr>
          <w:p w14:paraId="785F50C0" w14:textId="77777777" w:rsidR="00855E20" w:rsidRPr="007A4D9D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6" w:type="pct"/>
            <w:gridSpan w:val="3"/>
          </w:tcPr>
          <w:p w14:paraId="7BA9D400" w14:textId="77777777" w:rsidR="00855E20" w:rsidRPr="007A4D9D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pct"/>
          </w:tcPr>
          <w:p w14:paraId="3D3706C0" w14:textId="77777777" w:rsidR="00855E20" w:rsidRPr="007A4D9D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7" w:type="pct"/>
            <w:gridSpan w:val="3"/>
          </w:tcPr>
          <w:p w14:paraId="030ACC3F" w14:textId="77777777" w:rsidR="00855E20" w:rsidRPr="007A4D9D" w:rsidRDefault="00855E20" w:rsidP="002228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6F4" w:rsidRPr="007A4D9D" w14:paraId="222FB04A" w14:textId="77777777" w:rsidTr="00B2336F">
        <w:trPr>
          <w:trHeight w:val="20"/>
        </w:trPr>
        <w:tc>
          <w:tcPr>
            <w:tcW w:w="1899" w:type="pct"/>
            <w:vMerge/>
          </w:tcPr>
          <w:p w14:paraId="48CE0167" w14:textId="77777777" w:rsidR="00F916F4" w:rsidRPr="007A4D9D" w:rsidRDefault="00F916F4" w:rsidP="00F916F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</w:tcPr>
          <w:p w14:paraId="2218AAE8" w14:textId="2F8E71CE" w:rsidR="00F916F4" w:rsidRPr="007A4D9D" w:rsidRDefault="00F916F4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596" w:type="pct"/>
          </w:tcPr>
          <w:p w14:paraId="27613BA2" w14:textId="1F9C353F" w:rsidR="00F916F4" w:rsidRPr="007A4D9D" w:rsidRDefault="00FE47B7" w:rsidP="00F916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70" w:type="pct"/>
          </w:tcPr>
          <w:p w14:paraId="583975EA" w14:textId="77777777" w:rsidR="00F916F4" w:rsidRPr="007A4D9D" w:rsidRDefault="00F916F4" w:rsidP="00F916F4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158CC176" w14:textId="6B0DD4E9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" w:type="pct"/>
          </w:tcPr>
          <w:p w14:paraId="53E68C4E" w14:textId="77777777" w:rsidR="00F916F4" w:rsidRPr="007A4D9D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4EA16E44" w14:textId="07DBEAB8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8" w:type="pct"/>
          </w:tcPr>
          <w:p w14:paraId="2210100E" w14:textId="77777777" w:rsidR="00F916F4" w:rsidRPr="007A4D9D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E703861" w14:textId="0F0CF4AA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7A4D9D" w14:paraId="6AA29B2E" w14:textId="77777777" w:rsidTr="00B2336F">
        <w:trPr>
          <w:trHeight w:val="20"/>
        </w:trPr>
        <w:tc>
          <w:tcPr>
            <w:tcW w:w="1899" w:type="pct"/>
          </w:tcPr>
          <w:p w14:paraId="6D45D24D" w14:textId="77777777" w:rsidR="00F916F4" w:rsidRPr="007A4D9D" w:rsidRDefault="00F916F4" w:rsidP="00F916F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pct"/>
          </w:tcPr>
          <w:p w14:paraId="2AA1CD95" w14:textId="77777777" w:rsidR="00F916F4" w:rsidRPr="007A4D9D" w:rsidRDefault="00F916F4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596" w:type="pct"/>
          </w:tcPr>
          <w:p w14:paraId="1C589F7A" w14:textId="6C38394B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70" w:type="pct"/>
          </w:tcPr>
          <w:p w14:paraId="0EEAD6B4" w14:textId="77777777" w:rsidR="00F916F4" w:rsidRPr="007A4D9D" w:rsidRDefault="00F916F4" w:rsidP="00F916F4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623B6086" w14:textId="167A7B17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" w:type="pct"/>
          </w:tcPr>
          <w:p w14:paraId="1AF2EA2B" w14:textId="77777777" w:rsidR="00F916F4" w:rsidRPr="007A4D9D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740E4644" w14:textId="0A1C0B1F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8" w:type="pct"/>
          </w:tcPr>
          <w:p w14:paraId="62AA85F4" w14:textId="77777777" w:rsidR="00F916F4" w:rsidRPr="007A4D9D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42E1C72B" w14:textId="2D6AC216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01D4D" w:rsidRPr="007A4D9D" w14:paraId="03C8F14F" w14:textId="77777777" w:rsidTr="00B2336F">
        <w:trPr>
          <w:trHeight w:val="20"/>
        </w:trPr>
        <w:tc>
          <w:tcPr>
            <w:tcW w:w="1899" w:type="pct"/>
            <w:vAlign w:val="center"/>
          </w:tcPr>
          <w:p w14:paraId="1A8AD290" w14:textId="77777777" w:rsidR="00301D4D" w:rsidRPr="007A4D9D" w:rsidRDefault="00301D4D" w:rsidP="00301D4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เจ้าหนี้การค้า</w:t>
            </w:r>
            <w:r w:rsidRPr="007A4D9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A4D9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29" w:type="pct"/>
          </w:tcPr>
          <w:p w14:paraId="5ABCA352" w14:textId="77777777" w:rsidR="00301D4D" w:rsidRPr="007A4D9D" w:rsidRDefault="00301D4D" w:rsidP="00301D4D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bottom"/>
          </w:tcPr>
          <w:p w14:paraId="11D265CC" w14:textId="12271CCA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70" w:type="pct"/>
          </w:tcPr>
          <w:p w14:paraId="4F97F0E4" w14:textId="77777777" w:rsidR="00301D4D" w:rsidRPr="007A4D9D" w:rsidRDefault="00301D4D" w:rsidP="00301D4D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130133FF" w14:textId="2D2B284D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625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709</w:t>
            </w:r>
          </w:p>
        </w:tc>
        <w:tc>
          <w:tcPr>
            <w:tcW w:w="58" w:type="pct"/>
          </w:tcPr>
          <w:p w14:paraId="303476F5" w14:textId="77777777" w:rsidR="00301D4D" w:rsidRPr="007A4D9D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7C46D1E" w14:textId="3D59EA67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48" w:type="pct"/>
          </w:tcPr>
          <w:p w14:paraId="759B091D" w14:textId="77777777" w:rsidR="00301D4D" w:rsidRPr="007A4D9D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57B988FB" w14:textId="395627A9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519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</w:tr>
      <w:tr w:rsidR="00301D4D" w:rsidRPr="007A4D9D" w14:paraId="2E218D6F" w14:textId="77777777" w:rsidTr="00B2336F">
        <w:trPr>
          <w:trHeight w:val="20"/>
        </w:trPr>
        <w:tc>
          <w:tcPr>
            <w:tcW w:w="1899" w:type="pct"/>
            <w:vAlign w:val="center"/>
          </w:tcPr>
          <w:p w14:paraId="661B7A00" w14:textId="77777777" w:rsidR="00301D4D" w:rsidRPr="007A4D9D" w:rsidRDefault="00301D4D" w:rsidP="00301D4D">
            <w:pPr>
              <w:tabs>
                <w:tab w:val="left" w:pos="540"/>
              </w:tabs>
              <w:ind w:left="190" w:right="-108" w:hanging="18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เจ้าหนี้หมุนเวียนอื่น</w:t>
            </w:r>
            <w:r w:rsidRPr="007A4D9D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- </w:t>
            </w:r>
            <w:r w:rsidRPr="007A4D9D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529" w:type="pct"/>
          </w:tcPr>
          <w:p w14:paraId="47242F36" w14:textId="77777777" w:rsidR="00301D4D" w:rsidRPr="007A4D9D" w:rsidRDefault="00301D4D" w:rsidP="00301D4D">
            <w:pPr>
              <w:ind w:left="-60" w:hanging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bottom"/>
          </w:tcPr>
          <w:p w14:paraId="523402F5" w14:textId="57C4AD7D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70" w:type="pct"/>
          </w:tcPr>
          <w:p w14:paraId="306250C3" w14:textId="77777777" w:rsidR="00301D4D" w:rsidRPr="007A4D9D" w:rsidRDefault="00301D4D" w:rsidP="00301D4D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center"/>
          </w:tcPr>
          <w:p w14:paraId="46C127EC" w14:textId="5919B928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489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788</w:t>
            </w:r>
          </w:p>
        </w:tc>
        <w:tc>
          <w:tcPr>
            <w:tcW w:w="58" w:type="pct"/>
          </w:tcPr>
          <w:p w14:paraId="7B2575D4" w14:textId="77777777" w:rsidR="00301D4D" w:rsidRPr="007A4D9D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vAlign w:val="bottom"/>
          </w:tcPr>
          <w:p w14:paraId="672631D6" w14:textId="044843CA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657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48" w:type="pct"/>
          </w:tcPr>
          <w:p w14:paraId="3F52C744" w14:textId="77777777" w:rsidR="00301D4D" w:rsidRPr="007A4D9D" w:rsidRDefault="00301D4D" w:rsidP="00301D4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65B36473" w14:textId="3A5CDE0F" w:rsidR="00301D4D" w:rsidRPr="007A4D9D" w:rsidRDefault="00FE47B7" w:rsidP="00301D4D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473</w:t>
            </w:r>
            <w:r w:rsidR="00301D4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</w:tr>
      <w:tr w:rsidR="00F916F4" w:rsidRPr="007A4D9D" w14:paraId="59DFE646" w14:textId="77777777" w:rsidTr="00B2336F">
        <w:trPr>
          <w:trHeight w:val="20"/>
        </w:trPr>
        <w:tc>
          <w:tcPr>
            <w:tcW w:w="1899" w:type="pct"/>
            <w:vAlign w:val="center"/>
          </w:tcPr>
          <w:p w14:paraId="4E1AE8D0" w14:textId="219981EC" w:rsidR="00F916F4" w:rsidRPr="007A4D9D" w:rsidRDefault="00F916F4" w:rsidP="00F916F4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รวม</w:t>
            </w:r>
            <w:r w:rsidRPr="007A4D9D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29" w:type="pct"/>
          </w:tcPr>
          <w:p w14:paraId="79625710" w14:textId="77777777" w:rsidR="00F916F4" w:rsidRPr="007A4D9D" w:rsidRDefault="00F916F4" w:rsidP="00F916F4">
            <w:pPr>
              <w:ind w:left="-102" w:firstLine="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30968" w14:textId="0E577664" w:rsidR="00F916F4" w:rsidRPr="007A4D9D" w:rsidRDefault="00FE47B7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70" w:type="pct"/>
          </w:tcPr>
          <w:p w14:paraId="0B7CB9B8" w14:textId="77777777" w:rsidR="00F916F4" w:rsidRPr="007A4D9D" w:rsidRDefault="00F916F4" w:rsidP="00F916F4">
            <w:pPr>
              <w:ind w:left="-102" w:right="-52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D80A4" w14:textId="311D56F0" w:rsidR="00F916F4" w:rsidRPr="007A4D9D" w:rsidRDefault="00FE47B7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10233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10233D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  <w:tc>
          <w:tcPr>
            <w:tcW w:w="58" w:type="pct"/>
          </w:tcPr>
          <w:p w14:paraId="146CE148" w14:textId="77777777" w:rsidR="00F916F4" w:rsidRPr="007A4D9D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487F" w14:textId="6E06B4A1" w:rsidR="00F916F4" w:rsidRPr="007A4D9D" w:rsidRDefault="00FE47B7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48" w:type="pct"/>
          </w:tcPr>
          <w:p w14:paraId="3BE8F299" w14:textId="77777777" w:rsidR="00F916F4" w:rsidRPr="007A4D9D" w:rsidRDefault="00F916F4" w:rsidP="00F916F4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AFB5D7" w14:textId="157F64C0" w:rsidR="00F916F4" w:rsidRPr="007A4D9D" w:rsidRDefault="00FE47B7" w:rsidP="00F916F4">
            <w:pPr>
              <w:tabs>
                <w:tab w:val="decimal" w:pos="92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="00863D5B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992</w:t>
            </w:r>
            <w:r w:rsidR="00863D5B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775</w:t>
            </w:r>
          </w:p>
        </w:tc>
      </w:tr>
    </w:tbl>
    <w:p w14:paraId="081366EB" w14:textId="77777777" w:rsidR="00F130BC" w:rsidRPr="007A4D9D" w:rsidRDefault="00F130BC">
      <w:pPr>
        <w:rPr>
          <w:rFonts w:asciiTheme="majorBidi" w:hAnsiTheme="majorBidi" w:cstheme="majorBidi"/>
          <w:b/>
          <w:bCs/>
          <w:cs/>
        </w:rPr>
      </w:pPr>
      <w:bookmarkStart w:id="11" w:name="_Hlk109999306"/>
      <w:r w:rsidRPr="007A4D9D">
        <w:rPr>
          <w:rFonts w:asciiTheme="majorBidi" w:hAnsiTheme="majorBidi" w:cstheme="majorBidi"/>
          <w:b/>
          <w:bCs/>
          <w:cs/>
        </w:rPr>
        <w:br w:type="page"/>
      </w:r>
    </w:p>
    <w:p w14:paraId="7D91FE4B" w14:textId="6FF794C6" w:rsidR="00F61536" w:rsidRPr="007B4E85" w:rsidRDefault="006A5B2F" w:rsidP="002228F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B4E85">
        <w:rPr>
          <w:rFonts w:asciiTheme="majorBidi" w:hAnsiTheme="majorBidi" w:cstheme="majorBidi"/>
          <w:b/>
          <w:bCs/>
          <w:cs/>
        </w:rPr>
        <w:lastRenderedPageBreak/>
        <w:t>หนี้สินที่เกิดจากสัญญา</w:t>
      </w:r>
    </w:p>
    <w:p w14:paraId="64D56E8B" w14:textId="2A4F433F" w:rsidR="00103FBF" w:rsidRPr="007A4D9D" w:rsidRDefault="00103FBF" w:rsidP="002228FD">
      <w:pPr>
        <w:ind w:left="547" w:right="11"/>
        <w:jc w:val="thaiDistribute"/>
        <w:rPr>
          <w:rFonts w:asciiTheme="majorBidi" w:hAnsiTheme="majorBidi" w:cstheme="majorBidi"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 xml:space="preserve">หนี้สินที่เกิดจากสัญญา ซึ่งคือรายได้รับล่วงหน้า </w:t>
      </w:r>
      <w:r w:rsidR="0030681E" w:rsidRPr="007A4D9D">
        <w:rPr>
          <w:rFonts w:asciiTheme="majorBidi" w:hAnsiTheme="majorBidi" w:cstheme="majorBidi"/>
          <w:spacing w:val="-4"/>
          <w:cs/>
        </w:rPr>
        <w:t xml:space="preserve">ณ </w:t>
      </w:r>
      <w:r w:rsidR="00117570" w:rsidRPr="007A4D9D">
        <w:rPr>
          <w:rFonts w:asciiTheme="majorBidi" w:hAnsiTheme="majorBidi" w:cstheme="majorBidi"/>
          <w:spacing w:val="-6"/>
          <w:cs/>
        </w:rPr>
        <w:t xml:space="preserve">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117570" w:rsidRPr="007A4D9D">
        <w:rPr>
          <w:rFonts w:asciiTheme="majorBidi" w:hAnsiTheme="majorBidi" w:cstheme="majorBidi"/>
          <w:spacing w:val="-8"/>
        </w:rPr>
        <w:t xml:space="preserve"> </w:t>
      </w:r>
      <w:r w:rsidR="00117570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117570" w:rsidRPr="007A4D9D">
        <w:rPr>
          <w:rFonts w:asciiTheme="majorBidi" w:hAnsiTheme="majorBidi" w:cstheme="majorBidi"/>
          <w:spacing w:val="-8"/>
        </w:rPr>
        <w:t xml:space="preserve"> </w:t>
      </w:r>
      <w:r w:rsidR="00117570" w:rsidRPr="007A4D9D">
        <w:rPr>
          <w:rFonts w:asciiTheme="majorBidi" w:hAnsiTheme="majorBidi" w:cstheme="majorBidi"/>
          <w:spacing w:val="-6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="00117570" w:rsidRPr="007A4D9D">
        <w:rPr>
          <w:rFonts w:asciiTheme="majorBidi" w:hAnsiTheme="majorBidi" w:cstheme="majorBidi"/>
          <w:spacing w:val="-6"/>
        </w:rPr>
        <w:t xml:space="preserve"> </w:t>
      </w:r>
      <w:r w:rsidR="00117570" w:rsidRPr="007A4D9D">
        <w:rPr>
          <w:rFonts w:asciiTheme="majorBidi" w:hAnsiTheme="majorBidi" w:cstheme="majorBidi"/>
          <w:spacing w:val="-6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spacing w:val="-6"/>
        </w:rPr>
        <w:t>256</w:t>
      </w:r>
      <w:r w:rsidR="00FE47B7" w:rsidRPr="00FE47B7">
        <w:rPr>
          <w:rFonts w:asciiTheme="majorBidi" w:eastAsiaTheme="minorEastAsia" w:hAnsiTheme="majorBidi" w:cstheme="majorBidi"/>
          <w:spacing w:val="-6"/>
          <w:lang w:eastAsia="ja-JP"/>
        </w:rPr>
        <w:t>8</w:t>
      </w:r>
      <w:r w:rsidR="00117570" w:rsidRPr="007A4D9D">
        <w:rPr>
          <w:rFonts w:asciiTheme="majorBidi" w:hAnsiTheme="majorBidi" w:cstheme="majorBidi"/>
          <w:spacing w:val="-6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>ประกอบด้วย</w:t>
      </w:r>
    </w:p>
    <w:tbl>
      <w:tblPr>
        <w:tblW w:w="889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1260"/>
        <w:gridCol w:w="90"/>
        <w:gridCol w:w="1260"/>
        <w:gridCol w:w="180"/>
        <w:gridCol w:w="1251"/>
        <w:gridCol w:w="90"/>
        <w:gridCol w:w="1264"/>
      </w:tblGrid>
      <w:tr w:rsidR="00EF100B" w:rsidRPr="007A4D9D" w14:paraId="03D3035C" w14:textId="77777777" w:rsidTr="00CB62FD">
        <w:trPr>
          <w:trHeight w:val="20"/>
        </w:trPr>
        <w:tc>
          <w:tcPr>
            <w:tcW w:w="3501" w:type="dxa"/>
          </w:tcPr>
          <w:p w14:paraId="6AFEA887" w14:textId="77777777" w:rsidR="00103FBF" w:rsidRPr="007A4D9D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69441AC" w14:textId="77777777" w:rsidR="00103FBF" w:rsidRPr="007A4D9D" w:rsidRDefault="00103FBF" w:rsidP="002228FD">
            <w:pPr>
              <w:ind w:left="180" w:right="1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0A83C6D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122EC61" w14:textId="77777777" w:rsidR="00103FBF" w:rsidRPr="007A4D9D" w:rsidRDefault="00103FBF" w:rsidP="002228FD">
            <w:pPr>
              <w:ind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A4D9D" w14:paraId="026DB724" w14:textId="77777777" w:rsidTr="00CB62FD">
        <w:trPr>
          <w:trHeight w:val="20"/>
        </w:trPr>
        <w:tc>
          <w:tcPr>
            <w:tcW w:w="3501" w:type="dxa"/>
          </w:tcPr>
          <w:p w14:paraId="513483CA" w14:textId="77777777" w:rsidR="00103FBF" w:rsidRPr="007A4D9D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66B0AC08" w14:textId="77777777" w:rsidR="00103FBF" w:rsidRPr="007A4D9D" w:rsidRDefault="00103FBF" w:rsidP="002228FD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2C48BF8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693A737F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6F4" w:rsidRPr="007A4D9D" w14:paraId="23EDC2C9" w14:textId="77777777" w:rsidTr="00F916F4">
        <w:trPr>
          <w:trHeight w:val="20"/>
        </w:trPr>
        <w:tc>
          <w:tcPr>
            <w:tcW w:w="3501" w:type="dxa"/>
          </w:tcPr>
          <w:p w14:paraId="4617980D" w14:textId="77777777" w:rsidR="00F916F4" w:rsidRPr="007A4D9D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BA25CE" w14:textId="0D218EFC" w:rsidR="00F916F4" w:rsidRPr="007A4D9D" w:rsidRDefault="00FE47B7" w:rsidP="00F916F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2F4951D6" w14:textId="77777777" w:rsidR="00F916F4" w:rsidRPr="007A4D9D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8E93F9" w14:textId="0312DBA5" w:rsidR="00F916F4" w:rsidRPr="007A4D9D" w:rsidRDefault="00FE47B7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6CF8A8E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53032DEB" w14:textId="42828DF9" w:rsidR="00F916F4" w:rsidRPr="007A4D9D" w:rsidRDefault="00FE47B7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3C058363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7E33CA88" w14:textId="3D2C6480" w:rsidR="00F916F4" w:rsidRPr="007A4D9D" w:rsidRDefault="00FE47B7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7A4D9D" w14:paraId="4B21F1C9" w14:textId="77777777" w:rsidTr="00F916F4">
        <w:trPr>
          <w:trHeight w:val="20"/>
        </w:trPr>
        <w:tc>
          <w:tcPr>
            <w:tcW w:w="3501" w:type="dxa"/>
          </w:tcPr>
          <w:p w14:paraId="7DEAA3F0" w14:textId="77777777" w:rsidR="00F916F4" w:rsidRPr="007A4D9D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03715" w14:textId="767261F8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66DF512" w14:textId="77777777" w:rsidR="00F916F4" w:rsidRPr="007A4D9D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FA893" w14:textId="2964214A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7D3051E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35781129" w14:textId="3EB96334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A3733C0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C92F22" w14:textId="077EF189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D36B6" w:rsidRPr="007A4D9D" w14:paraId="29C72EEE" w14:textId="77777777" w:rsidTr="00F916F4">
        <w:trPr>
          <w:trHeight w:val="20"/>
        </w:trPr>
        <w:tc>
          <w:tcPr>
            <w:tcW w:w="3501" w:type="dxa"/>
            <w:hideMark/>
          </w:tcPr>
          <w:p w14:paraId="73566AC3" w14:textId="77777777" w:rsidR="003D36B6" w:rsidRPr="007A4D9D" w:rsidRDefault="003D36B6" w:rsidP="003D36B6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vAlign w:val="bottom"/>
          </w:tcPr>
          <w:p w14:paraId="554AC18F" w14:textId="3B300314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90" w:type="dxa"/>
          </w:tcPr>
          <w:p w14:paraId="2FF07B91" w14:textId="77777777" w:rsidR="003D36B6" w:rsidRPr="007A4D9D" w:rsidRDefault="003D36B6" w:rsidP="003D36B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143BE" w14:textId="79F72583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80" w:type="dxa"/>
          </w:tcPr>
          <w:p w14:paraId="0C50903E" w14:textId="77777777" w:rsidR="003D36B6" w:rsidRPr="007A4D9D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9BA4131" w14:textId="632CB27D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90" w:type="dxa"/>
          </w:tcPr>
          <w:p w14:paraId="49639DC9" w14:textId="77777777" w:rsidR="003D36B6" w:rsidRPr="007A4D9D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DA90F93" w14:textId="20577DF2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</w:tr>
      <w:tr w:rsidR="003D36B6" w:rsidRPr="007A4D9D" w14:paraId="67477058" w14:textId="77777777" w:rsidTr="00F916F4">
        <w:trPr>
          <w:trHeight w:val="20"/>
        </w:trPr>
        <w:tc>
          <w:tcPr>
            <w:tcW w:w="3501" w:type="dxa"/>
            <w:hideMark/>
          </w:tcPr>
          <w:p w14:paraId="59602099" w14:textId="77777777" w:rsidR="003D36B6" w:rsidRPr="007A4D9D" w:rsidRDefault="003D36B6" w:rsidP="003D36B6">
            <w:pPr>
              <w:ind w:left="21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ส่วนที่ถึงกำหนดภายในหนึ่งปี</w:t>
            </w:r>
          </w:p>
        </w:tc>
        <w:tc>
          <w:tcPr>
            <w:tcW w:w="1260" w:type="dxa"/>
            <w:vAlign w:val="bottom"/>
          </w:tcPr>
          <w:p w14:paraId="57CF7A01" w14:textId="7F2AD244" w:rsidR="003D36B6" w:rsidRPr="007A4D9D" w:rsidRDefault="00B2336F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D884BD5" w14:textId="77777777" w:rsidR="003D36B6" w:rsidRPr="007A4D9D" w:rsidRDefault="003D36B6" w:rsidP="003D36B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0D2118F" w14:textId="04B5E6DE" w:rsidR="003D36B6" w:rsidRPr="007A4D9D" w:rsidRDefault="003D36B6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625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515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5F85300" w14:textId="77777777" w:rsidR="003D36B6" w:rsidRPr="007A4D9D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294D561" w14:textId="6416C5F3" w:rsidR="003D36B6" w:rsidRPr="007A4D9D" w:rsidRDefault="00B2336F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2CAE049" w14:textId="77777777" w:rsidR="003D36B6" w:rsidRPr="007A4D9D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C0B4449" w14:textId="323140FF" w:rsidR="003D36B6" w:rsidRPr="007A4D9D" w:rsidRDefault="003D36B6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540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D36B6" w:rsidRPr="007A4D9D" w14:paraId="0FBF9AFA" w14:textId="77777777" w:rsidTr="00F916F4">
        <w:trPr>
          <w:trHeight w:val="20"/>
        </w:trPr>
        <w:tc>
          <w:tcPr>
            <w:tcW w:w="3501" w:type="dxa"/>
          </w:tcPr>
          <w:p w14:paraId="3AADD947" w14:textId="77777777" w:rsidR="003D36B6" w:rsidRPr="007A4D9D" w:rsidRDefault="003D36B6" w:rsidP="003D36B6">
            <w:pPr>
              <w:ind w:left="269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5558E" w14:textId="634301AB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0" w:type="dxa"/>
          </w:tcPr>
          <w:p w14:paraId="425FFD7B" w14:textId="77777777" w:rsidR="003D36B6" w:rsidRPr="007A4D9D" w:rsidRDefault="003D36B6" w:rsidP="003D36B6">
            <w:pPr>
              <w:tabs>
                <w:tab w:val="decimal" w:pos="1084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C29CD" w14:textId="57C4A725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2CA0AC" w14:textId="77777777" w:rsidR="003D36B6" w:rsidRPr="007A4D9D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CC26B" w14:textId="606A69D0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716</w:t>
            </w:r>
            <w:r w:rsidR="00B2336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5B7E33" w14:textId="77777777" w:rsidR="003D36B6" w:rsidRPr="007A4D9D" w:rsidRDefault="003D36B6" w:rsidP="003D36B6">
            <w:pPr>
              <w:tabs>
                <w:tab w:val="decimal" w:pos="108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569FA" w14:textId="21253256" w:rsidR="003D36B6" w:rsidRPr="007A4D9D" w:rsidRDefault="00FE47B7" w:rsidP="003D36B6">
            <w:pPr>
              <w:tabs>
                <w:tab w:val="decimal" w:pos="11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334</w:t>
            </w:r>
            <w:r w:rsidR="003D36B6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</w:tr>
    </w:tbl>
    <w:p w14:paraId="44A925AA" w14:textId="70973FB3" w:rsidR="00103FBF" w:rsidRPr="007A4D9D" w:rsidRDefault="00103FBF" w:rsidP="002228FD">
      <w:pPr>
        <w:spacing w:before="240"/>
        <w:ind w:left="540" w:right="-90"/>
        <w:jc w:val="thaiDistribute"/>
        <w:rPr>
          <w:rFonts w:asciiTheme="majorBidi" w:hAnsiTheme="majorBidi" w:cstheme="majorBidi"/>
          <w:cs/>
        </w:rPr>
      </w:pPr>
      <w:r w:rsidRPr="007A4D9D">
        <w:rPr>
          <w:rFonts w:asciiTheme="majorBidi" w:hAnsiTheme="majorBidi" w:cstheme="majorBidi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ทั้งนี้กลุ่มบริษัทไม่มีการรับรู้รายได้ในรอบระยะเวลารายงานปัจจุบัน</w:t>
      </w:r>
      <w:r w:rsidR="00723F2C" w:rsidRPr="007A4D9D">
        <w:rPr>
          <w:rFonts w:asciiTheme="majorBidi" w:hAnsiTheme="majorBidi" w:cstheme="majorBidi"/>
          <w:cs/>
        </w:rPr>
        <w:br/>
      </w:r>
      <w:r w:rsidRPr="007A4D9D">
        <w:rPr>
          <w:rFonts w:asciiTheme="majorBidi" w:hAnsiTheme="majorBidi" w:cstheme="majorBidi"/>
          <w:cs/>
        </w:rPr>
        <w:t>อันเนื่องมาจากภาระที่ต้องปฏิบัติซึ่งได้ปฏิบัติในปีก่อนหน้าแล้ว</w:t>
      </w:r>
    </w:p>
    <w:tbl>
      <w:tblPr>
        <w:tblW w:w="9342" w:type="dxa"/>
        <w:tblInd w:w="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1224"/>
        <w:gridCol w:w="90"/>
        <w:gridCol w:w="1198"/>
        <w:gridCol w:w="130"/>
        <w:gridCol w:w="1255"/>
        <w:gridCol w:w="90"/>
        <w:gridCol w:w="1287"/>
      </w:tblGrid>
      <w:tr w:rsidR="00EF100B" w:rsidRPr="007A4D9D" w14:paraId="0049A2AC" w14:textId="77777777" w:rsidTr="004D6C43">
        <w:trPr>
          <w:trHeight w:val="20"/>
        </w:trPr>
        <w:tc>
          <w:tcPr>
            <w:tcW w:w="4068" w:type="dxa"/>
          </w:tcPr>
          <w:p w14:paraId="2816B11E" w14:textId="77777777" w:rsidR="00103FBF" w:rsidRPr="007A4D9D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3"/>
          </w:tcPr>
          <w:p w14:paraId="099594E2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</w:tcPr>
          <w:p w14:paraId="4A7D526E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44D025DF" w14:textId="77777777" w:rsidR="00103FBF" w:rsidRPr="007A4D9D" w:rsidRDefault="00103FBF" w:rsidP="002228FD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A4D9D" w14:paraId="05DDEACA" w14:textId="77777777" w:rsidTr="004D6C43">
        <w:trPr>
          <w:trHeight w:val="20"/>
        </w:trPr>
        <w:tc>
          <w:tcPr>
            <w:tcW w:w="4068" w:type="dxa"/>
          </w:tcPr>
          <w:p w14:paraId="23F25EFA" w14:textId="77777777" w:rsidR="00103FBF" w:rsidRPr="007A4D9D" w:rsidRDefault="00103FBF" w:rsidP="002228FD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2" w:type="dxa"/>
            <w:gridSpan w:val="3"/>
          </w:tcPr>
          <w:p w14:paraId="24326308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dxa"/>
          </w:tcPr>
          <w:p w14:paraId="3C0DF356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2" w:type="dxa"/>
            <w:gridSpan w:val="3"/>
          </w:tcPr>
          <w:p w14:paraId="7E3D0461" w14:textId="77777777" w:rsidR="00103FBF" w:rsidRPr="007A4D9D" w:rsidRDefault="00103FBF" w:rsidP="002228F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16F4" w:rsidRPr="007A4D9D" w14:paraId="5BD71FFE" w14:textId="77777777" w:rsidTr="00F916F4">
        <w:trPr>
          <w:trHeight w:val="20"/>
        </w:trPr>
        <w:tc>
          <w:tcPr>
            <w:tcW w:w="4068" w:type="dxa"/>
          </w:tcPr>
          <w:p w14:paraId="2D84EA13" w14:textId="77777777" w:rsidR="00F916F4" w:rsidRPr="007A4D9D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8F9481A" w14:textId="18C77543" w:rsidR="00F916F4" w:rsidRPr="007A4D9D" w:rsidRDefault="00FE47B7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90" w:type="dxa"/>
          </w:tcPr>
          <w:p w14:paraId="4E4FD47A" w14:textId="77777777" w:rsidR="00F916F4" w:rsidRPr="007A4D9D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DBF37A3" w14:textId="5680C6AE" w:rsidR="00F916F4" w:rsidRPr="007A4D9D" w:rsidRDefault="00FE47B7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dxa"/>
          </w:tcPr>
          <w:p w14:paraId="1BC62522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4B891612" w14:textId="7693546D" w:rsidR="00F916F4" w:rsidRPr="007A4D9D" w:rsidRDefault="00FE47B7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520879B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75BC8214" w14:textId="5942294E" w:rsidR="00F916F4" w:rsidRPr="007A4D9D" w:rsidRDefault="00FE47B7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16F4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916F4" w:rsidRPr="007A4D9D" w14:paraId="1CD90185" w14:textId="77777777" w:rsidTr="00F916F4">
        <w:trPr>
          <w:trHeight w:val="20"/>
        </w:trPr>
        <w:tc>
          <w:tcPr>
            <w:tcW w:w="4068" w:type="dxa"/>
          </w:tcPr>
          <w:p w14:paraId="558C27F8" w14:textId="77777777" w:rsidR="00F916F4" w:rsidRPr="007A4D9D" w:rsidRDefault="00F916F4" w:rsidP="00F916F4">
            <w:pPr>
              <w:ind w:left="7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CE62F3B" w14:textId="0CAA83EE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5AED7FB" w14:textId="77777777" w:rsidR="00F916F4" w:rsidRPr="007A4D9D" w:rsidRDefault="00F916F4" w:rsidP="00F916F4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3FA0813D" w14:textId="23D4FF3F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" w:type="dxa"/>
          </w:tcPr>
          <w:p w14:paraId="0B8ADED3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6992FA13" w14:textId="3AAFB24B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4690984C" w14:textId="77777777" w:rsidR="00F916F4" w:rsidRPr="007A4D9D" w:rsidRDefault="00F916F4" w:rsidP="00F916F4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342F7CF1" w14:textId="5FEBA1B9" w:rsidR="00F916F4" w:rsidRPr="007A4D9D" w:rsidRDefault="00FE47B7" w:rsidP="00F916F4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C6770" w:rsidRPr="007A4D9D" w14:paraId="12EDF86E" w14:textId="77777777" w:rsidTr="00F916F4">
        <w:trPr>
          <w:trHeight w:val="20"/>
        </w:trPr>
        <w:tc>
          <w:tcPr>
            <w:tcW w:w="4068" w:type="dxa"/>
            <w:hideMark/>
          </w:tcPr>
          <w:p w14:paraId="66F32E4F" w14:textId="77777777" w:rsidR="00BC6770" w:rsidRPr="007A4D9D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รายได้รับล่วงหน้ายกมาต้นงวด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</w:tcPr>
          <w:p w14:paraId="1A448124" w14:textId="1BB75BC6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2E52D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2E52DF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0" w:type="dxa"/>
            <w:vAlign w:val="center"/>
          </w:tcPr>
          <w:p w14:paraId="511AFFE5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13D7C86A" w14:textId="3AE733C3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513</w:t>
            </w:r>
          </w:p>
        </w:tc>
        <w:tc>
          <w:tcPr>
            <w:tcW w:w="130" w:type="dxa"/>
          </w:tcPr>
          <w:p w14:paraId="58304447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EB8335B" w14:textId="4C8F089F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964A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921</w:t>
            </w:r>
            <w:r w:rsidR="00B964A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90" w:type="dxa"/>
          </w:tcPr>
          <w:p w14:paraId="0B97028D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B49A28E" w14:textId="7EE040FF" w:rsidR="00BC6770" w:rsidRPr="007A4D9D" w:rsidRDefault="00FE47B7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235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</w:tr>
      <w:tr w:rsidR="00BC6770" w:rsidRPr="007A4D9D" w14:paraId="4A52B540" w14:textId="77777777" w:rsidTr="00F916F4">
        <w:trPr>
          <w:trHeight w:val="20"/>
        </w:trPr>
        <w:tc>
          <w:tcPr>
            <w:tcW w:w="4068" w:type="dxa"/>
            <w:hideMark/>
          </w:tcPr>
          <w:p w14:paraId="4E605B71" w14:textId="77777777" w:rsidR="00BC6770" w:rsidRPr="007A4D9D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เพิ่มขึ้นระหว่างงวด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</w:tcPr>
          <w:p w14:paraId="61A0E2D4" w14:textId="0AED6336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CD7424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768</w:t>
            </w:r>
            <w:r w:rsidR="00CD7424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90" w:type="dxa"/>
            <w:vAlign w:val="center"/>
          </w:tcPr>
          <w:p w14:paraId="742AC49E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7C5C6EE" w14:textId="194E049B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179</w:t>
            </w:r>
            <w:r w:rsidR="00BC6770"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011</w:t>
            </w:r>
            <w:r w:rsidR="00BC6770"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026</w:t>
            </w:r>
          </w:p>
        </w:tc>
        <w:tc>
          <w:tcPr>
            <w:tcW w:w="130" w:type="dxa"/>
          </w:tcPr>
          <w:p w14:paraId="696D50BB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21BEFF96" w14:textId="43D6DCF0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D7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="005D7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90" w:type="dxa"/>
          </w:tcPr>
          <w:p w14:paraId="375FD551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2874443" w14:textId="49577374" w:rsidR="00BC6770" w:rsidRPr="007A4D9D" w:rsidRDefault="00FE47B7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175</w:t>
            </w:r>
            <w:r w:rsidR="00BC6770"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411</w:t>
            </w:r>
            <w:r w:rsidR="00BC6770"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810</w:t>
            </w:r>
          </w:p>
        </w:tc>
      </w:tr>
      <w:tr w:rsidR="00BC6770" w:rsidRPr="007A4D9D" w14:paraId="5EC6C164" w14:textId="77777777" w:rsidTr="00F916F4">
        <w:trPr>
          <w:trHeight w:val="20"/>
        </w:trPr>
        <w:tc>
          <w:tcPr>
            <w:tcW w:w="4068" w:type="dxa"/>
          </w:tcPr>
          <w:p w14:paraId="62003C47" w14:textId="77777777" w:rsidR="00BC6770" w:rsidRPr="007A4D9D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ปีที่เกี่ยวข้องกับยอดยกมา</w:t>
            </w:r>
          </w:p>
        </w:tc>
        <w:tc>
          <w:tcPr>
            <w:tcW w:w="1224" w:type="dxa"/>
          </w:tcPr>
          <w:p w14:paraId="3E155C70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881D10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4CFC9A1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3276DEA9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1548C394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83B180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E3D3FD7" w14:textId="77777777" w:rsidR="00BC6770" w:rsidRPr="007A4D9D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770" w:rsidRPr="007A4D9D" w14:paraId="5C84EF20" w14:textId="77777777" w:rsidTr="00F916F4">
        <w:trPr>
          <w:trHeight w:val="20"/>
        </w:trPr>
        <w:tc>
          <w:tcPr>
            <w:tcW w:w="4068" w:type="dxa"/>
            <w:hideMark/>
          </w:tcPr>
          <w:p w14:paraId="09F61291" w14:textId="77777777" w:rsidR="00BC6770" w:rsidRPr="007A4D9D" w:rsidRDefault="00BC6770" w:rsidP="00BC6770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ในหนี้สินที่เกิดจากสัญญาต้นงวด/ปี</w:t>
            </w:r>
          </w:p>
        </w:tc>
        <w:tc>
          <w:tcPr>
            <w:tcW w:w="1224" w:type="dxa"/>
          </w:tcPr>
          <w:p w14:paraId="4032F41B" w14:textId="400048F8" w:rsidR="00BC6770" w:rsidRPr="007A4D9D" w:rsidRDefault="00BC38B5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926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CB88D2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44CD867" w14:textId="6B49E1E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984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198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1316A17E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63E097B" w14:textId="51CDC6B3" w:rsidR="00BC6770" w:rsidRPr="007A4D9D" w:rsidRDefault="00B964A3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="005D7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261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4FEA20D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79BBBEA" w14:textId="177A5104" w:rsidR="00BC6770" w:rsidRPr="007A4D9D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62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990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558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C6770" w:rsidRPr="007A4D9D" w14:paraId="00E6DCE7" w14:textId="77777777" w:rsidTr="00F916F4">
        <w:trPr>
          <w:trHeight w:val="20"/>
        </w:trPr>
        <w:tc>
          <w:tcPr>
            <w:tcW w:w="4068" w:type="dxa"/>
          </w:tcPr>
          <w:p w14:paraId="72D686C6" w14:textId="77777777" w:rsidR="00BC6770" w:rsidRPr="007A4D9D" w:rsidRDefault="00BC6770" w:rsidP="00BC6770">
            <w:pPr>
              <w:tabs>
                <w:tab w:val="left" w:pos="680"/>
              </w:tabs>
              <w:ind w:left="269" w:righ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   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รายได้ที่รับรู้ในงวด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ปีที่เกี่ยวข้องกับส่วนที่</w:t>
            </w:r>
          </w:p>
        </w:tc>
        <w:tc>
          <w:tcPr>
            <w:tcW w:w="1224" w:type="dxa"/>
          </w:tcPr>
          <w:p w14:paraId="2AFD4634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17AFE80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76824485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dxa"/>
          </w:tcPr>
          <w:p w14:paraId="7E8BA237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DDB1A94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99790AE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6965925" w14:textId="77777777" w:rsidR="00BC6770" w:rsidRPr="007A4D9D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770" w:rsidRPr="007A4D9D" w14:paraId="1CA64C96" w14:textId="77777777" w:rsidTr="00F916F4">
        <w:trPr>
          <w:trHeight w:val="20"/>
        </w:trPr>
        <w:tc>
          <w:tcPr>
            <w:tcW w:w="4068" w:type="dxa"/>
            <w:hideMark/>
          </w:tcPr>
          <w:p w14:paraId="33B53228" w14:textId="77777777" w:rsidR="00BC6770" w:rsidRPr="007A4D9D" w:rsidRDefault="00BC6770" w:rsidP="00BC6770">
            <w:pPr>
              <w:ind w:left="720" w:right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เพิ่มขึ้นในระหว่างงวด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51F0C3" w14:textId="16A91B7D" w:rsidR="00BC6770" w:rsidRPr="007A4D9D" w:rsidRDefault="00B964A3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027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8E5213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59EF9458" w14:textId="1404128F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116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301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931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571ACDF5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5C0F9D" w14:textId="6A692AB3" w:rsidR="00BC6770" w:rsidRPr="007A4D9D" w:rsidRDefault="00B964A3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8CFCB2E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6B2990C" w14:textId="688A4912" w:rsidR="00BC6770" w:rsidRPr="007A4D9D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113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735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281</w:t>
            </w:r>
            <w:r w:rsidRPr="007A4D9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C6770" w:rsidRPr="007A4D9D" w14:paraId="30B58A1D" w14:textId="77777777" w:rsidTr="00F916F4">
        <w:trPr>
          <w:trHeight w:val="20"/>
        </w:trPr>
        <w:tc>
          <w:tcPr>
            <w:tcW w:w="4068" w:type="dxa"/>
          </w:tcPr>
          <w:p w14:paraId="32D4C732" w14:textId="77777777" w:rsidR="00BC6770" w:rsidRPr="007A4D9D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7EAA58D" w14:textId="62BF3F5F" w:rsidR="00BC6770" w:rsidRPr="007A4D9D" w:rsidRDefault="00B964A3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D0BE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DD0BE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FDDEAA3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2F7F55F1" w14:textId="2EDF5B05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180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129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" w:type="dxa"/>
          </w:tcPr>
          <w:p w14:paraId="4310D997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787843ED" w14:textId="3FA31E4A" w:rsidR="00BC6770" w:rsidRPr="007A4D9D" w:rsidRDefault="00B964A3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8D2E5A4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DC098E0" w14:textId="0A4EDE3E" w:rsidR="00BC6770" w:rsidRPr="007A4D9D" w:rsidRDefault="00BC6770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176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725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E47B7" w:rsidRPr="00FE47B7">
              <w:rPr>
                <w:rFonts w:ascii="Angsana New" w:hAnsi="Angsana New" w:cs="Angsana New"/>
                <w:sz w:val="28"/>
                <w:szCs w:val="28"/>
              </w:rPr>
              <w:t>839</w:t>
            </w:r>
            <w:r w:rsidRPr="007A4D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C6770" w:rsidRPr="007A4D9D" w14:paraId="1572E3C5" w14:textId="77777777" w:rsidTr="00F916F4">
        <w:trPr>
          <w:trHeight w:val="134"/>
        </w:trPr>
        <w:tc>
          <w:tcPr>
            <w:tcW w:w="4068" w:type="dxa"/>
          </w:tcPr>
          <w:p w14:paraId="3F8051FA" w14:textId="77777777" w:rsidR="00BC6770" w:rsidRPr="007A4D9D" w:rsidRDefault="00BC6770" w:rsidP="00BC6770">
            <w:pPr>
              <w:ind w:left="269" w:right="18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รายได้รับล่วงหน้าคงเหลือปลายงวด/ปี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5BCB0" w14:textId="617379C1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B964A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B964A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90" w:type="dxa"/>
          </w:tcPr>
          <w:p w14:paraId="7AB46FBF" w14:textId="77777777" w:rsidR="00BC6770" w:rsidRPr="007A4D9D" w:rsidRDefault="00BC6770" w:rsidP="00BC6770">
            <w:pPr>
              <w:tabs>
                <w:tab w:val="decimal" w:pos="108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FDAFC" w14:textId="2CA9C1FB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01F0E545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834F4" w14:textId="7BBF3E4F" w:rsidR="00BC6770" w:rsidRPr="007A4D9D" w:rsidRDefault="00FE47B7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B964A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B964A3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34208E" w14:textId="77777777" w:rsidR="00BC6770" w:rsidRPr="007A4D9D" w:rsidRDefault="00BC6770" w:rsidP="00BC6770">
            <w:pPr>
              <w:tabs>
                <w:tab w:val="decimal" w:pos="1088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19CA3" w14:textId="5A06E790" w:rsidR="00BC6770" w:rsidRPr="007A4D9D" w:rsidRDefault="00FE47B7" w:rsidP="00BC6770">
            <w:pPr>
              <w:tabs>
                <w:tab w:val="decimal" w:pos="1194"/>
              </w:tabs>
              <w:ind w:left="-9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921</w:t>
            </w:r>
            <w:r w:rsidR="00BC6770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</w:tr>
    </w:tbl>
    <w:bookmarkEnd w:id="11"/>
    <w:p w14:paraId="47DC572C" w14:textId="77777777" w:rsidR="00962D34" w:rsidRPr="007A4D9D" w:rsidRDefault="00962D34" w:rsidP="002228FD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p w14:paraId="538E9FB9" w14:textId="2AC14DA5" w:rsidR="0017552D" w:rsidRPr="007A4D9D" w:rsidRDefault="00962D34" w:rsidP="002228FD">
      <w:pPr>
        <w:ind w:left="547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8"/>
        </w:rPr>
        <w:t>31</w:t>
      </w:r>
      <w:r w:rsidR="00A56BBF" w:rsidRPr="007A4D9D">
        <w:rPr>
          <w:rFonts w:asciiTheme="majorBidi" w:hAnsiTheme="majorBidi" w:cstheme="majorBidi"/>
          <w:spacing w:val="-8"/>
        </w:rPr>
        <w:t xml:space="preserve"> </w:t>
      </w:r>
      <w:r w:rsidR="00A56BBF" w:rsidRPr="007A4D9D">
        <w:rPr>
          <w:rFonts w:asciiTheme="majorBidi" w:hAnsiTheme="majorBidi" w:cs="Angsana New"/>
          <w:spacing w:val="-8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8"/>
        </w:rPr>
        <w:t>2569</w:t>
      </w:r>
      <w:r w:rsidR="00A56BBF" w:rsidRPr="007A4D9D">
        <w:rPr>
          <w:rFonts w:asciiTheme="majorBidi" w:hAnsiTheme="majorBidi" w:cstheme="majorBidi"/>
          <w:spacing w:val="-8"/>
        </w:rPr>
        <w:t xml:space="preserve"> </w:t>
      </w:r>
      <w:r w:rsidRPr="007A4D9D">
        <w:rPr>
          <w:rFonts w:asciiTheme="majorBidi" w:hAnsiTheme="majorBidi" w:cstheme="majorBidi"/>
          <w:cs/>
        </w:rPr>
        <w:t>หนี้สินตามสัญญาเช่าในงบการเงินรวม และงบการเงินเฉพาะกิจการ</w:t>
      </w:r>
      <w:r w:rsidR="00AC2672" w:rsidRPr="007A4D9D">
        <w:rPr>
          <w:rFonts w:asciiTheme="majorBidi" w:hAnsiTheme="majorBidi" w:cstheme="majorBidi"/>
          <w:cs/>
        </w:rPr>
        <w:t>ลดลง</w:t>
      </w:r>
      <w:r w:rsidRPr="007A4D9D">
        <w:rPr>
          <w:rFonts w:asciiTheme="majorBidi" w:hAnsiTheme="majorBidi" w:cstheme="majorBidi"/>
          <w:cs/>
        </w:rPr>
        <w:t xml:space="preserve"> จำนวน</w:t>
      </w:r>
      <w:r w:rsidR="00D27209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549</w:t>
      </w:r>
      <w:r w:rsidR="00D87211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089</w:t>
      </w:r>
      <w:r w:rsidR="00D87211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บาท ส่วนใหญ่</w:t>
      </w:r>
      <w:r w:rsidR="00AC2672" w:rsidRPr="007A4D9D">
        <w:rPr>
          <w:rFonts w:asciiTheme="majorBidi" w:hAnsiTheme="majorBidi" w:cstheme="majorBidi"/>
          <w:cs/>
        </w:rPr>
        <w:t>ลดลง</w:t>
      </w:r>
      <w:r w:rsidRPr="007A4D9D">
        <w:rPr>
          <w:rFonts w:asciiTheme="majorBidi" w:hAnsiTheme="majorBidi" w:cstheme="majorBidi"/>
          <w:cs/>
        </w:rPr>
        <w:t>เนื่องจากกลุ่มบริษัทได้</w:t>
      </w:r>
      <w:r w:rsidR="00DA69BE" w:rsidRPr="007A4D9D">
        <w:rPr>
          <w:rFonts w:asciiTheme="majorBidi" w:hAnsiTheme="majorBidi" w:cstheme="majorBidi"/>
          <w:cs/>
        </w:rPr>
        <w:t>จ่ายชำระ</w:t>
      </w:r>
      <w:r w:rsidR="00C43349" w:rsidRPr="007A4D9D">
        <w:rPr>
          <w:rFonts w:asciiTheme="majorBidi" w:hAnsiTheme="majorBidi" w:cstheme="majorBidi"/>
          <w:cs/>
        </w:rPr>
        <w:t>ค่า</w:t>
      </w:r>
      <w:r w:rsidR="00DA69BE" w:rsidRPr="007A4D9D">
        <w:rPr>
          <w:rFonts w:asciiTheme="majorBidi" w:hAnsiTheme="majorBidi" w:cstheme="majorBidi"/>
          <w:cs/>
        </w:rPr>
        <w:t>เช่า</w:t>
      </w:r>
      <w:r w:rsidR="00C43349" w:rsidRPr="007A4D9D">
        <w:rPr>
          <w:rFonts w:asciiTheme="majorBidi" w:hAnsiTheme="majorBidi" w:cstheme="majorBidi"/>
          <w:cs/>
        </w:rPr>
        <w:t>เป็นรายเดือน</w:t>
      </w:r>
      <w:r w:rsidR="00DA69BE" w:rsidRPr="007A4D9D">
        <w:rPr>
          <w:rFonts w:asciiTheme="majorBidi" w:hAnsiTheme="majorBidi" w:cstheme="majorBidi"/>
          <w:cs/>
        </w:rPr>
        <w:t>ตาม</w:t>
      </w:r>
      <w:r w:rsidR="00C43349" w:rsidRPr="007A4D9D">
        <w:rPr>
          <w:rFonts w:asciiTheme="majorBidi" w:hAnsiTheme="majorBidi" w:cstheme="majorBidi"/>
          <w:cs/>
        </w:rPr>
        <w:t>อัตราที่ระบุ</w:t>
      </w:r>
      <w:r w:rsidR="00DA69BE" w:rsidRPr="007A4D9D">
        <w:rPr>
          <w:rFonts w:asciiTheme="majorBidi" w:hAnsiTheme="majorBidi" w:cstheme="majorBidi"/>
          <w:cs/>
        </w:rPr>
        <w:t xml:space="preserve">ในสัญญา </w:t>
      </w:r>
      <w:r w:rsidRPr="007A4D9D">
        <w:rPr>
          <w:rFonts w:asciiTheme="majorBidi" w:hAnsiTheme="majorBidi" w:cstheme="majorBidi"/>
          <w:cs/>
        </w:rPr>
        <w:t xml:space="preserve">อายุของสัญญามีระยะเวลาประมาณ </w:t>
      </w:r>
      <w:r w:rsidR="00FE47B7" w:rsidRPr="00FE47B7">
        <w:rPr>
          <w:rFonts w:asciiTheme="majorBidi" w:hAnsiTheme="majorBidi" w:cstheme="majorBidi"/>
        </w:rPr>
        <w:t>3</w:t>
      </w:r>
      <w:r w:rsidRPr="007A4D9D">
        <w:rPr>
          <w:rFonts w:asciiTheme="majorBidi" w:hAnsiTheme="majorBidi" w:cstheme="majorBidi"/>
          <w:cs/>
        </w:rPr>
        <w:t xml:space="preserve"> ปี และ</w:t>
      </w:r>
      <w:r w:rsidR="00715CA2" w:rsidRPr="007A4D9D">
        <w:rPr>
          <w:rFonts w:asciiTheme="majorBidi" w:hAnsiTheme="majorBidi" w:cstheme="majorBidi"/>
          <w:cs/>
        </w:rPr>
        <w:t>มี</w:t>
      </w:r>
      <w:r w:rsidRPr="007A4D9D">
        <w:rPr>
          <w:rFonts w:asciiTheme="majorBidi" w:hAnsiTheme="majorBidi" w:cstheme="majorBidi"/>
          <w:cs/>
        </w:rPr>
        <w:t>สิทธิเลือกในการขยายอายุสัญญา</w:t>
      </w:r>
    </w:p>
    <w:p w14:paraId="02DC7765" w14:textId="77777777" w:rsidR="00F130BC" w:rsidRPr="007A4D9D" w:rsidRDefault="00F130BC">
      <w:pPr>
        <w:rPr>
          <w:rFonts w:asciiTheme="majorBidi" w:hAnsiTheme="majorBidi" w:cstheme="majorBidi"/>
          <w:b/>
          <w:bCs/>
          <w:cs/>
        </w:rPr>
      </w:pPr>
      <w:r w:rsidRPr="007A4D9D">
        <w:rPr>
          <w:rFonts w:asciiTheme="majorBidi" w:hAnsiTheme="majorBidi" w:cstheme="majorBidi"/>
          <w:b/>
          <w:bCs/>
          <w:cs/>
        </w:rPr>
        <w:br w:type="page"/>
      </w:r>
    </w:p>
    <w:p w14:paraId="77DF7F9B" w14:textId="7E1EE8F8" w:rsidR="004A1B95" w:rsidRPr="007A4D9D" w:rsidRDefault="00835A5A" w:rsidP="002228FD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รายได้จากการให้บริการ</w:t>
      </w:r>
      <w:r w:rsidR="0004700F" w:rsidRPr="007A4D9D">
        <w:rPr>
          <w:rFonts w:asciiTheme="majorBidi" w:hAnsiTheme="majorBidi" w:cstheme="majorBidi"/>
          <w:b/>
          <w:bCs/>
        </w:rPr>
        <w:t xml:space="preserve"> </w:t>
      </w:r>
    </w:p>
    <w:p w14:paraId="542F453C" w14:textId="42A6EFD8" w:rsidR="0081508A" w:rsidRPr="007A4D9D" w:rsidRDefault="0081508A" w:rsidP="002228FD">
      <w:pPr>
        <w:ind w:left="540" w:right="38"/>
        <w:jc w:val="thaiDistribute"/>
        <w:rPr>
          <w:rFonts w:asciiTheme="majorBidi" w:hAnsiTheme="majorBidi" w:cstheme="majorBidi"/>
        </w:rPr>
      </w:pPr>
      <w:bookmarkStart w:id="12" w:name="_Hlk65850292"/>
      <w:r w:rsidRPr="007A4D9D">
        <w:rPr>
          <w:rFonts w:asciiTheme="majorBidi" w:hAnsiTheme="majorBidi" w:cstheme="majorBidi"/>
          <w:cs/>
        </w:rPr>
        <w:t>รายได้จาก</w:t>
      </w:r>
      <w:r w:rsidR="0083440A" w:rsidRPr="007A4D9D">
        <w:rPr>
          <w:rFonts w:asciiTheme="majorBidi" w:hAnsiTheme="majorBidi" w:cstheme="majorBidi"/>
          <w:cs/>
        </w:rPr>
        <w:t>การ</w:t>
      </w:r>
      <w:r w:rsidRPr="007A4D9D">
        <w:rPr>
          <w:rFonts w:asciiTheme="majorBidi" w:hAnsiTheme="majorBidi" w:cstheme="majorBidi"/>
          <w:cs/>
        </w:rPr>
        <w:t>ให้บริการ</w:t>
      </w:r>
      <w:r w:rsidR="00055D6E" w:rsidRPr="007A4D9D">
        <w:rPr>
          <w:rFonts w:asciiTheme="majorBidi" w:hAnsiTheme="majorBidi" w:cstheme="majorBidi"/>
          <w:cs/>
        </w:rPr>
        <w:t>สำหรับ</w:t>
      </w:r>
      <w:r w:rsidR="0055496D" w:rsidRPr="007A4D9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FE47B7" w:rsidRPr="00FE47B7">
        <w:rPr>
          <w:rFonts w:asciiTheme="majorBidi" w:hAnsiTheme="majorBidi" w:cstheme="majorBidi"/>
        </w:rPr>
        <w:t>31</w:t>
      </w:r>
      <w:r w:rsidR="001A689A" w:rsidRPr="007A4D9D">
        <w:rPr>
          <w:rFonts w:asciiTheme="majorBidi" w:hAnsiTheme="majorBidi" w:cstheme="majorBidi"/>
        </w:rPr>
        <w:t xml:space="preserve"> </w:t>
      </w:r>
      <w:r w:rsidR="001A689A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2664BF" w:rsidRPr="007A4D9D">
        <w:rPr>
          <w:rFonts w:asciiTheme="majorBidi" w:hAnsiTheme="majorBidi" w:cstheme="majorBidi"/>
        </w:rPr>
        <w:t xml:space="preserve"> </w:t>
      </w:r>
      <w:r w:rsidR="002664BF" w:rsidRPr="007A4D9D">
        <w:rPr>
          <w:rFonts w:asciiTheme="majorBidi" w:hAnsiTheme="majorBidi" w:cstheme="majorBidi"/>
          <w:cs/>
        </w:rPr>
        <w:t xml:space="preserve">และ </w:t>
      </w:r>
      <w:r w:rsidR="00FE47B7" w:rsidRPr="00FE47B7">
        <w:rPr>
          <w:rFonts w:asciiTheme="majorBidi" w:hAnsiTheme="majorBidi" w:cstheme="majorBidi"/>
        </w:rPr>
        <w:t>2568</w:t>
      </w:r>
      <w:r w:rsidR="002664BF" w:rsidRPr="007A4D9D">
        <w:rPr>
          <w:rFonts w:asciiTheme="majorBidi" w:hAnsiTheme="majorBidi" w:cstheme="majorBidi"/>
        </w:rPr>
        <w:t xml:space="preserve"> </w:t>
      </w:r>
      <w:r w:rsidR="009E4EF9" w:rsidRPr="007A4D9D">
        <w:rPr>
          <w:rFonts w:asciiTheme="majorBidi" w:hAnsiTheme="majorBidi" w:cstheme="majorBidi"/>
          <w:cs/>
        </w:rPr>
        <w:t>ประกอบด้วย</w:t>
      </w:r>
    </w:p>
    <w:p w14:paraId="347FE63D" w14:textId="77777777" w:rsidR="00324930" w:rsidRPr="007A4D9D" w:rsidRDefault="00324930" w:rsidP="002228FD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bookmarkStart w:id="13" w:name="_Hlk75405997"/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A4D9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bookmarkEnd w:id="13"/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19"/>
        <w:gridCol w:w="141"/>
        <w:gridCol w:w="1170"/>
        <w:gridCol w:w="90"/>
        <w:gridCol w:w="1165"/>
        <w:gridCol w:w="20"/>
        <w:gridCol w:w="1157"/>
        <w:gridCol w:w="80"/>
        <w:gridCol w:w="1090"/>
        <w:gridCol w:w="88"/>
        <w:gridCol w:w="990"/>
      </w:tblGrid>
      <w:tr w:rsidR="00EF100B" w:rsidRPr="007A4D9D" w14:paraId="433B184C" w14:textId="77777777" w:rsidTr="00C33CA0">
        <w:trPr>
          <w:trHeight w:val="315"/>
        </w:trPr>
        <w:tc>
          <w:tcPr>
            <w:tcW w:w="1710" w:type="dxa"/>
          </w:tcPr>
          <w:p w14:paraId="29B08B07" w14:textId="77777777" w:rsidR="004E1A50" w:rsidRPr="007A4D9D" w:rsidRDefault="004E1A50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74D24F5A" w14:textId="77777777" w:rsidR="004E1A50" w:rsidRPr="007A4D9D" w:rsidRDefault="004E1A5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00B" w:rsidRPr="007A4D9D" w14:paraId="176C2B39" w14:textId="77777777" w:rsidTr="00C33CA0">
        <w:trPr>
          <w:trHeight w:val="279"/>
        </w:trPr>
        <w:tc>
          <w:tcPr>
            <w:tcW w:w="1710" w:type="dxa"/>
          </w:tcPr>
          <w:p w14:paraId="4D1FE4F7" w14:textId="77777777" w:rsidR="004E1A50" w:rsidRPr="007A4D9D" w:rsidRDefault="004E1A50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5B9FAAE6" w14:textId="66718A9D" w:rsidR="004E1A50" w:rsidRPr="007A4D9D" w:rsidRDefault="004E1A50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EF100B" w:rsidRPr="007A4D9D" w14:paraId="2D5AF180" w14:textId="77777777" w:rsidTr="00C33CA0">
        <w:trPr>
          <w:trHeight w:val="356"/>
        </w:trPr>
        <w:tc>
          <w:tcPr>
            <w:tcW w:w="1710" w:type="dxa"/>
          </w:tcPr>
          <w:p w14:paraId="2BC2F23D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70D3E167" w14:textId="124FAA6C" w:rsidR="00BE01C5" w:rsidRPr="007A4D9D" w:rsidRDefault="00FE47B7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20" w:type="dxa"/>
          </w:tcPr>
          <w:p w14:paraId="0B7B250E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0E494EA6" w14:textId="1262CCFB" w:rsidR="00BE01C5" w:rsidRPr="007A4D9D" w:rsidRDefault="00FE47B7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7A4D9D" w14:paraId="6D4A2E86" w14:textId="77777777" w:rsidTr="00C33CA0">
        <w:trPr>
          <w:trHeight w:val="356"/>
        </w:trPr>
        <w:tc>
          <w:tcPr>
            <w:tcW w:w="1710" w:type="dxa"/>
          </w:tcPr>
          <w:p w14:paraId="14EF8203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gridSpan w:val="5"/>
          </w:tcPr>
          <w:p w14:paraId="435B5DA5" w14:textId="77777777" w:rsidR="00BE01C5" w:rsidRPr="007A4D9D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20" w:type="dxa"/>
          </w:tcPr>
          <w:p w14:paraId="23245165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gridSpan w:val="5"/>
          </w:tcPr>
          <w:p w14:paraId="435349FC" w14:textId="77777777" w:rsidR="00BE01C5" w:rsidRPr="007A4D9D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7A4D9D" w14:paraId="232CFCA7" w14:textId="77777777" w:rsidTr="00C33CA0">
        <w:trPr>
          <w:trHeight w:val="727"/>
        </w:trPr>
        <w:tc>
          <w:tcPr>
            <w:tcW w:w="1710" w:type="dxa"/>
          </w:tcPr>
          <w:p w14:paraId="51E7ACAF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FD8A5E4" w14:textId="77777777" w:rsidR="00185EC6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75610061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2558804D" w14:textId="77777777" w:rsidR="00185EC6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F3ED593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65" w:type="dxa"/>
            <w:vAlign w:val="center"/>
          </w:tcPr>
          <w:p w14:paraId="38944CCF" w14:textId="77777777" w:rsidR="00BE01C5" w:rsidRPr="007A4D9D" w:rsidRDefault="00BE01C5" w:rsidP="00933290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2C5363F6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162EA824" w14:textId="77777777" w:rsidR="00185EC6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16F52367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78" w:type="dxa"/>
            <w:gridSpan w:val="2"/>
            <w:vAlign w:val="center"/>
          </w:tcPr>
          <w:p w14:paraId="555BF458" w14:textId="77777777" w:rsidR="00185EC6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43B9AA36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990" w:type="dxa"/>
            <w:vAlign w:val="center"/>
          </w:tcPr>
          <w:p w14:paraId="44C3B614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0A5D" w:rsidRPr="007A4D9D" w14:paraId="75C87875" w14:textId="77777777" w:rsidTr="00C33CA0">
        <w:trPr>
          <w:trHeight w:val="356"/>
        </w:trPr>
        <w:tc>
          <w:tcPr>
            <w:tcW w:w="1710" w:type="dxa"/>
          </w:tcPr>
          <w:p w14:paraId="0FE54EEA" w14:textId="77777777" w:rsidR="00C30A5D" w:rsidRPr="007A4D9D" w:rsidRDefault="00C30A5D" w:rsidP="00C30A5D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9" w:type="dxa"/>
          </w:tcPr>
          <w:p w14:paraId="6B111BFB" w14:textId="45D34532" w:rsidR="00C30A5D" w:rsidRPr="007A4D9D" w:rsidRDefault="00FE47B7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E7906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379</w:t>
            </w:r>
            <w:r w:rsidR="009E7906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626</w:t>
            </w:r>
          </w:p>
        </w:tc>
        <w:tc>
          <w:tcPr>
            <w:tcW w:w="141" w:type="dxa"/>
          </w:tcPr>
          <w:p w14:paraId="0A6B5623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D42A32" w14:textId="3B819D7F" w:rsidR="00C30A5D" w:rsidRPr="007A4D9D" w:rsidRDefault="00FE47B7" w:rsidP="00C30A5D">
            <w:pPr>
              <w:pStyle w:val="acctfourfigures"/>
              <w:tabs>
                <w:tab w:val="clear" w:pos="765"/>
                <w:tab w:val="decimal" w:pos="104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D87211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221</w:t>
            </w:r>
            <w:r w:rsidR="00D5764C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90" w:type="dxa"/>
          </w:tcPr>
          <w:p w14:paraId="3063A3D2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9907917" w14:textId="205EBF38" w:rsidR="00C30A5D" w:rsidRPr="007A4D9D" w:rsidRDefault="00FE47B7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D87211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  <w:r w:rsidR="00C03F4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577</w:t>
            </w:r>
          </w:p>
        </w:tc>
        <w:tc>
          <w:tcPr>
            <w:tcW w:w="20" w:type="dxa"/>
          </w:tcPr>
          <w:p w14:paraId="36826456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7" w:type="dxa"/>
          </w:tcPr>
          <w:p w14:paraId="4350102F" w14:textId="768623D5" w:rsidR="00C30A5D" w:rsidRPr="007A4D9D" w:rsidRDefault="00FE47B7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540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80" w:type="dxa"/>
          </w:tcPr>
          <w:p w14:paraId="7189A5DA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14:paraId="48AC80AD" w14:textId="55DBA9C7" w:rsidR="00C30A5D" w:rsidRPr="007A4D9D" w:rsidRDefault="00FE47B7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434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88" w:type="dxa"/>
          </w:tcPr>
          <w:p w14:paraId="1CD136A8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2A7B4A" w14:textId="47F12D49" w:rsidR="00C30A5D" w:rsidRPr="007A4D9D" w:rsidRDefault="00FE47B7" w:rsidP="00C30A5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974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898</w:t>
            </w:r>
          </w:p>
        </w:tc>
      </w:tr>
    </w:tbl>
    <w:p w14:paraId="7E2BCB91" w14:textId="7CA21391" w:rsidR="00BE01C5" w:rsidRPr="007A4D9D" w:rsidRDefault="00BE01C5" w:rsidP="00F130BC">
      <w:pPr>
        <w:spacing w:before="12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A4D9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170"/>
        <w:gridCol w:w="90"/>
        <w:gridCol w:w="1170"/>
        <w:gridCol w:w="90"/>
        <w:gridCol w:w="1170"/>
        <w:gridCol w:w="36"/>
        <w:gridCol w:w="1134"/>
        <w:gridCol w:w="127"/>
        <w:gridCol w:w="1085"/>
        <w:gridCol w:w="48"/>
        <w:gridCol w:w="975"/>
      </w:tblGrid>
      <w:tr w:rsidR="00EF100B" w:rsidRPr="007A4D9D" w14:paraId="1B6F1C86" w14:textId="77777777" w:rsidTr="00860DBF">
        <w:tc>
          <w:tcPr>
            <w:tcW w:w="1710" w:type="dxa"/>
          </w:tcPr>
          <w:p w14:paraId="712D77B4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7856224F" w14:textId="77777777" w:rsidR="00BE01C5" w:rsidRPr="007A4D9D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7A4D9D" w14:paraId="4D23DAD9" w14:textId="77777777" w:rsidTr="00860DBF">
        <w:tc>
          <w:tcPr>
            <w:tcW w:w="1710" w:type="dxa"/>
          </w:tcPr>
          <w:p w14:paraId="10A602D8" w14:textId="77777777" w:rsidR="00354998" w:rsidRPr="007A4D9D" w:rsidRDefault="00354998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4BC7DADB" w14:textId="516732BA" w:rsidR="00354998" w:rsidRPr="007A4D9D" w:rsidRDefault="00141F08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1A689A" w:rsidRPr="007A4D9D" w14:paraId="502C5B81" w14:textId="77777777" w:rsidTr="00C33CA0">
        <w:tc>
          <w:tcPr>
            <w:tcW w:w="1710" w:type="dxa"/>
          </w:tcPr>
          <w:p w14:paraId="738FA81F" w14:textId="77777777" w:rsidR="001A689A" w:rsidRPr="007A4D9D" w:rsidRDefault="001A689A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69319FAD" w14:textId="1747DDFF" w:rsidR="001A689A" w:rsidRPr="007A4D9D" w:rsidRDefault="00FE47B7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36" w:type="dxa"/>
          </w:tcPr>
          <w:p w14:paraId="2FC797C6" w14:textId="77777777" w:rsidR="001A689A" w:rsidRPr="007A4D9D" w:rsidRDefault="001A689A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17165E4D" w14:textId="03CE7C02" w:rsidR="001A689A" w:rsidRPr="007A4D9D" w:rsidRDefault="00FE47B7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7A4D9D" w14:paraId="004EC664" w14:textId="77777777" w:rsidTr="00C33CA0">
        <w:tc>
          <w:tcPr>
            <w:tcW w:w="1710" w:type="dxa"/>
          </w:tcPr>
          <w:p w14:paraId="50BF5228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56BFB0C1" w14:textId="77777777" w:rsidR="00BE01C5" w:rsidRPr="007A4D9D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  <w:tc>
          <w:tcPr>
            <w:tcW w:w="36" w:type="dxa"/>
          </w:tcPr>
          <w:p w14:paraId="12ECCF5B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69" w:type="dxa"/>
            <w:gridSpan w:val="5"/>
          </w:tcPr>
          <w:p w14:paraId="21DB9779" w14:textId="77777777" w:rsidR="00BE01C5" w:rsidRPr="007A4D9D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ช่วงเวลาแห่งการรับรู้รายได้</w:t>
            </w:r>
          </w:p>
        </w:tc>
      </w:tr>
      <w:tr w:rsidR="00EF100B" w:rsidRPr="007A4D9D" w14:paraId="1D6E16B7" w14:textId="77777777" w:rsidTr="00C33CA0">
        <w:tc>
          <w:tcPr>
            <w:tcW w:w="1710" w:type="dxa"/>
          </w:tcPr>
          <w:p w14:paraId="691D9E1A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04738FE" w14:textId="77777777" w:rsidR="00463084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37623F91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260" w:type="dxa"/>
            <w:gridSpan w:val="2"/>
          </w:tcPr>
          <w:p w14:paraId="4F2D689A" w14:textId="77777777" w:rsidR="00185EC6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</w:t>
            </w:r>
          </w:p>
          <w:p w14:paraId="1C12CE5D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ของสัญญา</w:t>
            </w:r>
          </w:p>
        </w:tc>
        <w:tc>
          <w:tcPr>
            <w:tcW w:w="1170" w:type="dxa"/>
            <w:vAlign w:val="center"/>
          </w:tcPr>
          <w:p w14:paraId="18838746" w14:textId="77777777" w:rsidR="00BE01C5" w:rsidRPr="007A4D9D" w:rsidRDefault="00BE01C5" w:rsidP="002228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" w:type="dxa"/>
          </w:tcPr>
          <w:p w14:paraId="08E958D5" w14:textId="77777777" w:rsidR="00BE01C5" w:rsidRPr="007A4D9D" w:rsidRDefault="00BE01C5" w:rsidP="002228FD">
            <w:pPr>
              <w:ind w:right="-87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7B019308" w14:textId="77777777" w:rsidR="00463084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เมื่อให้บริการ </w:t>
            </w:r>
          </w:p>
          <w:p w14:paraId="067287D4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เสร็จสิ้น</w:t>
            </w:r>
          </w:p>
        </w:tc>
        <w:tc>
          <w:tcPr>
            <w:tcW w:w="1133" w:type="dxa"/>
            <w:gridSpan w:val="2"/>
            <w:vAlign w:val="center"/>
          </w:tcPr>
          <w:p w14:paraId="72D19579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ตลอดระยะเวลาของสัญญา</w:t>
            </w:r>
          </w:p>
        </w:tc>
        <w:tc>
          <w:tcPr>
            <w:tcW w:w="975" w:type="dxa"/>
            <w:vAlign w:val="center"/>
          </w:tcPr>
          <w:p w14:paraId="6D602B68" w14:textId="77777777" w:rsidR="00BE01C5" w:rsidRPr="007A4D9D" w:rsidRDefault="00BE01C5" w:rsidP="002228FD">
            <w:pPr>
              <w:ind w:right="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30A5D" w:rsidRPr="007A4D9D" w14:paraId="35A7B492" w14:textId="77777777" w:rsidTr="005D741F">
        <w:tc>
          <w:tcPr>
            <w:tcW w:w="1710" w:type="dxa"/>
          </w:tcPr>
          <w:p w14:paraId="236A2D8B" w14:textId="77777777" w:rsidR="00C30A5D" w:rsidRPr="007A4D9D" w:rsidRDefault="00C30A5D" w:rsidP="00C30A5D">
            <w:pPr>
              <w:ind w:right="-871"/>
              <w:rPr>
                <w:rFonts w:asciiTheme="majorBidi" w:hAnsiTheme="majorBidi" w:cstheme="majorBidi"/>
                <w:sz w:val="24"/>
                <w:szCs w:val="24"/>
              </w:rPr>
            </w:pPr>
            <w:bookmarkStart w:id="14" w:name="_Hlk70758440"/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B61F6C7" w14:textId="4323F9BE" w:rsidR="00C30A5D" w:rsidRPr="007A4D9D" w:rsidRDefault="00FE47B7" w:rsidP="00C30A5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D87211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273</w:t>
            </w:r>
            <w:r w:rsidR="00D87211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90" w:type="dxa"/>
          </w:tcPr>
          <w:p w14:paraId="3844FC7F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97638F" w14:textId="28E335C9" w:rsidR="00C30A5D" w:rsidRPr="007A4D9D" w:rsidRDefault="00FE47B7" w:rsidP="00C30A5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D87211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710</w:t>
            </w:r>
            <w:r w:rsidR="00D87211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90" w:type="dxa"/>
          </w:tcPr>
          <w:p w14:paraId="4FD35378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35F95C" w14:textId="3C595307" w:rsidR="00C30A5D" w:rsidRPr="007A4D9D" w:rsidRDefault="00FE47B7" w:rsidP="00C30A5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B239C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983</w:t>
            </w:r>
            <w:r w:rsidR="00B239C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362</w:t>
            </w:r>
          </w:p>
        </w:tc>
        <w:tc>
          <w:tcPr>
            <w:tcW w:w="36" w:type="dxa"/>
          </w:tcPr>
          <w:p w14:paraId="26AC254D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1FBD96" w14:textId="407BBCDC" w:rsidR="00C30A5D" w:rsidRPr="007A4D9D" w:rsidRDefault="00FE47B7" w:rsidP="00C30A5D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022</w:t>
            </w:r>
          </w:p>
        </w:tc>
        <w:tc>
          <w:tcPr>
            <w:tcW w:w="127" w:type="dxa"/>
          </w:tcPr>
          <w:p w14:paraId="1DB8E954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9DBFA14" w14:textId="0790CA76" w:rsidR="00C30A5D" w:rsidRPr="007A4D9D" w:rsidRDefault="00FE47B7" w:rsidP="00C30A5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342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  <w:tc>
          <w:tcPr>
            <w:tcW w:w="48" w:type="dxa"/>
          </w:tcPr>
          <w:p w14:paraId="6715C4CE" w14:textId="77777777" w:rsidR="00C30A5D" w:rsidRPr="007A4D9D" w:rsidRDefault="00C30A5D" w:rsidP="00C30A5D">
            <w:pPr>
              <w:pStyle w:val="acctfourfigures"/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492BF01F" w14:textId="44D32006" w:rsidR="00C30A5D" w:rsidRPr="007A4D9D" w:rsidRDefault="00FE47B7" w:rsidP="00C30A5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635</w:t>
            </w:r>
            <w:r w:rsidR="00C30A5D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143</w:t>
            </w:r>
          </w:p>
        </w:tc>
      </w:tr>
    </w:tbl>
    <w:bookmarkEnd w:id="12"/>
    <w:bookmarkEnd w:id="14"/>
    <w:p w14:paraId="6ED6936A" w14:textId="27EEE9F7" w:rsidR="00D560C6" w:rsidRPr="007A4D9D" w:rsidRDefault="00D560C6" w:rsidP="00FE47B7">
      <w:pPr>
        <w:numPr>
          <w:ilvl w:val="0"/>
          <w:numId w:val="1"/>
        </w:numPr>
        <w:spacing w:before="360"/>
        <w:ind w:left="547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ค่าใช้จ่ายภาษีเงินได้</w:t>
      </w:r>
    </w:p>
    <w:p w14:paraId="38E23867" w14:textId="77777777" w:rsidR="00F61536" w:rsidRPr="007A4D9D" w:rsidRDefault="00362DBD" w:rsidP="002228FD">
      <w:pPr>
        <w:ind w:left="540" w:right="47"/>
        <w:jc w:val="thaiDistribute"/>
        <w:rPr>
          <w:rFonts w:asciiTheme="majorBidi" w:hAnsiTheme="majorBidi" w:cstheme="majorBidi"/>
          <w:spacing w:val="-6"/>
        </w:rPr>
      </w:pPr>
      <w:r w:rsidRPr="007A4D9D">
        <w:rPr>
          <w:rFonts w:asciiTheme="majorBidi" w:hAnsiTheme="majorBidi" w:cstheme="majorBidi"/>
          <w:spacing w:val="-6"/>
          <w:cs/>
        </w:rPr>
        <w:t>กลุ่มบริษัท</w:t>
      </w:r>
      <w:r w:rsidR="00D560C6" w:rsidRPr="007A4D9D">
        <w:rPr>
          <w:rFonts w:asciiTheme="majorBidi" w:hAnsiTheme="majorBidi" w:cstheme="majorBidi"/>
          <w:spacing w:val="-6"/>
          <w:cs/>
        </w:rPr>
        <w:t>รับรู้ค่าใช้จ่ายภาษีเงินได้</w:t>
      </w:r>
      <w:r w:rsidR="00FB3826" w:rsidRPr="007A4D9D">
        <w:rPr>
          <w:rFonts w:asciiTheme="majorBidi" w:hAnsiTheme="majorBidi" w:cstheme="majorBidi"/>
          <w:spacing w:val="-6"/>
          <w:cs/>
        </w:rPr>
        <w:t>ของงวดปัจจุบัน</w:t>
      </w:r>
      <w:r w:rsidRPr="007A4D9D">
        <w:rPr>
          <w:rFonts w:asciiTheme="majorBidi" w:hAnsiTheme="majorBidi" w:cstheme="majorBidi"/>
          <w:spacing w:val="-6"/>
          <w:cs/>
        </w:rPr>
        <w:t>จาก</w:t>
      </w:r>
      <w:r w:rsidR="00D560C6" w:rsidRPr="007A4D9D">
        <w:rPr>
          <w:rFonts w:asciiTheme="majorBidi" w:hAnsiTheme="majorBidi" w:cstheme="majorBidi"/>
          <w:spacing w:val="-6"/>
          <w:cs/>
        </w:rPr>
        <w:t>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ค่าใช้จ่ายภาษีเงินได้ของงวดระหว่างกาล</w:t>
      </w:r>
    </w:p>
    <w:p w14:paraId="599A9AA9" w14:textId="3CF88E2B" w:rsidR="00F61536" w:rsidRPr="007A4D9D" w:rsidRDefault="00F61536" w:rsidP="00F130BC">
      <w:pPr>
        <w:spacing w:before="240" w:after="120"/>
        <w:ind w:left="547" w:right="29"/>
        <w:jc w:val="thaiDistribute"/>
        <w:rPr>
          <w:rFonts w:asciiTheme="majorBidi" w:hAnsiTheme="majorBidi" w:cstheme="majorBidi"/>
        </w:rPr>
      </w:pPr>
      <w:bookmarkStart w:id="15" w:name="_Hlk65852183"/>
      <w:r w:rsidRPr="007A4D9D">
        <w:rPr>
          <w:rFonts w:asciiTheme="majorBidi" w:hAnsiTheme="majorBidi" w:cstheme="majorBidi"/>
          <w:spacing w:val="-6"/>
          <w:cs/>
        </w:rPr>
        <w:t>ค่าใช้จ่ายภาษี</w:t>
      </w:r>
      <w:r w:rsidRPr="007A4D9D">
        <w:rPr>
          <w:rFonts w:asciiTheme="majorBidi" w:hAnsiTheme="majorBidi" w:cstheme="majorBidi"/>
          <w:b/>
          <w:spacing w:val="-4"/>
          <w:cs/>
        </w:rPr>
        <w:t>เงินได้ที่รับรู้ใน</w:t>
      </w:r>
      <w:r w:rsidRPr="007A4D9D">
        <w:rPr>
          <w:rFonts w:asciiTheme="majorBidi" w:hAnsiTheme="majorBidi" w:cstheme="majorBidi"/>
          <w:cs/>
        </w:rPr>
        <w:t xml:space="preserve">งบกำไรขาดทุนและกำไรขาดทุนเบ็ดเสร็จอื่น </w:t>
      </w:r>
      <w:r w:rsidR="005811C9" w:rsidRPr="007A4D9D">
        <w:rPr>
          <w:rFonts w:asciiTheme="majorBidi" w:hAnsiTheme="majorBidi" w:cstheme="majorBidi"/>
          <w:cs/>
        </w:rPr>
        <w:t>สำหรับ</w:t>
      </w:r>
      <w:r w:rsidR="00B65550" w:rsidRPr="007A4D9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FE47B7" w:rsidRPr="00FE47B7">
        <w:rPr>
          <w:rFonts w:asciiTheme="majorBidi" w:hAnsiTheme="majorBidi" w:cstheme="majorBidi"/>
        </w:rPr>
        <w:t>31</w:t>
      </w:r>
      <w:r w:rsidR="001A689A" w:rsidRPr="007A4D9D">
        <w:rPr>
          <w:rFonts w:asciiTheme="majorBidi" w:hAnsiTheme="majorBidi" w:cstheme="majorBidi"/>
        </w:rPr>
        <w:t xml:space="preserve"> </w:t>
      </w:r>
      <w:r w:rsidR="001A689A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2664BF" w:rsidRPr="007A4D9D">
        <w:rPr>
          <w:rFonts w:asciiTheme="majorBidi" w:hAnsiTheme="majorBidi" w:cstheme="majorBidi"/>
        </w:rPr>
        <w:t xml:space="preserve"> </w:t>
      </w:r>
      <w:r w:rsidR="002664BF" w:rsidRPr="007A4D9D">
        <w:rPr>
          <w:rFonts w:asciiTheme="majorBidi" w:hAnsiTheme="majorBidi" w:cstheme="majorBidi"/>
          <w:cs/>
        </w:rPr>
        <w:t xml:space="preserve">และ </w:t>
      </w:r>
      <w:r w:rsidR="00FE47B7" w:rsidRPr="00FE47B7">
        <w:rPr>
          <w:rFonts w:asciiTheme="majorBidi" w:hAnsiTheme="majorBidi" w:cstheme="majorBidi"/>
        </w:rPr>
        <w:t>2568</w:t>
      </w:r>
      <w:r w:rsidR="002664BF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มีดังนี้</w:t>
      </w:r>
    </w:p>
    <w:tbl>
      <w:tblPr>
        <w:tblW w:w="8804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1125"/>
        <w:gridCol w:w="216"/>
        <w:gridCol w:w="1134"/>
        <w:gridCol w:w="180"/>
        <w:gridCol w:w="1125"/>
        <w:gridCol w:w="162"/>
        <w:gridCol w:w="1143"/>
      </w:tblGrid>
      <w:tr w:rsidR="00EF100B" w:rsidRPr="007A4D9D" w14:paraId="59A4B757" w14:textId="77777777" w:rsidTr="002D3121">
        <w:trPr>
          <w:cantSplit/>
          <w:tblHeader/>
        </w:trPr>
        <w:tc>
          <w:tcPr>
            <w:tcW w:w="3719" w:type="dxa"/>
          </w:tcPr>
          <w:p w14:paraId="1B2C3E08" w14:textId="77777777" w:rsidR="00BC7E7E" w:rsidRPr="007A4D9D" w:rsidRDefault="00BC7E7E" w:rsidP="002228FD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B547D52" w14:textId="77777777" w:rsidR="00BC7E7E" w:rsidRPr="007A4D9D" w:rsidRDefault="00BC7E7E" w:rsidP="002228FD">
            <w:pPr>
              <w:pStyle w:val="Heading1"/>
              <w:ind w:lef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358600C" w14:textId="77777777" w:rsidR="00BC7E7E" w:rsidRPr="007A4D9D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0697B1C" w14:textId="77777777" w:rsidR="00BC7E7E" w:rsidRPr="007A4D9D" w:rsidRDefault="00BC7E7E" w:rsidP="002228FD">
            <w:pPr>
              <w:pStyle w:val="Heading1"/>
              <w:tabs>
                <w:tab w:val="clear" w:pos="360"/>
                <w:tab w:val="clear" w:pos="900"/>
                <w:tab w:val="clear" w:pos="1440"/>
              </w:tabs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A4D9D" w14:paraId="57AA7C84" w14:textId="77777777" w:rsidTr="002D3121">
        <w:trPr>
          <w:cantSplit/>
          <w:tblHeader/>
        </w:trPr>
        <w:tc>
          <w:tcPr>
            <w:tcW w:w="3719" w:type="dxa"/>
          </w:tcPr>
          <w:p w14:paraId="1F1A5A1A" w14:textId="77777777" w:rsidR="00BC7E7E" w:rsidRPr="007A4D9D" w:rsidRDefault="00BC7E7E" w:rsidP="002228FD">
            <w:pPr>
              <w:pStyle w:val="Heading1"/>
              <w:tabs>
                <w:tab w:val="left" w:pos="272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50FF5496" w14:textId="77777777" w:rsidR="00BC7E7E" w:rsidRPr="007A4D9D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E5CE0B8" w14:textId="77777777" w:rsidR="00BC7E7E" w:rsidRPr="007A4D9D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C25F810" w14:textId="77777777" w:rsidR="00BC7E7E" w:rsidRPr="007A4D9D" w:rsidRDefault="00BC7E7E" w:rsidP="002228FD">
            <w:pPr>
              <w:pStyle w:val="Heading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00B" w:rsidRPr="007A4D9D" w14:paraId="44192BF3" w14:textId="77777777" w:rsidTr="002D3121">
        <w:trPr>
          <w:cantSplit/>
          <w:tblHeader/>
        </w:trPr>
        <w:tc>
          <w:tcPr>
            <w:tcW w:w="3719" w:type="dxa"/>
          </w:tcPr>
          <w:p w14:paraId="4277B3C9" w14:textId="77777777" w:rsidR="00A954CD" w:rsidRPr="007A4D9D" w:rsidRDefault="00A954CD" w:rsidP="002228F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5390C13" w14:textId="77777777" w:rsidR="00A954CD" w:rsidRPr="007A4D9D" w:rsidRDefault="00A954CD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0" w:type="dxa"/>
          </w:tcPr>
          <w:p w14:paraId="7890F783" w14:textId="77777777" w:rsidR="00A954CD" w:rsidRPr="007A4D9D" w:rsidRDefault="00A954CD" w:rsidP="002228FD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C7448C9" w14:textId="77777777" w:rsidR="00A954CD" w:rsidRPr="007A4D9D" w:rsidRDefault="00A954CD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</w:tr>
      <w:tr w:rsidR="001A689A" w:rsidRPr="007A4D9D" w14:paraId="6E78A8EC" w14:textId="77777777" w:rsidTr="002D3121">
        <w:trPr>
          <w:cantSplit/>
          <w:tblHeader/>
        </w:trPr>
        <w:tc>
          <w:tcPr>
            <w:tcW w:w="3719" w:type="dxa"/>
          </w:tcPr>
          <w:p w14:paraId="14B7D688" w14:textId="77777777" w:rsidR="001A689A" w:rsidRPr="007A4D9D" w:rsidRDefault="001A689A" w:rsidP="002228F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ADDD4B" w14:textId="0C0A9DBF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216" w:type="dxa"/>
          </w:tcPr>
          <w:p w14:paraId="080F87CD" w14:textId="77777777" w:rsidR="001A689A" w:rsidRPr="007A4D9D" w:rsidRDefault="001A689A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D97932" w14:textId="0733AF20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80" w:type="dxa"/>
          </w:tcPr>
          <w:p w14:paraId="700B5611" w14:textId="77777777" w:rsidR="001A689A" w:rsidRPr="007A4D9D" w:rsidRDefault="001A689A" w:rsidP="002228FD">
            <w:pPr>
              <w:ind w:right="-18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F1C162" w14:textId="6C718591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  <w:tc>
          <w:tcPr>
            <w:tcW w:w="162" w:type="dxa"/>
          </w:tcPr>
          <w:p w14:paraId="3E94CC81" w14:textId="77777777" w:rsidR="001A689A" w:rsidRPr="007A4D9D" w:rsidRDefault="001A689A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D764D19" w14:textId="4E58A172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</w:p>
        </w:tc>
      </w:tr>
      <w:tr w:rsidR="001A689A" w:rsidRPr="007A4D9D" w14:paraId="742B231E" w14:textId="77777777" w:rsidTr="002D3121">
        <w:trPr>
          <w:cantSplit/>
          <w:tblHeader/>
        </w:trPr>
        <w:tc>
          <w:tcPr>
            <w:tcW w:w="3719" w:type="dxa"/>
          </w:tcPr>
          <w:p w14:paraId="25F554DB" w14:textId="77777777" w:rsidR="001A689A" w:rsidRPr="007A4D9D" w:rsidRDefault="001A689A" w:rsidP="002228FD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C5176C" w14:textId="225125BF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216" w:type="dxa"/>
          </w:tcPr>
          <w:p w14:paraId="5720571C" w14:textId="77777777" w:rsidR="001A689A" w:rsidRPr="007A4D9D" w:rsidRDefault="001A689A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AB4F3" w14:textId="7D948064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80" w:type="dxa"/>
          </w:tcPr>
          <w:p w14:paraId="2BBC97B5" w14:textId="77777777" w:rsidR="001A689A" w:rsidRPr="007A4D9D" w:rsidRDefault="001A689A" w:rsidP="002228FD">
            <w:pPr>
              <w:ind w:right="-1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14D4E4" w14:textId="11AB7838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162" w:type="dxa"/>
          </w:tcPr>
          <w:p w14:paraId="23381C60" w14:textId="77777777" w:rsidR="001A689A" w:rsidRPr="007A4D9D" w:rsidRDefault="001A689A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</w:tcPr>
          <w:p w14:paraId="3AA557EE" w14:textId="54990416" w:rsidR="001A689A" w:rsidRPr="007A4D9D" w:rsidRDefault="00FE47B7" w:rsidP="002228F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</w:tr>
      <w:tr w:rsidR="00EF100B" w:rsidRPr="007A4D9D" w14:paraId="68AABE71" w14:textId="77777777" w:rsidTr="002D3121">
        <w:trPr>
          <w:cantSplit/>
        </w:trPr>
        <w:tc>
          <w:tcPr>
            <w:tcW w:w="3719" w:type="dxa"/>
          </w:tcPr>
          <w:p w14:paraId="35EF380D" w14:textId="77777777" w:rsidR="00545DE8" w:rsidRPr="007A4D9D" w:rsidRDefault="00545DE8" w:rsidP="002228F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25" w:type="dxa"/>
          </w:tcPr>
          <w:p w14:paraId="354611D5" w14:textId="77777777" w:rsidR="00545DE8" w:rsidRPr="007A4D9D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C26DA50" w14:textId="77777777" w:rsidR="00545DE8" w:rsidRPr="007A4D9D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922945" w14:textId="77777777" w:rsidR="00545DE8" w:rsidRPr="007A4D9D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461FB8" w14:textId="77777777" w:rsidR="00545DE8" w:rsidRPr="007A4D9D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3BC603" w14:textId="77777777" w:rsidR="00545DE8" w:rsidRPr="007A4D9D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682837B4" w14:textId="77777777" w:rsidR="00545DE8" w:rsidRPr="007A4D9D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9EDF3B1" w14:textId="77777777" w:rsidR="00545DE8" w:rsidRPr="007A4D9D" w:rsidRDefault="00545DE8" w:rsidP="00222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B2D2A" w:rsidRPr="007A4D9D" w14:paraId="3A40B91B" w14:textId="77777777" w:rsidTr="00700916">
        <w:trPr>
          <w:cantSplit/>
        </w:trPr>
        <w:tc>
          <w:tcPr>
            <w:tcW w:w="3719" w:type="dxa"/>
          </w:tcPr>
          <w:p w14:paraId="7958D987" w14:textId="77777777" w:rsidR="003B2D2A" w:rsidRPr="007A4D9D" w:rsidRDefault="003B2D2A" w:rsidP="003B2D2A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125" w:type="dxa"/>
            <w:vAlign w:val="center"/>
          </w:tcPr>
          <w:p w14:paraId="609E0022" w14:textId="10FD6E09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87211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983</w:t>
            </w:r>
            <w:r w:rsidR="00A744B9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</w:t>
            </w:r>
          </w:p>
        </w:tc>
        <w:tc>
          <w:tcPr>
            <w:tcW w:w="216" w:type="dxa"/>
          </w:tcPr>
          <w:p w14:paraId="28780E5E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20CBE2D9" w14:textId="3C3AC7D4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48CA693C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18340ACD" w14:textId="3F086957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87211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613</w:t>
            </w:r>
            <w:r w:rsidR="00A744B9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62" w:type="dxa"/>
          </w:tcPr>
          <w:p w14:paraId="1F8F1272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4EC36D30" w14:textId="0F125151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</w:p>
        </w:tc>
      </w:tr>
      <w:tr w:rsidR="003B2D2A" w:rsidRPr="007A4D9D" w14:paraId="7DDD0618" w14:textId="77777777" w:rsidTr="002D3121">
        <w:trPr>
          <w:cantSplit/>
        </w:trPr>
        <w:tc>
          <w:tcPr>
            <w:tcW w:w="3719" w:type="dxa"/>
          </w:tcPr>
          <w:p w14:paraId="600A2583" w14:textId="77777777" w:rsidR="003B2D2A" w:rsidRPr="007A4D9D" w:rsidRDefault="003B2D2A" w:rsidP="003B2D2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25" w:type="dxa"/>
          </w:tcPr>
          <w:p w14:paraId="004DF13A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92C015B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CDE3F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26E51D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305549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" w:type="dxa"/>
          </w:tcPr>
          <w:p w14:paraId="4E44C3DC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F1AAFF4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B2D2A" w:rsidRPr="007A4D9D" w14:paraId="23DCA955" w14:textId="77777777" w:rsidTr="002D3121">
        <w:trPr>
          <w:cantSplit/>
          <w:trHeight w:val="252"/>
        </w:trPr>
        <w:tc>
          <w:tcPr>
            <w:tcW w:w="3719" w:type="dxa"/>
          </w:tcPr>
          <w:p w14:paraId="233FBA7C" w14:textId="77777777" w:rsidR="003B2D2A" w:rsidRPr="007A4D9D" w:rsidRDefault="003B2D2A" w:rsidP="003B2D2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EE1F2F3" w14:textId="0FA37473" w:rsidR="003B2D2A" w:rsidRPr="007A4D9D" w:rsidRDefault="00D87211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right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16" w:type="dxa"/>
          </w:tcPr>
          <w:p w14:paraId="1D322E32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22E671" w14:textId="5265B0F8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EF5252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A35E264" w14:textId="2C82CDE8" w:rsidR="003B2D2A" w:rsidRPr="007A4D9D" w:rsidRDefault="00D87211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520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2" w:type="dxa"/>
          </w:tcPr>
          <w:p w14:paraId="503ADE8F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D78F1AE" w14:textId="655682B3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E47B7"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  <w:r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B2D2A" w:rsidRPr="007A4D9D" w14:paraId="5D57C0CE" w14:textId="77777777" w:rsidTr="002D3121">
        <w:trPr>
          <w:cantSplit/>
        </w:trPr>
        <w:tc>
          <w:tcPr>
            <w:tcW w:w="3719" w:type="dxa"/>
          </w:tcPr>
          <w:p w14:paraId="6358E4F0" w14:textId="77777777" w:rsidR="003B2D2A" w:rsidRPr="007A4D9D" w:rsidRDefault="003B2D2A" w:rsidP="003B2D2A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453BAD4" w14:textId="6E4459C9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87211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  <w:r w:rsidR="00E55D9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216" w:type="dxa"/>
          </w:tcPr>
          <w:p w14:paraId="7B334994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9AA88D" w14:textId="093A1FAE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893</w:t>
            </w:r>
          </w:p>
        </w:tc>
        <w:tc>
          <w:tcPr>
            <w:tcW w:w="180" w:type="dxa"/>
          </w:tcPr>
          <w:p w14:paraId="3D4117BE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538AADF" w14:textId="053A132E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87211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  <w:r w:rsidR="00E55D9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62" w:type="dxa"/>
          </w:tcPr>
          <w:p w14:paraId="69FFCE21" w14:textId="77777777" w:rsidR="003B2D2A" w:rsidRPr="007A4D9D" w:rsidRDefault="003B2D2A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593ACC5" w14:textId="7ED2C398" w:rsidR="003B2D2A" w:rsidRPr="007A4D9D" w:rsidRDefault="00FE47B7" w:rsidP="003B2D2A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  <w:r w:rsidR="003B2D2A" w:rsidRPr="007A4D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</w:p>
        </w:tc>
      </w:tr>
    </w:tbl>
    <w:p w14:paraId="1829FD53" w14:textId="77777777" w:rsidR="003B635D" w:rsidRPr="007A4D9D" w:rsidRDefault="003B635D" w:rsidP="002228FD">
      <w:pPr>
        <w:rPr>
          <w:rFonts w:asciiTheme="majorBidi" w:hAnsiTheme="majorBidi" w:cstheme="majorBidi"/>
          <w:cs/>
        </w:rPr>
      </w:pPr>
      <w:bookmarkStart w:id="16" w:name="_Hlk65853377"/>
      <w:bookmarkEnd w:id="15"/>
      <w:r w:rsidRPr="007A4D9D">
        <w:rPr>
          <w:rFonts w:asciiTheme="majorBidi" w:hAnsiTheme="majorBidi" w:cstheme="majorBidi"/>
          <w:cs/>
        </w:rPr>
        <w:br w:type="page"/>
      </w:r>
    </w:p>
    <w:p w14:paraId="4BBEC258" w14:textId="6E1BC961" w:rsidR="00BC7E7E" w:rsidRPr="007A4D9D" w:rsidRDefault="00BC7E7E" w:rsidP="002228FD">
      <w:pPr>
        <w:ind w:left="547" w:right="29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</w:t>
      </w:r>
      <w:r w:rsidR="004A6ADA" w:rsidRPr="007A4D9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FE47B7" w:rsidRPr="00FE47B7">
        <w:rPr>
          <w:rFonts w:asciiTheme="majorBidi" w:hAnsiTheme="majorBidi" w:cstheme="majorBidi"/>
        </w:rPr>
        <w:t>31</w:t>
      </w:r>
      <w:r w:rsidR="001A689A" w:rsidRPr="007A4D9D">
        <w:rPr>
          <w:rFonts w:asciiTheme="majorBidi" w:hAnsiTheme="majorBidi" w:cstheme="majorBidi"/>
        </w:rPr>
        <w:t xml:space="preserve"> </w:t>
      </w:r>
      <w:r w:rsidR="001A689A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2664BF" w:rsidRPr="007A4D9D">
        <w:rPr>
          <w:rFonts w:asciiTheme="majorBidi" w:hAnsiTheme="majorBidi" w:cstheme="majorBidi"/>
        </w:rPr>
        <w:t xml:space="preserve"> </w:t>
      </w:r>
      <w:r w:rsidR="002664BF" w:rsidRPr="007A4D9D">
        <w:rPr>
          <w:rFonts w:asciiTheme="majorBidi" w:hAnsiTheme="majorBidi" w:cstheme="majorBidi"/>
          <w:cs/>
        </w:rPr>
        <w:t xml:space="preserve">และ </w:t>
      </w:r>
      <w:r w:rsidR="00FE47B7" w:rsidRPr="00FE47B7">
        <w:rPr>
          <w:rFonts w:asciiTheme="majorBidi" w:hAnsiTheme="majorBidi" w:cstheme="majorBidi"/>
        </w:rPr>
        <w:t>2568</w:t>
      </w:r>
      <w:r w:rsidR="002664BF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มีดังนี้</w:t>
      </w:r>
    </w:p>
    <w:bookmarkEnd w:id="16"/>
    <w:p w14:paraId="70328CA6" w14:textId="411E1090" w:rsidR="002B3B2D" w:rsidRPr="007A4D9D" w:rsidRDefault="002B3B2D" w:rsidP="002228FD">
      <w:pPr>
        <w:ind w:left="547" w:right="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A4D9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14"/>
        <w:gridCol w:w="989"/>
        <w:gridCol w:w="91"/>
        <w:gridCol w:w="1273"/>
        <w:gridCol w:w="78"/>
        <w:gridCol w:w="996"/>
        <w:gridCol w:w="84"/>
        <w:gridCol w:w="1269"/>
      </w:tblGrid>
      <w:tr w:rsidR="00EF100B" w:rsidRPr="007A4D9D" w14:paraId="5AED7E91" w14:textId="77777777" w:rsidTr="00353A1F">
        <w:tc>
          <w:tcPr>
            <w:tcW w:w="4014" w:type="dxa"/>
          </w:tcPr>
          <w:p w14:paraId="5E4A9E9C" w14:textId="77777777" w:rsidR="002B3B2D" w:rsidRPr="007A4D9D" w:rsidRDefault="002B3B2D" w:rsidP="002228FD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6FB3AC7F" w14:textId="77777777" w:rsidR="002B3B2D" w:rsidRPr="007A4D9D" w:rsidRDefault="002B3B2D" w:rsidP="002228FD">
            <w:pPr>
              <w:pStyle w:val="acctfourfigures"/>
              <w:spacing w:line="240" w:lineRule="auto"/>
              <w:ind w:right="10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F100B" w:rsidRPr="007A4D9D" w14:paraId="32827D78" w14:textId="77777777" w:rsidTr="002D3121">
        <w:tc>
          <w:tcPr>
            <w:tcW w:w="4014" w:type="dxa"/>
          </w:tcPr>
          <w:p w14:paraId="641D7962" w14:textId="77777777" w:rsidR="00A954CD" w:rsidRPr="007A4D9D" w:rsidRDefault="00A954CD" w:rsidP="002228FD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80" w:type="dxa"/>
            <w:gridSpan w:val="7"/>
          </w:tcPr>
          <w:p w14:paraId="59C69657" w14:textId="77777777" w:rsidR="00A954CD" w:rsidRPr="007A4D9D" w:rsidRDefault="00A954C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EF100B" w:rsidRPr="007A4D9D" w14:paraId="5281A28D" w14:textId="77777777" w:rsidTr="002D3121">
        <w:tc>
          <w:tcPr>
            <w:tcW w:w="4014" w:type="dxa"/>
          </w:tcPr>
          <w:p w14:paraId="531433B8" w14:textId="77777777" w:rsidR="00A954CD" w:rsidRPr="007A4D9D" w:rsidRDefault="00A954CD" w:rsidP="002228FD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4910EC7D" w14:textId="534F8BB2" w:rsidR="00A954CD" w:rsidRPr="007A4D9D" w:rsidRDefault="00FE47B7" w:rsidP="002228FD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มีนาคม</w:t>
            </w:r>
            <w:r w:rsidR="001A689A" w:rsidRPr="007A4D9D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FE47B7">
              <w:rPr>
                <w:rFonts w:asciiTheme="majorBidi" w:hAnsiTheme="majorBidi" w:cstheme="majorBidi"/>
                <w:b/>
                <w:sz w:val="24"/>
                <w:szCs w:val="24"/>
              </w:rPr>
              <w:t>2569</w:t>
            </w:r>
          </w:p>
        </w:tc>
        <w:tc>
          <w:tcPr>
            <w:tcW w:w="78" w:type="dxa"/>
          </w:tcPr>
          <w:p w14:paraId="294D5EAA" w14:textId="77777777" w:rsidR="00A954CD" w:rsidRPr="007A4D9D" w:rsidRDefault="00A954CD" w:rsidP="002228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8355EC6" w14:textId="2CBF6054" w:rsidR="00A954CD" w:rsidRPr="007A4D9D" w:rsidRDefault="00FE47B7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</w:pPr>
            <w:r w:rsidRPr="00FE47B7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1A689A" w:rsidRPr="007A4D9D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1A689A" w:rsidRPr="007A4D9D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1A689A" w:rsidRPr="007A4D9D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FE47B7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FE47B7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8</w:t>
            </w:r>
          </w:p>
        </w:tc>
      </w:tr>
      <w:tr w:rsidR="00EF100B" w:rsidRPr="007A4D9D" w14:paraId="2994C12D" w14:textId="77777777" w:rsidTr="002D3121">
        <w:tc>
          <w:tcPr>
            <w:tcW w:w="4014" w:type="dxa"/>
          </w:tcPr>
          <w:p w14:paraId="5245E625" w14:textId="77777777" w:rsidR="002B3B2D" w:rsidRPr="007A4D9D" w:rsidRDefault="002B3B2D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9AFAFF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7A9BF581" w14:textId="77777777" w:rsidR="002B3B2D" w:rsidRPr="007A4D9D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C265325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755080E3" w14:textId="77777777" w:rsidR="002B3B2D" w:rsidRPr="007A4D9D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C6D8B7D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018CFA2E" w14:textId="77777777" w:rsidR="002B3B2D" w:rsidRPr="007A4D9D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186659EE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A4D9D" w14:paraId="10A8203D" w14:textId="77777777" w:rsidTr="002D3121">
        <w:tc>
          <w:tcPr>
            <w:tcW w:w="4014" w:type="dxa"/>
          </w:tcPr>
          <w:p w14:paraId="4AC3A5CA" w14:textId="77777777" w:rsidR="002B3B2D" w:rsidRPr="007A4D9D" w:rsidRDefault="002B3B2D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EBC0EAF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1F8C3F12" w14:textId="77777777" w:rsidR="002B3B2D" w:rsidRPr="007A4D9D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625C53CD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0B07DD81" w14:textId="77777777" w:rsidR="002B3B2D" w:rsidRPr="007A4D9D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47C96545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143EE5E1" w14:textId="77777777" w:rsidR="002B3B2D" w:rsidRPr="007A4D9D" w:rsidRDefault="002B3B2D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9" w:type="dxa"/>
          </w:tcPr>
          <w:p w14:paraId="4C05AC19" w14:textId="77777777" w:rsidR="002B3B2D" w:rsidRPr="007A4D9D" w:rsidRDefault="002B3B2D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E4772" w:rsidRPr="007A4D9D" w14:paraId="69B297E6" w14:textId="77777777" w:rsidTr="002D3121">
        <w:tc>
          <w:tcPr>
            <w:tcW w:w="4014" w:type="dxa"/>
          </w:tcPr>
          <w:p w14:paraId="1CE97FE1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44DBABA9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A5552D4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576016" w14:textId="2456365F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B43D71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257</w:t>
            </w:r>
            <w:r w:rsidR="00B44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632</w:t>
            </w:r>
          </w:p>
        </w:tc>
        <w:tc>
          <w:tcPr>
            <w:tcW w:w="78" w:type="dxa"/>
          </w:tcPr>
          <w:p w14:paraId="110E1A5D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65162AB0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E709807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60850235" w14:textId="45D9D7A4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262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581</w:t>
            </w:r>
          </w:p>
        </w:tc>
      </w:tr>
      <w:tr w:rsidR="001E4772" w:rsidRPr="007A4D9D" w14:paraId="4D5C35D6" w14:textId="77777777" w:rsidTr="002D3121">
        <w:tc>
          <w:tcPr>
            <w:tcW w:w="4014" w:type="dxa"/>
          </w:tcPr>
          <w:p w14:paraId="037A3AEF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03339747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6D3F37F6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D52C8EA" w14:textId="1A1B68E2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43D71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736</w:t>
            </w:r>
            <w:r w:rsidR="00B43D71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78" w:type="dxa"/>
          </w:tcPr>
          <w:p w14:paraId="5BF27CD1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0AB4688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45BD7266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FDA863B" w14:textId="31025A0D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323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893</w:t>
            </w:r>
          </w:p>
        </w:tc>
      </w:tr>
      <w:tr w:rsidR="001E4772" w:rsidRPr="007A4D9D" w14:paraId="5AA86720" w14:textId="77777777" w:rsidTr="002D3121">
        <w:tc>
          <w:tcPr>
            <w:tcW w:w="4014" w:type="dxa"/>
          </w:tcPr>
          <w:p w14:paraId="658A399E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02D14B4D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324287D7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6205CB" w14:textId="2A30602D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B44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993</w:t>
            </w:r>
            <w:r w:rsidR="00B445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</w:p>
        </w:tc>
        <w:tc>
          <w:tcPr>
            <w:tcW w:w="78" w:type="dxa"/>
          </w:tcPr>
          <w:p w14:paraId="7485208C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23E98F7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267F0A2F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2B6675E" w14:textId="2D7A05A6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586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474</w:t>
            </w:r>
          </w:p>
        </w:tc>
      </w:tr>
      <w:tr w:rsidR="001E4772" w:rsidRPr="007A4D9D" w14:paraId="6737D400" w14:textId="77777777" w:rsidTr="002D3121">
        <w:tc>
          <w:tcPr>
            <w:tcW w:w="4014" w:type="dxa"/>
          </w:tcPr>
          <w:p w14:paraId="098918B6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6B85A8AD" w14:textId="2C12CB43" w:rsidR="001E4772" w:rsidRPr="007A4D9D" w:rsidRDefault="00FE47B7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1A4D549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B96FC4E" w14:textId="4DBADC58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C5305B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721</w:t>
            </w:r>
            <w:r w:rsidR="004A221C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78" w:type="dxa"/>
          </w:tcPr>
          <w:p w14:paraId="5A5A0B4F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B70CC46" w14:textId="5A4D32FB" w:rsidR="001E4772" w:rsidRPr="007A4D9D" w:rsidRDefault="00FE47B7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4159713F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1F5A533B" w14:textId="7486906C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</w:p>
        </w:tc>
      </w:tr>
      <w:tr w:rsidR="001E4772" w:rsidRPr="007A4D9D" w14:paraId="565DF7C2" w14:textId="77777777" w:rsidTr="002D3121">
        <w:tc>
          <w:tcPr>
            <w:tcW w:w="4014" w:type="dxa"/>
          </w:tcPr>
          <w:p w14:paraId="63CCEE79" w14:textId="77777777" w:rsidR="001E4772" w:rsidRPr="007A4D9D" w:rsidRDefault="001E4772" w:rsidP="001E4772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47E57611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8EF4969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1EE015D1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15B1B025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5CBF3E47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FC50488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344BADF9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E4772" w:rsidRPr="007A4D9D" w14:paraId="1E1ACFBB" w14:textId="77777777" w:rsidTr="002D3121">
        <w:tc>
          <w:tcPr>
            <w:tcW w:w="4014" w:type="dxa"/>
          </w:tcPr>
          <w:p w14:paraId="6DF6A032" w14:textId="77777777" w:rsidR="001E4772" w:rsidRPr="007A4D9D" w:rsidRDefault="001E4772" w:rsidP="001E4772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296C8C63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44526CEF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2929E4CB" w14:textId="10F34EA4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="00C5305B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879</w:t>
            </w:r>
          </w:p>
        </w:tc>
        <w:tc>
          <w:tcPr>
            <w:tcW w:w="78" w:type="dxa"/>
          </w:tcPr>
          <w:p w14:paraId="473AFCAA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CFBD316" w14:textId="77777777" w:rsidR="001E4772" w:rsidRPr="007A4D9D" w:rsidRDefault="001E4772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23DDB7DA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9" w:type="dxa"/>
          </w:tcPr>
          <w:p w14:paraId="0BE2FD44" w14:textId="21BF13E4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E477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</w:p>
        </w:tc>
      </w:tr>
      <w:tr w:rsidR="001E4772" w:rsidRPr="007A4D9D" w14:paraId="7FB8BC0A" w14:textId="77777777" w:rsidTr="002D3121">
        <w:tc>
          <w:tcPr>
            <w:tcW w:w="4014" w:type="dxa"/>
          </w:tcPr>
          <w:p w14:paraId="059FEAFD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306AC46" w14:textId="77329850" w:rsidR="001E4772" w:rsidRPr="007A4D9D" w:rsidRDefault="008D3575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21.72</w:t>
            </w:r>
          </w:p>
        </w:tc>
        <w:tc>
          <w:tcPr>
            <w:tcW w:w="91" w:type="dxa"/>
          </w:tcPr>
          <w:p w14:paraId="120BD465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DFEDCC" w14:textId="095EFB46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C5305B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736</w:t>
            </w:r>
            <w:r w:rsidR="000F3EB3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78" w:type="dxa"/>
          </w:tcPr>
          <w:p w14:paraId="2BB29369" w14:textId="77777777" w:rsidR="001E4772" w:rsidRPr="007A4D9D" w:rsidRDefault="001E4772" w:rsidP="001E4772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</w:tcPr>
          <w:p w14:paraId="7CCDF6FC" w14:textId="2361BBAC" w:rsidR="001E4772" w:rsidRPr="007A4D9D" w:rsidRDefault="00FE47B7" w:rsidP="001E477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="001E4772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84" w:type="dxa"/>
          </w:tcPr>
          <w:p w14:paraId="04892B92" w14:textId="77777777" w:rsidR="001E4772" w:rsidRPr="007A4D9D" w:rsidRDefault="001E4772" w:rsidP="001E477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D5923A2" w14:textId="2DACECAC" w:rsidR="001E4772" w:rsidRPr="007A4D9D" w:rsidRDefault="00FE47B7" w:rsidP="001E4772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1E4772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323</w:t>
            </w:r>
            <w:r w:rsidR="001E4772" w:rsidRPr="007A4D9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893</w:t>
            </w:r>
          </w:p>
        </w:tc>
      </w:tr>
    </w:tbl>
    <w:p w14:paraId="517C6629" w14:textId="77777777" w:rsidR="00FE5833" w:rsidRPr="007A4D9D" w:rsidRDefault="00FE5833" w:rsidP="002228FD">
      <w:pPr>
        <w:spacing w:before="240"/>
        <w:ind w:left="547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bookmarkStart w:id="17" w:name="_Hlk102736117"/>
      <w:bookmarkStart w:id="18" w:name="_Hlk65853399"/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7A4D9D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7A4D9D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76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5"/>
        <w:gridCol w:w="989"/>
        <w:gridCol w:w="91"/>
        <w:gridCol w:w="1273"/>
        <w:gridCol w:w="78"/>
        <w:gridCol w:w="996"/>
        <w:gridCol w:w="84"/>
        <w:gridCol w:w="1260"/>
      </w:tblGrid>
      <w:tr w:rsidR="00EF100B" w:rsidRPr="007A4D9D" w14:paraId="0D229ABC" w14:textId="77777777" w:rsidTr="00280CA7">
        <w:tc>
          <w:tcPr>
            <w:tcW w:w="4005" w:type="dxa"/>
          </w:tcPr>
          <w:p w14:paraId="2C68253D" w14:textId="77777777" w:rsidR="00FE5833" w:rsidRPr="007A4D9D" w:rsidRDefault="00FE5833" w:rsidP="002228F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32694FAE" w14:textId="77777777" w:rsidR="00FE5833" w:rsidRPr="007A4D9D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100B" w:rsidRPr="007A4D9D" w14:paraId="41714575" w14:textId="77777777" w:rsidTr="00280CA7">
        <w:tc>
          <w:tcPr>
            <w:tcW w:w="4005" w:type="dxa"/>
          </w:tcPr>
          <w:p w14:paraId="0396CD95" w14:textId="77777777" w:rsidR="00FE5833" w:rsidRPr="007A4D9D" w:rsidRDefault="00FE5833" w:rsidP="002228FD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771" w:type="dxa"/>
            <w:gridSpan w:val="7"/>
          </w:tcPr>
          <w:p w14:paraId="4B5971D8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สำหรับงวดสามเดือนสิ้นสุดวันที่</w:t>
            </w:r>
          </w:p>
        </w:tc>
      </w:tr>
      <w:tr w:rsidR="001E0A7B" w:rsidRPr="007A4D9D" w14:paraId="5DA368C5" w14:textId="77777777" w:rsidTr="00280CA7">
        <w:tc>
          <w:tcPr>
            <w:tcW w:w="4005" w:type="dxa"/>
          </w:tcPr>
          <w:p w14:paraId="3182791D" w14:textId="77777777" w:rsidR="001E0A7B" w:rsidRPr="007A4D9D" w:rsidRDefault="001E0A7B" w:rsidP="002228FD">
            <w:pPr>
              <w:tabs>
                <w:tab w:val="left" w:pos="540"/>
              </w:tabs>
              <w:ind w:left="-140" w:right="-115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53" w:type="dxa"/>
            <w:gridSpan w:val="3"/>
          </w:tcPr>
          <w:p w14:paraId="756D1EAE" w14:textId="4D4D600F" w:rsidR="001E0A7B" w:rsidRPr="007A4D9D" w:rsidRDefault="00FE47B7" w:rsidP="002228FD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1E0A7B" w:rsidRPr="007A4D9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E0A7B" w:rsidRPr="007A4D9D">
              <w:rPr>
                <w:rFonts w:asciiTheme="majorBidi" w:hAnsiTheme="majorBidi" w:cs="Angsana New"/>
                <w:bCs/>
                <w:sz w:val="24"/>
                <w:szCs w:val="24"/>
                <w:cs/>
              </w:rPr>
              <w:t>มีนาคม</w:t>
            </w:r>
            <w:r w:rsidR="001E0A7B" w:rsidRPr="007A4D9D">
              <w:rPr>
                <w:rFonts w:asciiTheme="majorBidi" w:hAnsiTheme="majorBidi" w:cs="Angsana New"/>
                <w:b/>
                <w:sz w:val="24"/>
                <w:szCs w:val="24"/>
                <w:cs/>
              </w:rPr>
              <w:t xml:space="preserve"> </w:t>
            </w:r>
            <w:r w:rsidRPr="00FE47B7">
              <w:rPr>
                <w:rFonts w:asciiTheme="majorBidi" w:hAnsiTheme="majorBidi" w:cstheme="majorBidi"/>
                <w:b/>
                <w:sz w:val="24"/>
                <w:szCs w:val="24"/>
              </w:rPr>
              <w:t>2569</w:t>
            </w:r>
          </w:p>
        </w:tc>
        <w:tc>
          <w:tcPr>
            <w:tcW w:w="78" w:type="dxa"/>
          </w:tcPr>
          <w:p w14:paraId="763EEE8C" w14:textId="77777777" w:rsidR="001E0A7B" w:rsidRPr="007A4D9D" w:rsidRDefault="001E0A7B" w:rsidP="002228F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7525C14" w14:textId="2C44819F" w:rsidR="001E0A7B" w:rsidRPr="007A4D9D" w:rsidRDefault="00FE47B7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1E0A7B" w:rsidRPr="007A4D9D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1E0A7B" w:rsidRPr="007A4D9D">
              <w:rPr>
                <w:rFonts w:asciiTheme="majorBidi" w:hAnsiTheme="majorBidi" w:cs="Angsana New"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1E0A7B" w:rsidRPr="007A4D9D">
              <w:rPr>
                <w:rFonts w:asciiTheme="majorBidi" w:hAnsiTheme="majorBidi" w:cs="Angsana New"/>
                <w:b/>
                <w:sz w:val="24"/>
                <w:szCs w:val="24"/>
                <w:cs/>
                <w:lang w:val="en-US" w:bidi="th-TH"/>
              </w:rPr>
              <w:t xml:space="preserve"> </w:t>
            </w:r>
            <w:r w:rsidRPr="00FE47B7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256</w:t>
            </w:r>
            <w:r w:rsidRPr="00FE47B7">
              <w:rPr>
                <w:rFonts w:asciiTheme="majorBidi" w:eastAsiaTheme="minorEastAsia" w:hAnsiTheme="majorBidi" w:cstheme="majorBidi"/>
                <w:b/>
                <w:sz w:val="24"/>
                <w:szCs w:val="24"/>
                <w:lang w:val="en-US" w:eastAsia="ja-JP" w:bidi="th-TH"/>
              </w:rPr>
              <w:t>8</w:t>
            </w:r>
          </w:p>
        </w:tc>
      </w:tr>
      <w:tr w:rsidR="00EF100B" w:rsidRPr="007A4D9D" w14:paraId="53F84D27" w14:textId="77777777" w:rsidTr="00280CA7">
        <w:tc>
          <w:tcPr>
            <w:tcW w:w="4005" w:type="dxa"/>
          </w:tcPr>
          <w:p w14:paraId="60F730EB" w14:textId="77777777" w:rsidR="00FE5833" w:rsidRPr="007A4D9D" w:rsidRDefault="00FE5833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61CA208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91" w:type="dxa"/>
          </w:tcPr>
          <w:p w14:paraId="1380CDA6" w14:textId="77777777" w:rsidR="00FE5833" w:rsidRPr="007A4D9D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4F5E0A62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78" w:type="dxa"/>
          </w:tcPr>
          <w:p w14:paraId="65C12A77" w14:textId="77777777" w:rsidR="00FE5833" w:rsidRPr="007A4D9D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3E870167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</w:t>
            </w:r>
          </w:p>
        </w:tc>
        <w:tc>
          <w:tcPr>
            <w:tcW w:w="84" w:type="dxa"/>
          </w:tcPr>
          <w:p w14:paraId="5C4DB504" w14:textId="77777777" w:rsidR="00FE5833" w:rsidRPr="007A4D9D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264A2C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EF100B" w:rsidRPr="007A4D9D" w14:paraId="6B101784" w14:textId="77777777" w:rsidTr="00280CA7">
        <w:tc>
          <w:tcPr>
            <w:tcW w:w="4005" w:type="dxa"/>
          </w:tcPr>
          <w:p w14:paraId="77B4C2D5" w14:textId="77777777" w:rsidR="00FE5833" w:rsidRPr="007A4D9D" w:rsidRDefault="00FE5833" w:rsidP="002228F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A35445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1" w:type="dxa"/>
          </w:tcPr>
          <w:p w14:paraId="50E4D4AD" w14:textId="77777777" w:rsidR="00FE5833" w:rsidRPr="007A4D9D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73" w:type="dxa"/>
          </w:tcPr>
          <w:p w14:paraId="75BFC331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78" w:type="dxa"/>
          </w:tcPr>
          <w:p w14:paraId="58B0208A" w14:textId="77777777" w:rsidR="00FE5833" w:rsidRPr="007A4D9D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77DD4424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84" w:type="dxa"/>
          </w:tcPr>
          <w:p w14:paraId="7E8C1C80" w14:textId="77777777" w:rsidR="00FE5833" w:rsidRPr="007A4D9D" w:rsidRDefault="00FE5833" w:rsidP="002228F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2E4B6A" w14:textId="77777777" w:rsidR="00FE5833" w:rsidRPr="007A4D9D" w:rsidRDefault="00FE5833" w:rsidP="002228F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A4D9D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2254F0" w:rsidRPr="007A4D9D" w14:paraId="6B14B9F3" w14:textId="77777777" w:rsidTr="00280CA7">
        <w:tc>
          <w:tcPr>
            <w:tcW w:w="4005" w:type="dxa"/>
          </w:tcPr>
          <w:p w14:paraId="63632660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89" w:type="dxa"/>
          </w:tcPr>
          <w:p w14:paraId="6DC421CA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18513853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7EEA7807" w14:textId="1FB0B4A2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24044E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471</w:t>
            </w:r>
            <w:r w:rsidR="0024044E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239</w:t>
            </w:r>
          </w:p>
        </w:tc>
        <w:tc>
          <w:tcPr>
            <w:tcW w:w="78" w:type="dxa"/>
          </w:tcPr>
          <w:p w14:paraId="040BA75F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20A0AE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4C123C1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857636" w14:textId="75B4EDD6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011</w:t>
            </w:r>
          </w:p>
        </w:tc>
      </w:tr>
      <w:tr w:rsidR="002254F0" w:rsidRPr="007A4D9D" w14:paraId="7F8260A7" w14:textId="77777777" w:rsidTr="00280CA7">
        <w:tc>
          <w:tcPr>
            <w:tcW w:w="4005" w:type="dxa"/>
          </w:tcPr>
          <w:p w14:paraId="152E924C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36AF1A31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768CA68F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CDEB736" w14:textId="1A95880A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4044E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392</w:t>
            </w:r>
            <w:r w:rsidR="0024044E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78" w:type="dxa"/>
          </w:tcPr>
          <w:p w14:paraId="57273E73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793A596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16441CDF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146563" w14:textId="49531F0E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</w:tr>
      <w:tr w:rsidR="002254F0" w:rsidRPr="007A4D9D" w14:paraId="33E45050" w14:textId="77777777" w:rsidTr="00280CA7">
        <w:tc>
          <w:tcPr>
            <w:tcW w:w="4005" w:type="dxa"/>
          </w:tcPr>
          <w:p w14:paraId="47C2D0C4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89" w:type="dxa"/>
          </w:tcPr>
          <w:p w14:paraId="17CFD0D6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" w:type="dxa"/>
          </w:tcPr>
          <w:p w14:paraId="1A8B6F38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2368A23" w14:textId="7D0765F4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863</w:t>
            </w:r>
            <w:r w:rsidR="0024044E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78" w:type="dxa"/>
          </w:tcPr>
          <w:p w14:paraId="315E55E7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0B125C0F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dxa"/>
          </w:tcPr>
          <w:p w14:paraId="5A625675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9BAA63" w14:textId="3BE0F20B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</w:p>
        </w:tc>
      </w:tr>
      <w:tr w:rsidR="002254F0" w:rsidRPr="007A4D9D" w14:paraId="27CC2DC1" w14:textId="77777777" w:rsidTr="00280CA7">
        <w:tc>
          <w:tcPr>
            <w:tcW w:w="4005" w:type="dxa"/>
          </w:tcPr>
          <w:p w14:paraId="58E9D751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</w:tcPr>
          <w:p w14:paraId="1DF6187E" w14:textId="3BE81DD8" w:rsidR="002254F0" w:rsidRPr="007A4D9D" w:rsidRDefault="00FE47B7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1" w:type="dxa"/>
          </w:tcPr>
          <w:p w14:paraId="051659FE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5870BF0" w14:textId="48A6FA74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372</w:t>
            </w:r>
            <w:r w:rsidR="003B46C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772</w:t>
            </w:r>
          </w:p>
        </w:tc>
        <w:tc>
          <w:tcPr>
            <w:tcW w:w="78" w:type="dxa"/>
          </w:tcPr>
          <w:p w14:paraId="68E1C589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38640052" w14:textId="50E4609C" w:rsidR="002254F0" w:rsidRPr="007A4D9D" w:rsidRDefault="00FE47B7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4" w:type="dxa"/>
          </w:tcPr>
          <w:p w14:paraId="6F6D24AD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24E759" w14:textId="37966AD1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792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223</w:t>
            </w:r>
          </w:p>
        </w:tc>
      </w:tr>
      <w:tr w:rsidR="002254F0" w:rsidRPr="007A4D9D" w14:paraId="61BBCF23" w14:textId="77777777" w:rsidTr="00280CA7">
        <w:tc>
          <w:tcPr>
            <w:tcW w:w="4005" w:type="dxa"/>
          </w:tcPr>
          <w:p w14:paraId="5F041895" w14:textId="77777777" w:rsidR="002254F0" w:rsidRPr="007A4D9D" w:rsidRDefault="002254F0" w:rsidP="002254F0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89" w:type="dxa"/>
          </w:tcPr>
          <w:p w14:paraId="3B2FF34E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995D5BF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4435D521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" w:type="dxa"/>
          </w:tcPr>
          <w:p w14:paraId="603E3D89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4ECB95D9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734080F1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9F98F6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254F0" w:rsidRPr="007A4D9D" w14:paraId="48F1C124" w14:textId="77777777" w:rsidTr="00280CA7">
        <w:tc>
          <w:tcPr>
            <w:tcW w:w="4005" w:type="dxa"/>
          </w:tcPr>
          <w:p w14:paraId="7D064D46" w14:textId="77777777" w:rsidR="002254F0" w:rsidRPr="007A4D9D" w:rsidRDefault="002254F0" w:rsidP="002254F0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89" w:type="dxa"/>
          </w:tcPr>
          <w:p w14:paraId="75CF7548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" w:type="dxa"/>
          </w:tcPr>
          <w:p w14:paraId="32D338ED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14:paraId="6C3BB9FB" w14:textId="4D6F26D8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78" w:type="dxa"/>
          </w:tcPr>
          <w:p w14:paraId="4A5AC2E0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6" w:type="dxa"/>
          </w:tcPr>
          <w:p w14:paraId="16F2EC69" w14:textId="77777777" w:rsidR="002254F0" w:rsidRPr="007A4D9D" w:rsidRDefault="002254F0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" w:type="dxa"/>
          </w:tcPr>
          <w:p w14:paraId="0064343E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34D590" w14:textId="6DCAD1F6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882</w:t>
            </w:r>
          </w:p>
        </w:tc>
      </w:tr>
      <w:tr w:rsidR="002254F0" w:rsidRPr="007A4D9D" w14:paraId="5C641F4F" w14:textId="77777777" w:rsidTr="00280CA7">
        <w:tc>
          <w:tcPr>
            <w:tcW w:w="4005" w:type="dxa"/>
          </w:tcPr>
          <w:p w14:paraId="7D8B6368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89" w:type="dxa"/>
          </w:tcPr>
          <w:p w14:paraId="67718B1C" w14:textId="66739302" w:rsidR="002254F0" w:rsidRPr="007A4D9D" w:rsidRDefault="00FE47B7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91" w:type="dxa"/>
          </w:tcPr>
          <w:p w14:paraId="09F2949B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A3BB335" w14:textId="54F2386A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5305B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392</w:t>
            </w:r>
            <w:r w:rsidR="003B46C2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78" w:type="dxa"/>
          </w:tcPr>
          <w:p w14:paraId="1F56DB3D" w14:textId="77777777" w:rsidR="002254F0" w:rsidRPr="007A4D9D" w:rsidRDefault="002254F0" w:rsidP="002254F0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6225649C" w14:textId="5BCF091D" w:rsidR="002254F0" w:rsidRPr="007A4D9D" w:rsidRDefault="00FE47B7" w:rsidP="002254F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84" w:type="dxa"/>
          </w:tcPr>
          <w:p w14:paraId="4F91B061" w14:textId="77777777" w:rsidR="002254F0" w:rsidRPr="007A4D9D" w:rsidRDefault="002254F0" w:rsidP="002254F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284ECF" w14:textId="07685B74" w:rsidR="002254F0" w:rsidRPr="007A4D9D" w:rsidRDefault="00FE47B7" w:rsidP="002254F0">
            <w:pPr>
              <w:pStyle w:val="acctfourfigures"/>
              <w:tabs>
                <w:tab w:val="clear" w:pos="765"/>
                <w:tab w:val="decimal" w:pos="114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  <w:r w:rsidR="002254F0" w:rsidRPr="007A4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</w:tr>
      <w:bookmarkEnd w:id="17"/>
      <w:bookmarkEnd w:id="18"/>
    </w:tbl>
    <w:p w14:paraId="1AB66D45" w14:textId="77777777" w:rsidR="002C58D3" w:rsidRPr="007A4D9D" w:rsidRDefault="002C58D3" w:rsidP="002228FD">
      <w:pPr>
        <w:rPr>
          <w:rFonts w:asciiTheme="majorBidi" w:hAnsiTheme="majorBidi" w:cstheme="majorBidi"/>
          <w:b/>
          <w:bCs/>
          <w:cs/>
        </w:rPr>
      </w:pPr>
      <w:r w:rsidRPr="007A4D9D">
        <w:rPr>
          <w:rFonts w:asciiTheme="majorBidi" w:hAnsiTheme="majorBidi" w:cstheme="majorBidi"/>
          <w:b/>
          <w:bCs/>
          <w:cs/>
        </w:rPr>
        <w:br w:type="page"/>
      </w:r>
    </w:p>
    <w:p w14:paraId="063359B5" w14:textId="04F088A2" w:rsidR="00AC1570" w:rsidRPr="007A4D9D" w:rsidRDefault="00AC1570" w:rsidP="002228FD">
      <w:pPr>
        <w:numPr>
          <w:ilvl w:val="0"/>
          <w:numId w:val="1"/>
        </w:numPr>
        <w:ind w:left="540" w:hanging="540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กำไร</w:t>
      </w:r>
      <w:r w:rsidR="002F1893" w:rsidRPr="007A4D9D">
        <w:rPr>
          <w:rFonts w:asciiTheme="majorBidi" w:hAnsiTheme="majorBidi" w:cstheme="majorBidi"/>
          <w:b/>
          <w:bCs/>
          <w:cs/>
        </w:rPr>
        <w:t>ต่อ</w:t>
      </w:r>
      <w:r w:rsidRPr="007A4D9D">
        <w:rPr>
          <w:rFonts w:asciiTheme="majorBidi" w:hAnsiTheme="majorBidi" w:cstheme="majorBidi"/>
          <w:b/>
          <w:bCs/>
          <w:cs/>
        </w:rPr>
        <w:t>หุ้น</w:t>
      </w:r>
      <w:r w:rsidR="001E292A" w:rsidRPr="007A4D9D">
        <w:rPr>
          <w:rFonts w:asciiTheme="majorBidi" w:hAnsiTheme="majorBidi" w:cstheme="majorBidi"/>
          <w:b/>
          <w:bCs/>
        </w:rPr>
        <w:t xml:space="preserve"> </w:t>
      </w:r>
    </w:p>
    <w:p w14:paraId="7B052A53" w14:textId="2D14B2D5" w:rsidR="00D46C4B" w:rsidRPr="007A4D9D" w:rsidRDefault="00AC1570" w:rsidP="002228FD">
      <w:pPr>
        <w:spacing w:after="120"/>
        <w:ind w:left="547" w:right="72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spacing w:val="-6"/>
          <w:cs/>
        </w:rPr>
        <w:t>กำไรต่อหุ้นขั้นพื้นฐาน</w:t>
      </w:r>
      <w:r w:rsidR="00055D6E" w:rsidRPr="007A4D9D">
        <w:rPr>
          <w:rFonts w:asciiTheme="majorBidi" w:hAnsiTheme="majorBidi" w:cstheme="majorBidi"/>
          <w:cs/>
        </w:rPr>
        <w:t>สำหรับ</w:t>
      </w:r>
      <w:r w:rsidR="00EB7092" w:rsidRPr="007A4D9D">
        <w:rPr>
          <w:rFonts w:asciiTheme="majorBidi" w:hAnsiTheme="majorBidi" w:cstheme="majorBidi"/>
          <w:cs/>
        </w:rPr>
        <w:t xml:space="preserve">งวดสามเดือนสิ้นสุดวันที่ </w:t>
      </w:r>
      <w:r w:rsidR="00FE47B7" w:rsidRPr="00FE47B7">
        <w:rPr>
          <w:rFonts w:asciiTheme="majorBidi" w:hAnsiTheme="majorBidi" w:cstheme="majorBidi"/>
        </w:rPr>
        <w:t>31</w:t>
      </w:r>
      <w:r w:rsidR="00AE17C7" w:rsidRPr="007A4D9D">
        <w:rPr>
          <w:rFonts w:asciiTheme="majorBidi" w:hAnsiTheme="majorBidi" w:cstheme="majorBidi"/>
        </w:rPr>
        <w:t xml:space="preserve"> </w:t>
      </w:r>
      <w:r w:rsidR="00AE17C7" w:rsidRPr="007A4D9D">
        <w:rPr>
          <w:rFonts w:asciiTheme="majorBidi" w:hAnsiTheme="majorBidi" w:cs="Angsana New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</w:rPr>
        <w:t>2569</w:t>
      </w:r>
      <w:r w:rsidR="002664BF" w:rsidRPr="007A4D9D">
        <w:rPr>
          <w:rFonts w:asciiTheme="majorBidi" w:hAnsiTheme="majorBidi" w:cstheme="majorBidi"/>
        </w:rPr>
        <w:t xml:space="preserve"> </w:t>
      </w:r>
      <w:r w:rsidR="002664BF" w:rsidRPr="007A4D9D">
        <w:rPr>
          <w:rFonts w:asciiTheme="majorBidi" w:hAnsiTheme="majorBidi" w:cstheme="majorBidi"/>
          <w:cs/>
        </w:rPr>
        <w:t xml:space="preserve">และ </w:t>
      </w:r>
      <w:r w:rsidR="00FE47B7" w:rsidRPr="00FE47B7">
        <w:rPr>
          <w:rFonts w:asciiTheme="majorBidi" w:hAnsiTheme="majorBidi" w:cstheme="majorBidi"/>
        </w:rPr>
        <w:t>2568</w:t>
      </w:r>
      <w:r w:rsidR="002664BF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spacing w:val="-6"/>
          <w:cs/>
        </w:rPr>
        <w:t>คำนวณโดยการนำ</w:t>
      </w:r>
      <w:r w:rsidRPr="007A4D9D">
        <w:rPr>
          <w:rFonts w:asciiTheme="majorBidi" w:hAnsiTheme="majorBidi" w:cstheme="majorBidi"/>
          <w:cs/>
        </w:rPr>
        <w:t>กำไรสำหรับ</w:t>
      </w:r>
      <w:r w:rsidR="00CB633A" w:rsidRPr="007A4D9D">
        <w:rPr>
          <w:rFonts w:asciiTheme="majorBidi" w:hAnsiTheme="majorBidi" w:cstheme="majorBidi"/>
          <w:cs/>
        </w:rPr>
        <w:t>งวด</w:t>
      </w:r>
      <w:r w:rsidRPr="007A4D9D">
        <w:rPr>
          <w:rFonts w:asciiTheme="majorBidi" w:hAnsiTheme="majorBidi" w:cstheme="majorBidi"/>
          <w:cs/>
        </w:rPr>
        <w:t>ที่เป็นส่วนของ</w:t>
      </w:r>
      <w:r w:rsidR="0010777A" w:rsidRPr="007A4D9D">
        <w:rPr>
          <w:rFonts w:asciiTheme="majorBidi" w:hAnsiTheme="majorBidi" w:cstheme="majorBidi"/>
          <w:cs/>
        </w:rPr>
        <w:t>กลุ่ม</w:t>
      </w:r>
      <w:r w:rsidRPr="007A4D9D">
        <w:rPr>
          <w:rFonts w:asciiTheme="majorBidi" w:hAnsiTheme="majorBidi" w:cstheme="majorBidi"/>
          <w:cs/>
        </w:rPr>
        <w:t>บริษัท</w:t>
      </w:r>
      <w:r w:rsidR="00D46C4B" w:rsidRPr="007A4D9D">
        <w:rPr>
          <w:rFonts w:asciiTheme="majorBidi" w:hAnsiTheme="majorBidi" w:cstheme="majorBidi"/>
          <w:cs/>
        </w:rPr>
        <w:t xml:space="preserve"> </w:t>
      </w:r>
      <w:r w:rsidR="0010777A" w:rsidRPr="007A4D9D">
        <w:rPr>
          <w:rFonts w:asciiTheme="majorBidi" w:hAnsiTheme="majorBidi" w:cstheme="majorBidi"/>
          <w:cs/>
        </w:rPr>
        <w:t>และ</w:t>
      </w:r>
      <w:r w:rsidR="00D46C4B" w:rsidRPr="007A4D9D">
        <w:rPr>
          <w:rFonts w:asciiTheme="majorBidi" w:hAnsiTheme="majorBidi" w:cstheme="majorBidi"/>
          <w:cs/>
        </w:rPr>
        <w:t>บริษัท</w:t>
      </w:r>
      <w:r w:rsidRPr="007A4D9D">
        <w:rPr>
          <w:rFonts w:asciiTheme="majorBidi" w:hAnsiTheme="majorBidi" w:cstheme="majorBidi"/>
          <w:cs/>
        </w:rPr>
        <w:t>หารด้วยจำนวนหุ้นสามัญที่ออกจำหน่ายแล้วระหว่าง</w:t>
      </w:r>
      <w:r w:rsidR="00CB633A" w:rsidRPr="007A4D9D">
        <w:rPr>
          <w:rFonts w:asciiTheme="majorBidi" w:hAnsiTheme="majorBidi" w:cstheme="majorBidi"/>
          <w:cs/>
        </w:rPr>
        <w:t>งวด</w:t>
      </w:r>
      <w:r w:rsidRPr="007A4D9D">
        <w:rPr>
          <w:rFonts w:asciiTheme="majorBidi" w:hAnsiTheme="majorBidi" w:cstheme="majorBidi"/>
          <w:cs/>
        </w:rPr>
        <w:t>ในแต่</w:t>
      </w:r>
      <w:r w:rsidR="00036281" w:rsidRPr="007A4D9D">
        <w:rPr>
          <w:rFonts w:asciiTheme="majorBidi" w:hAnsiTheme="majorBidi" w:cstheme="majorBidi"/>
          <w:cs/>
        </w:rPr>
        <w:t>ละ</w:t>
      </w:r>
      <w:r w:rsidR="00CB633A" w:rsidRPr="007A4D9D">
        <w:rPr>
          <w:rFonts w:asciiTheme="majorBidi" w:hAnsiTheme="majorBidi" w:cstheme="majorBidi"/>
          <w:cs/>
        </w:rPr>
        <w:t>งวด</w:t>
      </w:r>
      <w:r w:rsidR="00036281" w:rsidRPr="007A4D9D">
        <w:rPr>
          <w:rFonts w:asciiTheme="majorBidi" w:hAnsiTheme="majorBidi" w:cstheme="majorBidi"/>
          <w:cs/>
        </w:rPr>
        <w:t>โดยวิธีถัวเฉลี่ยถ่วงน้ำหนัก</w:t>
      </w:r>
      <w:r w:rsidRPr="007A4D9D">
        <w:rPr>
          <w:rFonts w:asciiTheme="majorBidi" w:hAnsiTheme="majorBidi" w:cstheme="majorBidi"/>
          <w:cs/>
        </w:rPr>
        <w:t>แสดงการคำนวณดังนี้</w:t>
      </w:r>
    </w:p>
    <w:tbl>
      <w:tblPr>
        <w:tblW w:w="4632" w:type="pct"/>
        <w:tblInd w:w="534" w:type="dxa"/>
        <w:tblLook w:val="04A0" w:firstRow="1" w:lastRow="0" w:firstColumn="1" w:lastColumn="0" w:noHBand="0" w:noVBand="1"/>
      </w:tblPr>
      <w:tblGrid>
        <w:gridCol w:w="4958"/>
        <w:gridCol w:w="1629"/>
        <w:gridCol w:w="349"/>
        <w:gridCol w:w="1629"/>
      </w:tblGrid>
      <w:tr w:rsidR="00EF100B" w:rsidRPr="007A4D9D" w14:paraId="0DB4A22D" w14:textId="77777777" w:rsidTr="005823D6">
        <w:trPr>
          <w:tblHeader/>
        </w:trPr>
        <w:tc>
          <w:tcPr>
            <w:tcW w:w="2894" w:type="pct"/>
            <w:vAlign w:val="center"/>
          </w:tcPr>
          <w:p w14:paraId="1035AD7D" w14:textId="77777777" w:rsidR="0045229A" w:rsidRPr="007A4D9D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bookmarkStart w:id="19" w:name="_Hlk65853481"/>
          </w:p>
        </w:tc>
        <w:tc>
          <w:tcPr>
            <w:tcW w:w="2106" w:type="pct"/>
            <w:gridSpan w:val="3"/>
          </w:tcPr>
          <w:p w14:paraId="764D4749" w14:textId="77777777" w:rsidR="0045229A" w:rsidRPr="007A4D9D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19" w:hanging="4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EF100B" w:rsidRPr="007A4D9D" w14:paraId="2ABE6CDA" w14:textId="77777777" w:rsidTr="005823D6">
        <w:trPr>
          <w:tblHeader/>
        </w:trPr>
        <w:tc>
          <w:tcPr>
            <w:tcW w:w="2894" w:type="pct"/>
          </w:tcPr>
          <w:p w14:paraId="65BE4620" w14:textId="77777777" w:rsidR="009D05AD" w:rsidRPr="007A4D9D" w:rsidRDefault="009D05AD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pct"/>
            <w:gridSpan w:val="3"/>
          </w:tcPr>
          <w:p w14:paraId="4F953927" w14:textId="6480991F" w:rsidR="009D05AD" w:rsidRPr="007A4D9D" w:rsidRDefault="005811C9" w:rsidP="002228FD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31</w:t>
            </w:r>
            <w:r w:rsidR="008B4A01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8B4A01" w:rsidRPr="007A4D9D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EF100B" w:rsidRPr="007A4D9D" w14:paraId="57D0EC60" w14:textId="77777777" w:rsidTr="005823D6">
        <w:trPr>
          <w:tblHeader/>
        </w:trPr>
        <w:tc>
          <w:tcPr>
            <w:tcW w:w="2894" w:type="pct"/>
          </w:tcPr>
          <w:p w14:paraId="6662BF4F" w14:textId="77777777" w:rsidR="0045229A" w:rsidRPr="007A4D9D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</w:tcPr>
          <w:p w14:paraId="75522AEA" w14:textId="199410C7" w:rsidR="0045229A" w:rsidRPr="007A4D9D" w:rsidRDefault="00FE47B7" w:rsidP="002228FD">
            <w:pPr>
              <w:pStyle w:val="ListParagraph"/>
              <w:ind w:left="360" w:right="-90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04" w:type="pct"/>
          </w:tcPr>
          <w:p w14:paraId="6C453E74" w14:textId="77777777" w:rsidR="0045229A" w:rsidRPr="007A4D9D" w:rsidRDefault="0045229A" w:rsidP="002228FD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1" w:type="pct"/>
          </w:tcPr>
          <w:p w14:paraId="3779D443" w14:textId="26AB5629" w:rsidR="0045229A" w:rsidRPr="007A4D9D" w:rsidRDefault="00FE47B7" w:rsidP="002228FD">
            <w:pPr>
              <w:pStyle w:val="ListParagraph"/>
              <w:tabs>
                <w:tab w:val="left" w:pos="90"/>
              </w:tabs>
              <w:ind w:left="360" w:right="-102" w:hanging="468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EF100B" w:rsidRPr="007A4D9D" w14:paraId="67E7525A" w14:textId="77777777" w:rsidTr="005823D6">
        <w:trPr>
          <w:trHeight w:val="64"/>
        </w:trPr>
        <w:tc>
          <w:tcPr>
            <w:tcW w:w="2894" w:type="pct"/>
            <w:vAlign w:val="bottom"/>
          </w:tcPr>
          <w:p w14:paraId="0508F725" w14:textId="77777777" w:rsidR="00FC730D" w:rsidRPr="007A4D9D" w:rsidRDefault="00FC730D" w:rsidP="002228FD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51" w:type="pct"/>
            <w:vAlign w:val="bottom"/>
          </w:tcPr>
          <w:p w14:paraId="43FDF8DE" w14:textId="77777777" w:rsidR="00FC730D" w:rsidRPr="007A4D9D" w:rsidRDefault="00FC730D" w:rsidP="002228FD">
            <w:pPr>
              <w:pStyle w:val="ListParagraph"/>
              <w:tabs>
                <w:tab w:val="left" w:pos="90"/>
              </w:tabs>
              <w:ind w:left="360" w:right="-37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14:paraId="01413FDC" w14:textId="77777777" w:rsidR="00FC730D" w:rsidRPr="007A4D9D" w:rsidRDefault="00FC730D" w:rsidP="002228FD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bottom"/>
          </w:tcPr>
          <w:p w14:paraId="3F3B7AEB" w14:textId="77777777" w:rsidR="00FC730D" w:rsidRPr="007A4D9D" w:rsidRDefault="00FC730D" w:rsidP="002228FD">
            <w:pPr>
              <w:pStyle w:val="ListParagraph"/>
              <w:tabs>
                <w:tab w:val="left" w:pos="90"/>
              </w:tabs>
              <w:ind w:left="360" w:hanging="4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621EA" w:rsidRPr="007A4D9D" w14:paraId="74625F93" w14:textId="77777777" w:rsidTr="005823D6">
        <w:trPr>
          <w:trHeight w:val="64"/>
        </w:trPr>
        <w:tc>
          <w:tcPr>
            <w:tcW w:w="2894" w:type="pct"/>
            <w:vAlign w:val="bottom"/>
          </w:tcPr>
          <w:p w14:paraId="304F28DA" w14:textId="77777777" w:rsidR="005621EA" w:rsidRPr="007A4D9D" w:rsidRDefault="005621EA" w:rsidP="005621EA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ที่เป็นส่วนของผู้ถือหุ้นสามัญ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951" w:type="pct"/>
            <w:tcBorders>
              <w:bottom w:val="double" w:sz="4" w:space="0" w:color="auto"/>
            </w:tcBorders>
            <w:vAlign w:val="bottom"/>
          </w:tcPr>
          <w:p w14:paraId="67DF0B16" w14:textId="0A526837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450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B4453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204" w:type="pct"/>
          </w:tcPr>
          <w:p w14:paraId="72B9274D" w14:textId="77777777" w:rsidR="005621EA" w:rsidRPr="007A4D9D" w:rsidRDefault="005621EA" w:rsidP="005621EA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tcBorders>
              <w:bottom w:val="double" w:sz="4" w:space="0" w:color="auto"/>
            </w:tcBorders>
            <w:vAlign w:val="bottom"/>
          </w:tcPr>
          <w:p w14:paraId="4425ACC8" w14:textId="444CB20F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</w:tr>
      <w:tr w:rsidR="005621EA" w:rsidRPr="007A4D9D" w14:paraId="2C876B9F" w14:textId="77777777" w:rsidTr="005823D6">
        <w:trPr>
          <w:trHeight w:val="249"/>
        </w:trPr>
        <w:tc>
          <w:tcPr>
            <w:tcW w:w="2894" w:type="pct"/>
            <w:vAlign w:val="center"/>
          </w:tcPr>
          <w:p w14:paraId="7D6D7EAC" w14:textId="577BCF81" w:rsidR="005621EA" w:rsidRPr="007A4D9D" w:rsidRDefault="005621EA" w:rsidP="005621EA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จำนวนหุ้นสามัญโดยวิธีถัวเฉลี่ย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ถ่วง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น้ำหนัก</w:t>
            </w:r>
            <w:r w:rsidRPr="007A4D9D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(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หุ้น</w:t>
            </w:r>
            <w:r w:rsidRPr="007A4D9D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1" w:type="pct"/>
            <w:vAlign w:val="center"/>
          </w:tcPr>
          <w:p w14:paraId="6CA1778E" w14:textId="430B7F69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7A5DEE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7A5DEE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04" w:type="pct"/>
          </w:tcPr>
          <w:p w14:paraId="09747228" w14:textId="77777777" w:rsidR="005621EA" w:rsidRPr="007A4D9D" w:rsidRDefault="005621EA" w:rsidP="005621EA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534C2DD7" w14:textId="222995A0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5621EA" w:rsidRPr="007A4D9D" w14:paraId="37580934" w14:textId="77777777" w:rsidTr="005823D6">
        <w:trPr>
          <w:trHeight w:val="64"/>
        </w:trPr>
        <w:tc>
          <w:tcPr>
            <w:tcW w:w="2894" w:type="pct"/>
            <w:vAlign w:val="center"/>
          </w:tcPr>
          <w:p w14:paraId="6238766C" w14:textId="77777777" w:rsidR="005621EA" w:rsidRPr="007A4D9D" w:rsidRDefault="005621EA" w:rsidP="005621EA">
            <w:pPr>
              <w:pStyle w:val="ListParagraph"/>
              <w:tabs>
                <w:tab w:val="left" w:pos="36"/>
                <w:tab w:val="left" w:pos="1440"/>
                <w:tab w:val="left" w:pos="1560"/>
              </w:tabs>
              <w:ind w:left="0" w:right="-185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51" w:type="pct"/>
            <w:vAlign w:val="center"/>
          </w:tcPr>
          <w:p w14:paraId="2B23E7E6" w14:textId="771A5454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A5DEE" w:rsidRPr="007A4D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204" w:type="pct"/>
          </w:tcPr>
          <w:p w14:paraId="1B843427" w14:textId="77777777" w:rsidR="005621EA" w:rsidRPr="007A4D9D" w:rsidRDefault="005621EA" w:rsidP="005621EA">
            <w:pPr>
              <w:pStyle w:val="ListParagraph"/>
              <w:tabs>
                <w:tab w:val="decimal" w:pos="1170"/>
              </w:tabs>
              <w:ind w:left="-111" w:right="11" w:firstLine="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14:paraId="39D18E97" w14:textId="1E4F47A1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</w:tbl>
    <w:p w14:paraId="115C3A30" w14:textId="77777777" w:rsidR="00545DE8" w:rsidRPr="007A4D9D" w:rsidRDefault="00545DE8" w:rsidP="002228FD">
      <w:pPr>
        <w:pStyle w:val="ListParagraph"/>
        <w:tabs>
          <w:tab w:val="left" w:pos="90"/>
          <w:tab w:val="left" w:pos="1440"/>
          <w:tab w:val="left" w:pos="1560"/>
        </w:tabs>
        <w:ind w:left="0" w:right="-185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bookmarkStart w:id="20" w:name="_Hlk65853503"/>
      <w:bookmarkEnd w:id="19"/>
    </w:p>
    <w:tbl>
      <w:tblPr>
        <w:tblW w:w="4648" w:type="pct"/>
        <w:tblInd w:w="534" w:type="dxa"/>
        <w:tblLook w:val="04A0" w:firstRow="1" w:lastRow="0" w:firstColumn="1" w:lastColumn="0" w:noHBand="0" w:noVBand="1"/>
      </w:tblPr>
      <w:tblGrid>
        <w:gridCol w:w="4983"/>
        <w:gridCol w:w="1629"/>
        <w:gridCol w:w="354"/>
        <w:gridCol w:w="1628"/>
      </w:tblGrid>
      <w:tr w:rsidR="00EF100B" w:rsidRPr="007A4D9D" w14:paraId="5B524C0C" w14:textId="77777777" w:rsidTr="005823D6">
        <w:tc>
          <w:tcPr>
            <w:tcW w:w="2899" w:type="pct"/>
            <w:vAlign w:val="center"/>
          </w:tcPr>
          <w:p w14:paraId="1A30EDB3" w14:textId="77777777" w:rsidR="0045229A" w:rsidRPr="007A4D9D" w:rsidRDefault="0045229A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08" w:hanging="4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01" w:type="pct"/>
            <w:gridSpan w:val="3"/>
          </w:tcPr>
          <w:p w14:paraId="621BB096" w14:textId="77777777" w:rsidR="0045229A" w:rsidRPr="007A4D9D" w:rsidRDefault="0045229A" w:rsidP="002228FD">
            <w:pPr>
              <w:pStyle w:val="ListParagraph"/>
              <w:ind w:left="-13" w:right="97" w:firstLine="3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F100B" w:rsidRPr="007A4D9D" w14:paraId="05EE3E26" w14:textId="77777777" w:rsidTr="005823D6">
        <w:tc>
          <w:tcPr>
            <w:tcW w:w="2899" w:type="pct"/>
          </w:tcPr>
          <w:p w14:paraId="7F3C553A" w14:textId="77777777" w:rsidR="009D05AD" w:rsidRPr="007A4D9D" w:rsidRDefault="009D05AD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1" w:type="pct"/>
            <w:gridSpan w:val="3"/>
          </w:tcPr>
          <w:p w14:paraId="489E8F5A" w14:textId="7C116811" w:rsidR="009D05AD" w:rsidRPr="007A4D9D" w:rsidRDefault="009D05AD" w:rsidP="002228FD">
            <w:pPr>
              <w:pStyle w:val="ListParagraph"/>
              <w:tabs>
                <w:tab w:val="left" w:pos="90"/>
              </w:tabs>
              <w:ind w:left="360" w:right="-24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D53AC7" w:rsidRPr="007A4D9D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th-TH"/>
              </w:rPr>
              <w:t>มีนาคม</w:t>
            </w:r>
          </w:p>
        </w:tc>
      </w:tr>
      <w:tr w:rsidR="008B4A01" w:rsidRPr="007A4D9D" w14:paraId="205CEB0F" w14:textId="77777777" w:rsidTr="005823D6">
        <w:tc>
          <w:tcPr>
            <w:tcW w:w="2899" w:type="pct"/>
          </w:tcPr>
          <w:p w14:paraId="1FD2F21A" w14:textId="77777777" w:rsidR="008B4A01" w:rsidRPr="007A4D9D" w:rsidRDefault="008B4A01" w:rsidP="002228FD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firstLine="4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pct"/>
          </w:tcPr>
          <w:p w14:paraId="7A9E8F0E" w14:textId="402E861F" w:rsidR="001D2557" w:rsidRPr="007A4D9D" w:rsidRDefault="00FE47B7" w:rsidP="002228FD">
            <w:pPr>
              <w:pStyle w:val="ListParagraph"/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206" w:type="pct"/>
          </w:tcPr>
          <w:p w14:paraId="2FE31475" w14:textId="77777777" w:rsidR="008B4A01" w:rsidRPr="007A4D9D" w:rsidRDefault="008B4A01" w:rsidP="002228FD">
            <w:pPr>
              <w:pStyle w:val="ListParagraph"/>
              <w:tabs>
                <w:tab w:val="left" w:pos="90"/>
              </w:tabs>
              <w:ind w:left="360" w:right="-315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8" w:type="pct"/>
          </w:tcPr>
          <w:p w14:paraId="35949676" w14:textId="3C952C6A" w:rsidR="008B4A01" w:rsidRPr="007A4D9D" w:rsidRDefault="00FE47B7" w:rsidP="002228FD">
            <w:pPr>
              <w:pStyle w:val="ListParagraph"/>
              <w:tabs>
                <w:tab w:val="left" w:pos="90"/>
              </w:tabs>
              <w:ind w:left="360" w:right="-114" w:hanging="4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155746" w:rsidRPr="007A4D9D" w14:paraId="4D07A618" w14:textId="77777777" w:rsidTr="005823D6">
        <w:trPr>
          <w:trHeight w:val="64"/>
        </w:trPr>
        <w:tc>
          <w:tcPr>
            <w:tcW w:w="2899" w:type="pct"/>
            <w:vAlign w:val="bottom"/>
          </w:tcPr>
          <w:p w14:paraId="27B26F26" w14:textId="77777777" w:rsidR="00155746" w:rsidRPr="007A4D9D" w:rsidRDefault="00155746" w:rsidP="002228FD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8" w:type="pct"/>
            <w:vAlign w:val="bottom"/>
          </w:tcPr>
          <w:p w14:paraId="035ED056" w14:textId="51299F89" w:rsidR="00155746" w:rsidRPr="007A4D9D" w:rsidRDefault="00155746" w:rsidP="002228FD">
            <w:pPr>
              <w:pStyle w:val="ListParagraph"/>
              <w:tabs>
                <w:tab w:val="left" w:pos="90"/>
              </w:tabs>
              <w:ind w:left="360" w:right="219" w:hanging="43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6" w:type="pct"/>
          </w:tcPr>
          <w:p w14:paraId="676B2A50" w14:textId="77777777" w:rsidR="00155746" w:rsidRPr="007A4D9D" w:rsidRDefault="00155746" w:rsidP="002228FD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pct"/>
            <w:vAlign w:val="bottom"/>
          </w:tcPr>
          <w:p w14:paraId="15432C50" w14:textId="0DC6BB7A" w:rsidR="00155746" w:rsidRPr="007A4D9D" w:rsidRDefault="00155746" w:rsidP="002228FD">
            <w:pPr>
              <w:pStyle w:val="ListParagraph"/>
              <w:tabs>
                <w:tab w:val="left" w:pos="90"/>
              </w:tabs>
              <w:ind w:left="360" w:right="138" w:hanging="4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21EA" w:rsidRPr="007A4D9D" w14:paraId="4D9D8ECF" w14:textId="77777777" w:rsidTr="005823D6">
        <w:trPr>
          <w:trHeight w:val="64"/>
        </w:trPr>
        <w:tc>
          <w:tcPr>
            <w:tcW w:w="2899" w:type="pct"/>
            <w:vAlign w:val="bottom"/>
          </w:tcPr>
          <w:p w14:paraId="397BC6ED" w14:textId="77777777" w:rsidR="005621EA" w:rsidRPr="007A4D9D" w:rsidRDefault="005621EA" w:rsidP="005621EA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ที่เป็นส่วนของผู้ถือหุ้นสามัญ</w:t>
            </w:r>
            <w:r w:rsidRPr="007A4D9D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948" w:type="pct"/>
            <w:tcBorders>
              <w:bottom w:val="double" w:sz="4" w:space="0" w:color="auto"/>
            </w:tcBorders>
            <w:vAlign w:val="bottom"/>
          </w:tcPr>
          <w:p w14:paraId="5C8B54A0" w14:textId="3F2E61F7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A5DEE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5C4507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206" w:type="pct"/>
          </w:tcPr>
          <w:p w14:paraId="683A78DB" w14:textId="77777777" w:rsidR="005621EA" w:rsidRPr="007A4D9D" w:rsidRDefault="005621EA" w:rsidP="005621EA">
            <w:pPr>
              <w:pStyle w:val="ListParagraph"/>
              <w:ind w:left="-49" w:right="-315" w:hanging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pct"/>
            <w:tcBorders>
              <w:bottom w:val="double" w:sz="4" w:space="0" w:color="auto"/>
            </w:tcBorders>
            <w:vAlign w:val="bottom"/>
          </w:tcPr>
          <w:p w14:paraId="263B57A1" w14:textId="30C57FAB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</w:tr>
      <w:tr w:rsidR="005621EA" w:rsidRPr="007A4D9D" w14:paraId="1D81D2E5" w14:textId="77777777" w:rsidTr="009E774D">
        <w:trPr>
          <w:trHeight w:val="54"/>
        </w:trPr>
        <w:tc>
          <w:tcPr>
            <w:tcW w:w="2899" w:type="pct"/>
            <w:vAlign w:val="center"/>
          </w:tcPr>
          <w:p w14:paraId="3EAFD2FC" w14:textId="43D45BDC" w:rsidR="005621EA" w:rsidRPr="007A4D9D" w:rsidRDefault="005621EA" w:rsidP="005621EA">
            <w:pPr>
              <w:tabs>
                <w:tab w:val="left" w:pos="900"/>
              </w:tabs>
              <w:ind w:right="-26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จำนวนหุ้นสามัญโดยวิธีถัวเฉลี่ย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ถ่วง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น้ำหนัก</w:t>
            </w:r>
            <w:r w:rsidRPr="007A4D9D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(</w:t>
            </w: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หุ้น</w:t>
            </w:r>
            <w:r w:rsidRPr="007A4D9D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48" w:type="pct"/>
            <w:vAlign w:val="bottom"/>
          </w:tcPr>
          <w:p w14:paraId="7A3DF120" w14:textId="69CB3BA2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7A5DEE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7A5DEE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06" w:type="pct"/>
          </w:tcPr>
          <w:p w14:paraId="355841D3" w14:textId="77777777" w:rsidR="005621EA" w:rsidRPr="007A4D9D" w:rsidRDefault="005621EA" w:rsidP="005621EA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pct"/>
            <w:vAlign w:val="bottom"/>
          </w:tcPr>
          <w:p w14:paraId="15E21665" w14:textId="09C1F980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  <w:tr w:rsidR="005621EA" w:rsidRPr="007A4D9D" w14:paraId="57CC8368" w14:textId="77777777" w:rsidTr="009E774D">
        <w:trPr>
          <w:trHeight w:val="64"/>
        </w:trPr>
        <w:tc>
          <w:tcPr>
            <w:tcW w:w="2899" w:type="pct"/>
            <w:vAlign w:val="center"/>
          </w:tcPr>
          <w:p w14:paraId="1884697F" w14:textId="77777777" w:rsidR="005621EA" w:rsidRPr="007A4D9D" w:rsidRDefault="005621EA" w:rsidP="005621EA">
            <w:pPr>
              <w:pStyle w:val="ListParagraph"/>
              <w:tabs>
                <w:tab w:val="left" w:pos="90"/>
                <w:tab w:val="left" w:pos="1440"/>
                <w:tab w:val="left" w:pos="1560"/>
              </w:tabs>
              <w:ind w:left="360" w:right="-185" w:hanging="324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กำไรต่อหุ้นขั้นพื้นฐาน (บาท/หุ้น)</w:t>
            </w:r>
          </w:p>
        </w:tc>
        <w:tc>
          <w:tcPr>
            <w:tcW w:w="948" w:type="pct"/>
            <w:vAlign w:val="bottom"/>
          </w:tcPr>
          <w:p w14:paraId="2ACFD97F" w14:textId="5E41A950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A5DEE" w:rsidRPr="007A4D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206" w:type="pct"/>
          </w:tcPr>
          <w:p w14:paraId="02D7A4FF" w14:textId="77777777" w:rsidR="005621EA" w:rsidRPr="007A4D9D" w:rsidRDefault="005621EA" w:rsidP="005621EA">
            <w:pPr>
              <w:pStyle w:val="ListParagraph"/>
              <w:tabs>
                <w:tab w:val="left" w:pos="90"/>
              </w:tabs>
              <w:ind w:left="360" w:right="-315" w:hanging="4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pct"/>
            <w:vAlign w:val="bottom"/>
          </w:tcPr>
          <w:p w14:paraId="25E18588" w14:textId="5E44B351" w:rsidR="005621EA" w:rsidRPr="007A4D9D" w:rsidRDefault="00FE47B7" w:rsidP="005621EA">
            <w:pPr>
              <w:pStyle w:val="ListParagraph"/>
              <w:tabs>
                <w:tab w:val="decimal" w:pos="1170"/>
              </w:tabs>
              <w:ind w:left="-111" w:right="11" w:firstLine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621EA" w:rsidRPr="007A4D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</w:tr>
      <w:bookmarkEnd w:id="20"/>
    </w:tbl>
    <w:p w14:paraId="188C9474" w14:textId="77777777" w:rsidR="005811C9" w:rsidRPr="007A4D9D" w:rsidRDefault="005811C9" w:rsidP="002228FD">
      <w:pPr>
        <w:rPr>
          <w:rFonts w:asciiTheme="majorBidi" w:hAnsiTheme="majorBidi" w:cstheme="majorBidi"/>
          <w:sz w:val="2"/>
          <w:szCs w:val="2"/>
        </w:rPr>
      </w:pPr>
    </w:p>
    <w:p w14:paraId="67E5934B" w14:textId="496B55E4" w:rsidR="005F3BAF" w:rsidRPr="007A4D9D" w:rsidRDefault="005F3BAF" w:rsidP="00ED3C38">
      <w:pPr>
        <w:numPr>
          <w:ilvl w:val="0"/>
          <w:numId w:val="1"/>
        </w:numPr>
        <w:spacing w:before="360"/>
        <w:ind w:left="547" w:right="72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รายการบัญชีกับบุคคลและกิจการที่เกี่ยวข้องกัน</w:t>
      </w:r>
    </w:p>
    <w:p w14:paraId="6D508B45" w14:textId="77777777" w:rsidR="00997C05" w:rsidRPr="007A4D9D" w:rsidRDefault="003F65DE" w:rsidP="002228FD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กลุ่มบริษัท</w:t>
      </w:r>
      <w:r w:rsidR="005F3BAF" w:rsidRPr="007A4D9D">
        <w:rPr>
          <w:rFonts w:asciiTheme="majorBidi" w:hAnsiTheme="majorBidi" w:cstheme="majorBidi"/>
          <w:cs/>
        </w:rPr>
        <w:t xml:space="preserve">มีรายการบางส่วนกับบุคคลและกิจการที่เกี่ยวข้องกัน ซึ่งเกี่ยวข้องกันโดยการเป็นกรรมการบริษัทหรือโดยการถือหุ้นหรือโดยการมีผู้ถือหุ้นหรือมีกรรมการบางส่วนร่วมกัน </w:t>
      </w:r>
    </w:p>
    <w:p w14:paraId="45FBCCE7" w14:textId="77777777" w:rsidR="00C0315D" w:rsidRPr="007A4D9D" w:rsidRDefault="00C0315D" w:rsidP="002228FD">
      <w:pPr>
        <w:adjustRightInd w:val="0"/>
        <w:spacing w:after="120"/>
        <w:ind w:left="547" w:right="65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67F0970D" w14:textId="5AFEEFA9" w:rsidR="00C0315D" w:rsidRPr="007A4D9D" w:rsidRDefault="00C0315D" w:rsidP="002228FD">
      <w:pPr>
        <w:ind w:left="540" w:right="65"/>
        <w:jc w:val="thaiDistribute"/>
        <w:rPr>
          <w:rFonts w:asciiTheme="majorBidi" w:hAnsiTheme="majorBidi" w:cstheme="majorBidi"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 xml:space="preserve">ความสัมพันธ์ที่มีกับบุคคลหรือกิจการที่เกี่ยวข้องกัน </w:t>
      </w:r>
      <w:r w:rsidR="0030681E" w:rsidRPr="007A4D9D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FE47B7" w:rsidRPr="00FE47B7">
        <w:rPr>
          <w:rFonts w:asciiTheme="majorBidi" w:hAnsiTheme="majorBidi" w:cstheme="majorBidi"/>
          <w:spacing w:val="-4"/>
        </w:rPr>
        <w:t>31</w:t>
      </w:r>
      <w:r w:rsidR="00D53AC7" w:rsidRPr="007A4D9D">
        <w:rPr>
          <w:rFonts w:asciiTheme="majorBidi" w:hAnsiTheme="majorBidi" w:cstheme="majorBidi"/>
          <w:spacing w:val="-4"/>
        </w:rPr>
        <w:t xml:space="preserve"> </w:t>
      </w:r>
      <w:r w:rsidR="00D53AC7" w:rsidRPr="007A4D9D">
        <w:rPr>
          <w:rFonts w:asciiTheme="majorBidi" w:hAnsiTheme="majorBidi" w:cs="Angsana New"/>
          <w:spacing w:val="-4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4"/>
        </w:rPr>
        <w:t>2569</w:t>
      </w:r>
      <w:r w:rsidR="00D53AC7" w:rsidRPr="007A4D9D">
        <w:rPr>
          <w:rFonts w:asciiTheme="majorBidi" w:hAnsiTheme="majorBidi" w:cstheme="majorBidi"/>
          <w:spacing w:val="-4"/>
        </w:rPr>
        <w:t xml:space="preserve"> </w:t>
      </w:r>
      <w:r w:rsidR="0030681E" w:rsidRPr="007A4D9D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spacing w:val="-4"/>
        </w:rPr>
        <w:t>31</w:t>
      </w:r>
      <w:r w:rsidR="0030681E" w:rsidRPr="007A4D9D">
        <w:rPr>
          <w:rFonts w:asciiTheme="majorBidi" w:hAnsiTheme="majorBidi" w:cstheme="majorBidi"/>
          <w:spacing w:val="-4"/>
        </w:rPr>
        <w:t xml:space="preserve"> </w:t>
      </w:r>
      <w:r w:rsidR="0030681E" w:rsidRPr="007A4D9D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spacing w:val="-4"/>
        </w:rPr>
        <w:t>2568</w:t>
      </w:r>
      <w:r w:rsidR="0030681E" w:rsidRPr="007A4D9D">
        <w:rPr>
          <w:rFonts w:asciiTheme="majorBidi" w:hAnsiTheme="majorBidi" w:cstheme="majorBidi"/>
          <w:spacing w:val="-4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238" w:type="dxa"/>
        <w:tblInd w:w="392" w:type="dxa"/>
        <w:tblLook w:val="04A0" w:firstRow="1" w:lastRow="0" w:firstColumn="1" w:lastColumn="0" w:noHBand="0" w:noVBand="1"/>
      </w:tblPr>
      <w:tblGrid>
        <w:gridCol w:w="4704"/>
        <w:gridCol w:w="283"/>
        <w:gridCol w:w="4251"/>
      </w:tblGrid>
      <w:tr w:rsidR="00EF100B" w:rsidRPr="00FE47B7" w14:paraId="74150250" w14:textId="77777777" w:rsidTr="00E44F71">
        <w:trPr>
          <w:cantSplit/>
          <w:tblHeader/>
        </w:trPr>
        <w:tc>
          <w:tcPr>
            <w:tcW w:w="4704" w:type="dxa"/>
            <w:vAlign w:val="center"/>
          </w:tcPr>
          <w:p w14:paraId="13DFC576" w14:textId="77777777" w:rsidR="00BA1D8B" w:rsidRPr="00FE47B7" w:rsidRDefault="00BA1D8B" w:rsidP="002228FD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บุคคลและกิจการที่เกี่ยวข้องกัน</w:t>
            </w:r>
          </w:p>
        </w:tc>
        <w:tc>
          <w:tcPr>
            <w:tcW w:w="283" w:type="dxa"/>
          </w:tcPr>
          <w:p w14:paraId="0AA6FD63" w14:textId="77777777" w:rsidR="00BA1D8B" w:rsidRPr="00FE47B7" w:rsidRDefault="00BA1D8B" w:rsidP="002228FD">
            <w:pPr>
              <w:ind w:right="-5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1" w:type="dxa"/>
            <w:vAlign w:val="center"/>
          </w:tcPr>
          <w:p w14:paraId="43537750" w14:textId="77777777" w:rsidR="00BA1D8B" w:rsidRPr="00FE47B7" w:rsidRDefault="00BA1D8B" w:rsidP="002228F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</w:tr>
      <w:tr w:rsidR="00EF100B" w:rsidRPr="00FE47B7" w14:paraId="31F9B452" w14:textId="77777777" w:rsidTr="00BC1BC0">
        <w:trPr>
          <w:cantSplit/>
        </w:trPr>
        <w:tc>
          <w:tcPr>
            <w:tcW w:w="4704" w:type="dxa"/>
          </w:tcPr>
          <w:p w14:paraId="6506B77D" w14:textId="14F2C94B" w:rsidR="00BA1D8B" w:rsidRPr="00FE47B7" w:rsidRDefault="00FE47B7" w:rsidP="002228FD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A1D8B" w:rsidRPr="00FE47B7">
              <w:rPr>
                <w:rFonts w:asciiTheme="majorBidi" w:hAnsiTheme="majorBidi" w:cstheme="majorBidi"/>
                <w:sz w:val="20"/>
                <w:szCs w:val="20"/>
              </w:rPr>
              <w:t xml:space="preserve">. </w:t>
            </w:r>
            <w:r w:rsidR="00BA1D8B" w:rsidRPr="00FE47B7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4DBA1D23" w14:textId="77777777" w:rsidR="00BA1D8B" w:rsidRPr="00FE47B7" w:rsidRDefault="00BA1D8B" w:rsidP="002228FD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77FCA2AD" w14:textId="1D52C30E" w:rsidR="00BA1D8B" w:rsidRPr="00FE47B7" w:rsidRDefault="00BA1D8B" w:rsidP="002228F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ดูหมายเหตุข้อ </w:t>
            </w:r>
            <w:r w:rsidR="00FE47B7" w:rsidRPr="00FE47B7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D72275" w:rsidRPr="00FE47B7" w14:paraId="0A022EBB" w14:textId="77777777" w:rsidTr="00BC1BC0">
        <w:trPr>
          <w:cantSplit/>
        </w:trPr>
        <w:tc>
          <w:tcPr>
            <w:tcW w:w="4704" w:type="dxa"/>
          </w:tcPr>
          <w:p w14:paraId="78BC6252" w14:textId="0B6E7545" w:rsidR="00D72275" w:rsidRPr="00FE47B7" w:rsidRDefault="00FE47B7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="00D72275"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>ร่วม</w:t>
            </w:r>
          </w:p>
        </w:tc>
        <w:tc>
          <w:tcPr>
            <w:tcW w:w="283" w:type="dxa"/>
          </w:tcPr>
          <w:p w14:paraId="6E14E184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321C7D5D" w14:textId="77777777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2275" w:rsidRPr="00FE47B7" w14:paraId="214E5DBB" w14:textId="77777777" w:rsidTr="00BC1BC0">
        <w:trPr>
          <w:cantSplit/>
        </w:trPr>
        <w:tc>
          <w:tcPr>
            <w:tcW w:w="4704" w:type="dxa"/>
          </w:tcPr>
          <w:p w14:paraId="19F1D632" w14:textId="2E734C8A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E47B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 </w:t>
            </w: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>วายดีเอ็ม (ไทยแลนด์) จำกัด</w:t>
            </w:r>
          </w:p>
        </w:tc>
        <w:tc>
          <w:tcPr>
            <w:tcW w:w="283" w:type="dxa"/>
          </w:tcPr>
          <w:p w14:paraId="6DB2F1BC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04F0B4A2" w14:textId="154B258C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</w:tr>
      <w:tr w:rsidR="00D72275" w:rsidRPr="00FE47B7" w14:paraId="620820EE" w14:textId="77777777" w:rsidTr="00BC1BC0">
        <w:trPr>
          <w:cantSplit/>
        </w:trPr>
        <w:tc>
          <w:tcPr>
            <w:tcW w:w="4704" w:type="dxa"/>
          </w:tcPr>
          <w:p w14:paraId="2D80BFBF" w14:textId="6E6845A8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E47B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 </w:t>
            </w:r>
            <w:proofErr w:type="spellStart"/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>อัล</w:t>
            </w:r>
            <w:proofErr w:type="spellEnd"/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>เทอเนท</w:t>
            </w:r>
            <w:r w:rsidRPr="00FE47B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3F48C333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657559EF" w14:textId="42950243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>วายดีเอ็ม (ไทยแลนด์)</w:t>
            </w: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เป็นผู้ถือหุ้นรายใหญ่</w:t>
            </w:r>
          </w:p>
        </w:tc>
      </w:tr>
      <w:tr w:rsidR="00D72275" w:rsidRPr="00FE47B7" w14:paraId="4D9EF82B" w14:textId="77777777" w:rsidTr="00BC1BC0">
        <w:trPr>
          <w:cantSplit/>
        </w:trPr>
        <w:tc>
          <w:tcPr>
            <w:tcW w:w="4704" w:type="dxa"/>
          </w:tcPr>
          <w:p w14:paraId="720005D2" w14:textId="39A7F00E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FE47B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</w:t>
            </w:r>
            <w:r w:rsidRPr="00FE47B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>แจ่มจรัส</w:t>
            </w: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05EC3D82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53004D36" w14:textId="1D53B7CD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E47B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วายดีเอ็ม (ไทยแลนด์)</w:t>
            </w: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เป็นผู้ถือหุ้นรายใหญ่</w:t>
            </w:r>
          </w:p>
        </w:tc>
      </w:tr>
      <w:tr w:rsidR="00D72275" w:rsidRPr="00FE47B7" w14:paraId="54BBD696" w14:textId="77777777" w:rsidTr="00BC1BC0">
        <w:trPr>
          <w:cantSplit/>
        </w:trPr>
        <w:tc>
          <w:tcPr>
            <w:tcW w:w="4704" w:type="dxa"/>
          </w:tcPr>
          <w:p w14:paraId="7841F4E3" w14:textId="76F7C264" w:rsidR="00D72275" w:rsidRPr="00FE47B7" w:rsidRDefault="00FE47B7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155C9257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1B66E069" w14:textId="77777777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72275" w:rsidRPr="00FE47B7" w14:paraId="4219E4F4" w14:textId="77777777" w:rsidTr="00BC1BC0">
        <w:trPr>
          <w:cantSplit/>
        </w:trPr>
        <w:tc>
          <w:tcPr>
            <w:tcW w:w="4704" w:type="dxa"/>
          </w:tcPr>
          <w:p w14:paraId="59ECEAA6" w14:textId="295BB4D9" w:rsidR="00D72275" w:rsidRPr="00FE47B7" w:rsidRDefault="00357010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</w:rPr>
              <w:t xml:space="preserve">   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 </w:t>
            </w:r>
            <w:proofErr w:type="spellStart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ฮิวแมนิก้า</w:t>
            </w:r>
            <w:proofErr w:type="spellEnd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283" w:type="dxa"/>
          </w:tcPr>
          <w:p w14:paraId="70F2BEEA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2B930454" w14:textId="50CB9A06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>กรรมการร่วมกัน</w:t>
            </w:r>
          </w:p>
        </w:tc>
      </w:tr>
      <w:tr w:rsidR="00D72275" w:rsidRPr="00FE47B7" w14:paraId="16B00945" w14:textId="77777777" w:rsidTr="00BC1BC0">
        <w:trPr>
          <w:cantSplit/>
        </w:trPr>
        <w:tc>
          <w:tcPr>
            <w:tcW w:w="4704" w:type="dxa"/>
          </w:tcPr>
          <w:p w14:paraId="53876FCD" w14:textId="795AD1D2" w:rsidR="00D72275" w:rsidRPr="00FE47B7" w:rsidRDefault="00357010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</w:rPr>
              <w:t xml:space="preserve">   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 ไทเกอร์ซอ</w:t>
            </w:r>
            <w:proofErr w:type="spellStart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ฟท์</w:t>
            </w:r>
            <w:proofErr w:type="spellEnd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(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1998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283" w:type="dxa"/>
          </w:tcPr>
          <w:p w14:paraId="0DD8E64A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1" w:type="dxa"/>
          </w:tcPr>
          <w:p w14:paraId="55075E0D" w14:textId="3AA6257B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>ฮิวแมนิก้า</w:t>
            </w:r>
            <w:proofErr w:type="spellEnd"/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เป็นผู้ถือหุ้นรายใหญ่</w:t>
            </w:r>
          </w:p>
        </w:tc>
      </w:tr>
      <w:tr w:rsidR="00D72275" w:rsidRPr="00FE47B7" w14:paraId="62F02F10" w14:textId="77777777" w:rsidTr="00BC1BC0">
        <w:trPr>
          <w:cantSplit/>
        </w:trPr>
        <w:tc>
          <w:tcPr>
            <w:tcW w:w="4704" w:type="dxa"/>
          </w:tcPr>
          <w:p w14:paraId="7A6048CC" w14:textId="1FD92FF1" w:rsidR="00D72275" w:rsidRPr="00FE47B7" w:rsidRDefault="00357010" w:rsidP="00D72275">
            <w:pPr>
              <w:ind w:right="-536" w:firstLine="17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</w:rPr>
              <w:t xml:space="preserve">   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โปร</w:t>
            </w:r>
            <w:proofErr w:type="spellStart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เฟสชั่นแน</w:t>
            </w:r>
            <w:proofErr w:type="spellEnd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ล </w:t>
            </w:r>
            <w:proofErr w:type="spellStart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เอ้าท์</w:t>
            </w:r>
            <w:proofErr w:type="spellEnd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ซอสซิ่ง โซลูชั่น</w:t>
            </w:r>
            <w:proofErr w:type="spellStart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AD5A4CE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512065DA" w14:textId="35FFE2D0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>ฮิวแมนิก้า</w:t>
            </w:r>
            <w:proofErr w:type="spellEnd"/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 เป็นผู้ถือหุ้นรายใหญ่</w:t>
            </w:r>
          </w:p>
        </w:tc>
      </w:tr>
      <w:tr w:rsidR="00D72275" w:rsidRPr="00FE47B7" w14:paraId="415FCDBB" w14:textId="77777777" w:rsidTr="00BC1BC0">
        <w:trPr>
          <w:cantSplit/>
        </w:trPr>
        <w:tc>
          <w:tcPr>
            <w:tcW w:w="4704" w:type="dxa"/>
          </w:tcPr>
          <w:p w14:paraId="334A74F8" w14:textId="2AEFC852" w:rsidR="00D72275" w:rsidRPr="00FE47B7" w:rsidRDefault="00357010" w:rsidP="00D72275">
            <w:pPr>
              <w:ind w:right="-386" w:firstLine="17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</w:rPr>
              <w:t xml:space="preserve">    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FE47B7" w:rsidRPr="00FE47B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72275" w:rsidRPr="00FE47B7">
              <w:rPr>
                <w:rFonts w:ascii="Angsana New" w:hAnsi="Angsana New" w:cs="Angsana New"/>
                <w:sz w:val="20"/>
                <w:szCs w:val="20"/>
                <w:cs/>
              </w:rPr>
              <w:t>มีไซส์ จำกัด</w:t>
            </w:r>
          </w:p>
        </w:tc>
        <w:tc>
          <w:tcPr>
            <w:tcW w:w="283" w:type="dxa"/>
          </w:tcPr>
          <w:p w14:paraId="4A76271C" w14:textId="77777777" w:rsidR="00D72275" w:rsidRPr="00FE47B7" w:rsidRDefault="00D72275" w:rsidP="00D72275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31C72EEB" w14:textId="6C52F1FF" w:rsidR="00D72275" w:rsidRPr="00FE47B7" w:rsidRDefault="00D72275" w:rsidP="00D7227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>กรรมการร่วมกัน</w:t>
            </w:r>
          </w:p>
        </w:tc>
      </w:tr>
      <w:tr w:rsidR="00357010" w:rsidRPr="00FE47B7" w14:paraId="5B15DCE3" w14:textId="77777777" w:rsidTr="00BC1BC0">
        <w:trPr>
          <w:cantSplit/>
        </w:trPr>
        <w:tc>
          <w:tcPr>
            <w:tcW w:w="4704" w:type="dxa"/>
          </w:tcPr>
          <w:p w14:paraId="1364490A" w14:textId="210BEC31" w:rsidR="00357010" w:rsidRPr="00FE47B7" w:rsidRDefault="00FE47B7" w:rsidP="00357010">
            <w:pPr>
              <w:ind w:right="-386" w:firstLine="15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357010" w:rsidRPr="00FE47B7">
              <w:rPr>
                <w:rFonts w:ascii="Angsana New" w:hAnsi="Angsana New" w:cs="Angsana New"/>
                <w:sz w:val="20"/>
                <w:szCs w:val="20"/>
                <w:cs/>
              </w:rPr>
              <w:t>. บุคคลที่เกี่ยวข้องกัน</w:t>
            </w:r>
          </w:p>
        </w:tc>
        <w:tc>
          <w:tcPr>
            <w:tcW w:w="283" w:type="dxa"/>
          </w:tcPr>
          <w:p w14:paraId="0952D0C3" w14:textId="77777777" w:rsidR="00357010" w:rsidRPr="00FE47B7" w:rsidRDefault="00357010" w:rsidP="00357010">
            <w:pPr>
              <w:ind w:right="-5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51" w:type="dxa"/>
          </w:tcPr>
          <w:p w14:paraId="491F914C" w14:textId="1B861FAF" w:rsidR="00357010" w:rsidRPr="00FE47B7" w:rsidRDefault="00357010" w:rsidP="0035701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7B7">
              <w:rPr>
                <w:rFonts w:ascii="Angsana New" w:hAnsi="Angsana New" w:cs="Angsana New"/>
                <w:sz w:val="20"/>
                <w:szCs w:val="20"/>
                <w:cs/>
              </w:rPr>
              <w:t>ผู้บริหาร ผู้ถือหุ้น และกรรมการบริษัท</w:t>
            </w:r>
          </w:p>
        </w:tc>
      </w:tr>
    </w:tbl>
    <w:p w14:paraId="277D664A" w14:textId="77777777" w:rsidR="00FE47B7" w:rsidRDefault="00FE47B7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45E715D" w14:textId="31A1CE8B" w:rsidR="00146874" w:rsidRPr="007A4D9D" w:rsidRDefault="00CE7590" w:rsidP="00E44F71">
      <w:pPr>
        <w:spacing w:before="240"/>
        <w:ind w:left="547"/>
        <w:rPr>
          <w:rFonts w:asciiTheme="majorBidi" w:hAnsiTheme="majorBidi" w:cstheme="majorBidi"/>
          <w:cs/>
        </w:rPr>
      </w:pPr>
      <w:r w:rsidRPr="007A4D9D">
        <w:rPr>
          <w:rFonts w:asciiTheme="majorBidi" w:hAnsiTheme="majorBidi" w:cstheme="majorBidi"/>
          <w:cs/>
        </w:rPr>
        <w:lastRenderedPageBreak/>
        <w:t>รายการระหว่างบุคคลและกิจการที่เกี่ยวข้องกันที่สำคัญ</w:t>
      </w:r>
      <w:r w:rsidR="00DF49F8" w:rsidRPr="007A4D9D">
        <w:rPr>
          <w:rFonts w:asciiTheme="majorBidi" w:hAnsiTheme="majorBidi" w:cstheme="majorBidi"/>
          <w:cs/>
        </w:rPr>
        <w:t xml:space="preserve"> </w:t>
      </w:r>
      <w:r w:rsidRPr="007A4D9D">
        <w:rPr>
          <w:rFonts w:asciiTheme="majorBidi" w:hAnsiTheme="majorBidi" w:cstheme="majorBidi"/>
          <w:cs/>
        </w:rPr>
        <w:t>มีดังนี้</w:t>
      </w:r>
    </w:p>
    <w:tbl>
      <w:tblPr>
        <w:tblW w:w="5000" w:type="pct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3"/>
        <w:gridCol w:w="777"/>
        <w:gridCol w:w="1167"/>
        <w:gridCol w:w="205"/>
        <w:gridCol w:w="1169"/>
        <w:gridCol w:w="205"/>
        <w:gridCol w:w="1167"/>
        <w:gridCol w:w="203"/>
        <w:gridCol w:w="1169"/>
      </w:tblGrid>
      <w:tr w:rsidR="00EF100B" w:rsidRPr="007A4D9D" w14:paraId="55FEFE52" w14:textId="77777777" w:rsidTr="001F484F">
        <w:trPr>
          <w:cantSplit/>
        </w:trPr>
        <w:tc>
          <w:tcPr>
            <w:tcW w:w="1721" w:type="pct"/>
          </w:tcPr>
          <w:p w14:paraId="262FD8E0" w14:textId="77777777" w:rsidR="00D53C91" w:rsidRPr="007A4D9D" w:rsidRDefault="00D53C91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0" w:type="pct"/>
          </w:tcPr>
          <w:p w14:paraId="149FC5EC" w14:textId="77777777" w:rsidR="00D53C91" w:rsidRPr="007A4D9D" w:rsidRDefault="00D53C91" w:rsidP="005621EA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4" w:type="pct"/>
            <w:gridSpan w:val="3"/>
          </w:tcPr>
          <w:p w14:paraId="50789938" w14:textId="77777777" w:rsidR="00D53C91" w:rsidRPr="007A4D9D" w:rsidRDefault="00D53C91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" w:type="pct"/>
          </w:tcPr>
          <w:p w14:paraId="3D9AD2CF" w14:textId="77777777" w:rsidR="00D53C91" w:rsidRPr="007A4D9D" w:rsidRDefault="00D53C91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77962464" w14:textId="77777777" w:rsidR="00D53C91" w:rsidRPr="007A4D9D" w:rsidRDefault="00D53C91" w:rsidP="005621EA">
            <w:pPr>
              <w:ind w:left="-108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EF100B" w:rsidRPr="007A4D9D" w14:paraId="5F6629E2" w14:textId="77777777" w:rsidTr="001F484F">
        <w:trPr>
          <w:cantSplit/>
        </w:trPr>
        <w:tc>
          <w:tcPr>
            <w:tcW w:w="1721" w:type="pct"/>
            <w:vMerge w:val="restart"/>
          </w:tcPr>
          <w:p w14:paraId="326F8281" w14:textId="411BC295" w:rsidR="0081028B" w:rsidRPr="007A4D9D" w:rsidRDefault="0081028B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รายการในงบฐานะการเงิน</w:t>
            </w:r>
          </w:p>
        </w:tc>
        <w:tc>
          <w:tcPr>
            <w:tcW w:w="420" w:type="pct"/>
            <w:vMerge w:val="restart"/>
          </w:tcPr>
          <w:p w14:paraId="7AEE6C38" w14:textId="77777777" w:rsidR="0081028B" w:rsidRPr="007A4D9D" w:rsidRDefault="00715CA2" w:rsidP="005621EA">
            <w:pPr>
              <w:tabs>
                <w:tab w:val="left" w:pos="1440"/>
                <w:tab w:val="right" w:pos="9180"/>
              </w:tabs>
              <w:ind w:left="-30" w:right="-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74" w:type="pct"/>
            <w:gridSpan w:val="3"/>
          </w:tcPr>
          <w:p w14:paraId="27BAACFC" w14:textId="77777777" w:rsidR="0081028B" w:rsidRPr="007A4D9D" w:rsidRDefault="0081028B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pct"/>
          </w:tcPr>
          <w:p w14:paraId="3F8B1723" w14:textId="77777777" w:rsidR="0081028B" w:rsidRPr="007A4D9D" w:rsidRDefault="0081028B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3"/>
          </w:tcPr>
          <w:p w14:paraId="56038084" w14:textId="77777777" w:rsidR="0081028B" w:rsidRPr="007A4D9D" w:rsidRDefault="0081028B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7A4D9D" w14:paraId="7775C758" w14:textId="77777777" w:rsidTr="001F484F">
        <w:trPr>
          <w:cantSplit/>
        </w:trPr>
        <w:tc>
          <w:tcPr>
            <w:tcW w:w="1721" w:type="pct"/>
            <w:vMerge/>
          </w:tcPr>
          <w:p w14:paraId="6D61AC73" w14:textId="77777777" w:rsidR="00D53AC7" w:rsidRPr="007A4D9D" w:rsidRDefault="00D53AC7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vMerge/>
          </w:tcPr>
          <w:p w14:paraId="5721A073" w14:textId="77777777" w:rsidR="00D53AC7" w:rsidRPr="007A4D9D" w:rsidRDefault="00D53AC7" w:rsidP="005621EA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0D0C4E27" w14:textId="20CB8AA7" w:rsidR="00D53AC7" w:rsidRPr="007A4D9D" w:rsidRDefault="00FE47B7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1" w:type="pct"/>
          </w:tcPr>
          <w:p w14:paraId="2C1EF5BA" w14:textId="77777777" w:rsidR="00D53AC7" w:rsidRPr="007A4D9D" w:rsidRDefault="00D53AC7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B7C631F" w14:textId="0E087E1E" w:rsidR="00D53AC7" w:rsidRPr="007A4D9D" w:rsidRDefault="00FE47B7" w:rsidP="005621EA">
            <w:pPr>
              <w:ind w:left="-108" w:right="-108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" w:type="pct"/>
          </w:tcPr>
          <w:p w14:paraId="7DF38229" w14:textId="77777777" w:rsidR="00D53AC7" w:rsidRPr="007A4D9D" w:rsidRDefault="00D53AC7" w:rsidP="005621EA">
            <w:pPr>
              <w:tabs>
                <w:tab w:val="left" w:pos="360"/>
                <w:tab w:val="left" w:pos="1440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71DC11C2" w14:textId="479D01E3" w:rsidR="00D53AC7" w:rsidRPr="007A4D9D" w:rsidRDefault="00FE47B7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0" w:type="pct"/>
          </w:tcPr>
          <w:p w14:paraId="22A22AA1" w14:textId="77777777" w:rsidR="00D53AC7" w:rsidRPr="007A4D9D" w:rsidRDefault="00D53AC7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1391F62" w14:textId="517243E3" w:rsidR="00D53AC7" w:rsidRPr="007A4D9D" w:rsidRDefault="00FE47B7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621EA" w:rsidRPr="007A4D9D" w14:paraId="23379636" w14:textId="77777777" w:rsidTr="001F484F">
        <w:trPr>
          <w:cantSplit/>
        </w:trPr>
        <w:tc>
          <w:tcPr>
            <w:tcW w:w="1721" w:type="pct"/>
          </w:tcPr>
          <w:p w14:paraId="63686469" w14:textId="77777777" w:rsidR="005621EA" w:rsidRPr="007A4D9D" w:rsidRDefault="005621EA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14:paraId="36E0F0A7" w14:textId="77777777" w:rsidR="005621EA" w:rsidRPr="007A4D9D" w:rsidRDefault="005621EA" w:rsidP="005621EA">
            <w:pPr>
              <w:tabs>
                <w:tab w:val="left" w:pos="360"/>
                <w:tab w:val="left" w:pos="1440"/>
                <w:tab w:val="right" w:pos="9180"/>
              </w:tabs>
              <w:ind w:left="-108" w:right="-142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E7D0EB5" w14:textId="5778E71B" w:rsidR="005621EA" w:rsidRPr="007A4D9D" w:rsidRDefault="00FE47B7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1" w:type="pct"/>
          </w:tcPr>
          <w:p w14:paraId="4EAA2000" w14:textId="77777777" w:rsidR="005621EA" w:rsidRPr="007A4D9D" w:rsidRDefault="005621EA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F9A8FB7" w14:textId="58399FCF" w:rsidR="005621EA" w:rsidRPr="007A4D9D" w:rsidRDefault="00FE47B7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1" w:type="pct"/>
          </w:tcPr>
          <w:p w14:paraId="17885904" w14:textId="77777777" w:rsidR="005621EA" w:rsidRPr="007A4D9D" w:rsidRDefault="005621EA" w:rsidP="005621EA">
            <w:pPr>
              <w:tabs>
                <w:tab w:val="left" w:pos="360"/>
                <w:tab w:val="left" w:pos="1440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4CBB9E7" w14:textId="3D93CCE6" w:rsidR="005621EA" w:rsidRPr="007A4D9D" w:rsidRDefault="00FE47B7" w:rsidP="005621EA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0" w:type="pct"/>
          </w:tcPr>
          <w:p w14:paraId="76A7CFBF" w14:textId="77777777" w:rsidR="005621EA" w:rsidRPr="007A4D9D" w:rsidRDefault="005621EA" w:rsidP="005621E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ED9C3C1" w14:textId="6D4BF037" w:rsidR="005621EA" w:rsidRPr="007A4D9D" w:rsidRDefault="00FE47B7" w:rsidP="005621E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F100B" w:rsidRPr="007A4D9D" w14:paraId="6946FC19" w14:textId="77777777" w:rsidTr="001F484F">
        <w:trPr>
          <w:cantSplit/>
        </w:trPr>
        <w:tc>
          <w:tcPr>
            <w:tcW w:w="1721" w:type="pct"/>
            <w:vAlign w:val="center"/>
          </w:tcPr>
          <w:p w14:paraId="7C6D6583" w14:textId="77777777" w:rsidR="0081028B" w:rsidRPr="007A4D9D" w:rsidRDefault="0081028B" w:rsidP="005621EA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420" w:type="pct"/>
          </w:tcPr>
          <w:p w14:paraId="0BDC5E2F" w14:textId="77777777" w:rsidR="0081028B" w:rsidRPr="007A4D9D" w:rsidRDefault="0081028B" w:rsidP="005621E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015F3D6" w14:textId="77777777" w:rsidR="0081028B" w:rsidRPr="007A4D9D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382C84" w14:textId="77777777" w:rsidR="0081028B" w:rsidRPr="007A4D9D" w:rsidRDefault="0081028B" w:rsidP="005621EA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107A46" w14:textId="77777777" w:rsidR="0081028B" w:rsidRPr="007A4D9D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2E2FC3B8" w14:textId="77777777" w:rsidR="0081028B" w:rsidRPr="007A4D9D" w:rsidRDefault="0081028B" w:rsidP="005621EA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9744015" w14:textId="77777777" w:rsidR="0081028B" w:rsidRPr="007A4D9D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CB6873" w14:textId="77777777" w:rsidR="0081028B" w:rsidRPr="007A4D9D" w:rsidRDefault="0081028B" w:rsidP="005621EA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57309AD" w14:textId="77777777" w:rsidR="0081028B" w:rsidRPr="007A4D9D" w:rsidRDefault="0081028B" w:rsidP="002F1719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AD2" w:rsidRPr="007A4D9D" w14:paraId="0E57571A" w14:textId="77777777" w:rsidTr="001F484F">
        <w:trPr>
          <w:cantSplit/>
        </w:trPr>
        <w:tc>
          <w:tcPr>
            <w:tcW w:w="1721" w:type="pct"/>
            <w:vAlign w:val="center"/>
          </w:tcPr>
          <w:p w14:paraId="63424B82" w14:textId="35F523ED" w:rsidR="00A26AD2" w:rsidRPr="007A4D9D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0157A0CF" w14:textId="25382E28" w:rsidR="00A26AD2" w:rsidRPr="007A4D9D" w:rsidRDefault="00FE47B7" w:rsidP="00A26AD2">
            <w:pPr>
              <w:tabs>
                <w:tab w:val="decimal" w:pos="420"/>
              </w:tabs>
              <w:ind w:left="-108" w:right="90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</w:tcPr>
          <w:p w14:paraId="19C0CBDD" w14:textId="5AB13C33" w:rsidR="00A26AD2" w:rsidRPr="007A4D9D" w:rsidRDefault="00E40E5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1459ACA3" w14:textId="77777777" w:rsidR="00A26AD2" w:rsidRPr="007A4D9D" w:rsidRDefault="00A26AD2" w:rsidP="00A26AD2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F40B5E7" w14:textId="6FF2D939" w:rsidR="00A26AD2" w:rsidRPr="007A4D9D" w:rsidRDefault="00A26AD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08F4875" w14:textId="77777777" w:rsidR="00A26AD2" w:rsidRPr="007A4D9D" w:rsidRDefault="00A26AD2" w:rsidP="00A26AD2">
            <w:pPr>
              <w:ind w:left="-108"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3DB7118" w14:textId="7415A06E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10" w:type="pct"/>
          </w:tcPr>
          <w:p w14:paraId="648E6F39" w14:textId="77777777" w:rsidR="00A26AD2" w:rsidRPr="007A4D9D" w:rsidRDefault="00A26AD2" w:rsidP="00A26AD2">
            <w:pPr>
              <w:tabs>
                <w:tab w:val="decimal" w:pos="1031"/>
              </w:tabs>
              <w:ind w:left="-108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74DCA51" w14:textId="521D9F7D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  <w:r w:rsidR="00A26AD2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597</w:t>
            </w:r>
          </w:p>
        </w:tc>
      </w:tr>
      <w:tr w:rsidR="00A26AD2" w:rsidRPr="007A4D9D" w14:paraId="179E7D60" w14:textId="77777777" w:rsidTr="001F484F">
        <w:trPr>
          <w:cantSplit/>
        </w:trPr>
        <w:tc>
          <w:tcPr>
            <w:tcW w:w="1721" w:type="pct"/>
            <w:vAlign w:val="center"/>
          </w:tcPr>
          <w:p w14:paraId="5317CB4E" w14:textId="77777777" w:rsidR="00A26AD2" w:rsidRPr="007A4D9D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420" w:type="pct"/>
          </w:tcPr>
          <w:p w14:paraId="52DF4E7E" w14:textId="77777777" w:rsidR="00A26AD2" w:rsidRPr="007A4D9D" w:rsidRDefault="00A26AD2" w:rsidP="00A26AD2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D32BD6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4F459871" w14:textId="77777777" w:rsidR="00A26AD2" w:rsidRPr="007A4D9D" w:rsidRDefault="00A26AD2" w:rsidP="00A26AD2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3BF60FE0" w14:textId="77777777" w:rsidR="00A26AD2" w:rsidRPr="007A4D9D" w:rsidRDefault="00A26AD2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69CBE2A2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DC24E06" w14:textId="77777777" w:rsidR="00A26AD2" w:rsidRPr="007A4D9D" w:rsidRDefault="00A26AD2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3238089C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AAF06A4" w14:textId="77777777" w:rsidR="00A26AD2" w:rsidRPr="007A4D9D" w:rsidRDefault="00A26AD2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AD2" w:rsidRPr="007A4D9D" w14:paraId="6BD5690C" w14:textId="77777777" w:rsidTr="001F484F">
        <w:trPr>
          <w:cantSplit/>
        </w:trPr>
        <w:tc>
          <w:tcPr>
            <w:tcW w:w="1721" w:type="pct"/>
            <w:vAlign w:val="center"/>
          </w:tcPr>
          <w:p w14:paraId="363C7D67" w14:textId="1F1C6A25" w:rsidR="00A26AD2" w:rsidRPr="007A4D9D" w:rsidRDefault="00A26AD2" w:rsidP="00A26AD2">
            <w:pPr>
              <w:ind w:left="-142" w:right="-18" w:firstLine="322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49A3B4BB" w14:textId="77777777" w:rsidR="00A26AD2" w:rsidRPr="007A4D9D" w:rsidRDefault="00A26AD2" w:rsidP="00A26AD2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593B62" w14:textId="5189293B" w:rsidR="00A26AD2" w:rsidRPr="007A4D9D" w:rsidRDefault="00E40E5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247E317" w14:textId="77777777" w:rsidR="00A26AD2" w:rsidRPr="007A4D9D" w:rsidRDefault="00A26AD2" w:rsidP="00A26AD2">
            <w:pPr>
              <w:ind w:left="-115" w:right="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ADF9D95" w14:textId="36DB437C" w:rsidR="00A26AD2" w:rsidRPr="007A4D9D" w:rsidRDefault="00A26AD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FAD27C3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0DB2B07" w14:textId="1F2CD718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794</w:t>
            </w:r>
          </w:p>
        </w:tc>
        <w:tc>
          <w:tcPr>
            <w:tcW w:w="110" w:type="pct"/>
          </w:tcPr>
          <w:p w14:paraId="730E4E15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vAlign w:val="center"/>
          </w:tcPr>
          <w:p w14:paraId="06D671B9" w14:textId="1879CBB6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208</w:t>
            </w:r>
            <w:r w:rsidR="00A26AD2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028</w:t>
            </w:r>
          </w:p>
        </w:tc>
      </w:tr>
      <w:tr w:rsidR="00A26AD2" w:rsidRPr="007A4D9D" w14:paraId="5F23CE2C" w14:textId="77777777" w:rsidTr="001F484F">
        <w:trPr>
          <w:cantSplit/>
        </w:trPr>
        <w:tc>
          <w:tcPr>
            <w:tcW w:w="1721" w:type="pct"/>
            <w:vAlign w:val="center"/>
          </w:tcPr>
          <w:p w14:paraId="752BDCF4" w14:textId="2020DD04" w:rsidR="00A26AD2" w:rsidRPr="007A4D9D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2EC8768D" w14:textId="77777777" w:rsidR="00A26AD2" w:rsidRPr="007A4D9D" w:rsidRDefault="00A26AD2" w:rsidP="00A26AD2">
            <w:pPr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5B78C714" w14:textId="5DF4C442" w:rsidR="00A26AD2" w:rsidRPr="007A4D9D" w:rsidRDefault="00FE47B7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11" w:type="pct"/>
          </w:tcPr>
          <w:p w14:paraId="437A2B86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40E484AD" w14:textId="2EF7548F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  <w:r w:rsidR="00A26AD2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067</w:t>
            </w:r>
          </w:p>
        </w:tc>
        <w:tc>
          <w:tcPr>
            <w:tcW w:w="111" w:type="pct"/>
          </w:tcPr>
          <w:p w14:paraId="19C2C840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60890C33" w14:textId="0C248526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10" w:type="pct"/>
          </w:tcPr>
          <w:p w14:paraId="04A5EF46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6CD915BC" w14:textId="21498E26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  <w:r w:rsidR="00A26AD2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067</w:t>
            </w:r>
          </w:p>
        </w:tc>
      </w:tr>
      <w:tr w:rsidR="00A26AD2" w:rsidRPr="007A4D9D" w14:paraId="59508F3D" w14:textId="77777777" w:rsidTr="001F484F">
        <w:trPr>
          <w:cantSplit/>
        </w:trPr>
        <w:tc>
          <w:tcPr>
            <w:tcW w:w="1721" w:type="pct"/>
            <w:vAlign w:val="center"/>
          </w:tcPr>
          <w:p w14:paraId="7BA95801" w14:textId="77777777" w:rsidR="00A26AD2" w:rsidRPr="007A4D9D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2AA21F64" w14:textId="6A388ECF" w:rsidR="00A26AD2" w:rsidRPr="007A4D9D" w:rsidRDefault="00FE47B7" w:rsidP="00A26AD2">
            <w:pPr>
              <w:tabs>
                <w:tab w:val="decimal" w:pos="413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1114" w14:textId="650680CF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11" w:type="pct"/>
          </w:tcPr>
          <w:p w14:paraId="5FEAE642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6271" w14:textId="0CDCAFDC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  <w:r w:rsidR="00A26AD2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067</w:t>
            </w:r>
          </w:p>
        </w:tc>
        <w:tc>
          <w:tcPr>
            <w:tcW w:w="111" w:type="pct"/>
          </w:tcPr>
          <w:p w14:paraId="2B1D7B8B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94BF4" w14:textId="7B520497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10" w:type="pct"/>
          </w:tcPr>
          <w:p w14:paraId="56839BEB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5CC4" w14:textId="203C200F" w:rsidR="00A26AD2" w:rsidRPr="007A4D9D" w:rsidRDefault="00FE47B7" w:rsidP="00A26AD2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553</w:t>
            </w:r>
            <w:r w:rsidR="00A26AD2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095</w:t>
            </w:r>
          </w:p>
        </w:tc>
      </w:tr>
      <w:tr w:rsidR="00A26AD2" w:rsidRPr="007A4D9D" w14:paraId="501DA231" w14:textId="77777777" w:rsidTr="001F484F">
        <w:trPr>
          <w:cantSplit/>
        </w:trPr>
        <w:tc>
          <w:tcPr>
            <w:tcW w:w="1721" w:type="pct"/>
            <w:vAlign w:val="center"/>
          </w:tcPr>
          <w:p w14:paraId="0029E355" w14:textId="354C1B52" w:rsidR="00A26AD2" w:rsidRPr="007A4D9D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สินทรัพย์ไม่มีตัวตนอื่นนอกเหนือจาก</w:t>
            </w:r>
          </w:p>
        </w:tc>
        <w:tc>
          <w:tcPr>
            <w:tcW w:w="420" w:type="pct"/>
          </w:tcPr>
          <w:p w14:paraId="6202E1CF" w14:textId="77777777" w:rsidR="00A26AD2" w:rsidRPr="007A4D9D" w:rsidRDefault="00A26AD2" w:rsidP="00A26AD2">
            <w:pPr>
              <w:tabs>
                <w:tab w:val="decimal" w:pos="617"/>
              </w:tabs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39DC04D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70816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B2E2416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42B2FA3" w14:textId="77777777" w:rsidR="00A26AD2" w:rsidRPr="007A4D9D" w:rsidRDefault="00A26AD2" w:rsidP="00A26AD2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CF83A4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2EF9F522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63DE8ED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AD2" w:rsidRPr="007A4D9D" w14:paraId="6BB400B5" w14:textId="77777777" w:rsidTr="001F484F">
        <w:trPr>
          <w:cantSplit/>
        </w:trPr>
        <w:tc>
          <w:tcPr>
            <w:tcW w:w="1721" w:type="pct"/>
            <w:vAlign w:val="center"/>
          </w:tcPr>
          <w:p w14:paraId="2ED274DE" w14:textId="56F6F9A1" w:rsidR="00A26AD2" w:rsidRPr="007A4D9D" w:rsidRDefault="00A26AD2" w:rsidP="00A26AD2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420" w:type="pct"/>
          </w:tcPr>
          <w:p w14:paraId="5ADA3AFE" w14:textId="77777777" w:rsidR="00A26AD2" w:rsidRPr="007A4D9D" w:rsidRDefault="00A26AD2" w:rsidP="00A26AD2">
            <w:pPr>
              <w:tabs>
                <w:tab w:val="decimal" w:pos="617"/>
              </w:tabs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01161405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470AACF4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F99DBC3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4C90CC50" w14:textId="77777777" w:rsidR="00A26AD2" w:rsidRPr="007A4D9D" w:rsidRDefault="00A26AD2" w:rsidP="00A26AD2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9FAF84B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5C145047" w14:textId="77777777" w:rsidR="00A26AD2" w:rsidRPr="007A4D9D" w:rsidRDefault="00A26AD2" w:rsidP="00A26AD2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2589760" w14:textId="77777777" w:rsidR="00A26AD2" w:rsidRPr="007A4D9D" w:rsidRDefault="00A26AD2" w:rsidP="00A26AD2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75EF" w:rsidRPr="007A4D9D" w14:paraId="15E5D717" w14:textId="77777777" w:rsidTr="001F484F">
        <w:trPr>
          <w:cantSplit/>
        </w:trPr>
        <w:tc>
          <w:tcPr>
            <w:tcW w:w="1721" w:type="pct"/>
            <w:vAlign w:val="center"/>
          </w:tcPr>
          <w:p w14:paraId="1BE40054" w14:textId="27CBB88C" w:rsidR="002E75EF" w:rsidRPr="007A4D9D" w:rsidRDefault="002E75EF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420" w:type="pct"/>
          </w:tcPr>
          <w:p w14:paraId="14ED57C8" w14:textId="77777777" w:rsidR="002E75EF" w:rsidRPr="007A4D9D" w:rsidRDefault="002E75EF" w:rsidP="002E75EF">
            <w:pPr>
              <w:tabs>
                <w:tab w:val="decimal" w:pos="150"/>
              </w:tabs>
              <w:ind w:left="-69"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04D4F26" w14:textId="187E2E4E" w:rsidR="002E75EF" w:rsidRPr="007A4D9D" w:rsidRDefault="00E40E5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60E2472F" w14:textId="77777777" w:rsidR="002E75EF" w:rsidRPr="007A4D9D" w:rsidRDefault="002E75EF" w:rsidP="002E75E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63D1C2F1" w14:textId="2F8DB073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420</w:t>
            </w:r>
            <w:r w:rsidR="002E75EF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1" w:type="pct"/>
          </w:tcPr>
          <w:p w14:paraId="013094D6" w14:textId="77777777" w:rsidR="002E75EF" w:rsidRPr="007A4D9D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FCA7DD4" w14:textId="73297519" w:rsidR="002E75EF" w:rsidRPr="007A4D9D" w:rsidRDefault="00E40E5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pct"/>
          </w:tcPr>
          <w:p w14:paraId="564A0EAC" w14:textId="77777777" w:rsidR="002E75EF" w:rsidRPr="007A4D9D" w:rsidRDefault="002E75EF" w:rsidP="002E75EF">
            <w:pPr>
              <w:tabs>
                <w:tab w:val="decimal" w:pos="588"/>
              </w:tabs>
              <w:ind w:left="-115" w:right="-3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221CDEC" w14:textId="2B34A009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420</w:t>
            </w:r>
            <w:r w:rsidR="002E75EF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2E75EF" w:rsidRPr="007A4D9D" w14:paraId="548FFF80" w14:textId="77777777" w:rsidTr="001F484F">
        <w:trPr>
          <w:cantSplit/>
        </w:trPr>
        <w:tc>
          <w:tcPr>
            <w:tcW w:w="1721" w:type="pct"/>
            <w:vAlign w:val="center"/>
          </w:tcPr>
          <w:p w14:paraId="6B9E486F" w14:textId="77777777" w:rsidR="002E75EF" w:rsidRPr="007A4D9D" w:rsidRDefault="002E75EF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420" w:type="pct"/>
          </w:tcPr>
          <w:p w14:paraId="324DB579" w14:textId="77777777" w:rsidR="002E75EF" w:rsidRPr="007A4D9D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A37B334" w14:textId="77777777" w:rsidR="002E75EF" w:rsidRPr="007A4D9D" w:rsidRDefault="002E75EF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5E2C055" w14:textId="77777777" w:rsidR="002E75EF" w:rsidRPr="007A4D9D" w:rsidRDefault="002E75EF" w:rsidP="002E75EF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16F9730B" w14:textId="77777777" w:rsidR="002E75EF" w:rsidRPr="007A4D9D" w:rsidRDefault="002E75EF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" w:type="pct"/>
          </w:tcPr>
          <w:p w14:paraId="7ABF31B4" w14:textId="77777777" w:rsidR="002E75EF" w:rsidRPr="007A4D9D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13E2B5E3" w14:textId="77777777" w:rsidR="002E75EF" w:rsidRPr="007A4D9D" w:rsidRDefault="002E75EF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pct"/>
          </w:tcPr>
          <w:p w14:paraId="7B6883BA" w14:textId="77777777" w:rsidR="002E75EF" w:rsidRPr="007A4D9D" w:rsidRDefault="002E75EF" w:rsidP="002E75EF">
            <w:pPr>
              <w:tabs>
                <w:tab w:val="decimal" w:pos="1031"/>
              </w:tabs>
              <w:ind w:right="5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73927499" w14:textId="77777777" w:rsidR="002E75EF" w:rsidRPr="007A4D9D" w:rsidRDefault="002E75EF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75EF" w:rsidRPr="007A4D9D" w14:paraId="51DF5841" w14:textId="77777777" w:rsidTr="001F484F">
        <w:trPr>
          <w:cantSplit/>
        </w:trPr>
        <w:tc>
          <w:tcPr>
            <w:tcW w:w="1721" w:type="pct"/>
            <w:vAlign w:val="center"/>
          </w:tcPr>
          <w:p w14:paraId="3349BD53" w14:textId="592BD6ED" w:rsidR="002E75EF" w:rsidRPr="007A4D9D" w:rsidRDefault="002E75EF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420" w:type="pct"/>
          </w:tcPr>
          <w:p w14:paraId="2EF0DB3E" w14:textId="77777777" w:rsidR="002E75EF" w:rsidRPr="007A4D9D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91794F0" w14:textId="5AE2CE10" w:rsidR="002E75EF" w:rsidRPr="007A4D9D" w:rsidRDefault="00E40E52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48B9BCF7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18931A49" w14:textId="6CAB9A6E" w:rsidR="002E75EF" w:rsidRPr="007A4D9D" w:rsidRDefault="002E75EF" w:rsidP="00A00C19">
            <w:pPr>
              <w:tabs>
                <w:tab w:val="decimal" w:pos="630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5E643218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44E298D0" w14:textId="0EAEE7B0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10" w:type="pct"/>
          </w:tcPr>
          <w:p w14:paraId="440D3216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49475D9E" w14:textId="5A0C1D57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68</w:t>
            </w:r>
            <w:r w:rsidR="002E75EF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808</w:t>
            </w:r>
          </w:p>
        </w:tc>
      </w:tr>
      <w:tr w:rsidR="002E75EF" w:rsidRPr="007A4D9D" w14:paraId="659093BD" w14:textId="77777777" w:rsidTr="001F484F">
        <w:trPr>
          <w:cantSplit/>
        </w:trPr>
        <w:tc>
          <w:tcPr>
            <w:tcW w:w="1721" w:type="pct"/>
            <w:vAlign w:val="center"/>
          </w:tcPr>
          <w:p w14:paraId="00499800" w14:textId="01E1247C" w:rsidR="002E75EF" w:rsidRPr="007A4D9D" w:rsidRDefault="002E75EF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420" w:type="pct"/>
          </w:tcPr>
          <w:p w14:paraId="2258D812" w14:textId="77777777" w:rsidR="002E75EF" w:rsidRPr="007A4D9D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565FA7D" w14:textId="385478EF" w:rsidR="002E75EF" w:rsidRPr="007A4D9D" w:rsidRDefault="00FE47B7" w:rsidP="002E75EF">
            <w:pPr>
              <w:tabs>
                <w:tab w:val="decimal" w:pos="1033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11" w:type="pct"/>
          </w:tcPr>
          <w:p w14:paraId="74476E5D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61E7A2" w14:textId="796B519A" w:rsidR="002E75EF" w:rsidRPr="007A4D9D" w:rsidRDefault="00FE47B7" w:rsidP="002E75EF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  <w:r w:rsidR="002E75EF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11" w:type="pct"/>
          </w:tcPr>
          <w:p w14:paraId="0E0029D1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3750E30F" w14:textId="51ACFFF1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10" w:type="pct"/>
          </w:tcPr>
          <w:p w14:paraId="35238FC4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vAlign w:val="center"/>
          </w:tcPr>
          <w:p w14:paraId="304F1976" w14:textId="3449C96D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  <w:r w:rsidR="002E75EF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833</w:t>
            </w:r>
          </w:p>
        </w:tc>
      </w:tr>
      <w:tr w:rsidR="002E75EF" w:rsidRPr="007A4D9D" w14:paraId="73718B41" w14:textId="77777777" w:rsidTr="001F484F">
        <w:trPr>
          <w:cantSplit/>
        </w:trPr>
        <w:tc>
          <w:tcPr>
            <w:tcW w:w="1721" w:type="pct"/>
            <w:vAlign w:val="center"/>
          </w:tcPr>
          <w:p w14:paraId="7680ABA0" w14:textId="3541491E" w:rsidR="002E75EF" w:rsidRPr="007A4D9D" w:rsidRDefault="002E75EF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420" w:type="pct"/>
          </w:tcPr>
          <w:p w14:paraId="4144FD87" w14:textId="77777777" w:rsidR="002E75EF" w:rsidRPr="007A4D9D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EBF0D2C" w14:textId="47AE26C8" w:rsidR="002E75EF" w:rsidRPr="007A4D9D" w:rsidRDefault="00FE47B7" w:rsidP="002E75EF">
            <w:pPr>
              <w:tabs>
                <w:tab w:val="decimal" w:pos="1033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1" w:type="pct"/>
          </w:tcPr>
          <w:p w14:paraId="5268FE64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F41F04" w14:textId="79812EFD" w:rsidR="002E75EF" w:rsidRPr="007A4D9D" w:rsidRDefault="00FE47B7" w:rsidP="002E75EF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2E75EF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040</w:t>
            </w:r>
          </w:p>
        </w:tc>
        <w:tc>
          <w:tcPr>
            <w:tcW w:w="111" w:type="pct"/>
          </w:tcPr>
          <w:p w14:paraId="5056AA61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D3217C" w14:textId="07EC0217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0" w:type="pct"/>
          </w:tcPr>
          <w:p w14:paraId="69B84825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DB492D3" w14:textId="1F1D3369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2E75EF" w:rsidRPr="007A4D9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color w:val="000000"/>
                <w:sz w:val="28"/>
                <w:szCs w:val="28"/>
              </w:rPr>
              <w:t>040</w:t>
            </w:r>
          </w:p>
        </w:tc>
      </w:tr>
      <w:tr w:rsidR="002E75EF" w:rsidRPr="007A4D9D" w14:paraId="7E4FF6A3" w14:textId="77777777" w:rsidTr="001F484F">
        <w:trPr>
          <w:cantSplit/>
        </w:trPr>
        <w:tc>
          <w:tcPr>
            <w:tcW w:w="1721" w:type="pct"/>
            <w:vAlign w:val="center"/>
          </w:tcPr>
          <w:p w14:paraId="65F83E50" w14:textId="77777777" w:rsidR="002E75EF" w:rsidRPr="007A4D9D" w:rsidRDefault="002E75EF" w:rsidP="002E75EF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0" w:type="pct"/>
          </w:tcPr>
          <w:p w14:paraId="7F7B6D15" w14:textId="77777777" w:rsidR="002E75EF" w:rsidRPr="007A4D9D" w:rsidRDefault="002E75EF" w:rsidP="002E75EF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D14BFA8" w14:textId="5AB51F5A" w:rsidR="002E75EF" w:rsidRPr="007A4D9D" w:rsidRDefault="00FE47B7" w:rsidP="002E75EF">
            <w:pPr>
              <w:tabs>
                <w:tab w:val="decimal" w:pos="1033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11" w:type="pct"/>
          </w:tcPr>
          <w:p w14:paraId="600961C7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62F8EFA6" w14:textId="3DC378B7" w:rsidR="002E75EF" w:rsidRPr="007A4D9D" w:rsidRDefault="00FE47B7" w:rsidP="002E75EF">
            <w:pPr>
              <w:tabs>
                <w:tab w:val="decimal" w:pos="1031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2E75EF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  <w:tc>
          <w:tcPr>
            <w:tcW w:w="111" w:type="pct"/>
          </w:tcPr>
          <w:p w14:paraId="030EA3C7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AF0E" w14:textId="3730F429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10" w:type="pct"/>
          </w:tcPr>
          <w:p w14:paraId="19219AE9" w14:textId="77777777" w:rsidR="002E75EF" w:rsidRPr="007A4D9D" w:rsidRDefault="002E75EF" w:rsidP="002E75EF">
            <w:pPr>
              <w:tabs>
                <w:tab w:val="decimal" w:pos="985"/>
              </w:tabs>
              <w:ind w:left="-115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9990" w14:textId="2A50D8FE" w:rsidR="002E75EF" w:rsidRPr="007A4D9D" w:rsidRDefault="00FE47B7" w:rsidP="002E75EF">
            <w:pPr>
              <w:tabs>
                <w:tab w:val="decimal" w:pos="1019"/>
              </w:tabs>
              <w:ind w:left="-70" w:right="68" w:hanging="31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 w:cs="Angsana New"/>
                <w:sz w:val="28"/>
                <w:szCs w:val="28"/>
              </w:rPr>
              <w:t>158</w:t>
            </w:r>
            <w:r w:rsidR="002E75EF" w:rsidRPr="007A4D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</w:tbl>
    <w:p w14:paraId="4224BDD4" w14:textId="77777777" w:rsidR="00130A27" w:rsidRPr="007A4D9D" w:rsidRDefault="00C87745" w:rsidP="00A81A1B">
      <w:pPr>
        <w:ind w:left="360" w:right="-205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A4D9D">
        <w:rPr>
          <w:rFonts w:asciiTheme="majorBidi" w:hAnsiTheme="majorBidi" w:cstheme="majorBidi"/>
          <w:b/>
          <w:bCs/>
          <w:cs/>
        </w:rPr>
        <w:br w:type="page"/>
      </w:r>
      <w:r w:rsidR="00E67707" w:rsidRPr="007A4D9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E67707" w:rsidRPr="007A4D9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E67707" w:rsidRPr="007A4D9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500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416"/>
        <w:gridCol w:w="354"/>
        <w:gridCol w:w="1154"/>
        <w:gridCol w:w="264"/>
        <w:gridCol w:w="1069"/>
        <w:gridCol w:w="264"/>
        <w:gridCol w:w="1154"/>
        <w:gridCol w:w="248"/>
        <w:gridCol w:w="1322"/>
      </w:tblGrid>
      <w:tr w:rsidR="00EF100B" w:rsidRPr="007A4D9D" w14:paraId="490F8005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16935160" w14:textId="77777777" w:rsidR="00A25E8F" w:rsidRPr="007A4D9D" w:rsidRDefault="00A25E8F" w:rsidP="002228FD">
            <w:pPr>
              <w:tabs>
                <w:tab w:val="left" w:pos="540"/>
                <w:tab w:val="left" w:pos="900"/>
                <w:tab w:val="left" w:pos="1170"/>
              </w:tabs>
              <w:ind w:left="180" w:hanging="18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pacing w:val="2"/>
                <w:sz w:val="28"/>
                <w:szCs w:val="28"/>
              </w:rPr>
              <w:br w:type="page"/>
            </w:r>
            <w:r w:rsidRPr="007A4D9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u w:val="single"/>
                <w:cs/>
              </w:rPr>
              <w:br w:type="page"/>
            </w:r>
            <w:r w:rsidRPr="007A4D9D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รายการในงบกำไรขาดทุนและกำไรขาดทุนเบ็ดเสร็จอื่น</w:t>
            </w:r>
          </w:p>
        </w:tc>
        <w:tc>
          <w:tcPr>
            <w:tcW w:w="191" w:type="pct"/>
          </w:tcPr>
          <w:p w14:paraId="2CA57DCF" w14:textId="77777777" w:rsidR="00A25E8F" w:rsidRPr="007A4D9D" w:rsidRDefault="00A25E8F" w:rsidP="002228FD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5" w:type="pct"/>
            <w:gridSpan w:val="3"/>
          </w:tcPr>
          <w:p w14:paraId="63D82EEF" w14:textId="77777777" w:rsidR="00A25E8F" w:rsidRPr="007A4D9D" w:rsidRDefault="00A25E8F" w:rsidP="002228FD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78D84A0" w14:textId="77777777" w:rsidR="00A25E8F" w:rsidRPr="007A4D9D" w:rsidRDefault="00A25E8F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3" w:type="pct"/>
            <w:gridSpan w:val="3"/>
          </w:tcPr>
          <w:p w14:paraId="0B25ED5B" w14:textId="77777777" w:rsidR="00A25E8F" w:rsidRPr="007A4D9D" w:rsidRDefault="00A25E8F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9B9" w:rsidRPr="007A4D9D" w14:paraId="11418596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72AF0FFD" w14:textId="45678F80" w:rsidR="00F409B9" w:rsidRPr="007A4D9D" w:rsidRDefault="00F409B9" w:rsidP="00F409B9">
            <w:pPr>
              <w:tabs>
                <w:tab w:val="left" w:pos="16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Pr="007A4D9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A4D9D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91" w:type="pct"/>
          </w:tcPr>
          <w:p w14:paraId="41054463" w14:textId="77777777" w:rsidR="00F409B9" w:rsidRPr="007A4D9D" w:rsidRDefault="00F409B9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021D5DF7" w14:textId="47EF5CA0" w:rsidR="00F409B9" w:rsidRPr="007A4D9D" w:rsidRDefault="00FE47B7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3" w:type="pct"/>
          </w:tcPr>
          <w:p w14:paraId="3BAA7199" w14:textId="77777777" w:rsidR="00F409B9" w:rsidRPr="007A4D9D" w:rsidRDefault="00F409B9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14D4BC26" w14:textId="17839AA8" w:rsidR="00F409B9" w:rsidRPr="007A4D9D" w:rsidRDefault="00FE47B7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4042C5D0" w14:textId="77777777" w:rsidR="00F409B9" w:rsidRPr="007A4D9D" w:rsidRDefault="00F409B9" w:rsidP="00F409B9">
            <w:pPr>
              <w:tabs>
                <w:tab w:val="left" w:pos="360"/>
                <w:tab w:val="left" w:pos="1484"/>
                <w:tab w:val="right" w:pos="9180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5CAB8564" w14:textId="43F0C1B7" w:rsidR="00F409B9" w:rsidRPr="007A4D9D" w:rsidRDefault="00FE47B7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4" w:type="pct"/>
          </w:tcPr>
          <w:p w14:paraId="3B293C73" w14:textId="77777777" w:rsidR="00F409B9" w:rsidRPr="007A4D9D" w:rsidRDefault="00F409B9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5" w:type="pct"/>
          </w:tcPr>
          <w:p w14:paraId="3800C991" w14:textId="1D64C8AD" w:rsidR="00F409B9" w:rsidRPr="007A4D9D" w:rsidRDefault="00FE47B7" w:rsidP="00F409B9">
            <w:pPr>
              <w:tabs>
                <w:tab w:val="left" w:pos="360"/>
                <w:tab w:val="decimal" w:pos="945"/>
                <w:tab w:val="left" w:pos="1440"/>
                <w:tab w:val="right" w:pos="9180"/>
              </w:tabs>
              <w:ind w:left="-108" w:right="-89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F100B" w:rsidRPr="007A4D9D" w14:paraId="7C491257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19AE9107" w14:textId="77777777" w:rsidR="00A25E8F" w:rsidRPr="007A4D9D" w:rsidRDefault="00A25E8F" w:rsidP="002228FD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91" w:type="pct"/>
          </w:tcPr>
          <w:p w14:paraId="58FE8299" w14:textId="77777777" w:rsidR="00A25E8F" w:rsidRPr="007A4D9D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6E5053E" w14:textId="77777777" w:rsidR="00A25E8F" w:rsidRPr="007A4D9D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B06F750" w14:textId="77777777" w:rsidR="00A25E8F" w:rsidRPr="007A4D9D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54A7F19" w14:textId="77777777" w:rsidR="00A25E8F" w:rsidRPr="007A4D9D" w:rsidRDefault="00A25E8F" w:rsidP="002228FD">
            <w:pPr>
              <w:tabs>
                <w:tab w:val="decimal" w:pos="945"/>
              </w:tabs>
              <w:ind w:left="-108" w:right="68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5FA9D0D" w14:textId="77777777" w:rsidR="00A25E8F" w:rsidRPr="007A4D9D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A67D3B0" w14:textId="77777777" w:rsidR="00A25E8F" w:rsidRPr="007A4D9D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C30EA38" w14:textId="77777777" w:rsidR="00A25E8F" w:rsidRPr="007A4D9D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</w:tcPr>
          <w:p w14:paraId="6B9633AB" w14:textId="77777777" w:rsidR="00A25E8F" w:rsidRPr="007A4D9D" w:rsidRDefault="00A25E8F" w:rsidP="002228FD">
            <w:pPr>
              <w:ind w:left="-108" w:right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9B8" w:rsidRPr="007A4D9D" w14:paraId="530759A5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1A51911D" w14:textId="249ED3DA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4638C29A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0A8E6936" w14:textId="75DCDC1C" w:rsidR="005B19B8" w:rsidRPr="007A4D9D" w:rsidRDefault="00E40E52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466F93D" w14:textId="77777777" w:rsidR="005B19B8" w:rsidRPr="007A4D9D" w:rsidRDefault="005B19B8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4D744A9D" w14:textId="76F2BDAA" w:rsidR="005B19B8" w:rsidRPr="007A4D9D" w:rsidRDefault="005B19B8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15F3E62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3DE8E4CF" w14:textId="070AE4D4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34" w:type="pct"/>
          </w:tcPr>
          <w:p w14:paraId="2A9E9D50" w14:textId="77777777" w:rsidR="005B19B8" w:rsidRPr="007A4D9D" w:rsidRDefault="005B19B8" w:rsidP="005B19B8">
            <w:pPr>
              <w:tabs>
                <w:tab w:val="decimal" w:pos="606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vAlign w:val="center"/>
          </w:tcPr>
          <w:p w14:paraId="2205C946" w14:textId="0EB349E4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5B19B8" w:rsidRPr="007A4D9D" w14:paraId="2DC91767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5C06F943" w14:textId="7C321567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191" w:type="pct"/>
          </w:tcPr>
          <w:p w14:paraId="129575E1" w14:textId="77777777" w:rsidR="005B19B8" w:rsidRPr="007A4D9D" w:rsidRDefault="005B19B8" w:rsidP="005B19B8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0AD7F9DB" w14:textId="435CBF69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43" w:type="pct"/>
          </w:tcPr>
          <w:p w14:paraId="1A98F41E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vAlign w:val="center"/>
          </w:tcPr>
          <w:p w14:paraId="78D9E728" w14:textId="695FD3A1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43" w:type="pct"/>
          </w:tcPr>
          <w:p w14:paraId="5A85D594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5B5F65E8" w14:textId="0E9F0335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34" w:type="pct"/>
          </w:tcPr>
          <w:p w14:paraId="75D558A2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pct"/>
            <w:vAlign w:val="center"/>
          </w:tcPr>
          <w:p w14:paraId="14B63983" w14:textId="5E4F9EB8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</w:tr>
      <w:tr w:rsidR="005B19B8" w:rsidRPr="007A4D9D" w14:paraId="5B7271E7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1693A8D5" w14:textId="286C0E00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บุคคลที่เกี่ยวข้องกัน</w:t>
            </w:r>
          </w:p>
        </w:tc>
        <w:tc>
          <w:tcPr>
            <w:tcW w:w="191" w:type="pct"/>
          </w:tcPr>
          <w:p w14:paraId="39C0A1C3" w14:textId="77777777" w:rsidR="005B19B8" w:rsidRPr="007A4D9D" w:rsidRDefault="005B19B8" w:rsidP="005B19B8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2E0A7A07" w14:textId="0DD7576F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3" w:type="pct"/>
          </w:tcPr>
          <w:p w14:paraId="62F81D42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63874816" w14:textId="4D77A79F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43" w:type="pct"/>
          </w:tcPr>
          <w:p w14:paraId="57E56F66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17EF7C1E" w14:textId="11A5DB50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34" w:type="pct"/>
          </w:tcPr>
          <w:p w14:paraId="59793921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1A91839A" w14:textId="2C1CB536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5B19B8" w:rsidRPr="007A4D9D" w14:paraId="0272EEBC" w14:textId="77777777" w:rsidTr="00A81A1B">
        <w:trPr>
          <w:trHeight w:val="20"/>
        </w:trPr>
        <w:tc>
          <w:tcPr>
            <w:tcW w:w="1847" w:type="pct"/>
            <w:vAlign w:val="bottom"/>
          </w:tcPr>
          <w:p w14:paraId="50888548" w14:textId="77777777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1" w:type="pct"/>
          </w:tcPr>
          <w:p w14:paraId="206DF73F" w14:textId="77777777" w:rsidR="005B19B8" w:rsidRPr="007A4D9D" w:rsidRDefault="005B19B8" w:rsidP="005B19B8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2E86E" w14:textId="2080B60E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43" w:type="pct"/>
          </w:tcPr>
          <w:p w14:paraId="2B8B94CF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A2AA" w14:textId="78961834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43" w:type="pct"/>
          </w:tcPr>
          <w:p w14:paraId="25E528F4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045" w14:textId="2461B4B2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E40E52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34" w:type="pct"/>
          </w:tcPr>
          <w:p w14:paraId="1688A9C9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63B05" w14:textId="390B3FF9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</w:tr>
      <w:tr w:rsidR="005B19B8" w:rsidRPr="007A4D9D" w14:paraId="532F6302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0E3D5374" w14:textId="77777777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1" w:type="pct"/>
          </w:tcPr>
          <w:p w14:paraId="61B7429C" w14:textId="77777777" w:rsidR="005B19B8" w:rsidRPr="007A4D9D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E8357BA" w14:textId="77777777" w:rsidR="005B19B8" w:rsidRPr="007A4D9D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FC95A7B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AA0E758" w14:textId="7196B7AA" w:rsidR="005B19B8" w:rsidRPr="007A4D9D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9D7D975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8BE4A13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72C9C4F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</w:tcPr>
          <w:p w14:paraId="157561A3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9B8" w:rsidRPr="007A4D9D" w14:paraId="78556AF1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5BF637CA" w14:textId="5461D9F6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0FC72816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6599674" w14:textId="34A63B33" w:rsidR="005B19B8" w:rsidRPr="007A4D9D" w:rsidRDefault="00FE5A31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5EDBE67" w14:textId="77777777" w:rsidR="005B19B8" w:rsidRPr="007A4D9D" w:rsidRDefault="005B19B8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5CAE3C39" w14:textId="4EAC89E3" w:rsidR="005B19B8" w:rsidRPr="007A4D9D" w:rsidRDefault="005B19B8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3494980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4D957177" w14:textId="52FD5F6D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4" w:type="pct"/>
          </w:tcPr>
          <w:p w14:paraId="792EC462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pct"/>
            <w:vAlign w:val="center"/>
          </w:tcPr>
          <w:p w14:paraId="1230E1DC" w14:textId="6CA48939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5B19B8" w:rsidRPr="007A4D9D" w14:paraId="36D6452D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7FF49E53" w14:textId="77777777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91" w:type="pct"/>
          </w:tcPr>
          <w:p w14:paraId="666AE33E" w14:textId="77777777" w:rsidR="005B19B8" w:rsidRPr="007A4D9D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2D9C9C90" w14:textId="77777777" w:rsidR="005B19B8" w:rsidRPr="007A4D9D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6C2F0E63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6447D024" w14:textId="35F7732E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3208EFBD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1BE1E667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450AE7F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vAlign w:val="center"/>
          </w:tcPr>
          <w:p w14:paraId="66431700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9B8" w:rsidRPr="007A4D9D" w14:paraId="2108D75C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55289195" w14:textId="48F3828A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left="160"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91" w:type="pct"/>
          </w:tcPr>
          <w:p w14:paraId="1065F0DA" w14:textId="77777777" w:rsidR="005B19B8" w:rsidRPr="007A4D9D" w:rsidRDefault="005B19B8" w:rsidP="005B19B8">
            <w:pPr>
              <w:ind w:left="-108" w:right="-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31D58801" w14:textId="6839DF94" w:rsidR="005B19B8" w:rsidRPr="007A4D9D" w:rsidRDefault="00FE5A31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7CF59AA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18AFBDA8" w14:textId="4F81640E" w:rsidR="005B19B8" w:rsidRPr="007A4D9D" w:rsidRDefault="005B19B8" w:rsidP="005B19B8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90B82EA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39AA1D48" w14:textId="7E594D2F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34" w:type="pct"/>
          </w:tcPr>
          <w:p w14:paraId="4E321791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  <w:vAlign w:val="center"/>
          </w:tcPr>
          <w:p w14:paraId="72BEE94B" w14:textId="6CB3BACA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  <w:tr w:rsidR="005B19B8" w:rsidRPr="007A4D9D" w14:paraId="229B8C3B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6B3ABAA9" w14:textId="77777777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1" w:type="pct"/>
          </w:tcPr>
          <w:p w14:paraId="4717E838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B348BE0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9E700EB" w14:textId="77777777" w:rsidR="005B19B8" w:rsidRPr="007A4D9D" w:rsidRDefault="005B19B8" w:rsidP="005B19B8">
            <w:pPr>
              <w:tabs>
                <w:tab w:val="decimal" w:pos="617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E1B0A9E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E7321AC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1DF87E4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76D2FD0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</w:tcPr>
          <w:p w14:paraId="22D00D50" w14:textId="77777777" w:rsidR="005B19B8" w:rsidRPr="007A4D9D" w:rsidRDefault="005B19B8" w:rsidP="005B19B8">
            <w:pPr>
              <w:tabs>
                <w:tab w:val="decimal" w:pos="617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19B8" w:rsidRPr="007A4D9D" w14:paraId="495D8C48" w14:textId="77777777" w:rsidTr="00A81A1B">
        <w:trPr>
          <w:trHeight w:val="20"/>
        </w:trPr>
        <w:tc>
          <w:tcPr>
            <w:tcW w:w="1847" w:type="pct"/>
            <w:vAlign w:val="center"/>
          </w:tcPr>
          <w:p w14:paraId="445F88ED" w14:textId="40E3CF9C" w:rsidR="005B19B8" w:rsidRPr="007A4D9D" w:rsidRDefault="005B19B8" w:rsidP="005B19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91" w:type="pct"/>
          </w:tcPr>
          <w:p w14:paraId="2014CF9B" w14:textId="77777777" w:rsidR="005B19B8" w:rsidRPr="007A4D9D" w:rsidRDefault="005B19B8" w:rsidP="005B19B8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96D292D" w14:textId="68A75E71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43" w:type="pct"/>
          </w:tcPr>
          <w:p w14:paraId="4BD18235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F7D0372" w14:textId="7D9684F4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43" w:type="pct"/>
          </w:tcPr>
          <w:p w14:paraId="39F9FE3D" w14:textId="77777777" w:rsidR="005B19B8" w:rsidRPr="007A4D9D" w:rsidRDefault="005B19B8" w:rsidP="005B19B8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69B2B1F" w14:textId="41930F11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34" w:type="pct"/>
          </w:tcPr>
          <w:p w14:paraId="49D2309C" w14:textId="77777777" w:rsidR="005B19B8" w:rsidRPr="007A4D9D" w:rsidRDefault="005B19B8" w:rsidP="005B19B8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pct"/>
          </w:tcPr>
          <w:p w14:paraId="1F9F9D2D" w14:textId="0DDCC80B" w:rsidR="005B19B8" w:rsidRPr="007A4D9D" w:rsidRDefault="00FE47B7" w:rsidP="005B19B8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5B19B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</w:tbl>
    <w:p w14:paraId="24DB8431" w14:textId="77777777" w:rsidR="00257A55" w:rsidRPr="007A4D9D" w:rsidRDefault="00257A55" w:rsidP="002228FD">
      <w:pPr>
        <w:ind w:left="360" w:right="65" w:firstLine="676"/>
        <w:jc w:val="right"/>
        <w:rPr>
          <w:rFonts w:asciiTheme="majorBidi" w:hAnsiTheme="majorBidi" w:cstheme="majorBidi"/>
          <w:b/>
          <w:bCs/>
          <w:sz w:val="16"/>
          <w:szCs w:val="16"/>
        </w:rPr>
      </w:pPr>
    </w:p>
    <w:p w14:paraId="146B2412" w14:textId="77777777" w:rsidR="00C145E5" w:rsidRPr="007A4D9D" w:rsidRDefault="00D5413A" w:rsidP="00A81A1B">
      <w:pPr>
        <w:ind w:left="360" w:right="-205" w:firstLine="676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A4D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A4D9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A4D9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99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255"/>
        <w:gridCol w:w="676"/>
        <w:gridCol w:w="1173"/>
        <w:gridCol w:w="307"/>
        <w:gridCol w:w="1060"/>
        <w:gridCol w:w="259"/>
        <w:gridCol w:w="1145"/>
        <w:gridCol w:w="242"/>
        <w:gridCol w:w="1117"/>
      </w:tblGrid>
      <w:tr w:rsidR="00EF100B" w:rsidRPr="007A4D9D" w14:paraId="050EB07A" w14:textId="77777777" w:rsidTr="00A81A1B">
        <w:trPr>
          <w:trHeight w:hRule="exact" w:val="397"/>
        </w:trPr>
        <w:tc>
          <w:tcPr>
            <w:tcW w:w="1763" w:type="pct"/>
            <w:vMerge w:val="restart"/>
          </w:tcPr>
          <w:p w14:paraId="6D5378F7" w14:textId="77777777" w:rsidR="008F4325" w:rsidRPr="007A4D9D" w:rsidRDefault="00D5413A" w:rsidP="002228FD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   </w:t>
            </w:r>
          </w:p>
          <w:p w14:paraId="36547EF0" w14:textId="6CF871DE" w:rsidR="00D5413A" w:rsidRPr="007A4D9D" w:rsidRDefault="00253EB0" w:rsidP="002228FD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สำหรับงวดสามเดือน</w:t>
            </w:r>
            <w:r w:rsidRPr="007A4D9D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 xml:space="preserve">สิ้นสุดวันที่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="Angsan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366" w:type="pct"/>
          </w:tcPr>
          <w:p w14:paraId="6296838B" w14:textId="77777777" w:rsidR="00D5413A" w:rsidRPr="007A4D9D" w:rsidRDefault="00D5413A" w:rsidP="002228FD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pct"/>
            <w:gridSpan w:val="3"/>
          </w:tcPr>
          <w:p w14:paraId="43415AD7" w14:textId="77777777" w:rsidR="00D5413A" w:rsidRPr="007A4D9D" w:rsidRDefault="00D5413A" w:rsidP="002228FD">
            <w:pPr>
              <w:ind w:left="-108" w:right="-118" w:firstLine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D46C0CC" w14:textId="77777777" w:rsidR="00D5413A" w:rsidRPr="007A4D9D" w:rsidRDefault="00D5413A" w:rsidP="002228FD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6" w:type="pct"/>
            <w:gridSpan w:val="3"/>
          </w:tcPr>
          <w:p w14:paraId="5E5F3204" w14:textId="77777777" w:rsidR="00D5413A" w:rsidRPr="007A4D9D" w:rsidRDefault="00D5413A" w:rsidP="002228FD">
            <w:pPr>
              <w:tabs>
                <w:tab w:val="decimal" w:pos="793"/>
              </w:tabs>
              <w:ind w:left="-108" w:right="2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7A4D9D" w14:paraId="03D3E10C" w14:textId="77777777" w:rsidTr="00A81A1B">
        <w:trPr>
          <w:trHeight w:hRule="exact" w:val="397"/>
        </w:trPr>
        <w:tc>
          <w:tcPr>
            <w:tcW w:w="1763" w:type="pct"/>
            <w:vMerge/>
            <w:vAlign w:val="center"/>
          </w:tcPr>
          <w:p w14:paraId="1F94F6D0" w14:textId="77777777" w:rsidR="00D53AC7" w:rsidRPr="007A4D9D" w:rsidRDefault="00D53AC7" w:rsidP="002228FD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" w:type="pct"/>
          </w:tcPr>
          <w:p w14:paraId="30CD4FC6" w14:textId="77777777" w:rsidR="00D53AC7" w:rsidRPr="007A4D9D" w:rsidRDefault="00D53AC7" w:rsidP="002228FD">
            <w:pPr>
              <w:tabs>
                <w:tab w:val="decimal" w:pos="1031"/>
              </w:tabs>
              <w:ind w:left="-115" w:right="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4F7A19F9" w14:textId="1F9D28F2" w:rsidR="00D53AC7" w:rsidRPr="007A4D9D" w:rsidRDefault="00FE47B7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66" w:type="pct"/>
          </w:tcPr>
          <w:p w14:paraId="1A434465" w14:textId="77777777" w:rsidR="00D53AC7" w:rsidRPr="007A4D9D" w:rsidRDefault="00D53AC7" w:rsidP="002228FD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21A38F7D" w14:textId="75C3DD9C" w:rsidR="00D53AC7" w:rsidRPr="007A4D9D" w:rsidRDefault="00FE47B7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0" w:type="pct"/>
          </w:tcPr>
          <w:p w14:paraId="1AC47C1D" w14:textId="77777777" w:rsidR="00D53AC7" w:rsidRPr="007A4D9D" w:rsidRDefault="00D53AC7" w:rsidP="002228FD">
            <w:pPr>
              <w:tabs>
                <w:tab w:val="decimal" w:pos="59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EDA25DE" w14:textId="7472CEDB" w:rsidR="00D53AC7" w:rsidRPr="007A4D9D" w:rsidRDefault="00FE47B7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1" w:type="pct"/>
          </w:tcPr>
          <w:p w14:paraId="11EBC4D7" w14:textId="77777777" w:rsidR="00D53AC7" w:rsidRPr="007A4D9D" w:rsidRDefault="00D53AC7" w:rsidP="002228FD">
            <w:pPr>
              <w:tabs>
                <w:tab w:val="decimal" w:pos="606"/>
              </w:tabs>
              <w:ind w:left="-108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CEB2414" w14:textId="4E9A2A86" w:rsidR="00D53AC7" w:rsidRPr="007A4D9D" w:rsidRDefault="00FE47B7" w:rsidP="002228FD">
            <w:pPr>
              <w:tabs>
                <w:tab w:val="decimal" w:pos="1031"/>
              </w:tabs>
              <w:ind w:left="-115" w:right="2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F100B" w:rsidRPr="007A4D9D" w14:paraId="065D31ED" w14:textId="77777777" w:rsidTr="00A81A1B">
        <w:trPr>
          <w:trHeight w:hRule="exact" w:val="423"/>
        </w:trPr>
        <w:tc>
          <w:tcPr>
            <w:tcW w:w="1763" w:type="pct"/>
          </w:tcPr>
          <w:p w14:paraId="726D2B4D" w14:textId="77777777" w:rsidR="002F78A4" w:rsidRPr="007A4D9D" w:rsidRDefault="002F78A4" w:rsidP="002228FD">
            <w:pPr>
              <w:tabs>
                <w:tab w:val="left" w:pos="540"/>
                <w:tab w:val="left" w:pos="900"/>
                <w:tab w:val="left" w:pos="1170"/>
              </w:tabs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366" w:type="pct"/>
          </w:tcPr>
          <w:p w14:paraId="61230DAD" w14:textId="77777777" w:rsidR="002F78A4" w:rsidRPr="007A4D9D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18D0847C" w14:textId="77777777" w:rsidR="002F78A4" w:rsidRPr="007A4D9D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" w:type="pct"/>
          </w:tcPr>
          <w:p w14:paraId="12774C56" w14:textId="77777777" w:rsidR="002F78A4" w:rsidRPr="007A4D9D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05B83711" w14:textId="77777777" w:rsidR="002F78A4" w:rsidRPr="007A4D9D" w:rsidRDefault="002F78A4" w:rsidP="002228FD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7254705" w14:textId="77777777" w:rsidR="002F78A4" w:rsidRPr="007A4D9D" w:rsidRDefault="002F78A4" w:rsidP="002228FD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3C223500" w14:textId="77777777" w:rsidR="002F78A4" w:rsidRPr="007A4D9D" w:rsidRDefault="002F78A4" w:rsidP="002228F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75824F5" w14:textId="77777777" w:rsidR="002F78A4" w:rsidRPr="007A4D9D" w:rsidRDefault="002F78A4" w:rsidP="002228FD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B8E8A51" w14:textId="77777777" w:rsidR="002F78A4" w:rsidRPr="007A4D9D" w:rsidRDefault="002F78A4" w:rsidP="002228FD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5A31" w:rsidRPr="007A4D9D" w14:paraId="25E8FC6A" w14:textId="77777777" w:rsidTr="00A81A1B">
        <w:trPr>
          <w:trHeight w:hRule="exact" w:val="397"/>
        </w:trPr>
        <w:tc>
          <w:tcPr>
            <w:tcW w:w="1763" w:type="pct"/>
          </w:tcPr>
          <w:p w14:paraId="4051052C" w14:textId="77777777" w:rsidR="00FE5A31" w:rsidRPr="007A4D9D" w:rsidRDefault="00FE5A31" w:rsidP="00FE5A3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366" w:type="pct"/>
          </w:tcPr>
          <w:p w14:paraId="7F404C09" w14:textId="77777777" w:rsidR="00FE5A31" w:rsidRPr="007A4D9D" w:rsidRDefault="00FE5A31" w:rsidP="00FE5A3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0B1FA6A" w14:textId="31CA5BD7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="00D817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66" w:type="pct"/>
          </w:tcPr>
          <w:p w14:paraId="26E0AC2C" w14:textId="77777777" w:rsidR="00FE5A31" w:rsidRPr="007A4D9D" w:rsidRDefault="00FE5A31" w:rsidP="00FE5A3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1439CA89" w14:textId="27F24DE7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40" w:type="pct"/>
          </w:tcPr>
          <w:p w14:paraId="081BA63E" w14:textId="77777777" w:rsidR="00FE5A31" w:rsidRPr="007A4D9D" w:rsidRDefault="00FE5A31" w:rsidP="00FE5A3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27C53C0B" w14:textId="4B2D6350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="00D81785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31" w:type="pct"/>
          </w:tcPr>
          <w:p w14:paraId="549D2938" w14:textId="77777777" w:rsidR="00FE5A31" w:rsidRPr="007A4D9D" w:rsidRDefault="00FE5A31" w:rsidP="00FE5A3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C431E2A" w14:textId="36863E0D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FE5A31" w:rsidRPr="007A4D9D" w14:paraId="1FD9DDB0" w14:textId="77777777" w:rsidTr="00A81A1B">
        <w:trPr>
          <w:trHeight w:hRule="exact" w:val="397"/>
        </w:trPr>
        <w:tc>
          <w:tcPr>
            <w:tcW w:w="1763" w:type="pct"/>
          </w:tcPr>
          <w:p w14:paraId="76282919" w14:textId="77777777" w:rsidR="00FE5A31" w:rsidRPr="007A4D9D" w:rsidRDefault="00FE5A31" w:rsidP="00FE5A31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366" w:type="pct"/>
          </w:tcPr>
          <w:p w14:paraId="7DBDA5EE" w14:textId="77777777" w:rsidR="00FE5A31" w:rsidRPr="007A4D9D" w:rsidRDefault="00FE5A31" w:rsidP="00FE5A31">
            <w:pPr>
              <w:tabs>
                <w:tab w:val="decimal" w:pos="1031"/>
              </w:tabs>
              <w:ind w:left="-115" w:right="1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</w:tcPr>
          <w:p w14:paraId="6F93936B" w14:textId="0182201B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272D5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66" w:type="pct"/>
          </w:tcPr>
          <w:p w14:paraId="0B8B68BC" w14:textId="77777777" w:rsidR="00FE5A31" w:rsidRPr="007A4D9D" w:rsidRDefault="00FE5A31" w:rsidP="00FE5A3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E3DA752" w14:textId="0CAE6C91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40" w:type="pct"/>
          </w:tcPr>
          <w:p w14:paraId="1E48E961" w14:textId="77777777" w:rsidR="00FE5A31" w:rsidRPr="007A4D9D" w:rsidRDefault="00FE5A31" w:rsidP="00FE5A31">
            <w:pPr>
              <w:tabs>
                <w:tab w:val="decimal" w:pos="59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E2DF9FD" w14:textId="2519715A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272D58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31" w:type="pct"/>
          </w:tcPr>
          <w:p w14:paraId="74DC513F" w14:textId="77777777" w:rsidR="00FE5A31" w:rsidRPr="007A4D9D" w:rsidRDefault="00FE5A31" w:rsidP="00FE5A31">
            <w:pPr>
              <w:tabs>
                <w:tab w:val="decimal" w:pos="606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325E548" w14:textId="101A8747" w:rsidR="00FE5A31" w:rsidRPr="007A4D9D" w:rsidRDefault="00FE47B7" w:rsidP="00FE5A31">
            <w:pPr>
              <w:tabs>
                <w:tab w:val="decimal" w:pos="793"/>
              </w:tabs>
              <w:ind w:left="-108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FE5A31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</w:tr>
    </w:tbl>
    <w:p w14:paraId="041A7D50" w14:textId="63705CD6" w:rsidR="00FE52B4" w:rsidRPr="007A4D9D" w:rsidRDefault="00FE52B4" w:rsidP="002228FD">
      <w:pPr>
        <w:spacing w:before="240"/>
        <w:ind w:left="360" w:right="-14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ค่าตอบแทนผู้บริหารสำคัญ ประกอบด้วย ค่าตอบแทนที่จ่ายให้แก่</w:t>
      </w:r>
      <w:r w:rsidR="00250E3D" w:rsidRPr="007A4D9D">
        <w:rPr>
          <w:rFonts w:asciiTheme="majorBidi" w:hAnsiTheme="majorBidi" w:cstheme="majorBidi"/>
          <w:cs/>
        </w:rPr>
        <w:t>ผู้บริหารสำคัญ</w:t>
      </w:r>
      <w:r w:rsidRPr="007A4D9D">
        <w:rPr>
          <w:rFonts w:asciiTheme="majorBidi" w:hAnsiTheme="majorBidi" w:cstheme="majorBidi"/>
          <w:cs/>
        </w:rPr>
        <w:t>ของกลุ่มบริษัท ซึ่งได้แก่ เงินเดือน โบนัส เงินตอบแทนพิเศษและอื่นๆ รวมทั้งเงินสมทบกองทุนสำรองเลี้ยงชีพที่กลุ่มบริษัทจ่ายสมทบให้ผู้บริหารในฐานะพนักงานของบริษัท</w:t>
      </w:r>
    </w:p>
    <w:p w14:paraId="07460769" w14:textId="77777777" w:rsidR="005217CA" w:rsidRPr="007A4D9D" w:rsidRDefault="005217CA" w:rsidP="002228FD">
      <w:pPr>
        <w:pStyle w:val="BodyText3"/>
        <w:tabs>
          <w:tab w:val="clear" w:pos="360"/>
          <w:tab w:val="left" w:pos="224"/>
        </w:tabs>
        <w:spacing w:before="240"/>
        <w:ind w:left="360" w:right="-706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สัญญาสำคัญที่ทำกับกิจการที่เกี่ยวข้องกัน</w:t>
      </w:r>
    </w:p>
    <w:p w14:paraId="2496F41A" w14:textId="77777777" w:rsidR="005217CA" w:rsidRPr="007A4D9D" w:rsidRDefault="005217CA" w:rsidP="002228FD">
      <w:pPr>
        <w:pStyle w:val="BodyText3"/>
        <w:tabs>
          <w:tab w:val="clear" w:pos="360"/>
          <w:tab w:val="left" w:pos="224"/>
        </w:tabs>
        <w:spacing w:before="240"/>
        <w:ind w:left="360" w:right="29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สัญญาการบริหารจัดการ</w:t>
      </w:r>
    </w:p>
    <w:p w14:paraId="1C4A5C94" w14:textId="77777777" w:rsidR="00A2275D" w:rsidRPr="007A4D9D" w:rsidRDefault="005217CA" w:rsidP="00A77CAC">
      <w:pPr>
        <w:ind w:left="360" w:right="29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บริษัทได้ทำสัญญากับ</w:t>
      </w:r>
      <w:r w:rsidR="00942136" w:rsidRPr="007A4D9D">
        <w:rPr>
          <w:rFonts w:asciiTheme="majorBidi" w:hAnsiTheme="majorBidi" w:cstheme="majorBidi"/>
          <w:cs/>
        </w:rPr>
        <w:t>บริษัทย่อย</w:t>
      </w:r>
      <w:r w:rsidRPr="007A4D9D">
        <w:rPr>
          <w:rFonts w:asciiTheme="majorBidi" w:hAnsiTheme="majorBidi" w:cstheme="majorBidi"/>
          <w:cs/>
        </w:rPr>
        <w:t>เพื่อให้บริการด้านการบริหารจัดการแก่</w:t>
      </w:r>
      <w:r w:rsidR="00942136" w:rsidRPr="007A4D9D">
        <w:rPr>
          <w:rFonts w:asciiTheme="majorBidi" w:hAnsiTheme="majorBidi" w:cstheme="majorBidi"/>
          <w:cs/>
        </w:rPr>
        <w:t>บริษัทย่อย</w:t>
      </w:r>
      <w:r w:rsidRPr="007A4D9D">
        <w:rPr>
          <w:rFonts w:asciiTheme="majorBidi" w:hAnsiTheme="majorBidi" w:cstheme="majorBidi"/>
          <w:cs/>
        </w:rPr>
        <w:t>โดยตกลงให้บริการในราคาและเงื่อนไขตามที่ระบุในสัญญา</w:t>
      </w:r>
    </w:p>
    <w:p w14:paraId="28371488" w14:textId="77777777" w:rsidR="00A2275D" w:rsidRPr="007A4D9D" w:rsidRDefault="00A2275D" w:rsidP="002228FD">
      <w:pPr>
        <w:rPr>
          <w:rFonts w:asciiTheme="majorBidi" w:hAnsiTheme="majorBidi" w:cstheme="majorBidi"/>
          <w:b/>
          <w:bCs/>
          <w:cs/>
        </w:rPr>
      </w:pPr>
      <w:r w:rsidRPr="007A4D9D">
        <w:rPr>
          <w:rFonts w:asciiTheme="majorBidi" w:hAnsiTheme="majorBidi" w:cstheme="majorBidi"/>
          <w:b/>
          <w:bCs/>
          <w:cs/>
        </w:rPr>
        <w:br w:type="page"/>
      </w:r>
    </w:p>
    <w:p w14:paraId="670A1710" w14:textId="68FF60F2" w:rsidR="008D7D2A" w:rsidRPr="007A4D9D" w:rsidRDefault="00890631" w:rsidP="002228FD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ภาระผูกพันและหนี้สินที่อาจเกิดขึ้น</w:t>
      </w:r>
    </w:p>
    <w:p w14:paraId="0923B268" w14:textId="4DC67DB1" w:rsidR="00970A3D" w:rsidRPr="007A4D9D" w:rsidRDefault="00BA1D8B" w:rsidP="002228FD">
      <w:pPr>
        <w:ind w:left="540" w:right="65"/>
        <w:jc w:val="thaiDistribute"/>
        <w:rPr>
          <w:rFonts w:asciiTheme="majorBidi" w:hAnsiTheme="majorBidi" w:cstheme="majorBidi"/>
          <w:spacing w:val="-6"/>
        </w:rPr>
      </w:pPr>
      <w:r w:rsidRPr="007A4D9D">
        <w:rPr>
          <w:rFonts w:asciiTheme="majorBidi" w:hAnsiTheme="majorBidi" w:cstheme="majorBidi"/>
          <w:spacing w:val="-6"/>
          <w:cs/>
        </w:rPr>
        <w:t xml:space="preserve">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="00D53AC7" w:rsidRPr="007A4D9D">
        <w:rPr>
          <w:rFonts w:asciiTheme="majorBidi" w:hAnsiTheme="majorBidi" w:cstheme="majorBidi"/>
          <w:spacing w:val="-6"/>
        </w:rPr>
        <w:t xml:space="preserve"> </w:t>
      </w:r>
      <w:r w:rsidR="00D53AC7" w:rsidRPr="007A4D9D">
        <w:rPr>
          <w:rFonts w:asciiTheme="majorBidi" w:hAnsiTheme="majorBidi" w:cs="Angsana New"/>
          <w:spacing w:val="-6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6"/>
        </w:rPr>
        <w:t>2569</w:t>
      </w:r>
      <w:r w:rsidR="00D53AC7" w:rsidRPr="007A4D9D">
        <w:rPr>
          <w:rFonts w:asciiTheme="majorBidi" w:hAnsiTheme="majorBidi" w:cstheme="majorBidi"/>
          <w:spacing w:val="-6"/>
        </w:rPr>
        <w:t xml:space="preserve"> </w:t>
      </w:r>
      <w:r w:rsidR="00D53AC7" w:rsidRPr="007A4D9D">
        <w:rPr>
          <w:rFonts w:asciiTheme="majorBidi" w:hAnsiTheme="majorBidi" w:cs="Angsana New"/>
          <w:spacing w:val="-6"/>
          <w:cs/>
        </w:rPr>
        <w:t xml:space="preserve">และวันที่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="00D53AC7" w:rsidRPr="007A4D9D">
        <w:rPr>
          <w:rFonts w:asciiTheme="majorBidi" w:hAnsiTheme="majorBidi" w:cstheme="majorBidi"/>
          <w:spacing w:val="-6"/>
        </w:rPr>
        <w:t xml:space="preserve"> </w:t>
      </w:r>
      <w:r w:rsidR="00D53AC7" w:rsidRPr="007A4D9D">
        <w:rPr>
          <w:rFonts w:asciiTheme="majorBidi" w:hAnsiTheme="majorBidi" w:cs="Angsana New"/>
          <w:spacing w:val="-6"/>
          <w:cs/>
        </w:rPr>
        <w:t xml:space="preserve">ธันวาคม </w:t>
      </w:r>
      <w:r w:rsidR="00FE47B7" w:rsidRPr="00FE47B7">
        <w:rPr>
          <w:rFonts w:asciiTheme="majorBidi" w:hAnsiTheme="majorBidi" w:cstheme="majorBidi"/>
          <w:spacing w:val="-6"/>
        </w:rPr>
        <w:t>2568</w:t>
      </w:r>
      <w:r w:rsidR="00D53AC7" w:rsidRPr="007A4D9D">
        <w:rPr>
          <w:rFonts w:asciiTheme="majorBidi" w:hAnsiTheme="majorBidi" w:cstheme="majorBidi"/>
          <w:spacing w:val="-6"/>
        </w:rPr>
        <w:t xml:space="preserve"> </w:t>
      </w:r>
      <w:r w:rsidR="00AB4522" w:rsidRPr="007A4D9D">
        <w:rPr>
          <w:rFonts w:asciiTheme="majorBidi" w:hAnsiTheme="majorBidi" w:cstheme="majorBidi"/>
          <w:spacing w:val="-6"/>
          <w:cs/>
        </w:rPr>
        <w:t>กลุ่มบริษัท</w:t>
      </w:r>
      <w:r w:rsidR="00805F6F" w:rsidRPr="007A4D9D">
        <w:rPr>
          <w:rFonts w:asciiTheme="majorBidi" w:hAnsiTheme="majorBidi" w:cstheme="majorBidi"/>
          <w:spacing w:val="-6"/>
          <w:cs/>
        </w:rPr>
        <w:t>มีภาระผูกพันตามสัญญาเช่า</w:t>
      </w:r>
      <w:r w:rsidR="00D64438" w:rsidRPr="007A4D9D">
        <w:rPr>
          <w:rFonts w:asciiTheme="majorBidi" w:hAnsiTheme="majorBidi" w:cstheme="majorBidi"/>
          <w:spacing w:val="-6"/>
          <w:cs/>
        </w:rPr>
        <w:t>ระยะสั้นและ</w:t>
      </w:r>
      <w:r w:rsidR="00922C6D" w:rsidRPr="007A4D9D">
        <w:rPr>
          <w:rFonts w:asciiTheme="majorBidi" w:hAnsiTheme="majorBidi" w:cstheme="majorBidi"/>
          <w:spacing w:val="-6"/>
        </w:rPr>
        <w:t>/</w:t>
      </w:r>
      <w:r w:rsidR="00922C6D" w:rsidRPr="007A4D9D">
        <w:rPr>
          <w:rFonts w:asciiTheme="majorBidi" w:hAnsiTheme="majorBidi" w:cstheme="majorBidi"/>
          <w:spacing w:val="-6"/>
          <w:cs/>
        </w:rPr>
        <w:t>หรือ</w:t>
      </w:r>
      <w:r w:rsidR="00D64438" w:rsidRPr="007A4D9D">
        <w:rPr>
          <w:rFonts w:asciiTheme="majorBidi" w:hAnsiTheme="majorBidi" w:cstheme="majorBidi"/>
          <w:spacing w:val="-6"/>
          <w:cs/>
        </w:rPr>
        <w:t>มูลค่าต่ำ</w:t>
      </w:r>
      <w:r w:rsidR="004C5D26" w:rsidRPr="007A4D9D">
        <w:rPr>
          <w:rFonts w:asciiTheme="majorBidi" w:hAnsiTheme="majorBidi" w:cstheme="majorBidi"/>
          <w:spacing w:val="-6"/>
          <w:cs/>
        </w:rPr>
        <w:t>และ</w:t>
      </w:r>
      <w:r w:rsidR="00D64438" w:rsidRPr="007A4D9D">
        <w:rPr>
          <w:rFonts w:asciiTheme="majorBidi" w:hAnsiTheme="majorBidi" w:cstheme="majorBidi"/>
          <w:spacing w:val="-6"/>
          <w:cs/>
        </w:rPr>
        <w:t>สัญญา</w:t>
      </w:r>
      <w:r w:rsidR="005773A8" w:rsidRPr="007A4D9D">
        <w:rPr>
          <w:rFonts w:asciiTheme="majorBidi" w:hAnsiTheme="majorBidi" w:cstheme="majorBidi"/>
          <w:spacing w:val="-6"/>
          <w:cs/>
        </w:rPr>
        <w:t>ให้</w:t>
      </w:r>
      <w:r w:rsidR="004C5D26" w:rsidRPr="007A4D9D">
        <w:rPr>
          <w:rFonts w:asciiTheme="majorBidi" w:hAnsiTheme="majorBidi" w:cstheme="majorBidi"/>
          <w:spacing w:val="-6"/>
          <w:cs/>
        </w:rPr>
        <w:t>บริการ</w:t>
      </w:r>
      <w:r w:rsidR="00B33DB8" w:rsidRPr="007A4D9D">
        <w:rPr>
          <w:rFonts w:asciiTheme="majorBidi" w:hAnsiTheme="majorBidi" w:cstheme="majorBidi"/>
          <w:spacing w:val="-6"/>
          <w:cs/>
        </w:rPr>
        <w:t xml:space="preserve"> โดยมี</w:t>
      </w:r>
      <w:r w:rsidR="00805F6F" w:rsidRPr="007A4D9D">
        <w:rPr>
          <w:rFonts w:asciiTheme="majorBidi" w:hAnsiTheme="majorBidi" w:cstheme="majorBidi"/>
          <w:spacing w:val="-6"/>
          <w:cs/>
        </w:rPr>
        <w:t>รายละเอียด ดังนี้</w:t>
      </w:r>
    </w:p>
    <w:p w14:paraId="39800158" w14:textId="77777777" w:rsidR="00805F6F" w:rsidRPr="007A4D9D" w:rsidRDefault="00805F6F" w:rsidP="002228FD">
      <w:pPr>
        <w:tabs>
          <w:tab w:val="left" w:pos="1760"/>
        </w:tabs>
        <w:ind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A4D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7A4D9D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7A4D9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34" w:type="dxa"/>
        <w:tblInd w:w="528" w:type="dxa"/>
        <w:tblLook w:val="04A0" w:firstRow="1" w:lastRow="0" w:firstColumn="1" w:lastColumn="0" w:noHBand="0" w:noVBand="1"/>
      </w:tblPr>
      <w:tblGrid>
        <w:gridCol w:w="4557"/>
        <w:gridCol w:w="1144"/>
        <w:gridCol w:w="1106"/>
        <w:gridCol w:w="1170"/>
        <w:gridCol w:w="1057"/>
      </w:tblGrid>
      <w:tr w:rsidR="00EF100B" w:rsidRPr="007A4D9D" w14:paraId="240A7ED3" w14:textId="77777777" w:rsidTr="000A60A3">
        <w:trPr>
          <w:trHeight w:val="387"/>
        </w:trPr>
        <w:tc>
          <w:tcPr>
            <w:tcW w:w="4557" w:type="dxa"/>
            <w:vMerge w:val="restart"/>
            <w:vAlign w:val="center"/>
          </w:tcPr>
          <w:p w14:paraId="7EC06455" w14:textId="77777777" w:rsidR="004A1B95" w:rsidRPr="007A4D9D" w:rsidRDefault="004A1B95" w:rsidP="002228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250" w:type="dxa"/>
            <w:gridSpan w:val="2"/>
          </w:tcPr>
          <w:p w14:paraId="35D60924" w14:textId="77777777" w:rsidR="004A1B95" w:rsidRPr="007A4D9D" w:rsidRDefault="004A1B95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7" w:type="dxa"/>
            <w:gridSpan w:val="2"/>
            <w:vAlign w:val="center"/>
          </w:tcPr>
          <w:p w14:paraId="6F297215" w14:textId="77777777" w:rsidR="004A1B95" w:rsidRPr="007A4D9D" w:rsidRDefault="004A1B95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AC7" w:rsidRPr="007A4D9D" w14:paraId="33B82D46" w14:textId="77777777" w:rsidTr="000A60A3">
        <w:trPr>
          <w:trHeight w:val="630"/>
        </w:trPr>
        <w:tc>
          <w:tcPr>
            <w:tcW w:w="4557" w:type="dxa"/>
            <w:vMerge/>
            <w:vAlign w:val="center"/>
          </w:tcPr>
          <w:p w14:paraId="41B02D68" w14:textId="77777777" w:rsidR="00D53AC7" w:rsidRPr="007A4D9D" w:rsidRDefault="00D53AC7" w:rsidP="002228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1ECAD6EF" w14:textId="30E922EC" w:rsidR="00D53AC7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06" w:type="dxa"/>
          </w:tcPr>
          <w:p w14:paraId="0EB38E87" w14:textId="5071EB35" w:rsidR="00D53AC7" w:rsidRPr="007A4D9D" w:rsidRDefault="00FE47B7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95375D5" w14:textId="7D55E681" w:rsidR="00D53AC7" w:rsidRPr="007A4D9D" w:rsidRDefault="00FE47B7" w:rsidP="002228FD">
            <w:pPr>
              <w:ind w:right="-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1DC3570" w14:textId="034D703D" w:rsidR="00D53AC7" w:rsidRPr="007A4D9D" w:rsidRDefault="00FE47B7" w:rsidP="002228FD">
            <w:pPr>
              <w:ind w:left="-9" w:right="-2" w:firstLine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57" w:type="dxa"/>
          </w:tcPr>
          <w:p w14:paraId="48E16F8A" w14:textId="0641E65E" w:rsidR="00D53AC7" w:rsidRPr="007A4D9D" w:rsidRDefault="00FE47B7" w:rsidP="002228F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3AC7" w:rsidRPr="007A4D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9CA5F56" w14:textId="2CAF3753" w:rsidR="00D53AC7" w:rsidRPr="007A4D9D" w:rsidRDefault="00FE47B7" w:rsidP="002228FD">
            <w:pPr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EF100B" w:rsidRPr="007A4D9D" w14:paraId="4672F387" w14:textId="77777777" w:rsidTr="00A3123C">
        <w:trPr>
          <w:trHeight w:val="383"/>
        </w:trPr>
        <w:tc>
          <w:tcPr>
            <w:tcW w:w="4557" w:type="dxa"/>
            <w:vAlign w:val="bottom"/>
          </w:tcPr>
          <w:p w14:paraId="3BADB7C3" w14:textId="77777777" w:rsidR="004A1B95" w:rsidRPr="007A4D9D" w:rsidRDefault="004A1B95" w:rsidP="002228F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4" w:type="dxa"/>
          </w:tcPr>
          <w:p w14:paraId="126F8BCF" w14:textId="77777777" w:rsidR="004A1B95" w:rsidRPr="007A4D9D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5C53411D" w14:textId="77777777" w:rsidR="004A1B95" w:rsidRPr="007A4D9D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F5E93B" w14:textId="77777777" w:rsidR="004A1B95" w:rsidRPr="007A4D9D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5011AED" w14:textId="77777777" w:rsidR="004A1B95" w:rsidRPr="007A4D9D" w:rsidRDefault="004A1B95" w:rsidP="002228FD">
            <w:pPr>
              <w:ind w:right="-5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5491" w:rsidRPr="007A4D9D" w14:paraId="0AB12B26" w14:textId="77777777" w:rsidTr="00703A27">
        <w:tc>
          <w:tcPr>
            <w:tcW w:w="4557" w:type="dxa"/>
            <w:vAlign w:val="bottom"/>
          </w:tcPr>
          <w:p w14:paraId="42F569F8" w14:textId="77777777" w:rsidR="005F5491" w:rsidRPr="007A4D9D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5BEF2675" w14:textId="0386C960" w:rsidR="005F5491" w:rsidRPr="007A4D9D" w:rsidRDefault="00FE47B7" w:rsidP="005F5491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59DE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1159DE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06" w:type="dxa"/>
            <w:vAlign w:val="bottom"/>
          </w:tcPr>
          <w:p w14:paraId="00A34EC5" w14:textId="3856F2E4" w:rsidR="005F5491" w:rsidRPr="007A4D9D" w:rsidRDefault="00FE47B7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3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697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170" w:type="dxa"/>
            <w:vAlign w:val="bottom"/>
          </w:tcPr>
          <w:p w14:paraId="14117D23" w14:textId="726774C7" w:rsidR="005F5491" w:rsidRPr="007A4D9D" w:rsidRDefault="00FE47B7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59DE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 w:rsidR="001159DE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057" w:type="dxa"/>
            <w:vAlign w:val="bottom"/>
          </w:tcPr>
          <w:p w14:paraId="7DFA6993" w14:textId="15DD6AB2" w:rsidR="005F5491" w:rsidRPr="007A4D9D" w:rsidRDefault="00FE47B7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3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697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  <w:tr w:rsidR="005F5491" w:rsidRPr="007A4D9D" w14:paraId="0E4A3BB8" w14:textId="77777777" w:rsidTr="00703A27">
        <w:tc>
          <w:tcPr>
            <w:tcW w:w="4557" w:type="dxa"/>
            <w:vAlign w:val="bottom"/>
          </w:tcPr>
          <w:p w14:paraId="49D0FA8A" w14:textId="54AFC611" w:rsidR="005F5491" w:rsidRPr="007A4D9D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ค่าจ้างบริการให้ข้อมูลทางโทรศัพท์ ค่าทำความสะอาด และค่าจ้างพนักงานส่งเอกสาร</w:t>
            </w:r>
          </w:p>
        </w:tc>
        <w:tc>
          <w:tcPr>
            <w:tcW w:w="1144" w:type="dxa"/>
            <w:vAlign w:val="bottom"/>
          </w:tcPr>
          <w:p w14:paraId="712860A3" w14:textId="370657A3" w:rsidR="005F5491" w:rsidRPr="007A4D9D" w:rsidRDefault="00FE47B7" w:rsidP="005F5491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106" w:type="dxa"/>
            <w:vAlign w:val="bottom"/>
          </w:tcPr>
          <w:p w14:paraId="35104B9F" w14:textId="612AF5E5" w:rsidR="005F5491" w:rsidRPr="007A4D9D" w:rsidRDefault="00FE47B7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2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064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170" w:type="dxa"/>
            <w:vAlign w:val="bottom"/>
          </w:tcPr>
          <w:p w14:paraId="4D31D6B9" w14:textId="58F1EA26" w:rsidR="005F5491" w:rsidRPr="007A4D9D" w:rsidRDefault="00FE47B7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057" w:type="dxa"/>
            <w:vAlign w:val="bottom"/>
          </w:tcPr>
          <w:p w14:paraId="0C074762" w14:textId="4D49E5BC" w:rsidR="005F5491" w:rsidRPr="007A4D9D" w:rsidRDefault="00FE47B7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2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064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5F5491" w:rsidRPr="007A4D9D" w14:paraId="14333818" w14:textId="77777777" w:rsidTr="00703A27">
        <w:tc>
          <w:tcPr>
            <w:tcW w:w="4557" w:type="dxa"/>
            <w:vAlign w:val="bottom"/>
          </w:tcPr>
          <w:p w14:paraId="50E1AF66" w14:textId="1777E9CE" w:rsidR="005F5491" w:rsidRPr="007A4D9D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ค่าบริการระบบอินเตอร์เน็ต</w:t>
            </w:r>
          </w:p>
        </w:tc>
        <w:tc>
          <w:tcPr>
            <w:tcW w:w="1144" w:type="dxa"/>
            <w:vAlign w:val="bottom"/>
          </w:tcPr>
          <w:p w14:paraId="7D12C6AD" w14:textId="5149C30C" w:rsidR="005F5491" w:rsidRPr="007A4D9D" w:rsidRDefault="00FE47B7" w:rsidP="005F5491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106" w:type="dxa"/>
            <w:vAlign w:val="bottom"/>
          </w:tcPr>
          <w:p w14:paraId="545CC6E5" w14:textId="2CED06E3" w:rsidR="005F5491" w:rsidRPr="007A4D9D" w:rsidRDefault="00FE47B7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52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06471656" w14:textId="61AC7688" w:rsidR="005F5491" w:rsidRPr="007A4D9D" w:rsidRDefault="00FE47B7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057" w:type="dxa"/>
            <w:vAlign w:val="bottom"/>
          </w:tcPr>
          <w:p w14:paraId="70309E3B" w14:textId="2DF3FA00" w:rsidR="005F5491" w:rsidRPr="007A4D9D" w:rsidRDefault="00FE47B7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52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5F5491" w:rsidRPr="007A4D9D" w14:paraId="64FE34A3" w14:textId="77777777" w:rsidTr="00703A27">
        <w:tc>
          <w:tcPr>
            <w:tcW w:w="4557" w:type="dxa"/>
            <w:vAlign w:val="bottom"/>
          </w:tcPr>
          <w:p w14:paraId="0BFBB189" w14:textId="77777777" w:rsidR="005F5491" w:rsidRPr="007A4D9D" w:rsidRDefault="005F5491" w:rsidP="005F5491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ค่าเช่าสินทรัพย์ที่จัดเก็บ</w:t>
            </w:r>
          </w:p>
        </w:tc>
        <w:tc>
          <w:tcPr>
            <w:tcW w:w="1144" w:type="dxa"/>
          </w:tcPr>
          <w:p w14:paraId="51D68CD1" w14:textId="360AD41A" w:rsidR="005F5491" w:rsidRPr="007A4D9D" w:rsidRDefault="00FE47B7" w:rsidP="005F5491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106" w:type="dxa"/>
          </w:tcPr>
          <w:p w14:paraId="2EE502AC" w14:textId="3BC00812" w:rsidR="005F5491" w:rsidRPr="007A4D9D" w:rsidRDefault="00FE47B7" w:rsidP="005F5491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45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70" w:type="dxa"/>
            <w:vAlign w:val="bottom"/>
          </w:tcPr>
          <w:p w14:paraId="22A444AC" w14:textId="346CBB51" w:rsidR="005F5491" w:rsidRPr="007A4D9D" w:rsidRDefault="00FE47B7" w:rsidP="005F5491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057" w:type="dxa"/>
            <w:vAlign w:val="bottom"/>
          </w:tcPr>
          <w:p w14:paraId="12EB3934" w14:textId="660F40B8" w:rsidR="005F5491" w:rsidRPr="007A4D9D" w:rsidRDefault="00FE47B7" w:rsidP="005F5491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35</w:t>
            </w:r>
            <w:r w:rsidR="005F5491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5B19B8" w:rsidRPr="007A4D9D" w14:paraId="28E3E56A" w14:textId="77777777" w:rsidTr="00C17173">
        <w:tc>
          <w:tcPr>
            <w:tcW w:w="4557" w:type="dxa"/>
            <w:vAlign w:val="bottom"/>
          </w:tcPr>
          <w:p w14:paraId="4226358E" w14:textId="1D9BCFED" w:rsidR="005B19B8" w:rsidRPr="007A4D9D" w:rsidRDefault="005B19B8" w:rsidP="005B19B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ส่วนที่ถึงกำหนดชำระเกินกว่าหนึ่งปีแต่ไม่เกินห้าปี</w:t>
            </w:r>
          </w:p>
        </w:tc>
        <w:tc>
          <w:tcPr>
            <w:tcW w:w="1144" w:type="dxa"/>
            <w:vAlign w:val="bottom"/>
          </w:tcPr>
          <w:p w14:paraId="4EE15324" w14:textId="77777777" w:rsidR="005B19B8" w:rsidRPr="007A4D9D" w:rsidRDefault="005B19B8" w:rsidP="005B19B8">
            <w:pPr>
              <w:tabs>
                <w:tab w:val="left" w:pos="744"/>
              </w:tabs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353F5BA7" w14:textId="77777777" w:rsidR="005B19B8" w:rsidRPr="007A4D9D" w:rsidRDefault="005B19B8" w:rsidP="005B19B8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ABEBC2" w14:textId="77777777" w:rsidR="005B19B8" w:rsidRPr="007A4D9D" w:rsidRDefault="005B19B8" w:rsidP="005B19B8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080665E" w14:textId="77777777" w:rsidR="005B19B8" w:rsidRPr="007A4D9D" w:rsidRDefault="005B19B8" w:rsidP="005B19B8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23F" w:rsidRPr="007A4D9D" w14:paraId="68E5007A" w14:textId="77777777" w:rsidTr="00660E3B">
        <w:tc>
          <w:tcPr>
            <w:tcW w:w="4557" w:type="dxa"/>
            <w:vAlign w:val="bottom"/>
          </w:tcPr>
          <w:p w14:paraId="56992F0D" w14:textId="38DCD412" w:rsidR="00D8323F" w:rsidRPr="007A4D9D" w:rsidRDefault="00D8323F" w:rsidP="00D8323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ค่าบริการส่วนกลาง</w:t>
            </w:r>
          </w:p>
        </w:tc>
        <w:tc>
          <w:tcPr>
            <w:tcW w:w="1144" w:type="dxa"/>
            <w:vAlign w:val="bottom"/>
          </w:tcPr>
          <w:p w14:paraId="4DAEE1CF" w14:textId="42ACB9B4" w:rsidR="00D8323F" w:rsidRPr="007A4D9D" w:rsidRDefault="00FE47B7" w:rsidP="00D8323F">
            <w:pPr>
              <w:ind w:left="-108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106" w:type="dxa"/>
            <w:vAlign w:val="bottom"/>
          </w:tcPr>
          <w:p w14:paraId="4919A51B" w14:textId="09F3A2A8" w:rsidR="00D8323F" w:rsidRPr="007A4D9D" w:rsidRDefault="00FE47B7" w:rsidP="00D8323F">
            <w:pPr>
              <w:ind w:left="-108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2</w:t>
            </w:r>
            <w:r w:rsidR="00D8323F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772</w:t>
            </w:r>
            <w:r w:rsidR="00D8323F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170" w:type="dxa"/>
            <w:vAlign w:val="bottom"/>
          </w:tcPr>
          <w:p w14:paraId="77DFCDA7" w14:textId="60E084D3" w:rsidR="00D8323F" w:rsidRPr="007A4D9D" w:rsidRDefault="00FE47B7" w:rsidP="00D8323F">
            <w:pPr>
              <w:ind w:left="-108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1860DA" w:rsidRPr="007A4D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47B7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057" w:type="dxa"/>
            <w:vAlign w:val="bottom"/>
          </w:tcPr>
          <w:p w14:paraId="5FE17F7E" w14:textId="25A1EC68" w:rsidR="00D8323F" w:rsidRPr="007A4D9D" w:rsidRDefault="00FE47B7" w:rsidP="00D8323F">
            <w:pPr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2</w:t>
            </w:r>
            <w:r w:rsidR="00D8323F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772</w:t>
            </w:r>
            <w:r w:rsidR="00D8323F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  <w:tr w:rsidR="00D8323F" w:rsidRPr="007A4D9D" w14:paraId="62D60B32" w14:textId="77777777" w:rsidTr="00660E3B">
        <w:tc>
          <w:tcPr>
            <w:tcW w:w="4557" w:type="dxa"/>
            <w:vAlign w:val="bottom"/>
          </w:tcPr>
          <w:p w14:paraId="58872990" w14:textId="0AC08392" w:rsidR="00D8323F" w:rsidRPr="007A4D9D" w:rsidRDefault="00D8323F" w:rsidP="00D8323F">
            <w:pPr>
              <w:numPr>
                <w:ilvl w:val="0"/>
                <w:numId w:val="2"/>
              </w:numPr>
              <w:ind w:left="280" w:right="-108" w:hanging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ค่าบริการทำความสะอาด</w:t>
            </w:r>
          </w:p>
        </w:tc>
        <w:tc>
          <w:tcPr>
            <w:tcW w:w="1144" w:type="dxa"/>
            <w:vAlign w:val="bottom"/>
          </w:tcPr>
          <w:p w14:paraId="54524C68" w14:textId="35BF07E0" w:rsidR="00D8323F" w:rsidRPr="007A4D9D" w:rsidRDefault="001860DA" w:rsidP="001860DA">
            <w:pPr>
              <w:ind w:left="74"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4D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vAlign w:val="bottom"/>
          </w:tcPr>
          <w:p w14:paraId="744A1C7A" w14:textId="562C3D22" w:rsidR="00D8323F" w:rsidRPr="007A4D9D" w:rsidRDefault="00FE47B7" w:rsidP="00D8323F">
            <w:pPr>
              <w:ind w:left="38" w:right="-3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97</w:t>
            </w:r>
            <w:r w:rsidR="00D8323F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170" w:type="dxa"/>
            <w:vAlign w:val="bottom"/>
          </w:tcPr>
          <w:p w14:paraId="5A336755" w14:textId="4C36F796" w:rsidR="00D8323F" w:rsidRPr="007A4D9D" w:rsidRDefault="001860DA" w:rsidP="00AB405C">
            <w:pPr>
              <w:ind w:left="74"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D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01102131" w14:textId="723276F9" w:rsidR="00D8323F" w:rsidRPr="007A4D9D" w:rsidRDefault="00FE47B7" w:rsidP="00D8323F">
            <w:pPr>
              <w:ind w:right="-3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7B7">
              <w:rPr>
                <w:rFonts w:ascii="Angsana New" w:hAnsi="Angsana New"/>
                <w:sz w:val="28"/>
                <w:szCs w:val="28"/>
              </w:rPr>
              <w:t>97</w:t>
            </w:r>
            <w:r w:rsidR="00D8323F" w:rsidRPr="007A4D9D">
              <w:rPr>
                <w:rFonts w:ascii="Angsana New" w:hAnsi="Angsana New"/>
                <w:sz w:val="28"/>
                <w:szCs w:val="28"/>
              </w:rPr>
              <w:t>,</w:t>
            </w:r>
            <w:r w:rsidRPr="00FE47B7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</w:tbl>
    <w:p w14:paraId="34504441" w14:textId="07D394CA" w:rsidR="00307166" w:rsidRPr="007A4D9D" w:rsidRDefault="00FC6584" w:rsidP="002228FD">
      <w:pPr>
        <w:spacing w:before="240"/>
        <w:ind w:left="547" w:right="72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สำหรับงวดสามเดือนสิ้นสุดวันที่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="006314BA" w:rsidRPr="007A4D9D">
        <w:rPr>
          <w:rFonts w:asciiTheme="majorBidi" w:hAnsiTheme="majorBidi" w:cstheme="majorBidi"/>
          <w:spacing w:val="-6"/>
        </w:rPr>
        <w:t xml:space="preserve"> </w:t>
      </w:r>
      <w:r w:rsidR="006314BA" w:rsidRPr="007A4D9D">
        <w:rPr>
          <w:rFonts w:asciiTheme="majorBidi" w:hAnsiTheme="majorBidi" w:cs="Angsana New"/>
          <w:spacing w:val="-6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6"/>
        </w:rPr>
        <w:t>2569</w:t>
      </w:r>
      <w:r w:rsidR="002664BF" w:rsidRPr="007A4D9D">
        <w:rPr>
          <w:rFonts w:asciiTheme="majorBidi" w:hAnsiTheme="majorBidi" w:cstheme="majorBidi"/>
          <w:spacing w:val="-6"/>
        </w:rPr>
        <w:t xml:space="preserve"> </w:t>
      </w:r>
      <w:r w:rsidR="002664BF" w:rsidRPr="007A4D9D">
        <w:rPr>
          <w:rFonts w:asciiTheme="majorBidi" w:hAnsiTheme="majorBidi" w:cstheme="majorBidi"/>
          <w:spacing w:val="-6"/>
          <w:cs/>
        </w:rPr>
        <w:t xml:space="preserve">และ </w:t>
      </w:r>
      <w:r w:rsidR="00FE47B7" w:rsidRPr="00FE47B7">
        <w:rPr>
          <w:rFonts w:asciiTheme="majorBidi" w:hAnsiTheme="majorBidi" w:cstheme="majorBidi"/>
          <w:spacing w:val="-6"/>
        </w:rPr>
        <w:t>2568</w:t>
      </w:r>
      <w:r w:rsidR="002664BF" w:rsidRPr="007A4D9D">
        <w:rPr>
          <w:rFonts w:asciiTheme="majorBidi" w:hAnsiTheme="majorBidi" w:cstheme="majorBidi"/>
          <w:spacing w:val="-6"/>
        </w:rPr>
        <w:t xml:space="preserve"> </w:t>
      </w:r>
      <w:r w:rsidRPr="007A4D9D">
        <w:rPr>
          <w:rFonts w:asciiTheme="majorBidi" w:hAnsiTheme="majorBidi" w:cstheme="majorBidi"/>
          <w:cs/>
        </w:rPr>
        <w:t>กลุ่มบริษัทได้บันทึกค่าใช้จ่ายตามสัญญา</w:t>
      </w:r>
      <w:r w:rsidRPr="007A4D9D">
        <w:rPr>
          <w:rFonts w:asciiTheme="majorBidi" w:hAnsiTheme="majorBidi" w:cstheme="majorBidi"/>
          <w:spacing w:val="-4"/>
          <w:cs/>
        </w:rPr>
        <w:t>เช่าระยะสั้นและ/หรือมูลค่าต่ำและสัญญาให้บริการ ในงบกำไรขาดทุนและกำไรขาดทุนเบ็ดเสร็จอื่น</w:t>
      </w:r>
      <w:r w:rsidRPr="007A4D9D">
        <w:rPr>
          <w:rFonts w:asciiTheme="majorBidi" w:hAnsiTheme="majorBidi" w:cstheme="majorBidi"/>
          <w:cs/>
        </w:rPr>
        <w:t>รวมจำนวน</w:t>
      </w:r>
      <w:r w:rsidR="002475D4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1</w:t>
      </w:r>
      <w:r w:rsidR="001860DA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506</w:t>
      </w:r>
      <w:r w:rsidR="001860DA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014</w:t>
      </w:r>
      <w:r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บาท และ</w:t>
      </w:r>
      <w:r w:rsidR="002475D4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1</w:t>
      </w:r>
      <w:r w:rsidR="002E2751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405</w:t>
      </w:r>
      <w:r w:rsidR="002E2751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644</w:t>
      </w:r>
      <w:r w:rsidR="005F4DE5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บาท ตามลำดับ และบริษัทได้บันทึกค่าใช้จ่ายตามสัญญาเช่าระยะสั้นและ/หรือมูลค่าต่ำและสัญญาให้บริการในงบกำไรขาดทุนและกำไรขาดทุนเบ็ดเสร็จอื่นเฉพาะกิจการจำนวน</w:t>
      </w:r>
      <w:r w:rsidR="008316DD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1</w:t>
      </w:r>
      <w:r w:rsidR="001860DA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498</w:t>
      </w:r>
      <w:r w:rsidR="001860DA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454</w:t>
      </w:r>
      <w:r w:rsidR="00A66040" w:rsidRPr="007A4D9D">
        <w:rPr>
          <w:rFonts w:asciiTheme="majorBidi" w:hAnsiTheme="majorBidi" w:cstheme="majorBidi"/>
          <w:cs/>
        </w:rPr>
        <w:t xml:space="preserve"> </w:t>
      </w:r>
      <w:r w:rsidRPr="007A4D9D">
        <w:rPr>
          <w:rFonts w:asciiTheme="majorBidi" w:hAnsiTheme="majorBidi" w:cstheme="majorBidi"/>
          <w:cs/>
        </w:rPr>
        <w:t>บาท และ</w:t>
      </w:r>
      <w:r w:rsidR="00BA122D" w:rsidRPr="007A4D9D">
        <w:rPr>
          <w:rFonts w:asciiTheme="majorBidi" w:hAnsiTheme="majorBidi" w:cstheme="majorBidi"/>
        </w:rPr>
        <w:t xml:space="preserve"> </w:t>
      </w:r>
      <w:r w:rsidR="00FE47B7" w:rsidRPr="00FE47B7">
        <w:rPr>
          <w:rFonts w:asciiTheme="majorBidi" w:hAnsiTheme="majorBidi" w:cstheme="majorBidi"/>
        </w:rPr>
        <w:t>1</w:t>
      </w:r>
      <w:r w:rsidR="00F54FE7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398</w:t>
      </w:r>
      <w:r w:rsidR="00F54FE7" w:rsidRPr="007A4D9D">
        <w:rPr>
          <w:rFonts w:asciiTheme="majorBidi" w:hAnsiTheme="majorBidi" w:cstheme="majorBidi"/>
        </w:rPr>
        <w:t>,</w:t>
      </w:r>
      <w:r w:rsidR="00FE47B7" w:rsidRPr="00FE47B7">
        <w:rPr>
          <w:rFonts w:asciiTheme="majorBidi" w:hAnsiTheme="majorBidi" w:cstheme="majorBidi"/>
        </w:rPr>
        <w:t>084</w:t>
      </w:r>
      <w:r w:rsidR="00F54FE7" w:rsidRPr="007A4D9D">
        <w:rPr>
          <w:rFonts w:asciiTheme="majorBidi" w:hAnsiTheme="majorBidi" w:cstheme="majorBidi"/>
        </w:rPr>
        <w:t xml:space="preserve"> </w:t>
      </w:r>
      <w:r w:rsidRPr="007A4D9D">
        <w:rPr>
          <w:rFonts w:asciiTheme="majorBidi" w:hAnsiTheme="majorBidi" w:cstheme="majorBidi"/>
          <w:cs/>
        </w:rPr>
        <w:t>บาท ตามลำดับ</w:t>
      </w:r>
    </w:p>
    <w:p w14:paraId="065735BA" w14:textId="77777777" w:rsidR="009D4708" w:rsidRPr="007A4D9D" w:rsidRDefault="00253EB0" w:rsidP="002228FD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br w:type="page"/>
      </w:r>
      <w:r w:rsidR="009D4708" w:rsidRPr="007A4D9D">
        <w:rPr>
          <w:rFonts w:asciiTheme="majorBidi" w:hAnsiTheme="majorBidi" w:cstheme="majorBidi"/>
          <w:b/>
          <w:bCs/>
          <w:cs/>
        </w:rPr>
        <w:lastRenderedPageBreak/>
        <w:t>การเสนอข้อมูลทางการเงินจำแนกตามส่วนงาน</w:t>
      </w:r>
    </w:p>
    <w:p w14:paraId="5AB4D851" w14:textId="77777777" w:rsidR="009D4708" w:rsidRPr="007A4D9D" w:rsidRDefault="009D4708" w:rsidP="002228FD">
      <w:pPr>
        <w:spacing w:after="120"/>
        <w:ind w:left="547" w:right="-29"/>
        <w:jc w:val="thaiDistribute"/>
        <w:rPr>
          <w:rFonts w:asciiTheme="majorBidi" w:hAnsiTheme="majorBidi" w:cstheme="majorBidi"/>
          <w:spacing w:val="-2"/>
        </w:rPr>
      </w:pPr>
      <w:r w:rsidRPr="007A4D9D">
        <w:rPr>
          <w:rFonts w:asciiTheme="majorBidi" w:hAnsiTheme="majorBidi" w:cstheme="majorBidi"/>
          <w:spacing w:val="-2"/>
          <w:cs/>
        </w:rPr>
        <w:t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กลุ่มบริษัทเป็นเกณฑ์ในการกำหนดส่วนงาน</w:t>
      </w:r>
      <w:r w:rsidR="00CD7EE7" w:rsidRPr="007A4D9D">
        <w:rPr>
          <w:rFonts w:asciiTheme="majorBidi" w:hAnsiTheme="majorBidi" w:cstheme="majorBidi"/>
          <w:spacing w:val="-2"/>
        </w:rPr>
        <w:t xml:space="preserve"> </w:t>
      </w:r>
      <w:r w:rsidR="00CD7EE7" w:rsidRPr="007A4D9D">
        <w:rPr>
          <w:rFonts w:asciiTheme="majorBidi" w:hAnsiTheme="majorBidi" w:cstheme="majorBidi"/>
          <w:spacing w:val="-2"/>
          <w:cs/>
        </w:rPr>
        <w:t>ซึ่งการรายงานดังกล่าว ผู้มีอำนาจตัดสินใจสูงสุดด้าน</w:t>
      </w:r>
      <w:r w:rsidR="00C6065B" w:rsidRPr="007A4D9D">
        <w:rPr>
          <w:rFonts w:asciiTheme="majorBidi" w:hAnsiTheme="majorBidi" w:cstheme="majorBidi"/>
          <w:spacing w:val="-2"/>
        </w:rPr>
        <w:t xml:space="preserve"> </w:t>
      </w:r>
      <w:r w:rsidR="00C6065B" w:rsidRPr="007A4D9D">
        <w:rPr>
          <w:rFonts w:asciiTheme="majorBidi" w:hAnsiTheme="majorBidi" w:cstheme="majorBidi"/>
          <w:spacing w:val="-2"/>
        </w:rPr>
        <w:br/>
      </w:r>
      <w:r w:rsidR="00CD7EE7" w:rsidRPr="007A4D9D">
        <w:rPr>
          <w:rFonts w:asciiTheme="majorBidi" w:hAnsiTheme="majorBidi" w:cstheme="majorBidi"/>
          <w:spacing w:val="-2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ทั้งนี้ผู้มีอำนาจตัดสินใจสูงสุดด้านการดำเนินงานของกลุ่มบริษัทและบริษัท คือ คณะกรรมการบริษัท</w:t>
      </w:r>
    </w:p>
    <w:p w14:paraId="66DB7AA8" w14:textId="77777777" w:rsidR="009D4708" w:rsidRPr="007A4D9D" w:rsidRDefault="009D4708" w:rsidP="002228FD">
      <w:pPr>
        <w:ind w:left="547" w:right="-29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กลุ่มบริษัทเสนอส่วนงานธุรกิจที่สำคัญ ดังนี้ </w:t>
      </w:r>
    </w:p>
    <w:p w14:paraId="0CFD7A11" w14:textId="71EAD9AC" w:rsidR="009D4708" w:rsidRPr="007A4D9D" w:rsidRDefault="009D4708" w:rsidP="002228FD">
      <w:pPr>
        <w:tabs>
          <w:tab w:val="left" w:pos="1890"/>
        </w:tabs>
        <w:ind w:left="547" w:right="-29"/>
        <w:jc w:val="thaiDistribute"/>
        <w:rPr>
          <w:rFonts w:asciiTheme="majorBidi" w:hAnsiTheme="majorBidi" w:cstheme="majorBidi"/>
          <w:cs/>
        </w:rPr>
      </w:pPr>
      <w:r w:rsidRPr="007A4D9D">
        <w:rPr>
          <w:rFonts w:asciiTheme="majorBidi" w:hAnsiTheme="majorBidi" w:cstheme="majorBidi"/>
          <w:cs/>
        </w:rPr>
        <w:t xml:space="preserve">ส่วนงาน </w:t>
      </w:r>
      <w:r w:rsidR="00FE47B7" w:rsidRPr="00FE47B7">
        <w:rPr>
          <w:rFonts w:asciiTheme="majorBidi" w:hAnsiTheme="majorBidi" w:cstheme="majorBidi"/>
        </w:rPr>
        <w:t>1</w:t>
      </w:r>
      <w:r w:rsidR="00695DA6" w:rsidRPr="007A4D9D">
        <w:rPr>
          <w:rFonts w:asciiTheme="majorBidi" w:hAnsiTheme="majorBidi" w:cstheme="majorBidi"/>
        </w:rPr>
        <w:tab/>
      </w:r>
      <w:r w:rsidR="00941AD5" w:rsidRPr="007A4D9D">
        <w:rPr>
          <w:rFonts w:asciiTheme="majorBidi" w:hAnsiTheme="majorBidi" w:cstheme="majorBidi"/>
          <w:cs/>
        </w:rPr>
        <w:t>แพลตฟอร์มการขายและการตลาดดิจิทัล</w:t>
      </w:r>
    </w:p>
    <w:p w14:paraId="73409B64" w14:textId="1CFB8BC1" w:rsidR="007F5248" w:rsidRPr="007A4D9D" w:rsidRDefault="009D4708" w:rsidP="002228FD">
      <w:pPr>
        <w:tabs>
          <w:tab w:val="left" w:pos="1890"/>
        </w:tabs>
        <w:spacing w:after="240"/>
        <w:ind w:left="547" w:right="-29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ส่วนงาน </w:t>
      </w:r>
      <w:r w:rsidR="00FE47B7" w:rsidRPr="00FE47B7">
        <w:rPr>
          <w:rFonts w:asciiTheme="majorBidi" w:hAnsiTheme="majorBidi" w:cstheme="majorBidi"/>
        </w:rPr>
        <w:t>2</w:t>
      </w:r>
      <w:r w:rsidR="00695DA6" w:rsidRPr="007A4D9D">
        <w:rPr>
          <w:rFonts w:asciiTheme="majorBidi" w:hAnsiTheme="majorBidi" w:cstheme="majorBidi"/>
        </w:rPr>
        <w:tab/>
      </w:r>
      <w:r w:rsidR="00941AD5" w:rsidRPr="007A4D9D">
        <w:rPr>
          <w:rFonts w:asciiTheme="majorBidi" w:hAnsiTheme="majorBidi" w:cstheme="majorBidi"/>
          <w:cs/>
        </w:rPr>
        <w:t>แพลตฟอร์มการจองโรงแรม</w:t>
      </w:r>
    </w:p>
    <w:p w14:paraId="10963488" w14:textId="1F19FFD0" w:rsidR="00821C70" w:rsidRPr="007A4D9D" w:rsidRDefault="009D4708" w:rsidP="002228FD">
      <w:pPr>
        <w:spacing w:before="240"/>
        <w:ind w:left="547" w:right="-29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spacing w:val="-4"/>
          <w:cs/>
        </w:rPr>
        <w:t>ในระหว่าง</w:t>
      </w:r>
      <w:r w:rsidR="00E057B1" w:rsidRPr="007A4D9D">
        <w:rPr>
          <w:rFonts w:asciiTheme="majorBidi" w:hAnsiTheme="majorBidi" w:cstheme="majorBidi"/>
          <w:spacing w:val="-4"/>
          <w:cs/>
        </w:rPr>
        <w:t>งวด</w:t>
      </w:r>
      <w:r w:rsidR="00253EB0" w:rsidRPr="007A4D9D">
        <w:rPr>
          <w:rFonts w:asciiTheme="majorBidi" w:hAnsiTheme="majorBidi" w:cstheme="majorBidi"/>
          <w:spacing w:val="-4"/>
          <w:cs/>
        </w:rPr>
        <w:t>สาม</w:t>
      </w:r>
      <w:r w:rsidR="001F19F1" w:rsidRPr="007A4D9D">
        <w:rPr>
          <w:rFonts w:asciiTheme="majorBidi" w:hAnsiTheme="majorBidi" w:cstheme="majorBidi"/>
          <w:spacing w:val="-4"/>
          <w:cs/>
        </w:rPr>
        <w:t>เดือน</w:t>
      </w:r>
      <w:r w:rsidR="00E057B1" w:rsidRPr="007A4D9D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="006314BA" w:rsidRPr="007A4D9D">
        <w:rPr>
          <w:rFonts w:asciiTheme="majorBidi" w:hAnsiTheme="majorBidi" w:cstheme="majorBidi"/>
          <w:spacing w:val="-6"/>
        </w:rPr>
        <w:t xml:space="preserve"> </w:t>
      </w:r>
      <w:r w:rsidR="006314BA" w:rsidRPr="007A4D9D">
        <w:rPr>
          <w:rFonts w:asciiTheme="majorBidi" w:hAnsiTheme="majorBidi" w:cs="Angsana New"/>
          <w:spacing w:val="-6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6"/>
        </w:rPr>
        <w:t>2569</w:t>
      </w:r>
      <w:r w:rsidR="002664BF" w:rsidRPr="007A4D9D">
        <w:rPr>
          <w:rFonts w:asciiTheme="majorBidi" w:hAnsiTheme="majorBidi" w:cstheme="majorBidi"/>
          <w:spacing w:val="-6"/>
        </w:rPr>
        <w:t xml:space="preserve"> </w:t>
      </w:r>
      <w:r w:rsidR="002664BF" w:rsidRPr="007A4D9D">
        <w:rPr>
          <w:rFonts w:asciiTheme="majorBidi" w:hAnsiTheme="majorBidi" w:cstheme="majorBidi"/>
          <w:spacing w:val="-6"/>
          <w:cs/>
        </w:rPr>
        <w:t xml:space="preserve">และ </w:t>
      </w:r>
      <w:r w:rsidR="00FE47B7" w:rsidRPr="00FE47B7">
        <w:rPr>
          <w:rFonts w:asciiTheme="majorBidi" w:hAnsiTheme="majorBidi" w:cstheme="majorBidi"/>
          <w:spacing w:val="-6"/>
        </w:rPr>
        <w:t>2568</w:t>
      </w:r>
      <w:r w:rsidR="002664BF" w:rsidRPr="007A4D9D">
        <w:rPr>
          <w:rFonts w:asciiTheme="majorBidi" w:hAnsiTheme="majorBidi" w:cstheme="majorBidi"/>
          <w:spacing w:val="-6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>กลุ่มบริษัทไม่มีรายได้จาก</w:t>
      </w:r>
      <w:r w:rsidR="005B334A" w:rsidRPr="007A4D9D">
        <w:rPr>
          <w:rFonts w:asciiTheme="majorBidi" w:hAnsiTheme="majorBidi" w:cstheme="majorBidi"/>
          <w:spacing w:val="-4"/>
          <w:cs/>
        </w:rPr>
        <w:t>การ</w:t>
      </w:r>
      <w:r w:rsidRPr="007A4D9D">
        <w:rPr>
          <w:rFonts w:asciiTheme="majorBidi" w:hAnsiTheme="majorBidi" w:cstheme="majorBidi"/>
          <w:spacing w:val="-4"/>
          <w:cs/>
        </w:rPr>
        <w:t xml:space="preserve">ให้บริการกับลูกค้าบุคคลภายนอกรายใดรายหนึ่งที่มีจำนวนเงินตั้งแต่ร้อยละ </w:t>
      </w:r>
      <w:r w:rsidR="00FE47B7" w:rsidRPr="00FE47B7">
        <w:rPr>
          <w:rFonts w:asciiTheme="majorBidi" w:hAnsiTheme="majorBidi" w:cstheme="majorBidi"/>
          <w:spacing w:val="-4"/>
        </w:rPr>
        <w:t>10</w:t>
      </w:r>
      <w:r w:rsidRPr="007A4D9D">
        <w:rPr>
          <w:rFonts w:asciiTheme="majorBidi" w:hAnsiTheme="majorBidi" w:cstheme="majorBidi"/>
          <w:spacing w:val="-4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>ขึ้นไป ของรายได้รวม</w:t>
      </w:r>
    </w:p>
    <w:p w14:paraId="6D69F9C7" w14:textId="77777777" w:rsidR="005575F2" w:rsidRPr="007A4D9D" w:rsidRDefault="005575F2" w:rsidP="002228FD">
      <w:pPr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A04639" w14:textId="77777777" w:rsidR="005575F2" w:rsidRPr="007A4D9D" w:rsidRDefault="005575F2" w:rsidP="002228FD">
      <w:pPr>
        <w:ind w:left="547" w:right="-29"/>
        <w:jc w:val="thaiDistribute"/>
        <w:rPr>
          <w:rFonts w:asciiTheme="majorBidi" w:hAnsiTheme="majorBidi" w:cstheme="majorBidi"/>
        </w:rPr>
        <w:sectPr w:rsidR="005575F2" w:rsidRPr="007A4D9D" w:rsidSect="002228FD">
          <w:headerReference w:type="default" r:id="rId13"/>
          <w:pgSz w:w="11909" w:h="16834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p w14:paraId="40B2C728" w14:textId="5D7F0BE1" w:rsidR="00627284" w:rsidRPr="007A4D9D" w:rsidRDefault="00335284" w:rsidP="002228FD">
      <w:pPr>
        <w:spacing w:after="120"/>
        <w:ind w:left="720" w:right="43"/>
        <w:jc w:val="thaiDistribute"/>
        <w:rPr>
          <w:rFonts w:asciiTheme="majorBidi" w:hAnsiTheme="majorBidi" w:cstheme="majorBidi"/>
          <w:spacing w:val="2"/>
        </w:rPr>
      </w:pPr>
      <w:r w:rsidRPr="007A4D9D">
        <w:rPr>
          <w:rFonts w:asciiTheme="majorBidi" w:hAnsiTheme="majorBidi" w:cstheme="majorBidi"/>
          <w:cs/>
        </w:rPr>
        <w:lastRenderedPageBreak/>
        <w:t>ข้อมูลทางการเงินจำแนกตามส่วนงานทางธุรกิจของ</w:t>
      </w:r>
      <w:r w:rsidR="002D6188" w:rsidRPr="007A4D9D">
        <w:rPr>
          <w:rFonts w:asciiTheme="majorBidi" w:hAnsiTheme="majorBidi" w:cstheme="majorBidi"/>
          <w:cs/>
        </w:rPr>
        <w:t>กลุ่ม</w:t>
      </w:r>
      <w:r w:rsidRPr="007A4D9D">
        <w:rPr>
          <w:rFonts w:asciiTheme="majorBidi" w:hAnsiTheme="majorBidi" w:cstheme="majorBidi"/>
          <w:cs/>
        </w:rPr>
        <w:t>บริษัท ในงบการเงินรวม</w:t>
      </w:r>
      <w:r w:rsidR="00BA1D8B" w:rsidRPr="007A4D9D">
        <w:rPr>
          <w:rFonts w:asciiTheme="majorBidi" w:hAnsiTheme="majorBidi" w:cstheme="majorBidi"/>
          <w:cs/>
        </w:rPr>
        <w:t>สำหรับ</w:t>
      </w:r>
      <w:r w:rsidR="00253EB0" w:rsidRPr="007A4D9D">
        <w:rPr>
          <w:rFonts w:asciiTheme="majorBidi" w:hAnsiTheme="majorBidi" w:cstheme="majorBidi"/>
          <w:cs/>
        </w:rPr>
        <w:t>งวดสามเดือน</w:t>
      </w:r>
      <w:r w:rsidR="00BA1D8B" w:rsidRPr="007A4D9D">
        <w:rPr>
          <w:rFonts w:asciiTheme="majorBidi" w:hAnsiTheme="majorBidi" w:cstheme="majorBidi"/>
          <w:cs/>
        </w:rPr>
        <w:t xml:space="preserve">สิ้นสุดวันที่ </w:t>
      </w:r>
      <w:r w:rsidR="00FE47B7" w:rsidRPr="00FE47B7">
        <w:rPr>
          <w:rFonts w:asciiTheme="majorBidi" w:hAnsiTheme="majorBidi" w:cstheme="majorBidi"/>
          <w:spacing w:val="-6"/>
        </w:rPr>
        <w:t>31</w:t>
      </w:r>
      <w:r w:rsidR="006314BA" w:rsidRPr="007A4D9D">
        <w:rPr>
          <w:rFonts w:asciiTheme="majorBidi" w:hAnsiTheme="majorBidi" w:cstheme="majorBidi"/>
          <w:spacing w:val="-6"/>
        </w:rPr>
        <w:t xml:space="preserve"> </w:t>
      </w:r>
      <w:r w:rsidR="006314BA" w:rsidRPr="007A4D9D">
        <w:rPr>
          <w:rFonts w:asciiTheme="majorBidi" w:hAnsiTheme="majorBidi" w:cs="Angsana New"/>
          <w:spacing w:val="-6"/>
          <w:cs/>
        </w:rPr>
        <w:t xml:space="preserve">มีนาคม </w:t>
      </w:r>
      <w:r w:rsidR="00FE47B7" w:rsidRPr="00FE47B7">
        <w:rPr>
          <w:rFonts w:asciiTheme="majorBidi" w:hAnsiTheme="majorBidi" w:cstheme="majorBidi"/>
          <w:spacing w:val="-6"/>
        </w:rPr>
        <w:t>2569</w:t>
      </w:r>
      <w:r w:rsidR="002664BF" w:rsidRPr="007A4D9D">
        <w:rPr>
          <w:rFonts w:asciiTheme="majorBidi" w:hAnsiTheme="majorBidi" w:cstheme="majorBidi"/>
          <w:spacing w:val="-6"/>
        </w:rPr>
        <w:t xml:space="preserve"> </w:t>
      </w:r>
      <w:r w:rsidR="002664BF" w:rsidRPr="007A4D9D">
        <w:rPr>
          <w:rFonts w:asciiTheme="majorBidi" w:hAnsiTheme="majorBidi" w:cstheme="majorBidi"/>
          <w:spacing w:val="-6"/>
          <w:cs/>
        </w:rPr>
        <w:t xml:space="preserve">และ </w:t>
      </w:r>
      <w:r w:rsidR="00FE47B7" w:rsidRPr="00FE47B7">
        <w:rPr>
          <w:rFonts w:asciiTheme="majorBidi" w:hAnsiTheme="majorBidi" w:cstheme="majorBidi"/>
          <w:spacing w:val="-6"/>
        </w:rPr>
        <w:t>2568</w:t>
      </w:r>
      <w:r w:rsidR="002664BF" w:rsidRPr="007A4D9D">
        <w:rPr>
          <w:rFonts w:asciiTheme="majorBidi" w:hAnsiTheme="majorBidi" w:cstheme="majorBidi"/>
          <w:spacing w:val="-6"/>
        </w:rPr>
        <w:t xml:space="preserve"> </w:t>
      </w:r>
      <w:r w:rsidRPr="007A4D9D">
        <w:rPr>
          <w:rFonts w:asciiTheme="majorBidi" w:hAnsiTheme="majorBidi" w:cstheme="majorBidi"/>
          <w:cs/>
        </w:rPr>
        <w:t>มี</w:t>
      </w:r>
      <w:r w:rsidR="005E7413" w:rsidRPr="007A4D9D">
        <w:rPr>
          <w:rFonts w:asciiTheme="majorBidi" w:hAnsiTheme="majorBidi" w:cstheme="majorBidi"/>
          <w:spacing w:val="2"/>
          <w:cs/>
        </w:rPr>
        <w:t>ดัง</w:t>
      </w:r>
      <w:r w:rsidRPr="007A4D9D">
        <w:rPr>
          <w:rFonts w:asciiTheme="majorBidi" w:hAnsiTheme="majorBidi" w:cstheme="majorBidi"/>
          <w:spacing w:val="2"/>
          <w:cs/>
        </w:rPr>
        <w:t>ต่อไป</w:t>
      </w:r>
      <w:r w:rsidR="005E7413" w:rsidRPr="007A4D9D">
        <w:rPr>
          <w:rFonts w:asciiTheme="majorBidi" w:hAnsiTheme="majorBidi" w:cstheme="majorBidi"/>
          <w:spacing w:val="2"/>
          <w:cs/>
        </w:rPr>
        <w:t>นี้</w:t>
      </w:r>
    </w:p>
    <w:tbl>
      <w:tblPr>
        <w:tblW w:w="4668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843"/>
        <w:gridCol w:w="1271"/>
        <w:gridCol w:w="348"/>
        <w:gridCol w:w="1244"/>
        <w:gridCol w:w="349"/>
        <w:gridCol w:w="1109"/>
        <w:gridCol w:w="349"/>
        <w:gridCol w:w="1251"/>
        <w:gridCol w:w="349"/>
        <w:gridCol w:w="1341"/>
        <w:gridCol w:w="349"/>
        <w:gridCol w:w="1426"/>
      </w:tblGrid>
      <w:tr w:rsidR="00EF100B" w:rsidRPr="007A4D9D" w14:paraId="3FF8054C" w14:textId="77777777" w:rsidTr="005823D6">
        <w:trPr>
          <w:trHeight w:val="144"/>
        </w:trPr>
        <w:tc>
          <w:tcPr>
            <w:tcW w:w="1452" w:type="pct"/>
            <w:vAlign w:val="center"/>
          </w:tcPr>
          <w:p w14:paraId="258F2A31" w14:textId="77777777" w:rsidR="00D53C91" w:rsidRPr="007A4D9D" w:rsidRDefault="00D53C91" w:rsidP="00E90D26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0052596B" w14:textId="77777777" w:rsidR="00D53C91" w:rsidRPr="007A4D9D" w:rsidRDefault="00D53C91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pct"/>
            <w:gridSpan w:val="4"/>
          </w:tcPr>
          <w:p w14:paraId="723D1983" w14:textId="77777777" w:rsidR="00D53C91" w:rsidRPr="007A4D9D" w:rsidRDefault="00D53C91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0" w:type="pct"/>
            <w:gridSpan w:val="4"/>
          </w:tcPr>
          <w:p w14:paraId="2D08A6E9" w14:textId="77777777" w:rsidR="00D53C91" w:rsidRPr="007A4D9D" w:rsidRDefault="00D53C91" w:rsidP="00E90D26">
            <w:pPr>
              <w:ind w:lef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บาท</w:t>
            </w:r>
          </w:p>
        </w:tc>
      </w:tr>
      <w:tr w:rsidR="00EF100B" w:rsidRPr="007A4D9D" w14:paraId="09922246" w14:textId="77777777" w:rsidTr="005823D6">
        <w:trPr>
          <w:trHeight w:val="144"/>
        </w:trPr>
        <w:tc>
          <w:tcPr>
            <w:tcW w:w="1452" w:type="pct"/>
            <w:vMerge w:val="restart"/>
            <w:vAlign w:val="center"/>
          </w:tcPr>
          <w:p w14:paraId="28F0077B" w14:textId="77777777" w:rsidR="00627284" w:rsidRPr="007A4D9D" w:rsidRDefault="00627284" w:rsidP="00E90D26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pct"/>
            <w:gridSpan w:val="3"/>
            <w:vAlign w:val="center"/>
          </w:tcPr>
          <w:p w14:paraId="1B5BCF7B" w14:textId="77777777" w:rsidR="00627284" w:rsidRPr="007A4D9D" w:rsidRDefault="003D376F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แพลตฟอร์มการขายและการตลาดดิจิทัล</w:t>
            </w:r>
          </w:p>
        </w:tc>
        <w:tc>
          <w:tcPr>
            <w:tcW w:w="1156" w:type="pct"/>
            <w:gridSpan w:val="4"/>
          </w:tcPr>
          <w:p w14:paraId="2C335456" w14:textId="77777777" w:rsidR="00627284" w:rsidRPr="007A4D9D" w:rsidRDefault="003D376F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แพลตฟอร์มการจองโรงแรม</w:t>
            </w:r>
          </w:p>
        </w:tc>
        <w:tc>
          <w:tcPr>
            <w:tcW w:w="1310" w:type="pct"/>
            <w:gridSpan w:val="4"/>
          </w:tcPr>
          <w:p w14:paraId="483738FD" w14:textId="77777777" w:rsidR="00627284" w:rsidRPr="007A4D9D" w:rsidRDefault="00627284" w:rsidP="00E90D26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14BA" w:rsidRPr="007A4D9D" w14:paraId="2D2829F0" w14:textId="77777777" w:rsidTr="00E90D26">
        <w:trPr>
          <w:trHeight w:val="144"/>
        </w:trPr>
        <w:tc>
          <w:tcPr>
            <w:tcW w:w="1452" w:type="pct"/>
            <w:vMerge/>
            <w:vAlign w:val="center"/>
          </w:tcPr>
          <w:p w14:paraId="46397B2C" w14:textId="77777777" w:rsidR="006314BA" w:rsidRPr="007A4D9D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0" w:type="pct"/>
            <w:vAlign w:val="center"/>
          </w:tcPr>
          <w:p w14:paraId="2637131D" w14:textId="4CC8B711" w:rsidR="006314BA" w:rsidRPr="007A4D9D" w:rsidRDefault="00FE47B7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1" w:type="pct"/>
          </w:tcPr>
          <w:p w14:paraId="29E507FE" w14:textId="77777777" w:rsidR="006314BA" w:rsidRPr="007A4D9D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270678D" w14:textId="464F4B41" w:rsidR="006314BA" w:rsidRPr="007A4D9D" w:rsidRDefault="00FE47B7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3D41629E" w14:textId="77777777" w:rsidR="006314BA" w:rsidRPr="007A4D9D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14:paraId="10710B70" w14:textId="3C5F1266" w:rsidR="006314BA" w:rsidRPr="007A4D9D" w:rsidRDefault="00FE47B7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5BD07877" w14:textId="77777777" w:rsidR="006314BA" w:rsidRPr="007A4D9D" w:rsidRDefault="006314BA" w:rsidP="00E90D26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14:paraId="67AA5095" w14:textId="02DEF4FA" w:rsidR="006314BA" w:rsidRPr="007A4D9D" w:rsidRDefault="00FE47B7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2" w:type="pct"/>
          </w:tcPr>
          <w:p w14:paraId="0BE25ECA" w14:textId="77777777" w:rsidR="006314BA" w:rsidRPr="007A4D9D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vAlign w:val="center"/>
          </w:tcPr>
          <w:p w14:paraId="065B2C20" w14:textId="260C62BF" w:rsidR="006314BA" w:rsidRPr="007A4D9D" w:rsidRDefault="00FE47B7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72B878B3" w14:textId="77777777" w:rsidR="006314BA" w:rsidRPr="007A4D9D" w:rsidRDefault="006314BA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29FB6A42" w14:textId="55F2C8F4" w:rsidR="006314BA" w:rsidRPr="007A4D9D" w:rsidRDefault="00FE47B7" w:rsidP="00E90D26">
            <w:pPr>
              <w:ind w:left="-11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EF100B" w:rsidRPr="007A4D9D" w14:paraId="3A1F5600" w14:textId="77777777" w:rsidTr="00E90D26">
        <w:trPr>
          <w:trHeight w:val="144"/>
        </w:trPr>
        <w:tc>
          <w:tcPr>
            <w:tcW w:w="1452" w:type="pct"/>
            <w:vAlign w:val="bottom"/>
          </w:tcPr>
          <w:p w14:paraId="78DDAC5C" w14:textId="39E6EDB3" w:rsidR="00253EB0" w:rsidRPr="007A4D9D" w:rsidRDefault="00253EB0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A4D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E47B7" w:rsidRPr="00FE47B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6314BA" w:rsidRPr="007A4D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314BA" w:rsidRPr="007A4D9D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480" w:type="pct"/>
            <w:vAlign w:val="bottom"/>
          </w:tcPr>
          <w:p w14:paraId="6B2A2CE5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4C09478D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B0AB787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52F7E94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0A17A0A7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77AD293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DED3C2D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2A5DF8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7163C1D7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1B1051A4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5C18AFDB" w14:textId="77777777" w:rsidR="00253EB0" w:rsidRPr="007A4D9D" w:rsidRDefault="00253EB0" w:rsidP="00E90D2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E90D26" w:rsidRPr="007A4D9D" w14:paraId="3944E0B3" w14:textId="77777777" w:rsidTr="00E90D26">
        <w:trPr>
          <w:trHeight w:val="144"/>
        </w:trPr>
        <w:tc>
          <w:tcPr>
            <w:tcW w:w="1452" w:type="pct"/>
            <w:vAlign w:val="bottom"/>
          </w:tcPr>
          <w:p w14:paraId="5F3317FD" w14:textId="77777777" w:rsidR="00E90D26" w:rsidRPr="007A4D9D" w:rsidRDefault="00E90D26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80" w:type="pct"/>
            <w:vAlign w:val="bottom"/>
          </w:tcPr>
          <w:p w14:paraId="462C2485" w14:textId="5563CE7E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750</w:t>
            </w:r>
            <w:r w:rsidR="009F57D8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131" w:type="pct"/>
          </w:tcPr>
          <w:p w14:paraId="2681D377" w14:textId="77777777" w:rsidR="00E90D26" w:rsidRPr="007A4D9D" w:rsidRDefault="00E90D26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D9A4B34" w14:textId="3BEEF289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32" w:type="pct"/>
          </w:tcPr>
          <w:p w14:paraId="0343F4F8" w14:textId="77777777" w:rsidR="00E90D26" w:rsidRPr="007A4D9D" w:rsidRDefault="00E90D26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11970DC" w14:textId="3EA61DFD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132" w:type="pct"/>
          </w:tcPr>
          <w:p w14:paraId="280B8C8E" w14:textId="77777777" w:rsidR="00E90D26" w:rsidRPr="007A4D9D" w:rsidRDefault="00E90D26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5E1BEBE4" w14:textId="7E9B59D0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012</w:t>
            </w:r>
          </w:p>
        </w:tc>
        <w:tc>
          <w:tcPr>
            <w:tcW w:w="132" w:type="pct"/>
          </w:tcPr>
          <w:p w14:paraId="70356E87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4CDE360A" w14:textId="7D0BB651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AC566E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132" w:type="pct"/>
          </w:tcPr>
          <w:p w14:paraId="03CC075C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45431336" w14:textId="33C32C1F" w:rsidR="00E90D26" w:rsidRPr="007A4D9D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E90D26" w:rsidRPr="007A4D9D" w14:paraId="52704C9B" w14:textId="77777777" w:rsidTr="00E90D26">
        <w:trPr>
          <w:trHeight w:val="144"/>
        </w:trPr>
        <w:tc>
          <w:tcPr>
            <w:tcW w:w="1452" w:type="pct"/>
            <w:vAlign w:val="bottom"/>
          </w:tcPr>
          <w:p w14:paraId="226D03F4" w14:textId="77777777" w:rsidR="00E90D26" w:rsidRPr="007A4D9D" w:rsidRDefault="00E90D26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480" w:type="pct"/>
            <w:tcBorders>
              <w:bottom w:val="single" w:sz="4" w:space="0" w:color="000000"/>
            </w:tcBorders>
            <w:vAlign w:val="bottom"/>
          </w:tcPr>
          <w:p w14:paraId="4B3D61B6" w14:textId="656C04EA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131" w:type="pct"/>
          </w:tcPr>
          <w:p w14:paraId="0CDA5431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bottom w:val="single" w:sz="4" w:space="0" w:color="000000"/>
            </w:tcBorders>
            <w:vAlign w:val="bottom"/>
          </w:tcPr>
          <w:p w14:paraId="2EDCA3CF" w14:textId="70D792E2" w:rsidR="00E90D26" w:rsidRPr="007A4D9D" w:rsidRDefault="00FE47B7" w:rsidP="00E90D26">
            <w:pPr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132" w:type="pct"/>
          </w:tcPr>
          <w:p w14:paraId="61850507" w14:textId="77777777" w:rsidR="00E90D26" w:rsidRPr="007A4D9D" w:rsidRDefault="00E90D26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000000"/>
            </w:tcBorders>
            <w:vAlign w:val="bottom"/>
          </w:tcPr>
          <w:p w14:paraId="471ECCA9" w14:textId="36CC6425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32" w:type="pct"/>
          </w:tcPr>
          <w:p w14:paraId="039E578D" w14:textId="77777777" w:rsidR="00E90D26" w:rsidRPr="007A4D9D" w:rsidRDefault="00E90D26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bottom w:val="single" w:sz="4" w:space="0" w:color="000000"/>
            </w:tcBorders>
            <w:vAlign w:val="bottom"/>
          </w:tcPr>
          <w:p w14:paraId="6C915BC4" w14:textId="03DADE66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32" w:type="pct"/>
          </w:tcPr>
          <w:p w14:paraId="1F7A5A1A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33DF6080" w14:textId="32246713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132" w:type="pct"/>
          </w:tcPr>
          <w:p w14:paraId="1B85EC2A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  <w:vAlign w:val="bottom"/>
          </w:tcPr>
          <w:p w14:paraId="7BC1BCAE" w14:textId="58D53721" w:rsidR="00E90D26" w:rsidRPr="007A4D9D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</w:tr>
      <w:tr w:rsidR="00E90D26" w:rsidRPr="007A4D9D" w14:paraId="487DFB31" w14:textId="77777777" w:rsidTr="00E90D26">
        <w:trPr>
          <w:trHeight w:val="144"/>
        </w:trPr>
        <w:tc>
          <w:tcPr>
            <w:tcW w:w="1452" w:type="pct"/>
            <w:vAlign w:val="bottom"/>
          </w:tcPr>
          <w:p w14:paraId="3937B7A4" w14:textId="77777777" w:rsidR="00E90D26" w:rsidRPr="007A4D9D" w:rsidRDefault="00E90D26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480" w:type="pct"/>
            <w:tcBorders>
              <w:top w:val="single" w:sz="4" w:space="0" w:color="000000"/>
            </w:tcBorders>
            <w:vAlign w:val="bottom"/>
          </w:tcPr>
          <w:p w14:paraId="298CE68C" w14:textId="493568C1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756</w:t>
            </w:r>
            <w:r w:rsidR="001C74EB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131" w:type="pct"/>
          </w:tcPr>
          <w:p w14:paraId="1D7545C7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000000"/>
            </w:tcBorders>
            <w:vAlign w:val="bottom"/>
          </w:tcPr>
          <w:p w14:paraId="3702B09F" w14:textId="6F682B0F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132" w:type="pct"/>
          </w:tcPr>
          <w:p w14:paraId="7D3E889E" w14:textId="77777777" w:rsidR="00E90D26" w:rsidRPr="007A4D9D" w:rsidRDefault="00E90D26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000000"/>
            </w:tcBorders>
            <w:vAlign w:val="bottom"/>
          </w:tcPr>
          <w:p w14:paraId="630C12D4" w14:textId="06B2AFC6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132" w:type="pct"/>
          </w:tcPr>
          <w:p w14:paraId="613B2B8D" w14:textId="77777777" w:rsidR="00E90D26" w:rsidRPr="007A4D9D" w:rsidRDefault="00E90D26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000000"/>
            </w:tcBorders>
            <w:vAlign w:val="bottom"/>
          </w:tcPr>
          <w:p w14:paraId="3602A693" w14:textId="552864A7" w:rsidR="00E90D26" w:rsidRPr="007A4D9D" w:rsidRDefault="00FE47B7" w:rsidP="00E90D26">
            <w:pPr>
              <w:ind w:left="-1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32" w:type="pct"/>
          </w:tcPr>
          <w:p w14:paraId="1EBD33E4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5B7C672D" w14:textId="208ECD2F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3B3ADE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132" w:type="pct"/>
          </w:tcPr>
          <w:p w14:paraId="4E8F0FC6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  <w:vAlign w:val="bottom"/>
          </w:tcPr>
          <w:p w14:paraId="615D0462" w14:textId="3324113E" w:rsidR="00E90D26" w:rsidRPr="007A4D9D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</w:tr>
      <w:tr w:rsidR="00E90D26" w:rsidRPr="007A4D9D" w14:paraId="2BB1DD77" w14:textId="77777777" w:rsidTr="00E90D26">
        <w:trPr>
          <w:trHeight w:val="144"/>
        </w:trPr>
        <w:tc>
          <w:tcPr>
            <w:tcW w:w="1452" w:type="pct"/>
            <w:vAlign w:val="bottom"/>
          </w:tcPr>
          <w:p w14:paraId="241A6D9B" w14:textId="77777777" w:rsidR="00E90D26" w:rsidRPr="007A4D9D" w:rsidRDefault="00E90D26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ค่าใช้จ่ายที่ไม่ได้ปันส่วน</w:t>
            </w:r>
          </w:p>
        </w:tc>
        <w:tc>
          <w:tcPr>
            <w:tcW w:w="480" w:type="pct"/>
            <w:vAlign w:val="bottom"/>
          </w:tcPr>
          <w:p w14:paraId="24EB8EE1" w14:textId="77777777" w:rsidR="00E90D26" w:rsidRPr="007A4D9D" w:rsidRDefault="00E90D26" w:rsidP="00E90D26">
            <w:pPr>
              <w:ind w:right="5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pct"/>
          </w:tcPr>
          <w:p w14:paraId="7BD510B9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37EF71E2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7F0BB7F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6955F384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216BFCE0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46D0E2C2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6980DF5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225C55E9" w14:textId="58E7E457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BB6452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32" w:type="pct"/>
          </w:tcPr>
          <w:p w14:paraId="4B588052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  <w:vAlign w:val="bottom"/>
          </w:tcPr>
          <w:p w14:paraId="1D3F97DE" w14:textId="323C8FE1" w:rsidR="00E90D26" w:rsidRPr="007A4D9D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354</w:t>
            </w:r>
          </w:p>
        </w:tc>
      </w:tr>
      <w:tr w:rsidR="00E90D26" w:rsidRPr="007A4D9D" w14:paraId="2AA67EF4" w14:textId="77777777" w:rsidTr="00E90D26">
        <w:trPr>
          <w:trHeight w:val="170"/>
        </w:trPr>
        <w:tc>
          <w:tcPr>
            <w:tcW w:w="1452" w:type="pct"/>
            <w:vAlign w:val="bottom"/>
          </w:tcPr>
          <w:p w14:paraId="6189F273" w14:textId="77777777" w:rsidR="00E90D26" w:rsidRPr="007A4D9D" w:rsidRDefault="00E90D26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480" w:type="pct"/>
            <w:vAlign w:val="bottom"/>
          </w:tcPr>
          <w:p w14:paraId="042705EA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681A9734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F27A4BE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EE7FAB9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48A3BAF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620966B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5B376BCC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82F64B8" w14:textId="77777777" w:rsidR="00E90D26" w:rsidRPr="007A4D9D" w:rsidRDefault="00E90D26" w:rsidP="00E90D26">
            <w:pPr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000000"/>
            </w:tcBorders>
            <w:vAlign w:val="bottom"/>
          </w:tcPr>
          <w:p w14:paraId="4D37F176" w14:textId="0CB6B423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953</w:t>
            </w:r>
            <w:r w:rsidR="00260A13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132" w:type="pct"/>
          </w:tcPr>
          <w:p w14:paraId="76371734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000000"/>
            </w:tcBorders>
            <w:vAlign w:val="bottom"/>
          </w:tcPr>
          <w:p w14:paraId="3A820FD7" w14:textId="127087F2" w:rsidR="00E90D26" w:rsidRPr="007A4D9D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620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</w:tr>
      <w:tr w:rsidR="00E90D26" w:rsidRPr="007A4D9D" w14:paraId="27E3936D" w14:textId="77777777" w:rsidTr="00E90D26">
        <w:trPr>
          <w:trHeight w:val="144"/>
        </w:trPr>
        <w:tc>
          <w:tcPr>
            <w:tcW w:w="1452" w:type="pct"/>
            <w:vAlign w:val="bottom"/>
          </w:tcPr>
          <w:p w14:paraId="506113EE" w14:textId="77777777" w:rsidR="00E90D26" w:rsidRPr="007A4D9D" w:rsidRDefault="00E90D26" w:rsidP="00E90D26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4D9D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80" w:type="pct"/>
            <w:vAlign w:val="bottom"/>
          </w:tcPr>
          <w:p w14:paraId="374681A1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26E7D41B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26C0E8C0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1ADD887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5589786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2B9B96A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2A0AC0CC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799308CE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18C5CE9C" w14:textId="6581BB6C" w:rsidR="00E90D26" w:rsidRPr="007A4D9D" w:rsidRDefault="00FE47B7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1860DA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132" w:type="pct"/>
          </w:tcPr>
          <w:p w14:paraId="7793EF3D" w14:textId="77777777" w:rsidR="00E90D26" w:rsidRPr="007A4D9D" w:rsidRDefault="00E90D26" w:rsidP="00E90D26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014DFCB0" w14:textId="42D41EE1" w:rsidR="00E90D26" w:rsidRPr="007A4D9D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E90D26" w:rsidRPr="007A4D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</w:tr>
      <w:tr w:rsidR="00D67D6F" w:rsidRPr="00D67D6F" w14:paraId="6485151D" w14:textId="77777777" w:rsidTr="00E90D26">
        <w:trPr>
          <w:trHeight w:val="144"/>
        </w:trPr>
        <w:tc>
          <w:tcPr>
            <w:tcW w:w="1452" w:type="pct"/>
            <w:vAlign w:val="bottom"/>
          </w:tcPr>
          <w:p w14:paraId="609B8BDF" w14:textId="77777777" w:rsidR="00E90D26" w:rsidRPr="00991020" w:rsidRDefault="00E90D26" w:rsidP="00E90D26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480" w:type="pct"/>
            <w:vAlign w:val="bottom"/>
          </w:tcPr>
          <w:p w14:paraId="4A51D618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408F446A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3406D59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9AFDD2D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1AC4EC21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FA36D3B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0BA22F9A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808DF24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37654AC2" w14:textId="5BC07DDB" w:rsidR="00E90D26" w:rsidRPr="00991020" w:rsidRDefault="00FE47B7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1860DA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774</w:t>
            </w:r>
          </w:p>
        </w:tc>
        <w:tc>
          <w:tcPr>
            <w:tcW w:w="132" w:type="pct"/>
          </w:tcPr>
          <w:p w14:paraId="43F1D6C8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2FC99C7C" w14:textId="2CED6E4E" w:rsidR="00E90D26" w:rsidRPr="00991020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955</w:t>
            </w:r>
            <w:r w:rsidR="00E90D26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663</w:t>
            </w:r>
          </w:p>
        </w:tc>
      </w:tr>
      <w:tr w:rsidR="00D67D6F" w:rsidRPr="00D67D6F" w14:paraId="10E24388" w14:textId="77777777" w:rsidTr="00C852D3">
        <w:trPr>
          <w:trHeight w:val="144"/>
        </w:trPr>
        <w:tc>
          <w:tcPr>
            <w:tcW w:w="1452" w:type="pct"/>
            <w:vAlign w:val="bottom"/>
          </w:tcPr>
          <w:p w14:paraId="6087F218" w14:textId="77777777" w:rsidR="00E90D26" w:rsidRPr="00991020" w:rsidRDefault="00E90D26" w:rsidP="00E90D26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80" w:type="pct"/>
            <w:vAlign w:val="bottom"/>
          </w:tcPr>
          <w:p w14:paraId="5A5F6686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18ECFA6C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564FCF9C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4EDC6D5C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795C4C84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4F06BF2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766A16D3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EFA9CC7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4F5D6F82" w14:textId="6FE3814F" w:rsidR="00E90D26" w:rsidRPr="00991020" w:rsidRDefault="00FE47B7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</w:t>
            </w:r>
            <w:r w:rsidR="00E9016B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132" w:type="pct"/>
          </w:tcPr>
          <w:p w14:paraId="4E8BB9AC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615EE774" w14:textId="477516B8" w:rsidR="00E90D26" w:rsidRPr="00991020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E90D26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031</w:t>
            </w:r>
          </w:p>
        </w:tc>
      </w:tr>
      <w:tr w:rsidR="00D67D6F" w:rsidRPr="00D67D6F" w14:paraId="7B94978F" w14:textId="77777777" w:rsidTr="00C852D3">
        <w:trPr>
          <w:trHeight w:val="144"/>
        </w:trPr>
        <w:tc>
          <w:tcPr>
            <w:tcW w:w="1452" w:type="pct"/>
            <w:vAlign w:val="bottom"/>
          </w:tcPr>
          <w:p w14:paraId="1D71A90F" w14:textId="2CB23349" w:rsidR="00347233" w:rsidRPr="00991020" w:rsidRDefault="00347233" w:rsidP="00E90D26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ส่วนแบ่งขาดทุนของบริษัทร่วม</w:t>
            </w:r>
          </w:p>
        </w:tc>
        <w:tc>
          <w:tcPr>
            <w:tcW w:w="480" w:type="pct"/>
            <w:vAlign w:val="bottom"/>
          </w:tcPr>
          <w:p w14:paraId="2C6F6C02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498F4E1C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19B469A8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39461192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501CE914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0267258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5DFD57C8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B1D8E3D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vAlign w:val="bottom"/>
          </w:tcPr>
          <w:p w14:paraId="17E6A8AF" w14:textId="36583259" w:rsidR="00347233" w:rsidRPr="00991020" w:rsidRDefault="00FE47B7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53688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482</w:t>
            </w:r>
            <w:r w:rsidR="00E36B60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967</w:t>
            </w:r>
          </w:p>
        </w:tc>
        <w:tc>
          <w:tcPr>
            <w:tcW w:w="132" w:type="pct"/>
          </w:tcPr>
          <w:p w14:paraId="06E1F1FB" w14:textId="77777777" w:rsidR="00347233" w:rsidRPr="00991020" w:rsidRDefault="00347233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vAlign w:val="bottom"/>
          </w:tcPr>
          <w:p w14:paraId="250CEAB3" w14:textId="522A5E23" w:rsidR="00347233" w:rsidRPr="00991020" w:rsidRDefault="00E53688" w:rsidP="00E53688">
            <w:pPr>
              <w:ind w:right="44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D67D6F" w:rsidRPr="00D67D6F" w14:paraId="3FB93408" w14:textId="77777777" w:rsidTr="00C852D3">
        <w:trPr>
          <w:trHeight w:val="144"/>
        </w:trPr>
        <w:tc>
          <w:tcPr>
            <w:tcW w:w="1452" w:type="pct"/>
            <w:vAlign w:val="bottom"/>
          </w:tcPr>
          <w:p w14:paraId="53456B95" w14:textId="77777777" w:rsidR="00E90D26" w:rsidRPr="00991020" w:rsidRDefault="00E90D26" w:rsidP="00E90D26">
            <w:pPr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480" w:type="pct"/>
            <w:vAlign w:val="bottom"/>
          </w:tcPr>
          <w:p w14:paraId="293D0F4B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" w:type="pct"/>
          </w:tcPr>
          <w:p w14:paraId="268073C2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0" w:type="pct"/>
            <w:vAlign w:val="bottom"/>
          </w:tcPr>
          <w:p w14:paraId="28E5A634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0D25F2BC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9" w:type="pct"/>
            <w:vAlign w:val="bottom"/>
          </w:tcPr>
          <w:p w14:paraId="03DDC19C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6D5930B2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vAlign w:val="bottom"/>
          </w:tcPr>
          <w:p w14:paraId="11AE1141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2" w:type="pct"/>
          </w:tcPr>
          <w:p w14:paraId="5DD8B65D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bottom w:val="single" w:sz="4" w:space="0" w:color="000000"/>
            </w:tcBorders>
            <w:vAlign w:val="bottom"/>
          </w:tcPr>
          <w:p w14:paraId="5DD90020" w14:textId="3C914B11" w:rsidR="00E90D26" w:rsidRPr="00991020" w:rsidRDefault="00FE47B7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9016B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</w:t>
            </w:r>
            <w:r w:rsidR="00155B3C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038</w:t>
            </w:r>
          </w:p>
        </w:tc>
        <w:tc>
          <w:tcPr>
            <w:tcW w:w="132" w:type="pct"/>
          </w:tcPr>
          <w:p w14:paraId="68E6AC81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bottom w:val="single" w:sz="4" w:space="0" w:color="000000"/>
            </w:tcBorders>
            <w:vAlign w:val="bottom"/>
          </w:tcPr>
          <w:p w14:paraId="7474CBBE" w14:textId="6B5EECFC" w:rsidR="00E90D26" w:rsidRPr="00991020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E90D26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E90D26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893</w:t>
            </w:r>
          </w:p>
        </w:tc>
      </w:tr>
      <w:tr w:rsidR="00D67D6F" w:rsidRPr="00D67D6F" w14:paraId="12694478" w14:textId="77777777" w:rsidTr="00E90D26">
        <w:trPr>
          <w:trHeight w:val="144"/>
        </w:trPr>
        <w:tc>
          <w:tcPr>
            <w:tcW w:w="1452" w:type="pct"/>
          </w:tcPr>
          <w:p w14:paraId="3F0DE20F" w14:textId="77777777" w:rsidR="00E90D26" w:rsidRPr="00991020" w:rsidRDefault="00E90D26" w:rsidP="00E90D26">
            <w:pPr>
              <w:ind w:left="320" w:right="-108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480" w:type="pct"/>
          </w:tcPr>
          <w:p w14:paraId="12A63A69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" w:type="pct"/>
          </w:tcPr>
          <w:p w14:paraId="0E1B8346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</w:tcPr>
          <w:p w14:paraId="5087BF96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02CDCF50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9" w:type="pct"/>
          </w:tcPr>
          <w:p w14:paraId="2C96E02B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33229CA1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3" w:type="pct"/>
          </w:tcPr>
          <w:p w14:paraId="51DF9026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08A9DC79" w14:textId="77777777" w:rsidR="00E90D26" w:rsidRPr="00991020" w:rsidRDefault="00E90D26" w:rsidP="00E90D26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BB930" w14:textId="1F3B72B9" w:rsidR="00E90D26" w:rsidRPr="00991020" w:rsidRDefault="00FE47B7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800A82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</w:t>
            </w:r>
            <w:r w:rsidR="00E36B60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</w:p>
        </w:tc>
        <w:tc>
          <w:tcPr>
            <w:tcW w:w="132" w:type="pct"/>
          </w:tcPr>
          <w:p w14:paraId="607C5F38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DE00E" w14:textId="5BCE9B2B" w:rsidR="00E90D26" w:rsidRPr="00991020" w:rsidRDefault="00FE47B7" w:rsidP="00E90D26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E90D26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="00E90D26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581</w:t>
            </w:r>
          </w:p>
        </w:tc>
      </w:tr>
      <w:tr w:rsidR="00D67D6F" w:rsidRPr="00D67D6F" w14:paraId="71AEF431" w14:textId="77777777" w:rsidTr="00E90D26">
        <w:trPr>
          <w:trHeight w:val="144"/>
        </w:trPr>
        <w:tc>
          <w:tcPr>
            <w:tcW w:w="1452" w:type="pct"/>
          </w:tcPr>
          <w:p w14:paraId="6B7458BA" w14:textId="77777777" w:rsidR="00E90D26" w:rsidRPr="00991020" w:rsidRDefault="00E90D26" w:rsidP="00E90D26">
            <w:pPr>
              <w:ind w:left="320" w:right="-108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0" w:type="pct"/>
          </w:tcPr>
          <w:p w14:paraId="697CCD0E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1" w:type="pct"/>
          </w:tcPr>
          <w:p w14:paraId="73D38B18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</w:tcPr>
          <w:p w14:paraId="158BFEF9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36C1559F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9" w:type="pct"/>
          </w:tcPr>
          <w:p w14:paraId="31FE9353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0E669379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3" w:type="pct"/>
          </w:tcPr>
          <w:p w14:paraId="103444E7" w14:textId="77777777" w:rsidR="00E90D26" w:rsidRPr="00991020" w:rsidRDefault="00E90D26" w:rsidP="00E90D2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pct"/>
          </w:tcPr>
          <w:p w14:paraId="40441162" w14:textId="77777777" w:rsidR="00E90D26" w:rsidRPr="00991020" w:rsidRDefault="00E90D26" w:rsidP="00E90D26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  <w:vAlign w:val="bottom"/>
          </w:tcPr>
          <w:p w14:paraId="0E5BB0AD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2" w:type="pct"/>
          </w:tcPr>
          <w:p w14:paraId="6E9588AE" w14:textId="77777777" w:rsidR="00E90D26" w:rsidRPr="00991020" w:rsidRDefault="00E90D26" w:rsidP="00E90D2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vAlign w:val="bottom"/>
          </w:tcPr>
          <w:p w14:paraId="79A95F03" w14:textId="77777777" w:rsidR="00E90D26" w:rsidRPr="00991020" w:rsidRDefault="00E90D26" w:rsidP="00E90D26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</w:tbl>
    <w:p w14:paraId="7C36D48D" w14:textId="0E558A03" w:rsidR="00636CF0" w:rsidRPr="00991020" w:rsidRDefault="00636CF0" w:rsidP="002228FD">
      <w:pPr>
        <w:tabs>
          <w:tab w:val="left" w:pos="2032"/>
        </w:tabs>
        <w:rPr>
          <w:rFonts w:asciiTheme="majorBidi" w:hAnsiTheme="majorBidi" w:cstheme="majorBidi"/>
          <w:color w:val="000000" w:themeColor="text1"/>
          <w:sz w:val="8"/>
          <w:szCs w:val="8"/>
          <w:cs/>
        </w:rPr>
      </w:pPr>
      <w:r w:rsidRPr="00991020">
        <w:rPr>
          <w:rFonts w:asciiTheme="majorBidi" w:hAnsiTheme="majorBidi" w:cstheme="majorBidi"/>
          <w:color w:val="000000" w:themeColor="text1"/>
          <w:sz w:val="8"/>
          <w:szCs w:val="8"/>
          <w:cs/>
        </w:rPr>
        <w:tab/>
      </w:r>
    </w:p>
    <w:p w14:paraId="08E40F32" w14:textId="77777777" w:rsidR="00587587" w:rsidRPr="00991020" w:rsidRDefault="00587587" w:rsidP="002228FD">
      <w:pPr>
        <w:rPr>
          <w:rFonts w:asciiTheme="majorBidi" w:hAnsiTheme="majorBidi" w:cstheme="majorBidi"/>
          <w:color w:val="000000" w:themeColor="text1"/>
          <w:sz w:val="8"/>
          <w:szCs w:val="8"/>
        </w:rPr>
      </w:pPr>
    </w:p>
    <w:tbl>
      <w:tblPr>
        <w:tblW w:w="464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867"/>
        <w:gridCol w:w="1191"/>
        <w:gridCol w:w="350"/>
        <w:gridCol w:w="1318"/>
        <w:gridCol w:w="350"/>
        <w:gridCol w:w="1107"/>
        <w:gridCol w:w="350"/>
        <w:gridCol w:w="1249"/>
        <w:gridCol w:w="350"/>
        <w:gridCol w:w="1333"/>
        <w:gridCol w:w="348"/>
        <w:gridCol w:w="1362"/>
      </w:tblGrid>
      <w:tr w:rsidR="00D67D6F" w:rsidRPr="00D67D6F" w14:paraId="1D9A75F3" w14:textId="77777777" w:rsidTr="001C4352">
        <w:trPr>
          <w:trHeight w:val="144"/>
        </w:trPr>
        <w:tc>
          <w:tcPr>
            <w:tcW w:w="1467" w:type="pct"/>
          </w:tcPr>
          <w:p w14:paraId="1A23B5FF" w14:textId="77777777" w:rsidR="00587587" w:rsidRPr="00991020" w:rsidRDefault="00587587" w:rsidP="002228FD">
            <w:pPr>
              <w:ind w:left="320" w:right="744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52" w:type="pct"/>
          </w:tcPr>
          <w:p w14:paraId="6709B6A6" w14:textId="77777777" w:rsidR="00587587" w:rsidRPr="00991020" w:rsidRDefault="00587587" w:rsidP="002228FD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7AB0F54A" w14:textId="77777777" w:rsidR="00587587" w:rsidRPr="00991020" w:rsidRDefault="00587587" w:rsidP="002228FD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00" w:type="pct"/>
          </w:tcPr>
          <w:p w14:paraId="71BF02CE" w14:textId="77777777" w:rsidR="00587587" w:rsidRPr="00991020" w:rsidRDefault="00587587" w:rsidP="002228FD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47DB7A78" w14:textId="77777777" w:rsidR="00587587" w:rsidRPr="00991020" w:rsidRDefault="00587587" w:rsidP="002228FD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9F61B25" w14:textId="77777777" w:rsidR="00587587" w:rsidRPr="00991020" w:rsidRDefault="00587587" w:rsidP="002228FD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017C3436" w14:textId="77777777" w:rsidR="00587587" w:rsidRPr="00991020" w:rsidRDefault="00587587" w:rsidP="002228FD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74" w:type="pct"/>
          </w:tcPr>
          <w:p w14:paraId="14EB9FF6" w14:textId="77777777" w:rsidR="00587587" w:rsidRPr="00991020" w:rsidRDefault="00587587" w:rsidP="002228FD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2E645784" w14:textId="77777777" w:rsidR="00587587" w:rsidRPr="00991020" w:rsidRDefault="00587587" w:rsidP="002228FD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5A7E3C4E" w14:textId="77777777" w:rsidR="00587587" w:rsidRPr="00991020" w:rsidRDefault="00587587" w:rsidP="002228F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9102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ณ วันที่</w:t>
            </w:r>
          </w:p>
          <w:p w14:paraId="37DC5A42" w14:textId="77C3635C" w:rsidR="00587587" w:rsidRPr="00991020" w:rsidRDefault="00FE47B7" w:rsidP="002228FD">
            <w:pPr>
              <w:ind w:right="-8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314BA" w:rsidRPr="0099102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314BA" w:rsidRPr="00991020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FE47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32" w:type="pct"/>
          </w:tcPr>
          <w:p w14:paraId="1B7F76F0" w14:textId="77777777" w:rsidR="00587587" w:rsidRPr="00991020" w:rsidRDefault="00587587" w:rsidP="002228F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04028A51" w14:textId="77777777" w:rsidR="00587587" w:rsidRPr="00991020" w:rsidRDefault="00587587" w:rsidP="002228FD">
            <w:pPr>
              <w:ind w:right="5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99102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ณ วันที่</w:t>
            </w:r>
          </w:p>
          <w:p w14:paraId="7080F095" w14:textId="10E3B2CD" w:rsidR="00587587" w:rsidRPr="00991020" w:rsidRDefault="00FE47B7" w:rsidP="002228FD">
            <w:pPr>
              <w:ind w:right="56"/>
              <w:jc w:val="center"/>
              <w:rPr>
                <w:rFonts w:asciiTheme="majorBidi" w:eastAsiaTheme="minorEastAsia" w:hAnsiTheme="majorBidi" w:cstheme="majorBidi"/>
                <w:color w:val="000000" w:themeColor="text1"/>
                <w:sz w:val="24"/>
                <w:szCs w:val="24"/>
                <w:lang w:val="en-GB" w:eastAsia="ja-JP"/>
              </w:rPr>
            </w:pPr>
            <w:r w:rsidRPr="00FE47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587587" w:rsidRPr="0099102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E47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D67D6F" w:rsidRPr="00D67D6F" w14:paraId="569611CD" w14:textId="77777777" w:rsidTr="000979B4">
        <w:trPr>
          <w:trHeight w:val="144"/>
        </w:trPr>
        <w:tc>
          <w:tcPr>
            <w:tcW w:w="1467" w:type="pct"/>
          </w:tcPr>
          <w:p w14:paraId="49AB9B75" w14:textId="77777777" w:rsidR="00C25166" w:rsidRPr="00991020" w:rsidRDefault="00C25166" w:rsidP="00C25166">
            <w:pPr>
              <w:ind w:left="320" w:right="744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452" w:type="pct"/>
          </w:tcPr>
          <w:p w14:paraId="5777A979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24AD7C39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</w:tcPr>
          <w:p w14:paraId="2E835473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7F4B8D06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pct"/>
          </w:tcPr>
          <w:p w14:paraId="106E29CD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465272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</w:tcPr>
          <w:p w14:paraId="3DD5C95D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4D9AC8A1" w14:textId="77777777" w:rsidR="00C25166" w:rsidRPr="00991020" w:rsidRDefault="00C25166" w:rsidP="00C25166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460FAC25" w14:textId="25281670" w:rsidR="00C25166" w:rsidRPr="00991020" w:rsidRDefault="00FE47B7" w:rsidP="00C2516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418</w:t>
            </w:r>
            <w:r w:rsidR="00D05917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228</w:t>
            </w:r>
            <w:r w:rsidR="00E36B60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414</w:t>
            </w:r>
          </w:p>
        </w:tc>
        <w:tc>
          <w:tcPr>
            <w:tcW w:w="132" w:type="pct"/>
          </w:tcPr>
          <w:p w14:paraId="624BD13E" w14:textId="77777777" w:rsidR="00C25166" w:rsidRPr="00991020" w:rsidRDefault="00C25166" w:rsidP="00C2516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11A73482" w14:textId="0466E93E" w:rsidR="00C25166" w:rsidRPr="00991020" w:rsidRDefault="00FE47B7" w:rsidP="00C25166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D05917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D05917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578</w:t>
            </w:r>
          </w:p>
        </w:tc>
      </w:tr>
      <w:tr w:rsidR="00D67D6F" w:rsidRPr="00D67D6F" w14:paraId="76EE9D62" w14:textId="77777777" w:rsidTr="000979B4">
        <w:trPr>
          <w:trHeight w:val="144"/>
        </w:trPr>
        <w:tc>
          <w:tcPr>
            <w:tcW w:w="1467" w:type="pct"/>
          </w:tcPr>
          <w:p w14:paraId="5635D69D" w14:textId="77777777" w:rsidR="00C25166" w:rsidRPr="00991020" w:rsidRDefault="00C25166" w:rsidP="00C25166">
            <w:pPr>
              <w:ind w:left="320" w:right="744" w:hanging="3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452" w:type="pct"/>
          </w:tcPr>
          <w:p w14:paraId="6A772983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788076AE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</w:tcPr>
          <w:p w14:paraId="7355E738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419452D8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20" w:type="pct"/>
          </w:tcPr>
          <w:p w14:paraId="723AF9EA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5B9270DB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</w:tcPr>
          <w:p w14:paraId="1C005C4D" w14:textId="77777777" w:rsidR="00C25166" w:rsidRPr="00991020" w:rsidRDefault="00C25166" w:rsidP="00C25166">
            <w:pPr>
              <w:ind w:right="7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pct"/>
          </w:tcPr>
          <w:p w14:paraId="54E1A82C" w14:textId="77777777" w:rsidR="00C25166" w:rsidRPr="00991020" w:rsidRDefault="00C25166" w:rsidP="00C25166">
            <w:pPr>
              <w:ind w:right="-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06" w:type="pct"/>
            <w:vAlign w:val="bottom"/>
          </w:tcPr>
          <w:p w14:paraId="6FFD94A5" w14:textId="13DF2452" w:rsidR="00C25166" w:rsidRPr="00991020" w:rsidRDefault="00FE47B7" w:rsidP="00C2516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174</w:t>
            </w:r>
            <w:r w:rsidR="00E9016B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="00E9016B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</w:p>
        </w:tc>
        <w:tc>
          <w:tcPr>
            <w:tcW w:w="132" w:type="pct"/>
          </w:tcPr>
          <w:p w14:paraId="6E3C7706" w14:textId="77777777" w:rsidR="00C25166" w:rsidRPr="00991020" w:rsidRDefault="00C25166" w:rsidP="00C25166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17" w:type="pct"/>
            <w:vAlign w:val="bottom"/>
          </w:tcPr>
          <w:p w14:paraId="20AF0F67" w14:textId="26378985" w:rsidR="00C25166" w:rsidRPr="00991020" w:rsidRDefault="00FE47B7" w:rsidP="00C25166">
            <w:pPr>
              <w:ind w:right="5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166</w:t>
            </w:r>
            <w:r w:rsidR="00A617CA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752</w:t>
            </w:r>
            <w:r w:rsidR="00A617CA" w:rsidRPr="0099102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FE47B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111</w:t>
            </w:r>
          </w:p>
        </w:tc>
      </w:tr>
    </w:tbl>
    <w:p w14:paraId="2F7D4F55" w14:textId="77777777" w:rsidR="00587587" w:rsidRPr="007A4D9D" w:rsidRDefault="00587587" w:rsidP="002228FD">
      <w:pPr>
        <w:rPr>
          <w:rFonts w:asciiTheme="majorBidi" w:hAnsiTheme="majorBidi" w:cstheme="majorBidi"/>
          <w:sz w:val="24"/>
          <w:szCs w:val="24"/>
        </w:rPr>
      </w:pPr>
    </w:p>
    <w:p w14:paraId="2F75EACA" w14:textId="274CDEF6" w:rsidR="00587587" w:rsidRPr="007A4D9D" w:rsidRDefault="00587587" w:rsidP="002228FD">
      <w:pPr>
        <w:tabs>
          <w:tab w:val="left" w:pos="1417"/>
        </w:tabs>
        <w:rPr>
          <w:rFonts w:asciiTheme="majorBidi" w:hAnsiTheme="majorBidi" w:cstheme="majorBidi"/>
          <w:sz w:val="24"/>
          <w:szCs w:val="24"/>
          <w:cs/>
        </w:rPr>
        <w:sectPr w:rsidR="00587587" w:rsidRPr="007A4D9D" w:rsidSect="00FE47B7">
          <w:headerReference w:type="default" r:id="rId14"/>
          <w:pgSz w:w="16834" w:h="11909" w:orient="landscape" w:code="9"/>
          <w:pgMar w:top="1440" w:right="1224" w:bottom="720" w:left="1440" w:header="864" w:footer="432" w:gutter="0"/>
          <w:cols w:space="720"/>
          <w:noEndnote/>
          <w:docGrid w:linePitch="435"/>
        </w:sectPr>
      </w:pPr>
    </w:p>
    <w:p w14:paraId="3001FE7D" w14:textId="77777777" w:rsidR="00CD7EE7" w:rsidRPr="007A4D9D" w:rsidRDefault="00CD7EE7" w:rsidP="002228FD">
      <w:pPr>
        <w:numPr>
          <w:ilvl w:val="0"/>
          <w:numId w:val="1"/>
        </w:numPr>
        <w:ind w:left="547" w:right="-864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lastRenderedPageBreak/>
        <w:t>การกำหนดมูลค่ายุติธรรม</w:t>
      </w:r>
    </w:p>
    <w:p w14:paraId="578CD255" w14:textId="77777777" w:rsidR="00CD7EE7" w:rsidRPr="007A4D9D" w:rsidRDefault="00CD7EE7" w:rsidP="002228FD">
      <w:pPr>
        <w:tabs>
          <w:tab w:val="left" w:pos="360"/>
          <w:tab w:val="left" w:pos="990"/>
        </w:tabs>
        <w:ind w:left="547"/>
        <w:jc w:val="thaiDistribute"/>
        <w:rPr>
          <w:rFonts w:asciiTheme="majorBidi" w:hAnsiTheme="majorBidi" w:cstheme="majorBidi"/>
          <w:spacing w:val="-4"/>
        </w:rPr>
      </w:pPr>
      <w:r w:rsidRPr="007A4D9D">
        <w:rPr>
          <w:rFonts w:asciiTheme="majorBidi" w:hAnsiTheme="majorBidi" w:cstheme="majorBidi"/>
          <w:spacing w:val="-4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7A4D9D">
        <w:rPr>
          <w:rFonts w:asciiTheme="majorBidi" w:hAnsiTheme="majorBidi" w:cstheme="majorBidi"/>
          <w:spacing w:val="-6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7A4D9D">
        <w:rPr>
          <w:rFonts w:asciiTheme="majorBidi" w:hAnsiTheme="majorBidi" w:cstheme="majorBidi"/>
          <w:spacing w:val="-4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506DE750" w14:textId="77777777" w:rsidR="00A8142F" w:rsidRPr="007A4D9D" w:rsidRDefault="00CD7EE7" w:rsidP="002228FD">
      <w:pPr>
        <w:tabs>
          <w:tab w:val="left" w:pos="360"/>
          <w:tab w:val="left" w:pos="990"/>
        </w:tabs>
        <w:spacing w:before="120"/>
        <w:ind w:left="547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 xml:space="preserve">วิธีการที่กลุ่มบริษัทใช้ในการประมาณมูลค่าของสินทรัพย์และหนี้สินทางการเงิน </w:t>
      </w:r>
    </w:p>
    <w:p w14:paraId="6E3C103C" w14:textId="4D22EFA0" w:rsidR="00A2275D" w:rsidRPr="007A4D9D" w:rsidRDefault="004E2C17" w:rsidP="002228FD">
      <w:pPr>
        <w:tabs>
          <w:tab w:val="left" w:pos="360"/>
          <w:tab w:val="left" w:pos="99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7A4D9D">
        <w:rPr>
          <w:rFonts w:asciiTheme="majorBidi" w:hAnsiTheme="majorBidi" w:cstheme="majorBidi"/>
          <w:spacing w:val="-4"/>
          <w:cs/>
        </w:rPr>
        <w:t>สินทรัพย์</w:t>
      </w:r>
      <w:r w:rsidR="001C7440" w:rsidRPr="007A4D9D">
        <w:rPr>
          <w:rFonts w:asciiTheme="majorBidi" w:hAnsiTheme="majorBidi" w:cstheme="majorBidi"/>
          <w:spacing w:val="-4"/>
          <w:cs/>
        </w:rPr>
        <w:t>และหนี้สิน</w:t>
      </w:r>
      <w:r w:rsidRPr="007A4D9D">
        <w:rPr>
          <w:rFonts w:asciiTheme="majorBidi" w:hAnsiTheme="majorBidi" w:cstheme="majorBidi"/>
          <w:spacing w:val="-4"/>
          <w:cs/>
        </w:rPr>
        <w:t>ทางการเงินของกลุ่มบริษัท ประกอบด้วย เงินสดและรายการเทียบเท่าเงินสด</w:t>
      </w:r>
      <w:r w:rsidR="00770735" w:rsidRPr="007A4D9D">
        <w:rPr>
          <w:rFonts w:asciiTheme="majorBidi" w:hAnsiTheme="majorBidi" w:cstheme="majorBidi"/>
          <w:spacing w:val="-4"/>
        </w:rPr>
        <w:br/>
      </w:r>
      <w:r w:rsidRPr="007A4D9D">
        <w:rPr>
          <w:rFonts w:asciiTheme="majorBidi" w:hAnsiTheme="majorBidi" w:cstheme="majorBidi"/>
          <w:spacing w:val="-4"/>
          <w:cs/>
        </w:rPr>
        <w:t>ลูกหนี้การค้าและลูกหนี้หมุนเวียนอื่น สินทรัพย์ทางการเงินหมุนเวียนอื่น สินทรัพย์ทางการเงิน</w:t>
      </w:r>
      <w:r w:rsidR="0045423F" w:rsidRPr="007A4D9D">
        <w:rPr>
          <w:rFonts w:asciiTheme="majorBidi" w:hAnsiTheme="majorBidi" w:cstheme="majorBidi"/>
          <w:spacing w:val="-4"/>
          <w:cs/>
        </w:rPr>
        <w:br/>
      </w:r>
      <w:r w:rsidRPr="007A4D9D">
        <w:rPr>
          <w:rFonts w:asciiTheme="majorBidi" w:hAnsiTheme="majorBidi" w:cstheme="majorBidi"/>
          <w:spacing w:val="-4"/>
          <w:cs/>
        </w:rPr>
        <w:t>ไม</w:t>
      </w:r>
      <w:r w:rsidR="007C55D9" w:rsidRPr="007A4D9D">
        <w:rPr>
          <w:rFonts w:asciiTheme="majorBidi" w:hAnsiTheme="majorBidi" w:cstheme="majorBidi"/>
          <w:spacing w:val="-4"/>
          <w:cs/>
        </w:rPr>
        <w:t>่</w:t>
      </w:r>
      <w:r w:rsidRPr="007A4D9D">
        <w:rPr>
          <w:rFonts w:asciiTheme="majorBidi" w:hAnsiTheme="majorBidi" w:cstheme="majorBidi"/>
          <w:spacing w:val="-4"/>
          <w:cs/>
        </w:rPr>
        <w:t>หมุนเวียนอื่น</w:t>
      </w:r>
      <w:r w:rsidR="0023573D" w:rsidRPr="007A4D9D">
        <w:rPr>
          <w:rFonts w:asciiTheme="majorBidi" w:hAnsiTheme="majorBidi" w:cstheme="majorBidi"/>
          <w:spacing w:val="-4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 xml:space="preserve">เจ้าหนี้การค้าและเจ้าหนี้หมุนเวียนอื่น </w:t>
      </w:r>
      <w:r w:rsidR="00AC5B5B" w:rsidRPr="007A4D9D">
        <w:rPr>
          <w:rFonts w:asciiTheme="majorBidi" w:hAnsiTheme="majorBidi" w:cstheme="majorBidi"/>
          <w:spacing w:val="-4"/>
          <w:cs/>
        </w:rPr>
        <w:t>ส่วนของหนี้สินตามสัญญาเช่าที่ถึงกำหนดชำระภายในหนึ่งปี</w:t>
      </w:r>
      <w:r w:rsidR="00C36428" w:rsidRPr="007A4D9D">
        <w:rPr>
          <w:rFonts w:asciiTheme="majorBidi" w:hAnsiTheme="majorBidi" w:cstheme="majorBidi"/>
          <w:spacing w:val="-4"/>
        </w:rPr>
        <w:t xml:space="preserve"> </w:t>
      </w:r>
      <w:r w:rsidRPr="007A4D9D">
        <w:rPr>
          <w:rFonts w:asciiTheme="majorBidi" w:hAnsiTheme="majorBidi" w:cstheme="majorBidi"/>
          <w:spacing w:val="-4"/>
          <w:cs/>
        </w:rPr>
        <w:t xml:space="preserve">ภาษีเงินได้นิติบุคคลค้างจ่าย </w:t>
      </w:r>
      <w:r w:rsidR="006A277F" w:rsidRPr="007A4D9D">
        <w:rPr>
          <w:rFonts w:asciiTheme="majorBidi" w:hAnsiTheme="majorBidi" w:cstheme="majorBidi"/>
          <w:spacing w:val="-4"/>
          <w:cs/>
        </w:rPr>
        <w:t>และหนี้สินตามสัญญาเช่า</w:t>
      </w:r>
    </w:p>
    <w:p w14:paraId="39C5F10A" w14:textId="754C2098" w:rsidR="00232477" w:rsidRPr="007A4D9D" w:rsidRDefault="0084203A" w:rsidP="002228FD">
      <w:pPr>
        <w:spacing w:before="240"/>
        <w:ind w:left="547" w:right="29"/>
        <w:jc w:val="thaiDistribute"/>
        <w:rPr>
          <w:rFonts w:asciiTheme="majorBidi" w:hAnsiTheme="majorBidi" w:cstheme="majorBidi"/>
        </w:rPr>
      </w:pPr>
      <w:r w:rsidRPr="007A4D9D">
        <w:rPr>
          <w:rFonts w:asciiTheme="majorBidi" w:hAnsiTheme="majorBidi" w:cstheme="majorBidi"/>
          <w:cs/>
        </w:rPr>
        <w:t>เนื่องจากสินทรัพย์และหนี้สินทางการเงินดังกล่าวของกลุ่มบริษัทจัดอยู่ในประเภทระยะสั้นหรือ</w:t>
      </w:r>
      <w:r w:rsidR="00770735" w:rsidRPr="007A4D9D">
        <w:rPr>
          <w:rFonts w:asciiTheme="majorBidi" w:hAnsiTheme="majorBidi" w:cstheme="majorBidi"/>
        </w:rPr>
        <w:br/>
      </w:r>
      <w:r w:rsidRPr="007A4D9D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ด้วยวิธีคิดลดกระแสเงินสดซึ่งมีมูลค่าใกล้เคียงกับมูลค่าตามบัญชีที่</w:t>
      </w:r>
      <w:r w:rsidR="00770735" w:rsidRPr="007A4D9D">
        <w:rPr>
          <w:rFonts w:asciiTheme="majorBidi" w:hAnsiTheme="majorBidi" w:cstheme="majorBidi"/>
        </w:rPr>
        <w:br/>
      </w:r>
      <w:r w:rsidRPr="007A4D9D">
        <w:rPr>
          <w:rFonts w:asciiTheme="majorBidi" w:hAnsiTheme="majorBidi" w:cstheme="majorBidi"/>
          <w:cs/>
        </w:rPr>
        <w:t>แสดงในงบแสดงฐานะการเงิน</w:t>
      </w:r>
      <w:r w:rsidR="0063055C" w:rsidRPr="007A4D9D">
        <w:rPr>
          <w:rFonts w:asciiTheme="majorBidi" w:hAnsiTheme="majorBidi" w:cstheme="majorBidi"/>
          <w:cs/>
        </w:rPr>
        <w:t xml:space="preserve">โดยการวัดมูลค่ายุติธรรมได้จัดลำดับชั้นเป็นระดับที่ </w:t>
      </w:r>
      <w:r w:rsidR="00FE47B7" w:rsidRPr="00FE47B7">
        <w:rPr>
          <w:rFonts w:asciiTheme="majorBidi" w:hAnsiTheme="majorBidi" w:cstheme="majorBidi"/>
        </w:rPr>
        <w:t>3</w:t>
      </w:r>
      <w:r w:rsidR="0063055C" w:rsidRPr="007A4D9D">
        <w:rPr>
          <w:rFonts w:asciiTheme="majorBidi" w:hAnsiTheme="majorBidi" w:cstheme="majorBidi"/>
          <w:cs/>
        </w:rPr>
        <w:t xml:space="preserve"> ซึ่งเป็นข้อมูลที่ไม่สามารถสังเกตได้สำหรับสินทรัพย์นั้นหรือหนี้สินนั้น</w:t>
      </w:r>
    </w:p>
    <w:p w14:paraId="65F7F9DB" w14:textId="77777777" w:rsidR="00AB1AA6" w:rsidRPr="007A4D9D" w:rsidRDefault="00E45656" w:rsidP="002228FD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7BB49F81" w14:textId="6A54C337" w:rsidR="00F7207B" w:rsidRDefault="00FA6761" w:rsidP="00A867B1">
      <w:pPr>
        <w:ind w:left="547" w:right="29"/>
        <w:jc w:val="thaiDistribute"/>
        <w:rPr>
          <w:rFonts w:asciiTheme="majorBidi" w:hAnsiTheme="majorBidi" w:cs="Angsana New"/>
        </w:rPr>
      </w:pPr>
      <w:r w:rsidRPr="00FA6761">
        <w:rPr>
          <w:rFonts w:asciiTheme="majorBidi" w:hAnsiTheme="majorBidi" w:cs="Angsana New"/>
          <w:cs/>
        </w:rPr>
        <w:t>เมื่อวันที่</w:t>
      </w:r>
      <w:r w:rsidR="00404310">
        <w:rPr>
          <w:rFonts w:asciiTheme="majorBidi" w:hAnsiTheme="majorBidi" w:cs="Angsana New"/>
        </w:rPr>
        <w:t xml:space="preserve"> </w:t>
      </w:r>
      <w:r w:rsidR="00FE47B7" w:rsidRPr="00FE47B7">
        <w:rPr>
          <w:rFonts w:asciiTheme="majorBidi" w:hAnsiTheme="majorBidi" w:cs="Angsana New"/>
        </w:rPr>
        <w:t>23</w:t>
      </w:r>
      <w:r w:rsidR="00404310">
        <w:rPr>
          <w:rFonts w:asciiTheme="majorBidi" w:hAnsiTheme="majorBidi" w:cs="Angsana New"/>
        </w:rPr>
        <w:t xml:space="preserve"> </w:t>
      </w:r>
      <w:r w:rsidRPr="00FA6761">
        <w:rPr>
          <w:rFonts w:asciiTheme="majorBidi" w:hAnsiTheme="majorBidi" w:cs="Angsana New"/>
          <w:cs/>
        </w:rPr>
        <w:t>เมษายน</w:t>
      </w:r>
      <w:r w:rsidR="00404310">
        <w:rPr>
          <w:rFonts w:asciiTheme="majorBidi" w:hAnsiTheme="majorBidi" w:cs="Angsana New"/>
        </w:rPr>
        <w:t xml:space="preserve"> </w:t>
      </w:r>
      <w:r w:rsidR="00FE47B7" w:rsidRPr="00FE47B7">
        <w:rPr>
          <w:rFonts w:asciiTheme="majorBidi" w:hAnsiTheme="majorBidi" w:cs="Angsana New"/>
        </w:rPr>
        <w:t>2569</w:t>
      </w:r>
      <w:r w:rsidR="00404310">
        <w:rPr>
          <w:rFonts w:asciiTheme="majorBidi" w:hAnsiTheme="majorBidi" w:cs="Angsana New"/>
        </w:rPr>
        <w:t xml:space="preserve"> </w:t>
      </w:r>
      <w:r w:rsidRPr="00FA6761">
        <w:rPr>
          <w:rFonts w:asciiTheme="majorBidi" w:hAnsiTheme="majorBidi" w:cs="Angsana New"/>
          <w:cs/>
        </w:rPr>
        <w:t>ที่ประชุมสามัญผู้ถือหุ้นประจำปี</w:t>
      </w:r>
      <w:r w:rsidR="00404310">
        <w:rPr>
          <w:rFonts w:asciiTheme="majorBidi" w:hAnsiTheme="majorBidi" w:cs="Angsana New"/>
        </w:rPr>
        <w:t xml:space="preserve"> </w:t>
      </w:r>
      <w:r w:rsidR="00FE47B7" w:rsidRPr="00FE47B7">
        <w:rPr>
          <w:rFonts w:asciiTheme="majorBidi" w:hAnsiTheme="majorBidi" w:cs="Angsana New"/>
        </w:rPr>
        <w:t>2569</w:t>
      </w:r>
      <w:r w:rsidR="00404310">
        <w:rPr>
          <w:rFonts w:asciiTheme="majorBidi" w:hAnsiTheme="majorBidi" w:cs="Angsana New"/>
        </w:rPr>
        <w:t xml:space="preserve"> </w:t>
      </w:r>
      <w:r w:rsidRPr="00FA6761">
        <w:rPr>
          <w:rFonts w:asciiTheme="majorBidi" w:hAnsiTheme="majorBidi" w:cs="Angsana New"/>
          <w:cs/>
        </w:rPr>
        <w:t>ของบริษัท พิจารณาและอนุมัติในเรื่อง ดังต่อไปนี้</w:t>
      </w:r>
    </w:p>
    <w:p w14:paraId="214F5740" w14:textId="7D113757" w:rsidR="00F7207B" w:rsidRPr="00F7207B" w:rsidRDefault="00F7207B" w:rsidP="00F7207B">
      <w:pPr>
        <w:pStyle w:val="ListParagraph"/>
        <w:numPr>
          <w:ilvl w:val="0"/>
          <w:numId w:val="21"/>
        </w:numPr>
        <w:ind w:right="29"/>
        <w:jc w:val="thaiDistribute"/>
        <w:rPr>
          <w:rFonts w:asciiTheme="majorBidi" w:hAnsiTheme="majorBidi" w:cstheme="majorBidi"/>
          <w:szCs w:val="32"/>
        </w:rPr>
      </w:pPr>
      <w:r w:rsidRPr="00F7207B">
        <w:rPr>
          <w:rFonts w:asciiTheme="majorBidi" w:hAnsiTheme="majorBidi"/>
          <w:szCs w:val="32"/>
          <w:cs/>
        </w:rPr>
        <w:t xml:space="preserve">การจัดสรรทุนสำรองตามกฎหมายจำนวน </w:t>
      </w:r>
      <w:r w:rsidR="00FE47B7" w:rsidRPr="00FE47B7">
        <w:rPr>
          <w:rFonts w:asciiTheme="majorBidi" w:hAnsiTheme="majorBidi" w:cstheme="majorBidi"/>
          <w:szCs w:val="32"/>
        </w:rPr>
        <w:t>1</w:t>
      </w:r>
      <w:r w:rsidRPr="00F7207B">
        <w:rPr>
          <w:rFonts w:asciiTheme="majorBidi" w:hAnsiTheme="majorBidi" w:cstheme="majorBidi"/>
          <w:szCs w:val="32"/>
        </w:rPr>
        <w:t>,</w:t>
      </w:r>
      <w:r w:rsidR="00FE47B7" w:rsidRPr="00FE47B7">
        <w:rPr>
          <w:rFonts w:asciiTheme="majorBidi" w:hAnsiTheme="majorBidi" w:cstheme="majorBidi"/>
          <w:szCs w:val="32"/>
        </w:rPr>
        <w:t>568</w:t>
      </w:r>
      <w:r w:rsidRPr="00F7207B">
        <w:rPr>
          <w:rFonts w:asciiTheme="majorBidi" w:hAnsiTheme="majorBidi" w:cstheme="majorBidi"/>
          <w:szCs w:val="32"/>
        </w:rPr>
        <w:t>,</w:t>
      </w:r>
      <w:r w:rsidR="00FE47B7" w:rsidRPr="00FE47B7">
        <w:rPr>
          <w:rFonts w:asciiTheme="majorBidi" w:hAnsiTheme="majorBidi" w:cstheme="majorBidi"/>
          <w:szCs w:val="32"/>
        </w:rPr>
        <w:t>107</w:t>
      </w:r>
      <w:r w:rsidRPr="00F7207B">
        <w:rPr>
          <w:rFonts w:asciiTheme="majorBidi" w:hAnsiTheme="majorBidi" w:cstheme="majorBidi"/>
          <w:szCs w:val="32"/>
        </w:rPr>
        <w:t xml:space="preserve"> </w:t>
      </w:r>
      <w:r w:rsidRPr="00F7207B">
        <w:rPr>
          <w:rFonts w:asciiTheme="majorBidi" w:hAnsiTheme="majorBidi"/>
          <w:szCs w:val="32"/>
          <w:cs/>
        </w:rPr>
        <w:t>บาท</w:t>
      </w:r>
    </w:p>
    <w:p w14:paraId="6C230547" w14:textId="6EAE9159" w:rsidR="0022435C" w:rsidRPr="00F7207B" w:rsidRDefault="00AB1AA6" w:rsidP="00F7207B">
      <w:pPr>
        <w:pStyle w:val="ListParagraph"/>
        <w:numPr>
          <w:ilvl w:val="0"/>
          <w:numId w:val="21"/>
        </w:numPr>
        <w:ind w:right="29"/>
        <w:jc w:val="thaiDistribute"/>
        <w:rPr>
          <w:rFonts w:asciiTheme="majorBidi" w:hAnsiTheme="majorBidi" w:cstheme="majorBidi"/>
          <w:szCs w:val="32"/>
        </w:rPr>
      </w:pPr>
      <w:r w:rsidRPr="00F7207B">
        <w:rPr>
          <w:rFonts w:asciiTheme="majorBidi" w:hAnsiTheme="majorBidi" w:cstheme="majorBidi"/>
          <w:szCs w:val="32"/>
          <w:cs/>
        </w:rPr>
        <w:t>จ่ายเงินปันผลจากผลการดำเนินงานสำหรับปีสิ้นสุดวันที่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zCs w:val="32"/>
        </w:rPr>
        <w:t>31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Pr="00F7207B">
        <w:rPr>
          <w:rFonts w:asciiTheme="majorBidi" w:hAnsiTheme="majorBidi" w:cstheme="majorBidi"/>
          <w:szCs w:val="32"/>
          <w:cs/>
        </w:rPr>
        <w:t>ธันวาคม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zCs w:val="32"/>
        </w:rPr>
        <w:t>2568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Pr="00F7207B">
        <w:rPr>
          <w:rFonts w:asciiTheme="majorBidi" w:hAnsiTheme="majorBidi" w:cstheme="majorBidi"/>
          <w:szCs w:val="32"/>
          <w:cs/>
        </w:rPr>
        <w:t>แก่ผู้ถือหุ้นโดยจ่ายเงินปันผลในอัตราหุ้นละ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zCs w:val="32"/>
        </w:rPr>
        <w:t>0</w:t>
      </w:r>
      <w:r w:rsidR="006C3DCB" w:rsidRPr="00F7207B">
        <w:rPr>
          <w:rFonts w:asciiTheme="majorBidi" w:hAnsiTheme="majorBidi" w:cstheme="majorBidi"/>
          <w:szCs w:val="32"/>
        </w:rPr>
        <w:t>.</w:t>
      </w:r>
      <w:r w:rsidR="00FE47B7" w:rsidRPr="00FE47B7">
        <w:rPr>
          <w:rFonts w:asciiTheme="majorBidi" w:hAnsiTheme="majorBidi" w:cstheme="majorBidi"/>
          <w:szCs w:val="32"/>
        </w:rPr>
        <w:t>15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Pr="00F7207B">
        <w:rPr>
          <w:rFonts w:asciiTheme="majorBidi" w:hAnsiTheme="majorBidi" w:cstheme="majorBidi"/>
          <w:szCs w:val="32"/>
          <w:cs/>
        </w:rPr>
        <w:t>บาท เป็นจำนวนเงิน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zCs w:val="32"/>
        </w:rPr>
        <w:t>18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Pr="00F7207B">
        <w:rPr>
          <w:rFonts w:asciiTheme="majorBidi" w:hAnsiTheme="majorBidi" w:cstheme="majorBidi"/>
          <w:szCs w:val="32"/>
          <w:cs/>
        </w:rPr>
        <w:t>ล้า</w:t>
      </w:r>
      <w:r w:rsidR="0068091E" w:rsidRPr="00F7207B">
        <w:rPr>
          <w:rFonts w:asciiTheme="majorBidi" w:hAnsiTheme="majorBidi" w:cstheme="majorBidi" w:hint="cs"/>
          <w:szCs w:val="32"/>
          <w:cs/>
        </w:rPr>
        <w:t>น</w:t>
      </w:r>
      <w:r w:rsidR="001E7A9E" w:rsidRPr="00F7207B">
        <w:rPr>
          <w:rFonts w:asciiTheme="majorBidi" w:hAnsiTheme="majorBidi" w:cstheme="majorBidi" w:hint="cs"/>
          <w:szCs w:val="32"/>
          <w:cs/>
        </w:rPr>
        <w:t xml:space="preserve">บาท </w:t>
      </w:r>
      <w:r w:rsidRPr="00F7207B">
        <w:rPr>
          <w:rFonts w:asciiTheme="majorBidi" w:hAnsiTheme="majorBidi" w:cstheme="majorBidi"/>
          <w:szCs w:val="32"/>
          <w:cs/>
        </w:rPr>
        <w:t>โดยบริษัทกำหนดรายชื่อผู้ถือหุ้นที่มี</w:t>
      </w:r>
      <w:r w:rsidRPr="00F7207B">
        <w:rPr>
          <w:rFonts w:asciiTheme="majorBidi" w:hAnsiTheme="majorBidi" w:cstheme="majorBidi"/>
          <w:spacing w:val="6"/>
          <w:szCs w:val="32"/>
          <w:cs/>
        </w:rPr>
        <w:t>สิทธิได้รับปันผล (</w:t>
      </w:r>
      <w:r w:rsidRPr="00F7207B">
        <w:rPr>
          <w:rFonts w:asciiTheme="majorBidi" w:hAnsiTheme="majorBidi" w:cstheme="majorBidi"/>
          <w:spacing w:val="6"/>
          <w:szCs w:val="32"/>
        </w:rPr>
        <w:t xml:space="preserve">Record Date) </w:t>
      </w:r>
      <w:r w:rsidRPr="00F7207B">
        <w:rPr>
          <w:rFonts w:asciiTheme="majorBidi" w:hAnsiTheme="majorBidi" w:cstheme="majorBidi"/>
          <w:spacing w:val="6"/>
          <w:szCs w:val="32"/>
          <w:cs/>
        </w:rPr>
        <w:t>ในวันที่</w:t>
      </w:r>
      <w:r w:rsidR="006C3DCB" w:rsidRPr="00F7207B">
        <w:rPr>
          <w:rFonts w:asciiTheme="majorBidi" w:hAnsiTheme="majorBidi" w:cstheme="majorBidi"/>
          <w:spacing w:val="6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pacing w:val="6"/>
          <w:szCs w:val="32"/>
        </w:rPr>
        <w:t>30</w:t>
      </w:r>
      <w:r w:rsidR="006C3DCB" w:rsidRPr="00F7207B">
        <w:rPr>
          <w:rFonts w:asciiTheme="majorBidi" w:hAnsiTheme="majorBidi" w:cstheme="majorBidi"/>
          <w:spacing w:val="6"/>
          <w:szCs w:val="32"/>
        </w:rPr>
        <w:t xml:space="preserve"> </w:t>
      </w:r>
      <w:r w:rsidRPr="00F7207B">
        <w:rPr>
          <w:rFonts w:asciiTheme="majorBidi" w:hAnsiTheme="majorBidi" w:cstheme="majorBidi"/>
          <w:spacing w:val="6"/>
          <w:szCs w:val="32"/>
          <w:cs/>
        </w:rPr>
        <w:t>เมษายน</w:t>
      </w:r>
      <w:r w:rsidR="006C3DCB" w:rsidRPr="00F7207B">
        <w:rPr>
          <w:rFonts w:asciiTheme="majorBidi" w:hAnsiTheme="majorBidi" w:cstheme="majorBidi"/>
          <w:spacing w:val="6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pacing w:val="6"/>
          <w:szCs w:val="32"/>
        </w:rPr>
        <w:t>2569</w:t>
      </w:r>
      <w:r w:rsidRPr="00F7207B">
        <w:rPr>
          <w:rFonts w:asciiTheme="majorBidi" w:hAnsiTheme="majorBidi" w:cstheme="majorBidi"/>
          <w:spacing w:val="6"/>
          <w:szCs w:val="32"/>
          <w:cs/>
        </w:rPr>
        <w:t xml:space="preserve"> และกำหนดจ่ายเงินปันผลในวันที่</w:t>
      </w:r>
      <w:r w:rsidR="006C3DCB" w:rsidRPr="00F7207B">
        <w:rPr>
          <w:rFonts w:asciiTheme="majorBidi" w:hAnsiTheme="majorBidi" w:cstheme="majorBidi"/>
          <w:spacing w:val="6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pacing w:val="6"/>
          <w:szCs w:val="32"/>
        </w:rPr>
        <w:t>20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Pr="00F7207B">
        <w:rPr>
          <w:rFonts w:asciiTheme="majorBidi" w:hAnsiTheme="majorBidi" w:cstheme="majorBidi"/>
          <w:szCs w:val="32"/>
          <w:cs/>
        </w:rPr>
        <w:t>พฤษภาคม</w:t>
      </w:r>
      <w:r w:rsidR="006C3DCB" w:rsidRPr="00F7207B">
        <w:rPr>
          <w:rFonts w:asciiTheme="majorBidi" w:hAnsiTheme="majorBidi" w:cstheme="majorBidi"/>
          <w:szCs w:val="32"/>
        </w:rPr>
        <w:t xml:space="preserve"> </w:t>
      </w:r>
      <w:r w:rsidR="00FE47B7" w:rsidRPr="00FE47B7">
        <w:rPr>
          <w:rFonts w:asciiTheme="majorBidi" w:hAnsiTheme="majorBidi" w:cstheme="majorBidi"/>
          <w:szCs w:val="32"/>
        </w:rPr>
        <w:t>2569</w:t>
      </w:r>
    </w:p>
    <w:p w14:paraId="79BCD563" w14:textId="382B31D2" w:rsidR="004F693A" w:rsidRPr="007A4D9D" w:rsidRDefault="004E4A28" w:rsidP="002228FD">
      <w:pPr>
        <w:numPr>
          <w:ilvl w:val="0"/>
          <w:numId w:val="1"/>
        </w:numPr>
        <w:spacing w:before="360"/>
        <w:ind w:left="547" w:right="-864" w:hanging="547"/>
        <w:rPr>
          <w:rFonts w:asciiTheme="majorBidi" w:hAnsiTheme="majorBidi" w:cstheme="majorBidi"/>
          <w:b/>
          <w:bCs/>
        </w:rPr>
      </w:pPr>
      <w:r w:rsidRPr="007A4D9D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5C531F1D" w14:textId="54626734" w:rsidR="00E615C2" w:rsidRPr="00D82F8F" w:rsidRDefault="004E4A28" w:rsidP="002228FD">
      <w:pPr>
        <w:tabs>
          <w:tab w:val="left" w:pos="360"/>
          <w:tab w:val="left" w:pos="990"/>
        </w:tabs>
        <w:ind w:left="547"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A4D9D">
        <w:rPr>
          <w:rFonts w:asciiTheme="majorBidi" w:hAnsiTheme="majorBidi" w:cstheme="majorBidi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ข้อมูลทางการเงินระหว่างกาลนี้ได้รับการอนุมัติให้ออกโดยคณะกรรมการของบริษัทเมื่อวันที่ </w:t>
      </w:r>
      <w:r w:rsidR="000732B9" w:rsidRPr="007A4D9D">
        <w:rPr>
          <w:rFonts w:asciiTheme="majorBidi" w:hAnsiTheme="majorBidi" w:cstheme="majorBidi"/>
        </w:rPr>
        <w:br/>
      </w:r>
      <w:r w:rsidR="00FE47B7" w:rsidRPr="00FE47B7">
        <w:rPr>
          <w:rFonts w:asciiTheme="majorBidi" w:hAnsiTheme="majorBidi" w:cstheme="majorBidi"/>
        </w:rPr>
        <w:t>8</w:t>
      </w:r>
      <w:r w:rsidR="00A867B1" w:rsidRPr="007A4D9D">
        <w:rPr>
          <w:rFonts w:asciiTheme="majorBidi" w:hAnsiTheme="majorBidi" w:cstheme="majorBidi"/>
        </w:rPr>
        <w:t xml:space="preserve"> </w:t>
      </w:r>
      <w:r w:rsidR="00A867B1" w:rsidRPr="007A4D9D">
        <w:rPr>
          <w:rFonts w:asciiTheme="majorBidi" w:hAnsiTheme="majorBidi" w:cstheme="majorBidi" w:hint="cs"/>
          <w:cs/>
        </w:rPr>
        <w:t xml:space="preserve">พฤษภาคม </w:t>
      </w:r>
      <w:r w:rsidR="00FE47B7" w:rsidRPr="00FE47B7">
        <w:rPr>
          <w:rFonts w:asciiTheme="majorBidi" w:hAnsiTheme="majorBidi" w:cstheme="majorBidi"/>
        </w:rPr>
        <w:t>2569</w:t>
      </w:r>
    </w:p>
    <w:sectPr w:rsidR="00E615C2" w:rsidRPr="00D82F8F" w:rsidSect="002228FD">
      <w:headerReference w:type="default" r:id="rId15"/>
      <w:pgSz w:w="11909" w:h="16834" w:code="9"/>
      <w:pgMar w:top="1440" w:right="1224" w:bottom="720" w:left="1440" w:header="864" w:footer="432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15B93" w14:textId="77777777" w:rsidR="00011C7C" w:rsidRDefault="00011C7C" w:rsidP="003A646B">
      <w:r>
        <w:separator/>
      </w:r>
    </w:p>
  </w:endnote>
  <w:endnote w:type="continuationSeparator" w:id="0">
    <w:p w14:paraId="0A72CD95" w14:textId="77777777" w:rsidR="00011C7C" w:rsidRDefault="00011C7C" w:rsidP="003A646B">
      <w:r>
        <w:continuationSeparator/>
      </w:r>
    </w:p>
  </w:endnote>
  <w:endnote w:type="continuationNotice" w:id="1">
    <w:p w14:paraId="11B15400" w14:textId="77777777" w:rsidR="00011C7C" w:rsidRDefault="00011C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16A2F" w14:textId="17D21168" w:rsidR="002664BF" w:rsidRPr="002664BF" w:rsidRDefault="002664BF" w:rsidP="002664BF">
    <w:pPr>
      <w:pStyle w:val="Footer"/>
      <w:jc w:val="right"/>
      <w:rPr>
        <w:rFonts w:ascii="Arial" w:hAnsi="Arial" w:cs="Arial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5B98" w14:textId="0239883C" w:rsidR="00297A77" w:rsidRPr="002664BF" w:rsidRDefault="00297A77" w:rsidP="002664BF">
    <w:pPr>
      <w:pStyle w:val="Footer"/>
      <w:jc w:val="right"/>
      <w:rPr>
        <w:rFonts w:ascii="Arial" w:hAnsi="Arial" w:cs="Arial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C59C0" w14:textId="77777777" w:rsidR="00011C7C" w:rsidRDefault="00011C7C" w:rsidP="003A646B">
      <w:r>
        <w:separator/>
      </w:r>
    </w:p>
  </w:footnote>
  <w:footnote w:type="continuationSeparator" w:id="0">
    <w:p w14:paraId="3732A8CE" w14:textId="77777777" w:rsidR="00011C7C" w:rsidRDefault="00011C7C" w:rsidP="003A646B">
      <w:r>
        <w:continuationSeparator/>
      </w:r>
    </w:p>
  </w:footnote>
  <w:footnote w:type="continuationNotice" w:id="1">
    <w:p w14:paraId="08DC446A" w14:textId="77777777" w:rsidR="00011C7C" w:rsidRDefault="00011C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56ACF" w14:textId="29797865" w:rsidR="00BC1BC0" w:rsidRPr="002228FD" w:rsidRDefault="00BC1BC0" w:rsidP="00BC1BC0">
    <w:pPr>
      <w:pStyle w:val="Header"/>
      <w:jc w:val="center"/>
      <w:rPr>
        <w:b/>
        <w:bCs/>
        <w:sz w:val="28"/>
        <w:szCs w:val="28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A9A6" w14:textId="2E65AE7A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63E2AF29" w14:textId="77777777" w:rsidR="00297A77" w:rsidRPr="005575F2" w:rsidRDefault="00297A77" w:rsidP="005575F2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5575F2">
      <w:rPr>
        <w:rFonts w:ascii="Times New Roman" w:hAnsi="Times New Roman" w:cs="Times New Roman"/>
        <w:sz w:val="24"/>
        <w:szCs w:val="24"/>
        <w:cs/>
      </w:rPr>
      <w:t xml:space="preserve">- </w:t>
    </w:r>
    <w:r w:rsidRPr="005575F2">
      <w:rPr>
        <w:rFonts w:ascii="Times New Roman" w:hAnsi="Times New Roman" w:cs="Times New Roman"/>
        <w:sz w:val="24"/>
        <w:szCs w:val="24"/>
      </w:rPr>
      <w:fldChar w:fldCharType="begin"/>
    </w:r>
    <w:r w:rsidRPr="005575F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</w:rPr>
      <w:fldChar w:fldCharType="separate"/>
    </w:r>
    <w:r w:rsidRPr="005575F2">
      <w:rPr>
        <w:rFonts w:ascii="Times New Roman" w:hAnsi="Times New Roman" w:cs="Times New Roman"/>
        <w:noProof/>
        <w:sz w:val="24"/>
        <w:szCs w:val="24"/>
      </w:rPr>
      <w:t>2</w:t>
    </w:r>
    <w:r w:rsidRPr="005575F2">
      <w:rPr>
        <w:rFonts w:ascii="Times New Roman" w:hAnsi="Times New Roman" w:cs="Times New Roman"/>
        <w:noProof/>
        <w:sz w:val="24"/>
        <w:szCs w:val="24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</w:rPr>
      <w:t xml:space="preserve"> -</w:t>
    </w:r>
  </w:p>
  <w:p w14:paraId="0A6691AA" w14:textId="77777777" w:rsidR="00297A77" w:rsidRPr="003A00D8" w:rsidRDefault="00297A77" w:rsidP="005575F2">
    <w:pPr>
      <w:pStyle w:val="Header"/>
      <w:jc w:val="center"/>
      <w:rPr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B3BF" w14:textId="482F29D9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52B8AD25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4"/>
        <w:szCs w:val="24"/>
        <w:lang w:val="x-none" w:eastAsia="x-none"/>
      </w:rPr>
    </w:pPr>
    <w:r w:rsidRPr="005575F2">
      <w:rPr>
        <w:rFonts w:ascii="Times New Roman" w:hAnsi="Times New Roman" w:cs="Times New Roman"/>
        <w:sz w:val="24"/>
        <w:szCs w:val="24"/>
        <w:cs/>
        <w:lang w:val="x-none" w:eastAsia="x-none"/>
      </w:rPr>
      <w:t xml:space="preserve">- </w: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begin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instrText xml:space="preserve"> PAGE   \* MERGEFORMAT </w:instrText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fldChar w:fldCharType="separate"/>
    </w:r>
    <w:r w:rsidRPr="005575F2">
      <w:rPr>
        <w:rFonts w:ascii="Times New Roman" w:hAnsi="Times New Roman" w:cs="Times New Roman"/>
        <w:sz w:val="24"/>
        <w:szCs w:val="24"/>
        <w:lang w:val="x-none" w:eastAsia="x-none"/>
      </w:rPr>
      <w:t>7</w:t>
    </w:r>
    <w:r w:rsidRPr="005575F2">
      <w:rPr>
        <w:rFonts w:ascii="Times New Roman" w:hAnsi="Times New Roman" w:cs="Times New Roman"/>
        <w:noProof/>
        <w:sz w:val="24"/>
        <w:szCs w:val="24"/>
        <w:lang w:val="x-none" w:eastAsia="x-none"/>
      </w:rPr>
      <w:fldChar w:fldCharType="end"/>
    </w:r>
    <w:r w:rsidRPr="005575F2">
      <w:rPr>
        <w:rFonts w:ascii="Times New Roman" w:hAnsi="Times New Roman" w:cs="Times New Roman"/>
        <w:noProof/>
        <w:sz w:val="24"/>
        <w:szCs w:val="24"/>
        <w:cs/>
        <w:lang w:val="x-none" w:eastAsia="x-none"/>
      </w:rPr>
      <w:t xml:space="preserve"> -</w:t>
    </w:r>
  </w:p>
  <w:p w14:paraId="11D74374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00AD" w14:textId="13D80327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70F350FF" w14:textId="77777777" w:rsidR="00297A77" w:rsidRPr="00A43D25" w:rsidRDefault="00297A77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41772BF1" w14:textId="77777777" w:rsidR="00297A77" w:rsidRPr="005575F2" w:rsidRDefault="00297A77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E316" w14:textId="492207FD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5C020867" w14:textId="77777777" w:rsidR="002228FD" w:rsidRPr="00A43D25" w:rsidRDefault="002228FD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55092BC9" w14:textId="77777777" w:rsidR="002228FD" w:rsidRPr="005575F2" w:rsidRDefault="002228FD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7678" w14:textId="4FA80DE2" w:rsidR="002228FD" w:rsidRPr="002228FD" w:rsidRDefault="002228FD" w:rsidP="002228FD">
    <w:pPr>
      <w:pStyle w:val="Header"/>
      <w:jc w:val="center"/>
      <w:rPr>
        <w:b/>
        <w:bCs/>
        <w:sz w:val="28"/>
        <w:szCs w:val="28"/>
        <w:cs/>
        <w:lang w:val="en-US"/>
      </w:rPr>
    </w:pPr>
  </w:p>
  <w:p w14:paraId="2081E8A0" w14:textId="77777777" w:rsidR="002228FD" w:rsidRPr="00A43D25" w:rsidRDefault="002228FD" w:rsidP="005575F2">
    <w:pPr>
      <w:tabs>
        <w:tab w:val="center" w:pos="4680"/>
        <w:tab w:val="right" w:pos="9360"/>
      </w:tabs>
      <w:jc w:val="center"/>
      <w:rPr>
        <w:rFonts w:ascii="Times New Roman" w:hAnsi="Times New Roman" w:cs="Times New Roman"/>
        <w:sz w:val="21"/>
        <w:szCs w:val="21"/>
        <w:lang w:val="x-none" w:eastAsia="x-none"/>
      </w:rPr>
    </w:pPr>
    <w:r w:rsidRPr="00A43D25">
      <w:rPr>
        <w:rFonts w:ascii="Times New Roman" w:hAnsi="Times New Roman" w:cs="Times New Roman"/>
        <w:sz w:val="21"/>
        <w:szCs w:val="21"/>
        <w:cs/>
        <w:lang w:val="x-none" w:eastAsia="x-none"/>
      </w:rPr>
      <w:t xml:space="preserve">- </w: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begin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instrText xml:space="preserve"> PAGE   \* MERGEFORMAT </w:instrText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fldChar w:fldCharType="separate"/>
    </w:r>
    <w:r w:rsidRPr="00A43D25">
      <w:rPr>
        <w:rFonts w:ascii="Times New Roman" w:hAnsi="Times New Roman" w:cs="Times New Roman"/>
        <w:sz w:val="21"/>
        <w:szCs w:val="21"/>
        <w:lang w:val="x-none" w:eastAsia="x-none"/>
      </w:rPr>
      <w:t>7</w:t>
    </w:r>
    <w:r w:rsidRPr="00A43D25">
      <w:rPr>
        <w:rFonts w:ascii="Times New Roman" w:hAnsi="Times New Roman" w:cs="Times New Roman"/>
        <w:noProof/>
        <w:sz w:val="21"/>
        <w:szCs w:val="21"/>
        <w:lang w:val="x-none" w:eastAsia="x-none"/>
      </w:rPr>
      <w:fldChar w:fldCharType="end"/>
    </w:r>
    <w:r w:rsidRPr="00A43D25">
      <w:rPr>
        <w:rFonts w:ascii="Times New Roman" w:hAnsi="Times New Roman" w:cs="Times New Roman"/>
        <w:noProof/>
        <w:sz w:val="21"/>
        <w:szCs w:val="21"/>
        <w:cs/>
        <w:lang w:val="x-none" w:eastAsia="x-none"/>
      </w:rPr>
      <w:t xml:space="preserve"> -</w:t>
    </w:r>
  </w:p>
  <w:p w14:paraId="32C5F527" w14:textId="77777777" w:rsidR="002228FD" w:rsidRPr="005575F2" w:rsidRDefault="002228FD" w:rsidP="005575F2">
    <w:pPr>
      <w:tabs>
        <w:tab w:val="center" w:pos="4680"/>
        <w:tab w:val="right" w:pos="9360"/>
      </w:tabs>
      <w:jc w:val="center"/>
      <w:rPr>
        <w:rFonts w:cs="Angsana New"/>
        <w:cs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3BD"/>
    <w:multiLevelType w:val="multilevel"/>
    <w:tmpl w:val="CBF4D6B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97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740C68"/>
    <w:multiLevelType w:val="hybridMultilevel"/>
    <w:tmpl w:val="A718E16C"/>
    <w:lvl w:ilvl="0" w:tplc="6E10E718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56AF7"/>
    <w:multiLevelType w:val="hybridMultilevel"/>
    <w:tmpl w:val="8C66A1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180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F4AA4"/>
    <w:multiLevelType w:val="hybridMultilevel"/>
    <w:tmpl w:val="9D3EFE02"/>
    <w:lvl w:ilvl="0" w:tplc="E438CADA">
      <w:start w:val="2"/>
      <w:numFmt w:val="bullet"/>
      <w:lvlText w:val="-"/>
      <w:lvlJc w:val="left"/>
      <w:pPr>
        <w:ind w:left="1404" w:hanging="1044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D5883"/>
    <w:multiLevelType w:val="hybridMultilevel"/>
    <w:tmpl w:val="72EEA79E"/>
    <w:lvl w:ilvl="0" w:tplc="9BE2C574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564DC0"/>
    <w:multiLevelType w:val="hybridMultilevel"/>
    <w:tmpl w:val="05B09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F8E6F1F"/>
    <w:multiLevelType w:val="hybridMultilevel"/>
    <w:tmpl w:val="5BFE915A"/>
    <w:lvl w:ilvl="0" w:tplc="407A0B00">
      <w:numFmt w:val="bullet"/>
      <w:lvlText w:val="-"/>
      <w:lvlJc w:val="left"/>
      <w:pPr>
        <w:ind w:left="54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8E3654C"/>
    <w:multiLevelType w:val="hybridMultilevel"/>
    <w:tmpl w:val="1144BF6E"/>
    <w:lvl w:ilvl="0" w:tplc="C79AFA12">
      <w:start w:val="18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AC5354D"/>
    <w:multiLevelType w:val="hybridMultilevel"/>
    <w:tmpl w:val="1EDC2C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540E03"/>
    <w:multiLevelType w:val="hybridMultilevel"/>
    <w:tmpl w:val="6CD0030A"/>
    <w:lvl w:ilvl="0" w:tplc="E0D00574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CAB6E2E"/>
    <w:multiLevelType w:val="hybridMultilevel"/>
    <w:tmpl w:val="694E5578"/>
    <w:lvl w:ilvl="0" w:tplc="587C178A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3" w15:restartNumberingAfterBreak="0">
    <w:nsid w:val="5D1C339B"/>
    <w:multiLevelType w:val="hybridMultilevel"/>
    <w:tmpl w:val="30545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806FB"/>
    <w:multiLevelType w:val="hybridMultilevel"/>
    <w:tmpl w:val="A718E16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B44BA"/>
    <w:multiLevelType w:val="hybridMultilevel"/>
    <w:tmpl w:val="1982D9F0"/>
    <w:lvl w:ilvl="0" w:tplc="715C32A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7" w15:restartNumberingAfterBreak="0">
    <w:nsid w:val="6C000C1C"/>
    <w:multiLevelType w:val="hybridMultilevel"/>
    <w:tmpl w:val="8EA017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B7632"/>
    <w:multiLevelType w:val="hybridMultilevel"/>
    <w:tmpl w:val="3B72E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97420"/>
    <w:multiLevelType w:val="hybridMultilevel"/>
    <w:tmpl w:val="DAFEE6CC"/>
    <w:lvl w:ilvl="0" w:tplc="2384F956"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823832">
    <w:abstractNumId w:val="0"/>
  </w:num>
  <w:num w:numId="2" w16cid:durableId="428434694">
    <w:abstractNumId w:val="9"/>
  </w:num>
  <w:num w:numId="3" w16cid:durableId="1942300847">
    <w:abstractNumId w:val="3"/>
  </w:num>
  <w:num w:numId="4" w16cid:durableId="2075853368">
    <w:abstractNumId w:val="15"/>
  </w:num>
  <w:num w:numId="5" w16cid:durableId="14468487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6101996">
    <w:abstractNumId w:val="1"/>
  </w:num>
  <w:num w:numId="7" w16cid:durableId="842429251">
    <w:abstractNumId w:val="4"/>
  </w:num>
  <w:num w:numId="8" w16cid:durableId="569265640">
    <w:abstractNumId w:val="13"/>
  </w:num>
  <w:num w:numId="9" w16cid:durableId="289090543">
    <w:abstractNumId w:val="19"/>
  </w:num>
  <w:num w:numId="10" w16cid:durableId="716515892">
    <w:abstractNumId w:val="12"/>
  </w:num>
  <w:num w:numId="11" w16cid:durableId="1190994158">
    <w:abstractNumId w:val="8"/>
  </w:num>
  <w:num w:numId="12" w16cid:durableId="1998341117">
    <w:abstractNumId w:val="14"/>
  </w:num>
  <w:num w:numId="13" w16cid:durableId="161167933">
    <w:abstractNumId w:val="17"/>
  </w:num>
  <w:num w:numId="14" w16cid:durableId="130946439">
    <w:abstractNumId w:val="6"/>
  </w:num>
  <w:num w:numId="15" w16cid:durableId="239025413">
    <w:abstractNumId w:val="18"/>
  </w:num>
  <w:num w:numId="16" w16cid:durableId="978798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993618">
    <w:abstractNumId w:val="16"/>
  </w:num>
  <w:num w:numId="18" w16cid:durableId="108815965">
    <w:abstractNumId w:val="2"/>
  </w:num>
  <w:num w:numId="19" w16cid:durableId="231427567">
    <w:abstractNumId w:val="10"/>
  </w:num>
  <w:num w:numId="20" w16cid:durableId="709110257">
    <w:abstractNumId w:val="5"/>
  </w:num>
  <w:num w:numId="21" w16cid:durableId="96831922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DC3"/>
    <w:rsid w:val="0000138E"/>
    <w:rsid w:val="00001439"/>
    <w:rsid w:val="000019EA"/>
    <w:rsid w:val="00001C46"/>
    <w:rsid w:val="00001DA4"/>
    <w:rsid w:val="00002201"/>
    <w:rsid w:val="00002343"/>
    <w:rsid w:val="00002456"/>
    <w:rsid w:val="000026DE"/>
    <w:rsid w:val="000030F4"/>
    <w:rsid w:val="000031DD"/>
    <w:rsid w:val="000038B0"/>
    <w:rsid w:val="000047C1"/>
    <w:rsid w:val="00004AFC"/>
    <w:rsid w:val="00005135"/>
    <w:rsid w:val="000054A1"/>
    <w:rsid w:val="0000561F"/>
    <w:rsid w:val="00005758"/>
    <w:rsid w:val="00005E28"/>
    <w:rsid w:val="00006315"/>
    <w:rsid w:val="000064C4"/>
    <w:rsid w:val="00006636"/>
    <w:rsid w:val="00006838"/>
    <w:rsid w:val="000069DC"/>
    <w:rsid w:val="00006A62"/>
    <w:rsid w:val="000075E6"/>
    <w:rsid w:val="00007A07"/>
    <w:rsid w:val="00007A1B"/>
    <w:rsid w:val="00007B55"/>
    <w:rsid w:val="00007BD3"/>
    <w:rsid w:val="00010398"/>
    <w:rsid w:val="000106C1"/>
    <w:rsid w:val="000107AA"/>
    <w:rsid w:val="0001087E"/>
    <w:rsid w:val="00010B95"/>
    <w:rsid w:val="00010CE9"/>
    <w:rsid w:val="00010FCE"/>
    <w:rsid w:val="0001109A"/>
    <w:rsid w:val="000112E8"/>
    <w:rsid w:val="000115B2"/>
    <w:rsid w:val="000116C0"/>
    <w:rsid w:val="00011876"/>
    <w:rsid w:val="00011B0C"/>
    <w:rsid w:val="00011C5A"/>
    <w:rsid w:val="00011C7C"/>
    <w:rsid w:val="00011E49"/>
    <w:rsid w:val="00011FA0"/>
    <w:rsid w:val="0001237D"/>
    <w:rsid w:val="0001263B"/>
    <w:rsid w:val="00012BD0"/>
    <w:rsid w:val="0001347F"/>
    <w:rsid w:val="000135E3"/>
    <w:rsid w:val="000139BE"/>
    <w:rsid w:val="00013F25"/>
    <w:rsid w:val="00013FCC"/>
    <w:rsid w:val="000141A3"/>
    <w:rsid w:val="000144AE"/>
    <w:rsid w:val="0001498C"/>
    <w:rsid w:val="00014B01"/>
    <w:rsid w:val="00014B85"/>
    <w:rsid w:val="00014E0E"/>
    <w:rsid w:val="00014FE7"/>
    <w:rsid w:val="00015021"/>
    <w:rsid w:val="0001512E"/>
    <w:rsid w:val="000151CE"/>
    <w:rsid w:val="000154DD"/>
    <w:rsid w:val="00015570"/>
    <w:rsid w:val="00015FDB"/>
    <w:rsid w:val="0001612C"/>
    <w:rsid w:val="000163CA"/>
    <w:rsid w:val="0001642A"/>
    <w:rsid w:val="0001652F"/>
    <w:rsid w:val="00016591"/>
    <w:rsid w:val="00016F0C"/>
    <w:rsid w:val="000175D3"/>
    <w:rsid w:val="000176EC"/>
    <w:rsid w:val="00017741"/>
    <w:rsid w:val="000177EA"/>
    <w:rsid w:val="00020683"/>
    <w:rsid w:val="000206E2"/>
    <w:rsid w:val="000208AD"/>
    <w:rsid w:val="00020E1C"/>
    <w:rsid w:val="00021415"/>
    <w:rsid w:val="000219C6"/>
    <w:rsid w:val="00021CD0"/>
    <w:rsid w:val="0002254F"/>
    <w:rsid w:val="000226AA"/>
    <w:rsid w:val="00022733"/>
    <w:rsid w:val="00022A42"/>
    <w:rsid w:val="00022AB3"/>
    <w:rsid w:val="00022B8D"/>
    <w:rsid w:val="00022E0A"/>
    <w:rsid w:val="00023523"/>
    <w:rsid w:val="00023570"/>
    <w:rsid w:val="000238BB"/>
    <w:rsid w:val="00023A6F"/>
    <w:rsid w:val="00023E21"/>
    <w:rsid w:val="00023E4B"/>
    <w:rsid w:val="000244D3"/>
    <w:rsid w:val="000247F2"/>
    <w:rsid w:val="00024863"/>
    <w:rsid w:val="00024918"/>
    <w:rsid w:val="00024A73"/>
    <w:rsid w:val="00024AE2"/>
    <w:rsid w:val="00024E4B"/>
    <w:rsid w:val="00025127"/>
    <w:rsid w:val="00025173"/>
    <w:rsid w:val="00025765"/>
    <w:rsid w:val="00025858"/>
    <w:rsid w:val="00025BC1"/>
    <w:rsid w:val="00025E57"/>
    <w:rsid w:val="00025ED0"/>
    <w:rsid w:val="00025F1B"/>
    <w:rsid w:val="00026108"/>
    <w:rsid w:val="00026274"/>
    <w:rsid w:val="000263B9"/>
    <w:rsid w:val="00026AFB"/>
    <w:rsid w:val="00026F23"/>
    <w:rsid w:val="00026FFF"/>
    <w:rsid w:val="0002716F"/>
    <w:rsid w:val="0002786C"/>
    <w:rsid w:val="000278CC"/>
    <w:rsid w:val="00027A50"/>
    <w:rsid w:val="00027ED1"/>
    <w:rsid w:val="00027F9D"/>
    <w:rsid w:val="000308FA"/>
    <w:rsid w:val="00030B51"/>
    <w:rsid w:val="00031AD8"/>
    <w:rsid w:val="00031CA9"/>
    <w:rsid w:val="000322C1"/>
    <w:rsid w:val="00032B2D"/>
    <w:rsid w:val="00032F6A"/>
    <w:rsid w:val="00033090"/>
    <w:rsid w:val="0003372D"/>
    <w:rsid w:val="0003442E"/>
    <w:rsid w:val="000346DA"/>
    <w:rsid w:val="00034A7C"/>
    <w:rsid w:val="00034B22"/>
    <w:rsid w:val="00034C73"/>
    <w:rsid w:val="00035BA0"/>
    <w:rsid w:val="00035D2B"/>
    <w:rsid w:val="00036123"/>
    <w:rsid w:val="00036281"/>
    <w:rsid w:val="000364CB"/>
    <w:rsid w:val="00036708"/>
    <w:rsid w:val="00036781"/>
    <w:rsid w:val="000367C3"/>
    <w:rsid w:val="00036822"/>
    <w:rsid w:val="00036883"/>
    <w:rsid w:val="00036A19"/>
    <w:rsid w:val="00036CAC"/>
    <w:rsid w:val="00036DF7"/>
    <w:rsid w:val="00037146"/>
    <w:rsid w:val="000371B3"/>
    <w:rsid w:val="000401C1"/>
    <w:rsid w:val="00040772"/>
    <w:rsid w:val="0004106F"/>
    <w:rsid w:val="0004121B"/>
    <w:rsid w:val="00041755"/>
    <w:rsid w:val="000417B1"/>
    <w:rsid w:val="000417F6"/>
    <w:rsid w:val="0004205D"/>
    <w:rsid w:val="0004208D"/>
    <w:rsid w:val="00042156"/>
    <w:rsid w:val="000421E7"/>
    <w:rsid w:val="00042D7D"/>
    <w:rsid w:val="00042DA0"/>
    <w:rsid w:val="00042FCD"/>
    <w:rsid w:val="000430BD"/>
    <w:rsid w:val="000430EE"/>
    <w:rsid w:val="00043339"/>
    <w:rsid w:val="000434FC"/>
    <w:rsid w:val="000437AD"/>
    <w:rsid w:val="00044343"/>
    <w:rsid w:val="000449DE"/>
    <w:rsid w:val="00044B40"/>
    <w:rsid w:val="00044D1F"/>
    <w:rsid w:val="00044D4D"/>
    <w:rsid w:val="00044DB6"/>
    <w:rsid w:val="00044EC2"/>
    <w:rsid w:val="00044F85"/>
    <w:rsid w:val="0004518C"/>
    <w:rsid w:val="000453C6"/>
    <w:rsid w:val="00045785"/>
    <w:rsid w:val="000458D8"/>
    <w:rsid w:val="00046124"/>
    <w:rsid w:val="0004686C"/>
    <w:rsid w:val="00046A79"/>
    <w:rsid w:val="00046B89"/>
    <w:rsid w:val="00046BBE"/>
    <w:rsid w:val="00046F6F"/>
    <w:rsid w:val="0004700F"/>
    <w:rsid w:val="00047E80"/>
    <w:rsid w:val="0005051A"/>
    <w:rsid w:val="000506E3"/>
    <w:rsid w:val="00050741"/>
    <w:rsid w:val="000507F7"/>
    <w:rsid w:val="00050803"/>
    <w:rsid w:val="00050A20"/>
    <w:rsid w:val="000510E8"/>
    <w:rsid w:val="000515F9"/>
    <w:rsid w:val="00051834"/>
    <w:rsid w:val="0005183C"/>
    <w:rsid w:val="00051969"/>
    <w:rsid w:val="0005200D"/>
    <w:rsid w:val="0005207A"/>
    <w:rsid w:val="000520C6"/>
    <w:rsid w:val="00052C79"/>
    <w:rsid w:val="00053584"/>
    <w:rsid w:val="000536E5"/>
    <w:rsid w:val="00053C0A"/>
    <w:rsid w:val="00053C6A"/>
    <w:rsid w:val="00053DBA"/>
    <w:rsid w:val="000540FE"/>
    <w:rsid w:val="000544DB"/>
    <w:rsid w:val="00054664"/>
    <w:rsid w:val="00054865"/>
    <w:rsid w:val="00054C52"/>
    <w:rsid w:val="00054C9F"/>
    <w:rsid w:val="00054D07"/>
    <w:rsid w:val="00054FFD"/>
    <w:rsid w:val="00055361"/>
    <w:rsid w:val="00055D6E"/>
    <w:rsid w:val="00055D76"/>
    <w:rsid w:val="00055E66"/>
    <w:rsid w:val="00056148"/>
    <w:rsid w:val="0005644C"/>
    <w:rsid w:val="00056750"/>
    <w:rsid w:val="000569C1"/>
    <w:rsid w:val="00056BF1"/>
    <w:rsid w:val="00056C4A"/>
    <w:rsid w:val="00056EF1"/>
    <w:rsid w:val="000572BB"/>
    <w:rsid w:val="000572CE"/>
    <w:rsid w:val="000573FC"/>
    <w:rsid w:val="00057694"/>
    <w:rsid w:val="00057D4B"/>
    <w:rsid w:val="00057E0B"/>
    <w:rsid w:val="000600B5"/>
    <w:rsid w:val="00060127"/>
    <w:rsid w:val="000603CB"/>
    <w:rsid w:val="00060803"/>
    <w:rsid w:val="00060BFA"/>
    <w:rsid w:val="00061C6F"/>
    <w:rsid w:val="00061C99"/>
    <w:rsid w:val="00061D19"/>
    <w:rsid w:val="00062306"/>
    <w:rsid w:val="00062708"/>
    <w:rsid w:val="00062F62"/>
    <w:rsid w:val="00063376"/>
    <w:rsid w:val="000639E5"/>
    <w:rsid w:val="000639FF"/>
    <w:rsid w:val="00063DFE"/>
    <w:rsid w:val="00063F8F"/>
    <w:rsid w:val="0006415F"/>
    <w:rsid w:val="00064609"/>
    <w:rsid w:val="000646B3"/>
    <w:rsid w:val="00064AFA"/>
    <w:rsid w:val="00064E66"/>
    <w:rsid w:val="0006555B"/>
    <w:rsid w:val="00065EAC"/>
    <w:rsid w:val="00066849"/>
    <w:rsid w:val="00066B08"/>
    <w:rsid w:val="00067417"/>
    <w:rsid w:val="00067E26"/>
    <w:rsid w:val="000702ED"/>
    <w:rsid w:val="0007083B"/>
    <w:rsid w:val="00070883"/>
    <w:rsid w:val="00070B02"/>
    <w:rsid w:val="00070B39"/>
    <w:rsid w:val="00070BA6"/>
    <w:rsid w:val="00070BEE"/>
    <w:rsid w:val="00070D7F"/>
    <w:rsid w:val="00070E5E"/>
    <w:rsid w:val="00070F12"/>
    <w:rsid w:val="0007101F"/>
    <w:rsid w:val="000719CF"/>
    <w:rsid w:val="000719D1"/>
    <w:rsid w:val="00071C8B"/>
    <w:rsid w:val="00071C8C"/>
    <w:rsid w:val="00071D9D"/>
    <w:rsid w:val="000722E6"/>
    <w:rsid w:val="0007273F"/>
    <w:rsid w:val="000727EC"/>
    <w:rsid w:val="0007294E"/>
    <w:rsid w:val="000729B8"/>
    <w:rsid w:val="000732B9"/>
    <w:rsid w:val="00073874"/>
    <w:rsid w:val="00073A2B"/>
    <w:rsid w:val="00073CAE"/>
    <w:rsid w:val="000741CA"/>
    <w:rsid w:val="00074325"/>
    <w:rsid w:val="0007486B"/>
    <w:rsid w:val="00074A62"/>
    <w:rsid w:val="00074B1E"/>
    <w:rsid w:val="00074B50"/>
    <w:rsid w:val="00075E67"/>
    <w:rsid w:val="00076055"/>
    <w:rsid w:val="000764C6"/>
    <w:rsid w:val="00076A0A"/>
    <w:rsid w:val="00076B5D"/>
    <w:rsid w:val="00076CC8"/>
    <w:rsid w:val="00076F90"/>
    <w:rsid w:val="00076FBB"/>
    <w:rsid w:val="0007735C"/>
    <w:rsid w:val="00077F38"/>
    <w:rsid w:val="00080138"/>
    <w:rsid w:val="000801DE"/>
    <w:rsid w:val="000803E5"/>
    <w:rsid w:val="000806EF"/>
    <w:rsid w:val="000808E7"/>
    <w:rsid w:val="00080F81"/>
    <w:rsid w:val="000811FF"/>
    <w:rsid w:val="00081595"/>
    <w:rsid w:val="00081607"/>
    <w:rsid w:val="0008165F"/>
    <w:rsid w:val="000816E4"/>
    <w:rsid w:val="000819E0"/>
    <w:rsid w:val="00081B1E"/>
    <w:rsid w:val="00081CA2"/>
    <w:rsid w:val="0008221F"/>
    <w:rsid w:val="00082853"/>
    <w:rsid w:val="00082D6A"/>
    <w:rsid w:val="000831DF"/>
    <w:rsid w:val="000832E5"/>
    <w:rsid w:val="00083CB7"/>
    <w:rsid w:val="00084D71"/>
    <w:rsid w:val="0008503B"/>
    <w:rsid w:val="000851A4"/>
    <w:rsid w:val="00085604"/>
    <w:rsid w:val="000859FA"/>
    <w:rsid w:val="00085C5E"/>
    <w:rsid w:val="00086220"/>
    <w:rsid w:val="00086AEF"/>
    <w:rsid w:val="00086AFA"/>
    <w:rsid w:val="0008706B"/>
    <w:rsid w:val="0008744B"/>
    <w:rsid w:val="000876BC"/>
    <w:rsid w:val="00087804"/>
    <w:rsid w:val="000879F5"/>
    <w:rsid w:val="00087B87"/>
    <w:rsid w:val="00087CD4"/>
    <w:rsid w:val="000900F7"/>
    <w:rsid w:val="000902FB"/>
    <w:rsid w:val="00090327"/>
    <w:rsid w:val="00090B78"/>
    <w:rsid w:val="00090CC6"/>
    <w:rsid w:val="00090EDF"/>
    <w:rsid w:val="000911C8"/>
    <w:rsid w:val="000916E2"/>
    <w:rsid w:val="000922DB"/>
    <w:rsid w:val="00092312"/>
    <w:rsid w:val="000923B1"/>
    <w:rsid w:val="00092515"/>
    <w:rsid w:val="00092921"/>
    <w:rsid w:val="00092D32"/>
    <w:rsid w:val="00092D8C"/>
    <w:rsid w:val="00092DCD"/>
    <w:rsid w:val="00093A6E"/>
    <w:rsid w:val="00093AAD"/>
    <w:rsid w:val="00093AE8"/>
    <w:rsid w:val="00093FB2"/>
    <w:rsid w:val="00093FD2"/>
    <w:rsid w:val="00094122"/>
    <w:rsid w:val="000941F5"/>
    <w:rsid w:val="00094B3F"/>
    <w:rsid w:val="00094F1C"/>
    <w:rsid w:val="00095573"/>
    <w:rsid w:val="0009581D"/>
    <w:rsid w:val="000958C9"/>
    <w:rsid w:val="00096725"/>
    <w:rsid w:val="00096859"/>
    <w:rsid w:val="00096E13"/>
    <w:rsid w:val="0009768A"/>
    <w:rsid w:val="00097EFF"/>
    <w:rsid w:val="00097F5D"/>
    <w:rsid w:val="000A0201"/>
    <w:rsid w:val="000A073D"/>
    <w:rsid w:val="000A1037"/>
    <w:rsid w:val="000A128B"/>
    <w:rsid w:val="000A21B3"/>
    <w:rsid w:val="000A22CE"/>
    <w:rsid w:val="000A24F9"/>
    <w:rsid w:val="000A2919"/>
    <w:rsid w:val="000A2F20"/>
    <w:rsid w:val="000A2F66"/>
    <w:rsid w:val="000A31A3"/>
    <w:rsid w:val="000A3444"/>
    <w:rsid w:val="000A351C"/>
    <w:rsid w:val="000A3765"/>
    <w:rsid w:val="000A377E"/>
    <w:rsid w:val="000A3C27"/>
    <w:rsid w:val="000A3C5C"/>
    <w:rsid w:val="000A3CA7"/>
    <w:rsid w:val="000A3FA4"/>
    <w:rsid w:val="000A45EB"/>
    <w:rsid w:val="000A4912"/>
    <w:rsid w:val="000A4B78"/>
    <w:rsid w:val="000A5689"/>
    <w:rsid w:val="000A59A8"/>
    <w:rsid w:val="000A5F04"/>
    <w:rsid w:val="000A60A3"/>
    <w:rsid w:val="000A60AB"/>
    <w:rsid w:val="000A62C2"/>
    <w:rsid w:val="000A6C12"/>
    <w:rsid w:val="000A6D14"/>
    <w:rsid w:val="000A6D1F"/>
    <w:rsid w:val="000A6E10"/>
    <w:rsid w:val="000A6EDA"/>
    <w:rsid w:val="000A7029"/>
    <w:rsid w:val="000A723E"/>
    <w:rsid w:val="000A7F25"/>
    <w:rsid w:val="000B0019"/>
    <w:rsid w:val="000B039D"/>
    <w:rsid w:val="000B05F1"/>
    <w:rsid w:val="000B0B1B"/>
    <w:rsid w:val="000B13C6"/>
    <w:rsid w:val="000B14D7"/>
    <w:rsid w:val="000B161E"/>
    <w:rsid w:val="000B16A5"/>
    <w:rsid w:val="000B18FC"/>
    <w:rsid w:val="000B2147"/>
    <w:rsid w:val="000B2157"/>
    <w:rsid w:val="000B2215"/>
    <w:rsid w:val="000B22E0"/>
    <w:rsid w:val="000B240C"/>
    <w:rsid w:val="000B2C35"/>
    <w:rsid w:val="000B35AF"/>
    <w:rsid w:val="000B39B8"/>
    <w:rsid w:val="000B3A34"/>
    <w:rsid w:val="000B3EE4"/>
    <w:rsid w:val="000B4185"/>
    <w:rsid w:val="000B442B"/>
    <w:rsid w:val="000B4524"/>
    <w:rsid w:val="000B4D1A"/>
    <w:rsid w:val="000B5141"/>
    <w:rsid w:val="000B5ACD"/>
    <w:rsid w:val="000B5D66"/>
    <w:rsid w:val="000B5F67"/>
    <w:rsid w:val="000B6166"/>
    <w:rsid w:val="000B6347"/>
    <w:rsid w:val="000B6E5B"/>
    <w:rsid w:val="000B6EF7"/>
    <w:rsid w:val="000B7075"/>
    <w:rsid w:val="000B772D"/>
    <w:rsid w:val="000B7F4D"/>
    <w:rsid w:val="000C002C"/>
    <w:rsid w:val="000C0179"/>
    <w:rsid w:val="000C06BE"/>
    <w:rsid w:val="000C1143"/>
    <w:rsid w:val="000C144C"/>
    <w:rsid w:val="000C1617"/>
    <w:rsid w:val="000C1AED"/>
    <w:rsid w:val="000C1CF7"/>
    <w:rsid w:val="000C20C1"/>
    <w:rsid w:val="000C2530"/>
    <w:rsid w:val="000C28ED"/>
    <w:rsid w:val="000C2976"/>
    <w:rsid w:val="000C306A"/>
    <w:rsid w:val="000C37A2"/>
    <w:rsid w:val="000C38AB"/>
    <w:rsid w:val="000C3B75"/>
    <w:rsid w:val="000C3BF4"/>
    <w:rsid w:val="000C3C3F"/>
    <w:rsid w:val="000C3C9B"/>
    <w:rsid w:val="000C42AB"/>
    <w:rsid w:val="000C4ED6"/>
    <w:rsid w:val="000C5032"/>
    <w:rsid w:val="000C5912"/>
    <w:rsid w:val="000C5D0A"/>
    <w:rsid w:val="000C5F92"/>
    <w:rsid w:val="000C6129"/>
    <w:rsid w:val="000C66F5"/>
    <w:rsid w:val="000C675A"/>
    <w:rsid w:val="000C78D7"/>
    <w:rsid w:val="000C7BE4"/>
    <w:rsid w:val="000D002B"/>
    <w:rsid w:val="000D12F7"/>
    <w:rsid w:val="000D13FD"/>
    <w:rsid w:val="000D182E"/>
    <w:rsid w:val="000D18BD"/>
    <w:rsid w:val="000D1913"/>
    <w:rsid w:val="000D1C61"/>
    <w:rsid w:val="000D1C6B"/>
    <w:rsid w:val="000D1C84"/>
    <w:rsid w:val="000D207C"/>
    <w:rsid w:val="000D295E"/>
    <w:rsid w:val="000D2B48"/>
    <w:rsid w:val="000D2DFE"/>
    <w:rsid w:val="000D317F"/>
    <w:rsid w:val="000D31DD"/>
    <w:rsid w:val="000D35E2"/>
    <w:rsid w:val="000D3B23"/>
    <w:rsid w:val="000D3CF5"/>
    <w:rsid w:val="000D3E19"/>
    <w:rsid w:val="000D3FE2"/>
    <w:rsid w:val="000D41C5"/>
    <w:rsid w:val="000D4275"/>
    <w:rsid w:val="000D4281"/>
    <w:rsid w:val="000D42BB"/>
    <w:rsid w:val="000D4A12"/>
    <w:rsid w:val="000D56FB"/>
    <w:rsid w:val="000D5BE8"/>
    <w:rsid w:val="000D6244"/>
    <w:rsid w:val="000D63E4"/>
    <w:rsid w:val="000D688F"/>
    <w:rsid w:val="000D68DB"/>
    <w:rsid w:val="000D6E38"/>
    <w:rsid w:val="000D720E"/>
    <w:rsid w:val="000D742C"/>
    <w:rsid w:val="000D7970"/>
    <w:rsid w:val="000D7DAA"/>
    <w:rsid w:val="000D7F22"/>
    <w:rsid w:val="000E00F7"/>
    <w:rsid w:val="000E0A0F"/>
    <w:rsid w:val="000E0D14"/>
    <w:rsid w:val="000E0FD1"/>
    <w:rsid w:val="000E1159"/>
    <w:rsid w:val="000E1613"/>
    <w:rsid w:val="000E1689"/>
    <w:rsid w:val="000E1708"/>
    <w:rsid w:val="000E2681"/>
    <w:rsid w:val="000E27E3"/>
    <w:rsid w:val="000E2EE7"/>
    <w:rsid w:val="000E31A2"/>
    <w:rsid w:val="000E34E7"/>
    <w:rsid w:val="000E34E8"/>
    <w:rsid w:val="000E398D"/>
    <w:rsid w:val="000E3C80"/>
    <w:rsid w:val="000E436A"/>
    <w:rsid w:val="000E439A"/>
    <w:rsid w:val="000E4412"/>
    <w:rsid w:val="000E4716"/>
    <w:rsid w:val="000E4777"/>
    <w:rsid w:val="000E4937"/>
    <w:rsid w:val="000E4AE0"/>
    <w:rsid w:val="000E4DFA"/>
    <w:rsid w:val="000E52E1"/>
    <w:rsid w:val="000E53E2"/>
    <w:rsid w:val="000E5875"/>
    <w:rsid w:val="000E588B"/>
    <w:rsid w:val="000E5AC8"/>
    <w:rsid w:val="000E5DF0"/>
    <w:rsid w:val="000E5E93"/>
    <w:rsid w:val="000E60B9"/>
    <w:rsid w:val="000E612A"/>
    <w:rsid w:val="000E62E1"/>
    <w:rsid w:val="000E6A3C"/>
    <w:rsid w:val="000E6D50"/>
    <w:rsid w:val="000E70B1"/>
    <w:rsid w:val="000E732A"/>
    <w:rsid w:val="000E753B"/>
    <w:rsid w:val="000E75D6"/>
    <w:rsid w:val="000F0EC6"/>
    <w:rsid w:val="000F0EE1"/>
    <w:rsid w:val="000F19AC"/>
    <w:rsid w:val="000F19DD"/>
    <w:rsid w:val="000F1E2E"/>
    <w:rsid w:val="000F226F"/>
    <w:rsid w:val="000F24B2"/>
    <w:rsid w:val="000F2664"/>
    <w:rsid w:val="000F2C0D"/>
    <w:rsid w:val="000F2C7D"/>
    <w:rsid w:val="000F368E"/>
    <w:rsid w:val="000F37E4"/>
    <w:rsid w:val="000F3A2E"/>
    <w:rsid w:val="000F3AD3"/>
    <w:rsid w:val="000F3EB3"/>
    <w:rsid w:val="000F3F68"/>
    <w:rsid w:val="000F406D"/>
    <w:rsid w:val="000F44F0"/>
    <w:rsid w:val="000F52E7"/>
    <w:rsid w:val="000F531F"/>
    <w:rsid w:val="000F54E0"/>
    <w:rsid w:val="000F55A3"/>
    <w:rsid w:val="000F5C7F"/>
    <w:rsid w:val="000F613F"/>
    <w:rsid w:val="000F61A3"/>
    <w:rsid w:val="000F61E8"/>
    <w:rsid w:val="000F627B"/>
    <w:rsid w:val="000F65F0"/>
    <w:rsid w:val="000F68BB"/>
    <w:rsid w:val="000F6E23"/>
    <w:rsid w:val="000F7273"/>
    <w:rsid w:val="000F7616"/>
    <w:rsid w:val="000F76ED"/>
    <w:rsid w:val="000F76F4"/>
    <w:rsid w:val="000F789C"/>
    <w:rsid w:val="000F79D8"/>
    <w:rsid w:val="000F7B88"/>
    <w:rsid w:val="000F7E1E"/>
    <w:rsid w:val="0010036D"/>
    <w:rsid w:val="001007DA"/>
    <w:rsid w:val="0010080F"/>
    <w:rsid w:val="00100A26"/>
    <w:rsid w:val="00100DEB"/>
    <w:rsid w:val="00101067"/>
    <w:rsid w:val="00101750"/>
    <w:rsid w:val="001019FC"/>
    <w:rsid w:val="00101A07"/>
    <w:rsid w:val="00101CCE"/>
    <w:rsid w:val="00101E28"/>
    <w:rsid w:val="00102089"/>
    <w:rsid w:val="001020E6"/>
    <w:rsid w:val="001022BB"/>
    <w:rsid w:val="0010233D"/>
    <w:rsid w:val="00102400"/>
    <w:rsid w:val="0010255D"/>
    <w:rsid w:val="00102B30"/>
    <w:rsid w:val="00102B5B"/>
    <w:rsid w:val="00102EA0"/>
    <w:rsid w:val="00102F9C"/>
    <w:rsid w:val="00103011"/>
    <w:rsid w:val="00103647"/>
    <w:rsid w:val="00103C29"/>
    <w:rsid w:val="00103F4D"/>
    <w:rsid w:val="00103FBF"/>
    <w:rsid w:val="00104143"/>
    <w:rsid w:val="0010477D"/>
    <w:rsid w:val="00104CF1"/>
    <w:rsid w:val="00104E85"/>
    <w:rsid w:val="001050A9"/>
    <w:rsid w:val="00105349"/>
    <w:rsid w:val="00105414"/>
    <w:rsid w:val="00105422"/>
    <w:rsid w:val="00105741"/>
    <w:rsid w:val="00105869"/>
    <w:rsid w:val="00105A8A"/>
    <w:rsid w:val="00105BEE"/>
    <w:rsid w:val="00105D52"/>
    <w:rsid w:val="00106333"/>
    <w:rsid w:val="00106B16"/>
    <w:rsid w:val="0010741E"/>
    <w:rsid w:val="001076D7"/>
    <w:rsid w:val="0010777A"/>
    <w:rsid w:val="001078A4"/>
    <w:rsid w:val="00107B6C"/>
    <w:rsid w:val="00107BC3"/>
    <w:rsid w:val="00110256"/>
    <w:rsid w:val="0011029E"/>
    <w:rsid w:val="001107CC"/>
    <w:rsid w:val="00110924"/>
    <w:rsid w:val="00111069"/>
    <w:rsid w:val="001111D8"/>
    <w:rsid w:val="001111FD"/>
    <w:rsid w:val="00111351"/>
    <w:rsid w:val="00111486"/>
    <w:rsid w:val="001124FB"/>
    <w:rsid w:val="0011273B"/>
    <w:rsid w:val="001128D4"/>
    <w:rsid w:val="001128EC"/>
    <w:rsid w:val="00112945"/>
    <w:rsid w:val="00112F82"/>
    <w:rsid w:val="00113008"/>
    <w:rsid w:val="00113022"/>
    <w:rsid w:val="001135B4"/>
    <w:rsid w:val="001136C0"/>
    <w:rsid w:val="00113CC9"/>
    <w:rsid w:val="00113FE2"/>
    <w:rsid w:val="00114145"/>
    <w:rsid w:val="00114AB2"/>
    <w:rsid w:val="00114DA6"/>
    <w:rsid w:val="00114F8F"/>
    <w:rsid w:val="00115536"/>
    <w:rsid w:val="0011584D"/>
    <w:rsid w:val="001159DE"/>
    <w:rsid w:val="001159FD"/>
    <w:rsid w:val="00115B85"/>
    <w:rsid w:val="00115CE2"/>
    <w:rsid w:val="00115E28"/>
    <w:rsid w:val="00116158"/>
    <w:rsid w:val="00116A91"/>
    <w:rsid w:val="00116C27"/>
    <w:rsid w:val="00117171"/>
    <w:rsid w:val="00117570"/>
    <w:rsid w:val="001178F5"/>
    <w:rsid w:val="00117C04"/>
    <w:rsid w:val="00120B00"/>
    <w:rsid w:val="001211B5"/>
    <w:rsid w:val="00121293"/>
    <w:rsid w:val="00121650"/>
    <w:rsid w:val="00122802"/>
    <w:rsid w:val="00122DA0"/>
    <w:rsid w:val="00122FDD"/>
    <w:rsid w:val="001230F8"/>
    <w:rsid w:val="00123627"/>
    <w:rsid w:val="00124346"/>
    <w:rsid w:val="00124364"/>
    <w:rsid w:val="001245BE"/>
    <w:rsid w:val="001246A0"/>
    <w:rsid w:val="00125BA1"/>
    <w:rsid w:val="0012634B"/>
    <w:rsid w:val="0012636F"/>
    <w:rsid w:val="001266BC"/>
    <w:rsid w:val="001269CD"/>
    <w:rsid w:val="00126E0D"/>
    <w:rsid w:val="0012742E"/>
    <w:rsid w:val="00127C17"/>
    <w:rsid w:val="00130040"/>
    <w:rsid w:val="001301B5"/>
    <w:rsid w:val="00130724"/>
    <w:rsid w:val="00130A27"/>
    <w:rsid w:val="00130D47"/>
    <w:rsid w:val="00130F1E"/>
    <w:rsid w:val="00131044"/>
    <w:rsid w:val="0013184C"/>
    <w:rsid w:val="00131B37"/>
    <w:rsid w:val="00132017"/>
    <w:rsid w:val="0013204D"/>
    <w:rsid w:val="00132453"/>
    <w:rsid w:val="00132547"/>
    <w:rsid w:val="00132558"/>
    <w:rsid w:val="0013328A"/>
    <w:rsid w:val="001333F9"/>
    <w:rsid w:val="001334D7"/>
    <w:rsid w:val="00133637"/>
    <w:rsid w:val="001337EF"/>
    <w:rsid w:val="00133AAE"/>
    <w:rsid w:val="00134042"/>
    <w:rsid w:val="00134061"/>
    <w:rsid w:val="001340F1"/>
    <w:rsid w:val="0013410D"/>
    <w:rsid w:val="001343EA"/>
    <w:rsid w:val="0013465B"/>
    <w:rsid w:val="001348E9"/>
    <w:rsid w:val="00134BB7"/>
    <w:rsid w:val="00135355"/>
    <w:rsid w:val="001355F2"/>
    <w:rsid w:val="001356BC"/>
    <w:rsid w:val="00135A89"/>
    <w:rsid w:val="00135B52"/>
    <w:rsid w:val="00135CBC"/>
    <w:rsid w:val="001369BA"/>
    <w:rsid w:val="00136A4D"/>
    <w:rsid w:val="00136A52"/>
    <w:rsid w:val="00136E5C"/>
    <w:rsid w:val="0013743C"/>
    <w:rsid w:val="0013755C"/>
    <w:rsid w:val="00137AA7"/>
    <w:rsid w:val="00137C37"/>
    <w:rsid w:val="00137D22"/>
    <w:rsid w:val="00140085"/>
    <w:rsid w:val="00140933"/>
    <w:rsid w:val="00140A34"/>
    <w:rsid w:val="00140A48"/>
    <w:rsid w:val="0014112E"/>
    <w:rsid w:val="00141201"/>
    <w:rsid w:val="001412D2"/>
    <w:rsid w:val="001415B8"/>
    <w:rsid w:val="001418C2"/>
    <w:rsid w:val="00141B19"/>
    <w:rsid w:val="00141CF9"/>
    <w:rsid w:val="00141F08"/>
    <w:rsid w:val="0014296B"/>
    <w:rsid w:val="00142C20"/>
    <w:rsid w:val="00142E01"/>
    <w:rsid w:val="001438E8"/>
    <w:rsid w:val="00143E38"/>
    <w:rsid w:val="00145032"/>
    <w:rsid w:val="001450B6"/>
    <w:rsid w:val="00145190"/>
    <w:rsid w:val="00145444"/>
    <w:rsid w:val="00145690"/>
    <w:rsid w:val="001458B9"/>
    <w:rsid w:val="00145CEC"/>
    <w:rsid w:val="00145D13"/>
    <w:rsid w:val="00145DAB"/>
    <w:rsid w:val="001467F5"/>
    <w:rsid w:val="00146874"/>
    <w:rsid w:val="00146960"/>
    <w:rsid w:val="0014727A"/>
    <w:rsid w:val="001477FE"/>
    <w:rsid w:val="00147D47"/>
    <w:rsid w:val="00147F0B"/>
    <w:rsid w:val="00150262"/>
    <w:rsid w:val="0015035E"/>
    <w:rsid w:val="00150870"/>
    <w:rsid w:val="001509E6"/>
    <w:rsid w:val="00150AD5"/>
    <w:rsid w:val="00150C86"/>
    <w:rsid w:val="001512E6"/>
    <w:rsid w:val="00151602"/>
    <w:rsid w:val="00151730"/>
    <w:rsid w:val="00151A53"/>
    <w:rsid w:val="00151B96"/>
    <w:rsid w:val="00151DF9"/>
    <w:rsid w:val="001521D0"/>
    <w:rsid w:val="001525DA"/>
    <w:rsid w:val="0015296A"/>
    <w:rsid w:val="00152A11"/>
    <w:rsid w:val="00152E58"/>
    <w:rsid w:val="00153A21"/>
    <w:rsid w:val="00153A63"/>
    <w:rsid w:val="00153A90"/>
    <w:rsid w:val="00153C5C"/>
    <w:rsid w:val="00153F53"/>
    <w:rsid w:val="0015443B"/>
    <w:rsid w:val="00154727"/>
    <w:rsid w:val="00154809"/>
    <w:rsid w:val="001548E7"/>
    <w:rsid w:val="00154BE4"/>
    <w:rsid w:val="001550DA"/>
    <w:rsid w:val="0015515D"/>
    <w:rsid w:val="0015567F"/>
    <w:rsid w:val="001556F4"/>
    <w:rsid w:val="00155746"/>
    <w:rsid w:val="001558A6"/>
    <w:rsid w:val="00155B23"/>
    <w:rsid w:val="00155B3C"/>
    <w:rsid w:val="00156034"/>
    <w:rsid w:val="001566B0"/>
    <w:rsid w:val="0015688F"/>
    <w:rsid w:val="00156C62"/>
    <w:rsid w:val="00156F2C"/>
    <w:rsid w:val="00157370"/>
    <w:rsid w:val="00157840"/>
    <w:rsid w:val="00157C7B"/>
    <w:rsid w:val="00157D17"/>
    <w:rsid w:val="00157F1F"/>
    <w:rsid w:val="00157F6C"/>
    <w:rsid w:val="001601F4"/>
    <w:rsid w:val="00160319"/>
    <w:rsid w:val="001607CD"/>
    <w:rsid w:val="00160AB5"/>
    <w:rsid w:val="00160E7D"/>
    <w:rsid w:val="00160FBB"/>
    <w:rsid w:val="00161220"/>
    <w:rsid w:val="0016158F"/>
    <w:rsid w:val="00161B32"/>
    <w:rsid w:val="00161BFB"/>
    <w:rsid w:val="00161F32"/>
    <w:rsid w:val="00162219"/>
    <w:rsid w:val="0016228B"/>
    <w:rsid w:val="001625B7"/>
    <w:rsid w:val="00163610"/>
    <w:rsid w:val="001637DE"/>
    <w:rsid w:val="00164403"/>
    <w:rsid w:val="001645DE"/>
    <w:rsid w:val="001646CE"/>
    <w:rsid w:val="00164804"/>
    <w:rsid w:val="00164CC7"/>
    <w:rsid w:val="00165A95"/>
    <w:rsid w:val="00165C2A"/>
    <w:rsid w:val="00165FA5"/>
    <w:rsid w:val="00166391"/>
    <w:rsid w:val="001668BA"/>
    <w:rsid w:val="00166A67"/>
    <w:rsid w:val="00166E68"/>
    <w:rsid w:val="00166EA6"/>
    <w:rsid w:val="00167040"/>
    <w:rsid w:val="00167176"/>
    <w:rsid w:val="00167298"/>
    <w:rsid w:val="00167318"/>
    <w:rsid w:val="00167592"/>
    <w:rsid w:val="0016785D"/>
    <w:rsid w:val="001678DF"/>
    <w:rsid w:val="00167D33"/>
    <w:rsid w:val="00167DF3"/>
    <w:rsid w:val="00170094"/>
    <w:rsid w:val="001711C6"/>
    <w:rsid w:val="001712D1"/>
    <w:rsid w:val="00171A08"/>
    <w:rsid w:val="00171B10"/>
    <w:rsid w:val="00171B7D"/>
    <w:rsid w:val="00171F50"/>
    <w:rsid w:val="0017204F"/>
    <w:rsid w:val="00172644"/>
    <w:rsid w:val="0017272E"/>
    <w:rsid w:val="00172B36"/>
    <w:rsid w:val="001734CF"/>
    <w:rsid w:val="00173587"/>
    <w:rsid w:val="00173C74"/>
    <w:rsid w:val="00173F02"/>
    <w:rsid w:val="001743C0"/>
    <w:rsid w:val="00174517"/>
    <w:rsid w:val="001749D6"/>
    <w:rsid w:val="001750CE"/>
    <w:rsid w:val="00175466"/>
    <w:rsid w:val="0017552D"/>
    <w:rsid w:val="00175904"/>
    <w:rsid w:val="00175F80"/>
    <w:rsid w:val="00175FA1"/>
    <w:rsid w:val="00176057"/>
    <w:rsid w:val="0017612E"/>
    <w:rsid w:val="00176308"/>
    <w:rsid w:val="00176B72"/>
    <w:rsid w:val="00176CFC"/>
    <w:rsid w:val="00176D7E"/>
    <w:rsid w:val="00177137"/>
    <w:rsid w:val="001773F6"/>
    <w:rsid w:val="0017747B"/>
    <w:rsid w:val="001774D4"/>
    <w:rsid w:val="00180404"/>
    <w:rsid w:val="00180492"/>
    <w:rsid w:val="001807A2"/>
    <w:rsid w:val="00180C8E"/>
    <w:rsid w:val="00180DFA"/>
    <w:rsid w:val="00181124"/>
    <w:rsid w:val="00181299"/>
    <w:rsid w:val="0018142A"/>
    <w:rsid w:val="001817F9"/>
    <w:rsid w:val="00181966"/>
    <w:rsid w:val="00181B72"/>
    <w:rsid w:val="00181C68"/>
    <w:rsid w:val="00182BB6"/>
    <w:rsid w:val="00182C42"/>
    <w:rsid w:val="00182EBE"/>
    <w:rsid w:val="00183275"/>
    <w:rsid w:val="001832F7"/>
    <w:rsid w:val="00183519"/>
    <w:rsid w:val="00183D05"/>
    <w:rsid w:val="00183D69"/>
    <w:rsid w:val="00183E95"/>
    <w:rsid w:val="0018432F"/>
    <w:rsid w:val="00184347"/>
    <w:rsid w:val="00184505"/>
    <w:rsid w:val="00184B48"/>
    <w:rsid w:val="00184C1B"/>
    <w:rsid w:val="00184EE0"/>
    <w:rsid w:val="001850F9"/>
    <w:rsid w:val="00185394"/>
    <w:rsid w:val="0018540C"/>
    <w:rsid w:val="00185BB1"/>
    <w:rsid w:val="00185EC6"/>
    <w:rsid w:val="0018606B"/>
    <w:rsid w:val="001860DA"/>
    <w:rsid w:val="0018666F"/>
    <w:rsid w:val="00186A53"/>
    <w:rsid w:val="00186F1A"/>
    <w:rsid w:val="0018701C"/>
    <w:rsid w:val="00187199"/>
    <w:rsid w:val="00187476"/>
    <w:rsid w:val="00187A85"/>
    <w:rsid w:val="00187B56"/>
    <w:rsid w:val="00187B76"/>
    <w:rsid w:val="00187BAE"/>
    <w:rsid w:val="00187C00"/>
    <w:rsid w:val="00187C91"/>
    <w:rsid w:val="00190131"/>
    <w:rsid w:val="00190BFE"/>
    <w:rsid w:val="00191A82"/>
    <w:rsid w:val="00191D06"/>
    <w:rsid w:val="00192026"/>
    <w:rsid w:val="00192335"/>
    <w:rsid w:val="0019275D"/>
    <w:rsid w:val="00192F9C"/>
    <w:rsid w:val="0019318E"/>
    <w:rsid w:val="001936FB"/>
    <w:rsid w:val="00193966"/>
    <w:rsid w:val="00193A1F"/>
    <w:rsid w:val="00193AC8"/>
    <w:rsid w:val="00193C00"/>
    <w:rsid w:val="00194251"/>
    <w:rsid w:val="001943C2"/>
    <w:rsid w:val="00194C2C"/>
    <w:rsid w:val="00194C81"/>
    <w:rsid w:val="00195054"/>
    <w:rsid w:val="0019543E"/>
    <w:rsid w:val="0019588E"/>
    <w:rsid w:val="001959BB"/>
    <w:rsid w:val="00196236"/>
    <w:rsid w:val="00196451"/>
    <w:rsid w:val="001966C8"/>
    <w:rsid w:val="00196D69"/>
    <w:rsid w:val="00196F5E"/>
    <w:rsid w:val="00197163"/>
    <w:rsid w:val="0019722A"/>
    <w:rsid w:val="00197287"/>
    <w:rsid w:val="0019760C"/>
    <w:rsid w:val="001976DC"/>
    <w:rsid w:val="00197797"/>
    <w:rsid w:val="00197B1A"/>
    <w:rsid w:val="001A00DD"/>
    <w:rsid w:val="001A0C85"/>
    <w:rsid w:val="001A0D6A"/>
    <w:rsid w:val="001A0E0C"/>
    <w:rsid w:val="001A1C74"/>
    <w:rsid w:val="001A1E20"/>
    <w:rsid w:val="001A1F81"/>
    <w:rsid w:val="001A237D"/>
    <w:rsid w:val="001A2821"/>
    <w:rsid w:val="001A283A"/>
    <w:rsid w:val="001A2A28"/>
    <w:rsid w:val="001A3174"/>
    <w:rsid w:val="001A33A5"/>
    <w:rsid w:val="001A38EE"/>
    <w:rsid w:val="001A3CCE"/>
    <w:rsid w:val="001A42C7"/>
    <w:rsid w:val="001A43E1"/>
    <w:rsid w:val="001A46F1"/>
    <w:rsid w:val="001A49E4"/>
    <w:rsid w:val="001A5189"/>
    <w:rsid w:val="001A51A6"/>
    <w:rsid w:val="001A5841"/>
    <w:rsid w:val="001A5E2F"/>
    <w:rsid w:val="001A5E5E"/>
    <w:rsid w:val="001A5F0A"/>
    <w:rsid w:val="001A680F"/>
    <w:rsid w:val="001A689A"/>
    <w:rsid w:val="001A6AD5"/>
    <w:rsid w:val="001A6AED"/>
    <w:rsid w:val="001A6F0B"/>
    <w:rsid w:val="001A716C"/>
    <w:rsid w:val="001A71CF"/>
    <w:rsid w:val="001A76A3"/>
    <w:rsid w:val="001A77BC"/>
    <w:rsid w:val="001A7820"/>
    <w:rsid w:val="001A7D05"/>
    <w:rsid w:val="001B035B"/>
    <w:rsid w:val="001B0BB1"/>
    <w:rsid w:val="001B0BDE"/>
    <w:rsid w:val="001B0C43"/>
    <w:rsid w:val="001B1A2E"/>
    <w:rsid w:val="001B1A4F"/>
    <w:rsid w:val="001B1CE3"/>
    <w:rsid w:val="001B1D77"/>
    <w:rsid w:val="001B22EB"/>
    <w:rsid w:val="001B2B04"/>
    <w:rsid w:val="001B2BF5"/>
    <w:rsid w:val="001B2D78"/>
    <w:rsid w:val="001B2E46"/>
    <w:rsid w:val="001B3066"/>
    <w:rsid w:val="001B31C5"/>
    <w:rsid w:val="001B3256"/>
    <w:rsid w:val="001B32A3"/>
    <w:rsid w:val="001B375B"/>
    <w:rsid w:val="001B390D"/>
    <w:rsid w:val="001B3A80"/>
    <w:rsid w:val="001B3DE5"/>
    <w:rsid w:val="001B3E5E"/>
    <w:rsid w:val="001B3E72"/>
    <w:rsid w:val="001B3FAE"/>
    <w:rsid w:val="001B40C4"/>
    <w:rsid w:val="001B4160"/>
    <w:rsid w:val="001B4828"/>
    <w:rsid w:val="001B4871"/>
    <w:rsid w:val="001B4C15"/>
    <w:rsid w:val="001B4F62"/>
    <w:rsid w:val="001B562D"/>
    <w:rsid w:val="001B5BE0"/>
    <w:rsid w:val="001B6405"/>
    <w:rsid w:val="001B6CCD"/>
    <w:rsid w:val="001B785E"/>
    <w:rsid w:val="001B7EA1"/>
    <w:rsid w:val="001C0698"/>
    <w:rsid w:val="001C0741"/>
    <w:rsid w:val="001C0A3A"/>
    <w:rsid w:val="001C0C33"/>
    <w:rsid w:val="001C0DE0"/>
    <w:rsid w:val="001C12F1"/>
    <w:rsid w:val="001C1793"/>
    <w:rsid w:val="001C1CEB"/>
    <w:rsid w:val="001C1DF7"/>
    <w:rsid w:val="001C201A"/>
    <w:rsid w:val="001C2586"/>
    <w:rsid w:val="001C2D2E"/>
    <w:rsid w:val="001C311A"/>
    <w:rsid w:val="001C3355"/>
    <w:rsid w:val="001C35AE"/>
    <w:rsid w:val="001C393D"/>
    <w:rsid w:val="001C42D4"/>
    <w:rsid w:val="001C4352"/>
    <w:rsid w:val="001C4520"/>
    <w:rsid w:val="001C4AB5"/>
    <w:rsid w:val="001C4E2B"/>
    <w:rsid w:val="001C50F5"/>
    <w:rsid w:val="001C5968"/>
    <w:rsid w:val="001C5D64"/>
    <w:rsid w:val="001C622A"/>
    <w:rsid w:val="001C6922"/>
    <w:rsid w:val="001C6A89"/>
    <w:rsid w:val="001C6BAC"/>
    <w:rsid w:val="001C6CDA"/>
    <w:rsid w:val="001C6E1B"/>
    <w:rsid w:val="001C6F12"/>
    <w:rsid w:val="001C709E"/>
    <w:rsid w:val="001C727D"/>
    <w:rsid w:val="001C7386"/>
    <w:rsid w:val="001C7440"/>
    <w:rsid w:val="001C74EB"/>
    <w:rsid w:val="001C76B6"/>
    <w:rsid w:val="001C7C51"/>
    <w:rsid w:val="001C7F79"/>
    <w:rsid w:val="001D00A4"/>
    <w:rsid w:val="001D051E"/>
    <w:rsid w:val="001D062F"/>
    <w:rsid w:val="001D0885"/>
    <w:rsid w:val="001D0B4B"/>
    <w:rsid w:val="001D0F18"/>
    <w:rsid w:val="001D13C5"/>
    <w:rsid w:val="001D14E8"/>
    <w:rsid w:val="001D17E7"/>
    <w:rsid w:val="001D1888"/>
    <w:rsid w:val="001D1A71"/>
    <w:rsid w:val="001D1E03"/>
    <w:rsid w:val="001D1E58"/>
    <w:rsid w:val="001D1E78"/>
    <w:rsid w:val="001D2136"/>
    <w:rsid w:val="001D2557"/>
    <w:rsid w:val="001D26CB"/>
    <w:rsid w:val="001D29C5"/>
    <w:rsid w:val="001D2A7F"/>
    <w:rsid w:val="001D2F5F"/>
    <w:rsid w:val="001D3213"/>
    <w:rsid w:val="001D32C7"/>
    <w:rsid w:val="001D3FDB"/>
    <w:rsid w:val="001D4584"/>
    <w:rsid w:val="001D4A8F"/>
    <w:rsid w:val="001D4B19"/>
    <w:rsid w:val="001D4E73"/>
    <w:rsid w:val="001D5582"/>
    <w:rsid w:val="001D5DE3"/>
    <w:rsid w:val="001D5EF5"/>
    <w:rsid w:val="001D6104"/>
    <w:rsid w:val="001D6DFB"/>
    <w:rsid w:val="001D6E0A"/>
    <w:rsid w:val="001D7254"/>
    <w:rsid w:val="001D738C"/>
    <w:rsid w:val="001D7928"/>
    <w:rsid w:val="001D7A31"/>
    <w:rsid w:val="001D7A7C"/>
    <w:rsid w:val="001D7ABA"/>
    <w:rsid w:val="001D7D1B"/>
    <w:rsid w:val="001D7D3B"/>
    <w:rsid w:val="001E00E0"/>
    <w:rsid w:val="001E014B"/>
    <w:rsid w:val="001E0A7B"/>
    <w:rsid w:val="001E0C3C"/>
    <w:rsid w:val="001E0C90"/>
    <w:rsid w:val="001E0D66"/>
    <w:rsid w:val="001E1327"/>
    <w:rsid w:val="001E1B1D"/>
    <w:rsid w:val="001E1B92"/>
    <w:rsid w:val="001E1D55"/>
    <w:rsid w:val="001E1DAE"/>
    <w:rsid w:val="001E1FA1"/>
    <w:rsid w:val="001E2885"/>
    <w:rsid w:val="001E292A"/>
    <w:rsid w:val="001E2966"/>
    <w:rsid w:val="001E2C0F"/>
    <w:rsid w:val="001E2FA2"/>
    <w:rsid w:val="001E35FE"/>
    <w:rsid w:val="001E3985"/>
    <w:rsid w:val="001E3A89"/>
    <w:rsid w:val="001E40F8"/>
    <w:rsid w:val="001E44C9"/>
    <w:rsid w:val="001E455C"/>
    <w:rsid w:val="001E45BB"/>
    <w:rsid w:val="001E45E2"/>
    <w:rsid w:val="001E4772"/>
    <w:rsid w:val="001E4EAD"/>
    <w:rsid w:val="001E4F0D"/>
    <w:rsid w:val="001E4FF4"/>
    <w:rsid w:val="001E56B6"/>
    <w:rsid w:val="001E5837"/>
    <w:rsid w:val="001E628B"/>
    <w:rsid w:val="001E6A25"/>
    <w:rsid w:val="001E6DDC"/>
    <w:rsid w:val="001E6F9F"/>
    <w:rsid w:val="001E701A"/>
    <w:rsid w:val="001E79B1"/>
    <w:rsid w:val="001E7A9E"/>
    <w:rsid w:val="001E7D20"/>
    <w:rsid w:val="001E7D4D"/>
    <w:rsid w:val="001F0DBF"/>
    <w:rsid w:val="001F0DD3"/>
    <w:rsid w:val="001F0E57"/>
    <w:rsid w:val="001F1241"/>
    <w:rsid w:val="001F1559"/>
    <w:rsid w:val="001F157E"/>
    <w:rsid w:val="001F16BD"/>
    <w:rsid w:val="001F19F1"/>
    <w:rsid w:val="001F1CD6"/>
    <w:rsid w:val="001F1D0E"/>
    <w:rsid w:val="001F1F21"/>
    <w:rsid w:val="001F1FC9"/>
    <w:rsid w:val="001F216E"/>
    <w:rsid w:val="001F222F"/>
    <w:rsid w:val="001F2593"/>
    <w:rsid w:val="001F25D1"/>
    <w:rsid w:val="001F28A9"/>
    <w:rsid w:val="001F2C9B"/>
    <w:rsid w:val="001F2DC6"/>
    <w:rsid w:val="001F2EC0"/>
    <w:rsid w:val="001F2F56"/>
    <w:rsid w:val="001F3125"/>
    <w:rsid w:val="001F32E8"/>
    <w:rsid w:val="001F3A8B"/>
    <w:rsid w:val="001F3C35"/>
    <w:rsid w:val="001F3F06"/>
    <w:rsid w:val="001F4338"/>
    <w:rsid w:val="001F46C3"/>
    <w:rsid w:val="001F484F"/>
    <w:rsid w:val="001F48D2"/>
    <w:rsid w:val="001F4E9C"/>
    <w:rsid w:val="001F51AC"/>
    <w:rsid w:val="001F532B"/>
    <w:rsid w:val="001F5447"/>
    <w:rsid w:val="001F5BCC"/>
    <w:rsid w:val="001F64F6"/>
    <w:rsid w:val="001F6550"/>
    <w:rsid w:val="001F68AA"/>
    <w:rsid w:val="001F6A39"/>
    <w:rsid w:val="001F7336"/>
    <w:rsid w:val="001F73DA"/>
    <w:rsid w:val="001F7698"/>
    <w:rsid w:val="001F7724"/>
    <w:rsid w:val="001F7BA3"/>
    <w:rsid w:val="002002EE"/>
    <w:rsid w:val="002003CA"/>
    <w:rsid w:val="002005A4"/>
    <w:rsid w:val="00200A80"/>
    <w:rsid w:val="00200FA5"/>
    <w:rsid w:val="002017B8"/>
    <w:rsid w:val="00201EFF"/>
    <w:rsid w:val="0020207C"/>
    <w:rsid w:val="002023D1"/>
    <w:rsid w:val="002024F2"/>
    <w:rsid w:val="002025E8"/>
    <w:rsid w:val="00202628"/>
    <w:rsid w:val="002028C4"/>
    <w:rsid w:val="00202985"/>
    <w:rsid w:val="00202C85"/>
    <w:rsid w:val="00203B19"/>
    <w:rsid w:val="00203CE9"/>
    <w:rsid w:val="00204786"/>
    <w:rsid w:val="0020486D"/>
    <w:rsid w:val="00204987"/>
    <w:rsid w:val="002049F2"/>
    <w:rsid w:val="002049F5"/>
    <w:rsid w:val="00204D5F"/>
    <w:rsid w:val="00205B20"/>
    <w:rsid w:val="0020601A"/>
    <w:rsid w:val="0020603A"/>
    <w:rsid w:val="002064BB"/>
    <w:rsid w:val="0020651E"/>
    <w:rsid w:val="002067CF"/>
    <w:rsid w:val="00207447"/>
    <w:rsid w:val="0020769D"/>
    <w:rsid w:val="002076B2"/>
    <w:rsid w:val="00207A47"/>
    <w:rsid w:val="00207DDD"/>
    <w:rsid w:val="002103DD"/>
    <w:rsid w:val="00210848"/>
    <w:rsid w:val="00211829"/>
    <w:rsid w:val="00211FFC"/>
    <w:rsid w:val="00212187"/>
    <w:rsid w:val="0021233A"/>
    <w:rsid w:val="002125F2"/>
    <w:rsid w:val="00212BFF"/>
    <w:rsid w:val="0021304A"/>
    <w:rsid w:val="002130D6"/>
    <w:rsid w:val="00213301"/>
    <w:rsid w:val="002133AE"/>
    <w:rsid w:val="0021361C"/>
    <w:rsid w:val="0021387C"/>
    <w:rsid w:val="00213B58"/>
    <w:rsid w:val="00213BE5"/>
    <w:rsid w:val="00213F9D"/>
    <w:rsid w:val="002140BE"/>
    <w:rsid w:val="0021485C"/>
    <w:rsid w:val="002149A0"/>
    <w:rsid w:val="00214AC8"/>
    <w:rsid w:val="00214BE8"/>
    <w:rsid w:val="00214CCF"/>
    <w:rsid w:val="00215223"/>
    <w:rsid w:val="002155E2"/>
    <w:rsid w:val="002156BC"/>
    <w:rsid w:val="002157CB"/>
    <w:rsid w:val="00215D7F"/>
    <w:rsid w:val="00215F13"/>
    <w:rsid w:val="00216020"/>
    <w:rsid w:val="00216176"/>
    <w:rsid w:val="0021632B"/>
    <w:rsid w:val="002163C8"/>
    <w:rsid w:val="0021684A"/>
    <w:rsid w:val="00216A38"/>
    <w:rsid w:val="00216C5D"/>
    <w:rsid w:val="00216E8E"/>
    <w:rsid w:val="002172C1"/>
    <w:rsid w:val="0021761A"/>
    <w:rsid w:val="00217676"/>
    <w:rsid w:val="00217D50"/>
    <w:rsid w:val="00217DC8"/>
    <w:rsid w:val="00217FF7"/>
    <w:rsid w:val="002204EE"/>
    <w:rsid w:val="00220FEF"/>
    <w:rsid w:val="002210E6"/>
    <w:rsid w:val="002211D0"/>
    <w:rsid w:val="002212A6"/>
    <w:rsid w:val="002224BD"/>
    <w:rsid w:val="0022280B"/>
    <w:rsid w:val="002228FD"/>
    <w:rsid w:val="00222A02"/>
    <w:rsid w:val="00222C5E"/>
    <w:rsid w:val="00222E93"/>
    <w:rsid w:val="002230C2"/>
    <w:rsid w:val="0022324D"/>
    <w:rsid w:val="002239C6"/>
    <w:rsid w:val="0022435C"/>
    <w:rsid w:val="002245CD"/>
    <w:rsid w:val="0022471B"/>
    <w:rsid w:val="00225000"/>
    <w:rsid w:val="002254F0"/>
    <w:rsid w:val="0022573C"/>
    <w:rsid w:val="0022576D"/>
    <w:rsid w:val="00225B35"/>
    <w:rsid w:val="00225B45"/>
    <w:rsid w:val="00225B53"/>
    <w:rsid w:val="00225C8B"/>
    <w:rsid w:val="002261E2"/>
    <w:rsid w:val="00226450"/>
    <w:rsid w:val="00226C10"/>
    <w:rsid w:val="00226D41"/>
    <w:rsid w:val="00226DD5"/>
    <w:rsid w:val="0022749C"/>
    <w:rsid w:val="00227542"/>
    <w:rsid w:val="0022770C"/>
    <w:rsid w:val="0022796D"/>
    <w:rsid w:val="00227B75"/>
    <w:rsid w:val="0023036D"/>
    <w:rsid w:val="00230624"/>
    <w:rsid w:val="00230AEA"/>
    <w:rsid w:val="00230DAA"/>
    <w:rsid w:val="00231D39"/>
    <w:rsid w:val="00231D5E"/>
    <w:rsid w:val="00231E36"/>
    <w:rsid w:val="0023201E"/>
    <w:rsid w:val="00232477"/>
    <w:rsid w:val="002326B6"/>
    <w:rsid w:val="00232766"/>
    <w:rsid w:val="00232AB6"/>
    <w:rsid w:val="0023322E"/>
    <w:rsid w:val="00233252"/>
    <w:rsid w:val="002337F9"/>
    <w:rsid w:val="0023385D"/>
    <w:rsid w:val="002340A5"/>
    <w:rsid w:val="002341E9"/>
    <w:rsid w:val="002348E8"/>
    <w:rsid w:val="00234973"/>
    <w:rsid w:val="002349E6"/>
    <w:rsid w:val="00234A34"/>
    <w:rsid w:val="00234A7C"/>
    <w:rsid w:val="00234F1D"/>
    <w:rsid w:val="002352FB"/>
    <w:rsid w:val="0023573D"/>
    <w:rsid w:val="00235849"/>
    <w:rsid w:val="00235F45"/>
    <w:rsid w:val="002362BE"/>
    <w:rsid w:val="0023688F"/>
    <w:rsid w:val="00236B98"/>
    <w:rsid w:val="00236C10"/>
    <w:rsid w:val="00237029"/>
    <w:rsid w:val="002373CD"/>
    <w:rsid w:val="00237704"/>
    <w:rsid w:val="00237809"/>
    <w:rsid w:val="002400C2"/>
    <w:rsid w:val="0024044E"/>
    <w:rsid w:val="00240514"/>
    <w:rsid w:val="00240529"/>
    <w:rsid w:val="002409BC"/>
    <w:rsid w:val="00240C3F"/>
    <w:rsid w:val="00240DB8"/>
    <w:rsid w:val="0024100B"/>
    <w:rsid w:val="002416D8"/>
    <w:rsid w:val="00241CE0"/>
    <w:rsid w:val="00242017"/>
    <w:rsid w:val="0024201A"/>
    <w:rsid w:val="0024220C"/>
    <w:rsid w:val="00242534"/>
    <w:rsid w:val="002427D1"/>
    <w:rsid w:val="00242866"/>
    <w:rsid w:val="00242BE5"/>
    <w:rsid w:val="0024301A"/>
    <w:rsid w:val="00243260"/>
    <w:rsid w:val="002436B5"/>
    <w:rsid w:val="002439E7"/>
    <w:rsid w:val="00243E5B"/>
    <w:rsid w:val="0024427C"/>
    <w:rsid w:val="00244722"/>
    <w:rsid w:val="00244906"/>
    <w:rsid w:val="00244B15"/>
    <w:rsid w:val="00244D56"/>
    <w:rsid w:val="00244FF1"/>
    <w:rsid w:val="00245242"/>
    <w:rsid w:val="0024525E"/>
    <w:rsid w:val="002454AB"/>
    <w:rsid w:val="002455DF"/>
    <w:rsid w:val="00245D83"/>
    <w:rsid w:val="00245FBE"/>
    <w:rsid w:val="00246702"/>
    <w:rsid w:val="0024721D"/>
    <w:rsid w:val="0024754B"/>
    <w:rsid w:val="002475D4"/>
    <w:rsid w:val="002476B4"/>
    <w:rsid w:val="00247F9C"/>
    <w:rsid w:val="002501AA"/>
    <w:rsid w:val="00250456"/>
    <w:rsid w:val="0025063E"/>
    <w:rsid w:val="00250701"/>
    <w:rsid w:val="00250870"/>
    <w:rsid w:val="00250DA6"/>
    <w:rsid w:val="00250E3D"/>
    <w:rsid w:val="0025139D"/>
    <w:rsid w:val="00251D3B"/>
    <w:rsid w:val="00251E25"/>
    <w:rsid w:val="0025234D"/>
    <w:rsid w:val="00253087"/>
    <w:rsid w:val="002539A0"/>
    <w:rsid w:val="00253C11"/>
    <w:rsid w:val="00253EB0"/>
    <w:rsid w:val="00254245"/>
    <w:rsid w:val="002545AD"/>
    <w:rsid w:val="00254CF3"/>
    <w:rsid w:val="00255339"/>
    <w:rsid w:val="002553D0"/>
    <w:rsid w:val="002555E1"/>
    <w:rsid w:val="002556F0"/>
    <w:rsid w:val="00255962"/>
    <w:rsid w:val="00255B47"/>
    <w:rsid w:val="00255CEE"/>
    <w:rsid w:val="0025637F"/>
    <w:rsid w:val="002566FA"/>
    <w:rsid w:val="00256A11"/>
    <w:rsid w:val="00256ADD"/>
    <w:rsid w:val="00256DC1"/>
    <w:rsid w:val="00257147"/>
    <w:rsid w:val="00257289"/>
    <w:rsid w:val="00257A55"/>
    <w:rsid w:val="00257BC1"/>
    <w:rsid w:val="0026005C"/>
    <w:rsid w:val="00260278"/>
    <w:rsid w:val="002606B3"/>
    <w:rsid w:val="00260A13"/>
    <w:rsid w:val="00260BCC"/>
    <w:rsid w:val="00260FE4"/>
    <w:rsid w:val="002611B2"/>
    <w:rsid w:val="002618DF"/>
    <w:rsid w:val="00261909"/>
    <w:rsid w:val="00261BE5"/>
    <w:rsid w:val="00262231"/>
    <w:rsid w:val="002623B9"/>
    <w:rsid w:val="00262403"/>
    <w:rsid w:val="00262B7D"/>
    <w:rsid w:val="00263BD6"/>
    <w:rsid w:val="00264066"/>
    <w:rsid w:val="0026448B"/>
    <w:rsid w:val="00264679"/>
    <w:rsid w:val="00264AA4"/>
    <w:rsid w:val="00264BAC"/>
    <w:rsid w:val="00264C26"/>
    <w:rsid w:val="00264EA6"/>
    <w:rsid w:val="00265069"/>
    <w:rsid w:val="002651DE"/>
    <w:rsid w:val="0026558C"/>
    <w:rsid w:val="0026571A"/>
    <w:rsid w:val="00266120"/>
    <w:rsid w:val="002664BF"/>
    <w:rsid w:val="0026654C"/>
    <w:rsid w:val="002666C0"/>
    <w:rsid w:val="0026688A"/>
    <w:rsid w:val="00266EA0"/>
    <w:rsid w:val="0026704D"/>
    <w:rsid w:val="00267208"/>
    <w:rsid w:val="0026722A"/>
    <w:rsid w:val="00267A57"/>
    <w:rsid w:val="00267BD5"/>
    <w:rsid w:val="00267E9D"/>
    <w:rsid w:val="002708ED"/>
    <w:rsid w:val="002709F2"/>
    <w:rsid w:val="00271323"/>
    <w:rsid w:val="0027136C"/>
    <w:rsid w:val="00271556"/>
    <w:rsid w:val="00271B21"/>
    <w:rsid w:val="00272893"/>
    <w:rsid w:val="00272CC0"/>
    <w:rsid w:val="00272D58"/>
    <w:rsid w:val="00273497"/>
    <w:rsid w:val="0027359D"/>
    <w:rsid w:val="002735AC"/>
    <w:rsid w:val="002738FA"/>
    <w:rsid w:val="00273BCC"/>
    <w:rsid w:val="00273DE1"/>
    <w:rsid w:val="00273F75"/>
    <w:rsid w:val="002741E7"/>
    <w:rsid w:val="002751F4"/>
    <w:rsid w:val="00275381"/>
    <w:rsid w:val="00275508"/>
    <w:rsid w:val="0027550A"/>
    <w:rsid w:val="00275576"/>
    <w:rsid w:val="002756C9"/>
    <w:rsid w:val="00275A01"/>
    <w:rsid w:val="00276297"/>
    <w:rsid w:val="002763D1"/>
    <w:rsid w:val="00276477"/>
    <w:rsid w:val="00276824"/>
    <w:rsid w:val="0027686D"/>
    <w:rsid w:val="00276920"/>
    <w:rsid w:val="00276BAC"/>
    <w:rsid w:val="00276BCF"/>
    <w:rsid w:val="00277343"/>
    <w:rsid w:val="002776E6"/>
    <w:rsid w:val="00280863"/>
    <w:rsid w:val="00280ABA"/>
    <w:rsid w:val="00280BEF"/>
    <w:rsid w:val="00280FF2"/>
    <w:rsid w:val="002810B1"/>
    <w:rsid w:val="002811FF"/>
    <w:rsid w:val="0028129D"/>
    <w:rsid w:val="00281391"/>
    <w:rsid w:val="00281402"/>
    <w:rsid w:val="00281405"/>
    <w:rsid w:val="002817A2"/>
    <w:rsid w:val="00281BE0"/>
    <w:rsid w:val="00282089"/>
    <w:rsid w:val="0028218E"/>
    <w:rsid w:val="00282D97"/>
    <w:rsid w:val="00282E1A"/>
    <w:rsid w:val="002831F4"/>
    <w:rsid w:val="0028370E"/>
    <w:rsid w:val="0028373B"/>
    <w:rsid w:val="00283758"/>
    <w:rsid w:val="002838B1"/>
    <w:rsid w:val="00283D32"/>
    <w:rsid w:val="00284B50"/>
    <w:rsid w:val="00284E67"/>
    <w:rsid w:val="0028512B"/>
    <w:rsid w:val="00285862"/>
    <w:rsid w:val="00285F50"/>
    <w:rsid w:val="0028615C"/>
    <w:rsid w:val="00286655"/>
    <w:rsid w:val="00286728"/>
    <w:rsid w:val="00286981"/>
    <w:rsid w:val="002871F5"/>
    <w:rsid w:val="0028796E"/>
    <w:rsid w:val="00287B69"/>
    <w:rsid w:val="00290534"/>
    <w:rsid w:val="00290A49"/>
    <w:rsid w:val="00290C29"/>
    <w:rsid w:val="00291883"/>
    <w:rsid w:val="002918B8"/>
    <w:rsid w:val="00291978"/>
    <w:rsid w:val="00291E78"/>
    <w:rsid w:val="002920D4"/>
    <w:rsid w:val="0029247C"/>
    <w:rsid w:val="002925CB"/>
    <w:rsid w:val="00292E87"/>
    <w:rsid w:val="00292F15"/>
    <w:rsid w:val="00293870"/>
    <w:rsid w:val="0029390F"/>
    <w:rsid w:val="00293A7F"/>
    <w:rsid w:val="0029415F"/>
    <w:rsid w:val="00294184"/>
    <w:rsid w:val="00294186"/>
    <w:rsid w:val="002941EA"/>
    <w:rsid w:val="002943AF"/>
    <w:rsid w:val="002944AE"/>
    <w:rsid w:val="00294A90"/>
    <w:rsid w:val="002952AB"/>
    <w:rsid w:val="00295338"/>
    <w:rsid w:val="00296F80"/>
    <w:rsid w:val="002970C6"/>
    <w:rsid w:val="0029739D"/>
    <w:rsid w:val="00297526"/>
    <w:rsid w:val="002977A7"/>
    <w:rsid w:val="00297A77"/>
    <w:rsid w:val="00297B22"/>
    <w:rsid w:val="002A0D1F"/>
    <w:rsid w:val="002A17AB"/>
    <w:rsid w:val="002A1BF5"/>
    <w:rsid w:val="002A1EA1"/>
    <w:rsid w:val="002A1F0A"/>
    <w:rsid w:val="002A1FCD"/>
    <w:rsid w:val="002A22CE"/>
    <w:rsid w:val="002A2300"/>
    <w:rsid w:val="002A2706"/>
    <w:rsid w:val="002A2A16"/>
    <w:rsid w:val="002A2B1E"/>
    <w:rsid w:val="002A4092"/>
    <w:rsid w:val="002A40BC"/>
    <w:rsid w:val="002A457A"/>
    <w:rsid w:val="002A4598"/>
    <w:rsid w:val="002A45B4"/>
    <w:rsid w:val="002A463F"/>
    <w:rsid w:val="002A489C"/>
    <w:rsid w:val="002A49D7"/>
    <w:rsid w:val="002A4EFE"/>
    <w:rsid w:val="002A4FF3"/>
    <w:rsid w:val="002A53E0"/>
    <w:rsid w:val="002A5A39"/>
    <w:rsid w:val="002A5B8F"/>
    <w:rsid w:val="002A5DDA"/>
    <w:rsid w:val="002A5E1A"/>
    <w:rsid w:val="002A5EA1"/>
    <w:rsid w:val="002A6349"/>
    <w:rsid w:val="002A684C"/>
    <w:rsid w:val="002A70BE"/>
    <w:rsid w:val="002A73C6"/>
    <w:rsid w:val="002A7F27"/>
    <w:rsid w:val="002B045E"/>
    <w:rsid w:val="002B07D9"/>
    <w:rsid w:val="002B09DB"/>
    <w:rsid w:val="002B0A84"/>
    <w:rsid w:val="002B0A9A"/>
    <w:rsid w:val="002B0D7C"/>
    <w:rsid w:val="002B11FD"/>
    <w:rsid w:val="002B1336"/>
    <w:rsid w:val="002B14FC"/>
    <w:rsid w:val="002B17B6"/>
    <w:rsid w:val="002B18EA"/>
    <w:rsid w:val="002B1A1A"/>
    <w:rsid w:val="002B1ACE"/>
    <w:rsid w:val="002B1E4E"/>
    <w:rsid w:val="002B214E"/>
    <w:rsid w:val="002B2A25"/>
    <w:rsid w:val="002B2FA2"/>
    <w:rsid w:val="002B3036"/>
    <w:rsid w:val="002B316F"/>
    <w:rsid w:val="002B324C"/>
    <w:rsid w:val="002B3393"/>
    <w:rsid w:val="002B3419"/>
    <w:rsid w:val="002B3468"/>
    <w:rsid w:val="002B3509"/>
    <w:rsid w:val="002B3B2D"/>
    <w:rsid w:val="002B3B52"/>
    <w:rsid w:val="002B42DC"/>
    <w:rsid w:val="002B4B02"/>
    <w:rsid w:val="002B4B8B"/>
    <w:rsid w:val="002B4BCE"/>
    <w:rsid w:val="002B52F4"/>
    <w:rsid w:val="002B547A"/>
    <w:rsid w:val="002B5C8F"/>
    <w:rsid w:val="002B5D8B"/>
    <w:rsid w:val="002B6762"/>
    <w:rsid w:val="002B685C"/>
    <w:rsid w:val="002B69F2"/>
    <w:rsid w:val="002B6A21"/>
    <w:rsid w:val="002B70EC"/>
    <w:rsid w:val="002B715D"/>
    <w:rsid w:val="002B75FB"/>
    <w:rsid w:val="002B7AE1"/>
    <w:rsid w:val="002B7B9B"/>
    <w:rsid w:val="002B7C7A"/>
    <w:rsid w:val="002C07A3"/>
    <w:rsid w:val="002C1090"/>
    <w:rsid w:val="002C1DBD"/>
    <w:rsid w:val="002C1F58"/>
    <w:rsid w:val="002C24AF"/>
    <w:rsid w:val="002C24D3"/>
    <w:rsid w:val="002C28FC"/>
    <w:rsid w:val="002C2977"/>
    <w:rsid w:val="002C2B33"/>
    <w:rsid w:val="002C2D45"/>
    <w:rsid w:val="002C349C"/>
    <w:rsid w:val="002C3A4D"/>
    <w:rsid w:val="002C3F3E"/>
    <w:rsid w:val="002C42F2"/>
    <w:rsid w:val="002C460B"/>
    <w:rsid w:val="002C4A38"/>
    <w:rsid w:val="002C4B56"/>
    <w:rsid w:val="002C4C93"/>
    <w:rsid w:val="002C4D89"/>
    <w:rsid w:val="002C4F1D"/>
    <w:rsid w:val="002C504B"/>
    <w:rsid w:val="002C56AB"/>
    <w:rsid w:val="002C58C4"/>
    <w:rsid w:val="002C58D3"/>
    <w:rsid w:val="002C596E"/>
    <w:rsid w:val="002C6927"/>
    <w:rsid w:val="002C6B96"/>
    <w:rsid w:val="002C6CDD"/>
    <w:rsid w:val="002C6F01"/>
    <w:rsid w:val="002C6F7D"/>
    <w:rsid w:val="002C75D4"/>
    <w:rsid w:val="002C795D"/>
    <w:rsid w:val="002C7D7C"/>
    <w:rsid w:val="002C7E06"/>
    <w:rsid w:val="002C7F4E"/>
    <w:rsid w:val="002D000C"/>
    <w:rsid w:val="002D01F3"/>
    <w:rsid w:val="002D03F8"/>
    <w:rsid w:val="002D04BA"/>
    <w:rsid w:val="002D0706"/>
    <w:rsid w:val="002D0931"/>
    <w:rsid w:val="002D0947"/>
    <w:rsid w:val="002D0A4B"/>
    <w:rsid w:val="002D0F0D"/>
    <w:rsid w:val="002D1178"/>
    <w:rsid w:val="002D12FC"/>
    <w:rsid w:val="002D1FA7"/>
    <w:rsid w:val="002D2298"/>
    <w:rsid w:val="002D23E6"/>
    <w:rsid w:val="002D2EC5"/>
    <w:rsid w:val="002D2F1B"/>
    <w:rsid w:val="002D3121"/>
    <w:rsid w:val="002D3D21"/>
    <w:rsid w:val="002D4045"/>
    <w:rsid w:val="002D42AE"/>
    <w:rsid w:val="002D4398"/>
    <w:rsid w:val="002D44DE"/>
    <w:rsid w:val="002D4915"/>
    <w:rsid w:val="002D4A4F"/>
    <w:rsid w:val="002D4B51"/>
    <w:rsid w:val="002D52CA"/>
    <w:rsid w:val="002D59D1"/>
    <w:rsid w:val="002D5E0F"/>
    <w:rsid w:val="002D60AD"/>
    <w:rsid w:val="002D6188"/>
    <w:rsid w:val="002D687B"/>
    <w:rsid w:val="002D6A03"/>
    <w:rsid w:val="002D706E"/>
    <w:rsid w:val="002D7111"/>
    <w:rsid w:val="002D7209"/>
    <w:rsid w:val="002D73B1"/>
    <w:rsid w:val="002D7452"/>
    <w:rsid w:val="002D76D6"/>
    <w:rsid w:val="002D7727"/>
    <w:rsid w:val="002D79CF"/>
    <w:rsid w:val="002D7D4A"/>
    <w:rsid w:val="002E0226"/>
    <w:rsid w:val="002E059D"/>
    <w:rsid w:val="002E05F4"/>
    <w:rsid w:val="002E100F"/>
    <w:rsid w:val="002E102C"/>
    <w:rsid w:val="002E10CE"/>
    <w:rsid w:val="002E1854"/>
    <w:rsid w:val="002E18DD"/>
    <w:rsid w:val="002E1AA4"/>
    <w:rsid w:val="002E2166"/>
    <w:rsid w:val="002E2751"/>
    <w:rsid w:val="002E30E7"/>
    <w:rsid w:val="002E3791"/>
    <w:rsid w:val="002E4062"/>
    <w:rsid w:val="002E413A"/>
    <w:rsid w:val="002E4BC0"/>
    <w:rsid w:val="002E4C47"/>
    <w:rsid w:val="002E4FB1"/>
    <w:rsid w:val="002E5000"/>
    <w:rsid w:val="002E52DF"/>
    <w:rsid w:val="002E5556"/>
    <w:rsid w:val="002E577A"/>
    <w:rsid w:val="002E5EFE"/>
    <w:rsid w:val="002E6127"/>
    <w:rsid w:val="002E644A"/>
    <w:rsid w:val="002E6A97"/>
    <w:rsid w:val="002E6AEE"/>
    <w:rsid w:val="002E6CB8"/>
    <w:rsid w:val="002E6DE0"/>
    <w:rsid w:val="002E72F6"/>
    <w:rsid w:val="002E7464"/>
    <w:rsid w:val="002E7513"/>
    <w:rsid w:val="002E75EF"/>
    <w:rsid w:val="002E7CE6"/>
    <w:rsid w:val="002F0202"/>
    <w:rsid w:val="002F0804"/>
    <w:rsid w:val="002F0D57"/>
    <w:rsid w:val="002F0FE1"/>
    <w:rsid w:val="002F1174"/>
    <w:rsid w:val="002F13C6"/>
    <w:rsid w:val="002F1719"/>
    <w:rsid w:val="002F1893"/>
    <w:rsid w:val="002F1895"/>
    <w:rsid w:val="002F1A38"/>
    <w:rsid w:val="002F1F62"/>
    <w:rsid w:val="002F2106"/>
    <w:rsid w:val="002F2119"/>
    <w:rsid w:val="002F2305"/>
    <w:rsid w:val="002F26D4"/>
    <w:rsid w:val="002F2784"/>
    <w:rsid w:val="002F2852"/>
    <w:rsid w:val="002F2A21"/>
    <w:rsid w:val="002F2E82"/>
    <w:rsid w:val="002F2FE8"/>
    <w:rsid w:val="002F3DDB"/>
    <w:rsid w:val="002F4540"/>
    <w:rsid w:val="002F4EF9"/>
    <w:rsid w:val="002F510F"/>
    <w:rsid w:val="002F535D"/>
    <w:rsid w:val="002F5672"/>
    <w:rsid w:val="002F57C8"/>
    <w:rsid w:val="002F57FD"/>
    <w:rsid w:val="002F5C77"/>
    <w:rsid w:val="002F5D73"/>
    <w:rsid w:val="002F5DB8"/>
    <w:rsid w:val="002F6409"/>
    <w:rsid w:val="002F694D"/>
    <w:rsid w:val="002F69F6"/>
    <w:rsid w:val="002F6B33"/>
    <w:rsid w:val="002F6B97"/>
    <w:rsid w:val="002F6C12"/>
    <w:rsid w:val="002F7085"/>
    <w:rsid w:val="002F7263"/>
    <w:rsid w:val="002F77B8"/>
    <w:rsid w:val="002F7868"/>
    <w:rsid w:val="002F78A4"/>
    <w:rsid w:val="003005C5"/>
    <w:rsid w:val="00300AE0"/>
    <w:rsid w:val="00301377"/>
    <w:rsid w:val="003016DF"/>
    <w:rsid w:val="00301AB0"/>
    <w:rsid w:val="00301D04"/>
    <w:rsid w:val="00301D4D"/>
    <w:rsid w:val="00301E13"/>
    <w:rsid w:val="00302411"/>
    <w:rsid w:val="00302448"/>
    <w:rsid w:val="00302716"/>
    <w:rsid w:val="00302A50"/>
    <w:rsid w:val="00302DB7"/>
    <w:rsid w:val="00302E50"/>
    <w:rsid w:val="003031FA"/>
    <w:rsid w:val="00303A99"/>
    <w:rsid w:val="00304166"/>
    <w:rsid w:val="00304225"/>
    <w:rsid w:val="00304F1C"/>
    <w:rsid w:val="0030543D"/>
    <w:rsid w:val="0030547C"/>
    <w:rsid w:val="00305BB4"/>
    <w:rsid w:val="00305C12"/>
    <w:rsid w:val="00305CB6"/>
    <w:rsid w:val="00305F39"/>
    <w:rsid w:val="00306140"/>
    <w:rsid w:val="003063F8"/>
    <w:rsid w:val="003064C2"/>
    <w:rsid w:val="00306659"/>
    <w:rsid w:val="0030681E"/>
    <w:rsid w:val="00306883"/>
    <w:rsid w:val="003069E0"/>
    <w:rsid w:val="00307166"/>
    <w:rsid w:val="00307542"/>
    <w:rsid w:val="0030756A"/>
    <w:rsid w:val="00307C7A"/>
    <w:rsid w:val="00307DEF"/>
    <w:rsid w:val="00307F63"/>
    <w:rsid w:val="00310196"/>
    <w:rsid w:val="00310470"/>
    <w:rsid w:val="003107BE"/>
    <w:rsid w:val="00310B0D"/>
    <w:rsid w:val="00310D32"/>
    <w:rsid w:val="00310E7A"/>
    <w:rsid w:val="003111C6"/>
    <w:rsid w:val="003117CA"/>
    <w:rsid w:val="00311A2F"/>
    <w:rsid w:val="00311CDE"/>
    <w:rsid w:val="00311F1F"/>
    <w:rsid w:val="00311F80"/>
    <w:rsid w:val="00312006"/>
    <w:rsid w:val="00312218"/>
    <w:rsid w:val="003126AF"/>
    <w:rsid w:val="003128F3"/>
    <w:rsid w:val="00312B84"/>
    <w:rsid w:val="00312F9F"/>
    <w:rsid w:val="003131AA"/>
    <w:rsid w:val="00313BD6"/>
    <w:rsid w:val="00313C3C"/>
    <w:rsid w:val="00313CC0"/>
    <w:rsid w:val="00313D10"/>
    <w:rsid w:val="00313F12"/>
    <w:rsid w:val="00313F54"/>
    <w:rsid w:val="00314152"/>
    <w:rsid w:val="003144AB"/>
    <w:rsid w:val="003145C4"/>
    <w:rsid w:val="003146DF"/>
    <w:rsid w:val="00314715"/>
    <w:rsid w:val="0031479E"/>
    <w:rsid w:val="00314A13"/>
    <w:rsid w:val="00314E9A"/>
    <w:rsid w:val="00314F3A"/>
    <w:rsid w:val="00314F67"/>
    <w:rsid w:val="003150CA"/>
    <w:rsid w:val="00315188"/>
    <w:rsid w:val="003152F2"/>
    <w:rsid w:val="0031530A"/>
    <w:rsid w:val="003160F2"/>
    <w:rsid w:val="0031644E"/>
    <w:rsid w:val="00317218"/>
    <w:rsid w:val="00317283"/>
    <w:rsid w:val="003172E8"/>
    <w:rsid w:val="00317455"/>
    <w:rsid w:val="00317A30"/>
    <w:rsid w:val="00317C16"/>
    <w:rsid w:val="00317E5C"/>
    <w:rsid w:val="0032014E"/>
    <w:rsid w:val="00320319"/>
    <w:rsid w:val="00320488"/>
    <w:rsid w:val="003204FE"/>
    <w:rsid w:val="00320503"/>
    <w:rsid w:val="0032077A"/>
    <w:rsid w:val="003207D1"/>
    <w:rsid w:val="00320C56"/>
    <w:rsid w:val="00320FC5"/>
    <w:rsid w:val="003214B1"/>
    <w:rsid w:val="003216BC"/>
    <w:rsid w:val="00321F7C"/>
    <w:rsid w:val="00321FEF"/>
    <w:rsid w:val="003220C9"/>
    <w:rsid w:val="0032223F"/>
    <w:rsid w:val="003225E8"/>
    <w:rsid w:val="00322861"/>
    <w:rsid w:val="00322D96"/>
    <w:rsid w:val="00323424"/>
    <w:rsid w:val="00323682"/>
    <w:rsid w:val="00323BC0"/>
    <w:rsid w:val="00323EF2"/>
    <w:rsid w:val="00324542"/>
    <w:rsid w:val="00324856"/>
    <w:rsid w:val="00324930"/>
    <w:rsid w:val="00324AD8"/>
    <w:rsid w:val="00324BB1"/>
    <w:rsid w:val="00324E85"/>
    <w:rsid w:val="00325194"/>
    <w:rsid w:val="003255B8"/>
    <w:rsid w:val="0032577B"/>
    <w:rsid w:val="00325C6C"/>
    <w:rsid w:val="00325D99"/>
    <w:rsid w:val="00325F3F"/>
    <w:rsid w:val="0032624D"/>
    <w:rsid w:val="003264BE"/>
    <w:rsid w:val="003268D1"/>
    <w:rsid w:val="00326C95"/>
    <w:rsid w:val="00326F85"/>
    <w:rsid w:val="0032717F"/>
    <w:rsid w:val="003272CB"/>
    <w:rsid w:val="00327770"/>
    <w:rsid w:val="003302D9"/>
    <w:rsid w:val="003305E6"/>
    <w:rsid w:val="0033068E"/>
    <w:rsid w:val="00330BD1"/>
    <w:rsid w:val="00331265"/>
    <w:rsid w:val="003315FF"/>
    <w:rsid w:val="00331726"/>
    <w:rsid w:val="00331B89"/>
    <w:rsid w:val="00331D54"/>
    <w:rsid w:val="00332936"/>
    <w:rsid w:val="00332CDF"/>
    <w:rsid w:val="00332F98"/>
    <w:rsid w:val="00332FD7"/>
    <w:rsid w:val="00333015"/>
    <w:rsid w:val="0033331F"/>
    <w:rsid w:val="00333DA7"/>
    <w:rsid w:val="00333E73"/>
    <w:rsid w:val="00334200"/>
    <w:rsid w:val="00334342"/>
    <w:rsid w:val="003345C3"/>
    <w:rsid w:val="00334757"/>
    <w:rsid w:val="00334DD8"/>
    <w:rsid w:val="00335284"/>
    <w:rsid w:val="003352B1"/>
    <w:rsid w:val="003353B2"/>
    <w:rsid w:val="003355F5"/>
    <w:rsid w:val="00335753"/>
    <w:rsid w:val="00336819"/>
    <w:rsid w:val="00336A7D"/>
    <w:rsid w:val="00336EEE"/>
    <w:rsid w:val="003370CE"/>
    <w:rsid w:val="00337377"/>
    <w:rsid w:val="0033750F"/>
    <w:rsid w:val="00337858"/>
    <w:rsid w:val="00337CE3"/>
    <w:rsid w:val="00337E3D"/>
    <w:rsid w:val="00337E46"/>
    <w:rsid w:val="00340627"/>
    <w:rsid w:val="003408AF"/>
    <w:rsid w:val="003408CE"/>
    <w:rsid w:val="00340B53"/>
    <w:rsid w:val="00340B61"/>
    <w:rsid w:val="00341059"/>
    <w:rsid w:val="003411A3"/>
    <w:rsid w:val="003412FF"/>
    <w:rsid w:val="0034153A"/>
    <w:rsid w:val="003417AC"/>
    <w:rsid w:val="003417F1"/>
    <w:rsid w:val="00341870"/>
    <w:rsid w:val="00341AFE"/>
    <w:rsid w:val="00341C42"/>
    <w:rsid w:val="00342268"/>
    <w:rsid w:val="00342343"/>
    <w:rsid w:val="00342344"/>
    <w:rsid w:val="00342763"/>
    <w:rsid w:val="00342DEF"/>
    <w:rsid w:val="00342E25"/>
    <w:rsid w:val="00342EF2"/>
    <w:rsid w:val="003434A8"/>
    <w:rsid w:val="00343691"/>
    <w:rsid w:val="00343A1E"/>
    <w:rsid w:val="00344C6C"/>
    <w:rsid w:val="00344F80"/>
    <w:rsid w:val="003452C8"/>
    <w:rsid w:val="0034556C"/>
    <w:rsid w:val="00345602"/>
    <w:rsid w:val="00345C4B"/>
    <w:rsid w:val="00345D83"/>
    <w:rsid w:val="0034608B"/>
    <w:rsid w:val="00346ADC"/>
    <w:rsid w:val="00346DA0"/>
    <w:rsid w:val="00346FFC"/>
    <w:rsid w:val="00347187"/>
    <w:rsid w:val="00347233"/>
    <w:rsid w:val="00347371"/>
    <w:rsid w:val="00347404"/>
    <w:rsid w:val="003474C0"/>
    <w:rsid w:val="00347FC1"/>
    <w:rsid w:val="0035029B"/>
    <w:rsid w:val="003504C1"/>
    <w:rsid w:val="0035078D"/>
    <w:rsid w:val="00350BD8"/>
    <w:rsid w:val="00350D12"/>
    <w:rsid w:val="00351129"/>
    <w:rsid w:val="003513E5"/>
    <w:rsid w:val="0035191F"/>
    <w:rsid w:val="00351C60"/>
    <w:rsid w:val="00352012"/>
    <w:rsid w:val="00352020"/>
    <w:rsid w:val="0035289E"/>
    <w:rsid w:val="00352FF8"/>
    <w:rsid w:val="003532DB"/>
    <w:rsid w:val="00353836"/>
    <w:rsid w:val="00353A1F"/>
    <w:rsid w:val="00353CCD"/>
    <w:rsid w:val="00353CDB"/>
    <w:rsid w:val="00354076"/>
    <w:rsid w:val="00354945"/>
    <w:rsid w:val="00354998"/>
    <w:rsid w:val="00354A63"/>
    <w:rsid w:val="00354B4F"/>
    <w:rsid w:val="003551D0"/>
    <w:rsid w:val="0035524A"/>
    <w:rsid w:val="00355BEC"/>
    <w:rsid w:val="00355C53"/>
    <w:rsid w:val="00355C80"/>
    <w:rsid w:val="00355FDF"/>
    <w:rsid w:val="0035602A"/>
    <w:rsid w:val="0035619F"/>
    <w:rsid w:val="0035695F"/>
    <w:rsid w:val="00356B2B"/>
    <w:rsid w:val="00357010"/>
    <w:rsid w:val="00357524"/>
    <w:rsid w:val="003575C7"/>
    <w:rsid w:val="00357760"/>
    <w:rsid w:val="003578EE"/>
    <w:rsid w:val="00357C65"/>
    <w:rsid w:val="00357E7C"/>
    <w:rsid w:val="0036022A"/>
    <w:rsid w:val="003607D6"/>
    <w:rsid w:val="00360D9A"/>
    <w:rsid w:val="0036109B"/>
    <w:rsid w:val="003611A5"/>
    <w:rsid w:val="00361283"/>
    <w:rsid w:val="003613BB"/>
    <w:rsid w:val="003613E5"/>
    <w:rsid w:val="00361442"/>
    <w:rsid w:val="003614A1"/>
    <w:rsid w:val="003614A9"/>
    <w:rsid w:val="00361C36"/>
    <w:rsid w:val="00361D06"/>
    <w:rsid w:val="00361EB1"/>
    <w:rsid w:val="00362252"/>
    <w:rsid w:val="003626C5"/>
    <w:rsid w:val="003627DF"/>
    <w:rsid w:val="003628C4"/>
    <w:rsid w:val="003628FE"/>
    <w:rsid w:val="00362B01"/>
    <w:rsid w:val="00362DBD"/>
    <w:rsid w:val="0036305F"/>
    <w:rsid w:val="003630CD"/>
    <w:rsid w:val="0036374F"/>
    <w:rsid w:val="0036391F"/>
    <w:rsid w:val="00363BAF"/>
    <w:rsid w:val="00363E3B"/>
    <w:rsid w:val="0036447D"/>
    <w:rsid w:val="003644E4"/>
    <w:rsid w:val="0036459C"/>
    <w:rsid w:val="003647A4"/>
    <w:rsid w:val="00364A77"/>
    <w:rsid w:val="003657B0"/>
    <w:rsid w:val="0036587E"/>
    <w:rsid w:val="00365A0C"/>
    <w:rsid w:val="00365A68"/>
    <w:rsid w:val="00365BEF"/>
    <w:rsid w:val="003660E0"/>
    <w:rsid w:val="0036632F"/>
    <w:rsid w:val="003664F6"/>
    <w:rsid w:val="003665EB"/>
    <w:rsid w:val="00366798"/>
    <w:rsid w:val="003667EB"/>
    <w:rsid w:val="00366988"/>
    <w:rsid w:val="00366CDB"/>
    <w:rsid w:val="00366CE9"/>
    <w:rsid w:val="00366DD1"/>
    <w:rsid w:val="003675C6"/>
    <w:rsid w:val="00367848"/>
    <w:rsid w:val="003678B8"/>
    <w:rsid w:val="00367B45"/>
    <w:rsid w:val="00367C77"/>
    <w:rsid w:val="00370247"/>
    <w:rsid w:val="00370304"/>
    <w:rsid w:val="0037030B"/>
    <w:rsid w:val="003703E0"/>
    <w:rsid w:val="0037050C"/>
    <w:rsid w:val="00370626"/>
    <w:rsid w:val="00370E35"/>
    <w:rsid w:val="00370F1C"/>
    <w:rsid w:val="00370FC2"/>
    <w:rsid w:val="003710A5"/>
    <w:rsid w:val="00371490"/>
    <w:rsid w:val="00372433"/>
    <w:rsid w:val="003727FB"/>
    <w:rsid w:val="0037313A"/>
    <w:rsid w:val="003735FE"/>
    <w:rsid w:val="0037383B"/>
    <w:rsid w:val="0037400D"/>
    <w:rsid w:val="0037404A"/>
    <w:rsid w:val="003749FE"/>
    <w:rsid w:val="00374A4F"/>
    <w:rsid w:val="00374F38"/>
    <w:rsid w:val="00375624"/>
    <w:rsid w:val="0037574D"/>
    <w:rsid w:val="00376195"/>
    <w:rsid w:val="00376588"/>
    <w:rsid w:val="00376A1E"/>
    <w:rsid w:val="00376C0D"/>
    <w:rsid w:val="003770DE"/>
    <w:rsid w:val="003772ED"/>
    <w:rsid w:val="003775AD"/>
    <w:rsid w:val="00377912"/>
    <w:rsid w:val="00377CC1"/>
    <w:rsid w:val="00377D09"/>
    <w:rsid w:val="00380407"/>
    <w:rsid w:val="00380951"/>
    <w:rsid w:val="003814AD"/>
    <w:rsid w:val="003814C1"/>
    <w:rsid w:val="00381862"/>
    <w:rsid w:val="00382331"/>
    <w:rsid w:val="00382795"/>
    <w:rsid w:val="00382A47"/>
    <w:rsid w:val="00382B70"/>
    <w:rsid w:val="00382F4A"/>
    <w:rsid w:val="0038307B"/>
    <w:rsid w:val="0038333D"/>
    <w:rsid w:val="0038358C"/>
    <w:rsid w:val="00383954"/>
    <w:rsid w:val="0038446C"/>
    <w:rsid w:val="00384B15"/>
    <w:rsid w:val="00384B9F"/>
    <w:rsid w:val="00384C18"/>
    <w:rsid w:val="00385120"/>
    <w:rsid w:val="00385F63"/>
    <w:rsid w:val="0038611C"/>
    <w:rsid w:val="003866F9"/>
    <w:rsid w:val="00386767"/>
    <w:rsid w:val="00387088"/>
    <w:rsid w:val="003872BA"/>
    <w:rsid w:val="00387711"/>
    <w:rsid w:val="00387789"/>
    <w:rsid w:val="00387AE3"/>
    <w:rsid w:val="00387BE8"/>
    <w:rsid w:val="00387ED3"/>
    <w:rsid w:val="00390985"/>
    <w:rsid w:val="003910C9"/>
    <w:rsid w:val="00391437"/>
    <w:rsid w:val="00391539"/>
    <w:rsid w:val="003918A1"/>
    <w:rsid w:val="00391DB2"/>
    <w:rsid w:val="00392860"/>
    <w:rsid w:val="00393C24"/>
    <w:rsid w:val="00393D91"/>
    <w:rsid w:val="00393EDE"/>
    <w:rsid w:val="00394005"/>
    <w:rsid w:val="00394114"/>
    <w:rsid w:val="00394200"/>
    <w:rsid w:val="00394282"/>
    <w:rsid w:val="003945F8"/>
    <w:rsid w:val="003946E9"/>
    <w:rsid w:val="003947EB"/>
    <w:rsid w:val="00394D4D"/>
    <w:rsid w:val="00394D56"/>
    <w:rsid w:val="00394E2E"/>
    <w:rsid w:val="0039525C"/>
    <w:rsid w:val="00395F3C"/>
    <w:rsid w:val="00395FCF"/>
    <w:rsid w:val="00396032"/>
    <w:rsid w:val="00396090"/>
    <w:rsid w:val="0039651C"/>
    <w:rsid w:val="00396597"/>
    <w:rsid w:val="00396B70"/>
    <w:rsid w:val="00396E1E"/>
    <w:rsid w:val="0039714B"/>
    <w:rsid w:val="00397429"/>
    <w:rsid w:val="00397BAE"/>
    <w:rsid w:val="00397EC3"/>
    <w:rsid w:val="00397EC7"/>
    <w:rsid w:val="00397F07"/>
    <w:rsid w:val="003A00D8"/>
    <w:rsid w:val="003A07CA"/>
    <w:rsid w:val="003A0B59"/>
    <w:rsid w:val="003A0BA3"/>
    <w:rsid w:val="003A0BA5"/>
    <w:rsid w:val="003A0CAA"/>
    <w:rsid w:val="003A11E3"/>
    <w:rsid w:val="003A15DC"/>
    <w:rsid w:val="003A194D"/>
    <w:rsid w:val="003A1DEB"/>
    <w:rsid w:val="003A2094"/>
    <w:rsid w:val="003A282F"/>
    <w:rsid w:val="003A2E8F"/>
    <w:rsid w:val="003A3DB6"/>
    <w:rsid w:val="003A3E5E"/>
    <w:rsid w:val="003A4033"/>
    <w:rsid w:val="003A426D"/>
    <w:rsid w:val="003A4CFB"/>
    <w:rsid w:val="003A503A"/>
    <w:rsid w:val="003A5120"/>
    <w:rsid w:val="003A59DA"/>
    <w:rsid w:val="003A5DD5"/>
    <w:rsid w:val="003A6078"/>
    <w:rsid w:val="003A646B"/>
    <w:rsid w:val="003A666E"/>
    <w:rsid w:val="003A6DC5"/>
    <w:rsid w:val="003A6DE6"/>
    <w:rsid w:val="003A6F14"/>
    <w:rsid w:val="003A6F6A"/>
    <w:rsid w:val="003A72D5"/>
    <w:rsid w:val="003A7557"/>
    <w:rsid w:val="003A7838"/>
    <w:rsid w:val="003A7D20"/>
    <w:rsid w:val="003B0720"/>
    <w:rsid w:val="003B0895"/>
    <w:rsid w:val="003B09E6"/>
    <w:rsid w:val="003B09F6"/>
    <w:rsid w:val="003B135B"/>
    <w:rsid w:val="003B1404"/>
    <w:rsid w:val="003B1844"/>
    <w:rsid w:val="003B1AD9"/>
    <w:rsid w:val="003B1AE0"/>
    <w:rsid w:val="003B1DAA"/>
    <w:rsid w:val="003B220B"/>
    <w:rsid w:val="003B2227"/>
    <w:rsid w:val="003B2479"/>
    <w:rsid w:val="003B267E"/>
    <w:rsid w:val="003B27E9"/>
    <w:rsid w:val="003B2D2A"/>
    <w:rsid w:val="003B3142"/>
    <w:rsid w:val="003B32D8"/>
    <w:rsid w:val="003B3699"/>
    <w:rsid w:val="003B3877"/>
    <w:rsid w:val="003B3ADE"/>
    <w:rsid w:val="003B3BD4"/>
    <w:rsid w:val="003B3C7F"/>
    <w:rsid w:val="003B438A"/>
    <w:rsid w:val="003B43EC"/>
    <w:rsid w:val="003B46C2"/>
    <w:rsid w:val="003B4724"/>
    <w:rsid w:val="003B483F"/>
    <w:rsid w:val="003B4A7E"/>
    <w:rsid w:val="003B4E97"/>
    <w:rsid w:val="003B50F9"/>
    <w:rsid w:val="003B56BE"/>
    <w:rsid w:val="003B5A4B"/>
    <w:rsid w:val="003B5AC4"/>
    <w:rsid w:val="003B5FE7"/>
    <w:rsid w:val="003B6315"/>
    <w:rsid w:val="003B635D"/>
    <w:rsid w:val="003B6661"/>
    <w:rsid w:val="003B6722"/>
    <w:rsid w:val="003B68A5"/>
    <w:rsid w:val="003B6FB8"/>
    <w:rsid w:val="003B73CD"/>
    <w:rsid w:val="003B7999"/>
    <w:rsid w:val="003B7CD1"/>
    <w:rsid w:val="003C02D4"/>
    <w:rsid w:val="003C0D57"/>
    <w:rsid w:val="003C152F"/>
    <w:rsid w:val="003C1551"/>
    <w:rsid w:val="003C156F"/>
    <w:rsid w:val="003C1A07"/>
    <w:rsid w:val="003C1AE7"/>
    <w:rsid w:val="003C1C23"/>
    <w:rsid w:val="003C1D43"/>
    <w:rsid w:val="003C229A"/>
    <w:rsid w:val="003C23DC"/>
    <w:rsid w:val="003C24BE"/>
    <w:rsid w:val="003C2540"/>
    <w:rsid w:val="003C2726"/>
    <w:rsid w:val="003C2F13"/>
    <w:rsid w:val="003C373E"/>
    <w:rsid w:val="003C3B8B"/>
    <w:rsid w:val="003C40E9"/>
    <w:rsid w:val="003C55A5"/>
    <w:rsid w:val="003C5664"/>
    <w:rsid w:val="003C5C64"/>
    <w:rsid w:val="003C5E2E"/>
    <w:rsid w:val="003C5FA1"/>
    <w:rsid w:val="003C6224"/>
    <w:rsid w:val="003C6561"/>
    <w:rsid w:val="003C6BC1"/>
    <w:rsid w:val="003C6E0B"/>
    <w:rsid w:val="003C7452"/>
    <w:rsid w:val="003C7912"/>
    <w:rsid w:val="003C7AF2"/>
    <w:rsid w:val="003C7C65"/>
    <w:rsid w:val="003C7D62"/>
    <w:rsid w:val="003D0210"/>
    <w:rsid w:val="003D0505"/>
    <w:rsid w:val="003D0724"/>
    <w:rsid w:val="003D077E"/>
    <w:rsid w:val="003D0D7F"/>
    <w:rsid w:val="003D0E00"/>
    <w:rsid w:val="003D11F8"/>
    <w:rsid w:val="003D1331"/>
    <w:rsid w:val="003D17FA"/>
    <w:rsid w:val="003D1BE6"/>
    <w:rsid w:val="003D1F6B"/>
    <w:rsid w:val="003D1F93"/>
    <w:rsid w:val="003D2147"/>
    <w:rsid w:val="003D2258"/>
    <w:rsid w:val="003D233A"/>
    <w:rsid w:val="003D2501"/>
    <w:rsid w:val="003D2A74"/>
    <w:rsid w:val="003D2DBF"/>
    <w:rsid w:val="003D36B6"/>
    <w:rsid w:val="003D376F"/>
    <w:rsid w:val="003D3ABD"/>
    <w:rsid w:val="003D4122"/>
    <w:rsid w:val="003D42E3"/>
    <w:rsid w:val="003D4991"/>
    <w:rsid w:val="003D4A08"/>
    <w:rsid w:val="003D4AE7"/>
    <w:rsid w:val="003D4EDE"/>
    <w:rsid w:val="003D555C"/>
    <w:rsid w:val="003D5CF5"/>
    <w:rsid w:val="003D66A8"/>
    <w:rsid w:val="003D6998"/>
    <w:rsid w:val="003D6A4F"/>
    <w:rsid w:val="003D6C26"/>
    <w:rsid w:val="003D70AA"/>
    <w:rsid w:val="003D7435"/>
    <w:rsid w:val="003D7729"/>
    <w:rsid w:val="003D7BA1"/>
    <w:rsid w:val="003D7BC4"/>
    <w:rsid w:val="003E007C"/>
    <w:rsid w:val="003E088C"/>
    <w:rsid w:val="003E0935"/>
    <w:rsid w:val="003E150F"/>
    <w:rsid w:val="003E1805"/>
    <w:rsid w:val="003E1887"/>
    <w:rsid w:val="003E1FA6"/>
    <w:rsid w:val="003E224B"/>
    <w:rsid w:val="003E25D1"/>
    <w:rsid w:val="003E2950"/>
    <w:rsid w:val="003E35A4"/>
    <w:rsid w:val="003E36B8"/>
    <w:rsid w:val="003E3869"/>
    <w:rsid w:val="003E399E"/>
    <w:rsid w:val="003E3ECB"/>
    <w:rsid w:val="003E439F"/>
    <w:rsid w:val="003E4AE8"/>
    <w:rsid w:val="003E4B38"/>
    <w:rsid w:val="003E4EBC"/>
    <w:rsid w:val="003E4F2C"/>
    <w:rsid w:val="003E5268"/>
    <w:rsid w:val="003E54DE"/>
    <w:rsid w:val="003E553C"/>
    <w:rsid w:val="003E559C"/>
    <w:rsid w:val="003E5793"/>
    <w:rsid w:val="003E5B1C"/>
    <w:rsid w:val="003E5B46"/>
    <w:rsid w:val="003E5BFA"/>
    <w:rsid w:val="003E5CB7"/>
    <w:rsid w:val="003E6200"/>
    <w:rsid w:val="003E67CD"/>
    <w:rsid w:val="003E7002"/>
    <w:rsid w:val="003E7172"/>
    <w:rsid w:val="003E71F9"/>
    <w:rsid w:val="003E7715"/>
    <w:rsid w:val="003E7A89"/>
    <w:rsid w:val="003E7B10"/>
    <w:rsid w:val="003F02B2"/>
    <w:rsid w:val="003F0437"/>
    <w:rsid w:val="003F0EA1"/>
    <w:rsid w:val="003F1557"/>
    <w:rsid w:val="003F1A8B"/>
    <w:rsid w:val="003F1FBB"/>
    <w:rsid w:val="003F2215"/>
    <w:rsid w:val="003F23FC"/>
    <w:rsid w:val="003F25D7"/>
    <w:rsid w:val="003F2695"/>
    <w:rsid w:val="003F274B"/>
    <w:rsid w:val="003F3AA0"/>
    <w:rsid w:val="003F3AB9"/>
    <w:rsid w:val="003F3BBA"/>
    <w:rsid w:val="003F3BFE"/>
    <w:rsid w:val="003F3D01"/>
    <w:rsid w:val="003F3D69"/>
    <w:rsid w:val="003F3DE0"/>
    <w:rsid w:val="003F43B1"/>
    <w:rsid w:val="003F4811"/>
    <w:rsid w:val="003F4AF2"/>
    <w:rsid w:val="003F4C27"/>
    <w:rsid w:val="003F4D41"/>
    <w:rsid w:val="003F4D85"/>
    <w:rsid w:val="003F525A"/>
    <w:rsid w:val="003F540B"/>
    <w:rsid w:val="003F55E2"/>
    <w:rsid w:val="003F5936"/>
    <w:rsid w:val="003F6467"/>
    <w:rsid w:val="003F65DE"/>
    <w:rsid w:val="003F759A"/>
    <w:rsid w:val="003F7646"/>
    <w:rsid w:val="003F7659"/>
    <w:rsid w:val="003F7AA6"/>
    <w:rsid w:val="003F7CAF"/>
    <w:rsid w:val="004000DD"/>
    <w:rsid w:val="004006E8"/>
    <w:rsid w:val="00400838"/>
    <w:rsid w:val="00400CAE"/>
    <w:rsid w:val="00400EF4"/>
    <w:rsid w:val="004010EC"/>
    <w:rsid w:val="004012E7"/>
    <w:rsid w:val="0040166E"/>
    <w:rsid w:val="00401753"/>
    <w:rsid w:val="00401D4A"/>
    <w:rsid w:val="00402242"/>
    <w:rsid w:val="0040260A"/>
    <w:rsid w:val="0040271A"/>
    <w:rsid w:val="0040272B"/>
    <w:rsid w:val="00402931"/>
    <w:rsid w:val="00402B56"/>
    <w:rsid w:val="00402D7A"/>
    <w:rsid w:val="00402E7A"/>
    <w:rsid w:val="004030B9"/>
    <w:rsid w:val="004035C1"/>
    <w:rsid w:val="004035FF"/>
    <w:rsid w:val="00403803"/>
    <w:rsid w:val="00403B2F"/>
    <w:rsid w:val="00404310"/>
    <w:rsid w:val="00404920"/>
    <w:rsid w:val="00404F2E"/>
    <w:rsid w:val="004052F4"/>
    <w:rsid w:val="0040550D"/>
    <w:rsid w:val="00405715"/>
    <w:rsid w:val="004058F8"/>
    <w:rsid w:val="00405A3E"/>
    <w:rsid w:val="00406140"/>
    <w:rsid w:val="004062E3"/>
    <w:rsid w:val="00406542"/>
    <w:rsid w:val="004068C7"/>
    <w:rsid w:val="004068E6"/>
    <w:rsid w:val="00406AB4"/>
    <w:rsid w:val="00406EE2"/>
    <w:rsid w:val="00406FAC"/>
    <w:rsid w:val="004076DD"/>
    <w:rsid w:val="004078B2"/>
    <w:rsid w:val="00407B52"/>
    <w:rsid w:val="00407BC1"/>
    <w:rsid w:val="00410560"/>
    <w:rsid w:val="00410A03"/>
    <w:rsid w:val="00410C3A"/>
    <w:rsid w:val="00410CA3"/>
    <w:rsid w:val="00410D2C"/>
    <w:rsid w:val="00411027"/>
    <w:rsid w:val="004115A1"/>
    <w:rsid w:val="00411CB9"/>
    <w:rsid w:val="00411CD1"/>
    <w:rsid w:val="00411D90"/>
    <w:rsid w:val="00412DAE"/>
    <w:rsid w:val="00413BCE"/>
    <w:rsid w:val="00413F33"/>
    <w:rsid w:val="004145C5"/>
    <w:rsid w:val="00414C5B"/>
    <w:rsid w:val="00415719"/>
    <w:rsid w:val="004159DE"/>
    <w:rsid w:val="00415BD5"/>
    <w:rsid w:val="004162B3"/>
    <w:rsid w:val="00416D67"/>
    <w:rsid w:val="004170D6"/>
    <w:rsid w:val="0041739F"/>
    <w:rsid w:val="004173D5"/>
    <w:rsid w:val="0041762C"/>
    <w:rsid w:val="00417A38"/>
    <w:rsid w:val="00417FB2"/>
    <w:rsid w:val="0042002F"/>
    <w:rsid w:val="00420266"/>
    <w:rsid w:val="0042039A"/>
    <w:rsid w:val="00420DFD"/>
    <w:rsid w:val="004210ED"/>
    <w:rsid w:val="00421223"/>
    <w:rsid w:val="00421A3C"/>
    <w:rsid w:val="00422461"/>
    <w:rsid w:val="0042284E"/>
    <w:rsid w:val="00422997"/>
    <w:rsid w:val="004231B6"/>
    <w:rsid w:val="004237D8"/>
    <w:rsid w:val="00423C3B"/>
    <w:rsid w:val="00425297"/>
    <w:rsid w:val="0042542D"/>
    <w:rsid w:val="0042546C"/>
    <w:rsid w:val="0042562D"/>
    <w:rsid w:val="00425A0B"/>
    <w:rsid w:val="00425B85"/>
    <w:rsid w:val="00425C7E"/>
    <w:rsid w:val="0042663D"/>
    <w:rsid w:val="0042694C"/>
    <w:rsid w:val="00426A22"/>
    <w:rsid w:val="00426AF9"/>
    <w:rsid w:val="00427610"/>
    <w:rsid w:val="00427746"/>
    <w:rsid w:val="00427841"/>
    <w:rsid w:val="004279A6"/>
    <w:rsid w:val="00427BE6"/>
    <w:rsid w:val="00430506"/>
    <w:rsid w:val="00430741"/>
    <w:rsid w:val="0043117B"/>
    <w:rsid w:val="004311EC"/>
    <w:rsid w:val="004314E1"/>
    <w:rsid w:val="00431685"/>
    <w:rsid w:val="004318DA"/>
    <w:rsid w:val="00432401"/>
    <w:rsid w:val="004329D5"/>
    <w:rsid w:val="004329E2"/>
    <w:rsid w:val="00432A30"/>
    <w:rsid w:val="00432B7D"/>
    <w:rsid w:val="00432C2B"/>
    <w:rsid w:val="00432C5E"/>
    <w:rsid w:val="00432F45"/>
    <w:rsid w:val="00433238"/>
    <w:rsid w:val="0043361A"/>
    <w:rsid w:val="00433D49"/>
    <w:rsid w:val="00434594"/>
    <w:rsid w:val="00434E7B"/>
    <w:rsid w:val="0043519F"/>
    <w:rsid w:val="004351EC"/>
    <w:rsid w:val="0043570B"/>
    <w:rsid w:val="0043607A"/>
    <w:rsid w:val="00436495"/>
    <w:rsid w:val="00436509"/>
    <w:rsid w:val="00437155"/>
    <w:rsid w:val="00437AED"/>
    <w:rsid w:val="004401FD"/>
    <w:rsid w:val="004402DB"/>
    <w:rsid w:val="00440579"/>
    <w:rsid w:val="0044070E"/>
    <w:rsid w:val="00441245"/>
    <w:rsid w:val="004415A6"/>
    <w:rsid w:val="00441821"/>
    <w:rsid w:val="0044191D"/>
    <w:rsid w:val="00441DA9"/>
    <w:rsid w:val="00441DF2"/>
    <w:rsid w:val="004432FB"/>
    <w:rsid w:val="004434E2"/>
    <w:rsid w:val="0044355B"/>
    <w:rsid w:val="0044378A"/>
    <w:rsid w:val="00443994"/>
    <w:rsid w:val="00443F7B"/>
    <w:rsid w:val="00444179"/>
    <w:rsid w:val="00444659"/>
    <w:rsid w:val="00445088"/>
    <w:rsid w:val="00445200"/>
    <w:rsid w:val="00445865"/>
    <w:rsid w:val="00445C2D"/>
    <w:rsid w:val="00445CF5"/>
    <w:rsid w:val="00446915"/>
    <w:rsid w:val="00446F34"/>
    <w:rsid w:val="0044731D"/>
    <w:rsid w:val="00447600"/>
    <w:rsid w:val="00447F35"/>
    <w:rsid w:val="00450698"/>
    <w:rsid w:val="00450842"/>
    <w:rsid w:val="00450861"/>
    <w:rsid w:val="00450AD7"/>
    <w:rsid w:val="00450F30"/>
    <w:rsid w:val="00451558"/>
    <w:rsid w:val="0045165F"/>
    <w:rsid w:val="00451694"/>
    <w:rsid w:val="00451CBB"/>
    <w:rsid w:val="0045229A"/>
    <w:rsid w:val="00452704"/>
    <w:rsid w:val="004527CB"/>
    <w:rsid w:val="0045280D"/>
    <w:rsid w:val="00452952"/>
    <w:rsid w:val="0045297A"/>
    <w:rsid w:val="004529B3"/>
    <w:rsid w:val="00452AA1"/>
    <w:rsid w:val="00452BE4"/>
    <w:rsid w:val="00452D15"/>
    <w:rsid w:val="00452D79"/>
    <w:rsid w:val="0045302D"/>
    <w:rsid w:val="00453101"/>
    <w:rsid w:val="004536C8"/>
    <w:rsid w:val="00453BE3"/>
    <w:rsid w:val="00453D42"/>
    <w:rsid w:val="00453FF6"/>
    <w:rsid w:val="004540FE"/>
    <w:rsid w:val="004541F3"/>
    <w:rsid w:val="0045423F"/>
    <w:rsid w:val="00454590"/>
    <w:rsid w:val="00454931"/>
    <w:rsid w:val="00454CE0"/>
    <w:rsid w:val="00455049"/>
    <w:rsid w:val="00455050"/>
    <w:rsid w:val="0045558D"/>
    <w:rsid w:val="004555FA"/>
    <w:rsid w:val="004566EC"/>
    <w:rsid w:val="00456904"/>
    <w:rsid w:val="00456D28"/>
    <w:rsid w:val="00456DD7"/>
    <w:rsid w:val="00456E71"/>
    <w:rsid w:val="00456FAF"/>
    <w:rsid w:val="00457867"/>
    <w:rsid w:val="00457BB7"/>
    <w:rsid w:val="00457C92"/>
    <w:rsid w:val="00457E74"/>
    <w:rsid w:val="0046107A"/>
    <w:rsid w:val="004610D1"/>
    <w:rsid w:val="004611A1"/>
    <w:rsid w:val="00461240"/>
    <w:rsid w:val="0046192B"/>
    <w:rsid w:val="00461B45"/>
    <w:rsid w:val="00461C60"/>
    <w:rsid w:val="00461DCF"/>
    <w:rsid w:val="00461F65"/>
    <w:rsid w:val="00462214"/>
    <w:rsid w:val="00462910"/>
    <w:rsid w:val="00462929"/>
    <w:rsid w:val="00462A67"/>
    <w:rsid w:val="00462FEF"/>
    <w:rsid w:val="00463084"/>
    <w:rsid w:val="004632D3"/>
    <w:rsid w:val="0046381B"/>
    <w:rsid w:val="00463A21"/>
    <w:rsid w:val="00463A86"/>
    <w:rsid w:val="0046410E"/>
    <w:rsid w:val="0046433B"/>
    <w:rsid w:val="004646C3"/>
    <w:rsid w:val="004646EF"/>
    <w:rsid w:val="00464CB4"/>
    <w:rsid w:val="00465290"/>
    <w:rsid w:val="00465E99"/>
    <w:rsid w:val="004664AC"/>
    <w:rsid w:val="00466749"/>
    <w:rsid w:val="0046678F"/>
    <w:rsid w:val="0046682F"/>
    <w:rsid w:val="00466832"/>
    <w:rsid w:val="00466873"/>
    <w:rsid w:val="00466BB6"/>
    <w:rsid w:val="00466D2C"/>
    <w:rsid w:val="00467499"/>
    <w:rsid w:val="004678DD"/>
    <w:rsid w:val="00467DBE"/>
    <w:rsid w:val="00467E5A"/>
    <w:rsid w:val="004701FD"/>
    <w:rsid w:val="00470280"/>
    <w:rsid w:val="00470487"/>
    <w:rsid w:val="00470702"/>
    <w:rsid w:val="0047072D"/>
    <w:rsid w:val="004707BF"/>
    <w:rsid w:val="00470B43"/>
    <w:rsid w:val="00470CD6"/>
    <w:rsid w:val="00470FCB"/>
    <w:rsid w:val="00471185"/>
    <w:rsid w:val="004712D1"/>
    <w:rsid w:val="004716D3"/>
    <w:rsid w:val="00471FE6"/>
    <w:rsid w:val="00471FEF"/>
    <w:rsid w:val="004721B5"/>
    <w:rsid w:val="004728BE"/>
    <w:rsid w:val="004728D2"/>
    <w:rsid w:val="004728FF"/>
    <w:rsid w:val="00473122"/>
    <w:rsid w:val="00473217"/>
    <w:rsid w:val="00473D67"/>
    <w:rsid w:val="00474990"/>
    <w:rsid w:val="0047587E"/>
    <w:rsid w:val="00475CF0"/>
    <w:rsid w:val="00475E0D"/>
    <w:rsid w:val="0047652C"/>
    <w:rsid w:val="00476639"/>
    <w:rsid w:val="004769C4"/>
    <w:rsid w:val="00476AC6"/>
    <w:rsid w:val="00476BD2"/>
    <w:rsid w:val="00477255"/>
    <w:rsid w:val="00477482"/>
    <w:rsid w:val="0048028B"/>
    <w:rsid w:val="004802DA"/>
    <w:rsid w:val="0048062D"/>
    <w:rsid w:val="00480803"/>
    <w:rsid w:val="00480A14"/>
    <w:rsid w:val="00480D29"/>
    <w:rsid w:val="004812D5"/>
    <w:rsid w:val="00481525"/>
    <w:rsid w:val="00481635"/>
    <w:rsid w:val="0048169F"/>
    <w:rsid w:val="004817B8"/>
    <w:rsid w:val="00481B1D"/>
    <w:rsid w:val="00481B20"/>
    <w:rsid w:val="00482295"/>
    <w:rsid w:val="004826BE"/>
    <w:rsid w:val="004828B7"/>
    <w:rsid w:val="00482B22"/>
    <w:rsid w:val="00482DBD"/>
    <w:rsid w:val="00483647"/>
    <w:rsid w:val="00483808"/>
    <w:rsid w:val="00483C5C"/>
    <w:rsid w:val="00483D41"/>
    <w:rsid w:val="0048407D"/>
    <w:rsid w:val="0048465C"/>
    <w:rsid w:val="00484ADA"/>
    <w:rsid w:val="00484F1E"/>
    <w:rsid w:val="00484F82"/>
    <w:rsid w:val="00484FAA"/>
    <w:rsid w:val="004856BF"/>
    <w:rsid w:val="00485738"/>
    <w:rsid w:val="00485CA9"/>
    <w:rsid w:val="00486501"/>
    <w:rsid w:val="0048666F"/>
    <w:rsid w:val="004866CB"/>
    <w:rsid w:val="00486906"/>
    <w:rsid w:val="004869A5"/>
    <w:rsid w:val="00486FC5"/>
    <w:rsid w:val="0048726A"/>
    <w:rsid w:val="00487A25"/>
    <w:rsid w:val="00487EA5"/>
    <w:rsid w:val="00487EF0"/>
    <w:rsid w:val="00490015"/>
    <w:rsid w:val="0049024D"/>
    <w:rsid w:val="004903AD"/>
    <w:rsid w:val="00490403"/>
    <w:rsid w:val="004908D2"/>
    <w:rsid w:val="004908E9"/>
    <w:rsid w:val="0049097C"/>
    <w:rsid w:val="004909BF"/>
    <w:rsid w:val="00490E74"/>
    <w:rsid w:val="004910F1"/>
    <w:rsid w:val="0049119E"/>
    <w:rsid w:val="004925CA"/>
    <w:rsid w:val="004929E1"/>
    <w:rsid w:val="004929F9"/>
    <w:rsid w:val="00492A4F"/>
    <w:rsid w:val="00492AE0"/>
    <w:rsid w:val="00492C87"/>
    <w:rsid w:val="00492D16"/>
    <w:rsid w:val="00492F08"/>
    <w:rsid w:val="00492FC4"/>
    <w:rsid w:val="0049304B"/>
    <w:rsid w:val="0049314E"/>
    <w:rsid w:val="004933F3"/>
    <w:rsid w:val="00493953"/>
    <w:rsid w:val="00493A68"/>
    <w:rsid w:val="00493AF9"/>
    <w:rsid w:val="00493B9F"/>
    <w:rsid w:val="00493D11"/>
    <w:rsid w:val="00494014"/>
    <w:rsid w:val="0049460F"/>
    <w:rsid w:val="00494613"/>
    <w:rsid w:val="00494923"/>
    <w:rsid w:val="00494947"/>
    <w:rsid w:val="00494BA5"/>
    <w:rsid w:val="00494CBE"/>
    <w:rsid w:val="00494D31"/>
    <w:rsid w:val="00494FFC"/>
    <w:rsid w:val="004950B3"/>
    <w:rsid w:val="0049511B"/>
    <w:rsid w:val="00495164"/>
    <w:rsid w:val="004951CE"/>
    <w:rsid w:val="004954D2"/>
    <w:rsid w:val="0049589D"/>
    <w:rsid w:val="00495AC8"/>
    <w:rsid w:val="00495F1C"/>
    <w:rsid w:val="00495F94"/>
    <w:rsid w:val="00496891"/>
    <w:rsid w:val="00496BB1"/>
    <w:rsid w:val="00497066"/>
    <w:rsid w:val="004970DA"/>
    <w:rsid w:val="004978C0"/>
    <w:rsid w:val="00497E0B"/>
    <w:rsid w:val="00497EEB"/>
    <w:rsid w:val="00497EFA"/>
    <w:rsid w:val="004A00BE"/>
    <w:rsid w:val="004A0AAB"/>
    <w:rsid w:val="004A1747"/>
    <w:rsid w:val="004A1862"/>
    <w:rsid w:val="004A18D7"/>
    <w:rsid w:val="004A1942"/>
    <w:rsid w:val="004A197B"/>
    <w:rsid w:val="004A1B95"/>
    <w:rsid w:val="004A1C4A"/>
    <w:rsid w:val="004A1C54"/>
    <w:rsid w:val="004A221C"/>
    <w:rsid w:val="004A2322"/>
    <w:rsid w:val="004A2E23"/>
    <w:rsid w:val="004A2E91"/>
    <w:rsid w:val="004A2EDD"/>
    <w:rsid w:val="004A3C9E"/>
    <w:rsid w:val="004A3E14"/>
    <w:rsid w:val="004A4013"/>
    <w:rsid w:val="004A41CC"/>
    <w:rsid w:val="004A486E"/>
    <w:rsid w:val="004A4DC9"/>
    <w:rsid w:val="004A4EDF"/>
    <w:rsid w:val="004A4F86"/>
    <w:rsid w:val="004A50E7"/>
    <w:rsid w:val="004A50FC"/>
    <w:rsid w:val="004A53A4"/>
    <w:rsid w:val="004A57F5"/>
    <w:rsid w:val="004A5B8A"/>
    <w:rsid w:val="004A5D85"/>
    <w:rsid w:val="004A5FF0"/>
    <w:rsid w:val="004A610A"/>
    <w:rsid w:val="004A629A"/>
    <w:rsid w:val="004A640D"/>
    <w:rsid w:val="004A6462"/>
    <w:rsid w:val="004A6518"/>
    <w:rsid w:val="004A6ADA"/>
    <w:rsid w:val="004A6C51"/>
    <w:rsid w:val="004A6FD9"/>
    <w:rsid w:val="004A711D"/>
    <w:rsid w:val="004A737F"/>
    <w:rsid w:val="004A7883"/>
    <w:rsid w:val="004A7E23"/>
    <w:rsid w:val="004A7F11"/>
    <w:rsid w:val="004B02CB"/>
    <w:rsid w:val="004B092F"/>
    <w:rsid w:val="004B0A20"/>
    <w:rsid w:val="004B0A4B"/>
    <w:rsid w:val="004B0A61"/>
    <w:rsid w:val="004B0E8F"/>
    <w:rsid w:val="004B1A79"/>
    <w:rsid w:val="004B1F26"/>
    <w:rsid w:val="004B1F79"/>
    <w:rsid w:val="004B2157"/>
    <w:rsid w:val="004B22D5"/>
    <w:rsid w:val="004B2BCD"/>
    <w:rsid w:val="004B2DA0"/>
    <w:rsid w:val="004B2F3E"/>
    <w:rsid w:val="004B2FD9"/>
    <w:rsid w:val="004B3369"/>
    <w:rsid w:val="004B363E"/>
    <w:rsid w:val="004B36B0"/>
    <w:rsid w:val="004B3EC9"/>
    <w:rsid w:val="004B3F9B"/>
    <w:rsid w:val="004B4276"/>
    <w:rsid w:val="004B4745"/>
    <w:rsid w:val="004B4A32"/>
    <w:rsid w:val="004B57EE"/>
    <w:rsid w:val="004B5AA5"/>
    <w:rsid w:val="004B5BA3"/>
    <w:rsid w:val="004B5BBA"/>
    <w:rsid w:val="004B6008"/>
    <w:rsid w:val="004B60A6"/>
    <w:rsid w:val="004B63A2"/>
    <w:rsid w:val="004B650A"/>
    <w:rsid w:val="004B66CE"/>
    <w:rsid w:val="004B6832"/>
    <w:rsid w:val="004B6CC2"/>
    <w:rsid w:val="004B7616"/>
    <w:rsid w:val="004B78B0"/>
    <w:rsid w:val="004B7A1D"/>
    <w:rsid w:val="004B7A1F"/>
    <w:rsid w:val="004C00C6"/>
    <w:rsid w:val="004C06A4"/>
    <w:rsid w:val="004C098B"/>
    <w:rsid w:val="004C119C"/>
    <w:rsid w:val="004C1D8A"/>
    <w:rsid w:val="004C1E5A"/>
    <w:rsid w:val="004C1F3C"/>
    <w:rsid w:val="004C251E"/>
    <w:rsid w:val="004C2E9E"/>
    <w:rsid w:val="004C2FCD"/>
    <w:rsid w:val="004C3090"/>
    <w:rsid w:val="004C3865"/>
    <w:rsid w:val="004C4132"/>
    <w:rsid w:val="004C4878"/>
    <w:rsid w:val="004C4B93"/>
    <w:rsid w:val="004C4F93"/>
    <w:rsid w:val="004C52DC"/>
    <w:rsid w:val="004C58BD"/>
    <w:rsid w:val="004C5D26"/>
    <w:rsid w:val="004C5ECD"/>
    <w:rsid w:val="004C601B"/>
    <w:rsid w:val="004C6225"/>
    <w:rsid w:val="004C708E"/>
    <w:rsid w:val="004C71FD"/>
    <w:rsid w:val="004C73E9"/>
    <w:rsid w:val="004C756F"/>
    <w:rsid w:val="004C7726"/>
    <w:rsid w:val="004C78CA"/>
    <w:rsid w:val="004C7A6B"/>
    <w:rsid w:val="004C7BCE"/>
    <w:rsid w:val="004C7BDF"/>
    <w:rsid w:val="004C7BE2"/>
    <w:rsid w:val="004D0367"/>
    <w:rsid w:val="004D0E8F"/>
    <w:rsid w:val="004D0FAF"/>
    <w:rsid w:val="004D1111"/>
    <w:rsid w:val="004D113F"/>
    <w:rsid w:val="004D1887"/>
    <w:rsid w:val="004D207B"/>
    <w:rsid w:val="004D24BF"/>
    <w:rsid w:val="004D267B"/>
    <w:rsid w:val="004D26FA"/>
    <w:rsid w:val="004D2AAF"/>
    <w:rsid w:val="004D2B23"/>
    <w:rsid w:val="004D2C2B"/>
    <w:rsid w:val="004D2C32"/>
    <w:rsid w:val="004D2E76"/>
    <w:rsid w:val="004D35A4"/>
    <w:rsid w:val="004D3653"/>
    <w:rsid w:val="004D3922"/>
    <w:rsid w:val="004D397B"/>
    <w:rsid w:val="004D3E0C"/>
    <w:rsid w:val="004D426E"/>
    <w:rsid w:val="004D45D8"/>
    <w:rsid w:val="004D4E01"/>
    <w:rsid w:val="004D53A4"/>
    <w:rsid w:val="004D53BF"/>
    <w:rsid w:val="004D54D2"/>
    <w:rsid w:val="004D5590"/>
    <w:rsid w:val="004D5CE2"/>
    <w:rsid w:val="004D64B7"/>
    <w:rsid w:val="004D6C43"/>
    <w:rsid w:val="004D6F1B"/>
    <w:rsid w:val="004D7078"/>
    <w:rsid w:val="004D7552"/>
    <w:rsid w:val="004D793A"/>
    <w:rsid w:val="004D7B94"/>
    <w:rsid w:val="004D7E59"/>
    <w:rsid w:val="004D7EE8"/>
    <w:rsid w:val="004E02F0"/>
    <w:rsid w:val="004E0603"/>
    <w:rsid w:val="004E071E"/>
    <w:rsid w:val="004E101A"/>
    <w:rsid w:val="004E1088"/>
    <w:rsid w:val="004E151D"/>
    <w:rsid w:val="004E1918"/>
    <w:rsid w:val="004E1A50"/>
    <w:rsid w:val="004E1C1B"/>
    <w:rsid w:val="004E1C3C"/>
    <w:rsid w:val="004E1C57"/>
    <w:rsid w:val="004E225A"/>
    <w:rsid w:val="004E2ADF"/>
    <w:rsid w:val="004E2C17"/>
    <w:rsid w:val="004E2E15"/>
    <w:rsid w:val="004E2FA1"/>
    <w:rsid w:val="004E312A"/>
    <w:rsid w:val="004E317A"/>
    <w:rsid w:val="004E3D3D"/>
    <w:rsid w:val="004E4665"/>
    <w:rsid w:val="004E471E"/>
    <w:rsid w:val="004E47AB"/>
    <w:rsid w:val="004E4802"/>
    <w:rsid w:val="004E4A28"/>
    <w:rsid w:val="004E4F0B"/>
    <w:rsid w:val="004E4F7D"/>
    <w:rsid w:val="004E5207"/>
    <w:rsid w:val="004E52CE"/>
    <w:rsid w:val="004E53B2"/>
    <w:rsid w:val="004E596F"/>
    <w:rsid w:val="004E5FC6"/>
    <w:rsid w:val="004E6177"/>
    <w:rsid w:val="004E683F"/>
    <w:rsid w:val="004E6FF9"/>
    <w:rsid w:val="004E75A7"/>
    <w:rsid w:val="004E77C3"/>
    <w:rsid w:val="004E7D4C"/>
    <w:rsid w:val="004F037A"/>
    <w:rsid w:val="004F04F6"/>
    <w:rsid w:val="004F0AB1"/>
    <w:rsid w:val="004F0FFA"/>
    <w:rsid w:val="004F1120"/>
    <w:rsid w:val="004F1962"/>
    <w:rsid w:val="004F1E8B"/>
    <w:rsid w:val="004F1EC4"/>
    <w:rsid w:val="004F26F5"/>
    <w:rsid w:val="004F2955"/>
    <w:rsid w:val="004F2A54"/>
    <w:rsid w:val="004F2CFA"/>
    <w:rsid w:val="004F2D4F"/>
    <w:rsid w:val="004F362B"/>
    <w:rsid w:val="004F3839"/>
    <w:rsid w:val="004F3CF0"/>
    <w:rsid w:val="004F463B"/>
    <w:rsid w:val="004F478D"/>
    <w:rsid w:val="004F4905"/>
    <w:rsid w:val="004F4E36"/>
    <w:rsid w:val="004F54CA"/>
    <w:rsid w:val="004F5D5E"/>
    <w:rsid w:val="004F61B3"/>
    <w:rsid w:val="004F61E7"/>
    <w:rsid w:val="004F6339"/>
    <w:rsid w:val="004F655C"/>
    <w:rsid w:val="004F693A"/>
    <w:rsid w:val="004F6A4D"/>
    <w:rsid w:val="004F6BD0"/>
    <w:rsid w:val="004F718C"/>
    <w:rsid w:val="004F7363"/>
    <w:rsid w:val="004F736F"/>
    <w:rsid w:val="004F77A4"/>
    <w:rsid w:val="004F7B70"/>
    <w:rsid w:val="0050008D"/>
    <w:rsid w:val="0050015F"/>
    <w:rsid w:val="00500472"/>
    <w:rsid w:val="005006FA"/>
    <w:rsid w:val="005009E6"/>
    <w:rsid w:val="005009FF"/>
    <w:rsid w:val="00500B5E"/>
    <w:rsid w:val="00500D7D"/>
    <w:rsid w:val="00501292"/>
    <w:rsid w:val="0050129F"/>
    <w:rsid w:val="0050182C"/>
    <w:rsid w:val="00501F87"/>
    <w:rsid w:val="00502931"/>
    <w:rsid w:val="00502990"/>
    <w:rsid w:val="00502AB6"/>
    <w:rsid w:val="0050318D"/>
    <w:rsid w:val="005034C9"/>
    <w:rsid w:val="00503890"/>
    <w:rsid w:val="00503B77"/>
    <w:rsid w:val="00503E03"/>
    <w:rsid w:val="0050402C"/>
    <w:rsid w:val="005046C0"/>
    <w:rsid w:val="0050488B"/>
    <w:rsid w:val="0050492D"/>
    <w:rsid w:val="00504AE1"/>
    <w:rsid w:val="0050544E"/>
    <w:rsid w:val="0050592D"/>
    <w:rsid w:val="00505F60"/>
    <w:rsid w:val="005061C9"/>
    <w:rsid w:val="00506299"/>
    <w:rsid w:val="0050647D"/>
    <w:rsid w:val="00506A69"/>
    <w:rsid w:val="00506FAF"/>
    <w:rsid w:val="005071FE"/>
    <w:rsid w:val="0050725E"/>
    <w:rsid w:val="00507509"/>
    <w:rsid w:val="005077FF"/>
    <w:rsid w:val="00510C3E"/>
    <w:rsid w:val="00510CC3"/>
    <w:rsid w:val="005110A2"/>
    <w:rsid w:val="005118E8"/>
    <w:rsid w:val="00511B00"/>
    <w:rsid w:val="00511D13"/>
    <w:rsid w:val="00512F46"/>
    <w:rsid w:val="0051401D"/>
    <w:rsid w:val="0051446F"/>
    <w:rsid w:val="005147EF"/>
    <w:rsid w:val="00514804"/>
    <w:rsid w:val="00514C75"/>
    <w:rsid w:val="0051506D"/>
    <w:rsid w:val="005150AB"/>
    <w:rsid w:val="005157DE"/>
    <w:rsid w:val="00515C38"/>
    <w:rsid w:val="00515D8F"/>
    <w:rsid w:val="00516056"/>
    <w:rsid w:val="00516238"/>
    <w:rsid w:val="005167C0"/>
    <w:rsid w:val="005168F7"/>
    <w:rsid w:val="00516922"/>
    <w:rsid w:val="00516C14"/>
    <w:rsid w:val="00516D3F"/>
    <w:rsid w:val="00516E17"/>
    <w:rsid w:val="005171BE"/>
    <w:rsid w:val="005172A9"/>
    <w:rsid w:val="0051744E"/>
    <w:rsid w:val="0051745C"/>
    <w:rsid w:val="005174A1"/>
    <w:rsid w:val="005174DC"/>
    <w:rsid w:val="00517A77"/>
    <w:rsid w:val="00517F36"/>
    <w:rsid w:val="00517FBC"/>
    <w:rsid w:val="005205A4"/>
    <w:rsid w:val="005207C1"/>
    <w:rsid w:val="005208F6"/>
    <w:rsid w:val="005217CA"/>
    <w:rsid w:val="00521977"/>
    <w:rsid w:val="00521B31"/>
    <w:rsid w:val="00521DD5"/>
    <w:rsid w:val="00521FF4"/>
    <w:rsid w:val="005224D7"/>
    <w:rsid w:val="00522976"/>
    <w:rsid w:val="00522C85"/>
    <w:rsid w:val="005234B4"/>
    <w:rsid w:val="00523B86"/>
    <w:rsid w:val="00523DD7"/>
    <w:rsid w:val="00523FC9"/>
    <w:rsid w:val="00524643"/>
    <w:rsid w:val="0052489A"/>
    <w:rsid w:val="00525044"/>
    <w:rsid w:val="005254A8"/>
    <w:rsid w:val="00525B95"/>
    <w:rsid w:val="00525C17"/>
    <w:rsid w:val="00525CF7"/>
    <w:rsid w:val="00526113"/>
    <w:rsid w:val="00526382"/>
    <w:rsid w:val="00526436"/>
    <w:rsid w:val="005264DD"/>
    <w:rsid w:val="0052682A"/>
    <w:rsid w:val="00526DEE"/>
    <w:rsid w:val="00526E17"/>
    <w:rsid w:val="00527414"/>
    <w:rsid w:val="005275B1"/>
    <w:rsid w:val="0052770E"/>
    <w:rsid w:val="005279EC"/>
    <w:rsid w:val="00527B4B"/>
    <w:rsid w:val="00527D73"/>
    <w:rsid w:val="00527DEA"/>
    <w:rsid w:val="0053001D"/>
    <w:rsid w:val="00530108"/>
    <w:rsid w:val="00530249"/>
    <w:rsid w:val="005303B6"/>
    <w:rsid w:val="00530684"/>
    <w:rsid w:val="00530909"/>
    <w:rsid w:val="00530A92"/>
    <w:rsid w:val="0053102C"/>
    <w:rsid w:val="005310EA"/>
    <w:rsid w:val="0053148D"/>
    <w:rsid w:val="0053168C"/>
    <w:rsid w:val="00531B02"/>
    <w:rsid w:val="0053237D"/>
    <w:rsid w:val="00532A39"/>
    <w:rsid w:val="00532B51"/>
    <w:rsid w:val="00532FCE"/>
    <w:rsid w:val="00533293"/>
    <w:rsid w:val="005337E7"/>
    <w:rsid w:val="00533D49"/>
    <w:rsid w:val="0053406D"/>
    <w:rsid w:val="00534412"/>
    <w:rsid w:val="0053448B"/>
    <w:rsid w:val="00534AE3"/>
    <w:rsid w:val="00534B4C"/>
    <w:rsid w:val="00534F00"/>
    <w:rsid w:val="00534F4B"/>
    <w:rsid w:val="00534F6A"/>
    <w:rsid w:val="005350B7"/>
    <w:rsid w:val="00535626"/>
    <w:rsid w:val="005360DF"/>
    <w:rsid w:val="00536922"/>
    <w:rsid w:val="0053693B"/>
    <w:rsid w:val="00536B04"/>
    <w:rsid w:val="00536CCA"/>
    <w:rsid w:val="00537929"/>
    <w:rsid w:val="005379FA"/>
    <w:rsid w:val="00537B1C"/>
    <w:rsid w:val="00537FED"/>
    <w:rsid w:val="0054011C"/>
    <w:rsid w:val="00540523"/>
    <w:rsid w:val="00540614"/>
    <w:rsid w:val="005408E8"/>
    <w:rsid w:val="0054090C"/>
    <w:rsid w:val="00540A78"/>
    <w:rsid w:val="00540CC5"/>
    <w:rsid w:val="005411EB"/>
    <w:rsid w:val="00541360"/>
    <w:rsid w:val="005419ED"/>
    <w:rsid w:val="00541F6B"/>
    <w:rsid w:val="00542C32"/>
    <w:rsid w:val="0054310F"/>
    <w:rsid w:val="005431CF"/>
    <w:rsid w:val="005431F7"/>
    <w:rsid w:val="005434A3"/>
    <w:rsid w:val="00543581"/>
    <w:rsid w:val="005435F1"/>
    <w:rsid w:val="00543D71"/>
    <w:rsid w:val="00543E63"/>
    <w:rsid w:val="00544C0A"/>
    <w:rsid w:val="00544C0C"/>
    <w:rsid w:val="00545279"/>
    <w:rsid w:val="005452DD"/>
    <w:rsid w:val="00545321"/>
    <w:rsid w:val="00545774"/>
    <w:rsid w:val="00545864"/>
    <w:rsid w:val="00545DE8"/>
    <w:rsid w:val="00546459"/>
    <w:rsid w:val="00546486"/>
    <w:rsid w:val="005468E8"/>
    <w:rsid w:val="00546AA7"/>
    <w:rsid w:val="00546CDB"/>
    <w:rsid w:val="005474DB"/>
    <w:rsid w:val="0054777A"/>
    <w:rsid w:val="00547ADD"/>
    <w:rsid w:val="00547C51"/>
    <w:rsid w:val="00547CF0"/>
    <w:rsid w:val="0055016F"/>
    <w:rsid w:val="00550388"/>
    <w:rsid w:val="0055051A"/>
    <w:rsid w:val="005509B6"/>
    <w:rsid w:val="00550CC2"/>
    <w:rsid w:val="005519F9"/>
    <w:rsid w:val="00551FD4"/>
    <w:rsid w:val="00552585"/>
    <w:rsid w:val="00553466"/>
    <w:rsid w:val="00553641"/>
    <w:rsid w:val="005538F5"/>
    <w:rsid w:val="0055413F"/>
    <w:rsid w:val="005548C8"/>
    <w:rsid w:val="00554912"/>
    <w:rsid w:val="0055496D"/>
    <w:rsid w:val="00554AC9"/>
    <w:rsid w:val="00555667"/>
    <w:rsid w:val="00555BBC"/>
    <w:rsid w:val="00556341"/>
    <w:rsid w:val="0055679D"/>
    <w:rsid w:val="005573BB"/>
    <w:rsid w:val="005575F2"/>
    <w:rsid w:val="0055769A"/>
    <w:rsid w:val="005576BD"/>
    <w:rsid w:val="00557B99"/>
    <w:rsid w:val="00557E0B"/>
    <w:rsid w:val="00560010"/>
    <w:rsid w:val="0056035F"/>
    <w:rsid w:val="005605F6"/>
    <w:rsid w:val="005606DC"/>
    <w:rsid w:val="005607AB"/>
    <w:rsid w:val="00560D09"/>
    <w:rsid w:val="00560F23"/>
    <w:rsid w:val="0056136E"/>
    <w:rsid w:val="00561907"/>
    <w:rsid w:val="00561B1E"/>
    <w:rsid w:val="00562136"/>
    <w:rsid w:val="005621EA"/>
    <w:rsid w:val="00562672"/>
    <w:rsid w:val="00562B1D"/>
    <w:rsid w:val="00562B40"/>
    <w:rsid w:val="00562BD5"/>
    <w:rsid w:val="00562F6A"/>
    <w:rsid w:val="00563400"/>
    <w:rsid w:val="005639F5"/>
    <w:rsid w:val="00563ECC"/>
    <w:rsid w:val="00564102"/>
    <w:rsid w:val="005641B7"/>
    <w:rsid w:val="0056468A"/>
    <w:rsid w:val="0056474C"/>
    <w:rsid w:val="005647D6"/>
    <w:rsid w:val="00564AF0"/>
    <w:rsid w:val="00564BF8"/>
    <w:rsid w:val="005652AB"/>
    <w:rsid w:val="00565468"/>
    <w:rsid w:val="00565719"/>
    <w:rsid w:val="00565BE1"/>
    <w:rsid w:val="00565FB9"/>
    <w:rsid w:val="0056611B"/>
    <w:rsid w:val="0056622A"/>
    <w:rsid w:val="00566320"/>
    <w:rsid w:val="00566555"/>
    <w:rsid w:val="00566599"/>
    <w:rsid w:val="00566679"/>
    <w:rsid w:val="005666A8"/>
    <w:rsid w:val="00566812"/>
    <w:rsid w:val="005668D8"/>
    <w:rsid w:val="00566B9F"/>
    <w:rsid w:val="00566DBB"/>
    <w:rsid w:val="00566DFE"/>
    <w:rsid w:val="0056741C"/>
    <w:rsid w:val="005674E2"/>
    <w:rsid w:val="00567950"/>
    <w:rsid w:val="00567CDA"/>
    <w:rsid w:val="00567D49"/>
    <w:rsid w:val="005700F6"/>
    <w:rsid w:val="005702BF"/>
    <w:rsid w:val="0057076B"/>
    <w:rsid w:val="00570800"/>
    <w:rsid w:val="00570E1E"/>
    <w:rsid w:val="00570E64"/>
    <w:rsid w:val="00570FA7"/>
    <w:rsid w:val="005711BC"/>
    <w:rsid w:val="00571339"/>
    <w:rsid w:val="005714FB"/>
    <w:rsid w:val="00571612"/>
    <w:rsid w:val="0057173B"/>
    <w:rsid w:val="00571A96"/>
    <w:rsid w:val="00571E15"/>
    <w:rsid w:val="00572062"/>
    <w:rsid w:val="00572240"/>
    <w:rsid w:val="00572253"/>
    <w:rsid w:val="005724CE"/>
    <w:rsid w:val="0057281E"/>
    <w:rsid w:val="00572AB1"/>
    <w:rsid w:val="00572DA7"/>
    <w:rsid w:val="0057314F"/>
    <w:rsid w:val="00573356"/>
    <w:rsid w:val="0057337C"/>
    <w:rsid w:val="0057349F"/>
    <w:rsid w:val="005734FD"/>
    <w:rsid w:val="0057368D"/>
    <w:rsid w:val="00573B9C"/>
    <w:rsid w:val="00573E16"/>
    <w:rsid w:val="00573E5C"/>
    <w:rsid w:val="00574235"/>
    <w:rsid w:val="00574EA6"/>
    <w:rsid w:val="0057539C"/>
    <w:rsid w:val="00575AF3"/>
    <w:rsid w:val="00575B4A"/>
    <w:rsid w:val="00575DE3"/>
    <w:rsid w:val="00575DE9"/>
    <w:rsid w:val="00575F81"/>
    <w:rsid w:val="00576244"/>
    <w:rsid w:val="005763B2"/>
    <w:rsid w:val="00576C8F"/>
    <w:rsid w:val="00577127"/>
    <w:rsid w:val="005773A8"/>
    <w:rsid w:val="00577703"/>
    <w:rsid w:val="00577829"/>
    <w:rsid w:val="0057788B"/>
    <w:rsid w:val="0057794B"/>
    <w:rsid w:val="00580488"/>
    <w:rsid w:val="005805B2"/>
    <w:rsid w:val="005806E1"/>
    <w:rsid w:val="0058089C"/>
    <w:rsid w:val="00580BC3"/>
    <w:rsid w:val="00580DAD"/>
    <w:rsid w:val="005811C9"/>
    <w:rsid w:val="005813BC"/>
    <w:rsid w:val="00581530"/>
    <w:rsid w:val="00581842"/>
    <w:rsid w:val="005818BE"/>
    <w:rsid w:val="00582061"/>
    <w:rsid w:val="005820E7"/>
    <w:rsid w:val="005823D6"/>
    <w:rsid w:val="005828D5"/>
    <w:rsid w:val="005829DA"/>
    <w:rsid w:val="00583113"/>
    <w:rsid w:val="0058382F"/>
    <w:rsid w:val="0058388F"/>
    <w:rsid w:val="00583A91"/>
    <w:rsid w:val="00583C4C"/>
    <w:rsid w:val="00583FB7"/>
    <w:rsid w:val="00583FBF"/>
    <w:rsid w:val="005841A1"/>
    <w:rsid w:val="0058447B"/>
    <w:rsid w:val="005845E5"/>
    <w:rsid w:val="005846E8"/>
    <w:rsid w:val="00584DDE"/>
    <w:rsid w:val="005854AE"/>
    <w:rsid w:val="0058576E"/>
    <w:rsid w:val="005859E9"/>
    <w:rsid w:val="00585A14"/>
    <w:rsid w:val="00585C28"/>
    <w:rsid w:val="00585D28"/>
    <w:rsid w:val="00585E63"/>
    <w:rsid w:val="0058694A"/>
    <w:rsid w:val="00586B68"/>
    <w:rsid w:val="00586B7F"/>
    <w:rsid w:val="00586E67"/>
    <w:rsid w:val="00587323"/>
    <w:rsid w:val="00587587"/>
    <w:rsid w:val="00587B57"/>
    <w:rsid w:val="0059036B"/>
    <w:rsid w:val="00590588"/>
    <w:rsid w:val="00590814"/>
    <w:rsid w:val="00590974"/>
    <w:rsid w:val="00590A16"/>
    <w:rsid w:val="00590A34"/>
    <w:rsid w:val="00591077"/>
    <w:rsid w:val="00591489"/>
    <w:rsid w:val="00591721"/>
    <w:rsid w:val="005919E7"/>
    <w:rsid w:val="005920E7"/>
    <w:rsid w:val="005921F7"/>
    <w:rsid w:val="005923A0"/>
    <w:rsid w:val="005926D0"/>
    <w:rsid w:val="005926EE"/>
    <w:rsid w:val="00592AD0"/>
    <w:rsid w:val="00592B31"/>
    <w:rsid w:val="00593447"/>
    <w:rsid w:val="005934B5"/>
    <w:rsid w:val="00593AE5"/>
    <w:rsid w:val="00593E01"/>
    <w:rsid w:val="005941C7"/>
    <w:rsid w:val="00594212"/>
    <w:rsid w:val="00594377"/>
    <w:rsid w:val="0059438F"/>
    <w:rsid w:val="00595CFD"/>
    <w:rsid w:val="0059638D"/>
    <w:rsid w:val="00596FB6"/>
    <w:rsid w:val="0059727B"/>
    <w:rsid w:val="005975D0"/>
    <w:rsid w:val="005978B8"/>
    <w:rsid w:val="00597D2A"/>
    <w:rsid w:val="00597E5E"/>
    <w:rsid w:val="005A00E2"/>
    <w:rsid w:val="005A05EE"/>
    <w:rsid w:val="005A08DF"/>
    <w:rsid w:val="005A0C43"/>
    <w:rsid w:val="005A0DCA"/>
    <w:rsid w:val="005A1689"/>
    <w:rsid w:val="005A170D"/>
    <w:rsid w:val="005A19E3"/>
    <w:rsid w:val="005A1DC5"/>
    <w:rsid w:val="005A22D3"/>
    <w:rsid w:val="005A2500"/>
    <w:rsid w:val="005A26A0"/>
    <w:rsid w:val="005A2917"/>
    <w:rsid w:val="005A2AAE"/>
    <w:rsid w:val="005A2EC8"/>
    <w:rsid w:val="005A2FD3"/>
    <w:rsid w:val="005A3D52"/>
    <w:rsid w:val="005A4964"/>
    <w:rsid w:val="005A49C4"/>
    <w:rsid w:val="005A4AF1"/>
    <w:rsid w:val="005A4FE3"/>
    <w:rsid w:val="005A5115"/>
    <w:rsid w:val="005A5238"/>
    <w:rsid w:val="005A59F6"/>
    <w:rsid w:val="005A5AD7"/>
    <w:rsid w:val="005A629E"/>
    <w:rsid w:val="005A62A1"/>
    <w:rsid w:val="005A6817"/>
    <w:rsid w:val="005A688D"/>
    <w:rsid w:val="005A6B8C"/>
    <w:rsid w:val="005A6EDF"/>
    <w:rsid w:val="005A6F26"/>
    <w:rsid w:val="005A704A"/>
    <w:rsid w:val="005A7AD9"/>
    <w:rsid w:val="005A7DF2"/>
    <w:rsid w:val="005A7E5C"/>
    <w:rsid w:val="005B0DD7"/>
    <w:rsid w:val="005B12C6"/>
    <w:rsid w:val="005B1311"/>
    <w:rsid w:val="005B15F3"/>
    <w:rsid w:val="005B19B8"/>
    <w:rsid w:val="005B277A"/>
    <w:rsid w:val="005B29B1"/>
    <w:rsid w:val="005B29BC"/>
    <w:rsid w:val="005B2CB4"/>
    <w:rsid w:val="005B2CF3"/>
    <w:rsid w:val="005B334A"/>
    <w:rsid w:val="005B3542"/>
    <w:rsid w:val="005B367A"/>
    <w:rsid w:val="005B39EE"/>
    <w:rsid w:val="005B53A7"/>
    <w:rsid w:val="005B5C39"/>
    <w:rsid w:val="005B5C61"/>
    <w:rsid w:val="005B66D0"/>
    <w:rsid w:val="005B67FB"/>
    <w:rsid w:val="005B6D13"/>
    <w:rsid w:val="005B6ED7"/>
    <w:rsid w:val="005B70D8"/>
    <w:rsid w:val="005B73AC"/>
    <w:rsid w:val="005B74C4"/>
    <w:rsid w:val="005B7658"/>
    <w:rsid w:val="005B778A"/>
    <w:rsid w:val="005B7C6A"/>
    <w:rsid w:val="005C0431"/>
    <w:rsid w:val="005C0458"/>
    <w:rsid w:val="005C082C"/>
    <w:rsid w:val="005C10DE"/>
    <w:rsid w:val="005C116A"/>
    <w:rsid w:val="005C1187"/>
    <w:rsid w:val="005C1572"/>
    <w:rsid w:val="005C15F1"/>
    <w:rsid w:val="005C1780"/>
    <w:rsid w:val="005C1943"/>
    <w:rsid w:val="005C19D8"/>
    <w:rsid w:val="005C208B"/>
    <w:rsid w:val="005C20B1"/>
    <w:rsid w:val="005C2248"/>
    <w:rsid w:val="005C2862"/>
    <w:rsid w:val="005C34C7"/>
    <w:rsid w:val="005C39A7"/>
    <w:rsid w:val="005C3F16"/>
    <w:rsid w:val="005C3FB1"/>
    <w:rsid w:val="005C437F"/>
    <w:rsid w:val="005C4507"/>
    <w:rsid w:val="005C4D5E"/>
    <w:rsid w:val="005C5A05"/>
    <w:rsid w:val="005C5AB3"/>
    <w:rsid w:val="005C5E33"/>
    <w:rsid w:val="005C6312"/>
    <w:rsid w:val="005C635E"/>
    <w:rsid w:val="005C6653"/>
    <w:rsid w:val="005C668B"/>
    <w:rsid w:val="005C6867"/>
    <w:rsid w:val="005C71D6"/>
    <w:rsid w:val="005C7790"/>
    <w:rsid w:val="005C785B"/>
    <w:rsid w:val="005C7988"/>
    <w:rsid w:val="005C7B56"/>
    <w:rsid w:val="005C7C0C"/>
    <w:rsid w:val="005D00D4"/>
    <w:rsid w:val="005D083F"/>
    <w:rsid w:val="005D0851"/>
    <w:rsid w:val="005D0D03"/>
    <w:rsid w:val="005D0D22"/>
    <w:rsid w:val="005D0F03"/>
    <w:rsid w:val="005D10A3"/>
    <w:rsid w:val="005D182B"/>
    <w:rsid w:val="005D21BE"/>
    <w:rsid w:val="005D26E2"/>
    <w:rsid w:val="005D29E0"/>
    <w:rsid w:val="005D2B43"/>
    <w:rsid w:val="005D360E"/>
    <w:rsid w:val="005D3A83"/>
    <w:rsid w:val="005D3CC3"/>
    <w:rsid w:val="005D3CE1"/>
    <w:rsid w:val="005D3E83"/>
    <w:rsid w:val="005D419C"/>
    <w:rsid w:val="005D4262"/>
    <w:rsid w:val="005D4683"/>
    <w:rsid w:val="005D4758"/>
    <w:rsid w:val="005D4C5B"/>
    <w:rsid w:val="005D4FFE"/>
    <w:rsid w:val="005D52FF"/>
    <w:rsid w:val="005D5313"/>
    <w:rsid w:val="005D5817"/>
    <w:rsid w:val="005D5A71"/>
    <w:rsid w:val="005D5A84"/>
    <w:rsid w:val="005D5AB6"/>
    <w:rsid w:val="005D5B59"/>
    <w:rsid w:val="005D5BC0"/>
    <w:rsid w:val="005D5D65"/>
    <w:rsid w:val="005D5F7D"/>
    <w:rsid w:val="005D63E2"/>
    <w:rsid w:val="005D67E6"/>
    <w:rsid w:val="005D6830"/>
    <w:rsid w:val="005D684A"/>
    <w:rsid w:val="005D6924"/>
    <w:rsid w:val="005D6A38"/>
    <w:rsid w:val="005D6B1F"/>
    <w:rsid w:val="005D6B20"/>
    <w:rsid w:val="005D6D9E"/>
    <w:rsid w:val="005D6F5A"/>
    <w:rsid w:val="005D70D6"/>
    <w:rsid w:val="005D73D5"/>
    <w:rsid w:val="005D741F"/>
    <w:rsid w:val="005D7622"/>
    <w:rsid w:val="005D7A71"/>
    <w:rsid w:val="005D7D16"/>
    <w:rsid w:val="005E0165"/>
    <w:rsid w:val="005E01D5"/>
    <w:rsid w:val="005E03FF"/>
    <w:rsid w:val="005E0621"/>
    <w:rsid w:val="005E06F6"/>
    <w:rsid w:val="005E0B67"/>
    <w:rsid w:val="005E0C96"/>
    <w:rsid w:val="005E0D01"/>
    <w:rsid w:val="005E1AFB"/>
    <w:rsid w:val="005E1C1B"/>
    <w:rsid w:val="005E1EC4"/>
    <w:rsid w:val="005E218C"/>
    <w:rsid w:val="005E2333"/>
    <w:rsid w:val="005E23E5"/>
    <w:rsid w:val="005E2770"/>
    <w:rsid w:val="005E2950"/>
    <w:rsid w:val="005E2E82"/>
    <w:rsid w:val="005E31FA"/>
    <w:rsid w:val="005E35A4"/>
    <w:rsid w:val="005E37A5"/>
    <w:rsid w:val="005E4065"/>
    <w:rsid w:val="005E4099"/>
    <w:rsid w:val="005E430B"/>
    <w:rsid w:val="005E4336"/>
    <w:rsid w:val="005E466E"/>
    <w:rsid w:val="005E46AE"/>
    <w:rsid w:val="005E4D3E"/>
    <w:rsid w:val="005E5249"/>
    <w:rsid w:val="005E53A8"/>
    <w:rsid w:val="005E5433"/>
    <w:rsid w:val="005E5C0C"/>
    <w:rsid w:val="005E5F52"/>
    <w:rsid w:val="005E6021"/>
    <w:rsid w:val="005E6357"/>
    <w:rsid w:val="005E640D"/>
    <w:rsid w:val="005E727C"/>
    <w:rsid w:val="005E73C0"/>
    <w:rsid w:val="005E7413"/>
    <w:rsid w:val="005E74B6"/>
    <w:rsid w:val="005E75BF"/>
    <w:rsid w:val="005E7731"/>
    <w:rsid w:val="005E773B"/>
    <w:rsid w:val="005E7B52"/>
    <w:rsid w:val="005E7CF4"/>
    <w:rsid w:val="005F0003"/>
    <w:rsid w:val="005F000F"/>
    <w:rsid w:val="005F0E43"/>
    <w:rsid w:val="005F1270"/>
    <w:rsid w:val="005F14F9"/>
    <w:rsid w:val="005F19A9"/>
    <w:rsid w:val="005F1C47"/>
    <w:rsid w:val="005F2137"/>
    <w:rsid w:val="005F2277"/>
    <w:rsid w:val="005F22F0"/>
    <w:rsid w:val="005F2678"/>
    <w:rsid w:val="005F29A6"/>
    <w:rsid w:val="005F2BFF"/>
    <w:rsid w:val="005F2C2A"/>
    <w:rsid w:val="005F2D74"/>
    <w:rsid w:val="005F38BA"/>
    <w:rsid w:val="005F39A3"/>
    <w:rsid w:val="005F3B9B"/>
    <w:rsid w:val="005F3BAF"/>
    <w:rsid w:val="005F3DD7"/>
    <w:rsid w:val="005F3EE1"/>
    <w:rsid w:val="005F3F3D"/>
    <w:rsid w:val="005F4014"/>
    <w:rsid w:val="005F41A2"/>
    <w:rsid w:val="005F4619"/>
    <w:rsid w:val="005F468A"/>
    <w:rsid w:val="005F4830"/>
    <w:rsid w:val="005F4836"/>
    <w:rsid w:val="005F4BB2"/>
    <w:rsid w:val="005F4DE5"/>
    <w:rsid w:val="005F4F96"/>
    <w:rsid w:val="005F5038"/>
    <w:rsid w:val="005F5112"/>
    <w:rsid w:val="005F520A"/>
    <w:rsid w:val="005F5491"/>
    <w:rsid w:val="005F57B9"/>
    <w:rsid w:val="005F62BA"/>
    <w:rsid w:val="005F67ED"/>
    <w:rsid w:val="005F6A67"/>
    <w:rsid w:val="005F7158"/>
    <w:rsid w:val="005F72C8"/>
    <w:rsid w:val="005F790C"/>
    <w:rsid w:val="005F7E8F"/>
    <w:rsid w:val="0060008A"/>
    <w:rsid w:val="006001D3"/>
    <w:rsid w:val="00600591"/>
    <w:rsid w:val="00600B90"/>
    <w:rsid w:val="00600CC6"/>
    <w:rsid w:val="00600D6C"/>
    <w:rsid w:val="00600F47"/>
    <w:rsid w:val="00601046"/>
    <w:rsid w:val="006011C7"/>
    <w:rsid w:val="00601306"/>
    <w:rsid w:val="006015FB"/>
    <w:rsid w:val="00601A08"/>
    <w:rsid w:val="00602240"/>
    <w:rsid w:val="006023B5"/>
    <w:rsid w:val="0060259E"/>
    <w:rsid w:val="0060286C"/>
    <w:rsid w:val="006028BF"/>
    <w:rsid w:val="006028C1"/>
    <w:rsid w:val="00602AFA"/>
    <w:rsid w:val="00602E1A"/>
    <w:rsid w:val="00602E88"/>
    <w:rsid w:val="00602F45"/>
    <w:rsid w:val="006032EE"/>
    <w:rsid w:val="006033AE"/>
    <w:rsid w:val="0060364D"/>
    <w:rsid w:val="006036E8"/>
    <w:rsid w:val="00603C5C"/>
    <w:rsid w:val="00604013"/>
    <w:rsid w:val="00604826"/>
    <w:rsid w:val="00604878"/>
    <w:rsid w:val="00604AA9"/>
    <w:rsid w:val="00604D1A"/>
    <w:rsid w:val="00604DF8"/>
    <w:rsid w:val="0060500B"/>
    <w:rsid w:val="00605544"/>
    <w:rsid w:val="006059B3"/>
    <w:rsid w:val="00605A65"/>
    <w:rsid w:val="00606033"/>
    <w:rsid w:val="0060666B"/>
    <w:rsid w:val="006068BF"/>
    <w:rsid w:val="00606981"/>
    <w:rsid w:val="00606E30"/>
    <w:rsid w:val="00606F43"/>
    <w:rsid w:val="00606F9E"/>
    <w:rsid w:val="0060707D"/>
    <w:rsid w:val="006074C7"/>
    <w:rsid w:val="0060775C"/>
    <w:rsid w:val="0060799A"/>
    <w:rsid w:val="006103F5"/>
    <w:rsid w:val="00610A13"/>
    <w:rsid w:val="00610B4F"/>
    <w:rsid w:val="00610E9D"/>
    <w:rsid w:val="00611B37"/>
    <w:rsid w:val="00611D1C"/>
    <w:rsid w:val="00611D39"/>
    <w:rsid w:val="00611F63"/>
    <w:rsid w:val="00612238"/>
    <w:rsid w:val="0061228B"/>
    <w:rsid w:val="00612F50"/>
    <w:rsid w:val="00612FCC"/>
    <w:rsid w:val="00613095"/>
    <w:rsid w:val="00613C83"/>
    <w:rsid w:val="00613C90"/>
    <w:rsid w:val="00613D76"/>
    <w:rsid w:val="00613FAC"/>
    <w:rsid w:val="00613FEB"/>
    <w:rsid w:val="006140C4"/>
    <w:rsid w:val="0061462A"/>
    <w:rsid w:val="0061490D"/>
    <w:rsid w:val="00614938"/>
    <w:rsid w:val="00615049"/>
    <w:rsid w:val="006155FA"/>
    <w:rsid w:val="006157E2"/>
    <w:rsid w:val="00615925"/>
    <w:rsid w:val="00615986"/>
    <w:rsid w:val="006159A8"/>
    <w:rsid w:val="00615BD8"/>
    <w:rsid w:val="00615E80"/>
    <w:rsid w:val="00615F2F"/>
    <w:rsid w:val="006162C0"/>
    <w:rsid w:val="00616C70"/>
    <w:rsid w:val="0061718F"/>
    <w:rsid w:val="006176F7"/>
    <w:rsid w:val="00617A6E"/>
    <w:rsid w:val="00617C14"/>
    <w:rsid w:val="00617F92"/>
    <w:rsid w:val="00620965"/>
    <w:rsid w:val="00620ECE"/>
    <w:rsid w:val="006214F9"/>
    <w:rsid w:val="0062169D"/>
    <w:rsid w:val="00621CD4"/>
    <w:rsid w:val="00621E3C"/>
    <w:rsid w:val="00621F6B"/>
    <w:rsid w:val="006224B4"/>
    <w:rsid w:val="0062289A"/>
    <w:rsid w:val="00622AC3"/>
    <w:rsid w:val="00622ACF"/>
    <w:rsid w:val="00622B8E"/>
    <w:rsid w:val="00623826"/>
    <w:rsid w:val="00623E4E"/>
    <w:rsid w:val="006249F8"/>
    <w:rsid w:val="006252BF"/>
    <w:rsid w:val="00625496"/>
    <w:rsid w:val="0062558D"/>
    <w:rsid w:val="006257C0"/>
    <w:rsid w:val="006258EC"/>
    <w:rsid w:val="006259E3"/>
    <w:rsid w:val="00625A64"/>
    <w:rsid w:val="00625D58"/>
    <w:rsid w:val="0062623A"/>
    <w:rsid w:val="00626352"/>
    <w:rsid w:val="006266BC"/>
    <w:rsid w:val="00626B64"/>
    <w:rsid w:val="0062700C"/>
    <w:rsid w:val="00627284"/>
    <w:rsid w:val="006278F4"/>
    <w:rsid w:val="00627B0B"/>
    <w:rsid w:val="00627BA8"/>
    <w:rsid w:val="00630072"/>
    <w:rsid w:val="0063045B"/>
    <w:rsid w:val="0063055C"/>
    <w:rsid w:val="006306D4"/>
    <w:rsid w:val="00630785"/>
    <w:rsid w:val="00630CA6"/>
    <w:rsid w:val="00630D19"/>
    <w:rsid w:val="00630FD5"/>
    <w:rsid w:val="006314BA"/>
    <w:rsid w:val="00631696"/>
    <w:rsid w:val="0063195E"/>
    <w:rsid w:val="00631E88"/>
    <w:rsid w:val="00632847"/>
    <w:rsid w:val="00632CC8"/>
    <w:rsid w:val="00632D83"/>
    <w:rsid w:val="006332B1"/>
    <w:rsid w:val="0063348B"/>
    <w:rsid w:val="006335C8"/>
    <w:rsid w:val="00633E18"/>
    <w:rsid w:val="006340EA"/>
    <w:rsid w:val="0063415F"/>
    <w:rsid w:val="00634BA0"/>
    <w:rsid w:val="00634C7B"/>
    <w:rsid w:val="006350B4"/>
    <w:rsid w:val="00635174"/>
    <w:rsid w:val="0063577F"/>
    <w:rsid w:val="00635C7A"/>
    <w:rsid w:val="00636165"/>
    <w:rsid w:val="006363DF"/>
    <w:rsid w:val="0063685F"/>
    <w:rsid w:val="00636B59"/>
    <w:rsid w:val="00636CF0"/>
    <w:rsid w:val="00636E85"/>
    <w:rsid w:val="006372D6"/>
    <w:rsid w:val="00637612"/>
    <w:rsid w:val="006376D2"/>
    <w:rsid w:val="00637966"/>
    <w:rsid w:val="00637AAE"/>
    <w:rsid w:val="00637EDE"/>
    <w:rsid w:val="00637FF9"/>
    <w:rsid w:val="006416E7"/>
    <w:rsid w:val="0064171A"/>
    <w:rsid w:val="00641BC4"/>
    <w:rsid w:val="00641CD5"/>
    <w:rsid w:val="00641E6A"/>
    <w:rsid w:val="006425E5"/>
    <w:rsid w:val="00642675"/>
    <w:rsid w:val="00642989"/>
    <w:rsid w:val="00642A65"/>
    <w:rsid w:val="00642AD2"/>
    <w:rsid w:val="00642BD3"/>
    <w:rsid w:val="00642EEB"/>
    <w:rsid w:val="00643565"/>
    <w:rsid w:val="00643681"/>
    <w:rsid w:val="0064404C"/>
    <w:rsid w:val="00644223"/>
    <w:rsid w:val="00644672"/>
    <w:rsid w:val="006449C1"/>
    <w:rsid w:val="00644C9C"/>
    <w:rsid w:val="00644F1E"/>
    <w:rsid w:val="00644F8A"/>
    <w:rsid w:val="006455D4"/>
    <w:rsid w:val="006458D1"/>
    <w:rsid w:val="00645914"/>
    <w:rsid w:val="0064637E"/>
    <w:rsid w:val="006463BD"/>
    <w:rsid w:val="0064681C"/>
    <w:rsid w:val="00646CC7"/>
    <w:rsid w:val="0064725F"/>
    <w:rsid w:val="00647585"/>
    <w:rsid w:val="006475B8"/>
    <w:rsid w:val="006501A9"/>
    <w:rsid w:val="006501C1"/>
    <w:rsid w:val="0065020B"/>
    <w:rsid w:val="0065068E"/>
    <w:rsid w:val="006509EC"/>
    <w:rsid w:val="006511DB"/>
    <w:rsid w:val="006513B6"/>
    <w:rsid w:val="0065186A"/>
    <w:rsid w:val="00651E16"/>
    <w:rsid w:val="00652181"/>
    <w:rsid w:val="006524C0"/>
    <w:rsid w:val="00652830"/>
    <w:rsid w:val="00652900"/>
    <w:rsid w:val="006529FE"/>
    <w:rsid w:val="00652C02"/>
    <w:rsid w:val="00652DF6"/>
    <w:rsid w:val="00652E17"/>
    <w:rsid w:val="006531D0"/>
    <w:rsid w:val="00653ACB"/>
    <w:rsid w:val="00653C75"/>
    <w:rsid w:val="00654A6F"/>
    <w:rsid w:val="00654BC2"/>
    <w:rsid w:val="006562F0"/>
    <w:rsid w:val="00656335"/>
    <w:rsid w:val="0065657E"/>
    <w:rsid w:val="006574B9"/>
    <w:rsid w:val="0065790B"/>
    <w:rsid w:val="00657C98"/>
    <w:rsid w:val="00657CDE"/>
    <w:rsid w:val="00657FE1"/>
    <w:rsid w:val="00660895"/>
    <w:rsid w:val="006608A4"/>
    <w:rsid w:val="00660E3C"/>
    <w:rsid w:val="00660E7D"/>
    <w:rsid w:val="00660F42"/>
    <w:rsid w:val="00661261"/>
    <w:rsid w:val="0066158D"/>
    <w:rsid w:val="00661778"/>
    <w:rsid w:val="00661848"/>
    <w:rsid w:val="006618EF"/>
    <w:rsid w:val="006619F4"/>
    <w:rsid w:val="00661DEA"/>
    <w:rsid w:val="00661E7B"/>
    <w:rsid w:val="00662599"/>
    <w:rsid w:val="006628A1"/>
    <w:rsid w:val="00662D29"/>
    <w:rsid w:val="006630EA"/>
    <w:rsid w:val="0066310D"/>
    <w:rsid w:val="0066334B"/>
    <w:rsid w:val="0066358A"/>
    <w:rsid w:val="006636B4"/>
    <w:rsid w:val="006639D1"/>
    <w:rsid w:val="00663B5C"/>
    <w:rsid w:val="00663CAD"/>
    <w:rsid w:val="00663DE6"/>
    <w:rsid w:val="00663EE2"/>
    <w:rsid w:val="00663F46"/>
    <w:rsid w:val="00663FCF"/>
    <w:rsid w:val="00664046"/>
    <w:rsid w:val="0066435D"/>
    <w:rsid w:val="006643E4"/>
    <w:rsid w:val="006645A6"/>
    <w:rsid w:val="006649B4"/>
    <w:rsid w:val="006649E1"/>
    <w:rsid w:val="00665222"/>
    <w:rsid w:val="00665935"/>
    <w:rsid w:val="00665A5A"/>
    <w:rsid w:val="00665D6D"/>
    <w:rsid w:val="0066608F"/>
    <w:rsid w:val="00666092"/>
    <w:rsid w:val="00666761"/>
    <w:rsid w:val="006669C1"/>
    <w:rsid w:val="00666A9C"/>
    <w:rsid w:val="00666C1F"/>
    <w:rsid w:val="00667126"/>
    <w:rsid w:val="00667A05"/>
    <w:rsid w:val="00670272"/>
    <w:rsid w:val="0067056F"/>
    <w:rsid w:val="00670579"/>
    <w:rsid w:val="006706F0"/>
    <w:rsid w:val="00670726"/>
    <w:rsid w:val="00670845"/>
    <w:rsid w:val="0067086C"/>
    <w:rsid w:val="00670DD4"/>
    <w:rsid w:val="00670E3B"/>
    <w:rsid w:val="00671179"/>
    <w:rsid w:val="00671242"/>
    <w:rsid w:val="006712F4"/>
    <w:rsid w:val="0067137A"/>
    <w:rsid w:val="00671572"/>
    <w:rsid w:val="00671BB9"/>
    <w:rsid w:val="00671D6F"/>
    <w:rsid w:val="00672198"/>
    <w:rsid w:val="006722C1"/>
    <w:rsid w:val="0067236F"/>
    <w:rsid w:val="006725A6"/>
    <w:rsid w:val="00672A95"/>
    <w:rsid w:val="00672E02"/>
    <w:rsid w:val="006731B3"/>
    <w:rsid w:val="006735CE"/>
    <w:rsid w:val="00673734"/>
    <w:rsid w:val="006737B9"/>
    <w:rsid w:val="006737D0"/>
    <w:rsid w:val="00673C37"/>
    <w:rsid w:val="006740A4"/>
    <w:rsid w:val="00674BD0"/>
    <w:rsid w:val="00674D76"/>
    <w:rsid w:val="00674EB7"/>
    <w:rsid w:val="00675866"/>
    <w:rsid w:val="00675E5A"/>
    <w:rsid w:val="0067651C"/>
    <w:rsid w:val="00676796"/>
    <w:rsid w:val="00676978"/>
    <w:rsid w:val="0067729B"/>
    <w:rsid w:val="006772F1"/>
    <w:rsid w:val="0067784D"/>
    <w:rsid w:val="00677A61"/>
    <w:rsid w:val="00677B77"/>
    <w:rsid w:val="00677C5E"/>
    <w:rsid w:val="00677D18"/>
    <w:rsid w:val="00680311"/>
    <w:rsid w:val="00680384"/>
    <w:rsid w:val="006804E3"/>
    <w:rsid w:val="006807D0"/>
    <w:rsid w:val="006807E4"/>
    <w:rsid w:val="0068091E"/>
    <w:rsid w:val="00680AF0"/>
    <w:rsid w:val="00680DCC"/>
    <w:rsid w:val="00680EFD"/>
    <w:rsid w:val="0068153C"/>
    <w:rsid w:val="00681F54"/>
    <w:rsid w:val="00682180"/>
    <w:rsid w:val="006823DE"/>
    <w:rsid w:val="00682419"/>
    <w:rsid w:val="006825B3"/>
    <w:rsid w:val="00682815"/>
    <w:rsid w:val="00682D24"/>
    <w:rsid w:val="0068354A"/>
    <w:rsid w:val="0068363E"/>
    <w:rsid w:val="0068397A"/>
    <w:rsid w:val="00683A19"/>
    <w:rsid w:val="00683E27"/>
    <w:rsid w:val="00684089"/>
    <w:rsid w:val="00684150"/>
    <w:rsid w:val="00684361"/>
    <w:rsid w:val="00684522"/>
    <w:rsid w:val="00685138"/>
    <w:rsid w:val="00685246"/>
    <w:rsid w:val="006856EB"/>
    <w:rsid w:val="00685E42"/>
    <w:rsid w:val="00686332"/>
    <w:rsid w:val="006864B1"/>
    <w:rsid w:val="00686593"/>
    <w:rsid w:val="006865D0"/>
    <w:rsid w:val="006867D6"/>
    <w:rsid w:val="00686EB4"/>
    <w:rsid w:val="0068719E"/>
    <w:rsid w:val="0068772F"/>
    <w:rsid w:val="00690237"/>
    <w:rsid w:val="00690535"/>
    <w:rsid w:val="00690976"/>
    <w:rsid w:val="00690D2E"/>
    <w:rsid w:val="00690E00"/>
    <w:rsid w:val="00691058"/>
    <w:rsid w:val="00691061"/>
    <w:rsid w:val="0069117F"/>
    <w:rsid w:val="006912CE"/>
    <w:rsid w:val="00691718"/>
    <w:rsid w:val="00691BCF"/>
    <w:rsid w:val="00691D17"/>
    <w:rsid w:val="0069253E"/>
    <w:rsid w:val="00692BDA"/>
    <w:rsid w:val="00692D0F"/>
    <w:rsid w:val="0069378B"/>
    <w:rsid w:val="00693BFB"/>
    <w:rsid w:val="00694032"/>
    <w:rsid w:val="006943E9"/>
    <w:rsid w:val="00694B81"/>
    <w:rsid w:val="00694EA7"/>
    <w:rsid w:val="00695A50"/>
    <w:rsid w:val="00695DA6"/>
    <w:rsid w:val="00695F25"/>
    <w:rsid w:val="00695F50"/>
    <w:rsid w:val="0069647C"/>
    <w:rsid w:val="006968D7"/>
    <w:rsid w:val="006969CC"/>
    <w:rsid w:val="00696A9B"/>
    <w:rsid w:val="00696CF7"/>
    <w:rsid w:val="00696D56"/>
    <w:rsid w:val="00696D90"/>
    <w:rsid w:val="006972AF"/>
    <w:rsid w:val="006979A2"/>
    <w:rsid w:val="00697B2A"/>
    <w:rsid w:val="006A015F"/>
    <w:rsid w:val="006A024E"/>
    <w:rsid w:val="006A02F2"/>
    <w:rsid w:val="006A078B"/>
    <w:rsid w:val="006A083B"/>
    <w:rsid w:val="006A0847"/>
    <w:rsid w:val="006A0B32"/>
    <w:rsid w:val="006A0D10"/>
    <w:rsid w:val="006A0EBD"/>
    <w:rsid w:val="006A1018"/>
    <w:rsid w:val="006A15F5"/>
    <w:rsid w:val="006A1798"/>
    <w:rsid w:val="006A18E3"/>
    <w:rsid w:val="006A19A5"/>
    <w:rsid w:val="006A1DFD"/>
    <w:rsid w:val="006A1E04"/>
    <w:rsid w:val="006A255B"/>
    <w:rsid w:val="006A25A1"/>
    <w:rsid w:val="006A25BD"/>
    <w:rsid w:val="006A277F"/>
    <w:rsid w:val="006A2914"/>
    <w:rsid w:val="006A2CB7"/>
    <w:rsid w:val="006A2D18"/>
    <w:rsid w:val="006A30B1"/>
    <w:rsid w:val="006A31C8"/>
    <w:rsid w:val="006A3351"/>
    <w:rsid w:val="006A3CDA"/>
    <w:rsid w:val="006A3FDF"/>
    <w:rsid w:val="006A4130"/>
    <w:rsid w:val="006A4443"/>
    <w:rsid w:val="006A45A1"/>
    <w:rsid w:val="006A5A48"/>
    <w:rsid w:val="006A5B2F"/>
    <w:rsid w:val="006A5DE7"/>
    <w:rsid w:val="006A5E57"/>
    <w:rsid w:val="006A5FF7"/>
    <w:rsid w:val="006A62E5"/>
    <w:rsid w:val="006A69F4"/>
    <w:rsid w:val="006A6CC4"/>
    <w:rsid w:val="006A73C4"/>
    <w:rsid w:val="006A73EE"/>
    <w:rsid w:val="006A76A1"/>
    <w:rsid w:val="006A7F1A"/>
    <w:rsid w:val="006A7FDA"/>
    <w:rsid w:val="006B01A9"/>
    <w:rsid w:val="006B0369"/>
    <w:rsid w:val="006B04CC"/>
    <w:rsid w:val="006B054D"/>
    <w:rsid w:val="006B0734"/>
    <w:rsid w:val="006B0A8F"/>
    <w:rsid w:val="006B0EC3"/>
    <w:rsid w:val="006B1556"/>
    <w:rsid w:val="006B19F1"/>
    <w:rsid w:val="006B1CAD"/>
    <w:rsid w:val="006B1D4B"/>
    <w:rsid w:val="006B1F62"/>
    <w:rsid w:val="006B2060"/>
    <w:rsid w:val="006B23BA"/>
    <w:rsid w:val="006B26F3"/>
    <w:rsid w:val="006B2B55"/>
    <w:rsid w:val="006B2C40"/>
    <w:rsid w:val="006B2EA0"/>
    <w:rsid w:val="006B313F"/>
    <w:rsid w:val="006B3266"/>
    <w:rsid w:val="006B39B8"/>
    <w:rsid w:val="006B3AA6"/>
    <w:rsid w:val="006B3ADA"/>
    <w:rsid w:val="006B3DC4"/>
    <w:rsid w:val="006B45F3"/>
    <w:rsid w:val="006B4D08"/>
    <w:rsid w:val="006B4ECA"/>
    <w:rsid w:val="006B519D"/>
    <w:rsid w:val="006B546C"/>
    <w:rsid w:val="006B55E6"/>
    <w:rsid w:val="006B5A91"/>
    <w:rsid w:val="006B5BCD"/>
    <w:rsid w:val="006B5EA4"/>
    <w:rsid w:val="006B5ED6"/>
    <w:rsid w:val="006B6215"/>
    <w:rsid w:val="006B6CC5"/>
    <w:rsid w:val="006B6CDB"/>
    <w:rsid w:val="006B6DAA"/>
    <w:rsid w:val="006B7352"/>
    <w:rsid w:val="006B74E6"/>
    <w:rsid w:val="006B7639"/>
    <w:rsid w:val="006B78C9"/>
    <w:rsid w:val="006B7B3D"/>
    <w:rsid w:val="006B7BB9"/>
    <w:rsid w:val="006B7D1D"/>
    <w:rsid w:val="006B7D91"/>
    <w:rsid w:val="006B7DB8"/>
    <w:rsid w:val="006C0190"/>
    <w:rsid w:val="006C0435"/>
    <w:rsid w:val="006C084E"/>
    <w:rsid w:val="006C0AE8"/>
    <w:rsid w:val="006C0B94"/>
    <w:rsid w:val="006C0D75"/>
    <w:rsid w:val="006C1001"/>
    <w:rsid w:val="006C11C1"/>
    <w:rsid w:val="006C12BA"/>
    <w:rsid w:val="006C13EA"/>
    <w:rsid w:val="006C13ED"/>
    <w:rsid w:val="006C1B42"/>
    <w:rsid w:val="006C1DE8"/>
    <w:rsid w:val="006C1EE6"/>
    <w:rsid w:val="006C2256"/>
    <w:rsid w:val="006C22CA"/>
    <w:rsid w:val="006C25ED"/>
    <w:rsid w:val="006C27C1"/>
    <w:rsid w:val="006C3271"/>
    <w:rsid w:val="006C3462"/>
    <w:rsid w:val="006C3546"/>
    <w:rsid w:val="006C3A04"/>
    <w:rsid w:val="006C3A81"/>
    <w:rsid w:val="006C3C2A"/>
    <w:rsid w:val="006C3DCB"/>
    <w:rsid w:val="006C4555"/>
    <w:rsid w:val="006C48B4"/>
    <w:rsid w:val="006C4942"/>
    <w:rsid w:val="006C49D2"/>
    <w:rsid w:val="006C4AFD"/>
    <w:rsid w:val="006C4EAD"/>
    <w:rsid w:val="006C4F35"/>
    <w:rsid w:val="006C54B1"/>
    <w:rsid w:val="006C564A"/>
    <w:rsid w:val="006C56A8"/>
    <w:rsid w:val="006C5900"/>
    <w:rsid w:val="006C5C0D"/>
    <w:rsid w:val="006C5F08"/>
    <w:rsid w:val="006C6035"/>
    <w:rsid w:val="006C6403"/>
    <w:rsid w:val="006C64A3"/>
    <w:rsid w:val="006C66C3"/>
    <w:rsid w:val="006C6A65"/>
    <w:rsid w:val="006C7423"/>
    <w:rsid w:val="006C7C8E"/>
    <w:rsid w:val="006D02D3"/>
    <w:rsid w:val="006D0840"/>
    <w:rsid w:val="006D093C"/>
    <w:rsid w:val="006D0EB7"/>
    <w:rsid w:val="006D11DF"/>
    <w:rsid w:val="006D184D"/>
    <w:rsid w:val="006D1BD0"/>
    <w:rsid w:val="006D1DD6"/>
    <w:rsid w:val="006D21F7"/>
    <w:rsid w:val="006D2426"/>
    <w:rsid w:val="006D294C"/>
    <w:rsid w:val="006D2A1E"/>
    <w:rsid w:val="006D315C"/>
    <w:rsid w:val="006D32B8"/>
    <w:rsid w:val="006D344B"/>
    <w:rsid w:val="006D3CFE"/>
    <w:rsid w:val="006D45C2"/>
    <w:rsid w:val="006D48A5"/>
    <w:rsid w:val="006D4C52"/>
    <w:rsid w:val="006D5581"/>
    <w:rsid w:val="006D583A"/>
    <w:rsid w:val="006D58EA"/>
    <w:rsid w:val="006D5BD0"/>
    <w:rsid w:val="006D5C27"/>
    <w:rsid w:val="006D5F3E"/>
    <w:rsid w:val="006D60A9"/>
    <w:rsid w:val="006D61AF"/>
    <w:rsid w:val="006D62E5"/>
    <w:rsid w:val="006D6855"/>
    <w:rsid w:val="006D6884"/>
    <w:rsid w:val="006D6BF0"/>
    <w:rsid w:val="006D6D24"/>
    <w:rsid w:val="006D75A4"/>
    <w:rsid w:val="006D7B12"/>
    <w:rsid w:val="006D7D0A"/>
    <w:rsid w:val="006D7D33"/>
    <w:rsid w:val="006D7F08"/>
    <w:rsid w:val="006E05E1"/>
    <w:rsid w:val="006E094C"/>
    <w:rsid w:val="006E0980"/>
    <w:rsid w:val="006E0E8A"/>
    <w:rsid w:val="006E1360"/>
    <w:rsid w:val="006E14AE"/>
    <w:rsid w:val="006E1710"/>
    <w:rsid w:val="006E1753"/>
    <w:rsid w:val="006E1A56"/>
    <w:rsid w:val="006E1D0B"/>
    <w:rsid w:val="006E254C"/>
    <w:rsid w:val="006E298C"/>
    <w:rsid w:val="006E2ACC"/>
    <w:rsid w:val="006E2C6E"/>
    <w:rsid w:val="006E316C"/>
    <w:rsid w:val="006E361B"/>
    <w:rsid w:val="006E3C54"/>
    <w:rsid w:val="006E3DA7"/>
    <w:rsid w:val="006E413C"/>
    <w:rsid w:val="006E415D"/>
    <w:rsid w:val="006E4CC8"/>
    <w:rsid w:val="006E4CEF"/>
    <w:rsid w:val="006E525F"/>
    <w:rsid w:val="006E5365"/>
    <w:rsid w:val="006E53CD"/>
    <w:rsid w:val="006E570C"/>
    <w:rsid w:val="006E592A"/>
    <w:rsid w:val="006E5AEB"/>
    <w:rsid w:val="006E5D87"/>
    <w:rsid w:val="006E608C"/>
    <w:rsid w:val="006E61A4"/>
    <w:rsid w:val="006E69F7"/>
    <w:rsid w:val="006E6CF4"/>
    <w:rsid w:val="006E6E1C"/>
    <w:rsid w:val="006E722C"/>
    <w:rsid w:val="006E728E"/>
    <w:rsid w:val="006E731A"/>
    <w:rsid w:val="006E740F"/>
    <w:rsid w:val="006E77B0"/>
    <w:rsid w:val="006E7885"/>
    <w:rsid w:val="006F000F"/>
    <w:rsid w:val="006F00A4"/>
    <w:rsid w:val="006F00F4"/>
    <w:rsid w:val="006F0177"/>
    <w:rsid w:val="006F0241"/>
    <w:rsid w:val="006F0A0B"/>
    <w:rsid w:val="006F0B5E"/>
    <w:rsid w:val="006F0C44"/>
    <w:rsid w:val="006F103D"/>
    <w:rsid w:val="006F1141"/>
    <w:rsid w:val="006F1439"/>
    <w:rsid w:val="006F15A6"/>
    <w:rsid w:val="006F19D9"/>
    <w:rsid w:val="006F1B77"/>
    <w:rsid w:val="006F215B"/>
    <w:rsid w:val="006F24E4"/>
    <w:rsid w:val="006F25F0"/>
    <w:rsid w:val="006F2861"/>
    <w:rsid w:val="006F2E0E"/>
    <w:rsid w:val="006F2F27"/>
    <w:rsid w:val="006F33A6"/>
    <w:rsid w:val="006F368D"/>
    <w:rsid w:val="006F3E2F"/>
    <w:rsid w:val="006F3E5A"/>
    <w:rsid w:val="006F414E"/>
    <w:rsid w:val="006F4172"/>
    <w:rsid w:val="006F4563"/>
    <w:rsid w:val="006F4745"/>
    <w:rsid w:val="006F4C8E"/>
    <w:rsid w:val="006F4DE6"/>
    <w:rsid w:val="006F5415"/>
    <w:rsid w:val="006F58E3"/>
    <w:rsid w:val="006F5907"/>
    <w:rsid w:val="006F59EE"/>
    <w:rsid w:val="006F5A57"/>
    <w:rsid w:val="006F5BB5"/>
    <w:rsid w:val="006F5D73"/>
    <w:rsid w:val="006F64D1"/>
    <w:rsid w:val="006F663A"/>
    <w:rsid w:val="006F6942"/>
    <w:rsid w:val="006F6A9F"/>
    <w:rsid w:val="006F6B45"/>
    <w:rsid w:val="006F7116"/>
    <w:rsid w:val="006F7164"/>
    <w:rsid w:val="006F7450"/>
    <w:rsid w:val="006F7710"/>
    <w:rsid w:val="007000EF"/>
    <w:rsid w:val="00700368"/>
    <w:rsid w:val="00700401"/>
    <w:rsid w:val="0070084D"/>
    <w:rsid w:val="00700916"/>
    <w:rsid w:val="007009DC"/>
    <w:rsid w:val="00701872"/>
    <w:rsid w:val="00701EEC"/>
    <w:rsid w:val="00701F8C"/>
    <w:rsid w:val="00702745"/>
    <w:rsid w:val="00702E04"/>
    <w:rsid w:val="00703043"/>
    <w:rsid w:val="0070321C"/>
    <w:rsid w:val="0070339E"/>
    <w:rsid w:val="00703568"/>
    <w:rsid w:val="007036C6"/>
    <w:rsid w:val="00703945"/>
    <w:rsid w:val="00704050"/>
    <w:rsid w:val="00704110"/>
    <w:rsid w:val="00704402"/>
    <w:rsid w:val="007046F6"/>
    <w:rsid w:val="00704AB7"/>
    <w:rsid w:val="00704B27"/>
    <w:rsid w:val="00704C85"/>
    <w:rsid w:val="00704F6A"/>
    <w:rsid w:val="00705274"/>
    <w:rsid w:val="00705287"/>
    <w:rsid w:val="007053AD"/>
    <w:rsid w:val="00705873"/>
    <w:rsid w:val="0070594B"/>
    <w:rsid w:val="00705EAE"/>
    <w:rsid w:val="007064D6"/>
    <w:rsid w:val="007066B8"/>
    <w:rsid w:val="00706F84"/>
    <w:rsid w:val="00707896"/>
    <w:rsid w:val="00707F7A"/>
    <w:rsid w:val="0071001C"/>
    <w:rsid w:val="00710143"/>
    <w:rsid w:val="0071022D"/>
    <w:rsid w:val="00710A48"/>
    <w:rsid w:val="00710C3A"/>
    <w:rsid w:val="0071169D"/>
    <w:rsid w:val="00711F28"/>
    <w:rsid w:val="00711F8E"/>
    <w:rsid w:val="0071232E"/>
    <w:rsid w:val="0071257D"/>
    <w:rsid w:val="007126C6"/>
    <w:rsid w:val="00712D1B"/>
    <w:rsid w:val="00712EE8"/>
    <w:rsid w:val="007134F7"/>
    <w:rsid w:val="007135D5"/>
    <w:rsid w:val="00713A3F"/>
    <w:rsid w:val="00713B04"/>
    <w:rsid w:val="00713B69"/>
    <w:rsid w:val="00713FB6"/>
    <w:rsid w:val="00713FDA"/>
    <w:rsid w:val="007140ED"/>
    <w:rsid w:val="0071494A"/>
    <w:rsid w:val="0071525F"/>
    <w:rsid w:val="00715284"/>
    <w:rsid w:val="007153D4"/>
    <w:rsid w:val="007155AB"/>
    <w:rsid w:val="007156D3"/>
    <w:rsid w:val="00715981"/>
    <w:rsid w:val="00715C7F"/>
    <w:rsid w:val="00715CA2"/>
    <w:rsid w:val="00715E9A"/>
    <w:rsid w:val="00716470"/>
    <w:rsid w:val="00716619"/>
    <w:rsid w:val="007167BE"/>
    <w:rsid w:val="00717249"/>
    <w:rsid w:val="00717250"/>
    <w:rsid w:val="007174BD"/>
    <w:rsid w:val="007179E3"/>
    <w:rsid w:val="0072034F"/>
    <w:rsid w:val="00720493"/>
    <w:rsid w:val="00720984"/>
    <w:rsid w:val="00720E22"/>
    <w:rsid w:val="00720F64"/>
    <w:rsid w:val="00721313"/>
    <w:rsid w:val="007219FD"/>
    <w:rsid w:val="007220DB"/>
    <w:rsid w:val="00723071"/>
    <w:rsid w:val="0072351E"/>
    <w:rsid w:val="00723BB8"/>
    <w:rsid w:val="00723CEA"/>
    <w:rsid w:val="00723F2C"/>
    <w:rsid w:val="007241A7"/>
    <w:rsid w:val="00724205"/>
    <w:rsid w:val="007245AC"/>
    <w:rsid w:val="00724ABF"/>
    <w:rsid w:val="00724EA5"/>
    <w:rsid w:val="0072539C"/>
    <w:rsid w:val="00725962"/>
    <w:rsid w:val="00725BF1"/>
    <w:rsid w:val="00725D5A"/>
    <w:rsid w:val="00726111"/>
    <w:rsid w:val="0072723D"/>
    <w:rsid w:val="0072755D"/>
    <w:rsid w:val="00727D21"/>
    <w:rsid w:val="00727DB5"/>
    <w:rsid w:val="007304CC"/>
    <w:rsid w:val="0073076D"/>
    <w:rsid w:val="0073078E"/>
    <w:rsid w:val="007307A8"/>
    <w:rsid w:val="007307B5"/>
    <w:rsid w:val="00730B6D"/>
    <w:rsid w:val="00730DCF"/>
    <w:rsid w:val="00730F97"/>
    <w:rsid w:val="007312E2"/>
    <w:rsid w:val="007312F3"/>
    <w:rsid w:val="007313E1"/>
    <w:rsid w:val="007314B1"/>
    <w:rsid w:val="0073152C"/>
    <w:rsid w:val="00731530"/>
    <w:rsid w:val="00731777"/>
    <w:rsid w:val="007318BB"/>
    <w:rsid w:val="00732364"/>
    <w:rsid w:val="00732BCC"/>
    <w:rsid w:val="00732D69"/>
    <w:rsid w:val="00732D7A"/>
    <w:rsid w:val="00732F79"/>
    <w:rsid w:val="007332EF"/>
    <w:rsid w:val="0073344C"/>
    <w:rsid w:val="007335A8"/>
    <w:rsid w:val="007337A9"/>
    <w:rsid w:val="0073381D"/>
    <w:rsid w:val="00733980"/>
    <w:rsid w:val="00733FD9"/>
    <w:rsid w:val="0073425E"/>
    <w:rsid w:val="0073476E"/>
    <w:rsid w:val="0073484E"/>
    <w:rsid w:val="00734BBA"/>
    <w:rsid w:val="00734BC4"/>
    <w:rsid w:val="00734F1A"/>
    <w:rsid w:val="007350A1"/>
    <w:rsid w:val="00735244"/>
    <w:rsid w:val="007358D2"/>
    <w:rsid w:val="00735B8B"/>
    <w:rsid w:val="00735FD9"/>
    <w:rsid w:val="00736572"/>
    <w:rsid w:val="00736B81"/>
    <w:rsid w:val="00736B82"/>
    <w:rsid w:val="00736E51"/>
    <w:rsid w:val="00736EF3"/>
    <w:rsid w:val="0073708C"/>
    <w:rsid w:val="00737430"/>
    <w:rsid w:val="007378BF"/>
    <w:rsid w:val="00737CA6"/>
    <w:rsid w:val="00737F94"/>
    <w:rsid w:val="00740202"/>
    <w:rsid w:val="007405ED"/>
    <w:rsid w:val="007407EA"/>
    <w:rsid w:val="007408B5"/>
    <w:rsid w:val="00740E07"/>
    <w:rsid w:val="007419E3"/>
    <w:rsid w:val="007419F1"/>
    <w:rsid w:val="00741D72"/>
    <w:rsid w:val="0074232D"/>
    <w:rsid w:val="00742BB8"/>
    <w:rsid w:val="00742CDC"/>
    <w:rsid w:val="00742E27"/>
    <w:rsid w:val="00742E6E"/>
    <w:rsid w:val="00742FEA"/>
    <w:rsid w:val="0074356B"/>
    <w:rsid w:val="00743CC5"/>
    <w:rsid w:val="00744118"/>
    <w:rsid w:val="007442ED"/>
    <w:rsid w:val="0074432A"/>
    <w:rsid w:val="00744445"/>
    <w:rsid w:val="007448CC"/>
    <w:rsid w:val="007448D8"/>
    <w:rsid w:val="00744AA9"/>
    <w:rsid w:val="00744C07"/>
    <w:rsid w:val="00744CCF"/>
    <w:rsid w:val="007452F4"/>
    <w:rsid w:val="0074536A"/>
    <w:rsid w:val="007454E5"/>
    <w:rsid w:val="0074551B"/>
    <w:rsid w:val="0074562B"/>
    <w:rsid w:val="007456BA"/>
    <w:rsid w:val="00745786"/>
    <w:rsid w:val="00745B9F"/>
    <w:rsid w:val="00745BA4"/>
    <w:rsid w:val="0074603E"/>
    <w:rsid w:val="00746158"/>
    <w:rsid w:val="00746277"/>
    <w:rsid w:val="0074629E"/>
    <w:rsid w:val="00746D99"/>
    <w:rsid w:val="00747161"/>
    <w:rsid w:val="007474D4"/>
    <w:rsid w:val="00747F99"/>
    <w:rsid w:val="00747FCC"/>
    <w:rsid w:val="00750318"/>
    <w:rsid w:val="007504AF"/>
    <w:rsid w:val="0075059D"/>
    <w:rsid w:val="00750803"/>
    <w:rsid w:val="007509C5"/>
    <w:rsid w:val="0075131D"/>
    <w:rsid w:val="00751461"/>
    <w:rsid w:val="007515EF"/>
    <w:rsid w:val="007516D4"/>
    <w:rsid w:val="00751A7A"/>
    <w:rsid w:val="00751BF1"/>
    <w:rsid w:val="00751F36"/>
    <w:rsid w:val="0075218C"/>
    <w:rsid w:val="0075253B"/>
    <w:rsid w:val="007525BF"/>
    <w:rsid w:val="0075263D"/>
    <w:rsid w:val="0075292D"/>
    <w:rsid w:val="00753118"/>
    <w:rsid w:val="007537E7"/>
    <w:rsid w:val="00753802"/>
    <w:rsid w:val="0075391A"/>
    <w:rsid w:val="0075394C"/>
    <w:rsid w:val="007539DB"/>
    <w:rsid w:val="00753A9D"/>
    <w:rsid w:val="00753E7A"/>
    <w:rsid w:val="0075464B"/>
    <w:rsid w:val="00754957"/>
    <w:rsid w:val="007552D2"/>
    <w:rsid w:val="0075563B"/>
    <w:rsid w:val="00755689"/>
    <w:rsid w:val="007559BB"/>
    <w:rsid w:val="00756162"/>
    <w:rsid w:val="0075677B"/>
    <w:rsid w:val="0075681A"/>
    <w:rsid w:val="00756914"/>
    <w:rsid w:val="00756B9F"/>
    <w:rsid w:val="00756EE8"/>
    <w:rsid w:val="0075784E"/>
    <w:rsid w:val="00757B42"/>
    <w:rsid w:val="00760190"/>
    <w:rsid w:val="007601A5"/>
    <w:rsid w:val="00760540"/>
    <w:rsid w:val="00760667"/>
    <w:rsid w:val="0076088A"/>
    <w:rsid w:val="00761272"/>
    <w:rsid w:val="007616AB"/>
    <w:rsid w:val="0076176C"/>
    <w:rsid w:val="00761EB0"/>
    <w:rsid w:val="00762ADF"/>
    <w:rsid w:val="00762B12"/>
    <w:rsid w:val="007631A6"/>
    <w:rsid w:val="007639D9"/>
    <w:rsid w:val="00763A28"/>
    <w:rsid w:val="00763B95"/>
    <w:rsid w:val="00763F7E"/>
    <w:rsid w:val="00764A57"/>
    <w:rsid w:val="00764BB5"/>
    <w:rsid w:val="00764C50"/>
    <w:rsid w:val="007651F1"/>
    <w:rsid w:val="00765413"/>
    <w:rsid w:val="00765666"/>
    <w:rsid w:val="00765667"/>
    <w:rsid w:val="007657BC"/>
    <w:rsid w:val="007658B4"/>
    <w:rsid w:val="007661DF"/>
    <w:rsid w:val="00766735"/>
    <w:rsid w:val="00766773"/>
    <w:rsid w:val="007668C0"/>
    <w:rsid w:val="00766E54"/>
    <w:rsid w:val="00766FE5"/>
    <w:rsid w:val="007670C5"/>
    <w:rsid w:val="00767203"/>
    <w:rsid w:val="0076730F"/>
    <w:rsid w:val="007675DE"/>
    <w:rsid w:val="007679CC"/>
    <w:rsid w:val="00767D6F"/>
    <w:rsid w:val="00767ECF"/>
    <w:rsid w:val="0077013C"/>
    <w:rsid w:val="00770714"/>
    <w:rsid w:val="00770735"/>
    <w:rsid w:val="007708E2"/>
    <w:rsid w:val="0077097C"/>
    <w:rsid w:val="00770D37"/>
    <w:rsid w:val="00770F72"/>
    <w:rsid w:val="0077135B"/>
    <w:rsid w:val="0077166A"/>
    <w:rsid w:val="007717DA"/>
    <w:rsid w:val="00771846"/>
    <w:rsid w:val="00771CF2"/>
    <w:rsid w:val="00771ED7"/>
    <w:rsid w:val="00772449"/>
    <w:rsid w:val="00772772"/>
    <w:rsid w:val="007729ED"/>
    <w:rsid w:val="00773178"/>
    <w:rsid w:val="00773340"/>
    <w:rsid w:val="007737BA"/>
    <w:rsid w:val="00773815"/>
    <w:rsid w:val="00773B0C"/>
    <w:rsid w:val="00773BA2"/>
    <w:rsid w:val="00773C97"/>
    <w:rsid w:val="00773F8E"/>
    <w:rsid w:val="00774288"/>
    <w:rsid w:val="00774B1B"/>
    <w:rsid w:val="00775733"/>
    <w:rsid w:val="00775899"/>
    <w:rsid w:val="007759DC"/>
    <w:rsid w:val="00775C7F"/>
    <w:rsid w:val="007769E7"/>
    <w:rsid w:val="00776D10"/>
    <w:rsid w:val="007776BF"/>
    <w:rsid w:val="00777756"/>
    <w:rsid w:val="007778AE"/>
    <w:rsid w:val="00777926"/>
    <w:rsid w:val="0077793E"/>
    <w:rsid w:val="0077797D"/>
    <w:rsid w:val="00777985"/>
    <w:rsid w:val="00780113"/>
    <w:rsid w:val="007806D2"/>
    <w:rsid w:val="00780983"/>
    <w:rsid w:val="00780BAB"/>
    <w:rsid w:val="00780F0F"/>
    <w:rsid w:val="0078103F"/>
    <w:rsid w:val="00781666"/>
    <w:rsid w:val="0078180B"/>
    <w:rsid w:val="00782178"/>
    <w:rsid w:val="00782420"/>
    <w:rsid w:val="007825D2"/>
    <w:rsid w:val="00782942"/>
    <w:rsid w:val="00782C6F"/>
    <w:rsid w:val="00782E18"/>
    <w:rsid w:val="00782FCF"/>
    <w:rsid w:val="007833AC"/>
    <w:rsid w:val="0078343E"/>
    <w:rsid w:val="0078379A"/>
    <w:rsid w:val="007838F3"/>
    <w:rsid w:val="00783930"/>
    <w:rsid w:val="00783DDC"/>
    <w:rsid w:val="00784023"/>
    <w:rsid w:val="007841DC"/>
    <w:rsid w:val="0078448B"/>
    <w:rsid w:val="00784A65"/>
    <w:rsid w:val="00785180"/>
    <w:rsid w:val="00785182"/>
    <w:rsid w:val="0078589B"/>
    <w:rsid w:val="00785F04"/>
    <w:rsid w:val="00786919"/>
    <w:rsid w:val="00786B38"/>
    <w:rsid w:val="007877A3"/>
    <w:rsid w:val="00787A22"/>
    <w:rsid w:val="00787A70"/>
    <w:rsid w:val="00787AC6"/>
    <w:rsid w:val="00787C2F"/>
    <w:rsid w:val="00787D1E"/>
    <w:rsid w:val="00787F9D"/>
    <w:rsid w:val="007903AC"/>
    <w:rsid w:val="00791039"/>
    <w:rsid w:val="00791219"/>
    <w:rsid w:val="007913C3"/>
    <w:rsid w:val="007913FC"/>
    <w:rsid w:val="00791785"/>
    <w:rsid w:val="007919B2"/>
    <w:rsid w:val="00791A4B"/>
    <w:rsid w:val="007923A0"/>
    <w:rsid w:val="007925B9"/>
    <w:rsid w:val="007926DC"/>
    <w:rsid w:val="0079285C"/>
    <w:rsid w:val="00792A71"/>
    <w:rsid w:val="00792B63"/>
    <w:rsid w:val="00793260"/>
    <w:rsid w:val="007939D9"/>
    <w:rsid w:val="00793A06"/>
    <w:rsid w:val="00793CE5"/>
    <w:rsid w:val="00794208"/>
    <w:rsid w:val="0079433A"/>
    <w:rsid w:val="007945CB"/>
    <w:rsid w:val="0079464D"/>
    <w:rsid w:val="0079478F"/>
    <w:rsid w:val="007947FE"/>
    <w:rsid w:val="007949CF"/>
    <w:rsid w:val="00794A6A"/>
    <w:rsid w:val="00794C47"/>
    <w:rsid w:val="00794D3D"/>
    <w:rsid w:val="00794E33"/>
    <w:rsid w:val="00794F55"/>
    <w:rsid w:val="00794F9C"/>
    <w:rsid w:val="0079504F"/>
    <w:rsid w:val="00795AF7"/>
    <w:rsid w:val="007961A8"/>
    <w:rsid w:val="007963A6"/>
    <w:rsid w:val="00796808"/>
    <w:rsid w:val="007969B8"/>
    <w:rsid w:val="007971D7"/>
    <w:rsid w:val="0079751A"/>
    <w:rsid w:val="0079762E"/>
    <w:rsid w:val="00797C4F"/>
    <w:rsid w:val="007A014C"/>
    <w:rsid w:val="007A038B"/>
    <w:rsid w:val="007A07A6"/>
    <w:rsid w:val="007A0DAA"/>
    <w:rsid w:val="007A1211"/>
    <w:rsid w:val="007A12BC"/>
    <w:rsid w:val="007A1C43"/>
    <w:rsid w:val="007A2127"/>
    <w:rsid w:val="007A2508"/>
    <w:rsid w:val="007A26FF"/>
    <w:rsid w:val="007A2B45"/>
    <w:rsid w:val="007A3041"/>
    <w:rsid w:val="007A3125"/>
    <w:rsid w:val="007A3406"/>
    <w:rsid w:val="007A35D6"/>
    <w:rsid w:val="007A388D"/>
    <w:rsid w:val="007A3EB4"/>
    <w:rsid w:val="007A3F4C"/>
    <w:rsid w:val="007A4A62"/>
    <w:rsid w:val="007A4B93"/>
    <w:rsid w:val="007A4D9D"/>
    <w:rsid w:val="007A5024"/>
    <w:rsid w:val="007A5BD6"/>
    <w:rsid w:val="007A5DEE"/>
    <w:rsid w:val="007A5EAA"/>
    <w:rsid w:val="007A5FC2"/>
    <w:rsid w:val="007A6291"/>
    <w:rsid w:val="007A6F90"/>
    <w:rsid w:val="007A752F"/>
    <w:rsid w:val="007A7784"/>
    <w:rsid w:val="007A7881"/>
    <w:rsid w:val="007A788D"/>
    <w:rsid w:val="007A7C19"/>
    <w:rsid w:val="007A7DA0"/>
    <w:rsid w:val="007B0333"/>
    <w:rsid w:val="007B0988"/>
    <w:rsid w:val="007B0F07"/>
    <w:rsid w:val="007B107A"/>
    <w:rsid w:val="007B120D"/>
    <w:rsid w:val="007B15BD"/>
    <w:rsid w:val="007B1826"/>
    <w:rsid w:val="007B1922"/>
    <w:rsid w:val="007B195B"/>
    <w:rsid w:val="007B1AC4"/>
    <w:rsid w:val="007B1AEC"/>
    <w:rsid w:val="007B1EA8"/>
    <w:rsid w:val="007B221B"/>
    <w:rsid w:val="007B29DD"/>
    <w:rsid w:val="007B3188"/>
    <w:rsid w:val="007B3372"/>
    <w:rsid w:val="007B3613"/>
    <w:rsid w:val="007B384F"/>
    <w:rsid w:val="007B436A"/>
    <w:rsid w:val="007B43E2"/>
    <w:rsid w:val="007B44CB"/>
    <w:rsid w:val="007B4562"/>
    <w:rsid w:val="007B46C7"/>
    <w:rsid w:val="007B4828"/>
    <w:rsid w:val="007B4E85"/>
    <w:rsid w:val="007B5142"/>
    <w:rsid w:val="007B5195"/>
    <w:rsid w:val="007B531A"/>
    <w:rsid w:val="007B5C7F"/>
    <w:rsid w:val="007B5CBB"/>
    <w:rsid w:val="007B5E37"/>
    <w:rsid w:val="007B6043"/>
    <w:rsid w:val="007B635F"/>
    <w:rsid w:val="007B6449"/>
    <w:rsid w:val="007B66CD"/>
    <w:rsid w:val="007B67F7"/>
    <w:rsid w:val="007B6EB0"/>
    <w:rsid w:val="007B706A"/>
    <w:rsid w:val="007C0009"/>
    <w:rsid w:val="007C0154"/>
    <w:rsid w:val="007C02F1"/>
    <w:rsid w:val="007C0413"/>
    <w:rsid w:val="007C04EA"/>
    <w:rsid w:val="007C06DB"/>
    <w:rsid w:val="007C06FF"/>
    <w:rsid w:val="007C0763"/>
    <w:rsid w:val="007C0ABC"/>
    <w:rsid w:val="007C0C80"/>
    <w:rsid w:val="007C0F57"/>
    <w:rsid w:val="007C0FD5"/>
    <w:rsid w:val="007C1278"/>
    <w:rsid w:val="007C127C"/>
    <w:rsid w:val="007C1422"/>
    <w:rsid w:val="007C151B"/>
    <w:rsid w:val="007C1634"/>
    <w:rsid w:val="007C2268"/>
    <w:rsid w:val="007C22F2"/>
    <w:rsid w:val="007C23FB"/>
    <w:rsid w:val="007C26D0"/>
    <w:rsid w:val="007C2A1F"/>
    <w:rsid w:val="007C2A8E"/>
    <w:rsid w:val="007C2ABA"/>
    <w:rsid w:val="007C30CA"/>
    <w:rsid w:val="007C331B"/>
    <w:rsid w:val="007C363B"/>
    <w:rsid w:val="007C382B"/>
    <w:rsid w:val="007C3B73"/>
    <w:rsid w:val="007C3DF5"/>
    <w:rsid w:val="007C3E40"/>
    <w:rsid w:val="007C3FE5"/>
    <w:rsid w:val="007C400E"/>
    <w:rsid w:val="007C434B"/>
    <w:rsid w:val="007C44DA"/>
    <w:rsid w:val="007C49BE"/>
    <w:rsid w:val="007C4C61"/>
    <w:rsid w:val="007C4E05"/>
    <w:rsid w:val="007C5093"/>
    <w:rsid w:val="007C55D9"/>
    <w:rsid w:val="007C5A48"/>
    <w:rsid w:val="007C5B6C"/>
    <w:rsid w:val="007C5D73"/>
    <w:rsid w:val="007C5D89"/>
    <w:rsid w:val="007C68E1"/>
    <w:rsid w:val="007C6989"/>
    <w:rsid w:val="007C6B5F"/>
    <w:rsid w:val="007C6BC7"/>
    <w:rsid w:val="007C73B0"/>
    <w:rsid w:val="007C7A02"/>
    <w:rsid w:val="007D0237"/>
    <w:rsid w:val="007D0291"/>
    <w:rsid w:val="007D0473"/>
    <w:rsid w:val="007D054B"/>
    <w:rsid w:val="007D06DE"/>
    <w:rsid w:val="007D089A"/>
    <w:rsid w:val="007D0A66"/>
    <w:rsid w:val="007D0C10"/>
    <w:rsid w:val="007D13B4"/>
    <w:rsid w:val="007D15C7"/>
    <w:rsid w:val="007D1BC8"/>
    <w:rsid w:val="007D1EB8"/>
    <w:rsid w:val="007D28B4"/>
    <w:rsid w:val="007D2B28"/>
    <w:rsid w:val="007D2D31"/>
    <w:rsid w:val="007D2F94"/>
    <w:rsid w:val="007D3542"/>
    <w:rsid w:val="007D37D1"/>
    <w:rsid w:val="007D3A74"/>
    <w:rsid w:val="007D3B5E"/>
    <w:rsid w:val="007D3CBC"/>
    <w:rsid w:val="007D3D1C"/>
    <w:rsid w:val="007D3D6E"/>
    <w:rsid w:val="007D453E"/>
    <w:rsid w:val="007D46C9"/>
    <w:rsid w:val="007D4B66"/>
    <w:rsid w:val="007D4C7A"/>
    <w:rsid w:val="007D5545"/>
    <w:rsid w:val="007D6036"/>
    <w:rsid w:val="007D69B1"/>
    <w:rsid w:val="007D71FC"/>
    <w:rsid w:val="007D74E5"/>
    <w:rsid w:val="007D7584"/>
    <w:rsid w:val="007D7B89"/>
    <w:rsid w:val="007D7BE9"/>
    <w:rsid w:val="007D7F12"/>
    <w:rsid w:val="007E02AD"/>
    <w:rsid w:val="007E04C5"/>
    <w:rsid w:val="007E082F"/>
    <w:rsid w:val="007E0838"/>
    <w:rsid w:val="007E09F0"/>
    <w:rsid w:val="007E0B89"/>
    <w:rsid w:val="007E0D04"/>
    <w:rsid w:val="007E0E7A"/>
    <w:rsid w:val="007E132C"/>
    <w:rsid w:val="007E167C"/>
    <w:rsid w:val="007E16AC"/>
    <w:rsid w:val="007E16F3"/>
    <w:rsid w:val="007E198C"/>
    <w:rsid w:val="007E1C4A"/>
    <w:rsid w:val="007E1C50"/>
    <w:rsid w:val="007E1F0B"/>
    <w:rsid w:val="007E2498"/>
    <w:rsid w:val="007E330C"/>
    <w:rsid w:val="007E33FC"/>
    <w:rsid w:val="007E3898"/>
    <w:rsid w:val="007E3CD8"/>
    <w:rsid w:val="007E4428"/>
    <w:rsid w:val="007E4767"/>
    <w:rsid w:val="007E4B3E"/>
    <w:rsid w:val="007E4C35"/>
    <w:rsid w:val="007E543B"/>
    <w:rsid w:val="007E5490"/>
    <w:rsid w:val="007E54A2"/>
    <w:rsid w:val="007E54B7"/>
    <w:rsid w:val="007E5767"/>
    <w:rsid w:val="007E5881"/>
    <w:rsid w:val="007E5A8B"/>
    <w:rsid w:val="007E5B17"/>
    <w:rsid w:val="007E5DF9"/>
    <w:rsid w:val="007E6108"/>
    <w:rsid w:val="007E618E"/>
    <w:rsid w:val="007E62B7"/>
    <w:rsid w:val="007E6446"/>
    <w:rsid w:val="007E6B44"/>
    <w:rsid w:val="007E7972"/>
    <w:rsid w:val="007E7AE3"/>
    <w:rsid w:val="007E7B6F"/>
    <w:rsid w:val="007E7C7B"/>
    <w:rsid w:val="007E7D3B"/>
    <w:rsid w:val="007F00C5"/>
    <w:rsid w:val="007F0178"/>
    <w:rsid w:val="007F0442"/>
    <w:rsid w:val="007F0490"/>
    <w:rsid w:val="007F0643"/>
    <w:rsid w:val="007F0F68"/>
    <w:rsid w:val="007F1292"/>
    <w:rsid w:val="007F13B1"/>
    <w:rsid w:val="007F1499"/>
    <w:rsid w:val="007F162B"/>
    <w:rsid w:val="007F1B7F"/>
    <w:rsid w:val="007F1E0C"/>
    <w:rsid w:val="007F1F57"/>
    <w:rsid w:val="007F20AC"/>
    <w:rsid w:val="007F2286"/>
    <w:rsid w:val="007F2359"/>
    <w:rsid w:val="007F27F0"/>
    <w:rsid w:val="007F2F33"/>
    <w:rsid w:val="007F3091"/>
    <w:rsid w:val="007F30E7"/>
    <w:rsid w:val="007F312C"/>
    <w:rsid w:val="007F31F4"/>
    <w:rsid w:val="007F37CF"/>
    <w:rsid w:val="007F37D2"/>
    <w:rsid w:val="007F390E"/>
    <w:rsid w:val="007F3AF4"/>
    <w:rsid w:val="007F400C"/>
    <w:rsid w:val="007F40C4"/>
    <w:rsid w:val="007F4AC8"/>
    <w:rsid w:val="007F4C67"/>
    <w:rsid w:val="007F4D0B"/>
    <w:rsid w:val="007F51E8"/>
    <w:rsid w:val="007F5248"/>
    <w:rsid w:val="007F5296"/>
    <w:rsid w:val="007F57C7"/>
    <w:rsid w:val="007F69F1"/>
    <w:rsid w:val="007F707C"/>
    <w:rsid w:val="007F7560"/>
    <w:rsid w:val="007F75F6"/>
    <w:rsid w:val="007F7681"/>
    <w:rsid w:val="007F79FA"/>
    <w:rsid w:val="0080024F"/>
    <w:rsid w:val="008002C0"/>
    <w:rsid w:val="0080033F"/>
    <w:rsid w:val="00800A82"/>
    <w:rsid w:val="0080114A"/>
    <w:rsid w:val="008014EE"/>
    <w:rsid w:val="00801577"/>
    <w:rsid w:val="00801A61"/>
    <w:rsid w:val="00801D4A"/>
    <w:rsid w:val="00801D52"/>
    <w:rsid w:val="00801E1A"/>
    <w:rsid w:val="00801E48"/>
    <w:rsid w:val="00802158"/>
    <w:rsid w:val="0080234C"/>
    <w:rsid w:val="008024A9"/>
    <w:rsid w:val="0080263F"/>
    <w:rsid w:val="00802B37"/>
    <w:rsid w:val="00802C97"/>
    <w:rsid w:val="00802D05"/>
    <w:rsid w:val="00802F54"/>
    <w:rsid w:val="008030E7"/>
    <w:rsid w:val="0080332A"/>
    <w:rsid w:val="008035CE"/>
    <w:rsid w:val="008037DD"/>
    <w:rsid w:val="00803FC5"/>
    <w:rsid w:val="008043A8"/>
    <w:rsid w:val="00804567"/>
    <w:rsid w:val="008048D8"/>
    <w:rsid w:val="00804E37"/>
    <w:rsid w:val="008051B3"/>
    <w:rsid w:val="00805446"/>
    <w:rsid w:val="00805602"/>
    <w:rsid w:val="0080563A"/>
    <w:rsid w:val="00805CA4"/>
    <w:rsid w:val="00805F6F"/>
    <w:rsid w:val="008063CD"/>
    <w:rsid w:val="008069C3"/>
    <w:rsid w:val="00806A93"/>
    <w:rsid w:val="008071DB"/>
    <w:rsid w:val="0080753C"/>
    <w:rsid w:val="008079A0"/>
    <w:rsid w:val="00807B94"/>
    <w:rsid w:val="00807F99"/>
    <w:rsid w:val="0081028B"/>
    <w:rsid w:val="008104BB"/>
    <w:rsid w:val="008105A5"/>
    <w:rsid w:val="00811488"/>
    <w:rsid w:val="008119E0"/>
    <w:rsid w:val="00811A47"/>
    <w:rsid w:val="00811BB0"/>
    <w:rsid w:val="008121BF"/>
    <w:rsid w:val="008127AE"/>
    <w:rsid w:val="0081335C"/>
    <w:rsid w:val="008136E2"/>
    <w:rsid w:val="00813DA6"/>
    <w:rsid w:val="00813E48"/>
    <w:rsid w:val="00813F54"/>
    <w:rsid w:val="008149B9"/>
    <w:rsid w:val="00814F5D"/>
    <w:rsid w:val="00814F9B"/>
    <w:rsid w:val="0081508A"/>
    <w:rsid w:val="00815652"/>
    <w:rsid w:val="008159EF"/>
    <w:rsid w:val="00815DCE"/>
    <w:rsid w:val="008166F8"/>
    <w:rsid w:val="008168BF"/>
    <w:rsid w:val="0081738C"/>
    <w:rsid w:val="0081775C"/>
    <w:rsid w:val="00817A77"/>
    <w:rsid w:val="00820066"/>
    <w:rsid w:val="00820572"/>
    <w:rsid w:val="00820CA8"/>
    <w:rsid w:val="00820F6E"/>
    <w:rsid w:val="00821549"/>
    <w:rsid w:val="00821A36"/>
    <w:rsid w:val="00821C70"/>
    <w:rsid w:val="00821CA7"/>
    <w:rsid w:val="00821F8C"/>
    <w:rsid w:val="008220E0"/>
    <w:rsid w:val="00822197"/>
    <w:rsid w:val="0082261C"/>
    <w:rsid w:val="008229AA"/>
    <w:rsid w:val="00822C74"/>
    <w:rsid w:val="008234A4"/>
    <w:rsid w:val="00823B49"/>
    <w:rsid w:val="00823C61"/>
    <w:rsid w:val="00823C7F"/>
    <w:rsid w:val="00823D76"/>
    <w:rsid w:val="00823F99"/>
    <w:rsid w:val="008243A4"/>
    <w:rsid w:val="0082475D"/>
    <w:rsid w:val="008249A9"/>
    <w:rsid w:val="00824E51"/>
    <w:rsid w:val="00825142"/>
    <w:rsid w:val="008253A0"/>
    <w:rsid w:val="00825826"/>
    <w:rsid w:val="00825A0D"/>
    <w:rsid w:val="00825B76"/>
    <w:rsid w:val="00825C25"/>
    <w:rsid w:val="00825FDD"/>
    <w:rsid w:val="00825FF7"/>
    <w:rsid w:val="00826263"/>
    <w:rsid w:val="0082630E"/>
    <w:rsid w:val="008263D7"/>
    <w:rsid w:val="00826650"/>
    <w:rsid w:val="00826992"/>
    <w:rsid w:val="00827A8C"/>
    <w:rsid w:val="00827AD9"/>
    <w:rsid w:val="00827F05"/>
    <w:rsid w:val="0083018F"/>
    <w:rsid w:val="0083046A"/>
    <w:rsid w:val="00830959"/>
    <w:rsid w:val="00830972"/>
    <w:rsid w:val="00830A02"/>
    <w:rsid w:val="00830F35"/>
    <w:rsid w:val="0083108A"/>
    <w:rsid w:val="008311B5"/>
    <w:rsid w:val="008316DD"/>
    <w:rsid w:val="00831CAF"/>
    <w:rsid w:val="00831CC9"/>
    <w:rsid w:val="00831CDF"/>
    <w:rsid w:val="00832076"/>
    <w:rsid w:val="008320B7"/>
    <w:rsid w:val="008322A9"/>
    <w:rsid w:val="008326B4"/>
    <w:rsid w:val="008327EC"/>
    <w:rsid w:val="008329BB"/>
    <w:rsid w:val="00832F18"/>
    <w:rsid w:val="00832F48"/>
    <w:rsid w:val="00833318"/>
    <w:rsid w:val="008334C7"/>
    <w:rsid w:val="00833612"/>
    <w:rsid w:val="00833AE8"/>
    <w:rsid w:val="00833DDC"/>
    <w:rsid w:val="00834225"/>
    <w:rsid w:val="0083440A"/>
    <w:rsid w:val="00835420"/>
    <w:rsid w:val="00835444"/>
    <w:rsid w:val="0083582D"/>
    <w:rsid w:val="00835916"/>
    <w:rsid w:val="008359FD"/>
    <w:rsid w:val="00835A5A"/>
    <w:rsid w:val="00835C17"/>
    <w:rsid w:val="008361A8"/>
    <w:rsid w:val="0083661C"/>
    <w:rsid w:val="00836883"/>
    <w:rsid w:val="008368AA"/>
    <w:rsid w:val="008368D5"/>
    <w:rsid w:val="00836B23"/>
    <w:rsid w:val="00836B87"/>
    <w:rsid w:val="00836FF4"/>
    <w:rsid w:val="00837079"/>
    <w:rsid w:val="0083733C"/>
    <w:rsid w:val="008373EE"/>
    <w:rsid w:val="0083752A"/>
    <w:rsid w:val="00837665"/>
    <w:rsid w:val="00837777"/>
    <w:rsid w:val="00837D03"/>
    <w:rsid w:val="0084020D"/>
    <w:rsid w:val="00840736"/>
    <w:rsid w:val="00840904"/>
    <w:rsid w:val="00841544"/>
    <w:rsid w:val="00841953"/>
    <w:rsid w:val="00841A12"/>
    <w:rsid w:val="00841CD4"/>
    <w:rsid w:val="00841D63"/>
    <w:rsid w:val="0084203A"/>
    <w:rsid w:val="008421CB"/>
    <w:rsid w:val="008425B1"/>
    <w:rsid w:val="008425EE"/>
    <w:rsid w:val="008427D8"/>
    <w:rsid w:val="00842945"/>
    <w:rsid w:val="00843325"/>
    <w:rsid w:val="0084384B"/>
    <w:rsid w:val="0084384E"/>
    <w:rsid w:val="00843BEA"/>
    <w:rsid w:val="00843F8A"/>
    <w:rsid w:val="00844674"/>
    <w:rsid w:val="00844675"/>
    <w:rsid w:val="00844E0B"/>
    <w:rsid w:val="00845290"/>
    <w:rsid w:val="0084558D"/>
    <w:rsid w:val="00845E41"/>
    <w:rsid w:val="008460B4"/>
    <w:rsid w:val="0084653C"/>
    <w:rsid w:val="00846B57"/>
    <w:rsid w:val="00846C4E"/>
    <w:rsid w:val="0084704D"/>
    <w:rsid w:val="00847BCB"/>
    <w:rsid w:val="008500D1"/>
    <w:rsid w:val="0085013C"/>
    <w:rsid w:val="00850572"/>
    <w:rsid w:val="008508D1"/>
    <w:rsid w:val="00850C22"/>
    <w:rsid w:val="00850DB8"/>
    <w:rsid w:val="00851600"/>
    <w:rsid w:val="008516FC"/>
    <w:rsid w:val="0085182D"/>
    <w:rsid w:val="008519D7"/>
    <w:rsid w:val="00851F82"/>
    <w:rsid w:val="00851FA2"/>
    <w:rsid w:val="008520D1"/>
    <w:rsid w:val="0085223B"/>
    <w:rsid w:val="0085246E"/>
    <w:rsid w:val="008524D3"/>
    <w:rsid w:val="008527F0"/>
    <w:rsid w:val="00852899"/>
    <w:rsid w:val="008528A5"/>
    <w:rsid w:val="00852A20"/>
    <w:rsid w:val="00852CE0"/>
    <w:rsid w:val="00852EA2"/>
    <w:rsid w:val="008539C7"/>
    <w:rsid w:val="00853D7A"/>
    <w:rsid w:val="00853D92"/>
    <w:rsid w:val="008540CE"/>
    <w:rsid w:val="0085410F"/>
    <w:rsid w:val="00854222"/>
    <w:rsid w:val="00854705"/>
    <w:rsid w:val="00854A69"/>
    <w:rsid w:val="00854EBF"/>
    <w:rsid w:val="008551EC"/>
    <w:rsid w:val="008552B5"/>
    <w:rsid w:val="00855E20"/>
    <w:rsid w:val="00855ECB"/>
    <w:rsid w:val="00856080"/>
    <w:rsid w:val="008565A6"/>
    <w:rsid w:val="00856A30"/>
    <w:rsid w:val="00856A9B"/>
    <w:rsid w:val="008574EC"/>
    <w:rsid w:val="00857B51"/>
    <w:rsid w:val="0086048E"/>
    <w:rsid w:val="008604CD"/>
    <w:rsid w:val="008606CA"/>
    <w:rsid w:val="00860C85"/>
    <w:rsid w:val="00860D1B"/>
    <w:rsid w:val="00860D60"/>
    <w:rsid w:val="00860DBF"/>
    <w:rsid w:val="00861197"/>
    <w:rsid w:val="008611E5"/>
    <w:rsid w:val="00861572"/>
    <w:rsid w:val="00861C0A"/>
    <w:rsid w:val="00861D73"/>
    <w:rsid w:val="00861E75"/>
    <w:rsid w:val="008621B8"/>
    <w:rsid w:val="00862DC3"/>
    <w:rsid w:val="008635D0"/>
    <w:rsid w:val="008636B3"/>
    <w:rsid w:val="008637AA"/>
    <w:rsid w:val="00863B24"/>
    <w:rsid w:val="00863B46"/>
    <w:rsid w:val="00863D5B"/>
    <w:rsid w:val="00864398"/>
    <w:rsid w:val="00864A9C"/>
    <w:rsid w:val="00864E4D"/>
    <w:rsid w:val="00865199"/>
    <w:rsid w:val="00865381"/>
    <w:rsid w:val="0086544D"/>
    <w:rsid w:val="008657BC"/>
    <w:rsid w:val="0086582C"/>
    <w:rsid w:val="0086593C"/>
    <w:rsid w:val="0086596A"/>
    <w:rsid w:val="00865AAD"/>
    <w:rsid w:val="00865B21"/>
    <w:rsid w:val="00865BAE"/>
    <w:rsid w:val="00865BF4"/>
    <w:rsid w:val="00865FBC"/>
    <w:rsid w:val="00866EC3"/>
    <w:rsid w:val="0086707D"/>
    <w:rsid w:val="008673F4"/>
    <w:rsid w:val="00867C9C"/>
    <w:rsid w:val="00867E05"/>
    <w:rsid w:val="0087035A"/>
    <w:rsid w:val="00870383"/>
    <w:rsid w:val="00870CA4"/>
    <w:rsid w:val="00870F5D"/>
    <w:rsid w:val="00870FF4"/>
    <w:rsid w:val="0087112D"/>
    <w:rsid w:val="0087164E"/>
    <w:rsid w:val="00871928"/>
    <w:rsid w:val="00871D1C"/>
    <w:rsid w:val="00871D3C"/>
    <w:rsid w:val="00871DC9"/>
    <w:rsid w:val="00871F4F"/>
    <w:rsid w:val="00872512"/>
    <w:rsid w:val="008729C5"/>
    <w:rsid w:val="0087350A"/>
    <w:rsid w:val="008736D4"/>
    <w:rsid w:val="0087392F"/>
    <w:rsid w:val="00873B33"/>
    <w:rsid w:val="00873C7B"/>
    <w:rsid w:val="00873DA0"/>
    <w:rsid w:val="00873EC0"/>
    <w:rsid w:val="00873F68"/>
    <w:rsid w:val="00874076"/>
    <w:rsid w:val="008751F4"/>
    <w:rsid w:val="008752C8"/>
    <w:rsid w:val="0087579B"/>
    <w:rsid w:val="00875B4E"/>
    <w:rsid w:val="00875E62"/>
    <w:rsid w:val="0087673D"/>
    <w:rsid w:val="00876C8F"/>
    <w:rsid w:val="00876CB6"/>
    <w:rsid w:val="00876CFF"/>
    <w:rsid w:val="00876D2E"/>
    <w:rsid w:val="00876DA6"/>
    <w:rsid w:val="00876E8A"/>
    <w:rsid w:val="00877065"/>
    <w:rsid w:val="008773C5"/>
    <w:rsid w:val="008779B0"/>
    <w:rsid w:val="00877F72"/>
    <w:rsid w:val="00877F92"/>
    <w:rsid w:val="0088086D"/>
    <w:rsid w:val="00880DAE"/>
    <w:rsid w:val="0088108F"/>
    <w:rsid w:val="008810EC"/>
    <w:rsid w:val="0088113B"/>
    <w:rsid w:val="00881183"/>
    <w:rsid w:val="008812DA"/>
    <w:rsid w:val="0088158A"/>
    <w:rsid w:val="00881923"/>
    <w:rsid w:val="00881EF3"/>
    <w:rsid w:val="00882310"/>
    <w:rsid w:val="008826B9"/>
    <w:rsid w:val="00882C71"/>
    <w:rsid w:val="00882F11"/>
    <w:rsid w:val="008834D4"/>
    <w:rsid w:val="0088360B"/>
    <w:rsid w:val="00883636"/>
    <w:rsid w:val="008838D8"/>
    <w:rsid w:val="00883969"/>
    <w:rsid w:val="0088397B"/>
    <w:rsid w:val="008839A8"/>
    <w:rsid w:val="00883B89"/>
    <w:rsid w:val="00883C85"/>
    <w:rsid w:val="00884773"/>
    <w:rsid w:val="00884872"/>
    <w:rsid w:val="00884B38"/>
    <w:rsid w:val="00885358"/>
    <w:rsid w:val="00885603"/>
    <w:rsid w:val="00885BA3"/>
    <w:rsid w:val="00885DD6"/>
    <w:rsid w:val="00885DE5"/>
    <w:rsid w:val="00886195"/>
    <w:rsid w:val="008863E2"/>
    <w:rsid w:val="00886539"/>
    <w:rsid w:val="00886585"/>
    <w:rsid w:val="00886A6D"/>
    <w:rsid w:val="00886D70"/>
    <w:rsid w:val="00886E23"/>
    <w:rsid w:val="008871D3"/>
    <w:rsid w:val="0088740B"/>
    <w:rsid w:val="00887447"/>
    <w:rsid w:val="00887808"/>
    <w:rsid w:val="00887A43"/>
    <w:rsid w:val="00887B27"/>
    <w:rsid w:val="00887D09"/>
    <w:rsid w:val="0089008D"/>
    <w:rsid w:val="008902DA"/>
    <w:rsid w:val="008903D2"/>
    <w:rsid w:val="008903D8"/>
    <w:rsid w:val="008905AD"/>
    <w:rsid w:val="00890631"/>
    <w:rsid w:val="00890729"/>
    <w:rsid w:val="00890B21"/>
    <w:rsid w:val="00890DDE"/>
    <w:rsid w:val="00891607"/>
    <w:rsid w:val="00891A53"/>
    <w:rsid w:val="00891ACE"/>
    <w:rsid w:val="00891C11"/>
    <w:rsid w:val="00891D99"/>
    <w:rsid w:val="00892119"/>
    <w:rsid w:val="00892314"/>
    <w:rsid w:val="00892677"/>
    <w:rsid w:val="00893060"/>
    <w:rsid w:val="00893333"/>
    <w:rsid w:val="008936E9"/>
    <w:rsid w:val="00893880"/>
    <w:rsid w:val="00893BE1"/>
    <w:rsid w:val="00893C51"/>
    <w:rsid w:val="00893E52"/>
    <w:rsid w:val="00894A4F"/>
    <w:rsid w:val="00894EBD"/>
    <w:rsid w:val="00896122"/>
    <w:rsid w:val="008961A7"/>
    <w:rsid w:val="00896E2D"/>
    <w:rsid w:val="00896E34"/>
    <w:rsid w:val="0089713B"/>
    <w:rsid w:val="008975A4"/>
    <w:rsid w:val="00897687"/>
    <w:rsid w:val="008976D8"/>
    <w:rsid w:val="00897A82"/>
    <w:rsid w:val="008A094E"/>
    <w:rsid w:val="008A0C69"/>
    <w:rsid w:val="008A1E00"/>
    <w:rsid w:val="008A2395"/>
    <w:rsid w:val="008A273D"/>
    <w:rsid w:val="008A29FC"/>
    <w:rsid w:val="008A2B35"/>
    <w:rsid w:val="008A2D90"/>
    <w:rsid w:val="008A2EA0"/>
    <w:rsid w:val="008A3202"/>
    <w:rsid w:val="008A3275"/>
    <w:rsid w:val="008A3324"/>
    <w:rsid w:val="008A3424"/>
    <w:rsid w:val="008A3690"/>
    <w:rsid w:val="008A40AA"/>
    <w:rsid w:val="008A46F7"/>
    <w:rsid w:val="008A51B8"/>
    <w:rsid w:val="008A56C5"/>
    <w:rsid w:val="008A581D"/>
    <w:rsid w:val="008A58FB"/>
    <w:rsid w:val="008A5F37"/>
    <w:rsid w:val="008A6081"/>
    <w:rsid w:val="008A6141"/>
    <w:rsid w:val="008A63FC"/>
    <w:rsid w:val="008A658A"/>
    <w:rsid w:val="008A6636"/>
    <w:rsid w:val="008A6829"/>
    <w:rsid w:val="008A70B1"/>
    <w:rsid w:val="008A7280"/>
    <w:rsid w:val="008A7311"/>
    <w:rsid w:val="008A73DD"/>
    <w:rsid w:val="008A7815"/>
    <w:rsid w:val="008A7A9F"/>
    <w:rsid w:val="008A7AA6"/>
    <w:rsid w:val="008B00B6"/>
    <w:rsid w:val="008B0126"/>
    <w:rsid w:val="008B03B0"/>
    <w:rsid w:val="008B078F"/>
    <w:rsid w:val="008B08FB"/>
    <w:rsid w:val="008B0AB4"/>
    <w:rsid w:val="008B0AC2"/>
    <w:rsid w:val="008B0C9B"/>
    <w:rsid w:val="008B10B7"/>
    <w:rsid w:val="008B1D83"/>
    <w:rsid w:val="008B2428"/>
    <w:rsid w:val="008B2699"/>
    <w:rsid w:val="008B2B8F"/>
    <w:rsid w:val="008B2BFD"/>
    <w:rsid w:val="008B3034"/>
    <w:rsid w:val="008B3420"/>
    <w:rsid w:val="008B35AD"/>
    <w:rsid w:val="008B468A"/>
    <w:rsid w:val="008B487E"/>
    <w:rsid w:val="008B4A01"/>
    <w:rsid w:val="008B4A6E"/>
    <w:rsid w:val="008B4A9C"/>
    <w:rsid w:val="008B515C"/>
    <w:rsid w:val="008B53C5"/>
    <w:rsid w:val="008B5450"/>
    <w:rsid w:val="008B556F"/>
    <w:rsid w:val="008B5BB6"/>
    <w:rsid w:val="008B5D5C"/>
    <w:rsid w:val="008B616E"/>
    <w:rsid w:val="008B63F9"/>
    <w:rsid w:val="008B680B"/>
    <w:rsid w:val="008B6BC4"/>
    <w:rsid w:val="008B6ED7"/>
    <w:rsid w:val="008B6F66"/>
    <w:rsid w:val="008B7250"/>
    <w:rsid w:val="008B7338"/>
    <w:rsid w:val="008B7373"/>
    <w:rsid w:val="008B748E"/>
    <w:rsid w:val="008B74FA"/>
    <w:rsid w:val="008B7500"/>
    <w:rsid w:val="008B764D"/>
    <w:rsid w:val="008B7D9D"/>
    <w:rsid w:val="008B7F32"/>
    <w:rsid w:val="008C02D6"/>
    <w:rsid w:val="008C05AC"/>
    <w:rsid w:val="008C060C"/>
    <w:rsid w:val="008C062D"/>
    <w:rsid w:val="008C0E00"/>
    <w:rsid w:val="008C116D"/>
    <w:rsid w:val="008C16D1"/>
    <w:rsid w:val="008C222F"/>
    <w:rsid w:val="008C246A"/>
    <w:rsid w:val="008C24A6"/>
    <w:rsid w:val="008C2661"/>
    <w:rsid w:val="008C28AC"/>
    <w:rsid w:val="008C3082"/>
    <w:rsid w:val="008C3384"/>
    <w:rsid w:val="008C3952"/>
    <w:rsid w:val="008C3A2F"/>
    <w:rsid w:val="008C3A66"/>
    <w:rsid w:val="008C3ABC"/>
    <w:rsid w:val="008C3CCE"/>
    <w:rsid w:val="008C3DAA"/>
    <w:rsid w:val="008C43AE"/>
    <w:rsid w:val="008C4440"/>
    <w:rsid w:val="008C462B"/>
    <w:rsid w:val="008C4B1F"/>
    <w:rsid w:val="008C4B56"/>
    <w:rsid w:val="008C4DD2"/>
    <w:rsid w:val="008C4DE7"/>
    <w:rsid w:val="008C528A"/>
    <w:rsid w:val="008C5648"/>
    <w:rsid w:val="008C5C9A"/>
    <w:rsid w:val="008C5D03"/>
    <w:rsid w:val="008C5E19"/>
    <w:rsid w:val="008C5E30"/>
    <w:rsid w:val="008C60EB"/>
    <w:rsid w:val="008C633E"/>
    <w:rsid w:val="008C655F"/>
    <w:rsid w:val="008C681A"/>
    <w:rsid w:val="008C6D8D"/>
    <w:rsid w:val="008C6E1D"/>
    <w:rsid w:val="008C6E78"/>
    <w:rsid w:val="008C7027"/>
    <w:rsid w:val="008C740C"/>
    <w:rsid w:val="008C75A3"/>
    <w:rsid w:val="008C7645"/>
    <w:rsid w:val="008C76CC"/>
    <w:rsid w:val="008C77A6"/>
    <w:rsid w:val="008C7F71"/>
    <w:rsid w:val="008D00F3"/>
    <w:rsid w:val="008D04E1"/>
    <w:rsid w:val="008D0881"/>
    <w:rsid w:val="008D08E6"/>
    <w:rsid w:val="008D0B4F"/>
    <w:rsid w:val="008D0E33"/>
    <w:rsid w:val="008D0E52"/>
    <w:rsid w:val="008D1007"/>
    <w:rsid w:val="008D12B2"/>
    <w:rsid w:val="008D165C"/>
    <w:rsid w:val="008D1AFD"/>
    <w:rsid w:val="008D1D93"/>
    <w:rsid w:val="008D1E3F"/>
    <w:rsid w:val="008D228E"/>
    <w:rsid w:val="008D25A3"/>
    <w:rsid w:val="008D29E5"/>
    <w:rsid w:val="008D2EA0"/>
    <w:rsid w:val="008D319C"/>
    <w:rsid w:val="008D3575"/>
    <w:rsid w:val="008D360D"/>
    <w:rsid w:val="008D3807"/>
    <w:rsid w:val="008D3A21"/>
    <w:rsid w:val="008D3A44"/>
    <w:rsid w:val="008D3CA4"/>
    <w:rsid w:val="008D42FA"/>
    <w:rsid w:val="008D44F4"/>
    <w:rsid w:val="008D4541"/>
    <w:rsid w:val="008D4559"/>
    <w:rsid w:val="008D4576"/>
    <w:rsid w:val="008D4672"/>
    <w:rsid w:val="008D4803"/>
    <w:rsid w:val="008D4B7A"/>
    <w:rsid w:val="008D4D49"/>
    <w:rsid w:val="008D4DCB"/>
    <w:rsid w:val="008D4FFB"/>
    <w:rsid w:val="008D5023"/>
    <w:rsid w:val="008D519B"/>
    <w:rsid w:val="008D524C"/>
    <w:rsid w:val="008D6143"/>
    <w:rsid w:val="008D6E45"/>
    <w:rsid w:val="008D7472"/>
    <w:rsid w:val="008D78C3"/>
    <w:rsid w:val="008D7CB4"/>
    <w:rsid w:val="008D7D2A"/>
    <w:rsid w:val="008D7E29"/>
    <w:rsid w:val="008E009B"/>
    <w:rsid w:val="008E018D"/>
    <w:rsid w:val="008E06D7"/>
    <w:rsid w:val="008E0A66"/>
    <w:rsid w:val="008E0AC0"/>
    <w:rsid w:val="008E10BA"/>
    <w:rsid w:val="008E13CA"/>
    <w:rsid w:val="008E1787"/>
    <w:rsid w:val="008E1B3D"/>
    <w:rsid w:val="008E1C56"/>
    <w:rsid w:val="008E23A8"/>
    <w:rsid w:val="008E27B7"/>
    <w:rsid w:val="008E32AD"/>
    <w:rsid w:val="008E3318"/>
    <w:rsid w:val="008E3C45"/>
    <w:rsid w:val="008E3D2A"/>
    <w:rsid w:val="008E45A6"/>
    <w:rsid w:val="008E465C"/>
    <w:rsid w:val="008E4C37"/>
    <w:rsid w:val="008E537B"/>
    <w:rsid w:val="008E5941"/>
    <w:rsid w:val="008E5E42"/>
    <w:rsid w:val="008E6253"/>
    <w:rsid w:val="008E65DD"/>
    <w:rsid w:val="008E69FF"/>
    <w:rsid w:val="008E6F33"/>
    <w:rsid w:val="008E7106"/>
    <w:rsid w:val="008E75E6"/>
    <w:rsid w:val="008E76B5"/>
    <w:rsid w:val="008E79ED"/>
    <w:rsid w:val="008E7BBF"/>
    <w:rsid w:val="008F052A"/>
    <w:rsid w:val="008F059E"/>
    <w:rsid w:val="008F0965"/>
    <w:rsid w:val="008F0A66"/>
    <w:rsid w:val="008F0AF7"/>
    <w:rsid w:val="008F0EF2"/>
    <w:rsid w:val="008F133A"/>
    <w:rsid w:val="008F17B0"/>
    <w:rsid w:val="008F17E5"/>
    <w:rsid w:val="008F181C"/>
    <w:rsid w:val="008F1C18"/>
    <w:rsid w:val="008F204B"/>
    <w:rsid w:val="008F20BE"/>
    <w:rsid w:val="008F2256"/>
    <w:rsid w:val="008F22C4"/>
    <w:rsid w:val="008F29E4"/>
    <w:rsid w:val="008F2E1B"/>
    <w:rsid w:val="008F3335"/>
    <w:rsid w:val="008F33B2"/>
    <w:rsid w:val="008F349E"/>
    <w:rsid w:val="008F34EA"/>
    <w:rsid w:val="008F3B1D"/>
    <w:rsid w:val="008F3D97"/>
    <w:rsid w:val="008F40C7"/>
    <w:rsid w:val="008F4100"/>
    <w:rsid w:val="008F417D"/>
    <w:rsid w:val="008F42CF"/>
    <w:rsid w:val="008F4325"/>
    <w:rsid w:val="008F4844"/>
    <w:rsid w:val="008F4A89"/>
    <w:rsid w:val="008F4BA3"/>
    <w:rsid w:val="008F4D60"/>
    <w:rsid w:val="008F4E12"/>
    <w:rsid w:val="008F4FC1"/>
    <w:rsid w:val="008F52DF"/>
    <w:rsid w:val="008F56A2"/>
    <w:rsid w:val="008F5924"/>
    <w:rsid w:val="008F5C4B"/>
    <w:rsid w:val="008F5E20"/>
    <w:rsid w:val="008F5FBF"/>
    <w:rsid w:val="008F646D"/>
    <w:rsid w:val="008F6488"/>
    <w:rsid w:val="008F65D3"/>
    <w:rsid w:val="008F67EA"/>
    <w:rsid w:val="008F69FB"/>
    <w:rsid w:val="008F6ACA"/>
    <w:rsid w:val="008F6C2F"/>
    <w:rsid w:val="008F7332"/>
    <w:rsid w:val="008F7E9D"/>
    <w:rsid w:val="009002C6"/>
    <w:rsid w:val="009007ED"/>
    <w:rsid w:val="0090086E"/>
    <w:rsid w:val="00900D27"/>
    <w:rsid w:val="00900D5D"/>
    <w:rsid w:val="00900E1F"/>
    <w:rsid w:val="00900E6D"/>
    <w:rsid w:val="00900F74"/>
    <w:rsid w:val="0090157E"/>
    <w:rsid w:val="009016B0"/>
    <w:rsid w:val="009017AF"/>
    <w:rsid w:val="00901877"/>
    <w:rsid w:val="00901976"/>
    <w:rsid w:val="00901AD8"/>
    <w:rsid w:val="00901B99"/>
    <w:rsid w:val="00902128"/>
    <w:rsid w:val="009026DC"/>
    <w:rsid w:val="00902F0C"/>
    <w:rsid w:val="00903031"/>
    <w:rsid w:val="00903513"/>
    <w:rsid w:val="009038EE"/>
    <w:rsid w:val="00903B37"/>
    <w:rsid w:val="00904EC1"/>
    <w:rsid w:val="00905395"/>
    <w:rsid w:val="009055A8"/>
    <w:rsid w:val="009057EB"/>
    <w:rsid w:val="00905E4A"/>
    <w:rsid w:val="00907596"/>
    <w:rsid w:val="009077DC"/>
    <w:rsid w:val="00907BC5"/>
    <w:rsid w:val="00907F68"/>
    <w:rsid w:val="00910240"/>
    <w:rsid w:val="009102FF"/>
    <w:rsid w:val="0091050C"/>
    <w:rsid w:val="00910E9B"/>
    <w:rsid w:val="00911312"/>
    <w:rsid w:val="00911773"/>
    <w:rsid w:val="0091212D"/>
    <w:rsid w:val="009124A3"/>
    <w:rsid w:val="009125F8"/>
    <w:rsid w:val="009128E7"/>
    <w:rsid w:val="00912BCC"/>
    <w:rsid w:val="00912C7C"/>
    <w:rsid w:val="00912D0B"/>
    <w:rsid w:val="00913345"/>
    <w:rsid w:val="009146E5"/>
    <w:rsid w:val="00914A21"/>
    <w:rsid w:val="00914CE5"/>
    <w:rsid w:val="00914D2E"/>
    <w:rsid w:val="00914F14"/>
    <w:rsid w:val="0091537C"/>
    <w:rsid w:val="00915B36"/>
    <w:rsid w:val="00915DBD"/>
    <w:rsid w:val="00915E24"/>
    <w:rsid w:val="00915EFB"/>
    <w:rsid w:val="00916139"/>
    <w:rsid w:val="009162CD"/>
    <w:rsid w:val="00916484"/>
    <w:rsid w:val="009165A0"/>
    <w:rsid w:val="00916714"/>
    <w:rsid w:val="0091694A"/>
    <w:rsid w:val="00916BBB"/>
    <w:rsid w:val="00916F88"/>
    <w:rsid w:val="00917304"/>
    <w:rsid w:val="00917A78"/>
    <w:rsid w:val="00917E2F"/>
    <w:rsid w:val="0092005F"/>
    <w:rsid w:val="009204D3"/>
    <w:rsid w:val="00920530"/>
    <w:rsid w:val="0092067D"/>
    <w:rsid w:val="00920E97"/>
    <w:rsid w:val="00921353"/>
    <w:rsid w:val="00921674"/>
    <w:rsid w:val="00921714"/>
    <w:rsid w:val="00922C6D"/>
    <w:rsid w:val="00922DB8"/>
    <w:rsid w:val="00922E47"/>
    <w:rsid w:val="00922E8D"/>
    <w:rsid w:val="00923054"/>
    <w:rsid w:val="00923570"/>
    <w:rsid w:val="009235F8"/>
    <w:rsid w:val="0092389B"/>
    <w:rsid w:val="009238CF"/>
    <w:rsid w:val="00923A5A"/>
    <w:rsid w:val="009247D9"/>
    <w:rsid w:val="00924A34"/>
    <w:rsid w:val="009254EA"/>
    <w:rsid w:val="009257BD"/>
    <w:rsid w:val="00925B90"/>
    <w:rsid w:val="00925D9E"/>
    <w:rsid w:val="00925E33"/>
    <w:rsid w:val="00925F26"/>
    <w:rsid w:val="00925FE0"/>
    <w:rsid w:val="009269BD"/>
    <w:rsid w:val="00926C49"/>
    <w:rsid w:val="00927132"/>
    <w:rsid w:val="009271DA"/>
    <w:rsid w:val="0092745A"/>
    <w:rsid w:val="0092748F"/>
    <w:rsid w:val="00927A33"/>
    <w:rsid w:val="00927A7A"/>
    <w:rsid w:val="00927AA6"/>
    <w:rsid w:val="00927BF4"/>
    <w:rsid w:val="00927DE7"/>
    <w:rsid w:val="009303D4"/>
    <w:rsid w:val="00930412"/>
    <w:rsid w:val="0093098A"/>
    <w:rsid w:val="00930DF5"/>
    <w:rsid w:val="00930F78"/>
    <w:rsid w:val="0093120B"/>
    <w:rsid w:val="0093131A"/>
    <w:rsid w:val="00931678"/>
    <w:rsid w:val="0093191C"/>
    <w:rsid w:val="00931E07"/>
    <w:rsid w:val="00933290"/>
    <w:rsid w:val="009332D2"/>
    <w:rsid w:val="009334A3"/>
    <w:rsid w:val="00933E30"/>
    <w:rsid w:val="00934116"/>
    <w:rsid w:val="00934380"/>
    <w:rsid w:val="009348A8"/>
    <w:rsid w:val="009358EA"/>
    <w:rsid w:val="009359CD"/>
    <w:rsid w:val="00936216"/>
    <w:rsid w:val="0093631C"/>
    <w:rsid w:val="00936AB3"/>
    <w:rsid w:val="00936ABE"/>
    <w:rsid w:val="009379D8"/>
    <w:rsid w:val="00937CAB"/>
    <w:rsid w:val="00937EE9"/>
    <w:rsid w:val="009400B9"/>
    <w:rsid w:val="00940178"/>
    <w:rsid w:val="00940A54"/>
    <w:rsid w:val="00940BED"/>
    <w:rsid w:val="00940FF8"/>
    <w:rsid w:val="00941654"/>
    <w:rsid w:val="0094166A"/>
    <w:rsid w:val="00941965"/>
    <w:rsid w:val="00941AD5"/>
    <w:rsid w:val="00941C05"/>
    <w:rsid w:val="00941D5B"/>
    <w:rsid w:val="00941E1B"/>
    <w:rsid w:val="00942115"/>
    <w:rsid w:val="00942136"/>
    <w:rsid w:val="0094235C"/>
    <w:rsid w:val="00942466"/>
    <w:rsid w:val="00942BBB"/>
    <w:rsid w:val="00942C5F"/>
    <w:rsid w:val="00942CAC"/>
    <w:rsid w:val="00942E5D"/>
    <w:rsid w:val="0094352F"/>
    <w:rsid w:val="009437E6"/>
    <w:rsid w:val="009438F8"/>
    <w:rsid w:val="00943CC9"/>
    <w:rsid w:val="00943D54"/>
    <w:rsid w:val="00943EE2"/>
    <w:rsid w:val="00944146"/>
    <w:rsid w:val="00944E42"/>
    <w:rsid w:val="00944FE6"/>
    <w:rsid w:val="00945012"/>
    <w:rsid w:val="009451E1"/>
    <w:rsid w:val="00945343"/>
    <w:rsid w:val="009456BA"/>
    <w:rsid w:val="00945838"/>
    <w:rsid w:val="009459B6"/>
    <w:rsid w:val="00945DB6"/>
    <w:rsid w:val="00945E48"/>
    <w:rsid w:val="009467B4"/>
    <w:rsid w:val="009469BD"/>
    <w:rsid w:val="00946E2B"/>
    <w:rsid w:val="00947146"/>
    <w:rsid w:val="0094730D"/>
    <w:rsid w:val="009478E6"/>
    <w:rsid w:val="0094790B"/>
    <w:rsid w:val="00947D19"/>
    <w:rsid w:val="00947F90"/>
    <w:rsid w:val="009501EC"/>
    <w:rsid w:val="009503B4"/>
    <w:rsid w:val="009505B4"/>
    <w:rsid w:val="00950F25"/>
    <w:rsid w:val="00951A3B"/>
    <w:rsid w:val="00951EF9"/>
    <w:rsid w:val="00951FD1"/>
    <w:rsid w:val="00952481"/>
    <w:rsid w:val="009525AA"/>
    <w:rsid w:val="00952ACA"/>
    <w:rsid w:val="00953022"/>
    <w:rsid w:val="00953B98"/>
    <w:rsid w:val="00953EB2"/>
    <w:rsid w:val="009541CB"/>
    <w:rsid w:val="009546EA"/>
    <w:rsid w:val="009546FB"/>
    <w:rsid w:val="0095495C"/>
    <w:rsid w:val="00954BB2"/>
    <w:rsid w:val="00954FEB"/>
    <w:rsid w:val="00955187"/>
    <w:rsid w:val="009560D7"/>
    <w:rsid w:val="0095642D"/>
    <w:rsid w:val="009566CB"/>
    <w:rsid w:val="00956A02"/>
    <w:rsid w:val="0095723E"/>
    <w:rsid w:val="0095729B"/>
    <w:rsid w:val="009572E9"/>
    <w:rsid w:val="0095770E"/>
    <w:rsid w:val="00957AD2"/>
    <w:rsid w:val="00957AF8"/>
    <w:rsid w:val="0096036B"/>
    <w:rsid w:val="00960539"/>
    <w:rsid w:val="00960967"/>
    <w:rsid w:val="00960CF3"/>
    <w:rsid w:val="00961393"/>
    <w:rsid w:val="00961C9D"/>
    <w:rsid w:val="00961F26"/>
    <w:rsid w:val="0096229A"/>
    <w:rsid w:val="009624F6"/>
    <w:rsid w:val="00962519"/>
    <w:rsid w:val="00962796"/>
    <w:rsid w:val="00962C63"/>
    <w:rsid w:val="00962D34"/>
    <w:rsid w:val="00962DD8"/>
    <w:rsid w:val="0096371B"/>
    <w:rsid w:val="00963EFE"/>
    <w:rsid w:val="009643C8"/>
    <w:rsid w:val="009646B3"/>
    <w:rsid w:val="009648C8"/>
    <w:rsid w:val="0096495D"/>
    <w:rsid w:val="00964D49"/>
    <w:rsid w:val="00964DD8"/>
    <w:rsid w:val="009653C9"/>
    <w:rsid w:val="00965807"/>
    <w:rsid w:val="00965E90"/>
    <w:rsid w:val="00966292"/>
    <w:rsid w:val="0096657F"/>
    <w:rsid w:val="00966746"/>
    <w:rsid w:val="00966A25"/>
    <w:rsid w:val="00966A49"/>
    <w:rsid w:val="00966A6D"/>
    <w:rsid w:val="00966C72"/>
    <w:rsid w:val="00966E6C"/>
    <w:rsid w:val="009674CC"/>
    <w:rsid w:val="00967550"/>
    <w:rsid w:val="0096755F"/>
    <w:rsid w:val="0096759F"/>
    <w:rsid w:val="009679E7"/>
    <w:rsid w:val="00967AB9"/>
    <w:rsid w:val="00967B83"/>
    <w:rsid w:val="00967E51"/>
    <w:rsid w:val="009701B6"/>
    <w:rsid w:val="00970256"/>
    <w:rsid w:val="00970997"/>
    <w:rsid w:val="00970A3D"/>
    <w:rsid w:val="00970EA2"/>
    <w:rsid w:val="0097137B"/>
    <w:rsid w:val="009719A9"/>
    <w:rsid w:val="00971CFD"/>
    <w:rsid w:val="009722E5"/>
    <w:rsid w:val="009722FF"/>
    <w:rsid w:val="00972602"/>
    <w:rsid w:val="00972BD8"/>
    <w:rsid w:val="00972FA3"/>
    <w:rsid w:val="00972FFB"/>
    <w:rsid w:val="00973D88"/>
    <w:rsid w:val="00973DDA"/>
    <w:rsid w:val="00974126"/>
    <w:rsid w:val="00974566"/>
    <w:rsid w:val="00974A6F"/>
    <w:rsid w:val="00974CCC"/>
    <w:rsid w:val="009751D9"/>
    <w:rsid w:val="00975418"/>
    <w:rsid w:val="00975514"/>
    <w:rsid w:val="009757E3"/>
    <w:rsid w:val="00975B2C"/>
    <w:rsid w:val="009760A9"/>
    <w:rsid w:val="009761EF"/>
    <w:rsid w:val="00976439"/>
    <w:rsid w:val="0097667C"/>
    <w:rsid w:val="009767F4"/>
    <w:rsid w:val="00976D4C"/>
    <w:rsid w:val="00976EFB"/>
    <w:rsid w:val="00977058"/>
    <w:rsid w:val="00977D89"/>
    <w:rsid w:val="009800FE"/>
    <w:rsid w:val="0098061B"/>
    <w:rsid w:val="00980634"/>
    <w:rsid w:val="00980876"/>
    <w:rsid w:val="00981366"/>
    <w:rsid w:val="0098179A"/>
    <w:rsid w:val="009817C3"/>
    <w:rsid w:val="009817F6"/>
    <w:rsid w:val="00981808"/>
    <w:rsid w:val="0098193D"/>
    <w:rsid w:val="00981AC8"/>
    <w:rsid w:val="00981D3A"/>
    <w:rsid w:val="00981E23"/>
    <w:rsid w:val="00981ED3"/>
    <w:rsid w:val="0098265C"/>
    <w:rsid w:val="00982A53"/>
    <w:rsid w:val="00982D3B"/>
    <w:rsid w:val="009836B6"/>
    <w:rsid w:val="00983968"/>
    <w:rsid w:val="00983F0E"/>
    <w:rsid w:val="00984084"/>
    <w:rsid w:val="00984621"/>
    <w:rsid w:val="00984ACE"/>
    <w:rsid w:val="00984E92"/>
    <w:rsid w:val="00985326"/>
    <w:rsid w:val="0098556C"/>
    <w:rsid w:val="009855A9"/>
    <w:rsid w:val="00985907"/>
    <w:rsid w:val="00985CE0"/>
    <w:rsid w:val="0098623F"/>
    <w:rsid w:val="00986287"/>
    <w:rsid w:val="00986318"/>
    <w:rsid w:val="009865F9"/>
    <w:rsid w:val="00986F6E"/>
    <w:rsid w:val="00987524"/>
    <w:rsid w:val="00987C36"/>
    <w:rsid w:val="00987CF2"/>
    <w:rsid w:val="00987FC7"/>
    <w:rsid w:val="009909ED"/>
    <w:rsid w:val="00990CAA"/>
    <w:rsid w:val="00990D68"/>
    <w:rsid w:val="00990E00"/>
    <w:rsid w:val="00991020"/>
    <w:rsid w:val="00991053"/>
    <w:rsid w:val="009910CA"/>
    <w:rsid w:val="009912F9"/>
    <w:rsid w:val="009914A9"/>
    <w:rsid w:val="009919BD"/>
    <w:rsid w:val="00991BC7"/>
    <w:rsid w:val="009922D0"/>
    <w:rsid w:val="009922EE"/>
    <w:rsid w:val="00992439"/>
    <w:rsid w:val="00992496"/>
    <w:rsid w:val="009924D9"/>
    <w:rsid w:val="009928AC"/>
    <w:rsid w:val="009930E5"/>
    <w:rsid w:val="00993124"/>
    <w:rsid w:val="009934E4"/>
    <w:rsid w:val="00993E51"/>
    <w:rsid w:val="0099425A"/>
    <w:rsid w:val="00994502"/>
    <w:rsid w:val="00994677"/>
    <w:rsid w:val="009947CD"/>
    <w:rsid w:val="00994B49"/>
    <w:rsid w:val="00994CB3"/>
    <w:rsid w:val="0099544E"/>
    <w:rsid w:val="009955EF"/>
    <w:rsid w:val="00995769"/>
    <w:rsid w:val="00995877"/>
    <w:rsid w:val="009959D8"/>
    <w:rsid w:val="00995B51"/>
    <w:rsid w:val="00995D79"/>
    <w:rsid w:val="00995DA8"/>
    <w:rsid w:val="009964EF"/>
    <w:rsid w:val="00996751"/>
    <w:rsid w:val="009969E4"/>
    <w:rsid w:val="00996B50"/>
    <w:rsid w:val="00996C18"/>
    <w:rsid w:val="00996CA4"/>
    <w:rsid w:val="00996D15"/>
    <w:rsid w:val="009970E9"/>
    <w:rsid w:val="00997558"/>
    <w:rsid w:val="00997C05"/>
    <w:rsid w:val="00997C46"/>
    <w:rsid w:val="009A04F8"/>
    <w:rsid w:val="009A05D7"/>
    <w:rsid w:val="009A0967"/>
    <w:rsid w:val="009A0B1F"/>
    <w:rsid w:val="009A1EF7"/>
    <w:rsid w:val="009A2449"/>
    <w:rsid w:val="009A25B6"/>
    <w:rsid w:val="009A2AC0"/>
    <w:rsid w:val="009A2BC9"/>
    <w:rsid w:val="009A30EA"/>
    <w:rsid w:val="009A31EC"/>
    <w:rsid w:val="009A3292"/>
    <w:rsid w:val="009A3E5C"/>
    <w:rsid w:val="009A3F26"/>
    <w:rsid w:val="009A4535"/>
    <w:rsid w:val="009A4656"/>
    <w:rsid w:val="009A490A"/>
    <w:rsid w:val="009A4D82"/>
    <w:rsid w:val="009A4E07"/>
    <w:rsid w:val="009A5233"/>
    <w:rsid w:val="009A5294"/>
    <w:rsid w:val="009A594A"/>
    <w:rsid w:val="009A59D1"/>
    <w:rsid w:val="009A5C0B"/>
    <w:rsid w:val="009A5C80"/>
    <w:rsid w:val="009A5E65"/>
    <w:rsid w:val="009A5FB8"/>
    <w:rsid w:val="009A60FB"/>
    <w:rsid w:val="009A623A"/>
    <w:rsid w:val="009A62EC"/>
    <w:rsid w:val="009A63FB"/>
    <w:rsid w:val="009A645E"/>
    <w:rsid w:val="009A665F"/>
    <w:rsid w:val="009A6B57"/>
    <w:rsid w:val="009A6E1B"/>
    <w:rsid w:val="009A722B"/>
    <w:rsid w:val="009A7A42"/>
    <w:rsid w:val="009A7F5E"/>
    <w:rsid w:val="009A7F69"/>
    <w:rsid w:val="009B00FA"/>
    <w:rsid w:val="009B0408"/>
    <w:rsid w:val="009B04A2"/>
    <w:rsid w:val="009B0A30"/>
    <w:rsid w:val="009B0AC7"/>
    <w:rsid w:val="009B0B6C"/>
    <w:rsid w:val="009B1156"/>
    <w:rsid w:val="009B1685"/>
    <w:rsid w:val="009B2262"/>
    <w:rsid w:val="009B24D5"/>
    <w:rsid w:val="009B27DA"/>
    <w:rsid w:val="009B27E0"/>
    <w:rsid w:val="009B2D67"/>
    <w:rsid w:val="009B2E10"/>
    <w:rsid w:val="009B3DC0"/>
    <w:rsid w:val="009B3E58"/>
    <w:rsid w:val="009B3E91"/>
    <w:rsid w:val="009B40F5"/>
    <w:rsid w:val="009B45D8"/>
    <w:rsid w:val="009B45D9"/>
    <w:rsid w:val="009B4A8D"/>
    <w:rsid w:val="009B5505"/>
    <w:rsid w:val="009B5E46"/>
    <w:rsid w:val="009B5F0B"/>
    <w:rsid w:val="009B6134"/>
    <w:rsid w:val="009B639E"/>
    <w:rsid w:val="009B6852"/>
    <w:rsid w:val="009B709E"/>
    <w:rsid w:val="009B7139"/>
    <w:rsid w:val="009B75F0"/>
    <w:rsid w:val="009B7740"/>
    <w:rsid w:val="009B7F5E"/>
    <w:rsid w:val="009C01E3"/>
    <w:rsid w:val="009C01F8"/>
    <w:rsid w:val="009C0287"/>
    <w:rsid w:val="009C0431"/>
    <w:rsid w:val="009C05A8"/>
    <w:rsid w:val="009C074F"/>
    <w:rsid w:val="009C0A58"/>
    <w:rsid w:val="009C0A88"/>
    <w:rsid w:val="009C0DE3"/>
    <w:rsid w:val="009C0F94"/>
    <w:rsid w:val="009C128D"/>
    <w:rsid w:val="009C1294"/>
    <w:rsid w:val="009C163E"/>
    <w:rsid w:val="009C1B0A"/>
    <w:rsid w:val="009C1B5B"/>
    <w:rsid w:val="009C1F80"/>
    <w:rsid w:val="009C2015"/>
    <w:rsid w:val="009C2054"/>
    <w:rsid w:val="009C28C8"/>
    <w:rsid w:val="009C2AFA"/>
    <w:rsid w:val="009C2E80"/>
    <w:rsid w:val="009C2EDF"/>
    <w:rsid w:val="009C31FB"/>
    <w:rsid w:val="009C338C"/>
    <w:rsid w:val="009C3C21"/>
    <w:rsid w:val="009C3E6C"/>
    <w:rsid w:val="009C40FC"/>
    <w:rsid w:val="009C41AC"/>
    <w:rsid w:val="009C4555"/>
    <w:rsid w:val="009C491B"/>
    <w:rsid w:val="009C4E40"/>
    <w:rsid w:val="009C4F85"/>
    <w:rsid w:val="009C50AD"/>
    <w:rsid w:val="009C5652"/>
    <w:rsid w:val="009C565D"/>
    <w:rsid w:val="009C631D"/>
    <w:rsid w:val="009C6381"/>
    <w:rsid w:val="009C647D"/>
    <w:rsid w:val="009C65B8"/>
    <w:rsid w:val="009C68B8"/>
    <w:rsid w:val="009C6AEA"/>
    <w:rsid w:val="009C6E4D"/>
    <w:rsid w:val="009C6E56"/>
    <w:rsid w:val="009C6EF8"/>
    <w:rsid w:val="009C7016"/>
    <w:rsid w:val="009C7B7D"/>
    <w:rsid w:val="009C7D95"/>
    <w:rsid w:val="009D00DF"/>
    <w:rsid w:val="009D0530"/>
    <w:rsid w:val="009D05AD"/>
    <w:rsid w:val="009D07B3"/>
    <w:rsid w:val="009D0B24"/>
    <w:rsid w:val="009D0CF6"/>
    <w:rsid w:val="009D10B9"/>
    <w:rsid w:val="009D182A"/>
    <w:rsid w:val="009D1A7C"/>
    <w:rsid w:val="009D28E6"/>
    <w:rsid w:val="009D2F46"/>
    <w:rsid w:val="009D3287"/>
    <w:rsid w:val="009D3357"/>
    <w:rsid w:val="009D33DE"/>
    <w:rsid w:val="009D3C5F"/>
    <w:rsid w:val="009D3EE9"/>
    <w:rsid w:val="009D3F47"/>
    <w:rsid w:val="009D40A5"/>
    <w:rsid w:val="009D40BB"/>
    <w:rsid w:val="009D463B"/>
    <w:rsid w:val="009D4708"/>
    <w:rsid w:val="009D47C0"/>
    <w:rsid w:val="009D4853"/>
    <w:rsid w:val="009D4867"/>
    <w:rsid w:val="009D48B4"/>
    <w:rsid w:val="009D4B1D"/>
    <w:rsid w:val="009D4DEE"/>
    <w:rsid w:val="009D5503"/>
    <w:rsid w:val="009D5977"/>
    <w:rsid w:val="009D5B23"/>
    <w:rsid w:val="009D5C20"/>
    <w:rsid w:val="009D622C"/>
    <w:rsid w:val="009D6694"/>
    <w:rsid w:val="009D67B4"/>
    <w:rsid w:val="009D6842"/>
    <w:rsid w:val="009D697F"/>
    <w:rsid w:val="009D6C5C"/>
    <w:rsid w:val="009D7F16"/>
    <w:rsid w:val="009E00A0"/>
    <w:rsid w:val="009E01D7"/>
    <w:rsid w:val="009E0509"/>
    <w:rsid w:val="009E0754"/>
    <w:rsid w:val="009E11A7"/>
    <w:rsid w:val="009E190A"/>
    <w:rsid w:val="009E1B16"/>
    <w:rsid w:val="009E1C06"/>
    <w:rsid w:val="009E206C"/>
    <w:rsid w:val="009E26F4"/>
    <w:rsid w:val="009E27BE"/>
    <w:rsid w:val="009E2A63"/>
    <w:rsid w:val="009E2BDD"/>
    <w:rsid w:val="009E3531"/>
    <w:rsid w:val="009E389C"/>
    <w:rsid w:val="009E393B"/>
    <w:rsid w:val="009E3B7C"/>
    <w:rsid w:val="009E3F6B"/>
    <w:rsid w:val="009E439D"/>
    <w:rsid w:val="009E4EF9"/>
    <w:rsid w:val="009E5398"/>
    <w:rsid w:val="009E582B"/>
    <w:rsid w:val="009E5AB0"/>
    <w:rsid w:val="009E5AB1"/>
    <w:rsid w:val="009E5BBE"/>
    <w:rsid w:val="009E5E6D"/>
    <w:rsid w:val="009E5EC9"/>
    <w:rsid w:val="009E6462"/>
    <w:rsid w:val="009E672E"/>
    <w:rsid w:val="009E67BF"/>
    <w:rsid w:val="009E6AFE"/>
    <w:rsid w:val="009E6FAB"/>
    <w:rsid w:val="009E7906"/>
    <w:rsid w:val="009F04DA"/>
    <w:rsid w:val="009F0A20"/>
    <w:rsid w:val="009F11F2"/>
    <w:rsid w:val="009F121D"/>
    <w:rsid w:val="009F1641"/>
    <w:rsid w:val="009F177A"/>
    <w:rsid w:val="009F1BE4"/>
    <w:rsid w:val="009F245A"/>
    <w:rsid w:val="009F2651"/>
    <w:rsid w:val="009F28EF"/>
    <w:rsid w:val="009F2B3E"/>
    <w:rsid w:val="009F2D55"/>
    <w:rsid w:val="009F2E50"/>
    <w:rsid w:val="009F360E"/>
    <w:rsid w:val="009F3840"/>
    <w:rsid w:val="009F3B2C"/>
    <w:rsid w:val="009F478E"/>
    <w:rsid w:val="009F4984"/>
    <w:rsid w:val="009F4E3B"/>
    <w:rsid w:val="009F5680"/>
    <w:rsid w:val="009F57D8"/>
    <w:rsid w:val="009F5845"/>
    <w:rsid w:val="009F5A37"/>
    <w:rsid w:val="009F5E68"/>
    <w:rsid w:val="009F5FA4"/>
    <w:rsid w:val="009F606D"/>
    <w:rsid w:val="009F60BA"/>
    <w:rsid w:val="009F6260"/>
    <w:rsid w:val="009F65F5"/>
    <w:rsid w:val="009F66FA"/>
    <w:rsid w:val="009F7281"/>
    <w:rsid w:val="009F7A34"/>
    <w:rsid w:val="009F7B08"/>
    <w:rsid w:val="009F7C1A"/>
    <w:rsid w:val="009F7D1E"/>
    <w:rsid w:val="009F7DBE"/>
    <w:rsid w:val="00A00041"/>
    <w:rsid w:val="00A0034F"/>
    <w:rsid w:val="00A0082A"/>
    <w:rsid w:val="00A00A06"/>
    <w:rsid w:val="00A00A8E"/>
    <w:rsid w:val="00A00C19"/>
    <w:rsid w:val="00A01432"/>
    <w:rsid w:val="00A019E0"/>
    <w:rsid w:val="00A01B9E"/>
    <w:rsid w:val="00A025F6"/>
    <w:rsid w:val="00A027FC"/>
    <w:rsid w:val="00A02D80"/>
    <w:rsid w:val="00A02E6D"/>
    <w:rsid w:val="00A03418"/>
    <w:rsid w:val="00A03477"/>
    <w:rsid w:val="00A03678"/>
    <w:rsid w:val="00A036A7"/>
    <w:rsid w:val="00A0378D"/>
    <w:rsid w:val="00A037DF"/>
    <w:rsid w:val="00A03D62"/>
    <w:rsid w:val="00A03F94"/>
    <w:rsid w:val="00A04266"/>
    <w:rsid w:val="00A046AF"/>
    <w:rsid w:val="00A048CE"/>
    <w:rsid w:val="00A04A7D"/>
    <w:rsid w:val="00A051D6"/>
    <w:rsid w:val="00A0553B"/>
    <w:rsid w:val="00A05955"/>
    <w:rsid w:val="00A05CA6"/>
    <w:rsid w:val="00A05F52"/>
    <w:rsid w:val="00A06266"/>
    <w:rsid w:val="00A0662B"/>
    <w:rsid w:val="00A066A6"/>
    <w:rsid w:val="00A0685A"/>
    <w:rsid w:val="00A068A1"/>
    <w:rsid w:val="00A06B0C"/>
    <w:rsid w:val="00A06C71"/>
    <w:rsid w:val="00A06CDE"/>
    <w:rsid w:val="00A06EC7"/>
    <w:rsid w:val="00A07653"/>
    <w:rsid w:val="00A079F4"/>
    <w:rsid w:val="00A07BF1"/>
    <w:rsid w:val="00A106A7"/>
    <w:rsid w:val="00A1078B"/>
    <w:rsid w:val="00A10850"/>
    <w:rsid w:val="00A10857"/>
    <w:rsid w:val="00A1099B"/>
    <w:rsid w:val="00A10DD0"/>
    <w:rsid w:val="00A11230"/>
    <w:rsid w:val="00A11273"/>
    <w:rsid w:val="00A113EF"/>
    <w:rsid w:val="00A1185E"/>
    <w:rsid w:val="00A118AE"/>
    <w:rsid w:val="00A118D2"/>
    <w:rsid w:val="00A11B3C"/>
    <w:rsid w:val="00A11F83"/>
    <w:rsid w:val="00A12573"/>
    <w:rsid w:val="00A128D6"/>
    <w:rsid w:val="00A12C04"/>
    <w:rsid w:val="00A1304D"/>
    <w:rsid w:val="00A13182"/>
    <w:rsid w:val="00A13B2B"/>
    <w:rsid w:val="00A1435E"/>
    <w:rsid w:val="00A14594"/>
    <w:rsid w:val="00A145CE"/>
    <w:rsid w:val="00A145F8"/>
    <w:rsid w:val="00A14875"/>
    <w:rsid w:val="00A14991"/>
    <w:rsid w:val="00A14AE0"/>
    <w:rsid w:val="00A14AE2"/>
    <w:rsid w:val="00A14D43"/>
    <w:rsid w:val="00A14D52"/>
    <w:rsid w:val="00A15599"/>
    <w:rsid w:val="00A1573D"/>
    <w:rsid w:val="00A160EC"/>
    <w:rsid w:val="00A16329"/>
    <w:rsid w:val="00A16345"/>
    <w:rsid w:val="00A1642C"/>
    <w:rsid w:val="00A16C11"/>
    <w:rsid w:val="00A16DB1"/>
    <w:rsid w:val="00A17078"/>
    <w:rsid w:val="00A20528"/>
    <w:rsid w:val="00A2060D"/>
    <w:rsid w:val="00A20E12"/>
    <w:rsid w:val="00A20E5F"/>
    <w:rsid w:val="00A21090"/>
    <w:rsid w:val="00A215E3"/>
    <w:rsid w:val="00A2160A"/>
    <w:rsid w:val="00A2166A"/>
    <w:rsid w:val="00A21A97"/>
    <w:rsid w:val="00A220FB"/>
    <w:rsid w:val="00A221EB"/>
    <w:rsid w:val="00A223B1"/>
    <w:rsid w:val="00A225CC"/>
    <w:rsid w:val="00A2275D"/>
    <w:rsid w:val="00A2334C"/>
    <w:rsid w:val="00A2339F"/>
    <w:rsid w:val="00A237CD"/>
    <w:rsid w:val="00A23A96"/>
    <w:rsid w:val="00A23B48"/>
    <w:rsid w:val="00A23D8C"/>
    <w:rsid w:val="00A23F2E"/>
    <w:rsid w:val="00A23F34"/>
    <w:rsid w:val="00A246AA"/>
    <w:rsid w:val="00A24746"/>
    <w:rsid w:val="00A249E0"/>
    <w:rsid w:val="00A24D4A"/>
    <w:rsid w:val="00A24DFC"/>
    <w:rsid w:val="00A24F21"/>
    <w:rsid w:val="00A25057"/>
    <w:rsid w:val="00A25225"/>
    <w:rsid w:val="00A25479"/>
    <w:rsid w:val="00A25854"/>
    <w:rsid w:val="00A25B82"/>
    <w:rsid w:val="00A25C63"/>
    <w:rsid w:val="00A25E8F"/>
    <w:rsid w:val="00A26140"/>
    <w:rsid w:val="00A262FC"/>
    <w:rsid w:val="00A267AB"/>
    <w:rsid w:val="00A26985"/>
    <w:rsid w:val="00A269BB"/>
    <w:rsid w:val="00A26AB1"/>
    <w:rsid w:val="00A26AD2"/>
    <w:rsid w:val="00A26D34"/>
    <w:rsid w:val="00A26DBB"/>
    <w:rsid w:val="00A26EAC"/>
    <w:rsid w:val="00A27079"/>
    <w:rsid w:val="00A275AE"/>
    <w:rsid w:val="00A27845"/>
    <w:rsid w:val="00A2791C"/>
    <w:rsid w:val="00A279F3"/>
    <w:rsid w:val="00A27D30"/>
    <w:rsid w:val="00A27D33"/>
    <w:rsid w:val="00A27E07"/>
    <w:rsid w:val="00A27E0F"/>
    <w:rsid w:val="00A302E9"/>
    <w:rsid w:val="00A30636"/>
    <w:rsid w:val="00A306A2"/>
    <w:rsid w:val="00A30EB7"/>
    <w:rsid w:val="00A30F08"/>
    <w:rsid w:val="00A30FD1"/>
    <w:rsid w:val="00A3112E"/>
    <w:rsid w:val="00A31167"/>
    <w:rsid w:val="00A3123C"/>
    <w:rsid w:val="00A31495"/>
    <w:rsid w:val="00A31744"/>
    <w:rsid w:val="00A3198D"/>
    <w:rsid w:val="00A31CEB"/>
    <w:rsid w:val="00A32033"/>
    <w:rsid w:val="00A321F4"/>
    <w:rsid w:val="00A323C2"/>
    <w:rsid w:val="00A328D8"/>
    <w:rsid w:val="00A32940"/>
    <w:rsid w:val="00A3294F"/>
    <w:rsid w:val="00A33083"/>
    <w:rsid w:val="00A333E8"/>
    <w:rsid w:val="00A3420A"/>
    <w:rsid w:val="00A3433C"/>
    <w:rsid w:val="00A34AF9"/>
    <w:rsid w:val="00A353C8"/>
    <w:rsid w:val="00A3542B"/>
    <w:rsid w:val="00A35791"/>
    <w:rsid w:val="00A35C8A"/>
    <w:rsid w:val="00A35D48"/>
    <w:rsid w:val="00A35DB3"/>
    <w:rsid w:val="00A360EA"/>
    <w:rsid w:val="00A3615A"/>
    <w:rsid w:val="00A36616"/>
    <w:rsid w:val="00A3667D"/>
    <w:rsid w:val="00A3677B"/>
    <w:rsid w:val="00A3690A"/>
    <w:rsid w:val="00A36BA5"/>
    <w:rsid w:val="00A371EC"/>
    <w:rsid w:val="00A37220"/>
    <w:rsid w:val="00A37363"/>
    <w:rsid w:val="00A37A0B"/>
    <w:rsid w:val="00A37BEF"/>
    <w:rsid w:val="00A37CD5"/>
    <w:rsid w:val="00A37F76"/>
    <w:rsid w:val="00A400D6"/>
    <w:rsid w:val="00A403D7"/>
    <w:rsid w:val="00A40A07"/>
    <w:rsid w:val="00A411CA"/>
    <w:rsid w:val="00A4126D"/>
    <w:rsid w:val="00A41A2A"/>
    <w:rsid w:val="00A41A2E"/>
    <w:rsid w:val="00A42374"/>
    <w:rsid w:val="00A42396"/>
    <w:rsid w:val="00A429B3"/>
    <w:rsid w:val="00A42B27"/>
    <w:rsid w:val="00A42B57"/>
    <w:rsid w:val="00A42BF9"/>
    <w:rsid w:val="00A433A3"/>
    <w:rsid w:val="00A43519"/>
    <w:rsid w:val="00A4370D"/>
    <w:rsid w:val="00A4377C"/>
    <w:rsid w:val="00A43B18"/>
    <w:rsid w:val="00A43D25"/>
    <w:rsid w:val="00A43DFB"/>
    <w:rsid w:val="00A43F33"/>
    <w:rsid w:val="00A44148"/>
    <w:rsid w:val="00A446BA"/>
    <w:rsid w:val="00A44C19"/>
    <w:rsid w:val="00A44E63"/>
    <w:rsid w:val="00A45081"/>
    <w:rsid w:val="00A451F3"/>
    <w:rsid w:val="00A45502"/>
    <w:rsid w:val="00A45A3D"/>
    <w:rsid w:val="00A465E4"/>
    <w:rsid w:val="00A469DB"/>
    <w:rsid w:val="00A4738C"/>
    <w:rsid w:val="00A475F3"/>
    <w:rsid w:val="00A476CC"/>
    <w:rsid w:val="00A477E9"/>
    <w:rsid w:val="00A478A4"/>
    <w:rsid w:val="00A4790C"/>
    <w:rsid w:val="00A50323"/>
    <w:rsid w:val="00A5039C"/>
    <w:rsid w:val="00A5074C"/>
    <w:rsid w:val="00A50948"/>
    <w:rsid w:val="00A51365"/>
    <w:rsid w:val="00A513C2"/>
    <w:rsid w:val="00A51940"/>
    <w:rsid w:val="00A51AF6"/>
    <w:rsid w:val="00A521F9"/>
    <w:rsid w:val="00A5264A"/>
    <w:rsid w:val="00A52B55"/>
    <w:rsid w:val="00A5352F"/>
    <w:rsid w:val="00A53DD0"/>
    <w:rsid w:val="00A5475C"/>
    <w:rsid w:val="00A54931"/>
    <w:rsid w:val="00A54BD2"/>
    <w:rsid w:val="00A54D3D"/>
    <w:rsid w:val="00A54F09"/>
    <w:rsid w:val="00A5529F"/>
    <w:rsid w:val="00A55670"/>
    <w:rsid w:val="00A556DD"/>
    <w:rsid w:val="00A556E9"/>
    <w:rsid w:val="00A55951"/>
    <w:rsid w:val="00A55E07"/>
    <w:rsid w:val="00A565F7"/>
    <w:rsid w:val="00A56B06"/>
    <w:rsid w:val="00A56BBF"/>
    <w:rsid w:val="00A56D30"/>
    <w:rsid w:val="00A57DFE"/>
    <w:rsid w:val="00A60434"/>
    <w:rsid w:val="00A6089D"/>
    <w:rsid w:val="00A60AD4"/>
    <w:rsid w:val="00A610DF"/>
    <w:rsid w:val="00A6126A"/>
    <w:rsid w:val="00A61550"/>
    <w:rsid w:val="00A616A5"/>
    <w:rsid w:val="00A617A6"/>
    <w:rsid w:val="00A617AE"/>
    <w:rsid w:val="00A617CA"/>
    <w:rsid w:val="00A61921"/>
    <w:rsid w:val="00A61D7C"/>
    <w:rsid w:val="00A61DAA"/>
    <w:rsid w:val="00A62144"/>
    <w:rsid w:val="00A62978"/>
    <w:rsid w:val="00A62F52"/>
    <w:rsid w:val="00A6327B"/>
    <w:rsid w:val="00A63506"/>
    <w:rsid w:val="00A637A4"/>
    <w:rsid w:val="00A63A55"/>
    <w:rsid w:val="00A63C1D"/>
    <w:rsid w:val="00A63E17"/>
    <w:rsid w:val="00A63E58"/>
    <w:rsid w:val="00A642ED"/>
    <w:rsid w:val="00A645AF"/>
    <w:rsid w:val="00A64602"/>
    <w:rsid w:val="00A65128"/>
    <w:rsid w:val="00A652C3"/>
    <w:rsid w:val="00A65474"/>
    <w:rsid w:val="00A66040"/>
    <w:rsid w:val="00A662C6"/>
    <w:rsid w:val="00A66457"/>
    <w:rsid w:val="00A665D0"/>
    <w:rsid w:val="00A66906"/>
    <w:rsid w:val="00A669C4"/>
    <w:rsid w:val="00A66B87"/>
    <w:rsid w:val="00A66ECD"/>
    <w:rsid w:val="00A67729"/>
    <w:rsid w:val="00A67A55"/>
    <w:rsid w:val="00A67CC3"/>
    <w:rsid w:val="00A67D0E"/>
    <w:rsid w:val="00A70050"/>
    <w:rsid w:val="00A70135"/>
    <w:rsid w:val="00A70AF3"/>
    <w:rsid w:val="00A7147F"/>
    <w:rsid w:val="00A7160F"/>
    <w:rsid w:val="00A71BB3"/>
    <w:rsid w:val="00A71CD4"/>
    <w:rsid w:val="00A71DC4"/>
    <w:rsid w:val="00A72DC6"/>
    <w:rsid w:val="00A72FA3"/>
    <w:rsid w:val="00A72FF8"/>
    <w:rsid w:val="00A73EB0"/>
    <w:rsid w:val="00A740CA"/>
    <w:rsid w:val="00A740E4"/>
    <w:rsid w:val="00A744B9"/>
    <w:rsid w:val="00A75602"/>
    <w:rsid w:val="00A75A52"/>
    <w:rsid w:val="00A76083"/>
    <w:rsid w:val="00A763F9"/>
    <w:rsid w:val="00A769F9"/>
    <w:rsid w:val="00A76C36"/>
    <w:rsid w:val="00A76D53"/>
    <w:rsid w:val="00A77887"/>
    <w:rsid w:val="00A77B9D"/>
    <w:rsid w:val="00A77CAC"/>
    <w:rsid w:val="00A801D9"/>
    <w:rsid w:val="00A80479"/>
    <w:rsid w:val="00A80960"/>
    <w:rsid w:val="00A809E4"/>
    <w:rsid w:val="00A80B62"/>
    <w:rsid w:val="00A80C1E"/>
    <w:rsid w:val="00A80E49"/>
    <w:rsid w:val="00A80EB3"/>
    <w:rsid w:val="00A8142F"/>
    <w:rsid w:val="00A8153C"/>
    <w:rsid w:val="00A815B7"/>
    <w:rsid w:val="00A81742"/>
    <w:rsid w:val="00A81A1B"/>
    <w:rsid w:val="00A82087"/>
    <w:rsid w:val="00A82477"/>
    <w:rsid w:val="00A825B5"/>
    <w:rsid w:val="00A8310A"/>
    <w:rsid w:val="00A83227"/>
    <w:rsid w:val="00A832EE"/>
    <w:rsid w:val="00A835C6"/>
    <w:rsid w:val="00A8360F"/>
    <w:rsid w:val="00A8376D"/>
    <w:rsid w:val="00A83994"/>
    <w:rsid w:val="00A83FE8"/>
    <w:rsid w:val="00A84516"/>
    <w:rsid w:val="00A847E7"/>
    <w:rsid w:val="00A84AFF"/>
    <w:rsid w:val="00A84BC4"/>
    <w:rsid w:val="00A85403"/>
    <w:rsid w:val="00A857D5"/>
    <w:rsid w:val="00A85994"/>
    <w:rsid w:val="00A85AFE"/>
    <w:rsid w:val="00A8609C"/>
    <w:rsid w:val="00A867B1"/>
    <w:rsid w:val="00A86A25"/>
    <w:rsid w:val="00A86AE6"/>
    <w:rsid w:val="00A86B18"/>
    <w:rsid w:val="00A86C80"/>
    <w:rsid w:val="00A87549"/>
    <w:rsid w:val="00A87744"/>
    <w:rsid w:val="00A87EBE"/>
    <w:rsid w:val="00A90284"/>
    <w:rsid w:val="00A90565"/>
    <w:rsid w:val="00A90828"/>
    <w:rsid w:val="00A90957"/>
    <w:rsid w:val="00A9102E"/>
    <w:rsid w:val="00A912EF"/>
    <w:rsid w:val="00A9160F"/>
    <w:rsid w:val="00A91A0D"/>
    <w:rsid w:val="00A91BB7"/>
    <w:rsid w:val="00A91D0B"/>
    <w:rsid w:val="00A91E4C"/>
    <w:rsid w:val="00A9212F"/>
    <w:rsid w:val="00A93548"/>
    <w:rsid w:val="00A935A3"/>
    <w:rsid w:val="00A9365D"/>
    <w:rsid w:val="00A937EB"/>
    <w:rsid w:val="00A93DC6"/>
    <w:rsid w:val="00A93ECE"/>
    <w:rsid w:val="00A949F3"/>
    <w:rsid w:val="00A94CB2"/>
    <w:rsid w:val="00A94CEE"/>
    <w:rsid w:val="00A954CD"/>
    <w:rsid w:val="00A9561A"/>
    <w:rsid w:val="00A9569D"/>
    <w:rsid w:val="00A95B68"/>
    <w:rsid w:val="00A9605A"/>
    <w:rsid w:val="00A9612D"/>
    <w:rsid w:val="00A965B2"/>
    <w:rsid w:val="00A967F3"/>
    <w:rsid w:val="00A96C15"/>
    <w:rsid w:val="00A97008"/>
    <w:rsid w:val="00A97356"/>
    <w:rsid w:val="00A978B7"/>
    <w:rsid w:val="00A97BB4"/>
    <w:rsid w:val="00A97E54"/>
    <w:rsid w:val="00AA0803"/>
    <w:rsid w:val="00AA0A2F"/>
    <w:rsid w:val="00AA131A"/>
    <w:rsid w:val="00AA13B3"/>
    <w:rsid w:val="00AA1714"/>
    <w:rsid w:val="00AA1D50"/>
    <w:rsid w:val="00AA2557"/>
    <w:rsid w:val="00AA2740"/>
    <w:rsid w:val="00AA2AD3"/>
    <w:rsid w:val="00AA3061"/>
    <w:rsid w:val="00AA30A4"/>
    <w:rsid w:val="00AA31EE"/>
    <w:rsid w:val="00AA3B0D"/>
    <w:rsid w:val="00AA3E23"/>
    <w:rsid w:val="00AA4196"/>
    <w:rsid w:val="00AA4358"/>
    <w:rsid w:val="00AA4758"/>
    <w:rsid w:val="00AA47A3"/>
    <w:rsid w:val="00AA4830"/>
    <w:rsid w:val="00AA4B95"/>
    <w:rsid w:val="00AA5540"/>
    <w:rsid w:val="00AA5BE3"/>
    <w:rsid w:val="00AA5F24"/>
    <w:rsid w:val="00AA602C"/>
    <w:rsid w:val="00AA627D"/>
    <w:rsid w:val="00AA6922"/>
    <w:rsid w:val="00AA6E28"/>
    <w:rsid w:val="00AA6EA2"/>
    <w:rsid w:val="00AA7226"/>
    <w:rsid w:val="00AA754F"/>
    <w:rsid w:val="00AA7955"/>
    <w:rsid w:val="00AA7A96"/>
    <w:rsid w:val="00AB00BD"/>
    <w:rsid w:val="00AB0483"/>
    <w:rsid w:val="00AB0AED"/>
    <w:rsid w:val="00AB0F89"/>
    <w:rsid w:val="00AB0F90"/>
    <w:rsid w:val="00AB147E"/>
    <w:rsid w:val="00AB14B1"/>
    <w:rsid w:val="00AB1A76"/>
    <w:rsid w:val="00AB1AA6"/>
    <w:rsid w:val="00AB1E2A"/>
    <w:rsid w:val="00AB24C4"/>
    <w:rsid w:val="00AB2BEE"/>
    <w:rsid w:val="00AB2D3E"/>
    <w:rsid w:val="00AB31E7"/>
    <w:rsid w:val="00AB3A18"/>
    <w:rsid w:val="00AB3E36"/>
    <w:rsid w:val="00AB3F28"/>
    <w:rsid w:val="00AB405C"/>
    <w:rsid w:val="00AB40AE"/>
    <w:rsid w:val="00AB427F"/>
    <w:rsid w:val="00AB4522"/>
    <w:rsid w:val="00AB4584"/>
    <w:rsid w:val="00AB4DBB"/>
    <w:rsid w:val="00AB4F61"/>
    <w:rsid w:val="00AB4FAA"/>
    <w:rsid w:val="00AB523F"/>
    <w:rsid w:val="00AB573E"/>
    <w:rsid w:val="00AB574D"/>
    <w:rsid w:val="00AB607A"/>
    <w:rsid w:val="00AB67D5"/>
    <w:rsid w:val="00AB68B7"/>
    <w:rsid w:val="00AB6B9D"/>
    <w:rsid w:val="00AB6C04"/>
    <w:rsid w:val="00AB6D63"/>
    <w:rsid w:val="00AB6D9C"/>
    <w:rsid w:val="00AB71A9"/>
    <w:rsid w:val="00AB7235"/>
    <w:rsid w:val="00AB7DEB"/>
    <w:rsid w:val="00AC0575"/>
    <w:rsid w:val="00AC0617"/>
    <w:rsid w:val="00AC0A0E"/>
    <w:rsid w:val="00AC10AE"/>
    <w:rsid w:val="00AC1422"/>
    <w:rsid w:val="00AC1570"/>
    <w:rsid w:val="00AC1A52"/>
    <w:rsid w:val="00AC1B15"/>
    <w:rsid w:val="00AC1EDB"/>
    <w:rsid w:val="00AC2107"/>
    <w:rsid w:val="00AC2672"/>
    <w:rsid w:val="00AC2D97"/>
    <w:rsid w:val="00AC3398"/>
    <w:rsid w:val="00AC33AF"/>
    <w:rsid w:val="00AC33DA"/>
    <w:rsid w:val="00AC342D"/>
    <w:rsid w:val="00AC374B"/>
    <w:rsid w:val="00AC40E1"/>
    <w:rsid w:val="00AC410E"/>
    <w:rsid w:val="00AC4C48"/>
    <w:rsid w:val="00AC566E"/>
    <w:rsid w:val="00AC579A"/>
    <w:rsid w:val="00AC579E"/>
    <w:rsid w:val="00AC5B5B"/>
    <w:rsid w:val="00AC5FF4"/>
    <w:rsid w:val="00AC6976"/>
    <w:rsid w:val="00AC6B49"/>
    <w:rsid w:val="00AC703C"/>
    <w:rsid w:val="00AC73D7"/>
    <w:rsid w:val="00AC79A5"/>
    <w:rsid w:val="00AC7E56"/>
    <w:rsid w:val="00AC7EB1"/>
    <w:rsid w:val="00AD01B8"/>
    <w:rsid w:val="00AD062E"/>
    <w:rsid w:val="00AD0E77"/>
    <w:rsid w:val="00AD0F72"/>
    <w:rsid w:val="00AD1712"/>
    <w:rsid w:val="00AD1833"/>
    <w:rsid w:val="00AD1AB6"/>
    <w:rsid w:val="00AD1B4C"/>
    <w:rsid w:val="00AD1D14"/>
    <w:rsid w:val="00AD20AE"/>
    <w:rsid w:val="00AD25A0"/>
    <w:rsid w:val="00AD2B17"/>
    <w:rsid w:val="00AD2C5E"/>
    <w:rsid w:val="00AD2EE7"/>
    <w:rsid w:val="00AD2FCC"/>
    <w:rsid w:val="00AD337A"/>
    <w:rsid w:val="00AD34A8"/>
    <w:rsid w:val="00AD3681"/>
    <w:rsid w:val="00AD36C6"/>
    <w:rsid w:val="00AD3AEF"/>
    <w:rsid w:val="00AD3DDC"/>
    <w:rsid w:val="00AD3FC5"/>
    <w:rsid w:val="00AD41C7"/>
    <w:rsid w:val="00AD42B3"/>
    <w:rsid w:val="00AD469D"/>
    <w:rsid w:val="00AD4880"/>
    <w:rsid w:val="00AD52A9"/>
    <w:rsid w:val="00AD572D"/>
    <w:rsid w:val="00AD587C"/>
    <w:rsid w:val="00AD5D74"/>
    <w:rsid w:val="00AD5DCA"/>
    <w:rsid w:val="00AD6938"/>
    <w:rsid w:val="00AD6DB6"/>
    <w:rsid w:val="00AD72F0"/>
    <w:rsid w:val="00AD755A"/>
    <w:rsid w:val="00AD75AD"/>
    <w:rsid w:val="00AD76BA"/>
    <w:rsid w:val="00AD77D1"/>
    <w:rsid w:val="00AD7954"/>
    <w:rsid w:val="00AD7E2B"/>
    <w:rsid w:val="00AE03BF"/>
    <w:rsid w:val="00AE04DF"/>
    <w:rsid w:val="00AE0A10"/>
    <w:rsid w:val="00AE11FC"/>
    <w:rsid w:val="00AE122D"/>
    <w:rsid w:val="00AE1735"/>
    <w:rsid w:val="00AE17AA"/>
    <w:rsid w:val="00AE17C7"/>
    <w:rsid w:val="00AE1EEB"/>
    <w:rsid w:val="00AE257A"/>
    <w:rsid w:val="00AE27B1"/>
    <w:rsid w:val="00AE27BF"/>
    <w:rsid w:val="00AE2E81"/>
    <w:rsid w:val="00AE3667"/>
    <w:rsid w:val="00AE40CD"/>
    <w:rsid w:val="00AE44B9"/>
    <w:rsid w:val="00AE474E"/>
    <w:rsid w:val="00AE488C"/>
    <w:rsid w:val="00AE4C20"/>
    <w:rsid w:val="00AE50D4"/>
    <w:rsid w:val="00AE53A3"/>
    <w:rsid w:val="00AE5957"/>
    <w:rsid w:val="00AE5CCD"/>
    <w:rsid w:val="00AE5CE0"/>
    <w:rsid w:val="00AE66D4"/>
    <w:rsid w:val="00AE679A"/>
    <w:rsid w:val="00AE6A73"/>
    <w:rsid w:val="00AE6EB9"/>
    <w:rsid w:val="00AE6FC9"/>
    <w:rsid w:val="00AE6FED"/>
    <w:rsid w:val="00AE7263"/>
    <w:rsid w:val="00AE72A2"/>
    <w:rsid w:val="00AE7BDE"/>
    <w:rsid w:val="00AE7FD8"/>
    <w:rsid w:val="00AF0503"/>
    <w:rsid w:val="00AF080B"/>
    <w:rsid w:val="00AF0B65"/>
    <w:rsid w:val="00AF1624"/>
    <w:rsid w:val="00AF16A8"/>
    <w:rsid w:val="00AF1AA2"/>
    <w:rsid w:val="00AF1C70"/>
    <w:rsid w:val="00AF1F8E"/>
    <w:rsid w:val="00AF2243"/>
    <w:rsid w:val="00AF23D6"/>
    <w:rsid w:val="00AF242B"/>
    <w:rsid w:val="00AF246B"/>
    <w:rsid w:val="00AF27C3"/>
    <w:rsid w:val="00AF2850"/>
    <w:rsid w:val="00AF2C6F"/>
    <w:rsid w:val="00AF36FA"/>
    <w:rsid w:val="00AF3EBA"/>
    <w:rsid w:val="00AF40FD"/>
    <w:rsid w:val="00AF450E"/>
    <w:rsid w:val="00AF489F"/>
    <w:rsid w:val="00AF528F"/>
    <w:rsid w:val="00AF5297"/>
    <w:rsid w:val="00AF5BF6"/>
    <w:rsid w:val="00AF5D1E"/>
    <w:rsid w:val="00AF5F0C"/>
    <w:rsid w:val="00AF614F"/>
    <w:rsid w:val="00AF631D"/>
    <w:rsid w:val="00AF63B2"/>
    <w:rsid w:val="00AF6625"/>
    <w:rsid w:val="00AF665C"/>
    <w:rsid w:val="00AF67CE"/>
    <w:rsid w:val="00AF691D"/>
    <w:rsid w:val="00AF6AD4"/>
    <w:rsid w:val="00AF73E3"/>
    <w:rsid w:val="00AF74D6"/>
    <w:rsid w:val="00AF7866"/>
    <w:rsid w:val="00AF7FB5"/>
    <w:rsid w:val="00B000CE"/>
    <w:rsid w:val="00B00256"/>
    <w:rsid w:val="00B00A47"/>
    <w:rsid w:val="00B00B36"/>
    <w:rsid w:val="00B00BEF"/>
    <w:rsid w:val="00B00EDA"/>
    <w:rsid w:val="00B01A12"/>
    <w:rsid w:val="00B01C8A"/>
    <w:rsid w:val="00B028A2"/>
    <w:rsid w:val="00B02992"/>
    <w:rsid w:val="00B03057"/>
    <w:rsid w:val="00B0312C"/>
    <w:rsid w:val="00B038C4"/>
    <w:rsid w:val="00B039B2"/>
    <w:rsid w:val="00B03B53"/>
    <w:rsid w:val="00B03F04"/>
    <w:rsid w:val="00B047C9"/>
    <w:rsid w:val="00B048F1"/>
    <w:rsid w:val="00B04D54"/>
    <w:rsid w:val="00B052EF"/>
    <w:rsid w:val="00B05438"/>
    <w:rsid w:val="00B05531"/>
    <w:rsid w:val="00B05912"/>
    <w:rsid w:val="00B063FE"/>
    <w:rsid w:val="00B0655B"/>
    <w:rsid w:val="00B06B21"/>
    <w:rsid w:val="00B06CC9"/>
    <w:rsid w:val="00B06DB1"/>
    <w:rsid w:val="00B06DFA"/>
    <w:rsid w:val="00B07558"/>
    <w:rsid w:val="00B07B43"/>
    <w:rsid w:val="00B07BC4"/>
    <w:rsid w:val="00B07D60"/>
    <w:rsid w:val="00B10007"/>
    <w:rsid w:val="00B101C4"/>
    <w:rsid w:val="00B10CB7"/>
    <w:rsid w:val="00B10DC9"/>
    <w:rsid w:val="00B10F42"/>
    <w:rsid w:val="00B113D6"/>
    <w:rsid w:val="00B12048"/>
    <w:rsid w:val="00B12457"/>
    <w:rsid w:val="00B12A43"/>
    <w:rsid w:val="00B12F09"/>
    <w:rsid w:val="00B1304C"/>
    <w:rsid w:val="00B13332"/>
    <w:rsid w:val="00B1338B"/>
    <w:rsid w:val="00B136A7"/>
    <w:rsid w:val="00B13823"/>
    <w:rsid w:val="00B13E61"/>
    <w:rsid w:val="00B14169"/>
    <w:rsid w:val="00B14403"/>
    <w:rsid w:val="00B14454"/>
    <w:rsid w:val="00B144AB"/>
    <w:rsid w:val="00B144F0"/>
    <w:rsid w:val="00B1464C"/>
    <w:rsid w:val="00B149E3"/>
    <w:rsid w:val="00B15088"/>
    <w:rsid w:val="00B150AD"/>
    <w:rsid w:val="00B16326"/>
    <w:rsid w:val="00B163ED"/>
    <w:rsid w:val="00B16441"/>
    <w:rsid w:val="00B167C4"/>
    <w:rsid w:val="00B16A6C"/>
    <w:rsid w:val="00B16C51"/>
    <w:rsid w:val="00B16CE9"/>
    <w:rsid w:val="00B16FA6"/>
    <w:rsid w:val="00B17063"/>
    <w:rsid w:val="00B17357"/>
    <w:rsid w:val="00B17718"/>
    <w:rsid w:val="00B1776A"/>
    <w:rsid w:val="00B17BBA"/>
    <w:rsid w:val="00B17D97"/>
    <w:rsid w:val="00B17FCE"/>
    <w:rsid w:val="00B20056"/>
    <w:rsid w:val="00B202C3"/>
    <w:rsid w:val="00B21185"/>
    <w:rsid w:val="00B2137E"/>
    <w:rsid w:val="00B2192A"/>
    <w:rsid w:val="00B21B77"/>
    <w:rsid w:val="00B220B4"/>
    <w:rsid w:val="00B2291D"/>
    <w:rsid w:val="00B22925"/>
    <w:rsid w:val="00B22981"/>
    <w:rsid w:val="00B22A58"/>
    <w:rsid w:val="00B22C8E"/>
    <w:rsid w:val="00B22FF8"/>
    <w:rsid w:val="00B2324E"/>
    <w:rsid w:val="00B2336F"/>
    <w:rsid w:val="00B233A4"/>
    <w:rsid w:val="00B233C7"/>
    <w:rsid w:val="00B2342A"/>
    <w:rsid w:val="00B2379C"/>
    <w:rsid w:val="00B2381B"/>
    <w:rsid w:val="00B239C2"/>
    <w:rsid w:val="00B24678"/>
    <w:rsid w:val="00B249AC"/>
    <w:rsid w:val="00B24F28"/>
    <w:rsid w:val="00B25295"/>
    <w:rsid w:val="00B25570"/>
    <w:rsid w:val="00B257B1"/>
    <w:rsid w:val="00B25889"/>
    <w:rsid w:val="00B25A28"/>
    <w:rsid w:val="00B25A55"/>
    <w:rsid w:val="00B25CD3"/>
    <w:rsid w:val="00B25D7F"/>
    <w:rsid w:val="00B25FC2"/>
    <w:rsid w:val="00B2627E"/>
    <w:rsid w:val="00B264E3"/>
    <w:rsid w:val="00B26562"/>
    <w:rsid w:val="00B269ED"/>
    <w:rsid w:val="00B26B57"/>
    <w:rsid w:val="00B26B6C"/>
    <w:rsid w:val="00B26C2A"/>
    <w:rsid w:val="00B26C4A"/>
    <w:rsid w:val="00B26E08"/>
    <w:rsid w:val="00B27C71"/>
    <w:rsid w:val="00B27D6D"/>
    <w:rsid w:val="00B27DA8"/>
    <w:rsid w:val="00B27EC5"/>
    <w:rsid w:val="00B300D1"/>
    <w:rsid w:val="00B30418"/>
    <w:rsid w:val="00B31655"/>
    <w:rsid w:val="00B3189A"/>
    <w:rsid w:val="00B31A0C"/>
    <w:rsid w:val="00B31ACB"/>
    <w:rsid w:val="00B323FC"/>
    <w:rsid w:val="00B329FD"/>
    <w:rsid w:val="00B3338C"/>
    <w:rsid w:val="00B33945"/>
    <w:rsid w:val="00B33BC6"/>
    <w:rsid w:val="00B33CDC"/>
    <w:rsid w:val="00B33DB8"/>
    <w:rsid w:val="00B33DDB"/>
    <w:rsid w:val="00B33E2E"/>
    <w:rsid w:val="00B34529"/>
    <w:rsid w:val="00B3490C"/>
    <w:rsid w:val="00B34CC4"/>
    <w:rsid w:val="00B34CF2"/>
    <w:rsid w:val="00B35097"/>
    <w:rsid w:val="00B35664"/>
    <w:rsid w:val="00B35A01"/>
    <w:rsid w:val="00B35ABF"/>
    <w:rsid w:val="00B36219"/>
    <w:rsid w:val="00B36458"/>
    <w:rsid w:val="00B36679"/>
    <w:rsid w:val="00B36F42"/>
    <w:rsid w:val="00B36F99"/>
    <w:rsid w:val="00B3732F"/>
    <w:rsid w:val="00B374ED"/>
    <w:rsid w:val="00B3755E"/>
    <w:rsid w:val="00B376B1"/>
    <w:rsid w:val="00B37D58"/>
    <w:rsid w:val="00B37DC8"/>
    <w:rsid w:val="00B401B0"/>
    <w:rsid w:val="00B403AB"/>
    <w:rsid w:val="00B40817"/>
    <w:rsid w:val="00B40835"/>
    <w:rsid w:val="00B40C45"/>
    <w:rsid w:val="00B40C82"/>
    <w:rsid w:val="00B40E2D"/>
    <w:rsid w:val="00B414B3"/>
    <w:rsid w:val="00B414F9"/>
    <w:rsid w:val="00B41608"/>
    <w:rsid w:val="00B4161E"/>
    <w:rsid w:val="00B416FB"/>
    <w:rsid w:val="00B41801"/>
    <w:rsid w:val="00B41A65"/>
    <w:rsid w:val="00B41B0E"/>
    <w:rsid w:val="00B4222D"/>
    <w:rsid w:val="00B427BD"/>
    <w:rsid w:val="00B42A93"/>
    <w:rsid w:val="00B42E4B"/>
    <w:rsid w:val="00B42F9A"/>
    <w:rsid w:val="00B42FE8"/>
    <w:rsid w:val="00B430B5"/>
    <w:rsid w:val="00B437D7"/>
    <w:rsid w:val="00B4395E"/>
    <w:rsid w:val="00B43D71"/>
    <w:rsid w:val="00B44094"/>
    <w:rsid w:val="00B44219"/>
    <w:rsid w:val="00B443E6"/>
    <w:rsid w:val="00B444A8"/>
    <w:rsid w:val="00B44530"/>
    <w:rsid w:val="00B44742"/>
    <w:rsid w:val="00B44BF8"/>
    <w:rsid w:val="00B45037"/>
    <w:rsid w:val="00B45311"/>
    <w:rsid w:val="00B458DD"/>
    <w:rsid w:val="00B459FD"/>
    <w:rsid w:val="00B45A08"/>
    <w:rsid w:val="00B45D22"/>
    <w:rsid w:val="00B45EC4"/>
    <w:rsid w:val="00B4674B"/>
    <w:rsid w:val="00B467AF"/>
    <w:rsid w:val="00B468C9"/>
    <w:rsid w:val="00B46B22"/>
    <w:rsid w:val="00B476D0"/>
    <w:rsid w:val="00B47778"/>
    <w:rsid w:val="00B479C4"/>
    <w:rsid w:val="00B5021C"/>
    <w:rsid w:val="00B50912"/>
    <w:rsid w:val="00B50BD8"/>
    <w:rsid w:val="00B50E4A"/>
    <w:rsid w:val="00B5138C"/>
    <w:rsid w:val="00B5157D"/>
    <w:rsid w:val="00B516E4"/>
    <w:rsid w:val="00B51FEB"/>
    <w:rsid w:val="00B520ED"/>
    <w:rsid w:val="00B523CD"/>
    <w:rsid w:val="00B5275A"/>
    <w:rsid w:val="00B52C7B"/>
    <w:rsid w:val="00B52CFC"/>
    <w:rsid w:val="00B52FAA"/>
    <w:rsid w:val="00B537CC"/>
    <w:rsid w:val="00B53B9B"/>
    <w:rsid w:val="00B53CBC"/>
    <w:rsid w:val="00B53DDB"/>
    <w:rsid w:val="00B54238"/>
    <w:rsid w:val="00B5471F"/>
    <w:rsid w:val="00B54791"/>
    <w:rsid w:val="00B55384"/>
    <w:rsid w:val="00B55570"/>
    <w:rsid w:val="00B557CE"/>
    <w:rsid w:val="00B55EFA"/>
    <w:rsid w:val="00B561A9"/>
    <w:rsid w:val="00B56871"/>
    <w:rsid w:val="00B56BB2"/>
    <w:rsid w:val="00B56F77"/>
    <w:rsid w:val="00B572B6"/>
    <w:rsid w:val="00B57D4D"/>
    <w:rsid w:val="00B600C4"/>
    <w:rsid w:val="00B60515"/>
    <w:rsid w:val="00B605E9"/>
    <w:rsid w:val="00B60903"/>
    <w:rsid w:val="00B60B1D"/>
    <w:rsid w:val="00B60C95"/>
    <w:rsid w:val="00B60E77"/>
    <w:rsid w:val="00B619DC"/>
    <w:rsid w:val="00B61B9B"/>
    <w:rsid w:val="00B61E14"/>
    <w:rsid w:val="00B623BC"/>
    <w:rsid w:val="00B624AD"/>
    <w:rsid w:val="00B62632"/>
    <w:rsid w:val="00B62672"/>
    <w:rsid w:val="00B63155"/>
    <w:rsid w:val="00B633D8"/>
    <w:rsid w:val="00B63695"/>
    <w:rsid w:val="00B6373D"/>
    <w:rsid w:val="00B63928"/>
    <w:rsid w:val="00B63F28"/>
    <w:rsid w:val="00B643B9"/>
    <w:rsid w:val="00B644FC"/>
    <w:rsid w:val="00B64819"/>
    <w:rsid w:val="00B649F2"/>
    <w:rsid w:val="00B64BCB"/>
    <w:rsid w:val="00B64BD2"/>
    <w:rsid w:val="00B64E58"/>
    <w:rsid w:val="00B64EF9"/>
    <w:rsid w:val="00B6530A"/>
    <w:rsid w:val="00B65550"/>
    <w:rsid w:val="00B6566E"/>
    <w:rsid w:val="00B6583C"/>
    <w:rsid w:val="00B65984"/>
    <w:rsid w:val="00B662B3"/>
    <w:rsid w:val="00B666A7"/>
    <w:rsid w:val="00B66769"/>
    <w:rsid w:val="00B66930"/>
    <w:rsid w:val="00B66AAA"/>
    <w:rsid w:val="00B66DFE"/>
    <w:rsid w:val="00B66E59"/>
    <w:rsid w:val="00B67D8E"/>
    <w:rsid w:val="00B67F99"/>
    <w:rsid w:val="00B70252"/>
    <w:rsid w:val="00B70378"/>
    <w:rsid w:val="00B70609"/>
    <w:rsid w:val="00B70A14"/>
    <w:rsid w:val="00B70A20"/>
    <w:rsid w:val="00B70AA4"/>
    <w:rsid w:val="00B71190"/>
    <w:rsid w:val="00B71541"/>
    <w:rsid w:val="00B717CB"/>
    <w:rsid w:val="00B718F8"/>
    <w:rsid w:val="00B71DAB"/>
    <w:rsid w:val="00B71F8D"/>
    <w:rsid w:val="00B7239E"/>
    <w:rsid w:val="00B7241D"/>
    <w:rsid w:val="00B726DD"/>
    <w:rsid w:val="00B7297A"/>
    <w:rsid w:val="00B72BE4"/>
    <w:rsid w:val="00B72CC9"/>
    <w:rsid w:val="00B73503"/>
    <w:rsid w:val="00B73976"/>
    <w:rsid w:val="00B73B12"/>
    <w:rsid w:val="00B74379"/>
    <w:rsid w:val="00B748D1"/>
    <w:rsid w:val="00B74ECB"/>
    <w:rsid w:val="00B7566F"/>
    <w:rsid w:val="00B756D1"/>
    <w:rsid w:val="00B75863"/>
    <w:rsid w:val="00B759EE"/>
    <w:rsid w:val="00B75BE2"/>
    <w:rsid w:val="00B75D3C"/>
    <w:rsid w:val="00B75EB9"/>
    <w:rsid w:val="00B76021"/>
    <w:rsid w:val="00B7630F"/>
    <w:rsid w:val="00B76696"/>
    <w:rsid w:val="00B76C41"/>
    <w:rsid w:val="00B770FC"/>
    <w:rsid w:val="00B77B1D"/>
    <w:rsid w:val="00B77E95"/>
    <w:rsid w:val="00B802EF"/>
    <w:rsid w:val="00B80961"/>
    <w:rsid w:val="00B80C97"/>
    <w:rsid w:val="00B81463"/>
    <w:rsid w:val="00B81532"/>
    <w:rsid w:val="00B816BE"/>
    <w:rsid w:val="00B81E68"/>
    <w:rsid w:val="00B820A0"/>
    <w:rsid w:val="00B821A4"/>
    <w:rsid w:val="00B829E9"/>
    <w:rsid w:val="00B82C4E"/>
    <w:rsid w:val="00B82D7B"/>
    <w:rsid w:val="00B8345F"/>
    <w:rsid w:val="00B8398E"/>
    <w:rsid w:val="00B83AB6"/>
    <w:rsid w:val="00B83C50"/>
    <w:rsid w:val="00B83FA0"/>
    <w:rsid w:val="00B84162"/>
    <w:rsid w:val="00B8428F"/>
    <w:rsid w:val="00B842EA"/>
    <w:rsid w:val="00B843C5"/>
    <w:rsid w:val="00B84892"/>
    <w:rsid w:val="00B84B17"/>
    <w:rsid w:val="00B84D16"/>
    <w:rsid w:val="00B84D37"/>
    <w:rsid w:val="00B85209"/>
    <w:rsid w:val="00B85254"/>
    <w:rsid w:val="00B85413"/>
    <w:rsid w:val="00B854B2"/>
    <w:rsid w:val="00B85562"/>
    <w:rsid w:val="00B8561A"/>
    <w:rsid w:val="00B85785"/>
    <w:rsid w:val="00B85A54"/>
    <w:rsid w:val="00B85D93"/>
    <w:rsid w:val="00B86148"/>
    <w:rsid w:val="00B86318"/>
    <w:rsid w:val="00B8658D"/>
    <w:rsid w:val="00B867A7"/>
    <w:rsid w:val="00B8713C"/>
    <w:rsid w:val="00B87A84"/>
    <w:rsid w:val="00B9083E"/>
    <w:rsid w:val="00B90A8F"/>
    <w:rsid w:val="00B90C54"/>
    <w:rsid w:val="00B90C5A"/>
    <w:rsid w:val="00B90D6A"/>
    <w:rsid w:val="00B90E8A"/>
    <w:rsid w:val="00B90FD3"/>
    <w:rsid w:val="00B9103A"/>
    <w:rsid w:val="00B91F6E"/>
    <w:rsid w:val="00B92182"/>
    <w:rsid w:val="00B9262D"/>
    <w:rsid w:val="00B92D72"/>
    <w:rsid w:val="00B92DC8"/>
    <w:rsid w:val="00B93501"/>
    <w:rsid w:val="00B93C18"/>
    <w:rsid w:val="00B93EC3"/>
    <w:rsid w:val="00B93ECC"/>
    <w:rsid w:val="00B9437D"/>
    <w:rsid w:val="00B948A3"/>
    <w:rsid w:val="00B94A77"/>
    <w:rsid w:val="00B94AB5"/>
    <w:rsid w:val="00B94FD7"/>
    <w:rsid w:val="00B953B0"/>
    <w:rsid w:val="00B9593F"/>
    <w:rsid w:val="00B9625E"/>
    <w:rsid w:val="00B964A3"/>
    <w:rsid w:val="00B968E6"/>
    <w:rsid w:val="00B96F19"/>
    <w:rsid w:val="00B9701A"/>
    <w:rsid w:val="00B972AA"/>
    <w:rsid w:val="00B974B7"/>
    <w:rsid w:val="00B97ADE"/>
    <w:rsid w:val="00B97FE7"/>
    <w:rsid w:val="00BA0847"/>
    <w:rsid w:val="00BA08F3"/>
    <w:rsid w:val="00BA0AB4"/>
    <w:rsid w:val="00BA0AC9"/>
    <w:rsid w:val="00BA1207"/>
    <w:rsid w:val="00BA122D"/>
    <w:rsid w:val="00BA129D"/>
    <w:rsid w:val="00BA13FC"/>
    <w:rsid w:val="00BA16BA"/>
    <w:rsid w:val="00BA1948"/>
    <w:rsid w:val="00BA1990"/>
    <w:rsid w:val="00BA1C96"/>
    <w:rsid w:val="00BA1D8B"/>
    <w:rsid w:val="00BA1EAA"/>
    <w:rsid w:val="00BA1EF9"/>
    <w:rsid w:val="00BA214D"/>
    <w:rsid w:val="00BA2851"/>
    <w:rsid w:val="00BA2918"/>
    <w:rsid w:val="00BA2CF7"/>
    <w:rsid w:val="00BA35B9"/>
    <w:rsid w:val="00BA3633"/>
    <w:rsid w:val="00BA3D0D"/>
    <w:rsid w:val="00BA412D"/>
    <w:rsid w:val="00BA41D8"/>
    <w:rsid w:val="00BA4595"/>
    <w:rsid w:val="00BA4EA2"/>
    <w:rsid w:val="00BA531D"/>
    <w:rsid w:val="00BA5D95"/>
    <w:rsid w:val="00BA6ADF"/>
    <w:rsid w:val="00BA7088"/>
    <w:rsid w:val="00BA74B1"/>
    <w:rsid w:val="00BA76D9"/>
    <w:rsid w:val="00BA78DB"/>
    <w:rsid w:val="00BA79F6"/>
    <w:rsid w:val="00BA7C9D"/>
    <w:rsid w:val="00BA7CAB"/>
    <w:rsid w:val="00BA7D01"/>
    <w:rsid w:val="00BA7D5C"/>
    <w:rsid w:val="00BB002A"/>
    <w:rsid w:val="00BB09F4"/>
    <w:rsid w:val="00BB14DF"/>
    <w:rsid w:val="00BB151B"/>
    <w:rsid w:val="00BB2162"/>
    <w:rsid w:val="00BB21FE"/>
    <w:rsid w:val="00BB22FE"/>
    <w:rsid w:val="00BB2637"/>
    <w:rsid w:val="00BB2A9B"/>
    <w:rsid w:val="00BB2F43"/>
    <w:rsid w:val="00BB2FE0"/>
    <w:rsid w:val="00BB316A"/>
    <w:rsid w:val="00BB31DF"/>
    <w:rsid w:val="00BB36AF"/>
    <w:rsid w:val="00BB39F6"/>
    <w:rsid w:val="00BB3A4C"/>
    <w:rsid w:val="00BB3AE0"/>
    <w:rsid w:val="00BB3BC3"/>
    <w:rsid w:val="00BB3C17"/>
    <w:rsid w:val="00BB3C9D"/>
    <w:rsid w:val="00BB3E6A"/>
    <w:rsid w:val="00BB41CB"/>
    <w:rsid w:val="00BB42DD"/>
    <w:rsid w:val="00BB46B2"/>
    <w:rsid w:val="00BB4D5B"/>
    <w:rsid w:val="00BB4E4A"/>
    <w:rsid w:val="00BB50B1"/>
    <w:rsid w:val="00BB52FC"/>
    <w:rsid w:val="00BB5881"/>
    <w:rsid w:val="00BB5EC7"/>
    <w:rsid w:val="00BB6452"/>
    <w:rsid w:val="00BB6952"/>
    <w:rsid w:val="00BB6BC2"/>
    <w:rsid w:val="00BB6FEE"/>
    <w:rsid w:val="00BB71B2"/>
    <w:rsid w:val="00BB78A4"/>
    <w:rsid w:val="00BB7988"/>
    <w:rsid w:val="00BB7EB1"/>
    <w:rsid w:val="00BC008E"/>
    <w:rsid w:val="00BC03CF"/>
    <w:rsid w:val="00BC0585"/>
    <w:rsid w:val="00BC060F"/>
    <w:rsid w:val="00BC078A"/>
    <w:rsid w:val="00BC08CD"/>
    <w:rsid w:val="00BC1089"/>
    <w:rsid w:val="00BC10DF"/>
    <w:rsid w:val="00BC12DB"/>
    <w:rsid w:val="00BC1378"/>
    <w:rsid w:val="00BC1620"/>
    <w:rsid w:val="00BC1B23"/>
    <w:rsid w:val="00BC1BC0"/>
    <w:rsid w:val="00BC1D1A"/>
    <w:rsid w:val="00BC1FB5"/>
    <w:rsid w:val="00BC223C"/>
    <w:rsid w:val="00BC2DCF"/>
    <w:rsid w:val="00BC349B"/>
    <w:rsid w:val="00BC369A"/>
    <w:rsid w:val="00BC38B5"/>
    <w:rsid w:val="00BC45C9"/>
    <w:rsid w:val="00BC4D84"/>
    <w:rsid w:val="00BC51D2"/>
    <w:rsid w:val="00BC5451"/>
    <w:rsid w:val="00BC550F"/>
    <w:rsid w:val="00BC64A4"/>
    <w:rsid w:val="00BC656F"/>
    <w:rsid w:val="00BC6770"/>
    <w:rsid w:val="00BC6A62"/>
    <w:rsid w:val="00BC6AD6"/>
    <w:rsid w:val="00BC6B13"/>
    <w:rsid w:val="00BC6C40"/>
    <w:rsid w:val="00BC6C6A"/>
    <w:rsid w:val="00BC6D13"/>
    <w:rsid w:val="00BC70E1"/>
    <w:rsid w:val="00BC7274"/>
    <w:rsid w:val="00BC7374"/>
    <w:rsid w:val="00BC73C0"/>
    <w:rsid w:val="00BC74EC"/>
    <w:rsid w:val="00BC76B9"/>
    <w:rsid w:val="00BC7764"/>
    <w:rsid w:val="00BC7777"/>
    <w:rsid w:val="00BC7E7E"/>
    <w:rsid w:val="00BC7F7D"/>
    <w:rsid w:val="00BD009E"/>
    <w:rsid w:val="00BD03BC"/>
    <w:rsid w:val="00BD07CD"/>
    <w:rsid w:val="00BD07FC"/>
    <w:rsid w:val="00BD0889"/>
    <w:rsid w:val="00BD088A"/>
    <w:rsid w:val="00BD0C21"/>
    <w:rsid w:val="00BD1491"/>
    <w:rsid w:val="00BD1C47"/>
    <w:rsid w:val="00BD1EB5"/>
    <w:rsid w:val="00BD2055"/>
    <w:rsid w:val="00BD219E"/>
    <w:rsid w:val="00BD2296"/>
    <w:rsid w:val="00BD26B9"/>
    <w:rsid w:val="00BD2721"/>
    <w:rsid w:val="00BD295F"/>
    <w:rsid w:val="00BD2BED"/>
    <w:rsid w:val="00BD2E25"/>
    <w:rsid w:val="00BD2FA1"/>
    <w:rsid w:val="00BD3925"/>
    <w:rsid w:val="00BD3A24"/>
    <w:rsid w:val="00BD3B71"/>
    <w:rsid w:val="00BD3BD4"/>
    <w:rsid w:val="00BD3C23"/>
    <w:rsid w:val="00BD4019"/>
    <w:rsid w:val="00BD4535"/>
    <w:rsid w:val="00BD4703"/>
    <w:rsid w:val="00BD4FE3"/>
    <w:rsid w:val="00BD522C"/>
    <w:rsid w:val="00BD52A1"/>
    <w:rsid w:val="00BD556D"/>
    <w:rsid w:val="00BD58D4"/>
    <w:rsid w:val="00BD58DD"/>
    <w:rsid w:val="00BD5A8D"/>
    <w:rsid w:val="00BD5F02"/>
    <w:rsid w:val="00BD6001"/>
    <w:rsid w:val="00BD62AA"/>
    <w:rsid w:val="00BD6409"/>
    <w:rsid w:val="00BD6823"/>
    <w:rsid w:val="00BD686A"/>
    <w:rsid w:val="00BD6A9A"/>
    <w:rsid w:val="00BD6D20"/>
    <w:rsid w:val="00BD79B3"/>
    <w:rsid w:val="00BD7A91"/>
    <w:rsid w:val="00BD7CB1"/>
    <w:rsid w:val="00BD7F76"/>
    <w:rsid w:val="00BD7FB5"/>
    <w:rsid w:val="00BE01C5"/>
    <w:rsid w:val="00BE0649"/>
    <w:rsid w:val="00BE066E"/>
    <w:rsid w:val="00BE0718"/>
    <w:rsid w:val="00BE08B8"/>
    <w:rsid w:val="00BE09E5"/>
    <w:rsid w:val="00BE0ED7"/>
    <w:rsid w:val="00BE0EE7"/>
    <w:rsid w:val="00BE166E"/>
    <w:rsid w:val="00BE1702"/>
    <w:rsid w:val="00BE1882"/>
    <w:rsid w:val="00BE1968"/>
    <w:rsid w:val="00BE199E"/>
    <w:rsid w:val="00BE1B7A"/>
    <w:rsid w:val="00BE2261"/>
    <w:rsid w:val="00BE231A"/>
    <w:rsid w:val="00BE2629"/>
    <w:rsid w:val="00BE277C"/>
    <w:rsid w:val="00BE2D81"/>
    <w:rsid w:val="00BE30F8"/>
    <w:rsid w:val="00BE319C"/>
    <w:rsid w:val="00BE340F"/>
    <w:rsid w:val="00BE3BD3"/>
    <w:rsid w:val="00BE3CD1"/>
    <w:rsid w:val="00BE418F"/>
    <w:rsid w:val="00BE4569"/>
    <w:rsid w:val="00BE4966"/>
    <w:rsid w:val="00BE4BFD"/>
    <w:rsid w:val="00BE541D"/>
    <w:rsid w:val="00BE5AED"/>
    <w:rsid w:val="00BE5E83"/>
    <w:rsid w:val="00BE66B7"/>
    <w:rsid w:val="00BE680E"/>
    <w:rsid w:val="00BE72B7"/>
    <w:rsid w:val="00BE74A0"/>
    <w:rsid w:val="00BE7808"/>
    <w:rsid w:val="00BE7B6E"/>
    <w:rsid w:val="00BE7C77"/>
    <w:rsid w:val="00BE7DFE"/>
    <w:rsid w:val="00BE7E83"/>
    <w:rsid w:val="00BF0B34"/>
    <w:rsid w:val="00BF0DA6"/>
    <w:rsid w:val="00BF0F9B"/>
    <w:rsid w:val="00BF1720"/>
    <w:rsid w:val="00BF1E48"/>
    <w:rsid w:val="00BF2EED"/>
    <w:rsid w:val="00BF3122"/>
    <w:rsid w:val="00BF318F"/>
    <w:rsid w:val="00BF3460"/>
    <w:rsid w:val="00BF3A03"/>
    <w:rsid w:val="00BF3CA8"/>
    <w:rsid w:val="00BF3E87"/>
    <w:rsid w:val="00BF40E6"/>
    <w:rsid w:val="00BF4770"/>
    <w:rsid w:val="00BF4A34"/>
    <w:rsid w:val="00BF4FA0"/>
    <w:rsid w:val="00BF582A"/>
    <w:rsid w:val="00BF58E7"/>
    <w:rsid w:val="00BF5F37"/>
    <w:rsid w:val="00BF6180"/>
    <w:rsid w:val="00BF6818"/>
    <w:rsid w:val="00BF6936"/>
    <w:rsid w:val="00BF69BC"/>
    <w:rsid w:val="00BF69D1"/>
    <w:rsid w:val="00BF7264"/>
    <w:rsid w:val="00BF76A6"/>
    <w:rsid w:val="00BF7A9B"/>
    <w:rsid w:val="00BF7C13"/>
    <w:rsid w:val="00BF7E16"/>
    <w:rsid w:val="00BF7EEE"/>
    <w:rsid w:val="00C00465"/>
    <w:rsid w:val="00C004E0"/>
    <w:rsid w:val="00C00925"/>
    <w:rsid w:val="00C00CC0"/>
    <w:rsid w:val="00C01803"/>
    <w:rsid w:val="00C01D39"/>
    <w:rsid w:val="00C01F69"/>
    <w:rsid w:val="00C0236E"/>
    <w:rsid w:val="00C02561"/>
    <w:rsid w:val="00C02DDC"/>
    <w:rsid w:val="00C02E35"/>
    <w:rsid w:val="00C030D2"/>
    <w:rsid w:val="00C0315D"/>
    <w:rsid w:val="00C03625"/>
    <w:rsid w:val="00C03BA5"/>
    <w:rsid w:val="00C03D39"/>
    <w:rsid w:val="00C03D9C"/>
    <w:rsid w:val="00C03F42"/>
    <w:rsid w:val="00C03F5B"/>
    <w:rsid w:val="00C03FE8"/>
    <w:rsid w:val="00C0431C"/>
    <w:rsid w:val="00C04975"/>
    <w:rsid w:val="00C04AF3"/>
    <w:rsid w:val="00C0502E"/>
    <w:rsid w:val="00C05753"/>
    <w:rsid w:val="00C05789"/>
    <w:rsid w:val="00C05EF0"/>
    <w:rsid w:val="00C05F63"/>
    <w:rsid w:val="00C06041"/>
    <w:rsid w:val="00C064EC"/>
    <w:rsid w:val="00C06668"/>
    <w:rsid w:val="00C0678A"/>
    <w:rsid w:val="00C06C9F"/>
    <w:rsid w:val="00C06E74"/>
    <w:rsid w:val="00C07138"/>
    <w:rsid w:val="00C0723B"/>
    <w:rsid w:val="00C0764E"/>
    <w:rsid w:val="00C07962"/>
    <w:rsid w:val="00C10041"/>
    <w:rsid w:val="00C10DEC"/>
    <w:rsid w:val="00C10DEE"/>
    <w:rsid w:val="00C1157F"/>
    <w:rsid w:val="00C1188E"/>
    <w:rsid w:val="00C11D96"/>
    <w:rsid w:val="00C11F5E"/>
    <w:rsid w:val="00C12310"/>
    <w:rsid w:val="00C12F49"/>
    <w:rsid w:val="00C131B1"/>
    <w:rsid w:val="00C1332C"/>
    <w:rsid w:val="00C137E7"/>
    <w:rsid w:val="00C14026"/>
    <w:rsid w:val="00C141BB"/>
    <w:rsid w:val="00C14219"/>
    <w:rsid w:val="00C142E4"/>
    <w:rsid w:val="00C14489"/>
    <w:rsid w:val="00C14535"/>
    <w:rsid w:val="00C145E5"/>
    <w:rsid w:val="00C1477A"/>
    <w:rsid w:val="00C14812"/>
    <w:rsid w:val="00C14BA9"/>
    <w:rsid w:val="00C14FEA"/>
    <w:rsid w:val="00C150FE"/>
    <w:rsid w:val="00C15656"/>
    <w:rsid w:val="00C15780"/>
    <w:rsid w:val="00C15869"/>
    <w:rsid w:val="00C167B9"/>
    <w:rsid w:val="00C16898"/>
    <w:rsid w:val="00C16C43"/>
    <w:rsid w:val="00C16CC6"/>
    <w:rsid w:val="00C173A4"/>
    <w:rsid w:val="00C173C3"/>
    <w:rsid w:val="00C17CA6"/>
    <w:rsid w:val="00C200B5"/>
    <w:rsid w:val="00C2048D"/>
    <w:rsid w:val="00C20492"/>
    <w:rsid w:val="00C205E3"/>
    <w:rsid w:val="00C20EF1"/>
    <w:rsid w:val="00C2119D"/>
    <w:rsid w:val="00C211D8"/>
    <w:rsid w:val="00C21640"/>
    <w:rsid w:val="00C21869"/>
    <w:rsid w:val="00C21C94"/>
    <w:rsid w:val="00C21D8C"/>
    <w:rsid w:val="00C21E49"/>
    <w:rsid w:val="00C21F98"/>
    <w:rsid w:val="00C22002"/>
    <w:rsid w:val="00C221AC"/>
    <w:rsid w:val="00C22713"/>
    <w:rsid w:val="00C22A96"/>
    <w:rsid w:val="00C231CB"/>
    <w:rsid w:val="00C23339"/>
    <w:rsid w:val="00C23567"/>
    <w:rsid w:val="00C2381E"/>
    <w:rsid w:val="00C23BDB"/>
    <w:rsid w:val="00C23FB0"/>
    <w:rsid w:val="00C242D7"/>
    <w:rsid w:val="00C245F8"/>
    <w:rsid w:val="00C246DC"/>
    <w:rsid w:val="00C24DC6"/>
    <w:rsid w:val="00C250F5"/>
    <w:rsid w:val="00C25166"/>
    <w:rsid w:val="00C25C20"/>
    <w:rsid w:val="00C25DD3"/>
    <w:rsid w:val="00C25FA6"/>
    <w:rsid w:val="00C26026"/>
    <w:rsid w:val="00C261A3"/>
    <w:rsid w:val="00C261E9"/>
    <w:rsid w:val="00C2638F"/>
    <w:rsid w:val="00C264E3"/>
    <w:rsid w:val="00C269BB"/>
    <w:rsid w:val="00C27525"/>
    <w:rsid w:val="00C27991"/>
    <w:rsid w:val="00C27B57"/>
    <w:rsid w:val="00C27D9D"/>
    <w:rsid w:val="00C30157"/>
    <w:rsid w:val="00C303B0"/>
    <w:rsid w:val="00C30638"/>
    <w:rsid w:val="00C30A5D"/>
    <w:rsid w:val="00C3105B"/>
    <w:rsid w:val="00C31443"/>
    <w:rsid w:val="00C31966"/>
    <w:rsid w:val="00C31B39"/>
    <w:rsid w:val="00C32611"/>
    <w:rsid w:val="00C32C8F"/>
    <w:rsid w:val="00C33245"/>
    <w:rsid w:val="00C3373D"/>
    <w:rsid w:val="00C33ACB"/>
    <w:rsid w:val="00C33AE7"/>
    <w:rsid w:val="00C33CA0"/>
    <w:rsid w:val="00C33D3B"/>
    <w:rsid w:val="00C33E65"/>
    <w:rsid w:val="00C342DE"/>
    <w:rsid w:val="00C34494"/>
    <w:rsid w:val="00C348DF"/>
    <w:rsid w:val="00C35937"/>
    <w:rsid w:val="00C36428"/>
    <w:rsid w:val="00C3650C"/>
    <w:rsid w:val="00C372D5"/>
    <w:rsid w:val="00C40070"/>
    <w:rsid w:val="00C4076E"/>
    <w:rsid w:val="00C408D2"/>
    <w:rsid w:val="00C4119B"/>
    <w:rsid w:val="00C412B8"/>
    <w:rsid w:val="00C415D4"/>
    <w:rsid w:val="00C41C9E"/>
    <w:rsid w:val="00C41F07"/>
    <w:rsid w:val="00C42314"/>
    <w:rsid w:val="00C4237F"/>
    <w:rsid w:val="00C43138"/>
    <w:rsid w:val="00C43228"/>
    <w:rsid w:val="00C43349"/>
    <w:rsid w:val="00C43906"/>
    <w:rsid w:val="00C43C4E"/>
    <w:rsid w:val="00C4462A"/>
    <w:rsid w:val="00C44A37"/>
    <w:rsid w:val="00C44B07"/>
    <w:rsid w:val="00C44DEE"/>
    <w:rsid w:val="00C45A40"/>
    <w:rsid w:val="00C45A81"/>
    <w:rsid w:val="00C45B80"/>
    <w:rsid w:val="00C45E22"/>
    <w:rsid w:val="00C4676F"/>
    <w:rsid w:val="00C46EB6"/>
    <w:rsid w:val="00C47354"/>
    <w:rsid w:val="00C47495"/>
    <w:rsid w:val="00C475BF"/>
    <w:rsid w:val="00C4771B"/>
    <w:rsid w:val="00C47883"/>
    <w:rsid w:val="00C505FF"/>
    <w:rsid w:val="00C507AC"/>
    <w:rsid w:val="00C507E0"/>
    <w:rsid w:val="00C50A0E"/>
    <w:rsid w:val="00C50A1C"/>
    <w:rsid w:val="00C50B21"/>
    <w:rsid w:val="00C50CFE"/>
    <w:rsid w:val="00C50F6C"/>
    <w:rsid w:val="00C51253"/>
    <w:rsid w:val="00C517E8"/>
    <w:rsid w:val="00C51BEB"/>
    <w:rsid w:val="00C51F9E"/>
    <w:rsid w:val="00C52914"/>
    <w:rsid w:val="00C52972"/>
    <w:rsid w:val="00C52ABB"/>
    <w:rsid w:val="00C52F1F"/>
    <w:rsid w:val="00C52F28"/>
    <w:rsid w:val="00C5305B"/>
    <w:rsid w:val="00C53112"/>
    <w:rsid w:val="00C5326C"/>
    <w:rsid w:val="00C53767"/>
    <w:rsid w:val="00C53806"/>
    <w:rsid w:val="00C53A28"/>
    <w:rsid w:val="00C53E70"/>
    <w:rsid w:val="00C53EA0"/>
    <w:rsid w:val="00C5400F"/>
    <w:rsid w:val="00C54062"/>
    <w:rsid w:val="00C5411E"/>
    <w:rsid w:val="00C54DAE"/>
    <w:rsid w:val="00C54FA9"/>
    <w:rsid w:val="00C54FCC"/>
    <w:rsid w:val="00C55058"/>
    <w:rsid w:val="00C55267"/>
    <w:rsid w:val="00C558CC"/>
    <w:rsid w:val="00C55DAB"/>
    <w:rsid w:val="00C5659B"/>
    <w:rsid w:val="00C56DD6"/>
    <w:rsid w:val="00C5770B"/>
    <w:rsid w:val="00C57AC4"/>
    <w:rsid w:val="00C57E17"/>
    <w:rsid w:val="00C57E77"/>
    <w:rsid w:val="00C602D7"/>
    <w:rsid w:val="00C6035D"/>
    <w:rsid w:val="00C603F7"/>
    <w:rsid w:val="00C6065B"/>
    <w:rsid w:val="00C60823"/>
    <w:rsid w:val="00C60929"/>
    <w:rsid w:val="00C60C39"/>
    <w:rsid w:val="00C60CD3"/>
    <w:rsid w:val="00C61241"/>
    <w:rsid w:val="00C6125D"/>
    <w:rsid w:val="00C61307"/>
    <w:rsid w:val="00C619E4"/>
    <w:rsid w:val="00C62621"/>
    <w:rsid w:val="00C62C26"/>
    <w:rsid w:val="00C62C27"/>
    <w:rsid w:val="00C63B58"/>
    <w:rsid w:val="00C6442E"/>
    <w:rsid w:val="00C6469F"/>
    <w:rsid w:val="00C6474F"/>
    <w:rsid w:val="00C6490E"/>
    <w:rsid w:val="00C64EF8"/>
    <w:rsid w:val="00C6515E"/>
    <w:rsid w:val="00C65411"/>
    <w:rsid w:val="00C6556E"/>
    <w:rsid w:val="00C65BCE"/>
    <w:rsid w:val="00C65C6C"/>
    <w:rsid w:val="00C65E63"/>
    <w:rsid w:val="00C66129"/>
    <w:rsid w:val="00C6735C"/>
    <w:rsid w:val="00C6739F"/>
    <w:rsid w:val="00C673E8"/>
    <w:rsid w:val="00C675AD"/>
    <w:rsid w:val="00C67B57"/>
    <w:rsid w:val="00C70936"/>
    <w:rsid w:val="00C70B36"/>
    <w:rsid w:val="00C70CC4"/>
    <w:rsid w:val="00C70E21"/>
    <w:rsid w:val="00C71074"/>
    <w:rsid w:val="00C71122"/>
    <w:rsid w:val="00C713CD"/>
    <w:rsid w:val="00C71E94"/>
    <w:rsid w:val="00C72309"/>
    <w:rsid w:val="00C723CA"/>
    <w:rsid w:val="00C7253F"/>
    <w:rsid w:val="00C7265E"/>
    <w:rsid w:val="00C72773"/>
    <w:rsid w:val="00C72CA3"/>
    <w:rsid w:val="00C72D8C"/>
    <w:rsid w:val="00C7302F"/>
    <w:rsid w:val="00C73AB0"/>
    <w:rsid w:val="00C73E60"/>
    <w:rsid w:val="00C74166"/>
    <w:rsid w:val="00C74228"/>
    <w:rsid w:val="00C74405"/>
    <w:rsid w:val="00C747B0"/>
    <w:rsid w:val="00C74848"/>
    <w:rsid w:val="00C74A9E"/>
    <w:rsid w:val="00C74D11"/>
    <w:rsid w:val="00C75167"/>
    <w:rsid w:val="00C755C2"/>
    <w:rsid w:val="00C756FF"/>
    <w:rsid w:val="00C75781"/>
    <w:rsid w:val="00C75CAB"/>
    <w:rsid w:val="00C76070"/>
    <w:rsid w:val="00C766F7"/>
    <w:rsid w:val="00C76737"/>
    <w:rsid w:val="00C76A9C"/>
    <w:rsid w:val="00C771B3"/>
    <w:rsid w:val="00C77324"/>
    <w:rsid w:val="00C77569"/>
    <w:rsid w:val="00C775EA"/>
    <w:rsid w:val="00C778D4"/>
    <w:rsid w:val="00C77976"/>
    <w:rsid w:val="00C77D0E"/>
    <w:rsid w:val="00C77EDD"/>
    <w:rsid w:val="00C80055"/>
    <w:rsid w:val="00C802D6"/>
    <w:rsid w:val="00C8042D"/>
    <w:rsid w:val="00C805C6"/>
    <w:rsid w:val="00C8061C"/>
    <w:rsid w:val="00C80833"/>
    <w:rsid w:val="00C80A80"/>
    <w:rsid w:val="00C80B23"/>
    <w:rsid w:val="00C80C92"/>
    <w:rsid w:val="00C81195"/>
    <w:rsid w:val="00C8152B"/>
    <w:rsid w:val="00C816A4"/>
    <w:rsid w:val="00C81921"/>
    <w:rsid w:val="00C81ACE"/>
    <w:rsid w:val="00C823BB"/>
    <w:rsid w:val="00C8241B"/>
    <w:rsid w:val="00C8250F"/>
    <w:rsid w:val="00C82A1A"/>
    <w:rsid w:val="00C82A78"/>
    <w:rsid w:val="00C82D1B"/>
    <w:rsid w:val="00C83670"/>
    <w:rsid w:val="00C83A0E"/>
    <w:rsid w:val="00C83D81"/>
    <w:rsid w:val="00C83FD9"/>
    <w:rsid w:val="00C842C4"/>
    <w:rsid w:val="00C84496"/>
    <w:rsid w:val="00C845C1"/>
    <w:rsid w:val="00C84757"/>
    <w:rsid w:val="00C84A8E"/>
    <w:rsid w:val="00C8512D"/>
    <w:rsid w:val="00C85277"/>
    <w:rsid w:val="00C852D3"/>
    <w:rsid w:val="00C85345"/>
    <w:rsid w:val="00C85D2E"/>
    <w:rsid w:val="00C85D47"/>
    <w:rsid w:val="00C86517"/>
    <w:rsid w:val="00C86543"/>
    <w:rsid w:val="00C865DB"/>
    <w:rsid w:val="00C86667"/>
    <w:rsid w:val="00C869CE"/>
    <w:rsid w:val="00C86B95"/>
    <w:rsid w:val="00C86C05"/>
    <w:rsid w:val="00C86E83"/>
    <w:rsid w:val="00C87687"/>
    <w:rsid w:val="00C87745"/>
    <w:rsid w:val="00C87774"/>
    <w:rsid w:val="00C879F7"/>
    <w:rsid w:val="00C87FB5"/>
    <w:rsid w:val="00C9001A"/>
    <w:rsid w:val="00C90C46"/>
    <w:rsid w:val="00C911B8"/>
    <w:rsid w:val="00C917C5"/>
    <w:rsid w:val="00C91A28"/>
    <w:rsid w:val="00C91B5B"/>
    <w:rsid w:val="00C91C16"/>
    <w:rsid w:val="00C91DD3"/>
    <w:rsid w:val="00C91FDB"/>
    <w:rsid w:val="00C92103"/>
    <w:rsid w:val="00C92245"/>
    <w:rsid w:val="00C92670"/>
    <w:rsid w:val="00C926CA"/>
    <w:rsid w:val="00C9287E"/>
    <w:rsid w:val="00C929C5"/>
    <w:rsid w:val="00C92C75"/>
    <w:rsid w:val="00C92D52"/>
    <w:rsid w:val="00C931EE"/>
    <w:rsid w:val="00C93360"/>
    <w:rsid w:val="00C93455"/>
    <w:rsid w:val="00C938C1"/>
    <w:rsid w:val="00C93AC2"/>
    <w:rsid w:val="00C93B53"/>
    <w:rsid w:val="00C94013"/>
    <w:rsid w:val="00C94185"/>
    <w:rsid w:val="00C94972"/>
    <w:rsid w:val="00C94AC6"/>
    <w:rsid w:val="00C94B77"/>
    <w:rsid w:val="00C94D42"/>
    <w:rsid w:val="00C95374"/>
    <w:rsid w:val="00C9544B"/>
    <w:rsid w:val="00C95573"/>
    <w:rsid w:val="00C96303"/>
    <w:rsid w:val="00C963BF"/>
    <w:rsid w:val="00C969D5"/>
    <w:rsid w:val="00C9726C"/>
    <w:rsid w:val="00C97A4E"/>
    <w:rsid w:val="00C97A74"/>
    <w:rsid w:val="00C97BB6"/>
    <w:rsid w:val="00CA0752"/>
    <w:rsid w:val="00CA1982"/>
    <w:rsid w:val="00CA20D3"/>
    <w:rsid w:val="00CA2463"/>
    <w:rsid w:val="00CA2590"/>
    <w:rsid w:val="00CA2B0D"/>
    <w:rsid w:val="00CA2F25"/>
    <w:rsid w:val="00CA3075"/>
    <w:rsid w:val="00CA32DB"/>
    <w:rsid w:val="00CA3576"/>
    <w:rsid w:val="00CA38C5"/>
    <w:rsid w:val="00CA3BC0"/>
    <w:rsid w:val="00CA3F8F"/>
    <w:rsid w:val="00CA43D7"/>
    <w:rsid w:val="00CA448C"/>
    <w:rsid w:val="00CA44A6"/>
    <w:rsid w:val="00CA454C"/>
    <w:rsid w:val="00CA4576"/>
    <w:rsid w:val="00CA471C"/>
    <w:rsid w:val="00CA4AB0"/>
    <w:rsid w:val="00CA4BD8"/>
    <w:rsid w:val="00CA4CCA"/>
    <w:rsid w:val="00CA4EB6"/>
    <w:rsid w:val="00CA55A1"/>
    <w:rsid w:val="00CA5DEE"/>
    <w:rsid w:val="00CA66BD"/>
    <w:rsid w:val="00CA6B46"/>
    <w:rsid w:val="00CA6FD6"/>
    <w:rsid w:val="00CA7D6F"/>
    <w:rsid w:val="00CA7FE9"/>
    <w:rsid w:val="00CB037B"/>
    <w:rsid w:val="00CB07E5"/>
    <w:rsid w:val="00CB09AF"/>
    <w:rsid w:val="00CB0C0A"/>
    <w:rsid w:val="00CB1657"/>
    <w:rsid w:val="00CB1777"/>
    <w:rsid w:val="00CB1CA0"/>
    <w:rsid w:val="00CB1E14"/>
    <w:rsid w:val="00CB1FA5"/>
    <w:rsid w:val="00CB2180"/>
    <w:rsid w:val="00CB22FF"/>
    <w:rsid w:val="00CB23BC"/>
    <w:rsid w:val="00CB2A39"/>
    <w:rsid w:val="00CB2B9A"/>
    <w:rsid w:val="00CB2D08"/>
    <w:rsid w:val="00CB3369"/>
    <w:rsid w:val="00CB35EA"/>
    <w:rsid w:val="00CB3B93"/>
    <w:rsid w:val="00CB448D"/>
    <w:rsid w:val="00CB4956"/>
    <w:rsid w:val="00CB4F39"/>
    <w:rsid w:val="00CB512D"/>
    <w:rsid w:val="00CB544C"/>
    <w:rsid w:val="00CB5829"/>
    <w:rsid w:val="00CB5967"/>
    <w:rsid w:val="00CB62FD"/>
    <w:rsid w:val="00CB633A"/>
    <w:rsid w:val="00CB6468"/>
    <w:rsid w:val="00CB6551"/>
    <w:rsid w:val="00CB6A7A"/>
    <w:rsid w:val="00CB748C"/>
    <w:rsid w:val="00CB772B"/>
    <w:rsid w:val="00CC0771"/>
    <w:rsid w:val="00CC0964"/>
    <w:rsid w:val="00CC09A2"/>
    <w:rsid w:val="00CC0A8D"/>
    <w:rsid w:val="00CC0B4A"/>
    <w:rsid w:val="00CC0CFA"/>
    <w:rsid w:val="00CC12BE"/>
    <w:rsid w:val="00CC1465"/>
    <w:rsid w:val="00CC15BB"/>
    <w:rsid w:val="00CC16FC"/>
    <w:rsid w:val="00CC1B41"/>
    <w:rsid w:val="00CC1E95"/>
    <w:rsid w:val="00CC2F72"/>
    <w:rsid w:val="00CC2F7A"/>
    <w:rsid w:val="00CC311E"/>
    <w:rsid w:val="00CC36D4"/>
    <w:rsid w:val="00CC378D"/>
    <w:rsid w:val="00CC3F0C"/>
    <w:rsid w:val="00CC421C"/>
    <w:rsid w:val="00CC4616"/>
    <w:rsid w:val="00CC472A"/>
    <w:rsid w:val="00CC483F"/>
    <w:rsid w:val="00CC4A00"/>
    <w:rsid w:val="00CC4F51"/>
    <w:rsid w:val="00CC5076"/>
    <w:rsid w:val="00CC5A55"/>
    <w:rsid w:val="00CC5CB3"/>
    <w:rsid w:val="00CC5D4D"/>
    <w:rsid w:val="00CC60EE"/>
    <w:rsid w:val="00CC6570"/>
    <w:rsid w:val="00CC67ED"/>
    <w:rsid w:val="00CC682E"/>
    <w:rsid w:val="00CC69F3"/>
    <w:rsid w:val="00CC6AE5"/>
    <w:rsid w:val="00CC6CF9"/>
    <w:rsid w:val="00CC6F02"/>
    <w:rsid w:val="00CC7019"/>
    <w:rsid w:val="00CC74CA"/>
    <w:rsid w:val="00CC789F"/>
    <w:rsid w:val="00CC7CB3"/>
    <w:rsid w:val="00CD00F4"/>
    <w:rsid w:val="00CD0335"/>
    <w:rsid w:val="00CD04AC"/>
    <w:rsid w:val="00CD06AD"/>
    <w:rsid w:val="00CD07C2"/>
    <w:rsid w:val="00CD0810"/>
    <w:rsid w:val="00CD0B59"/>
    <w:rsid w:val="00CD0BC9"/>
    <w:rsid w:val="00CD0E5C"/>
    <w:rsid w:val="00CD1619"/>
    <w:rsid w:val="00CD16CD"/>
    <w:rsid w:val="00CD1CBF"/>
    <w:rsid w:val="00CD250E"/>
    <w:rsid w:val="00CD280F"/>
    <w:rsid w:val="00CD2860"/>
    <w:rsid w:val="00CD32FC"/>
    <w:rsid w:val="00CD3423"/>
    <w:rsid w:val="00CD36C0"/>
    <w:rsid w:val="00CD39A8"/>
    <w:rsid w:val="00CD39B1"/>
    <w:rsid w:val="00CD3ECE"/>
    <w:rsid w:val="00CD4304"/>
    <w:rsid w:val="00CD434E"/>
    <w:rsid w:val="00CD45B1"/>
    <w:rsid w:val="00CD45FF"/>
    <w:rsid w:val="00CD47D7"/>
    <w:rsid w:val="00CD48E2"/>
    <w:rsid w:val="00CD4D3F"/>
    <w:rsid w:val="00CD5622"/>
    <w:rsid w:val="00CD56FC"/>
    <w:rsid w:val="00CD5923"/>
    <w:rsid w:val="00CD5968"/>
    <w:rsid w:val="00CD59D2"/>
    <w:rsid w:val="00CD59FA"/>
    <w:rsid w:val="00CD5A2F"/>
    <w:rsid w:val="00CD5C46"/>
    <w:rsid w:val="00CD5C8B"/>
    <w:rsid w:val="00CD5F6D"/>
    <w:rsid w:val="00CD61FF"/>
    <w:rsid w:val="00CD63EB"/>
    <w:rsid w:val="00CD65BE"/>
    <w:rsid w:val="00CD692B"/>
    <w:rsid w:val="00CD6A26"/>
    <w:rsid w:val="00CD6FBA"/>
    <w:rsid w:val="00CD7424"/>
    <w:rsid w:val="00CD7BDE"/>
    <w:rsid w:val="00CD7EE7"/>
    <w:rsid w:val="00CE0326"/>
    <w:rsid w:val="00CE0656"/>
    <w:rsid w:val="00CE07DD"/>
    <w:rsid w:val="00CE0B78"/>
    <w:rsid w:val="00CE0EFE"/>
    <w:rsid w:val="00CE15C1"/>
    <w:rsid w:val="00CE16B8"/>
    <w:rsid w:val="00CE1823"/>
    <w:rsid w:val="00CE1952"/>
    <w:rsid w:val="00CE1A87"/>
    <w:rsid w:val="00CE1E45"/>
    <w:rsid w:val="00CE224C"/>
    <w:rsid w:val="00CE2389"/>
    <w:rsid w:val="00CE248F"/>
    <w:rsid w:val="00CE253C"/>
    <w:rsid w:val="00CE2974"/>
    <w:rsid w:val="00CE316F"/>
    <w:rsid w:val="00CE43FD"/>
    <w:rsid w:val="00CE45D2"/>
    <w:rsid w:val="00CE46F5"/>
    <w:rsid w:val="00CE48D8"/>
    <w:rsid w:val="00CE4FFE"/>
    <w:rsid w:val="00CE5AD6"/>
    <w:rsid w:val="00CE5BDF"/>
    <w:rsid w:val="00CE5DBB"/>
    <w:rsid w:val="00CE61DA"/>
    <w:rsid w:val="00CE6663"/>
    <w:rsid w:val="00CE6D98"/>
    <w:rsid w:val="00CE7280"/>
    <w:rsid w:val="00CE72F4"/>
    <w:rsid w:val="00CE7590"/>
    <w:rsid w:val="00CF007C"/>
    <w:rsid w:val="00CF0623"/>
    <w:rsid w:val="00CF0912"/>
    <w:rsid w:val="00CF0C79"/>
    <w:rsid w:val="00CF10E8"/>
    <w:rsid w:val="00CF128A"/>
    <w:rsid w:val="00CF163A"/>
    <w:rsid w:val="00CF1AB3"/>
    <w:rsid w:val="00CF1B8D"/>
    <w:rsid w:val="00CF1C92"/>
    <w:rsid w:val="00CF1CFC"/>
    <w:rsid w:val="00CF1DD7"/>
    <w:rsid w:val="00CF24E0"/>
    <w:rsid w:val="00CF264C"/>
    <w:rsid w:val="00CF278B"/>
    <w:rsid w:val="00CF2E3C"/>
    <w:rsid w:val="00CF2F31"/>
    <w:rsid w:val="00CF3042"/>
    <w:rsid w:val="00CF3091"/>
    <w:rsid w:val="00CF30E9"/>
    <w:rsid w:val="00CF356D"/>
    <w:rsid w:val="00CF3FD2"/>
    <w:rsid w:val="00CF425A"/>
    <w:rsid w:val="00CF43B4"/>
    <w:rsid w:val="00CF4482"/>
    <w:rsid w:val="00CF4DB1"/>
    <w:rsid w:val="00CF4F3D"/>
    <w:rsid w:val="00CF5069"/>
    <w:rsid w:val="00CF507C"/>
    <w:rsid w:val="00CF5109"/>
    <w:rsid w:val="00CF5F80"/>
    <w:rsid w:val="00CF5FAA"/>
    <w:rsid w:val="00CF668E"/>
    <w:rsid w:val="00CF673A"/>
    <w:rsid w:val="00CF684B"/>
    <w:rsid w:val="00CF6DAD"/>
    <w:rsid w:val="00CF73CA"/>
    <w:rsid w:val="00CF750E"/>
    <w:rsid w:val="00CF78F6"/>
    <w:rsid w:val="00CF7B6D"/>
    <w:rsid w:val="00D00542"/>
    <w:rsid w:val="00D00C36"/>
    <w:rsid w:val="00D00D50"/>
    <w:rsid w:val="00D00DB4"/>
    <w:rsid w:val="00D00E88"/>
    <w:rsid w:val="00D01004"/>
    <w:rsid w:val="00D010A6"/>
    <w:rsid w:val="00D01798"/>
    <w:rsid w:val="00D01841"/>
    <w:rsid w:val="00D022F4"/>
    <w:rsid w:val="00D0282D"/>
    <w:rsid w:val="00D028C6"/>
    <w:rsid w:val="00D03056"/>
    <w:rsid w:val="00D03E13"/>
    <w:rsid w:val="00D0423A"/>
    <w:rsid w:val="00D043CA"/>
    <w:rsid w:val="00D045E5"/>
    <w:rsid w:val="00D045F2"/>
    <w:rsid w:val="00D04971"/>
    <w:rsid w:val="00D04B1A"/>
    <w:rsid w:val="00D04BBA"/>
    <w:rsid w:val="00D057F6"/>
    <w:rsid w:val="00D05917"/>
    <w:rsid w:val="00D059CD"/>
    <w:rsid w:val="00D05AB2"/>
    <w:rsid w:val="00D05D64"/>
    <w:rsid w:val="00D06049"/>
    <w:rsid w:val="00D06618"/>
    <w:rsid w:val="00D06A60"/>
    <w:rsid w:val="00D07415"/>
    <w:rsid w:val="00D076B5"/>
    <w:rsid w:val="00D0795B"/>
    <w:rsid w:val="00D1000A"/>
    <w:rsid w:val="00D100C9"/>
    <w:rsid w:val="00D101FF"/>
    <w:rsid w:val="00D10527"/>
    <w:rsid w:val="00D1059E"/>
    <w:rsid w:val="00D107A3"/>
    <w:rsid w:val="00D10BE7"/>
    <w:rsid w:val="00D10E29"/>
    <w:rsid w:val="00D11167"/>
    <w:rsid w:val="00D119C0"/>
    <w:rsid w:val="00D11F1A"/>
    <w:rsid w:val="00D11F79"/>
    <w:rsid w:val="00D120A5"/>
    <w:rsid w:val="00D121FA"/>
    <w:rsid w:val="00D129E4"/>
    <w:rsid w:val="00D12C56"/>
    <w:rsid w:val="00D12DC7"/>
    <w:rsid w:val="00D131FB"/>
    <w:rsid w:val="00D1343D"/>
    <w:rsid w:val="00D13792"/>
    <w:rsid w:val="00D13BE5"/>
    <w:rsid w:val="00D13E7D"/>
    <w:rsid w:val="00D13F4C"/>
    <w:rsid w:val="00D1502E"/>
    <w:rsid w:val="00D15467"/>
    <w:rsid w:val="00D15C03"/>
    <w:rsid w:val="00D15C56"/>
    <w:rsid w:val="00D16125"/>
    <w:rsid w:val="00D16A01"/>
    <w:rsid w:val="00D16C8E"/>
    <w:rsid w:val="00D171FA"/>
    <w:rsid w:val="00D17538"/>
    <w:rsid w:val="00D176A3"/>
    <w:rsid w:val="00D179EA"/>
    <w:rsid w:val="00D17D90"/>
    <w:rsid w:val="00D17E25"/>
    <w:rsid w:val="00D20001"/>
    <w:rsid w:val="00D20431"/>
    <w:rsid w:val="00D20626"/>
    <w:rsid w:val="00D20714"/>
    <w:rsid w:val="00D211E9"/>
    <w:rsid w:val="00D21240"/>
    <w:rsid w:val="00D215E8"/>
    <w:rsid w:val="00D216A1"/>
    <w:rsid w:val="00D2176B"/>
    <w:rsid w:val="00D218C4"/>
    <w:rsid w:val="00D21C9D"/>
    <w:rsid w:val="00D22444"/>
    <w:rsid w:val="00D22826"/>
    <w:rsid w:val="00D22C2D"/>
    <w:rsid w:val="00D22D2E"/>
    <w:rsid w:val="00D22E06"/>
    <w:rsid w:val="00D2361D"/>
    <w:rsid w:val="00D237A0"/>
    <w:rsid w:val="00D23ACA"/>
    <w:rsid w:val="00D23C40"/>
    <w:rsid w:val="00D242ED"/>
    <w:rsid w:val="00D244AF"/>
    <w:rsid w:val="00D2475A"/>
    <w:rsid w:val="00D24B51"/>
    <w:rsid w:val="00D24F5B"/>
    <w:rsid w:val="00D25158"/>
    <w:rsid w:val="00D262B1"/>
    <w:rsid w:val="00D26CB7"/>
    <w:rsid w:val="00D26D73"/>
    <w:rsid w:val="00D27209"/>
    <w:rsid w:val="00D276B6"/>
    <w:rsid w:val="00D277D8"/>
    <w:rsid w:val="00D3045A"/>
    <w:rsid w:val="00D306AC"/>
    <w:rsid w:val="00D30BFB"/>
    <w:rsid w:val="00D30D96"/>
    <w:rsid w:val="00D312F6"/>
    <w:rsid w:val="00D31AD6"/>
    <w:rsid w:val="00D31C91"/>
    <w:rsid w:val="00D31E7B"/>
    <w:rsid w:val="00D31F01"/>
    <w:rsid w:val="00D3280A"/>
    <w:rsid w:val="00D3282A"/>
    <w:rsid w:val="00D32D7E"/>
    <w:rsid w:val="00D32E29"/>
    <w:rsid w:val="00D33006"/>
    <w:rsid w:val="00D33479"/>
    <w:rsid w:val="00D33522"/>
    <w:rsid w:val="00D3393B"/>
    <w:rsid w:val="00D33A80"/>
    <w:rsid w:val="00D33CBB"/>
    <w:rsid w:val="00D33E88"/>
    <w:rsid w:val="00D34295"/>
    <w:rsid w:val="00D346D0"/>
    <w:rsid w:val="00D34E4D"/>
    <w:rsid w:val="00D356E2"/>
    <w:rsid w:val="00D35C8D"/>
    <w:rsid w:val="00D35F1C"/>
    <w:rsid w:val="00D35F6C"/>
    <w:rsid w:val="00D36269"/>
    <w:rsid w:val="00D36380"/>
    <w:rsid w:val="00D3662C"/>
    <w:rsid w:val="00D366CB"/>
    <w:rsid w:val="00D36AB8"/>
    <w:rsid w:val="00D36D52"/>
    <w:rsid w:val="00D37242"/>
    <w:rsid w:val="00D3773B"/>
    <w:rsid w:val="00D37910"/>
    <w:rsid w:val="00D37C34"/>
    <w:rsid w:val="00D400C3"/>
    <w:rsid w:val="00D403E1"/>
    <w:rsid w:val="00D4053D"/>
    <w:rsid w:val="00D405D2"/>
    <w:rsid w:val="00D40A2F"/>
    <w:rsid w:val="00D40D88"/>
    <w:rsid w:val="00D41390"/>
    <w:rsid w:val="00D41394"/>
    <w:rsid w:val="00D418F4"/>
    <w:rsid w:val="00D41AEC"/>
    <w:rsid w:val="00D41B1E"/>
    <w:rsid w:val="00D41E5F"/>
    <w:rsid w:val="00D420A8"/>
    <w:rsid w:val="00D4237D"/>
    <w:rsid w:val="00D425F8"/>
    <w:rsid w:val="00D4281B"/>
    <w:rsid w:val="00D42AE6"/>
    <w:rsid w:val="00D42E05"/>
    <w:rsid w:val="00D42ED9"/>
    <w:rsid w:val="00D42F5E"/>
    <w:rsid w:val="00D42FBE"/>
    <w:rsid w:val="00D43A6E"/>
    <w:rsid w:val="00D43FEB"/>
    <w:rsid w:val="00D441B3"/>
    <w:rsid w:val="00D44A66"/>
    <w:rsid w:val="00D44BC3"/>
    <w:rsid w:val="00D452F8"/>
    <w:rsid w:val="00D45890"/>
    <w:rsid w:val="00D45BDA"/>
    <w:rsid w:val="00D45DC3"/>
    <w:rsid w:val="00D460EC"/>
    <w:rsid w:val="00D46433"/>
    <w:rsid w:val="00D468BB"/>
    <w:rsid w:val="00D46A0C"/>
    <w:rsid w:val="00D46B8D"/>
    <w:rsid w:val="00D46C4B"/>
    <w:rsid w:val="00D46D93"/>
    <w:rsid w:val="00D47314"/>
    <w:rsid w:val="00D4736F"/>
    <w:rsid w:val="00D477D6"/>
    <w:rsid w:val="00D47A33"/>
    <w:rsid w:val="00D47D99"/>
    <w:rsid w:val="00D503C5"/>
    <w:rsid w:val="00D5045A"/>
    <w:rsid w:val="00D508C2"/>
    <w:rsid w:val="00D50A98"/>
    <w:rsid w:val="00D50AAB"/>
    <w:rsid w:val="00D51109"/>
    <w:rsid w:val="00D51520"/>
    <w:rsid w:val="00D519D1"/>
    <w:rsid w:val="00D51D68"/>
    <w:rsid w:val="00D51EC9"/>
    <w:rsid w:val="00D52012"/>
    <w:rsid w:val="00D5231D"/>
    <w:rsid w:val="00D5235D"/>
    <w:rsid w:val="00D52574"/>
    <w:rsid w:val="00D52625"/>
    <w:rsid w:val="00D533D9"/>
    <w:rsid w:val="00D53636"/>
    <w:rsid w:val="00D53AC7"/>
    <w:rsid w:val="00D53C91"/>
    <w:rsid w:val="00D53F45"/>
    <w:rsid w:val="00D53FE3"/>
    <w:rsid w:val="00D5413A"/>
    <w:rsid w:val="00D54154"/>
    <w:rsid w:val="00D551F0"/>
    <w:rsid w:val="00D55235"/>
    <w:rsid w:val="00D5545A"/>
    <w:rsid w:val="00D55500"/>
    <w:rsid w:val="00D557D6"/>
    <w:rsid w:val="00D55805"/>
    <w:rsid w:val="00D5586E"/>
    <w:rsid w:val="00D55ACF"/>
    <w:rsid w:val="00D55C67"/>
    <w:rsid w:val="00D55F5B"/>
    <w:rsid w:val="00D56098"/>
    <w:rsid w:val="00D560C6"/>
    <w:rsid w:val="00D564EF"/>
    <w:rsid w:val="00D564F5"/>
    <w:rsid w:val="00D567F1"/>
    <w:rsid w:val="00D56A7D"/>
    <w:rsid w:val="00D56BA4"/>
    <w:rsid w:val="00D57290"/>
    <w:rsid w:val="00D5764C"/>
    <w:rsid w:val="00D57AE4"/>
    <w:rsid w:val="00D57BD0"/>
    <w:rsid w:val="00D601D4"/>
    <w:rsid w:val="00D6023C"/>
    <w:rsid w:val="00D60390"/>
    <w:rsid w:val="00D60587"/>
    <w:rsid w:val="00D605D4"/>
    <w:rsid w:val="00D6072E"/>
    <w:rsid w:val="00D60DBE"/>
    <w:rsid w:val="00D60DCE"/>
    <w:rsid w:val="00D61493"/>
    <w:rsid w:val="00D6204A"/>
    <w:rsid w:val="00D6205D"/>
    <w:rsid w:val="00D6243A"/>
    <w:rsid w:val="00D62485"/>
    <w:rsid w:val="00D6253B"/>
    <w:rsid w:val="00D628DF"/>
    <w:rsid w:val="00D62929"/>
    <w:rsid w:val="00D6332A"/>
    <w:rsid w:val="00D63520"/>
    <w:rsid w:val="00D6375F"/>
    <w:rsid w:val="00D63902"/>
    <w:rsid w:val="00D6433D"/>
    <w:rsid w:val="00D64438"/>
    <w:rsid w:val="00D64C42"/>
    <w:rsid w:val="00D64F61"/>
    <w:rsid w:val="00D65274"/>
    <w:rsid w:val="00D654DC"/>
    <w:rsid w:val="00D65722"/>
    <w:rsid w:val="00D65923"/>
    <w:rsid w:val="00D65BEF"/>
    <w:rsid w:val="00D65DD1"/>
    <w:rsid w:val="00D6642D"/>
    <w:rsid w:val="00D6648F"/>
    <w:rsid w:val="00D668D8"/>
    <w:rsid w:val="00D6690B"/>
    <w:rsid w:val="00D66B82"/>
    <w:rsid w:val="00D670B4"/>
    <w:rsid w:val="00D673CD"/>
    <w:rsid w:val="00D677B3"/>
    <w:rsid w:val="00D677B9"/>
    <w:rsid w:val="00D6790D"/>
    <w:rsid w:val="00D67BF7"/>
    <w:rsid w:val="00D67CB7"/>
    <w:rsid w:val="00D67D6F"/>
    <w:rsid w:val="00D67DB9"/>
    <w:rsid w:val="00D67E45"/>
    <w:rsid w:val="00D706AF"/>
    <w:rsid w:val="00D709CA"/>
    <w:rsid w:val="00D70AAD"/>
    <w:rsid w:val="00D70D48"/>
    <w:rsid w:val="00D71435"/>
    <w:rsid w:val="00D71490"/>
    <w:rsid w:val="00D717E5"/>
    <w:rsid w:val="00D71840"/>
    <w:rsid w:val="00D719FD"/>
    <w:rsid w:val="00D71A18"/>
    <w:rsid w:val="00D71C6F"/>
    <w:rsid w:val="00D72168"/>
    <w:rsid w:val="00D72275"/>
    <w:rsid w:val="00D72697"/>
    <w:rsid w:val="00D727FB"/>
    <w:rsid w:val="00D7335D"/>
    <w:rsid w:val="00D73411"/>
    <w:rsid w:val="00D739B4"/>
    <w:rsid w:val="00D73EDD"/>
    <w:rsid w:val="00D74059"/>
    <w:rsid w:val="00D74957"/>
    <w:rsid w:val="00D752C7"/>
    <w:rsid w:val="00D75341"/>
    <w:rsid w:val="00D7549B"/>
    <w:rsid w:val="00D75560"/>
    <w:rsid w:val="00D761ED"/>
    <w:rsid w:val="00D763B7"/>
    <w:rsid w:val="00D764A5"/>
    <w:rsid w:val="00D76DB4"/>
    <w:rsid w:val="00D76F6D"/>
    <w:rsid w:val="00D779DD"/>
    <w:rsid w:val="00D779F5"/>
    <w:rsid w:val="00D77B58"/>
    <w:rsid w:val="00D77EAC"/>
    <w:rsid w:val="00D80046"/>
    <w:rsid w:val="00D806D5"/>
    <w:rsid w:val="00D810BD"/>
    <w:rsid w:val="00D81252"/>
    <w:rsid w:val="00D81785"/>
    <w:rsid w:val="00D81C02"/>
    <w:rsid w:val="00D8221C"/>
    <w:rsid w:val="00D822BF"/>
    <w:rsid w:val="00D82517"/>
    <w:rsid w:val="00D826CE"/>
    <w:rsid w:val="00D8277D"/>
    <w:rsid w:val="00D82A39"/>
    <w:rsid w:val="00D82F8F"/>
    <w:rsid w:val="00D8323F"/>
    <w:rsid w:val="00D83678"/>
    <w:rsid w:val="00D8372C"/>
    <w:rsid w:val="00D83888"/>
    <w:rsid w:val="00D83BB3"/>
    <w:rsid w:val="00D83F60"/>
    <w:rsid w:val="00D84138"/>
    <w:rsid w:val="00D84A75"/>
    <w:rsid w:val="00D84E09"/>
    <w:rsid w:val="00D852BD"/>
    <w:rsid w:val="00D85E13"/>
    <w:rsid w:val="00D85E76"/>
    <w:rsid w:val="00D861CF"/>
    <w:rsid w:val="00D8626D"/>
    <w:rsid w:val="00D865BD"/>
    <w:rsid w:val="00D865BE"/>
    <w:rsid w:val="00D869F9"/>
    <w:rsid w:val="00D86C0F"/>
    <w:rsid w:val="00D86D7D"/>
    <w:rsid w:val="00D86DA1"/>
    <w:rsid w:val="00D870CC"/>
    <w:rsid w:val="00D87211"/>
    <w:rsid w:val="00D87408"/>
    <w:rsid w:val="00D87B2D"/>
    <w:rsid w:val="00D87C54"/>
    <w:rsid w:val="00D87CAC"/>
    <w:rsid w:val="00D87F80"/>
    <w:rsid w:val="00D87FF4"/>
    <w:rsid w:val="00D90119"/>
    <w:rsid w:val="00D903B7"/>
    <w:rsid w:val="00D90A0E"/>
    <w:rsid w:val="00D91337"/>
    <w:rsid w:val="00D92062"/>
    <w:rsid w:val="00D920D3"/>
    <w:rsid w:val="00D9231D"/>
    <w:rsid w:val="00D9247D"/>
    <w:rsid w:val="00D92D65"/>
    <w:rsid w:val="00D93019"/>
    <w:rsid w:val="00D933E5"/>
    <w:rsid w:val="00D93A69"/>
    <w:rsid w:val="00D93AD8"/>
    <w:rsid w:val="00D94AF3"/>
    <w:rsid w:val="00D94B6E"/>
    <w:rsid w:val="00D94E2D"/>
    <w:rsid w:val="00D957A9"/>
    <w:rsid w:val="00D95C0A"/>
    <w:rsid w:val="00D95FEC"/>
    <w:rsid w:val="00D96120"/>
    <w:rsid w:val="00D968D6"/>
    <w:rsid w:val="00D96C3E"/>
    <w:rsid w:val="00D96FAF"/>
    <w:rsid w:val="00D972DD"/>
    <w:rsid w:val="00D97583"/>
    <w:rsid w:val="00D97D3E"/>
    <w:rsid w:val="00D97D96"/>
    <w:rsid w:val="00D97ED5"/>
    <w:rsid w:val="00DA0028"/>
    <w:rsid w:val="00DA166C"/>
    <w:rsid w:val="00DA181E"/>
    <w:rsid w:val="00DA1F91"/>
    <w:rsid w:val="00DA2035"/>
    <w:rsid w:val="00DA2141"/>
    <w:rsid w:val="00DA225D"/>
    <w:rsid w:val="00DA2352"/>
    <w:rsid w:val="00DA2512"/>
    <w:rsid w:val="00DA27DF"/>
    <w:rsid w:val="00DA2BB0"/>
    <w:rsid w:val="00DA2E78"/>
    <w:rsid w:val="00DA3260"/>
    <w:rsid w:val="00DA3A18"/>
    <w:rsid w:val="00DA411A"/>
    <w:rsid w:val="00DA46AC"/>
    <w:rsid w:val="00DA48C8"/>
    <w:rsid w:val="00DA4A0D"/>
    <w:rsid w:val="00DA4A3A"/>
    <w:rsid w:val="00DA4CD8"/>
    <w:rsid w:val="00DA4EDD"/>
    <w:rsid w:val="00DA4F4F"/>
    <w:rsid w:val="00DA56F9"/>
    <w:rsid w:val="00DA5801"/>
    <w:rsid w:val="00DA5951"/>
    <w:rsid w:val="00DA64A8"/>
    <w:rsid w:val="00DA67CF"/>
    <w:rsid w:val="00DA69BE"/>
    <w:rsid w:val="00DA6B10"/>
    <w:rsid w:val="00DA6FF1"/>
    <w:rsid w:val="00DA7348"/>
    <w:rsid w:val="00DA745C"/>
    <w:rsid w:val="00DA7A41"/>
    <w:rsid w:val="00DA7A55"/>
    <w:rsid w:val="00DA7CF8"/>
    <w:rsid w:val="00DB01FB"/>
    <w:rsid w:val="00DB0255"/>
    <w:rsid w:val="00DB0D2C"/>
    <w:rsid w:val="00DB1362"/>
    <w:rsid w:val="00DB13F1"/>
    <w:rsid w:val="00DB15C7"/>
    <w:rsid w:val="00DB17DE"/>
    <w:rsid w:val="00DB17E2"/>
    <w:rsid w:val="00DB18EE"/>
    <w:rsid w:val="00DB1CC8"/>
    <w:rsid w:val="00DB200C"/>
    <w:rsid w:val="00DB23CB"/>
    <w:rsid w:val="00DB282B"/>
    <w:rsid w:val="00DB2A4F"/>
    <w:rsid w:val="00DB2AB9"/>
    <w:rsid w:val="00DB322F"/>
    <w:rsid w:val="00DB37D1"/>
    <w:rsid w:val="00DB4156"/>
    <w:rsid w:val="00DB4296"/>
    <w:rsid w:val="00DB443B"/>
    <w:rsid w:val="00DB44A9"/>
    <w:rsid w:val="00DB44F3"/>
    <w:rsid w:val="00DB49EE"/>
    <w:rsid w:val="00DB4D21"/>
    <w:rsid w:val="00DB4F09"/>
    <w:rsid w:val="00DB4F40"/>
    <w:rsid w:val="00DB5346"/>
    <w:rsid w:val="00DB534A"/>
    <w:rsid w:val="00DB53DF"/>
    <w:rsid w:val="00DB542A"/>
    <w:rsid w:val="00DB5437"/>
    <w:rsid w:val="00DB5520"/>
    <w:rsid w:val="00DB5CF0"/>
    <w:rsid w:val="00DB5F65"/>
    <w:rsid w:val="00DB6634"/>
    <w:rsid w:val="00DB693A"/>
    <w:rsid w:val="00DB6950"/>
    <w:rsid w:val="00DB7682"/>
    <w:rsid w:val="00DB78E3"/>
    <w:rsid w:val="00DB7986"/>
    <w:rsid w:val="00DC0632"/>
    <w:rsid w:val="00DC0D1D"/>
    <w:rsid w:val="00DC11FC"/>
    <w:rsid w:val="00DC1393"/>
    <w:rsid w:val="00DC142D"/>
    <w:rsid w:val="00DC1A4B"/>
    <w:rsid w:val="00DC1DE4"/>
    <w:rsid w:val="00DC1F0A"/>
    <w:rsid w:val="00DC2206"/>
    <w:rsid w:val="00DC2363"/>
    <w:rsid w:val="00DC24E7"/>
    <w:rsid w:val="00DC26A0"/>
    <w:rsid w:val="00DC26B5"/>
    <w:rsid w:val="00DC2B38"/>
    <w:rsid w:val="00DC2B63"/>
    <w:rsid w:val="00DC2E49"/>
    <w:rsid w:val="00DC366B"/>
    <w:rsid w:val="00DC38D1"/>
    <w:rsid w:val="00DC4BBE"/>
    <w:rsid w:val="00DC5DC5"/>
    <w:rsid w:val="00DC603A"/>
    <w:rsid w:val="00DC664F"/>
    <w:rsid w:val="00DC72EE"/>
    <w:rsid w:val="00DC7A7D"/>
    <w:rsid w:val="00DC7C93"/>
    <w:rsid w:val="00DC7EAF"/>
    <w:rsid w:val="00DD01B6"/>
    <w:rsid w:val="00DD01E4"/>
    <w:rsid w:val="00DD03D1"/>
    <w:rsid w:val="00DD0836"/>
    <w:rsid w:val="00DD0BE3"/>
    <w:rsid w:val="00DD153D"/>
    <w:rsid w:val="00DD15B1"/>
    <w:rsid w:val="00DD179A"/>
    <w:rsid w:val="00DD1813"/>
    <w:rsid w:val="00DD1D17"/>
    <w:rsid w:val="00DD1DF3"/>
    <w:rsid w:val="00DD2083"/>
    <w:rsid w:val="00DD2229"/>
    <w:rsid w:val="00DD238B"/>
    <w:rsid w:val="00DD2771"/>
    <w:rsid w:val="00DD2804"/>
    <w:rsid w:val="00DD2DA7"/>
    <w:rsid w:val="00DD31EC"/>
    <w:rsid w:val="00DD3361"/>
    <w:rsid w:val="00DD436D"/>
    <w:rsid w:val="00DD46AE"/>
    <w:rsid w:val="00DD480F"/>
    <w:rsid w:val="00DD484E"/>
    <w:rsid w:val="00DD5206"/>
    <w:rsid w:val="00DD5437"/>
    <w:rsid w:val="00DD5526"/>
    <w:rsid w:val="00DD5612"/>
    <w:rsid w:val="00DD6B1A"/>
    <w:rsid w:val="00DD6C04"/>
    <w:rsid w:val="00DD6D91"/>
    <w:rsid w:val="00DD7186"/>
    <w:rsid w:val="00DD71DD"/>
    <w:rsid w:val="00DD797F"/>
    <w:rsid w:val="00DD7C9F"/>
    <w:rsid w:val="00DD7F19"/>
    <w:rsid w:val="00DE017A"/>
    <w:rsid w:val="00DE01E8"/>
    <w:rsid w:val="00DE04F0"/>
    <w:rsid w:val="00DE075F"/>
    <w:rsid w:val="00DE0B34"/>
    <w:rsid w:val="00DE10AA"/>
    <w:rsid w:val="00DE1529"/>
    <w:rsid w:val="00DE1838"/>
    <w:rsid w:val="00DE183B"/>
    <w:rsid w:val="00DE1E61"/>
    <w:rsid w:val="00DE21C8"/>
    <w:rsid w:val="00DE23DA"/>
    <w:rsid w:val="00DE23EB"/>
    <w:rsid w:val="00DE28EA"/>
    <w:rsid w:val="00DE34F6"/>
    <w:rsid w:val="00DE3766"/>
    <w:rsid w:val="00DE39C0"/>
    <w:rsid w:val="00DE3D04"/>
    <w:rsid w:val="00DE409B"/>
    <w:rsid w:val="00DE4125"/>
    <w:rsid w:val="00DE46F6"/>
    <w:rsid w:val="00DE471E"/>
    <w:rsid w:val="00DE4B75"/>
    <w:rsid w:val="00DE4BFE"/>
    <w:rsid w:val="00DE511D"/>
    <w:rsid w:val="00DE526D"/>
    <w:rsid w:val="00DE5290"/>
    <w:rsid w:val="00DE58FC"/>
    <w:rsid w:val="00DE5A88"/>
    <w:rsid w:val="00DE5F68"/>
    <w:rsid w:val="00DE65C0"/>
    <w:rsid w:val="00DE6894"/>
    <w:rsid w:val="00DE695E"/>
    <w:rsid w:val="00DE6966"/>
    <w:rsid w:val="00DE6FB9"/>
    <w:rsid w:val="00DE71CD"/>
    <w:rsid w:val="00DE7213"/>
    <w:rsid w:val="00DE7349"/>
    <w:rsid w:val="00DE746E"/>
    <w:rsid w:val="00DE796E"/>
    <w:rsid w:val="00DE7E8E"/>
    <w:rsid w:val="00DE7ED8"/>
    <w:rsid w:val="00DE7F1B"/>
    <w:rsid w:val="00DF00C9"/>
    <w:rsid w:val="00DF01C4"/>
    <w:rsid w:val="00DF024A"/>
    <w:rsid w:val="00DF0783"/>
    <w:rsid w:val="00DF08D1"/>
    <w:rsid w:val="00DF09ED"/>
    <w:rsid w:val="00DF0CA5"/>
    <w:rsid w:val="00DF0DEE"/>
    <w:rsid w:val="00DF10FE"/>
    <w:rsid w:val="00DF13E6"/>
    <w:rsid w:val="00DF1500"/>
    <w:rsid w:val="00DF1747"/>
    <w:rsid w:val="00DF1999"/>
    <w:rsid w:val="00DF1CBB"/>
    <w:rsid w:val="00DF1E21"/>
    <w:rsid w:val="00DF1ED8"/>
    <w:rsid w:val="00DF246D"/>
    <w:rsid w:val="00DF2504"/>
    <w:rsid w:val="00DF27C1"/>
    <w:rsid w:val="00DF2E92"/>
    <w:rsid w:val="00DF2F78"/>
    <w:rsid w:val="00DF30A5"/>
    <w:rsid w:val="00DF30BA"/>
    <w:rsid w:val="00DF33E0"/>
    <w:rsid w:val="00DF3943"/>
    <w:rsid w:val="00DF3DFC"/>
    <w:rsid w:val="00DF3E66"/>
    <w:rsid w:val="00DF49F8"/>
    <w:rsid w:val="00DF4AF7"/>
    <w:rsid w:val="00DF4BC8"/>
    <w:rsid w:val="00DF4C3D"/>
    <w:rsid w:val="00DF4D71"/>
    <w:rsid w:val="00DF5327"/>
    <w:rsid w:val="00DF54CD"/>
    <w:rsid w:val="00DF5D69"/>
    <w:rsid w:val="00DF5F80"/>
    <w:rsid w:val="00DF6240"/>
    <w:rsid w:val="00DF6342"/>
    <w:rsid w:val="00DF64C6"/>
    <w:rsid w:val="00DF65EA"/>
    <w:rsid w:val="00DF75EA"/>
    <w:rsid w:val="00DF79A9"/>
    <w:rsid w:val="00DF7D5E"/>
    <w:rsid w:val="00E0020B"/>
    <w:rsid w:val="00E003A3"/>
    <w:rsid w:val="00E004B3"/>
    <w:rsid w:val="00E008BC"/>
    <w:rsid w:val="00E009E5"/>
    <w:rsid w:val="00E00A78"/>
    <w:rsid w:val="00E00DC8"/>
    <w:rsid w:val="00E00E3A"/>
    <w:rsid w:val="00E0166B"/>
    <w:rsid w:val="00E01769"/>
    <w:rsid w:val="00E022FD"/>
    <w:rsid w:val="00E02346"/>
    <w:rsid w:val="00E025AC"/>
    <w:rsid w:val="00E02FC6"/>
    <w:rsid w:val="00E03259"/>
    <w:rsid w:val="00E0362C"/>
    <w:rsid w:val="00E03648"/>
    <w:rsid w:val="00E03AB9"/>
    <w:rsid w:val="00E04620"/>
    <w:rsid w:val="00E048F2"/>
    <w:rsid w:val="00E0494A"/>
    <w:rsid w:val="00E04E2D"/>
    <w:rsid w:val="00E052BF"/>
    <w:rsid w:val="00E05740"/>
    <w:rsid w:val="00E057B1"/>
    <w:rsid w:val="00E059F4"/>
    <w:rsid w:val="00E05EB0"/>
    <w:rsid w:val="00E063D3"/>
    <w:rsid w:val="00E063E2"/>
    <w:rsid w:val="00E066E1"/>
    <w:rsid w:val="00E06E25"/>
    <w:rsid w:val="00E071FF"/>
    <w:rsid w:val="00E07543"/>
    <w:rsid w:val="00E0784C"/>
    <w:rsid w:val="00E0792D"/>
    <w:rsid w:val="00E07A0A"/>
    <w:rsid w:val="00E07FB7"/>
    <w:rsid w:val="00E102B9"/>
    <w:rsid w:val="00E102E4"/>
    <w:rsid w:val="00E10415"/>
    <w:rsid w:val="00E107B2"/>
    <w:rsid w:val="00E108EB"/>
    <w:rsid w:val="00E10909"/>
    <w:rsid w:val="00E10CDE"/>
    <w:rsid w:val="00E10E86"/>
    <w:rsid w:val="00E11159"/>
    <w:rsid w:val="00E1186A"/>
    <w:rsid w:val="00E121D8"/>
    <w:rsid w:val="00E12383"/>
    <w:rsid w:val="00E12CAD"/>
    <w:rsid w:val="00E13168"/>
    <w:rsid w:val="00E132C0"/>
    <w:rsid w:val="00E13475"/>
    <w:rsid w:val="00E13C30"/>
    <w:rsid w:val="00E14154"/>
    <w:rsid w:val="00E1440F"/>
    <w:rsid w:val="00E14B81"/>
    <w:rsid w:val="00E14C79"/>
    <w:rsid w:val="00E14E16"/>
    <w:rsid w:val="00E1519C"/>
    <w:rsid w:val="00E1563E"/>
    <w:rsid w:val="00E159B7"/>
    <w:rsid w:val="00E15CC4"/>
    <w:rsid w:val="00E15FFC"/>
    <w:rsid w:val="00E16309"/>
    <w:rsid w:val="00E169A2"/>
    <w:rsid w:val="00E1747C"/>
    <w:rsid w:val="00E174EF"/>
    <w:rsid w:val="00E176BA"/>
    <w:rsid w:val="00E178BB"/>
    <w:rsid w:val="00E17C49"/>
    <w:rsid w:val="00E20A8A"/>
    <w:rsid w:val="00E20ABE"/>
    <w:rsid w:val="00E20EDC"/>
    <w:rsid w:val="00E21AD1"/>
    <w:rsid w:val="00E21AF1"/>
    <w:rsid w:val="00E21D25"/>
    <w:rsid w:val="00E21EBF"/>
    <w:rsid w:val="00E22247"/>
    <w:rsid w:val="00E2248D"/>
    <w:rsid w:val="00E22A7A"/>
    <w:rsid w:val="00E22AA8"/>
    <w:rsid w:val="00E22DF8"/>
    <w:rsid w:val="00E23459"/>
    <w:rsid w:val="00E2382B"/>
    <w:rsid w:val="00E2391E"/>
    <w:rsid w:val="00E23B94"/>
    <w:rsid w:val="00E23D78"/>
    <w:rsid w:val="00E241E0"/>
    <w:rsid w:val="00E24325"/>
    <w:rsid w:val="00E243DD"/>
    <w:rsid w:val="00E2489A"/>
    <w:rsid w:val="00E24B0E"/>
    <w:rsid w:val="00E24B2B"/>
    <w:rsid w:val="00E24B70"/>
    <w:rsid w:val="00E24C8F"/>
    <w:rsid w:val="00E25147"/>
    <w:rsid w:val="00E259BC"/>
    <w:rsid w:val="00E25CE1"/>
    <w:rsid w:val="00E25F78"/>
    <w:rsid w:val="00E261B4"/>
    <w:rsid w:val="00E26289"/>
    <w:rsid w:val="00E2668D"/>
    <w:rsid w:val="00E2706C"/>
    <w:rsid w:val="00E271DC"/>
    <w:rsid w:val="00E272EC"/>
    <w:rsid w:val="00E273CC"/>
    <w:rsid w:val="00E2748D"/>
    <w:rsid w:val="00E274B6"/>
    <w:rsid w:val="00E2761D"/>
    <w:rsid w:val="00E27AE6"/>
    <w:rsid w:val="00E27D5E"/>
    <w:rsid w:val="00E27EF1"/>
    <w:rsid w:val="00E30FEA"/>
    <w:rsid w:val="00E3109D"/>
    <w:rsid w:val="00E312FF"/>
    <w:rsid w:val="00E316D1"/>
    <w:rsid w:val="00E317CE"/>
    <w:rsid w:val="00E3194B"/>
    <w:rsid w:val="00E31B59"/>
    <w:rsid w:val="00E31BBF"/>
    <w:rsid w:val="00E31EE4"/>
    <w:rsid w:val="00E3204E"/>
    <w:rsid w:val="00E320A6"/>
    <w:rsid w:val="00E32188"/>
    <w:rsid w:val="00E3238B"/>
    <w:rsid w:val="00E3286F"/>
    <w:rsid w:val="00E32F8C"/>
    <w:rsid w:val="00E32FAF"/>
    <w:rsid w:val="00E330A8"/>
    <w:rsid w:val="00E333FC"/>
    <w:rsid w:val="00E340DF"/>
    <w:rsid w:val="00E34126"/>
    <w:rsid w:val="00E341AE"/>
    <w:rsid w:val="00E34214"/>
    <w:rsid w:val="00E34370"/>
    <w:rsid w:val="00E346B4"/>
    <w:rsid w:val="00E349A5"/>
    <w:rsid w:val="00E35559"/>
    <w:rsid w:val="00E355F4"/>
    <w:rsid w:val="00E35734"/>
    <w:rsid w:val="00E35F48"/>
    <w:rsid w:val="00E36108"/>
    <w:rsid w:val="00E363C7"/>
    <w:rsid w:val="00E363CF"/>
    <w:rsid w:val="00E36630"/>
    <w:rsid w:val="00E36ABC"/>
    <w:rsid w:val="00E36B60"/>
    <w:rsid w:val="00E36E07"/>
    <w:rsid w:val="00E36F4F"/>
    <w:rsid w:val="00E374DA"/>
    <w:rsid w:val="00E37512"/>
    <w:rsid w:val="00E37763"/>
    <w:rsid w:val="00E37D01"/>
    <w:rsid w:val="00E37EE1"/>
    <w:rsid w:val="00E4024B"/>
    <w:rsid w:val="00E4035A"/>
    <w:rsid w:val="00E40469"/>
    <w:rsid w:val="00E4051A"/>
    <w:rsid w:val="00E4074E"/>
    <w:rsid w:val="00E40B3E"/>
    <w:rsid w:val="00E40B77"/>
    <w:rsid w:val="00E40E52"/>
    <w:rsid w:val="00E419C5"/>
    <w:rsid w:val="00E420AE"/>
    <w:rsid w:val="00E42745"/>
    <w:rsid w:val="00E42E8E"/>
    <w:rsid w:val="00E42F48"/>
    <w:rsid w:val="00E43310"/>
    <w:rsid w:val="00E43654"/>
    <w:rsid w:val="00E436DB"/>
    <w:rsid w:val="00E439B8"/>
    <w:rsid w:val="00E43E17"/>
    <w:rsid w:val="00E44138"/>
    <w:rsid w:val="00E4429A"/>
    <w:rsid w:val="00E44417"/>
    <w:rsid w:val="00E4467F"/>
    <w:rsid w:val="00E44ACF"/>
    <w:rsid w:val="00E44B6B"/>
    <w:rsid w:val="00E44C27"/>
    <w:rsid w:val="00E44F71"/>
    <w:rsid w:val="00E44F8B"/>
    <w:rsid w:val="00E44FCF"/>
    <w:rsid w:val="00E450BF"/>
    <w:rsid w:val="00E451E4"/>
    <w:rsid w:val="00E45656"/>
    <w:rsid w:val="00E456CD"/>
    <w:rsid w:val="00E4587C"/>
    <w:rsid w:val="00E45A69"/>
    <w:rsid w:val="00E45DB5"/>
    <w:rsid w:val="00E45DFA"/>
    <w:rsid w:val="00E461A5"/>
    <w:rsid w:val="00E46368"/>
    <w:rsid w:val="00E46538"/>
    <w:rsid w:val="00E465BB"/>
    <w:rsid w:val="00E46766"/>
    <w:rsid w:val="00E467C6"/>
    <w:rsid w:val="00E46ACB"/>
    <w:rsid w:val="00E46E19"/>
    <w:rsid w:val="00E4703D"/>
    <w:rsid w:val="00E47319"/>
    <w:rsid w:val="00E47813"/>
    <w:rsid w:val="00E47E20"/>
    <w:rsid w:val="00E47F31"/>
    <w:rsid w:val="00E5006D"/>
    <w:rsid w:val="00E502E1"/>
    <w:rsid w:val="00E5047C"/>
    <w:rsid w:val="00E50635"/>
    <w:rsid w:val="00E50769"/>
    <w:rsid w:val="00E50963"/>
    <w:rsid w:val="00E50A27"/>
    <w:rsid w:val="00E50BD0"/>
    <w:rsid w:val="00E5105A"/>
    <w:rsid w:val="00E510F9"/>
    <w:rsid w:val="00E51773"/>
    <w:rsid w:val="00E51DC7"/>
    <w:rsid w:val="00E52313"/>
    <w:rsid w:val="00E52490"/>
    <w:rsid w:val="00E527D6"/>
    <w:rsid w:val="00E52E20"/>
    <w:rsid w:val="00E52F70"/>
    <w:rsid w:val="00E52FA9"/>
    <w:rsid w:val="00E53684"/>
    <w:rsid w:val="00E53688"/>
    <w:rsid w:val="00E53839"/>
    <w:rsid w:val="00E53A35"/>
    <w:rsid w:val="00E53FBB"/>
    <w:rsid w:val="00E5451A"/>
    <w:rsid w:val="00E5458B"/>
    <w:rsid w:val="00E54A04"/>
    <w:rsid w:val="00E552EA"/>
    <w:rsid w:val="00E55368"/>
    <w:rsid w:val="00E5570D"/>
    <w:rsid w:val="00E55712"/>
    <w:rsid w:val="00E557B6"/>
    <w:rsid w:val="00E55D9A"/>
    <w:rsid w:val="00E565D1"/>
    <w:rsid w:val="00E56A31"/>
    <w:rsid w:val="00E56B51"/>
    <w:rsid w:val="00E56DEF"/>
    <w:rsid w:val="00E56EEA"/>
    <w:rsid w:val="00E5792C"/>
    <w:rsid w:val="00E57A9E"/>
    <w:rsid w:val="00E57CF0"/>
    <w:rsid w:val="00E57EA1"/>
    <w:rsid w:val="00E6013D"/>
    <w:rsid w:val="00E601DE"/>
    <w:rsid w:val="00E609F3"/>
    <w:rsid w:val="00E60B1F"/>
    <w:rsid w:val="00E60D19"/>
    <w:rsid w:val="00E60DEC"/>
    <w:rsid w:val="00E60E83"/>
    <w:rsid w:val="00E61006"/>
    <w:rsid w:val="00E611A8"/>
    <w:rsid w:val="00E614E2"/>
    <w:rsid w:val="00E614E9"/>
    <w:rsid w:val="00E615C2"/>
    <w:rsid w:val="00E619EF"/>
    <w:rsid w:val="00E61EA4"/>
    <w:rsid w:val="00E62866"/>
    <w:rsid w:val="00E628AE"/>
    <w:rsid w:val="00E635F7"/>
    <w:rsid w:val="00E63685"/>
    <w:rsid w:val="00E63989"/>
    <w:rsid w:val="00E63AB6"/>
    <w:rsid w:val="00E63E2F"/>
    <w:rsid w:val="00E6438C"/>
    <w:rsid w:val="00E64739"/>
    <w:rsid w:val="00E6475D"/>
    <w:rsid w:val="00E64BCC"/>
    <w:rsid w:val="00E64D7A"/>
    <w:rsid w:val="00E64E41"/>
    <w:rsid w:val="00E64F84"/>
    <w:rsid w:val="00E65375"/>
    <w:rsid w:val="00E65605"/>
    <w:rsid w:val="00E659F9"/>
    <w:rsid w:val="00E65D18"/>
    <w:rsid w:val="00E65F09"/>
    <w:rsid w:val="00E65FE7"/>
    <w:rsid w:val="00E66094"/>
    <w:rsid w:val="00E663FA"/>
    <w:rsid w:val="00E665FF"/>
    <w:rsid w:val="00E666A8"/>
    <w:rsid w:val="00E66EB4"/>
    <w:rsid w:val="00E6705F"/>
    <w:rsid w:val="00E67121"/>
    <w:rsid w:val="00E67707"/>
    <w:rsid w:val="00E6798D"/>
    <w:rsid w:val="00E67A7C"/>
    <w:rsid w:val="00E704CD"/>
    <w:rsid w:val="00E705DB"/>
    <w:rsid w:val="00E708B1"/>
    <w:rsid w:val="00E708F5"/>
    <w:rsid w:val="00E7158A"/>
    <w:rsid w:val="00E71758"/>
    <w:rsid w:val="00E71D00"/>
    <w:rsid w:val="00E72452"/>
    <w:rsid w:val="00E72575"/>
    <w:rsid w:val="00E72590"/>
    <w:rsid w:val="00E72B37"/>
    <w:rsid w:val="00E72CE8"/>
    <w:rsid w:val="00E730AF"/>
    <w:rsid w:val="00E73316"/>
    <w:rsid w:val="00E73326"/>
    <w:rsid w:val="00E73F9C"/>
    <w:rsid w:val="00E741D1"/>
    <w:rsid w:val="00E7431E"/>
    <w:rsid w:val="00E74644"/>
    <w:rsid w:val="00E75045"/>
    <w:rsid w:val="00E75BD9"/>
    <w:rsid w:val="00E76149"/>
    <w:rsid w:val="00E76182"/>
    <w:rsid w:val="00E7618A"/>
    <w:rsid w:val="00E76339"/>
    <w:rsid w:val="00E7669C"/>
    <w:rsid w:val="00E767F4"/>
    <w:rsid w:val="00E768C5"/>
    <w:rsid w:val="00E769E8"/>
    <w:rsid w:val="00E7703A"/>
    <w:rsid w:val="00E7703E"/>
    <w:rsid w:val="00E770F0"/>
    <w:rsid w:val="00E77242"/>
    <w:rsid w:val="00E7797B"/>
    <w:rsid w:val="00E77D56"/>
    <w:rsid w:val="00E80773"/>
    <w:rsid w:val="00E80AFA"/>
    <w:rsid w:val="00E80B43"/>
    <w:rsid w:val="00E80CFB"/>
    <w:rsid w:val="00E81013"/>
    <w:rsid w:val="00E8126F"/>
    <w:rsid w:val="00E81392"/>
    <w:rsid w:val="00E814EE"/>
    <w:rsid w:val="00E81595"/>
    <w:rsid w:val="00E816BE"/>
    <w:rsid w:val="00E81745"/>
    <w:rsid w:val="00E8198E"/>
    <w:rsid w:val="00E81D5C"/>
    <w:rsid w:val="00E81E44"/>
    <w:rsid w:val="00E82348"/>
    <w:rsid w:val="00E82A7E"/>
    <w:rsid w:val="00E837D0"/>
    <w:rsid w:val="00E8392F"/>
    <w:rsid w:val="00E841AC"/>
    <w:rsid w:val="00E84269"/>
    <w:rsid w:val="00E842A2"/>
    <w:rsid w:val="00E8452E"/>
    <w:rsid w:val="00E8480D"/>
    <w:rsid w:val="00E853F7"/>
    <w:rsid w:val="00E8550B"/>
    <w:rsid w:val="00E85510"/>
    <w:rsid w:val="00E8552F"/>
    <w:rsid w:val="00E859EC"/>
    <w:rsid w:val="00E86005"/>
    <w:rsid w:val="00E8645F"/>
    <w:rsid w:val="00E86EC7"/>
    <w:rsid w:val="00E86F1D"/>
    <w:rsid w:val="00E9016B"/>
    <w:rsid w:val="00E90465"/>
    <w:rsid w:val="00E90544"/>
    <w:rsid w:val="00E90D26"/>
    <w:rsid w:val="00E90E1F"/>
    <w:rsid w:val="00E9142C"/>
    <w:rsid w:val="00E91F89"/>
    <w:rsid w:val="00E92385"/>
    <w:rsid w:val="00E923E2"/>
    <w:rsid w:val="00E92594"/>
    <w:rsid w:val="00E92960"/>
    <w:rsid w:val="00E9317F"/>
    <w:rsid w:val="00E9344F"/>
    <w:rsid w:val="00E9349C"/>
    <w:rsid w:val="00E93656"/>
    <w:rsid w:val="00E938F6"/>
    <w:rsid w:val="00E939C6"/>
    <w:rsid w:val="00E939DD"/>
    <w:rsid w:val="00E93F44"/>
    <w:rsid w:val="00E93F5A"/>
    <w:rsid w:val="00E94B09"/>
    <w:rsid w:val="00E94D36"/>
    <w:rsid w:val="00E94FC9"/>
    <w:rsid w:val="00E9504B"/>
    <w:rsid w:val="00E950BF"/>
    <w:rsid w:val="00E953D5"/>
    <w:rsid w:val="00E95AF9"/>
    <w:rsid w:val="00E95C7E"/>
    <w:rsid w:val="00E95F4B"/>
    <w:rsid w:val="00E96983"/>
    <w:rsid w:val="00E96A51"/>
    <w:rsid w:val="00E96C8D"/>
    <w:rsid w:val="00E96D44"/>
    <w:rsid w:val="00E96D89"/>
    <w:rsid w:val="00E97068"/>
    <w:rsid w:val="00E97461"/>
    <w:rsid w:val="00E978E2"/>
    <w:rsid w:val="00E97DDF"/>
    <w:rsid w:val="00EA0677"/>
    <w:rsid w:val="00EA0881"/>
    <w:rsid w:val="00EA0A95"/>
    <w:rsid w:val="00EA0AC4"/>
    <w:rsid w:val="00EA0B75"/>
    <w:rsid w:val="00EA0C3E"/>
    <w:rsid w:val="00EA0E03"/>
    <w:rsid w:val="00EA1094"/>
    <w:rsid w:val="00EA1675"/>
    <w:rsid w:val="00EA1939"/>
    <w:rsid w:val="00EA1961"/>
    <w:rsid w:val="00EA1B28"/>
    <w:rsid w:val="00EA1B90"/>
    <w:rsid w:val="00EA1B9F"/>
    <w:rsid w:val="00EA1E52"/>
    <w:rsid w:val="00EA21ED"/>
    <w:rsid w:val="00EA23C1"/>
    <w:rsid w:val="00EA2556"/>
    <w:rsid w:val="00EA2647"/>
    <w:rsid w:val="00EA2CB3"/>
    <w:rsid w:val="00EA2DB4"/>
    <w:rsid w:val="00EA39CC"/>
    <w:rsid w:val="00EA3A91"/>
    <w:rsid w:val="00EA3BE2"/>
    <w:rsid w:val="00EA4352"/>
    <w:rsid w:val="00EA4758"/>
    <w:rsid w:val="00EA4B09"/>
    <w:rsid w:val="00EA4F42"/>
    <w:rsid w:val="00EA5855"/>
    <w:rsid w:val="00EA5EC6"/>
    <w:rsid w:val="00EA5FAE"/>
    <w:rsid w:val="00EA604A"/>
    <w:rsid w:val="00EA6858"/>
    <w:rsid w:val="00EA6A41"/>
    <w:rsid w:val="00EA6FFE"/>
    <w:rsid w:val="00EA71F4"/>
    <w:rsid w:val="00EA72A2"/>
    <w:rsid w:val="00EA78B5"/>
    <w:rsid w:val="00EA7F44"/>
    <w:rsid w:val="00EB09E2"/>
    <w:rsid w:val="00EB150F"/>
    <w:rsid w:val="00EB176D"/>
    <w:rsid w:val="00EB17FC"/>
    <w:rsid w:val="00EB1C8A"/>
    <w:rsid w:val="00EB1CE6"/>
    <w:rsid w:val="00EB1E55"/>
    <w:rsid w:val="00EB2196"/>
    <w:rsid w:val="00EB2638"/>
    <w:rsid w:val="00EB2646"/>
    <w:rsid w:val="00EB2818"/>
    <w:rsid w:val="00EB2A0A"/>
    <w:rsid w:val="00EB2C9C"/>
    <w:rsid w:val="00EB360B"/>
    <w:rsid w:val="00EB395A"/>
    <w:rsid w:val="00EB39AC"/>
    <w:rsid w:val="00EB3A90"/>
    <w:rsid w:val="00EB3FC4"/>
    <w:rsid w:val="00EB4B7D"/>
    <w:rsid w:val="00EB4F5D"/>
    <w:rsid w:val="00EB4F61"/>
    <w:rsid w:val="00EB50CC"/>
    <w:rsid w:val="00EB5129"/>
    <w:rsid w:val="00EB5ECA"/>
    <w:rsid w:val="00EB637A"/>
    <w:rsid w:val="00EB640B"/>
    <w:rsid w:val="00EB6818"/>
    <w:rsid w:val="00EB69B4"/>
    <w:rsid w:val="00EB6BAB"/>
    <w:rsid w:val="00EB6D0A"/>
    <w:rsid w:val="00EB6E9B"/>
    <w:rsid w:val="00EB7092"/>
    <w:rsid w:val="00EB70D0"/>
    <w:rsid w:val="00EB7686"/>
    <w:rsid w:val="00EB778C"/>
    <w:rsid w:val="00EC0206"/>
    <w:rsid w:val="00EC0248"/>
    <w:rsid w:val="00EC0A25"/>
    <w:rsid w:val="00EC0BA4"/>
    <w:rsid w:val="00EC0CDE"/>
    <w:rsid w:val="00EC1847"/>
    <w:rsid w:val="00EC2218"/>
    <w:rsid w:val="00EC23DA"/>
    <w:rsid w:val="00EC2786"/>
    <w:rsid w:val="00EC2902"/>
    <w:rsid w:val="00EC2C79"/>
    <w:rsid w:val="00EC2F9B"/>
    <w:rsid w:val="00EC34E1"/>
    <w:rsid w:val="00EC3818"/>
    <w:rsid w:val="00EC3DC6"/>
    <w:rsid w:val="00EC3FD0"/>
    <w:rsid w:val="00EC41F9"/>
    <w:rsid w:val="00EC4EBD"/>
    <w:rsid w:val="00EC4EC3"/>
    <w:rsid w:val="00EC579F"/>
    <w:rsid w:val="00EC581E"/>
    <w:rsid w:val="00EC59DF"/>
    <w:rsid w:val="00EC634A"/>
    <w:rsid w:val="00EC6F26"/>
    <w:rsid w:val="00EC6F2E"/>
    <w:rsid w:val="00EC72F5"/>
    <w:rsid w:val="00EC7327"/>
    <w:rsid w:val="00EC762C"/>
    <w:rsid w:val="00EC7874"/>
    <w:rsid w:val="00EC7B0B"/>
    <w:rsid w:val="00EC7C14"/>
    <w:rsid w:val="00EC7C4C"/>
    <w:rsid w:val="00EC7F46"/>
    <w:rsid w:val="00ED0259"/>
    <w:rsid w:val="00ED031A"/>
    <w:rsid w:val="00ED034E"/>
    <w:rsid w:val="00ED0558"/>
    <w:rsid w:val="00ED062A"/>
    <w:rsid w:val="00ED078A"/>
    <w:rsid w:val="00ED1374"/>
    <w:rsid w:val="00ED190C"/>
    <w:rsid w:val="00ED1913"/>
    <w:rsid w:val="00ED1AF1"/>
    <w:rsid w:val="00ED1E80"/>
    <w:rsid w:val="00ED1FFB"/>
    <w:rsid w:val="00ED2003"/>
    <w:rsid w:val="00ED218A"/>
    <w:rsid w:val="00ED2645"/>
    <w:rsid w:val="00ED29D3"/>
    <w:rsid w:val="00ED2A73"/>
    <w:rsid w:val="00ED2F67"/>
    <w:rsid w:val="00ED3C38"/>
    <w:rsid w:val="00ED41E9"/>
    <w:rsid w:val="00ED4665"/>
    <w:rsid w:val="00ED4752"/>
    <w:rsid w:val="00ED4A26"/>
    <w:rsid w:val="00ED4E9B"/>
    <w:rsid w:val="00ED4F99"/>
    <w:rsid w:val="00ED5012"/>
    <w:rsid w:val="00ED51CF"/>
    <w:rsid w:val="00ED5596"/>
    <w:rsid w:val="00ED5D32"/>
    <w:rsid w:val="00ED5F04"/>
    <w:rsid w:val="00ED5FAD"/>
    <w:rsid w:val="00ED6187"/>
    <w:rsid w:val="00ED664C"/>
    <w:rsid w:val="00ED6721"/>
    <w:rsid w:val="00ED67F4"/>
    <w:rsid w:val="00ED68BD"/>
    <w:rsid w:val="00ED741C"/>
    <w:rsid w:val="00ED79E4"/>
    <w:rsid w:val="00ED7F23"/>
    <w:rsid w:val="00EE042E"/>
    <w:rsid w:val="00EE0682"/>
    <w:rsid w:val="00EE0D7D"/>
    <w:rsid w:val="00EE13F6"/>
    <w:rsid w:val="00EE1AD2"/>
    <w:rsid w:val="00EE24FA"/>
    <w:rsid w:val="00EE2981"/>
    <w:rsid w:val="00EE2AA7"/>
    <w:rsid w:val="00EE31C2"/>
    <w:rsid w:val="00EE328F"/>
    <w:rsid w:val="00EE3978"/>
    <w:rsid w:val="00EE3DC6"/>
    <w:rsid w:val="00EE452F"/>
    <w:rsid w:val="00EE4539"/>
    <w:rsid w:val="00EE483E"/>
    <w:rsid w:val="00EE4866"/>
    <w:rsid w:val="00EE4C23"/>
    <w:rsid w:val="00EE5055"/>
    <w:rsid w:val="00EE50DA"/>
    <w:rsid w:val="00EE52F1"/>
    <w:rsid w:val="00EE5332"/>
    <w:rsid w:val="00EE5401"/>
    <w:rsid w:val="00EE55EB"/>
    <w:rsid w:val="00EE56D2"/>
    <w:rsid w:val="00EE5918"/>
    <w:rsid w:val="00EE5B10"/>
    <w:rsid w:val="00EE5DDF"/>
    <w:rsid w:val="00EE601D"/>
    <w:rsid w:val="00EE60CC"/>
    <w:rsid w:val="00EE6116"/>
    <w:rsid w:val="00EE68CB"/>
    <w:rsid w:val="00EE6C1F"/>
    <w:rsid w:val="00EE711E"/>
    <w:rsid w:val="00EE76A7"/>
    <w:rsid w:val="00EE7964"/>
    <w:rsid w:val="00EE7B41"/>
    <w:rsid w:val="00EE7EDE"/>
    <w:rsid w:val="00EF01F1"/>
    <w:rsid w:val="00EF028A"/>
    <w:rsid w:val="00EF04A1"/>
    <w:rsid w:val="00EF08C9"/>
    <w:rsid w:val="00EF0C7B"/>
    <w:rsid w:val="00EF100B"/>
    <w:rsid w:val="00EF109B"/>
    <w:rsid w:val="00EF1691"/>
    <w:rsid w:val="00EF17F8"/>
    <w:rsid w:val="00EF1870"/>
    <w:rsid w:val="00EF1B43"/>
    <w:rsid w:val="00EF1F62"/>
    <w:rsid w:val="00EF21FE"/>
    <w:rsid w:val="00EF2804"/>
    <w:rsid w:val="00EF3072"/>
    <w:rsid w:val="00EF32EA"/>
    <w:rsid w:val="00EF3C53"/>
    <w:rsid w:val="00EF4195"/>
    <w:rsid w:val="00EF42D5"/>
    <w:rsid w:val="00EF4308"/>
    <w:rsid w:val="00EF4630"/>
    <w:rsid w:val="00EF46C6"/>
    <w:rsid w:val="00EF513A"/>
    <w:rsid w:val="00EF560A"/>
    <w:rsid w:val="00EF5A61"/>
    <w:rsid w:val="00EF5A73"/>
    <w:rsid w:val="00EF5D4D"/>
    <w:rsid w:val="00EF61E2"/>
    <w:rsid w:val="00EF64DB"/>
    <w:rsid w:val="00EF6854"/>
    <w:rsid w:val="00EF69E3"/>
    <w:rsid w:val="00EF70BB"/>
    <w:rsid w:val="00EF7189"/>
    <w:rsid w:val="00EF7348"/>
    <w:rsid w:val="00EF76FC"/>
    <w:rsid w:val="00EF7B71"/>
    <w:rsid w:val="00EF7DB2"/>
    <w:rsid w:val="00F0003E"/>
    <w:rsid w:val="00F0004F"/>
    <w:rsid w:val="00F002E3"/>
    <w:rsid w:val="00F00990"/>
    <w:rsid w:val="00F00AAD"/>
    <w:rsid w:val="00F00C9C"/>
    <w:rsid w:val="00F00F9B"/>
    <w:rsid w:val="00F01050"/>
    <w:rsid w:val="00F0113E"/>
    <w:rsid w:val="00F013F5"/>
    <w:rsid w:val="00F01799"/>
    <w:rsid w:val="00F01D52"/>
    <w:rsid w:val="00F02485"/>
    <w:rsid w:val="00F02582"/>
    <w:rsid w:val="00F02AB0"/>
    <w:rsid w:val="00F02D85"/>
    <w:rsid w:val="00F02D8C"/>
    <w:rsid w:val="00F03B13"/>
    <w:rsid w:val="00F03D23"/>
    <w:rsid w:val="00F03D75"/>
    <w:rsid w:val="00F04361"/>
    <w:rsid w:val="00F04AE9"/>
    <w:rsid w:val="00F04DCC"/>
    <w:rsid w:val="00F059B7"/>
    <w:rsid w:val="00F05F9D"/>
    <w:rsid w:val="00F06875"/>
    <w:rsid w:val="00F070DB"/>
    <w:rsid w:val="00F070E8"/>
    <w:rsid w:val="00F0715C"/>
    <w:rsid w:val="00F071F6"/>
    <w:rsid w:val="00F07A5D"/>
    <w:rsid w:val="00F07BBA"/>
    <w:rsid w:val="00F07C06"/>
    <w:rsid w:val="00F1014F"/>
    <w:rsid w:val="00F10453"/>
    <w:rsid w:val="00F1050F"/>
    <w:rsid w:val="00F10537"/>
    <w:rsid w:val="00F108A4"/>
    <w:rsid w:val="00F11D49"/>
    <w:rsid w:val="00F12301"/>
    <w:rsid w:val="00F12A15"/>
    <w:rsid w:val="00F12A71"/>
    <w:rsid w:val="00F130BC"/>
    <w:rsid w:val="00F1380C"/>
    <w:rsid w:val="00F139D6"/>
    <w:rsid w:val="00F141B7"/>
    <w:rsid w:val="00F1476B"/>
    <w:rsid w:val="00F1501C"/>
    <w:rsid w:val="00F150FC"/>
    <w:rsid w:val="00F1561A"/>
    <w:rsid w:val="00F15838"/>
    <w:rsid w:val="00F15CDF"/>
    <w:rsid w:val="00F160F2"/>
    <w:rsid w:val="00F16319"/>
    <w:rsid w:val="00F16443"/>
    <w:rsid w:val="00F1680E"/>
    <w:rsid w:val="00F169A2"/>
    <w:rsid w:val="00F16C39"/>
    <w:rsid w:val="00F17164"/>
    <w:rsid w:val="00F178BA"/>
    <w:rsid w:val="00F178F2"/>
    <w:rsid w:val="00F17DB4"/>
    <w:rsid w:val="00F201F2"/>
    <w:rsid w:val="00F20A70"/>
    <w:rsid w:val="00F20F3E"/>
    <w:rsid w:val="00F210D1"/>
    <w:rsid w:val="00F212A1"/>
    <w:rsid w:val="00F21816"/>
    <w:rsid w:val="00F218A5"/>
    <w:rsid w:val="00F22137"/>
    <w:rsid w:val="00F2249E"/>
    <w:rsid w:val="00F225BF"/>
    <w:rsid w:val="00F22E63"/>
    <w:rsid w:val="00F231D0"/>
    <w:rsid w:val="00F2331B"/>
    <w:rsid w:val="00F2338F"/>
    <w:rsid w:val="00F23461"/>
    <w:rsid w:val="00F23572"/>
    <w:rsid w:val="00F239FE"/>
    <w:rsid w:val="00F23DF4"/>
    <w:rsid w:val="00F23E34"/>
    <w:rsid w:val="00F2420C"/>
    <w:rsid w:val="00F24249"/>
    <w:rsid w:val="00F24DCC"/>
    <w:rsid w:val="00F2557C"/>
    <w:rsid w:val="00F25621"/>
    <w:rsid w:val="00F256A8"/>
    <w:rsid w:val="00F259ED"/>
    <w:rsid w:val="00F25F03"/>
    <w:rsid w:val="00F25FA1"/>
    <w:rsid w:val="00F26554"/>
    <w:rsid w:val="00F2676A"/>
    <w:rsid w:val="00F26AAD"/>
    <w:rsid w:val="00F26C7A"/>
    <w:rsid w:val="00F278D4"/>
    <w:rsid w:val="00F309D4"/>
    <w:rsid w:val="00F30B93"/>
    <w:rsid w:val="00F31109"/>
    <w:rsid w:val="00F3127F"/>
    <w:rsid w:val="00F31564"/>
    <w:rsid w:val="00F316B5"/>
    <w:rsid w:val="00F31A07"/>
    <w:rsid w:val="00F31BE3"/>
    <w:rsid w:val="00F31F33"/>
    <w:rsid w:val="00F3205C"/>
    <w:rsid w:val="00F32B3B"/>
    <w:rsid w:val="00F33989"/>
    <w:rsid w:val="00F33B16"/>
    <w:rsid w:val="00F33B38"/>
    <w:rsid w:val="00F34224"/>
    <w:rsid w:val="00F34549"/>
    <w:rsid w:val="00F346CA"/>
    <w:rsid w:val="00F34D5B"/>
    <w:rsid w:val="00F351C4"/>
    <w:rsid w:val="00F35321"/>
    <w:rsid w:val="00F35549"/>
    <w:rsid w:val="00F35AFA"/>
    <w:rsid w:val="00F35FC8"/>
    <w:rsid w:val="00F360F7"/>
    <w:rsid w:val="00F36187"/>
    <w:rsid w:val="00F372DC"/>
    <w:rsid w:val="00F37454"/>
    <w:rsid w:val="00F3793A"/>
    <w:rsid w:val="00F37B8F"/>
    <w:rsid w:val="00F409B9"/>
    <w:rsid w:val="00F40BD4"/>
    <w:rsid w:val="00F40D5B"/>
    <w:rsid w:val="00F40F86"/>
    <w:rsid w:val="00F41199"/>
    <w:rsid w:val="00F41269"/>
    <w:rsid w:val="00F4175F"/>
    <w:rsid w:val="00F41C15"/>
    <w:rsid w:val="00F42199"/>
    <w:rsid w:val="00F42338"/>
    <w:rsid w:val="00F42626"/>
    <w:rsid w:val="00F4298F"/>
    <w:rsid w:val="00F42E50"/>
    <w:rsid w:val="00F42E6F"/>
    <w:rsid w:val="00F43390"/>
    <w:rsid w:val="00F434C2"/>
    <w:rsid w:val="00F435C7"/>
    <w:rsid w:val="00F4366F"/>
    <w:rsid w:val="00F4425D"/>
    <w:rsid w:val="00F44637"/>
    <w:rsid w:val="00F4493A"/>
    <w:rsid w:val="00F451F3"/>
    <w:rsid w:val="00F452AD"/>
    <w:rsid w:val="00F45433"/>
    <w:rsid w:val="00F4545D"/>
    <w:rsid w:val="00F457D5"/>
    <w:rsid w:val="00F45E7F"/>
    <w:rsid w:val="00F461C8"/>
    <w:rsid w:val="00F46607"/>
    <w:rsid w:val="00F468C1"/>
    <w:rsid w:val="00F46D47"/>
    <w:rsid w:val="00F46EB2"/>
    <w:rsid w:val="00F471C3"/>
    <w:rsid w:val="00F47800"/>
    <w:rsid w:val="00F4795D"/>
    <w:rsid w:val="00F47D2B"/>
    <w:rsid w:val="00F50A68"/>
    <w:rsid w:val="00F50B7F"/>
    <w:rsid w:val="00F50D4C"/>
    <w:rsid w:val="00F50DC8"/>
    <w:rsid w:val="00F50E60"/>
    <w:rsid w:val="00F510C6"/>
    <w:rsid w:val="00F51287"/>
    <w:rsid w:val="00F51E74"/>
    <w:rsid w:val="00F5201A"/>
    <w:rsid w:val="00F522E8"/>
    <w:rsid w:val="00F525E6"/>
    <w:rsid w:val="00F52FC4"/>
    <w:rsid w:val="00F530AA"/>
    <w:rsid w:val="00F531B2"/>
    <w:rsid w:val="00F534DB"/>
    <w:rsid w:val="00F53D68"/>
    <w:rsid w:val="00F5426D"/>
    <w:rsid w:val="00F54327"/>
    <w:rsid w:val="00F54871"/>
    <w:rsid w:val="00F54B88"/>
    <w:rsid w:val="00F54C62"/>
    <w:rsid w:val="00F54FE7"/>
    <w:rsid w:val="00F5523C"/>
    <w:rsid w:val="00F5543B"/>
    <w:rsid w:val="00F55F22"/>
    <w:rsid w:val="00F5630B"/>
    <w:rsid w:val="00F5674F"/>
    <w:rsid w:val="00F5698D"/>
    <w:rsid w:val="00F569C5"/>
    <w:rsid w:val="00F56D52"/>
    <w:rsid w:val="00F571D1"/>
    <w:rsid w:val="00F577DF"/>
    <w:rsid w:val="00F5799B"/>
    <w:rsid w:val="00F57A57"/>
    <w:rsid w:val="00F57B3A"/>
    <w:rsid w:val="00F57E68"/>
    <w:rsid w:val="00F60213"/>
    <w:rsid w:val="00F602C6"/>
    <w:rsid w:val="00F602E2"/>
    <w:rsid w:val="00F6073E"/>
    <w:rsid w:val="00F60808"/>
    <w:rsid w:val="00F609EE"/>
    <w:rsid w:val="00F60A94"/>
    <w:rsid w:val="00F60F11"/>
    <w:rsid w:val="00F613C8"/>
    <w:rsid w:val="00F61432"/>
    <w:rsid w:val="00F61536"/>
    <w:rsid w:val="00F617E5"/>
    <w:rsid w:val="00F61A75"/>
    <w:rsid w:val="00F61B90"/>
    <w:rsid w:val="00F61B93"/>
    <w:rsid w:val="00F61D73"/>
    <w:rsid w:val="00F61EA8"/>
    <w:rsid w:val="00F6241C"/>
    <w:rsid w:val="00F624B2"/>
    <w:rsid w:val="00F626F5"/>
    <w:rsid w:val="00F62741"/>
    <w:rsid w:val="00F62900"/>
    <w:rsid w:val="00F62A83"/>
    <w:rsid w:val="00F63190"/>
    <w:rsid w:val="00F633FA"/>
    <w:rsid w:val="00F639E3"/>
    <w:rsid w:val="00F63AE4"/>
    <w:rsid w:val="00F63F1C"/>
    <w:rsid w:val="00F640F2"/>
    <w:rsid w:val="00F64411"/>
    <w:rsid w:val="00F6643E"/>
    <w:rsid w:val="00F665AF"/>
    <w:rsid w:val="00F66A57"/>
    <w:rsid w:val="00F66CA8"/>
    <w:rsid w:val="00F66CC9"/>
    <w:rsid w:val="00F66FA3"/>
    <w:rsid w:val="00F671B0"/>
    <w:rsid w:val="00F67238"/>
    <w:rsid w:val="00F672D1"/>
    <w:rsid w:val="00F67332"/>
    <w:rsid w:val="00F67D9F"/>
    <w:rsid w:val="00F67FDD"/>
    <w:rsid w:val="00F700C9"/>
    <w:rsid w:val="00F7026F"/>
    <w:rsid w:val="00F70542"/>
    <w:rsid w:val="00F70558"/>
    <w:rsid w:val="00F70AD5"/>
    <w:rsid w:val="00F70C83"/>
    <w:rsid w:val="00F70E04"/>
    <w:rsid w:val="00F71273"/>
    <w:rsid w:val="00F713F1"/>
    <w:rsid w:val="00F719DB"/>
    <w:rsid w:val="00F71F49"/>
    <w:rsid w:val="00F72079"/>
    <w:rsid w:val="00F7207B"/>
    <w:rsid w:val="00F720D4"/>
    <w:rsid w:val="00F723BA"/>
    <w:rsid w:val="00F72BCF"/>
    <w:rsid w:val="00F72CC4"/>
    <w:rsid w:val="00F737CF"/>
    <w:rsid w:val="00F73840"/>
    <w:rsid w:val="00F73945"/>
    <w:rsid w:val="00F73A7C"/>
    <w:rsid w:val="00F73D59"/>
    <w:rsid w:val="00F73EA1"/>
    <w:rsid w:val="00F74123"/>
    <w:rsid w:val="00F743C8"/>
    <w:rsid w:val="00F7451D"/>
    <w:rsid w:val="00F74A38"/>
    <w:rsid w:val="00F74A5F"/>
    <w:rsid w:val="00F74CD4"/>
    <w:rsid w:val="00F74D46"/>
    <w:rsid w:val="00F74F21"/>
    <w:rsid w:val="00F7545F"/>
    <w:rsid w:val="00F75460"/>
    <w:rsid w:val="00F75473"/>
    <w:rsid w:val="00F75842"/>
    <w:rsid w:val="00F75860"/>
    <w:rsid w:val="00F75E6B"/>
    <w:rsid w:val="00F75E9E"/>
    <w:rsid w:val="00F761DB"/>
    <w:rsid w:val="00F765E3"/>
    <w:rsid w:val="00F76720"/>
    <w:rsid w:val="00F76776"/>
    <w:rsid w:val="00F76932"/>
    <w:rsid w:val="00F76D16"/>
    <w:rsid w:val="00F76FDE"/>
    <w:rsid w:val="00F775D6"/>
    <w:rsid w:val="00F77767"/>
    <w:rsid w:val="00F77CC8"/>
    <w:rsid w:val="00F80311"/>
    <w:rsid w:val="00F805FF"/>
    <w:rsid w:val="00F80BC7"/>
    <w:rsid w:val="00F80BE7"/>
    <w:rsid w:val="00F80DFB"/>
    <w:rsid w:val="00F80ECA"/>
    <w:rsid w:val="00F81080"/>
    <w:rsid w:val="00F814CF"/>
    <w:rsid w:val="00F8179C"/>
    <w:rsid w:val="00F81B9B"/>
    <w:rsid w:val="00F821A4"/>
    <w:rsid w:val="00F8225F"/>
    <w:rsid w:val="00F8254C"/>
    <w:rsid w:val="00F82B84"/>
    <w:rsid w:val="00F82DCA"/>
    <w:rsid w:val="00F82FA4"/>
    <w:rsid w:val="00F83231"/>
    <w:rsid w:val="00F8398C"/>
    <w:rsid w:val="00F83B14"/>
    <w:rsid w:val="00F84330"/>
    <w:rsid w:val="00F84452"/>
    <w:rsid w:val="00F8473B"/>
    <w:rsid w:val="00F847E3"/>
    <w:rsid w:val="00F84B0B"/>
    <w:rsid w:val="00F84D62"/>
    <w:rsid w:val="00F850F9"/>
    <w:rsid w:val="00F853FF"/>
    <w:rsid w:val="00F85C91"/>
    <w:rsid w:val="00F85EB7"/>
    <w:rsid w:val="00F862CA"/>
    <w:rsid w:val="00F864FF"/>
    <w:rsid w:val="00F865E1"/>
    <w:rsid w:val="00F865FE"/>
    <w:rsid w:val="00F869FD"/>
    <w:rsid w:val="00F86BD0"/>
    <w:rsid w:val="00F86D95"/>
    <w:rsid w:val="00F871CD"/>
    <w:rsid w:val="00F87331"/>
    <w:rsid w:val="00F87630"/>
    <w:rsid w:val="00F87E65"/>
    <w:rsid w:val="00F90222"/>
    <w:rsid w:val="00F905F3"/>
    <w:rsid w:val="00F90677"/>
    <w:rsid w:val="00F906A0"/>
    <w:rsid w:val="00F90873"/>
    <w:rsid w:val="00F90CD4"/>
    <w:rsid w:val="00F90D6A"/>
    <w:rsid w:val="00F90FCF"/>
    <w:rsid w:val="00F916F4"/>
    <w:rsid w:val="00F919E7"/>
    <w:rsid w:val="00F91C20"/>
    <w:rsid w:val="00F92DDF"/>
    <w:rsid w:val="00F932B1"/>
    <w:rsid w:val="00F932EB"/>
    <w:rsid w:val="00F935BA"/>
    <w:rsid w:val="00F94102"/>
    <w:rsid w:val="00F94319"/>
    <w:rsid w:val="00F94469"/>
    <w:rsid w:val="00F94741"/>
    <w:rsid w:val="00F947A9"/>
    <w:rsid w:val="00F94A15"/>
    <w:rsid w:val="00F94AAC"/>
    <w:rsid w:val="00F94AD7"/>
    <w:rsid w:val="00F94AE5"/>
    <w:rsid w:val="00F94C13"/>
    <w:rsid w:val="00F94CDD"/>
    <w:rsid w:val="00F94E64"/>
    <w:rsid w:val="00F9517E"/>
    <w:rsid w:val="00F95898"/>
    <w:rsid w:val="00F95EE9"/>
    <w:rsid w:val="00F95FC6"/>
    <w:rsid w:val="00F96429"/>
    <w:rsid w:val="00F9650F"/>
    <w:rsid w:val="00F96822"/>
    <w:rsid w:val="00F96AA1"/>
    <w:rsid w:val="00F96BF1"/>
    <w:rsid w:val="00F96C26"/>
    <w:rsid w:val="00F96FA2"/>
    <w:rsid w:val="00F9700F"/>
    <w:rsid w:val="00F9754C"/>
    <w:rsid w:val="00F976A1"/>
    <w:rsid w:val="00F97734"/>
    <w:rsid w:val="00F97787"/>
    <w:rsid w:val="00FA0151"/>
    <w:rsid w:val="00FA03D4"/>
    <w:rsid w:val="00FA0449"/>
    <w:rsid w:val="00FA0651"/>
    <w:rsid w:val="00FA073B"/>
    <w:rsid w:val="00FA0986"/>
    <w:rsid w:val="00FA0B60"/>
    <w:rsid w:val="00FA0C15"/>
    <w:rsid w:val="00FA13BA"/>
    <w:rsid w:val="00FA1664"/>
    <w:rsid w:val="00FA1B00"/>
    <w:rsid w:val="00FA1E23"/>
    <w:rsid w:val="00FA1E74"/>
    <w:rsid w:val="00FA1E79"/>
    <w:rsid w:val="00FA26C8"/>
    <w:rsid w:val="00FA297E"/>
    <w:rsid w:val="00FA29BB"/>
    <w:rsid w:val="00FA2D1A"/>
    <w:rsid w:val="00FA2D9B"/>
    <w:rsid w:val="00FA316E"/>
    <w:rsid w:val="00FA4109"/>
    <w:rsid w:val="00FA4778"/>
    <w:rsid w:val="00FA4E6A"/>
    <w:rsid w:val="00FA527F"/>
    <w:rsid w:val="00FA55B6"/>
    <w:rsid w:val="00FA59DE"/>
    <w:rsid w:val="00FA5DBF"/>
    <w:rsid w:val="00FA5E4D"/>
    <w:rsid w:val="00FA607B"/>
    <w:rsid w:val="00FA61FB"/>
    <w:rsid w:val="00FA6241"/>
    <w:rsid w:val="00FA6470"/>
    <w:rsid w:val="00FA66DB"/>
    <w:rsid w:val="00FA6761"/>
    <w:rsid w:val="00FA6B3F"/>
    <w:rsid w:val="00FA7F14"/>
    <w:rsid w:val="00FB0706"/>
    <w:rsid w:val="00FB0860"/>
    <w:rsid w:val="00FB08DE"/>
    <w:rsid w:val="00FB0BA2"/>
    <w:rsid w:val="00FB15D8"/>
    <w:rsid w:val="00FB178C"/>
    <w:rsid w:val="00FB1987"/>
    <w:rsid w:val="00FB1B29"/>
    <w:rsid w:val="00FB1B98"/>
    <w:rsid w:val="00FB1CA2"/>
    <w:rsid w:val="00FB1EEC"/>
    <w:rsid w:val="00FB1F64"/>
    <w:rsid w:val="00FB1FBD"/>
    <w:rsid w:val="00FB2247"/>
    <w:rsid w:val="00FB2398"/>
    <w:rsid w:val="00FB2413"/>
    <w:rsid w:val="00FB2473"/>
    <w:rsid w:val="00FB3417"/>
    <w:rsid w:val="00FB3826"/>
    <w:rsid w:val="00FB39D8"/>
    <w:rsid w:val="00FB3B34"/>
    <w:rsid w:val="00FB3E98"/>
    <w:rsid w:val="00FB42A6"/>
    <w:rsid w:val="00FB49D7"/>
    <w:rsid w:val="00FB49E1"/>
    <w:rsid w:val="00FB4C5C"/>
    <w:rsid w:val="00FB53DC"/>
    <w:rsid w:val="00FB5589"/>
    <w:rsid w:val="00FB56CB"/>
    <w:rsid w:val="00FB5E62"/>
    <w:rsid w:val="00FB637A"/>
    <w:rsid w:val="00FB64D8"/>
    <w:rsid w:val="00FB676F"/>
    <w:rsid w:val="00FB67FE"/>
    <w:rsid w:val="00FB6982"/>
    <w:rsid w:val="00FB7012"/>
    <w:rsid w:val="00FB75BA"/>
    <w:rsid w:val="00FB78B3"/>
    <w:rsid w:val="00FB7A26"/>
    <w:rsid w:val="00FC0CC6"/>
    <w:rsid w:val="00FC0CE9"/>
    <w:rsid w:val="00FC0EFC"/>
    <w:rsid w:val="00FC0FEF"/>
    <w:rsid w:val="00FC1A03"/>
    <w:rsid w:val="00FC1DB6"/>
    <w:rsid w:val="00FC1F93"/>
    <w:rsid w:val="00FC2305"/>
    <w:rsid w:val="00FC2412"/>
    <w:rsid w:val="00FC248F"/>
    <w:rsid w:val="00FC24FF"/>
    <w:rsid w:val="00FC2529"/>
    <w:rsid w:val="00FC2B83"/>
    <w:rsid w:val="00FC2E42"/>
    <w:rsid w:val="00FC2E6E"/>
    <w:rsid w:val="00FC312F"/>
    <w:rsid w:val="00FC320F"/>
    <w:rsid w:val="00FC32D3"/>
    <w:rsid w:val="00FC36DF"/>
    <w:rsid w:val="00FC388A"/>
    <w:rsid w:val="00FC3F41"/>
    <w:rsid w:val="00FC41BF"/>
    <w:rsid w:val="00FC444C"/>
    <w:rsid w:val="00FC4A1B"/>
    <w:rsid w:val="00FC5013"/>
    <w:rsid w:val="00FC524E"/>
    <w:rsid w:val="00FC56E9"/>
    <w:rsid w:val="00FC5BA2"/>
    <w:rsid w:val="00FC5C0C"/>
    <w:rsid w:val="00FC5D83"/>
    <w:rsid w:val="00FC5D92"/>
    <w:rsid w:val="00FC5DA0"/>
    <w:rsid w:val="00FC6584"/>
    <w:rsid w:val="00FC6622"/>
    <w:rsid w:val="00FC6B0E"/>
    <w:rsid w:val="00FC6B8B"/>
    <w:rsid w:val="00FC6BB5"/>
    <w:rsid w:val="00FC6C2C"/>
    <w:rsid w:val="00FC6D07"/>
    <w:rsid w:val="00FC6D91"/>
    <w:rsid w:val="00FC6EB5"/>
    <w:rsid w:val="00FC6F28"/>
    <w:rsid w:val="00FC730D"/>
    <w:rsid w:val="00FC7582"/>
    <w:rsid w:val="00FC7713"/>
    <w:rsid w:val="00FC7E94"/>
    <w:rsid w:val="00FC7EFA"/>
    <w:rsid w:val="00FD0A2C"/>
    <w:rsid w:val="00FD0DCE"/>
    <w:rsid w:val="00FD0F5F"/>
    <w:rsid w:val="00FD1501"/>
    <w:rsid w:val="00FD1548"/>
    <w:rsid w:val="00FD1644"/>
    <w:rsid w:val="00FD172C"/>
    <w:rsid w:val="00FD1E04"/>
    <w:rsid w:val="00FD24D7"/>
    <w:rsid w:val="00FD26FB"/>
    <w:rsid w:val="00FD29D3"/>
    <w:rsid w:val="00FD2A22"/>
    <w:rsid w:val="00FD2BF3"/>
    <w:rsid w:val="00FD3368"/>
    <w:rsid w:val="00FD36F0"/>
    <w:rsid w:val="00FD3C75"/>
    <w:rsid w:val="00FD3E3F"/>
    <w:rsid w:val="00FD445F"/>
    <w:rsid w:val="00FD5674"/>
    <w:rsid w:val="00FD5783"/>
    <w:rsid w:val="00FD57B9"/>
    <w:rsid w:val="00FD581D"/>
    <w:rsid w:val="00FD6A88"/>
    <w:rsid w:val="00FD7894"/>
    <w:rsid w:val="00FD7AE9"/>
    <w:rsid w:val="00FD7C51"/>
    <w:rsid w:val="00FD7EE3"/>
    <w:rsid w:val="00FD7EF7"/>
    <w:rsid w:val="00FE0388"/>
    <w:rsid w:val="00FE03D0"/>
    <w:rsid w:val="00FE07C6"/>
    <w:rsid w:val="00FE0BCF"/>
    <w:rsid w:val="00FE0BEB"/>
    <w:rsid w:val="00FE10D6"/>
    <w:rsid w:val="00FE110C"/>
    <w:rsid w:val="00FE14E3"/>
    <w:rsid w:val="00FE16B1"/>
    <w:rsid w:val="00FE1C69"/>
    <w:rsid w:val="00FE1CA6"/>
    <w:rsid w:val="00FE2485"/>
    <w:rsid w:val="00FE2BFD"/>
    <w:rsid w:val="00FE3D2C"/>
    <w:rsid w:val="00FE3FCE"/>
    <w:rsid w:val="00FE3FD2"/>
    <w:rsid w:val="00FE436C"/>
    <w:rsid w:val="00FE47B7"/>
    <w:rsid w:val="00FE4CA4"/>
    <w:rsid w:val="00FE4CDB"/>
    <w:rsid w:val="00FE4FCE"/>
    <w:rsid w:val="00FE5098"/>
    <w:rsid w:val="00FE520F"/>
    <w:rsid w:val="00FE52B1"/>
    <w:rsid w:val="00FE52B4"/>
    <w:rsid w:val="00FE5833"/>
    <w:rsid w:val="00FE5A31"/>
    <w:rsid w:val="00FE5C0A"/>
    <w:rsid w:val="00FE5F3B"/>
    <w:rsid w:val="00FE6069"/>
    <w:rsid w:val="00FE60D9"/>
    <w:rsid w:val="00FE65BF"/>
    <w:rsid w:val="00FE669A"/>
    <w:rsid w:val="00FE6AB9"/>
    <w:rsid w:val="00FE6AD3"/>
    <w:rsid w:val="00FE6D57"/>
    <w:rsid w:val="00FE7505"/>
    <w:rsid w:val="00FE7708"/>
    <w:rsid w:val="00FE7F26"/>
    <w:rsid w:val="00FF012E"/>
    <w:rsid w:val="00FF0256"/>
    <w:rsid w:val="00FF0354"/>
    <w:rsid w:val="00FF04E1"/>
    <w:rsid w:val="00FF0A33"/>
    <w:rsid w:val="00FF0C1F"/>
    <w:rsid w:val="00FF0FCF"/>
    <w:rsid w:val="00FF25EA"/>
    <w:rsid w:val="00FF2B29"/>
    <w:rsid w:val="00FF2C91"/>
    <w:rsid w:val="00FF2D56"/>
    <w:rsid w:val="00FF2EC4"/>
    <w:rsid w:val="00FF2EDD"/>
    <w:rsid w:val="00FF312A"/>
    <w:rsid w:val="00FF350C"/>
    <w:rsid w:val="00FF3AF0"/>
    <w:rsid w:val="00FF3D63"/>
    <w:rsid w:val="00FF3E8F"/>
    <w:rsid w:val="00FF4288"/>
    <w:rsid w:val="00FF4464"/>
    <w:rsid w:val="00FF471B"/>
    <w:rsid w:val="00FF4874"/>
    <w:rsid w:val="00FF4C4C"/>
    <w:rsid w:val="00FF4EB7"/>
    <w:rsid w:val="00FF4F70"/>
    <w:rsid w:val="00FF510B"/>
    <w:rsid w:val="00FF54B2"/>
    <w:rsid w:val="00FF6021"/>
    <w:rsid w:val="00FF612A"/>
    <w:rsid w:val="00FF62F3"/>
    <w:rsid w:val="00FF65FF"/>
    <w:rsid w:val="00FF678C"/>
    <w:rsid w:val="00FF69F3"/>
    <w:rsid w:val="00FF6AEA"/>
    <w:rsid w:val="00FF6CAB"/>
    <w:rsid w:val="00FF7578"/>
    <w:rsid w:val="00FF77B1"/>
    <w:rsid w:val="00FF7EEB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079FC2"/>
  <w15:docId w15:val="{5E0DC4B4-D808-4546-A953-AE8C5121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99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5F2"/>
    <w:rPr>
      <w:rFonts w:ascii="AngsanaUPC" w:hAnsi="AngsanaUPC" w:cs="AngsanaUPC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link w:val="Heading4Char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A637A4"/>
    <w:pPr>
      <w:spacing w:after="120"/>
    </w:pPr>
    <w:rPr>
      <w:rFonts w:cs="Angsana New"/>
      <w:sz w:val="36"/>
      <w:szCs w:val="36"/>
      <w:lang w:val="x-none" w:eastAsia="x-none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  <w:rPr>
      <w:rFonts w:cs="Angsana New"/>
      <w:lang w:val="x-none" w:eastAsia="x-none"/>
    </w:r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uiPriority w:val="59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  <w:lang w:val="x-none" w:eastAsia="x-none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link w:val="BodyText3"/>
    <w:rsid w:val="00AF246B"/>
    <w:rPr>
      <w:rFonts w:ascii="AngsanaUPC" w:hAnsi="AngsanaUPC" w:cs="AngsanaUPC"/>
      <w:sz w:val="32"/>
      <w:szCs w:val="32"/>
    </w:rPr>
  </w:style>
  <w:style w:type="character" w:customStyle="1" w:styleId="BodyTextChar">
    <w:name w:val="Body Text Char"/>
    <w:link w:val="BodyText"/>
    <w:rsid w:val="003D077E"/>
    <w:rPr>
      <w:rFonts w:ascii="AngsanaUPC" w:hAnsi="AngsanaUPC" w:cs="AngsanaUPC"/>
      <w:sz w:val="36"/>
      <w:szCs w:val="36"/>
    </w:rPr>
  </w:style>
  <w:style w:type="paragraph" w:styleId="BodyTextIndent">
    <w:name w:val="Body Text Indent"/>
    <w:basedOn w:val="Normal"/>
    <w:link w:val="BodyTextIndentChar"/>
    <w:unhideWhenUsed/>
    <w:rsid w:val="00C558CC"/>
    <w:pPr>
      <w:spacing w:after="120"/>
      <w:ind w:left="283"/>
    </w:pPr>
    <w:rPr>
      <w:rFonts w:eastAsia="Times New Roman" w:cs="Angsana New"/>
      <w:szCs w:val="40"/>
      <w:lang w:val="x-none" w:eastAsia="x-none"/>
    </w:rPr>
  </w:style>
  <w:style w:type="character" w:customStyle="1" w:styleId="BodyTextIndentChar">
    <w:name w:val="Body Text Indent Char"/>
    <w:link w:val="BodyTextIndent"/>
    <w:rsid w:val="00C558CC"/>
    <w:rPr>
      <w:rFonts w:ascii="AngsanaUPC" w:eastAsia="Times New Roman" w:hAnsi="AngsanaUPC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281405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281405"/>
    <w:rPr>
      <w:rFonts w:ascii="Cambria" w:eastAsia="Times New Roman" w:hAnsi="Cambria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D4"/>
    <w:pPr>
      <w:spacing w:after="120"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71CD4"/>
    <w:rPr>
      <w:rFonts w:ascii="Angsana New" w:eastAsia="Times New Roman" w:hAnsi="Angsana New" w:cs="Cordia New"/>
      <w:sz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D4880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CommentReference">
    <w:name w:val="annotation reference"/>
    <w:semiHidden/>
    <w:unhideWhenUsed/>
    <w:rsid w:val="00FB08D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08D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B08DE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08DE"/>
    <w:rPr>
      <w:b/>
      <w:bCs/>
    </w:rPr>
  </w:style>
  <w:style w:type="character" w:customStyle="1" w:styleId="CommentSubjectChar">
    <w:name w:val="Comment Subject Char"/>
    <w:link w:val="CommentSubject"/>
    <w:semiHidden/>
    <w:rsid w:val="00FB08DE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6A5DE7"/>
    <w:rPr>
      <w:rFonts w:ascii="AngsanaUPC" w:hAnsi="AngsanaUPC"/>
      <w:sz w:val="32"/>
      <w:szCs w:val="40"/>
      <w:lang w:eastAsia="en-US"/>
    </w:rPr>
  </w:style>
  <w:style w:type="character" w:customStyle="1" w:styleId="Heading4Char">
    <w:name w:val="Heading 4 Char"/>
    <w:link w:val="Heading4"/>
    <w:locked/>
    <w:rsid w:val="00024918"/>
    <w:rPr>
      <w:rFonts w:ascii="AngsanaUPC" w:eastAsia="Cordia New" w:hAnsi="AngsanaUPC" w:cs="AngsanaUPC"/>
      <w:sz w:val="32"/>
      <w:szCs w:val="32"/>
    </w:rPr>
  </w:style>
  <w:style w:type="character" w:customStyle="1" w:styleId="MacroTextChar">
    <w:name w:val="Macro Text Char"/>
    <w:link w:val="MacroText"/>
    <w:uiPriority w:val="99"/>
    <w:locked/>
    <w:rsid w:val="00CB6468"/>
    <w:rPr>
      <w:rFonts w:ascii="EucrosiaUPC" w:hAnsi="EucrosiaUPC" w:cs="EucrosiaUPC"/>
      <w:sz w:val="28"/>
      <w:szCs w:val="28"/>
    </w:rPr>
  </w:style>
  <w:style w:type="paragraph" w:styleId="Index6">
    <w:name w:val="index 6"/>
    <w:basedOn w:val="Normal"/>
    <w:next w:val="Normal"/>
    <w:uiPriority w:val="99"/>
    <w:semiHidden/>
    <w:rsid w:val="00F436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ListBullet">
    <w:name w:val="List Bullet"/>
    <w:basedOn w:val="BodyText"/>
    <w:uiPriority w:val="99"/>
    <w:rsid w:val="001B2E4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customStyle="1" w:styleId="PlainTextChar">
    <w:name w:val="Plain Text Char"/>
    <w:link w:val="PlainText"/>
    <w:uiPriority w:val="99"/>
    <w:semiHidden/>
    <w:rsid w:val="00503B77"/>
    <w:rPr>
      <w:rFonts w:ascii="Calibri" w:eastAsia="Times New Roman" w:hAnsi="Calibri" w:cs="Tahoma"/>
      <w:sz w:val="22"/>
      <w:szCs w:val="18"/>
      <w:lang w:val="en-GB" w:bidi="ar-SA"/>
    </w:rPr>
  </w:style>
  <w:style w:type="character" w:styleId="Hyperlink">
    <w:name w:val="Hyperlink"/>
    <w:unhideWhenUsed/>
    <w:rsid w:val="00A8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8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E47FE-9B34-4C63-AD81-F03AC84EB5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3297</TotalTime>
  <Pages>21</Pages>
  <Words>4410</Words>
  <Characters>25143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natthiya.pha</dc:creator>
  <cp:keywords/>
  <dc:description/>
  <cp:lastModifiedBy>Iamwong, Withanon</cp:lastModifiedBy>
  <cp:revision>621</cp:revision>
  <cp:lastPrinted>2026-05-08T03:11:00Z</cp:lastPrinted>
  <dcterms:created xsi:type="dcterms:W3CDTF">2024-10-18T04:53:00Z</dcterms:created>
  <dcterms:modified xsi:type="dcterms:W3CDTF">2026-05-08T03:11:00Z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2021-06-23T22:29:09Z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a2edf085-7263-4311-91d6-d0ce2f20274a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45d8eba55a0ee60740a700d5e6c704a0aa4d0b70c760875c8935ad82f3134833</vt:lpwstr>
  </property>
</Properties>
</file>