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9F9EC" w14:textId="77777777" w:rsidR="008A4E61" w:rsidRDefault="008A4E61" w:rsidP="008D2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</w:rPr>
        <w:t>บริษัท มิลเลนเนียม กรุ๊ป คอร์ปอเรชั่น (เอเชีย) จำกัด</w:t>
      </w: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Pr="00424DDB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</w:p>
    <w:p w14:paraId="7E404573" w14:textId="0C90C33D" w:rsidR="008A4E61" w:rsidRDefault="008A4E61" w:rsidP="008A4E61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24DDB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6C5EE0B6" w14:textId="77777777" w:rsidR="008A4E61" w:rsidRPr="008A4E61" w:rsidRDefault="008A4E61" w:rsidP="008A4E61">
      <w:pPr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1B7B7872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งบการเงินระหว่างกาลแบบย่อ </w:t>
      </w:r>
    </w:p>
    <w:p w14:paraId="0AB456E0" w14:textId="7C5F5907" w:rsidR="00747160" w:rsidRPr="00424DDB" w:rsidRDefault="00747160" w:rsidP="00747160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A80F36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8C0106">
        <w:rPr>
          <w:rFonts w:asciiTheme="majorBidi" w:hAnsiTheme="majorBidi" w:cstheme="majorBidi"/>
          <w:sz w:val="32"/>
          <w:szCs w:val="32"/>
        </w:rPr>
        <w:t>31</w:t>
      </w:r>
      <w:r w:rsidR="004E441D">
        <w:rPr>
          <w:rFonts w:asciiTheme="majorBidi" w:hAnsiTheme="majorBidi" w:cstheme="majorBidi"/>
          <w:sz w:val="32"/>
          <w:szCs w:val="32"/>
        </w:rPr>
        <w:t xml:space="preserve"> </w:t>
      </w:r>
      <w:r w:rsidR="004E441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E44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1ADF" w:rsidRPr="007D1ADF">
        <w:rPr>
          <w:rFonts w:asciiTheme="majorBidi" w:hAnsiTheme="majorBidi" w:cstheme="majorBidi"/>
          <w:sz w:val="32"/>
          <w:szCs w:val="32"/>
        </w:rPr>
        <w:t>2569</w:t>
      </w:r>
    </w:p>
    <w:p w14:paraId="28EE4650" w14:textId="77777777" w:rsidR="008A4E61" w:rsidRPr="00424DDB" w:rsidRDefault="008A4E61" w:rsidP="008A4E61">
      <w:pPr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80C4427" w14:textId="77777777" w:rsidR="008A4E61" w:rsidRPr="00424DDB" w:rsidRDefault="008A4E61" w:rsidP="008A4E61">
      <w:pPr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424DDB">
        <w:rPr>
          <w:rFonts w:asciiTheme="majorBidi" w:hAnsiTheme="majorBidi" w:cstheme="majorBidi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การสอบทาน</w:t>
      </w:r>
      <w:r w:rsidRPr="00424DDB">
        <w:rPr>
          <w:rFonts w:asciiTheme="majorBidi" w:hAnsiTheme="majorBidi" w:cstheme="majorBidi"/>
          <w:sz w:val="32"/>
          <w:szCs w:val="32"/>
          <w:cs/>
        </w:rPr>
        <w:t>ของผู้สอบบัญชีรับอนุญาต</w:t>
      </w:r>
    </w:p>
    <w:p w14:paraId="2DA1911B" w14:textId="77777777" w:rsidR="004903D6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1D56D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41D07F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F3658" w14:textId="77777777" w:rsidR="008A4E61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DBF66FA" w14:textId="77777777" w:rsidR="008A4E61" w:rsidRPr="00424DDB" w:rsidRDefault="008A4E61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8A4E61" w:rsidRPr="00424DDB" w:rsidSect="00221DB2">
          <w:foot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125448A" w14:textId="6350DD0A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4DD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C34052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68749A0" w14:textId="2B8E134A" w:rsidR="00302AD3" w:rsidRPr="00424DDB" w:rsidRDefault="004903D6" w:rsidP="003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4DD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bookmarkStart w:id="0" w:name="_Hlk97295851"/>
      <w:r w:rsidR="004F7D5B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="00302AD3" w:rsidRPr="00424DDB">
        <w:rPr>
          <w:rFonts w:asciiTheme="majorBidi" w:hAnsiTheme="majorBidi" w:cstheme="majorBidi"/>
          <w:b/>
          <w:bCs/>
          <w:sz w:val="30"/>
          <w:szCs w:val="30"/>
          <w:cs/>
        </w:rPr>
        <w:t>บริษัท มิลเลนเนียม กรุ๊ป คอร์ปอเรชั่น (เอเชีย) จำกัด</w:t>
      </w:r>
      <w:bookmarkEnd w:id="0"/>
      <w:r w:rsidR="00DE554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DE5546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6F207609" w14:textId="5314C319" w:rsidR="004903D6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3A63C" w14:textId="208BDDF7" w:rsidR="00747160" w:rsidRPr="00424DDB" w:rsidRDefault="00747160" w:rsidP="004F144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6E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รวมและ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6E11">
        <w:rPr>
          <w:rFonts w:asciiTheme="majorBidi" w:hAnsiTheme="majorBidi" w:cstheme="majorBidi"/>
          <w:sz w:val="30"/>
          <w:szCs w:val="30"/>
          <w:cs/>
        </w:rPr>
        <w:t>เฉพาะ</w:t>
      </w:r>
      <w:r w:rsidRPr="009407F6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ณ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="004E441D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4E441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E441D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2569</w:t>
      </w:r>
      <w:r w:rsidR="004E441D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Pr="009407F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F144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9407F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407F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D1ADF" w:rsidRPr="007D1ADF">
        <w:rPr>
          <w:rFonts w:asciiTheme="majorBidi" w:hAnsiTheme="majorBidi" w:cstheme="majorBidi"/>
          <w:sz w:val="30"/>
          <w:szCs w:val="30"/>
        </w:rPr>
        <w:t>31</w:t>
      </w:r>
      <w:r w:rsidR="004F144B" w:rsidRPr="009407F6">
        <w:rPr>
          <w:rFonts w:asciiTheme="majorBidi" w:hAnsiTheme="majorBidi" w:cstheme="majorBidi"/>
          <w:sz w:val="30"/>
          <w:szCs w:val="30"/>
        </w:rPr>
        <w:t xml:space="preserve"> </w:t>
      </w:r>
      <w:r w:rsidR="004F144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4F144B" w:rsidRPr="009407F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2569</w:t>
      </w:r>
      <w:r w:rsidR="004F144B">
        <w:rPr>
          <w:rFonts w:asciiTheme="majorBidi" w:hAnsiTheme="majorBidi" w:cstheme="majorBidi"/>
          <w:sz w:val="30"/>
          <w:szCs w:val="30"/>
        </w:rPr>
        <w:t xml:space="preserve"> </w:t>
      </w:r>
      <w:r w:rsidRPr="008B7A98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(“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ข้อมูลทางการเงินระหว่างกาล</w:t>
      </w:r>
      <w:r w:rsidRPr="00836A8D">
        <w:rPr>
          <w:rFonts w:asciiTheme="majorBidi" w:hAnsiTheme="majorBidi" w:cstheme="majorBidi"/>
          <w:spacing w:val="-8"/>
          <w:sz w:val="30"/>
          <w:szCs w:val="30"/>
        </w:rPr>
        <w:t>”</w:t>
      </w:r>
      <w:r w:rsidRPr="00836A8D">
        <w:rPr>
          <w:rFonts w:asciiTheme="majorBidi" w:hAnsiTheme="majorBidi" w:cstheme="majorBidi"/>
          <w:spacing w:val="-8"/>
          <w:sz w:val="30"/>
          <w:szCs w:val="30"/>
          <w:cs/>
        </w:rPr>
        <w:t>)</w:t>
      </w:r>
      <w:r w:rsidRPr="00836A8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ของบริษัท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และบริษั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424DDB">
        <w:rPr>
          <w:rFonts w:asciiTheme="majorBidi" w:hAnsiTheme="majorBidi" w:cstheme="majorBidi"/>
          <w:sz w:val="30"/>
          <w:szCs w:val="30"/>
          <w:cs/>
        </w:rPr>
        <w:t>ย่อย และของเฉพาะบริษัท มิลเลนเนียม กรุ๊ป คอร์ปอเรชั่น (เอเชีย) จำกัด</w:t>
      </w:r>
      <w:r w:rsidRPr="008B7A9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8B7A98">
        <w:rPr>
          <w:rFonts w:asciiTheme="majorBidi" w:hAnsiTheme="majorBidi" w:cstheme="majorBidi"/>
          <w:sz w:val="30"/>
          <w:szCs w:val="30"/>
          <w:cs/>
        </w:rPr>
        <w:t>)</w:t>
      </w:r>
      <w:r w:rsidRPr="008B7A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D1ADF" w:rsidRPr="007D1ADF">
        <w:rPr>
          <w:rFonts w:asciiTheme="majorBidi" w:hAnsiTheme="majorBidi" w:cstheme="majorBidi"/>
          <w:sz w:val="30"/>
          <w:szCs w:val="30"/>
        </w:rPr>
        <w:t>34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F14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</w:p>
    <w:p w14:paraId="5E8D87BF" w14:textId="769D9947" w:rsidR="00FB1CD0" w:rsidRDefault="00FB1CD0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943ED7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83B904E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1BBDC6" w14:textId="4FF7C939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="007D1ADF" w:rsidRPr="007D1ADF">
        <w:rPr>
          <w:rFonts w:asciiTheme="majorBidi" w:hAnsiTheme="majorBidi" w:cstheme="majorBidi"/>
          <w:sz w:val="30"/>
          <w:szCs w:val="30"/>
        </w:rPr>
        <w:t>241</w:t>
      </w:r>
      <w:r w:rsidR="00592EB1" w:rsidRPr="00592EB1">
        <w:rPr>
          <w:rFonts w:asciiTheme="majorBidi" w:hAnsiTheme="majorBidi" w:cstheme="majorBidi"/>
          <w:sz w:val="30"/>
          <w:szCs w:val="30"/>
        </w:rPr>
        <w:t>0</w:t>
      </w:r>
      <w:r w:rsidRPr="00424DDB">
        <w:rPr>
          <w:rFonts w:asciiTheme="majorBidi" w:hAnsiTheme="majorBidi" w:cstheme="majorBidi"/>
          <w:sz w:val="30"/>
          <w:szCs w:val="30"/>
        </w:rPr>
        <w:t xml:space="preserve"> “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4F7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2F41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24DDB">
        <w:rPr>
          <w:rFonts w:asciiTheme="majorBidi" w:hAnsiTheme="majorBidi" w:cstheme="majorBidi"/>
          <w:sz w:val="30"/>
          <w:szCs w:val="30"/>
        </w:rPr>
        <w:t>”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24DD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</w:t>
      </w:r>
      <w:r w:rsidR="00CD0B49" w:rsidRPr="00424DDB">
        <w:rPr>
          <w:rFonts w:asciiTheme="majorBidi" w:hAnsiTheme="majorBidi" w:cstheme="majorBidi"/>
          <w:spacing w:val="-2"/>
          <w:sz w:val="30"/>
          <w:szCs w:val="30"/>
          <w:cs/>
        </w:rPr>
        <w:t>ต</w:t>
      </w:r>
      <w:r w:rsidRPr="00424DDB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424DDB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0E0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4DDB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02C2659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21643" w14:textId="61E1A3C9" w:rsidR="00E227CF" w:rsidRDefault="00E22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8553BEC" w14:textId="77777777" w:rsidR="00FB1CD0" w:rsidRDefault="00FB1CD0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FB1CD0" w:rsidSect="00E227CF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0E23F95A" w14:textId="265A701D" w:rsidR="006D68E2" w:rsidRPr="00424DDB" w:rsidRDefault="006D68E2" w:rsidP="006D68E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424DD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521A938" w14:textId="77777777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593AC" w14:textId="525447A1" w:rsidR="006D68E2" w:rsidRPr="00424DDB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424D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ADF" w:rsidRPr="007D1ADF">
        <w:rPr>
          <w:rFonts w:asciiTheme="majorBidi" w:hAnsiTheme="majorBidi" w:cs="Angsana New"/>
          <w:sz w:val="30"/>
          <w:szCs w:val="30"/>
        </w:rPr>
        <w:t>3</w:t>
      </w:r>
      <w:r w:rsidR="007D1ADF" w:rsidRPr="007D1ADF">
        <w:rPr>
          <w:rFonts w:asciiTheme="majorBidi" w:hAnsiTheme="majorBidi" w:cstheme="majorBidi"/>
          <w:sz w:val="30"/>
          <w:szCs w:val="30"/>
        </w:rPr>
        <w:t>4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424DDB">
        <w:rPr>
          <w:rFonts w:asciiTheme="majorBidi" w:hAnsiTheme="majorBidi" w:cstheme="majorBidi"/>
          <w:sz w:val="30"/>
          <w:szCs w:val="30"/>
        </w:rPr>
        <w:t xml:space="preserve"> </w:t>
      </w:r>
      <w:r w:rsidRPr="00424DD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35949AE" w14:textId="77777777" w:rsidR="00A46F83" w:rsidRDefault="00A46F83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11110" w14:textId="77777777" w:rsidR="00455516" w:rsidRPr="004D597B" w:rsidRDefault="00455516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76AE2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995BC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3A7BD4" w14:textId="77777777" w:rsidR="003A5232" w:rsidRDefault="003A5232" w:rsidP="004903D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031C1" w14:textId="5AE8D9E8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</w:rPr>
        <w:t>(</w:t>
      </w:r>
      <w:r w:rsidR="00C61B87" w:rsidRPr="00C61B87">
        <w:rPr>
          <w:rFonts w:asciiTheme="majorBidi" w:hAnsiTheme="majorBidi" w:cstheme="majorBidi"/>
          <w:sz w:val="30"/>
          <w:szCs w:val="30"/>
          <w:cs/>
        </w:rPr>
        <w:t>นารีวรรณ ชัยบันทัด</w:t>
      </w:r>
      <w:r w:rsidRPr="00424DDB">
        <w:rPr>
          <w:rFonts w:asciiTheme="majorBidi" w:hAnsiTheme="majorBidi" w:cstheme="majorBidi"/>
          <w:sz w:val="30"/>
          <w:szCs w:val="30"/>
          <w:cs/>
        </w:rPr>
        <w:t>)</w:t>
      </w:r>
    </w:p>
    <w:p w14:paraId="02C18E63" w14:textId="77777777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01433" w14:textId="74F53010" w:rsidR="006C3596" w:rsidRPr="00424DDB" w:rsidRDefault="006C3596" w:rsidP="006C3596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D1ADF" w:rsidRPr="007D1ADF">
        <w:rPr>
          <w:rFonts w:asciiTheme="majorBidi" w:hAnsiTheme="majorBidi" w:cstheme="majorBidi"/>
          <w:sz w:val="30"/>
          <w:szCs w:val="30"/>
        </w:rPr>
        <w:t>9219</w:t>
      </w:r>
    </w:p>
    <w:p w14:paraId="0A93D721" w14:textId="77777777" w:rsidR="004903D6" w:rsidRPr="00424DDB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64B0B500" w14:textId="77777777" w:rsidR="004903D6" w:rsidRPr="00424DDB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24DD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A1C9AB0" w14:textId="77777777" w:rsidR="004903D6" w:rsidRPr="000A2537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A253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0A2537">
        <w:rPr>
          <w:rFonts w:asciiTheme="majorBidi" w:hAnsiTheme="majorBidi" w:cstheme="majorBidi"/>
          <w:sz w:val="30"/>
          <w:szCs w:val="30"/>
          <w:cs/>
        </w:rPr>
        <w:tab/>
      </w:r>
    </w:p>
    <w:p w14:paraId="0A995750" w14:textId="5EC54B57" w:rsidR="008474C1" w:rsidRPr="000E08E2" w:rsidRDefault="007D1ADF" w:rsidP="00847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D1ADF">
        <w:rPr>
          <w:rFonts w:asciiTheme="majorBidi" w:hAnsiTheme="majorBidi" w:cstheme="majorBidi"/>
          <w:bCs/>
          <w:sz w:val="30"/>
          <w:szCs w:val="30"/>
        </w:rPr>
        <w:t>12</w:t>
      </w:r>
      <w:r w:rsidR="008474C1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="008474C1" w:rsidRPr="38D784AD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8474C1" w:rsidRPr="38D784AD">
        <w:rPr>
          <w:rFonts w:asciiTheme="majorBidi" w:hAnsiTheme="majorBidi" w:cstheme="majorBidi"/>
          <w:sz w:val="30"/>
          <w:szCs w:val="30"/>
        </w:rPr>
        <w:t xml:space="preserve"> </w:t>
      </w:r>
      <w:r w:rsidRPr="007D1ADF">
        <w:rPr>
          <w:rFonts w:asciiTheme="majorBidi" w:hAnsiTheme="majorBidi" w:cstheme="majorBidi"/>
          <w:sz w:val="30"/>
          <w:szCs w:val="30"/>
        </w:rPr>
        <w:t>2569</w:t>
      </w:r>
    </w:p>
    <w:p w14:paraId="631BC9E4" w14:textId="37B74851" w:rsidR="004903D6" w:rsidRPr="000E08E2" w:rsidRDefault="004903D6" w:rsidP="38D78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AC901F" w14:textId="77777777" w:rsidR="00FB1CD0" w:rsidRDefault="00FB1CD0" w:rsidP="00EC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ADBB94D" w14:textId="77777777" w:rsidR="00432B98" w:rsidRPr="00CF399F" w:rsidRDefault="00432B98" w:rsidP="00E227CF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highlight w:val="yellow"/>
        </w:rPr>
      </w:pPr>
    </w:p>
    <w:sectPr w:rsidR="00432B98" w:rsidRPr="00CF399F" w:rsidSect="00221DB2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pgSz w:w="11907" w:h="16840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EF49F" w14:textId="77777777" w:rsidR="00430A00" w:rsidRDefault="00430A00">
      <w:r>
        <w:separator/>
      </w:r>
    </w:p>
  </w:endnote>
  <w:endnote w:type="continuationSeparator" w:id="0">
    <w:p w14:paraId="2D7D6223" w14:textId="77777777" w:rsidR="00430A00" w:rsidRDefault="00430A00">
      <w:r>
        <w:continuationSeparator/>
      </w:r>
    </w:p>
  </w:endnote>
  <w:endnote w:type="continuationNotice" w:id="1">
    <w:p w14:paraId="065E8B48" w14:textId="77777777" w:rsidR="00430A00" w:rsidRDefault="00430A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38E9" w14:textId="06FA751C" w:rsidR="00E21939" w:rsidRPr="0010016C" w:rsidRDefault="007D1ADF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7D1ADF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FEF4" w14:textId="77777777" w:rsidR="00E21939" w:rsidRDefault="00E21939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862A" w14:textId="2FEBB810" w:rsidR="00E21939" w:rsidRDefault="00E21939" w:rsidP="004629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7D1ADF" w:rsidRPr="007D1ADF">
      <w:rPr>
        <w:rStyle w:val="PageNumber"/>
        <w:noProof/>
      </w:rPr>
      <w:t>3</w:t>
    </w:r>
    <w:r>
      <w:rPr>
        <w:rStyle w:val="PageNumber"/>
      </w:rPr>
      <w:fldChar w:fldCharType="end"/>
    </w:r>
  </w:p>
  <w:p w14:paraId="6420B38D" w14:textId="5BF1272A" w:rsidR="00E21939" w:rsidRPr="00960645" w:rsidRDefault="00E2193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7D1ADF" w:rsidRPr="007D1AD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7D1ADF" w:rsidRPr="007D1ADF">
      <w:rPr>
        <w:rFonts w:ascii="Angsana New" w:hAnsi="Angsana New"/>
        <w:i/>
        <w:iCs/>
        <w:color w:val="0000FF"/>
        <w:sz w:val="30"/>
        <w:szCs w:val="30"/>
      </w:rPr>
      <w:t>2</w:t>
    </w:r>
    <w:r w:rsidR="00592EB1" w:rsidRPr="00592EB1">
      <w:rPr>
        <w:rFonts w:ascii="Angsana New" w:hAnsi="Angsana New"/>
        <w:i/>
        <w:iCs/>
        <w:color w:val="0000FF"/>
        <w:sz w:val="30"/>
        <w:szCs w:val="30"/>
      </w:rPr>
      <w:t>0</w:t>
    </w:r>
    <w:r w:rsidR="007D1ADF" w:rsidRPr="007D1ADF">
      <w:rPr>
        <w:rFonts w:ascii="Angsana New" w:hAnsi="Angsana New"/>
        <w:i/>
        <w:iCs/>
        <w:color w:val="0000FF"/>
        <w:sz w:val="30"/>
        <w:szCs w:val="30"/>
      </w:rPr>
      <w:t>12</w:t>
    </w:r>
  </w:p>
  <w:p w14:paraId="55950E33" w14:textId="77777777" w:rsidR="00E21939" w:rsidRDefault="00E21939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FDBA" w14:textId="1CD0934E" w:rsidR="00E21939" w:rsidRDefault="00E21939" w:rsidP="007D3F30">
    <w:pPr>
      <w:pStyle w:val="Footer"/>
      <w:tabs>
        <w:tab w:val="left" w:pos="5190"/>
        <w:tab w:val="center" w:pos="7265"/>
      </w:tabs>
      <w:jc w:val="center"/>
      <w:rPr>
        <w:rFonts w:ascii="Angsana New" w:hAnsi="Angsana New" w:cs="Angsana New"/>
        <w:noProof/>
        <w:sz w:val="30"/>
        <w:szCs w:val="30"/>
      </w:rPr>
    </w:pPr>
    <w:r w:rsidRPr="000D2E24">
      <w:rPr>
        <w:rFonts w:ascii="Angsana New" w:hAnsi="Angsana New" w:cs="Angsana New"/>
        <w:sz w:val="30"/>
        <w:szCs w:val="30"/>
      </w:rPr>
      <w:fldChar w:fldCharType="begin"/>
    </w:r>
    <w:r w:rsidRPr="000D2E2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D2E24">
      <w:rPr>
        <w:rFonts w:ascii="Angsana New" w:hAnsi="Angsana New" w:cs="Angsana New"/>
        <w:sz w:val="30"/>
        <w:szCs w:val="30"/>
      </w:rPr>
      <w:fldChar w:fldCharType="separate"/>
    </w:r>
    <w:r w:rsidR="007D1ADF" w:rsidRPr="007D1ADF">
      <w:rPr>
        <w:rFonts w:ascii="Angsana New" w:hAnsi="Angsana New" w:cs="Angsana New"/>
        <w:noProof/>
        <w:sz w:val="30"/>
        <w:szCs w:val="30"/>
      </w:rPr>
      <w:t>2</w:t>
    </w:r>
    <w:r w:rsidRPr="000D2E2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8ADDD" w14:textId="77777777" w:rsidR="00FB1CD0" w:rsidRDefault="00FB1CD0">
    <w:pPr>
      <w:pStyle w:val="Footer"/>
    </w:pPr>
    <w:r>
      <w:tab/>
    </w:r>
    <w:r>
      <w:tab/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3D739" w14:textId="21190916" w:rsidR="00E21939" w:rsidRPr="00DD4B04" w:rsidRDefault="00E2193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="007D1ADF" w:rsidRPr="007D1ADF">
      <w:rPr>
        <w:rFonts w:ascii="Angsana New" w:hAnsi="Angsana New" w:cs="Angsana New"/>
        <w:noProof/>
        <w:sz w:val="30"/>
        <w:szCs w:val="30"/>
      </w:rPr>
      <w:t>5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764" w14:textId="79BC46F5" w:rsidR="00E21939" w:rsidRPr="00C827F6" w:rsidRDefault="00E2193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79052C">
      <w:rPr>
        <w:rFonts w:ascii="Angsana New" w:hAnsi="Angsana New"/>
        <w:noProof/>
        <w:sz w:val="30"/>
        <w:szCs w:val="30"/>
        <w:lang w:val="fr-FR"/>
      </w:rPr>
      <w:t>2026Mar_FSA_MGC_TH_Q1_Rev.8.1.docx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7D1ADF" w:rsidRPr="007D1ADF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EADAC8F" w14:textId="77777777" w:rsidR="00E21939" w:rsidRPr="00C827F6" w:rsidRDefault="00E21939">
    <w:pPr>
      <w:pStyle w:val="Footer"/>
      <w:rPr>
        <w:lang w:val="fr-FR"/>
      </w:rPr>
    </w:pPr>
  </w:p>
  <w:p w14:paraId="37C1ACA3" w14:textId="77777777" w:rsidR="00E21939" w:rsidRDefault="00E219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3BF6" w14:textId="77777777" w:rsidR="00430A00" w:rsidRDefault="00430A00">
      <w:r>
        <w:separator/>
      </w:r>
    </w:p>
  </w:footnote>
  <w:footnote w:type="continuationSeparator" w:id="0">
    <w:p w14:paraId="47EE59FA" w14:textId="77777777" w:rsidR="00430A00" w:rsidRDefault="00430A00">
      <w:r>
        <w:continuationSeparator/>
      </w:r>
    </w:p>
  </w:footnote>
  <w:footnote w:type="continuationNotice" w:id="1">
    <w:p w14:paraId="50117471" w14:textId="77777777" w:rsidR="00430A00" w:rsidRDefault="00430A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5004" w14:textId="77777777" w:rsidR="00E21939" w:rsidRDefault="00E21939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7A2209F8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2BC5FE87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6C2E0162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342482A0" w14:textId="77777777" w:rsid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  <w:p w14:paraId="4DD6D8F3" w14:textId="77777777" w:rsidR="008A4E61" w:rsidRPr="008A4E61" w:rsidRDefault="008A4E61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0F20" w14:textId="77777777" w:rsidR="00E21939" w:rsidRPr="002A3610" w:rsidRDefault="00E21939" w:rsidP="00022177">
    <w:pPr>
      <w:pStyle w:val="acctmainheading"/>
      <w:spacing w:after="0" w:line="240" w:lineRule="atLeast"/>
      <w:jc w:val="right"/>
      <w:rPr>
        <w:rFonts w:ascii="Angsana New" w:hAnsi="Angsana New" w:cs="Angsana New"/>
        <w:b w:val="0"/>
        <w:bCs/>
        <w:sz w:val="2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1A39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45AFDCD7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6B7FFAC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BD81B9C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6BEB9F1D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0CA81D5F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287B75FE" w14:textId="77777777" w:rsid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  <w:p w14:paraId="5025B136" w14:textId="77777777" w:rsidR="009D1614" w:rsidRPr="009D1614" w:rsidRDefault="009D1614" w:rsidP="008A4E6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</w:tabs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3070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211F43" w14:textId="77777777" w:rsidR="00E21939" w:rsidRPr="00FA7747" w:rsidRDefault="00E21939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6B940BA" w14:textId="1A59B35E" w:rsidR="00E21939" w:rsidRPr="00410770" w:rsidRDefault="00E21939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7D1ADF" w:rsidRPr="007D1ADF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BF51548" w14:textId="77777777" w:rsidR="00E21939" w:rsidRPr="00074891" w:rsidRDefault="00E21939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4D764" w14:textId="6CC6B1A7" w:rsidR="00E227CF" w:rsidRDefault="00E227CF" w:rsidP="00E227CF">
    <w:pPr>
      <w:pStyle w:val="Header"/>
      <w:rPr>
        <w:rFonts w:asciiTheme="majorBidi" w:hAnsiTheme="majorBidi" w:cstheme="majorBidi"/>
        <w:sz w:val="32"/>
        <w:szCs w:val="32"/>
      </w:rPr>
    </w:pPr>
  </w:p>
  <w:p w14:paraId="2EF7FFDB" w14:textId="77777777" w:rsidR="00E227CF" w:rsidRDefault="00E227CF" w:rsidP="00E227CF">
    <w:pPr>
      <w:pStyle w:val="Header"/>
      <w:rPr>
        <w:rFonts w:asciiTheme="majorBidi" w:hAnsiTheme="majorBidi" w:cstheme="majorBidi"/>
        <w:sz w:val="32"/>
        <w:szCs w:val="32"/>
      </w:rPr>
    </w:pPr>
  </w:p>
  <w:p w14:paraId="7B1F36F1" w14:textId="77777777" w:rsidR="00E227CF" w:rsidRDefault="00E227CF" w:rsidP="00E227CF">
    <w:pPr>
      <w:pStyle w:val="Header"/>
      <w:rPr>
        <w:rFonts w:asciiTheme="majorBidi" w:hAnsiTheme="majorBidi" w:cstheme="majorBidi"/>
        <w:sz w:val="32"/>
        <w:szCs w:val="32"/>
      </w:rPr>
    </w:pPr>
  </w:p>
  <w:p w14:paraId="778BB934" w14:textId="77777777" w:rsidR="00E227CF" w:rsidRPr="00FB1CD0" w:rsidRDefault="00E227CF" w:rsidP="00E227CF">
    <w:pPr>
      <w:pStyle w:val="Header"/>
      <w:rPr>
        <w:rFonts w:asciiTheme="majorBidi" w:hAnsiTheme="majorBidi" w:cstheme="majorBidi"/>
        <w:sz w:val="32"/>
        <w:szCs w:val="32"/>
      </w:rPr>
    </w:pPr>
  </w:p>
  <w:p w14:paraId="2EDD254B" w14:textId="77777777" w:rsidR="00857BC8" w:rsidRPr="00E227CF" w:rsidRDefault="00857BC8" w:rsidP="00E227C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9EFB8" w14:textId="77777777" w:rsidR="00E21939" w:rsidRDefault="00E21939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73E0779"/>
    <w:multiLevelType w:val="multilevel"/>
    <w:tmpl w:val="71683B9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A1E3699"/>
    <w:multiLevelType w:val="multilevel"/>
    <w:tmpl w:val="5094BB7C"/>
    <w:lvl w:ilvl="0">
      <w:start w:val="1"/>
      <w:numFmt w:val="decimal"/>
      <w:lvlText w:val="%1"/>
      <w:lvlJc w:val="left"/>
      <w:pPr>
        <w:ind w:left="887" w:hanging="540"/>
      </w:pPr>
      <w:rPr>
        <w:rFonts w:hint="default"/>
        <w:b/>
        <w:bCs w:val="0"/>
        <w:i w:val="0"/>
        <w:iCs w:val="0"/>
        <w:lang w:bidi="th-TH"/>
      </w:rPr>
    </w:lvl>
    <w:lvl w:ilvl="1">
      <w:start w:val="4"/>
      <w:numFmt w:val="decimalZero"/>
      <w:isLgl/>
      <w:lvlText w:val="%1.%2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882450A"/>
    <w:multiLevelType w:val="hybridMultilevel"/>
    <w:tmpl w:val="EEE08574"/>
    <w:lvl w:ilvl="0" w:tplc="D084CE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76EB6C3F"/>
    <w:multiLevelType w:val="multilevel"/>
    <w:tmpl w:val="59AA603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03618974">
    <w:abstractNumId w:val="0"/>
  </w:num>
  <w:num w:numId="2" w16cid:durableId="170072937">
    <w:abstractNumId w:val="8"/>
  </w:num>
  <w:num w:numId="3" w16cid:durableId="42290708">
    <w:abstractNumId w:val="6"/>
  </w:num>
  <w:num w:numId="4" w16cid:durableId="326176540">
    <w:abstractNumId w:val="3"/>
  </w:num>
  <w:num w:numId="5" w16cid:durableId="1422482993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2401002">
    <w:abstractNumId w:val="0"/>
  </w:num>
  <w:num w:numId="7" w16cid:durableId="1294140625">
    <w:abstractNumId w:val="0"/>
  </w:num>
  <w:num w:numId="8" w16cid:durableId="1588273122">
    <w:abstractNumId w:val="0"/>
  </w:num>
  <w:num w:numId="9" w16cid:durableId="1961565074">
    <w:abstractNumId w:val="0"/>
  </w:num>
  <w:num w:numId="10" w16cid:durableId="741879466">
    <w:abstractNumId w:val="0"/>
  </w:num>
  <w:num w:numId="11" w16cid:durableId="1318149676">
    <w:abstractNumId w:val="0"/>
  </w:num>
  <w:num w:numId="12" w16cid:durableId="1234044117">
    <w:abstractNumId w:val="0"/>
  </w:num>
  <w:num w:numId="13" w16cid:durableId="521018715">
    <w:abstractNumId w:val="0"/>
  </w:num>
  <w:num w:numId="14" w16cid:durableId="1352948132">
    <w:abstractNumId w:val="1"/>
  </w:num>
  <w:num w:numId="15" w16cid:durableId="460926047">
    <w:abstractNumId w:val="4"/>
  </w:num>
  <w:num w:numId="16" w16cid:durableId="23214169">
    <w:abstractNumId w:val="7"/>
  </w:num>
  <w:num w:numId="17" w16cid:durableId="1532840719">
    <w:abstractNumId w:val="5"/>
  </w:num>
  <w:num w:numId="18" w16cid:durableId="667102330">
    <w:abstractNumId w:val="0"/>
  </w:num>
  <w:num w:numId="19" w16cid:durableId="1592202409">
    <w:abstractNumId w:val="2"/>
  </w:num>
  <w:num w:numId="20" w16cid:durableId="1697389412">
    <w:abstractNumId w:val="0"/>
  </w:num>
  <w:num w:numId="21" w16cid:durableId="19318090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C1"/>
    <w:rsid w:val="000004AA"/>
    <w:rsid w:val="000004F9"/>
    <w:rsid w:val="00000619"/>
    <w:rsid w:val="00000628"/>
    <w:rsid w:val="0000101C"/>
    <w:rsid w:val="000011E0"/>
    <w:rsid w:val="00001227"/>
    <w:rsid w:val="0000123F"/>
    <w:rsid w:val="00001534"/>
    <w:rsid w:val="0000187C"/>
    <w:rsid w:val="00001894"/>
    <w:rsid w:val="00001930"/>
    <w:rsid w:val="00001A35"/>
    <w:rsid w:val="00001BEF"/>
    <w:rsid w:val="00001CD6"/>
    <w:rsid w:val="00001EA5"/>
    <w:rsid w:val="000023B1"/>
    <w:rsid w:val="0000288C"/>
    <w:rsid w:val="00002978"/>
    <w:rsid w:val="00002A19"/>
    <w:rsid w:val="00002D6B"/>
    <w:rsid w:val="0000311A"/>
    <w:rsid w:val="00003243"/>
    <w:rsid w:val="0000324B"/>
    <w:rsid w:val="0000355C"/>
    <w:rsid w:val="0000369C"/>
    <w:rsid w:val="000039AE"/>
    <w:rsid w:val="00003ABE"/>
    <w:rsid w:val="00003B0B"/>
    <w:rsid w:val="00003B83"/>
    <w:rsid w:val="00003E04"/>
    <w:rsid w:val="00003E7F"/>
    <w:rsid w:val="000042C1"/>
    <w:rsid w:val="0000435C"/>
    <w:rsid w:val="0000464A"/>
    <w:rsid w:val="00004819"/>
    <w:rsid w:val="00004FB1"/>
    <w:rsid w:val="00005185"/>
    <w:rsid w:val="00005ACB"/>
    <w:rsid w:val="00005BAB"/>
    <w:rsid w:val="00005C31"/>
    <w:rsid w:val="00005D4F"/>
    <w:rsid w:val="00005D87"/>
    <w:rsid w:val="00005E00"/>
    <w:rsid w:val="00006518"/>
    <w:rsid w:val="00006C65"/>
    <w:rsid w:val="00006D29"/>
    <w:rsid w:val="000070A0"/>
    <w:rsid w:val="0000724D"/>
    <w:rsid w:val="000076D8"/>
    <w:rsid w:val="00007B57"/>
    <w:rsid w:val="00007C94"/>
    <w:rsid w:val="0001024B"/>
    <w:rsid w:val="000102A3"/>
    <w:rsid w:val="0001032B"/>
    <w:rsid w:val="00010374"/>
    <w:rsid w:val="0001089C"/>
    <w:rsid w:val="000108A8"/>
    <w:rsid w:val="0001093A"/>
    <w:rsid w:val="00010B3F"/>
    <w:rsid w:val="00010BD2"/>
    <w:rsid w:val="00010DB4"/>
    <w:rsid w:val="00010EAC"/>
    <w:rsid w:val="000112EE"/>
    <w:rsid w:val="00011929"/>
    <w:rsid w:val="0001192B"/>
    <w:rsid w:val="00012075"/>
    <w:rsid w:val="0001221B"/>
    <w:rsid w:val="00012754"/>
    <w:rsid w:val="00012760"/>
    <w:rsid w:val="00012B38"/>
    <w:rsid w:val="00012E83"/>
    <w:rsid w:val="00012F93"/>
    <w:rsid w:val="000133B0"/>
    <w:rsid w:val="000133C4"/>
    <w:rsid w:val="00013522"/>
    <w:rsid w:val="000135C1"/>
    <w:rsid w:val="000135F7"/>
    <w:rsid w:val="0001364C"/>
    <w:rsid w:val="00013D4C"/>
    <w:rsid w:val="000141F7"/>
    <w:rsid w:val="00014273"/>
    <w:rsid w:val="00014609"/>
    <w:rsid w:val="000148B3"/>
    <w:rsid w:val="000148EA"/>
    <w:rsid w:val="00014B8A"/>
    <w:rsid w:val="00014CAB"/>
    <w:rsid w:val="00014F12"/>
    <w:rsid w:val="00014F23"/>
    <w:rsid w:val="000150BE"/>
    <w:rsid w:val="00015303"/>
    <w:rsid w:val="00015325"/>
    <w:rsid w:val="00015917"/>
    <w:rsid w:val="00015C52"/>
    <w:rsid w:val="00015D43"/>
    <w:rsid w:val="00015DCC"/>
    <w:rsid w:val="00015FAC"/>
    <w:rsid w:val="000163D4"/>
    <w:rsid w:val="000163DB"/>
    <w:rsid w:val="000164A5"/>
    <w:rsid w:val="00016616"/>
    <w:rsid w:val="00016879"/>
    <w:rsid w:val="0001694E"/>
    <w:rsid w:val="00016F96"/>
    <w:rsid w:val="000177A6"/>
    <w:rsid w:val="000177C1"/>
    <w:rsid w:val="000179F5"/>
    <w:rsid w:val="00017DD4"/>
    <w:rsid w:val="00017FE3"/>
    <w:rsid w:val="00020021"/>
    <w:rsid w:val="00020144"/>
    <w:rsid w:val="0002055E"/>
    <w:rsid w:val="00020882"/>
    <w:rsid w:val="00020AE2"/>
    <w:rsid w:val="00020BB3"/>
    <w:rsid w:val="00020CD1"/>
    <w:rsid w:val="00020DA9"/>
    <w:rsid w:val="00020E35"/>
    <w:rsid w:val="00020F08"/>
    <w:rsid w:val="000210A9"/>
    <w:rsid w:val="00021255"/>
    <w:rsid w:val="000212B6"/>
    <w:rsid w:val="00021763"/>
    <w:rsid w:val="00021879"/>
    <w:rsid w:val="00021D8B"/>
    <w:rsid w:val="00022087"/>
    <w:rsid w:val="00022177"/>
    <w:rsid w:val="00022468"/>
    <w:rsid w:val="0002289B"/>
    <w:rsid w:val="00022C1E"/>
    <w:rsid w:val="00022CE8"/>
    <w:rsid w:val="00023124"/>
    <w:rsid w:val="0002323D"/>
    <w:rsid w:val="0002368C"/>
    <w:rsid w:val="000237DD"/>
    <w:rsid w:val="00023A72"/>
    <w:rsid w:val="00023CE6"/>
    <w:rsid w:val="00023F61"/>
    <w:rsid w:val="00023FB2"/>
    <w:rsid w:val="00024275"/>
    <w:rsid w:val="000243EE"/>
    <w:rsid w:val="000245E9"/>
    <w:rsid w:val="00024953"/>
    <w:rsid w:val="00024B02"/>
    <w:rsid w:val="00024EFC"/>
    <w:rsid w:val="00024F05"/>
    <w:rsid w:val="00024F30"/>
    <w:rsid w:val="00025486"/>
    <w:rsid w:val="00025A1E"/>
    <w:rsid w:val="00025E42"/>
    <w:rsid w:val="000260E3"/>
    <w:rsid w:val="00026132"/>
    <w:rsid w:val="00026589"/>
    <w:rsid w:val="0002666D"/>
    <w:rsid w:val="00026A07"/>
    <w:rsid w:val="00026D0D"/>
    <w:rsid w:val="00026FCF"/>
    <w:rsid w:val="000274A2"/>
    <w:rsid w:val="000276D9"/>
    <w:rsid w:val="00027A4F"/>
    <w:rsid w:val="00027B94"/>
    <w:rsid w:val="00027BD5"/>
    <w:rsid w:val="00027E89"/>
    <w:rsid w:val="00030526"/>
    <w:rsid w:val="00030570"/>
    <w:rsid w:val="00031434"/>
    <w:rsid w:val="00031662"/>
    <w:rsid w:val="000317BD"/>
    <w:rsid w:val="00031980"/>
    <w:rsid w:val="00031A44"/>
    <w:rsid w:val="00031ADE"/>
    <w:rsid w:val="00031E29"/>
    <w:rsid w:val="0003204F"/>
    <w:rsid w:val="0003207A"/>
    <w:rsid w:val="000325F0"/>
    <w:rsid w:val="0003273A"/>
    <w:rsid w:val="0003275A"/>
    <w:rsid w:val="00032801"/>
    <w:rsid w:val="0003286C"/>
    <w:rsid w:val="00032ABF"/>
    <w:rsid w:val="00032C76"/>
    <w:rsid w:val="00033064"/>
    <w:rsid w:val="00033141"/>
    <w:rsid w:val="00033156"/>
    <w:rsid w:val="000332F7"/>
    <w:rsid w:val="0003340E"/>
    <w:rsid w:val="00033483"/>
    <w:rsid w:val="0003356A"/>
    <w:rsid w:val="000338C4"/>
    <w:rsid w:val="00033E77"/>
    <w:rsid w:val="00033EA9"/>
    <w:rsid w:val="00033EFB"/>
    <w:rsid w:val="00034561"/>
    <w:rsid w:val="00034563"/>
    <w:rsid w:val="00034681"/>
    <w:rsid w:val="00034CE9"/>
    <w:rsid w:val="00034D27"/>
    <w:rsid w:val="00034E0A"/>
    <w:rsid w:val="00034E4F"/>
    <w:rsid w:val="00034F20"/>
    <w:rsid w:val="0003515A"/>
    <w:rsid w:val="000351D6"/>
    <w:rsid w:val="000352B2"/>
    <w:rsid w:val="00035878"/>
    <w:rsid w:val="000358DD"/>
    <w:rsid w:val="0003592C"/>
    <w:rsid w:val="00035A15"/>
    <w:rsid w:val="00035AFD"/>
    <w:rsid w:val="00036486"/>
    <w:rsid w:val="000366D5"/>
    <w:rsid w:val="000369D1"/>
    <w:rsid w:val="00036C24"/>
    <w:rsid w:val="00036CFC"/>
    <w:rsid w:val="00036E95"/>
    <w:rsid w:val="00037355"/>
    <w:rsid w:val="000373E1"/>
    <w:rsid w:val="00037524"/>
    <w:rsid w:val="000376E3"/>
    <w:rsid w:val="000376E5"/>
    <w:rsid w:val="00037979"/>
    <w:rsid w:val="00037BA7"/>
    <w:rsid w:val="00037D2E"/>
    <w:rsid w:val="000401DD"/>
    <w:rsid w:val="000402A8"/>
    <w:rsid w:val="000404E2"/>
    <w:rsid w:val="00040791"/>
    <w:rsid w:val="00040952"/>
    <w:rsid w:val="00040E69"/>
    <w:rsid w:val="00041054"/>
    <w:rsid w:val="00041340"/>
    <w:rsid w:val="000414B3"/>
    <w:rsid w:val="00041597"/>
    <w:rsid w:val="00041773"/>
    <w:rsid w:val="00041C82"/>
    <w:rsid w:val="00041E72"/>
    <w:rsid w:val="0004221F"/>
    <w:rsid w:val="00042456"/>
    <w:rsid w:val="00042F74"/>
    <w:rsid w:val="00043069"/>
    <w:rsid w:val="0004312D"/>
    <w:rsid w:val="0004334B"/>
    <w:rsid w:val="00043355"/>
    <w:rsid w:val="000434F1"/>
    <w:rsid w:val="0004395F"/>
    <w:rsid w:val="00043DDD"/>
    <w:rsid w:val="00043E8C"/>
    <w:rsid w:val="00043EF5"/>
    <w:rsid w:val="00044066"/>
    <w:rsid w:val="000442C0"/>
    <w:rsid w:val="0004445C"/>
    <w:rsid w:val="000444A8"/>
    <w:rsid w:val="00044E61"/>
    <w:rsid w:val="00045687"/>
    <w:rsid w:val="00045C7A"/>
    <w:rsid w:val="00045E6A"/>
    <w:rsid w:val="000463AC"/>
    <w:rsid w:val="00046413"/>
    <w:rsid w:val="000468C9"/>
    <w:rsid w:val="00046A6D"/>
    <w:rsid w:val="0004704F"/>
    <w:rsid w:val="00047179"/>
    <w:rsid w:val="000477EB"/>
    <w:rsid w:val="000479EB"/>
    <w:rsid w:val="000479F4"/>
    <w:rsid w:val="00047DD4"/>
    <w:rsid w:val="00050142"/>
    <w:rsid w:val="000504AC"/>
    <w:rsid w:val="0005060A"/>
    <w:rsid w:val="000507FD"/>
    <w:rsid w:val="00050907"/>
    <w:rsid w:val="0005091A"/>
    <w:rsid w:val="00050935"/>
    <w:rsid w:val="0005093E"/>
    <w:rsid w:val="00050A60"/>
    <w:rsid w:val="00050D37"/>
    <w:rsid w:val="00050DDE"/>
    <w:rsid w:val="000513EF"/>
    <w:rsid w:val="00051417"/>
    <w:rsid w:val="00051C68"/>
    <w:rsid w:val="00051CB9"/>
    <w:rsid w:val="00051E25"/>
    <w:rsid w:val="000520CD"/>
    <w:rsid w:val="0005218B"/>
    <w:rsid w:val="00052251"/>
    <w:rsid w:val="00052439"/>
    <w:rsid w:val="0005251F"/>
    <w:rsid w:val="0005259A"/>
    <w:rsid w:val="00052748"/>
    <w:rsid w:val="000529F4"/>
    <w:rsid w:val="00052C6A"/>
    <w:rsid w:val="00052C86"/>
    <w:rsid w:val="00052DE8"/>
    <w:rsid w:val="000531F8"/>
    <w:rsid w:val="000537FC"/>
    <w:rsid w:val="00053C6A"/>
    <w:rsid w:val="00054117"/>
    <w:rsid w:val="00054433"/>
    <w:rsid w:val="00054492"/>
    <w:rsid w:val="00054DBF"/>
    <w:rsid w:val="000553F6"/>
    <w:rsid w:val="0005540D"/>
    <w:rsid w:val="0005542F"/>
    <w:rsid w:val="000554E5"/>
    <w:rsid w:val="00055589"/>
    <w:rsid w:val="00055624"/>
    <w:rsid w:val="000558B4"/>
    <w:rsid w:val="000558C4"/>
    <w:rsid w:val="00055923"/>
    <w:rsid w:val="00055A9E"/>
    <w:rsid w:val="00055C2F"/>
    <w:rsid w:val="00055E3D"/>
    <w:rsid w:val="00055F43"/>
    <w:rsid w:val="00055F63"/>
    <w:rsid w:val="000560A2"/>
    <w:rsid w:val="00056778"/>
    <w:rsid w:val="00056D92"/>
    <w:rsid w:val="00056EC2"/>
    <w:rsid w:val="00056F9D"/>
    <w:rsid w:val="000570F4"/>
    <w:rsid w:val="000571FA"/>
    <w:rsid w:val="000577A1"/>
    <w:rsid w:val="00057828"/>
    <w:rsid w:val="00057942"/>
    <w:rsid w:val="00057C0F"/>
    <w:rsid w:val="00060551"/>
    <w:rsid w:val="00060585"/>
    <w:rsid w:val="00060819"/>
    <w:rsid w:val="00060875"/>
    <w:rsid w:val="000610E2"/>
    <w:rsid w:val="0006163B"/>
    <w:rsid w:val="00061B0E"/>
    <w:rsid w:val="00061B5A"/>
    <w:rsid w:val="00061B99"/>
    <w:rsid w:val="00061CDD"/>
    <w:rsid w:val="00061D9B"/>
    <w:rsid w:val="000623C8"/>
    <w:rsid w:val="00062728"/>
    <w:rsid w:val="00062766"/>
    <w:rsid w:val="0006276B"/>
    <w:rsid w:val="000627F6"/>
    <w:rsid w:val="000629E8"/>
    <w:rsid w:val="00062A46"/>
    <w:rsid w:val="00062AB7"/>
    <w:rsid w:val="00062B25"/>
    <w:rsid w:val="00062F3F"/>
    <w:rsid w:val="0006339A"/>
    <w:rsid w:val="00063901"/>
    <w:rsid w:val="000639A9"/>
    <w:rsid w:val="00063AB3"/>
    <w:rsid w:val="00063C80"/>
    <w:rsid w:val="00063D6A"/>
    <w:rsid w:val="000641E6"/>
    <w:rsid w:val="000643EC"/>
    <w:rsid w:val="00064703"/>
    <w:rsid w:val="00065008"/>
    <w:rsid w:val="0006537A"/>
    <w:rsid w:val="000655CE"/>
    <w:rsid w:val="00065604"/>
    <w:rsid w:val="00065694"/>
    <w:rsid w:val="00065707"/>
    <w:rsid w:val="0006576A"/>
    <w:rsid w:val="0006585C"/>
    <w:rsid w:val="00065C76"/>
    <w:rsid w:val="00065DF6"/>
    <w:rsid w:val="00065E8B"/>
    <w:rsid w:val="0006605A"/>
    <w:rsid w:val="0006667A"/>
    <w:rsid w:val="0006685B"/>
    <w:rsid w:val="00066A79"/>
    <w:rsid w:val="00066FBA"/>
    <w:rsid w:val="00067133"/>
    <w:rsid w:val="000672F9"/>
    <w:rsid w:val="000674C2"/>
    <w:rsid w:val="000675C1"/>
    <w:rsid w:val="00067699"/>
    <w:rsid w:val="00067816"/>
    <w:rsid w:val="00067E20"/>
    <w:rsid w:val="00070267"/>
    <w:rsid w:val="00070559"/>
    <w:rsid w:val="0007075C"/>
    <w:rsid w:val="0007091C"/>
    <w:rsid w:val="00070D02"/>
    <w:rsid w:val="00070E15"/>
    <w:rsid w:val="000712F1"/>
    <w:rsid w:val="0007137C"/>
    <w:rsid w:val="0007144B"/>
    <w:rsid w:val="0007199B"/>
    <w:rsid w:val="00071E82"/>
    <w:rsid w:val="00072552"/>
    <w:rsid w:val="0007262C"/>
    <w:rsid w:val="000726CA"/>
    <w:rsid w:val="0007283A"/>
    <w:rsid w:val="000728D7"/>
    <w:rsid w:val="00072B1C"/>
    <w:rsid w:val="00072F3C"/>
    <w:rsid w:val="00073253"/>
    <w:rsid w:val="0007330D"/>
    <w:rsid w:val="00073367"/>
    <w:rsid w:val="000733C6"/>
    <w:rsid w:val="00073956"/>
    <w:rsid w:val="00073CF4"/>
    <w:rsid w:val="00073D66"/>
    <w:rsid w:val="0007408C"/>
    <w:rsid w:val="000742A7"/>
    <w:rsid w:val="00074854"/>
    <w:rsid w:val="0007488B"/>
    <w:rsid w:val="00074891"/>
    <w:rsid w:val="00074DAA"/>
    <w:rsid w:val="00074F14"/>
    <w:rsid w:val="00075883"/>
    <w:rsid w:val="00075907"/>
    <w:rsid w:val="0007591A"/>
    <w:rsid w:val="00075927"/>
    <w:rsid w:val="00075FFE"/>
    <w:rsid w:val="000760E8"/>
    <w:rsid w:val="000760F3"/>
    <w:rsid w:val="00076633"/>
    <w:rsid w:val="00076BA8"/>
    <w:rsid w:val="000771D7"/>
    <w:rsid w:val="00077245"/>
    <w:rsid w:val="00077336"/>
    <w:rsid w:val="00077470"/>
    <w:rsid w:val="00077A89"/>
    <w:rsid w:val="00077E11"/>
    <w:rsid w:val="00077F90"/>
    <w:rsid w:val="0008005E"/>
    <w:rsid w:val="00081203"/>
    <w:rsid w:val="0008120D"/>
    <w:rsid w:val="00081299"/>
    <w:rsid w:val="000813DC"/>
    <w:rsid w:val="0008157C"/>
    <w:rsid w:val="00081906"/>
    <w:rsid w:val="00081C2E"/>
    <w:rsid w:val="00081FF3"/>
    <w:rsid w:val="00082371"/>
    <w:rsid w:val="00082612"/>
    <w:rsid w:val="00082630"/>
    <w:rsid w:val="0008286C"/>
    <w:rsid w:val="00082881"/>
    <w:rsid w:val="00082944"/>
    <w:rsid w:val="00082E69"/>
    <w:rsid w:val="00082EA8"/>
    <w:rsid w:val="00083033"/>
    <w:rsid w:val="000833EC"/>
    <w:rsid w:val="00083BFC"/>
    <w:rsid w:val="00083CE4"/>
    <w:rsid w:val="00083DD4"/>
    <w:rsid w:val="00084299"/>
    <w:rsid w:val="00084521"/>
    <w:rsid w:val="0008475D"/>
    <w:rsid w:val="00084832"/>
    <w:rsid w:val="000849ED"/>
    <w:rsid w:val="00084E43"/>
    <w:rsid w:val="00084E93"/>
    <w:rsid w:val="00084FA7"/>
    <w:rsid w:val="0008509B"/>
    <w:rsid w:val="00085129"/>
    <w:rsid w:val="00085378"/>
    <w:rsid w:val="0008561B"/>
    <w:rsid w:val="00085AC9"/>
    <w:rsid w:val="00085EAB"/>
    <w:rsid w:val="00085F0F"/>
    <w:rsid w:val="00086220"/>
    <w:rsid w:val="00086373"/>
    <w:rsid w:val="00086754"/>
    <w:rsid w:val="000868BE"/>
    <w:rsid w:val="00086B28"/>
    <w:rsid w:val="00086D54"/>
    <w:rsid w:val="00086EAA"/>
    <w:rsid w:val="00087087"/>
    <w:rsid w:val="000876EF"/>
    <w:rsid w:val="00087870"/>
    <w:rsid w:val="00087B8E"/>
    <w:rsid w:val="00087DF6"/>
    <w:rsid w:val="0009003B"/>
    <w:rsid w:val="000900D2"/>
    <w:rsid w:val="000901E2"/>
    <w:rsid w:val="000904B7"/>
    <w:rsid w:val="00090BE2"/>
    <w:rsid w:val="00090EBA"/>
    <w:rsid w:val="00090F48"/>
    <w:rsid w:val="00090FF4"/>
    <w:rsid w:val="00091027"/>
    <w:rsid w:val="0009107A"/>
    <w:rsid w:val="000913A0"/>
    <w:rsid w:val="000913ED"/>
    <w:rsid w:val="00091442"/>
    <w:rsid w:val="00091767"/>
    <w:rsid w:val="000918FA"/>
    <w:rsid w:val="0009208C"/>
    <w:rsid w:val="00092224"/>
    <w:rsid w:val="00092277"/>
    <w:rsid w:val="000928B6"/>
    <w:rsid w:val="00092A3E"/>
    <w:rsid w:val="00092A94"/>
    <w:rsid w:val="00092B09"/>
    <w:rsid w:val="00092D3E"/>
    <w:rsid w:val="00092D92"/>
    <w:rsid w:val="00092DDA"/>
    <w:rsid w:val="00092F3B"/>
    <w:rsid w:val="0009353D"/>
    <w:rsid w:val="000937FF"/>
    <w:rsid w:val="00093B30"/>
    <w:rsid w:val="00093D38"/>
    <w:rsid w:val="00093D5F"/>
    <w:rsid w:val="00093F3F"/>
    <w:rsid w:val="00094082"/>
    <w:rsid w:val="0009417A"/>
    <w:rsid w:val="000941FC"/>
    <w:rsid w:val="0009440D"/>
    <w:rsid w:val="0009444D"/>
    <w:rsid w:val="000946FB"/>
    <w:rsid w:val="0009470A"/>
    <w:rsid w:val="0009485C"/>
    <w:rsid w:val="00094BAF"/>
    <w:rsid w:val="00094D1B"/>
    <w:rsid w:val="00094EDD"/>
    <w:rsid w:val="00094FB4"/>
    <w:rsid w:val="00095034"/>
    <w:rsid w:val="000950C8"/>
    <w:rsid w:val="000956E5"/>
    <w:rsid w:val="00095A5F"/>
    <w:rsid w:val="00095C93"/>
    <w:rsid w:val="00095E09"/>
    <w:rsid w:val="00095ECC"/>
    <w:rsid w:val="00095FDF"/>
    <w:rsid w:val="0009614E"/>
    <w:rsid w:val="000961D5"/>
    <w:rsid w:val="00096240"/>
    <w:rsid w:val="000963B7"/>
    <w:rsid w:val="0009662D"/>
    <w:rsid w:val="0009679C"/>
    <w:rsid w:val="000967D6"/>
    <w:rsid w:val="00096921"/>
    <w:rsid w:val="00096D10"/>
    <w:rsid w:val="0009741A"/>
    <w:rsid w:val="00097659"/>
    <w:rsid w:val="00097D38"/>
    <w:rsid w:val="000A00A9"/>
    <w:rsid w:val="000A013B"/>
    <w:rsid w:val="000A0559"/>
    <w:rsid w:val="000A0675"/>
    <w:rsid w:val="000A0749"/>
    <w:rsid w:val="000A08AB"/>
    <w:rsid w:val="000A0936"/>
    <w:rsid w:val="000A093A"/>
    <w:rsid w:val="000A0A9A"/>
    <w:rsid w:val="000A0BB9"/>
    <w:rsid w:val="000A0C0A"/>
    <w:rsid w:val="000A0C6C"/>
    <w:rsid w:val="000A0FBB"/>
    <w:rsid w:val="000A11B1"/>
    <w:rsid w:val="000A12A1"/>
    <w:rsid w:val="000A171A"/>
    <w:rsid w:val="000A1D0A"/>
    <w:rsid w:val="000A1E4E"/>
    <w:rsid w:val="000A1F9E"/>
    <w:rsid w:val="000A1FD3"/>
    <w:rsid w:val="000A203A"/>
    <w:rsid w:val="000A208A"/>
    <w:rsid w:val="000A2328"/>
    <w:rsid w:val="000A2537"/>
    <w:rsid w:val="000A263B"/>
    <w:rsid w:val="000A29B6"/>
    <w:rsid w:val="000A30CB"/>
    <w:rsid w:val="000A3280"/>
    <w:rsid w:val="000A32EC"/>
    <w:rsid w:val="000A3616"/>
    <w:rsid w:val="000A3766"/>
    <w:rsid w:val="000A378D"/>
    <w:rsid w:val="000A37E2"/>
    <w:rsid w:val="000A3DD2"/>
    <w:rsid w:val="000A42BF"/>
    <w:rsid w:val="000A4482"/>
    <w:rsid w:val="000A4553"/>
    <w:rsid w:val="000A4C85"/>
    <w:rsid w:val="000A4D19"/>
    <w:rsid w:val="000A5AF5"/>
    <w:rsid w:val="000A5D7B"/>
    <w:rsid w:val="000A5FD0"/>
    <w:rsid w:val="000A6429"/>
    <w:rsid w:val="000A6842"/>
    <w:rsid w:val="000A6A14"/>
    <w:rsid w:val="000A6B33"/>
    <w:rsid w:val="000A6D5A"/>
    <w:rsid w:val="000A6D96"/>
    <w:rsid w:val="000A6E60"/>
    <w:rsid w:val="000A70FF"/>
    <w:rsid w:val="000A71C1"/>
    <w:rsid w:val="000A723F"/>
    <w:rsid w:val="000A7470"/>
    <w:rsid w:val="000A74A7"/>
    <w:rsid w:val="000A75BA"/>
    <w:rsid w:val="000A75EC"/>
    <w:rsid w:val="000A767A"/>
    <w:rsid w:val="000A78E1"/>
    <w:rsid w:val="000B00A5"/>
    <w:rsid w:val="000B00C2"/>
    <w:rsid w:val="000B0115"/>
    <w:rsid w:val="000B0389"/>
    <w:rsid w:val="000B0C37"/>
    <w:rsid w:val="000B0D32"/>
    <w:rsid w:val="000B0FEB"/>
    <w:rsid w:val="000B103B"/>
    <w:rsid w:val="000B1105"/>
    <w:rsid w:val="000B1385"/>
    <w:rsid w:val="000B142E"/>
    <w:rsid w:val="000B14A1"/>
    <w:rsid w:val="000B150A"/>
    <w:rsid w:val="000B162A"/>
    <w:rsid w:val="000B1751"/>
    <w:rsid w:val="000B1B0F"/>
    <w:rsid w:val="000B1C16"/>
    <w:rsid w:val="000B1CB1"/>
    <w:rsid w:val="000B1F09"/>
    <w:rsid w:val="000B2093"/>
    <w:rsid w:val="000B275F"/>
    <w:rsid w:val="000B2816"/>
    <w:rsid w:val="000B287F"/>
    <w:rsid w:val="000B2D5A"/>
    <w:rsid w:val="000B31FE"/>
    <w:rsid w:val="000B33FE"/>
    <w:rsid w:val="000B34D5"/>
    <w:rsid w:val="000B35A6"/>
    <w:rsid w:val="000B37FB"/>
    <w:rsid w:val="000B3A8A"/>
    <w:rsid w:val="000B3DC2"/>
    <w:rsid w:val="000B3EF4"/>
    <w:rsid w:val="000B458C"/>
    <w:rsid w:val="000B4DCE"/>
    <w:rsid w:val="000B4EDE"/>
    <w:rsid w:val="000B5201"/>
    <w:rsid w:val="000B5233"/>
    <w:rsid w:val="000B5559"/>
    <w:rsid w:val="000B57A1"/>
    <w:rsid w:val="000B57F9"/>
    <w:rsid w:val="000B5A36"/>
    <w:rsid w:val="000B5C39"/>
    <w:rsid w:val="000B629B"/>
    <w:rsid w:val="000B683A"/>
    <w:rsid w:val="000B6A34"/>
    <w:rsid w:val="000B6C62"/>
    <w:rsid w:val="000B6CDD"/>
    <w:rsid w:val="000B716C"/>
    <w:rsid w:val="000B7292"/>
    <w:rsid w:val="000B7375"/>
    <w:rsid w:val="000B748A"/>
    <w:rsid w:val="000B7684"/>
    <w:rsid w:val="000B7743"/>
    <w:rsid w:val="000B7961"/>
    <w:rsid w:val="000B7977"/>
    <w:rsid w:val="000B7A2B"/>
    <w:rsid w:val="000B7B4E"/>
    <w:rsid w:val="000B7C29"/>
    <w:rsid w:val="000B7CD4"/>
    <w:rsid w:val="000C00BB"/>
    <w:rsid w:val="000C0404"/>
    <w:rsid w:val="000C066E"/>
    <w:rsid w:val="000C067D"/>
    <w:rsid w:val="000C0822"/>
    <w:rsid w:val="000C08FA"/>
    <w:rsid w:val="000C0CAA"/>
    <w:rsid w:val="000C0D5E"/>
    <w:rsid w:val="000C0DBF"/>
    <w:rsid w:val="000C0F12"/>
    <w:rsid w:val="000C0FCF"/>
    <w:rsid w:val="000C1276"/>
    <w:rsid w:val="000C135C"/>
    <w:rsid w:val="000C1616"/>
    <w:rsid w:val="000C16CB"/>
    <w:rsid w:val="000C1B71"/>
    <w:rsid w:val="000C1BD2"/>
    <w:rsid w:val="000C1E73"/>
    <w:rsid w:val="000C2074"/>
    <w:rsid w:val="000C2129"/>
    <w:rsid w:val="000C2226"/>
    <w:rsid w:val="000C2252"/>
    <w:rsid w:val="000C22C9"/>
    <w:rsid w:val="000C2569"/>
    <w:rsid w:val="000C265F"/>
    <w:rsid w:val="000C2819"/>
    <w:rsid w:val="000C2A2F"/>
    <w:rsid w:val="000C2CA7"/>
    <w:rsid w:val="000C2F31"/>
    <w:rsid w:val="000C2FA9"/>
    <w:rsid w:val="000C3693"/>
    <w:rsid w:val="000C37A0"/>
    <w:rsid w:val="000C3F16"/>
    <w:rsid w:val="000C451D"/>
    <w:rsid w:val="000C4A5A"/>
    <w:rsid w:val="000C4ACA"/>
    <w:rsid w:val="000C4D86"/>
    <w:rsid w:val="000C4DF0"/>
    <w:rsid w:val="000C539F"/>
    <w:rsid w:val="000C57C8"/>
    <w:rsid w:val="000C582A"/>
    <w:rsid w:val="000C601A"/>
    <w:rsid w:val="000C605C"/>
    <w:rsid w:val="000C6448"/>
    <w:rsid w:val="000C661E"/>
    <w:rsid w:val="000C6620"/>
    <w:rsid w:val="000C68A6"/>
    <w:rsid w:val="000C6964"/>
    <w:rsid w:val="000C698D"/>
    <w:rsid w:val="000C6A41"/>
    <w:rsid w:val="000C6B3B"/>
    <w:rsid w:val="000C700E"/>
    <w:rsid w:val="000C7905"/>
    <w:rsid w:val="000C7AF3"/>
    <w:rsid w:val="000C7E4F"/>
    <w:rsid w:val="000D0366"/>
    <w:rsid w:val="000D041B"/>
    <w:rsid w:val="000D0AE2"/>
    <w:rsid w:val="000D0CDC"/>
    <w:rsid w:val="000D0E2F"/>
    <w:rsid w:val="000D0E3C"/>
    <w:rsid w:val="000D0FED"/>
    <w:rsid w:val="000D10EF"/>
    <w:rsid w:val="000D165D"/>
    <w:rsid w:val="000D16F5"/>
    <w:rsid w:val="000D1947"/>
    <w:rsid w:val="000D1E47"/>
    <w:rsid w:val="000D1F12"/>
    <w:rsid w:val="000D2357"/>
    <w:rsid w:val="000D2481"/>
    <w:rsid w:val="000D2500"/>
    <w:rsid w:val="000D2A82"/>
    <w:rsid w:val="000D2B01"/>
    <w:rsid w:val="000D2E24"/>
    <w:rsid w:val="000D2EA2"/>
    <w:rsid w:val="000D30D7"/>
    <w:rsid w:val="000D320E"/>
    <w:rsid w:val="000D34A8"/>
    <w:rsid w:val="000D361A"/>
    <w:rsid w:val="000D3629"/>
    <w:rsid w:val="000D387D"/>
    <w:rsid w:val="000D3B57"/>
    <w:rsid w:val="000D3C54"/>
    <w:rsid w:val="000D3DEF"/>
    <w:rsid w:val="000D3E01"/>
    <w:rsid w:val="000D3EDE"/>
    <w:rsid w:val="000D3F3E"/>
    <w:rsid w:val="000D3F6A"/>
    <w:rsid w:val="000D4534"/>
    <w:rsid w:val="000D492A"/>
    <w:rsid w:val="000D4AED"/>
    <w:rsid w:val="000D4CEA"/>
    <w:rsid w:val="000D4DB7"/>
    <w:rsid w:val="000D4E2B"/>
    <w:rsid w:val="000D4EAE"/>
    <w:rsid w:val="000D51E1"/>
    <w:rsid w:val="000D5A9D"/>
    <w:rsid w:val="000D5ACF"/>
    <w:rsid w:val="000D5D7E"/>
    <w:rsid w:val="000D6191"/>
    <w:rsid w:val="000D641B"/>
    <w:rsid w:val="000D6696"/>
    <w:rsid w:val="000D673F"/>
    <w:rsid w:val="000D6971"/>
    <w:rsid w:val="000D69B2"/>
    <w:rsid w:val="000D6B4C"/>
    <w:rsid w:val="000D6EB4"/>
    <w:rsid w:val="000D6FB3"/>
    <w:rsid w:val="000D7002"/>
    <w:rsid w:val="000D7072"/>
    <w:rsid w:val="000D7097"/>
    <w:rsid w:val="000D7235"/>
    <w:rsid w:val="000D7596"/>
    <w:rsid w:val="000D7629"/>
    <w:rsid w:val="000E006D"/>
    <w:rsid w:val="000E0169"/>
    <w:rsid w:val="000E018A"/>
    <w:rsid w:val="000E026B"/>
    <w:rsid w:val="000E02C1"/>
    <w:rsid w:val="000E03DE"/>
    <w:rsid w:val="000E042C"/>
    <w:rsid w:val="000E05C5"/>
    <w:rsid w:val="000E0637"/>
    <w:rsid w:val="000E069E"/>
    <w:rsid w:val="000E08A6"/>
    <w:rsid w:val="000E08E2"/>
    <w:rsid w:val="000E0B04"/>
    <w:rsid w:val="000E0EE1"/>
    <w:rsid w:val="000E1133"/>
    <w:rsid w:val="000E14C0"/>
    <w:rsid w:val="000E1505"/>
    <w:rsid w:val="000E16D7"/>
    <w:rsid w:val="000E1743"/>
    <w:rsid w:val="000E2686"/>
    <w:rsid w:val="000E26A1"/>
    <w:rsid w:val="000E273B"/>
    <w:rsid w:val="000E28E6"/>
    <w:rsid w:val="000E2AB7"/>
    <w:rsid w:val="000E2B9C"/>
    <w:rsid w:val="000E2D7B"/>
    <w:rsid w:val="000E2D96"/>
    <w:rsid w:val="000E2EE7"/>
    <w:rsid w:val="000E2F85"/>
    <w:rsid w:val="000E3098"/>
    <w:rsid w:val="000E30E9"/>
    <w:rsid w:val="000E373C"/>
    <w:rsid w:val="000E3742"/>
    <w:rsid w:val="000E3775"/>
    <w:rsid w:val="000E383A"/>
    <w:rsid w:val="000E3890"/>
    <w:rsid w:val="000E3A37"/>
    <w:rsid w:val="000E3C4A"/>
    <w:rsid w:val="000E3DB5"/>
    <w:rsid w:val="000E4267"/>
    <w:rsid w:val="000E42B7"/>
    <w:rsid w:val="000E479B"/>
    <w:rsid w:val="000E48D8"/>
    <w:rsid w:val="000E4BD7"/>
    <w:rsid w:val="000E4CA2"/>
    <w:rsid w:val="000E550C"/>
    <w:rsid w:val="000E56AF"/>
    <w:rsid w:val="000E599A"/>
    <w:rsid w:val="000E5B65"/>
    <w:rsid w:val="000E5DE7"/>
    <w:rsid w:val="000E5F52"/>
    <w:rsid w:val="000E6216"/>
    <w:rsid w:val="000E6333"/>
    <w:rsid w:val="000E634D"/>
    <w:rsid w:val="000E6788"/>
    <w:rsid w:val="000E6843"/>
    <w:rsid w:val="000E6DB2"/>
    <w:rsid w:val="000E6E9C"/>
    <w:rsid w:val="000E6F4C"/>
    <w:rsid w:val="000E6F6B"/>
    <w:rsid w:val="000E71CB"/>
    <w:rsid w:val="000E751A"/>
    <w:rsid w:val="000F03B9"/>
    <w:rsid w:val="000F0570"/>
    <w:rsid w:val="000F0747"/>
    <w:rsid w:val="000F07DD"/>
    <w:rsid w:val="000F08E2"/>
    <w:rsid w:val="000F08EA"/>
    <w:rsid w:val="000F0A22"/>
    <w:rsid w:val="000F0AB7"/>
    <w:rsid w:val="000F0BC4"/>
    <w:rsid w:val="000F0BC6"/>
    <w:rsid w:val="000F0BF1"/>
    <w:rsid w:val="000F1002"/>
    <w:rsid w:val="000F1232"/>
    <w:rsid w:val="000F1687"/>
    <w:rsid w:val="000F180F"/>
    <w:rsid w:val="000F1A6F"/>
    <w:rsid w:val="000F2C64"/>
    <w:rsid w:val="000F2D06"/>
    <w:rsid w:val="000F2E39"/>
    <w:rsid w:val="000F3119"/>
    <w:rsid w:val="000F3259"/>
    <w:rsid w:val="000F32EA"/>
    <w:rsid w:val="000F3439"/>
    <w:rsid w:val="000F34D6"/>
    <w:rsid w:val="000F375A"/>
    <w:rsid w:val="000F39C9"/>
    <w:rsid w:val="000F3A66"/>
    <w:rsid w:val="000F3D7F"/>
    <w:rsid w:val="000F48C5"/>
    <w:rsid w:val="000F549F"/>
    <w:rsid w:val="000F577C"/>
    <w:rsid w:val="000F5836"/>
    <w:rsid w:val="000F5848"/>
    <w:rsid w:val="000F58A1"/>
    <w:rsid w:val="000F5C30"/>
    <w:rsid w:val="000F5D03"/>
    <w:rsid w:val="000F5D8C"/>
    <w:rsid w:val="000F5DC4"/>
    <w:rsid w:val="000F5FAA"/>
    <w:rsid w:val="000F6144"/>
    <w:rsid w:val="000F61AB"/>
    <w:rsid w:val="000F65B2"/>
    <w:rsid w:val="000F6BA2"/>
    <w:rsid w:val="000F6F02"/>
    <w:rsid w:val="000F738A"/>
    <w:rsid w:val="000F75D5"/>
    <w:rsid w:val="000F7AF4"/>
    <w:rsid w:val="000F7BB9"/>
    <w:rsid w:val="000F7C58"/>
    <w:rsid w:val="000F7CF3"/>
    <w:rsid w:val="000F7D91"/>
    <w:rsid w:val="00100047"/>
    <w:rsid w:val="001000F0"/>
    <w:rsid w:val="00100142"/>
    <w:rsid w:val="001004C8"/>
    <w:rsid w:val="00100646"/>
    <w:rsid w:val="00100A6A"/>
    <w:rsid w:val="00100E40"/>
    <w:rsid w:val="00100FAF"/>
    <w:rsid w:val="0010169B"/>
    <w:rsid w:val="00101781"/>
    <w:rsid w:val="00101E1D"/>
    <w:rsid w:val="001020C1"/>
    <w:rsid w:val="00102288"/>
    <w:rsid w:val="001028C1"/>
    <w:rsid w:val="00102B65"/>
    <w:rsid w:val="00102C46"/>
    <w:rsid w:val="00102F41"/>
    <w:rsid w:val="00102FEA"/>
    <w:rsid w:val="00103304"/>
    <w:rsid w:val="00103357"/>
    <w:rsid w:val="0010370D"/>
    <w:rsid w:val="0010380E"/>
    <w:rsid w:val="00103C95"/>
    <w:rsid w:val="00103D6D"/>
    <w:rsid w:val="00103F04"/>
    <w:rsid w:val="00103F9F"/>
    <w:rsid w:val="001042BB"/>
    <w:rsid w:val="0010448D"/>
    <w:rsid w:val="001044D0"/>
    <w:rsid w:val="00104960"/>
    <w:rsid w:val="00104B03"/>
    <w:rsid w:val="00104BD3"/>
    <w:rsid w:val="00104F27"/>
    <w:rsid w:val="00104F59"/>
    <w:rsid w:val="00104FC5"/>
    <w:rsid w:val="001051A3"/>
    <w:rsid w:val="001051CF"/>
    <w:rsid w:val="00105447"/>
    <w:rsid w:val="001055E1"/>
    <w:rsid w:val="001056EE"/>
    <w:rsid w:val="001057C1"/>
    <w:rsid w:val="00105973"/>
    <w:rsid w:val="00105A63"/>
    <w:rsid w:val="00105AC3"/>
    <w:rsid w:val="00105B21"/>
    <w:rsid w:val="00105B9C"/>
    <w:rsid w:val="00105E29"/>
    <w:rsid w:val="00105EFE"/>
    <w:rsid w:val="00105FA7"/>
    <w:rsid w:val="00106242"/>
    <w:rsid w:val="00106405"/>
    <w:rsid w:val="001065C4"/>
    <w:rsid w:val="001066B5"/>
    <w:rsid w:val="00106992"/>
    <w:rsid w:val="00106C4C"/>
    <w:rsid w:val="00106CE0"/>
    <w:rsid w:val="00106D74"/>
    <w:rsid w:val="0010702A"/>
    <w:rsid w:val="0010723D"/>
    <w:rsid w:val="0010761D"/>
    <w:rsid w:val="00107B62"/>
    <w:rsid w:val="00107EB0"/>
    <w:rsid w:val="0011005C"/>
    <w:rsid w:val="0011021A"/>
    <w:rsid w:val="001102E1"/>
    <w:rsid w:val="0011034E"/>
    <w:rsid w:val="0011039E"/>
    <w:rsid w:val="0011065A"/>
    <w:rsid w:val="001108C5"/>
    <w:rsid w:val="00110989"/>
    <w:rsid w:val="00110B30"/>
    <w:rsid w:val="00110C30"/>
    <w:rsid w:val="00110C8A"/>
    <w:rsid w:val="00110E43"/>
    <w:rsid w:val="001111E1"/>
    <w:rsid w:val="0011127A"/>
    <w:rsid w:val="00111498"/>
    <w:rsid w:val="00111656"/>
    <w:rsid w:val="001118EF"/>
    <w:rsid w:val="00111B06"/>
    <w:rsid w:val="00111B5F"/>
    <w:rsid w:val="00111FFF"/>
    <w:rsid w:val="00112640"/>
    <w:rsid w:val="0011265F"/>
    <w:rsid w:val="00112677"/>
    <w:rsid w:val="0011282F"/>
    <w:rsid w:val="0011285D"/>
    <w:rsid w:val="001131C8"/>
    <w:rsid w:val="0011338F"/>
    <w:rsid w:val="001134AD"/>
    <w:rsid w:val="001134CF"/>
    <w:rsid w:val="001134FB"/>
    <w:rsid w:val="00113787"/>
    <w:rsid w:val="0011379D"/>
    <w:rsid w:val="0011382C"/>
    <w:rsid w:val="0011382D"/>
    <w:rsid w:val="00113FF0"/>
    <w:rsid w:val="00114142"/>
    <w:rsid w:val="001141DF"/>
    <w:rsid w:val="00114488"/>
    <w:rsid w:val="001144C8"/>
    <w:rsid w:val="00114591"/>
    <w:rsid w:val="001145D2"/>
    <w:rsid w:val="00114C11"/>
    <w:rsid w:val="00114C2E"/>
    <w:rsid w:val="00114DEB"/>
    <w:rsid w:val="00115388"/>
    <w:rsid w:val="0011554E"/>
    <w:rsid w:val="001156E5"/>
    <w:rsid w:val="00115730"/>
    <w:rsid w:val="00115967"/>
    <w:rsid w:val="00115C30"/>
    <w:rsid w:val="00115D9F"/>
    <w:rsid w:val="00115DFB"/>
    <w:rsid w:val="001160F2"/>
    <w:rsid w:val="00116276"/>
    <w:rsid w:val="0011634C"/>
    <w:rsid w:val="0011637C"/>
    <w:rsid w:val="00116429"/>
    <w:rsid w:val="00116572"/>
    <w:rsid w:val="0011673B"/>
    <w:rsid w:val="001169A2"/>
    <w:rsid w:val="00116B4C"/>
    <w:rsid w:val="00116DD4"/>
    <w:rsid w:val="00116DE5"/>
    <w:rsid w:val="00116E0B"/>
    <w:rsid w:val="00116E13"/>
    <w:rsid w:val="00116EC2"/>
    <w:rsid w:val="00116F60"/>
    <w:rsid w:val="00116FE9"/>
    <w:rsid w:val="001172C4"/>
    <w:rsid w:val="0011761B"/>
    <w:rsid w:val="0011762C"/>
    <w:rsid w:val="0011777C"/>
    <w:rsid w:val="00117E90"/>
    <w:rsid w:val="00117FB7"/>
    <w:rsid w:val="001201B0"/>
    <w:rsid w:val="001202FD"/>
    <w:rsid w:val="00120600"/>
    <w:rsid w:val="00120849"/>
    <w:rsid w:val="001209D2"/>
    <w:rsid w:val="00120B3D"/>
    <w:rsid w:val="00120C03"/>
    <w:rsid w:val="00120C4E"/>
    <w:rsid w:val="00120E82"/>
    <w:rsid w:val="0012126A"/>
    <w:rsid w:val="00121427"/>
    <w:rsid w:val="00121514"/>
    <w:rsid w:val="00121600"/>
    <w:rsid w:val="001218B7"/>
    <w:rsid w:val="00121944"/>
    <w:rsid w:val="00121CC2"/>
    <w:rsid w:val="00121E9B"/>
    <w:rsid w:val="00122024"/>
    <w:rsid w:val="00122046"/>
    <w:rsid w:val="0012207C"/>
    <w:rsid w:val="0012242A"/>
    <w:rsid w:val="00122F9D"/>
    <w:rsid w:val="00123051"/>
    <w:rsid w:val="001232D2"/>
    <w:rsid w:val="00123587"/>
    <w:rsid w:val="00123597"/>
    <w:rsid w:val="001238A0"/>
    <w:rsid w:val="001239BC"/>
    <w:rsid w:val="00123DBE"/>
    <w:rsid w:val="00123F96"/>
    <w:rsid w:val="00124190"/>
    <w:rsid w:val="00124388"/>
    <w:rsid w:val="00124789"/>
    <w:rsid w:val="001247EE"/>
    <w:rsid w:val="001249CA"/>
    <w:rsid w:val="001256E5"/>
    <w:rsid w:val="001256ED"/>
    <w:rsid w:val="00125754"/>
    <w:rsid w:val="001259C1"/>
    <w:rsid w:val="00125F65"/>
    <w:rsid w:val="001260EC"/>
    <w:rsid w:val="00126183"/>
    <w:rsid w:val="001263CC"/>
    <w:rsid w:val="001269B9"/>
    <w:rsid w:val="00126C2F"/>
    <w:rsid w:val="00126E9C"/>
    <w:rsid w:val="0012728F"/>
    <w:rsid w:val="001274BF"/>
    <w:rsid w:val="001277B2"/>
    <w:rsid w:val="00127C96"/>
    <w:rsid w:val="0013058A"/>
    <w:rsid w:val="00131070"/>
    <w:rsid w:val="00131100"/>
    <w:rsid w:val="001311D3"/>
    <w:rsid w:val="001311DD"/>
    <w:rsid w:val="001312E2"/>
    <w:rsid w:val="00131892"/>
    <w:rsid w:val="00131B88"/>
    <w:rsid w:val="00131D05"/>
    <w:rsid w:val="00131E84"/>
    <w:rsid w:val="00131EB2"/>
    <w:rsid w:val="00131ED1"/>
    <w:rsid w:val="001321D2"/>
    <w:rsid w:val="00132222"/>
    <w:rsid w:val="001323E8"/>
    <w:rsid w:val="00132955"/>
    <w:rsid w:val="00132980"/>
    <w:rsid w:val="00132B37"/>
    <w:rsid w:val="00132F57"/>
    <w:rsid w:val="001333FA"/>
    <w:rsid w:val="00133666"/>
    <w:rsid w:val="001337C7"/>
    <w:rsid w:val="00133882"/>
    <w:rsid w:val="00133965"/>
    <w:rsid w:val="001340BB"/>
    <w:rsid w:val="001341BA"/>
    <w:rsid w:val="0013428B"/>
    <w:rsid w:val="00134349"/>
    <w:rsid w:val="001346D4"/>
    <w:rsid w:val="001349CE"/>
    <w:rsid w:val="00134D5A"/>
    <w:rsid w:val="00134D5F"/>
    <w:rsid w:val="00134FF4"/>
    <w:rsid w:val="00135138"/>
    <w:rsid w:val="0013543F"/>
    <w:rsid w:val="0013549D"/>
    <w:rsid w:val="00135511"/>
    <w:rsid w:val="00135601"/>
    <w:rsid w:val="001357F2"/>
    <w:rsid w:val="00135AB7"/>
    <w:rsid w:val="00135B14"/>
    <w:rsid w:val="0013609A"/>
    <w:rsid w:val="001361BF"/>
    <w:rsid w:val="001362BB"/>
    <w:rsid w:val="0013657B"/>
    <w:rsid w:val="00136A5E"/>
    <w:rsid w:val="00136A65"/>
    <w:rsid w:val="00136AE7"/>
    <w:rsid w:val="00136C9C"/>
    <w:rsid w:val="00136F2B"/>
    <w:rsid w:val="00137083"/>
    <w:rsid w:val="0013717D"/>
    <w:rsid w:val="00137794"/>
    <w:rsid w:val="0013796D"/>
    <w:rsid w:val="001379CE"/>
    <w:rsid w:val="00137B1D"/>
    <w:rsid w:val="00137C56"/>
    <w:rsid w:val="00137CA2"/>
    <w:rsid w:val="00137ED4"/>
    <w:rsid w:val="001400CC"/>
    <w:rsid w:val="001401E0"/>
    <w:rsid w:val="00140292"/>
    <w:rsid w:val="00140307"/>
    <w:rsid w:val="00140407"/>
    <w:rsid w:val="00140432"/>
    <w:rsid w:val="00140FA4"/>
    <w:rsid w:val="0014121B"/>
    <w:rsid w:val="00141481"/>
    <w:rsid w:val="00141532"/>
    <w:rsid w:val="001416CF"/>
    <w:rsid w:val="0014179D"/>
    <w:rsid w:val="00141A20"/>
    <w:rsid w:val="00141B5E"/>
    <w:rsid w:val="00141C03"/>
    <w:rsid w:val="00141C24"/>
    <w:rsid w:val="00141CDE"/>
    <w:rsid w:val="00141D2E"/>
    <w:rsid w:val="00141E70"/>
    <w:rsid w:val="00141E93"/>
    <w:rsid w:val="00141FA7"/>
    <w:rsid w:val="0014213E"/>
    <w:rsid w:val="001422FE"/>
    <w:rsid w:val="00142359"/>
    <w:rsid w:val="0014260D"/>
    <w:rsid w:val="001427D0"/>
    <w:rsid w:val="0014286A"/>
    <w:rsid w:val="00142B35"/>
    <w:rsid w:val="00142C71"/>
    <w:rsid w:val="00142CC6"/>
    <w:rsid w:val="00142D37"/>
    <w:rsid w:val="0014336D"/>
    <w:rsid w:val="00143466"/>
    <w:rsid w:val="001435C0"/>
    <w:rsid w:val="00143F40"/>
    <w:rsid w:val="001440C3"/>
    <w:rsid w:val="0014443D"/>
    <w:rsid w:val="00144522"/>
    <w:rsid w:val="00144826"/>
    <w:rsid w:val="00144899"/>
    <w:rsid w:val="00144AF2"/>
    <w:rsid w:val="00144D9E"/>
    <w:rsid w:val="0014517B"/>
    <w:rsid w:val="0014538C"/>
    <w:rsid w:val="00145745"/>
    <w:rsid w:val="001457A1"/>
    <w:rsid w:val="00145891"/>
    <w:rsid w:val="00145A4F"/>
    <w:rsid w:val="00145CB3"/>
    <w:rsid w:val="00145ED3"/>
    <w:rsid w:val="00145FA3"/>
    <w:rsid w:val="0014627E"/>
    <w:rsid w:val="00146A03"/>
    <w:rsid w:val="00147244"/>
    <w:rsid w:val="0014738E"/>
    <w:rsid w:val="00147562"/>
    <w:rsid w:val="001476E8"/>
    <w:rsid w:val="00147A7F"/>
    <w:rsid w:val="00147EF4"/>
    <w:rsid w:val="00150273"/>
    <w:rsid w:val="00150297"/>
    <w:rsid w:val="0015076F"/>
    <w:rsid w:val="00150B8B"/>
    <w:rsid w:val="00151164"/>
    <w:rsid w:val="001511C0"/>
    <w:rsid w:val="001512B8"/>
    <w:rsid w:val="001515C6"/>
    <w:rsid w:val="00151A4D"/>
    <w:rsid w:val="00151CA8"/>
    <w:rsid w:val="00151CFE"/>
    <w:rsid w:val="00151D6B"/>
    <w:rsid w:val="00151DFA"/>
    <w:rsid w:val="00151EF5"/>
    <w:rsid w:val="00152657"/>
    <w:rsid w:val="00152809"/>
    <w:rsid w:val="00152C40"/>
    <w:rsid w:val="00152C5E"/>
    <w:rsid w:val="00152C72"/>
    <w:rsid w:val="00152DD3"/>
    <w:rsid w:val="00152E00"/>
    <w:rsid w:val="00153025"/>
    <w:rsid w:val="0015302C"/>
    <w:rsid w:val="00153123"/>
    <w:rsid w:val="001534AF"/>
    <w:rsid w:val="001536C7"/>
    <w:rsid w:val="001539D5"/>
    <w:rsid w:val="00153E26"/>
    <w:rsid w:val="00153E63"/>
    <w:rsid w:val="00153E7A"/>
    <w:rsid w:val="00153EA9"/>
    <w:rsid w:val="001540E7"/>
    <w:rsid w:val="001541C3"/>
    <w:rsid w:val="00154373"/>
    <w:rsid w:val="001544E3"/>
    <w:rsid w:val="0015451C"/>
    <w:rsid w:val="001546C2"/>
    <w:rsid w:val="00154776"/>
    <w:rsid w:val="00154F1B"/>
    <w:rsid w:val="001550B0"/>
    <w:rsid w:val="00155180"/>
    <w:rsid w:val="00155368"/>
    <w:rsid w:val="00155479"/>
    <w:rsid w:val="00155582"/>
    <w:rsid w:val="001556B5"/>
    <w:rsid w:val="001557BD"/>
    <w:rsid w:val="001558B5"/>
    <w:rsid w:val="00155AF9"/>
    <w:rsid w:val="0015603C"/>
    <w:rsid w:val="00156307"/>
    <w:rsid w:val="00156401"/>
    <w:rsid w:val="00156582"/>
    <w:rsid w:val="001568B4"/>
    <w:rsid w:val="00156A90"/>
    <w:rsid w:val="00156AA3"/>
    <w:rsid w:val="001573FD"/>
    <w:rsid w:val="00157785"/>
    <w:rsid w:val="00157BA9"/>
    <w:rsid w:val="00157C97"/>
    <w:rsid w:val="00157FD7"/>
    <w:rsid w:val="00157FED"/>
    <w:rsid w:val="001602B6"/>
    <w:rsid w:val="0016031D"/>
    <w:rsid w:val="001603C8"/>
    <w:rsid w:val="001604BB"/>
    <w:rsid w:val="00160722"/>
    <w:rsid w:val="00160769"/>
    <w:rsid w:val="00160821"/>
    <w:rsid w:val="0016098E"/>
    <w:rsid w:val="00160D47"/>
    <w:rsid w:val="00160D48"/>
    <w:rsid w:val="00160D8C"/>
    <w:rsid w:val="00160DE8"/>
    <w:rsid w:val="00161423"/>
    <w:rsid w:val="0016178C"/>
    <w:rsid w:val="00161AC9"/>
    <w:rsid w:val="00161B13"/>
    <w:rsid w:val="00161BE4"/>
    <w:rsid w:val="00161C6E"/>
    <w:rsid w:val="00161D36"/>
    <w:rsid w:val="00161D5F"/>
    <w:rsid w:val="001623F3"/>
    <w:rsid w:val="00162451"/>
    <w:rsid w:val="0016247E"/>
    <w:rsid w:val="0016267F"/>
    <w:rsid w:val="00162707"/>
    <w:rsid w:val="00162A2F"/>
    <w:rsid w:val="00162E95"/>
    <w:rsid w:val="00162FD4"/>
    <w:rsid w:val="00163160"/>
    <w:rsid w:val="00163400"/>
    <w:rsid w:val="001635DF"/>
    <w:rsid w:val="00163745"/>
    <w:rsid w:val="0016377F"/>
    <w:rsid w:val="00163ABD"/>
    <w:rsid w:val="00163B20"/>
    <w:rsid w:val="00163C9F"/>
    <w:rsid w:val="00163FB1"/>
    <w:rsid w:val="00164888"/>
    <w:rsid w:val="001648B1"/>
    <w:rsid w:val="00164BF3"/>
    <w:rsid w:val="00164CD1"/>
    <w:rsid w:val="00164DF6"/>
    <w:rsid w:val="00164E67"/>
    <w:rsid w:val="00164FA7"/>
    <w:rsid w:val="00165516"/>
    <w:rsid w:val="00165687"/>
    <w:rsid w:val="001657B2"/>
    <w:rsid w:val="00165A2C"/>
    <w:rsid w:val="00165A8F"/>
    <w:rsid w:val="00165AA5"/>
    <w:rsid w:val="00165AFC"/>
    <w:rsid w:val="00165BD3"/>
    <w:rsid w:val="00165C41"/>
    <w:rsid w:val="00166027"/>
    <w:rsid w:val="001663F3"/>
    <w:rsid w:val="0016662B"/>
    <w:rsid w:val="0016759C"/>
    <w:rsid w:val="00167728"/>
    <w:rsid w:val="001679E9"/>
    <w:rsid w:val="00167D5D"/>
    <w:rsid w:val="00167EB5"/>
    <w:rsid w:val="00167ED8"/>
    <w:rsid w:val="00167F2B"/>
    <w:rsid w:val="001700ED"/>
    <w:rsid w:val="00170269"/>
    <w:rsid w:val="001703B4"/>
    <w:rsid w:val="0017045E"/>
    <w:rsid w:val="00170470"/>
    <w:rsid w:val="00170693"/>
    <w:rsid w:val="001707ED"/>
    <w:rsid w:val="00170AD9"/>
    <w:rsid w:val="00170EB5"/>
    <w:rsid w:val="0017108A"/>
    <w:rsid w:val="001711B1"/>
    <w:rsid w:val="0017125F"/>
    <w:rsid w:val="0017126C"/>
    <w:rsid w:val="00171361"/>
    <w:rsid w:val="0017148A"/>
    <w:rsid w:val="001717D4"/>
    <w:rsid w:val="001717E0"/>
    <w:rsid w:val="00171892"/>
    <w:rsid w:val="001719AF"/>
    <w:rsid w:val="00171A79"/>
    <w:rsid w:val="00171C78"/>
    <w:rsid w:val="00171DA8"/>
    <w:rsid w:val="00172074"/>
    <w:rsid w:val="001721F1"/>
    <w:rsid w:val="001723DF"/>
    <w:rsid w:val="00172546"/>
    <w:rsid w:val="00172C9C"/>
    <w:rsid w:val="00173059"/>
    <w:rsid w:val="0017348A"/>
    <w:rsid w:val="00173734"/>
    <w:rsid w:val="00173AB4"/>
    <w:rsid w:val="00174060"/>
    <w:rsid w:val="00174161"/>
    <w:rsid w:val="001741A3"/>
    <w:rsid w:val="001747A5"/>
    <w:rsid w:val="001748D3"/>
    <w:rsid w:val="00174BF5"/>
    <w:rsid w:val="00174E19"/>
    <w:rsid w:val="001751A8"/>
    <w:rsid w:val="00175320"/>
    <w:rsid w:val="001757CF"/>
    <w:rsid w:val="00175A22"/>
    <w:rsid w:val="00175AF6"/>
    <w:rsid w:val="00175D15"/>
    <w:rsid w:val="00175DB6"/>
    <w:rsid w:val="00175E89"/>
    <w:rsid w:val="00175EF6"/>
    <w:rsid w:val="00175F1A"/>
    <w:rsid w:val="00176111"/>
    <w:rsid w:val="001762B7"/>
    <w:rsid w:val="0017635F"/>
    <w:rsid w:val="00176381"/>
    <w:rsid w:val="001763C4"/>
    <w:rsid w:val="00176764"/>
    <w:rsid w:val="0017699E"/>
    <w:rsid w:val="00177273"/>
    <w:rsid w:val="001773DA"/>
    <w:rsid w:val="0017765D"/>
    <w:rsid w:val="00177EC1"/>
    <w:rsid w:val="00180548"/>
    <w:rsid w:val="00180602"/>
    <w:rsid w:val="0018075B"/>
    <w:rsid w:val="00181277"/>
    <w:rsid w:val="001816AD"/>
    <w:rsid w:val="0018196B"/>
    <w:rsid w:val="00181ADD"/>
    <w:rsid w:val="00181E44"/>
    <w:rsid w:val="001820CF"/>
    <w:rsid w:val="001823A5"/>
    <w:rsid w:val="00182698"/>
    <w:rsid w:val="00182BD0"/>
    <w:rsid w:val="00182D71"/>
    <w:rsid w:val="001833DA"/>
    <w:rsid w:val="00183432"/>
    <w:rsid w:val="00183729"/>
    <w:rsid w:val="00183734"/>
    <w:rsid w:val="00183868"/>
    <w:rsid w:val="00183C0E"/>
    <w:rsid w:val="00184192"/>
    <w:rsid w:val="0018422D"/>
    <w:rsid w:val="00184549"/>
    <w:rsid w:val="00184715"/>
    <w:rsid w:val="00184ACD"/>
    <w:rsid w:val="00184B71"/>
    <w:rsid w:val="00184D2E"/>
    <w:rsid w:val="00184D36"/>
    <w:rsid w:val="00184E19"/>
    <w:rsid w:val="001852AF"/>
    <w:rsid w:val="001854C0"/>
    <w:rsid w:val="0018561C"/>
    <w:rsid w:val="0018563D"/>
    <w:rsid w:val="00185652"/>
    <w:rsid w:val="0018581E"/>
    <w:rsid w:val="001858B2"/>
    <w:rsid w:val="00185B94"/>
    <w:rsid w:val="00185FDB"/>
    <w:rsid w:val="0018681D"/>
    <w:rsid w:val="00186826"/>
    <w:rsid w:val="001869CB"/>
    <w:rsid w:val="00186E89"/>
    <w:rsid w:val="00187044"/>
    <w:rsid w:val="00187423"/>
    <w:rsid w:val="00187649"/>
    <w:rsid w:val="001878F0"/>
    <w:rsid w:val="00187D67"/>
    <w:rsid w:val="00187F41"/>
    <w:rsid w:val="001900FC"/>
    <w:rsid w:val="0019056B"/>
    <w:rsid w:val="00190ACB"/>
    <w:rsid w:val="00190CF2"/>
    <w:rsid w:val="001913B8"/>
    <w:rsid w:val="00191564"/>
    <w:rsid w:val="00191940"/>
    <w:rsid w:val="00191B7A"/>
    <w:rsid w:val="00192002"/>
    <w:rsid w:val="001921AD"/>
    <w:rsid w:val="001921AF"/>
    <w:rsid w:val="001922DF"/>
    <w:rsid w:val="001924FB"/>
    <w:rsid w:val="00192720"/>
    <w:rsid w:val="00192F0E"/>
    <w:rsid w:val="00192F3E"/>
    <w:rsid w:val="00192F85"/>
    <w:rsid w:val="00193225"/>
    <w:rsid w:val="00193337"/>
    <w:rsid w:val="0019368A"/>
    <w:rsid w:val="00193719"/>
    <w:rsid w:val="00193725"/>
    <w:rsid w:val="00193781"/>
    <w:rsid w:val="001938EE"/>
    <w:rsid w:val="00193939"/>
    <w:rsid w:val="00193B45"/>
    <w:rsid w:val="00193BFA"/>
    <w:rsid w:val="00193C37"/>
    <w:rsid w:val="00193E0C"/>
    <w:rsid w:val="001947E9"/>
    <w:rsid w:val="001949BC"/>
    <w:rsid w:val="00194D35"/>
    <w:rsid w:val="00194D7B"/>
    <w:rsid w:val="00194DD2"/>
    <w:rsid w:val="00195072"/>
    <w:rsid w:val="00195204"/>
    <w:rsid w:val="00195304"/>
    <w:rsid w:val="0019542A"/>
    <w:rsid w:val="00195459"/>
    <w:rsid w:val="001956C8"/>
    <w:rsid w:val="00195B1F"/>
    <w:rsid w:val="00195BE3"/>
    <w:rsid w:val="00195CA0"/>
    <w:rsid w:val="00195D9F"/>
    <w:rsid w:val="00195DC1"/>
    <w:rsid w:val="00195F5A"/>
    <w:rsid w:val="00196228"/>
    <w:rsid w:val="0019640C"/>
    <w:rsid w:val="001969E9"/>
    <w:rsid w:val="00196CBF"/>
    <w:rsid w:val="001971BD"/>
    <w:rsid w:val="001972D7"/>
    <w:rsid w:val="00197370"/>
    <w:rsid w:val="0019739F"/>
    <w:rsid w:val="00197591"/>
    <w:rsid w:val="00197683"/>
    <w:rsid w:val="001978B7"/>
    <w:rsid w:val="001978E1"/>
    <w:rsid w:val="00197A1B"/>
    <w:rsid w:val="00197AB3"/>
    <w:rsid w:val="00197D91"/>
    <w:rsid w:val="00197DCE"/>
    <w:rsid w:val="00197EE5"/>
    <w:rsid w:val="00197F41"/>
    <w:rsid w:val="001A0112"/>
    <w:rsid w:val="001A0295"/>
    <w:rsid w:val="001A03FD"/>
    <w:rsid w:val="001A0835"/>
    <w:rsid w:val="001A0B75"/>
    <w:rsid w:val="001A0C46"/>
    <w:rsid w:val="001A0D05"/>
    <w:rsid w:val="001A100C"/>
    <w:rsid w:val="001A144E"/>
    <w:rsid w:val="001A17B5"/>
    <w:rsid w:val="001A1815"/>
    <w:rsid w:val="001A1C31"/>
    <w:rsid w:val="001A1DBC"/>
    <w:rsid w:val="001A1EDF"/>
    <w:rsid w:val="001A289A"/>
    <w:rsid w:val="001A28B2"/>
    <w:rsid w:val="001A2ACE"/>
    <w:rsid w:val="001A304A"/>
    <w:rsid w:val="001A3186"/>
    <w:rsid w:val="001A3199"/>
    <w:rsid w:val="001A3942"/>
    <w:rsid w:val="001A3B7C"/>
    <w:rsid w:val="001A3D78"/>
    <w:rsid w:val="001A42C7"/>
    <w:rsid w:val="001A442F"/>
    <w:rsid w:val="001A44BB"/>
    <w:rsid w:val="001A4825"/>
    <w:rsid w:val="001A485D"/>
    <w:rsid w:val="001A4BCD"/>
    <w:rsid w:val="001A4CC7"/>
    <w:rsid w:val="001A4F35"/>
    <w:rsid w:val="001A5250"/>
    <w:rsid w:val="001A569D"/>
    <w:rsid w:val="001A5E35"/>
    <w:rsid w:val="001A5F2C"/>
    <w:rsid w:val="001A6004"/>
    <w:rsid w:val="001A6085"/>
    <w:rsid w:val="001A610D"/>
    <w:rsid w:val="001A627E"/>
    <w:rsid w:val="001A637E"/>
    <w:rsid w:val="001A64A2"/>
    <w:rsid w:val="001A66CE"/>
    <w:rsid w:val="001A69C1"/>
    <w:rsid w:val="001A6BB5"/>
    <w:rsid w:val="001A6EC0"/>
    <w:rsid w:val="001A6EE5"/>
    <w:rsid w:val="001A7003"/>
    <w:rsid w:val="001A74B6"/>
    <w:rsid w:val="001A79FD"/>
    <w:rsid w:val="001A7B2C"/>
    <w:rsid w:val="001A7C18"/>
    <w:rsid w:val="001A7C47"/>
    <w:rsid w:val="001B0538"/>
    <w:rsid w:val="001B087C"/>
    <w:rsid w:val="001B1480"/>
    <w:rsid w:val="001B15BE"/>
    <w:rsid w:val="001B19C2"/>
    <w:rsid w:val="001B1BE6"/>
    <w:rsid w:val="001B1C91"/>
    <w:rsid w:val="001B1D08"/>
    <w:rsid w:val="001B1EC7"/>
    <w:rsid w:val="001B1EF5"/>
    <w:rsid w:val="001B1EFC"/>
    <w:rsid w:val="001B1F28"/>
    <w:rsid w:val="001B21E9"/>
    <w:rsid w:val="001B2201"/>
    <w:rsid w:val="001B2291"/>
    <w:rsid w:val="001B24DE"/>
    <w:rsid w:val="001B2703"/>
    <w:rsid w:val="001B2937"/>
    <w:rsid w:val="001B2E5F"/>
    <w:rsid w:val="001B2F45"/>
    <w:rsid w:val="001B30EA"/>
    <w:rsid w:val="001B329C"/>
    <w:rsid w:val="001B3387"/>
    <w:rsid w:val="001B36EE"/>
    <w:rsid w:val="001B37F0"/>
    <w:rsid w:val="001B37F6"/>
    <w:rsid w:val="001B3812"/>
    <w:rsid w:val="001B3F9B"/>
    <w:rsid w:val="001B404F"/>
    <w:rsid w:val="001B407C"/>
    <w:rsid w:val="001B4104"/>
    <w:rsid w:val="001B4305"/>
    <w:rsid w:val="001B431E"/>
    <w:rsid w:val="001B461B"/>
    <w:rsid w:val="001B46D9"/>
    <w:rsid w:val="001B48CA"/>
    <w:rsid w:val="001B49E6"/>
    <w:rsid w:val="001B4C12"/>
    <w:rsid w:val="001B4CA2"/>
    <w:rsid w:val="001B4F5D"/>
    <w:rsid w:val="001B4FB2"/>
    <w:rsid w:val="001B5725"/>
    <w:rsid w:val="001B5B7F"/>
    <w:rsid w:val="001B5F0C"/>
    <w:rsid w:val="001B5FAE"/>
    <w:rsid w:val="001B602F"/>
    <w:rsid w:val="001B6140"/>
    <w:rsid w:val="001B61BF"/>
    <w:rsid w:val="001B61EB"/>
    <w:rsid w:val="001B662B"/>
    <w:rsid w:val="001B6858"/>
    <w:rsid w:val="001B6DC0"/>
    <w:rsid w:val="001B7567"/>
    <w:rsid w:val="001B7580"/>
    <w:rsid w:val="001B7609"/>
    <w:rsid w:val="001B764F"/>
    <w:rsid w:val="001B7900"/>
    <w:rsid w:val="001B7955"/>
    <w:rsid w:val="001B79E7"/>
    <w:rsid w:val="001B7B66"/>
    <w:rsid w:val="001B7B73"/>
    <w:rsid w:val="001B7C18"/>
    <w:rsid w:val="001B7CF8"/>
    <w:rsid w:val="001B7D4C"/>
    <w:rsid w:val="001B7E1F"/>
    <w:rsid w:val="001C00AA"/>
    <w:rsid w:val="001C01B9"/>
    <w:rsid w:val="001C069E"/>
    <w:rsid w:val="001C0884"/>
    <w:rsid w:val="001C0A58"/>
    <w:rsid w:val="001C0CE9"/>
    <w:rsid w:val="001C0FAD"/>
    <w:rsid w:val="001C0FFF"/>
    <w:rsid w:val="001C1408"/>
    <w:rsid w:val="001C1415"/>
    <w:rsid w:val="001C17D2"/>
    <w:rsid w:val="001C1C5B"/>
    <w:rsid w:val="001C1E81"/>
    <w:rsid w:val="001C1EC6"/>
    <w:rsid w:val="001C206E"/>
    <w:rsid w:val="001C20B9"/>
    <w:rsid w:val="001C2454"/>
    <w:rsid w:val="001C246C"/>
    <w:rsid w:val="001C24AA"/>
    <w:rsid w:val="001C24EF"/>
    <w:rsid w:val="001C28A3"/>
    <w:rsid w:val="001C2912"/>
    <w:rsid w:val="001C2C00"/>
    <w:rsid w:val="001C2CE9"/>
    <w:rsid w:val="001C2D50"/>
    <w:rsid w:val="001C2DA6"/>
    <w:rsid w:val="001C3357"/>
    <w:rsid w:val="001C34BC"/>
    <w:rsid w:val="001C351A"/>
    <w:rsid w:val="001C367A"/>
    <w:rsid w:val="001C3699"/>
    <w:rsid w:val="001C3811"/>
    <w:rsid w:val="001C3B09"/>
    <w:rsid w:val="001C3BBD"/>
    <w:rsid w:val="001C3EB7"/>
    <w:rsid w:val="001C42A8"/>
    <w:rsid w:val="001C4325"/>
    <w:rsid w:val="001C461C"/>
    <w:rsid w:val="001C46BF"/>
    <w:rsid w:val="001C4843"/>
    <w:rsid w:val="001C4844"/>
    <w:rsid w:val="001C4C63"/>
    <w:rsid w:val="001C4ECB"/>
    <w:rsid w:val="001C4F5E"/>
    <w:rsid w:val="001C50F2"/>
    <w:rsid w:val="001C5175"/>
    <w:rsid w:val="001C5310"/>
    <w:rsid w:val="001C5B21"/>
    <w:rsid w:val="001C5E45"/>
    <w:rsid w:val="001C5E6C"/>
    <w:rsid w:val="001C5F32"/>
    <w:rsid w:val="001C6528"/>
    <w:rsid w:val="001C69D8"/>
    <w:rsid w:val="001C6B2D"/>
    <w:rsid w:val="001C6BAD"/>
    <w:rsid w:val="001C6FE6"/>
    <w:rsid w:val="001C713D"/>
    <w:rsid w:val="001C728F"/>
    <w:rsid w:val="001C74C6"/>
    <w:rsid w:val="001C7884"/>
    <w:rsid w:val="001C7CC0"/>
    <w:rsid w:val="001C7D4C"/>
    <w:rsid w:val="001D03C4"/>
    <w:rsid w:val="001D052F"/>
    <w:rsid w:val="001D0CAD"/>
    <w:rsid w:val="001D0EFA"/>
    <w:rsid w:val="001D1024"/>
    <w:rsid w:val="001D1042"/>
    <w:rsid w:val="001D13A9"/>
    <w:rsid w:val="001D13B0"/>
    <w:rsid w:val="001D1889"/>
    <w:rsid w:val="001D1DD5"/>
    <w:rsid w:val="001D2044"/>
    <w:rsid w:val="001D2160"/>
    <w:rsid w:val="001D21AD"/>
    <w:rsid w:val="001D2458"/>
    <w:rsid w:val="001D24ED"/>
    <w:rsid w:val="001D2770"/>
    <w:rsid w:val="001D2FEC"/>
    <w:rsid w:val="001D30A0"/>
    <w:rsid w:val="001D3109"/>
    <w:rsid w:val="001D346C"/>
    <w:rsid w:val="001D38AB"/>
    <w:rsid w:val="001D3BB3"/>
    <w:rsid w:val="001D3BB8"/>
    <w:rsid w:val="001D4031"/>
    <w:rsid w:val="001D44EC"/>
    <w:rsid w:val="001D46E0"/>
    <w:rsid w:val="001D47FA"/>
    <w:rsid w:val="001D4B0A"/>
    <w:rsid w:val="001D4C0E"/>
    <w:rsid w:val="001D51FF"/>
    <w:rsid w:val="001D522E"/>
    <w:rsid w:val="001D549E"/>
    <w:rsid w:val="001D5D99"/>
    <w:rsid w:val="001D610E"/>
    <w:rsid w:val="001D6132"/>
    <w:rsid w:val="001D65E4"/>
    <w:rsid w:val="001D6A54"/>
    <w:rsid w:val="001D6E27"/>
    <w:rsid w:val="001D70F4"/>
    <w:rsid w:val="001D721E"/>
    <w:rsid w:val="001D735D"/>
    <w:rsid w:val="001D73E2"/>
    <w:rsid w:val="001D794F"/>
    <w:rsid w:val="001D7C08"/>
    <w:rsid w:val="001D7CAC"/>
    <w:rsid w:val="001D7D1A"/>
    <w:rsid w:val="001D7F35"/>
    <w:rsid w:val="001E04AD"/>
    <w:rsid w:val="001E06E2"/>
    <w:rsid w:val="001E0817"/>
    <w:rsid w:val="001E0976"/>
    <w:rsid w:val="001E0CE4"/>
    <w:rsid w:val="001E0CF8"/>
    <w:rsid w:val="001E0E90"/>
    <w:rsid w:val="001E10E6"/>
    <w:rsid w:val="001E1156"/>
    <w:rsid w:val="001E131C"/>
    <w:rsid w:val="001E131E"/>
    <w:rsid w:val="001E152F"/>
    <w:rsid w:val="001E17E0"/>
    <w:rsid w:val="001E1925"/>
    <w:rsid w:val="001E1C32"/>
    <w:rsid w:val="001E2034"/>
    <w:rsid w:val="001E2612"/>
    <w:rsid w:val="001E266D"/>
    <w:rsid w:val="001E2E5D"/>
    <w:rsid w:val="001E341E"/>
    <w:rsid w:val="001E35E8"/>
    <w:rsid w:val="001E3890"/>
    <w:rsid w:val="001E39A2"/>
    <w:rsid w:val="001E39C3"/>
    <w:rsid w:val="001E39EA"/>
    <w:rsid w:val="001E3F22"/>
    <w:rsid w:val="001E3F31"/>
    <w:rsid w:val="001E4136"/>
    <w:rsid w:val="001E4733"/>
    <w:rsid w:val="001E4F57"/>
    <w:rsid w:val="001E4FB5"/>
    <w:rsid w:val="001E561D"/>
    <w:rsid w:val="001E56F2"/>
    <w:rsid w:val="001E5A36"/>
    <w:rsid w:val="001E5C77"/>
    <w:rsid w:val="001E5CF6"/>
    <w:rsid w:val="001E5EFA"/>
    <w:rsid w:val="001E5F5B"/>
    <w:rsid w:val="001E5FA9"/>
    <w:rsid w:val="001E6365"/>
    <w:rsid w:val="001E6474"/>
    <w:rsid w:val="001E6768"/>
    <w:rsid w:val="001E67D0"/>
    <w:rsid w:val="001E698E"/>
    <w:rsid w:val="001E6A7B"/>
    <w:rsid w:val="001E6AE1"/>
    <w:rsid w:val="001E6B21"/>
    <w:rsid w:val="001E715E"/>
    <w:rsid w:val="001E7585"/>
    <w:rsid w:val="001E7747"/>
    <w:rsid w:val="001E7A88"/>
    <w:rsid w:val="001E7E8A"/>
    <w:rsid w:val="001E7EF8"/>
    <w:rsid w:val="001F0414"/>
    <w:rsid w:val="001F0B07"/>
    <w:rsid w:val="001F0D6E"/>
    <w:rsid w:val="001F100C"/>
    <w:rsid w:val="001F10BC"/>
    <w:rsid w:val="001F134A"/>
    <w:rsid w:val="001F160F"/>
    <w:rsid w:val="001F178D"/>
    <w:rsid w:val="001F1815"/>
    <w:rsid w:val="001F1833"/>
    <w:rsid w:val="001F18CF"/>
    <w:rsid w:val="001F1C27"/>
    <w:rsid w:val="001F1EF5"/>
    <w:rsid w:val="001F21C6"/>
    <w:rsid w:val="001F2343"/>
    <w:rsid w:val="001F248C"/>
    <w:rsid w:val="001F2725"/>
    <w:rsid w:val="001F2829"/>
    <w:rsid w:val="001F2AD7"/>
    <w:rsid w:val="001F2CC1"/>
    <w:rsid w:val="001F2E68"/>
    <w:rsid w:val="001F2ECD"/>
    <w:rsid w:val="001F337E"/>
    <w:rsid w:val="001F3A76"/>
    <w:rsid w:val="001F3B11"/>
    <w:rsid w:val="001F3C87"/>
    <w:rsid w:val="001F3EF5"/>
    <w:rsid w:val="001F4063"/>
    <w:rsid w:val="001F40BE"/>
    <w:rsid w:val="001F410F"/>
    <w:rsid w:val="001F42C3"/>
    <w:rsid w:val="001F4754"/>
    <w:rsid w:val="001F4A45"/>
    <w:rsid w:val="001F4BAB"/>
    <w:rsid w:val="001F5104"/>
    <w:rsid w:val="001F568E"/>
    <w:rsid w:val="001F58EB"/>
    <w:rsid w:val="001F591E"/>
    <w:rsid w:val="001F5C19"/>
    <w:rsid w:val="001F5C3D"/>
    <w:rsid w:val="001F5C80"/>
    <w:rsid w:val="001F5CF2"/>
    <w:rsid w:val="001F5FAC"/>
    <w:rsid w:val="001F606D"/>
    <w:rsid w:val="001F624B"/>
    <w:rsid w:val="001F6556"/>
    <w:rsid w:val="001F67FF"/>
    <w:rsid w:val="001F680F"/>
    <w:rsid w:val="001F688A"/>
    <w:rsid w:val="001F6DAD"/>
    <w:rsid w:val="001F7611"/>
    <w:rsid w:val="001F7783"/>
    <w:rsid w:val="001F779F"/>
    <w:rsid w:val="001F792F"/>
    <w:rsid w:val="001F7C35"/>
    <w:rsid w:val="001F7CA1"/>
    <w:rsid w:val="001F7E29"/>
    <w:rsid w:val="00200135"/>
    <w:rsid w:val="00200278"/>
    <w:rsid w:val="002002B3"/>
    <w:rsid w:val="002003EA"/>
    <w:rsid w:val="002003F9"/>
    <w:rsid w:val="00200787"/>
    <w:rsid w:val="00200861"/>
    <w:rsid w:val="00200943"/>
    <w:rsid w:val="00200A34"/>
    <w:rsid w:val="00200A47"/>
    <w:rsid w:val="00200B17"/>
    <w:rsid w:val="00200CB6"/>
    <w:rsid w:val="00200EDE"/>
    <w:rsid w:val="002011EF"/>
    <w:rsid w:val="00201259"/>
    <w:rsid w:val="00201484"/>
    <w:rsid w:val="002014D4"/>
    <w:rsid w:val="0020157D"/>
    <w:rsid w:val="002016B6"/>
    <w:rsid w:val="002016EA"/>
    <w:rsid w:val="00201A8D"/>
    <w:rsid w:val="00201B1C"/>
    <w:rsid w:val="00201CBC"/>
    <w:rsid w:val="00201CF8"/>
    <w:rsid w:val="0020211C"/>
    <w:rsid w:val="0020237F"/>
    <w:rsid w:val="0020239E"/>
    <w:rsid w:val="0020284E"/>
    <w:rsid w:val="00202B12"/>
    <w:rsid w:val="00202C13"/>
    <w:rsid w:val="00202E9D"/>
    <w:rsid w:val="0020308D"/>
    <w:rsid w:val="002037DA"/>
    <w:rsid w:val="002037FE"/>
    <w:rsid w:val="00203B9F"/>
    <w:rsid w:val="00203E66"/>
    <w:rsid w:val="00204641"/>
    <w:rsid w:val="0020485B"/>
    <w:rsid w:val="00204BA9"/>
    <w:rsid w:val="00204CF6"/>
    <w:rsid w:val="00204E6B"/>
    <w:rsid w:val="00204E7A"/>
    <w:rsid w:val="00204EA3"/>
    <w:rsid w:val="0020504D"/>
    <w:rsid w:val="0020521F"/>
    <w:rsid w:val="0020537B"/>
    <w:rsid w:val="00205C5D"/>
    <w:rsid w:val="00205F14"/>
    <w:rsid w:val="002061AC"/>
    <w:rsid w:val="002061D3"/>
    <w:rsid w:val="00206676"/>
    <w:rsid w:val="0020690E"/>
    <w:rsid w:val="00206A7A"/>
    <w:rsid w:val="00206A95"/>
    <w:rsid w:val="00206B9D"/>
    <w:rsid w:val="00206DEC"/>
    <w:rsid w:val="00206F44"/>
    <w:rsid w:val="0020711E"/>
    <w:rsid w:val="00207168"/>
    <w:rsid w:val="00207211"/>
    <w:rsid w:val="00207462"/>
    <w:rsid w:val="0020782B"/>
    <w:rsid w:val="00207982"/>
    <w:rsid w:val="00207AE5"/>
    <w:rsid w:val="00207CA3"/>
    <w:rsid w:val="00207F34"/>
    <w:rsid w:val="00210450"/>
    <w:rsid w:val="0021071C"/>
    <w:rsid w:val="002107ED"/>
    <w:rsid w:val="002109F8"/>
    <w:rsid w:val="00210A68"/>
    <w:rsid w:val="00210C13"/>
    <w:rsid w:val="00210DC2"/>
    <w:rsid w:val="0021110A"/>
    <w:rsid w:val="00211165"/>
    <w:rsid w:val="00211716"/>
    <w:rsid w:val="00211915"/>
    <w:rsid w:val="00211AC7"/>
    <w:rsid w:val="00211C3D"/>
    <w:rsid w:val="00212214"/>
    <w:rsid w:val="00212331"/>
    <w:rsid w:val="0021269B"/>
    <w:rsid w:val="00212722"/>
    <w:rsid w:val="0021275A"/>
    <w:rsid w:val="00212867"/>
    <w:rsid w:val="0021287D"/>
    <w:rsid w:val="00212A2E"/>
    <w:rsid w:val="00212ACE"/>
    <w:rsid w:val="0021327E"/>
    <w:rsid w:val="0021332D"/>
    <w:rsid w:val="002134EA"/>
    <w:rsid w:val="00213B00"/>
    <w:rsid w:val="00213B69"/>
    <w:rsid w:val="00214177"/>
    <w:rsid w:val="002141F0"/>
    <w:rsid w:val="0021456A"/>
    <w:rsid w:val="0021470E"/>
    <w:rsid w:val="00214752"/>
    <w:rsid w:val="002147E2"/>
    <w:rsid w:val="00214C30"/>
    <w:rsid w:val="00214CAB"/>
    <w:rsid w:val="00214D38"/>
    <w:rsid w:val="00214F82"/>
    <w:rsid w:val="00215113"/>
    <w:rsid w:val="0021533B"/>
    <w:rsid w:val="00215396"/>
    <w:rsid w:val="00215777"/>
    <w:rsid w:val="002158A9"/>
    <w:rsid w:val="0021590D"/>
    <w:rsid w:val="00215A71"/>
    <w:rsid w:val="002161DD"/>
    <w:rsid w:val="00216243"/>
    <w:rsid w:val="002162DC"/>
    <w:rsid w:val="00216313"/>
    <w:rsid w:val="00217342"/>
    <w:rsid w:val="002175E4"/>
    <w:rsid w:val="00217865"/>
    <w:rsid w:val="0021790A"/>
    <w:rsid w:val="00217980"/>
    <w:rsid w:val="00217ABA"/>
    <w:rsid w:val="00217D59"/>
    <w:rsid w:val="00217DA5"/>
    <w:rsid w:val="00217E26"/>
    <w:rsid w:val="00217E90"/>
    <w:rsid w:val="00217EB0"/>
    <w:rsid w:val="00217F39"/>
    <w:rsid w:val="00217FC0"/>
    <w:rsid w:val="00220045"/>
    <w:rsid w:val="002201F7"/>
    <w:rsid w:val="0022036E"/>
    <w:rsid w:val="0022049B"/>
    <w:rsid w:val="00220620"/>
    <w:rsid w:val="0022094B"/>
    <w:rsid w:val="00220B35"/>
    <w:rsid w:val="00220B43"/>
    <w:rsid w:val="00220F6C"/>
    <w:rsid w:val="00220F81"/>
    <w:rsid w:val="00220FDE"/>
    <w:rsid w:val="00221038"/>
    <w:rsid w:val="002213F7"/>
    <w:rsid w:val="00221452"/>
    <w:rsid w:val="0022159F"/>
    <w:rsid w:val="00221BD1"/>
    <w:rsid w:val="00221C17"/>
    <w:rsid w:val="00221DB2"/>
    <w:rsid w:val="00221E32"/>
    <w:rsid w:val="00221EB8"/>
    <w:rsid w:val="00221F0A"/>
    <w:rsid w:val="00222351"/>
    <w:rsid w:val="00222360"/>
    <w:rsid w:val="0022237C"/>
    <w:rsid w:val="00222558"/>
    <w:rsid w:val="002225AB"/>
    <w:rsid w:val="00222634"/>
    <w:rsid w:val="00222999"/>
    <w:rsid w:val="00222B65"/>
    <w:rsid w:val="002231AC"/>
    <w:rsid w:val="00223650"/>
    <w:rsid w:val="00223AEC"/>
    <w:rsid w:val="00223CD5"/>
    <w:rsid w:val="00223F7A"/>
    <w:rsid w:val="00224775"/>
    <w:rsid w:val="00224828"/>
    <w:rsid w:val="00224BB2"/>
    <w:rsid w:val="00224D67"/>
    <w:rsid w:val="00224F33"/>
    <w:rsid w:val="00224FCC"/>
    <w:rsid w:val="002251CA"/>
    <w:rsid w:val="002254D7"/>
    <w:rsid w:val="00225C65"/>
    <w:rsid w:val="00225D4D"/>
    <w:rsid w:val="00225F23"/>
    <w:rsid w:val="002265D8"/>
    <w:rsid w:val="002266ED"/>
    <w:rsid w:val="00226CF7"/>
    <w:rsid w:val="00226FDE"/>
    <w:rsid w:val="002270DF"/>
    <w:rsid w:val="00227207"/>
    <w:rsid w:val="0022736F"/>
    <w:rsid w:val="0022781A"/>
    <w:rsid w:val="00227969"/>
    <w:rsid w:val="00227E99"/>
    <w:rsid w:val="00227FC8"/>
    <w:rsid w:val="00227FEF"/>
    <w:rsid w:val="00230127"/>
    <w:rsid w:val="00230246"/>
    <w:rsid w:val="00230566"/>
    <w:rsid w:val="002305C0"/>
    <w:rsid w:val="002306B3"/>
    <w:rsid w:val="0023097C"/>
    <w:rsid w:val="00230AB4"/>
    <w:rsid w:val="00230D2E"/>
    <w:rsid w:val="00230DF1"/>
    <w:rsid w:val="00230E0B"/>
    <w:rsid w:val="00230F87"/>
    <w:rsid w:val="00230FE6"/>
    <w:rsid w:val="00231076"/>
    <w:rsid w:val="00231259"/>
    <w:rsid w:val="002313C8"/>
    <w:rsid w:val="00231565"/>
    <w:rsid w:val="00231599"/>
    <w:rsid w:val="00231A0C"/>
    <w:rsid w:val="00231AB2"/>
    <w:rsid w:val="00231C4B"/>
    <w:rsid w:val="00231D0D"/>
    <w:rsid w:val="00231FD6"/>
    <w:rsid w:val="0023200A"/>
    <w:rsid w:val="0023259C"/>
    <w:rsid w:val="0023268B"/>
    <w:rsid w:val="002327EF"/>
    <w:rsid w:val="00232A65"/>
    <w:rsid w:val="00232EB9"/>
    <w:rsid w:val="002332E8"/>
    <w:rsid w:val="00233366"/>
    <w:rsid w:val="002335BC"/>
    <w:rsid w:val="002336AA"/>
    <w:rsid w:val="002338AE"/>
    <w:rsid w:val="002339A0"/>
    <w:rsid w:val="00233B3D"/>
    <w:rsid w:val="00233C80"/>
    <w:rsid w:val="00233F08"/>
    <w:rsid w:val="0023412E"/>
    <w:rsid w:val="00234908"/>
    <w:rsid w:val="00234B12"/>
    <w:rsid w:val="00234DEB"/>
    <w:rsid w:val="00234E35"/>
    <w:rsid w:val="002350F1"/>
    <w:rsid w:val="0023559E"/>
    <w:rsid w:val="0023574F"/>
    <w:rsid w:val="0023584F"/>
    <w:rsid w:val="002358C4"/>
    <w:rsid w:val="00235C49"/>
    <w:rsid w:val="00236096"/>
    <w:rsid w:val="002360BF"/>
    <w:rsid w:val="00236854"/>
    <w:rsid w:val="00236BED"/>
    <w:rsid w:val="00236EFF"/>
    <w:rsid w:val="00236F6B"/>
    <w:rsid w:val="00236F74"/>
    <w:rsid w:val="002370B0"/>
    <w:rsid w:val="00237317"/>
    <w:rsid w:val="0023762A"/>
    <w:rsid w:val="00237714"/>
    <w:rsid w:val="002379D6"/>
    <w:rsid w:val="00237AC2"/>
    <w:rsid w:val="00237C1F"/>
    <w:rsid w:val="00237DA6"/>
    <w:rsid w:val="00237EF0"/>
    <w:rsid w:val="00237F70"/>
    <w:rsid w:val="00240218"/>
    <w:rsid w:val="002403EE"/>
    <w:rsid w:val="00240597"/>
    <w:rsid w:val="002408A9"/>
    <w:rsid w:val="00240A2D"/>
    <w:rsid w:val="00240B99"/>
    <w:rsid w:val="00240E83"/>
    <w:rsid w:val="002416B9"/>
    <w:rsid w:val="002417B0"/>
    <w:rsid w:val="00241E92"/>
    <w:rsid w:val="0024228B"/>
    <w:rsid w:val="00242375"/>
    <w:rsid w:val="002423E1"/>
    <w:rsid w:val="002425D6"/>
    <w:rsid w:val="002425F1"/>
    <w:rsid w:val="0024261C"/>
    <w:rsid w:val="002427B6"/>
    <w:rsid w:val="00242813"/>
    <w:rsid w:val="00242AF0"/>
    <w:rsid w:val="00242DE9"/>
    <w:rsid w:val="0024351C"/>
    <w:rsid w:val="00243595"/>
    <w:rsid w:val="00243648"/>
    <w:rsid w:val="00244059"/>
    <w:rsid w:val="00244BCC"/>
    <w:rsid w:val="00244C3C"/>
    <w:rsid w:val="00245896"/>
    <w:rsid w:val="0024595E"/>
    <w:rsid w:val="00245E70"/>
    <w:rsid w:val="002463AB"/>
    <w:rsid w:val="00246565"/>
    <w:rsid w:val="002467C5"/>
    <w:rsid w:val="00246E24"/>
    <w:rsid w:val="00246F52"/>
    <w:rsid w:val="002470A2"/>
    <w:rsid w:val="002471A7"/>
    <w:rsid w:val="0024725B"/>
    <w:rsid w:val="00247304"/>
    <w:rsid w:val="00247353"/>
    <w:rsid w:val="002473E8"/>
    <w:rsid w:val="00247697"/>
    <w:rsid w:val="002476B3"/>
    <w:rsid w:val="0024783F"/>
    <w:rsid w:val="002479B2"/>
    <w:rsid w:val="00247B95"/>
    <w:rsid w:val="00247EBB"/>
    <w:rsid w:val="0025029E"/>
    <w:rsid w:val="00250423"/>
    <w:rsid w:val="00250966"/>
    <w:rsid w:val="00250B4E"/>
    <w:rsid w:val="00250B66"/>
    <w:rsid w:val="00250C83"/>
    <w:rsid w:val="00250EF4"/>
    <w:rsid w:val="0025105F"/>
    <w:rsid w:val="002510CA"/>
    <w:rsid w:val="00251186"/>
    <w:rsid w:val="0025164D"/>
    <w:rsid w:val="00251BB8"/>
    <w:rsid w:val="00251BEC"/>
    <w:rsid w:val="00251E69"/>
    <w:rsid w:val="00251FE1"/>
    <w:rsid w:val="002521C9"/>
    <w:rsid w:val="00252334"/>
    <w:rsid w:val="002523F4"/>
    <w:rsid w:val="00252647"/>
    <w:rsid w:val="00252689"/>
    <w:rsid w:val="0025274D"/>
    <w:rsid w:val="00252A5D"/>
    <w:rsid w:val="0025326E"/>
    <w:rsid w:val="002535C9"/>
    <w:rsid w:val="00253664"/>
    <w:rsid w:val="00253732"/>
    <w:rsid w:val="002539C6"/>
    <w:rsid w:val="00253ECD"/>
    <w:rsid w:val="0025422D"/>
    <w:rsid w:val="0025437B"/>
    <w:rsid w:val="002543C8"/>
    <w:rsid w:val="00254490"/>
    <w:rsid w:val="002544AB"/>
    <w:rsid w:val="002545B2"/>
    <w:rsid w:val="00254651"/>
    <w:rsid w:val="0025481A"/>
    <w:rsid w:val="00254C87"/>
    <w:rsid w:val="00254CA5"/>
    <w:rsid w:val="00254FB7"/>
    <w:rsid w:val="00254FD9"/>
    <w:rsid w:val="00255102"/>
    <w:rsid w:val="00255155"/>
    <w:rsid w:val="00255332"/>
    <w:rsid w:val="002553BC"/>
    <w:rsid w:val="00255813"/>
    <w:rsid w:val="00255A26"/>
    <w:rsid w:val="00255B14"/>
    <w:rsid w:val="00255C1A"/>
    <w:rsid w:val="00255C3F"/>
    <w:rsid w:val="00255ED0"/>
    <w:rsid w:val="00256059"/>
    <w:rsid w:val="0025619B"/>
    <w:rsid w:val="00256C19"/>
    <w:rsid w:val="00256FC1"/>
    <w:rsid w:val="002571B5"/>
    <w:rsid w:val="002573B5"/>
    <w:rsid w:val="002573CC"/>
    <w:rsid w:val="0025774B"/>
    <w:rsid w:val="002577CC"/>
    <w:rsid w:val="002603B1"/>
    <w:rsid w:val="002605BA"/>
    <w:rsid w:val="0026077C"/>
    <w:rsid w:val="0026092F"/>
    <w:rsid w:val="00260F18"/>
    <w:rsid w:val="00260FF2"/>
    <w:rsid w:val="0026103F"/>
    <w:rsid w:val="002614C7"/>
    <w:rsid w:val="002615AD"/>
    <w:rsid w:val="0026194B"/>
    <w:rsid w:val="0026194E"/>
    <w:rsid w:val="00261A3C"/>
    <w:rsid w:val="00261ADF"/>
    <w:rsid w:val="00261D75"/>
    <w:rsid w:val="0026209E"/>
    <w:rsid w:val="00262A28"/>
    <w:rsid w:val="002630D0"/>
    <w:rsid w:val="00263417"/>
    <w:rsid w:val="002634E8"/>
    <w:rsid w:val="002636D6"/>
    <w:rsid w:val="002639DB"/>
    <w:rsid w:val="002639EE"/>
    <w:rsid w:val="00263A1A"/>
    <w:rsid w:val="00263DC6"/>
    <w:rsid w:val="00264142"/>
    <w:rsid w:val="00264686"/>
    <w:rsid w:val="002646B4"/>
    <w:rsid w:val="002646D4"/>
    <w:rsid w:val="002646F5"/>
    <w:rsid w:val="00264775"/>
    <w:rsid w:val="0026480D"/>
    <w:rsid w:val="00264826"/>
    <w:rsid w:val="00264920"/>
    <w:rsid w:val="00264AC8"/>
    <w:rsid w:val="00264B17"/>
    <w:rsid w:val="00264B6D"/>
    <w:rsid w:val="00264C87"/>
    <w:rsid w:val="00264D29"/>
    <w:rsid w:val="00264DE8"/>
    <w:rsid w:val="00265142"/>
    <w:rsid w:val="002652D4"/>
    <w:rsid w:val="002653C1"/>
    <w:rsid w:val="00265AE1"/>
    <w:rsid w:val="00265D48"/>
    <w:rsid w:val="00265DDA"/>
    <w:rsid w:val="00265F36"/>
    <w:rsid w:val="00265F65"/>
    <w:rsid w:val="00265FA8"/>
    <w:rsid w:val="002662D6"/>
    <w:rsid w:val="00266500"/>
    <w:rsid w:val="00266511"/>
    <w:rsid w:val="002665C2"/>
    <w:rsid w:val="00266610"/>
    <w:rsid w:val="0026699E"/>
    <w:rsid w:val="00267229"/>
    <w:rsid w:val="00267402"/>
    <w:rsid w:val="00267877"/>
    <w:rsid w:val="00270460"/>
    <w:rsid w:val="00270615"/>
    <w:rsid w:val="002706DA"/>
    <w:rsid w:val="00270CFD"/>
    <w:rsid w:val="00270F60"/>
    <w:rsid w:val="00271088"/>
    <w:rsid w:val="00271106"/>
    <w:rsid w:val="00271216"/>
    <w:rsid w:val="00271355"/>
    <w:rsid w:val="002714DB"/>
    <w:rsid w:val="00271522"/>
    <w:rsid w:val="0027157A"/>
    <w:rsid w:val="002715A6"/>
    <w:rsid w:val="002717C9"/>
    <w:rsid w:val="0027192C"/>
    <w:rsid w:val="00271DBE"/>
    <w:rsid w:val="00272373"/>
    <w:rsid w:val="002727E9"/>
    <w:rsid w:val="002729C6"/>
    <w:rsid w:val="00272D23"/>
    <w:rsid w:val="00272F22"/>
    <w:rsid w:val="00272F7C"/>
    <w:rsid w:val="00272FC2"/>
    <w:rsid w:val="002734AC"/>
    <w:rsid w:val="0027358C"/>
    <w:rsid w:val="0027366A"/>
    <w:rsid w:val="0027389A"/>
    <w:rsid w:val="00273948"/>
    <w:rsid w:val="00273D9A"/>
    <w:rsid w:val="0027408D"/>
    <w:rsid w:val="00274234"/>
    <w:rsid w:val="00274253"/>
    <w:rsid w:val="002745DA"/>
    <w:rsid w:val="002746B6"/>
    <w:rsid w:val="00274B49"/>
    <w:rsid w:val="00274DF7"/>
    <w:rsid w:val="00274FE2"/>
    <w:rsid w:val="0027532D"/>
    <w:rsid w:val="0027566F"/>
    <w:rsid w:val="00275977"/>
    <w:rsid w:val="002759A8"/>
    <w:rsid w:val="00275AA1"/>
    <w:rsid w:val="00275B27"/>
    <w:rsid w:val="00275C33"/>
    <w:rsid w:val="00275D10"/>
    <w:rsid w:val="0027606C"/>
    <w:rsid w:val="00276171"/>
    <w:rsid w:val="00276423"/>
    <w:rsid w:val="00276740"/>
    <w:rsid w:val="00276927"/>
    <w:rsid w:val="00276EE7"/>
    <w:rsid w:val="00276F0F"/>
    <w:rsid w:val="00276F65"/>
    <w:rsid w:val="0027703D"/>
    <w:rsid w:val="0027745D"/>
    <w:rsid w:val="002775DC"/>
    <w:rsid w:val="00277AEC"/>
    <w:rsid w:val="00277CA3"/>
    <w:rsid w:val="00280135"/>
    <w:rsid w:val="002801D0"/>
    <w:rsid w:val="0028029D"/>
    <w:rsid w:val="002802B7"/>
    <w:rsid w:val="002803F6"/>
    <w:rsid w:val="00280926"/>
    <w:rsid w:val="0028094D"/>
    <w:rsid w:val="00280982"/>
    <w:rsid w:val="00280B2C"/>
    <w:rsid w:val="00280F23"/>
    <w:rsid w:val="00280FFC"/>
    <w:rsid w:val="00281144"/>
    <w:rsid w:val="002812DE"/>
    <w:rsid w:val="00281664"/>
    <w:rsid w:val="002816F2"/>
    <w:rsid w:val="00281905"/>
    <w:rsid w:val="00281BAE"/>
    <w:rsid w:val="00282225"/>
    <w:rsid w:val="0028234C"/>
    <w:rsid w:val="00282600"/>
    <w:rsid w:val="00282BCC"/>
    <w:rsid w:val="0028327B"/>
    <w:rsid w:val="00283C2E"/>
    <w:rsid w:val="00284059"/>
    <w:rsid w:val="0028408E"/>
    <w:rsid w:val="00284229"/>
    <w:rsid w:val="00284319"/>
    <w:rsid w:val="00284667"/>
    <w:rsid w:val="00284682"/>
    <w:rsid w:val="00284DD9"/>
    <w:rsid w:val="00284E05"/>
    <w:rsid w:val="00284FE0"/>
    <w:rsid w:val="00284FEF"/>
    <w:rsid w:val="002850B7"/>
    <w:rsid w:val="00285133"/>
    <w:rsid w:val="00285224"/>
    <w:rsid w:val="0028529B"/>
    <w:rsid w:val="00286617"/>
    <w:rsid w:val="00286671"/>
    <w:rsid w:val="002868EC"/>
    <w:rsid w:val="00286AC9"/>
    <w:rsid w:val="00286CD4"/>
    <w:rsid w:val="00287199"/>
    <w:rsid w:val="00287230"/>
    <w:rsid w:val="0028724B"/>
    <w:rsid w:val="002876AD"/>
    <w:rsid w:val="0028799B"/>
    <w:rsid w:val="00287BAF"/>
    <w:rsid w:val="00287BD2"/>
    <w:rsid w:val="002900A6"/>
    <w:rsid w:val="0029015F"/>
    <w:rsid w:val="002904B9"/>
    <w:rsid w:val="002905B6"/>
    <w:rsid w:val="00290756"/>
    <w:rsid w:val="00290774"/>
    <w:rsid w:val="00290EC5"/>
    <w:rsid w:val="002913DB"/>
    <w:rsid w:val="0029155E"/>
    <w:rsid w:val="00291667"/>
    <w:rsid w:val="002917D4"/>
    <w:rsid w:val="002917DD"/>
    <w:rsid w:val="00291895"/>
    <w:rsid w:val="00291999"/>
    <w:rsid w:val="00291EB8"/>
    <w:rsid w:val="00291FC2"/>
    <w:rsid w:val="0029200B"/>
    <w:rsid w:val="002921E2"/>
    <w:rsid w:val="0029221F"/>
    <w:rsid w:val="002923B4"/>
    <w:rsid w:val="002925F7"/>
    <w:rsid w:val="00292EE9"/>
    <w:rsid w:val="00293041"/>
    <w:rsid w:val="00293092"/>
    <w:rsid w:val="002932B6"/>
    <w:rsid w:val="00293494"/>
    <w:rsid w:val="00293648"/>
    <w:rsid w:val="00293828"/>
    <w:rsid w:val="00293BE2"/>
    <w:rsid w:val="00293C98"/>
    <w:rsid w:val="00293DBF"/>
    <w:rsid w:val="00293FAA"/>
    <w:rsid w:val="00294763"/>
    <w:rsid w:val="0029489D"/>
    <w:rsid w:val="002948A9"/>
    <w:rsid w:val="00294959"/>
    <w:rsid w:val="00294C8E"/>
    <w:rsid w:val="00295502"/>
    <w:rsid w:val="0029582E"/>
    <w:rsid w:val="00295B65"/>
    <w:rsid w:val="002961DF"/>
    <w:rsid w:val="002961F2"/>
    <w:rsid w:val="002964B7"/>
    <w:rsid w:val="002964C5"/>
    <w:rsid w:val="00296594"/>
    <w:rsid w:val="0029672F"/>
    <w:rsid w:val="002968DE"/>
    <w:rsid w:val="00296952"/>
    <w:rsid w:val="00296A92"/>
    <w:rsid w:val="00296F43"/>
    <w:rsid w:val="00296F75"/>
    <w:rsid w:val="002970C0"/>
    <w:rsid w:val="00297137"/>
    <w:rsid w:val="00297554"/>
    <w:rsid w:val="002975B1"/>
    <w:rsid w:val="002979E4"/>
    <w:rsid w:val="00297A5F"/>
    <w:rsid w:val="00297CAD"/>
    <w:rsid w:val="00297D8A"/>
    <w:rsid w:val="002A01C2"/>
    <w:rsid w:val="002A03F0"/>
    <w:rsid w:val="002A046C"/>
    <w:rsid w:val="002A04F5"/>
    <w:rsid w:val="002A0648"/>
    <w:rsid w:val="002A07C9"/>
    <w:rsid w:val="002A085A"/>
    <w:rsid w:val="002A092F"/>
    <w:rsid w:val="002A09C2"/>
    <w:rsid w:val="002A11D5"/>
    <w:rsid w:val="002A135A"/>
    <w:rsid w:val="002A1651"/>
    <w:rsid w:val="002A1928"/>
    <w:rsid w:val="002A1947"/>
    <w:rsid w:val="002A199B"/>
    <w:rsid w:val="002A1E07"/>
    <w:rsid w:val="002A206F"/>
    <w:rsid w:val="002A23A9"/>
    <w:rsid w:val="002A26F0"/>
    <w:rsid w:val="002A2C2C"/>
    <w:rsid w:val="002A2D02"/>
    <w:rsid w:val="002A2D04"/>
    <w:rsid w:val="002A2D24"/>
    <w:rsid w:val="002A2D3C"/>
    <w:rsid w:val="002A2DBB"/>
    <w:rsid w:val="002A3610"/>
    <w:rsid w:val="002A364C"/>
    <w:rsid w:val="002A3700"/>
    <w:rsid w:val="002A3859"/>
    <w:rsid w:val="002A392E"/>
    <w:rsid w:val="002A3C4F"/>
    <w:rsid w:val="002A3CAA"/>
    <w:rsid w:val="002A419E"/>
    <w:rsid w:val="002A443C"/>
    <w:rsid w:val="002A447F"/>
    <w:rsid w:val="002A4893"/>
    <w:rsid w:val="002A48AE"/>
    <w:rsid w:val="002A495F"/>
    <w:rsid w:val="002A4B3E"/>
    <w:rsid w:val="002A4C02"/>
    <w:rsid w:val="002A4F34"/>
    <w:rsid w:val="002A5392"/>
    <w:rsid w:val="002A5429"/>
    <w:rsid w:val="002A57CD"/>
    <w:rsid w:val="002A5E05"/>
    <w:rsid w:val="002A6251"/>
    <w:rsid w:val="002A634C"/>
    <w:rsid w:val="002A64CC"/>
    <w:rsid w:val="002A6930"/>
    <w:rsid w:val="002A6937"/>
    <w:rsid w:val="002A6BFD"/>
    <w:rsid w:val="002A6C33"/>
    <w:rsid w:val="002A6D51"/>
    <w:rsid w:val="002A6E92"/>
    <w:rsid w:val="002A75D9"/>
    <w:rsid w:val="002A7907"/>
    <w:rsid w:val="002A7BA5"/>
    <w:rsid w:val="002A7C76"/>
    <w:rsid w:val="002A7CD6"/>
    <w:rsid w:val="002A7D0F"/>
    <w:rsid w:val="002A7E5D"/>
    <w:rsid w:val="002A7FD6"/>
    <w:rsid w:val="002B02F7"/>
    <w:rsid w:val="002B035B"/>
    <w:rsid w:val="002B07BE"/>
    <w:rsid w:val="002B07D8"/>
    <w:rsid w:val="002B094F"/>
    <w:rsid w:val="002B0A60"/>
    <w:rsid w:val="002B0AC4"/>
    <w:rsid w:val="002B0BB1"/>
    <w:rsid w:val="002B0D07"/>
    <w:rsid w:val="002B18F8"/>
    <w:rsid w:val="002B1C8A"/>
    <w:rsid w:val="002B1FAD"/>
    <w:rsid w:val="002B200D"/>
    <w:rsid w:val="002B21CF"/>
    <w:rsid w:val="002B25DE"/>
    <w:rsid w:val="002B2633"/>
    <w:rsid w:val="002B27C3"/>
    <w:rsid w:val="002B2A1E"/>
    <w:rsid w:val="002B2E0A"/>
    <w:rsid w:val="002B2EBB"/>
    <w:rsid w:val="002B2F47"/>
    <w:rsid w:val="002B3067"/>
    <w:rsid w:val="002B35E0"/>
    <w:rsid w:val="002B367C"/>
    <w:rsid w:val="002B36F1"/>
    <w:rsid w:val="002B3875"/>
    <w:rsid w:val="002B38D8"/>
    <w:rsid w:val="002B3B3C"/>
    <w:rsid w:val="002B3CF6"/>
    <w:rsid w:val="002B3EB3"/>
    <w:rsid w:val="002B3EC7"/>
    <w:rsid w:val="002B41AE"/>
    <w:rsid w:val="002B44BA"/>
    <w:rsid w:val="002B48E2"/>
    <w:rsid w:val="002B4AC7"/>
    <w:rsid w:val="002B4B4B"/>
    <w:rsid w:val="002B4C01"/>
    <w:rsid w:val="002B5667"/>
    <w:rsid w:val="002B5715"/>
    <w:rsid w:val="002B57A1"/>
    <w:rsid w:val="002B5B13"/>
    <w:rsid w:val="002B5B7D"/>
    <w:rsid w:val="002B6041"/>
    <w:rsid w:val="002B6189"/>
    <w:rsid w:val="002B63A5"/>
    <w:rsid w:val="002B64A4"/>
    <w:rsid w:val="002B66FD"/>
    <w:rsid w:val="002B6740"/>
    <w:rsid w:val="002B6838"/>
    <w:rsid w:val="002B68D0"/>
    <w:rsid w:val="002B6CA1"/>
    <w:rsid w:val="002B6DA0"/>
    <w:rsid w:val="002B7001"/>
    <w:rsid w:val="002B7196"/>
    <w:rsid w:val="002B7395"/>
    <w:rsid w:val="002B750B"/>
    <w:rsid w:val="002B75DA"/>
    <w:rsid w:val="002B7B20"/>
    <w:rsid w:val="002C03D9"/>
    <w:rsid w:val="002C0404"/>
    <w:rsid w:val="002C074D"/>
    <w:rsid w:val="002C0779"/>
    <w:rsid w:val="002C08A2"/>
    <w:rsid w:val="002C0E86"/>
    <w:rsid w:val="002C0EED"/>
    <w:rsid w:val="002C1160"/>
    <w:rsid w:val="002C1192"/>
    <w:rsid w:val="002C11E9"/>
    <w:rsid w:val="002C13C4"/>
    <w:rsid w:val="002C1953"/>
    <w:rsid w:val="002C1DFB"/>
    <w:rsid w:val="002C20D6"/>
    <w:rsid w:val="002C210F"/>
    <w:rsid w:val="002C253E"/>
    <w:rsid w:val="002C25B5"/>
    <w:rsid w:val="002C26CC"/>
    <w:rsid w:val="002C3463"/>
    <w:rsid w:val="002C3623"/>
    <w:rsid w:val="002C37BB"/>
    <w:rsid w:val="002C3BDE"/>
    <w:rsid w:val="002C3C6F"/>
    <w:rsid w:val="002C472F"/>
    <w:rsid w:val="002C4AF6"/>
    <w:rsid w:val="002C4B6C"/>
    <w:rsid w:val="002C52D6"/>
    <w:rsid w:val="002C52D8"/>
    <w:rsid w:val="002C52DA"/>
    <w:rsid w:val="002C5306"/>
    <w:rsid w:val="002C5521"/>
    <w:rsid w:val="002C5A4D"/>
    <w:rsid w:val="002C5D29"/>
    <w:rsid w:val="002C5EFD"/>
    <w:rsid w:val="002C5F88"/>
    <w:rsid w:val="002C5FFC"/>
    <w:rsid w:val="002C6071"/>
    <w:rsid w:val="002C6B8D"/>
    <w:rsid w:val="002C6BB0"/>
    <w:rsid w:val="002C73AD"/>
    <w:rsid w:val="002C750B"/>
    <w:rsid w:val="002C7739"/>
    <w:rsid w:val="002C79D5"/>
    <w:rsid w:val="002C7BA3"/>
    <w:rsid w:val="002D0165"/>
    <w:rsid w:val="002D03EF"/>
    <w:rsid w:val="002D04E9"/>
    <w:rsid w:val="002D0592"/>
    <w:rsid w:val="002D069C"/>
    <w:rsid w:val="002D07C6"/>
    <w:rsid w:val="002D07E9"/>
    <w:rsid w:val="002D08FC"/>
    <w:rsid w:val="002D0D4F"/>
    <w:rsid w:val="002D0E8D"/>
    <w:rsid w:val="002D0F47"/>
    <w:rsid w:val="002D1252"/>
    <w:rsid w:val="002D1401"/>
    <w:rsid w:val="002D160B"/>
    <w:rsid w:val="002D16AB"/>
    <w:rsid w:val="002D182E"/>
    <w:rsid w:val="002D19B8"/>
    <w:rsid w:val="002D1F0D"/>
    <w:rsid w:val="002D20F6"/>
    <w:rsid w:val="002D257E"/>
    <w:rsid w:val="002D2640"/>
    <w:rsid w:val="002D2781"/>
    <w:rsid w:val="002D2995"/>
    <w:rsid w:val="002D2DA0"/>
    <w:rsid w:val="002D2EBA"/>
    <w:rsid w:val="002D304C"/>
    <w:rsid w:val="002D30A1"/>
    <w:rsid w:val="002D3165"/>
    <w:rsid w:val="002D369B"/>
    <w:rsid w:val="002D3782"/>
    <w:rsid w:val="002D38B6"/>
    <w:rsid w:val="002D3947"/>
    <w:rsid w:val="002D3E0B"/>
    <w:rsid w:val="002D45A1"/>
    <w:rsid w:val="002D46EA"/>
    <w:rsid w:val="002D4C9E"/>
    <w:rsid w:val="002D50A8"/>
    <w:rsid w:val="002D51FD"/>
    <w:rsid w:val="002D53F4"/>
    <w:rsid w:val="002D5537"/>
    <w:rsid w:val="002D55E7"/>
    <w:rsid w:val="002D5678"/>
    <w:rsid w:val="002D56BF"/>
    <w:rsid w:val="002D5893"/>
    <w:rsid w:val="002D5BE0"/>
    <w:rsid w:val="002D60EF"/>
    <w:rsid w:val="002D6435"/>
    <w:rsid w:val="002D65DB"/>
    <w:rsid w:val="002D68ED"/>
    <w:rsid w:val="002D6AAB"/>
    <w:rsid w:val="002D6CC7"/>
    <w:rsid w:val="002D6D42"/>
    <w:rsid w:val="002D6F83"/>
    <w:rsid w:val="002D717C"/>
    <w:rsid w:val="002D7384"/>
    <w:rsid w:val="002D7748"/>
    <w:rsid w:val="002D7FA1"/>
    <w:rsid w:val="002E00A6"/>
    <w:rsid w:val="002E02AF"/>
    <w:rsid w:val="002E0648"/>
    <w:rsid w:val="002E07B3"/>
    <w:rsid w:val="002E0879"/>
    <w:rsid w:val="002E092A"/>
    <w:rsid w:val="002E0BAF"/>
    <w:rsid w:val="002E0D67"/>
    <w:rsid w:val="002E0E2C"/>
    <w:rsid w:val="002E10A1"/>
    <w:rsid w:val="002E12D0"/>
    <w:rsid w:val="002E1347"/>
    <w:rsid w:val="002E1574"/>
    <w:rsid w:val="002E15C5"/>
    <w:rsid w:val="002E16CE"/>
    <w:rsid w:val="002E1836"/>
    <w:rsid w:val="002E1986"/>
    <w:rsid w:val="002E1B5E"/>
    <w:rsid w:val="002E24AD"/>
    <w:rsid w:val="002E2584"/>
    <w:rsid w:val="002E265A"/>
    <w:rsid w:val="002E2783"/>
    <w:rsid w:val="002E2837"/>
    <w:rsid w:val="002E2AD3"/>
    <w:rsid w:val="002E2DE7"/>
    <w:rsid w:val="002E3495"/>
    <w:rsid w:val="002E3A5B"/>
    <w:rsid w:val="002E3B18"/>
    <w:rsid w:val="002E3B8F"/>
    <w:rsid w:val="002E3FC1"/>
    <w:rsid w:val="002E400E"/>
    <w:rsid w:val="002E40C7"/>
    <w:rsid w:val="002E4204"/>
    <w:rsid w:val="002E427A"/>
    <w:rsid w:val="002E4C88"/>
    <w:rsid w:val="002E4D02"/>
    <w:rsid w:val="002E50A6"/>
    <w:rsid w:val="002E55FC"/>
    <w:rsid w:val="002E5705"/>
    <w:rsid w:val="002E5819"/>
    <w:rsid w:val="002E5BB6"/>
    <w:rsid w:val="002E5D6C"/>
    <w:rsid w:val="002E607B"/>
    <w:rsid w:val="002E60AD"/>
    <w:rsid w:val="002E6263"/>
    <w:rsid w:val="002E654A"/>
    <w:rsid w:val="002E6591"/>
    <w:rsid w:val="002E69A8"/>
    <w:rsid w:val="002E69FC"/>
    <w:rsid w:val="002E6F3B"/>
    <w:rsid w:val="002E6F62"/>
    <w:rsid w:val="002E720C"/>
    <w:rsid w:val="002E729E"/>
    <w:rsid w:val="002E72F4"/>
    <w:rsid w:val="002E77D1"/>
    <w:rsid w:val="002E79CD"/>
    <w:rsid w:val="002E79D5"/>
    <w:rsid w:val="002E7B28"/>
    <w:rsid w:val="002E7BA5"/>
    <w:rsid w:val="002E7F1C"/>
    <w:rsid w:val="002F03D8"/>
    <w:rsid w:val="002F042A"/>
    <w:rsid w:val="002F05F2"/>
    <w:rsid w:val="002F0C1C"/>
    <w:rsid w:val="002F0D8D"/>
    <w:rsid w:val="002F0F2C"/>
    <w:rsid w:val="002F13F1"/>
    <w:rsid w:val="002F158A"/>
    <w:rsid w:val="002F182A"/>
    <w:rsid w:val="002F1907"/>
    <w:rsid w:val="002F1A0B"/>
    <w:rsid w:val="002F1CCE"/>
    <w:rsid w:val="002F207F"/>
    <w:rsid w:val="002F22B4"/>
    <w:rsid w:val="002F22BB"/>
    <w:rsid w:val="002F2549"/>
    <w:rsid w:val="002F2CA1"/>
    <w:rsid w:val="002F2E1C"/>
    <w:rsid w:val="002F300B"/>
    <w:rsid w:val="002F3055"/>
    <w:rsid w:val="002F33BD"/>
    <w:rsid w:val="002F33C4"/>
    <w:rsid w:val="002F366F"/>
    <w:rsid w:val="002F3A09"/>
    <w:rsid w:val="002F3F31"/>
    <w:rsid w:val="002F450C"/>
    <w:rsid w:val="002F45C8"/>
    <w:rsid w:val="002F485F"/>
    <w:rsid w:val="002F4B48"/>
    <w:rsid w:val="002F4C14"/>
    <w:rsid w:val="002F52CC"/>
    <w:rsid w:val="002F536F"/>
    <w:rsid w:val="002F5491"/>
    <w:rsid w:val="002F54B0"/>
    <w:rsid w:val="002F5896"/>
    <w:rsid w:val="002F5A75"/>
    <w:rsid w:val="002F5B92"/>
    <w:rsid w:val="002F5CCB"/>
    <w:rsid w:val="002F5EAA"/>
    <w:rsid w:val="002F601F"/>
    <w:rsid w:val="002F6148"/>
    <w:rsid w:val="002F64B8"/>
    <w:rsid w:val="002F675E"/>
    <w:rsid w:val="002F6A3A"/>
    <w:rsid w:val="002F6D59"/>
    <w:rsid w:val="002F6F5B"/>
    <w:rsid w:val="002F6F88"/>
    <w:rsid w:val="002F7136"/>
    <w:rsid w:val="002F71D9"/>
    <w:rsid w:val="002F7314"/>
    <w:rsid w:val="002F77C7"/>
    <w:rsid w:val="002F7F90"/>
    <w:rsid w:val="0030006C"/>
    <w:rsid w:val="003009CC"/>
    <w:rsid w:val="00300A7F"/>
    <w:rsid w:val="00300EBA"/>
    <w:rsid w:val="00300F45"/>
    <w:rsid w:val="003014F6"/>
    <w:rsid w:val="00301C87"/>
    <w:rsid w:val="00301E11"/>
    <w:rsid w:val="003021AC"/>
    <w:rsid w:val="0030258E"/>
    <w:rsid w:val="0030259B"/>
    <w:rsid w:val="00302AD3"/>
    <w:rsid w:val="00302B99"/>
    <w:rsid w:val="00302E85"/>
    <w:rsid w:val="00302EE6"/>
    <w:rsid w:val="003034E8"/>
    <w:rsid w:val="003037F1"/>
    <w:rsid w:val="00303E21"/>
    <w:rsid w:val="00304150"/>
    <w:rsid w:val="003043C3"/>
    <w:rsid w:val="003045EC"/>
    <w:rsid w:val="00304776"/>
    <w:rsid w:val="0030490B"/>
    <w:rsid w:val="00304D2A"/>
    <w:rsid w:val="00304F24"/>
    <w:rsid w:val="00305476"/>
    <w:rsid w:val="0030552A"/>
    <w:rsid w:val="0030577F"/>
    <w:rsid w:val="003057FC"/>
    <w:rsid w:val="003058CE"/>
    <w:rsid w:val="00305A03"/>
    <w:rsid w:val="00305B63"/>
    <w:rsid w:val="00305CC3"/>
    <w:rsid w:val="003060A8"/>
    <w:rsid w:val="00306481"/>
    <w:rsid w:val="003066B4"/>
    <w:rsid w:val="00306A0A"/>
    <w:rsid w:val="00306B4D"/>
    <w:rsid w:val="00307258"/>
    <w:rsid w:val="00307368"/>
    <w:rsid w:val="0030739F"/>
    <w:rsid w:val="00307C65"/>
    <w:rsid w:val="00307E37"/>
    <w:rsid w:val="00307E5D"/>
    <w:rsid w:val="00310215"/>
    <w:rsid w:val="00310BAA"/>
    <w:rsid w:val="00310D65"/>
    <w:rsid w:val="00310F76"/>
    <w:rsid w:val="003113E2"/>
    <w:rsid w:val="003117EA"/>
    <w:rsid w:val="00311C27"/>
    <w:rsid w:val="00311D8C"/>
    <w:rsid w:val="00312343"/>
    <w:rsid w:val="003123DB"/>
    <w:rsid w:val="00312A71"/>
    <w:rsid w:val="00312D54"/>
    <w:rsid w:val="0031302A"/>
    <w:rsid w:val="00313335"/>
    <w:rsid w:val="0031345E"/>
    <w:rsid w:val="00313761"/>
    <w:rsid w:val="0031380A"/>
    <w:rsid w:val="00313867"/>
    <w:rsid w:val="0031396E"/>
    <w:rsid w:val="0031399E"/>
    <w:rsid w:val="00313A91"/>
    <w:rsid w:val="00313ACE"/>
    <w:rsid w:val="00313AFD"/>
    <w:rsid w:val="00313B28"/>
    <w:rsid w:val="00314088"/>
    <w:rsid w:val="00314191"/>
    <w:rsid w:val="00314228"/>
    <w:rsid w:val="003146B8"/>
    <w:rsid w:val="00314B8A"/>
    <w:rsid w:val="00314B95"/>
    <w:rsid w:val="00314C6B"/>
    <w:rsid w:val="00314C6F"/>
    <w:rsid w:val="00314E60"/>
    <w:rsid w:val="003150D5"/>
    <w:rsid w:val="003150E2"/>
    <w:rsid w:val="0031513E"/>
    <w:rsid w:val="003152D0"/>
    <w:rsid w:val="00315358"/>
    <w:rsid w:val="00315637"/>
    <w:rsid w:val="00315B8D"/>
    <w:rsid w:val="00315F0F"/>
    <w:rsid w:val="0031600A"/>
    <w:rsid w:val="003166A7"/>
    <w:rsid w:val="003168A3"/>
    <w:rsid w:val="00316BB8"/>
    <w:rsid w:val="00316FC4"/>
    <w:rsid w:val="003170C1"/>
    <w:rsid w:val="00317623"/>
    <w:rsid w:val="0031776F"/>
    <w:rsid w:val="003177CF"/>
    <w:rsid w:val="00317C3A"/>
    <w:rsid w:val="00317D07"/>
    <w:rsid w:val="00317E7E"/>
    <w:rsid w:val="00317EFB"/>
    <w:rsid w:val="0032015F"/>
    <w:rsid w:val="0032044C"/>
    <w:rsid w:val="0032060C"/>
    <w:rsid w:val="00320D8A"/>
    <w:rsid w:val="00320E4D"/>
    <w:rsid w:val="00321093"/>
    <w:rsid w:val="00321277"/>
    <w:rsid w:val="003212C3"/>
    <w:rsid w:val="00321352"/>
    <w:rsid w:val="00321363"/>
    <w:rsid w:val="00321924"/>
    <w:rsid w:val="00321962"/>
    <w:rsid w:val="00322133"/>
    <w:rsid w:val="003223EB"/>
    <w:rsid w:val="00322C24"/>
    <w:rsid w:val="00322D27"/>
    <w:rsid w:val="00322F40"/>
    <w:rsid w:val="003230B5"/>
    <w:rsid w:val="003230CE"/>
    <w:rsid w:val="0032323B"/>
    <w:rsid w:val="0032326B"/>
    <w:rsid w:val="003237A3"/>
    <w:rsid w:val="00323925"/>
    <w:rsid w:val="00323F68"/>
    <w:rsid w:val="00324029"/>
    <w:rsid w:val="00324055"/>
    <w:rsid w:val="00324110"/>
    <w:rsid w:val="0032414E"/>
    <w:rsid w:val="0032435F"/>
    <w:rsid w:val="003246A7"/>
    <w:rsid w:val="00324C69"/>
    <w:rsid w:val="00325077"/>
    <w:rsid w:val="0032529C"/>
    <w:rsid w:val="003255F5"/>
    <w:rsid w:val="00325738"/>
    <w:rsid w:val="0032578C"/>
    <w:rsid w:val="00325BC9"/>
    <w:rsid w:val="00325C89"/>
    <w:rsid w:val="00325FA9"/>
    <w:rsid w:val="00325FBA"/>
    <w:rsid w:val="00326130"/>
    <w:rsid w:val="003262DD"/>
    <w:rsid w:val="003263FC"/>
    <w:rsid w:val="00326439"/>
    <w:rsid w:val="003267BF"/>
    <w:rsid w:val="00326801"/>
    <w:rsid w:val="00326846"/>
    <w:rsid w:val="00326AA6"/>
    <w:rsid w:val="00326E34"/>
    <w:rsid w:val="00326E56"/>
    <w:rsid w:val="00326EE0"/>
    <w:rsid w:val="003272A7"/>
    <w:rsid w:val="00327557"/>
    <w:rsid w:val="00327751"/>
    <w:rsid w:val="00327892"/>
    <w:rsid w:val="00327965"/>
    <w:rsid w:val="0032798B"/>
    <w:rsid w:val="003303B0"/>
    <w:rsid w:val="00330CAB"/>
    <w:rsid w:val="00330D3B"/>
    <w:rsid w:val="00330DD5"/>
    <w:rsid w:val="00331012"/>
    <w:rsid w:val="0033108A"/>
    <w:rsid w:val="00331205"/>
    <w:rsid w:val="00331E1E"/>
    <w:rsid w:val="003321A2"/>
    <w:rsid w:val="0033245B"/>
    <w:rsid w:val="00332962"/>
    <w:rsid w:val="00332C34"/>
    <w:rsid w:val="00332D2E"/>
    <w:rsid w:val="003333DC"/>
    <w:rsid w:val="003337E4"/>
    <w:rsid w:val="00333CEF"/>
    <w:rsid w:val="00333E34"/>
    <w:rsid w:val="00334526"/>
    <w:rsid w:val="00334648"/>
    <w:rsid w:val="003348EF"/>
    <w:rsid w:val="00334B3C"/>
    <w:rsid w:val="00334C84"/>
    <w:rsid w:val="00335127"/>
    <w:rsid w:val="00335366"/>
    <w:rsid w:val="003353CC"/>
    <w:rsid w:val="003356A5"/>
    <w:rsid w:val="00335818"/>
    <w:rsid w:val="00335D5D"/>
    <w:rsid w:val="00335DB3"/>
    <w:rsid w:val="003363AD"/>
    <w:rsid w:val="003364F9"/>
    <w:rsid w:val="00336952"/>
    <w:rsid w:val="00336B4E"/>
    <w:rsid w:val="00336F79"/>
    <w:rsid w:val="00337103"/>
    <w:rsid w:val="00337656"/>
    <w:rsid w:val="0033781D"/>
    <w:rsid w:val="00337A62"/>
    <w:rsid w:val="00337D09"/>
    <w:rsid w:val="003403C1"/>
    <w:rsid w:val="00340488"/>
    <w:rsid w:val="003404D7"/>
    <w:rsid w:val="00340601"/>
    <w:rsid w:val="00340869"/>
    <w:rsid w:val="0034091B"/>
    <w:rsid w:val="00340AD1"/>
    <w:rsid w:val="00340B1E"/>
    <w:rsid w:val="00340DBB"/>
    <w:rsid w:val="003413F7"/>
    <w:rsid w:val="003414C0"/>
    <w:rsid w:val="0034156A"/>
    <w:rsid w:val="00341816"/>
    <w:rsid w:val="0034181C"/>
    <w:rsid w:val="00341FF0"/>
    <w:rsid w:val="00342225"/>
    <w:rsid w:val="0034224C"/>
    <w:rsid w:val="00342477"/>
    <w:rsid w:val="0034250B"/>
    <w:rsid w:val="0034269F"/>
    <w:rsid w:val="00342A11"/>
    <w:rsid w:val="00342AC5"/>
    <w:rsid w:val="00342D7A"/>
    <w:rsid w:val="00342E4D"/>
    <w:rsid w:val="00342EA0"/>
    <w:rsid w:val="00343259"/>
    <w:rsid w:val="003432F5"/>
    <w:rsid w:val="00343324"/>
    <w:rsid w:val="00343413"/>
    <w:rsid w:val="003435C8"/>
    <w:rsid w:val="00343717"/>
    <w:rsid w:val="003438EB"/>
    <w:rsid w:val="00343AEA"/>
    <w:rsid w:val="00343B7D"/>
    <w:rsid w:val="0034403B"/>
    <w:rsid w:val="00344073"/>
    <w:rsid w:val="0034419E"/>
    <w:rsid w:val="003443CB"/>
    <w:rsid w:val="00344550"/>
    <w:rsid w:val="00344D07"/>
    <w:rsid w:val="0034504C"/>
    <w:rsid w:val="00345374"/>
    <w:rsid w:val="0034576D"/>
    <w:rsid w:val="00345CFB"/>
    <w:rsid w:val="00345D2B"/>
    <w:rsid w:val="00345FDC"/>
    <w:rsid w:val="0034620B"/>
    <w:rsid w:val="003463C0"/>
    <w:rsid w:val="00346686"/>
    <w:rsid w:val="003469C4"/>
    <w:rsid w:val="00346E74"/>
    <w:rsid w:val="00346F6F"/>
    <w:rsid w:val="003470F8"/>
    <w:rsid w:val="003475AD"/>
    <w:rsid w:val="00347F38"/>
    <w:rsid w:val="00347FFE"/>
    <w:rsid w:val="003501A3"/>
    <w:rsid w:val="00350981"/>
    <w:rsid w:val="00350AE1"/>
    <w:rsid w:val="00350DD6"/>
    <w:rsid w:val="00350E12"/>
    <w:rsid w:val="00350F74"/>
    <w:rsid w:val="0035107A"/>
    <w:rsid w:val="00351089"/>
    <w:rsid w:val="003511F7"/>
    <w:rsid w:val="0035123D"/>
    <w:rsid w:val="0035155E"/>
    <w:rsid w:val="0035173D"/>
    <w:rsid w:val="00351862"/>
    <w:rsid w:val="00351B73"/>
    <w:rsid w:val="00351DF6"/>
    <w:rsid w:val="00351FA8"/>
    <w:rsid w:val="00352111"/>
    <w:rsid w:val="00352448"/>
    <w:rsid w:val="00352500"/>
    <w:rsid w:val="00352799"/>
    <w:rsid w:val="0035281F"/>
    <w:rsid w:val="00352835"/>
    <w:rsid w:val="00352D41"/>
    <w:rsid w:val="003532B6"/>
    <w:rsid w:val="00353307"/>
    <w:rsid w:val="003534A1"/>
    <w:rsid w:val="003534C0"/>
    <w:rsid w:val="00353720"/>
    <w:rsid w:val="00353C24"/>
    <w:rsid w:val="00353DFB"/>
    <w:rsid w:val="00353EE4"/>
    <w:rsid w:val="0035407F"/>
    <w:rsid w:val="00354205"/>
    <w:rsid w:val="0035433D"/>
    <w:rsid w:val="0035493F"/>
    <w:rsid w:val="003549F5"/>
    <w:rsid w:val="00354A33"/>
    <w:rsid w:val="00354EAC"/>
    <w:rsid w:val="00354FD5"/>
    <w:rsid w:val="0035518C"/>
    <w:rsid w:val="00355224"/>
    <w:rsid w:val="00355714"/>
    <w:rsid w:val="0035585D"/>
    <w:rsid w:val="0035592F"/>
    <w:rsid w:val="00355CA1"/>
    <w:rsid w:val="00355DAC"/>
    <w:rsid w:val="00355E9F"/>
    <w:rsid w:val="0035600C"/>
    <w:rsid w:val="0035624B"/>
    <w:rsid w:val="003562B7"/>
    <w:rsid w:val="00356862"/>
    <w:rsid w:val="003569A1"/>
    <w:rsid w:val="00356F31"/>
    <w:rsid w:val="0035748C"/>
    <w:rsid w:val="0035752E"/>
    <w:rsid w:val="00357858"/>
    <w:rsid w:val="003579DE"/>
    <w:rsid w:val="00357A9D"/>
    <w:rsid w:val="00357DBD"/>
    <w:rsid w:val="0036033A"/>
    <w:rsid w:val="0036065F"/>
    <w:rsid w:val="00360768"/>
    <w:rsid w:val="00361892"/>
    <w:rsid w:val="00361939"/>
    <w:rsid w:val="00361944"/>
    <w:rsid w:val="00361A9B"/>
    <w:rsid w:val="00361B11"/>
    <w:rsid w:val="00361B2D"/>
    <w:rsid w:val="00361BA2"/>
    <w:rsid w:val="00362119"/>
    <w:rsid w:val="003623FC"/>
    <w:rsid w:val="0036253D"/>
    <w:rsid w:val="003627C3"/>
    <w:rsid w:val="00362A1B"/>
    <w:rsid w:val="00362A74"/>
    <w:rsid w:val="00362AA5"/>
    <w:rsid w:val="00362E50"/>
    <w:rsid w:val="0036312F"/>
    <w:rsid w:val="00363589"/>
    <w:rsid w:val="0036384C"/>
    <w:rsid w:val="00363BEB"/>
    <w:rsid w:val="00363C35"/>
    <w:rsid w:val="00363FAF"/>
    <w:rsid w:val="003642E0"/>
    <w:rsid w:val="00364AF4"/>
    <w:rsid w:val="00364EAB"/>
    <w:rsid w:val="003651A2"/>
    <w:rsid w:val="003651FC"/>
    <w:rsid w:val="00365305"/>
    <w:rsid w:val="00365351"/>
    <w:rsid w:val="003657EC"/>
    <w:rsid w:val="00365949"/>
    <w:rsid w:val="00365B1C"/>
    <w:rsid w:val="00365C86"/>
    <w:rsid w:val="00365ECB"/>
    <w:rsid w:val="00365EFC"/>
    <w:rsid w:val="00365F41"/>
    <w:rsid w:val="00365FB1"/>
    <w:rsid w:val="00366286"/>
    <w:rsid w:val="00366AF6"/>
    <w:rsid w:val="00366B95"/>
    <w:rsid w:val="00366EE2"/>
    <w:rsid w:val="0036711F"/>
    <w:rsid w:val="00367999"/>
    <w:rsid w:val="003679C8"/>
    <w:rsid w:val="00367CED"/>
    <w:rsid w:val="00367E33"/>
    <w:rsid w:val="00367E9C"/>
    <w:rsid w:val="00367F8F"/>
    <w:rsid w:val="003701C0"/>
    <w:rsid w:val="003702BE"/>
    <w:rsid w:val="003705B7"/>
    <w:rsid w:val="00370CD5"/>
    <w:rsid w:val="00371398"/>
    <w:rsid w:val="00371424"/>
    <w:rsid w:val="003714E6"/>
    <w:rsid w:val="003718C1"/>
    <w:rsid w:val="00371BBF"/>
    <w:rsid w:val="00371C96"/>
    <w:rsid w:val="00371CA4"/>
    <w:rsid w:val="00371E30"/>
    <w:rsid w:val="00372138"/>
    <w:rsid w:val="0037248A"/>
    <w:rsid w:val="0037261E"/>
    <w:rsid w:val="00372A4F"/>
    <w:rsid w:val="00372AAC"/>
    <w:rsid w:val="00372F3A"/>
    <w:rsid w:val="00372FE4"/>
    <w:rsid w:val="0037352F"/>
    <w:rsid w:val="0037373B"/>
    <w:rsid w:val="003737A7"/>
    <w:rsid w:val="00373CA7"/>
    <w:rsid w:val="00374060"/>
    <w:rsid w:val="0037416E"/>
    <w:rsid w:val="003743F7"/>
    <w:rsid w:val="003744FD"/>
    <w:rsid w:val="00374C40"/>
    <w:rsid w:val="00374D97"/>
    <w:rsid w:val="0037559B"/>
    <w:rsid w:val="00375684"/>
    <w:rsid w:val="00375733"/>
    <w:rsid w:val="00375C12"/>
    <w:rsid w:val="00375EE6"/>
    <w:rsid w:val="003760D4"/>
    <w:rsid w:val="00376397"/>
    <w:rsid w:val="00376422"/>
    <w:rsid w:val="003765F3"/>
    <w:rsid w:val="00376661"/>
    <w:rsid w:val="00376738"/>
    <w:rsid w:val="00376A3B"/>
    <w:rsid w:val="00377239"/>
    <w:rsid w:val="0037724B"/>
    <w:rsid w:val="00377303"/>
    <w:rsid w:val="003774B8"/>
    <w:rsid w:val="00377CE9"/>
    <w:rsid w:val="00377DBF"/>
    <w:rsid w:val="00377DDD"/>
    <w:rsid w:val="00377DF9"/>
    <w:rsid w:val="00377EF2"/>
    <w:rsid w:val="00380449"/>
    <w:rsid w:val="0038051B"/>
    <w:rsid w:val="0038062D"/>
    <w:rsid w:val="0038068C"/>
    <w:rsid w:val="003807F4"/>
    <w:rsid w:val="003809D4"/>
    <w:rsid w:val="00380BA2"/>
    <w:rsid w:val="00380F66"/>
    <w:rsid w:val="003810FA"/>
    <w:rsid w:val="0038117A"/>
    <w:rsid w:val="003814BD"/>
    <w:rsid w:val="00381612"/>
    <w:rsid w:val="003823D6"/>
    <w:rsid w:val="0038275C"/>
    <w:rsid w:val="00382906"/>
    <w:rsid w:val="00382DCB"/>
    <w:rsid w:val="00382DFD"/>
    <w:rsid w:val="003830F0"/>
    <w:rsid w:val="003831E3"/>
    <w:rsid w:val="003834B5"/>
    <w:rsid w:val="003837A1"/>
    <w:rsid w:val="00383858"/>
    <w:rsid w:val="003839AF"/>
    <w:rsid w:val="00383A98"/>
    <w:rsid w:val="00383AC4"/>
    <w:rsid w:val="00383F5F"/>
    <w:rsid w:val="00384667"/>
    <w:rsid w:val="00384AA7"/>
    <w:rsid w:val="00384EBB"/>
    <w:rsid w:val="00384F28"/>
    <w:rsid w:val="00385552"/>
    <w:rsid w:val="00385717"/>
    <w:rsid w:val="00385968"/>
    <w:rsid w:val="00385CF8"/>
    <w:rsid w:val="00385CFC"/>
    <w:rsid w:val="0038629F"/>
    <w:rsid w:val="003862BD"/>
    <w:rsid w:val="003862CD"/>
    <w:rsid w:val="00386484"/>
    <w:rsid w:val="00386702"/>
    <w:rsid w:val="0038679E"/>
    <w:rsid w:val="00386C1A"/>
    <w:rsid w:val="00386E4B"/>
    <w:rsid w:val="00386EFA"/>
    <w:rsid w:val="0038717B"/>
    <w:rsid w:val="003878D1"/>
    <w:rsid w:val="00387917"/>
    <w:rsid w:val="00387E1F"/>
    <w:rsid w:val="00387E58"/>
    <w:rsid w:val="00387E5A"/>
    <w:rsid w:val="00387EF6"/>
    <w:rsid w:val="003900C7"/>
    <w:rsid w:val="00390478"/>
    <w:rsid w:val="003907A4"/>
    <w:rsid w:val="00390943"/>
    <w:rsid w:val="0039097C"/>
    <w:rsid w:val="00390AEF"/>
    <w:rsid w:val="00390F2E"/>
    <w:rsid w:val="003912D9"/>
    <w:rsid w:val="003913A6"/>
    <w:rsid w:val="00391515"/>
    <w:rsid w:val="003916D7"/>
    <w:rsid w:val="003918B3"/>
    <w:rsid w:val="003918D5"/>
    <w:rsid w:val="00391AC0"/>
    <w:rsid w:val="00391AF3"/>
    <w:rsid w:val="00391B41"/>
    <w:rsid w:val="00391C09"/>
    <w:rsid w:val="00391E9E"/>
    <w:rsid w:val="00391FAC"/>
    <w:rsid w:val="0039205C"/>
    <w:rsid w:val="0039208C"/>
    <w:rsid w:val="00392243"/>
    <w:rsid w:val="003925E5"/>
    <w:rsid w:val="0039263E"/>
    <w:rsid w:val="0039266C"/>
    <w:rsid w:val="00392B5D"/>
    <w:rsid w:val="00392BAB"/>
    <w:rsid w:val="00392E0A"/>
    <w:rsid w:val="00392FB7"/>
    <w:rsid w:val="0039362B"/>
    <w:rsid w:val="003936CA"/>
    <w:rsid w:val="003936FB"/>
    <w:rsid w:val="00393D05"/>
    <w:rsid w:val="00393D8C"/>
    <w:rsid w:val="00393DC6"/>
    <w:rsid w:val="00393F88"/>
    <w:rsid w:val="00394066"/>
    <w:rsid w:val="0039413E"/>
    <w:rsid w:val="003945E6"/>
    <w:rsid w:val="00394663"/>
    <w:rsid w:val="003946D0"/>
    <w:rsid w:val="0039483A"/>
    <w:rsid w:val="00394A38"/>
    <w:rsid w:val="00394B33"/>
    <w:rsid w:val="00394EC8"/>
    <w:rsid w:val="0039524B"/>
    <w:rsid w:val="00395254"/>
    <w:rsid w:val="0039527B"/>
    <w:rsid w:val="003952F1"/>
    <w:rsid w:val="003955B1"/>
    <w:rsid w:val="00395994"/>
    <w:rsid w:val="00395B3C"/>
    <w:rsid w:val="00395D09"/>
    <w:rsid w:val="00396182"/>
    <w:rsid w:val="0039623A"/>
    <w:rsid w:val="00396242"/>
    <w:rsid w:val="00396930"/>
    <w:rsid w:val="003969E7"/>
    <w:rsid w:val="00396DDB"/>
    <w:rsid w:val="0039716E"/>
    <w:rsid w:val="00397256"/>
    <w:rsid w:val="00397A0E"/>
    <w:rsid w:val="00397B11"/>
    <w:rsid w:val="00397B82"/>
    <w:rsid w:val="00397D5C"/>
    <w:rsid w:val="00397EBB"/>
    <w:rsid w:val="00397FDE"/>
    <w:rsid w:val="003A000F"/>
    <w:rsid w:val="003A00BE"/>
    <w:rsid w:val="003A00C2"/>
    <w:rsid w:val="003A00DB"/>
    <w:rsid w:val="003A017F"/>
    <w:rsid w:val="003A02A1"/>
    <w:rsid w:val="003A03AE"/>
    <w:rsid w:val="003A06B9"/>
    <w:rsid w:val="003A0E2D"/>
    <w:rsid w:val="003A0EF4"/>
    <w:rsid w:val="003A0FC5"/>
    <w:rsid w:val="003A1095"/>
    <w:rsid w:val="003A10CE"/>
    <w:rsid w:val="003A1425"/>
    <w:rsid w:val="003A1597"/>
    <w:rsid w:val="003A163B"/>
    <w:rsid w:val="003A1730"/>
    <w:rsid w:val="003A18AB"/>
    <w:rsid w:val="003A1957"/>
    <w:rsid w:val="003A19E9"/>
    <w:rsid w:val="003A1DCD"/>
    <w:rsid w:val="003A2024"/>
    <w:rsid w:val="003A20B0"/>
    <w:rsid w:val="003A22F9"/>
    <w:rsid w:val="003A238F"/>
    <w:rsid w:val="003A24E7"/>
    <w:rsid w:val="003A25ED"/>
    <w:rsid w:val="003A2785"/>
    <w:rsid w:val="003A2800"/>
    <w:rsid w:val="003A2CA5"/>
    <w:rsid w:val="003A2DEB"/>
    <w:rsid w:val="003A2F93"/>
    <w:rsid w:val="003A305C"/>
    <w:rsid w:val="003A3354"/>
    <w:rsid w:val="003A34C7"/>
    <w:rsid w:val="003A3575"/>
    <w:rsid w:val="003A3924"/>
    <w:rsid w:val="003A3B2C"/>
    <w:rsid w:val="003A3D7E"/>
    <w:rsid w:val="003A3F10"/>
    <w:rsid w:val="003A4037"/>
    <w:rsid w:val="003A40E3"/>
    <w:rsid w:val="003A412D"/>
    <w:rsid w:val="003A4254"/>
    <w:rsid w:val="003A42B4"/>
    <w:rsid w:val="003A42B9"/>
    <w:rsid w:val="003A43F2"/>
    <w:rsid w:val="003A4470"/>
    <w:rsid w:val="003A4497"/>
    <w:rsid w:val="003A4683"/>
    <w:rsid w:val="003A46B5"/>
    <w:rsid w:val="003A4842"/>
    <w:rsid w:val="003A4876"/>
    <w:rsid w:val="003A4923"/>
    <w:rsid w:val="003A499D"/>
    <w:rsid w:val="003A4DAF"/>
    <w:rsid w:val="003A50D0"/>
    <w:rsid w:val="003A5102"/>
    <w:rsid w:val="003A5232"/>
    <w:rsid w:val="003A52E8"/>
    <w:rsid w:val="003A589C"/>
    <w:rsid w:val="003A5C25"/>
    <w:rsid w:val="003A5CEA"/>
    <w:rsid w:val="003A65C4"/>
    <w:rsid w:val="003A67A3"/>
    <w:rsid w:val="003A699A"/>
    <w:rsid w:val="003A6A03"/>
    <w:rsid w:val="003A6F0C"/>
    <w:rsid w:val="003A722A"/>
    <w:rsid w:val="003A7563"/>
    <w:rsid w:val="003A7740"/>
    <w:rsid w:val="003A785C"/>
    <w:rsid w:val="003A7FB8"/>
    <w:rsid w:val="003B025C"/>
    <w:rsid w:val="003B0761"/>
    <w:rsid w:val="003B0A78"/>
    <w:rsid w:val="003B0BE2"/>
    <w:rsid w:val="003B0C7B"/>
    <w:rsid w:val="003B0CA7"/>
    <w:rsid w:val="003B0F8D"/>
    <w:rsid w:val="003B1220"/>
    <w:rsid w:val="003B1479"/>
    <w:rsid w:val="003B17A5"/>
    <w:rsid w:val="003B1C77"/>
    <w:rsid w:val="003B1D9B"/>
    <w:rsid w:val="003B1E77"/>
    <w:rsid w:val="003B1E7C"/>
    <w:rsid w:val="003B1F86"/>
    <w:rsid w:val="003B1FA8"/>
    <w:rsid w:val="003B234A"/>
    <w:rsid w:val="003B24E5"/>
    <w:rsid w:val="003B2510"/>
    <w:rsid w:val="003B25F1"/>
    <w:rsid w:val="003B279C"/>
    <w:rsid w:val="003B2AAF"/>
    <w:rsid w:val="003B2D8B"/>
    <w:rsid w:val="003B32BE"/>
    <w:rsid w:val="003B3747"/>
    <w:rsid w:val="003B375A"/>
    <w:rsid w:val="003B375D"/>
    <w:rsid w:val="003B392D"/>
    <w:rsid w:val="003B3B4C"/>
    <w:rsid w:val="003B4243"/>
    <w:rsid w:val="003B42C6"/>
    <w:rsid w:val="003B4591"/>
    <w:rsid w:val="003B507A"/>
    <w:rsid w:val="003B50D2"/>
    <w:rsid w:val="003B53D2"/>
    <w:rsid w:val="003B544D"/>
    <w:rsid w:val="003B54A9"/>
    <w:rsid w:val="003B5504"/>
    <w:rsid w:val="003B56ED"/>
    <w:rsid w:val="003B579E"/>
    <w:rsid w:val="003B57EF"/>
    <w:rsid w:val="003B5870"/>
    <w:rsid w:val="003B5B17"/>
    <w:rsid w:val="003B5CC2"/>
    <w:rsid w:val="003B5D64"/>
    <w:rsid w:val="003B5DB6"/>
    <w:rsid w:val="003B5E74"/>
    <w:rsid w:val="003B6241"/>
    <w:rsid w:val="003B647E"/>
    <w:rsid w:val="003B6554"/>
    <w:rsid w:val="003B6605"/>
    <w:rsid w:val="003B66EF"/>
    <w:rsid w:val="003B6776"/>
    <w:rsid w:val="003B680F"/>
    <w:rsid w:val="003B68CF"/>
    <w:rsid w:val="003B6DF2"/>
    <w:rsid w:val="003B6E2C"/>
    <w:rsid w:val="003B6E9B"/>
    <w:rsid w:val="003B6EFD"/>
    <w:rsid w:val="003B6FE6"/>
    <w:rsid w:val="003B7253"/>
    <w:rsid w:val="003B72CE"/>
    <w:rsid w:val="003B78FE"/>
    <w:rsid w:val="003B7961"/>
    <w:rsid w:val="003B7BBA"/>
    <w:rsid w:val="003B7C45"/>
    <w:rsid w:val="003B7CE7"/>
    <w:rsid w:val="003C0267"/>
    <w:rsid w:val="003C0587"/>
    <w:rsid w:val="003C087F"/>
    <w:rsid w:val="003C094B"/>
    <w:rsid w:val="003C095D"/>
    <w:rsid w:val="003C0C88"/>
    <w:rsid w:val="003C15B9"/>
    <w:rsid w:val="003C1966"/>
    <w:rsid w:val="003C1E85"/>
    <w:rsid w:val="003C207F"/>
    <w:rsid w:val="003C2133"/>
    <w:rsid w:val="003C2687"/>
    <w:rsid w:val="003C29AF"/>
    <w:rsid w:val="003C2D45"/>
    <w:rsid w:val="003C30A8"/>
    <w:rsid w:val="003C30BF"/>
    <w:rsid w:val="003C30FC"/>
    <w:rsid w:val="003C3236"/>
    <w:rsid w:val="003C3260"/>
    <w:rsid w:val="003C3536"/>
    <w:rsid w:val="003C3619"/>
    <w:rsid w:val="003C37B1"/>
    <w:rsid w:val="003C3805"/>
    <w:rsid w:val="003C383C"/>
    <w:rsid w:val="003C39D9"/>
    <w:rsid w:val="003C3DF1"/>
    <w:rsid w:val="003C40B7"/>
    <w:rsid w:val="003C428C"/>
    <w:rsid w:val="003C481D"/>
    <w:rsid w:val="003C4E93"/>
    <w:rsid w:val="003C5564"/>
    <w:rsid w:val="003C59F6"/>
    <w:rsid w:val="003C5A2D"/>
    <w:rsid w:val="003C5A39"/>
    <w:rsid w:val="003C5AF3"/>
    <w:rsid w:val="003C5B18"/>
    <w:rsid w:val="003C5D14"/>
    <w:rsid w:val="003C5FB9"/>
    <w:rsid w:val="003C60B6"/>
    <w:rsid w:val="003C62CC"/>
    <w:rsid w:val="003C63EA"/>
    <w:rsid w:val="003C63ED"/>
    <w:rsid w:val="003C6405"/>
    <w:rsid w:val="003C65D8"/>
    <w:rsid w:val="003C675C"/>
    <w:rsid w:val="003C6940"/>
    <w:rsid w:val="003C6A86"/>
    <w:rsid w:val="003C6D61"/>
    <w:rsid w:val="003C6D9F"/>
    <w:rsid w:val="003C71E0"/>
    <w:rsid w:val="003C741C"/>
    <w:rsid w:val="003C763B"/>
    <w:rsid w:val="003C78E7"/>
    <w:rsid w:val="003C78F0"/>
    <w:rsid w:val="003C7C33"/>
    <w:rsid w:val="003C7FBB"/>
    <w:rsid w:val="003D00D3"/>
    <w:rsid w:val="003D0486"/>
    <w:rsid w:val="003D078C"/>
    <w:rsid w:val="003D08E1"/>
    <w:rsid w:val="003D092D"/>
    <w:rsid w:val="003D09B4"/>
    <w:rsid w:val="003D0D27"/>
    <w:rsid w:val="003D0E6A"/>
    <w:rsid w:val="003D0FB5"/>
    <w:rsid w:val="003D1062"/>
    <w:rsid w:val="003D13A6"/>
    <w:rsid w:val="003D1498"/>
    <w:rsid w:val="003D16E6"/>
    <w:rsid w:val="003D1751"/>
    <w:rsid w:val="003D1AF0"/>
    <w:rsid w:val="003D1B59"/>
    <w:rsid w:val="003D1C00"/>
    <w:rsid w:val="003D1F06"/>
    <w:rsid w:val="003D1F56"/>
    <w:rsid w:val="003D214A"/>
    <w:rsid w:val="003D2458"/>
    <w:rsid w:val="003D2667"/>
    <w:rsid w:val="003D2946"/>
    <w:rsid w:val="003D2A86"/>
    <w:rsid w:val="003D3101"/>
    <w:rsid w:val="003D3339"/>
    <w:rsid w:val="003D34F1"/>
    <w:rsid w:val="003D36A5"/>
    <w:rsid w:val="003D36E9"/>
    <w:rsid w:val="003D3701"/>
    <w:rsid w:val="003D3822"/>
    <w:rsid w:val="003D3A70"/>
    <w:rsid w:val="003D3B95"/>
    <w:rsid w:val="003D3BFF"/>
    <w:rsid w:val="003D3D06"/>
    <w:rsid w:val="003D3D3C"/>
    <w:rsid w:val="003D41C9"/>
    <w:rsid w:val="003D41E7"/>
    <w:rsid w:val="003D4440"/>
    <w:rsid w:val="003D4775"/>
    <w:rsid w:val="003D4A06"/>
    <w:rsid w:val="003D4B4D"/>
    <w:rsid w:val="003D4F3C"/>
    <w:rsid w:val="003D5362"/>
    <w:rsid w:val="003D54E4"/>
    <w:rsid w:val="003D5A90"/>
    <w:rsid w:val="003D609A"/>
    <w:rsid w:val="003D61C5"/>
    <w:rsid w:val="003D624A"/>
    <w:rsid w:val="003D624E"/>
    <w:rsid w:val="003D636A"/>
    <w:rsid w:val="003D68D3"/>
    <w:rsid w:val="003D6BA4"/>
    <w:rsid w:val="003D6D10"/>
    <w:rsid w:val="003D6DAD"/>
    <w:rsid w:val="003D6DD4"/>
    <w:rsid w:val="003D71D7"/>
    <w:rsid w:val="003D7277"/>
    <w:rsid w:val="003D7310"/>
    <w:rsid w:val="003D7744"/>
    <w:rsid w:val="003D7777"/>
    <w:rsid w:val="003D78FA"/>
    <w:rsid w:val="003D7C8E"/>
    <w:rsid w:val="003D7D1F"/>
    <w:rsid w:val="003E04A7"/>
    <w:rsid w:val="003E04AD"/>
    <w:rsid w:val="003E0BCC"/>
    <w:rsid w:val="003E0D4D"/>
    <w:rsid w:val="003E0E51"/>
    <w:rsid w:val="003E0FB3"/>
    <w:rsid w:val="003E1097"/>
    <w:rsid w:val="003E10D2"/>
    <w:rsid w:val="003E1728"/>
    <w:rsid w:val="003E235D"/>
    <w:rsid w:val="003E238A"/>
    <w:rsid w:val="003E23E4"/>
    <w:rsid w:val="003E265E"/>
    <w:rsid w:val="003E2695"/>
    <w:rsid w:val="003E2897"/>
    <w:rsid w:val="003E2BF6"/>
    <w:rsid w:val="003E2E9E"/>
    <w:rsid w:val="003E300A"/>
    <w:rsid w:val="003E3873"/>
    <w:rsid w:val="003E3AEA"/>
    <w:rsid w:val="003E3F26"/>
    <w:rsid w:val="003E40F6"/>
    <w:rsid w:val="003E418B"/>
    <w:rsid w:val="003E45EC"/>
    <w:rsid w:val="003E4CA5"/>
    <w:rsid w:val="003E4DC0"/>
    <w:rsid w:val="003E4E0F"/>
    <w:rsid w:val="003E4E83"/>
    <w:rsid w:val="003E57BC"/>
    <w:rsid w:val="003E585A"/>
    <w:rsid w:val="003E5925"/>
    <w:rsid w:val="003E5E54"/>
    <w:rsid w:val="003E60EB"/>
    <w:rsid w:val="003E6177"/>
    <w:rsid w:val="003E63A3"/>
    <w:rsid w:val="003E67E7"/>
    <w:rsid w:val="003E6A5C"/>
    <w:rsid w:val="003E6D58"/>
    <w:rsid w:val="003E6DB7"/>
    <w:rsid w:val="003E7002"/>
    <w:rsid w:val="003E70B8"/>
    <w:rsid w:val="003E728E"/>
    <w:rsid w:val="003E7613"/>
    <w:rsid w:val="003E7B86"/>
    <w:rsid w:val="003F001F"/>
    <w:rsid w:val="003F01B5"/>
    <w:rsid w:val="003F041E"/>
    <w:rsid w:val="003F06E0"/>
    <w:rsid w:val="003F134E"/>
    <w:rsid w:val="003F148A"/>
    <w:rsid w:val="003F14BB"/>
    <w:rsid w:val="003F1665"/>
    <w:rsid w:val="003F19E6"/>
    <w:rsid w:val="003F1EBE"/>
    <w:rsid w:val="003F226E"/>
    <w:rsid w:val="003F2371"/>
    <w:rsid w:val="003F2661"/>
    <w:rsid w:val="003F288D"/>
    <w:rsid w:val="003F2C81"/>
    <w:rsid w:val="003F2DC4"/>
    <w:rsid w:val="003F2E70"/>
    <w:rsid w:val="003F3011"/>
    <w:rsid w:val="003F31F5"/>
    <w:rsid w:val="003F320A"/>
    <w:rsid w:val="003F3325"/>
    <w:rsid w:val="003F34F7"/>
    <w:rsid w:val="003F3837"/>
    <w:rsid w:val="003F38D1"/>
    <w:rsid w:val="003F3D32"/>
    <w:rsid w:val="003F3D92"/>
    <w:rsid w:val="003F3F77"/>
    <w:rsid w:val="003F3FAC"/>
    <w:rsid w:val="003F4131"/>
    <w:rsid w:val="003F421B"/>
    <w:rsid w:val="003F4893"/>
    <w:rsid w:val="003F4A01"/>
    <w:rsid w:val="003F4B27"/>
    <w:rsid w:val="003F4C5C"/>
    <w:rsid w:val="003F4CA6"/>
    <w:rsid w:val="003F4D30"/>
    <w:rsid w:val="003F4DBD"/>
    <w:rsid w:val="003F50EE"/>
    <w:rsid w:val="003F51A4"/>
    <w:rsid w:val="003F552E"/>
    <w:rsid w:val="003F5FE9"/>
    <w:rsid w:val="003F63AE"/>
    <w:rsid w:val="003F65E8"/>
    <w:rsid w:val="003F6A98"/>
    <w:rsid w:val="003F6CBC"/>
    <w:rsid w:val="003F6EE7"/>
    <w:rsid w:val="003F6F38"/>
    <w:rsid w:val="003F6F79"/>
    <w:rsid w:val="003F7480"/>
    <w:rsid w:val="003F759B"/>
    <w:rsid w:val="003F7692"/>
    <w:rsid w:val="003F7890"/>
    <w:rsid w:val="003F7963"/>
    <w:rsid w:val="003F7B44"/>
    <w:rsid w:val="003F7BC9"/>
    <w:rsid w:val="003F7D32"/>
    <w:rsid w:val="003F7FE7"/>
    <w:rsid w:val="00400027"/>
    <w:rsid w:val="004003D7"/>
    <w:rsid w:val="004006EF"/>
    <w:rsid w:val="0040080B"/>
    <w:rsid w:val="00400A4B"/>
    <w:rsid w:val="004010D7"/>
    <w:rsid w:val="004011B4"/>
    <w:rsid w:val="004011BF"/>
    <w:rsid w:val="00401310"/>
    <w:rsid w:val="00401335"/>
    <w:rsid w:val="0040145D"/>
    <w:rsid w:val="00401596"/>
    <w:rsid w:val="0040164F"/>
    <w:rsid w:val="0040198E"/>
    <w:rsid w:val="00401CC6"/>
    <w:rsid w:val="00401CE5"/>
    <w:rsid w:val="00401F55"/>
    <w:rsid w:val="004021F7"/>
    <w:rsid w:val="00402200"/>
    <w:rsid w:val="00402259"/>
    <w:rsid w:val="004022D1"/>
    <w:rsid w:val="0040258F"/>
    <w:rsid w:val="0040286D"/>
    <w:rsid w:val="00402874"/>
    <w:rsid w:val="00402899"/>
    <w:rsid w:val="0040297E"/>
    <w:rsid w:val="00402CB2"/>
    <w:rsid w:val="00402D20"/>
    <w:rsid w:val="00402D89"/>
    <w:rsid w:val="0040306B"/>
    <w:rsid w:val="004037AC"/>
    <w:rsid w:val="00403A67"/>
    <w:rsid w:val="00403AD9"/>
    <w:rsid w:val="00403C87"/>
    <w:rsid w:val="00403D66"/>
    <w:rsid w:val="00403EB3"/>
    <w:rsid w:val="00405062"/>
    <w:rsid w:val="00405116"/>
    <w:rsid w:val="004051D7"/>
    <w:rsid w:val="00405454"/>
    <w:rsid w:val="004054D9"/>
    <w:rsid w:val="0040570A"/>
    <w:rsid w:val="00405EB4"/>
    <w:rsid w:val="00406487"/>
    <w:rsid w:val="004065C3"/>
    <w:rsid w:val="00406DD9"/>
    <w:rsid w:val="00406E82"/>
    <w:rsid w:val="00406FEC"/>
    <w:rsid w:val="0040701A"/>
    <w:rsid w:val="004070F1"/>
    <w:rsid w:val="0040762E"/>
    <w:rsid w:val="0040766B"/>
    <w:rsid w:val="00407AA0"/>
    <w:rsid w:val="00407DB8"/>
    <w:rsid w:val="00407E69"/>
    <w:rsid w:val="004102CF"/>
    <w:rsid w:val="0041047A"/>
    <w:rsid w:val="00410737"/>
    <w:rsid w:val="00410770"/>
    <w:rsid w:val="004107FA"/>
    <w:rsid w:val="00410B9B"/>
    <w:rsid w:val="00410D76"/>
    <w:rsid w:val="00410E02"/>
    <w:rsid w:val="00410FDD"/>
    <w:rsid w:val="0041106F"/>
    <w:rsid w:val="004113A0"/>
    <w:rsid w:val="00411607"/>
    <w:rsid w:val="0041171E"/>
    <w:rsid w:val="00411758"/>
    <w:rsid w:val="004117EE"/>
    <w:rsid w:val="00411970"/>
    <w:rsid w:val="004119BC"/>
    <w:rsid w:val="004119C4"/>
    <w:rsid w:val="00411B15"/>
    <w:rsid w:val="00411BEF"/>
    <w:rsid w:val="00412126"/>
    <w:rsid w:val="004123F4"/>
    <w:rsid w:val="00413666"/>
    <w:rsid w:val="004136AB"/>
    <w:rsid w:val="00413749"/>
    <w:rsid w:val="0041379C"/>
    <w:rsid w:val="00413B77"/>
    <w:rsid w:val="00413C4D"/>
    <w:rsid w:val="00413F17"/>
    <w:rsid w:val="00413FE6"/>
    <w:rsid w:val="0041435B"/>
    <w:rsid w:val="00414448"/>
    <w:rsid w:val="00414665"/>
    <w:rsid w:val="004146E0"/>
    <w:rsid w:val="00414843"/>
    <w:rsid w:val="0041489E"/>
    <w:rsid w:val="00414ADD"/>
    <w:rsid w:val="00414FE9"/>
    <w:rsid w:val="0041530B"/>
    <w:rsid w:val="0041541C"/>
    <w:rsid w:val="00415637"/>
    <w:rsid w:val="00415949"/>
    <w:rsid w:val="00415BA7"/>
    <w:rsid w:val="00415E0C"/>
    <w:rsid w:val="00415E3E"/>
    <w:rsid w:val="00415E7F"/>
    <w:rsid w:val="0041605C"/>
    <w:rsid w:val="00416BD0"/>
    <w:rsid w:val="00416E15"/>
    <w:rsid w:val="00417132"/>
    <w:rsid w:val="004172D5"/>
    <w:rsid w:val="00417524"/>
    <w:rsid w:val="0041752C"/>
    <w:rsid w:val="004176E2"/>
    <w:rsid w:val="00417880"/>
    <w:rsid w:val="00420048"/>
    <w:rsid w:val="00420121"/>
    <w:rsid w:val="00420125"/>
    <w:rsid w:val="0042028B"/>
    <w:rsid w:val="004204FC"/>
    <w:rsid w:val="004205D5"/>
    <w:rsid w:val="00420763"/>
    <w:rsid w:val="00420884"/>
    <w:rsid w:val="00420AD4"/>
    <w:rsid w:val="00420CA8"/>
    <w:rsid w:val="00420DC7"/>
    <w:rsid w:val="00420EDC"/>
    <w:rsid w:val="00420F2B"/>
    <w:rsid w:val="004210F2"/>
    <w:rsid w:val="0042116C"/>
    <w:rsid w:val="00421225"/>
    <w:rsid w:val="004215EC"/>
    <w:rsid w:val="00422129"/>
    <w:rsid w:val="0042231F"/>
    <w:rsid w:val="004223A0"/>
    <w:rsid w:val="0042290E"/>
    <w:rsid w:val="004229C3"/>
    <w:rsid w:val="00422AAB"/>
    <w:rsid w:val="00422D1A"/>
    <w:rsid w:val="00422FF1"/>
    <w:rsid w:val="0042328A"/>
    <w:rsid w:val="00423E0E"/>
    <w:rsid w:val="00423EDC"/>
    <w:rsid w:val="00423F53"/>
    <w:rsid w:val="00424056"/>
    <w:rsid w:val="004240A9"/>
    <w:rsid w:val="0042421F"/>
    <w:rsid w:val="00424279"/>
    <w:rsid w:val="00424366"/>
    <w:rsid w:val="00424500"/>
    <w:rsid w:val="0042468B"/>
    <w:rsid w:val="00424869"/>
    <w:rsid w:val="0042486B"/>
    <w:rsid w:val="0042491D"/>
    <w:rsid w:val="00424B69"/>
    <w:rsid w:val="00424CCE"/>
    <w:rsid w:val="00424DDB"/>
    <w:rsid w:val="00424DFB"/>
    <w:rsid w:val="0042502E"/>
    <w:rsid w:val="004251E1"/>
    <w:rsid w:val="0042534C"/>
    <w:rsid w:val="004256C6"/>
    <w:rsid w:val="004257D4"/>
    <w:rsid w:val="00425819"/>
    <w:rsid w:val="00425AB5"/>
    <w:rsid w:val="0042611C"/>
    <w:rsid w:val="00426207"/>
    <w:rsid w:val="0042693F"/>
    <w:rsid w:val="004269BB"/>
    <w:rsid w:val="00426AB1"/>
    <w:rsid w:val="00427443"/>
    <w:rsid w:val="00427459"/>
    <w:rsid w:val="004274B7"/>
    <w:rsid w:val="0042765C"/>
    <w:rsid w:val="004276A5"/>
    <w:rsid w:val="00427724"/>
    <w:rsid w:val="00427D4A"/>
    <w:rsid w:val="00427EB9"/>
    <w:rsid w:val="00430971"/>
    <w:rsid w:val="00430A00"/>
    <w:rsid w:val="00430AE4"/>
    <w:rsid w:val="00430B1F"/>
    <w:rsid w:val="00430E0F"/>
    <w:rsid w:val="00430E22"/>
    <w:rsid w:val="00431245"/>
    <w:rsid w:val="004312D0"/>
    <w:rsid w:val="004314A9"/>
    <w:rsid w:val="004318B7"/>
    <w:rsid w:val="00431917"/>
    <w:rsid w:val="0043195C"/>
    <w:rsid w:val="004319EC"/>
    <w:rsid w:val="00431A53"/>
    <w:rsid w:val="00431EC7"/>
    <w:rsid w:val="004322EC"/>
    <w:rsid w:val="004324ED"/>
    <w:rsid w:val="00432604"/>
    <w:rsid w:val="004326F6"/>
    <w:rsid w:val="004328A2"/>
    <w:rsid w:val="0043299D"/>
    <w:rsid w:val="00432A04"/>
    <w:rsid w:val="00432A21"/>
    <w:rsid w:val="00432B27"/>
    <w:rsid w:val="00432B57"/>
    <w:rsid w:val="00432B98"/>
    <w:rsid w:val="0043315F"/>
    <w:rsid w:val="004332E8"/>
    <w:rsid w:val="004333D3"/>
    <w:rsid w:val="004334B3"/>
    <w:rsid w:val="0043372A"/>
    <w:rsid w:val="00433BD3"/>
    <w:rsid w:val="00433DF8"/>
    <w:rsid w:val="004342D5"/>
    <w:rsid w:val="0043431F"/>
    <w:rsid w:val="00434468"/>
    <w:rsid w:val="00434C6C"/>
    <w:rsid w:val="00434CBD"/>
    <w:rsid w:val="00434FB4"/>
    <w:rsid w:val="004351E4"/>
    <w:rsid w:val="0043537C"/>
    <w:rsid w:val="00435773"/>
    <w:rsid w:val="004357CB"/>
    <w:rsid w:val="00435AB3"/>
    <w:rsid w:val="00435B5C"/>
    <w:rsid w:val="00435D2E"/>
    <w:rsid w:val="00435DC0"/>
    <w:rsid w:val="00435DC6"/>
    <w:rsid w:val="00435EFD"/>
    <w:rsid w:val="0043630F"/>
    <w:rsid w:val="00436424"/>
    <w:rsid w:val="00436FD8"/>
    <w:rsid w:val="00437074"/>
    <w:rsid w:val="00437254"/>
    <w:rsid w:val="00437276"/>
    <w:rsid w:val="0043728C"/>
    <w:rsid w:val="0043740C"/>
    <w:rsid w:val="0043740F"/>
    <w:rsid w:val="00437583"/>
    <w:rsid w:val="00437644"/>
    <w:rsid w:val="004379E7"/>
    <w:rsid w:val="004379FD"/>
    <w:rsid w:val="00437D6C"/>
    <w:rsid w:val="00437E6E"/>
    <w:rsid w:val="00437F95"/>
    <w:rsid w:val="00440002"/>
    <w:rsid w:val="00440222"/>
    <w:rsid w:val="00440828"/>
    <w:rsid w:val="00440938"/>
    <w:rsid w:val="00440961"/>
    <w:rsid w:val="0044099B"/>
    <w:rsid w:val="00440A02"/>
    <w:rsid w:val="00441222"/>
    <w:rsid w:val="0044124A"/>
    <w:rsid w:val="004414A1"/>
    <w:rsid w:val="00441607"/>
    <w:rsid w:val="00441832"/>
    <w:rsid w:val="00441909"/>
    <w:rsid w:val="00441A7E"/>
    <w:rsid w:val="00441C4C"/>
    <w:rsid w:val="00441D7D"/>
    <w:rsid w:val="00441E8F"/>
    <w:rsid w:val="00442086"/>
    <w:rsid w:val="0044213B"/>
    <w:rsid w:val="00442431"/>
    <w:rsid w:val="004426F7"/>
    <w:rsid w:val="0044275B"/>
    <w:rsid w:val="004428E2"/>
    <w:rsid w:val="004429C7"/>
    <w:rsid w:val="00442A38"/>
    <w:rsid w:val="00442CD9"/>
    <w:rsid w:val="00442EF0"/>
    <w:rsid w:val="0044307B"/>
    <w:rsid w:val="0044312A"/>
    <w:rsid w:val="004434FD"/>
    <w:rsid w:val="004435BF"/>
    <w:rsid w:val="00443D7F"/>
    <w:rsid w:val="0044418E"/>
    <w:rsid w:val="0044448B"/>
    <w:rsid w:val="00444592"/>
    <w:rsid w:val="00444AA2"/>
    <w:rsid w:val="0044510A"/>
    <w:rsid w:val="00445196"/>
    <w:rsid w:val="0044554D"/>
    <w:rsid w:val="00445576"/>
    <w:rsid w:val="00445A9C"/>
    <w:rsid w:val="00445BE1"/>
    <w:rsid w:val="00445C45"/>
    <w:rsid w:val="00445DF6"/>
    <w:rsid w:val="00445DFC"/>
    <w:rsid w:val="00445ED0"/>
    <w:rsid w:val="00446550"/>
    <w:rsid w:val="00446568"/>
    <w:rsid w:val="00446A0B"/>
    <w:rsid w:val="00447BB8"/>
    <w:rsid w:val="00447C8B"/>
    <w:rsid w:val="004501C2"/>
    <w:rsid w:val="004503AC"/>
    <w:rsid w:val="004504FE"/>
    <w:rsid w:val="004507A7"/>
    <w:rsid w:val="00450D66"/>
    <w:rsid w:val="00450E64"/>
    <w:rsid w:val="00450EED"/>
    <w:rsid w:val="004511FA"/>
    <w:rsid w:val="0045141E"/>
    <w:rsid w:val="00451824"/>
    <w:rsid w:val="00451B1B"/>
    <w:rsid w:val="00451DAE"/>
    <w:rsid w:val="004524F5"/>
    <w:rsid w:val="0045251F"/>
    <w:rsid w:val="004528F7"/>
    <w:rsid w:val="00452CEC"/>
    <w:rsid w:val="00452DA4"/>
    <w:rsid w:val="004530EF"/>
    <w:rsid w:val="0045344F"/>
    <w:rsid w:val="0045357E"/>
    <w:rsid w:val="00453CF2"/>
    <w:rsid w:val="00453E83"/>
    <w:rsid w:val="00453EC6"/>
    <w:rsid w:val="00453F18"/>
    <w:rsid w:val="00454125"/>
    <w:rsid w:val="00454289"/>
    <w:rsid w:val="00454521"/>
    <w:rsid w:val="00454C94"/>
    <w:rsid w:val="00454CCC"/>
    <w:rsid w:val="004550BD"/>
    <w:rsid w:val="00455516"/>
    <w:rsid w:val="004555C9"/>
    <w:rsid w:val="0045575A"/>
    <w:rsid w:val="00455860"/>
    <w:rsid w:val="00455CC2"/>
    <w:rsid w:val="00455DF9"/>
    <w:rsid w:val="004561B5"/>
    <w:rsid w:val="0045620F"/>
    <w:rsid w:val="004562AF"/>
    <w:rsid w:val="00456D39"/>
    <w:rsid w:val="00456EA8"/>
    <w:rsid w:val="004573C0"/>
    <w:rsid w:val="00457D26"/>
    <w:rsid w:val="00457D75"/>
    <w:rsid w:val="00457DE7"/>
    <w:rsid w:val="00457FBA"/>
    <w:rsid w:val="00457FDA"/>
    <w:rsid w:val="00460191"/>
    <w:rsid w:val="00460260"/>
    <w:rsid w:val="0046041C"/>
    <w:rsid w:val="00460649"/>
    <w:rsid w:val="00460722"/>
    <w:rsid w:val="00460D85"/>
    <w:rsid w:val="00460F69"/>
    <w:rsid w:val="00460F8E"/>
    <w:rsid w:val="00461163"/>
    <w:rsid w:val="0046145A"/>
    <w:rsid w:val="00461929"/>
    <w:rsid w:val="00461E18"/>
    <w:rsid w:val="00461F95"/>
    <w:rsid w:val="004620C3"/>
    <w:rsid w:val="00462133"/>
    <w:rsid w:val="00462439"/>
    <w:rsid w:val="00462641"/>
    <w:rsid w:val="00462725"/>
    <w:rsid w:val="00462970"/>
    <w:rsid w:val="00462DE1"/>
    <w:rsid w:val="00462E52"/>
    <w:rsid w:val="0046332B"/>
    <w:rsid w:val="00463D6C"/>
    <w:rsid w:val="00464279"/>
    <w:rsid w:val="004642ED"/>
    <w:rsid w:val="004647FD"/>
    <w:rsid w:val="00464918"/>
    <w:rsid w:val="00464CBA"/>
    <w:rsid w:val="00464E01"/>
    <w:rsid w:val="004650A9"/>
    <w:rsid w:val="00465258"/>
    <w:rsid w:val="004655B7"/>
    <w:rsid w:val="004657CC"/>
    <w:rsid w:val="00465A12"/>
    <w:rsid w:val="00465BBC"/>
    <w:rsid w:val="00465BE4"/>
    <w:rsid w:val="00465C38"/>
    <w:rsid w:val="00465D19"/>
    <w:rsid w:val="004661CA"/>
    <w:rsid w:val="004664B3"/>
    <w:rsid w:val="00466578"/>
    <w:rsid w:val="004666B4"/>
    <w:rsid w:val="00466832"/>
    <w:rsid w:val="00466B59"/>
    <w:rsid w:val="00466BB2"/>
    <w:rsid w:val="00466E04"/>
    <w:rsid w:val="00466E09"/>
    <w:rsid w:val="00467AEA"/>
    <w:rsid w:val="00467CF1"/>
    <w:rsid w:val="00467D5D"/>
    <w:rsid w:val="00467E61"/>
    <w:rsid w:val="00470000"/>
    <w:rsid w:val="00470213"/>
    <w:rsid w:val="0047037F"/>
    <w:rsid w:val="00470444"/>
    <w:rsid w:val="004707F1"/>
    <w:rsid w:val="00470875"/>
    <w:rsid w:val="00470A2E"/>
    <w:rsid w:val="00470AC8"/>
    <w:rsid w:val="00470D74"/>
    <w:rsid w:val="00470E45"/>
    <w:rsid w:val="004712A2"/>
    <w:rsid w:val="0047143E"/>
    <w:rsid w:val="00471516"/>
    <w:rsid w:val="0047164F"/>
    <w:rsid w:val="00471900"/>
    <w:rsid w:val="00471ADC"/>
    <w:rsid w:val="00471B15"/>
    <w:rsid w:val="00471BDA"/>
    <w:rsid w:val="00471CDA"/>
    <w:rsid w:val="00471DC9"/>
    <w:rsid w:val="00471F0B"/>
    <w:rsid w:val="0047202B"/>
    <w:rsid w:val="00472BB2"/>
    <w:rsid w:val="00472FE4"/>
    <w:rsid w:val="004732C6"/>
    <w:rsid w:val="00473353"/>
    <w:rsid w:val="004735E1"/>
    <w:rsid w:val="0047386D"/>
    <w:rsid w:val="0047402E"/>
    <w:rsid w:val="0047442F"/>
    <w:rsid w:val="00474556"/>
    <w:rsid w:val="004745E7"/>
    <w:rsid w:val="004746C2"/>
    <w:rsid w:val="00474B68"/>
    <w:rsid w:val="00474C8B"/>
    <w:rsid w:val="00474DC9"/>
    <w:rsid w:val="00475050"/>
    <w:rsid w:val="00475D1C"/>
    <w:rsid w:val="004760DC"/>
    <w:rsid w:val="00476437"/>
    <w:rsid w:val="004769AF"/>
    <w:rsid w:val="00476A79"/>
    <w:rsid w:val="00476DA0"/>
    <w:rsid w:val="00477014"/>
    <w:rsid w:val="00477124"/>
    <w:rsid w:val="0047727E"/>
    <w:rsid w:val="0047740C"/>
    <w:rsid w:val="00477771"/>
    <w:rsid w:val="00477844"/>
    <w:rsid w:val="00477863"/>
    <w:rsid w:val="00477D84"/>
    <w:rsid w:val="00477DA6"/>
    <w:rsid w:val="00477DC8"/>
    <w:rsid w:val="00480080"/>
    <w:rsid w:val="00480378"/>
    <w:rsid w:val="00480CB4"/>
    <w:rsid w:val="00480F31"/>
    <w:rsid w:val="00481066"/>
    <w:rsid w:val="0048116B"/>
    <w:rsid w:val="00481826"/>
    <w:rsid w:val="00481832"/>
    <w:rsid w:val="0048199F"/>
    <w:rsid w:val="00481CED"/>
    <w:rsid w:val="00481D07"/>
    <w:rsid w:val="00482244"/>
    <w:rsid w:val="00482C3C"/>
    <w:rsid w:val="00482CE4"/>
    <w:rsid w:val="00482DAC"/>
    <w:rsid w:val="00482FAF"/>
    <w:rsid w:val="004830E6"/>
    <w:rsid w:val="00483120"/>
    <w:rsid w:val="0048332E"/>
    <w:rsid w:val="0048351D"/>
    <w:rsid w:val="004838FE"/>
    <w:rsid w:val="00483FB3"/>
    <w:rsid w:val="00484086"/>
    <w:rsid w:val="004842A9"/>
    <w:rsid w:val="00484B2E"/>
    <w:rsid w:val="004850EE"/>
    <w:rsid w:val="00485499"/>
    <w:rsid w:val="004857D2"/>
    <w:rsid w:val="004858F5"/>
    <w:rsid w:val="00485AA2"/>
    <w:rsid w:val="00485BD1"/>
    <w:rsid w:val="00485DFD"/>
    <w:rsid w:val="00485E0B"/>
    <w:rsid w:val="00485F7F"/>
    <w:rsid w:val="00486056"/>
    <w:rsid w:val="00486184"/>
    <w:rsid w:val="00486557"/>
    <w:rsid w:val="004866FB"/>
    <w:rsid w:val="00486725"/>
    <w:rsid w:val="00486847"/>
    <w:rsid w:val="00486A94"/>
    <w:rsid w:val="00486B44"/>
    <w:rsid w:val="00486B4E"/>
    <w:rsid w:val="00487011"/>
    <w:rsid w:val="00487125"/>
    <w:rsid w:val="004871E3"/>
    <w:rsid w:val="004879D2"/>
    <w:rsid w:val="00487A07"/>
    <w:rsid w:val="00487A31"/>
    <w:rsid w:val="00487B1D"/>
    <w:rsid w:val="00487F3F"/>
    <w:rsid w:val="00487F6E"/>
    <w:rsid w:val="00487F9A"/>
    <w:rsid w:val="00490095"/>
    <w:rsid w:val="004903D6"/>
    <w:rsid w:val="004904A2"/>
    <w:rsid w:val="00490621"/>
    <w:rsid w:val="00490624"/>
    <w:rsid w:val="004909B5"/>
    <w:rsid w:val="00490E4D"/>
    <w:rsid w:val="00490F9A"/>
    <w:rsid w:val="004910CA"/>
    <w:rsid w:val="0049114F"/>
    <w:rsid w:val="00491395"/>
    <w:rsid w:val="004916E5"/>
    <w:rsid w:val="00491971"/>
    <w:rsid w:val="00491CC5"/>
    <w:rsid w:val="00491E97"/>
    <w:rsid w:val="00492285"/>
    <w:rsid w:val="004923F9"/>
    <w:rsid w:val="00492594"/>
    <w:rsid w:val="00492823"/>
    <w:rsid w:val="00492AA5"/>
    <w:rsid w:val="00492ACA"/>
    <w:rsid w:val="00492AF9"/>
    <w:rsid w:val="00492B23"/>
    <w:rsid w:val="00492D44"/>
    <w:rsid w:val="00492EE8"/>
    <w:rsid w:val="00493061"/>
    <w:rsid w:val="004931CF"/>
    <w:rsid w:val="004931DB"/>
    <w:rsid w:val="0049347D"/>
    <w:rsid w:val="00493E7A"/>
    <w:rsid w:val="00493EEC"/>
    <w:rsid w:val="00493FE9"/>
    <w:rsid w:val="004942DE"/>
    <w:rsid w:val="00494348"/>
    <w:rsid w:val="00494632"/>
    <w:rsid w:val="00494C76"/>
    <w:rsid w:val="00495095"/>
    <w:rsid w:val="00495318"/>
    <w:rsid w:val="004954BE"/>
    <w:rsid w:val="00495603"/>
    <w:rsid w:val="00495F1A"/>
    <w:rsid w:val="00496489"/>
    <w:rsid w:val="00496778"/>
    <w:rsid w:val="0049688E"/>
    <w:rsid w:val="00496A1B"/>
    <w:rsid w:val="00496AC0"/>
    <w:rsid w:val="00497162"/>
    <w:rsid w:val="004973AE"/>
    <w:rsid w:val="004975A6"/>
    <w:rsid w:val="004977D7"/>
    <w:rsid w:val="00497A3E"/>
    <w:rsid w:val="00497A64"/>
    <w:rsid w:val="00497DD5"/>
    <w:rsid w:val="00497E7B"/>
    <w:rsid w:val="00497FA8"/>
    <w:rsid w:val="004A03B5"/>
    <w:rsid w:val="004A0528"/>
    <w:rsid w:val="004A05AD"/>
    <w:rsid w:val="004A0B58"/>
    <w:rsid w:val="004A0C45"/>
    <w:rsid w:val="004A0C87"/>
    <w:rsid w:val="004A0FA8"/>
    <w:rsid w:val="004A13BA"/>
    <w:rsid w:val="004A140B"/>
    <w:rsid w:val="004A18D8"/>
    <w:rsid w:val="004A1913"/>
    <w:rsid w:val="004A195A"/>
    <w:rsid w:val="004A1AA1"/>
    <w:rsid w:val="004A1C7C"/>
    <w:rsid w:val="004A1E5D"/>
    <w:rsid w:val="004A2133"/>
    <w:rsid w:val="004A22D4"/>
    <w:rsid w:val="004A255D"/>
    <w:rsid w:val="004A2616"/>
    <w:rsid w:val="004A2683"/>
    <w:rsid w:val="004A276A"/>
    <w:rsid w:val="004A28FB"/>
    <w:rsid w:val="004A2A77"/>
    <w:rsid w:val="004A339F"/>
    <w:rsid w:val="004A33C6"/>
    <w:rsid w:val="004A3484"/>
    <w:rsid w:val="004A348C"/>
    <w:rsid w:val="004A3A00"/>
    <w:rsid w:val="004A3B38"/>
    <w:rsid w:val="004A3B48"/>
    <w:rsid w:val="004A43DE"/>
    <w:rsid w:val="004A45BD"/>
    <w:rsid w:val="004A4747"/>
    <w:rsid w:val="004A4832"/>
    <w:rsid w:val="004A4977"/>
    <w:rsid w:val="004A49E0"/>
    <w:rsid w:val="004A4B41"/>
    <w:rsid w:val="004A4CC7"/>
    <w:rsid w:val="004A4F9A"/>
    <w:rsid w:val="004A510A"/>
    <w:rsid w:val="004A5300"/>
    <w:rsid w:val="004A54A5"/>
    <w:rsid w:val="004A562C"/>
    <w:rsid w:val="004A5676"/>
    <w:rsid w:val="004A57EE"/>
    <w:rsid w:val="004A586B"/>
    <w:rsid w:val="004A5889"/>
    <w:rsid w:val="004A58E1"/>
    <w:rsid w:val="004A5BF4"/>
    <w:rsid w:val="004A5C9F"/>
    <w:rsid w:val="004A5F17"/>
    <w:rsid w:val="004A5F59"/>
    <w:rsid w:val="004A607E"/>
    <w:rsid w:val="004A618A"/>
    <w:rsid w:val="004A6490"/>
    <w:rsid w:val="004A64CF"/>
    <w:rsid w:val="004A66AC"/>
    <w:rsid w:val="004A6801"/>
    <w:rsid w:val="004A6A7D"/>
    <w:rsid w:val="004A6B78"/>
    <w:rsid w:val="004A6C0A"/>
    <w:rsid w:val="004A721A"/>
    <w:rsid w:val="004A7810"/>
    <w:rsid w:val="004A79A3"/>
    <w:rsid w:val="004A7B84"/>
    <w:rsid w:val="004A7CE5"/>
    <w:rsid w:val="004A7D06"/>
    <w:rsid w:val="004A7DD1"/>
    <w:rsid w:val="004A7E38"/>
    <w:rsid w:val="004A7FDB"/>
    <w:rsid w:val="004A7FE3"/>
    <w:rsid w:val="004B0383"/>
    <w:rsid w:val="004B06CA"/>
    <w:rsid w:val="004B089B"/>
    <w:rsid w:val="004B0F42"/>
    <w:rsid w:val="004B1130"/>
    <w:rsid w:val="004B1535"/>
    <w:rsid w:val="004B1689"/>
    <w:rsid w:val="004B1888"/>
    <w:rsid w:val="004B1893"/>
    <w:rsid w:val="004B1B0D"/>
    <w:rsid w:val="004B1C45"/>
    <w:rsid w:val="004B1F09"/>
    <w:rsid w:val="004B226C"/>
    <w:rsid w:val="004B234C"/>
    <w:rsid w:val="004B239E"/>
    <w:rsid w:val="004B242C"/>
    <w:rsid w:val="004B2554"/>
    <w:rsid w:val="004B2EA1"/>
    <w:rsid w:val="004B3090"/>
    <w:rsid w:val="004B359E"/>
    <w:rsid w:val="004B36B2"/>
    <w:rsid w:val="004B3706"/>
    <w:rsid w:val="004B3980"/>
    <w:rsid w:val="004B3AB4"/>
    <w:rsid w:val="004B4180"/>
    <w:rsid w:val="004B419A"/>
    <w:rsid w:val="004B495A"/>
    <w:rsid w:val="004B4A44"/>
    <w:rsid w:val="004B4B13"/>
    <w:rsid w:val="004B4B7E"/>
    <w:rsid w:val="004B51D4"/>
    <w:rsid w:val="004B53DE"/>
    <w:rsid w:val="004B55BC"/>
    <w:rsid w:val="004B5840"/>
    <w:rsid w:val="004B59C5"/>
    <w:rsid w:val="004B5B8D"/>
    <w:rsid w:val="004B6250"/>
    <w:rsid w:val="004B62CD"/>
    <w:rsid w:val="004B65F8"/>
    <w:rsid w:val="004B670A"/>
    <w:rsid w:val="004B674C"/>
    <w:rsid w:val="004B6B2C"/>
    <w:rsid w:val="004B6B46"/>
    <w:rsid w:val="004B6B7B"/>
    <w:rsid w:val="004B6BB8"/>
    <w:rsid w:val="004B6CF0"/>
    <w:rsid w:val="004B6DD6"/>
    <w:rsid w:val="004B75FD"/>
    <w:rsid w:val="004B7FEF"/>
    <w:rsid w:val="004C0196"/>
    <w:rsid w:val="004C01E9"/>
    <w:rsid w:val="004C0236"/>
    <w:rsid w:val="004C0593"/>
    <w:rsid w:val="004C067E"/>
    <w:rsid w:val="004C06AF"/>
    <w:rsid w:val="004C08CA"/>
    <w:rsid w:val="004C0A03"/>
    <w:rsid w:val="004C0B2A"/>
    <w:rsid w:val="004C0D8E"/>
    <w:rsid w:val="004C0E97"/>
    <w:rsid w:val="004C0EB0"/>
    <w:rsid w:val="004C0F10"/>
    <w:rsid w:val="004C0FCC"/>
    <w:rsid w:val="004C1469"/>
    <w:rsid w:val="004C1499"/>
    <w:rsid w:val="004C1586"/>
    <w:rsid w:val="004C161D"/>
    <w:rsid w:val="004C1CDC"/>
    <w:rsid w:val="004C218D"/>
    <w:rsid w:val="004C245C"/>
    <w:rsid w:val="004C2700"/>
    <w:rsid w:val="004C2BB0"/>
    <w:rsid w:val="004C2D57"/>
    <w:rsid w:val="004C2FF2"/>
    <w:rsid w:val="004C331E"/>
    <w:rsid w:val="004C35D1"/>
    <w:rsid w:val="004C3A1C"/>
    <w:rsid w:val="004C3AC2"/>
    <w:rsid w:val="004C3C77"/>
    <w:rsid w:val="004C3E0C"/>
    <w:rsid w:val="004C3F6B"/>
    <w:rsid w:val="004C3F86"/>
    <w:rsid w:val="004C44DC"/>
    <w:rsid w:val="004C455E"/>
    <w:rsid w:val="004C4B6E"/>
    <w:rsid w:val="004C4DA1"/>
    <w:rsid w:val="004C4E00"/>
    <w:rsid w:val="004C4F4D"/>
    <w:rsid w:val="004C5026"/>
    <w:rsid w:val="004C509D"/>
    <w:rsid w:val="004C521B"/>
    <w:rsid w:val="004C53B1"/>
    <w:rsid w:val="004C5747"/>
    <w:rsid w:val="004C5A69"/>
    <w:rsid w:val="004C5B60"/>
    <w:rsid w:val="004C6102"/>
    <w:rsid w:val="004C6184"/>
    <w:rsid w:val="004C63DD"/>
    <w:rsid w:val="004C6445"/>
    <w:rsid w:val="004C6642"/>
    <w:rsid w:val="004C6BDE"/>
    <w:rsid w:val="004C6FA5"/>
    <w:rsid w:val="004C7535"/>
    <w:rsid w:val="004C769C"/>
    <w:rsid w:val="004C779B"/>
    <w:rsid w:val="004C79DB"/>
    <w:rsid w:val="004C7ED8"/>
    <w:rsid w:val="004D01C2"/>
    <w:rsid w:val="004D051D"/>
    <w:rsid w:val="004D0641"/>
    <w:rsid w:val="004D0BE3"/>
    <w:rsid w:val="004D0C31"/>
    <w:rsid w:val="004D0D33"/>
    <w:rsid w:val="004D0D96"/>
    <w:rsid w:val="004D0F94"/>
    <w:rsid w:val="004D116E"/>
    <w:rsid w:val="004D141F"/>
    <w:rsid w:val="004D142F"/>
    <w:rsid w:val="004D14A5"/>
    <w:rsid w:val="004D1820"/>
    <w:rsid w:val="004D1930"/>
    <w:rsid w:val="004D1AF2"/>
    <w:rsid w:val="004D1B22"/>
    <w:rsid w:val="004D1C8E"/>
    <w:rsid w:val="004D1D52"/>
    <w:rsid w:val="004D1E33"/>
    <w:rsid w:val="004D2397"/>
    <w:rsid w:val="004D28AB"/>
    <w:rsid w:val="004D2BA8"/>
    <w:rsid w:val="004D2F54"/>
    <w:rsid w:val="004D2FD8"/>
    <w:rsid w:val="004D3002"/>
    <w:rsid w:val="004D312A"/>
    <w:rsid w:val="004D31B6"/>
    <w:rsid w:val="004D36EE"/>
    <w:rsid w:val="004D3DA5"/>
    <w:rsid w:val="004D3EA1"/>
    <w:rsid w:val="004D3ECF"/>
    <w:rsid w:val="004D3FA0"/>
    <w:rsid w:val="004D4081"/>
    <w:rsid w:val="004D40BF"/>
    <w:rsid w:val="004D45D1"/>
    <w:rsid w:val="004D46E6"/>
    <w:rsid w:val="004D478A"/>
    <w:rsid w:val="004D49F4"/>
    <w:rsid w:val="004D4A32"/>
    <w:rsid w:val="004D4A53"/>
    <w:rsid w:val="004D4F3B"/>
    <w:rsid w:val="004D4FB6"/>
    <w:rsid w:val="004D5143"/>
    <w:rsid w:val="004D5277"/>
    <w:rsid w:val="004D52BF"/>
    <w:rsid w:val="004D57EC"/>
    <w:rsid w:val="004D597B"/>
    <w:rsid w:val="004D5992"/>
    <w:rsid w:val="004D5AA1"/>
    <w:rsid w:val="004D5BF8"/>
    <w:rsid w:val="004D5E77"/>
    <w:rsid w:val="004D6403"/>
    <w:rsid w:val="004D6578"/>
    <w:rsid w:val="004D68B1"/>
    <w:rsid w:val="004D69E8"/>
    <w:rsid w:val="004D7227"/>
    <w:rsid w:val="004D72F3"/>
    <w:rsid w:val="004D73DA"/>
    <w:rsid w:val="004D7451"/>
    <w:rsid w:val="004D74E8"/>
    <w:rsid w:val="004D76F1"/>
    <w:rsid w:val="004D7A58"/>
    <w:rsid w:val="004D7C86"/>
    <w:rsid w:val="004D7F6C"/>
    <w:rsid w:val="004E019A"/>
    <w:rsid w:val="004E01BB"/>
    <w:rsid w:val="004E01ED"/>
    <w:rsid w:val="004E0365"/>
    <w:rsid w:val="004E056D"/>
    <w:rsid w:val="004E089D"/>
    <w:rsid w:val="004E0CBC"/>
    <w:rsid w:val="004E1549"/>
    <w:rsid w:val="004E1713"/>
    <w:rsid w:val="004E1726"/>
    <w:rsid w:val="004E1ADD"/>
    <w:rsid w:val="004E250D"/>
    <w:rsid w:val="004E267B"/>
    <w:rsid w:val="004E27A4"/>
    <w:rsid w:val="004E29DC"/>
    <w:rsid w:val="004E2B41"/>
    <w:rsid w:val="004E2FA7"/>
    <w:rsid w:val="004E31A6"/>
    <w:rsid w:val="004E32B2"/>
    <w:rsid w:val="004E3471"/>
    <w:rsid w:val="004E353C"/>
    <w:rsid w:val="004E35CD"/>
    <w:rsid w:val="004E390B"/>
    <w:rsid w:val="004E3A1B"/>
    <w:rsid w:val="004E3DFD"/>
    <w:rsid w:val="004E41E4"/>
    <w:rsid w:val="004E42BA"/>
    <w:rsid w:val="004E441D"/>
    <w:rsid w:val="004E4595"/>
    <w:rsid w:val="004E478A"/>
    <w:rsid w:val="004E47AF"/>
    <w:rsid w:val="004E4A39"/>
    <w:rsid w:val="004E4AA5"/>
    <w:rsid w:val="004E4B8F"/>
    <w:rsid w:val="004E4E1D"/>
    <w:rsid w:val="004E5383"/>
    <w:rsid w:val="004E5698"/>
    <w:rsid w:val="004E5C13"/>
    <w:rsid w:val="004E61EA"/>
    <w:rsid w:val="004E676B"/>
    <w:rsid w:val="004E6848"/>
    <w:rsid w:val="004E69B8"/>
    <w:rsid w:val="004E6BDC"/>
    <w:rsid w:val="004E704D"/>
    <w:rsid w:val="004E7083"/>
    <w:rsid w:val="004E70DA"/>
    <w:rsid w:val="004E72C1"/>
    <w:rsid w:val="004E75C1"/>
    <w:rsid w:val="004E761A"/>
    <w:rsid w:val="004E7A05"/>
    <w:rsid w:val="004E7A4C"/>
    <w:rsid w:val="004E7C71"/>
    <w:rsid w:val="004E7EE3"/>
    <w:rsid w:val="004F04EA"/>
    <w:rsid w:val="004F06A0"/>
    <w:rsid w:val="004F06CE"/>
    <w:rsid w:val="004F08D2"/>
    <w:rsid w:val="004F0BE4"/>
    <w:rsid w:val="004F11F7"/>
    <w:rsid w:val="004F144B"/>
    <w:rsid w:val="004F1810"/>
    <w:rsid w:val="004F1D7C"/>
    <w:rsid w:val="004F1F75"/>
    <w:rsid w:val="004F1FF9"/>
    <w:rsid w:val="004F27EE"/>
    <w:rsid w:val="004F2A35"/>
    <w:rsid w:val="004F2D30"/>
    <w:rsid w:val="004F2F69"/>
    <w:rsid w:val="004F2FA3"/>
    <w:rsid w:val="004F3225"/>
    <w:rsid w:val="004F3283"/>
    <w:rsid w:val="004F3444"/>
    <w:rsid w:val="004F361D"/>
    <w:rsid w:val="004F37AF"/>
    <w:rsid w:val="004F3823"/>
    <w:rsid w:val="004F399F"/>
    <w:rsid w:val="004F3AFB"/>
    <w:rsid w:val="004F3E2B"/>
    <w:rsid w:val="004F3FA9"/>
    <w:rsid w:val="004F4248"/>
    <w:rsid w:val="004F4885"/>
    <w:rsid w:val="004F4A56"/>
    <w:rsid w:val="004F4BDF"/>
    <w:rsid w:val="004F4CB8"/>
    <w:rsid w:val="004F4F70"/>
    <w:rsid w:val="004F515F"/>
    <w:rsid w:val="004F5258"/>
    <w:rsid w:val="004F53F4"/>
    <w:rsid w:val="004F557C"/>
    <w:rsid w:val="004F55E8"/>
    <w:rsid w:val="004F5648"/>
    <w:rsid w:val="004F57E0"/>
    <w:rsid w:val="004F5AD1"/>
    <w:rsid w:val="004F6048"/>
    <w:rsid w:val="004F60C6"/>
    <w:rsid w:val="004F62DB"/>
    <w:rsid w:val="004F63BB"/>
    <w:rsid w:val="004F6569"/>
    <w:rsid w:val="004F658F"/>
    <w:rsid w:val="004F6885"/>
    <w:rsid w:val="004F6B25"/>
    <w:rsid w:val="004F6E05"/>
    <w:rsid w:val="004F6E27"/>
    <w:rsid w:val="004F6E79"/>
    <w:rsid w:val="004F701F"/>
    <w:rsid w:val="004F7037"/>
    <w:rsid w:val="004F7260"/>
    <w:rsid w:val="004F7310"/>
    <w:rsid w:val="004F76C0"/>
    <w:rsid w:val="004F7AE8"/>
    <w:rsid w:val="004F7BB4"/>
    <w:rsid w:val="004F7BE8"/>
    <w:rsid w:val="004F7D5B"/>
    <w:rsid w:val="004F7DC5"/>
    <w:rsid w:val="004F7FB0"/>
    <w:rsid w:val="00500097"/>
    <w:rsid w:val="0050033A"/>
    <w:rsid w:val="005003F3"/>
    <w:rsid w:val="00500432"/>
    <w:rsid w:val="00500768"/>
    <w:rsid w:val="00500882"/>
    <w:rsid w:val="00500B3C"/>
    <w:rsid w:val="00500C77"/>
    <w:rsid w:val="00500FF5"/>
    <w:rsid w:val="00501534"/>
    <w:rsid w:val="00501565"/>
    <w:rsid w:val="005015EB"/>
    <w:rsid w:val="00501A99"/>
    <w:rsid w:val="00501C87"/>
    <w:rsid w:val="00502B90"/>
    <w:rsid w:val="00502BA9"/>
    <w:rsid w:val="00502C01"/>
    <w:rsid w:val="00502CEB"/>
    <w:rsid w:val="0050330E"/>
    <w:rsid w:val="0050363B"/>
    <w:rsid w:val="00503A39"/>
    <w:rsid w:val="00503CDA"/>
    <w:rsid w:val="00503EAC"/>
    <w:rsid w:val="00503F43"/>
    <w:rsid w:val="005042C7"/>
    <w:rsid w:val="005042D1"/>
    <w:rsid w:val="00504739"/>
    <w:rsid w:val="00504918"/>
    <w:rsid w:val="00504D10"/>
    <w:rsid w:val="00504DC5"/>
    <w:rsid w:val="00505041"/>
    <w:rsid w:val="005053B2"/>
    <w:rsid w:val="005053C7"/>
    <w:rsid w:val="005053F1"/>
    <w:rsid w:val="005054D0"/>
    <w:rsid w:val="00505A16"/>
    <w:rsid w:val="00505DDB"/>
    <w:rsid w:val="005060FB"/>
    <w:rsid w:val="00506248"/>
    <w:rsid w:val="00506504"/>
    <w:rsid w:val="005067EC"/>
    <w:rsid w:val="00506AC6"/>
    <w:rsid w:val="00506C03"/>
    <w:rsid w:val="00506CC4"/>
    <w:rsid w:val="00506FE9"/>
    <w:rsid w:val="0050744D"/>
    <w:rsid w:val="00507839"/>
    <w:rsid w:val="00507875"/>
    <w:rsid w:val="00507991"/>
    <w:rsid w:val="005079E1"/>
    <w:rsid w:val="00507CE0"/>
    <w:rsid w:val="00507CF5"/>
    <w:rsid w:val="00510361"/>
    <w:rsid w:val="0051054A"/>
    <w:rsid w:val="00510B60"/>
    <w:rsid w:val="00510C75"/>
    <w:rsid w:val="00510C88"/>
    <w:rsid w:val="00510CCA"/>
    <w:rsid w:val="00510DD5"/>
    <w:rsid w:val="00511288"/>
    <w:rsid w:val="005113E7"/>
    <w:rsid w:val="005114D7"/>
    <w:rsid w:val="005118B3"/>
    <w:rsid w:val="005118BB"/>
    <w:rsid w:val="0051232D"/>
    <w:rsid w:val="005127AB"/>
    <w:rsid w:val="00512B03"/>
    <w:rsid w:val="00512BB5"/>
    <w:rsid w:val="00512FED"/>
    <w:rsid w:val="00513094"/>
    <w:rsid w:val="00513618"/>
    <w:rsid w:val="00513669"/>
    <w:rsid w:val="005136AE"/>
    <w:rsid w:val="005137DC"/>
    <w:rsid w:val="00513A9C"/>
    <w:rsid w:val="00513E37"/>
    <w:rsid w:val="00514088"/>
    <w:rsid w:val="0051428D"/>
    <w:rsid w:val="005148FB"/>
    <w:rsid w:val="00514DA6"/>
    <w:rsid w:val="00514E2A"/>
    <w:rsid w:val="005151A3"/>
    <w:rsid w:val="00515D06"/>
    <w:rsid w:val="005163DE"/>
    <w:rsid w:val="005166E8"/>
    <w:rsid w:val="00516DAB"/>
    <w:rsid w:val="00516DD1"/>
    <w:rsid w:val="00517075"/>
    <w:rsid w:val="005170FF"/>
    <w:rsid w:val="005171A5"/>
    <w:rsid w:val="00517632"/>
    <w:rsid w:val="005176DB"/>
    <w:rsid w:val="00517A12"/>
    <w:rsid w:val="00520092"/>
    <w:rsid w:val="005200AE"/>
    <w:rsid w:val="005203E1"/>
    <w:rsid w:val="00520684"/>
    <w:rsid w:val="00521054"/>
    <w:rsid w:val="005215C3"/>
    <w:rsid w:val="00521600"/>
    <w:rsid w:val="0052166B"/>
    <w:rsid w:val="005218E3"/>
    <w:rsid w:val="00521933"/>
    <w:rsid w:val="00521E1E"/>
    <w:rsid w:val="0052224B"/>
    <w:rsid w:val="00522403"/>
    <w:rsid w:val="005224AB"/>
    <w:rsid w:val="00522653"/>
    <w:rsid w:val="00522B48"/>
    <w:rsid w:val="00522BB3"/>
    <w:rsid w:val="00522F35"/>
    <w:rsid w:val="00522FB2"/>
    <w:rsid w:val="005232E2"/>
    <w:rsid w:val="005236D0"/>
    <w:rsid w:val="005238ED"/>
    <w:rsid w:val="00523961"/>
    <w:rsid w:val="00523BF1"/>
    <w:rsid w:val="00523C4F"/>
    <w:rsid w:val="00523D79"/>
    <w:rsid w:val="00523E78"/>
    <w:rsid w:val="005240BF"/>
    <w:rsid w:val="0052413E"/>
    <w:rsid w:val="00524215"/>
    <w:rsid w:val="00524531"/>
    <w:rsid w:val="005248C1"/>
    <w:rsid w:val="00524B0B"/>
    <w:rsid w:val="00524CC1"/>
    <w:rsid w:val="00524D77"/>
    <w:rsid w:val="00524E45"/>
    <w:rsid w:val="005250BE"/>
    <w:rsid w:val="00525266"/>
    <w:rsid w:val="005254D8"/>
    <w:rsid w:val="00525564"/>
    <w:rsid w:val="005256C9"/>
    <w:rsid w:val="005259FE"/>
    <w:rsid w:val="00525AF9"/>
    <w:rsid w:val="00525F17"/>
    <w:rsid w:val="00525FBB"/>
    <w:rsid w:val="005262E5"/>
    <w:rsid w:val="005266FA"/>
    <w:rsid w:val="0052679B"/>
    <w:rsid w:val="00526E2D"/>
    <w:rsid w:val="005271FB"/>
    <w:rsid w:val="00527212"/>
    <w:rsid w:val="005279F2"/>
    <w:rsid w:val="00527A78"/>
    <w:rsid w:val="00527A9C"/>
    <w:rsid w:val="0053002F"/>
    <w:rsid w:val="005304A1"/>
    <w:rsid w:val="0053058F"/>
    <w:rsid w:val="00530A22"/>
    <w:rsid w:val="00530B1F"/>
    <w:rsid w:val="005319BC"/>
    <w:rsid w:val="005319C4"/>
    <w:rsid w:val="005321B6"/>
    <w:rsid w:val="005323CE"/>
    <w:rsid w:val="005325E9"/>
    <w:rsid w:val="00532A75"/>
    <w:rsid w:val="00532C28"/>
    <w:rsid w:val="00532C8D"/>
    <w:rsid w:val="00532D5C"/>
    <w:rsid w:val="00533776"/>
    <w:rsid w:val="00533824"/>
    <w:rsid w:val="005339A9"/>
    <w:rsid w:val="005339F5"/>
    <w:rsid w:val="00533C72"/>
    <w:rsid w:val="00533D9A"/>
    <w:rsid w:val="005344EB"/>
    <w:rsid w:val="0053472B"/>
    <w:rsid w:val="005348B0"/>
    <w:rsid w:val="00534C71"/>
    <w:rsid w:val="00534CB5"/>
    <w:rsid w:val="00534E54"/>
    <w:rsid w:val="005353D4"/>
    <w:rsid w:val="00535673"/>
    <w:rsid w:val="005356E4"/>
    <w:rsid w:val="00535820"/>
    <w:rsid w:val="0053585B"/>
    <w:rsid w:val="00535A6A"/>
    <w:rsid w:val="00535BE6"/>
    <w:rsid w:val="00535F63"/>
    <w:rsid w:val="00536025"/>
    <w:rsid w:val="00536674"/>
    <w:rsid w:val="0053675E"/>
    <w:rsid w:val="005368C7"/>
    <w:rsid w:val="00536DE0"/>
    <w:rsid w:val="00536DF8"/>
    <w:rsid w:val="005370F7"/>
    <w:rsid w:val="005371B1"/>
    <w:rsid w:val="00537321"/>
    <w:rsid w:val="0053738A"/>
    <w:rsid w:val="00537FD5"/>
    <w:rsid w:val="00540050"/>
    <w:rsid w:val="00540179"/>
    <w:rsid w:val="00540247"/>
    <w:rsid w:val="0054080D"/>
    <w:rsid w:val="00540A95"/>
    <w:rsid w:val="00540AF3"/>
    <w:rsid w:val="00540BAB"/>
    <w:rsid w:val="00540ECF"/>
    <w:rsid w:val="00541076"/>
    <w:rsid w:val="00541320"/>
    <w:rsid w:val="00541849"/>
    <w:rsid w:val="00541A47"/>
    <w:rsid w:val="00541A72"/>
    <w:rsid w:val="00541DA5"/>
    <w:rsid w:val="00542189"/>
    <w:rsid w:val="0054218D"/>
    <w:rsid w:val="005424DD"/>
    <w:rsid w:val="00542549"/>
    <w:rsid w:val="00542DFA"/>
    <w:rsid w:val="00542E43"/>
    <w:rsid w:val="00542E6A"/>
    <w:rsid w:val="00542EBB"/>
    <w:rsid w:val="00542FB7"/>
    <w:rsid w:val="005432F4"/>
    <w:rsid w:val="005434C7"/>
    <w:rsid w:val="00543574"/>
    <w:rsid w:val="0054375A"/>
    <w:rsid w:val="0054393A"/>
    <w:rsid w:val="005440F6"/>
    <w:rsid w:val="00544316"/>
    <w:rsid w:val="00544944"/>
    <w:rsid w:val="005449EF"/>
    <w:rsid w:val="00544B13"/>
    <w:rsid w:val="00544BA4"/>
    <w:rsid w:val="00544C99"/>
    <w:rsid w:val="00544F15"/>
    <w:rsid w:val="00544FCB"/>
    <w:rsid w:val="00544FFF"/>
    <w:rsid w:val="00545867"/>
    <w:rsid w:val="00545A25"/>
    <w:rsid w:val="00545A2E"/>
    <w:rsid w:val="00545A49"/>
    <w:rsid w:val="00545B21"/>
    <w:rsid w:val="00545D68"/>
    <w:rsid w:val="00545E1E"/>
    <w:rsid w:val="00545F0F"/>
    <w:rsid w:val="0054623A"/>
    <w:rsid w:val="0054667F"/>
    <w:rsid w:val="0054680A"/>
    <w:rsid w:val="00547042"/>
    <w:rsid w:val="0054736A"/>
    <w:rsid w:val="005473D4"/>
    <w:rsid w:val="00547495"/>
    <w:rsid w:val="005474CF"/>
    <w:rsid w:val="00547CA1"/>
    <w:rsid w:val="00547CB2"/>
    <w:rsid w:val="00547E83"/>
    <w:rsid w:val="0055008F"/>
    <w:rsid w:val="005500A6"/>
    <w:rsid w:val="00550B8A"/>
    <w:rsid w:val="005510F6"/>
    <w:rsid w:val="0055139B"/>
    <w:rsid w:val="005513B9"/>
    <w:rsid w:val="00551445"/>
    <w:rsid w:val="005519A5"/>
    <w:rsid w:val="00551D18"/>
    <w:rsid w:val="00552023"/>
    <w:rsid w:val="00552066"/>
    <w:rsid w:val="00552444"/>
    <w:rsid w:val="005528DF"/>
    <w:rsid w:val="00552ABB"/>
    <w:rsid w:val="00552C6E"/>
    <w:rsid w:val="00552E0F"/>
    <w:rsid w:val="00552EA2"/>
    <w:rsid w:val="00553054"/>
    <w:rsid w:val="00553249"/>
    <w:rsid w:val="005536C9"/>
    <w:rsid w:val="005537EF"/>
    <w:rsid w:val="005538AD"/>
    <w:rsid w:val="00553ADE"/>
    <w:rsid w:val="00553C38"/>
    <w:rsid w:val="00553C3D"/>
    <w:rsid w:val="00553D3B"/>
    <w:rsid w:val="005540A1"/>
    <w:rsid w:val="00554328"/>
    <w:rsid w:val="00554A04"/>
    <w:rsid w:val="00554B36"/>
    <w:rsid w:val="00555140"/>
    <w:rsid w:val="00555144"/>
    <w:rsid w:val="0055565A"/>
    <w:rsid w:val="00555EDF"/>
    <w:rsid w:val="00555F32"/>
    <w:rsid w:val="00555F77"/>
    <w:rsid w:val="00556033"/>
    <w:rsid w:val="005562CE"/>
    <w:rsid w:val="00556373"/>
    <w:rsid w:val="005563F9"/>
    <w:rsid w:val="00556475"/>
    <w:rsid w:val="005566F5"/>
    <w:rsid w:val="00556AD1"/>
    <w:rsid w:val="00556BF3"/>
    <w:rsid w:val="00557086"/>
    <w:rsid w:val="005572E8"/>
    <w:rsid w:val="00557867"/>
    <w:rsid w:val="00557B07"/>
    <w:rsid w:val="00557BFA"/>
    <w:rsid w:val="00557C9C"/>
    <w:rsid w:val="00557EC4"/>
    <w:rsid w:val="00560059"/>
    <w:rsid w:val="00560213"/>
    <w:rsid w:val="0056035D"/>
    <w:rsid w:val="0056044F"/>
    <w:rsid w:val="00560460"/>
    <w:rsid w:val="005606B7"/>
    <w:rsid w:val="00560D2F"/>
    <w:rsid w:val="00560D49"/>
    <w:rsid w:val="00560D9D"/>
    <w:rsid w:val="00561060"/>
    <w:rsid w:val="0056123F"/>
    <w:rsid w:val="00561296"/>
    <w:rsid w:val="00561496"/>
    <w:rsid w:val="005615E1"/>
    <w:rsid w:val="00561948"/>
    <w:rsid w:val="00561BA5"/>
    <w:rsid w:val="00561CED"/>
    <w:rsid w:val="00561F6D"/>
    <w:rsid w:val="00562729"/>
    <w:rsid w:val="00562750"/>
    <w:rsid w:val="00562944"/>
    <w:rsid w:val="00562D2C"/>
    <w:rsid w:val="00563224"/>
    <w:rsid w:val="0056342D"/>
    <w:rsid w:val="00563605"/>
    <w:rsid w:val="00563832"/>
    <w:rsid w:val="005638F4"/>
    <w:rsid w:val="00563C80"/>
    <w:rsid w:val="00564D75"/>
    <w:rsid w:val="0056502B"/>
    <w:rsid w:val="005650E0"/>
    <w:rsid w:val="00565100"/>
    <w:rsid w:val="005654C0"/>
    <w:rsid w:val="00565D00"/>
    <w:rsid w:val="005660BD"/>
    <w:rsid w:val="0056643C"/>
    <w:rsid w:val="00566750"/>
    <w:rsid w:val="00566B84"/>
    <w:rsid w:val="00566E52"/>
    <w:rsid w:val="005670FC"/>
    <w:rsid w:val="00567814"/>
    <w:rsid w:val="005679D0"/>
    <w:rsid w:val="00567BDE"/>
    <w:rsid w:val="00567CC7"/>
    <w:rsid w:val="00567DE4"/>
    <w:rsid w:val="00570041"/>
    <w:rsid w:val="005700B3"/>
    <w:rsid w:val="00570159"/>
    <w:rsid w:val="00570491"/>
    <w:rsid w:val="00570880"/>
    <w:rsid w:val="00570A30"/>
    <w:rsid w:val="00570CF5"/>
    <w:rsid w:val="00570DF9"/>
    <w:rsid w:val="00570FF9"/>
    <w:rsid w:val="0057161B"/>
    <w:rsid w:val="005718DD"/>
    <w:rsid w:val="0057213F"/>
    <w:rsid w:val="0057241D"/>
    <w:rsid w:val="00572549"/>
    <w:rsid w:val="00572855"/>
    <w:rsid w:val="00572A06"/>
    <w:rsid w:val="00573168"/>
    <w:rsid w:val="0057319A"/>
    <w:rsid w:val="005734D5"/>
    <w:rsid w:val="005734DE"/>
    <w:rsid w:val="005738CA"/>
    <w:rsid w:val="00573A4C"/>
    <w:rsid w:val="00573B36"/>
    <w:rsid w:val="00573C11"/>
    <w:rsid w:val="00573E99"/>
    <w:rsid w:val="00573F6D"/>
    <w:rsid w:val="00574020"/>
    <w:rsid w:val="00574093"/>
    <w:rsid w:val="0057423A"/>
    <w:rsid w:val="00574555"/>
    <w:rsid w:val="00574611"/>
    <w:rsid w:val="00574716"/>
    <w:rsid w:val="00574A0F"/>
    <w:rsid w:val="00575241"/>
    <w:rsid w:val="00575291"/>
    <w:rsid w:val="005754D7"/>
    <w:rsid w:val="005754FE"/>
    <w:rsid w:val="005755E9"/>
    <w:rsid w:val="00575C5B"/>
    <w:rsid w:val="00575EE3"/>
    <w:rsid w:val="0057609D"/>
    <w:rsid w:val="0057660E"/>
    <w:rsid w:val="0057668B"/>
    <w:rsid w:val="00576710"/>
    <w:rsid w:val="0057683B"/>
    <w:rsid w:val="00576D23"/>
    <w:rsid w:val="00576D79"/>
    <w:rsid w:val="00576E93"/>
    <w:rsid w:val="00577056"/>
    <w:rsid w:val="0057705D"/>
    <w:rsid w:val="00577112"/>
    <w:rsid w:val="00577291"/>
    <w:rsid w:val="00577326"/>
    <w:rsid w:val="005774A2"/>
    <w:rsid w:val="00577B70"/>
    <w:rsid w:val="00577B93"/>
    <w:rsid w:val="00577BA1"/>
    <w:rsid w:val="00577BA4"/>
    <w:rsid w:val="00577CEB"/>
    <w:rsid w:val="0058027B"/>
    <w:rsid w:val="0058029F"/>
    <w:rsid w:val="005804B6"/>
    <w:rsid w:val="0058051A"/>
    <w:rsid w:val="00580703"/>
    <w:rsid w:val="005809DA"/>
    <w:rsid w:val="00580C31"/>
    <w:rsid w:val="00580D6D"/>
    <w:rsid w:val="00580E68"/>
    <w:rsid w:val="00580F9E"/>
    <w:rsid w:val="00581152"/>
    <w:rsid w:val="0058119C"/>
    <w:rsid w:val="0058129A"/>
    <w:rsid w:val="00581302"/>
    <w:rsid w:val="0058150B"/>
    <w:rsid w:val="00581A14"/>
    <w:rsid w:val="00581AAF"/>
    <w:rsid w:val="00581FA6"/>
    <w:rsid w:val="005822F1"/>
    <w:rsid w:val="00582335"/>
    <w:rsid w:val="00582EDF"/>
    <w:rsid w:val="005832F1"/>
    <w:rsid w:val="0058337B"/>
    <w:rsid w:val="0058357B"/>
    <w:rsid w:val="00583827"/>
    <w:rsid w:val="00583831"/>
    <w:rsid w:val="00583A36"/>
    <w:rsid w:val="00583CF9"/>
    <w:rsid w:val="00583D0C"/>
    <w:rsid w:val="00583DB2"/>
    <w:rsid w:val="00583F77"/>
    <w:rsid w:val="0058427B"/>
    <w:rsid w:val="00584703"/>
    <w:rsid w:val="005848C2"/>
    <w:rsid w:val="00584EC8"/>
    <w:rsid w:val="0058530E"/>
    <w:rsid w:val="00585332"/>
    <w:rsid w:val="0058551C"/>
    <w:rsid w:val="0058553F"/>
    <w:rsid w:val="00585620"/>
    <w:rsid w:val="00585DB1"/>
    <w:rsid w:val="005861B9"/>
    <w:rsid w:val="005867B8"/>
    <w:rsid w:val="00586A87"/>
    <w:rsid w:val="00586ABA"/>
    <w:rsid w:val="00586D6B"/>
    <w:rsid w:val="005872D1"/>
    <w:rsid w:val="0058753F"/>
    <w:rsid w:val="00587810"/>
    <w:rsid w:val="00587904"/>
    <w:rsid w:val="00587B85"/>
    <w:rsid w:val="00587E6F"/>
    <w:rsid w:val="005900A1"/>
    <w:rsid w:val="00590260"/>
    <w:rsid w:val="0059085B"/>
    <w:rsid w:val="005909DB"/>
    <w:rsid w:val="00590AED"/>
    <w:rsid w:val="00590B9A"/>
    <w:rsid w:val="00590C55"/>
    <w:rsid w:val="00590D54"/>
    <w:rsid w:val="00590DC1"/>
    <w:rsid w:val="0059116A"/>
    <w:rsid w:val="005915C8"/>
    <w:rsid w:val="0059177E"/>
    <w:rsid w:val="0059192C"/>
    <w:rsid w:val="00591A04"/>
    <w:rsid w:val="00591A5F"/>
    <w:rsid w:val="00591A8D"/>
    <w:rsid w:val="00592425"/>
    <w:rsid w:val="00592427"/>
    <w:rsid w:val="0059292F"/>
    <w:rsid w:val="00592E4C"/>
    <w:rsid w:val="00592EB1"/>
    <w:rsid w:val="00593106"/>
    <w:rsid w:val="0059334C"/>
    <w:rsid w:val="0059371A"/>
    <w:rsid w:val="005937C0"/>
    <w:rsid w:val="005937ED"/>
    <w:rsid w:val="00593886"/>
    <w:rsid w:val="00593AAC"/>
    <w:rsid w:val="00593F3F"/>
    <w:rsid w:val="00594497"/>
    <w:rsid w:val="00594653"/>
    <w:rsid w:val="00594784"/>
    <w:rsid w:val="00594A4E"/>
    <w:rsid w:val="00594CB3"/>
    <w:rsid w:val="00594D33"/>
    <w:rsid w:val="005952CF"/>
    <w:rsid w:val="00595304"/>
    <w:rsid w:val="0059566E"/>
    <w:rsid w:val="00595B45"/>
    <w:rsid w:val="00595F82"/>
    <w:rsid w:val="00596317"/>
    <w:rsid w:val="005966EB"/>
    <w:rsid w:val="00596934"/>
    <w:rsid w:val="005969EC"/>
    <w:rsid w:val="00596AB2"/>
    <w:rsid w:val="00596ED7"/>
    <w:rsid w:val="00596EDC"/>
    <w:rsid w:val="00597128"/>
    <w:rsid w:val="005972A6"/>
    <w:rsid w:val="005972B5"/>
    <w:rsid w:val="00597359"/>
    <w:rsid w:val="005976F0"/>
    <w:rsid w:val="0059771F"/>
    <w:rsid w:val="005977A0"/>
    <w:rsid w:val="00597F53"/>
    <w:rsid w:val="005A0990"/>
    <w:rsid w:val="005A0C5A"/>
    <w:rsid w:val="005A1043"/>
    <w:rsid w:val="005A1437"/>
    <w:rsid w:val="005A1778"/>
    <w:rsid w:val="005A1D97"/>
    <w:rsid w:val="005A1EF9"/>
    <w:rsid w:val="005A2108"/>
    <w:rsid w:val="005A22E6"/>
    <w:rsid w:val="005A2674"/>
    <w:rsid w:val="005A2943"/>
    <w:rsid w:val="005A297B"/>
    <w:rsid w:val="005A2C97"/>
    <w:rsid w:val="005A30C7"/>
    <w:rsid w:val="005A325E"/>
    <w:rsid w:val="005A32EB"/>
    <w:rsid w:val="005A32F8"/>
    <w:rsid w:val="005A356F"/>
    <w:rsid w:val="005A36D5"/>
    <w:rsid w:val="005A37CC"/>
    <w:rsid w:val="005A3B86"/>
    <w:rsid w:val="005A3C42"/>
    <w:rsid w:val="005A3D65"/>
    <w:rsid w:val="005A3F43"/>
    <w:rsid w:val="005A40FE"/>
    <w:rsid w:val="005A468A"/>
    <w:rsid w:val="005A4781"/>
    <w:rsid w:val="005A495A"/>
    <w:rsid w:val="005A4B77"/>
    <w:rsid w:val="005A4C23"/>
    <w:rsid w:val="005A4D4A"/>
    <w:rsid w:val="005A5053"/>
    <w:rsid w:val="005A5079"/>
    <w:rsid w:val="005A508F"/>
    <w:rsid w:val="005A517D"/>
    <w:rsid w:val="005A56E9"/>
    <w:rsid w:val="005A5810"/>
    <w:rsid w:val="005A58B4"/>
    <w:rsid w:val="005A5B3B"/>
    <w:rsid w:val="005A5C15"/>
    <w:rsid w:val="005A5C95"/>
    <w:rsid w:val="005A5C9A"/>
    <w:rsid w:val="005A5E51"/>
    <w:rsid w:val="005A5E5D"/>
    <w:rsid w:val="005A685C"/>
    <w:rsid w:val="005A69DD"/>
    <w:rsid w:val="005A6F2A"/>
    <w:rsid w:val="005A735D"/>
    <w:rsid w:val="005A7402"/>
    <w:rsid w:val="005A745B"/>
    <w:rsid w:val="005A7474"/>
    <w:rsid w:val="005A74EB"/>
    <w:rsid w:val="005A7884"/>
    <w:rsid w:val="005A7AF9"/>
    <w:rsid w:val="005A7C2D"/>
    <w:rsid w:val="005B012A"/>
    <w:rsid w:val="005B02F7"/>
    <w:rsid w:val="005B0391"/>
    <w:rsid w:val="005B0514"/>
    <w:rsid w:val="005B0669"/>
    <w:rsid w:val="005B0924"/>
    <w:rsid w:val="005B092F"/>
    <w:rsid w:val="005B09E2"/>
    <w:rsid w:val="005B0A35"/>
    <w:rsid w:val="005B0AC1"/>
    <w:rsid w:val="005B0F57"/>
    <w:rsid w:val="005B0F95"/>
    <w:rsid w:val="005B125A"/>
    <w:rsid w:val="005B14A1"/>
    <w:rsid w:val="005B1502"/>
    <w:rsid w:val="005B1578"/>
    <w:rsid w:val="005B16DD"/>
    <w:rsid w:val="005B17A9"/>
    <w:rsid w:val="005B17C7"/>
    <w:rsid w:val="005B1971"/>
    <w:rsid w:val="005B1CB7"/>
    <w:rsid w:val="005B2004"/>
    <w:rsid w:val="005B216D"/>
    <w:rsid w:val="005B2313"/>
    <w:rsid w:val="005B27E6"/>
    <w:rsid w:val="005B2808"/>
    <w:rsid w:val="005B294D"/>
    <w:rsid w:val="005B2C21"/>
    <w:rsid w:val="005B33F5"/>
    <w:rsid w:val="005B353C"/>
    <w:rsid w:val="005B3561"/>
    <w:rsid w:val="005B359C"/>
    <w:rsid w:val="005B35AB"/>
    <w:rsid w:val="005B3679"/>
    <w:rsid w:val="005B3852"/>
    <w:rsid w:val="005B3CC1"/>
    <w:rsid w:val="005B3D3E"/>
    <w:rsid w:val="005B3E7A"/>
    <w:rsid w:val="005B40EA"/>
    <w:rsid w:val="005B4286"/>
    <w:rsid w:val="005B4487"/>
    <w:rsid w:val="005B459C"/>
    <w:rsid w:val="005B45C5"/>
    <w:rsid w:val="005B4701"/>
    <w:rsid w:val="005B4A00"/>
    <w:rsid w:val="005B4C39"/>
    <w:rsid w:val="005B4D07"/>
    <w:rsid w:val="005B4F6A"/>
    <w:rsid w:val="005B4FE1"/>
    <w:rsid w:val="005B518D"/>
    <w:rsid w:val="005B537B"/>
    <w:rsid w:val="005B57E7"/>
    <w:rsid w:val="005B5840"/>
    <w:rsid w:val="005B59A9"/>
    <w:rsid w:val="005B5C08"/>
    <w:rsid w:val="005B5C87"/>
    <w:rsid w:val="005B5CDA"/>
    <w:rsid w:val="005B5E00"/>
    <w:rsid w:val="005B5EDD"/>
    <w:rsid w:val="005B60DC"/>
    <w:rsid w:val="005B61FD"/>
    <w:rsid w:val="005B6585"/>
    <w:rsid w:val="005B66AD"/>
    <w:rsid w:val="005B677E"/>
    <w:rsid w:val="005B6812"/>
    <w:rsid w:val="005B692E"/>
    <w:rsid w:val="005B6B41"/>
    <w:rsid w:val="005B6C89"/>
    <w:rsid w:val="005B6EF5"/>
    <w:rsid w:val="005B6F5D"/>
    <w:rsid w:val="005B73D2"/>
    <w:rsid w:val="005B762D"/>
    <w:rsid w:val="005B7661"/>
    <w:rsid w:val="005B7810"/>
    <w:rsid w:val="005B7A07"/>
    <w:rsid w:val="005B7CBC"/>
    <w:rsid w:val="005C0107"/>
    <w:rsid w:val="005C0703"/>
    <w:rsid w:val="005C0843"/>
    <w:rsid w:val="005C0882"/>
    <w:rsid w:val="005C09DD"/>
    <w:rsid w:val="005C0AA0"/>
    <w:rsid w:val="005C0D41"/>
    <w:rsid w:val="005C0E8F"/>
    <w:rsid w:val="005C12AF"/>
    <w:rsid w:val="005C1818"/>
    <w:rsid w:val="005C1997"/>
    <w:rsid w:val="005C1DE7"/>
    <w:rsid w:val="005C217A"/>
    <w:rsid w:val="005C21FC"/>
    <w:rsid w:val="005C2298"/>
    <w:rsid w:val="005C22EB"/>
    <w:rsid w:val="005C238A"/>
    <w:rsid w:val="005C23A9"/>
    <w:rsid w:val="005C24A3"/>
    <w:rsid w:val="005C24B9"/>
    <w:rsid w:val="005C2894"/>
    <w:rsid w:val="005C28BF"/>
    <w:rsid w:val="005C2938"/>
    <w:rsid w:val="005C2AA0"/>
    <w:rsid w:val="005C2AAD"/>
    <w:rsid w:val="005C2C9E"/>
    <w:rsid w:val="005C323D"/>
    <w:rsid w:val="005C3298"/>
    <w:rsid w:val="005C3439"/>
    <w:rsid w:val="005C3551"/>
    <w:rsid w:val="005C35FE"/>
    <w:rsid w:val="005C37A1"/>
    <w:rsid w:val="005C37FC"/>
    <w:rsid w:val="005C38D5"/>
    <w:rsid w:val="005C3AFF"/>
    <w:rsid w:val="005C3D18"/>
    <w:rsid w:val="005C3F3E"/>
    <w:rsid w:val="005C4256"/>
    <w:rsid w:val="005C46C5"/>
    <w:rsid w:val="005C48B8"/>
    <w:rsid w:val="005C5030"/>
    <w:rsid w:val="005C55F6"/>
    <w:rsid w:val="005C5795"/>
    <w:rsid w:val="005C5850"/>
    <w:rsid w:val="005C5B7A"/>
    <w:rsid w:val="005C5D47"/>
    <w:rsid w:val="005C5DCD"/>
    <w:rsid w:val="005C5EF2"/>
    <w:rsid w:val="005C6055"/>
    <w:rsid w:val="005C60AC"/>
    <w:rsid w:val="005C6125"/>
    <w:rsid w:val="005C6211"/>
    <w:rsid w:val="005C64F3"/>
    <w:rsid w:val="005C65DC"/>
    <w:rsid w:val="005C6AAB"/>
    <w:rsid w:val="005C6B6E"/>
    <w:rsid w:val="005C6B86"/>
    <w:rsid w:val="005C6DD4"/>
    <w:rsid w:val="005C72DB"/>
    <w:rsid w:val="005C76C7"/>
    <w:rsid w:val="005C775F"/>
    <w:rsid w:val="005C77EF"/>
    <w:rsid w:val="005C7C92"/>
    <w:rsid w:val="005D0EF8"/>
    <w:rsid w:val="005D0F71"/>
    <w:rsid w:val="005D0FAD"/>
    <w:rsid w:val="005D1128"/>
    <w:rsid w:val="005D128C"/>
    <w:rsid w:val="005D1409"/>
    <w:rsid w:val="005D196C"/>
    <w:rsid w:val="005D1A55"/>
    <w:rsid w:val="005D1AC0"/>
    <w:rsid w:val="005D1C55"/>
    <w:rsid w:val="005D20F3"/>
    <w:rsid w:val="005D211E"/>
    <w:rsid w:val="005D2400"/>
    <w:rsid w:val="005D253D"/>
    <w:rsid w:val="005D2590"/>
    <w:rsid w:val="005D278E"/>
    <w:rsid w:val="005D2931"/>
    <w:rsid w:val="005D29D0"/>
    <w:rsid w:val="005D2AB9"/>
    <w:rsid w:val="005D2D3E"/>
    <w:rsid w:val="005D2E2B"/>
    <w:rsid w:val="005D2E54"/>
    <w:rsid w:val="005D345E"/>
    <w:rsid w:val="005D35BF"/>
    <w:rsid w:val="005D372C"/>
    <w:rsid w:val="005D38FC"/>
    <w:rsid w:val="005D4199"/>
    <w:rsid w:val="005D438D"/>
    <w:rsid w:val="005D4549"/>
    <w:rsid w:val="005D47F9"/>
    <w:rsid w:val="005D4981"/>
    <w:rsid w:val="005D4A69"/>
    <w:rsid w:val="005D4A87"/>
    <w:rsid w:val="005D4BDE"/>
    <w:rsid w:val="005D4ED9"/>
    <w:rsid w:val="005D526C"/>
    <w:rsid w:val="005D5300"/>
    <w:rsid w:val="005D5397"/>
    <w:rsid w:val="005D5785"/>
    <w:rsid w:val="005D5937"/>
    <w:rsid w:val="005D5FD6"/>
    <w:rsid w:val="005D606D"/>
    <w:rsid w:val="005D6552"/>
    <w:rsid w:val="005D67A5"/>
    <w:rsid w:val="005D6A03"/>
    <w:rsid w:val="005D6BBA"/>
    <w:rsid w:val="005D6DE2"/>
    <w:rsid w:val="005D745B"/>
    <w:rsid w:val="005D7520"/>
    <w:rsid w:val="005D76B6"/>
    <w:rsid w:val="005D76C2"/>
    <w:rsid w:val="005D7B87"/>
    <w:rsid w:val="005D7C25"/>
    <w:rsid w:val="005D7CAA"/>
    <w:rsid w:val="005D7DD1"/>
    <w:rsid w:val="005D7EE9"/>
    <w:rsid w:val="005E024F"/>
    <w:rsid w:val="005E02B2"/>
    <w:rsid w:val="005E0544"/>
    <w:rsid w:val="005E0720"/>
    <w:rsid w:val="005E07A3"/>
    <w:rsid w:val="005E10C0"/>
    <w:rsid w:val="005E122B"/>
    <w:rsid w:val="005E17BB"/>
    <w:rsid w:val="005E1B00"/>
    <w:rsid w:val="005E1DE1"/>
    <w:rsid w:val="005E216E"/>
    <w:rsid w:val="005E247B"/>
    <w:rsid w:val="005E2B1C"/>
    <w:rsid w:val="005E2BDF"/>
    <w:rsid w:val="005E34B1"/>
    <w:rsid w:val="005E3A82"/>
    <w:rsid w:val="005E3D79"/>
    <w:rsid w:val="005E3DDB"/>
    <w:rsid w:val="005E3E83"/>
    <w:rsid w:val="005E45D0"/>
    <w:rsid w:val="005E4BF0"/>
    <w:rsid w:val="005E4E3F"/>
    <w:rsid w:val="005E568D"/>
    <w:rsid w:val="005E5694"/>
    <w:rsid w:val="005E59E1"/>
    <w:rsid w:val="005E5A71"/>
    <w:rsid w:val="005E5B33"/>
    <w:rsid w:val="005E5DF7"/>
    <w:rsid w:val="005E6078"/>
    <w:rsid w:val="005E646F"/>
    <w:rsid w:val="005E64EF"/>
    <w:rsid w:val="005E652C"/>
    <w:rsid w:val="005E6675"/>
    <w:rsid w:val="005E685E"/>
    <w:rsid w:val="005E6877"/>
    <w:rsid w:val="005E6D79"/>
    <w:rsid w:val="005E6FD9"/>
    <w:rsid w:val="005E7260"/>
    <w:rsid w:val="005E7266"/>
    <w:rsid w:val="005E72FF"/>
    <w:rsid w:val="005E7466"/>
    <w:rsid w:val="005E75C6"/>
    <w:rsid w:val="005E7734"/>
    <w:rsid w:val="005E7839"/>
    <w:rsid w:val="005E7914"/>
    <w:rsid w:val="005E7A01"/>
    <w:rsid w:val="005E7B4F"/>
    <w:rsid w:val="005F00A9"/>
    <w:rsid w:val="005F07F6"/>
    <w:rsid w:val="005F07FA"/>
    <w:rsid w:val="005F0A02"/>
    <w:rsid w:val="005F0A15"/>
    <w:rsid w:val="005F0F8E"/>
    <w:rsid w:val="005F1348"/>
    <w:rsid w:val="005F14E1"/>
    <w:rsid w:val="005F1661"/>
    <w:rsid w:val="005F17FF"/>
    <w:rsid w:val="005F1885"/>
    <w:rsid w:val="005F190C"/>
    <w:rsid w:val="005F19A0"/>
    <w:rsid w:val="005F1A71"/>
    <w:rsid w:val="005F2244"/>
    <w:rsid w:val="005F22D6"/>
    <w:rsid w:val="005F26C1"/>
    <w:rsid w:val="005F278B"/>
    <w:rsid w:val="005F2A04"/>
    <w:rsid w:val="005F2A33"/>
    <w:rsid w:val="005F2EA5"/>
    <w:rsid w:val="005F3086"/>
    <w:rsid w:val="005F3150"/>
    <w:rsid w:val="005F38BA"/>
    <w:rsid w:val="005F38E6"/>
    <w:rsid w:val="005F39FF"/>
    <w:rsid w:val="005F3E86"/>
    <w:rsid w:val="005F3EDF"/>
    <w:rsid w:val="005F4495"/>
    <w:rsid w:val="005F45AB"/>
    <w:rsid w:val="005F46B8"/>
    <w:rsid w:val="005F47A8"/>
    <w:rsid w:val="005F4B12"/>
    <w:rsid w:val="005F4D0A"/>
    <w:rsid w:val="005F4D78"/>
    <w:rsid w:val="005F4E33"/>
    <w:rsid w:val="005F53C4"/>
    <w:rsid w:val="005F5DDB"/>
    <w:rsid w:val="005F611A"/>
    <w:rsid w:val="005F6137"/>
    <w:rsid w:val="005F61CD"/>
    <w:rsid w:val="005F62F7"/>
    <w:rsid w:val="005F638E"/>
    <w:rsid w:val="005F6488"/>
    <w:rsid w:val="005F65E8"/>
    <w:rsid w:val="005F6721"/>
    <w:rsid w:val="005F6861"/>
    <w:rsid w:val="005F6B83"/>
    <w:rsid w:val="005F7038"/>
    <w:rsid w:val="005F7044"/>
    <w:rsid w:val="005F70F2"/>
    <w:rsid w:val="005F773F"/>
    <w:rsid w:val="005F779A"/>
    <w:rsid w:val="005F7D2A"/>
    <w:rsid w:val="005F7D68"/>
    <w:rsid w:val="005F7D9C"/>
    <w:rsid w:val="005F7E5B"/>
    <w:rsid w:val="006002E5"/>
    <w:rsid w:val="00600698"/>
    <w:rsid w:val="00600F04"/>
    <w:rsid w:val="00600F88"/>
    <w:rsid w:val="00601329"/>
    <w:rsid w:val="00601855"/>
    <w:rsid w:val="00601898"/>
    <w:rsid w:val="00601A61"/>
    <w:rsid w:val="00601B5A"/>
    <w:rsid w:val="00601BBB"/>
    <w:rsid w:val="00601D7B"/>
    <w:rsid w:val="006021B7"/>
    <w:rsid w:val="006027A4"/>
    <w:rsid w:val="006027FA"/>
    <w:rsid w:val="00602C35"/>
    <w:rsid w:val="00602DEB"/>
    <w:rsid w:val="00602F79"/>
    <w:rsid w:val="00603102"/>
    <w:rsid w:val="00603352"/>
    <w:rsid w:val="0060338E"/>
    <w:rsid w:val="006035AE"/>
    <w:rsid w:val="00603963"/>
    <w:rsid w:val="00603A20"/>
    <w:rsid w:val="00603A65"/>
    <w:rsid w:val="00603E38"/>
    <w:rsid w:val="00603E7E"/>
    <w:rsid w:val="006040AC"/>
    <w:rsid w:val="00604294"/>
    <w:rsid w:val="006045DC"/>
    <w:rsid w:val="0060474F"/>
    <w:rsid w:val="00604FE8"/>
    <w:rsid w:val="006054BE"/>
    <w:rsid w:val="00605511"/>
    <w:rsid w:val="006055A7"/>
    <w:rsid w:val="0060567D"/>
    <w:rsid w:val="006057E5"/>
    <w:rsid w:val="00605831"/>
    <w:rsid w:val="00605A61"/>
    <w:rsid w:val="00605DA3"/>
    <w:rsid w:val="00606053"/>
    <w:rsid w:val="006060EE"/>
    <w:rsid w:val="00606337"/>
    <w:rsid w:val="0060635C"/>
    <w:rsid w:val="00606970"/>
    <w:rsid w:val="00606CF6"/>
    <w:rsid w:val="00606F68"/>
    <w:rsid w:val="006073C1"/>
    <w:rsid w:val="00607535"/>
    <w:rsid w:val="006075EA"/>
    <w:rsid w:val="00607A41"/>
    <w:rsid w:val="00607D42"/>
    <w:rsid w:val="00610485"/>
    <w:rsid w:val="0061071E"/>
    <w:rsid w:val="00610728"/>
    <w:rsid w:val="00610873"/>
    <w:rsid w:val="00610948"/>
    <w:rsid w:val="00610E2C"/>
    <w:rsid w:val="00610E39"/>
    <w:rsid w:val="00611129"/>
    <w:rsid w:val="00611251"/>
    <w:rsid w:val="006113B6"/>
    <w:rsid w:val="0061190B"/>
    <w:rsid w:val="00611945"/>
    <w:rsid w:val="00611D09"/>
    <w:rsid w:val="00612287"/>
    <w:rsid w:val="0061229C"/>
    <w:rsid w:val="00612512"/>
    <w:rsid w:val="00612561"/>
    <w:rsid w:val="006128F8"/>
    <w:rsid w:val="00612938"/>
    <w:rsid w:val="00612ADB"/>
    <w:rsid w:val="006132C4"/>
    <w:rsid w:val="006133C3"/>
    <w:rsid w:val="006135A4"/>
    <w:rsid w:val="00613820"/>
    <w:rsid w:val="00613CE5"/>
    <w:rsid w:val="006141B5"/>
    <w:rsid w:val="00614896"/>
    <w:rsid w:val="006149EF"/>
    <w:rsid w:val="00614B75"/>
    <w:rsid w:val="00615013"/>
    <w:rsid w:val="006151A2"/>
    <w:rsid w:val="00615541"/>
    <w:rsid w:val="00615583"/>
    <w:rsid w:val="006155DA"/>
    <w:rsid w:val="006156CC"/>
    <w:rsid w:val="00615D6B"/>
    <w:rsid w:val="00615F52"/>
    <w:rsid w:val="0061626C"/>
    <w:rsid w:val="0061632E"/>
    <w:rsid w:val="00616581"/>
    <w:rsid w:val="006166E7"/>
    <w:rsid w:val="006169B6"/>
    <w:rsid w:val="00616C70"/>
    <w:rsid w:val="00616DE1"/>
    <w:rsid w:val="006171AF"/>
    <w:rsid w:val="006174E8"/>
    <w:rsid w:val="006177CD"/>
    <w:rsid w:val="0061786B"/>
    <w:rsid w:val="006179C5"/>
    <w:rsid w:val="00620341"/>
    <w:rsid w:val="006207A6"/>
    <w:rsid w:val="00620898"/>
    <w:rsid w:val="00620955"/>
    <w:rsid w:val="006209E0"/>
    <w:rsid w:val="00620FD2"/>
    <w:rsid w:val="006210E5"/>
    <w:rsid w:val="006210EE"/>
    <w:rsid w:val="006210F5"/>
    <w:rsid w:val="0062147F"/>
    <w:rsid w:val="00621533"/>
    <w:rsid w:val="00621B19"/>
    <w:rsid w:val="00621EA0"/>
    <w:rsid w:val="006226A1"/>
    <w:rsid w:val="00622739"/>
    <w:rsid w:val="00622874"/>
    <w:rsid w:val="00622A08"/>
    <w:rsid w:val="00622BB5"/>
    <w:rsid w:val="00623781"/>
    <w:rsid w:val="006238E5"/>
    <w:rsid w:val="00623E38"/>
    <w:rsid w:val="00623E8F"/>
    <w:rsid w:val="00623F2D"/>
    <w:rsid w:val="00623F9C"/>
    <w:rsid w:val="0062478A"/>
    <w:rsid w:val="00624A5E"/>
    <w:rsid w:val="006250B8"/>
    <w:rsid w:val="006253CB"/>
    <w:rsid w:val="0062544A"/>
    <w:rsid w:val="006256F0"/>
    <w:rsid w:val="0062575F"/>
    <w:rsid w:val="00625A0F"/>
    <w:rsid w:val="00625CC5"/>
    <w:rsid w:val="006260C7"/>
    <w:rsid w:val="00626372"/>
    <w:rsid w:val="00626527"/>
    <w:rsid w:val="006266E9"/>
    <w:rsid w:val="00626CB6"/>
    <w:rsid w:val="00626FBA"/>
    <w:rsid w:val="00626FDA"/>
    <w:rsid w:val="0062705B"/>
    <w:rsid w:val="0062761F"/>
    <w:rsid w:val="00627930"/>
    <w:rsid w:val="00627C7B"/>
    <w:rsid w:val="00627E26"/>
    <w:rsid w:val="00630655"/>
    <w:rsid w:val="00630795"/>
    <w:rsid w:val="00630CCC"/>
    <w:rsid w:val="00630F0B"/>
    <w:rsid w:val="00631000"/>
    <w:rsid w:val="0063134C"/>
    <w:rsid w:val="00631A54"/>
    <w:rsid w:val="00631A8E"/>
    <w:rsid w:val="00631B03"/>
    <w:rsid w:val="00631FB3"/>
    <w:rsid w:val="006323A3"/>
    <w:rsid w:val="006323E4"/>
    <w:rsid w:val="006325DD"/>
    <w:rsid w:val="00632956"/>
    <w:rsid w:val="00632AC6"/>
    <w:rsid w:val="00632B03"/>
    <w:rsid w:val="00633575"/>
    <w:rsid w:val="00633BCB"/>
    <w:rsid w:val="00633D78"/>
    <w:rsid w:val="00633DDC"/>
    <w:rsid w:val="00633F7F"/>
    <w:rsid w:val="00634010"/>
    <w:rsid w:val="006347C0"/>
    <w:rsid w:val="006347E7"/>
    <w:rsid w:val="00634C10"/>
    <w:rsid w:val="00634C65"/>
    <w:rsid w:val="00634D47"/>
    <w:rsid w:val="00634F15"/>
    <w:rsid w:val="0063501E"/>
    <w:rsid w:val="00635336"/>
    <w:rsid w:val="006356C3"/>
    <w:rsid w:val="00635806"/>
    <w:rsid w:val="006358F5"/>
    <w:rsid w:val="00635A0F"/>
    <w:rsid w:val="00635BD3"/>
    <w:rsid w:val="00636056"/>
    <w:rsid w:val="006361F4"/>
    <w:rsid w:val="006361FB"/>
    <w:rsid w:val="0063642E"/>
    <w:rsid w:val="0063658E"/>
    <w:rsid w:val="006366C3"/>
    <w:rsid w:val="00636BA7"/>
    <w:rsid w:val="00636DD8"/>
    <w:rsid w:val="0063767F"/>
    <w:rsid w:val="006376AD"/>
    <w:rsid w:val="00637766"/>
    <w:rsid w:val="00637783"/>
    <w:rsid w:val="006378D3"/>
    <w:rsid w:val="00637B5C"/>
    <w:rsid w:val="00637D2D"/>
    <w:rsid w:val="00640D13"/>
    <w:rsid w:val="00641188"/>
    <w:rsid w:val="00641562"/>
    <w:rsid w:val="0064163C"/>
    <w:rsid w:val="00641B33"/>
    <w:rsid w:val="00641B6C"/>
    <w:rsid w:val="00641C9C"/>
    <w:rsid w:val="0064210E"/>
    <w:rsid w:val="00642367"/>
    <w:rsid w:val="0064251F"/>
    <w:rsid w:val="006426F2"/>
    <w:rsid w:val="00642AF3"/>
    <w:rsid w:val="00642B70"/>
    <w:rsid w:val="00642BEB"/>
    <w:rsid w:val="00642E10"/>
    <w:rsid w:val="00642F8E"/>
    <w:rsid w:val="00642FF1"/>
    <w:rsid w:val="00643116"/>
    <w:rsid w:val="00643728"/>
    <w:rsid w:val="00643A3D"/>
    <w:rsid w:val="00643A98"/>
    <w:rsid w:val="00643BCB"/>
    <w:rsid w:val="00643CE8"/>
    <w:rsid w:val="00643D35"/>
    <w:rsid w:val="00643F0D"/>
    <w:rsid w:val="006440B2"/>
    <w:rsid w:val="0064451F"/>
    <w:rsid w:val="00644753"/>
    <w:rsid w:val="00644828"/>
    <w:rsid w:val="00644AFB"/>
    <w:rsid w:val="00644E3A"/>
    <w:rsid w:val="00644E7D"/>
    <w:rsid w:val="00645069"/>
    <w:rsid w:val="006451EE"/>
    <w:rsid w:val="00645909"/>
    <w:rsid w:val="00645AAF"/>
    <w:rsid w:val="00646419"/>
    <w:rsid w:val="006466B7"/>
    <w:rsid w:val="00646933"/>
    <w:rsid w:val="006469D5"/>
    <w:rsid w:val="00646CDF"/>
    <w:rsid w:val="00646DA4"/>
    <w:rsid w:val="00647093"/>
    <w:rsid w:val="0064740E"/>
    <w:rsid w:val="006504F0"/>
    <w:rsid w:val="00650855"/>
    <w:rsid w:val="006509AF"/>
    <w:rsid w:val="00651139"/>
    <w:rsid w:val="00651289"/>
    <w:rsid w:val="00651313"/>
    <w:rsid w:val="006513C5"/>
    <w:rsid w:val="006519E5"/>
    <w:rsid w:val="00651E4F"/>
    <w:rsid w:val="0065205B"/>
    <w:rsid w:val="0065220C"/>
    <w:rsid w:val="00652561"/>
    <w:rsid w:val="0065284D"/>
    <w:rsid w:val="0065296E"/>
    <w:rsid w:val="006529A5"/>
    <w:rsid w:val="00652DA6"/>
    <w:rsid w:val="00652E24"/>
    <w:rsid w:val="00652EDF"/>
    <w:rsid w:val="0065301E"/>
    <w:rsid w:val="00653284"/>
    <w:rsid w:val="00653395"/>
    <w:rsid w:val="006534A3"/>
    <w:rsid w:val="0065382F"/>
    <w:rsid w:val="00653E2E"/>
    <w:rsid w:val="0065439F"/>
    <w:rsid w:val="0065444E"/>
    <w:rsid w:val="00654A8B"/>
    <w:rsid w:val="00654B78"/>
    <w:rsid w:val="00654BAD"/>
    <w:rsid w:val="006550F8"/>
    <w:rsid w:val="006552C5"/>
    <w:rsid w:val="00655428"/>
    <w:rsid w:val="006554D1"/>
    <w:rsid w:val="00655503"/>
    <w:rsid w:val="006557A3"/>
    <w:rsid w:val="00655D0A"/>
    <w:rsid w:val="00656322"/>
    <w:rsid w:val="006564E9"/>
    <w:rsid w:val="00656545"/>
    <w:rsid w:val="00656549"/>
    <w:rsid w:val="0065663B"/>
    <w:rsid w:val="00656B79"/>
    <w:rsid w:val="00656FC7"/>
    <w:rsid w:val="0065728B"/>
    <w:rsid w:val="006579FB"/>
    <w:rsid w:val="00657F55"/>
    <w:rsid w:val="0066007E"/>
    <w:rsid w:val="00660198"/>
    <w:rsid w:val="0066022F"/>
    <w:rsid w:val="006605CB"/>
    <w:rsid w:val="00660747"/>
    <w:rsid w:val="00660DC7"/>
    <w:rsid w:val="00660DF0"/>
    <w:rsid w:val="00661205"/>
    <w:rsid w:val="0066129B"/>
    <w:rsid w:val="00661421"/>
    <w:rsid w:val="00661542"/>
    <w:rsid w:val="006619C5"/>
    <w:rsid w:val="00661B07"/>
    <w:rsid w:val="00661CFD"/>
    <w:rsid w:val="00662070"/>
    <w:rsid w:val="0066229C"/>
    <w:rsid w:val="00662359"/>
    <w:rsid w:val="006626AF"/>
    <w:rsid w:val="006628A7"/>
    <w:rsid w:val="00662926"/>
    <w:rsid w:val="00662B04"/>
    <w:rsid w:val="00662BB5"/>
    <w:rsid w:val="00662FD3"/>
    <w:rsid w:val="0066317C"/>
    <w:rsid w:val="00663569"/>
    <w:rsid w:val="0066372A"/>
    <w:rsid w:val="0066377B"/>
    <w:rsid w:val="006639A7"/>
    <w:rsid w:val="00663DB7"/>
    <w:rsid w:val="00663FB5"/>
    <w:rsid w:val="006641C5"/>
    <w:rsid w:val="00664264"/>
    <w:rsid w:val="00664481"/>
    <w:rsid w:val="0066463E"/>
    <w:rsid w:val="006646F6"/>
    <w:rsid w:val="006648ED"/>
    <w:rsid w:val="00664D51"/>
    <w:rsid w:val="0066500E"/>
    <w:rsid w:val="006659C7"/>
    <w:rsid w:val="0066608E"/>
    <w:rsid w:val="00666276"/>
    <w:rsid w:val="00666495"/>
    <w:rsid w:val="0066672D"/>
    <w:rsid w:val="006667AC"/>
    <w:rsid w:val="006669E5"/>
    <w:rsid w:val="00666A03"/>
    <w:rsid w:val="00666C58"/>
    <w:rsid w:val="00666E59"/>
    <w:rsid w:val="0066727C"/>
    <w:rsid w:val="0066747C"/>
    <w:rsid w:val="00667662"/>
    <w:rsid w:val="0066781A"/>
    <w:rsid w:val="00667982"/>
    <w:rsid w:val="00667A3E"/>
    <w:rsid w:val="00667F8C"/>
    <w:rsid w:val="00670232"/>
    <w:rsid w:val="0067024C"/>
    <w:rsid w:val="0067029F"/>
    <w:rsid w:val="0067030A"/>
    <w:rsid w:val="00670530"/>
    <w:rsid w:val="00670775"/>
    <w:rsid w:val="00670818"/>
    <w:rsid w:val="00670838"/>
    <w:rsid w:val="00670B76"/>
    <w:rsid w:val="00670FD4"/>
    <w:rsid w:val="0067166A"/>
    <w:rsid w:val="006719FD"/>
    <w:rsid w:val="00671CC2"/>
    <w:rsid w:val="00671D9D"/>
    <w:rsid w:val="00672289"/>
    <w:rsid w:val="00672320"/>
    <w:rsid w:val="006723DA"/>
    <w:rsid w:val="006723E0"/>
    <w:rsid w:val="00672897"/>
    <w:rsid w:val="00672BA8"/>
    <w:rsid w:val="00672EB3"/>
    <w:rsid w:val="006730E9"/>
    <w:rsid w:val="006737C8"/>
    <w:rsid w:val="00673A83"/>
    <w:rsid w:val="00673B05"/>
    <w:rsid w:val="00673B17"/>
    <w:rsid w:val="00673B5D"/>
    <w:rsid w:val="00673E28"/>
    <w:rsid w:val="00674098"/>
    <w:rsid w:val="006742B3"/>
    <w:rsid w:val="00674334"/>
    <w:rsid w:val="00674633"/>
    <w:rsid w:val="00674962"/>
    <w:rsid w:val="00674BDA"/>
    <w:rsid w:val="00674C4F"/>
    <w:rsid w:val="00674C8B"/>
    <w:rsid w:val="00674CFB"/>
    <w:rsid w:val="00674E6D"/>
    <w:rsid w:val="00675193"/>
    <w:rsid w:val="0067536C"/>
    <w:rsid w:val="0067542F"/>
    <w:rsid w:val="006755BA"/>
    <w:rsid w:val="0067564D"/>
    <w:rsid w:val="00675C8F"/>
    <w:rsid w:val="00675DD0"/>
    <w:rsid w:val="0067606B"/>
    <w:rsid w:val="006765BC"/>
    <w:rsid w:val="0067660B"/>
    <w:rsid w:val="0067669C"/>
    <w:rsid w:val="006766F8"/>
    <w:rsid w:val="0067672C"/>
    <w:rsid w:val="00676EE9"/>
    <w:rsid w:val="00677114"/>
    <w:rsid w:val="0067748C"/>
    <w:rsid w:val="0067769D"/>
    <w:rsid w:val="006776B0"/>
    <w:rsid w:val="00677861"/>
    <w:rsid w:val="00677918"/>
    <w:rsid w:val="00677A94"/>
    <w:rsid w:val="00677C9B"/>
    <w:rsid w:val="00677F93"/>
    <w:rsid w:val="006800E2"/>
    <w:rsid w:val="00680271"/>
    <w:rsid w:val="0068049D"/>
    <w:rsid w:val="00680623"/>
    <w:rsid w:val="00680712"/>
    <w:rsid w:val="006807C8"/>
    <w:rsid w:val="00680F06"/>
    <w:rsid w:val="00680F6D"/>
    <w:rsid w:val="00680FEE"/>
    <w:rsid w:val="006810B5"/>
    <w:rsid w:val="0068119B"/>
    <w:rsid w:val="006811A7"/>
    <w:rsid w:val="00681C3A"/>
    <w:rsid w:val="00682533"/>
    <w:rsid w:val="00682A48"/>
    <w:rsid w:val="00682B0F"/>
    <w:rsid w:val="006830D7"/>
    <w:rsid w:val="0068342F"/>
    <w:rsid w:val="006835D2"/>
    <w:rsid w:val="006835FC"/>
    <w:rsid w:val="00683681"/>
    <w:rsid w:val="006836CC"/>
    <w:rsid w:val="00683869"/>
    <w:rsid w:val="006839A7"/>
    <w:rsid w:val="006839AC"/>
    <w:rsid w:val="00683EDC"/>
    <w:rsid w:val="00683FEA"/>
    <w:rsid w:val="006841EC"/>
    <w:rsid w:val="0068426B"/>
    <w:rsid w:val="00684291"/>
    <w:rsid w:val="00684642"/>
    <w:rsid w:val="0068499C"/>
    <w:rsid w:val="00684C5C"/>
    <w:rsid w:val="00684E99"/>
    <w:rsid w:val="00684EA8"/>
    <w:rsid w:val="0068521D"/>
    <w:rsid w:val="00685401"/>
    <w:rsid w:val="00685444"/>
    <w:rsid w:val="006854E5"/>
    <w:rsid w:val="006854EC"/>
    <w:rsid w:val="00685861"/>
    <w:rsid w:val="006859FC"/>
    <w:rsid w:val="00685AAD"/>
    <w:rsid w:val="00685AF1"/>
    <w:rsid w:val="00685B00"/>
    <w:rsid w:val="00685B07"/>
    <w:rsid w:val="00685B8F"/>
    <w:rsid w:val="00686159"/>
    <w:rsid w:val="006864A1"/>
    <w:rsid w:val="00686529"/>
    <w:rsid w:val="00686F52"/>
    <w:rsid w:val="00687074"/>
    <w:rsid w:val="006870A1"/>
    <w:rsid w:val="00687576"/>
    <w:rsid w:val="00687971"/>
    <w:rsid w:val="00687AB4"/>
    <w:rsid w:val="00687C3E"/>
    <w:rsid w:val="00687E1C"/>
    <w:rsid w:val="00687E5F"/>
    <w:rsid w:val="00687EBF"/>
    <w:rsid w:val="00690435"/>
    <w:rsid w:val="006904E3"/>
    <w:rsid w:val="006905A4"/>
    <w:rsid w:val="006905C5"/>
    <w:rsid w:val="00690745"/>
    <w:rsid w:val="00690AA4"/>
    <w:rsid w:val="00690D01"/>
    <w:rsid w:val="00690DB1"/>
    <w:rsid w:val="00690DEA"/>
    <w:rsid w:val="0069130B"/>
    <w:rsid w:val="00691335"/>
    <w:rsid w:val="006914C5"/>
    <w:rsid w:val="0069155C"/>
    <w:rsid w:val="00691757"/>
    <w:rsid w:val="00691C50"/>
    <w:rsid w:val="00691CD5"/>
    <w:rsid w:val="006921D8"/>
    <w:rsid w:val="00692412"/>
    <w:rsid w:val="006924F5"/>
    <w:rsid w:val="00692754"/>
    <w:rsid w:val="006927A2"/>
    <w:rsid w:val="006928DC"/>
    <w:rsid w:val="00692D3B"/>
    <w:rsid w:val="00693147"/>
    <w:rsid w:val="0069345C"/>
    <w:rsid w:val="0069378A"/>
    <w:rsid w:val="00693A19"/>
    <w:rsid w:val="00693C6F"/>
    <w:rsid w:val="00693D03"/>
    <w:rsid w:val="006941D4"/>
    <w:rsid w:val="0069421A"/>
    <w:rsid w:val="0069482C"/>
    <w:rsid w:val="006948E8"/>
    <w:rsid w:val="00694A87"/>
    <w:rsid w:val="00694B55"/>
    <w:rsid w:val="00694B77"/>
    <w:rsid w:val="00694C6A"/>
    <w:rsid w:val="00694CC3"/>
    <w:rsid w:val="00694E8F"/>
    <w:rsid w:val="006951A9"/>
    <w:rsid w:val="00695369"/>
    <w:rsid w:val="006954DA"/>
    <w:rsid w:val="006955F6"/>
    <w:rsid w:val="0069563B"/>
    <w:rsid w:val="0069566C"/>
    <w:rsid w:val="00695900"/>
    <w:rsid w:val="0069592A"/>
    <w:rsid w:val="00695F93"/>
    <w:rsid w:val="00696615"/>
    <w:rsid w:val="00696645"/>
    <w:rsid w:val="00696995"/>
    <w:rsid w:val="00696A00"/>
    <w:rsid w:val="00696A32"/>
    <w:rsid w:val="0069701E"/>
    <w:rsid w:val="0069739C"/>
    <w:rsid w:val="00697402"/>
    <w:rsid w:val="00697458"/>
    <w:rsid w:val="00697AD8"/>
    <w:rsid w:val="00697BA3"/>
    <w:rsid w:val="00697C22"/>
    <w:rsid w:val="00697CD9"/>
    <w:rsid w:val="006A0094"/>
    <w:rsid w:val="006A0271"/>
    <w:rsid w:val="006A0451"/>
    <w:rsid w:val="006A07EA"/>
    <w:rsid w:val="006A0B9B"/>
    <w:rsid w:val="006A1047"/>
    <w:rsid w:val="006A1116"/>
    <w:rsid w:val="006A117A"/>
    <w:rsid w:val="006A12D1"/>
    <w:rsid w:val="006A1306"/>
    <w:rsid w:val="006A14CC"/>
    <w:rsid w:val="006A150D"/>
    <w:rsid w:val="006A1631"/>
    <w:rsi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 w:val="006A1E19"/>
    <w:rsid w:val="006A219A"/>
    <w:rsid w:val="006A2695"/>
    <w:rsid w:val="006A270E"/>
    <w:rsid w:val="006A27E1"/>
    <w:rsid w:val="006A2B1E"/>
    <w:rsid w:val="006A2B40"/>
    <w:rsid w:val="006A2E23"/>
    <w:rsid w:val="006A2E42"/>
    <w:rsid w:val="006A2EAE"/>
    <w:rsid w:val="006A2F1D"/>
    <w:rsid w:val="006A2F21"/>
    <w:rsid w:val="006A3427"/>
    <w:rsid w:val="006A3541"/>
    <w:rsid w:val="006A3698"/>
    <w:rsid w:val="006A3ED8"/>
    <w:rsid w:val="006A400F"/>
    <w:rsid w:val="006A4184"/>
    <w:rsid w:val="006A4364"/>
    <w:rsid w:val="006A44A9"/>
    <w:rsid w:val="006A4519"/>
    <w:rsid w:val="006A4703"/>
    <w:rsid w:val="006A478B"/>
    <w:rsid w:val="006A48F3"/>
    <w:rsid w:val="006A48F9"/>
    <w:rsid w:val="006A4967"/>
    <w:rsid w:val="006A4A17"/>
    <w:rsid w:val="006A4A77"/>
    <w:rsid w:val="006A4CD5"/>
    <w:rsid w:val="006A4F4B"/>
    <w:rsid w:val="006A505D"/>
    <w:rsid w:val="006A51C3"/>
    <w:rsid w:val="006A51CE"/>
    <w:rsid w:val="006A525F"/>
    <w:rsid w:val="006A53F4"/>
    <w:rsid w:val="006A545F"/>
    <w:rsid w:val="006A548D"/>
    <w:rsid w:val="006A56EC"/>
    <w:rsid w:val="006A58E6"/>
    <w:rsid w:val="006A593C"/>
    <w:rsid w:val="006A5B86"/>
    <w:rsid w:val="006A5D79"/>
    <w:rsid w:val="006A5DD2"/>
    <w:rsid w:val="006A5EE1"/>
    <w:rsid w:val="006A5EE5"/>
    <w:rsid w:val="006A614E"/>
    <w:rsid w:val="006A6384"/>
    <w:rsid w:val="006A643D"/>
    <w:rsid w:val="006A6460"/>
    <w:rsid w:val="006A65E1"/>
    <w:rsid w:val="006A65EF"/>
    <w:rsid w:val="006A6D47"/>
    <w:rsid w:val="006A6D48"/>
    <w:rsid w:val="006A6E1A"/>
    <w:rsid w:val="006A708F"/>
    <w:rsid w:val="006A7843"/>
    <w:rsid w:val="006A78D5"/>
    <w:rsid w:val="006B0287"/>
    <w:rsid w:val="006B06B0"/>
    <w:rsid w:val="006B0832"/>
    <w:rsid w:val="006B0DB0"/>
    <w:rsid w:val="006B1013"/>
    <w:rsid w:val="006B105C"/>
    <w:rsid w:val="006B1244"/>
    <w:rsid w:val="006B1417"/>
    <w:rsid w:val="006B18D7"/>
    <w:rsid w:val="006B1916"/>
    <w:rsid w:val="006B1C94"/>
    <w:rsid w:val="006B1D55"/>
    <w:rsid w:val="006B1F4E"/>
    <w:rsid w:val="006B2356"/>
    <w:rsid w:val="006B24FC"/>
    <w:rsid w:val="006B25B1"/>
    <w:rsid w:val="006B2685"/>
    <w:rsid w:val="006B273A"/>
    <w:rsid w:val="006B2785"/>
    <w:rsid w:val="006B28DB"/>
    <w:rsid w:val="006B29A2"/>
    <w:rsid w:val="006B2BF8"/>
    <w:rsid w:val="006B2D21"/>
    <w:rsid w:val="006B2E52"/>
    <w:rsid w:val="006B2F26"/>
    <w:rsid w:val="006B3016"/>
    <w:rsid w:val="006B32D2"/>
    <w:rsid w:val="006B35E3"/>
    <w:rsid w:val="006B3754"/>
    <w:rsid w:val="006B39D3"/>
    <w:rsid w:val="006B3B4D"/>
    <w:rsid w:val="006B3D42"/>
    <w:rsid w:val="006B3D72"/>
    <w:rsid w:val="006B3E7C"/>
    <w:rsid w:val="006B40DC"/>
    <w:rsid w:val="006B4130"/>
    <w:rsid w:val="006B429E"/>
    <w:rsid w:val="006B42E9"/>
    <w:rsid w:val="006B43DE"/>
    <w:rsid w:val="006B46CA"/>
    <w:rsid w:val="006B48B8"/>
    <w:rsid w:val="006B4A32"/>
    <w:rsid w:val="006B50B4"/>
    <w:rsid w:val="006B522A"/>
    <w:rsid w:val="006B52D2"/>
    <w:rsid w:val="006B57EF"/>
    <w:rsid w:val="006B5D4C"/>
    <w:rsid w:val="006B62BA"/>
    <w:rsid w:val="006B6396"/>
    <w:rsid w:val="006B640E"/>
    <w:rsid w:val="006B68BA"/>
    <w:rsid w:val="006B68F4"/>
    <w:rsid w:val="006B6ACF"/>
    <w:rsid w:val="006B6C53"/>
    <w:rsid w:val="006B6F0C"/>
    <w:rsid w:val="006B7149"/>
    <w:rsid w:val="006B746B"/>
    <w:rsid w:val="006B7632"/>
    <w:rsid w:val="006B77F2"/>
    <w:rsid w:val="006B7A6C"/>
    <w:rsid w:val="006C000D"/>
    <w:rsid w:val="006C0113"/>
    <w:rsid w:val="006C01F9"/>
    <w:rsid w:val="006C0261"/>
    <w:rsid w:val="006C0369"/>
    <w:rsid w:val="006C0703"/>
    <w:rsid w:val="006C0B2E"/>
    <w:rsid w:val="006C0B66"/>
    <w:rsid w:val="006C0EDD"/>
    <w:rsid w:val="006C136C"/>
    <w:rsid w:val="006C1625"/>
    <w:rsid w:val="006C17EE"/>
    <w:rsid w:val="006C1840"/>
    <w:rsid w:val="006C18BA"/>
    <w:rsid w:val="006C19BE"/>
    <w:rsid w:val="006C1A88"/>
    <w:rsid w:val="006C1C84"/>
    <w:rsid w:val="006C1EA8"/>
    <w:rsid w:val="006C2077"/>
    <w:rsid w:val="006C231B"/>
    <w:rsid w:val="006C2465"/>
    <w:rsid w:val="006C27ED"/>
    <w:rsid w:val="006C2869"/>
    <w:rsid w:val="006C2A15"/>
    <w:rsid w:val="006C2D61"/>
    <w:rsid w:val="006C32A1"/>
    <w:rsid w:val="006C3345"/>
    <w:rsid w:val="006C3596"/>
    <w:rsid w:val="006C37B4"/>
    <w:rsid w:val="006C37EF"/>
    <w:rsid w:val="006C389D"/>
    <w:rsid w:val="006C3C42"/>
    <w:rsid w:val="006C3F6A"/>
    <w:rsid w:val="006C3F9D"/>
    <w:rsid w:val="006C41D3"/>
    <w:rsid w:val="006C45BB"/>
    <w:rsid w:val="006C46B4"/>
    <w:rsid w:val="006C4F56"/>
    <w:rsid w:val="006C53C1"/>
    <w:rsid w:val="006C53D8"/>
    <w:rsid w:val="006C5D52"/>
    <w:rsid w:val="006C68AC"/>
    <w:rsid w:val="006C6BB4"/>
    <w:rsid w:val="006C7009"/>
    <w:rsid w:val="006C726A"/>
    <w:rsid w:val="006C7D57"/>
    <w:rsid w:val="006D03D2"/>
    <w:rsid w:val="006D0836"/>
    <w:rsid w:val="006D0C4B"/>
    <w:rsid w:val="006D0D44"/>
    <w:rsid w:val="006D142E"/>
    <w:rsid w:val="006D1512"/>
    <w:rsid w:val="006D16C4"/>
    <w:rsid w:val="006D1761"/>
    <w:rsid w:val="006D17AE"/>
    <w:rsid w:val="006D1865"/>
    <w:rsid w:val="006D1D17"/>
    <w:rsid w:val="006D21AA"/>
    <w:rsid w:val="006D255D"/>
    <w:rsid w:val="006D25B9"/>
    <w:rsid w:val="006D25EE"/>
    <w:rsid w:val="006D28A1"/>
    <w:rsid w:val="006D2A87"/>
    <w:rsid w:val="006D2BEB"/>
    <w:rsid w:val="006D2F1D"/>
    <w:rsid w:val="006D2FA8"/>
    <w:rsid w:val="006D302D"/>
    <w:rsid w:val="006D32CA"/>
    <w:rsid w:val="006D32E8"/>
    <w:rsid w:val="006D337D"/>
    <w:rsid w:val="006D33A7"/>
    <w:rsid w:val="006D3626"/>
    <w:rsid w:val="006D376F"/>
    <w:rsid w:val="006D379F"/>
    <w:rsid w:val="006D3A3B"/>
    <w:rsid w:val="006D3AA0"/>
    <w:rsid w:val="006D3B62"/>
    <w:rsid w:val="006D3D61"/>
    <w:rsid w:val="006D3E16"/>
    <w:rsid w:val="006D3EFC"/>
    <w:rsid w:val="006D43EF"/>
    <w:rsid w:val="006D4582"/>
    <w:rsid w:val="006D4923"/>
    <w:rsid w:val="006D49F1"/>
    <w:rsid w:val="006D4C39"/>
    <w:rsid w:val="006D4D90"/>
    <w:rsid w:val="006D508A"/>
    <w:rsid w:val="006D5403"/>
    <w:rsid w:val="006D55BD"/>
    <w:rsid w:val="006D55E7"/>
    <w:rsid w:val="006D5691"/>
    <w:rsid w:val="006D5822"/>
    <w:rsid w:val="006D5AC5"/>
    <w:rsid w:val="006D6015"/>
    <w:rsid w:val="006D62EC"/>
    <w:rsid w:val="006D6694"/>
    <w:rsid w:val="006D68E2"/>
    <w:rsid w:val="006D6AEB"/>
    <w:rsid w:val="006D6BEC"/>
    <w:rsid w:val="006D6E09"/>
    <w:rsid w:val="006D6F1A"/>
    <w:rsid w:val="006D7640"/>
    <w:rsid w:val="006D7959"/>
    <w:rsid w:val="006D7AE0"/>
    <w:rsid w:val="006D7BE8"/>
    <w:rsid w:val="006D7D8A"/>
    <w:rsid w:val="006D7D8D"/>
    <w:rsid w:val="006D7E58"/>
    <w:rsid w:val="006D7E97"/>
    <w:rsid w:val="006E01E8"/>
    <w:rsid w:val="006E063F"/>
    <w:rsid w:val="006E0758"/>
    <w:rsid w:val="006E0976"/>
    <w:rsid w:val="006E0A89"/>
    <w:rsid w:val="006E0F36"/>
    <w:rsid w:val="006E1138"/>
    <w:rsid w:val="006E1AC1"/>
    <w:rsid w:val="006E1AF1"/>
    <w:rsid w:val="006E2786"/>
    <w:rsid w:val="006E288C"/>
    <w:rsid w:val="006E29E6"/>
    <w:rsid w:val="006E2B4C"/>
    <w:rsid w:val="006E2CC2"/>
    <w:rsid w:val="006E3658"/>
    <w:rsid w:val="006E39A3"/>
    <w:rsid w:val="006E3A16"/>
    <w:rsid w:val="006E3AE1"/>
    <w:rsid w:val="006E3C77"/>
    <w:rsid w:val="006E3DE1"/>
    <w:rsid w:val="006E3DF2"/>
    <w:rsid w:val="006E3ED2"/>
    <w:rsid w:val="006E41EA"/>
    <w:rsid w:val="006E42B0"/>
    <w:rsid w:val="006E42E5"/>
    <w:rsid w:val="006E44AE"/>
    <w:rsid w:val="006E47ED"/>
    <w:rsid w:val="006E49BF"/>
    <w:rsid w:val="006E4A63"/>
    <w:rsid w:val="006E4AA6"/>
    <w:rsid w:val="006E4D3B"/>
    <w:rsid w:val="006E4D69"/>
    <w:rsid w:val="006E4E4B"/>
    <w:rsid w:val="006E5898"/>
    <w:rsid w:val="006E5961"/>
    <w:rsid w:val="006E5A7C"/>
    <w:rsid w:val="006E5B3B"/>
    <w:rsid w:val="006E5C1C"/>
    <w:rsid w:val="006E5C2A"/>
    <w:rsid w:val="006E5DBC"/>
    <w:rsid w:val="006E5F18"/>
    <w:rsid w:val="006E63C3"/>
    <w:rsid w:val="006E651D"/>
    <w:rsid w:val="006E66A2"/>
    <w:rsid w:val="006E67C2"/>
    <w:rsid w:val="006E6BE6"/>
    <w:rsid w:val="006E731E"/>
    <w:rsid w:val="006E74EA"/>
    <w:rsid w:val="006E7916"/>
    <w:rsid w:val="006E7928"/>
    <w:rsid w:val="006E7A0E"/>
    <w:rsid w:val="006E7BEE"/>
    <w:rsid w:val="006E7CB8"/>
    <w:rsid w:val="006F03F0"/>
    <w:rsid w:val="006F05E2"/>
    <w:rsid w:val="006F06FA"/>
    <w:rsid w:val="006F08E1"/>
    <w:rsid w:val="006F12FF"/>
    <w:rsid w:val="006F13C0"/>
    <w:rsid w:val="006F14C8"/>
    <w:rsid w:val="006F1A98"/>
    <w:rsid w:val="006F1B26"/>
    <w:rsid w:val="006F1BB5"/>
    <w:rsid w:val="006F1C8E"/>
    <w:rsid w:val="006F1E81"/>
    <w:rsid w:val="006F2471"/>
    <w:rsid w:val="006F27B1"/>
    <w:rsid w:val="006F2C6A"/>
    <w:rsid w:val="006F2E17"/>
    <w:rsid w:val="006F2E83"/>
    <w:rsid w:val="006F30BF"/>
    <w:rsid w:val="006F3283"/>
    <w:rsid w:val="006F347C"/>
    <w:rsid w:val="006F35B6"/>
    <w:rsid w:val="006F3623"/>
    <w:rsid w:val="006F377F"/>
    <w:rsid w:val="006F37A3"/>
    <w:rsid w:val="006F3E70"/>
    <w:rsid w:val="006F3FCA"/>
    <w:rsid w:val="006F3FF6"/>
    <w:rsid w:val="006F4274"/>
    <w:rsid w:val="006F438E"/>
    <w:rsid w:val="006F52FA"/>
    <w:rsid w:val="006F5506"/>
    <w:rsid w:val="006F5607"/>
    <w:rsid w:val="006F5D80"/>
    <w:rsid w:val="006F6266"/>
    <w:rsid w:val="006F636E"/>
    <w:rsid w:val="006F644A"/>
    <w:rsid w:val="006F65BC"/>
    <w:rsid w:val="006F66B2"/>
    <w:rsid w:val="006F6773"/>
    <w:rsid w:val="006F6EEE"/>
    <w:rsid w:val="006F7069"/>
    <w:rsid w:val="006F707F"/>
    <w:rsid w:val="006F765A"/>
    <w:rsid w:val="006F792B"/>
    <w:rsid w:val="006F7ED5"/>
    <w:rsid w:val="006F7F1E"/>
    <w:rsid w:val="007004C0"/>
    <w:rsid w:val="007007D0"/>
    <w:rsid w:val="0070116C"/>
    <w:rsid w:val="007015CB"/>
    <w:rsid w:val="007016E7"/>
    <w:rsid w:val="00701C00"/>
    <w:rsid w:val="00701C8E"/>
    <w:rsid w:val="00701DDE"/>
    <w:rsid w:val="00701EEC"/>
    <w:rsid w:val="0070239C"/>
    <w:rsid w:val="00702A9F"/>
    <w:rsid w:val="00702BDA"/>
    <w:rsid w:val="00702C9D"/>
    <w:rsid w:val="00702E80"/>
    <w:rsid w:val="00702E91"/>
    <w:rsid w:val="00703290"/>
    <w:rsid w:val="007032CD"/>
    <w:rsid w:val="007035A0"/>
    <w:rsid w:val="007035E3"/>
    <w:rsid w:val="0070380A"/>
    <w:rsid w:val="00703850"/>
    <w:rsid w:val="00703EE1"/>
    <w:rsid w:val="007043E8"/>
    <w:rsid w:val="00704653"/>
    <w:rsid w:val="007046F2"/>
    <w:rsid w:val="007049DB"/>
    <w:rsid w:val="00704C79"/>
    <w:rsid w:val="00704D1F"/>
    <w:rsid w:val="00704E1C"/>
    <w:rsid w:val="00705117"/>
    <w:rsid w:val="00705172"/>
    <w:rsid w:val="0070527A"/>
    <w:rsid w:val="00705313"/>
    <w:rsid w:val="00705547"/>
    <w:rsid w:val="0070567E"/>
    <w:rsid w:val="00705B33"/>
    <w:rsid w:val="00705BD2"/>
    <w:rsid w:val="00705CF9"/>
    <w:rsid w:val="00705D44"/>
    <w:rsid w:val="00705EFC"/>
    <w:rsid w:val="0070601A"/>
    <w:rsid w:val="0070616D"/>
    <w:rsid w:val="0070626F"/>
    <w:rsid w:val="0070632F"/>
    <w:rsid w:val="007063D4"/>
    <w:rsid w:val="00706682"/>
    <w:rsid w:val="00706882"/>
    <w:rsid w:val="00706E8A"/>
    <w:rsid w:val="00706F36"/>
    <w:rsid w:val="00706FAA"/>
    <w:rsid w:val="007070E3"/>
    <w:rsid w:val="007072B5"/>
    <w:rsid w:val="00707617"/>
    <w:rsid w:val="007076E9"/>
    <w:rsid w:val="0070773F"/>
    <w:rsid w:val="00707754"/>
    <w:rsid w:val="007077B5"/>
    <w:rsid w:val="007077D3"/>
    <w:rsid w:val="00707A7B"/>
    <w:rsid w:val="00707D69"/>
    <w:rsid w:val="00707E75"/>
    <w:rsid w:val="007100B1"/>
    <w:rsid w:val="00710112"/>
    <w:rsid w:val="00710844"/>
    <w:rsid w:val="0071084C"/>
    <w:rsid w:val="007108B1"/>
    <w:rsid w:val="00710AA6"/>
    <w:rsid w:val="00710C0C"/>
    <w:rsid w:val="00710C32"/>
    <w:rsid w:val="0071119A"/>
    <w:rsid w:val="00711215"/>
    <w:rsid w:val="0071124E"/>
    <w:rsid w:val="00711316"/>
    <w:rsid w:val="007116E5"/>
    <w:rsid w:val="00711B32"/>
    <w:rsid w:val="00711CA0"/>
    <w:rsid w:val="00712235"/>
    <w:rsid w:val="00712422"/>
    <w:rsid w:val="007125B9"/>
    <w:rsid w:val="00712702"/>
    <w:rsid w:val="00712751"/>
    <w:rsid w:val="007127A4"/>
    <w:rsid w:val="00712AEB"/>
    <w:rsid w:val="00712F07"/>
    <w:rsid w:val="00712F58"/>
    <w:rsid w:val="00712FB6"/>
    <w:rsid w:val="007132DF"/>
    <w:rsid w:val="007133F3"/>
    <w:rsid w:val="00713441"/>
    <w:rsid w:val="00713481"/>
    <w:rsid w:val="00713609"/>
    <w:rsid w:val="00713678"/>
    <w:rsid w:val="00713766"/>
    <w:rsid w:val="007139BC"/>
    <w:rsid w:val="00713AD4"/>
    <w:rsid w:val="00713C50"/>
    <w:rsid w:val="00713D63"/>
    <w:rsid w:val="00713FAF"/>
    <w:rsid w:val="00714304"/>
    <w:rsid w:val="00714AA4"/>
    <w:rsid w:val="00714CB7"/>
    <w:rsid w:val="00714EAF"/>
    <w:rsid w:val="0071520C"/>
    <w:rsid w:val="00715475"/>
    <w:rsid w:val="00715537"/>
    <w:rsid w:val="00715595"/>
    <w:rsid w:val="007155E3"/>
    <w:rsid w:val="00715B96"/>
    <w:rsid w:val="00715B9E"/>
    <w:rsid w:val="00715CAE"/>
    <w:rsid w:val="00715D3C"/>
    <w:rsid w:val="00715D75"/>
    <w:rsid w:val="00715D96"/>
    <w:rsid w:val="00715EB9"/>
    <w:rsid w:val="00715EDD"/>
    <w:rsid w:val="0071645D"/>
    <w:rsid w:val="007164E0"/>
    <w:rsid w:val="00716561"/>
    <w:rsid w:val="0071665C"/>
    <w:rsid w:val="00716876"/>
    <w:rsid w:val="007168E7"/>
    <w:rsid w:val="007169A9"/>
    <w:rsid w:val="00716A80"/>
    <w:rsid w:val="00716C57"/>
    <w:rsid w:val="00716C88"/>
    <w:rsid w:val="00716CCF"/>
    <w:rsid w:val="00716EA3"/>
    <w:rsid w:val="00717098"/>
    <w:rsid w:val="00717166"/>
    <w:rsid w:val="00717289"/>
    <w:rsid w:val="0071734E"/>
    <w:rsid w:val="0071740E"/>
    <w:rsid w:val="0071749D"/>
    <w:rsid w:val="00717609"/>
    <w:rsid w:val="007178A2"/>
    <w:rsid w:val="007178C2"/>
    <w:rsid w:val="00717B70"/>
    <w:rsid w:val="00717CCB"/>
    <w:rsid w:val="00717CE9"/>
    <w:rsid w:val="00717E4A"/>
    <w:rsid w:val="00717E8E"/>
    <w:rsid w:val="00717FDD"/>
    <w:rsid w:val="007202C1"/>
    <w:rsid w:val="00720458"/>
    <w:rsid w:val="00720656"/>
    <w:rsid w:val="007209C6"/>
    <w:rsid w:val="00720AEC"/>
    <w:rsid w:val="00720BD2"/>
    <w:rsid w:val="00720BDA"/>
    <w:rsid w:val="00720C53"/>
    <w:rsid w:val="007210C4"/>
    <w:rsid w:val="0072110D"/>
    <w:rsid w:val="00721152"/>
    <w:rsid w:val="0072163A"/>
    <w:rsid w:val="00721723"/>
    <w:rsid w:val="00721E6C"/>
    <w:rsid w:val="00721EC2"/>
    <w:rsid w:val="00721F3A"/>
    <w:rsid w:val="0072260F"/>
    <w:rsid w:val="0072284A"/>
    <w:rsid w:val="007228A7"/>
    <w:rsid w:val="007228E0"/>
    <w:rsid w:val="00722EA3"/>
    <w:rsid w:val="00722FD9"/>
    <w:rsid w:val="0072373F"/>
    <w:rsid w:val="00723937"/>
    <w:rsid w:val="00723A2C"/>
    <w:rsid w:val="00723C65"/>
    <w:rsid w:val="0072415E"/>
    <w:rsid w:val="0072440B"/>
    <w:rsid w:val="0072440E"/>
    <w:rsid w:val="007244D1"/>
    <w:rsid w:val="00724814"/>
    <w:rsid w:val="00724F21"/>
    <w:rsid w:val="00725188"/>
    <w:rsid w:val="00725257"/>
    <w:rsid w:val="0072560E"/>
    <w:rsid w:val="00725720"/>
    <w:rsid w:val="00725965"/>
    <w:rsid w:val="00726079"/>
    <w:rsid w:val="00726220"/>
    <w:rsid w:val="00726267"/>
    <w:rsid w:val="0072665A"/>
    <w:rsid w:val="0072676B"/>
    <w:rsid w:val="00726A5E"/>
    <w:rsid w:val="00726D07"/>
    <w:rsid w:val="00726FF7"/>
    <w:rsid w:val="007272AD"/>
    <w:rsid w:val="007272CD"/>
    <w:rsid w:val="00727BC3"/>
    <w:rsid w:val="00727C3E"/>
    <w:rsid w:val="00727C48"/>
    <w:rsid w:val="00727C66"/>
    <w:rsid w:val="00727E6B"/>
    <w:rsid w:val="00730101"/>
    <w:rsid w:val="007301FD"/>
    <w:rsid w:val="0073021B"/>
    <w:rsid w:val="007303C3"/>
    <w:rsid w:val="00730432"/>
    <w:rsid w:val="0073065A"/>
    <w:rsid w:val="00730B4D"/>
    <w:rsid w:val="00730C99"/>
    <w:rsid w:val="00730E09"/>
    <w:rsid w:val="00730F80"/>
    <w:rsid w:val="00731227"/>
    <w:rsid w:val="0073167E"/>
    <w:rsid w:val="007318F5"/>
    <w:rsid w:val="00731DBF"/>
    <w:rsid w:val="00731F64"/>
    <w:rsid w:val="00732268"/>
    <w:rsid w:val="00732708"/>
    <w:rsid w:val="0073271B"/>
    <w:rsid w:val="00732B8B"/>
    <w:rsid w:val="00733200"/>
    <w:rsid w:val="0073320F"/>
    <w:rsid w:val="0073350B"/>
    <w:rsid w:val="00733542"/>
    <w:rsid w:val="007335EE"/>
    <w:rsid w:val="007336CD"/>
    <w:rsid w:val="0073370B"/>
    <w:rsid w:val="00733851"/>
    <w:rsid w:val="00733A81"/>
    <w:rsid w:val="00733C2E"/>
    <w:rsid w:val="00733C75"/>
    <w:rsid w:val="0073429F"/>
    <w:rsid w:val="00734476"/>
    <w:rsid w:val="0073453D"/>
    <w:rsid w:val="007347CC"/>
    <w:rsid w:val="007347F0"/>
    <w:rsid w:val="00734B0F"/>
    <w:rsid w:val="00734ED2"/>
    <w:rsid w:val="00735005"/>
    <w:rsid w:val="0073511A"/>
    <w:rsid w:val="007355FD"/>
    <w:rsid w:val="0073569C"/>
    <w:rsid w:val="0073594C"/>
    <w:rsid w:val="0073595B"/>
    <w:rsid w:val="00735963"/>
    <w:rsid w:val="00735C58"/>
    <w:rsid w:val="00735FA2"/>
    <w:rsid w:val="00736188"/>
    <w:rsid w:val="007362B4"/>
    <w:rsid w:val="0073632C"/>
    <w:rsid w:val="007363A8"/>
    <w:rsid w:val="00736463"/>
    <w:rsid w:val="007364D9"/>
    <w:rsid w:val="00736BB1"/>
    <w:rsid w:val="00736D6E"/>
    <w:rsid w:val="00736F65"/>
    <w:rsid w:val="00737527"/>
    <w:rsid w:val="00737E95"/>
    <w:rsid w:val="00737F13"/>
    <w:rsid w:val="0074001C"/>
    <w:rsid w:val="00740161"/>
    <w:rsid w:val="007401A8"/>
    <w:rsid w:val="0074035E"/>
    <w:rsid w:val="0074057B"/>
    <w:rsid w:val="00740587"/>
    <w:rsid w:val="0074059A"/>
    <w:rsid w:val="00740603"/>
    <w:rsid w:val="007406A2"/>
    <w:rsid w:val="007408D2"/>
    <w:rsid w:val="00740A08"/>
    <w:rsid w:val="00740D12"/>
    <w:rsid w:val="00740F6E"/>
    <w:rsid w:val="00740FE7"/>
    <w:rsid w:val="00741141"/>
    <w:rsid w:val="0074136C"/>
    <w:rsid w:val="00741486"/>
    <w:rsid w:val="00741496"/>
    <w:rsid w:val="0074171D"/>
    <w:rsid w:val="00741A23"/>
    <w:rsid w:val="00741A98"/>
    <w:rsid w:val="00741B0A"/>
    <w:rsid w:val="00741CEC"/>
    <w:rsid w:val="00741D25"/>
    <w:rsid w:val="0074211C"/>
    <w:rsid w:val="007421D5"/>
    <w:rsid w:val="0074235F"/>
    <w:rsid w:val="007423B1"/>
    <w:rsid w:val="007423C7"/>
    <w:rsid w:val="00742A44"/>
    <w:rsid w:val="00742AD9"/>
    <w:rsid w:val="00742C89"/>
    <w:rsid w:val="00743245"/>
    <w:rsid w:val="007436C9"/>
    <w:rsid w:val="007436D2"/>
    <w:rsid w:val="007438C1"/>
    <w:rsid w:val="0074399A"/>
    <w:rsid w:val="00743BDB"/>
    <w:rsid w:val="00743EE7"/>
    <w:rsid w:val="0074414F"/>
    <w:rsid w:val="007443A0"/>
    <w:rsid w:val="00744503"/>
    <w:rsid w:val="00744CAC"/>
    <w:rsid w:val="00744EE4"/>
    <w:rsid w:val="00744F2E"/>
    <w:rsid w:val="007454EA"/>
    <w:rsid w:val="00745640"/>
    <w:rsid w:val="00745C8E"/>
    <w:rsid w:val="00745F63"/>
    <w:rsid w:val="007464D0"/>
    <w:rsid w:val="0074652E"/>
    <w:rsid w:val="007467DF"/>
    <w:rsid w:val="0074684E"/>
    <w:rsid w:val="00746880"/>
    <w:rsid w:val="007469D0"/>
    <w:rsid w:val="00746B6A"/>
    <w:rsid w:val="00746B73"/>
    <w:rsid w:val="00746CA5"/>
    <w:rsid w:val="00746D72"/>
    <w:rsid w:val="00746DEC"/>
    <w:rsid w:val="00746E98"/>
    <w:rsid w:val="00747053"/>
    <w:rsid w:val="00747160"/>
    <w:rsid w:val="0074725E"/>
    <w:rsid w:val="00747354"/>
    <w:rsid w:val="007477A3"/>
    <w:rsid w:val="0074786B"/>
    <w:rsid w:val="007478A1"/>
    <w:rsid w:val="00747E99"/>
    <w:rsid w:val="00747EF1"/>
    <w:rsid w:val="007501A5"/>
    <w:rsid w:val="007501BE"/>
    <w:rsid w:val="007501EC"/>
    <w:rsid w:val="00750278"/>
    <w:rsid w:val="007504E9"/>
    <w:rsid w:val="00750776"/>
    <w:rsid w:val="007508BE"/>
    <w:rsid w:val="007508C1"/>
    <w:rsid w:val="00750C78"/>
    <w:rsid w:val="00750D9A"/>
    <w:rsid w:val="00750EC8"/>
    <w:rsid w:val="00750EFF"/>
    <w:rsid w:val="00750F37"/>
    <w:rsid w:val="007514DD"/>
    <w:rsid w:val="00751963"/>
    <w:rsid w:val="00751A57"/>
    <w:rsid w:val="00751B4D"/>
    <w:rsid w:val="00751B94"/>
    <w:rsid w:val="007520AA"/>
    <w:rsid w:val="0075210C"/>
    <w:rsid w:val="00752181"/>
    <w:rsid w:val="007523BB"/>
    <w:rsid w:val="00752741"/>
    <w:rsid w:val="00752885"/>
    <w:rsid w:val="00752892"/>
    <w:rsid w:val="00752A43"/>
    <w:rsid w:val="00752C6C"/>
    <w:rsid w:val="00752D72"/>
    <w:rsid w:val="00752E1C"/>
    <w:rsid w:val="00753107"/>
    <w:rsid w:val="00753237"/>
    <w:rsid w:val="00753773"/>
    <w:rsid w:val="0075394F"/>
    <w:rsid w:val="00753DE9"/>
    <w:rsid w:val="007541A2"/>
    <w:rsid w:val="00754709"/>
    <w:rsid w:val="00754B96"/>
    <w:rsid w:val="00754C4C"/>
    <w:rsid w:val="00754E32"/>
    <w:rsid w:val="00754F4C"/>
    <w:rsid w:val="00754FD8"/>
    <w:rsid w:val="00755249"/>
    <w:rsid w:val="007554BE"/>
    <w:rsid w:val="00755579"/>
    <w:rsid w:val="0075589A"/>
    <w:rsid w:val="00755E2B"/>
    <w:rsid w:val="00755EEB"/>
    <w:rsid w:val="007560D4"/>
    <w:rsid w:val="00756129"/>
    <w:rsid w:val="00756130"/>
    <w:rsid w:val="00756413"/>
    <w:rsid w:val="007564C5"/>
    <w:rsid w:val="00756DD5"/>
    <w:rsid w:val="00756FCA"/>
    <w:rsid w:val="00757032"/>
    <w:rsid w:val="0075760D"/>
    <w:rsid w:val="00757906"/>
    <w:rsid w:val="00757A8E"/>
    <w:rsid w:val="00757AC1"/>
    <w:rsid w:val="007601A2"/>
    <w:rsid w:val="007606AF"/>
    <w:rsid w:val="00760B69"/>
    <w:rsid w:val="00760C71"/>
    <w:rsid w:val="00760D05"/>
    <w:rsid w:val="00761011"/>
    <w:rsid w:val="00761018"/>
    <w:rsid w:val="007610DD"/>
    <w:rsid w:val="0076114C"/>
    <w:rsid w:val="007613C7"/>
    <w:rsid w:val="0076160F"/>
    <w:rsid w:val="00761707"/>
    <w:rsid w:val="00761799"/>
    <w:rsid w:val="00761B52"/>
    <w:rsid w:val="00761FCA"/>
    <w:rsid w:val="00762034"/>
    <w:rsid w:val="00762221"/>
    <w:rsid w:val="007625CA"/>
    <w:rsid w:val="00762B22"/>
    <w:rsid w:val="00762CF6"/>
    <w:rsid w:val="00762D0F"/>
    <w:rsid w:val="00763660"/>
    <w:rsid w:val="00763A1F"/>
    <w:rsid w:val="00763BD1"/>
    <w:rsid w:val="00763F20"/>
    <w:rsid w:val="007644B1"/>
    <w:rsid w:val="007645BA"/>
    <w:rsid w:val="007646CE"/>
    <w:rsid w:val="007647FE"/>
    <w:rsid w:val="00764CFD"/>
    <w:rsid w:val="00764E79"/>
    <w:rsid w:val="00765145"/>
    <w:rsid w:val="0076595B"/>
    <w:rsid w:val="007659FA"/>
    <w:rsid w:val="00765E11"/>
    <w:rsid w:val="00766131"/>
    <w:rsid w:val="007661A9"/>
    <w:rsid w:val="00766511"/>
    <w:rsid w:val="00766D1A"/>
    <w:rsid w:val="00766EFE"/>
    <w:rsid w:val="007670AC"/>
    <w:rsid w:val="00767289"/>
    <w:rsid w:val="00767427"/>
    <w:rsid w:val="007675DC"/>
    <w:rsid w:val="0076769E"/>
    <w:rsid w:val="00767AED"/>
    <w:rsid w:val="00770158"/>
    <w:rsid w:val="00770290"/>
    <w:rsid w:val="0077031E"/>
    <w:rsid w:val="007704E8"/>
    <w:rsid w:val="00770694"/>
    <w:rsid w:val="0077070C"/>
    <w:rsid w:val="00770DDF"/>
    <w:rsid w:val="00770E4D"/>
    <w:rsid w:val="00770E7F"/>
    <w:rsid w:val="007711FC"/>
    <w:rsid w:val="007715F1"/>
    <w:rsid w:val="007715FD"/>
    <w:rsid w:val="00771749"/>
    <w:rsid w:val="0077184B"/>
    <w:rsid w:val="00772621"/>
    <w:rsid w:val="00772ADA"/>
    <w:rsid w:val="00772B5D"/>
    <w:rsid w:val="00772C81"/>
    <w:rsid w:val="00772F4F"/>
    <w:rsid w:val="0077301D"/>
    <w:rsid w:val="0077322D"/>
    <w:rsid w:val="00773428"/>
    <w:rsid w:val="007736D8"/>
    <w:rsid w:val="00773895"/>
    <w:rsid w:val="00773AAB"/>
    <w:rsid w:val="0077432E"/>
    <w:rsid w:val="00774752"/>
    <w:rsid w:val="007748C5"/>
    <w:rsid w:val="00774CC6"/>
    <w:rsid w:val="00774E89"/>
    <w:rsid w:val="00774EBA"/>
    <w:rsid w:val="00775007"/>
    <w:rsid w:val="007751B2"/>
    <w:rsid w:val="00775518"/>
    <w:rsid w:val="007759BD"/>
    <w:rsid w:val="00775AE3"/>
    <w:rsid w:val="00775D72"/>
    <w:rsid w:val="0077610F"/>
    <w:rsid w:val="0077647D"/>
    <w:rsid w:val="00776717"/>
    <w:rsid w:val="0077720F"/>
    <w:rsid w:val="007772D2"/>
    <w:rsid w:val="007773CD"/>
    <w:rsid w:val="00777AEC"/>
    <w:rsid w:val="00777BE9"/>
    <w:rsid w:val="00777CAF"/>
    <w:rsid w:val="00777EA8"/>
    <w:rsid w:val="00777EF5"/>
    <w:rsid w:val="0078027E"/>
    <w:rsid w:val="00780304"/>
    <w:rsid w:val="0078043D"/>
    <w:rsid w:val="00781013"/>
    <w:rsid w:val="00781228"/>
    <w:rsid w:val="007814B0"/>
    <w:rsid w:val="0078164B"/>
    <w:rsid w:val="00781AC1"/>
    <w:rsid w:val="00781C82"/>
    <w:rsid w:val="00781CFF"/>
    <w:rsid w:val="007821A9"/>
    <w:rsid w:val="007823EA"/>
    <w:rsid w:val="00782549"/>
    <w:rsid w:val="007825C4"/>
    <w:rsid w:val="00782C98"/>
    <w:rsid w:val="00782D38"/>
    <w:rsid w:val="00782DA7"/>
    <w:rsid w:val="00782EDE"/>
    <w:rsid w:val="00782F39"/>
    <w:rsid w:val="00782FAC"/>
    <w:rsid w:val="00783009"/>
    <w:rsid w:val="00783582"/>
    <w:rsid w:val="0078359B"/>
    <w:rsid w:val="00783725"/>
    <w:rsid w:val="00783963"/>
    <w:rsid w:val="00783D96"/>
    <w:rsid w:val="00783F4D"/>
    <w:rsid w:val="007840E5"/>
    <w:rsid w:val="0078419C"/>
    <w:rsid w:val="00784290"/>
    <w:rsid w:val="00784403"/>
    <w:rsid w:val="00784597"/>
    <w:rsid w:val="007848C2"/>
    <w:rsid w:val="00784D00"/>
    <w:rsid w:val="00784D15"/>
    <w:rsid w:val="00784D19"/>
    <w:rsid w:val="0078540E"/>
    <w:rsid w:val="0078614E"/>
    <w:rsid w:val="007861B0"/>
    <w:rsid w:val="007863D2"/>
    <w:rsid w:val="007866D0"/>
    <w:rsid w:val="00786729"/>
    <w:rsid w:val="00786DA0"/>
    <w:rsid w:val="00786FD4"/>
    <w:rsid w:val="00787066"/>
    <w:rsid w:val="007872C6"/>
    <w:rsid w:val="007876FD"/>
    <w:rsid w:val="00787819"/>
    <w:rsid w:val="00787B62"/>
    <w:rsid w:val="00787C6A"/>
    <w:rsid w:val="00787F93"/>
    <w:rsid w:val="00790060"/>
    <w:rsid w:val="0079052C"/>
    <w:rsid w:val="0079053A"/>
    <w:rsid w:val="00790562"/>
    <w:rsid w:val="0079110C"/>
    <w:rsid w:val="00791139"/>
    <w:rsid w:val="007916B1"/>
    <w:rsid w:val="007919F2"/>
    <w:rsid w:val="00791ADF"/>
    <w:rsid w:val="00792030"/>
    <w:rsid w:val="007921C7"/>
    <w:rsid w:val="00792605"/>
    <w:rsid w:val="00792747"/>
    <w:rsid w:val="0079275B"/>
    <w:rsid w:val="00792880"/>
    <w:rsid w:val="00792AA2"/>
    <w:rsid w:val="00792C45"/>
    <w:rsid w:val="00792F5B"/>
    <w:rsid w:val="00793293"/>
    <w:rsid w:val="00793447"/>
    <w:rsid w:val="00793834"/>
    <w:rsid w:val="0079392E"/>
    <w:rsid w:val="007939AF"/>
    <w:rsid w:val="00793A49"/>
    <w:rsid w:val="00793E2B"/>
    <w:rsid w:val="0079406C"/>
    <w:rsid w:val="0079449C"/>
    <w:rsid w:val="00794714"/>
    <w:rsid w:val="00794745"/>
    <w:rsid w:val="007949C6"/>
    <w:rsid w:val="00794A80"/>
    <w:rsid w:val="00794B95"/>
    <w:rsid w:val="00794D58"/>
    <w:rsid w:val="00795899"/>
    <w:rsid w:val="00795A84"/>
    <w:rsid w:val="00795AF3"/>
    <w:rsid w:val="00795DAE"/>
    <w:rsid w:val="00795F19"/>
    <w:rsid w:val="00796871"/>
    <w:rsid w:val="00796F5A"/>
    <w:rsid w:val="007970DF"/>
    <w:rsid w:val="0079749F"/>
    <w:rsid w:val="0079784B"/>
    <w:rsid w:val="00797EB6"/>
    <w:rsid w:val="007A014A"/>
    <w:rsid w:val="007A01BD"/>
    <w:rsid w:val="007A0258"/>
    <w:rsid w:val="007A03BA"/>
    <w:rsid w:val="007A03FF"/>
    <w:rsid w:val="007A046F"/>
    <w:rsid w:val="007A072A"/>
    <w:rsid w:val="007A07C7"/>
    <w:rsid w:val="007A0D44"/>
    <w:rsid w:val="007A108A"/>
    <w:rsid w:val="007A1294"/>
    <w:rsid w:val="007A13D6"/>
    <w:rsid w:val="007A161B"/>
    <w:rsid w:val="007A1730"/>
    <w:rsid w:val="007A1A92"/>
    <w:rsid w:val="007A1DA3"/>
    <w:rsid w:val="007A1DAC"/>
    <w:rsid w:val="007A1DDE"/>
    <w:rsid w:val="007A2310"/>
    <w:rsid w:val="007A2427"/>
    <w:rsid w:val="007A2521"/>
    <w:rsid w:val="007A284C"/>
    <w:rsid w:val="007A2BED"/>
    <w:rsid w:val="007A2ECE"/>
    <w:rsid w:val="007A310E"/>
    <w:rsid w:val="007A35E0"/>
    <w:rsid w:val="007A35F8"/>
    <w:rsid w:val="007A3770"/>
    <w:rsid w:val="007A3819"/>
    <w:rsid w:val="007A3A11"/>
    <w:rsid w:val="007A3BA2"/>
    <w:rsid w:val="007A3CD6"/>
    <w:rsid w:val="007A3DD1"/>
    <w:rsid w:val="007A3FE1"/>
    <w:rsid w:val="007A4883"/>
    <w:rsid w:val="007A4C22"/>
    <w:rsid w:val="007A58AD"/>
    <w:rsid w:val="007A611D"/>
    <w:rsid w:val="007A6329"/>
    <w:rsid w:val="007A63EE"/>
    <w:rsid w:val="007A65DA"/>
    <w:rsid w:val="007A65F1"/>
    <w:rsid w:val="007A68AA"/>
    <w:rsid w:val="007A6D0E"/>
    <w:rsid w:val="007A73FB"/>
    <w:rsid w:val="007A7602"/>
    <w:rsid w:val="007A78F0"/>
    <w:rsid w:val="007A7B7F"/>
    <w:rsid w:val="007A7F72"/>
    <w:rsid w:val="007B02A2"/>
    <w:rsid w:val="007B045A"/>
    <w:rsid w:val="007B0462"/>
    <w:rsid w:val="007B08FE"/>
    <w:rsid w:val="007B0B10"/>
    <w:rsid w:val="007B0D41"/>
    <w:rsid w:val="007B0ECE"/>
    <w:rsid w:val="007B0F7B"/>
    <w:rsid w:val="007B1801"/>
    <w:rsid w:val="007B189E"/>
    <w:rsid w:val="007B1952"/>
    <w:rsid w:val="007B196F"/>
    <w:rsid w:val="007B1976"/>
    <w:rsid w:val="007B19A8"/>
    <w:rsid w:val="007B1DFC"/>
    <w:rsid w:val="007B1EB6"/>
    <w:rsid w:val="007B1FD5"/>
    <w:rsid w:val="007B1FFE"/>
    <w:rsid w:val="007B20EE"/>
    <w:rsid w:val="007B2395"/>
    <w:rsid w:val="007B26E4"/>
    <w:rsid w:val="007B2778"/>
    <w:rsid w:val="007B27E4"/>
    <w:rsid w:val="007B2B1F"/>
    <w:rsid w:val="007B2BF0"/>
    <w:rsid w:val="007B2CF4"/>
    <w:rsid w:val="007B2EB0"/>
    <w:rsid w:val="007B2FB7"/>
    <w:rsid w:val="007B301B"/>
    <w:rsid w:val="007B3189"/>
    <w:rsid w:val="007B33D8"/>
    <w:rsid w:val="007B34A8"/>
    <w:rsid w:val="007B352A"/>
    <w:rsid w:val="007B3EC2"/>
    <w:rsid w:val="007B4161"/>
    <w:rsid w:val="007B48C8"/>
    <w:rsid w:val="007B4939"/>
    <w:rsid w:val="007B4D56"/>
    <w:rsid w:val="007B53FA"/>
    <w:rsid w:val="007B5544"/>
    <w:rsid w:val="007B55D6"/>
    <w:rsid w:val="007B5674"/>
    <w:rsid w:val="007B585C"/>
    <w:rsid w:val="007B5F61"/>
    <w:rsid w:val="007B6323"/>
    <w:rsid w:val="007B6654"/>
    <w:rsid w:val="007B6822"/>
    <w:rsid w:val="007B6DDF"/>
    <w:rsid w:val="007B6FFE"/>
    <w:rsid w:val="007B71DD"/>
    <w:rsid w:val="007B725F"/>
    <w:rsid w:val="007B7585"/>
    <w:rsid w:val="007B76AB"/>
    <w:rsid w:val="007B77D4"/>
    <w:rsid w:val="007C0020"/>
    <w:rsid w:val="007C031C"/>
    <w:rsid w:val="007C03D3"/>
    <w:rsid w:val="007C0CD7"/>
    <w:rsid w:val="007C0E60"/>
    <w:rsid w:val="007C127B"/>
    <w:rsid w:val="007C1C77"/>
    <w:rsid w:val="007C2014"/>
    <w:rsid w:val="007C21E3"/>
    <w:rsid w:val="007C240F"/>
    <w:rsid w:val="007C2444"/>
    <w:rsid w:val="007C2505"/>
    <w:rsid w:val="007C262E"/>
    <w:rsid w:val="007C26F6"/>
    <w:rsid w:val="007C28D3"/>
    <w:rsid w:val="007C2A45"/>
    <w:rsid w:val="007C2CD6"/>
    <w:rsid w:val="007C3061"/>
    <w:rsid w:val="007C31AA"/>
    <w:rsid w:val="007C34D0"/>
    <w:rsid w:val="007C3831"/>
    <w:rsid w:val="007C3871"/>
    <w:rsid w:val="007C39CC"/>
    <w:rsid w:val="007C3C30"/>
    <w:rsid w:val="007C3EAA"/>
    <w:rsid w:val="007C404B"/>
    <w:rsid w:val="007C413A"/>
    <w:rsid w:val="007C414F"/>
    <w:rsid w:val="007C4373"/>
    <w:rsid w:val="007C446B"/>
    <w:rsid w:val="007C4914"/>
    <w:rsid w:val="007C4E97"/>
    <w:rsid w:val="007C513A"/>
    <w:rsid w:val="007C5227"/>
    <w:rsid w:val="007C5249"/>
    <w:rsid w:val="007C5355"/>
    <w:rsid w:val="007C5D29"/>
    <w:rsid w:val="007C6002"/>
    <w:rsid w:val="007C656E"/>
    <w:rsid w:val="007C65D6"/>
    <w:rsid w:val="007C6C80"/>
    <w:rsid w:val="007C6E68"/>
    <w:rsid w:val="007C6EFD"/>
    <w:rsid w:val="007C70D3"/>
    <w:rsid w:val="007C72F2"/>
    <w:rsid w:val="007C7693"/>
    <w:rsid w:val="007C76BC"/>
    <w:rsid w:val="007C76DC"/>
    <w:rsid w:val="007C779E"/>
    <w:rsid w:val="007C793A"/>
    <w:rsid w:val="007C7A1B"/>
    <w:rsid w:val="007C7B25"/>
    <w:rsid w:val="007C7D99"/>
    <w:rsid w:val="007C7FB5"/>
    <w:rsid w:val="007D0001"/>
    <w:rsid w:val="007D0090"/>
    <w:rsid w:val="007D0109"/>
    <w:rsid w:val="007D01AE"/>
    <w:rsid w:val="007D06C0"/>
    <w:rsid w:val="007D07A3"/>
    <w:rsid w:val="007D07F0"/>
    <w:rsid w:val="007D090B"/>
    <w:rsid w:val="007D0A2F"/>
    <w:rsid w:val="007D0DCF"/>
    <w:rsid w:val="007D0DF8"/>
    <w:rsid w:val="007D0EA4"/>
    <w:rsid w:val="007D0F03"/>
    <w:rsid w:val="007D0F14"/>
    <w:rsid w:val="007D0FEF"/>
    <w:rsid w:val="007D13C5"/>
    <w:rsid w:val="007D145E"/>
    <w:rsid w:val="007D1565"/>
    <w:rsid w:val="007D1899"/>
    <w:rsid w:val="007D19B4"/>
    <w:rsid w:val="007D1ADF"/>
    <w:rsid w:val="007D1B26"/>
    <w:rsid w:val="007D1DC5"/>
    <w:rsid w:val="007D1E97"/>
    <w:rsid w:val="007D1EE0"/>
    <w:rsid w:val="007D1F65"/>
    <w:rsid w:val="007D1F96"/>
    <w:rsid w:val="007D2284"/>
    <w:rsid w:val="007D2553"/>
    <w:rsid w:val="007D25B2"/>
    <w:rsid w:val="007D2660"/>
    <w:rsid w:val="007D2801"/>
    <w:rsid w:val="007D2943"/>
    <w:rsid w:val="007D2ACC"/>
    <w:rsid w:val="007D2B7F"/>
    <w:rsid w:val="007D2CD4"/>
    <w:rsid w:val="007D2F8A"/>
    <w:rsid w:val="007D3285"/>
    <w:rsid w:val="007D365E"/>
    <w:rsid w:val="007D3C2B"/>
    <w:rsid w:val="007D3D1F"/>
    <w:rsid w:val="007D3D5E"/>
    <w:rsid w:val="007D3F30"/>
    <w:rsid w:val="007D40B6"/>
    <w:rsid w:val="007D4155"/>
    <w:rsid w:val="007D4313"/>
    <w:rsid w:val="007D44C3"/>
    <w:rsid w:val="007D45CB"/>
    <w:rsid w:val="007D46AB"/>
    <w:rsid w:val="007D4A0A"/>
    <w:rsid w:val="007D4ED2"/>
    <w:rsid w:val="007D4FA7"/>
    <w:rsid w:val="007D4FB9"/>
    <w:rsid w:val="007D50C5"/>
    <w:rsid w:val="007D513B"/>
    <w:rsid w:val="007D533E"/>
    <w:rsid w:val="007D5368"/>
    <w:rsid w:val="007D55C1"/>
    <w:rsid w:val="007D5623"/>
    <w:rsid w:val="007D580A"/>
    <w:rsid w:val="007D5E2E"/>
    <w:rsid w:val="007D614E"/>
    <w:rsid w:val="007D6519"/>
    <w:rsid w:val="007D66D7"/>
    <w:rsid w:val="007D67E5"/>
    <w:rsid w:val="007D6B05"/>
    <w:rsid w:val="007D6C21"/>
    <w:rsid w:val="007D709A"/>
    <w:rsid w:val="007D70EB"/>
    <w:rsid w:val="007D73F8"/>
    <w:rsid w:val="007D77D6"/>
    <w:rsid w:val="007D781E"/>
    <w:rsid w:val="007D79EB"/>
    <w:rsid w:val="007D7AAF"/>
    <w:rsid w:val="007D7B42"/>
    <w:rsid w:val="007D7F09"/>
    <w:rsid w:val="007E00CF"/>
    <w:rsid w:val="007E00EC"/>
    <w:rsid w:val="007E070D"/>
    <w:rsid w:val="007E07D5"/>
    <w:rsid w:val="007E1331"/>
    <w:rsid w:val="007E1B50"/>
    <w:rsid w:val="007E1CA3"/>
    <w:rsid w:val="007E1E9A"/>
    <w:rsid w:val="007E1F44"/>
    <w:rsid w:val="007E1FE9"/>
    <w:rsid w:val="007E2097"/>
    <w:rsid w:val="007E2609"/>
    <w:rsid w:val="007E2756"/>
    <w:rsid w:val="007E2CF0"/>
    <w:rsid w:val="007E2DE3"/>
    <w:rsid w:val="007E2EB4"/>
    <w:rsid w:val="007E3162"/>
    <w:rsid w:val="007E317E"/>
    <w:rsid w:val="007E32E8"/>
    <w:rsid w:val="007E3444"/>
    <w:rsid w:val="007E35F5"/>
    <w:rsid w:val="007E36D5"/>
    <w:rsid w:val="007E3AA1"/>
    <w:rsid w:val="007E3C8C"/>
    <w:rsid w:val="007E3F8D"/>
    <w:rsid w:val="007E3FD5"/>
    <w:rsid w:val="007E411D"/>
    <w:rsid w:val="007E476D"/>
    <w:rsid w:val="007E493A"/>
    <w:rsid w:val="007E4A65"/>
    <w:rsid w:val="007E4D71"/>
    <w:rsid w:val="007E4D98"/>
    <w:rsid w:val="007E5029"/>
    <w:rsid w:val="007E50B6"/>
    <w:rsid w:val="007E5500"/>
    <w:rsid w:val="007E588D"/>
    <w:rsid w:val="007E5962"/>
    <w:rsid w:val="007E6096"/>
    <w:rsid w:val="007E628B"/>
    <w:rsid w:val="007E632D"/>
    <w:rsid w:val="007E63AD"/>
    <w:rsid w:val="007E6814"/>
    <w:rsid w:val="007E692B"/>
    <w:rsid w:val="007E6CC7"/>
    <w:rsid w:val="007E6F26"/>
    <w:rsid w:val="007E6FA2"/>
    <w:rsid w:val="007E7242"/>
    <w:rsid w:val="007E7364"/>
    <w:rsid w:val="007E751C"/>
    <w:rsid w:val="007E7559"/>
    <w:rsid w:val="007E7E60"/>
    <w:rsid w:val="007E7E7E"/>
    <w:rsid w:val="007F010C"/>
    <w:rsid w:val="007F0262"/>
    <w:rsid w:val="007F081C"/>
    <w:rsid w:val="007F0955"/>
    <w:rsid w:val="007F0D66"/>
    <w:rsid w:val="007F0FCC"/>
    <w:rsid w:val="007F1003"/>
    <w:rsid w:val="007F121A"/>
    <w:rsid w:val="007F1802"/>
    <w:rsid w:val="007F1943"/>
    <w:rsid w:val="007F1990"/>
    <w:rsid w:val="007F1BE9"/>
    <w:rsid w:val="007F1BEB"/>
    <w:rsid w:val="007F1C60"/>
    <w:rsid w:val="007F1C6C"/>
    <w:rsid w:val="007F1F5E"/>
    <w:rsid w:val="007F2166"/>
    <w:rsid w:val="007F2500"/>
    <w:rsid w:val="007F27BE"/>
    <w:rsid w:val="007F2875"/>
    <w:rsid w:val="007F298E"/>
    <w:rsid w:val="007F2B55"/>
    <w:rsid w:val="007F2CE8"/>
    <w:rsid w:val="007F2CF3"/>
    <w:rsid w:val="007F2E87"/>
    <w:rsid w:val="007F3029"/>
    <w:rsid w:val="007F33AD"/>
    <w:rsid w:val="007F35A0"/>
    <w:rsid w:val="007F36E8"/>
    <w:rsid w:val="007F4739"/>
    <w:rsid w:val="007F47EB"/>
    <w:rsid w:val="007F48F0"/>
    <w:rsid w:val="007F4949"/>
    <w:rsid w:val="007F49BA"/>
    <w:rsid w:val="007F4ACF"/>
    <w:rsid w:val="007F4D4E"/>
    <w:rsid w:val="007F4D72"/>
    <w:rsid w:val="007F4EB0"/>
    <w:rsid w:val="007F4EBE"/>
    <w:rsid w:val="007F52F6"/>
    <w:rsid w:val="007F56A4"/>
    <w:rsid w:val="007F5734"/>
    <w:rsid w:val="007F5AB0"/>
    <w:rsid w:val="007F5AB8"/>
    <w:rsid w:val="007F5D86"/>
    <w:rsid w:val="007F608C"/>
    <w:rsid w:val="007F673E"/>
    <w:rsid w:val="007F67FE"/>
    <w:rsid w:val="007F6B8D"/>
    <w:rsid w:val="007F6C5A"/>
    <w:rsid w:val="007F71DC"/>
    <w:rsid w:val="007F741B"/>
    <w:rsid w:val="007F7420"/>
    <w:rsid w:val="007F7585"/>
    <w:rsid w:val="007F7652"/>
    <w:rsid w:val="007F79C5"/>
    <w:rsid w:val="007F7BBC"/>
    <w:rsid w:val="007F7D46"/>
    <w:rsid w:val="007F7F3D"/>
    <w:rsid w:val="00800048"/>
    <w:rsid w:val="00800099"/>
    <w:rsid w:val="008001A2"/>
    <w:rsid w:val="00800A53"/>
    <w:rsid w:val="00800DF3"/>
    <w:rsid w:val="00801445"/>
    <w:rsid w:val="00801840"/>
    <w:rsid w:val="00801B46"/>
    <w:rsid w:val="00801BD0"/>
    <w:rsid w:val="00801BF1"/>
    <w:rsid w:val="0080226D"/>
    <w:rsid w:val="0080231E"/>
    <w:rsid w:val="00802494"/>
    <w:rsid w:val="00802769"/>
    <w:rsid w:val="008027F0"/>
    <w:rsid w:val="008028E0"/>
    <w:rsid w:val="00802978"/>
    <w:rsid w:val="00802A49"/>
    <w:rsid w:val="00802BA3"/>
    <w:rsid w:val="00802E05"/>
    <w:rsid w:val="00802F50"/>
    <w:rsid w:val="0080342D"/>
    <w:rsid w:val="00803609"/>
    <w:rsid w:val="00803A47"/>
    <w:rsid w:val="00803E91"/>
    <w:rsid w:val="008040D3"/>
    <w:rsid w:val="00804175"/>
    <w:rsid w:val="008047AE"/>
    <w:rsid w:val="00804D3A"/>
    <w:rsid w:val="00804E07"/>
    <w:rsid w:val="00805160"/>
    <w:rsid w:val="008052CB"/>
    <w:rsid w:val="0080555C"/>
    <w:rsid w:val="00805704"/>
    <w:rsid w:val="00805728"/>
    <w:rsid w:val="00805D1D"/>
    <w:rsid w:val="00805DE1"/>
    <w:rsid w:val="00805E90"/>
    <w:rsid w:val="00805EE5"/>
    <w:rsid w:val="00805EE9"/>
    <w:rsid w:val="00806129"/>
    <w:rsid w:val="0080613A"/>
    <w:rsid w:val="00806181"/>
    <w:rsid w:val="00806351"/>
    <w:rsid w:val="0080661E"/>
    <w:rsid w:val="00806A1C"/>
    <w:rsid w:val="00806ECE"/>
    <w:rsid w:val="0080707E"/>
    <w:rsid w:val="008072E6"/>
    <w:rsid w:val="00807975"/>
    <w:rsid w:val="00807B5A"/>
    <w:rsid w:val="00807D05"/>
    <w:rsid w:val="00807E0C"/>
    <w:rsid w:val="0081003D"/>
    <w:rsid w:val="008103FF"/>
    <w:rsid w:val="00810596"/>
    <w:rsid w:val="00810649"/>
    <w:rsid w:val="00810B36"/>
    <w:rsid w:val="00810F7C"/>
    <w:rsid w:val="008110A2"/>
    <w:rsid w:val="00811552"/>
    <w:rsid w:val="0081192F"/>
    <w:rsid w:val="00811B7B"/>
    <w:rsid w:val="00811D11"/>
    <w:rsid w:val="00811DD7"/>
    <w:rsid w:val="008121E7"/>
    <w:rsid w:val="008122E6"/>
    <w:rsid w:val="00812437"/>
    <w:rsid w:val="0081249E"/>
    <w:rsid w:val="008124B4"/>
    <w:rsid w:val="0081281F"/>
    <w:rsid w:val="008128EC"/>
    <w:rsid w:val="00812CB4"/>
    <w:rsid w:val="008130B2"/>
    <w:rsid w:val="0081366C"/>
    <w:rsid w:val="008139B3"/>
    <w:rsid w:val="00813E25"/>
    <w:rsid w:val="008141BE"/>
    <w:rsid w:val="00814209"/>
    <w:rsid w:val="008147F2"/>
    <w:rsid w:val="008147FE"/>
    <w:rsid w:val="00814806"/>
    <w:rsid w:val="00814850"/>
    <w:rsid w:val="00814954"/>
    <w:rsid w:val="00814B6B"/>
    <w:rsid w:val="00814D89"/>
    <w:rsid w:val="00814E6B"/>
    <w:rsid w:val="00814EE2"/>
    <w:rsid w:val="00815005"/>
    <w:rsid w:val="00815134"/>
    <w:rsid w:val="00815154"/>
    <w:rsid w:val="008151F5"/>
    <w:rsid w:val="00815438"/>
    <w:rsid w:val="008157EB"/>
    <w:rsid w:val="008158A5"/>
    <w:rsid w:val="008158AF"/>
    <w:rsid w:val="00815BE1"/>
    <w:rsid w:val="0081645B"/>
    <w:rsid w:val="00816692"/>
    <w:rsid w:val="00816803"/>
    <w:rsid w:val="00816947"/>
    <w:rsid w:val="00816BBE"/>
    <w:rsid w:val="00816D69"/>
    <w:rsid w:val="00817375"/>
    <w:rsid w:val="008173D6"/>
    <w:rsid w:val="008176A3"/>
    <w:rsid w:val="00817895"/>
    <w:rsid w:val="00817B17"/>
    <w:rsid w:val="00817BEF"/>
    <w:rsid w:val="00820180"/>
    <w:rsid w:val="0082021D"/>
    <w:rsid w:val="00820553"/>
    <w:rsid w:val="0082075D"/>
    <w:rsid w:val="00820870"/>
    <w:rsid w:val="00821247"/>
    <w:rsid w:val="0082143C"/>
    <w:rsid w:val="008216FD"/>
    <w:rsid w:val="0082173E"/>
    <w:rsid w:val="008219AB"/>
    <w:rsid w:val="00821F8A"/>
    <w:rsid w:val="00821F9C"/>
    <w:rsid w:val="00821FCB"/>
    <w:rsid w:val="008222E8"/>
    <w:rsid w:val="00822494"/>
    <w:rsid w:val="0082276D"/>
    <w:rsid w:val="00822D4D"/>
    <w:rsid w:val="00823141"/>
    <w:rsid w:val="008232D0"/>
    <w:rsid w:val="008235FE"/>
    <w:rsid w:val="008236AA"/>
    <w:rsid w:val="008242EB"/>
    <w:rsid w:val="008242F4"/>
    <w:rsid w:val="008244F4"/>
    <w:rsid w:val="008245E4"/>
    <w:rsid w:val="00824B74"/>
    <w:rsid w:val="00824F69"/>
    <w:rsid w:val="0082543B"/>
    <w:rsid w:val="00825544"/>
    <w:rsid w:val="00825603"/>
    <w:rsid w:val="0082585C"/>
    <w:rsid w:val="00825DAB"/>
    <w:rsid w:val="00825DF6"/>
    <w:rsid w:val="00825F6E"/>
    <w:rsid w:val="00826001"/>
    <w:rsid w:val="008261E4"/>
    <w:rsid w:val="00826633"/>
    <w:rsid w:val="00826674"/>
    <w:rsid w:val="00826D36"/>
    <w:rsid w:val="00826E7A"/>
    <w:rsid w:val="0082702D"/>
    <w:rsid w:val="00827324"/>
    <w:rsid w:val="00827347"/>
    <w:rsid w:val="008273A6"/>
    <w:rsid w:val="00827594"/>
    <w:rsid w:val="008275C2"/>
    <w:rsid w:val="00827BC9"/>
    <w:rsid w:val="00827F04"/>
    <w:rsid w:val="00827F45"/>
    <w:rsid w:val="0083032D"/>
    <w:rsid w:val="00830B13"/>
    <w:rsid w:val="00830E85"/>
    <w:rsid w:val="00830EE9"/>
    <w:rsid w:val="0083111F"/>
    <w:rsid w:val="00831151"/>
    <w:rsid w:val="00831279"/>
    <w:rsid w:val="008314B6"/>
    <w:rsid w:val="00831689"/>
    <w:rsid w:val="00831836"/>
    <w:rsid w:val="008319DE"/>
    <w:rsid w:val="00831B32"/>
    <w:rsid w:val="00831E16"/>
    <w:rsid w:val="0083210C"/>
    <w:rsid w:val="008326BB"/>
    <w:rsid w:val="00832BE8"/>
    <w:rsid w:val="008330D4"/>
    <w:rsid w:val="00833420"/>
    <w:rsid w:val="00833705"/>
    <w:rsid w:val="00833804"/>
    <w:rsid w:val="008338AD"/>
    <w:rsid w:val="0083414C"/>
    <w:rsid w:val="008341E4"/>
    <w:rsid w:val="00834307"/>
    <w:rsid w:val="00834312"/>
    <w:rsid w:val="00834359"/>
    <w:rsid w:val="0083486D"/>
    <w:rsid w:val="008349E8"/>
    <w:rsid w:val="00834A9A"/>
    <w:rsid w:val="00834B64"/>
    <w:rsid w:val="008350EE"/>
    <w:rsid w:val="00835508"/>
    <w:rsid w:val="00835B3B"/>
    <w:rsid w:val="0083628C"/>
    <w:rsid w:val="00836A8D"/>
    <w:rsid w:val="00836AF3"/>
    <w:rsid w:val="00836C77"/>
    <w:rsid w:val="0083727B"/>
    <w:rsid w:val="008376AA"/>
    <w:rsid w:val="00837731"/>
    <w:rsid w:val="00837C42"/>
    <w:rsid w:val="00837E57"/>
    <w:rsid w:val="00837EB4"/>
    <w:rsid w:val="0084024D"/>
    <w:rsid w:val="0084038C"/>
    <w:rsid w:val="00840390"/>
    <w:rsid w:val="008404C5"/>
    <w:rsid w:val="00840532"/>
    <w:rsid w:val="00840649"/>
    <w:rsid w:val="00840704"/>
    <w:rsid w:val="0084071C"/>
    <w:rsid w:val="00840742"/>
    <w:rsid w:val="008407D1"/>
    <w:rsid w:val="008409CC"/>
    <w:rsid w:val="008409E1"/>
    <w:rsid w:val="00840DDD"/>
    <w:rsid w:val="00840ED9"/>
    <w:rsid w:val="008410C6"/>
    <w:rsid w:val="00841246"/>
    <w:rsid w:val="008415F4"/>
    <w:rsid w:val="00841619"/>
    <w:rsid w:val="00841636"/>
    <w:rsid w:val="00841D37"/>
    <w:rsid w:val="00841F44"/>
    <w:rsid w:val="008423DF"/>
    <w:rsid w:val="00842534"/>
    <w:rsid w:val="00842852"/>
    <w:rsid w:val="00843043"/>
    <w:rsid w:val="00843091"/>
    <w:rsid w:val="008431DC"/>
    <w:rsid w:val="008433BF"/>
    <w:rsid w:val="00843573"/>
    <w:rsid w:val="008435EB"/>
    <w:rsid w:val="008436DD"/>
    <w:rsid w:val="00843A0B"/>
    <w:rsid w:val="00843A81"/>
    <w:rsid w:val="00843ADB"/>
    <w:rsid w:val="00844579"/>
    <w:rsid w:val="00844B29"/>
    <w:rsid w:val="00844F6D"/>
    <w:rsid w:val="0084503D"/>
    <w:rsid w:val="008450E6"/>
    <w:rsid w:val="008451A7"/>
    <w:rsid w:val="008455C5"/>
    <w:rsid w:val="00845684"/>
    <w:rsid w:val="008456F6"/>
    <w:rsid w:val="00845EF1"/>
    <w:rsid w:val="0084615E"/>
    <w:rsid w:val="00846243"/>
    <w:rsid w:val="008463A7"/>
    <w:rsid w:val="00846506"/>
    <w:rsid w:val="008468BC"/>
    <w:rsid w:val="00846948"/>
    <w:rsid w:val="00846D11"/>
    <w:rsid w:val="00846F2D"/>
    <w:rsid w:val="008470D8"/>
    <w:rsid w:val="00847349"/>
    <w:rsid w:val="0084749C"/>
    <w:rsid w:val="008474C1"/>
    <w:rsid w:val="00847836"/>
    <w:rsid w:val="00847880"/>
    <w:rsid w:val="008478B4"/>
    <w:rsid w:val="008479A9"/>
    <w:rsid w:val="00847B2A"/>
    <w:rsid w:val="00847E83"/>
    <w:rsid w:val="00847EA7"/>
    <w:rsid w:val="008501C9"/>
    <w:rsid w:val="008504CC"/>
    <w:rsid w:val="00850982"/>
    <w:rsid w:val="00850987"/>
    <w:rsid w:val="00850D3B"/>
    <w:rsid w:val="00850D53"/>
    <w:rsid w:val="0085102F"/>
    <w:rsid w:val="00851069"/>
    <w:rsid w:val="008512B0"/>
    <w:rsid w:val="0085182B"/>
    <w:rsid w:val="008518DF"/>
    <w:rsid w:val="00851AAD"/>
    <w:rsid w:val="008520C6"/>
    <w:rsid w:val="0085227B"/>
    <w:rsid w:val="008524F0"/>
    <w:rsid w:val="008525A4"/>
    <w:rsid w:val="0085291E"/>
    <w:rsid w:val="00852ABC"/>
    <w:rsid w:val="00853011"/>
    <w:rsid w:val="00853182"/>
    <w:rsid w:val="008534B3"/>
    <w:rsid w:val="008536C0"/>
    <w:rsid w:val="0085380B"/>
    <w:rsid w:val="00853C51"/>
    <w:rsid w:val="00853D16"/>
    <w:rsid w:val="00853EA9"/>
    <w:rsid w:val="0085409E"/>
    <w:rsid w:val="008541BA"/>
    <w:rsid w:val="0085428A"/>
    <w:rsid w:val="008543F9"/>
    <w:rsid w:val="008544D2"/>
    <w:rsid w:val="00854568"/>
    <w:rsid w:val="008547C2"/>
    <w:rsid w:val="008547DE"/>
    <w:rsid w:val="00854887"/>
    <w:rsid w:val="0085488B"/>
    <w:rsid w:val="00854989"/>
    <w:rsid w:val="00854F7B"/>
    <w:rsid w:val="0085504B"/>
    <w:rsid w:val="008554B8"/>
    <w:rsid w:val="00855534"/>
    <w:rsid w:val="008555A7"/>
    <w:rsid w:val="00855926"/>
    <w:rsid w:val="008559AE"/>
    <w:rsid w:val="00855C9A"/>
    <w:rsid w:val="008560D5"/>
    <w:rsid w:val="008562C6"/>
    <w:rsid w:val="008563CE"/>
    <w:rsid w:val="0085643B"/>
    <w:rsid w:val="0085647D"/>
    <w:rsid w:val="0085663D"/>
    <w:rsid w:val="00856685"/>
    <w:rsid w:val="00856B33"/>
    <w:rsid w:val="00856FB9"/>
    <w:rsid w:val="0085730E"/>
    <w:rsid w:val="0085758E"/>
    <w:rsid w:val="00857781"/>
    <w:rsid w:val="008577B3"/>
    <w:rsid w:val="00857A4B"/>
    <w:rsid w:val="00857AAB"/>
    <w:rsid w:val="00857BC8"/>
    <w:rsid w:val="00857E97"/>
    <w:rsid w:val="0086050C"/>
    <w:rsid w:val="0086083D"/>
    <w:rsid w:val="00860B0A"/>
    <w:rsid w:val="00860C1F"/>
    <w:rsid w:val="00860C50"/>
    <w:rsid w:val="00860DF7"/>
    <w:rsid w:val="00861405"/>
    <w:rsid w:val="00861A00"/>
    <w:rsid w:val="00861A6E"/>
    <w:rsid w:val="00861FB6"/>
    <w:rsid w:val="008620A9"/>
    <w:rsid w:val="008621D0"/>
    <w:rsid w:val="008626C9"/>
    <w:rsid w:val="00862777"/>
    <w:rsid w:val="00862878"/>
    <w:rsid w:val="008628AB"/>
    <w:rsid w:val="00862905"/>
    <w:rsid w:val="00862A8A"/>
    <w:rsid w:val="00862C5F"/>
    <w:rsid w:val="00862EEE"/>
    <w:rsid w:val="008632D6"/>
    <w:rsid w:val="008634FC"/>
    <w:rsid w:val="008639E1"/>
    <w:rsid w:val="00863C19"/>
    <w:rsid w:val="00863D07"/>
    <w:rsid w:val="0086418B"/>
    <w:rsid w:val="008643AA"/>
    <w:rsid w:val="00864783"/>
    <w:rsid w:val="0086481B"/>
    <w:rsid w:val="00864E28"/>
    <w:rsid w:val="00864E4E"/>
    <w:rsid w:val="00864F24"/>
    <w:rsid w:val="0086573E"/>
    <w:rsid w:val="0086583E"/>
    <w:rsid w:val="008658A9"/>
    <w:rsid w:val="008659BC"/>
    <w:rsid w:val="00865DCB"/>
    <w:rsid w:val="00865EA1"/>
    <w:rsid w:val="00865FD4"/>
    <w:rsid w:val="0086612E"/>
    <w:rsid w:val="008664DE"/>
    <w:rsid w:val="00866536"/>
    <w:rsid w:val="00866595"/>
    <w:rsid w:val="00866996"/>
    <w:rsid w:val="00866DD1"/>
    <w:rsid w:val="00866EBC"/>
    <w:rsid w:val="00866EFA"/>
    <w:rsid w:val="00867178"/>
    <w:rsid w:val="008674C7"/>
    <w:rsid w:val="00867BD5"/>
    <w:rsid w:val="0087038A"/>
    <w:rsid w:val="008707D8"/>
    <w:rsid w:val="0087099E"/>
    <w:rsid w:val="00870B3F"/>
    <w:rsid w:val="00870DA6"/>
    <w:rsid w:val="00871046"/>
    <w:rsid w:val="0087113A"/>
    <w:rsid w:val="00871184"/>
    <w:rsid w:val="008714D3"/>
    <w:rsid w:val="008716E5"/>
    <w:rsid w:val="0087174D"/>
    <w:rsid w:val="00871992"/>
    <w:rsid w:val="008719F2"/>
    <w:rsid w:val="008719F7"/>
    <w:rsid w:val="00871A0D"/>
    <w:rsid w:val="00871B66"/>
    <w:rsid w:val="00871E06"/>
    <w:rsid w:val="00871EBB"/>
    <w:rsid w:val="00871EE4"/>
    <w:rsid w:val="00871F4D"/>
    <w:rsid w:val="008721A5"/>
    <w:rsid w:val="00872293"/>
    <w:rsid w:val="00872665"/>
    <w:rsid w:val="00872953"/>
    <w:rsid w:val="00872A1B"/>
    <w:rsid w:val="00872BE2"/>
    <w:rsid w:val="00872EF7"/>
    <w:rsid w:val="00873329"/>
    <w:rsid w:val="00873370"/>
    <w:rsid w:val="0087349A"/>
    <w:rsid w:val="00873832"/>
    <w:rsid w:val="00873B89"/>
    <w:rsid w:val="00873E2E"/>
    <w:rsid w:val="0087410E"/>
    <w:rsid w:val="00874401"/>
    <w:rsid w:val="008745D0"/>
    <w:rsid w:val="008746F7"/>
    <w:rsid w:val="00874715"/>
    <w:rsid w:val="00874729"/>
    <w:rsid w:val="00874CB4"/>
    <w:rsid w:val="00874EE6"/>
    <w:rsid w:val="00874F84"/>
    <w:rsid w:val="008753BF"/>
    <w:rsid w:val="00875660"/>
    <w:rsid w:val="008759DD"/>
    <w:rsid w:val="00875B21"/>
    <w:rsid w:val="008762DA"/>
    <w:rsid w:val="00876500"/>
    <w:rsid w:val="0087672C"/>
    <w:rsid w:val="0087677E"/>
    <w:rsid w:val="00876AD1"/>
    <w:rsid w:val="0087738A"/>
    <w:rsid w:val="00877462"/>
    <w:rsid w:val="008774D1"/>
    <w:rsid w:val="0087788E"/>
    <w:rsid w:val="008779E7"/>
    <w:rsid w:val="00877AD8"/>
    <w:rsid w:val="00877DE9"/>
    <w:rsid w:val="00877ECB"/>
    <w:rsid w:val="00877ED3"/>
    <w:rsid w:val="008801E0"/>
    <w:rsid w:val="008809BC"/>
    <w:rsid w:val="00880C41"/>
    <w:rsid w:val="00880E50"/>
    <w:rsid w:val="008811D0"/>
    <w:rsid w:val="0088127D"/>
    <w:rsid w:val="00881287"/>
    <w:rsid w:val="008815C7"/>
    <w:rsid w:val="00881723"/>
    <w:rsid w:val="00881795"/>
    <w:rsid w:val="00881973"/>
    <w:rsid w:val="00881AAB"/>
    <w:rsid w:val="00881DE5"/>
    <w:rsid w:val="00882108"/>
    <w:rsid w:val="008821FB"/>
    <w:rsid w:val="008822F9"/>
    <w:rsid w:val="0088230B"/>
    <w:rsid w:val="00882488"/>
    <w:rsid w:val="0088288C"/>
    <w:rsid w:val="00882B8C"/>
    <w:rsid w:val="00882D1B"/>
    <w:rsid w:val="00882DC6"/>
    <w:rsid w:val="00882E8D"/>
    <w:rsid w:val="00882FCE"/>
    <w:rsid w:val="0088300B"/>
    <w:rsid w:val="008830D2"/>
    <w:rsid w:val="008832E2"/>
    <w:rsid w:val="00883FE1"/>
    <w:rsid w:val="00884200"/>
    <w:rsid w:val="008843F0"/>
    <w:rsid w:val="00884413"/>
    <w:rsid w:val="00884599"/>
    <w:rsid w:val="0088469B"/>
    <w:rsid w:val="0088498C"/>
    <w:rsid w:val="00884BC6"/>
    <w:rsid w:val="00884BFD"/>
    <w:rsid w:val="00884E5F"/>
    <w:rsid w:val="008852FA"/>
    <w:rsid w:val="00885452"/>
    <w:rsid w:val="00885673"/>
    <w:rsid w:val="008858E7"/>
    <w:rsid w:val="00885975"/>
    <w:rsid w:val="008859A5"/>
    <w:rsid w:val="00885A28"/>
    <w:rsid w:val="00885AA1"/>
    <w:rsid w:val="00885CEB"/>
    <w:rsid w:val="00886076"/>
    <w:rsid w:val="008862AE"/>
    <w:rsid w:val="00886591"/>
    <w:rsid w:val="00886691"/>
    <w:rsid w:val="00886BE4"/>
    <w:rsid w:val="00887107"/>
    <w:rsid w:val="008872E2"/>
    <w:rsid w:val="00887967"/>
    <w:rsid w:val="008879D6"/>
    <w:rsid w:val="00887A9B"/>
    <w:rsid w:val="00887B31"/>
    <w:rsid w:val="00887B46"/>
    <w:rsid w:val="00887C1A"/>
    <w:rsid w:val="00887E87"/>
    <w:rsid w:val="00887EB1"/>
    <w:rsid w:val="008902C8"/>
    <w:rsid w:val="00890462"/>
    <w:rsid w:val="00890972"/>
    <w:rsid w:val="008909BC"/>
    <w:rsid w:val="00890B48"/>
    <w:rsid w:val="00890D63"/>
    <w:rsid w:val="00890F23"/>
    <w:rsid w:val="008913DC"/>
    <w:rsid w:val="00891904"/>
    <w:rsid w:val="0089227D"/>
    <w:rsid w:val="00892596"/>
    <w:rsid w:val="008925E3"/>
    <w:rsid w:val="00892827"/>
    <w:rsid w:val="008929AD"/>
    <w:rsid w:val="00892D9A"/>
    <w:rsid w:val="008930F4"/>
    <w:rsid w:val="0089329B"/>
    <w:rsid w:val="0089336F"/>
    <w:rsid w:val="0089349F"/>
    <w:rsid w:val="008937C8"/>
    <w:rsid w:val="00893C36"/>
    <w:rsid w:val="00893D9D"/>
    <w:rsid w:val="00893F61"/>
    <w:rsid w:val="008942F2"/>
    <w:rsid w:val="008943B8"/>
    <w:rsid w:val="00894462"/>
    <w:rsid w:val="008946F2"/>
    <w:rsid w:val="008947D1"/>
    <w:rsid w:val="008948C4"/>
    <w:rsid w:val="00894950"/>
    <w:rsid w:val="00894E8C"/>
    <w:rsid w:val="00894EEE"/>
    <w:rsid w:val="0089524F"/>
    <w:rsid w:val="008952C7"/>
    <w:rsid w:val="00895385"/>
    <w:rsid w:val="00895419"/>
    <w:rsid w:val="00895713"/>
    <w:rsid w:val="00895864"/>
    <w:rsid w:val="00895AD0"/>
    <w:rsid w:val="00895DD0"/>
    <w:rsid w:val="00896010"/>
    <w:rsid w:val="008960CC"/>
    <w:rsid w:val="0089621A"/>
    <w:rsid w:val="00896465"/>
    <w:rsid w:val="008965B8"/>
    <w:rsid w:val="00896A97"/>
    <w:rsid w:val="00896AF4"/>
    <w:rsid w:val="00896CC6"/>
    <w:rsid w:val="00896FDA"/>
    <w:rsid w:val="0089708F"/>
    <w:rsid w:val="00897262"/>
    <w:rsid w:val="00897401"/>
    <w:rsid w:val="00897795"/>
    <w:rsid w:val="008978FB"/>
    <w:rsid w:val="008A020D"/>
    <w:rsid w:val="008A0797"/>
    <w:rsid w:val="008A0843"/>
    <w:rsid w:val="008A0955"/>
    <w:rsid w:val="008A0A0A"/>
    <w:rsid w:val="008A0B10"/>
    <w:rsid w:val="008A0B91"/>
    <w:rsid w:val="008A0BEA"/>
    <w:rsid w:val="008A14A2"/>
    <w:rsid w:val="008A18B8"/>
    <w:rsid w:val="008A2140"/>
    <w:rsid w:val="008A29FD"/>
    <w:rsid w:val="008A2BC7"/>
    <w:rsid w:val="008A2CB2"/>
    <w:rsid w:val="008A2D53"/>
    <w:rsid w:val="008A30F7"/>
    <w:rsid w:val="008A31E1"/>
    <w:rsid w:val="008A3506"/>
    <w:rsid w:val="008A352D"/>
    <w:rsid w:val="008A3648"/>
    <w:rsid w:val="008A372B"/>
    <w:rsid w:val="008A3850"/>
    <w:rsid w:val="008A3A37"/>
    <w:rsid w:val="008A3BFB"/>
    <w:rsid w:val="008A3F84"/>
    <w:rsid w:val="008A4423"/>
    <w:rsid w:val="008A4604"/>
    <w:rsid w:val="008A4B60"/>
    <w:rsid w:val="008A4CA6"/>
    <w:rsid w:val="008A4E61"/>
    <w:rsid w:val="008A529D"/>
    <w:rsid w:val="008A54D4"/>
    <w:rsid w:val="008A553A"/>
    <w:rsid w:val="008A55BE"/>
    <w:rsid w:val="008A55F0"/>
    <w:rsid w:val="008A5615"/>
    <w:rsid w:val="008A5E8B"/>
    <w:rsid w:val="008A65CB"/>
    <w:rsid w:val="008A663B"/>
    <w:rsid w:val="008A70E4"/>
    <w:rsid w:val="008A798C"/>
    <w:rsid w:val="008A7A9D"/>
    <w:rsid w:val="008A7AE4"/>
    <w:rsid w:val="008A7D7A"/>
    <w:rsid w:val="008A7ECD"/>
    <w:rsid w:val="008B0271"/>
    <w:rsid w:val="008B0430"/>
    <w:rsid w:val="008B04FB"/>
    <w:rsid w:val="008B06B6"/>
    <w:rsid w:val="008B09A3"/>
    <w:rsid w:val="008B0A74"/>
    <w:rsid w:val="008B0D29"/>
    <w:rsid w:val="008B10F1"/>
    <w:rsid w:val="008B1809"/>
    <w:rsid w:val="008B1D94"/>
    <w:rsid w:val="008B1DF8"/>
    <w:rsid w:val="008B1E32"/>
    <w:rsid w:val="008B1F6E"/>
    <w:rsid w:val="008B24BC"/>
    <w:rsid w:val="008B2636"/>
    <w:rsid w:val="008B2905"/>
    <w:rsid w:val="008B2AE0"/>
    <w:rsid w:val="008B2EE3"/>
    <w:rsid w:val="008B3A33"/>
    <w:rsid w:val="008B3C2B"/>
    <w:rsid w:val="008B3C3B"/>
    <w:rsid w:val="008B3F6D"/>
    <w:rsid w:val="008B4189"/>
    <w:rsid w:val="008B46BC"/>
    <w:rsid w:val="008B48E7"/>
    <w:rsid w:val="008B4E0C"/>
    <w:rsid w:val="008B511F"/>
    <w:rsid w:val="008B51AD"/>
    <w:rsid w:val="008B5319"/>
    <w:rsid w:val="008B5468"/>
    <w:rsid w:val="008B57AB"/>
    <w:rsid w:val="008B59EC"/>
    <w:rsid w:val="008B5A39"/>
    <w:rsid w:val="008B5F75"/>
    <w:rsid w:val="008B5FBC"/>
    <w:rsid w:val="008B6051"/>
    <w:rsid w:val="008B61CF"/>
    <w:rsid w:val="008B63BD"/>
    <w:rsid w:val="008B6514"/>
    <w:rsid w:val="008B664E"/>
    <w:rsid w:val="008B6A7A"/>
    <w:rsid w:val="008B6C56"/>
    <w:rsid w:val="008B6D30"/>
    <w:rsid w:val="008B6D33"/>
    <w:rsid w:val="008B6D6D"/>
    <w:rsid w:val="008B6DD8"/>
    <w:rsid w:val="008B6F8E"/>
    <w:rsid w:val="008B6FBF"/>
    <w:rsid w:val="008B717A"/>
    <w:rsid w:val="008B7970"/>
    <w:rsid w:val="008B79B1"/>
    <w:rsid w:val="008B7A49"/>
    <w:rsid w:val="008B7A98"/>
    <w:rsid w:val="008C0106"/>
    <w:rsid w:val="008C0269"/>
    <w:rsid w:val="008C0371"/>
    <w:rsid w:val="008C05F5"/>
    <w:rsid w:val="008C0887"/>
    <w:rsid w:val="008C08EC"/>
    <w:rsid w:val="008C0939"/>
    <w:rsid w:val="008C0C1E"/>
    <w:rsid w:val="008C116A"/>
    <w:rsid w:val="008C1728"/>
    <w:rsid w:val="008C1A65"/>
    <w:rsid w:val="008C1AE2"/>
    <w:rsid w:val="008C1D9F"/>
    <w:rsid w:val="008C1DAF"/>
    <w:rsid w:val="008C224B"/>
    <w:rsid w:val="008C2C97"/>
    <w:rsid w:val="008C2EA1"/>
    <w:rsid w:val="008C330D"/>
    <w:rsid w:val="008C3571"/>
    <w:rsid w:val="008C3634"/>
    <w:rsid w:val="008C374C"/>
    <w:rsid w:val="008C39D1"/>
    <w:rsid w:val="008C3DE0"/>
    <w:rsid w:val="008C41AB"/>
    <w:rsid w:val="008C4329"/>
    <w:rsid w:val="008C4633"/>
    <w:rsid w:val="008C486D"/>
    <w:rsid w:val="008C4A02"/>
    <w:rsid w:val="008C4AB8"/>
    <w:rsid w:val="008C4BD5"/>
    <w:rsid w:val="008C4BEF"/>
    <w:rsid w:val="008C51BE"/>
    <w:rsid w:val="008C52B2"/>
    <w:rsid w:val="008C5682"/>
    <w:rsid w:val="008C5930"/>
    <w:rsid w:val="008C5C1B"/>
    <w:rsid w:val="008C5E39"/>
    <w:rsid w:val="008C5F11"/>
    <w:rsid w:val="008C5F8C"/>
    <w:rsid w:val="008C609C"/>
    <w:rsid w:val="008C6383"/>
    <w:rsid w:val="008C63B6"/>
    <w:rsid w:val="008C6426"/>
    <w:rsid w:val="008C6503"/>
    <w:rsid w:val="008C6874"/>
    <w:rsid w:val="008C6B48"/>
    <w:rsid w:val="008C712D"/>
    <w:rsid w:val="008C74CE"/>
    <w:rsid w:val="008C7A28"/>
    <w:rsid w:val="008C7B82"/>
    <w:rsid w:val="008C7C64"/>
    <w:rsid w:val="008C7F44"/>
    <w:rsid w:val="008C7F47"/>
    <w:rsid w:val="008D004C"/>
    <w:rsid w:val="008D0565"/>
    <w:rsid w:val="008D067A"/>
    <w:rsid w:val="008D06F6"/>
    <w:rsid w:val="008D0CCA"/>
    <w:rsid w:val="008D0DB8"/>
    <w:rsid w:val="008D10DE"/>
    <w:rsid w:val="008D193B"/>
    <w:rsid w:val="008D1A95"/>
    <w:rsid w:val="008D1C4D"/>
    <w:rsid w:val="008D1EAB"/>
    <w:rsid w:val="008D2106"/>
    <w:rsid w:val="008D2191"/>
    <w:rsid w:val="008D2582"/>
    <w:rsid w:val="008D27AA"/>
    <w:rsid w:val="008D2839"/>
    <w:rsid w:val="008D295D"/>
    <w:rsid w:val="008D2A16"/>
    <w:rsid w:val="008D2ACC"/>
    <w:rsid w:val="008D2E11"/>
    <w:rsid w:val="008D2EFB"/>
    <w:rsid w:val="008D3017"/>
    <w:rsid w:val="008D3706"/>
    <w:rsid w:val="008D376A"/>
    <w:rsid w:val="008D3A05"/>
    <w:rsid w:val="008D3B4A"/>
    <w:rsid w:val="008D3F39"/>
    <w:rsid w:val="008D3FF7"/>
    <w:rsid w:val="008D41DA"/>
    <w:rsid w:val="008D420E"/>
    <w:rsid w:val="008D4409"/>
    <w:rsid w:val="008D450E"/>
    <w:rsid w:val="008D472F"/>
    <w:rsid w:val="008D4BC7"/>
    <w:rsid w:val="008D4CC0"/>
    <w:rsid w:val="008D4E0F"/>
    <w:rsid w:val="008D5017"/>
    <w:rsid w:val="008D51A6"/>
    <w:rsid w:val="008D52BC"/>
    <w:rsid w:val="008D576F"/>
    <w:rsid w:val="008D592C"/>
    <w:rsid w:val="008D5995"/>
    <w:rsid w:val="008D5A8E"/>
    <w:rsid w:val="008D5AB9"/>
    <w:rsid w:val="008D5C2F"/>
    <w:rsid w:val="008D5CDC"/>
    <w:rsid w:val="008D6387"/>
    <w:rsid w:val="008D645E"/>
    <w:rsid w:val="008D6462"/>
    <w:rsid w:val="008D6473"/>
    <w:rsid w:val="008D64B6"/>
    <w:rsid w:val="008D65F5"/>
    <w:rsid w:val="008D6623"/>
    <w:rsid w:val="008D6656"/>
    <w:rsid w:val="008D69D4"/>
    <w:rsid w:val="008D6C23"/>
    <w:rsid w:val="008D6F56"/>
    <w:rsid w:val="008D730E"/>
    <w:rsid w:val="008D7782"/>
    <w:rsid w:val="008D78BF"/>
    <w:rsid w:val="008D7989"/>
    <w:rsid w:val="008D7D28"/>
    <w:rsid w:val="008D7F4F"/>
    <w:rsid w:val="008D7FD8"/>
    <w:rsid w:val="008E027F"/>
    <w:rsid w:val="008E0440"/>
    <w:rsid w:val="008E07DF"/>
    <w:rsid w:val="008E0A79"/>
    <w:rsid w:val="008E0B53"/>
    <w:rsid w:val="008E0C45"/>
    <w:rsid w:val="008E0D4B"/>
    <w:rsid w:val="008E0E17"/>
    <w:rsid w:val="008E1301"/>
    <w:rsid w:val="008E134C"/>
    <w:rsid w:val="008E158B"/>
    <w:rsid w:val="008E168C"/>
    <w:rsid w:val="008E1695"/>
    <w:rsid w:val="008E19FB"/>
    <w:rsid w:val="008E1E2D"/>
    <w:rsid w:val="008E2151"/>
    <w:rsid w:val="008E2361"/>
    <w:rsid w:val="008E2469"/>
    <w:rsid w:val="008E2E0F"/>
    <w:rsid w:val="008E32E4"/>
    <w:rsid w:val="008E33EA"/>
    <w:rsid w:val="008E383A"/>
    <w:rsid w:val="008E3C1A"/>
    <w:rsid w:val="008E418E"/>
    <w:rsid w:val="008E43F9"/>
    <w:rsid w:val="008E443A"/>
    <w:rsid w:val="008E46A8"/>
    <w:rsid w:val="008E4806"/>
    <w:rsid w:val="008E49FF"/>
    <w:rsid w:val="008E4A15"/>
    <w:rsid w:val="008E4A62"/>
    <w:rsid w:val="008E4BB0"/>
    <w:rsid w:val="008E4E00"/>
    <w:rsid w:val="008E4F63"/>
    <w:rsid w:val="008E518E"/>
    <w:rsid w:val="008E550E"/>
    <w:rsid w:val="008E55A2"/>
    <w:rsid w:val="008E5A83"/>
    <w:rsid w:val="008E5A95"/>
    <w:rsid w:val="008E5F57"/>
    <w:rsid w:val="008E5FE7"/>
    <w:rsid w:val="008E6163"/>
    <w:rsid w:val="008E6196"/>
    <w:rsid w:val="008E629F"/>
    <w:rsid w:val="008E6605"/>
    <w:rsid w:val="008E6874"/>
    <w:rsid w:val="008E69B4"/>
    <w:rsid w:val="008E6A71"/>
    <w:rsid w:val="008E6E0F"/>
    <w:rsid w:val="008E6F01"/>
    <w:rsid w:val="008E716F"/>
    <w:rsid w:val="008E795E"/>
    <w:rsid w:val="008E7A0E"/>
    <w:rsid w:val="008E7B15"/>
    <w:rsid w:val="008E7C9A"/>
    <w:rsid w:val="008E7CE8"/>
    <w:rsid w:val="008E7E68"/>
    <w:rsid w:val="008E7E8C"/>
    <w:rsid w:val="008E7F21"/>
    <w:rsid w:val="008E7F99"/>
    <w:rsid w:val="008F014E"/>
    <w:rsid w:val="008F0300"/>
    <w:rsid w:val="008F09D4"/>
    <w:rsid w:val="008F0B48"/>
    <w:rsid w:val="008F0B59"/>
    <w:rsid w:val="008F0BFD"/>
    <w:rsid w:val="008F0E02"/>
    <w:rsid w:val="008F0ED8"/>
    <w:rsid w:val="008F1006"/>
    <w:rsid w:val="008F1518"/>
    <w:rsid w:val="008F1920"/>
    <w:rsid w:val="008F1E99"/>
    <w:rsid w:val="008F1F80"/>
    <w:rsid w:val="008F206C"/>
    <w:rsid w:val="008F22A0"/>
    <w:rsid w:val="008F237E"/>
    <w:rsid w:val="008F25D5"/>
    <w:rsid w:val="008F268C"/>
    <w:rsid w:val="008F26C0"/>
    <w:rsid w:val="008F2E1A"/>
    <w:rsid w:val="008F3229"/>
    <w:rsid w:val="008F365E"/>
    <w:rsid w:val="008F383A"/>
    <w:rsid w:val="008F3EA8"/>
    <w:rsid w:val="008F3F48"/>
    <w:rsid w:val="008F4A98"/>
    <w:rsid w:val="008F515A"/>
    <w:rsid w:val="008F53BF"/>
    <w:rsid w:val="008F55E1"/>
    <w:rsid w:val="008F5ED7"/>
    <w:rsid w:val="008F5F92"/>
    <w:rsid w:val="008F6123"/>
    <w:rsid w:val="008F656C"/>
    <w:rsid w:val="008F665D"/>
    <w:rsid w:val="008F66E5"/>
    <w:rsid w:val="008F676F"/>
    <w:rsid w:val="008F68B6"/>
    <w:rsid w:val="008F6A30"/>
    <w:rsid w:val="008F6E10"/>
    <w:rsid w:val="008F6F36"/>
    <w:rsid w:val="008F7144"/>
    <w:rsid w:val="008F7319"/>
    <w:rsid w:val="008F75D2"/>
    <w:rsid w:val="008F7CF8"/>
    <w:rsid w:val="009003EB"/>
    <w:rsid w:val="00900837"/>
    <w:rsid w:val="009008C4"/>
    <w:rsid w:val="009009EF"/>
    <w:rsid w:val="00900C97"/>
    <w:rsid w:val="009010CE"/>
    <w:rsid w:val="009010EC"/>
    <w:rsid w:val="009011FF"/>
    <w:rsid w:val="00901342"/>
    <w:rsid w:val="0090140C"/>
    <w:rsid w:val="009016E0"/>
    <w:rsid w:val="00901A30"/>
    <w:rsid w:val="00901AEB"/>
    <w:rsid w:val="00901B01"/>
    <w:rsid w:val="00901CD6"/>
    <w:rsid w:val="00901D3F"/>
    <w:rsid w:val="0090253B"/>
    <w:rsid w:val="009025FD"/>
    <w:rsid w:val="00902648"/>
    <w:rsid w:val="0090267E"/>
    <w:rsid w:val="0090269D"/>
    <w:rsid w:val="00902792"/>
    <w:rsid w:val="009027DB"/>
    <w:rsid w:val="00902825"/>
    <w:rsid w:val="00903001"/>
    <w:rsid w:val="00903059"/>
    <w:rsid w:val="00903223"/>
    <w:rsid w:val="0090322B"/>
    <w:rsid w:val="00903518"/>
    <w:rsid w:val="009037E2"/>
    <w:rsid w:val="00903D1F"/>
    <w:rsid w:val="00903EB6"/>
    <w:rsid w:val="00903EC7"/>
    <w:rsid w:val="009040A1"/>
    <w:rsid w:val="00904144"/>
    <w:rsid w:val="009041B6"/>
    <w:rsid w:val="009045F2"/>
    <w:rsid w:val="009049AD"/>
    <w:rsid w:val="00904B42"/>
    <w:rsid w:val="00904D7D"/>
    <w:rsid w:val="009057A9"/>
    <w:rsid w:val="009058BF"/>
    <w:rsid w:val="00905928"/>
    <w:rsid w:val="00905A6B"/>
    <w:rsid w:val="00905C41"/>
    <w:rsid w:val="00905D55"/>
    <w:rsid w:val="00905F3B"/>
    <w:rsid w:val="00905F9B"/>
    <w:rsid w:val="00906245"/>
    <w:rsid w:val="009063FE"/>
    <w:rsid w:val="00906405"/>
    <w:rsid w:val="009067CE"/>
    <w:rsid w:val="00906B60"/>
    <w:rsid w:val="0090785B"/>
    <w:rsid w:val="00907884"/>
    <w:rsid w:val="009079E5"/>
    <w:rsid w:val="00907BF9"/>
    <w:rsid w:val="00907CA9"/>
    <w:rsid w:val="00907E01"/>
    <w:rsid w:val="00907E44"/>
    <w:rsid w:val="00907EF0"/>
    <w:rsid w:val="00907F02"/>
    <w:rsid w:val="009100B8"/>
    <w:rsid w:val="00910252"/>
    <w:rsid w:val="0091043C"/>
    <w:rsid w:val="00910530"/>
    <w:rsid w:val="009109CA"/>
    <w:rsid w:val="00910D91"/>
    <w:rsid w:val="0091144B"/>
    <w:rsid w:val="009115D5"/>
    <w:rsid w:val="00911699"/>
    <w:rsid w:val="009119E1"/>
    <w:rsid w:val="009119E7"/>
    <w:rsid w:val="00911A60"/>
    <w:rsid w:val="00911A85"/>
    <w:rsid w:val="00911BF2"/>
    <w:rsid w:val="00911DB1"/>
    <w:rsid w:val="00911EC9"/>
    <w:rsid w:val="0091218C"/>
    <w:rsid w:val="009123E9"/>
    <w:rsid w:val="00912524"/>
    <w:rsid w:val="00912570"/>
    <w:rsid w:val="0091257F"/>
    <w:rsid w:val="009128B9"/>
    <w:rsid w:val="00912A1F"/>
    <w:rsid w:val="00913003"/>
    <w:rsid w:val="00913059"/>
    <w:rsid w:val="00913346"/>
    <w:rsid w:val="009133F9"/>
    <w:rsid w:val="00913498"/>
    <w:rsid w:val="009135F2"/>
    <w:rsid w:val="009136BB"/>
    <w:rsid w:val="009136F1"/>
    <w:rsid w:val="00913847"/>
    <w:rsid w:val="00913A92"/>
    <w:rsid w:val="00913F26"/>
    <w:rsid w:val="00914275"/>
    <w:rsid w:val="0091488F"/>
    <w:rsid w:val="00914E62"/>
    <w:rsid w:val="00914EB9"/>
    <w:rsid w:val="00914F19"/>
    <w:rsid w:val="00914F63"/>
    <w:rsid w:val="00915035"/>
    <w:rsid w:val="0091524F"/>
    <w:rsid w:val="00915626"/>
    <w:rsid w:val="00915707"/>
    <w:rsid w:val="0091586E"/>
    <w:rsid w:val="00915AB8"/>
    <w:rsid w:val="00915B3D"/>
    <w:rsid w:val="00915BFB"/>
    <w:rsid w:val="0091605C"/>
    <w:rsid w:val="009160E0"/>
    <w:rsid w:val="00916274"/>
    <w:rsid w:val="00916414"/>
    <w:rsid w:val="0091679B"/>
    <w:rsid w:val="00916B48"/>
    <w:rsid w:val="00916F3D"/>
    <w:rsid w:val="00917460"/>
    <w:rsid w:val="0091749C"/>
    <w:rsid w:val="009175E2"/>
    <w:rsid w:val="00917866"/>
    <w:rsid w:val="00917C5F"/>
    <w:rsid w:val="00917CD4"/>
    <w:rsid w:val="0092010F"/>
    <w:rsid w:val="0092018B"/>
    <w:rsid w:val="009201EF"/>
    <w:rsid w:val="009207BF"/>
    <w:rsid w:val="00920844"/>
    <w:rsid w:val="00920C2F"/>
    <w:rsid w:val="00920D4F"/>
    <w:rsid w:val="00920E04"/>
    <w:rsid w:val="00920F70"/>
    <w:rsid w:val="009217CE"/>
    <w:rsid w:val="00921967"/>
    <w:rsid w:val="00921C74"/>
    <w:rsid w:val="00921EDA"/>
    <w:rsid w:val="00921FB2"/>
    <w:rsid w:val="00922085"/>
    <w:rsid w:val="009221CC"/>
    <w:rsid w:val="009223CF"/>
    <w:rsid w:val="009223E4"/>
    <w:rsid w:val="00922457"/>
    <w:rsid w:val="00922551"/>
    <w:rsid w:val="009225AC"/>
    <w:rsid w:val="009229CD"/>
    <w:rsid w:val="00922DB5"/>
    <w:rsid w:val="0092338A"/>
    <w:rsid w:val="009238AC"/>
    <w:rsid w:val="009238F1"/>
    <w:rsid w:val="00923D07"/>
    <w:rsid w:val="00923D0A"/>
    <w:rsid w:val="00923D5B"/>
    <w:rsid w:val="0092434F"/>
    <w:rsid w:val="00924365"/>
    <w:rsid w:val="00924A5F"/>
    <w:rsid w:val="00924B6C"/>
    <w:rsid w:val="00924C1C"/>
    <w:rsid w:val="00924F31"/>
    <w:rsid w:val="0092526C"/>
    <w:rsid w:val="00925377"/>
    <w:rsid w:val="009255A1"/>
    <w:rsid w:val="009256B4"/>
    <w:rsid w:val="00925AFE"/>
    <w:rsid w:val="00925DE1"/>
    <w:rsid w:val="00925EC2"/>
    <w:rsid w:val="00926066"/>
    <w:rsid w:val="009261A6"/>
    <w:rsid w:val="00926266"/>
    <w:rsid w:val="00926499"/>
    <w:rsid w:val="00926555"/>
    <w:rsid w:val="00926615"/>
    <w:rsid w:val="00926703"/>
    <w:rsid w:val="00926AFC"/>
    <w:rsid w:val="00926DB0"/>
    <w:rsid w:val="0092705E"/>
    <w:rsid w:val="00927123"/>
    <w:rsid w:val="0092719E"/>
    <w:rsid w:val="009272FD"/>
    <w:rsid w:val="0092755B"/>
    <w:rsid w:val="0092759F"/>
    <w:rsid w:val="009277E1"/>
    <w:rsid w:val="009278B4"/>
    <w:rsid w:val="00927B57"/>
    <w:rsid w:val="0093012B"/>
    <w:rsid w:val="0093039C"/>
    <w:rsid w:val="00930538"/>
    <w:rsid w:val="009305C8"/>
    <w:rsid w:val="00930746"/>
    <w:rsid w:val="00930BDD"/>
    <w:rsid w:val="00930EB7"/>
    <w:rsid w:val="009314DF"/>
    <w:rsid w:val="0093179C"/>
    <w:rsid w:val="00931A12"/>
    <w:rsid w:val="00931C16"/>
    <w:rsid w:val="00931D47"/>
    <w:rsid w:val="00931E5B"/>
    <w:rsid w:val="00931FAE"/>
    <w:rsid w:val="00932050"/>
    <w:rsid w:val="00932372"/>
    <w:rsid w:val="009323B0"/>
    <w:rsid w:val="00932438"/>
    <w:rsid w:val="009327F9"/>
    <w:rsid w:val="00932DB6"/>
    <w:rsid w:val="009330ED"/>
    <w:rsid w:val="00933281"/>
    <w:rsid w:val="009333A9"/>
    <w:rsid w:val="00933441"/>
    <w:rsid w:val="0093346E"/>
    <w:rsid w:val="009334A5"/>
    <w:rsid w:val="009334D0"/>
    <w:rsid w:val="009334D2"/>
    <w:rsid w:val="0093366D"/>
    <w:rsid w:val="00933705"/>
    <w:rsid w:val="00933858"/>
    <w:rsid w:val="00933917"/>
    <w:rsid w:val="00933AA4"/>
    <w:rsid w:val="00933CF9"/>
    <w:rsid w:val="009340AF"/>
    <w:rsid w:val="00934745"/>
    <w:rsid w:val="009347B1"/>
    <w:rsid w:val="00934DC3"/>
    <w:rsid w:val="00934FDF"/>
    <w:rsid w:val="00935015"/>
    <w:rsid w:val="00935029"/>
    <w:rsid w:val="009350C9"/>
    <w:rsid w:val="009353C3"/>
    <w:rsid w:val="009353F4"/>
    <w:rsid w:val="0093559D"/>
    <w:rsid w:val="00935CAE"/>
    <w:rsid w:val="00935D1B"/>
    <w:rsid w:val="00935F61"/>
    <w:rsid w:val="00935FF1"/>
    <w:rsid w:val="00936066"/>
    <w:rsid w:val="0093631F"/>
    <w:rsid w:val="0093647F"/>
    <w:rsid w:val="00936704"/>
    <w:rsid w:val="00936992"/>
    <w:rsid w:val="009369BA"/>
    <w:rsid w:val="00936A6F"/>
    <w:rsid w:val="00936ADF"/>
    <w:rsid w:val="00936B19"/>
    <w:rsid w:val="00937005"/>
    <w:rsid w:val="00937165"/>
    <w:rsid w:val="00937510"/>
    <w:rsid w:val="0093794E"/>
    <w:rsid w:val="0093798B"/>
    <w:rsid w:val="00937C2B"/>
    <w:rsid w:val="00937C5D"/>
    <w:rsid w:val="00937CCD"/>
    <w:rsid w:val="00937DBF"/>
    <w:rsid w:val="00937E40"/>
    <w:rsid w:val="00937F80"/>
    <w:rsid w:val="009402BE"/>
    <w:rsid w:val="00940378"/>
    <w:rsid w:val="00940437"/>
    <w:rsid w:val="009404E1"/>
    <w:rsid w:val="009407F6"/>
    <w:rsid w:val="00940B37"/>
    <w:rsid w:val="00940B4C"/>
    <w:rsid w:val="00940C90"/>
    <w:rsid w:val="00940DC7"/>
    <w:rsid w:val="0094115D"/>
    <w:rsid w:val="0094121E"/>
    <w:rsid w:val="0094165C"/>
    <w:rsid w:val="00941B32"/>
    <w:rsid w:val="00941E83"/>
    <w:rsid w:val="00941F1B"/>
    <w:rsid w:val="0094235F"/>
    <w:rsid w:val="00942716"/>
    <w:rsid w:val="00942C2B"/>
    <w:rsid w:val="00942D72"/>
    <w:rsid w:val="00943257"/>
    <w:rsid w:val="00943279"/>
    <w:rsid w:val="00943369"/>
    <w:rsid w:val="009436EF"/>
    <w:rsid w:val="009437FD"/>
    <w:rsid w:val="00943CCF"/>
    <w:rsid w:val="00943CFC"/>
    <w:rsid w:val="00943D26"/>
    <w:rsid w:val="00943E4C"/>
    <w:rsid w:val="00943FF9"/>
    <w:rsid w:val="00944239"/>
    <w:rsid w:val="009442CC"/>
    <w:rsid w:val="00944390"/>
    <w:rsid w:val="00944477"/>
    <w:rsid w:val="009444BA"/>
    <w:rsid w:val="00944A9F"/>
    <w:rsid w:val="00944BBA"/>
    <w:rsid w:val="00944BBB"/>
    <w:rsid w:val="00944E1C"/>
    <w:rsid w:val="00944E2C"/>
    <w:rsid w:val="00944EB8"/>
    <w:rsid w:val="00944FD3"/>
    <w:rsid w:val="0094511A"/>
    <w:rsid w:val="0094520C"/>
    <w:rsid w:val="009460FB"/>
    <w:rsid w:val="00946C8D"/>
    <w:rsid w:val="0094704C"/>
    <w:rsid w:val="00947437"/>
    <w:rsid w:val="009479CA"/>
    <w:rsid w:val="00947A0F"/>
    <w:rsid w:val="00947B57"/>
    <w:rsid w:val="0095003D"/>
    <w:rsid w:val="009501F4"/>
    <w:rsid w:val="00950215"/>
    <w:rsid w:val="009509E1"/>
    <w:rsid w:val="00950BE8"/>
    <w:rsid w:val="00950C94"/>
    <w:rsid w:val="00950CD2"/>
    <w:rsid w:val="009510FA"/>
    <w:rsid w:val="00951236"/>
    <w:rsid w:val="00951729"/>
    <w:rsid w:val="00951764"/>
    <w:rsid w:val="00951957"/>
    <w:rsid w:val="00951BB4"/>
    <w:rsid w:val="00951CE8"/>
    <w:rsid w:val="00952099"/>
    <w:rsid w:val="00952407"/>
    <w:rsid w:val="0095276A"/>
    <w:rsid w:val="00952848"/>
    <w:rsid w:val="00952E9F"/>
    <w:rsid w:val="0095302A"/>
    <w:rsid w:val="0095312C"/>
    <w:rsid w:val="009533D1"/>
    <w:rsid w:val="009535D8"/>
    <w:rsid w:val="00953746"/>
    <w:rsid w:val="009537C2"/>
    <w:rsid w:val="00953A9A"/>
    <w:rsid w:val="00953F4F"/>
    <w:rsid w:val="00954423"/>
    <w:rsid w:val="00954788"/>
    <w:rsid w:val="0095485A"/>
    <w:rsid w:val="009548B6"/>
    <w:rsid w:val="00954970"/>
    <w:rsid w:val="00954990"/>
    <w:rsid w:val="00954A91"/>
    <w:rsid w:val="00954BC3"/>
    <w:rsid w:val="00954D78"/>
    <w:rsid w:val="00954DF9"/>
    <w:rsid w:val="00954FA2"/>
    <w:rsid w:val="009551BF"/>
    <w:rsid w:val="0095521A"/>
    <w:rsid w:val="009553B2"/>
    <w:rsid w:val="00955617"/>
    <w:rsid w:val="00955768"/>
    <w:rsid w:val="00955969"/>
    <w:rsid w:val="00955B1F"/>
    <w:rsid w:val="00955E34"/>
    <w:rsid w:val="00955F09"/>
    <w:rsid w:val="0095601F"/>
    <w:rsid w:val="0095648C"/>
    <w:rsid w:val="00956606"/>
    <w:rsid w:val="009569F3"/>
    <w:rsid w:val="00956E67"/>
    <w:rsid w:val="00957136"/>
    <w:rsid w:val="00957549"/>
    <w:rsid w:val="00957644"/>
    <w:rsid w:val="00957775"/>
    <w:rsid w:val="009577B6"/>
    <w:rsid w:val="00957E62"/>
    <w:rsid w:val="00957F81"/>
    <w:rsid w:val="00960214"/>
    <w:rsid w:val="00960645"/>
    <w:rsid w:val="00960D81"/>
    <w:rsid w:val="00960ED7"/>
    <w:rsid w:val="0096113A"/>
    <w:rsid w:val="00961600"/>
    <w:rsid w:val="0096172F"/>
    <w:rsid w:val="0096189C"/>
    <w:rsid w:val="00961A32"/>
    <w:rsid w:val="00961B09"/>
    <w:rsid w:val="00961C1D"/>
    <w:rsid w:val="00961EF6"/>
    <w:rsid w:val="0096246F"/>
    <w:rsid w:val="009624C7"/>
    <w:rsid w:val="009628E9"/>
    <w:rsid w:val="00962CB4"/>
    <w:rsid w:val="00962F7B"/>
    <w:rsid w:val="00963376"/>
    <w:rsid w:val="00963523"/>
    <w:rsid w:val="00963808"/>
    <w:rsid w:val="00963A77"/>
    <w:rsid w:val="00963AA9"/>
    <w:rsid w:val="00963B22"/>
    <w:rsid w:val="00964077"/>
    <w:rsid w:val="00964391"/>
    <w:rsid w:val="00964978"/>
    <w:rsid w:val="00965151"/>
    <w:rsid w:val="00965220"/>
    <w:rsid w:val="00965279"/>
    <w:rsid w:val="009654B8"/>
    <w:rsid w:val="00965548"/>
    <w:rsid w:val="00965607"/>
    <w:rsid w:val="00965938"/>
    <w:rsid w:val="009659D7"/>
    <w:rsid w:val="00965D89"/>
    <w:rsid w:val="00965EE7"/>
    <w:rsid w:val="00965FEA"/>
    <w:rsid w:val="0096632F"/>
    <w:rsid w:val="0096673C"/>
    <w:rsid w:val="00966B14"/>
    <w:rsid w:val="00966BCA"/>
    <w:rsid w:val="00966CE1"/>
    <w:rsid w:val="00967016"/>
    <w:rsid w:val="00967476"/>
    <w:rsid w:val="0096758F"/>
    <w:rsid w:val="009676A9"/>
    <w:rsid w:val="00967886"/>
    <w:rsid w:val="009704F5"/>
    <w:rsid w:val="00970643"/>
    <w:rsid w:val="009707CC"/>
    <w:rsid w:val="009709E9"/>
    <w:rsid w:val="00970A14"/>
    <w:rsid w:val="00970B73"/>
    <w:rsid w:val="00970BB9"/>
    <w:rsid w:val="00970C8C"/>
    <w:rsid w:val="00970E87"/>
    <w:rsid w:val="00970EFB"/>
    <w:rsid w:val="00970F44"/>
    <w:rsid w:val="00971175"/>
    <w:rsid w:val="009714A3"/>
    <w:rsid w:val="0097151A"/>
    <w:rsid w:val="009715C7"/>
    <w:rsid w:val="00971717"/>
    <w:rsid w:val="00971A94"/>
    <w:rsid w:val="00971CF8"/>
    <w:rsid w:val="00971F3E"/>
    <w:rsid w:val="00971FC1"/>
    <w:rsid w:val="009720A2"/>
    <w:rsid w:val="009720BF"/>
    <w:rsid w:val="009724B7"/>
    <w:rsid w:val="009725F8"/>
    <w:rsid w:val="0097260E"/>
    <w:rsid w:val="00972751"/>
    <w:rsid w:val="0097291D"/>
    <w:rsid w:val="00972B3B"/>
    <w:rsid w:val="00972B5A"/>
    <w:rsid w:val="00972ECB"/>
    <w:rsid w:val="009736D1"/>
    <w:rsid w:val="00973A74"/>
    <w:rsid w:val="00973AAF"/>
    <w:rsid w:val="00974001"/>
    <w:rsid w:val="0097404B"/>
    <w:rsid w:val="009740DC"/>
    <w:rsid w:val="009743C1"/>
    <w:rsid w:val="00974514"/>
    <w:rsid w:val="009747D0"/>
    <w:rsid w:val="00974B3E"/>
    <w:rsid w:val="00974B5C"/>
    <w:rsid w:val="00974D98"/>
    <w:rsid w:val="0097506E"/>
    <w:rsid w:val="009754A6"/>
    <w:rsid w:val="009754B7"/>
    <w:rsid w:val="009755D9"/>
    <w:rsid w:val="00975943"/>
    <w:rsid w:val="00975A50"/>
    <w:rsid w:val="00975FF7"/>
    <w:rsid w:val="009761D4"/>
    <w:rsid w:val="009763C3"/>
    <w:rsid w:val="00976B47"/>
    <w:rsid w:val="00976D1E"/>
    <w:rsid w:val="00976FDC"/>
    <w:rsid w:val="0097710D"/>
    <w:rsid w:val="009772D6"/>
    <w:rsid w:val="009775E5"/>
    <w:rsid w:val="0097763A"/>
    <w:rsid w:val="0097766D"/>
    <w:rsid w:val="009776F3"/>
    <w:rsid w:val="009778DF"/>
    <w:rsid w:val="00977BEA"/>
    <w:rsid w:val="00977F07"/>
    <w:rsid w:val="00977F3E"/>
    <w:rsid w:val="00977F61"/>
    <w:rsid w:val="009801AA"/>
    <w:rsid w:val="00980676"/>
    <w:rsid w:val="00980681"/>
    <w:rsid w:val="00980734"/>
    <w:rsid w:val="00980C77"/>
    <w:rsid w:val="00981096"/>
    <w:rsid w:val="009812A7"/>
    <w:rsid w:val="00981394"/>
    <w:rsid w:val="00981408"/>
    <w:rsid w:val="00981477"/>
    <w:rsid w:val="009816A8"/>
    <w:rsid w:val="0098192E"/>
    <w:rsid w:val="00981AC9"/>
    <w:rsid w:val="00981B7A"/>
    <w:rsid w:val="00981B9E"/>
    <w:rsid w:val="00981BDD"/>
    <w:rsid w:val="00981E58"/>
    <w:rsid w:val="00981E78"/>
    <w:rsid w:val="0098232A"/>
    <w:rsid w:val="00982385"/>
    <w:rsid w:val="009829C0"/>
    <w:rsid w:val="00982FBE"/>
    <w:rsid w:val="0098347C"/>
    <w:rsid w:val="009836CE"/>
    <w:rsid w:val="009841D8"/>
    <w:rsid w:val="009845A1"/>
    <w:rsid w:val="0098475B"/>
    <w:rsid w:val="00984BFA"/>
    <w:rsid w:val="00984D68"/>
    <w:rsid w:val="00985323"/>
    <w:rsid w:val="00985444"/>
    <w:rsid w:val="009857EB"/>
    <w:rsid w:val="00985AC2"/>
    <w:rsid w:val="00985E77"/>
    <w:rsid w:val="00985FAB"/>
    <w:rsid w:val="00986140"/>
    <w:rsid w:val="00986632"/>
    <w:rsid w:val="009869D7"/>
    <w:rsid w:val="00986BF4"/>
    <w:rsid w:val="00986E64"/>
    <w:rsid w:val="00986F20"/>
    <w:rsid w:val="0098702B"/>
    <w:rsid w:val="009870DC"/>
    <w:rsid w:val="0098725F"/>
    <w:rsid w:val="0098754F"/>
    <w:rsid w:val="009876D5"/>
    <w:rsid w:val="00987AA6"/>
    <w:rsid w:val="00987D77"/>
    <w:rsid w:val="00987DE5"/>
    <w:rsid w:val="00987E75"/>
    <w:rsid w:val="00987F9C"/>
    <w:rsid w:val="00990146"/>
    <w:rsid w:val="009902B8"/>
    <w:rsid w:val="009903EA"/>
    <w:rsid w:val="009906E8"/>
    <w:rsid w:val="00990BFF"/>
    <w:rsid w:val="00990DC0"/>
    <w:rsid w:val="00990F85"/>
    <w:rsid w:val="009918B9"/>
    <w:rsid w:val="00991CB1"/>
    <w:rsid w:val="00991E4E"/>
    <w:rsid w:val="00991E7B"/>
    <w:rsid w:val="00991F3E"/>
    <w:rsid w:val="00992543"/>
    <w:rsid w:val="00992D3B"/>
    <w:rsid w:val="00992EC3"/>
    <w:rsid w:val="00992FCE"/>
    <w:rsid w:val="0099306C"/>
    <w:rsid w:val="00993122"/>
    <w:rsid w:val="009931AD"/>
    <w:rsid w:val="00993226"/>
    <w:rsid w:val="0099353E"/>
    <w:rsid w:val="009936BC"/>
    <w:rsid w:val="009936F4"/>
    <w:rsid w:val="00993F9E"/>
    <w:rsid w:val="00994554"/>
    <w:rsid w:val="00994646"/>
    <w:rsid w:val="009947DA"/>
    <w:rsid w:val="00994A9D"/>
    <w:rsid w:val="00994D4A"/>
    <w:rsid w:val="00994DC6"/>
    <w:rsid w:val="009954E1"/>
    <w:rsid w:val="00995A84"/>
    <w:rsid w:val="00995C97"/>
    <w:rsid w:val="00995CD9"/>
    <w:rsid w:val="00996307"/>
    <w:rsid w:val="009964DC"/>
    <w:rsid w:val="00996708"/>
    <w:rsid w:val="00996BF6"/>
    <w:rsid w:val="00996D47"/>
    <w:rsid w:val="00997089"/>
    <w:rsid w:val="00997418"/>
    <w:rsid w:val="009977DA"/>
    <w:rsid w:val="00997ABA"/>
    <w:rsid w:val="00997ACA"/>
    <w:rsid w:val="009A005D"/>
    <w:rsid w:val="009A0152"/>
    <w:rsid w:val="009A043A"/>
    <w:rsid w:val="009A078A"/>
    <w:rsid w:val="009A0D5A"/>
    <w:rsid w:val="009A0E1E"/>
    <w:rsid w:val="009A1076"/>
    <w:rsid w:val="009A12DA"/>
    <w:rsid w:val="009A13D6"/>
    <w:rsid w:val="009A15C0"/>
    <w:rsid w:val="009A1725"/>
    <w:rsid w:val="009A1A9E"/>
    <w:rsid w:val="009A1C69"/>
    <w:rsid w:val="009A20DF"/>
    <w:rsid w:val="009A2260"/>
    <w:rsid w:val="009A267F"/>
    <w:rsid w:val="009A27DD"/>
    <w:rsid w:val="009A2B14"/>
    <w:rsid w:val="009A2DD5"/>
    <w:rsid w:val="009A3287"/>
    <w:rsid w:val="009A329D"/>
    <w:rsid w:val="009A332F"/>
    <w:rsid w:val="009A3330"/>
    <w:rsid w:val="009A3B8B"/>
    <w:rsid w:val="009A3BA4"/>
    <w:rsid w:val="009A3BEF"/>
    <w:rsid w:val="009A3BFC"/>
    <w:rsid w:val="009A3C7B"/>
    <w:rsid w:val="009A3D34"/>
    <w:rsid w:val="009A42A0"/>
    <w:rsid w:val="009A4328"/>
    <w:rsid w:val="009A45C9"/>
    <w:rsid w:val="009A49C5"/>
    <w:rsid w:val="009A4B3C"/>
    <w:rsid w:val="009A4CD3"/>
    <w:rsid w:val="009A4DFB"/>
    <w:rsid w:val="009A55FB"/>
    <w:rsid w:val="009A56A2"/>
    <w:rsid w:val="009A56C8"/>
    <w:rsid w:val="009A5709"/>
    <w:rsid w:val="009A5B16"/>
    <w:rsid w:val="009A5B7A"/>
    <w:rsid w:val="009A5CC4"/>
    <w:rsid w:val="009A5D06"/>
    <w:rsid w:val="009A6189"/>
    <w:rsid w:val="009A641B"/>
    <w:rsid w:val="009A661F"/>
    <w:rsid w:val="009A6A4F"/>
    <w:rsid w:val="009A6BAD"/>
    <w:rsid w:val="009A6D1A"/>
    <w:rsid w:val="009A6F76"/>
    <w:rsid w:val="009A6FD5"/>
    <w:rsid w:val="009A70DB"/>
    <w:rsid w:val="009A7466"/>
    <w:rsid w:val="009A75FB"/>
    <w:rsid w:val="009A78C9"/>
    <w:rsid w:val="009A7994"/>
    <w:rsid w:val="009A7A44"/>
    <w:rsid w:val="009A7A53"/>
    <w:rsid w:val="009A7EF8"/>
    <w:rsid w:val="009A7F99"/>
    <w:rsid w:val="009B0133"/>
    <w:rsid w:val="009B0214"/>
    <w:rsid w:val="009B0351"/>
    <w:rsid w:val="009B05E9"/>
    <w:rsid w:val="009B0D80"/>
    <w:rsid w:val="009B0E20"/>
    <w:rsid w:val="009B0F27"/>
    <w:rsid w:val="009B108B"/>
    <w:rsid w:val="009B122B"/>
    <w:rsid w:val="009B13BD"/>
    <w:rsid w:val="009B1559"/>
    <w:rsid w:val="009B196F"/>
    <w:rsid w:val="009B1AC7"/>
    <w:rsid w:val="009B1B7A"/>
    <w:rsid w:val="009B1BFF"/>
    <w:rsid w:val="009B1C08"/>
    <w:rsid w:val="009B1DC7"/>
    <w:rsid w:val="009B1F56"/>
    <w:rsid w:val="009B1FCD"/>
    <w:rsid w:val="009B202B"/>
    <w:rsid w:val="009B20BA"/>
    <w:rsid w:val="009B214D"/>
    <w:rsid w:val="009B224C"/>
    <w:rsid w:val="009B24D4"/>
    <w:rsid w:val="009B25C3"/>
    <w:rsid w:val="009B2686"/>
    <w:rsid w:val="009B33EE"/>
    <w:rsid w:val="009B34D6"/>
    <w:rsid w:val="009B35A8"/>
    <w:rsid w:val="009B3693"/>
    <w:rsid w:val="009B3F9C"/>
    <w:rsid w:val="009B41C5"/>
    <w:rsid w:val="009B4212"/>
    <w:rsid w:val="009B4213"/>
    <w:rsid w:val="009B493E"/>
    <w:rsid w:val="009B4B10"/>
    <w:rsid w:val="009B4B74"/>
    <w:rsid w:val="009B4CFE"/>
    <w:rsid w:val="009B4FAC"/>
    <w:rsid w:val="009B50AA"/>
    <w:rsid w:val="009B50B9"/>
    <w:rsid w:val="009B534D"/>
    <w:rsid w:val="009B58AF"/>
    <w:rsid w:val="009B58E0"/>
    <w:rsid w:val="009B5912"/>
    <w:rsid w:val="009B5D72"/>
    <w:rsid w:val="009B6128"/>
    <w:rsid w:val="009B629E"/>
    <w:rsid w:val="009B6341"/>
    <w:rsid w:val="009B6485"/>
    <w:rsid w:val="009B65F6"/>
    <w:rsid w:val="009B670E"/>
    <w:rsid w:val="009B6A95"/>
    <w:rsid w:val="009B6B82"/>
    <w:rsid w:val="009B6DB6"/>
    <w:rsid w:val="009B6E11"/>
    <w:rsid w:val="009B70B2"/>
    <w:rsid w:val="009B7681"/>
    <w:rsid w:val="009B79E8"/>
    <w:rsid w:val="009B7B3C"/>
    <w:rsid w:val="009C0226"/>
    <w:rsid w:val="009C089C"/>
    <w:rsid w:val="009C0945"/>
    <w:rsid w:val="009C0A04"/>
    <w:rsid w:val="009C0B69"/>
    <w:rsid w:val="009C0E8F"/>
    <w:rsid w:val="009C11FA"/>
    <w:rsid w:val="009C1251"/>
    <w:rsid w:val="009C13C5"/>
    <w:rsid w:val="009C170F"/>
    <w:rsid w:val="009C19E3"/>
    <w:rsid w:val="009C1C22"/>
    <w:rsid w:val="009C244C"/>
    <w:rsid w:val="009C25B5"/>
    <w:rsid w:val="009C2796"/>
    <w:rsid w:val="009C2BFE"/>
    <w:rsid w:val="009C2D64"/>
    <w:rsid w:val="009C2EE4"/>
    <w:rsid w:val="009C2F6C"/>
    <w:rsid w:val="009C30FC"/>
    <w:rsid w:val="009C3100"/>
    <w:rsid w:val="009C3239"/>
    <w:rsid w:val="009C37E9"/>
    <w:rsid w:val="009C3844"/>
    <w:rsid w:val="009C384C"/>
    <w:rsid w:val="009C3859"/>
    <w:rsid w:val="009C39DC"/>
    <w:rsid w:val="009C3FB5"/>
    <w:rsid w:val="009C49AB"/>
    <w:rsid w:val="009C4CCD"/>
    <w:rsid w:val="009C4DB7"/>
    <w:rsid w:val="009C4F37"/>
    <w:rsid w:val="009C5069"/>
    <w:rsid w:val="009C52CD"/>
    <w:rsid w:val="009C59AA"/>
    <w:rsid w:val="009C5BB2"/>
    <w:rsid w:val="009C5F2D"/>
    <w:rsid w:val="009C6191"/>
    <w:rsid w:val="009C6220"/>
    <w:rsid w:val="009C642E"/>
    <w:rsid w:val="009C66C0"/>
    <w:rsid w:val="009C69EB"/>
    <w:rsid w:val="009C6A49"/>
    <w:rsid w:val="009C6A71"/>
    <w:rsid w:val="009C6BD5"/>
    <w:rsid w:val="009C6D4C"/>
    <w:rsid w:val="009C6DF7"/>
    <w:rsid w:val="009C6EB3"/>
    <w:rsid w:val="009C7504"/>
    <w:rsid w:val="009D0051"/>
    <w:rsid w:val="009D0115"/>
    <w:rsid w:val="009D01B6"/>
    <w:rsid w:val="009D06C2"/>
    <w:rsid w:val="009D06E0"/>
    <w:rsid w:val="009D0705"/>
    <w:rsid w:val="009D07F9"/>
    <w:rsid w:val="009D082B"/>
    <w:rsid w:val="009D0DC6"/>
    <w:rsid w:val="009D0FB6"/>
    <w:rsid w:val="009D10D6"/>
    <w:rsid w:val="009D1594"/>
    <w:rsid w:val="009D1614"/>
    <w:rsid w:val="009D16A3"/>
    <w:rsid w:val="009D16D0"/>
    <w:rsid w:val="009D170B"/>
    <w:rsid w:val="009D182E"/>
    <w:rsid w:val="009D1C63"/>
    <w:rsid w:val="009D1C9E"/>
    <w:rsid w:val="009D1F69"/>
    <w:rsid w:val="009D2335"/>
    <w:rsid w:val="009D29C2"/>
    <w:rsid w:val="009D29D7"/>
    <w:rsid w:val="009D2A49"/>
    <w:rsid w:val="009D2E49"/>
    <w:rsid w:val="009D3069"/>
    <w:rsid w:val="009D3471"/>
    <w:rsid w:val="009D34B9"/>
    <w:rsid w:val="009D352C"/>
    <w:rsid w:val="009D3596"/>
    <w:rsid w:val="009D3602"/>
    <w:rsid w:val="009D3820"/>
    <w:rsid w:val="009D4360"/>
    <w:rsid w:val="009D4476"/>
    <w:rsid w:val="009D44F7"/>
    <w:rsid w:val="009D4844"/>
    <w:rsid w:val="009D4932"/>
    <w:rsid w:val="009D52EE"/>
    <w:rsid w:val="009D59F9"/>
    <w:rsid w:val="009D5FA9"/>
    <w:rsid w:val="009D60E5"/>
    <w:rsid w:val="009D635A"/>
    <w:rsid w:val="009D63C6"/>
    <w:rsid w:val="009D63E2"/>
    <w:rsid w:val="009D6629"/>
    <w:rsid w:val="009D68C8"/>
    <w:rsid w:val="009D6E90"/>
    <w:rsid w:val="009D6EA2"/>
    <w:rsid w:val="009D6ECB"/>
    <w:rsid w:val="009D7190"/>
    <w:rsid w:val="009D72B1"/>
    <w:rsid w:val="009D72D0"/>
    <w:rsid w:val="009D7C53"/>
    <w:rsid w:val="009E0434"/>
    <w:rsid w:val="009E078E"/>
    <w:rsid w:val="009E0946"/>
    <w:rsid w:val="009E0CB6"/>
    <w:rsid w:val="009E0DD5"/>
    <w:rsid w:val="009E0E04"/>
    <w:rsid w:val="009E17EB"/>
    <w:rsid w:val="009E1E37"/>
    <w:rsid w:val="009E1EB3"/>
    <w:rsid w:val="009E2067"/>
    <w:rsid w:val="009E20CA"/>
    <w:rsid w:val="009E20DD"/>
    <w:rsid w:val="009E2453"/>
    <w:rsid w:val="009E271D"/>
    <w:rsid w:val="009E2BCC"/>
    <w:rsid w:val="009E2BF6"/>
    <w:rsid w:val="009E2CC1"/>
    <w:rsid w:val="009E3050"/>
    <w:rsid w:val="009E3146"/>
    <w:rsid w:val="009E344E"/>
    <w:rsid w:val="009E36BF"/>
    <w:rsid w:val="009E39ED"/>
    <w:rsid w:val="009E3E9A"/>
    <w:rsid w:val="009E404B"/>
    <w:rsid w:val="009E406A"/>
    <w:rsid w:val="009E407E"/>
    <w:rsid w:val="009E4186"/>
    <w:rsid w:val="009E4441"/>
    <w:rsid w:val="009E44D6"/>
    <w:rsid w:val="009E488C"/>
    <w:rsid w:val="009E4EB9"/>
    <w:rsid w:val="009E4F0F"/>
    <w:rsid w:val="009E5028"/>
    <w:rsid w:val="009E5C99"/>
    <w:rsid w:val="009E5DB4"/>
    <w:rsid w:val="009E5DCD"/>
    <w:rsid w:val="009E5E64"/>
    <w:rsid w:val="009E60BF"/>
    <w:rsid w:val="009E640E"/>
    <w:rsid w:val="009E64A7"/>
    <w:rsid w:val="009E6AE9"/>
    <w:rsid w:val="009E6D22"/>
    <w:rsid w:val="009E6D31"/>
    <w:rsid w:val="009E6EEC"/>
    <w:rsid w:val="009E70F4"/>
    <w:rsid w:val="009E70F5"/>
    <w:rsid w:val="009E719C"/>
    <w:rsid w:val="009E7276"/>
    <w:rsid w:val="009E7762"/>
    <w:rsid w:val="009E77DF"/>
    <w:rsid w:val="009E79B5"/>
    <w:rsid w:val="009E7FA5"/>
    <w:rsid w:val="009F02D3"/>
    <w:rsid w:val="009F030B"/>
    <w:rsid w:val="009F03A8"/>
    <w:rsid w:val="009F0516"/>
    <w:rsid w:val="009F0990"/>
    <w:rsid w:val="009F0BC1"/>
    <w:rsid w:val="009F0D2E"/>
    <w:rsid w:val="009F1066"/>
    <w:rsid w:val="009F184D"/>
    <w:rsid w:val="009F193B"/>
    <w:rsid w:val="009F1971"/>
    <w:rsid w:val="009F1AF4"/>
    <w:rsid w:val="009F1CD1"/>
    <w:rsid w:val="009F1DB5"/>
    <w:rsid w:val="009F1EBD"/>
    <w:rsid w:val="009F1FA5"/>
    <w:rsid w:val="009F22DD"/>
    <w:rsid w:val="009F22E3"/>
    <w:rsid w:val="009F25BD"/>
    <w:rsid w:val="009F2AF6"/>
    <w:rsid w:val="009F343B"/>
    <w:rsid w:val="009F39A8"/>
    <w:rsid w:val="009F3A05"/>
    <w:rsid w:val="009F3A06"/>
    <w:rsid w:val="009F43D7"/>
    <w:rsid w:val="009F4469"/>
    <w:rsid w:val="009F44B3"/>
    <w:rsid w:val="009F4B99"/>
    <w:rsid w:val="009F4D02"/>
    <w:rsid w:val="009F4D1B"/>
    <w:rsid w:val="009F4D27"/>
    <w:rsid w:val="009F4D4F"/>
    <w:rsid w:val="009F4F50"/>
    <w:rsid w:val="009F51D5"/>
    <w:rsid w:val="009F51E8"/>
    <w:rsid w:val="009F575C"/>
    <w:rsid w:val="009F5BFF"/>
    <w:rsid w:val="009F6007"/>
    <w:rsid w:val="009F6763"/>
    <w:rsid w:val="009F6863"/>
    <w:rsid w:val="009F6A28"/>
    <w:rsid w:val="009F6AC3"/>
    <w:rsid w:val="009F6B7E"/>
    <w:rsid w:val="009F6F22"/>
    <w:rsid w:val="009F704E"/>
    <w:rsid w:val="009F71C4"/>
    <w:rsid w:val="009F72DC"/>
    <w:rsid w:val="009F7627"/>
    <w:rsid w:val="009F76F1"/>
    <w:rsid w:val="009F77AF"/>
    <w:rsid w:val="009F7ADF"/>
    <w:rsid w:val="009F7B63"/>
    <w:rsid w:val="009F7DCE"/>
    <w:rsid w:val="00A001BB"/>
    <w:rsid w:val="00A00854"/>
    <w:rsid w:val="00A00A0F"/>
    <w:rsid w:val="00A00B1A"/>
    <w:rsid w:val="00A00EDE"/>
    <w:rsid w:val="00A00F3B"/>
    <w:rsid w:val="00A011C1"/>
    <w:rsid w:val="00A01554"/>
    <w:rsid w:val="00A01580"/>
    <w:rsid w:val="00A0170E"/>
    <w:rsid w:val="00A019FB"/>
    <w:rsid w:val="00A01A84"/>
    <w:rsid w:val="00A01B75"/>
    <w:rsid w:val="00A01EC9"/>
    <w:rsid w:val="00A02588"/>
    <w:rsid w:val="00A027BD"/>
    <w:rsid w:val="00A0288E"/>
    <w:rsid w:val="00A02BE4"/>
    <w:rsid w:val="00A02FB3"/>
    <w:rsid w:val="00A03181"/>
    <w:rsid w:val="00A031E2"/>
    <w:rsid w:val="00A0399D"/>
    <w:rsid w:val="00A03ADA"/>
    <w:rsid w:val="00A03DEA"/>
    <w:rsid w:val="00A03EC6"/>
    <w:rsid w:val="00A0400F"/>
    <w:rsid w:val="00A04233"/>
    <w:rsid w:val="00A04648"/>
    <w:rsid w:val="00A046DA"/>
    <w:rsid w:val="00A047BF"/>
    <w:rsid w:val="00A04954"/>
    <w:rsid w:val="00A04BAD"/>
    <w:rsid w:val="00A04BDE"/>
    <w:rsid w:val="00A04D3C"/>
    <w:rsid w:val="00A04DBA"/>
    <w:rsid w:val="00A04F74"/>
    <w:rsid w:val="00A051FD"/>
    <w:rsid w:val="00A0526D"/>
    <w:rsid w:val="00A05905"/>
    <w:rsid w:val="00A059B7"/>
    <w:rsid w:val="00A05A2F"/>
    <w:rsid w:val="00A05B57"/>
    <w:rsid w:val="00A05C05"/>
    <w:rsid w:val="00A05DAB"/>
    <w:rsid w:val="00A06020"/>
    <w:rsid w:val="00A06045"/>
    <w:rsid w:val="00A060A4"/>
    <w:rsid w:val="00A06857"/>
    <w:rsid w:val="00A06920"/>
    <w:rsid w:val="00A06992"/>
    <w:rsid w:val="00A06A40"/>
    <w:rsid w:val="00A06A8A"/>
    <w:rsid w:val="00A06BE3"/>
    <w:rsid w:val="00A06CF3"/>
    <w:rsid w:val="00A0707C"/>
    <w:rsid w:val="00A07099"/>
    <w:rsid w:val="00A074CB"/>
    <w:rsid w:val="00A075F8"/>
    <w:rsid w:val="00A07637"/>
    <w:rsid w:val="00A07804"/>
    <w:rsid w:val="00A078AE"/>
    <w:rsid w:val="00A07A0C"/>
    <w:rsid w:val="00A07AC3"/>
    <w:rsid w:val="00A07AE2"/>
    <w:rsid w:val="00A07BAB"/>
    <w:rsid w:val="00A07BE6"/>
    <w:rsid w:val="00A07CAB"/>
    <w:rsid w:val="00A07E5D"/>
    <w:rsid w:val="00A1016F"/>
    <w:rsid w:val="00A10388"/>
    <w:rsid w:val="00A106AA"/>
    <w:rsid w:val="00A106D4"/>
    <w:rsid w:val="00A108DD"/>
    <w:rsid w:val="00A10B51"/>
    <w:rsid w:val="00A10B93"/>
    <w:rsid w:val="00A10C7D"/>
    <w:rsid w:val="00A11265"/>
    <w:rsid w:val="00A115E6"/>
    <w:rsid w:val="00A11655"/>
    <w:rsid w:val="00A11792"/>
    <w:rsid w:val="00A1194E"/>
    <w:rsid w:val="00A11A6D"/>
    <w:rsid w:val="00A11B2E"/>
    <w:rsid w:val="00A11BD9"/>
    <w:rsid w:val="00A11CEC"/>
    <w:rsid w:val="00A11E9B"/>
    <w:rsid w:val="00A1204D"/>
    <w:rsid w:val="00A121B9"/>
    <w:rsid w:val="00A1249D"/>
    <w:rsid w:val="00A12531"/>
    <w:rsid w:val="00A1259A"/>
    <w:rsid w:val="00A1274E"/>
    <w:rsid w:val="00A128FC"/>
    <w:rsid w:val="00A12961"/>
    <w:rsid w:val="00A12B5B"/>
    <w:rsid w:val="00A12CBB"/>
    <w:rsid w:val="00A12E89"/>
    <w:rsid w:val="00A12FF0"/>
    <w:rsid w:val="00A131BD"/>
    <w:rsid w:val="00A133F5"/>
    <w:rsid w:val="00A134D6"/>
    <w:rsid w:val="00A1386D"/>
    <w:rsid w:val="00A13B56"/>
    <w:rsid w:val="00A13BD3"/>
    <w:rsid w:val="00A13ECA"/>
    <w:rsid w:val="00A13F8F"/>
    <w:rsid w:val="00A1409E"/>
    <w:rsid w:val="00A143A6"/>
    <w:rsid w:val="00A14452"/>
    <w:rsid w:val="00A152FB"/>
    <w:rsid w:val="00A1544E"/>
    <w:rsid w:val="00A15691"/>
    <w:rsid w:val="00A157E6"/>
    <w:rsid w:val="00A15A80"/>
    <w:rsid w:val="00A15B41"/>
    <w:rsid w:val="00A15CAB"/>
    <w:rsid w:val="00A15D78"/>
    <w:rsid w:val="00A15EA3"/>
    <w:rsid w:val="00A15EA8"/>
    <w:rsid w:val="00A15FBE"/>
    <w:rsid w:val="00A1606E"/>
    <w:rsid w:val="00A16087"/>
    <w:rsid w:val="00A161E9"/>
    <w:rsid w:val="00A1657B"/>
    <w:rsid w:val="00A165B7"/>
    <w:rsid w:val="00A16777"/>
    <w:rsid w:val="00A167DA"/>
    <w:rsid w:val="00A16A49"/>
    <w:rsid w:val="00A16BA7"/>
    <w:rsid w:val="00A16F37"/>
    <w:rsid w:val="00A17618"/>
    <w:rsid w:val="00A1761A"/>
    <w:rsid w:val="00A176FD"/>
    <w:rsid w:val="00A17722"/>
    <w:rsid w:val="00A17A49"/>
    <w:rsid w:val="00A17AEA"/>
    <w:rsid w:val="00A17ED2"/>
    <w:rsid w:val="00A17EEF"/>
    <w:rsid w:val="00A200FC"/>
    <w:rsid w:val="00A20116"/>
    <w:rsid w:val="00A20238"/>
    <w:rsid w:val="00A2030E"/>
    <w:rsid w:val="00A203B3"/>
    <w:rsid w:val="00A20844"/>
    <w:rsid w:val="00A20B25"/>
    <w:rsid w:val="00A20D0F"/>
    <w:rsid w:val="00A20E40"/>
    <w:rsid w:val="00A20EF9"/>
    <w:rsid w:val="00A21078"/>
    <w:rsid w:val="00A21244"/>
    <w:rsid w:val="00A214FC"/>
    <w:rsid w:val="00A21512"/>
    <w:rsid w:val="00A21553"/>
    <w:rsid w:val="00A21721"/>
    <w:rsid w:val="00A21843"/>
    <w:rsid w:val="00A218FA"/>
    <w:rsid w:val="00A21CF7"/>
    <w:rsid w:val="00A21D4E"/>
    <w:rsid w:val="00A21EFF"/>
    <w:rsid w:val="00A21FAD"/>
    <w:rsid w:val="00A220A5"/>
    <w:rsid w:val="00A2239B"/>
    <w:rsid w:val="00A22402"/>
    <w:rsid w:val="00A22430"/>
    <w:rsid w:val="00A22477"/>
    <w:rsid w:val="00A2268E"/>
    <w:rsid w:val="00A22A39"/>
    <w:rsid w:val="00A22A68"/>
    <w:rsid w:val="00A22E1C"/>
    <w:rsid w:val="00A23370"/>
    <w:rsid w:val="00A2349A"/>
    <w:rsid w:val="00A234F3"/>
    <w:rsid w:val="00A23A09"/>
    <w:rsid w:val="00A23F58"/>
    <w:rsid w:val="00A23FA7"/>
    <w:rsid w:val="00A23FD6"/>
    <w:rsid w:val="00A240ED"/>
    <w:rsid w:val="00A24276"/>
    <w:rsid w:val="00A244E4"/>
    <w:rsid w:val="00A24897"/>
    <w:rsid w:val="00A24A76"/>
    <w:rsid w:val="00A24BE1"/>
    <w:rsid w:val="00A24C4E"/>
    <w:rsid w:val="00A24C81"/>
    <w:rsid w:val="00A24DF2"/>
    <w:rsid w:val="00A24FFB"/>
    <w:rsid w:val="00A254F3"/>
    <w:rsid w:val="00A255FB"/>
    <w:rsid w:val="00A256BB"/>
    <w:rsid w:val="00A258F6"/>
    <w:rsid w:val="00A259C3"/>
    <w:rsid w:val="00A25A1B"/>
    <w:rsid w:val="00A2633B"/>
    <w:rsid w:val="00A265E6"/>
    <w:rsid w:val="00A26703"/>
    <w:rsid w:val="00A2678B"/>
    <w:rsid w:val="00A267B9"/>
    <w:rsid w:val="00A268B2"/>
    <w:rsid w:val="00A26975"/>
    <w:rsid w:val="00A26D4B"/>
    <w:rsid w:val="00A26DD3"/>
    <w:rsid w:val="00A27424"/>
    <w:rsid w:val="00A27427"/>
    <w:rsid w:val="00A30160"/>
    <w:rsid w:val="00A3017D"/>
    <w:rsid w:val="00A301AA"/>
    <w:rsid w:val="00A302B4"/>
    <w:rsid w:val="00A308B0"/>
    <w:rsid w:val="00A31289"/>
    <w:rsid w:val="00A31473"/>
    <w:rsid w:val="00A31500"/>
    <w:rsid w:val="00A3156B"/>
    <w:rsid w:val="00A31842"/>
    <w:rsid w:val="00A318FD"/>
    <w:rsid w:val="00A31914"/>
    <w:rsid w:val="00A31D8A"/>
    <w:rsid w:val="00A31E05"/>
    <w:rsid w:val="00A3209A"/>
    <w:rsid w:val="00A32204"/>
    <w:rsid w:val="00A32649"/>
    <w:rsid w:val="00A326B0"/>
    <w:rsid w:val="00A32A14"/>
    <w:rsid w:val="00A32AFD"/>
    <w:rsid w:val="00A32BF9"/>
    <w:rsid w:val="00A32F6F"/>
    <w:rsid w:val="00A32F74"/>
    <w:rsid w:val="00A33157"/>
    <w:rsid w:val="00A332E8"/>
    <w:rsid w:val="00A3345F"/>
    <w:rsid w:val="00A3352B"/>
    <w:rsid w:val="00A33751"/>
    <w:rsid w:val="00A337DA"/>
    <w:rsid w:val="00A33898"/>
    <w:rsid w:val="00A33987"/>
    <w:rsid w:val="00A33A57"/>
    <w:rsid w:val="00A33DC5"/>
    <w:rsid w:val="00A33E19"/>
    <w:rsid w:val="00A33F13"/>
    <w:rsid w:val="00A33F2B"/>
    <w:rsid w:val="00A340F4"/>
    <w:rsid w:val="00A34143"/>
    <w:rsid w:val="00A35141"/>
    <w:rsid w:val="00A353E0"/>
    <w:rsid w:val="00A35A03"/>
    <w:rsid w:val="00A35BEB"/>
    <w:rsid w:val="00A35E16"/>
    <w:rsid w:val="00A36025"/>
    <w:rsid w:val="00A36055"/>
    <w:rsid w:val="00A3608C"/>
    <w:rsid w:val="00A360B9"/>
    <w:rsid w:val="00A36386"/>
    <w:rsid w:val="00A36529"/>
    <w:rsid w:val="00A3662C"/>
    <w:rsid w:val="00A36DD0"/>
    <w:rsid w:val="00A36DEA"/>
    <w:rsid w:val="00A36DFF"/>
    <w:rsid w:val="00A36E6B"/>
    <w:rsid w:val="00A37111"/>
    <w:rsid w:val="00A3742D"/>
    <w:rsid w:val="00A37473"/>
    <w:rsid w:val="00A37552"/>
    <w:rsid w:val="00A3764D"/>
    <w:rsid w:val="00A37C7F"/>
    <w:rsid w:val="00A400EF"/>
    <w:rsid w:val="00A408D6"/>
    <w:rsid w:val="00A40B37"/>
    <w:rsid w:val="00A40F29"/>
    <w:rsid w:val="00A41074"/>
    <w:rsid w:val="00A419B7"/>
    <w:rsid w:val="00A419D7"/>
    <w:rsid w:val="00A41F91"/>
    <w:rsid w:val="00A420C2"/>
    <w:rsid w:val="00A4230F"/>
    <w:rsid w:val="00A423E5"/>
    <w:rsid w:val="00A42AB4"/>
    <w:rsid w:val="00A42E6D"/>
    <w:rsid w:val="00A42E96"/>
    <w:rsid w:val="00A42F9D"/>
    <w:rsid w:val="00A43035"/>
    <w:rsid w:val="00A4349E"/>
    <w:rsid w:val="00A439D4"/>
    <w:rsid w:val="00A43A97"/>
    <w:rsid w:val="00A43ADA"/>
    <w:rsid w:val="00A43B17"/>
    <w:rsid w:val="00A43F7E"/>
    <w:rsid w:val="00A44257"/>
    <w:rsid w:val="00A443AC"/>
    <w:rsid w:val="00A443D5"/>
    <w:rsid w:val="00A44536"/>
    <w:rsid w:val="00A4479A"/>
    <w:rsid w:val="00A44824"/>
    <w:rsid w:val="00A44AA2"/>
    <w:rsid w:val="00A44E04"/>
    <w:rsid w:val="00A44EA9"/>
    <w:rsid w:val="00A45B1F"/>
    <w:rsid w:val="00A45DAE"/>
    <w:rsid w:val="00A461F7"/>
    <w:rsid w:val="00A4649A"/>
    <w:rsid w:val="00A46657"/>
    <w:rsid w:val="00A4693B"/>
    <w:rsid w:val="00A46A81"/>
    <w:rsid w:val="00A46EC5"/>
    <w:rsid w:val="00A46F83"/>
    <w:rsid w:val="00A46FAD"/>
    <w:rsid w:val="00A47199"/>
    <w:rsid w:val="00A471F1"/>
    <w:rsid w:val="00A4785B"/>
    <w:rsid w:val="00A479C9"/>
    <w:rsid w:val="00A47B37"/>
    <w:rsid w:val="00A47DB0"/>
    <w:rsid w:val="00A50766"/>
    <w:rsid w:val="00A50FBD"/>
    <w:rsid w:val="00A5131B"/>
    <w:rsid w:val="00A516A2"/>
    <w:rsid w:val="00A5187D"/>
    <w:rsid w:val="00A51ACB"/>
    <w:rsid w:val="00A51C2E"/>
    <w:rsid w:val="00A51DF1"/>
    <w:rsid w:val="00A5202B"/>
    <w:rsid w:val="00A52218"/>
    <w:rsid w:val="00A522E8"/>
    <w:rsid w:val="00A52513"/>
    <w:rsid w:val="00A52791"/>
    <w:rsid w:val="00A527A1"/>
    <w:rsid w:val="00A528C8"/>
    <w:rsid w:val="00A52AB3"/>
    <w:rsid w:val="00A52B98"/>
    <w:rsid w:val="00A52FA3"/>
    <w:rsid w:val="00A534A3"/>
    <w:rsid w:val="00A53821"/>
    <w:rsid w:val="00A538E1"/>
    <w:rsid w:val="00A53DD1"/>
    <w:rsid w:val="00A5411E"/>
    <w:rsid w:val="00A542F2"/>
    <w:rsid w:val="00A545FC"/>
    <w:rsid w:val="00A54750"/>
    <w:rsid w:val="00A5490F"/>
    <w:rsid w:val="00A54914"/>
    <w:rsid w:val="00A54C09"/>
    <w:rsid w:val="00A54DA6"/>
    <w:rsid w:val="00A5536E"/>
    <w:rsid w:val="00A5568D"/>
    <w:rsid w:val="00A55743"/>
    <w:rsid w:val="00A55778"/>
    <w:rsid w:val="00A557C1"/>
    <w:rsid w:val="00A55922"/>
    <w:rsid w:val="00A55AA7"/>
    <w:rsid w:val="00A56123"/>
    <w:rsid w:val="00A5632B"/>
    <w:rsid w:val="00A56448"/>
    <w:rsid w:val="00A56D00"/>
    <w:rsid w:val="00A575B9"/>
    <w:rsid w:val="00A576F2"/>
    <w:rsid w:val="00A57A1F"/>
    <w:rsid w:val="00A57DD7"/>
    <w:rsid w:val="00A601AD"/>
    <w:rsid w:val="00A60428"/>
    <w:rsid w:val="00A6047F"/>
    <w:rsid w:val="00A60A0E"/>
    <w:rsid w:val="00A60C15"/>
    <w:rsid w:val="00A60D2A"/>
    <w:rsid w:val="00A60E0F"/>
    <w:rsid w:val="00A60FD4"/>
    <w:rsid w:val="00A61497"/>
    <w:rsid w:val="00A61529"/>
    <w:rsid w:val="00A6152D"/>
    <w:rsid w:val="00A61573"/>
    <w:rsid w:val="00A615A4"/>
    <w:rsid w:val="00A6192F"/>
    <w:rsid w:val="00A61B7B"/>
    <w:rsid w:val="00A61CAA"/>
    <w:rsid w:val="00A61CEB"/>
    <w:rsid w:val="00A61DEF"/>
    <w:rsid w:val="00A61F42"/>
    <w:rsid w:val="00A62431"/>
    <w:rsid w:val="00A62632"/>
    <w:rsid w:val="00A628F6"/>
    <w:rsid w:val="00A62B63"/>
    <w:rsid w:val="00A62D55"/>
    <w:rsid w:val="00A62D73"/>
    <w:rsid w:val="00A62F00"/>
    <w:rsid w:val="00A62F94"/>
    <w:rsid w:val="00A637EE"/>
    <w:rsid w:val="00A638B9"/>
    <w:rsid w:val="00A639E2"/>
    <w:rsid w:val="00A63E4E"/>
    <w:rsid w:val="00A64125"/>
    <w:rsid w:val="00A64186"/>
    <w:rsid w:val="00A6489C"/>
    <w:rsid w:val="00A64D20"/>
    <w:rsid w:val="00A64DFB"/>
    <w:rsid w:val="00A6517E"/>
    <w:rsid w:val="00A6567A"/>
    <w:rsid w:val="00A65A25"/>
    <w:rsid w:val="00A65ADB"/>
    <w:rsid w:val="00A65B15"/>
    <w:rsid w:val="00A65D24"/>
    <w:rsid w:val="00A65D2C"/>
    <w:rsid w:val="00A66268"/>
    <w:rsid w:val="00A66341"/>
    <w:rsid w:val="00A66484"/>
    <w:rsid w:val="00A667BD"/>
    <w:rsid w:val="00A66B77"/>
    <w:rsid w:val="00A66C0D"/>
    <w:rsid w:val="00A66E35"/>
    <w:rsid w:val="00A67833"/>
    <w:rsid w:val="00A678ED"/>
    <w:rsid w:val="00A67A0F"/>
    <w:rsid w:val="00A67BF6"/>
    <w:rsid w:val="00A67E3F"/>
    <w:rsid w:val="00A700FB"/>
    <w:rsid w:val="00A7013A"/>
    <w:rsid w:val="00A70295"/>
    <w:rsid w:val="00A702B9"/>
    <w:rsid w:val="00A7055D"/>
    <w:rsid w:val="00A705A6"/>
    <w:rsid w:val="00A705CB"/>
    <w:rsid w:val="00A70770"/>
    <w:rsid w:val="00A70A61"/>
    <w:rsid w:val="00A70A73"/>
    <w:rsid w:val="00A71000"/>
    <w:rsid w:val="00A713B5"/>
    <w:rsid w:val="00A71918"/>
    <w:rsid w:val="00A7199E"/>
    <w:rsid w:val="00A71B5D"/>
    <w:rsid w:val="00A71D26"/>
    <w:rsid w:val="00A71D3E"/>
    <w:rsid w:val="00A71E89"/>
    <w:rsid w:val="00A71F59"/>
    <w:rsid w:val="00A7243A"/>
    <w:rsid w:val="00A72500"/>
    <w:rsid w:val="00A7256E"/>
    <w:rsid w:val="00A72782"/>
    <w:rsid w:val="00A7289D"/>
    <w:rsid w:val="00A728BB"/>
    <w:rsid w:val="00A72CA4"/>
    <w:rsid w:val="00A72D19"/>
    <w:rsid w:val="00A72D45"/>
    <w:rsid w:val="00A72FBA"/>
    <w:rsid w:val="00A73100"/>
    <w:rsid w:val="00A734E2"/>
    <w:rsid w:val="00A73BC8"/>
    <w:rsid w:val="00A73DA4"/>
    <w:rsid w:val="00A743EE"/>
    <w:rsid w:val="00A7445B"/>
    <w:rsid w:val="00A74461"/>
    <w:rsid w:val="00A74697"/>
    <w:rsid w:val="00A74AA9"/>
    <w:rsid w:val="00A750F2"/>
    <w:rsid w:val="00A7512A"/>
    <w:rsid w:val="00A7564E"/>
    <w:rsid w:val="00A756C1"/>
    <w:rsid w:val="00A7579D"/>
    <w:rsid w:val="00A75847"/>
    <w:rsid w:val="00A7586C"/>
    <w:rsid w:val="00A75921"/>
    <w:rsid w:val="00A75A45"/>
    <w:rsid w:val="00A75A4F"/>
    <w:rsid w:val="00A75C49"/>
    <w:rsid w:val="00A75CAC"/>
    <w:rsid w:val="00A760BC"/>
    <w:rsid w:val="00A761A3"/>
    <w:rsid w:val="00A76257"/>
    <w:rsid w:val="00A76484"/>
    <w:rsid w:val="00A764D0"/>
    <w:rsid w:val="00A76AC5"/>
    <w:rsid w:val="00A76FEC"/>
    <w:rsid w:val="00A772F5"/>
    <w:rsid w:val="00A77374"/>
    <w:rsid w:val="00A7754E"/>
    <w:rsid w:val="00A77807"/>
    <w:rsid w:val="00A778F3"/>
    <w:rsid w:val="00A77B4C"/>
    <w:rsid w:val="00A77B4E"/>
    <w:rsid w:val="00A77DA9"/>
    <w:rsid w:val="00A77E88"/>
    <w:rsid w:val="00A8000B"/>
    <w:rsid w:val="00A8042F"/>
    <w:rsid w:val="00A80447"/>
    <w:rsid w:val="00A8045E"/>
    <w:rsid w:val="00A8097C"/>
    <w:rsid w:val="00A80A1E"/>
    <w:rsid w:val="00A80B9E"/>
    <w:rsid w:val="00A80BC7"/>
    <w:rsid w:val="00A80BC9"/>
    <w:rsid w:val="00A80C68"/>
    <w:rsid w:val="00A80D52"/>
    <w:rsid w:val="00A80D71"/>
    <w:rsid w:val="00A80F36"/>
    <w:rsid w:val="00A80F3D"/>
    <w:rsid w:val="00A81130"/>
    <w:rsid w:val="00A8129C"/>
    <w:rsid w:val="00A813DD"/>
    <w:rsid w:val="00A81525"/>
    <w:rsid w:val="00A81559"/>
    <w:rsid w:val="00A81670"/>
    <w:rsid w:val="00A81995"/>
    <w:rsid w:val="00A819DD"/>
    <w:rsid w:val="00A81BB2"/>
    <w:rsid w:val="00A81C1B"/>
    <w:rsid w:val="00A81C89"/>
    <w:rsid w:val="00A81DD2"/>
    <w:rsid w:val="00A82370"/>
    <w:rsid w:val="00A82685"/>
    <w:rsid w:val="00A8272F"/>
    <w:rsid w:val="00A82F29"/>
    <w:rsid w:val="00A83478"/>
    <w:rsid w:val="00A834FD"/>
    <w:rsid w:val="00A8355C"/>
    <w:rsid w:val="00A836C8"/>
    <w:rsid w:val="00A83738"/>
    <w:rsid w:val="00A83979"/>
    <w:rsid w:val="00A8412C"/>
    <w:rsid w:val="00A84273"/>
    <w:rsid w:val="00A8429A"/>
    <w:rsid w:val="00A843F5"/>
    <w:rsid w:val="00A8462B"/>
    <w:rsid w:val="00A846D5"/>
    <w:rsid w:val="00A8494E"/>
    <w:rsid w:val="00A84A17"/>
    <w:rsid w:val="00A84C88"/>
    <w:rsid w:val="00A84E67"/>
    <w:rsid w:val="00A84FAD"/>
    <w:rsid w:val="00A8504A"/>
    <w:rsid w:val="00A850B7"/>
    <w:rsid w:val="00A85126"/>
    <w:rsid w:val="00A851B1"/>
    <w:rsid w:val="00A851C3"/>
    <w:rsid w:val="00A8529A"/>
    <w:rsid w:val="00A8530D"/>
    <w:rsid w:val="00A854E8"/>
    <w:rsid w:val="00A85500"/>
    <w:rsid w:val="00A856F6"/>
    <w:rsid w:val="00A85FF5"/>
    <w:rsid w:val="00A862D1"/>
    <w:rsid w:val="00A864E6"/>
    <w:rsid w:val="00A8661A"/>
    <w:rsid w:val="00A866A6"/>
    <w:rsid w:val="00A868BC"/>
    <w:rsid w:val="00A86B46"/>
    <w:rsid w:val="00A86C1B"/>
    <w:rsid w:val="00A86D19"/>
    <w:rsid w:val="00A86D37"/>
    <w:rsid w:val="00A86E27"/>
    <w:rsid w:val="00A86FCD"/>
    <w:rsid w:val="00A872DB"/>
    <w:rsid w:val="00A875FE"/>
    <w:rsid w:val="00A8782C"/>
    <w:rsid w:val="00A878EE"/>
    <w:rsid w:val="00A87921"/>
    <w:rsid w:val="00A87971"/>
    <w:rsid w:val="00A879AE"/>
    <w:rsid w:val="00A87E8D"/>
    <w:rsid w:val="00A904FC"/>
    <w:rsid w:val="00A90552"/>
    <w:rsid w:val="00A90BE5"/>
    <w:rsid w:val="00A90FA3"/>
    <w:rsid w:val="00A90FC2"/>
    <w:rsid w:val="00A91003"/>
    <w:rsid w:val="00A9127D"/>
    <w:rsid w:val="00A91313"/>
    <w:rsid w:val="00A91517"/>
    <w:rsid w:val="00A91954"/>
    <w:rsid w:val="00A91D6F"/>
    <w:rsid w:val="00A923AC"/>
    <w:rsid w:val="00A925A5"/>
    <w:rsid w:val="00A92EA7"/>
    <w:rsid w:val="00A92ED9"/>
    <w:rsid w:val="00A9357D"/>
    <w:rsid w:val="00A93858"/>
    <w:rsid w:val="00A93B63"/>
    <w:rsid w:val="00A93ECE"/>
    <w:rsid w:val="00A94329"/>
    <w:rsid w:val="00A944D7"/>
    <w:rsid w:val="00A94505"/>
    <w:rsid w:val="00A94729"/>
    <w:rsid w:val="00A94956"/>
    <w:rsid w:val="00A94B5B"/>
    <w:rsid w:val="00A94E00"/>
    <w:rsid w:val="00A954BA"/>
    <w:rsid w:val="00A956C5"/>
    <w:rsid w:val="00A95D43"/>
    <w:rsid w:val="00A95DE7"/>
    <w:rsid w:val="00A95EA9"/>
    <w:rsid w:val="00A960B4"/>
    <w:rsid w:val="00A96213"/>
    <w:rsid w:val="00A962A0"/>
    <w:rsid w:val="00A96739"/>
    <w:rsid w:val="00A96859"/>
    <w:rsid w:val="00A96A75"/>
    <w:rsid w:val="00A96B79"/>
    <w:rsid w:val="00A96E9E"/>
    <w:rsid w:val="00A97083"/>
    <w:rsid w:val="00A97590"/>
    <w:rsid w:val="00A976E9"/>
    <w:rsid w:val="00A977CB"/>
    <w:rsid w:val="00A97813"/>
    <w:rsid w:val="00A978FF"/>
    <w:rsid w:val="00A979FE"/>
    <w:rsid w:val="00A97CAC"/>
    <w:rsid w:val="00AA0144"/>
    <w:rsid w:val="00AA019F"/>
    <w:rsid w:val="00AA03E0"/>
    <w:rsid w:val="00AA09A2"/>
    <w:rsid w:val="00AA0B32"/>
    <w:rsid w:val="00AA0DF7"/>
    <w:rsid w:val="00AA1881"/>
    <w:rsid w:val="00AA1897"/>
    <w:rsid w:val="00AA1939"/>
    <w:rsid w:val="00AA1A60"/>
    <w:rsid w:val="00AA1C99"/>
    <w:rsid w:val="00AA1D8A"/>
    <w:rsid w:val="00AA200F"/>
    <w:rsid w:val="00AA218A"/>
    <w:rsid w:val="00AA21CD"/>
    <w:rsid w:val="00AA284E"/>
    <w:rsid w:val="00AA2A54"/>
    <w:rsid w:val="00AA2ABA"/>
    <w:rsid w:val="00AA326A"/>
    <w:rsid w:val="00AA3432"/>
    <w:rsid w:val="00AA3487"/>
    <w:rsid w:val="00AA36EF"/>
    <w:rsid w:val="00AA387C"/>
    <w:rsid w:val="00AA3D6C"/>
    <w:rsid w:val="00AA3E6E"/>
    <w:rsid w:val="00AA3F8B"/>
    <w:rsid w:val="00AA4011"/>
    <w:rsid w:val="00AA4199"/>
    <w:rsid w:val="00AA421A"/>
    <w:rsid w:val="00AA43EE"/>
    <w:rsid w:val="00AA47E3"/>
    <w:rsid w:val="00AA4899"/>
    <w:rsid w:val="00AA4AFC"/>
    <w:rsid w:val="00AA4E6C"/>
    <w:rsid w:val="00AA4ECE"/>
    <w:rsid w:val="00AA4FE4"/>
    <w:rsid w:val="00AA507C"/>
    <w:rsid w:val="00AA54FA"/>
    <w:rsid w:val="00AA55C4"/>
    <w:rsid w:val="00AA575D"/>
    <w:rsid w:val="00AA57AC"/>
    <w:rsid w:val="00AA57CB"/>
    <w:rsid w:val="00AA5C29"/>
    <w:rsid w:val="00AA5E1D"/>
    <w:rsid w:val="00AA5E43"/>
    <w:rsid w:val="00AA61C3"/>
    <w:rsid w:val="00AA6287"/>
    <w:rsid w:val="00AA64AF"/>
    <w:rsid w:val="00AA697C"/>
    <w:rsid w:val="00AA6B6C"/>
    <w:rsid w:val="00AA6B76"/>
    <w:rsid w:val="00AA706A"/>
    <w:rsid w:val="00AA7325"/>
    <w:rsid w:val="00AA789F"/>
    <w:rsid w:val="00AB0233"/>
    <w:rsid w:val="00AB02A6"/>
    <w:rsid w:val="00AB0319"/>
    <w:rsid w:val="00AB037F"/>
    <w:rsid w:val="00AB0862"/>
    <w:rsid w:val="00AB08D7"/>
    <w:rsid w:val="00AB0A34"/>
    <w:rsid w:val="00AB0B69"/>
    <w:rsid w:val="00AB0B73"/>
    <w:rsid w:val="00AB0F6C"/>
    <w:rsid w:val="00AB10D9"/>
    <w:rsid w:val="00AB1282"/>
    <w:rsid w:val="00AB144B"/>
    <w:rsid w:val="00AB15CE"/>
    <w:rsid w:val="00AB177E"/>
    <w:rsid w:val="00AB1885"/>
    <w:rsid w:val="00AB1B1D"/>
    <w:rsid w:val="00AB231E"/>
    <w:rsid w:val="00AB244B"/>
    <w:rsid w:val="00AB25ED"/>
    <w:rsid w:val="00AB266B"/>
    <w:rsid w:val="00AB29B0"/>
    <w:rsid w:val="00AB29F5"/>
    <w:rsid w:val="00AB2A6A"/>
    <w:rsid w:val="00AB2CD7"/>
    <w:rsid w:val="00AB2E32"/>
    <w:rsid w:val="00AB2F8A"/>
    <w:rsid w:val="00AB3110"/>
    <w:rsid w:val="00AB336D"/>
    <w:rsid w:val="00AB3708"/>
    <w:rsid w:val="00AB39E4"/>
    <w:rsid w:val="00AB3AA7"/>
    <w:rsid w:val="00AB3C9D"/>
    <w:rsid w:val="00AB3CED"/>
    <w:rsid w:val="00AB3D61"/>
    <w:rsid w:val="00AB3E45"/>
    <w:rsid w:val="00AB3E63"/>
    <w:rsid w:val="00AB3FD1"/>
    <w:rsid w:val="00AB4004"/>
    <w:rsid w:val="00AB4279"/>
    <w:rsid w:val="00AB46FA"/>
    <w:rsid w:val="00AB4BDB"/>
    <w:rsid w:val="00AB4E80"/>
    <w:rsid w:val="00AB510C"/>
    <w:rsid w:val="00AB5233"/>
    <w:rsid w:val="00AB5300"/>
    <w:rsid w:val="00AB543B"/>
    <w:rsid w:val="00AB549B"/>
    <w:rsid w:val="00AB5A85"/>
    <w:rsid w:val="00AB5DDD"/>
    <w:rsid w:val="00AB5EC2"/>
    <w:rsid w:val="00AB62B1"/>
    <w:rsid w:val="00AB6398"/>
    <w:rsid w:val="00AB68E3"/>
    <w:rsid w:val="00AB7077"/>
    <w:rsid w:val="00AB7410"/>
    <w:rsid w:val="00AB75EF"/>
    <w:rsid w:val="00AB77F7"/>
    <w:rsid w:val="00AB79B2"/>
    <w:rsid w:val="00AB7A85"/>
    <w:rsid w:val="00AB7AC3"/>
    <w:rsid w:val="00AB7BE6"/>
    <w:rsid w:val="00AB7C24"/>
    <w:rsid w:val="00AB7F84"/>
    <w:rsid w:val="00AC01B0"/>
    <w:rsid w:val="00AC09E6"/>
    <w:rsid w:val="00AC0ADE"/>
    <w:rsid w:val="00AC0C92"/>
    <w:rsid w:val="00AC1151"/>
    <w:rsid w:val="00AC16D0"/>
    <w:rsid w:val="00AC18E6"/>
    <w:rsid w:val="00AC195A"/>
    <w:rsid w:val="00AC19FA"/>
    <w:rsid w:val="00AC1B19"/>
    <w:rsid w:val="00AC2050"/>
    <w:rsid w:val="00AC223F"/>
    <w:rsid w:val="00AC230E"/>
    <w:rsid w:val="00AC2428"/>
    <w:rsid w:val="00AC260A"/>
    <w:rsid w:val="00AC26A6"/>
    <w:rsid w:val="00AC2760"/>
    <w:rsid w:val="00AC27AF"/>
    <w:rsid w:val="00AC2A3E"/>
    <w:rsid w:val="00AC2CD9"/>
    <w:rsid w:val="00AC2CFA"/>
    <w:rsid w:val="00AC2D91"/>
    <w:rsid w:val="00AC2F09"/>
    <w:rsid w:val="00AC2F84"/>
    <w:rsid w:val="00AC3365"/>
    <w:rsid w:val="00AC375F"/>
    <w:rsid w:val="00AC391A"/>
    <w:rsid w:val="00AC394D"/>
    <w:rsid w:val="00AC3C4A"/>
    <w:rsid w:val="00AC41A3"/>
    <w:rsid w:val="00AC41A5"/>
    <w:rsid w:val="00AC439C"/>
    <w:rsid w:val="00AC4402"/>
    <w:rsid w:val="00AC4482"/>
    <w:rsid w:val="00AC456A"/>
    <w:rsid w:val="00AC4653"/>
    <w:rsid w:val="00AC49E3"/>
    <w:rsid w:val="00AC4C7B"/>
    <w:rsid w:val="00AC4CE9"/>
    <w:rsid w:val="00AC4F3A"/>
    <w:rsid w:val="00AC5038"/>
    <w:rsid w:val="00AC54F3"/>
    <w:rsid w:val="00AC5673"/>
    <w:rsid w:val="00AC5691"/>
    <w:rsid w:val="00AC57F7"/>
    <w:rsid w:val="00AC5AEE"/>
    <w:rsid w:val="00AC5E29"/>
    <w:rsid w:val="00AC5EAF"/>
    <w:rsid w:val="00AC6100"/>
    <w:rsid w:val="00AC6707"/>
    <w:rsid w:val="00AC6867"/>
    <w:rsid w:val="00AC698C"/>
    <w:rsid w:val="00AC6AF3"/>
    <w:rsid w:val="00AC6C3F"/>
    <w:rsid w:val="00AC6D94"/>
    <w:rsid w:val="00AC70FD"/>
    <w:rsid w:val="00AC7210"/>
    <w:rsid w:val="00AC7212"/>
    <w:rsid w:val="00AC742E"/>
    <w:rsid w:val="00AC7698"/>
    <w:rsid w:val="00AC76FF"/>
    <w:rsid w:val="00AC7C84"/>
    <w:rsid w:val="00AC7FF1"/>
    <w:rsid w:val="00AD0700"/>
    <w:rsid w:val="00AD0C61"/>
    <w:rsid w:val="00AD0D34"/>
    <w:rsid w:val="00AD0D93"/>
    <w:rsid w:val="00AD1546"/>
    <w:rsid w:val="00AD18C3"/>
    <w:rsid w:val="00AD1A1A"/>
    <w:rsid w:val="00AD1B19"/>
    <w:rsid w:val="00AD1D39"/>
    <w:rsid w:val="00AD1EA7"/>
    <w:rsid w:val="00AD21E0"/>
    <w:rsid w:val="00AD21E6"/>
    <w:rsid w:val="00AD23C7"/>
    <w:rsid w:val="00AD265A"/>
    <w:rsid w:val="00AD2A42"/>
    <w:rsid w:val="00AD2B10"/>
    <w:rsid w:val="00AD2CF6"/>
    <w:rsid w:val="00AD3001"/>
    <w:rsid w:val="00AD31F9"/>
    <w:rsid w:val="00AD3338"/>
    <w:rsid w:val="00AD340D"/>
    <w:rsid w:val="00AD38CB"/>
    <w:rsid w:val="00AD3924"/>
    <w:rsid w:val="00AD3C25"/>
    <w:rsid w:val="00AD3C52"/>
    <w:rsid w:val="00AD47A7"/>
    <w:rsid w:val="00AD4913"/>
    <w:rsid w:val="00AD4D8E"/>
    <w:rsid w:val="00AD5123"/>
    <w:rsid w:val="00AD53B0"/>
    <w:rsid w:val="00AD573E"/>
    <w:rsid w:val="00AD5972"/>
    <w:rsid w:val="00AD59F9"/>
    <w:rsid w:val="00AD5C01"/>
    <w:rsid w:val="00AD5E2D"/>
    <w:rsid w:val="00AD5F7D"/>
    <w:rsid w:val="00AD6136"/>
    <w:rsid w:val="00AD6797"/>
    <w:rsid w:val="00AD67F2"/>
    <w:rsid w:val="00AD6B35"/>
    <w:rsid w:val="00AD6DFA"/>
    <w:rsid w:val="00AD6F74"/>
    <w:rsid w:val="00AD713D"/>
    <w:rsid w:val="00AD7355"/>
    <w:rsid w:val="00AD7CEA"/>
    <w:rsid w:val="00AE02E2"/>
    <w:rsid w:val="00AE0428"/>
    <w:rsid w:val="00AE047A"/>
    <w:rsid w:val="00AE051E"/>
    <w:rsid w:val="00AE074A"/>
    <w:rsid w:val="00AE079E"/>
    <w:rsid w:val="00AE0866"/>
    <w:rsid w:val="00AE0975"/>
    <w:rsid w:val="00AE0C50"/>
    <w:rsid w:val="00AE0C81"/>
    <w:rsid w:val="00AE12D8"/>
    <w:rsid w:val="00AE12E3"/>
    <w:rsid w:val="00AE1614"/>
    <w:rsid w:val="00AE171B"/>
    <w:rsid w:val="00AE1860"/>
    <w:rsid w:val="00AE187D"/>
    <w:rsid w:val="00AE1B0E"/>
    <w:rsid w:val="00AE2314"/>
    <w:rsid w:val="00AE2B3E"/>
    <w:rsid w:val="00AE2BF9"/>
    <w:rsid w:val="00AE2CD6"/>
    <w:rsid w:val="00AE2DB4"/>
    <w:rsid w:val="00AE2E75"/>
    <w:rsid w:val="00AE2E97"/>
    <w:rsid w:val="00AE32F7"/>
    <w:rsid w:val="00AE34F5"/>
    <w:rsid w:val="00AE35E8"/>
    <w:rsid w:val="00AE385C"/>
    <w:rsid w:val="00AE3962"/>
    <w:rsid w:val="00AE3D2A"/>
    <w:rsid w:val="00AE3FD0"/>
    <w:rsid w:val="00AE4546"/>
    <w:rsid w:val="00AE4658"/>
    <w:rsid w:val="00AE49DE"/>
    <w:rsid w:val="00AE4A08"/>
    <w:rsid w:val="00AE4AC5"/>
    <w:rsid w:val="00AE4AF1"/>
    <w:rsid w:val="00AE4BFC"/>
    <w:rsid w:val="00AE4C9D"/>
    <w:rsid w:val="00AE4F6D"/>
    <w:rsid w:val="00AE4FFB"/>
    <w:rsid w:val="00AE528B"/>
    <w:rsid w:val="00AE54BE"/>
    <w:rsid w:val="00AE588E"/>
    <w:rsid w:val="00AE58AA"/>
    <w:rsid w:val="00AE5C21"/>
    <w:rsid w:val="00AE5D55"/>
    <w:rsid w:val="00AE5F80"/>
    <w:rsid w:val="00AE5F83"/>
    <w:rsid w:val="00AE634E"/>
    <w:rsid w:val="00AE6368"/>
    <w:rsid w:val="00AE64E0"/>
    <w:rsid w:val="00AE66FC"/>
    <w:rsid w:val="00AE672D"/>
    <w:rsid w:val="00AE6D3F"/>
    <w:rsid w:val="00AE6E86"/>
    <w:rsid w:val="00AE6ECD"/>
    <w:rsid w:val="00AE6FF2"/>
    <w:rsid w:val="00AE6FFF"/>
    <w:rsid w:val="00AE701B"/>
    <w:rsid w:val="00AE729F"/>
    <w:rsid w:val="00AE72B6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80B"/>
    <w:rsid w:val="00AF0903"/>
    <w:rsid w:val="00AF0DD5"/>
    <w:rsid w:val="00AF0DE4"/>
    <w:rsid w:val="00AF0F5E"/>
    <w:rsid w:val="00AF0FAA"/>
    <w:rsid w:val="00AF1639"/>
    <w:rsid w:val="00AF1791"/>
    <w:rsid w:val="00AF17F9"/>
    <w:rsid w:val="00AF18FF"/>
    <w:rsid w:val="00AF1D16"/>
    <w:rsid w:val="00AF1F64"/>
    <w:rsid w:val="00AF21F7"/>
    <w:rsid w:val="00AF2313"/>
    <w:rsid w:val="00AF24C6"/>
    <w:rsid w:val="00AF256D"/>
    <w:rsid w:val="00AF2621"/>
    <w:rsid w:val="00AF2A28"/>
    <w:rsid w:val="00AF30D1"/>
    <w:rsid w:val="00AF311E"/>
    <w:rsid w:val="00AF316E"/>
    <w:rsid w:val="00AF3302"/>
    <w:rsid w:val="00AF367B"/>
    <w:rsid w:val="00AF3729"/>
    <w:rsid w:val="00AF3BF7"/>
    <w:rsid w:val="00AF3E65"/>
    <w:rsid w:val="00AF4489"/>
    <w:rsid w:val="00AF4B31"/>
    <w:rsid w:val="00AF4E28"/>
    <w:rsid w:val="00AF505C"/>
    <w:rsid w:val="00AF5270"/>
    <w:rsid w:val="00AF52DB"/>
    <w:rsid w:val="00AF54EB"/>
    <w:rsid w:val="00AF57D1"/>
    <w:rsid w:val="00AF57E6"/>
    <w:rsid w:val="00AF5999"/>
    <w:rsid w:val="00AF59ED"/>
    <w:rsid w:val="00AF5CC0"/>
    <w:rsid w:val="00AF5D6F"/>
    <w:rsid w:val="00AF631F"/>
    <w:rsid w:val="00AF64A1"/>
    <w:rsid w:val="00AF6817"/>
    <w:rsid w:val="00AF682C"/>
    <w:rsid w:val="00AF6BD0"/>
    <w:rsid w:val="00AF6BD9"/>
    <w:rsid w:val="00AF6EF8"/>
    <w:rsid w:val="00AF7056"/>
    <w:rsid w:val="00AF7083"/>
    <w:rsid w:val="00AF72F7"/>
    <w:rsid w:val="00AF766F"/>
    <w:rsid w:val="00AF77A0"/>
    <w:rsid w:val="00AF77C9"/>
    <w:rsid w:val="00AF7853"/>
    <w:rsid w:val="00AF7D14"/>
    <w:rsid w:val="00AF7E13"/>
    <w:rsid w:val="00AF7F9B"/>
    <w:rsid w:val="00B001DF"/>
    <w:rsid w:val="00B001E8"/>
    <w:rsid w:val="00B00667"/>
    <w:rsid w:val="00B007E4"/>
    <w:rsid w:val="00B0099A"/>
    <w:rsid w:val="00B00A3E"/>
    <w:rsid w:val="00B00A75"/>
    <w:rsid w:val="00B00BAF"/>
    <w:rsid w:val="00B00C11"/>
    <w:rsid w:val="00B00C33"/>
    <w:rsid w:val="00B00DC6"/>
    <w:rsid w:val="00B00E8F"/>
    <w:rsid w:val="00B0101B"/>
    <w:rsid w:val="00B01022"/>
    <w:rsid w:val="00B010FC"/>
    <w:rsid w:val="00B01286"/>
    <w:rsid w:val="00B013D2"/>
    <w:rsid w:val="00B013FB"/>
    <w:rsid w:val="00B016FF"/>
    <w:rsid w:val="00B0170A"/>
    <w:rsid w:val="00B01904"/>
    <w:rsid w:val="00B01B41"/>
    <w:rsid w:val="00B01BCC"/>
    <w:rsid w:val="00B01DD0"/>
    <w:rsid w:val="00B01EC0"/>
    <w:rsid w:val="00B022C0"/>
    <w:rsid w:val="00B02385"/>
    <w:rsid w:val="00B02437"/>
    <w:rsid w:val="00B0262E"/>
    <w:rsid w:val="00B02705"/>
    <w:rsid w:val="00B0274C"/>
    <w:rsid w:val="00B02D9A"/>
    <w:rsid w:val="00B03112"/>
    <w:rsid w:val="00B03117"/>
    <w:rsid w:val="00B0312C"/>
    <w:rsid w:val="00B03277"/>
    <w:rsid w:val="00B03A05"/>
    <w:rsid w:val="00B041F9"/>
    <w:rsid w:val="00B048DB"/>
    <w:rsid w:val="00B04DC2"/>
    <w:rsid w:val="00B04F36"/>
    <w:rsid w:val="00B050EB"/>
    <w:rsid w:val="00B0511F"/>
    <w:rsid w:val="00B05208"/>
    <w:rsid w:val="00B05316"/>
    <w:rsid w:val="00B05467"/>
    <w:rsid w:val="00B054B1"/>
    <w:rsid w:val="00B058B7"/>
    <w:rsid w:val="00B059F4"/>
    <w:rsid w:val="00B06219"/>
    <w:rsid w:val="00B06411"/>
    <w:rsid w:val="00B06733"/>
    <w:rsid w:val="00B067CA"/>
    <w:rsid w:val="00B067CF"/>
    <w:rsid w:val="00B06E7D"/>
    <w:rsid w:val="00B072BA"/>
    <w:rsid w:val="00B072D2"/>
    <w:rsid w:val="00B07A27"/>
    <w:rsid w:val="00B07C45"/>
    <w:rsid w:val="00B07D74"/>
    <w:rsid w:val="00B07D9F"/>
    <w:rsid w:val="00B07FCE"/>
    <w:rsid w:val="00B102FA"/>
    <w:rsid w:val="00B105F2"/>
    <w:rsid w:val="00B1071D"/>
    <w:rsid w:val="00B107CC"/>
    <w:rsid w:val="00B10C6C"/>
    <w:rsid w:val="00B10C98"/>
    <w:rsid w:val="00B10F4D"/>
    <w:rsid w:val="00B112AC"/>
    <w:rsid w:val="00B11427"/>
    <w:rsid w:val="00B1168F"/>
    <w:rsid w:val="00B1196F"/>
    <w:rsid w:val="00B1199B"/>
    <w:rsid w:val="00B11AB0"/>
    <w:rsid w:val="00B11AF3"/>
    <w:rsid w:val="00B11DBB"/>
    <w:rsid w:val="00B11E03"/>
    <w:rsid w:val="00B12319"/>
    <w:rsid w:val="00B1235F"/>
    <w:rsid w:val="00B124E3"/>
    <w:rsid w:val="00B12775"/>
    <w:rsid w:val="00B127CE"/>
    <w:rsid w:val="00B128E8"/>
    <w:rsid w:val="00B12A7B"/>
    <w:rsid w:val="00B12C6E"/>
    <w:rsid w:val="00B12CC7"/>
    <w:rsid w:val="00B12FCF"/>
    <w:rsid w:val="00B13B2B"/>
    <w:rsid w:val="00B13BC1"/>
    <w:rsid w:val="00B13C2E"/>
    <w:rsid w:val="00B13C3F"/>
    <w:rsid w:val="00B13CE1"/>
    <w:rsid w:val="00B13D58"/>
    <w:rsid w:val="00B13EE0"/>
    <w:rsid w:val="00B13EF8"/>
    <w:rsid w:val="00B14168"/>
    <w:rsid w:val="00B14416"/>
    <w:rsid w:val="00B144BD"/>
    <w:rsid w:val="00B14717"/>
    <w:rsid w:val="00B14BE8"/>
    <w:rsid w:val="00B14FD9"/>
    <w:rsid w:val="00B152F2"/>
    <w:rsid w:val="00B156B6"/>
    <w:rsid w:val="00B15708"/>
    <w:rsid w:val="00B1576D"/>
    <w:rsid w:val="00B1591A"/>
    <w:rsid w:val="00B159AA"/>
    <w:rsid w:val="00B15B2F"/>
    <w:rsid w:val="00B15DA3"/>
    <w:rsid w:val="00B15DA8"/>
    <w:rsid w:val="00B15E62"/>
    <w:rsid w:val="00B15F66"/>
    <w:rsid w:val="00B162A7"/>
    <w:rsid w:val="00B162E9"/>
    <w:rsid w:val="00B16322"/>
    <w:rsid w:val="00B166E7"/>
    <w:rsid w:val="00B16898"/>
    <w:rsid w:val="00B16927"/>
    <w:rsid w:val="00B169DE"/>
    <w:rsid w:val="00B16B7D"/>
    <w:rsid w:val="00B16D1C"/>
    <w:rsid w:val="00B16D5E"/>
    <w:rsid w:val="00B16E03"/>
    <w:rsid w:val="00B16F61"/>
    <w:rsid w:val="00B1749F"/>
    <w:rsid w:val="00B179F9"/>
    <w:rsid w:val="00B17AE0"/>
    <w:rsid w:val="00B17AE5"/>
    <w:rsid w:val="00B17B6C"/>
    <w:rsid w:val="00B17CD7"/>
    <w:rsid w:val="00B17D53"/>
    <w:rsid w:val="00B17F44"/>
    <w:rsid w:val="00B20257"/>
    <w:rsid w:val="00B20424"/>
    <w:rsid w:val="00B204E6"/>
    <w:rsid w:val="00B20656"/>
    <w:rsid w:val="00B20795"/>
    <w:rsid w:val="00B20927"/>
    <w:rsid w:val="00B2094D"/>
    <w:rsid w:val="00B20CA8"/>
    <w:rsid w:val="00B20CCB"/>
    <w:rsid w:val="00B20D54"/>
    <w:rsid w:val="00B21004"/>
    <w:rsid w:val="00B213E6"/>
    <w:rsid w:val="00B2168B"/>
    <w:rsid w:val="00B21836"/>
    <w:rsid w:val="00B2183D"/>
    <w:rsid w:val="00B21871"/>
    <w:rsid w:val="00B21C72"/>
    <w:rsid w:val="00B21CD3"/>
    <w:rsid w:val="00B21D98"/>
    <w:rsid w:val="00B21F7D"/>
    <w:rsid w:val="00B2205D"/>
    <w:rsid w:val="00B222A9"/>
    <w:rsid w:val="00B22555"/>
    <w:rsid w:val="00B22AFA"/>
    <w:rsid w:val="00B22CAE"/>
    <w:rsid w:val="00B22CFD"/>
    <w:rsid w:val="00B234D1"/>
    <w:rsid w:val="00B234ED"/>
    <w:rsid w:val="00B2377F"/>
    <w:rsid w:val="00B238EF"/>
    <w:rsid w:val="00B23A08"/>
    <w:rsid w:val="00B23C31"/>
    <w:rsid w:val="00B24032"/>
    <w:rsid w:val="00B24054"/>
    <w:rsid w:val="00B2424F"/>
    <w:rsid w:val="00B24255"/>
    <w:rsid w:val="00B2483E"/>
    <w:rsid w:val="00B24D16"/>
    <w:rsid w:val="00B24E50"/>
    <w:rsid w:val="00B24EF6"/>
    <w:rsid w:val="00B25468"/>
    <w:rsid w:val="00B25477"/>
    <w:rsid w:val="00B25794"/>
    <w:rsid w:val="00B259A4"/>
    <w:rsid w:val="00B26901"/>
    <w:rsid w:val="00B26927"/>
    <w:rsid w:val="00B26AA1"/>
    <w:rsid w:val="00B26D36"/>
    <w:rsid w:val="00B27347"/>
    <w:rsid w:val="00B2759B"/>
    <w:rsid w:val="00B27924"/>
    <w:rsid w:val="00B27934"/>
    <w:rsid w:val="00B27A72"/>
    <w:rsid w:val="00B27DB9"/>
    <w:rsid w:val="00B27E18"/>
    <w:rsid w:val="00B27F53"/>
    <w:rsid w:val="00B27FA1"/>
    <w:rsid w:val="00B302A4"/>
    <w:rsid w:val="00B3069E"/>
    <w:rsid w:val="00B30761"/>
    <w:rsid w:val="00B3089B"/>
    <w:rsid w:val="00B30AD5"/>
    <w:rsid w:val="00B30AF8"/>
    <w:rsid w:val="00B30DE6"/>
    <w:rsid w:val="00B31257"/>
    <w:rsid w:val="00B31343"/>
    <w:rsid w:val="00B317D8"/>
    <w:rsid w:val="00B319D3"/>
    <w:rsid w:val="00B32069"/>
    <w:rsid w:val="00B32473"/>
    <w:rsid w:val="00B326DA"/>
    <w:rsid w:val="00B3291F"/>
    <w:rsid w:val="00B32B83"/>
    <w:rsid w:val="00B32C1A"/>
    <w:rsid w:val="00B330B0"/>
    <w:rsid w:val="00B33129"/>
    <w:rsid w:val="00B334BE"/>
    <w:rsid w:val="00B33834"/>
    <w:rsid w:val="00B339C5"/>
    <w:rsid w:val="00B33D34"/>
    <w:rsid w:val="00B33EAD"/>
    <w:rsid w:val="00B3447A"/>
    <w:rsid w:val="00B3462A"/>
    <w:rsid w:val="00B3466E"/>
    <w:rsid w:val="00B34AD5"/>
    <w:rsid w:val="00B34B59"/>
    <w:rsid w:val="00B34BFE"/>
    <w:rsid w:val="00B3503C"/>
    <w:rsid w:val="00B3506D"/>
    <w:rsid w:val="00B351E6"/>
    <w:rsid w:val="00B35353"/>
    <w:rsid w:val="00B35619"/>
    <w:rsid w:val="00B35A2A"/>
    <w:rsid w:val="00B35D7B"/>
    <w:rsid w:val="00B35D93"/>
    <w:rsid w:val="00B36387"/>
    <w:rsid w:val="00B36414"/>
    <w:rsid w:val="00B36903"/>
    <w:rsid w:val="00B36AD2"/>
    <w:rsid w:val="00B36BF8"/>
    <w:rsid w:val="00B36D62"/>
    <w:rsid w:val="00B36F11"/>
    <w:rsid w:val="00B37F77"/>
    <w:rsid w:val="00B40120"/>
    <w:rsid w:val="00B4022C"/>
    <w:rsid w:val="00B40404"/>
    <w:rsid w:val="00B40667"/>
    <w:rsid w:val="00B408A9"/>
    <w:rsid w:val="00B40C22"/>
    <w:rsid w:val="00B40D57"/>
    <w:rsid w:val="00B40F73"/>
    <w:rsid w:val="00B40FB3"/>
    <w:rsid w:val="00B414F2"/>
    <w:rsid w:val="00B41660"/>
    <w:rsid w:val="00B4198C"/>
    <w:rsid w:val="00B41CBD"/>
    <w:rsid w:val="00B42252"/>
    <w:rsid w:val="00B422F9"/>
    <w:rsid w:val="00B422FE"/>
    <w:rsid w:val="00B42481"/>
    <w:rsid w:val="00B42497"/>
    <w:rsid w:val="00B42850"/>
    <w:rsid w:val="00B428C2"/>
    <w:rsid w:val="00B429DF"/>
    <w:rsid w:val="00B42D6C"/>
    <w:rsid w:val="00B431B6"/>
    <w:rsid w:val="00B4399A"/>
    <w:rsid w:val="00B43A71"/>
    <w:rsid w:val="00B43E90"/>
    <w:rsid w:val="00B4421E"/>
    <w:rsid w:val="00B4468C"/>
    <w:rsid w:val="00B44793"/>
    <w:rsid w:val="00B44825"/>
    <w:rsid w:val="00B448B1"/>
    <w:rsid w:val="00B448CC"/>
    <w:rsid w:val="00B448EF"/>
    <w:rsid w:val="00B44A87"/>
    <w:rsid w:val="00B44A8E"/>
    <w:rsid w:val="00B44FBF"/>
    <w:rsid w:val="00B45187"/>
    <w:rsid w:val="00B451A3"/>
    <w:rsid w:val="00B45295"/>
    <w:rsid w:val="00B4532C"/>
    <w:rsid w:val="00B4551E"/>
    <w:rsid w:val="00B45D7B"/>
    <w:rsid w:val="00B45D84"/>
    <w:rsid w:val="00B45EFF"/>
    <w:rsid w:val="00B45F3A"/>
    <w:rsid w:val="00B45F59"/>
    <w:rsid w:val="00B46264"/>
    <w:rsid w:val="00B4633E"/>
    <w:rsid w:val="00B46596"/>
    <w:rsid w:val="00B470F8"/>
    <w:rsid w:val="00B471D7"/>
    <w:rsid w:val="00B47395"/>
    <w:rsid w:val="00B475D8"/>
    <w:rsid w:val="00B478CB"/>
    <w:rsid w:val="00B47C4E"/>
    <w:rsid w:val="00B47F31"/>
    <w:rsid w:val="00B50225"/>
    <w:rsid w:val="00B505C1"/>
    <w:rsid w:val="00B50693"/>
    <w:rsid w:val="00B50718"/>
    <w:rsid w:val="00B50849"/>
    <w:rsid w:val="00B50922"/>
    <w:rsid w:val="00B50A29"/>
    <w:rsid w:val="00B50D2D"/>
    <w:rsid w:val="00B5125C"/>
    <w:rsid w:val="00B515CB"/>
    <w:rsid w:val="00B51EA5"/>
    <w:rsid w:val="00B51F86"/>
    <w:rsid w:val="00B52058"/>
    <w:rsid w:val="00B5223B"/>
    <w:rsid w:val="00B523C8"/>
    <w:rsid w:val="00B5246B"/>
    <w:rsid w:val="00B525C2"/>
    <w:rsid w:val="00B527ED"/>
    <w:rsid w:val="00B528DF"/>
    <w:rsid w:val="00B52C1C"/>
    <w:rsid w:val="00B52E1C"/>
    <w:rsid w:val="00B531DD"/>
    <w:rsid w:val="00B53311"/>
    <w:rsid w:val="00B53425"/>
    <w:rsid w:val="00B5382C"/>
    <w:rsid w:val="00B5383B"/>
    <w:rsid w:val="00B538CC"/>
    <w:rsid w:val="00B53B4D"/>
    <w:rsid w:val="00B53BDF"/>
    <w:rsid w:val="00B53DE5"/>
    <w:rsid w:val="00B54318"/>
    <w:rsid w:val="00B546DC"/>
    <w:rsid w:val="00B5470F"/>
    <w:rsid w:val="00B5492A"/>
    <w:rsid w:val="00B54A53"/>
    <w:rsid w:val="00B54B3C"/>
    <w:rsid w:val="00B54BEE"/>
    <w:rsid w:val="00B54D56"/>
    <w:rsid w:val="00B551D4"/>
    <w:rsid w:val="00B5556B"/>
    <w:rsid w:val="00B55936"/>
    <w:rsid w:val="00B55B6E"/>
    <w:rsid w:val="00B55CA6"/>
    <w:rsid w:val="00B55ED7"/>
    <w:rsid w:val="00B56000"/>
    <w:rsid w:val="00B5603B"/>
    <w:rsid w:val="00B56192"/>
    <w:rsid w:val="00B56B1E"/>
    <w:rsid w:val="00B56CFB"/>
    <w:rsid w:val="00B56D68"/>
    <w:rsid w:val="00B574CE"/>
    <w:rsid w:val="00B576E6"/>
    <w:rsid w:val="00B5770D"/>
    <w:rsid w:val="00B57993"/>
    <w:rsid w:val="00B5799A"/>
    <w:rsid w:val="00B579FC"/>
    <w:rsid w:val="00B57C26"/>
    <w:rsid w:val="00B57D8A"/>
    <w:rsid w:val="00B57FE0"/>
    <w:rsid w:val="00B60573"/>
    <w:rsid w:val="00B60946"/>
    <w:rsid w:val="00B60BF1"/>
    <w:rsid w:val="00B6111D"/>
    <w:rsid w:val="00B6126D"/>
    <w:rsid w:val="00B61406"/>
    <w:rsid w:val="00B614F3"/>
    <w:rsid w:val="00B61641"/>
    <w:rsid w:val="00B617F7"/>
    <w:rsid w:val="00B61941"/>
    <w:rsid w:val="00B62027"/>
    <w:rsid w:val="00B6234C"/>
    <w:rsid w:val="00B62698"/>
    <w:rsid w:val="00B626DE"/>
    <w:rsid w:val="00B6277B"/>
    <w:rsid w:val="00B6306A"/>
    <w:rsid w:val="00B6312C"/>
    <w:rsid w:val="00B634AD"/>
    <w:rsid w:val="00B635D5"/>
    <w:rsid w:val="00B635D9"/>
    <w:rsid w:val="00B6365B"/>
    <w:rsid w:val="00B63674"/>
    <w:rsid w:val="00B6367A"/>
    <w:rsid w:val="00B63CA8"/>
    <w:rsid w:val="00B64956"/>
    <w:rsid w:val="00B64E16"/>
    <w:rsid w:val="00B64E60"/>
    <w:rsid w:val="00B6560C"/>
    <w:rsid w:val="00B65B2E"/>
    <w:rsid w:val="00B662B4"/>
    <w:rsid w:val="00B664CA"/>
    <w:rsid w:val="00B668C3"/>
    <w:rsid w:val="00B668FB"/>
    <w:rsid w:val="00B66C42"/>
    <w:rsid w:val="00B66E10"/>
    <w:rsid w:val="00B6720F"/>
    <w:rsid w:val="00B6724A"/>
    <w:rsid w:val="00B675A5"/>
    <w:rsid w:val="00B675F3"/>
    <w:rsid w:val="00B67BC4"/>
    <w:rsid w:val="00B67D8D"/>
    <w:rsid w:val="00B67DBC"/>
    <w:rsid w:val="00B67E3D"/>
    <w:rsid w:val="00B70262"/>
    <w:rsid w:val="00B70329"/>
    <w:rsid w:val="00B7033E"/>
    <w:rsid w:val="00B70498"/>
    <w:rsid w:val="00B70A08"/>
    <w:rsid w:val="00B70C91"/>
    <w:rsid w:val="00B711C6"/>
    <w:rsid w:val="00B71202"/>
    <w:rsid w:val="00B712D5"/>
    <w:rsid w:val="00B712EB"/>
    <w:rsid w:val="00B7161A"/>
    <w:rsid w:val="00B71E89"/>
    <w:rsid w:val="00B721EC"/>
    <w:rsid w:val="00B72C7C"/>
    <w:rsid w:val="00B72D13"/>
    <w:rsid w:val="00B72DE0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C92"/>
    <w:rsid w:val="00B73F2F"/>
    <w:rsid w:val="00B73FF6"/>
    <w:rsid w:val="00B751D2"/>
    <w:rsid w:val="00B75557"/>
    <w:rsid w:val="00B755B0"/>
    <w:rsid w:val="00B756D0"/>
    <w:rsid w:val="00B759C8"/>
    <w:rsid w:val="00B76430"/>
    <w:rsid w:val="00B767DF"/>
    <w:rsid w:val="00B76C91"/>
    <w:rsid w:val="00B76CD2"/>
    <w:rsid w:val="00B76CD9"/>
    <w:rsid w:val="00B76F84"/>
    <w:rsid w:val="00B770B1"/>
    <w:rsid w:val="00B77279"/>
    <w:rsid w:val="00B77641"/>
    <w:rsid w:val="00B7767A"/>
    <w:rsid w:val="00B777E2"/>
    <w:rsid w:val="00B77800"/>
    <w:rsid w:val="00B77901"/>
    <w:rsid w:val="00B77939"/>
    <w:rsid w:val="00B77A87"/>
    <w:rsid w:val="00B77C55"/>
    <w:rsid w:val="00B77D9B"/>
    <w:rsid w:val="00B77FFD"/>
    <w:rsid w:val="00B803C7"/>
    <w:rsid w:val="00B80454"/>
    <w:rsid w:val="00B8058C"/>
    <w:rsid w:val="00B8071F"/>
    <w:rsid w:val="00B81546"/>
    <w:rsid w:val="00B81565"/>
    <w:rsid w:val="00B81A03"/>
    <w:rsid w:val="00B81A59"/>
    <w:rsid w:val="00B81A8D"/>
    <w:rsid w:val="00B81C39"/>
    <w:rsid w:val="00B81C5A"/>
    <w:rsid w:val="00B81DAA"/>
    <w:rsid w:val="00B8219B"/>
    <w:rsid w:val="00B82206"/>
    <w:rsid w:val="00B8226D"/>
    <w:rsid w:val="00B822AD"/>
    <w:rsid w:val="00B82492"/>
    <w:rsid w:val="00B825E6"/>
    <w:rsid w:val="00B82675"/>
    <w:rsid w:val="00B8274E"/>
    <w:rsid w:val="00B82A2C"/>
    <w:rsid w:val="00B82B28"/>
    <w:rsid w:val="00B82FC3"/>
    <w:rsid w:val="00B8338D"/>
    <w:rsid w:val="00B8359F"/>
    <w:rsid w:val="00B8369D"/>
    <w:rsid w:val="00B83AFD"/>
    <w:rsid w:val="00B83B48"/>
    <w:rsid w:val="00B83DED"/>
    <w:rsid w:val="00B83E28"/>
    <w:rsid w:val="00B83ED1"/>
    <w:rsid w:val="00B83FFC"/>
    <w:rsid w:val="00B840CC"/>
    <w:rsid w:val="00B845E6"/>
    <w:rsid w:val="00B84671"/>
    <w:rsid w:val="00B84898"/>
    <w:rsid w:val="00B84BCC"/>
    <w:rsid w:val="00B84C68"/>
    <w:rsid w:val="00B84E05"/>
    <w:rsid w:val="00B85290"/>
    <w:rsid w:val="00B85792"/>
    <w:rsid w:val="00B85A41"/>
    <w:rsid w:val="00B85E94"/>
    <w:rsid w:val="00B861A7"/>
    <w:rsid w:val="00B86347"/>
    <w:rsid w:val="00B8655C"/>
    <w:rsid w:val="00B866D9"/>
    <w:rsid w:val="00B868C2"/>
    <w:rsid w:val="00B869F1"/>
    <w:rsid w:val="00B87056"/>
    <w:rsid w:val="00B871E0"/>
    <w:rsid w:val="00B872C3"/>
    <w:rsid w:val="00B87313"/>
    <w:rsid w:val="00B874B0"/>
    <w:rsid w:val="00B874E3"/>
    <w:rsid w:val="00B87645"/>
    <w:rsid w:val="00B87E2B"/>
    <w:rsid w:val="00B90092"/>
    <w:rsid w:val="00B90154"/>
    <w:rsid w:val="00B90399"/>
    <w:rsid w:val="00B903CF"/>
    <w:rsid w:val="00B906B7"/>
    <w:rsid w:val="00B90747"/>
    <w:rsid w:val="00B90A80"/>
    <w:rsid w:val="00B90CCC"/>
    <w:rsid w:val="00B90FF5"/>
    <w:rsid w:val="00B9165C"/>
    <w:rsid w:val="00B918FF"/>
    <w:rsid w:val="00B91A7E"/>
    <w:rsid w:val="00B91DA4"/>
    <w:rsid w:val="00B91F37"/>
    <w:rsid w:val="00B923AB"/>
    <w:rsid w:val="00B92AEB"/>
    <w:rsid w:val="00B92B66"/>
    <w:rsid w:val="00B933F6"/>
    <w:rsid w:val="00B939B8"/>
    <w:rsid w:val="00B93B27"/>
    <w:rsid w:val="00B93C19"/>
    <w:rsid w:val="00B93CC0"/>
    <w:rsid w:val="00B94250"/>
    <w:rsid w:val="00B94291"/>
    <w:rsid w:val="00B942F9"/>
    <w:rsid w:val="00B94378"/>
    <w:rsid w:val="00B9481F"/>
    <w:rsid w:val="00B94A63"/>
    <w:rsid w:val="00B94BA0"/>
    <w:rsid w:val="00B94D9C"/>
    <w:rsid w:val="00B95295"/>
    <w:rsid w:val="00B952DD"/>
    <w:rsid w:val="00B952E0"/>
    <w:rsid w:val="00B95737"/>
    <w:rsid w:val="00B958DC"/>
    <w:rsid w:val="00B959C1"/>
    <w:rsid w:val="00B95A25"/>
    <w:rsid w:val="00B95BBF"/>
    <w:rsid w:val="00B95D4B"/>
    <w:rsid w:val="00B95DAA"/>
    <w:rsid w:val="00B95DE2"/>
    <w:rsid w:val="00B96488"/>
    <w:rsid w:val="00B9656D"/>
    <w:rsid w:val="00B96581"/>
    <w:rsid w:val="00B9674A"/>
    <w:rsid w:val="00B9681B"/>
    <w:rsid w:val="00B969DA"/>
    <w:rsid w:val="00B96A3E"/>
    <w:rsid w:val="00B96E6D"/>
    <w:rsid w:val="00B970FF"/>
    <w:rsid w:val="00B97568"/>
    <w:rsid w:val="00B97777"/>
    <w:rsid w:val="00B97BEA"/>
    <w:rsid w:val="00B97C78"/>
    <w:rsid w:val="00B97D59"/>
    <w:rsid w:val="00B97D69"/>
    <w:rsid w:val="00BA00DC"/>
    <w:rsid w:val="00BA0620"/>
    <w:rsid w:val="00BA0758"/>
    <w:rsid w:val="00BA0856"/>
    <w:rsid w:val="00BA0DFB"/>
    <w:rsid w:val="00BA12DC"/>
    <w:rsid w:val="00BA1341"/>
    <w:rsid w:val="00BA134E"/>
    <w:rsid w:val="00BA1929"/>
    <w:rsid w:val="00BA1C46"/>
    <w:rsid w:val="00BA2298"/>
    <w:rsid w:val="00BA26CF"/>
    <w:rsid w:val="00BA2CDA"/>
    <w:rsid w:val="00BA32DB"/>
    <w:rsid w:val="00BA34E5"/>
    <w:rsid w:val="00BA382A"/>
    <w:rsid w:val="00BA397B"/>
    <w:rsid w:val="00BA3A32"/>
    <w:rsid w:val="00BA404C"/>
    <w:rsid w:val="00BA40BD"/>
    <w:rsid w:val="00BA434C"/>
    <w:rsid w:val="00BA4398"/>
    <w:rsid w:val="00BA46B6"/>
    <w:rsid w:val="00BA4803"/>
    <w:rsid w:val="00BA4871"/>
    <w:rsid w:val="00BA48A8"/>
    <w:rsid w:val="00BA4A81"/>
    <w:rsid w:val="00BA4D0D"/>
    <w:rsid w:val="00BA5406"/>
    <w:rsid w:val="00BA54A3"/>
    <w:rsid w:val="00BA55E0"/>
    <w:rsid w:val="00BA567C"/>
    <w:rsid w:val="00BA568F"/>
    <w:rsid w:val="00BA5701"/>
    <w:rsid w:val="00BA57D9"/>
    <w:rsid w:val="00BA588A"/>
    <w:rsid w:val="00BA5BF3"/>
    <w:rsid w:val="00BA5D48"/>
    <w:rsid w:val="00BA5D9A"/>
    <w:rsid w:val="00BA647A"/>
    <w:rsid w:val="00BA647E"/>
    <w:rsid w:val="00BA64BD"/>
    <w:rsid w:val="00BA64F0"/>
    <w:rsid w:val="00BA6505"/>
    <w:rsid w:val="00BA6577"/>
    <w:rsid w:val="00BA699B"/>
    <w:rsid w:val="00BA6B45"/>
    <w:rsid w:val="00BA6C5F"/>
    <w:rsid w:val="00BA6D33"/>
    <w:rsid w:val="00BA7341"/>
    <w:rsid w:val="00BA7663"/>
    <w:rsid w:val="00BA7F10"/>
    <w:rsid w:val="00BB0018"/>
    <w:rsid w:val="00BB0308"/>
    <w:rsid w:val="00BB0420"/>
    <w:rsid w:val="00BB0518"/>
    <w:rsid w:val="00BB09CD"/>
    <w:rsid w:val="00BB0A1B"/>
    <w:rsid w:val="00BB0AEE"/>
    <w:rsid w:val="00BB0B1C"/>
    <w:rsid w:val="00BB0D4B"/>
    <w:rsid w:val="00BB0DBA"/>
    <w:rsid w:val="00BB0E57"/>
    <w:rsid w:val="00BB1469"/>
    <w:rsid w:val="00BB1CCE"/>
    <w:rsid w:val="00BB2124"/>
    <w:rsid w:val="00BB293C"/>
    <w:rsid w:val="00BB2AB6"/>
    <w:rsid w:val="00BB2C15"/>
    <w:rsid w:val="00BB32B8"/>
    <w:rsid w:val="00BB32E1"/>
    <w:rsid w:val="00BB3969"/>
    <w:rsid w:val="00BB3ABE"/>
    <w:rsid w:val="00BB3BF3"/>
    <w:rsid w:val="00BB3CA0"/>
    <w:rsid w:val="00BB3DA5"/>
    <w:rsid w:val="00BB3DAC"/>
    <w:rsid w:val="00BB4024"/>
    <w:rsid w:val="00BB4070"/>
    <w:rsid w:val="00BB4176"/>
    <w:rsid w:val="00BB420D"/>
    <w:rsid w:val="00BB490C"/>
    <w:rsid w:val="00BB4915"/>
    <w:rsid w:val="00BB4996"/>
    <w:rsid w:val="00BB4F34"/>
    <w:rsid w:val="00BB507D"/>
    <w:rsid w:val="00BB5212"/>
    <w:rsid w:val="00BB528E"/>
    <w:rsid w:val="00BB52F2"/>
    <w:rsid w:val="00BB5B1D"/>
    <w:rsid w:val="00BB614D"/>
    <w:rsid w:val="00BB61EB"/>
    <w:rsid w:val="00BB66B1"/>
    <w:rsid w:val="00BB6BB9"/>
    <w:rsid w:val="00BB6D73"/>
    <w:rsid w:val="00BB71FA"/>
    <w:rsid w:val="00BB7303"/>
    <w:rsid w:val="00BB734A"/>
    <w:rsid w:val="00BB7599"/>
    <w:rsid w:val="00BB78ED"/>
    <w:rsid w:val="00BB7B03"/>
    <w:rsid w:val="00BB7BF9"/>
    <w:rsid w:val="00BB7C61"/>
    <w:rsid w:val="00BB7F69"/>
    <w:rsid w:val="00BC00D3"/>
    <w:rsid w:val="00BC0587"/>
    <w:rsid w:val="00BC085F"/>
    <w:rsid w:val="00BC0AD9"/>
    <w:rsid w:val="00BC0F5F"/>
    <w:rsid w:val="00BC127D"/>
    <w:rsid w:val="00BC131F"/>
    <w:rsid w:val="00BC1453"/>
    <w:rsid w:val="00BC15EB"/>
    <w:rsid w:val="00BC1A39"/>
    <w:rsid w:val="00BC1BE5"/>
    <w:rsid w:val="00BC1C19"/>
    <w:rsid w:val="00BC1EA3"/>
    <w:rsid w:val="00BC20A9"/>
    <w:rsid w:val="00BC2147"/>
    <w:rsid w:val="00BC240E"/>
    <w:rsid w:val="00BC2519"/>
    <w:rsid w:val="00BC2665"/>
    <w:rsid w:val="00BC27EB"/>
    <w:rsid w:val="00BC2CA0"/>
    <w:rsid w:val="00BC2DC8"/>
    <w:rsid w:val="00BC2E1F"/>
    <w:rsid w:val="00BC2E37"/>
    <w:rsid w:val="00BC2EE4"/>
    <w:rsid w:val="00BC2FA3"/>
    <w:rsid w:val="00BC3061"/>
    <w:rsid w:val="00BC30EF"/>
    <w:rsid w:val="00BC317D"/>
    <w:rsid w:val="00BC3617"/>
    <w:rsid w:val="00BC3629"/>
    <w:rsid w:val="00BC3ACF"/>
    <w:rsid w:val="00BC3B4B"/>
    <w:rsid w:val="00BC3C51"/>
    <w:rsid w:val="00BC3D41"/>
    <w:rsid w:val="00BC3EA0"/>
    <w:rsid w:val="00BC40E9"/>
    <w:rsid w:val="00BC43EB"/>
    <w:rsid w:val="00BC4457"/>
    <w:rsid w:val="00BC4577"/>
    <w:rsid w:val="00BC46F3"/>
    <w:rsid w:val="00BC49C9"/>
    <w:rsid w:val="00BC4FE3"/>
    <w:rsid w:val="00BC5297"/>
    <w:rsid w:val="00BC551A"/>
    <w:rsid w:val="00BC56F4"/>
    <w:rsid w:val="00BC57CD"/>
    <w:rsid w:val="00BC58F3"/>
    <w:rsid w:val="00BC63F7"/>
    <w:rsid w:val="00BC6781"/>
    <w:rsid w:val="00BC68F8"/>
    <w:rsid w:val="00BC6AD8"/>
    <w:rsid w:val="00BC6B47"/>
    <w:rsid w:val="00BC6E47"/>
    <w:rsid w:val="00BC6E53"/>
    <w:rsid w:val="00BC6F42"/>
    <w:rsid w:val="00BC7089"/>
    <w:rsid w:val="00BC73F5"/>
    <w:rsid w:val="00BC7635"/>
    <w:rsid w:val="00BC77D4"/>
    <w:rsid w:val="00BC7845"/>
    <w:rsid w:val="00BC7A3F"/>
    <w:rsid w:val="00BD02CF"/>
    <w:rsid w:val="00BD0A43"/>
    <w:rsid w:val="00BD0ACA"/>
    <w:rsid w:val="00BD0E24"/>
    <w:rsid w:val="00BD1128"/>
    <w:rsid w:val="00BD148F"/>
    <w:rsid w:val="00BD15E9"/>
    <w:rsid w:val="00BD16C9"/>
    <w:rsid w:val="00BD188A"/>
    <w:rsid w:val="00BD1B2C"/>
    <w:rsid w:val="00BD1B7E"/>
    <w:rsid w:val="00BD1C48"/>
    <w:rsid w:val="00BD207D"/>
    <w:rsid w:val="00BD2234"/>
    <w:rsid w:val="00BD22C4"/>
    <w:rsid w:val="00BD22D7"/>
    <w:rsid w:val="00BD253B"/>
    <w:rsid w:val="00BD264D"/>
    <w:rsid w:val="00BD26A2"/>
    <w:rsid w:val="00BD2A81"/>
    <w:rsid w:val="00BD303E"/>
    <w:rsid w:val="00BD3166"/>
    <w:rsid w:val="00BD3376"/>
    <w:rsid w:val="00BD361B"/>
    <w:rsid w:val="00BD3741"/>
    <w:rsid w:val="00BD3924"/>
    <w:rsid w:val="00BD3C8F"/>
    <w:rsid w:val="00BD3F3D"/>
    <w:rsid w:val="00BD40D2"/>
    <w:rsid w:val="00BD42A1"/>
    <w:rsid w:val="00BD43E0"/>
    <w:rsid w:val="00BD440F"/>
    <w:rsid w:val="00BD442A"/>
    <w:rsid w:val="00BD4920"/>
    <w:rsid w:val="00BD49E5"/>
    <w:rsid w:val="00BD4A82"/>
    <w:rsid w:val="00BD4B0B"/>
    <w:rsid w:val="00BD4FDF"/>
    <w:rsid w:val="00BD5277"/>
    <w:rsid w:val="00BD54E1"/>
    <w:rsid w:val="00BD5B37"/>
    <w:rsid w:val="00BD5B4D"/>
    <w:rsid w:val="00BD5D64"/>
    <w:rsid w:val="00BD5E46"/>
    <w:rsid w:val="00BD6144"/>
    <w:rsid w:val="00BD63A7"/>
    <w:rsid w:val="00BD63B9"/>
    <w:rsid w:val="00BD6AB0"/>
    <w:rsid w:val="00BD6AEC"/>
    <w:rsid w:val="00BD6B70"/>
    <w:rsid w:val="00BD6CCC"/>
    <w:rsid w:val="00BD6D37"/>
    <w:rsid w:val="00BD6DED"/>
    <w:rsid w:val="00BD6ECC"/>
    <w:rsid w:val="00BD6F32"/>
    <w:rsid w:val="00BD6FDE"/>
    <w:rsid w:val="00BD700C"/>
    <w:rsid w:val="00BD70C5"/>
    <w:rsid w:val="00BD7775"/>
    <w:rsid w:val="00BD7B2B"/>
    <w:rsid w:val="00BD7B59"/>
    <w:rsid w:val="00BE00E0"/>
    <w:rsid w:val="00BE052F"/>
    <w:rsid w:val="00BE0761"/>
    <w:rsid w:val="00BE08DD"/>
    <w:rsid w:val="00BE0A31"/>
    <w:rsid w:val="00BE0CF9"/>
    <w:rsid w:val="00BE109F"/>
    <w:rsid w:val="00BE131B"/>
    <w:rsid w:val="00BE15A8"/>
    <w:rsid w:val="00BE1689"/>
    <w:rsid w:val="00BE1F62"/>
    <w:rsid w:val="00BE1FC9"/>
    <w:rsid w:val="00BE2200"/>
    <w:rsid w:val="00BE236B"/>
    <w:rsid w:val="00BE24AA"/>
    <w:rsid w:val="00BE24D6"/>
    <w:rsid w:val="00BE2673"/>
    <w:rsid w:val="00BE2AC1"/>
    <w:rsid w:val="00BE2AF9"/>
    <w:rsid w:val="00BE2B16"/>
    <w:rsid w:val="00BE2C6C"/>
    <w:rsid w:val="00BE31B7"/>
    <w:rsid w:val="00BE340B"/>
    <w:rsid w:val="00BE3451"/>
    <w:rsid w:val="00BE391C"/>
    <w:rsid w:val="00BE3A5D"/>
    <w:rsid w:val="00BE3D37"/>
    <w:rsid w:val="00BE43DC"/>
    <w:rsid w:val="00BE45F5"/>
    <w:rsid w:val="00BE4622"/>
    <w:rsid w:val="00BE48F9"/>
    <w:rsid w:val="00BE4AF3"/>
    <w:rsid w:val="00BE4CAE"/>
    <w:rsid w:val="00BE4F1F"/>
    <w:rsid w:val="00BE508C"/>
    <w:rsid w:val="00BE5160"/>
    <w:rsid w:val="00BE554B"/>
    <w:rsid w:val="00BE564D"/>
    <w:rsid w:val="00BE56A1"/>
    <w:rsid w:val="00BE5C37"/>
    <w:rsid w:val="00BE5E65"/>
    <w:rsid w:val="00BE6044"/>
    <w:rsid w:val="00BE6136"/>
    <w:rsid w:val="00BE619C"/>
    <w:rsid w:val="00BE61F3"/>
    <w:rsid w:val="00BE6328"/>
    <w:rsid w:val="00BE6491"/>
    <w:rsid w:val="00BE6677"/>
    <w:rsid w:val="00BE69E2"/>
    <w:rsid w:val="00BE6B42"/>
    <w:rsid w:val="00BE6E9C"/>
    <w:rsid w:val="00BE76C2"/>
    <w:rsid w:val="00BE7972"/>
    <w:rsid w:val="00BE79E8"/>
    <w:rsid w:val="00BE7AA7"/>
    <w:rsid w:val="00BE7D6D"/>
    <w:rsid w:val="00BF014C"/>
    <w:rsid w:val="00BF074D"/>
    <w:rsid w:val="00BF075C"/>
    <w:rsid w:val="00BF0D1C"/>
    <w:rsid w:val="00BF1205"/>
    <w:rsid w:val="00BF150A"/>
    <w:rsid w:val="00BF15B7"/>
    <w:rsid w:val="00BF1753"/>
    <w:rsid w:val="00BF1B5D"/>
    <w:rsid w:val="00BF2148"/>
    <w:rsid w:val="00BF23EA"/>
    <w:rsid w:val="00BF24B6"/>
    <w:rsid w:val="00BF24FF"/>
    <w:rsid w:val="00BF2517"/>
    <w:rsid w:val="00BF2937"/>
    <w:rsid w:val="00BF294B"/>
    <w:rsid w:val="00BF2BF5"/>
    <w:rsid w:val="00BF2E5D"/>
    <w:rsid w:val="00BF32D4"/>
    <w:rsid w:val="00BF33A3"/>
    <w:rsid w:val="00BF33D0"/>
    <w:rsid w:val="00BF34D6"/>
    <w:rsid w:val="00BF35BC"/>
    <w:rsid w:val="00BF36D7"/>
    <w:rsid w:val="00BF36EC"/>
    <w:rsid w:val="00BF49DC"/>
    <w:rsid w:val="00BF505F"/>
    <w:rsid w:val="00BF510C"/>
    <w:rsid w:val="00BF5111"/>
    <w:rsid w:val="00BF564E"/>
    <w:rsid w:val="00BF58C8"/>
    <w:rsid w:val="00BF5A81"/>
    <w:rsid w:val="00BF5C05"/>
    <w:rsid w:val="00BF5C92"/>
    <w:rsid w:val="00BF5F4A"/>
    <w:rsid w:val="00BF608F"/>
    <w:rsid w:val="00BF6110"/>
    <w:rsid w:val="00BF6342"/>
    <w:rsid w:val="00BF664A"/>
    <w:rsid w:val="00BF6680"/>
    <w:rsid w:val="00BF66CC"/>
    <w:rsid w:val="00BF68B8"/>
    <w:rsid w:val="00BF695F"/>
    <w:rsid w:val="00BF69EF"/>
    <w:rsid w:val="00BF6B9C"/>
    <w:rsid w:val="00BF6CB1"/>
    <w:rsid w:val="00BF6F4B"/>
    <w:rsid w:val="00BF6F92"/>
    <w:rsid w:val="00BF716A"/>
    <w:rsid w:val="00BF73C6"/>
    <w:rsid w:val="00BF745D"/>
    <w:rsid w:val="00BF7801"/>
    <w:rsid w:val="00BF7892"/>
    <w:rsid w:val="00BF79E8"/>
    <w:rsid w:val="00BF7B91"/>
    <w:rsid w:val="00BF7F19"/>
    <w:rsid w:val="00BF7F48"/>
    <w:rsid w:val="00C0007C"/>
    <w:rsid w:val="00C004CE"/>
    <w:rsid w:val="00C0074E"/>
    <w:rsid w:val="00C007BE"/>
    <w:rsid w:val="00C00DE3"/>
    <w:rsid w:val="00C00E92"/>
    <w:rsid w:val="00C01008"/>
    <w:rsid w:val="00C01121"/>
    <w:rsid w:val="00C01286"/>
    <w:rsid w:val="00C0156A"/>
    <w:rsid w:val="00C019DA"/>
    <w:rsid w:val="00C01FF5"/>
    <w:rsid w:val="00C02339"/>
    <w:rsid w:val="00C0242C"/>
    <w:rsid w:val="00C024D4"/>
    <w:rsid w:val="00C02517"/>
    <w:rsid w:val="00C0259A"/>
    <w:rsid w:val="00C027A4"/>
    <w:rsid w:val="00C02881"/>
    <w:rsid w:val="00C02961"/>
    <w:rsid w:val="00C02BA2"/>
    <w:rsid w:val="00C02CA8"/>
    <w:rsid w:val="00C02F73"/>
    <w:rsid w:val="00C02FCC"/>
    <w:rsid w:val="00C031EB"/>
    <w:rsid w:val="00C032D6"/>
    <w:rsid w:val="00C0334B"/>
    <w:rsid w:val="00C03C3E"/>
    <w:rsid w:val="00C04390"/>
    <w:rsid w:val="00C044F9"/>
    <w:rsid w:val="00C04626"/>
    <w:rsid w:val="00C046C6"/>
    <w:rsid w:val="00C04BF5"/>
    <w:rsid w:val="00C04DE0"/>
    <w:rsid w:val="00C04E73"/>
    <w:rsid w:val="00C050D6"/>
    <w:rsid w:val="00C05553"/>
    <w:rsid w:val="00C0555D"/>
    <w:rsid w:val="00C057F1"/>
    <w:rsid w:val="00C05999"/>
    <w:rsid w:val="00C05DAE"/>
    <w:rsid w:val="00C05F91"/>
    <w:rsid w:val="00C06094"/>
    <w:rsid w:val="00C06397"/>
    <w:rsid w:val="00C06454"/>
    <w:rsid w:val="00C0656C"/>
    <w:rsid w:val="00C0671C"/>
    <w:rsid w:val="00C067D0"/>
    <w:rsid w:val="00C06A7A"/>
    <w:rsid w:val="00C06E92"/>
    <w:rsid w:val="00C07225"/>
    <w:rsid w:val="00C07359"/>
    <w:rsid w:val="00C07494"/>
    <w:rsid w:val="00C076C3"/>
    <w:rsid w:val="00C078C9"/>
    <w:rsid w:val="00C07B49"/>
    <w:rsid w:val="00C07E97"/>
    <w:rsid w:val="00C07F3A"/>
    <w:rsid w:val="00C10519"/>
    <w:rsid w:val="00C10889"/>
    <w:rsid w:val="00C1090B"/>
    <w:rsid w:val="00C10B30"/>
    <w:rsid w:val="00C10D2B"/>
    <w:rsid w:val="00C10F25"/>
    <w:rsid w:val="00C10F63"/>
    <w:rsid w:val="00C1111B"/>
    <w:rsid w:val="00C111A9"/>
    <w:rsid w:val="00C11505"/>
    <w:rsid w:val="00C11854"/>
    <w:rsid w:val="00C11933"/>
    <w:rsid w:val="00C11E4A"/>
    <w:rsid w:val="00C11EB9"/>
    <w:rsid w:val="00C120B8"/>
    <w:rsid w:val="00C1219E"/>
    <w:rsid w:val="00C12551"/>
    <w:rsid w:val="00C126F8"/>
    <w:rsid w:val="00C12765"/>
    <w:rsid w:val="00C12810"/>
    <w:rsid w:val="00C128A3"/>
    <w:rsid w:val="00C130F0"/>
    <w:rsid w:val="00C13156"/>
    <w:rsid w:val="00C13595"/>
    <w:rsid w:val="00C137EF"/>
    <w:rsid w:val="00C13EDA"/>
    <w:rsid w:val="00C13FA7"/>
    <w:rsid w:val="00C142AE"/>
    <w:rsid w:val="00C143EF"/>
    <w:rsid w:val="00C1453F"/>
    <w:rsid w:val="00C14884"/>
    <w:rsid w:val="00C14967"/>
    <w:rsid w:val="00C14A3E"/>
    <w:rsid w:val="00C14BA7"/>
    <w:rsid w:val="00C14BD1"/>
    <w:rsid w:val="00C14C1F"/>
    <w:rsid w:val="00C14C2B"/>
    <w:rsid w:val="00C14C2C"/>
    <w:rsid w:val="00C15305"/>
    <w:rsid w:val="00C154D8"/>
    <w:rsid w:val="00C15568"/>
    <w:rsid w:val="00C15A91"/>
    <w:rsid w:val="00C15F18"/>
    <w:rsid w:val="00C16357"/>
    <w:rsid w:val="00C1674D"/>
    <w:rsid w:val="00C16B4D"/>
    <w:rsid w:val="00C16CCA"/>
    <w:rsid w:val="00C170A5"/>
    <w:rsid w:val="00C172F8"/>
    <w:rsid w:val="00C1751B"/>
    <w:rsid w:val="00C1769D"/>
    <w:rsid w:val="00C17872"/>
    <w:rsid w:val="00C17F48"/>
    <w:rsid w:val="00C17FDF"/>
    <w:rsid w:val="00C204F0"/>
    <w:rsid w:val="00C20592"/>
    <w:rsid w:val="00C207F4"/>
    <w:rsid w:val="00C20925"/>
    <w:rsid w:val="00C20AC2"/>
    <w:rsid w:val="00C20B3A"/>
    <w:rsid w:val="00C20B81"/>
    <w:rsid w:val="00C20C5A"/>
    <w:rsid w:val="00C20D58"/>
    <w:rsid w:val="00C20FE9"/>
    <w:rsid w:val="00C21314"/>
    <w:rsid w:val="00C2167F"/>
    <w:rsid w:val="00C21752"/>
    <w:rsid w:val="00C2183E"/>
    <w:rsid w:val="00C219DE"/>
    <w:rsid w:val="00C21B4B"/>
    <w:rsid w:val="00C21B64"/>
    <w:rsid w:val="00C22886"/>
    <w:rsid w:val="00C22F7A"/>
    <w:rsid w:val="00C23145"/>
    <w:rsid w:val="00C233B4"/>
    <w:rsid w:val="00C234A6"/>
    <w:rsid w:val="00C23679"/>
    <w:rsid w:val="00C23705"/>
    <w:rsid w:val="00C23789"/>
    <w:rsid w:val="00C237B9"/>
    <w:rsid w:val="00C2389E"/>
    <w:rsid w:val="00C23998"/>
    <w:rsid w:val="00C23C09"/>
    <w:rsid w:val="00C23C14"/>
    <w:rsid w:val="00C23CAB"/>
    <w:rsid w:val="00C23CB3"/>
    <w:rsid w:val="00C23E44"/>
    <w:rsid w:val="00C23EC5"/>
    <w:rsid w:val="00C241AE"/>
    <w:rsid w:val="00C243D7"/>
    <w:rsid w:val="00C2453A"/>
    <w:rsid w:val="00C24C78"/>
    <w:rsid w:val="00C24ED8"/>
    <w:rsid w:val="00C24FDA"/>
    <w:rsid w:val="00C25343"/>
    <w:rsid w:val="00C253C3"/>
    <w:rsid w:val="00C25595"/>
    <w:rsid w:val="00C256C0"/>
    <w:rsid w:val="00C25AF9"/>
    <w:rsid w:val="00C25ECD"/>
    <w:rsid w:val="00C2622F"/>
    <w:rsid w:val="00C2641B"/>
    <w:rsid w:val="00C264DC"/>
    <w:rsid w:val="00C2679A"/>
    <w:rsid w:val="00C26B6E"/>
    <w:rsid w:val="00C26BC7"/>
    <w:rsid w:val="00C26E1C"/>
    <w:rsid w:val="00C26F6A"/>
    <w:rsid w:val="00C27235"/>
    <w:rsid w:val="00C276C6"/>
    <w:rsid w:val="00C27A52"/>
    <w:rsid w:val="00C27B0D"/>
    <w:rsid w:val="00C27C47"/>
    <w:rsid w:val="00C30016"/>
    <w:rsid w:val="00C302B1"/>
    <w:rsid w:val="00C30652"/>
    <w:rsid w:val="00C307B2"/>
    <w:rsid w:val="00C307F2"/>
    <w:rsid w:val="00C30A25"/>
    <w:rsid w:val="00C30BA5"/>
    <w:rsid w:val="00C30E85"/>
    <w:rsid w:val="00C31241"/>
    <w:rsid w:val="00C31326"/>
    <w:rsid w:val="00C316EB"/>
    <w:rsid w:val="00C319B0"/>
    <w:rsid w:val="00C319BE"/>
    <w:rsid w:val="00C31AB6"/>
    <w:rsid w:val="00C31B3A"/>
    <w:rsid w:val="00C31B51"/>
    <w:rsid w:val="00C31B97"/>
    <w:rsid w:val="00C31BAD"/>
    <w:rsid w:val="00C31C53"/>
    <w:rsid w:val="00C31C7F"/>
    <w:rsid w:val="00C31DB2"/>
    <w:rsid w:val="00C321C5"/>
    <w:rsid w:val="00C32470"/>
    <w:rsid w:val="00C329CF"/>
    <w:rsid w:val="00C332BD"/>
    <w:rsid w:val="00C332C2"/>
    <w:rsid w:val="00C33625"/>
    <w:rsid w:val="00C33799"/>
    <w:rsid w:val="00C338F0"/>
    <w:rsid w:val="00C33BDE"/>
    <w:rsid w:val="00C34024"/>
    <w:rsid w:val="00C3402B"/>
    <w:rsid w:val="00C34159"/>
    <w:rsid w:val="00C34496"/>
    <w:rsid w:val="00C34525"/>
    <w:rsid w:val="00C34844"/>
    <w:rsid w:val="00C348E7"/>
    <w:rsid w:val="00C3515D"/>
    <w:rsid w:val="00C35296"/>
    <w:rsid w:val="00C3545C"/>
    <w:rsid w:val="00C35551"/>
    <w:rsid w:val="00C35688"/>
    <w:rsid w:val="00C3583C"/>
    <w:rsid w:val="00C35A4D"/>
    <w:rsid w:val="00C35F09"/>
    <w:rsid w:val="00C35F2E"/>
    <w:rsid w:val="00C362FD"/>
    <w:rsid w:val="00C3663C"/>
    <w:rsid w:val="00C367D4"/>
    <w:rsid w:val="00C367D8"/>
    <w:rsid w:val="00C372E4"/>
    <w:rsid w:val="00C37BF6"/>
    <w:rsid w:val="00C37C35"/>
    <w:rsid w:val="00C37D60"/>
    <w:rsid w:val="00C37EF3"/>
    <w:rsid w:val="00C37F83"/>
    <w:rsid w:val="00C37F8D"/>
    <w:rsid w:val="00C40165"/>
    <w:rsid w:val="00C401E6"/>
    <w:rsid w:val="00C40512"/>
    <w:rsid w:val="00C40786"/>
    <w:rsid w:val="00C40BD7"/>
    <w:rsid w:val="00C4128C"/>
    <w:rsid w:val="00C41427"/>
    <w:rsid w:val="00C42016"/>
    <w:rsid w:val="00C420D5"/>
    <w:rsid w:val="00C4233A"/>
    <w:rsid w:val="00C4239F"/>
    <w:rsid w:val="00C42815"/>
    <w:rsid w:val="00C42A14"/>
    <w:rsid w:val="00C42B21"/>
    <w:rsid w:val="00C42CEB"/>
    <w:rsid w:val="00C42D45"/>
    <w:rsid w:val="00C432E7"/>
    <w:rsid w:val="00C4357C"/>
    <w:rsid w:val="00C438AC"/>
    <w:rsid w:val="00C4391F"/>
    <w:rsid w:val="00C44140"/>
    <w:rsid w:val="00C44198"/>
    <w:rsid w:val="00C441B9"/>
    <w:rsid w:val="00C4428D"/>
    <w:rsid w:val="00C442CC"/>
    <w:rsid w:val="00C44542"/>
    <w:rsid w:val="00C44622"/>
    <w:rsid w:val="00C44BCB"/>
    <w:rsid w:val="00C44C8B"/>
    <w:rsid w:val="00C44C8E"/>
    <w:rsid w:val="00C44EC5"/>
    <w:rsid w:val="00C4504D"/>
    <w:rsid w:val="00C45A76"/>
    <w:rsid w:val="00C45BB3"/>
    <w:rsid w:val="00C45D3A"/>
    <w:rsid w:val="00C46A0F"/>
    <w:rsid w:val="00C46DCB"/>
    <w:rsid w:val="00C471BF"/>
    <w:rsid w:val="00C47670"/>
    <w:rsid w:val="00C47A31"/>
    <w:rsid w:val="00C47C0F"/>
    <w:rsid w:val="00C47C2F"/>
    <w:rsid w:val="00C47D51"/>
    <w:rsid w:val="00C47D8A"/>
    <w:rsid w:val="00C500D0"/>
    <w:rsid w:val="00C50364"/>
    <w:rsid w:val="00C505FD"/>
    <w:rsid w:val="00C506F1"/>
    <w:rsid w:val="00C50714"/>
    <w:rsid w:val="00C50A37"/>
    <w:rsid w:val="00C50B98"/>
    <w:rsid w:val="00C50E23"/>
    <w:rsid w:val="00C50E74"/>
    <w:rsid w:val="00C50F40"/>
    <w:rsid w:val="00C51285"/>
    <w:rsid w:val="00C51395"/>
    <w:rsid w:val="00C51464"/>
    <w:rsid w:val="00C5173D"/>
    <w:rsid w:val="00C5186A"/>
    <w:rsid w:val="00C518B2"/>
    <w:rsid w:val="00C519F0"/>
    <w:rsid w:val="00C51B2F"/>
    <w:rsid w:val="00C51B5B"/>
    <w:rsid w:val="00C51E09"/>
    <w:rsid w:val="00C51F9F"/>
    <w:rsid w:val="00C520A1"/>
    <w:rsid w:val="00C521FD"/>
    <w:rsid w:val="00C522A4"/>
    <w:rsid w:val="00C52903"/>
    <w:rsid w:val="00C52B8B"/>
    <w:rsid w:val="00C52D2F"/>
    <w:rsid w:val="00C52DD0"/>
    <w:rsid w:val="00C52DF0"/>
    <w:rsid w:val="00C53018"/>
    <w:rsid w:val="00C53091"/>
    <w:rsid w:val="00C53225"/>
    <w:rsid w:val="00C533AC"/>
    <w:rsid w:val="00C533B2"/>
    <w:rsid w:val="00C534D3"/>
    <w:rsid w:val="00C53639"/>
    <w:rsid w:val="00C53664"/>
    <w:rsid w:val="00C53A22"/>
    <w:rsid w:val="00C53C1A"/>
    <w:rsid w:val="00C53EAA"/>
    <w:rsid w:val="00C53F4A"/>
    <w:rsid w:val="00C544F6"/>
    <w:rsid w:val="00C54580"/>
    <w:rsid w:val="00C54591"/>
    <w:rsid w:val="00C54602"/>
    <w:rsid w:val="00C5460C"/>
    <w:rsid w:val="00C5467C"/>
    <w:rsid w:val="00C54946"/>
    <w:rsid w:val="00C549DB"/>
    <w:rsid w:val="00C54C90"/>
    <w:rsid w:val="00C550F5"/>
    <w:rsid w:val="00C551A3"/>
    <w:rsid w:val="00C551C8"/>
    <w:rsid w:val="00C551D8"/>
    <w:rsid w:val="00C5534D"/>
    <w:rsid w:val="00C55375"/>
    <w:rsid w:val="00C554DF"/>
    <w:rsid w:val="00C55677"/>
    <w:rsid w:val="00C5599E"/>
    <w:rsid w:val="00C563F8"/>
    <w:rsid w:val="00C5650A"/>
    <w:rsid w:val="00C565CB"/>
    <w:rsid w:val="00C566E2"/>
    <w:rsid w:val="00C56FB1"/>
    <w:rsid w:val="00C573ED"/>
    <w:rsid w:val="00C575B4"/>
    <w:rsid w:val="00C575B7"/>
    <w:rsid w:val="00C576CF"/>
    <w:rsid w:val="00C6006B"/>
    <w:rsid w:val="00C606D9"/>
    <w:rsid w:val="00C60942"/>
    <w:rsid w:val="00C609B3"/>
    <w:rsid w:val="00C60BBE"/>
    <w:rsid w:val="00C60E6C"/>
    <w:rsid w:val="00C60FA6"/>
    <w:rsid w:val="00C61339"/>
    <w:rsid w:val="00C613B1"/>
    <w:rsid w:val="00C61485"/>
    <w:rsid w:val="00C615A4"/>
    <w:rsid w:val="00C615F7"/>
    <w:rsid w:val="00C61646"/>
    <w:rsid w:val="00C619E2"/>
    <w:rsid w:val="00C61B87"/>
    <w:rsid w:val="00C61BEC"/>
    <w:rsid w:val="00C61C99"/>
    <w:rsid w:val="00C61D1D"/>
    <w:rsid w:val="00C61DFE"/>
    <w:rsid w:val="00C62240"/>
    <w:rsid w:val="00C624FE"/>
    <w:rsid w:val="00C625A4"/>
    <w:rsid w:val="00C634AD"/>
    <w:rsid w:val="00C63574"/>
    <w:rsid w:val="00C635AF"/>
    <w:rsid w:val="00C63778"/>
    <w:rsid w:val="00C63A6D"/>
    <w:rsid w:val="00C63E0F"/>
    <w:rsid w:val="00C63E9C"/>
    <w:rsid w:val="00C64487"/>
    <w:rsid w:val="00C64733"/>
    <w:rsid w:val="00C64C94"/>
    <w:rsid w:val="00C64EEE"/>
    <w:rsid w:val="00C64F45"/>
    <w:rsid w:val="00C653C9"/>
    <w:rsid w:val="00C654C1"/>
    <w:rsid w:val="00C65C75"/>
    <w:rsid w:val="00C65F21"/>
    <w:rsid w:val="00C65FF9"/>
    <w:rsid w:val="00C666A2"/>
    <w:rsid w:val="00C66859"/>
    <w:rsid w:val="00C66922"/>
    <w:rsid w:val="00C66A4C"/>
    <w:rsid w:val="00C66BE1"/>
    <w:rsid w:val="00C66D79"/>
    <w:rsid w:val="00C66E93"/>
    <w:rsid w:val="00C66FFC"/>
    <w:rsid w:val="00C6768B"/>
    <w:rsid w:val="00C67B28"/>
    <w:rsid w:val="00C67D57"/>
    <w:rsid w:val="00C67FE9"/>
    <w:rsid w:val="00C70941"/>
    <w:rsid w:val="00C70DC7"/>
    <w:rsid w:val="00C710A7"/>
    <w:rsid w:val="00C7150F"/>
    <w:rsid w:val="00C716A9"/>
    <w:rsid w:val="00C71A59"/>
    <w:rsid w:val="00C71B42"/>
    <w:rsid w:val="00C71B57"/>
    <w:rsid w:val="00C71D15"/>
    <w:rsid w:val="00C71D20"/>
    <w:rsid w:val="00C71EEF"/>
    <w:rsid w:val="00C72135"/>
    <w:rsid w:val="00C7215C"/>
    <w:rsid w:val="00C72299"/>
    <w:rsid w:val="00C723CE"/>
    <w:rsid w:val="00C72497"/>
    <w:rsid w:val="00C72518"/>
    <w:rsid w:val="00C72545"/>
    <w:rsid w:val="00C7267E"/>
    <w:rsid w:val="00C72F9E"/>
    <w:rsid w:val="00C73393"/>
    <w:rsid w:val="00C73493"/>
    <w:rsid w:val="00C734BD"/>
    <w:rsid w:val="00C734ED"/>
    <w:rsid w:val="00C73E08"/>
    <w:rsid w:val="00C740BD"/>
    <w:rsid w:val="00C7436C"/>
    <w:rsid w:val="00C74387"/>
    <w:rsid w:val="00C74811"/>
    <w:rsid w:val="00C74AB7"/>
    <w:rsid w:val="00C74BE3"/>
    <w:rsid w:val="00C7500A"/>
    <w:rsid w:val="00C7510F"/>
    <w:rsid w:val="00C75780"/>
    <w:rsid w:val="00C757DE"/>
    <w:rsid w:val="00C758E3"/>
    <w:rsid w:val="00C759E8"/>
    <w:rsid w:val="00C75ABD"/>
    <w:rsid w:val="00C75B95"/>
    <w:rsid w:val="00C75D58"/>
    <w:rsid w:val="00C75D7A"/>
    <w:rsid w:val="00C75EDC"/>
    <w:rsid w:val="00C762DF"/>
    <w:rsid w:val="00C762EC"/>
    <w:rsid w:val="00C763ED"/>
    <w:rsid w:val="00C764B1"/>
    <w:rsid w:val="00C7664B"/>
    <w:rsid w:val="00C76BBE"/>
    <w:rsid w:val="00C76D36"/>
    <w:rsid w:val="00C77218"/>
    <w:rsid w:val="00C772E8"/>
    <w:rsid w:val="00C774EB"/>
    <w:rsid w:val="00C77B1D"/>
    <w:rsid w:val="00C77D17"/>
    <w:rsid w:val="00C77D6C"/>
    <w:rsid w:val="00C77F16"/>
    <w:rsid w:val="00C804FA"/>
    <w:rsid w:val="00C80570"/>
    <w:rsid w:val="00C809DA"/>
    <w:rsid w:val="00C80B91"/>
    <w:rsid w:val="00C810E9"/>
    <w:rsid w:val="00C813C3"/>
    <w:rsid w:val="00C8151C"/>
    <w:rsid w:val="00C81533"/>
    <w:rsid w:val="00C81AD7"/>
    <w:rsid w:val="00C81CB3"/>
    <w:rsid w:val="00C81E01"/>
    <w:rsid w:val="00C81E76"/>
    <w:rsid w:val="00C827F6"/>
    <w:rsid w:val="00C83367"/>
    <w:rsid w:val="00C83709"/>
    <w:rsid w:val="00C8387D"/>
    <w:rsid w:val="00C83DD0"/>
    <w:rsid w:val="00C83EF1"/>
    <w:rsid w:val="00C84439"/>
    <w:rsid w:val="00C8498B"/>
    <w:rsid w:val="00C84ABD"/>
    <w:rsid w:val="00C8503A"/>
    <w:rsid w:val="00C8529B"/>
    <w:rsid w:val="00C852A6"/>
    <w:rsid w:val="00C85403"/>
    <w:rsid w:val="00C859C4"/>
    <w:rsid w:val="00C85A09"/>
    <w:rsid w:val="00C85A12"/>
    <w:rsid w:val="00C85C3B"/>
    <w:rsid w:val="00C85CDF"/>
    <w:rsid w:val="00C85DD1"/>
    <w:rsid w:val="00C85ED1"/>
    <w:rsid w:val="00C86386"/>
    <w:rsid w:val="00C864E1"/>
    <w:rsid w:val="00C86579"/>
    <w:rsid w:val="00C86BC2"/>
    <w:rsid w:val="00C8716A"/>
    <w:rsid w:val="00C87498"/>
    <w:rsid w:val="00C87717"/>
    <w:rsid w:val="00C87861"/>
    <w:rsid w:val="00C879AA"/>
    <w:rsid w:val="00C87CCE"/>
    <w:rsid w:val="00C87F86"/>
    <w:rsid w:val="00C87FF0"/>
    <w:rsid w:val="00C901AC"/>
    <w:rsid w:val="00C9042D"/>
    <w:rsid w:val="00C905D6"/>
    <w:rsid w:val="00C90605"/>
    <w:rsid w:val="00C906B9"/>
    <w:rsid w:val="00C909DD"/>
    <w:rsid w:val="00C90AA8"/>
    <w:rsid w:val="00C90D34"/>
    <w:rsid w:val="00C90D36"/>
    <w:rsid w:val="00C910A0"/>
    <w:rsid w:val="00C910C5"/>
    <w:rsid w:val="00C910D2"/>
    <w:rsid w:val="00C91A08"/>
    <w:rsid w:val="00C91A25"/>
    <w:rsid w:val="00C91C1A"/>
    <w:rsid w:val="00C91D85"/>
    <w:rsid w:val="00C91E98"/>
    <w:rsid w:val="00C91F50"/>
    <w:rsid w:val="00C926D6"/>
    <w:rsid w:val="00C92971"/>
    <w:rsid w:val="00C92C5D"/>
    <w:rsid w:val="00C92D8E"/>
    <w:rsid w:val="00C92DDE"/>
    <w:rsid w:val="00C92E97"/>
    <w:rsid w:val="00C931A6"/>
    <w:rsid w:val="00C93203"/>
    <w:rsid w:val="00C932AB"/>
    <w:rsid w:val="00C933A7"/>
    <w:rsid w:val="00C934D5"/>
    <w:rsid w:val="00C937BB"/>
    <w:rsid w:val="00C9387D"/>
    <w:rsid w:val="00C9390B"/>
    <w:rsid w:val="00C93AAC"/>
    <w:rsid w:val="00C93BB1"/>
    <w:rsid w:val="00C93BC7"/>
    <w:rsid w:val="00C9428C"/>
    <w:rsid w:val="00C942A6"/>
    <w:rsid w:val="00C9491D"/>
    <w:rsid w:val="00C949AA"/>
    <w:rsid w:val="00C94E58"/>
    <w:rsid w:val="00C94F03"/>
    <w:rsid w:val="00C94F19"/>
    <w:rsid w:val="00C95058"/>
    <w:rsid w:val="00C95304"/>
    <w:rsid w:val="00C954C7"/>
    <w:rsid w:val="00C956FF"/>
    <w:rsid w:val="00C95D9E"/>
    <w:rsid w:val="00C95ECD"/>
    <w:rsid w:val="00C960C1"/>
    <w:rsid w:val="00C96258"/>
    <w:rsid w:val="00C9625B"/>
    <w:rsid w:val="00C96320"/>
    <w:rsid w:val="00C963BD"/>
    <w:rsid w:val="00C963E3"/>
    <w:rsid w:val="00C9663F"/>
    <w:rsid w:val="00C96E15"/>
    <w:rsid w:val="00C972F4"/>
    <w:rsid w:val="00C978DE"/>
    <w:rsid w:val="00C97918"/>
    <w:rsid w:val="00C97942"/>
    <w:rsid w:val="00C97976"/>
    <w:rsid w:val="00C97A64"/>
    <w:rsid w:val="00C97D53"/>
    <w:rsid w:val="00C97DBB"/>
    <w:rsid w:val="00C97EEE"/>
    <w:rsid w:val="00C97F24"/>
    <w:rsid w:val="00C97F3A"/>
    <w:rsid w:val="00C97F4F"/>
    <w:rsid w:val="00CA0066"/>
    <w:rsid w:val="00CA0198"/>
    <w:rsid w:val="00CA02AB"/>
    <w:rsid w:val="00CA0A18"/>
    <w:rsid w:val="00CA0C52"/>
    <w:rsid w:val="00CA0D15"/>
    <w:rsid w:val="00CA0D47"/>
    <w:rsid w:val="00CA11D5"/>
    <w:rsid w:val="00CA199B"/>
    <w:rsid w:val="00CA19C0"/>
    <w:rsid w:val="00CA1A7A"/>
    <w:rsid w:val="00CA1E5B"/>
    <w:rsid w:val="00CA1E6E"/>
    <w:rsid w:val="00CA20F3"/>
    <w:rsid w:val="00CA21B9"/>
    <w:rsid w:val="00CA227E"/>
    <w:rsid w:val="00CA26FC"/>
    <w:rsid w:val="00CA27D7"/>
    <w:rsid w:val="00CA283E"/>
    <w:rsid w:val="00CA28AB"/>
    <w:rsid w:val="00CA28BF"/>
    <w:rsid w:val="00CA297C"/>
    <w:rsid w:val="00CA2BC9"/>
    <w:rsid w:val="00CA2E17"/>
    <w:rsid w:val="00CA3096"/>
    <w:rsid w:val="00CA31D4"/>
    <w:rsid w:val="00CA32E6"/>
    <w:rsid w:val="00CA34CF"/>
    <w:rsid w:val="00CA35BE"/>
    <w:rsid w:val="00CA3CAC"/>
    <w:rsid w:val="00CA3DDF"/>
    <w:rsid w:val="00CA41E8"/>
    <w:rsid w:val="00CA42BB"/>
    <w:rsid w:val="00CA4653"/>
    <w:rsid w:val="00CA46CA"/>
    <w:rsid w:val="00CA4721"/>
    <w:rsid w:val="00CA476A"/>
    <w:rsid w:val="00CA4974"/>
    <w:rsid w:val="00CA5636"/>
    <w:rsid w:val="00CA57FF"/>
    <w:rsid w:val="00CA5948"/>
    <w:rsid w:val="00CA60A6"/>
    <w:rsid w:val="00CA614A"/>
    <w:rsid w:val="00CA64C0"/>
    <w:rsid w:val="00CA64E9"/>
    <w:rsid w:val="00CA6943"/>
    <w:rsid w:val="00CA6A48"/>
    <w:rsid w:val="00CA6C20"/>
    <w:rsid w:val="00CA6E67"/>
    <w:rsid w:val="00CA6EB5"/>
    <w:rsid w:val="00CA7128"/>
    <w:rsid w:val="00CA7263"/>
    <w:rsid w:val="00CA74CE"/>
    <w:rsid w:val="00CA75E7"/>
    <w:rsid w:val="00CA7720"/>
    <w:rsid w:val="00CA774A"/>
    <w:rsid w:val="00CA7972"/>
    <w:rsid w:val="00CA79BB"/>
    <w:rsid w:val="00CA7C1D"/>
    <w:rsid w:val="00CB006A"/>
    <w:rsid w:val="00CB06A6"/>
    <w:rsid w:val="00CB0E0C"/>
    <w:rsid w:val="00CB0F32"/>
    <w:rsid w:val="00CB0F41"/>
    <w:rsid w:val="00CB135A"/>
    <w:rsid w:val="00CB1381"/>
    <w:rsid w:val="00CB15C7"/>
    <w:rsid w:val="00CB167F"/>
    <w:rsid w:val="00CB17C6"/>
    <w:rsid w:val="00CB18E9"/>
    <w:rsid w:val="00CB2105"/>
    <w:rsid w:val="00CB236E"/>
    <w:rsid w:val="00CB256E"/>
    <w:rsid w:val="00CB270B"/>
    <w:rsid w:val="00CB287F"/>
    <w:rsid w:val="00CB2922"/>
    <w:rsid w:val="00CB2A62"/>
    <w:rsid w:val="00CB2D54"/>
    <w:rsid w:val="00CB30A1"/>
    <w:rsid w:val="00CB320B"/>
    <w:rsid w:val="00CB3422"/>
    <w:rsid w:val="00CB362A"/>
    <w:rsid w:val="00CB373A"/>
    <w:rsid w:val="00CB3761"/>
    <w:rsid w:val="00CB37D6"/>
    <w:rsid w:val="00CB3913"/>
    <w:rsid w:val="00CB400D"/>
    <w:rsid w:val="00CB4164"/>
    <w:rsid w:val="00CB4683"/>
    <w:rsid w:val="00CB46F5"/>
    <w:rsid w:val="00CB4CF1"/>
    <w:rsid w:val="00CB4E3C"/>
    <w:rsid w:val="00CB504E"/>
    <w:rsid w:val="00CB5106"/>
    <w:rsid w:val="00CB52B9"/>
    <w:rsid w:val="00CB55EC"/>
    <w:rsid w:val="00CB572B"/>
    <w:rsid w:val="00CB5A47"/>
    <w:rsid w:val="00CB5BB6"/>
    <w:rsid w:val="00CB5BDA"/>
    <w:rsid w:val="00CB5CDF"/>
    <w:rsid w:val="00CB5D65"/>
    <w:rsid w:val="00CB6185"/>
    <w:rsid w:val="00CB61D9"/>
    <w:rsid w:val="00CB62EF"/>
    <w:rsid w:val="00CB6394"/>
    <w:rsid w:val="00CB6535"/>
    <w:rsid w:val="00CB6541"/>
    <w:rsid w:val="00CB6C9E"/>
    <w:rsid w:val="00CB6CFE"/>
    <w:rsid w:val="00CB6D3D"/>
    <w:rsid w:val="00CB6D4C"/>
    <w:rsid w:val="00CB70CC"/>
    <w:rsid w:val="00CB71C8"/>
    <w:rsid w:val="00CB72BB"/>
    <w:rsid w:val="00CB7485"/>
    <w:rsid w:val="00CB7688"/>
    <w:rsid w:val="00CB7C71"/>
    <w:rsid w:val="00CC0598"/>
    <w:rsid w:val="00CC07B8"/>
    <w:rsid w:val="00CC0892"/>
    <w:rsid w:val="00CC0908"/>
    <w:rsid w:val="00CC0A5B"/>
    <w:rsid w:val="00CC0ADC"/>
    <w:rsid w:val="00CC0ADE"/>
    <w:rsid w:val="00CC0C66"/>
    <w:rsid w:val="00CC0DBF"/>
    <w:rsid w:val="00CC0DD7"/>
    <w:rsid w:val="00CC118C"/>
    <w:rsid w:val="00CC130C"/>
    <w:rsid w:val="00CC1372"/>
    <w:rsid w:val="00CC14B3"/>
    <w:rsid w:val="00CC1585"/>
    <w:rsid w:val="00CC197A"/>
    <w:rsid w:val="00CC19ED"/>
    <w:rsid w:val="00CC1CC1"/>
    <w:rsid w:val="00CC1E88"/>
    <w:rsid w:val="00CC2666"/>
    <w:rsid w:val="00CC26D4"/>
    <w:rsid w:val="00CC277C"/>
    <w:rsid w:val="00CC27D6"/>
    <w:rsid w:val="00CC28BA"/>
    <w:rsid w:val="00CC2A89"/>
    <w:rsid w:val="00CC2AE7"/>
    <w:rsid w:val="00CC2D7B"/>
    <w:rsid w:val="00CC3036"/>
    <w:rsid w:val="00CC374B"/>
    <w:rsid w:val="00CC3784"/>
    <w:rsid w:val="00CC3A94"/>
    <w:rsid w:val="00CC3C20"/>
    <w:rsid w:val="00CC3DEE"/>
    <w:rsid w:val="00CC42B4"/>
    <w:rsid w:val="00CC42F2"/>
    <w:rsid w:val="00CC43BF"/>
    <w:rsid w:val="00CC43DF"/>
    <w:rsid w:val="00CC4AEF"/>
    <w:rsid w:val="00CC521C"/>
    <w:rsid w:val="00CC544E"/>
    <w:rsid w:val="00CC5481"/>
    <w:rsid w:val="00CC5508"/>
    <w:rsid w:val="00CC57C6"/>
    <w:rsid w:val="00CC5921"/>
    <w:rsid w:val="00CC5937"/>
    <w:rsid w:val="00CC5BE2"/>
    <w:rsid w:val="00CC5D98"/>
    <w:rsid w:val="00CC5E8A"/>
    <w:rsid w:val="00CC6007"/>
    <w:rsid w:val="00CC6224"/>
    <w:rsid w:val="00CC6377"/>
    <w:rsid w:val="00CC665B"/>
    <w:rsid w:val="00CC6D0B"/>
    <w:rsid w:val="00CC6DD0"/>
    <w:rsid w:val="00CC6EC8"/>
    <w:rsid w:val="00CC702A"/>
    <w:rsid w:val="00CC72EE"/>
    <w:rsid w:val="00CC76B0"/>
    <w:rsid w:val="00CC77DB"/>
    <w:rsid w:val="00CC7F1E"/>
    <w:rsid w:val="00CC7F92"/>
    <w:rsid w:val="00CC7FDA"/>
    <w:rsid w:val="00CD03BF"/>
    <w:rsid w:val="00CD05E8"/>
    <w:rsid w:val="00CD0602"/>
    <w:rsid w:val="00CD0B49"/>
    <w:rsid w:val="00CD0C9C"/>
    <w:rsid w:val="00CD0D16"/>
    <w:rsid w:val="00CD0EA8"/>
    <w:rsid w:val="00CD129C"/>
    <w:rsid w:val="00CD140A"/>
    <w:rsid w:val="00CD15F5"/>
    <w:rsid w:val="00CD1E43"/>
    <w:rsid w:val="00CD1F5D"/>
    <w:rsid w:val="00CD2552"/>
    <w:rsid w:val="00CD2632"/>
    <w:rsid w:val="00CD2B97"/>
    <w:rsid w:val="00CD2C43"/>
    <w:rsid w:val="00CD2CF6"/>
    <w:rsid w:val="00CD322E"/>
    <w:rsid w:val="00CD3237"/>
    <w:rsid w:val="00CD36F3"/>
    <w:rsid w:val="00CD36FC"/>
    <w:rsid w:val="00CD373C"/>
    <w:rsid w:val="00CD3CEF"/>
    <w:rsid w:val="00CD3F51"/>
    <w:rsid w:val="00CD4243"/>
    <w:rsid w:val="00CD4684"/>
    <w:rsid w:val="00CD4B74"/>
    <w:rsid w:val="00CD4D01"/>
    <w:rsid w:val="00CD4FA3"/>
    <w:rsid w:val="00CD4FFC"/>
    <w:rsid w:val="00CD50B1"/>
    <w:rsid w:val="00CD5209"/>
    <w:rsid w:val="00CD52F3"/>
    <w:rsid w:val="00CD54F6"/>
    <w:rsid w:val="00CD5675"/>
    <w:rsid w:val="00CD5678"/>
    <w:rsid w:val="00CD5A36"/>
    <w:rsid w:val="00CD5AA9"/>
    <w:rsid w:val="00CD5B56"/>
    <w:rsid w:val="00CD5ED8"/>
    <w:rsid w:val="00CD6087"/>
    <w:rsid w:val="00CD62B8"/>
    <w:rsid w:val="00CD6357"/>
    <w:rsid w:val="00CD6577"/>
    <w:rsid w:val="00CD6C44"/>
    <w:rsid w:val="00CD6C61"/>
    <w:rsid w:val="00CD6E4B"/>
    <w:rsid w:val="00CD6F96"/>
    <w:rsid w:val="00CD736E"/>
    <w:rsid w:val="00CD75EE"/>
    <w:rsid w:val="00CD7A70"/>
    <w:rsid w:val="00CD7C35"/>
    <w:rsid w:val="00CD7D52"/>
    <w:rsid w:val="00CE0514"/>
    <w:rsid w:val="00CE0B27"/>
    <w:rsid w:val="00CE118C"/>
    <w:rsid w:val="00CE1345"/>
    <w:rsid w:val="00CE168C"/>
    <w:rsid w:val="00CE16C8"/>
    <w:rsid w:val="00CE1727"/>
    <w:rsid w:val="00CE1899"/>
    <w:rsid w:val="00CE18F8"/>
    <w:rsid w:val="00CE1910"/>
    <w:rsid w:val="00CE1F3D"/>
    <w:rsid w:val="00CE2182"/>
    <w:rsid w:val="00CE23D6"/>
    <w:rsid w:val="00CE2483"/>
    <w:rsid w:val="00CE289E"/>
    <w:rsid w:val="00CE28D3"/>
    <w:rsid w:val="00CE2AE7"/>
    <w:rsid w:val="00CE2C88"/>
    <w:rsid w:val="00CE2DF2"/>
    <w:rsid w:val="00CE2E0B"/>
    <w:rsid w:val="00CE30F3"/>
    <w:rsid w:val="00CE342F"/>
    <w:rsid w:val="00CE36DA"/>
    <w:rsid w:val="00CE36E3"/>
    <w:rsid w:val="00CE36E6"/>
    <w:rsid w:val="00CE4108"/>
    <w:rsid w:val="00CE4223"/>
    <w:rsid w:val="00CE4414"/>
    <w:rsid w:val="00CE4666"/>
    <w:rsid w:val="00CE4AEC"/>
    <w:rsid w:val="00CE4CD3"/>
    <w:rsid w:val="00CE51BC"/>
    <w:rsid w:val="00CE52AF"/>
    <w:rsid w:val="00CE530B"/>
    <w:rsid w:val="00CE5480"/>
    <w:rsid w:val="00CE551F"/>
    <w:rsid w:val="00CE57E8"/>
    <w:rsid w:val="00CE583D"/>
    <w:rsid w:val="00CE5B68"/>
    <w:rsid w:val="00CE5D4E"/>
    <w:rsid w:val="00CE5FE2"/>
    <w:rsid w:val="00CE63B3"/>
    <w:rsid w:val="00CE657B"/>
    <w:rsid w:val="00CE6901"/>
    <w:rsid w:val="00CE69B9"/>
    <w:rsid w:val="00CE6B6C"/>
    <w:rsid w:val="00CE6CE3"/>
    <w:rsid w:val="00CE7002"/>
    <w:rsid w:val="00CE72F1"/>
    <w:rsid w:val="00CE7340"/>
    <w:rsid w:val="00CE7437"/>
    <w:rsid w:val="00CE753A"/>
    <w:rsid w:val="00CE755F"/>
    <w:rsid w:val="00CE7877"/>
    <w:rsid w:val="00CE79B3"/>
    <w:rsid w:val="00CE7A7D"/>
    <w:rsid w:val="00CE7B35"/>
    <w:rsid w:val="00CE7E7D"/>
    <w:rsid w:val="00CE7FDA"/>
    <w:rsid w:val="00CF00B1"/>
    <w:rsid w:val="00CF04AF"/>
    <w:rsid w:val="00CF04F5"/>
    <w:rsid w:val="00CF062F"/>
    <w:rsid w:val="00CF0846"/>
    <w:rsid w:val="00CF0A20"/>
    <w:rsid w:val="00CF0B85"/>
    <w:rsid w:val="00CF0C2F"/>
    <w:rsid w:val="00CF0C65"/>
    <w:rsid w:val="00CF11D0"/>
    <w:rsid w:val="00CF1240"/>
    <w:rsid w:val="00CF1297"/>
    <w:rsid w:val="00CF1494"/>
    <w:rsid w:val="00CF15D4"/>
    <w:rsid w:val="00CF1605"/>
    <w:rsid w:val="00CF16D8"/>
    <w:rsid w:val="00CF17B8"/>
    <w:rsid w:val="00CF17E8"/>
    <w:rsid w:val="00CF1802"/>
    <w:rsid w:val="00CF1A97"/>
    <w:rsid w:val="00CF1AB3"/>
    <w:rsid w:val="00CF1C01"/>
    <w:rsid w:val="00CF1C39"/>
    <w:rsid w:val="00CF1C4C"/>
    <w:rsid w:val="00CF1E84"/>
    <w:rsid w:val="00CF20E8"/>
    <w:rsid w:val="00CF2331"/>
    <w:rsid w:val="00CF2332"/>
    <w:rsid w:val="00CF23F3"/>
    <w:rsid w:val="00CF2584"/>
    <w:rsid w:val="00CF2AE3"/>
    <w:rsid w:val="00CF2DB4"/>
    <w:rsid w:val="00CF2E71"/>
    <w:rsid w:val="00CF2F20"/>
    <w:rsid w:val="00CF2F81"/>
    <w:rsid w:val="00CF34C0"/>
    <w:rsid w:val="00CF3776"/>
    <w:rsid w:val="00CF37E0"/>
    <w:rsid w:val="00CF3866"/>
    <w:rsid w:val="00CF399F"/>
    <w:rsid w:val="00CF3F67"/>
    <w:rsid w:val="00CF3F9C"/>
    <w:rsid w:val="00CF4244"/>
    <w:rsid w:val="00CF451F"/>
    <w:rsid w:val="00CF4702"/>
    <w:rsid w:val="00CF4857"/>
    <w:rsid w:val="00CF4DBD"/>
    <w:rsid w:val="00CF4DE1"/>
    <w:rsid w:val="00CF4E05"/>
    <w:rsid w:val="00CF5191"/>
    <w:rsid w:val="00CF5514"/>
    <w:rsid w:val="00CF55A1"/>
    <w:rsid w:val="00CF58D8"/>
    <w:rsid w:val="00CF59D2"/>
    <w:rsid w:val="00CF5A3E"/>
    <w:rsid w:val="00CF5DF7"/>
    <w:rsid w:val="00CF5EC6"/>
    <w:rsid w:val="00CF5F7B"/>
    <w:rsid w:val="00CF6019"/>
    <w:rsid w:val="00CF6370"/>
    <w:rsid w:val="00CF6A53"/>
    <w:rsid w:val="00CF6FF7"/>
    <w:rsid w:val="00CF738B"/>
    <w:rsid w:val="00CF73D0"/>
    <w:rsid w:val="00CF751A"/>
    <w:rsid w:val="00CF766E"/>
    <w:rsid w:val="00CF7700"/>
    <w:rsid w:val="00CF77EC"/>
    <w:rsid w:val="00CF7A38"/>
    <w:rsid w:val="00CF7AAE"/>
    <w:rsid w:val="00CF7CE8"/>
    <w:rsid w:val="00CF7EF0"/>
    <w:rsid w:val="00D00034"/>
    <w:rsid w:val="00D001CF"/>
    <w:rsid w:val="00D00310"/>
    <w:rsid w:val="00D0069D"/>
    <w:rsid w:val="00D0080E"/>
    <w:rsid w:val="00D009E6"/>
    <w:rsid w:val="00D00A59"/>
    <w:rsid w:val="00D00B0B"/>
    <w:rsid w:val="00D00BFF"/>
    <w:rsid w:val="00D01018"/>
    <w:rsid w:val="00D01042"/>
    <w:rsid w:val="00D0113B"/>
    <w:rsid w:val="00D01312"/>
    <w:rsid w:val="00D01367"/>
    <w:rsid w:val="00D014CB"/>
    <w:rsid w:val="00D01665"/>
    <w:rsid w:val="00D01E1F"/>
    <w:rsid w:val="00D01FF4"/>
    <w:rsid w:val="00D022A3"/>
    <w:rsid w:val="00D023CD"/>
    <w:rsid w:val="00D02442"/>
    <w:rsid w:val="00D0246B"/>
    <w:rsid w:val="00D026E6"/>
    <w:rsid w:val="00D02C05"/>
    <w:rsid w:val="00D02FD4"/>
    <w:rsid w:val="00D02FDB"/>
    <w:rsid w:val="00D03126"/>
    <w:rsid w:val="00D0315E"/>
    <w:rsid w:val="00D0378A"/>
    <w:rsid w:val="00D03861"/>
    <w:rsid w:val="00D0397F"/>
    <w:rsid w:val="00D03BF1"/>
    <w:rsid w:val="00D03DE9"/>
    <w:rsid w:val="00D03E2C"/>
    <w:rsid w:val="00D03E8C"/>
    <w:rsid w:val="00D03F8A"/>
    <w:rsid w:val="00D0406D"/>
    <w:rsid w:val="00D0425E"/>
    <w:rsid w:val="00D0428C"/>
    <w:rsid w:val="00D0438F"/>
    <w:rsid w:val="00D043DD"/>
    <w:rsid w:val="00D04464"/>
    <w:rsid w:val="00D044D1"/>
    <w:rsid w:val="00D0480C"/>
    <w:rsid w:val="00D04890"/>
    <w:rsid w:val="00D04AFB"/>
    <w:rsid w:val="00D04B11"/>
    <w:rsid w:val="00D04C6B"/>
    <w:rsid w:val="00D04D9D"/>
    <w:rsid w:val="00D04F83"/>
    <w:rsid w:val="00D04FE1"/>
    <w:rsid w:val="00D05081"/>
    <w:rsid w:val="00D05163"/>
    <w:rsid w:val="00D0518D"/>
    <w:rsid w:val="00D052FF"/>
    <w:rsid w:val="00D05486"/>
    <w:rsid w:val="00D054B0"/>
    <w:rsid w:val="00D05561"/>
    <w:rsid w:val="00D05576"/>
    <w:rsid w:val="00D056C7"/>
    <w:rsid w:val="00D058C0"/>
    <w:rsid w:val="00D05953"/>
    <w:rsid w:val="00D059EC"/>
    <w:rsid w:val="00D05A7B"/>
    <w:rsid w:val="00D05F03"/>
    <w:rsid w:val="00D062A0"/>
    <w:rsid w:val="00D062F6"/>
    <w:rsid w:val="00D06984"/>
    <w:rsid w:val="00D06AF5"/>
    <w:rsid w:val="00D0771F"/>
    <w:rsid w:val="00D0795E"/>
    <w:rsid w:val="00D07C2D"/>
    <w:rsid w:val="00D07D5D"/>
    <w:rsid w:val="00D07E34"/>
    <w:rsid w:val="00D07F85"/>
    <w:rsid w:val="00D10176"/>
    <w:rsid w:val="00D10296"/>
    <w:rsid w:val="00D10387"/>
    <w:rsid w:val="00D10438"/>
    <w:rsid w:val="00D104D0"/>
    <w:rsid w:val="00D108FB"/>
    <w:rsid w:val="00D10BFF"/>
    <w:rsid w:val="00D10CFF"/>
    <w:rsid w:val="00D1114C"/>
    <w:rsid w:val="00D11161"/>
    <w:rsid w:val="00D112E0"/>
    <w:rsid w:val="00D11329"/>
    <w:rsid w:val="00D11816"/>
    <w:rsid w:val="00D11972"/>
    <w:rsid w:val="00D11A32"/>
    <w:rsid w:val="00D11B84"/>
    <w:rsid w:val="00D12372"/>
    <w:rsid w:val="00D123FC"/>
    <w:rsid w:val="00D12409"/>
    <w:rsid w:val="00D127F4"/>
    <w:rsid w:val="00D12CE9"/>
    <w:rsid w:val="00D130D2"/>
    <w:rsid w:val="00D132DA"/>
    <w:rsid w:val="00D13593"/>
    <w:rsid w:val="00D135FA"/>
    <w:rsid w:val="00D13698"/>
    <w:rsid w:val="00D136E9"/>
    <w:rsid w:val="00D1399F"/>
    <w:rsid w:val="00D139B1"/>
    <w:rsid w:val="00D13AAE"/>
    <w:rsid w:val="00D13C2D"/>
    <w:rsid w:val="00D13D29"/>
    <w:rsid w:val="00D13EA0"/>
    <w:rsid w:val="00D1400F"/>
    <w:rsid w:val="00D14250"/>
    <w:rsid w:val="00D142BE"/>
    <w:rsid w:val="00D143FD"/>
    <w:rsid w:val="00D147B5"/>
    <w:rsid w:val="00D14B37"/>
    <w:rsid w:val="00D14BBC"/>
    <w:rsid w:val="00D14CED"/>
    <w:rsid w:val="00D14E0C"/>
    <w:rsid w:val="00D152AD"/>
    <w:rsid w:val="00D152F2"/>
    <w:rsid w:val="00D1532A"/>
    <w:rsid w:val="00D15A7B"/>
    <w:rsid w:val="00D15BA8"/>
    <w:rsid w:val="00D15D70"/>
    <w:rsid w:val="00D164EE"/>
    <w:rsid w:val="00D165C6"/>
    <w:rsid w:val="00D16654"/>
    <w:rsid w:val="00D1670D"/>
    <w:rsid w:val="00D167B8"/>
    <w:rsid w:val="00D16A86"/>
    <w:rsid w:val="00D16ADA"/>
    <w:rsid w:val="00D16AE8"/>
    <w:rsid w:val="00D172E9"/>
    <w:rsid w:val="00D17348"/>
    <w:rsid w:val="00D177C5"/>
    <w:rsid w:val="00D177D9"/>
    <w:rsid w:val="00D1788F"/>
    <w:rsid w:val="00D17B56"/>
    <w:rsid w:val="00D17D1A"/>
    <w:rsid w:val="00D17D93"/>
    <w:rsid w:val="00D2000B"/>
    <w:rsid w:val="00D20078"/>
    <w:rsid w:val="00D20185"/>
    <w:rsid w:val="00D203BD"/>
    <w:rsid w:val="00D206F1"/>
    <w:rsid w:val="00D20827"/>
    <w:rsid w:val="00D20891"/>
    <w:rsid w:val="00D20C61"/>
    <w:rsid w:val="00D20D13"/>
    <w:rsid w:val="00D20D54"/>
    <w:rsid w:val="00D20ECA"/>
    <w:rsid w:val="00D20EE7"/>
    <w:rsid w:val="00D20F9C"/>
    <w:rsid w:val="00D211BF"/>
    <w:rsid w:val="00D212B2"/>
    <w:rsid w:val="00D2141C"/>
    <w:rsid w:val="00D215AC"/>
    <w:rsid w:val="00D218A4"/>
    <w:rsid w:val="00D218C1"/>
    <w:rsid w:val="00D219DD"/>
    <w:rsid w:val="00D21AEB"/>
    <w:rsid w:val="00D21AFE"/>
    <w:rsid w:val="00D21C0A"/>
    <w:rsid w:val="00D22556"/>
    <w:rsid w:val="00D227A4"/>
    <w:rsid w:val="00D22A79"/>
    <w:rsid w:val="00D22B77"/>
    <w:rsid w:val="00D2308F"/>
    <w:rsid w:val="00D2310C"/>
    <w:rsid w:val="00D232C7"/>
    <w:rsid w:val="00D23318"/>
    <w:rsid w:val="00D2346E"/>
    <w:rsid w:val="00D2363F"/>
    <w:rsid w:val="00D239E0"/>
    <w:rsid w:val="00D23B61"/>
    <w:rsid w:val="00D23E67"/>
    <w:rsid w:val="00D23E70"/>
    <w:rsid w:val="00D23FF6"/>
    <w:rsid w:val="00D24170"/>
    <w:rsid w:val="00D24270"/>
    <w:rsid w:val="00D2454A"/>
    <w:rsid w:val="00D245F3"/>
    <w:rsid w:val="00D25150"/>
    <w:rsid w:val="00D25193"/>
    <w:rsid w:val="00D2522B"/>
    <w:rsid w:val="00D254E9"/>
    <w:rsid w:val="00D25518"/>
    <w:rsid w:val="00D25572"/>
    <w:rsid w:val="00D256B2"/>
    <w:rsid w:val="00D25C70"/>
    <w:rsid w:val="00D25DE3"/>
    <w:rsid w:val="00D25EA1"/>
    <w:rsid w:val="00D2621E"/>
    <w:rsid w:val="00D262A5"/>
    <w:rsid w:val="00D2648C"/>
    <w:rsid w:val="00D26494"/>
    <w:rsid w:val="00D26A86"/>
    <w:rsid w:val="00D26B78"/>
    <w:rsid w:val="00D26D5C"/>
    <w:rsid w:val="00D26D8C"/>
    <w:rsid w:val="00D26E77"/>
    <w:rsid w:val="00D27009"/>
    <w:rsid w:val="00D271EF"/>
    <w:rsid w:val="00D2722D"/>
    <w:rsid w:val="00D272E6"/>
    <w:rsid w:val="00D275A4"/>
    <w:rsid w:val="00D276C4"/>
    <w:rsid w:val="00D27752"/>
    <w:rsid w:val="00D27799"/>
    <w:rsid w:val="00D2797E"/>
    <w:rsid w:val="00D27AED"/>
    <w:rsid w:val="00D27D6A"/>
    <w:rsid w:val="00D27FB0"/>
    <w:rsid w:val="00D30050"/>
    <w:rsid w:val="00D3028A"/>
    <w:rsid w:val="00D3053D"/>
    <w:rsid w:val="00D306AC"/>
    <w:rsid w:val="00D30C5C"/>
    <w:rsid w:val="00D30EFF"/>
    <w:rsid w:val="00D30F3D"/>
    <w:rsid w:val="00D31286"/>
    <w:rsid w:val="00D31334"/>
    <w:rsid w:val="00D31457"/>
    <w:rsid w:val="00D3152C"/>
    <w:rsid w:val="00D31877"/>
    <w:rsid w:val="00D319EC"/>
    <w:rsid w:val="00D31C9C"/>
    <w:rsid w:val="00D31DE4"/>
    <w:rsid w:val="00D31F00"/>
    <w:rsid w:val="00D320B0"/>
    <w:rsid w:val="00D320E3"/>
    <w:rsid w:val="00D323C3"/>
    <w:rsid w:val="00D32798"/>
    <w:rsid w:val="00D329A6"/>
    <w:rsid w:val="00D32AC2"/>
    <w:rsid w:val="00D32B7C"/>
    <w:rsid w:val="00D33068"/>
    <w:rsid w:val="00D331CA"/>
    <w:rsid w:val="00D33632"/>
    <w:rsid w:val="00D33670"/>
    <w:rsid w:val="00D33741"/>
    <w:rsid w:val="00D33E5F"/>
    <w:rsid w:val="00D33FC3"/>
    <w:rsid w:val="00D34245"/>
    <w:rsid w:val="00D3430B"/>
    <w:rsid w:val="00D343E3"/>
    <w:rsid w:val="00D34449"/>
    <w:rsid w:val="00D3456C"/>
    <w:rsid w:val="00D345D8"/>
    <w:rsid w:val="00D345F7"/>
    <w:rsid w:val="00D346EF"/>
    <w:rsid w:val="00D34734"/>
    <w:rsid w:val="00D349B3"/>
    <w:rsid w:val="00D34B3E"/>
    <w:rsid w:val="00D34DB3"/>
    <w:rsid w:val="00D34EF7"/>
    <w:rsid w:val="00D35000"/>
    <w:rsid w:val="00D363D4"/>
    <w:rsid w:val="00D3674F"/>
    <w:rsid w:val="00D367EF"/>
    <w:rsid w:val="00D36ADE"/>
    <w:rsid w:val="00D36BE2"/>
    <w:rsid w:val="00D36DF6"/>
    <w:rsid w:val="00D37032"/>
    <w:rsid w:val="00D37160"/>
    <w:rsid w:val="00D371E6"/>
    <w:rsid w:val="00D379A0"/>
    <w:rsid w:val="00D40381"/>
    <w:rsid w:val="00D410FC"/>
    <w:rsid w:val="00D41B50"/>
    <w:rsid w:val="00D41E75"/>
    <w:rsid w:val="00D42506"/>
    <w:rsid w:val="00D42764"/>
    <w:rsid w:val="00D42A4E"/>
    <w:rsid w:val="00D42C39"/>
    <w:rsid w:val="00D42C46"/>
    <w:rsid w:val="00D42D3D"/>
    <w:rsid w:val="00D43179"/>
    <w:rsid w:val="00D4318E"/>
    <w:rsid w:val="00D4323C"/>
    <w:rsid w:val="00D4338C"/>
    <w:rsid w:val="00D4362E"/>
    <w:rsid w:val="00D43654"/>
    <w:rsid w:val="00D4386A"/>
    <w:rsid w:val="00D4394A"/>
    <w:rsid w:val="00D43995"/>
    <w:rsid w:val="00D43A2E"/>
    <w:rsid w:val="00D43CDF"/>
    <w:rsid w:val="00D43EDC"/>
    <w:rsid w:val="00D4435B"/>
    <w:rsid w:val="00D445A4"/>
    <w:rsid w:val="00D446F7"/>
    <w:rsid w:val="00D447D4"/>
    <w:rsid w:val="00D448B3"/>
    <w:rsid w:val="00D4490E"/>
    <w:rsid w:val="00D45577"/>
    <w:rsid w:val="00D4558A"/>
    <w:rsid w:val="00D455EC"/>
    <w:rsid w:val="00D45A4B"/>
    <w:rsid w:val="00D45B20"/>
    <w:rsid w:val="00D45C47"/>
    <w:rsid w:val="00D45FA8"/>
    <w:rsid w:val="00D461FE"/>
    <w:rsid w:val="00D46367"/>
    <w:rsid w:val="00D464B9"/>
    <w:rsid w:val="00D468B4"/>
    <w:rsid w:val="00D468DB"/>
    <w:rsid w:val="00D4699A"/>
    <w:rsid w:val="00D46C92"/>
    <w:rsid w:val="00D46D71"/>
    <w:rsid w:val="00D4724E"/>
    <w:rsid w:val="00D47270"/>
    <w:rsid w:val="00D4727D"/>
    <w:rsid w:val="00D4779B"/>
    <w:rsid w:val="00D477D5"/>
    <w:rsid w:val="00D47BED"/>
    <w:rsid w:val="00D47CE1"/>
    <w:rsid w:val="00D50093"/>
    <w:rsid w:val="00D508C2"/>
    <w:rsid w:val="00D50C86"/>
    <w:rsid w:val="00D50CAE"/>
    <w:rsid w:val="00D50F3F"/>
    <w:rsid w:val="00D51036"/>
    <w:rsid w:val="00D511EA"/>
    <w:rsid w:val="00D51252"/>
    <w:rsid w:val="00D5150C"/>
    <w:rsid w:val="00D515A9"/>
    <w:rsid w:val="00D5166D"/>
    <w:rsid w:val="00D5172F"/>
    <w:rsid w:val="00D517B9"/>
    <w:rsid w:val="00D51840"/>
    <w:rsid w:val="00D519C2"/>
    <w:rsid w:val="00D51E4F"/>
    <w:rsid w:val="00D51FFA"/>
    <w:rsid w:val="00D520EE"/>
    <w:rsid w:val="00D52395"/>
    <w:rsid w:val="00D524A2"/>
    <w:rsid w:val="00D527AD"/>
    <w:rsid w:val="00D52B87"/>
    <w:rsid w:val="00D52E91"/>
    <w:rsid w:val="00D5322D"/>
    <w:rsid w:val="00D53235"/>
    <w:rsid w:val="00D532DA"/>
    <w:rsid w:val="00D538ED"/>
    <w:rsid w:val="00D53943"/>
    <w:rsid w:val="00D53E09"/>
    <w:rsid w:val="00D53FD0"/>
    <w:rsid w:val="00D54006"/>
    <w:rsid w:val="00D541FB"/>
    <w:rsid w:val="00D542B6"/>
    <w:rsid w:val="00D5445E"/>
    <w:rsid w:val="00D54759"/>
    <w:rsid w:val="00D548AF"/>
    <w:rsid w:val="00D54938"/>
    <w:rsid w:val="00D54B18"/>
    <w:rsid w:val="00D54C63"/>
    <w:rsid w:val="00D54CB6"/>
    <w:rsid w:val="00D54F5F"/>
    <w:rsid w:val="00D55115"/>
    <w:rsid w:val="00D552ED"/>
    <w:rsid w:val="00D554E8"/>
    <w:rsid w:val="00D55910"/>
    <w:rsid w:val="00D55915"/>
    <w:rsid w:val="00D55ACA"/>
    <w:rsid w:val="00D55BE3"/>
    <w:rsid w:val="00D55C9A"/>
    <w:rsid w:val="00D5638C"/>
    <w:rsid w:val="00D5644F"/>
    <w:rsid w:val="00D564CA"/>
    <w:rsid w:val="00D56C30"/>
    <w:rsid w:val="00D56DE4"/>
    <w:rsid w:val="00D57129"/>
    <w:rsid w:val="00D5727C"/>
    <w:rsid w:val="00D5732A"/>
    <w:rsid w:val="00D57338"/>
    <w:rsid w:val="00D57838"/>
    <w:rsid w:val="00D57915"/>
    <w:rsid w:val="00D57B8D"/>
    <w:rsid w:val="00D57D4E"/>
    <w:rsid w:val="00D57DAE"/>
    <w:rsid w:val="00D6005C"/>
    <w:rsid w:val="00D60153"/>
    <w:rsid w:val="00D603DD"/>
    <w:rsid w:val="00D604D3"/>
    <w:rsid w:val="00D604EB"/>
    <w:rsid w:val="00D60E96"/>
    <w:rsid w:val="00D60FFB"/>
    <w:rsid w:val="00D61728"/>
    <w:rsid w:val="00D61972"/>
    <w:rsid w:val="00D619C5"/>
    <w:rsid w:val="00D61ADF"/>
    <w:rsid w:val="00D61C09"/>
    <w:rsid w:val="00D62357"/>
    <w:rsid w:val="00D62427"/>
    <w:rsid w:val="00D62A92"/>
    <w:rsid w:val="00D62C53"/>
    <w:rsid w:val="00D63524"/>
    <w:rsid w:val="00D638C3"/>
    <w:rsid w:val="00D63A0E"/>
    <w:rsid w:val="00D63A62"/>
    <w:rsid w:val="00D63C6C"/>
    <w:rsid w:val="00D6403D"/>
    <w:rsid w:val="00D64B94"/>
    <w:rsid w:val="00D64DDF"/>
    <w:rsid w:val="00D6527B"/>
    <w:rsid w:val="00D652CA"/>
    <w:rsid w:val="00D65382"/>
    <w:rsid w:val="00D655CF"/>
    <w:rsid w:val="00D657D0"/>
    <w:rsid w:val="00D65EC0"/>
    <w:rsid w:val="00D65F3A"/>
    <w:rsid w:val="00D6604A"/>
    <w:rsid w:val="00D6616F"/>
    <w:rsid w:val="00D66192"/>
    <w:rsid w:val="00D66288"/>
    <w:rsid w:val="00D662A5"/>
    <w:rsid w:val="00D662B3"/>
    <w:rsid w:val="00D66606"/>
    <w:rsid w:val="00D66621"/>
    <w:rsid w:val="00D66C15"/>
    <w:rsid w:val="00D66D9A"/>
    <w:rsid w:val="00D66E09"/>
    <w:rsid w:val="00D678D7"/>
    <w:rsid w:val="00D679E5"/>
    <w:rsid w:val="00D67ED3"/>
    <w:rsid w:val="00D70259"/>
    <w:rsid w:val="00D703AD"/>
    <w:rsid w:val="00D703E6"/>
    <w:rsid w:val="00D70447"/>
    <w:rsid w:val="00D70494"/>
    <w:rsid w:val="00D704CA"/>
    <w:rsid w:val="00D7055E"/>
    <w:rsid w:val="00D7057B"/>
    <w:rsid w:val="00D706E0"/>
    <w:rsid w:val="00D70A3C"/>
    <w:rsid w:val="00D71139"/>
    <w:rsid w:val="00D711D4"/>
    <w:rsid w:val="00D71471"/>
    <w:rsid w:val="00D715DA"/>
    <w:rsid w:val="00D71C5B"/>
    <w:rsid w:val="00D71D90"/>
    <w:rsid w:val="00D71EB7"/>
    <w:rsid w:val="00D723AB"/>
    <w:rsid w:val="00D72542"/>
    <w:rsid w:val="00D72C86"/>
    <w:rsid w:val="00D72D65"/>
    <w:rsid w:val="00D72FDB"/>
    <w:rsid w:val="00D731C7"/>
    <w:rsid w:val="00D73580"/>
    <w:rsid w:val="00D736B1"/>
    <w:rsid w:val="00D73867"/>
    <w:rsid w:val="00D73BEB"/>
    <w:rsid w:val="00D73C91"/>
    <w:rsid w:val="00D73DE7"/>
    <w:rsid w:val="00D741FE"/>
    <w:rsid w:val="00D742D4"/>
    <w:rsid w:val="00D7435F"/>
    <w:rsid w:val="00D744A5"/>
    <w:rsid w:val="00D745C5"/>
    <w:rsid w:val="00D7465D"/>
    <w:rsid w:val="00D746EE"/>
    <w:rsid w:val="00D74951"/>
    <w:rsid w:val="00D74BD5"/>
    <w:rsid w:val="00D754C9"/>
    <w:rsid w:val="00D75615"/>
    <w:rsid w:val="00D758A5"/>
    <w:rsid w:val="00D758FE"/>
    <w:rsid w:val="00D75BC5"/>
    <w:rsid w:val="00D75C1E"/>
    <w:rsid w:val="00D75CE8"/>
    <w:rsid w:val="00D75D6E"/>
    <w:rsid w:val="00D75F01"/>
    <w:rsid w:val="00D76011"/>
    <w:rsid w:val="00D763CC"/>
    <w:rsid w:val="00D763DC"/>
    <w:rsid w:val="00D763E4"/>
    <w:rsid w:val="00D76651"/>
    <w:rsid w:val="00D76771"/>
    <w:rsid w:val="00D76863"/>
    <w:rsid w:val="00D768A4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15F"/>
    <w:rsid w:val="00D8061C"/>
    <w:rsid w:val="00D8099E"/>
    <w:rsid w:val="00D80AD4"/>
    <w:rsid w:val="00D80B43"/>
    <w:rsid w:val="00D80C31"/>
    <w:rsid w:val="00D80E83"/>
    <w:rsid w:val="00D813A8"/>
    <w:rsid w:val="00D813B6"/>
    <w:rsid w:val="00D81996"/>
    <w:rsid w:val="00D81C71"/>
    <w:rsid w:val="00D81C9D"/>
    <w:rsid w:val="00D81CAA"/>
    <w:rsid w:val="00D81EC7"/>
    <w:rsid w:val="00D82131"/>
    <w:rsid w:val="00D8224D"/>
    <w:rsid w:val="00D822F6"/>
    <w:rsid w:val="00D826B8"/>
    <w:rsid w:val="00D826D1"/>
    <w:rsid w:val="00D82B03"/>
    <w:rsid w:val="00D82B86"/>
    <w:rsid w:val="00D82BF9"/>
    <w:rsid w:val="00D82F80"/>
    <w:rsid w:val="00D831A9"/>
    <w:rsid w:val="00D832E6"/>
    <w:rsid w:val="00D835B0"/>
    <w:rsid w:val="00D835BD"/>
    <w:rsid w:val="00D83816"/>
    <w:rsid w:val="00D8394C"/>
    <w:rsid w:val="00D83EEC"/>
    <w:rsid w:val="00D83F19"/>
    <w:rsid w:val="00D83FF4"/>
    <w:rsid w:val="00D8415D"/>
    <w:rsid w:val="00D841AB"/>
    <w:rsid w:val="00D84287"/>
    <w:rsid w:val="00D8450C"/>
    <w:rsid w:val="00D84571"/>
    <w:rsid w:val="00D84608"/>
    <w:rsid w:val="00D84CDB"/>
    <w:rsid w:val="00D84D8B"/>
    <w:rsid w:val="00D85060"/>
    <w:rsid w:val="00D850D7"/>
    <w:rsid w:val="00D853B2"/>
    <w:rsid w:val="00D85C12"/>
    <w:rsid w:val="00D85C82"/>
    <w:rsid w:val="00D85C9C"/>
    <w:rsid w:val="00D8608C"/>
    <w:rsid w:val="00D869E6"/>
    <w:rsid w:val="00D86AAC"/>
    <w:rsid w:val="00D86E82"/>
    <w:rsid w:val="00D86F40"/>
    <w:rsid w:val="00D86F88"/>
    <w:rsid w:val="00D86F89"/>
    <w:rsid w:val="00D871C9"/>
    <w:rsid w:val="00D871D9"/>
    <w:rsid w:val="00D871FD"/>
    <w:rsid w:val="00D87467"/>
    <w:rsid w:val="00D87842"/>
    <w:rsid w:val="00D87AAA"/>
    <w:rsid w:val="00D87BA7"/>
    <w:rsid w:val="00D87F3C"/>
    <w:rsid w:val="00D900D5"/>
    <w:rsid w:val="00D900DC"/>
    <w:rsid w:val="00D900F8"/>
    <w:rsid w:val="00D901AE"/>
    <w:rsid w:val="00D9038E"/>
    <w:rsid w:val="00D90955"/>
    <w:rsid w:val="00D90A48"/>
    <w:rsid w:val="00D90AEA"/>
    <w:rsid w:val="00D91000"/>
    <w:rsid w:val="00D91024"/>
    <w:rsid w:val="00D91082"/>
    <w:rsid w:val="00D913A3"/>
    <w:rsid w:val="00D915C0"/>
    <w:rsid w:val="00D916A8"/>
    <w:rsid w:val="00D91760"/>
    <w:rsid w:val="00D91A1C"/>
    <w:rsid w:val="00D91AEB"/>
    <w:rsid w:val="00D91CA9"/>
    <w:rsid w:val="00D91E32"/>
    <w:rsid w:val="00D924C9"/>
    <w:rsid w:val="00D9262F"/>
    <w:rsid w:val="00D92822"/>
    <w:rsid w:val="00D929A7"/>
    <w:rsid w:val="00D92D13"/>
    <w:rsid w:val="00D92F01"/>
    <w:rsid w:val="00D932EC"/>
    <w:rsid w:val="00D933FA"/>
    <w:rsid w:val="00D93A2A"/>
    <w:rsid w:val="00D93F40"/>
    <w:rsid w:val="00D940D9"/>
    <w:rsid w:val="00D941A2"/>
    <w:rsid w:val="00D946AF"/>
    <w:rsid w:val="00D94742"/>
    <w:rsid w:val="00D94757"/>
    <w:rsid w:val="00D94CCB"/>
    <w:rsid w:val="00D94F0D"/>
    <w:rsid w:val="00D950B4"/>
    <w:rsid w:val="00D9531E"/>
    <w:rsid w:val="00D95515"/>
    <w:rsid w:val="00D956D5"/>
    <w:rsid w:val="00D958CF"/>
    <w:rsid w:val="00D95962"/>
    <w:rsid w:val="00D96302"/>
    <w:rsid w:val="00D96B62"/>
    <w:rsid w:val="00D96BC1"/>
    <w:rsid w:val="00D96CDF"/>
    <w:rsid w:val="00D96DEC"/>
    <w:rsid w:val="00D971BB"/>
    <w:rsid w:val="00D97591"/>
    <w:rsid w:val="00D97790"/>
    <w:rsid w:val="00D97808"/>
    <w:rsid w:val="00D97830"/>
    <w:rsid w:val="00D97AD0"/>
    <w:rsid w:val="00D97AD3"/>
    <w:rsid w:val="00D97D5F"/>
    <w:rsid w:val="00DA00EF"/>
    <w:rsid w:val="00DA01BE"/>
    <w:rsid w:val="00DA04BE"/>
    <w:rsid w:val="00DA056F"/>
    <w:rsid w:val="00DA077B"/>
    <w:rsid w:val="00DA0CED"/>
    <w:rsid w:val="00DA0D6D"/>
    <w:rsid w:val="00DA0DCD"/>
    <w:rsid w:val="00DA0F5F"/>
    <w:rsid w:val="00DA1270"/>
    <w:rsid w:val="00DA12DC"/>
    <w:rsid w:val="00DA1355"/>
    <w:rsid w:val="00DA2167"/>
    <w:rsid w:val="00DA23B2"/>
    <w:rsid w:val="00DA2834"/>
    <w:rsid w:val="00DA2D1C"/>
    <w:rsid w:val="00DA2DAE"/>
    <w:rsid w:val="00DA323A"/>
    <w:rsid w:val="00DA3253"/>
    <w:rsid w:val="00DA3662"/>
    <w:rsid w:val="00DA38B5"/>
    <w:rsid w:val="00DA3B6B"/>
    <w:rsid w:val="00DA3C7F"/>
    <w:rsid w:val="00DA3FD1"/>
    <w:rsid w:val="00DA4076"/>
    <w:rsid w:val="00DA411C"/>
    <w:rsid w:val="00DA436A"/>
    <w:rsid w:val="00DA4626"/>
    <w:rsid w:val="00DA4A13"/>
    <w:rsid w:val="00DA4A2B"/>
    <w:rsid w:val="00DA4FDF"/>
    <w:rsid w:val="00DA5120"/>
    <w:rsid w:val="00DA546D"/>
    <w:rsid w:val="00DA57BA"/>
    <w:rsid w:val="00DA598D"/>
    <w:rsid w:val="00DA5DCF"/>
    <w:rsid w:val="00DA6AEC"/>
    <w:rsid w:val="00DA6F76"/>
    <w:rsid w:val="00DA793E"/>
    <w:rsid w:val="00DA795D"/>
    <w:rsid w:val="00DA7CF9"/>
    <w:rsid w:val="00DA7EDD"/>
    <w:rsid w:val="00DB008F"/>
    <w:rsid w:val="00DB0120"/>
    <w:rsid w:val="00DB02D5"/>
    <w:rsid w:val="00DB0751"/>
    <w:rsid w:val="00DB09EA"/>
    <w:rsid w:val="00DB0AF6"/>
    <w:rsid w:val="00DB0E76"/>
    <w:rsid w:val="00DB1138"/>
    <w:rsid w:val="00DB1165"/>
    <w:rsid w:val="00DB1267"/>
    <w:rsid w:val="00DB12D6"/>
    <w:rsid w:val="00DB167A"/>
    <w:rsid w:val="00DB1804"/>
    <w:rsid w:val="00DB1D21"/>
    <w:rsid w:val="00DB1D49"/>
    <w:rsid w:val="00DB1D5E"/>
    <w:rsid w:val="00DB2227"/>
    <w:rsid w:val="00DB2378"/>
    <w:rsid w:val="00DB27C3"/>
    <w:rsid w:val="00DB27D9"/>
    <w:rsid w:val="00DB2972"/>
    <w:rsid w:val="00DB2BFB"/>
    <w:rsid w:val="00DB2D51"/>
    <w:rsid w:val="00DB2DE5"/>
    <w:rsid w:val="00DB324A"/>
    <w:rsid w:val="00DB3617"/>
    <w:rsid w:val="00DB370B"/>
    <w:rsid w:val="00DB38DB"/>
    <w:rsid w:val="00DB4340"/>
    <w:rsid w:val="00DB44F0"/>
    <w:rsid w:val="00DB4651"/>
    <w:rsid w:val="00DB46C6"/>
    <w:rsid w:val="00DB4856"/>
    <w:rsid w:val="00DB49B6"/>
    <w:rsid w:val="00DB4AA1"/>
    <w:rsid w:val="00DB4D68"/>
    <w:rsid w:val="00DB4E30"/>
    <w:rsid w:val="00DB5042"/>
    <w:rsid w:val="00DB5327"/>
    <w:rsid w:val="00DB53B6"/>
    <w:rsid w:val="00DB5591"/>
    <w:rsid w:val="00DB57A5"/>
    <w:rsid w:val="00DB591A"/>
    <w:rsid w:val="00DB5D64"/>
    <w:rsid w:val="00DB6234"/>
    <w:rsid w:val="00DB6426"/>
    <w:rsid w:val="00DB649A"/>
    <w:rsid w:val="00DB6551"/>
    <w:rsid w:val="00DB678D"/>
    <w:rsid w:val="00DB6871"/>
    <w:rsid w:val="00DB6A5A"/>
    <w:rsid w:val="00DB6AC3"/>
    <w:rsid w:val="00DB6B97"/>
    <w:rsid w:val="00DB7080"/>
    <w:rsid w:val="00DB7109"/>
    <w:rsid w:val="00DB729E"/>
    <w:rsid w:val="00DB73ED"/>
    <w:rsid w:val="00DB7BEE"/>
    <w:rsid w:val="00DB7DC4"/>
    <w:rsid w:val="00DB7E68"/>
    <w:rsid w:val="00DB7F0D"/>
    <w:rsid w:val="00DC00D2"/>
    <w:rsid w:val="00DC0209"/>
    <w:rsid w:val="00DC020F"/>
    <w:rsid w:val="00DC0365"/>
    <w:rsid w:val="00DC086A"/>
    <w:rsid w:val="00DC09AF"/>
    <w:rsid w:val="00DC09FD"/>
    <w:rsid w:val="00DC0AB4"/>
    <w:rsid w:val="00DC0E52"/>
    <w:rsid w:val="00DC0E85"/>
    <w:rsid w:val="00DC1241"/>
    <w:rsid w:val="00DC17D8"/>
    <w:rsid w:val="00DC1AF0"/>
    <w:rsid w:val="00DC24F6"/>
    <w:rsid w:val="00DC2893"/>
    <w:rsid w:val="00DC2FDA"/>
    <w:rsid w:val="00DC303D"/>
    <w:rsid w:val="00DC31CF"/>
    <w:rsid w:val="00DC3455"/>
    <w:rsid w:val="00DC37E6"/>
    <w:rsid w:val="00DC3AF0"/>
    <w:rsid w:val="00DC3B7F"/>
    <w:rsid w:val="00DC3CA6"/>
    <w:rsid w:val="00DC3E04"/>
    <w:rsid w:val="00DC4063"/>
    <w:rsid w:val="00DC4089"/>
    <w:rsid w:val="00DC4332"/>
    <w:rsid w:val="00DC4786"/>
    <w:rsid w:val="00DC4866"/>
    <w:rsid w:val="00DC4A12"/>
    <w:rsid w:val="00DC4FC5"/>
    <w:rsid w:val="00DC5508"/>
    <w:rsid w:val="00DC5651"/>
    <w:rsid w:val="00DC57A5"/>
    <w:rsid w:val="00DC5C2B"/>
    <w:rsid w:val="00DC6421"/>
    <w:rsid w:val="00DC6466"/>
    <w:rsid w:val="00DC682B"/>
    <w:rsid w:val="00DC69A5"/>
    <w:rsid w:val="00DC69BD"/>
    <w:rsid w:val="00DC6B57"/>
    <w:rsid w:val="00DC6BFC"/>
    <w:rsid w:val="00DC6C8C"/>
    <w:rsid w:val="00DC6FF7"/>
    <w:rsid w:val="00DC7561"/>
    <w:rsid w:val="00DC77D7"/>
    <w:rsid w:val="00DC7B16"/>
    <w:rsid w:val="00DD00F2"/>
    <w:rsid w:val="00DD0306"/>
    <w:rsid w:val="00DD032F"/>
    <w:rsid w:val="00DD0572"/>
    <w:rsid w:val="00DD0665"/>
    <w:rsid w:val="00DD06CB"/>
    <w:rsid w:val="00DD07A7"/>
    <w:rsid w:val="00DD08D1"/>
    <w:rsid w:val="00DD0AAE"/>
    <w:rsid w:val="00DD0B3B"/>
    <w:rsid w:val="00DD0D3F"/>
    <w:rsid w:val="00DD1205"/>
    <w:rsid w:val="00DD129C"/>
    <w:rsid w:val="00DD12B9"/>
    <w:rsid w:val="00DD1453"/>
    <w:rsid w:val="00DD157F"/>
    <w:rsid w:val="00DD15D3"/>
    <w:rsid w:val="00DD15DE"/>
    <w:rsid w:val="00DD180E"/>
    <w:rsid w:val="00DD192A"/>
    <w:rsid w:val="00DD1D3E"/>
    <w:rsid w:val="00DD2006"/>
    <w:rsid w:val="00DD22F9"/>
    <w:rsid w:val="00DD234A"/>
    <w:rsid w:val="00DD2969"/>
    <w:rsid w:val="00DD2993"/>
    <w:rsid w:val="00DD2C06"/>
    <w:rsid w:val="00DD2E04"/>
    <w:rsid w:val="00DD34A6"/>
    <w:rsid w:val="00DD354A"/>
    <w:rsid w:val="00DD3F6E"/>
    <w:rsid w:val="00DD43E0"/>
    <w:rsid w:val="00DD43E6"/>
    <w:rsid w:val="00DD44E3"/>
    <w:rsid w:val="00DD485C"/>
    <w:rsid w:val="00DD48EA"/>
    <w:rsid w:val="00DD4B04"/>
    <w:rsid w:val="00DD4B89"/>
    <w:rsid w:val="00DD4B90"/>
    <w:rsid w:val="00DD4DE0"/>
    <w:rsid w:val="00DD4F54"/>
    <w:rsid w:val="00DD50C1"/>
    <w:rsid w:val="00DD50E2"/>
    <w:rsid w:val="00DD514C"/>
    <w:rsid w:val="00DD5272"/>
    <w:rsid w:val="00DD5427"/>
    <w:rsid w:val="00DD54E6"/>
    <w:rsid w:val="00DD5564"/>
    <w:rsid w:val="00DD5608"/>
    <w:rsid w:val="00DD5626"/>
    <w:rsid w:val="00DD5637"/>
    <w:rsid w:val="00DD57E6"/>
    <w:rsid w:val="00DD5A41"/>
    <w:rsid w:val="00DD5BB0"/>
    <w:rsid w:val="00DD5C07"/>
    <w:rsid w:val="00DD5F1F"/>
    <w:rsid w:val="00DD5F3B"/>
    <w:rsid w:val="00DD638F"/>
    <w:rsid w:val="00DD6582"/>
    <w:rsid w:val="00DD68E1"/>
    <w:rsid w:val="00DD6943"/>
    <w:rsid w:val="00DD6A61"/>
    <w:rsid w:val="00DD73C0"/>
    <w:rsid w:val="00DD750E"/>
    <w:rsid w:val="00DD7670"/>
    <w:rsid w:val="00DD776C"/>
    <w:rsid w:val="00DD7888"/>
    <w:rsid w:val="00DD7AA9"/>
    <w:rsid w:val="00DD7B32"/>
    <w:rsid w:val="00DD7CDE"/>
    <w:rsid w:val="00DD7DB1"/>
    <w:rsid w:val="00DD7ED8"/>
    <w:rsid w:val="00DE016E"/>
    <w:rsid w:val="00DE0324"/>
    <w:rsid w:val="00DE08A6"/>
    <w:rsid w:val="00DE096A"/>
    <w:rsid w:val="00DE0B8B"/>
    <w:rsid w:val="00DE0E00"/>
    <w:rsid w:val="00DE0E4E"/>
    <w:rsid w:val="00DE10C7"/>
    <w:rsid w:val="00DE15A8"/>
    <w:rsid w:val="00DE187F"/>
    <w:rsid w:val="00DE1975"/>
    <w:rsid w:val="00DE1CE0"/>
    <w:rsid w:val="00DE2111"/>
    <w:rsid w:val="00DE2423"/>
    <w:rsid w:val="00DE25FA"/>
    <w:rsid w:val="00DE26C2"/>
    <w:rsid w:val="00DE2C5A"/>
    <w:rsid w:val="00DE3032"/>
    <w:rsid w:val="00DE3082"/>
    <w:rsid w:val="00DE31C8"/>
    <w:rsid w:val="00DE3256"/>
    <w:rsid w:val="00DE326E"/>
    <w:rsid w:val="00DE3298"/>
    <w:rsid w:val="00DE3723"/>
    <w:rsid w:val="00DE376B"/>
    <w:rsid w:val="00DE3813"/>
    <w:rsid w:val="00DE38B4"/>
    <w:rsid w:val="00DE398A"/>
    <w:rsid w:val="00DE39E4"/>
    <w:rsid w:val="00DE3A06"/>
    <w:rsid w:val="00DE3CB2"/>
    <w:rsid w:val="00DE426E"/>
    <w:rsid w:val="00DE428F"/>
    <w:rsid w:val="00DE4696"/>
    <w:rsid w:val="00DE4ACE"/>
    <w:rsid w:val="00DE4D22"/>
    <w:rsid w:val="00DE4F91"/>
    <w:rsid w:val="00DE5546"/>
    <w:rsid w:val="00DE5897"/>
    <w:rsid w:val="00DE5971"/>
    <w:rsid w:val="00DE5F5D"/>
    <w:rsid w:val="00DE600B"/>
    <w:rsid w:val="00DE63FD"/>
    <w:rsid w:val="00DE65D6"/>
    <w:rsid w:val="00DE66A0"/>
    <w:rsid w:val="00DE692B"/>
    <w:rsid w:val="00DE69A2"/>
    <w:rsid w:val="00DE6A9A"/>
    <w:rsid w:val="00DE6D8B"/>
    <w:rsid w:val="00DE6ED2"/>
    <w:rsid w:val="00DE6F9F"/>
    <w:rsid w:val="00DE7150"/>
    <w:rsid w:val="00DE7279"/>
    <w:rsid w:val="00DE728D"/>
    <w:rsid w:val="00DE737D"/>
    <w:rsid w:val="00DE73B2"/>
    <w:rsid w:val="00DE74BA"/>
    <w:rsid w:val="00DE7709"/>
    <w:rsid w:val="00DE78F2"/>
    <w:rsid w:val="00DE7CC9"/>
    <w:rsid w:val="00DE7FD6"/>
    <w:rsid w:val="00DF0071"/>
    <w:rsid w:val="00DF010D"/>
    <w:rsid w:val="00DF0208"/>
    <w:rsid w:val="00DF04E3"/>
    <w:rsid w:val="00DF05B7"/>
    <w:rsid w:val="00DF05B8"/>
    <w:rsid w:val="00DF07A1"/>
    <w:rsid w:val="00DF09DF"/>
    <w:rsid w:val="00DF0A50"/>
    <w:rsid w:val="00DF0D4B"/>
    <w:rsid w:val="00DF0F49"/>
    <w:rsid w:val="00DF0F7B"/>
    <w:rsid w:val="00DF1271"/>
    <w:rsid w:val="00DF1350"/>
    <w:rsid w:val="00DF153A"/>
    <w:rsid w:val="00DF1952"/>
    <w:rsid w:val="00DF197A"/>
    <w:rsid w:val="00DF1AA0"/>
    <w:rsid w:val="00DF1F33"/>
    <w:rsid w:val="00DF1F57"/>
    <w:rsid w:val="00DF1FF5"/>
    <w:rsid w:val="00DF21BC"/>
    <w:rsid w:val="00DF24FF"/>
    <w:rsid w:val="00DF25ED"/>
    <w:rsid w:val="00DF284D"/>
    <w:rsid w:val="00DF2898"/>
    <w:rsid w:val="00DF2E87"/>
    <w:rsid w:val="00DF3658"/>
    <w:rsid w:val="00DF38EA"/>
    <w:rsid w:val="00DF398A"/>
    <w:rsid w:val="00DF3A9B"/>
    <w:rsid w:val="00DF3CC9"/>
    <w:rsid w:val="00DF3D90"/>
    <w:rsid w:val="00DF4038"/>
    <w:rsid w:val="00DF4205"/>
    <w:rsid w:val="00DF42C8"/>
    <w:rsid w:val="00DF4382"/>
    <w:rsid w:val="00DF4D3A"/>
    <w:rsid w:val="00DF4D68"/>
    <w:rsid w:val="00DF4E6E"/>
    <w:rsid w:val="00DF4F4C"/>
    <w:rsid w:val="00DF50A7"/>
    <w:rsid w:val="00DF532C"/>
    <w:rsid w:val="00DF53A9"/>
    <w:rsid w:val="00DF557A"/>
    <w:rsid w:val="00DF5D82"/>
    <w:rsid w:val="00DF6002"/>
    <w:rsid w:val="00DF61B2"/>
    <w:rsid w:val="00DF61FB"/>
    <w:rsid w:val="00DF6319"/>
    <w:rsid w:val="00DF637B"/>
    <w:rsid w:val="00DF64E2"/>
    <w:rsid w:val="00DF6549"/>
    <w:rsid w:val="00DF69A0"/>
    <w:rsid w:val="00DF69D8"/>
    <w:rsid w:val="00DF6E1B"/>
    <w:rsid w:val="00DF6E78"/>
    <w:rsid w:val="00DF726E"/>
    <w:rsid w:val="00DF7388"/>
    <w:rsid w:val="00DF749D"/>
    <w:rsid w:val="00DF7B0A"/>
    <w:rsid w:val="00DF7B4E"/>
    <w:rsid w:val="00DF7B72"/>
    <w:rsid w:val="00DF7CB1"/>
    <w:rsid w:val="00DF7E82"/>
    <w:rsid w:val="00E002DD"/>
    <w:rsid w:val="00E004A7"/>
    <w:rsid w:val="00E00D49"/>
    <w:rsid w:val="00E00E5B"/>
    <w:rsid w:val="00E00F1A"/>
    <w:rsid w:val="00E00F89"/>
    <w:rsid w:val="00E01095"/>
    <w:rsid w:val="00E015AA"/>
    <w:rsid w:val="00E0168C"/>
    <w:rsid w:val="00E0195F"/>
    <w:rsid w:val="00E01A8D"/>
    <w:rsid w:val="00E01CE9"/>
    <w:rsid w:val="00E01E6D"/>
    <w:rsid w:val="00E01E83"/>
    <w:rsid w:val="00E022F8"/>
    <w:rsid w:val="00E02432"/>
    <w:rsid w:val="00E02748"/>
    <w:rsid w:val="00E0276C"/>
    <w:rsid w:val="00E0283A"/>
    <w:rsid w:val="00E028CD"/>
    <w:rsid w:val="00E02983"/>
    <w:rsid w:val="00E02A42"/>
    <w:rsid w:val="00E02A7B"/>
    <w:rsid w:val="00E02B96"/>
    <w:rsid w:val="00E02CA7"/>
    <w:rsid w:val="00E030AE"/>
    <w:rsid w:val="00E03109"/>
    <w:rsid w:val="00E0315A"/>
    <w:rsid w:val="00E03AE1"/>
    <w:rsid w:val="00E03DBF"/>
    <w:rsid w:val="00E03DE5"/>
    <w:rsid w:val="00E0401A"/>
    <w:rsid w:val="00E040DA"/>
    <w:rsid w:val="00E041EC"/>
    <w:rsid w:val="00E0429F"/>
    <w:rsid w:val="00E04481"/>
    <w:rsid w:val="00E0473E"/>
    <w:rsid w:val="00E047CD"/>
    <w:rsid w:val="00E04A49"/>
    <w:rsid w:val="00E04D6A"/>
    <w:rsid w:val="00E04DF7"/>
    <w:rsid w:val="00E05376"/>
    <w:rsid w:val="00E053EE"/>
    <w:rsid w:val="00E05573"/>
    <w:rsid w:val="00E055B8"/>
    <w:rsid w:val="00E057B9"/>
    <w:rsid w:val="00E05B2E"/>
    <w:rsid w:val="00E05DA5"/>
    <w:rsid w:val="00E05DFD"/>
    <w:rsid w:val="00E05F85"/>
    <w:rsid w:val="00E06092"/>
    <w:rsid w:val="00E064AC"/>
    <w:rsid w:val="00E0676A"/>
    <w:rsid w:val="00E06A02"/>
    <w:rsid w:val="00E06A06"/>
    <w:rsid w:val="00E06AC4"/>
    <w:rsid w:val="00E06B57"/>
    <w:rsid w:val="00E06F79"/>
    <w:rsid w:val="00E0701F"/>
    <w:rsid w:val="00E0726F"/>
    <w:rsid w:val="00E0759A"/>
    <w:rsid w:val="00E07647"/>
    <w:rsid w:val="00E076CC"/>
    <w:rsid w:val="00E076D5"/>
    <w:rsid w:val="00E07A49"/>
    <w:rsid w:val="00E07C7A"/>
    <w:rsid w:val="00E07F39"/>
    <w:rsid w:val="00E10054"/>
    <w:rsid w:val="00E100CF"/>
    <w:rsid w:val="00E1034F"/>
    <w:rsid w:val="00E10370"/>
    <w:rsid w:val="00E104A9"/>
    <w:rsid w:val="00E10902"/>
    <w:rsid w:val="00E10AB4"/>
    <w:rsid w:val="00E10CE4"/>
    <w:rsid w:val="00E10D08"/>
    <w:rsid w:val="00E10E44"/>
    <w:rsid w:val="00E10EAD"/>
    <w:rsid w:val="00E10EB4"/>
    <w:rsid w:val="00E1106F"/>
    <w:rsid w:val="00E112DB"/>
    <w:rsid w:val="00E11556"/>
    <w:rsid w:val="00E11758"/>
    <w:rsid w:val="00E11E6F"/>
    <w:rsid w:val="00E11ECC"/>
    <w:rsid w:val="00E12509"/>
    <w:rsid w:val="00E12656"/>
    <w:rsid w:val="00E127CE"/>
    <w:rsid w:val="00E128D7"/>
    <w:rsid w:val="00E12A6B"/>
    <w:rsid w:val="00E12B30"/>
    <w:rsid w:val="00E12B6A"/>
    <w:rsid w:val="00E1321C"/>
    <w:rsid w:val="00E1362A"/>
    <w:rsid w:val="00E1398B"/>
    <w:rsid w:val="00E13E36"/>
    <w:rsid w:val="00E13F9A"/>
    <w:rsid w:val="00E145FD"/>
    <w:rsid w:val="00E149A4"/>
    <w:rsid w:val="00E14B6C"/>
    <w:rsid w:val="00E14C63"/>
    <w:rsid w:val="00E150B6"/>
    <w:rsid w:val="00E152E8"/>
    <w:rsid w:val="00E15534"/>
    <w:rsid w:val="00E158A6"/>
    <w:rsid w:val="00E158D8"/>
    <w:rsid w:val="00E15AA8"/>
    <w:rsid w:val="00E15C15"/>
    <w:rsid w:val="00E15C5D"/>
    <w:rsid w:val="00E163C5"/>
    <w:rsid w:val="00E16598"/>
    <w:rsid w:val="00E165F8"/>
    <w:rsid w:val="00E16640"/>
    <w:rsid w:val="00E167C1"/>
    <w:rsid w:val="00E16966"/>
    <w:rsid w:val="00E1697B"/>
    <w:rsid w:val="00E169F2"/>
    <w:rsid w:val="00E16C20"/>
    <w:rsid w:val="00E16C9F"/>
    <w:rsid w:val="00E1742A"/>
    <w:rsid w:val="00E176F8"/>
    <w:rsid w:val="00E179E5"/>
    <w:rsid w:val="00E17D80"/>
    <w:rsid w:val="00E17F21"/>
    <w:rsid w:val="00E200B0"/>
    <w:rsid w:val="00E201A8"/>
    <w:rsid w:val="00E20279"/>
    <w:rsid w:val="00E20323"/>
    <w:rsid w:val="00E2093A"/>
    <w:rsid w:val="00E20F15"/>
    <w:rsid w:val="00E20F19"/>
    <w:rsid w:val="00E214D9"/>
    <w:rsid w:val="00E21795"/>
    <w:rsid w:val="00E217D6"/>
    <w:rsid w:val="00E21806"/>
    <w:rsid w:val="00E21939"/>
    <w:rsid w:val="00E21961"/>
    <w:rsid w:val="00E21985"/>
    <w:rsid w:val="00E21AB3"/>
    <w:rsid w:val="00E21EB1"/>
    <w:rsid w:val="00E21FA5"/>
    <w:rsid w:val="00E22522"/>
    <w:rsid w:val="00E227CF"/>
    <w:rsid w:val="00E22808"/>
    <w:rsid w:val="00E22B7D"/>
    <w:rsid w:val="00E22D21"/>
    <w:rsid w:val="00E22F91"/>
    <w:rsid w:val="00E23654"/>
    <w:rsid w:val="00E2380B"/>
    <w:rsid w:val="00E238B0"/>
    <w:rsid w:val="00E23970"/>
    <w:rsid w:val="00E23DE1"/>
    <w:rsid w:val="00E23EEB"/>
    <w:rsid w:val="00E23F76"/>
    <w:rsid w:val="00E2402D"/>
    <w:rsid w:val="00E24167"/>
    <w:rsid w:val="00E24C0C"/>
    <w:rsid w:val="00E24C74"/>
    <w:rsid w:val="00E2515A"/>
    <w:rsid w:val="00E2577C"/>
    <w:rsid w:val="00E258C6"/>
    <w:rsid w:val="00E259E1"/>
    <w:rsid w:val="00E25A73"/>
    <w:rsid w:val="00E25E93"/>
    <w:rsid w:val="00E25ED3"/>
    <w:rsid w:val="00E25F79"/>
    <w:rsid w:val="00E26205"/>
    <w:rsid w:val="00E2642A"/>
    <w:rsid w:val="00E2651C"/>
    <w:rsid w:val="00E2695B"/>
    <w:rsid w:val="00E26A4D"/>
    <w:rsid w:val="00E26BAF"/>
    <w:rsid w:val="00E27029"/>
    <w:rsid w:val="00E2717E"/>
    <w:rsid w:val="00E271D5"/>
    <w:rsid w:val="00E27514"/>
    <w:rsid w:val="00E2770A"/>
    <w:rsid w:val="00E277FB"/>
    <w:rsid w:val="00E27CBD"/>
    <w:rsid w:val="00E30172"/>
    <w:rsid w:val="00E304B2"/>
    <w:rsid w:val="00E3055E"/>
    <w:rsid w:val="00E30671"/>
    <w:rsid w:val="00E306F9"/>
    <w:rsid w:val="00E30759"/>
    <w:rsid w:val="00E30DF2"/>
    <w:rsid w:val="00E30EF9"/>
    <w:rsid w:val="00E31446"/>
    <w:rsid w:val="00E317C6"/>
    <w:rsid w:val="00E319D0"/>
    <w:rsid w:val="00E319FF"/>
    <w:rsid w:val="00E31B95"/>
    <w:rsid w:val="00E31E34"/>
    <w:rsid w:val="00E32286"/>
    <w:rsid w:val="00E32E5D"/>
    <w:rsid w:val="00E333F3"/>
    <w:rsid w:val="00E33634"/>
    <w:rsid w:val="00E336FC"/>
    <w:rsid w:val="00E33781"/>
    <w:rsid w:val="00E338FD"/>
    <w:rsid w:val="00E33B0E"/>
    <w:rsid w:val="00E33B6E"/>
    <w:rsid w:val="00E33F90"/>
    <w:rsid w:val="00E3455C"/>
    <w:rsid w:val="00E346A2"/>
    <w:rsid w:val="00E34800"/>
    <w:rsid w:val="00E34903"/>
    <w:rsid w:val="00E34943"/>
    <w:rsid w:val="00E34AE6"/>
    <w:rsid w:val="00E34EA5"/>
    <w:rsid w:val="00E35648"/>
    <w:rsid w:val="00E35DF3"/>
    <w:rsid w:val="00E3622F"/>
    <w:rsid w:val="00E3628D"/>
    <w:rsid w:val="00E36469"/>
    <w:rsid w:val="00E36C66"/>
    <w:rsid w:val="00E36E7C"/>
    <w:rsid w:val="00E370B5"/>
    <w:rsid w:val="00E3728E"/>
    <w:rsid w:val="00E3799E"/>
    <w:rsid w:val="00E379BA"/>
    <w:rsid w:val="00E37A43"/>
    <w:rsid w:val="00E37ADD"/>
    <w:rsid w:val="00E37E05"/>
    <w:rsid w:val="00E37E08"/>
    <w:rsid w:val="00E4033C"/>
    <w:rsid w:val="00E4051D"/>
    <w:rsid w:val="00E40680"/>
    <w:rsid w:val="00E409C0"/>
    <w:rsid w:val="00E40C80"/>
    <w:rsid w:val="00E40D5E"/>
    <w:rsid w:val="00E40FEB"/>
    <w:rsid w:val="00E410D7"/>
    <w:rsid w:val="00E411DB"/>
    <w:rsid w:val="00E41300"/>
    <w:rsid w:val="00E413B1"/>
    <w:rsid w:val="00E41470"/>
    <w:rsid w:val="00E41505"/>
    <w:rsid w:val="00E41593"/>
    <w:rsid w:val="00E415BD"/>
    <w:rsid w:val="00E4167F"/>
    <w:rsid w:val="00E416DC"/>
    <w:rsid w:val="00E418AE"/>
    <w:rsid w:val="00E41B4F"/>
    <w:rsid w:val="00E41E92"/>
    <w:rsid w:val="00E41E9B"/>
    <w:rsid w:val="00E4204D"/>
    <w:rsid w:val="00E42114"/>
    <w:rsid w:val="00E4221A"/>
    <w:rsid w:val="00E425A6"/>
    <w:rsid w:val="00E42647"/>
    <w:rsid w:val="00E426FF"/>
    <w:rsid w:val="00E42C27"/>
    <w:rsid w:val="00E42FD1"/>
    <w:rsid w:val="00E4300E"/>
    <w:rsid w:val="00E43626"/>
    <w:rsid w:val="00E4362E"/>
    <w:rsid w:val="00E4393B"/>
    <w:rsid w:val="00E439D7"/>
    <w:rsid w:val="00E43B9E"/>
    <w:rsid w:val="00E44077"/>
    <w:rsid w:val="00E4437A"/>
    <w:rsid w:val="00E4443A"/>
    <w:rsid w:val="00E4459F"/>
    <w:rsid w:val="00E446AF"/>
    <w:rsid w:val="00E44B0C"/>
    <w:rsid w:val="00E44B91"/>
    <w:rsid w:val="00E44C0A"/>
    <w:rsid w:val="00E44CC0"/>
    <w:rsid w:val="00E44F72"/>
    <w:rsid w:val="00E4515F"/>
    <w:rsid w:val="00E454C2"/>
    <w:rsid w:val="00E45796"/>
    <w:rsid w:val="00E45BD5"/>
    <w:rsid w:val="00E45FAE"/>
    <w:rsid w:val="00E46066"/>
    <w:rsid w:val="00E461A3"/>
    <w:rsid w:val="00E46387"/>
    <w:rsid w:val="00E46A17"/>
    <w:rsid w:val="00E46ADA"/>
    <w:rsid w:val="00E46B00"/>
    <w:rsid w:val="00E46B66"/>
    <w:rsid w:val="00E46C83"/>
    <w:rsid w:val="00E46D91"/>
    <w:rsid w:val="00E4748D"/>
    <w:rsid w:val="00E4783C"/>
    <w:rsid w:val="00E47B42"/>
    <w:rsid w:val="00E47C69"/>
    <w:rsid w:val="00E47ED5"/>
    <w:rsid w:val="00E47F1F"/>
    <w:rsid w:val="00E47F90"/>
    <w:rsid w:val="00E47FCA"/>
    <w:rsid w:val="00E505FE"/>
    <w:rsid w:val="00E50B44"/>
    <w:rsid w:val="00E50CF8"/>
    <w:rsid w:val="00E50E19"/>
    <w:rsid w:val="00E50F5D"/>
    <w:rsid w:val="00E5145D"/>
    <w:rsid w:val="00E514B5"/>
    <w:rsid w:val="00E51660"/>
    <w:rsid w:val="00E5184E"/>
    <w:rsid w:val="00E51917"/>
    <w:rsid w:val="00E51C0C"/>
    <w:rsid w:val="00E51C30"/>
    <w:rsid w:val="00E51DAA"/>
    <w:rsid w:val="00E51E2A"/>
    <w:rsid w:val="00E51E63"/>
    <w:rsid w:val="00E52331"/>
    <w:rsid w:val="00E527E5"/>
    <w:rsid w:val="00E5284F"/>
    <w:rsid w:val="00E52889"/>
    <w:rsid w:val="00E52E3A"/>
    <w:rsid w:val="00E52ECC"/>
    <w:rsid w:val="00E52F10"/>
    <w:rsid w:val="00E52F94"/>
    <w:rsid w:val="00E5317C"/>
    <w:rsid w:val="00E5329C"/>
    <w:rsid w:val="00E532CC"/>
    <w:rsid w:val="00E533D1"/>
    <w:rsid w:val="00E53693"/>
    <w:rsid w:val="00E53739"/>
    <w:rsid w:val="00E539EA"/>
    <w:rsid w:val="00E53F51"/>
    <w:rsid w:val="00E53FEF"/>
    <w:rsid w:val="00E5409F"/>
    <w:rsid w:val="00E54248"/>
    <w:rsid w:val="00E542B2"/>
    <w:rsid w:val="00E544A4"/>
    <w:rsid w:val="00E5461B"/>
    <w:rsid w:val="00E54856"/>
    <w:rsid w:val="00E549E5"/>
    <w:rsid w:val="00E54A62"/>
    <w:rsid w:val="00E54B14"/>
    <w:rsid w:val="00E54C1D"/>
    <w:rsid w:val="00E54CCD"/>
    <w:rsid w:val="00E54E8C"/>
    <w:rsid w:val="00E54F5D"/>
    <w:rsid w:val="00E552A8"/>
    <w:rsid w:val="00E552C7"/>
    <w:rsid w:val="00E55356"/>
    <w:rsid w:val="00E5543D"/>
    <w:rsid w:val="00E5556D"/>
    <w:rsid w:val="00E55AD8"/>
    <w:rsid w:val="00E55CD3"/>
    <w:rsid w:val="00E55F0D"/>
    <w:rsid w:val="00E5611F"/>
    <w:rsid w:val="00E562C4"/>
    <w:rsid w:val="00E56CF0"/>
    <w:rsid w:val="00E56ED2"/>
    <w:rsid w:val="00E570BB"/>
    <w:rsid w:val="00E573A4"/>
    <w:rsid w:val="00E57402"/>
    <w:rsid w:val="00E5760B"/>
    <w:rsid w:val="00E60065"/>
    <w:rsid w:val="00E601B2"/>
    <w:rsid w:val="00E60232"/>
    <w:rsid w:val="00E60248"/>
    <w:rsid w:val="00E6063C"/>
    <w:rsid w:val="00E60AC7"/>
    <w:rsid w:val="00E60C77"/>
    <w:rsid w:val="00E60CC6"/>
    <w:rsid w:val="00E60D30"/>
    <w:rsid w:val="00E60FCA"/>
    <w:rsid w:val="00E61211"/>
    <w:rsid w:val="00E6153C"/>
    <w:rsid w:val="00E61879"/>
    <w:rsid w:val="00E61AD8"/>
    <w:rsid w:val="00E61B02"/>
    <w:rsid w:val="00E61E06"/>
    <w:rsid w:val="00E61E4D"/>
    <w:rsid w:val="00E62163"/>
    <w:rsid w:val="00E62342"/>
    <w:rsid w:val="00E6236C"/>
    <w:rsid w:val="00E623C4"/>
    <w:rsid w:val="00E626A1"/>
    <w:rsid w:val="00E62B2D"/>
    <w:rsid w:val="00E62C01"/>
    <w:rsid w:val="00E62DDB"/>
    <w:rsid w:val="00E63304"/>
    <w:rsid w:val="00E63422"/>
    <w:rsid w:val="00E6368B"/>
    <w:rsid w:val="00E6376B"/>
    <w:rsid w:val="00E63CFA"/>
    <w:rsid w:val="00E641ED"/>
    <w:rsid w:val="00E64538"/>
    <w:rsid w:val="00E64874"/>
    <w:rsid w:val="00E64A86"/>
    <w:rsid w:val="00E64BF8"/>
    <w:rsid w:val="00E64C06"/>
    <w:rsid w:val="00E64C49"/>
    <w:rsid w:val="00E6501F"/>
    <w:rsid w:val="00E65116"/>
    <w:rsid w:val="00E65250"/>
    <w:rsid w:val="00E65334"/>
    <w:rsid w:val="00E65337"/>
    <w:rsid w:val="00E653D3"/>
    <w:rsid w:val="00E65BFC"/>
    <w:rsid w:val="00E65E0F"/>
    <w:rsid w:val="00E6612A"/>
    <w:rsid w:val="00E663C7"/>
    <w:rsid w:val="00E6651F"/>
    <w:rsid w:val="00E6674F"/>
    <w:rsid w:val="00E66827"/>
    <w:rsid w:val="00E66985"/>
    <w:rsid w:val="00E6699E"/>
    <w:rsid w:val="00E669C5"/>
    <w:rsid w:val="00E66BBB"/>
    <w:rsid w:val="00E66C24"/>
    <w:rsid w:val="00E671C5"/>
    <w:rsid w:val="00E674D5"/>
    <w:rsid w:val="00E674DE"/>
    <w:rsid w:val="00E6792B"/>
    <w:rsid w:val="00E67D43"/>
    <w:rsid w:val="00E67E37"/>
    <w:rsid w:val="00E67E7D"/>
    <w:rsid w:val="00E67F13"/>
    <w:rsid w:val="00E701B4"/>
    <w:rsid w:val="00E701D7"/>
    <w:rsid w:val="00E702C5"/>
    <w:rsid w:val="00E702E1"/>
    <w:rsid w:val="00E705E6"/>
    <w:rsid w:val="00E70854"/>
    <w:rsid w:val="00E7092A"/>
    <w:rsid w:val="00E709C8"/>
    <w:rsid w:val="00E70AA9"/>
    <w:rsid w:val="00E70B3A"/>
    <w:rsid w:val="00E70F7A"/>
    <w:rsid w:val="00E711A9"/>
    <w:rsid w:val="00E716FD"/>
    <w:rsid w:val="00E71806"/>
    <w:rsid w:val="00E71E98"/>
    <w:rsid w:val="00E723E1"/>
    <w:rsid w:val="00E725D4"/>
    <w:rsid w:val="00E72864"/>
    <w:rsid w:val="00E72901"/>
    <w:rsid w:val="00E72AD6"/>
    <w:rsid w:val="00E72D5F"/>
    <w:rsid w:val="00E72F0D"/>
    <w:rsid w:val="00E7301E"/>
    <w:rsid w:val="00E732BB"/>
    <w:rsid w:val="00E736D8"/>
    <w:rsid w:val="00E73A18"/>
    <w:rsid w:val="00E73B26"/>
    <w:rsid w:val="00E73C2E"/>
    <w:rsid w:val="00E73E72"/>
    <w:rsid w:val="00E73EEC"/>
    <w:rsid w:val="00E74163"/>
    <w:rsid w:val="00E7431D"/>
    <w:rsid w:val="00E74A53"/>
    <w:rsid w:val="00E74D66"/>
    <w:rsid w:val="00E74FB9"/>
    <w:rsid w:val="00E75080"/>
    <w:rsid w:val="00E75511"/>
    <w:rsid w:val="00E75567"/>
    <w:rsid w:val="00E7569F"/>
    <w:rsid w:val="00E75B2D"/>
    <w:rsid w:val="00E76079"/>
    <w:rsid w:val="00E76089"/>
    <w:rsid w:val="00E76333"/>
    <w:rsid w:val="00E76541"/>
    <w:rsid w:val="00E76C4A"/>
    <w:rsid w:val="00E76E94"/>
    <w:rsid w:val="00E77108"/>
    <w:rsid w:val="00E7720E"/>
    <w:rsid w:val="00E7723F"/>
    <w:rsid w:val="00E7727F"/>
    <w:rsid w:val="00E77372"/>
    <w:rsid w:val="00E774FE"/>
    <w:rsid w:val="00E7769E"/>
    <w:rsid w:val="00E77C21"/>
    <w:rsid w:val="00E77E6A"/>
    <w:rsid w:val="00E77EDC"/>
    <w:rsid w:val="00E77FA3"/>
    <w:rsid w:val="00E8039D"/>
    <w:rsid w:val="00E804D5"/>
    <w:rsid w:val="00E80603"/>
    <w:rsid w:val="00E80608"/>
    <w:rsid w:val="00E808F9"/>
    <w:rsid w:val="00E80A82"/>
    <w:rsid w:val="00E80C3B"/>
    <w:rsid w:val="00E80CA2"/>
    <w:rsid w:val="00E80EAC"/>
    <w:rsid w:val="00E81353"/>
    <w:rsid w:val="00E814DB"/>
    <w:rsid w:val="00E815A5"/>
    <w:rsid w:val="00E81669"/>
    <w:rsid w:val="00E816F9"/>
    <w:rsid w:val="00E81831"/>
    <w:rsid w:val="00E818A3"/>
    <w:rsid w:val="00E819CC"/>
    <w:rsid w:val="00E819D0"/>
    <w:rsid w:val="00E81CDD"/>
    <w:rsid w:val="00E82082"/>
    <w:rsid w:val="00E82177"/>
    <w:rsid w:val="00E825D8"/>
    <w:rsid w:val="00E82AE9"/>
    <w:rsid w:val="00E82CC1"/>
    <w:rsid w:val="00E82E59"/>
    <w:rsid w:val="00E82FB2"/>
    <w:rsid w:val="00E82FE5"/>
    <w:rsid w:val="00E8320D"/>
    <w:rsid w:val="00E832D9"/>
    <w:rsid w:val="00E833B4"/>
    <w:rsid w:val="00E8354B"/>
    <w:rsid w:val="00E836E3"/>
    <w:rsid w:val="00E83954"/>
    <w:rsid w:val="00E83C0D"/>
    <w:rsid w:val="00E83E67"/>
    <w:rsid w:val="00E84461"/>
    <w:rsid w:val="00E844B7"/>
    <w:rsid w:val="00E8484E"/>
    <w:rsid w:val="00E84964"/>
    <w:rsid w:val="00E850D4"/>
    <w:rsid w:val="00E852AE"/>
    <w:rsid w:val="00E854E6"/>
    <w:rsid w:val="00E85564"/>
    <w:rsid w:val="00E85734"/>
    <w:rsid w:val="00E85C68"/>
    <w:rsid w:val="00E85D79"/>
    <w:rsid w:val="00E85F61"/>
    <w:rsid w:val="00E86394"/>
    <w:rsid w:val="00E86876"/>
    <w:rsid w:val="00E86992"/>
    <w:rsid w:val="00E8699C"/>
    <w:rsid w:val="00E86B5E"/>
    <w:rsid w:val="00E86DD5"/>
    <w:rsid w:val="00E870BA"/>
    <w:rsid w:val="00E87329"/>
    <w:rsid w:val="00E87353"/>
    <w:rsid w:val="00E87797"/>
    <w:rsid w:val="00E87CCC"/>
    <w:rsid w:val="00E87D6B"/>
    <w:rsid w:val="00E87F31"/>
    <w:rsid w:val="00E87FD9"/>
    <w:rsid w:val="00E90C44"/>
    <w:rsid w:val="00E90D11"/>
    <w:rsid w:val="00E9167D"/>
    <w:rsid w:val="00E919AB"/>
    <w:rsid w:val="00E922DB"/>
    <w:rsid w:val="00E9242C"/>
    <w:rsid w:val="00E92448"/>
    <w:rsid w:val="00E92734"/>
    <w:rsid w:val="00E928A0"/>
    <w:rsid w:val="00E929FD"/>
    <w:rsid w:val="00E92A27"/>
    <w:rsid w:val="00E92A7C"/>
    <w:rsid w:val="00E92CDC"/>
    <w:rsid w:val="00E92E03"/>
    <w:rsid w:val="00E92E2D"/>
    <w:rsid w:val="00E92FD6"/>
    <w:rsid w:val="00E93012"/>
    <w:rsid w:val="00E930DC"/>
    <w:rsid w:val="00E932F1"/>
    <w:rsid w:val="00E933DD"/>
    <w:rsid w:val="00E934FC"/>
    <w:rsid w:val="00E93552"/>
    <w:rsid w:val="00E939EC"/>
    <w:rsid w:val="00E93CB1"/>
    <w:rsid w:val="00E93D69"/>
    <w:rsid w:val="00E93F6C"/>
    <w:rsid w:val="00E93F87"/>
    <w:rsid w:val="00E94053"/>
    <w:rsid w:val="00E9417F"/>
    <w:rsid w:val="00E9447C"/>
    <w:rsid w:val="00E94485"/>
    <w:rsid w:val="00E94868"/>
    <w:rsid w:val="00E94941"/>
    <w:rsid w:val="00E949BE"/>
    <w:rsid w:val="00E94A42"/>
    <w:rsid w:val="00E94DEB"/>
    <w:rsid w:val="00E94DF7"/>
    <w:rsid w:val="00E951E3"/>
    <w:rsid w:val="00E95668"/>
    <w:rsid w:val="00E95760"/>
    <w:rsid w:val="00E95ABB"/>
    <w:rsid w:val="00E9602C"/>
    <w:rsid w:val="00E9641F"/>
    <w:rsid w:val="00E964B4"/>
    <w:rsid w:val="00E96608"/>
    <w:rsid w:val="00E96623"/>
    <w:rsid w:val="00E969F7"/>
    <w:rsid w:val="00E96BAA"/>
    <w:rsid w:val="00E96FE6"/>
    <w:rsid w:val="00E9717B"/>
    <w:rsid w:val="00E97356"/>
    <w:rsid w:val="00E97382"/>
    <w:rsid w:val="00E9791F"/>
    <w:rsid w:val="00E97D0A"/>
    <w:rsid w:val="00EA02F7"/>
    <w:rsid w:val="00EA0499"/>
    <w:rsid w:val="00EA08AF"/>
    <w:rsid w:val="00EA0B63"/>
    <w:rsid w:val="00EA0C4C"/>
    <w:rsid w:val="00EA0D54"/>
    <w:rsid w:val="00EA0E1D"/>
    <w:rsid w:val="00EA1112"/>
    <w:rsid w:val="00EA12B8"/>
    <w:rsid w:val="00EA1331"/>
    <w:rsid w:val="00EA13BC"/>
    <w:rsid w:val="00EA142C"/>
    <w:rsid w:val="00EA168F"/>
    <w:rsid w:val="00EA16E5"/>
    <w:rsid w:val="00EA176B"/>
    <w:rsid w:val="00EA19DD"/>
    <w:rsid w:val="00EA1B20"/>
    <w:rsid w:val="00EA1CBB"/>
    <w:rsid w:val="00EA1F8E"/>
    <w:rsid w:val="00EA238E"/>
    <w:rsid w:val="00EA241E"/>
    <w:rsid w:val="00EA261F"/>
    <w:rsid w:val="00EA26F0"/>
    <w:rsid w:val="00EA2805"/>
    <w:rsid w:val="00EA297B"/>
    <w:rsid w:val="00EA32BD"/>
    <w:rsid w:val="00EA34A1"/>
    <w:rsid w:val="00EA3827"/>
    <w:rsid w:val="00EA42F2"/>
    <w:rsid w:val="00EA4328"/>
    <w:rsid w:val="00EA4403"/>
    <w:rsid w:val="00EA4970"/>
    <w:rsid w:val="00EA4A90"/>
    <w:rsid w:val="00EA4B3C"/>
    <w:rsid w:val="00EA4BB7"/>
    <w:rsid w:val="00EA5466"/>
    <w:rsid w:val="00EA557B"/>
    <w:rsid w:val="00EA57E3"/>
    <w:rsid w:val="00EA5836"/>
    <w:rsid w:val="00EA5D41"/>
    <w:rsid w:val="00EA5DCB"/>
    <w:rsid w:val="00EA5F2F"/>
    <w:rsid w:val="00EA5F3E"/>
    <w:rsid w:val="00EA62DE"/>
    <w:rsid w:val="00EA65FF"/>
    <w:rsid w:val="00EA6783"/>
    <w:rsid w:val="00EA6CA3"/>
    <w:rsid w:val="00EA6E4C"/>
    <w:rsid w:val="00EA6E87"/>
    <w:rsid w:val="00EA6F7B"/>
    <w:rsid w:val="00EA717F"/>
    <w:rsid w:val="00EA7273"/>
    <w:rsid w:val="00EA73E8"/>
    <w:rsid w:val="00EA7705"/>
    <w:rsid w:val="00EA7A73"/>
    <w:rsid w:val="00EA7D20"/>
    <w:rsid w:val="00EA7D75"/>
    <w:rsid w:val="00EA7F5F"/>
    <w:rsid w:val="00EB0109"/>
    <w:rsid w:val="00EB069B"/>
    <w:rsid w:val="00EB08FC"/>
    <w:rsid w:val="00EB098B"/>
    <w:rsid w:val="00EB0FC7"/>
    <w:rsid w:val="00EB1137"/>
    <w:rsid w:val="00EB1241"/>
    <w:rsid w:val="00EB1470"/>
    <w:rsid w:val="00EB160B"/>
    <w:rsid w:val="00EB1C5B"/>
    <w:rsid w:val="00EB1C68"/>
    <w:rsid w:val="00EB1E56"/>
    <w:rsid w:val="00EB213D"/>
    <w:rsid w:val="00EB2A01"/>
    <w:rsid w:val="00EB2AB1"/>
    <w:rsid w:val="00EB2D2A"/>
    <w:rsid w:val="00EB300D"/>
    <w:rsid w:val="00EB30F6"/>
    <w:rsid w:val="00EB3159"/>
    <w:rsid w:val="00EB3179"/>
    <w:rsid w:val="00EB3611"/>
    <w:rsid w:val="00EB3790"/>
    <w:rsid w:val="00EB394A"/>
    <w:rsid w:val="00EB3BB8"/>
    <w:rsid w:val="00EB3C04"/>
    <w:rsid w:val="00EB3EEB"/>
    <w:rsid w:val="00EB3F15"/>
    <w:rsid w:val="00EB3F18"/>
    <w:rsid w:val="00EB3F70"/>
    <w:rsid w:val="00EB4002"/>
    <w:rsid w:val="00EB46F8"/>
    <w:rsid w:val="00EB47AC"/>
    <w:rsid w:val="00EB49E6"/>
    <w:rsid w:val="00EB4B34"/>
    <w:rsid w:val="00EB4C68"/>
    <w:rsid w:val="00EB4EDD"/>
    <w:rsid w:val="00EB516F"/>
    <w:rsid w:val="00EB59AE"/>
    <w:rsid w:val="00EB5C63"/>
    <w:rsid w:val="00EB5C97"/>
    <w:rsid w:val="00EB5E7C"/>
    <w:rsid w:val="00EB63D2"/>
    <w:rsid w:val="00EB6A0A"/>
    <w:rsid w:val="00EB6A3B"/>
    <w:rsid w:val="00EB6AD4"/>
    <w:rsid w:val="00EB6F98"/>
    <w:rsid w:val="00EB70BE"/>
    <w:rsid w:val="00EB7204"/>
    <w:rsid w:val="00EB74E3"/>
    <w:rsid w:val="00EB7C35"/>
    <w:rsid w:val="00EB7D8B"/>
    <w:rsid w:val="00EC0007"/>
    <w:rsid w:val="00EC011A"/>
    <w:rsid w:val="00EC02B8"/>
    <w:rsid w:val="00EC03EE"/>
    <w:rsid w:val="00EC04B0"/>
    <w:rsid w:val="00EC072A"/>
    <w:rsid w:val="00EC07D8"/>
    <w:rsid w:val="00EC0F8D"/>
    <w:rsid w:val="00EC12FB"/>
    <w:rsid w:val="00EC15C7"/>
    <w:rsid w:val="00EC17BB"/>
    <w:rsid w:val="00EC17F8"/>
    <w:rsid w:val="00EC1AC7"/>
    <w:rsid w:val="00EC1B66"/>
    <w:rsid w:val="00EC23CD"/>
    <w:rsid w:val="00EC2B6C"/>
    <w:rsid w:val="00EC2D63"/>
    <w:rsid w:val="00EC2DAA"/>
    <w:rsid w:val="00EC3235"/>
    <w:rsid w:val="00EC3570"/>
    <w:rsid w:val="00EC3C6A"/>
    <w:rsid w:val="00EC3C93"/>
    <w:rsid w:val="00EC3D18"/>
    <w:rsid w:val="00EC3FD7"/>
    <w:rsid w:val="00EC412E"/>
    <w:rsid w:val="00EC44B3"/>
    <w:rsid w:val="00EC44FA"/>
    <w:rsid w:val="00EC4660"/>
    <w:rsid w:val="00EC492E"/>
    <w:rsid w:val="00EC4998"/>
    <w:rsid w:val="00EC4B6E"/>
    <w:rsid w:val="00EC4C50"/>
    <w:rsid w:val="00EC4F67"/>
    <w:rsid w:val="00EC505F"/>
    <w:rsid w:val="00EC50BD"/>
    <w:rsid w:val="00EC5226"/>
    <w:rsid w:val="00EC535E"/>
    <w:rsid w:val="00EC5428"/>
    <w:rsid w:val="00EC5622"/>
    <w:rsid w:val="00EC565B"/>
    <w:rsid w:val="00EC5856"/>
    <w:rsid w:val="00EC5A14"/>
    <w:rsid w:val="00EC5D4A"/>
    <w:rsid w:val="00EC5DA4"/>
    <w:rsid w:val="00EC613A"/>
    <w:rsid w:val="00EC62F8"/>
    <w:rsid w:val="00EC6314"/>
    <w:rsid w:val="00EC6320"/>
    <w:rsid w:val="00EC680F"/>
    <w:rsid w:val="00EC6D07"/>
    <w:rsid w:val="00EC6D40"/>
    <w:rsid w:val="00EC6F22"/>
    <w:rsid w:val="00EC7175"/>
    <w:rsid w:val="00EC72E2"/>
    <w:rsid w:val="00EC765C"/>
    <w:rsid w:val="00EC7673"/>
    <w:rsid w:val="00EC76E4"/>
    <w:rsid w:val="00EC770A"/>
    <w:rsid w:val="00EC7E73"/>
    <w:rsid w:val="00ED0012"/>
    <w:rsid w:val="00ED0486"/>
    <w:rsid w:val="00ED057F"/>
    <w:rsid w:val="00ED07DC"/>
    <w:rsid w:val="00ED08EC"/>
    <w:rsid w:val="00ED0CE3"/>
    <w:rsid w:val="00ED0D9D"/>
    <w:rsid w:val="00ED0E24"/>
    <w:rsid w:val="00ED0F99"/>
    <w:rsid w:val="00ED1182"/>
    <w:rsid w:val="00ED1771"/>
    <w:rsid w:val="00ED1C34"/>
    <w:rsid w:val="00ED1CDB"/>
    <w:rsid w:val="00ED2275"/>
    <w:rsid w:val="00ED2284"/>
    <w:rsid w:val="00ED26BC"/>
    <w:rsid w:val="00ED2856"/>
    <w:rsid w:val="00ED29AA"/>
    <w:rsid w:val="00ED29DF"/>
    <w:rsid w:val="00ED2AA9"/>
    <w:rsid w:val="00ED2BB9"/>
    <w:rsid w:val="00ED2CEF"/>
    <w:rsid w:val="00ED2E0B"/>
    <w:rsid w:val="00ED36AC"/>
    <w:rsid w:val="00ED38F2"/>
    <w:rsid w:val="00ED39C8"/>
    <w:rsid w:val="00ED3A57"/>
    <w:rsid w:val="00ED3C77"/>
    <w:rsid w:val="00ED3DF4"/>
    <w:rsid w:val="00ED3E4D"/>
    <w:rsid w:val="00ED4081"/>
    <w:rsid w:val="00ED42AD"/>
    <w:rsid w:val="00ED4F54"/>
    <w:rsid w:val="00ED553E"/>
    <w:rsid w:val="00ED5695"/>
    <w:rsid w:val="00ED58E6"/>
    <w:rsid w:val="00ED5C5D"/>
    <w:rsid w:val="00ED5DE0"/>
    <w:rsid w:val="00ED62EF"/>
    <w:rsid w:val="00ED66AA"/>
    <w:rsid w:val="00ED67C5"/>
    <w:rsid w:val="00ED6A04"/>
    <w:rsid w:val="00ED6B9C"/>
    <w:rsid w:val="00ED6C27"/>
    <w:rsid w:val="00ED6EB2"/>
    <w:rsid w:val="00ED6ED6"/>
    <w:rsid w:val="00ED717A"/>
    <w:rsid w:val="00ED721A"/>
    <w:rsid w:val="00ED7479"/>
    <w:rsid w:val="00ED74C3"/>
    <w:rsid w:val="00ED797A"/>
    <w:rsid w:val="00EE0198"/>
    <w:rsid w:val="00EE047F"/>
    <w:rsid w:val="00EE0703"/>
    <w:rsid w:val="00EE0BB6"/>
    <w:rsid w:val="00EE0C05"/>
    <w:rsid w:val="00EE0CFD"/>
    <w:rsid w:val="00EE0FE1"/>
    <w:rsid w:val="00EE1156"/>
    <w:rsid w:val="00EE15A3"/>
    <w:rsid w:val="00EE15FD"/>
    <w:rsid w:val="00EE1AE5"/>
    <w:rsid w:val="00EE1BD8"/>
    <w:rsid w:val="00EE20BE"/>
    <w:rsid w:val="00EE235B"/>
    <w:rsid w:val="00EE237A"/>
    <w:rsid w:val="00EE23BB"/>
    <w:rsid w:val="00EE24AE"/>
    <w:rsid w:val="00EE258A"/>
    <w:rsid w:val="00EE293A"/>
    <w:rsid w:val="00EE2A95"/>
    <w:rsid w:val="00EE2E2A"/>
    <w:rsid w:val="00EE2E44"/>
    <w:rsid w:val="00EE320A"/>
    <w:rsid w:val="00EE320D"/>
    <w:rsid w:val="00EE336E"/>
    <w:rsid w:val="00EE3714"/>
    <w:rsid w:val="00EE3C43"/>
    <w:rsid w:val="00EE3DF5"/>
    <w:rsid w:val="00EE3F98"/>
    <w:rsid w:val="00EE4042"/>
    <w:rsid w:val="00EE4596"/>
    <w:rsid w:val="00EE4648"/>
    <w:rsid w:val="00EE47CE"/>
    <w:rsid w:val="00EE48E9"/>
    <w:rsid w:val="00EE4C20"/>
    <w:rsid w:val="00EE4CC9"/>
    <w:rsid w:val="00EE4DF9"/>
    <w:rsid w:val="00EE51FC"/>
    <w:rsid w:val="00EE556C"/>
    <w:rsid w:val="00EE563D"/>
    <w:rsid w:val="00EE586F"/>
    <w:rsid w:val="00EE5DCD"/>
    <w:rsid w:val="00EE60BE"/>
    <w:rsid w:val="00EE6175"/>
    <w:rsid w:val="00EE6264"/>
    <w:rsid w:val="00EE6529"/>
    <w:rsid w:val="00EE652E"/>
    <w:rsid w:val="00EE6646"/>
    <w:rsid w:val="00EE66C6"/>
    <w:rsid w:val="00EE677A"/>
    <w:rsid w:val="00EE711B"/>
    <w:rsid w:val="00EE723D"/>
    <w:rsid w:val="00EE7293"/>
    <w:rsid w:val="00EE742B"/>
    <w:rsid w:val="00EE7510"/>
    <w:rsid w:val="00EE7D77"/>
    <w:rsid w:val="00EE7EF0"/>
    <w:rsid w:val="00EF0138"/>
    <w:rsid w:val="00EF01A2"/>
    <w:rsid w:val="00EF03E1"/>
    <w:rsid w:val="00EF097C"/>
    <w:rsid w:val="00EF0C45"/>
    <w:rsid w:val="00EF0CA1"/>
    <w:rsid w:val="00EF0D0D"/>
    <w:rsid w:val="00EF1319"/>
    <w:rsid w:val="00EF134A"/>
    <w:rsid w:val="00EF1895"/>
    <w:rsid w:val="00EF19C0"/>
    <w:rsid w:val="00EF1B04"/>
    <w:rsid w:val="00EF1B52"/>
    <w:rsid w:val="00EF218B"/>
    <w:rsid w:val="00EF2706"/>
    <w:rsid w:val="00EF2C6C"/>
    <w:rsid w:val="00EF2F1E"/>
    <w:rsid w:val="00EF306B"/>
    <w:rsid w:val="00EF3109"/>
    <w:rsid w:val="00EF31B5"/>
    <w:rsid w:val="00EF322D"/>
    <w:rsid w:val="00EF36AD"/>
    <w:rsid w:val="00EF40B1"/>
    <w:rsid w:val="00EF416F"/>
    <w:rsid w:val="00EF427A"/>
    <w:rsid w:val="00EF4D74"/>
    <w:rsid w:val="00EF4E88"/>
    <w:rsid w:val="00EF50A3"/>
    <w:rsid w:val="00EF52FE"/>
    <w:rsid w:val="00EF53F2"/>
    <w:rsid w:val="00EF55F6"/>
    <w:rsid w:val="00EF58AA"/>
    <w:rsid w:val="00EF5ADB"/>
    <w:rsid w:val="00EF6051"/>
    <w:rsid w:val="00EF63B2"/>
    <w:rsid w:val="00EF64C0"/>
    <w:rsid w:val="00EF64CF"/>
    <w:rsid w:val="00EF65A5"/>
    <w:rsid w:val="00EF69B5"/>
    <w:rsid w:val="00EF6C51"/>
    <w:rsid w:val="00EF7355"/>
    <w:rsid w:val="00EF735C"/>
    <w:rsid w:val="00EF74CA"/>
    <w:rsid w:val="00EF7504"/>
    <w:rsid w:val="00EF7B27"/>
    <w:rsid w:val="00EF7C12"/>
    <w:rsid w:val="00EF7E34"/>
    <w:rsid w:val="00F003F3"/>
    <w:rsid w:val="00F0073C"/>
    <w:rsid w:val="00F00927"/>
    <w:rsid w:val="00F00BC0"/>
    <w:rsid w:val="00F00DA9"/>
    <w:rsid w:val="00F0151B"/>
    <w:rsid w:val="00F01CBF"/>
    <w:rsid w:val="00F01DE1"/>
    <w:rsid w:val="00F02076"/>
    <w:rsid w:val="00F0233B"/>
    <w:rsid w:val="00F0245D"/>
    <w:rsid w:val="00F02568"/>
    <w:rsid w:val="00F02799"/>
    <w:rsid w:val="00F02E6B"/>
    <w:rsid w:val="00F02E98"/>
    <w:rsid w:val="00F03078"/>
    <w:rsid w:val="00F03162"/>
    <w:rsid w:val="00F0321C"/>
    <w:rsid w:val="00F03394"/>
    <w:rsid w:val="00F03507"/>
    <w:rsid w:val="00F03672"/>
    <w:rsid w:val="00F0376F"/>
    <w:rsid w:val="00F03CB2"/>
    <w:rsid w:val="00F03D4E"/>
    <w:rsid w:val="00F03FD8"/>
    <w:rsid w:val="00F0422E"/>
    <w:rsid w:val="00F042A9"/>
    <w:rsid w:val="00F045C1"/>
    <w:rsid w:val="00F048B8"/>
    <w:rsid w:val="00F04DE7"/>
    <w:rsid w:val="00F04E4C"/>
    <w:rsid w:val="00F04E72"/>
    <w:rsid w:val="00F04FAC"/>
    <w:rsid w:val="00F05686"/>
    <w:rsid w:val="00F0579B"/>
    <w:rsid w:val="00F05A35"/>
    <w:rsid w:val="00F0641C"/>
    <w:rsid w:val="00F0642F"/>
    <w:rsid w:val="00F067C7"/>
    <w:rsid w:val="00F0687B"/>
    <w:rsid w:val="00F06FA7"/>
    <w:rsid w:val="00F072A8"/>
    <w:rsid w:val="00F072CE"/>
    <w:rsid w:val="00F07399"/>
    <w:rsid w:val="00F073F0"/>
    <w:rsid w:val="00F0745F"/>
    <w:rsid w:val="00F074BD"/>
    <w:rsid w:val="00F0760E"/>
    <w:rsid w:val="00F07A55"/>
    <w:rsid w:val="00F07C4B"/>
    <w:rsid w:val="00F10774"/>
    <w:rsid w:val="00F109E8"/>
    <w:rsid w:val="00F10BF9"/>
    <w:rsid w:val="00F10E89"/>
    <w:rsid w:val="00F11187"/>
    <w:rsid w:val="00F1134B"/>
    <w:rsid w:val="00F116C1"/>
    <w:rsid w:val="00F11C3E"/>
    <w:rsid w:val="00F11E79"/>
    <w:rsid w:val="00F1201E"/>
    <w:rsid w:val="00F128A7"/>
    <w:rsid w:val="00F128ED"/>
    <w:rsid w:val="00F129C8"/>
    <w:rsid w:val="00F12A8B"/>
    <w:rsid w:val="00F12C70"/>
    <w:rsid w:val="00F12D81"/>
    <w:rsid w:val="00F12E36"/>
    <w:rsid w:val="00F12E4E"/>
    <w:rsid w:val="00F12E8D"/>
    <w:rsid w:val="00F12E94"/>
    <w:rsid w:val="00F12FDB"/>
    <w:rsid w:val="00F1315F"/>
    <w:rsid w:val="00F13666"/>
    <w:rsid w:val="00F138A4"/>
    <w:rsid w:val="00F13BEF"/>
    <w:rsid w:val="00F13CF4"/>
    <w:rsid w:val="00F13E03"/>
    <w:rsid w:val="00F13E85"/>
    <w:rsid w:val="00F13F27"/>
    <w:rsid w:val="00F141D9"/>
    <w:rsid w:val="00F1445E"/>
    <w:rsid w:val="00F1469B"/>
    <w:rsid w:val="00F149FF"/>
    <w:rsid w:val="00F14A83"/>
    <w:rsid w:val="00F14AD7"/>
    <w:rsid w:val="00F14B96"/>
    <w:rsid w:val="00F14FB0"/>
    <w:rsid w:val="00F151A7"/>
    <w:rsid w:val="00F15275"/>
    <w:rsid w:val="00F1531C"/>
    <w:rsid w:val="00F15451"/>
    <w:rsid w:val="00F15CB0"/>
    <w:rsid w:val="00F15CBD"/>
    <w:rsid w:val="00F15D49"/>
    <w:rsid w:val="00F16054"/>
    <w:rsid w:val="00F1615D"/>
    <w:rsid w:val="00F16384"/>
    <w:rsid w:val="00F16514"/>
    <w:rsid w:val="00F165AB"/>
    <w:rsid w:val="00F166CC"/>
    <w:rsid w:val="00F16969"/>
    <w:rsid w:val="00F16B3A"/>
    <w:rsid w:val="00F16EFD"/>
    <w:rsid w:val="00F17139"/>
    <w:rsid w:val="00F17367"/>
    <w:rsid w:val="00F173F0"/>
    <w:rsid w:val="00F17873"/>
    <w:rsid w:val="00F1788C"/>
    <w:rsid w:val="00F17AD2"/>
    <w:rsid w:val="00F17B71"/>
    <w:rsid w:val="00F17D71"/>
    <w:rsid w:val="00F17E8A"/>
    <w:rsid w:val="00F17F60"/>
    <w:rsid w:val="00F17FB3"/>
    <w:rsid w:val="00F2000C"/>
    <w:rsid w:val="00F2044D"/>
    <w:rsid w:val="00F205D6"/>
    <w:rsid w:val="00F207BD"/>
    <w:rsid w:val="00F20AD5"/>
    <w:rsid w:val="00F20B0B"/>
    <w:rsid w:val="00F20D5E"/>
    <w:rsid w:val="00F21054"/>
    <w:rsid w:val="00F211BC"/>
    <w:rsid w:val="00F2179A"/>
    <w:rsid w:val="00F21ADF"/>
    <w:rsid w:val="00F21C1C"/>
    <w:rsid w:val="00F21C8C"/>
    <w:rsid w:val="00F21DFE"/>
    <w:rsid w:val="00F21E89"/>
    <w:rsid w:val="00F22239"/>
    <w:rsid w:val="00F222F5"/>
    <w:rsid w:val="00F22469"/>
    <w:rsid w:val="00F22479"/>
    <w:rsid w:val="00F2267D"/>
    <w:rsid w:val="00F22D7E"/>
    <w:rsid w:val="00F2327A"/>
    <w:rsid w:val="00F23411"/>
    <w:rsid w:val="00F23481"/>
    <w:rsid w:val="00F2365A"/>
    <w:rsid w:val="00F23832"/>
    <w:rsid w:val="00F239CD"/>
    <w:rsid w:val="00F239CE"/>
    <w:rsid w:val="00F23C82"/>
    <w:rsid w:val="00F2405A"/>
    <w:rsid w:val="00F24073"/>
    <w:rsid w:val="00F2419B"/>
    <w:rsid w:val="00F24239"/>
    <w:rsid w:val="00F242D6"/>
    <w:rsid w:val="00F243E9"/>
    <w:rsid w:val="00F245DA"/>
    <w:rsid w:val="00F247C1"/>
    <w:rsid w:val="00F24914"/>
    <w:rsid w:val="00F24B1F"/>
    <w:rsid w:val="00F24C84"/>
    <w:rsid w:val="00F24D3E"/>
    <w:rsid w:val="00F24EAF"/>
    <w:rsid w:val="00F25085"/>
    <w:rsid w:val="00F25149"/>
    <w:rsid w:val="00F25282"/>
    <w:rsid w:val="00F25298"/>
    <w:rsid w:val="00F25649"/>
    <w:rsid w:val="00F256D3"/>
    <w:rsid w:val="00F25A81"/>
    <w:rsid w:val="00F26154"/>
    <w:rsid w:val="00F261EC"/>
    <w:rsid w:val="00F264EB"/>
    <w:rsid w:val="00F2662B"/>
    <w:rsid w:val="00F26664"/>
    <w:rsid w:val="00F266E4"/>
    <w:rsid w:val="00F268E4"/>
    <w:rsid w:val="00F269D0"/>
    <w:rsid w:val="00F26C71"/>
    <w:rsid w:val="00F2732E"/>
    <w:rsid w:val="00F27374"/>
    <w:rsid w:val="00F275A3"/>
    <w:rsid w:val="00F2798C"/>
    <w:rsid w:val="00F27D50"/>
    <w:rsid w:val="00F27DEE"/>
    <w:rsid w:val="00F27F36"/>
    <w:rsid w:val="00F27F63"/>
    <w:rsid w:val="00F304BF"/>
    <w:rsid w:val="00F305DC"/>
    <w:rsid w:val="00F3068A"/>
    <w:rsid w:val="00F30D68"/>
    <w:rsid w:val="00F310F6"/>
    <w:rsid w:val="00F311BC"/>
    <w:rsid w:val="00F31280"/>
    <w:rsid w:val="00F312CE"/>
    <w:rsid w:val="00F31433"/>
    <w:rsid w:val="00F3160B"/>
    <w:rsid w:val="00F31908"/>
    <w:rsid w:val="00F319ED"/>
    <w:rsid w:val="00F31C78"/>
    <w:rsid w:val="00F31F3A"/>
    <w:rsid w:val="00F31F85"/>
    <w:rsid w:val="00F32038"/>
    <w:rsid w:val="00F32632"/>
    <w:rsid w:val="00F32746"/>
    <w:rsid w:val="00F33157"/>
    <w:rsid w:val="00F3326B"/>
    <w:rsid w:val="00F338D3"/>
    <w:rsid w:val="00F33D96"/>
    <w:rsid w:val="00F34238"/>
    <w:rsid w:val="00F3438E"/>
    <w:rsid w:val="00F348AD"/>
    <w:rsid w:val="00F34953"/>
    <w:rsid w:val="00F34A9C"/>
    <w:rsid w:val="00F34C80"/>
    <w:rsid w:val="00F34C85"/>
    <w:rsid w:val="00F34F0B"/>
    <w:rsid w:val="00F351EB"/>
    <w:rsid w:val="00F3533B"/>
    <w:rsid w:val="00F35AB9"/>
    <w:rsid w:val="00F35DC3"/>
    <w:rsid w:val="00F362B2"/>
    <w:rsid w:val="00F3650E"/>
    <w:rsid w:val="00F36548"/>
    <w:rsid w:val="00F36583"/>
    <w:rsid w:val="00F365FE"/>
    <w:rsid w:val="00F367C3"/>
    <w:rsid w:val="00F36926"/>
    <w:rsid w:val="00F369BB"/>
    <w:rsid w:val="00F36A42"/>
    <w:rsid w:val="00F370DE"/>
    <w:rsid w:val="00F371D9"/>
    <w:rsid w:val="00F37463"/>
    <w:rsid w:val="00F3760C"/>
    <w:rsid w:val="00F37D61"/>
    <w:rsid w:val="00F37D90"/>
    <w:rsid w:val="00F40162"/>
    <w:rsid w:val="00F401CA"/>
    <w:rsid w:val="00F402C6"/>
    <w:rsid w:val="00F40376"/>
    <w:rsid w:val="00F404A1"/>
    <w:rsid w:val="00F405CB"/>
    <w:rsid w:val="00F408D9"/>
    <w:rsid w:val="00F40DDF"/>
    <w:rsid w:val="00F41928"/>
    <w:rsid w:val="00F4278E"/>
    <w:rsid w:val="00F42A27"/>
    <w:rsid w:val="00F42CDC"/>
    <w:rsid w:val="00F430EB"/>
    <w:rsid w:val="00F4311B"/>
    <w:rsid w:val="00F4323B"/>
    <w:rsid w:val="00F43669"/>
    <w:rsid w:val="00F438EF"/>
    <w:rsid w:val="00F43EB3"/>
    <w:rsid w:val="00F43FD6"/>
    <w:rsid w:val="00F44030"/>
    <w:rsid w:val="00F440F7"/>
    <w:rsid w:val="00F44465"/>
    <w:rsid w:val="00F44705"/>
    <w:rsid w:val="00F44ECC"/>
    <w:rsid w:val="00F4520B"/>
    <w:rsid w:val="00F45374"/>
    <w:rsid w:val="00F45819"/>
    <w:rsid w:val="00F45B53"/>
    <w:rsid w:val="00F45E3D"/>
    <w:rsid w:val="00F461A1"/>
    <w:rsid w:val="00F46896"/>
    <w:rsid w:val="00F46BA3"/>
    <w:rsid w:val="00F46EC4"/>
    <w:rsid w:val="00F4737F"/>
    <w:rsid w:val="00F477D6"/>
    <w:rsid w:val="00F478A1"/>
    <w:rsid w:val="00F47A01"/>
    <w:rsid w:val="00F47B80"/>
    <w:rsid w:val="00F47C39"/>
    <w:rsid w:val="00F47D7D"/>
    <w:rsid w:val="00F47E97"/>
    <w:rsid w:val="00F5011F"/>
    <w:rsid w:val="00F50177"/>
    <w:rsid w:val="00F5053C"/>
    <w:rsid w:val="00F5070A"/>
    <w:rsid w:val="00F5076B"/>
    <w:rsid w:val="00F50852"/>
    <w:rsid w:val="00F50F56"/>
    <w:rsid w:val="00F51150"/>
    <w:rsid w:val="00F512FD"/>
    <w:rsid w:val="00F514A3"/>
    <w:rsid w:val="00F51646"/>
    <w:rsid w:val="00F516B7"/>
    <w:rsid w:val="00F5178C"/>
    <w:rsid w:val="00F51AD7"/>
    <w:rsid w:val="00F51AE3"/>
    <w:rsid w:val="00F51F2D"/>
    <w:rsid w:val="00F522E2"/>
    <w:rsid w:val="00F523F1"/>
    <w:rsid w:val="00F524D4"/>
    <w:rsid w:val="00F52727"/>
    <w:rsid w:val="00F5281A"/>
    <w:rsid w:val="00F52AAF"/>
    <w:rsid w:val="00F52ABA"/>
    <w:rsid w:val="00F5316C"/>
    <w:rsid w:val="00F53230"/>
    <w:rsid w:val="00F53562"/>
    <w:rsid w:val="00F53733"/>
    <w:rsid w:val="00F5376B"/>
    <w:rsid w:val="00F538DE"/>
    <w:rsid w:val="00F53B72"/>
    <w:rsid w:val="00F54486"/>
    <w:rsid w:val="00F54566"/>
    <w:rsid w:val="00F54636"/>
    <w:rsid w:val="00F549ED"/>
    <w:rsid w:val="00F54A8C"/>
    <w:rsid w:val="00F54B85"/>
    <w:rsid w:val="00F54B9F"/>
    <w:rsid w:val="00F54C3A"/>
    <w:rsid w:val="00F55219"/>
    <w:rsid w:val="00F55303"/>
    <w:rsid w:val="00F55427"/>
    <w:rsid w:val="00F559CD"/>
    <w:rsid w:val="00F55A0C"/>
    <w:rsid w:val="00F55BB7"/>
    <w:rsid w:val="00F55F39"/>
    <w:rsid w:val="00F569DB"/>
    <w:rsid w:val="00F56AF0"/>
    <w:rsid w:val="00F57024"/>
    <w:rsid w:val="00F570AD"/>
    <w:rsid w:val="00F57151"/>
    <w:rsid w:val="00F57308"/>
    <w:rsid w:val="00F574A7"/>
    <w:rsid w:val="00F574DB"/>
    <w:rsid w:val="00F57745"/>
    <w:rsid w:val="00F60016"/>
    <w:rsid w:val="00F6029F"/>
    <w:rsid w:val="00F60634"/>
    <w:rsid w:val="00F606EF"/>
    <w:rsid w:val="00F60906"/>
    <w:rsid w:val="00F609DA"/>
    <w:rsid w:val="00F60A28"/>
    <w:rsid w:val="00F60E59"/>
    <w:rsid w:val="00F6171D"/>
    <w:rsid w:val="00F61A14"/>
    <w:rsid w:val="00F61A43"/>
    <w:rsid w:val="00F6202D"/>
    <w:rsid w:val="00F622C9"/>
    <w:rsid w:val="00F623BE"/>
    <w:rsid w:val="00F623C1"/>
    <w:rsid w:val="00F623F9"/>
    <w:rsid w:val="00F6242C"/>
    <w:rsid w:val="00F624C6"/>
    <w:rsid w:val="00F624D1"/>
    <w:rsid w:val="00F625FD"/>
    <w:rsid w:val="00F62B2B"/>
    <w:rsid w:val="00F62D0C"/>
    <w:rsid w:val="00F62D18"/>
    <w:rsid w:val="00F63389"/>
    <w:rsid w:val="00F633C4"/>
    <w:rsid w:val="00F633E2"/>
    <w:rsid w:val="00F63BF7"/>
    <w:rsid w:val="00F63E2A"/>
    <w:rsid w:val="00F63E70"/>
    <w:rsid w:val="00F6400D"/>
    <w:rsid w:val="00F6401D"/>
    <w:rsid w:val="00F6413B"/>
    <w:rsid w:val="00F6422F"/>
    <w:rsid w:val="00F6475A"/>
    <w:rsid w:val="00F6478A"/>
    <w:rsid w:val="00F649B2"/>
    <w:rsid w:val="00F64A46"/>
    <w:rsid w:val="00F64EBE"/>
    <w:rsid w:val="00F65807"/>
    <w:rsid w:val="00F65E59"/>
    <w:rsid w:val="00F65EC4"/>
    <w:rsid w:val="00F65F91"/>
    <w:rsid w:val="00F6606A"/>
    <w:rsid w:val="00F661DB"/>
    <w:rsid w:val="00F6641B"/>
    <w:rsid w:val="00F6667D"/>
    <w:rsid w:val="00F66708"/>
    <w:rsid w:val="00F667F0"/>
    <w:rsid w:val="00F6689E"/>
    <w:rsid w:val="00F66C8B"/>
    <w:rsid w:val="00F66CC4"/>
    <w:rsid w:val="00F66D2F"/>
    <w:rsid w:val="00F66E43"/>
    <w:rsid w:val="00F66F3F"/>
    <w:rsid w:val="00F66F45"/>
    <w:rsid w:val="00F67133"/>
    <w:rsid w:val="00F67413"/>
    <w:rsid w:val="00F675BC"/>
    <w:rsid w:val="00F675BF"/>
    <w:rsid w:val="00F6795F"/>
    <w:rsid w:val="00F67F9E"/>
    <w:rsid w:val="00F702DB"/>
    <w:rsid w:val="00F70508"/>
    <w:rsid w:val="00F70552"/>
    <w:rsid w:val="00F7058C"/>
    <w:rsid w:val="00F7084E"/>
    <w:rsid w:val="00F70960"/>
    <w:rsid w:val="00F70CB7"/>
    <w:rsid w:val="00F713A1"/>
    <w:rsid w:val="00F71596"/>
    <w:rsid w:val="00F71AA7"/>
    <w:rsid w:val="00F72425"/>
    <w:rsid w:val="00F727BA"/>
    <w:rsid w:val="00F728E8"/>
    <w:rsid w:val="00F72C96"/>
    <w:rsid w:val="00F72DDC"/>
    <w:rsid w:val="00F72EF1"/>
    <w:rsid w:val="00F7320E"/>
    <w:rsid w:val="00F73228"/>
    <w:rsid w:val="00F73509"/>
    <w:rsid w:val="00F735B6"/>
    <w:rsid w:val="00F73736"/>
    <w:rsid w:val="00F737E7"/>
    <w:rsid w:val="00F73875"/>
    <w:rsid w:val="00F73946"/>
    <w:rsid w:val="00F73B34"/>
    <w:rsid w:val="00F73B99"/>
    <w:rsid w:val="00F73FD8"/>
    <w:rsid w:val="00F740F3"/>
    <w:rsid w:val="00F742B8"/>
    <w:rsid w:val="00F742EF"/>
    <w:rsid w:val="00F74717"/>
    <w:rsid w:val="00F74A76"/>
    <w:rsid w:val="00F74C43"/>
    <w:rsid w:val="00F74D20"/>
    <w:rsid w:val="00F74DA5"/>
    <w:rsid w:val="00F74EC7"/>
    <w:rsid w:val="00F75045"/>
    <w:rsid w:val="00F753DC"/>
    <w:rsid w:val="00F753ED"/>
    <w:rsid w:val="00F755BC"/>
    <w:rsid w:val="00F756C1"/>
    <w:rsid w:val="00F75895"/>
    <w:rsid w:val="00F75CD1"/>
    <w:rsid w:val="00F75DED"/>
    <w:rsid w:val="00F76090"/>
    <w:rsid w:val="00F760F2"/>
    <w:rsid w:val="00F76206"/>
    <w:rsid w:val="00F764CC"/>
    <w:rsid w:val="00F7678D"/>
    <w:rsid w:val="00F768EC"/>
    <w:rsid w:val="00F76A08"/>
    <w:rsid w:val="00F76E41"/>
    <w:rsid w:val="00F7770C"/>
    <w:rsid w:val="00F7785F"/>
    <w:rsid w:val="00F778D9"/>
    <w:rsid w:val="00F779C3"/>
    <w:rsid w:val="00F77B2E"/>
    <w:rsid w:val="00F80438"/>
    <w:rsid w:val="00F804D7"/>
    <w:rsid w:val="00F80843"/>
    <w:rsid w:val="00F80ED0"/>
    <w:rsid w:val="00F80FBA"/>
    <w:rsid w:val="00F81047"/>
    <w:rsid w:val="00F81225"/>
    <w:rsid w:val="00F8133B"/>
    <w:rsid w:val="00F8145B"/>
    <w:rsid w:val="00F81536"/>
    <w:rsid w:val="00F81708"/>
    <w:rsid w:val="00F81E65"/>
    <w:rsid w:val="00F8206E"/>
    <w:rsid w:val="00F82078"/>
    <w:rsid w:val="00F823A9"/>
    <w:rsid w:val="00F8269D"/>
    <w:rsid w:val="00F8282A"/>
    <w:rsid w:val="00F82848"/>
    <w:rsid w:val="00F8285F"/>
    <w:rsid w:val="00F8288F"/>
    <w:rsid w:val="00F82AE6"/>
    <w:rsid w:val="00F82DC8"/>
    <w:rsid w:val="00F83120"/>
    <w:rsid w:val="00F83278"/>
    <w:rsid w:val="00F83621"/>
    <w:rsid w:val="00F83CF3"/>
    <w:rsid w:val="00F83E56"/>
    <w:rsid w:val="00F83EB4"/>
    <w:rsid w:val="00F83EF6"/>
    <w:rsid w:val="00F83F7E"/>
    <w:rsid w:val="00F84089"/>
    <w:rsid w:val="00F84197"/>
    <w:rsid w:val="00F842EB"/>
    <w:rsid w:val="00F8449F"/>
    <w:rsid w:val="00F84845"/>
    <w:rsid w:val="00F849EC"/>
    <w:rsid w:val="00F84A22"/>
    <w:rsid w:val="00F84A24"/>
    <w:rsid w:val="00F84A36"/>
    <w:rsid w:val="00F84F41"/>
    <w:rsid w:val="00F852FC"/>
    <w:rsid w:val="00F853AE"/>
    <w:rsid w:val="00F85A0C"/>
    <w:rsid w:val="00F85AA2"/>
    <w:rsid w:val="00F85CD6"/>
    <w:rsid w:val="00F85E16"/>
    <w:rsid w:val="00F8644A"/>
    <w:rsid w:val="00F866DB"/>
    <w:rsid w:val="00F866EB"/>
    <w:rsid w:val="00F86DD0"/>
    <w:rsid w:val="00F872C2"/>
    <w:rsid w:val="00F874A8"/>
    <w:rsid w:val="00F876C2"/>
    <w:rsid w:val="00F8792E"/>
    <w:rsid w:val="00F87BE5"/>
    <w:rsid w:val="00F87D8F"/>
    <w:rsid w:val="00F900B5"/>
    <w:rsid w:val="00F901E4"/>
    <w:rsid w:val="00F9034A"/>
    <w:rsid w:val="00F90520"/>
    <w:rsid w:val="00F906D8"/>
    <w:rsid w:val="00F908C9"/>
    <w:rsid w:val="00F90BDF"/>
    <w:rsid w:val="00F90CC2"/>
    <w:rsid w:val="00F90DB9"/>
    <w:rsid w:val="00F90DD2"/>
    <w:rsid w:val="00F91527"/>
    <w:rsid w:val="00F9187C"/>
    <w:rsid w:val="00F91AC6"/>
    <w:rsid w:val="00F91C27"/>
    <w:rsid w:val="00F91EFF"/>
    <w:rsid w:val="00F92092"/>
    <w:rsid w:val="00F921F3"/>
    <w:rsid w:val="00F922D6"/>
    <w:rsid w:val="00F9256C"/>
    <w:rsid w:val="00F9272A"/>
    <w:rsid w:val="00F92A72"/>
    <w:rsid w:val="00F92C65"/>
    <w:rsid w:val="00F9324D"/>
    <w:rsid w:val="00F93598"/>
    <w:rsid w:val="00F93694"/>
    <w:rsid w:val="00F93738"/>
    <w:rsid w:val="00F9390D"/>
    <w:rsid w:val="00F93AC6"/>
    <w:rsid w:val="00F93BF8"/>
    <w:rsid w:val="00F93CD5"/>
    <w:rsid w:val="00F93D5B"/>
    <w:rsid w:val="00F93EA0"/>
    <w:rsid w:val="00F9424B"/>
    <w:rsid w:val="00F94319"/>
    <w:rsid w:val="00F94335"/>
    <w:rsid w:val="00F94488"/>
    <w:rsid w:val="00F94628"/>
    <w:rsid w:val="00F94866"/>
    <w:rsid w:val="00F94C25"/>
    <w:rsid w:val="00F95116"/>
    <w:rsid w:val="00F9517C"/>
    <w:rsid w:val="00F9530D"/>
    <w:rsid w:val="00F9605B"/>
    <w:rsid w:val="00F96398"/>
    <w:rsid w:val="00F96414"/>
    <w:rsid w:val="00F965C3"/>
    <w:rsid w:val="00F96A9E"/>
    <w:rsid w:val="00F96BC0"/>
    <w:rsid w:val="00F96E32"/>
    <w:rsid w:val="00F97579"/>
    <w:rsid w:val="00F97994"/>
    <w:rsid w:val="00F97A11"/>
    <w:rsid w:val="00F97DD8"/>
    <w:rsid w:val="00F97F3D"/>
    <w:rsid w:val="00FA0072"/>
    <w:rsid w:val="00FA06F8"/>
    <w:rsid w:val="00FA0AAE"/>
    <w:rsid w:val="00FA0AB3"/>
    <w:rsid w:val="00FA0D15"/>
    <w:rsid w:val="00FA18EB"/>
    <w:rsid w:val="00FA22D3"/>
    <w:rsid w:val="00FA2377"/>
    <w:rsid w:val="00FA25A3"/>
    <w:rsid w:val="00FA26F4"/>
    <w:rsid w:val="00FA29AF"/>
    <w:rsid w:val="00FA35C3"/>
    <w:rsid w:val="00FA416A"/>
    <w:rsid w:val="00FA4439"/>
    <w:rsid w:val="00FA472F"/>
    <w:rsid w:val="00FA47D8"/>
    <w:rsid w:val="00FA4D7C"/>
    <w:rsid w:val="00FA4F14"/>
    <w:rsid w:val="00FA5390"/>
    <w:rsid w:val="00FA5972"/>
    <w:rsid w:val="00FA5C84"/>
    <w:rsid w:val="00FA5D1C"/>
    <w:rsid w:val="00FA5D75"/>
    <w:rsid w:val="00FA5F1E"/>
    <w:rsid w:val="00FA5F37"/>
    <w:rsid w:val="00FA6223"/>
    <w:rsid w:val="00FA67B9"/>
    <w:rsid w:val="00FA69D0"/>
    <w:rsid w:val="00FA6A09"/>
    <w:rsid w:val="00FA6A1B"/>
    <w:rsid w:val="00FA6DF2"/>
    <w:rsid w:val="00FA7055"/>
    <w:rsid w:val="00FA706A"/>
    <w:rsid w:val="00FA7747"/>
    <w:rsid w:val="00FA78B6"/>
    <w:rsid w:val="00FA7AA2"/>
    <w:rsid w:val="00FA7C8C"/>
    <w:rsid w:val="00FA7CAE"/>
    <w:rsid w:val="00FA7E30"/>
    <w:rsid w:val="00FA7F1D"/>
    <w:rsid w:val="00FB0126"/>
    <w:rsid w:val="00FB029E"/>
    <w:rsid w:val="00FB0309"/>
    <w:rsid w:val="00FB0322"/>
    <w:rsid w:val="00FB0814"/>
    <w:rsid w:val="00FB0891"/>
    <w:rsid w:val="00FB0C1C"/>
    <w:rsid w:val="00FB0C2E"/>
    <w:rsid w:val="00FB0FD9"/>
    <w:rsid w:val="00FB10CB"/>
    <w:rsid w:val="00FB1206"/>
    <w:rsid w:val="00FB14DB"/>
    <w:rsid w:val="00FB1514"/>
    <w:rsid w:val="00FB1860"/>
    <w:rsid w:val="00FB18BD"/>
    <w:rsid w:val="00FB1BC5"/>
    <w:rsid w:val="00FB1C2B"/>
    <w:rsid w:val="00FB1CD0"/>
    <w:rsid w:val="00FB1FC8"/>
    <w:rsid w:val="00FB229D"/>
    <w:rsid w:val="00FB26DC"/>
    <w:rsid w:val="00FB2913"/>
    <w:rsid w:val="00FB2B60"/>
    <w:rsid w:val="00FB2BF5"/>
    <w:rsid w:val="00FB2CA1"/>
    <w:rsid w:val="00FB2DD7"/>
    <w:rsid w:val="00FB2ECB"/>
    <w:rsid w:val="00FB31F4"/>
    <w:rsid w:val="00FB3735"/>
    <w:rsid w:val="00FB38D5"/>
    <w:rsid w:val="00FB3B6C"/>
    <w:rsid w:val="00FB3D33"/>
    <w:rsid w:val="00FB3D37"/>
    <w:rsid w:val="00FB416A"/>
    <w:rsid w:val="00FB4652"/>
    <w:rsid w:val="00FB47FD"/>
    <w:rsid w:val="00FB48F0"/>
    <w:rsid w:val="00FB4950"/>
    <w:rsid w:val="00FB4B5F"/>
    <w:rsid w:val="00FB4C08"/>
    <w:rsid w:val="00FB5145"/>
    <w:rsid w:val="00FB59A8"/>
    <w:rsid w:val="00FB59BE"/>
    <w:rsid w:val="00FB5A28"/>
    <w:rsid w:val="00FB5D89"/>
    <w:rsid w:val="00FB5F83"/>
    <w:rsid w:val="00FB636A"/>
    <w:rsid w:val="00FB6488"/>
    <w:rsid w:val="00FB64B7"/>
    <w:rsid w:val="00FB6915"/>
    <w:rsid w:val="00FB6F33"/>
    <w:rsid w:val="00FB6F8C"/>
    <w:rsid w:val="00FB716F"/>
    <w:rsid w:val="00FB7226"/>
    <w:rsid w:val="00FB766C"/>
    <w:rsid w:val="00FB7876"/>
    <w:rsid w:val="00FB7BBF"/>
    <w:rsid w:val="00FB7E78"/>
    <w:rsid w:val="00FB7FAF"/>
    <w:rsid w:val="00FC0078"/>
    <w:rsid w:val="00FC00C8"/>
    <w:rsid w:val="00FC012A"/>
    <w:rsid w:val="00FC0683"/>
    <w:rsid w:val="00FC0A7A"/>
    <w:rsid w:val="00FC0B75"/>
    <w:rsid w:val="00FC0CB0"/>
    <w:rsid w:val="00FC0D4C"/>
    <w:rsid w:val="00FC0EFB"/>
    <w:rsid w:val="00FC1680"/>
    <w:rsid w:val="00FC191B"/>
    <w:rsid w:val="00FC1C44"/>
    <w:rsid w:val="00FC1EAB"/>
    <w:rsid w:val="00FC206E"/>
    <w:rsid w:val="00FC2112"/>
    <w:rsid w:val="00FC2121"/>
    <w:rsid w:val="00FC22BB"/>
    <w:rsid w:val="00FC2365"/>
    <w:rsid w:val="00FC2678"/>
    <w:rsid w:val="00FC26F3"/>
    <w:rsid w:val="00FC2B76"/>
    <w:rsid w:val="00FC2D9D"/>
    <w:rsid w:val="00FC314A"/>
    <w:rsid w:val="00FC34BD"/>
    <w:rsid w:val="00FC37DD"/>
    <w:rsid w:val="00FC39B3"/>
    <w:rsid w:val="00FC3A9C"/>
    <w:rsid w:val="00FC3CA0"/>
    <w:rsid w:val="00FC4121"/>
    <w:rsid w:val="00FC4169"/>
    <w:rsid w:val="00FC425F"/>
    <w:rsid w:val="00FC449E"/>
    <w:rsid w:val="00FC46FF"/>
    <w:rsid w:val="00FC49C5"/>
    <w:rsid w:val="00FC4B93"/>
    <w:rsid w:val="00FC4BF6"/>
    <w:rsid w:val="00FC4DAF"/>
    <w:rsid w:val="00FC4F50"/>
    <w:rsid w:val="00FC5182"/>
    <w:rsid w:val="00FC56CA"/>
    <w:rsid w:val="00FC5757"/>
    <w:rsid w:val="00FC57D4"/>
    <w:rsid w:val="00FC598E"/>
    <w:rsid w:val="00FC5A98"/>
    <w:rsid w:val="00FC5CCD"/>
    <w:rsid w:val="00FC5D46"/>
    <w:rsid w:val="00FC5DFC"/>
    <w:rsid w:val="00FC5F07"/>
    <w:rsid w:val="00FC5FD9"/>
    <w:rsid w:val="00FC608F"/>
    <w:rsid w:val="00FC626E"/>
    <w:rsid w:val="00FC62A4"/>
    <w:rsid w:val="00FC649B"/>
    <w:rsid w:val="00FC65F4"/>
    <w:rsid w:val="00FC6661"/>
    <w:rsid w:val="00FC692E"/>
    <w:rsid w:val="00FC6A26"/>
    <w:rsid w:val="00FC6A9B"/>
    <w:rsid w:val="00FC6D17"/>
    <w:rsid w:val="00FC6E47"/>
    <w:rsid w:val="00FC74E0"/>
    <w:rsid w:val="00FC771A"/>
    <w:rsid w:val="00FC7A9E"/>
    <w:rsid w:val="00FC7BEC"/>
    <w:rsid w:val="00FC7E90"/>
    <w:rsid w:val="00FC7F72"/>
    <w:rsid w:val="00FD0086"/>
    <w:rsid w:val="00FD00AE"/>
    <w:rsid w:val="00FD0167"/>
    <w:rsid w:val="00FD0300"/>
    <w:rsid w:val="00FD0379"/>
    <w:rsid w:val="00FD086A"/>
    <w:rsid w:val="00FD0F46"/>
    <w:rsid w:val="00FD1135"/>
    <w:rsid w:val="00FD128F"/>
    <w:rsid w:val="00FD131D"/>
    <w:rsid w:val="00FD134A"/>
    <w:rsid w:val="00FD1682"/>
    <w:rsid w:val="00FD17CD"/>
    <w:rsid w:val="00FD1924"/>
    <w:rsid w:val="00FD1C6B"/>
    <w:rsid w:val="00FD2344"/>
    <w:rsid w:val="00FD2661"/>
    <w:rsid w:val="00FD2BFD"/>
    <w:rsid w:val="00FD2F99"/>
    <w:rsid w:val="00FD30C7"/>
    <w:rsid w:val="00FD328E"/>
    <w:rsid w:val="00FD329E"/>
    <w:rsid w:val="00FD3307"/>
    <w:rsid w:val="00FD33FB"/>
    <w:rsid w:val="00FD3AAE"/>
    <w:rsid w:val="00FD3FA5"/>
    <w:rsid w:val="00FD402B"/>
    <w:rsid w:val="00FD4316"/>
    <w:rsid w:val="00FD4560"/>
    <w:rsid w:val="00FD45C4"/>
    <w:rsid w:val="00FD4A56"/>
    <w:rsid w:val="00FD4B0F"/>
    <w:rsid w:val="00FD4BE3"/>
    <w:rsid w:val="00FD51B7"/>
    <w:rsid w:val="00FD55E0"/>
    <w:rsid w:val="00FD561F"/>
    <w:rsid w:val="00FD56F0"/>
    <w:rsid w:val="00FD5884"/>
    <w:rsid w:val="00FD58ED"/>
    <w:rsid w:val="00FD5962"/>
    <w:rsid w:val="00FD5BA6"/>
    <w:rsid w:val="00FD5C14"/>
    <w:rsid w:val="00FD5DD2"/>
    <w:rsid w:val="00FD5E0E"/>
    <w:rsid w:val="00FD6049"/>
    <w:rsid w:val="00FD6102"/>
    <w:rsid w:val="00FD612B"/>
    <w:rsid w:val="00FD62E9"/>
    <w:rsid w:val="00FD62F3"/>
    <w:rsid w:val="00FD6873"/>
    <w:rsid w:val="00FD68F8"/>
    <w:rsid w:val="00FD6BDE"/>
    <w:rsid w:val="00FD6E86"/>
    <w:rsid w:val="00FD7069"/>
    <w:rsid w:val="00FD7090"/>
    <w:rsid w:val="00FD7248"/>
    <w:rsid w:val="00FD724B"/>
    <w:rsid w:val="00FD7432"/>
    <w:rsid w:val="00FD7503"/>
    <w:rsid w:val="00FD7519"/>
    <w:rsid w:val="00FD7664"/>
    <w:rsid w:val="00FD7C61"/>
    <w:rsid w:val="00FD7DEF"/>
    <w:rsid w:val="00FD7EE3"/>
    <w:rsid w:val="00FE0326"/>
    <w:rsid w:val="00FE040A"/>
    <w:rsid w:val="00FE099D"/>
    <w:rsid w:val="00FE10DB"/>
    <w:rsid w:val="00FE11AD"/>
    <w:rsid w:val="00FE1240"/>
    <w:rsid w:val="00FE18E1"/>
    <w:rsid w:val="00FE19FF"/>
    <w:rsid w:val="00FE1CEB"/>
    <w:rsid w:val="00FE2052"/>
    <w:rsid w:val="00FE20AC"/>
    <w:rsid w:val="00FE2362"/>
    <w:rsid w:val="00FE2412"/>
    <w:rsid w:val="00FE282D"/>
    <w:rsid w:val="00FE283B"/>
    <w:rsid w:val="00FE3512"/>
    <w:rsid w:val="00FE3927"/>
    <w:rsid w:val="00FE3958"/>
    <w:rsid w:val="00FE3AAC"/>
    <w:rsid w:val="00FE408A"/>
    <w:rsid w:val="00FE4A40"/>
    <w:rsid w:val="00FE4A93"/>
    <w:rsid w:val="00FE4F74"/>
    <w:rsid w:val="00FE507A"/>
    <w:rsid w:val="00FE52EA"/>
    <w:rsid w:val="00FE5568"/>
    <w:rsid w:val="00FE56B2"/>
    <w:rsid w:val="00FE6378"/>
    <w:rsid w:val="00FE66DD"/>
    <w:rsid w:val="00FE68A9"/>
    <w:rsid w:val="00FE69E4"/>
    <w:rsid w:val="00FE6AF3"/>
    <w:rsid w:val="00FE6E45"/>
    <w:rsid w:val="00FE7009"/>
    <w:rsid w:val="00FE75F6"/>
    <w:rsid w:val="00FE760C"/>
    <w:rsid w:val="00FE78E9"/>
    <w:rsid w:val="00FE7B3F"/>
    <w:rsid w:val="00FF0135"/>
    <w:rsid w:val="00FF0216"/>
    <w:rsid w:val="00FF0324"/>
    <w:rsid w:val="00FF032C"/>
    <w:rsid w:val="00FF07AF"/>
    <w:rsid w:val="00FF09E9"/>
    <w:rsid w:val="00FF0B19"/>
    <w:rsid w:val="00FF0E9A"/>
    <w:rsid w:val="00FF0EEC"/>
    <w:rsid w:val="00FF101B"/>
    <w:rsid w:val="00FF17C1"/>
    <w:rsid w:val="00FF1865"/>
    <w:rsid w:val="00FF188F"/>
    <w:rsid w:val="00FF1965"/>
    <w:rsid w:val="00FF19E6"/>
    <w:rsid w:val="00FF1A6E"/>
    <w:rsid w:val="00FF1CBF"/>
    <w:rsid w:val="00FF21CB"/>
    <w:rsid w:val="00FF246D"/>
    <w:rsid w:val="00FF275F"/>
    <w:rsid w:val="00FF28CF"/>
    <w:rsid w:val="00FF2A0B"/>
    <w:rsid w:val="00FF2EAB"/>
    <w:rsid w:val="00FF37FF"/>
    <w:rsid w:val="00FF3897"/>
    <w:rsid w:val="00FF3AE1"/>
    <w:rsid w:val="00FF3BCE"/>
    <w:rsid w:val="00FF3C4D"/>
    <w:rsid w:val="00FF3D12"/>
    <w:rsid w:val="00FF3E0B"/>
    <w:rsid w:val="00FF42B9"/>
    <w:rsid w:val="00FF4444"/>
    <w:rsid w:val="00FF445B"/>
    <w:rsid w:val="00FF45C6"/>
    <w:rsid w:val="00FF48A9"/>
    <w:rsid w:val="00FF4C6E"/>
    <w:rsid w:val="00FF4CB1"/>
    <w:rsid w:val="00FF4CBD"/>
    <w:rsid w:val="00FF4CCD"/>
    <w:rsid w:val="00FF505A"/>
    <w:rsid w:val="00FF5119"/>
    <w:rsid w:val="00FF55A5"/>
    <w:rsid w:val="00FF5870"/>
    <w:rsid w:val="00FF599F"/>
    <w:rsid w:val="00FF6411"/>
    <w:rsid w:val="00FF6560"/>
    <w:rsid w:val="00FF665E"/>
    <w:rsid w:val="00FF675A"/>
    <w:rsid w:val="00FF6810"/>
    <w:rsid w:val="00FF69AE"/>
    <w:rsid w:val="00FF6B01"/>
    <w:rsid w:val="00FF6BD9"/>
    <w:rsid w:val="00FF6D94"/>
    <w:rsid w:val="00FF7654"/>
    <w:rsid w:val="00FF76D9"/>
    <w:rsid w:val="38D784AD"/>
    <w:rsid w:val="5A58CD2B"/>
    <w:rsid w:val="6F2BE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77797"/>
  <w15:chartTrackingRefBased/>
  <w15:docId w15:val="{C55E1EEE-45DA-416E-9F2E-25C371D4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,Body อักขระ อักขระ Char,Body อักขระ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,Body อักขระ อักขระ,Body อักขระ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,Body อักขระ อักขระ Char1,Body อักขระ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3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uiPriority w:val="99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/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1C1A"/>
    <w:rPr>
      <w:rFonts w:ascii="Arial" w:hAnsi="Arial" w:cs="Angsana New"/>
      <w:sz w:val="18"/>
      <w:szCs w:val="22"/>
    </w:rPr>
  </w:style>
  <w:style w:type="character" w:customStyle="1" w:styleId="normaltextrun">
    <w:name w:val="normaltextrun"/>
    <w:rsid w:val="00DF1AA0"/>
  </w:style>
  <w:style w:type="character" w:customStyle="1" w:styleId="eop">
    <w:name w:val="eop"/>
    <w:rsid w:val="00DF1AA0"/>
  </w:style>
  <w:style w:type="character" w:customStyle="1" w:styleId="Heading2Char1">
    <w:name w:val="Heading 2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0378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0378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0378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D0378A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D0378A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D0378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0378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0378A"/>
    <w:rPr>
      <w:rFonts w:ascii="Times New Roman" w:eastAsia="Times New Roman" w:hAnsi="Times New Roman" w:cs="Eucros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character" w:customStyle="1" w:styleId="SignatureChar1">
    <w:name w:val="Signature Char1"/>
    <w:rsid w:val="00D0378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0378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0378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0378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0378A"/>
  </w:style>
  <w:style w:type="character" w:customStyle="1" w:styleId="st1">
    <w:name w:val="st1"/>
    <w:basedOn w:val="DefaultParagraphFont"/>
    <w:rsid w:val="00D0378A"/>
  </w:style>
  <w:style w:type="character" w:customStyle="1" w:styleId="alt-edited1">
    <w:name w:val="alt-edited1"/>
    <w:rsid w:val="00D0378A"/>
    <w:rPr>
      <w:color w:val="4D90F0"/>
    </w:rPr>
  </w:style>
  <w:style w:type="table" w:customStyle="1" w:styleId="TableGridLight1">
    <w:name w:val="Table Grid Light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1">
    <w:name w:val="Table 3D effects 21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037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037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styleId="GridTable1Light-Accent1">
    <w:name w:val="Grid Table 1 Light Accent 1"/>
    <w:basedOn w:val="TableNormal"/>
    <w:uiPriority w:val="46"/>
    <w:rsid w:val="00D0378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">
    <w:name w:val="Table Grid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4">
    <w:name w:val="Table Grid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5">
    <w:name w:val="Table Grid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6">
    <w:name w:val="Table Grid6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31">
    <w:name w:val="Table Grid31"/>
    <w:basedOn w:val="TableNormal"/>
    <w:next w:val="TableGrid"/>
    <w:uiPriority w:val="39"/>
    <w:rsid w:val="00D0378A"/>
    <w:pPr>
      <w:spacing w:line="260" w:lineRule="atLeast"/>
    </w:pPr>
    <w:tblPr/>
  </w:style>
  <w:style w:type="table" w:customStyle="1" w:styleId="TableGrid7">
    <w:name w:val="Table Grid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8">
    <w:name w:val="Table Grid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9">
    <w:name w:val="Table Grid9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0">
    <w:name w:val="Table Grid10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2">
    <w:name w:val="Table Grid12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3">
    <w:name w:val="Table Grid13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4">
    <w:name w:val="Table Grid14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5">
    <w:name w:val="Table Grid15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Light11">
    <w:name w:val="Table Grid Light11"/>
    <w:basedOn w:val="TableNormal"/>
    <w:uiPriority w:val="40"/>
    <w:rsid w:val="00D0378A"/>
    <w:rPr>
      <w:rFonts w:ascii="Calibri" w:eastAsia="Calibri" w:hAnsi="Calibri" w:cs="Cordia New"/>
      <w:lang w:val="en-GB" w:eastAsia="en-GB"/>
    </w:rPr>
    <w:tblPr/>
  </w:style>
  <w:style w:type="table" w:customStyle="1" w:styleId="Table3Deffects22">
    <w:name w:val="Table 3D effects 22"/>
    <w:basedOn w:val="TableNormal"/>
    <w:next w:val="Table3Deffects2"/>
    <w:rsid w:val="00D0378A"/>
    <w:pPr>
      <w:spacing w:line="260" w:lineRule="atLeast"/>
    </w:pPr>
    <w:rPr>
      <w:lang w:val="en-GB" w:eastAsia="en-GB"/>
    </w:rPr>
    <w:tblPr>
      <w:tblStyleRowBandSize w:val="1"/>
    </w:tblPr>
    <w:tcPr>
      <w:tcBorders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</w:tblStylePr>
  </w:style>
  <w:style w:type="table" w:customStyle="1" w:styleId="GridTable1Light-Accent12">
    <w:name w:val="Grid Table 1 Light - Accent 12"/>
    <w:basedOn w:val="TableNormal"/>
    <w:next w:val="GridTable1Light-Accent1"/>
    <w:uiPriority w:val="46"/>
    <w:rsid w:val="00D0378A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0378A"/>
    <w:rPr>
      <w:color w:val="605E5C"/>
      <w:shd w:val="clear" w:color="auto" w:fill="E1DFDD"/>
    </w:rPr>
  </w:style>
  <w:style w:type="table" w:customStyle="1" w:styleId="TableGrid16">
    <w:name w:val="Table Grid16"/>
    <w:basedOn w:val="TableNormal"/>
    <w:next w:val="TableGrid"/>
    <w:uiPriority w:val="39"/>
    <w:rsid w:val="00D0378A"/>
    <w:pPr>
      <w:spacing w:line="260" w:lineRule="atLeast"/>
    </w:pPr>
    <w:tblPr/>
  </w:style>
  <w:style w:type="paragraph" w:customStyle="1" w:styleId="Pa38">
    <w:name w:val="Pa38"/>
    <w:basedOn w:val="Normal"/>
    <w:next w:val="Normal"/>
    <w:uiPriority w:val="99"/>
    <w:rsid w:val="00D037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TableGrid17">
    <w:name w:val="Table Grid17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8">
    <w:name w:val="Table Grid18"/>
    <w:basedOn w:val="TableNormal"/>
    <w:next w:val="TableGrid"/>
    <w:uiPriority w:val="39"/>
    <w:rsid w:val="00D037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/>
  </w:style>
  <w:style w:type="table" w:customStyle="1" w:styleId="TableGrid19">
    <w:name w:val="Table Grid19"/>
    <w:basedOn w:val="TableNormal"/>
    <w:next w:val="TableGrid"/>
    <w:uiPriority w:val="39"/>
    <w:rsid w:val="00D0378A"/>
    <w:pPr>
      <w:spacing w:line="260" w:lineRule="atLeas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51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71ba60-6799-4a44-b753-a922a48b8635" xsi:nil="true"/>
    <lcf76f155ced4ddcb4097134ff3c332f xmlns="b2e7aad7-4db8-448d-8afe-9059bfedaad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29F6F-8398-405F-A536-81750FA6A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0E7611-41EA-4642-981D-D0A91FDF977E}"/>
</file>

<file path=customXml/itemProps3.xml><?xml version="1.0" encoding="utf-8"?>
<ds:datastoreItem xmlns:ds="http://schemas.openxmlformats.org/officeDocument/2006/customXml" ds:itemID="{A3C41F54-8609-4FA5-B109-3C4121850C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58B52-8643-400F-AE00-C6E51ED0FF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116</TotalTime>
  <Pages>3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Millennium Group Corporation (Asia) PCL</vt:lpstr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Saritwong, Suksriwong</cp:lastModifiedBy>
  <cp:revision>59</cp:revision>
  <cp:lastPrinted>2026-05-12T08:00:00Z</cp:lastPrinted>
  <dcterms:created xsi:type="dcterms:W3CDTF">2026-05-10T06:38:00Z</dcterms:created>
  <dcterms:modified xsi:type="dcterms:W3CDTF">2026-05-12T08:05:00Z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66d2e1c0-6637-486d-a383-0177dcc02b99_Enabled">
    <vt:lpwstr>true</vt:lpwstr>
  </property>
  <property fmtid="{D5CDD505-2E9C-101B-9397-08002B2CF9AE}" pid="6" name="MSIP_Label_66d2e1c0-6637-486d-a383-0177dcc02b99_SetDate">
    <vt:lpwstr>2022-07-26T02:51:56Z</vt:lpwstr>
  </property>
  <property fmtid="{D5CDD505-2E9C-101B-9397-08002B2CF9AE}" pid="7" name="MSIP_Label_66d2e1c0-6637-486d-a383-0177dcc02b99_Method">
    <vt:lpwstr>Privileged</vt:lpwstr>
  </property>
  <property fmtid="{D5CDD505-2E9C-101B-9397-08002B2CF9AE}" pid="8" name="MSIP_Label_66d2e1c0-6637-486d-a383-0177dcc02b99_Name">
    <vt:lpwstr>Public</vt:lpwstr>
  </property>
  <property fmtid="{D5CDD505-2E9C-101B-9397-08002B2CF9AE}" pid="9" name="MSIP_Label_66d2e1c0-6637-486d-a383-0177dcc02b99_SiteId">
    <vt:lpwstr>6345207c-7bd2-49f1-920e-a5aa88e4c1c0</vt:lpwstr>
  </property>
  <property fmtid="{D5CDD505-2E9C-101B-9397-08002B2CF9AE}" pid="10" name="MSIP_Label_66d2e1c0-6637-486d-a383-0177dcc02b99_ActionId">
    <vt:lpwstr>2dc584f6-dc06-4bae-996c-9354ada31990</vt:lpwstr>
  </property>
  <property fmtid="{D5CDD505-2E9C-101B-9397-08002B2CF9AE}" pid="11" name="MSIP_Label_66d2e1c0-6637-486d-a383-0177dcc02b99_ContentBits">
    <vt:lpwstr>0</vt:lpwstr>
  </property>
  <property fmtid="{D5CDD505-2E9C-101B-9397-08002B2CF9AE}" pid="12" name="MediaServiceImageTags">
    <vt:lpwstr/>
  </property>
  <property fmtid="{D5CDD505-2E9C-101B-9397-08002B2CF9AE}" pid="13" name="ContentTypeId">
    <vt:lpwstr>0x0101000E6EEB7AC852CC4091B39E29BAB62EEB</vt:lpwstr>
  </property>
</Properties>
</file>