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376"/>
        <w:gridCol w:w="8002"/>
      </w:tblGrid>
      <w:tr w:rsidR="0063663D" w:rsidRPr="007D0226" w14:paraId="201FF11F" w14:textId="77777777" w:rsidTr="009364D5">
        <w:tc>
          <w:tcPr>
            <w:tcW w:w="1376" w:type="dxa"/>
          </w:tcPr>
          <w:p w14:paraId="37ABF168" w14:textId="77777777" w:rsidR="0063663D" w:rsidRPr="007D0226" w:rsidRDefault="007251E0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02" w:type="dxa"/>
          </w:tcPr>
          <w:p w14:paraId="5A58EA43" w14:textId="77777777" w:rsidR="0063663D" w:rsidRPr="007D0226" w:rsidRDefault="007251E0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0B3F0B" w:rsidRPr="007D0226" w14:paraId="30443524" w14:textId="77777777" w:rsidTr="009364D5">
        <w:tc>
          <w:tcPr>
            <w:tcW w:w="1376" w:type="dxa"/>
          </w:tcPr>
          <w:p w14:paraId="63E9A3D5" w14:textId="77777777" w:rsidR="000B3F0B" w:rsidRPr="007D0226" w:rsidRDefault="000B3F0B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02" w:type="dxa"/>
          </w:tcPr>
          <w:p w14:paraId="153F1639" w14:textId="77777777" w:rsidR="000B3F0B" w:rsidRPr="007D0226" w:rsidRDefault="000B3F0B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3663D" w:rsidRPr="007D0226" w14:paraId="2410681B" w14:textId="77777777" w:rsidTr="009364D5">
        <w:tc>
          <w:tcPr>
            <w:tcW w:w="1376" w:type="dxa"/>
          </w:tcPr>
          <w:p w14:paraId="0471F181" w14:textId="3A37883F" w:rsidR="0063663D" w:rsidRPr="007D0226" w:rsidRDefault="000748AC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002" w:type="dxa"/>
          </w:tcPr>
          <w:p w14:paraId="224AA108" w14:textId="0140A4BA" w:rsidR="0063663D" w:rsidRPr="007D0226" w:rsidRDefault="000B3F0B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0B3F0B" w:rsidRPr="007D0226" w14:paraId="166BB5A6" w14:textId="77777777" w:rsidTr="009364D5">
        <w:tc>
          <w:tcPr>
            <w:tcW w:w="1376" w:type="dxa"/>
          </w:tcPr>
          <w:p w14:paraId="25251FB5" w14:textId="793FB46C" w:rsidR="000B3F0B" w:rsidRPr="007D0226" w:rsidRDefault="000748AC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002" w:type="dxa"/>
          </w:tcPr>
          <w:p w14:paraId="1C3E2059" w14:textId="27FC1D4F" w:rsidR="000B3F0B" w:rsidRPr="007D0226" w:rsidRDefault="000B3F0B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เกณฑ์การจัดทำงบการเงินระหว่างกาล</w:t>
            </w:r>
          </w:p>
        </w:tc>
      </w:tr>
      <w:tr w:rsidR="000B3F0B" w:rsidRPr="007D0226" w14:paraId="588B78DC" w14:textId="77777777" w:rsidTr="009364D5">
        <w:tc>
          <w:tcPr>
            <w:tcW w:w="1376" w:type="dxa"/>
          </w:tcPr>
          <w:p w14:paraId="15A7C4AF" w14:textId="0DB04E86" w:rsidR="000B3F0B" w:rsidRPr="007D0226" w:rsidRDefault="000748AC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8002" w:type="dxa"/>
          </w:tcPr>
          <w:p w14:paraId="603125FE" w14:textId="0309C137" w:rsidR="000B3F0B" w:rsidRPr="000B3F0B" w:rsidRDefault="000B3F0B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B3F0B" w:rsidRPr="007D0226" w14:paraId="71A59013" w14:textId="77777777" w:rsidTr="009364D5">
        <w:tc>
          <w:tcPr>
            <w:tcW w:w="1376" w:type="dxa"/>
          </w:tcPr>
          <w:p w14:paraId="64145E26" w14:textId="2A495B85" w:rsidR="000B3F0B" w:rsidRPr="007D0226" w:rsidRDefault="000748AC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002" w:type="dxa"/>
          </w:tcPr>
          <w:p w14:paraId="7C6CB696" w14:textId="3F887857" w:rsidR="000B3F0B" w:rsidRPr="007D0226" w:rsidRDefault="000B3F0B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</w:tr>
      <w:tr w:rsidR="000B3F0B" w:rsidRPr="007D0226" w14:paraId="7D3089CE" w14:textId="77777777" w:rsidTr="009364D5">
        <w:tc>
          <w:tcPr>
            <w:tcW w:w="1376" w:type="dxa"/>
          </w:tcPr>
          <w:p w14:paraId="2334472A" w14:textId="05E97547" w:rsidR="000B3F0B" w:rsidRPr="007D0226" w:rsidRDefault="000748AC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002" w:type="dxa"/>
          </w:tcPr>
          <w:p w14:paraId="279AEADB" w14:textId="7EAA55E2" w:rsidR="000B3F0B" w:rsidRPr="007D0226" w:rsidRDefault="000B3F0B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  <w:r w:rsidRPr="007D02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และอุปกรณ์และสินทรัพย์สิทธิการใช้</w:t>
            </w:r>
          </w:p>
        </w:tc>
      </w:tr>
      <w:tr w:rsidR="000B3F0B" w:rsidRPr="007D0226" w14:paraId="74503D65" w14:textId="77777777" w:rsidTr="009364D5">
        <w:tc>
          <w:tcPr>
            <w:tcW w:w="1376" w:type="dxa"/>
          </w:tcPr>
          <w:p w14:paraId="66B22231" w14:textId="7B05B401" w:rsidR="000B3F0B" w:rsidRPr="007D0226" w:rsidRDefault="000748AC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002" w:type="dxa"/>
          </w:tcPr>
          <w:p w14:paraId="5AD68F9C" w14:textId="4FC27584" w:rsidR="000B3F0B" w:rsidRPr="007D0226" w:rsidRDefault="000B3F0B" w:rsidP="000B3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0B3F0B" w:rsidRPr="007D0226" w14:paraId="1A5453DB" w14:textId="77777777" w:rsidTr="009364D5">
        <w:tc>
          <w:tcPr>
            <w:tcW w:w="1376" w:type="dxa"/>
          </w:tcPr>
          <w:p w14:paraId="217DA1E4" w14:textId="156EC0C0" w:rsidR="000B3F0B" w:rsidRPr="007D0226" w:rsidRDefault="000748AC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002" w:type="dxa"/>
          </w:tcPr>
          <w:p w14:paraId="6BB859A7" w14:textId="55022E99" w:rsidR="000B3F0B" w:rsidRPr="007D0226" w:rsidRDefault="000B3F0B" w:rsidP="000B3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0B3F0B" w:rsidRPr="007D0226" w14:paraId="7EC0CF76" w14:textId="77777777" w:rsidTr="009364D5">
        <w:tc>
          <w:tcPr>
            <w:tcW w:w="1376" w:type="dxa"/>
          </w:tcPr>
          <w:p w14:paraId="0D80B943" w14:textId="277508E3" w:rsidR="000B3F0B" w:rsidRPr="007D0226" w:rsidRDefault="000748AC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002" w:type="dxa"/>
          </w:tcPr>
          <w:p w14:paraId="1E500447" w14:textId="0BE46BA4" w:rsidR="000B3F0B" w:rsidRPr="007D0226" w:rsidRDefault="000B3F0B" w:rsidP="000B3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7F786D" w:rsidRPr="007D0226" w14:paraId="0312674F" w14:textId="77777777" w:rsidTr="009364D5">
        <w:tc>
          <w:tcPr>
            <w:tcW w:w="1376" w:type="dxa"/>
          </w:tcPr>
          <w:p w14:paraId="61707E47" w14:textId="170952FE" w:rsidR="007F786D" w:rsidRPr="007D0226" w:rsidRDefault="000748AC" w:rsidP="007F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8002" w:type="dxa"/>
          </w:tcPr>
          <w:p w14:paraId="33A95AF0" w14:textId="4E5A0A3D" w:rsidR="007F786D" w:rsidRPr="007D0226" w:rsidRDefault="007F786D" w:rsidP="007F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F786D" w:rsidRPr="007D0226" w14:paraId="3E218F68" w14:textId="77777777" w:rsidTr="009364D5">
        <w:tc>
          <w:tcPr>
            <w:tcW w:w="1376" w:type="dxa"/>
          </w:tcPr>
          <w:p w14:paraId="6A606EB7" w14:textId="6F3C4FDC" w:rsidR="007F786D" w:rsidRPr="007D0226" w:rsidRDefault="000748AC" w:rsidP="007F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8002" w:type="dxa"/>
          </w:tcPr>
          <w:p w14:paraId="10844A42" w14:textId="29AC935B" w:rsidR="007F786D" w:rsidRPr="007D0226" w:rsidRDefault="007F786D" w:rsidP="007F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F786D" w:rsidRPr="007D0226" w14:paraId="557008DA" w14:textId="77777777" w:rsidTr="009364D5">
        <w:tc>
          <w:tcPr>
            <w:tcW w:w="1376" w:type="dxa"/>
          </w:tcPr>
          <w:p w14:paraId="04AB0648" w14:textId="2240ED23" w:rsidR="007F786D" w:rsidRPr="007D0226" w:rsidRDefault="000748AC" w:rsidP="007F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8002" w:type="dxa"/>
          </w:tcPr>
          <w:p w14:paraId="301CA198" w14:textId="2CB628D6" w:rsidR="007F786D" w:rsidRPr="007D0226" w:rsidRDefault="007F786D" w:rsidP="007F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7F786D" w:rsidRPr="007D0226" w14:paraId="0060E1E9" w14:textId="77777777" w:rsidTr="009364D5">
        <w:tc>
          <w:tcPr>
            <w:tcW w:w="1376" w:type="dxa"/>
          </w:tcPr>
          <w:p w14:paraId="6DD9E082" w14:textId="514399E1" w:rsidR="007F786D" w:rsidRPr="007D0226" w:rsidRDefault="000748AC" w:rsidP="007F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8002" w:type="dxa"/>
          </w:tcPr>
          <w:p w14:paraId="5A86CC85" w14:textId="29DD8DED" w:rsidR="007F786D" w:rsidRPr="007D0226" w:rsidRDefault="006E2ACF" w:rsidP="007F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ACF">
              <w:rPr>
                <w:rFonts w:asciiTheme="majorBidi" w:hAnsi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7F786D" w:rsidRPr="007D0226" w14:paraId="52A021D9" w14:textId="77777777" w:rsidTr="009364D5">
        <w:tc>
          <w:tcPr>
            <w:tcW w:w="1376" w:type="dxa"/>
          </w:tcPr>
          <w:p w14:paraId="145798B0" w14:textId="26EBB796" w:rsidR="007F786D" w:rsidRPr="007D0226" w:rsidRDefault="007F786D" w:rsidP="007F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7F895573" w14:textId="526C6E9B" w:rsidR="007F786D" w:rsidRPr="007D0226" w:rsidRDefault="007F786D" w:rsidP="007F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7F786D" w:rsidRPr="007D0226" w14:paraId="4072FA2A" w14:textId="77777777" w:rsidTr="009364D5">
        <w:tc>
          <w:tcPr>
            <w:tcW w:w="1376" w:type="dxa"/>
          </w:tcPr>
          <w:p w14:paraId="073341B0" w14:textId="77777777" w:rsidR="007F786D" w:rsidRPr="007D0226" w:rsidRDefault="007F786D" w:rsidP="007F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546BA3AD" w14:textId="77777777" w:rsidR="007F786D" w:rsidRPr="007D0226" w:rsidRDefault="007F786D" w:rsidP="007F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1F66F95E" w14:textId="77777777" w:rsidR="00076874" w:rsidRPr="007D0226" w:rsidRDefault="00076874" w:rsidP="00043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3A36371" w14:textId="77777777" w:rsidR="004849A9" w:rsidRPr="007D0226" w:rsidRDefault="00484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96F3B3C" w14:textId="71DD5701" w:rsidR="00076874" w:rsidRPr="007D0226" w:rsidRDefault="00725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</w:rPr>
        <w:br w:type="page"/>
      </w:r>
      <w:r w:rsidR="00193763" w:rsidRPr="007D022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35FB8A6" w14:textId="77777777" w:rsidR="00193763" w:rsidRPr="007D0226" w:rsidRDefault="00193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48AF71BF" w14:textId="2AAFD8B3" w:rsidR="004849A9" w:rsidRPr="007D0226" w:rsidRDefault="00193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0748AC" w:rsidRPr="000748AC">
        <w:rPr>
          <w:rFonts w:ascii="Angsana New" w:hAnsi="Angsana New"/>
          <w:sz w:val="30"/>
          <w:szCs w:val="30"/>
        </w:rPr>
        <w:t>11</w:t>
      </w:r>
      <w:r w:rsidR="005578F9">
        <w:rPr>
          <w:rFonts w:ascii="Angsana New" w:hAnsi="Angsana New"/>
          <w:sz w:val="30"/>
          <w:szCs w:val="30"/>
        </w:rPr>
        <w:t xml:space="preserve"> </w:t>
      </w:r>
      <w:r w:rsidR="00703B38">
        <w:rPr>
          <w:rFonts w:ascii="Angsana New" w:hAnsi="Angsana New" w:hint="cs"/>
          <w:sz w:val="30"/>
          <w:szCs w:val="30"/>
          <w:cs/>
        </w:rPr>
        <w:t>พฤษภาคม</w:t>
      </w:r>
      <w:r w:rsidR="005578F9">
        <w:rPr>
          <w:rFonts w:ascii="Angsana New" w:hAnsi="Angsana New" w:hint="cs"/>
          <w:sz w:val="30"/>
          <w:szCs w:val="30"/>
          <w:cs/>
        </w:rPr>
        <w:t xml:space="preserve"> </w:t>
      </w:r>
      <w:r w:rsidR="000748AC" w:rsidRPr="000748AC">
        <w:rPr>
          <w:rFonts w:asciiTheme="majorBidi" w:hAnsiTheme="majorBidi" w:cstheme="majorBidi"/>
          <w:sz w:val="30"/>
          <w:szCs w:val="30"/>
        </w:rPr>
        <w:t>2569</w:t>
      </w:r>
    </w:p>
    <w:p w14:paraId="7B5F5BBB" w14:textId="77777777" w:rsidR="00193763" w:rsidRPr="007D0226" w:rsidRDefault="00193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D043A64" w14:textId="2905380F" w:rsidR="009E7B91" w:rsidRPr="007D0226" w:rsidRDefault="009E7B91" w:rsidP="00667EEF">
      <w:pPr>
        <w:pStyle w:val="Heading2"/>
        <w:tabs>
          <w:tab w:val="clear" w:pos="340"/>
        </w:tabs>
        <w:ind w:left="540" w:hanging="540"/>
      </w:pPr>
      <w:r w:rsidRPr="007D0226">
        <w:rPr>
          <w:cs/>
        </w:rPr>
        <w:t>ข้อมูลทั่วไป</w:t>
      </w:r>
    </w:p>
    <w:p w14:paraId="539325BB" w14:textId="3501CD56" w:rsidR="009E7B91" w:rsidRPr="007D0226" w:rsidRDefault="009E7B91" w:rsidP="009E7B91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7E677F" w14:textId="49575616" w:rsidR="004E2BDA" w:rsidRPr="007D0226" w:rsidRDefault="004E2BDA" w:rsidP="004E2BDA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 xml:space="preserve">บริษัท บางกอกแล็ป แอนด์ คอสเมติค จำกัด (มหาชน) </w:t>
      </w:r>
      <w:r w:rsidRPr="007D0226">
        <w:rPr>
          <w:rFonts w:asciiTheme="majorBidi" w:hAnsiTheme="majorBidi" w:cstheme="majorBidi"/>
          <w:sz w:val="30"/>
          <w:szCs w:val="30"/>
        </w:rPr>
        <w:t>(</w:t>
      </w:r>
      <w:r w:rsidRPr="007D0226">
        <w:rPr>
          <w:rFonts w:asciiTheme="majorBidi" w:hAnsiTheme="majorBidi" w:cstheme="majorBidi"/>
          <w:sz w:val="30"/>
          <w:szCs w:val="30"/>
          <w:cs/>
        </w:rPr>
        <w:t>“บริษัท”</w:t>
      </w:r>
      <w:r w:rsidRPr="007D0226">
        <w:rPr>
          <w:rFonts w:asciiTheme="majorBidi" w:hAnsiTheme="majorBidi" w:cstheme="majorBidi"/>
          <w:sz w:val="30"/>
          <w:szCs w:val="30"/>
        </w:rPr>
        <w:t>)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  เป็นนิติบุคคลที่จัดตั้งขึ้นในประเทศไทย และจดทะเบียนกับตลาดหลักทรัพย์แห่งประเทศไทยเมื่อวันที่ </w:t>
      </w:r>
      <w:r w:rsidR="000748AC" w:rsidRPr="000748AC">
        <w:rPr>
          <w:rFonts w:asciiTheme="majorBidi" w:hAnsiTheme="majorBidi" w:cstheme="majorBidi"/>
          <w:sz w:val="30"/>
          <w:szCs w:val="30"/>
        </w:rPr>
        <w:t>21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0748AC" w:rsidRPr="000748AC">
        <w:rPr>
          <w:rFonts w:asciiTheme="majorBidi" w:hAnsiTheme="majorBidi" w:cstheme="majorBidi"/>
          <w:sz w:val="30"/>
          <w:szCs w:val="30"/>
        </w:rPr>
        <w:t>2566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โดยมีที่อยู่จดทะเบียนของบริษัทตั้งอยู่เลขที่ </w:t>
      </w:r>
      <w:r w:rsidR="000748AC" w:rsidRPr="000748AC">
        <w:rPr>
          <w:rFonts w:asciiTheme="majorBidi" w:hAnsiTheme="majorBidi" w:cstheme="majorBidi"/>
          <w:sz w:val="30"/>
          <w:szCs w:val="30"/>
        </w:rPr>
        <w:t>48</w:t>
      </w:r>
      <w:r w:rsidRPr="007D0226">
        <w:rPr>
          <w:rFonts w:asciiTheme="majorBidi" w:hAnsiTheme="majorBidi" w:cstheme="majorBidi"/>
          <w:sz w:val="30"/>
          <w:szCs w:val="30"/>
          <w:cs/>
        </w:rPr>
        <w:t>/</w:t>
      </w:r>
      <w:r w:rsidR="000748AC" w:rsidRPr="000748AC">
        <w:rPr>
          <w:rFonts w:asciiTheme="majorBidi" w:hAnsiTheme="majorBidi" w:cstheme="majorBidi"/>
          <w:sz w:val="30"/>
          <w:szCs w:val="30"/>
        </w:rPr>
        <w:t>1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 หมู่ที่ </w:t>
      </w:r>
      <w:r w:rsidR="000748AC" w:rsidRPr="000748AC">
        <w:rPr>
          <w:rFonts w:asciiTheme="majorBidi" w:hAnsiTheme="majorBidi" w:cstheme="majorBidi"/>
          <w:sz w:val="30"/>
          <w:szCs w:val="30"/>
        </w:rPr>
        <w:t>5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 ถนนหนองแช่เสา ตำบลน้ำพุ อำเภอเมืองราชบุรี จังหวัดราชบุรี</w:t>
      </w:r>
    </w:p>
    <w:p w14:paraId="6815D528" w14:textId="0BAE784D" w:rsidR="009E7B91" w:rsidRPr="007D0226" w:rsidRDefault="009E7B91" w:rsidP="009E7B91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59B5CB" w14:textId="59DEF35F" w:rsidR="009E7B91" w:rsidRPr="007D0226" w:rsidRDefault="009D2C22" w:rsidP="009E7B91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748AC" w:rsidRPr="000748AC">
        <w:rPr>
          <w:rFonts w:ascii="Angsana New" w:hAnsi="Angsana New"/>
          <w:sz w:val="30"/>
          <w:szCs w:val="30"/>
        </w:rPr>
        <w:t>31</w:t>
      </w:r>
      <w:r w:rsidR="00DE2672" w:rsidRPr="007F7265">
        <w:rPr>
          <w:rFonts w:ascii="Angsana New" w:hAnsi="Angsana New"/>
          <w:sz w:val="30"/>
          <w:szCs w:val="30"/>
        </w:rPr>
        <w:t xml:space="preserve"> </w:t>
      </w:r>
      <w:r w:rsidR="00DE2672" w:rsidRPr="007F726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0748AC" w:rsidRPr="000748AC">
        <w:rPr>
          <w:rFonts w:asciiTheme="majorBidi" w:hAnsiTheme="majorBidi" w:cstheme="majorBidi"/>
          <w:sz w:val="30"/>
          <w:szCs w:val="30"/>
        </w:rPr>
        <w:t>2569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ผู้ถือหุ้นรายใหญ่ได้แก่ </w:t>
      </w:r>
      <w:r w:rsidR="004E2BDA" w:rsidRPr="007D0226">
        <w:rPr>
          <w:rFonts w:asciiTheme="majorBidi" w:hAnsiTheme="majorBidi" w:cstheme="majorBidi"/>
          <w:sz w:val="30"/>
          <w:szCs w:val="30"/>
          <w:cs/>
        </w:rPr>
        <w:t xml:space="preserve">คุณสุวิทย์ งามภูพันธ์ 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ถือหุ้นของบริษัทในอัตราร้อยละ </w:t>
      </w:r>
      <w:r w:rsidR="000748AC" w:rsidRPr="000748AC">
        <w:rPr>
          <w:rFonts w:asciiTheme="majorBidi" w:hAnsiTheme="majorBidi" w:cstheme="majorBidi"/>
          <w:sz w:val="30"/>
          <w:szCs w:val="30"/>
        </w:rPr>
        <w:t>23</w:t>
      </w:r>
      <w:r w:rsidR="00723F9B">
        <w:rPr>
          <w:rFonts w:asciiTheme="majorBidi" w:hAnsiTheme="majorBidi" w:cstheme="majorBidi"/>
          <w:sz w:val="30"/>
          <w:szCs w:val="30"/>
        </w:rPr>
        <w:t>.</w:t>
      </w:r>
      <w:r w:rsidR="000748AC" w:rsidRPr="000748AC">
        <w:rPr>
          <w:rFonts w:asciiTheme="majorBidi" w:hAnsiTheme="majorBidi" w:cstheme="majorBidi"/>
          <w:sz w:val="30"/>
          <w:szCs w:val="30"/>
        </w:rPr>
        <w:t>5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</w:rPr>
        <w:br/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ถือหุ้นของบริษัทในอัตราร้อยละ 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23</w:t>
      </w:r>
      <w:r w:rsidR="004E2BDA" w:rsidRPr="007D022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4E2BDA" w:rsidRPr="007D0226">
        <w:rPr>
          <w:rFonts w:asciiTheme="majorBidi" w:hAnsiTheme="majorBidi" w:cstheme="majorBidi"/>
          <w:sz w:val="30"/>
          <w:szCs w:val="30"/>
          <w:cs/>
        </w:rPr>
        <w:t xml:space="preserve">คุณสุณิสา มงคลอารีย์พงษ์ </w:t>
      </w:r>
      <w:r w:rsidRPr="007D0226">
        <w:rPr>
          <w:rFonts w:asciiTheme="majorBidi" w:hAnsiTheme="majorBidi" w:cstheme="majorBidi"/>
          <w:sz w:val="30"/>
          <w:szCs w:val="30"/>
          <w:cs/>
        </w:rPr>
        <w:t>ถือหุ้นของบริษัทในอัตราร้อยละ</w:t>
      </w:r>
      <w:r w:rsidR="00B740C1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0748AC" w:rsidRPr="000748AC">
        <w:rPr>
          <w:rFonts w:asciiTheme="majorBidi" w:hAnsiTheme="majorBidi" w:cstheme="majorBidi"/>
          <w:sz w:val="30"/>
          <w:szCs w:val="30"/>
        </w:rPr>
        <w:t>15</w:t>
      </w:r>
      <w:r w:rsidR="00037F80">
        <w:rPr>
          <w:rFonts w:asciiTheme="majorBidi" w:hAnsiTheme="majorBidi" w:cstheme="majorBidi"/>
          <w:sz w:val="30"/>
          <w:szCs w:val="30"/>
        </w:rPr>
        <w:t>.</w:t>
      </w:r>
      <w:r w:rsidR="000748AC" w:rsidRPr="000748AC">
        <w:rPr>
          <w:rFonts w:asciiTheme="majorBidi" w:hAnsiTheme="majorBidi" w:cstheme="majorBidi"/>
          <w:sz w:val="30"/>
          <w:szCs w:val="30"/>
        </w:rPr>
        <w:t>8</w:t>
      </w:r>
      <w:r w:rsidR="00D01168"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ถือหุ้นของบริษัทในอัตราร้อยละ 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15</w:t>
      </w:r>
      <w:r w:rsidR="004E2BDA" w:rsidRPr="007D022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>และคุณสมชัย พิสพหุธาร ถือหุ้นของบริษัทในอัตราร้อยละ</w:t>
      </w:r>
      <w:r w:rsidR="0087249A">
        <w:rPr>
          <w:rFonts w:asciiTheme="majorBidi" w:hAnsiTheme="majorBidi" w:cstheme="majorBidi"/>
          <w:sz w:val="30"/>
          <w:szCs w:val="30"/>
        </w:rPr>
        <w:t xml:space="preserve"> </w:t>
      </w:r>
      <w:r w:rsidR="000748AC" w:rsidRPr="000748AC">
        <w:rPr>
          <w:rFonts w:asciiTheme="majorBidi" w:hAnsiTheme="majorBidi" w:cstheme="majorBidi"/>
          <w:sz w:val="30"/>
          <w:szCs w:val="30"/>
        </w:rPr>
        <w:t>14</w:t>
      </w:r>
      <w:r w:rsidR="0087249A" w:rsidRPr="007D2EB3">
        <w:rPr>
          <w:rFonts w:asciiTheme="majorBidi" w:hAnsiTheme="majorBidi" w:cstheme="majorBidi"/>
          <w:sz w:val="30"/>
          <w:szCs w:val="30"/>
        </w:rPr>
        <w:t>.</w:t>
      </w:r>
      <w:r w:rsidR="000748AC" w:rsidRPr="000748AC">
        <w:rPr>
          <w:rFonts w:asciiTheme="majorBidi" w:hAnsiTheme="majorBidi" w:cstheme="majorBidi"/>
          <w:sz w:val="30"/>
          <w:szCs w:val="30"/>
        </w:rPr>
        <w:t>4</w:t>
      </w:r>
      <w:r w:rsidR="0087249A">
        <w:rPr>
          <w:rFonts w:asciiTheme="majorBidi" w:hAnsiTheme="majorBidi" w:cstheme="majorBidi"/>
          <w:sz w:val="30"/>
          <w:szCs w:val="30"/>
        </w:rPr>
        <w:t xml:space="preserve"> </w:t>
      </w:r>
      <w:r w:rsidR="00E06A13" w:rsidRPr="007D022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E06A13"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06A13"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="00E06A13"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06A13"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ถือหุ้นของบริษัทในอัตราร้อยละ 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14</w:t>
      </w:r>
      <w:r w:rsidR="004E2BDA" w:rsidRPr="007D022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E06A13" w:rsidRPr="007D0226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90A89A0" w14:textId="344EA8C6" w:rsidR="009E7B91" w:rsidRPr="007D0226" w:rsidRDefault="009E7B91" w:rsidP="009E7B91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B24B36" w14:textId="032F9E4E" w:rsidR="009E7B91" w:rsidRPr="007D0226" w:rsidRDefault="006B182A" w:rsidP="009E7B91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กลุ่มบริษัทดำเนินธุรกิจหลักเกี่ยวกับการผลิตและจัดจำหน่ายยาและเวชภัณฑ์ สำหรับรักษาโรคในคนและสัตว์</w:t>
      </w:r>
    </w:p>
    <w:p w14:paraId="4E027971" w14:textId="77777777" w:rsidR="009E7B91" w:rsidRPr="007D0226" w:rsidRDefault="009E7B91" w:rsidP="009E7B91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AAE5F2" w14:textId="33ED2DD6" w:rsidR="00076874" w:rsidRPr="007D0226" w:rsidRDefault="007251E0" w:rsidP="00667EEF">
      <w:pPr>
        <w:pStyle w:val="Heading2"/>
        <w:tabs>
          <w:tab w:val="clear" w:pos="340"/>
        </w:tabs>
        <w:ind w:left="540" w:hanging="540"/>
      </w:pPr>
      <w:r w:rsidRPr="007D0226">
        <w:rPr>
          <w:cs/>
        </w:rPr>
        <w:t>เกณฑ์การจัดทำงบการเงิน</w:t>
      </w:r>
      <w:r w:rsidR="00604214" w:rsidRPr="007D0226">
        <w:rPr>
          <w:cs/>
        </w:rPr>
        <w:t>ระหว่างกาล</w:t>
      </w:r>
      <w:r w:rsidRPr="007D0226">
        <w:rPr>
          <w:cs/>
        </w:rPr>
        <w:t xml:space="preserve"> </w:t>
      </w:r>
    </w:p>
    <w:p w14:paraId="1D442A7E" w14:textId="77777777" w:rsidR="00076874" w:rsidRPr="007D0226" w:rsidRDefault="00076874" w:rsidP="00667EEF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6FCD21" w14:textId="3D12D95E" w:rsidR="00193763" w:rsidRPr="007D0226" w:rsidRDefault="00193763" w:rsidP="0019376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66464858"/>
      <w:r w:rsidRPr="007D0226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7D0226">
        <w:rPr>
          <w:rFonts w:asciiTheme="majorBidi" w:hAnsiTheme="majorBidi" w:cstheme="majorBidi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Pr="007D0226">
        <w:rPr>
          <w:rFonts w:asciiTheme="majorBidi" w:hAnsiTheme="majorBidi" w:cstheme="majorBidi"/>
          <w:sz w:val="30"/>
          <w:szCs w:val="30"/>
        </w:rPr>
        <w:br/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0748AC" w:rsidRPr="000748AC">
        <w:rPr>
          <w:rFonts w:asciiTheme="majorBidi" w:hAnsiTheme="majorBidi" w:cstheme="majorBidi"/>
          <w:sz w:val="30"/>
          <w:szCs w:val="30"/>
        </w:rPr>
        <w:t>34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bookmarkEnd w:id="0"/>
      <w:r w:rsidR="000973B6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7D0226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="00EC37C7" w:rsidRPr="007D0226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 และตลาดหลักทรัพย์ที่เกี่ยวข้อง</w:t>
      </w:r>
      <w:r w:rsidR="00704F56" w:rsidRPr="007D02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0748AC" w:rsidRPr="000748AC">
        <w:rPr>
          <w:rFonts w:asciiTheme="majorBidi" w:hAnsiTheme="majorBidi" w:cstheme="majorBidi"/>
          <w:sz w:val="30"/>
          <w:szCs w:val="30"/>
        </w:rPr>
        <w:t>31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0748AC" w:rsidRPr="000748AC">
        <w:rPr>
          <w:rFonts w:asciiTheme="majorBidi" w:hAnsiTheme="majorBidi" w:cstheme="majorBidi"/>
          <w:sz w:val="30"/>
          <w:szCs w:val="30"/>
        </w:rPr>
        <w:t>2568</w:t>
      </w:r>
    </w:p>
    <w:p w14:paraId="661D3072" w14:textId="77777777" w:rsidR="00193763" w:rsidRPr="007D0226" w:rsidRDefault="00193763" w:rsidP="0019376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D4A9C4" w14:textId="37BEF7DC" w:rsidR="00632AE5" w:rsidRPr="007D0226" w:rsidRDefault="00193763" w:rsidP="0019376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0748AC" w:rsidRPr="000748AC">
        <w:rPr>
          <w:rFonts w:asciiTheme="majorBidi" w:hAnsiTheme="majorBidi" w:cstheme="majorBidi"/>
          <w:sz w:val="30"/>
          <w:szCs w:val="30"/>
        </w:rPr>
        <w:t>31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748AC" w:rsidRPr="000748AC">
        <w:rPr>
          <w:rFonts w:asciiTheme="majorBidi" w:hAnsiTheme="majorBidi" w:cstheme="majorBidi"/>
          <w:sz w:val="30"/>
          <w:szCs w:val="30"/>
        </w:rPr>
        <w:t>2568</w:t>
      </w:r>
    </w:p>
    <w:p w14:paraId="3FB45753" w14:textId="687B882F" w:rsidR="00A514B4" w:rsidRPr="007D0226" w:rsidRDefault="00FC6745" w:rsidP="005578F9">
      <w:pPr>
        <w:pStyle w:val="Heading2"/>
        <w:tabs>
          <w:tab w:val="clear" w:pos="340"/>
          <w:tab w:val="clear" w:pos="540"/>
        </w:tabs>
        <w:ind w:left="540" w:hanging="540"/>
        <w:rPr>
          <w:lang w:val="th-TH"/>
        </w:rPr>
      </w:pPr>
      <w:r w:rsidRPr="007D0226">
        <w:rPr>
          <w:cs/>
          <w:lang w:val="th-TH"/>
        </w:rPr>
        <w:br w:type="page"/>
      </w:r>
      <w:r w:rsidR="00A514B4" w:rsidRPr="007D0226">
        <w:rPr>
          <w:cs/>
          <w:lang w:val="th-TH"/>
        </w:rPr>
        <w:lastRenderedPageBreak/>
        <w:t>บุคคลหรือกิจการที่เกี่ยวข้องกัน</w:t>
      </w:r>
    </w:p>
    <w:p w14:paraId="2968A6FF" w14:textId="6D5F20C3" w:rsidR="00AE2613" w:rsidRPr="007D0226" w:rsidRDefault="00AE2613" w:rsidP="00AE2613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79"/>
        <w:gridCol w:w="265"/>
        <w:gridCol w:w="1001"/>
        <w:gridCol w:w="265"/>
        <w:gridCol w:w="1086"/>
        <w:gridCol w:w="252"/>
        <w:gridCol w:w="1105"/>
      </w:tblGrid>
      <w:tr w:rsidR="005578F9" w:rsidRPr="00015B82" w14:paraId="4D3C59C8" w14:textId="77777777">
        <w:trPr>
          <w:tblHeader/>
        </w:trPr>
        <w:tc>
          <w:tcPr>
            <w:tcW w:w="2278" w:type="pct"/>
          </w:tcPr>
          <w:p w14:paraId="32E52660" w14:textId="77777777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14" w:hanging="166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5B8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63" w:type="pct"/>
            <w:gridSpan w:val="3"/>
            <w:vAlign w:val="center"/>
          </w:tcPr>
          <w:p w14:paraId="1BFE0AF1" w14:textId="77777777" w:rsidR="005578F9" w:rsidRPr="00F124A3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7BF67FC3" w14:textId="77777777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3A904F3B" w14:textId="77777777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78F9" w:rsidRPr="00015B82" w14:paraId="3D73084C" w14:textId="77777777">
        <w:trPr>
          <w:tblHeader/>
        </w:trPr>
        <w:tc>
          <w:tcPr>
            <w:tcW w:w="2278" w:type="pct"/>
          </w:tcPr>
          <w:p w14:paraId="1F4D3536" w14:textId="06F59528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14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15B8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A391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015B8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0748AC" w:rsidRPr="000748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FA39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A39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1" w:type="pct"/>
            <w:vAlign w:val="center"/>
          </w:tcPr>
          <w:p w14:paraId="6FFF0D24" w14:textId="729475BD" w:rsidR="005578F9" w:rsidRPr="00015B82" w:rsidRDefault="00074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/>
                <w:sz w:val="30"/>
                <w:szCs w:val="30"/>
              </w:rPr>
              <w:t>2569</w:t>
            </w:r>
          </w:p>
        </w:tc>
        <w:tc>
          <w:tcPr>
            <w:tcW w:w="143" w:type="pct"/>
            <w:vAlign w:val="center"/>
          </w:tcPr>
          <w:p w14:paraId="26A80495" w14:textId="77777777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center"/>
          </w:tcPr>
          <w:p w14:paraId="16C48E31" w14:textId="5156AF90" w:rsidR="005578F9" w:rsidRPr="00015B82" w:rsidRDefault="00074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43" w:type="pct"/>
          </w:tcPr>
          <w:p w14:paraId="0D8F9AE9" w14:textId="77777777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59369D75" w14:textId="77A3D326" w:rsidR="005578F9" w:rsidRPr="00015B82" w:rsidRDefault="00074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/>
                <w:sz w:val="30"/>
                <w:szCs w:val="30"/>
              </w:rPr>
              <w:t>2569</w:t>
            </w:r>
          </w:p>
        </w:tc>
        <w:tc>
          <w:tcPr>
            <w:tcW w:w="136" w:type="pct"/>
            <w:vAlign w:val="center"/>
          </w:tcPr>
          <w:p w14:paraId="1F436FEA" w14:textId="77777777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14:paraId="792938C0" w14:textId="03166538" w:rsidR="005578F9" w:rsidRPr="00015B82" w:rsidRDefault="00074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</w:tr>
      <w:tr w:rsidR="005578F9" w:rsidRPr="00015B82" w14:paraId="3C55BA8D" w14:textId="77777777">
        <w:trPr>
          <w:tblHeader/>
        </w:trPr>
        <w:tc>
          <w:tcPr>
            <w:tcW w:w="2278" w:type="pct"/>
          </w:tcPr>
          <w:p w14:paraId="011230D7" w14:textId="77777777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2" w:type="pct"/>
            <w:gridSpan w:val="7"/>
          </w:tcPr>
          <w:p w14:paraId="31E86ACB" w14:textId="77777777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78F9" w:rsidRPr="00015B82" w14:paraId="6241EBFA" w14:textId="77777777">
        <w:tc>
          <w:tcPr>
            <w:tcW w:w="2278" w:type="pct"/>
          </w:tcPr>
          <w:p w14:paraId="3FE2792B" w14:textId="77777777" w:rsidR="005578F9" w:rsidRPr="00015B82" w:rsidRDefault="005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6E4F42C8" w14:textId="77777777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1C1DC87" w14:textId="77777777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35361A35" w14:textId="77777777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7984422" w14:textId="77777777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77AC73C" w14:textId="77777777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2C3A1E71" w14:textId="77777777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4CAEA021" w14:textId="77777777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20D2" w:rsidRPr="00015B82" w14:paraId="376E5E09" w14:textId="77777777">
        <w:tc>
          <w:tcPr>
            <w:tcW w:w="2278" w:type="pct"/>
          </w:tcPr>
          <w:p w14:paraId="1606B56F" w14:textId="77777777" w:rsidR="001920D2" w:rsidRPr="00015B82" w:rsidRDefault="001920D2" w:rsidP="0019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1" w:type="pct"/>
          </w:tcPr>
          <w:p w14:paraId="1A6B0E1C" w14:textId="136E151A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8091726" w14:textId="77777777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2FC9D184" w14:textId="77777777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C777E15" w14:textId="77777777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3F2CD042" w14:textId="065DD6E5" w:rsidR="001920D2" w:rsidRPr="00015B82" w:rsidRDefault="000748AC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253</w:t>
            </w:r>
            <w:r w:rsidR="001920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397</w:t>
            </w:r>
          </w:p>
        </w:tc>
        <w:tc>
          <w:tcPr>
            <w:tcW w:w="136" w:type="pct"/>
          </w:tcPr>
          <w:p w14:paraId="353E4BB8" w14:textId="77777777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31EBA038" w14:textId="6097BA11" w:rsidR="001920D2" w:rsidRPr="002B7BCF" w:rsidRDefault="000748AC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238</w:t>
            </w:r>
            <w:r w:rsidR="001920D2" w:rsidRPr="00280B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844</w:t>
            </w:r>
          </w:p>
        </w:tc>
      </w:tr>
      <w:tr w:rsidR="001920D2" w:rsidRPr="00015B82" w14:paraId="4B54F64C" w14:textId="77777777">
        <w:tc>
          <w:tcPr>
            <w:tcW w:w="2278" w:type="pct"/>
          </w:tcPr>
          <w:p w14:paraId="201A4302" w14:textId="77777777" w:rsidR="001920D2" w:rsidRPr="00015B82" w:rsidRDefault="001920D2" w:rsidP="0019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81" w:type="pct"/>
          </w:tcPr>
          <w:p w14:paraId="2A895EFF" w14:textId="012C4F34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30E2A1C" w14:textId="77777777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01726D56" w14:textId="77777777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DD924C8" w14:textId="77777777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E64CA66" w14:textId="65DA132A" w:rsidR="001920D2" w:rsidRPr="00015B82" w:rsidRDefault="000748AC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920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936</w:t>
            </w:r>
          </w:p>
        </w:tc>
        <w:tc>
          <w:tcPr>
            <w:tcW w:w="136" w:type="pct"/>
          </w:tcPr>
          <w:p w14:paraId="6BB583CE" w14:textId="77777777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2D8E68BD" w14:textId="0B973989" w:rsidR="001920D2" w:rsidRPr="002B7BCF" w:rsidRDefault="000748AC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920D2" w:rsidRPr="002809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055</w:t>
            </w:r>
          </w:p>
        </w:tc>
      </w:tr>
      <w:tr w:rsidR="001920D2" w:rsidRPr="00015B82" w14:paraId="1A6510D6" w14:textId="77777777">
        <w:tc>
          <w:tcPr>
            <w:tcW w:w="2278" w:type="pct"/>
          </w:tcPr>
          <w:p w14:paraId="1579A112" w14:textId="77777777" w:rsidR="001920D2" w:rsidRPr="00015B82" w:rsidRDefault="001920D2" w:rsidP="0019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6470">
              <w:rPr>
                <w:rFonts w:asciiTheme="majorBidi" w:hAnsiTheme="majorBidi"/>
                <w:sz w:val="30"/>
                <w:szCs w:val="30"/>
                <w:cs/>
              </w:rPr>
              <w:t>การวิจัยและพัฒนา</w:t>
            </w:r>
          </w:p>
        </w:tc>
        <w:tc>
          <w:tcPr>
            <w:tcW w:w="581" w:type="pct"/>
          </w:tcPr>
          <w:p w14:paraId="7624F2BF" w14:textId="1BE73FAE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28186F8" w14:textId="77777777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3E239C0E" w14:textId="77777777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7269542" w14:textId="77777777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1E390375" w14:textId="2A70B5EC" w:rsidR="001920D2" w:rsidRPr="00015B82" w:rsidRDefault="000748AC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454</w:t>
            </w:r>
          </w:p>
        </w:tc>
        <w:tc>
          <w:tcPr>
            <w:tcW w:w="136" w:type="pct"/>
          </w:tcPr>
          <w:p w14:paraId="0C466A5C" w14:textId="77777777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46B1082" w14:textId="136B0A3D" w:rsidR="001920D2" w:rsidRPr="002B7BCF" w:rsidRDefault="000748AC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920D2" w:rsidRPr="002809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</w:tr>
      <w:tr w:rsidR="001920D2" w:rsidRPr="00015B82" w14:paraId="7B329D5B" w14:textId="77777777">
        <w:tc>
          <w:tcPr>
            <w:tcW w:w="2278" w:type="pct"/>
          </w:tcPr>
          <w:p w14:paraId="3243B1C4" w14:textId="77777777" w:rsidR="001920D2" w:rsidRPr="00015B82" w:rsidRDefault="001920D2" w:rsidP="0019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581" w:type="pct"/>
          </w:tcPr>
          <w:p w14:paraId="6A0785BD" w14:textId="1182BC20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DA2A630" w14:textId="77777777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23CE42F3" w14:textId="77777777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AEB3101" w14:textId="77777777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BC3CD33" w14:textId="5D33D0AA" w:rsidR="001920D2" w:rsidRPr="00015B82" w:rsidRDefault="000748AC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136" w:type="pct"/>
          </w:tcPr>
          <w:p w14:paraId="51A41590" w14:textId="77777777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1EDC0EDB" w14:textId="79AFE7BA" w:rsidR="001920D2" w:rsidRPr="002B7BCF" w:rsidRDefault="000748AC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</w:tr>
      <w:tr w:rsidR="001920D2" w:rsidRPr="00015B82" w14:paraId="50D719AD" w14:textId="77777777">
        <w:tc>
          <w:tcPr>
            <w:tcW w:w="2278" w:type="pct"/>
          </w:tcPr>
          <w:p w14:paraId="417B1984" w14:textId="77777777" w:rsidR="001920D2" w:rsidRPr="00015B82" w:rsidRDefault="001920D2" w:rsidP="0019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1" w:type="pct"/>
          </w:tcPr>
          <w:p w14:paraId="2A8EBC0A" w14:textId="1065B551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0D0925E" w14:textId="77777777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1C8BE59C" w14:textId="77777777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DF453C2" w14:textId="77777777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13E1B42" w14:textId="6925D7C2" w:rsidR="001920D2" w:rsidRPr="004D5E13" w:rsidRDefault="000748AC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 w:hint="cs"/>
                <w:sz w:val="30"/>
                <w:szCs w:val="30"/>
              </w:rPr>
              <w:t>55</w:t>
            </w:r>
          </w:p>
        </w:tc>
        <w:tc>
          <w:tcPr>
            <w:tcW w:w="136" w:type="pct"/>
          </w:tcPr>
          <w:p w14:paraId="26A88E64" w14:textId="77777777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2B6B5CE2" w14:textId="6C17BA7E" w:rsidR="001920D2" w:rsidRPr="002B7BCF" w:rsidRDefault="000748AC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1920D2" w:rsidRPr="00015B82" w14:paraId="5CFC8C38" w14:textId="77777777">
        <w:tc>
          <w:tcPr>
            <w:tcW w:w="2278" w:type="pct"/>
          </w:tcPr>
          <w:p w14:paraId="6700D7F0" w14:textId="77777777" w:rsidR="001920D2" w:rsidRPr="00015B82" w:rsidRDefault="001920D2" w:rsidP="0019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581" w:type="pct"/>
          </w:tcPr>
          <w:p w14:paraId="26690714" w14:textId="28E99C2D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64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6414B88" w14:textId="77777777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31FB5BE7" w14:textId="77777777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64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30168F0" w14:textId="77777777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3823859F" w14:textId="1DAF51D2" w:rsidR="001920D2" w:rsidRPr="004D5E13" w:rsidRDefault="000748AC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 w:hint="cs"/>
                <w:sz w:val="30"/>
                <w:szCs w:val="30"/>
              </w:rPr>
              <w:t>466</w:t>
            </w:r>
          </w:p>
        </w:tc>
        <w:tc>
          <w:tcPr>
            <w:tcW w:w="136" w:type="pct"/>
          </w:tcPr>
          <w:p w14:paraId="45C9F4B6" w14:textId="77777777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6FBDBCB0" w14:textId="1F0DC393" w:rsidR="001920D2" w:rsidRPr="002B7BCF" w:rsidRDefault="000748AC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</w:tr>
      <w:tr w:rsidR="001920D2" w:rsidRPr="00015B82" w14:paraId="0CDA6588" w14:textId="77777777">
        <w:tc>
          <w:tcPr>
            <w:tcW w:w="2278" w:type="pct"/>
          </w:tcPr>
          <w:p w14:paraId="5F9C29EB" w14:textId="77777777" w:rsidR="001920D2" w:rsidRDefault="001920D2" w:rsidP="0019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0500F397" w14:textId="77777777" w:rsidR="001920D2" w:rsidRPr="00186493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08DABD2" w14:textId="77777777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2605411A" w14:textId="77777777" w:rsidR="001920D2" w:rsidRPr="00186493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29F438F" w14:textId="77777777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2EF98DF" w14:textId="77777777" w:rsidR="001920D2" w:rsidRPr="00434EAF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5CC86745" w14:textId="77777777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F2EAE1E" w14:textId="77777777" w:rsidR="001920D2" w:rsidRPr="00434EAF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1920D2" w:rsidRPr="00015B82" w14:paraId="743BF17B" w14:textId="77777777">
        <w:tc>
          <w:tcPr>
            <w:tcW w:w="2278" w:type="pct"/>
            <w:shd w:val="clear" w:color="auto" w:fill="FFFFFF"/>
          </w:tcPr>
          <w:p w14:paraId="3175C176" w14:textId="77777777" w:rsidR="001920D2" w:rsidRPr="00015B82" w:rsidRDefault="001920D2" w:rsidP="0019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1" w:type="pct"/>
          </w:tcPr>
          <w:p w14:paraId="0D8BA868" w14:textId="77777777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1C85DC5" w14:textId="77777777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3EC22D0D" w14:textId="77777777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A472770" w14:textId="77777777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56C0B3C0" w14:textId="77777777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39BCB234" w14:textId="77777777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170D4C7C" w14:textId="77777777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920D2" w:rsidRPr="00015B82" w14:paraId="294C7B7F" w14:textId="77777777">
        <w:tc>
          <w:tcPr>
            <w:tcW w:w="2278" w:type="pct"/>
            <w:shd w:val="clear" w:color="auto" w:fill="FFFFFF"/>
          </w:tcPr>
          <w:p w14:paraId="3AAC03FB" w14:textId="77777777" w:rsidR="001920D2" w:rsidRPr="00015B82" w:rsidRDefault="001920D2" w:rsidP="001920D2">
            <w:pPr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015B82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81" w:type="pct"/>
          </w:tcPr>
          <w:p w14:paraId="7421773E" w14:textId="77777777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2E8752B" w14:textId="77777777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</w:tcPr>
          <w:p w14:paraId="6AE3BEF9" w14:textId="77777777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E2233D1" w14:textId="77777777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412ABF5A" w14:textId="77777777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1FFBC527" w14:textId="77777777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18C71A66" w14:textId="77777777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20D2" w:rsidRPr="00015B82" w14:paraId="599BBBA3" w14:textId="77777777" w:rsidTr="00A078FC">
        <w:trPr>
          <w:trHeight w:val="254"/>
        </w:trPr>
        <w:tc>
          <w:tcPr>
            <w:tcW w:w="2278" w:type="pct"/>
            <w:shd w:val="clear" w:color="auto" w:fill="FFFFFF"/>
          </w:tcPr>
          <w:p w14:paraId="762A72B4" w14:textId="77777777" w:rsidR="001920D2" w:rsidRPr="00015B82" w:rsidRDefault="001920D2" w:rsidP="0019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hanging="1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1" w:type="pct"/>
          </w:tcPr>
          <w:p w14:paraId="557F4CBD" w14:textId="5F192B20" w:rsidR="001920D2" w:rsidRPr="00A078FC" w:rsidRDefault="000748AC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/>
                <w:sz w:val="30"/>
                <w:szCs w:val="30"/>
              </w:rPr>
              <w:t>8</w:t>
            </w:r>
            <w:r w:rsidR="00A078FC" w:rsidRPr="00A078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/>
                <w:sz w:val="30"/>
                <w:szCs w:val="30"/>
              </w:rPr>
              <w:t>450</w:t>
            </w:r>
          </w:p>
        </w:tc>
        <w:tc>
          <w:tcPr>
            <w:tcW w:w="143" w:type="pct"/>
          </w:tcPr>
          <w:p w14:paraId="0FAFD77D" w14:textId="77777777" w:rsidR="001920D2" w:rsidRPr="007651FE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39" w:type="pct"/>
          </w:tcPr>
          <w:p w14:paraId="67EA8E4E" w14:textId="6E66C561" w:rsidR="001920D2" w:rsidRPr="00227074" w:rsidRDefault="000748AC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920D2" w:rsidRPr="005963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849</w:t>
            </w:r>
          </w:p>
        </w:tc>
        <w:tc>
          <w:tcPr>
            <w:tcW w:w="143" w:type="pct"/>
          </w:tcPr>
          <w:p w14:paraId="2C623382" w14:textId="77777777" w:rsidR="001920D2" w:rsidRPr="009F1B34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4E5ECEA7" w14:textId="12D2BB98" w:rsidR="001920D2" w:rsidRPr="009F1B34" w:rsidRDefault="000748AC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920D2" w:rsidRPr="00F44D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905</w:t>
            </w:r>
          </w:p>
        </w:tc>
        <w:tc>
          <w:tcPr>
            <w:tcW w:w="136" w:type="pct"/>
          </w:tcPr>
          <w:p w14:paraId="262AC100" w14:textId="77777777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13AD8CB" w14:textId="1E6803C8" w:rsidR="001920D2" w:rsidRPr="00015B82" w:rsidRDefault="000748AC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920D2" w:rsidRPr="00F44D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905</w:t>
            </w:r>
          </w:p>
        </w:tc>
      </w:tr>
      <w:tr w:rsidR="001920D2" w:rsidRPr="00015B82" w14:paraId="7F5FF25F" w14:textId="77777777" w:rsidTr="00A078FC">
        <w:trPr>
          <w:trHeight w:val="119"/>
        </w:trPr>
        <w:tc>
          <w:tcPr>
            <w:tcW w:w="2278" w:type="pct"/>
            <w:shd w:val="clear" w:color="auto" w:fill="FFFFFF"/>
          </w:tcPr>
          <w:p w14:paraId="467A3887" w14:textId="77777777" w:rsidR="001920D2" w:rsidRPr="00015B82" w:rsidRDefault="001920D2" w:rsidP="0019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1" w:type="pct"/>
          </w:tcPr>
          <w:p w14:paraId="59D7647D" w14:textId="3A73CD8D" w:rsidR="001920D2" w:rsidRPr="00A078FC" w:rsidRDefault="000748AC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/>
                <w:sz w:val="30"/>
                <w:szCs w:val="30"/>
              </w:rPr>
              <w:t>397</w:t>
            </w:r>
          </w:p>
        </w:tc>
        <w:tc>
          <w:tcPr>
            <w:tcW w:w="143" w:type="pct"/>
          </w:tcPr>
          <w:p w14:paraId="3736FA42" w14:textId="77777777" w:rsidR="001920D2" w:rsidRPr="007651FE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539" w:type="pct"/>
          </w:tcPr>
          <w:p w14:paraId="532B9090" w14:textId="59474BF7" w:rsidR="001920D2" w:rsidRPr="000D36B9" w:rsidRDefault="000748AC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  <w:tc>
          <w:tcPr>
            <w:tcW w:w="143" w:type="pct"/>
          </w:tcPr>
          <w:p w14:paraId="4955D54E" w14:textId="77777777" w:rsidR="001920D2" w:rsidRPr="009F1B34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7CE4E7E0" w14:textId="13F6983F" w:rsidR="001920D2" w:rsidRPr="009F1B34" w:rsidRDefault="000748AC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  <w:tc>
          <w:tcPr>
            <w:tcW w:w="136" w:type="pct"/>
          </w:tcPr>
          <w:p w14:paraId="74A074B5" w14:textId="77777777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4AAA392B" w14:textId="3977F5EC" w:rsidR="001920D2" w:rsidRPr="00015B82" w:rsidRDefault="000748AC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</w:tr>
      <w:tr w:rsidR="001920D2" w:rsidRPr="00015B82" w14:paraId="32D238CE" w14:textId="77777777" w:rsidTr="00A078FC">
        <w:trPr>
          <w:trHeight w:val="70"/>
        </w:trPr>
        <w:tc>
          <w:tcPr>
            <w:tcW w:w="2278" w:type="pct"/>
            <w:shd w:val="clear" w:color="auto" w:fill="FFFFFF"/>
          </w:tcPr>
          <w:p w14:paraId="1EE218DB" w14:textId="77777777" w:rsidR="001920D2" w:rsidRPr="00015B82" w:rsidRDefault="001920D2" w:rsidP="0019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62E0443A" w14:textId="0CF2885B" w:rsidR="001920D2" w:rsidRPr="00A078FC" w:rsidRDefault="000748AC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48AC">
              <w:rPr>
                <w:rFonts w:asciiTheme="majorBidi" w:hAnsiTheme="majorBidi"/>
                <w:b/>
                <w:bCs/>
                <w:sz w:val="30"/>
                <w:szCs w:val="30"/>
              </w:rPr>
              <w:t>8</w:t>
            </w:r>
            <w:r w:rsidR="00A078FC" w:rsidRPr="00A078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/>
                <w:b/>
                <w:bCs/>
                <w:sz w:val="30"/>
                <w:szCs w:val="30"/>
              </w:rPr>
              <w:t>847</w:t>
            </w:r>
          </w:p>
        </w:tc>
        <w:tc>
          <w:tcPr>
            <w:tcW w:w="143" w:type="pct"/>
          </w:tcPr>
          <w:p w14:paraId="50A64787" w14:textId="77777777" w:rsidR="001920D2" w:rsidRPr="007651FE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1612D372" w14:textId="61DF8497" w:rsidR="001920D2" w:rsidRPr="000D36B9" w:rsidRDefault="000748AC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1920D2" w:rsidRPr="007F72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</w:t>
            </w:r>
          </w:p>
        </w:tc>
        <w:tc>
          <w:tcPr>
            <w:tcW w:w="143" w:type="pct"/>
          </w:tcPr>
          <w:p w14:paraId="6B46883D" w14:textId="77777777" w:rsidR="001920D2" w:rsidRPr="009F1B34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BE58579" w14:textId="1BF2C752" w:rsidR="001920D2" w:rsidRPr="009F1B34" w:rsidRDefault="000748AC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841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</w:t>
            </w:r>
          </w:p>
        </w:tc>
        <w:tc>
          <w:tcPr>
            <w:tcW w:w="136" w:type="pct"/>
          </w:tcPr>
          <w:p w14:paraId="7F3E296D" w14:textId="77777777" w:rsidR="001920D2" w:rsidRPr="00015B82" w:rsidRDefault="001920D2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0EC83CD4" w14:textId="00D40994" w:rsidR="001920D2" w:rsidRPr="00015B82" w:rsidRDefault="000748AC" w:rsidP="0019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1920D2" w:rsidRPr="005F09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</w:t>
            </w:r>
          </w:p>
        </w:tc>
      </w:tr>
    </w:tbl>
    <w:p w14:paraId="6D9A891A" w14:textId="77777777" w:rsidR="005578F9" w:rsidRPr="007D0226" w:rsidRDefault="005578F9" w:rsidP="00AE2613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2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79"/>
        <w:gridCol w:w="267"/>
        <w:gridCol w:w="1001"/>
        <w:gridCol w:w="275"/>
        <w:gridCol w:w="1086"/>
        <w:gridCol w:w="264"/>
        <w:gridCol w:w="1083"/>
      </w:tblGrid>
      <w:tr w:rsidR="002D5A56" w:rsidRPr="007D0226" w14:paraId="2DD2BE21" w14:textId="77777777" w:rsidTr="008B35D1">
        <w:trPr>
          <w:tblHeader/>
        </w:trPr>
        <w:tc>
          <w:tcPr>
            <w:tcW w:w="2278" w:type="pct"/>
          </w:tcPr>
          <w:p w14:paraId="7202C5C2" w14:textId="60D772DB" w:rsidR="002D5A56" w:rsidRPr="007D0226" w:rsidRDefault="002D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4" w:type="pct"/>
            <w:gridSpan w:val="3"/>
            <w:vAlign w:val="center"/>
          </w:tcPr>
          <w:p w14:paraId="6F698ABA" w14:textId="77777777" w:rsidR="002D5A56" w:rsidRPr="007D0226" w:rsidRDefault="002D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EFBE719" w14:textId="77777777" w:rsidR="002D5A56" w:rsidRPr="007D0226" w:rsidRDefault="002D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60DD88B7" w14:textId="77777777" w:rsidR="002D5A56" w:rsidRPr="007D0226" w:rsidRDefault="002D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0F10" w:rsidRPr="007D0226" w14:paraId="30ADAB07" w14:textId="77777777" w:rsidTr="00B740C1">
        <w:trPr>
          <w:tblHeader/>
        </w:trPr>
        <w:tc>
          <w:tcPr>
            <w:tcW w:w="2278" w:type="pct"/>
          </w:tcPr>
          <w:p w14:paraId="08D4D62D" w14:textId="445E311F" w:rsidR="00700F10" w:rsidRPr="007D0226" w:rsidRDefault="00700F10" w:rsidP="0070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8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581" w:type="pct"/>
            <w:vAlign w:val="center"/>
          </w:tcPr>
          <w:p w14:paraId="68293C2F" w14:textId="17AAED40" w:rsidR="00700F10" w:rsidRPr="007D0226" w:rsidRDefault="000748AC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A39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A391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  <w:vAlign w:val="center"/>
          </w:tcPr>
          <w:p w14:paraId="10F6CDFD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center"/>
          </w:tcPr>
          <w:p w14:paraId="67492080" w14:textId="5AA425A8" w:rsidR="00700F10" w:rsidRPr="007D0226" w:rsidRDefault="000748AC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00F10" w:rsidRPr="007D02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00F10"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7B70B42D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2DBD0ED8" w14:textId="1128C24B" w:rsidR="00700F10" w:rsidRPr="007D0226" w:rsidRDefault="000748AC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A39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A391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2" w:type="pct"/>
            <w:vAlign w:val="center"/>
          </w:tcPr>
          <w:p w14:paraId="48EF4EE8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1FB2FD57" w14:textId="4D8A1A54" w:rsidR="00700F10" w:rsidRPr="007D0226" w:rsidRDefault="000748AC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00F10" w:rsidRPr="007D02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00F10"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00F10" w:rsidRPr="007D0226" w14:paraId="1EB8E297" w14:textId="77777777" w:rsidTr="00B740C1">
        <w:trPr>
          <w:tblHeader/>
        </w:trPr>
        <w:tc>
          <w:tcPr>
            <w:tcW w:w="2278" w:type="pct"/>
          </w:tcPr>
          <w:p w14:paraId="1186FCC5" w14:textId="65571780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5" w:right="-1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81" w:type="pct"/>
            <w:vAlign w:val="center"/>
          </w:tcPr>
          <w:p w14:paraId="029BC126" w14:textId="145E713C" w:rsidR="00700F10" w:rsidRPr="007D0226" w:rsidRDefault="000748AC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4" w:type="pct"/>
            <w:vAlign w:val="center"/>
          </w:tcPr>
          <w:p w14:paraId="2C4D8F65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center"/>
          </w:tcPr>
          <w:p w14:paraId="3682DF33" w14:textId="0E6AD283" w:rsidR="00700F10" w:rsidRPr="007D0226" w:rsidRDefault="000748AC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" w:type="pct"/>
          </w:tcPr>
          <w:p w14:paraId="55B97946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476E52CA" w14:textId="332DF9F2" w:rsidR="00700F10" w:rsidRPr="007D0226" w:rsidRDefault="000748AC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2" w:type="pct"/>
            <w:vAlign w:val="center"/>
          </w:tcPr>
          <w:p w14:paraId="6E6AD97C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14265C8A" w14:textId="20BF508E" w:rsidR="00700F10" w:rsidRPr="007D0226" w:rsidRDefault="000748AC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700F10" w:rsidRPr="007D0226" w14:paraId="3376D86C" w14:textId="77777777" w:rsidTr="008B35D1">
        <w:trPr>
          <w:tblHeader/>
        </w:trPr>
        <w:tc>
          <w:tcPr>
            <w:tcW w:w="2278" w:type="pct"/>
          </w:tcPr>
          <w:p w14:paraId="35D98722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2" w:type="pct"/>
            <w:gridSpan w:val="7"/>
          </w:tcPr>
          <w:p w14:paraId="7521F9BE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0F10" w:rsidRPr="007D0226" w14:paraId="71F408D4" w14:textId="77777777" w:rsidTr="00B740C1">
        <w:tc>
          <w:tcPr>
            <w:tcW w:w="2278" w:type="pct"/>
          </w:tcPr>
          <w:p w14:paraId="71597E60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1" w:type="pct"/>
          </w:tcPr>
          <w:p w14:paraId="11520C3C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3AC07E1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49B7116A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F23DEB6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6E239F5E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7A5BC47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C34D59E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1568" w:rsidRPr="007D0226" w14:paraId="21A6E98F" w14:textId="77777777" w:rsidTr="00B740C1">
        <w:tc>
          <w:tcPr>
            <w:tcW w:w="2278" w:type="pct"/>
          </w:tcPr>
          <w:p w14:paraId="3A03A593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38F3DC48" w14:textId="65347E2A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E5694DD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5A99D2E7" w14:textId="6F81F9C9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A3CC20E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67ED80A1" w14:textId="29F56D8D" w:rsidR="00841568" w:rsidRPr="007D0226" w:rsidRDefault="000748AC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517</w:t>
            </w:r>
            <w:r w:rsidR="008415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985</w:t>
            </w:r>
          </w:p>
        </w:tc>
        <w:tc>
          <w:tcPr>
            <w:tcW w:w="142" w:type="pct"/>
          </w:tcPr>
          <w:p w14:paraId="1D6C8FC2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68D3D533" w14:textId="74206629" w:rsidR="00841568" w:rsidRPr="007D0226" w:rsidRDefault="000748AC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29"/>
                <w:szCs w:val="29"/>
              </w:rPr>
              <w:t>493</w:t>
            </w:r>
            <w:r w:rsidR="00841568" w:rsidRPr="0084316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0748AC">
              <w:rPr>
                <w:rFonts w:asciiTheme="majorBidi" w:hAnsiTheme="majorBidi" w:cstheme="majorBidi"/>
                <w:sz w:val="29"/>
                <w:szCs w:val="29"/>
              </w:rPr>
              <w:t>662</w:t>
            </w:r>
          </w:p>
        </w:tc>
      </w:tr>
      <w:tr w:rsidR="00841568" w:rsidRPr="007D0226" w14:paraId="4B87D63B" w14:textId="77777777" w:rsidTr="00B740C1">
        <w:tc>
          <w:tcPr>
            <w:tcW w:w="2278" w:type="pct"/>
          </w:tcPr>
          <w:p w14:paraId="1B5AD93C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074C94D0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FF5A404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2DA1E6A0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719524E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61774D6E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8E25FA9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F7CA30B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1568" w:rsidRPr="007D0226" w14:paraId="03A5051B" w14:textId="77777777" w:rsidTr="00B740C1">
        <w:tc>
          <w:tcPr>
            <w:tcW w:w="2278" w:type="pct"/>
          </w:tcPr>
          <w:p w14:paraId="35326B3A" w14:textId="5CAB209F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81" w:type="pct"/>
          </w:tcPr>
          <w:p w14:paraId="6A486915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6F442BC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13B12D05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F18E313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48CC039A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5B31185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1B40EB5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1568" w:rsidRPr="007D0226" w14:paraId="67EEF345" w14:textId="77777777" w:rsidTr="00B740C1">
        <w:tc>
          <w:tcPr>
            <w:tcW w:w="2278" w:type="pct"/>
          </w:tcPr>
          <w:p w14:paraId="6CC19DFE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5AD71A86" w14:textId="29D8FD4E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9216D43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62694A00" w14:textId="7604AC85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C48D7B6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118848AC" w14:textId="77A64930" w:rsidR="00841568" w:rsidRPr="007D0226" w:rsidRDefault="000748AC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415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047</w:t>
            </w:r>
          </w:p>
        </w:tc>
        <w:tc>
          <w:tcPr>
            <w:tcW w:w="142" w:type="pct"/>
          </w:tcPr>
          <w:p w14:paraId="3458A329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477829F8" w14:textId="620CF2BB" w:rsidR="00841568" w:rsidRPr="007D0226" w:rsidRDefault="000748AC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/>
                <w:sz w:val="29"/>
                <w:szCs w:val="29"/>
              </w:rPr>
              <w:t>19</w:t>
            </w:r>
            <w:r w:rsidR="00841568">
              <w:rPr>
                <w:rFonts w:asciiTheme="majorBidi" w:hAnsiTheme="majorBidi"/>
                <w:sz w:val="29"/>
                <w:szCs w:val="29"/>
              </w:rPr>
              <w:t>,</w:t>
            </w:r>
            <w:r w:rsidRPr="000748AC">
              <w:rPr>
                <w:rFonts w:asciiTheme="majorBidi" w:hAnsiTheme="majorBidi"/>
                <w:sz w:val="29"/>
                <w:szCs w:val="29"/>
              </w:rPr>
              <w:t>095</w:t>
            </w:r>
          </w:p>
        </w:tc>
      </w:tr>
      <w:tr w:rsidR="00841568" w:rsidRPr="007D0226" w14:paraId="0FB60A5B" w14:textId="77777777" w:rsidTr="00B740C1">
        <w:tc>
          <w:tcPr>
            <w:tcW w:w="2278" w:type="pct"/>
          </w:tcPr>
          <w:p w14:paraId="54F798A6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39A7F870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BF2BC3F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2A2CBBBE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12B2F6F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40C76CC5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DA4AB4A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714C1B09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1568" w:rsidRPr="007D0226" w14:paraId="08EE1586" w14:textId="77777777" w:rsidTr="00B740C1">
        <w:tc>
          <w:tcPr>
            <w:tcW w:w="2278" w:type="pct"/>
          </w:tcPr>
          <w:p w14:paraId="47A09DEA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77D6FF9C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E18E934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6CB72829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98C968B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3751599D" w14:textId="77777777" w:rsidR="00841568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7830D5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AF62927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0095ABD7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1568" w:rsidRPr="007D0226" w14:paraId="578D0EA4" w14:textId="77777777" w:rsidTr="00B740C1">
        <w:tc>
          <w:tcPr>
            <w:tcW w:w="2278" w:type="pct"/>
          </w:tcPr>
          <w:p w14:paraId="55B7EFB1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581" w:type="pct"/>
          </w:tcPr>
          <w:p w14:paraId="0C7340B5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C860658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7CAE2659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0021001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2A2CD0F4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458EB46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2468C9C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1568" w:rsidRPr="007D0226" w14:paraId="6B2F85FE" w14:textId="77777777" w:rsidTr="00B740C1">
        <w:tc>
          <w:tcPr>
            <w:tcW w:w="2278" w:type="pct"/>
          </w:tcPr>
          <w:p w14:paraId="59779ED7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5D158235" w14:textId="056E4005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D311EDF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007A0EE8" w14:textId="1D4323A4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59A8F1B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7570DAD2" w14:textId="2F40BFFE" w:rsidR="00841568" w:rsidRPr="007D0226" w:rsidRDefault="000748AC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42" w:type="pct"/>
          </w:tcPr>
          <w:p w14:paraId="058791B2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CED0041" w14:textId="1B33117B" w:rsidR="00841568" w:rsidRPr="007D0226" w:rsidRDefault="000748AC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/>
                <w:sz w:val="29"/>
                <w:szCs w:val="29"/>
              </w:rPr>
              <w:t>17</w:t>
            </w:r>
          </w:p>
        </w:tc>
      </w:tr>
      <w:tr w:rsidR="00841568" w:rsidRPr="007D0226" w14:paraId="561FED99" w14:textId="77777777" w:rsidTr="00B740C1">
        <w:tc>
          <w:tcPr>
            <w:tcW w:w="2278" w:type="pct"/>
          </w:tcPr>
          <w:p w14:paraId="02ED00B5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5940D03B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6815548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4AB18093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69E63F1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556CD48A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B22909E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0812D91D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1568" w:rsidRPr="007D0226" w14:paraId="4C995B0D" w14:textId="77777777" w:rsidTr="00B740C1">
        <w:tc>
          <w:tcPr>
            <w:tcW w:w="2278" w:type="pct"/>
          </w:tcPr>
          <w:p w14:paraId="436C68C8" w14:textId="013EE33B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81" w:type="pct"/>
          </w:tcPr>
          <w:p w14:paraId="30FCA822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7CAF445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7009E5B0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6BD7CFC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6E70A6B0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2B7914A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074DBEB2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1568" w:rsidRPr="007D0226" w14:paraId="71245DE4" w14:textId="77777777" w:rsidTr="00B740C1">
        <w:tc>
          <w:tcPr>
            <w:tcW w:w="2278" w:type="pct"/>
          </w:tcPr>
          <w:p w14:paraId="3246D7E4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62D51B52" w14:textId="719AC173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485FC4C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432CAB7A" w14:textId="6F07A92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3BB462E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62802AE6" w14:textId="4AB4A1F4" w:rsidR="00841568" w:rsidRPr="007D0226" w:rsidRDefault="000748AC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415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142" w:type="pct"/>
          </w:tcPr>
          <w:p w14:paraId="69FAB1BD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18186FC" w14:textId="7333828F" w:rsidR="00841568" w:rsidRPr="007D0226" w:rsidRDefault="000748AC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/>
                <w:sz w:val="29"/>
                <w:szCs w:val="29"/>
              </w:rPr>
              <w:t>3</w:t>
            </w:r>
            <w:r w:rsidR="00841568">
              <w:rPr>
                <w:rFonts w:asciiTheme="majorBidi" w:hAnsiTheme="majorBidi"/>
                <w:sz w:val="29"/>
                <w:szCs w:val="29"/>
              </w:rPr>
              <w:t>,</w:t>
            </w:r>
            <w:r w:rsidRPr="000748AC">
              <w:rPr>
                <w:rFonts w:asciiTheme="majorBidi" w:hAnsiTheme="majorBidi"/>
                <w:sz w:val="29"/>
                <w:szCs w:val="29"/>
              </w:rPr>
              <w:t>135</w:t>
            </w:r>
          </w:p>
        </w:tc>
      </w:tr>
      <w:tr w:rsidR="00841568" w:rsidRPr="007D0226" w14:paraId="31F61E84" w14:textId="77777777" w:rsidTr="00B740C1">
        <w:tc>
          <w:tcPr>
            <w:tcW w:w="2278" w:type="pct"/>
          </w:tcPr>
          <w:p w14:paraId="1B32E6B2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0AC8FFAD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C054E7C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52A0E58E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19351C1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0BB41270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6340472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649B3967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1568" w:rsidRPr="007D0226" w14:paraId="737992AA" w14:textId="77777777" w:rsidTr="00B740C1">
        <w:tc>
          <w:tcPr>
            <w:tcW w:w="2278" w:type="pct"/>
          </w:tcPr>
          <w:p w14:paraId="49FD73F0" w14:textId="180B38BC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ตาม</w:t>
            </w: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581" w:type="pct"/>
          </w:tcPr>
          <w:p w14:paraId="1B558AB1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BB66D3C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608974D5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453E7A6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71EA7DBB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BE65223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DE9F56F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1568" w:rsidRPr="007D0226" w14:paraId="4B894B8D" w14:textId="77777777" w:rsidTr="00B740C1">
        <w:tc>
          <w:tcPr>
            <w:tcW w:w="2278" w:type="pct"/>
          </w:tcPr>
          <w:p w14:paraId="19FC80D1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81" w:type="pct"/>
          </w:tcPr>
          <w:p w14:paraId="06E68B8D" w14:textId="756C951C" w:rsidR="00841568" w:rsidRPr="007D0226" w:rsidRDefault="000748AC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415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  <w:tc>
          <w:tcPr>
            <w:tcW w:w="144" w:type="pct"/>
          </w:tcPr>
          <w:p w14:paraId="5584477C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4EB740C7" w14:textId="2630C72B" w:rsidR="00841568" w:rsidRPr="007D0226" w:rsidRDefault="000748AC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41568" w:rsidRPr="007D02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  <w:tc>
          <w:tcPr>
            <w:tcW w:w="148" w:type="pct"/>
          </w:tcPr>
          <w:p w14:paraId="673CFF3D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2A18A50C" w14:textId="0239BBF5" w:rsidR="00841568" w:rsidRPr="007D0226" w:rsidRDefault="000748AC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415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  <w:tc>
          <w:tcPr>
            <w:tcW w:w="142" w:type="pct"/>
          </w:tcPr>
          <w:p w14:paraId="0E8087B1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73E24BF7" w14:textId="334AB286" w:rsidR="00841568" w:rsidRPr="007D0226" w:rsidRDefault="000748AC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41568" w:rsidRPr="007D02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</w:tr>
    </w:tbl>
    <w:p w14:paraId="05084CE9" w14:textId="77777777" w:rsidR="00F12BE7" w:rsidRPr="00455DA0" w:rsidRDefault="00F12BE7" w:rsidP="00D85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3216F17" w14:textId="3C9A42FA" w:rsidR="002479BF" w:rsidRPr="007D0226" w:rsidRDefault="002479BF" w:rsidP="00D56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403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สัญญาสำคัญกับบุคคล</w:t>
      </w:r>
      <w:r w:rsidR="00B53B96" w:rsidRPr="00A403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หรือ</w:t>
      </w:r>
      <w:r w:rsidR="00490AE3" w:rsidRPr="00A403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กิจการ</w:t>
      </w:r>
      <w:r w:rsidRPr="00A403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0F2D7450" w14:textId="5DD3ECAA" w:rsidR="002D4BC2" w:rsidRPr="00EE08C8" w:rsidRDefault="002D4BC2" w:rsidP="00247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F13ABF4" w14:textId="77777777" w:rsidR="008B35D1" w:rsidRPr="007D0226" w:rsidRDefault="008B35D1" w:rsidP="008B3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</w:p>
    <w:p w14:paraId="30B8AB46" w14:textId="77777777" w:rsidR="008B35D1" w:rsidRPr="007D0226" w:rsidRDefault="008B35D1" w:rsidP="008B35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65FE801" w14:textId="2580E51E" w:rsidR="00A40316" w:rsidRPr="002C3680" w:rsidRDefault="00A40316" w:rsidP="00A4031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0748AC" w:rsidRPr="000748AC">
        <w:rPr>
          <w:rFonts w:ascii="Angsana New" w:hAnsi="Angsana New" w:hint="cs"/>
          <w:spacing w:val="-2"/>
          <w:sz w:val="30"/>
          <w:szCs w:val="30"/>
        </w:rPr>
        <w:t>3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0748AC" w:rsidRPr="000748AC">
        <w:rPr>
          <w:rFonts w:ascii="Angsana New" w:hAnsi="Angsana New" w:hint="cs"/>
          <w:spacing w:val="-2"/>
          <w:sz w:val="30"/>
          <w:szCs w:val="30"/>
        </w:rPr>
        <w:t>256</w:t>
      </w:r>
      <w:r w:rsidR="000748AC" w:rsidRPr="000748AC">
        <w:rPr>
          <w:rFonts w:ascii="Angsana New" w:hAnsi="Angsana New"/>
          <w:spacing w:val="-2"/>
          <w:sz w:val="30"/>
          <w:szCs w:val="30"/>
        </w:rPr>
        <w:t>7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บริษัทได้ทำสัญญาเช่าที่ดินกับผู้ถือหุ้นบุคคลหนึ่ง </w:t>
      </w:r>
      <w:r w:rsidRPr="002C3680">
        <w:rPr>
          <w:rFonts w:ascii="Angsana New" w:hAnsi="Angsana New" w:hint="cs"/>
          <w:sz w:val="30"/>
          <w:szCs w:val="30"/>
          <w:cs/>
        </w:rPr>
        <w:t xml:space="preserve">โดยมีอัตราค่าเช่าตามที่ระบุไว้ในสัญญา สัญญานี้มีกำหนดระยะเวลา </w:t>
      </w:r>
      <w:r w:rsidR="000748AC" w:rsidRPr="000748AC">
        <w:rPr>
          <w:rFonts w:ascii="Angsana New" w:hAnsi="Angsana New"/>
          <w:sz w:val="30"/>
          <w:szCs w:val="30"/>
        </w:rPr>
        <w:t>3</w:t>
      </w:r>
      <w:r w:rsidRPr="002C3680">
        <w:rPr>
          <w:rFonts w:ascii="Angsana New" w:hAnsi="Angsana New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ปี มีผลบังคับใช้ตั้งแต่วันที่ </w:t>
      </w:r>
      <w:r w:rsidR="000748AC" w:rsidRPr="000748AC">
        <w:rPr>
          <w:rFonts w:ascii="Angsana New" w:hAnsi="Angsana New" w:hint="cs"/>
          <w:sz w:val="30"/>
          <w:szCs w:val="30"/>
        </w:rPr>
        <w:t>1</w:t>
      </w:r>
      <w:r w:rsidRPr="002C3680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0748AC" w:rsidRPr="000748AC">
        <w:rPr>
          <w:rFonts w:ascii="Angsana New" w:hAnsi="Angsana New" w:hint="cs"/>
          <w:sz w:val="30"/>
          <w:szCs w:val="30"/>
        </w:rPr>
        <w:t>256</w:t>
      </w:r>
      <w:r w:rsidR="000748AC" w:rsidRPr="000748AC">
        <w:rPr>
          <w:rFonts w:ascii="Angsana New" w:hAnsi="Angsana New"/>
          <w:sz w:val="30"/>
          <w:szCs w:val="30"/>
        </w:rPr>
        <w:t>7</w:t>
      </w:r>
      <w:r w:rsidRPr="002C3680">
        <w:rPr>
          <w:rFonts w:ascii="Angsana New" w:hAnsi="Angsana New" w:hint="cs"/>
          <w:sz w:val="30"/>
          <w:szCs w:val="30"/>
          <w:cs/>
        </w:rPr>
        <w:t xml:space="preserve"> ถึงวันที่ </w:t>
      </w:r>
      <w:r w:rsidR="000748AC" w:rsidRPr="000748AC">
        <w:rPr>
          <w:rFonts w:ascii="Angsana New" w:hAnsi="Angsana New" w:hint="cs"/>
          <w:sz w:val="30"/>
          <w:szCs w:val="30"/>
        </w:rPr>
        <w:t>31</w:t>
      </w:r>
      <w:r w:rsidRPr="002C368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748AC" w:rsidRPr="000748AC">
        <w:rPr>
          <w:rFonts w:ascii="Angsana New" w:hAnsi="Angsana New" w:hint="cs"/>
          <w:sz w:val="30"/>
          <w:szCs w:val="30"/>
        </w:rPr>
        <w:t>256</w:t>
      </w:r>
      <w:r w:rsidR="000748AC" w:rsidRPr="000748AC">
        <w:rPr>
          <w:rFonts w:ascii="Angsana New" w:hAnsi="Angsana New"/>
          <w:sz w:val="30"/>
          <w:szCs w:val="30"/>
        </w:rPr>
        <w:t>9</w:t>
      </w:r>
      <w:r w:rsidRPr="002C3680">
        <w:rPr>
          <w:rFonts w:ascii="Angsana New" w:hAnsi="Angsana New" w:hint="cs"/>
          <w:sz w:val="30"/>
          <w:szCs w:val="30"/>
          <w:cs/>
        </w:rPr>
        <w:t xml:space="preserve"> และสามารถต่ออายุได้คราวละ </w:t>
      </w:r>
      <w:r w:rsidR="000748AC" w:rsidRPr="000748AC">
        <w:rPr>
          <w:rFonts w:ascii="Angsana New" w:hAnsi="Angsana New"/>
          <w:sz w:val="30"/>
          <w:szCs w:val="30"/>
        </w:rPr>
        <w:t>3</w:t>
      </w:r>
      <w:r w:rsidRPr="002C3680">
        <w:rPr>
          <w:rFonts w:ascii="Angsana New" w:hAnsi="Angsana New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ปี โดยแจ้งเป็นลายลักษณ์อักษรล่วงหน้าไม่น้อยกว่า </w:t>
      </w:r>
      <w:r w:rsidR="000748AC" w:rsidRPr="000748AC">
        <w:rPr>
          <w:rFonts w:ascii="Angsana New" w:hAnsi="Angsana New"/>
          <w:sz w:val="30"/>
          <w:szCs w:val="30"/>
        </w:rPr>
        <w:t>1</w:t>
      </w:r>
      <w:r w:rsidRPr="002C3680">
        <w:rPr>
          <w:rFonts w:ascii="Angsana New" w:hAnsi="Angsana New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>เดือนก่อนวันสิ้นสุดสัญญา</w:t>
      </w:r>
    </w:p>
    <w:p w14:paraId="58546A12" w14:textId="77777777" w:rsidR="00A40316" w:rsidRPr="002C3680" w:rsidRDefault="00A40316" w:rsidP="00A4031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9760A2F" w14:textId="77777777" w:rsidR="00A40316" w:rsidRPr="002C3680" w:rsidRDefault="00A40316" w:rsidP="00A40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pacing w:val="-2"/>
          <w:sz w:val="30"/>
          <w:szCs w:val="30"/>
        </w:rPr>
      </w:pPr>
      <w:r w:rsidRPr="002C3680">
        <w:rPr>
          <w:rFonts w:ascii="Angsana New" w:hAnsi="Angsana New" w:hint="cs"/>
          <w:i/>
          <w:iCs/>
          <w:spacing w:val="-2"/>
          <w:sz w:val="30"/>
          <w:szCs w:val="30"/>
          <w:cs/>
        </w:rPr>
        <w:t>สัญญาบริการ</w:t>
      </w:r>
    </w:p>
    <w:p w14:paraId="00717828" w14:textId="77777777" w:rsidR="00A40316" w:rsidRPr="002C3680" w:rsidRDefault="00A40316" w:rsidP="00A40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C1B4A29" w14:textId="4AE94102" w:rsidR="00A40316" w:rsidRPr="002C3680" w:rsidRDefault="00A40316" w:rsidP="00A4031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0748AC" w:rsidRPr="000748AC">
        <w:rPr>
          <w:rFonts w:ascii="Angsana New" w:hAnsi="Angsana New"/>
          <w:spacing w:val="-2"/>
          <w:sz w:val="30"/>
          <w:szCs w:val="30"/>
        </w:rPr>
        <w:t>5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0748AC" w:rsidRPr="000748AC">
        <w:rPr>
          <w:rFonts w:ascii="Angsana New" w:hAnsi="Angsana New" w:hint="cs"/>
          <w:spacing w:val="-2"/>
          <w:sz w:val="30"/>
          <w:szCs w:val="30"/>
        </w:rPr>
        <w:t>256</w:t>
      </w:r>
      <w:r w:rsidR="000748AC" w:rsidRPr="000748AC">
        <w:rPr>
          <w:rFonts w:ascii="Angsana New" w:hAnsi="Angsana New"/>
          <w:spacing w:val="-2"/>
          <w:sz w:val="30"/>
          <w:szCs w:val="30"/>
        </w:rPr>
        <w:t>9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บริษัทได้ทำสัญญาให้บริการโลจิสติกส์กับบริษัท ฟาร์ม่า อัลลิอันซ์ จำกัด </w:t>
      </w:r>
      <w:r w:rsidRPr="002C3680">
        <w:rPr>
          <w:rFonts w:ascii="Angsana New" w:hAnsi="Angsana New" w:hint="cs"/>
          <w:sz w:val="30"/>
          <w:szCs w:val="30"/>
          <w:cs/>
        </w:rPr>
        <w:t xml:space="preserve">เพื่อให้บริการออกใบแจ้งหนี้และการขนส่งแก่บริษัทในเครือ โดยมีอัตราค่าบริการตามที่ระบุไว้ในสัญญา สัญญานี้มีผลบังคับใช้ตั้งแต่วันที่ </w:t>
      </w:r>
      <w:r w:rsidR="000748AC" w:rsidRPr="000748AC">
        <w:rPr>
          <w:rFonts w:ascii="Angsana New" w:hAnsi="Angsana New" w:hint="cs"/>
          <w:sz w:val="30"/>
          <w:szCs w:val="30"/>
        </w:rPr>
        <w:t>1</w:t>
      </w:r>
      <w:r w:rsidRPr="002C3680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0748AC" w:rsidRPr="000748AC">
        <w:rPr>
          <w:rFonts w:ascii="Angsana New" w:hAnsi="Angsana New" w:hint="cs"/>
          <w:sz w:val="30"/>
          <w:szCs w:val="30"/>
        </w:rPr>
        <w:t>256</w:t>
      </w:r>
      <w:r w:rsidR="000748AC" w:rsidRPr="000748AC">
        <w:rPr>
          <w:rFonts w:ascii="Angsana New" w:hAnsi="Angsana New"/>
          <w:sz w:val="30"/>
          <w:szCs w:val="30"/>
        </w:rPr>
        <w:t>9</w:t>
      </w:r>
      <w:r w:rsidRPr="002C3680">
        <w:rPr>
          <w:rFonts w:ascii="Angsana New" w:hAnsi="Angsana New" w:hint="cs"/>
          <w:sz w:val="30"/>
          <w:szCs w:val="30"/>
          <w:cs/>
        </w:rPr>
        <w:t xml:space="preserve"> ถึงวันที่ </w:t>
      </w:r>
      <w:r w:rsidR="000748AC" w:rsidRPr="000748AC">
        <w:rPr>
          <w:rFonts w:ascii="Angsana New" w:hAnsi="Angsana New" w:hint="cs"/>
          <w:sz w:val="30"/>
          <w:szCs w:val="30"/>
        </w:rPr>
        <w:t>31</w:t>
      </w:r>
      <w:r w:rsidRPr="002C368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748AC" w:rsidRPr="000748AC">
        <w:rPr>
          <w:rFonts w:ascii="Angsana New" w:hAnsi="Angsana New" w:hint="cs"/>
          <w:sz w:val="30"/>
          <w:szCs w:val="30"/>
        </w:rPr>
        <w:t>256</w:t>
      </w:r>
      <w:r w:rsidR="000748AC" w:rsidRPr="000748AC">
        <w:rPr>
          <w:rFonts w:ascii="Angsana New" w:hAnsi="Angsana New"/>
          <w:sz w:val="30"/>
          <w:szCs w:val="30"/>
        </w:rPr>
        <w:t>9</w:t>
      </w:r>
      <w:r w:rsidRPr="002C3680">
        <w:rPr>
          <w:rFonts w:ascii="Angsana New" w:hAnsi="Angsana New" w:hint="cs"/>
          <w:sz w:val="30"/>
          <w:szCs w:val="30"/>
          <w:cs/>
        </w:rPr>
        <w:t xml:space="preserve"> 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5DF8C024" w14:textId="77777777" w:rsidR="00A40316" w:rsidRPr="002C3680" w:rsidRDefault="00A40316" w:rsidP="00A40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AF001BB" w14:textId="2BA2748E" w:rsidR="00A40316" w:rsidRDefault="00A40316" w:rsidP="00A4031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C368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748AC" w:rsidRPr="000748AC">
        <w:rPr>
          <w:rFonts w:ascii="Angsana New" w:hAnsi="Angsana New" w:hint="cs"/>
          <w:sz w:val="30"/>
          <w:szCs w:val="30"/>
        </w:rPr>
        <w:t>5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0748AC" w:rsidRPr="000748AC">
        <w:rPr>
          <w:rFonts w:ascii="Angsana New" w:hAnsi="Angsana New" w:hint="cs"/>
          <w:sz w:val="30"/>
          <w:szCs w:val="30"/>
        </w:rPr>
        <w:t>256</w:t>
      </w:r>
      <w:r w:rsidR="000748AC" w:rsidRPr="000748AC">
        <w:rPr>
          <w:rFonts w:ascii="Angsana New" w:hAnsi="Angsana New"/>
          <w:sz w:val="30"/>
          <w:szCs w:val="30"/>
        </w:rPr>
        <w:t>9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บริษัทได้ทำสัญญาให้บริการพื้นที่คลังสินค้ากับบริษัท ฟาร์ม่า อัลลิอันซ์ จำกัด โดยมีอัตราค่าบริการตามที่ระบุไว้ในสัญญา สัญญานี้มีผลบังคับใช้ตั้งแต่วันที่ </w:t>
      </w:r>
      <w:r w:rsidR="000748AC" w:rsidRPr="000748AC">
        <w:rPr>
          <w:rFonts w:ascii="Angsana New" w:hAnsi="Angsana New" w:hint="cs"/>
          <w:sz w:val="30"/>
          <w:szCs w:val="30"/>
        </w:rPr>
        <w:t>1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0748AC" w:rsidRPr="000748AC">
        <w:rPr>
          <w:rFonts w:ascii="Angsana New" w:hAnsi="Angsana New" w:hint="cs"/>
          <w:sz w:val="30"/>
          <w:szCs w:val="30"/>
        </w:rPr>
        <w:t>256</w:t>
      </w:r>
      <w:r w:rsidR="000748AC" w:rsidRPr="000748AC">
        <w:rPr>
          <w:rFonts w:ascii="Angsana New" w:hAnsi="Angsana New"/>
          <w:sz w:val="30"/>
          <w:szCs w:val="30"/>
        </w:rPr>
        <w:t>9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0748AC" w:rsidRPr="000748AC">
        <w:rPr>
          <w:rFonts w:ascii="Angsana New" w:hAnsi="Angsana New" w:hint="cs"/>
          <w:sz w:val="30"/>
          <w:szCs w:val="30"/>
        </w:rPr>
        <w:t>31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748AC" w:rsidRPr="000748AC">
        <w:rPr>
          <w:rFonts w:ascii="Angsana New" w:hAnsi="Angsana New" w:hint="cs"/>
          <w:sz w:val="30"/>
          <w:szCs w:val="30"/>
        </w:rPr>
        <w:t>256</w:t>
      </w:r>
      <w:r w:rsidR="000748AC" w:rsidRPr="000748AC">
        <w:rPr>
          <w:rFonts w:ascii="Angsana New" w:hAnsi="Angsana New"/>
          <w:sz w:val="30"/>
          <w:szCs w:val="30"/>
        </w:rPr>
        <w:t>9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>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3E86C2BD" w14:textId="17972FB3" w:rsidR="00A40316" w:rsidRPr="002C3680" w:rsidRDefault="00A40316" w:rsidP="00A4031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76"/>
        <w:jc w:val="thaiDistribute"/>
        <w:rPr>
          <w:rFonts w:ascii="Angsana New" w:hAnsi="Angsana New"/>
          <w:sz w:val="30"/>
          <w:szCs w:val="30"/>
        </w:rPr>
      </w:pPr>
      <w:r w:rsidRPr="006C7961">
        <w:rPr>
          <w:rFonts w:ascii="Angsana New" w:hAnsi="Angsana New" w:hint="cs"/>
          <w:spacing w:val="-2"/>
          <w:sz w:val="30"/>
          <w:szCs w:val="30"/>
          <w:cs/>
        </w:rPr>
        <w:lastRenderedPageBreak/>
        <w:t xml:space="preserve">เมื่อวันที่ </w:t>
      </w:r>
      <w:r w:rsidR="000748AC" w:rsidRPr="000748AC">
        <w:rPr>
          <w:rFonts w:ascii="Angsana New" w:hAnsi="Angsana New" w:hint="cs"/>
          <w:spacing w:val="-2"/>
          <w:sz w:val="30"/>
          <w:szCs w:val="30"/>
        </w:rPr>
        <w:t>5</w:t>
      </w:r>
      <w:r w:rsidRPr="006C7961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6C7961">
        <w:rPr>
          <w:rFonts w:ascii="Angsana New" w:hAnsi="Angsana New" w:hint="cs"/>
          <w:spacing w:val="-2"/>
          <w:sz w:val="30"/>
          <w:szCs w:val="30"/>
          <w:cs/>
        </w:rPr>
        <w:t>มกราคม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0748AC" w:rsidRPr="000748AC">
        <w:rPr>
          <w:rFonts w:ascii="Angsana New" w:hAnsi="Angsana New" w:hint="cs"/>
          <w:spacing w:val="-2"/>
          <w:sz w:val="30"/>
          <w:szCs w:val="30"/>
        </w:rPr>
        <w:t>256</w:t>
      </w:r>
      <w:r w:rsidR="000748AC" w:rsidRPr="000748AC">
        <w:rPr>
          <w:rFonts w:ascii="Angsana New" w:hAnsi="Angsana New"/>
          <w:spacing w:val="-2"/>
          <w:sz w:val="30"/>
          <w:szCs w:val="30"/>
        </w:rPr>
        <w:t>9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บริษัทได้ทำสัญญาบริการทางกฎหมายกับบริษัท ฟาร์ม่า อัลลิอันซ์ จำกัด </w:t>
      </w:r>
      <w:r w:rsidRPr="002C3680">
        <w:rPr>
          <w:rFonts w:ascii="Angsana New" w:hAnsi="Angsana New" w:hint="cs"/>
          <w:sz w:val="30"/>
          <w:szCs w:val="30"/>
          <w:cs/>
        </w:rPr>
        <w:t xml:space="preserve">เพื่อรับบริการเกี่ยวกับการขึ้นทะเบียนและขอใบอนุญาตตามที่กฎหมายกำหนด โดยมีอัตราค่าบริการตามที่ระบุไว้ในสัญญา สัญญานี้มีผลบังคับใช้ตั้งแต่วันที่ </w:t>
      </w:r>
      <w:r w:rsidR="000748AC" w:rsidRPr="000748AC">
        <w:rPr>
          <w:rFonts w:ascii="Angsana New" w:hAnsi="Angsana New" w:hint="cs"/>
          <w:sz w:val="30"/>
          <w:szCs w:val="30"/>
        </w:rPr>
        <w:t>1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0748AC" w:rsidRPr="000748AC">
        <w:rPr>
          <w:rFonts w:ascii="Angsana New" w:hAnsi="Angsana New" w:hint="cs"/>
          <w:sz w:val="30"/>
          <w:szCs w:val="30"/>
        </w:rPr>
        <w:t>256</w:t>
      </w:r>
      <w:r w:rsidR="000748AC" w:rsidRPr="000748AC">
        <w:rPr>
          <w:rFonts w:ascii="Angsana New" w:hAnsi="Angsana New"/>
          <w:sz w:val="30"/>
          <w:szCs w:val="30"/>
        </w:rPr>
        <w:t>9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0748AC" w:rsidRPr="000748AC">
        <w:rPr>
          <w:rFonts w:ascii="Angsana New" w:hAnsi="Angsana New" w:hint="cs"/>
          <w:sz w:val="30"/>
          <w:szCs w:val="30"/>
        </w:rPr>
        <w:t>31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748AC" w:rsidRPr="000748AC">
        <w:rPr>
          <w:rFonts w:ascii="Angsana New" w:hAnsi="Angsana New" w:hint="cs"/>
          <w:sz w:val="30"/>
          <w:szCs w:val="30"/>
        </w:rPr>
        <w:t>256</w:t>
      </w:r>
      <w:r w:rsidR="000748AC" w:rsidRPr="000748AC">
        <w:rPr>
          <w:rFonts w:ascii="Angsana New" w:hAnsi="Angsana New"/>
          <w:sz w:val="30"/>
          <w:szCs w:val="30"/>
        </w:rPr>
        <w:t>9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>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52E9ADFE" w14:textId="77777777" w:rsidR="00A40316" w:rsidRPr="002C3680" w:rsidRDefault="00A40316" w:rsidP="00A4031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C4C13D" w14:textId="3DB38197" w:rsidR="00A40316" w:rsidRPr="002C3680" w:rsidRDefault="00A40316" w:rsidP="00E34E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76"/>
        <w:jc w:val="thaiDistribute"/>
        <w:rPr>
          <w:rFonts w:ascii="Angsana New" w:hAnsi="Angsana New"/>
          <w:spacing w:val="-2"/>
          <w:sz w:val="30"/>
          <w:szCs w:val="30"/>
        </w:rPr>
      </w:pPr>
      <w:r w:rsidRPr="002C368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748AC" w:rsidRPr="000748AC">
        <w:rPr>
          <w:rFonts w:ascii="Angsana New" w:hAnsi="Angsana New" w:hint="cs"/>
          <w:spacing w:val="-2"/>
          <w:sz w:val="30"/>
          <w:szCs w:val="30"/>
        </w:rPr>
        <w:t>5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0748AC" w:rsidRPr="000748AC">
        <w:rPr>
          <w:rFonts w:ascii="Angsana New" w:hAnsi="Angsana New" w:hint="cs"/>
          <w:spacing w:val="-2"/>
          <w:sz w:val="30"/>
          <w:szCs w:val="30"/>
        </w:rPr>
        <w:t>256</w:t>
      </w:r>
      <w:r w:rsidR="000748AC" w:rsidRPr="000748AC">
        <w:rPr>
          <w:rFonts w:ascii="Angsana New" w:hAnsi="Angsana New"/>
          <w:spacing w:val="-2"/>
          <w:sz w:val="30"/>
          <w:szCs w:val="30"/>
        </w:rPr>
        <w:t>9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บริษัทได้ทำสัญญาบริการพื้นที่กับบริษัท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ฟาร์ม่า อัลลิอันซ์ จำกัด เพื่อรับบริการเกี่ยวกับพื้นที่สำนักงานและระบบสาธารณูปโภค โดยมีอัตราค่าบริการตามที่ระบุไว้ในสัญญา สัญญานี้มีผลบังคับใช้ตั้งแต่วันที่ </w:t>
      </w:r>
      <w:r w:rsidR="000748AC" w:rsidRPr="000748AC">
        <w:rPr>
          <w:rFonts w:ascii="Angsana New" w:hAnsi="Angsana New" w:hint="cs"/>
          <w:spacing w:val="-2"/>
          <w:sz w:val="30"/>
          <w:szCs w:val="30"/>
        </w:rPr>
        <w:t>1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 มกราคม </w:t>
      </w:r>
      <w:r w:rsidR="000748AC" w:rsidRPr="000748AC">
        <w:rPr>
          <w:rFonts w:ascii="Angsana New" w:hAnsi="Angsana New" w:hint="cs"/>
          <w:spacing w:val="-2"/>
          <w:sz w:val="30"/>
          <w:szCs w:val="30"/>
        </w:rPr>
        <w:t>256</w:t>
      </w:r>
      <w:r w:rsidR="000748AC" w:rsidRPr="000748AC">
        <w:rPr>
          <w:rFonts w:ascii="Angsana New" w:hAnsi="Angsana New"/>
          <w:spacing w:val="-2"/>
          <w:sz w:val="30"/>
          <w:szCs w:val="30"/>
        </w:rPr>
        <w:t>9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 ถึงวันที่ </w:t>
      </w:r>
      <w:r w:rsidR="000748AC" w:rsidRPr="000748AC">
        <w:rPr>
          <w:rFonts w:ascii="Angsana New" w:hAnsi="Angsana New" w:hint="cs"/>
          <w:spacing w:val="-2"/>
          <w:sz w:val="30"/>
          <w:szCs w:val="30"/>
        </w:rPr>
        <w:t>31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="000748AC" w:rsidRPr="000748AC">
        <w:rPr>
          <w:rFonts w:ascii="Angsana New" w:hAnsi="Angsana New" w:hint="cs"/>
          <w:spacing w:val="-2"/>
          <w:sz w:val="30"/>
          <w:szCs w:val="30"/>
        </w:rPr>
        <w:t>256</w:t>
      </w:r>
      <w:r w:rsidR="000748AC" w:rsidRPr="000748AC">
        <w:rPr>
          <w:rFonts w:ascii="Angsana New" w:hAnsi="Angsana New"/>
          <w:spacing w:val="-2"/>
          <w:sz w:val="30"/>
          <w:szCs w:val="30"/>
        </w:rPr>
        <w:t>9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 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10983314" w14:textId="41E71EFC" w:rsidR="008B35D1" w:rsidRPr="0090175C" w:rsidRDefault="008B3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</w:p>
    <w:p w14:paraId="0AC2C8D0" w14:textId="39EC3300" w:rsidR="00671474" w:rsidRPr="007D0226" w:rsidRDefault="00671474" w:rsidP="005F59E9">
      <w:pPr>
        <w:pStyle w:val="Heading2"/>
        <w:tabs>
          <w:tab w:val="clear" w:pos="340"/>
        </w:tabs>
        <w:ind w:left="540" w:hanging="540"/>
      </w:pPr>
      <w:r w:rsidRPr="007D0226">
        <w:rPr>
          <w:cs/>
        </w:rPr>
        <w:t>ลูกหนี้การค้า</w:t>
      </w:r>
    </w:p>
    <w:p w14:paraId="3EF2D7C9" w14:textId="77777777" w:rsidR="00521FD2" w:rsidRPr="007D0226" w:rsidRDefault="00521FD2" w:rsidP="00F57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180"/>
        <w:gridCol w:w="1260"/>
        <w:gridCol w:w="178"/>
        <w:gridCol w:w="1262"/>
        <w:gridCol w:w="180"/>
        <w:gridCol w:w="1347"/>
        <w:gridCol w:w="6"/>
      </w:tblGrid>
      <w:tr w:rsidR="004D3687" w:rsidRPr="005D0530" w14:paraId="52E1EAA9" w14:textId="77777777" w:rsidTr="002A7D54">
        <w:trPr>
          <w:cantSplit/>
          <w:tblHeader/>
        </w:trPr>
        <w:tc>
          <w:tcPr>
            <w:tcW w:w="3510" w:type="dxa"/>
            <w:vAlign w:val="bottom"/>
          </w:tcPr>
          <w:p w14:paraId="3CD93BB2" w14:textId="77777777" w:rsidR="004D3687" w:rsidRPr="007D0226" w:rsidRDefault="004D368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4D3F3DA" w14:textId="77777777" w:rsidR="004D3687" w:rsidRPr="005D0530" w:rsidRDefault="004D368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D053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023EEA62" w14:textId="77777777" w:rsidR="004D3687" w:rsidRPr="005D0530" w:rsidRDefault="004D368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4"/>
            <w:vAlign w:val="bottom"/>
          </w:tcPr>
          <w:p w14:paraId="42B27291" w14:textId="77777777" w:rsidR="004D3687" w:rsidRPr="005D0530" w:rsidRDefault="004D368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0F10" w:rsidRPr="005D0530" w14:paraId="2522E515" w14:textId="77777777">
        <w:trPr>
          <w:cantSplit/>
          <w:tblHeader/>
        </w:trPr>
        <w:tc>
          <w:tcPr>
            <w:tcW w:w="3510" w:type="dxa"/>
            <w:vAlign w:val="bottom"/>
          </w:tcPr>
          <w:p w14:paraId="3FF438E6" w14:textId="77777777" w:rsidR="00700F10" w:rsidRPr="005D0530" w:rsidRDefault="00700F10" w:rsidP="00700F1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737B1CA" w14:textId="2E6890EC" w:rsidR="00700F10" w:rsidRPr="005D0530" w:rsidRDefault="000748AC" w:rsidP="00700F10">
            <w:pPr>
              <w:pStyle w:val="acctmergecolhdg"/>
              <w:spacing w:line="240" w:lineRule="auto"/>
              <w:ind w:left="-98" w:right="-79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0748A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31</w:t>
            </w:r>
            <w:r w:rsidR="0037058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 xml:space="preserve"> </w:t>
            </w:r>
            <w:r w:rsidR="00370585" w:rsidRPr="0037058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4EAC4AE1" w14:textId="77777777" w:rsidR="00700F10" w:rsidRPr="005D0530" w:rsidRDefault="00700F10" w:rsidP="00700F1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C171EE" w14:textId="3676415C" w:rsidR="00700F10" w:rsidRPr="005D0530" w:rsidRDefault="000748AC" w:rsidP="00700F10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0748AC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31</w:t>
            </w:r>
            <w:r w:rsidR="00700F10" w:rsidRPr="005D0530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700F10" w:rsidRPr="005D0530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123C8949" w14:textId="77777777" w:rsidR="00700F10" w:rsidRPr="005D0530" w:rsidRDefault="00700F10" w:rsidP="00700F1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376B767C" w14:textId="76452D99" w:rsidR="00700F10" w:rsidRPr="00700F10" w:rsidRDefault="000748AC" w:rsidP="00700F10">
            <w:pPr>
              <w:spacing w:line="240" w:lineRule="auto"/>
              <w:ind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7058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80" w:type="dxa"/>
            <w:vAlign w:val="bottom"/>
          </w:tcPr>
          <w:p w14:paraId="30AD3908" w14:textId="77777777" w:rsidR="00700F10" w:rsidRPr="005D0530" w:rsidRDefault="00700F10" w:rsidP="00700F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0071B46A" w14:textId="4BA4F926" w:rsidR="00700F10" w:rsidRPr="005D0530" w:rsidRDefault="000748AC" w:rsidP="00700F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0748AC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31</w:t>
            </w:r>
            <w:r w:rsidR="00700F10" w:rsidRPr="005D0530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700F10" w:rsidRPr="005D0530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700F10" w:rsidRPr="005D0530" w14:paraId="498D4577" w14:textId="77777777" w:rsidTr="002A7D54">
        <w:trPr>
          <w:cantSplit/>
          <w:tblHeader/>
        </w:trPr>
        <w:tc>
          <w:tcPr>
            <w:tcW w:w="3510" w:type="dxa"/>
            <w:vAlign w:val="bottom"/>
          </w:tcPr>
          <w:p w14:paraId="46BB0E4D" w14:textId="77777777" w:rsidR="00700F10" w:rsidRPr="005D0530" w:rsidRDefault="00700F10" w:rsidP="00700F1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2083BE" w14:textId="6FB097BA" w:rsidR="00700F10" w:rsidRPr="005D0530" w:rsidRDefault="000748AC" w:rsidP="00700F10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0748AC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180" w:type="dxa"/>
            <w:vAlign w:val="bottom"/>
          </w:tcPr>
          <w:p w14:paraId="276AD110" w14:textId="77777777" w:rsidR="00700F10" w:rsidRPr="005D0530" w:rsidRDefault="00700F10" w:rsidP="00700F1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E31FC4" w14:textId="3556F3AD" w:rsidR="00700F10" w:rsidRPr="005D0530" w:rsidRDefault="000748AC" w:rsidP="00700F10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0748AC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6F466A95" w14:textId="77777777" w:rsidR="00700F10" w:rsidRPr="005D0530" w:rsidRDefault="00700F10" w:rsidP="00700F1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B73C1CC" w14:textId="3FD56294" w:rsidR="00700F10" w:rsidRPr="005D0530" w:rsidRDefault="000748AC" w:rsidP="00700F10">
            <w:pPr>
              <w:spacing w:line="240" w:lineRule="auto"/>
              <w:ind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748AC">
              <w:rPr>
                <w:rFonts w:asciiTheme="majorBidi" w:hAnsiTheme="majorBidi" w:cstheme="majorBidi"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bottom"/>
          </w:tcPr>
          <w:p w14:paraId="22DEB010" w14:textId="77777777" w:rsidR="00700F10" w:rsidRPr="005D0530" w:rsidRDefault="00700F10" w:rsidP="00700F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54152084" w14:textId="1A669DF0" w:rsidR="00700F10" w:rsidRPr="005D0530" w:rsidRDefault="000748AC" w:rsidP="00700F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0748AC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2568</w:t>
            </w:r>
          </w:p>
        </w:tc>
      </w:tr>
      <w:tr w:rsidR="00700F10" w:rsidRPr="005D0530" w14:paraId="01427681" w14:textId="77777777" w:rsidTr="002A7D54">
        <w:trPr>
          <w:gridAfter w:val="1"/>
          <w:wAfter w:w="6" w:type="dxa"/>
          <w:cantSplit/>
          <w:tblHeader/>
        </w:trPr>
        <w:tc>
          <w:tcPr>
            <w:tcW w:w="3510" w:type="dxa"/>
            <w:vAlign w:val="bottom"/>
            <w:hideMark/>
          </w:tcPr>
          <w:p w14:paraId="4BAEB415" w14:textId="77777777" w:rsidR="00700F10" w:rsidRPr="005D0530" w:rsidRDefault="00700F10" w:rsidP="00700F1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083F58E8" w14:textId="77777777" w:rsidR="00700F10" w:rsidRPr="005D0530" w:rsidRDefault="00700F10" w:rsidP="00700F1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70585" w:rsidRPr="005D0530" w14:paraId="2F965122" w14:textId="77777777" w:rsidTr="009316D3">
        <w:trPr>
          <w:cantSplit/>
        </w:trPr>
        <w:tc>
          <w:tcPr>
            <w:tcW w:w="3510" w:type="dxa"/>
            <w:hideMark/>
          </w:tcPr>
          <w:p w14:paraId="6DC8EB82" w14:textId="77777777" w:rsidR="00370585" w:rsidRPr="005D0530" w:rsidRDefault="00370585" w:rsidP="0037058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4FFFC05B" w14:textId="6B170B32" w:rsidR="00370585" w:rsidRPr="009316D3" w:rsidRDefault="000748AC" w:rsidP="0037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371</w:t>
            </w:r>
            <w:r w:rsidR="00850FA8" w:rsidRPr="009316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80" w:type="dxa"/>
          </w:tcPr>
          <w:p w14:paraId="21833841" w14:textId="77777777" w:rsidR="00370585" w:rsidRPr="005D0530" w:rsidRDefault="00370585" w:rsidP="0037058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11DD3F" w14:textId="45136363" w:rsidR="00370585" w:rsidRPr="005D0530" w:rsidRDefault="000748AC" w:rsidP="0037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="Angsana New" w:hAnsi="Angsana New"/>
                <w:sz w:val="30"/>
                <w:szCs w:val="30"/>
              </w:rPr>
              <w:t>341</w:t>
            </w:r>
            <w:r w:rsidR="00370585">
              <w:rPr>
                <w:rFonts w:ascii="Angsana New" w:hAnsi="Angsana New"/>
                <w:sz w:val="30"/>
                <w:szCs w:val="30"/>
              </w:rPr>
              <w:t>,</w:t>
            </w:r>
            <w:r w:rsidRPr="000748AC">
              <w:rPr>
                <w:rFonts w:ascii="Angsana New" w:hAnsi="Angsana New"/>
                <w:sz w:val="30"/>
                <w:szCs w:val="30"/>
              </w:rPr>
              <w:t>721</w:t>
            </w:r>
          </w:p>
        </w:tc>
        <w:tc>
          <w:tcPr>
            <w:tcW w:w="178" w:type="dxa"/>
          </w:tcPr>
          <w:p w14:paraId="4261863D" w14:textId="77777777" w:rsidR="00370585" w:rsidRPr="005D0530" w:rsidRDefault="00370585" w:rsidP="0037058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267AF86" w14:textId="79787F06" w:rsidR="00370585" w:rsidRPr="005D0530" w:rsidRDefault="000748AC" w:rsidP="0037058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345</w:t>
            </w:r>
            <w:r w:rsidR="007231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575</w:t>
            </w:r>
          </w:p>
        </w:tc>
        <w:tc>
          <w:tcPr>
            <w:tcW w:w="180" w:type="dxa"/>
          </w:tcPr>
          <w:p w14:paraId="4EC56798" w14:textId="77777777" w:rsidR="00370585" w:rsidRPr="005D0530" w:rsidRDefault="00370585" w:rsidP="003705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62409BD" w14:textId="12522CE4" w:rsidR="00370585" w:rsidRPr="005D0530" w:rsidRDefault="000748AC" w:rsidP="0037058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48AC">
              <w:rPr>
                <w:rFonts w:ascii="Angsana New" w:hAnsi="Angsana New"/>
                <w:sz w:val="30"/>
                <w:szCs w:val="30"/>
                <w:lang w:val="en-US"/>
              </w:rPr>
              <w:t>372</w:t>
            </w:r>
            <w:r w:rsidR="0037058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748AC">
              <w:rPr>
                <w:rFonts w:ascii="Angsana New" w:hAnsi="Angsana New"/>
                <w:sz w:val="30"/>
                <w:szCs w:val="30"/>
                <w:lang w:val="en-US"/>
              </w:rPr>
              <w:t>606</w:t>
            </w:r>
          </w:p>
        </w:tc>
      </w:tr>
      <w:tr w:rsidR="00370585" w:rsidRPr="005D0530" w14:paraId="3B8EB2CD" w14:textId="77777777" w:rsidTr="009316D3">
        <w:trPr>
          <w:cantSplit/>
        </w:trPr>
        <w:tc>
          <w:tcPr>
            <w:tcW w:w="3510" w:type="dxa"/>
            <w:hideMark/>
          </w:tcPr>
          <w:p w14:paraId="34B3450B" w14:textId="77777777" w:rsidR="00370585" w:rsidRPr="005D0530" w:rsidRDefault="00370585" w:rsidP="0037058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5C6C799B" w14:textId="77777777" w:rsidR="00370585" w:rsidRPr="009316D3" w:rsidRDefault="00370585" w:rsidP="0037058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821B81" w14:textId="77777777" w:rsidR="00370585" w:rsidRPr="005D0530" w:rsidRDefault="00370585" w:rsidP="0037058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6608CB" w14:textId="77777777" w:rsidR="00370585" w:rsidRPr="005D0530" w:rsidRDefault="00370585" w:rsidP="0037058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F6C20EC" w14:textId="77777777" w:rsidR="00370585" w:rsidRPr="005D0530" w:rsidRDefault="00370585" w:rsidP="0037058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237DB05" w14:textId="77777777" w:rsidR="00370585" w:rsidRPr="005D0530" w:rsidRDefault="00370585" w:rsidP="0037058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DA2E20" w14:textId="77777777" w:rsidR="00370585" w:rsidRPr="005D0530" w:rsidRDefault="00370585" w:rsidP="003705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4285D44" w14:textId="77777777" w:rsidR="00370585" w:rsidRPr="005D0530" w:rsidRDefault="00370585" w:rsidP="0037058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0585" w:rsidRPr="005D0530" w14:paraId="0C7B1BCC" w14:textId="77777777" w:rsidTr="009316D3">
        <w:trPr>
          <w:cantSplit/>
        </w:trPr>
        <w:tc>
          <w:tcPr>
            <w:tcW w:w="3510" w:type="dxa"/>
            <w:hideMark/>
          </w:tcPr>
          <w:p w14:paraId="6C6E25AE" w14:textId="6F6BF4A0" w:rsidR="00370585" w:rsidRPr="005D0530" w:rsidRDefault="00370585" w:rsidP="00370585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0748AC" w:rsidRPr="000748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D053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0748AC" w:rsidRPr="000748A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5D05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053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58A881CA" w14:textId="6D50458F" w:rsidR="00370585" w:rsidRPr="009316D3" w:rsidRDefault="000748AC" w:rsidP="0037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850FA8" w:rsidRPr="009316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957</w:t>
            </w:r>
          </w:p>
        </w:tc>
        <w:tc>
          <w:tcPr>
            <w:tcW w:w="180" w:type="dxa"/>
          </w:tcPr>
          <w:p w14:paraId="53880CB5" w14:textId="77777777" w:rsidR="00370585" w:rsidRPr="005D0530" w:rsidRDefault="00370585" w:rsidP="0037058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5C4BEE" w14:textId="0E0D47CD" w:rsidR="00370585" w:rsidRPr="005D0530" w:rsidRDefault="000748AC" w:rsidP="0037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="Angsana New" w:hAnsi="Angsana New"/>
                <w:sz w:val="30"/>
                <w:szCs w:val="30"/>
              </w:rPr>
              <w:t>21</w:t>
            </w:r>
            <w:r w:rsidR="00370585">
              <w:rPr>
                <w:rFonts w:ascii="Angsana New" w:hAnsi="Angsana New"/>
                <w:sz w:val="30"/>
                <w:szCs w:val="30"/>
              </w:rPr>
              <w:t>,</w:t>
            </w:r>
            <w:r w:rsidRPr="000748AC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78" w:type="dxa"/>
          </w:tcPr>
          <w:p w14:paraId="60D9AA92" w14:textId="77777777" w:rsidR="00370585" w:rsidRPr="005D0530" w:rsidRDefault="00370585" w:rsidP="0037058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9719D53" w14:textId="337B5D46" w:rsidR="00370585" w:rsidRPr="005D0530" w:rsidRDefault="000748AC" w:rsidP="0037058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</w:t>
            </w:r>
            <w:r w:rsidR="007231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990</w:t>
            </w:r>
          </w:p>
        </w:tc>
        <w:tc>
          <w:tcPr>
            <w:tcW w:w="180" w:type="dxa"/>
          </w:tcPr>
          <w:p w14:paraId="36AD3D6A" w14:textId="77777777" w:rsidR="00370585" w:rsidRPr="005D0530" w:rsidRDefault="00370585" w:rsidP="003705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F19D131" w14:textId="01962D60" w:rsidR="00370585" w:rsidRPr="005D0530" w:rsidRDefault="000748AC" w:rsidP="0037058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48AC">
              <w:rPr>
                <w:rFonts w:ascii="Angsana New" w:hAnsi="Angsana New"/>
                <w:sz w:val="30"/>
                <w:szCs w:val="30"/>
                <w:lang w:val="en-US" w:bidi="th-TH"/>
              </w:rPr>
              <w:t>82</w:t>
            </w:r>
            <w:r w:rsidR="0037058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748AC">
              <w:rPr>
                <w:rFonts w:ascii="Angsana New" w:hAnsi="Angsana New"/>
                <w:sz w:val="30"/>
                <w:szCs w:val="30"/>
                <w:lang w:val="en-US" w:bidi="th-TH"/>
              </w:rPr>
              <w:t>599</w:t>
            </w:r>
          </w:p>
        </w:tc>
      </w:tr>
      <w:tr w:rsidR="00370585" w:rsidRPr="005D0530" w14:paraId="5DD950B0" w14:textId="77777777" w:rsidTr="009316D3">
        <w:trPr>
          <w:cantSplit/>
        </w:trPr>
        <w:tc>
          <w:tcPr>
            <w:tcW w:w="3510" w:type="dxa"/>
            <w:hideMark/>
          </w:tcPr>
          <w:p w14:paraId="69E6102A" w14:textId="3BD60CC2" w:rsidR="00370585" w:rsidRPr="005D0530" w:rsidRDefault="00370585" w:rsidP="00370585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0748AC" w:rsidRPr="000748A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D053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0748AC" w:rsidRPr="000748AC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5D05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053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3A06F7CC" w14:textId="60834B22" w:rsidR="00370585" w:rsidRPr="009316D3" w:rsidRDefault="000748AC" w:rsidP="0037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860</w:t>
            </w:r>
          </w:p>
        </w:tc>
        <w:tc>
          <w:tcPr>
            <w:tcW w:w="180" w:type="dxa"/>
          </w:tcPr>
          <w:p w14:paraId="385D0D19" w14:textId="77777777" w:rsidR="00370585" w:rsidRPr="005D0530" w:rsidRDefault="00370585" w:rsidP="0037058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CC5691" w14:textId="5EB9F06D" w:rsidR="00370585" w:rsidRPr="005D0530" w:rsidRDefault="000748AC" w:rsidP="0037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="Angsana New" w:hAnsi="Angsana New"/>
                <w:sz w:val="30"/>
                <w:szCs w:val="30"/>
              </w:rPr>
              <w:t>2</w:t>
            </w:r>
            <w:r w:rsidR="00370585">
              <w:rPr>
                <w:rFonts w:ascii="Angsana New" w:hAnsi="Angsana New"/>
                <w:sz w:val="30"/>
                <w:szCs w:val="30"/>
              </w:rPr>
              <w:t>,</w:t>
            </w:r>
            <w:r w:rsidRPr="000748AC"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178" w:type="dxa"/>
          </w:tcPr>
          <w:p w14:paraId="0E21D464" w14:textId="77777777" w:rsidR="00370585" w:rsidRPr="005D0530" w:rsidRDefault="00370585" w:rsidP="0037058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2DDC064" w14:textId="2A8E3EEA" w:rsidR="00370585" w:rsidRPr="005D0530" w:rsidRDefault="000748AC" w:rsidP="0037058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  <w:r w:rsidR="007231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491</w:t>
            </w:r>
          </w:p>
        </w:tc>
        <w:tc>
          <w:tcPr>
            <w:tcW w:w="180" w:type="dxa"/>
          </w:tcPr>
          <w:p w14:paraId="502AA1C8" w14:textId="77777777" w:rsidR="00370585" w:rsidRPr="005D0530" w:rsidRDefault="00370585" w:rsidP="003705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E8D4D40" w14:textId="143DF5B8" w:rsidR="00370585" w:rsidRPr="005D0530" w:rsidRDefault="000748AC" w:rsidP="0037058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48AC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="00370585">
              <w:rPr>
                <w:rFonts w:ascii="Angsana New" w:hAnsi="Angsana New"/>
                <w:sz w:val="30"/>
                <w:szCs w:val="30"/>
              </w:rPr>
              <w:t>,</w:t>
            </w:r>
            <w:r w:rsidRPr="000748AC">
              <w:rPr>
                <w:rFonts w:ascii="Angsana New" w:hAnsi="Angsana New"/>
                <w:sz w:val="30"/>
                <w:szCs w:val="30"/>
                <w:lang w:val="en-US"/>
              </w:rPr>
              <w:t>746</w:t>
            </w:r>
          </w:p>
        </w:tc>
      </w:tr>
      <w:tr w:rsidR="00370585" w:rsidRPr="005D0530" w14:paraId="519E64EC" w14:textId="77777777" w:rsidTr="009316D3">
        <w:trPr>
          <w:cantSplit/>
        </w:trPr>
        <w:tc>
          <w:tcPr>
            <w:tcW w:w="3510" w:type="dxa"/>
            <w:hideMark/>
          </w:tcPr>
          <w:p w14:paraId="74F951DE" w14:textId="4376382A" w:rsidR="00370585" w:rsidRPr="005D0530" w:rsidRDefault="00370585" w:rsidP="00370585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0748AC" w:rsidRPr="000748AC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5D053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0748AC" w:rsidRPr="000748AC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5D05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053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1BC69B00" w14:textId="521619F6" w:rsidR="00370585" w:rsidRPr="009316D3" w:rsidRDefault="000748AC" w:rsidP="0037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/>
                <w:sz w:val="30"/>
                <w:szCs w:val="30"/>
              </w:rPr>
              <w:t>848</w:t>
            </w:r>
          </w:p>
        </w:tc>
        <w:tc>
          <w:tcPr>
            <w:tcW w:w="180" w:type="dxa"/>
          </w:tcPr>
          <w:p w14:paraId="2D351176" w14:textId="77777777" w:rsidR="00370585" w:rsidRPr="005D0530" w:rsidRDefault="00370585" w:rsidP="0037058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EBBA20" w14:textId="510BA9FA" w:rsidR="00370585" w:rsidRPr="005D0530" w:rsidRDefault="000748AC" w:rsidP="0037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="Angsana New" w:hAnsi="Angsana New"/>
                <w:sz w:val="30"/>
                <w:szCs w:val="30"/>
              </w:rPr>
              <w:t>940</w:t>
            </w:r>
          </w:p>
        </w:tc>
        <w:tc>
          <w:tcPr>
            <w:tcW w:w="178" w:type="dxa"/>
          </w:tcPr>
          <w:p w14:paraId="59504ACB" w14:textId="77777777" w:rsidR="00370585" w:rsidRPr="005D0530" w:rsidRDefault="00370585" w:rsidP="0037058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8524088" w14:textId="488D6DD3" w:rsidR="00370585" w:rsidRPr="005D0530" w:rsidRDefault="000748AC" w:rsidP="0037058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7231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523</w:t>
            </w:r>
          </w:p>
        </w:tc>
        <w:tc>
          <w:tcPr>
            <w:tcW w:w="180" w:type="dxa"/>
          </w:tcPr>
          <w:p w14:paraId="0682AC1A" w14:textId="77777777" w:rsidR="00370585" w:rsidRPr="005D0530" w:rsidRDefault="00370585" w:rsidP="003705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5E111D50" w14:textId="22760A96" w:rsidR="00370585" w:rsidRPr="00370585" w:rsidRDefault="00370585" w:rsidP="004633B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</w:rPr>
            </w:pPr>
            <w:r w:rsidRPr="003705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70585" w:rsidRPr="005D0530" w14:paraId="6F1AB431" w14:textId="77777777" w:rsidTr="009316D3">
        <w:trPr>
          <w:cantSplit/>
        </w:trPr>
        <w:tc>
          <w:tcPr>
            <w:tcW w:w="3510" w:type="dxa"/>
            <w:hideMark/>
          </w:tcPr>
          <w:p w14:paraId="449289ED" w14:textId="4A1903BC" w:rsidR="00370585" w:rsidRPr="005D0530" w:rsidRDefault="00370585" w:rsidP="00370585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0748AC" w:rsidRPr="000748AC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5D05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C21AEB" w14:textId="3C293E28" w:rsidR="00370585" w:rsidRPr="009316D3" w:rsidRDefault="000748AC" w:rsidP="0037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AC">
              <w:rPr>
                <w:rFonts w:asciiTheme="majorBidi" w:hAnsiTheme="majorBidi"/>
                <w:sz w:val="30"/>
                <w:szCs w:val="30"/>
              </w:rPr>
              <w:t>1</w:t>
            </w:r>
            <w:r w:rsidR="009316D3" w:rsidRPr="009316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/>
                <w:sz w:val="30"/>
                <w:szCs w:val="30"/>
              </w:rPr>
              <w:t>526</w:t>
            </w:r>
          </w:p>
        </w:tc>
        <w:tc>
          <w:tcPr>
            <w:tcW w:w="180" w:type="dxa"/>
          </w:tcPr>
          <w:p w14:paraId="658F90B2" w14:textId="77777777" w:rsidR="00370585" w:rsidRPr="005D0530" w:rsidRDefault="00370585" w:rsidP="0037058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AEE902" w14:textId="4AB2012E" w:rsidR="00370585" w:rsidRPr="005D0530" w:rsidRDefault="000748AC" w:rsidP="0037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="Angsana New" w:hAnsi="Angsana New"/>
                <w:sz w:val="30"/>
                <w:szCs w:val="30"/>
              </w:rPr>
              <w:t>1</w:t>
            </w:r>
            <w:r w:rsidR="00370585">
              <w:rPr>
                <w:rFonts w:ascii="Angsana New" w:hAnsi="Angsana New"/>
                <w:sz w:val="30"/>
                <w:szCs w:val="30"/>
              </w:rPr>
              <w:t>,</w:t>
            </w:r>
            <w:r w:rsidRPr="000748AC">
              <w:rPr>
                <w:rFonts w:ascii="Angsana New" w:hAnsi="Angsana New"/>
                <w:sz w:val="30"/>
                <w:szCs w:val="30"/>
              </w:rPr>
              <w:t>283</w:t>
            </w:r>
          </w:p>
        </w:tc>
        <w:tc>
          <w:tcPr>
            <w:tcW w:w="178" w:type="dxa"/>
          </w:tcPr>
          <w:p w14:paraId="042DE498" w14:textId="77777777" w:rsidR="00370585" w:rsidRPr="005D0530" w:rsidRDefault="00370585" w:rsidP="0037058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A76026" w14:textId="72869013" w:rsidR="00370585" w:rsidRPr="005D0530" w:rsidRDefault="000748AC" w:rsidP="0037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231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981</w:t>
            </w:r>
          </w:p>
        </w:tc>
        <w:tc>
          <w:tcPr>
            <w:tcW w:w="180" w:type="dxa"/>
          </w:tcPr>
          <w:p w14:paraId="03209635" w14:textId="77777777" w:rsidR="00370585" w:rsidRPr="005D0530" w:rsidRDefault="00370585" w:rsidP="003705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F213C" w14:textId="64483C8F" w:rsidR="00370585" w:rsidRPr="005D0530" w:rsidRDefault="000748AC" w:rsidP="0037058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70585">
              <w:rPr>
                <w:rFonts w:ascii="Angsana New" w:hAnsi="Angsana New"/>
                <w:sz w:val="30"/>
                <w:szCs w:val="30"/>
              </w:rPr>
              <w:t>,</w:t>
            </w:r>
            <w:r w:rsidRPr="000748AC">
              <w:rPr>
                <w:rFonts w:ascii="Angsana New" w:hAnsi="Angsana New"/>
                <w:sz w:val="30"/>
                <w:szCs w:val="30"/>
                <w:lang w:val="en-US"/>
              </w:rPr>
              <w:t>746</w:t>
            </w:r>
          </w:p>
        </w:tc>
      </w:tr>
      <w:tr w:rsidR="00370585" w:rsidRPr="005D0530" w14:paraId="50716A80" w14:textId="77777777" w:rsidTr="009316D3">
        <w:trPr>
          <w:cantSplit/>
        </w:trPr>
        <w:tc>
          <w:tcPr>
            <w:tcW w:w="3510" w:type="dxa"/>
            <w:hideMark/>
          </w:tcPr>
          <w:p w14:paraId="6E7FB1E3" w14:textId="77777777" w:rsidR="00370585" w:rsidRPr="005D0530" w:rsidRDefault="00370585" w:rsidP="0037058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D8357F" w14:textId="79B5B3F4" w:rsidR="00370585" w:rsidRPr="009316D3" w:rsidRDefault="000748AC" w:rsidP="0037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48AC">
              <w:rPr>
                <w:rFonts w:asciiTheme="majorBidi" w:hAnsiTheme="majorBidi"/>
                <w:b/>
                <w:bCs/>
                <w:sz w:val="30"/>
                <w:szCs w:val="30"/>
              </w:rPr>
              <w:t>386</w:t>
            </w:r>
            <w:r w:rsidR="009316D3" w:rsidRPr="009316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80" w:type="dxa"/>
          </w:tcPr>
          <w:p w14:paraId="08890F80" w14:textId="77777777" w:rsidR="00370585" w:rsidRPr="005D0530" w:rsidRDefault="00370585" w:rsidP="0037058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24441F" w14:textId="6A20A511" w:rsidR="00370585" w:rsidRPr="005D0530" w:rsidRDefault="000748AC" w:rsidP="0037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8AC">
              <w:rPr>
                <w:rFonts w:ascii="Angsana New" w:hAnsi="Angsana New"/>
                <w:b/>
                <w:bCs/>
                <w:sz w:val="30"/>
                <w:szCs w:val="30"/>
              </w:rPr>
              <w:t>368</w:t>
            </w:r>
            <w:r w:rsidR="00370585" w:rsidRPr="007D0A1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748AC">
              <w:rPr>
                <w:rFonts w:ascii="Angsana New" w:hAnsi="Angsana New"/>
                <w:b/>
                <w:bCs/>
                <w:sz w:val="30"/>
                <w:szCs w:val="30"/>
              </w:rPr>
              <w:t>156</w:t>
            </w:r>
          </w:p>
        </w:tc>
        <w:tc>
          <w:tcPr>
            <w:tcW w:w="178" w:type="dxa"/>
          </w:tcPr>
          <w:p w14:paraId="43560997" w14:textId="77777777" w:rsidR="00370585" w:rsidRPr="005D0530" w:rsidRDefault="00370585" w:rsidP="0037058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BAC5C3" w14:textId="427837E6" w:rsidR="00370585" w:rsidRPr="005D0530" w:rsidRDefault="000748AC" w:rsidP="0037058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518</w:t>
            </w:r>
            <w:r w:rsidR="007231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560</w:t>
            </w:r>
          </w:p>
        </w:tc>
        <w:tc>
          <w:tcPr>
            <w:tcW w:w="180" w:type="dxa"/>
          </w:tcPr>
          <w:p w14:paraId="5641B6DC" w14:textId="77777777" w:rsidR="00370585" w:rsidRPr="005D0530" w:rsidRDefault="00370585" w:rsidP="0037058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10FAC7" w14:textId="4BFED81C" w:rsidR="00370585" w:rsidRPr="005D0530" w:rsidRDefault="000748AC" w:rsidP="0037058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8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493</w:t>
            </w:r>
            <w:r w:rsidR="003705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748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697</w:t>
            </w:r>
          </w:p>
        </w:tc>
      </w:tr>
      <w:tr w:rsidR="00370585" w:rsidRPr="005D0530" w14:paraId="2AB6409D" w14:textId="77777777" w:rsidTr="009316D3">
        <w:trPr>
          <w:cantSplit/>
          <w:trHeight w:val="71"/>
        </w:trPr>
        <w:tc>
          <w:tcPr>
            <w:tcW w:w="3510" w:type="dxa"/>
            <w:vAlign w:val="bottom"/>
            <w:hideMark/>
          </w:tcPr>
          <w:p w14:paraId="2A0F91E9" w14:textId="77777777" w:rsidR="00370585" w:rsidRPr="005D0530" w:rsidRDefault="00370585" w:rsidP="00370585">
            <w:pPr>
              <w:tabs>
                <w:tab w:val="clear" w:pos="227"/>
                <w:tab w:val="clear" w:pos="454"/>
                <w:tab w:val="left" w:pos="316"/>
              </w:tabs>
              <w:spacing w:line="240" w:lineRule="auto"/>
              <w:ind w:left="370" w:hanging="370"/>
              <w:rPr>
                <w:rFonts w:asciiTheme="majorBidi" w:hAnsiTheme="majorBidi" w:cstheme="majorBidi"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D05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5D053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D0530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5D5037" w14:textId="7C4D9071" w:rsidR="00370585" w:rsidRPr="009316D3" w:rsidRDefault="009316D3" w:rsidP="0037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16D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748AC" w:rsidRPr="000748AC">
              <w:rPr>
                <w:rFonts w:asciiTheme="majorBidi" w:hAnsiTheme="majorBidi"/>
                <w:sz w:val="30"/>
                <w:szCs w:val="30"/>
              </w:rPr>
              <w:t>1</w:t>
            </w:r>
            <w:r w:rsidRPr="009316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748AC" w:rsidRPr="000748AC">
              <w:rPr>
                <w:rFonts w:asciiTheme="majorBidi" w:hAnsiTheme="majorBidi"/>
                <w:sz w:val="30"/>
                <w:szCs w:val="30"/>
              </w:rPr>
              <w:t>284</w:t>
            </w:r>
            <w:r w:rsidRPr="009316D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40DB2D24" w14:textId="77777777" w:rsidR="00370585" w:rsidRPr="005D0530" w:rsidRDefault="00370585" w:rsidP="0037058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5F8BC8" w14:textId="6E8EE19A" w:rsidR="00370585" w:rsidRPr="005D0530" w:rsidRDefault="00370585" w:rsidP="0037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7D0A18">
              <w:rPr>
                <w:rFonts w:ascii="Angsana New" w:hAnsi="Angsana New"/>
                <w:sz w:val="30"/>
                <w:szCs w:val="30"/>
              </w:rPr>
              <w:t>(</w:t>
            </w:r>
            <w:r w:rsidR="000748AC" w:rsidRPr="000748AC">
              <w:rPr>
                <w:rFonts w:ascii="Angsana New" w:hAnsi="Angsana New"/>
                <w:sz w:val="30"/>
                <w:szCs w:val="30"/>
              </w:rPr>
              <w:t>1</w:t>
            </w:r>
            <w:r w:rsidRPr="007D0A18">
              <w:rPr>
                <w:rFonts w:ascii="Angsana New" w:hAnsi="Angsana New"/>
                <w:sz w:val="30"/>
                <w:szCs w:val="30"/>
              </w:rPr>
              <w:t>,</w:t>
            </w:r>
            <w:r w:rsidR="000748AC" w:rsidRPr="000748AC">
              <w:rPr>
                <w:rFonts w:ascii="Angsana New" w:hAnsi="Angsana New"/>
                <w:sz w:val="30"/>
                <w:szCs w:val="30"/>
              </w:rPr>
              <w:t>174</w:t>
            </w:r>
            <w:r w:rsidRPr="007D0A1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738238FE" w14:textId="77777777" w:rsidR="00370585" w:rsidRPr="005D0530" w:rsidRDefault="00370585" w:rsidP="0037058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D15119" w14:textId="7DDD13B3" w:rsidR="00370585" w:rsidRPr="005D0530" w:rsidRDefault="0072316C" w:rsidP="0037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A210A6B" w14:textId="77777777" w:rsidR="00370585" w:rsidRPr="005D0530" w:rsidRDefault="00370585" w:rsidP="0037058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9978A5" w14:textId="2CC16256" w:rsidR="00370585" w:rsidRPr="005D0530" w:rsidRDefault="00370585" w:rsidP="004633B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70585" w:rsidRPr="007D0226" w14:paraId="6358817F" w14:textId="77777777" w:rsidTr="009316D3">
        <w:trPr>
          <w:cantSplit/>
        </w:trPr>
        <w:tc>
          <w:tcPr>
            <w:tcW w:w="3510" w:type="dxa"/>
            <w:hideMark/>
          </w:tcPr>
          <w:p w14:paraId="2CD98561" w14:textId="77777777" w:rsidR="00370585" w:rsidRPr="005D0530" w:rsidRDefault="00370585" w:rsidP="0037058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DE9283" w14:textId="34867CD7" w:rsidR="00370585" w:rsidRPr="009316D3" w:rsidRDefault="000748AC" w:rsidP="0037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48AC">
              <w:rPr>
                <w:rFonts w:asciiTheme="majorBidi" w:hAnsiTheme="majorBidi"/>
                <w:b/>
                <w:bCs/>
                <w:sz w:val="30"/>
                <w:szCs w:val="30"/>
              </w:rPr>
              <w:t>385</w:t>
            </w:r>
            <w:r w:rsidR="009316D3" w:rsidRPr="009316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/>
                <w:b/>
                <w:bCs/>
                <w:sz w:val="30"/>
                <w:szCs w:val="30"/>
              </w:rPr>
              <w:t>407</w:t>
            </w:r>
          </w:p>
        </w:tc>
        <w:tc>
          <w:tcPr>
            <w:tcW w:w="180" w:type="dxa"/>
          </w:tcPr>
          <w:p w14:paraId="08A76EE1" w14:textId="77777777" w:rsidR="00370585" w:rsidRPr="005D0530" w:rsidRDefault="00370585" w:rsidP="0037058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556590" w14:textId="708D9926" w:rsidR="00370585" w:rsidRPr="005D0530" w:rsidRDefault="000748AC" w:rsidP="0037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8AC">
              <w:rPr>
                <w:rFonts w:ascii="Angsana New" w:hAnsi="Angsana New"/>
                <w:b/>
                <w:bCs/>
                <w:sz w:val="30"/>
                <w:szCs w:val="30"/>
              </w:rPr>
              <w:t>366</w:t>
            </w:r>
            <w:r w:rsidR="00370585" w:rsidRPr="007D0A1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748AC">
              <w:rPr>
                <w:rFonts w:ascii="Angsana New" w:hAnsi="Angsana New"/>
                <w:b/>
                <w:bCs/>
                <w:sz w:val="30"/>
                <w:szCs w:val="30"/>
              </w:rPr>
              <w:t>982</w:t>
            </w:r>
          </w:p>
        </w:tc>
        <w:tc>
          <w:tcPr>
            <w:tcW w:w="178" w:type="dxa"/>
          </w:tcPr>
          <w:p w14:paraId="59260526" w14:textId="77777777" w:rsidR="00370585" w:rsidRPr="005D0530" w:rsidRDefault="00370585" w:rsidP="0037058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A079B8" w14:textId="537E944B" w:rsidR="00370585" w:rsidRPr="005D0530" w:rsidRDefault="000748AC" w:rsidP="0037058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518</w:t>
            </w:r>
            <w:r w:rsidR="0072316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560</w:t>
            </w:r>
          </w:p>
        </w:tc>
        <w:tc>
          <w:tcPr>
            <w:tcW w:w="180" w:type="dxa"/>
          </w:tcPr>
          <w:p w14:paraId="016A4570" w14:textId="77777777" w:rsidR="00370585" w:rsidRPr="005D0530" w:rsidRDefault="00370585" w:rsidP="0037058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F69900" w14:textId="14BD81DA" w:rsidR="00370585" w:rsidRPr="00BF1373" w:rsidRDefault="000748AC" w:rsidP="0037058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8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493</w:t>
            </w:r>
            <w:r w:rsidR="003705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748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697</w:t>
            </w:r>
          </w:p>
        </w:tc>
      </w:tr>
    </w:tbl>
    <w:p w14:paraId="50DC6212" w14:textId="77777777" w:rsidR="003C15ED" w:rsidRPr="007D0226" w:rsidRDefault="003C15ED" w:rsidP="00A63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6DB3AB7" w14:textId="1ED170D1" w:rsidR="00A63E5D" w:rsidRPr="007D0226" w:rsidRDefault="00A63E5D" w:rsidP="00A63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0748AC" w:rsidRPr="000748AC">
        <w:rPr>
          <w:rFonts w:asciiTheme="majorBidi" w:hAnsiTheme="majorBidi" w:cstheme="majorBidi"/>
          <w:sz w:val="30"/>
          <w:szCs w:val="30"/>
        </w:rPr>
        <w:t>30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วัน ถึง </w:t>
      </w:r>
      <w:r w:rsidR="000748AC" w:rsidRPr="000748AC">
        <w:rPr>
          <w:rFonts w:asciiTheme="majorBidi" w:hAnsiTheme="majorBidi" w:cstheme="majorBidi"/>
          <w:sz w:val="30"/>
          <w:szCs w:val="30"/>
        </w:rPr>
        <w:t>150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0395A489" w14:textId="6BC39715" w:rsidR="00FC2978" w:rsidRPr="007D0226" w:rsidRDefault="00FC2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EA67FB5" w14:textId="77777777" w:rsidR="00F7236A" w:rsidRDefault="00F7236A">
      <w: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178"/>
        <w:gridCol w:w="1262"/>
        <w:gridCol w:w="178"/>
        <w:gridCol w:w="1262"/>
        <w:gridCol w:w="178"/>
        <w:gridCol w:w="1352"/>
      </w:tblGrid>
      <w:tr w:rsidR="00225FD3" w:rsidRPr="00CF23C5" w14:paraId="4CFE4260" w14:textId="77777777" w:rsidTr="002A7D54">
        <w:trPr>
          <w:cantSplit/>
          <w:trHeight w:val="20"/>
        </w:trPr>
        <w:tc>
          <w:tcPr>
            <w:tcW w:w="3510" w:type="dxa"/>
          </w:tcPr>
          <w:p w14:paraId="6B6C7BB5" w14:textId="4065DB9A" w:rsidR="00225FD3" w:rsidRPr="00CF23C5" w:rsidRDefault="00225FD3">
            <w:pPr>
              <w:pStyle w:val="acctfourfigures"/>
              <w:tabs>
                <w:tab w:val="clear" w:pos="765"/>
              </w:tabs>
              <w:spacing w:line="240" w:lineRule="atLeast"/>
              <w:ind w:left="284" w:hanging="284"/>
              <w:rPr>
                <w:rFonts w:asciiTheme="majorBidi" w:hAnsiTheme="majorBidi" w:cstheme="majorBidi"/>
                <w:sz w:val="30"/>
                <w:szCs w:val="30"/>
              </w:rPr>
            </w:pPr>
            <w:r w:rsidRPr="00CF23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ค่าเผื่อผลขาดทุนด้านเครดิต</w:t>
            </w:r>
            <w:r w:rsidRPr="00CF23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br/>
              <w:t>ที่คาดว่าจะเกิดขึ้น</w:t>
            </w:r>
          </w:p>
        </w:tc>
        <w:tc>
          <w:tcPr>
            <w:tcW w:w="2700" w:type="dxa"/>
            <w:gridSpan w:val="3"/>
          </w:tcPr>
          <w:p w14:paraId="3BD2C6DD" w14:textId="77777777" w:rsidR="00225FD3" w:rsidRPr="00CF23C5" w:rsidRDefault="00225FD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F23C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023ECB8" w14:textId="77777777" w:rsidR="00225FD3" w:rsidRPr="00CF23C5" w:rsidRDefault="00225FD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2" w:type="dxa"/>
            <w:gridSpan w:val="3"/>
          </w:tcPr>
          <w:p w14:paraId="1D3D1FEB" w14:textId="77777777" w:rsidR="00225FD3" w:rsidRPr="00CF23C5" w:rsidRDefault="00225FD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F23C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FD58E6" w:rsidRPr="00CF23C5" w14:paraId="3EC769E5" w14:textId="77777777" w:rsidTr="002A7D54">
        <w:trPr>
          <w:cantSplit/>
          <w:trHeight w:val="20"/>
        </w:trPr>
        <w:tc>
          <w:tcPr>
            <w:tcW w:w="3510" w:type="dxa"/>
          </w:tcPr>
          <w:p w14:paraId="51454C11" w14:textId="77777777" w:rsidR="00FD58E6" w:rsidRPr="00CF23C5" w:rsidRDefault="00FD58E6" w:rsidP="00FD58E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84174B" w14:textId="2594930E" w:rsidR="00FD58E6" w:rsidRPr="00CF23C5" w:rsidRDefault="000748AC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178" w:type="dxa"/>
            <w:vAlign w:val="bottom"/>
          </w:tcPr>
          <w:p w14:paraId="687E8065" w14:textId="77777777" w:rsidR="00FD58E6" w:rsidRPr="00CF23C5" w:rsidRDefault="00FD58E6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8108EF6" w14:textId="7564BB34" w:rsidR="00FD58E6" w:rsidRPr="00CF23C5" w:rsidRDefault="000748AC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78" w:type="dxa"/>
          </w:tcPr>
          <w:p w14:paraId="0E495F44" w14:textId="77777777" w:rsidR="00FD58E6" w:rsidRPr="00CF23C5" w:rsidRDefault="00FD58E6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2FD87CC2" w14:textId="05FAF34F" w:rsidR="00FD58E6" w:rsidRPr="00CF23C5" w:rsidRDefault="000748AC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178" w:type="dxa"/>
            <w:vAlign w:val="bottom"/>
          </w:tcPr>
          <w:p w14:paraId="1F36FC24" w14:textId="77777777" w:rsidR="00FD58E6" w:rsidRPr="00CF23C5" w:rsidRDefault="00FD58E6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1B73A681" w14:textId="13F1FE68" w:rsidR="00FD58E6" w:rsidRPr="00CF23C5" w:rsidRDefault="000748AC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2568</w:t>
            </w:r>
          </w:p>
        </w:tc>
      </w:tr>
      <w:tr w:rsidR="00225FD3" w:rsidRPr="00CF23C5" w14:paraId="6608A839" w14:textId="77777777" w:rsidTr="002A7D54">
        <w:trPr>
          <w:cantSplit/>
          <w:trHeight w:val="20"/>
        </w:trPr>
        <w:tc>
          <w:tcPr>
            <w:tcW w:w="3510" w:type="dxa"/>
          </w:tcPr>
          <w:p w14:paraId="03365787" w14:textId="77777777" w:rsidR="00225FD3" w:rsidRPr="00CF23C5" w:rsidRDefault="0022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56C887A5" w14:textId="77777777" w:rsidR="00225FD3" w:rsidRPr="00CF23C5" w:rsidRDefault="00225F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F23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45DB8" w:rsidRPr="00CF23C5" w14:paraId="2B589762" w14:textId="77777777" w:rsidTr="002A7D54">
        <w:trPr>
          <w:cantSplit/>
          <w:trHeight w:val="20"/>
        </w:trPr>
        <w:tc>
          <w:tcPr>
            <w:tcW w:w="3510" w:type="dxa"/>
          </w:tcPr>
          <w:p w14:paraId="752A7708" w14:textId="6CBA0A5C" w:rsidR="00B45DB8" w:rsidRPr="00CF23C5" w:rsidRDefault="00B45DB8" w:rsidP="00B45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F23C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CF23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748AC" w:rsidRPr="000748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F23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F23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60" w:type="dxa"/>
            <w:vAlign w:val="bottom"/>
          </w:tcPr>
          <w:p w14:paraId="7925766C" w14:textId="25269476" w:rsidR="00B45DB8" w:rsidRPr="004633BF" w:rsidRDefault="000748AC" w:rsidP="00B45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633BF" w:rsidRPr="004633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178" w:type="dxa"/>
            <w:vAlign w:val="bottom"/>
          </w:tcPr>
          <w:p w14:paraId="2D3D0BA4" w14:textId="77777777" w:rsidR="00B45DB8" w:rsidRPr="00CF23C5" w:rsidRDefault="00B45DB8" w:rsidP="00B45DB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9F4568A" w14:textId="0E0C43CD" w:rsidR="00B45DB8" w:rsidRPr="00CF23C5" w:rsidRDefault="000748AC" w:rsidP="00B45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45D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071</w:t>
            </w:r>
          </w:p>
        </w:tc>
        <w:tc>
          <w:tcPr>
            <w:tcW w:w="178" w:type="dxa"/>
            <w:vAlign w:val="bottom"/>
          </w:tcPr>
          <w:p w14:paraId="4DA8BC4E" w14:textId="77777777" w:rsidR="00B45DB8" w:rsidRPr="00CF23C5" w:rsidRDefault="00B45DB8" w:rsidP="00B45DB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D4CE3CF" w14:textId="05E22547" w:rsidR="00B45DB8" w:rsidRPr="002A7D54" w:rsidRDefault="004633BF" w:rsidP="00B45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69CC767B" w14:textId="77777777" w:rsidR="00B45DB8" w:rsidRPr="002A7D54" w:rsidRDefault="00B45DB8" w:rsidP="00B45DB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63EA374E" w14:textId="77777777" w:rsidR="00B45DB8" w:rsidRPr="002A7D54" w:rsidRDefault="00B45DB8" w:rsidP="00B45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A7D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316C" w:rsidRPr="00CF23C5" w14:paraId="76BCDDA0" w14:textId="77777777" w:rsidTr="00773F9F">
        <w:trPr>
          <w:cantSplit/>
          <w:trHeight w:val="20"/>
        </w:trPr>
        <w:tc>
          <w:tcPr>
            <w:tcW w:w="3510" w:type="dxa"/>
          </w:tcPr>
          <w:p w14:paraId="00B46199" w14:textId="77777777" w:rsidR="0072316C" w:rsidRPr="00CF23C5" w:rsidRDefault="0072316C" w:rsidP="0072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23C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2310D9A4" w14:textId="24B4F8CB" w:rsidR="0072316C" w:rsidRPr="00C1514A" w:rsidRDefault="000748AC" w:rsidP="0072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178" w:type="dxa"/>
          </w:tcPr>
          <w:p w14:paraId="587A1EC0" w14:textId="77777777" w:rsidR="0072316C" w:rsidRPr="00CF23C5" w:rsidRDefault="0072316C" w:rsidP="0072316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FFA9D9A" w14:textId="2F7B93C3" w:rsidR="0072316C" w:rsidRPr="00CF23C5" w:rsidRDefault="0072316C" w:rsidP="0072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45D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C7D0A0B" w14:textId="77777777" w:rsidR="0072316C" w:rsidRPr="00CF23C5" w:rsidRDefault="0072316C" w:rsidP="0072316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3F70D74" w14:textId="070D3F62" w:rsidR="0072316C" w:rsidRPr="002A7D54" w:rsidRDefault="0072316C" w:rsidP="0072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A7D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7CC0397" w14:textId="77777777" w:rsidR="0072316C" w:rsidRPr="002A7D54" w:rsidRDefault="0072316C" w:rsidP="0072316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8B299A2" w14:textId="77777777" w:rsidR="0072316C" w:rsidRPr="002A7D54" w:rsidRDefault="0072316C" w:rsidP="0072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A7D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316C" w:rsidRPr="00CF23C5" w14:paraId="5086AB83" w14:textId="77777777" w:rsidTr="00773F9F">
        <w:trPr>
          <w:cantSplit/>
          <w:trHeight w:val="20"/>
        </w:trPr>
        <w:tc>
          <w:tcPr>
            <w:tcW w:w="3510" w:type="dxa"/>
          </w:tcPr>
          <w:p w14:paraId="1A0142C3" w14:textId="30FBED19" w:rsidR="0072316C" w:rsidRPr="00CF23C5" w:rsidRDefault="0072316C" w:rsidP="0072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3D6AE2F2" w14:textId="7E970AAB" w:rsidR="0072316C" w:rsidRPr="00C1514A" w:rsidRDefault="00773F9F" w:rsidP="007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5D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89128EB" w14:textId="77777777" w:rsidR="0072316C" w:rsidRPr="00CF23C5" w:rsidRDefault="0072316C" w:rsidP="0072316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3DB9265" w14:textId="5C5C77D8" w:rsidR="0072316C" w:rsidRPr="00304433" w:rsidRDefault="0072316C" w:rsidP="0072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D0312">
              <w:rPr>
                <w:rFonts w:ascii="Angsana New" w:hAnsi="Angsana New"/>
                <w:sz w:val="30"/>
                <w:szCs w:val="30"/>
              </w:rPr>
              <w:t>(</w:t>
            </w:r>
            <w:r w:rsidR="000748AC" w:rsidRPr="000748AC">
              <w:rPr>
                <w:rFonts w:ascii="Angsana New" w:hAnsi="Angsana New"/>
                <w:sz w:val="30"/>
                <w:szCs w:val="30"/>
              </w:rPr>
              <w:t>92</w:t>
            </w:r>
            <w:r w:rsidRPr="006D031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198BEA0F" w14:textId="77777777" w:rsidR="0072316C" w:rsidRPr="00CF23C5" w:rsidRDefault="0072316C" w:rsidP="0072316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79F1239" w14:textId="2245481A" w:rsidR="0072316C" w:rsidRPr="002A7D54" w:rsidRDefault="0072316C" w:rsidP="0072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C8AE735" w14:textId="77777777" w:rsidR="0072316C" w:rsidRPr="002A7D54" w:rsidRDefault="0072316C" w:rsidP="0072316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7D48F35" w14:textId="243FE6F7" w:rsidR="0072316C" w:rsidRPr="002A7D54" w:rsidRDefault="0072316C" w:rsidP="0072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316C" w:rsidRPr="00CF23C5" w14:paraId="2D97FF42" w14:textId="77777777" w:rsidTr="00773F9F">
        <w:trPr>
          <w:cantSplit/>
          <w:trHeight w:val="20"/>
        </w:trPr>
        <w:tc>
          <w:tcPr>
            <w:tcW w:w="3510" w:type="dxa"/>
          </w:tcPr>
          <w:p w14:paraId="468F340B" w14:textId="13E483C7" w:rsidR="0072316C" w:rsidRPr="00CF23C5" w:rsidRDefault="0072316C" w:rsidP="0072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23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748AC" w:rsidRPr="000748AC">
              <w:rPr>
                <w:rFonts w:asciiTheme="majorBidi" w:hAnsiTheme="majorBidi" w:cstheme="majorBidi"/>
                <w:b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B45DB8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มีนาคม</w:t>
            </w:r>
            <w:r w:rsidRPr="00B45DB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CC59A4" w14:textId="7C1B38BD" w:rsidR="0072316C" w:rsidRPr="007A0FCB" w:rsidRDefault="000748AC" w:rsidP="0072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8A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73F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748AC">
              <w:rPr>
                <w:rFonts w:ascii="Angsana New" w:hAnsi="Angsana New"/>
                <w:b/>
                <w:bCs/>
                <w:sz w:val="30"/>
                <w:szCs w:val="30"/>
              </w:rPr>
              <w:t>284</w:t>
            </w:r>
          </w:p>
        </w:tc>
        <w:tc>
          <w:tcPr>
            <w:tcW w:w="178" w:type="dxa"/>
            <w:vAlign w:val="bottom"/>
          </w:tcPr>
          <w:p w14:paraId="0097EC02" w14:textId="77777777" w:rsidR="0072316C" w:rsidRPr="00CF23C5" w:rsidRDefault="0072316C" w:rsidP="0072316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45ACEA" w14:textId="5A0F1BEC" w:rsidR="0072316C" w:rsidRPr="007A0FCB" w:rsidRDefault="000748AC" w:rsidP="0072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979</w:t>
            </w:r>
          </w:p>
        </w:tc>
        <w:tc>
          <w:tcPr>
            <w:tcW w:w="178" w:type="dxa"/>
            <w:vAlign w:val="bottom"/>
          </w:tcPr>
          <w:p w14:paraId="0F0782F3" w14:textId="77777777" w:rsidR="0072316C" w:rsidRPr="00CF23C5" w:rsidRDefault="0072316C" w:rsidP="0072316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375F79" w14:textId="56EBDB72" w:rsidR="0072316C" w:rsidRPr="002A7D54" w:rsidRDefault="0072316C" w:rsidP="0072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23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1D566B78" w14:textId="77777777" w:rsidR="0072316C" w:rsidRPr="002A7D54" w:rsidRDefault="0072316C" w:rsidP="0072316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58B26" w14:textId="0F311C15" w:rsidR="0072316C" w:rsidRPr="002A7D54" w:rsidRDefault="0072316C" w:rsidP="0072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23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9EA1F28" w14:textId="77777777" w:rsidR="00A20436" w:rsidRPr="007D0226" w:rsidRDefault="00A20436" w:rsidP="00A20436">
      <w:pPr>
        <w:rPr>
          <w:rFonts w:asciiTheme="majorBidi" w:hAnsiTheme="majorBidi" w:cstheme="majorBidi"/>
          <w:sz w:val="30"/>
          <w:szCs w:val="30"/>
        </w:rPr>
      </w:pPr>
    </w:p>
    <w:p w14:paraId="4280EE00" w14:textId="4987F5AB" w:rsidR="00604214" w:rsidRPr="007D0226" w:rsidRDefault="00604214" w:rsidP="002A7D54">
      <w:pPr>
        <w:pStyle w:val="Heading2"/>
        <w:tabs>
          <w:tab w:val="clear" w:pos="340"/>
        </w:tabs>
        <w:ind w:left="540" w:hanging="540"/>
      </w:pPr>
      <w:r w:rsidRPr="007D0226">
        <w:rPr>
          <w:cs/>
        </w:rPr>
        <w:t>ที่ดิน อาคารและอุปกรณ์และสินทรัพย์สิทธิการใช้</w:t>
      </w:r>
    </w:p>
    <w:p w14:paraId="07AE75BC" w14:textId="4AE7729B" w:rsidR="00193763" w:rsidRPr="007D0226" w:rsidRDefault="00193763" w:rsidP="0019376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70"/>
        <w:gridCol w:w="1170"/>
        <w:gridCol w:w="1529"/>
        <w:gridCol w:w="181"/>
        <w:gridCol w:w="1531"/>
      </w:tblGrid>
      <w:tr w:rsidR="00603016" w:rsidRPr="007D0226" w14:paraId="086C34C8" w14:textId="77777777" w:rsidTr="002A7D54">
        <w:trPr>
          <w:cantSplit/>
          <w:tblHeader/>
        </w:trPr>
        <w:tc>
          <w:tcPr>
            <w:tcW w:w="4770" w:type="dxa"/>
            <w:vAlign w:val="bottom"/>
          </w:tcPr>
          <w:p w14:paraId="0F222851" w14:textId="26653E06" w:rsidR="00603016" w:rsidRPr="007D0226" w:rsidRDefault="00302E96" w:rsidP="0060301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464A3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="000748AC" w:rsidRPr="000748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="00464A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464A3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="000748AC" w:rsidRPr="000748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1170" w:type="dxa"/>
            <w:vAlign w:val="bottom"/>
          </w:tcPr>
          <w:p w14:paraId="2C715FBA" w14:textId="77777777" w:rsidR="00603016" w:rsidRPr="007D0226" w:rsidRDefault="00603016" w:rsidP="0060301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529" w:type="dxa"/>
            <w:vAlign w:val="bottom"/>
          </w:tcPr>
          <w:p w14:paraId="1472342C" w14:textId="77777777" w:rsidR="00603016" w:rsidRPr="007D0226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7C48280A" w14:textId="77777777" w:rsidR="00603016" w:rsidRPr="007D0226" w:rsidRDefault="00603016" w:rsidP="0060301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77350057" w14:textId="77777777" w:rsidR="00603016" w:rsidRPr="007D0226" w:rsidRDefault="00603016" w:rsidP="0060301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475AFB6C" w14:textId="77777777" w:rsidR="00603016" w:rsidRPr="007D0226" w:rsidRDefault="00603016" w:rsidP="0060301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D022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93763" w:rsidRPr="007D0226" w14:paraId="3B78B6F9" w14:textId="77777777" w:rsidTr="002A7D54">
        <w:trPr>
          <w:cantSplit/>
        </w:trPr>
        <w:tc>
          <w:tcPr>
            <w:tcW w:w="4770" w:type="dxa"/>
          </w:tcPr>
          <w:p w14:paraId="3A318844" w14:textId="77777777" w:rsidR="00193763" w:rsidRPr="007D0226" w:rsidRDefault="00193763" w:rsidP="00B12FA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945679B" w14:textId="77777777" w:rsidR="00193763" w:rsidRPr="007D0226" w:rsidRDefault="00193763" w:rsidP="00B12FA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241" w:type="dxa"/>
            <w:gridSpan w:val="3"/>
          </w:tcPr>
          <w:p w14:paraId="16A4630D" w14:textId="77777777" w:rsidR="00193763" w:rsidRPr="007D0226" w:rsidRDefault="00193763" w:rsidP="00B12F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D02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06217" w:rsidRPr="007D0226" w14:paraId="2DB5075C" w14:textId="77777777" w:rsidTr="00086CE4">
        <w:trPr>
          <w:cantSplit/>
          <w:trHeight w:val="202"/>
        </w:trPr>
        <w:tc>
          <w:tcPr>
            <w:tcW w:w="4770" w:type="dxa"/>
          </w:tcPr>
          <w:p w14:paraId="211052B7" w14:textId="1BC4720C" w:rsidR="00006217" w:rsidRPr="007D0226" w:rsidRDefault="00006217" w:rsidP="000062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 </w:t>
            </w:r>
            <w:r w:rsidRPr="007D022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170" w:type="dxa"/>
          </w:tcPr>
          <w:p w14:paraId="0A41EB4F" w14:textId="77777777" w:rsidR="00006217" w:rsidRPr="007D0226" w:rsidRDefault="00006217" w:rsidP="0000621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1DECEB5A" w14:textId="1CC222AB" w:rsidR="00006217" w:rsidRPr="00086CE4" w:rsidRDefault="000748AC" w:rsidP="0000621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178</w:t>
            </w:r>
            <w:r w:rsidR="00131037" w:rsidRPr="00086C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691</w:t>
            </w:r>
          </w:p>
        </w:tc>
        <w:tc>
          <w:tcPr>
            <w:tcW w:w="181" w:type="dxa"/>
          </w:tcPr>
          <w:p w14:paraId="250D9145" w14:textId="77777777" w:rsidR="00006217" w:rsidRPr="00307330" w:rsidRDefault="00006217" w:rsidP="000062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148AD90A" w14:textId="3A1B01E8" w:rsidR="00006217" w:rsidRPr="00307330" w:rsidRDefault="000748AC" w:rsidP="0000621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177</w:t>
            </w:r>
            <w:r w:rsidR="007231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616</w:t>
            </w:r>
          </w:p>
        </w:tc>
      </w:tr>
      <w:tr w:rsidR="00006217" w:rsidRPr="007D0226" w14:paraId="70D4116F" w14:textId="77777777" w:rsidTr="00086CE4">
        <w:trPr>
          <w:cantSplit/>
        </w:trPr>
        <w:tc>
          <w:tcPr>
            <w:tcW w:w="4770" w:type="dxa"/>
          </w:tcPr>
          <w:p w14:paraId="14E82D24" w14:textId="25B5F8CB" w:rsidR="00006217" w:rsidRPr="007D0226" w:rsidRDefault="00006217" w:rsidP="000062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  <w:r w:rsidR="001E1969"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D022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170" w:type="dxa"/>
          </w:tcPr>
          <w:p w14:paraId="2A1873F4" w14:textId="77777777" w:rsidR="00006217" w:rsidRPr="007D0226" w:rsidRDefault="00006217" w:rsidP="0000621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07252220" w14:textId="30C33DDD" w:rsidR="00006217" w:rsidRPr="00086CE4" w:rsidRDefault="000748AC" w:rsidP="0000621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6572C1" w:rsidRPr="00086CE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181" w:type="dxa"/>
          </w:tcPr>
          <w:p w14:paraId="369AC7DE" w14:textId="77777777" w:rsidR="00006217" w:rsidRPr="00307330" w:rsidRDefault="00006217" w:rsidP="000062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6AF269DC" w14:textId="7C2C1D21" w:rsidR="00006217" w:rsidRPr="00307330" w:rsidRDefault="000748AC" w:rsidP="0000621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72316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250</w:t>
            </w:r>
          </w:p>
        </w:tc>
      </w:tr>
    </w:tbl>
    <w:p w14:paraId="515E261E" w14:textId="5A8C5EFD" w:rsidR="000C6EAF" w:rsidRPr="00C1514A" w:rsidRDefault="000C6EAF" w:rsidP="001937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584630C3" w14:textId="6F194A8B" w:rsidR="007610D8" w:rsidRPr="007D0226" w:rsidRDefault="007610D8" w:rsidP="002440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1514A">
        <w:rPr>
          <w:rFonts w:asciiTheme="majorBidi" w:hAnsiTheme="majorBidi" w:cstheme="majorBidi"/>
          <w:b/>
          <w:sz w:val="30"/>
          <w:szCs w:val="30"/>
          <w:cs/>
        </w:rPr>
        <w:t xml:space="preserve">ในปี </w:t>
      </w:r>
      <w:r w:rsidR="000748AC" w:rsidRPr="000748AC">
        <w:rPr>
          <w:rFonts w:asciiTheme="majorBidi" w:hAnsiTheme="majorBidi" w:cstheme="majorBidi"/>
          <w:bCs/>
          <w:sz w:val="30"/>
          <w:szCs w:val="30"/>
        </w:rPr>
        <w:t>2569</w:t>
      </w:r>
      <w:r w:rsidRPr="00C1514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73088C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887273">
        <w:rPr>
          <w:rFonts w:asciiTheme="majorBidi" w:hAnsiTheme="majorBidi" w:cstheme="majorBidi"/>
          <w:b/>
          <w:sz w:val="30"/>
          <w:szCs w:val="30"/>
          <w:cs/>
        </w:rPr>
        <w:t>บริษัทได้เข้าทำสัญญาเช่า</w:t>
      </w:r>
      <w:r w:rsidR="00C35711">
        <w:rPr>
          <w:rFonts w:asciiTheme="majorBidi" w:hAnsiTheme="majorBidi" w:cstheme="majorBidi" w:hint="cs"/>
          <w:b/>
          <w:sz w:val="30"/>
          <w:szCs w:val="30"/>
          <w:cs/>
        </w:rPr>
        <w:t xml:space="preserve">อาคาร </w:t>
      </w:r>
      <w:r w:rsidRPr="00887273">
        <w:rPr>
          <w:rFonts w:asciiTheme="majorBidi" w:hAnsiTheme="majorBidi" w:cstheme="majorBidi"/>
          <w:b/>
          <w:sz w:val="30"/>
          <w:szCs w:val="30"/>
          <w:cs/>
        </w:rPr>
        <w:t>เครื่องจักร</w:t>
      </w:r>
      <w:r w:rsidR="00D96714" w:rsidRPr="00887273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887273">
        <w:rPr>
          <w:rFonts w:asciiTheme="majorBidi" w:hAnsiTheme="majorBidi" w:cstheme="majorBidi"/>
          <w:b/>
          <w:sz w:val="30"/>
          <w:szCs w:val="30"/>
          <w:cs/>
        </w:rPr>
        <w:t>อุปกรณ์</w:t>
      </w:r>
      <w:r w:rsidR="00CE714B" w:rsidRPr="0088727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887273">
        <w:rPr>
          <w:rFonts w:asciiTheme="majorBidi" w:hAnsiTheme="majorBidi" w:cstheme="majorBidi"/>
          <w:b/>
          <w:sz w:val="30"/>
          <w:szCs w:val="30"/>
          <w:cs/>
        </w:rPr>
        <w:t>เป็น</w:t>
      </w:r>
      <w:r w:rsidRPr="0015431F">
        <w:rPr>
          <w:rFonts w:asciiTheme="majorBidi" w:hAnsiTheme="majorBidi" w:cstheme="majorBidi"/>
          <w:b/>
          <w:sz w:val="30"/>
          <w:szCs w:val="30"/>
          <w:cs/>
        </w:rPr>
        <w:t>ระยะเวลา</w:t>
      </w:r>
      <w:r w:rsidR="00CE714B" w:rsidRPr="0015431F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0748AC" w:rsidRPr="000748AC">
        <w:rPr>
          <w:rFonts w:asciiTheme="majorBidi" w:hAnsiTheme="majorBidi" w:cstheme="majorBidi"/>
          <w:bCs/>
          <w:sz w:val="30"/>
          <w:szCs w:val="30"/>
        </w:rPr>
        <w:t>5</w:t>
      </w:r>
      <w:r w:rsidR="00487C1B" w:rsidRPr="0015431F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15431F">
        <w:rPr>
          <w:rFonts w:asciiTheme="majorBidi" w:hAnsiTheme="majorBidi" w:cstheme="majorBidi"/>
          <w:b/>
          <w:sz w:val="30"/>
          <w:szCs w:val="30"/>
          <w:cs/>
        </w:rPr>
        <w:t>ปี กลุ่มบริ</w:t>
      </w:r>
      <w:r w:rsidRPr="00887273">
        <w:rPr>
          <w:rFonts w:asciiTheme="majorBidi" w:hAnsiTheme="majorBidi" w:cstheme="majorBidi"/>
          <w:b/>
          <w:sz w:val="30"/>
          <w:szCs w:val="30"/>
          <w:cs/>
        </w:rPr>
        <w:t>ษัทและบริษัทมีค่าเช่าจ่ายชำระหนี้สินตามสัญญาเช่าเป็น</w:t>
      </w:r>
      <w:r w:rsidRPr="0015431F">
        <w:rPr>
          <w:rFonts w:asciiTheme="majorBidi" w:hAnsiTheme="majorBidi" w:cstheme="majorBidi"/>
          <w:b/>
          <w:sz w:val="30"/>
          <w:szCs w:val="30"/>
          <w:cs/>
        </w:rPr>
        <w:t>จำนวน</w:t>
      </w:r>
      <w:r w:rsidR="004600CA" w:rsidRPr="0015431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0748AC" w:rsidRPr="000748AC">
        <w:rPr>
          <w:rFonts w:asciiTheme="majorBidi" w:hAnsiTheme="majorBidi" w:cstheme="majorBidi"/>
          <w:bCs/>
          <w:sz w:val="30"/>
          <w:szCs w:val="30"/>
        </w:rPr>
        <w:t>6</w:t>
      </w:r>
      <w:r w:rsidR="00887273" w:rsidRPr="0015431F">
        <w:rPr>
          <w:rFonts w:asciiTheme="majorBidi" w:hAnsiTheme="majorBidi" w:cstheme="majorBidi"/>
          <w:bCs/>
          <w:sz w:val="30"/>
          <w:szCs w:val="30"/>
        </w:rPr>
        <w:t>.</w:t>
      </w:r>
      <w:r w:rsidR="000748AC" w:rsidRPr="000748AC">
        <w:rPr>
          <w:rFonts w:asciiTheme="majorBidi" w:hAnsiTheme="majorBidi" w:cstheme="majorBidi"/>
          <w:bCs/>
          <w:sz w:val="30"/>
          <w:szCs w:val="30"/>
        </w:rPr>
        <w:t>7</w:t>
      </w:r>
      <w:r w:rsidRPr="0015431F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15431F">
        <w:rPr>
          <w:rFonts w:asciiTheme="majorBidi" w:hAnsiTheme="majorBidi" w:cstheme="majorBidi"/>
          <w:b/>
          <w:sz w:val="30"/>
          <w:szCs w:val="30"/>
          <w:cs/>
        </w:rPr>
        <w:t>ล้</w:t>
      </w:r>
      <w:r w:rsidRPr="00887273">
        <w:rPr>
          <w:rFonts w:asciiTheme="majorBidi" w:hAnsiTheme="majorBidi" w:cstheme="majorBidi"/>
          <w:b/>
          <w:sz w:val="30"/>
          <w:szCs w:val="30"/>
          <w:cs/>
        </w:rPr>
        <w:t>านบาท</w:t>
      </w:r>
      <w:r w:rsidRPr="0015431F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="007E2B93" w:rsidRPr="0015431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0748AC" w:rsidRPr="000748AC">
        <w:rPr>
          <w:rFonts w:asciiTheme="majorBidi" w:hAnsiTheme="majorBidi" w:cstheme="majorBidi"/>
          <w:bCs/>
          <w:sz w:val="30"/>
          <w:szCs w:val="30"/>
        </w:rPr>
        <w:t>4</w:t>
      </w:r>
      <w:r w:rsidR="0072316C" w:rsidRPr="0015431F">
        <w:rPr>
          <w:rFonts w:asciiTheme="majorBidi" w:hAnsiTheme="majorBidi" w:cstheme="majorBidi"/>
          <w:bCs/>
          <w:sz w:val="30"/>
          <w:szCs w:val="30"/>
        </w:rPr>
        <w:t>.</w:t>
      </w:r>
      <w:r w:rsidR="000748AC" w:rsidRPr="000748AC">
        <w:rPr>
          <w:rFonts w:asciiTheme="majorBidi" w:hAnsiTheme="majorBidi" w:cstheme="majorBidi"/>
          <w:bCs/>
          <w:sz w:val="30"/>
          <w:szCs w:val="30"/>
        </w:rPr>
        <w:t>2</w:t>
      </w:r>
      <w:r w:rsidRPr="0015431F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15431F">
        <w:rPr>
          <w:rFonts w:asciiTheme="majorBidi" w:hAnsiTheme="majorBidi" w:cstheme="majorBidi"/>
          <w:b/>
          <w:sz w:val="30"/>
          <w:szCs w:val="30"/>
          <w:cs/>
        </w:rPr>
        <w:t>ล้</w:t>
      </w:r>
      <w:r w:rsidRPr="00887273">
        <w:rPr>
          <w:rFonts w:asciiTheme="majorBidi" w:hAnsiTheme="majorBidi" w:cstheme="majorBidi"/>
          <w:b/>
          <w:sz w:val="30"/>
          <w:szCs w:val="30"/>
          <w:cs/>
        </w:rPr>
        <w:t>านบาท ตามลำดับ</w:t>
      </w:r>
    </w:p>
    <w:p w14:paraId="7CA6A602" w14:textId="77777777" w:rsidR="00E81176" w:rsidRPr="00C474D8" w:rsidRDefault="00E81176" w:rsidP="001937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</w:p>
    <w:p w14:paraId="4735EB6F" w14:textId="77777777" w:rsidR="00F7236A" w:rsidRDefault="00F72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>
        <w:rPr>
          <w:cs/>
        </w:rPr>
        <w:br w:type="page"/>
      </w:r>
    </w:p>
    <w:p w14:paraId="0B65C54C" w14:textId="245E0D6E" w:rsidR="005B0456" w:rsidRPr="007D0226" w:rsidRDefault="005B0456" w:rsidP="005B0456">
      <w:pPr>
        <w:pStyle w:val="Heading2"/>
        <w:tabs>
          <w:tab w:val="clear" w:pos="340"/>
          <w:tab w:val="num" w:pos="540"/>
        </w:tabs>
        <w:ind w:left="540" w:hanging="540"/>
      </w:pPr>
      <w:r w:rsidRPr="007D0226">
        <w:rPr>
          <w:cs/>
        </w:rPr>
        <w:lastRenderedPageBreak/>
        <w:t>หนี้สินที่มีภาระดอกเบี้ย</w:t>
      </w:r>
    </w:p>
    <w:p w14:paraId="7A558D49" w14:textId="77777777" w:rsidR="00521FD2" w:rsidRPr="00C474D8" w:rsidRDefault="00521FD2" w:rsidP="00521FD2">
      <w:pPr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1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236"/>
        <w:gridCol w:w="979"/>
        <w:gridCol w:w="236"/>
        <w:gridCol w:w="967"/>
        <w:gridCol w:w="237"/>
        <w:gridCol w:w="1035"/>
        <w:gridCol w:w="238"/>
        <w:gridCol w:w="1008"/>
        <w:gridCol w:w="236"/>
        <w:gridCol w:w="1006"/>
      </w:tblGrid>
      <w:tr w:rsidR="004026BB" w:rsidRPr="00575A34" w14:paraId="654AC634" w14:textId="77777777" w:rsidTr="00B0010B">
        <w:trPr>
          <w:tblHeader/>
        </w:trPr>
        <w:tc>
          <w:tcPr>
            <w:tcW w:w="1890" w:type="dxa"/>
          </w:tcPr>
          <w:p w14:paraId="2EDE64B1" w14:textId="77777777" w:rsidR="004026BB" w:rsidRPr="007D0226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8" w:type="dxa"/>
            <w:gridSpan w:val="11"/>
          </w:tcPr>
          <w:p w14:paraId="24C99AF7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5A3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26BB" w:rsidRPr="00575A34" w14:paraId="631837D1" w14:textId="77777777" w:rsidTr="00B0010B">
        <w:trPr>
          <w:tblHeader/>
        </w:trPr>
        <w:tc>
          <w:tcPr>
            <w:tcW w:w="1890" w:type="dxa"/>
          </w:tcPr>
          <w:p w14:paraId="00A295E1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98" w:type="dxa"/>
            <w:gridSpan w:val="5"/>
          </w:tcPr>
          <w:p w14:paraId="785C9C2C" w14:textId="161C5D29" w:rsidR="004026BB" w:rsidRPr="00575A34" w:rsidRDefault="00074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64A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64A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7" w:type="dxa"/>
          </w:tcPr>
          <w:p w14:paraId="13E0301C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23" w:type="dxa"/>
            <w:gridSpan w:val="5"/>
          </w:tcPr>
          <w:p w14:paraId="1AA26563" w14:textId="195832C0" w:rsidR="004026BB" w:rsidRPr="00575A34" w:rsidRDefault="00074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026BB" w:rsidRPr="00575A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026BB" w:rsidRPr="00575A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4026BB" w:rsidRPr="00575A34" w14:paraId="73E058EB" w14:textId="77777777" w:rsidTr="00B0010B">
        <w:trPr>
          <w:tblHeader/>
        </w:trPr>
        <w:tc>
          <w:tcPr>
            <w:tcW w:w="1890" w:type="dxa"/>
          </w:tcPr>
          <w:p w14:paraId="33223740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AE626C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5A3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3702B0B6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7D420A09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5A3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987E5E4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1D8B47F4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5A3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7" w:type="dxa"/>
            <w:vAlign w:val="center"/>
          </w:tcPr>
          <w:p w14:paraId="0354133E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B72DC75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5A3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1080516C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25C04958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5A3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5CCA75C8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5E155810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5A3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026BB" w:rsidRPr="00575A34" w14:paraId="300EA3A2" w14:textId="77777777" w:rsidTr="00B0010B">
        <w:trPr>
          <w:tblHeader/>
        </w:trPr>
        <w:tc>
          <w:tcPr>
            <w:tcW w:w="1890" w:type="dxa"/>
          </w:tcPr>
          <w:p w14:paraId="00C019EC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8" w:type="dxa"/>
            <w:gridSpan w:val="11"/>
            <w:vAlign w:val="bottom"/>
          </w:tcPr>
          <w:p w14:paraId="64AF3199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75A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75A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64A38" w:rsidRPr="00575A34" w14:paraId="7616270E" w14:textId="77777777" w:rsidTr="006B7039">
        <w:tc>
          <w:tcPr>
            <w:tcW w:w="1890" w:type="dxa"/>
          </w:tcPr>
          <w:p w14:paraId="60293BC5" w14:textId="77777777" w:rsidR="00464A38" w:rsidRPr="00575A34" w:rsidRDefault="00464A38" w:rsidP="00464A38">
            <w:pPr>
              <w:pStyle w:val="ListParagraph"/>
              <w:ind w:left="163" w:right="-22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5A3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28E6DC45" w14:textId="79FB651D" w:rsidR="00464A38" w:rsidRPr="00575A34" w:rsidRDefault="000748AC" w:rsidP="0046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182</w:t>
            </w:r>
            <w:r w:rsidR="007333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586</w:t>
            </w:r>
          </w:p>
        </w:tc>
        <w:tc>
          <w:tcPr>
            <w:tcW w:w="236" w:type="dxa"/>
            <w:vAlign w:val="bottom"/>
          </w:tcPr>
          <w:p w14:paraId="3B9D0587" w14:textId="77777777" w:rsidR="00464A38" w:rsidRPr="00575A34" w:rsidRDefault="00464A38" w:rsidP="0046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11E9EA4E" w14:textId="0AB7C095" w:rsidR="00464A38" w:rsidRPr="00575A34" w:rsidRDefault="007333B7" w:rsidP="00733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5CE7924" w14:textId="77777777" w:rsidR="00464A38" w:rsidRPr="00575A34" w:rsidRDefault="00464A38" w:rsidP="00733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6D0A4CDE" w14:textId="5B48742F" w:rsidR="00464A38" w:rsidRPr="00575A34" w:rsidRDefault="000748AC" w:rsidP="0046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182</w:t>
            </w:r>
            <w:r w:rsidR="007333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586</w:t>
            </w:r>
          </w:p>
        </w:tc>
        <w:tc>
          <w:tcPr>
            <w:tcW w:w="237" w:type="dxa"/>
            <w:vAlign w:val="bottom"/>
          </w:tcPr>
          <w:p w14:paraId="3F33C4FA" w14:textId="77777777" w:rsidR="00464A38" w:rsidRPr="00575A34" w:rsidRDefault="00464A38" w:rsidP="0046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0188D0D" w14:textId="58615C09" w:rsidR="00464A38" w:rsidRPr="00135791" w:rsidRDefault="000748AC" w:rsidP="0046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154</w:t>
            </w:r>
            <w:r w:rsidR="00464A38" w:rsidRPr="001357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  <w:tc>
          <w:tcPr>
            <w:tcW w:w="238" w:type="dxa"/>
            <w:vAlign w:val="bottom"/>
          </w:tcPr>
          <w:p w14:paraId="08E80A96" w14:textId="77777777" w:rsidR="00464A38" w:rsidRPr="00135791" w:rsidRDefault="00464A38" w:rsidP="0046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48EACE52" w14:textId="6503FE50" w:rsidR="00464A38" w:rsidRPr="00135791" w:rsidRDefault="000748AC" w:rsidP="0046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64A38" w:rsidRPr="001357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056</w:t>
            </w:r>
          </w:p>
        </w:tc>
        <w:tc>
          <w:tcPr>
            <w:tcW w:w="236" w:type="dxa"/>
            <w:vAlign w:val="bottom"/>
          </w:tcPr>
          <w:p w14:paraId="72F9F19C" w14:textId="77777777" w:rsidR="00464A38" w:rsidRPr="00135791" w:rsidRDefault="00464A38" w:rsidP="0046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79B6D4FF" w14:textId="0547132E" w:rsidR="00464A38" w:rsidRPr="00135791" w:rsidRDefault="000748AC" w:rsidP="0046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159</w:t>
            </w:r>
            <w:r w:rsidR="00464A38" w:rsidRPr="001357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</w:tr>
      <w:tr w:rsidR="00464A38" w:rsidRPr="00575A34" w14:paraId="3D081425" w14:textId="77777777" w:rsidTr="006B7039">
        <w:tc>
          <w:tcPr>
            <w:tcW w:w="1890" w:type="dxa"/>
          </w:tcPr>
          <w:p w14:paraId="4AE53DFE" w14:textId="77777777" w:rsidR="00464A38" w:rsidRPr="00575A34" w:rsidRDefault="00464A38" w:rsidP="00464A38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5A3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5788277E" w14:textId="22C85AEF" w:rsidR="00464A38" w:rsidRPr="00575A34" w:rsidRDefault="000748AC" w:rsidP="0046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7333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091</w:t>
            </w:r>
          </w:p>
        </w:tc>
        <w:tc>
          <w:tcPr>
            <w:tcW w:w="236" w:type="dxa"/>
            <w:vAlign w:val="bottom"/>
          </w:tcPr>
          <w:p w14:paraId="1D5FEE08" w14:textId="77777777" w:rsidR="00464A38" w:rsidRPr="00575A34" w:rsidRDefault="00464A38" w:rsidP="0046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043B79E8" w14:textId="58A49BF4" w:rsidR="00464A38" w:rsidRPr="00575A34" w:rsidRDefault="007333B7" w:rsidP="0098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8C07A51" w14:textId="77777777" w:rsidR="00464A38" w:rsidRPr="00575A34" w:rsidRDefault="00464A38" w:rsidP="0046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0B2168BE" w14:textId="10B1C6E5" w:rsidR="00464A38" w:rsidRPr="00575A34" w:rsidRDefault="000748AC" w:rsidP="0046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7333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091</w:t>
            </w:r>
          </w:p>
        </w:tc>
        <w:tc>
          <w:tcPr>
            <w:tcW w:w="237" w:type="dxa"/>
            <w:vAlign w:val="bottom"/>
          </w:tcPr>
          <w:p w14:paraId="1BBC097B" w14:textId="77777777" w:rsidR="00464A38" w:rsidRPr="00575A34" w:rsidRDefault="00464A38" w:rsidP="0046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17C47FF7" w14:textId="691D0A84" w:rsidR="00464A38" w:rsidRPr="00135791" w:rsidRDefault="000748AC" w:rsidP="0046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464A38" w:rsidRPr="001357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238" w:type="dxa"/>
            <w:vAlign w:val="bottom"/>
          </w:tcPr>
          <w:p w14:paraId="686DD6C2" w14:textId="77777777" w:rsidR="00464A38" w:rsidRPr="00135791" w:rsidRDefault="00464A38" w:rsidP="0046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8D4BAE0" w14:textId="31546F06" w:rsidR="00464A38" w:rsidRPr="00135791" w:rsidRDefault="00464A38" w:rsidP="0046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57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411FA84" w14:textId="77777777" w:rsidR="00464A38" w:rsidRPr="00135791" w:rsidRDefault="00464A38" w:rsidP="0046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70C47D4E" w14:textId="40C09EE1" w:rsidR="00464A38" w:rsidRPr="00135791" w:rsidRDefault="000748AC" w:rsidP="0046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464A38" w:rsidRPr="001357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</w:tr>
      <w:tr w:rsidR="00464A38" w:rsidRPr="00575A34" w14:paraId="770757FE" w14:textId="77777777" w:rsidTr="006B7039">
        <w:tc>
          <w:tcPr>
            <w:tcW w:w="1890" w:type="dxa"/>
          </w:tcPr>
          <w:p w14:paraId="79F99E30" w14:textId="77777777" w:rsidR="00464A38" w:rsidRPr="00575A34" w:rsidRDefault="00464A38" w:rsidP="00464A38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5A3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783693F7" w14:textId="1A363147" w:rsidR="00464A38" w:rsidRPr="00AC37E9" w:rsidRDefault="000748AC" w:rsidP="0046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407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  <w:tc>
          <w:tcPr>
            <w:tcW w:w="236" w:type="dxa"/>
            <w:vAlign w:val="bottom"/>
          </w:tcPr>
          <w:p w14:paraId="60D766BC" w14:textId="77777777" w:rsidR="00464A38" w:rsidRPr="00AC37E9" w:rsidRDefault="00464A38" w:rsidP="0046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428D2BD0" w14:textId="4CBE1F27" w:rsidR="00464A38" w:rsidRPr="00AC37E9" w:rsidRDefault="000748AC" w:rsidP="0046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1407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236" w:type="dxa"/>
            <w:vAlign w:val="bottom"/>
          </w:tcPr>
          <w:p w14:paraId="3CD6AB85" w14:textId="77777777" w:rsidR="00464A38" w:rsidRPr="00AC37E9" w:rsidRDefault="00464A38" w:rsidP="0046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127EE8CF" w14:textId="331FA646" w:rsidR="00464A38" w:rsidRPr="00AC37E9" w:rsidRDefault="000748AC" w:rsidP="0046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1407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377</w:t>
            </w:r>
          </w:p>
        </w:tc>
        <w:tc>
          <w:tcPr>
            <w:tcW w:w="237" w:type="dxa"/>
            <w:vAlign w:val="bottom"/>
          </w:tcPr>
          <w:p w14:paraId="29B5F85C" w14:textId="77777777" w:rsidR="00464A38" w:rsidRPr="00575A34" w:rsidRDefault="00464A38" w:rsidP="0046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505ACE0" w14:textId="145011C4" w:rsidR="00464A38" w:rsidRPr="00135791" w:rsidRDefault="000748AC" w:rsidP="0046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464A38" w:rsidRPr="001357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238" w:type="dxa"/>
            <w:vAlign w:val="bottom"/>
          </w:tcPr>
          <w:p w14:paraId="05C5E3D9" w14:textId="77777777" w:rsidR="00464A38" w:rsidRPr="00135791" w:rsidRDefault="00464A38" w:rsidP="0046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3C2A07A" w14:textId="17B2FF35" w:rsidR="00464A38" w:rsidRPr="00135791" w:rsidRDefault="000748AC" w:rsidP="0046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64A38" w:rsidRPr="001357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621</w:t>
            </w:r>
          </w:p>
        </w:tc>
        <w:tc>
          <w:tcPr>
            <w:tcW w:w="236" w:type="dxa"/>
            <w:vAlign w:val="bottom"/>
          </w:tcPr>
          <w:p w14:paraId="2C9314FB" w14:textId="77777777" w:rsidR="00464A38" w:rsidRPr="00135791" w:rsidRDefault="00464A38" w:rsidP="0046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21989E8D" w14:textId="0CF6C061" w:rsidR="00464A38" w:rsidRPr="00135791" w:rsidRDefault="000748AC" w:rsidP="0046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464A38" w:rsidRPr="001357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942</w:t>
            </w:r>
          </w:p>
        </w:tc>
      </w:tr>
      <w:tr w:rsidR="00464A38" w:rsidRPr="007D0226" w14:paraId="7D310CCF" w14:textId="77777777" w:rsidTr="006B7039">
        <w:tc>
          <w:tcPr>
            <w:tcW w:w="1890" w:type="dxa"/>
          </w:tcPr>
          <w:p w14:paraId="6FC7A421" w14:textId="77777777" w:rsidR="00464A38" w:rsidRPr="00575A34" w:rsidRDefault="00464A38" w:rsidP="00464A38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575A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F085BD" w14:textId="11E43DD5" w:rsidR="00464A38" w:rsidRPr="00AC37E9" w:rsidRDefault="000748AC" w:rsidP="0046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</w:t>
            </w:r>
            <w:r w:rsidR="001407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823</w:t>
            </w:r>
          </w:p>
        </w:tc>
        <w:tc>
          <w:tcPr>
            <w:tcW w:w="236" w:type="dxa"/>
            <w:vAlign w:val="bottom"/>
          </w:tcPr>
          <w:p w14:paraId="1E479853" w14:textId="77777777" w:rsidR="00464A38" w:rsidRPr="00AC37E9" w:rsidRDefault="00464A38" w:rsidP="0046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B7AE0" w14:textId="01FF423E" w:rsidR="00464A38" w:rsidRPr="00AC37E9" w:rsidRDefault="000748AC" w:rsidP="0046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="001407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231</w:t>
            </w:r>
          </w:p>
        </w:tc>
        <w:tc>
          <w:tcPr>
            <w:tcW w:w="236" w:type="dxa"/>
            <w:vAlign w:val="bottom"/>
          </w:tcPr>
          <w:p w14:paraId="3C95AB3B" w14:textId="77777777" w:rsidR="00464A38" w:rsidRPr="00AC37E9" w:rsidRDefault="00464A38" w:rsidP="0046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6D7B1" w14:textId="7A31DAE9" w:rsidR="00464A38" w:rsidRPr="00AC37E9" w:rsidRDefault="000748AC" w:rsidP="0046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</w:t>
            </w:r>
            <w:r w:rsidR="008519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054</w:t>
            </w:r>
          </w:p>
        </w:tc>
        <w:tc>
          <w:tcPr>
            <w:tcW w:w="237" w:type="dxa"/>
            <w:vAlign w:val="bottom"/>
          </w:tcPr>
          <w:p w14:paraId="511D724C" w14:textId="77777777" w:rsidR="00464A38" w:rsidRPr="00575A34" w:rsidRDefault="00464A38" w:rsidP="0046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B6B502" w14:textId="2BE2B969" w:rsidR="00464A38" w:rsidRPr="00135791" w:rsidRDefault="000748AC" w:rsidP="0046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</w:t>
            </w:r>
            <w:r w:rsidR="00464A38" w:rsidRPr="001357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624</w:t>
            </w:r>
          </w:p>
        </w:tc>
        <w:tc>
          <w:tcPr>
            <w:tcW w:w="238" w:type="dxa"/>
            <w:vAlign w:val="bottom"/>
          </w:tcPr>
          <w:p w14:paraId="094B010B" w14:textId="77777777" w:rsidR="00464A38" w:rsidRPr="00135791" w:rsidRDefault="00464A38" w:rsidP="0046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3CB74" w14:textId="5ADF3CAD" w:rsidR="00464A38" w:rsidRPr="00135791" w:rsidRDefault="000748AC" w:rsidP="0046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="00464A38" w:rsidRPr="001357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677</w:t>
            </w:r>
          </w:p>
        </w:tc>
        <w:tc>
          <w:tcPr>
            <w:tcW w:w="236" w:type="dxa"/>
            <w:vAlign w:val="bottom"/>
          </w:tcPr>
          <w:p w14:paraId="7E50ED6A" w14:textId="77777777" w:rsidR="00464A38" w:rsidRPr="00135791" w:rsidRDefault="00464A38" w:rsidP="0046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0F844" w14:textId="37224CE4" w:rsidR="00464A38" w:rsidRPr="00135791" w:rsidRDefault="000748AC" w:rsidP="0046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</w:t>
            </w:r>
            <w:r w:rsidR="00464A38" w:rsidRPr="001357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</w:t>
            </w:r>
          </w:p>
        </w:tc>
      </w:tr>
    </w:tbl>
    <w:p w14:paraId="5DC565AC" w14:textId="77777777" w:rsidR="004026BB" w:rsidRPr="007D0226" w:rsidRDefault="004026BB" w:rsidP="004026BB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41" w:type="dxa"/>
        <w:tblInd w:w="450" w:type="dxa"/>
        <w:tblLook w:val="04A0" w:firstRow="1" w:lastRow="0" w:firstColumn="1" w:lastColumn="0" w:noHBand="0" w:noVBand="1"/>
      </w:tblPr>
      <w:tblGrid>
        <w:gridCol w:w="1890"/>
        <w:gridCol w:w="1100"/>
        <w:gridCol w:w="228"/>
        <w:gridCol w:w="1065"/>
        <w:gridCol w:w="228"/>
        <w:gridCol w:w="916"/>
        <w:gridCol w:w="233"/>
        <w:gridCol w:w="1058"/>
        <w:gridCol w:w="234"/>
        <w:gridCol w:w="1058"/>
        <w:gridCol w:w="233"/>
        <w:gridCol w:w="898"/>
      </w:tblGrid>
      <w:tr w:rsidR="004026BB" w:rsidRPr="00D81D1B" w14:paraId="63BADCA4" w14:textId="77777777" w:rsidTr="002A7D54">
        <w:trPr>
          <w:tblHeader/>
        </w:trPr>
        <w:tc>
          <w:tcPr>
            <w:tcW w:w="1890" w:type="dxa"/>
          </w:tcPr>
          <w:p w14:paraId="78DA6DCB" w14:textId="77777777" w:rsidR="004026BB" w:rsidRPr="007D0226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1" w:type="dxa"/>
            <w:gridSpan w:val="11"/>
          </w:tcPr>
          <w:p w14:paraId="6EB2FDAE" w14:textId="77777777" w:rsidR="004026BB" w:rsidRPr="00D81D1B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1D1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2E96" w:rsidRPr="00D81D1B" w14:paraId="1A26620D" w14:textId="77777777" w:rsidTr="002A7D54">
        <w:trPr>
          <w:tblHeader/>
        </w:trPr>
        <w:tc>
          <w:tcPr>
            <w:tcW w:w="1890" w:type="dxa"/>
          </w:tcPr>
          <w:p w14:paraId="12AF7718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7" w:type="dxa"/>
            <w:gridSpan w:val="5"/>
          </w:tcPr>
          <w:p w14:paraId="70787C54" w14:textId="19ADFBEE" w:rsidR="00302E96" w:rsidRPr="00D81D1B" w:rsidRDefault="000748AC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3509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3509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3" w:type="dxa"/>
          </w:tcPr>
          <w:p w14:paraId="59468D96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81" w:type="dxa"/>
            <w:gridSpan w:val="5"/>
          </w:tcPr>
          <w:p w14:paraId="02B2A311" w14:textId="0F8A8B66" w:rsidR="00302E96" w:rsidRPr="00D81D1B" w:rsidRDefault="000748AC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02E96" w:rsidRPr="00D81D1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02E96" w:rsidRPr="00D81D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302E96" w:rsidRPr="00D81D1B" w14:paraId="229ED37A" w14:textId="77777777" w:rsidTr="002A7D54">
        <w:trPr>
          <w:tblHeader/>
        </w:trPr>
        <w:tc>
          <w:tcPr>
            <w:tcW w:w="1890" w:type="dxa"/>
          </w:tcPr>
          <w:p w14:paraId="4D8C39E8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17965811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1D1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28" w:type="dxa"/>
            <w:vAlign w:val="bottom"/>
          </w:tcPr>
          <w:p w14:paraId="7DBD5565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6381FFFF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1D1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28" w:type="dxa"/>
            <w:vAlign w:val="bottom"/>
          </w:tcPr>
          <w:p w14:paraId="0D46C0AB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6E5A0A3A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1D1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3" w:type="dxa"/>
            <w:vAlign w:val="center"/>
          </w:tcPr>
          <w:p w14:paraId="0F47566C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3ECB30BF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1D1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4" w:type="dxa"/>
            <w:vAlign w:val="bottom"/>
          </w:tcPr>
          <w:p w14:paraId="1419DC1E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3F1E1E60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1D1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3" w:type="dxa"/>
            <w:vAlign w:val="bottom"/>
          </w:tcPr>
          <w:p w14:paraId="01801A8D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2A874640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1D1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02E96" w:rsidRPr="00D81D1B" w14:paraId="358A7DCD" w14:textId="77777777" w:rsidTr="002A7D54">
        <w:trPr>
          <w:tblHeader/>
        </w:trPr>
        <w:tc>
          <w:tcPr>
            <w:tcW w:w="1890" w:type="dxa"/>
          </w:tcPr>
          <w:p w14:paraId="4223C693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1" w:type="dxa"/>
            <w:gridSpan w:val="11"/>
            <w:vAlign w:val="bottom"/>
          </w:tcPr>
          <w:p w14:paraId="7185D007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81D1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81D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3509A" w:rsidRPr="00D81D1B" w14:paraId="6946948F" w14:textId="77777777" w:rsidTr="002A7D54">
        <w:tc>
          <w:tcPr>
            <w:tcW w:w="1890" w:type="dxa"/>
          </w:tcPr>
          <w:p w14:paraId="1D08F29F" w14:textId="77777777" w:rsidR="0073509A" w:rsidRPr="00D81D1B" w:rsidRDefault="0073509A" w:rsidP="0073509A">
            <w:pPr>
              <w:pStyle w:val="ListParagraph"/>
              <w:ind w:left="163" w:right="-22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D1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00" w:type="dxa"/>
            <w:vAlign w:val="bottom"/>
          </w:tcPr>
          <w:p w14:paraId="7B508CBC" w14:textId="52843407" w:rsidR="0072316C" w:rsidRPr="00D81D1B" w:rsidRDefault="000748AC" w:rsidP="0072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="007231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664</w:t>
            </w:r>
          </w:p>
        </w:tc>
        <w:tc>
          <w:tcPr>
            <w:tcW w:w="228" w:type="dxa"/>
            <w:vAlign w:val="bottom"/>
          </w:tcPr>
          <w:p w14:paraId="5C33F35E" w14:textId="77777777" w:rsidR="0073509A" w:rsidRPr="00D81D1B" w:rsidRDefault="0073509A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500C4CB7" w14:textId="00B09B4E" w:rsidR="0073509A" w:rsidRPr="00D81D1B" w:rsidRDefault="0072316C" w:rsidP="00AE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02E7F415" w14:textId="77777777" w:rsidR="0073509A" w:rsidRPr="00D81D1B" w:rsidRDefault="0073509A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178B76D0" w14:textId="16C40467" w:rsidR="0072316C" w:rsidRPr="00D81D1B" w:rsidRDefault="000748AC" w:rsidP="0072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="007231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664</w:t>
            </w:r>
          </w:p>
        </w:tc>
        <w:tc>
          <w:tcPr>
            <w:tcW w:w="233" w:type="dxa"/>
            <w:vAlign w:val="bottom"/>
          </w:tcPr>
          <w:p w14:paraId="5C59D158" w14:textId="77777777" w:rsidR="0073509A" w:rsidRPr="00D81D1B" w:rsidRDefault="0073509A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7CC10E42" w14:textId="60632AE5" w:rsidR="0073509A" w:rsidRPr="00135791" w:rsidRDefault="000748AC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="0073509A" w:rsidRPr="001357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831</w:t>
            </w:r>
          </w:p>
        </w:tc>
        <w:tc>
          <w:tcPr>
            <w:tcW w:w="234" w:type="dxa"/>
            <w:vAlign w:val="bottom"/>
          </w:tcPr>
          <w:p w14:paraId="154CEC65" w14:textId="77777777" w:rsidR="0073509A" w:rsidRPr="00135791" w:rsidRDefault="0073509A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4315A041" w14:textId="35543518" w:rsidR="0073509A" w:rsidRPr="00135791" w:rsidRDefault="000748AC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3509A" w:rsidRPr="001357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056</w:t>
            </w:r>
          </w:p>
        </w:tc>
        <w:tc>
          <w:tcPr>
            <w:tcW w:w="233" w:type="dxa"/>
            <w:vAlign w:val="bottom"/>
          </w:tcPr>
          <w:p w14:paraId="2FB1B4FB" w14:textId="77777777" w:rsidR="0073509A" w:rsidRPr="00135791" w:rsidRDefault="0073509A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4F78D314" w14:textId="0B76997B" w:rsidR="0073509A" w:rsidRPr="00135791" w:rsidRDefault="000748AC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73509A" w:rsidRPr="001357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887</w:t>
            </w:r>
          </w:p>
        </w:tc>
      </w:tr>
      <w:tr w:rsidR="0073509A" w:rsidRPr="00D81D1B" w14:paraId="0B1AA868" w14:textId="77777777" w:rsidTr="002A7D54">
        <w:tc>
          <w:tcPr>
            <w:tcW w:w="1890" w:type="dxa"/>
          </w:tcPr>
          <w:p w14:paraId="53BE1A2C" w14:textId="77777777" w:rsidR="0073509A" w:rsidRPr="00D81D1B" w:rsidRDefault="0073509A" w:rsidP="0073509A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D1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00" w:type="dxa"/>
            <w:vAlign w:val="bottom"/>
          </w:tcPr>
          <w:p w14:paraId="3EFEFD39" w14:textId="70C4D49B" w:rsidR="0073509A" w:rsidRPr="00D81D1B" w:rsidRDefault="000748AC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231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  <w:tc>
          <w:tcPr>
            <w:tcW w:w="228" w:type="dxa"/>
            <w:vAlign w:val="bottom"/>
          </w:tcPr>
          <w:p w14:paraId="57455B7B" w14:textId="77777777" w:rsidR="0073509A" w:rsidRPr="00D81D1B" w:rsidRDefault="0073509A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1AD36D7B" w14:textId="6CCFE7C6" w:rsidR="0073509A" w:rsidRPr="00D81D1B" w:rsidRDefault="0072316C" w:rsidP="00AE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3C1BBB76" w14:textId="77777777" w:rsidR="0073509A" w:rsidRPr="00D81D1B" w:rsidRDefault="0073509A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0EF3650D" w14:textId="51B6D80A" w:rsidR="0073509A" w:rsidRPr="00D81D1B" w:rsidRDefault="000748AC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231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  <w:tc>
          <w:tcPr>
            <w:tcW w:w="233" w:type="dxa"/>
            <w:vAlign w:val="bottom"/>
          </w:tcPr>
          <w:p w14:paraId="2A786CA1" w14:textId="77777777" w:rsidR="0073509A" w:rsidRPr="00D81D1B" w:rsidRDefault="0073509A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8EC2C36" w14:textId="77827864" w:rsidR="0073509A" w:rsidRPr="00135791" w:rsidRDefault="000748AC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3509A" w:rsidRPr="001357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  <w:tc>
          <w:tcPr>
            <w:tcW w:w="234" w:type="dxa"/>
            <w:vAlign w:val="bottom"/>
          </w:tcPr>
          <w:p w14:paraId="4768F7A5" w14:textId="77777777" w:rsidR="0073509A" w:rsidRPr="00135791" w:rsidRDefault="0073509A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20F16197" w14:textId="555C70D5" w:rsidR="0073509A" w:rsidRPr="00135791" w:rsidRDefault="0073509A" w:rsidP="0046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57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3" w:type="dxa"/>
            <w:vAlign w:val="bottom"/>
          </w:tcPr>
          <w:p w14:paraId="67399FDD" w14:textId="77777777" w:rsidR="0073509A" w:rsidRPr="00135791" w:rsidRDefault="0073509A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28B6E277" w14:textId="4CB8EBC6" w:rsidR="0073509A" w:rsidRPr="00135791" w:rsidRDefault="000748AC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3509A" w:rsidRPr="001357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</w:tr>
      <w:tr w:rsidR="0073509A" w:rsidRPr="00D81D1B" w14:paraId="06566A35" w14:textId="77777777" w:rsidTr="002A7D54">
        <w:tc>
          <w:tcPr>
            <w:tcW w:w="1890" w:type="dxa"/>
          </w:tcPr>
          <w:p w14:paraId="18BB419A" w14:textId="77777777" w:rsidR="0073509A" w:rsidRPr="00D81D1B" w:rsidRDefault="0073509A" w:rsidP="0073509A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D1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vAlign w:val="bottom"/>
          </w:tcPr>
          <w:p w14:paraId="62D05DAD" w14:textId="5FE3317F" w:rsidR="0073509A" w:rsidRPr="00D81D1B" w:rsidRDefault="000748AC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231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228" w:type="dxa"/>
            <w:vAlign w:val="bottom"/>
          </w:tcPr>
          <w:p w14:paraId="6EA6A08B" w14:textId="77777777" w:rsidR="0073509A" w:rsidRPr="00D81D1B" w:rsidRDefault="0073509A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0969E784" w14:textId="475EE2C0" w:rsidR="0073509A" w:rsidRPr="00D81D1B" w:rsidRDefault="000748AC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7231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763</w:t>
            </w:r>
          </w:p>
        </w:tc>
        <w:tc>
          <w:tcPr>
            <w:tcW w:w="228" w:type="dxa"/>
            <w:vAlign w:val="bottom"/>
          </w:tcPr>
          <w:p w14:paraId="3EE35F89" w14:textId="77777777" w:rsidR="0073509A" w:rsidRPr="00D81D1B" w:rsidRDefault="0073509A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33D4E788" w14:textId="4D950E21" w:rsidR="0073509A" w:rsidRPr="00D81D1B" w:rsidRDefault="000748AC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7231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908</w:t>
            </w:r>
          </w:p>
        </w:tc>
        <w:tc>
          <w:tcPr>
            <w:tcW w:w="233" w:type="dxa"/>
            <w:vAlign w:val="bottom"/>
          </w:tcPr>
          <w:p w14:paraId="09C3214E" w14:textId="77777777" w:rsidR="0073509A" w:rsidRPr="00D81D1B" w:rsidRDefault="0073509A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DE15919" w14:textId="5D00FB2A" w:rsidR="0073509A" w:rsidRPr="00135791" w:rsidRDefault="000748AC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73509A" w:rsidRPr="001357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234" w:type="dxa"/>
            <w:vAlign w:val="bottom"/>
          </w:tcPr>
          <w:p w14:paraId="6923CA8D" w14:textId="77777777" w:rsidR="0073509A" w:rsidRPr="00135791" w:rsidRDefault="0073509A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D1E8573" w14:textId="5DF5E7D7" w:rsidR="0073509A" w:rsidRPr="00135791" w:rsidRDefault="000748AC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73509A" w:rsidRPr="001357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571</w:t>
            </w:r>
          </w:p>
        </w:tc>
        <w:tc>
          <w:tcPr>
            <w:tcW w:w="233" w:type="dxa"/>
            <w:vAlign w:val="bottom"/>
          </w:tcPr>
          <w:p w14:paraId="36F25AC7" w14:textId="77777777" w:rsidR="0073509A" w:rsidRPr="00135791" w:rsidRDefault="0073509A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0A916182" w14:textId="7F53AEF5" w:rsidR="0073509A" w:rsidRPr="00135791" w:rsidRDefault="000748AC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3509A" w:rsidRPr="001357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892</w:t>
            </w:r>
          </w:p>
        </w:tc>
      </w:tr>
      <w:tr w:rsidR="0073509A" w:rsidRPr="007D0226" w14:paraId="0D43B804" w14:textId="77777777" w:rsidTr="002A7D54">
        <w:tc>
          <w:tcPr>
            <w:tcW w:w="1890" w:type="dxa"/>
          </w:tcPr>
          <w:p w14:paraId="3C352CA6" w14:textId="77777777" w:rsidR="0073509A" w:rsidRPr="00D81D1B" w:rsidRDefault="0073509A" w:rsidP="0073509A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D81D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EBB63" w14:textId="6C7B3E66" w:rsidR="0073509A" w:rsidRPr="00D81D1B" w:rsidRDefault="000748AC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</w:t>
            </w:r>
            <w:r w:rsidR="007231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692</w:t>
            </w:r>
          </w:p>
        </w:tc>
        <w:tc>
          <w:tcPr>
            <w:tcW w:w="228" w:type="dxa"/>
            <w:vAlign w:val="bottom"/>
          </w:tcPr>
          <w:p w14:paraId="6D67B20F" w14:textId="77777777" w:rsidR="0073509A" w:rsidRPr="00D81D1B" w:rsidRDefault="0073509A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26D545" w14:textId="598D953A" w:rsidR="0073509A" w:rsidRPr="00D81D1B" w:rsidRDefault="000748AC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7231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763</w:t>
            </w:r>
          </w:p>
        </w:tc>
        <w:tc>
          <w:tcPr>
            <w:tcW w:w="228" w:type="dxa"/>
            <w:vAlign w:val="bottom"/>
          </w:tcPr>
          <w:p w14:paraId="72D0A097" w14:textId="77777777" w:rsidR="0073509A" w:rsidRPr="00D81D1B" w:rsidRDefault="0073509A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DA99B" w14:textId="277BB1E1" w:rsidR="0073509A" w:rsidRPr="00D81D1B" w:rsidRDefault="000748AC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</w:t>
            </w:r>
            <w:r w:rsidR="007231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</w:t>
            </w:r>
          </w:p>
        </w:tc>
        <w:tc>
          <w:tcPr>
            <w:tcW w:w="233" w:type="dxa"/>
            <w:vAlign w:val="bottom"/>
          </w:tcPr>
          <w:p w14:paraId="495076C0" w14:textId="77777777" w:rsidR="0073509A" w:rsidRPr="00D81D1B" w:rsidRDefault="0073509A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87C9E" w14:textId="26DECD54" w:rsidR="0073509A" w:rsidRPr="00135791" w:rsidRDefault="000748AC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</w:t>
            </w:r>
            <w:r w:rsidR="0073509A" w:rsidRPr="001357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658</w:t>
            </w:r>
          </w:p>
        </w:tc>
        <w:tc>
          <w:tcPr>
            <w:tcW w:w="234" w:type="dxa"/>
            <w:vAlign w:val="bottom"/>
          </w:tcPr>
          <w:p w14:paraId="28017D36" w14:textId="77777777" w:rsidR="0073509A" w:rsidRPr="00135791" w:rsidRDefault="0073509A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D42DA" w14:textId="40767DF4" w:rsidR="0073509A" w:rsidRPr="00135791" w:rsidRDefault="000748AC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73509A" w:rsidRPr="001357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627</w:t>
            </w:r>
          </w:p>
        </w:tc>
        <w:tc>
          <w:tcPr>
            <w:tcW w:w="233" w:type="dxa"/>
            <w:vAlign w:val="bottom"/>
          </w:tcPr>
          <w:p w14:paraId="4F6A94EA" w14:textId="77777777" w:rsidR="0073509A" w:rsidRPr="00135791" w:rsidRDefault="0073509A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DFA82E" w14:textId="4EBD9561" w:rsidR="0073509A" w:rsidRPr="00135791" w:rsidRDefault="000748AC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</w:t>
            </w:r>
            <w:r w:rsidR="0073509A" w:rsidRPr="001357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</w:t>
            </w:r>
          </w:p>
        </w:tc>
      </w:tr>
    </w:tbl>
    <w:p w14:paraId="091C63CE" w14:textId="389EDAF4" w:rsidR="00302E96" w:rsidRDefault="00302E96" w:rsidP="00521FD2">
      <w:pPr>
        <w:rPr>
          <w:rFonts w:asciiTheme="majorBidi" w:hAnsiTheme="majorBidi" w:cstheme="majorBidi"/>
          <w:sz w:val="30"/>
          <w:szCs w:val="30"/>
          <w:cs/>
        </w:rPr>
      </w:pPr>
    </w:p>
    <w:p w14:paraId="4142901E" w14:textId="77777777" w:rsidR="00302E96" w:rsidRDefault="00302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3330"/>
        <w:gridCol w:w="1260"/>
        <w:gridCol w:w="269"/>
        <w:gridCol w:w="1261"/>
        <w:gridCol w:w="270"/>
        <w:gridCol w:w="1345"/>
        <w:gridCol w:w="270"/>
        <w:gridCol w:w="1184"/>
      </w:tblGrid>
      <w:tr w:rsidR="00225FD3" w:rsidRPr="007D0226" w14:paraId="2CDB923D" w14:textId="77777777" w:rsidTr="002A7D54">
        <w:trPr>
          <w:tblHeader/>
        </w:trPr>
        <w:tc>
          <w:tcPr>
            <w:tcW w:w="3330" w:type="dxa"/>
          </w:tcPr>
          <w:p w14:paraId="2FE48110" w14:textId="77777777" w:rsidR="00225FD3" w:rsidRPr="007D0226" w:rsidRDefault="0022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1" w:name="_Hlk80228446"/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สินทรัพย์ที่ใช้เป็นหลักประกันหนี้สิน</w:t>
            </w:r>
            <w:bookmarkEnd w:id="1"/>
          </w:p>
        </w:tc>
        <w:tc>
          <w:tcPr>
            <w:tcW w:w="2790" w:type="dxa"/>
            <w:gridSpan w:val="3"/>
          </w:tcPr>
          <w:p w14:paraId="6C381681" w14:textId="77777777" w:rsidR="00225FD3" w:rsidRPr="007D0226" w:rsidRDefault="0022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EC44EF2" w14:textId="77777777" w:rsidR="00225FD3" w:rsidRPr="007D0226" w:rsidRDefault="0022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9" w:type="dxa"/>
            <w:gridSpan w:val="3"/>
          </w:tcPr>
          <w:p w14:paraId="0C156BF7" w14:textId="77777777" w:rsidR="00225FD3" w:rsidRPr="007D0226" w:rsidRDefault="0022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2E96" w:rsidRPr="007D0226" w14:paraId="3B721244" w14:textId="77777777" w:rsidTr="002A7D54">
        <w:trPr>
          <w:tblHeader/>
        </w:trPr>
        <w:tc>
          <w:tcPr>
            <w:tcW w:w="3330" w:type="dxa"/>
          </w:tcPr>
          <w:p w14:paraId="7E85E7C7" w14:textId="5797C9E7" w:rsidR="00302E96" w:rsidRPr="007D0226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C45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748AC" w:rsidRPr="000748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E830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Pr="003C45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และ </w:t>
            </w:r>
            <w:r w:rsidR="000748AC" w:rsidRPr="000748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C45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C45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vAlign w:val="center"/>
          </w:tcPr>
          <w:p w14:paraId="7219B147" w14:textId="2D49105D" w:rsidR="00302E96" w:rsidRPr="007D0226" w:rsidRDefault="000748AC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69" w:type="dxa"/>
            <w:vAlign w:val="center"/>
          </w:tcPr>
          <w:p w14:paraId="5EB2F7E3" w14:textId="77777777" w:rsidR="00302E96" w:rsidRPr="007D0226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  <w:vAlign w:val="center"/>
          </w:tcPr>
          <w:p w14:paraId="12DCAC7D" w14:textId="79872552" w:rsidR="00302E96" w:rsidRPr="007D0226" w:rsidRDefault="000748AC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6D1F5E7" w14:textId="77777777" w:rsidR="00302E96" w:rsidRPr="007D0226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5" w:type="dxa"/>
            <w:vAlign w:val="center"/>
          </w:tcPr>
          <w:p w14:paraId="2FD36521" w14:textId="5BAA0EE4" w:rsidR="00302E96" w:rsidRPr="007D0226" w:rsidRDefault="000748AC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center"/>
          </w:tcPr>
          <w:p w14:paraId="5BDB5E08" w14:textId="77777777" w:rsidR="00302E96" w:rsidRPr="007D0226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4" w:type="dxa"/>
            <w:vAlign w:val="center"/>
          </w:tcPr>
          <w:p w14:paraId="09B337D8" w14:textId="026E7F89" w:rsidR="00302E96" w:rsidRPr="007D0226" w:rsidRDefault="000748AC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302E96" w:rsidRPr="007D0226" w14:paraId="0724CABA" w14:textId="77777777" w:rsidTr="002A7D54">
        <w:trPr>
          <w:tblHeader/>
        </w:trPr>
        <w:tc>
          <w:tcPr>
            <w:tcW w:w="3330" w:type="dxa"/>
          </w:tcPr>
          <w:p w14:paraId="22338868" w14:textId="77777777" w:rsidR="00302E96" w:rsidRPr="007D0226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5859" w:type="dxa"/>
            <w:gridSpan w:val="7"/>
          </w:tcPr>
          <w:p w14:paraId="2E04BF1F" w14:textId="77777777" w:rsidR="00302E96" w:rsidRPr="007D0226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316C" w:rsidRPr="007D0226" w14:paraId="6D1E77B1" w14:textId="77777777" w:rsidTr="009502C1">
        <w:tc>
          <w:tcPr>
            <w:tcW w:w="3330" w:type="dxa"/>
          </w:tcPr>
          <w:p w14:paraId="2981F978" w14:textId="5D35ED74" w:rsidR="0072316C" w:rsidRPr="007D0226" w:rsidRDefault="0072316C" w:rsidP="0072316C">
            <w:pPr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  <w:r w:rsidR="006F0C60"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ที่มีข้อจำกัด</w:t>
            </w:r>
            <w:r w:rsidRPr="007D022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ในการใช้</w:t>
            </w:r>
          </w:p>
        </w:tc>
        <w:tc>
          <w:tcPr>
            <w:tcW w:w="1260" w:type="dxa"/>
            <w:vAlign w:val="center"/>
          </w:tcPr>
          <w:p w14:paraId="01B8AD0B" w14:textId="77777777" w:rsidR="0058185B" w:rsidRPr="009502C1" w:rsidRDefault="0058185B" w:rsidP="0072316C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8F636D8" w14:textId="1192317B" w:rsidR="0072316C" w:rsidRPr="009502C1" w:rsidRDefault="000748AC" w:rsidP="0072316C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58185B" w:rsidRPr="009502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998</w:t>
            </w:r>
          </w:p>
        </w:tc>
        <w:tc>
          <w:tcPr>
            <w:tcW w:w="269" w:type="dxa"/>
            <w:vAlign w:val="center"/>
          </w:tcPr>
          <w:p w14:paraId="78A2E0CB" w14:textId="77777777" w:rsidR="0072316C" w:rsidRPr="007D0226" w:rsidRDefault="0072316C" w:rsidP="0072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045A0CBF" w14:textId="099CF6B9" w:rsidR="0072316C" w:rsidRPr="00124459" w:rsidRDefault="000748AC" w:rsidP="0072316C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72316C" w:rsidRPr="008A0B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998</w:t>
            </w:r>
          </w:p>
        </w:tc>
        <w:tc>
          <w:tcPr>
            <w:tcW w:w="270" w:type="dxa"/>
            <w:vAlign w:val="center"/>
          </w:tcPr>
          <w:p w14:paraId="0DA7BF46" w14:textId="77777777" w:rsidR="0072316C" w:rsidRPr="00124459" w:rsidRDefault="0072316C" w:rsidP="0072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5" w:type="dxa"/>
            <w:vAlign w:val="bottom"/>
          </w:tcPr>
          <w:p w14:paraId="78B59772" w14:textId="6978FB92" w:rsidR="0072316C" w:rsidRPr="00124459" w:rsidRDefault="000748AC" w:rsidP="0072316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72316C" w:rsidRPr="008A0B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270" w:type="dxa"/>
            <w:vAlign w:val="center"/>
          </w:tcPr>
          <w:p w14:paraId="697FEA52" w14:textId="77777777" w:rsidR="0072316C" w:rsidRPr="00124459" w:rsidRDefault="0072316C" w:rsidP="0072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0CB73FFD" w14:textId="093D7A2B" w:rsidR="0072316C" w:rsidRPr="00124459" w:rsidRDefault="000748AC" w:rsidP="0072316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72316C" w:rsidRPr="008A0B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183</w:t>
            </w:r>
          </w:p>
        </w:tc>
      </w:tr>
      <w:tr w:rsidR="0072316C" w:rsidRPr="007D0226" w14:paraId="424B3F75" w14:textId="77777777" w:rsidTr="009502C1">
        <w:tc>
          <w:tcPr>
            <w:tcW w:w="3330" w:type="dxa"/>
          </w:tcPr>
          <w:p w14:paraId="44E2B6A3" w14:textId="77777777" w:rsidR="0072316C" w:rsidRPr="007D0226" w:rsidRDefault="0072316C" w:rsidP="0072316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vAlign w:val="center"/>
          </w:tcPr>
          <w:p w14:paraId="48857670" w14:textId="71298833" w:rsidR="0072316C" w:rsidRPr="009502C1" w:rsidRDefault="000748AC" w:rsidP="0072316C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="004B747A" w:rsidRPr="009502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659</w:t>
            </w:r>
          </w:p>
        </w:tc>
        <w:tc>
          <w:tcPr>
            <w:tcW w:w="269" w:type="dxa"/>
            <w:vAlign w:val="center"/>
          </w:tcPr>
          <w:p w14:paraId="431D7DC1" w14:textId="77777777" w:rsidR="0072316C" w:rsidRPr="007D0226" w:rsidRDefault="0072316C" w:rsidP="0072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  <w:vAlign w:val="center"/>
          </w:tcPr>
          <w:p w14:paraId="5D6E3180" w14:textId="7BDC20EC" w:rsidR="0072316C" w:rsidRPr="00124459" w:rsidRDefault="000748AC" w:rsidP="0072316C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/>
                <w:sz w:val="30"/>
                <w:szCs w:val="30"/>
                <w:lang w:val="en-US"/>
              </w:rPr>
              <w:t>64</w:t>
            </w:r>
            <w:r w:rsidR="0072316C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0748AC">
              <w:rPr>
                <w:rFonts w:asciiTheme="majorBidi" w:hAnsiTheme="majorBidi"/>
                <w:sz w:val="30"/>
                <w:szCs w:val="30"/>
                <w:lang w:val="en-US"/>
              </w:rPr>
              <w:t>659</w:t>
            </w:r>
          </w:p>
        </w:tc>
        <w:tc>
          <w:tcPr>
            <w:tcW w:w="270" w:type="dxa"/>
            <w:vAlign w:val="center"/>
          </w:tcPr>
          <w:p w14:paraId="676DD3EA" w14:textId="77777777" w:rsidR="0072316C" w:rsidRPr="00124459" w:rsidRDefault="0072316C" w:rsidP="0072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5" w:type="dxa"/>
            <w:vAlign w:val="center"/>
          </w:tcPr>
          <w:p w14:paraId="7B679EBB" w14:textId="4D534E84" w:rsidR="0072316C" w:rsidRPr="00124459" w:rsidRDefault="000748AC" w:rsidP="0072316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/>
                <w:sz w:val="30"/>
                <w:szCs w:val="30"/>
                <w:lang w:val="en-US"/>
              </w:rPr>
              <w:t>64</w:t>
            </w:r>
            <w:r w:rsidR="0072316C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0748AC">
              <w:rPr>
                <w:rFonts w:asciiTheme="majorBidi" w:hAnsiTheme="majorBidi"/>
                <w:sz w:val="30"/>
                <w:szCs w:val="30"/>
                <w:lang w:val="en-US"/>
              </w:rPr>
              <w:t>659</w:t>
            </w:r>
          </w:p>
        </w:tc>
        <w:tc>
          <w:tcPr>
            <w:tcW w:w="270" w:type="dxa"/>
            <w:vAlign w:val="center"/>
          </w:tcPr>
          <w:p w14:paraId="51416D42" w14:textId="77777777" w:rsidR="0072316C" w:rsidRPr="00124459" w:rsidRDefault="0072316C" w:rsidP="0072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4" w:type="dxa"/>
            <w:vAlign w:val="center"/>
          </w:tcPr>
          <w:p w14:paraId="56096A98" w14:textId="3981FA8B" w:rsidR="0072316C" w:rsidRPr="00124459" w:rsidRDefault="000748AC" w:rsidP="0072316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/>
                <w:sz w:val="30"/>
                <w:szCs w:val="30"/>
                <w:lang w:val="en-US"/>
              </w:rPr>
              <w:t>64</w:t>
            </w:r>
            <w:r w:rsidR="0072316C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0748AC">
              <w:rPr>
                <w:rFonts w:asciiTheme="majorBidi" w:hAnsiTheme="majorBidi"/>
                <w:sz w:val="30"/>
                <w:szCs w:val="30"/>
                <w:lang w:val="en-US"/>
              </w:rPr>
              <w:t>659</w:t>
            </w:r>
          </w:p>
        </w:tc>
      </w:tr>
      <w:tr w:rsidR="0072316C" w:rsidRPr="007D0226" w14:paraId="63EC132E" w14:textId="77777777" w:rsidTr="009502C1">
        <w:tc>
          <w:tcPr>
            <w:tcW w:w="3330" w:type="dxa"/>
          </w:tcPr>
          <w:p w14:paraId="5BCE371B" w14:textId="77777777" w:rsidR="0072316C" w:rsidRPr="007D0226" w:rsidRDefault="0072316C" w:rsidP="0072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24EB37" w14:textId="707E26E9" w:rsidR="0072316C" w:rsidRPr="009502C1" w:rsidRDefault="000748AC" w:rsidP="0072316C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</w:t>
            </w:r>
            <w:r w:rsidR="001A20C1" w:rsidRPr="009502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657</w:t>
            </w:r>
          </w:p>
        </w:tc>
        <w:tc>
          <w:tcPr>
            <w:tcW w:w="269" w:type="dxa"/>
            <w:vAlign w:val="center"/>
          </w:tcPr>
          <w:p w14:paraId="50605FBE" w14:textId="77777777" w:rsidR="0072316C" w:rsidRPr="007D0226" w:rsidRDefault="0072316C" w:rsidP="0072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45CFCC" w14:textId="64D04C95" w:rsidR="0072316C" w:rsidRPr="00124459" w:rsidRDefault="000748AC" w:rsidP="0072316C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</w:t>
            </w:r>
            <w:r w:rsidR="007231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657</w:t>
            </w:r>
          </w:p>
        </w:tc>
        <w:tc>
          <w:tcPr>
            <w:tcW w:w="270" w:type="dxa"/>
            <w:vAlign w:val="center"/>
          </w:tcPr>
          <w:p w14:paraId="3D417B6F" w14:textId="77777777" w:rsidR="0072316C" w:rsidRPr="00124459" w:rsidRDefault="0072316C" w:rsidP="0072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291F41" w14:textId="14D3A6FA" w:rsidR="0072316C" w:rsidRPr="00124459" w:rsidRDefault="000748AC" w:rsidP="0072316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</w:t>
            </w:r>
            <w:r w:rsidR="007231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842</w:t>
            </w:r>
          </w:p>
        </w:tc>
        <w:tc>
          <w:tcPr>
            <w:tcW w:w="270" w:type="dxa"/>
            <w:vAlign w:val="center"/>
          </w:tcPr>
          <w:p w14:paraId="08A0B07F" w14:textId="77777777" w:rsidR="0072316C" w:rsidRPr="00124459" w:rsidRDefault="0072316C" w:rsidP="0072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9FAE3D" w14:textId="7E030622" w:rsidR="0072316C" w:rsidRPr="00124459" w:rsidRDefault="000748AC" w:rsidP="0072316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</w:t>
            </w:r>
            <w:r w:rsidR="007231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842</w:t>
            </w:r>
          </w:p>
        </w:tc>
      </w:tr>
    </w:tbl>
    <w:p w14:paraId="74A87E10" w14:textId="7EF9202C" w:rsidR="00225FD3" w:rsidRPr="007D0226" w:rsidRDefault="00225FD3" w:rsidP="00521F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0889A5" w14:textId="3CF0B7A8" w:rsidR="00B85E18" w:rsidRPr="007D0226" w:rsidRDefault="00746775" w:rsidP="005A3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1A953471" w14:textId="77777777" w:rsidR="00746775" w:rsidRPr="006C1F1A" w:rsidRDefault="00746775" w:rsidP="00F57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173E744" w14:textId="41A15C9E" w:rsidR="00A275A7" w:rsidRPr="007D0226" w:rsidRDefault="00A275A7" w:rsidP="00A275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748AC" w:rsidRPr="000748AC">
        <w:rPr>
          <w:rFonts w:asciiTheme="majorBidi" w:hAnsiTheme="majorBidi" w:cstheme="majorBidi"/>
          <w:sz w:val="30"/>
          <w:szCs w:val="30"/>
        </w:rPr>
        <w:t>31</w:t>
      </w:r>
      <w:r w:rsidR="00CE656A">
        <w:rPr>
          <w:rFonts w:asciiTheme="majorBidi" w:hAnsiTheme="majorBidi" w:cstheme="majorBidi"/>
          <w:sz w:val="30"/>
          <w:szCs w:val="30"/>
        </w:rPr>
        <w:t xml:space="preserve"> </w:t>
      </w:r>
      <w:r w:rsidR="00CE656A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0748AC" w:rsidRPr="000748AC">
        <w:rPr>
          <w:rFonts w:asciiTheme="majorBidi" w:hAnsiTheme="majorBidi" w:cstheme="majorBidi"/>
          <w:sz w:val="30"/>
          <w:szCs w:val="30"/>
        </w:rPr>
        <w:t>2569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097038" w:rsidRPr="007D0226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กลุ่มบริษัทและบริษัทมีตั๋วสัญญาใช้เงินและสินเชื่อเพื่อการนำเข้าจากสถาบันการเงิน</w:t>
      </w:r>
      <w:r w:rsidR="007739DA" w:rsidRPr="007D0226">
        <w:rPr>
          <w:rFonts w:asciiTheme="majorBidi" w:hAnsiTheme="majorBidi" w:cstheme="majorBidi"/>
          <w:sz w:val="30"/>
          <w:szCs w:val="30"/>
        </w:rPr>
        <w:br/>
      </w:r>
      <w:r w:rsidR="00097038" w:rsidRPr="007D0226">
        <w:rPr>
          <w:rFonts w:asciiTheme="majorBidi" w:hAnsiTheme="majorBidi" w:cstheme="majorBidi"/>
          <w:sz w:val="30"/>
          <w:szCs w:val="30"/>
          <w:cs/>
        </w:rPr>
        <w:t xml:space="preserve">หลายแห่ง </w:t>
      </w:r>
      <w:r w:rsidRPr="007D0226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0748AC" w:rsidRPr="000748AC">
        <w:rPr>
          <w:rFonts w:asciiTheme="majorBidi" w:hAnsiTheme="majorBidi" w:cstheme="majorBidi"/>
          <w:sz w:val="30"/>
          <w:szCs w:val="30"/>
        </w:rPr>
        <w:t>182</w:t>
      </w:r>
      <w:r w:rsidR="00271A94">
        <w:rPr>
          <w:rFonts w:asciiTheme="majorBidi" w:hAnsiTheme="majorBidi" w:cstheme="majorBidi"/>
          <w:sz w:val="30"/>
          <w:szCs w:val="30"/>
        </w:rPr>
        <w:t>.</w:t>
      </w:r>
      <w:r w:rsidR="000748AC" w:rsidRPr="000748AC">
        <w:rPr>
          <w:rFonts w:asciiTheme="majorBidi" w:hAnsiTheme="majorBidi" w:cstheme="majorBidi"/>
          <w:sz w:val="30"/>
          <w:szCs w:val="30"/>
        </w:rPr>
        <w:t>6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>ล้านบาทและ</w:t>
      </w:r>
      <w:r w:rsidR="00CC3FFA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0748AC" w:rsidRPr="000748AC">
        <w:rPr>
          <w:rFonts w:asciiTheme="majorBidi" w:hAnsiTheme="majorBidi" w:cstheme="majorBidi" w:hint="cs"/>
          <w:sz w:val="30"/>
          <w:szCs w:val="30"/>
        </w:rPr>
        <w:t>121</w:t>
      </w:r>
      <w:r w:rsidR="0072316C">
        <w:rPr>
          <w:rFonts w:asciiTheme="majorBidi" w:hAnsiTheme="majorBidi" w:cstheme="majorBidi" w:hint="cs"/>
          <w:sz w:val="30"/>
          <w:szCs w:val="30"/>
          <w:cs/>
        </w:rPr>
        <w:t>.</w:t>
      </w:r>
      <w:r w:rsidR="000748AC" w:rsidRPr="000748AC">
        <w:rPr>
          <w:rFonts w:asciiTheme="majorBidi" w:hAnsiTheme="majorBidi" w:cstheme="majorBidi" w:hint="cs"/>
          <w:sz w:val="30"/>
          <w:szCs w:val="30"/>
        </w:rPr>
        <w:t>7</w:t>
      </w:r>
      <w:r w:rsidR="001F5D32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159</w:t>
      </w:r>
      <w:r w:rsidR="00CE656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ล้านบาทและ</w:t>
      </w:r>
      <w:r w:rsidR="00BA27F7"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90</w:t>
      </w:r>
      <w:r w:rsidR="00CE656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9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br/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070175" w:rsidRPr="007D0226">
        <w:rPr>
          <w:rFonts w:asciiTheme="majorBidi" w:hAnsiTheme="majorBidi" w:cstheme="majorBidi"/>
          <w:sz w:val="30"/>
          <w:szCs w:val="30"/>
          <w:cs/>
        </w:rPr>
        <w:t>ซึ่งเงินกู้ยืมระยะสั้นจากสถาบันการเงินบางส่วนค้ำประกันโดยที่ดินของบริษัท</w:t>
      </w:r>
      <w:r w:rsidR="00070175" w:rsidRPr="007D0226">
        <w:rPr>
          <w:rFonts w:asciiTheme="majorBidi" w:hAnsiTheme="majorBidi" w:cstheme="majorBidi"/>
          <w:sz w:val="30"/>
          <w:szCs w:val="30"/>
        </w:rPr>
        <w:t xml:space="preserve">, </w:t>
      </w:r>
      <w:r w:rsidR="00070175" w:rsidRPr="007D0226">
        <w:rPr>
          <w:rFonts w:asciiTheme="majorBidi" w:hAnsiTheme="majorBidi" w:cstheme="majorBidi"/>
          <w:sz w:val="30"/>
          <w:szCs w:val="30"/>
          <w:cs/>
        </w:rPr>
        <w:t>บริษัท บางกอก ดรัก จำกัด และบริษัท ฟาร์ม่า อัลลิอันซ์ จำกัด เงินกู้ยืมระยะสั้นจากสถาบันการเงินมีอัตราดอกเบี้ยร้อยละ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748AC" w:rsidRPr="000748AC">
        <w:rPr>
          <w:rFonts w:asciiTheme="majorBidi" w:hAnsiTheme="majorBidi" w:cstheme="majorBidi"/>
          <w:sz w:val="30"/>
          <w:szCs w:val="30"/>
        </w:rPr>
        <w:t>2</w:t>
      </w:r>
      <w:r w:rsidR="0018239B">
        <w:rPr>
          <w:rFonts w:asciiTheme="majorBidi" w:hAnsiTheme="majorBidi" w:cstheme="majorBidi"/>
          <w:sz w:val="30"/>
          <w:szCs w:val="30"/>
        </w:rPr>
        <w:t>.</w:t>
      </w:r>
      <w:r w:rsidR="000748AC" w:rsidRPr="000748AC">
        <w:rPr>
          <w:rFonts w:asciiTheme="majorBidi" w:hAnsiTheme="majorBidi" w:cstheme="majorBidi"/>
          <w:sz w:val="30"/>
          <w:szCs w:val="30"/>
        </w:rPr>
        <w:t>2</w:t>
      </w:r>
      <w:r w:rsidR="001F5D32" w:rsidRPr="00C1514A">
        <w:rPr>
          <w:rFonts w:asciiTheme="majorBidi" w:hAnsiTheme="majorBidi" w:cstheme="majorBidi"/>
          <w:sz w:val="30"/>
          <w:szCs w:val="30"/>
        </w:rPr>
        <w:t xml:space="preserve"> </w:t>
      </w:r>
      <w:r w:rsidRPr="00C1514A">
        <w:rPr>
          <w:rFonts w:asciiTheme="majorBidi" w:hAnsiTheme="majorBidi" w:cstheme="majorBidi"/>
          <w:sz w:val="30"/>
          <w:szCs w:val="30"/>
          <w:cs/>
        </w:rPr>
        <w:t>ถึงร้อยละ</w:t>
      </w:r>
      <w:r w:rsidRPr="00C1514A">
        <w:rPr>
          <w:rFonts w:asciiTheme="majorBidi" w:hAnsiTheme="majorBidi" w:cstheme="majorBidi"/>
          <w:sz w:val="30"/>
          <w:szCs w:val="30"/>
        </w:rPr>
        <w:t xml:space="preserve"> </w:t>
      </w:r>
      <w:r w:rsidR="000748AC" w:rsidRPr="000748AC">
        <w:rPr>
          <w:rFonts w:asciiTheme="majorBidi" w:hAnsiTheme="majorBidi" w:cstheme="majorBidi"/>
          <w:sz w:val="30"/>
          <w:szCs w:val="30"/>
        </w:rPr>
        <w:t>2</w:t>
      </w:r>
      <w:r w:rsidR="0018239B">
        <w:rPr>
          <w:rFonts w:asciiTheme="majorBidi" w:hAnsiTheme="majorBidi" w:cstheme="majorBidi"/>
          <w:sz w:val="30"/>
          <w:szCs w:val="30"/>
        </w:rPr>
        <w:t>.</w:t>
      </w:r>
      <w:r w:rsidR="000748AC" w:rsidRPr="000748AC">
        <w:rPr>
          <w:rFonts w:asciiTheme="majorBidi" w:hAnsiTheme="majorBidi" w:cstheme="majorBidi"/>
          <w:sz w:val="30"/>
          <w:szCs w:val="30"/>
        </w:rPr>
        <w:t>8</w:t>
      </w:r>
      <w:r w:rsidR="001F5D32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CE656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CE656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ถึงร้อยละ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CE656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0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ต่อปี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567BBA59" w14:textId="77777777" w:rsidR="00A275A7" w:rsidRPr="006C1F1A" w:rsidRDefault="00A275A7" w:rsidP="00A27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18B8681" w14:textId="45143537" w:rsidR="00332813" w:rsidRPr="007D0226" w:rsidRDefault="00F50E5A" w:rsidP="005A35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>สัญญาเงินกู้ยืมระยะสั้นจากสถาบันการเงินบางฉบับ กำหนดให้บริษัทต้องปฏิบัติตามเงื่อนไขในสัญญาดังกล่าว เช่น การดำรงอัตราส่วนทางการเงิน</w:t>
      </w:r>
      <w:r w:rsidR="00E10C4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83398">
        <w:rPr>
          <w:rFonts w:asciiTheme="majorBidi" w:hAnsiTheme="majorBidi" w:cstheme="majorBidi" w:hint="cs"/>
          <w:sz w:val="30"/>
          <w:szCs w:val="30"/>
          <w:cs/>
        </w:rPr>
        <w:t>และข้อกำหนดในการจ่ายเงินปันผล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 เป็นต้น</w:t>
      </w:r>
    </w:p>
    <w:p w14:paraId="300ECDF9" w14:textId="61FA89B9" w:rsidR="00F7236A" w:rsidRDefault="00F72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FCAF1C9" w14:textId="62534870" w:rsidR="008431C3" w:rsidRPr="007D0226" w:rsidRDefault="008431C3" w:rsidP="00843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40CA1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6BEFAAEB" w14:textId="77777777" w:rsidR="008431C3" w:rsidRPr="00561DCD" w:rsidRDefault="008431C3" w:rsidP="005A35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F52C81" w14:textId="384B795F" w:rsidR="00A275A7" w:rsidRPr="00561DCD" w:rsidRDefault="00A275A7" w:rsidP="007538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1DC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748AC" w:rsidRPr="000748AC">
        <w:rPr>
          <w:rFonts w:ascii="Angsana New" w:hAnsi="Angsana New"/>
          <w:sz w:val="30"/>
          <w:szCs w:val="30"/>
        </w:rPr>
        <w:t>31</w:t>
      </w:r>
      <w:r w:rsidR="001B5A54" w:rsidRPr="00561DCD">
        <w:rPr>
          <w:rFonts w:ascii="Angsana New" w:hAnsi="Angsana New"/>
          <w:sz w:val="30"/>
          <w:szCs w:val="30"/>
        </w:rPr>
        <w:t xml:space="preserve"> </w:t>
      </w:r>
      <w:r w:rsidR="001B5A54" w:rsidRPr="00561DC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0748AC" w:rsidRPr="000748AC">
        <w:rPr>
          <w:rFonts w:ascii="Angsana New" w:hAnsi="Angsana New"/>
          <w:sz w:val="30"/>
          <w:szCs w:val="30"/>
        </w:rPr>
        <w:t>2569</w:t>
      </w:r>
      <w:r w:rsidRPr="00561DCD">
        <w:rPr>
          <w:rFonts w:asciiTheme="majorBidi" w:hAnsiTheme="majorBidi" w:cstheme="majorBidi"/>
          <w:sz w:val="30"/>
          <w:szCs w:val="30"/>
        </w:rPr>
        <w:t xml:space="preserve"> </w:t>
      </w:r>
      <w:r w:rsidRPr="00561DC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กลุ่มบริษัทและบริษัทมีสัญญาเงินกู้ยืมระยะยาวจากสถาบันการเงินหลายฉบับ</w:t>
      </w:r>
      <w:r w:rsidRPr="00561DCD">
        <w:rPr>
          <w:rFonts w:asciiTheme="majorBidi" w:hAnsiTheme="majorBidi" w:cstheme="majorBidi"/>
          <w:sz w:val="30"/>
          <w:szCs w:val="30"/>
          <w:cs/>
        </w:rPr>
        <w:br/>
        <w:t>รวมมูลค่าทั้งสิ้น</w:t>
      </w:r>
      <w:r w:rsidRPr="00561DCD">
        <w:rPr>
          <w:rFonts w:asciiTheme="majorBidi" w:hAnsiTheme="majorBidi" w:cstheme="majorBidi"/>
          <w:sz w:val="30"/>
          <w:szCs w:val="30"/>
        </w:rPr>
        <w:t xml:space="preserve"> </w:t>
      </w:r>
      <w:r w:rsidR="000748AC" w:rsidRPr="000748AC">
        <w:rPr>
          <w:rFonts w:asciiTheme="majorBidi" w:hAnsiTheme="majorBidi" w:cstheme="majorBidi"/>
          <w:sz w:val="30"/>
          <w:szCs w:val="30"/>
        </w:rPr>
        <w:t>20</w:t>
      </w:r>
      <w:r w:rsidR="006B30CD" w:rsidRPr="00561DCD">
        <w:rPr>
          <w:rFonts w:asciiTheme="majorBidi" w:hAnsiTheme="majorBidi" w:cstheme="majorBidi"/>
          <w:sz w:val="30"/>
          <w:szCs w:val="30"/>
        </w:rPr>
        <w:t>.</w:t>
      </w:r>
      <w:r w:rsidR="000748AC" w:rsidRPr="000748AC">
        <w:rPr>
          <w:rFonts w:asciiTheme="majorBidi" w:hAnsiTheme="majorBidi" w:cstheme="majorBidi"/>
          <w:sz w:val="30"/>
          <w:szCs w:val="30"/>
        </w:rPr>
        <w:t>1</w:t>
      </w:r>
      <w:r w:rsidR="00277CB0" w:rsidRPr="00561DCD">
        <w:rPr>
          <w:rFonts w:asciiTheme="majorBidi" w:hAnsiTheme="majorBidi" w:cstheme="majorBidi"/>
          <w:sz w:val="30"/>
          <w:szCs w:val="30"/>
        </w:rPr>
        <w:t xml:space="preserve"> </w:t>
      </w:r>
      <w:r w:rsidRPr="00561DCD">
        <w:rPr>
          <w:rFonts w:asciiTheme="majorBidi" w:hAnsiTheme="majorBidi" w:cstheme="majorBidi"/>
          <w:sz w:val="30"/>
          <w:szCs w:val="30"/>
          <w:cs/>
        </w:rPr>
        <w:t>ล้านบาทแล</w:t>
      </w:r>
      <w:r w:rsidR="0072316C" w:rsidRPr="00561DCD">
        <w:rPr>
          <w:rFonts w:asciiTheme="majorBidi" w:hAnsiTheme="majorBidi" w:cstheme="majorBidi" w:hint="cs"/>
          <w:sz w:val="30"/>
          <w:szCs w:val="30"/>
          <w:cs/>
        </w:rPr>
        <w:t>ะ</w:t>
      </w:r>
      <w:r w:rsidR="00C802AF" w:rsidRPr="00561DCD">
        <w:rPr>
          <w:rFonts w:asciiTheme="majorBidi" w:hAnsiTheme="majorBidi" w:cstheme="majorBidi"/>
          <w:sz w:val="30"/>
          <w:szCs w:val="30"/>
        </w:rPr>
        <w:t xml:space="preserve"> </w:t>
      </w:r>
      <w:r w:rsidR="000748AC" w:rsidRPr="000748AC">
        <w:rPr>
          <w:rFonts w:asciiTheme="majorBidi" w:hAnsiTheme="majorBidi" w:cstheme="majorBidi"/>
          <w:sz w:val="30"/>
          <w:szCs w:val="30"/>
        </w:rPr>
        <w:t>2</w:t>
      </w:r>
      <w:r w:rsidR="00C802AF" w:rsidRPr="00561DCD">
        <w:rPr>
          <w:rFonts w:asciiTheme="majorBidi" w:hAnsiTheme="majorBidi" w:cstheme="majorBidi"/>
          <w:sz w:val="30"/>
          <w:szCs w:val="30"/>
        </w:rPr>
        <w:t>.</w:t>
      </w:r>
      <w:r w:rsidR="000748AC" w:rsidRPr="000748AC">
        <w:rPr>
          <w:rFonts w:asciiTheme="majorBidi" w:hAnsiTheme="majorBidi" w:cstheme="majorBidi"/>
          <w:sz w:val="30"/>
          <w:szCs w:val="30"/>
        </w:rPr>
        <w:t>9</w:t>
      </w:r>
      <w:r w:rsidR="0072316C" w:rsidRPr="00561DC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61DCD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561DC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561DC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61DC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561DC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21</w:t>
      </w:r>
      <w:r w:rsidR="001B5A54" w:rsidRPr="00561DCD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561DC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61DCD">
        <w:rPr>
          <w:rFonts w:asciiTheme="majorBidi" w:hAnsiTheme="majorBidi" w:cstheme="majorBidi"/>
          <w:i/>
          <w:iCs/>
          <w:sz w:val="30"/>
          <w:szCs w:val="30"/>
          <w:cs/>
        </w:rPr>
        <w:t>ล้านบาทและ</w:t>
      </w:r>
      <w:r w:rsidRPr="00561DC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1B5A54" w:rsidRPr="00561DCD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561DC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ตามลำดับ)</w:t>
      </w:r>
      <w:r w:rsidRPr="00561DCD">
        <w:rPr>
          <w:rFonts w:asciiTheme="majorBidi" w:hAnsiTheme="majorBidi" w:cstheme="majorBidi"/>
          <w:sz w:val="30"/>
          <w:szCs w:val="30"/>
          <w:cs/>
        </w:rPr>
        <w:t xml:space="preserve"> ซึ่งเงินกู้ยืมระยะยาวจากสถาบันการเงินดังกล่าวค้ำประกันโดยที่ดิ</w:t>
      </w:r>
      <w:r w:rsidR="007C74CD" w:rsidRPr="00561DCD">
        <w:rPr>
          <w:rFonts w:asciiTheme="majorBidi" w:hAnsiTheme="majorBidi" w:cstheme="majorBidi"/>
          <w:sz w:val="30"/>
          <w:szCs w:val="30"/>
          <w:cs/>
        </w:rPr>
        <w:t>น</w:t>
      </w:r>
      <w:r w:rsidR="007B2550" w:rsidRPr="00561DCD">
        <w:rPr>
          <w:rFonts w:asciiTheme="majorBidi" w:hAnsiTheme="majorBidi" w:cstheme="majorBidi"/>
          <w:sz w:val="30"/>
          <w:szCs w:val="30"/>
          <w:cs/>
        </w:rPr>
        <w:t>ของ</w:t>
      </w:r>
      <w:r w:rsidR="007538DF" w:rsidRPr="00561DCD">
        <w:rPr>
          <w:rFonts w:asciiTheme="majorBidi" w:hAnsiTheme="majorBidi"/>
          <w:sz w:val="30"/>
          <w:szCs w:val="30"/>
          <w:cs/>
        </w:rPr>
        <w:t>บริษัท</w:t>
      </w:r>
      <w:r w:rsidR="00561DCD" w:rsidRPr="00561DCD">
        <w:rPr>
          <w:rFonts w:asciiTheme="majorBidi" w:hAnsiTheme="majorBidi"/>
          <w:sz w:val="30"/>
          <w:szCs w:val="30"/>
        </w:rPr>
        <w:t xml:space="preserve">, </w:t>
      </w:r>
      <w:r w:rsidR="00561DCD" w:rsidRPr="00561DCD">
        <w:rPr>
          <w:rFonts w:asciiTheme="majorBidi" w:hAnsiTheme="majorBidi" w:hint="cs"/>
          <w:sz w:val="30"/>
          <w:szCs w:val="30"/>
          <w:cs/>
        </w:rPr>
        <w:t>บริษัท</w:t>
      </w:r>
      <w:r w:rsidR="007538DF" w:rsidRPr="00561DCD">
        <w:rPr>
          <w:rFonts w:asciiTheme="majorBidi" w:hAnsiTheme="majorBidi"/>
          <w:sz w:val="30"/>
          <w:szCs w:val="30"/>
          <w:cs/>
        </w:rPr>
        <w:t>บางกอก ดรัก จำกัด</w:t>
      </w:r>
      <w:r w:rsidR="007538DF" w:rsidRPr="00561DCD">
        <w:rPr>
          <w:rFonts w:asciiTheme="majorBidi" w:hAnsiTheme="majorBidi" w:cstheme="majorBidi"/>
          <w:sz w:val="30"/>
          <w:szCs w:val="30"/>
        </w:rPr>
        <w:t xml:space="preserve">, </w:t>
      </w:r>
      <w:r w:rsidR="007538DF" w:rsidRPr="00561DCD">
        <w:rPr>
          <w:rFonts w:asciiTheme="majorBidi" w:hAnsiTheme="majorBidi"/>
          <w:sz w:val="30"/>
          <w:szCs w:val="30"/>
          <w:cs/>
        </w:rPr>
        <w:t xml:space="preserve">บริษัท บางกอก เมดิก้า จำกัด และบริษัท ฟาร์ม่า อัลลิอันซ์ จำกัด </w:t>
      </w:r>
      <w:r w:rsidR="00FA7B9E" w:rsidRPr="00561DCD">
        <w:rPr>
          <w:rFonts w:asciiTheme="majorBidi" w:hAnsiTheme="majorBidi" w:cstheme="majorBidi"/>
          <w:sz w:val="30"/>
          <w:szCs w:val="30"/>
          <w:cs/>
        </w:rPr>
        <w:t>และ</w:t>
      </w:r>
      <w:r w:rsidRPr="00561DCD">
        <w:rPr>
          <w:rFonts w:asciiTheme="majorBidi" w:hAnsiTheme="majorBidi" w:cstheme="majorBidi"/>
          <w:sz w:val="30"/>
          <w:szCs w:val="30"/>
          <w:cs/>
        </w:rPr>
        <w:t xml:space="preserve">บัญชีเงินฝากประจำที่มีระยะเวลาครบกำหนดตั้งแต่ </w:t>
      </w:r>
      <w:r w:rsidR="000748AC" w:rsidRPr="000748AC">
        <w:rPr>
          <w:rFonts w:asciiTheme="majorBidi" w:hAnsiTheme="majorBidi" w:cstheme="majorBidi"/>
          <w:sz w:val="30"/>
          <w:szCs w:val="30"/>
        </w:rPr>
        <w:t>3</w:t>
      </w:r>
      <w:r w:rsidRPr="00561DCD">
        <w:rPr>
          <w:rFonts w:asciiTheme="majorBidi" w:hAnsiTheme="majorBidi" w:cstheme="majorBidi"/>
          <w:sz w:val="30"/>
          <w:szCs w:val="30"/>
          <w:cs/>
        </w:rPr>
        <w:t xml:space="preserve"> เดือนขึ้นไป</w:t>
      </w:r>
      <w:r w:rsidR="00DB2281">
        <w:rPr>
          <w:rFonts w:asciiTheme="majorBidi" w:hAnsiTheme="majorBidi" w:cstheme="majorBidi"/>
          <w:sz w:val="30"/>
          <w:szCs w:val="30"/>
        </w:rPr>
        <w:t xml:space="preserve"> </w:t>
      </w:r>
      <w:r w:rsidRPr="00561DCD">
        <w:rPr>
          <w:rFonts w:asciiTheme="majorBidi" w:hAnsiTheme="majorBidi" w:cstheme="majorBidi"/>
          <w:sz w:val="30"/>
          <w:szCs w:val="30"/>
          <w:cs/>
        </w:rPr>
        <w:t xml:space="preserve">เงินกู้ยืมระยะยาวจากสถาบันการเงินมีอัตราดอกเบี้ยร้อยละ </w:t>
      </w:r>
      <w:r w:rsidR="000748AC" w:rsidRPr="000748AC">
        <w:rPr>
          <w:rFonts w:asciiTheme="majorBidi" w:hAnsiTheme="majorBidi" w:cstheme="majorBidi"/>
          <w:sz w:val="30"/>
          <w:szCs w:val="30"/>
        </w:rPr>
        <w:t>3</w:t>
      </w:r>
      <w:r w:rsidR="00874796" w:rsidRPr="00561DCD">
        <w:rPr>
          <w:rFonts w:asciiTheme="majorBidi" w:hAnsiTheme="majorBidi" w:cstheme="majorBidi"/>
          <w:sz w:val="30"/>
          <w:szCs w:val="30"/>
        </w:rPr>
        <w:t>.</w:t>
      </w:r>
      <w:r w:rsidR="000748AC" w:rsidRPr="000748AC">
        <w:rPr>
          <w:rFonts w:asciiTheme="majorBidi" w:hAnsiTheme="majorBidi" w:cstheme="majorBidi"/>
          <w:sz w:val="30"/>
          <w:szCs w:val="30"/>
        </w:rPr>
        <w:t>8</w:t>
      </w:r>
      <w:r w:rsidR="00277CB0" w:rsidRPr="00561DCD">
        <w:rPr>
          <w:rFonts w:asciiTheme="majorBidi" w:hAnsiTheme="majorBidi" w:cstheme="majorBidi"/>
          <w:sz w:val="30"/>
          <w:szCs w:val="30"/>
        </w:rPr>
        <w:t xml:space="preserve"> </w:t>
      </w:r>
      <w:r w:rsidRPr="00561DCD">
        <w:rPr>
          <w:rFonts w:asciiTheme="majorBidi" w:hAnsiTheme="majorBidi" w:cstheme="majorBidi"/>
          <w:sz w:val="30"/>
          <w:szCs w:val="30"/>
          <w:cs/>
        </w:rPr>
        <w:t>ถึงร้อยละ</w:t>
      </w:r>
      <w:r w:rsidR="00874796" w:rsidRPr="00561DCD">
        <w:rPr>
          <w:rFonts w:asciiTheme="majorBidi" w:hAnsiTheme="majorBidi" w:cstheme="majorBidi"/>
          <w:sz w:val="30"/>
          <w:szCs w:val="30"/>
        </w:rPr>
        <w:t xml:space="preserve"> </w:t>
      </w:r>
      <w:r w:rsidR="000748AC" w:rsidRPr="000748AC">
        <w:rPr>
          <w:rFonts w:asciiTheme="majorBidi" w:hAnsiTheme="majorBidi" w:cstheme="majorBidi"/>
          <w:sz w:val="30"/>
          <w:szCs w:val="30"/>
        </w:rPr>
        <w:t>5</w:t>
      </w:r>
      <w:r w:rsidR="00874796" w:rsidRPr="00561DCD">
        <w:rPr>
          <w:rFonts w:asciiTheme="majorBidi" w:hAnsiTheme="majorBidi" w:cstheme="majorBidi"/>
          <w:sz w:val="30"/>
          <w:szCs w:val="30"/>
        </w:rPr>
        <w:t>.</w:t>
      </w:r>
      <w:r w:rsidR="000748AC" w:rsidRPr="000748AC">
        <w:rPr>
          <w:rFonts w:asciiTheme="majorBidi" w:hAnsiTheme="majorBidi" w:cstheme="majorBidi"/>
          <w:sz w:val="30"/>
          <w:szCs w:val="30"/>
        </w:rPr>
        <w:t>5</w:t>
      </w:r>
      <w:r w:rsidR="00277CB0" w:rsidRPr="00561DCD">
        <w:rPr>
          <w:rFonts w:asciiTheme="majorBidi" w:hAnsiTheme="majorBidi" w:cstheme="majorBidi"/>
          <w:sz w:val="30"/>
          <w:szCs w:val="30"/>
        </w:rPr>
        <w:t xml:space="preserve"> </w:t>
      </w:r>
      <w:r w:rsidRPr="00561DCD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561DCD">
        <w:rPr>
          <w:rFonts w:asciiTheme="majorBidi" w:hAnsiTheme="majorBidi" w:cstheme="majorBidi"/>
          <w:sz w:val="30"/>
          <w:szCs w:val="30"/>
        </w:rPr>
        <w:t xml:space="preserve"> </w:t>
      </w:r>
      <w:r w:rsidR="008A4AAD" w:rsidRPr="00561DCD">
        <w:rPr>
          <w:rFonts w:asciiTheme="majorBidi" w:hAnsiTheme="majorBidi" w:cstheme="majorBidi"/>
          <w:sz w:val="30"/>
          <w:szCs w:val="30"/>
        </w:rPr>
        <w:br/>
      </w:r>
      <w:r w:rsidRPr="00561DC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561DC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61DC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561DC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561DC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1B5A54" w:rsidRPr="00561DCD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9</w:t>
      </w:r>
      <w:r w:rsidRPr="00561DC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61DC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ถึงร้อยละ 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1B5A54" w:rsidRPr="00561DCD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561DC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61DCD">
        <w:rPr>
          <w:rFonts w:asciiTheme="majorBidi" w:hAnsiTheme="majorBidi" w:cstheme="majorBidi"/>
          <w:i/>
          <w:iCs/>
          <w:sz w:val="30"/>
          <w:szCs w:val="30"/>
          <w:cs/>
        </w:rPr>
        <w:t>ต่อปี)</w:t>
      </w:r>
    </w:p>
    <w:p w14:paraId="70B9479F" w14:textId="77777777" w:rsidR="00A275A7" w:rsidRPr="007D0226" w:rsidRDefault="00A275A7" w:rsidP="00A275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3881F2" w14:textId="22B4DAB7" w:rsidR="00A275A7" w:rsidRPr="007D0226" w:rsidRDefault="009472CB" w:rsidP="00A275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>ภายใต้ข้อกำหนดของสัญญาดังกล่าวข้างต้น บริษัทต้องปฏิบัติตามเงื่อนไขในสัญญาดังกล่าว เช่น ข้อกำหนดเกี่ยวกับการผิดนัดชำระ การให้ข้อมูลทางการเงินและการดำรงอัตราส่วนทางการเงิน เป็นต้น</w:t>
      </w:r>
    </w:p>
    <w:p w14:paraId="5BAE4EE0" w14:textId="77777777" w:rsidR="009472CB" w:rsidRPr="007D0226" w:rsidRDefault="009472CB" w:rsidP="00A275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DDE925" w14:textId="540AFF82" w:rsidR="00A275A7" w:rsidRPr="007D0226" w:rsidRDefault="00A275A7" w:rsidP="00A275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lastRenderedPageBreak/>
        <w:t>ณ วันที่</w:t>
      </w:r>
      <w:r w:rsidR="00F17B12">
        <w:rPr>
          <w:rFonts w:asciiTheme="majorBidi" w:hAnsiTheme="majorBidi" w:cstheme="majorBidi"/>
          <w:sz w:val="30"/>
          <w:szCs w:val="30"/>
        </w:rPr>
        <w:t xml:space="preserve"> </w:t>
      </w:r>
      <w:r w:rsidR="000748AC" w:rsidRPr="000748AC">
        <w:rPr>
          <w:rFonts w:asciiTheme="majorBidi" w:hAnsiTheme="majorBidi" w:cstheme="majorBidi"/>
          <w:sz w:val="30"/>
          <w:szCs w:val="30"/>
        </w:rPr>
        <w:t>31</w:t>
      </w:r>
      <w:r w:rsidR="001B5A54">
        <w:rPr>
          <w:rFonts w:ascii="Angsana New" w:hAnsi="Angsana New" w:cstheme="majorBidi"/>
          <w:sz w:val="30"/>
          <w:szCs w:val="30"/>
          <w:cs/>
        </w:rPr>
        <w:t xml:space="preserve"> </w:t>
      </w:r>
      <w:r w:rsidR="001B5A54">
        <w:rPr>
          <w:rFonts w:ascii="Angsana New" w:hAnsi="Angsana New" w:cstheme="majorBidi" w:hint="cs"/>
          <w:sz w:val="30"/>
          <w:szCs w:val="30"/>
          <w:cs/>
        </w:rPr>
        <w:t xml:space="preserve">มีนาคม </w:t>
      </w:r>
      <w:r w:rsidR="000748AC" w:rsidRPr="000748AC">
        <w:rPr>
          <w:rFonts w:ascii="Angsana New" w:hAnsi="Angsana New" w:cstheme="majorBidi"/>
          <w:sz w:val="30"/>
          <w:szCs w:val="30"/>
        </w:rPr>
        <w:t>2569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52FB6" w:rsidRPr="007D0226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กลุ่มบริษัทและบริษัทมีวงเงินสินเชื่อที่ยังมิได้เบิกใช้เป็นจำนวนเงิน</w:t>
      </w:r>
      <w:r w:rsidR="00C52FB6" w:rsidRPr="0002586E">
        <w:rPr>
          <w:rFonts w:asciiTheme="majorBidi" w:hAnsiTheme="majorBidi" w:cstheme="majorBidi"/>
          <w:sz w:val="30"/>
          <w:szCs w:val="30"/>
          <w:cs/>
        </w:rPr>
        <w:t>รวม</w:t>
      </w:r>
      <w:r w:rsidR="00CC3FFA" w:rsidRPr="000258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748AC" w:rsidRPr="000748AC">
        <w:rPr>
          <w:rFonts w:asciiTheme="majorBidi" w:hAnsiTheme="majorBidi" w:cstheme="majorBidi"/>
          <w:sz w:val="30"/>
          <w:szCs w:val="30"/>
        </w:rPr>
        <w:t>616</w:t>
      </w:r>
      <w:r w:rsidR="00E160B2" w:rsidRPr="0002586E">
        <w:rPr>
          <w:rFonts w:asciiTheme="majorBidi" w:hAnsiTheme="majorBidi" w:cstheme="majorBidi"/>
          <w:sz w:val="30"/>
          <w:szCs w:val="30"/>
          <w:cs/>
        </w:rPr>
        <w:t>.</w:t>
      </w:r>
      <w:r w:rsidR="000748AC" w:rsidRPr="000748AC">
        <w:rPr>
          <w:rFonts w:asciiTheme="majorBidi" w:hAnsiTheme="majorBidi" w:cstheme="majorBidi"/>
          <w:sz w:val="30"/>
          <w:szCs w:val="30"/>
        </w:rPr>
        <w:t>9</w:t>
      </w:r>
      <w:r w:rsidR="00B7266C" w:rsidRPr="000258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2586E">
        <w:rPr>
          <w:rFonts w:asciiTheme="majorBidi" w:hAnsiTheme="majorBidi" w:cstheme="majorBidi"/>
          <w:sz w:val="30"/>
          <w:szCs w:val="30"/>
          <w:cs/>
        </w:rPr>
        <w:t>ล้าน</w:t>
      </w:r>
      <w:r w:rsidRPr="007D0226">
        <w:rPr>
          <w:rFonts w:asciiTheme="majorBidi" w:hAnsiTheme="majorBidi" w:cstheme="majorBidi"/>
          <w:sz w:val="30"/>
          <w:szCs w:val="30"/>
          <w:cs/>
        </w:rPr>
        <w:t>บาทและ</w:t>
      </w:r>
      <w:r w:rsidR="009E1937">
        <w:rPr>
          <w:rFonts w:asciiTheme="majorBidi" w:hAnsiTheme="majorBidi" w:cstheme="majorBidi"/>
          <w:sz w:val="30"/>
          <w:szCs w:val="30"/>
        </w:rPr>
        <w:t xml:space="preserve"> </w:t>
      </w:r>
      <w:r w:rsidR="000748AC" w:rsidRPr="000748AC">
        <w:rPr>
          <w:rFonts w:asciiTheme="majorBidi" w:hAnsiTheme="majorBidi" w:cstheme="majorBidi"/>
          <w:sz w:val="30"/>
          <w:szCs w:val="30"/>
        </w:rPr>
        <w:t>475</w:t>
      </w:r>
      <w:r w:rsidR="009E1937">
        <w:rPr>
          <w:rFonts w:asciiTheme="majorBidi" w:hAnsiTheme="majorBidi" w:cstheme="majorBidi"/>
          <w:sz w:val="30"/>
          <w:szCs w:val="30"/>
        </w:rPr>
        <w:t>.</w:t>
      </w:r>
      <w:r w:rsidR="000748AC" w:rsidRPr="000748AC">
        <w:rPr>
          <w:rFonts w:asciiTheme="majorBidi" w:hAnsiTheme="majorBidi" w:cstheme="majorBidi"/>
          <w:sz w:val="30"/>
          <w:szCs w:val="30"/>
        </w:rPr>
        <w:t>1</w:t>
      </w:r>
      <w:r w:rsidR="00261C8C">
        <w:rPr>
          <w:rFonts w:asciiTheme="majorBidi" w:hAnsiTheme="majorBidi" w:cstheme="majorBidi"/>
          <w:sz w:val="30"/>
          <w:szCs w:val="30"/>
        </w:rPr>
        <w:t xml:space="preserve"> </w:t>
      </w:r>
      <w:r w:rsidRPr="00313CD8">
        <w:rPr>
          <w:rFonts w:ascii="Angsana New" w:hAnsi="Angsana New"/>
          <w:sz w:val="30"/>
          <w:szCs w:val="30"/>
          <w:cs/>
        </w:rPr>
        <w:t>ล้าน</w:t>
      </w:r>
      <w:r w:rsidRPr="007D0226">
        <w:rPr>
          <w:rFonts w:asciiTheme="majorBidi" w:hAnsiTheme="majorBidi" w:cstheme="majorBidi"/>
          <w:sz w:val="30"/>
          <w:szCs w:val="30"/>
          <w:cs/>
        </w:rPr>
        <w:t>บาท ตามลำดับ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ธันวาคม</w:t>
      </w:r>
      <w:r w:rsidR="00A54BE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="00A54BE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554</w:t>
      </w:r>
      <w:r w:rsidR="001B5A5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ล้านบาทและ 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421</w:t>
      </w:r>
      <w:r w:rsidR="001B5A5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0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6C905A1E" w14:textId="78DE112E" w:rsidR="00664A71" w:rsidRPr="007D0226" w:rsidRDefault="00664A71" w:rsidP="00002A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D6A855" w14:textId="7B2E223C" w:rsidR="006244D7" w:rsidRPr="007D0226" w:rsidRDefault="006244D7" w:rsidP="006244D7">
      <w:pPr>
        <w:pStyle w:val="Heading2"/>
        <w:tabs>
          <w:tab w:val="clear" w:pos="340"/>
        </w:tabs>
        <w:ind w:left="540" w:hanging="540"/>
      </w:pPr>
      <w:r w:rsidRPr="007D0226">
        <w:rPr>
          <w:cs/>
        </w:rPr>
        <w:t>ส่วนงานดำเนินงานและการจำแนกรายได้</w:t>
      </w:r>
    </w:p>
    <w:p w14:paraId="29048E9C" w14:textId="0C3A0E3B" w:rsidR="00C2559D" w:rsidRPr="007D0226" w:rsidRDefault="00C2559D" w:rsidP="00C25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288B9ACF" w14:textId="4986B14E" w:rsidR="00D445F1" w:rsidRPr="007D0226" w:rsidRDefault="00A119A4" w:rsidP="00D765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5365F9D1" w14:textId="77777777" w:rsidR="00A119A4" w:rsidRPr="007D0226" w:rsidRDefault="00A119A4" w:rsidP="00D76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0B1807F1" w14:textId="12C329BD" w:rsidR="00193116" w:rsidRPr="007D0226" w:rsidRDefault="003B6D62" w:rsidP="00D765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ผู้บริหารพิจารณาว่ากลุ่มบริษัทดำเนินกิจการในส่วนงานเดียวคือธุรกิจยาและเวชภัณฑ์ ดังนั้นจึงมีส่วนงานที่รายงานเพียงส่วนงานเดียว</w:t>
      </w:r>
    </w:p>
    <w:p w14:paraId="77BF2AFD" w14:textId="77777777" w:rsidR="003B6D62" w:rsidRPr="007D0226" w:rsidRDefault="003B6D62" w:rsidP="00D765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4C3FC7" w14:textId="5A75F5E8" w:rsidR="00C05AF4" w:rsidRPr="007D0226" w:rsidRDefault="00CC757D" w:rsidP="00D76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>การดำเนินงานและรายได้หลักของกลุ่มบริษัทคือรายได้จากการขายสินค้าและการให้บริการ</w:t>
      </w:r>
      <w:r w:rsidR="007D3E61" w:rsidRPr="007D0226">
        <w:rPr>
          <w:rFonts w:asciiTheme="majorBidi" w:hAnsiTheme="majorBidi" w:cstheme="majorBidi"/>
          <w:sz w:val="30"/>
          <w:szCs w:val="30"/>
        </w:rPr>
        <w:t xml:space="preserve"> </w:t>
      </w:r>
    </w:p>
    <w:p w14:paraId="30809B93" w14:textId="5AE8601F" w:rsidR="00667867" w:rsidRPr="007D0226" w:rsidRDefault="0066786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530"/>
      </w:tblGrid>
      <w:tr w:rsidR="006B2C45" w:rsidRPr="001D4CCD" w14:paraId="4EA24EC7" w14:textId="77777777">
        <w:trPr>
          <w:cantSplit/>
        </w:trPr>
        <w:tc>
          <w:tcPr>
            <w:tcW w:w="5760" w:type="dxa"/>
          </w:tcPr>
          <w:p w14:paraId="606926BF" w14:textId="77777777" w:rsidR="006B2C45" w:rsidRPr="001D4CCD" w:rsidRDefault="006B2C45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3D0046A0" w14:textId="77777777" w:rsidR="006B2C45" w:rsidRPr="00F124A3" w:rsidRDefault="006B2C4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4C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B2C45" w:rsidRPr="001D4CCD" w14:paraId="3B351BAD" w14:textId="77777777">
        <w:trPr>
          <w:cantSplit/>
        </w:trPr>
        <w:tc>
          <w:tcPr>
            <w:tcW w:w="5760" w:type="dxa"/>
          </w:tcPr>
          <w:p w14:paraId="43B4FC4A" w14:textId="43EC1D3C" w:rsidR="006B2C45" w:rsidRPr="001D4CCD" w:rsidRDefault="006B2C45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1D4CC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B5A5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1D4CC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0748AC" w:rsidRPr="000748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1B5A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1B5A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530" w:type="dxa"/>
          </w:tcPr>
          <w:p w14:paraId="113F6E1D" w14:textId="21ACEF2E" w:rsidR="006B2C45" w:rsidRPr="001D4CCD" w:rsidRDefault="000748A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49701019" w14:textId="77777777" w:rsidR="006B2C45" w:rsidRPr="001D4CCD" w:rsidRDefault="006B2C45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B266672" w14:textId="1652434E" w:rsidR="006B2C45" w:rsidRPr="001D4CCD" w:rsidRDefault="000748A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</w:tr>
      <w:tr w:rsidR="006B2C45" w:rsidRPr="001D4CCD" w14:paraId="55F19215" w14:textId="77777777">
        <w:trPr>
          <w:cantSplit/>
          <w:trHeight w:val="245"/>
        </w:trPr>
        <w:tc>
          <w:tcPr>
            <w:tcW w:w="5760" w:type="dxa"/>
            <w:vAlign w:val="bottom"/>
          </w:tcPr>
          <w:p w14:paraId="7F7383DA" w14:textId="77777777" w:rsidR="006B2C45" w:rsidRPr="001D4CCD" w:rsidRDefault="006B2C45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0D963164" w14:textId="77777777" w:rsidR="006B2C45" w:rsidRPr="001D4CCD" w:rsidRDefault="006B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2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D4C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2C45" w:rsidRPr="001D4CCD" w14:paraId="390A0125" w14:textId="77777777">
        <w:trPr>
          <w:cantSplit/>
          <w:trHeight w:val="245"/>
        </w:trPr>
        <w:tc>
          <w:tcPr>
            <w:tcW w:w="5760" w:type="dxa"/>
            <w:vAlign w:val="bottom"/>
          </w:tcPr>
          <w:p w14:paraId="2F7E17C8" w14:textId="77777777" w:rsidR="006B2C45" w:rsidRPr="001D4CCD" w:rsidRDefault="006B2C45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D4C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530" w:type="dxa"/>
            <w:vAlign w:val="bottom"/>
          </w:tcPr>
          <w:p w14:paraId="13631991" w14:textId="77777777" w:rsidR="006B2C45" w:rsidRPr="001D4CCD" w:rsidRDefault="006B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hanging="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BD89535" w14:textId="77777777" w:rsidR="006B2C45" w:rsidRPr="001D4CCD" w:rsidRDefault="006B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EE101AD" w14:textId="77777777" w:rsidR="006B2C45" w:rsidRPr="001D4CCD" w:rsidRDefault="006B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hanging="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1B5A54" w:rsidRPr="001D4CCD" w14:paraId="2F6DC313" w14:textId="77777777" w:rsidTr="00C802AF">
        <w:trPr>
          <w:cantSplit/>
        </w:trPr>
        <w:tc>
          <w:tcPr>
            <w:tcW w:w="5760" w:type="dxa"/>
            <w:vAlign w:val="bottom"/>
          </w:tcPr>
          <w:p w14:paraId="4FDAC43A" w14:textId="77777777" w:rsidR="001B5A54" w:rsidRPr="001D4CCD" w:rsidRDefault="001B5A54" w:rsidP="001B5A54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D4C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530" w:type="dxa"/>
          </w:tcPr>
          <w:p w14:paraId="16A6D278" w14:textId="48C50D4B" w:rsidR="001B5A54" w:rsidRPr="001D4CCD" w:rsidRDefault="000748AC" w:rsidP="001B5A5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417</w:t>
            </w:r>
            <w:r w:rsidR="008E70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777</w:t>
            </w:r>
          </w:p>
        </w:tc>
        <w:tc>
          <w:tcPr>
            <w:tcW w:w="270" w:type="dxa"/>
            <w:vAlign w:val="bottom"/>
          </w:tcPr>
          <w:p w14:paraId="18E50091" w14:textId="77777777" w:rsidR="001B5A54" w:rsidRPr="001D4CCD" w:rsidRDefault="001B5A54" w:rsidP="001B5A54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4536C48" w14:textId="5CEAF2D3" w:rsidR="001B5A54" w:rsidRPr="009949D8" w:rsidRDefault="000748AC" w:rsidP="001B5A54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440</w:t>
            </w:r>
            <w:r w:rsidR="001B5A54" w:rsidRPr="000F15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441</w:t>
            </w:r>
          </w:p>
        </w:tc>
      </w:tr>
      <w:tr w:rsidR="001B5A54" w:rsidRPr="001D4CCD" w14:paraId="4AB4B631" w14:textId="77777777" w:rsidTr="00C802AF">
        <w:trPr>
          <w:cantSplit/>
        </w:trPr>
        <w:tc>
          <w:tcPr>
            <w:tcW w:w="5760" w:type="dxa"/>
            <w:vAlign w:val="bottom"/>
          </w:tcPr>
          <w:p w14:paraId="20E17D3B" w14:textId="77777777" w:rsidR="001B5A54" w:rsidRPr="001D4CCD" w:rsidRDefault="001B5A54" w:rsidP="001B5A54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4C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รายได้จากภายใน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58E054C" w14:textId="29CA7A16" w:rsidR="001B5A54" w:rsidRPr="001D4CCD" w:rsidRDefault="000748AC" w:rsidP="001B5A5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260</w:t>
            </w:r>
            <w:r w:rsidR="00C85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006</w:t>
            </w:r>
          </w:p>
        </w:tc>
        <w:tc>
          <w:tcPr>
            <w:tcW w:w="270" w:type="dxa"/>
            <w:vAlign w:val="bottom"/>
          </w:tcPr>
          <w:p w14:paraId="346DE550" w14:textId="77777777" w:rsidR="001B5A54" w:rsidRPr="001D4CCD" w:rsidRDefault="001B5A54" w:rsidP="001B5A54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7030A72" w14:textId="58DDC9E5" w:rsidR="001B5A54" w:rsidRPr="001D19DA" w:rsidRDefault="000748AC" w:rsidP="001B5A54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247</w:t>
            </w:r>
            <w:r w:rsidR="001B5A54" w:rsidRPr="000F15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</w:p>
        </w:tc>
      </w:tr>
      <w:tr w:rsidR="001B5A54" w:rsidRPr="001D4CCD" w14:paraId="494F030E" w14:textId="77777777" w:rsidTr="00C802AF">
        <w:trPr>
          <w:cantSplit/>
        </w:trPr>
        <w:tc>
          <w:tcPr>
            <w:tcW w:w="5760" w:type="dxa"/>
            <w:vAlign w:val="bottom"/>
          </w:tcPr>
          <w:p w14:paraId="11BE5C88" w14:textId="77777777" w:rsidR="001B5A54" w:rsidRPr="001D4CCD" w:rsidRDefault="001B5A54" w:rsidP="001B5A54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4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530" w:type="dxa"/>
          </w:tcPr>
          <w:p w14:paraId="4EF08201" w14:textId="5373C775" w:rsidR="001B5A54" w:rsidRPr="001D4CCD" w:rsidRDefault="000748AC" w:rsidP="001B5A5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677</w:t>
            </w:r>
            <w:r w:rsidR="00667D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783</w:t>
            </w:r>
          </w:p>
        </w:tc>
        <w:tc>
          <w:tcPr>
            <w:tcW w:w="270" w:type="dxa"/>
            <w:vAlign w:val="bottom"/>
          </w:tcPr>
          <w:p w14:paraId="7BB84DD5" w14:textId="77777777" w:rsidR="001B5A54" w:rsidRPr="001D4CCD" w:rsidRDefault="001B5A54" w:rsidP="001B5A54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88ECCAD" w14:textId="7195CE39" w:rsidR="001B5A54" w:rsidRPr="001D19DA" w:rsidRDefault="000748AC" w:rsidP="001B5A54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687</w:t>
            </w:r>
            <w:r w:rsidR="001B5A54" w:rsidRPr="00DB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605</w:t>
            </w:r>
          </w:p>
        </w:tc>
      </w:tr>
      <w:tr w:rsidR="001B5A54" w:rsidRPr="001D4CCD" w14:paraId="0854636B" w14:textId="77777777" w:rsidTr="00C802AF">
        <w:trPr>
          <w:cantSplit/>
        </w:trPr>
        <w:tc>
          <w:tcPr>
            <w:tcW w:w="5760" w:type="dxa"/>
            <w:vAlign w:val="bottom"/>
          </w:tcPr>
          <w:p w14:paraId="773513BD" w14:textId="77777777" w:rsidR="001B5A54" w:rsidRPr="001D4CCD" w:rsidRDefault="001B5A54" w:rsidP="001B5A54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D4CCD">
              <w:rPr>
                <w:rFonts w:asciiTheme="majorBidi" w:hAnsiTheme="majorBidi"/>
                <w:sz w:val="30"/>
                <w:szCs w:val="30"/>
                <w:cs/>
              </w:rPr>
              <w:t>ตัดรายการรายได้จากภายใน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A4329D4" w14:textId="5EC295F7" w:rsidR="001B5A54" w:rsidRPr="001D4CCD" w:rsidRDefault="00667D41" w:rsidP="001B5A5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748AC"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748AC"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DA880B6" w14:textId="77777777" w:rsidR="001B5A54" w:rsidRPr="001D4CCD" w:rsidRDefault="001B5A54" w:rsidP="001B5A54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45E7FAA" w14:textId="238D263F" w:rsidR="001B5A54" w:rsidRPr="001D19DA" w:rsidRDefault="001B5A54" w:rsidP="001B5A54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10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748AC"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247</w:t>
            </w:r>
            <w:r w:rsidRPr="009710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748AC"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  <w:r w:rsidRPr="009710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1B5A54" w:rsidRPr="001D4CCD" w14:paraId="2961349A" w14:textId="77777777" w:rsidTr="00C802AF">
        <w:trPr>
          <w:cantSplit/>
        </w:trPr>
        <w:tc>
          <w:tcPr>
            <w:tcW w:w="5760" w:type="dxa"/>
            <w:vAlign w:val="bottom"/>
          </w:tcPr>
          <w:p w14:paraId="2876BE5D" w14:textId="2D7E1C05" w:rsidR="001B5A54" w:rsidRPr="001D4CCD" w:rsidRDefault="001B5A54" w:rsidP="001B5A54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B5752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รายได้จากการขายและ</w:t>
            </w:r>
            <w:r w:rsidR="00313CD8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US"/>
              </w:rPr>
              <w:t>การ</w:t>
            </w:r>
            <w:r w:rsidRPr="00B5752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E71BBFE" w14:textId="583333F4" w:rsidR="001B5A54" w:rsidRPr="001D4CCD" w:rsidRDefault="000748AC" w:rsidP="001B5A5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417</w:t>
            </w:r>
            <w:r w:rsidR="003452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777</w:t>
            </w:r>
          </w:p>
        </w:tc>
        <w:tc>
          <w:tcPr>
            <w:tcW w:w="270" w:type="dxa"/>
            <w:vAlign w:val="bottom"/>
          </w:tcPr>
          <w:p w14:paraId="1C45E0AF" w14:textId="77777777" w:rsidR="001B5A54" w:rsidRPr="001D4CCD" w:rsidRDefault="001B5A54" w:rsidP="001B5A54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FC95225" w14:textId="4AD6E22E" w:rsidR="001B5A54" w:rsidRPr="001D19DA" w:rsidRDefault="000748AC" w:rsidP="001B5A54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440</w:t>
            </w:r>
            <w:r w:rsidR="001B5A54" w:rsidRPr="009710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441</w:t>
            </w:r>
          </w:p>
        </w:tc>
      </w:tr>
      <w:tr w:rsidR="001B5A54" w:rsidRPr="001D4CCD" w14:paraId="0A5A2906" w14:textId="77777777" w:rsidTr="00C802AF">
        <w:trPr>
          <w:cantSplit/>
        </w:trPr>
        <w:tc>
          <w:tcPr>
            <w:tcW w:w="5760" w:type="dxa"/>
            <w:vAlign w:val="bottom"/>
          </w:tcPr>
          <w:p w14:paraId="112BC5A6" w14:textId="5646EFC4" w:rsidR="001B5A54" w:rsidRPr="00D25358" w:rsidRDefault="001B5A54" w:rsidP="001B5A54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313CD8">
              <w:rPr>
                <w:rFonts w:ascii="Angsana New" w:hAnsi="Angsana New" w:hint="cs"/>
                <w:sz w:val="30"/>
                <w:szCs w:val="30"/>
                <w:cs/>
              </w:rPr>
              <w:t>การให้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74A32A4" w14:textId="28239062" w:rsidR="001B5A54" w:rsidRPr="00705CBC" w:rsidRDefault="00345225" w:rsidP="001B5A5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748AC"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748AC"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5485A667" w14:textId="77777777" w:rsidR="001B5A54" w:rsidRPr="001D4CCD" w:rsidRDefault="001B5A54" w:rsidP="001B5A54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64D9BAE" w14:textId="3F013D9D" w:rsidR="001B5A54" w:rsidRPr="001D19DA" w:rsidRDefault="001B5A54" w:rsidP="001B5A54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748AC"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</w:t>
            </w:r>
            <w:r w:rsidRPr="00531E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748AC"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1B5A54" w:rsidRPr="001D4CCD" w14:paraId="7F5EB6CD" w14:textId="77777777" w:rsidTr="00C802AF">
        <w:trPr>
          <w:cantSplit/>
        </w:trPr>
        <w:tc>
          <w:tcPr>
            <w:tcW w:w="5760" w:type="dxa"/>
            <w:vAlign w:val="bottom"/>
          </w:tcPr>
          <w:p w14:paraId="3FE4713E" w14:textId="77777777" w:rsidR="001B5A54" w:rsidRPr="001D4CCD" w:rsidRDefault="001B5A54" w:rsidP="001B5A54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22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ำ</w:t>
            </w: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ไรขั้นต้นรวม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9D93BDA" w14:textId="4CFC088F" w:rsidR="001B5A54" w:rsidRPr="00705CBC" w:rsidRDefault="000748AC" w:rsidP="001B5A5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229</w:t>
            </w:r>
            <w:r w:rsidR="003452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037</w:t>
            </w:r>
          </w:p>
        </w:tc>
        <w:tc>
          <w:tcPr>
            <w:tcW w:w="270" w:type="dxa"/>
            <w:vAlign w:val="bottom"/>
          </w:tcPr>
          <w:p w14:paraId="5DD9FC5A" w14:textId="77777777" w:rsidR="001B5A54" w:rsidRPr="001D4CCD" w:rsidRDefault="001B5A54" w:rsidP="001B5A54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EB2E097" w14:textId="39050971" w:rsidR="001B5A54" w:rsidRPr="001D19DA" w:rsidRDefault="000748AC" w:rsidP="001B5A54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253</w:t>
            </w:r>
            <w:r w:rsidR="001B5A54" w:rsidRPr="00857B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104</w:t>
            </w:r>
          </w:p>
        </w:tc>
      </w:tr>
    </w:tbl>
    <w:p w14:paraId="6F97CE48" w14:textId="04B8A5CB" w:rsidR="000C6CE4" w:rsidRDefault="000C6CE4" w:rsidP="006B2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3ABCFEFD" w14:textId="77777777" w:rsidR="000C6CE4" w:rsidRDefault="000C6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530"/>
      </w:tblGrid>
      <w:tr w:rsidR="006B2C45" w:rsidRPr="001D4CCD" w14:paraId="2D58C808" w14:textId="77777777">
        <w:trPr>
          <w:cantSplit/>
        </w:trPr>
        <w:tc>
          <w:tcPr>
            <w:tcW w:w="5760" w:type="dxa"/>
          </w:tcPr>
          <w:p w14:paraId="2DD18B15" w14:textId="77777777" w:rsidR="006B2C45" w:rsidRPr="001D4CCD" w:rsidRDefault="006B2C45">
            <w:pPr>
              <w:pStyle w:val="Index5"/>
              <w:spacing w:line="380" w:lineRule="exact"/>
              <w:ind w:left="24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5AD15FE5" w14:textId="77777777" w:rsidR="006B2C45" w:rsidRPr="001D4CCD" w:rsidRDefault="006B2C45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B2C45" w:rsidRPr="001D4CCD" w14:paraId="6C4FA2F2" w14:textId="77777777">
        <w:trPr>
          <w:cantSplit/>
        </w:trPr>
        <w:tc>
          <w:tcPr>
            <w:tcW w:w="5760" w:type="dxa"/>
          </w:tcPr>
          <w:p w14:paraId="41FEADB4" w14:textId="4DC57026" w:rsidR="006B2C45" w:rsidRPr="001D4CCD" w:rsidRDefault="006B2C45" w:rsidP="006B2C45">
            <w:pPr>
              <w:pStyle w:val="Index5"/>
              <w:spacing w:line="380" w:lineRule="exact"/>
              <w:ind w:left="24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4C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B5A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1D4C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0748AC" w:rsidRPr="000748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1B5A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B5A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30" w:type="dxa"/>
          </w:tcPr>
          <w:p w14:paraId="625AA137" w14:textId="0A0454C6" w:rsidR="006B2C45" w:rsidRPr="001D4CCD" w:rsidRDefault="000748AC" w:rsidP="006B2C45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8AC">
              <w:rPr>
                <w:rFonts w:asciiTheme="majorBidi" w:hAnsi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49E7981E" w14:textId="77777777" w:rsidR="006B2C45" w:rsidRPr="001D4CCD" w:rsidRDefault="006B2C45" w:rsidP="006B2C45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4C38845" w14:textId="4006864F" w:rsidR="006B2C45" w:rsidRPr="001D4CCD" w:rsidRDefault="000748AC" w:rsidP="006B2C45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8AC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</w:tr>
      <w:tr w:rsidR="006B2C45" w:rsidRPr="001D4CCD" w14:paraId="445A734D" w14:textId="77777777">
        <w:trPr>
          <w:cantSplit/>
        </w:trPr>
        <w:tc>
          <w:tcPr>
            <w:tcW w:w="5760" w:type="dxa"/>
          </w:tcPr>
          <w:p w14:paraId="462AFCA0" w14:textId="77777777" w:rsidR="006B2C45" w:rsidRPr="001D4CCD" w:rsidRDefault="006B2C45" w:rsidP="006B2C45">
            <w:pPr>
              <w:pStyle w:val="Index5"/>
              <w:spacing w:line="380" w:lineRule="exact"/>
              <w:ind w:left="24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7A2A5060" w14:textId="77777777" w:rsidR="006B2C45" w:rsidRPr="009931AA" w:rsidRDefault="006B2C45" w:rsidP="006B2C45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C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2C45" w:rsidRPr="001D4CCD" w14:paraId="43A7A5FA" w14:textId="77777777">
        <w:trPr>
          <w:cantSplit/>
        </w:trPr>
        <w:tc>
          <w:tcPr>
            <w:tcW w:w="5760" w:type="dxa"/>
          </w:tcPr>
          <w:p w14:paraId="5D0637B3" w14:textId="77777777" w:rsidR="006B2C45" w:rsidRPr="001D4CCD" w:rsidRDefault="006B2C45" w:rsidP="006B2C45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C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ประเภทของสินค้าหลัก</w:t>
            </w:r>
          </w:p>
        </w:tc>
        <w:tc>
          <w:tcPr>
            <w:tcW w:w="1530" w:type="dxa"/>
          </w:tcPr>
          <w:p w14:paraId="5293A8FD" w14:textId="77777777" w:rsidR="006B2C45" w:rsidRPr="001D4CCD" w:rsidRDefault="006B2C45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C6DF62" w14:textId="77777777" w:rsidR="006B2C45" w:rsidRPr="001D4CCD" w:rsidRDefault="006B2C45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3974748A" w14:textId="77777777" w:rsidR="006B2C45" w:rsidRPr="001D4CCD" w:rsidRDefault="006B2C45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B5A54" w:rsidRPr="001D4CCD" w14:paraId="1E2A1E03" w14:textId="77777777" w:rsidTr="00B95829">
        <w:trPr>
          <w:cantSplit/>
        </w:trPr>
        <w:tc>
          <w:tcPr>
            <w:tcW w:w="5760" w:type="dxa"/>
          </w:tcPr>
          <w:p w14:paraId="11974B7A" w14:textId="77777777" w:rsidR="001B5A54" w:rsidRPr="00BF50E7" w:rsidRDefault="001B5A54" w:rsidP="001B5A54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เวชภัณฑ์ยาแผนปัจจุบัน ประเภทยาสามัญและยาสามัญใหม่</w:t>
            </w:r>
          </w:p>
        </w:tc>
        <w:tc>
          <w:tcPr>
            <w:tcW w:w="1530" w:type="dxa"/>
          </w:tcPr>
          <w:p w14:paraId="7437511F" w14:textId="2DFE9D87" w:rsidR="001B5A54" w:rsidRPr="00B95829" w:rsidRDefault="000748AC" w:rsidP="001B5A5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310</w:t>
            </w:r>
            <w:r w:rsidR="00D220E6" w:rsidRPr="00B958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</w:p>
        </w:tc>
        <w:tc>
          <w:tcPr>
            <w:tcW w:w="270" w:type="dxa"/>
          </w:tcPr>
          <w:p w14:paraId="09300F3F" w14:textId="77777777" w:rsidR="001B5A54" w:rsidRPr="001D4CCD" w:rsidRDefault="001B5A54" w:rsidP="001B5A5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13C59677" w14:textId="0229BA3F" w:rsidR="001B5A54" w:rsidRPr="009949D8" w:rsidRDefault="000748AC" w:rsidP="001B5A5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317</w:t>
            </w:r>
            <w:r w:rsidR="001B5A54" w:rsidRPr="00243C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849</w:t>
            </w:r>
          </w:p>
        </w:tc>
      </w:tr>
      <w:tr w:rsidR="001B5A54" w:rsidRPr="001D4CCD" w14:paraId="1F725E7A" w14:textId="77777777" w:rsidTr="00B95829">
        <w:trPr>
          <w:cantSplit/>
        </w:trPr>
        <w:tc>
          <w:tcPr>
            <w:tcW w:w="5760" w:type="dxa"/>
          </w:tcPr>
          <w:p w14:paraId="50CE1734" w14:textId="77777777" w:rsidR="001B5A54" w:rsidRPr="00BF50E7" w:rsidRDefault="001B5A54" w:rsidP="001B5A54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เครื่องสำอาง</w:t>
            </w:r>
          </w:p>
        </w:tc>
        <w:tc>
          <w:tcPr>
            <w:tcW w:w="1530" w:type="dxa"/>
          </w:tcPr>
          <w:p w14:paraId="0D5D15FD" w14:textId="442ECECF" w:rsidR="001B5A54" w:rsidRPr="00B95829" w:rsidRDefault="000748AC" w:rsidP="001B5A5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="008E0AE9" w:rsidRPr="00B958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207</w:t>
            </w:r>
          </w:p>
        </w:tc>
        <w:tc>
          <w:tcPr>
            <w:tcW w:w="270" w:type="dxa"/>
          </w:tcPr>
          <w:p w14:paraId="47213432" w14:textId="77777777" w:rsidR="001B5A54" w:rsidRPr="001D4CCD" w:rsidRDefault="001B5A54" w:rsidP="001B5A5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5FDC3F39" w14:textId="020EA56A" w:rsidR="001B5A54" w:rsidRPr="009949D8" w:rsidRDefault="000748AC" w:rsidP="001B5A5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0748AC">
              <w:rPr>
                <w:rFonts w:asciiTheme="majorBidi" w:hAnsiTheme="majorBidi"/>
                <w:sz w:val="30"/>
                <w:szCs w:val="30"/>
                <w:lang w:val="en-US"/>
              </w:rPr>
              <w:t>65</w:t>
            </w:r>
            <w:r w:rsidR="001B5A54" w:rsidRPr="00AB2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748AC">
              <w:rPr>
                <w:rFonts w:asciiTheme="majorBidi" w:hAnsiTheme="majorBidi"/>
                <w:sz w:val="30"/>
                <w:szCs w:val="30"/>
                <w:lang w:val="en-US"/>
              </w:rPr>
              <w:t>956</w:t>
            </w:r>
          </w:p>
        </w:tc>
      </w:tr>
      <w:tr w:rsidR="001B5A54" w:rsidRPr="001D4CCD" w14:paraId="1FCEC733" w14:textId="77777777" w:rsidTr="00B95829">
        <w:trPr>
          <w:cantSplit/>
        </w:trPr>
        <w:tc>
          <w:tcPr>
            <w:tcW w:w="5760" w:type="dxa"/>
          </w:tcPr>
          <w:p w14:paraId="019F2FF6" w14:textId="77777777" w:rsidR="001B5A54" w:rsidRPr="00BF50E7" w:rsidRDefault="001B5A54" w:rsidP="001B5A54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ยาสมุนไพร</w:t>
            </w:r>
          </w:p>
        </w:tc>
        <w:tc>
          <w:tcPr>
            <w:tcW w:w="1530" w:type="dxa"/>
          </w:tcPr>
          <w:p w14:paraId="52FFA856" w14:textId="61BC8CC6" w:rsidR="001B5A54" w:rsidRPr="00B95829" w:rsidRDefault="000748AC" w:rsidP="001B5A5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8E0AE9" w:rsidRPr="00B958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541</w:t>
            </w:r>
          </w:p>
        </w:tc>
        <w:tc>
          <w:tcPr>
            <w:tcW w:w="270" w:type="dxa"/>
          </w:tcPr>
          <w:p w14:paraId="34E9DF62" w14:textId="77777777" w:rsidR="001B5A54" w:rsidRPr="001D4CCD" w:rsidRDefault="001B5A54" w:rsidP="001B5A5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B2B8660" w14:textId="489753A7" w:rsidR="001B5A54" w:rsidRPr="009949D8" w:rsidRDefault="000748AC" w:rsidP="001B5A5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0748AC">
              <w:rPr>
                <w:rFonts w:asciiTheme="majorBidi" w:hAnsiTheme="majorBidi"/>
                <w:sz w:val="30"/>
                <w:szCs w:val="30"/>
                <w:lang w:val="en-US"/>
              </w:rPr>
              <w:t>33</w:t>
            </w:r>
            <w:r w:rsidR="001B5A54" w:rsidRPr="00AB2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748AC">
              <w:rPr>
                <w:rFonts w:asciiTheme="majorBidi" w:hAnsiTheme="majorBidi"/>
                <w:sz w:val="30"/>
                <w:szCs w:val="30"/>
                <w:lang w:val="en-US"/>
              </w:rPr>
              <w:t>473</w:t>
            </w:r>
          </w:p>
        </w:tc>
      </w:tr>
      <w:tr w:rsidR="001B5A54" w:rsidRPr="001D4CCD" w14:paraId="3653C2C5" w14:textId="77777777" w:rsidTr="00B95829">
        <w:trPr>
          <w:cantSplit/>
        </w:trPr>
        <w:tc>
          <w:tcPr>
            <w:tcW w:w="5760" w:type="dxa"/>
          </w:tcPr>
          <w:p w14:paraId="5ABCBD74" w14:textId="77777777" w:rsidR="001B5A54" w:rsidRPr="00BF50E7" w:rsidRDefault="001B5A54" w:rsidP="001B5A54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ผลิตภัณฑ์เสริมอาหาร</w:t>
            </w:r>
          </w:p>
        </w:tc>
        <w:tc>
          <w:tcPr>
            <w:tcW w:w="1530" w:type="dxa"/>
          </w:tcPr>
          <w:p w14:paraId="15BCE163" w14:textId="384E8264" w:rsidR="001B5A54" w:rsidRPr="00B95829" w:rsidRDefault="000748AC" w:rsidP="001B5A5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82725C" w:rsidRPr="00B958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649</w:t>
            </w:r>
          </w:p>
        </w:tc>
        <w:tc>
          <w:tcPr>
            <w:tcW w:w="270" w:type="dxa"/>
          </w:tcPr>
          <w:p w14:paraId="0A1F4911" w14:textId="77777777" w:rsidR="001B5A54" w:rsidRPr="001D4CCD" w:rsidRDefault="001B5A54" w:rsidP="001B5A5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D42CA32" w14:textId="07393C5E" w:rsidR="001B5A54" w:rsidRPr="009949D8" w:rsidRDefault="000748AC" w:rsidP="001B5A5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0748AC">
              <w:rPr>
                <w:rFonts w:asciiTheme="majorBidi" w:hAnsiTheme="majorBidi"/>
                <w:sz w:val="30"/>
                <w:szCs w:val="30"/>
                <w:lang w:val="en-US"/>
              </w:rPr>
              <w:t>13</w:t>
            </w:r>
            <w:r w:rsidR="001B5A54" w:rsidRPr="00AB2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748AC">
              <w:rPr>
                <w:rFonts w:asciiTheme="majorBidi" w:hAnsiTheme="majorBidi"/>
                <w:sz w:val="30"/>
                <w:szCs w:val="30"/>
                <w:lang w:val="en-US"/>
              </w:rPr>
              <w:t>909</w:t>
            </w:r>
          </w:p>
        </w:tc>
      </w:tr>
      <w:tr w:rsidR="001B5A54" w:rsidRPr="001D4CCD" w14:paraId="69E557DA" w14:textId="77777777" w:rsidTr="00B95829">
        <w:trPr>
          <w:cantSplit/>
        </w:trPr>
        <w:tc>
          <w:tcPr>
            <w:tcW w:w="5760" w:type="dxa"/>
          </w:tcPr>
          <w:p w14:paraId="4663DAE7" w14:textId="77777777" w:rsidR="001B5A54" w:rsidRPr="00BF50E7" w:rsidRDefault="001B5A54" w:rsidP="001B5A54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เวชภัณฑ์ยาสำหรับสัตว์</w:t>
            </w:r>
          </w:p>
        </w:tc>
        <w:tc>
          <w:tcPr>
            <w:tcW w:w="1530" w:type="dxa"/>
          </w:tcPr>
          <w:p w14:paraId="7FD1B9DD" w14:textId="1C31B7F6" w:rsidR="001B5A54" w:rsidRPr="00B95829" w:rsidRDefault="000748AC" w:rsidP="001B5A5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0659D" w:rsidRPr="00B958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707</w:t>
            </w:r>
          </w:p>
        </w:tc>
        <w:tc>
          <w:tcPr>
            <w:tcW w:w="270" w:type="dxa"/>
          </w:tcPr>
          <w:p w14:paraId="2BD44D58" w14:textId="77777777" w:rsidR="001B5A54" w:rsidRPr="001D4CCD" w:rsidRDefault="001B5A54" w:rsidP="001B5A5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AA7FEC4" w14:textId="20565CC3" w:rsidR="001B5A54" w:rsidRPr="009949D8" w:rsidRDefault="000748AC" w:rsidP="001B5A5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0748AC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1B5A54" w:rsidRPr="00AB2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748AC">
              <w:rPr>
                <w:rFonts w:asciiTheme="majorBidi" w:hAnsiTheme="majorBidi"/>
                <w:sz w:val="30"/>
                <w:szCs w:val="30"/>
                <w:lang w:val="en-US"/>
              </w:rPr>
              <w:t>942</w:t>
            </w:r>
          </w:p>
        </w:tc>
      </w:tr>
      <w:tr w:rsidR="001B5A54" w:rsidRPr="001D4CCD" w14:paraId="2BADF61F" w14:textId="77777777" w:rsidTr="00B95829">
        <w:trPr>
          <w:cantSplit/>
        </w:trPr>
        <w:tc>
          <w:tcPr>
            <w:tcW w:w="5760" w:type="dxa"/>
          </w:tcPr>
          <w:p w14:paraId="1E683E4F" w14:textId="54A13D38" w:rsidR="001B5A54" w:rsidRPr="00BF50E7" w:rsidRDefault="001B5A54" w:rsidP="001B5A54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0883">
              <w:rPr>
                <w:rFonts w:ascii="Angsana New" w:hAnsi="Angsana New"/>
                <w:sz w:val="30"/>
                <w:szCs w:val="30"/>
                <w:cs/>
              </w:rPr>
              <w:t>เครื่องมือแพทย์และอื่นๆ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02B16B2" w14:textId="2F86BFCE" w:rsidR="001B5A54" w:rsidRPr="00B95829" w:rsidRDefault="000748AC" w:rsidP="001B5A5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645D8B" w:rsidRPr="00B958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525</w:t>
            </w:r>
          </w:p>
        </w:tc>
        <w:tc>
          <w:tcPr>
            <w:tcW w:w="270" w:type="dxa"/>
          </w:tcPr>
          <w:p w14:paraId="301274C5" w14:textId="77777777" w:rsidR="001B5A54" w:rsidRPr="001D4CCD" w:rsidRDefault="001B5A54" w:rsidP="001B5A5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F1675B1" w14:textId="3B6C8434" w:rsidR="001B5A54" w:rsidRPr="009949D8" w:rsidRDefault="000748AC" w:rsidP="001B5A5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0748AC">
              <w:rPr>
                <w:rFonts w:asciiTheme="majorBidi" w:hAnsiTheme="majorBidi"/>
                <w:sz w:val="30"/>
                <w:szCs w:val="30"/>
                <w:lang w:val="en-US"/>
              </w:rPr>
              <w:t>7</w:t>
            </w:r>
            <w:r w:rsidR="001B5A54" w:rsidRPr="00AB2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748AC">
              <w:rPr>
                <w:rFonts w:asciiTheme="majorBidi" w:hAnsiTheme="majorBidi"/>
                <w:sz w:val="30"/>
                <w:szCs w:val="30"/>
                <w:lang w:val="en-US"/>
              </w:rPr>
              <w:t>312</w:t>
            </w:r>
          </w:p>
        </w:tc>
      </w:tr>
      <w:tr w:rsidR="001B5A54" w:rsidRPr="001D4CCD" w14:paraId="58FD0123" w14:textId="77777777" w:rsidTr="00B95829">
        <w:trPr>
          <w:cantSplit/>
        </w:trPr>
        <w:tc>
          <w:tcPr>
            <w:tcW w:w="5760" w:type="dxa"/>
          </w:tcPr>
          <w:p w14:paraId="4BC7CF8A" w14:textId="0DCFD62B" w:rsidR="001B5A54" w:rsidRPr="00BF50E7" w:rsidRDefault="001B5A54" w:rsidP="001B5A54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B5752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รายได้จากการขายและ</w:t>
            </w:r>
            <w:r w:rsidR="00313CD8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การ</w:t>
            </w:r>
            <w:r w:rsidRPr="00B5752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B71B786" w14:textId="40C08AFB" w:rsidR="001B5A54" w:rsidRPr="00B95829" w:rsidRDefault="000748AC" w:rsidP="001B5A5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417</w:t>
            </w:r>
            <w:r w:rsidR="00645D8B" w:rsidRPr="00B958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777</w:t>
            </w:r>
          </w:p>
        </w:tc>
        <w:tc>
          <w:tcPr>
            <w:tcW w:w="270" w:type="dxa"/>
          </w:tcPr>
          <w:p w14:paraId="649A7A13" w14:textId="77777777" w:rsidR="001B5A54" w:rsidRPr="001D4CCD" w:rsidRDefault="001B5A54" w:rsidP="001B5A5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54A2869" w14:textId="4161EA36" w:rsidR="001B5A54" w:rsidRPr="001D19DA" w:rsidRDefault="000748AC" w:rsidP="001B5A5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440</w:t>
            </w:r>
            <w:r w:rsidR="001B5A54" w:rsidRPr="005638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441</w:t>
            </w:r>
          </w:p>
        </w:tc>
      </w:tr>
      <w:tr w:rsidR="001B5A54" w:rsidRPr="00667867" w14:paraId="1D332853" w14:textId="77777777" w:rsidTr="00645D8B">
        <w:trPr>
          <w:cantSplit/>
        </w:trPr>
        <w:tc>
          <w:tcPr>
            <w:tcW w:w="5760" w:type="dxa"/>
          </w:tcPr>
          <w:p w14:paraId="7D217001" w14:textId="77777777" w:rsidR="001B5A54" w:rsidRPr="00667867" w:rsidRDefault="001B5A54" w:rsidP="001B5A54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6D2E3D5" w14:textId="77777777" w:rsidR="001B5A54" w:rsidRPr="00667867" w:rsidRDefault="001B5A54" w:rsidP="001B5A5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7B1375" w14:textId="77777777" w:rsidR="001B5A54" w:rsidRPr="00667867" w:rsidRDefault="001B5A54" w:rsidP="001B5A5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3A6485F" w14:textId="77777777" w:rsidR="001B5A54" w:rsidRPr="00667867" w:rsidRDefault="001B5A54" w:rsidP="001B5A5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B5A54" w:rsidRPr="001D4CCD" w14:paraId="1D51EFD5" w14:textId="77777777" w:rsidTr="00645D8B">
        <w:trPr>
          <w:cantSplit/>
        </w:trPr>
        <w:tc>
          <w:tcPr>
            <w:tcW w:w="5760" w:type="dxa"/>
          </w:tcPr>
          <w:p w14:paraId="4E9EBA63" w14:textId="77777777" w:rsidR="001B5A54" w:rsidRPr="00BF50E7" w:rsidRDefault="001B5A54" w:rsidP="001B5A54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530" w:type="dxa"/>
          </w:tcPr>
          <w:p w14:paraId="3A6157AF" w14:textId="77777777" w:rsidR="001B5A54" w:rsidRPr="001D4CCD" w:rsidRDefault="001B5A54" w:rsidP="001B5A5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6DA7BF" w14:textId="77777777" w:rsidR="001B5A54" w:rsidRPr="001D4CCD" w:rsidRDefault="001B5A54" w:rsidP="001B5A5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0C915B0" w14:textId="77777777" w:rsidR="001B5A54" w:rsidRPr="001D19DA" w:rsidRDefault="001B5A54" w:rsidP="001B5A5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B5A54" w:rsidRPr="001D4CCD" w14:paraId="2DDEC799" w14:textId="77777777" w:rsidTr="00416297">
        <w:trPr>
          <w:cantSplit/>
        </w:trPr>
        <w:tc>
          <w:tcPr>
            <w:tcW w:w="5760" w:type="dxa"/>
          </w:tcPr>
          <w:p w14:paraId="6B6A919F" w14:textId="77777777" w:rsidR="001B5A54" w:rsidRPr="00BF50E7" w:rsidRDefault="001B5A54" w:rsidP="001B5A54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530" w:type="dxa"/>
          </w:tcPr>
          <w:p w14:paraId="72617965" w14:textId="4BC77EBB" w:rsidR="001B5A54" w:rsidRPr="005277FF" w:rsidRDefault="000748AC" w:rsidP="001B5A5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417</w:t>
            </w:r>
            <w:r w:rsidR="004162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777</w:t>
            </w:r>
          </w:p>
        </w:tc>
        <w:tc>
          <w:tcPr>
            <w:tcW w:w="270" w:type="dxa"/>
          </w:tcPr>
          <w:p w14:paraId="207B029E" w14:textId="77777777" w:rsidR="001B5A54" w:rsidRPr="005277FF" w:rsidRDefault="001B5A54" w:rsidP="001B5A5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A2022AB" w14:textId="17084087" w:rsidR="001B5A54" w:rsidRPr="001D19DA" w:rsidRDefault="000748AC" w:rsidP="001B5A5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440</w:t>
            </w:r>
            <w:r w:rsidR="001B5A54" w:rsidRPr="00917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441</w:t>
            </w:r>
          </w:p>
        </w:tc>
      </w:tr>
      <w:tr w:rsidR="001B5A54" w:rsidRPr="001D4CCD" w14:paraId="5599B855" w14:textId="77777777" w:rsidTr="00416297">
        <w:trPr>
          <w:cantSplit/>
        </w:trPr>
        <w:tc>
          <w:tcPr>
            <w:tcW w:w="5760" w:type="dxa"/>
          </w:tcPr>
          <w:p w14:paraId="569C0B60" w14:textId="77777777" w:rsidR="001B5A54" w:rsidRPr="00BF50E7" w:rsidRDefault="001B5A54" w:rsidP="001B5A54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B6D5710" w14:textId="39113E01" w:rsidR="001B5A54" w:rsidRPr="00641435" w:rsidRDefault="00416297" w:rsidP="00416297">
            <w:pPr>
              <w:pStyle w:val="30"/>
              <w:tabs>
                <w:tab w:val="clear" w:pos="360"/>
                <w:tab w:val="clear" w:pos="720"/>
                <w:tab w:val="decimal" w:pos="978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CB1DDF2" w14:textId="77777777" w:rsidR="001B5A54" w:rsidRPr="001D4CCD" w:rsidRDefault="001B5A54" w:rsidP="001B5A5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E9C84A5" w14:textId="34FA6474" w:rsidR="001B5A54" w:rsidRPr="00946325" w:rsidRDefault="001B5A54" w:rsidP="00DE2672">
            <w:pPr>
              <w:pStyle w:val="30"/>
              <w:tabs>
                <w:tab w:val="clear" w:pos="360"/>
                <w:tab w:val="clear" w:pos="720"/>
                <w:tab w:val="decimal" w:pos="978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B5A54" w:rsidRPr="001D4CCD" w14:paraId="379FBBE8" w14:textId="77777777" w:rsidTr="00416297">
        <w:trPr>
          <w:cantSplit/>
        </w:trPr>
        <w:tc>
          <w:tcPr>
            <w:tcW w:w="5760" w:type="dxa"/>
          </w:tcPr>
          <w:p w14:paraId="0541819B" w14:textId="7CDFE6AF" w:rsidR="001B5A54" w:rsidRPr="00BF50E7" w:rsidRDefault="001B5A54" w:rsidP="001B5A54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รวมรายได้จากการขายและ</w:t>
            </w:r>
            <w:r w:rsidR="00313C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Pr="004052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D15B9ED" w14:textId="4E6D0ECD" w:rsidR="001B5A54" w:rsidRPr="001D4CCD" w:rsidRDefault="000748AC" w:rsidP="001B5A5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417</w:t>
            </w:r>
            <w:r w:rsidR="004162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777</w:t>
            </w:r>
          </w:p>
        </w:tc>
        <w:tc>
          <w:tcPr>
            <w:tcW w:w="270" w:type="dxa"/>
          </w:tcPr>
          <w:p w14:paraId="058A8FCB" w14:textId="77777777" w:rsidR="001B5A54" w:rsidRPr="001D4CCD" w:rsidRDefault="001B5A54" w:rsidP="001B5A5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FBB184B" w14:textId="312F9135" w:rsidR="001B5A54" w:rsidRPr="001D19DA" w:rsidRDefault="000748AC" w:rsidP="001B5A5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440</w:t>
            </w:r>
            <w:r w:rsidR="001B5A54" w:rsidRPr="004760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441</w:t>
            </w:r>
          </w:p>
        </w:tc>
      </w:tr>
    </w:tbl>
    <w:p w14:paraId="7E82C17E" w14:textId="2144390C" w:rsidR="0097784A" w:rsidRPr="00DD6355" w:rsidRDefault="00977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722D3CC7" w14:textId="69ABCA74" w:rsidR="00C2559D" w:rsidRPr="007D0226" w:rsidRDefault="00C2559D" w:rsidP="00C2559D">
      <w:pPr>
        <w:ind w:left="518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D022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ส่วนงานภูมิศาสตร์</w:t>
      </w:r>
    </w:p>
    <w:p w14:paraId="4C819475" w14:textId="77777777" w:rsidR="00C2559D" w:rsidRPr="00DD6355" w:rsidRDefault="00C2559D" w:rsidP="00C2559D">
      <w:pPr>
        <w:ind w:left="518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22291CC1" w14:textId="09164006" w:rsidR="00C2559D" w:rsidRPr="007D0226" w:rsidRDefault="00F5430D" w:rsidP="000501FA">
      <w:pPr>
        <w:ind w:left="51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D0226">
        <w:rPr>
          <w:rFonts w:asciiTheme="majorBidi" w:hAnsiTheme="majorBidi" w:cstheme="majorBidi"/>
          <w:color w:val="000000"/>
          <w:sz w:val="30"/>
          <w:szCs w:val="30"/>
          <w:cs/>
        </w:rPr>
        <w:t>กลุ่ม</w:t>
      </w:r>
      <w:r w:rsidR="00C2559D" w:rsidRPr="007D0226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="000501FA" w:rsidRPr="007D0226">
        <w:rPr>
          <w:rFonts w:asciiTheme="majorBidi" w:hAnsiTheme="majorBidi" w:cstheme="majorBidi"/>
          <w:color w:val="000000"/>
          <w:sz w:val="30"/>
          <w:szCs w:val="30"/>
          <w:cs/>
        </w:rPr>
        <w:t>ดำเนินธุรกิจเฉพาะในประเทศเท่านั้น ไม่มีสินทรัพย์ในต่างประเทศที่มีสาระสำคัญ</w:t>
      </w:r>
      <w:r w:rsidR="005510C4" w:rsidRPr="007D022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EE57CCE" w14:textId="2DBFF2E8" w:rsidR="00BF48D4" w:rsidRPr="00DD6355" w:rsidRDefault="00BF4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3E211808" w14:textId="4F7D2446" w:rsidR="005510C4" w:rsidRPr="007D0226" w:rsidRDefault="005510C4" w:rsidP="00133949">
      <w:pPr>
        <w:ind w:left="518"/>
        <w:rPr>
          <w:rFonts w:asciiTheme="majorBidi" w:hAnsiTheme="majorBidi" w:cstheme="majorBidi"/>
          <w:color w:val="000000"/>
          <w:sz w:val="30"/>
          <w:szCs w:val="30"/>
        </w:rPr>
      </w:pPr>
      <w:r w:rsidRPr="007D0226">
        <w:rPr>
          <w:rFonts w:asciiTheme="majorBidi" w:hAnsiTheme="majorBidi" w:cstheme="majorBidi"/>
          <w:color w:val="000000"/>
          <w:sz w:val="30"/>
          <w:szCs w:val="30"/>
          <w:cs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</w:p>
    <w:p w14:paraId="6013E873" w14:textId="76089A68" w:rsidR="006F21A4" w:rsidRPr="00DD6355" w:rsidRDefault="006F21A4" w:rsidP="008240FC">
      <w:pPr>
        <w:ind w:left="518"/>
        <w:jc w:val="thaiDistribute"/>
        <w:rPr>
          <w:rFonts w:asciiTheme="majorBidi" w:hAnsiTheme="majorBidi" w:cstheme="majorBidi"/>
          <w:snapToGrid w:val="0"/>
          <w:color w:val="000000"/>
          <w:sz w:val="24"/>
          <w:szCs w:val="24"/>
          <w:lang w:eastAsia="th-TH"/>
        </w:rPr>
      </w:pPr>
    </w:p>
    <w:tbl>
      <w:tblPr>
        <w:tblW w:w="90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530"/>
        <w:gridCol w:w="270"/>
        <w:gridCol w:w="1464"/>
        <w:gridCol w:w="10"/>
      </w:tblGrid>
      <w:tr w:rsidR="006B2C45" w:rsidRPr="00667867" w14:paraId="0C11C0AF" w14:textId="77777777">
        <w:trPr>
          <w:gridAfter w:val="1"/>
          <w:wAfter w:w="10" w:type="dxa"/>
          <w:tblHeader/>
        </w:trPr>
        <w:tc>
          <w:tcPr>
            <w:tcW w:w="5760" w:type="dxa"/>
          </w:tcPr>
          <w:p w14:paraId="769A44F2" w14:textId="77777777" w:rsidR="006B2C45" w:rsidRPr="00667867" w:rsidRDefault="006B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64" w:type="dxa"/>
            <w:gridSpan w:val="3"/>
          </w:tcPr>
          <w:p w14:paraId="1753FCB1" w14:textId="77777777" w:rsidR="006B2C45" w:rsidRPr="00667867" w:rsidRDefault="006B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67867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B2C45" w:rsidRPr="00667867" w14:paraId="6BC942B2" w14:textId="77777777">
        <w:trPr>
          <w:gridAfter w:val="1"/>
          <w:wAfter w:w="10" w:type="dxa"/>
          <w:tblHeader/>
        </w:trPr>
        <w:tc>
          <w:tcPr>
            <w:tcW w:w="5760" w:type="dxa"/>
          </w:tcPr>
          <w:p w14:paraId="2019BDC3" w14:textId="77777777" w:rsidR="006B2C45" w:rsidRPr="00667867" w:rsidRDefault="006B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78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3264" w:type="dxa"/>
            <w:gridSpan w:val="3"/>
          </w:tcPr>
          <w:p w14:paraId="1691A08F" w14:textId="77777777" w:rsidR="006B2C45" w:rsidRPr="00667867" w:rsidRDefault="006B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786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รายได้</w:t>
            </w:r>
          </w:p>
        </w:tc>
      </w:tr>
      <w:tr w:rsidR="006B2C45" w:rsidRPr="00667867" w14:paraId="69E6549A" w14:textId="77777777">
        <w:trPr>
          <w:tblHeader/>
        </w:trPr>
        <w:tc>
          <w:tcPr>
            <w:tcW w:w="5760" w:type="dxa"/>
          </w:tcPr>
          <w:p w14:paraId="2310A213" w14:textId="782CDC87" w:rsidR="006B2C45" w:rsidRPr="00667867" w:rsidRDefault="006B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6786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25D2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6786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0748AC" w:rsidRPr="000748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A25D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25D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30" w:type="dxa"/>
            <w:vAlign w:val="center"/>
          </w:tcPr>
          <w:p w14:paraId="50266CAC" w14:textId="7FED00DD" w:rsidR="006B2C45" w:rsidRPr="00667867" w:rsidRDefault="00074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center"/>
          </w:tcPr>
          <w:p w14:paraId="6D23DE0B" w14:textId="77777777" w:rsidR="006B2C45" w:rsidRPr="00667867" w:rsidRDefault="006B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140A4ADA" w14:textId="443E8C7C" w:rsidR="006B2C45" w:rsidRPr="00667867" w:rsidRDefault="000748AC" w:rsidP="00957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6B2C45" w:rsidRPr="00667867" w14:paraId="154234E6" w14:textId="77777777">
        <w:trPr>
          <w:gridAfter w:val="1"/>
          <w:wAfter w:w="10" w:type="dxa"/>
          <w:tblHeader/>
        </w:trPr>
        <w:tc>
          <w:tcPr>
            <w:tcW w:w="5760" w:type="dxa"/>
          </w:tcPr>
          <w:p w14:paraId="444875C1" w14:textId="77777777" w:rsidR="006B2C45" w:rsidRPr="00667867" w:rsidRDefault="006B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64" w:type="dxa"/>
            <w:gridSpan w:val="3"/>
          </w:tcPr>
          <w:p w14:paraId="2ADA56D7" w14:textId="77777777" w:rsidR="006B2C45" w:rsidRPr="00667867" w:rsidRDefault="006B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67867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5D20" w:rsidRPr="00667867" w14:paraId="6EBD56D1" w14:textId="77777777" w:rsidTr="00272DFE">
        <w:tc>
          <w:tcPr>
            <w:tcW w:w="5760" w:type="dxa"/>
          </w:tcPr>
          <w:p w14:paraId="27F41746" w14:textId="77777777" w:rsidR="00A25D20" w:rsidRPr="00667867" w:rsidRDefault="00A25D20" w:rsidP="00A25D2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867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530" w:type="dxa"/>
          </w:tcPr>
          <w:p w14:paraId="5A2DA95A" w14:textId="3ED9629B" w:rsidR="00A25D20" w:rsidRPr="00667867" w:rsidRDefault="000748AC" w:rsidP="00A25D20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401</w:t>
            </w:r>
            <w:r w:rsidR="00D479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791</w:t>
            </w:r>
          </w:p>
        </w:tc>
        <w:tc>
          <w:tcPr>
            <w:tcW w:w="270" w:type="dxa"/>
          </w:tcPr>
          <w:p w14:paraId="24C6C221" w14:textId="77777777" w:rsidR="00A25D20" w:rsidRPr="00667867" w:rsidRDefault="00A25D20" w:rsidP="00A2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78123D0F" w14:textId="3095B76B" w:rsidR="00A25D20" w:rsidRPr="00667867" w:rsidRDefault="000748AC" w:rsidP="00A25D20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423</w:t>
            </w:r>
            <w:r w:rsidR="00A25D20" w:rsidRPr="00AC67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818</w:t>
            </w:r>
          </w:p>
        </w:tc>
      </w:tr>
      <w:tr w:rsidR="00A25D20" w:rsidRPr="00667867" w14:paraId="2D36B949" w14:textId="77777777" w:rsidTr="00272DFE">
        <w:tc>
          <w:tcPr>
            <w:tcW w:w="5760" w:type="dxa"/>
          </w:tcPr>
          <w:p w14:paraId="70B87F31" w14:textId="77777777" w:rsidR="00A25D20" w:rsidRPr="00667867" w:rsidRDefault="00A25D20" w:rsidP="00A25D2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867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ลาว</w:t>
            </w:r>
          </w:p>
        </w:tc>
        <w:tc>
          <w:tcPr>
            <w:tcW w:w="1530" w:type="dxa"/>
          </w:tcPr>
          <w:p w14:paraId="70F470F6" w14:textId="72673CFB" w:rsidR="00A25D20" w:rsidRPr="00667867" w:rsidRDefault="000748AC" w:rsidP="00A25D20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1E5F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723</w:t>
            </w:r>
          </w:p>
        </w:tc>
        <w:tc>
          <w:tcPr>
            <w:tcW w:w="270" w:type="dxa"/>
          </w:tcPr>
          <w:p w14:paraId="6C9E7870" w14:textId="77777777" w:rsidR="00A25D20" w:rsidRPr="00667867" w:rsidRDefault="00A25D20" w:rsidP="00A2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167F5042" w14:textId="203E3901" w:rsidR="00A25D20" w:rsidRPr="00667867" w:rsidRDefault="000748AC" w:rsidP="00A25D20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A25D20" w:rsidRPr="00AC67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</w:p>
        </w:tc>
      </w:tr>
      <w:tr w:rsidR="00A25D20" w:rsidRPr="00667867" w14:paraId="5C09D786" w14:textId="77777777" w:rsidTr="00272DFE">
        <w:tc>
          <w:tcPr>
            <w:tcW w:w="5760" w:type="dxa"/>
          </w:tcPr>
          <w:p w14:paraId="5AC92734" w14:textId="77777777" w:rsidR="00A25D20" w:rsidRPr="00667867" w:rsidRDefault="00A25D20" w:rsidP="00A25D20">
            <w:pPr>
              <w:spacing w:line="380" w:lineRule="exac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667867"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ฮ่องกง</w:t>
            </w:r>
          </w:p>
        </w:tc>
        <w:tc>
          <w:tcPr>
            <w:tcW w:w="1530" w:type="dxa"/>
          </w:tcPr>
          <w:p w14:paraId="71F1E382" w14:textId="20FA68E4" w:rsidR="00A25D20" w:rsidRPr="00667867" w:rsidRDefault="000748AC" w:rsidP="00A25D20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54C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573</w:t>
            </w:r>
          </w:p>
        </w:tc>
        <w:tc>
          <w:tcPr>
            <w:tcW w:w="270" w:type="dxa"/>
          </w:tcPr>
          <w:p w14:paraId="67B1E876" w14:textId="77777777" w:rsidR="00A25D20" w:rsidRPr="00667867" w:rsidRDefault="00A25D20" w:rsidP="00A2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2F2FE8FC" w14:textId="60CA62F5" w:rsidR="00A25D20" w:rsidRPr="00667867" w:rsidRDefault="000748AC" w:rsidP="00A25D20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25D20" w:rsidRPr="00AC67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015</w:t>
            </w:r>
          </w:p>
        </w:tc>
      </w:tr>
      <w:tr w:rsidR="00A25D20" w:rsidRPr="00667867" w14:paraId="1315782F" w14:textId="77777777" w:rsidTr="00272DFE">
        <w:tc>
          <w:tcPr>
            <w:tcW w:w="5760" w:type="dxa"/>
          </w:tcPr>
          <w:p w14:paraId="009E1091" w14:textId="77777777" w:rsidR="00A25D20" w:rsidRPr="00667867" w:rsidRDefault="00A25D20" w:rsidP="00A25D20">
            <w:pPr>
              <w:spacing w:line="380" w:lineRule="exac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667867"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เวียดนาม</w:t>
            </w:r>
          </w:p>
        </w:tc>
        <w:tc>
          <w:tcPr>
            <w:tcW w:w="1530" w:type="dxa"/>
          </w:tcPr>
          <w:p w14:paraId="4AEE38D5" w14:textId="42D7FFE3" w:rsidR="00A25D20" w:rsidRPr="00667867" w:rsidRDefault="000748AC" w:rsidP="00A25D20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044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956</w:t>
            </w:r>
          </w:p>
        </w:tc>
        <w:tc>
          <w:tcPr>
            <w:tcW w:w="270" w:type="dxa"/>
          </w:tcPr>
          <w:p w14:paraId="30071906" w14:textId="77777777" w:rsidR="00A25D20" w:rsidRPr="00667867" w:rsidRDefault="00A25D20" w:rsidP="00A2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1B57D1B9" w14:textId="6E3963A9" w:rsidR="00A25D20" w:rsidRPr="00667867" w:rsidRDefault="000748AC" w:rsidP="00A25D20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25D20" w:rsidRPr="00AC67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025</w:t>
            </w:r>
          </w:p>
        </w:tc>
      </w:tr>
      <w:tr w:rsidR="000F64BC" w:rsidRPr="00667867" w14:paraId="6715BD9C" w14:textId="77777777" w:rsidTr="00272DFE">
        <w:tc>
          <w:tcPr>
            <w:tcW w:w="5760" w:type="dxa"/>
          </w:tcPr>
          <w:p w14:paraId="2610F8FA" w14:textId="4F723283" w:rsidR="000F64BC" w:rsidRPr="00667867" w:rsidRDefault="000F64BC" w:rsidP="00A25D20">
            <w:pPr>
              <w:spacing w:line="380" w:lineRule="exac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667867"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กัมพูชา</w:t>
            </w:r>
          </w:p>
        </w:tc>
        <w:tc>
          <w:tcPr>
            <w:tcW w:w="1530" w:type="dxa"/>
          </w:tcPr>
          <w:p w14:paraId="742C625D" w14:textId="2463C2BE" w:rsidR="000F64BC" w:rsidRDefault="000748AC" w:rsidP="00A25D20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F64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241</w:t>
            </w:r>
          </w:p>
        </w:tc>
        <w:tc>
          <w:tcPr>
            <w:tcW w:w="270" w:type="dxa"/>
          </w:tcPr>
          <w:p w14:paraId="65C677EE" w14:textId="77777777" w:rsidR="000F64BC" w:rsidRPr="00667867" w:rsidRDefault="000F64BC" w:rsidP="00A2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09F3BFE7" w14:textId="6BF83ED0" w:rsidR="000F64BC" w:rsidRPr="00AC67E3" w:rsidRDefault="000748AC" w:rsidP="00A25D20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F64BC" w:rsidRPr="00AC67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522</w:t>
            </w:r>
          </w:p>
        </w:tc>
      </w:tr>
      <w:tr w:rsidR="00A25D20" w:rsidRPr="00667867" w14:paraId="3482DEF0" w14:textId="77777777" w:rsidTr="00272DFE">
        <w:tc>
          <w:tcPr>
            <w:tcW w:w="5760" w:type="dxa"/>
          </w:tcPr>
          <w:p w14:paraId="39B04B9C" w14:textId="77777777" w:rsidR="00A25D20" w:rsidRPr="00667867" w:rsidRDefault="00A25D20" w:rsidP="00A25D20">
            <w:pPr>
              <w:spacing w:line="380" w:lineRule="exac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667867"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อื่นๆ</w:t>
            </w:r>
          </w:p>
        </w:tc>
        <w:tc>
          <w:tcPr>
            <w:tcW w:w="1530" w:type="dxa"/>
          </w:tcPr>
          <w:p w14:paraId="3B5183C7" w14:textId="234F461F" w:rsidR="00A25D20" w:rsidRPr="00667867" w:rsidRDefault="000748AC" w:rsidP="00A25D20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493</w:t>
            </w:r>
          </w:p>
        </w:tc>
        <w:tc>
          <w:tcPr>
            <w:tcW w:w="270" w:type="dxa"/>
          </w:tcPr>
          <w:p w14:paraId="4139368B" w14:textId="77777777" w:rsidR="00A25D20" w:rsidRPr="00667867" w:rsidRDefault="00A25D20" w:rsidP="00A2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4AEE56C0" w14:textId="4ABCF407" w:rsidR="00A25D20" w:rsidRPr="00667867" w:rsidRDefault="000748AC" w:rsidP="00A25D20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817</w:t>
            </w:r>
          </w:p>
        </w:tc>
      </w:tr>
      <w:tr w:rsidR="00A25D20" w:rsidRPr="00667867" w14:paraId="2010B21E" w14:textId="77777777" w:rsidTr="00272DFE">
        <w:tc>
          <w:tcPr>
            <w:tcW w:w="5760" w:type="dxa"/>
          </w:tcPr>
          <w:p w14:paraId="1BAF7934" w14:textId="24A236D3" w:rsidR="00A25D20" w:rsidRPr="00667867" w:rsidRDefault="00A25D20" w:rsidP="00A25D20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786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รวมรายได้จากการขายและ</w:t>
            </w:r>
            <w:r w:rsidR="000F64BC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การ</w:t>
            </w:r>
            <w:r w:rsidRPr="0066786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5C97577" w14:textId="131C7696" w:rsidR="00A25D20" w:rsidRPr="00667867" w:rsidRDefault="000748AC" w:rsidP="00A25D20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417</w:t>
            </w:r>
            <w:r w:rsidR="00454C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777</w:t>
            </w:r>
          </w:p>
        </w:tc>
        <w:tc>
          <w:tcPr>
            <w:tcW w:w="270" w:type="dxa"/>
          </w:tcPr>
          <w:p w14:paraId="0CAC2B34" w14:textId="77777777" w:rsidR="00A25D20" w:rsidRPr="00667867" w:rsidRDefault="00A25D20" w:rsidP="00A2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021C9E" w14:textId="48EEDF83" w:rsidR="00A25D20" w:rsidRPr="00667867" w:rsidRDefault="000748AC" w:rsidP="00A25D20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440</w:t>
            </w:r>
            <w:r w:rsidR="00A25D20" w:rsidRPr="00B1037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7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441</w:t>
            </w:r>
          </w:p>
        </w:tc>
      </w:tr>
    </w:tbl>
    <w:p w14:paraId="3D283C7B" w14:textId="1C68EDAC" w:rsidR="00060D67" w:rsidRPr="007D0226" w:rsidRDefault="0082279F" w:rsidP="00822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lastRenderedPageBreak/>
        <w:t>รายได้จากลูกค้ารายหนึ่งจากส่วนงานธุรกิจยาและเวชภัณฑ์ของกลุ่มบริษัทเป็นเงินประมาณ</w:t>
      </w:r>
      <w:r w:rsidR="00F971C7">
        <w:rPr>
          <w:rFonts w:asciiTheme="majorBidi" w:hAnsiTheme="majorBidi" w:cstheme="majorBidi"/>
          <w:sz w:val="30"/>
          <w:szCs w:val="30"/>
        </w:rPr>
        <w:t xml:space="preserve"> </w:t>
      </w:r>
      <w:r w:rsidR="000748AC" w:rsidRPr="000748AC">
        <w:rPr>
          <w:rFonts w:asciiTheme="majorBidi" w:hAnsiTheme="majorBidi" w:cstheme="majorBidi"/>
          <w:sz w:val="30"/>
          <w:szCs w:val="30"/>
        </w:rPr>
        <w:t>178</w:t>
      </w:r>
      <w:r w:rsidR="00F971C7" w:rsidRPr="00F830B6">
        <w:rPr>
          <w:rFonts w:asciiTheme="majorBidi" w:hAnsiTheme="majorBidi" w:cstheme="majorBidi"/>
          <w:sz w:val="30"/>
          <w:szCs w:val="30"/>
        </w:rPr>
        <w:t>.</w:t>
      </w:r>
      <w:r w:rsidR="000748AC" w:rsidRPr="000748AC">
        <w:rPr>
          <w:rFonts w:asciiTheme="majorBidi" w:hAnsiTheme="majorBidi" w:cstheme="majorBidi"/>
          <w:sz w:val="30"/>
          <w:szCs w:val="30"/>
        </w:rPr>
        <w:t>7</w:t>
      </w:r>
      <w:r w:rsidR="00CC3FFA" w:rsidRPr="00F830B6">
        <w:rPr>
          <w:rFonts w:asciiTheme="majorBidi" w:hAnsiTheme="majorBidi" w:cstheme="majorBidi"/>
          <w:sz w:val="30"/>
          <w:szCs w:val="30"/>
        </w:rPr>
        <w:t xml:space="preserve"> </w:t>
      </w:r>
      <w:r w:rsidR="004E00DD" w:rsidRPr="00F830B6">
        <w:rPr>
          <w:rFonts w:asciiTheme="majorBidi" w:hAnsiTheme="majorBidi" w:cstheme="majorBidi"/>
          <w:sz w:val="30"/>
          <w:szCs w:val="30"/>
          <w:cs/>
        </w:rPr>
        <w:t>ล้</w:t>
      </w:r>
      <w:r w:rsidR="004E00DD" w:rsidRPr="007D0226">
        <w:rPr>
          <w:rFonts w:asciiTheme="majorBidi" w:hAnsiTheme="majorBidi" w:cstheme="majorBidi"/>
          <w:sz w:val="30"/>
          <w:szCs w:val="30"/>
          <w:cs/>
        </w:rPr>
        <w:t>านบาท</w:t>
      </w:r>
      <w:r w:rsidR="007336FD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8C4B1A" w:rsidRPr="007D0226">
        <w:rPr>
          <w:rFonts w:asciiTheme="majorBidi" w:hAnsiTheme="majorBidi" w:cstheme="majorBidi"/>
          <w:sz w:val="30"/>
          <w:szCs w:val="30"/>
        </w:rPr>
        <w:br/>
      </w:r>
      <w:r w:rsidR="007336FD" w:rsidRPr="007D022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="007336FD"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165</w:t>
      </w:r>
      <w:r w:rsidR="006B2C4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734F79"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34F79" w:rsidRPr="007D0226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7336FD" w:rsidRPr="007D0226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7336FD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4E00DD" w:rsidRPr="007D0226">
        <w:rPr>
          <w:rFonts w:asciiTheme="majorBidi" w:hAnsiTheme="majorBidi" w:cstheme="majorBidi"/>
          <w:sz w:val="30"/>
          <w:szCs w:val="30"/>
          <w:cs/>
        </w:rPr>
        <w:t>จากรายได้รวมของกลุ่มบริษัท</w:t>
      </w:r>
    </w:p>
    <w:p w14:paraId="0CFE1B46" w14:textId="77777777" w:rsidR="004E00DD" w:rsidRPr="002D1F75" w:rsidRDefault="004E00DD" w:rsidP="00E51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684E7B55" w14:textId="6D0392EB" w:rsidR="001168AA" w:rsidRPr="0016366D" w:rsidRDefault="001168AA" w:rsidP="001168AA">
      <w:pPr>
        <w:pStyle w:val="Heading2"/>
        <w:tabs>
          <w:tab w:val="clear" w:pos="340"/>
        </w:tabs>
        <w:ind w:left="540" w:hanging="540"/>
      </w:pPr>
      <w:r w:rsidRPr="0016366D">
        <w:rPr>
          <w:cs/>
        </w:rPr>
        <w:t>ภาษีเงินได้</w:t>
      </w:r>
    </w:p>
    <w:p w14:paraId="25DE554E" w14:textId="77777777" w:rsidR="001168AA" w:rsidRPr="002D1F75" w:rsidRDefault="001168AA" w:rsidP="00116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EC8367E" w14:textId="50A0E291" w:rsidR="006D72C8" w:rsidRDefault="00061790" w:rsidP="00A95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958FA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อัตราภาษีเงินได้ที่แท้จริงของกลุ่มบริษัทและบริษัทในการดำเนินงานต่อเนื่องเป็นระยะเวลา</w:t>
      </w:r>
      <w:r w:rsidR="001D0E11" w:rsidRPr="00A958FA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A958FA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A958FA">
        <w:rPr>
          <w:rFonts w:asciiTheme="majorBidi" w:hAnsiTheme="majorBidi" w:cstheme="majorBidi"/>
          <w:sz w:val="30"/>
          <w:szCs w:val="30"/>
        </w:rPr>
        <w:t xml:space="preserve"> </w:t>
      </w:r>
      <w:r w:rsidRPr="00A958FA">
        <w:rPr>
          <w:rFonts w:asciiTheme="majorBidi" w:hAnsiTheme="majorBidi" w:cstheme="majorBidi"/>
          <w:sz w:val="30"/>
          <w:szCs w:val="30"/>
        </w:rPr>
        <w:br/>
      </w:r>
      <w:r w:rsidR="000748AC" w:rsidRPr="000748AC">
        <w:rPr>
          <w:rFonts w:asciiTheme="majorBidi" w:hAnsiTheme="majorBidi" w:cstheme="majorBidi"/>
          <w:sz w:val="30"/>
          <w:szCs w:val="30"/>
        </w:rPr>
        <w:t>31</w:t>
      </w:r>
      <w:r w:rsidR="001D0E11" w:rsidRPr="00A958FA">
        <w:rPr>
          <w:rFonts w:asciiTheme="majorBidi" w:hAnsiTheme="majorBidi" w:cstheme="majorBidi"/>
          <w:sz w:val="30"/>
          <w:szCs w:val="30"/>
        </w:rPr>
        <w:t xml:space="preserve"> </w:t>
      </w:r>
      <w:r w:rsidR="001D0E11" w:rsidRPr="00A958FA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0748AC" w:rsidRPr="000748AC">
        <w:rPr>
          <w:rFonts w:asciiTheme="majorBidi" w:hAnsiTheme="majorBidi" w:cstheme="majorBidi"/>
          <w:sz w:val="30"/>
          <w:szCs w:val="30"/>
        </w:rPr>
        <w:t>2569</w:t>
      </w:r>
      <w:r w:rsidRPr="00A958FA">
        <w:rPr>
          <w:rFonts w:asciiTheme="majorBidi" w:hAnsiTheme="majorBidi" w:cstheme="majorBidi"/>
          <w:sz w:val="30"/>
          <w:szCs w:val="30"/>
        </w:rPr>
        <w:t xml:space="preserve"> </w:t>
      </w:r>
      <w:r w:rsidRPr="00A958FA">
        <w:rPr>
          <w:rFonts w:asciiTheme="majorBidi" w:hAnsiTheme="majorBidi" w:cstheme="majorBidi"/>
          <w:sz w:val="30"/>
          <w:szCs w:val="30"/>
          <w:cs/>
        </w:rPr>
        <w:t>คือร้อยละ</w:t>
      </w:r>
      <w:r w:rsidR="003804AF" w:rsidRPr="00A958FA">
        <w:rPr>
          <w:rFonts w:asciiTheme="majorBidi" w:hAnsiTheme="majorBidi" w:cstheme="majorBidi"/>
          <w:sz w:val="30"/>
          <w:szCs w:val="30"/>
        </w:rPr>
        <w:t xml:space="preserve"> </w:t>
      </w:r>
      <w:r w:rsidR="000748AC" w:rsidRPr="000748AC">
        <w:rPr>
          <w:rFonts w:asciiTheme="majorBidi" w:hAnsiTheme="majorBidi" w:cstheme="majorBidi"/>
          <w:sz w:val="30"/>
          <w:szCs w:val="30"/>
        </w:rPr>
        <w:t>21</w:t>
      </w:r>
      <w:r w:rsidR="00483DB7" w:rsidRPr="00A958FA">
        <w:rPr>
          <w:rFonts w:asciiTheme="majorBidi" w:hAnsiTheme="majorBidi" w:cstheme="majorBidi"/>
          <w:sz w:val="30"/>
          <w:szCs w:val="30"/>
        </w:rPr>
        <w:t>.</w:t>
      </w:r>
      <w:r w:rsidR="000748AC" w:rsidRPr="000748AC">
        <w:rPr>
          <w:rFonts w:asciiTheme="majorBidi" w:hAnsiTheme="majorBidi" w:cstheme="majorBidi"/>
          <w:sz w:val="30"/>
          <w:szCs w:val="30"/>
        </w:rPr>
        <w:t>5</w:t>
      </w:r>
      <w:r w:rsidRPr="00A958FA">
        <w:rPr>
          <w:rFonts w:asciiTheme="majorBidi" w:hAnsiTheme="majorBidi" w:cstheme="majorBidi"/>
          <w:sz w:val="30"/>
          <w:szCs w:val="30"/>
        </w:rPr>
        <w:t xml:space="preserve"> </w:t>
      </w:r>
      <w:r w:rsidRPr="00A958FA">
        <w:rPr>
          <w:rFonts w:asciiTheme="majorBidi" w:hAnsiTheme="majorBidi" w:cstheme="majorBidi"/>
          <w:sz w:val="30"/>
          <w:szCs w:val="30"/>
          <w:cs/>
        </w:rPr>
        <w:t>และ</w:t>
      </w:r>
      <w:r w:rsidR="00463560" w:rsidRPr="00A958FA">
        <w:rPr>
          <w:rFonts w:asciiTheme="majorBidi" w:hAnsiTheme="majorBidi" w:cstheme="majorBidi"/>
          <w:sz w:val="30"/>
          <w:szCs w:val="30"/>
          <w:cs/>
        </w:rPr>
        <w:t>ร้อยล</w:t>
      </w:r>
      <w:r w:rsidR="00432B4F" w:rsidRPr="00A958FA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="000748AC" w:rsidRPr="000748AC">
        <w:rPr>
          <w:rFonts w:asciiTheme="majorBidi" w:hAnsiTheme="majorBidi" w:cstheme="majorBidi"/>
          <w:sz w:val="30"/>
          <w:szCs w:val="30"/>
        </w:rPr>
        <w:t>14</w:t>
      </w:r>
      <w:r w:rsidR="00483DB7" w:rsidRPr="00A958FA">
        <w:rPr>
          <w:rFonts w:asciiTheme="majorBidi" w:hAnsiTheme="majorBidi" w:cstheme="majorBidi"/>
          <w:sz w:val="30"/>
          <w:szCs w:val="30"/>
        </w:rPr>
        <w:t>.</w:t>
      </w:r>
      <w:r w:rsidR="000748AC" w:rsidRPr="000748AC">
        <w:rPr>
          <w:rFonts w:asciiTheme="majorBidi" w:hAnsiTheme="majorBidi" w:cstheme="majorBidi"/>
          <w:sz w:val="30"/>
          <w:szCs w:val="30"/>
        </w:rPr>
        <w:t>8</w:t>
      </w:r>
      <w:r w:rsidR="00F718B6" w:rsidRPr="00A958FA">
        <w:rPr>
          <w:rFonts w:asciiTheme="majorBidi" w:hAnsiTheme="majorBidi" w:cstheme="majorBidi"/>
          <w:sz w:val="30"/>
          <w:szCs w:val="30"/>
        </w:rPr>
        <w:t xml:space="preserve"> </w:t>
      </w:r>
      <w:r w:rsidRPr="00A958FA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A958FA">
        <w:rPr>
          <w:rFonts w:asciiTheme="majorBidi" w:hAnsiTheme="majorBidi" w:cstheme="majorBidi"/>
          <w:sz w:val="30"/>
          <w:szCs w:val="30"/>
        </w:rPr>
        <w:t xml:space="preserve"> </w:t>
      </w:r>
      <w:r w:rsidRPr="00A958F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A958FA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A958F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ร้อยละ</w:t>
      </w:r>
      <w:r w:rsidRPr="00A958F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22</w:t>
      </w:r>
      <w:r w:rsidR="006B2C45" w:rsidRPr="00A958F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A958F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และร้อยละ 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18</w:t>
      </w:r>
      <w:r w:rsidR="00AD7EBF" w:rsidRPr="00A958F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9</w:t>
      </w:r>
      <w:r w:rsidRPr="00A958F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958FA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ตามลำดับ)</w:t>
      </w:r>
      <w:r w:rsidRPr="00A958F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E6E2A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Pr="00A958FA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การเปลี่ยนแปลงในอัตราภาษีเงินได้ที่แท้จริงของกลุ่มบริษัทมีสาเหตุหลักมาจาก</w:t>
      </w:r>
      <w:r w:rsidR="00294B9F" w:rsidRPr="00A958FA">
        <w:rPr>
          <w:rFonts w:asciiTheme="majorBidi" w:hAnsiTheme="majorBidi" w:cstheme="majorBidi"/>
          <w:sz w:val="30"/>
          <w:szCs w:val="30"/>
          <w:cs/>
        </w:rPr>
        <w:t>ค่าใช้จ่ายที่ต้องห้ามทางภาษี</w:t>
      </w:r>
      <w:r w:rsidR="003E0995" w:rsidRPr="003E0995">
        <w:rPr>
          <w:rFonts w:asciiTheme="majorBidi" w:hAnsiTheme="majorBidi"/>
          <w:sz w:val="30"/>
          <w:szCs w:val="30"/>
          <w:cs/>
        </w:rPr>
        <w:t>และ</w:t>
      </w:r>
      <w:r w:rsidR="0011752C">
        <w:rPr>
          <w:rFonts w:asciiTheme="majorBidi" w:hAnsiTheme="majorBidi" w:hint="cs"/>
          <w:sz w:val="30"/>
          <w:szCs w:val="30"/>
          <w:cs/>
        </w:rPr>
        <w:t>ความแตกต่างของรายการสัญญาเช่าทางบัญชีและทางภาษี</w:t>
      </w:r>
      <w:r w:rsidR="009306ED" w:rsidRPr="009306ED">
        <w:rPr>
          <w:rFonts w:asciiTheme="majorBidi" w:hAnsiTheme="majorBidi"/>
          <w:sz w:val="30"/>
          <w:szCs w:val="30"/>
          <w:cs/>
        </w:rPr>
        <w:t xml:space="preserve"> </w:t>
      </w:r>
      <w:r w:rsidR="00AB1A3F">
        <w:rPr>
          <w:rFonts w:asciiTheme="majorBidi" w:hAnsiTheme="majorBidi" w:hint="cs"/>
          <w:sz w:val="30"/>
          <w:szCs w:val="30"/>
          <w:cs/>
        </w:rPr>
        <w:t>และ</w:t>
      </w:r>
      <w:r w:rsidR="002C158B" w:rsidRPr="002C158B">
        <w:rPr>
          <w:rFonts w:asciiTheme="majorBidi" w:hAnsiTheme="majorBidi"/>
          <w:sz w:val="30"/>
          <w:szCs w:val="30"/>
          <w:cs/>
        </w:rPr>
        <w:t>การเปลี่ยนแปลงในอัตราภาษีเงินได้ที่แท้จริงของ</w:t>
      </w:r>
      <w:r w:rsidR="00115066" w:rsidRPr="00115066">
        <w:rPr>
          <w:rFonts w:asciiTheme="majorBidi" w:hAnsiTheme="majorBidi"/>
          <w:sz w:val="30"/>
          <w:szCs w:val="30"/>
          <w:cs/>
        </w:rPr>
        <w:t>บริษัทมีสาเหตุหลัก</w:t>
      </w:r>
      <w:r w:rsidR="00115066">
        <w:rPr>
          <w:rFonts w:asciiTheme="majorBidi" w:hAnsiTheme="majorBidi" w:hint="cs"/>
          <w:sz w:val="30"/>
          <w:szCs w:val="30"/>
          <w:cs/>
        </w:rPr>
        <w:t>มาจาก</w:t>
      </w:r>
      <w:r w:rsidR="003E0995" w:rsidRPr="003E0995">
        <w:rPr>
          <w:rFonts w:asciiTheme="majorBidi" w:hAnsiTheme="majorBidi"/>
          <w:sz w:val="30"/>
          <w:szCs w:val="30"/>
          <w:cs/>
        </w:rPr>
        <w:t>รายการกลับ</w:t>
      </w:r>
      <w:r w:rsidR="0011752C" w:rsidRPr="0011752C">
        <w:rPr>
          <w:rFonts w:asciiTheme="majorBidi" w:hAnsiTheme="majorBidi"/>
          <w:sz w:val="30"/>
          <w:szCs w:val="30"/>
          <w:cs/>
        </w:rPr>
        <w:t>ความแตกต่างของรายการสัญญาเช่าทางบัญชีและทางภาษี</w:t>
      </w:r>
      <w:r w:rsidRPr="00A958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958F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748AC" w:rsidRPr="000748AC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A958FA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078AE" w:rsidRPr="00A958F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DE2672" w:rsidRPr="00A958FA">
        <w:rPr>
          <w:rFonts w:ascii="Angsana New" w:hAnsi="Angsana New" w:hint="cs"/>
          <w:i/>
          <w:iCs/>
          <w:sz w:val="30"/>
          <w:szCs w:val="30"/>
          <w:cs/>
        </w:rPr>
        <w:t>การเปลี่ยนแปลงในอัตราภาษีเงินได้ที่แท้จริงของกลุ่มบริษัทและบริษัทมีสาเหตุหลักมาจากค่าใช้จ่ายที่ต้องห้ามทางภาษี</w:t>
      </w:r>
      <w:r w:rsidRPr="00A958FA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14BD4E46" w14:textId="12166FCC" w:rsidR="006D72C8" w:rsidRDefault="006D7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50A7483" w14:textId="729DD1BD" w:rsidR="00737136" w:rsidRPr="007D0226" w:rsidRDefault="00737136" w:rsidP="00B67F67">
      <w:pPr>
        <w:pStyle w:val="Heading2"/>
        <w:tabs>
          <w:tab w:val="clear" w:pos="340"/>
        </w:tabs>
        <w:ind w:left="540" w:hanging="540"/>
      </w:pPr>
      <w:r w:rsidRPr="007D0226">
        <w:rPr>
          <w:cs/>
        </w:rPr>
        <w:t>เครื่องมือทางการเงิน</w:t>
      </w:r>
    </w:p>
    <w:p w14:paraId="71D86D2B" w14:textId="77777777" w:rsidR="005104BB" w:rsidRPr="00D343BB" w:rsidRDefault="005104BB" w:rsidP="005104BB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54705706" w14:textId="77777777" w:rsidR="00B12FAA" w:rsidRPr="007D0226" w:rsidRDefault="00B12FAA" w:rsidP="00B12FAA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7D0226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74C75ED6" w14:textId="77777777" w:rsidR="00B12FAA" w:rsidRPr="00D343BB" w:rsidRDefault="00B12FAA" w:rsidP="00B12FAA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1F8E39E5" w14:textId="0EAA8874" w:rsidR="00B12FAA" w:rsidRDefault="002B1D2B" w:rsidP="00B12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ตารางดังต่อไปนี้แสดงมูลค่าตามบัญชีและมูลค่ายุติธรรมของหนี้สินทางการเงิน รวมถึงลำดับชั้นมูลค่ายุติธรรมสำหรับเครื่องมือทางการเงิน แต่ไม่รวมถึงการแสดงข้อมูลมูลค่ายุติธรรมสำหรับ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D3155AE" w14:textId="77777777" w:rsidR="002E1414" w:rsidRDefault="002E1414" w:rsidP="00B12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236"/>
        <w:gridCol w:w="1564"/>
      </w:tblGrid>
      <w:tr w:rsidR="004026BB" w:rsidRPr="003107BE" w14:paraId="644C2167" w14:textId="77777777">
        <w:trPr>
          <w:trHeight w:val="261"/>
          <w:tblHeader/>
        </w:trPr>
        <w:tc>
          <w:tcPr>
            <w:tcW w:w="5760" w:type="dxa"/>
            <w:vAlign w:val="bottom"/>
          </w:tcPr>
          <w:p w14:paraId="0F8A9EB9" w14:textId="4FC52F7C" w:rsidR="004026BB" w:rsidRPr="007D0226" w:rsidRDefault="00F71AA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cs/>
              </w:rPr>
              <w:br w:type="page"/>
            </w:r>
          </w:p>
        </w:tc>
        <w:tc>
          <w:tcPr>
            <w:tcW w:w="3510" w:type="dxa"/>
            <w:gridSpan w:val="3"/>
            <w:hideMark/>
          </w:tcPr>
          <w:p w14:paraId="53F7CBA3" w14:textId="77777777" w:rsidR="004026BB" w:rsidRPr="003107BE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07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026BB" w:rsidRPr="003107BE" w14:paraId="71813CD0" w14:textId="77777777">
        <w:trPr>
          <w:trHeight w:val="261"/>
          <w:tblHeader/>
        </w:trPr>
        <w:tc>
          <w:tcPr>
            <w:tcW w:w="5760" w:type="dxa"/>
            <w:vAlign w:val="bottom"/>
          </w:tcPr>
          <w:p w14:paraId="57AA498D" w14:textId="77777777" w:rsidR="004026BB" w:rsidRPr="003107BE" w:rsidRDefault="004026B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3AD49DF5" w14:textId="77777777" w:rsidR="004026BB" w:rsidRPr="003107BE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07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9BCA3E3" w14:textId="77777777" w:rsidR="004026BB" w:rsidRPr="003107BE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64" w:type="dxa"/>
            <w:vAlign w:val="bottom"/>
            <w:hideMark/>
          </w:tcPr>
          <w:p w14:paraId="24E7F3D0" w14:textId="77777777" w:rsidR="004026BB" w:rsidRPr="003107BE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107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026BB" w:rsidRPr="003107BE" w14:paraId="56AF40A9" w14:textId="77777777">
        <w:trPr>
          <w:trHeight w:val="261"/>
          <w:tblHeader/>
        </w:trPr>
        <w:tc>
          <w:tcPr>
            <w:tcW w:w="5760" w:type="dxa"/>
          </w:tcPr>
          <w:p w14:paraId="0606F7FE" w14:textId="77777777" w:rsidR="004026BB" w:rsidRPr="003107BE" w:rsidRDefault="004026B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  <w:p w14:paraId="54648BA3" w14:textId="77777777" w:rsidR="004026BB" w:rsidRPr="003107BE" w:rsidRDefault="004026B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04DC72E" w14:textId="77777777" w:rsidR="004026BB" w:rsidRPr="003107BE" w:rsidRDefault="004026B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32DEF6D2" w14:textId="77777777" w:rsidR="004026BB" w:rsidRPr="003107BE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07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36" w:type="dxa"/>
          </w:tcPr>
          <w:p w14:paraId="2EAF983A" w14:textId="77777777" w:rsidR="004026BB" w:rsidRPr="003107BE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vAlign w:val="bottom"/>
            <w:hideMark/>
          </w:tcPr>
          <w:p w14:paraId="216FBCEB" w14:textId="4BAF1647" w:rsidR="004026BB" w:rsidRPr="003107BE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107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0748AC" w:rsidRPr="0007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4026BB" w:rsidRPr="003107BE" w14:paraId="7B5AE066" w14:textId="77777777">
        <w:trPr>
          <w:trHeight w:val="261"/>
          <w:tblHeader/>
        </w:trPr>
        <w:tc>
          <w:tcPr>
            <w:tcW w:w="5760" w:type="dxa"/>
          </w:tcPr>
          <w:p w14:paraId="1C508391" w14:textId="77777777" w:rsidR="004026BB" w:rsidRPr="003107BE" w:rsidRDefault="004026B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hideMark/>
          </w:tcPr>
          <w:p w14:paraId="57D401EE" w14:textId="77777777" w:rsidR="004026BB" w:rsidRPr="003107BE" w:rsidRDefault="004026B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7B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107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026BB" w:rsidRPr="003107BE" w14:paraId="65E0C769" w14:textId="77777777">
        <w:trPr>
          <w:trHeight w:val="261"/>
        </w:trPr>
        <w:tc>
          <w:tcPr>
            <w:tcW w:w="5760" w:type="dxa"/>
          </w:tcPr>
          <w:p w14:paraId="685F9A32" w14:textId="4BDC6F3D" w:rsidR="004026BB" w:rsidRPr="003107BE" w:rsidRDefault="004026B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107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748AC" w:rsidRPr="000748AC">
              <w:rPr>
                <w:rFonts w:asciiTheme="majorBidi" w:hAnsiTheme="majorBidi" w:cstheme="majorBidi"/>
                <w:b/>
                <w:i/>
                <w:sz w:val="30"/>
                <w:szCs w:val="30"/>
              </w:rPr>
              <w:t>31</w:t>
            </w:r>
            <w:r w:rsidR="00832008">
              <w:rPr>
                <w:rFonts w:asciiTheme="majorBidi" w:hAnsiTheme="majorBidi" w:cstheme="majorBidi"/>
                <w:b/>
                <w:i/>
                <w:sz w:val="30"/>
                <w:szCs w:val="30"/>
              </w:rPr>
              <w:t xml:space="preserve"> </w:t>
            </w:r>
            <w:r w:rsidR="00832008" w:rsidRPr="00832008">
              <w:rPr>
                <w:rFonts w:asciiTheme="majorBidi" w:hAnsiTheme="majorBidi" w:cstheme="majorBidi" w:hint="cs"/>
                <w:bCs/>
                <w:iCs/>
                <w:sz w:val="30"/>
                <w:szCs w:val="30"/>
                <w:cs/>
              </w:rPr>
              <w:t>มีนาคม</w:t>
            </w:r>
            <w:r w:rsidR="00832008">
              <w:rPr>
                <w:rFonts w:asciiTheme="majorBidi" w:hAnsiTheme="majorBidi" w:cstheme="majorBidi" w:hint="cs"/>
                <w:b/>
                <w:i/>
                <w:sz w:val="30"/>
                <w:szCs w:val="30"/>
                <w:cs/>
              </w:rPr>
              <w:t xml:space="preserve"> </w:t>
            </w:r>
            <w:r w:rsidR="000748AC" w:rsidRPr="000748AC">
              <w:rPr>
                <w:rFonts w:asciiTheme="majorBidi" w:hAnsiTheme="majorBidi" w:cstheme="majorBidi"/>
                <w:b/>
                <w:i/>
                <w:sz w:val="30"/>
                <w:szCs w:val="30"/>
              </w:rPr>
              <w:t>2569</w:t>
            </w:r>
          </w:p>
        </w:tc>
        <w:tc>
          <w:tcPr>
            <w:tcW w:w="3510" w:type="dxa"/>
            <w:gridSpan w:val="3"/>
          </w:tcPr>
          <w:p w14:paraId="36AB54CB" w14:textId="77777777" w:rsidR="004026BB" w:rsidRPr="003107BE" w:rsidRDefault="004026B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026BB" w:rsidRPr="003107BE" w14:paraId="28DF2896" w14:textId="77777777" w:rsidTr="0097431D">
        <w:trPr>
          <w:trHeight w:val="261"/>
        </w:trPr>
        <w:tc>
          <w:tcPr>
            <w:tcW w:w="5760" w:type="dxa"/>
            <w:hideMark/>
          </w:tcPr>
          <w:p w14:paraId="7B4EF4E9" w14:textId="77777777" w:rsidR="004026BB" w:rsidRPr="003107BE" w:rsidRDefault="004026B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107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1F1692D2" w14:textId="3422CA0D" w:rsidR="004026BB" w:rsidRPr="00886CE2" w:rsidRDefault="004026BB" w:rsidP="00886CE2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00B45A6" w14:textId="77777777" w:rsidR="004026BB" w:rsidRPr="003107BE" w:rsidRDefault="004026B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0B7BD676" w14:textId="35AE1D08" w:rsidR="004026BB" w:rsidRPr="00B4713A" w:rsidRDefault="004026BB" w:rsidP="00886CE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026BB" w:rsidRPr="003107BE" w14:paraId="7F6E462E" w14:textId="77777777" w:rsidTr="000F0AF9">
        <w:trPr>
          <w:trHeight w:val="261"/>
        </w:trPr>
        <w:tc>
          <w:tcPr>
            <w:tcW w:w="5760" w:type="dxa"/>
            <w:hideMark/>
          </w:tcPr>
          <w:p w14:paraId="1424D36B" w14:textId="77777777" w:rsidR="004026BB" w:rsidRPr="003107BE" w:rsidRDefault="004026BB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07B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vAlign w:val="bottom"/>
          </w:tcPr>
          <w:p w14:paraId="63CF69F0" w14:textId="47AA214F" w:rsidR="004026BB" w:rsidRPr="003107BE" w:rsidRDefault="000748AC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</w:t>
            </w:r>
            <w:r w:rsidR="00817D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677</w:t>
            </w:r>
          </w:p>
        </w:tc>
        <w:tc>
          <w:tcPr>
            <w:tcW w:w="236" w:type="dxa"/>
            <w:vAlign w:val="bottom"/>
          </w:tcPr>
          <w:p w14:paraId="272013A0" w14:textId="77777777" w:rsidR="004026BB" w:rsidRPr="003107BE" w:rsidRDefault="004026B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149DA922" w14:textId="31B13DEE" w:rsidR="004026BB" w:rsidRPr="003107BE" w:rsidRDefault="000748AC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201</w:t>
            </w:r>
            <w:r w:rsidR="0097431D" w:rsidRPr="00BC60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997</w:t>
            </w:r>
          </w:p>
        </w:tc>
      </w:tr>
    </w:tbl>
    <w:p w14:paraId="53448C11" w14:textId="77777777" w:rsidR="00FF113F" w:rsidRDefault="00FF113F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236"/>
        <w:gridCol w:w="1564"/>
      </w:tblGrid>
      <w:tr w:rsidR="00F82704" w:rsidRPr="003107BE" w14:paraId="6DA4D1FA" w14:textId="77777777">
        <w:trPr>
          <w:trHeight w:val="261"/>
        </w:trPr>
        <w:tc>
          <w:tcPr>
            <w:tcW w:w="5760" w:type="dxa"/>
            <w:vAlign w:val="bottom"/>
          </w:tcPr>
          <w:p w14:paraId="0F3F09DF" w14:textId="77DCAA2E" w:rsidR="00F82704" w:rsidRPr="003107BE" w:rsidRDefault="00F82704" w:rsidP="00F8270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cs/>
              </w:rPr>
              <w:lastRenderedPageBreak/>
              <w:br w:type="page"/>
            </w:r>
          </w:p>
        </w:tc>
        <w:tc>
          <w:tcPr>
            <w:tcW w:w="3510" w:type="dxa"/>
            <w:gridSpan w:val="3"/>
          </w:tcPr>
          <w:p w14:paraId="6BBA859D" w14:textId="495DA64F" w:rsidR="00F82704" w:rsidRPr="00BC60BE" w:rsidRDefault="00F82704" w:rsidP="00F82704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07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82704" w:rsidRPr="003107BE" w14:paraId="0509C310" w14:textId="77777777" w:rsidTr="00457478">
        <w:trPr>
          <w:trHeight w:val="261"/>
        </w:trPr>
        <w:tc>
          <w:tcPr>
            <w:tcW w:w="5760" w:type="dxa"/>
            <w:vAlign w:val="bottom"/>
          </w:tcPr>
          <w:p w14:paraId="3E4967F4" w14:textId="77777777" w:rsidR="00F82704" w:rsidRPr="003107BE" w:rsidRDefault="00F82704" w:rsidP="00F8270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2125D6FB" w14:textId="3EAF4BA8" w:rsidR="00F82704" w:rsidRDefault="00F82704" w:rsidP="00F82704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07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3B51EC5" w14:textId="77777777" w:rsidR="00F82704" w:rsidRPr="003107BE" w:rsidRDefault="00F82704" w:rsidP="00F82704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166A3F44" w14:textId="65F63336" w:rsidR="00F82704" w:rsidRPr="00BC60BE" w:rsidRDefault="00F82704" w:rsidP="00F82704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07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82704" w:rsidRPr="003107BE" w14:paraId="43268A3E" w14:textId="77777777" w:rsidTr="00457478">
        <w:trPr>
          <w:trHeight w:val="261"/>
        </w:trPr>
        <w:tc>
          <w:tcPr>
            <w:tcW w:w="5760" w:type="dxa"/>
          </w:tcPr>
          <w:p w14:paraId="31178DE3" w14:textId="77777777" w:rsidR="00F82704" w:rsidRPr="003107BE" w:rsidRDefault="00F82704" w:rsidP="00F8270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  <w:p w14:paraId="6FAB0D30" w14:textId="77777777" w:rsidR="00F82704" w:rsidRPr="003107BE" w:rsidRDefault="00F82704" w:rsidP="00F8270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1C28BBA" w14:textId="77777777" w:rsidR="00F82704" w:rsidRPr="003107BE" w:rsidRDefault="00F82704" w:rsidP="00F8270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4F7742F9" w14:textId="1025CE78" w:rsidR="00F82704" w:rsidRDefault="00F82704" w:rsidP="00F8270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07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36" w:type="dxa"/>
          </w:tcPr>
          <w:p w14:paraId="2D513395" w14:textId="77777777" w:rsidR="00F82704" w:rsidRPr="003107BE" w:rsidRDefault="00F82704" w:rsidP="00F82704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1F34AEE7" w14:textId="74F47F62" w:rsidR="00F82704" w:rsidRPr="00BC60BE" w:rsidRDefault="00F82704" w:rsidP="00CF585E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07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0748AC" w:rsidRPr="0007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F82704" w:rsidRPr="003107BE" w14:paraId="4BBEEE4A" w14:textId="77777777">
        <w:trPr>
          <w:trHeight w:val="261"/>
        </w:trPr>
        <w:tc>
          <w:tcPr>
            <w:tcW w:w="5760" w:type="dxa"/>
          </w:tcPr>
          <w:p w14:paraId="0020D058" w14:textId="4B9E0BAD" w:rsidR="00F82704" w:rsidRPr="003107BE" w:rsidRDefault="00F82704" w:rsidP="00F8270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107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748AC" w:rsidRPr="000748AC">
              <w:rPr>
                <w:rFonts w:asciiTheme="majorBidi" w:hAnsiTheme="majorBidi" w:cstheme="majorBidi"/>
                <w:b/>
                <w:i/>
                <w:sz w:val="30"/>
                <w:szCs w:val="30"/>
              </w:rPr>
              <w:t>31</w:t>
            </w:r>
            <w:r w:rsidRPr="003107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107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0748AC" w:rsidRPr="000748AC">
              <w:rPr>
                <w:rFonts w:asciiTheme="majorBidi" w:hAnsiTheme="majorBidi" w:cstheme="majorBidi"/>
                <w:b/>
                <w:i/>
                <w:sz w:val="30"/>
                <w:szCs w:val="30"/>
              </w:rPr>
              <w:t>2568</w:t>
            </w:r>
          </w:p>
        </w:tc>
        <w:tc>
          <w:tcPr>
            <w:tcW w:w="3510" w:type="dxa"/>
            <w:gridSpan w:val="3"/>
          </w:tcPr>
          <w:p w14:paraId="05E560CB" w14:textId="29DDFDFE" w:rsidR="00F82704" w:rsidRPr="003107BE" w:rsidRDefault="00E873F4" w:rsidP="00F827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107B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107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82704" w:rsidRPr="003107BE" w14:paraId="6574B441" w14:textId="77777777" w:rsidTr="000F0AF9">
        <w:trPr>
          <w:trHeight w:val="261"/>
        </w:trPr>
        <w:tc>
          <w:tcPr>
            <w:tcW w:w="5760" w:type="dxa"/>
            <w:hideMark/>
          </w:tcPr>
          <w:p w14:paraId="76C86AFA" w14:textId="77777777" w:rsidR="00F82704" w:rsidRPr="003107BE" w:rsidRDefault="00F82704" w:rsidP="00F8270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107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01BCE792" w14:textId="77777777" w:rsidR="00F82704" w:rsidRPr="003107BE" w:rsidRDefault="00F82704" w:rsidP="00F8270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70C6B22" w14:textId="77777777" w:rsidR="00F82704" w:rsidRPr="003107BE" w:rsidRDefault="00F82704" w:rsidP="00F82704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4276DFCE" w14:textId="77777777" w:rsidR="00F82704" w:rsidRPr="003107BE" w:rsidRDefault="00F82704" w:rsidP="00F82704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2704" w:rsidRPr="007D0226" w14:paraId="014DC04D" w14:textId="77777777" w:rsidTr="000A3C50">
        <w:trPr>
          <w:trHeight w:val="261"/>
        </w:trPr>
        <w:tc>
          <w:tcPr>
            <w:tcW w:w="5760" w:type="dxa"/>
            <w:hideMark/>
          </w:tcPr>
          <w:p w14:paraId="49341A53" w14:textId="77777777" w:rsidR="00F82704" w:rsidRPr="003107BE" w:rsidRDefault="00F82704" w:rsidP="00F8270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07B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vAlign w:val="bottom"/>
          </w:tcPr>
          <w:p w14:paraId="6EE2AD87" w14:textId="0CA84102" w:rsidR="00F82704" w:rsidRPr="003107BE" w:rsidRDefault="000748AC" w:rsidP="00F82704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181</w:t>
            </w:r>
            <w:r w:rsidR="00F827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359</w:t>
            </w:r>
          </w:p>
        </w:tc>
        <w:tc>
          <w:tcPr>
            <w:tcW w:w="236" w:type="dxa"/>
            <w:vAlign w:val="bottom"/>
          </w:tcPr>
          <w:p w14:paraId="092809E9" w14:textId="77777777" w:rsidR="00F82704" w:rsidRPr="003107BE" w:rsidRDefault="00F82704" w:rsidP="00F82704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6010D87B" w14:textId="15F27AFE" w:rsidR="00F82704" w:rsidRPr="000A1D64" w:rsidRDefault="000748AC" w:rsidP="00F82704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180</w:t>
            </w:r>
            <w:r w:rsidR="00F827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574</w:t>
            </w:r>
          </w:p>
        </w:tc>
      </w:tr>
    </w:tbl>
    <w:p w14:paraId="1ED706BE" w14:textId="77777777" w:rsidR="004026BB" w:rsidRPr="007D0226" w:rsidRDefault="004026BB" w:rsidP="004026BB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59"/>
        <w:gridCol w:w="1710"/>
        <w:gridCol w:w="236"/>
        <w:gridCol w:w="1565"/>
      </w:tblGrid>
      <w:tr w:rsidR="004026BB" w:rsidRPr="00AA0894" w14:paraId="4ADB1C2D" w14:textId="77777777">
        <w:trPr>
          <w:trHeight w:val="261"/>
          <w:tblHeader/>
        </w:trPr>
        <w:tc>
          <w:tcPr>
            <w:tcW w:w="5759" w:type="dxa"/>
            <w:vAlign w:val="bottom"/>
          </w:tcPr>
          <w:p w14:paraId="3A2A666A" w14:textId="60A3FCE7" w:rsidR="004026BB" w:rsidRPr="007D0226" w:rsidRDefault="004026B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1" w:type="dxa"/>
            <w:gridSpan w:val="3"/>
            <w:hideMark/>
          </w:tcPr>
          <w:p w14:paraId="07A7C91D" w14:textId="77777777" w:rsidR="004026BB" w:rsidRPr="00AA0894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A08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026BB" w:rsidRPr="00AA0894" w14:paraId="0137D9D9" w14:textId="77777777">
        <w:trPr>
          <w:trHeight w:val="261"/>
          <w:tblHeader/>
        </w:trPr>
        <w:tc>
          <w:tcPr>
            <w:tcW w:w="5759" w:type="dxa"/>
            <w:vAlign w:val="bottom"/>
          </w:tcPr>
          <w:p w14:paraId="52D4BE7E" w14:textId="77777777" w:rsidR="004026BB" w:rsidRPr="00AA0894" w:rsidRDefault="004026B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469CC0F0" w14:textId="77777777" w:rsidR="004026BB" w:rsidRPr="00AA0894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A08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6A296E0" w14:textId="77777777" w:rsidR="004026BB" w:rsidRPr="00AA0894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65" w:type="dxa"/>
            <w:vAlign w:val="bottom"/>
            <w:hideMark/>
          </w:tcPr>
          <w:p w14:paraId="2682C121" w14:textId="77777777" w:rsidR="004026BB" w:rsidRPr="00AA0894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08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026BB" w:rsidRPr="00AA0894" w14:paraId="644151C8" w14:textId="77777777">
        <w:trPr>
          <w:trHeight w:val="261"/>
          <w:tblHeader/>
        </w:trPr>
        <w:tc>
          <w:tcPr>
            <w:tcW w:w="5759" w:type="dxa"/>
          </w:tcPr>
          <w:p w14:paraId="56ACF88D" w14:textId="77777777" w:rsidR="004026BB" w:rsidRPr="00AA0894" w:rsidRDefault="004026B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  <w:p w14:paraId="44C82532" w14:textId="77777777" w:rsidR="004026BB" w:rsidRPr="00AA0894" w:rsidRDefault="004026B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D47CAA7" w14:textId="77777777" w:rsidR="004026BB" w:rsidRPr="00AA0894" w:rsidRDefault="004026B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56363A30" w14:textId="77777777" w:rsidR="004026BB" w:rsidRPr="00AA0894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A089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36" w:type="dxa"/>
          </w:tcPr>
          <w:p w14:paraId="79633540" w14:textId="77777777" w:rsidR="004026BB" w:rsidRPr="00AA0894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5" w:type="dxa"/>
            <w:vAlign w:val="bottom"/>
            <w:hideMark/>
          </w:tcPr>
          <w:p w14:paraId="6DFED514" w14:textId="3C88C027" w:rsidR="004026BB" w:rsidRPr="00AA0894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9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0748AC"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4026BB" w:rsidRPr="00AA0894" w14:paraId="6992E017" w14:textId="77777777">
        <w:trPr>
          <w:trHeight w:val="261"/>
          <w:tblHeader/>
        </w:trPr>
        <w:tc>
          <w:tcPr>
            <w:tcW w:w="5759" w:type="dxa"/>
          </w:tcPr>
          <w:p w14:paraId="38EB46B0" w14:textId="77777777" w:rsidR="004026BB" w:rsidRPr="00AA0894" w:rsidRDefault="004026B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1" w:type="dxa"/>
            <w:gridSpan w:val="3"/>
            <w:hideMark/>
          </w:tcPr>
          <w:p w14:paraId="3503B065" w14:textId="77777777" w:rsidR="004026BB" w:rsidRPr="00AA0894" w:rsidRDefault="004026B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089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A089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026BB" w:rsidRPr="00AA0894" w14:paraId="5A356C71" w14:textId="77777777" w:rsidTr="000F0AF9">
        <w:trPr>
          <w:trHeight w:val="261"/>
        </w:trPr>
        <w:tc>
          <w:tcPr>
            <w:tcW w:w="5759" w:type="dxa"/>
          </w:tcPr>
          <w:p w14:paraId="42ABC48C" w14:textId="02F4306E" w:rsidR="004026BB" w:rsidRPr="00AA0894" w:rsidRDefault="004026B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A08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748AC" w:rsidRPr="000748AC">
              <w:rPr>
                <w:rFonts w:asciiTheme="majorBidi" w:hAnsiTheme="majorBidi" w:cstheme="majorBidi"/>
                <w:b/>
                <w:i/>
                <w:sz w:val="30"/>
                <w:szCs w:val="30"/>
              </w:rPr>
              <w:t>31</w:t>
            </w:r>
            <w:r w:rsidR="00832008">
              <w:rPr>
                <w:rFonts w:asciiTheme="majorBidi" w:hAnsiTheme="majorBidi" w:cstheme="majorBidi"/>
                <w:b/>
                <w:i/>
                <w:sz w:val="30"/>
                <w:szCs w:val="30"/>
              </w:rPr>
              <w:t xml:space="preserve"> </w:t>
            </w:r>
            <w:r w:rsidR="00832008" w:rsidRPr="00832008">
              <w:rPr>
                <w:rFonts w:asciiTheme="majorBidi" w:hAnsiTheme="majorBidi" w:cstheme="majorBidi" w:hint="cs"/>
                <w:bCs/>
                <w:iCs/>
                <w:sz w:val="30"/>
                <w:szCs w:val="30"/>
                <w:cs/>
              </w:rPr>
              <w:t>มีนาคม</w:t>
            </w:r>
            <w:r w:rsidR="00832008">
              <w:rPr>
                <w:rFonts w:asciiTheme="majorBidi" w:hAnsiTheme="majorBidi" w:cstheme="majorBidi" w:hint="cs"/>
                <w:b/>
                <w:i/>
                <w:sz w:val="30"/>
                <w:szCs w:val="30"/>
                <w:cs/>
              </w:rPr>
              <w:t xml:space="preserve"> </w:t>
            </w:r>
            <w:r w:rsidR="000748AC" w:rsidRPr="000748AC">
              <w:rPr>
                <w:rFonts w:asciiTheme="majorBidi" w:hAnsiTheme="majorBidi" w:cstheme="majorBidi"/>
                <w:b/>
                <w:i/>
                <w:sz w:val="30"/>
                <w:szCs w:val="30"/>
              </w:rPr>
              <w:t>2569</w:t>
            </w:r>
          </w:p>
        </w:tc>
        <w:tc>
          <w:tcPr>
            <w:tcW w:w="1710" w:type="dxa"/>
            <w:vAlign w:val="bottom"/>
          </w:tcPr>
          <w:p w14:paraId="52A001CE" w14:textId="77777777" w:rsidR="004026BB" w:rsidRPr="00AA0894" w:rsidRDefault="004026B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F721898" w14:textId="77777777" w:rsidR="004026BB" w:rsidRPr="00AA0894" w:rsidRDefault="004026B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37267A7A" w14:textId="77777777" w:rsidR="004026BB" w:rsidRPr="00AA0894" w:rsidRDefault="004026BB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26BB" w:rsidRPr="00AA0894" w14:paraId="5DDFAF99" w14:textId="77777777" w:rsidTr="000F0AF9">
        <w:trPr>
          <w:trHeight w:val="261"/>
        </w:trPr>
        <w:tc>
          <w:tcPr>
            <w:tcW w:w="5759" w:type="dxa"/>
            <w:hideMark/>
          </w:tcPr>
          <w:p w14:paraId="4E8E07E3" w14:textId="77777777" w:rsidR="004026BB" w:rsidRPr="00AA0894" w:rsidRDefault="004026B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A08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39D16B54" w14:textId="77777777" w:rsidR="004026BB" w:rsidRPr="00AA0894" w:rsidRDefault="004026B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320F4384" w14:textId="77777777" w:rsidR="004026BB" w:rsidRPr="00AA0894" w:rsidRDefault="004026B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0E9DFC2B" w14:textId="77777777" w:rsidR="004026BB" w:rsidRPr="00AA0894" w:rsidRDefault="004026BB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3FFA" w:rsidRPr="00AA0894" w14:paraId="1B820B06" w14:textId="77777777" w:rsidTr="000F0AF9">
        <w:trPr>
          <w:trHeight w:val="261"/>
        </w:trPr>
        <w:tc>
          <w:tcPr>
            <w:tcW w:w="5759" w:type="dxa"/>
            <w:hideMark/>
          </w:tcPr>
          <w:p w14:paraId="69606057" w14:textId="77777777" w:rsidR="00CC3FFA" w:rsidRPr="00AA0894" w:rsidRDefault="00CC3FFA" w:rsidP="00CC3FF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A089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vAlign w:val="bottom"/>
          </w:tcPr>
          <w:p w14:paraId="315CC8B1" w14:textId="56C083A7" w:rsidR="00CC3FFA" w:rsidRPr="00AA0894" w:rsidRDefault="000748AC" w:rsidP="00957E8E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124</w:t>
            </w:r>
            <w:r w:rsidR="007231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547</w:t>
            </w:r>
          </w:p>
        </w:tc>
        <w:tc>
          <w:tcPr>
            <w:tcW w:w="236" w:type="dxa"/>
            <w:vAlign w:val="bottom"/>
          </w:tcPr>
          <w:p w14:paraId="4F8BF508" w14:textId="77777777" w:rsidR="00CC3FFA" w:rsidRPr="00AA0894" w:rsidRDefault="00CC3FFA" w:rsidP="00CC3FFA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47441FBA" w14:textId="1367D7BC" w:rsidR="00CC3FFA" w:rsidRPr="00AA0894" w:rsidRDefault="000748AC" w:rsidP="00957E8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</w:t>
            </w:r>
            <w:r w:rsidR="007231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547</w:t>
            </w:r>
          </w:p>
        </w:tc>
      </w:tr>
      <w:tr w:rsidR="00A10396" w:rsidRPr="00AA0894" w14:paraId="4468E91F" w14:textId="77777777" w:rsidTr="000F0AF9">
        <w:trPr>
          <w:trHeight w:val="261"/>
        </w:trPr>
        <w:tc>
          <w:tcPr>
            <w:tcW w:w="5759" w:type="dxa"/>
          </w:tcPr>
          <w:p w14:paraId="204A746F" w14:textId="77777777" w:rsidR="00A10396" w:rsidRPr="00AA0894" w:rsidRDefault="00A1039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63618D34" w14:textId="77777777" w:rsidR="00A10396" w:rsidRPr="00AA0894" w:rsidRDefault="00A1039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3072FDA6" w14:textId="77777777" w:rsidR="00A10396" w:rsidRPr="00AA0894" w:rsidRDefault="00A10396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4679A983" w14:textId="77777777" w:rsidR="00A10396" w:rsidRPr="00AA0894" w:rsidRDefault="00A10396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26BB" w:rsidRPr="00AA0894" w14:paraId="510608EB" w14:textId="77777777" w:rsidTr="000F0AF9">
        <w:trPr>
          <w:trHeight w:val="261"/>
        </w:trPr>
        <w:tc>
          <w:tcPr>
            <w:tcW w:w="5759" w:type="dxa"/>
          </w:tcPr>
          <w:p w14:paraId="07F55C9F" w14:textId="4B2596BE" w:rsidR="004026BB" w:rsidRPr="00AA0894" w:rsidRDefault="004026B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A08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748AC" w:rsidRPr="000748AC">
              <w:rPr>
                <w:rFonts w:asciiTheme="majorBidi" w:hAnsiTheme="majorBidi" w:cstheme="majorBidi"/>
                <w:b/>
                <w:i/>
                <w:sz w:val="30"/>
                <w:szCs w:val="30"/>
              </w:rPr>
              <w:t>31</w:t>
            </w:r>
            <w:r w:rsidRPr="00AA08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A08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0748AC" w:rsidRPr="000748AC">
              <w:rPr>
                <w:rFonts w:asciiTheme="majorBidi" w:hAnsiTheme="majorBidi" w:cstheme="majorBidi"/>
                <w:b/>
                <w:i/>
                <w:sz w:val="30"/>
                <w:szCs w:val="30"/>
              </w:rPr>
              <w:t>2568</w:t>
            </w:r>
          </w:p>
        </w:tc>
        <w:tc>
          <w:tcPr>
            <w:tcW w:w="1710" w:type="dxa"/>
            <w:vAlign w:val="bottom"/>
          </w:tcPr>
          <w:p w14:paraId="6AEF0106" w14:textId="77777777" w:rsidR="004026BB" w:rsidRPr="00AA0894" w:rsidRDefault="004026B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E072509" w14:textId="77777777" w:rsidR="004026BB" w:rsidRPr="00AA0894" w:rsidRDefault="004026B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2324ACCD" w14:textId="77777777" w:rsidR="004026BB" w:rsidRPr="00AA0894" w:rsidRDefault="004026BB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26BB" w:rsidRPr="00AA0894" w14:paraId="6E5D8DB1" w14:textId="77777777" w:rsidTr="000F0AF9">
        <w:trPr>
          <w:trHeight w:val="261"/>
        </w:trPr>
        <w:tc>
          <w:tcPr>
            <w:tcW w:w="5759" w:type="dxa"/>
            <w:hideMark/>
          </w:tcPr>
          <w:p w14:paraId="6F90EE0B" w14:textId="77777777" w:rsidR="004026BB" w:rsidRPr="00AA0894" w:rsidRDefault="004026B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A08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2609118F" w14:textId="77777777" w:rsidR="004026BB" w:rsidRPr="00AA0894" w:rsidRDefault="004026B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4F374A3" w14:textId="77777777" w:rsidR="004026BB" w:rsidRPr="00AA0894" w:rsidRDefault="004026B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4ACE7B50" w14:textId="77777777" w:rsidR="004026BB" w:rsidRPr="00AA0894" w:rsidRDefault="004026BB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2008" w:rsidRPr="007D0226" w14:paraId="526C5E89" w14:textId="77777777" w:rsidTr="000A3C50">
        <w:trPr>
          <w:trHeight w:val="261"/>
        </w:trPr>
        <w:tc>
          <w:tcPr>
            <w:tcW w:w="5759" w:type="dxa"/>
            <w:hideMark/>
          </w:tcPr>
          <w:p w14:paraId="1611B325" w14:textId="77777777" w:rsidR="00832008" w:rsidRPr="00AA0894" w:rsidRDefault="00832008" w:rsidP="00832008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A089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vAlign w:val="bottom"/>
          </w:tcPr>
          <w:p w14:paraId="40123F06" w14:textId="4409122C" w:rsidR="00832008" w:rsidRPr="00AA0894" w:rsidRDefault="000748AC" w:rsidP="00832008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  <w:r w:rsidR="00832008" w:rsidRPr="003E35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393</w:t>
            </w:r>
          </w:p>
        </w:tc>
        <w:tc>
          <w:tcPr>
            <w:tcW w:w="236" w:type="dxa"/>
            <w:vAlign w:val="bottom"/>
          </w:tcPr>
          <w:p w14:paraId="1708A5F2" w14:textId="77777777" w:rsidR="00832008" w:rsidRPr="00AA0894" w:rsidRDefault="00832008" w:rsidP="0083200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41D2E372" w14:textId="2E715E51" w:rsidR="00832008" w:rsidRPr="000A1D64" w:rsidRDefault="000748AC" w:rsidP="0083200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  <w:r w:rsidR="00832008" w:rsidRPr="003E35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393</w:t>
            </w:r>
          </w:p>
        </w:tc>
      </w:tr>
    </w:tbl>
    <w:p w14:paraId="7E6923E5" w14:textId="62BA5EEA" w:rsidR="00383839" w:rsidRPr="00AF27FE" w:rsidRDefault="00383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493CE0E" w14:textId="097DAB86" w:rsidR="003968C6" w:rsidRPr="007D0226" w:rsidRDefault="003968C6" w:rsidP="0039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เครื่องมือทางการเงินที่วัดมูลค่าด้วยราคาทุนตัดจำหน่าย</w:t>
      </w:r>
    </w:p>
    <w:p w14:paraId="34C8CF1B" w14:textId="77777777" w:rsidR="003968C6" w:rsidRPr="007D0226" w:rsidRDefault="003968C6" w:rsidP="0039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1F4DB77" w14:textId="710C011A" w:rsidR="000A4F35" w:rsidRPr="007D0226" w:rsidRDefault="003968C6" w:rsidP="00F1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D0226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="000748AC" w:rsidRPr="000748AC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7D022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pacing w:val="-2"/>
          <w:sz w:val="30"/>
          <w:szCs w:val="30"/>
          <w:cs/>
        </w:rPr>
        <w:t>สำหรับเงินกู้ยืมจากสถาบันการเงินโดยการคำนวณ</w:t>
      </w:r>
      <w:r w:rsidR="005C77C2" w:rsidRPr="007D0226">
        <w:rPr>
          <w:rFonts w:asciiTheme="majorBidi" w:hAnsiTheme="majorBidi" w:cstheme="majorBidi"/>
          <w:spacing w:val="-2"/>
          <w:sz w:val="30"/>
          <w:szCs w:val="30"/>
          <w:cs/>
        </w:rPr>
        <w:t>โดยใช้วิธีคิดลดกระแสเงินสดด้วย</w:t>
      </w:r>
      <w:r w:rsidRPr="007D0226">
        <w:rPr>
          <w:rFonts w:asciiTheme="majorBidi" w:hAnsiTheme="majorBidi" w:cstheme="majorBidi"/>
          <w:spacing w:val="-2"/>
          <w:sz w:val="30"/>
          <w:szCs w:val="30"/>
          <w:cs/>
        </w:rPr>
        <w:t>อัตราดอกเบี้ย</w:t>
      </w:r>
      <w:r w:rsidR="005C77C2" w:rsidRPr="007D0226">
        <w:rPr>
          <w:rFonts w:asciiTheme="majorBidi" w:hAnsiTheme="majorBidi" w:cstheme="majorBidi"/>
          <w:spacing w:val="-2"/>
          <w:sz w:val="30"/>
          <w:szCs w:val="30"/>
          <w:cs/>
        </w:rPr>
        <w:t>ใน</w:t>
      </w:r>
      <w:r w:rsidRPr="007D0226">
        <w:rPr>
          <w:rFonts w:asciiTheme="majorBidi" w:hAnsiTheme="majorBidi" w:cstheme="majorBidi"/>
          <w:spacing w:val="-2"/>
          <w:sz w:val="30"/>
          <w:szCs w:val="30"/>
          <w:cs/>
        </w:rPr>
        <w:t>ตลาด</w:t>
      </w:r>
    </w:p>
    <w:p w14:paraId="141DD00E" w14:textId="4292B000" w:rsidR="00957E8E" w:rsidRDefault="00957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cs/>
        </w:rPr>
      </w:pPr>
      <w:r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37ED4BCF" w14:textId="10315CF9" w:rsidR="005B6A13" w:rsidRPr="007D0226" w:rsidRDefault="005B6A13" w:rsidP="00B67F67">
      <w:pPr>
        <w:pStyle w:val="Heading2"/>
        <w:tabs>
          <w:tab w:val="clear" w:pos="340"/>
        </w:tabs>
        <w:ind w:left="540" w:hanging="540"/>
      </w:pPr>
      <w:r w:rsidRPr="007D0226">
        <w:rPr>
          <w:cs/>
        </w:rPr>
        <w:lastRenderedPageBreak/>
        <w:t>ภาระผูกพันกับบุคคลหรือกิจการที่ไม่เกี่ยวข้องกัน</w:t>
      </w:r>
    </w:p>
    <w:p w14:paraId="26CD0AA2" w14:textId="231DA266" w:rsidR="005B6A13" w:rsidRPr="004A5250" w:rsidRDefault="005B6A13" w:rsidP="005B6A13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9"/>
        <w:gridCol w:w="1611"/>
      </w:tblGrid>
      <w:tr w:rsidR="00383839" w:rsidRPr="007D0226" w14:paraId="1F9D9E5F" w14:textId="77777777">
        <w:trPr>
          <w:tblHeader/>
        </w:trPr>
        <w:tc>
          <w:tcPr>
            <w:tcW w:w="5670" w:type="dxa"/>
          </w:tcPr>
          <w:p w14:paraId="6B0EB8A8" w14:textId="77777777" w:rsidR="00383839" w:rsidRPr="00FC4816" w:rsidRDefault="00383839" w:rsidP="00FC481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ECEF0DB" w14:textId="73138587" w:rsidR="00383839" w:rsidRPr="00FC4816" w:rsidRDefault="00383839" w:rsidP="00FC481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C48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748AC" w:rsidRPr="000748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8320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320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0748AC" w:rsidRPr="000748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620" w:type="dxa"/>
          </w:tcPr>
          <w:p w14:paraId="53FAC3B8" w14:textId="77777777" w:rsidR="00383839" w:rsidRPr="00FC4816" w:rsidRDefault="00383839" w:rsidP="00FC4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6335298" w14:textId="77777777" w:rsidR="00383839" w:rsidRPr="00FC4816" w:rsidRDefault="00383839" w:rsidP="00FC4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09F46884" w14:textId="77777777" w:rsidR="00383839" w:rsidRPr="00FC4816" w:rsidRDefault="00383839" w:rsidP="00FC4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005A3486" w14:textId="77777777" w:rsidR="00383839" w:rsidRPr="00FC4816" w:rsidRDefault="00383839" w:rsidP="00FC4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FC48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383839" w:rsidRPr="007D0226" w14:paraId="0B071A52" w14:textId="77777777">
        <w:trPr>
          <w:tblHeader/>
        </w:trPr>
        <w:tc>
          <w:tcPr>
            <w:tcW w:w="5670" w:type="dxa"/>
          </w:tcPr>
          <w:p w14:paraId="7CD163FF" w14:textId="77777777" w:rsidR="00383839" w:rsidRPr="00FC4816" w:rsidRDefault="00383839" w:rsidP="00FC481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07F632CA" w14:textId="77777777" w:rsidR="00383839" w:rsidRPr="00FC4816" w:rsidRDefault="00383839" w:rsidP="00FC4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3839" w:rsidRPr="007D0226" w14:paraId="2094BF16" w14:textId="77777777" w:rsidTr="00FC4816">
        <w:trPr>
          <w:trHeight w:val="60"/>
        </w:trPr>
        <w:tc>
          <w:tcPr>
            <w:tcW w:w="5670" w:type="dxa"/>
          </w:tcPr>
          <w:p w14:paraId="2A897257" w14:textId="77777777" w:rsidR="00383839" w:rsidRPr="00FC4816" w:rsidRDefault="00383839" w:rsidP="00FC481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C48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75F43012" w14:textId="77777777" w:rsidR="00383839" w:rsidRPr="00FC4816" w:rsidRDefault="00383839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33E512C8" w14:textId="77777777" w:rsidR="00383839" w:rsidRPr="00FC4816" w:rsidRDefault="00383839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1" w:type="dxa"/>
          </w:tcPr>
          <w:p w14:paraId="760E6063" w14:textId="77777777" w:rsidR="00383839" w:rsidRPr="00FC4816" w:rsidRDefault="00383839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C3FFA" w:rsidRPr="007D0226" w14:paraId="2DD4F76B" w14:textId="77777777" w:rsidTr="00320536">
        <w:trPr>
          <w:trHeight w:val="60"/>
        </w:trPr>
        <w:tc>
          <w:tcPr>
            <w:tcW w:w="5670" w:type="dxa"/>
          </w:tcPr>
          <w:p w14:paraId="0573720F" w14:textId="26DF4A79" w:rsidR="00CC3FFA" w:rsidRPr="00FC4816" w:rsidRDefault="00CC3FFA" w:rsidP="00FC481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481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620" w:type="dxa"/>
          </w:tcPr>
          <w:p w14:paraId="38EB4C5E" w14:textId="09E063A6" w:rsidR="00CC3FFA" w:rsidRPr="00320536" w:rsidRDefault="000748AC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0748AC">
              <w:rPr>
                <w:rFonts w:ascii="Angsana New" w:hAnsi="Angsana New"/>
                <w:sz w:val="30"/>
                <w:szCs w:val="30"/>
              </w:rPr>
              <w:t>35</w:t>
            </w:r>
            <w:r w:rsidR="00A16A74" w:rsidRPr="00320536">
              <w:rPr>
                <w:rFonts w:ascii="Angsana New" w:hAnsi="Angsana New"/>
                <w:sz w:val="30"/>
                <w:szCs w:val="30"/>
              </w:rPr>
              <w:t>,</w:t>
            </w:r>
            <w:r w:rsidRPr="000748AC">
              <w:rPr>
                <w:rFonts w:ascii="Angsana New" w:hAnsi="Angsana New"/>
                <w:sz w:val="30"/>
                <w:szCs w:val="30"/>
              </w:rPr>
              <w:t>969</w:t>
            </w:r>
          </w:p>
        </w:tc>
        <w:tc>
          <w:tcPr>
            <w:tcW w:w="279" w:type="dxa"/>
          </w:tcPr>
          <w:p w14:paraId="35DD7E5A" w14:textId="77777777" w:rsidR="00CC3FFA" w:rsidRPr="00FC4816" w:rsidRDefault="00CC3FFA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1" w:type="dxa"/>
          </w:tcPr>
          <w:p w14:paraId="0D45121F" w14:textId="50A06695" w:rsidR="00CC3FFA" w:rsidRPr="00FC4816" w:rsidRDefault="000748AC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0748AC">
              <w:rPr>
                <w:rFonts w:ascii="Angsana New" w:hAnsi="Angsana New"/>
                <w:sz w:val="30"/>
                <w:szCs w:val="30"/>
              </w:rPr>
              <w:t>35</w:t>
            </w:r>
            <w:r w:rsidR="00133FF0">
              <w:rPr>
                <w:rFonts w:ascii="Angsana New" w:hAnsi="Angsana New"/>
                <w:sz w:val="30"/>
                <w:szCs w:val="30"/>
              </w:rPr>
              <w:t>,</w:t>
            </w:r>
            <w:r w:rsidRPr="000748AC">
              <w:rPr>
                <w:rFonts w:ascii="Angsana New" w:hAnsi="Angsana New"/>
                <w:sz w:val="30"/>
                <w:szCs w:val="30"/>
              </w:rPr>
              <w:t>914</w:t>
            </w:r>
          </w:p>
        </w:tc>
      </w:tr>
      <w:tr w:rsidR="00CC3FFA" w:rsidRPr="007D0226" w14:paraId="49AACC28" w14:textId="77777777" w:rsidTr="00320536">
        <w:trPr>
          <w:trHeight w:val="60"/>
        </w:trPr>
        <w:tc>
          <w:tcPr>
            <w:tcW w:w="5670" w:type="dxa"/>
          </w:tcPr>
          <w:p w14:paraId="5E249AA3" w14:textId="77777777" w:rsidR="00CC3FFA" w:rsidRPr="00FC4816" w:rsidRDefault="00CC3FFA" w:rsidP="00FC481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C481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620" w:type="dxa"/>
          </w:tcPr>
          <w:p w14:paraId="3D4D4618" w14:textId="01B7A6BC" w:rsidR="00CC3FFA" w:rsidRPr="00320536" w:rsidRDefault="000748AC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0748AC">
              <w:rPr>
                <w:rFonts w:ascii="Angsana New" w:hAnsi="Angsana New"/>
                <w:sz w:val="30"/>
                <w:szCs w:val="30"/>
              </w:rPr>
              <w:t>60</w:t>
            </w:r>
            <w:r w:rsidR="00A16A74" w:rsidRPr="00320536">
              <w:rPr>
                <w:rFonts w:ascii="Angsana New" w:hAnsi="Angsana New"/>
                <w:sz w:val="30"/>
                <w:szCs w:val="30"/>
              </w:rPr>
              <w:t>,</w:t>
            </w:r>
            <w:r w:rsidRPr="000748AC">
              <w:rPr>
                <w:rFonts w:ascii="Angsana New" w:hAnsi="Angsana New"/>
                <w:sz w:val="30"/>
                <w:szCs w:val="30"/>
              </w:rPr>
              <w:t>509</w:t>
            </w:r>
          </w:p>
        </w:tc>
        <w:tc>
          <w:tcPr>
            <w:tcW w:w="279" w:type="dxa"/>
          </w:tcPr>
          <w:p w14:paraId="5886C941" w14:textId="77777777" w:rsidR="00CC3FFA" w:rsidRPr="00FC4816" w:rsidRDefault="00CC3FFA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45E3A7D7" w14:textId="53AEAD2A" w:rsidR="00CC3FFA" w:rsidRPr="00FC4816" w:rsidRDefault="000748AC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0748AC">
              <w:rPr>
                <w:rFonts w:ascii="Angsana New" w:hAnsi="Angsana New"/>
                <w:sz w:val="30"/>
                <w:szCs w:val="30"/>
              </w:rPr>
              <w:t>60</w:t>
            </w:r>
            <w:r w:rsidR="00133FF0">
              <w:rPr>
                <w:rFonts w:ascii="Angsana New" w:hAnsi="Angsana New"/>
                <w:sz w:val="30"/>
                <w:szCs w:val="30"/>
              </w:rPr>
              <w:t>,</w:t>
            </w:r>
            <w:r w:rsidRPr="000748AC">
              <w:rPr>
                <w:rFonts w:ascii="Angsana New" w:hAnsi="Angsana New"/>
                <w:sz w:val="30"/>
                <w:szCs w:val="30"/>
              </w:rPr>
              <w:t>509</w:t>
            </w:r>
          </w:p>
        </w:tc>
      </w:tr>
      <w:tr w:rsidR="00CC3FFA" w:rsidRPr="007D0226" w14:paraId="3AC1A70D" w14:textId="77777777" w:rsidTr="00320536">
        <w:trPr>
          <w:trHeight w:val="60"/>
        </w:trPr>
        <w:tc>
          <w:tcPr>
            <w:tcW w:w="5670" w:type="dxa"/>
          </w:tcPr>
          <w:p w14:paraId="3866E755" w14:textId="3D2CAB01" w:rsidR="00CC3FFA" w:rsidRPr="00FC4816" w:rsidRDefault="00CC3FFA" w:rsidP="00FC481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4816">
              <w:rPr>
                <w:rFonts w:ascii="Angsana New" w:hAnsi="Angsana New"/>
                <w:sz w:val="30"/>
                <w:szCs w:val="30"/>
                <w:cs/>
              </w:rPr>
              <w:t>ระบบไฟฟ้าและระบบ</w:t>
            </w:r>
            <w:r w:rsidR="00915ABD" w:rsidRPr="00FC4816">
              <w:rPr>
                <w:rFonts w:ascii="Angsana New" w:hAnsi="Angsana New"/>
                <w:sz w:val="30"/>
                <w:szCs w:val="30"/>
                <w:cs/>
              </w:rPr>
              <w:t>น้ำประปา</w:t>
            </w:r>
          </w:p>
        </w:tc>
        <w:tc>
          <w:tcPr>
            <w:tcW w:w="1620" w:type="dxa"/>
          </w:tcPr>
          <w:p w14:paraId="5EC588AF" w14:textId="7A4682A1" w:rsidR="00CC3FFA" w:rsidRPr="00320536" w:rsidRDefault="000748AC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0748AC">
              <w:rPr>
                <w:rFonts w:ascii="Angsana New" w:hAnsi="Angsana New"/>
                <w:sz w:val="30"/>
                <w:szCs w:val="30"/>
              </w:rPr>
              <w:t>4</w:t>
            </w:r>
            <w:r w:rsidR="00320536" w:rsidRPr="00320536">
              <w:rPr>
                <w:rFonts w:ascii="Angsana New" w:hAnsi="Angsana New"/>
                <w:sz w:val="30"/>
                <w:szCs w:val="30"/>
              </w:rPr>
              <w:t>,</w:t>
            </w:r>
            <w:r w:rsidRPr="000748AC">
              <w:rPr>
                <w:rFonts w:ascii="Angsana New" w:hAnsi="Angsana New"/>
                <w:sz w:val="30"/>
                <w:szCs w:val="30"/>
              </w:rPr>
              <w:t>041</w:t>
            </w:r>
          </w:p>
        </w:tc>
        <w:tc>
          <w:tcPr>
            <w:tcW w:w="279" w:type="dxa"/>
          </w:tcPr>
          <w:p w14:paraId="5B19957D" w14:textId="77777777" w:rsidR="00CC3FFA" w:rsidRPr="00D13573" w:rsidRDefault="00CC3FFA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7F88B62C" w14:textId="5DC54B53" w:rsidR="00CC3FFA" w:rsidRPr="00D13573" w:rsidRDefault="000748AC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0748AC">
              <w:rPr>
                <w:rFonts w:ascii="Angsana New" w:hAnsi="Angsana New"/>
                <w:sz w:val="30"/>
                <w:szCs w:val="30"/>
              </w:rPr>
              <w:t>4</w:t>
            </w:r>
            <w:r w:rsidR="00133FF0">
              <w:rPr>
                <w:rFonts w:ascii="Angsana New" w:hAnsi="Angsana New"/>
                <w:sz w:val="30"/>
                <w:szCs w:val="30"/>
              </w:rPr>
              <w:t>,</w:t>
            </w:r>
            <w:r w:rsidRPr="000748AC">
              <w:rPr>
                <w:rFonts w:ascii="Angsana New" w:hAnsi="Angsana New"/>
                <w:sz w:val="30"/>
                <w:szCs w:val="30"/>
              </w:rPr>
              <w:t>041</w:t>
            </w:r>
          </w:p>
        </w:tc>
      </w:tr>
      <w:tr w:rsidR="000A22E8" w:rsidRPr="007D0226" w14:paraId="6F0CEBB5" w14:textId="77777777" w:rsidTr="00320536">
        <w:trPr>
          <w:trHeight w:val="60"/>
        </w:trPr>
        <w:tc>
          <w:tcPr>
            <w:tcW w:w="5670" w:type="dxa"/>
          </w:tcPr>
          <w:p w14:paraId="32327B4F" w14:textId="3BC35690" w:rsidR="000A22E8" w:rsidRPr="00FC4816" w:rsidRDefault="000A22E8" w:rsidP="00FC481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4816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620" w:type="dxa"/>
          </w:tcPr>
          <w:p w14:paraId="55B15A84" w14:textId="4344BAFC" w:rsidR="000A22E8" w:rsidRPr="00320536" w:rsidRDefault="000748AC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0748AC">
              <w:rPr>
                <w:rFonts w:ascii="Angsana New" w:hAnsi="Angsana New"/>
                <w:sz w:val="30"/>
                <w:szCs w:val="30"/>
              </w:rPr>
              <w:t>803</w:t>
            </w:r>
          </w:p>
        </w:tc>
        <w:tc>
          <w:tcPr>
            <w:tcW w:w="279" w:type="dxa"/>
          </w:tcPr>
          <w:p w14:paraId="0FEA6B79" w14:textId="77777777" w:rsidR="000A22E8" w:rsidRPr="00D13573" w:rsidRDefault="000A22E8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2F29BB8D" w14:textId="569E5D68" w:rsidR="000A22E8" w:rsidRPr="00D13573" w:rsidRDefault="000748AC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0748AC">
              <w:rPr>
                <w:rFonts w:ascii="Angsana New" w:hAnsi="Angsana New"/>
                <w:sz w:val="30"/>
                <w:szCs w:val="30"/>
              </w:rPr>
              <w:t>803</w:t>
            </w:r>
          </w:p>
        </w:tc>
      </w:tr>
      <w:tr w:rsidR="00133FF0" w:rsidRPr="007D0226" w14:paraId="25615917" w14:textId="77777777" w:rsidTr="00320536">
        <w:trPr>
          <w:trHeight w:val="60"/>
        </w:trPr>
        <w:tc>
          <w:tcPr>
            <w:tcW w:w="5670" w:type="dxa"/>
          </w:tcPr>
          <w:p w14:paraId="30FAB50B" w14:textId="5A5A110E" w:rsidR="00133FF0" w:rsidRPr="00FC4816" w:rsidRDefault="00133FF0" w:rsidP="00FC481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620" w:type="dxa"/>
          </w:tcPr>
          <w:p w14:paraId="1D003E5D" w14:textId="48E02B8C" w:rsidR="00133FF0" w:rsidRPr="00320536" w:rsidRDefault="000748AC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0748AC"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279" w:type="dxa"/>
          </w:tcPr>
          <w:p w14:paraId="2D6547AF" w14:textId="77777777" w:rsidR="00133FF0" w:rsidRPr="00D13573" w:rsidRDefault="00133FF0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217BCC82" w14:textId="4AEC31B4" w:rsidR="00133FF0" w:rsidRDefault="000748AC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0748AC">
              <w:rPr>
                <w:rFonts w:ascii="Angsana New" w:hAnsi="Angsana New" w:hint="cs"/>
                <w:sz w:val="30"/>
                <w:szCs w:val="30"/>
              </w:rPr>
              <w:t>600</w:t>
            </w:r>
          </w:p>
        </w:tc>
      </w:tr>
      <w:tr w:rsidR="000A22E8" w:rsidRPr="007D0226" w14:paraId="692FA1D7" w14:textId="77777777" w:rsidTr="00320536">
        <w:trPr>
          <w:trHeight w:val="50"/>
        </w:trPr>
        <w:tc>
          <w:tcPr>
            <w:tcW w:w="5670" w:type="dxa"/>
          </w:tcPr>
          <w:p w14:paraId="4CE83AFD" w14:textId="77777777" w:rsidR="000A22E8" w:rsidRPr="00FC4816" w:rsidRDefault="000A22E8" w:rsidP="00FC481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48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42BCD70" w14:textId="03EC2792" w:rsidR="000A22E8" w:rsidRPr="00320536" w:rsidRDefault="000748AC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8AC">
              <w:rPr>
                <w:rFonts w:ascii="Angsana New" w:hAnsi="Angsana New"/>
                <w:b/>
                <w:bCs/>
                <w:sz w:val="30"/>
                <w:szCs w:val="30"/>
              </w:rPr>
              <w:t>101</w:t>
            </w:r>
            <w:r w:rsidR="00320536" w:rsidRPr="0028586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748AC">
              <w:rPr>
                <w:rFonts w:ascii="Angsana New" w:hAnsi="Angsana New"/>
                <w:b/>
                <w:bCs/>
                <w:sz w:val="30"/>
                <w:szCs w:val="30"/>
              </w:rPr>
              <w:t>922</w:t>
            </w:r>
          </w:p>
        </w:tc>
        <w:tc>
          <w:tcPr>
            <w:tcW w:w="279" w:type="dxa"/>
          </w:tcPr>
          <w:p w14:paraId="1F74E6C8" w14:textId="77777777" w:rsidR="000A22E8" w:rsidRPr="00D13573" w:rsidRDefault="000A22E8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14:paraId="62C636C2" w14:textId="01094E5D" w:rsidR="000A22E8" w:rsidRPr="00D13573" w:rsidRDefault="000748AC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8AC">
              <w:rPr>
                <w:rFonts w:ascii="Angsana New" w:hAnsi="Angsana New"/>
                <w:b/>
                <w:bCs/>
                <w:sz w:val="30"/>
                <w:szCs w:val="30"/>
              </w:rPr>
              <w:t>101</w:t>
            </w:r>
            <w:r w:rsidR="00133F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748AC">
              <w:rPr>
                <w:rFonts w:ascii="Angsana New" w:hAnsi="Angsana New"/>
                <w:b/>
                <w:bCs/>
                <w:sz w:val="30"/>
                <w:szCs w:val="30"/>
              </w:rPr>
              <w:t>867</w:t>
            </w:r>
          </w:p>
        </w:tc>
      </w:tr>
      <w:tr w:rsidR="000A22E8" w:rsidRPr="007D0226" w14:paraId="1A0DE8EC" w14:textId="77777777" w:rsidTr="000F0AF9">
        <w:trPr>
          <w:trHeight w:val="197"/>
        </w:trPr>
        <w:tc>
          <w:tcPr>
            <w:tcW w:w="5670" w:type="dxa"/>
          </w:tcPr>
          <w:p w14:paraId="71620AA7" w14:textId="77777777" w:rsidR="000A22E8" w:rsidRPr="00FC4816" w:rsidRDefault="000A22E8" w:rsidP="00FC4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48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620" w:type="dxa"/>
          </w:tcPr>
          <w:p w14:paraId="593F9EE7" w14:textId="77777777" w:rsidR="000A22E8" w:rsidRPr="00FC4816" w:rsidRDefault="000A22E8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78BFF608" w14:textId="77777777" w:rsidR="000A22E8" w:rsidRPr="00FC4816" w:rsidRDefault="000A22E8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1" w:type="dxa"/>
          </w:tcPr>
          <w:p w14:paraId="774E833E" w14:textId="77777777" w:rsidR="000A22E8" w:rsidRPr="00FC4816" w:rsidRDefault="000A22E8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A22E8" w:rsidRPr="007D0226" w14:paraId="01635476" w14:textId="77777777" w:rsidTr="00C224EB">
        <w:trPr>
          <w:trHeight w:val="197"/>
        </w:trPr>
        <w:tc>
          <w:tcPr>
            <w:tcW w:w="5670" w:type="dxa"/>
          </w:tcPr>
          <w:p w14:paraId="22AD61E7" w14:textId="77777777" w:rsidR="000A22E8" w:rsidRPr="00FC4816" w:rsidRDefault="000A22E8" w:rsidP="00FC4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131" w:hanging="174"/>
              <w:rPr>
                <w:rFonts w:ascii="Angsana New" w:hAnsi="Angsana New"/>
                <w:sz w:val="30"/>
                <w:szCs w:val="30"/>
                <w:cs/>
              </w:rPr>
            </w:pPr>
            <w:r w:rsidRPr="00FC4816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1620" w:type="dxa"/>
          </w:tcPr>
          <w:p w14:paraId="7091AF49" w14:textId="48AA0DEA" w:rsidR="000A22E8" w:rsidRPr="00C224EB" w:rsidRDefault="000748AC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0748AC">
              <w:rPr>
                <w:rFonts w:ascii="Angsana New" w:hAnsi="Angsana New"/>
                <w:sz w:val="30"/>
                <w:szCs w:val="30"/>
              </w:rPr>
              <w:t>133</w:t>
            </w:r>
            <w:r w:rsidR="00C224EB" w:rsidRPr="00C224EB">
              <w:rPr>
                <w:rFonts w:ascii="Angsana New" w:hAnsi="Angsana New"/>
                <w:sz w:val="30"/>
                <w:szCs w:val="30"/>
              </w:rPr>
              <w:t>,</w:t>
            </w:r>
            <w:r w:rsidRPr="000748AC">
              <w:rPr>
                <w:rFonts w:ascii="Angsana New" w:hAnsi="Angsana New"/>
                <w:sz w:val="30"/>
                <w:szCs w:val="30"/>
              </w:rPr>
              <w:t>336</w:t>
            </w:r>
          </w:p>
        </w:tc>
        <w:tc>
          <w:tcPr>
            <w:tcW w:w="279" w:type="dxa"/>
          </w:tcPr>
          <w:p w14:paraId="1FFE7197" w14:textId="77777777" w:rsidR="000A22E8" w:rsidRPr="00FC4816" w:rsidRDefault="000A22E8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7F58813F" w14:textId="646BADA2" w:rsidR="000A22E8" w:rsidRPr="00FC4816" w:rsidRDefault="000748AC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0748AC">
              <w:rPr>
                <w:rFonts w:ascii="Angsana New" w:hAnsi="Angsana New"/>
                <w:sz w:val="30"/>
                <w:szCs w:val="30"/>
              </w:rPr>
              <w:t>133</w:t>
            </w:r>
            <w:r w:rsidR="00133FF0">
              <w:rPr>
                <w:rFonts w:ascii="Angsana New" w:hAnsi="Angsana New"/>
                <w:sz w:val="30"/>
                <w:szCs w:val="30"/>
              </w:rPr>
              <w:t>,</w:t>
            </w:r>
            <w:r w:rsidRPr="000748AC">
              <w:rPr>
                <w:rFonts w:ascii="Angsana New" w:hAnsi="Angsana New"/>
                <w:sz w:val="30"/>
                <w:szCs w:val="30"/>
              </w:rPr>
              <w:t>336</w:t>
            </w:r>
          </w:p>
        </w:tc>
      </w:tr>
      <w:tr w:rsidR="005C2682" w:rsidRPr="007D0226" w14:paraId="4AFD3D6C" w14:textId="77777777" w:rsidTr="00C224EB">
        <w:trPr>
          <w:trHeight w:val="197"/>
        </w:trPr>
        <w:tc>
          <w:tcPr>
            <w:tcW w:w="5670" w:type="dxa"/>
          </w:tcPr>
          <w:p w14:paraId="03EC2175" w14:textId="77777777" w:rsidR="005C2682" w:rsidRPr="00FC4816" w:rsidRDefault="005C2682" w:rsidP="00FC4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131" w:hanging="174"/>
              <w:rPr>
                <w:rFonts w:ascii="Angsana New" w:hAnsi="Angsana New"/>
                <w:sz w:val="30"/>
                <w:szCs w:val="30"/>
              </w:rPr>
            </w:pPr>
            <w:r w:rsidRPr="00FC481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620" w:type="dxa"/>
          </w:tcPr>
          <w:p w14:paraId="14CC2C05" w14:textId="756D5CAE" w:rsidR="005C2682" w:rsidRPr="00C224EB" w:rsidRDefault="000748AC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0748AC">
              <w:rPr>
                <w:rFonts w:ascii="Angsana New" w:hAnsi="Angsana New"/>
                <w:sz w:val="30"/>
                <w:szCs w:val="30"/>
              </w:rPr>
              <w:t>4</w:t>
            </w:r>
            <w:r w:rsidR="004758BF" w:rsidRPr="004758BF">
              <w:rPr>
                <w:rFonts w:ascii="Angsana New" w:hAnsi="Angsana New"/>
                <w:sz w:val="30"/>
                <w:szCs w:val="30"/>
              </w:rPr>
              <w:t>,</w:t>
            </w:r>
            <w:r w:rsidRPr="000748AC">
              <w:rPr>
                <w:rFonts w:ascii="Angsana New" w:hAnsi="Angsana New"/>
                <w:sz w:val="30"/>
                <w:szCs w:val="30"/>
              </w:rPr>
              <w:t>212</w:t>
            </w:r>
          </w:p>
        </w:tc>
        <w:tc>
          <w:tcPr>
            <w:tcW w:w="279" w:type="dxa"/>
          </w:tcPr>
          <w:p w14:paraId="77C17D3A" w14:textId="77777777" w:rsidR="005C2682" w:rsidRPr="00D13573" w:rsidRDefault="005C2682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54EE09DD" w14:textId="1E98FFBB" w:rsidR="005C2682" w:rsidRPr="00D13573" w:rsidRDefault="000748AC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0748AC">
              <w:rPr>
                <w:rFonts w:ascii="Angsana New" w:hAnsi="Angsana New"/>
                <w:sz w:val="30"/>
                <w:szCs w:val="30"/>
              </w:rPr>
              <w:t>3</w:t>
            </w:r>
            <w:r w:rsidR="00133FF0">
              <w:rPr>
                <w:rFonts w:ascii="Angsana New" w:hAnsi="Angsana New"/>
                <w:sz w:val="30"/>
                <w:szCs w:val="30"/>
              </w:rPr>
              <w:t>,</w:t>
            </w:r>
            <w:r w:rsidRPr="000748AC">
              <w:rPr>
                <w:rFonts w:ascii="Angsana New" w:hAnsi="Angsana New"/>
                <w:sz w:val="30"/>
                <w:szCs w:val="30"/>
              </w:rPr>
              <w:t>958</w:t>
            </w:r>
          </w:p>
        </w:tc>
      </w:tr>
      <w:tr w:rsidR="000A22E8" w:rsidRPr="007D0226" w14:paraId="704FA4B0" w14:textId="77777777" w:rsidTr="00C224EB">
        <w:trPr>
          <w:trHeight w:val="197"/>
        </w:trPr>
        <w:tc>
          <w:tcPr>
            <w:tcW w:w="5670" w:type="dxa"/>
          </w:tcPr>
          <w:p w14:paraId="5AABEF09" w14:textId="06CCCB22" w:rsidR="000A22E8" w:rsidRPr="00FC4816" w:rsidRDefault="000A22E8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4816">
              <w:rPr>
                <w:rFonts w:ascii="Angsana New" w:hAnsi="Angsana New"/>
                <w:sz w:val="30"/>
                <w:szCs w:val="30"/>
                <w:cs/>
              </w:rPr>
              <w:t>สัญญาบริการ</w:t>
            </w:r>
            <w:r w:rsidR="00AA419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FC4816">
              <w:rPr>
                <w:rFonts w:ascii="Angsana New" w:hAnsi="Angsana New"/>
                <w:sz w:val="30"/>
                <w:szCs w:val="30"/>
                <w:cs/>
              </w:rPr>
              <w:t>ให้คำปรึกษา</w:t>
            </w:r>
          </w:p>
        </w:tc>
        <w:tc>
          <w:tcPr>
            <w:tcW w:w="1620" w:type="dxa"/>
          </w:tcPr>
          <w:p w14:paraId="10FE00A5" w14:textId="414BB63C" w:rsidR="000A22E8" w:rsidRPr="00C224EB" w:rsidRDefault="000748AC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0748AC">
              <w:rPr>
                <w:rFonts w:ascii="Angsana New" w:hAnsi="Angsana New"/>
                <w:sz w:val="30"/>
                <w:szCs w:val="30"/>
              </w:rPr>
              <w:t>4</w:t>
            </w:r>
            <w:r w:rsidR="00C224EB" w:rsidRPr="00C224EB">
              <w:rPr>
                <w:rFonts w:ascii="Angsana New" w:hAnsi="Angsana New"/>
                <w:sz w:val="30"/>
                <w:szCs w:val="30"/>
              </w:rPr>
              <w:t>,</w:t>
            </w:r>
            <w:r w:rsidRPr="000748AC"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279" w:type="dxa"/>
          </w:tcPr>
          <w:p w14:paraId="7B6B66BF" w14:textId="77777777" w:rsidR="000A22E8" w:rsidRPr="00D13573" w:rsidRDefault="000A22E8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62519F0D" w14:textId="2504B1EC" w:rsidR="000A22E8" w:rsidRPr="00D13573" w:rsidRDefault="000748AC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0748AC">
              <w:rPr>
                <w:rFonts w:ascii="Angsana New" w:hAnsi="Angsana New"/>
                <w:sz w:val="30"/>
                <w:szCs w:val="30"/>
              </w:rPr>
              <w:t>4</w:t>
            </w:r>
            <w:r w:rsidR="005E23DD">
              <w:rPr>
                <w:rFonts w:ascii="Angsana New" w:hAnsi="Angsana New"/>
                <w:sz w:val="30"/>
                <w:szCs w:val="30"/>
              </w:rPr>
              <w:t>,</w:t>
            </w:r>
            <w:r w:rsidRPr="000748AC">
              <w:rPr>
                <w:rFonts w:ascii="Angsana New" w:hAnsi="Angsana New"/>
                <w:sz w:val="30"/>
                <w:szCs w:val="30"/>
              </w:rPr>
              <w:t>305</w:t>
            </w:r>
          </w:p>
        </w:tc>
      </w:tr>
      <w:tr w:rsidR="000A22E8" w:rsidRPr="007D0226" w14:paraId="4E9AE8A1" w14:textId="77777777" w:rsidTr="00C224EB">
        <w:trPr>
          <w:trHeight w:val="197"/>
        </w:trPr>
        <w:tc>
          <w:tcPr>
            <w:tcW w:w="5670" w:type="dxa"/>
          </w:tcPr>
          <w:p w14:paraId="32E8B8DE" w14:textId="77777777" w:rsidR="000A22E8" w:rsidRPr="00FC4816" w:rsidRDefault="000A22E8" w:rsidP="00FC481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48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508E089" w14:textId="7AE0125C" w:rsidR="000A22E8" w:rsidRPr="00C224EB" w:rsidRDefault="000748AC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8AC">
              <w:rPr>
                <w:rFonts w:ascii="Angsana New" w:hAnsi="Angsana New"/>
                <w:b/>
                <w:bCs/>
                <w:sz w:val="30"/>
                <w:szCs w:val="30"/>
              </w:rPr>
              <w:t>141</w:t>
            </w:r>
            <w:r w:rsidR="004758BF" w:rsidRPr="004758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748AC">
              <w:rPr>
                <w:rFonts w:ascii="Angsana New" w:hAnsi="Angsana New"/>
                <w:b/>
                <w:bCs/>
                <w:sz w:val="30"/>
                <w:szCs w:val="30"/>
              </w:rPr>
              <w:t>853</w:t>
            </w:r>
          </w:p>
        </w:tc>
        <w:tc>
          <w:tcPr>
            <w:tcW w:w="279" w:type="dxa"/>
          </w:tcPr>
          <w:p w14:paraId="609AB0F9" w14:textId="77777777" w:rsidR="000A22E8" w:rsidRPr="00D13573" w:rsidRDefault="000A22E8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14:paraId="29842C0E" w14:textId="1251EC75" w:rsidR="000A22E8" w:rsidRPr="00D13573" w:rsidRDefault="000748AC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8AC">
              <w:rPr>
                <w:rFonts w:ascii="Angsana New" w:hAnsi="Angsana New"/>
                <w:b/>
                <w:bCs/>
                <w:sz w:val="30"/>
                <w:szCs w:val="30"/>
              </w:rPr>
              <w:t>141</w:t>
            </w:r>
            <w:r w:rsidR="00133F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748AC">
              <w:rPr>
                <w:rFonts w:ascii="Angsana New" w:hAnsi="Angsana New"/>
                <w:b/>
                <w:bCs/>
                <w:sz w:val="30"/>
                <w:szCs w:val="30"/>
              </w:rPr>
              <w:t>599</w:t>
            </w:r>
          </w:p>
        </w:tc>
      </w:tr>
    </w:tbl>
    <w:p w14:paraId="7C3FC971" w14:textId="7750E2B8" w:rsidR="000B48E5" w:rsidRDefault="000B4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</w:p>
    <w:p w14:paraId="39F384C6" w14:textId="3236D2BF" w:rsidR="0004306A" w:rsidRPr="0002586E" w:rsidRDefault="0004306A" w:rsidP="00891C25">
      <w:pPr>
        <w:pStyle w:val="Heading2"/>
        <w:tabs>
          <w:tab w:val="clear" w:pos="340"/>
        </w:tabs>
        <w:ind w:left="540" w:hanging="540"/>
      </w:pPr>
      <w:r w:rsidRPr="0002586E">
        <w:rPr>
          <w:cs/>
        </w:rPr>
        <w:t>การจัดประเภทรายการใหม่</w:t>
      </w:r>
    </w:p>
    <w:p w14:paraId="4E397546" w14:textId="77777777" w:rsidR="0004306A" w:rsidRPr="004A5250" w:rsidRDefault="0004306A" w:rsidP="00043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A55C81D" w14:textId="638F6914" w:rsidR="0004306A" w:rsidRDefault="0004306A" w:rsidP="007C5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71BD">
        <w:rPr>
          <w:rFonts w:asciiTheme="majorBidi" w:hAnsiTheme="majorBidi" w:cstheme="majorBidi"/>
          <w:sz w:val="30"/>
          <w:szCs w:val="30"/>
          <w:cs/>
        </w:rPr>
        <w:t xml:space="preserve">รายการบางรายการในงบการเงินปี </w:t>
      </w:r>
      <w:r w:rsidR="000748AC" w:rsidRPr="000748AC">
        <w:rPr>
          <w:rFonts w:asciiTheme="majorBidi" w:hAnsiTheme="majorBidi" w:cstheme="majorBidi"/>
          <w:sz w:val="30"/>
          <w:szCs w:val="30"/>
        </w:rPr>
        <w:t>2568</w:t>
      </w:r>
      <w:r w:rsidRPr="007971BD">
        <w:rPr>
          <w:rFonts w:asciiTheme="majorBidi" w:hAnsiTheme="majorBidi" w:cstheme="majorBidi"/>
          <w:sz w:val="30"/>
          <w:szCs w:val="30"/>
        </w:rPr>
        <w:t xml:space="preserve"> </w:t>
      </w:r>
      <w:r w:rsidRPr="007971BD">
        <w:rPr>
          <w:rFonts w:asciiTheme="majorBidi" w:hAnsiTheme="majorBidi" w:cstheme="majorBidi"/>
          <w:sz w:val="30"/>
          <w:szCs w:val="30"/>
          <w:cs/>
        </w:rPr>
        <w:t xml:space="preserve">ได้มีการจัดประเภทรายการใหม่เพื่อให้สอดคล้องกับการนำเสนองบการเงินปี </w:t>
      </w:r>
      <w:r w:rsidR="000748AC" w:rsidRPr="000748AC">
        <w:rPr>
          <w:rFonts w:asciiTheme="majorBidi" w:hAnsiTheme="majorBidi" w:cstheme="majorBidi"/>
          <w:sz w:val="30"/>
          <w:szCs w:val="30"/>
        </w:rPr>
        <w:t>2569</w:t>
      </w:r>
      <w:r w:rsidRPr="007971BD">
        <w:rPr>
          <w:rFonts w:asciiTheme="majorBidi" w:hAnsiTheme="majorBidi" w:cstheme="majorBidi"/>
          <w:sz w:val="30"/>
          <w:szCs w:val="30"/>
          <w:cs/>
        </w:rPr>
        <w:t xml:space="preserve"> ดังนี้</w:t>
      </w:r>
    </w:p>
    <w:p w14:paraId="3B286F74" w14:textId="77777777" w:rsidR="009047A6" w:rsidRPr="004A5250" w:rsidRDefault="009047A6" w:rsidP="00904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  <w:highlight w:val="yellow"/>
          <w:cs/>
        </w:rPr>
      </w:pPr>
    </w:p>
    <w:tbl>
      <w:tblPr>
        <w:tblStyle w:val="TableGrid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890"/>
        <w:gridCol w:w="236"/>
        <w:gridCol w:w="1744"/>
        <w:gridCol w:w="242"/>
        <w:gridCol w:w="1918"/>
      </w:tblGrid>
      <w:tr w:rsidR="009047A6" w:rsidRPr="007D0226" w14:paraId="30C38318" w14:textId="77777777" w:rsidTr="005128EA">
        <w:trPr>
          <w:tblHeader/>
        </w:trPr>
        <w:tc>
          <w:tcPr>
            <w:tcW w:w="3150" w:type="dxa"/>
          </w:tcPr>
          <w:p w14:paraId="194878F4" w14:textId="77777777" w:rsidR="009047A6" w:rsidRPr="007D0226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0C54EAE1" w14:textId="77777777" w:rsidR="009047A6" w:rsidRPr="007D0226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047A6" w:rsidRPr="007D0226" w14:paraId="52B1D0E2" w14:textId="77777777" w:rsidTr="005128EA">
        <w:trPr>
          <w:tblHeader/>
        </w:trPr>
        <w:tc>
          <w:tcPr>
            <w:tcW w:w="3150" w:type="dxa"/>
          </w:tcPr>
          <w:p w14:paraId="578902E3" w14:textId="77777777" w:rsidR="009047A6" w:rsidRPr="007D0226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3E40B022" w14:textId="7BCEE19A" w:rsidR="009047A6" w:rsidRPr="007D0226" w:rsidRDefault="000748AC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9047A6" w:rsidRPr="007D0226" w14:paraId="3DAFD130" w14:textId="77777777" w:rsidTr="005128EA">
        <w:trPr>
          <w:tblHeader/>
        </w:trPr>
        <w:tc>
          <w:tcPr>
            <w:tcW w:w="3150" w:type="dxa"/>
          </w:tcPr>
          <w:p w14:paraId="0AA7415A" w14:textId="77777777" w:rsidR="009047A6" w:rsidRPr="007D0226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D82C59A" w14:textId="77777777" w:rsidR="009047A6" w:rsidRPr="007D0226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</w:tcPr>
          <w:p w14:paraId="2CE38FB8" w14:textId="77777777" w:rsidR="009047A6" w:rsidRPr="007D0226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310D5977" w14:textId="77777777" w:rsidR="009047A6" w:rsidRPr="007D0226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42" w:type="dxa"/>
          </w:tcPr>
          <w:p w14:paraId="682DF8FA" w14:textId="77777777" w:rsidR="009047A6" w:rsidRPr="007D0226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46B58B5A" w14:textId="77777777" w:rsidR="009047A6" w:rsidRPr="007D0226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9047A6" w:rsidRPr="007D0226" w14:paraId="16104385" w14:textId="77777777" w:rsidTr="005128EA">
        <w:trPr>
          <w:tblHeader/>
        </w:trPr>
        <w:tc>
          <w:tcPr>
            <w:tcW w:w="3150" w:type="dxa"/>
          </w:tcPr>
          <w:p w14:paraId="1CF901F2" w14:textId="77777777" w:rsidR="009047A6" w:rsidRPr="007D0226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17CC5CC9" w14:textId="77777777" w:rsidR="009047A6" w:rsidRPr="007D0226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47A6" w:rsidRPr="007D0226" w14:paraId="6828C0AB" w14:textId="77777777" w:rsidTr="004E581C">
        <w:tc>
          <w:tcPr>
            <w:tcW w:w="3150" w:type="dxa"/>
          </w:tcPr>
          <w:p w14:paraId="08FAF726" w14:textId="77777777" w:rsidR="009047A6" w:rsidRPr="00815A0C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5A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890" w:type="dxa"/>
          </w:tcPr>
          <w:p w14:paraId="1EE81844" w14:textId="77777777" w:rsidR="009047A6" w:rsidRPr="007D0226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F7A9AA" w14:textId="77777777" w:rsidR="009047A6" w:rsidRPr="007D0226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6034CB1A" w14:textId="77777777" w:rsidR="009047A6" w:rsidRPr="007D0226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6460974F" w14:textId="77777777" w:rsidR="009047A6" w:rsidRPr="007D0226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68999CFF" w14:textId="77777777" w:rsidR="009047A6" w:rsidRPr="007D0226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47A6" w:rsidRPr="007D0226" w14:paraId="307FF47A" w14:textId="77777777" w:rsidTr="004E581C">
        <w:tc>
          <w:tcPr>
            <w:tcW w:w="3150" w:type="dxa"/>
          </w:tcPr>
          <w:p w14:paraId="7E745EBF" w14:textId="33F8F1DE" w:rsidR="009047A6" w:rsidRPr="00815A0C" w:rsidRDefault="0031187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1876">
              <w:rPr>
                <w:rFonts w:asciiTheme="majorBidi" w:hAnsi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890" w:type="dxa"/>
          </w:tcPr>
          <w:p w14:paraId="5163C48A" w14:textId="3F42614F" w:rsidR="009047A6" w:rsidRPr="009B2553" w:rsidRDefault="000748AC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987682" w:rsidRPr="00F621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601</w:t>
            </w:r>
          </w:p>
        </w:tc>
        <w:tc>
          <w:tcPr>
            <w:tcW w:w="236" w:type="dxa"/>
          </w:tcPr>
          <w:p w14:paraId="7B77C569" w14:textId="77777777" w:rsidR="009047A6" w:rsidRPr="009B2553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3CDD40D6" w14:textId="2F210CB8" w:rsidR="009047A6" w:rsidRPr="009B2553" w:rsidRDefault="000748AC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3932AC" w:rsidRPr="009B25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649</w:t>
            </w:r>
          </w:p>
        </w:tc>
        <w:tc>
          <w:tcPr>
            <w:tcW w:w="242" w:type="dxa"/>
          </w:tcPr>
          <w:p w14:paraId="0F0D169B" w14:textId="77777777" w:rsidR="009047A6" w:rsidRPr="009B2553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0428E904" w14:textId="75410BE8" w:rsidR="009047A6" w:rsidRPr="009B2553" w:rsidRDefault="000748AC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321E43" w:rsidRPr="009B25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</w:tr>
      <w:tr w:rsidR="009047A6" w:rsidRPr="007D0226" w14:paraId="5D2C6F50" w14:textId="77777777" w:rsidTr="004E581C">
        <w:tc>
          <w:tcPr>
            <w:tcW w:w="3150" w:type="dxa"/>
          </w:tcPr>
          <w:p w14:paraId="37D2C4BD" w14:textId="75B97F36" w:rsidR="009047A6" w:rsidRPr="00815A0C" w:rsidRDefault="00AD36D4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36D4">
              <w:rPr>
                <w:rFonts w:asciiTheme="majorBidi" w:hAnsi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890" w:type="dxa"/>
          </w:tcPr>
          <w:p w14:paraId="2BD24706" w14:textId="54256DD0" w:rsidR="009047A6" w:rsidRPr="009B2553" w:rsidRDefault="000748AC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75396D" w:rsidRPr="009B25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236" w:type="dxa"/>
          </w:tcPr>
          <w:p w14:paraId="3CFB8C25" w14:textId="77777777" w:rsidR="009047A6" w:rsidRPr="009B2553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193C2E8D" w14:textId="0B71078A" w:rsidR="009047A6" w:rsidRPr="009B2553" w:rsidRDefault="009F03EF" w:rsidP="009F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9B255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748AC" w:rsidRPr="000748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9B25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748AC" w:rsidRPr="000748AC">
              <w:rPr>
                <w:rFonts w:asciiTheme="majorBidi" w:hAnsiTheme="majorBidi" w:cstheme="majorBidi"/>
                <w:sz w:val="30"/>
                <w:szCs w:val="30"/>
              </w:rPr>
              <w:t>649</w:t>
            </w:r>
            <w:r w:rsidRPr="009B255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34D29929" w14:textId="77777777" w:rsidR="009047A6" w:rsidRPr="009B2553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0E4A8DBE" w14:textId="21BA3BAD" w:rsidR="009047A6" w:rsidRPr="009B2553" w:rsidRDefault="000748AC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46109" w:rsidRPr="009B25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843</w:t>
            </w:r>
          </w:p>
        </w:tc>
      </w:tr>
      <w:tr w:rsidR="009047A6" w:rsidRPr="007D0226" w14:paraId="5E38CE09" w14:textId="77777777" w:rsidTr="004E581C">
        <w:tc>
          <w:tcPr>
            <w:tcW w:w="3150" w:type="dxa"/>
          </w:tcPr>
          <w:p w14:paraId="0CB7403C" w14:textId="77777777" w:rsidR="009047A6" w:rsidRPr="007D0226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90" w:type="dxa"/>
          </w:tcPr>
          <w:p w14:paraId="6D27EE0C" w14:textId="77777777" w:rsidR="009047A6" w:rsidRPr="009B2553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FE441AA" w14:textId="77777777" w:rsidR="009047A6" w:rsidRPr="009B2553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62B7E19C" w14:textId="6601009B" w:rsidR="009047A6" w:rsidRPr="009B2553" w:rsidRDefault="008F1D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25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4357091F" w14:textId="77777777" w:rsidR="009047A6" w:rsidRPr="009B2553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7D05AFDE" w14:textId="77777777" w:rsidR="009047A6" w:rsidRPr="009B2553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736E" w:rsidRPr="004D0EAE" w14:paraId="35398C1B" w14:textId="77777777">
        <w:tc>
          <w:tcPr>
            <w:tcW w:w="3150" w:type="dxa"/>
          </w:tcPr>
          <w:p w14:paraId="774C804C" w14:textId="77777777" w:rsidR="004C736E" w:rsidRPr="004D0EAE" w:rsidRDefault="004C736E" w:rsidP="00E4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4CE2D606" w14:textId="7F4ACF5F" w:rsidR="004C736E" w:rsidRPr="009B2553" w:rsidRDefault="004C7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836F3" w:rsidRPr="007D0226" w14:paraId="412DC8E6" w14:textId="77777777">
        <w:tc>
          <w:tcPr>
            <w:tcW w:w="9180" w:type="dxa"/>
            <w:gridSpan w:val="6"/>
          </w:tcPr>
          <w:p w14:paraId="3EEDBB0D" w14:textId="04948109" w:rsidR="008836F3" w:rsidRPr="009B2553" w:rsidRDefault="008836F3" w:rsidP="00883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B25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 w:rsidRPr="009B255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9B25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0748AC" w:rsidRPr="000748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B25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B255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</w:tr>
      <w:tr w:rsidR="008836F3" w:rsidRPr="007D0226" w14:paraId="1B9DC31D" w14:textId="77777777">
        <w:tc>
          <w:tcPr>
            <w:tcW w:w="3150" w:type="dxa"/>
          </w:tcPr>
          <w:p w14:paraId="5657ABE8" w14:textId="77777777" w:rsidR="008836F3" w:rsidRPr="007D0226" w:rsidRDefault="008836F3" w:rsidP="00883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890" w:type="dxa"/>
          </w:tcPr>
          <w:p w14:paraId="7C6AB493" w14:textId="511F54C8" w:rsidR="008836F3" w:rsidRPr="009B2553" w:rsidRDefault="008836F3" w:rsidP="00883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9E6EAE" w14:textId="77777777" w:rsidR="008836F3" w:rsidRPr="009B2553" w:rsidRDefault="008836F3" w:rsidP="00883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6D08C5AD" w14:textId="3A0463AF" w:rsidR="008836F3" w:rsidRPr="009B2553" w:rsidRDefault="008836F3" w:rsidP="00883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04946E18" w14:textId="77777777" w:rsidR="008836F3" w:rsidRPr="009B2553" w:rsidRDefault="008836F3" w:rsidP="00883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4D504617" w14:textId="5571010C" w:rsidR="008836F3" w:rsidRPr="009B2553" w:rsidRDefault="008836F3" w:rsidP="00883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36F3" w:rsidRPr="007D0226" w14:paraId="262C1724" w14:textId="77777777">
        <w:tc>
          <w:tcPr>
            <w:tcW w:w="3150" w:type="dxa"/>
          </w:tcPr>
          <w:p w14:paraId="0E52F273" w14:textId="77777777" w:rsidR="008836F3" w:rsidRPr="00AE3C55" w:rsidRDefault="008836F3" w:rsidP="00883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3C5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890" w:type="dxa"/>
          </w:tcPr>
          <w:p w14:paraId="1F2BE11F" w14:textId="340179CC" w:rsidR="008836F3" w:rsidRPr="009B2553" w:rsidRDefault="000748AC" w:rsidP="00883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111</w:t>
            </w:r>
            <w:r w:rsidR="008836F3" w:rsidRPr="009B25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854</w:t>
            </w:r>
          </w:p>
        </w:tc>
        <w:tc>
          <w:tcPr>
            <w:tcW w:w="236" w:type="dxa"/>
          </w:tcPr>
          <w:p w14:paraId="716836B4" w14:textId="77777777" w:rsidR="008836F3" w:rsidRPr="009B2553" w:rsidRDefault="008836F3" w:rsidP="00883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46078C6E" w14:textId="104C3D17" w:rsidR="008836F3" w:rsidRPr="009B2553" w:rsidRDefault="000748AC" w:rsidP="00883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692</w:t>
            </w:r>
          </w:p>
        </w:tc>
        <w:tc>
          <w:tcPr>
            <w:tcW w:w="242" w:type="dxa"/>
          </w:tcPr>
          <w:p w14:paraId="2AA32750" w14:textId="77777777" w:rsidR="008836F3" w:rsidRPr="009B2553" w:rsidRDefault="008836F3" w:rsidP="00883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5027E940" w14:textId="22D6A6F0" w:rsidR="008836F3" w:rsidRPr="009B2553" w:rsidRDefault="000748AC" w:rsidP="00883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112</w:t>
            </w:r>
            <w:r w:rsidR="008836F3" w:rsidRPr="009B25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</w:tr>
      <w:tr w:rsidR="008836F3" w:rsidRPr="007D0226" w14:paraId="5A00F51B" w14:textId="77777777">
        <w:tc>
          <w:tcPr>
            <w:tcW w:w="3150" w:type="dxa"/>
          </w:tcPr>
          <w:p w14:paraId="04808038" w14:textId="77777777" w:rsidR="008836F3" w:rsidRPr="00AE3C55" w:rsidRDefault="008836F3" w:rsidP="00883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3C5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90" w:type="dxa"/>
          </w:tcPr>
          <w:p w14:paraId="50C3AA67" w14:textId="6EC60387" w:rsidR="008836F3" w:rsidRPr="009B2553" w:rsidRDefault="000748AC" w:rsidP="00883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8836F3" w:rsidRPr="009B25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902</w:t>
            </w:r>
          </w:p>
        </w:tc>
        <w:tc>
          <w:tcPr>
            <w:tcW w:w="236" w:type="dxa"/>
          </w:tcPr>
          <w:p w14:paraId="7D6D04E2" w14:textId="77777777" w:rsidR="008836F3" w:rsidRPr="009B2553" w:rsidRDefault="008836F3" w:rsidP="00883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5A615FA4" w14:textId="4C29C62B" w:rsidR="008836F3" w:rsidRPr="009B2553" w:rsidRDefault="008836F3" w:rsidP="00883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9B255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748AC" w:rsidRPr="000748AC">
              <w:rPr>
                <w:rFonts w:asciiTheme="majorBidi" w:hAnsiTheme="majorBidi" w:cstheme="majorBidi"/>
                <w:sz w:val="30"/>
                <w:szCs w:val="30"/>
              </w:rPr>
              <w:t>692</w:t>
            </w:r>
            <w:r w:rsidRPr="009B255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649EF510" w14:textId="77777777" w:rsidR="008836F3" w:rsidRPr="009B2553" w:rsidRDefault="008836F3" w:rsidP="00883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412C4286" w14:textId="04F3C687" w:rsidR="008836F3" w:rsidRPr="009B2553" w:rsidRDefault="000748AC" w:rsidP="00883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8836F3" w:rsidRPr="009B25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</w:tr>
      <w:tr w:rsidR="008836F3" w:rsidRPr="007D0226" w14:paraId="5C2E9DC4" w14:textId="77777777">
        <w:tc>
          <w:tcPr>
            <w:tcW w:w="3150" w:type="dxa"/>
          </w:tcPr>
          <w:p w14:paraId="71C7F242" w14:textId="77777777" w:rsidR="008836F3" w:rsidRPr="007D0226" w:rsidRDefault="008836F3" w:rsidP="00883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90" w:type="dxa"/>
          </w:tcPr>
          <w:p w14:paraId="1EA5CBEF" w14:textId="77777777" w:rsidR="008836F3" w:rsidRPr="000B3E2A" w:rsidRDefault="008836F3" w:rsidP="00883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</w:tcPr>
          <w:p w14:paraId="598D5056" w14:textId="77777777" w:rsidR="008836F3" w:rsidRPr="000B3E2A" w:rsidRDefault="008836F3" w:rsidP="00883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1D4FDC25" w14:textId="41011AFA" w:rsidR="008836F3" w:rsidRPr="000B3E2A" w:rsidRDefault="008836F3" w:rsidP="00883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B25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BBD364F" w14:textId="77777777" w:rsidR="008836F3" w:rsidRPr="000B3E2A" w:rsidRDefault="008836F3" w:rsidP="00883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18" w:type="dxa"/>
          </w:tcPr>
          <w:p w14:paraId="44D93763" w14:textId="77777777" w:rsidR="008836F3" w:rsidRPr="000B3E2A" w:rsidRDefault="008836F3" w:rsidP="00883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</w:tbl>
    <w:p w14:paraId="409B4492" w14:textId="0A83B00A" w:rsidR="000B48E5" w:rsidRPr="00457478" w:rsidRDefault="000B48E5">
      <w:pPr>
        <w:rPr>
          <w:sz w:val="30"/>
          <w:szCs w:val="30"/>
        </w:rPr>
      </w:pPr>
    </w:p>
    <w:tbl>
      <w:tblPr>
        <w:tblStyle w:val="TableGrid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890"/>
        <w:gridCol w:w="236"/>
        <w:gridCol w:w="1744"/>
        <w:gridCol w:w="242"/>
        <w:gridCol w:w="1918"/>
      </w:tblGrid>
      <w:tr w:rsidR="004D0EAE" w:rsidRPr="004D0EAE" w14:paraId="4E126C4F" w14:textId="77777777">
        <w:tc>
          <w:tcPr>
            <w:tcW w:w="3150" w:type="dxa"/>
          </w:tcPr>
          <w:p w14:paraId="06B6DE30" w14:textId="46803C6F" w:rsidR="004D0EAE" w:rsidRPr="007D0226" w:rsidRDefault="004D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3076867E" w14:textId="2F5BA62D" w:rsidR="004D0EAE" w:rsidRPr="004D0EAE" w:rsidRDefault="004D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0E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DD6E1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D0EAE" w:rsidRPr="004D0EAE" w14:paraId="1E2E3AF8" w14:textId="77777777">
        <w:tc>
          <w:tcPr>
            <w:tcW w:w="3150" w:type="dxa"/>
          </w:tcPr>
          <w:p w14:paraId="33D1F90D" w14:textId="77777777" w:rsidR="004D0EAE" w:rsidRPr="004D0EAE" w:rsidRDefault="004D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194C4636" w14:textId="1BACE61A" w:rsidR="004D0EAE" w:rsidRPr="004D0EAE" w:rsidRDefault="00074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4D0EAE" w:rsidRPr="004D0EAE" w14:paraId="6074E622" w14:textId="77777777">
        <w:tc>
          <w:tcPr>
            <w:tcW w:w="3150" w:type="dxa"/>
          </w:tcPr>
          <w:p w14:paraId="6E98FC28" w14:textId="77777777" w:rsidR="004D0EAE" w:rsidRPr="004D0EAE" w:rsidRDefault="004D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E0E6FFB" w14:textId="77777777" w:rsidR="004D0EAE" w:rsidRPr="004D0EAE" w:rsidRDefault="004D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0EAE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</w:tcPr>
          <w:p w14:paraId="0AEAEE4B" w14:textId="77777777" w:rsidR="004D0EAE" w:rsidRPr="004D0EAE" w:rsidRDefault="004D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71C45B54" w14:textId="77777777" w:rsidR="004D0EAE" w:rsidRPr="004D0EAE" w:rsidRDefault="004D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0EAE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42" w:type="dxa"/>
          </w:tcPr>
          <w:p w14:paraId="14F0AC8A" w14:textId="77777777" w:rsidR="004D0EAE" w:rsidRPr="004D0EAE" w:rsidRDefault="004D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7017E9E5" w14:textId="77777777" w:rsidR="004D0EAE" w:rsidRPr="004D0EAE" w:rsidRDefault="004D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0EAE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4D0EAE" w:rsidRPr="004D0EAE" w14:paraId="7B10CB80" w14:textId="77777777">
        <w:tc>
          <w:tcPr>
            <w:tcW w:w="3150" w:type="dxa"/>
          </w:tcPr>
          <w:p w14:paraId="7FAD8E93" w14:textId="77777777" w:rsidR="004D0EAE" w:rsidRPr="004D0EAE" w:rsidRDefault="004D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404390A4" w14:textId="77777777" w:rsidR="004D0EAE" w:rsidRPr="004D0EAE" w:rsidRDefault="004D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D0E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3FF0" w:rsidRPr="007D0226" w14:paraId="241876AB" w14:textId="77777777">
        <w:tc>
          <w:tcPr>
            <w:tcW w:w="3150" w:type="dxa"/>
          </w:tcPr>
          <w:p w14:paraId="29DE0C8A" w14:textId="77777777" w:rsidR="00133FF0" w:rsidRPr="00815A0C" w:rsidRDefault="0013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5A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890" w:type="dxa"/>
          </w:tcPr>
          <w:p w14:paraId="4693CD7E" w14:textId="77777777" w:rsidR="00133FF0" w:rsidRPr="007D0226" w:rsidRDefault="0013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3F3FEE" w14:textId="77777777" w:rsidR="00133FF0" w:rsidRPr="007D0226" w:rsidRDefault="0013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2884492E" w14:textId="77777777" w:rsidR="00133FF0" w:rsidRPr="007D0226" w:rsidRDefault="0013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75F83AA1" w14:textId="77777777" w:rsidR="00133FF0" w:rsidRPr="007D0226" w:rsidRDefault="0013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4EEE3949" w14:textId="77777777" w:rsidR="00133FF0" w:rsidRPr="007D0226" w:rsidRDefault="0013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3FF0" w:rsidRPr="007D0226" w14:paraId="346C12C4" w14:textId="77777777">
        <w:tc>
          <w:tcPr>
            <w:tcW w:w="3150" w:type="dxa"/>
          </w:tcPr>
          <w:p w14:paraId="598D4D18" w14:textId="4967018E" w:rsidR="00133FF0" w:rsidRPr="00815A0C" w:rsidRDefault="00BD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890" w:type="dxa"/>
          </w:tcPr>
          <w:p w14:paraId="1CD37CCB" w14:textId="661BA671" w:rsidR="00133FF0" w:rsidRPr="005B2750" w:rsidRDefault="00074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BD1268" w:rsidRPr="00F621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  <w:tc>
          <w:tcPr>
            <w:tcW w:w="236" w:type="dxa"/>
          </w:tcPr>
          <w:p w14:paraId="786740DF" w14:textId="77777777" w:rsidR="00133FF0" w:rsidRPr="005B2750" w:rsidRDefault="0013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2C30B601" w14:textId="0A612492" w:rsidR="00133FF0" w:rsidRPr="005B2750" w:rsidRDefault="00074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BD12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  <w:tc>
          <w:tcPr>
            <w:tcW w:w="242" w:type="dxa"/>
          </w:tcPr>
          <w:p w14:paraId="63C31C1A" w14:textId="77777777" w:rsidR="00133FF0" w:rsidRPr="005B2750" w:rsidRDefault="0013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4F1A062F" w14:textId="2FD480D6" w:rsidR="00133FF0" w:rsidRPr="005B2750" w:rsidRDefault="00074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BD12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</w:tr>
      <w:tr w:rsidR="00133FF0" w:rsidRPr="007D0226" w14:paraId="598496D4" w14:textId="77777777">
        <w:tc>
          <w:tcPr>
            <w:tcW w:w="3150" w:type="dxa"/>
          </w:tcPr>
          <w:p w14:paraId="3118ACF1" w14:textId="45A13B76" w:rsidR="00133FF0" w:rsidRPr="00815A0C" w:rsidRDefault="0013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5A0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890" w:type="dxa"/>
          </w:tcPr>
          <w:p w14:paraId="1AAF54D2" w14:textId="2111793A" w:rsidR="00133FF0" w:rsidRPr="005B2750" w:rsidRDefault="00074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BD12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236" w:type="dxa"/>
          </w:tcPr>
          <w:p w14:paraId="5355C9C4" w14:textId="77777777" w:rsidR="00133FF0" w:rsidRPr="005B2750" w:rsidRDefault="0013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1D2A3700" w14:textId="508D7821" w:rsidR="00133FF0" w:rsidRPr="005B2750" w:rsidRDefault="00BD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748AC" w:rsidRPr="000748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748AC" w:rsidRPr="000748AC">
              <w:rPr>
                <w:rFonts w:asciiTheme="majorBidi" w:hAnsiTheme="majorBidi" w:cstheme="majorBidi"/>
                <w:sz w:val="30"/>
                <w:szCs w:val="30"/>
              </w:rPr>
              <w:t>641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778CC9D2" w14:textId="77777777" w:rsidR="00133FF0" w:rsidRPr="005B2750" w:rsidRDefault="0013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6F2780C9" w14:textId="46636D7D" w:rsidR="00133FF0" w:rsidRPr="005B2750" w:rsidRDefault="00074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661</w:t>
            </w:r>
          </w:p>
        </w:tc>
      </w:tr>
      <w:tr w:rsidR="00133FF0" w:rsidRPr="007D0226" w14:paraId="00ACECDA" w14:textId="77777777">
        <w:tc>
          <w:tcPr>
            <w:tcW w:w="3150" w:type="dxa"/>
          </w:tcPr>
          <w:p w14:paraId="4E9B2DF0" w14:textId="77777777" w:rsidR="00133FF0" w:rsidRPr="007D0226" w:rsidRDefault="0013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90" w:type="dxa"/>
          </w:tcPr>
          <w:p w14:paraId="323E31BF" w14:textId="77777777" w:rsidR="00133FF0" w:rsidRPr="007D0226" w:rsidRDefault="0013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</w:tcPr>
          <w:p w14:paraId="170732E6" w14:textId="77777777" w:rsidR="00133FF0" w:rsidRPr="007D0226" w:rsidRDefault="0013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0A38521D" w14:textId="7501DDB5" w:rsidR="00133FF0" w:rsidRPr="007D0226" w:rsidRDefault="00BD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7502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2DB2CAA0" w14:textId="77777777" w:rsidR="00133FF0" w:rsidRPr="007D0226" w:rsidRDefault="0013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18" w:type="dxa"/>
          </w:tcPr>
          <w:p w14:paraId="3F14166B" w14:textId="77777777" w:rsidR="00133FF0" w:rsidRPr="007D0226" w:rsidRDefault="0013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133FF0" w:rsidRPr="007D0226" w14:paraId="4D2CF9E6" w14:textId="77777777">
        <w:tc>
          <w:tcPr>
            <w:tcW w:w="9180" w:type="dxa"/>
            <w:gridSpan w:val="6"/>
          </w:tcPr>
          <w:p w14:paraId="7122553D" w14:textId="468396B9" w:rsidR="00133FF0" w:rsidRPr="007D0226" w:rsidRDefault="0013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0748AC" w:rsidRPr="000748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</w:tr>
      <w:tr w:rsidR="00133FF0" w:rsidRPr="007D0226" w14:paraId="4094781C" w14:textId="77777777">
        <w:tc>
          <w:tcPr>
            <w:tcW w:w="3150" w:type="dxa"/>
          </w:tcPr>
          <w:p w14:paraId="517BC665" w14:textId="7B36D5C3" w:rsidR="00133FF0" w:rsidRPr="007D0226" w:rsidRDefault="0013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890" w:type="dxa"/>
          </w:tcPr>
          <w:p w14:paraId="1476E25E" w14:textId="77777777" w:rsidR="00133FF0" w:rsidRPr="007D0226" w:rsidRDefault="0013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D6E32D" w14:textId="77777777" w:rsidR="00133FF0" w:rsidRPr="007D0226" w:rsidRDefault="0013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61D60392" w14:textId="77777777" w:rsidR="00133FF0" w:rsidRPr="007D0226" w:rsidRDefault="0013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6A53EA27" w14:textId="77777777" w:rsidR="00133FF0" w:rsidRPr="007D0226" w:rsidRDefault="0013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304ACC83" w14:textId="77777777" w:rsidR="00133FF0" w:rsidRPr="007D0226" w:rsidRDefault="0013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3FF0" w:rsidRPr="007D0226" w14:paraId="46433192" w14:textId="77777777">
        <w:tc>
          <w:tcPr>
            <w:tcW w:w="3150" w:type="dxa"/>
          </w:tcPr>
          <w:p w14:paraId="1AD09EB2" w14:textId="77777777" w:rsidR="00133FF0" w:rsidRPr="00AE3C55" w:rsidRDefault="0013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3C5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890" w:type="dxa"/>
          </w:tcPr>
          <w:p w14:paraId="5064C1F1" w14:textId="2B1522DC" w:rsidR="00133FF0" w:rsidRPr="00A81DC8" w:rsidRDefault="00074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D12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  <w:tc>
          <w:tcPr>
            <w:tcW w:w="236" w:type="dxa"/>
          </w:tcPr>
          <w:p w14:paraId="44712BFE" w14:textId="77777777" w:rsidR="00133FF0" w:rsidRPr="00A81DC8" w:rsidRDefault="0013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44B18943" w14:textId="13D725E5" w:rsidR="00133FF0" w:rsidRPr="00A81DC8" w:rsidRDefault="00074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692</w:t>
            </w:r>
          </w:p>
        </w:tc>
        <w:tc>
          <w:tcPr>
            <w:tcW w:w="242" w:type="dxa"/>
          </w:tcPr>
          <w:p w14:paraId="69EBAEF2" w14:textId="77777777" w:rsidR="00133FF0" w:rsidRPr="00A81DC8" w:rsidRDefault="0013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11A3716E" w14:textId="7AF33415" w:rsidR="00133FF0" w:rsidRPr="00A81DC8" w:rsidRDefault="00074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D12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988</w:t>
            </w:r>
          </w:p>
        </w:tc>
      </w:tr>
      <w:tr w:rsidR="00133FF0" w:rsidRPr="007D0226" w14:paraId="72CC7AD6" w14:textId="77777777">
        <w:tc>
          <w:tcPr>
            <w:tcW w:w="3150" w:type="dxa"/>
          </w:tcPr>
          <w:p w14:paraId="1AD1991D" w14:textId="77777777" w:rsidR="00133FF0" w:rsidRPr="00AE3C55" w:rsidRDefault="0013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3C5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90" w:type="dxa"/>
          </w:tcPr>
          <w:p w14:paraId="75EBB6AA" w14:textId="383BFDFD" w:rsidR="00133FF0" w:rsidRPr="00A81DC8" w:rsidRDefault="00074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BD12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589</w:t>
            </w:r>
          </w:p>
        </w:tc>
        <w:tc>
          <w:tcPr>
            <w:tcW w:w="236" w:type="dxa"/>
          </w:tcPr>
          <w:p w14:paraId="6ECB7C62" w14:textId="77777777" w:rsidR="00133FF0" w:rsidRPr="00A81DC8" w:rsidRDefault="0013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0F6FB9B6" w14:textId="37E54524" w:rsidR="00133FF0" w:rsidRPr="00A81DC8" w:rsidRDefault="00BD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748AC" w:rsidRPr="000748AC">
              <w:rPr>
                <w:rFonts w:asciiTheme="majorBidi" w:hAnsiTheme="majorBidi" w:cstheme="majorBidi"/>
                <w:sz w:val="30"/>
                <w:szCs w:val="30"/>
              </w:rPr>
              <w:t>692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4C342334" w14:textId="77777777" w:rsidR="00133FF0" w:rsidRPr="00A81DC8" w:rsidRDefault="0013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0737628D" w14:textId="109A64C7" w:rsidR="00133FF0" w:rsidRPr="00A81DC8" w:rsidRDefault="00074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748AC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BD12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8AC">
              <w:rPr>
                <w:rFonts w:asciiTheme="majorBidi" w:hAnsiTheme="majorBidi" w:cstheme="majorBidi"/>
                <w:sz w:val="30"/>
                <w:szCs w:val="30"/>
              </w:rPr>
              <w:t>897</w:t>
            </w:r>
          </w:p>
        </w:tc>
      </w:tr>
      <w:tr w:rsidR="004A5250" w:rsidRPr="007D0226" w14:paraId="3B4F0222" w14:textId="77777777">
        <w:tc>
          <w:tcPr>
            <w:tcW w:w="3150" w:type="dxa"/>
          </w:tcPr>
          <w:p w14:paraId="545387D0" w14:textId="77777777" w:rsidR="004A5250" w:rsidRPr="004D0EAE" w:rsidRDefault="004A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238E16D9" w14:textId="77777777" w:rsidR="004A5250" w:rsidRPr="004D0EAE" w:rsidRDefault="004A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D0F45F8" w14:textId="77777777" w:rsidR="004A5250" w:rsidRPr="004D0EAE" w:rsidRDefault="004A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6DFC0B57" w14:textId="5DE515FF" w:rsidR="004A5250" w:rsidRPr="004D0EAE" w:rsidRDefault="00BD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794BF70C" w14:textId="77777777" w:rsidR="004A5250" w:rsidRPr="004D0EAE" w:rsidRDefault="004A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72517DAB" w14:textId="77777777" w:rsidR="004A5250" w:rsidRPr="004D0EAE" w:rsidRDefault="004A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748B1EC" w14:textId="77777777" w:rsidR="004A5250" w:rsidRPr="00545EC6" w:rsidRDefault="004A5250" w:rsidP="00690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</w:p>
    <w:p w14:paraId="475FB03C" w14:textId="651C3C78" w:rsidR="0069010A" w:rsidRDefault="0069010A" w:rsidP="00690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เนื่องจากผู้บริหารเห็นว่ามีความเหมาะสมกับธุรกิจของกลุ่มกิจการมากกว่า</w:t>
      </w:r>
    </w:p>
    <w:p w14:paraId="4BA2E63B" w14:textId="7A6A831B" w:rsidR="002E0761" w:rsidRDefault="002E0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577465E" w14:textId="714485F0" w:rsidR="008B44E7" w:rsidRPr="00732717" w:rsidRDefault="008B44E7" w:rsidP="008B44E7">
      <w:pPr>
        <w:pStyle w:val="Heading2"/>
        <w:tabs>
          <w:tab w:val="clear" w:pos="340"/>
        </w:tabs>
        <w:ind w:left="540" w:hanging="540"/>
      </w:pPr>
      <w:r w:rsidRPr="00732717">
        <w:rPr>
          <w:cs/>
        </w:rPr>
        <w:lastRenderedPageBreak/>
        <w:t>เหตุการณ์ภายหลังรอบระยะเวลารายงาน</w:t>
      </w:r>
    </w:p>
    <w:p w14:paraId="3BD34A48" w14:textId="77777777" w:rsidR="008B44E7" w:rsidRPr="008A7F02" w:rsidRDefault="008B44E7" w:rsidP="008B44E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A84DA30" w14:textId="63C07D00" w:rsidR="00CA5A04" w:rsidRPr="00346591" w:rsidRDefault="00CA5A04" w:rsidP="00231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6591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ในการประชุมสามัญผู้ถือหุ้นประจำปีของบริษัทเมื่อวันที่ </w:t>
      </w:r>
      <w:r w:rsidR="000748AC" w:rsidRPr="000748AC">
        <w:rPr>
          <w:rFonts w:asciiTheme="majorBidi" w:hAnsiTheme="majorBidi" w:cstheme="majorBidi"/>
          <w:sz w:val="30"/>
          <w:szCs w:val="30"/>
        </w:rPr>
        <w:t>1</w:t>
      </w:r>
      <w:r w:rsidRPr="00346591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0748AC" w:rsidRPr="000748AC">
        <w:rPr>
          <w:rFonts w:asciiTheme="majorBidi" w:hAnsiTheme="majorBidi" w:cstheme="majorBidi"/>
          <w:sz w:val="30"/>
          <w:szCs w:val="30"/>
        </w:rPr>
        <w:t>2569</w:t>
      </w:r>
      <w:r w:rsidRPr="00346591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ผู้ถือหุ้นมีมติอนุมัติจ่ายเงินปันผลสำหรับ</w:t>
      </w:r>
      <w:r w:rsidR="00231EB1">
        <w:rPr>
          <w:rFonts w:asciiTheme="majorBidi" w:hAnsiTheme="majorBidi" w:cstheme="majorBidi"/>
          <w:sz w:val="30"/>
          <w:szCs w:val="30"/>
        </w:rPr>
        <w:br/>
      </w:r>
      <w:r w:rsidRPr="00346591">
        <w:rPr>
          <w:rFonts w:asciiTheme="majorBidi" w:hAnsiTheme="majorBidi" w:cstheme="majorBidi"/>
          <w:sz w:val="30"/>
          <w:szCs w:val="30"/>
          <w:cs/>
        </w:rPr>
        <w:t>ผล</w:t>
      </w:r>
      <w:r w:rsidRPr="00346591">
        <w:rPr>
          <w:rFonts w:asciiTheme="majorBidi" w:hAnsiTheme="majorBidi" w:cstheme="majorBidi" w:hint="cs"/>
          <w:sz w:val="30"/>
          <w:szCs w:val="30"/>
          <w:cs/>
        </w:rPr>
        <w:t>การดำเนินงาน</w:t>
      </w:r>
      <w:r w:rsidRPr="00346591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0748AC" w:rsidRPr="000748AC">
        <w:rPr>
          <w:rFonts w:asciiTheme="majorBidi" w:hAnsiTheme="majorBidi" w:cstheme="majorBidi"/>
          <w:sz w:val="30"/>
          <w:szCs w:val="30"/>
        </w:rPr>
        <w:t>2568</w:t>
      </w:r>
      <w:r w:rsidRPr="00346591">
        <w:rPr>
          <w:rFonts w:asciiTheme="majorBidi" w:hAnsiTheme="majorBidi" w:cstheme="majorBidi"/>
          <w:sz w:val="30"/>
          <w:szCs w:val="30"/>
          <w:cs/>
        </w:rPr>
        <w:t xml:space="preserve"> ในอัตราหุ้นละ </w:t>
      </w:r>
      <w:r w:rsidR="000748AC" w:rsidRPr="000748AC">
        <w:rPr>
          <w:rFonts w:asciiTheme="majorBidi" w:hAnsiTheme="majorBidi" w:cstheme="majorBidi"/>
          <w:sz w:val="30"/>
          <w:szCs w:val="30"/>
        </w:rPr>
        <w:t>0</w:t>
      </w:r>
      <w:r w:rsidRPr="00346591">
        <w:rPr>
          <w:rFonts w:asciiTheme="majorBidi" w:hAnsiTheme="majorBidi" w:cstheme="majorBidi"/>
          <w:sz w:val="30"/>
          <w:szCs w:val="30"/>
        </w:rPr>
        <w:t>.</w:t>
      </w:r>
      <w:r w:rsidR="000748AC" w:rsidRPr="000748AC">
        <w:rPr>
          <w:rFonts w:asciiTheme="majorBidi" w:hAnsiTheme="majorBidi" w:cstheme="majorBidi"/>
          <w:sz w:val="30"/>
          <w:szCs w:val="30"/>
        </w:rPr>
        <w:t>25</w:t>
      </w:r>
      <w:r w:rsidRPr="00346591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เป็นจำนวนเงินทั้งสิ้น </w:t>
      </w:r>
      <w:r w:rsidR="000748AC" w:rsidRPr="000748AC">
        <w:rPr>
          <w:rFonts w:asciiTheme="majorBidi" w:hAnsiTheme="majorBidi" w:cstheme="majorBidi"/>
          <w:sz w:val="30"/>
          <w:szCs w:val="30"/>
        </w:rPr>
        <w:t>150</w:t>
      </w:r>
      <w:r>
        <w:rPr>
          <w:rFonts w:asciiTheme="majorBidi" w:hAnsiTheme="majorBidi" w:cstheme="majorBidi"/>
          <w:sz w:val="30"/>
          <w:szCs w:val="30"/>
        </w:rPr>
        <w:t>.</w:t>
      </w:r>
      <w:r w:rsidR="000748AC" w:rsidRPr="000748AC">
        <w:rPr>
          <w:rFonts w:asciiTheme="majorBidi" w:hAnsiTheme="majorBidi" w:cstheme="majorBidi"/>
          <w:sz w:val="30"/>
          <w:szCs w:val="30"/>
        </w:rPr>
        <w:t>0</w:t>
      </w:r>
      <w:r w:rsidRPr="00346591">
        <w:rPr>
          <w:rFonts w:asciiTheme="majorBidi" w:hAnsiTheme="majorBidi" w:cstheme="majorBidi"/>
          <w:sz w:val="30"/>
          <w:szCs w:val="30"/>
        </w:rPr>
        <w:t xml:space="preserve"> </w:t>
      </w:r>
      <w:r w:rsidRPr="00346591">
        <w:rPr>
          <w:rFonts w:asciiTheme="majorBidi" w:hAnsiTheme="majorBidi" w:cstheme="majorBidi"/>
          <w:sz w:val="30"/>
          <w:szCs w:val="30"/>
          <w:cs/>
        </w:rPr>
        <w:t xml:space="preserve">ล้านบาท ซึ่งบริษัทได้จ่ายเงินปันผลระหว่างกาลไปเมื่อวันที่ </w:t>
      </w:r>
      <w:r w:rsidR="000748AC" w:rsidRPr="000748AC">
        <w:rPr>
          <w:rFonts w:asciiTheme="majorBidi" w:hAnsiTheme="majorBidi" w:cstheme="majorBidi"/>
          <w:sz w:val="30"/>
          <w:szCs w:val="30"/>
        </w:rPr>
        <w:t>12</w:t>
      </w:r>
      <w:r w:rsidRPr="003465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46591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3465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748AC" w:rsidRPr="000748AC">
        <w:rPr>
          <w:rFonts w:asciiTheme="majorBidi" w:hAnsiTheme="majorBidi" w:cstheme="majorBidi"/>
          <w:sz w:val="30"/>
          <w:szCs w:val="30"/>
        </w:rPr>
        <w:t>2568</w:t>
      </w:r>
      <w:r w:rsidRPr="00346591">
        <w:rPr>
          <w:rFonts w:asciiTheme="majorBidi" w:hAnsiTheme="majorBidi" w:cstheme="majorBidi"/>
          <w:sz w:val="30"/>
          <w:szCs w:val="30"/>
        </w:rPr>
        <w:t xml:space="preserve"> </w:t>
      </w:r>
      <w:r w:rsidRPr="00346591">
        <w:rPr>
          <w:rFonts w:asciiTheme="majorBidi" w:hAnsiTheme="majorBidi" w:cstheme="majorBidi" w:hint="cs"/>
          <w:sz w:val="30"/>
          <w:szCs w:val="30"/>
          <w:cs/>
        </w:rPr>
        <w:t xml:space="preserve">และวันที่ </w:t>
      </w:r>
      <w:r w:rsidR="000748AC" w:rsidRPr="000748AC">
        <w:rPr>
          <w:rFonts w:asciiTheme="majorBidi" w:hAnsiTheme="majorBidi" w:cstheme="majorBidi"/>
          <w:sz w:val="30"/>
          <w:szCs w:val="30"/>
        </w:rPr>
        <w:t>21</w:t>
      </w:r>
      <w:r w:rsidRPr="00346591">
        <w:rPr>
          <w:rFonts w:asciiTheme="majorBidi" w:hAnsiTheme="majorBidi" w:cstheme="majorBidi"/>
          <w:sz w:val="30"/>
          <w:szCs w:val="30"/>
        </w:rPr>
        <w:t xml:space="preserve"> </w:t>
      </w:r>
      <w:r w:rsidRPr="00346591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0748AC" w:rsidRPr="000748AC">
        <w:rPr>
          <w:rFonts w:asciiTheme="majorBidi" w:hAnsiTheme="majorBidi" w:cstheme="majorBidi"/>
          <w:sz w:val="30"/>
          <w:szCs w:val="30"/>
        </w:rPr>
        <w:t>2569</w:t>
      </w:r>
      <w:r w:rsidRPr="00346591">
        <w:rPr>
          <w:rFonts w:asciiTheme="majorBidi" w:hAnsiTheme="majorBidi" w:cstheme="majorBidi"/>
          <w:sz w:val="30"/>
          <w:szCs w:val="30"/>
          <w:cs/>
        </w:rPr>
        <w:t xml:space="preserve"> ในอัตราหุ้นละ </w:t>
      </w:r>
      <w:r w:rsidR="000748AC" w:rsidRPr="000748AC">
        <w:rPr>
          <w:rFonts w:asciiTheme="majorBidi" w:hAnsiTheme="majorBidi" w:cstheme="majorBidi"/>
          <w:sz w:val="30"/>
          <w:szCs w:val="30"/>
        </w:rPr>
        <w:t>0</w:t>
      </w:r>
      <w:r w:rsidRPr="00346591">
        <w:rPr>
          <w:rFonts w:asciiTheme="majorBidi" w:hAnsiTheme="majorBidi" w:cstheme="majorBidi"/>
          <w:sz w:val="30"/>
          <w:szCs w:val="30"/>
        </w:rPr>
        <w:t>.</w:t>
      </w:r>
      <w:r w:rsidR="000748AC" w:rsidRPr="000748AC">
        <w:rPr>
          <w:rFonts w:asciiTheme="majorBidi" w:hAnsiTheme="majorBidi" w:cstheme="majorBidi"/>
          <w:sz w:val="30"/>
          <w:szCs w:val="30"/>
        </w:rPr>
        <w:t>10</w:t>
      </w:r>
      <w:r w:rsidRPr="00346591">
        <w:rPr>
          <w:rFonts w:asciiTheme="majorBidi" w:hAnsiTheme="majorBidi" w:cstheme="majorBidi"/>
          <w:sz w:val="30"/>
          <w:szCs w:val="30"/>
          <w:cs/>
        </w:rPr>
        <w:t xml:space="preserve"> บาท คิดเป็นจำนวนเงิน </w:t>
      </w:r>
      <w:r w:rsidR="000748AC" w:rsidRPr="000748AC">
        <w:rPr>
          <w:rFonts w:asciiTheme="majorBidi" w:hAnsiTheme="majorBidi" w:cstheme="majorBidi"/>
          <w:sz w:val="30"/>
          <w:szCs w:val="30"/>
        </w:rPr>
        <w:t>120</w:t>
      </w:r>
      <w:r>
        <w:rPr>
          <w:rFonts w:asciiTheme="majorBidi" w:hAnsiTheme="majorBidi" w:cstheme="majorBidi"/>
          <w:sz w:val="30"/>
          <w:szCs w:val="30"/>
        </w:rPr>
        <w:t>.</w:t>
      </w:r>
      <w:r w:rsidR="000748AC" w:rsidRPr="000748AC">
        <w:rPr>
          <w:rFonts w:asciiTheme="majorBidi" w:hAnsiTheme="majorBidi" w:cstheme="majorBidi"/>
          <w:sz w:val="30"/>
          <w:szCs w:val="30"/>
        </w:rPr>
        <w:t>0</w:t>
      </w:r>
      <w:r w:rsidRPr="00346591">
        <w:rPr>
          <w:rFonts w:asciiTheme="majorBidi" w:hAnsiTheme="majorBidi" w:cstheme="majorBidi"/>
          <w:sz w:val="30"/>
          <w:szCs w:val="30"/>
          <w:cs/>
        </w:rPr>
        <w:t xml:space="preserve"> ล้านบาท คงเหลือเงินปันผลที่จะจ่ายเพิ่มในอัตราหุ้นละ </w:t>
      </w:r>
      <w:r w:rsidR="000748AC" w:rsidRPr="000748AC">
        <w:rPr>
          <w:rFonts w:asciiTheme="majorBidi" w:hAnsiTheme="majorBidi" w:cstheme="majorBidi"/>
          <w:sz w:val="30"/>
          <w:szCs w:val="30"/>
        </w:rPr>
        <w:t>0</w:t>
      </w:r>
      <w:r w:rsidRPr="00346591">
        <w:rPr>
          <w:rFonts w:asciiTheme="majorBidi" w:hAnsiTheme="majorBidi" w:cstheme="majorBidi"/>
          <w:sz w:val="30"/>
          <w:szCs w:val="30"/>
        </w:rPr>
        <w:t>.</w:t>
      </w:r>
      <w:r w:rsidR="000748AC" w:rsidRPr="000748AC">
        <w:rPr>
          <w:rFonts w:asciiTheme="majorBidi" w:hAnsiTheme="majorBidi" w:cstheme="majorBidi"/>
          <w:sz w:val="30"/>
          <w:szCs w:val="30"/>
        </w:rPr>
        <w:t>05</w:t>
      </w:r>
      <w:r w:rsidRPr="00346591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เป็นจำนวนเงินทั้งสิ้น</w:t>
      </w:r>
      <w:r w:rsidRPr="00346591">
        <w:rPr>
          <w:rFonts w:asciiTheme="majorBidi" w:hAnsiTheme="majorBidi" w:cstheme="majorBidi"/>
          <w:sz w:val="30"/>
          <w:szCs w:val="30"/>
        </w:rPr>
        <w:t xml:space="preserve"> </w:t>
      </w:r>
      <w:r w:rsidR="000748AC" w:rsidRPr="000748AC"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/>
          <w:sz w:val="30"/>
          <w:szCs w:val="30"/>
        </w:rPr>
        <w:t>.</w:t>
      </w:r>
      <w:r w:rsidR="000748AC" w:rsidRPr="000748AC">
        <w:rPr>
          <w:rFonts w:asciiTheme="majorBidi" w:hAnsiTheme="majorBidi" w:cstheme="majorBidi"/>
          <w:sz w:val="30"/>
          <w:szCs w:val="30"/>
        </w:rPr>
        <w:t>0</w:t>
      </w:r>
      <w:r w:rsidRPr="00346591">
        <w:rPr>
          <w:rFonts w:asciiTheme="majorBidi" w:hAnsiTheme="majorBidi" w:cstheme="majorBidi"/>
          <w:sz w:val="30"/>
          <w:szCs w:val="30"/>
        </w:rPr>
        <w:t xml:space="preserve"> </w:t>
      </w:r>
      <w:r w:rsidRPr="00346591">
        <w:rPr>
          <w:rFonts w:asciiTheme="majorBidi" w:hAnsiTheme="majorBidi" w:cstheme="majorBidi"/>
          <w:sz w:val="30"/>
          <w:szCs w:val="30"/>
          <w:cs/>
        </w:rPr>
        <w:t>ล้านบาท เงินปัน</w:t>
      </w:r>
      <w:r w:rsidRPr="006E2FEC">
        <w:rPr>
          <w:rFonts w:asciiTheme="majorBidi" w:hAnsiTheme="majorBidi" w:cstheme="majorBidi"/>
          <w:spacing w:val="-2"/>
          <w:sz w:val="30"/>
          <w:szCs w:val="30"/>
          <w:cs/>
        </w:rPr>
        <w:t xml:space="preserve">ผลดังกล่าวได้จ่ายให้แก่ผู้ถือหุ้นแล้วในวันที่ </w:t>
      </w:r>
      <w:r w:rsidR="000748AC" w:rsidRPr="000748AC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6E2FEC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เมษายน </w:t>
      </w:r>
      <w:r w:rsidR="000748AC" w:rsidRPr="000748AC">
        <w:rPr>
          <w:rFonts w:asciiTheme="majorBidi" w:hAnsiTheme="majorBidi" w:cstheme="majorBidi"/>
          <w:spacing w:val="-2"/>
          <w:sz w:val="30"/>
          <w:szCs w:val="30"/>
        </w:rPr>
        <w:t>2569</w:t>
      </w:r>
      <w:r w:rsidRPr="006E2FE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6E2FEC">
        <w:rPr>
          <w:rFonts w:asciiTheme="majorBidi" w:hAnsiTheme="majorBidi" w:cstheme="majorBidi"/>
          <w:spacing w:val="-2"/>
          <w:sz w:val="30"/>
          <w:szCs w:val="30"/>
          <w:cs/>
        </w:rPr>
        <w:t>และอนุมัติการจัดสรรทุนสำรองตามกฎหมายสำหรับปี</w:t>
      </w:r>
      <w:r w:rsidRPr="003465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748AC" w:rsidRPr="000748AC">
        <w:rPr>
          <w:rFonts w:asciiTheme="majorBidi" w:hAnsiTheme="majorBidi" w:cstheme="majorBidi"/>
          <w:sz w:val="30"/>
          <w:szCs w:val="30"/>
        </w:rPr>
        <w:t>2568</w:t>
      </w:r>
      <w:r w:rsidRPr="00346591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</w:t>
      </w:r>
      <w:r w:rsidRPr="00346591">
        <w:rPr>
          <w:rFonts w:asciiTheme="majorBidi" w:hAnsiTheme="majorBidi" w:cstheme="majorBidi"/>
          <w:sz w:val="30"/>
          <w:szCs w:val="30"/>
        </w:rPr>
        <w:t xml:space="preserve"> </w:t>
      </w:r>
      <w:r w:rsidR="000748AC" w:rsidRPr="000748AC">
        <w:rPr>
          <w:rFonts w:asciiTheme="majorBidi" w:hAnsiTheme="majorBidi" w:cstheme="majorBidi"/>
          <w:sz w:val="30"/>
          <w:szCs w:val="30"/>
        </w:rPr>
        <w:t>5</w:t>
      </w:r>
      <w:r w:rsidRPr="00346591">
        <w:rPr>
          <w:rFonts w:asciiTheme="majorBidi" w:hAnsiTheme="majorBidi" w:cstheme="majorBidi"/>
          <w:sz w:val="30"/>
          <w:szCs w:val="30"/>
          <w:cs/>
        </w:rPr>
        <w:t>.</w:t>
      </w:r>
      <w:r w:rsidR="000748AC" w:rsidRPr="000748AC">
        <w:rPr>
          <w:rFonts w:asciiTheme="majorBidi" w:hAnsiTheme="majorBidi" w:cstheme="majorBidi"/>
          <w:sz w:val="30"/>
          <w:szCs w:val="30"/>
        </w:rPr>
        <w:t>7</w:t>
      </w:r>
      <w:r w:rsidRPr="00346591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15B33BDB" w14:textId="77777777" w:rsidR="00CA5A04" w:rsidRDefault="00CA5A04" w:rsidP="00CA5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26C6571" w14:textId="0F4170FB" w:rsidR="000D0B60" w:rsidRPr="00AA6B4D" w:rsidRDefault="000D0B60" w:rsidP="000D0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91C2D">
        <w:rPr>
          <w:rFonts w:asciiTheme="majorBidi" w:hAnsiTheme="majorBidi" w:cstheme="majorBidi"/>
          <w:sz w:val="30"/>
          <w:szCs w:val="30"/>
          <w:cs/>
        </w:rPr>
        <w:t>ในการประชุมคณะกรรมการของบริษัทเมื่อวันที่</w:t>
      </w:r>
      <w:r w:rsidRPr="00191C2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748AC" w:rsidRPr="000748AC">
        <w:rPr>
          <w:rFonts w:asciiTheme="majorBidi" w:hAnsiTheme="majorBidi" w:cstheme="majorBidi"/>
          <w:sz w:val="30"/>
          <w:szCs w:val="30"/>
        </w:rPr>
        <w:t>23</w:t>
      </w:r>
      <w:r w:rsidRPr="00191C2D">
        <w:rPr>
          <w:rFonts w:asciiTheme="majorBidi" w:hAnsiTheme="majorBidi" w:cstheme="majorBidi"/>
          <w:sz w:val="30"/>
          <w:szCs w:val="30"/>
          <w:cs/>
        </w:rPr>
        <w:t xml:space="preserve"> มีนาค</w:t>
      </w:r>
      <w:r w:rsidRPr="00191C2D">
        <w:rPr>
          <w:rFonts w:asciiTheme="majorBidi" w:hAnsiTheme="majorBidi" w:cstheme="majorBidi" w:hint="cs"/>
          <w:sz w:val="30"/>
          <w:szCs w:val="30"/>
          <w:cs/>
        </w:rPr>
        <w:t>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748AC" w:rsidRPr="000748AC">
        <w:rPr>
          <w:rFonts w:asciiTheme="majorBidi" w:hAnsiTheme="majorBidi" w:cstheme="majorBidi"/>
          <w:sz w:val="30"/>
          <w:szCs w:val="30"/>
        </w:rPr>
        <w:t>2569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397F14" w:rsidRPr="00397F14">
        <w:rPr>
          <w:rFonts w:asciiTheme="majorBidi" w:hAnsiTheme="majorBidi"/>
          <w:sz w:val="30"/>
          <w:szCs w:val="30"/>
          <w:cs/>
        </w:rPr>
        <w:t>คณะกรรมการบริษัทมีมติ</w:t>
      </w:r>
      <w:r w:rsidRPr="00191C2D">
        <w:rPr>
          <w:rFonts w:asciiTheme="majorBidi" w:hAnsiTheme="majorBidi" w:cstheme="majorBidi"/>
          <w:sz w:val="30"/>
          <w:szCs w:val="30"/>
          <w:cs/>
        </w:rPr>
        <w:t xml:space="preserve">อนุมัติให้บริษัท บางกอก เมดิก้า จำกัด </w:t>
      </w:r>
      <w:r w:rsidRPr="00191C2D">
        <w:rPr>
          <w:rFonts w:asciiTheme="majorBidi" w:hAnsiTheme="majorBidi" w:cstheme="majorBidi" w:hint="cs"/>
          <w:sz w:val="30"/>
          <w:szCs w:val="30"/>
          <w:cs/>
        </w:rPr>
        <w:t xml:space="preserve">ซึ่งมีฐานะเป็นบริษัทย่อยทางอ้อมของบริษัท </w:t>
      </w:r>
      <w:r w:rsidRPr="00191C2D">
        <w:rPr>
          <w:rFonts w:asciiTheme="majorBidi" w:hAnsiTheme="majorBidi" w:cstheme="majorBidi"/>
          <w:sz w:val="30"/>
          <w:szCs w:val="30"/>
          <w:cs/>
        </w:rPr>
        <w:t>เพิ่มทุนจ</w:t>
      </w:r>
      <w:r w:rsidRPr="00191C2D">
        <w:rPr>
          <w:rFonts w:asciiTheme="majorBidi" w:hAnsiTheme="majorBidi" w:cstheme="majorBidi" w:hint="cs"/>
          <w:sz w:val="30"/>
          <w:szCs w:val="30"/>
          <w:cs/>
        </w:rPr>
        <w:t>ด</w:t>
      </w:r>
      <w:r w:rsidRPr="00191C2D">
        <w:rPr>
          <w:rFonts w:asciiTheme="majorBidi" w:hAnsiTheme="majorBidi" w:cstheme="majorBidi"/>
          <w:sz w:val="30"/>
          <w:szCs w:val="30"/>
          <w:cs/>
        </w:rPr>
        <w:t xml:space="preserve">ทะเบียนจากทุนจดทะเบียนเดิมจำนวน </w:t>
      </w:r>
      <w:r w:rsidR="000748AC" w:rsidRPr="000748AC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>.</w:t>
      </w:r>
      <w:r w:rsidR="000748AC" w:rsidRPr="000748AC">
        <w:rPr>
          <w:rFonts w:asciiTheme="majorBidi" w:hAnsiTheme="majorBidi" w:cstheme="majorBidi"/>
          <w:sz w:val="30"/>
          <w:szCs w:val="30"/>
        </w:rPr>
        <w:t>0</w:t>
      </w:r>
      <w:r w:rsidRPr="00191C2D">
        <w:rPr>
          <w:rFonts w:asciiTheme="majorBidi" w:hAnsiTheme="majorBidi" w:cstheme="majorBidi"/>
          <w:sz w:val="30"/>
          <w:szCs w:val="30"/>
          <w:cs/>
        </w:rPr>
        <w:t xml:space="preserve"> ล้านบาท เป็นทุนจดทะเบียนใหม่จำนวน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748AC" w:rsidRPr="000748AC">
        <w:rPr>
          <w:rFonts w:asciiTheme="majorBidi" w:hAnsiTheme="majorBidi" w:cstheme="majorBidi"/>
          <w:sz w:val="30"/>
          <w:szCs w:val="30"/>
        </w:rPr>
        <w:t>10</w:t>
      </w:r>
      <w:r>
        <w:rPr>
          <w:rFonts w:asciiTheme="majorBidi" w:hAnsiTheme="majorBidi" w:cstheme="majorBidi"/>
          <w:sz w:val="30"/>
          <w:szCs w:val="30"/>
        </w:rPr>
        <w:t>.</w:t>
      </w:r>
      <w:r w:rsidR="000748AC" w:rsidRPr="000748AC">
        <w:rPr>
          <w:rFonts w:asciiTheme="majorBidi" w:hAnsiTheme="majorBidi" w:cstheme="majorBidi"/>
          <w:sz w:val="30"/>
          <w:szCs w:val="30"/>
        </w:rPr>
        <w:t>0</w:t>
      </w:r>
      <w:r w:rsidRPr="00191C2D">
        <w:rPr>
          <w:rFonts w:asciiTheme="majorBidi" w:hAnsiTheme="majorBidi" w:cstheme="majorBidi"/>
          <w:sz w:val="30"/>
          <w:szCs w:val="30"/>
          <w:cs/>
        </w:rPr>
        <w:t xml:space="preserve"> ล้านบาท โดยการออกหุ้นสามัญเป็นจำนวน </w:t>
      </w:r>
      <w:r w:rsidR="000748AC" w:rsidRPr="000748AC">
        <w:rPr>
          <w:rFonts w:asciiTheme="majorBidi" w:hAnsiTheme="majorBidi" w:cstheme="majorBidi"/>
          <w:sz w:val="30"/>
          <w:szCs w:val="30"/>
        </w:rPr>
        <w:t>50</w:t>
      </w:r>
      <w:r w:rsidRPr="00353C9F">
        <w:rPr>
          <w:rFonts w:asciiTheme="majorBidi" w:hAnsiTheme="majorBidi" w:cstheme="majorBidi"/>
          <w:sz w:val="30"/>
          <w:szCs w:val="30"/>
        </w:rPr>
        <w:t>,</w:t>
      </w:r>
      <w:r w:rsidR="000748AC" w:rsidRPr="000748AC">
        <w:rPr>
          <w:rFonts w:asciiTheme="majorBidi" w:hAnsiTheme="majorBidi" w:cstheme="majorBidi"/>
          <w:sz w:val="30"/>
          <w:szCs w:val="30"/>
        </w:rPr>
        <w:t>000</w:t>
      </w:r>
      <w:r w:rsidRPr="00191C2D">
        <w:rPr>
          <w:rFonts w:asciiTheme="majorBidi" w:hAnsiTheme="majorBidi" w:cstheme="majorBidi"/>
          <w:sz w:val="30"/>
          <w:szCs w:val="30"/>
          <w:cs/>
        </w:rPr>
        <w:t xml:space="preserve"> หุ้น </w:t>
      </w:r>
      <w:r w:rsidRPr="00AC4A7F">
        <w:rPr>
          <w:rFonts w:asciiTheme="majorBidi" w:hAnsiTheme="majorBidi" w:cstheme="majorBidi"/>
          <w:spacing w:val="-2"/>
          <w:sz w:val="30"/>
          <w:szCs w:val="30"/>
          <w:cs/>
        </w:rPr>
        <w:t>มูลค่าหุ้นละ</w:t>
      </w:r>
      <w:r w:rsidRPr="00AC4A7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0748AC" w:rsidRPr="000748AC">
        <w:rPr>
          <w:rFonts w:asciiTheme="majorBidi" w:hAnsiTheme="majorBidi" w:cstheme="majorBidi"/>
          <w:spacing w:val="-2"/>
          <w:sz w:val="30"/>
          <w:szCs w:val="30"/>
        </w:rPr>
        <w:t>100</w:t>
      </w:r>
      <w:r w:rsidRPr="00AC4A7F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บาท </w:t>
      </w:r>
      <w:r w:rsidRPr="00AC4A7F">
        <w:rPr>
          <w:rFonts w:asciiTheme="majorBidi" w:hAnsiTheme="majorBidi" w:cstheme="majorBidi" w:hint="cs"/>
          <w:spacing w:val="-2"/>
          <w:sz w:val="30"/>
          <w:szCs w:val="30"/>
          <w:cs/>
        </w:rPr>
        <w:t>ซึ่ง</w:t>
      </w:r>
      <w:r w:rsidRPr="00AC4A7F">
        <w:rPr>
          <w:rFonts w:asciiTheme="majorBidi" w:hAnsiTheme="majorBidi" w:cstheme="majorBidi"/>
          <w:spacing w:val="-2"/>
          <w:sz w:val="30"/>
          <w:szCs w:val="30"/>
          <w:cs/>
        </w:rPr>
        <w:t xml:space="preserve">ผู้ถือหุ้นเดิมจะเป็นผู้ซื้อหุ้นเพิ่มทุนตามสัดส่วนเดิม </w:t>
      </w:r>
      <w:r w:rsidRPr="00AC4A7F">
        <w:rPr>
          <w:rFonts w:asciiTheme="majorBidi" w:hAnsiTheme="majorBidi" w:cstheme="majorBidi" w:hint="cs"/>
          <w:spacing w:val="-2"/>
          <w:sz w:val="30"/>
          <w:szCs w:val="30"/>
          <w:cs/>
        </w:rPr>
        <w:t>โดย</w:t>
      </w:r>
      <w:r w:rsidRPr="00AC4A7F">
        <w:rPr>
          <w:rFonts w:asciiTheme="majorBidi" w:hAnsiTheme="majorBidi"/>
          <w:spacing w:val="-2"/>
          <w:sz w:val="30"/>
          <w:szCs w:val="30"/>
          <w:cs/>
        </w:rPr>
        <w:t>ผู้ถือหุ้น</w:t>
      </w:r>
      <w:r w:rsidRPr="00AC4A7F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="004D621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C4A7F">
        <w:rPr>
          <w:rFonts w:asciiTheme="majorBidi" w:hAnsiTheme="majorBidi" w:cstheme="majorBidi"/>
          <w:spacing w:val="-2"/>
          <w:sz w:val="30"/>
          <w:szCs w:val="30"/>
          <w:cs/>
        </w:rPr>
        <w:t>บางกอก เมดิก้า จำกัด</w:t>
      </w:r>
      <w:r w:rsidRPr="00191C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91C2D">
        <w:rPr>
          <w:rFonts w:asciiTheme="majorBidi" w:hAnsiTheme="majorBidi" w:cstheme="majorBidi" w:hint="cs"/>
          <w:sz w:val="30"/>
          <w:szCs w:val="30"/>
          <w:cs/>
        </w:rPr>
        <w:t>มีมติ</w:t>
      </w:r>
      <w:r w:rsidRPr="00191C2D">
        <w:rPr>
          <w:rFonts w:asciiTheme="majorBidi" w:hAnsiTheme="majorBidi" w:cstheme="majorBidi"/>
          <w:sz w:val="30"/>
          <w:szCs w:val="30"/>
          <w:cs/>
        </w:rPr>
        <w:t>อนุมัติ</w:t>
      </w:r>
      <w:r w:rsidRPr="00191C2D">
        <w:rPr>
          <w:rFonts w:asciiTheme="majorBidi" w:hAnsiTheme="majorBidi" w:cstheme="majorBidi" w:hint="cs"/>
          <w:sz w:val="30"/>
          <w:szCs w:val="30"/>
          <w:cs/>
        </w:rPr>
        <w:t>การเพิ่มทุนจดทะเบียนดังกล่าว</w:t>
      </w:r>
      <w:r w:rsidRPr="00191C2D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ในการประชุมสามัญผู้ถือหุ้นประจำปีของบริษัท ซึ่งจัดขึ้นในวันที่ </w:t>
      </w:r>
      <w:r w:rsidR="00B833FD">
        <w:rPr>
          <w:rFonts w:asciiTheme="majorBidi" w:hAnsiTheme="majorBidi" w:cstheme="majorBidi"/>
          <w:sz w:val="30"/>
          <w:szCs w:val="30"/>
          <w:cs/>
        </w:rPr>
        <w:br/>
      </w:r>
      <w:r w:rsidR="000748AC" w:rsidRPr="000748AC">
        <w:rPr>
          <w:rFonts w:asciiTheme="majorBidi" w:hAnsiTheme="majorBidi" w:cstheme="majorBidi"/>
          <w:sz w:val="30"/>
          <w:szCs w:val="30"/>
        </w:rPr>
        <w:t>22</w:t>
      </w:r>
      <w:r w:rsidRPr="00353C9F">
        <w:rPr>
          <w:rFonts w:asciiTheme="majorBidi" w:hAnsiTheme="majorBidi" w:cstheme="majorBidi"/>
          <w:sz w:val="30"/>
          <w:szCs w:val="30"/>
        </w:rPr>
        <w:t xml:space="preserve"> </w:t>
      </w:r>
      <w:r w:rsidRPr="00191C2D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0748AC" w:rsidRPr="000748AC">
        <w:rPr>
          <w:rFonts w:asciiTheme="majorBidi" w:hAnsiTheme="majorBidi" w:cstheme="majorBidi"/>
          <w:sz w:val="30"/>
          <w:szCs w:val="30"/>
        </w:rPr>
        <w:t>2569</w:t>
      </w:r>
      <w:r w:rsidR="003732B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A7EC7" w:rsidRPr="00AC4A7F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="004D621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A7EC7" w:rsidRPr="00AC4A7F">
        <w:rPr>
          <w:rFonts w:asciiTheme="majorBidi" w:hAnsiTheme="majorBidi" w:cstheme="majorBidi"/>
          <w:spacing w:val="-2"/>
          <w:sz w:val="30"/>
          <w:szCs w:val="30"/>
          <w:cs/>
        </w:rPr>
        <w:t>บางกอก เมดิก้า จำกัด</w:t>
      </w:r>
      <w:r w:rsidR="0085241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78043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ได้ดำเนินการจดทะเบียนเพิ่มทุนกับกระทรวงพาณิชย์แล้วเมื่อวันที่ </w:t>
      </w:r>
      <w:r w:rsidR="00F53E43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0748AC" w:rsidRPr="000748AC">
        <w:rPr>
          <w:rFonts w:asciiTheme="majorBidi" w:hAnsiTheme="majorBidi" w:cstheme="majorBidi"/>
          <w:spacing w:val="-2"/>
          <w:sz w:val="30"/>
          <w:szCs w:val="30"/>
        </w:rPr>
        <w:t>4</w:t>
      </w:r>
      <w:r w:rsidR="0078043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พฤษภาคม </w:t>
      </w:r>
      <w:r w:rsidR="000748AC" w:rsidRPr="000748AC">
        <w:rPr>
          <w:rFonts w:asciiTheme="majorBidi" w:hAnsiTheme="majorBidi" w:cstheme="majorBidi"/>
          <w:spacing w:val="-2"/>
          <w:sz w:val="30"/>
          <w:szCs w:val="30"/>
        </w:rPr>
        <w:t>2569</w:t>
      </w:r>
    </w:p>
    <w:p w14:paraId="18AD7172" w14:textId="77777777" w:rsidR="000D0B60" w:rsidRPr="000D0B60" w:rsidRDefault="000D0B60" w:rsidP="00CA5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0C00ED" w14:textId="0B95A8FD" w:rsidR="00A229D8" w:rsidRDefault="00CA5A04" w:rsidP="00CA5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5324E">
        <w:rPr>
          <w:rFonts w:asciiTheme="majorBidi" w:hAnsiTheme="majorBidi" w:cstheme="majorBidi"/>
          <w:spacing w:val="-2"/>
          <w:sz w:val="30"/>
          <w:szCs w:val="30"/>
          <w:cs/>
        </w:rPr>
        <w:t>ในการประชุม</w:t>
      </w:r>
      <w:r w:rsidRPr="00E5324E">
        <w:rPr>
          <w:rFonts w:asciiTheme="majorBidi" w:hAnsiTheme="majorBidi" w:cstheme="majorBidi" w:hint="cs"/>
          <w:spacing w:val="-2"/>
          <w:sz w:val="30"/>
          <w:szCs w:val="30"/>
          <w:cs/>
        </w:rPr>
        <w:t>คณะกรรมการ</w:t>
      </w:r>
      <w:r w:rsidRPr="00E5324E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บริษัทวันที่ </w:t>
      </w:r>
      <w:r w:rsidR="000748AC" w:rsidRPr="000748AC">
        <w:rPr>
          <w:rFonts w:asciiTheme="majorBidi" w:hAnsiTheme="majorBidi" w:cstheme="majorBidi"/>
          <w:spacing w:val="-2"/>
          <w:sz w:val="30"/>
          <w:szCs w:val="30"/>
        </w:rPr>
        <w:t>11</w:t>
      </w:r>
      <w:r w:rsidRPr="00E5324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5324E">
        <w:rPr>
          <w:rFonts w:asciiTheme="majorBidi" w:hAnsiTheme="majorBidi" w:cstheme="majorBidi" w:hint="cs"/>
          <w:spacing w:val="-2"/>
          <w:sz w:val="30"/>
          <w:szCs w:val="30"/>
          <w:cs/>
        </w:rPr>
        <w:t>พฤษภาคม</w:t>
      </w:r>
      <w:r w:rsidRPr="00E5324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0748AC" w:rsidRPr="000748AC">
        <w:rPr>
          <w:rFonts w:asciiTheme="majorBidi" w:hAnsiTheme="majorBidi" w:cstheme="majorBidi"/>
          <w:spacing w:val="-2"/>
          <w:sz w:val="30"/>
          <w:szCs w:val="30"/>
        </w:rPr>
        <w:t>2569</w:t>
      </w:r>
      <w:r w:rsidRPr="00E5324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คณะกรรมการบริษัทมีมติ</w:t>
      </w:r>
      <w:r w:rsidRPr="00E5324E">
        <w:rPr>
          <w:rFonts w:asciiTheme="majorBidi" w:hAnsiTheme="majorBidi" w:cstheme="majorBidi" w:hint="cs"/>
          <w:spacing w:val="-2"/>
          <w:sz w:val="30"/>
          <w:szCs w:val="30"/>
          <w:cs/>
        </w:rPr>
        <w:t>อนุมัติจ่ายปันผลระหว่างกาล</w:t>
      </w:r>
      <w:r w:rsidRPr="00AA6B4D">
        <w:rPr>
          <w:rFonts w:asciiTheme="majorBidi" w:hAnsiTheme="majorBidi" w:cstheme="majorBidi"/>
          <w:sz w:val="30"/>
          <w:szCs w:val="30"/>
          <w:cs/>
        </w:rPr>
        <w:t xml:space="preserve"> ในอัตราหุ้นละ </w:t>
      </w:r>
      <w:r w:rsidR="000748AC" w:rsidRPr="000748AC">
        <w:rPr>
          <w:rFonts w:asciiTheme="majorBidi" w:hAnsiTheme="majorBidi" w:cstheme="majorBidi"/>
          <w:sz w:val="30"/>
          <w:szCs w:val="30"/>
        </w:rPr>
        <w:t>0</w:t>
      </w:r>
      <w:r w:rsidRPr="00AA6B4D">
        <w:rPr>
          <w:rFonts w:asciiTheme="majorBidi" w:hAnsiTheme="majorBidi" w:cstheme="majorBidi"/>
          <w:sz w:val="30"/>
          <w:szCs w:val="30"/>
        </w:rPr>
        <w:t>.</w:t>
      </w:r>
      <w:r w:rsidR="000748AC" w:rsidRPr="000748AC">
        <w:rPr>
          <w:rFonts w:asciiTheme="majorBidi" w:hAnsiTheme="majorBidi" w:cstheme="majorBidi"/>
          <w:sz w:val="30"/>
          <w:szCs w:val="30"/>
        </w:rPr>
        <w:t>04</w:t>
      </w:r>
      <w:r w:rsidRPr="00AA6B4D">
        <w:rPr>
          <w:rFonts w:asciiTheme="majorBidi" w:hAnsiTheme="majorBidi" w:cstheme="majorBidi"/>
          <w:sz w:val="30"/>
          <w:szCs w:val="30"/>
          <w:cs/>
        </w:rPr>
        <w:t xml:space="preserve"> บาท เป็นจํานวนเงินทั้งสิ้น </w:t>
      </w:r>
      <w:r w:rsidR="000748AC" w:rsidRPr="000748AC">
        <w:rPr>
          <w:rFonts w:asciiTheme="majorBidi" w:hAnsiTheme="majorBidi" w:cstheme="majorBidi"/>
          <w:sz w:val="30"/>
          <w:szCs w:val="30"/>
        </w:rPr>
        <w:t>24</w:t>
      </w:r>
      <w:r>
        <w:rPr>
          <w:rFonts w:asciiTheme="majorBidi" w:hAnsiTheme="majorBidi" w:cstheme="majorBidi"/>
          <w:sz w:val="30"/>
          <w:szCs w:val="30"/>
        </w:rPr>
        <w:t>.</w:t>
      </w:r>
      <w:r w:rsidR="000748AC" w:rsidRPr="000748AC">
        <w:rPr>
          <w:rFonts w:asciiTheme="majorBidi" w:hAnsiTheme="majorBidi" w:cstheme="majorBidi"/>
          <w:sz w:val="30"/>
          <w:szCs w:val="30"/>
        </w:rPr>
        <w:t>0</w:t>
      </w:r>
      <w:r w:rsidRPr="00AA6B4D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AA6B4D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AA6B4D">
        <w:rPr>
          <w:rFonts w:asciiTheme="majorBidi" w:hAnsiTheme="majorBidi" w:cstheme="majorBidi"/>
          <w:sz w:val="30"/>
          <w:szCs w:val="30"/>
          <w:cs/>
        </w:rPr>
        <w:t>เงินปันผลดังกล่าว</w:t>
      </w:r>
      <w:r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AA6B4D">
        <w:rPr>
          <w:rFonts w:asciiTheme="majorBidi" w:hAnsiTheme="majorBidi" w:cstheme="majorBidi"/>
          <w:sz w:val="30"/>
          <w:szCs w:val="30"/>
          <w:cs/>
        </w:rPr>
        <w:t xml:space="preserve">จ่ายให้แก่ผู้ถือหุ้นในวันที่ </w:t>
      </w:r>
      <w:r w:rsidR="000748AC" w:rsidRPr="000748AC">
        <w:rPr>
          <w:rFonts w:asciiTheme="majorBidi" w:hAnsiTheme="majorBidi" w:cstheme="majorBidi"/>
          <w:sz w:val="30"/>
          <w:szCs w:val="30"/>
        </w:rPr>
        <w:t>10</w:t>
      </w:r>
      <w:r w:rsidRPr="00AA6B4D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AA6B4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748AC" w:rsidRPr="000748AC">
        <w:rPr>
          <w:rFonts w:asciiTheme="majorBidi" w:hAnsiTheme="majorBidi" w:cstheme="majorBidi"/>
          <w:sz w:val="30"/>
          <w:szCs w:val="30"/>
        </w:rPr>
        <w:t>2569</w:t>
      </w:r>
    </w:p>
    <w:p w14:paraId="6FD914CB" w14:textId="77777777" w:rsidR="00C93ABC" w:rsidRDefault="00C93ABC" w:rsidP="002B1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F67871" w14:textId="77777777" w:rsidR="008B44E7" w:rsidRDefault="008B44E7" w:rsidP="002B1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8B44E7" w:rsidSect="00BD0104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41018" w14:textId="77777777" w:rsidR="0092375B" w:rsidRDefault="0092375B" w:rsidP="004956B4">
      <w:r>
        <w:separator/>
      </w:r>
    </w:p>
  </w:endnote>
  <w:endnote w:type="continuationSeparator" w:id="0">
    <w:p w14:paraId="70378D7A" w14:textId="77777777" w:rsidR="0092375B" w:rsidRDefault="0092375B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77029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623ABCA8" w14:textId="3EFEEA60" w:rsidR="00B12FAA" w:rsidRPr="00922DA7" w:rsidRDefault="00B12FA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22D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22DA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0748AC" w:rsidRPr="000748AC">
          <w:rPr>
            <w:rFonts w:ascii="Angsana New" w:hAnsi="Angsana New"/>
            <w:noProof/>
            <w:sz w:val="30"/>
            <w:szCs w:val="30"/>
          </w:rPr>
          <w:t>6</w: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4E4BB" w14:textId="77777777" w:rsidR="0092375B" w:rsidRDefault="0092375B" w:rsidP="004956B4">
      <w:r>
        <w:separator/>
      </w:r>
    </w:p>
  </w:footnote>
  <w:footnote w:type="continuationSeparator" w:id="0">
    <w:p w14:paraId="77F8C4EA" w14:textId="77777777" w:rsidR="0092375B" w:rsidRDefault="0092375B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E9C06" w14:textId="5E5221D8" w:rsidR="00B12FAA" w:rsidRPr="00B66A7A" w:rsidRDefault="00B12FAA" w:rsidP="00775CD8">
    <w:pPr>
      <w:rPr>
        <w:rFonts w:asciiTheme="majorBidi" w:hAnsiTheme="majorBidi"/>
        <w:b/>
        <w:bCs/>
        <w:sz w:val="32"/>
        <w:szCs w:val="32"/>
      </w:rPr>
    </w:pPr>
    <w:r w:rsidRPr="00B66A7A">
      <w:rPr>
        <w:rFonts w:asciiTheme="majorBidi" w:hAnsiTheme="majorBidi"/>
        <w:b/>
        <w:bCs/>
        <w:sz w:val="32"/>
        <w:szCs w:val="32"/>
        <w:cs/>
      </w:rPr>
      <w:t>บริษัท บางกอกแล็ป แอนด์ คอสเมติค จำกัด</w:t>
    </w:r>
    <w:r w:rsidRPr="00B66A7A">
      <w:rPr>
        <w:rFonts w:asciiTheme="majorBidi" w:hAnsiTheme="majorBidi" w:hint="cs"/>
        <w:b/>
        <w:bCs/>
        <w:sz w:val="32"/>
        <w:szCs w:val="32"/>
        <w:cs/>
      </w:rPr>
      <w:t xml:space="preserve"> </w:t>
    </w:r>
    <w:r w:rsidR="002D4BC2" w:rsidRPr="00B66A7A">
      <w:rPr>
        <w:rFonts w:asciiTheme="majorBidi" w:hAnsiTheme="majorBidi"/>
        <w:b/>
        <w:bCs/>
        <w:sz w:val="32"/>
        <w:szCs w:val="32"/>
        <w:cs/>
      </w:rPr>
      <w:t>(มหาชน)</w:t>
    </w:r>
    <w:r w:rsidR="002D4BC2" w:rsidRPr="00B66A7A">
      <w:rPr>
        <w:rFonts w:asciiTheme="majorBidi" w:hAnsiTheme="majorBidi" w:hint="cs"/>
        <w:b/>
        <w:bCs/>
        <w:sz w:val="32"/>
        <w:szCs w:val="32"/>
        <w:cs/>
      </w:rPr>
      <w:t xml:space="preserve"> </w:t>
    </w:r>
    <w:r w:rsidRPr="00B66A7A">
      <w:rPr>
        <w:rFonts w:asciiTheme="majorBidi" w:hAnsiTheme="majorBidi" w:hint="cs"/>
        <w:b/>
        <w:bCs/>
        <w:sz w:val="32"/>
        <w:szCs w:val="32"/>
        <w:cs/>
      </w:rPr>
      <w:t>และบริษัทย่อย</w:t>
    </w:r>
  </w:p>
  <w:p w14:paraId="62DB27F5" w14:textId="77777777" w:rsidR="000B3F0B" w:rsidRPr="00B66A7A" w:rsidRDefault="000B3F0B" w:rsidP="000B3F0B">
    <w:pPr>
      <w:rPr>
        <w:rFonts w:asciiTheme="majorBidi" w:hAnsiTheme="majorBidi" w:cstheme="majorBidi"/>
        <w:b/>
        <w:bCs/>
        <w:sz w:val="32"/>
        <w:szCs w:val="32"/>
        <w:cs/>
      </w:rPr>
    </w:pPr>
    <w:r w:rsidRPr="00B66A7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 w:rsidRPr="00B66A7A"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</w:p>
  <w:p w14:paraId="0C98CA02" w14:textId="6D1C1B39" w:rsidR="000B3F0B" w:rsidRPr="00B66A7A" w:rsidRDefault="000B3F0B" w:rsidP="000B3F0B">
    <w:pPr>
      <w:rPr>
        <w:rFonts w:asciiTheme="majorBidi" w:hAnsiTheme="majorBidi" w:cstheme="majorBidi"/>
        <w:b/>
        <w:bCs/>
        <w:sz w:val="32"/>
        <w:szCs w:val="32"/>
      </w:rPr>
    </w:pPr>
    <w:r w:rsidRPr="00B66A7A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 w:rsidRPr="00B66A7A">
      <w:rPr>
        <w:rFonts w:asciiTheme="majorBidi" w:hAnsiTheme="majorBidi" w:cstheme="majorBidi" w:hint="cs"/>
        <w:b/>
        <w:bCs/>
        <w:sz w:val="32"/>
        <w:szCs w:val="32"/>
        <w:cs/>
      </w:rPr>
      <w:t>งวดสามเดือน</w:t>
    </w:r>
    <w:r w:rsidRPr="00B66A7A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="000748AC" w:rsidRPr="000748AC">
      <w:rPr>
        <w:rFonts w:ascii="Angsana New" w:hAnsi="Angsana New"/>
        <w:b/>
        <w:sz w:val="32"/>
        <w:szCs w:val="32"/>
      </w:rPr>
      <w:t>31</w:t>
    </w:r>
    <w:r w:rsidR="00871A11">
      <w:rPr>
        <w:rFonts w:ascii="Angsana New" w:hAnsi="Angsana New"/>
        <w:b/>
        <w:sz w:val="32"/>
        <w:szCs w:val="32"/>
      </w:rPr>
      <w:t xml:space="preserve"> </w:t>
    </w:r>
    <w:r w:rsidR="00871A11" w:rsidRPr="00871A11">
      <w:rPr>
        <w:rFonts w:ascii="Angsana New" w:hAnsi="Angsana New" w:hint="cs"/>
        <w:bCs/>
        <w:sz w:val="32"/>
        <w:szCs w:val="32"/>
        <w:cs/>
      </w:rPr>
      <w:t>มีนาคม</w:t>
    </w:r>
    <w:r w:rsidR="00871A11">
      <w:rPr>
        <w:rFonts w:ascii="Angsana New" w:hAnsi="Angsana New" w:hint="cs"/>
        <w:b/>
        <w:sz w:val="32"/>
        <w:szCs w:val="32"/>
        <w:cs/>
      </w:rPr>
      <w:t xml:space="preserve"> </w:t>
    </w:r>
    <w:r w:rsidR="000748AC" w:rsidRPr="000748AC">
      <w:rPr>
        <w:rFonts w:ascii="Angsana New" w:hAnsi="Angsana New"/>
        <w:b/>
        <w:sz w:val="32"/>
        <w:szCs w:val="32"/>
      </w:rPr>
      <w:t>2569</w:t>
    </w:r>
    <w:r w:rsidRPr="00B66A7A">
      <w:rPr>
        <w:rFonts w:asciiTheme="majorBidi" w:hAnsiTheme="majorBidi" w:hint="cs"/>
        <w:b/>
        <w:sz w:val="32"/>
        <w:szCs w:val="32"/>
        <w:cs/>
      </w:rPr>
      <w:t xml:space="preserve"> </w:t>
    </w:r>
    <w:r w:rsidRPr="00B66A7A">
      <w:rPr>
        <w:rFonts w:asciiTheme="majorBidi" w:hAnsiTheme="majorBidi" w:hint="cs"/>
        <w:bCs/>
        <w:sz w:val="32"/>
        <w:szCs w:val="32"/>
        <w:cs/>
      </w:rPr>
      <w:t>(ไม่ได้ตรวจสอบ)</w:t>
    </w:r>
  </w:p>
  <w:p w14:paraId="57649A7F" w14:textId="77777777" w:rsidR="000B3F0B" w:rsidRPr="00B66A7A" w:rsidRDefault="000B3F0B" w:rsidP="00AE2613">
    <w:pPr>
      <w:rPr>
        <w:rFonts w:asciiTheme="majorBidi" w:hAnsiTheme="majorBidi" w:cstheme="majorBidi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494696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2E762D8"/>
    <w:multiLevelType w:val="multilevel"/>
    <w:tmpl w:val="1D30202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88C3062"/>
    <w:multiLevelType w:val="hybridMultilevel"/>
    <w:tmpl w:val="F628E1B0"/>
    <w:lvl w:ilvl="0" w:tplc="9E76804C">
      <w:start w:val="1"/>
      <w:numFmt w:val="thaiLetters"/>
      <w:pStyle w:val="Heading3"/>
      <w:lvlText w:val="(%1)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D30998"/>
    <w:multiLevelType w:val="multilevel"/>
    <w:tmpl w:val="2A1610AC"/>
    <w:lvl w:ilvl="0">
      <w:start w:val="1"/>
      <w:numFmt w:val="decimal"/>
      <w:pStyle w:val="Heading2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330A5009"/>
    <w:multiLevelType w:val="multilevel"/>
    <w:tmpl w:val="E1E8FF9A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i/>
        <w:iCs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C65C30"/>
    <w:multiLevelType w:val="hybridMultilevel"/>
    <w:tmpl w:val="20304DDE"/>
    <w:lvl w:ilvl="0" w:tplc="9A285A4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9741B9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CA48FD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55D8BF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089A8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B6A45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E985F4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16CCE0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EA638E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402728466">
    <w:abstractNumId w:val="6"/>
  </w:num>
  <w:num w:numId="2" w16cid:durableId="397554690">
    <w:abstractNumId w:val="5"/>
  </w:num>
  <w:num w:numId="3" w16cid:durableId="661928518">
    <w:abstractNumId w:val="9"/>
  </w:num>
  <w:num w:numId="4" w16cid:durableId="156851607">
    <w:abstractNumId w:val="7"/>
  </w:num>
  <w:num w:numId="5" w16cid:durableId="2026127410">
    <w:abstractNumId w:val="8"/>
  </w:num>
  <w:num w:numId="6" w16cid:durableId="607274464">
    <w:abstractNumId w:val="3"/>
  </w:num>
  <w:num w:numId="7" w16cid:durableId="414713471">
    <w:abstractNumId w:val="2"/>
  </w:num>
  <w:num w:numId="8" w16cid:durableId="210271204">
    <w:abstractNumId w:val="0"/>
  </w:num>
  <w:num w:numId="9" w16cid:durableId="1851681100">
    <w:abstractNumId w:val="1"/>
  </w:num>
  <w:num w:numId="10" w16cid:durableId="1038243800">
    <w:abstractNumId w:val="4"/>
  </w:num>
  <w:num w:numId="11" w16cid:durableId="235629342">
    <w:abstractNumId w:val="15"/>
  </w:num>
  <w:num w:numId="12" w16cid:durableId="646398278">
    <w:abstractNumId w:val="11"/>
  </w:num>
  <w:num w:numId="13" w16cid:durableId="1550801884">
    <w:abstractNumId w:val="17"/>
  </w:num>
  <w:num w:numId="14" w16cid:durableId="32774152">
    <w:abstractNumId w:val="14"/>
  </w:num>
  <w:num w:numId="15" w16cid:durableId="587075752">
    <w:abstractNumId w:val="16"/>
  </w:num>
  <w:num w:numId="16" w16cid:durableId="1535775304">
    <w:abstractNumId w:val="18"/>
  </w:num>
  <w:num w:numId="17" w16cid:durableId="1667705277">
    <w:abstractNumId w:val="19"/>
  </w:num>
  <w:num w:numId="18" w16cid:durableId="1037000261">
    <w:abstractNumId w:val="12"/>
  </w:num>
  <w:num w:numId="19" w16cid:durableId="851410428">
    <w:abstractNumId w:val="10"/>
  </w:num>
  <w:num w:numId="20" w16cid:durableId="1183782345">
    <w:abstractNumId w:val="13"/>
  </w:num>
  <w:num w:numId="21" w16cid:durableId="1371221212">
    <w:abstractNumId w:val="5"/>
  </w:num>
  <w:num w:numId="22" w16cid:durableId="313534098">
    <w:abstractNumId w:val="5"/>
  </w:num>
  <w:num w:numId="23" w16cid:durableId="924848614">
    <w:abstractNumId w:val="5"/>
  </w:num>
  <w:num w:numId="24" w16cid:durableId="1678456352">
    <w:abstractNumId w:val="5"/>
  </w:num>
  <w:num w:numId="25" w16cid:durableId="1323853282">
    <w:abstractNumId w:val="5"/>
  </w:num>
  <w:num w:numId="26" w16cid:durableId="1078526789">
    <w:abstractNumId w:val="5"/>
  </w:num>
  <w:num w:numId="27" w16cid:durableId="1698386562">
    <w:abstractNumId w:val="5"/>
  </w:num>
  <w:num w:numId="28" w16cid:durableId="1491603711">
    <w:abstractNumId w:val="5"/>
  </w:num>
  <w:num w:numId="29" w16cid:durableId="665060729">
    <w:abstractNumId w:val="5"/>
  </w:num>
  <w:num w:numId="30" w16cid:durableId="181287525">
    <w:abstractNumId w:val="5"/>
  </w:num>
  <w:num w:numId="31" w16cid:durableId="1176649999">
    <w:abstractNumId w:val="5"/>
  </w:num>
  <w:num w:numId="32" w16cid:durableId="1694572862">
    <w:abstractNumId w:val="5"/>
  </w:num>
  <w:num w:numId="33" w16cid:durableId="699432530">
    <w:abstractNumId w:val="5"/>
  </w:num>
  <w:num w:numId="34" w16cid:durableId="2077624322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9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301"/>
    <w:rsid w:val="0000098A"/>
    <w:rsid w:val="00000C57"/>
    <w:rsid w:val="00000FA3"/>
    <w:rsid w:val="000011A8"/>
    <w:rsid w:val="0000131D"/>
    <w:rsid w:val="000015C6"/>
    <w:rsid w:val="00001857"/>
    <w:rsid w:val="000019C7"/>
    <w:rsid w:val="00002354"/>
    <w:rsid w:val="000023C7"/>
    <w:rsid w:val="0000285A"/>
    <w:rsid w:val="00002889"/>
    <w:rsid w:val="00002AD3"/>
    <w:rsid w:val="000035D9"/>
    <w:rsid w:val="000036B5"/>
    <w:rsid w:val="00004748"/>
    <w:rsid w:val="00004766"/>
    <w:rsid w:val="00004C30"/>
    <w:rsid w:val="00004C98"/>
    <w:rsid w:val="00004F9D"/>
    <w:rsid w:val="00005085"/>
    <w:rsid w:val="0000511D"/>
    <w:rsid w:val="000051CA"/>
    <w:rsid w:val="0000568B"/>
    <w:rsid w:val="00005D1E"/>
    <w:rsid w:val="00006217"/>
    <w:rsid w:val="00006AEA"/>
    <w:rsid w:val="00006FE4"/>
    <w:rsid w:val="00007339"/>
    <w:rsid w:val="000079C9"/>
    <w:rsid w:val="0001029B"/>
    <w:rsid w:val="000102C2"/>
    <w:rsid w:val="000103DE"/>
    <w:rsid w:val="00011D4E"/>
    <w:rsid w:val="00011F0E"/>
    <w:rsid w:val="00012A97"/>
    <w:rsid w:val="000134CC"/>
    <w:rsid w:val="0001397F"/>
    <w:rsid w:val="00013AEB"/>
    <w:rsid w:val="00013CDA"/>
    <w:rsid w:val="00013D70"/>
    <w:rsid w:val="0001412A"/>
    <w:rsid w:val="00014731"/>
    <w:rsid w:val="0001497E"/>
    <w:rsid w:val="00015054"/>
    <w:rsid w:val="00015507"/>
    <w:rsid w:val="000157EC"/>
    <w:rsid w:val="00015AEB"/>
    <w:rsid w:val="00015D7E"/>
    <w:rsid w:val="00016107"/>
    <w:rsid w:val="000163B9"/>
    <w:rsid w:val="0001663D"/>
    <w:rsid w:val="0001669A"/>
    <w:rsid w:val="00016F44"/>
    <w:rsid w:val="0001738F"/>
    <w:rsid w:val="00017712"/>
    <w:rsid w:val="00020255"/>
    <w:rsid w:val="00021487"/>
    <w:rsid w:val="00021759"/>
    <w:rsid w:val="0002184C"/>
    <w:rsid w:val="00021AAB"/>
    <w:rsid w:val="0002239F"/>
    <w:rsid w:val="0002264D"/>
    <w:rsid w:val="000226D4"/>
    <w:rsid w:val="000229CB"/>
    <w:rsid w:val="00022FEC"/>
    <w:rsid w:val="000236AB"/>
    <w:rsid w:val="00023DA4"/>
    <w:rsid w:val="00023E11"/>
    <w:rsid w:val="0002407F"/>
    <w:rsid w:val="000240B5"/>
    <w:rsid w:val="00024204"/>
    <w:rsid w:val="0002461E"/>
    <w:rsid w:val="00024AF0"/>
    <w:rsid w:val="00024B16"/>
    <w:rsid w:val="00024C2D"/>
    <w:rsid w:val="00024DB2"/>
    <w:rsid w:val="00024F6C"/>
    <w:rsid w:val="000250DE"/>
    <w:rsid w:val="000254AA"/>
    <w:rsid w:val="0002586E"/>
    <w:rsid w:val="000259DD"/>
    <w:rsid w:val="000260E9"/>
    <w:rsid w:val="000265F5"/>
    <w:rsid w:val="000268C9"/>
    <w:rsid w:val="00026B7F"/>
    <w:rsid w:val="00026C52"/>
    <w:rsid w:val="00026CE9"/>
    <w:rsid w:val="000302A3"/>
    <w:rsid w:val="00030E3F"/>
    <w:rsid w:val="00031D34"/>
    <w:rsid w:val="00031F2F"/>
    <w:rsid w:val="0003209B"/>
    <w:rsid w:val="00032A7C"/>
    <w:rsid w:val="00032F3B"/>
    <w:rsid w:val="00032F87"/>
    <w:rsid w:val="000331DF"/>
    <w:rsid w:val="00033661"/>
    <w:rsid w:val="000338BC"/>
    <w:rsid w:val="000338CC"/>
    <w:rsid w:val="000339B8"/>
    <w:rsid w:val="00033E24"/>
    <w:rsid w:val="00033FFE"/>
    <w:rsid w:val="00034185"/>
    <w:rsid w:val="000347EA"/>
    <w:rsid w:val="00034A33"/>
    <w:rsid w:val="00034E66"/>
    <w:rsid w:val="00034ED8"/>
    <w:rsid w:val="0003518D"/>
    <w:rsid w:val="000359DE"/>
    <w:rsid w:val="00035AA5"/>
    <w:rsid w:val="00036644"/>
    <w:rsid w:val="00036BBA"/>
    <w:rsid w:val="00036E0D"/>
    <w:rsid w:val="000371C1"/>
    <w:rsid w:val="00037288"/>
    <w:rsid w:val="000374C8"/>
    <w:rsid w:val="00037659"/>
    <w:rsid w:val="00037A2B"/>
    <w:rsid w:val="00037B04"/>
    <w:rsid w:val="00037CA8"/>
    <w:rsid w:val="00037EF1"/>
    <w:rsid w:val="00037F80"/>
    <w:rsid w:val="00037FB8"/>
    <w:rsid w:val="00040DFB"/>
    <w:rsid w:val="0004113B"/>
    <w:rsid w:val="000411A4"/>
    <w:rsid w:val="0004157C"/>
    <w:rsid w:val="00041C5A"/>
    <w:rsid w:val="00041D08"/>
    <w:rsid w:val="00042516"/>
    <w:rsid w:val="00042E76"/>
    <w:rsid w:val="00042F5F"/>
    <w:rsid w:val="0004306A"/>
    <w:rsid w:val="00043520"/>
    <w:rsid w:val="000441CB"/>
    <w:rsid w:val="0004427D"/>
    <w:rsid w:val="000442E1"/>
    <w:rsid w:val="000444A2"/>
    <w:rsid w:val="0004495D"/>
    <w:rsid w:val="00045180"/>
    <w:rsid w:val="00045795"/>
    <w:rsid w:val="00045E99"/>
    <w:rsid w:val="00047C68"/>
    <w:rsid w:val="00047D1B"/>
    <w:rsid w:val="000501FA"/>
    <w:rsid w:val="0005080B"/>
    <w:rsid w:val="00050C1A"/>
    <w:rsid w:val="00050DC3"/>
    <w:rsid w:val="00051665"/>
    <w:rsid w:val="000517DA"/>
    <w:rsid w:val="00051994"/>
    <w:rsid w:val="00051C83"/>
    <w:rsid w:val="00052358"/>
    <w:rsid w:val="0005238A"/>
    <w:rsid w:val="000529C0"/>
    <w:rsid w:val="00052B4D"/>
    <w:rsid w:val="00052C07"/>
    <w:rsid w:val="00053076"/>
    <w:rsid w:val="00053885"/>
    <w:rsid w:val="00053D5D"/>
    <w:rsid w:val="00053F20"/>
    <w:rsid w:val="0005498A"/>
    <w:rsid w:val="00054EB8"/>
    <w:rsid w:val="00055960"/>
    <w:rsid w:val="00055ABE"/>
    <w:rsid w:val="00055D63"/>
    <w:rsid w:val="000569AB"/>
    <w:rsid w:val="00056A32"/>
    <w:rsid w:val="0005724D"/>
    <w:rsid w:val="000574A8"/>
    <w:rsid w:val="000574D7"/>
    <w:rsid w:val="000574DA"/>
    <w:rsid w:val="00057765"/>
    <w:rsid w:val="00057952"/>
    <w:rsid w:val="00057F85"/>
    <w:rsid w:val="00060228"/>
    <w:rsid w:val="000606BA"/>
    <w:rsid w:val="00060757"/>
    <w:rsid w:val="00060808"/>
    <w:rsid w:val="0006096C"/>
    <w:rsid w:val="00060CC4"/>
    <w:rsid w:val="00060D67"/>
    <w:rsid w:val="00060EB5"/>
    <w:rsid w:val="000614BA"/>
    <w:rsid w:val="00061520"/>
    <w:rsid w:val="00061790"/>
    <w:rsid w:val="00061F33"/>
    <w:rsid w:val="00061FB6"/>
    <w:rsid w:val="00062089"/>
    <w:rsid w:val="000622B0"/>
    <w:rsid w:val="00062A9B"/>
    <w:rsid w:val="0006355A"/>
    <w:rsid w:val="000638A9"/>
    <w:rsid w:val="00063C30"/>
    <w:rsid w:val="0006409D"/>
    <w:rsid w:val="00064273"/>
    <w:rsid w:val="000646A7"/>
    <w:rsid w:val="0006481C"/>
    <w:rsid w:val="00064A91"/>
    <w:rsid w:val="000652AB"/>
    <w:rsid w:val="0006567D"/>
    <w:rsid w:val="000656E1"/>
    <w:rsid w:val="00065947"/>
    <w:rsid w:val="00065AC9"/>
    <w:rsid w:val="00065C80"/>
    <w:rsid w:val="00066494"/>
    <w:rsid w:val="000667AC"/>
    <w:rsid w:val="000674CA"/>
    <w:rsid w:val="00067849"/>
    <w:rsid w:val="00067D22"/>
    <w:rsid w:val="00070175"/>
    <w:rsid w:val="00070444"/>
    <w:rsid w:val="000705BC"/>
    <w:rsid w:val="000708B2"/>
    <w:rsid w:val="00070B6A"/>
    <w:rsid w:val="00070D2B"/>
    <w:rsid w:val="00070E50"/>
    <w:rsid w:val="00070EA0"/>
    <w:rsid w:val="00071746"/>
    <w:rsid w:val="0007195D"/>
    <w:rsid w:val="00072B4C"/>
    <w:rsid w:val="00072D76"/>
    <w:rsid w:val="00072E2C"/>
    <w:rsid w:val="00072EE8"/>
    <w:rsid w:val="000730CF"/>
    <w:rsid w:val="00073374"/>
    <w:rsid w:val="000738EE"/>
    <w:rsid w:val="0007428E"/>
    <w:rsid w:val="000744FA"/>
    <w:rsid w:val="00074631"/>
    <w:rsid w:val="000748AC"/>
    <w:rsid w:val="00075017"/>
    <w:rsid w:val="0007509B"/>
    <w:rsid w:val="000751B4"/>
    <w:rsid w:val="000754D3"/>
    <w:rsid w:val="000754E2"/>
    <w:rsid w:val="00075730"/>
    <w:rsid w:val="00075835"/>
    <w:rsid w:val="00076874"/>
    <w:rsid w:val="00076DB6"/>
    <w:rsid w:val="00076EC4"/>
    <w:rsid w:val="0007742C"/>
    <w:rsid w:val="00077526"/>
    <w:rsid w:val="000775F1"/>
    <w:rsid w:val="00077D3C"/>
    <w:rsid w:val="0008009C"/>
    <w:rsid w:val="000800C2"/>
    <w:rsid w:val="000803D5"/>
    <w:rsid w:val="00080402"/>
    <w:rsid w:val="00080E84"/>
    <w:rsid w:val="000811E3"/>
    <w:rsid w:val="00081B14"/>
    <w:rsid w:val="000820D5"/>
    <w:rsid w:val="00082161"/>
    <w:rsid w:val="000822B7"/>
    <w:rsid w:val="000822FB"/>
    <w:rsid w:val="00082BB0"/>
    <w:rsid w:val="00082BBE"/>
    <w:rsid w:val="00082F02"/>
    <w:rsid w:val="000834D1"/>
    <w:rsid w:val="00083554"/>
    <w:rsid w:val="0008356D"/>
    <w:rsid w:val="00083D09"/>
    <w:rsid w:val="00084228"/>
    <w:rsid w:val="000844F9"/>
    <w:rsid w:val="000848FB"/>
    <w:rsid w:val="00084D20"/>
    <w:rsid w:val="00085479"/>
    <w:rsid w:val="000855FE"/>
    <w:rsid w:val="00085CC3"/>
    <w:rsid w:val="00085DE9"/>
    <w:rsid w:val="00085DF1"/>
    <w:rsid w:val="00085E5A"/>
    <w:rsid w:val="00085EBD"/>
    <w:rsid w:val="00085F2B"/>
    <w:rsid w:val="00086189"/>
    <w:rsid w:val="000868B0"/>
    <w:rsid w:val="00086931"/>
    <w:rsid w:val="00086A38"/>
    <w:rsid w:val="00086B6C"/>
    <w:rsid w:val="00086CDA"/>
    <w:rsid w:val="00086CE4"/>
    <w:rsid w:val="00087717"/>
    <w:rsid w:val="00087C9A"/>
    <w:rsid w:val="00087D88"/>
    <w:rsid w:val="00090BC4"/>
    <w:rsid w:val="00090D45"/>
    <w:rsid w:val="0009207A"/>
    <w:rsid w:val="000921C9"/>
    <w:rsid w:val="0009298B"/>
    <w:rsid w:val="00092BFA"/>
    <w:rsid w:val="00093476"/>
    <w:rsid w:val="000935ED"/>
    <w:rsid w:val="000938A2"/>
    <w:rsid w:val="00093B31"/>
    <w:rsid w:val="00093EAF"/>
    <w:rsid w:val="00094F0F"/>
    <w:rsid w:val="0009599E"/>
    <w:rsid w:val="00095EED"/>
    <w:rsid w:val="00096205"/>
    <w:rsid w:val="0009669B"/>
    <w:rsid w:val="00096AAA"/>
    <w:rsid w:val="00097038"/>
    <w:rsid w:val="000973B6"/>
    <w:rsid w:val="0009756E"/>
    <w:rsid w:val="00097844"/>
    <w:rsid w:val="00097916"/>
    <w:rsid w:val="00097AD6"/>
    <w:rsid w:val="00097DED"/>
    <w:rsid w:val="000A00CC"/>
    <w:rsid w:val="000A019D"/>
    <w:rsid w:val="000A0470"/>
    <w:rsid w:val="000A05E4"/>
    <w:rsid w:val="000A0A14"/>
    <w:rsid w:val="000A0ADC"/>
    <w:rsid w:val="000A0B4C"/>
    <w:rsid w:val="000A16C8"/>
    <w:rsid w:val="000A1984"/>
    <w:rsid w:val="000A1B19"/>
    <w:rsid w:val="000A1D64"/>
    <w:rsid w:val="000A22E6"/>
    <w:rsid w:val="000A22E8"/>
    <w:rsid w:val="000A24B0"/>
    <w:rsid w:val="000A2640"/>
    <w:rsid w:val="000A332E"/>
    <w:rsid w:val="000A34B2"/>
    <w:rsid w:val="000A3C50"/>
    <w:rsid w:val="000A3FF9"/>
    <w:rsid w:val="000A4EDC"/>
    <w:rsid w:val="000A4F35"/>
    <w:rsid w:val="000A50EA"/>
    <w:rsid w:val="000A53F1"/>
    <w:rsid w:val="000A5783"/>
    <w:rsid w:val="000A5A88"/>
    <w:rsid w:val="000A5B9A"/>
    <w:rsid w:val="000A62A0"/>
    <w:rsid w:val="000A69AC"/>
    <w:rsid w:val="000A6C35"/>
    <w:rsid w:val="000A6D82"/>
    <w:rsid w:val="000A6F2B"/>
    <w:rsid w:val="000A701C"/>
    <w:rsid w:val="000A710E"/>
    <w:rsid w:val="000A71F3"/>
    <w:rsid w:val="000A77AF"/>
    <w:rsid w:val="000B0082"/>
    <w:rsid w:val="000B0093"/>
    <w:rsid w:val="000B0471"/>
    <w:rsid w:val="000B0AC4"/>
    <w:rsid w:val="000B0E58"/>
    <w:rsid w:val="000B0E74"/>
    <w:rsid w:val="000B1318"/>
    <w:rsid w:val="000B1B44"/>
    <w:rsid w:val="000B1C5C"/>
    <w:rsid w:val="000B2163"/>
    <w:rsid w:val="000B2563"/>
    <w:rsid w:val="000B314D"/>
    <w:rsid w:val="000B3392"/>
    <w:rsid w:val="000B34CD"/>
    <w:rsid w:val="000B36AE"/>
    <w:rsid w:val="000B3852"/>
    <w:rsid w:val="000B3D7B"/>
    <w:rsid w:val="000B3E2A"/>
    <w:rsid w:val="000B3F0B"/>
    <w:rsid w:val="000B41AE"/>
    <w:rsid w:val="000B48E5"/>
    <w:rsid w:val="000B494A"/>
    <w:rsid w:val="000B4BFA"/>
    <w:rsid w:val="000B4F7D"/>
    <w:rsid w:val="000B51B2"/>
    <w:rsid w:val="000B54E1"/>
    <w:rsid w:val="000B575F"/>
    <w:rsid w:val="000B68F1"/>
    <w:rsid w:val="000B760B"/>
    <w:rsid w:val="000B78AD"/>
    <w:rsid w:val="000B7A4C"/>
    <w:rsid w:val="000B7A60"/>
    <w:rsid w:val="000B7E60"/>
    <w:rsid w:val="000B7F64"/>
    <w:rsid w:val="000C0376"/>
    <w:rsid w:val="000C04FC"/>
    <w:rsid w:val="000C0946"/>
    <w:rsid w:val="000C0A44"/>
    <w:rsid w:val="000C0A5D"/>
    <w:rsid w:val="000C179B"/>
    <w:rsid w:val="000C17D4"/>
    <w:rsid w:val="000C19BF"/>
    <w:rsid w:val="000C19D6"/>
    <w:rsid w:val="000C1A31"/>
    <w:rsid w:val="000C2064"/>
    <w:rsid w:val="000C2198"/>
    <w:rsid w:val="000C26EB"/>
    <w:rsid w:val="000C27AE"/>
    <w:rsid w:val="000C27C0"/>
    <w:rsid w:val="000C282B"/>
    <w:rsid w:val="000C2B81"/>
    <w:rsid w:val="000C2D72"/>
    <w:rsid w:val="000C3B20"/>
    <w:rsid w:val="000C3B93"/>
    <w:rsid w:val="000C3D60"/>
    <w:rsid w:val="000C485D"/>
    <w:rsid w:val="000C48BA"/>
    <w:rsid w:val="000C5028"/>
    <w:rsid w:val="000C52C6"/>
    <w:rsid w:val="000C5436"/>
    <w:rsid w:val="000C55A1"/>
    <w:rsid w:val="000C5BDF"/>
    <w:rsid w:val="000C63B0"/>
    <w:rsid w:val="000C659C"/>
    <w:rsid w:val="000C6857"/>
    <w:rsid w:val="000C6C3E"/>
    <w:rsid w:val="000C6CAF"/>
    <w:rsid w:val="000C6CE4"/>
    <w:rsid w:val="000C6D34"/>
    <w:rsid w:val="000C6EAF"/>
    <w:rsid w:val="000C6EB5"/>
    <w:rsid w:val="000C7AF4"/>
    <w:rsid w:val="000D020A"/>
    <w:rsid w:val="000D0B60"/>
    <w:rsid w:val="000D10D2"/>
    <w:rsid w:val="000D1685"/>
    <w:rsid w:val="000D19D2"/>
    <w:rsid w:val="000D1AB9"/>
    <w:rsid w:val="000D20EF"/>
    <w:rsid w:val="000D2609"/>
    <w:rsid w:val="000D263E"/>
    <w:rsid w:val="000D2BD1"/>
    <w:rsid w:val="000D32D3"/>
    <w:rsid w:val="000D3338"/>
    <w:rsid w:val="000D36B9"/>
    <w:rsid w:val="000D3993"/>
    <w:rsid w:val="000D3B95"/>
    <w:rsid w:val="000D3C78"/>
    <w:rsid w:val="000D41FB"/>
    <w:rsid w:val="000D41FC"/>
    <w:rsid w:val="000D4238"/>
    <w:rsid w:val="000D598F"/>
    <w:rsid w:val="000D5B82"/>
    <w:rsid w:val="000D6130"/>
    <w:rsid w:val="000D68E4"/>
    <w:rsid w:val="000D6996"/>
    <w:rsid w:val="000D79DC"/>
    <w:rsid w:val="000D7A0E"/>
    <w:rsid w:val="000D7E35"/>
    <w:rsid w:val="000D7F56"/>
    <w:rsid w:val="000E01CC"/>
    <w:rsid w:val="000E0393"/>
    <w:rsid w:val="000E07FC"/>
    <w:rsid w:val="000E0B7C"/>
    <w:rsid w:val="000E13AC"/>
    <w:rsid w:val="000E2820"/>
    <w:rsid w:val="000E28BB"/>
    <w:rsid w:val="000E2C2C"/>
    <w:rsid w:val="000E3084"/>
    <w:rsid w:val="000E336C"/>
    <w:rsid w:val="000E3919"/>
    <w:rsid w:val="000E3D13"/>
    <w:rsid w:val="000E3EE3"/>
    <w:rsid w:val="000E424C"/>
    <w:rsid w:val="000E4665"/>
    <w:rsid w:val="000E469C"/>
    <w:rsid w:val="000E4768"/>
    <w:rsid w:val="000E58AD"/>
    <w:rsid w:val="000E5F6C"/>
    <w:rsid w:val="000E5F87"/>
    <w:rsid w:val="000E5F92"/>
    <w:rsid w:val="000E6119"/>
    <w:rsid w:val="000E6763"/>
    <w:rsid w:val="000E67D7"/>
    <w:rsid w:val="000E6C84"/>
    <w:rsid w:val="000E6CEA"/>
    <w:rsid w:val="000E72EC"/>
    <w:rsid w:val="000E74E0"/>
    <w:rsid w:val="000E76DA"/>
    <w:rsid w:val="000E780C"/>
    <w:rsid w:val="000E7AD5"/>
    <w:rsid w:val="000E7E13"/>
    <w:rsid w:val="000F0197"/>
    <w:rsid w:val="000F0644"/>
    <w:rsid w:val="000F0AF9"/>
    <w:rsid w:val="000F137B"/>
    <w:rsid w:val="000F152E"/>
    <w:rsid w:val="000F156B"/>
    <w:rsid w:val="000F1AC6"/>
    <w:rsid w:val="000F21D9"/>
    <w:rsid w:val="000F25D6"/>
    <w:rsid w:val="000F460E"/>
    <w:rsid w:val="000F4783"/>
    <w:rsid w:val="000F4F7D"/>
    <w:rsid w:val="000F5654"/>
    <w:rsid w:val="000F5822"/>
    <w:rsid w:val="000F59A0"/>
    <w:rsid w:val="000F5B5A"/>
    <w:rsid w:val="000F63A3"/>
    <w:rsid w:val="000F64BC"/>
    <w:rsid w:val="000F6FC8"/>
    <w:rsid w:val="000F717C"/>
    <w:rsid w:val="000F719F"/>
    <w:rsid w:val="000F71CF"/>
    <w:rsid w:val="000F765D"/>
    <w:rsid w:val="000F766D"/>
    <w:rsid w:val="000F77AF"/>
    <w:rsid w:val="00100A04"/>
    <w:rsid w:val="00100A83"/>
    <w:rsid w:val="00100BFC"/>
    <w:rsid w:val="00100C78"/>
    <w:rsid w:val="00101294"/>
    <w:rsid w:val="00101860"/>
    <w:rsid w:val="00101BF4"/>
    <w:rsid w:val="0010202E"/>
    <w:rsid w:val="001022D2"/>
    <w:rsid w:val="0010265A"/>
    <w:rsid w:val="0010279D"/>
    <w:rsid w:val="00102836"/>
    <w:rsid w:val="00102DF6"/>
    <w:rsid w:val="001036D7"/>
    <w:rsid w:val="00103934"/>
    <w:rsid w:val="001039CA"/>
    <w:rsid w:val="0010441E"/>
    <w:rsid w:val="00104ECF"/>
    <w:rsid w:val="00105453"/>
    <w:rsid w:val="001054E9"/>
    <w:rsid w:val="00105637"/>
    <w:rsid w:val="00105CB6"/>
    <w:rsid w:val="00105E85"/>
    <w:rsid w:val="00106726"/>
    <w:rsid w:val="001077AA"/>
    <w:rsid w:val="001077C4"/>
    <w:rsid w:val="00107C7E"/>
    <w:rsid w:val="00107D5C"/>
    <w:rsid w:val="00107E38"/>
    <w:rsid w:val="00107F71"/>
    <w:rsid w:val="0011002C"/>
    <w:rsid w:val="0011081A"/>
    <w:rsid w:val="00110E2B"/>
    <w:rsid w:val="00110F1F"/>
    <w:rsid w:val="00111E54"/>
    <w:rsid w:val="0011323A"/>
    <w:rsid w:val="0011352C"/>
    <w:rsid w:val="00114833"/>
    <w:rsid w:val="00114C99"/>
    <w:rsid w:val="00114DFD"/>
    <w:rsid w:val="00115066"/>
    <w:rsid w:val="00115345"/>
    <w:rsid w:val="001155E9"/>
    <w:rsid w:val="00115AF2"/>
    <w:rsid w:val="00116508"/>
    <w:rsid w:val="001167FE"/>
    <w:rsid w:val="001168AA"/>
    <w:rsid w:val="00116DC2"/>
    <w:rsid w:val="00116ECB"/>
    <w:rsid w:val="0011736F"/>
    <w:rsid w:val="0011752C"/>
    <w:rsid w:val="001175AD"/>
    <w:rsid w:val="00117CDC"/>
    <w:rsid w:val="00120302"/>
    <w:rsid w:val="001203D0"/>
    <w:rsid w:val="00120754"/>
    <w:rsid w:val="00120843"/>
    <w:rsid w:val="00120EA5"/>
    <w:rsid w:val="00121A25"/>
    <w:rsid w:val="00121E80"/>
    <w:rsid w:val="0012212B"/>
    <w:rsid w:val="0012270F"/>
    <w:rsid w:val="0012333A"/>
    <w:rsid w:val="0012351B"/>
    <w:rsid w:val="001235A4"/>
    <w:rsid w:val="001237F4"/>
    <w:rsid w:val="00123C72"/>
    <w:rsid w:val="00124459"/>
    <w:rsid w:val="0012455D"/>
    <w:rsid w:val="00124623"/>
    <w:rsid w:val="001247BB"/>
    <w:rsid w:val="001257C3"/>
    <w:rsid w:val="00125935"/>
    <w:rsid w:val="00125A7E"/>
    <w:rsid w:val="00125E60"/>
    <w:rsid w:val="00125F9A"/>
    <w:rsid w:val="00126215"/>
    <w:rsid w:val="00126A42"/>
    <w:rsid w:val="00126C10"/>
    <w:rsid w:val="00126FF6"/>
    <w:rsid w:val="00127299"/>
    <w:rsid w:val="00130080"/>
    <w:rsid w:val="00130E34"/>
    <w:rsid w:val="00131020"/>
    <w:rsid w:val="00131037"/>
    <w:rsid w:val="001312FC"/>
    <w:rsid w:val="0013149A"/>
    <w:rsid w:val="0013149B"/>
    <w:rsid w:val="00131B51"/>
    <w:rsid w:val="00132190"/>
    <w:rsid w:val="00132A23"/>
    <w:rsid w:val="001330AB"/>
    <w:rsid w:val="00133949"/>
    <w:rsid w:val="001339A5"/>
    <w:rsid w:val="00133FF0"/>
    <w:rsid w:val="0013445F"/>
    <w:rsid w:val="00134555"/>
    <w:rsid w:val="001348CF"/>
    <w:rsid w:val="00134DEE"/>
    <w:rsid w:val="00135241"/>
    <w:rsid w:val="00135352"/>
    <w:rsid w:val="00135461"/>
    <w:rsid w:val="00135561"/>
    <w:rsid w:val="0013577F"/>
    <w:rsid w:val="00135791"/>
    <w:rsid w:val="00135C65"/>
    <w:rsid w:val="001363D1"/>
    <w:rsid w:val="00136683"/>
    <w:rsid w:val="0013709D"/>
    <w:rsid w:val="0013776A"/>
    <w:rsid w:val="0014032C"/>
    <w:rsid w:val="0014039A"/>
    <w:rsid w:val="001405C7"/>
    <w:rsid w:val="00140745"/>
    <w:rsid w:val="00140794"/>
    <w:rsid w:val="001409EB"/>
    <w:rsid w:val="00140FB7"/>
    <w:rsid w:val="001417F2"/>
    <w:rsid w:val="00141EA5"/>
    <w:rsid w:val="001421BF"/>
    <w:rsid w:val="00142526"/>
    <w:rsid w:val="00142550"/>
    <w:rsid w:val="001431A7"/>
    <w:rsid w:val="001435CF"/>
    <w:rsid w:val="00143735"/>
    <w:rsid w:val="001440EC"/>
    <w:rsid w:val="00144287"/>
    <w:rsid w:val="001442A2"/>
    <w:rsid w:val="00144704"/>
    <w:rsid w:val="00144922"/>
    <w:rsid w:val="00144BC0"/>
    <w:rsid w:val="00144F5A"/>
    <w:rsid w:val="001459C9"/>
    <w:rsid w:val="001462F8"/>
    <w:rsid w:val="00146429"/>
    <w:rsid w:val="001472BD"/>
    <w:rsid w:val="00147A0C"/>
    <w:rsid w:val="00147E7F"/>
    <w:rsid w:val="00147F33"/>
    <w:rsid w:val="0015018B"/>
    <w:rsid w:val="001507A0"/>
    <w:rsid w:val="00150A2B"/>
    <w:rsid w:val="00151252"/>
    <w:rsid w:val="001515C9"/>
    <w:rsid w:val="00151622"/>
    <w:rsid w:val="00151A36"/>
    <w:rsid w:val="001522AE"/>
    <w:rsid w:val="001528E8"/>
    <w:rsid w:val="00152B69"/>
    <w:rsid w:val="00152BF1"/>
    <w:rsid w:val="00152D09"/>
    <w:rsid w:val="001532D1"/>
    <w:rsid w:val="00153A34"/>
    <w:rsid w:val="001540C2"/>
    <w:rsid w:val="0015431F"/>
    <w:rsid w:val="0015443B"/>
    <w:rsid w:val="001549B6"/>
    <w:rsid w:val="00154C30"/>
    <w:rsid w:val="00155314"/>
    <w:rsid w:val="001559EA"/>
    <w:rsid w:val="00155C90"/>
    <w:rsid w:val="001561BD"/>
    <w:rsid w:val="0015675B"/>
    <w:rsid w:val="001569A2"/>
    <w:rsid w:val="00156FD3"/>
    <w:rsid w:val="0015711A"/>
    <w:rsid w:val="001571F8"/>
    <w:rsid w:val="001576BD"/>
    <w:rsid w:val="00157A61"/>
    <w:rsid w:val="00157FB4"/>
    <w:rsid w:val="00160123"/>
    <w:rsid w:val="00160634"/>
    <w:rsid w:val="0016063B"/>
    <w:rsid w:val="001606AE"/>
    <w:rsid w:val="00160FCF"/>
    <w:rsid w:val="00161137"/>
    <w:rsid w:val="00161260"/>
    <w:rsid w:val="0016139F"/>
    <w:rsid w:val="00161AE6"/>
    <w:rsid w:val="00161CB0"/>
    <w:rsid w:val="001620C9"/>
    <w:rsid w:val="001621C6"/>
    <w:rsid w:val="00163200"/>
    <w:rsid w:val="00163365"/>
    <w:rsid w:val="0016366D"/>
    <w:rsid w:val="00164B8D"/>
    <w:rsid w:val="00164BB8"/>
    <w:rsid w:val="00164DD2"/>
    <w:rsid w:val="00165028"/>
    <w:rsid w:val="00165B40"/>
    <w:rsid w:val="00165C6B"/>
    <w:rsid w:val="001663B8"/>
    <w:rsid w:val="00166BFF"/>
    <w:rsid w:val="0016711F"/>
    <w:rsid w:val="00167612"/>
    <w:rsid w:val="00167812"/>
    <w:rsid w:val="00167FCA"/>
    <w:rsid w:val="0017003E"/>
    <w:rsid w:val="00170231"/>
    <w:rsid w:val="0017033C"/>
    <w:rsid w:val="001703FE"/>
    <w:rsid w:val="001706A6"/>
    <w:rsid w:val="00170BEA"/>
    <w:rsid w:val="00170CCA"/>
    <w:rsid w:val="0017118A"/>
    <w:rsid w:val="00171314"/>
    <w:rsid w:val="00171D05"/>
    <w:rsid w:val="00172417"/>
    <w:rsid w:val="00172656"/>
    <w:rsid w:val="0017353E"/>
    <w:rsid w:val="001736EC"/>
    <w:rsid w:val="00174354"/>
    <w:rsid w:val="00174C19"/>
    <w:rsid w:val="00174F12"/>
    <w:rsid w:val="001751B3"/>
    <w:rsid w:val="001762F1"/>
    <w:rsid w:val="00176339"/>
    <w:rsid w:val="00176687"/>
    <w:rsid w:val="00176AC4"/>
    <w:rsid w:val="00176E54"/>
    <w:rsid w:val="00176EBA"/>
    <w:rsid w:val="00176ED2"/>
    <w:rsid w:val="00177A08"/>
    <w:rsid w:val="00177DEE"/>
    <w:rsid w:val="0018003E"/>
    <w:rsid w:val="00180315"/>
    <w:rsid w:val="0018073E"/>
    <w:rsid w:val="001808C6"/>
    <w:rsid w:val="00180B2F"/>
    <w:rsid w:val="00180D23"/>
    <w:rsid w:val="0018159A"/>
    <w:rsid w:val="00181CBC"/>
    <w:rsid w:val="00182339"/>
    <w:rsid w:val="0018239B"/>
    <w:rsid w:val="00182643"/>
    <w:rsid w:val="001829C5"/>
    <w:rsid w:val="00182F32"/>
    <w:rsid w:val="00183146"/>
    <w:rsid w:val="001833E7"/>
    <w:rsid w:val="001833FE"/>
    <w:rsid w:val="00183AE9"/>
    <w:rsid w:val="00183EAD"/>
    <w:rsid w:val="00184878"/>
    <w:rsid w:val="00184E13"/>
    <w:rsid w:val="00185014"/>
    <w:rsid w:val="001850CB"/>
    <w:rsid w:val="00185183"/>
    <w:rsid w:val="001853F3"/>
    <w:rsid w:val="0018549E"/>
    <w:rsid w:val="001859F9"/>
    <w:rsid w:val="00185C49"/>
    <w:rsid w:val="001861BF"/>
    <w:rsid w:val="001869D7"/>
    <w:rsid w:val="00186AA7"/>
    <w:rsid w:val="001872D8"/>
    <w:rsid w:val="00187EF3"/>
    <w:rsid w:val="0019011B"/>
    <w:rsid w:val="00190547"/>
    <w:rsid w:val="00190731"/>
    <w:rsid w:val="00190BF3"/>
    <w:rsid w:val="00190F26"/>
    <w:rsid w:val="001915C6"/>
    <w:rsid w:val="001918A6"/>
    <w:rsid w:val="00191B63"/>
    <w:rsid w:val="00191C2D"/>
    <w:rsid w:val="00191F9B"/>
    <w:rsid w:val="00192018"/>
    <w:rsid w:val="001920D2"/>
    <w:rsid w:val="001927EE"/>
    <w:rsid w:val="001929B0"/>
    <w:rsid w:val="00192B86"/>
    <w:rsid w:val="00192D25"/>
    <w:rsid w:val="00192E77"/>
    <w:rsid w:val="00192F51"/>
    <w:rsid w:val="00193116"/>
    <w:rsid w:val="00193708"/>
    <w:rsid w:val="00193763"/>
    <w:rsid w:val="00193C3A"/>
    <w:rsid w:val="00193F5D"/>
    <w:rsid w:val="00194331"/>
    <w:rsid w:val="001946B1"/>
    <w:rsid w:val="00194901"/>
    <w:rsid w:val="00194BD3"/>
    <w:rsid w:val="00194D84"/>
    <w:rsid w:val="00195930"/>
    <w:rsid w:val="001959CA"/>
    <w:rsid w:val="00196213"/>
    <w:rsid w:val="00196437"/>
    <w:rsid w:val="001968D2"/>
    <w:rsid w:val="00196E01"/>
    <w:rsid w:val="00197444"/>
    <w:rsid w:val="00197EC9"/>
    <w:rsid w:val="001A0AE4"/>
    <w:rsid w:val="001A10AC"/>
    <w:rsid w:val="001A150A"/>
    <w:rsid w:val="001A1ADB"/>
    <w:rsid w:val="001A20C1"/>
    <w:rsid w:val="001A2363"/>
    <w:rsid w:val="001A28EB"/>
    <w:rsid w:val="001A2E8B"/>
    <w:rsid w:val="001A33F8"/>
    <w:rsid w:val="001A3988"/>
    <w:rsid w:val="001A3C52"/>
    <w:rsid w:val="001A470A"/>
    <w:rsid w:val="001A4AF9"/>
    <w:rsid w:val="001A4E85"/>
    <w:rsid w:val="001A5113"/>
    <w:rsid w:val="001A57E3"/>
    <w:rsid w:val="001A58A8"/>
    <w:rsid w:val="001A5B3F"/>
    <w:rsid w:val="001A61D8"/>
    <w:rsid w:val="001A61EB"/>
    <w:rsid w:val="001A6538"/>
    <w:rsid w:val="001A6B7C"/>
    <w:rsid w:val="001A6D6C"/>
    <w:rsid w:val="001A7551"/>
    <w:rsid w:val="001A7801"/>
    <w:rsid w:val="001B0271"/>
    <w:rsid w:val="001B03D7"/>
    <w:rsid w:val="001B0E0B"/>
    <w:rsid w:val="001B10FE"/>
    <w:rsid w:val="001B1C98"/>
    <w:rsid w:val="001B1E7B"/>
    <w:rsid w:val="001B2C72"/>
    <w:rsid w:val="001B32CB"/>
    <w:rsid w:val="001B330F"/>
    <w:rsid w:val="001B364C"/>
    <w:rsid w:val="001B3FE9"/>
    <w:rsid w:val="001B4D7A"/>
    <w:rsid w:val="001B4EAC"/>
    <w:rsid w:val="001B4F60"/>
    <w:rsid w:val="001B531F"/>
    <w:rsid w:val="001B58BD"/>
    <w:rsid w:val="001B593C"/>
    <w:rsid w:val="001B5A54"/>
    <w:rsid w:val="001B6335"/>
    <w:rsid w:val="001B651A"/>
    <w:rsid w:val="001B6CAE"/>
    <w:rsid w:val="001B7A1A"/>
    <w:rsid w:val="001B7D62"/>
    <w:rsid w:val="001B7DD2"/>
    <w:rsid w:val="001C0116"/>
    <w:rsid w:val="001C0711"/>
    <w:rsid w:val="001C07EB"/>
    <w:rsid w:val="001C0FD4"/>
    <w:rsid w:val="001C100E"/>
    <w:rsid w:val="001C155A"/>
    <w:rsid w:val="001C16DA"/>
    <w:rsid w:val="001C1ADE"/>
    <w:rsid w:val="001C1D16"/>
    <w:rsid w:val="001C1EC0"/>
    <w:rsid w:val="001C20A1"/>
    <w:rsid w:val="001C2217"/>
    <w:rsid w:val="001C247B"/>
    <w:rsid w:val="001C248C"/>
    <w:rsid w:val="001C2A49"/>
    <w:rsid w:val="001C2AF1"/>
    <w:rsid w:val="001C2B0F"/>
    <w:rsid w:val="001C2B5D"/>
    <w:rsid w:val="001C2B84"/>
    <w:rsid w:val="001C2C82"/>
    <w:rsid w:val="001C34D2"/>
    <w:rsid w:val="001C36FC"/>
    <w:rsid w:val="001C4512"/>
    <w:rsid w:val="001C4ABF"/>
    <w:rsid w:val="001C4CB6"/>
    <w:rsid w:val="001C5015"/>
    <w:rsid w:val="001C5043"/>
    <w:rsid w:val="001C504E"/>
    <w:rsid w:val="001C55C6"/>
    <w:rsid w:val="001C57CD"/>
    <w:rsid w:val="001C5B83"/>
    <w:rsid w:val="001C65DB"/>
    <w:rsid w:val="001C6A2D"/>
    <w:rsid w:val="001C6F00"/>
    <w:rsid w:val="001C7140"/>
    <w:rsid w:val="001C7291"/>
    <w:rsid w:val="001C72A0"/>
    <w:rsid w:val="001C7DBC"/>
    <w:rsid w:val="001D00C2"/>
    <w:rsid w:val="001D0406"/>
    <w:rsid w:val="001D0CE5"/>
    <w:rsid w:val="001D0E11"/>
    <w:rsid w:val="001D0EF3"/>
    <w:rsid w:val="001D1027"/>
    <w:rsid w:val="001D1214"/>
    <w:rsid w:val="001D13A6"/>
    <w:rsid w:val="001D1DA3"/>
    <w:rsid w:val="001D27F6"/>
    <w:rsid w:val="001D3299"/>
    <w:rsid w:val="001D38A2"/>
    <w:rsid w:val="001D392C"/>
    <w:rsid w:val="001D4216"/>
    <w:rsid w:val="001D4459"/>
    <w:rsid w:val="001D46AC"/>
    <w:rsid w:val="001D4968"/>
    <w:rsid w:val="001D496E"/>
    <w:rsid w:val="001D5000"/>
    <w:rsid w:val="001D558F"/>
    <w:rsid w:val="001D59E8"/>
    <w:rsid w:val="001D5A5F"/>
    <w:rsid w:val="001D5B90"/>
    <w:rsid w:val="001D5DF0"/>
    <w:rsid w:val="001D62E3"/>
    <w:rsid w:val="001D6315"/>
    <w:rsid w:val="001D6434"/>
    <w:rsid w:val="001D6603"/>
    <w:rsid w:val="001D66FB"/>
    <w:rsid w:val="001D6BEE"/>
    <w:rsid w:val="001D7116"/>
    <w:rsid w:val="001D7310"/>
    <w:rsid w:val="001D76C9"/>
    <w:rsid w:val="001D7728"/>
    <w:rsid w:val="001E04F0"/>
    <w:rsid w:val="001E078F"/>
    <w:rsid w:val="001E0DBD"/>
    <w:rsid w:val="001E1084"/>
    <w:rsid w:val="001E10E3"/>
    <w:rsid w:val="001E18AC"/>
    <w:rsid w:val="001E1969"/>
    <w:rsid w:val="001E1B9F"/>
    <w:rsid w:val="001E1C75"/>
    <w:rsid w:val="001E22CA"/>
    <w:rsid w:val="001E234B"/>
    <w:rsid w:val="001E24E4"/>
    <w:rsid w:val="001E25CC"/>
    <w:rsid w:val="001E29B0"/>
    <w:rsid w:val="001E2B5B"/>
    <w:rsid w:val="001E2EB2"/>
    <w:rsid w:val="001E33D9"/>
    <w:rsid w:val="001E3F13"/>
    <w:rsid w:val="001E44D6"/>
    <w:rsid w:val="001E4FC4"/>
    <w:rsid w:val="001E57A5"/>
    <w:rsid w:val="001E583A"/>
    <w:rsid w:val="001E5B7A"/>
    <w:rsid w:val="001E5C45"/>
    <w:rsid w:val="001E5EA2"/>
    <w:rsid w:val="001E5FA2"/>
    <w:rsid w:val="001E68B7"/>
    <w:rsid w:val="001E6D0B"/>
    <w:rsid w:val="001E7648"/>
    <w:rsid w:val="001E77BB"/>
    <w:rsid w:val="001E789C"/>
    <w:rsid w:val="001E7E5E"/>
    <w:rsid w:val="001F0A64"/>
    <w:rsid w:val="001F0AFA"/>
    <w:rsid w:val="001F0C2E"/>
    <w:rsid w:val="001F18A7"/>
    <w:rsid w:val="001F18F5"/>
    <w:rsid w:val="001F1AE3"/>
    <w:rsid w:val="001F1D4C"/>
    <w:rsid w:val="001F25A1"/>
    <w:rsid w:val="001F2648"/>
    <w:rsid w:val="001F27A2"/>
    <w:rsid w:val="001F2EAC"/>
    <w:rsid w:val="001F2F51"/>
    <w:rsid w:val="001F3196"/>
    <w:rsid w:val="001F38C2"/>
    <w:rsid w:val="001F39E6"/>
    <w:rsid w:val="001F3B83"/>
    <w:rsid w:val="001F537C"/>
    <w:rsid w:val="001F557E"/>
    <w:rsid w:val="001F57C1"/>
    <w:rsid w:val="001F5A88"/>
    <w:rsid w:val="001F5C62"/>
    <w:rsid w:val="001F5CA6"/>
    <w:rsid w:val="001F5D32"/>
    <w:rsid w:val="001F6880"/>
    <w:rsid w:val="001F68B1"/>
    <w:rsid w:val="001F6E86"/>
    <w:rsid w:val="001F74F5"/>
    <w:rsid w:val="001F751D"/>
    <w:rsid w:val="001F7D51"/>
    <w:rsid w:val="002000C2"/>
    <w:rsid w:val="00200375"/>
    <w:rsid w:val="00200695"/>
    <w:rsid w:val="002006A9"/>
    <w:rsid w:val="00200870"/>
    <w:rsid w:val="00200E3E"/>
    <w:rsid w:val="002013BC"/>
    <w:rsid w:val="002014FE"/>
    <w:rsid w:val="0020178D"/>
    <w:rsid w:val="0020182C"/>
    <w:rsid w:val="002019E5"/>
    <w:rsid w:val="00201DAE"/>
    <w:rsid w:val="0020241E"/>
    <w:rsid w:val="0020275F"/>
    <w:rsid w:val="00202830"/>
    <w:rsid w:val="00203384"/>
    <w:rsid w:val="00203470"/>
    <w:rsid w:val="0020358A"/>
    <w:rsid w:val="0020435D"/>
    <w:rsid w:val="00204B6D"/>
    <w:rsid w:val="00204B8E"/>
    <w:rsid w:val="00204D9D"/>
    <w:rsid w:val="002051E5"/>
    <w:rsid w:val="00205348"/>
    <w:rsid w:val="002054D4"/>
    <w:rsid w:val="002055C1"/>
    <w:rsid w:val="002064F3"/>
    <w:rsid w:val="0020753C"/>
    <w:rsid w:val="002077C8"/>
    <w:rsid w:val="00207BFB"/>
    <w:rsid w:val="00207E11"/>
    <w:rsid w:val="002100D4"/>
    <w:rsid w:val="00210107"/>
    <w:rsid w:val="00210192"/>
    <w:rsid w:val="0021019A"/>
    <w:rsid w:val="0021056F"/>
    <w:rsid w:val="00210573"/>
    <w:rsid w:val="0021082D"/>
    <w:rsid w:val="002109BC"/>
    <w:rsid w:val="00211981"/>
    <w:rsid w:val="00211A97"/>
    <w:rsid w:val="00211B0F"/>
    <w:rsid w:val="00211BC6"/>
    <w:rsid w:val="00211D05"/>
    <w:rsid w:val="00211ECA"/>
    <w:rsid w:val="0021249A"/>
    <w:rsid w:val="0021281E"/>
    <w:rsid w:val="0021375B"/>
    <w:rsid w:val="00213BF4"/>
    <w:rsid w:val="00214222"/>
    <w:rsid w:val="0021427F"/>
    <w:rsid w:val="0021438E"/>
    <w:rsid w:val="0021451D"/>
    <w:rsid w:val="00214700"/>
    <w:rsid w:val="00214F2A"/>
    <w:rsid w:val="002151C3"/>
    <w:rsid w:val="0021587F"/>
    <w:rsid w:val="00215B8D"/>
    <w:rsid w:val="00215D3F"/>
    <w:rsid w:val="00216051"/>
    <w:rsid w:val="0021658E"/>
    <w:rsid w:val="0021686A"/>
    <w:rsid w:val="00216A4C"/>
    <w:rsid w:val="00216DA2"/>
    <w:rsid w:val="00216DBD"/>
    <w:rsid w:val="002172C7"/>
    <w:rsid w:val="002177B5"/>
    <w:rsid w:val="002178F9"/>
    <w:rsid w:val="00217A89"/>
    <w:rsid w:val="00217E22"/>
    <w:rsid w:val="00220347"/>
    <w:rsid w:val="00220E32"/>
    <w:rsid w:val="00220EAB"/>
    <w:rsid w:val="00220FE0"/>
    <w:rsid w:val="002211C5"/>
    <w:rsid w:val="002217FC"/>
    <w:rsid w:val="00221929"/>
    <w:rsid w:val="002223AF"/>
    <w:rsid w:val="0022271C"/>
    <w:rsid w:val="0022293E"/>
    <w:rsid w:val="00222B19"/>
    <w:rsid w:val="00223638"/>
    <w:rsid w:val="0022512B"/>
    <w:rsid w:val="002255A6"/>
    <w:rsid w:val="00225865"/>
    <w:rsid w:val="002258CD"/>
    <w:rsid w:val="00225C9C"/>
    <w:rsid w:val="00225FD3"/>
    <w:rsid w:val="00226171"/>
    <w:rsid w:val="0022617A"/>
    <w:rsid w:val="002263E6"/>
    <w:rsid w:val="00226436"/>
    <w:rsid w:val="0022661B"/>
    <w:rsid w:val="00226853"/>
    <w:rsid w:val="00226B54"/>
    <w:rsid w:val="00227074"/>
    <w:rsid w:val="002272EE"/>
    <w:rsid w:val="0022789D"/>
    <w:rsid w:val="002278B2"/>
    <w:rsid w:val="00230080"/>
    <w:rsid w:val="0023110B"/>
    <w:rsid w:val="0023114E"/>
    <w:rsid w:val="00231242"/>
    <w:rsid w:val="00231459"/>
    <w:rsid w:val="002315F4"/>
    <w:rsid w:val="00231AA1"/>
    <w:rsid w:val="00231EB1"/>
    <w:rsid w:val="002321EB"/>
    <w:rsid w:val="002322BF"/>
    <w:rsid w:val="002324BF"/>
    <w:rsid w:val="0023290B"/>
    <w:rsid w:val="00233203"/>
    <w:rsid w:val="0023323F"/>
    <w:rsid w:val="00233402"/>
    <w:rsid w:val="002334F9"/>
    <w:rsid w:val="0023350A"/>
    <w:rsid w:val="002338B8"/>
    <w:rsid w:val="00233D34"/>
    <w:rsid w:val="002341AB"/>
    <w:rsid w:val="00234567"/>
    <w:rsid w:val="00234B73"/>
    <w:rsid w:val="00234F7B"/>
    <w:rsid w:val="00235A63"/>
    <w:rsid w:val="00235BDD"/>
    <w:rsid w:val="00236200"/>
    <w:rsid w:val="002363EB"/>
    <w:rsid w:val="00236473"/>
    <w:rsid w:val="002365AE"/>
    <w:rsid w:val="00236B55"/>
    <w:rsid w:val="00237758"/>
    <w:rsid w:val="00237CDA"/>
    <w:rsid w:val="00240217"/>
    <w:rsid w:val="002403E8"/>
    <w:rsid w:val="00240402"/>
    <w:rsid w:val="0024057E"/>
    <w:rsid w:val="0024058A"/>
    <w:rsid w:val="00241052"/>
    <w:rsid w:val="00241662"/>
    <w:rsid w:val="00241682"/>
    <w:rsid w:val="002417F3"/>
    <w:rsid w:val="00241AF8"/>
    <w:rsid w:val="0024263F"/>
    <w:rsid w:val="002427F4"/>
    <w:rsid w:val="00242B9D"/>
    <w:rsid w:val="00242FA2"/>
    <w:rsid w:val="00243427"/>
    <w:rsid w:val="002435BA"/>
    <w:rsid w:val="00243A64"/>
    <w:rsid w:val="00243C20"/>
    <w:rsid w:val="00243C40"/>
    <w:rsid w:val="00243EBF"/>
    <w:rsid w:val="002440B1"/>
    <w:rsid w:val="002441D2"/>
    <w:rsid w:val="002448C5"/>
    <w:rsid w:val="00244C57"/>
    <w:rsid w:val="00244C95"/>
    <w:rsid w:val="002454F0"/>
    <w:rsid w:val="0024554A"/>
    <w:rsid w:val="0024624C"/>
    <w:rsid w:val="0024674B"/>
    <w:rsid w:val="0024698C"/>
    <w:rsid w:val="00246BAC"/>
    <w:rsid w:val="00247140"/>
    <w:rsid w:val="002473B8"/>
    <w:rsid w:val="002479BF"/>
    <w:rsid w:val="00247EC9"/>
    <w:rsid w:val="00250852"/>
    <w:rsid w:val="00250A93"/>
    <w:rsid w:val="0025133F"/>
    <w:rsid w:val="002513F8"/>
    <w:rsid w:val="00251C60"/>
    <w:rsid w:val="002520CD"/>
    <w:rsid w:val="00252626"/>
    <w:rsid w:val="00252AAF"/>
    <w:rsid w:val="00253237"/>
    <w:rsid w:val="002533DB"/>
    <w:rsid w:val="002536BA"/>
    <w:rsid w:val="002538EB"/>
    <w:rsid w:val="00254C63"/>
    <w:rsid w:val="00254FEE"/>
    <w:rsid w:val="002550EF"/>
    <w:rsid w:val="0025553E"/>
    <w:rsid w:val="00255E84"/>
    <w:rsid w:val="002560A2"/>
    <w:rsid w:val="00256B89"/>
    <w:rsid w:val="00256C49"/>
    <w:rsid w:val="00256E93"/>
    <w:rsid w:val="00257E2F"/>
    <w:rsid w:val="00257F1A"/>
    <w:rsid w:val="0026064A"/>
    <w:rsid w:val="00260ADE"/>
    <w:rsid w:val="00260B79"/>
    <w:rsid w:val="00260E16"/>
    <w:rsid w:val="0026104F"/>
    <w:rsid w:val="002612BA"/>
    <w:rsid w:val="00261C8C"/>
    <w:rsid w:val="00261D03"/>
    <w:rsid w:val="00261F1B"/>
    <w:rsid w:val="00262139"/>
    <w:rsid w:val="00262388"/>
    <w:rsid w:val="002631A0"/>
    <w:rsid w:val="0026365B"/>
    <w:rsid w:val="00263BD2"/>
    <w:rsid w:val="00263D16"/>
    <w:rsid w:val="00263FA4"/>
    <w:rsid w:val="0026521E"/>
    <w:rsid w:val="0026582F"/>
    <w:rsid w:val="00265918"/>
    <w:rsid w:val="00265A63"/>
    <w:rsid w:val="00265AEA"/>
    <w:rsid w:val="00265C4D"/>
    <w:rsid w:val="002660C5"/>
    <w:rsid w:val="002669DC"/>
    <w:rsid w:val="00266BA6"/>
    <w:rsid w:val="00266FB8"/>
    <w:rsid w:val="002674B5"/>
    <w:rsid w:val="002678EC"/>
    <w:rsid w:val="00270C87"/>
    <w:rsid w:val="00270CFF"/>
    <w:rsid w:val="002715C9"/>
    <w:rsid w:val="0027163A"/>
    <w:rsid w:val="00271A94"/>
    <w:rsid w:val="002724A9"/>
    <w:rsid w:val="00272DFE"/>
    <w:rsid w:val="00273067"/>
    <w:rsid w:val="00273184"/>
    <w:rsid w:val="0027387D"/>
    <w:rsid w:val="00273948"/>
    <w:rsid w:val="00273FE3"/>
    <w:rsid w:val="002740E8"/>
    <w:rsid w:val="00274246"/>
    <w:rsid w:val="0027432A"/>
    <w:rsid w:val="002749B9"/>
    <w:rsid w:val="00275011"/>
    <w:rsid w:val="00275509"/>
    <w:rsid w:val="00275F65"/>
    <w:rsid w:val="00276271"/>
    <w:rsid w:val="0027688D"/>
    <w:rsid w:val="00277376"/>
    <w:rsid w:val="00277679"/>
    <w:rsid w:val="00277A2C"/>
    <w:rsid w:val="00277C52"/>
    <w:rsid w:val="00277CB0"/>
    <w:rsid w:val="0028005C"/>
    <w:rsid w:val="00280915"/>
    <w:rsid w:val="00280B02"/>
    <w:rsid w:val="00280E61"/>
    <w:rsid w:val="00280FB2"/>
    <w:rsid w:val="00281410"/>
    <w:rsid w:val="002824C2"/>
    <w:rsid w:val="00282C77"/>
    <w:rsid w:val="0028367A"/>
    <w:rsid w:val="00283725"/>
    <w:rsid w:val="002841FB"/>
    <w:rsid w:val="00284543"/>
    <w:rsid w:val="00284EED"/>
    <w:rsid w:val="002850DA"/>
    <w:rsid w:val="00285618"/>
    <w:rsid w:val="002857D8"/>
    <w:rsid w:val="00285867"/>
    <w:rsid w:val="002859DC"/>
    <w:rsid w:val="00285D59"/>
    <w:rsid w:val="00285DE1"/>
    <w:rsid w:val="0028633E"/>
    <w:rsid w:val="00286556"/>
    <w:rsid w:val="00287065"/>
    <w:rsid w:val="00287A41"/>
    <w:rsid w:val="00287C2A"/>
    <w:rsid w:val="00287D52"/>
    <w:rsid w:val="00287F92"/>
    <w:rsid w:val="00287FD2"/>
    <w:rsid w:val="00290639"/>
    <w:rsid w:val="00290B2C"/>
    <w:rsid w:val="00290E05"/>
    <w:rsid w:val="002914F5"/>
    <w:rsid w:val="00291844"/>
    <w:rsid w:val="00291A59"/>
    <w:rsid w:val="00291A95"/>
    <w:rsid w:val="00291AA8"/>
    <w:rsid w:val="00291FAC"/>
    <w:rsid w:val="0029203A"/>
    <w:rsid w:val="00292225"/>
    <w:rsid w:val="0029355F"/>
    <w:rsid w:val="00293C74"/>
    <w:rsid w:val="002945F2"/>
    <w:rsid w:val="00294788"/>
    <w:rsid w:val="00294B9F"/>
    <w:rsid w:val="00294BB1"/>
    <w:rsid w:val="00294D34"/>
    <w:rsid w:val="0029548D"/>
    <w:rsid w:val="00295593"/>
    <w:rsid w:val="0029584A"/>
    <w:rsid w:val="00295896"/>
    <w:rsid w:val="002959A6"/>
    <w:rsid w:val="002959FD"/>
    <w:rsid w:val="00296515"/>
    <w:rsid w:val="0029661F"/>
    <w:rsid w:val="002967C8"/>
    <w:rsid w:val="002969CA"/>
    <w:rsid w:val="00297599"/>
    <w:rsid w:val="002976EE"/>
    <w:rsid w:val="00297AA8"/>
    <w:rsid w:val="00297D2C"/>
    <w:rsid w:val="00297FA0"/>
    <w:rsid w:val="002A0D55"/>
    <w:rsid w:val="002A0FC0"/>
    <w:rsid w:val="002A1931"/>
    <w:rsid w:val="002A1C5A"/>
    <w:rsid w:val="002A1CBB"/>
    <w:rsid w:val="002A1E0D"/>
    <w:rsid w:val="002A213D"/>
    <w:rsid w:val="002A2456"/>
    <w:rsid w:val="002A3393"/>
    <w:rsid w:val="002A35CE"/>
    <w:rsid w:val="002A36E5"/>
    <w:rsid w:val="002A3EEE"/>
    <w:rsid w:val="002A40C9"/>
    <w:rsid w:val="002A4903"/>
    <w:rsid w:val="002A4947"/>
    <w:rsid w:val="002A4E1D"/>
    <w:rsid w:val="002A535A"/>
    <w:rsid w:val="002A585A"/>
    <w:rsid w:val="002A58B0"/>
    <w:rsid w:val="002A5A1F"/>
    <w:rsid w:val="002A5D49"/>
    <w:rsid w:val="002A5F80"/>
    <w:rsid w:val="002A65A7"/>
    <w:rsid w:val="002A71E8"/>
    <w:rsid w:val="002A72EF"/>
    <w:rsid w:val="002A75C8"/>
    <w:rsid w:val="002A78E6"/>
    <w:rsid w:val="002A78F7"/>
    <w:rsid w:val="002A7A54"/>
    <w:rsid w:val="002A7C6C"/>
    <w:rsid w:val="002A7D54"/>
    <w:rsid w:val="002A7D5F"/>
    <w:rsid w:val="002B0A3F"/>
    <w:rsid w:val="002B0BAD"/>
    <w:rsid w:val="002B100C"/>
    <w:rsid w:val="002B1349"/>
    <w:rsid w:val="002B156B"/>
    <w:rsid w:val="002B1741"/>
    <w:rsid w:val="002B1761"/>
    <w:rsid w:val="002B1846"/>
    <w:rsid w:val="002B1869"/>
    <w:rsid w:val="002B1AD1"/>
    <w:rsid w:val="002B1B91"/>
    <w:rsid w:val="002B1D2B"/>
    <w:rsid w:val="002B1DDB"/>
    <w:rsid w:val="002B1F9B"/>
    <w:rsid w:val="002B227E"/>
    <w:rsid w:val="002B2A66"/>
    <w:rsid w:val="002B337B"/>
    <w:rsid w:val="002B3585"/>
    <w:rsid w:val="002B378D"/>
    <w:rsid w:val="002B3A83"/>
    <w:rsid w:val="002B3AE1"/>
    <w:rsid w:val="002B3D30"/>
    <w:rsid w:val="002B4090"/>
    <w:rsid w:val="002B4678"/>
    <w:rsid w:val="002B46F1"/>
    <w:rsid w:val="002B4897"/>
    <w:rsid w:val="002B4C00"/>
    <w:rsid w:val="002B5647"/>
    <w:rsid w:val="002B56AF"/>
    <w:rsid w:val="002B5796"/>
    <w:rsid w:val="002B5A02"/>
    <w:rsid w:val="002B5CB8"/>
    <w:rsid w:val="002B6A1E"/>
    <w:rsid w:val="002B6ACD"/>
    <w:rsid w:val="002B73E1"/>
    <w:rsid w:val="002B759A"/>
    <w:rsid w:val="002B7BCF"/>
    <w:rsid w:val="002C05B5"/>
    <w:rsid w:val="002C06F8"/>
    <w:rsid w:val="002C0C9C"/>
    <w:rsid w:val="002C0D86"/>
    <w:rsid w:val="002C1164"/>
    <w:rsid w:val="002C134B"/>
    <w:rsid w:val="002C13BE"/>
    <w:rsid w:val="002C158B"/>
    <w:rsid w:val="002C1634"/>
    <w:rsid w:val="002C19E1"/>
    <w:rsid w:val="002C1D37"/>
    <w:rsid w:val="002C2049"/>
    <w:rsid w:val="002C21F0"/>
    <w:rsid w:val="002C31B5"/>
    <w:rsid w:val="002C356C"/>
    <w:rsid w:val="002C3683"/>
    <w:rsid w:val="002C3F60"/>
    <w:rsid w:val="002C40ED"/>
    <w:rsid w:val="002C43A7"/>
    <w:rsid w:val="002C4471"/>
    <w:rsid w:val="002C44EA"/>
    <w:rsid w:val="002C452B"/>
    <w:rsid w:val="002C452F"/>
    <w:rsid w:val="002C4B7A"/>
    <w:rsid w:val="002C4CDA"/>
    <w:rsid w:val="002C4CEE"/>
    <w:rsid w:val="002C4E90"/>
    <w:rsid w:val="002C4F9B"/>
    <w:rsid w:val="002C4FB2"/>
    <w:rsid w:val="002C5673"/>
    <w:rsid w:val="002C5731"/>
    <w:rsid w:val="002C5747"/>
    <w:rsid w:val="002C5A00"/>
    <w:rsid w:val="002C629A"/>
    <w:rsid w:val="002C6322"/>
    <w:rsid w:val="002C68D4"/>
    <w:rsid w:val="002C702D"/>
    <w:rsid w:val="002C70A6"/>
    <w:rsid w:val="002C7281"/>
    <w:rsid w:val="002C78DC"/>
    <w:rsid w:val="002C7C4F"/>
    <w:rsid w:val="002D0469"/>
    <w:rsid w:val="002D0CA5"/>
    <w:rsid w:val="002D11CE"/>
    <w:rsid w:val="002D1665"/>
    <w:rsid w:val="002D1927"/>
    <w:rsid w:val="002D1AAF"/>
    <w:rsid w:val="002D1F75"/>
    <w:rsid w:val="002D1FE7"/>
    <w:rsid w:val="002D31DD"/>
    <w:rsid w:val="002D33D8"/>
    <w:rsid w:val="002D4368"/>
    <w:rsid w:val="002D4400"/>
    <w:rsid w:val="002D4522"/>
    <w:rsid w:val="002D4B4A"/>
    <w:rsid w:val="002D4BC2"/>
    <w:rsid w:val="002D4ED5"/>
    <w:rsid w:val="002D5013"/>
    <w:rsid w:val="002D53C5"/>
    <w:rsid w:val="002D5404"/>
    <w:rsid w:val="002D56DA"/>
    <w:rsid w:val="002D598A"/>
    <w:rsid w:val="002D5A56"/>
    <w:rsid w:val="002D5A7D"/>
    <w:rsid w:val="002D5B97"/>
    <w:rsid w:val="002D615A"/>
    <w:rsid w:val="002D642B"/>
    <w:rsid w:val="002D64E0"/>
    <w:rsid w:val="002D6525"/>
    <w:rsid w:val="002D681F"/>
    <w:rsid w:val="002D6FE3"/>
    <w:rsid w:val="002D752F"/>
    <w:rsid w:val="002D75D2"/>
    <w:rsid w:val="002D7AD3"/>
    <w:rsid w:val="002D7E3C"/>
    <w:rsid w:val="002D7FD9"/>
    <w:rsid w:val="002E0761"/>
    <w:rsid w:val="002E10D2"/>
    <w:rsid w:val="002E1414"/>
    <w:rsid w:val="002E16B2"/>
    <w:rsid w:val="002E1A47"/>
    <w:rsid w:val="002E1D29"/>
    <w:rsid w:val="002E1F5B"/>
    <w:rsid w:val="002E2301"/>
    <w:rsid w:val="002E2640"/>
    <w:rsid w:val="002E2763"/>
    <w:rsid w:val="002E2783"/>
    <w:rsid w:val="002E2AE4"/>
    <w:rsid w:val="002E30E6"/>
    <w:rsid w:val="002E3B8D"/>
    <w:rsid w:val="002E3D55"/>
    <w:rsid w:val="002E4209"/>
    <w:rsid w:val="002E4240"/>
    <w:rsid w:val="002E449B"/>
    <w:rsid w:val="002E5641"/>
    <w:rsid w:val="002E595B"/>
    <w:rsid w:val="002E5DA6"/>
    <w:rsid w:val="002E6D2E"/>
    <w:rsid w:val="002E6FC7"/>
    <w:rsid w:val="002E7028"/>
    <w:rsid w:val="002E72EE"/>
    <w:rsid w:val="002E747A"/>
    <w:rsid w:val="002E765B"/>
    <w:rsid w:val="002E7E21"/>
    <w:rsid w:val="002E7E73"/>
    <w:rsid w:val="002F0131"/>
    <w:rsid w:val="002F1148"/>
    <w:rsid w:val="002F1287"/>
    <w:rsid w:val="002F1485"/>
    <w:rsid w:val="002F176A"/>
    <w:rsid w:val="002F1B11"/>
    <w:rsid w:val="002F1B21"/>
    <w:rsid w:val="002F1BCD"/>
    <w:rsid w:val="002F1CD1"/>
    <w:rsid w:val="002F20F2"/>
    <w:rsid w:val="002F2267"/>
    <w:rsid w:val="002F24E8"/>
    <w:rsid w:val="002F2BE2"/>
    <w:rsid w:val="002F3210"/>
    <w:rsid w:val="002F3B73"/>
    <w:rsid w:val="002F4FF6"/>
    <w:rsid w:val="002F5305"/>
    <w:rsid w:val="002F5435"/>
    <w:rsid w:val="002F60F6"/>
    <w:rsid w:val="002F62E6"/>
    <w:rsid w:val="002F68E8"/>
    <w:rsid w:val="002F6DF5"/>
    <w:rsid w:val="002F6EB7"/>
    <w:rsid w:val="002F75B5"/>
    <w:rsid w:val="002F75EF"/>
    <w:rsid w:val="002F7A0D"/>
    <w:rsid w:val="002F7FDB"/>
    <w:rsid w:val="00300121"/>
    <w:rsid w:val="003008A2"/>
    <w:rsid w:val="003008D3"/>
    <w:rsid w:val="003008D8"/>
    <w:rsid w:val="003009B4"/>
    <w:rsid w:val="00300FE9"/>
    <w:rsid w:val="003013E0"/>
    <w:rsid w:val="00301501"/>
    <w:rsid w:val="00301ACB"/>
    <w:rsid w:val="00302038"/>
    <w:rsid w:val="0030208F"/>
    <w:rsid w:val="003021A5"/>
    <w:rsid w:val="003023D4"/>
    <w:rsid w:val="00302AB9"/>
    <w:rsid w:val="00302DA2"/>
    <w:rsid w:val="00302E96"/>
    <w:rsid w:val="00303449"/>
    <w:rsid w:val="003037A6"/>
    <w:rsid w:val="00303D88"/>
    <w:rsid w:val="00304433"/>
    <w:rsid w:val="003047D1"/>
    <w:rsid w:val="00305033"/>
    <w:rsid w:val="0030514E"/>
    <w:rsid w:val="003052A4"/>
    <w:rsid w:val="003057D6"/>
    <w:rsid w:val="00305961"/>
    <w:rsid w:val="00306234"/>
    <w:rsid w:val="003062B1"/>
    <w:rsid w:val="00306CFA"/>
    <w:rsid w:val="00306DEA"/>
    <w:rsid w:val="00307155"/>
    <w:rsid w:val="00307330"/>
    <w:rsid w:val="00307592"/>
    <w:rsid w:val="003077D0"/>
    <w:rsid w:val="00307FF0"/>
    <w:rsid w:val="003101F8"/>
    <w:rsid w:val="003103DC"/>
    <w:rsid w:val="003105D5"/>
    <w:rsid w:val="003107BE"/>
    <w:rsid w:val="00310D6C"/>
    <w:rsid w:val="00310F95"/>
    <w:rsid w:val="00311115"/>
    <w:rsid w:val="003113EF"/>
    <w:rsid w:val="00311423"/>
    <w:rsid w:val="0031176D"/>
    <w:rsid w:val="00311876"/>
    <w:rsid w:val="00311BF8"/>
    <w:rsid w:val="00311E62"/>
    <w:rsid w:val="003123AD"/>
    <w:rsid w:val="003125BD"/>
    <w:rsid w:val="00312748"/>
    <w:rsid w:val="00312827"/>
    <w:rsid w:val="003128B8"/>
    <w:rsid w:val="00313005"/>
    <w:rsid w:val="00313280"/>
    <w:rsid w:val="00313AAC"/>
    <w:rsid w:val="00313C64"/>
    <w:rsid w:val="00313C86"/>
    <w:rsid w:val="00313CD8"/>
    <w:rsid w:val="00313D7C"/>
    <w:rsid w:val="00313E27"/>
    <w:rsid w:val="0031425D"/>
    <w:rsid w:val="00314605"/>
    <w:rsid w:val="0031476F"/>
    <w:rsid w:val="00315544"/>
    <w:rsid w:val="0031588D"/>
    <w:rsid w:val="003158DC"/>
    <w:rsid w:val="003165A5"/>
    <w:rsid w:val="00316678"/>
    <w:rsid w:val="003167D9"/>
    <w:rsid w:val="003171E7"/>
    <w:rsid w:val="00317628"/>
    <w:rsid w:val="00317668"/>
    <w:rsid w:val="00317933"/>
    <w:rsid w:val="00317F18"/>
    <w:rsid w:val="00320005"/>
    <w:rsid w:val="00320197"/>
    <w:rsid w:val="00320335"/>
    <w:rsid w:val="003204A5"/>
    <w:rsid w:val="00320536"/>
    <w:rsid w:val="00320D87"/>
    <w:rsid w:val="00321E43"/>
    <w:rsid w:val="003223CC"/>
    <w:rsid w:val="0032258D"/>
    <w:rsid w:val="0032286B"/>
    <w:rsid w:val="003229F3"/>
    <w:rsid w:val="00322FB8"/>
    <w:rsid w:val="00322FCD"/>
    <w:rsid w:val="00323E8D"/>
    <w:rsid w:val="00324B4A"/>
    <w:rsid w:val="003261B9"/>
    <w:rsid w:val="0032679C"/>
    <w:rsid w:val="003271F2"/>
    <w:rsid w:val="0032733A"/>
    <w:rsid w:val="003279C6"/>
    <w:rsid w:val="00327EB8"/>
    <w:rsid w:val="00330556"/>
    <w:rsid w:val="003306BC"/>
    <w:rsid w:val="003311E3"/>
    <w:rsid w:val="003318DF"/>
    <w:rsid w:val="00331D8D"/>
    <w:rsid w:val="00332626"/>
    <w:rsid w:val="00332813"/>
    <w:rsid w:val="00332B1B"/>
    <w:rsid w:val="00332BA1"/>
    <w:rsid w:val="003335BD"/>
    <w:rsid w:val="00334EC5"/>
    <w:rsid w:val="0033520C"/>
    <w:rsid w:val="0033529B"/>
    <w:rsid w:val="0033536E"/>
    <w:rsid w:val="00335556"/>
    <w:rsid w:val="00335C55"/>
    <w:rsid w:val="00335C78"/>
    <w:rsid w:val="003363D0"/>
    <w:rsid w:val="00336924"/>
    <w:rsid w:val="00336A4B"/>
    <w:rsid w:val="003376F3"/>
    <w:rsid w:val="003377C0"/>
    <w:rsid w:val="00337840"/>
    <w:rsid w:val="00337FD4"/>
    <w:rsid w:val="00340288"/>
    <w:rsid w:val="0034031F"/>
    <w:rsid w:val="003403CF"/>
    <w:rsid w:val="003405E4"/>
    <w:rsid w:val="00340701"/>
    <w:rsid w:val="0034081A"/>
    <w:rsid w:val="0034082A"/>
    <w:rsid w:val="00341124"/>
    <w:rsid w:val="00341322"/>
    <w:rsid w:val="00341458"/>
    <w:rsid w:val="00341A8A"/>
    <w:rsid w:val="00341EC8"/>
    <w:rsid w:val="0034251E"/>
    <w:rsid w:val="0034278A"/>
    <w:rsid w:val="00342A80"/>
    <w:rsid w:val="00342F29"/>
    <w:rsid w:val="003430F3"/>
    <w:rsid w:val="0034328A"/>
    <w:rsid w:val="003433DC"/>
    <w:rsid w:val="00344016"/>
    <w:rsid w:val="0034409D"/>
    <w:rsid w:val="0034431D"/>
    <w:rsid w:val="00344722"/>
    <w:rsid w:val="00344735"/>
    <w:rsid w:val="00344AD5"/>
    <w:rsid w:val="003451E3"/>
    <w:rsid w:val="00345206"/>
    <w:rsid w:val="00345225"/>
    <w:rsid w:val="0034523B"/>
    <w:rsid w:val="0034538F"/>
    <w:rsid w:val="0034589B"/>
    <w:rsid w:val="003466B4"/>
    <w:rsid w:val="003467D9"/>
    <w:rsid w:val="00346B19"/>
    <w:rsid w:val="00346DA7"/>
    <w:rsid w:val="00346F3D"/>
    <w:rsid w:val="00347023"/>
    <w:rsid w:val="003470F4"/>
    <w:rsid w:val="00347686"/>
    <w:rsid w:val="00347C60"/>
    <w:rsid w:val="00347E6D"/>
    <w:rsid w:val="003502AC"/>
    <w:rsid w:val="00350BC9"/>
    <w:rsid w:val="003516F1"/>
    <w:rsid w:val="003517BC"/>
    <w:rsid w:val="003517E3"/>
    <w:rsid w:val="0035193A"/>
    <w:rsid w:val="00351C28"/>
    <w:rsid w:val="00352DBA"/>
    <w:rsid w:val="0035359B"/>
    <w:rsid w:val="0035389F"/>
    <w:rsid w:val="003539EE"/>
    <w:rsid w:val="003539F8"/>
    <w:rsid w:val="00353C9F"/>
    <w:rsid w:val="00353ED7"/>
    <w:rsid w:val="00354B6F"/>
    <w:rsid w:val="00354EA3"/>
    <w:rsid w:val="003550DB"/>
    <w:rsid w:val="0035525D"/>
    <w:rsid w:val="003557AE"/>
    <w:rsid w:val="00355F66"/>
    <w:rsid w:val="003566BB"/>
    <w:rsid w:val="00356781"/>
    <w:rsid w:val="00356906"/>
    <w:rsid w:val="00356992"/>
    <w:rsid w:val="00356A46"/>
    <w:rsid w:val="00356B4B"/>
    <w:rsid w:val="00356BB6"/>
    <w:rsid w:val="00356BF5"/>
    <w:rsid w:val="00357C07"/>
    <w:rsid w:val="00357CC1"/>
    <w:rsid w:val="003600F5"/>
    <w:rsid w:val="003604E6"/>
    <w:rsid w:val="003606DC"/>
    <w:rsid w:val="0036085A"/>
    <w:rsid w:val="003615CA"/>
    <w:rsid w:val="0036197E"/>
    <w:rsid w:val="00361A8C"/>
    <w:rsid w:val="00361C0D"/>
    <w:rsid w:val="00361CF9"/>
    <w:rsid w:val="00362323"/>
    <w:rsid w:val="00362531"/>
    <w:rsid w:val="00362B33"/>
    <w:rsid w:val="00362D37"/>
    <w:rsid w:val="003631D9"/>
    <w:rsid w:val="003635B7"/>
    <w:rsid w:val="00363AA5"/>
    <w:rsid w:val="00363BA7"/>
    <w:rsid w:val="003642DF"/>
    <w:rsid w:val="00364755"/>
    <w:rsid w:val="00364CEB"/>
    <w:rsid w:val="00364D4F"/>
    <w:rsid w:val="00364EB8"/>
    <w:rsid w:val="00364ED8"/>
    <w:rsid w:val="0036545C"/>
    <w:rsid w:val="0036557B"/>
    <w:rsid w:val="00365796"/>
    <w:rsid w:val="003657CE"/>
    <w:rsid w:val="0036584A"/>
    <w:rsid w:val="003659E0"/>
    <w:rsid w:val="003663BE"/>
    <w:rsid w:val="00366780"/>
    <w:rsid w:val="00366B67"/>
    <w:rsid w:val="00367BC0"/>
    <w:rsid w:val="003702CD"/>
    <w:rsid w:val="00370585"/>
    <w:rsid w:val="0037092B"/>
    <w:rsid w:val="00370A28"/>
    <w:rsid w:val="00370AE7"/>
    <w:rsid w:val="003711E9"/>
    <w:rsid w:val="003712D0"/>
    <w:rsid w:val="00371E1C"/>
    <w:rsid w:val="003732B1"/>
    <w:rsid w:val="00373D15"/>
    <w:rsid w:val="003743AA"/>
    <w:rsid w:val="00374A94"/>
    <w:rsid w:val="00375B81"/>
    <w:rsid w:val="00375B86"/>
    <w:rsid w:val="00375CC1"/>
    <w:rsid w:val="00376168"/>
    <w:rsid w:val="00376274"/>
    <w:rsid w:val="00376684"/>
    <w:rsid w:val="00376D9B"/>
    <w:rsid w:val="00376F7A"/>
    <w:rsid w:val="003776D7"/>
    <w:rsid w:val="00377F73"/>
    <w:rsid w:val="0038021C"/>
    <w:rsid w:val="0038030A"/>
    <w:rsid w:val="003804AD"/>
    <w:rsid w:val="003804AF"/>
    <w:rsid w:val="003804EB"/>
    <w:rsid w:val="00380836"/>
    <w:rsid w:val="00380E03"/>
    <w:rsid w:val="00381179"/>
    <w:rsid w:val="0038163B"/>
    <w:rsid w:val="00381C0D"/>
    <w:rsid w:val="003820C4"/>
    <w:rsid w:val="003821BA"/>
    <w:rsid w:val="0038246C"/>
    <w:rsid w:val="0038280A"/>
    <w:rsid w:val="00382949"/>
    <w:rsid w:val="00382975"/>
    <w:rsid w:val="0038312A"/>
    <w:rsid w:val="00383169"/>
    <w:rsid w:val="003836E4"/>
    <w:rsid w:val="00383839"/>
    <w:rsid w:val="00383D9D"/>
    <w:rsid w:val="00384175"/>
    <w:rsid w:val="00384491"/>
    <w:rsid w:val="0038452F"/>
    <w:rsid w:val="00384884"/>
    <w:rsid w:val="00384A5C"/>
    <w:rsid w:val="00384C8E"/>
    <w:rsid w:val="0038504E"/>
    <w:rsid w:val="00385A3B"/>
    <w:rsid w:val="00385ADF"/>
    <w:rsid w:val="003860C0"/>
    <w:rsid w:val="00386B6C"/>
    <w:rsid w:val="003876B2"/>
    <w:rsid w:val="00387BDC"/>
    <w:rsid w:val="00387DCF"/>
    <w:rsid w:val="00387EF6"/>
    <w:rsid w:val="00390675"/>
    <w:rsid w:val="00390E3F"/>
    <w:rsid w:val="00391131"/>
    <w:rsid w:val="00391CFF"/>
    <w:rsid w:val="00391D76"/>
    <w:rsid w:val="00391DD2"/>
    <w:rsid w:val="00391FA3"/>
    <w:rsid w:val="00391FBA"/>
    <w:rsid w:val="003930E0"/>
    <w:rsid w:val="0039323E"/>
    <w:rsid w:val="003932AC"/>
    <w:rsid w:val="00393585"/>
    <w:rsid w:val="003937CB"/>
    <w:rsid w:val="003937D7"/>
    <w:rsid w:val="00393883"/>
    <w:rsid w:val="00393B5A"/>
    <w:rsid w:val="0039415F"/>
    <w:rsid w:val="00394592"/>
    <w:rsid w:val="00394E13"/>
    <w:rsid w:val="00394E76"/>
    <w:rsid w:val="00394EA3"/>
    <w:rsid w:val="00395833"/>
    <w:rsid w:val="00395B6B"/>
    <w:rsid w:val="003968C6"/>
    <w:rsid w:val="003974D1"/>
    <w:rsid w:val="00397902"/>
    <w:rsid w:val="00397B46"/>
    <w:rsid w:val="00397E63"/>
    <w:rsid w:val="00397F14"/>
    <w:rsid w:val="00397F91"/>
    <w:rsid w:val="003A04F3"/>
    <w:rsid w:val="003A0915"/>
    <w:rsid w:val="003A11C4"/>
    <w:rsid w:val="003A1A7E"/>
    <w:rsid w:val="003A1EFB"/>
    <w:rsid w:val="003A2436"/>
    <w:rsid w:val="003A24ED"/>
    <w:rsid w:val="003A26E0"/>
    <w:rsid w:val="003A2A81"/>
    <w:rsid w:val="003A2B46"/>
    <w:rsid w:val="003A2C27"/>
    <w:rsid w:val="003A393F"/>
    <w:rsid w:val="003A3AC9"/>
    <w:rsid w:val="003A3BFC"/>
    <w:rsid w:val="003A3BFF"/>
    <w:rsid w:val="003A3FE6"/>
    <w:rsid w:val="003A442E"/>
    <w:rsid w:val="003A44CA"/>
    <w:rsid w:val="003A456F"/>
    <w:rsid w:val="003A4D1C"/>
    <w:rsid w:val="003A504C"/>
    <w:rsid w:val="003A54F3"/>
    <w:rsid w:val="003A60D9"/>
    <w:rsid w:val="003A61B6"/>
    <w:rsid w:val="003A6631"/>
    <w:rsid w:val="003A6F06"/>
    <w:rsid w:val="003A7034"/>
    <w:rsid w:val="003A72EA"/>
    <w:rsid w:val="003A7333"/>
    <w:rsid w:val="003A759F"/>
    <w:rsid w:val="003A7E08"/>
    <w:rsid w:val="003A7E97"/>
    <w:rsid w:val="003A7F77"/>
    <w:rsid w:val="003B0B50"/>
    <w:rsid w:val="003B0CC5"/>
    <w:rsid w:val="003B0E08"/>
    <w:rsid w:val="003B0E86"/>
    <w:rsid w:val="003B162C"/>
    <w:rsid w:val="003B19D0"/>
    <w:rsid w:val="003B22FF"/>
    <w:rsid w:val="003B2307"/>
    <w:rsid w:val="003B2B1C"/>
    <w:rsid w:val="003B2B41"/>
    <w:rsid w:val="003B3653"/>
    <w:rsid w:val="003B47C7"/>
    <w:rsid w:val="003B4A45"/>
    <w:rsid w:val="003B4E8C"/>
    <w:rsid w:val="003B5340"/>
    <w:rsid w:val="003B555A"/>
    <w:rsid w:val="003B574B"/>
    <w:rsid w:val="003B6049"/>
    <w:rsid w:val="003B60F4"/>
    <w:rsid w:val="003B6D4C"/>
    <w:rsid w:val="003B6D62"/>
    <w:rsid w:val="003B6EEA"/>
    <w:rsid w:val="003B709B"/>
    <w:rsid w:val="003B72CC"/>
    <w:rsid w:val="003B7A07"/>
    <w:rsid w:val="003C0146"/>
    <w:rsid w:val="003C0303"/>
    <w:rsid w:val="003C05F4"/>
    <w:rsid w:val="003C0BCF"/>
    <w:rsid w:val="003C109C"/>
    <w:rsid w:val="003C1319"/>
    <w:rsid w:val="003C15ED"/>
    <w:rsid w:val="003C15EF"/>
    <w:rsid w:val="003C190D"/>
    <w:rsid w:val="003C1BAA"/>
    <w:rsid w:val="003C24B4"/>
    <w:rsid w:val="003C28AB"/>
    <w:rsid w:val="003C3239"/>
    <w:rsid w:val="003C356F"/>
    <w:rsid w:val="003C37E8"/>
    <w:rsid w:val="003C3E21"/>
    <w:rsid w:val="003C3E56"/>
    <w:rsid w:val="003C41C2"/>
    <w:rsid w:val="003C4314"/>
    <w:rsid w:val="003C4368"/>
    <w:rsid w:val="003C43B2"/>
    <w:rsid w:val="003C4CD3"/>
    <w:rsid w:val="003C50B0"/>
    <w:rsid w:val="003C5142"/>
    <w:rsid w:val="003C546F"/>
    <w:rsid w:val="003C5746"/>
    <w:rsid w:val="003C57E9"/>
    <w:rsid w:val="003C5ABC"/>
    <w:rsid w:val="003C5D6B"/>
    <w:rsid w:val="003C626D"/>
    <w:rsid w:val="003C6BD8"/>
    <w:rsid w:val="003C6CF8"/>
    <w:rsid w:val="003C744A"/>
    <w:rsid w:val="003C7C4D"/>
    <w:rsid w:val="003C7FCB"/>
    <w:rsid w:val="003D01B7"/>
    <w:rsid w:val="003D0524"/>
    <w:rsid w:val="003D0D17"/>
    <w:rsid w:val="003D1211"/>
    <w:rsid w:val="003D18AB"/>
    <w:rsid w:val="003D1E60"/>
    <w:rsid w:val="003D20F5"/>
    <w:rsid w:val="003D24C5"/>
    <w:rsid w:val="003D3099"/>
    <w:rsid w:val="003D3332"/>
    <w:rsid w:val="003D3B88"/>
    <w:rsid w:val="003D3B93"/>
    <w:rsid w:val="003D3EAA"/>
    <w:rsid w:val="003D3F09"/>
    <w:rsid w:val="003D4101"/>
    <w:rsid w:val="003D4355"/>
    <w:rsid w:val="003D443B"/>
    <w:rsid w:val="003D46B2"/>
    <w:rsid w:val="003D46C8"/>
    <w:rsid w:val="003D4A4B"/>
    <w:rsid w:val="003D5431"/>
    <w:rsid w:val="003D55CF"/>
    <w:rsid w:val="003D57BB"/>
    <w:rsid w:val="003D57E1"/>
    <w:rsid w:val="003D5F44"/>
    <w:rsid w:val="003D60AA"/>
    <w:rsid w:val="003D6545"/>
    <w:rsid w:val="003D6EFB"/>
    <w:rsid w:val="003D727C"/>
    <w:rsid w:val="003D73C6"/>
    <w:rsid w:val="003D7909"/>
    <w:rsid w:val="003D7D4A"/>
    <w:rsid w:val="003E038C"/>
    <w:rsid w:val="003E0512"/>
    <w:rsid w:val="003E0995"/>
    <w:rsid w:val="003E0B8C"/>
    <w:rsid w:val="003E0E93"/>
    <w:rsid w:val="003E0EA6"/>
    <w:rsid w:val="003E141B"/>
    <w:rsid w:val="003E16AD"/>
    <w:rsid w:val="003E18A1"/>
    <w:rsid w:val="003E1B1F"/>
    <w:rsid w:val="003E222F"/>
    <w:rsid w:val="003E232E"/>
    <w:rsid w:val="003E23B8"/>
    <w:rsid w:val="003E2473"/>
    <w:rsid w:val="003E2A8B"/>
    <w:rsid w:val="003E2B8F"/>
    <w:rsid w:val="003E362B"/>
    <w:rsid w:val="003E36BC"/>
    <w:rsid w:val="003E44BE"/>
    <w:rsid w:val="003E44C2"/>
    <w:rsid w:val="003E49D4"/>
    <w:rsid w:val="003E5095"/>
    <w:rsid w:val="003E50E4"/>
    <w:rsid w:val="003E5129"/>
    <w:rsid w:val="003E5BAE"/>
    <w:rsid w:val="003E5F4F"/>
    <w:rsid w:val="003E6528"/>
    <w:rsid w:val="003E67BA"/>
    <w:rsid w:val="003E6D54"/>
    <w:rsid w:val="003E718B"/>
    <w:rsid w:val="003E7419"/>
    <w:rsid w:val="003E759E"/>
    <w:rsid w:val="003F01B8"/>
    <w:rsid w:val="003F0D2D"/>
    <w:rsid w:val="003F1020"/>
    <w:rsid w:val="003F1420"/>
    <w:rsid w:val="003F1511"/>
    <w:rsid w:val="003F152E"/>
    <w:rsid w:val="003F159B"/>
    <w:rsid w:val="003F1623"/>
    <w:rsid w:val="003F1ED3"/>
    <w:rsid w:val="003F21D3"/>
    <w:rsid w:val="003F270C"/>
    <w:rsid w:val="003F279A"/>
    <w:rsid w:val="003F288C"/>
    <w:rsid w:val="003F2E09"/>
    <w:rsid w:val="003F33CB"/>
    <w:rsid w:val="003F3AC6"/>
    <w:rsid w:val="003F42B8"/>
    <w:rsid w:val="003F4385"/>
    <w:rsid w:val="003F4403"/>
    <w:rsid w:val="003F45BF"/>
    <w:rsid w:val="003F475A"/>
    <w:rsid w:val="003F50EC"/>
    <w:rsid w:val="003F5777"/>
    <w:rsid w:val="003F5991"/>
    <w:rsid w:val="003F5993"/>
    <w:rsid w:val="003F5C33"/>
    <w:rsid w:val="003F64D0"/>
    <w:rsid w:val="003F6EF4"/>
    <w:rsid w:val="004005A3"/>
    <w:rsid w:val="004006F3"/>
    <w:rsid w:val="00400711"/>
    <w:rsid w:val="004007A3"/>
    <w:rsid w:val="0040125D"/>
    <w:rsid w:val="0040143C"/>
    <w:rsid w:val="00401741"/>
    <w:rsid w:val="00401AFF"/>
    <w:rsid w:val="00401EE8"/>
    <w:rsid w:val="004021B4"/>
    <w:rsid w:val="004023B1"/>
    <w:rsid w:val="004023F9"/>
    <w:rsid w:val="00402663"/>
    <w:rsid w:val="004026BB"/>
    <w:rsid w:val="00402AC1"/>
    <w:rsid w:val="00402F80"/>
    <w:rsid w:val="00403422"/>
    <w:rsid w:val="0040353F"/>
    <w:rsid w:val="0040358A"/>
    <w:rsid w:val="00403A47"/>
    <w:rsid w:val="004040BD"/>
    <w:rsid w:val="004041A8"/>
    <w:rsid w:val="004047D5"/>
    <w:rsid w:val="00404921"/>
    <w:rsid w:val="00404D15"/>
    <w:rsid w:val="00404F58"/>
    <w:rsid w:val="0040500C"/>
    <w:rsid w:val="004052F4"/>
    <w:rsid w:val="00405441"/>
    <w:rsid w:val="00406076"/>
    <w:rsid w:val="0040648A"/>
    <w:rsid w:val="00406567"/>
    <w:rsid w:val="00406891"/>
    <w:rsid w:val="00406938"/>
    <w:rsid w:val="004069E4"/>
    <w:rsid w:val="00406FBE"/>
    <w:rsid w:val="00407216"/>
    <w:rsid w:val="0040734F"/>
    <w:rsid w:val="00407388"/>
    <w:rsid w:val="00407622"/>
    <w:rsid w:val="00407656"/>
    <w:rsid w:val="00407749"/>
    <w:rsid w:val="0041081B"/>
    <w:rsid w:val="00410CF1"/>
    <w:rsid w:val="00410F0B"/>
    <w:rsid w:val="00411604"/>
    <w:rsid w:val="00411D3A"/>
    <w:rsid w:val="00412477"/>
    <w:rsid w:val="004124B7"/>
    <w:rsid w:val="00412F39"/>
    <w:rsid w:val="004130C9"/>
    <w:rsid w:val="00413335"/>
    <w:rsid w:val="004133B5"/>
    <w:rsid w:val="004136B8"/>
    <w:rsid w:val="00413849"/>
    <w:rsid w:val="00413A63"/>
    <w:rsid w:val="0041449A"/>
    <w:rsid w:val="00414679"/>
    <w:rsid w:val="00414777"/>
    <w:rsid w:val="00414946"/>
    <w:rsid w:val="004155F0"/>
    <w:rsid w:val="004157F2"/>
    <w:rsid w:val="00415A65"/>
    <w:rsid w:val="00415B74"/>
    <w:rsid w:val="00415EF9"/>
    <w:rsid w:val="00416297"/>
    <w:rsid w:val="00416409"/>
    <w:rsid w:val="004169D0"/>
    <w:rsid w:val="0041711A"/>
    <w:rsid w:val="004171D6"/>
    <w:rsid w:val="00417B1E"/>
    <w:rsid w:val="00417F0A"/>
    <w:rsid w:val="004209C5"/>
    <w:rsid w:val="0042119F"/>
    <w:rsid w:val="004221DD"/>
    <w:rsid w:val="004222AD"/>
    <w:rsid w:val="004231DA"/>
    <w:rsid w:val="004232B0"/>
    <w:rsid w:val="004233F6"/>
    <w:rsid w:val="0042343D"/>
    <w:rsid w:val="004243B2"/>
    <w:rsid w:val="00424E61"/>
    <w:rsid w:val="0042518D"/>
    <w:rsid w:val="0042537F"/>
    <w:rsid w:val="00425F3E"/>
    <w:rsid w:val="00426500"/>
    <w:rsid w:val="00427346"/>
    <w:rsid w:val="00427398"/>
    <w:rsid w:val="00427503"/>
    <w:rsid w:val="004275A4"/>
    <w:rsid w:val="004303B7"/>
    <w:rsid w:val="004303EB"/>
    <w:rsid w:val="004303EC"/>
    <w:rsid w:val="004308A0"/>
    <w:rsid w:val="00430926"/>
    <w:rsid w:val="00430BB2"/>
    <w:rsid w:val="00430E43"/>
    <w:rsid w:val="004311BA"/>
    <w:rsid w:val="004311D8"/>
    <w:rsid w:val="00431C3D"/>
    <w:rsid w:val="0043201B"/>
    <w:rsid w:val="00432137"/>
    <w:rsid w:val="004326E5"/>
    <w:rsid w:val="00432B4F"/>
    <w:rsid w:val="0043336E"/>
    <w:rsid w:val="004343C8"/>
    <w:rsid w:val="004344D6"/>
    <w:rsid w:val="00434C49"/>
    <w:rsid w:val="00434DCB"/>
    <w:rsid w:val="00434EAB"/>
    <w:rsid w:val="00434EAF"/>
    <w:rsid w:val="004353F3"/>
    <w:rsid w:val="004358F5"/>
    <w:rsid w:val="00435A31"/>
    <w:rsid w:val="00436433"/>
    <w:rsid w:val="0043695E"/>
    <w:rsid w:val="004369F5"/>
    <w:rsid w:val="00436A54"/>
    <w:rsid w:val="00436EF7"/>
    <w:rsid w:val="004376F7"/>
    <w:rsid w:val="0043778C"/>
    <w:rsid w:val="00437B65"/>
    <w:rsid w:val="00437F4C"/>
    <w:rsid w:val="004407D8"/>
    <w:rsid w:val="0044081C"/>
    <w:rsid w:val="00440B0B"/>
    <w:rsid w:val="00441109"/>
    <w:rsid w:val="0044167D"/>
    <w:rsid w:val="00441924"/>
    <w:rsid w:val="00441ED5"/>
    <w:rsid w:val="00442447"/>
    <w:rsid w:val="004428B5"/>
    <w:rsid w:val="00442C17"/>
    <w:rsid w:val="00442CCC"/>
    <w:rsid w:val="00442E09"/>
    <w:rsid w:val="0044317E"/>
    <w:rsid w:val="00443305"/>
    <w:rsid w:val="004436D6"/>
    <w:rsid w:val="00443779"/>
    <w:rsid w:val="00444068"/>
    <w:rsid w:val="00444192"/>
    <w:rsid w:val="00445CF3"/>
    <w:rsid w:val="00445CFB"/>
    <w:rsid w:val="00446109"/>
    <w:rsid w:val="00446619"/>
    <w:rsid w:val="004467F7"/>
    <w:rsid w:val="00446A66"/>
    <w:rsid w:val="00446FAC"/>
    <w:rsid w:val="0044771A"/>
    <w:rsid w:val="00447A03"/>
    <w:rsid w:val="00447A1F"/>
    <w:rsid w:val="00450141"/>
    <w:rsid w:val="0045059D"/>
    <w:rsid w:val="00450C0D"/>
    <w:rsid w:val="00450C6A"/>
    <w:rsid w:val="004510DE"/>
    <w:rsid w:val="00451990"/>
    <w:rsid w:val="004519DF"/>
    <w:rsid w:val="00451CDE"/>
    <w:rsid w:val="00452243"/>
    <w:rsid w:val="0045261B"/>
    <w:rsid w:val="00452AC9"/>
    <w:rsid w:val="00452F0E"/>
    <w:rsid w:val="00453029"/>
    <w:rsid w:val="00453473"/>
    <w:rsid w:val="0045377B"/>
    <w:rsid w:val="0045378F"/>
    <w:rsid w:val="0045393F"/>
    <w:rsid w:val="00453BFA"/>
    <w:rsid w:val="00453DB5"/>
    <w:rsid w:val="00454162"/>
    <w:rsid w:val="00454B5E"/>
    <w:rsid w:val="00454CB1"/>
    <w:rsid w:val="004552C8"/>
    <w:rsid w:val="0045536C"/>
    <w:rsid w:val="004554B0"/>
    <w:rsid w:val="004555CE"/>
    <w:rsid w:val="00455628"/>
    <w:rsid w:val="00455DA0"/>
    <w:rsid w:val="00456A87"/>
    <w:rsid w:val="00456C00"/>
    <w:rsid w:val="00456CC3"/>
    <w:rsid w:val="00457240"/>
    <w:rsid w:val="00457478"/>
    <w:rsid w:val="004575C8"/>
    <w:rsid w:val="00457991"/>
    <w:rsid w:val="00457D3E"/>
    <w:rsid w:val="00457EB3"/>
    <w:rsid w:val="00460009"/>
    <w:rsid w:val="004600CA"/>
    <w:rsid w:val="0046027D"/>
    <w:rsid w:val="00460C40"/>
    <w:rsid w:val="004613CD"/>
    <w:rsid w:val="00461EA1"/>
    <w:rsid w:val="00461F7C"/>
    <w:rsid w:val="00462282"/>
    <w:rsid w:val="0046237B"/>
    <w:rsid w:val="00462554"/>
    <w:rsid w:val="00462A2C"/>
    <w:rsid w:val="004633BF"/>
    <w:rsid w:val="00463560"/>
    <w:rsid w:val="004637B6"/>
    <w:rsid w:val="004637C1"/>
    <w:rsid w:val="00463A0E"/>
    <w:rsid w:val="004642F9"/>
    <w:rsid w:val="00464A38"/>
    <w:rsid w:val="00464EB8"/>
    <w:rsid w:val="0046545A"/>
    <w:rsid w:val="00465900"/>
    <w:rsid w:val="00465BE4"/>
    <w:rsid w:val="00465EC2"/>
    <w:rsid w:val="00465F9F"/>
    <w:rsid w:val="0046693C"/>
    <w:rsid w:val="00466A5B"/>
    <w:rsid w:val="004670FE"/>
    <w:rsid w:val="00467540"/>
    <w:rsid w:val="00467A2F"/>
    <w:rsid w:val="004701C1"/>
    <w:rsid w:val="004707B3"/>
    <w:rsid w:val="004709EE"/>
    <w:rsid w:val="00470C6A"/>
    <w:rsid w:val="00471367"/>
    <w:rsid w:val="004717B5"/>
    <w:rsid w:val="00472100"/>
    <w:rsid w:val="00472274"/>
    <w:rsid w:val="00472443"/>
    <w:rsid w:val="0047268A"/>
    <w:rsid w:val="00472965"/>
    <w:rsid w:val="00473100"/>
    <w:rsid w:val="0047312B"/>
    <w:rsid w:val="004732C4"/>
    <w:rsid w:val="00473448"/>
    <w:rsid w:val="00473618"/>
    <w:rsid w:val="004736A8"/>
    <w:rsid w:val="0047482C"/>
    <w:rsid w:val="00474A11"/>
    <w:rsid w:val="00474B18"/>
    <w:rsid w:val="00474B36"/>
    <w:rsid w:val="00475306"/>
    <w:rsid w:val="004758BF"/>
    <w:rsid w:val="004760EB"/>
    <w:rsid w:val="00476128"/>
    <w:rsid w:val="00476B97"/>
    <w:rsid w:val="00476C9F"/>
    <w:rsid w:val="0047737D"/>
    <w:rsid w:val="004774D2"/>
    <w:rsid w:val="00477501"/>
    <w:rsid w:val="00477B8A"/>
    <w:rsid w:val="004806E6"/>
    <w:rsid w:val="00480952"/>
    <w:rsid w:val="00480AC7"/>
    <w:rsid w:val="00480B7C"/>
    <w:rsid w:val="00480CBE"/>
    <w:rsid w:val="00480E51"/>
    <w:rsid w:val="00480F72"/>
    <w:rsid w:val="00480F7B"/>
    <w:rsid w:val="0048188B"/>
    <w:rsid w:val="00481934"/>
    <w:rsid w:val="00481C06"/>
    <w:rsid w:val="00481FDE"/>
    <w:rsid w:val="0048255A"/>
    <w:rsid w:val="004826A2"/>
    <w:rsid w:val="00482D28"/>
    <w:rsid w:val="00482F3E"/>
    <w:rsid w:val="00483350"/>
    <w:rsid w:val="00483355"/>
    <w:rsid w:val="0048336F"/>
    <w:rsid w:val="0048373B"/>
    <w:rsid w:val="004839F8"/>
    <w:rsid w:val="00483A4D"/>
    <w:rsid w:val="00483DB7"/>
    <w:rsid w:val="00483DFD"/>
    <w:rsid w:val="0048409D"/>
    <w:rsid w:val="00484261"/>
    <w:rsid w:val="00484435"/>
    <w:rsid w:val="004844A4"/>
    <w:rsid w:val="004844DA"/>
    <w:rsid w:val="004844FA"/>
    <w:rsid w:val="004847C4"/>
    <w:rsid w:val="004849A9"/>
    <w:rsid w:val="00484B36"/>
    <w:rsid w:val="00485243"/>
    <w:rsid w:val="004855C4"/>
    <w:rsid w:val="00485F25"/>
    <w:rsid w:val="00485F29"/>
    <w:rsid w:val="00486335"/>
    <w:rsid w:val="0048634E"/>
    <w:rsid w:val="004864AE"/>
    <w:rsid w:val="004864E7"/>
    <w:rsid w:val="00486595"/>
    <w:rsid w:val="00486978"/>
    <w:rsid w:val="00486AB7"/>
    <w:rsid w:val="00486CC8"/>
    <w:rsid w:val="00487061"/>
    <w:rsid w:val="0048715E"/>
    <w:rsid w:val="0048764B"/>
    <w:rsid w:val="00487679"/>
    <w:rsid w:val="00487C1B"/>
    <w:rsid w:val="00490216"/>
    <w:rsid w:val="004906D7"/>
    <w:rsid w:val="004906F0"/>
    <w:rsid w:val="004908FE"/>
    <w:rsid w:val="00490AE3"/>
    <w:rsid w:val="00490E8E"/>
    <w:rsid w:val="004910CD"/>
    <w:rsid w:val="0049166C"/>
    <w:rsid w:val="00492082"/>
    <w:rsid w:val="004924B1"/>
    <w:rsid w:val="0049265E"/>
    <w:rsid w:val="0049272B"/>
    <w:rsid w:val="00492BF1"/>
    <w:rsid w:val="004932B0"/>
    <w:rsid w:val="00493E31"/>
    <w:rsid w:val="0049413B"/>
    <w:rsid w:val="00494417"/>
    <w:rsid w:val="00494571"/>
    <w:rsid w:val="00494C2E"/>
    <w:rsid w:val="00494CAB"/>
    <w:rsid w:val="004956B4"/>
    <w:rsid w:val="004959C4"/>
    <w:rsid w:val="00495AD8"/>
    <w:rsid w:val="00495E4E"/>
    <w:rsid w:val="0049653A"/>
    <w:rsid w:val="00496B97"/>
    <w:rsid w:val="0049709D"/>
    <w:rsid w:val="0049710A"/>
    <w:rsid w:val="004976F0"/>
    <w:rsid w:val="00497971"/>
    <w:rsid w:val="004A0953"/>
    <w:rsid w:val="004A117F"/>
    <w:rsid w:val="004A135C"/>
    <w:rsid w:val="004A1875"/>
    <w:rsid w:val="004A1C27"/>
    <w:rsid w:val="004A2205"/>
    <w:rsid w:val="004A228D"/>
    <w:rsid w:val="004A2648"/>
    <w:rsid w:val="004A2661"/>
    <w:rsid w:val="004A266A"/>
    <w:rsid w:val="004A2B86"/>
    <w:rsid w:val="004A2BC8"/>
    <w:rsid w:val="004A2D2F"/>
    <w:rsid w:val="004A3B60"/>
    <w:rsid w:val="004A3B8B"/>
    <w:rsid w:val="004A3E61"/>
    <w:rsid w:val="004A3FA2"/>
    <w:rsid w:val="004A455C"/>
    <w:rsid w:val="004A4701"/>
    <w:rsid w:val="004A49AA"/>
    <w:rsid w:val="004A4AF9"/>
    <w:rsid w:val="004A5225"/>
    <w:rsid w:val="004A5250"/>
    <w:rsid w:val="004A5722"/>
    <w:rsid w:val="004A5A18"/>
    <w:rsid w:val="004A5DD0"/>
    <w:rsid w:val="004A5F62"/>
    <w:rsid w:val="004A6A7D"/>
    <w:rsid w:val="004A7329"/>
    <w:rsid w:val="004A7646"/>
    <w:rsid w:val="004A7693"/>
    <w:rsid w:val="004A78B6"/>
    <w:rsid w:val="004A78FF"/>
    <w:rsid w:val="004A7A37"/>
    <w:rsid w:val="004A7E5F"/>
    <w:rsid w:val="004B0853"/>
    <w:rsid w:val="004B0A64"/>
    <w:rsid w:val="004B0DAC"/>
    <w:rsid w:val="004B10F2"/>
    <w:rsid w:val="004B1403"/>
    <w:rsid w:val="004B1F38"/>
    <w:rsid w:val="004B2EA7"/>
    <w:rsid w:val="004B3521"/>
    <w:rsid w:val="004B36F4"/>
    <w:rsid w:val="004B3A7C"/>
    <w:rsid w:val="004B3F7C"/>
    <w:rsid w:val="004B421A"/>
    <w:rsid w:val="004B439F"/>
    <w:rsid w:val="004B4ABE"/>
    <w:rsid w:val="004B573C"/>
    <w:rsid w:val="004B5875"/>
    <w:rsid w:val="004B591B"/>
    <w:rsid w:val="004B5E2A"/>
    <w:rsid w:val="004B60B8"/>
    <w:rsid w:val="004B619D"/>
    <w:rsid w:val="004B65AF"/>
    <w:rsid w:val="004B69EC"/>
    <w:rsid w:val="004B6CC3"/>
    <w:rsid w:val="004B70D7"/>
    <w:rsid w:val="004B7290"/>
    <w:rsid w:val="004B72B4"/>
    <w:rsid w:val="004B747A"/>
    <w:rsid w:val="004B7626"/>
    <w:rsid w:val="004B7F8E"/>
    <w:rsid w:val="004C00BB"/>
    <w:rsid w:val="004C042B"/>
    <w:rsid w:val="004C0B83"/>
    <w:rsid w:val="004C0D51"/>
    <w:rsid w:val="004C0E00"/>
    <w:rsid w:val="004C0FD3"/>
    <w:rsid w:val="004C11D1"/>
    <w:rsid w:val="004C1523"/>
    <w:rsid w:val="004C1671"/>
    <w:rsid w:val="004C1B15"/>
    <w:rsid w:val="004C1BA3"/>
    <w:rsid w:val="004C1D17"/>
    <w:rsid w:val="004C28BC"/>
    <w:rsid w:val="004C30C7"/>
    <w:rsid w:val="004C32E7"/>
    <w:rsid w:val="004C3A4A"/>
    <w:rsid w:val="004C3D06"/>
    <w:rsid w:val="004C3EE2"/>
    <w:rsid w:val="004C4178"/>
    <w:rsid w:val="004C4280"/>
    <w:rsid w:val="004C47F3"/>
    <w:rsid w:val="004C4840"/>
    <w:rsid w:val="004C4CB7"/>
    <w:rsid w:val="004C5725"/>
    <w:rsid w:val="004C59F3"/>
    <w:rsid w:val="004C5CCB"/>
    <w:rsid w:val="004C5DDE"/>
    <w:rsid w:val="004C5EAC"/>
    <w:rsid w:val="004C5FF5"/>
    <w:rsid w:val="004C62C5"/>
    <w:rsid w:val="004C63D0"/>
    <w:rsid w:val="004C6443"/>
    <w:rsid w:val="004C6641"/>
    <w:rsid w:val="004C6EC7"/>
    <w:rsid w:val="004C7217"/>
    <w:rsid w:val="004C736E"/>
    <w:rsid w:val="004C7D83"/>
    <w:rsid w:val="004D01BE"/>
    <w:rsid w:val="004D07BE"/>
    <w:rsid w:val="004D0EAE"/>
    <w:rsid w:val="004D1200"/>
    <w:rsid w:val="004D170F"/>
    <w:rsid w:val="004D1AFC"/>
    <w:rsid w:val="004D1BCE"/>
    <w:rsid w:val="004D2146"/>
    <w:rsid w:val="004D2341"/>
    <w:rsid w:val="004D24AC"/>
    <w:rsid w:val="004D26BD"/>
    <w:rsid w:val="004D27F6"/>
    <w:rsid w:val="004D2E47"/>
    <w:rsid w:val="004D2FEF"/>
    <w:rsid w:val="004D3478"/>
    <w:rsid w:val="004D3687"/>
    <w:rsid w:val="004D3B30"/>
    <w:rsid w:val="004D3F89"/>
    <w:rsid w:val="004D3FF9"/>
    <w:rsid w:val="004D4581"/>
    <w:rsid w:val="004D4877"/>
    <w:rsid w:val="004D4921"/>
    <w:rsid w:val="004D4B9E"/>
    <w:rsid w:val="004D4D3C"/>
    <w:rsid w:val="004D5169"/>
    <w:rsid w:val="004D5259"/>
    <w:rsid w:val="004D5573"/>
    <w:rsid w:val="004D5900"/>
    <w:rsid w:val="004D5C12"/>
    <w:rsid w:val="004D5C65"/>
    <w:rsid w:val="004D5E13"/>
    <w:rsid w:val="004D5FF6"/>
    <w:rsid w:val="004D6212"/>
    <w:rsid w:val="004D6DE2"/>
    <w:rsid w:val="004D6F95"/>
    <w:rsid w:val="004D7777"/>
    <w:rsid w:val="004D7F9B"/>
    <w:rsid w:val="004E00DD"/>
    <w:rsid w:val="004E03DC"/>
    <w:rsid w:val="004E04AE"/>
    <w:rsid w:val="004E0B75"/>
    <w:rsid w:val="004E0DA8"/>
    <w:rsid w:val="004E0DF6"/>
    <w:rsid w:val="004E1564"/>
    <w:rsid w:val="004E16B7"/>
    <w:rsid w:val="004E17E1"/>
    <w:rsid w:val="004E19BE"/>
    <w:rsid w:val="004E1BD6"/>
    <w:rsid w:val="004E1EE7"/>
    <w:rsid w:val="004E2633"/>
    <w:rsid w:val="004E27FA"/>
    <w:rsid w:val="004E2909"/>
    <w:rsid w:val="004E2BDA"/>
    <w:rsid w:val="004E30A8"/>
    <w:rsid w:val="004E331A"/>
    <w:rsid w:val="004E35FA"/>
    <w:rsid w:val="004E3D6A"/>
    <w:rsid w:val="004E3E5E"/>
    <w:rsid w:val="004E4AE8"/>
    <w:rsid w:val="004E4D69"/>
    <w:rsid w:val="004E5068"/>
    <w:rsid w:val="004E51E3"/>
    <w:rsid w:val="004E581C"/>
    <w:rsid w:val="004E5950"/>
    <w:rsid w:val="004E5A31"/>
    <w:rsid w:val="004E5EF6"/>
    <w:rsid w:val="004E62D8"/>
    <w:rsid w:val="004E6843"/>
    <w:rsid w:val="004E7390"/>
    <w:rsid w:val="004E7409"/>
    <w:rsid w:val="004E74F7"/>
    <w:rsid w:val="004E7A32"/>
    <w:rsid w:val="004E7BA0"/>
    <w:rsid w:val="004E7D83"/>
    <w:rsid w:val="004F01EE"/>
    <w:rsid w:val="004F020F"/>
    <w:rsid w:val="004F03FB"/>
    <w:rsid w:val="004F040D"/>
    <w:rsid w:val="004F08AB"/>
    <w:rsid w:val="004F09DF"/>
    <w:rsid w:val="004F0F2C"/>
    <w:rsid w:val="004F137F"/>
    <w:rsid w:val="004F2406"/>
    <w:rsid w:val="004F26F9"/>
    <w:rsid w:val="004F2A3C"/>
    <w:rsid w:val="004F2A59"/>
    <w:rsid w:val="004F2BD0"/>
    <w:rsid w:val="004F2F31"/>
    <w:rsid w:val="004F2F59"/>
    <w:rsid w:val="004F3052"/>
    <w:rsid w:val="004F3083"/>
    <w:rsid w:val="004F3486"/>
    <w:rsid w:val="004F3582"/>
    <w:rsid w:val="004F38F0"/>
    <w:rsid w:val="004F3A98"/>
    <w:rsid w:val="004F3EC5"/>
    <w:rsid w:val="004F409F"/>
    <w:rsid w:val="004F4656"/>
    <w:rsid w:val="004F494E"/>
    <w:rsid w:val="004F4E15"/>
    <w:rsid w:val="004F4FB7"/>
    <w:rsid w:val="004F5498"/>
    <w:rsid w:val="004F5886"/>
    <w:rsid w:val="004F5A59"/>
    <w:rsid w:val="004F5C97"/>
    <w:rsid w:val="004F6248"/>
    <w:rsid w:val="004F6727"/>
    <w:rsid w:val="004F6902"/>
    <w:rsid w:val="004F700B"/>
    <w:rsid w:val="004F7124"/>
    <w:rsid w:val="004F73B1"/>
    <w:rsid w:val="004F74F3"/>
    <w:rsid w:val="004F775E"/>
    <w:rsid w:val="004F7D94"/>
    <w:rsid w:val="0050010E"/>
    <w:rsid w:val="005005D4"/>
    <w:rsid w:val="00500EE2"/>
    <w:rsid w:val="005012F0"/>
    <w:rsid w:val="0050145F"/>
    <w:rsid w:val="00501EEF"/>
    <w:rsid w:val="005022F9"/>
    <w:rsid w:val="005023E2"/>
    <w:rsid w:val="0050256B"/>
    <w:rsid w:val="00502632"/>
    <w:rsid w:val="0050283E"/>
    <w:rsid w:val="00502AF0"/>
    <w:rsid w:val="00502B85"/>
    <w:rsid w:val="00503991"/>
    <w:rsid w:val="00503C4D"/>
    <w:rsid w:val="00503D06"/>
    <w:rsid w:val="00503E19"/>
    <w:rsid w:val="0050401E"/>
    <w:rsid w:val="00504D4B"/>
    <w:rsid w:val="00504E17"/>
    <w:rsid w:val="005052A9"/>
    <w:rsid w:val="00505327"/>
    <w:rsid w:val="0050532F"/>
    <w:rsid w:val="00505699"/>
    <w:rsid w:val="00505BA8"/>
    <w:rsid w:val="00505F8E"/>
    <w:rsid w:val="005060F7"/>
    <w:rsid w:val="005064E1"/>
    <w:rsid w:val="00506DCF"/>
    <w:rsid w:val="005071A1"/>
    <w:rsid w:val="0050746A"/>
    <w:rsid w:val="00507DA3"/>
    <w:rsid w:val="0051033F"/>
    <w:rsid w:val="005104BB"/>
    <w:rsid w:val="00510632"/>
    <w:rsid w:val="0051083D"/>
    <w:rsid w:val="00510C91"/>
    <w:rsid w:val="005111B6"/>
    <w:rsid w:val="005111D2"/>
    <w:rsid w:val="0051129B"/>
    <w:rsid w:val="00511453"/>
    <w:rsid w:val="005116F8"/>
    <w:rsid w:val="0051180C"/>
    <w:rsid w:val="00511EC7"/>
    <w:rsid w:val="00512060"/>
    <w:rsid w:val="005124AC"/>
    <w:rsid w:val="005128EA"/>
    <w:rsid w:val="00512C84"/>
    <w:rsid w:val="00512C9F"/>
    <w:rsid w:val="00512CA6"/>
    <w:rsid w:val="00512DE0"/>
    <w:rsid w:val="00512FD6"/>
    <w:rsid w:val="00513B6A"/>
    <w:rsid w:val="00513B83"/>
    <w:rsid w:val="00513D06"/>
    <w:rsid w:val="00513E49"/>
    <w:rsid w:val="00513EE9"/>
    <w:rsid w:val="005143A0"/>
    <w:rsid w:val="0051470A"/>
    <w:rsid w:val="00514776"/>
    <w:rsid w:val="00514857"/>
    <w:rsid w:val="00514A7A"/>
    <w:rsid w:val="00514B91"/>
    <w:rsid w:val="0051521B"/>
    <w:rsid w:val="0051575F"/>
    <w:rsid w:val="005159DE"/>
    <w:rsid w:val="005159F2"/>
    <w:rsid w:val="00515E2B"/>
    <w:rsid w:val="005162A2"/>
    <w:rsid w:val="00516B6D"/>
    <w:rsid w:val="00516E9D"/>
    <w:rsid w:val="005178B2"/>
    <w:rsid w:val="00517DF4"/>
    <w:rsid w:val="00520001"/>
    <w:rsid w:val="0052035B"/>
    <w:rsid w:val="00520466"/>
    <w:rsid w:val="0052056B"/>
    <w:rsid w:val="00520BCA"/>
    <w:rsid w:val="00520C39"/>
    <w:rsid w:val="00520D51"/>
    <w:rsid w:val="00521A66"/>
    <w:rsid w:val="00521ECE"/>
    <w:rsid w:val="00521F43"/>
    <w:rsid w:val="00521FD2"/>
    <w:rsid w:val="0052201E"/>
    <w:rsid w:val="005223BA"/>
    <w:rsid w:val="00522576"/>
    <w:rsid w:val="0052290B"/>
    <w:rsid w:val="00522EA3"/>
    <w:rsid w:val="00522FA9"/>
    <w:rsid w:val="0052319E"/>
    <w:rsid w:val="005238A2"/>
    <w:rsid w:val="00523B28"/>
    <w:rsid w:val="00523D5E"/>
    <w:rsid w:val="00523FA6"/>
    <w:rsid w:val="0052400F"/>
    <w:rsid w:val="00524AAD"/>
    <w:rsid w:val="00524B91"/>
    <w:rsid w:val="005255AF"/>
    <w:rsid w:val="0052566E"/>
    <w:rsid w:val="00525782"/>
    <w:rsid w:val="005257FE"/>
    <w:rsid w:val="0052631D"/>
    <w:rsid w:val="00526354"/>
    <w:rsid w:val="005267AD"/>
    <w:rsid w:val="00526A7B"/>
    <w:rsid w:val="005277FF"/>
    <w:rsid w:val="00527822"/>
    <w:rsid w:val="00527C49"/>
    <w:rsid w:val="00530330"/>
    <w:rsid w:val="005303A2"/>
    <w:rsid w:val="005303A8"/>
    <w:rsid w:val="00531001"/>
    <w:rsid w:val="005316C6"/>
    <w:rsid w:val="00531EF3"/>
    <w:rsid w:val="005329C5"/>
    <w:rsid w:val="00533400"/>
    <w:rsid w:val="00533A13"/>
    <w:rsid w:val="00534054"/>
    <w:rsid w:val="0053478C"/>
    <w:rsid w:val="0053491F"/>
    <w:rsid w:val="005349A5"/>
    <w:rsid w:val="005353A2"/>
    <w:rsid w:val="0053590E"/>
    <w:rsid w:val="00535975"/>
    <w:rsid w:val="00535E28"/>
    <w:rsid w:val="0053640B"/>
    <w:rsid w:val="00536750"/>
    <w:rsid w:val="00536806"/>
    <w:rsid w:val="00536831"/>
    <w:rsid w:val="005368FE"/>
    <w:rsid w:val="005369F9"/>
    <w:rsid w:val="00536B80"/>
    <w:rsid w:val="00536C27"/>
    <w:rsid w:val="0053711B"/>
    <w:rsid w:val="005372F8"/>
    <w:rsid w:val="0053747E"/>
    <w:rsid w:val="00537B8B"/>
    <w:rsid w:val="00537F5F"/>
    <w:rsid w:val="0054013D"/>
    <w:rsid w:val="0054046A"/>
    <w:rsid w:val="0054062A"/>
    <w:rsid w:val="00540D86"/>
    <w:rsid w:val="00541591"/>
    <w:rsid w:val="00541827"/>
    <w:rsid w:val="00541D9A"/>
    <w:rsid w:val="00541E6D"/>
    <w:rsid w:val="005422EE"/>
    <w:rsid w:val="005423E3"/>
    <w:rsid w:val="00542839"/>
    <w:rsid w:val="00542C81"/>
    <w:rsid w:val="00543995"/>
    <w:rsid w:val="00544049"/>
    <w:rsid w:val="00544977"/>
    <w:rsid w:val="00544979"/>
    <w:rsid w:val="00544DAF"/>
    <w:rsid w:val="005453F6"/>
    <w:rsid w:val="005454D6"/>
    <w:rsid w:val="005455E3"/>
    <w:rsid w:val="00545CAE"/>
    <w:rsid w:val="00545EC6"/>
    <w:rsid w:val="00545F61"/>
    <w:rsid w:val="00546CF6"/>
    <w:rsid w:val="00546F31"/>
    <w:rsid w:val="00547001"/>
    <w:rsid w:val="0054798B"/>
    <w:rsid w:val="00547C38"/>
    <w:rsid w:val="00547E14"/>
    <w:rsid w:val="00550147"/>
    <w:rsid w:val="00550218"/>
    <w:rsid w:val="0055026E"/>
    <w:rsid w:val="005507FC"/>
    <w:rsid w:val="00550875"/>
    <w:rsid w:val="005508FF"/>
    <w:rsid w:val="005509C8"/>
    <w:rsid w:val="005510C4"/>
    <w:rsid w:val="005512C2"/>
    <w:rsid w:val="005518DA"/>
    <w:rsid w:val="0055237E"/>
    <w:rsid w:val="00552416"/>
    <w:rsid w:val="005524CF"/>
    <w:rsid w:val="005528B2"/>
    <w:rsid w:val="0055299C"/>
    <w:rsid w:val="0055325E"/>
    <w:rsid w:val="00553B3C"/>
    <w:rsid w:val="00553D54"/>
    <w:rsid w:val="0055457F"/>
    <w:rsid w:val="00554D92"/>
    <w:rsid w:val="005551DC"/>
    <w:rsid w:val="00555491"/>
    <w:rsid w:val="0055575E"/>
    <w:rsid w:val="0055592D"/>
    <w:rsid w:val="00555B8E"/>
    <w:rsid w:val="00555C98"/>
    <w:rsid w:val="00556048"/>
    <w:rsid w:val="005564A0"/>
    <w:rsid w:val="005565C7"/>
    <w:rsid w:val="00556913"/>
    <w:rsid w:val="00556992"/>
    <w:rsid w:val="005569ED"/>
    <w:rsid w:val="00556AA3"/>
    <w:rsid w:val="00556FB8"/>
    <w:rsid w:val="005576E8"/>
    <w:rsid w:val="005577DF"/>
    <w:rsid w:val="005578F9"/>
    <w:rsid w:val="0055794C"/>
    <w:rsid w:val="00557DE7"/>
    <w:rsid w:val="00561301"/>
    <w:rsid w:val="005613D8"/>
    <w:rsid w:val="00561406"/>
    <w:rsid w:val="0056152C"/>
    <w:rsid w:val="005617F1"/>
    <w:rsid w:val="005618FB"/>
    <w:rsid w:val="00561949"/>
    <w:rsid w:val="00561979"/>
    <w:rsid w:val="00561AFE"/>
    <w:rsid w:val="00561B56"/>
    <w:rsid w:val="00561DCD"/>
    <w:rsid w:val="00561DD1"/>
    <w:rsid w:val="005620BE"/>
    <w:rsid w:val="005623CF"/>
    <w:rsid w:val="005628B5"/>
    <w:rsid w:val="00562DA4"/>
    <w:rsid w:val="00562DD3"/>
    <w:rsid w:val="00563341"/>
    <w:rsid w:val="00563626"/>
    <w:rsid w:val="0056382E"/>
    <w:rsid w:val="0056392D"/>
    <w:rsid w:val="00563989"/>
    <w:rsid w:val="00563FE7"/>
    <w:rsid w:val="0056416C"/>
    <w:rsid w:val="00564554"/>
    <w:rsid w:val="00564578"/>
    <w:rsid w:val="005651EF"/>
    <w:rsid w:val="0056526A"/>
    <w:rsid w:val="005657FD"/>
    <w:rsid w:val="0056600E"/>
    <w:rsid w:val="005665CE"/>
    <w:rsid w:val="00567048"/>
    <w:rsid w:val="00567360"/>
    <w:rsid w:val="0056790C"/>
    <w:rsid w:val="00570F0B"/>
    <w:rsid w:val="00570F48"/>
    <w:rsid w:val="00571AC4"/>
    <w:rsid w:val="005721E1"/>
    <w:rsid w:val="0057236C"/>
    <w:rsid w:val="00572695"/>
    <w:rsid w:val="005726E6"/>
    <w:rsid w:val="005731F4"/>
    <w:rsid w:val="005735F9"/>
    <w:rsid w:val="00573698"/>
    <w:rsid w:val="00573977"/>
    <w:rsid w:val="00573BB2"/>
    <w:rsid w:val="00573BD4"/>
    <w:rsid w:val="00573C96"/>
    <w:rsid w:val="005740FC"/>
    <w:rsid w:val="005741F8"/>
    <w:rsid w:val="00574288"/>
    <w:rsid w:val="0057467D"/>
    <w:rsid w:val="00574939"/>
    <w:rsid w:val="00574BD6"/>
    <w:rsid w:val="00574D2E"/>
    <w:rsid w:val="00574E75"/>
    <w:rsid w:val="0057517E"/>
    <w:rsid w:val="00575267"/>
    <w:rsid w:val="00575441"/>
    <w:rsid w:val="0057552F"/>
    <w:rsid w:val="00575A34"/>
    <w:rsid w:val="00575A7F"/>
    <w:rsid w:val="005760E2"/>
    <w:rsid w:val="00576266"/>
    <w:rsid w:val="005769A5"/>
    <w:rsid w:val="00576C17"/>
    <w:rsid w:val="00576CD3"/>
    <w:rsid w:val="00576E3A"/>
    <w:rsid w:val="0057739D"/>
    <w:rsid w:val="005775E3"/>
    <w:rsid w:val="00577639"/>
    <w:rsid w:val="00577B4B"/>
    <w:rsid w:val="0058000D"/>
    <w:rsid w:val="005800EA"/>
    <w:rsid w:val="00580902"/>
    <w:rsid w:val="00580A4D"/>
    <w:rsid w:val="00580CD7"/>
    <w:rsid w:val="00580DBD"/>
    <w:rsid w:val="00580E6C"/>
    <w:rsid w:val="00580F65"/>
    <w:rsid w:val="00581173"/>
    <w:rsid w:val="005814C7"/>
    <w:rsid w:val="0058185B"/>
    <w:rsid w:val="00581AD0"/>
    <w:rsid w:val="00581DE0"/>
    <w:rsid w:val="005823D9"/>
    <w:rsid w:val="005826F4"/>
    <w:rsid w:val="00582B72"/>
    <w:rsid w:val="00582C2B"/>
    <w:rsid w:val="0058383C"/>
    <w:rsid w:val="00583C0C"/>
    <w:rsid w:val="00583C41"/>
    <w:rsid w:val="00583D42"/>
    <w:rsid w:val="005843F2"/>
    <w:rsid w:val="005849EC"/>
    <w:rsid w:val="00585257"/>
    <w:rsid w:val="00585347"/>
    <w:rsid w:val="00585790"/>
    <w:rsid w:val="00585946"/>
    <w:rsid w:val="00585C30"/>
    <w:rsid w:val="00586594"/>
    <w:rsid w:val="00586B2E"/>
    <w:rsid w:val="00586D55"/>
    <w:rsid w:val="00586D64"/>
    <w:rsid w:val="0058745D"/>
    <w:rsid w:val="00587BFD"/>
    <w:rsid w:val="005909F3"/>
    <w:rsid w:val="00591359"/>
    <w:rsid w:val="00591E68"/>
    <w:rsid w:val="00591FF9"/>
    <w:rsid w:val="005925D9"/>
    <w:rsid w:val="005926FC"/>
    <w:rsid w:val="00592BAC"/>
    <w:rsid w:val="0059302F"/>
    <w:rsid w:val="005932F9"/>
    <w:rsid w:val="00593338"/>
    <w:rsid w:val="00593651"/>
    <w:rsid w:val="00593961"/>
    <w:rsid w:val="00593AE6"/>
    <w:rsid w:val="00593AF3"/>
    <w:rsid w:val="00593D9D"/>
    <w:rsid w:val="00593EC3"/>
    <w:rsid w:val="0059410D"/>
    <w:rsid w:val="00594541"/>
    <w:rsid w:val="0059458F"/>
    <w:rsid w:val="005947FA"/>
    <w:rsid w:val="00594AAE"/>
    <w:rsid w:val="00594B98"/>
    <w:rsid w:val="005955F5"/>
    <w:rsid w:val="00595935"/>
    <w:rsid w:val="00595A42"/>
    <w:rsid w:val="00595B19"/>
    <w:rsid w:val="00595D2B"/>
    <w:rsid w:val="00596397"/>
    <w:rsid w:val="005964DD"/>
    <w:rsid w:val="005979AC"/>
    <w:rsid w:val="00597B6B"/>
    <w:rsid w:val="00597E28"/>
    <w:rsid w:val="005A0070"/>
    <w:rsid w:val="005A01D2"/>
    <w:rsid w:val="005A03C7"/>
    <w:rsid w:val="005A05CD"/>
    <w:rsid w:val="005A09C0"/>
    <w:rsid w:val="005A0B26"/>
    <w:rsid w:val="005A0CE1"/>
    <w:rsid w:val="005A0D45"/>
    <w:rsid w:val="005A0F30"/>
    <w:rsid w:val="005A0F92"/>
    <w:rsid w:val="005A181C"/>
    <w:rsid w:val="005A18C0"/>
    <w:rsid w:val="005A1AA4"/>
    <w:rsid w:val="005A1CE6"/>
    <w:rsid w:val="005A2044"/>
    <w:rsid w:val="005A2CF1"/>
    <w:rsid w:val="005A2D5F"/>
    <w:rsid w:val="005A2E47"/>
    <w:rsid w:val="005A33DF"/>
    <w:rsid w:val="005A34F1"/>
    <w:rsid w:val="005A3515"/>
    <w:rsid w:val="005A3537"/>
    <w:rsid w:val="005A394C"/>
    <w:rsid w:val="005A3CCA"/>
    <w:rsid w:val="005A3EDF"/>
    <w:rsid w:val="005A425E"/>
    <w:rsid w:val="005A4834"/>
    <w:rsid w:val="005A48BF"/>
    <w:rsid w:val="005A4BE2"/>
    <w:rsid w:val="005A4DF9"/>
    <w:rsid w:val="005A5438"/>
    <w:rsid w:val="005A57A3"/>
    <w:rsid w:val="005A5CE6"/>
    <w:rsid w:val="005A60D7"/>
    <w:rsid w:val="005A60EB"/>
    <w:rsid w:val="005A64AA"/>
    <w:rsid w:val="005A69E4"/>
    <w:rsid w:val="005A6C01"/>
    <w:rsid w:val="005A6C03"/>
    <w:rsid w:val="005A6C51"/>
    <w:rsid w:val="005A6C83"/>
    <w:rsid w:val="005A6E10"/>
    <w:rsid w:val="005A71DB"/>
    <w:rsid w:val="005A7713"/>
    <w:rsid w:val="005A7C5A"/>
    <w:rsid w:val="005B000F"/>
    <w:rsid w:val="005B0101"/>
    <w:rsid w:val="005B03E5"/>
    <w:rsid w:val="005B0456"/>
    <w:rsid w:val="005B053E"/>
    <w:rsid w:val="005B178E"/>
    <w:rsid w:val="005B17E1"/>
    <w:rsid w:val="005B21E8"/>
    <w:rsid w:val="005B224A"/>
    <w:rsid w:val="005B24CB"/>
    <w:rsid w:val="005B2750"/>
    <w:rsid w:val="005B2C20"/>
    <w:rsid w:val="005B2E36"/>
    <w:rsid w:val="005B2FC7"/>
    <w:rsid w:val="005B316E"/>
    <w:rsid w:val="005B32EE"/>
    <w:rsid w:val="005B3410"/>
    <w:rsid w:val="005B35A8"/>
    <w:rsid w:val="005B3945"/>
    <w:rsid w:val="005B444B"/>
    <w:rsid w:val="005B49C8"/>
    <w:rsid w:val="005B4A19"/>
    <w:rsid w:val="005B5109"/>
    <w:rsid w:val="005B5212"/>
    <w:rsid w:val="005B5718"/>
    <w:rsid w:val="005B6A13"/>
    <w:rsid w:val="005B6C6A"/>
    <w:rsid w:val="005B7882"/>
    <w:rsid w:val="005C060A"/>
    <w:rsid w:val="005C19B3"/>
    <w:rsid w:val="005C1BB2"/>
    <w:rsid w:val="005C1C8F"/>
    <w:rsid w:val="005C1D86"/>
    <w:rsid w:val="005C215A"/>
    <w:rsid w:val="005C21AE"/>
    <w:rsid w:val="005C2682"/>
    <w:rsid w:val="005C2A89"/>
    <w:rsid w:val="005C31B6"/>
    <w:rsid w:val="005C45A9"/>
    <w:rsid w:val="005C471F"/>
    <w:rsid w:val="005C4AB7"/>
    <w:rsid w:val="005C4D15"/>
    <w:rsid w:val="005C4EAC"/>
    <w:rsid w:val="005C5090"/>
    <w:rsid w:val="005C561C"/>
    <w:rsid w:val="005C5ADB"/>
    <w:rsid w:val="005C5B8B"/>
    <w:rsid w:val="005C5BF2"/>
    <w:rsid w:val="005C5EE4"/>
    <w:rsid w:val="005C5FCF"/>
    <w:rsid w:val="005C6145"/>
    <w:rsid w:val="005C630E"/>
    <w:rsid w:val="005C63AE"/>
    <w:rsid w:val="005C654C"/>
    <w:rsid w:val="005C6625"/>
    <w:rsid w:val="005C69B4"/>
    <w:rsid w:val="005C6C28"/>
    <w:rsid w:val="005C7303"/>
    <w:rsid w:val="005C7757"/>
    <w:rsid w:val="005C77A0"/>
    <w:rsid w:val="005C77C2"/>
    <w:rsid w:val="005C7C54"/>
    <w:rsid w:val="005C7D60"/>
    <w:rsid w:val="005C7FB4"/>
    <w:rsid w:val="005D00D0"/>
    <w:rsid w:val="005D011D"/>
    <w:rsid w:val="005D0354"/>
    <w:rsid w:val="005D0530"/>
    <w:rsid w:val="005D0E39"/>
    <w:rsid w:val="005D0F2F"/>
    <w:rsid w:val="005D182F"/>
    <w:rsid w:val="005D216C"/>
    <w:rsid w:val="005D21F0"/>
    <w:rsid w:val="005D278E"/>
    <w:rsid w:val="005D2873"/>
    <w:rsid w:val="005D30CC"/>
    <w:rsid w:val="005D32E7"/>
    <w:rsid w:val="005D3689"/>
    <w:rsid w:val="005D3C61"/>
    <w:rsid w:val="005D418D"/>
    <w:rsid w:val="005D4531"/>
    <w:rsid w:val="005D45C1"/>
    <w:rsid w:val="005D480D"/>
    <w:rsid w:val="005D4892"/>
    <w:rsid w:val="005D4935"/>
    <w:rsid w:val="005D4F60"/>
    <w:rsid w:val="005D4F7F"/>
    <w:rsid w:val="005D4FD6"/>
    <w:rsid w:val="005D523F"/>
    <w:rsid w:val="005D5688"/>
    <w:rsid w:val="005D5CB6"/>
    <w:rsid w:val="005D5D8A"/>
    <w:rsid w:val="005D5F55"/>
    <w:rsid w:val="005D61BA"/>
    <w:rsid w:val="005D663D"/>
    <w:rsid w:val="005D6680"/>
    <w:rsid w:val="005D6821"/>
    <w:rsid w:val="005D6843"/>
    <w:rsid w:val="005D6BE6"/>
    <w:rsid w:val="005D747E"/>
    <w:rsid w:val="005D78D0"/>
    <w:rsid w:val="005D78E5"/>
    <w:rsid w:val="005D791B"/>
    <w:rsid w:val="005D7DC8"/>
    <w:rsid w:val="005E058B"/>
    <w:rsid w:val="005E05B9"/>
    <w:rsid w:val="005E08FB"/>
    <w:rsid w:val="005E0EF0"/>
    <w:rsid w:val="005E1034"/>
    <w:rsid w:val="005E105A"/>
    <w:rsid w:val="005E1170"/>
    <w:rsid w:val="005E18C8"/>
    <w:rsid w:val="005E1A2B"/>
    <w:rsid w:val="005E20A6"/>
    <w:rsid w:val="005E2134"/>
    <w:rsid w:val="005E23DD"/>
    <w:rsid w:val="005E2410"/>
    <w:rsid w:val="005E2F87"/>
    <w:rsid w:val="005E39D7"/>
    <w:rsid w:val="005E3A51"/>
    <w:rsid w:val="005E3ECA"/>
    <w:rsid w:val="005E429A"/>
    <w:rsid w:val="005E433C"/>
    <w:rsid w:val="005E491F"/>
    <w:rsid w:val="005E4ADB"/>
    <w:rsid w:val="005E4CAA"/>
    <w:rsid w:val="005E4F4B"/>
    <w:rsid w:val="005E4F99"/>
    <w:rsid w:val="005E53E5"/>
    <w:rsid w:val="005E559F"/>
    <w:rsid w:val="005E569E"/>
    <w:rsid w:val="005E5796"/>
    <w:rsid w:val="005E5C2B"/>
    <w:rsid w:val="005E5E16"/>
    <w:rsid w:val="005E6366"/>
    <w:rsid w:val="005E63F7"/>
    <w:rsid w:val="005E6A54"/>
    <w:rsid w:val="005E77D6"/>
    <w:rsid w:val="005E78AA"/>
    <w:rsid w:val="005E7A89"/>
    <w:rsid w:val="005E7C1D"/>
    <w:rsid w:val="005E7CAA"/>
    <w:rsid w:val="005E7CD2"/>
    <w:rsid w:val="005F01E5"/>
    <w:rsid w:val="005F025E"/>
    <w:rsid w:val="005F0265"/>
    <w:rsid w:val="005F0878"/>
    <w:rsid w:val="005F0974"/>
    <w:rsid w:val="005F0EBD"/>
    <w:rsid w:val="005F187B"/>
    <w:rsid w:val="005F1BB8"/>
    <w:rsid w:val="005F1C5D"/>
    <w:rsid w:val="005F1C68"/>
    <w:rsid w:val="005F2790"/>
    <w:rsid w:val="005F3232"/>
    <w:rsid w:val="005F3363"/>
    <w:rsid w:val="005F36CF"/>
    <w:rsid w:val="005F3AF3"/>
    <w:rsid w:val="005F3AFE"/>
    <w:rsid w:val="005F3CBA"/>
    <w:rsid w:val="005F3D11"/>
    <w:rsid w:val="005F4356"/>
    <w:rsid w:val="005F460B"/>
    <w:rsid w:val="005F4784"/>
    <w:rsid w:val="005F4987"/>
    <w:rsid w:val="005F4CDA"/>
    <w:rsid w:val="005F517D"/>
    <w:rsid w:val="005F5420"/>
    <w:rsid w:val="005F5819"/>
    <w:rsid w:val="005F5843"/>
    <w:rsid w:val="005F59E9"/>
    <w:rsid w:val="005F5B31"/>
    <w:rsid w:val="005F5BA4"/>
    <w:rsid w:val="005F5D83"/>
    <w:rsid w:val="005F60E6"/>
    <w:rsid w:val="005F6554"/>
    <w:rsid w:val="005F667F"/>
    <w:rsid w:val="005F680D"/>
    <w:rsid w:val="005F71FA"/>
    <w:rsid w:val="005F7C03"/>
    <w:rsid w:val="005F7E48"/>
    <w:rsid w:val="00600091"/>
    <w:rsid w:val="0060011D"/>
    <w:rsid w:val="00600225"/>
    <w:rsid w:val="006002BF"/>
    <w:rsid w:val="006002DD"/>
    <w:rsid w:val="00600517"/>
    <w:rsid w:val="00600552"/>
    <w:rsid w:val="00600671"/>
    <w:rsid w:val="00600703"/>
    <w:rsid w:val="006007A1"/>
    <w:rsid w:val="00600E67"/>
    <w:rsid w:val="00601E7C"/>
    <w:rsid w:val="00601F7E"/>
    <w:rsid w:val="00602251"/>
    <w:rsid w:val="006022C5"/>
    <w:rsid w:val="0060263E"/>
    <w:rsid w:val="00602984"/>
    <w:rsid w:val="00603016"/>
    <w:rsid w:val="006030D0"/>
    <w:rsid w:val="0060359E"/>
    <w:rsid w:val="0060388B"/>
    <w:rsid w:val="00603CF5"/>
    <w:rsid w:val="00604214"/>
    <w:rsid w:val="00604444"/>
    <w:rsid w:val="00605C96"/>
    <w:rsid w:val="00605DE3"/>
    <w:rsid w:val="00605EB1"/>
    <w:rsid w:val="00605FBE"/>
    <w:rsid w:val="00605FD5"/>
    <w:rsid w:val="006102F5"/>
    <w:rsid w:val="006109BD"/>
    <w:rsid w:val="00610B8B"/>
    <w:rsid w:val="0061116C"/>
    <w:rsid w:val="006115B8"/>
    <w:rsid w:val="006125D4"/>
    <w:rsid w:val="0061283E"/>
    <w:rsid w:val="0061329D"/>
    <w:rsid w:val="00613A15"/>
    <w:rsid w:val="00613FBA"/>
    <w:rsid w:val="00614189"/>
    <w:rsid w:val="0061469F"/>
    <w:rsid w:val="00614A29"/>
    <w:rsid w:val="00614F92"/>
    <w:rsid w:val="0061523B"/>
    <w:rsid w:val="00615591"/>
    <w:rsid w:val="00615637"/>
    <w:rsid w:val="00615AF7"/>
    <w:rsid w:val="00615B7D"/>
    <w:rsid w:val="00615D8E"/>
    <w:rsid w:val="00615F10"/>
    <w:rsid w:val="006163E7"/>
    <w:rsid w:val="00616B31"/>
    <w:rsid w:val="00616E7B"/>
    <w:rsid w:val="00616F06"/>
    <w:rsid w:val="006172DC"/>
    <w:rsid w:val="00617D28"/>
    <w:rsid w:val="00617E46"/>
    <w:rsid w:val="00620195"/>
    <w:rsid w:val="006201A3"/>
    <w:rsid w:val="0062065E"/>
    <w:rsid w:val="0062080A"/>
    <w:rsid w:val="00620BFC"/>
    <w:rsid w:val="006210C2"/>
    <w:rsid w:val="006212A6"/>
    <w:rsid w:val="006217A6"/>
    <w:rsid w:val="00621A23"/>
    <w:rsid w:val="00621BA0"/>
    <w:rsid w:val="00621F01"/>
    <w:rsid w:val="00622EF5"/>
    <w:rsid w:val="00623094"/>
    <w:rsid w:val="00623A3B"/>
    <w:rsid w:val="00623EA9"/>
    <w:rsid w:val="006242FF"/>
    <w:rsid w:val="006244D7"/>
    <w:rsid w:val="0062482F"/>
    <w:rsid w:val="00624EA0"/>
    <w:rsid w:val="00625231"/>
    <w:rsid w:val="00625351"/>
    <w:rsid w:val="00625703"/>
    <w:rsid w:val="00626EB9"/>
    <w:rsid w:val="00626EFB"/>
    <w:rsid w:val="00626F1C"/>
    <w:rsid w:val="00627491"/>
    <w:rsid w:val="00630D59"/>
    <w:rsid w:val="00630FF9"/>
    <w:rsid w:val="006310BC"/>
    <w:rsid w:val="0063144D"/>
    <w:rsid w:val="00631472"/>
    <w:rsid w:val="006314A7"/>
    <w:rsid w:val="0063195A"/>
    <w:rsid w:val="00631FD5"/>
    <w:rsid w:val="00631FDD"/>
    <w:rsid w:val="00632650"/>
    <w:rsid w:val="006327A0"/>
    <w:rsid w:val="00632A77"/>
    <w:rsid w:val="00632AB1"/>
    <w:rsid w:val="00632AE5"/>
    <w:rsid w:val="00632EE1"/>
    <w:rsid w:val="0063386C"/>
    <w:rsid w:val="00633A42"/>
    <w:rsid w:val="00633A69"/>
    <w:rsid w:val="00634298"/>
    <w:rsid w:val="00634363"/>
    <w:rsid w:val="00634550"/>
    <w:rsid w:val="00634947"/>
    <w:rsid w:val="00634970"/>
    <w:rsid w:val="00634B22"/>
    <w:rsid w:val="00634CAD"/>
    <w:rsid w:val="0063532D"/>
    <w:rsid w:val="00635604"/>
    <w:rsid w:val="00635733"/>
    <w:rsid w:val="0063576F"/>
    <w:rsid w:val="00635ACB"/>
    <w:rsid w:val="00635B88"/>
    <w:rsid w:val="00635D45"/>
    <w:rsid w:val="00635F59"/>
    <w:rsid w:val="0063663D"/>
    <w:rsid w:val="006367D9"/>
    <w:rsid w:val="00636D50"/>
    <w:rsid w:val="00640226"/>
    <w:rsid w:val="00640588"/>
    <w:rsid w:val="00640D1C"/>
    <w:rsid w:val="0064136A"/>
    <w:rsid w:val="00641435"/>
    <w:rsid w:val="006414D3"/>
    <w:rsid w:val="006416A6"/>
    <w:rsid w:val="00641CE3"/>
    <w:rsid w:val="00641D33"/>
    <w:rsid w:val="00641DCF"/>
    <w:rsid w:val="006422CC"/>
    <w:rsid w:val="0064236D"/>
    <w:rsid w:val="00642380"/>
    <w:rsid w:val="006427C1"/>
    <w:rsid w:val="006433D1"/>
    <w:rsid w:val="006437F7"/>
    <w:rsid w:val="00643C88"/>
    <w:rsid w:val="00643DAE"/>
    <w:rsid w:val="00644484"/>
    <w:rsid w:val="00644C11"/>
    <w:rsid w:val="00644EE3"/>
    <w:rsid w:val="006455C4"/>
    <w:rsid w:val="00645B72"/>
    <w:rsid w:val="00645D8B"/>
    <w:rsid w:val="006460CE"/>
    <w:rsid w:val="00646B3A"/>
    <w:rsid w:val="006474B2"/>
    <w:rsid w:val="00647B2E"/>
    <w:rsid w:val="00647D0E"/>
    <w:rsid w:val="00650986"/>
    <w:rsid w:val="00650BCF"/>
    <w:rsid w:val="0065193B"/>
    <w:rsid w:val="00651DA4"/>
    <w:rsid w:val="0065274D"/>
    <w:rsid w:val="006527B6"/>
    <w:rsid w:val="00652AD9"/>
    <w:rsid w:val="00652DB6"/>
    <w:rsid w:val="00653560"/>
    <w:rsid w:val="00653669"/>
    <w:rsid w:val="00653727"/>
    <w:rsid w:val="00653F53"/>
    <w:rsid w:val="006542B6"/>
    <w:rsid w:val="006547FE"/>
    <w:rsid w:val="00655129"/>
    <w:rsid w:val="00656626"/>
    <w:rsid w:val="006568F6"/>
    <w:rsid w:val="00656A75"/>
    <w:rsid w:val="00656CED"/>
    <w:rsid w:val="006572C1"/>
    <w:rsid w:val="006578CD"/>
    <w:rsid w:val="00657948"/>
    <w:rsid w:val="00657982"/>
    <w:rsid w:val="00657D6C"/>
    <w:rsid w:val="00660373"/>
    <w:rsid w:val="006607D1"/>
    <w:rsid w:val="00660828"/>
    <w:rsid w:val="006611BA"/>
    <w:rsid w:val="0066142F"/>
    <w:rsid w:val="00661719"/>
    <w:rsid w:val="0066210B"/>
    <w:rsid w:val="006621EC"/>
    <w:rsid w:val="0066229D"/>
    <w:rsid w:val="00662B22"/>
    <w:rsid w:val="00662FD8"/>
    <w:rsid w:val="006631D6"/>
    <w:rsid w:val="00663A95"/>
    <w:rsid w:val="00663E3D"/>
    <w:rsid w:val="006641BF"/>
    <w:rsid w:val="00664999"/>
    <w:rsid w:val="00664A71"/>
    <w:rsid w:val="00665778"/>
    <w:rsid w:val="00665852"/>
    <w:rsid w:val="006659EC"/>
    <w:rsid w:val="00665BA1"/>
    <w:rsid w:val="00665C1D"/>
    <w:rsid w:val="00665CA6"/>
    <w:rsid w:val="00665D4D"/>
    <w:rsid w:val="00666312"/>
    <w:rsid w:val="006665C1"/>
    <w:rsid w:val="00666AE8"/>
    <w:rsid w:val="00666C44"/>
    <w:rsid w:val="00666D6B"/>
    <w:rsid w:val="00666FC0"/>
    <w:rsid w:val="006672F3"/>
    <w:rsid w:val="00667546"/>
    <w:rsid w:val="006677ED"/>
    <w:rsid w:val="00667867"/>
    <w:rsid w:val="00667AEF"/>
    <w:rsid w:val="00667D41"/>
    <w:rsid w:val="00667EEF"/>
    <w:rsid w:val="00667F3D"/>
    <w:rsid w:val="006704E3"/>
    <w:rsid w:val="0067066E"/>
    <w:rsid w:val="00670B20"/>
    <w:rsid w:val="00670BB1"/>
    <w:rsid w:val="0067103C"/>
    <w:rsid w:val="00671066"/>
    <w:rsid w:val="0067135C"/>
    <w:rsid w:val="00671428"/>
    <w:rsid w:val="00671474"/>
    <w:rsid w:val="006715C9"/>
    <w:rsid w:val="006716B8"/>
    <w:rsid w:val="00671716"/>
    <w:rsid w:val="0067190C"/>
    <w:rsid w:val="006719E6"/>
    <w:rsid w:val="00671BC7"/>
    <w:rsid w:val="00671E8F"/>
    <w:rsid w:val="00672197"/>
    <w:rsid w:val="006721FF"/>
    <w:rsid w:val="00672817"/>
    <w:rsid w:val="006731FB"/>
    <w:rsid w:val="00673321"/>
    <w:rsid w:val="00673370"/>
    <w:rsid w:val="00674240"/>
    <w:rsid w:val="00675231"/>
    <w:rsid w:val="0067561D"/>
    <w:rsid w:val="006756A4"/>
    <w:rsid w:val="00675DC5"/>
    <w:rsid w:val="006761E9"/>
    <w:rsid w:val="006762AD"/>
    <w:rsid w:val="00676529"/>
    <w:rsid w:val="00676884"/>
    <w:rsid w:val="00676A66"/>
    <w:rsid w:val="00676B8C"/>
    <w:rsid w:val="00676D13"/>
    <w:rsid w:val="00676D17"/>
    <w:rsid w:val="00676F06"/>
    <w:rsid w:val="00677AFD"/>
    <w:rsid w:val="00677B65"/>
    <w:rsid w:val="006801A2"/>
    <w:rsid w:val="00680634"/>
    <w:rsid w:val="0068098E"/>
    <w:rsid w:val="006813A9"/>
    <w:rsid w:val="006814D3"/>
    <w:rsid w:val="0068176E"/>
    <w:rsid w:val="00681A91"/>
    <w:rsid w:val="00681CA1"/>
    <w:rsid w:val="006832D2"/>
    <w:rsid w:val="00683563"/>
    <w:rsid w:val="006844A5"/>
    <w:rsid w:val="006844AC"/>
    <w:rsid w:val="00684CFE"/>
    <w:rsid w:val="006852C6"/>
    <w:rsid w:val="006852FA"/>
    <w:rsid w:val="00685353"/>
    <w:rsid w:val="00685444"/>
    <w:rsid w:val="00685505"/>
    <w:rsid w:val="0068555C"/>
    <w:rsid w:val="00685BB5"/>
    <w:rsid w:val="00685CA3"/>
    <w:rsid w:val="00686135"/>
    <w:rsid w:val="00686904"/>
    <w:rsid w:val="006873D7"/>
    <w:rsid w:val="00687B82"/>
    <w:rsid w:val="00687DE4"/>
    <w:rsid w:val="006900E4"/>
    <w:rsid w:val="0069010A"/>
    <w:rsid w:val="0069013A"/>
    <w:rsid w:val="006903B7"/>
    <w:rsid w:val="00690595"/>
    <w:rsid w:val="00691F67"/>
    <w:rsid w:val="00692143"/>
    <w:rsid w:val="0069264E"/>
    <w:rsid w:val="006926DC"/>
    <w:rsid w:val="0069292F"/>
    <w:rsid w:val="00692A23"/>
    <w:rsid w:val="00692D82"/>
    <w:rsid w:val="00692EEF"/>
    <w:rsid w:val="006939D8"/>
    <w:rsid w:val="00694028"/>
    <w:rsid w:val="00694C07"/>
    <w:rsid w:val="00695205"/>
    <w:rsid w:val="00695420"/>
    <w:rsid w:val="0069557D"/>
    <w:rsid w:val="0069558A"/>
    <w:rsid w:val="0069570A"/>
    <w:rsid w:val="0069608E"/>
    <w:rsid w:val="006961E7"/>
    <w:rsid w:val="00696692"/>
    <w:rsid w:val="00696783"/>
    <w:rsid w:val="00697042"/>
    <w:rsid w:val="00697A29"/>
    <w:rsid w:val="00697FD7"/>
    <w:rsid w:val="006A003F"/>
    <w:rsid w:val="006A061F"/>
    <w:rsid w:val="006A0925"/>
    <w:rsid w:val="006A0AC6"/>
    <w:rsid w:val="006A1206"/>
    <w:rsid w:val="006A154A"/>
    <w:rsid w:val="006A20F3"/>
    <w:rsid w:val="006A21C4"/>
    <w:rsid w:val="006A2534"/>
    <w:rsid w:val="006A28B6"/>
    <w:rsid w:val="006A37E0"/>
    <w:rsid w:val="006A3CD8"/>
    <w:rsid w:val="006A4030"/>
    <w:rsid w:val="006A445A"/>
    <w:rsid w:val="006A45B1"/>
    <w:rsid w:val="006A4E47"/>
    <w:rsid w:val="006A5475"/>
    <w:rsid w:val="006A5D97"/>
    <w:rsid w:val="006A5D9A"/>
    <w:rsid w:val="006A6C03"/>
    <w:rsid w:val="006A761A"/>
    <w:rsid w:val="006A79C4"/>
    <w:rsid w:val="006A7C5A"/>
    <w:rsid w:val="006B0991"/>
    <w:rsid w:val="006B0DE4"/>
    <w:rsid w:val="006B0F81"/>
    <w:rsid w:val="006B1100"/>
    <w:rsid w:val="006B11ED"/>
    <w:rsid w:val="006B134B"/>
    <w:rsid w:val="006B144D"/>
    <w:rsid w:val="006B16D5"/>
    <w:rsid w:val="006B182A"/>
    <w:rsid w:val="006B1A58"/>
    <w:rsid w:val="006B1B97"/>
    <w:rsid w:val="006B2043"/>
    <w:rsid w:val="006B2918"/>
    <w:rsid w:val="006B2B83"/>
    <w:rsid w:val="006B2B8E"/>
    <w:rsid w:val="006B2C45"/>
    <w:rsid w:val="006B2DCA"/>
    <w:rsid w:val="006B2E24"/>
    <w:rsid w:val="006B30CD"/>
    <w:rsid w:val="006B3221"/>
    <w:rsid w:val="006B359A"/>
    <w:rsid w:val="006B389F"/>
    <w:rsid w:val="006B39A1"/>
    <w:rsid w:val="006B3DCA"/>
    <w:rsid w:val="006B4300"/>
    <w:rsid w:val="006B5A4D"/>
    <w:rsid w:val="006B66B0"/>
    <w:rsid w:val="006B66C6"/>
    <w:rsid w:val="006B6916"/>
    <w:rsid w:val="006B6B59"/>
    <w:rsid w:val="006B6BBC"/>
    <w:rsid w:val="006B6C14"/>
    <w:rsid w:val="006B7039"/>
    <w:rsid w:val="006B731B"/>
    <w:rsid w:val="006B75D6"/>
    <w:rsid w:val="006B7E11"/>
    <w:rsid w:val="006B7F90"/>
    <w:rsid w:val="006C0A25"/>
    <w:rsid w:val="006C0D63"/>
    <w:rsid w:val="006C13EC"/>
    <w:rsid w:val="006C16C3"/>
    <w:rsid w:val="006C1926"/>
    <w:rsid w:val="006C1AD6"/>
    <w:rsid w:val="006C1F1A"/>
    <w:rsid w:val="006C2056"/>
    <w:rsid w:val="006C24D9"/>
    <w:rsid w:val="006C2B63"/>
    <w:rsid w:val="006C32DC"/>
    <w:rsid w:val="006C3431"/>
    <w:rsid w:val="006C3848"/>
    <w:rsid w:val="006C39A3"/>
    <w:rsid w:val="006C3F46"/>
    <w:rsid w:val="006C42D4"/>
    <w:rsid w:val="006C46B5"/>
    <w:rsid w:val="006C4C91"/>
    <w:rsid w:val="006C4FA3"/>
    <w:rsid w:val="006C5395"/>
    <w:rsid w:val="006C5746"/>
    <w:rsid w:val="006C5DBA"/>
    <w:rsid w:val="006C5EAE"/>
    <w:rsid w:val="006C63DF"/>
    <w:rsid w:val="006C6A23"/>
    <w:rsid w:val="006C71C9"/>
    <w:rsid w:val="006C7961"/>
    <w:rsid w:val="006C7B6F"/>
    <w:rsid w:val="006C7CE8"/>
    <w:rsid w:val="006D003B"/>
    <w:rsid w:val="006D0312"/>
    <w:rsid w:val="006D0340"/>
    <w:rsid w:val="006D0433"/>
    <w:rsid w:val="006D0C29"/>
    <w:rsid w:val="006D0C5B"/>
    <w:rsid w:val="006D0E0B"/>
    <w:rsid w:val="006D10CE"/>
    <w:rsid w:val="006D1B4B"/>
    <w:rsid w:val="006D1CA1"/>
    <w:rsid w:val="006D1E48"/>
    <w:rsid w:val="006D28E7"/>
    <w:rsid w:val="006D2A11"/>
    <w:rsid w:val="006D3188"/>
    <w:rsid w:val="006D31D0"/>
    <w:rsid w:val="006D354E"/>
    <w:rsid w:val="006D41C0"/>
    <w:rsid w:val="006D4488"/>
    <w:rsid w:val="006D44AA"/>
    <w:rsid w:val="006D483C"/>
    <w:rsid w:val="006D4988"/>
    <w:rsid w:val="006D49CC"/>
    <w:rsid w:val="006D54DA"/>
    <w:rsid w:val="006D5945"/>
    <w:rsid w:val="006D5E2A"/>
    <w:rsid w:val="006D61DB"/>
    <w:rsid w:val="006D6B9A"/>
    <w:rsid w:val="006D70CC"/>
    <w:rsid w:val="006D7262"/>
    <w:rsid w:val="006D72C8"/>
    <w:rsid w:val="006D77C3"/>
    <w:rsid w:val="006D7824"/>
    <w:rsid w:val="006D782B"/>
    <w:rsid w:val="006D7A48"/>
    <w:rsid w:val="006D7BCD"/>
    <w:rsid w:val="006D7FE3"/>
    <w:rsid w:val="006E003C"/>
    <w:rsid w:val="006E0211"/>
    <w:rsid w:val="006E0319"/>
    <w:rsid w:val="006E0426"/>
    <w:rsid w:val="006E0514"/>
    <w:rsid w:val="006E0AF9"/>
    <w:rsid w:val="006E0EF5"/>
    <w:rsid w:val="006E1406"/>
    <w:rsid w:val="006E1408"/>
    <w:rsid w:val="006E18F5"/>
    <w:rsid w:val="006E1900"/>
    <w:rsid w:val="006E1D64"/>
    <w:rsid w:val="006E2078"/>
    <w:rsid w:val="006E2168"/>
    <w:rsid w:val="006E2190"/>
    <w:rsid w:val="006E2205"/>
    <w:rsid w:val="006E2211"/>
    <w:rsid w:val="006E24CC"/>
    <w:rsid w:val="006E2858"/>
    <w:rsid w:val="006E29F9"/>
    <w:rsid w:val="006E2A09"/>
    <w:rsid w:val="006E2ACF"/>
    <w:rsid w:val="006E2E57"/>
    <w:rsid w:val="006E2F63"/>
    <w:rsid w:val="006E2FEC"/>
    <w:rsid w:val="006E30C3"/>
    <w:rsid w:val="006E3176"/>
    <w:rsid w:val="006E32D6"/>
    <w:rsid w:val="006E3656"/>
    <w:rsid w:val="006E3789"/>
    <w:rsid w:val="006E3873"/>
    <w:rsid w:val="006E4373"/>
    <w:rsid w:val="006E444F"/>
    <w:rsid w:val="006E46C7"/>
    <w:rsid w:val="006E4737"/>
    <w:rsid w:val="006E4911"/>
    <w:rsid w:val="006E5131"/>
    <w:rsid w:val="006E536B"/>
    <w:rsid w:val="006E56B0"/>
    <w:rsid w:val="006E570B"/>
    <w:rsid w:val="006E595B"/>
    <w:rsid w:val="006E59EC"/>
    <w:rsid w:val="006E5C80"/>
    <w:rsid w:val="006E5F13"/>
    <w:rsid w:val="006E6E9B"/>
    <w:rsid w:val="006E6F8A"/>
    <w:rsid w:val="006E708A"/>
    <w:rsid w:val="006E7356"/>
    <w:rsid w:val="006E78DE"/>
    <w:rsid w:val="006E7F68"/>
    <w:rsid w:val="006F0449"/>
    <w:rsid w:val="006F09F8"/>
    <w:rsid w:val="006F0B59"/>
    <w:rsid w:val="006F0C60"/>
    <w:rsid w:val="006F18E9"/>
    <w:rsid w:val="006F19E7"/>
    <w:rsid w:val="006F2075"/>
    <w:rsid w:val="006F21A4"/>
    <w:rsid w:val="006F2735"/>
    <w:rsid w:val="006F287D"/>
    <w:rsid w:val="006F2C8A"/>
    <w:rsid w:val="006F2E9C"/>
    <w:rsid w:val="006F360D"/>
    <w:rsid w:val="006F3C30"/>
    <w:rsid w:val="006F4C95"/>
    <w:rsid w:val="006F4F25"/>
    <w:rsid w:val="006F56DF"/>
    <w:rsid w:val="006F57C7"/>
    <w:rsid w:val="006F57FF"/>
    <w:rsid w:val="006F5882"/>
    <w:rsid w:val="006F5A77"/>
    <w:rsid w:val="006F6359"/>
    <w:rsid w:val="006F6586"/>
    <w:rsid w:val="006F6746"/>
    <w:rsid w:val="006F67EB"/>
    <w:rsid w:val="006F6885"/>
    <w:rsid w:val="006F68CA"/>
    <w:rsid w:val="006F6B25"/>
    <w:rsid w:val="006F6C65"/>
    <w:rsid w:val="006F6F06"/>
    <w:rsid w:val="006F6F5D"/>
    <w:rsid w:val="006F6FE8"/>
    <w:rsid w:val="006F71AE"/>
    <w:rsid w:val="006F78C5"/>
    <w:rsid w:val="006F7B62"/>
    <w:rsid w:val="006F7B6C"/>
    <w:rsid w:val="006F7D1D"/>
    <w:rsid w:val="006F7DE8"/>
    <w:rsid w:val="007003A6"/>
    <w:rsid w:val="007004A3"/>
    <w:rsid w:val="00700964"/>
    <w:rsid w:val="00700F10"/>
    <w:rsid w:val="0070114E"/>
    <w:rsid w:val="0070131F"/>
    <w:rsid w:val="0070150F"/>
    <w:rsid w:val="00701771"/>
    <w:rsid w:val="00701E19"/>
    <w:rsid w:val="00701F2D"/>
    <w:rsid w:val="007024E1"/>
    <w:rsid w:val="00702504"/>
    <w:rsid w:val="00702B0F"/>
    <w:rsid w:val="00702C06"/>
    <w:rsid w:val="00702ED6"/>
    <w:rsid w:val="00703080"/>
    <w:rsid w:val="0070320A"/>
    <w:rsid w:val="0070328B"/>
    <w:rsid w:val="007034FE"/>
    <w:rsid w:val="00703843"/>
    <w:rsid w:val="00703AF7"/>
    <w:rsid w:val="00703B38"/>
    <w:rsid w:val="00703D14"/>
    <w:rsid w:val="00704EDB"/>
    <w:rsid w:val="00704F56"/>
    <w:rsid w:val="00705109"/>
    <w:rsid w:val="00705356"/>
    <w:rsid w:val="0070574B"/>
    <w:rsid w:val="007060D9"/>
    <w:rsid w:val="007067C3"/>
    <w:rsid w:val="007069E6"/>
    <w:rsid w:val="00706A82"/>
    <w:rsid w:val="00706DE5"/>
    <w:rsid w:val="00707324"/>
    <w:rsid w:val="007074C5"/>
    <w:rsid w:val="0070790D"/>
    <w:rsid w:val="00707F9E"/>
    <w:rsid w:val="00710134"/>
    <w:rsid w:val="007102D5"/>
    <w:rsid w:val="00710587"/>
    <w:rsid w:val="00710A7B"/>
    <w:rsid w:val="00710AEA"/>
    <w:rsid w:val="00710EAC"/>
    <w:rsid w:val="00710F9F"/>
    <w:rsid w:val="007113FF"/>
    <w:rsid w:val="00711AC5"/>
    <w:rsid w:val="00711DF6"/>
    <w:rsid w:val="0071208D"/>
    <w:rsid w:val="00712182"/>
    <w:rsid w:val="00712767"/>
    <w:rsid w:val="0071294B"/>
    <w:rsid w:val="00713085"/>
    <w:rsid w:val="007130E5"/>
    <w:rsid w:val="00713101"/>
    <w:rsid w:val="00713531"/>
    <w:rsid w:val="00713654"/>
    <w:rsid w:val="00713681"/>
    <w:rsid w:val="00713A3D"/>
    <w:rsid w:val="00713AE1"/>
    <w:rsid w:val="00713D77"/>
    <w:rsid w:val="007142C7"/>
    <w:rsid w:val="007147DD"/>
    <w:rsid w:val="007149F6"/>
    <w:rsid w:val="00714F25"/>
    <w:rsid w:val="00715484"/>
    <w:rsid w:val="007156BC"/>
    <w:rsid w:val="007159DA"/>
    <w:rsid w:val="00715BDD"/>
    <w:rsid w:val="00715CDB"/>
    <w:rsid w:val="00716858"/>
    <w:rsid w:val="00716D54"/>
    <w:rsid w:val="00717001"/>
    <w:rsid w:val="007176AB"/>
    <w:rsid w:val="007176DD"/>
    <w:rsid w:val="00717E04"/>
    <w:rsid w:val="00717F33"/>
    <w:rsid w:val="00720645"/>
    <w:rsid w:val="00720CBB"/>
    <w:rsid w:val="00720D7C"/>
    <w:rsid w:val="0072105E"/>
    <w:rsid w:val="00721539"/>
    <w:rsid w:val="00721896"/>
    <w:rsid w:val="0072198C"/>
    <w:rsid w:val="00721DA6"/>
    <w:rsid w:val="00721F85"/>
    <w:rsid w:val="00722194"/>
    <w:rsid w:val="007227EF"/>
    <w:rsid w:val="00722C70"/>
    <w:rsid w:val="00722C8B"/>
    <w:rsid w:val="00722CD1"/>
    <w:rsid w:val="0072316C"/>
    <w:rsid w:val="00723233"/>
    <w:rsid w:val="00723C91"/>
    <w:rsid w:val="00723F9B"/>
    <w:rsid w:val="007241CF"/>
    <w:rsid w:val="007242C8"/>
    <w:rsid w:val="0072441D"/>
    <w:rsid w:val="00724690"/>
    <w:rsid w:val="007246DC"/>
    <w:rsid w:val="00724849"/>
    <w:rsid w:val="00724BCE"/>
    <w:rsid w:val="00724E68"/>
    <w:rsid w:val="00724FD1"/>
    <w:rsid w:val="007251E0"/>
    <w:rsid w:val="0072527A"/>
    <w:rsid w:val="007255B8"/>
    <w:rsid w:val="007258A0"/>
    <w:rsid w:val="007258BE"/>
    <w:rsid w:val="007268DC"/>
    <w:rsid w:val="00726A97"/>
    <w:rsid w:val="00726DE9"/>
    <w:rsid w:val="00726EBA"/>
    <w:rsid w:val="00727BE6"/>
    <w:rsid w:val="007300B0"/>
    <w:rsid w:val="00730711"/>
    <w:rsid w:val="007307A8"/>
    <w:rsid w:val="0073088C"/>
    <w:rsid w:val="0073125D"/>
    <w:rsid w:val="007312A6"/>
    <w:rsid w:val="00731367"/>
    <w:rsid w:val="007315DC"/>
    <w:rsid w:val="00731D02"/>
    <w:rsid w:val="007322C5"/>
    <w:rsid w:val="0073232E"/>
    <w:rsid w:val="007326FB"/>
    <w:rsid w:val="00732717"/>
    <w:rsid w:val="00732959"/>
    <w:rsid w:val="00732AB1"/>
    <w:rsid w:val="007333B7"/>
    <w:rsid w:val="007336FD"/>
    <w:rsid w:val="00733737"/>
    <w:rsid w:val="007338F2"/>
    <w:rsid w:val="00733B21"/>
    <w:rsid w:val="00733C91"/>
    <w:rsid w:val="0073401E"/>
    <w:rsid w:val="007340BD"/>
    <w:rsid w:val="007342FF"/>
    <w:rsid w:val="00734361"/>
    <w:rsid w:val="00734410"/>
    <w:rsid w:val="00734476"/>
    <w:rsid w:val="0073454D"/>
    <w:rsid w:val="00734B75"/>
    <w:rsid w:val="00734F79"/>
    <w:rsid w:val="0073509A"/>
    <w:rsid w:val="00735875"/>
    <w:rsid w:val="007359AD"/>
    <w:rsid w:val="00735B4B"/>
    <w:rsid w:val="00736476"/>
    <w:rsid w:val="00736605"/>
    <w:rsid w:val="00737136"/>
    <w:rsid w:val="0073796E"/>
    <w:rsid w:val="00737F5E"/>
    <w:rsid w:val="007404C4"/>
    <w:rsid w:val="007408D1"/>
    <w:rsid w:val="00740948"/>
    <w:rsid w:val="00740CA1"/>
    <w:rsid w:val="00741012"/>
    <w:rsid w:val="007413EB"/>
    <w:rsid w:val="0074144D"/>
    <w:rsid w:val="007415BB"/>
    <w:rsid w:val="007416D7"/>
    <w:rsid w:val="00741907"/>
    <w:rsid w:val="00741EC5"/>
    <w:rsid w:val="00742002"/>
    <w:rsid w:val="007425C8"/>
    <w:rsid w:val="007429FC"/>
    <w:rsid w:val="00742CCF"/>
    <w:rsid w:val="00742FDF"/>
    <w:rsid w:val="0074305A"/>
    <w:rsid w:val="00743109"/>
    <w:rsid w:val="0074357D"/>
    <w:rsid w:val="007439E2"/>
    <w:rsid w:val="00743D2F"/>
    <w:rsid w:val="00743E7F"/>
    <w:rsid w:val="007442E1"/>
    <w:rsid w:val="007443E4"/>
    <w:rsid w:val="0074487E"/>
    <w:rsid w:val="00745833"/>
    <w:rsid w:val="00745CD5"/>
    <w:rsid w:val="00745D39"/>
    <w:rsid w:val="00746775"/>
    <w:rsid w:val="00746BE6"/>
    <w:rsid w:val="00746CE7"/>
    <w:rsid w:val="0074739B"/>
    <w:rsid w:val="00747B91"/>
    <w:rsid w:val="00747C98"/>
    <w:rsid w:val="007502EE"/>
    <w:rsid w:val="0075047A"/>
    <w:rsid w:val="00750D2C"/>
    <w:rsid w:val="00750F5A"/>
    <w:rsid w:val="00751022"/>
    <w:rsid w:val="007510F2"/>
    <w:rsid w:val="007510FB"/>
    <w:rsid w:val="007511D7"/>
    <w:rsid w:val="0075128C"/>
    <w:rsid w:val="00751946"/>
    <w:rsid w:val="00752097"/>
    <w:rsid w:val="00752D5F"/>
    <w:rsid w:val="00753578"/>
    <w:rsid w:val="007538DF"/>
    <w:rsid w:val="0075396D"/>
    <w:rsid w:val="00753AFE"/>
    <w:rsid w:val="00753EE3"/>
    <w:rsid w:val="007545C4"/>
    <w:rsid w:val="00754643"/>
    <w:rsid w:val="00754675"/>
    <w:rsid w:val="0075469B"/>
    <w:rsid w:val="00754800"/>
    <w:rsid w:val="0075520C"/>
    <w:rsid w:val="00755FCD"/>
    <w:rsid w:val="0075603B"/>
    <w:rsid w:val="00756233"/>
    <w:rsid w:val="00756484"/>
    <w:rsid w:val="00756929"/>
    <w:rsid w:val="0075698E"/>
    <w:rsid w:val="00756B3A"/>
    <w:rsid w:val="00756B44"/>
    <w:rsid w:val="00757696"/>
    <w:rsid w:val="0075787C"/>
    <w:rsid w:val="00760217"/>
    <w:rsid w:val="0076047E"/>
    <w:rsid w:val="0076089E"/>
    <w:rsid w:val="00760DA7"/>
    <w:rsid w:val="007610D8"/>
    <w:rsid w:val="00761177"/>
    <w:rsid w:val="00761EB8"/>
    <w:rsid w:val="00762454"/>
    <w:rsid w:val="00762BCA"/>
    <w:rsid w:val="00763230"/>
    <w:rsid w:val="0076376E"/>
    <w:rsid w:val="0076381A"/>
    <w:rsid w:val="00763935"/>
    <w:rsid w:val="00763CF8"/>
    <w:rsid w:val="00763F1D"/>
    <w:rsid w:val="00763F81"/>
    <w:rsid w:val="007647B7"/>
    <w:rsid w:val="00764BB2"/>
    <w:rsid w:val="00764F71"/>
    <w:rsid w:val="00765168"/>
    <w:rsid w:val="007665CB"/>
    <w:rsid w:val="007667AD"/>
    <w:rsid w:val="00766960"/>
    <w:rsid w:val="007669CD"/>
    <w:rsid w:val="00766A33"/>
    <w:rsid w:val="0076751E"/>
    <w:rsid w:val="0076769A"/>
    <w:rsid w:val="00767985"/>
    <w:rsid w:val="00767A9C"/>
    <w:rsid w:val="00770172"/>
    <w:rsid w:val="007712C2"/>
    <w:rsid w:val="00771CDE"/>
    <w:rsid w:val="007722A4"/>
    <w:rsid w:val="007726DC"/>
    <w:rsid w:val="00772F6B"/>
    <w:rsid w:val="00773126"/>
    <w:rsid w:val="00773229"/>
    <w:rsid w:val="00773385"/>
    <w:rsid w:val="00773623"/>
    <w:rsid w:val="0077369B"/>
    <w:rsid w:val="007739DA"/>
    <w:rsid w:val="00773F9F"/>
    <w:rsid w:val="007743D7"/>
    <w:rsid w:val="007746F5"/>
    <w:rsid w:val="007749A2"/>
    <w:rsid w:val="00775369"/>
    <w:rsid w:val="007757B5"/>
    <w:rsid w:val="0077585F"/>
    <w:rsid w:val="00775A56"/>
    <w:rsid w:val="00775BA3"/>
    <w:rsid w:val="00775BF8"/>
    <w:rsid w:val="00775CD8"/>
    <w:rsid w:val="007763C0"/>
    <w:rsid w:val="00776652"/>
    <w:rsid w:val="007774C6"/>
    <w:rsid w:val="0077759C"/>
    <w:rsid w:val="007802F9"/>
    <w:rsid w:val="00780321"/>
    <w:rsid w:val="0078043A"/>
    <w:rsid w:val="00780535"/>
    <w:rsid w:val="007810C2"/>
    <w:rsid w:val="007811C5"/>
    <w:rsid w:val="00781918"/>
    <w:rsid w:val="007819B0"/>
    <w:rsid w:val="00781BEE"/>
    <w:rsid w:val="00781CB6"/>
    <w:rsid w:val="00781E43"/>
    <w:rsid w:val="00782273"/>
    <w:rsid w:val="007829E1"/>
    <w:rsid w:val="00782A72"/>
    <w:rsid w:val="00782B7C"/>
    <w:rsid w:val="007834E0"/>
    <w:rsid w:val="007836D5"/>
    <w:rsid w:val="007836E5"/>
    <w:rsid w:val="007840C3"/>
    <w:rsid w:val="00784122"/>
    <w:rsid w:val="00784773"/>
    <w:rsid w:val="007848ED"/>
    <w:rsid w:val="00784E66"/>
    <w:rsid w:val="00784F73"/>
    <w:rsid w:val="007850DD"/>
    <w:rsid w:val="007852E8"/>
    <w:rsid w:val="00785D87"/>
    <w:rsid w:val="0078703E"/>
    <w:rsid w:val="007878D7"/>
    <w:rsid w:val="00787D23"/>
    <w:rsid w:val="00787F04"/>
    <w:rsid w:val="00787FAD"/>
    <w:rsid w:val="007904D4"/>
    <w:rsid w:val="00790797"/>
    <w:rsid w:val="00790A7F"/>
    <w:rsid w:val="00790DBF"/>
    <w:rsid w:val="0079107F"/>
    <w:rsid w:val="007915C9"/>
    <w:rsid w:val="00791644"/>
    <w:rsid w:val="0079178F"/>
    <w:rsid w:val="00791B11"/>
    <w:rsid w:val="00791BDC"/>
    <w:rsid w:val="00791BF7"/>
    <w:rsid w:val="007927E5"/>
    <w:rsid w:val="0079290F"/>
    <w:rsid w:val="00792A38"/>
    <w:rsid w:val="00792FDA"/>
    <w:rsid w:val="00793133"/>
    <w:rsid w:val="00793201"/>
    <w:rsid w:val="007932D7"/>
    <w:rsid w:val="0079393D"/>
    <w:rsid w:val="0079415A"/>
    <w:rsid w:val="007944B8"/>
    <w:rsid w:val="00794A76"/>
    <w:rsid w:val="0079554C"/>
    <w:rsid w:val="00795701"/>
    <w:rsid w:val="0079585F"/>
    <w:rsid w:val="00795A20"/>
    <w:rsid w:val="00795B4C"/>
    <w:rsid w:val="00795CC3"/>
    <w:rsid w:val="00796006"/>
    <w:rsid w:val="007962B1"/>
    <w:rsid w:val="007962F8"/>
    <w:rsid w:val="007964A3"/>
    <w:rsid w:val="007969A2"/>
    <w:rsid w:val="007971BB"/>
    <w:rsid w:val="007971BD"/>
    <w:rsid w:val="007974CE"/>
    <w:rsid w:val="00797615"/>
    <w:rsid w:val="007979A3"/>
    <w:rsid w:val="00797AD6"/>
    <w:rsid w:val="00797CBF"/>
    <w:rsid w:val="007A0248"/>
    <w:rsid w:val="007A0480"/>
    <w:rsid w:val="007A092F"/>
    <w:rsid w:val="007A0FCB"/>
    <w:rsid w:val="007A17B3"/>
    <w:rsid w:val="007A1A1C"/>
    <w:rsid w:val="007A25B1"/>
    <w:rsid w:val="007A2AA3"/>
    <w:rsid w:val="007A2CEF"/>
    <w:rsid w:val="007A2D1A"/>
    <w:rsid w:val="007A2D7E"/>
    <w:rsid w:val="007A324F"/>
    <w:rsid w:val="007A3776"/>
    <w:rsid w:val="007A3D45"/>
    <w:rsid w:val="007A3FE8"/>
    <w:rsid w:val="007A40D5"/>
    <w:rsid w:val="007A4251"/>
    <w:rsid w:val="007A4525"/>
    <w:rsid w:val="007A4B77"/>
    <w:rsid w:val="007A4ECA"/>
    <w:rsid w:val="007A4FC1"/>
    <w:rsid w:val="007A54D2"/>
    <w:rsid w:val="007A5F2C"/>
    <w:rsid w:val="007A61DF"/>
    <w:rsid w:val="007A63B1"/>
    <w:rsid w:val="007A6E65"/>
    <w:rsid w:val="007A717C"/>
    <w:rsid w:val="007A72BE"/>
    <w:rsid w:val="007A74E1"/>
    <w:rsid w:val="007A7883"/>
    <w:rsid w:val="007A79E6"/>
    <w:rsid w:val="007A7C2B"/>
    <w:rsid w:val="007A7CA8"/>
    <w:rsid w:val="007A7D2F"/>
    <w:rsid w:val="007A7DDC"/>
    <w:rsid w:val="007A7E94"/>
    <w:rsid w:val="007B01E6"/>
    <w:rsid w:val="007B09EE"/>
    <w:rsid w:val="007B0ED0"/>
    <w:rsid w:val="007B103B"/>
    <w:rsid w:val="007B10C3"/>
    <w:rsid w:val="007B14A1"/>
    <w:rsid w:val="007B1693"/>
    <w:rsid w:val="007B1B1A"/>
    <w:rsid w:val="007B232E"/>
    <w:rsid w:val="007B2550"/>
    <w:rsid w:val="007B2822"/>
    <w:rsid w:val="007B2AE2"/>
    <w:rsid w:val="007B2BE5"/>
    <w:rsid w:val="007B2EB1"/>
    <w:rsid w:val="007B2FD8"/>
    <w:rsid w:val="007B3154"/>
    <w:rsid w:val="007B39A9"/>
    <w:rsid w:val="007B3B02"/>
    <w:rsid w:val="007B3CE5"/>
    <w:rsid w:val="007B3CE9"/>
    <w:rsid w:val="007B3F2A"/>
    <w:rsid w:val="007B4A2A"/>
    <w:rsid w:val="007B4D32"/>
    <w:rsid w:val="007B537F"/>
    <w:rsid w:val="007B53FE"/>
    <w:rsid w:val="007B5577"/>
    <w:rsid w:val="007B567A"/>
    <w:rsid w:val="007B5894"/>
    <w:rsid w:val="007B6258"/>
    <w:rsid w:val="007B63F4"/>
    <w:rsid w:val="007B64F1"/>
    <w:rsid w:val="007B67FC"/>
    <w:rsid w:val="007B7190"/>
    <w:rsid w:val="007B7BAD"/>
    <w:rsid w:val="007B7D4A"/>
    <w:rsid w:val="007B7ECB"/>
    <w:rsid w:val="007B7F92"/>
    <w:rsid w:val="007C006A"/>
    <w:rsid w:val="007C0221"/>
    <w:rsid w:val="007C0235"/>
    <w:rsid w:val="007C089C"/>
    <w:rsid w:val="007C0B16"/>
    <w:rsid w:val="007C0BDB"/>
    <w:rsid w:val="007C0D0D"/>
    <w:rsid w:val="007C143F"/>
    <w:rsid w:val="007C15AB"/>
    <w:rsid w:val="007C2084"/>
    <w:rsid w:val="007C21BC"/>
    <w:rsid w:val="007C284A"/>
    <w:rsid w:val="007C2E4E"/>
    <w:rsid w:val="007C3158"/>
    <w:rsid w:val="007C3823"/>
    <w:rsid w:val="007C3ACA"/>
    <w:rsid w:val="007C3B71"/>
    <w:rsid w:val="007C3FD8"/>
    <w:rsid w:val="007C42E5"/>
    <w:rsid w:val="007C47B8"/>
    <w:rsid w:val="007C49B5"/>
    <w:rsid w:val="007C4C62"/>
    <w:rsid w:val="007C4DD1"/>
    <w:rsid w:val="007C4F5F"/>
    <w:rsid w:val="007C511D"/>
    <w:rsid w:val="007C51DD"/>
    <w:rsid w:val="007C51FC"/>
    <w:rsid w:val="007C5224"/>
    <w:rsid w:val="007C52CA"/>
    <w:rsid w:val="007C536A"/>
    <w:rsid w:val="007C549A"/>
    <w:rsid w:val="007C5784"/>
    <w:rsid w:val="007C58DB"/>
    <w:rsid w:val="007C59EC"/>
    <w:rsid w:val="007C61FE"/>
    <w:rsid w:val="007C6C66"/>
    <w:rsid w:val="007C728E"/>
    <w:rsid w:val="007C74CD"/>
    <w:rsid w:val="007C776A"/>
    <w:rsid w:val="007C7E3C"/>
    <w:rsid w:val="007D0226"/>
    <w:rsid w:val="007D0565"/>
    <w:rsid w:val="007D05C0"/>
    <w:rsid w:val="007D0895"/>
    <w:rsid w:val="007D097D"/>
    <w:rsid w:val="007D09C5"/>
    <w:rsid w:val="007D0B98"/>
    <w:rsid w:val="007D0E6D"/>
    <w:rsid w:val="007D11BC"/>
    <w:rsid w:val="007D15F8"/>
    <w:rsid w:val="007D17AB"/>
    <w:rsid w:val="007D186F"/>
    <w:rsid w:val="007D23D0"/>
    <w:rsid w:val="007D2690"/>
    <w:rsid w:val="007D295B"/>
    <w:rsid w:val="007D2EB3"/>
    <w:rsid w:val="007D3533"/>
    <w:rsid w:val="007D35DA"/>
    <w:rsid w:val="007D3BDD"/>
    <w:rsid w:val="007D3E27"/>
    <w:rsid w:val="007D3E61"/>
    <w:rsid w:val="007D3ED1"/>
    <w:rsid w:val="007D44C4"/>
    <w:rsid w:val="007D451B"/>
    <w:rsid w:val="007D4735"/>
    <w:rsid w:val="007D4760"/>
    <w:rsid w:val="007D4810"/>
    <w:rsid w:val="007D4C4B"/>
    <w:rsid w:val="007D5000"/>
    <w:rsid w:val="007D52F9"/>
    <w:rsid w:val="007D5B77"/>
    <w:rsid w:val="007D5B8C"/>
    <w:rsid w:val="007D5D79"/>
    <w:rsid w:val="007D6385"/>
    <w:rsid w:val="007D6592"/>
    <w:rsid w:val="007D687B"/>
    <w:rsid w:val="007D6DFD"/>
    <w:rsid w:val="007D7344"/>
    <w:rsid w:val="007D79D3"/>
    <w:rsid w:val="007D7B0C"/>
    <w:rsid w:val="007D7B5C"/>
    <w:rsid w:val="007D7ED3"/>
    <w:rsid w:val="007E0247"/>
    <w:rsid w:val="007E0331"/>
    <w:rsid w:val="007E083F"/>
    <w:rsid w:val="007E0B08"/>
    <w:rsid w:val="007E0C7A"/>
    <w:rsid w:val="007E0D35"/>
    <w:rsid w:val="007E1240"/>
    <w:rsid w:val="007E1893"/>
    <w:rsid w:val="007E1D63"/>
    <w:rsid w:val="007E23BC"/>
    <w:rsid w:val="007E26BF"/>
    <w:rsid w:val="007E2AAC"/>
    <w:rsid w:val="007E2AED"/>
    <w:rsid w:val="007E2B23"/>
    <w:rsid w:val="007E2B93"/>
    <w:rsid w:val="007E2C8C"/>
    <w:rsid w:val="007E33C1"/>
    <w:rsid w:val="007E39C4"/>
    <w:rsid w:val="007E4D3F"/>
    <w:rsid w:val="007E50B5"/>
    <w:rsid w:val="007E5226"/>
    <w:rsid w:val="007E5DE3"/>
    <w:rsid w:val="007E645A"/>
    <w:rsid w:val="007E6858"/>
    <w:rsid w:val="007E69B3"/>
    <w:rsid w:val="007E6F45"/>
    <w:rsid w:val="007E7321"/>
    <w:rsid w:val="007E7F68"/>
    <w:rsid w:val="007F0225"/>
    <w:rsid w:val="007F038F"/>
    <w:rsid w:val="007F04D9"/>
    <w:rsid w:val="007F0989"/>
    <w:rsid w:val="007F0CBA"/>
    <w:rsid w:val="007F1063"/>
    <w:rsid w:val="007F11B5"/>
    <w:rsid w:val="007F170B"/>
    <w:rsid w:val="007F2B56"/>
    <w:rsid w:val="007F3615"/>
    <w:rsid w:val="007F361A"/>
    <w:rsid w:val="007F364A"/>
    <w:rsid w:val="007F36BB"/>
    <w:rsid w:val="007F38AF"/>
    <w:rsid w:val="007F4BC8"/>
    <w:rsid w:val="007F4F8A"/>
    <w:rsid w:val="007F506B"/>
    <w:rsid w:val="007F5616"/>
    <w:rsid w:val="007F6153"/>
    <w:rsid w:val="007F6176"/>
    <w:rsid w:val="007F63D7"/>
    <w:rsid w:val="007F6400"/>
    <w:rsid w:val="007F6C24"/>
    <w:rsid w:val="007F6CBE"/>
    <w:rsid w:val="007F7061"/>
    <w:rsid w:val="007F707A"/>
    <w:rsid w:val="007F7265"/>
    <w:rsid w:val="007F7285"/>
    <w:rsid w:val="007F7299"/>
    <w:rsid w:val="007F7396"/>
    <w:rsid w:val="007F7450"/>
    <w:rsid w:val="007F75EB"/>
    <w:rsid w:val="007F767F"/>
    <w:rsid w:val="007F77D1"/>
    <w:rsid w:val="007F7828"/>
    <w:rsid w:val="007F786D"/>
    <w:rsid w:val="007F7B05"/>
    <w:rsid w:val="00800081"/>
    <w:rsid w:val="00800293"/>
    <w:rsid w:val="00800DDB"/>
    <w:rsid w:val="00801CAD"/>
    <w:rsid w:val="00801D25"/>
    <w:rsid w:val="00802B46"/>
    <w:rsid w:val="00802ED5"/>
    <w:rsid w:val="00803BF9"/>
    <w:rsid w:val="00803E86"/>
    <w:rsid w:val="00803FD8"/>
    <w:rsid w:val="00804118"/>
    <w:rsid w:val="008045BA"/>
    <w:rsid w:val="0080485C"/>
    <w:rsid w:val="00804ABA"/>
    <w:rsid w:val="008051DE"/>
    <w:rsid w:val="0080522B"/>
    <w:rsid w:val="008057C7"/>
    <w:rsid w:val="00805A04"/>
    <w:rsid w:val="00805A4C"/>
    <w:rsid w:val="00805A82"/>
    <w:rsid w:val="008062D7"/>
    <w:rsid w:val="00806612"/>
    <w:rsid w:val="008068A9"/>
    <w:rsid w:val="00806B36"/>
    <w:rsid w:val="00807011"/>
    <w:rsid w:val="008071C9"/>
    <w:rsid w:val="00807200"/>
    <w:rsid w:val="008074E0"/>
    <w:rsid w:val="008076AE"/>
    <w:rsid w:val="00807A86"/>
    <w:rsid w:val="00807B40"/>
    <w:rsid w:val="00807BA1"/>
    <w:rsid w:val="00807C24"/>
    <w:rsid w:val="00810573"/>
    <w:rsid w:val="00810A38"/>
    <w:rsid w:val="00810F71"/>
    <w:rsid w:val="008112B4"/>
    <w:rsid w:val="00811333"/>
    <w:rsid w:val="0081136B"/>
    <w:rsid w:val="0081169D"/>
    <w:rsid w:val="0081191A"/>
    <w:rsid w:val="00811FFD"/>
    <w:rsid w:val="00812904"/>
    <w:rsid w:val="00812B37"/>
    <w:rsid w:val="008135AA"/>
    <w:rsid w:val="008138B5"/>
    <w:rsid w:val="00814408"/>
    <w:rsid w:val="00814881"/>
    <w:rsid w:val="00814AEB"/>
    <w:rsid w:val="00815A0C"/>
    <w:rsid w:val="00815A87"/>
    <w:rsid w:val="0081609A"/>
    <w:rsid w:val="008168B8"/>
    <w:rsid w:val="008168D4"/>
    <w:rsid w:val="00816D5F"/>
    <w:rsid w:val="00817501"/>
    <w:rsid w:val="00817520"/>
    <w:rsid w:val="0081790B"/>
    <w:rsid w:val="00817D96"/>
    <w:rsid w:val="00820016"/>
    <w:rsid w:val="00820221"/>
    <w:rsid w:val="00820973"/>
    <w:rsid w:val="00820F2E"/>
    <w:rsid w:val="0082129A"/>
    <w:rsid w:val="008212F0"/>
    <w:rsid w:val="00821382"/>
    <w:rsid w:val="00821432"/>
    <w:rsid w:val="00821567"/>
    <w:rsid w:val="00821878"/>
    <w:rsid w:val="0082279F"/>
    <w:rsid w:val="00822D16"/>
    <w:rsid w:val="00822F03"/>
    <w:rsid w:val="008235BE"/>
    <w:rsid w:val="00823E9B"/>
    <w:rsid w:val="008240FC"/>
    <w:rsid w:val="00824720"/>
    <w:rsid w:val="00824B90"/>
    <w:rsid w:val="00825362"/>
    <w:rsid w:val="00825818"/>
    <w:rsid w:val="008258BE"/>
    <w:rsid w:val="00825CD2"/>
    <w:rsid w:val="00825DC6"/>
    <w:rsid w:val="00826464"/>
    <w:rsid w:val="0082658E"/>
    <w:rsid w:val="0082671C"/>
    <w:rsid w:val="00826A00"/>
    <w:rsid w:val="0082725C"/>
    <w:rsid w:val="008300A4"/>
    <w:rsid w:val="00830E5A"/>
    <w:rsid w:val="00831C93"/>
    <w:rsid w:val="00831DC6"/>
    <w:rsid w:val="00831E40"/>
    <w:rsid w:val="00832008"/>
    <w:rsid w:val="00832303"/>
    <w:rsid w:val="0083246A"/>
    <w:rsid w:val="00832538"/>
    <w:rsid w:val="00832672"/>
    <w:rsid w:val="00833598"/>
    <w:rsid w:val="0083367A"/>
    <w:rsid w:val="00833B8C"/>
    <w:rsid w:val="00833BA3"/>
    <w:rsid w:val="00833CCF"/>
    <w:rsid w:val="00834205"/>
    <w:rsid w:val="0083461B"/>
    <w:rsid w:val="00834A41"/>
    <w:rsid w:val="00835ACB"/>
    <w:rsid w:val="008370A7"/>
    <w:rsid w:val="00837BAA"/>
    <w:rsid w:val="00837EBB"/>
    <w:rsid w:val="00840335"/>
    <w:rsid w:val="0084059F"/>
    <w:rsid w:val="00840695"/>
    <w:rsid w:val="0084076E"/>
    <w:rsid w:val="0084091D"/>
    <w:rsid w:val="0084151B"/>
    <w:rsid w:val="00841568"/>
    <w:rsid w:val="0084167F"/>
    <w:rsid w:val="00841702"/>
    <w:rsid w:val="00841B3F"/>
    <w:rsid w:val="00842472"/>
    <w:rsid w:val="00842921"/>
    <w:rsid w:val="0084316E"/>
    <w:rsid w:val="008431C3"/>
    <w:rsid w:val="0084329E"/>
    <w:rsid w:val="00843724"/>
    <w:rsid w:val="00843743"/>
    <w:rsid w:val="00843948"/>
    <w:rsid w:val="00843C95"/>
    <w:rsid w:val="00843D4D"/>
    <w:rsid w:val="00843DEC"/>
    <w:rsid w:val="008443D9"/>
    <w:rsid w:val="0084483B"/>
    <w:rsid w:val="00844BA4"/>
    <w:rsid w:val="0084533B"/>
    <w:rsid w:val="00845A69"/>
    <w:rsid w:val="00845E02"/>
    <w:rsid w:val="0084629A"/>
    <w:rsid w:val="008464C6"/>
    <w:rsid w:val="00846587"/>
    <w:rsid w:val="008466F8"/>
    <w:rsid w:val="008469FC"/>
    <w:rsid w:val="008470C6"/>
    <w:rsid w:val="0084720B"/>
    <w:rsid w:val="008473F2"/>
    <w:rsid w:val="00847984"/>
    <w:rsid w:val="00847D80"/>
    <w:rsid w:val="00850ADE"/>
    <w:rsid w:val="00850FA8"/>
    <w:rsid w:val="00851788"/>
    <w:rsid w:val="00851967"/>
    <w:rsid w:val="00851C00"/>
    <w:rsid w:val="0085214B"/>
    <w:rsid w:val="0085218A"/>
    <w:rsid w:val="00852418"/>
    <w:rsid w:val="00852665"/>
    <w:rsid w:val="008527EA"/>
    <w:rsid w:val="00852E40"/>
    <w:rsid w:val="00852F1A"/>
    <w:rsid w:val="0085308E"/>
    <w:rsid w:val="00853114"/>
    <w:rsid w:val="0085336C"/>
    <w:rsid w:val="0085372A"/>
    <w:rsid w:val="00853783"/>
    <w:rsid w:val="00853CD0"/>
    <w:rsid w:val="00853DB3"/>
    <w:rsid w:val="00854216"/>
    <w:rsid w:val="0085436C"/>
    <w:rsid w:val="00854543"/>
    <w:rsid w:val="0085460D"/>
    <w:rsid w:val="0085477F"/>
    <w:rsid w:val="00854E0B"/>
    <w:rsid w:val="00855205"/>
    <w:rsid w:val="008553AA"/>
    <w:rsid w:val="00855666"/>
    <w:rsid w:val="00855B72"/>
    <w:rsid w:val="00855BF2"/>
    <w:rsid w:val="00855E5C"/>
    <w:rsid w:val="00855EAF"/>
    <w:rsid w:val="00855F6F"/>
    <w:rsid w:val="0085666D"/>
    <w:rsid w:val="00857566"/>
    <w:rsid w:val="00857B6B"/>
    <w:rsid w:val="00857BDA"/>
    <w:rsid w:val="00857CEA"/>
    <w:rsid w:val="00860AD4"/>
    <w:rsid w:val="00861127"/>
    <w:rsid w:val="00861553"/>
    <w:rsid w:val="00861C6D"/>
    <w:rsid w:val="00861DD4"/>
    <w:rsid w:val="00861F32"/>
    <w:rsid w:val="00862397"/>
    <w:rsid w:val="00862840"/>
    <w:rsid w:val="0086307B"/>
    <w:rsid w:val="008631C3"/>
    <w:rsid w:val="00863637"/>
    <w:rsid w:val="008637D4"/>
    <w:rsid w:val="00863C16"/>
    <w:rsid w:val="00863CCE"/>
    <w:rsid w:val="00863FFA"/>
    <w:rsid w:val="00864102"/>
    <w:rsid w:val="00864130"/>
    <w:rsid w:val="00864727"/>
    <w:rsid w:val="008647A0"/>
    <w:rsid w:val="00864A7E"/>
    <w:rsid w:val="00864D5D"/>
    <w:rsid w:val="00865081"/>
    <w:rsid w:val="008655A1"/>
    <w:rsid w:val="00865BCC"/>
    <w:rsid w:val="00865C38"/>
    <w:rsid w:val="00865C5F"/>
    <w:rsid w:val="00865DF8"/>
    <w:rsid w:val="00865EFC"/>
    <w:rsid w:val="00866130"/>
    <w:rsid w:val="008664A5"/>
    <w:rsid w:val="008664A7"/>
    <w:rsid w:val="008664EA"/>
    <w:rsid w:val="00866DBA"/>
    <w:rsid w:val="00866F3C"/>
    <w:rsid w:val="008670FF"/>
    <w:rsid w:val="00867EDD"/>
    <w:rsid w:val="00867F49"/>
    <w:rsid w:val="0087060C"/>
    <w:rsid w:val="008706C5"/>
    <w:rsid w:val="00870726"/>
    <w:rsid w:val="00870A8E"/>
    <w:rsid w:val="0087116F"/>
    <w:rsid w:val="008716ED"/>
    <w:rsid w:val="008717F5"/>
    <w:rsid w:val="00871A11"/>
    <w:rsid w:val="00871E4A"/>
    <w:rsid w:val="008722D7"/>
    <w:rsid w:val="0087249A"/>
    <w:rsid w:val="00872D9C"/>
    <w:rsid w:val="008731EB"/>
    <w:rsid w:val="0087353B"/>
    <w:rsid w:val="00873726"/>
    <w:rsid w:val="00874796"/>
    <w:rsid w:val="00874EEF"/>
    <w:rsid w:val="00875229"/>
    <w:rsid w:val="00875ABB"/>
    <w:rsid w:val="00875AC9"/>
    <w:rsid w:val="00875B27"/>
    <w:rsid w:val="00875BA5"/>
    <w:rsid w:val="008760EF"/>
    <w:rsid w:val="0087630C"/>
    <w:rsid w:val="00876431"/>
    <w:rsid w:val="008770BF"/>
    <w:rsid w:val="008778D6"/>
    <w:rsid w:val="00877D23"/>
    <w:rsid w:val="00877D5C"/>
    <w:rsid w:val="00877FC2"/>
    <w:rsid w:val="00880374"/>
    <w:rsid w:val="00880646"/>
    <w:rsid w:val="00880D0C"/>
    <w:rsid w:val="00881033"/>
    <w:rsid w:val="008816A2"/>
    <w:rsid w:val="00881C94"/>
    <w:rsid w:val="0088201B"/>
    <w:rsid w:val="00882359"/>
    <w:rsid w:val="0088237C"/>
    <w:rsid w:val="00882DFE"/>
    <w:rsid w:val="00883358"/>
    <w:rsid w:val="008836F3"/>
    <w:rsid w:val="008839AF"/>
    <w:rsid w:val="00883C29"/>
    <w:rsid w:val="00884557"/>
    <w:rsid w:val="008851F1"/>
    <w:rsid w:val="008859FF"/>
    <w:rsid w:val="00885E23"/>
    <w:rsid w:val="00886730"/>
    <w:rsid w:val="008867FC"/>
    <w:rsid w:val="00886875"/>
    <w:rsid w:val="00886A1D"/>
    <w:rsid w:val="00886C43"/>
    <w:rsid w:val="00886C8E"/>
    <w:rsid w:val="00886CE2"/>
    <w:rsid w:val="00886F72"/>
    <w:rsid w:val="00887273"/>
    <w:rsid w:val="008872DB"/>
    <w:rsid w:val="008874BA"/>
    <w:rsid w:val="008877E1"/>
    <w:rsid w:val="00887AFD"/>
    <w:rsid w:val="00887EF9"/>
    <w:rsid w:val="00890487"/>
    <w:rsid w:val="00890BE6"/>
    <w:rsid w:val="00891004"/>
    <w:rsid w:val="008910F2"/>
    <w:rsid w:val="0089129A"/>
    <w:rsid w:val="0089152C"/>
    <w:rsid w:val="00891B3A"/>
    <w:rsid w:val="00891C05"/>
    <w:rsid w:val="00891C25"/>
    <w:rsid w:val="00892752"/>
    <w:rsid w:val="00892859"/>
    <w:rsid w:val="00892876"/>
    <w:rsid w:val="00892C67"/>
    <w:rsid w:val="008933FB"/>
    <w:rsid w:val="00893970"/>
    <w:rsid w:val="0089398F"/>
    <w:rsid w:val="00894120"/>
    <w:rsid w:val="00894196"/>
    <w:rsid w:val="00894DD1"/>
    <w:rsid w:val="00895817"/>
    <w:rsid w:val="0089581F"/>
    <w:rsid w:val="00895882"/>
    <w:rsid w:val="008959C9"/>
    <w:rsid w:val="00895DBA"/>
    <w:rsid w:val="00895ED7"/>
    <w:rsid w:val="00896322"/>
    <w:rsid w:val="00896379"/>
    <w:rsid w:val="008963D1"/>
    <w:rsid w:val="008967A4"/>
    <w:rsid w:val="008967A7"/>
    <w:rsid w:val="0089691D"/>
    <w:rsid w:val="008979C6"/>
    <w:rsid w:val="008979D9"/>
    <w:rsid w:val="00897F81"/>
    <w:rsid w:val="008A0260"/>
    <w:rsid w:val="008A04E9"/>
    <w:rsid w:val="008A06C6"/>
    <w:rsid w:val="008A0C68"/>
    <w:rsid w:val="008A0D69"/>
    <w:rsid w:val="008A0F13"/>
    <w:rsid w:val="008A165C"/>
    <w:rsid w:val="008A1841"/>
    <w:rsid w:val="008A195A"/>
    <w:rsid w:val="008A1D3B"/>
    <w:rsid w:val="008A22A6"/>
    <w:rsid w:val="008A234D"/>
    <w:rsid w:val="008A27F3"/>
    <w:rsid w:val="008A2C3B"/>
    <w:rsid w:val="008A32A9"/>
    <w:rsid w:val="008A3674"/>
    <w:rsid w:val="008A3987"/>
    <w:rsid w:val="008A3A52"/>
    <w:rsid w:val="008A44D0"/>
    <w:rsid w:val="008A4AAD"/>
    <w:rsid w:val="008A4C6A"/>
    <w:rsid w:val="008A4CE3"/>
    <w:rsid w:val="008A4FB4"/>
    <w:rsid w:val="008A4FC4"/>
    <w:rsid w:val="008A5608"/>
    <w:rsid w:val="008A62A4"/>
    <w:rsid w:val="008A64BD"/>
    <w:rsid w:val="008A6716"/>
    <w:rsid w:val="008A69F5"/>
    <w:rsid w:val="008A6B50"/>
    <w:rsid w:val="008A72DC"/>
    <w:rsid w:val="008A73E6"/>
    <w:rsid w:val="008A75EC"/>
    <w:rsid w:val="008A7B96"/>
    <w:rsid w:val="008A7DE6"/>
    <w:rsid w:val="008B04B3"/>
    <w:rsid w:val="008B054E"/>
    <w:rsid w:val="008B09CE"/>
    <w:rsid w:val="008B0BC8"/>
    <w:rsid w:val="008B0DF7"/>
    <w:rsid w:val="008B1295"/>
    <w:rsid w:val="008B2B01"/>
    <w:rsid w:val="008B2B44"/>
    <w:rsid w:val="008B35BD"/>
    <w:rsid w:val="008B35D1"/>
    <w:rsid w:val="008B4089"/>
    <w:rsid w:val="008B4228"/>
    <w:rsid w:val="008B42B3"/>
    <w:rsid w:val="008B44E7"/>
    <w:rsid w:val="008B50CA"/>
    <w:rsid w:val="008B511E"/>
    <w:rsid w:val="008B5774"/>
    <w:rsid w:val="008B57C3"/>
    <w:rsid w:val="008B59AC"/>
    <w:rsid w:val="008B5D41"/>
    <w:rsid w:val="008B5D80"/>
    <w:rsid w:val="008B609A"/>
    <w:rsid w:val="008B649F"/>
    <w:rsid w:val="008B6C42"/>
    <w:rsid w:val="008B6D17"/>
    <w:rsid w:val="008B6E98"/>
    <w:rsid w:val="008B7CE1"/>
    <w:rsid w:val="008B7EF4"/>
    <w:rsid w:val="008C0331"/>
    <w:rsid w:val="008C06FF"/>
    <w:rsid w:val="008C0C89"/>
    <w:rsid w:val="008C0C91"/>
    <w:rsid w:val="008C1775"/>
    <w:rsid w:val="008C1A68"/>
    <w:rsid w:val="008C29BE"/>
    <w:rsid w:val="008C2B2E"/>
    <w:rsid w:val="008C2C19"/>
    <w:rsid w:val="008C33C9"/>
    <w:rsid w:val="008C3B54"/>
    <w:rsid w:val="008C3CA3"/>
    <w:rsid w:val="008C3D3F"/>
    <w:rsid w:val="008C43E0"/>
    <w:rsid w:val="008C4605"/>
    <w:rsid w:val="008C4B1A"/>
    <w:rsid w:val="008C4C73"/>
    <w:rsid w:val="008C4F9E"/>
    <w:rsid w:val="008C5362"/>
    <w:rsid w:val="008C5677"/>
    <w:rsid w:val="008C58A2"/>
    <w:rsid w:val="008C58CD"/>
    <w:rsid w:val="008C5CC3"/>
    <w:rsid w:val="008C624E"/>
    <w:rsid w:val="008C62A6"/>
    <w:rsid w:val="008C65D9"/>
    <w:rsid w:val="008C6716"/>
    <w:rsid w:val="008C69C0"/>
    <w:rsid w:val="008C6AEE"/>
    <w:rsid w:val="008C6C15"/>
    <w:rsid w:val="008C6E9F"/>
    <w:rsid w:val="008C700D"/>
    <w:rsid w:val="008C7D54"/>
    <w:rsid w:val="008C7D8B"/>
    <w:rsid w:val="008D03F9"/>
    <w:rsid w:val="008D06E2"/>
    <w:rsid w:val="008D08A0"/>
    <w:rsid w:val="008D0A79"/>
    <w:rsid w:val="008D0EB8"/>
    <w:rsid w:val="008D21B0"/>
    <w:rsid w:val="008D243B"/>
    <w:rsid w:val="008D25D1"/>
    <w:rsid w:val="008D279F"/>
    <w:rsid w:val="008D288C"/>
    <w:rsid w:val="008D2C79"/>
    <w:rsid w:val="008D2DFA"/>
    <w:rsid w:val="008D3692"/>
    <w:rsid w:val="008D38D6"/>
    <w:rsid w:val="008D39FE"/>
    <w:rsid w:val="008D3AAA"/>
    <w:rsid w:val="008D45B9"/>
    <w:rsid w:val="008D46D1"/>
    <w:rsid w:val="008D4923"/>
    <w:rsid w:val="008D4B11"/>
    <w:rsid w:val="008D4EA0"/>
    <w:rsid w:val="008D4EF7"/>
    <w:rsid w:val="008D5E4E"/>
    <w:rsid w:val="008D5FAE"/>
    <w:rsid w:val="008D60A1"/>
    <w:rsid w:val="008D61A9"/>
    <w:rsid w:val="008D6219"/>
    <w:rsid w:val="008D6C71"/>
    <w:rsid w:val="008D6FE4"/>
    <w:rsid w:val="008D7318"/>
    <w:rsid w:val="008D73EC"/>
    <w:rsid w:val="008D74DA"/>
    <w:rsid w:val="008D79E4"/>
    <w:rsid w:val="008D7F68"/>
    <w:rsid w:val="008E0789"/>
    <w:rsid w:val="008E0AE9"/>
    <w:rsid w:val="008E0D0E"/>
    <w:rsid w:val="008E0D7D"/>
    <w:rsid w:val="008E0F89"/>
    <w:rsid w:val="008E175E"/>
    <w:rsid w:val="008E186F"/>
    <w:rsid w:val="008E1936"/>
    <w:rsid w:val="008E1D6E"/>
    <w:rsid w:val="008E1F79"/>
    <w:rsid w:val="008E2734"/>
    <w:rsid w:val="008E2759"/>
    <w:rsid w:val="008E2820"/>
    <w:rsid w:val="008E317A"/>
    <w:rsid w:val="008E350F"/>
    <w:rsid w:val="008E35DA"/>
    <w:rsid w:val="008E3932"/>
    <w:rsid w:val="008E3BAA"/>
    <w:rsid w:val="008E45D8"/>
    <w:rsid w:val="008E4826"/>
    <w:rsid w:val="008E487A"/>
    <w:rsid w:val="008E489D"/>
    <w:rsid w:val="008E4D8D"/>
    <w:rsid w:val="008E50C2"/>
    <w:rsid w:val="008E5430"/>
    <w:rsid w:val="008E580F"/>
    <w:rsid w:val="008E5BE7"/>
    <w:rsid w:val="008E5F2A"/>
    <w:rsid w:val="008E60BE"/>
    <w:rsid w:val="008E66BA"/>
    <w:rsid w:val="008E682E"/>
    <w:rsid w:val="008E6973"/>
    <w:rsid w:val="008E70DB"/>
    <w:rsid w:val="008E735B"/>
    <w:rsid w:val="008E7659"/>
    <w:rsid w:val="008E7666"/>
    <w:rsid w:val="008E7841"/>
    <w:rsid w:val="008E784D"/>
    <w:rsid w:val="008E7BF7"/>
    <w:rsid w:val="008F0085"/>
    <w:rsid w:val="008F0189"/>
    <w:rsid w:val="008F1DA6"/>
    <w:rsid w:val="008F27EF"/>
    <w:rsid w:val="008F2B69"/>
    <w:rsid w:val="008F2BE2"/>
    <w:rsid w:val="008F3335"/>
    <w:rsid w:val="008F3DD2"/>
    <w:rsid w:val="008F3DDF"/>
    <w:rsid w:val="008F4392"/>
    <w:rsid w:val="008F44AF"/>
    <w:rsid w:val="008F4676"/>
    <w:rsid w:val="008F47AA"/>
    <w:rsid w:val="008F491D"/>
    <w:rsid w:val="008F4A09"/>
    <w:rsid w:val="008F4ACF"/>
    <w:rsid w:val="008F4EB7"/>
    <w:rsid w:val="008F4F34"/>
    <w:rsid w:val="008F4F60"/>
    <w:rsid w:val="008F5240"/>
    <w:rsid w:val="008F57E4"/>
    <w:rsid w:val="008F5FA9"/>
    <w:rsid w:val="008F60F6"/>
    <w:rsid w:val="008F616A"/>
    <w:rsid w:val="008F62A3"/>
    <w:rsid w:val="008F705F"/>
    <w:rsid w:val="008F70A6"/>
    <w:rsid w:val="008F731A"/>
    <w:rsid w:val="008F7476"/>
    <w:rsid w:val="008F749E"/>
    <w:rsid w:val="008F74E4"/>
    <w:rsid w:val="008F752E"/>
    <w:rsid w:val="008F7781"/>
    <w:rsid w:val="008F7B3A"/>
    <w:rsid w:val="008F7BD2"/>
    <w:rsid w:val="008F7D79"/>
    <w:rsid w:val="008F7DD6"/>
    <w:rsid w:val="00900157"/>
    <w:rsid w:val="009005F1"/>
    <w:rsid w:val="00900986"/>
    <w:rsid w:val="0090129E"/>
    <w:rsid w:val="0090175C"/>
    <w:rsid w:val="00901D1B"/>
    <w:rsid w:val="00901F31"/>
    <w:rsid w:val="0090207C"/>
    <w:rsid w:val="0090252E"/>
    <w:rsid w:val="00903836"/>
    <w:rsid w:val="00903BF2"/>
    <w:rsid w:val="00903DD5"/>
    <w:rsid w:val="00904023"/>
    <w:rsid w:val="009047A6"/>
    <w:rsid w:val="00904A5B"/>
    <w:rsid w:val="00904DE4"/>
    <w:rsid w:val="00905357"/>
    <w:rsid w:val="00905A6C"/>
    <w:rsid w:val="00905E82"/>
    <w:rsid w:val="00906560"/>
    <w:rsid w:val="00906608"/>
    <w:rsid w:val="00906F38"/>
    <w:rsid w:val="009077EB"/>
    <w:rsid w:val="00907D4D"/>
    <w:rsid w:val="00907ED1"/>
    <w:rsid w:val="0091027C"/>
    <w:rsid w:val="00910A01"/>
    <w:rsid w:val="00910CA3"/>
    <w:rsid w:val="009116B0"/>
    <w:rsid w:val="00911950"/>
    <w:rsid w:val="00911C66"/>
    <w:rsid w:val="00911F32"/>
    <w:rsid w:val="00911F94"/>
    <w:rsid w:val="00912254"/>
    <w:rsid w:val="0091230A"/>
    <w:rsid w:val="0091294D"/>
    <w:rsid w:val="00912B01"/>
    <w:rsid w:val="00913C4C"/>
    <w:rsid w:val="0091421D"/>
    <w:rsid w:val="0091421E"/>
    <w:rsid w:val="009142F1"/>
    <w:rsid w:val="009144FA"/>
    <w:rsid w:val="0091496D"/>
    <w:rsid w:val="00914C2D"/>
    <w:rsid w:val="00914D33"/>
    <w:rsid w:val="009152DB"/>
    <w:rsid w:val="00915770"/>
    <w:rsid w:val="00915ABD"/>
    <w:rsid w:val="00916294"/>
    <w:rsid w:val="0091631A"/>
    <w:rsid w:val="00916A3D"/>
    <w:rsid w:val="00916AA0"/>
    <w:rsid w:val="00916C7B"/>
    <w:rsid w:val="00916DEE"/>
    <w:rsid w:val="00916FB1"/>
    <w:rsid w:val="0091741D"/>
    <w:rsid w:val="0091760A"/>
    <w:rsid w:val="00917996"/>
    <w:rsid w:val="00917B2A"/>
    <w:rsid w:val="00917EE5"/>
    <w:rsid w:val="00917F0E"/>
    <w:rsid w:val="0092005F"/>
    <w:rsid w:val="00920293"/>
    <w:rsid w:val="0092035F"/>
    <w:rsid w:val="00920830"/>
    <w:rsid w:val="0092087F"/>
    <w:rsid w:val="00920ADC"/>
    <w:rsid w:val="00921089"/>
    <w:rsid w:val="009210BB"/>
    <w:rsid w:val="009210CA"/>
    <w:rsid w:val="009216EA"/>
    <w:rsid w:val="00921A74"/>
    <w:rsid w:val="0092223F"/>
    <w:rsid w:val="009227F2"/>
    <w:rsid w:val="0092299C"/>
    <w:rsid w:val="00922DA7"/>
    <w:rsid w:val="00922DCB"/>
    <w:rsid w:val="00922F6E"/>
    <w:rsid w:val="00923006"/>
    <w:rsid w:val="00923452"/>
    <w:rsid w:val="0092375B"/>
    <w:rsid w:val="00923A0E"/>
    <w:rsid w:val="00923D3C"/>
    <w:rsid w:val="00923EBC"/>
    <w:rsid w:val="009242CF"/>
    <w:rsid w:val="00924355"/>
    <w:rsid w:val="00924833"/>
    <w:rsid w:val="00924998"/>
    <w:rsid w:val="009249C1"/>
    <w:rsid w:val="00924B59"/>
    <w:rsid w:val="00924E00"/>
    <w:rsid w:val="00925892"/>
    <w:rsid w:val="00925898"/>
    <w:rsid w:val="00925B82"/>
    <w:rsid w:val="00925BA4"/>
    <w:rsid w:val="00925FEA"/>
    <w:rsid w:val="00926170"/>
    <w:rsid w:val="00926913"/>
    <w:rsid w:val="00926B61"/>
    <w:rsid w:val="00926E1D"/>
    <w:rsid w:val="00927C35"/>
    <w:rsid w:val="009306ED"/>
    <w:rsid w:val="00930ACA"/>
    <w:rsid w:val="00930ACF"/>
    <w:rsid w:val="009312EE"/>
    <w:rsid w:val="009316D3"/>
    <w:rsid w:val="00931C3C"/>
    <w:rsid w:val="00932165"/>
    <w:rsid w:val="0093219D"/>
    <w:rsid w:val="00933C26"/>
    <w:rsid w:val="00933E01"/>
    <w:rsid w:val="00933F1D"/>
    <w:rsid w:val="00934007"/>
    <w:rsid w:val="00934408"/>
    <w:rsid w:val="00934D83"/>
    <w:rsid w:val="0093519D"/>
    <w:rsid w:val="009356B1"/>
    <w:rsid w:val="00935CE1"/>
    <w:rsid w:val="009364D5"/>
    <w:rsid w:val="009368CD"/>
    <w:rsid w:val="009369A2"/>
    <w:rsid w:val="00936A59"/>
    <w:rsid w:val="0093724A"/>
    <w:rsid w:val="0093745A"/>
    <w:rsid w:val="00937665"/>
    <w:rsid w:val="00937BA3"/>
    <w:rsid w:val="00937C61"/>
    <w:rsid w:val="009404BC"/>
    <w:rsid w:val="009404BF"/>
    <w:rsid w:val="009409C2"/>
    <w:rsid w:val="00940A37"/>
    <w:rsid w:val="00940A8F"/>
    <w:rsid w:val="00940AD3"/>
    <w:rsid w:val="00941272"/>
    <w:rsid w:val="0094153C"/>
    <w:rsid w:val="00941855"/>
    <w:rsid w:val="009419E0"/>
    <w:rsid w:val="0094205A"/>
    <w:rsid w:val="0094221A"/>
    <w:rsid w:val="009426BF"/>
    <w:rsid w:val="00942918"/>
    <w:rsid w:val="00942DC2"/>
    <w:rsid w:val="0094306B"/>
    <w:rsid w:val="00943311"/>
    <w:rsid w:val="00943E07"/>
    <w:rsid w:val="00943FCE"/>
    <w:rsid w:val="009446A4"/>
    <w:rsid w:val="009446D0"/>
    <w:rsid w:val="00944B6A"/>
    <w:rsid w:val="00944C99"/>
    <w:rsid w:val="00944DD7"/>
    <w:rsid w:val="009451C1"/>
    <w:rsid w:val="0094574B"/>
    <w:rsid w:val="00946010"/>
    <w:rsid w:val="009462D5"/>
    <w:rsid w:val="00946325"/>
    <w:rsid w:val="00946EA3"/>
    <w:rsid w:val="009472CB"/>
    <w:rsid w:val="009473DF"/>
    <w:rsid w:val="0094774F"/>
    <w:rsid w:val="00947AB9"/>
    <w:rsid w:val="00947ED6"/>
    <w:rsid w:val="0095006A"/>
    <w:rsid w:val="0095023A"/>
    <w:rsid w:val="009502C1"/>
    <w:rsid w:val="00950471"/>
    <w:rsid w:val="009505F8"/>
    <w:rsid w:val="00950DC0"/>
    <w:rsid w:val="00950E3A"/>
    <w:rsid w:val="009514FD"/>
    <w:rsid w:val="00952933"/>
    <w:rsid w:val="00952BD4"/>
    <w:rsid w:val="0095352C"/>
    <w:rsid w:val="00953912"/>
    <w:rsid w:val="00954228"/>
    <w:rsid w:val="00954481"/>
    <w:rsid w:val="00954AB5"/>
    <w:rsid w:val="00955135"/>
    <w:rsid w:val="0095520C"/>
    <w:rsid w:val="009554B7"/>
    <w:rsid w:val="00956543"/>
    <w:rsid w:val="0095655C"/>
    <w:rsid w:val="009565EC"/>
    <w:rsid w:val="00956747"/>
    <w:rsid w:val="00956ADC"/>
    <w:rsid w:val="00956C38"/>
    <w:rsid w:val="00956D88"/>
    <w:rsid w:val="00956E09"/>
    <w:rsid w:val="009573FC"/>
    <w:rsid w:val="00957582"/>
    <w:rsid w:val="0095758B"/>
    <w:rsid w:val="00957699"/>
    <w:rsid w:val="00957E8E"/>
    <w:rsid w:val="00960171"/>
    <w:rsid w:val="00960AB3"/>
    <w:rsid w:val="00960F14"/>
    <w:rsid w:val="00961205"/>
    <w:rsid w:val="009614D1"/>
    <w:rsid w:val="00961D52"/>
    <w:rsid w:val="00961D8F"/>
    <w:rsid w:val="009623CA"/>
    <w:rsid w:val="009623E4"/>
    <w:rsid w:val="00962537"/>
    <w:rsid w:val="00962C75"/>
    <w:rsid w:val="00962DC7"/>
    <w:rsid w:val="00962E5B"/>
    <w:rsid w:val="0096304D"/>
    <w:rsid w:val="009635F9"/>
    <w:rsid w:val="0096393B"/>
    <w:rsid w:val="00964323"/>
    <w:rsid w:val="00964740"/>
    <w:rsid w:val="009649D6"/>
    <w:rsid w:val="00965531"/>
    <w:rsid w:val="009655C6"/>
    <w:rsid w:val="00965763"/>
    <w:rsid w:val="009658BF"/>
    <w:rsid w:val="009659BC"/>
    <w:rsid w:val="00965A2C"/>
    <w:rsid w:val="00965A7B"/>
    <w:rsid w:val="00965B65"/>
    <w:rsid w:val="00967660"/>
    <w:rsid w:val="009677C5"/>
    <w:rsid w:val="0096781A"/>
    <w:rsid w:val="00967D24"/>
    <w:rsid w:val="00967DF3"/>
    <w:rsid w:val="00970494"/>
    <w:rsid w:val="00971093"/>
    <w:rsid w:val="00971106"/>
    <w:rsid w:val="009712E8"/>
    <w:rsid w:val="0097144B"/>
    <w:rsid w:val="009717D8"/>
    <w:rsid w:val="00971805"/>
    <w:rsid w:val="00971856"/>
    <w:rsid w:val="00971B70"/>
    <w:rsid w:val="00971CF3"/>
    <w:rsid w:val="00971EC3"/>
    <w:rsid w:val="00971F0C"/>
    <w:rsid w:val="009721F5"/>
    <w:rsid w:val="00972715"/>
    <w:rsid w:val="00972865"/>
    <w:rsid w:val="00972C1E"/>
    <w:rsid w:val="00973148"/>
    <w:rsid w:val="00973448"/>
    <w:rsid w:val="00973726"/>
    <w:rsid w:val="00973B72"/>
    <w:rsid w:val="0097431D"/>
    <w:rsid w:val="0097492D"/>
    <w:rsid w:val="00974FC5"/>
    <w:rsid w:val="00975FED"/>
    <w:rsid w:val="0097641C"/>
    <w:rsid w:val="0097701A"/>
    <w:rsid w:val="009773BD"/>
    <w:rsid w:val="0097781A"/>
    <w:rsid w:val="0097784A"/>
    <w:rsid w:val="009805E5"/>
    <w:rsid w:val="00980ED6"/>
    <w:rsid w:val="00980FC4"/>
    <w:rsid w:val="00981269"/>
    <w:rsid w:val="009813A6"/>
    <w:rsid w:val="009817C3"/>
    <w:rsid w:val="0098203A"/>
    <w:rsid w:val="009822EB"/>
    <w:rsid w:val="0098258F"/>
    <w:rsid w:val="0098260C"/>
    <w:rsid w:val="00982F0B"/>
    <w:rsid w:val="0098314B"/>
    <w:rsid w:val="009833CF"/>
    <w:rsid w:val="009834AA"/>
    <w:rsid w:val="0098367B"/>
    <w:rsid w:val="00983E2E"/>
    <w:rsid w:val="0098457C"/>
    <w:rsid w:val="009845D4"/>
    <w:rsid w:val="00984B90"/>
    <w:rsid w:val="00984CF0"/>
    <w:rsid w:val="00986395"/>
    <w:rsid w:val="00986AB1"/>
    <w:rsid w:val="00987018"/>
    <w:rsid w:val="00987239"/>
    <w:rsid w:val="0098750C"/>
    <w:rsid w:val="00987682"/>
    <w:rsid w:val="00987A87"/>
    <w:rsid w:val="00987E7B"/>
    <w:rsid w:val="00990596"/>
    <w:rsid w:val="00990CCD"/>
    <w:rsid w:val="00990E8B"/>
    <w:rsid w:val="00990F94"/>
    <w:rsid w:val="00991253"/>
    <w:rsid w:val="00991BF3"/>
    <w:rsid w:val="00992316"/>
    <w:rsid w:val="009928FD"/>
    <w:rsid w:val="00992BE3"/>
    <w:rsid w:val="009940C7"/>
    <w:rsid w:val="0099413C"/>
    <w:rsid w:val="0099437D"/>
    <w:rsid w:val="0099495C"/>
    <w:rsid w:val="00994A1D"/>
    <w:rsid w:val="00994D38"/>
    <w:rsid w:val="009952E1"/>
    <w:rsid w:val="009958C5"/>
    <w:rsid w:val="00995918"/>
    <w:rsid w:val="00995B66"/>
    <w:rsid w:val="00995D66"/>
    <w:rsid w:val="00996490"/>
    <w:rsid w:val="00996582"/>
    <w:rsid w:val="009965F0"/>
    <w:rsid w:val="009969B2"/>
    <w:rsid w:val="00996AAD"/>
    <w:rsid w:val="00996F17"/>
    <w:rsid w:val="009971AC"/>
    <w:rsid w:val="009973A4"/>
    <w:rsid w:val="0099745B"/>
    <w:rsid w:val="00997545"/>
    <w:rsid w:val="009978CA"/>
    <w:rsid w:val="009A0A3D"/>
    <w:rsid w:val="009A0F7E"/>
    <w:rsid w:val="009A0FF4"/>
    <w:rsid w:val="009A15D3"/>
    <w:rsid w:val="009A1ED0"/>
    <w:rsid w:val="009A2936"/>
    <w:rsid w:val="009A2A5B"/>
    <w:rsid w:val="009A2C17"/>
    <w:rsid w:val="009A2EF1"/>
    <w:rsid w:val="009A2FED"/>
    <w:rsid w:val="009A30FD"/>
    <w:rsid w:val="009A322F"/>
    <w:rsid w:val="009A38A3"/>
    <w:rsid w:val="009A3A1B"/>
    <w:rsid w:val="009A3A73"/>
    <w:rsid w:val="009A4AE4"/>
    <w:rsid w:val="009A58AE"/>
    <w:rsid w:val="009A5CC1"/>
    <w:rsid w:val="009A5E5F"/>
    <w:rsid w:val="009A65BB"/>
    <w:rsid w:val="009A6835"/>
    <w:rsid w:val="009A6D32"/>
    <w:rsid w:val="009A7101"/>
    <w:rsid w:val="009A7687"/>
    <w:rsid w:val="009A7988"/>
    <w:rsid w:val="009A7C63"/>
    <w:rsid w:val="009A7EC7"/>
    <w:rsid w:val="009B0483"/>
    <w:rsid w:val="009B0619"/>
    <w:rsid w:val="009B07AC"/>
    <w:rsid w:val="009B0D36"/>
    <w:rsid w:val="009B12E3"/>
    <w:rsid w:val="009B1424"/>
    <w:rsid w:val="009B2553"/>
    <w:rsid w:val="009B283C"/>
    <w:rsid w:val="009B2A2B"/>
    <w:rsid w:val="009B2ECE"/>
    <w:rsid w:val="009B2F52"/>
    <w:rsid w:val="009B32A7"/>
    <w:rsid w:val="009B3A6D"/>
    <w:rsid w:val="009B3DC3"/>
    <w:rsid w:val="009B4010"/>
    <w:rsid w:val="009B42D6"/>
    <w:rsid w:val="009B445D"/>
    <w:rsid w:val="009B460B"/>
    <w:rsid w:val="009B471B"/>
    <w:rsid w:val="009B4CD2"/>
    <w:rsid w:val="009B51E2"/>
    <w:rsid w:val="009B5395"/>
    <w:rsid w:val="009B58CB"/>
    <w:rsid w:val="009B59A4"/>
    <w:rsid w:val="009B5D16"/>
    <w:rsid w:val="009B65B8"/>
    <w:rsid w:val="009B7183"/>
    <w:rsid w:val="009B74AD"/>
    <w:rsid w:val="009B760B"/>
    <w:rsid w:val="009C0048"/>
    <w:rsid w:val="009C064A"/>
    <w:rsid w:val="009C09F0"/>
    <w:rsid w:val="009C0BAB"/>
    <w:rsid w:val="009C0CBC"/>
    <w:rsid w:val="009C1092"/>
    <w:rsid w:val="009C1B92"/>
    <w:rsid w:val="009C221A"/>
    <w:rsid w:val="009C24E0"/>
    <w:rsid w:val="009C29A3"/>
    <w:rsid w:val="009C2E99"/>
    <w:rsid w:val="009C2EF0"/>
    <w:rsid w:val="009C3438"/>
    <w:rsid w:val="009C34AB"/>
    <w:rsid w:val="009C370E"/>
    <w:rsid w:val="009C490F"/>
    <w:rsid w:val="009C5FDC"/>
    <w:rsid w:val="009C626D"/>
    <w:rsid w:val="009C6CF7"/>
    <w:rsid w:val="009C707C"/>
    <w:rsid w:val="009C707E"/>
    <w:rsid w:val="009C72E6"/>
    <w:rsid w:val="009C7DC1"/>
    <w:rsid w:val="009D0511"/>
    <w:rsid w:val="009D08BF"/>
    <w:rsid w:val="009D1521"/>
    <w:rsid w:val="009D1BB4"/>
    <w:rsid w:val="009D2C22"/>
    <w:rsid w:val="009D2EC4"/>
    <w:rsid w:val="009D2F84"/>
    <w:rsid w:val="009D4B2C"/>
    <w:rsid w:val="009D4CA6"/>
    <w:rsid w:val="009D4CF5"/>
    <w:rsid w:val="009D4D60"/>
    <w:rsid w:val="009D4DFD"/>
    <w:rsid w:val="009D4FB7"/>
    <w:rsid w:val="009D506D"/>
    <w:rsid w:val="009D574F"/>
    <w:rsid w:val="009D5A0B"/>
    <w:rsid w:val="009D5E41"/>
    <w:rsid w:val="009D6A58"/>
    <w:rsid w:val="009D6AC7"/>
    <w:rsid w:val="009D6D7C"/>
    <w:rsid w:val="009D7445"/>
    <w:rsid w:val="009D79B0"/>
    <w:rsid w:val="009D7C7B"/>
    <w:rsid w:val="009E0684"/>
    <w:rsid w:val="009E0883"/>
    <w:rsid w:val="009E0D14"/>
    <w:rsid w:val="009E1937"/>
    <w:rsid w:val="009E21E2"/>
    <w:rsid w:val="009E21E6"/>
    <w:rsid w:val="009E231D"/>
    <w:rsid w:val="009E2C72"/>
    <w:rsid w:val="009E2EFA"/>
    <w:rsid w:val="009E35DA"/>
    <w:rsid w:val="009E4171"/>
    <w:rsid w:val="009E44EC"/>
    <w:rsid w:val="009E4A04"/>
    <w:rsid w:val="009E4AE7"/>
    <w:rsid w:val="009E4BA1"/>
    <w:rsid w:val="009E4E34"/>
    <w:rsid w:val="009E559E"/>
    <w:rsid w:val="009E57DF"/>
    <w:rsid w:val="009E5B51"/>
    <w:rsid w:val="009E5F46"/>
    <w:rsid w:val="009E656D"/>
    <w:rsid w:val="009E6657"/>
    <w:rsid w:val="009E6E2A"/>
    <w:rsid w:val="009E6EC0"/>
    <w:rsid w:val="009E7327"/>
    <w:rsid w:val="009E7B91"/>
    <w:rsid w:val="009F03EF"/>
    <w:rsid w:val="009F042A"/>
    <w:rsid w:val="009F06DD"/>
    <w:rsid w:val="009F082F"/>
    <w:rsid w:val="009F08D6"/>
    <w:rsid w:val="009F0B8B"/>
    <w:rsid w:val="009F26E6"/>
    <w:rsid w:val="009F28F3"/>
    <w:rsid w:val="009F28FC"/>
    <w:rsid w:val="009F290E"/>
    <w:rsid w:val="009F33CF"/>
    <w:rsid w:val="009F36B1"/>
    <w:rsid w:val="009F3A14"/>
    <w:rsid w:val="009F3A36"/>
    <w:rsid w:val="009F40E7"/>
    <w:rsid w:val="009F47A1"/>
    <w:rsid w:val="009F47CE"/>
    <w:rsid w:val="009F5177"/>
    <w:rsid w:val="009F537A"/>
    <w:rsid w:val="009F5B93"/>
    <w:rsid w:val="009F5E4C"/>
    <w:rsid w:val="009F6007"/>
    <w:rsid w:val="009F61CE"/>
    <w:rsid w:val="009F6E53"/>
    <w:rsid w:val="009F6EEF"/>
    <w:rsid w:val="009F717D"/>
    <w:rsid w:val="009F7333"/>
    <w:rsid w:val="009F7B86"/>
    <w:rsid w:val="00A0000E"/>
    <w:rsid w:val="00A00332"/>
    <w:rsid w:val="00A00499"/>
    <w:rsid w:val="00A015A1"/>
    <w:rsid w:val="00A01678"/>
    <w:rsid w:val="00A016D8"/>
    <w:rsid w:val="00A01E65"/>
    <w:rsid w:val="00A0210F"/>
    <w:rsid w:val="00A0228B"/>
    <w:rsid w:val="00A02905"/>
    <w:rsid w:val="00A02A5D"/>
    <w:rsid w:val="00A03123"/>
    <w:rsid w:val="00A03309"/>
    <w:rsid w:val="00A0354F"/>
    <w:rsid w:val="00A038C6"/>
    <w:rsid w:val="00A03C3F"/>
    <w:rsid w:val="00A03C8D"/>
    <w:rsid w:val="00A03FCC"/>
    <w:rsid w:val="00A044FB"/>
    <w:rsid w:val="00A04BC4"/>
    <w:rsid w:val="00A04EA3"/>
    <w:rsid w:val="00A0668A"/>
    <w:rsid w:val="00A06751"/>
    <w:rsid w:val="00A06804"/>
    <w:rsid w:val="00A068B0"/>
    <w:rsid w:val="00A06ED7"/>
    <w:rsid w:val="00A06FD3"/>
    <w:rsid w:val="00A073D3"/>
    <w:rsid w:val="00A078FC"/>
    <w:rsid w:val="00A07964"/>
    <w:rsid w:val="00A10396"/>
    <w:rsid w:val="00A1047D"/>
    <w:rsid w:val="00A10525"/>
    <w:rsid w:val="00A10A42"/>
    <w:rsid w:val="00A10C51"/>
    <w:rsid w:val="00A10FDD"/>
    <w:rsid w:val="00A115FD"/>
    <w:rsid w:val="00A1189E"/>
    <w:rsid w:val="00A119A4"/>
    <w:rsid w:val="00A120E5"/>
    <w:rsid w:val="00A12AB4"/>
    <w:rsid w:val="00A1345E"/>
    <w:rsid w:val="00A13616"/>
    <w:rsid w:val="00A13667"/>
    <w:rsid w:val="00A1371A"/>
    <w:rsid w:val="00A13827"/>
    <w:rsid w:val="00A13B40"/>
    <w:rsid w:val="00A13BF7"/>
    <w:rsid w:val="00A13F30"/>
    <w:rsid w:val="00A14178"/>
    <w:rsid w:val="00A14522"/>
    <w:rsid w:val="00A14B99"/>
    <w:rsid w:val="00A14DE6"/>
    <w:rsid w:val="00A14DF5"/>
    <w:rsid w:val="00A156D0"/>
    <w:rsid w:val="00A15859"/>
    <w:rsid w:val="00A15924"/>
    <w:rsid w:val="00A162F8"/>
    <w:rsid w:val="00A167CD"/>
    <w:rsid w:val="00A169DE"/>
    <w:rsid w:val="00A16A74"/>
    <w:rsid w:val="00A16CC0"/>
    <w:rsid w:val="00A16D17"/>
    <w:rsid w:val="00A16F94"/>
    <w:rsid w:val="00A171C5"/>
    <w:rsid w:val="00A17506"/>
    <w:rsid w:val="00A17876"/>
    <w:rsid w:val="00A17C99"/>
    <w:rsid w:val="00A20436"/>
    <w:rsid w:val="00A20AA0"/>
    <w:rsid w:val="00A20B3A"/>
    <w:rsid w:val="00A20DA0"/>
    <w:rsid w:val="00A21251"/>
    <w:rsid w:val="00A21275"/>
    <w:rsid w:val="00A213F4"/>
    <w:rsid w:val="00A2194A"/>
    <w:rsid w:val="00A21CDC"/>
    <w:rsid w:val="00A22355"/>
    <w:rsid w:val="00A22929"/>
    <w:rsid w:val="00A229D8"/>
    <w:rsid w:val="00A22D61"/>
    <w:rsid w:val="00A23158"/>
    <w:rsid w:val="00A23307"/>
    <w:rsid w:val="00A235C6"/>
    <w:rsid w:val="00A238D8"/>
    <w:rsid w:val="00A23EFF"/>
    <w:rsid w:val="00A2405E"/>
    <w:rsid w:val="00A24159"/>
    <w:rsid w:val="00A24166"/>
    <w:rsid w:val="00A243D9"/>
    <w:rsid w:val="00A2445C"/>
    <w:rsid w:val="00A25833"/>
    <w:rsid w:val="00A25B26"/>
    <w:rsid w:val="00A25BFF"/>
    <w:rsid w:val="00A25D20"/>
    <w:rsid w:val="00A25F32"/>
    <w:rsid w:val="00A2634B"/>
    <w:rsid w:val="00A264DA"/>
    <w:rsid w:val="00A270CC"/>
    <w:rsid w:val="00A273F0"/>
    <w:rsid w:val="00A275A7"/>
    <w:rsid w:val="00A27AFB"/>
    <w:rsid w:val="00A27DD5"/>
    <w:rsid w:val="00A3029D"/>
    <w:rsid w:val="00A30533"/>
    <w:rsid w:val="00A31113"/>
    <w:rsid w:val="00A3124D"/>
    <w:rsid w:val="00A313EB"/>
    <w:rsid w:val="00A31869"/>
    <w:rsid w:val="00A31A62"/>
    <w:rsid w:val="00A31A9F"/>
    <w:rsid w:val="00A31C68"/>
    <w:rsid w:val="00A31D8C"/>
    <w:rsid w:val="00A31FD3"/>
    <w:rsid w:val="00A32915"/>
    <w:rsid w:val="00A32A4A"/>
    <w:rsid w:val="00A32BD8"/>
    <w:rsid w:val="00A32DC1"/>
    <w:rsid w:val="00A3314D"/>
    <w:rsid w:val="00A337FA"/>
    <w:rsid w:val="00A33801"/>
    <w:rsid w:val="00A339BC"/>
    <w:rsid w:val="00A33ADC"/>
    <w:rsid w:val="00A33BE2"/>
    <w:rsid w:val="00A34385"/>
    <w:rsid w:val="00A34446"/>
    <w:rsid w:val="00A34553"/>
    <w:rsid w:val="00A35027"/>
    <w:rsid w:val="00A35088"/>
    <w:rsid w:val="00A35361"/>
    <w:rsid w:val="00A35CCE"/>
    <w:rsid w:val="00A35D3D"/>
    <w:rsid w:val="00A35DC8"/>
    <w:rsid w:val="00A35EFA"/>
    <w:rsid w:val="00A36083"/>
    <w:rsid w:val="00A3682E"/>
    <w:rsid w:val="00A36A4B"/>
    <w:rsid w:val="00A36BFA"/>
    <w:rsid w:val="00A36F6C"/>
    <w:rsid w:val="00A36FFB"/>
    <w:rsid w:val="00A37052"/>
    <w:rsid w:val="00A375A2"/>
    <w:rsid w:val="00A40316"/>
    <w:rsid w:val="00A4038F"/>
    <w:rsid w:val="00A403B0"/>
    <w:rsid w:val="00A40506"/>
    <w:rsid w:val="00A4071E"/>
    <w:rsid w:val="00A409A3"/>
    <w:rsid w:val="00A40D9C"/>
    <w:rsid w:val="00A40E4D"/>
    <w:rsid w:val="00A412F2"/>
    <w:rsid w:val="00A4142B"/>
    <w:rsid w:val="00A41AD9"/>
    <w:rsid w:val="00A41FD0"/>
    <w:rsid w:val="00A42659"/>
    <w:rsid w:val="00A42AC8"/>
    <w:rsid w:val="00A43369"/>
    <w:rsid w:val="00A4388A"/>
    <w:rsid w:val="00A43E6D"/>
    <w:rsid w:val="00A4447C"/>
    <w:rsid w:val="00A44777"/>
    <w:rsid w:val="00A44884"/>
    <w:rsid w:val="00A44B5A"/>
    <w:rsid w:val="00A44EC6"/>
    <w:rsid w:val="00A44EE0"/>
    <w:rsid w:val="00A451C7"/>
    <w:rsid w:val="00A45518"/>
    <w:rsid w:val="00A4567D"/>
    <w:rsid w:val="00A459F0"/>
    <w:rsid w:val="00A45EAD"/>
    <w:rsid w:val="00A4609F"/>
    <w:rsid w:val="00A461C0"/>
    <w:rsid w:val="00A46343"/>
    <w:rsid w:val="00A471BF"/>
    <w:rsid w:val="00A474D6"/>
    <w:rsid w:val="00A47FCA"/>
    <w:rsid w:val="00A500FE"/>
    <w:rsid w:val="00A50A7D"/>
    <w:rsid w:val="00A50BC3"/>
    <w:rsid w:val="00A514B4"/>
    <w:rsid w:val="00A51ABC"/>
    <w:rsid w:val="00A52392"/>
    <w:rsid w:val="00A524D2"/>
    <w:rsid w:val="00A5280F"/>
    <w:rsid w:val="00A52E47"/>
    <w:rsid w:val="00A52EF3"/>
    <w:rsid w:val="00A5322A"/>
    <w:rsid w:val="00A540C4"/>
    <w:rsid w:val="00A54BEC"/>
    <w:rsid w:val="00A54DD5"/>
    <w:rsid w:val="00A54F45"/>
    <w:rsid w:val="00A55083"/>
    <w:rsid w:val="00A555A3"/>
    <w:rsid w:val="00A55C6B"/>
    <w:rsid w:val="00A563DC"/>
    <w:rsid w:val="00A564F5"/>
    <w:rsid w:val="00A565B8"/>
    <w:rsid w:val="00A56624"/>
    <w:rsid w:val="00A5676E"/>
    <w:rsid w:val="00A56820"/>
    <w:rsid w:val="00A56BD8"/>
    <w:rsid w:val="00A57168"/>
    <w:rsid w:val="00A57322"/>
    <w:rsid w:val="00A57475"/>
    <w:rsid w:val="00A57EA6"/>
    <w:rsid w:val="00A606DB"/>
    <w:rsid w:val="00A60A71"/>
    <w:rsid w:val="00A60AFB"/>
    <w:rsid w:val="00A610EA"/>
    <w:rsid w:val="00A6125D"/>
    <w:rsid w:val="00A61B95"/>
    <w:rsid w:val="00A61CA0"/>
    <w:rsid w:val="00A62669"/>
    <w:rsid w:val="00A62A33"/>
    <w:rsid w:val="00A63E5D"/>
    <w:rsid w:val="00A63E9D"/>
    <w:rsid w:val="00A641CF"/>
    <w:rsid w:val="00A64256"/>
    <w:rsid w:val="00A6433B"/>
    <w:rsid w:val="00A6442F"/>
    <w:rsid w:val="00A6445B"/>
    <w:rsid w:val="00A64BC7"/>
    <w:rsid w:val="00A64C5D"/>
    <w:rsid w:val="00A64C90"/>
    <w:rsid w:val="00A65224"/>
    <w:rsid w:val="00A6578F"/>
    <w:rsid w:val="00A6592A"/>
    <w:rsid w:val="00A6596A"/>
    <w:rsid w:val="00A662F0"/>
    <w:rsid w:val="00A66695"/>
    <w:rsid w:val="00A66B03"/>
    <w:rsid w:val="00A66F1B"/>
    <w:rsid w:val="00A674EC"/>
    <w:rsid w:val="00A6750E"/>
    <w:rsid w:val="00A675C4"/>
    <w:rsid w:val="00A67AD7"/>
    <w:rsid w:val="00A700E0"/>
    <w:rsid w:val="00A703F7"/>
    <w:rsid w:val="00A7153C"/>
    <w:rsid w:val="00A7163D"/>
    <w:rsid w:val="00A717D1"/>
    <w:rsid w:val="00A718BD"/>
    <w:rsid w:val="00A71A87"/>
    <w:rsid w:val="00A71BC3"/>
    <w:rsid w:val="00A71BFF"/>
    <w:rsid w:val="00A71D3B"/>
    <w:rsid w:val="00A71E68"/>
    <w:rsid w:val="00A72061"/>
    <w:rsid w:val="00A72844"/>
    <w:rsid w:val="00A72902"/>
    <w:rsid w:val="00A73B44"/>
    <w:rsid w:val="00A73C35"/>
    <w:rsid w:val="00A73F7C"/>
    <w:rsid w:val="00A742BE"/>
    <w:rsid w:val="00A74432"/>
    <w:rsid w:val="00A746EC"/>
    <w:rsid w:val="00A75471"/>
    <w:rsid w:val="00A76C8B"/>
    <w:rsid w:val="00A76E41"/>
    <w:rsid w:val="00A76FDB"/>
    <w:rsid w:val="00A772D8"/>
    <w:rsid w:val="00A774B5"/>
    <w:rsid w:val="00A77642"/>
    <w:rsid w:val="00A778E2"/>
    <w:rsid w:val="00A77C67"/>
    <w:rsid w:val="00A77F98"/>
    <w:rsid w:val="00A8001B"/>
    <w:rsid w:val="00A8063B"/>
    <w:rsid w:val="00A8063C"/>
    <w:rsid w:val="00A80FA7"/>
    <w:rsid w:val="00A80FC8"/>
    <w:rsid w:val="00A811E1"/>
    <w:rsid w:val="00A81200"/>
    <w:rsid w:val="00A816A9"/>
    <w:rsid w:val="00A817E3"/>
    <w:rsid w:val="00A81CFE"/>
    <w:rsid w:val="00A81DC8"/>
    <w:rsid w:val="00A82121"/>
    <w:rsid w:val="00A82134"/>
    <w:rsid w:val="00A8220D"/>
    <w:rsid w:val="00A8222F"/>
    <w:rsid w:val="00A8228D"/>
    <w:rsid w:val="00A83787"/>
    <w:rsid w:val="00A83944"/>
    <w:rsid w:val="00A84595"/>
    <w:rsid w:val="00A84A2D"/>
    <w:rsid w:val="00A84C54"/>
    <w:rsid w:val="00A85705"/>
    <w:rsid w:val="00A85FB9"/>
    <w:rsid w:val="00A86428"/>
    <w:rsid w:val="00A86526"/>
    <w:rsid w:val="00A87541"/>
    <w:rsid w:val="00A878F0"/>
    <w:rsid w:val="00A87A2B"/>
    <w:rsid w:val="00A87EEF"/>
    <w:rsid w:val="00A90145"/>
    <w:rsid w:val="00A90192"/>
    <w:rsid w:val="00A90C8F"/>
    <w:rsid w:val="00A91202"/>
    <w:rsid w:val="00A9149B"/>
    <w:rsid w:val="00A916C6"/>
    <w:rsid w:val="00A91931"/>
    <w:rsid w:val="00A91EEA"/>
    <w:rsid w:val="00A92688"/>
    <w:rsid w:val="00A92777"/>
    <w:rsid w:val="00A92D5C"/>
    <w:rsid w:val="00A92F67"/>
    <w:rsid w:val="00A933A5"/>
    <w:rsid w:val="00A935FA"/>
    <w:rsid w:val="00A9372D"/>
    <w:rsid w:val="00A937D0"/>
    <w:rsid w:val="00A93A8B"/>
    <w:rsid w:val="00A94838"/>
    <w:rsid w:val="00A952FB"/>
    <w:rsid w:val="00A958FA"/>
    <w:rsid w:val="00A95E35"/>
    <w:rsid w:val="00A95FC3"/>
    <w:rsid w:val="00A96026"/>
    <w:rsid w:val="00A961D4"/>
    <w:rsid w:val="00A963F7"/>
    <w:rsid w:val="00A96B80"/>
    <w:rsid w:val="00A970F6"/>
    <w:rsid w:val="00A971F1"/>
    <w:rsid w:val="00A97D42"/>
    <w:rsid w:val="00A97E4A"/>
    <w:rsid w:val="00AA0056"/>
    <w:rsid w:val="00AA0894"/>
    <w:rsid w:val="00AA0CB1"/>
    <w:rsid w:val="00AA0CBE"/>
    <w:rsid w:val="00AA0F72"/>
    <w:rsid w:val="00AA0FC8"/>
    <w:rsid w:val="00AA171F"/>
    <w:rsid w:val="00AA1C97"/>
    <w:rsid w:val="00AA1DF8"/>
    <w:rsid w:val="00AA20C8"/>
    <w:rsid w:val="00AA2279"/>
    <w:rsid w:val="00AA3446"/>
    <w:rsid w:val="00AA37E7"/>
    <w:rsid w:val="00AA39E4"/>
    <w:rsid w:val="00AA419C"/>
    <w:rsid w:val="00AA419F"/>
    <w:rsid w:val="00AA4E50"/>
    <w:rsid w:val="00AA4F49"/>
    <w:rsid w:val="00AA5312"/>
    <w:rsid w:val="00AA5568"/>
    <w:rsid w:val="00AA57B6"/>
    <w:rsid w:val="00AA5EEB"/>
    <w:rsid w:val="00AA61C0"/>
    <w:rsid w:val="00AA62A2"/>
    <w:rsid w:val="00AA6354"/>
    <w:rsid w:val="00AA67F3"/>
    <w:rsid w:val="00AA6D10"/>
    <w:rsid w:val="00AA6E50"/>
    <w:rsid w:val="00AA7422"/>
    <w:rsid w:val="00AA7479"/>
    <w:rsid w:val="00AA7596"/>
    <w:rsid w:val="00AA79F3"/>
    <w:rsid w:val="00AA79F4"/>
    <w:rsid w:val="00AA7CC6"/>
    <w:rsid w:val="00AA7E1B"/>
    <w:rsid w:val="00AB0137"/>
    <w:rsid w:val="00AB0846"/>
    <w:rsid w:val="00AB1102"/>
    <w:rsid w:val="00AB119A"/>
    <w:rsid w:val="00AB1565"/>
    <w:rsid w:val="00AB1A3F"/>
    <w:rsid w:val="00AB1B21"/>
    <w:rsid w:val="00AB1CC2"/>
    <w:rsid w:val="00AB2377"/>
    <w:rsid w:val="00AB251A"/>
    <w:rsid w:val="00AB279A"/>
    <w:rsid w:val="00AB2A6E"/>
    <w:rsid w:val="00AB2B5B"/>
    <w:rsid w:val="00AB3142"/>
    <w:rsid w:val="00AB3464"/>
    <w:rsid w:val="00AB3B17"/>
    <w:rsid w:val="00AB3DA2"/>
    <w:rsid w:val="00AB3EB3"/>
    <w:rsid w:val="00AB3F43"/>
    <w:rsid w:val="00AB4097"/>
    <w:rsid w:val="00AB414E"/>
    <w:rsid w:val="00AB4465"/>
    <w:rsid w:val="00AB4719"/>
    <w:rsid w:val="00AB474C"/>
    <w:rsid w:val="00AB4FB4"/>
    <w:rsid w:val="00AB4FE1"/>
    <w:rsid w:val="00AB5471"/>
    <w:rsid w:val="00AB560F"/>
    <w:rsid w:val="00AB567E"/>
    <w:rsid w:val="00AB5AA9"/>
    <w:rsid w:val="00AB5D32"/>
    <w:rsid w:val="00AB5D8B"/>
    <w:rsid w:val="00AB62DC"/>
    <w:rsid w:val="00AB6CAE"/>
    <w:rsid w:val="00AB713D"/>
    <w:rsid w:val="00AB71BE"/>
    <w:rsid w:val="00AB73BB"/>
    <w:rsid w:val="00AB78AA"/>
    <w:rsid w:val="00AB7B44"/>
    <w:rsid w:val="00AC0BE4"/>
    <w:rsid w:val="00AC1260"/>
    <w:rsid w:val="00AC136C"/>
    <w:rsid w:val="00AC19F7"/>
    <w:rsid w:val="00AC19FE"/>
    <w:rsid w:val="00AC1B49"/>
    <w:rsid w:val="00AC1E78"/>
    <w:rsid w:val="00AC2242"/>
    <w:rsid w:val="00AC2613"/>
    <w:rsid w:val="00AC28C3"/>
    <w:rsid w:val="00AC2D57"/>
    <w:rsid w:val="00AC338F"/>
    <w:rsid w:val="00AC34E4"/>
    <w:rsid w:val="00AC37E9"/>
    <w:rsid w:val="00AC422D"/>
    <w:rsid w:val="00AC4230"/>
    <w:rsid w:val="00AC44C3"/>
    <w:rsid w:val="00AC4A7F"/>
    <w:rsid w:val="00AC4D09"/>
    <w:rsid w:val="00AC55CC"/>
    <w:rsid w:val="00AC55FD"/>
    <w:rsid w:val="00AC5843"/>
    <w:rsid w:val="00AC58D0"/>
    <w:rsid w:val="00AC5A7F"/>
    <w:rsid w:val="00AC5FD1"/>
    <w:rsid w:val="00AC61BD"/>
    <w:rsid w:val="00AC6475"/>
    <w:rsid w:val="00AC64D2"/>
    <w:rsid w:val="00AC67E3"/>
    <w:rsid w:val="00AC6B9B"/>
    <w:rsid w:val="00AC7D00"/>
    <w:rsid w:val="00AC7D12"/>
    <w:rsid w:val="00AC7E7B"/>
    <w:rsid w:val="00AC7F2B"/>
    <w:rsid w:val="00AD0CD0"/>
    <w:rsid w:val="00AD1BBE"/>
    <w:rsid w:val="00AD1D41"/>
    <w:rsid w:val="00AD25DF"/>
    <w:rsid w:val="00AD26E5"/>
    <w:rsid w:val="00AD2984"/>
    <w:rsid w:val="00AD2E72"/>
    <w:rsid w:val="00AD30BD"/>
    <w:rsid w:val="00AD32E6"/>
    <w:rsid w:val="00AD36D4"/>
    <w:rsid w:val="00AD3B16"/>
    <w:rsid w:val="00AD3DC4"/>
    <w:rsid w:val="00AD3E1F"/>
    <w:rsid w:val="00AD4251"/>
    <w:rsid w:val="00AD44C6"/>
    <w:rsid w:val="00AD450F"/>
    <w:rsid w:val="00AD4A36"/>
    <w:rsid w:val="00AD4AF4"/>
    <w:rsid w:val="00AD51D6"/>
    <w:rsid w:val="00AD56B8"/>
    <w:rsid w:val="00AD5BBB"/>
    <w:rsid w:val="00AD7EBF"/>
    <w:rsid w:val="00AD7FA6"/>
    <w:rsid w:val="00AE0268"/>
    <w:rsid w:val="00AE02A9"/>
    <w:rsid w:val="00AE076B"/>
    <w:rsid w:val="00AE0778"/>
    <w:rsid w:val="00AE0B8B"/>
    <w:rsid w:val="00AE16C1"/>
    <w:rsid w:val="00AE1771"/>
    <w:rsid w:val="00AE199A"/>
    <w:rsid w:val="00AE1B76"/>
    <w:rsid w:val="00AE1F00"/>
    <w:rsid w:val="00AE2613"/>
    <w:rsid w:val="00AE277D"/>
    <w:rsid w:val="00AE2BAD"/>
    <w:rsid w:val="00AE2DFF"/>
    <w:rsid w:val="00AE2F2A"/>
    <w:rsid w:val="00AE3396"/>
    <w:rsid w:val="00AE37DC"/>
    <w:rsid w:val="00AE3C55"/>
    <w:rsid w:val="00AE4067"/>
    <w:rsid w:val="00AE40FC"/>
    <w:rsid w:val="00AE445F"/>
    <w:rsid w:val="00AE4845"/>
    <w:rsid w:val="00AE493F"/>
    <w:rsid w:val="00AE49F5"/>
    <w:rsid w:val="00AE4F6F"/>
    <w:rsid w:val="00AE539A"/>
    <w:rsid w:val="00AE5F48"/>
    <w:rsid w:val="00AE5FCC"/>
    <w:rsid w:val="00AE60FD"/>
    <w:rsid w:val="00AE6A01"/>
    <w:rsid w:val="00AE6A08"/>
    <w:rsid w:val="00AE6ACA"/>
    <w:rsid w:val="00AE765A"/>
    <w:rsid w:val="00AE7895"/>
    <w:rsid w:val="00AE7B1A"/>
    <w:rsid w:val="00AE7C5F"/>
    <w:rsid w:val="00AE7E3E"/>
    <w:rsid w:val="00AE7E4E"/>
    <w:rsid w:val="00AF004D"/>
    <w:rsid w:val="00AF0084"/>
    <w:rsid w:val="00AF022B"/>
    <w:rsid w:val="00AF0642"/>
    <w:rsid w:val="00AF1F1D"/>
    <w:rsid w:val="00AF27FE"/>
    <w:rsid w:val="00AF2E31"/>
    <w:rsid w:val="00AF32CA"/>
    <w:rsid w:val="00AF34FC"/>
    <w:rsid w:val="00AF431C"/>
    <w:rsid w:val="00AF48BF"/>
    <w:rsid w:val="00AF539E"/>
    <w:rsid w:val="00AF54BC"/>
    <w:rsid w:val="00AF5EF1"/>
    <w:rsid w:val="00AF676A"/>
    <w:rsid w:val="00AF68D7"/>
    <w:rsid w:val="00AF70E1"/>
    <w:rsid w:val="00AF7D59"/>
    <w:rsid w:val="00AF7E61"/>
    <w:rsid w:val="00B0010B"/>
    <w:rsid w:val="00B00B46"/>
    <w:rsid w:val="00B00B95"/>
    <w:rsid w:val="00B0147B"/>
    <w:rsid w:val="00B016BC"/>
    <w:rsid w:val="00B01750"/>
    <w:rsid w:val="00B0181D"/>
    <w:rsid w:val="00B01828"/>
    <w:rsid w:val="00B0197F"/>
    <w:rsid w:val="00B01FEF"/>
    <w:rsid w:val="00B02231"/>
    <w:rsid w:val="00B02D62"/>
    <w:rsid w:val="00B02DD8"/>
    <w:rsid w:val="00B0319D"/>
    <w:rsid w:val="00B03263"/>
    <w:rsid w:val="00B03387"/>
    <w:rsid w:val="00B034D6"/>
    <w:rsid w:val="00B03877"/>
    <w:rsid w:val="00B03C82"/>
    <w:rsid w:val="00B03D67"/>
    <w:rsid w:val="00B040B9"/>
    <w:rsid w:val="00B0410D"/>
    <w:rsid w:val="00B04808"/>
    <w:rsid w:val="00B04FD9"/>
    <w:rsid w:val="00B051FF"/>
    <w:rsid w:val="00B059F8"/>
    <w:rsid w:val="00B06463"/>
    <w:rsid w:val="00B06762"/>
    <w:rsid w:val="00B06AD9"/>
    <w:rsid w:val="00B06F85"/>
    <w:rsid w:val="00B0763E"/>
    <w:rsid w:val="00B07860"/>
    <w:rsid w:val="00B07E68"/>
    <w:rsid w:val="00B1010F"/>
    <w:rsid w:val="00B1037C"/>
    <w:rsid w:val="00B10601"/>
    <w:rsid w:val="00B107A6"/>
    <w:rsid w:val="00B10B1D"/>
    <w:rsid w:val="00B10C30"/>
    <w:rsid w:val="00B1101F"/>
    <w:rsid w:val="00B11257"/>
    <w:rsid w:val="00B11274"/>
    <w:rsid w:val="00B112E4"/>
    <w:rsid w:val="00B11742"/>
    <w:rsid w:val="00B11A48"/>
    <w:rsid w:val="00B11C95"/>
    <w:rsid w:val="00B11DF5"/>
    <w:rsid w:val="00B12194"/>
    <w:rsid w:val="00B122B3"/>
    <w:rsid w:val="00B12787"/>
    <w:rsid w:val="00B1299A"/>
    <w:rsid w:val="00B12B99"/>
    <w:rsid w:val="00B12E05"/>
    <w:rsid w:val="00B12EC2"/>
    <w:rsid w:val="00B12FAA"/>
    <w:rsid w:val="00B134AF"/>
    <w:rsid w:val="00B13622"/>
    <w:rsid w:val="00B13C06"/>
    <w:rsid w:val="00B14142"/>
    <w:rsid w:val="00B14642"/>
    <w:rsid w:val="00B14A53"/>
    <w:rsid w:val="00B14E31"/>
    <w:rsid w:val="00B154C5"/>
    <w:rsid w:val="00B155A9"/>
    <w:rsid w:val="00B15783"/>
    <w:rsid w:val="00B15AC9"/>
    <w:rsid w:val="00B15E55"/>
    <w:rsid w:val="00B15F48"/>
    <w:rsid w:val="00B16073"/>
    <w:rsid w:val="00B161FE"/>
    <w:rsid w:val="00B1632D"/>
    <w:rsid w:val="00B16968"/>
    <w:rsid w:val="00B16B7A"/>
    <w:rsid w:val="00B201CA"/>
    <w:rsid w:val="00B202A1"/>
    <w:rsid w:val="00B205B2"/>
    <w:rsid w:val="00B20EBC"/>
    <w:rsid w:val="00B20F91"/>
    <w:rsid w:val="00B210EF"/>
    <w:rsid w:val="00B2127F"/>
    <w:rsid w:val="00B21585"/>
    <w:rsid w:val="00B217C3"/>
    <w:rsid w:val="00B219D6"/>
    <w:rsid w:val="00B21BBF"/>
    <w:rsid w:val="00B21DAF"/>
    <w:rsid w:val="00B21E37"/>
    <w:rsid w:val="00B222FA"/>
    <w:rsid w:val="00B22CA2"/>
    <w:rsid w:val="00B22D08"/>
    <w:rsid w:val="00B23022"/>
    <w:rsid w:val="00B230BE"/>
    <w:rsid w:val="00B23336"/>
    <w:rsid w:val="00B2392F"/>
    <w:rsid w:val="00B23DD3"/>
    <w:rsid w:val="00B24673"/>
    <w:rsid w:val="00B249CF"/>
    <w:rsid w:val="00B25731"/>
    <w:rsid w:val="00B257D2"/>
    <w:rsid w:val="00B25BEE"/>
    <w:rsid w:val="00B25C68"/>
    <w:rsid w:val="00B26569"/>
    <w:rsid w:val="00B267CD"/>
    <w:rsid w:val="00B26930"/>
    <w:rsid w:val="00B26D10"/>
    <w:rsid w:val="00B27267"/>
    <w:rsid w:val="00B3027A"/>
    <w:rsid w:val="00B30AD0"/>
    <w:rsid w:val="00B31221"/>
    <w:rsid w:val="00B3151A"/>
    <w:rsid w:val="00B31542"/>
    <w:rsid w:val="00B315BA"/>
    <w:rsid w:val="00B315DE"/>
    <w:rsid w:val="00B3171B"/>
    <w:rsid w:val="00B31981"/>
    <w:rsid w:val="00B31BDC"/>
    <w:rsid w:val="00B3328D"/>
    <w:rsid w:val="00B34264"/>
    <w:rsid w:val="00B34278"/>
    <w:rsid w:val="00B34B24"/>
    <w:rsid w:val="00B350FC"/>
    <w:rsid w:val="00B355F8"/>
    <w:rsid w:val="00B35BA3"/>
    <w:rsid w:val="00B35E74"/>
    <w:rsid w:val="00B36261"/>
    <w:rsid w:val="00B36948"/>
    <w:rsid w:val="00B36C8A"/>
    <w:rsid w:val="00B36F53"/>
    <w:rsid w:val="00B3700F"/>
    <w:rsid w:val="00B376CE"/>
    <w:rsid w:val="00B37B27"/>
    <w:rsid w:val="00B37C8E"/>
    <w:rsid w:val="00B37D47"/>
    <w:rsid w:val="00B401F0"/>
    <w:rsid w:val="00B40AD2"/>
    <w:rsid w:val="00B40C6E"/>
    <w:rsid w:val="00B4171A"/>
    <w:rsid w:val="00B417FA"/>
    <w:rsid w:val="00B41A01"/>
    <w:rsid w:val="00B41A35"/>
    <w:rsid w:val="00B41BF3"/>
    <w:rsid w:val="00B41D2F"/>
    <w:rsid w:val="00B41F76"/>
    <w:rsid w:val="00B42169"/>
    <w:rsid w:val="00B4235E"/>
    <w:rsid w:val="00B424A6"/>
    <w:rsid w:val="00B4262C"/>
    <w:rsid w:val="00B42948"/>
    <w:rsid w:val="00B429FB"/>
    <w:rsid w:val="00B42C90"/>
    <w:rsid w:val="00B42D5A"/>
    <w:rsid w:val="00B42DDD"/>
    <w:rsid w:val="00B42F32"/>
    <w:rsid w:val="00B436A8"/>
    <w:rsid w:val="00B4376B"/>
    <w:rsid w:val="00B4388A"/>
    <w:rsid w:val="00B439AD"/>
    <w:rsid w:val="00B43E08"/>
    <w:rsid w:val="00B446C8"/>
    <w:rsid w:val="00B44DF5"/>
    <w:rsid w:val="00B4536D"/>
    <w:rsid w:val="00B455A6"/>
    <w:rsid w:val="00B457F5"/>
    <w:rsid w:val="00B45DB8"/>
    <w:rsid w:val="00B460F9"/>
    <w:rsid w:val="00B4713A"/>
    <w:rsid w:val="00B471AB"/>
    <w:rsid w:val="00B47241"/>
    <w:rsid w:val="00B474FB"/>
    <w:rsid w:val="00B476B2"/>
    <w:rsid w:val="00B47A58"/>
    <w:rsid w:val="00B47F5A"/>
    <w:rsid w:val="00B50109"/>
    <w:rsid w:val="00B5021A"/>
    <w:rsid w:val="00B5037A"/>
    <w:rsid w:val="00B50391"/>
    <w:rsid w:val="00B50835"/>
    <w:rsid w:val="00B50C3D"/>
    <w:rsid w:val="00B50DE3"/>
    <w:rsid w:val="00B51514"/>
    <w:rsid w:val="00B51CA0"/>
    <w:rsid w:val="00B51E60"/>
    <w:rsid w:val="00B52856"/>
    <w:rsid w:val="00B52B5D"/>
    <w:rsid w:val="00B532CC"/>
    <w:rsid w:val="00B5333B"/>
    <w:rsid w:val="00B53704"/>
    <w:rsid w:val="00B5391B"/>
    <w:rsid w:val="00B53B96"/>
    <w:rsid w:val="00B541FC"/>
    <w:rsid w:val="00B5452B"/>
    <w:rsid w:val="00B54767"/>
    <w:rsid w:val="00B54982"/>
    <w:rsid w:val="00B54D0F"/>
    <w:rsid w:val="00B5531B"/>
    <w:rsid w:val="00B5560B"/>
    <w:rsid w:val="00B5570D"/>
    <w:rsid w:val="00B55947"/>
    <w:rsid w:val="00B55B27"/>
    <w:rsid w:val="00B55D33"/>
    <w:rsid w:val="00B56FAE"/>
    <w:rsid w:val="00B56FE7"/>
    <w:rsid w:val="00B57524"/>
    <w:rsid w:val="00B5788A"/>
    <w:rsid w:val="00B57A70"/>
    <w:rsid w:val="00B57A8C"/>
    <w:rsid w:val="00B602A2"/>
    <w:rsid w:val="00B60443"/>
    <w:rsid w:val="00B60A3B"/>
    <w:rsid w:val="00B60D1B"/>
    <w:rsid w:val="00B60E37"/>
    <w:rsid w:val="00B612BA"/>
    <w:rsid w:val="00B617B1"/>
    <w:rsid w:val="00B618EF"/>
    <w:rsid w:val="00B61B50"/>
    <w:rsid w:val="00B61C60"/>
    <w:rsid w:val="00B61C7E"/>
    <w:rsid w:val="00B62394"/>
    <w:rsid w:val="00B62B78"/>
    <w:rsid w:val="00B62E2F"/>
    <w:rsid w:val="00B63A3C"/>
    <w:rsid w:val="00B6443A"/>
    <w:rsid w:val="00B64C9E"/>
    <w:rsid w:val="00B64D14"/>
    <w:rsid w:val="00B64F61"/>
    <w:rsid w:val="00B64F66"/>
    <w:rsid w:val="00B64F83"/>
    <w:rsid w:val="00B65156"/>
    <w:rsid w:val="00B65450"/>
    <w:rsid w:val="00B659BD"/>
    <w:rsid w:val="00B66000"/>
    <w:rsid w:val="00B663A8"/>
    <w:rsid w:val="00B66753"/>
    <w:rsid w:val="00B66974"/>
    <w:rsid w:val="00B66A68"/>
    <w:rsid w:val="00B66A7A"/>
    <w:rsid w:val="00B675C0"/>
    <w:rsid w:val="00B67DE0"/>
    <w:rsid w:val="00B67F07"/>
    <w:rsid w:val="00B67F67"/>
    <w:rsid w:val="00B7090C"/>
    <w:rsid w:val="00B70953"/>
    <w:rsid w:val="00B710B7"/>
    <w:rsid w:val="00B716BA"/>
    <w:rsid w:val="00B71902"/>
    <w:rsid w:val="00B71F98"/>
    <w:rsid w:val="00B72126"/>
    <w:rsid w:val="00B7266C"/>
    <w:rsid w:val="00B72BD1"/>
    <w:rsid w:val="00B72E1A"/>
    <w:rsid w:val="00B72FAA"/>
    <w:rsid w:val="00B73662"/>
    <w:rsid w:val="00B7402B"/>
    <w:rsid w:val="00B740C1"/>
    <w:rsid w:val="00B74BEF"/>
    <w:rsid w:val="00B74C19"/>
    <w:rsid w:val="00B74DBE"/>
    <w:rsid w:val="00B74F0A"/>
    <w:rsid w:val="00B75B8D"/>
    <w:rsid w:val="00B75E0D"/>
    <w:rsid w:val="00B76E19"/>
    <w:rsid w:val="00B770FC"/>
    <w:rsid w:val="00B77A20"/>
    <w:rsid w:val="00B77BA8"/>
    <w:rsid w:val="00B77DA2"/>
    <w:rsid w:val="00B77FD4"/>
    <w:rsid w:val="00B804C7"/>
    <w:rsid w:val="00B80639"/>
    <w:rsid w:val="00B80723"/>
    <w:rsid w:val="00B80B8E"/>
    <w:rsid w:val="00B80CAC"/>
    <w:rsid w:val="00B81169"/>
    <w:rsid w:val="00B81326"/>
    <w:rsid w:val="00B8139B"/>
    <w:rsid w:val="00B81419"/>
    <w:rsid w:val="00B815CC"/>
    <w:rsid w:val="00B817A8"/>
    <w:rsid w:val="00B817B9"/>
    <w:rsid w:val="00B81D18"/>
    <w:rsid w:val="00B82106"/>
    <w:rsid w:val="00B82847"/>
    <w:rsid w:val="00B82967"/>
    <w:rsid w:val="00B82B21"/>
    <w:rsid w:val="00B82DF9"/>
    <w:rsid w:val="00B833FD"/>
    <w:rsid w:val="00B836DC"/>
    <w:rsid w:val="00B8391D"/>
    <w:rsid w:val="00B83A66"/>
    <w:rsid w:val="00B841D6"/>
    <w:rsid w:val="00B846B2"/>
    <w:rsid w:val="00B848A2"/>
    <w:rsid w:val="00B8520E"/>
    <w:rsid w:val="00B858A4"/>
    <w:rsid w:val="00B858B0"/>
    <w:rsid w:val="00B85DDC"/>
    <w:rsid w:val="00B85E18"/>
    <w:rsid w:val="00B860DE"/>
    <w:rsid w:val="00B862F9"/>
    <w:rsid w:val="00B86470"/>
    <w:rsid w:val="00B86A3B"/>
    <w:rsid w:val="00B86D2A"/>
    <w:rsid w:val="00B870A1"/>
    <w:rsid w:val="00B873C2"/>
    <w:rsid w:val="00B874AA"/>
    <w:rsid w:val="00B878C9"/>
    <w:rsid w:val="00B90209"/>
    <w:rsid w:val="00B91101"/>
    <w:rsid w:val="00B91550"/>
    <w:rsid w:val="00B91A94"/>
    <w:rsid w:val="00B9214F"/>
    <w:rsid w:val="00B924BB"/>
    <w:rsid w:val="00B927DB"/>
    <w:rsid w:val="00B92979"/>
    <w:rsid w:val="00B92AD7"/>
    <w:rsid w:val="00B92B71"/>
    <w:rsid w:val="00B92D69"/>
    <w:rsid w:val="00B92F5E"/>
    <w:rsid w:val="00B931C1"/>
    <w:rsid w:val="00B93D95"/>
    <w:rsid w:val="00B940DD"/>
    <w:rsid w:val="00B94262"/>
    <w:rsid w:val="00B94344"/>
    <w:rsid w:val="00B94717"/>
    <w:rsid w:val="00B94DFE"/>
    <w:rsid w:val="00B94F91"/>
    <w:rsid w:val="00B95829"/>
    <w:rsid w:val="00B95E16"/>
    <w:rsid w:val="00B9606E"/>
    <w:rsid w:val="00B965B8"/>
    <w:rsid w:val="00B96613"/>
    <w:rsid w:val="00B9688F"/>
    <w:rsid w:val="00B9772A"/>
    <w:rsid w:val="00B97931"/>
    <w:rsid w:val="00B97D51"/>
    <w:rsid w:val="00BA03CE"/>
    <w:rsid w:val="00BA0DE0"/>
    <w:rsid w:val="00BA0EB0"/>
    <w:rsid w:val="00BA2059"/>
    <w:rsid w:val="00BA2228"/>
    <w:rsid w:val="00BA27F7"/>
    <w:rsid w:val="00BA3558"/>
    <w:rsid w:val="00BA3588"/>
    <w:rsid w:val="00BA3B56"/>
    <w:rsid w:val="00BA451D"/>
    <w:rsid w:val="00BA4AB4"/>
    <w:rsid w:val="00BA4BA6"/>
    <w:rsid w:val="00BA4F99"/>
    <w:rsid w:val="00BA5138"/>
    <w:rsid w:val="00BA5C17"/>
    <w:rsid w:val="00BA6DEC"/>
    <w:rsid w:val="00BA6E5D"/>
    <w:rsid w:val="00BA7328"/>
    <w:rsid w:val="00BA74AB"/>
    <w:rsid w:val="00BA751B"/>
    <w:rsid w:val="00BA765B"/>
    <w:rsid w:val="00BA7775"/>
    <w:rsid w:val="00BA7813"/>
    <w:rsid w:val="00BA7C07"/>
    <w:rsid w:val="00BB030B"/>
    <w:rsid w:val="00BB0682"/>
    <w:rsid w:val="00BB06B8"/>
    <w:rsid w:val="00BB0A71"/>
    <w:rsid w:val="00BB0CDE"/>
    <w:rsid w:val="00BB16C5"/>
    <w:rsid w:val="00BB17FB"/>
    <w:rsid w:val="00BB1951"/>
    <w:rsid w:val="00BB1EC9"/>
    <w:rsid w:val="00BB1F71"/>
    <w:rsid w:val="00BB2045"/>
    <w:rsid w:val="00BB2BA7"/>
    <w:rsid w:val="00BB313A"/>
    <w:rsid w:val="00BB346F"/>
    <w:rsid w:val="00BB3856"/>
    <w:rsid w:val="00BB3A3B"/>
    <w:rsid w:val="00BB3C68"/>
    <w:rsid w:val="00BB3D84"/>
    <w:rsid w:val="00BB3D90"/>
    <w:rsid w:val="00BB3DFF"/>
    <w:rsid w:val="00BB40EB"/>
    <w:rsid w:val="00BB412F"/>
    <w:rsid w:val="00BB4278"/>
    <w:rsid w:val="00BB4818"/>
    <w:rsid w:val="00BB4C4A"/>
    <w:rsid w:val="00BB4D3A"/>
    <w:rsid w:val="00BB5190"/>
    <w:rsid w:val="00BB550F"/>
    <w:rsid w:val="00BB58E3"/>
    <w:rsid w:val="00BB592B"/>
    <w:rsid w:val="00BB63BC"/>
    <w:rsid w:val="00BB6FF8"/>
    <w:rsid w:val="00BB7231"/>
    <w:rsid w:val="00BB790E"/>
    <w:rsid w:val="00BC023B"/>
    <w:rsid w:val="00BC09A2"/>
    <w:rsid w:val="00BC09ED"/>
    <w:rsid w:val="00BC1902"/>
    <w:rsid w:val="00BC2D4B"/>
    <w:rsid w:val="00BC33DE"/>
    <w:rsid w:val="00BC3596"/>
    <w:rsid w:val="00BC41C1"/>
    <w:rsid w:val="00BC4387"/>
    <w:rsid w:val="00BC440F"/>
    <w:rsid w:val="00BC44FD"/>
    <w:rsid w:val="00BC47EA"/>
    <w:rsid w:val="00BC4B34"/>
    <w:rsid w:val="00BC4EB2"/>
    <w:rsid w:val="00BC4FEB"/>
    <w:rsid w:val="00BC5D09"/>
    <w:rsid w:val="00BC60BE"/>
    <w:rsid w:val="00BC61CA"/>
    <w:rsid w:val="00BC62BD"/>
    <w:rsid w:val="00BC62CB"/>
    <w:rsid w:val="00BC62DE"/>
    <w:rsid w:val="00BC6524"/>
    <w:rsid w:val="00BC6715"/>
    <w:rsid w:val="00BC694C"/>
    <w:rsid w:val="00BC69DD"/>
    <w:rsid w:val="00BC6AB9"/>
    <w:rsid w:val="00BC6D5B"/>
    <w:rsid w:val="00BC715B"/>
    <w:rsid w:val="00BC7439"/>
    <w:rsid w:val="00BC7523"/>
    <w:rsid w:val="00BC7544"/>
    <w:rsid w:val="00BC7940"/>
    <w:rsid w:val="00BC7E3E"/>
    <w:rsid w:val="00BC7E67"/>
    <w:rsid w:val="00BD0104"/>
    <w:rsid w:val="00BD01CA"/>
    <w:rsid w:val="00BD0300"/>
    <w:rsid w:val="00BD075C"/>
    <w:rsid w:val="00BD0848"/>
    <w:rsid w:val="00BD0A1A"/>
    <w:rsid w:val="00BD0F41"/>
    <w:rsid w:val="00BD1268"/>
    <w:rsid w:val="00BD1574"/>
    <w:rsid w:val="00BD1770"/>
    <w:rsid w:val="00BD1EDC"/>
    <w:rsid w:val="00BD21F5"/>
    <w:rsid w:val="00BD26E1"/>
    <w:rsid w:val="00BD3D96"/>
    <w:rsid w:val="00BD3EF6"/>
    <w:rsid w:val="00BD3FD3"/>
    <w:rsid w:val="00BD414C"/>
    <w:rsid w:val="00BD45DB"/>
    <w:rsid w:val="00BD47C6"/>
    <w:rsid w:val="00BD4975"/>
    <w:rsid w:val="00BD53C5"/>
    <w:rsid w:val="00BD54FC"/>
    <w:rsid w:val="00BD584A"/>
    <w:rsid w:val="00BD5B1A"/>
    <w:rsid w:val="00BD6992"/>
    <w:rsid w:val="00BD71C7"/>
    <w:rsid w:val="00BD722E"/>
    <w:rsid w:val="00BD7345"/>
    <w:rsid w:val="00BD7842"/>
    <w:rsid w:val="00BD7A60"/>
    <w:rsid w:val="00BD7D5A"/>
    <w:rsid w:val="00BD7D92"/>
    <w:rsid w:val="00BE0529"/>
    <w:rsid w:val="00BE0AE7"/>
    <w:rsid w:val="00BE0EE6"/>
    <w:rsid w:val="00BE1332"/>
    <w:rsid w:val="00BE1560"/>
    <w:rsid w:val="00BE1573"/>
    <w:rsid w:val="00BE1590"/>
    <w:rsid w:val="00BE1E1A"/>
    <w:rsid w:val="00BE1E6B"/>
    <w:rsid w:val="00BE21CD"/>
    <w:rsid w:val="00BE23D0"/>
    <w:rsid w:val="00BE30EA"/>
    <w:rsid w:val="00BE3189"/>
    <w:rsid w:val="00BE3279"/>
    <w:rsid w:val="00BE338E"/>
    <w:rsid w:val="00BE353F"/>
    <w:rsid w:val="00BE4729"/>
    <w:rsid w:val="00BE56AA"/>
    <w:rsid w:val="00BE6062"/>
    <w:rsid w:val="00BE689A"/>
    <w:rsid w:val="00BE6A25"/>
    <w:rsid w:val="00BE6BB8"/>
    <w:rsid w:val="00BE6DC7"/>
    <w:rsid w:val="00BE7FC8"/>
    <w:rsid w:val="00BF01F1"/>
    <w:rsid w:val="00BF03CA"/>
    <w:rsid w:val="00BF076B"/>
    <w:rsid w:val="00BF0B76"/>
    <w:rsid w:val="00BF1373"/>
    <w:rsid w:val="00BF1F4A"/>
    <w:rsid w:val="00BF2216"/>
    <w:rsid w:val="00BF22EF"/>
    <w:rsid w:val="00BF2557"/>
    <w:rsid w:val="00BF26AC"/>
    <w:rsid w:val="00BF28EC"/>
    <w:rsid w:val="00BF2A47"/>
    <w:rsid w:val="00BF3268"/>
    <w:rsid w:val="00BF32D1"/>
    <w:rsid w:val="00BF35D5"/>
    <w:rsid w:val="00BF397C"/>
    <w:rsid w:val="00BF398D"/>
    <w:rsid w:val="00BF39E3"/>
    <w:rsid w:val="00BF3EFF"/>
    <w:rsid w:val="00BF405E"/>
    <w:rsid w:val="00BF4068"/>
    <w:rsid w:val="00BF48D4"/>
    <w:rsid w:val="00BF5175"/>
    <w:rsid w:val="00BF51AB"/>
    <w:rsid w:val="00BF5756"/>
    <w:rsid w:val="00BF5C31"/>
    <w:rsid w:val="00BF5CA8"/>
    <w:rsid w:val="00BF5E2E"/>
    <w:rsid w:val="00BF63C8"/>
    <w:rsid w:val="00BF6623"/>
    <w:rsid w:val="00BF665F"/>
    <w:rsid w:val="00BF7254"/>
    <w:rsid w:val="00BF72BE"/>
    <w:rsid w:val="00BF7922"/>
    <w:rsid w:val="00BF7BED"/>
    <w:rsid w:val="00BF7C87"/>
    <w:rsid w:val="00C000F0"/>
    <w:rsid w:val="00C00C36"/>
    <w:rsid w:val="00C00EA8"/>
    <w:rsid w:val="00C016D2"/>
    <w:rsid w:val="00C01AA8"/>
    <w:rsid w:val="00C01E4F"/>
    <w:rsid w:val="00C02A06"/>
    <w:rsid w:val="00C02A5C"/>
    <w:rsid w:val="00C03215"/>
    <w:rsid w:val="00C03938"/>
    <w:rsid w:val="00C04011"/>
    <w:rsid w:val="00C0416A"/>
    <w:rsid w:val="00C0439B"/>
    <w:rsid w:val="00C04B64"/>
    <w:rsid w:val="00C04CFF"/>
    <w:rsid w:val="00C04E40"/>
    <w:rsid w:val="00C0523B"/>
    <w:rsid w:val="00C054FF"/>
    <w:rsid w:val="00C05AF4"/>
    <w:rsid w:val="00C062B1"/>
    <w:rsid w:val="00C07D35"/>
    <w:rsid w:val="00C07DEA"/>
    <w:rsid w:val="00C10E62"/>
    <w:rsid w:val="00C111AA"/>
    <w:rsid w:val="00C11BCA"/>
    <w:rsid w:val="00C11CC5"/>
    <w:rsid w:val="00C1212B"/>
    <w:rsid w:val="00C12376"/>
    <w:rsid w:val="00C12909"/>
    <w:rsid w:val="00C12931"/>
    <w:rsid w:val="00C129AA"/>
    <w:rsid w:val="00C13C8B"/>
    <w:rsid w:val="00C14882"/>
    <w:rsid w:val="00C1514A"/>
    <w:rsid w:val="00C157E8"/>
    <w:rsid w:val="00C15A22"/>
    <w:rsid w:val="00C15E2B"/>
    <w:rsid w:val="00C16637"/>
    <w:rsid w:val="00C16AD9"/>
    <w:rsid w:val="00C16CEE"/>
    <w:rsid w:val="00C16E53"/>
    <w:rsid w:val="00C17526"/>
    <w:rsid w:val="00C175A9"/>
    <w:rsid w:val="00C17B86"/>
    <w:rsid w:val="00C2009D"/>
    <w:rsid w:val="00C2071D"/>
    <w:rsid w:val="00C2077E"/>
    <w:rsid w:val="00C213B4"/>
    <w:rsid w:val="00C21930"/>
    <w:rsid w:val="00C21EE4"/>
    <w:rsid w:val="00C221E1"/>
    <w:rsid w:val="00C224EB"/>
    <w:rsid w:val="00C227FC"/>
    <w:rsid w:val="00C22ECA"/>
    <w:rsid w:val="00C22FAC"/>
    <w:rsid w:val="00C237B7"/>
    <w:rsid w:val="00C23C8D"/>
    <w:rsid w:val="00C23E64"/>
    <w:rsid w:val="00C24085"/>
    <w:rsid w:val="00C242DE"/>
    <w:rsid w:val="00C24324"/>
    <w:rsid w:val="00C24D54"/>
    <w:rsid w:val="00C25107"/>
    <w:rsid w:val="00C25490"/>
    <w:rsid w:val="00C2559D"/>
    <w:rsid w:val="00C26802"/>
    <w:rsid w:val="00C26F22"/>
    <w:rsid w:val="00C27993"/>
    <w:rsid w:val="00C27B39"/>
    <w:rsid w:val="00C30333"/>
    <w:rsid w:val="00C3063E"/>
    <w:rsid w:val="00C307A2"/>
    <w:rsid w:val="00C30809"/>
    <w:rsid w:val="00C30896"/>
    <w:rsid w:val="00C30A38"/>
    <w:rsid w:val="00C30D60"/>
    <w:rsid w:val="00C3109A"/>
    <w:rsid w:val="00C312F6"/>
    <w:rsid w:val="00C314B2"/>
    <w:rsid w:val="00C3174C"/>
    <w:rsid w:val="00C31C12"/>
    <w:rsid w:val="00C31D0C"/>
    <w:rsid w:val="00C320E0"/>
    <w:rsid w:val="00C322D4"/>
    <w:rsid w:val="00C32311"/>
    <w:rsid w:val="00C32B21"/>
    <w:rsid w:val="00C32D54"/>
    <w:rsid w:val="00C33256"/>
    <w:rsid w:val="00C33797"/>
    <w:rsid w:val="00C33A31"/>
    <w:rsid w:val="00C33FB6"/>
    <w:rsid w:val="00C34008"/>
    <w:rsid w:val="00C3423E"/>
    <w:rsid w:val="00C34542"/>
    <w:rsid w:val="00C34A24"/>
    <w:rsid w:val="00C34CD0"/>
    <w:rsid w:val="00C35711"/>
    <w:rsid w:val="00C35A4E"/>
    <w:rsid w:val="00C36A46"/>
    <w:rsid w:val="00C36EF9"/>
    <w:rsid w:val="00C36F1F"/>
    <w:rsid w:val="00C36F74"/>
    <w:rsid w:val="00C3796C"/>
    <w:rsid w:val="00C37B76"/>
    <w:rsid w:val="00C37DCC"/>
    <w:rsid w:val="00C37F4A"/>
    <w:rsid w:val="00C40983"/>
    <w:rsid w:val="00C40B4F"/>
    <w:rsid w:val="00C410D6"/>
    <w:rsid w:val="00C41967"/>
    <w:rsid w:val="00C41A36"/>
    <w:rsid w:val="00C4212A"/>
    <w:rsid w:val="00C4241E"/>
    <w:rsid w:val="00C42EFE"/>
    <w:rsid w:val="00C42FF3"/>
    <w:rsid w:val="00C432D3"/>
    <w:rsid w:val="00C433A1"/>
    <w:rsid w:val="00C436B8"/>
    <w:rsid w:val="00C438AF"/>
    <w:rsid w:val="00C43BCE"/>
    <w:rsid w:val="00C4408F"/>
    <w:rsid w:val="00C44EA7"/>
    <w:rsid w:val="00C44F99"/>
    <w:rsid w:val="00C4615A"/>
    <w:rsid w:val="00C46539"/>
    <w:rsid w:val="00C46C00"/>
    <w:rsid w:val="00C4722F"/>
    <w:rsid w:val="00C474D8"/>
    <w:rsid w:val="00C476B0"/>
    <w:rsid w:val="00C47900"/>
    <w:rsid w:val="00C479AA"/>
    <w:rsid w:val="00C50308"/>
    <w:rsid w:val="00C50EBE"/>
    <w:rsid w:val="00C51199"/>
    <w:rsid w:val="00C51957"/>
    <w:rsid w:val="00C51AAC"/>
    <w:rsid w:val="00C51C0D"/>
    <w:rsid w:val="00C521EA"/>
    <w:rsid w:val="00C523AB"/>
    <w:rsid w:val="00C52F15"/>
    <w:rsid w:val="00C52FB6"/>
    <w:rsid w:val="00C5325E"/>
    <w:rsid w:val="00C537FC"/>
    <w:rsid w:val="00C53C09"/>
    <w:rsid w:val="00C53C17"/>
    <w:rsid w:val="00C540D9"/>
    <w:rsid w:val="00C5435D"/>
    <w:rsid w:val="00C5526F"/>
    <w:rsid w:val="00C55841"/>
    <w:rsid w:val="00C55863"/>
    <w:rsid w:val="00C55F5A"/>
    <w:rsid w:val="00C5609C"/>
    <w:rsid w:val="00C5622B"/>
    <w:rsid w:val="00C563F6"/>
    <w:rsid w:val="00C5642D"/>
    <w:rsid w:val="00C56556"/>
    <w:rsid w:val="00C565B7"/>
    <w:rsid w:val="00C56917"/>
    <w:rsid w:val="00C56960"/>
    <w:rsid w:val="00C56B7C"/>
    <w:rsid w:val="00C571B0"/>
    <w:rsid w:val="00C5776D"/>
    <w:rsid w:val="00C5785F"/>
    <w:rsid w:val="00C57D93"/>
    <w:rsid w:val="00C57E4F"/>
    <w:rsid w:val="00C57FC8"/>
    <w:rsid w:val="00C60A45"/>
    <w:rsid w:val="00C6109F"/>
    <w:rsid w:val="00C61199"/>
    <w:rsid w:val="00C616F2"/>
    <w:rsid w:val="00C61B84"/>
    <w:rsid w:val="00C61F4F"/>
    <w:rsid w:val="00C61F81"/>
    <w:rsid w:val="00C62377"/>
    <w:rsid w:val="00C6259B"/>
    <w:rsid w:val="00C628CE"/>
    <w:rsid w:val="00C62B18"/>
    <w:rsid w:val="00C62BA4"/>
    <w:rsid w:val="00C63088"/>
    <w:rsid w:val="00C63348"/>
    <w:rsid w:val="00C63371"/>
    <w:rsid w:val="00C635DE"/>
    <w:rsid w:val="00C6380E"/>
    <w:rsid w:val="00C63B72"/>
    <w:rsid w:val="00C63CCC"/>
    <w:rsid w:val="00C63D59"/>
    <w:rsid w:val="00C63E20"/>
    <w:rsid w:val="00C64900"/>
    <w:rsid w:val="00C64B3D"/>
    <w:rsid w:val="00C65480"/>
    <w:rsid w:val="00C654CA"/>
    <w:rsid w:val="00C6566B"/>
    <w:rsid w:val="00C65CF9"/>
    <w:rsid w:val="00C65D64"/>
    <w:rsid w:val="00C65F62"/>
    <w:rsid w:val="00C67143"/>
    <w:rsid w:val="00C671BE"/>
    <w:rsid w:val="00C6746B"/>
    <w:rsid w:val="00C67B63"/>
    <w:rsid w:val="00C67F0B"/>
    <w:rsid w:val="00C70643"/>
    <w:rsid w:val="00C70C8A"/>
    <w:rsid w:val="00C7175B"/>
    <w:rsid w:val="00C7245A"/>
    <w:rsid w:val="00C72476"/>
    <w:rsid w:val="00C72E01"/>
    <w:rsid w:val="00C72E14"/>
    <w:rsid w:val="00C72F96"/>
    <w:rsid w:val="00C731B8"/>
    <w:rsid w:val="00C73269"/>
    <w:rsid w:val="00C73855"/>
    <w:rsid w:val="00C7400B"/>
    <w:rsid w:val="00C743C7"/>
    <w:rsid w:val="00C750B5"/>
    <w:rsid w:val="00C7552E"/>
    <w:rsid w:val="00C75808"/>
    <w:rsid w:val="00C75982"/>
    <w:rsid w:val="00C75F26"/>
    <w:rsid w:val="00C761F9"/>
    <w:rsid w:val="00C765CE"/>
    <w:rsid w:val="00C76D31"/>
    <w:rsid w:val="00C76DB6"/>
    <w:rsid w:val="00C77086"/>
    <w:rsid w:val="00C77298"/>
    <w:rsid w:val="00C774AC"/>
    <w:rsid w:val="00C77B35"/>
    <w:rsid w:val="00C77BBB"/>
    <w:rsid w:val="00C8011D"/>
    <w:rsid w:val="00C802AF"/>
    <w:rsid w:val="00C80ED9"/>
    <w:rsid w:val="00C81308"/>
    <w:rsid w:val="00C81518"/>
    <w:rsid w:val="00C81896"/>
    <w:rsid w:val="00C81A5D"/>
    <w:rsid w:val="00C81BAE"/>
    <w:rsid w:val="00C81C56"/>
    <w:rsid w:val="00C81D56"/>
    <w:rsid w:val="00C82FA3"/>
    <w:rsid w:val="00C83084"/>
    <w:rsid w:val="00C830E4"/>
    <w:rsid w:val="00C83398"/>
    <w:rsid w:val="00C833A9"/>
    <w:rsid w:val="00C839DB"/>
    <w:rsid w:val="00C83AE4"/>
    <w:rsid w:val="00C83ED7"/>
    <w:rsid w:val="00C83FDD"/>
    <w:rsid w:val="00C841FF"/>
    <w:rsid w:val="00C84343"/>
    <w:rsid w:val="00C84478"/>
    <w:rsid w:val="00C85192"/>
    <w:rsid w:val="00C85404"/>
    <w:rsid w:val="00C8550A"/>
    <w:rsid w:val="00C85618"/>
    <w:rsid w:val="00C85669"/>
    <w:rsid w:val="00C856B3"/>
    <w:rsid w:val="00C85B18"/>
    <w:rsid w:val="00C85E67"/>
    <w:rsid w:val="00C85FC8"/>
    <w:rsid w:val="00C86261"/>
    <w:rsid w:val="00C86B26"/>
    <w:rsid w:val="00C86BD5"/>
    <w:rsid w:val="00C86C0D"/>
    <w:rsid w:val="00C86CB5"/>
    <w:rsid w:val="00C86DF6"/>
    <w:rsid w:val="00C871C5"/>
    <w:rsid w:val="00C87379"/>
    <w:rsid w:val="00C879C6"/>
    <w:rsid w:val="00C87E10"/>
    <w:rsid w:val="00C90167"/>
    <w:rsid w:val="00C9063F"/>
    <w:rsid w:val="00C90942"/>
    <w:rsid w:val="00C90C88"/>
    <w:rsid w:val="00C917EC"/>
    <w:rsid w:val="00C91849"/>
    <w:rsid w:val="00C919B9"/>
    <w:rsid w:val="00C91CC1"/>
    <w:rsid w:val="00C91D1F"/>
    <w:rsid w:val="00C91D65"/>
    <w:rsid w:val="00C91EC8"/>
    <w:rsid w:val="00C925A2"/>
    <w:rsid w:val="00C926DA"/>
    <w:rsid w:val="00C92D3B"/>
    <w:rsid w:val="00C92E69"/>
    <w:rsid w:val="00C92FFD"/>
    <w:rsid w:val="00C9332C"/>
    <w:rsid w:val="00C93772"/>
    <w:rsid w:val="00C93885"/>
    <w:rsid w:val="00C93ABC"/>
    <w:rsid w:val="00C94645"/>
    <w:rsid w:val="00C94689"/>
    <w:rsid w:val="00C9489A"/>
    <w:rsid w:val="00C96383"/>
    <w:rsid w:val="00C9690B"/>
    <w:rsid w:val="00C96E62"/>
    <w:rsid w:val="00C9761B"/>
    <w:rsid w:val="00C97851"/>
    <w:rsid w:val="00C97857"/>
    <w:rsid w:val="00CA020D"/>
    <w:rsid w:val="00CA07E8"/>
    <w:rsid w:val="00CA0DD3"/>
    <w:rsid w:val="00CA115C"/>
    <w:rsid w:val="00CA23D9"/>
    <w:rsid w:val="00CA2620"/>
    <w:rsid w:val="00CA2A04"/>
    <w:rsid w:val="00CA326D"/>
    <w:rsid w:val="00CA34FB"/>
    <w:rsid w:val="00CA3598"/>
    <w:rsid w:val="00CA3930"/>
    <w:rsid w:val="00CA449C"/>
    <w:rsid w:val="00CA516F"/>
    <w:rsid w:val="00CA562F"/>
    <w:rsid w:val="00CA57F6"/>
    <w:rsid w:val="00CA5850"/>
    <w:rsid w:val="00CA5A04"/>
    <w:rsid w:val="00CA5FAB"/>
    <w:rsid w:val="00CA6592"/>
    <w:rsid w:val="00CA66E9"/>
    <w:rsid w:val="00CA762D"/>
    <w:rsid w:val="00CA7C70"/>
    <w:rsid w:val="00CA7F01"/>
    <w:rsid w:val="00CA7F5B"/>
    <w:rsid w:val="00CB01E5"/>
    <w:rsid w:val="00CB15E2"/>
    <w:rsid w:val="00CB18C9"/>
    <w:rsid w:val="00CB1B3F"/>
    <w:rsid w:val="00CB23DE"/>
    <w:rsid w:val="00CB2532"/>
    <w:rsid w:val="00CB2A9A"/>
    <w:rsid w:val="00CB2AAD"/>
    <w:rsid w:val="00CB2C1E"/>
    <w:rsid w:val="00CB3125"/>
    <w:rsid w:val="00CB3A49"/>
    <w:rsid w:val="00CB3C29"/>
    <w:rsid w:val="00CB3FA2"/>
    <w:rsid w:val="00CB40B1"/>
    <w:rsid w:val="00CB4287"/>
    <w:rsid w:val="00CB4A54"/>
    <w:rsid w:val="00CB4B5C"/>
    <w:rsid w:val="00CB5040"/>
    <w:rsid w:val="00CB51A6"/>
    <w:rsid w:val="00CB5CCB"/>
    <w:rsid w:val="00CB5EFE"/>
    <w:rsid w:val="00CB5F87"/>
    <w:rsid w:val="00CB646A"/>
    <w:rsid w:val="00CB6591"/>
    <w:rsid w:val="00CB6605"/>
    <w:rsid w:val="00CB6797"/>
    <w:rsid w:val="00CB6AC8"/>
    <w:rsid w:val="00CB6E39"/>
    <w:rsid w:val="00CB6F3B"/>
    <w:rsid w:val="00CB7774"/>
    <w:rsid w:val="00CB7B0C"/>
    <w:rsid w:val="00CB7B5F"/>
    <w:rsid w:val="00CC007E"/>
    <w:rsid w:val="00CC0431"/>
    <w:rsid w:val="00CC0C22"/>
    <w:rsid w:val="00CC0E82"/>
    <w:rsid w:val="00CC0F44"/>
    <w:rsid w:val="00CC1118"/>
    <w:rsid w:val="00CC11AE"/>
    <w:rsid w:val="00CC12EC"/>
    <w:rsid w:val="00CC1F9C"/>
    <w:rsid w:val="00CC2377"/>
    <w:rsid w:val="00CC272F"/>
    <w:rsid w:val="00CC29D4"/>
    <w:rsid w:val="00CC2A0F"/>
    <w:rsid w:val="00CC2BA5"/>
    <w:rsid w:val="00CC2F80"/>
    <w:rsid w:val="00CC3189"/>
    <w:rsid w:val="00CC322D"/>
    <w:rsid w:val="00CC3FFA"/>
    <w:rsid w:val="00CC4361"/>
    <w:rsid w:val="00CC441A"/>
    <w:rsid w:val="00CC44F6"/>
    <w:rsid w:val="00CC4D3B"/>
    <w:rsid w:val="00CC50CA"/>
    <w:rsid w:val="00CC5463"/>
    <w:rsid w:val="00CC5560"/>
    <w:rsid w:val="00CC5B5B"/>
    <w:rsid w:val="00CC5E7F"/>
    <w:rsid w:val="00CC6065"/>
    <w:rsid w:val="00CC69EA"/>
    <w:rsid w:val="00CC6CF7"/>
    <w:rsid w:val="00CC72A9"/>
    <w:rsid w:val="00CC74CA"/>
    <w:rsid w:val="00CC757D"/>
    <w:rsid w:val="00CC7970"/>
    <w:rsid w:val="00CD0203"/>
    <w:rsid w:val="00CD04A7"/>
    <w:rsid w:val="00CD04C9"/>
    <w:rsid w:val="00CD05C1"/>
    <w:rsid w:val="00CD05E5"/>
    <w:rsid w:val="00CD1203"/>
    <w:rsid w:val="00CD141A"/>
    <w:rsid w:val="00CD16DF"/>
    <w:rsid w:val="00CD1795"/>
    <w:rsid w:val="00CD1B1A"/>
    <w:rsid w:val="00CD1B47"/>
    <w:rsid w:val="00CD20E3"/>
    <w:rsid w:val="00CD2819"/>
    <w:rsid w:val="00CD2A05"/>
    <w:rsid w:val="00CD2B33"/>
    <w:rsid w:val="00CD31D0"/>
    <w:rsid w:val="00CD35B0"/>
    <w:rsid w:val="00CD3652"/>
    <w:rsid w:val="00CD37DF"/>
    <w:rsid w:val="00CD39B0"/>
    <w:rsid w:val="00CD3C44"/>
    <w:rsid w:val="00CD3D31"/>
    <w:rsid w:val="00CD3DEE"/>
    <w:rsid w:val="00CD3F4E"/>
    <w:rsid w:val="00CD452F"/>
    <w:rsid w:val="00CD4718"/>
    <w:rsid w:val="00CD47AB"/>
    <w:rsid w:val="00CD5290"/>
    <w:rsid w:val="00CD5502"/>
    <w:rsid w:val="00CD5531"/>
    <w:rsid w:val="00CD55DD"/>
    <w:rsid w:val="00CD5CF3"/>
    <w:rsid w:val="00CD6A9B"/>
    <w:rsid w:val="00CD6BB0"/>
    <w:rsid w:val="00CD6DDE"/>
    <w:rsid w:val="00CD7122"/>
    <w:rsid w:val="00CD7154"/>
    <w:rsid w:val="00CD7472"/>
    <w:rsid w:val="00CD76FD"/>
    <w:rsid w:val="00CD7A86"/>
    <w:rsid w:val="00CD7C77"/>
    <w:rsid w:val="00CE0564"/>
    <w:rsid w:val="00CE0913"/>
    <w:rsid w:val="00CE0B24"/>
    <w:rsid w:val="00CE10BC"/>
    <w:rsid w:val="00CE1984"/>
    <w:rsid w:val="00CE1F1A"/>
    <w:rsid w:val="00CE2108"/>
    <w:rsid w:val="00CE2A81"/>
    <w:rsid w:val="00CE3772"/>
    <w:rsid w:val="00CE39F9"/>
    <w:rsid w:val="00CE3F72"/>
    <w:rsid w:val="00CE404E"/>
    <w:rsid w:val="00CE417B"/>
    <w:rsid w:val="00CE4470"/>
    <w:rsid w:val="00CE4DB8"/>
    <w:rsid w:val="00CE4DDD"/>
    <w:rsid w:val="00CE52E4"/>
    <w:rsid w:val="00CE532E"/>
    <w:rsid w:val="00CE5956"/>
    <w:rsid w:val="00CE5FB5"/>
    <w:rsid w:val="00CE5FD4"/>
    <w:rsid w:val="00CE61BC"/>
    <w:rsid w:val="00CE656A"/>
    <w:rsid w:val="00CE6847"/>
    <w:rsid w:val="00CE68E6"/>
    <w:rsid w:val="00CE6EF3"/>
    <w:rsid w:val="00CE6F49"/>
    <w:rsid w:val="00CE714B"/>
    <w:rsid w:val="00CE7430"/>
    <w:rsid w:val="00CE7744"/>
    <w:rsid w:val="00CE7E18"/>
    <w:rsid w:val="00CF0253"/>
    <w:rsid w:val="00CF0254"/>
    <w:rsid w:val="00CF040F"/>
    <w:rsid w:val="00CF067F"/>
    <w:rsid w:val="00CF0BB9"/>
    <w:rsid w:val="00CF169D"/>
    <w:rsid w:val="00CF1B4D"/>
    <w:rsid w:val="00CF1F7E"/>
    <w:rsid w:val="00CF2270"/>
    <w:rsid w:val="00CF23A7"/>
    <w:rsid w:val="00CF23C5"/>
    <w:rsid w:val="00CF2863"/>
    <w:rsid w:val="00CF2BA9"/>
    <w:rsid w:val="00CF2E06"/>
    <w:rsid w:val="00CF3152"/>
    <w:rsid w:val="00CF320C"/>
    <w:rsid w:val="00CF32C8"/>
    <w:rsid w:val="00CF40E7"/>
    <w:rsid w:val="00CF4AB4"/>
    <w:rsid w:val="00CF4B20"/>
    <w:rsid w:val="00CF5017"/>
    <w:rsid w:val="00CF50E5"/>
    <w:rsid w:val="00CF53E4"/>
    <w:rsid w:val="00CF547C"/>
    <w:rsid w:val="00CF55DA"/>
    <w:rsid w:val="00CF585E"/>
    <w:rsid w:val="00CF5DFC"/>
    <w:rsid w:val="00CF5F30"/>
    <w:rsid w:val="00CF6294"/>
    <w:rsid w:val="00CF6757"/>
    <w:rsid w:val="00CF67BD"/>
    <w:rsid w:val="00CF6D8A"/>
    <w:rsid w:val="00CF6F6E"/>
    <w:rsid w:val="00CF75F8"/>
    <w:rsid w:val="00D0089A"/>
    <w:rsid w:val="00D00C23"/>
    <w:rsid w:val="00D01168"/>
    <w:rsid w:val="00D015F5"/>
    <w:rsid w:val="00D0166C"/>
    <w:rsid w:val="00D016F9"/>
    <w:rsid w:val="00D017A9"/>
    <w:rsid w:val="00D01AFD"/>
    <w:rsid w:val="00D01D46"/>
    <w:rsid w:val="00D01F9B"/>
    <w:rsid w:val="00D02102"/>
    <w:rsid w:val="00D026A8"/>
    <w:rsid w:val="00D02BB4"/>
    <w:rsid w:val="00D02F38"/>
    <w:rsid w:val="00D03749"/>
    <w:rsid w:val="00D03760"/>
    <w:rsid w:val="00D03936"/>
    <w:rsid w:val="00D03B47"/>
    <w:rsid w:val="00D03F38"/>
    <w:rsid w:val="00D040EF"/>
    <w:rsid w:val="00D04111"/>
    <w:rsid w:val="00D042B8"/>
    <w:rsid w:val="00D04512"/>
    <w:rsid w:val="00D0496E"/>
    <w:rsid w:val="00D04A55"/>
    <w:rsid w:val="00D04AC7"/>
    <w:rsid w:val="00D04BA3"/>
    <w:rsid w:val="00D04C95"/>
    <w:rsid w:val="00D04D4C"/>
    <w:rsid w:val="00D04EAF"/>
    <w:rsid w:val="00D05705"/>
    <w:rsid w:val="00D05997"/>
    <w:rsid w:val="00D05A65"/>
    <w:rsid w:val="00D05F85"/>
    <w:rsid w:val="00D06176"/>
    <w:rsid w:val="00D06477"/>
    <w:rsid w:val="00D0659D"/>
    <w:rsid w:val="00D06B93"/>
    <w:rsid w:val="00D06EFA"/>
    <w:rsid w:val="00D07482"/>
    <w:rsid w:val="00D0756F"/>
    <w:rsid w:val="00D10606"/>
    <w:rsid w:val="00D10B9A"/>
    <w:rsid w:val="00D11215"/>
    <w:rsid w:val="00D1172A"/>
    <w:rsid w:val="00D12042"/>
    <w:rsid w:val="00D1220E"/>
    <w:rsid w:val="00D1225A"/>
    <w:rsid w:val="00D12596"/>
    <w:rsid w:val="00D12CF7"/>
    <w:rsid w:val="00D13573"/>
    <w:rsid w:val="00D135BC"/>
    <w:rsid w:val="00D13C24"/>
    <w:rsid w:val="00D14175"/>
    <w:rsid w:val="00D14696"/>
    <w:rsid w:val="00D14861"/>
    <w:rsid w:val="00D14A59"/>
    <w:rsid w:val="00D1506B"/>
    <w:rsid w:val="00D15600"/>
    <w:rsid w:val="00D156FD"/>
    <w:rsid w:val="00D1572D"/>
    <w:rsid w:val="00D1592D"/>
    <w:rsid w:val="00D159B1"/>
    <w:rsid w:val="00D15CAA"/>
    <w:rsid w:val="00D160FD"/>
    <w:rsid w:val="00D1667E"/>
    <w:rsid w:val="00D16ED2"/>
    <w:rsid w:val="00D1715D"/>
    <w:rsid w:val="00D1724E"/>
    <w:rsid w:val="00D1795E"/>
    <w:rsid w:val="00D17A7F"/>
    <w:rsid w:val="00D17BFF"/>
    <w:rsid w:val="00D17FDC"/>
    <w:rsid w:val="00D203D4"/>
    <w:rsid w:val="00D2044F"/>
    <w:rsid w:val="00D204C3"/>
    <w:rsid w:val="00D20DD3"/>
    <w:rsid w:val="00D20FB4"/>
    <w:rsid w:val="00D21AFD"/>
    <w:rsid w:val="00D21D69"/>
    <w:rsid w:val="00D21E17"/>
    <w:rsid w:val="00D220E6"/>
    <w:rsid w:val="00D22438"/>
    <w:rsid w:val="00D22679"/>
    <w:rsid w:val="00D226D7"/>
    <w:rsid w:val="00D22C04"/>
    <w:rsid w:val="00D230C3"/>
    <w:rsid w:val="00D23118"/>
    <w:rsid w:val="00D23728"/>
    <w:rsid w:val="00D23A40"/>
    <w:rsid w:val="00D24E62"/>
    <w:rsid w:val="00D24ECC"/>
    <w:rsid w:val="00D24F44"/>
    <w:rsid w:val="00D24FDE"/>
    <w:rsid w:val="00D25358"/>
    <w:rsid w:val="00D2577D"/>
    <w:rsid w:val="00D25C43"/>
    <w:rsid w:val="00D26334"/>
    <w:rsid w:val="00D26794"/>
    <w:rsid w:val="00D27269"/>
    <w:rsid w:val="00D27D5C"/>
    <w:rsid w:val="00D303F1"/>
    <w:rsid w:val="00D3048F"/>
    <w:rsid w:val="00D306C7"/>
    <w:rsid w:val="00D30A2D"/>
    <w:rsid w:val="00D30EB3"/>
    <w:rsid w:val="00D30F1D"/>
    <w:rsid w:val="00D3133C"/>
    <w:rsid w:val="00D317E5"/>
    <w:rsid w:val="00D31DF8"/>
    <w:rsid w:val="00D31EE5"/>
    <w:rsid w:val="00D32105"/>
    <w:rsid w:val="00D323B3"/>
    <w:rsid w:val="00D32B7B"/>
    <w:rsid w:val="00D32FE3"/>
    <w:rsid w:val="00D33529"/>
    <w:rsid w:val="00D3372A"/>
    <w:rsid w:val="00D33B38"/>
    <w:rsid w:val="00D34196"/>
    <w:rsid w:val="00D343BB"/>
    <w:rsid w:val="00D343F9"/>
    <w:rsid w:val="00D3469B"/>
    <w:rsid w:val="00D34DA7"/>
    <w:rsid w:val="00D34F37"/>
    <w:rsid w:val="00D35556"/>
    <w:rsid w:val="00D355FA"/>
    <w:rsid w:val="00D358BD"/>
    <w:rsid w:val="00D35D54"/>
    <w:rsid w:val="00D36744"/>
    <w:rsid w:val="00D36DDC"/>
    <w:rsid w:val="00D37018"/>
    <w:rsid w:val="00D37BAD"/>
    <w:rsid w:val="00D37D64"/>
    <w:rsid w:val="00D37DFD"/>
    <w:rsid w:val="00D37FEB"/>
    <w:rsid w:val="00D400F3"/>
    <w:rsid w:val="00D4014F"/>
    <w:rsid w:val="00D405FC"/>
    <w:rsid w:val="00D40839"/>
    <w:rsid w:val="00D409C1"/>
    <w:rsid w:val="00D40B82"/>
    <w:rsid w:val="00D40D49"/>
    <w:rsid w:val="00D40D63"/>
    <w:rsid w:val="00D4156E"/>
    <w:rsid w:val="00D4186B"/>
    <w:rsid w:val="00D41DA6"/>
    <w:rsid w:val="00D41DDC"/>
    <w:rsid w:val="00D424B7"/>
    <w:rsid w:val="00D4255D"/>
    <w:rsid w:val="00D42B10"/>
    <w:rsid w:val="00D43604"/>
    <w:rsid w:val="00D43774"/>
    <w:rsid w:val="00D4378F"/>
    <w:rsid w:val="00D43EC1"/>
    <w:rsid w:val="00D44179"/>
    <w:rsid w:val="00D44433"/>
    <w:rsid w:val="00D445F1"/>
    <w:rsid w:val="00D44F1E"/>
    <w:rsid w:val="00D45070"/>
    <w:rsid w:val="00D45352"/>
    <w:rsid w:val="00D454A2"/>
    <w:rsid w:val="00D4559F"/>
    <w:rsid w:val="00D456AC"/>
    <w:rsid w:val="00D456CD"/>
    <w:rsid w:val="00D456D0"/>
    <w:rsid w:val="00D457FF"/>
    <w:rsid w:val="00D45C7F"/>
    <w:rsid w:val="00D462A9"/>
    <w:rsid w:val="00D46336"/>
    <w:rsid w:val="00D46374"/>
    <w:rsid w:val="00D466F0"/>
    <w:rsid w:val="00D46902"/>
    <w:rsid w:val="00D4691E"/>
    <w:rsid w:val="00D4755A"/>
    <w:rsid w:val="00D475D3"/>
    <w:rsid w:val="00D4771F"/>
    <w:rsid w:val="00D47940"/>
    <w:rsid w:val="00D47C20"/>
    <w:rsid w:val="00D50470"/>
    <w:rsid w:val="00D50619"/>
    <w:rsid w:val="00D50649"/>
    <w:rsid w:val="00D50A15"/>
    <w:rsid w:val="00D51045"/>
    <w:rsid w:val="00D51060"/>
    <w:rsid w:val="00D5130F"/>
    <w:rsid w:val="00D51317"/>
    <w:rsid w:val="00D513C5"/>
    <w:rsid w:val="00D52606"/>
    <w:rsid w:val="00D52B21"/>
    <w:rsid w:val="00D52D15"/>
    <w:rsid w:val="00D52D9C"/>
    <w:rsid w:val="00D52F92"/>
    <w:rsid w:val="00D53049"/>
    <w:rsid w:val="00D53715"/>
    <w:rsid w:val="00D53949"/>
    <w:rsid w:val="00D53B3F"/>
    <w:rsid w:val="00D53E8A"/>
    <w:rsid w:val="00D53F92"/>
    <w:rsid w:val="00D55140"/>
    <w:rsid w:val="00D55994"/>
    <w:rsid w:val="00D55BD8"/>
    <w:rsid w:val="00D55D9C"/>
    <w:rsid w:val="00D560EE"/>
    <w:rsid w:val="00D56133"/>
    <w:rsid w:val="00D5616F"/>
    <w:rsid w:val="00D56650"/>
    <w:rsid w:val="00D5667A"/>
    <w:rsid w:val="00D56845"/>
    <w:rsid w:val="00D56A9C"/>
    <w:rsid w:val="00D56D31"/>
    <w:rsid w:val="00D56E9F"/>
    <w:rsid w:val="00D571C0"/>
    <w:rsid w:val="00D574A4"/>
    <w:rsid w:val="00D5760C"/>
    <w:rsid w:val="00D57683"/>
    <w:rsid w:val="00D57C0B"/>
    <w:rsid w:val="00D57F94"/>
    <w:rsid w:val="00D60063"/>
    <w:rsid w:val="00D6035E"/>
    <w:rsid w:val="00D603E5"/>
    <w:rsid w:val="00D612E6"/>
    <w:rsid w:val="00D61975"/>
    <w:rsid w:val="00D61D7A"/>
    <w:rsid w:val="00D6215C"/>
    <w:rsid w:val="00D626F1"/>
    <w:rsid w:val="00D6270E"/>
    <w:rsid w:val="00D638BA"/>
    <w:rsid w:val="00D63928"/>
    <w:rsid w:val="00D640FA"/>
    <w:rsid w:val="00D64836"/>
    <w:rsid w:val="00D64952"/>
    <w:rsid w:val="00D64AFA"/>
    <w:rsid w:val="00D6502B"/>
    <w:rsid w:val="00D65407"/>
    <w:rsid w:val="00D65484"/>
    <w:rsid w:val="00D65676"/>
    <w:rsid w:val="00D66289"/>
    <w:rsid w:val="00D665EC"/>
    <w:rsid w:val="00D66699"/>
    <w:rsid w:val="00D66C51"/>
    <w:rsid w:val="00D66DEB"/>
    <w:rsid w:val="00D6757B"/>
    <w:rsid w:val="00D67B8F"/>
    <w:rsid w:val="00D7016E"/>
    <w:rsid w:val="00D70AB5"/>
    <w:rsid w:val="00D70D07"/>
    <w:rsid w:val="00D71D29"/>
    <w:rsid w:val="00D71D97"/>
    <w:rsid w:val="00D71FB6"/>
    <w:rsid w:val="00D72291"/>
    <w:rsid w:val="00D7243E"/>
    <w:rsid w:val="00D72897"/>
    <w:rsid w:val="00D728F8"/>
    <w:rsid w:val="00D72B4B"/>
    <w:rsid w:val="00D73462"/>
    <w:rsid w:val="00D74023"/>
    <w:rsid w:val="00D7443E"/>
    <w:rsid w:val="00D74560"/>
    <w:rsid w:val="00D7476B"/>
    <w:rsid w:val="00D7527C"/>
    <w:rsid w:val="00D75405"/>
    <w:rsid w:val="00D75693"/>
    <w:rsid w:val="00D756EA"/>
    <w:rsid w:val="00D75AFB"/>
    <w:rsid w:val="00D75D45"/>
    <w:rsid w:val="00D75DBF"/>
    <w:rsid w:val="00D76511"/>
    <w:rsid w:val="00D76567"/>
    <w:rsid w:val="00D76890"/>
    <w:rsid w:val="00D76A36"/>
    <w:rsid w:val="00D76E14"/>
    <w:rsid w:val="00D7730D"/>
    <w:rsid w:val="00D77703"/>
    <w:rsid w:val="00D779C1"/>
    <w:rsid w:val="00D77C35"/>
    <w:rsid w:val="00D77CCB"/>
    <w:rsid w:val="00D80026"/>
    <w:rsid w:val="00D80096"/>
    <w:rsid w:val="00D801E9"/>
    <w:rsid w:val="00D805A9"/>
    <w:rsid w:val="00D813EC"/>
    <w:rsid w:val="00D81643"/>
    <w:rsid w:val="00D8194F"/>
    <w:rsid w:val="00D81D1B"/>
    <w:rsid w:val="00D81EEE"/>
    <w:rsid w:val="00D820AE"/>
    <w:rsid w:val="00D820EA"/>
    <w:rsid w:val="00D82466"/>
    <w:rsid w:val="00D82568"/>
    <w:rsid w:val="00D82823"/>
    <w:rsid w:val="00D828CA"/>
    <w:rsid w:val="00D829B2"/>
    <w:rsid w:val="00D82CBD"/>
    <w:rsid w:val="00D833AA"/>
    <w:rsid w:val="00D834F0"/>
    <w:rsid w:val="00D8372C"/>
    <w:rsid w:val="00D837F2"/>
    <w:rsid w:val="00D83FF5"/>
    <w:rsid w:val="00D85145"/>
    <w:rsid w:val="00D85389"/>
    <w:rsid w:val="00D857DF"/>
    <w:rsid w:val="00D85ADD"/>
    <w:rsid w:val="00D85B11"/>
    <w:rsid w:val="00D85C33"/>
    <w:rsid w:val="00D861D4"/>
    <w:rsid w:val="00D8620C"/>
    <w:rsid w:val="00D86639"/>
    <w:rsid w:val="00D869EE"/>
    <w:rsid w:val="00D86A84"/>
    <w:rsid w:val="00D86AA2"/>
    <w:rsid w:val="00D86AE0"/>
    <w:rsid w:val="00D86D9B"/>
    <w:rsid w:val="00D86F25"/>
    <w:rsid w:val="00D87345"/>
    <w:rsid w:val="00D874E8"/>
    <w:rsid w:val="00D8770E"/>
    <w:rsid w:val="00D8773F"/>
    <w:rsid w:val="00D87A8F"/>
    <w:rsid w:val="00D87AC9"/>
    <w:rsid w:val="00D87EEC"/>
    <w:rsid w:val="00D90055"/>
    <w:rsid w:val="00D906C0"/>
    <w:rsid w:val="00D91543"/>
    <w:rsid w:val="00D917BF"/>
    <w:rsid w:val="00D917EE"/>
    <w:rsid w:val="00D91D2B"/>
    <w:rsid w:val="00D92819"/>
    <w:rsid w:val="00D92A11"/>
    <w:rsid w:val="00D92EBB"/>
    <w:rsid w:val="00D931A4"/>
    <w:rsid w:val="00D93208"/>
    <w:rsid w:val="00D9364F"/>
    <w:rsid w:val="00D938F6"/>
    <w:rsid w:val="00D93BFE"/>
    <w:rsid w:val="00D93C29"/>
    <w:rsid w:val="00D94273"/>
    <w:rsid w:val="00D945D0"/>
    <w:rsid w:val="00D94E7B"/>
    <w:rsid w:val="00D94F61"/>
    <w:rsid w:val="00D95568"/>
    <w:rsid w:val="00D95598"/>
    <w:rsid w:val="00D95B5F"/>
    <w:rsid w:val="00D96302"/>
    <w:rsid w:val="00D96714"/>
    <w:rsid w:val="00D96AD2"/>
    <w:rsid w:val="00D96BF7"/>
    <w:rsid w:val="00D9725A"/>
    <w:rsid w:val="00D977A9"/>
    <w:rsid w:val="00D97BD5"/>
    <w:rsid w:val="00DA0E5B"/>
    <w:rsid w:val="00DA0FD1"/>
    <w:rsid w:val="00DA11A3"/>
    <w:rsid w:val="00DA2166"/>
    <w:rsid w:val="00DA25C9"/>
    <w:rsid w:val="00DA2927"/>
    <w:rsid w:val="00DA2B28"/>
    <w:rsid w:val="00DA31D1"/>
    <w:rsid w:val="00DA3836"/>
    <w:rsid w:val="00DA3C74"/>
    <w:rsid w:val="00DA4155"/>
    <w:rsid w:val="00DA41CD"/>
    <w:rsid w:val="00DA44EA"/>
    <w:rsid w:val="00DA4504"/>
    <w:rsid w:val="00DA4C06"/>
    <w:rsid w:val="00DA4F15"/>
    <w:rsid w:val="00DA548F"/>
    <w:rsid w:val="00DA58DC"/>
    <w:rsid w:val="00DA6DCA"/>
    <w:rsid w:val="00DA6DF7"/>
    <w:rsid w:val="00DA78C1"/>
    <w:rsid w:val="00DB004B"/>
    <w:rsid w:val="00DB06F2"/>
    <w:rsid w:val="00DB077B"/>
    <w:rsid w:val="00DB0A60"/>
    <w:rsid w:val="00DB0C4A"/>
    <w:rsid w:val="00DB0EB9"/>
    <w:rsid w:val="00DB108E"/>
    <w:rsid w:val="00DB1506"/>
    <w:rsid w:val="00DB19C0"/>
    <w:rsid w:val="00DB1BC6"/>
    <w:rsid w:val="00DB1E70"/>
    <w:rsid w:val="00DB20D8"/>
    <w:rsid w:val="00DB2281"/>
    <w:rsid w:val="00DB291D"/>
    <w:rsid w:val="00DB2F87"/>
    <w:rsid w:val="00DB2FE9"/>
    <w:rsid w:val="00DB30FB"/>
    <w:rsid w:val="00DB3363"/>
    <w:rsid w:val="00DB34F1"/>
    <w:rsid w:val="00DB3CC2"/>
    <w:rsid w:val="00DB3F3B"/>
    <w:rsid w:val="00DB45D1"/>
    <w:rsid w:val="00DB49DA"/>
    <w:rsid w:val="00DB4A7A"/>
    <w:rsid w:val="00DB4AF0"/>
    <w:rsid w:val="00DB4ED9"/>
    <w:rsid w:val="00DB5856"/>
    <w:rsid w:val="00DB5B33"/>
    <w:rsid w:val="00DB636C"/>
    <w:rsid w:val="00DB63CE"/>
    <w:rsid w:val="00DB6585"/>
    <w:rsid w:val="00DB671E"/>
    <w:rsid w:val="00DB75BE"/>
    <w:rsid w:val="00DB771E"/>
    <w:rsid w:val="00DB78EE"/>
    <w:rsid w:val="00DB7CD0"/>
    <w:rsid w:val="00DC01A2"/>
    <w:rsid w:val="00DC06D2"/>
    <w:rsid w:val="00DC077A"/>
    <w:rsid w:val="00DC0C2A"/>
    <w:rsid w:val="00DC0CF7"/>
    <w:rsid w:val="00DC0F60"/>
    <w:rsid w:val="00DC12FA"/>
    <w:rsid w:val="00DC154B"/>
    <w:rsid w:val="00DC189C"/>
    <w:rsid w:val="00DC1B2A"/>
    <w:rsid w:val="00DC1C75"/>
    <w:rsid w:val="00DC1D95"/>
    <w:rsid w:val="00DC24CB"/>
    <w:rsid w:val="00DC2721"/>
    <w:rsid w:val="00DC2AE7"/>
    <w:rsid w:val="00DC2CCE"/>
    <w:rsid w:val="00DC3046"/>
    <w:rsid w:val="00DC30EB"/>
    <w:rsid w:val="00DC31D4"/>
    <w:rsid w:val="00DC3259"/>
    <w:rsid w:val="00DC32CE"/>
    <w:rsid w:val="00DC3392"/>
    <w:rsid w:val="00DC374F"/>
    <w:rsid w:val="00DC3AB6"/>
    <w:rsid w:val="00DC4B85"/>
    <w:rsid w:val="00DC4E66"/>
    <w:rsid w:val="00DC4EA0"/>
    <w:rsid w:val="00DC533A"/>
    <w:rsid w:val="00DC5C4F"/>
    <w:rsid w:val="00DC68F2"/>
    <w:rsid w:val="00DC7240"/>
    <w:rsid w:val="00DC739B"/>
    <w:rsid w:val="00DC7515"/>
    <w:rsid w:val="00DC77C3"/>
    <w:rsid w:val="00DC79DB"/>
    <w:rsid w:val="00DC7BBA"/>
    <w:rsid w:val="00DC7E4A"/>
    <w:rsid w:val="00DD009B"/>
    <w:rsid w:val="00DD06D0"/>
    <w:rsid w:val="00DD0C8C"/>
    <w:rsid w:val="00DD0D78"/>
    <w:rsid w:val="00DD1406"/>
    <w:rsid w:val="00DD1527"/>
    <w:rsid w:val="00DD166F"/>
    <w:rsid w:val="00DD18F8"/>
    <w:rsid w:val="00DD1A24"/>
    <w:rsid w:val="00DD1BFB"/>
    <w:rsid w:val="00DD2267"/>
    <w:rsid w:val="00DD2D65"/>
    <w:rsid w:val="00DD2FEF"/>
    <w:rsid w:val="00DD34EA"/>
    <w:rsid w:val="00DD3A36"/>
    <w:rsid w:val="00DD42F3"/>
    <w:rsid w:val="00DD4F59"/>
    <w:rsid w:val="00DD571C"/>
    <w:rsid w:val="00DD582D"/>
    <w:rsid w:val="00DD59A6"/>
    <w:rsid w:val="00DD6355"/>
    <w:rsid w:val="00DD6AE8"/>
    <w:rsid w:val="00DD6E10"/>
    <w:rsid w:val="00DD6E93"/>
    <w:rsid w:val="00DD6ECB"/>
    <w:rsid w:val="00DD6EEB"/>
    <w:rsid w:val="00DD71F7"/>
    <w:rsid w:val="00DD7354"/>
    <w:rsid w:val="00DE032D"/>
    <w:rsid w:val="00DE1144"/>
    <w:rsid w:val="00DE1549"/>
    <w:rsid w:val="00DE1FDE"/>
    <w:rsid w:val="00DE2314"/>
    <w:rsid w:val="00DE2672"/>
    <w:rsid w:val="00DE2683"/>
    <w:rsid w:val="00DE3102"/>
    <w:rsid w:val="00DE35EC"/>
    <w:rsid w:val="00DE3708"/>
    <w:rsid w:val="00DE3A37"/>
    <w:rsid w:val="00DE3D40"/>
    <w:rsid w:val="00DE3FAB"/>
    <w:rsid w:val="00DE4556"/>
    <w:rsid w:val="00DE48F7"/>
    <w:rsid w:val="00DE4B22"/>
    <w:rsid w:val="00DE51C3"/>
    <w:rsid w:val="00DE51F1"/>
    <w:rsid w:val="00DE530F"/>
    <w:rsid w:val="00DE552C"/>
    <w:rsid w:val="00DE58B8"/>
    <w:rsid w:val="00DE5A15"/>
    <w:rsid w:val="00DE5AAF"/>
    <w:rsid w:val="00DE5E75"/>
    <w:rsid w:val="00DE6511"/>
    <w:rsid w:val="00DE6C60"/>
    <w:rsid w:val="00DE70BC"/>
    <w:rsid w:val="00DE73C9"/>
    <w:rsid w:val="00DE7B00"/>
    <w:rsid w:val="00DF07A7"/>
    <w:rsid w:val="00DF095D"/>
    <w:rsid w:val="00DF0E5E"/>
    <w:rsid w:val="00DF0EEC"/>
    <w:rsid w:val="00DF13DF"/>
    <w:rsid w:val="00DF154B"/>
    <w:rsid w:val="00DF15C9"/>
    <w:rsid w:val="00DF1872"/>
    <w:rsid w:val="00DF19BE"/>
    <w:rsid w:val="00DF1B21"/>
    <w:rsid w:val="00DF1B99"/>
    <w:rsid w:val="00DF20CE"/>
    <w:rsid w:val="00DF214B"/>
    <w:rsid w:val="00DF24F3"/>
    <w:rsid w:val="00DF2B99"/>
    <w:rsid w:val="00DF2C3D"/>
    <w:rsid w:val="00DF3C3B"/>
    <w:rsid w:val="00DF3EB7"/>
    <w:rsid w:val="00DF4057"/>
    <w:rsid w:val="00DF540A"/>
    <w:rsid w:val="00DF54D1"/>
    <w:rsid w:val="00DF5C67"/>
    <w:rsid w:val="00DF6809"/>
    <w:rsid w:val="00DF6877"/>
    <w:rsid w:val="00DF6B33"/>
    <w:rsid w:val="00DF73E2"/>
    <w:rsid w:val="00DF7546"/>
    <w:rsid w:val="00E00749"/>
    <w:rsid w:val="00E0096C"/>
    <w:rsid w:val="00E00B5C"/>
    <w:rsid w:val="00E011FA"/>
    <w:rsid w:val="00E01273"/>
    <w:rsid w:val="00E01770"/>
    <w:rsid w:val="00E0197F"/>
    <w:rsid w:val="00E01C3A"/>
    <w:rsid w:val="00E021C3"/>
    <w:rsid w:val="00E02273"/>
    <w:rsid w:val="00E0310E"/>
    <w:rsid w:val="00E03627"/>
    <w:rsid w:val="00E03697"/>
    <w:rsid w:val="00E03FA8"/>
    <w:rsid w:val="00E044EA"/>
    <w:rsid w:val="00E05995"/>
    <w:rsid w:val="00E05A50"/>
    <w:rsid w:val="00E05E68"/>
    <w:rsid w:val="00E06A13"/>
    <w:rsid w:val="00E06B4A"/>
    <w:rsid w:val="00E071DE"/>
    <w:rsid w:val="00E078AE"/>
    <w:rsid w:val="00E07CD6"/>
    <w:rsid w:val="00E07DD3"/>
    <w:rsid w:val="00E10172"/>
    <w:rsid w:val="00E103D2"/>
    <w:rsid w:val="00E1065A"/>
    <w:rsid w:val="00E106DD"/>
    <w:rsid w:val="00E10BF1"/>
    <w:rsid w:val="00E10C4B"/>
    <w:rsid w:val="00E10CA3"/>
    <w:rsid w:val="00E110E3"/>
    <w:rsid w:val="00E111E3"/>
    <w:rsid w:val="00E112A2"/>
    <w:rsid w:val="00E118EB"/>
    <w:rsid w:val="00E11BF8"/>
    <w:rsid w:val="00E11DE4"/>
    <w:rsid w:val="00E11E6F"/>
    <w:rsid w:val="00E12416"/>
    <w:rsid w:val="00E12488"/>
    <w:rsid w:val="00E125F7"/>
    <w:rsid w:val="00E12FD2"/>
    <w:rsid w:val="00E13212"/>
    <w:rsid w:val="00E136B4"/>
    <w:rsid w:val="00E139EE"/>
    <w:rsid w:val="00E13AA2"/>
    <w:rsid w:val="00E1421D"/>
    <w:rsid w:val="00E14236"/>
    <w:rsid w:val="00E14534"/>
    <w:rsid w:val="00E14D8D"/>
    <w:rsid w:val="00E14E75"/>
    <w:rsid w:val="00E15044"/>
    <w:rsid w:val="00E15315"/>
    <w:rsid w:val="00E153F6"/>
    <w:rsid w:val="00E156E4"/>
    <w:rsid w:val="00E15907"/>
    <w:rsid w:val="00E15A23"/>
    <w:rsid w:val="00E160B2"/>
    <w:rsid w:val="00E16212"/>
    <w:rsid w:val="00E166C2"/>
    <w:rsid w:val="00E16ABF"/>
    <w:rsid w:val="00E16B4A"/>
    <w:rsid w:val="00E17AFF"/>
    <w:rsid w:val="00E17C48"/>
    <w:rsid w:val="00E204BE"/>
    <w:rsid w:val="00E204C7"/>
    <w:rsid w:val="00E20A93"/>
    <w:rsid w:val="00E211BE"/>
    <w:rsid w:val="00E21406"/>
    <w:rsid w:val="00E2141E"/>
    <w:rsid w:val="00E2194D"/>
    <w:rsid w:val="00E21EDD"/>
    <w:rsid w:val="00E21FD0"/>
    <w:rsid w:val="00E21FD6"/>
    <w:rsid w:val="00E221FB"/>
    <w:rsid w:val="00E228B4"/>
    <w:rsid w:val="00E22BFC"/>
    <w:rsid w:val="00E22DE3"/>
    <w:rsid w:val="00E23299"/>
    <w:rsid w:val="00E23698"/>
    <w:rsid w:val="00E23E5E"/>
    <w:rsid w:val="00E240CD"/>
    <w:rsid w:val="00E24170"/>
    <w:rsid w:val="00E242EF"/>
    <w:rsid w:val="00E24595"/>
    <w:rsid w:val="00E2477D"/>
    <w:rsid w:val="00E24F26"/>
    <w:rsid w:val="00E2539C"/>
    <w:rsid w:val="00E25749"/>
    <w:rsid w:val="00E26293"/>
    <w:rsid w:val="00E26CBA"/>
    <w:rsid w:val="00E26DB8"/>
    <w:rsid w:val="00E26E78"/>
    <w:rsid w:val="00E275CC"/>
    <w:rsid w:val="00E27899"/>
    <w:rsid w:val="00E27905"/>
    <w:rsid w:val="00E27FDE"/>
    <w:rsid w:val="00E30D08"/>
    <w:rsid w:val="00E3121F"/>
    <w:rsid w:val="00E31BB6"/>
    <w:rsid w:val="00E31EF2"/>
    <w:rsid w:val="00E324D0"/>
    <w:rsid w:val="00E327A2"/>
    <w:rsid w:val="00E3289C"/>
    <w:rsid w:val="00E32975"/>
    <w:rsid w:val="00E32C9D"/>
    <w:rsid w:val="00E32E18"/>
    <w:rsid w:val="00E330B9"/>
    <w:rsid w:val="00E3353B"/>
    <w:rsid w:val="00E337D0"/>
    <w:rsid w:val="00E33953"/>
    <w:rsid w:val="00E33980"/>
    <w:rsid w:val="00E339E7"/>
    <w:rsid w:val="00E33C79"/>
    <w:rsid w:val="00E345C5"/>
    <w:rsid w:val="00E346BB"/>
    <w:rsid w:val="00E346D2"/>
    <w:rsid w:val="00E34761"/>
    <w:rsid w:val="00E34E97"/>
    <w:rsid w:val="00E3572A"/>
    <w:rsid w:val="00E35CCE"/>
    <w:rsid w:val="00E35CD0"/>
    <w:rsid w:val="00E35F10"/>
    <w:rsid w:val="00E3660F"/>
    <w:rsid w:val="00E36F9A"/>
    <w:rsid w:val="00E37133"/>
    <w:rsid w:val="00E37B10"/>
    <w:rsid w:val="00E404FE"/>
    <w:rsid w:val="00E40A5D"/>
    <w:rsid w:val="00E40AE3"/>
    <w:rsid w:val="00E415EA"/>
    <w:rsid w:val="00E41B4D"/>
    <w:rsid w:val="00E41C5B"/>
    <w:rsid w:val="00E42594"/>
    <w:rsid w:val="00E426B6"/>
    <w:rsid w:val="00E4276A"/>
    <w:rsid w:val="00E42842"/>
    <w:rsid w:val="00E42E00"/>
    <w:rsid w:val="00E42E61"/>
    <w:rsid w:val="00E4307A"/>
    <w:rsid w:val="00E43E9E"/>
    <w:rsid w:val="00E44046"/>
    <w:rsid w:val="00E44248"/>
    <w:rsid w:val="00E44BC7"/>
    <w:rsid w:val="00E44DBA"/>
    <w:rsid w:val="00E44DE8"/>
    <w:rsid w:val="00E4593E"/>
    <w:rsid w:val="00E46268"/>
    <w:rsid w:val="00E46349"/>
    <w:rsid w:val="00E46464"/>
    <w:rsid w:val="00E4672F"/>
    <w:rsid w:val="00E46C0E"/>
    <w:rsid w:val="00E46EB6"/>
    <w:rsid w:val="00E46FC5"/>
    <w:rsid w:val="00E47137"/>
    <w:rsid w:val="00E4738F"/>
    <w:rsid w:val="00E47673"/>
    <w:rsid w:val="00E47D0A"/>
    <w:rsid w:val="00E47D21"/>
    <w:rsid w:val="00E47D91"/>
    <w:rsid w:val="00E501C7"/>
    <w:rsid w:val="00E50618"/>
    <w:rsid w:val="00E50D2B"/>
    <w:rsid w:val="00E516A0"/>
    <w:rsid w:val="00E517B9"/>
    <w:rsid w:val="00E51C36"/>
    <w:rsid w:val="00E51D13"/>
    <w:rsid w:val="00E51FA8"/>
    <w:rsid w:val="00E52779"/>
    <w:rsid w:val="00E5324E"/>
    <w:rsid w:val="00E53251"/>
    <w:rsid w:val="00E53824"/>
    <w:rsid w:val="00E53DDC"/>
    <w:rsid w:val="00E54D2E"/>
    <w:rsid w:val="00E54D97"/>
    <w:rsid w:val="00E5538B"/>
    <w:rsid w:val="00E55F1B"/>
    <w:rsid w:val="00E55F1C"/>
    <w:rsid w:val="00E56467"/>
    <w:rsid w:val="00E56607"/>
    <w:rsid w:val="00E567B2"/>
    <w:rsid w:val="00E56B58"/>
    <w:rsid w:val="00E56BAA"/>
    <w:rsid w:val="00E5711E"/>
    <w:rsid w:val="00E571BC"/>
    <w:rsid w:val="00E573E3"/>
    <w:rsid w:val="00E57804"/>
    <w:rsid w:val="00E60372"/>
    <w:rsid w:val="00E6077C"/>
    <w:rsid w:val="00E60D7C"/>
    <w:rsid w:val="00E60D8D"/>
    <w:rsid w:val="00E6116B"/>
    <w:rsid w:val="00E616A1"/>
    <w:rsid w:val="00E619E9"/>
    <w:rsid w:val="00E61FB8"/>
    <w:rsid w:val="00E61FF8"/>
    <w:rsid w:val="00E62117"/>
    <w:rsid w:val="00E621F2"/>
    <w:rsid w:val="00E643B2"/>
    <w:rsid w:val="00E6465B"/>
    <w:rsid w:val="00E64767"/>
    <w:rsid w:val="00E6498E"/>
    <w:rsid w:val="00E64E05"/>
    <w:rsid w:val="00E64EA6"/>
    <w:rsid w:val="00E65236"/>
    <w:rsid w:val="00E65696"/>
    <w:rsid w:val="00E66D5E"/>
    <w:rsid w:val="00E66DC3"/>
    <w:rsid w:val="00E67742"/>
    <w:rsid w:val="00E67ACB"/>
    <w:rsid w:val="00E67BC2"/>
    <w:rsid w:val="00E67F55"/>
    <w:rsid w:val="00E70416"/>
    <w:rsid w:val="00E70552"/>
    <w:rsid w:val="00E70710"/>
    <w:rsid w:val="00E708BD"/>
    <w:rsid w:val="00E70C0E"/>
    <w:rsid w:val="00E70F43"/>
    <w:rsid w:val="00E70FD1"/>
    <w:rsid w:val="00E71B72"/>
    <w:rsid w:val="00E7257B"/>
    <w:rsid w:val="00E7440C"/>
    <w:rsid w:val="00E745EA"/>
    <w:rsid w:val="00E74EF5"/>
    <w:rsid w:val="00E74EFE"/>
    <w:rsid w:val="00E750A9"/>
    <w:rsid w:val="00E75506"/>
    <w:rsid w:val="00E75872"/>
    <w:rsid w:val="00E75B00"/>
    <w:rsid w:val="00E75C82"/>
    <w:rsid w:val="00E7634F"/>
    <w:rsid w:val="00E766F3"/>
    <w:rsid w:val="00E76A41"/>
    <w:rsid w:val="00E77229"/>
    <w:rsid w:val="00E772F4"/>
    <w:rsid w:val="00E7744C"/>
    <w:rsid w:val="00E775FB"/>
    <w:rsid w:val="00E7790F"/>
    <w:rsid w:val="00E77A48"/>
    <w:rsid w:val="00E77BDC"/>
    <w:rsid w:val="00E77CD0"/>
    <w:rsid w:val="00E80278"/>
    <w:rsid w:val="00E80325"/>
    <w:rsid w:val="00E804BD"/>
    <w:rsid w:val="00E8055C"/>
    <w:rsid w:val="00E81176"/>
    <w:rsid w:val="00E811B5"/>
    <w:rsid w:val="00E81779"/>
    <w:rsid w:val="00E822B2"/>
    <w:rsid w:val="00E82637"/>
    <w:rsid w:val="00E8263F"/>
    <w:rsid w:val="00E82F13"/>
    <w:rsid w:val="00E83044"/>
    <w:rsid w:val="00E83758"/>
    <w:rsid w:val="00E83C52"/>
    <w:rsid w:val="00E83CD7"/>
    <w:rsid w:val="00E8410E"/>
    <w:rsid w:val="00E8453E"/>
    <w:rsid w:val="00E84C5D"/>
    <w:rsid w:val="00E84D55"/>
    <w:rsid w:val="00E852FF"/>
    <w:rsid w:val="00E8590C"/>
    <w:rsid w:val="00E85B9A"/>
    <w:rsid w:val="00E86123"/>
    <w:rsid w:val="00E86183"/>
    <w:rsid w:val="00E862A8"/>
    <w:rsid w:val="00E873F4"/>
    <w:rsid w:val="00E87F0F"/>
    <w:rsid w:val="00E90203"/>
    <w:rsid w:val="00E90298"/>
    <w:rsid w:val="00E90477"/>
    <w:rsid w:val="00E905D6"/>
    <w:rsid w:val="00E90A43"/>
    <w:rsid w:val="00E90CB2"/>
    <w:rsid w:val="00E90D92"/>
    <w:rsid w:val="00E9114D"/>
    <w:rsid w:val="00E91873"/>
    <w:rsid w:val="00E91E2E"/>
    <w:rsid w:val="00E91EA5"/>
    <w:rsid w:val="00E91EB4"/>
    <w:rsid w:val="00E91FE6"/>
    <w:rsid w:val="00E92061"/>
    <w:rsid w:val="00E92496"/>
    <w:rsid w:val="00E9249F"/>
    <w:rsid w:val="00E9253C"/>
    <w:rsid w:val="00E92552"/>
    <w:rsid w:val="00E92878"/>
    <w:rsid w:val="00E929E9"/>
    <w:rsid w:val="00E93112"/>
    <w:rsid w:val="00E93399"/>
    <w:rsid w:val="00E935C8"/>
    <w:rsid w:val="00E935F9"/>
    <w:rsid w:val="00E936B6"/>
    <w:rsid w:val="00E9435C"/>
    <w:rsid w:val="00E947C9"/>
    <w:rsid w:val="00E947ED"/>
    <w:rsid w:val="00E95160"/>
    <w:rsid w:val="00E954B6"/>
    <w:rsid w:val="00E95A64"/>
    <w:rsid w:val="00E95DDE"/>
    <w:rsid w:val="00E95E36"/>
    <w:rsid w:val="00E95E4F"/>
    <w:rsid w:val="00E95FBE"/>
    <w:rsid w:val="00E96025"/>
    <w:rsid w:val="00E960C8"/>
    <w:rsid w:val="00E96BEB"/>
    <w:rsid w:val="00E96C21"/>
    <w:rsid w:val="00E96C34"/>
    <w:rsid w:val="00E96F4E"/>
    <w:rsid w:val="00E97642"/>
    <w:rsid w:val="00E97D32"/>
    <w:rsid w:val="00E97E6A"/>
    <w:rsid w:val="00E97EFD"/>
    <w:rsid w:val="00EA00F0"/>
    <w:rsid w:val="00EA1392"/>
    <w:rsid w:val="00EA14F4"/>
    <w:rsid w:val="00EA160A"/>
    <w:rsid w:val="00EA1DAA"/>
    <w:rsid w:val="00EA2329"/>
    <w:rsid w:val="00EA2CB1"/>
    <w:rsid w:val="00EA33C3"/>
    <w:rsid w:val="00EA49B6"/>
    <w:rsid w:val="00EA518E"/>
    <w:rsid w:val="00EA5243"/>
    <w:rsid w:val="00EA5460"/>
    <w:rsid w:val="00EA5542"/>
    <w:rsid w:val="00EA558A"/>
    <w:rsid w:val="00EA59A7"/>
    <w:rsid w:val="00EA5A3C"/>
    <w:rsid w:val="00EA5E45"/>
    <w:rsid w:val="00EA6A8C"/>
    <w:rsid w:val="00EA6B54"/>
    <w:rsid w:val="00EA6FC7"/>
    <w:rsid w:val="00EA7B34"/>
    <w:rsid w:val="00EA7EC1"/>
    <w:rsid w:val="00EB00B4"/>
    <w:rsid w:val="00EB012F"/>
    <w:rsid w:val="00EB028A"/>
    <w:rsid w:val="00EB02C0"/>
    <w:rsid w:val="00EB1AE8"/>
    <w:rsid w:val="00EB1D6D"/>
    <w:rsid w:val="00EB1EA8"/>
    <w:rsid w:val="00EB2111"/>
    <w:rsid w:val="00EB2138"/>
    <w:rsid w:val="00EB224F"/>
    <w:rsid w:val="00EB24A8"/>
    <w:rsid w:val="00EB2D77"/>
    <w:rsid w:val="00EB2FCB"/>
    <w:rsid w:val="00EB36AA"/>
    <w:rsid w:val="00EB36F1"/>
    <w:rsid w:val="00EB385A"/>
    <w:rsid w:val="00EB447E"/>
    <w:rsid w:val="00EB456C"/>
    <w:rsid w:val="00EB4594"/>
    <w:rsid w:val="00EB4825"/>
    <w:rsid w:val="00EB4E45"/>
    <w:rsid w:val="00EB4EDD"/>
    <w:rsid w:val="00EB5420"/>
    <w:rsid w:val="00EB574B"/>
    <w:rsid w:val="00EB5C28"/>
    <w:rsid w:val="00EB5DFD"/>
    <w:rsid w:val="00EB68D6"/>
    <w:rsid w:val="00EB7130"/>
    <w:rsid w:val="00EB78C3"/>
    <w:rsid w:val="00EB7ACC"/>
    <w:rsid w:val="00EC05BA"/>
    <w:rsid w:val="00EC175B"/>
    <w:rsid w:val="00EC1B38"/>
    <w:rsid w:val="00EC2199"/>
    <w:rsid w:val="00EC21FC"/>
    <w:rsid w:val="00EC2259"/>
    <w:rsid w:val="00EC23EC"/>
    <w:rsid w:val="00EC2A7F"/>
    <w:rsid w:val="00EC2C5F"/>
    <w:rsid w:val="00EC2CAD"/>
    <w:rsid w:val="00EC3020"/>
    <w:rsid w:val="00EC3215"/>
    <w:rsid w:val="00EC3523"/>
    <w:rsid w:val="00EC37C7"/>
    <w:rsid w:val="00EC3BCC"/>
    <w:rsid w:val="00EC43B9"/>
    <w:rsid w:val="00EC471F"/>
    <w:rsid w:val="00EC4844"/>
    <w:rsid w:val="00EC48DB"/>
    <w:rsid w:val="00EC48FF"/>
    <w:rsid w:val="00EC5594"/>
    <w:rsid w:val="00EC55F5"/>
    <w:rsid w:val="00EC590E"/>
    <w:rsid w:val="00EC6160"/>
    <w:rsid w:val="00EC6864"/>
    <w:rsid w:val="00EC6936"/>
    <w:rsid w:val="00EC69CB"/>
    <w:rsid w:val="00EC7021"/>
    <w:rsid w:val="00EC70AE"/>
    <w:rsid w:val="00EC7852"/>
    <w:rsid w:val="00EC794A"/>
    <w:rsid w:val="00EC79CE"/>
    <w:rsid w:val="00ED0016"/>
    <w:rsid w:val="00ED0847"/>
    <w:rsid w:val="00ED1987"/>
    <w:rsid w:val="00ED1B7F"/>
    <w:rsid w:val="00ED1BD1"/>
    <w:rsid w:val="00ED1BD8"/>
    <w:rsid w:val="00ED2358"/>
    <w:rsid w:val="00ED2401"/>
    <w:rsid w:val="00ED28F3"/>
    <w:rsid w:val="00ED2928"/>
    <w:rsid w:val="00ED2AFF"/>
    <w:rsid w:val="00ED30C2"/>
    <w:rsid w:val="00ED3240"/>
    <w:rsid w:val="00ED35D0"/>
    <w:rsid w:val="00ED3BFD"/>
    <w:rsid w:val="00ED3E48"/>
    <w:rsid w:val="00ED42DE"/>
    <w:rsid w:val="00ED47BD"/>
    <w:rsid w:val="00ED4F95"/>
    <w:rsid w:val="00ED50C3"/>
    <w:rsid w:val="00ED59A9"/>
    <w:rsid w:val="00ED5ACB"/>
    <w:rsid w:val="00ED5EE0"/>
    <w:rsid w:val="00ED65AC"/>
    <w:rsid w:val="00ED65DA"/>
    <w:rsid w:val="00ED6AB3"/>
    <w:rsid w:val="00ED6B17"/>
    <w:rsid w:val="00ED6E63"/>
    <w:rsid w:val="00ED7CC5"/>
    <w:rsid w:val="00EE0810"/>
    <w:rsid w:val="00EE08C8"/>
    <w:rsid w:val="00EE0A01"/>
    <w:rsid w:val="00EE0B64"/>
    <w:rsid w:val="00EE0CD2"/>
    <w:rsid w:val="00EE0DDF"/>
    <w:rsid w:val="00EE1221"/>
    <w:rsid w:val="00EE2323"/>
    <w:rsid w:val="00EE2401"/>
    <w:rsid w:val="00EE244E"/>
    <w:rsid w:val="00EE2542"/>
    <w:rsid w:val="00EE39AB"/>
    <w:rsid w:val="00EE3B59"/>
    <w:rsid w:val="00EE3FC6"/>
    <w:rsid w:val="00EE421D"/>
    <w:rsid w:val="00EE43BE"/>
    <w:rsid w:val="00EE44C0"/>
    <w:rsid w:val="00EE44F9"/>
    <w:rsid w:val="00EE4E54"/>
    <w:rsid w:val="00EE57F5"/>
    <w:rsid w:val="00EE5C15"/>
    <w:rsid w:val="00EE6698"/>
    <w:rsid w:val="00EE6868"/>
    <w:rsid w:val="00EE7285"/>
    <w:rsid w:val="00EE77C4"/>
    <w:rsid w:val="00EE7998"/>
    <w:rsid w:val="00EE7AD8"/>
    <w:rsid w:val="00EE7EBC"/>
    <w:rsid w:val="00EF00D2"/>
    <w:rsid w:val="00EF02FA"/>
    <w:rsid w:val="00EF0320"/>
    <w:rsid w:val="00EF06FB"/>
    <w:rsid w:val="00EF09D4"/>
    <w:rsid w:val="00EF0AC4"/>
    <w:rsid w:val="00EF0C09"/>
    <w:rsid w:val="00EF17DE"/>
    <w:rsid w:val="00EF1991"/>
    <w:rsid w:val="00EF1CF4"/>
    <w:rsid w:val="00EF2307"/>
    <w:rsid w:val="00EF23BB"/>
    <w:rsid w:val="00EF2D26"/>
    <w:rsid w:val="00EF3225"/>
    <w:rsid w:val="00EF3737"/>
    <w:rsid w:val="00EF3CAA"/>
    <w:rsid w:val="00EF41CC"/>
    <w:rsid w:val="00EF4575"/>
    <w:rsid w:val="00EF4656"/>
    <w:rsid w:val="00EF6A1D"/>
    <w:rsid w:val="00EF6AFA"/>
    <w:rsid w:val="00EF7135"/>
    <w:rsid w:val="00EF726B"/>
    <w:rsid w:val="00EF730E"/>
    <w:rsid w:val="00EF737C"/>
    <w:rsid w:val="00EF74B1"/>
    <w:rsid w:val="00EF7AE0"/>
    <w:rsid w:val="00EF7B61"/>
    <w:rsid w:val="00EF7CCE"/>
    <w:rsid w:val="00F014E1"/>
    <w:rsid w:val="00F01558"/>
    <w:rsid w:val="00F015B0"/>
    <w:rsid w:val="00F017B1"/>
    <w:rsid w:val="00F0234C"/>
    <w:rsid w:val="00F02656"/>
    <w:rsid w:val="00F03133"/>
    <w:rsid w:val="00F03298"/>
    <w:rsid w:val="00F032F6"/>
    <w:rsid w:val="00F03F67"/>
    <w:rsid w:val="00F03FE8"/>
    <w:rsid w:val="00F0403B"/>
    <w:rsid w:val="00F043B7"/>
    <w:rsid w:val="00F048AC"/>
    <w:rsid w:val="00F04ACF"/>
    <w:rsid w:val="00F04E15"/>
    <w:rsid w:val="00F04E27"/>
    <w:rsid w:val="00F0553A"/>
    <w:rsid w:val="00F059CC"/>
    <w:rsid w:val="00F05AE0"/>
    <w:rsid w:val="00F05BB8"/>
    <w:rsid w:val="00F05D80"/>
    <w:rsid w:val="00F05EFD"/>
    <w:rsid w:val="00F06493"/>
    <w:rsid w:val="00F06552"/>
    <w:rsid w:val="00F067E2"/>
    <w:rsid w:val="00F06808"/>
    <w:rsid w:val="00F06961"/>
    <w:rsid w:val="00F06C2F"/>
    <w:rsid w:val="00F07087"/>
    <w:rsid w:val="00F071B2"/>
    <w:rsid w:val="00F0754E"/>
    <w:rsid w:val="00F0781A"/>
    <w:rsid w:val="00F078B2"/>
    <w:rsid w:val="00F07B9F"/>
    <w:rsid w:val="00F07C9F"/>
    <w:rsid w:val="00F07FA9"/>
    <w:rsid w:val="00F10457"/>
    <w:rsid w:val="00F104C5"/>
    <w:rsid w:val="00F10F8C"/>
    <w:rsid w:val="00F113A4"/>
    <w:rsid w:val="00F114E5"/>
    <w:rsid w:val="00F11C21"/>
    <w:rsid w:val="00F12987"/>
    <w:rsid w:val="00F1298B"/>
    <w:rsid w:val="00F12BE7"/>
    <w:rsid w:val="00F13599"/>
    <w:rsid w:val="00F13679"/>
    <w:rsid w:val="00F13768"/>
    <w:rsid w:val="00F13AF1"/>
    <w:rsid w:val="00F13FBF"/>
    <w:rsid w:val="00F140B6"/>
    <w:rsid w:val="00F14A66"/>
    <w:rsid w:val="00F15C38"/>
    <w:rsid w:val="00F15C94"/>
    <w:rsid w:val="00F1630B"/>
    <w:rsid w:val="00F169EF"/>
    <w:rsid w:val="00F16A0F"/>
    <w:rsid w:val="00F1726F"/>
    <w:rsid w:val="00F17317"/>
    <w:rsid w:val="00F1766C"/>
    <w:rsid w:val="00F17985"/>
    <w:rsid w:val="00F17B12"/>
    <w:rsid w:val="00F200B8"/>
    <w:rsid w:val="00F20925"/>
    <w:rsid w:val="00F20BE5"/>
    <w:rsid w:val="00F20BF0"/>
    <w:rsid w:val="00F20CDB"/>
    <w:rsid w:val="00F20DAC"/>
    <w:rsid w:val="00F213EC"/>
    <w:rsid w:val="00F214B7"/>
    <w:rsid w:val="00F21672"/>
    <w:rsid w:val="00F21DB7"/>
    <w:rsid w:val="00F21E3E"/>
    <w:rsid w:val="00F21F46"/>
    <w:rsid w:val="00F22B83"/>
    <w:rsid w:val="00F232C5"/>
    <w:rsid w:val="00F232E8"/>
    <w:rsid w:val="00F2348B"/>
    <w:rsid w:val="00F239C7"/>
    <w:rsid w:val="00F239D7"/>
    <w:rsid w:val="00F239ED"/>
    <w:rsid w:val="00F240CA"/>
    <w:rsid w:val="00F243E9"/>
    <w:rsid w:val="00F24505"/>
    <w:rsid w:val="00F248D9"/>
    <w:rsid w:val="00F24E80"/>
    <w:rsid w:val="00F24ED6"/>
    <w:rsid w:val="00F251F7"/>
    <w:rsid w:val="00F2550F"/>
    <w:rsid w:val="00F261DF"/>
    <w:rsid w:val="00F26C13"/>
    <w:rsid w:val="00F26DA9"/>
    <w:rsid w:val="00F27492"/>
    <w:rsid w:val="00F2752A"/>
    <w:rsid w:val="00F2760E"/>
    <w:rsid w:val="00F27A02"/>
    <w:rsid w:val="00F27C1A"/>
    <w:rsid w:val="00F27CD0"/>
    <w:rsid w:val="00F300B0"/>
    <w:rsid w:val="00F30145"/>
    <w:rsid w:val="00F301C0"/>
    <w:rsid w:val="00F30339"/>
    <w:rsid w:val="00F309C1"/>
    <w:rsid w:val="00F30AE6"/>
    <w:rsid w:val="00F30C47"/>
    <w:rsid w:val="00F31010"/>
    <w:rsid w:val="00F314B9"/>
    <w:rsid w:val="00F31A9E"/>
    <w:rsid w:val="00F327F2"/>
    <w:rsid w:val="00F327F4"/>
    <w:rsid w:val="00F329F2"/>
    <w:rsid w:val="00F3352B"/>
    <w:rsid w:val="00F33585"/>
    <w:rsid w:val="00F336A1"/>
    <w:rsid w:val="00F3462A"/>
    <w:rsid w:val="00F348F4"/>
    <w:rsid w:val="00F34BA8"/>
    <w:rsid w:val="00F34BAD"/>
    <w:rsid w:val="00F35E3B"/>
    <w:rsid w:val="00F364CA"/>
    <w:rsid w:val="00F36679"/>
    <w:rsid w:val="00F374A2"/>
    <w:rsid w:val="00F37714"/>
    <w:rsid w:val="00F37EDB"/>
    <w:rsid w:val="00F4077F"/>
    <w:rsid w:val="00F40A57"/>
    <w:rsid w:val="00F40C62"/>
    <w:rsid w:val="00F40D67"/>
    <w:rsid w:val="00F40D8C"/>
    <w:rsid w:val="00F40DC3"/>
    <w:rsid w:val="00F410AA"/>
    <w:rsid w:val="00F4167B"/>
    <w:rsid w:val="00F417F9"/>
    <w:rsid w:val="00F41CAD"/>
    <w:rsid w:val="00F41D80"/>
    <w:rsid w:val="00F4200F"/>
    <w:rsid w:val="00F42566"/>
    <w:rsid w:val="00F439E2"/>
    <w:rsid w:val="00F43D03"/>
    <w:rsid w:val="00F441CE"/>
    <w:rsid w:val="00F44209"/>
    <w:rsid w:val="00F4462C"/>
    <w:rsid w:val="00F44652"/>
    <w:rsid w:val="00F44807"/>
    <w:rsid w:val="00F44DAA"/>
    <w:rsid w:val="00F44DB9"/>
    <w:rsid w:val="00F44DC6"/>
    <w:rsid w:val="00F44FBF"/>
    <w:rsid w:val="00F45087"/>
    <w:rsid w:val="00F45BBC"/>
    <w:rsid w:val="00F45D52"/>
    <w:rsid w:val="00F46CFD"/>
    <w:rsid w:val="00F47607"/>
    <w:rsid w:val="00F4788E"/>
    <w:rsid w:val="00F47C4F"/>
    <w:rsid w:val="00F47C5D"/>
    <w:rsid w:val="00F47F70"/>
    <w:rsid w:val="00F500AB"/>
    <w:rsid w:val="00F502C0"/>
    <w:rsid w:val="00F50592"/>
    <w:rsid w:val="00F506CE"/>
    <w:rsid w:val="00F508E5"/>
    <w:rsid w:val="00F50A8A"/>
    <w:rsid w:val="00F50CD8"/>
    <w:rsid w:val="00F50DB1"/>
    <w:rsid w:val="00F50E5A"/>
    <w:rsid w:val="00F520B8"/>
    <w:rsid w:val="00F5238B"/>
    <w:rsid w:val="00F52464"/>
    <w:rsid w:val="00F52988"/>
    <w:rsid w:val="00F53035"/>
    <w:rsid w:val="00F537D6"/>
    <w:rsid w:val="00F53A19"/>
    <w:rsid w:val="00F53E43"/>
    <w:rsid w:val="00F5430D"/>
    <w:rsid w:val="00F545B8"/>
    <w:rsid w:val="00F553CA"/>
    <w:rsid w:val="00F558F1"/>
    <w:rsid w:val="00F55C60"/>
    <w:rsid w:val="00F55DA1"/>
    <w:rsid w:val="00F5601C"/>
    <w:rsid w:val="00F5618E"/>
    <w:rsid w:val="00F56A69"/>
    <w:rsid w:val="00F56B6C"/>
    <w:rsid w:val="00F56CCB"/>
    <w:rsid w:val="00F5731B"/>
    <w:rsid w:val="00F5735B"/>
    <w:rsid w:val="00F574C3"/>
    <w:rsid w:val="00F57915"/>
    <w:rsid w:val="00F57B46"/>
    <w:rsid w:val="00F57EB1"/>
    <w:rsid w:val="00F60728"/>
    <w:rsid w:val="00F60744"/>
    <w:rsid w:val="00F6129B"/>
    <w:rsid w:val="00F6138A"/>
    <w:rsid w:val="00F613C0"/>
    <w:rsid w:val="00F61983"/>
    <w:rsid w:val="00F621A0"/>
    <w:rsid w:val="00F6242D"/>
    <w:rsid w:val="00F62793"/>
    <w:rsid w:val="00F62AA7"/>
    <w:rsid w:val="00F62BCB"/>
    <w:rsid w:val="00F62E39"/>
    <w:rsid w:val="00F6343E"/>
    <w:rsid w:val="00F635FE"/>
    <w:rsid w:val="00F637EE"/>
    <w:rsid w:val="00F63A00"/>
    <w:rsid w:val="00F63CF2"/>
    <w:rsid w:val="00F64198"/>
    <w:rsid w:val="00F649E7"/>
    <w:rsid w:val="00F64A1C"/>
    <w:rsid w:val="00F65352"/>
    <w:rsid w:val="00F6535C"/>
    <w:rsid w:val="00F65D1F"/>
    <w:rsid w:val="00F65F0B"/>
    <w:rsid w:val="00F6675A"/>
    <w:rsid w:val="00F66968"/>
    <w:rsid w:val="00F678E6"/>
    <w:rsid w:val="00F67E41"/>
    <w:rsid w:val="00F67E57"/>
    <w:rsid w:val="00F701A2"/>
    <w:rsid w:val="00F7026C"/>
    <w:rsid w:val="00F7070A"/>
    <w:rsid w:val="00F7088C"/>
    <w:rsid w:val="00F708A0"/>
    <w:rsid w:val="00F70B12"/>
    <w:rsid w:val="00F70E5B"/>
    <w:rsid w:val="00F718B6"/>
    <w:rsid w:val="00F71AA9"/>
    <w:rsid w:val="00F71D38"/>
    <w:rsid w:val="00F7236A"/>
    <w:rsid w:val="00F725AC"/>
    <w:rsid w:val="00F72E71"/>
    <w:rsid w:val="00F73203"/>
    <w:rsid w:val="00F73F50"/>
    <w:rsid w:val="00F74843"/>
    <w:rsid w:val="00F74970"/>
    <w:rsid w:val="00F74B94"/>
    <w:rsid w:val="00F74EDD"/>
    <w:rsid w:val="00F759BA"/>
    <w:rsid w:val="00F76402"/>
    <w:rsid w:val="00F7658B"/>
    <w:rsid w:val="00F769F1"/>
    <w:rsid w:val="00F76EE2"/>
    <w:rsid w:val="00F76F17"/>
    <w:rsid w:val="00F76F29"/>
    <w:rsid w:val="00F77160"/>
    <w:rsid w:val="00F77801"/>
    <w:rsid w:val="00F778E3"/>
    <w:rsid w:val="00F77A47"/>
    <w:rsid w:val="00F80E8C"/>
    <w:rsid w:val="00F80EBD"/>
    <w:rsid w:val="00F80EE6"/>
    <w:rsid w:val="00F81309"/>
    <w:rsid w:val="00F81DC7"/>
    <w:rsid w:val="00F822EC"/>
    <w:rsid w:val="00F82704"/>
    <w:rsid w:val="00F8286B"/>
    <w:rsid w:val="00F83019"/>
    <w:rsid w:val="00F8303D"/>
    <w:rsid w:val="00F830B6"/>
    <w:rsid w:val="00F831EE"/>
    <w:rsid w:val="00F8351E"/>
    <w:rsid w:val="00F83A13"/>
    <w:rsid w:val="00F840E7"/>
    <w:rsid w:val="00F84299"/>
    <w:rsid w:val="00F84531"/>
    <w:rsid w:val="00F8455A"/>
    <w:rsid w:val="00F8490C"/>
    <w:rsid w:val="00F8495E"/>
    <w:rsid w:val="00F84B0E"/>
    <w:rsid w:val="00F85AE8"/>
    <w:rsid w:val="00F85D5B"/>
    <w:rsid w:val="00F86047"/>
    <w:rsid w:val="00F862CA"/>
    <w:rsid w:val="00F865EF"/>
    <w:rsid w:val="00F8699B"/>
    <w:rsid w:val="00F8751A"/>
    <w:rsid w:val="00F87870"/>
    <w:rsid w:val="00F87DC9"/>
    <w:rsid w:val="00F901B8"/>
    <w:rsid w:val="00F9020A"/>
    <w:rsid w:val="00F9023F"/>
    <w:rsid w:val="00F9037C"/>
    <w:rsid w:val="00F905BA"/>
    <w:rsid w:val="00F90A7C"/>
    <w:rsid w:val="00F90B5B"/>
    <w:rsid w:val="00F911E6"/>
    <w:rsid w:val="00F920C5"/>
    <w:rsid w:val="00F9270A"/>
    <w:rsid w:val="00F92D78"/>
    <w:rsid w:val="00F92FE8"/>
    <w:rsid w:val="00F93528"/>
    <w:rsid w:val="00F935AD"/>
    <w:rsid w:val="00F937CA"/>
    <w:rsid w:val="00F94673"/>
    <w:rsid w:val="00F948CF"/>
    <w:rsid w:val="00F94EF1"/>
    <w:rsid w:val="00F95B8E"/>
    <w:rsid w:val="00F96054"/>
    <w:rsid w:val="00F960E8"/>
    <w:rsid w:val="00F961D7"/>
    <w:rsid w:val="00F962E1"/>
    <w:rsid w:val="00F963A8"/>
    <w:rsid w:val="00F965F1"/>
    <w:rsid w:val="00F9677F"/>
    <w:rsid w:val="00F971C7"/>
    <w:rsid w:val="00F971E2"/>
    <w:rsid w:val="00F97240"/>
    <w:rsid w:val="00F975C6"/>
    <w:rsid w:val="00F97A9C"/>
    <w:rsid w:val="00FA0969"/>
    <w:rsid w:val="00FA0C46"/>
    <w:rsid w:val="00FA0E7E"/>
    <w:rsid w:val="00FA129B"/>
    <w:rsid w:val="00FA141D"/>
    <w:rsid w:val="00FA28C4"/>
    <w:rsid w:val="00FA2C3E"/>
    <w:rsid w:val="00FA34B9"/>
    <w:rsid w:val="00FA3918"/>
    <w:rsid w:val="00FA3EC4"/>
    <w:rsid w:val="00FA3FE1"/>
    <w:rsid w:val="00FA4396"/>
    <w:rsid w:val="00FA46FA"/>
    <w:rsid w:val="00FA4A58"/>
    <w:rsid w:val="00FA4C53"/>
    <w:rsid w:val="00FA4C9E"/>
    <w:rsid w:val="00FA4E3A"/>
    <w:rsid w:val="00FA5B18"/>
    <w:rsid w:val="00FA5BD5"/>
    <w:rsid w:val="00FA5F9F"/>
    <w:rsid w:val="00FA639F"/>
    <w:rsid w:val="00FA6474"/>
    <w:rsid w:val="00FA653D"/>
    <w:rsid w:val="00FA664B"/>
    <w:rsid w:val="00FA708F"/>
    <w:rsid w:val="00FA7ACF"/>
    <w:rsid w:val="00FA7B9E"/>
    <w:rsid w:val="00FA7CEE"/>
    <w:rsid w:val="00FB0033"/>
    <w:rsid w:val="00FB0779"/>
    <w:rsid w:val="00FB07CB"/>
    <w:rsid w:val="00FB0A29"/>
    <w:rsid w:val="00FB0B0F"/>
    <w:rsid w:val="00FB0BDC"/>
    <w:rsid w:val="00FB0DB6"/>
    <w:rsid w:val="00FB100F"/>
    <w:rsid w:val="00FB1069"/>
    <w:rsid w:val="00FB1205"/>
    <w:rsid w:val="00FB1537"/>
    <w:rsid w:val="00FB17E0"/>
    <w:rsid w:val="00FB2016"/>
    <w:rsid w:val="00FB204A"/>
    <w:rsid w:val="00FB21ED"/>
    <w:rsid w:val="00FB24D7"/>
    <w:rsid w:val="00FB27A3"/>
    <w:rsid w:val="00FB2B8B"/>
    <w:rsid w:val="00FB2DAC"/>
    <w:rsid w:val="00FB2EF5"/>
    <w:rsid w:val="00FB3158"/>
    <w:rsid w:val="00FB3345"/>
    <w:rsid w:val="00FB346C"/>
    <w:rsid w:val="00FB361C"/>
    <w:rsid w:val="00FB3A63"/>
    <w:rsid w:val="00FB42F7"/>
    <w:rsid w:val="00FB4946"/>
    <w:rsid w:val="00FB4B64"/>
    <w:rsid w:val="00FB5623"/>
    <w:rsid w:val="00FB5947"/>
    <w:rsid w:val="00FB5B09"/>
    <w:rsid w:val="00FB5C71"/>
    <w:rsid w:val="00FB6265"/>
    <w:rsid w:val="00FB6758"/>
    <w:rsid w:val="00FB6936"/>
    <w:rsid w:val="00FB6A57"/>
    <w:rsid w:val="00FB6F17"/>
    <w:rsid w:val="00FB72BB"/>
    <w:rsid w:val="00FB7462"/>
    <w:rsid w:val="00FB7534"/>
    <w:rsid w:val="00FB76BE"/>
    <w:rsid w:val="00FB773D"/>
    <w:rsid w:val="00FB7A1C"/>
    <w:rsid w:val="00FB7A2C"/>
    <w:rsid w:val="00FB7BCF"/>
    <w:rsid w:val="00FB7BE6"/>
    <w:rsid w:val="00FC030A"/>
    <w:rsid w:val="00FC03B2"/>
    <w:rsid w:val="00FC08FE"/>
    <w:rsid w:val="00FC0E24"/>
    <w:rsid w:val="00FC1E21"/>
    <w:rsid w:val="00FC1E3D"/>
    <w:rsid w:val="00FC23D1"/>
    <w:rsid w:val="00FC2978"/>
    <w:rsid w:val="00FC2CAC"/>
    <w:rsid w:val="00FC3091"/>
    <w:rsid w:val="00FC3480"/>
    <w:rsid w:val="00FC4247"/>
    <w:rsid w:val="00FC4816"/>
    <w:rsid w:val="00FC54F3"/>
    <w:rsid w:val="00FC639F"/>
    <w:rsid w:val="00FC6745"/>
    <w:rsid w:val="00FC6868"/>
    <w:rsid w:val="00FC6CA9"/>
    <w:rsid w:val="00FC7690"/>
    <w:rsid w:val="00FC782E"/>
    <w:rsid w:val="00FC7831"/>
    <w:rsid w:val="00FC7D00"/>
    <w:rsid w:val="00FC7D2A"/>
    <w:rsid w:val="00FC7D6C"/>
    <w:rsid w:val="00FD0226"/>
    <w:rsid w:val="00FD0752"/>
    <w:rsid w:val="00FD096D"/>
    <w:rsid w:val="00FD0CBF"/>
    <w:rsid w:val="00FD1631"/>
    <w:rsid w:val="00FD1CC5"/>
    <w:rsid w:val="00FD1E1A"/>
    <w:rsid w:val="00FD2495"/>
    <w:rsid w:val="00FD25A7"/>
    <w:rsid w:val="00FD25C7"/>
    <w:rsid w:val="00FD29E1"/>
    <w:rsid w:val="00FD2EB6"/>
    <w:rsid w:val="00FD3471"/>
    <w:rsid w:val="00FD384C"/>
    <w:rsid w:val="00FD39AD"/>
    <w:rsid w:val="00FD3C17"/>
    <w:rsid w:val="00FD3C87"/>
    <w:rsid w:val="00FD41BF"/>
    <w:rsid w:val="00FD53D8"/>
    <w:rsid w:val="00FD58E6"/>
    <w:rsid w:val="00FD5B8D"/>
    <w:rsid w:val="00FD6225"/>
    <w:rsid w:val="00FD657B"/>
    <w:rsid w:val="00FD6628"/>
    <w:rsid w:val="00FD6648"/>
    <w:rsid w:val="00FD6A37"/>
    <w:rsid w:val="00FD70B4"/>
    <w:rsid w:val="00FD72A6"/>
    <w:rsid w:val="00FD780B"/>
    <w:rsid w:val="00FD7891"/>
    <w:rsid w:val="00FD7DA0"/>
    <w:rsid w:val="00FE0174"/>
    <w:rsid w:val="00FE0327"/>
    <w:rsid w:val="00FE1220"/>
    <w:rsid w:val="00FE13FE"/>
    <w:rsid w:val="00FE15EA"/>
    <w:rsid w:val="00FE18DA"/>
    <w:rsid w:val="00FE2153"/>
    <w:rsid w:val="00FE23DE"/>
    <w:rsid w:val="00FE2FF4"/>
    <w:rsid w:val="00FE36C0"/>
    <w:rsid w:val="00FE390E"/>
    <w:rsid w:val="00FE399A"/>
    <w:rsid w:val="00FE3FC8"/>
    <w:rsid w:val="00FE58DF"/>
    <w:rsid w:val="00FE59FC"/>
    <w:rsid w:val="00FE612E"/>
    <w:rsid w:val="00FE61F8"/>
    <w:rsid w:val="00FE69AF"/>
    <w:rsid w:val="00FE6A52"/>
    <w:rsid w:val="00FE7592"/>
    <w:rsid w:val="00FE7A65"/>
    <w:rsid w:val="00FF010B"/>
    <w:rsid w:val="00FF0456"/>
    <w:rsid w:val="00FF0A7D"/>
    <w:rsid w:val="00FF113F"/>
    <w:rsid w:val="00FF1238"/>
    <w:rsid w:val="00FF19AF"/>
    <w:rsid w:val="00FF1CFB"/>
    <w:rsid w:val="00FF22EC"/>
    <w:rsid w:val="00FF2396"/>
    <w:rsid w:val="00FF2670"/>
    <w:rsid w:val="00FF28BF"/>
    <w:rsid w:val="00FF2F8C"/>
    <w:rsid w:val="00FF33EC"/>
    <w:rsid w:val="00FF38AA"/>
    <w:rsid w:val="00FF3D25"/>
    <w:rsid w:val="00FF3F7A"/>
    <w:rsid w:val="00FF437D"/>
    <w:rsid w:val="00FF4549"/>
    <w:rsid w:val="00FF4780"/>
    <w:rsid w:val="00FF48CE"/>
    <w:rsid w:val="00FF4E48"/>
    <w:rsid w:val="00FF54B0"/>
    <w:rsid w:val="00FF5CD4"/>
    <w:rsid w:val="00FF60B3"/>
    <w:rsid w:val="00FF63FE"/>
    <w:rsid w:val="00FF67F2"/>
    <w:rsid w:val="00FF6DAB"/>
    <w:rsid w:val="00FF6EF7"/>
    <w:rsid w:val="00FF740D"/>
    <w:rsid w:val="0976552D"/>
    <w:rsid w:val="203A7E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6E4209"/>
  <w15:docId w15:val="{5AFAEDCE-91F2-49AD-A72B-63E87D01F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1A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Title"/>
    <w:next w:val="Normal"/>
    <w:link w:val="Heading1Char"/>
    <w:qFormat/>
    <w:rsid w:val="00D85ADD"/>
    <w:pPr>
      <w:spacing w:before="0"/>
      <w:ind w:left="0" w:right="-25"/>
      <w:jc w:val="left"/>
      <w:outlineLvl w:val="0"/>
    </w:pPr>
    <w:rPr>
      <w:rFonts w:ascii="Angsana New" w:hAnsi="Angsana New" w:cs="Angsana New"/>
      <w:b/>
      <w:bCs/>
      <w:sz w:val="32"/>
      <w:szCs w:val="32"/>
      <w:u w:val="none"/>
    </w:rPr>
  </w:style>
  <w:style w:type="paragraph" w:styleId="Heading2">
    <w:name w:val="heading 2"/>
    <w:basedOn w:val="ListParagraph"/>
    <w:next w:val="Normal"/>
    <w:link w:val="Heading2Char"/>
    <w:uiPriority w:val="99"/>
    <w:qFormat/>
    <w:rsid w:val="007E6F45"/>
    <w:pPr>
      <w:numPr>
        <w:numId w:val="20"/>
      </w:numPr>
      <w:tabs>
        <w:tab w:val="left" w:pos="540"/>
      </w:tabs>
      <w:ind w:right="-25"/>
      <w:jc w:val="both"/>
      <w:outlineLvl w:val="1"/>
    </w:pPr>
    <w:rPr>
      <w:rFonts w:asciiTheme="majorBidi" w:hAnsiTheme="majorBidi" w:cstheme="majorBidi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0E476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5"/>
      <w:outlineLvl w:val="2"/>
    </w:pPr>
    <w:rPr>
      <w:rFonts w:asciiTheme="majorBidi" w:hAnsiTheme="majorBidi" w:cstheme="majorBidi"/>
      <w:b/>
      <w:bCs/>
      <w:i/>
      <w:iCs/>
      <w:sz w:val="30"/>
      <w:szCs w:val="30"/>
    </w:rPr>
  </w:style>
  <w:style w:type="paragraph" w:styleId="Heading4">
    <w:name w:val="heading 4"/>
    <w:basedOn w:val="Normal"/>
    <w:next w:val="Normal"/>
    <w:qFormat/>
    <w:rsid w:val="0021470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5ADD"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7E6F45"/>
    <w:rPr>
      <w:rFonts w:asciiTheme="majorBidi" w:eastAsia="Calibri" w:hAnsiTheme="majorBidi" w:cstheme="majorBidi"/>
      <w:b/>
      <w:bCs/>
      <w:sz w:val="30"/>
      <w:szCs w:val="30"/>
    </w:rPr>
  </w:style>
  <w:style w:type="character" w:customStyle="1" w:styleId="Heading3Char">
    <w:name w:val="Heading 3 Char"/>
    <w:basedOn w:val="BodyTextChar"/>
    <w:link w:val="Heading3"/>
    <w:rsid w:val="000E4768"/>
    <w:rPr>
      <w:rFonts w:asciiTheme="majorBidi" w:hAnsiTheme="majorBidi" w:cstheme="majorBidi"/>
      <w:b/>
      <w:bCs/>
      <w:i/>
      <w:i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ody Char Char Char1,Body Char Char1 Char,Body อักขระ อักขระ Char,Body อักขระ Char"/>
    <w:basedOn w:val="DefaultParagraphFont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ody Char Char,Body Char Char1,Body อักขระ อักขระ,Body อักขระ"/>
    <w:basedOn w:val="Normal"/>
    <w:link w:val="BodyTextChar"/>
    <w:uiPriority w:val="99"/>
    <w:rsid w:val="00214700"/>
    <w:pPr>
      <w:spacing w:after="120"/>
    </w:pPr>
  </w:style>
  <w:style w:type="paragraph" w:styleId="Header">
    <w:name w:val="header"/>
    <w:basedOn w:val="Normal"/>
    <w:link w:val="HeaderChar"/>
    <w:uiPriority w:val="99"/>
    <w:rsid w:val="00214700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14700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14700"/>
    <w:rPr>
      <w:rFonts w:cs="Times New Roman"/>
      <w:b/>
      <w:bCs/>
    </w:rPr>
  </w:style>
  <w:style w:type="paragraph" w:styleId="ListBullet">
    <w:name w:val="List Bullet"/>
    <w:basedOn w:val="Normal"/>
    <w:rsid w:val="00214700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14700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14700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14700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214700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14700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14700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14700"/>
    <w:pPr>
      <w:ind w:left="284"/>
    </w:pPr>
  </w:style>
  <w:style w:type="paragraph" w:customStyle="1" w:styleId="AAFrameAddress">
    <w:name w:val="AA Frame Address"/>
    <w:basedOn w:val="Heading1"/>
    <w:rsid w:val="00214700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214700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14700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1470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1470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1470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14700"/>
    <w:pPr>
      <w:ind w:left="851" w:hanging="284"/>
    </w:pPr>
  </w:style>
  <w:style w:type="paragraph" w:styleId="Index4">
    <w:name w:val="index 4"/>
    <w:basedOn w:val="Normal"/>
    <w:next w:val="Normal"/>
    <w:semiHidden/>
    <w:rsid w:val="00214700"/>
    <w:pPr>
      <w:ind w:left="1135" w:hanging="284"/>
    </w:pPr>
  </w:style>
  <w:style w:type="paragraph" w:styleId="Index6">
    <w:name w:val="index 6"/>
    <w:basedOn w:val="Normal"/>
    <w:next w:val="Normal"/>
    <w:semiHidden/>
    <w:rsid w:val="00214700"/>
    <w:pPr>
      <w:ind w:left="1702" w:hanging="284"/>
    </w:pPr>
  </w:style>
  <w:style w:type="paragraph" w:styleId="Index5">
    <w:name w:val="index 5"/>
    <w:basedOn w:val="Normal"/>
    <w:next w:val="Normal"/>
    <w:semiHidden/>
    <w:rsid w:val="00214700"/>
    <w:pPr>
      <w:ind w:left="1418" w:hanging="284"/>
    </w:pPr>
  </w:style>
  <w:style w:type="paragraph" w:styleId="Index7">
    <w:name w:val="index 7"/>
    <w:basedOn w:val="Normal"/>
    <w:next w:val="Normal"/>
    <w:semiHidden/>
    <w:rsid w:val="00214700"/>
    <w:pPr>
      <w:ind w:left="1985" w:hanging="284"/>
    </w:pPr>
  </w:style>
  <w:style w:type="paragraph" w:styleId="Index8">
    <w:name w:val="index 8"/>
    <w:basedOn w:val="Normal"/>
    <w:next w:val="Normal"/>
    <w:semiHidden/>
    <w:rsid w:val="00214700"/>
    <w:pPr>
      <w:ind w:left="2269" w:hanging="284"/>
    </w:pPr>
  </w:style>
  <w:style w:type="paragraph" w:styleId="Index9">
    <w:name w:val="index 9"/>
    <w:basedOn w:val="Normal"/>
    <w:next w:val="Normal"/>
    <w:semiHidden/>
    <w:rsid w:val="00214700"/>
    <w:pPr>
      <w:ind w:left="2552" w:hanging="284"/>
    </w:pPr>
  </w:style>
  <w:style w:type="paragraph" w:styleId="TOC2">
    <w:name w:val="toc 2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14700"/>
    <w:pPr>
      <w:ind w:left="851"/>
    </w:pPr>
  </w:style>
  <w:style w:type="paragraph" w:styleId="TOC5">
    <w:name w:val="toc 5"/>
    <w:basedOn w:val="Normal"/>
    <w:next w:val="Normal"/>
    <w:semiHidden/>
    <w:rsid w:val="00214700"/>
    <w:pPr>
      <w:ind w:left="1134"/>
    </w:pPr>
  </w:style>
  <w:style w:type="paragraph" w:styleId="TOC6">
    <w:name w:val="toc 6"/>
    <w:basedOn w:val="Normal"/>
    <w:next w:val="Normal"/>
    <w:semiHidden/>
    <w:rsid w:val="00214700"/>
    <w:pPr>
      <w:ind w:left="1418"/>
    </w:pPr>
  </w:style>
  <w:style w:type="paragraph" w:styleId="TOC7">
    <w:name w:val="toc 7"/>
    <w:basedOn w:val="Normal"/>
    <w:next w:val="Normal"/>
    <w:semiHidden/>
    <w:rsid w:val="00214700"/>
    <w:pPr>
      <w:ind w:left="1701"/>
    </w:pPr>
  </w:style>
  <w:style w:type="paragraph" w:styleId="TOC8">
    <w:name w:val="toc 8"/>
    <w:basedOn w:val="Normal"/>
    <w:next w:val="Normal"/>
    <w:semiHidden/>
    <w:rsid w:val="00214700"/>
    <w:pPr>
      <w:ind w:left="1985"/>
    </w:pPr>
  </w:style>
  <w:style w:type="paragraph" w:styleId="TOC9">
    <w:name w:val="toc 9"/>
    <w:basedOn w:val="Normal"/>
    <w:next w:val="Normal"/>
    <w:semiHidden/>
    <w:rsid w:val="00214700"/>
    <w:pPr>
      <w:ind w:left="2268"/>
    </w:pPr>
  </w:style>
  <w:style w:type="paragraph" w:styleId="TableofFigures">
    <w:name w:val="table of figures"/>
    <w:basedOn w:val="Normal"/>
    <w:next w:val="Normal"/>
    <w:semiHidden/>
    <w:rsid w:val="00214700"/>
    <w:pPr>
      <w:ind w:left="567" w:hanging="567"/>
    </w:pPr>
  </w:style>
  <w:style w:type="paragraph" w:styleId="ListBullet5">
    <w:name w:val="List Bullet 5"/>
    <w:basedOn w:val="Normal"/>
    <w:rsid w:val="00214700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214700"/>
    <w:pPr>
      <w:ind w:firstLine="284"/>
    </w:pPr>
  </w:style>
  <w:style w:type="paragraph" w:styleId="BodyTextIndent">
    <w:name w:val="Body Text Indent"/>
    <w:aliases w:val="i"/>
    <w:basedOn w:val="Normal"/>
    <w:rsid w:val="00214700"/>
    <w:pPr>
      <w:spacing w:after="120"/>
      <w:ind w:left="283"/>
    </w:pPr>
  </w:style>
  <w:style w:type="paragraph" w:styleId="BodyTextFirstIndent2">
    <w:name w:val="Body Text First Indent 2"/>
    <w:basedOn w:val="BodyTextIndent"/>
    <w:rsid w:val="00214700"/>
    <w:pPr>
      <w:ind w:left="284" w:firstLine="284"/>
    </w:pPr>
  </w:style>
  <w:style w:type="character" w:styleId="Strong">
    <w:name w:val="Strong"/>
    <w:basedOn w:val="DefaultParagraphFont"/>
    <w:qFormat/>
    <w:rsid w:val="0021470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14700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1470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1470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14700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14700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1470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14700"/>
    <w:pPr>
      <w:framePr w:h="1054" w:wrap="around" w:y="5920"/>
    </w:pPr>
  </w:style>
  <w:style w:type="paragraph" w:customStyle="1" w:styleId="ReportHeading3">
    <w:name w:val="ReportHeading3"/>
    <w:basedOn w:val="ReportHeading2"/>
    <w:rsid w:val="00214700"/>
    <w:pPr>
      <w:framePr w:h="443" w:wrap="around" w:y="8223"/>
    </w:pPr>
  </w:style>
  <w:style w:type="paragraph" w:customStyle="1" w:styleId="a">
    <w:name w:val="¢éÍ¤ÇÒ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14700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1470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1470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1470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1470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1470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214700"/>
  </w:style>
  <w:style w:type="paragraph" w:customStyle="1" w:styleId="ASSETS">
    <w:name w:val="ASSETS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F42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-25"/>
      <w:jc w:val="thaiDistribute"/>
    </w:pPr>
    <w:rPr>
      <w:rFonts w:asciiTheme="majorBidi" w:hAnsiTheme="majorBidi" w:cstheme="majorBidi"/>
      <w:sz w:val="24"/>
      <w:szCs w:val="24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rsid w:val="003F42B8"/>
    <w:rPr>
      <w:rFonts w:asciiTheme="majorBidi" w:hAnsiTheme="majorBidi" w:cstheme="majorBidi"/>
      <w:sz w:val="24"/>
      <w:szCs w:val="24"/>
      <w:lang w:val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576"/>
        <w:tab w:val="num" w:pos="0"/>
        <w:tab w:val="num" w:pos="34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styleId="Title">
    <w:name w:val="Title"/>
    <w:basedOn w:val="Normal"/>
    <w:qFormat/>
    <w:rsid w:val="004C04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 w:right="540"/>
      <w:jc w:val="center"/>
    </w:pPr>
    <w:rPr>
      <w:rFonts w:ascii="Cordia New" w:hAnsi="Cordia New" w:cs="Cordia New"/>
      <w:sz w:val="28"/>
      <w:szCs w:val="28"/>
      <w:u w:val="single"/>
    </w:rPr>
  </w:style>
  <w:style w:type="character" w:styleId="FootnoteReference">
    <w:name w:val="footnote reference"/>
    <w:basedOn w:val="DefaultParagraphFont"/>
    <w:uiPriority w:val="99"/>
    <w:semiHidden/>
    <w:rsid w:val="00B3171B"/>
    <w:rPr>
      <w:rFonts w:cs="New York"/>
      <w:vertAlign w:val="superscript"/>
    </w:rPr>
  </w:style>
  <w:style w:type="paragraph" w:styleId="BodyTextIndent3">
    <w:name w:val="Body Text Indent 3"/>
    <w:basedOn w:val="Normal"/>
    <w:rsid w:val="00753578"/>
    <w:pPr>
      <w:spacing w:after="120"/>
      <w:ind w:left="360"/>
    </w:pPr>
    <w:rPr>
      <w:sz w:val="16"/>
      <w:szCs w:val="16"/>
    </w:rPr>
  </w:style>
  <w:style w:type="paragraph" w:customStyle="1" w:styleId="zfaxdetails">
    <w:name w:val="zfax details"/>
    <w:basedOn w:val="Normal"/>
    <w:rsid w:val="007535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Enclosures">
    <w:name w:val="Enclosures"/>
    <w:basedOn w:val="Normal"/>
    <w:next w:val="Normal"/>
    <w:rsid w:val="00216A4C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line="240" w:lineRule="auto"/>
      <w:jc w:val="both"/>
    </w:pPr>
    <w:rPr>
      <w:rFonts w:ascii="Font2010" w:hAnsi="Font2010"/>
      <w:sz w:val="22"/>
      <w:szCs w:val="22"/>
      <w:lang w:val="th-TH"/>
    </w:rPr>
  </w:style>
  <w:style w:type="paragraph" w:customStyle="1" w:styleId="Documentname">
    <w:name w:val="Document name"/>
    <w:next w:val="Normal"/>
    <w:rsid w:val="000C0376"/>
    <w:pPr>
      <w:widowControl w:val="0"/>
      <w:spacing w:before="120"/>
      <w:jc w:val="right"/>
    </w:pPr>
    <w:rPr>
      <w:rFonts w:ascii="Arial" w:hAnsi="Arial"/>
      <w:noProof/>
      <w:sz w:val="24"/>
      <w:szCs w:val="24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124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Heading2Char1">
    <w:name w:val="Heading 2 Char1"/>
    <w:basedOn w:val="DefaultParagraphFont"/>
    <w:rsid w:val="00717E0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fault">
    <w:name w:val="Default"/>
    <w:rsid w:val="008D46D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35389F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63663D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57EA6"/>
    <w:rPr>
      <w:rFonts w:ascii="Arial" w:hAnsi="Arial"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9B1424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10DE"/>
    <w:rPr>
      <w:rFonts w:ascii="Book Antiqua" w:hAnsi="Book Antiqua"/>
      <w:sz w:val="22"/>
      <w:szCs w:val="22"/>
    </w:rPr>
  </w:style>
  <w:style w:type="paragraph" w:styleId="NormalWeb">
    <w:name w:val="Normal (Web)"/>
    <w:basedOn w:val="Normal"/>
    <w:uiPriority w:val="99"/>
    <w:unhideWhenUsed/>
    <w:rsid w:val="00FB0A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C0235"/>
    <w:rPr>
      <w:sz w:val="18"/>
      <w:lang w:val="en-GB" w:bidi="ar-SA"/>
    </w:rPr>
  </w:style>
  <w:style w:type="character" w:styleId="LineNumber">
    <w:name w:val="line number"/>
    <w:basedOn w:val="DefaultParagraphFont"/>
    <w:semiHidden/>
    <w:unhideWhenUsed/>
    <w:rsid w:val="00681CA1"/>
  </w:style>
  <w:style w:type="character" w:customStyle="1" w:styleId="apple-converted-space">
    <w:name w:val="apple-converted-space"/>
    <w:basedOn w:val="DefaultParagraphFont"/>
    <w:rsid w:val="00775CD8"/>
  </w:style>
  <w:style w:type="character" w:styleId="Emphasis">
    <w:name w:val="Emphasis"/>
    <w:basedOn w:val="DefaultParagraphFont"/>
    <w:uiPriority w:val="20"/>
    <w:qFormat/>
    <w:rsid w:val="00775CD8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804118"/>
    <w:rPr>
      <w:rFonts w:ascii="Arial" w:eastAsia="Times New Roman" w:hAnsi="Arial" w:cs="Angsana New"/>
      <w:szCs w:val="22"/>
      <w:lang w:val="x-none" w:eastAsia="x-none"/>
    </w:rPr>
  </w:style>
  <w:style w:type="paragraph" w:customStyle="1" w:styleId="FSContent">
    <w:name w:val="FS_Content"/>
    <w:basedOn w:val="Normal"/>
    <w:link w:val="FSContent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customStyle="1" w:styleId="FSBlank">
    <w:name w:val="FS_Blank"/>
    <w:basedOn w:val="Normal"/>
    <w:link w:val="FSBlank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20"/>
      <w:szCs w:val="20"/>
      <w:lang w:val="x-none" w:eastAsia="x-none"/>
    </w:rPr>
  </w:style>
  <w:style w:type="character" w:customStyle="1" w:styleId="FSContentChar">
    <w:name w:val="FS_Content Char"/>
    <w:link w:val="FSContent"/>
    <w:rsid w:val="00385A3B"/>
    <w:rPr>
      <w:rFonts w:ascii="Angsana New" w:hAnsi="Angsana New"/>
      <w:sz w:val="30"/>
      <w:szCs w:val="30"/>
      <w:lang w:val="x-none" w:eastAsia="x-none"/>
    </w:rPr>
  </w:style>
  <w:style w:type="character" w:customStyle="1" w:styleId="FSBlankChar">
    <w:name w:val="FS_Blank Char"/>
    <w:link w:val="FSBlank"/>
    <w:rsid w:val="00385A3B"/>
    <w:rPr>
      <w:rFonts w:ascii="Angsana New" w:hAnsi="Angsana New"/>
      <w:lang w:val="x-none" w:eastAsia="x-none"/>
    </w:rPr>
  </w:style>
  <w:style w:type="character" w:customStyle="1" w:styleId="Heading5Char1">
    <w:name w:val="Heading 5 Char1"/>
    <w:basedOn w:val="DefaultParagraphFont"/>
    <w:rsid w:val="007D5000"/>
    <w:rPr>
      <w:rFonts w:ascii="Times New Roman" w:eastAsia="Times New Roman" w:hAnsi="Times New Roman" w:cs="EucrosiaUPC"/>
      <w:b/>
      <w:bCs/>
      <w:sz w:val="32"/>
      <w:szCs w:val="32"/>
    </w:rPr>
  </w:style>
  <w:style w:type="character" w:styleId="CommentReference">
    <w:name w:val="annotation reference"/>
    <w:basedOn w:val="DefaultParagraphFont"/>
    <w:semiHidden/>
    <w:unhideWhenUsed/>
    <w:rsid w:val="001611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6113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6113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11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1137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B41D2F"/>
    <w:rPr>
      <w:rFonts w:ascii="Calibri" w:eastAsia="Calibri" w:hAnsi="Calibri"/>
      <w:sz w:val="22"/>
      <w:szCs w:val="22"/>
    </w:rPr>
  </w:style>
  <w:style w:type="character" w:customStyle="1" w:styleId="blockChar">
    <w:name w:val="block Char"/>
    <w:aliases w:val="b Char"/>
    <w:locked/>
    <w:rsid w:val="00B874AA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B874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B874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07BC5F-15FE-4120-AEB0-4937AA1EF93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6F3F834-59DB-4A9F-BA70-B5FF73ACB2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120026-26EA-4220-B323-3E87BD6DF0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33C2E7-7ED2-4916-B450-0892B262DBC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247</TotalTime>
  <Pages>15</Pages>
  <Words>2474</Words>
  <Characters>14102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Apichaya, Rajitdamrong</cp:lastModifiedBy>
  <cp:revision>189</cp:revision>
  <cp:lastPrinted>2026-05-08T23:46:00Z</cp:lastPrinted>
  <dcterms:created xsi:type="dcterms:W3CDTF">2026-04-30T11:34:00Z</dcterms:created>
  <dcterms:modified xsi:type="dcterms:W3CDTF">2026-05-08T10:01:00Z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2022-08-05T11:59:11Z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cebebff7-649e-44de-85e4-56181428e014</vt:lpwstr>
  </property>
  <property fmtid="{D5CDD505-2E9C-101B-9397-08002B2CF9AE}" pid="9" name="MSIP_Label_4ed8881d-4062-46d6-b0ca-1cc939420954_ContentBits">
    <vt:lpwstr>0</vt:lpwstr>
  </property>
  <property fmtid="{D5CDD505-2E9C-101B-9397-08002B2CF9AE}" pid="10" name="ContentTypeId">
    <vt:lpwstr>0x010100FC3C573FF70E394A86433F5E112C33AA</vt:lpwstr>
  </property>
  <property fmtid="{D5CDD505-2E9C-101B-9397-08002B2CF9AE}" pid="11" name="MediaServiceImageTags">
    <vt:lpwstr/>
  </property>
</Properties>
</file>