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A6C10" w14:textId="77777777" w:rsidR="00364E2E" w:rsidRPr="009E09CB" w:rsidRDefault="00364E2E" w:rsidP="00D00E10">
      <w:pPr>
        <w:pStyle w:val="IndexHeading1"/>
        <w:spacing w:after="0" w:line="240" w:lineRule="auto"/>
        <w:ind w:left="810" w:hanging="810"/>
        <w:outlineLvl w:val="0"/>
        <w:rPr>
          <w:szCs w:val="22"/>
        </w:rPr>
      </w:pPr>
      <w:r w:rsidRPr="009E09CB">
        <w:rPr>
          <w:szCs w:val="22"/>
        </w:rPr>
        <w:t>Note</w:t>
      </w:r>
      <w:r w:rsidRPr="009E09CB">
        <w:rPr>
          <w:szCs w:val="22"/>
        </w:rPr>
        <w:tab/>
      </w:r>
      <w:r w:rsidRPr="009E09CB">
        <w:rPr>
          <w:szCs w:val="22"/>
          <w:shd w:val="clear" w:color="auto" w:fill="FFFFFF"/>
        </w:rPr>
        <w:t>Contents</w:t>
      </w:r>
      <w:r w:rsidR="00AC60AD" w:rsidRPr="009E09CB">
        <w:rPr>
          <w:szCs w:val="22"/>
          <w:shd w:val="clear" w:color="auto" w:fill="FFFFFF"/>
        </w:rPr>
        <w:t xml:space="preserve"> </w:t>
      </w:r>
    </w:p>
    <w:p w14:paraId="6BD07D13" w14:textId="77777777" w:rsidR="005471B4" w:rsidRPr="00163C41" w:rsidRDefault="005471B4" w:rsidP="00006358">
      <w:pPr>
        <w:pStyle w:val="index"/>
        <w:numPr>
          <w:ilvl w:val="0"/>
          <w:numId w:val="0"/>
        </w:numPr>
        <w:shd w:val="clear" w:color="auto" w:fill="FFFFFF"/>
        <w:tabs>
          <w:tab w:val="num" w:pos="1170"/>
        </w:tabs>
        <w:spacing w:after="0" w:line="240" w:lineRule="auto"/>
        <w:ind w:left="567" w:hanging="567"/>
        <w:outlineLvl w:val="0"/>
        <w:rPr>
          <w:sz w:val="20"/>
        </w:rPr>
      </w:pPr>
    </w:p>
    <w:p w14:paraId="453A62BB" w14:textId="1D70BB11" w:rsidR="00490692" w:rsidRPr="009E09CB" w:rsidRDefault="00490692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490692">
        <w:rPr>
          <w:szCs w:val="22"/>
        </w:rPr>
        <w:t>Basis of preparation of the interim financial statements</w:t>
      </w:r>
    </w:p>
    <w:p w14:paraId="59248239" w14:textId="77777777" w:rsidR="00776ADD" w:rsidRDefault="002671CF" w:rsidP="00776ADD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Related parties</w:t>
      </w:r>
      <w:r w:rsidR="000C4020" w:rsidRPr="009E09CB">
        <w:rPr>
          <w:szCs w:val="22"/>
        </w:rPr>
        <w:t xml:space="preserve"> </w:t>
      </w:r>
    </w:p>
    <w:p w14:paraId="674EBC3C" w14:textId="77777777" w:rsidR="00776ADD" w:rsidRPr="00776ADD" w:rsidRDefault="00776ADD" w:rsidP="00776ADD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776ADD">
        <w:t>Trade and other current receivables</w:t>
      </w:r>
    </w:p>
    <w:p w14:paraId="00A858AD" w14:textId="7CA04E80" w:rsidR="00776ADD" w:rsidRPr="009F53C1" w:rsidRDefault="00776ADD" w:rsidP="00776ADD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F53C1">
        <w:rPr>
          <w:szCs w:val="22"/>
        </w:rPr>
        <w:t>Inventories</w:t>
      </w:r>
    </w:p>
    <w:p w14:paraId="7572CC5D" w14:textId="2DCD92EB" w:rsidR="00B9175C" w:rsidRPr="009F53C1" w:rsidRDefault="00B9175C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F53C1">
        <w:rPr>
          <w:szCs w:val="22"/>
        </w:rPr>
        <w:t>Property, plant and equipment</w:t>
      </w:r>
    </w:p>
    <w:p w14:paraId="428A10B8" w14:textId="3D780405" w:rsidR="005B7372" w:rsidRPr="009F53C1" w:rsidRDefault="005B7372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F53C1">
        <w:rPr>
          <w:rFonts w:cs="Angsana New"/>
          <w:szCs w:val="22"/>
          <w:lang w:val="en-US" w:bidi="th-TH"/>
        </w:rPr>
        <w:t>Long-term</w:t>
      </w:r>
      <w:r w:rsidRPr="009F53C1">
        <w:rPr>
          <w:szCs w:val="22"/>
        </w:rPr>
        <w:t xml:space="preserve"> </w:t>
      </w:r>
      <w:r w:rsidRPr="009F53C1">
        <w:rPr>
          <w:rFonts w:cs="Angsana New"/>
          <w:szCs w:val="22"/>
          <w:lang w:val="en-US" w:bidi="th-TH"/>
        </w:rPr>
        <w:t>loans from financial institutions</w:t>
      </w:r>
    </w:p>
    <w:p w14:paraId="10BFEE84" w14:textId="7658C1BC" w:rsidR="0093722D" w:rsidRPr="009F53C1" w:rsidRDefault="00026B5F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F53C1">
        <w:rPr>
          <w:szCs w:val="22"/>
        </w:rPr>
        <w:t>S</w:t>
      </w:r>
      <w:r w:rsidR="009B0FE2" w:rsidRPr="009F53C1">
        <w:rPr>
          <w:szCs w:val="22"/>
        </w:rPr>
        <w:t>egment</w:t>
      </w:r>
      <w:r w:rsidRPr="009F53C1">
        <w:rPr>
          <w:szCs w:val="22"/>
        </w:rPr>
        <w:t xml:space="preserve"> information</w:t>
      </w:r>
      <w:r w:rsidR="003F5668" w:rsidRPr="009F53C1">
        <w:rPr>
          <w:szCs w:val="22"/>
        </w:rPr>
        <w:t xml:space="preserve"> and disaggregation of revenue</w:t>
      </w:r>
    </w:p>
    <w:p w14:paraId="460D32F2" w14:textId="67E90145" w:rsidR="00490692" w:rsidRPr="009F53C1" w:rsidRDefault="00490692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F53C1">
        <w:rPr>
          <w:szCs w:val="22"/>
        </w:rPr>
        <w:t>Earnings per share</w:t>
      </w:r>
    </w:p>
    <w:p w14:paraId="5DBD7859" w14:textId="254BB1DD" w:rsidR="00257533" w:rsidRPr="009F53C1" w:rsidRDefault="007C13DE" w:rsidP="00006358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F53C1">
        <w:rPr>
          <w:szCs w:val="22"/>
        </w:rPr>
        <w:t>Commitments with non-related parties</w:t>
      </w:r>
    </w:p>
    <w:p w14:paraId="6915D6C9" w14:textId="4A43269F" w:rsidR="006250CA" w:rsidRPr="009F53C1" w:rsidRDefault="00CF6487" w:rsidP="00CF6487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F53C1">
        <w:rPr>
          <w:szCs w:val="22"/>
        </w:rPr>
        <w:t>Events after the reporting period</w:t>
      </w:r>
    </w:p>
    <w:p w14:paraId="439282ED" w14:textId="77777777" w:rsidR="00AA43A8" w:rsidRPr="002F1846" w:rsidRDefault="00AA43A8" w:rsidP="00006358">
      <w:pPr>
        <w:spacing w:line="240" w:lineRule="auto"/>
      </w:pPr>
    </w:p>
    <w:p w14:paraId="66B58EA5" w14:textId="77777777" w:rsidR="00AA43A8" w:rsidRPr="002F1846" w:rsidRDefault="00AA43A8" w:rsidP="00006358">
      <w:pPr>
        <w:spacing w:line="240" w:lineRule="auto"/>
      </w:pPr>
    </w:p>
    <w:p w14:paraId="5E2E33E5" w14:textId="77777777" w:rsidR="00AA43A8" w:rsidRPr="002F1846" w:rsidRDefault="00AA43A8" w:rsidP="00006358">
      <w:pPr>
        <w:spacing w:line="240" w:lineRule="auto"/>
      </w:pPr>
    </w:p>
    <w:p w14:paraId="2D89BDDF" w14:textId="77777777" w:rsidR="00AA43A8" w:rsidRPr="002F1846" w:rsidRDefault="00AA43A8" w:rsidP="00006358">
      <w:pPr>
        <w:spacing w:line="240" w:lineRule="auto"/>
      </w:pPr>
    </w:p>
    <w:p w14:paraId="1845DA26" w14:textId="77777777" w:rsidR="00AA43A8" w:rsidRPr="002F1846" w:rsidRDefault="00AA43A8" w:rsidP="00006358">
      <w:pPr>
        <w:spacing w:line="240" w:lineRule="auto"/>
      </w:pPr>
    </w:p>
    <w:p w14:paraId="5938610F" w14:textId="77777777" w:rsidR="000E249F" w:rsidRDefault="000E249F" w:rsidP="00006358">
      <w:pPr>
        <w:spacing w:line="240" w:lineRule="auto"/>
      </w:pPr>
    </w:p>
    <w:p w14:paraId="50D64630" w14:textId="77777777" w:rsidR="00B41026" w:rsidRPr="00B41026" w:rsidRDefault="00B41026" w:rsidP="00B41026"/>
    <w:p w14:paraId="4F70A484" w14:textId="77777777" w:rsidR="00B41026" w:rsidRPr="00B41026" w:rsidRDefault="00B41026" w:rsidP="00B41026"/>
    <w:p w14:paraId="32B57B51" w14:textId="77777777" w:rsidR="00B41026" w:rsidRPr="009F53C1" w:rsidRDefault="00B41026" w:rsidP="00B41026">
      <w:pPr>
        <w:rPr>
          <w:rFonts w:cstheme="minorBidi"/>
          <w:cs/>
          <w:lang w:bidi="th-TH"/>
        </w:rPr>
      </w:pPr>
    </w:p>
    <w:p w14:paraId="36A1656F" w14:textId="77777777" w:rsidR="00B41026" w:rsidRPr="00B41026" w:rsidRDefault="00B41026" w:rsidP="00B41026"/>
    <w:p w14:paraId="39331BB2" w14:textId="77777777" w:rsidR="00B41026" w:rsidRPr="00B41026" w:rsidRDefault="00B41026" w:rsidP="00B41026"/>
    <w:p w14:paraId="1BBA7237" w14:textId="77777777" w:rsidR="00B41026" w:rsidRPr="00B41026" w:rsidRDefault="00B41026" w:rsidP="00B41026"/>
    <w:p w14:paraId="09914C36" w14:textId="77777777" w:rsidR="00B41026" w:rsidRPr="00B41026" w:rsidRDefault="00B41026" w:rsidP="00B41026"/>
    <w:p w14:paraId="03839A4F" w14:textId="77777777" w:rsidR="00B41026" w:rsidRPr="00B41026" w:rsidRDefault="00B41026" w:rsidP="00B41026"/>
    <w:p w14:paraId="68E7175D" w14:textId="77777777" w:rsidR="00B41026" w:rsidRPr="00B41026" w:rsidRDefault="00B41026" w:rsidP="00B41026"/>
    <w:p w14:paraId="10D417C8" w14:textId="77777777" w:rsidR="00B41026" w:rsidRPr="00B41026" w:rsidRDefault="00B41026" w:rsidP="00B41026"/>
    <w:p w14:paraId="457E5F4C" w14:textId="77777777" w:rsidR="00B41026" w:rsidRPr="00B41026" w:rsidRDefault="00B41026" w:rsidP="00B41026"/>
    <w:p w14:paraId="48FF9154" w14:textId="77777777" w:rsidR="00B41026" w:rsidRPr="00B41026" w:rsidRDefault="00B41026" w:rsidP="00B41026"/>
    <w:p w14:paraId="68E46FC3" w14:textId="77777777" w:rsidR="00B41026" w:rsidRPr="00B41026" w:rsidRDefault="00B41026" w:rsidP="00B41026"/>
    <w:p w14:paraId="0CA2BC48" w14:textId="77777777" w:rsidR="00B41026" w:rsidRPr="00B41026" w:rsidRDefault="00B41026" w:rsidP="00B41026"/>
    <w:p w14:paraId="422F3026" w14:textId="77777777" w:rsidR="00B41026" w:rsidRDefault="00B41026" w:rsidP="00B41026">
      <w:pPr>
        <w:jc w:val="center"/>
      </w:pPr>
    </w:p>
    <w:p w14:paraId="4ACE97E1" w14:textId="2756E6D1" w:rsidR="00B41026" w:rsidRPr="00B41026" w:rsidRDefault="00B41026" w:rsidP="00B41026">
      <w:pPr>
        <w:tabs>
          <w:tab w:val="center" w:pos="4801"/>
        </w:tabs>
        <w:sectPr w:rsidR="00B41026" w:rsidRPr="00B41026" w:rsidSect="00B9032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12"/>
          <w:cols w:space="720"/>
        </w:sectPr>
      </w:pPr>
      <w:r>
        <w:tab/>
      </w:r>
    </w:p>
    <w:p w14:paraId="72A575CA" w14:textId="5B001F76" w:rsidR="004C33A5" w:rsidRPr="00DE1855" w:rsidRDefault="004C33A5" w:rsidP="00006358">
      <w:pPr>
        <w:spacing w:line="240" w:lineRule="auto"/>
        <w:ind w:left="540"/>
        <w:rPr>
          <w:szCs w:val="22"/>
        </w:rPr>
      </w:pPr>
      <w:r w:rsidRPr="00DE1855">
        <w:rPr>
          <w:szCs w:val="22"/>
        </w:rPr>
        <w:lastRenderedPageBreak/>
        <w:t xml:space="preserve">These notes form an integral part of the </w:t>
      </w:r>
      <w:r w:rsidR="00F67735" w:rsidRPr="00DE1855">
        <w:rPr>
          <w:szCs w:val="22"/>
        </w:rPr>
        <w:t xml:space="preserve">interim </w:t>
      </w:r>
      <w:r w:rsidRPr="00DE1855">
        <w:rPr>
          <w:szCs w:val="22"/>
        </w:rPr>
        <w:t>financial statements.</w:t>
      </w:r>
    </w:p>
    <w:p w14:paraId="50A4CB88" w14:textId="77777777" w:rsidR="004C33A5" w:rsidRPr="00163C41" w:rsidRDefault="004C33A5" w:rsidP="00BE656D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53E5634D" w14:textId="773B53E1" w:rsidR="004C33A5" w:rsidRDefault="004C33A5" w:rsidP="00281B0F">
      <w:pPr>
        <w:tabs>
          <w:tab w:val="left" w:pos="540"/>
        </w:tabs>
        <w:spacing w:line="240" w:lineRule="auto"/>
        <w:ind w:left="540"/>
        <w:jc w:val="both"/>
        <w:rPr>
          <w:szCs w:val="22"/>
        </w:rPr>
      </w:pPr>
      <w:r w:rsidRPr="00DE1855">
        <w:rPr>
          <w:szCs w:val="22"/>
        </w:rPr>
        <w:t xml:space="preserve">The </w:t>
      </w:r>
      <w:r w:rsidR="000E249F" w:rsidRPr="00DE1855">
        <w:rPr>
          <w:szCs w:val="22"/>
        </w:rPr>
        <w:t xml:space="preserve">interim </w:t>
      </w:r>
      <w:r w:rsidRPr="00DE1855">
        <w:rPr>
          <w:szCs w:val="22"/>
        </w:rPr>
        <w:t xml:space="preserve">financial statements </w:t>
      </w:r>
      <w:r w:rsidR="006018A1" w:rsidRPr="00DE1855">
        <w:rPr>
          <w:szCs w:val="22"/>
        </w:rPr>
        <w:t>issued for Thai regulatory reporting purpose</w:t>
      </w:r>
      <w:r w:rsidR="00E372F1" w:rsidRPr="00DE1855">
        <w:rPr>
          <w:szCs w:val="22"/>
        </w:rPr>
        <w:t>s</w:t>
      </w:r>
      <w:r w:rsidR="006018A1" w:rsidRPr="00DE1855">
        <w:rPr>
          <w:szCs w:val="22"/>
        </w:rPr>
        <w:t xml:space="preserve"> are prepared in the Thai language. These English language financial statements have been prepared from the Thai language</w:t>
      </w:r>
      <w:r w:rsidR="00BC619E" w:rsidRPr="00DE1855">
        <w:rPr>
          <w:szCs w:val="22"/>
          <w:cs/>
          <w:lang w:bidi="th-TH"/>
        </w:rPr>
        <w:t xml:space="preserve"> </w:t>
      </w:r>
      <w:r w:rsidR="00BC619E" w:rsidRPr="00DE1855">
        <w:rPr>
          <w:szCs w:val="22"/>
        </w:rPr>
        <w:t>statutory</w:t>
      </w:r>
      <w:r w:rsidR="006018A1" w:rsidRPr="00DE1855">
        <w:rPr>
          <w:szCs w:val="22"/>
        </w:rPr>
        <w:t xml:space="preserve"> financial </w:t>
      </w:r>
      <w:r w:rsidR="00C31F76" w:rsidRPr="00DE1855">
        <w:rPr>
          <w:szCs w:val="22"/>
        </w:rPr>
        <w:t>statements and</w:t>
      </w:r>
      <w:r w:rsidR="006018A1" w:rsidRPr="00DE1855">
        <w:rPr>
          <w:szCs w:val="22"/>
        </w:rPr>
        <w:t xml:space="preserve"> </w:t>
      </w:r>
      <w:r w:rsidRPr="00DE1855">
        <w:rPr>
          <w:szCs w:val="22"/>
        </w:rPr>
        <w:t>we</w:t>
      </w:r>
      <w:r w:rsidR="002B7FA9" w:rsidRPr="00DE1855">
        <w:rPr>
          <w:szCs w:val="22"/>
        </w:rPr>
        <w:t xml:space="preserve">re </w:t>
      </w:r>
      <w:r w:rsidR="006018A1" w:rsidRPr="00DE1855">
        <w:rPr>
          <w:szCs w:val="22"/>
        </w:rPr>
        <w:t xml:space="preserve">approved and </w:t>
      </w:r>
      <w:r w:rsidR="002B7FA9" w:rsidRPr="00DE1855">
        <w:rPr>
          <w:szCs w:val="22"/>
        </w:rPr>
        <w:t>authorised for issue by the Board of D</w:t>
      </w:r>
      <w:r w:rsidRPr="00DE1855">
        <w:rPr>
          <w:szCs w:val="22"/>
        </w:rPr>
        <w:t>irectors on</w:t>
      </w:r>
      <w:r w:rsidR="00F90112">
        <w:rPr>
          <w:szCs w:val="22"/>
        </w:rPr>
        <w:t xml:space="preserve"> </w:t>
      </w:r>
      <w:r w:rsidR="00CF6487">
        <w:rPr>
          <w:rFonts w:cstheme="minorBidi"/>
          <w:szCs w:val="28"/>
          <w:lang w:bidi="th-TH"/>
        </w:rPr>
        <w:t>13</w:t>
      </w:r>
      <w:r w:rsidR="00F90112">
        <w:rPr>
          <w:szCs w:val="22"/>
        </w:rPr>
        <w:t xml:space="preserve"> </w:t>
      </w:r>
      <w:r w:rsidR="00B000BA">
        <w:rPr>
          <w:rFonts w:cstheme="minorBidi"/>
          <w:szCs w:val="28"/>
          <w:lang w:val="en-US" w:bidi="th-TH"/>
        </w:rPr>
        <w:t>May</w:t>
      </w:r>
      <w:r w:rsidR="009D0D2A" w:rsidRPr="00DE1855">
        <w:rPr>
          <w:szCs w:val="22"/>
        </w:rPr>
        <w:t xml:space="preserve"> </w:t>
      </w:r>
      <w:r w:rsidR="00011807">
        <w:rPr>
          <w:szCs w:val="22"/>
        </w:rPr>
        <w:t>202</w:t>
      </w:r>
      <w:r w:rsidR="00B000BA">
        <w:rPr>
          <w:szCs w:val="22"/>
        </w:rPr>
        <w:t>6</w:t>
      </w:r>
      <w:r w:rsidR="00D477B4">
        <w:rPr>
          <w:szCs w:val="22"/>
        </w:rPr>
        <w:t>.</w:t>
      </w:r>
    </w:p>
    <w:p w14:paraId="2FCF20FE" w14:textId="77777777" w:rsidR="008E116B" w:rsidRPr="00163C41" w:rsidRDefault="008E116B" w:rsidP="00163C41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  <w:bookmarkStart w:id="0" w:name="_Hlk149122960"/>
    </w:p>
    <w:p w14:paraId="13965F33" w14:textId="5B100374" w:rsidR="00A06FA1" w:rsidRPr="008E116B" w:rsidRDefault="005D0801" w:rsidP="001D64B9">
      <w:pPr>
        <w:pStyle w:val="Heading1"/>
      </w:pPr>
      <w:r w:rsidRPr="00B03F95">
        <w:t>Basis of preparation of the interim financial statements</w:t>
      </w:r>
    </w:p>
    <w:p w14:paraId="1B71BD95" w14:textId="77777777" w:rsidR="00F93866" w:rsidRPr="00163C41" w:rsidRDefault="00F93866" w:rsidP="00BE656D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3731B022" w14:textId="1D8F8C26" w:rsidR="004F0319" w:rsidRPr="00DE1855" w:rsidRDefault="00D32586" w:rsidP="003530F4">
      <w:pPr>
        <w:pStyle w:val="BodyText"/>
        <w:spacing w:after="0" w:line="240" w:lineRule="auto"/>
        <w:ind w:left="540"/>
        <w:jc w:val="both"/>
        <w:rPr>
          <w:szCs w:val="22"/>
        </w:rPr>
      </w:pPr>
      <w:r w:rsidRPr="00DE1855">
        <w:rPr>
          <w:szCs w:val="22"/>
        </w:rPr>
        <w:t xml:space="preserve">The </w:t>
      </w:r>
      <w:r w:rsidR="00654E05" w:rsidRPr="00DE1855">
        <w:rPr>
          <w:szCs w:val="22"/>
          <w:lang w:val="en-US"/>
        </w:rPr>
        <w:t xml:space="preserve">condensed </w:t>
      </w:r>
      <w:r w:rsidR="000E249F" w:rsidRPr="00DE1855">
        <w:rPr>
          <w:szCs w:val="22"/>
        </w:rPr>
        <w:t xml:space="preserve">interim </w:t>
      </w:r>
      <w:r w:rsidRPr="00DE1855">
        <w:rPr>
          <w:szCs w:val="22"/>
        </w:rPr>
        <w:t xml:space="preserve">financial statements are </w:t>
      </w:r>
      <w:r w:rsidR="00F361E4" w:rsidRPr="00DE1855">
        <w:rPr>
          <w:szCs w:val="22"/>
        </w:rPr>
        <w:t>presented in the same format as the annual financial statements</w:t>
      </w:r>
      <w:r w:rsidR="00654E05" w:rsidRPr="00DE1855">
        <w:rPr>
          <w:szCs w:val="22"/>
        </w:rPr>
        <w:t xml:space="preserve"> </w:t>
      </w:r>
      <w:r w:rsidR="00FF128B" w:rsidRPr="00DE1855">
        <w:rPr>
          <w:szCs w:val="22"/>
        </w:rPr>
        <w:t>together with</w:t>
      </w:r>
      <w:r w:rsidR="00F361E4" w:rsidRPr="00DE1855">
        <w:rPr>
          <w:szCs w:val="22"/>
        </w:rPr>
        <w:t xml:space="preserve"> notes to the interim financial statements </w:t>
      </w:r>
      <w:r w:rsidR="00C838F4" w:rsidRPr="00DE1855">
        <w:rPr>
          <w:szCs w:val="22"/>
        </w:rPr>
        <w:t>on</w:t>
      </w:r>
      <w:r w:rsidR="003B69E9" w:rsidRPr="00DE1855">
        <w:rPr>
          <w:szCs w:val="22"/>
        </w:rPr>
        <w:t xml:space="preserve"> a condensed basis</w:t>
      </w:r>
      <w:r w:rsidR="00654E05" w:rsidRPr="00DE1855">
        <w:rPr>
          <w:szCs w:val="22"/>
        </w:rPr>
        <w:t xml:space="preserve"> (“interim financial statements”)</w:t>
      </w:r>
      <w:r w:rsidR="003B69E9" w:rsidRPr="00DE1855">
        <w:rPr>
          <w:szCs w:val="22"/>
        </w:rPr>
        <w:t xml:space="preserve"> </w:t>
      </w:r>
      <w:r w:rsidRPr="00DE1855">
        <w:rPr>
          <w:szCs w:val="22"/>
        </w:rPr>
        <w:t>in accordance with Thai Accounting Standard (TAS)</w:t>
      </w:r>
      <w:r w:rsidR="004A394D" w:rsidRPr="00DE1855">
        <w:rPr>
          <w:szCs w:val="22"/>
        </w:rPr>
        <w:t xml:space="preserve"> </w:t>
      </w:r>
      <w:r w:rsidR="000E249F" w:rsidRPr="00DE1855">
        <w:rPr>
          <w:szCs w:val="22"/>
        </w:rPr>
        <w:t xml:space="preserve">No. 34 </w:t>
      </w:r>
      <w:r w:rsidR="000E249F" w:rsidRPr="00DE1855">
        <w:rPr>
          <w:i/>
          <w:iCs/>
          <w:szCs w:val="22"/>
        </w:rPr>
        <w:t>Interim Financial Reporting</w:t>
      </w:r>
      <w:r w:rsidR="00C838F4" w:rsidRPr="00DE1855">
        <w:rPr>
          <w:i/>
          <w:iCs/>
          <w:szCs w:val="22"/>
        </w:rPr>
        <w:t>,</w:t>
      </w:r>
      <w:r w:rsidR="00E12BD1" w:rsidRPr="00DE1855">
        <w:rPr>
          <w:i/>
          <w:iCs/>
          <w:szCs w:val="22"/>
        </w:rPr>
        <w:t xml:space="preserve"> </w:t>
      </w:r>
      <w:r w:rsidRPr="00DE1855">
        <w:rPr>
          <w:szCs w:val="22"/>
        </w:rPr>
        <w:t>guidelines promulgated by the Feder</w:t>
      </w:r>
      <w:r w:rsidR="00773CA0" w:rsidRPr="00DE1855">
        <w:rPr>
          <w:szCs w:val="22"/>
        </w:rPr>
        <w:t>ation of Accounting Professions</w:t>
      </w:r>
      <w:r w:rsidR="00D3630A" w:rsidRPr="00D3630A">
        <w:t xml:space="preserve"> </w:t>
      </w:r>
      <w:r w:rsidR="00D3630A" w:rsidRPr="00D3630A">
        <w:rPr>
          <w:szCs w:val="22"/>
        </w:rPr>
        <w:t>and applicable rules and regulations of the Thai Securities and Exchange Commission.</w:t>
      </w:r>
      <w:r w:rsidR="00073F98" w:rsidRPr="00DE1855">
        <w:rPr>
          <w:szCs w:val="22"/>
        </w:rPr>
        <w:t xml:space="preserve"> </w:t>
      </w:r>
      <w:r w:rsidR="003B69E9" w:rsidRPr="00DE1855">
        <w:rPr>
          <w:szCs w:val="22"/>
        </w:rPr>
        <w:t>The interim financial statements focus on new activities, events and circumstances to avoid repetition of information previously reported</w:t>
      </w:r>
      <w:r w:rsidR="00AF28B5" w:rsidRPr="00DE1855">
        <w:rPr>
          <w:szCs w:val="22"/>
        </w:rPr>
        <w:t xml:space="preserve"> in annual financial statements</w:t>
      </w:r>
      <w:r w:rsidR="003B69E9" w:rsidRPr="00DE1855">
        <w:rPr>
          <w:szCs w:val="22"/>
        </w:rPr>
        <w:t xml:space="preserve">. Accordingly, these interim financial statements should be read in conjunction with the financial statements </w:t>
      </w:r>
      <w:r w:rsidR="00045088" w:rsidRPr="00DE1855">
        <w:rPr>
          <w:szCs w:val="22"/>
        </w:rPr>
        <w:t xml:space="preserve">of the Company </w:t>
      </w:r>
      <w:r w:rsidR="00E32886" w:rsidRPr="00DE1855">
        <w:rPr>
          <w:szCs w:val="22"/>
        </w:rPr>
        <w:t>and its subsidiaries</w:t>
      </w:r>
      <w:r w:rsidR="00045088" w:rsidRPr="00DE1855">
        <w:rPr>
          <w:szCs w:val="22"/>
        </w:rPr>
        <w:t xml:space="preserve"> </w:t>
      </w:r>
      <w:r w:rsidR="003B69E9" w:rsidRPr="00DE1855">
        <w:rPr>
          <w:szCs w:val="22"/>
        </w:rPr>
        <w:t>for the year ended</w:t>
      </w:r>
      <w:r w:rsidR="00B77F7C">
        <w:rPr>
          <w:szCs w:val="22"/>
        </w:rPr>
        <w:br/>
      </w:r>
      <w:r w:rsidR="00BE4D80" w:rsidRPr="00DE1855">
        <w:rPr>
          <w:szCs w:val="22"/>
        </w:rPr>
        <w:t xml:space="preserve">31 December </w:t>
      </w:r>
      <w:r w:rsidR="00502402" w:rsidRPr="00DE1855">
        <w:rPr>
          <w:szCs w:val="22"/>
        </w:rPr>
        <w:t>202</w:t>
      </w:r>
      <w:r w:rsidR="004B38E1">
        <w:rPr>
          <w:szCs w:val="22"/>
        </w:rPr>
        <w:t>5</w:t>
      </w:r>
      <w:r w:rsidR="003B69E9" w:rsidRPr="00DE1855">
        <w:rPr>
          <w:szCs w:val="22"/>
        </w:rPr>
        <w:t>.</w:t>
      </w:r>
    </w:p>
    <w:p w14:paraId="6D773693" w14:textId="535E3EDD" w:rsidR="003530F4" w:rsidRPr="00163C41" w:rsidRDefault="003530F4" w:rsidP="00BE656D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1A44ED2F" w14:textId="51F76041" w:rsidR="00AC6BD3" w:rsidRPr="00DE1855" w:rsidRDefault="00AC6BD3" w:rsidP="00AC6BD3">
      <w:pPr>
        <w:pStyle w:val="BodyText"/>
        <w:spacing w:after="0" w:line="240" w:lineRule="auto"/>
        <w:ind w:left="540"/>
        <w:jc w:val="both"/>
        <w:rPr>
          <w:szCs w:val="22"/>
          <w:shd w:val="clear" w:color="auto" w:fill="D9D9D9" w:themeFill="background1" w:themeFillShade="D9"/>
        </w:rPr>
      </w:pPr>
      <w:r w:rsidRPr="00DE1855">
        <w:rPr>
          <w:szCs w:val="22"/>
        </w:rPr>
        <w:t>In preparing these interim financial statements, judgements and estimates are made by management in applying the Group’s accounting policies. Actual results may differ from these estimates.</w:t>
      </w:r>
      <w:r w:rsidRPr="00DE1855">
        <w:rPr>
          <w:szCs w:val="22"/>
          <w:lang w:bidi="th-TH"/>
        </w:rPr>
        <w:t xml:space="preserve"> </w:t>
      </w:r>
      <w:r w:rsidRPr="00DE1855">
        <w:rPr>
          <w:szCs w:val="22"/>
        </w:rPr>
        <w:t xml:space="preserve">The accounting policies, methods of computation and the key sources of estimation uncertainty were the same as those that described in the financial statements for the year ended 31 December </w:t>
      </w:r>
      <w:r w:rsidR="00502402" w:rsidRPr="00DE1855">
        <w:rPr>
          <w:szCs w:val="22"/>
        </w:rPr>
        <w:t>202</w:t>
      </w:r>
      <w:r w:rsidR="004B38E1">
        <w:rPr>
          <w:szCs w:val="22"/>
        </w:rPr>
        <w:t>5</w:t>
      </w:r>
      <w:r w:rsidR="00AC61E7" w:rsidRPr="00DE1855">
        <w:rPr>
          <w:szCs w:val="22"/>
        </w:rPr>
        <w:t>.</w:t>
      </w:r>
    </w:p>
    <w:p w14:paraId="681A22A5" w14:textId="77777777" w:rsidR="003530F4" w:rsidRPr="00163C41" w:rsidRDefault="003530F4" w:rsidP="00BE656D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bookmarkEnd w:id="0"/>
    <w:p w14:paraId="056D4B8A" w14:textId="5EFBD0C8" w:rsidR="00A06FA1" w:rsidRPr="008E116B" w:rsidRDefault="00AE0E57" w:rsidP="001D64B9">
      <w:pPr>
        <w:pStyle w:val="Heading1"/>
      </w:pPr>
      <w:r w:rsidRPr="00DE1855">
        <w:t>R</w:t>
      </w:r>
      <w:r w:rsidR="00985DF9" w:rsidRPr="00DE1855">
        <w:t>elated</w:t>
      </w:r>
      <w:r w:rsidR="002671CF" w:rsidRPr="00DE1855">
        <w:t xml:space="preserve"> parties</w:t>
      </w:r>
    </w:p>
    <w:p w14:paraId="724547E6" w14:textId="77777777" w:rsidR="000E1F06" w:rsidRPr="00163C41" w:rsidRDefault="000E1F06" w:rsidP="00BE656D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025BAC50" w14:textId="58D61CF9" w:rsidR="00A160B4" w:rsidRPr="00BE656D" w:rsidRDefault="00385F4B" w:rsidP="00BE656D">
      <w:pPr>
        <w:pStyle w:val="BodyText"/>
        <w:spacing w:after="0" w:line="240" w:lineRule="auto"/>
        <w:ind w:left="540"/>
        <w:jc w:val="both"/>
        <w:rPr>
          <w:szCs w:val="22"/>
          <w:lang w:bidi="th-TH"/>
        </w:rPr>
      </w:pPr>
      <w:r w:rsidRPr="00BE656D">
        <w:rPr>
          <w:szCs w:val="22"/>
          <w:lang w:bidi="th-TH"/>
        </w:rPr>
        <w:t>Relationships with</w:t>
      </w:r>
      <w:r w:rsidR="00DE1855" w:rsidRPr="00BE656D">
        <w:rPr>
          <w:szCs w:val="22"/>
          <w:lang w:bidi="th-TH"/>
        </w:rPr>
        <w:t xml:space="preserve"> </w:t>
      </w:r>
      <w:r w:rsidR="00353444" w:rsidRPr="00BE656D">
        <w:rPr>
          <w:szCs w:val="22"/>
          <w:lang w:bidi="th-TH"/>
        </w:rPr>
        <w:t xml:space="preserve">subsidiaries and </w:t>
      </w:r>
      <w:r w:rsidR="00DE1855" w:rsidRPr="00BE656D">
        <w:rPr>
          <w:szCs w:val="22"/>
          <w:lang w:bidi="th-TH"/>
        </w:rPr>
        <w:t xml:space="preserve">other related parties </w:t>
      </w:r>
      <w:r w:rsidRPr="00BE656D">
        <w:rPr>
          <w:szCs w:val="22"/>
          <w:lang w:bidi="th-TH"/>
        </w:rPr>
        <w:t>do</w:t>
      </w:r>
      <w:r w:rsidR="00353444" w:rsidRPr="00BE656D">
        <w:rPr>
          <w:szCs w:val="22"/>
          <w:lang w:bidi="th-TH"/>
        </w:rPr>
        <w:t xml:space="preserve"> </w:t>
      </w:r>
      <w:r w:rsidRPr="00BE656D">
        <w:rPr>
          <w:szCs w:val="22"/>
          <w:lang w:bidi="th-TH"/>
        </w:rPr>
        <w:t>n</w:t>
      </w:r>
      <w:r w:rsidR="00353444" w:rsidRPr="00BE656D">
        <w:rPr>
          <w:szCs w:val="22"/>
          <w:lang w:bidi="th-TH"/>
        </w:rPr>
        <w:t>o</w:t>
      </w:r>
      <w:r w:rsidRPr="00BE656D">
        <w:rPr>
          <w:szCs w:val="22"/>
          <w:lang w:bidi="th-TH"/>
        </w:rPr>
        <w:t>t</w:t>
      </w:r>
      <w:r w:rsidR="006927D7" w:rsidRPr="00BE656D">
        <w:rPr>
          <w:szCs w:val="22"/>
          <w:lang w:bidi="th-TH"/>
        </w:rPr>
        <w:t xml:space="preserve"> materially</w:t>
      </w:r>
      <w:r w:rsidRPr="00BE656D">
        <w:rPr>
          <w:szCs w:val="22"/>
          <w:lang w:bidi="th-TH"/>
        </w:rPr>
        <w:t xml:space="preserve"> </w:t>
      </w:r>
      <w:r w:rsidR="00DE1855" w:rsidRPr="00BE656D">
        <w:rPr>
          <w:szCs w:val="22"/>
          <w:lang w:bidi="th-TH"/>
        </w:rPr>
        <w:t>change</w:t>
      </w:r>
      <w:r w:rsidR="009D0D2A">
        <w:rPr>
          <w:rFonts w:cstheme="minorBidi" w:hint="cs"/>
          <w:szCs w:val="22"/>
          <w:cs/>
          <w:lang w:bidi="th-TH"/>
        </w:rPr>
        <w:t xml:space="preserve"> </w:t>
      </w:r>
      <w:r w:rsidR="009D0D2A" w:rsidRPr="00BE656D">
        <w:rPr>
          <w:szCs w:val="22"/>
          <w:lang w:bidi="th-TH"/>
        </w:rPr>
        <w:t xml:space="preserve">during the </w:t>
      </w:r>
      <w:r w:rsidR="003676CF">
        <w:rPr>
          <w:szCs w:val="22"/>
          <w:lang w:bidi="th-TH"/>
        </w:rPr>
        <w:t>three</w:t>
      </w:r>
      <w:r w:rsidR="009D0D2A" w:rsidRPr="00BE656D">
        <w:rPr>
          <w:szCs w:val="22"/>
          <w:lang w:bidi="th-TH"/>
        </w:rPr>
        <w:t>-month period ended 3</w:t>
      </w:r>
      <w:r w:rsidR="003676CF">
        <w:rPr>
          <w:szCs w:val="22"/>
          <w:lang w:bidi="th-TH"/>
        </w:rPr>
        <w:t>1</w:t>
      </w:r>
      <w:r w:rsidR="009D0D2A" w:rsidRPr="00BE656D">
        <w:rPr>
          <w:szCs w:val="22"/>
          <w:lang w:bidi="th-TH"/>
        </w:rPr>
        <w:t xml:space="preserve"> </w:t>
      </w:r>
      <w:r w:rsidR="003676CF">
        <w:rPr>
          <w:szCs w:val="22"/>
          <w:lang w:bidi="th-TH"/>
        </w:rPr>
        <w:t>March</w:t>
      </w:r>
      <w:r w:rsidR="009D0D2A" w:rsidRPr="00BE656D">
        <w:rPr>
          <w:szCs w:val="22"/>
          <w:lang w:bidi="th-TH"/>
        </w:rPr>
        <w:t xml:space="preserve"> </w:t>
      </w:r>
      <w:r w:rsidR="00011807">
        <w:rPr>
          <w:szCs w:val="22"/>
          <w:lang w:bidi="th-TH"/>
        </w:rPr>
        <w:t>202</w:t>
      </w:r>
      <w:r w:rsidR="003676CF">
        <w:rPr>
          <w:szCs w:val="22"/>
          <w:lang w:bidi="th-TH"/>
        </w:rPr>
        <w:t>6</w:t>
      </w:r>
      <w:r w:rsidR="00DE1855" w:rsidRPr="00BE656D">
        <w:rPr>
          <w:szCs w:val="22"/>
          <w:lang w:bidi="th-TH"/>
        </w:rPr>
        <w:t>.</w:t>
      </w:r>
    </w:p>
    <w:p w14:paraId="11EE1A55" w14:textId="77777777" w:rsidR="00FE7DDD" w:rsidRPr="00163C41" w:rsidRDefault="00FE7DDD" w:rsidP="00BE656D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98"/>
        <w:gridCol w:w="990"/>
        <w:gridCol w:w="180"/>
        <w:gridCol w:w="990"/>
        <w:gridCol w:w="180"/>
        <w:gridCol w:w="990"/>
        <w:gridCol w:w="178"/>
        <w:gridCol w:w="992"/>
      </w:tblGrid>
      <w:tr w:rsidR="00194E8E" w:rsidRPr="00950A99" w14:paraId="09ABBB23" w14:textId="77777777" w:rsidTr="00194E8E">
        <w:trPr>
          <w:cantSplit/>
          <w:tblHeader/>
        </w:trPr>
        <w:tc>
          <w:tcPr>
            <w:tcW w:w="4698" w:type="dxa"/>
            <w:vAlign w:val="bottom"/>
          </w:tcPr>
          <w:p w14:paraId="7DA053F3" w14:textId="1F9A7BCB" w:rsidR="00194E8E" w:rsidRPr="00B03F95" w:rsidRDefault="00194E8E" w:rsidP="0073627B">
            <w:pPr>
              <w:spacing w:line="300" w:lineRule="exact"/>
              <w:ind w:right="-108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0AC187AB" w14:textId="77777777" w:rsidR="00194E8E" w:rsidRPr="00B03F95" w:rsidRDefault="00194E8E" w:rsidP="0073627B">
            <w:pPr>
              <w:pStyle w:val="acctmergecolhdg"/>
              <w:spacing w:line="300" w:lineRule="exact"/>
              <w:rPr>
                <w:szCs w:val="22"/>
              </w:rPr>
            </w:pPr>
            <w:r w:rsidRPr="00B03F95">
              <w:rPr>
                <w:szCs w:val="22"/>
              </w:rPr>
              <w:t xml:space="preserve">Consolidated </w:t>
            </w:r>
          </w:p>
          <w:p w14:paraId="3D7E5E4C" w14:textId="77777777" w:rsidR="00194E8E" w:rsidRPr="00B03F95" w:rsidRDefault="00194E8E" w:rsidP="0073627B">
            <w:pPr>
              <w:pStyle w:val="acctmergecolhdg"/>
              <w:spacing w:line="300" w:lineRule="exact"/>
              <w:rPr>
                <w:szCs w:val="22"/>
              </w:rPr>
            </w:pPr>
            <w:r w:rsidRPr="00B03F95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33F465C6" w14:textId="77777777" w:rsidR="00194E8E" w:rsidRPr="00B03F95" w:rsidRDefault="00194E8E" w:rsidP="0073627B">
            <w:pPr>
              <w:pStyle w:val="acctmergecolhdg"/>
              <w:spacing w:line="300" w:lineRule="exact"/>
              <w:rPr>
                <w:szCs w:val="22"/>
              </w:rPr>
            </w:pPr>
          </w:p>
        </w:tc>
        <w:tc>
          <w:tcPr>
            <w:tcW w:w="2160" w:type="dxa"/>
            <w:gridSpan w:val="3"/>
          </w:tcPr>
          <w:p w14:paraId="41F12071" w14:textId="77777777" w:rsidR="00194E8E" w:rsidRPr="00B03F95" w:rsidRDefault="00194E8E" w:rsidP="0073627B">
            <w:pPr>
              <w:pStyle w:val="acctmergecolhdg"/>
              <w:spacing w:line="300" w:lineRule="exact"/>
              <w:rPr>
                <w:szCs w:val="22"/>
              </w:rPr>
            </w:pPr>
            <w:r w:rsidRPr="00B03F95">
              <w:rPr>
                <w:szCs w:val="22"/>
              </w:rPr>
              <w:t xml:space="preserve">Separate </w:t>
            </w:r>
          </w:p>
          <w:p w14:paraId="5A765BC7" w14:textId="77777777" w:rsidR="00194E8E" w:rsidRPr="00B03F95" w:rsidRDefault="00194E8E" w:rsidP="0073627B">
            <w:pPr>
              <w:pStyle w:val="acctmergecolhdg"/>
              <w:spacing w:line="300" w:lineRule="exact"/>
              <w:rPr>
                <w:szCs w:val="22"/>
              </w:rPr>
            </w:pPr>
            <w:r w:rsidRPr="00B03F95">
              <w:rPr>
                <w:szCs w:val="22"/>
              </w:rPr>
              <w:t>financial statements</w:t>
            </w:r>
          </w:p>
        </w:tc>
      </w:tr>
      <w:tr w:rsidR="003676CF" w:rsidRPr="00950A99" w14:paraId="540AE447" w14:textId="77777777" w:rsidTr="00F71374">
        <w:trPr>
          <w:cantSplit/>
          <w:tblHeader/>
        </w:trPr>
        <w:tc>
          <w:tcPr>
            <w:tcW w:w="4698" w:type="dxa"/>
          </w:tcPr>
          <w:p w14:paraId="1C36D907" w14:textId="34910D0C" w:rsidR="003676CF" w:rsidRPr="00B03F95" w:rsidRDefault="003C0193" w:rsidP="0073627B">
            <w:pPr>
              <w:pStyle w:val="acctfourfigures"/>
              <w:spacing w:line="300" w:lineRule="exact"/>
              <w:rPr>
                <w:b/>
                <w:bCs/>
                <w:i/>
                <w:iCs/>
                <w:szCs w:val="22"/>
              </w:rPr>
            </w:pPr>
            <w:r>
              <w:rPr>
                <w:rFonts w:cs="Angsana New"/>
                <w:b/>
                <w:bCs/>
                <w:i/>
                <w:iCs/>
                <w:szCs w:val="28"/>
                <w:lang w:val="en-US" w:bidi="th-TH"/>
              </w:rPr>
              <w:t>Three</w:t>
            </w:r>
            <w:r w:rsidR="003676CF" w:rsidRPr="00B03F95">
              <w:rPr>
                <w:b/>
                <w:bCs/>
                <w:i/>
                <w:iCs/>
                <w:szCs w:val="22"/>
              </w:rPr>
              <w:t xml:space="preserve">-month period ended </w:t>
            </w:r>
            <w:r w:rsidR="003676CF" w:rsidRPr="003676CF">
              <w:rPr>
                <w:b/>
                <w:bCs/>
                <w:i/>
                <w:iCs/>
                <w:szCs w:val="22"/>
              </w:rPr>
              <w:t>31 March</w:t>
            </w:r>
          </w:p>
        </w:tc>
        <w:tc>
          <w:tcPr>
            <w:tcW w:w="990" w:type="dxa"/>
          </w:tcPr>
          <w:p w14:paraId="7F309491" w14:textId="4494C78F" w:rsidR="003676CF" w:rsidRPr="00B03F95" w:rsidRDefault="003676CF" w:rsidP="0073627B">
            <w:pPr>
              <w:pStyle w:val="acctmergecolhdg"/>
              <w:spacing w:line="300" w:lineRule="exact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6</w:t>
            </w:r>
          </w:p>
        </w:tc>
        <w:tc>
          <w:tcPr>
            <w:tcW w:w="180" w:type="dxa"/>
          </w:tcPr>
          <w:p w14:paraId="05C07345" w14:textId="77777777" w:rsidR="003676CF" w:rsidRPr="00B03F95" w:rsidRDefault="003676CF" w:rsidP="0073627B">
            <w:pPr>
              <w:pStyle w:val="acctmergecolhdg"/>
              <w:spacing w:line="300" w:lineRule="exact"/>
              <w:rPr>
                <w:b w:val="0"/>
                <w:bCs/>
                <w:szCs w:val="22"/>
              </w:rPr>
            </w:pPr>
          </w:p>
        </w:tc>
        <w:tc>
          <w:tcPr>
            <w:tcW w:w="990" w:type="dxa"/>
          </w:tcPr>
          <w:p w14:paraId="4312C375" w14:textId="344BF36C" w:rsidR="003676CF" w:rsidRPr="00B03F95" w:rsidRDefault="003676CF" w:rsidP="0073627B">
            <w:pPr>
              <w:pStyle w:val="acctmergecolhdg"/>
              <w:spacing w:line="300" w:lineRule="exact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</w:tcPr>
          <w:p w14:paraId="41E12B7B" w14:textId="77777777" w:rsidR="003676CF" w:rsidRPr="00B03F95" w:rsidRDefault="003676CF" w:rsidP="0073627B">
            <w:pPr>
              <w:pStyle w:val="acctmergecolhdg"/>
              <w:spacing w:line="300" w:lineRule="exact"/>
              <w:rPr>
                <w:b w:val="0"/>
                <w:bCs/>
                <w:szCs w:val="22"/>
              </w:rPr>
            </w:pPr>
          </w:p>
        </w:tc>
        <w:tc>
          <w:tcPr>
            <w:tcW w:w="990" w:type="dxa"/>
          </w:tcPr>
          <w:p w14:paraId="764DEE90" w14:textId="69A1F803" w:rsidR="003676CF" w:rsidRPr="00B03F95" w:rsidRDefault="003676CF" w:rsidP="0073627B">
            <w:pPr>
              <w:pStyle w:val="acctmergecolhdg"/>
              <w:spacing w:line="300" w:lineRule="exact"/>
              <w:rPr>
                <w:b w:val="0"/>
                <w:bCs/>
                <w:szCs w:val="22"/>
              </w:rPr>
            </w:pPr>
            <w:r w:rsidRPr="00B03F95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6</w:t>
            </w:r>
          </w:p>
        </w:tc>
        <w:tc>
          <w:tcPr>
            <w:tcW w:w="178" w:type="dxa"/>
          </w:tcPr>
          <w:p w14:paraId="26C60532" w14:textId="77777777" w:rsidR="003676CF" w:rsidRPr="00B03F95" w:rsidRDefault="003676CF" w:rsidP="0073627B">
            <w:pPr>
              <w:pStyle w:val="acctmergecolhdg"/>
              <w:spacing w:line="300" w:lineRule="exact"/>
              <w:rPr>
                <w:b w:val="0"/>
                <w:bCs/>
                <w:szCs w:val="22"/>
              </w:rPr>
            </w:pPr>
          </w:p>
        </w:tc>
        <w:tc>
          <w:tcPr>
            <w:tcW w:w="992" w:type="dxa"/>
          </w:tcPr>
          <w:p w14:paraId="15C224CF" w14:textId="7A702C7E" w:rsidR="003676CF" w:rsidRPr="00B03F95" w:rsidRDefault="003676CF" w:rsidP="0073627B">
            <w:pPr>
              <w:pStyle w:val="acctmergecolhdg"/>
              <w:spacing w:line="300" w:lineRule="exact"/>
              <w:rPr>
                <w:b w:val="0"/>
                <w:bCs/>
                <w:szCs w:val="22"/>
                <w:lang w:bidi="th-TH"/>
              </w:rPr>
            </w:pPr>
            <w:r w:rsidRPr="00B03F95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</w:tr>
      <w:tr w:rsidR="00194E8E" w:rsidRPr="00950A99" w14:paraId="47C812DA" w14:textId="77777777" w:rsidTr="00194E8E">
        <w:trPr>
          <w:cantSplit/>
          <w:tblHeader/>
        </w:trPr>
        <w:tc>
          <w:tcPr>
            <w:tcW w:w="4698" w:type="dxa"/>
          </w:tcPr>
          <w:p w14:paraId="40E451C8" w14:textId="77777777" w:rsidR="00194E8E" w:rsidRPr="00B03F95" w:rsidRDefault="00194E8E" w:rsidP="0073627B">
            <w:pPr>
              <w:spacing w:line="300" w:lineRule="exac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500" w:type="dxa"/>
            <w:gridSpan w:val="7"/>
          </w:tcPr>
          <w:p w14:paraId="12224545" w14:textId="77777777" w:rsidR="00194E8E" w:rsidRPr="00B03F95" w:rsidRDefault="00194E8E" w:rsidP="0073627B">
            <w:pPr>
              <w:pStyle w:val="acctfourfigures"/>
              <w:spacing w:line="300" w:lineRule="exact"/>
              <w:jc w:val="center"/>
              <w:rPr>
                <w:i/>
                <w:iCs/>
                <w:szCs w:val="22"/>
              </w:rPr>
            </w:pPr>
            <w:r w:rsidRPr="00B03F95">
              <w:rPr>
                <w:i/>
                <w:iCs/>
                <w:szCs w:val="22"/>
              </w:rPr>
              <w:t xml:space="preserve">(in </w:t>
            </w:r>
            <w:r w:rsidRPr="00B03F95">
              <w:rPr>
                <w:i/>
                <w:iCs/>
                <w:szCs w:val="22"/>
                <w:lang w:val="en-US" w:bidi="th-TH"/>
              </w:rPr>
              <w:t>thousand</w:t>
            </w:r>
            <w:r w:rsidRPr="00B03F95">
              <w:rPr>
                <w:i/>
                <w:iCs/>
                <w:szCs w:val="22"/>
              </w:rPr>
              <w:t xml:space="preserve"> Baht)</w:t>
            </w:r>
          </w:p>
        </w:tc>
      </w:tr>
      <w:tr w:rsidR="00194E8E" w:rsidRPr="00950A99" w14:paraId="0AADB2B4" w14:textId="77777777" w:rsidTr="00F71374">
        <w:trPr>
          <w:cantSplit/>
        </w:trPr>
        <w:tc>
          <w:tcPr>
            <w:tcW w:w="4698" w:type="dxa"/>
          </w:tcPr>
          <w:p w14:paraId="6188042B" w14:textId="77777777" w:rsidR="00194E8E" w:rsidRPr="00B03F95" w:rsidRDefault="00194E8E" w:rsidP="0073627B">
            <w:pPr>
              <w:spacing w:line="300" w:lineRule="exact"/>
              <w:rPr>
                <w:b/>
                <w:bCs/>
                <w:i/>
                <w:iCs/>
                <w:szCs w:val="22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Subsidiaries</w:t>
            </w:r>
          </w:p>
        </w:tc>
        <w:tc>
          <w:tcPr>
            <w:tcW w:w="990" w:type="dxa"/>
          </w:tcPr>
          <w:p w14:paraId="3A14D0B2" w14:textId="77777777" w:rsidR="00194E8E" w:rsidRPr="00B03F95" w:rsidRDefault="00194E8E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4B9705CB" w14:textId="77777777" w:rsidR="00194E8E" w:rsidRPr="00B03F95" w:rsidRDefault="00194E8E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BC6215F" w14:textId="77777777" w:rsidR="00194E8E" w:rsidRPr="00B03F95" w:rsidRDefault="00194E8E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7AFB378A" w14:textId="77777777" w:rsidR="00194E8E" w:rsidRPr="00B03F95" w:rsidRDefault="00194E8E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128E970E" w14:textId="77777777" w:rsidR="00194E8E" w:rsidRPr="00B03F95" w:rsidRDefault="00194E8E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0345B98C" w14:textId="77777777" w:rsidR="00194E8E" w:rsidRPr="00B03F95" w:rsidRDefault="00194E8E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24EBF1F3" w14:textId="77777777" w:rsidR="00194E8E" w:rsidRPr="00B03F95" w:rsidRDefault="00194E8E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</w:tr>
      <w:tr w:rsidR="00DC1DE2" w:rsidRPr="00950A99" w14:paraId="72C28B3D" w14:textId="77777777" w:rsidTr="00F71374">
        <w:trPr>
          <w:cantSplit/>
        </w:trPr>
        <w:tc>
          <w:tcPr>
            <w:tcW w:w="4698" w:type="dxa"/>
          </w:tcPr>
          <w:p w14:paraId="44AD4914" w14:textId="77777777" w:rsidR="00DC1DE2" w:rsidRPr="00B03F95" w:rsidRDefault="00DC1DE2" w:rsidP="0073627B">
            <w:pPr>
              <w:spacing w:line="300" w:lineRule="exact"/>
              <w:rPr>
                <w:szCs w:val="22"/>
              </w:rPr>
            </w:pPr>
            <w:r w:rsidRPr="00B03F95">
              <w:rPr>
                <w:szCs w:val="22"/>
                <w:lang w:val="en-US" w:bidi="th-TH"/>
              </w:rPr>
              <w:t>Sales</w:t>
            </w:r>
            <w:r w:rsidRPr="00B03F95">
              <w:rPr>
                <w:szCs w:val="22"/>
              </w:rPr>
              <w:t xml:space="preserve"> of goods</w:t>
            </w:r>
          </w:p>
        </w:tc>
        <w:tc>
          <w:tcPr>
            <w:tcW w:w="990" w:type="dxa"/>
          </w:tcPr>
          <w:p w14:paraId="46D96C1E" w14:textId="53B177EE" w:rsidR="00DC1DE2" w:rsidRPr="00B03F95" w:rsidRDefault="00DC1DE2" w:rsidP="0073627B">
            <w:pPr>
              <w:pStyle w:val="acctfourfigures"/>
              <w:tabs>
                <w:tab w:val="clear" w:pos="765"/>
                <w:tab w:val="decimal" w:pos="449"/>
              </w:tabs>
              <w:spacing w:line="300" w:lineRule="exact"/>
              <w:ind w:left="-107" w:right="-80"/>
              <w:rPr>
                <w:szCs w:val="22"/>
              </w:rPr>
            </w:pPr>
            <w:r>
              <w:rPr>
                <w:szCs w:val="22"/>
                <w:lang w:eastAsia="en-GB"/>
              </w:rPr>
              <w:t>-</w:t>
            </w:r>
          </w:p>
        </w:tc>
        <w:tc>
          <w:tcPr>
            <w:tcW w:w="180" w:type="dxa"/>
          </w:tcPr>
          <w:p w14:paraId="1E158B4D" w14:textId="77777777" w:rsidR="00DC1DE2" w:rsidRPr="00B03F95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3B8DB8A1" w14:textId="2EB5AA4F" w:rsidR="00DC1DE2" w:rsidRPr="00B03F95" w:rsidRDefault="00DC1DE2" w:rsidP="0073627B">
            <w:pPr>
              <w:pStyle w:val="acctfourfigures"/>
              <w:tabs>
                <w:tab w:val="clear" w:pos="765"/>
                <w:tab w:val="decimal" w:pos="514"/>
              </w:tabs>
              <w:spacing w:line="300" w:lineRule="exact"/>
              <w:ind w:left="-107" w:right="-80"/>
              <w:rPr>
                <w:szCs w:val="22"/>
              </w:rPr>
            </w:pPr>
            <w:r>
              <w:rPr>
                <w:szCs w:val="22"/>
                <w:lang w:eastAsia="en-GB"/>
              </w:rPr>
              <w:t>-</w:t>
            </w:r>
          </w:p>
        </w:tc>
        <w:tc>
          <w:tcPr>
            <w:tcW w:w="180" w:type="dxa"/>
          </w:tcPr>
          <w:p w14:paraId="46F0C00B" w14:textId="77777777" w:rsidR="00DC1DE2" w:rsidRPr="00B03F95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1D0451BF" w14:textId="609E4B5F" w:rsidR="00DC1DE2" w:rsidRPr="006D6D50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rFonts w:cstheme="minorBidi"/>
                <w:szCs w:val="22"/>
                <w:lang w:val="en-US" w:bidi="th-TH"/>
              </w:rPr>
            </w:pPr>
            <w:r>
              <w:rPr>
                <w:rFonts w:cstheme="minorBidi"/>
                <w:szCs w:val="22"/>
                <w:lang w:val="en-US" w:bidi="th-TH"/>
              </w:rPr>
              <w:t>4,5</w:t>
            </w:r>
            <w:r w:rsidR="009F53C1">
              <w:rPr>
                <w:rFonts w:cstheme="minorBidi"/>
                <w:szCs w:val="22"/>
                <w:lang w:val="en-US" w:bidi="th-TH"/>
              </w:rPr>
              <w:t>18</w:t>
            </w:r>
          </w:p>
        </w:tc>
        <w:tc>
          <w:tcPr>
            <w:tcW w:w="178" w:type="dxa"/>
          </w:tcPr>
          <w:p w14:paraId="49C0C781" w14:textId="77777777" w:rsidR="00DC1DE2" w:rsidRPr="00B03F95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03B285C5" w14:textId="6CA7FCC4" w:rsidR="00DC1DE2" w:rsidRPr="00011807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  <w:r>
              <w:rPr>
                <w:rFonts w:cstheme="minorBidi"/>
                <w:szCs w:val="22"/>
                <w:lang w:val="en-US" w:eastAsia="en-GB" w:bidi="th-TH"/>
              </w:rPr>
              <w:t>2,971</w:t>
            </w:r>
          </w:p>
        </w:tc>
      </w:tr>
      <w:tr w:rsidR="00DC1DE2" w:rsidRPr="00950A99" w14:paraId="76A7657F" w14:textId="77777777" w:rsidTr="00F71374">
        <w:trPr>
          <w:cantSplit/>
        </w:trPr>
        <w:tc>
          <w:tcPr>
            <w:tcW w:w="4698" w:type="dxa"/>
          </w:tcPr>
          <w:p w14:paraId="2C64979A" w14:textId="77777777" w:rsidR="00DC1DE2" w:rsidRPr="00B03F95" w:rsidRDefault="00DC1DE2" w:rsidP="0073627B">
            <w:pPr>
              <w:spacing w:line="300" w:lineRule="exact"/>
              <w:rPr>
                <w:szCs w:val="22"/>
              </w:rPr>
            </w:pPr>
            <w:r w:rsidRPr="00B03F95">
              <w:rPr>
                <w:szCs w:val="22"/>
              </w:rPr>
              <w:t>Rental income</w:t>
            </w:r>
          </w:p>
        </w:tc>
        <w:tc>
          <w:tcPr>
            <w:tcW w:w="990" w:type="dxa"/>
          </w:tcPr>
          <w:p w14:paraId="2A18ACEA" w14:textId="5A52C55E" w:rsidR="00DC1DE2" w:rsidRPr="00B03F95" w:rsidRDefault="00DC1DE2" w:rsidP="0073627B">
            <w:pPr>
              <w:pStyle w:val="acctfourfigures"/>
              <w:tabs>
                <w:tab w:val="clear" w:pos="765"/>
              </w:tabs>
              <w:spacing w:line="300" w:lineRule="exact"/>
              <w:ind w:left="-107" w:right="-80"/>
              <w:jc w:val="center"/>
              <w:rPr>
                <w:szCs w:val="22"/>
              </w:rPr>
            </w:pPr>
            <w:r>
              <w:rPr>
                <w:szCs w:val="22"/>
                <w:lang w:eastAsia="en-GB"/>
              </w:rPr>
              <w:t>-</w:t>
            </w:r>
          </w:p>
        </w:tc>
        <w:tc>
          <w:tcPr>
            <w:tcW w:w="180" w:type="dxa"/>
          </w:tcPr>
          <w:p w14:paraId="0FAE48CE" w14:textId="77777777" w:rsidR="00DC1DE2" w:rsidRPr="00B03F95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2C2BB85D" w14:textId="3DC88788" w:rsidR="00DC1DE2" w:rsidRPr="00B03F95" w:rsidRDefault="00DC1DE2" w:rsidP="0073627B">
            <w:pPr>
              <w:pStyle w:val="acctfourfigures"/>
              <w:tabs>
                <w:tab w:val="clear" w:pos="765"/>
                <w:tab w:val="decimal" w:pos="514"/>
              </w:tabs>
              <w:spacing w:line="300" w:lineRule="exact"/>
              <w:ind w:left="-107" w:right="-80"/>
              <w:rPr>
                <w:szCs w:val="22"/>
              </w:rPr>
            </w:pPr>
            <w:r>
              <w:rPr>
                <w:szCs w:val="22"/>
                <w:lang w:eastAsia="en-GB"/>
              </w:rPr>
              <w:t>-</w:t>
            </w:r>
          </w:p>
        </w:tc>
        <w:tc>
          <w:tcPr>
            <w:tcW w:w="180" w:type="dxa"/>
          </w:tcPr>
          <w:p w14:paraId="244CA419" w14:textId="77777777" w:rsidR="00DC1DE2" w:rsidRPr="00B03F95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2B402488" w14:textId="4D824FA7" w:rsidR="00DC1DE2" w:rsidRPr="00B03F95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  <w:r>
              <w:rPr>
                <w:szCs w:val="22"/>
              </w:rPr>
              <w:t>1,871</w:t>
            </w:r>
          </w:p>
        </w:tc>
        <w:tc>
          <w:tcPr>
            <w:tcW w:w="178" w:type="dxa"/>
          </w:tcPr>
          <w:p w14:paraId="56C639E4" w14:textId="77777777" w:rsidR="00DC1DE2" w:rsidRPr="00B03F95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0DA7BA6B" w14:textId="18923450" w:rsidR="00DC1DE2" w:rsidRPr="00011807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  <w:lang w:val="en-US" w:bidi="th-TH"/>
              </w:rPr>
            </w:pPr>
            <w:r>
              <w:rPr>
                <w:szCs w:val="22"/>
                <w:lang w:eastAsia="en-GB"/>
              </w:rPr>
              <w:t>1,871</w:t>
            </w:r>
          </w:p>
        </w:tc>
      </w:tr>
      <w:tr w:rsidR="00DC1DE2" w:rsidRPr="00950A99" w14:paraId="7944E9F4" w14:textId="77777777" w:rsidTr="00F71374">
        <w:trPr>
          <w:cantSplit/>
        </w:trPr>
        <w:tc>
          <w:tcPr>
            <w:tcW w:w="4698" w:type="dxa"/>
          </w:tcPr>
          <w:p w14:paraId="0EEDB60C" w14:textId="77777777" w:rsidR="00DC1DE2" w:rsidRPr="00B03F95" w:rsidRDefault="00DC1DE2" w:rsidP="0073627B">
            <w:pPr>
              <w:spacing w:line="300" w:lineRule="exact"/>
              <w:rPr>
                <w:szCs w:val="22"/>
                <w:lang w:val="en-US"/>
              </w:rPr>
            </w:pPr>
            <w:r w:rsidRPr="00B03F95">
              <w:rPr>
                <w:szCs w:val="22"/>
              </w:rPr>
              <w:t>Interest income</w:t>
            </w:r>
          </w:p>
        </w:tc>
        <w:tc>
          <w:tcPr>
            <w:tcW w:w="990" w:type="dxa"/>
          </w:tcPr>
          <w:p w14:paraId="506D960B" w14:textId="346A942C" w:rsidR="00DC1DE2" w:rsidRPr="00B03F95" w:rsidRDefault="00DC1DE2" w:rsidP="0073627B">
            <w:pPr>
              <w:pStyle w:val="acctfourfigures"/>
              <w:tabs>
                <w:tab w:val="clear" w:pos="765"/>
                <w:tab w:val="decimal" w:pos="449"/>
              </w:tabs>
              <w:spacing w:line="300" w:lineRule="exact"/>
              <w:ind w:left="-107" w:right="-80"/>
              <w:rPr>
                <w:szCs w:val="22"/>
              </w:rPr>
            </w:pPr>
            <w:r>
              <w:rPr>
                <w:szCs w:val="22"/>
                <w:lang w:eastAsia="en-GB"/>
              </w:rPr>
              <w:t>-</w:t>
            </w:r>
          </w:p>
        </w:tc>
        <w:tc>
          <w:tcPr>
            <w:tcW w:w="180" w:type="dxa"/>
          </w:tcPr>
          <w:p w14:paraId="1721F9DE" w14:textId="77777777" w:rsidR="00DC1DE2" w:rsidRPr="00B03F95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0D7B7346" w14:textId="2DF8FA30" w:rsidR="00DC1DE2" w:rsidRPr="00B03F95" w:rsidRDefault="00DC1DE2" w:rsidP="0073627B">
            <w:pPr>
              <w:pStyle w:val="acctfourfigures"/>
              <w:tabs>
                <w:tab w:val="clear" w:pos="765"/>
                <w:tab w:val="decimal" w:pos="514"/>
              </w:tabs>
              <w:spacing w:line="300" w:lineRule="exact"/>
              <w:ind w:left="-107" w:right="-80"/>
              <w:rPr>
                <w:szCs w:val="22"/>
              </w:rPr>
            </w:pPr>
            <w:r>
              <w:rPr>
                <w:szCs w:val="22"/>
                <w:lang w:eastAsia="en-GB"/>
              </w:rPr>
              <w:t>-</w:t>
            </w:r>
          </w:p>
        </w:tc>
        <w:tc>
          <w:tcPr>
            <w:tcW w:w="180" w:type="dxa"/>
          </w:tcPr>
          <w:p w14:paraId="5401EBB1" w14:textId="77777777" w:rsidR="00DC1DE2" w:rsidRPr="00B03F95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68BBC608" w14:textId="5FD38834" w:rsidR="00DC1DE2" w:rsidRPr="00B03F95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  <w:r>
              <w:rPr>
                <w:szCs w:val="22"/>
              </w:rPr>
              <w:t>1,948</w:t>
            </w:r>
          </w:p>
        </w:tc>
        <w:tc>
          <w:tcPr>
            <w:tcW w:w="178" w:type="dxa"/>
          </w:tcPr>
          <w:p w14:paraId="06A90DDB" w14:textId="77777777" w:rsidR="00DC1DE2" w:rsidRPr="00B03F95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1E854215" w14:textId="258A96BF" w:rsidR="00DC1DE2" w:rsidRPr="00011807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  <w:r>
              <w:rPr>
                <w:szCs w:val="22"/>
                <w:lang w:eastAsia="en-GB"/>
              </w:rPr>
              <w:t>1,698</w:t>
            </w:r>
          </w:p>
        </w:tc>
      </w:tr>
      <w:tr w:rsidR="00DC1DE2" w:rsidRPr="00950A99" w14:paraId="635CCFAA" w14:textId="77777777" w:rsidTr="00F71374">
        <w:trPr>
          <w:cantSplit/>
        </w:trPr>
        <w:tc>
          <w:tcPr>
            <w:tcW w:w="4698" w:type="dxa"/>
          </w:tcPr>
          <w:p w14:paraId="709ED783" w14:textId="77777777" w:rsidR="00DC1DE2" w:rsidRPr="00B03F95" w:rsidRDefault="00DC1DE2" w:rsidP="0073627B">
            <w:pPr>
              <w:spacing w:line="300" w:lineRule="exact"/>
              <w:rPr>
                <w:szCs w:val="22"/>
                <w:lang w:val="en-US" w:bidi="th-TH"/>
              </w:rPr>
            </w:pPr>
          </w:p>
        </w:tc>
        <w:tc>
          <w:tcPr>
            <w:tcW w:w="990" w:type="dxa"/>
          </w:tcPr>
          <w:p w14:paraId="18BEA1E5" w14:textId="77777777" w:rsidR="00DC1DE2" w:rsidRPr="00B03F95" w:rsidRDefault="00DC1DE2" w:rsidP="0073627B">
            <w:pPr>
              <w:pStyle w:val="acctfourfigures"/>
              <w:tabs>
                <w:tab w:val="clear" w:pos="765"/>
                <w:tab w:val="decimal" w:pos="449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645597D8" w14:textId="77777777" w:rsidR="00DC1DE2" w:rsidRPr="00B03F95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2AF2883" w14:textId="77777777" w:rsidR="00DC1DE2" w:rsidRPr="00B03F95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54B20AC5" w14:textId="77777777" w:rsidR="00DC1DE2" w:rsidRPr="00B03F95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D5417F5" w14:textId="77777777" w:rsidR="00DC1DE2" w:rsidRPr="00B03F95" w:rsidRDefault="00DC1DE2" w:rsidP="0073627B">
            <w:pPr>
              <w:pStyle w:val="acctfourfigures"/>
              <w:tabs>
                <w:tab w:val="clear" w:pos="765"/>
                <w:tab w:val="decimal" w:pos="517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2E27FD87" w14:textId="77777777" w:rsidR="00DC1DE2" w:rsidRPr="00B03F95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4F35F09E" w14:textId="77777777" w:rsidR="00DC1DE2" w:rsidRPr="00B03F95" w:rsidRDefault="00DC1DE2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</w:tr>
      <w:tr w:rsidR="00B90327" w:rsidRPr="00950A99" w14:paraId="510A5345" w14:textId="77777777" w:rsidTr="00F71374">
        <w:trPr>
          <w:cantSplit/>
          <w:trHeight w:val="80"/>
        </w:trPr>
        <w:tc>
          <w:tcPr>
            <w:tcW w:w="4698" w:type="dxa"/>
          </w:tcPr>
          <w:p w14:paraId="7BCA30DD" w14:textId="3E99E44D" w:rsidR="00B90327" w:rsidRPr="00B03F95" w:rsidRDefault="00B90327" w:rsidP="0073627B">
            <w:pPr>
              <w:spacing w:line="300" w:lineRule="exact"/>
              <w:rPr>
                <w:b/>
                <w:bCs/>
                <w:i/>
                <w:iCs/>
                <w:szCs w:val="22"/>
                <w:lang w:val="en-US" w:bidi="th-TH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Key management personnel compensation</w:t>
            </w:r>
          </w:p>
        </w:tc>
        <w:tc>
          <w:tcPr>
            <w:tcW w:w="990" w:type="dxa"/>
          </w:tcPr>
          <w:p w14:paraId="16C1844D" w14:textId="77777777" w:rsidR="00B90327" w:rsidRPr="00B03F95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18FD34BF" w14:textId="77777777" w:rsidR="00B90327" w:rsidRPr="00B03F95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  <w:lang w:eastAsia="en-GB"/>
              </w:rPr>
            </w:pPr>
          </w:p>
        </w:tc>
        <w:tc>
          <w:tcPr>
            <w:tcW w:w="990" w:type="dxa"/>
          </w:tcPr>
          <w:p w14:paraId="44DD54C2" w14:textId="77777777" w:rsidR="00B90327" w:rsidRPr="00B03F95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7A097A5A" w14:textId="77777777" w:rsidR="00B90327" w:rsidRPr="00B03F95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58A7D3C4" w14:textId="77777777" w:rsidR="00B90327" w:rsidRPr="00B03F95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178" w:type="dxa"/>
          </w:tcPr>
          <w:p w14:paraId="3973F6D2" w14:textId="77777777" w:rsidR="00B90327" w:rsidRPr="00B03F95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30D0B05B" w14:textId="77777777" w:rsidR="00B90327" w:rsidRPr="00B03F95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</w:tr>
      <w:tr w:rsidR="00B90327" w:rsidRPr="009E510E" w14:paraId="56A84D1D" w14:textId="77777777" w:rsidTr="00F71374">
        <w:trPr>
          <w:cantSplit/>
        </w:trPr>
        <w:tc>
          <w:tcPr>
            <w:tcW w:w="4698" w:type="dxa"/>
          </w:tcPr>
          <w:p w14:paraId="3688ABBB" w14:textId="4A16E36B" w:rsidR="00B90327" w:rsidRPr="00B03F95" w:rsidRDefault="00B90327" w:rsidP="0073627B">
            <w:pPr>
              <w:spacing w:line="300" w:lineRule="exact"/>
              <w:rPr>
                <w:szCs w:val="22"/>
                <w:lang w:val="en" w:bidi="th-TH"/>
              </w:rPr>
            </w:pPr>
            <w:r w:rsidRPr="00B03F95">
              <w:rPr>
                <w:szCs w:val="22"/>
                <w:lang w:val="en-US" w:bidi="th-TH"/>
              </w:rPr>
              <w:t>Consulting</w:t>
            </w:r>
            <w:r w:rsidRPr="00B03F95">
              <w:rPr>
                <w:szCs w:val="22"/>
                <w:lang w:bidi="th-TH"/>
              </w:rPr>
              <w:t xml:space="preserve"> fees</w:t>
            </w:r>
          </w:p>
        </w:tc>
        <w:tc>
          <w:tcPr>
            <w:tcW w:w="990" w:type="dxa"/>
          </w:tcPr>
          <w:p w14:paraId="3430EA9E" w14:textId="5B54F16D" w:rsidR="00B90327" w:rsidRPr="009E510E" w:rsidRDefault="00B90327" w:rsidP="0073627B">
            <w:pPr>
              <w:pStyle w:val="acctfourfigures"/>
              <w:tabs>
                <w:tab w:val="clear" w:pos="765"/>
                <w:tab w:val="decimal" w:pos="826"/>
              </w:tabs>
              <w:spacing w:line="300" w:lineRule="exact"/>
              <w:ind w:left="-107" w:right="-80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 xml:space="preserve"> </w:t>
            </w:r>
            <w:r w:rsidRPr="00DC1DE2">
              <w:rPr>
                <w:rFonts w:hint="cs"/>
                <w:szCs w:val="22"/>
                <w:cs/>
                <w:lang w:eastAsia="en-GB"/>
              </w:rPr>
              <w:t>480</w:t>
            </w:r>
          </w:p>
        </w:tc>
        <w:tc>
          <w:tcPr>
            <w:tcW w:w="180" w:type="dxa"/>
          </w:tcPr>
          <w:p w14:paraId="53A58664" w14:textId="4D37C006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right="-80"/>
              <w:rPr>
                <w:szCs w:val="22"/>
                <w:lang w:eastAsia="en-GB"/>
              </w:rPr>
            </w:pPr>
          </w:p>
        </w:tc>
        <w:tc>
          <w:tcPr>
            <w:tcW w:w="990" w:type="dxa"/>
          </w:tcPr>
          <w:p w14:paraId="10217FC0" w14:textId="64BED024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  <w:r>
              <w:rPr>
                <w:szCs w:val="22"/>
                <w:lang w:eastAsia="en-GB"/>
              </w:rPr>
              <w:t>480</w:t>
            </w:r>
          </w:p>
        </w:tc>
        <w:tc>
          <w:tcPr>
            <w:tcW w:w="180" w:type="dxa"/>
          </w:tcPr>
          <w:p w14:paraId="702E9EEC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4793AA16" w14:textId="0743E45A" w:rsidR="00B90327" w:rsidRPr="009E510E" w:rsidRDefault="00B90327" w:rsidP="0073627B">
            <w:pPr>
              <w:pStyle w:val="acctfourfigures"/>
              <w:tabs>
                <w:tab w:val="clear" w:pos="765"/>
                <w:tab w:val="decimal" w:pos="517"/>
              </w:tabs>
              <w:spacing w:line="300" w:lineRule="exact"/>
              <w:ind w:left="-107" w:right="34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</w:rPr>
              <w:t>480</w:t>
            </w:r>
          </w:p>
        </w:tc>
        <w:tc>
          <w:tcPr>
            <w:tcW w:w="178" w:type="dxa"/>
          </w:tcPr>
          <w:p w14:paraId="06F0ECA1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63B29FC6" w14:textId="529BFA0E" w:rsidR="00B90327" w:rsidRPr="009E510E" w:rsidRDefault="00B90327" w:rsidP="0073627B">
            <w:pPr>
              <w:pStyle w:val="acctfourfigures"/>
              <w:tabs>
                <w:tab w:val="clear" w:pos="765"/>
                <w:tab w:val="decimal" w:pos="799"/>
              </w:tabs>
              <w:spacing w:line="300" w:lineRule="exact"/>
              <w:ind w:left="-107" w:right="-80"/>
              <w:rPr>
                <w:szCs w:val="22"/>
              </w:rPr>
            </w:pPr>
            <w:r>
              <w:rPr>
                <w:szCs w:val="22"/>
                <w:lang w:eastAsia="en-GB"/>
              </w:rPr>
              <w:t>480</w:t>
            </w:r>
          </w:p>
        </w:tc>
      </w:tr>
      <w:tr w:rsidR="00B90327" w:rsidRPr="009E510E" w14:paraId="4DDBDA73" w14:textId="77777777" w:rsidTr="00F71374">
        <w:trPr>
          <w:cantSplit/>
        </w:trPr>
        <w:tc>
          <w:tcPr>
            <w:tcW w:w="4698" w:type="dxa"/>
          </w:tcPr>
          <w:p w14:paraId="1E82DAFD" w14:textId="7CBBC238" w:rsidR="00B90327" w:rsidRPr="00B03F95" w:rsidRDefault="00B90327" w:rsidP="0073627B">
            <w:pPr>
              <w:spacing w:line="300" w:lineRule="exact"/>
              <w:rPr>
                <w:szCs w:val="22"/>
                <w:lang w:val="en" w:bidi="th-TH"/>
              </w:rPr>
            </w:pPr>
            <w:r w:rsidRPr="00B03F95">
              <w:rPr>
                <w:szCs w:val="22"/>
                <w:lang w:val="en-US" w:bidi="th-TH"/>
              </w:rPr>
              <w:t>Short-term employee benefits</w:t>
            </w:r>
          </w:p>
        </w:tc>
        <w:tc>
          <w:tcPr>
            <w:tcW w:w="990" w:type="dxa"/>
          </w:tcPr>
          <w:p w14:paraId="1D17CD84" w14:textId="331A782F" w:rsidR="00B90327" w:rsidRPr="009E510E" w:rsidRDefault="00B90327" w:rsidP="0073627B">
            <w:pPr>
              <w:pStyle w:val="acctfourfigures"/>
              <w:tabs>
                <w:tab w:val="clear" w:pos="765"/>
                <w:tab w:val="decimal" w:pos="826"/>
              </w:tabs>
              <w:spacing w:line="300" w:lineRule="exact"/>
              <w:ind w:left="-107" w:right="-80"/>
              <w:rPr>
                <w:szCs w:val="22"/>
                <w:lang w:eastAsia="en-GB"/>
              </w:rPr>
            </w:pPr>
            <w:r>
              <w:rPr>
                <w:rFonts w:cstheme="minorBidi"/>
                <w:szCs w:val="28"/>
                <w:lang w:val="en-US" w:eastAsia="en-GB" w:bidi="th-TH"/>
              </w:rPr>
              <w:t>7,848</w:t>
            </w:r>
          </w:p>
        </w:tc>
        <w:tc>
          <w:tcPr>
            <w:tcW w:w="180" w:type="dxa"/>
          </w:tcPr>
          <w:p w14:paraId="3533FDDF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right="-80"/>
              <w:rPr>
                <w:szCs w:val="22"/>
                <w:lang w:eastAsia="en-GB"/>
              </w:rPr>
            </w:pPr>
          </w:p>
        </w:tc>
        <w:tc>
          <w:tcPr>
            <w:tcW w:w="990" w:type="dxa"/>
          </w:tcPr>
          <w:p w14:paraId="269F2157" w14:textId="1981651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  <w:r>
              <w:rPr>
                <w:szCs w:val="22"/>
                <w:lang w:eastAsia="en-GB"/>
              </w:rPr>
              <w:t>9,083</w:t>
            </w:r>
          </w:p>
        </w:tc>
        <w:tc>
          <w:tcPr>
            <w:tcW w:w="180" w:type="dxa"/>
          </w:tcPr>
          <w:p w14:paraId="41CECB77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35606B4C" w14:textId="140FD7CF" w:rsidR="00B90327" w:rsidRPr="009E510E" w:rsidRDefault="00B90327" w:rsidP="0073627B">
            <w:pPr>
              <w:pStyle w:val="acctfourfigures"/>
              <w:tabs>
                <w:tab w:val="clear" w:pos="765"/>
                <w:tab w:val="decimal" w:pos="517"/>
              </w:tabs>
              <w:spacing w:line="300" w:lineRule="exact"/>
              <w:ind w:left="-107" w:right="34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</w:rPr>
              <w:t>6,248</w:t>
            </w:r>
          </w:p>
        </w:tc>
        <w:tc>
          <w:tcPr>
            <w:tcW w:w="178" w:type="dxa"/>
          </w:tcPr>
          <w:p w14:paraId="4F011EFF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790EF50D" w14:textId="3ED6D95F" w:rsidR="00B90327" w:rsidRPr="009E510E" w:rsidRDefault="00B90327" w:rsidP="0073627B">
            <w:pPr>
              <w:pStyle w:val="acctfourfigures"/>
              <w:tabs>
                <w:tab w:val="clear" w:pos="765"/>
                <w:tab w:val="decimal" w:pos="799"/>
              </w:tabs>
              <w:spacing w:line="300" w:lineRule="exact"/>
              <w:ind w:left="-107" w:right="-80"/>
              <w:rPr>
                <w:szCs w:val="22"/>
              </w:rPr>
            </w:pPr>
            <w:r>
              <w:rPr>
                <w:szCs w:val="22"/>
                <w:lang w:eastAsia="en-GB"/>
              </w:rPr>
              <w:t>7,072</w:t>
            </w:r>
          </w:p>
        </w:tc>
      </w:tr>
      <w:tr w:rsidR="00B90327" w:rsidRPr="009E510E" w14:paraId="75B97B8E" w14:textId="77777777" w:rsidTr="00F71374">
        <w:trPr>
          <w:cantSplit/>
        </w:trPr>
        <w:tc>
          <w:tcPr>
            <w:tcW w:w="4698" w:type="dxa"/>
          </w:tcPr>
          <w:p w14:paraId="065848D2" w14:textId="535DDBB1" w:rsidR="00B90327" w:rsidRPr="00B03F95" w:rsidRDefault="00B90327" w:rsidP="0073627B">
            <w:pPr>
              <w:spacing w:line="300" w:lineRule="exact"/>
              <w:rPr>
                <w:szCs w:val="22"/>
                <w:lang w:val="en" w:bidi="th-TH"/>
              </w:rPr>
            </w:pPr>
            <w:r w:rsidRPr="00B03F95">
              <w:rPr>
                <w:szCs w:val="22"/>
                <w:lang w:val="en-US" w:bidi="th-TH"/>
              </w:rPr>
              <w:t>Post-employment benefits</w:t>
            </w:r>
          </w:p>
        </w:tc>
        <w:tc>
          <w:tcPr>
            <w:tcW w:w="990" w:type="dxa"/>
          </w:tcPr>
          <w:p w14:paraId="03EE4801" w14:textId="52C1E865" w:rsidR="00B90327" w:rsidRPr="009E510E" w:rsidRDefault="00B90327" w:rsidP="0073627B">
            <w:pPr>
              <w:pStyle w:val="acctfourfigures"/>
              <w:tabs>
                <w:tab w:val="clear" w:pos="765"/>
                <w:tab w:val="decimal" w:pos="826"/>
              </w:tabs>
              <w:spacing w:line="300" w:lineRule="exact"/>
              <w:ind w:left="-107" w:right="-80"/>
              <w:rPr>
                <w:szCs w:val="22"/>
                <w:lang w:eastAsia="en-GB"/>
              </w:rPr>
            </w:pPr>
            <w:r w:rsidRPr="00DC1DE2">
              <w:rPr>
                <w:szCs w:val="22"/>
                <w:cs/>
                <w:lang w:eastAsia="en-GB"/>
              </w:rPr>
              <w:t>4</w:t>
            </w:r>
            <w:r w:rsidRPr="00DC1DE2">
              <w:rPr>
                <w:szCs w:val="22"/>
                <w:lang w:eastAsia="en-GB"/>
              </w:rPr>
              <w:t>,</w:t>
            </w:r>
            <w:r w:rsidRPr="00DC1DE2">
              <w:rPr>
                <w:szCs w:val="22"/>
                <w:cs/>
                <w:lang w:eastAsia="en-GB"/>
              </w:rPr>
              <w:t>200</w:t>
            </w:r>
          </w:p>
        </w:tc>
        <w:tc>
          <w:tcPr>
            <w:tcW w:w="180" w:type="dxa"/>
          </w:tcPr>
          <w:p w14:paraId="674D0C2D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right="-80"/>
              <w:rPr>
                <w:szCs w:val="22"/>
                <w:lang w:eastAsia="en-GB"/>
              </w:rPr>
            </w:pPr>
          </w:p>
        </w:tc>
        <w:tc>
          <w:tcPr>
            <w:tcW w:w="990" w:type="dxa"/>
          </w:tcPr>
          <w:p w14:paraId="11D914EF" w14:textId="73FD5563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  <w:r>
              <w:rPr>
                <w:szCs w:val="22"/>
                <w:lang w:eastAsia="en-GB"/>
              </w:rPr>
              <w:t>3,790</w:t>
            </w:r>
          </w:p>
        </w:tc>
        <w:tc>
          <w:tcPr>
            <w:tcW w:w="180" w:type="dxa"/>
          </w:tcPr>
          <w:p w14:paraId="5004CE98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637678C7" w14:textId="58C1A9FB" w:rsidR="00B90327" w:rsidRPr="009E510E" w:rsidRDefault="00B90327" w:rsidP="0073627B">
            <w:pPr>
              <w:pStyle w:val="acctfourfigures"/>
              <w:tabs>
                <w:tab w:val="clear" w:pos="765"/>
                <w:tab w:val="decimal" w:pos="517"/>
              </w:tabs>
              <w:spacing w:line="300" w:lineRule="exact"/>
              <w:ind w:left="-107" w:right="34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</w:rPr>
              <w:t>4,143</w:t>
            </w:r>
          </w:p>
        </w:tc>
        <w:tc>
          <w:tcPr>
            <w:tcW w:w="178" w:type="dxa"/>
          </w:tcPr>
          <w:p w14:paraId="53046925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6B429E22" w14:textId="18A2D522" w:rsidR="00B90327" w:rsidRPr="009E510E" w:rsidRDefault="00B90327" w:rsidP="0073627B">
            <w:pPr>
              <w:pStyle w:val="acctfourfigures"/>
              <w:tabs>
                <w:tab w:val="clear" w:pos="765"/>
                <w:tab w:val="decimal" w:pos="799"/>
              </w:tabs>
              <w:spacing w:line="300" w:lineRule="exact"/>
              <w:ind w:left="-107" w:right="-80"/>
              <w:rPr>
                <w:szCs w:val="22"/>
              </w:rPr>
            </w:pPr>
            <w:r>
              <w:rPr>
                <w:szCs w:val="22"/>
                <w:lang w:eastAsia="en-GB"/>
              </w:rPr>
              <w:t>3,752</w:t>
            </w:r>
          </w:p>
        </w:tc>
      </w:tr>
      <w:tr w:rsidR="00B90327" w:rsidRPr="009E510E" w14:paraId="1524E717" w14:textId="77777777" w:rsidTr="00F71374">
        <w:trPr>
          <w:cantSplit/>
        </w:trPr>
        <w:tc>
          <w:tcPr>
            <w:tcW w:w="4698" w:type="dxa"/>
          </w:tcPr>
          <w:p w14:paraId="67C5E481" w14:textId="77777777" w:rsidR="00B90327" w:rsidRPr="00B03F95" w:rsidRDefault="00B90327" w:rsidP="0073627B">
            <w:pPr>
              <w:spacing w:line="300" w:lineRule="exact"/>
              <w:rPr>
                <w:szCs w:val="22"/>
                <w:lang w:val="en" w:bidi="th-TH"/>
              </w:rPr>
            </w:pPr>
          </w:p>
        </w:tc>
        <w:tc>
          <w:tcPr>
            <w:tcW w:w="990" w:type="dxa"/>
          </w:tcPr>
          <w:p w14:paraId="2DDC14B0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26"/>
              </w:tabs>
              <w:spacing w:line="300" w:lineRule="exact"/>
              <w:ind w:left="-107" w:right="-80"/>
              <w:rPr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6F126606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right="-80"/>
              <w:rPr>
                <w:szCs w:val="22"/>
                <w:lang w:eastAsia="en-GB"/>
              </w:rPr>
            </w:pPr>
          </w:p>
        </w:tc>
        <w:tc>
          <w:tcPr>
            <w:tcW w:w="990" w:type="dxa"/>
          </w:tcPr>
          <w:p w14:paraId="2FE0D5F6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5F7D19DA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5D55B814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517"/>
              </w:tabs>
              <w:spacing w:line="300" w:lineRule="exact"/>
              <w:ind w:left="-107" w:right="34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C83C915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26C60119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799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</w:tr>
      <w:tr w:rsidR="00B90327" w:rsidRPr="009E510E" w14:paraId="408C3882" w14:textId="77777777" w:rsidTr="00F71374">
        <w:trPr>
          <w:cantSplit/>
        </w:trPr>
        <w:tc>
          <w:tcPr>
            <w:tcW w:w="4698" w:type="dxa"/>
          </w:tcPr>
          <w:p w14:paraId="455262C7" w14:textId="39D72FC0" w:rsidR="00B90327" w:rsidRPr="00B03F95" w:rsidRDefault="00B90327" w:rsidP="0073627B">
            <w:pPr>
              <w:spacing w:line="300" w:lineRule="exact"/>
              <w:rPr>
                <w:szCs w:val="22"/>
                <w:lang w:val="en" w:bidi="th-TH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Other related parties</w:t>
            </w:r>
          </w:p>
        </w:tc>
        <w:tc>
          <w:tcPr>
            <w:tcW w:w="990" w:type="dxa"/>
          </w:tcPr>
          <w:p w14:paraId="04A4556C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26"/>
              </w:tabs>
              <w:spacing w:line="300" w:lineRule="exact"/>
              <w:ind w:left="-107" w:right="-80"/>
              <w:rPr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2F6DBDA4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right="-80"/>
              <w:rPr>
                <w:szCs w:val="22"/>
                <w:lang w:eastAsia="en-GB"/>
              </w:rPr>
            </w:pPr>
          </w:p>
        </w:tc>
        <w:tc>
          <w:tcPr>
            <w:tcW w:w="990" w:type="dxa"/>
          </w:tcPr>
          <w:p w14:paraId="20111944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180" w:type="dxa"/>
          </w:tcPr>
          <w:p w14:paraId="4B0313A1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5014DDBB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517"/>
              </w:tabs>
              <w:spacing w:line="300" w:lineRule="exact"/>
              <w:ind w:left="-107" w:right="34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B8B2B65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350CA113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799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</w:tr>
      <w:tr w:rsidR="00B90327" w:rsidRPr="009E510E" w14:paraId="7C08E812" w14:textId="77777777" w:rsidTr="00F71374">
        <w:trPr>
          <w:cantSplit/>
        </w:trPr>
        <w:tc>
          <w:tcPr>
            <w:tcW w:w="4698" w:type="dxa"/>
          </w:tcPr>
          <w:p w14:paraId="5E60AE90" w14:textId="0F4FADA6" w:rsidR="00B90327" w:rsidRPr="00B03F95" w:rsidRDefault="00B90327" w:rsidP="0073627B">
            <w:pPr>
              <w:spacing w:line="300" w:lineRule="exact"/>
              <w:rPr>
                <w:szCs w:val="22"/>
                <w:lang w:val="en" w:bidi="th-TH"/>
              </w:rPr>
            </w:pPr>
            <w:r>
              <w:rPr>
                <w:szCs w:val="22"/>
              </w:rPr>
              <w:t>Rental income</w:t>
            </w:r>
          </w:p>
        </w:tc>
        <w:tc>
          <w:tcPr>
            <w:tcW w:w="990" w:type="dxa"/>
          </w:tcPr>
          <w:p w14:paraId="3E15B443" w14:textId="7EC5650F" w:rsidR="00B90327" w:rsidRPr="009E510E" w:rsidRDefault="00B90327" w:rsidP="0073627B">
            <w:pPr>
              <w:pStyle w:val="acctfourfigures"/>
              <w:tabs>
                <w:tab w:val="clear" w:pos="765"/>
                <w:tab w:val="decimal" w:pos="826"/>
              </w:tabs>
              <w:spacing w:line="300" w:lineRule="exact"/>
              <w:ind w:left="-107" w:right="-80"/>
              <w:rPr>
                <w:szCs w:val="22"/>
                <w:lang w:eastAsia="en-GB"/>
              </w:rPr>
            </w:pPr>
            <w:r w:rsidRPr="009E510E">
              <w:rPr>
                <w:rFonts w:hint="cs"/>
                <w:szCs w:val="22"/>
                <w:cs/>
                <w:lang w:eastAsia="en-GB"/>
              </w:rPr>
              <w:t>124</w:t>
            </w:r>
          </w:p>
        </w:tc>
        <w:tc>
          <w:tcPr>
            <w:tcW w:w="180" w:type="dxa"/>
          </w:tcPr>
          <w:p w14:paraId="61B14208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right="-80"/>
              <w:rPr>
                <w:szCs w:val="22"/>
                <w:lang w:eastAsia="en-GB"/>
              </w:rPr>
            </w:pPr>
          </w:p>
        </w:tc>
        <w:tc>
          <w:tcPr>
            <w:tcW w:w="990" w:type="dxa"/>
          </w:tcPr>
          <w:p w14:paraId="683F28FC" w14:textId="75C2F3A5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  <w:r w:rsidRPr="009E510E">
              <w:rPr>
                <w:szCs w:val="22"/>
                <w:lang w:eastAsia="en-GB"/>
              </w:rPr>
              <w:t xml:space="preserve">          </w:t>
            </w:r>
            <w:r w:rsidRPr="009E510E">
              <w:rPr>
                <w:szCs w:val="22"/>
              </w:rPr>
              <w:t>167</w:t>
            </w:r>
          </w:p>
        </w:tc>
        <w:tc>
          <w:tcPr>
            <w:tcW w:w="180" w:type="dxa"/>
          </w:tcPr>
          <w:p w14:paraId="5A1443F5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567FE3DF" w14:textId="530A033E" w:rsidR="00B90327" w:rsidRPr="009E510E" w:rsidRDefault="00B90327" w:rsidP="0073627B">
            <w:pPr>
              <w:pStyle w:val="acctfourfigures"/>
              <w:tabs>
                <w:tab w:val="clear" w:pos="765"/>
                <w:tab w:val="decimal" w:pos="517"/>
              </w:tabs>
              <w:spacing w:line="300" w:lineRule="exact"/>
              <w:ind w:left="-107" w:right="34"/>
              <w:jc w:val="right"/>
              <w:rPr>
                <w:szCs w:val="22"/>
                <w:lang w:val="en-US" w:bidi="th-TH"/>
              </w:rPr>
            </w:pPr>
            <w:r w:rsidRPr="009E510E">
              <w:rPr>
                <w:szCs w:val="22"/>
                <w:lang w:val="en-US" w:bidi="th-TH"/>
              </w:rPr>
              <w:t>124</w:t>
            </w:r>
          </w:p>
        </w:tc>
        <w:tc>
          <w:tcPr>
            <w:tcW w:w="178" w:type="dxa"/>
          </w:tcPr>
          <w:p w14:paraId="0355C200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0C002144" w14:textId="422B3691" w:rsidR="00B90327" w:rsidRPr="009E510E" w:rsidRDefault="00B90327" w:rsidP="0073627B">
            <w:pPr>
              <w:pStyle w:val="acctfourfigures"/>
              <w:tabs>
                <w:tab w:val="clear" w:pos="765"/>
                <w:tab w:val="decimal" w:pos="799"/>
              </w:tabs>
              <w:spacing w:line="300" w:lineRule="exact"/>
              <w:ind w:left="-107" w:right="-80"/>
              <w:rPr>
                <w:szCs w:val="22"/>
              </w:rPr>
            </w:pPr>
            <w:r w:rsidRPr="009E510E">
              <w:rPr>
                <w:szCs w:val="22"/>
              </w:rPr>
              <w:t>167</w:t>
            </w:r>
          </w:p>
        </w:tc>
      </w:tr>
      <w:tr w:rsidR="00B90327" w:rsidRPr="009E510E" w14:paraId="45D60DBF" w14:textId="77777777" w:rsidTr="00F71374">
        <w:trPr>
          <w:cantSplit/>
        </w:trPr>
        <w:tc>
          <w:tcPr>
            <w:tcW w:w="4698" w:type="dxa"/>
          </w:tcPr>
          <w:p w14:paraId="7CBBE77B" w14:textId="0ED938BD" w:rsidR="00B90327" w:rsidRPr="00B03F95" w:rsidRDefault="00B90327" w:rsidP="0073627B">
            <w:pPr>
              <w:spacing w:line="300" w:lineRule="exact"/>
              <w:rPr>
                <w:szCs w:val="22"/>
                <w:lang w:val="en" w:bidi="th-TH"/>
              </w:rPr>
            </w:pPr>
            <w:r w:rsidRPr="00B03F95">
              <w:rPr>
                <w:szCs w:val="22"/>
              </w:rPr>
              <w:t>Other expense</w:t>
            </w:r>
          </w:p>
        </w:tc>
        <w:tc>
          <w:tcPr>
            <w:tcW w:w="990" w:type="dxa"/>
          </w:tcPr>
          <w:p w14:paraId="4FAC5E15" w14:textId="3E6258E4" w:rsidR="00B90327" w:rsidRPr="009E510E" w:rsidRDefault="00B90327" w:rsidP="0073627B">
            <w:pPr>
              <w:pStyle w:val="acctfourfigures"/>
              <w:tabs>
                <w:tab w:val="clear" w:pos="765"/>
                <w:tab w:val="decimal" w:pos="826"/>
              </w:tabs>
              <w:spacing w:line="300" w:lineRule="exact"/>
              <w:ind w:left="-107" w:right="-80"/>
              <w:rPr>
                <w:szCs w:val="22"/>
                <w:lang w:eastAsia="en-GB"/>
              </w:rPr>
            </w:pPr>
            <w:r w:rsidRPr="00DC1DE2">
              <w:rPr>
                <w:rFonts w:hint="cs"/>
                <w:szCs w:val="22"/>
                <w:cs/>
                <w:lang w:eastAsia="en-GB"/>
              </w:rPr>
              <w:t>330</w:t>
            </w:r>
          </w:p>
        </w:tc>
        <w:tc>
          <w:tcPr>
            <w:tcW w:w="180" w:type="dxa"/>
          </w:tcPr>
          <w:p w14:paraId="22A223F9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right="-80"/>
              <w:rPr>
                <w:szCs w:val="22"/>
                <w:lang w:eastAsia="en-GB"/>
              </w:rPr>
            </w:pPr>
          </w:p>
        </w:tc>
        <w:tc>
          <w:tcPr>
            <w:tcW w:w="990" w:type="dxa"/>
          </w:tcPr>
          <w:p w14:paraId="414AC0DA" w14:textId="5DF8FF70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  <w:r>
              <w:rPr>
                <w:szCs w:val="22"/>
                <w:lang w:eastAsia="en-GB"/>
              </w:rPr>
              <w:t>312</w:t>
            </w:r>
          </w:p>
        </w:tc>
        <w:tc>
          <w:tcPr>
            <w:tcW w:w="180" w:type="dxa"/>
          </w:tcPr>
          <w:p w14:paraId="6BD54A47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0" w:type="dxa"/>
          </w:tcPr>
          <w:p w14:paraId="708F72E3" w14:textId="36E6C1B9" w:rsidR="00B90327" w:rsidRPr="009E510E" w:rsidRDefault="00B90327" w:rsidP="0073627B">
            <w:pPr>
              <w:pStyle w:val="acctfourfigures"/>
              <w:tabs>
                <w:tab w:val="clear" w:pos="765"/>
                <w:tab w:val="decimal" w:pos="517"/>
              </w:tabs>
              <w:spacing w:line="300" w:lineRule="exact"/>
              <w:ind w:left="-107" w:right="34"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bidi="th-TH"/>
              </w:rPr>
              <w:t>330</w:t>
            </w:r>
          </w:p>
        </w:tc>
        <w:tc>
          <w:tcPr>
            <w:tcW w:w="178" w:type="dxa"/>
          </w:tcPr>
          <w:p w14:paraId="4A375A49" w14:textId="77777777" w:rsidR="00B90327" w:rsidRPr="009E510E" w:rsidRDefault="00B90327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left="-107" w:right="-80"/>
              <w:rPr>
                <w:szCs w:val="22"/>
              </w:rPr>
            </w:pPr>
          </w:p>
        </w:tc>
        <w:tc>
          <w:tcPr>
            <w:tcW w:w="992" w:type="dxa"/>
          </w:tcPr>
          <w:p w14:paraId="488F8B0B" w14:textId="3B9F7C17" w:rsidR="00B90327" w:rsidRPr="009E510E" w:rsidRDefault="00B90327" w:rsidP="0073627B">
            <w:pPr>
              <w:pStyle w:val="acctfourfigures"/>
              <w:tabs>
                <w:tab w:val="clear" w:pos="765"/>
                <w:tab w:val="decimal" w:pos="799"/>
              </w:tabs>
              <w:spacing w:line="300" w:lineRule="exact"/>
              <w:ind w:left="-107" w:right="-80"/>
              <w:rPr>
                <w:szCs w:val="22"/>
              </w:rPr>
            </w:pPr>
            <w:r>
              <w:rPr>
                <w:szCs w:val="22"/>
                <w:lang w:eastAsia="en-GB"/>
              </w:rPr>
              <w:t>312</w:t>
            </w:r>
          </w:p>
        </w:tc>
      </w:tr>
    </w:tbl>
    <w:p w14:paraId="53194D1B" w14:textId="77777777" w:rsidR="00066263" w:rsidRDefault="00066263" w:rsidP="00BE656D">
      <w:pPr>
        <w:pStyle w:val="BodyText"/>
        <w:spacing w:after="0" w:line="240" w:lineRule="auto"/>
        <w:ind w:left="540"/>
        <w:jc w:val="both"/>
        <w:rPr>
          <w:rFonts w:cstheme="minorBidi"/>
          <w:sz w:val="20"/>
          <w:lang w:bidi="th-TH"/>
        </w:rPr>
      </w:pPr>
    </w:p>
    <w:p w14:paraId="061F61DA" w14:textId="25670727" w:rsidR="00B05CAF" w:rsidRDefault="00B05CAF">
      <w:pPr>
        <w:spacing w:line="240" w:lineRule="auto"/>
        <w:rPr>
          <w:rFonts w:cstheme="minorBidi"/>
          <w:sz w:val="20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170"/>
        <w:gridCol w:w="180"/>
        <w:gridCol w:w="1080"/>
        <w:gridCol w:w="180"/>
        <w:gridCol w:w="1080"/>
      </w:tblGrid>
      <w:tr w:rsidR="00985DF9" w:rsidRPr="00950A99" w14:paraId="20D112AA" w14:textId="77777777" w:rsidTr="0039558E">
        <w:trPr>
          <w:cantSplit/>
          <w:tblHeader/>
        </w:trPr>
        <w:tc>
          <w:tcPr>
            <w:tcW w:w="4320" w:type="dxa"/>
          </w:tcPr>
          <w:p w14:paraId="23F21D14" w14:textId="489C420A" w:rsidR="00985DF9" w:rsidRPr="00950A99" w:rsidRDefault="00985DF9" w:rsidP="0073627B">
            <w:pPr>
              <w:spacing w:line="300" w:lineRule="exact"/>
              <w:ind w:left="281" w:hanging="281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430" w:type="dxa"/>
            <w:gridSpan w:val="3"/>
          </w:tcPr>
          <w:p w14:paraId="1A525ABA" w14:textId="77777777" w:rsidR="00985DF9" w:rsidRPr="00950A99" w:rsidRDefault="00985DF9" w:rsidP="0073627B">
            <w:pPr>
              <w:pStyle w:val="acctmergecolhdg"/>
              <w:spacing w:line="300" w:lineRule="exact"/>
              <w:rPr>
                <w:szCs w:val="22"/>
              </w:rPr>
            </w:pPr>
            <w:r w:rsidRPr="00950A99">
              <w:rPr>
                <w:szCs w:val="22"/>
              </w:rPr>
              <w:t xml:space="preserve">Consolidated </w:t>
            </w:r>
          </w:p>
          <w:p w14:paraId="646F5438" w14:textId="63B5F6AC" w:rsidR="00985DF9" w:rsidRPr="00950A99" w:rsidRDefault="00985DF9" w:rsidP="0073627B">
            <w:pPr>
              <w:pStyle w:val="acctmergecolhdg"/>
              <w:spacing w:line="300" w:lineRule="exact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1DFEC4D8" w14:textId="77777777" w:rsidR="00985DF9" w:rsidRPr="00950A99" w:rsidRDefault="00985DF9" w:rsidP="0073627B">
            <w:pPr>
              <w:pStyle w:val="acctmergecolhdg"/>
              <w:spacing w:line="300" w:lineRule="exact"/>
              <w:rPr>
                <w:szCs w:val="22"/>
              </w:rPr>
            </w:pPr>
          </w:p>
        </w:tc>
        <w:tc>
          <w:tcPr>
            <w:tcW w:w="2340" w:type="dxa"/>
            <w:gridSpan w:val="3"/>
          </w:tcPr>
          <w:p w14:paraId="51D26231" w14:textId="77777777" w:rsidR="00985DF9" w:rsidRPr="00950A99" w:rsidRDefault="00985DF9" w:rsidP="0073627B">
            <w:pPr>
              <w:pStyle w:val="acctmergecolhdg"/>
              <w:spacing w:line="300" w:lineRule="exact"/>
              <w:rPr>
                <w:szCs w:val="22"/>
              </w:rPr>
            </w:pPr>
            <w:r w:rsidRPr="00950A99">
              <w:rPr>
                <w:szCs w:val="22"/>
              </w:rPr>
              <w:t xml:space="preserve">Separate </w:t>
            </w:r>
          </w:p>
          <w:p w14:paraId="0F0DD5D5" w14:textId="03F34335" w:rsidR="00985DF9" w:rsidRPr="00950A99" w:rsidRDefault="00985DF9" w:rsidP="0073627B">
            <w:pPr>
              <w:pStyle w:val="acctmergecolhdg"/>
              <w:spacing w:line="300" w:lineRule="exact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</w:tr>
      <w:tr w:rsidR="003C0193" w:rsidRPr="00950A99" w14:paraId="7B4ED86D" w14:textId="77777777" w:rsidTr="0039558E">
        <w:trPr>
          <w:cantSplit/>
          <w:tblHeader/>
        </w:trPr>
        <w:tc>
          <w:tcPr>
            <w:tcW w:w="4320" w:type="dxa"/>
            <w:vAlign w:val="bottom"/>
          </w:tcPr>
          <w:p w14:paraId="0FC5C5C6" w14:textId="279ADB44" w:rsidR="003C0193" w:rsidRPr="00950A99" w:rsidRDefault="003C0193" w:rsidP="0039558E">
            <w:pPr>
              <w:pStyle w:val="acctfourfigures"/>
              <w:tabs>
                <w:tab w:val="clear" w:pos="765"/>
              </w:tabs>
              <w:spacing w:line="300" w:lineRule="exact"/>
              <w:ind w:left="15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080" w:type="dxa"/>
            <w:vAlign w:val="center"/>
          </w:tcPr>
          <w:p w14:paraId="7279771B" w14:textId="41A598D6" w:rsidR="003C0193" w:rsidRPr="003C0193" w:rsidRDefault="003C0193" w:rsidP="0073627B">
            <w:pPr>
              <w:pStyle w:val="acctmergecolhdg"/>
              <w:spacing w:line="300" w:lineRule="exact"/>
              <w:ind w:left="-75" w:right="-75"/>
              <w:rPr>
                <w:rFonts w:cs="Angsana New"/>
                <w:b w:val="0"/>
                <w:bCs/>
                <w:szCs w:val="28"/>
                <w:lang w:val="en-US" w:bidi="th-TH"/>
              </w:rPr>
            </w:pPr>
            <w:r w:rsidRPr="003C0193">
              <w:rPr>
                <w:b w:val="0"/>
                <w:bCs/>
                <w:szCs w:val="22"/>
                <w:lang w:bidi="th-TH"/>
              </w:rPr>
              <w:t xml:space="preserve">31 </w:t>
            </w:r>
            <w:r w:rsidR="002D2E0D">
              <w:rPr>
                <w:b w:val="0"/>
                <w:bCs/>
                <w:szCs w:val="22"/>
                <w:lang w:bidi="th-TH"/>
              </w:rPr>
              <w:br/>
            </w:r>
            <w:r w:rsidRPr="003C0193">
              <w:rPr>
                <w:b w:val="0"/>
                <w:bCs/>
                <w:szCs w:val="22"/>
                <w:lang w:bidi="th-TH"/>
              </w:rPr>
              <w:t>March</w:t>
            </w:r>
            <w:r w:rsidRPr="00950A99">
              <w:rPr>
                <w:b w:val="0"/>
                <w:bCs/>
                <w:szCs w:val="22"/>
              </w:rPr>
              <w:t xml:space="preserve"> </w:t>
            </w:r>
            <w:r w:rsidR="002D2E0D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rFonts w:cs="Angsana New"/>
                <w:b w:val="0"/>
                <w:bCs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38DB4045" w14:textId="77777777" w:rsidR="003C0193" w:rsidRPr="00950A99" w:rsidRDefault="003C0193" w:rsidP="0073627B">
            <w:pPr>
              <w:pStyle w:val="acctmergecolhdg"/>
              <w:spacing w:line="300" w:lineRule="exact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E3D5B7A" w14:textId="01E4EF50" w:rsidR="003C0193" w:rsidRPr="00950A99" w:rsidRDefault="003C0193" w:rsidP="0073627B">
            <w:pPr>
              <w:pStyle w:val="acctmergecolhdg"/>
              <w:spacing w:line="300" w:lineRule="exac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22EB2AF1" w14:textId="77777777" w:rsidR="003C0193" w:rsidRPr="00950A99" w:rsidRDefault="003C0193" w:rsidP="0073627B">
            <w:pPr>
              <w:pStyle w:val="acctmergecolhdg"/>
              <w:spacing w:line="300" w:lineRule="exact"/>
              <w:rPr>
                <w:b w:val="0"/>
                <w:bCs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23A3893" w14:textId="73D627B6" w:rsidR="003C0193" w:rsidRPr="00950A99" w:rsidRDefault="002D2E0D" w:rsidP="0073627B">
            <w:pPr>
              <w:pStyle w:val="acctmergecolhdg"/>
              <w:spacing w:line="300" w:lineRule="exact"/>
              <w:ind w:left="-75" w:right="-75"/>
              <w:rPr>
                <w:b w:val="0"/>
                <w:bCs/>
                <w:szCs w:val="22"/>
              </w:rPr>
            </w:pPr>
            <w:r w:rsidRPr="003C0193">
              <w:rPr>
                <w:b w:val="0"/>
                <w:bCs/>
                <w:szCs w:val="22"/>
                <w:lang w:bidi="th-TH"/>
              </w:rPr>
              <w:t xml:space="preserve">31 </w:t>
            </w:r>
            <w:r>
              <w:rPr>
                <w:b w:val="0"/>
                <w:bCs/>
                <w:szCs w:val="22"/>
                <w:lang w:bidi="th-TH"/>
              </w:rPr>
              <w:br/>
            </w:r>
            <w:r w:rsidRPr="003C0193">
              <w:rPr>
                <w:b w:val="0"/>
                <w:bCs/>
                <w:szCs w:val="22"/>
                <w:lang w:bidi="th-TH"/>
              </w:rPr>
              <w:t>March</w:t>
            </w:r>
            <w:r w:rsidRPr="00950A99">
              <w:rPr>
                <w:b w:val="0"/>
                <w:bCs/>
                <w:szCs w:val="22"/>
              </w:rPr>
              <w:t xml:space="preserve"> </w:t>
            </w:r>
            <w:r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rFonts w:cs="Angsana New"/>
                <w:b w:val="0"/>
                <w:bCs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2E991C8C" w14:textId="77777777" w:rsidR="003C0193" w:rsidRPr="00950A99" w:rsidRDefault="003C0193" w:rsidP="0073627B">
            <w:pPr>
              <w:pStyle w:val="acctmergecolhdg"/>
              <w:spacing w:line="300" w:lineRule="exact"/>
              <w:rPr>
                <w:b w:val="0"/>
                <w:bCs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2E8E2BA" w14:textId="79637B68" w:rsidR="003C0193" w:rsidRPr="00950A99" w:rsidRDefault="003C0193" w:rsidP="0073627B">
            <w:pPr>
              <w:pStyle w:val="acctmergecolhdg"/>
              <w:spacing w:line="300" w:lineRule="exact"/>
              <w:ind w:left="-75" w:right="-75"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5</w:t>
            </w:r>
          </w:p>
        </w:tc>
      </w:tr>
      <w:tr w:rsidR="00931950" w:rsidRPr="00950A99" w14:paraId="5C68421B" w14:textId="77777777" w:rsidTr="0039558E">
        <w:trPr>
          <w:cantSplit/>
          <w:tblHeader/>
        </w:trPr>
        <w:tc>
          <w:tcPr>
            <w:tcW w:w="4320" w:type="dxa"/>
          </w:tcPr>
          <w:p w14:paraId="1AD1CC27" w14:textId="42EFCE33" w:rsidR="00931950" w:rsidRPr="00950A99" w:rsidRDefault="00931950" w:rsidP="0039558E">
            <w:pPr>
              <w:spacing w:line="300" w:lineRule="exact"/>
              <w:ind w:left="15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950" w:type="dxa"/>
            <w:gridSpan w:val="7"/>
          </w:tcPr>
          <w:p w14:paraId="7D91C610" w14:textId="4DD172EA" w:rsidR="00931950" w:rsidRPr="00950A99" w:rsidRDefault="00931950" w:rsidP="0073627B">
            <w:pPr>
              <w:pStyle w:val="acctfourfigures"/>
              <w:spacing w:line="300" w:lineRule="exact"/>
              <w:jc w:val="center"/>
              <w:rPr>
                <w:i/>
                <w:iCs/>
                <w:szCs w:val="22"/>
              </w:rPr>
            </w:pPr>
            <w:r w:rsidRPr="00950A99">
              <w:rPr>
                <w:i/>
                <w:iCs/>
                <w:szCs w:val="22"/>
              </w:rPr>
              <w:t xml:space="preserve">(in </w:t>
            </w:r>
            <w:r w:rsidRPr="00950A99">
              <w:rPr>
                <w:i/>
                <w:iCs/>
                <w:szCs w:val="22"/>
                <w:lang w:val="en-US" w:bidi="th-TH"/>
              </w:rPr>
              <w:t>thousand</w:t>
            </w:r>
            <w:r w:rsidRPr="00950A99">
              <w:rPr>
                <w:i/>
                <w:iCs/>
                <w:szCs w:val="22"/>
              </w:rPr>
              <w:t xml:space="preserve"> Baht)</w:t>
            </w:r>
          </w:p>
        </w:tc>
      </w:tr>
      <w:tr w:rsidR="00B05CAF" w:rsidRPr="00950A99" w14:paraId="54DBA416" w14:textId="77777777" w:rsidTr="0039558E">
        <w:trPr>
          <w:cantSplit/>
          <w:tblHeader/>
        </w:trPr>
        <w:tc>
          <w:tcPr>
            <w:tcW w:w="4320" w:type="dxa"/>
          </w:tcPr>
          <w:p w14:paraId="46905F5E" w14:textId="77777777" w:rsidR="00B05CAF" w:rsidRPr="00950A99" w:rsidRDefault="00B05CAF" w:rsidP="0039558E">
            <w:pPr>
              <w:pStyle w:val="acctfourfigures"/>
              <w:spacing w:line="300" w:lineRule="exact"/>
              <w:ind w:left="15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Other current receivables</w:t>
            </w:r>
          </w:p>
        </w:tc>
        <w:tc>
          <w:tcPr>
            <w:tcW w:w="4950" w:type="dxa"/>
            <w:gridSpan w:val="7"/>
          </w:tcPr>
          <w:p w14:paraId="2BA78665" w14:textId="77777777" w:rsidR="00B05CAF" w:rsidRPr="00950A99" w:rsidRDefault="00B05CAF" w:rsidP="0073627B">
            <w:pPr>
              <w:pStyle w:val="acctfourfigures"/>
              <w:spacing w:line="300" w:lineRule="exact"/>
              <w:jc w:val="center"/>
              <w:rPr>
                <w:i/>
                <w:iCs/>
                <w:szCs w:val="22"/>
              </w:rPr>
            </w:pPr>
          </w:p>
        </w:tc>
      </w:tr>
      <w:tr w:rsidR="00B05CAF" w:rsidRPr="00950A99" w14:paraId="1812E541" w14:textId="77777777" w:rsidTr="0039558E">
        <w:trPr>
          <w:cantSplit/>
        </w:trPr>
        <w:tc>
          <w:tcPr>
            <w:tcW w:w="4320" w:type="dxa"/>
          </w:tcPr>
          <w:p w14:paraId="0932C034" w14:textId="77777777" w:rsidR="00B05CAF" w:rsidRPr="00950A99" w:rsidRDefault="00B05CAF" w:rsidP="0039558E">
            <w:pPr>
              <w:pStyle w:val="acctfourfigures"/>
              <w:spacing w:line="300" w:lineRule="exact"/>
              <w:ind w:left="15"/>
              <w:rPr>
                <w:szCs w:val="22"/>
              </w:rPr>
            </w:pPr>
            <w:r w:rsidRPr="00950A99">
              <w:rPr>
                <w:szCs w:val="22"/>
              </w:rPr>
              <w:t>Subsidiaries</w:t>
            </w:r>
          </w:p>
        </w:tc>
        <w:tc>
          <w:tcPr>
            <w:tcW w:w="1080" w:type="dxa"/>
          </w:tcPr>
          <w:p w14:paraId="7B04470E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6E26DED1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549"/>
              </w:tabs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1170" w:type="dxa"/>
          </w:tcPr>
          <w:p w14:paraId="643EE625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right="11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5C0FFAC6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rPr>
                <w:szCs w:val="22"/>
              </w:rPr>
            </w:pPr>
          </w:p>
        </w:tc>
        <w:tc>
          <w:tcPr>
            <w:tcW w:w="1080" w:type="dxa"/>
          </w:tcPr>
          <w:p w14:paraId="6C1455E5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right="11"/>
              <w:rPr>
                <w:szCs w:val="22"/>
              </w:rPr>
            </w:pPr>
            <w:r w:rsidRPr="00DC1DE2">
              <w:rPr>
                <w:szCs w:val="22"/>
              </w:rPr>
              <w:t>7,827</w:t>
            </w:r>
          </w:p>
        </w:tc>
        <w:tc>
          <w:tcPr>
            <w:tcW w:w="180" w:type="dxa"/>
          </w:tcPr>
          <w:p w14:paraId="63301578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rPr>
                <w:szCs w:val="22"/>
              </w:rPr>
            </w:pPr>
          </w:p>
        </w:tc>
        <w:tc>
          <w:tcPr>
            <w:tcW w:w="1080" w:type="dxa"/>
          </w:tcPr>
          <w:p w14:paraId="46B4905C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825"/>
              </w:tabs>
              <w:spacing w:line="300" w:lineRule="exact"/>
              <w:ind w:right="11"/>
              <w:rPr>
                <w:szCs w:val="22"/>
              </w:rPr>
            </w:pPr>
            <w:r>
              <w:rPr>
                <w:szCs w:val="22"/>
              </w:rPr>
              <w:t>5,647</w:t>
            </w:r>
          </w:p>
        </w:tc>
      </w:tr>
      <w:tr w:rsidR="00B05CAF" w:rsidRPr="00950A99" w14:paraId="17C7CA66" w14:textId="77777777" w:rsidTr="0039558E">
        <w:trPr>
          <w:cantSplit/>
        </w:trPr>
        <w:tc>
          <w:tcPr>
            <w:tcW w:w="4320" w:type="dxa"/>
          </w:tcPr>
          <w:p w14:paraId="27F19B33" w14:textId="77777777" w:rsidR="00B05CAF" w:rsidRPr="00950A99" w:rsidRDefault="00B05CAF" w:rsidP="0039558E">
            <w:pPr>
              <w:pStyle w:val="acctfourfigures"/>
              <w:spacing w:line="300" w:lineRule="exact"/>
              <w:ind w:left="15"/>
              <w:rPr>
                <w:szCs w:val="22"/>
              </w:rPr>
            </w:pPr>
            <w:r w:rsidRPr="00950A99">
              <w:rPr>
                <w:szCs w:val="22"/>
              </w:rPr>
              <w:t>Other related parties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DBA9EC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1004"/>
              </w:tabs>
              <w:spacing w:line="300" w:lineRule="exact"/>
              <w:ind w:right="100"/>
              <w:rPr>
                <w:szCs w:val="22"/>
              </w:rPr>
            </w:pPr>
            <w:r>
              <w:rPr>
                <w:szCs w:val="22"/>
              </w:rPr>
              <w:t>69</w:t>
            </w:r>
          </w:p>
        </w:tc>
        <w:tc>
          <w:tcPr>
            <w:tcW w:w="180" w:type="dxa"/>
          </w:tcPr>
          <w:p w14:paraId="5812BDFE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549"/>
              </w:tabs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0F8B78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right="11"/>
              <w:rPr>
                <w:szCs w:val="22"/>
              </w:rPr>
            </w:pPr>
            <w:r>
              <w:rPr>
                <w:szCs w:val="22"/>
              </w:rPr>
              <w:t>56</w:t>
            </w:r>
          </w:p>
        </w:tc>
        <w:tc>
          <w:tcPr>
            <w:tcW w:w="180" w:type="dxa"/>
          </w:tcPr>
          <w:p w14:paraId="09665E67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rPr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4046CC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right="11"/>
              <w:rPr>
                <w:szCs w:val="22"/>
              </w:rPr>
            </w:pPr>
            <w:r w:rsidRPr="00DC1DE2">
              <w:rPr>
                <w:szCs w:val="22"/>
              </w:rPr>
              <w:t>69</w:t>
            </w:r>
          </w:p>
        </w:tc>
        <w:tc>
          <w:tcPr>
            <w:tcW w:w="180" w:type="dxa"/>
          </w:tcPr>
          <w:p w14:paraId="37E8CE7C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rPr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4644BC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right="11"/>
              <w:rPr>
                <w:szCs w:val="22"/>
              </w:rPr>
            </w:pPr>
            <w:r>
              <w:rPr>
                <w:szCs w:val="22"/>
              </w:rPr>
              <w:t>56</w:t>
            </w:r>
          </w:p>
        </w:tc>
      </w:tr>
      <w:tr w:rsidR="00B05CAF" w:rsidRPr="00950A99" w14:paraId="73A095D5" w14:textId="77777777" w:rsidTr="0039558E">
        <w:trPr>
          <w:cantSplit/>
        </w:trPr>
        <w:tc>
          <w:tcPr>
            <w:tcW w:w="4320" w:type="dxa"/>
          </w:tcPr>
          <w:p w14:paraId="66AC6652" w14:textId="77777777" w:rsidR="00B05CAF" w:rsidRPr="00950A99" w:rsidRDefault="00B05CAF" w:rsidP="0073627B">
            <w:pPr>
              <w:spacing w:line="300" w:lineRule="exact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DE4BA0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1004"/>
              </w:tabs>
              <w:spacing w:line="300" w:lineRule="exact"/>
              <w:ind w:right="10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69</w:t>
            </w:r>
          </w:p>
        </w:tc>
        <w:tc>
          <w:tcPr>
            <w:tcW w:w="180" w:type="dxa"/>
          </w:tcPr>
          <w:p w14:paraId="31083249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549"/>
              </w:tabs>
              <w:spacing w:line="300" w:lineRule="exact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7DE96C" w14:textId="77777777" w:rsidR="00B05CAF" w:rsidRPr="00C23196" w:rsidRDefault="00B05CAF" w:rsidP="0073627B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right="11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56</w:t>
            </w:r>
          </w:p>
        </w:tc>
        <w:tc>
          <w:tcPr>
            <w:tcW w:w="180" w:type="dxa"/>
          </w:tcPr>
          <w:p w14:paraId="537091F9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9CF113" w14:textId="77777777" w:rsidR="00B05CAF" w:rsidRPr="00DC1DE2" w:rsidRDefault="00B05CAF" w:rsidP="0073627B">
            <w:pPr>
              <w:pStyle w:val="acctfourfigures"/>
              <w:tabs>
                <w:tab w:val="clear" w:pos="765"/>
                <w:tab w:val="decimal" w:pos="999"/>
              </w:tabs>
              <w:spacing w:line="300" w:lineRule="exact"/>
              <w:ind w:right="100"/>
              <w:rPr>
                <w:szCs w:val="22"/>
              </w:rPr>
            </w:pPr>
            <w:r w:rsidRPr="00DC1DE2">
              <w:rPr>
                <w:b/>
                <w:bCs/>
                <w:szCs w:val="22"/>
              </w:rPr>
              <w:t>7,896</w:t>
            </w:r>
          </w:p>
        </w:tc>
        <w:tc>
          <w:tcPr>
            <w:tcW w:w="180" w:type="dxa"/>
          </w:tcPr>
          <w:p w14:paraId="3FD923CB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3EFDF0" w14:textId="77777777" w:rsidR="00B05CAF" w:rsidRPr="00950A99" w:rsidRDefault="00B05CAF" w:rsidP="0073627B">
            <w:pPr>
              <w:pStyle w:val="acctfourfigures"/>
              <w:tabs>
                <w:tab w:val="clear" w:pos="765"/>
                <w:tab w:val="decimal" w:pos="999"/>
              </w:tabs>
              <w:spacing w:line="300" w:lineRule="exact"/>
              <w:ind w:right="10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5,703</w:t>
            </w:r>
          </w:p>
        </w:tc>
      </w:tr>
    </w:tbl>
    <w:p w14:paraId="7CBEB5AB" w14:textId="77777777" w:rsidR="00DB14AA" w:rsidRDefault="00DB14AA" w:rsidP="00471110">
      <w:pPr>
        <w:pStyle w:val="BodyText"/>
        <w:spacing w:after="0" w:line="240" w:lineRule="auto"/>
        <w:ind w:left="540"/>
        <w:jc w:val="both"/>
      </w:pPr>
    </w:p>
    <w:tbl>
      <w:tblPr>
        <w:tblStyle w:val="TableGrid"/>
        <w:tblW w:w="93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259"/>
        <w:gridCol w:w="1091"/>
        <w:gridCol w:w="251"/>
        <w:gridCol w:w="1099"/>
        <w:gridCol w:w="259"/>
        <w:gridCol w:w="1150"/>
        <w:gridCol w:w="259"/>
        <w:gridCol w:w="1158"/>
      </w:tblGrid>
      <w:tr w:rsidR="009E510E" w:rsidRPr="00C94179" w14:paraId="05938DBF" w14:textId="77777777" w:rsidTr="0073627B">
        <w:trPr>
          <w:tblHeader/>
        </w:trPr>
        <w:tc>
          <w:tcPr>
            <w:tcW w:w="2430" w:type="dxa"/>
            <w:hideMark/>
          </w:tcPr>
          <w:p w14:paraId="49615595" w14:textId="1421BBDB" w:rsidR="009E510E" w:rsidRPr="00C94179" w:rsidRDefault="009E510E" w:rsidP="007936BF">
            <w:pPr>
              <w:spacing w:line="300" w:lineRule="exact"/>
              <w:ind w:left="160" w:hanging="160"/>
              <w:rPr>
                <w:b/>
                <w:bCs/>
                <w:i/>
                <w:iCs/>
                <w:szCs w:val="22"/>
                <w:lang w:eastAsia="en-GB" w:bidi="th-TH"/>
              </w:rPr>
            </w:pPr>
            <w:r w:rsidRPr="00C94179">
              <w:rPr>
                <w:b/>
                <w:bCs/>
                <w:i/>
                <w:iCs/>
                <w:szCs w:val="22"/>
                <w:lang w:eastAsia="en-GB"/>
              </w:rPr>
              <w:t xml:space="preserve">Short-term loans to </w:t>
            </w:r>
          </w:p>
        </w:tc>
        <w:tc>
          <w:tcPr>
            <w:tcW w:w="1350" w:type="dxa"/>
            <w:vAlign w:val="bottom"/>
          </w:tcPr>
          <w:p w14:paraId="361D11AB" w14:textId="77777777" w:rsidR="009E510E" w:rsidRPr="00C94179" w:rsidRDefault="009E510E" w:rsidP="007936BF">
            <w:pPr>
              <w:spacing w:line="300" w:lineRule="exact"/>
              <w:jc w:val="center"/>
              <w:rPr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259" w:type="dxa"/>
          </w:tcPr>
          <w:p w14:paraId="143B8D1D" w14:textId="77777777" w:rsidR="009E510E" w:rsidRPr="00C94179" w:rsidRDefault="009E510E" w:rsidP="007936BF">
            <w:pPr>
              <w:spacing w:line="300" w:lineRule="exact"/>
              <w:jc w:val="center"/>
              <w:rPr>
                <w:szCs w:val="22"/>
                <w:cs/>
                <w:lang w:eastAsia="en-GB"/>
              </w:rPr>
            </w:pPr>
          </w:p>
        </w:tc>
        <w:tc>
          <w:tcPr>
            <w:tcW w:w="5267" w:type="dxa"/>
            <w:gridSpan w:val="7"/>
            <w:vAlign w:val="bottom"/>
            <w:hideMark/>
          </w:tcPr>
          <w:p w14:paraId="4BA149A8" w14:textId="77777777" w:rsidR="009E510E" w:rsidRPr="00C94179" w:rsidRDefault="009E510E" w:rsidP="007936BF">
            <w:pPr>
              <w:pStyle w:val="acctmergecolhdg"/>
              <w:spacing w:line="300" w:lineRule="exact"/>
              <w:ind w:right="-21"/>
              <w:rPr>
                <w:bCs/>
                <w:szCs w:val="22"/>
              </w:rPr>
            </w:pPr>
            <w:r w:rsidRPr="00C94179">
              <w:rPr>
                <w:bCs/>
                <w:szCs w:val="22"/>
              </w:rPr>
              <w:t>Separate financial statements</w:t>
            </w:r>
          </w:p>
        </w:tc>
      </w:tr>
      <w:tr w:rsidR="009E510E" w:rsidRPr="00C94179" w14:paraId="2C17E403" w14:textId="77777777" w:rsidTr="0073627B">
        <w:trPr>
          <w:tblHeader/>
        </w:trPr>
        <w:tc>
          <w:tcPr>
            <w:tcW w:w="2430" w:type="dxa"/>
          </w:tcPr>
          <w:p w14:paraId="08B19874" w14:textId="77777777" w:rsidR="009E510E" w:rsidRPr="00C94179" w:rsidRDefault="009E510E" w:rsidP="007936BF">
            <w:pPr>
              <w:spacing w:line="300" w:lineRule="exact"/>
              <w:ind w:left="160" w:hanging="160"/>
              <w:rPr>
                <w:b/>
                <w:bCs/>
                <w:i/>
                <w:iCs/>
                <w:szCs w:val="22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2032593C" w14:textId="77777777" w:rsidR="009E510E" w:rsidRPr="00C94179" w:rsidRDefault="009E510E" w:rsidP="007936BF">
            <w:pPr>
              <w:spacing w:line="300" w:lineRule="exact"/>
              <w:jc w:val="center"/>
              <w:rPr>
                <w:szCs w:val="22"/>
                <w:lang w:eastAsia="en-GB"/>
              </w:rPr>
            </w:pPr>
            <w:r w:rsidRPr="00C94179">
              <w:rPr>
                <w:szCs w:val="22"/>
                <w:lang w:eastAsia="en-GB"/>
              </w:rPr>
              <w:t xml:space="preserve">Interest </w:t>
            </w:r>
            <w:r>
              <w:rPr>
                <w:szCs w:val="22"/>
                <w:lang w:eastAsia="en-GB"/>
              </w:rPr>
              <w:br/>
            </w:r>
            <w:r w:rsidRPr="00C94179">
              <w:rPr>
                <w:szCs w:val="22"/>
                <w:lang w:eastAsia="en-GB"/>
              </w:rPr>
              <w:t>rate</w:t>
            </w:r>
          </w:p>
        </w:tc>
        <w:tc>
          <w:tcPr>
            <w:tcW w:w="259" w:type="dxa"/>
          </w:tcPr>
          <w:p w14:paraId="46960406" w14:textId="77777777" w:rsidR="009E510E" w:rsidRPr="00C94179" w:rsidRDefault="009E510E" w:rsidP="007936BF">
            <w:pPr>
              <w:spacing w:line="300" w:lineRule="exact"/>
              <w:jc w:val="center"/>
              <w:rPr>
                <w:szCs w:val="22"/>
                <w:cs/>
                <w:lang w:eastAsia="en-GB"/>
              </w:rPr>
            </w:pPr>
          </w:p>
        </w:tc>
        <w:tc>
          <w:tcPr>
            <w:tcW w:w="1091" w:type="dxa"/>
            <w:vAlign w:val="bottom"/>
            <w:hideMark/>
          </w:tcPr>
          <w:p w14:paraId="042540FC" w14:textId="77777777" w:rsidR="009E510E" w:rsidRDefault="009E510E" w:rsidP="007936BF">
            <w:pPr>
              <w:spacing w:line="300" w:lineRule="exact"/>
              <w:ind w:left="-92" w:right="-69"/>
              <w:jc w:val="center"/>
              <w:rPr>
                <w:rFonts w:cs="Angsana New"/>
                <w:szCs w:val="28"/>
                <w:lang w:val="en-US" w:eastAsia="en-GB" w:bidi="th-TH"/>
              </w:rPr>
            </w:pPr>
            <w:r w:rsidRPr="00C94179">
              <w:rPr>
                <w:rFonts w:cs="Angsana New"/>
                <w:szCs w:val="28"/>
                <w:lang w:val="en-US" w:eastAsia="en-GB" w:bidi="th-TH"/>
              </w:rPr>
              <w:t xml:space="preserve">At </w:t>
            </w:r>
          </w:p>
          <w:p w14:paraId="243ABF1E" w14:textId="77777777" w:rsidR="009E510E" w:rsidRPr="00C94179" w:rsidRDefault="009E510E" w:rsidP="007936BF">
            <w:pPr>
              <w:spacing w:line="300" w:lineRule="exact"/>
              <w:ind w:left="-92" w:right="-69"/>
              <w:jc w:val="center"/>
              <w:rPr>
                <w:szCs w:val="22"/>
                <w:lang w:eastAsia="en-GB"/>
              </w:rPr>
            </w:pPr>
            <w:r w:rsidRPr="00C94179">
              <w:rPr>
                <w:szCs w:val="22"/>
                <w:lang w:eastAsia="en-GB"/>
              </w:rPr>
              <w:t>1 January</w:t>
            </w:r>
          </w:p>
        </w:tc>
        <w:tc>
          <w:tcPr>
            <w:tcW w:w="251" w:type="dxa"/>
          </w:tcPr>
          <w:p w14:paraId="7CC2A4E2" w14:textId="77777777" w:rsidR="009E510E" w:rsidRPr="00C94179" w:rsidRDefault="009E510E" w:rsidP="007936BF">
            <w:pPr>
              <w:spacing w:line="300" w:lineRule="exact"/>
              <w:jc w:val="center"/>
              <w:rPr>
                <w:szCs w:val="22"/>
                <w:cs/>
                <w:lang w:eastAsia="en-GB"/>
              </w:rPr>
            </w:pPr>
          </w:p>
        </w:tc>
        <w:tc>
          <w:tcPr>
            <w:tcW w:w="1099" w:type="dxa"/>
            <w:vAlign w:val="bottom"/>
            <w:hideMark/>
          </w:tcPr>
          <w:p w14:paraId="523C5AC7" w14:textId="77777777" w:rsidR="009E510E" w:rsidRPr="00C94179" w:rsidRDefault="009E510E" w:rsidP="007936BF">
            <w:pPr>
              <w:spacing w:line="300" w:lineRule="exact"/>
              <w:ind w:left="-86"/>
              <w:jc w:val="center"/>
              <w:rPr>
                <w:szCs w:val="22"/>
                <w:lang w:eastAsia="en-GB"/>
              </w:rPr>
            </w:pPr>
            <w:r w:rsidRPr="00C94179">
              <w:rPr>
                <w:szCs w:val="22"/>
                <w:lang w:eastAsia="en-GB"/>
              </w:rPr>
              <w:t>Increase</w:t>
            </w:r>
          </w:p>
        </w:tc>
        <w:tc>
          <w:tcPr>
            <w:tcW w:w="259" w:type="dxa"/>
            <w:vAlign w:val="bottom"/>
          </w:tcPr>
          <w:p w14:paraId="707354B0" w14:textId="77777777" w:rsidR="009E510E" w:rsidRPr="00C94179" w:rsidRDefault="009E510E" w:rsidP="007936BF">
            <w:pPr>
              <w:spacing w:line="300" w:lineRule="exact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150" w:type="dxa"/>
            <w:vAlign w:val="bottom"/>
            <w:hideMark/>
          </w:tcPr>
          <w:p w14:paraId="1384E052" w14:textId="77777777" w:rsidR="009E510E" w:rsidRPr="00C94179" w:rsidRDefault="009E510E" w:rsidP="007936BF">
            <w:pPr>
              <w:spacing w:line="300" w:lineRule="exact"/>
              <w:ind w:left="-95" w:right="-22"/>
              <w:jc w:val="center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(</w:t>
            </w:r>
            <w:r w:rsidRPr="00C94179">
              <w:rPr>
                <w:szCs w:val="22"/>
                <w:lang w:eastAsia="en-GB"/>
              </w:rPr>
              <w:t>Decrease</w:t>
            </w:r>
            <w:r>
              <w:rPr>
                <w:szCs w:val="22"/>
                <w:lang w:eastAsia="en-GB"/>
              </w:rPr>
              <w:t>)</w:t>
            </w:r>
          </w:p>
        </w:tc>
        <w:tc>
          <w:tcPr>
            <w:tcW w:w="259" w:type="dxa"/>
          </w:tcPr>
          <w:p w14:paraId="6B9E7158" w14:textId="77777777" w:rsidR="009E510E" w:rsidRPr="00C94179" w:rsidRDefault="009E510E" w:rsidP="007936BF">
            <w:pPr>
              <w:spacing w:line="300" w:lineRule="exact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158" w:type="dxa"/>
            <w:vAlign w:val="bottom"/>
            <w:hideMark/>
          </w:tcPr>
          <w:p w14:paraId="386F28B7" w14:textId="77777777" w:rsidR="009E510E" w:rsidRDefault="009E510E" w:rsidP="007936BF">
            <w:pPr>
              <w:spacing w:line="300" w:lineRule="exact"/>
              <w:ind w:left="-130" w:right="-150"/>
              <w:jc w:val="center"/>
              <w:rPr>
                <w:rFonts w:cs="Angsana New"/>
                <w:szCs w:val="28"/>
                <w:lang w:val="en-US" w:eastAsia="en-GB" w:bidi="th-TH"/>
              </w:rPr>
            </w:pPr>
            <w:r w:rsidRPr="00C94179">
              <w:rPr>
                <w:rFonts w:cs="Angsana New"/>
                <w:szCs w:val="28"/>
                <w:lang w:val="en-US" w:eastAsia="en-GB" w:bidi="th-TH"/>
              </w:rPr>
              <w:t>At</w:t>
            </w:r>
          </w:p>
          <w:p w14:paraId="1B79D61D" w14:textId="3ED3EDC1" w:rsidR="009E510E" w:rsidRPr="00C94179" w:rsidRDefault="009E510E" w:rsidP="007936BF">
            <w:pPr>
              <w:spacing w:line="300" w:lineRule="exact"/>
              <w:ind w:left="-130" w:right="-150"/>
              <w:jc w:val="center"/>
              <w:rPr>
                <w:szCs w:val="22"/>
                <w:lang w:eastAsia="en-GB"/>
              </w:rPr>
            </w:pPr>
            <w:r w:rsidRPr="00C94179">
              <w:rPr>
                <w:szCs w:val="22"/>
                <w:lang w:eastAsia="en-GB"/>
              </w:rPr>
              <w:t xml:space="preserve">31 </w:t>
            </w:r>
            <w:r>
              <w:rPr>
                <w:szCs w:val="22"/>
                <w:lang w:eastAsia="en-GB"/>
              </w:rPr>
              <w:t>March</w:t>
            </w:r>
          </w:p>
        </w:tc>
      </w:tr>
      <w:tr w:rsidR="009E510E" w:rsidRPr="00C94179" w14:paraId="5B62DE51" w14:textId="77777777" w:rsidTr="0073627B">
        <w:trPr>
          <w:tblHeader/>
        </w:trPr>
        <w:tc>
          <w:tcPr>
            <w:tcW w:w="2430" w:type="dxa"/>
          </w:tcPr>
          <w:p w14:paraId="2B9319E3" w14:textId="77777777" w:rsidR="009E510E" w:rsidRPr="00C94179" w:rsidRDefault="009E510E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14:paraId="4554E84A" w14:textId="77777777" w:rsidR="009E510E" w:rsidRPr="00A07858" w:rsidRDefault="009E510E" w:rsidP="007936BF">
            <w:pPr>
              <w:spacing w:line="300" w:lineRule="exact"/>
              <w:ind w:left="-110" w:right="-160"/>
              <w:jc w:val="center"/>
              <w:rPr>
                <w:sz w:val="20"/>
                <w:lang w:eastAsia="en-GB"/>
              </w:rPr>
            </w:pPr>
            <w:r w:rsidRPr="00A07858">
              <w:rPr>
                <w:i/>
                <w:iCs/>
                <w:sz w:val="20"/>
                <w:lang w:eastAsia="en-GB"/>
              </w:rPr>
              <w:t>(% per annum)</w:t>
            </w:r>
          </w:p>
        </w:tc>
        <w:tc>
          <w:tcPr>
            <w:tcW w:w="259" w:type="dxa"/>
          </w:tcPr>
          <w:p w14:paraId="65603C04" w14:textId="77777777" w:rsidR="009E510E" w:rsidRPr="00C94179" w:rsidRDefault="009E510E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  <w:tc>
          <w:tcPr>
            <w:tcW w:w="5267" w:type="dxa"/>
            <w:gridSpan w:val="7"/>
            <w:hideMark/>
          </w:tcPr>
          <w:p w14:paraId="37EB5D30" w14:textId="77777777" w:rsidR="009E510E" w:rsidRPr="00C94179" w:rsidRDefault="009E510E" w:rsidP="007936BF">
            <w:pPr>
              <w:spacing w:line="300" w:lineRule="exact"/>
              <w:jc w:val="center"/>
              <w:rPr>
                <w:i/>
                <w:iCs/>
                <w:szCs w:val="22"/>
                <w:lang w:eastAsia="en-GB"/>
              </w:rPr>
            </w:pPr>
            <w:r w:rsidRPr="00C94179">
              <w:rPr>
                <w:i/>
                <w:iCs/>
                <w:szCs w:val="22"/>
              </w:rPr>
              <w:t>(in thousand Baht)</w:t>
            </w:r>
          </w:p>
        </w:tc>
      </w:tr>
      <w:tr w:rsidR="009E510E" w:rsidRPr="00C94179" w14:paraId="74F54CEC" w14:textId="77777777" w:rsidTr="00B363F8">
        <w:tc>
          <w:tcPr>
            <w:tcW w:w="2430" w:type="dxa"/>
            <w:vAlign w:val="bottom"/>
            <w:hideMark/>
          </w:tcPr>
          <w:p w14:paraId="7AF7A822" w14:textId="47D4AE3B" w:rsidR="009E510E" w:rsidRPr="00C94179" w:rsidRDefault="009E510E" w:rsidP="007936BF">
            <w:pPr>
              <w:spacing w:line="300" w:lineRule="exact"/>
              <w:rPr>
                <w:szCs w:val="22"/>
                <w:lang w:eastAsia="en-GB"/>
              </w:rPr>
            </w:pPr>
            <w:r w:rsidRPr="00C94179">
              <w:rPr>
                <w:b/>
                <w:bCs/>
                <w:i/>
                <w:iCs/>
                <w:szCs w:val="22"/>
                <w:lang w:eastAsia="en-GB"/>
              </w:rPr>
              <w:t>202</w:t>
            </w:r>
            <w:r>
              <w:rPr>
                <w:b/>
                <w:bCs/>
                <w:i/>
                <w:iCs/>
                <w:szCs w:val="22"/>
                <w:lang w:eastAsia="en-GB"/>
              </w:rPr>
              <w:t>6</w:t>
            </w:r>
          </w:p>
        </w:tc>
        <w:tc>
          <w:tcPr>
            <w:tcW w:w="1350" w:type="dxa"/>
            <w:vAlign w:val="bottom"/>
          </w:tcPr>
          <w:p w14:paraId="09FA10F9" w14:textId="77777777" w:rsidR="009E510E" w:rsidRPr="00C94179" w:rsidRDefault="009E510E" w:rsidP="007936BF">
            <w:pPr>
              <w:spacing w:line="300" w:lineRule="exact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259" w:type="dxa"/>
          </w:tcPr>
          <w:p w14:paraId="5969D43B" w14:textId="77777777" w:rsidR="009E510E" w:rsidRPr="00C94179" w:rsidRDefault="009E510E" w:rsidP="007936BF">
            <w:pPr>
              <w:spacing w:line="300" w:lineRule="exact"/>
              <w:rPr>
                <w:szCs w:val="22"/>
                <w:cs/>
                <w:lang w:eastAsia="en-GB"/>
              </w:rPr>
            </w:pPr>
          </w:p>
        </w:tc>
        <w:tc>
          <w:tcPr>
            <w:tcW w:w="1091" w:type="dxa"/>
          </w:tcPr>
          <w:p w14:paraId="4BFFC8FA" w14:textId="77777777" w:rsidR="009E510E" w:rsidRPr="00C94179" w:rsidRDefault="009E510E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  <w:tc>
          <w:tcPr>
            <w:tcW w:w="251" w:type="dxa"/>
          </w:tcPr>
          <w:p w14:paraId="2ECE0E17" w14:textId="77777777" w:rsidR="009E510E" w:rsidRPr="00C94179" w:rsidRDefault="009E510E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  <w:tc>
          <w:tcPr>
            <w:tcW w:w="1099" w:type="dxa"/>
          </w:tcPr>
          <w:p w14:paraId="31FF5815" w14:textId="77777777" w:rsidR="009E510E" w:rsidRPr="00C94179" w:rsidRDefault="009E510E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  <w:tc>
          <w:tcPr>
            <w:tcW w:w="259" w:type="dxa"/>
          </w:tcPr>
          <w:p w14:paraId="2BE2DB4C" w14:textId="77777777" w:rsidR="009E510E" w:rsidRPr="00C94179" w:rsidRDefault="009E510E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  <w:tc>
          <w:tcPr>
            <w:tcW w:w="1150" w:type="dxa"/>
          </w:tcPr>
          <w:p w14:paraId="3903B8E5" w14:textId="77777777" w:rsidR="009E510E" w:rsidRPr="00C94179" w:rsidRDefault="009E510E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  <w:tc>
          <w:tcPr>
            <w:tcW w:w="259" w:type="dxa"/>
          </w:tcPr>
          <w:p w14:paraId="5ED8EB34" w14:textId="77777777" w:rsidR="009E510E" w:rsidRPr="00C94179" w:rsidRDefault="009E510E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  <w:tc>
          <w:tcPr>
            <w:tcW w:w="1158" w:type="dxa"/>
          </w:tcPr>
          <w:p w14:paraId="42C404B4" w14:textId="77777777" w:rsidR="009E510E" w:rsidRPr="00C94179" w:rsidRDefault="009E510E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</w:tr>
      <w:tr w:rsidR="009E510E" w:rsidRPr="00C94179" w14:paraId="05A6F1AE" w14:textId="77777777" w:rsidTr="00B363F8">
        <w:tc>
          <w:tcPr>
            <w:tcW w:w="2430" w:type="dxa"/>
            <w:vAlign w:val="bottom"/>
          </w:tcPr>
          <w:p w14:paraId="0194EA48" w14:textId="53777029" w:rsidR="009E510E" w:rsidRPr="00EF0BEF" w:rsidRDefault="0039558E" w:rsidP="007936BF">
            <w:pPr>
              <w:spacing w:line="300" w:lineRule="exact"/>
              <w:rPr>
                <w:rFonts w:cstheme="minorBidi"/>
                <w:b/>
                <w:bCs/>
                <w:i/>
                <w:iCs/>
                <w:szCs w:val="28"/>
                <w:cs/>
                <w:lang w:eastAsia="en-GB" w:bidi="th-TH"/>
              </w:rPr>
            </w:pPr>
            <w:r>
              <w:rPr>
                <w:szCs w:val="22"/>
              </w:rPr>
              <w:t>A s</w:t>
            </w:r>
            <w:r w:rsidR="009E510E" w:rsidRPr="00C94179">
              <w:rPr>
                <w:szCs w:val="22"/>
              </w:rPr>
              <w:t>ubsidia</w:t>
            </w:r>
            <w:r>
              <w:rPr>
                <w:szCs w:val="22"/>
              </w:rPr>
              <w:t>ry</w:t>
            </w:r>
          </w:p>
        </w:tc>
        <w:tc>
          <w:tcPr>
            <w:tcW w:w="1350" w:type="dxa"/>
            <w:vAlign w:val="bottom"/>
          </w:tcPr>
          <w:p w14:paraId="48EC790A" w14:textId="77777777" w:rsidR="009E510E" w:rsidRPr="00C94179" w:rsidRDefault="009E510E" w:rsidP="007936BF">
            <w:pPr>
              <w:spacing w:line="300" w:lineRule="exact"/>
              <w:jc w:val="center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1.65 - 3.50</w:t>
            </w:r>
          </w:p>
        </w:tc>
        <w:tc>
          <w:tcPr>
            <w:tcW w:w="259" w:type="dxa"/>
          </w:tcPr>
          <w:p w14:paraId="32EC46E8" w14:textId="77777777" w:rsidR="009E510E" w:rsidRPr="00C94179" w:rsidRDefault="009E510E" w:rsidP="007936BF">
            <w:pPr>
              <w:spacing w:line="300" w:lineRule="exact"/>
              <w:rPr>
                <w:szCs w:val="22"/>
                <w:cs/>
                <w:lang w:eastAsia="en-GB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2D690228" w14:textId="0AC024B3" w:rsidR="009E510E" w:rsidRPr="00C94179" w:rsidRDefault="009E510E" w:rsidP="007936B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-100" w:right="-110"/>
              <w:jc w:val="both"/>
              <w:rPr>
                <w:szCs w:val="22"/>
              </w:rPr>
            </w:pPr>
            <w:r>
              <w:rPr>
                <w:szCs w:val="22"/>
              </w:rPr>
              <w:t>40,000</w:t>
            </w:r>
          </w:p>
        </w:tc>
        <w:tc>
          <w:tcPr>
            <w:tcW w:w="251" w:type="dxa"/>
          </w:tcPr>
          <w:p w14:paraId="30848423" w14:textId="77777777" w:rsidR="009E510E" w:rsidRPr="00C94179" w:rsidRDefault="009E510E" w:rsidP="007936BF">
            <w:pPr>
              <w:spacing w:line="300" w:lineRule="exact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14:paraId="66CDF0C1" w14:textId="3E90573C" w:rsidR="009E510E" w:rsidRPr="00C94179" w:rsidRDefault="009E510E" w:rsidP="007936B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-100" w:right="-110"/>
              <w:jc w:val="both"/>
              <w:rPr>
                <w:szCs w:val="22"/>
              </w:rPr>
            </w:pPr>
            <w:r>
              <w:rPr>
                <w:szCs w:val="22"/>
              </w:rPr>
              <w:t>10,000</w:t>
            </w:r>
          </w:p>
        </w:tc>
        <w:tc>
          <w:tcPr>
            <w:tcW w:w="259" w:type="dxa"/>
          </w:tcPr>
          <w:p w14:paraId="059A053E" w14:textId="77777777" w:rsidR="009E510E" w:rsidRPr="00C94179" w:rsidRDefault="009E510E" w:rsidP="007936BF">
            <w:pPr>
              <w:spacing w:line="300" w:lineRule="exact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00C7C8EF" w14:textId="4948A906" w:rsidR="009E510E" w:rsidRPr="00C94179" w:rsidRDefault="009E510E" w:rsidP="007936B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-100" w:right="-110"/>
              <w:jc w:val="both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59" w:type="dxa"/>
          </w:tcPr>
          <w:p w14:paraId="0B742F27" w14:textId="77777777" w:rsidR="009E510E" w:rsidRPr="00C94179" w:rsidRDefault="009E510E" w:rsidP="007936BF">
            <w:pPr>
              <w:spacing w:line="300" w:lineRule="exact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034192BC" w14:textId="3EA8EAA3" w:rsidR="009E510E" w:rsidRPr="00C94179" w:rsidRDefault="009E510E" w:rsidP="0039558E">
            <w:pPr>
              <w:pStyle w:val="acctfourfigures"/>
              <w:tabs>
                <w:tab w:val="clear" w:pos="765"/>
                <w:tab w:val="decimal" w:pos="930"/>
              </w:tabs>
              <w:spacing w:line="300" w:lineRule="exact"/>
              <w:ind w:left="-100" w:right="-110"/>
              <w:jc w:val="both"/>
              <w:rPr>
                <w:szCs w:val="22"/>
              </w:rPr>
            </w:pPr>
            <w:r>
              <w:rPr>
                <w:szCs w:val="22"/>
              </w:rPr>
              <w:t>50,000</w:t>
            </w:r>
          </w:p>
        </w:tc>
      </w:tr>
    </w:tbl>
    <w:p w14:paraId="43AEA132" w14:textId="77777777" w:rsidR="00A06FA1" w:rsidRDefault="00A06FA1" w:rsidP="00163C41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9"/>
        <w:gridCol w:w="1259"/>
        <w:gridCol w:w="259"/>
        <w:gridCol w:w="911"/>
        <w:gridCol w:w="251"/>
        <w:gridCol w:w="919"/>
        <w:gridCol w:w="259"/>
        <w:gridCol w:w="1145"/>
        <w:gridCol w:w="270"/>
        <w:gridCol w:w="1433"/>
        <w:gridCol w:w="270"/>
        <w:gridCol w:w="1006"/>
      </w:tblGrid>
      <w:tr w:rsidR="00134125" w:rsidRPr="00C94179" w14:paraId="3BA21271" w14:textId="77777777" w:rsidTr="009D2532">
        <w:trPr>
          <w:tblHeader/>
        </w:trPr>
        <w:tc>
          <w:tcPr>
            <w:tcW w:w="2608" w:type="dxa"/>
            <w:gridSpan w:val="2"/>
            <w:hideMark/>
          </w:tcPr>
          <w:p w14:paraId="5667AFB9" w14:textId="77777777" w:rsidR="00134125" w:rsidRPr="006A5F01" w:rsidRDefault="00134125" w:rsidP="007936BF">
            <w:pPr>
              <w:spacing w:line="300" w:lineRule="exact"/>
              <w:rPr>
                <w:b/>
                <w:bCs/>
                <w:szCs w:val="22"/>
                <w:cs/>
                <w:lang w:eastAsia="en-GB"/>
              </w:rPr>
            </w:pPr>
            <w:r w:rsidRPr="006A5F01">
              <w:rPr>
                <w:rFonts w:cstheme="minorBidi"/>
                <w:color w:val="000000"/>
                <w:szCs w:val="22"/>
                <w:lang w:val="en-US" w:bidi="th-TH"/>
              </w:rPr>
              <w:br w:type="page"/>
            </w:r>
            <w:r w:rsidRPr="006A5F01">
              <w:rPr>
                <w:b/>
                <w:bCs/>
                <w:i/>
                <w:iCs/>
                <w:szCs w:val="22"/>
                <w:lang w:eastAsia="en-GB"/>
              </w:rPr>
              <w:t xml:space="preserve">Long-term loans to </w:t>
            </w:r>
          </w:p>
        </w:tc>
        <w:tc>
          <w:tcPr>
            <w:tcW w:w="259" w:type="dxa"/>
          </w:tcPr>
          <w:p w14:paraId="62CD260B" w14:textId="77777777" w:rsidR="00134125" w:rsidRPr="006A5F01" w:rsidRDefault="00134125" w:rsidP="007936BF">
            <w:pPr>
              <w:spacing w:line="300" w:lineRule="exact"/>
              <w:jc w:val="center"/>
              <w:rPr>
                <w:szCs w:val="22"/>
                <w:cs/>
                <w:lang w:eastAsia="en-GB"/>
              </w:rPr>
            </w:pPr>
          </w:p>
        </w:tc>
        <w:tc>
          <w:tcPr>
            <w:tcW w:w="5188" w:type="dxa"/>
            <w:gridSpan w:val="7"/>
            <w:vAlign w:val="bottom"/>
            <w:hideMark/>
          </w:tcPr>
          <w:p w14:paraId="73396C07" w14:textId="77777777" w:rsidR="00134125" w:rsidRPr="006A5F01" w:rsidRDefault="00134125" w:rsidP="007936BF">
            <w:pPr>
              <w:pStyle w:val="acctmergecolhdg"/>
              <w:spacing w:line="300" w:lineRule="exact"/>
              <w:ind w:right="-21"/>
              <w:rPr>
                <w:bCs/>
                <w:szCs w:val="22"/>
              </w:rPr>
            </w:pPr>
            <w:r w:rsidRPr="006A5F01">
              <w:rPr>
                <w:bCs/>
                <w:szCs w:val="22"/>
              </w:rPr>
              <w:t>Separate financial statements</w:t>
            </w:r>
          </w:p>
        </w:tc>
        <w:tc>
          <w:tcPr>
            <w:tcW w:w="270" w:type="dxa"/>
          </w:tcPr>
          <w:p w14:paraId="7CF2484B" w14:textId="77777777" w:rsidR="00134125" w:rsidRPr="006A5F01" w:rsidRDefault="00134125" w:rsidP="007936BF">
            <w:pPr>
              <w:pStyle w:val="acctmergecolhdg"/>
              <w:spacing w:line="300" w:lineRule="exact"/>
              <w:ind w:right="-21"/>
              <w:rPr>
                <w:bCs/>
                <w:szCs w:val="22"/>
              </w:rPr>
            </w:pPr>
          </w:p>
        </w:tc>
        <w:tc>
          <w:tcPr>
            <w:tcW w:w="1006" w:type="dxa"/>
          </w:tcPr>
          <w:p w14:paraId="75CC59E8" w14:textId="77777777" w:rsidR="00134125" w:rsidRPr="006A5F01" w:rsidRDefault="00134125" w:rsidP="007936BF">
            <w:pPr>
              <w:pStyle w:val="acctmergecolhdg"/>
              <w:spacing w:line="300" w:lineRule="exact"/>
              <w:ind w:right="-21"/>
              <w:rPr>
                <w:bCs/>
                <w:szCs w:val="22"/>
              </w:rPr>
            </w:pPr>
          </w:p>
        </w:tc>
      </w:tr>
      <w:tr w:rsidR="00134125" w:rsidRPr="00C94179" w14:paraId="2538715B" w14:textId="77777777" w:rsidTr="009D2532">
        <w:trPr>
          <w:tblHeader/>
        </w:trPr>
        <w:tc>
          <w:tcPr>
            <w:tcW w:w="1349" w:type="dxa"/>
          </w:tcPr>
          <w:p w14:paraId="53AA47F3" w14:textId="77777777" w:rsidR="00134125" w:rsidRPr="006A5F01" w:rsidRDefault="00134125" w:rsidP="007936BF">
            <w:pPr>
              <w:spacing w:line="300" w:lineRule="exact"/>
              <w:ind w:left="160" w:hanging="160"/>
              <w:rPr>
                <w:b/>
                <w:bCs/>
                <w:i/>
                <w:iCs/>
                <w:szCs w:val="22"/>
                <w:lang w:eastAsia="en-GB"/>
              </w:rPr>
            </w:pPr>
          </w:p>
        </w:tc>
        <w:tc>
          <w:tcPr>
            <w:tcW w:w="1259" w:type="dxa"/>
            <w:vAlign w:val="bottom"/>
            <w:hideMark/>
          </w:tcPr>
          <w:p w14:paraId="46971962" w14:textId="77777777" w:rsidR="00134125" w:rsidRPr="006A5F01" w:rsidRDefault="00134125" w:rsidP="007936BF">
            <w:pPr>
              <w:spacing w:line="300" w:lineRule="exact"/>
              <w:jc w:val="center"/>
              <w:rPr>
                <w:szCs w:val="22"/>
                <w:lang w:eastAsia="en-GB"/>
              </w:rPr>
            </w:pPr>
            <w:r w:rsidRPr="006A5F01">
              <w:rPr>
                <w:szCs w:val="22"/>
                <w:lang w:eastAsia="en-GB"/>
              </w:rPr>
              <w:t>Interest rate</w:t>
            </w:r>
          </w:p>
        </w:tc>
        <w:tc>
          <w:tcPr>
            <w:tcW w:w="259" w:type="dxa"/>
          </w:tcPr>
          <w:p w14:paraId="2DB591DB" w14:textId="77777777" w:rsidR="00134125" w:rsidRPr="006A5F01" w:rsidRDefault="00134125" w:rsidP="007936BF">
            <w:pPr>
              <w:spacing w:line="300" w:lineRule="exact"/>
              <w:jc w:val="center"/>
              <w:rPr>
                <w:szCs w:val="22"/>
                <w:cs/>
                <w:lang w:eastAsia="en-GB"/>
              </w:rPr>
            </w:pPr>
          </w:p>
        </w:tc>
        <w:tc>
          <w:tcPr>
            <w:tcW w:w="911" w:type="dxa"/>
            <w:vAlign w:val="bottom"/>
            <w:hideMark/>
          </w:tcPr>
          <w:p w14:paraId="29A93C73" w14:textId="77777777" w:rsidR="00134125" w:rsidRPr="006A5F01" w:rsidRDefault="00134125" w:rsidP="007936BF">
            <w:pPr>
              <w:spacing w:line="300" w:lineRule="exact"/>
              <w:ind w:left="-92" w:right="-69"/>
              <w:jc w:val="center"/>
              <w:rPr>
                <w:szCs w:val="22"/>
                <w:lang w:eastAsia="en-GB"/>
              </w:rPr>
            </w:pPr>
            <w:r w:rsidRPr="006A5F01">
              <w:rPr>
                <w:rFonts w:cs="Angsana New"/>
                <w:szCs w:val="28"/>
                <w:lang w:val="en-US" w:eastAsia="en-GB" w:bidi="th-TH"/>
              </w:rPr>
              <w:t xml:space="preserve">At </w:t>
            </w:r>
            <w:r>
              <w:rPr>
                <w:rFonts w:cs="Angsana New"/>
                <w:szCs w:val="28"/>
                <w:lang w:val="en-US" w:eastAsia="en-GB" w:bidi="th-TH"/>
              </w:rPr>
              <w:br/>
            </w:r>
            <w:r w:rsidRPr="006A5F01">
              <w:rPr>
                <w:szCs w:val="22"/>
                <w:lang w:eastAsia="en-GB"/>
              </w:rPr>
              <w:t>1 January</w:t>
            </w:r>
          </w:p>
        </w:tc>
        <w:tc>
          <w:tcPr>
            <w:tcW w:w="251" w:type="dxa"/>
          </w:tcPr>
          <w:p w14:paraId="5C80E2F7" w14:textId="77777777" w:rsidR="00134125" w:rsidRPr="006A5F01" w:rsidRDefault="00134125" w:rsidP="007936BF">
            <w:pPr>
              <w:spacing w:line="300" w:lineRule="exact"/>
              <w:jc w:val="center"/>
              <w:rPr>
                <w:szCs w:val="22"/>
                <w:cs/>
                <w:lang w:eastAsia="en-GB"/>
              </w:rPr>
            </w:pPr>
          </w:p>
        </w:tc>
        <w:tc>
          <w:tcPr>
            <w:tcW w:w="919" w:type="dxa"/>
            <w:vAlign w:val="bottom"/>
            <w:hideMark/>
          </w:tcPr>
          <w:p w14:paraId="578FF9BE" w14:textId="77777777" w:rsidR="00134125" w:rsidRPr="006A5F01" w:rsidRDefault="00134125" w:rsidP="007936BF">
            <w:pPr>
              <w:spacing w:line="300" w:lineRule="exact"/>
              <w:ind w:left="-86"/>
              <w:jc w:val="center"/>
              <w:rPr>
                <w:szCs w:val="22"/>
                <w:lang w:eastAsia="en-GB"/>
              </w:rPr>
            </w:pPr>
            <w:r w:rsidRPr="006A5F01">
              <w:rPr>
                <w:szCs w:val="22"/>
                <w:lang w:eastAsia="en-GB"/>
              </w:rPr>
              <w:t>Increase</w:t>
            </w:r>
          </w:p>
        </w:tc>
        <w:tc>
          <w:tcPr>
            <w:tcW w:w="259" w:type="dxa"/>
            <w:vAlign w:val="bottom"/>
          </w:tcPr>
          <w:p w14:paraId="496CC9F6" w14:textId="77777777" w:rsidR="00134125" w:rsidRPr="006A5F01" w:rsidRDefault="00134125" w:rsidP="007936BF">
            <w:pPr>
              <w:spacing w:line="300" w:lineRule="exact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145" w:type="dxa"/>
            <w:vAlign w:val="bottom"/>
            <w:hideMark/>
          </w:tcPr>
          <w:p w14:paraId="6D8CB755" w14:textId="77777777" w:rsidR="00134125" w:rsidRPr="006A5F01" w:rsidRDefault="00134125" w:rsidP="007936BF">
            <w:pPr>
              <w:spacing w:line="300" w:lineRule="exact"/>
              <w:ind w:left="-95" w:right="-22"/>
              <w:jc w:val="center"/>
              <w:rPr>
                <w:szCs w:val="22"/>
                <w:lang w:eastAsia="en-GB"/>
              </w:rPr>
            </w:pPr>
            <w:r w:rsidRPr="006A5F01">
              <w:rPr>
                <w:szCs w:val="22"/>
                <w:lang w:eastAsia="en-GB"/>
              </w:rPr>
              <w:t>(Decrease)</w:t>
            </w:r>
          </w:p>
        </w:tc>
        <w:tc>
          <w:tcPr>
            <w:tcW w:w="270" w:type="dxa"/>
          </w:tcPr>
          <w:p w14:paraId="4A623755" w14:textId="77777777" w:rsidR="00134125" w:rsidRPr="006A5F01" w:rsidRDefault="00134125" w:rsidP="007936BF">
            <w:pPr>
              <w:spacing w:line="300" w:lineRule="exact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433" w:type="dxa"/>
            <w:vAlign w:val="bottom"/>
            <w:hideMark/>
          </w:tcPr>
          <w:p w14:paraId="34F190AC" w14:textId="77777777" w:rsidR="00134125" w:rsidRPr="006A5F01" w:rsidRDefault="00134125" w:rsidP="007936BF">
            <w:pPr>
              <w:spacing w:line="300" w:lineRule="exact"/>
              <w:ind w:left="-130" w:right="-150"/>
              <w:jc w:val="center"/>
              <w:rPr>
                <w:szCs w:val="22"/>
                <w:lang w:eastAsia="en-GB"/>
              </w:rPr>
            </w:pPr>
            <w:r w:rsidRPr="006A5F01">
              <w:rPr>
                <w:rFonts w:cs="Angsana New"/>
                <w:szCs w:val="28"/>
                <w:lang w:val="en-US" w:eastAsia="en-GB" w:bidi="th-TH"/>
              </w:rPr>
              <w:t>The effect of changes in foreign exchange rates</w:t>
            </w:r>
          </w:p>
        </w:tc>
        <w:tc>
          <w:tcPr>
            <w:tcW w:w="270" w:type="dxa"/>
          </w:tcPr>
          <w:p w14:paraId="3247D354" w14:textId="77777777" w:rsidR="00134125" w:rsidRPr="006A5F01" w:rsidRDefault="00134125" w:rsidP="007936BF">
            <w:pPr>
              <w:spacing w:line="300" w:lineRule="exact"/>
              <w:ind w:left="-130" w:right="-150"/>
              <w:jc w:val="center"/>
              <w:rPr>
                <w:rFonts w:cs="Angsana New"/>
                <w:szCs w:val="28"/>
                <w:lang w:val="en-US" w:eastAsia="en-GB" w:bidi="th-TH"/>
              </w:rPr>
            </w:pPr>
          </w:p>
        </w:tc>
        <w:tc>
          <w:tcPr>
            <w:tcW w:w="1006" w:type="dxa"/>
            <w:vAlign w:val="bottom"/>
          </w:tcPr>
          <w:p w14:paraId="088303E1" w14:textId="5647D985" w:rsidR="00134125" w:rsidRPr="006A5F01" w:rsidRDefault="00134125" w:rsidP="007936BF">
            <w:pPr>
              <w:spacing w:line="300" w:lineRule="exact"/>
              <w:ind w:left="-130" w:right="-150"/>
              <w:jc w:val="center"/>
              <w:rPr>
                <w:rFonts w:cs="Angsana New"/>
                <w:szCs w:val="28"/>
                <w:lang w:val="en-US" w:eastAsia="en-GB" w:bidi="th-TH"/>
              </w:rPr>
            </w:pPr>
            <w:r w:rsidRPr="006A5F01">
              <w:rPr>
                <w:rFonts w:cs="Angsana New"/>
                <w:szCs w:val="28"/>
                <w:lang w:val="en-US" w:eastAsia="en-GB" w:bidi="th-TH"/>
              </w:rPr>
              <w:t xml:space="preserve">At </w:t>
            </w:r>
            <w:r>
              <w:rPr>
                <w:rFonts w:cs="Angsana New"/>
                <w:szCs w:val="28"/>
                <w:lang w:val="en-US" w:eastAsia="en-GB" w:bidi="th-TH"/>
              </w:rPr>
              <w:br/>
            </w:r>
            <w:r w:rsidRPr="006A5F01">
              <w:rPr>
                <w:szCs w:val="22"/>
                <w:lang w:eastAsia="en-GB"/>
              </w:rPr>
              <w:t xml:space="preserve">31 </w:t>
            </w:r>
            <w:r>
              <w:rPr>
                <w:szCs w:val="22"/>
                <w:lang w:eastAsia="en-GB"/>
              </w:rPr>
              <w:t>March</w:t>
            </w:r>
          </w:p>
        </w:tc>
      </w:tr>
      <w:tr w:rsidR="00134125" w:rsidRPr="00C94179" w14:paraId="4C99BB66" w14:textId="77777777" w:rsidTr="009D2532">
        <w:trPr>
          <w:tblHeader/>
        </w:trPr>
        <w:tc>
          <w:tcPr>
            <w:tcW w:w="1349" w:type="dxa"/>
          </w:tcPr>
          <w:p w14:paraId="016186C1" w14:textId="77777777" w:rsidR="00134125" w:rsidRPr="006A5F01" w:rsidRDefault="00134125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  <w:tc>
          <w:tcPr>
            <w:tcW w:w="1259" w:type="dxa"/>
            <w:vAlign w:val="bottom"/>
            <w:hideMark/>
          </w:tcPr>
          <w:p w14:paraId="157B53A9" w14:textId="77777777" w:rsidR="00134125" w:rsidRPr="006A5F01" w:rsidRDefault="00134125" w:rsidP="007936BF">
            <w:pPr>
              <w:spacing w:line="300" w:lineRule="exact"/>
              <w:ind w:left="-110" w:right="-160"/>
              <w:jc w:val="center"/>
              <w:rPr>
                <w:sz w:val="20"/>
                <w:lang w:eastAsia="en-GB"/>
              </w:rPr>
            </w:pPr>
            <w:r w:rsidRPr="006A5F01">
              <w:rPr>
                <w:i/>
                <w:iCs/>
                <w:sz w:val="20"/>
                <w:lang w:eastAsia="en-GB"/>
              </w:rPr>
              <w:t>(% per annum)</w:t>
            </w:r>
          </w:p>
        </w:tc>
        <w:tc>
          <w:tcPr>
            <w:tcW w:w="259" w:type="dxa"/>
          </w:tcPr>
          <w:p w14:paraId="3745410E" w14:textId="77777777" w:rsidR="00134125" w:rsidRPr="006A5F01" w:rsidRDefault="00134125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  <w:tc>
          <w:tcPr>
            <w:tcW w:w="5188" w:type="dxa"/>
            <w:gridSpan w:val="7"/>
            <w:hideMark/>
          </w:tcPr>
          <w:p w14:paraId="76DD8013" w14:textId="77777777" w:rsidR="00134125" w:rsidRPr="006A5F01" w:rsidRDefault="00134125" w:rsidP="007936BF">
            <w:pPr>
              <w:spacing w:line="300" w:lineRule="exact"/>
              <w:jc w:val="center"/>
              <w:rPr>
                <w:i/>
                <w:iCs/>
                <w:szCs w:val="22"/>
                <w:lang w:eastAsia="en-GB"/>
              </w:rPr>
            </w:pPr>
            <w:r w:rsidRPr="006A5F01">
              <w:rPr>
                <w:i/>
                <w:iCs/>
                <w:szCs w:val="22"/>
              </w:rPr>
              <w:t>(in thousand Baht)</w:t>
            </w:r>
          </w:p>
        </w:tc>
        <w:tc>
          <w:tcPr>
            <w:tcW w:w="270" w:type="dxa"/>
          </w:tcPr>
          <w:p w14:paraId="2A875416" w14:textId="77777777" w:rsidR="00134125" w:rsidRPr="006A5F01" w:rsidRDefault="00134125" w:rsidP="007936BF">
            <w:pPr>
              <w:spacing w:line="300" w:lineRule="exact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006" w:type="dxa"/>
          </w:tcPr>
          <w:p w14:paraId="24B19B26" w14:textId="77777777" w:rsidR="00134125" w:rsidRPr="006A5F01" w:rsidRDefault="00134125" w:rsidP="007936BF">
            <w:pPr>
              <w:spacing w:line="300" w:lineRule="exact"/>
              <w:jc w:val="center"/>
              <w:rPr>
                <w:i/>
                <w:iCs/>
                <w:szCs w:val="22"/>
              </w:rPr>
            </w:pPr>
          </w:p>
        </w:tc>
      </w:tr>
      <w:tr w:rsidR="00134125" w:rsidRPr="00C94179" w14:paraId="78F3688F" w14:textId="77777777" w:rsidTr="009D2532">
        <w:tc>
          <w:tcPr>
            <w:tcW w:w="1349" w:type="dxa"/>
            <w:vAlign w:val="bottom"/>
            <w:hideMark/>
          </w:tcPr>
          <w:p w14:paraId="40B7138B" w14:textId="08B9A780" w:rsidR="00134125" w:rsidRPr="006A5F01" w:rsidRDefault="00134125" w:rsidP="007936BF">
            <w:pPr>
              <w:spacing w:line="300" w:lineRule="exact"/>
              <w:rPr>
                <w:szCs w:val="22"/>
                <w:lang w:eastAsia="en-GB"/>
              </w:rPr>
            </w:pPr>
            <w:r w:rsidRPr="006A5F01">
              <w:rPr>
                <w:b/>
                <w:bCs/>
                <w:i/>
                <w:iCs/>
                <w:szCs w:val="22"/>
                <w:lang w:eastAsia="en-GB"/>
              </w:rPr>
              <w:t>202</w:t>
            </w:r>
            <w:r>
              <w:rPr>
                <w:b/>
                <w:bCs/>
                <w:i/>
                <w:iCs/>
                <w:szCs w:val="22"/>
                <w:lang w:eastAsia="en-GB"/>
              </w:rPr>
              <w:t>6</w:t>
            </w:r>
          </w:p>
        </w:tc>
        <w:tc>
          <w:tcPr>
            <w:tcW w:w="1259" w:type="dxa"/>
            <w:vAlign w:val="bottom"/>
          </w:tcPr>
          <w:p w14:paraId="4A758D05" w14:textId="77777777" w:rsidR="00134125" w:rsidRPr="006A5F01" w:rsidRDefault="00134125" w:rsidP="007936BF">
            <w:pPr>
              <w:spacing w:line="300" w:lineRule="exact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259" w:type="dxa"/>
          </w:tcPr>
          <w:p w14:paraId="1AAFC446" w14:textId="77777777" w:rsidR="00134125" w:rsidRPr="006A5F01" w:rsidRDefault="00134125" w:rsidP="007936BF">
            <w:pPr>
              <w:spacing w:line="300" w:lineRule="exact"/>
              <w:rPr>
                <w:szCs w:val="22"/>
                <w:cs/>
                <w:lang w:eastAsia="en-GB"/>
              </w:rPr>
            </w:pPr>
          </w:p>
        </w:tc>
        <w:tc>
          <w:tcPr>
            <w:tcW w:w="911" w:type="dxa"/>
          </w:tcPr>
          <w:p w14:paraId="64096188" w14:textId="77777777" w:rsidR="00134125" w:rsidRPr="006A5F01" w:rsidRDefault="00134125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  <w:tc>
          <w:tcPr>
            <w:tcW w:w="251" w:type="dxa"/>
          </w:tcPr>
          <w:p w14:paraId="56EF8FC6" w14:textId="77777777" w:rsidR="00134125" w:rsidRPr="006A5F01" w:rsidRDefault="00134125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  <w:tc>
          <w:tcPr>
            <w:tcW w:w="919" w:type="dxa"/>
          </w:tcPr>
          <w:p w14:paraId="3F6B71F3" w14:textId="77777777" w:rsidR="00134125" w:rsidRPr="006A5F01" w:rsidRDefault="00134125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  <w:tc>
          <w:tcPr>
            <w:tcW w:w="259" w:type="dxa"/>
          </w:tcPr>
          <w:p w14:paraId="17FF5B02" w14:textId="77777777" w:rsidR="00134125" w:rsidRPr="006A5F01" w:rsidRDefault="00134125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  <w:tc>
          <w:tcPr>
            <w:tcW w:w="1145" w:type="dxa"/>
          </w:tcPr>
          <w:p w14:paraId="3A532C80" w14:textId="77777777" w:rsidR="00134125" w:rsidRPr="006A5F01" w:rsidRDefault="00134125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  <w:tc>
          <w:tcPr>
            <w:tcW w:w="270" w:type="dxa"/>
          </w:tcPr>
          <w:p w14:paraId="23DEFD00" w14:textId="77777777" w:rsidR="00134125" w:rsidRPr="006A5F01" w:rsidRDefault="00134125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  <w:tc>
          <w:tcPr>
            <w:tcW w:w="1433" w:type="dxa"/>
          </w:tcPr>
          <w:p w14:paraId="3C9C9BF4" w14:textId="77777777" w:rsidR="00134125" w:rsidRPr="006A5F01" w:rsidRDefault="00134125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  <w:tc>
          <w:tcPr>
            <w:tcW w:w="270" w:type="dxa"/>
          </w:tcPr>
          <w:p w14:paraId="5F17A6E5" w14:textId="77777777" w:rsidR="00134125" w:rsidRPr="006A5F01" w:rsidRDefault="00134125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  <w:tc>
          <w:tcPr>
            <w:tcW w:w="1006" w:type="dxa"/>
          </w:tcPr>
          <w:p w14:paraId="296A956E" w14:textId="77777777" w:rsidR="00134125" w:rsidRPr="006A5F01" w:rsidRDefault="00134125" w:rsidP="007936BF">
            <w:pPr>
              <w:spacing w:line="300" w:lineRule="exact"/>
              <w:rPr>
                <w:szCs w:val="22"/>
                <w:lang w:eastAsia="en-GB"/>
              </w:rPr>
            </w:pPr>
          </w:p>
        </w:tc>
      </w:tr>
      <w:tr w:rsidR="00134125" w:rsidRPr="00C94179" w14:paraId="758835EC" w14:textId="77777777" w:rsidTr="009D2532">
        <w:tc>
          <w:tcPr>
            <w:tcW w:w="1349" w:type="dxa"/>
            <w:vAlign w:val="bottom"/>
          </w:tcPr>
          <w:p w14:paraId="2CFF40B8" w14:textId="52126690" w:rsidR="00134125" w:rsidRPr="006A5F01" w:rsidRDefault="0039558E" w:rsidP="007936BF">
            <w:pPr>
              <w:spacing w:line="300" w:lineRule="exact"/>
              <w:rPr>
                <w:rFonts w:cstheme="minorBidi"/>
                <w:b/>
                <w:bCs/>
                <w:i/>
                <w:iCs/>
                <w:szCs w:val="28"/>
                <w:cs/>
                <w:lang w:eastAsia="en-GB" w:bidi="th-TH"/>
              </w:rPr>
            </w:pPr>
            <w:r>
              <w:rPr>
                <w:szCs w:val="22"/>
              </w:rPr>
              <w:t>A s</w:t>
            </w:r>
            <w:r w:rsidRPr="00C94179">
              <w:rPr>
                <w:szCs w:val="22"/>
              </w:rPr>
              <w:t>ubsidia</w:t>
            </w:r>
            <w:r>
              <w:rPr>
                <w:szCs w:val="22"/>
              </w:rPr>
              <w:t>ry</w:t>
            </w:r>
          </w:p>
        </w:tc>
        <w:tc>
          <w:tcPr>
            <w:tcW w:w="1259" w:type="dxa"/>
            <w:vAlign w:val="bottom"/>
          </w:tcPr>
          <w:p w14:paraId="5762959B" w14:textId="77777777" w:rsidR="00134125" w:rsidRPr="006A5F01" w:rsidRDefault="00134125" w:rsidP="007936BF">
            <w:pPr>
              <w:spacing w:line="300" w:lineRule="exact"/>
              <w:jc w:val="center"/>
              <w:rPr>
                <w:szCs w:val="22"/>
                <w:lang w:eastAsia="en-GB"/>
              </w:rPr>
            </w:pPr>
            <w:r w:rsidRPr="006A5F01">
              <w:rPr>
                <w:szCs w:val="22"/>
                <w:lang w:eastAsia="en-GB"/>
              </w:rPr>
              <w:t>3.50</w:t>
            </w:r>
          </w:p>
        </w:tc>
        <w:tc>
          <w:tcPr>
            <w:tcW w:w="259" w:type="dxa"/>
          </w:tcPr>
          <w:p w14:paraId="7C122F13" w14:textId="77777777" w:rsidR="00134125" w:rsidRPr="006A5F01" w:rsidRDefault="00134125" w:rsidP="007936BF">
            <w:pPr>
              <w:spacing w:line="300" w:lineRule="exact"/>
              <w:rPr>
                <w:szCs w:val="22"/>
                <w:cs/>
                <w:lang w:eastAsia="en-GB"/>
              </w:rPr>
            </w:pPr>
          </w:p>
        </w:tc>
        <w:tc>
          <w:tcPr>
            <w:tcW w:w="911" w:type="dxa"/>
            <w:tcBorders>
              <w:bottom w:val="double" w:sz="4" w:space="0" w:color="auto"/>
            </w:tcBorders>
          </w:tcPr>
          <w:p w14:paraId="60A4EEF3" w14:textId="61749D83" w:rsidR="00134125" w:rsidRPr="006A5F01" w:rsidRDefault="00134125" w:rsidP="007936BF">
            <w:pPr>
              <w:pStyle w:val="acctfourfigures"/>
              <w:tabs>
                <w:tab w:val="clear" w:pos="765"/>
                <w:tab w:val="decimal" w:pos="84"/>
              </w:tabs>
              <w:spacing w:line="300" w:lineRule="exact"/>
              <w:ind w:left="-100" w:right="-110"/>
              <w:jc w:val="center"/>
              <w:rPr>
                <w:szCs w:val="22"/>
              </w:rPr>
            </w:pPr>
            <w:r>
              <w:rPr>
                <w:szCs w:val="22"/>
              </w:rPr>
              <w:t>104,831</w:t>
            </w:r>
          </w:p>
        </w:tc>
        <w:tc>
          <w:tcPr>
            <w:tcW w:w="251" w:type="dxa"/>
          </w:tcPr>
          <w:p w14:paraId="326FD4A4" w14:textId="77777777" w:rsidR="00134125" w:rsidRPr="006A5F01" w:rsidRDefault="00134125" w:rsidP="007936BF">
            <w:pPr>
              <w:spacing w:line="300" w:lineRule="exact"/>
              <w:jc w:val="right"/>
              <w:rPr>
                <w:szCs w:val="22"/>
                <w:lang w:eastAsia="en-GB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</w:tcPr>
          <w:p w14:paraId="073D74CB" w14:textId="63B2E8D7" w:rsidR="00134125" w:rsidRPr="006A5F01" w:rsidRDefault="00134125" w:rsidP="007936BF">
            <w:pPr>
              <w:pStyle w:val="acctfourfigures"/>
              <w:tabs>
                <w:tab w:val="clear" w:pos="765"/>
                <w:tab w:val="decimal" w:pos="717"/>
              </w:tabs>
              <w:spacing w:line="300" w:lineRule="exact"/>
              <w:ind w:left="-100" w:right="-110"/>
              <w:jc w:val="both"/>
              <w:rPr>
                <w:szCs w:val="22"/>
              </w:rPr>
            </w:pPr>
            <w:r w:rsidRPr="006A5F01">
              <w:rPr>
                <w:szCs w:val="22"/>
              </w:rPr>
              <w:t>11</w:t>
            </w:r>
            <w:r>
              <w:rPr>
                <w:szCs w:val="22"/>
              </w:rPr>
              <w:t>9</w:t>
            </w:r>
            <w:r w:rsidRPr="006A5F01">
              <w:rPr>
                <w:szCs w:val="22"/>
              </w:rPr>
              <w:t>,</w:t>
            </w:r>
            <w:r>
              <w:rPr>
                <w:szCs w:val="22"/>
              </w:rPr>
              <w:t>53</w:t>
            </w:r>
            <w:r w:rsidR="005E354D">
              <w:rPr>
                <w:szCs w:val="22"/>
              </w:rPr>
              <w:t>9</w:t>
            </w:r>
          </w:p>
        </w:tc>
        <w:tc>
          <w:tcPr>
            <w:tcW w:w="259" w:type="dxa"/>
          </w:tcPr>
          <w:p w14:paraId="5BB641B9" w14:textId="77777777" w:rsidR="00134125" w:rsidRPr="006A5F01" w:rsidRDefault="00134125" w:rsidP="007936BF">
            <w:pPr>
              <w:spacing w:line="300" w:lineRule="exact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</w:tcPr>
          <w:p w14:paraId="7A0435F6" w14:textId="77777777" w:rsidR="00134125" w:rsidRPr="006A5F01" w:rsidRDefault="00134125" w:rsidP="007936BF">
            <w:pPr>
              <w:pStyle w:val="acctfourfigures"/>
              <w:tabs>
                <w:tab w:val="clear" w:pos="765"/>
              </w:tabs>
              <w:spacing w:line="300" w:lineRule="exact"/>
              <w:ind w:left="-100" w:right="-110"/>
              <w:jc w:val="center"/>
              <w:rPr>
                <w:szCs w:val="22"/>
              </w:rPr>
            </w:pPr>
            <w:r w:rsidRPr="006A5F01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0E9723D1" w14:textId="77777777" w:rsidR="00134125" w:rsidRPr="006A5F01" w:rsidRDefault="00134125" w:rsidP="007936BF">
            <w:pPr>
              <w:spacing w:line="300" w:lineRule="exact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433" w:type="dxa"/>
            <w:tcBorders>
              <w:bottom w:val="double" w:sz="4" w:space="0" w:color="auto"/>
            </w:tcBorders>
          </w:tcPr>
          <w:p w14:paraId="5745CFBB" w14:textId="25626AB3" w:rsidR="00134125" w:rsidRPr="006A5F01" w:rsidRDefault="00134125" w:rsidP="007936B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-100" w:right="75"/>
              <w:jc w:val="right"/>
              <w:rPr>
                <w:szCs w:val="22"/>
              </w:rPr>
            </w:pPr>
            <w:r w:rsidRPr="006A5F01">
              <w:rPr>
                <w:szCs w:val="22"/>
              </w:rPr>
              <w:t>(</w:t>
            </w:r>
            <w:r>
              <w:rPr>
                <w:szCs w:val="22"/>
              </w:rPr>
              <w:t>10</w:t>
            </w:r>
            <w:r w:rsidRPr="006A5F01">
              <w:rPr>
                <w:szCs w:val="22"/>
              </w:rPr>
              <w:t>,</w:t>
            </w:r>
            <w:r>
              <w:rPr>
                <w:szCs w:val="22"/>
              </w:rPr>
              <w:t>38</w:t>
            </w:r>
            <w:r w:rsidR="005E354D">
              <w:rPr>
                <w:szCs w:val="22"/>
              </w:rPr>
              <w:t>8</w:t>
            </w:r>
            <w:r w:rsidRPr="006A5F01">
              <w:rPr>
                <w:szCs w:val="22"/>
              </w:rPr>
              <w:t>)</w:t>
            </w:r>
          </w:p>
        </w:tc>
        <w:tc>
          <w:tcPr>
            <w:tcW w:w="270" w:type="dxa"/>
          </w:tcPr>
          <w:p w14:paraId="2C3F2BBA" w14:textId="77777777" w:rsidR="00134125" w:rsidRPr="006A5F01" w:rsidRDefault="00134125" w:rsidP="007936B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-100" w:right="-110"/>
              <w:jc w:val="both"/>
              <w:rPr>
                <w:szCs w:val="22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0E7D3C8A" w14:textId="30231808" w:rsidR="00134125" w:rsidRPr="006A5F01" w:rsidRDefault="00134125" w:rsidP="007936B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-100" w:right="-110"/>
              <w:jc w:val="both"/>
              <w:rPr>
                <w:szCs w:val="22"/>
              </w:rPr>
            </w:pPr>
            <w:r>
              <w:rPr>
                <w:szCs w:val="22"/>
              </w:rPr>
              <w:t>213</w:t>
            </w:r>
            <w:r w:rsidRPr="006A5F01">
              <w:rPr>
                <w:szCs w:val="22"/>
              </w:rPr>
              <w:t>,</w:t>
            </w:r>
            <w:r>
              <w:rPr>
                <w:szCs w:val="22"/>
              </w:rPr>
              <w:t>982</w:t>
            </w:r>
          </w:p>
        </w:tc>
      </w:tr>
    </w:tbl>
    <w:p w14:paraId="44F7DADF" w14:textId="77777777" w:rsidR="00EA396B" w:rsidRPr="00163C41" w:rsidRDefault="00EA396B" w:rsidP="00BE656D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209"/>
        <w:gridCol w:w="180"/>
        <w:gridCol w:w="1050"/>
        <w:gridCol w:w="180"/>
        <w:gridCol w:w="1080"/>
      </w:tblGrid>
      <w:tr w:rsidR="00985DF9" w:rsidRPr="00950A99" w14:paraId="1C037F17" w14:textId="77777777" w:rsidTr="0039558E">
        <w:trPr>
          <w:cantSplit/>
          <w:tblHeader/>
        </w:trPr>
        <w:tc>
          <w:tcPr>
            <w:tcW w:w="4320" w:type="dxa"/>
          </w:tcPr>
          <w:p w14:paraId="55B0196B" w14:textId="586CDDCF" w:rsidR="00985DF9" w:rsidRPr="00950A99" w:rsidRDefault="00985DF9" w:rsidP="0073627B">
            <w:pPr>
              <w:spacing w:line="300" w:lineRule="exac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469" w:type="dxa"/>
            <w:gridSpan w:val="3"/>
          </w:tcPr>
          <w:p w14:paraId="5FCBF66F" w14:textId="77777777" w:rsidR="00985DF9" w:rsidRPr="00950A99" w:rsidRDefault="00985DF9" w:rsidP="0073627B">
            <w:pPr>
              <w:pStyle w:val="acctmergecolhdg"/>
              <w:spacing w:line="300" w:lineRule="exact"/>
              <w:rPr>
                <w:szCs w:val="22"/>
              </w:rPr>
            </w:pPr>
            <w:r w:rsidRPr="00950A99">
              <w:rPr>
                <w:szCs w:val="22"/>
              </w:rPr>
              <w:t xml:space="preserve">Consolidated </w:t>
            </w:r>
          </w:p>
          <w:p w14:paraId="2EB9F4FD" w14:textId="321B8383" w:rsidR="00985DF9" w:rsidRPr="00950A99" w:rsidRDefault="00985DF9" w:rsidP="0073627B">
            <w:pPr>
              <w:pStyle w:val="acctmergecolhdg"/>
              <w:spacing w:line="300" w:lineRule="exact"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2EF860A2" w14:textId="77777777" w:rsidR="00985DF9" w:rsidRPr="00950A99" w:rsidRDefault="00985DF9" w:rsidP="0073627B">
            <w:pPr>
              <w:pStyle w:val="acctmergecolhdg"/>
              <w:spacing w:line="300" w:lineRule="exact"/>
              <w:rPr>
                <w:szCs w:val="22"/>
              </w:rPr>
            </w:pPr>
          </w:p>
        </w:tc>
        <w:tc>
          <w:tcPr>
            <w:tcW w:w="2310" w:type="dxa"/>
            <w:gridSpan w:val="3"/>
          </w:tcPr>
          <w:p w14:paraId="57957702" w14:textId="4E33CE7D" w:rsidR="00985DF9" w:rsidRPr="00950A99" w:rsidRDefault="00985DF9" w:rsidP="0073627B">
            <w:pPr>
              <w:pStyle w:val="acctmergecolhdg"/>
              <w:spacing w:line="300" w:lineRule="exact"/>
              <w:rPr>
                <w:szCs w:val="22"/>
              </w:rPr>
            </w:pPr>
            <w:r w:rsidRPr="00950A99">
              <w:rPr>
                <w:szCs w:val="22"/>
              </w:rPr>
              <w:t xml:space="preserve">Separate </w:t>
            </w:r>
            <w:r w:rsidR="0028459F" w:rsidRPr="00950A99">
              <w:rPr>
                <w:szCs w:val="22"/>
              </w:rPr>
              <w:br/>
            </w:r>
            <w:r w:rsidRPr="00950A99">
              <w:rPr>
                <w:szCs w:val="22"/>
              </w:rPr>
              <w:t>financial statements</w:t>
            </w:r>
          </w:p>
        </w:tc>
      </w:tr>
      <w:tr w:rsidR="000851C1" w:rsidRPr="00950A99" w14:paraId="1284FE2E" w14:textId="77777777" w:rsidTr="0039558E">
        <w:trPr>
          <w:cantSplit/>
          <w:tblHeader/>
        </w:trPr>
        <w:tc>
          <w:tcPr>
            <w:tcW w:w="4320" w:type="dxa"/>
            <w:vAlign w:val="bottom"/>
          </w:tcPr>
          <w:p w14:paraId="4D2F5665" w14:textId="602358A8" w:rsidR="000851C1" w:rsidRPr="00950A99" w:rsidRDefault="000851C1" w:rsidP="0039558E">
            <w:pPr>
              <w:pStyle w:val="acctfourfigures"/>
              <w:tabs>
                <w:tab w:val="clear" w:pos="765"/>
              </w:tabs>
              <w:spacing w:line="300" w:lineRule="exact"/>
              <w:ind w:left="15"/>
              <w:rPr>
                <w:b/>
                <w:bCs/>
                <w:i/>
                <w:iCs/>
                <w:szCs w:val="22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080" w:type="dxa"/>
            <w:vAlign w:val="center"/>
          </w:tcPr>
          <w:p w14:paraId="2183C477" w14:textId="06727900" w:rsidR="000851C1" w:rsidRPr="00950A99" w:rsidRDefault="000851C1" w:rsidP="0073627B">
            <w:pPr>
              <w:pStyle w:val="acctmergecolhdg"/>
              <w:spacing w:line="300" w:lineRule="exact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3C0193">
              <w:rPr>
                <w:b w:val="0"/>
                <w:bCs/>
                <w:szCs w:val="22"/>
                <w:lang w:bidi="th-TH"/>
              </w:rPr>
              <w:t xml:space="preserve">31 </w:t>
            </w:r>
            <w:r w:rsidR="00135DE8">
              <w:rPr>
                <w:b w:val="0"/>
                <w:bCs/>
                <w:szCs w:val="22"/>
                <w:lang w:bidi="th-TH"/>
              </w:rPr>
              <w:br/>
            </w:r>
            <w:r w:rsidRPr="003C0193">
              <w:rPr>
                <w:b w:val="0"/>
                <w:bCs/>
                <w:szCs w:val="22"/>
                <w:lang w:bidi="th-TH"/>
              </w:rPr>
              <w:t>March</w:t>
            </w:r>
            <w:r w:rsidRPr="00950A99">
              <w:rPr>
                <w:b w:val="0"/>
                <w:bCs/>
                <w:szCs w:val="22"/>
              </w:rPr>
              <w:t xml:space="preserve"> </w:t>
            </w:r>
            <w:r w:rsidR="00135DE8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rFonts w:cs="Angsana New"/>
                <w:b w:val="0"/>
                <w:bCs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5714BD61" w14:textId="77777777" w:rsidR="000851C1" w:rsidRPr="00950A99" w:rsidRDefault="000851C1" w:rsidP="0073627B">
            <w:pPr>
              <w:pStyle w:val="acctmergecolhdg"/>
              <w:spacing w:line="300" w:lineRule="exact"/>
              <w:ind w:left="-75" w:right="-75"/>
              <w:rPr>
                <w:b w:val="0"/>
                <w:bCs/>
                <w:spacing w:val="6"/>
                <w:szCs w:val="22"/>
              </w:rPr>
            </w:pPr>
          </w:p>
        </w:tc>
        <w:tc>
          <w:tcPr>
            <w:tcW w:w="1209" w:type="dxa"/>
            <w:vAlign w:val="center"/>
          </w:tcPr>
          <w:p w14:paraId="51B21C43" w14:textId="7098BAC1" w:rsidR="000851C1" w:rsidRPr="00950A99" w:rsidRDefault="000851C1" w:rsidP="0073627B">
            <w:pPr>
              <w:pStyle w:val="acctmergecolhdg"/>
              <w:spacing w:line="300" w:lineRule="exact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31 </w:t>
            </w:r>
            <w:r w:rsidR="00135DE8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>December 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38F31101" w14:textId="77777777" w:rsidR="000851C1" w:rsidRPr="00950A99" w:rsidRDefault="000851C1" w:rsidP="0073627B">
            <w:pPr>
              <w:pStyle w:val="acctmergecolhdg"/>
              <w:spacing w:line="300" w:lineRule="exact"/>
              <w:ind w:left="-75" w:right="-75"/>
              <w:rPr>
                <w:b w:val="0"/>
                <w:bCs/>
                <w:spacing w:val="6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79C1EEBA" w14:textId="2235D423" w:rsidR="000851C1" w:rsidRPr="00950A99" w:rsidRDefault="000851C1" w:rsidP="0073627B">
            <w:pPr>
              <w:pStyle w:val="acctmergecolhdg"/>
              <w:spacing w:line="300" w:lineRule="exact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3C0193">
              <w:rPr>
                <w:b w:val="0"/>
                <w:bCs/>
                <w:szCs w:val="22"/>
                <w:lang w:bidi="th-TH"/>
              </w:rPr>
              <w:t xml:space="preserve">31 </w:t>
            </w:r>
            <w:r w:rsidR="00135DE8">
              <w:rPr>
                <w:b w:val="0"/>
                <w:bCs/>
                <w:szCs w:val="22"/>
                <w:lang w:bidi="th-TH"/>
              </w:rPr>
              <w:br/>
            </w:r>
            <w:r w:rsidRPr="003C0193">
              <w:rPr>
                <w:b w:val="0"/>
                <w:bCs/>
                <w:szCs w:val="22"/>
                <w:lang w:bidi="th-TH"/>
              </w:rPr>
              <w:t>March</w:t>
            </w:r>
            <w:r w:rsidRPr="00950A99">
              <w:rPr>
                <w:b w:val="0"/>
                <w:bCs/>
                <w:szCs w:val="22"/>
              </w:rPr>
              <w:t xml:space="preserve"> </w:t>
            </w:r>
            <w:r w:rsidR="00135DE8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rFonts w:cs="Angsana New"/>
                <w:b w:val="0"/>
                <w:bCs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1FF04750" w14:textId="77777777" w:rsidR="000851C1" w:rsidRPr="00950A99" w:rsidRDefault="000851C1" w:rsidP="0073627B">
            <w:pPr>
              <w:pStyle w:val="acctmergecolhdg"/>
              <w:spacing w:line="300" w:lineRule="exact"/>
              <w:ind w:left="-75" w:right="-75"/>
              <w:rPr>
                <w:b w:val="0"/>
                <w:bCs/>
                <w:spacing w:val="6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FEC97B6" w14:textId="06180734" w:rsidR="000851C1" w:rsidRPr="00950A99" w:rsidRDefault="000851C1" w:rsidP="0073627B">
            <w:pPr>
              <w:pStyle w:val="acctmergecolhdg"/>
              <w:spacing w:line="300" w:lineRule="exact"/>
              <w:ind w:left="-75" w:right="-75"/>
              <w:rPr>
                <w:b w:val="0"/>
                <w:bCs/>
                <w:spacing w:val="6"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31 </w:t>
            </w:r>
            <w:r w:rsidR="00135DE8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>December 202</w:t>
            </w:r>
            <w:r>
              <w:rPr>
                <w:b w:val="0"/>
                <w:bCs/>
                <w:szCs w:val="22"/>
              </w:rPr>
              <w:t>5</w:t>
            </w:r>
          </w:p>
        </w:tc>
      </w:tr>
      <w:tr w:rsidR="00931950" w:rsidRPr="00950A99" w14:paraId="7896031A" w14:textId="77777777" w:rsidTr="0039558E">
        <w:trPr>
          <w:cantSplit/>
          <w:tblHeader/>
        </w:trPr>
        <w:tc>
          <w:tcPr>
            <w:tcW w:w="4320" w:type="dxa"/>
          </w:tcPr>
          <w:p w14:paraId="1317F51E" w14:textId="6CA67E5C" w:rsidR="00931950" w:rsidRPr="00950A99" w:rsidRDefault="00931950" w:rsidP="0039558E">
            <w:pPr>
              <w:spacing w:line="300" w:lineRule="exact"/>
              <w:ind w:left="15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959" w:type="dxa"/>
            <w:gridSpan w:val="7"/>
          </w:tcPr>
          <w:p w14:paraId="1923418A" w14:textId="5D38E8D8" w:rsidR="00931950" w:rsidRPr="00950A99" w:rsidRDefault="00931950" w:rsidP="0073627B">
            <w:pPr>
              <w:pStyle w:val="acctfourfigures"/>
              <w:spacing w:line="300" w:lineRule="exact"/>
              <w:jc w:val="center"/>
              <w:rPr>
                <w:i/>
                <w:iCs/>
                <w:szCs w:val="22"/>
              </w:rPr>
            </w:pPr>
            <w:r w:rsidRPr="00950A99">
              <w:rPr>
                <w:i/>
                <w:iCs/>
                <w:szCs w:val="22"/>
              </w:rPr>
              <w:t xml:space="preserve">(in </w:t>
            </w:r>
            <w:r w:rsidRPr="00950A99">
              <w:rPr>
                <w:i/>
                <w:iCs/>
                <w:szCs w:val="22"/>
                <w:lang w:val="en-US" w:bidi="th-TH"/>
              </w:rPr>
              <w:t>thousand</w:t>
            </w:r>
            <w:r w:rsidRPr="00950A99">
              <w:rPr>
                <w:i/>
                <w:iCs/>
                <w:szCs w:val="22"/>
              </w:rPr>
              <w:t xml:space="preserve"> Baht)</w:t>
            </w:r>
          </w:p>
        </w:tc>
      </w:tr>
      <w:tr w:rsidR="00931950" w:rsidRPr="00950A99" w14:paraId="748736E7" w14:textId="77777777" w:rsidTr="0039558E">
        <w:trPr>
          <w:cantSplit/>
        </w:trPr>
        <w:tc>
          <w:tcPr>
            <w:tcW w:w="4320" w:type="dxa"/>
          </w:tcPr>
          <w:p w14:paraId="15102389" w14:textId="60B06BF9" w:rsidR="00931950" w:rsidRPr="00950A99" w:rsidRDefault="00FA5AD9" w:rsidP="0039558E">
            <w:pPr>
              <w:pStyle w:val="acctfourfigures"/>
              <w:spacing w:line="300" w:lineRule="exact"/>
              <w:ind w:left="15"/>
              <w:rPr>
                <w:b/>
                <w:bCs/>
                <w:i/>
                <w:iCs/>
                <w:szCs w:val="22"/>
              </w:rPr>
            </w:pPr>
            <w:r w:rsidRPr="00FA5AD9">
              <w:rPr>
                <w:b/>
                <w:bCs/>
                <w:i/>
                <w:iCs/>
                <w:szCs w:val="22"/>
              </w:rPr>
              <w:t>Other current payables</w:t>
            </w:r>
          </w:p>
        </w:tc>
        <w:tc>
          <w:tcPr>
            <w:tcW w:w="4959" w:type="dxa"/>
            <w:gridSpan w:val="7"/>
          </w:tcPr>
          <w:p w14:paraId="272FEC41" w14:textId="77777777" w:rsidR="00931950" w:rsidRPr="00950A99" w:rsidRDefault="00931950" w:rsidP="0073627B">
            <w:pPr>
              <w:pStyle w:val="acctfourfigures"/>
              <w:spacing w:line="300" w:lineRule="exact"/>
              <w:jc w:val="center"/>
              <w:rPr>
                <w:i/>
                <w:iCs/>
                <w:szCs w:val="22"/>
              </w:rPr>
            </w:pPr>
          </w:p>
        </w:tc>
      </w:tr>
      <w:tr w:rsidR="000851C1" w:rsidRPr="00950A99" w14:paraId="4DE5F7C6" w14:textId="77777777" w:rsidTr="0039558E">
        <w:trPr>
          <w:cantSplit/>
        </w:trPr>
        <w:tc>
          <w:tcPr>
            <w:tcW w:w="4320" w:type="dxa"/>
          </w:tcPr>
          <w:p w14:paraId="42304BD0" w14:textId="31A386C9" w:rsidR="000851C1" w:rsidRPr="00950A99" w:rsidRDefault="00BF11C7" w:rsidP="0039558E">
            <w:pPr>
              <w:pStyle w:val="acctfourfigures"/>
              <w:spacing w:line="300" w:lineRule="exact"/>
              <w:ind w:left="15"/>
              <w:rPr>
                <w:szCs w:val="22"/>
              </w:rPr>
            </w:pPr>
            <w:r>
              <w:rPr>
                <w:szCs w:val="22"/>
              </w:rPr>
              <w:t>Subsidiaries</w:t>
            </w:r>
            <w:r w:rsidR="000851C1">
              <w:rPr>
                <w:szCs w:val="22"/>
              </w:rPr>
              <w:t xml:space="preserve">                                                   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D933EB" w14:textId="5AC40C43" w:rsidR="000851C1" w:rsidRPr="00DE5F24" w:rsidRDefault="00CD4F71" w:rsidP="0073627B">
            <w:pPr>
              <w:pStyle w:val="acctfourfigures"/>
              <w:tabs>
                <w:tab w:val="clear" w:pos="765"/>
                <w:tab w:val="decimal" w:pos="460"/>
              </w:tabs>
              <w:spacing w:line="300" w:lineRule="exac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4A9918B" w14:textId="77777777" w:rsidR="000851C1" w:rsidRPr="00950A99" w:rsidRDefault="000851C1" w:rsidP="0073627B">
            <w:pPr>
              <w:pStyle w:val="acctfourfigures"/>
              <w:tabs>
                <w:tab w:val="clear" w:pos="765"/>
                <w:tab w:val="decimal" w:pos="820"/>
                <w:tab w:val="decimal" w:pos="911"/>
              </w:tabs>
              <w:spacing w:line="300" w:lineRule="exact"/>
              <w:rPr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</w:tcPr>
          <w:p w14:paraId="48414CCD" w14:textId="0A5F0304" w:rsidR="000851C1" w:rsidRPr="00950A99" w:rsidRDefault="000851C1" w:rsidP="0073627B">
            <w:pPr>
              <w:pStyle w:val="acctfourfigures"/>
              <w:tabs>
                <w:tab w:val="clear" w:pos="765"/>
                <w:tab w:val="decimal" w:pos="100"/>
              </w:tabs>
              <w:spacing w:line="300" w:lineRule="exact"/>
              <w:ind w:right="11"/>
              <w:jc w:val="center"/>
              <w:rPr>
                <w:szCs w:val="22"/>
              </w:rPr>
            </w:pPr>
            <w:r w:rsidRPr="00DE5F24">
              <w:rPr>
                <w:rFonts w:hint="cs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C2C1D02" w14:textId="77777777" w:rsidR="000851C1" w:rsidRPr="00950A99" w:rsidRDefault="000851C1" w:rsidP="0073627B">
            <w:pPr>
              <w:pStyle w:val="acctfourfigures"/>
              <w:tabs>
                <w:tab w:val="clear" w:pos="765"/>
                <w:tab w:val="decimal" w:pos="734"/>
                <w:tab w:val="decimal" w:pos="911"/>
              </w:tabs>
              <w:spacing w:line="300" w:lineRule="exact"/>
              <w:rPr>
                <w:b/>
                <w:bCs/>
                <w:szCs w:val="22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vAlign w:val="center"/>
          </w:tcPr>
          <w:p w14:paraId="1361829D" w14:textId="47037C41" w:rsidR="000851C1" w:rsidRPr="005E79DA" w:rsidRDefault="00FA5AD9" w:rsidP="0073627B">
            <w:pPr>
              <w:pStyle w:val="acctfourfigures"/>
              <w:tabs>
                <w:tab w:val="clear" w:pos="765"/>
                <w:tab w:val="decimal" w:pos="802"/>
              </w:tabs>
              <w:spacing w:line="300" w:lineRule="exact"/>
              <w:ind w:right="11"/>
              <w:rPr>
                <w:szCs w:val="22"/>
                <w:lang w:bidi="th-TH"/>
              </w:rPr>
            </w:pPr>
            <w:r>
              <w:rPr>
                <w:szCs w:val="22"/>
              </w:rPr>
              <w:t>604</w:t>
            </w:r>
          </w:p>
        </w:tc>
        <w:tc>
          <w:tcPr>
            <w:tcW w:w="180" w:type="dxa"/>
            <w:vAlign w:val="center"/>
          </w:tcPr>
          <w:p w14:paraId="1EDC6CF2" w14:textId="77777777" w:rsidR="000851C1" w:rsidRPr="00950A99" w:rsidRDefault="000851C1" w:rsidP="0073627B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094C4454" w14:textId="10C93B74" w:rsidR="000851C1" w:rsidRPr="00950A99" w:rsidRDefault="00FA5AD9" w:rsidP="0073627B">
            <w:pPr>
              <w:pStyle w:val="acctfourfigures"/>
              <w:tabs>
                <w:tab w:val="clear" w:pos="765"/>
                <w:tab w:val="decimal" w:pos="825"/>
              </w:tabs>
              <w:spacing w:line="300" w:lineRule="exact"/>
              <w:ind w:right="11"/>
              <w:rPr>
                <w:szCs w:val="22"/>
              </w:rPr>
            </w:pPr>
            <w:r>
              <w:rPr>
                <w:szCs w:val="22"/>
              </w:rPr>
              <w:t>604</w:t>
            </w:r>
          </w:p>
        </w:tc>
      </w:tr>
    </w:tbl>
    <w:p w14:paraId="1AA85B95" w14:textId="77777777" w:rsidR="00135DE8" w:rsidRDefault="00135DE8" w:rsidP="00EB29FF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  <w:r>
        <w:rPr>
          <w:sz w:val="20"/>
          <w:lang w:bidi="th-TH"/>
        </w:rPr>
        <w:br w:type="page"/>
      </w:r>
    </w:p>
    <w:p w14:paraId="6163EC5D" w14:textId="0AC190F4" w:rsidR="00DC12D6" w:rsidRDefault="00DC12D6" w:rsidP="001D64B9">
      <w:pPr>
        <w:pStyle w:val="Heading1"/>
      </w:pPr>
      <w:r w:rsidRPr="00DC12D6">
        <w:lastRenderedPageBreak/>
        <w:t>Trade and other current receivables</w:t>
      </w:r>
    </w:p>
    <w:p w14:paraId="6B07CFFA" w14:textId="77777777" w:rsidR="00DC12D6" w:rsidRPr="00163C41" w:rsidRDefault="00DC12D6" w:rsidP="00860D97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5"/>
        <w:gridCol w:w="180"/>
        <w:gridCol w:w="1079"/>
        <w:gridCol w:w="180"/>
        <w:gridCol w:w="1170"/>
        <w:gridCol w:w="184"/>
        <w:gridCol w:w="1068"/>
        <w:gridCol w:w="8"/>
        <w:gridCol w:w="172"/>
        <w:gridCol w:w="9"/>
        <w:gridCol w:w="1070"/>
        <w:gridCol w:w="15"/>
      </w:tblGrid>
      <w:tr w:rsidR="00DC12D6" w:rsidRPr="00950A99" w14:paraId="05EFA414" w14:textId="77777777" w:rsidTr="0073627B">
        <w:trPr>
          <w:gridAfter w:val="1"/>
          <w:wAfter w:w="15" w:type="dxa"/>
          <w:cantSplit/>
          <w:tblHeader/>
        </w:trPr>
        <w:tc>
          <w:tcPr>
            <w:tcW w:w="4138" w:type="dxa"/>
            <w:vAlign w:val="bottom"/>
            <w:hideMark/>
          </w:tcPr>
          <w:p w14:paraId="61E85394" w14:textId="5E2FCAC8" w:rsidR="00DC12D6" w:rsidRPr="00B03F95" w:rsidRDefault="00DC12D6" w:rsidP="0073627B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jc w:val="thaiDistribute"/>
              <w:rPr>
                <w:szCs w:val="22"/>
                <w:lang w:bidi="th-TH"/>
              </w:rPr>
            </w:pPr>
            <w:r w:rsidRPr="00B03F95">
              <w:rPr>
                <w:b/>
                <w:bCs/>
                <w:i/>
                <w:iCs/>
                <w:szCs w:val="22"/>
                <w:lang w:eastAsia="en-GB" w:bidi="th-TH"/>
              </w:rPr>
              <w:t xml:space="preserve">Trade </w:t>
            </w:r>
            <w:r w:rsidR="006073B4">
              <w:rPr>
                <w:b/>
                <w:bCs/>
                <w:i/>
                <w:iCs/>
                <w:szCs w:val="22"/>
                <w:lang w:eastAsia="en-GB" w:bidi="th-TH"/>
              </w:rPr>
              <w:t xml:space="preserve">accounts </w:t>
            </w:r>
            <w:r w:rsidRPr="00B03F95">
              <w:rPr>
                <w:b/>
                <w:bCs/>
                <w:i/>
                <w:iCs/>
                <w:szCs w:val="22"/>
                <w:lang w:eastAsia="en-GB" w:bidi="th-TH"/>
              </w:rPr>
              <w:t>receivables</w:t>
            </w:r>
          </w:p>
        </w:tc>
        <w:tc>
          <w:tcPr>
            <w:tcW w:w="180" w:type="dxa"/>
          </w:tcPr>
          <w:p w14:paraId="28DB2D42" w14:textId="77777777" w:rsidR="00DC12D6" w:rsidRPr="00B03F95" w:rsidRDefault="00DC12D6" w:rsidP="0073627B">
            <w:pPr>
              <w:pStyle w:val="Default"/>
              <w:spacing w:line="3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428" w:type="dxa"/>
            <w:gridSpan w:val="3"/>
            <w:hideMark/>
          </w:tcPr>
          <w:p w14:paraId="7B64044E" w14:textId="77777777" w:rsidR="00DC12D6" w:rsidRPr="00B03F95" w:rsidRDefault="00DC12D6" w:rsidP="0073627B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 xml:space="preserve">Consolidated </w:t>
            </w:r>
          </w:p>
          <w:p w14:paraId="4706218A" w14:textId="77777777" w:rsidR="00DC12D6" w:rsidRPr="00B03F95" w:rsidRDefault="00DC12D6" w:rsidP="0073627B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>financial statements</w:t>
            </w:r>
          </w:p>
        </w:tc>
        <w:tc>
          <w:tcPr>
            <w:tcW w:w="180" w:type="dxa"/>
          </w:tcPr>
          <w:p w14:paraId="5141990D" w14:textId="77777777" w:rsidR="00DC12D6" w:rsidRPr="00B03F95" w:rsidRDefault="00DC12D6" w:rsidP="0073627B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329" w:type="dxa"/>
            <w:gridSpan w:val="5"/>
            <w:vAlign w:val="bottom"/>
            <w:hideMark/>
          </w:tcPr>
          <w:p w14:paraId="00205053" w14:textId="77777777" w:rsidR="00E91C5D" w:rsidRPr="00B03F95" w:rsidRDefault="00215D47" w:rsidP="0073627B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>Separate</w:t>
            </w:r>
          </w:p>
          <w:p w14:paraId="5C997378" w14:textId="6088EE06" w:rsidR="00DC12D6" w:rsidRPr="00B03F95" w:rsidRDefault="00DC12D6" w:rsidP="0073627B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03F9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GB"/>
              </w:rPr>
              <w:t>financial statements</w:t>
            </w:r>
          </w:p>
        </w:tc>
      </w:tr>
      <w:tr w:rsidR="005B3914" w:rsidRPr="00950A99" w14:paraId="16C547FE" w14:textId="77777777" w:rsidTr="0073627B">
        <w:trPr>
          <w:gridAfter w:val="1"/>
          <w:wAfter w:w="15" w:type="dxa"/>
          <w:cantSplit/>
          <w:tblHeader/>
        </w:trPr>
        <w:tc>
          <w:tcPr>
            <w:tcW w:w="4138" w:type="dxa"/>
            <w:vAlign w:val="bottom"/>
            <w:hideMark/>
          </w:tcPr>
          <w:p w14:paraId="557652CE" w14:textId="73CA9C61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jc w:val="thaiDistribute"/>
              <w:rPr>
                <w:b/>
                <w:bCs/>
                <w:i/>
                <w:iCs/>
                <w:szCs w:val="22"/>
                <w:cs/>
                <w:lang w:eastAsia="en-GB"/>
              </w:rPr>
            </w:pPr>
            <w:r w:rsidRPr="00B03F95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80" w:type="dxa"/>
          </w:tcPr>
          <w:p w14:paraId="375383E0" w14:textId="77777777" w:rsidR="005B3914" w:rsidRPr="00B03F95" w:rsidRDefault="005B3914" w:rsidP="0073627B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079" w:type="dxa"/>
            <w:vAlign w:val="center"/>
            <w:hideMark/>
          </w:tcPr>
          <w:p w14:paraId="19F6F674" w14:textId="3DB0ADE8" w:rsidR="005B3914" w:rsidRPr="00B03F95" w:rsidRDefault="005B3914" w:rsidP="0073627B">
            <w:pPr>
              <w:pStyle w:val="acctmergecolhdg"/>
              <w:spacing w:line="300" w:lineRule="exact"/>
              <w:ind w:left="-83" w:right="-79" w:firstLine="4"/>
              <w:rPr>
                <w:szCs w:val="22"/>
                <w:lang w:eastAsia="en-GB" w:bidi="th-TH"/>
              </w:rPr>
            </w:pPr>
            <w:r w:rsidRPr="003C0193">
              <w:rPr>
                <w:b w:val="0"/>
                <w:bCs/>
                <w:szCs w:val="22"/>
                <w:lang w:bidi="th-TH"/>
              </w:rPr>
              <w:t xml:space="preserve">31 </w:t>
            </w:r>
            <w:r w:rsidR="006C3FA0">
              <w:rPr>
                <w:b w:val="0"/>
                <w:bCs/>
                <w:szCs w:val="22"/>
                <w:lang w:bidi="th-TH"/>
              </w:rPr>
              <w:br/>
            </w:r>
            <w:r w:rsidRPr="003C0193">
              <w:rPr>
                <w:b w:val="0"/>
                <w:bCs/>
                <w:szCs w:val="22"/>
                <w:lang w:bidi="th-TH"/>
              </w:rPr>
              <w:t>March</w:t>
            </w:r>
            <w:r w:rsidRPr="00950A99">
              <w:rPr>
                <w:b w:val="0"/>
                <w:bCs/>
                <w:szCs w:val="22"/>
              </w:rPr>
              <w:t xml:space="preserve"> </w:t>
            </w:r>
            <w:r w:rsidR="006C3FA0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rFonts w:cs="Angsana New"/>
                <w:b w:val="0"/>
                <w:bCs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32597DF5" w14:textId="77777777" w:rsidR="005B3914" w:rsidRPr="00B03F95" w:rsidRDefault="005B3914" w:rsidP="0073627B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69" w:type="dxa"/>
            <w:vAlign w:val="center"/>
            <w:hideMark/>
          </w:tcPr>
          <w:p w14:paraId="2E41F43A" w14:textId="6F4084AD" w:rsidR="005B3914" w:rsidRPr="00B03F95" w:rsidRDefault="005B3914" w:rsidP="0073627B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33430ED7" w14:textId="77777777" w:rsidR="005B3914" w:rsidRPr="00B03F95" w:rsidRDefault="005B3914" w:rsidP="0073627B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069" w:type="dxa"/>
            <w:vAlign w:val="center"/>
            <w:hideMark/>
          </w:tcPr>
          <w:p w14:paraId="2E9D29AB" w14:textId="7E8ABA35" w:rsidR="005B3914" w:rsidRPr="00B03F95" w:rsidRDefault="005B3914" w:rsidP="0073627B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</w:rPr>
            </w:pPr>
            <w:r w:rsidRPr="003C0193">
              <w:rPr>
                <w:b w:val="0"/>
                <w:bCs/>
                <w:szCs w:val="22"/>
                <w:lang w:bidi="th-TH"/>
              </w:rPr>
              <w:t xml:space="preserve">31 </w:t>
            </w:r>
            <w:r w:rsidR="006C3FA0">
              <w:rPr>
                <w:b w:val="0"/>
                <w:bCs/>
                <w:szCs w:val="22"/>
                <w:lang w:bidi="th-TH"/>
              </w:rPr>
              <w:br/>
            </w:r>
            <w:r w:rsidRPr="003C0193">
              <w:rPr>
                <w:b w:val="0"/>
                <w:bCs/>
                <w:szCs w:val="22"/>
                <w:lang w:bidi="th-TH"/>
              </w:rPr>
              <w:t>March</w:t>
            </w:r>
            <w:r w:rsidRPr="00950A99">
              <w:rPr>
                <w:b w:val="0"/>
                <w:bCs/>
                <w:szCs w:val="22"/>
              </w:rPr>
              <w:t xml:space="preserve"> </w:t>
            </w:r>
            <w:r w:rsidR="006C3FA0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rFonts w:cs="Angsana New"/>
                <w:b w:val="0"/>
                <w:bCs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  <w:vAlign w:val="center"/>
          </w:tcPr>
          <w:p w14:paraId="5E545D9C" w14:textId="77777777" w:rsidR="005B3914" w:rsidRPr="00B03F95" w:rsidRDefault="005B3914" w:rsidP="0073627B">
            <w:pPr>
              <w:pStyle w:val="acctmergecolhdg"/>
              <w:spacing w:line="300" w:lineRule="exact"/>
              <w:ind w:left="-83" w:firstLine="4"/>
              <w:rPr>
                <w:b w:val="0"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gridSpan w:val="2"/>
            <w:vAlign w:val="center"/>
            <w:hideMark/>
          </w:tcPr>
          <w:p w14:paraId="6598175D" w14:textId="1530127F" w:rsidR="005B3914" w:rsidRPr="00B03F95" w:rsidRDefault="005B3914" w:rsidP="0073627B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5</w:t>
            </w:r>
          </w:p>
        </w:tc>
      </w:tr>
      <w:tr w:rsidR="00DC12D6" w:rsidRPr="00950A99" w14:paraId="2590AB7E" w14:textId="77777777" w:rsidTr="0073627B">
        <w:trPr>
          <w:gridAfter w:val="1"/>
          <w:wAfter w:w="15" w:type="dxa"/>
          <w:cantSplit/>
          <w:tblHeader/>
        </w:trPr>
        <w:tc>
          <w:tcPr>
            <w:tcW w:w="4138" w:type="dxa"/>
            <w:vAlign w:val="bottom"/>
          </w:tcPr>
          <w:p w14:paraId="2967A2C2" w14:textId="77777777" w:rsidR="00DC12D6" w:rsidRPr="00B03F95" w:rsidRDefault="00DC12D6" w:rsidP="0073627B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jc w:val="thaiDistribute"/>
              <w:rPr>
                <w:b/>
                <w:bCs/>
                <w:i/>
                <w:iCs/>
                <w:szCs w:val="22"/>
                <w:lang w:eastAsia="en-GB" w:bidi="th-TH"/>
              </w:rPr>
            </w:pPr>
          </w:p>
        </w:tc>
        <w:tc>
          <w:tcPr>
            <w:tcW w:w="180" w:type="dxa"/>
          </w:tcPr>
          <w:p w14:paraId="07DBAAE5" w14:textId="77777777" w:rsidR="00DC12D6" w:rsidRPr="00B03F95" w:rsidRDefault="00DC12D6" w:rsidP="0073627B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4937" w:type="dxa"/>
            <w:gridSpan w:val="9"/>
            <w:vAlign w:val="bottom"/>
          </w:tcPr>
          <w:p w14:paraId="1137D26F" w14:textId="77777777" w:rsidR="00DC12D6" w:rsidRPr="00B03F95" w:rsidRDefault="00DC12D6" w:rsidP="0073627B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B03F95">
              <w:rPr>
                <w:i/>
                <w:iCs/>
                <w:szCs w:val="22"/>
                <w:cs/>
                <w:lang w:eastAsia="en-GB" w:bidi="th-TH"/>
              </w:rPr>
              <w:t>(</w:t>
            </w:r>
            <w:r w:rsidRPr="00B03F95">
              <w:rPr>
                <w:b w:val="0"/>
                <w:bCs/>
                <w:i/>
                <w:iCs/>
                <w:szCs w:val="22"/>
                <w:lang w:eastAsia="en-GB" w:bidi="th-TH"/>
              </w:rPr>
              <w:t>in thousand Baht)</w:t>
            </w:r>
          </w:p>
        </w:tc>
      </w:tr>
      <w:tr w:rsidR="005B3914" w:rsidRPr="00950A99" w14:paraId="5CA6A9E0" w14:textId="77777777" w:rsidTr="0073627B">
        <w:trPr>
          <w:gridAfter w:val="1"/>
          <w:wAfter w:w="15" w:type="dxa"/>
          <w:cantSplit/>
        </w:trPr>
        <w:tc>
          <w:tcPr>
            <w:tcW w:w="4138" w:type="dxa"/>
            <w:hideMark/>
          </w:tcPr>
          <w:p w14:paraId="3A0FB8F8" w14:textId="77777777" w:rsidR="005B3914" w:rsidRPr="00B03F95" w:rsidRDefault="005B3914" w:rsidP="0073627B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Within credit terms</w:t>
            </w:r>
          </w:p>
        </w:tc>
        <w:tc>
          <w:tcPr>
            <w:tcW w:w="180" w:type="dxa"/>
          </w:tcPr>
          <w:p w14:paraId="0837E4C7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6350623C" w14:textId="5C9F4362" w:rsidR="005B3914" w:rsidRPr="00191EF0" w:rsidRDefault="00DC1DE2" w:rsidP="0073627B">
            <w:pPr>
              <w:pStyle w:val="BodyText"/>
              <w:tabs>
                <w:tab w:val="decimal" w:pos="915"/>
              </w:tabs>
              <w:spacing w:after="0" w:line="300" w:lineRule="exact"/>
              <w:ind w:left="-108" w:right="-79"/>
              <w:rPr>
                <w:szCs w:val="22"/>
                <w:cs/>
                <w:lang w:eastAsia="en-GB" w:bidi="th-TH"/>
              </w:rPr>
            </w:pPr>
            <w:r>
              <w:rPr>
                <w:szCs w:val="22"/>
                <w:lang w:eastAsia="en-GB" w:bidi="th-TH"/>
              </w:rPr>
              <w:t>830,083</w:t>
            </w:r>
          </w:p>
        </w:tc>
        <w:tc>
          <w:tcPr>
            <w:tcW w:w="180" w:type="dxa"/>
          </w:tcPr>
          <w:p w14:paraId="1DD57DA0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22413732" w14:textId="69E9A174" w:rsidR="005B3914" w:rsidRPr="00B03F95" w:rsidRDefault="005B3914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szCs w:val="22"/>
                <w:lang w:eastAsia="en-GB" w:bidi="th-TH"/>
              </w:rPr>
            </w:pPr>
            <w:r>
              <w:rPr>
                <w:szCs w:val="22"/>
                <w:lang w:eastAsia="en-GB"/>
              </w:rPr>
              <w:t>581,</w:t>
            </w:r>
            <w:r>
              <w:rPr>
                <w:rFonts w:cstheme="minorBidi"/>
                <w:szCs w:val="28"/>
                <w:lang w:val="en-US" w:eastAsia="en-GB" w:bidi="th-TH"/>
              </w:rPr>
              <w:t>741</w:t>
            </w:r>
          </w:p>
        </w:tc>
        <w:tc>
          <w:tcPr>
            <w:tcW w:w="180" w:type="dxa"/>
          </w:tcPr>
          <w:p w14:paraId="3AEF4B5C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092AEC3B" w14:textId="4133045D" w:rsidR="005B3914" w:rsidRPr="00B03F95" w:rsidRDefault="00DC1DE2" w:rsidP="0073627B">
            <w:pPr>
              <w:pStyle w:val="BodyText"/>
              <w:tabs>
                <w:tab w:val="decimal" w:pos="825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688,907</w:t>
            </w:r>
          </w:p>
        </w:tc>
        <w:tc>
          <w:tcPr>
            <w:tcW w:w="180" w:type="dxa"/>
            <w:gridSpan w:val="2"/>
          </w:tcPr>
          <w:p w14:paraId="4EB544D0" w14:textId="77777777" w:rsidR="005B3914" w:rsidRPr="00B03F95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gridSpan w:val="2"/>
            <w:hideMark/>
          </w:tcPr>
          <w:p w14:paraId="1B1DADF1" w14:textId="46A48B4D" w:rsidR="005B3914" w:rsidRPr="00B03F95" w:rsidRDefault="005B3914" w:rsidP="0073627B">
            <w:pPr>
              <w:pStyle w:val="BodyText"/>
              <w:tabs>
                <w:tab w:val="decimal" w:pos="833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460,961</w:t>
            </w:r>
          </w:p>
        </w:tc>
      </w:tr>
      <w:tr w:rsidR="005B3914" w:rsidRPr="00950A99" w14:paraId="34D23C38" w14:textId="77777777" w:rsidTr="0073627B">
        <w:trPr>
          <w:gridAfter w:val="1"/>
          <w:wAfter w:w="15" w:type="dxa"/>
          <w:cantSplit/>
        </w:trPr>
        <w:tc>
          <w:tcPr>
            <w:tcW w:w="4138" w:type="dxa"/>
            <w:hideMark/>
          </w:tcPr>
          <w:p w14:paraId="00CFE07A" w14:textId="77777777" w:rsidR="005B3914" w:rsidRPr="00B03F95" w:rsidRDefault="005B3914" w:rsidP="0073627B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Overdue:</w:t>
            </w:r>
          </w:p>
        </w:tc>
        <w:tc>
          <w:tcPr>
            <w:tcW w:w="180" w:type="dxa"/>
          </w:tcPr>
          <w:p w14:paraId="41E36397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4B706555" w14:textId="77777777" w:rsidR="005B3914" w:rsidRPr="00B03F95" w:rsidRDefault="005B3914" w:rsidP="0073627B">
            <w:pPr>
              <w:pStyle w:val="BodyText"/>
              <w:tabs>
                <w:tab w:val="left" w:pos="720"/>
                <w:tab w:val="decimal" w:pos="915"/>
              </w:tabs>
              <w:spacing w:after="0" w:line="300" w:lineRule="exact"/>
              <w:ind w:left="-108" w:right="102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31EC4C24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</w:tcPr>
          <w:p w14:paraId="5131C7E2" w14:textId="77777777" w:rsidR="005B3914" w:rsidRPr="00B03F95" w:rsidRDefault="005B3914" w:rsidP="0073627B">
            <w:pPr>
              <w:pStyle w:val="BodyText"/>
              <w:tabs>
                <w:tab w:val="left" w:pos="720"/>
              </w:tabs>
              <w:spacing w:after="0" w:line="300" w:lineRule="exact"/>
              <w:ind w:left="-108" w:right="101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80" w:type="dxa"/>
          </w:tcPr>
          <w:p w14:paraId="7DCE1BE3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6710DE28" w14:textId="77777777" w:rsidR="005B3914" w:rsidRPr="00B03F95" w:rsidRDefault="005B3914" w:rsidP="0073627B">
            <w:pPr>
              <w:pStyle w:val="BodyText"/>
              <w:tabs>
                <w:tab w:val="decimal" w:pos="833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0D2786C4" w14:textId="77777777" w:rsidR="005B3914" w:rsidRPr="00B03F95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gridSpan w:val="2"/>
          </w:tcPr>
          <w:p w14:paraId="4069C5B3" w14:textId="77777777" w:rsidR="005B3914" w:rsidRPr="00B03F95" w:rsidRDefault="005B3914" w:rsidP="0073627B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</w:p>
        </w:tc>
      </w:tr>
      <w:tr w:rsidR="005B3914" w:rsidRPr="00950A99" w14:paraId="2C05EB4E" w14:textId="77777777" w:rsidTr="0073627B">
        <w:trPr>
          <w:gridAfter w:val="1"/>
          <w:wAfter w:w="15" w:type="dxa"/>
          <w:cantSplit/>
        </w:trPr>
        <w:tc>
          <w:tcPr>
            <w:tcW w:w="4138" w:type="dxa"/>
            <w:hideMark/>
          </w:tcPr>
          <w:p w14:paraId="005D022B" w14:textId="77777777" w:rsidR="005B3914" w:rsidRPr="00B03F95" w:rsidRDefault="005B3914" w:rsidP="0073627B">
            <w:pPr>
              <w:spacing w:line="300" w:lineRule="exact"/>
              <w:ind w:left="195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1 - 30 days</w:t>
            </w:r>
          </w:p>
        </w:tc>
        <w:tc>
          <w:tcPr>
            <w:tcW w:w="180" w:type="dxa"/>
          </w:tcPr>
          <w:p w14:paraId="0B28EC96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3C08FC7A" w14:textId="6236F137" w:rsidR="005B3914" w:rsidRPr="00047C15" w:rsidRDefault="00DC1DE2" w:rsidP="0073627B">
            <w:pPr>
              <w:pStyle w:val="BodyText"/>
              <w:tabs>
                <w:tab w:val="decimal" w:pos="915"/>
              </w:tabs>
              <w:spacing w:after="0" w:line="300" w:lineRule="exact"/>
              <w:ind w:left="-108" w:right="-79"/>
              <w:rPr>
                <w:rFonts w:cs="Angsana New"/>
                <w:szCs w:val="28"/>
                <w:lang w:val="en-US" w:eastAsia="en-GB" w:bidi="th-TH"/>
              </w:rPr>
            </w:pPr>
            <w:r>
              <w:rPr>
                <w:rFonts w:cs="Angsana New"/>
                <w:szCs w:val="28"/>
                <w:lang w:val="en-US" w:eastAsia="en-GB" w:bidi="th-TH"/>
              </w:rPr>
              <w:t>148,994</w:t>
            </w:r>
          </w:p>
        </w:tc>
        <w:tc>
          <w:tcPr>
            <w:tcW w:w="180" w:type="dxa"/>
          </w:tcPr>
          <w:p w14:paraId="3FCAAF33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5DB00EBE" w14:textId="3A18EEDC" w:rsidR="005B3914" w:rsidRPr="00B03F95" w:rsidRDefault="005B3914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219,690</w:t>
            </w:r>
          </w:p>
        </w:tc>
        <w:tc>
          <w:tcPr>
            <w:tcW w:w="180" w:type="dxa"/>
          </w:tcPr>
          <w:p w14:paraId="46327959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19661B82" w14:textId="6DC81AD7" w:rsidR="005B3914" w:rsidRPr="00B03F95" w:rsidRDefault="00DC1DE2" w:rsidP="0073627B">
            <w:pPr>
              <w:pStyle w:val="BodyText"/>
              <w:tabs>
                <w:tab w:val="decimal" w:pos="825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118,397</w:t>
            </w:r>
          </w:p>
        </w:tc>
        <w:tc>
          <w:tcPr>
            <w:tcW w:w="180" w:type="dxa"/>
            <w:gridSpan w:val="2"/>
          </w:tcPr>
          <w:p w14:paraId="7D3A0B56" w14:textId="77777777" w:rsidR="005B3914" w:rsidRPr="00B03F95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gridSpan w:val="2"/>
            <w:hideMark/>
          </w:tcPr>
          <w:p w14:paraId="36D1DC87" w14:textId="378D229E" w:rsidR="005B3914" w:rsidRPr="00B03F95" w:rsidRDefault="005B3914" w:rsidP="0073627B">
            <w:pPr>
              <w:pStyle w:val="BodyText"/>
              <w:tabs>
                <w:tab w:val="decimal" w:pos="833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187,881</w:t>
            </w:r>
          </w:p>
        </w:tc>
      </w:tr>
      <w:tr w:rsidR="005B3914" w:rsidRPr="00950A99" w14:paraId="584AC2FB" w14:textId="77777777" w:rsidTr="0073627B">
        <w:trPr>
          <w:gridAfter w:val="1"/>
          <w:wAfter w:w="15" w:type="dxa"/>
          <w:cantSplit/>
        </w:trPr>
        <w:tc>
          <w:tcPr>
            <w:tcW w:w="4138" w:type="dxa"/>
            <w:hideMark/>
          </w:tcPr>
          <w:p w14:paraId="7A20D504" w14:textId="77777777" w:rsidR="005B3914" w:rsidRPr="00B03F95" w:rsidRDefault="005B3914" w:rsidP="0073627B">
            <w:pPr>
              <w:spacing w:line="300" w:lineRule="exact"/>
              <w:ind w:left="195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31 - 60 days</w:t>
            </w:r>
          </w:p>
        </w:tc>
        <w:tc>
          <w:tcPr>
            <w:tcW w:w="180" w:type="dxa"/>
          </w:tcPr>
          <w:p w14:paraId="5898F7CF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7F6795B0" w14:textId="69A14A55" w:rsidR="005B3914" w:rsidRPr="00B03F95" w:rsidRDefault="00DC1DE2" w:rsidP="0073627B">
            <w:pPr>
              <w:pStyle w:val="BodyText"/>
              <w:tabs>
                <w:tab w:val="decimal" w:pos="915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15,322</w:t>
            </w:r>
          </w:p>
        </w:tc>
        <w:tc>
          <w:tcPr>
            <w:tcW w:w="180" w:type="dxa"/>
          </w:tcPr>
          <w:p w14:paraId="43E68ACE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7E67E310" w14:textId="5C18984D" w:rsidR="005B3914" w:rsidRPr="00B03F95" w:rsidRDefault="005B3914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7,876</w:t>
            </w:r>
          </w:p>
        </w:tc>
        <w:tc>
          <w:tcPr>
            <w:tcW w:w="180" w:type="dxa"/>
          </w:tcPr>
          <w:p w14:paraId="727EE208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08B24B9D" w14:textId="57A39EFB" w:rsidR="005B3914" w:rsidRPr="00B03F95" w:rsidRDefault="00DC1DE2" w:rsidP="0073627B">
            <w:pPr>
              <w:pStyle w:val="BodyText"/>
              <w:tabs>
                <w:tab w:val="decimal" w:pos="825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15,320</w:t>
            </w:r>
          </w:p>
        </w:tc>
        <w:tc>
          <w:tcPr>
            <w:tcW w:w="180" w:type="dxa"/>
            <w:gridSpan w:val="2"/>
          </w:tcPr>
          <w:p w14:paraId="3B0B7F81" w14:textId="77777777" w:rsidR="005B3914" w:rsidRPr="00B03F95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gridSpan w:val="2"/>
            <w:hideMark/>
          </w:tcPr>
          <w:p w14:paraId="43275DEA" w14:textId="0E1897D3" w:rsidR="005B3914" w:rsidRPr="00B03F95" w:rsidRDefault="005B3914" w:rsidP="0073627B">
            <w:pPr>
              <w:pStyle w:val="BodyText"/>
              <w:tabs>
                <w:tab w:val="decimal" w:pos="833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7,876</w:t>
            </w:r>
          </w:p>
        </w:tc>
      </w:tr>
      <w:tr w:rsidR="005B3914" w:rsidRPr="00950A99" w14:paraId="0909D1C1" w14:textId="77777777" w:rsidTr="0073627B">
        <w:trPr>
          <w:gridAfter w:val="1"/>
          <w:wAfter w:w="15" w:type="dxa"/>
          <w:cantSplit/>
        </w:trPr>
        <w:tc>
          <w:tcPr>
            <w:tcW w:w="4138" w:type="dxa"/>
            <w:hideMark/>
          </w:tcPr>
          <w:p w14:paraId="47270361" w14:textId="77777777" w:rsidR="005B3914" w:rsidRPr="00B03F95" w:rsidRDefault="005B3914" w:rsidP="0073627B">
            <w:pPr>
              <w:spacing w:line="300" w:lineRule="exact"/>
              <w:ind w:left="195" w:right="-79"/>
              <w:jc w:val="thaiDistribute"/>
              <w:rPr>
                <w:szCs w:val="22"/>
                <w:lang w:eastAsia="en-GB"/>
              </w:rPr>
            </w:pPr>
            <w:r w:rsidRPr="00B03F95">
              <w:rPr>
                <w:szCs w:val="22"/>
              </w:rPr>
              <w:t>61 - 90 days</w:t>
            </w:r>
          </w:p>
        </w:tc>
        <w:tc>
          <w:tcPr>
            <w:tcW w:w="180" w:type="dxa"/>
          </w:tcPr>
          <w:p w14:paraId="3EB9852B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6E368FCB" w14:textId="10264377" w:rsidR="005B3914" w:rsidRPr="00B03F95" w:rsidRDefault="00DC1DE2" w:rsidP="0073627B">
            <w:pPr>
              <w:pStyle w:val="BodyText"/>
              <w:tabs>
                <w:tab w:val="decimal" w:pos="915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13,465</w:t>
            </w:r>
          </w:p>
        </w:tc>
        <w:tc>
          <w:tcPr>
            <w:tcW w:w="180" w:type="dxa"/>
          </w:tcPr>
          <w:p w14:paraId="3E376265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  <w:hideMark/>
          </w:tcPr>
          <w:p w14:paraId="6DC69C13" w14:textId="7097B3DD" w:rsidR="005B3914" w:rsidRPr="00B03F95" w:rsidRDefault="005B3914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531</w:t>
            </w:r>
          </w:p>
        </w:tc>
        <w:tc>
          <w:tcPr>
            <w:tcW w:w="180" w:type="dxa"/>
          </w:tcPr>
          <w:p w14:paraId="775E6781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7BB5C190" w14:textId="31B760E4" w:rsidR="005B3914" w:rsidRPr="00B03F95" w:rsidRDefault="00DC1DE2" w:rsidP="0073627B">
            <w:pPr>
              <w:pStyle w:val="BodyText"/>
              <w:tabs>
                <w:tab w:val="decimal" w:pos="825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13,465</w:t>
            </w:r>
          </w:p>
        </w:tc>
        <w:tc>
          <w:tcPr>
            <w:tcW w:w="180" w:type="dxa"/>
            <w:gridSpan w:val="2"/>
          </w:tcPr>
          <w:p w14:paraId="06CF9B57" w14:textId="77777777" w:rsidR="005B3914" w:rsidRPr="00B03F95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gridSpan w:val="2"/>
            <w:hideMark/>
          </w:tcPr>
          <w:p w14:paraId="65870CFA" w14:textId="6E77AFCC" w:rsidR="005B3914" w:rsidRPr="00B03F95" w:rsidRDefault="005B3914" w:rsidP="0073627B">
            <w:pPr>
              <w:pStyle w:val="BodyText"/>
              <w:tabs>
                <w:tab w:val="decimal" w:pos="833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531</w:t>
            </w:r>
          </w:p>
        </w:tc>
      </w:tr>
      <w:tr w:rsidR="005B3914" w:rsidRPr="00950A99" w14:paraId="2A8D1B4B" w14:textId="77777777" w:rsidTr="0073627B">
        <w:trPr>
          <w:gridAfter w:val="1"/>
          <w:wAfter w:w="15" w:type="dxa"/>
          <w:cantSplit/>
        </w:trPr>
        <w:tc>
          <w:tcPr>
            <w:tcW w:w="4138" w:type="dxa"/>
          </w:tcPr>
          <w:p w14:paraId="6289029D" w14:textId="3D0878CD" w:rsidR="005B3914" w:rsidRPr="00B03F95" w:rsidRDefault="005B3914" w:rsidP="0073627B">
            <w:pPr>
              <w:spacing w:line="300" w:lineRule="exact"/>
              <w:ind w:left="195" w:right="-79"/>
              <w:jc w:val="thaiDistribute"/>
              <w:rPr>
                <w:szCs w:val="22"/>
              </w:rPr>
            </w:pPr>
            <w:r w:rsidRPr="00C94179">
              <w:rPr>
                <w:szCs w:val="22"/>
              </w:rPr>
              <w:t>More than 90 days</w:t>
            </w:r>
          </w:p>
        </w:tc>
        <w:tc>
          <w:tcPr>
            <w:tcW w:w="180" w:type="dxa"/>
          </w:tcPr>
          <w:p w14:paraId="3D3628BD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9" w:type="dxa"/>
          </w:tcPr>
          <w:p w14:paraId="61C5B41F" w14:textId="5C424879" w:rsidR="005B3914" w:rsidRPr="00B03F95" w:rsidRDefault="00DC1DE2" w:rsidP="0073627B">
            <w:pPr>
              <w:pStyle w:val="BodyText"/>
              <w:tabs>
                <w:tab w:val="decimal" w:pos="915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9,272</w:t>
            </w:r>
          </w:p>
        </w:tc>
        <w:tc>
          <w:tcPr>
            <w:tcW w:w="180" w:type="dxa"/>
          </w:tcPr>
          <w:p w14:paraId="789C04D1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69" w:type="dxa"/>
          </w:tcPr>
          <w:p w14:paraId="1471B3EC" w14:textId="42B74AD9" w:rsidR="005B3914" w:rsidRPr="00D61C93" w:rsidRDefault="005B3914" w:rsidP="0073627B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right="11"/>
            </w:pPr>
            <w:r>
              <w:t>8,004</w:t>
            </w:r>
          </w:p>
        </w:tc>
        <w:tc>
          <w:tcPr>
            <w:tcW w:w="180" w:type="dxa"/>
          </w:tcPr>
          <w:p w14:paraId="69103116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69" w:type="dxa"/>
          </w:tcPr>
          <w:p w14:paraId="2D37F65B" w14:textId="6BD6797B" w:rsidR="005B3914" w:rsidRPr="00B03F95" w:rsidRDefault="00DC1DE2" w:rsidP="0073627B">
            <w:pPr>
              <w:pStyle w:val="BodyText"/>
              <w:tabs>
                <w:tab w:val="decimal" w:pos="825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9,272</w:t>
            </w:r>
          </w:p>
        </w:tc>
        <w:tc>
          <w:tcPr>
            <w:tcW w:w="180" w:type="dxa"/>
            <w:gridSpan w:val="2"/>
          </w:tcPr>
          <w:p w14:paraId="56F2C0F9" w14:textId="77777777" w:rsidR="005B3914" w:rsidRPr="00B03F95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80" w:type="dxa"/>
            <w:gridSpan w:val="2"/>
          </w:tcPr>
          <w:p w14:paraId="39E1E7F9" w14:textId="1A1D8750" w:rsidR="005B3914" w:rsidRPr="00D47FE7" w:rsidRDefault="005B3914" w:rsidP="0073627B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11"/>
            </w:pPr>
            <w:r>
              <w:t>8,004</w:t>
            </w:r>
          </w:p>
        </w:tc>
      </w:tr>
      <w:tr w:rsidR="005B3914" w:rsidRPr="00950A99" w14:paraId="49734E95" w14:textId="77777777" w:rsidTr="0073627B">
        <w:trPr>
          <w:gridAfter w:val="1"/>
          <w:wAfter w:w="15" w:type="dxa"/>
          <w:cantSplit/>
        </w:trPr>
        <w:tc>
          <w:tcPr>
            <w:tcW w:w="4138" w:type="dxa"/>
            <w:hideMark/>
          </w:tcPr>
          <w:p w14:paraId="3AB0F190" w14:textId="77777777" w:rsidR="005B3914" w:rsidRPr="00B03F95" w:rsidRDefault="005B3914" w:rsidP="0073627B">
            <w:pPr>
              <w:spacing w:line="300" w:lineRule="exact"/>
              <w:jc w:val="thaiDistribute"/>
              <w:rPr>
                <w:b/>
                <w:bCs/>
                <w:szCs w:val="22"/>
                <w:lang w:eastAsia="en-GB"/>
              </w:rPr>
            </w:pPr>
            <w:r w:rsidRPr="00B03F95">
              <w:rPr>
                <w:b/>
                <w:bCs/>
                <w:szCs w:val="22"/>
              </w:rPr>
              <w:t>Total</w:t>
            </w:r>
          </w:p>
        </w:tc>
        <w:tc>
          <w:tcPr>
            <w:tcW w:w="180" w:type="dxa"/>
          </w:tcPr>
          <w:p w14:paraId="312FE56C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13E59" w14:textId="051ACF77" w:rsidR="005B3914" w:rsidRPr="00A85044" w:rsidRDefault="00DC1DE2" w:rsidP="0073627B">
            <w:pPr>
              <w:pStyle w:val="BodyText"/>
              <w:tabs>
                <w:tab w:val="decimal" w:pos="915"/>
              </w:tabs>
              <w:spacing w:after="0" w:line="300" w:lineRule="exact"/>
              <w:ind w:left="-108" w:right="-79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/>
              </w:rPr>
              <w:t>1,017,136</w:t>
            </w:r>
          </w:p>
        </w:tc>
        <w:tc>
          <w:tcPr>
            <w:tcW w:w="180" w:type="dxa"/>
          </w:tcPr>
          <w:p w14:paraId="1A419535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05C08F" w14:textId="227F5CDF" w:rsidR="005B3914" w:rsidRPr="00B03F95" w:rsidRDefault="005B3914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</w:rPr>
              <w:t>817,842</w:t>
            </w:r>
          </w:p>
        </w:tc>
        <w:tc>
          <w:tcPr>
            <w:tcW w:w="180" w:type="dxa"/>
          </w:tcPr>
          <w:p w14:paraId="34B91188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2513E" w14:textId="27E543B5" w:rsidR="005B3914" w:rsidRPr="00A85044" w:rsidRDefault="0099423E" w:rsidP="0073627B">
            <w:pPr>
              <w:pStyle w:val="BodyText"/>
              <w:tabs>
                <w:tab w:val="decimal" w:pos="825"/>
              </w:tabs>
              <w:spacing w:after="0" w:line="300" w:lineRule="exact"/>
              <w:ind w:left="-108" w:right="-79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/>
              </w:rPr>
              <w:t>845,361</w:t>
            </w:r>
          </w:p>
        </w:tc>
        <w:tc>
          <w:tcPr>
            <w:tcW w:w="180" w:type="dxa"/>
            <w:gridSpan w:val="2"/>
          </w:tcPr>
          <w:p w14:paraId="17539244" w14:textId="77777777" w:rsidR="005B3914" w:rsidRPr="00B03F95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1EECE7" w14:textId="2660BFCC" w:rsidR="005B3914" w:rsidRPr="00B03F95" w:rsidRDefault="005B3914" w:rsidP="0073627B">
            <w:pPr>
              <w:pStyle w:val="BodyText"/>
              <w:tabs>
                <w:tab w:val="decimal" w:pos="833"/>
              </w:tabs>
              <w:spacing w:after="0" w:line="300" w:lineRule="exact"/>
              <w:ind w:left="-108" w:right="-79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/>
              </w:rPr>
              <w:t>665,253</w:t>
            </w:r>
          </w:p>
        </w:tc>
      </w:tr>
      <w:tr w:rsidR="005B3914" w:rsidRPr="00950A99" w14:paraId="35DEF015" w14:textId="77777777" w:rsidTr="0073627B">
        <w:trPr>
          <w:gridAfter w:val="1"/>
          <w:wAfter w:w="15" w:type="dxa"/>
          <w:cantSplit/>
          <w:trHeight w:val="71"/>
        </w:trPr>
        <w:tc>
          <w:tcPr>
            <w:tcW w:w="4138" w:type="dxa"/>
            <w:hideMark/>
          </w:tcPr>
          <w:p w14:paraId="679A7CEC" w14:textId="77777777" w:rsidR="005B3914" w:rsidRPr="00B03F95" w:rsidRDefault="005B3914" w:rsidP="0073627B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B03F95">
              <w:rPr>
                <w:i/>
                <w:iCs/>
                <w:szCs w:val="22"/>
              </w:rPr>
              <w:t>Less</w:t>
            </w:r>
            <w:r w:rsidRPr="00B03F95">
              <w:rPr>
                <w:szCs w:val="22"/>
              </w:rPr>
              <w:t xml:space="preserve"> allowance for</w:t>
            </w:r>
            <w:r w:rsidRPr="00B03F95">
              <w:rPr>
                <w:szCs w:val="22"/>
                <w:cs/>
                <w:lang w:bidi="th-TH"/>
              </w:rPr>
              <w:t xml:space="preserve"> </w:t>
            </w:r>
            <w:r w:rsidRPr="00B03F95">
              <w:rPr>
                <w:szCs w:val="22"/>
              </w:rPr>
              <w:t>expected credit loss</w:t>
            </w:r>
          </w:p>
        </w:tc>
        <w:tc>
          <w:tcPr>
            <w:tcW w:w="180" w:type="dxa"/>
          </w:tcPr>
          <w:p w14:paraId="2CB75EEC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160E0" w14:textId="2B167E36" w:rsidR="005B3914" w:rsidRPr="00B03F95" w:rsidRDefault="006C3FA0" w:rsidP="0073627B">
            <w:pPr>
              <w:pStyle w:val="acctfourfigures"/>
              <w:tabs>
                <w:tab w:val="clear" w:pos="765"/>
                <w:tab w:val="decimal" w:pos="556"/>
              </w:tabs>
              <w:spacing w:line="300" w:lineRule="exact"/>
              <w:ind w:right="11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-</w:t>
            </w:r>
          </w:p>
        </w:tc>
        <w:tc>
          <w:tcPr>
            <w:tcW w:w="180" w:type="dxa"/>
          </w:tcPr>
          <w:p w14:paraId="42AE1C62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3BF7C" w14:textId="1619F9BF" w:rsidR="005B3914" w:rsidRPr="00B03F95" w:rsidRDefault="005B3914" w:rsidP="0073627B">
            <w:pPr>
              <w:pStyle w:val="acctfourfigures"/>
              <w:tabs>
                <w:tab w:val="clear" w:pos="765"/>
                <w:tab w:val="decimal" w:pos="646"/>
              </w:tabs>
              <w:spacing w:line="300" w:lineRule="exact"/>
              <w:ind w:right="11"/>
              <w:rPr>
                <w:szCs w:val="22"/>
              </w:rPr>
            </w:pPr>
            <w:r>
              <w:t>-</w:t>
            </w:r>
          </w:p>
        </w:tc>
        <w:tc>
          <w:tcPr>
            <w:tcW w:w="180" w:type="dxa"/>
          </w:tcPr>
          <w:p w14:paraId="5555B064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CDCF2" w14:textId="18F4BA4E" w:rsidR="005B3914" w:rsidRPr="00B03F95" w:rsidRDefault="006C3FA0" w:rsidP="0073627B">
            <w:pPr>
              <w:pStyle w:val="acctfourfigures"/>
              <w:tabs>
                <w:tab w:val="clear" w:pos="765"/>
                <w:tab w:val="decimal" w:pos="646"/>
              </w:tabs>
              <w:spacing w:line="300" w:lineRule="exac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gridSpan w:val="2"/>
          </w:tcPr>
          <w:p w14:paraId="2C9509FB" w14:textId="77777777" w:rsidR="005B3914" w:rsidRPr="00B03F95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ACA265" w14:textId="7817BCE2" w:rsidR="005B3914" w:rsidRPr="00B03F95" w:rsidRDefault="005B3914" w:rsidP="0073627B">
            <w:pPr>
              <w:pStyle w:val="acctfourfigures"/>
              <w:tabs>
                <w:tab w:val="clear" w:pos="765"/>
                <w:tab w:val="decimal" w:pos="564"/>
              </w:tabs>
              <w:spacing w:line="300" w:lineRule="exact"/>
              <w:ind w:right="11"/>
              <w:rPr>
                <w:szCs w:val="22"/>
              </w:rPr>
            </w:pPr>
            <w:r>
              <w:rPr>
                <w:szCs w:val="22"/>
                <w:lang w:eastAsia="en-GB"/>
              </w:rPr>
              <w:t>-</w:t>
            </w:r>
          </w:p>
        </w:tc>
      </w:tr>
      <w:tr w:rsidR="005B3914" w:rsidRPr="00950A99" w14:paraId="5172C715" w14:textId="77777777" w:rsidTr="0073627B">
        <w:trPr>
          <w:gridAfter w:val="1"/>
          <w:wAfter w:w="15" w:type="dxa"/>
          <w:cantSplit/>
        </w:trPr>
        <w:tc>
          <w:tcPr>
            <w:tcW w:w="4138" w:type="dxa"/>
            <w:hideMark/>
          </w:tcPr>
          <w:p w14:paraId="44AD24FA" w14:textId="2DB06F46" w:rsidR="005B3914" w:rsidRPr="00B03F95" w:rsidRDefault="005B3914" w:rsidP="0073627B">
            <w:pPr>
              <w:spacing w:line="300" w:lineRule="exact"/>
              <w:jc w:val="thaiDistribute"/>
              <w:rPr>
                <w:b/>
                <w:bCs/>
                <w:szCs w:val="22"/>
                <w:lang w:eastAsia="en-GB"/>
              </w:rPr>
            </w:pPr>
            <w:r w:rsidRPr="00B03F95">
              <w:rPr>
                <w:b/>
                <w:bCs/>
                <w:szCs w:val="22"/>
                <w:lang w:eastAsia="en-GB"/>
              </w:rPr>
              <w:t>Total trade</w:t>
            </w:r>
            <w:r>
              <w:rPr>
                <w:b/>
                <w:bCs/>
                <w:szCs w:val="22"/>
                <w:lang w:eastAsia="en-GB"/>
              </w:rPr>
              <w:t xml:space="preserve"> accounts</w:t>
            </w:r>
            <w:r w:rsidRPr="00B03F95">
              <w:rPr>
                <w:b/>
                <w:bCs/>
                <w:szCs w:val="22"/>
                <w:lang w:eastAsia="en-GB"/>
              </w:rPr>
              <w:t xml:space="preserve"> receivables</w:t>
            </w:r>
          </w:p>
        </w:tc>
        <w:tc>
          <w:tcPr>
            <w:tcW w:w="180" w:type="dxa"/>
          </w:tcPr>
          <w:p w14:paraId="4170725F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cs/>
                <w:lang w:eastAsia="en-GB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08167" w14:textId="270FBF6F" w:rsidR="005B3914" w:rsidRPr="00A85044" w:rsidRDefault="0099423E" w:rsidP="0073627B">
            <w:pPr>
              <w:pStyle w:val="BodyText"/>
              <w:tabs>
                <w:tab w:val="decimal" w:pos="930"/>
              </w:tabs>
              <w:spacing w:after="0" w:line="300" w:lineRule="exact"/>
              <w:ind w:left="-108" w:right="-79"/>
              <w:rPr>
                <w:b/>
                <w:bCs/>
                <w:szCs w:val="22"/>
                <w:lang w:eastAsia="en-GB" w:bidi="th-TH"/>
              </w:rPr>
            </w:pPr>
            <w:r>
              <w:rPr>
                <w:b/>
                <w:bCs/>
                <w:szCs w:val="22"/>
                <w:lang w:eastAsia="en-GB" w:bidi="th-TH"/>
              </w:rPr>
              <w:t>1,017,136</w:t>
            </w:r>
          </w:p>
        </w:tc>
        <w:tc>
          <w:tcPr>
            <w:tcW w:w="180" w:type="dxa"/>
          </w:tcPr>
          <w:p w14:paraId="6CD10C8E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DB9002" w14:textId="6B1A497F" w:rsidR="005B3914" w:rsidRPr="00B03F95" w:rsidRDefault="005B3914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b/>
                <w:bCs/>
                <w:szCs w:val="22"/>
                <w:lang w:eastAsia="en-GB" w:bidi="th-TH"/>
              </w:rPr>
            </w:pPr>
            <w:r>
              <w:rPr>
                <w:b/>
                <w:bCs/>
              </w:rPr>
              <w:t>817,842</w:t>
            </w:r>
          </w:p>
        </w:tc>
        <w:tc>
          <w:tcPr>
            <w:tcW w:w="180" w:type="dxa"/>
          </w:tcPr>
          <w:p w14:paraId="44307046" w14:textId="77777777" w:rsidR="005B3914" w:rsidRPr="00B03F95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FF537" w14:textId="1E9754C4" w:rsidR="005B3914" w:rsidRPr="00A85044" w:rsidRDefault="0099423E" w:rsidP="0073627B">
            <w:pPr>
              <w:pStyle w:val="BodyText"/>
              <w:tabs>
                <w:tab w:val="decimal" w:pos="825"/>
              </w:tabs>
              <w:spacing w:after="0" w:line="300" w:lineRule="exact"/>
              <w:ind w:left="-108" w:right="-79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/>
              </w:rPr>
              <w:t>845,361</w:t>
            </w:r>
          </w:p>
        </w:tc>
        <w:tc>
          <w:tcPr>
            <w:tcW w:w="180" w:type="dxa"/>
            <w:gridSpan w:val="2"/>
          </w:tcPr>
          <w:p w14:paraId="437EF2E8" w14:textId="77777777" w:rsidR="005B3914" w:rsidRPr="00B03F95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398366" w14:textId="02821B1B" w:rsidR="005B3914" w:rsidRPr="00B03F95" w:rsidRDefault="005B3914" w:rsidP="0073627B">
            <w:pPr>
              <w:pStyle w:val="BodyText"/>
              <w:tabs>
                <w:tab w:val="decimal" w:pos="833"/>
              </w:tabs>
              <w:spacing w:after="0" w:line="300" w:lineRule="exact"/>
              <w:ind w:left="-108" w:right="-79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 w:bidi="th-TH"/>
              </w:rPr>
              <w:t>665,25</w:t>
            </w:r>
            <w:r>
              <w:rPr>
                <w:rFonts w:cstheme="minorBidi"/>
                <w:b/>
                <w:bCs/>
                <w:szCs w:val="22"/>
                <w:lang w:val="en-US" w:eastAsia="en-GB" w:bidi="th-TH"/>
              </w:rPr>
              <w:t>3</w:t>
            </w:r>
          </w:p>
        </w:tc>
      </w:tr>
      <w:tr w:rsidR="0073627B" w:rsidRPr="00950A99" w14:paraId="7FFD07E8" w14:textId="77777777" w:rsidTr="0073627B">
        <w:trPr>
          <w:cantSplit/>
        </w:trPr>
        <w:tc>
          <w:tcPr>
            <w:tcW w:w="4140" w:type="dxa"/>
          </w:tcPr>
          <w:p w14:paraId="5A124262" w14:textId="77777777" w:rsidR="0073627B" w:rsidRPr="00950A99" w:rsidRDefault="0073627B" w:rsidP="0073627B">
            <w:pPr>
              <w:spacing w:line="300" w:lineRule="exact"/>
              <w:jc w:val="thaiDistribute"/>
              <w:rPr>
                <w:b/>
                <w:bCs/>
                <w:i/>
                <w:iCs/>
                <w:szCs w:val="22"/>
                <w:lang w:eastAsia="en-GB" w:bidi="th-TH"/>
              </w:rPr>
            </w:pPr>
          </w:p>
        </w:tc>
        <w:tc>
          <w:tcPr>
            <w:tcW w:w="180" w:type="dxa"/>
          </w:tcPr>
          <w:p w14:paraId="09899E58" w14:textId="77777777" w:rsidR="0073627B" w:rsidRPr="00950A99" w:rsidRDefault="0073627B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8C494B" w14:textId="77777777" w:rsidR="0073627B" w:rsidRDefault="0073627B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szCs w:val="22"/>
                <w:lang w:eastAsia="en-GB" w:bidi="th-TH"/>
              </w:rPr>
            </w:pPr>
          </w:p>
        </w:tc>
        <w:tc>
          <w:tcPr>
            <w:tcW w:w="178" w:type="dxa"/>
          </w:tcPr>
          <w:p w14:paraId="43E4AC58" w14:textId="77777777" w:rsidR="0073627B" w:rsidRPr="00950A99" w:rsidRDefault="0073627B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36B48D9A" w14:textId="77777777" w:rsidR="0073627B" w:rsidRDefault="0073627B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</w:pPr>
          </w:p>
        </w:tc>
        <w:tc>
          <w:tcPr>
            <w:tcW w:w="184" w:type="dxa"/>
          </w:tcPr>
          <w:p w14:paraId="47A91A6C" w14:textId="77777777" w:rsidR="0073627B" w:rsidRPr="00950A99" w:rsidRDefault="0073627B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</w:tcPr>
          <w:p w14:paraId="3D677408" w14:textId="77777777" w:rsidR="0073627B" w:rsidRDefault="0073627B" w:rsidP="0073627B">
            <w:pPr>
              <w:pStyle w:val="BodyText"/>
              <w:tabs>
                <w:tab w:val="decimal" w:pos="825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</w:p>
        </w:tc>
        <w:tc>
          <w:tcPr>
            <w:tcW w:w="181" w:type="dxa"/>
            <w:gridSpan w:val="2"/>
          </w:tcPr>
          <w:p w14:paraId="44DB25BB" w14:textId="77777777" w:rsidR="0073627B" w:rsidRPr="00950A99" w:rsidRDefault="0073627B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79" w:type="dxa"/>
            <w:gridSpan w:val="2"/>
          </w:tcPr>
          <w:p w14:paraId="26435412" w14:textId="77777777" w:rsidR="0073627B" w:rsidRDefault="0073627B" w:rsidP="0073627B">
            <w:pPr>
              <w:pStyle w:val="BodyText"/>
              <w:tabs>
                <w:tab w:val="decimal" w:pos="833"/>
              </w:tabs>
              <w:spacing w:after="0" w:line="300" w:lineRule="exact"/>
              <w:ind w:left="-108" w:right="-79"/>
            </w:pPr>
          </w:p>
        </w:tc>
      </w:tr>
      <w:tr w:rsidR="0073627B" w:rsidRPr="00950A99" w14:paraId="79D8C0AA" w14:textId="77777777" w:rsidTr="0073627B">
        <w:trPr>
          <w:cantSplit/>
        </w:trPr>
        <w:tc>
          <w:tcPr>
            <w:tcW w:w="4140" w:type="dxa"/>
          </w:tcPr>
          <w:p w14:paraId="0EA1EEEB" w14:textId="4A17D88A" w:rsidR="0073627B" w:rsidRPr="00950A99" w:rsidRDefault="0073627B" w:rsidP="0073627B">
            <w:pPr>
              <w:spacing w:line="300" w:lineRule="exact"/>
              <w:jc w:val="thaiDistribute"/>
              <w:rPr>
                <w:szCs w:val="22"/>
                <w:lang w:val="en-US" w:eastAsia="en-GB"/>
              </w:rPr>
            </w:pPr>
            <w:r w:rsidRPr="00950A99">
              <w:rPr>
                <w:b/>
                <w:bCs/>
                <w:i/>
                <w:iCs/>
                <w:szCs w:val="22"/>
                <w:lang w:eastAsia="en-GB" w:bidi="th-TH"/>
              </w:rPr>
              <w:t>Other current receivables</w:t>
            </w:r>
          </w:p>
        </w:tc>
        <w:tc>
          <w:tcPr>
            <w:tcW w:w="180" w:type="dxa"/>
          </w:tcPr>
          <w:p w14:paraId="75575B00" w14:textId="77777777" w:rsidR="0073627B" w:rsidRPr="00950A99" w:rsidRDefault="0073627B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334B0098" w14:textId="77777777" w:rsidR="0073627B" w:rsidRDefault="0073627B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szCs w:val="22"/>
                <w:lang w:eastAsia="en-GB" w:bidi="th-TH"/>
              </w:rPr>
            </w:pPr>
          </w:p>
        </w:tc>
        <w:tc>
          <w:tcPr>
            <w:tcW w:w="178" w:type="dxa"/>
          </w:tcPr>
          <w:p w14:paraId="5F6288C8" w14:textId="77777777" w:rsidR="0073627B" w:rsidRPr="00950A99" w:rsidRDefault="0073627B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62263805" w14:textId="77777777" w:rsidR="0073627B" w:rsidRDefault="0073627B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</w:pPr>
          </w:p>
        </w:tc>
        <w:tc>
          <w:tcPr>
            <w:tcW w:w="184" w:type="dxa"/>
          </w:tcPr>
          <w:p w14:paraId="6F401013" w14:textId="77777777" w:rsidR="0073627B" w:rsidRPr="00950A99" w:rsidRDefault="0073627B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</w:tcPr>
          <w:p w14:paraId="07B59733" w14:textId="77777777" w:rsidR="0073627B" w:rsidRDefault="0073627B" w:rsidP="0073627B">
            <w:pPr>
              <w:pStyle w:val="BodyText"/>
              <w:tabs>
                <w:tab w:val="decimal" w:pos="825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</w:p>
        </w:tc>
        <w:tc>
          <w:tcPr>
            <w:tcW w:w="181" w:type="dxa"/>
            <w:gridSpan w:val="2"/>
          </w:tcPr>
          <w:p w14:paraId="5C764163" w14:textId="77777777" w:rsidR="0073627B" w:rsidRPr="00950A99" w:rsidRDefault="0073627B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79" w:type="dxa"/>
            <w:gridSpan w:val="2"/>
          </w:tcPr>
          <w:p w14:paraId="3FB76634" w14:textId="77777777" w:rsidR="0073627B" w:rsidRDefault="0073627B" w:rsidP="0073627B">
            <w:pPr>
              <w:pStyle w:val="BodyText"/>
              <w:tabs>
                <w:tab w:val="decimal" w:pos="833"/>
              </w:tabs>
              <w:spacing w:after="0" w:line="300" w:lineRule="exact"/>
              <w:ind w:left="-108" w:right="-79"/>
            </w:pPr>
          </w:p>
        </w:tc>
      </w:tr>
      <w:tr w:rsidR="0073627B" w:rsidRPr="00950A99" w14:paraId="062F801E" w14:textId="77777777" w:rsidTr="0073627B">
        <w:trPr>
          <w:cantSplit/>
        </w:trPr>
        <w:tc>
          <w:tcPr>
            <w:tcW w:w="4140" w:type="dxa"/>
          </w:tcPr>
          <w:p w14:paraId="0B64298E" w14:textId="7CA09C9A" w:rsidR="0073627B" w:rsidRPr="00950A99" w:rsidRDefault="0073627B" w:rsidP="0073627B">
            <w:pPr>
              <w:spacing w:line="300" w:lineRule="exact"/>
              <w:jc w:val="thaiDistribute"/>
              <w:rPr>
                <w:szCs w:val="22"/>
                <w:lang w:val="en-US" w:eastAsia="en-GB"/>
              </w:rPr>
            </w:pPr>
            <w:r w:rsidRPr="00950A99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80" w:type="dxa"/>
          </w:tcPr>
          <w:p w14:paraId="1C9AE05D" w14:textId="77777777" w:rsidR="0073627B" w:rsidRPr="00950A99" w:rsidRDefault="0073627B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7C9E16F7" w14:textId="77777777" w:rsidR="0073627B" w:rsidRDefault="0073627B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szCs w:val="22"/>
                <w:lang w:eastAsia="en-GB" w:bidi="th-TH"/>
              </w:rPr>
            </w:pPr>
          </w:p>
        </w:tc>
        <w:tc>
          <w:tcPr>
            <w:tcW w:w="178" w:type="dxa"/>
          </w:tcPr>
          <w:p w14:paraId="57E3F0FF" w14:textId="77777777" w:rsidR="0073627B" w:rsidRPr="00950A99" w:rsidRDefault="0073627B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5EA15CCC" w14:textId="77777777" w:rsidR="0073627B" w:rsidRDefault="0073627B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</w:pPr>
          </w:p>
        </w:tc>
        <w:tc>
          <w:tcPr>
            <w:tcW w:w="184" w:type="dxa"/>
          </w:tcPr>
          <w:p w14:paraId="6F71E91B" w14:textId="77777777" w:rsidR="0073627B" w:rsidRPr="00950A99" w:rsidRDefault="0073627B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</w:tcPr>
          <w:p w14:paraId="00089956" w14:textId="77777777" w:rsidR="0073627B" w:rsidRDefault="0073627B" w:rsidP="0073627B">
            <w:pPr>
              <w:pStyle w:val="BodyText"/>
              <w:tabs>
                <w:tab w:val="decimal" w:pos="825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</w:p>
        </w:tc>
        <w:tc>
          <w:tcPr>
            <w:tcW w:w="181" w:type="dxa"/>
            <w:gridSpan w:val="2"/>
          </w:tcPr>
          <w:p w14:paraId="64EF3AB4" w14:textId="77777777" w:rsidR="0073627B" w:rsidRPr="00950A99" w:rsidRDefault="0073627B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79" w:type="dxa"/>
            <w:gridSpan w:val="2"/>
          </w:tcPr>
          <w:p w14:paraId="48ABE9A7" w14:textId="77777777" w:rsidR="0073627B" w:rsidRDefault="0073627B" w:rsidP="0073627B">
            <w:pPr>
              <w:pStyle w:val="BodyText"/>
              <w:tabs>
                <w:tab w:val="decimal" w:pos="833"/>
              </w:tabs>
              <w:spacing w:after="0" w:line="300" w:lineRule="exact"/>
              <w:ind w:left="-108" w:right="-79"/>
            </w:pPr>
          </w:p>
        </w:tc>
      </w:tr>
      <w:tr w:rsidR="005B3914" w:rsidRPr="00950A99" w14:paraId="3F0CC5D0" w14:textId="77777777" w:rsidTr="0073627B">
        <w:trPr>
          <w:cantSplit/>
        </w:trPr>
        <w:tc>
          <w:tcPr>
            <w:tcW w:w="4140" w:type="dxa"/>
            <w:hideMark/>
          </w:tcPr>
          <w:p w14:paraId="30A6F11B" w14:textId="77777777" w:rsidR="005B3914" w:rsidRPr="00950A99" w:rsidRDefault="005B3914" w:rsidP="0073627B">
            <w:pPr>
              <w:spacing w:line="300" w:lineRule="exact"/>
              <w:jc w:val="thaiDistribute"/>
              <w:rPr>
                <w:szCs w:val="22"/>
                <w:lang w:val="en-US" w:eastAsia="en-GB"/>
              </w:rPr>
            </w:pPr>
            <w:r w:rsidRPr="00950A99">
              <w:rPr>
                <w:szCs w:val="22"/>
                <w:lang w:val="en-US" w:eastAsia="en-GB"/>
              </w:rPr>
              <w:t>Prepaid expenses</w:t>
            </w:r>
          </w:p>
        </w:tc>
        <w:tc>
          <w:tcPr>
            <w:tcW w:w="180" w:type="dxa"/>
          </w:tcPr>
          <w:p w14:paraId="0F7C5E45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31393F28" w14:textId="0DB749A3" w:rsidR="005B3914" w:rsidRPr="00A85044" w:rsidRDefault="0099423E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szCs w:val="22"/>
                <w:lang w:eastAsia="en-GB" w:bidi="th-TH"/>
              </w:rPr>
            </w:pPr>
            <w:r>
              <w:rPr>
                <w:szCs w:val="22"/>
                <w:lang w:eastAsia="en-GB" w:bidi="th-TH"/>
              </w:rPr>
              <w:t>65,221</w:t>
            </w:r>
          </w:p>
        </w:tc>
        <w:tc>
          <w:tcPr>
            <w:tcW w:w="178" w:type="dxa"/>
          </w:tcPr>
          <w:p w14:paraId="7C389CF2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22E9F1B1" w14:textId="0F681930" w:rsidR="005B3914" w:rsidRPr="00950A99" w:rsidRDefault="005B3914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szCs w:val="22"/>
                <w:lang w:eastAsia="en-GB" w:bidi="th-TH"/>
              </w:rPr>
            </w:pPr>
            <w:r>
              <w:t>66,022</w:t>
            </w:r>
          </w:p>
        </w:tc>
        <w:tc>
          <w:tcPr>
            <w:tcW w:w="184" w:type="dxa"/>
          </w:tcPr>
          <w:p w14:paraId="03E9DDDC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</w:tcPr>
          <w:p w14:paraId="3DF0EA22" w14:textId="3D5BC0B6" w:rsidR="005B3914" w:rsidRPr="00A85044" w:rsidRDefault="0099423E" w:rsidP="0073627B">
            <w:pPr>
              <w:pStyle w:val="BodyText"/>
              <w:tabs>
                <w:tab w:val="decimal" w:pos="825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48,946</w:t>
            </w:r>
          </w:p>
        </w:tc>
        <w:tc>
          <w:tcPr>
            <w:tcW w:w="181" w:type="dxa"/>
            <w:gridSpan w:val="2"/>
          </w:tcPr>
          <w:p w14:paraId="5E52F071" w14:textId="77777777" w:rsidR="005B3914" w:rsidRPr="00950A99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79" w:type="dxa"/>
            <w:gridSpan w:val="2"/>
          </w:tcPr>
          <w:p w14:paraId="2EDF13F1" w14:textId="3FEE11F6" w:rsidR="005B3914" w:rsidRPr="00950A99" w:rsidRDefault="005B3914" w:rsidP="0073627B">
            <w:pPr>
              <w:pStyle w:val="BodyText"/>
              <w:tabs>
                <w:tab w:val="decimal" w:pos="833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t>54,858</w:t>
            </w:r>
          </w:p>
        </w:tc>
      </w:tr>
      <w:tr w:rsidR="005B3914" w:rsidRPr="00950A99" w14:paraId="40E5B40A" w14:textId="77777777" w:rsidTr="0073627B">
        <w:trPr>
          <w:cantSplit/>
        </w:trPr>
        <w:tc>
          <w:tcPr>
            <w:tcW w:w="4140" w:type="dxa"/>
          </w:tcPr>
          <w:p w14:paraId="680D9E6B" w14:textId="2C8D6F4C" w:rsidR="005B3914" w:rsidRPr="00950A99" w:rsidRDefault="005B3914" w:rsidP="0073627B">
            <w:pPr>
              <w:spacing w:line="300" w:lineRule="exact"/>
              <w:jc w:val="thaiDistribute"/>
              <w:rPr>
                <w:szCs w:val="22"/>
                <w:lang w:val="en-US" w:eastAsia="en-GB"/>
              </w:rPr>
            </w:pPr>
            <w:r w:rsidRPr="00950A99">
              <w:rPr>
                <w:rFonts w:cs="Angsana New"/>
                <w:szCs w:val="22"/>
                <w:lang w:val="en-US" w:eastAsia="en-GB" w:bidi="th-TH"/>
              </w:rPr>
              <w:t>Refundable valued added tax (VAT)</w:t>
            </w:r>
          </w:p>
        </w:tc>
        <w:tc>
          <w:tcPr>
            <w:tcW w:w="180" w:type="dxa"/>
          </w:tcPr>
          <w:p w14:paraId="6D835140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61D0F10B" w14:textId="23BDC7BF" w:rsidR="005B3914" w:rsidRPr="00921225" w:rsidRDefault="0099423E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szCs w:val="22"/>
                <w:lang w:eastAsia="en-GB" w:bidi="th-TH"/>
              </w:rPr>
            </w:pPr>
            <w:r>
              <w:rPr>
                <w:szCs w:val="22"/>
                <w:lang w:eastAsia="en-GB" w:bidi="th-TH"/>
              </w:rPr>
              <w:t>64,196</w:t>
            </w:r>
          </w:p>
        </w:tc>
        <w:tc>
          <w:tcPr>
            <w:tcW w:w="178" w:type="dxa"/>
          </w:tcPr>
          <w:p w14:paraId="27BC294F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78898E44" w14:textId="019D1EB9" w:rsidR="005B3914" w:rsidRPr="00950A99" w:rsidRDefault="005B3914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szCs w:val="22"/>
                <w:lang w:eastAsia="en-GB" w:bidi="th-TH"/>
              </w:rPr>
            </w:pPr>
            <w:r>
              <w:t>64,725</w:t>
            </w:r>
          </w:p>
        </w:tc>
        <w:tc>
          <w:tcPr>
            <w:tcW w:w="184" w:type="dxa"/>
          </w:tcPr>
          <w:p w14:paraId="5023CD59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</w:tcPr>
          <w:p w14:paraId="0889B8E9" w14:textId="5927DDA7" w:rsidR="005B3914" w:rsidRPr="00A85044" w:rsidRDefault="0099423E" w:rsidP="0073627B">
            <w:pPr>
              <w:pStyle w:val="BodyText"/>
              <w:tabs>
                <w:tab w:val="decimal" w:pos="825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29,318</w:t>
            </w:r>
          </w:p>
        </w:tc>
        <w:tc>
          <w:tcPr>
            <w:tcW w:w="181" w:type="dxa"/>
            <w:gridSpan w:val="2"/>
          </w:tcPr>
          <w:p w14:paraId="26877380" w14:textId="77777777" w:rsidR="005B3914" w:rsidRPr="00950A99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79" w:type="dxa"/>
            <w:gridSpan w:val="2"/>
          </w:tcPr>
          <w:p w14:paraId="3566B976" w14:textId="01872E44" w:rsidR="005B3914" w:rsidRPr="00950A99" w:rsidRDefault="005B3914" w:rsidP="0073627B">
            <w:pPr>
              <w:pStyle w:val="BodyText"/>
              <w:tabs>
                <w:tab w:val="decimal" w:pos="833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t>39,934</w:t>
            </w:r>
          </w:p>
        </w:tc>
      </w:tr>
      <w:tr w:rsidR="005B3914" w:rsidRPr="00950A99" w14:paraId="41CF792C" w14:textId="77777777" w:rsidTr="0073627B">
        <w:trPr>
          <w:cantSplit/>
        </w:trPr>
        <w:tc>
          <w:tcPr>
            <w:tcW w:w="4140" w:type="dxa"/>
          </w:tcPr>
          <w:p w14:paraId="4738CB1C" w14:textId="77777777" w:rsidR="005B3914" w:rsidRPr="00950A99" w:rsidRDefault="005B3914" w:rsidP="0073627B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Accrued income</w:t>
            </w:r>
          </w:p>
        </w:tc>
        <w:tc>
          <w:tcPr>
            <w:tcW w:w="180" w:type="dxa"/>
          </w:tcPr>
          <w:p w14:paraId="68D4C517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4599EDFA" w14:textId="3771FB75" w:rsidR="005B3914" w:rsidRPr="00A85044" w:rsidRDefault="0099423E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szCs w:val="22"/>
                <w:cs/>
                <w:lang w:eastAsia="en-GB" w:bidi="th-TH"/>
              </w:rPr>
            </w:pPr>
            <w:r>
              <w:rPr>
                <w:szCs w:val="22"/>
                <w:lang w:eastAsia="en-GB" w:bidi="th-TH"/>
              </w:rPr>
              <w:t>2,682</w:t>
            </w:r>
          </w:p>
        </w:tc>
        <w:tc>
          <w:tcPr>
            <w:tcW w:w="178" w:type="dxa"/>
          </w:tcPr>
          <w:p w14:paraId="3D4B7BDE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13DBCAA5" w14:textId="58541704" w:rsidR="005B3914" w:rsidRPr="00CA39C8" w:rsidRDefault="0099423E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szCs w:val="22"/>
                <w:lang w:eastAsia="en-GB" w:bidi="th-TH"/>
              </w:rPr>
            </w:pPr>
            <w:r w:rsidRPr="00CA39C8">
              <w:t>12,156</w:t>
            </w:r>
          </w:p>
        </w:tc>
        <w:tc>
          <w:tcPr>
            <w:tcW w:w="184" w:type="dxa"/>
          </w:tcPr>
          <w:p w14:paraId="71F9CAFE" w14:textId="77777777" w:rsidR="005B3914" w:rsidRPr="00CA39C8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</w:tcPr>
          <w:p w14:paraId="16ED752D" w14:textId="4EA3D239" w:rsidR="005B3914" w:rsidRPr="00CA39C8" w:rsidRDefault="0099423E" w:rsidP="0073627B">
            <w:pPr>
              <w:pStyle w:val="BodyText"/>
              <w:tabs>
                <w:tab w:val="decimal" w:pos="825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 w:rsidRPr="00CA39C8">
              <w:rPr>
                <w:szCs w:val="22"/>
                <w:lang w:eastAsia="en-GB"/>
              </w:rPr>
              <w:t>709</w:t>
            </w:r>
          </w:p>
        </w:tc>
        <w:tc>
          <w:tcPr>
            <w:tcW w:w="181" w:type="dxa"/>
            <w:gridSpan w:val="2"/>
          </w:tcPr>
          <w:p w14:paraId="2EB4FF6A" w14:textId="77777777" w:rsidR="005B3914" w:rsidRPr="00CA39C8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79" w:type="dxa"/>
            <w:gridSpan w:val="2"/>
          </w:tcPr>
          <w:p w14:paraId="70B74498" w14:textId="41CEE42F" w:rsidR="005B3914" w:rsidRPr="00CA39C8" w:rsidRDefault="005B3914" w:rsidP="0073627B">
            <w:pPr>
              <w:pStyle w:val="BodyText"/>
              <w:tabs>
                <w:tab w:val="decimal" w:pos="833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 w:rsidRPr="00CA39C8">
              <w:t>10</w:t>
            </w:r>
            <w:r w:rsidR="0099423E" w:rsidRPr="00CA39C8">
              <w:t>,072</w:t>
            </w:r>
          </w:p>
        </w:tc>
      </w:tr>
      <w:tr w:rsidR="005B3914" w:rsidRPr="00950A99" w14:paraId="6D48ACA8" w14:textId="77777777" w:rsidTr="0073627B">
        <w:trPr>
          <w:cantSplit/>
        </w:trPr>
        <w:tc>
          <w:tcPr>
            <w:tcW w:w="4140" w:type="dxa"/>
          </w:tcPr>
          <w:p w14:paraId="76A00246" w14:textId="69345583" w:rsidR="005B3914" w:rsidRPr="00950A99" w:rsidRDefault="005B3914" w:rsidP="0073627B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5B3914">
              <w:rPr>
                <w:szCs w:val="22"/>
                <w:lang w:eastAsia="en-GB"/>
              </w:rPr>
              <w:t>Accrued interest</w:t>
            </w:r>
          </w:p>
        </w:tc>
        <w:tc>
          <w:tcPr>
            <w:tcW w:w="180" w:type="dxa"/>
          </w:tcPr>
          <w:p w14:paraId="73843E99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3362677F" w14:textId="146B6881" w:rsidR="005B3914" w:rsidRPr="00A85044" w:rsidRDefault="0099423E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szCs w:val="22"/>
                <w:cs/>
                <w:lang w:eastAsia="en-GB" w:bidi="th-TH"/>
              </w:rPr>
            </w:pPr>
            <w:r>
              <w:rPr>
                <w:szCs w:val="22"/>
                <w:lang w:eastAsia="en-GB" w:bidi="th-TH"/>
              </w:rPr>
              <w:t>417</w:t>
            </w:r>
          </w:p>
        </w:tc>
        <w:tc>
          <w:tcPr>
            <w:tcW w:w="178" w:type="dxa"/>
          </w:tcPr>
          <w:p w14:paraId="61294CF9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087AE47F" w14:textId="5B28F47D" w:rsidR="005B3914" w:rsidRPr="00CA39C8" w:rsidRDefault="0099423E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szCs w:val="22"/>
                <w:lang w:eastAsia="en-GB" w:bidi="th-TH"/>
              </w:rPr>
            </w:pPr>
            <w:r w:rsidRPr="00CA39C8">
              <w:rPr>
                <w:szCs w:val="22"/>
                <w:lang w:eastAsia="en-GB" w:bidi="th-TH"/>
              </w:rPr>
              <w:t>287</w:t>
            </w:r>
          </w:p>
        </w:tc>
        <w:tc>
          <w:tcPr>
            <w:tcW w:w="184" w:type="dxa"/>
          </w:tcPr>
          <w:p w14:paraId="6D9C8F29" w14:textId="77777777" w:rsidR="005B3914" w:rsidRPr="00CA39C8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7" w:type="dxa"/>
            <w:gridSpan w:val="2"/>
            <w:tcBorders>
              <w:left w:val="nil"/>
              <w:right w:val="nil"/>
            </w:tcBorders>
          </w:tcPr>
          <w:p w14:paraId="2A2D0C7C" w14:textId="60C09A5E" w:rsidR="005B3914" w:rsidRPr="00CA39C8" w:rsidRDefault="0099423E" w:rsidP="0073627B">
            <w:pPr>
              <w:pStyle w:val="BodyText"/>
              <w:tabs>
                <w:tab w:val="decimal" w:pos="825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 w:rsidRPr="00CA39C8">
              <w:rPr>
                <w:szCs w:val="22"/>
                <w:lang w:eastAsia="en-GB"/>
              </w:rPr>
              <w:t>4,570</w:t>
            </w:r>
          </w:p>
        </w:tc>
        <w:tc>
          <w:tcPr>
            <w:tcW w:w="181" w:type="dxa"/>
            <w:gridSpan w:val="2"/>
          </w:tcPr>
          <w:p w14:paraId="1D44BCCD" w14:textId="77777777" w:rsidR="005B3914" w:rsidRPr="00CA39C8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79" w:type="dxa"/>
            <w:gridSpan w:val="2"/>
          </w:tcPr>
          <w:p w14:paraId="710BD073" w14:textId="6886587E" w:rsidR="005B3914" w:rsidRPr="00CA39C8" w:rsidRDefault="005B3914" w:rsidP="0073627B">
            <w:pPr>
              <w:pStyle w:val="BodyText"/>
              <w:tabs>
                <w:tab w:val="decimal" w:pos="833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 w:rsidRPr="00CA39C8">
              <w:t>2,</w:t>
            </w:r>
            <w:r w:rsidR="0099423E" w:rsidRPr="00CA39C8">
              <w:t>540</w:t>
            </w:r>
          </w:p>
        </w:tc>
      </w:tr>
      <w:tr w:rsidR="005B3914" w:rsidRPr="00950A99" w14:paraId="0E6748C2" w14:textId="77777777" w:rsidTr="0073627B">
        <w:trPr>
          <w:cantSplit/>
        </w:trPr>
        <w:tc>
          <w:tcPr>
            <w:tcW w:w="4140" w:type="dxa"/>
          </w:tcPr>
          <w:p w14:paraId="4F6873DC" w14:textId="77777777" w:rsidR="005B3914" w:rsidRPr="00950A99" w:rsidRDefault="005B3914" w:rsidP="0073627B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  <w:lang w:eastAsia="en-GB"/>
              </w:rPr>
              <w:t>Others</w:t>
            </w:r>
          </w:p>
        </w:tc>
        <w:tc>
          <w:tcPr>
            <w:tcW w:w="180" w:type="dxa"/>
          </w:tcPr>
          <w:p w14:paraId="7531A7D2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0D000885" w14:textId="44BC6689" w:rsidR="005B3914" w:rsidRPr="00A85044" w:rsidRDefault="0099423E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szCs w:val="22"/>
                <w:lang w:eastAsia="en-GB" w:bidi="th-TH"/>
              </w:rPr>
            </w:pPr>
            <w:r>
              <w:rPr>
                <w:szCs w:val="22"/>
                <w:lang w:eastAsia="en-GB" w:bidi="th-TH"/>
              </w:rPr>
              <w:t>14,023</w:t>
            </w:r>
          </w:p>
        </w:tc>
        <w:tc>
          <w:tcPr>
            <w:tcW w:w="178" w:type="dxa"/>
          </w:tcPr>
          <w:p w14:paraId="55539914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1" w:type="dxa"/>
          </w:tcPr>
          <w:p w14:paraId="0324680A" w14:textId="268DFBA5" w:rsidR="005B3914" w:rsidRPr="00950A99" w:rsidRDefault="005B3914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szCs w:val="22"/>
                <w:lang w:eastAsia="en-GB" w:bidi="th-TH"/>
              </w:rPr>
            </w:pPr>
            <w:r>
              <w:t>22,591</w:t>
            </w:r>
          </w:p>
        </w:tc>
        <w:tc>
          <w:tcPr>
            <w:tcW w:w="184" w:type="dxa"/>
          </w:tcPr>
          <w:p w14:paraId="26B7FDF5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07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B966DEE" w14:textId="1979CAC3" w:rsidR="005B3914" w:rsidRPr="00A85044" w:rsidRDefault="0099423E" w:rsidP="0073627B">
            <w:pPr>
              <w:pStyle w:val="BodyText"/>
              <w:tabs>
                <w:tab w:val="decimal" w:pos="825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14,539</w:t>
            </w:r>
          </w:p>
        </w:tc>
        <w:tc>
          <w:tcPr>
            <w:tcW w:w="181" w:type="dxa"/>
            <w:gridSpan w:val="2"/>
          </w:tcPr>
          <w:p w14:paraId="550430B5" w14:textId="77777777" w:rsidR="005B3914" w:rsidRPr="00950A99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079" w:type="dxa"/>
            <w:gridSpan w:val="2"/>
          </w:tcPr>
          <w:p w14:paraId="1CCD634D" w14:textId="775BF50A" w:rsidR="005B3914" w:rsidRPr="00950A99" w:rsidRDefault="005B3914" w:rsidP="0073627B">
            <w:pPr>
              <w:pStyle w:val="BodyText"/>
              <w:tabs>
                <w:tab w:val="decimal" w:pos="833"/>
              </w:tabs>
              <w:spacing w:after="0" w:line="300" w:lineRule="exact"/>
              <w:ind w:left="-108" w:right="-79"/>
              <w:rPr>
                <w:szCs w:val="22"/>
                <w:lang w:eastAsia="en-GB"/>
              </w:rPr>
            </w:pPr>
            <w:r>
              <w:t>20,834</w:t>
            </w:r>
          </w:p>
        </w:tc>
      </w:tr>
      <w:tr w:rsidR="005B3914" w:rsidRPr="00950A99" w14:paraId="200CAE82" w14:textId="77777777" w:rsidTr="0073627B">
        <w:trPr>
          <w:cantSplit/>
        </w:trPr>
        <w:tc>
          <w:tcPr>
            <w:tcW w:w="4140" w:type="dxa"/>
            <w:hideMark/>
          </w:tcPr>
          <w:p w14:paraId="2B5EEE67" w14:textId="77777777" w:rsidR="005B3914" w:rsidRPr="00950A99" w:rsidRDefault="005B3914" w:rsidP="0073627B">
            <w:pPr>
              <w:spacing w:line="300" w:lineRule="exact"/>
              <w:jc w:val="thaiDistribute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</w:rPr>
              <w:t>Total</w:t>
            </w:r>
            <w:r w:rsidRPr="00950A99">
              <w:rPr>
                <w:b/>
                <w:bCs/>
                <w:szCs w:val="22"/>
                <w:lang w:eastAsia="en-GB"/>
              </w:rPr>
              <w:t xml:space="preserve"> other current receivables</w:t>
            </w:r>
          </w:p>
        </w:tc>
        <w:tc>
          <w:tcPr>
            <w:tcW w:w="180" w:type="dxa"/>
          </w:tcPr>
          <w:p w14:paraId="73ECBA89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D00CB" w14:textId="30414746" w:rsidR="005B3914" w:rsidRPr="00A85044" w:rsidRDefault="0099423E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b/>
                <w:bCs/>
                <w:szCs w:val="22"/>
                <w:lang w:eastAsia="en-GB" w:bidi="th-TH"/>
              </w:rPr>
            </w:pPr>
            <w:r>
              <w:rPr>
                <w:b/>
                <w:bCs/>
                <w:szCs w:val="22"/>
                <w:lang w:eastAsia="en-GB" w:bidi="th-TH"/>
              </w:rPr>
              <w:t>146,539</w:t>
            </w:r>
          </w:p>
        </w:tc>
        <w:tc>
          <w:tcPr>
            <w:tcW w:w="178" w:type="dxa"/>
          </w:tcPr>
          <w:p w14:paraId="7CD462A7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D9AAFB" w14:textId="6595050C" w:rsidR="005B3914" w:rsidRPr="00921225" w:rsidRDefault="005B3914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b/>
                <w:bCs/>
                <w:szCs w:val="22"/>
                <w:lang w:eastAsia="en-GB" w:bidi="th-TH"/>
              </w:rPr>
            </w:pPr>
            <w:r>
              <w:rPr>
                <w:b/>
                <w:bCs/>
              </w:rPr>
              <w:t>165,781</w:t>
            </w:r>
          </w:p>
        </w:tc>
        <w:tc>
          <w:tcPr>
            <w:tcW w:w="184" w:type="dxa"/>
          </w:tcPr>
          <w:p w14:paraId="0B816B61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11604" w14:textId="3788FF86" w:rsidR="005B3914" w:rsidRPr="00A85044" w:rsidRDefault="0099423E" w:rsidP="0073627B">
            <w:pPr>
              <w:pStyle w:val="BodyText"/>
              <w:tabs>
                <w:tab w:val="decimal" w:pos="825"/>
              </w:tabs>
              <w:spacing w:after="0" w:line="300" w:lineRule="exact"/>
              <w:ind w:left="-108" w:right="-79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/>
              </w:rPr>
              <w:t>98,082</w:t>
            </w:r>
          </w:p>
        </w:tc>
        <w:tc>
          <w:tcPr>
            <w:tcW w:w="181" w:type="dxa"/>
            <w:gridSpan w:val="2"/>
          </w:tcPr>
          <w:p w14:paraId="67B696FB" w14:textId="77777777" w:rsidR="005B3914" w:rsidRPr="00950A99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AFB04" w14:textId="7A1ABD9C" w:rsidR="005B3914" w:rsidRPr="00921225" w:rsidRDefault="005B3914" w:rsidP="0073627B">
            <w:pPr>
              <w:pStyle w:val="BodyText"/>
              <w:tabs>
                <w:tab w:val="decimal" w:pos="833"/>
              </w:tabs>
              <w:spacing w:after="0" w:line="300" w:lineRule="exact"/>
              <w:ind w:left="-108" w:right="-79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</w:rPr>
              <w:t>128,238</w:t>
            </w:r>
          </w:p>
        </w:tc>
      </w:tr>
      <w:tr w:rsidR="005B3914" w:rsidRPr="00950A99" w14:paraId="2B750D3B" w14:textId="77777777" w:rsidTr="0073627B">
        <w:trPr>
          <w:cantSplit/>
          <w:trHeight w:val="235"/>
        </w:trPr>
        <w:tc>
          <w:tcPr>
            <w:tcW w:w="4140" w:type="dxa"/>
          </w:tcPr>
          <w:p w14:paraId="63E26DDD" w14:textId="4B1D923A" w:rsidR="005B3914" w:rsidRPr="00950A99" w:rsidRDefault="005B3914" w:rsidP="0073627B">
            <w:pPr>
              <w:spacing w:line="300" w:lineRule="exact"/>
              <w:ind w:left="194" w:hanging="180"/>
              <w:rPr>
                <w:b/>
                <w:bCs/>
                <w:szCs w:val="22"/>
              </w:rPr>
            </w:pPr>
            <w:r w:rsidRPr="00950A99">
              <w:rPr>
                <w:b/>
                <w:bCs/>
                <w:szCs w:val="22"/>
              </w:rPr>
              <w:t>Total trade and other current receivables</w:t>
            </w:r>
          </w:p>
        </w:tc>
        <w:tc>
          <w:tcPr>
            <w:tcW w:w="180" w:type="dxa"/>
          </w:tcPr>
          <w:p w14:paraId="009DACED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FBA51" w14:textId="2E3BADF4" w:rsidR="005B3914" w:rsidRPr="00A85044" w:rsidRDefault="0099423E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b/>
                <w:bCs/>
                <w:szCs w:val="22"/>
                <w:lang w:eastAsia="en-GB" w:bidi="th-TH"/>
              </w:rPr>
            </w:pPr>
            <w:r>
              <w:rPr>
                <w:b/>
                <w:bCs/>
                <w:szCs w:val="22"/>
                <w:lang w:eastAsia="en-GB" w:bidi="th-TH"/>
              </w:rPr>
              <w:t>1,163,675</w:t>
            </w:r>
          </w:p>
        </w:tc>
        <w:tc>
          <w:tcPr>
            <w:tcW w:w="178" w:type="dxa"/>
          </w:tcPr>
          <w:p w14:paraId="5C9B946F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9A57EA" w14:textId="1EB10635" w:rsidR="005B3914" w:rsidRPr="00921225" w:rsidRDefault="005B3914" w:rsidP="0073627B">
            <w:pPr>
              <w:pStyle w:val="BodyText"/>
              <w:tabs>
                <w:tab w:val="decimal" w:pos="916"/>
              </w:tabs>
              <w:spacing w:after="0" w:line="300" w:lineRule="exact"/>
              <w:ind w:left="-108" w:right="-79"/>
              <w:rPr>
                <w:b/>
                <w:bCs/>
                <w:szCs w:val="22"/>
                <w:lang w:eastAsia="en-GB" w:bidi="th-TH"/>
              </w:rPr>
            </w:pPr>
            <w:r>
              <w:rPr>
                <w:b/>
                <w:bCs/>
              </w:rPr>
              <w:t>983,623</w:t>
            </w:r>
          </w:p>
        </w:tc>
        <w:tc>
          <w:tcPr>
            <w:tcW w:w="184" w:type="dxa"/>
            <w:vAlign w:val="bottom"/>
          </w:tcPr>
          <w:p w14:paraId="572B93EF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70F31" w14:textId="4F53BA27" w:rsidR="005B3914" w:rsidRPr="00A85044" w:rsidRDefault="0099423E" w:rsidP="0073627B">
            <w:pPr>
              <w:pStyle w:val="BodyText"/>
              <w:tabs>
                <w:tab w:val="decimal" w:pos="825"/>
              </w:tabs>
              <w:spacing w:after="0" w:line="300" w:lineRule="exact"/>
              <w:ind w:left="-108" w:right="-79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/>
              </w:rPr>
              <w:t>943,443</w:t>
            </w:r>
          </w:p>
        </w:tc>
        <w:tc>
          <w:tcPr>
            <w:tcW w:w="181" w:type="dxa"/>
            <w:gridSpan w:val="2"/>
            <w:vAlign w:val="bottom"/>
          </w:tcPr>
          <w:p w14:paraId="7E6E9CB2" w14:textId="77777777" w:rsidR="005B3914" w:rsidRPr="00950A99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E46F5" w14:textId="7C6C10B5" w:rsidR="005B3914" w:rsidRPr="00921225" w:rsidRDefault="005B3914" w:rsidP="0073627B">
            <w:pPr>
              <w:pStyle w:val="BodyText"/>
              <w:tabs>
                <w:tab w:val="decimal" w:pos="833"/>
              </w:tabs>
              <w:spacing w:after="0" w:line="300" w:lineRule="exact"/>
              <w:ind w:left="-108" w:right="-79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</w:rPr>
              <w:t>793,491</w:t>
            </w:r>
          </w:p>
        </w:tc>
      </w:tr>
    </w:tbl>
    <w:p w14:paraId="7150C612" w14:textId="77777777" w:rsidR="005613CD" w:rsidRDefault="005613CD" w:rsidP="00EB29FF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  <w:r>
        <w:rPr>
          <w:sz w:val="20"/>
          <w:lang w:bidi="th-TH"/>
        </w:rPr>
        <w:br w:type="page"/>
      </w:r>
    </w:p>
    <w:p w14:paraId="72FA52E0" w14:textId="41F4FB09" w:rsidR="00DC12D6" w:rsidRDefault="00DC12D6" w:rsidP="001D64B9">
      <w:pPr>
        <w:pStyle w:val="Heading1"/>
      </w:pPr>
      <w:r w:rsidRPr="00DC12D6">
        <w:lastRenderedPageBreak/>
        <w:t>Inventories</w:t>
      </w:r>
    </w:p>
    <w:p w14:paraId="585A434D" w14:textId="77777777" w:rsidR="00DC12D6" w:rsidRPr="00163C41" w:rsidRDefault="00DC12D6" w:rsidP="008F3A75">
      <w:pPr>
        <w:pStyle w:val="BodyText"/>
        <w:spacing w:after="0" w:line="240" w:lineRule="auto"/>
        <w:ind w:left="540"/>
        <w:jc w:val="both"/>
        <w:rPr>
          <w:sz w:val="20"/>
          <w:cs/>
          <w:lang w:bidi="th-TH"/>
        </w:rPr>
      </w:pPr>
    </w:p>
    <w:tbl>
      <w:tblPr>
        <w:tblW w:w="93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80"/>
        <w:gridCol w:w="1177"/>
        <w:gridCol w:w="180"/>
        <w:gridCol w:w="1170"/>
        <w:gridCol w:w="180"/>
        <w:gridCol w:w="1170"/>
        <w:gridCol w:w="180"/>
        <w:gridCol w:w="1170"/>
      </w:tblGrid>
      <w:tr w:rsidR="00DC12D6" w:rsidRPr="00950A99" w14:paraId="3AB652F4" w14:textId="77777777" w:rsidTr="00BB094C">
        <w:trPr>
          <w:cantSplit/>
          <w:tblHeader/>
        </w:trPr>
        <w:tc>
          <w:tcPr>
            <w:tcW w:w="3960" w:type="dxa"/>
            <w:vAlign w:val="bottom"/>
            <w:hideMark/>
          </w:tcPr>
          <w:p w14:paraId="43D5A8EC" w14:textId="77777777" w:rsidR="00DC12D6" w:rsidRPr="00950A99" w:rsidRDefault="00DC12D6" w:rsidP="0073627B">
            <w:pPr>
              <w:spacing w:line="300" w:lineRule="exact"/>
              <w:rPr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6BE3348" w14:textId="77777777" w:rsidR="00DC12D6" w:rsidRPr="00950A99" w:rsidRDefault="00DC12D6" w:rsidP="0073627B">
            <w:pPr>
              <w:pStyle w:val="Default"/>
              <w:spacing w:line="300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527" w:type="dxa"/>
            <w:gridSpan w:val="3"/>
            <w:hideMark/>
          </w:tcPr>
          <w:p w14:paraId="79C25148" w14:textId="77777777" w:rsidR="00DC12D6" w:rsidRPr="00950A99" w:rsidRDefault="00DC12D6" w:rsidP="0073627B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 xml:space="preserve">Consolidated </w:t>
            </w:r>
          </w:p>
          <w:p w14:paraId="2EB52860" w14:textId="77777777" w:rsidR="00DC12D6" w:rsidRPr="00950A99" w:rsidRDefault="00DC12D6" w:rsidP="0073627B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financial statements</w:t>
            </w:r>
          </w:p>
        </w:tc>
        <w:tc>
          <w:tcPr>
            <w:tcW w:w="180" w:type="dxa"/>
          </w:tcPr>
          <w:p w14:paraId="76DAB008" w14:textId="77777777" w:rsidR="00DC12D6" w:rsidRPr="00950A99" w:rsidRDefault="00DC12D6" w:rsidP="0073627B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3EA015D9" w14:textId="77777777" w:rsidR="00DC12D6" w:rsidRPr="00950A99" w:rsidRDefault="00DC12D6" w:rsidP="0073627B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 xml:space="preserve">Separate </w:t>
            </w:r>
          </w:p>
          <w:p w14:paraId="1E72F1E3" w14:textId="77777777" w:rsidR="00DC12D6" w:rsidRPr="00950A99" w:rsidRDefault="00DC12D6" w:rsidP="0073627B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>financial statements</w:t>
            </w:r>
          </w:p>
        </w:tc>
      </w:tr>
      <w:tr w:rsidR="005B3914" w:rsidRPr="00950A99" w14:paraId="12822CA3" w14:textId="77777777" w:rsidTr="00BB094C">
        <w:trPr>
          <w:cantSplit/>
          <w:tblHeader/>
        </w:trPr>
        <w:tc>
          <w:tcPr>
            <w:tcW w:w="3960" w:type="dxa"/>
            <w:vAlign w:val="bottom"/>
            <w:hideMark/>
          </w:tcPr>
          <w:p w14:paraId="7F992B09" w14:textId="098422AB" w:rsidR="005B3914" w:rsidRPr="00950A99" w:rsidRDefault="005B3914" w:rsidP="0073627B">
            <w:pPr>
              <w:spacing w:line="300" w:lineRule="exact"/>
              <w:rPr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180" w:type="dxa"/>
          </w:tcPr>
          <w:p w14:paraId="3214F4A7" w14:textId="77777777" w:rsidR="005B3914" w:rsidRPr="00950A99" w:rsidRDefault="005B3914" w:rsidP="0073627B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7" w:type="dxa"/>
            <w:vAlign w:val="center"/>
            <w:hideMark/>
          </w:tcPr>
          <w:p w14:paraId="68FA7239" w14:textId="68C81376" w:rsidR="005B3914" w:rsidRPr="00950A99" w:rsidRDefault="005B3914" w:rsidP="0073627B">
            <w:pPr>
              <w:pStyle w:val="acctmergecolhdg"/>
              <w:spacing w:line="300" w:lineRule="exact"/>
              <w:ind w:left="-83" w:right="-79" w:firstLine="4"/>
              <w:rPr>
                <w:szCs w:val="22"/>
                <w:lang w:eastAsia="en-GB" w:bidi="th-TH"/>
              </w:rPr>
            </w:pPr>
            <w:r w:rsidRPr="003C0193">
              <w:rPr>
                <w:b w:val="0"/>
                <w:bCs/>
                <w:szCs w:val="22"/>
                <w:lang w:bidi="th-TH"/>
              </w:rPr>
              <w:t xml:space="preserve">31 </w:t>
            </w:r>
            <w:r w:rsidR="005613CD">
              <w:rPr>
                <w:b w:val="0"/>
                <w:bCs/>
                <w:szCs w:val="22"/>
                <w:lang w:bidi="th-TH"/>
              </w:rPr>
              <w:br/>
            </w:r>
            <w:r w:rsidRPr="003C0193">
              <w:rPr>
                <w:b w:val="0"/>
                <w:bCs/>
                <w:szCs w:val="22"/>
                <w:lang w:bidi="th-TH"/>
              </w:rPr>
              <w:t>March</w:t>
            </w:r>
            <w:r w:rsidRPr="00950A99">
              <w:rPr>
                <w:b w:val="0"/>
                <w:bCs/>
                <w:szCs w:val="22"/>
              </w:rPr>
              <w:t xml:space="preserve"> </w:t>
            </w:r>
            <w:r w:rsidR="005613CD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rFonts w:cs="Angsana New"/>
                <w:b w:val="0"/>
                <w:bCs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6AFCE074" w14:textId="77777777" w:rsidR="005B3914" w:rsidRPr="00950A99" w:rsidRDefault="005B3914" w:rsidP="0073627B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vAlign w:val="center"/>
            <w:hideMark/>
          </w:tcPr>
          <w:p w14:paraId="023BA3A0" w14:textId="64F4379D" w:rsidR="005B3914" w:rsidRPr="00950A99" w:rsidRDefault="005B3914" w:rsidP="0073627B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  <w:vAlign w:val="center"/>
          </w:tcPr>
          <w:p w14:paraId="4500F0BD" w14:textId="77777777" w:rsidR="005B3914" w:rsidRPr="00950A99" w:rsidRDefault="005B3914" w:rsidP="0073627B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vAlign w:val="center"/>
            <w:hideMark/>
          </w:tcPr>
          <w:p w14:paraId="502064AB" w14:textId="270E7319" w:rsidR="005B3914" w:rsidRPr="00950A99" w:rsidRDefault="005B3914" w:rsidP="0073627B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</w:rPr>
            </w:pPr>
            <w:r w:rsidRPr="003C0193">
              <w:rPr>
                <w:b w:val="0"/>
                <w:bCs/>
                <w:szCs w:val="22"/>
                <w:lang w:bidi="th-TH"/>
              </w:rPr>
              <w:t xml:space="preserve">31 </w:t>
            </w:r>
            <w:r w:rsidR="005613CD">
              <w:rPr>
                <w:b w:val="0"/>
                <w:bCs/>
                <w:szCs w:val="22"/>
                <w:lang w:bidi="th-TH"/>
              </w:rPr>
              <w:br/>
            </w:r>
            <w:r w:rsidRPr="003C0193">
              <w:rPr>
                <w:b w:val="0"/>
                <w:bCs/>
                <w:szCs w:val="22"/>
                <w:lang w:bidi="th-TH"/>
              </w:rPr>
              <w:t>March</w:t>
            </w:r>
            <w:r w:rsidRPr="00950A99">
              <w:rPr>
                <w:b w:val="0"/>
                <w:bCs/>
                <w:szCs w:val="22"/>
              </w:rPr>
              <w:t xml:space="preserve"> </w:t>
            </w:r>
            <w:r w:rsidR="005613CD">
              <w:rPr>
                <w:b w:val="0"/>
                <w:bCs/>
                <w:szCs w:val="22"/>
              </w:rPr>
              <w:br/>
            </w:r>
            <w:r w:rsidRPr="00950A99">
              <w:rPr>
                <w:b w:val="0"/>
                <w:bCs/>
                <w:szCs w:val="22"/>
              </w:rPr>
              <w:t>202</w:t>
            </w:r>
            <w:r>
              <w:rPr>
                <w:rFonts w:cs="Angsana New"/>
                <w:b w:val="0"/>
                <w:bCs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05C2D515" w14:textId="77777777" w:rsidR="005B3914" w:rsidRPr="00950A99" w:rsidRDefault="005B3914" w:rsidP="0073627B">
            <w:pPr>
              <w:pStyle w:val="acctmergecolhdg"/>
              <w:spacing w:line="300" w:lineRule="exact"/>
              <w:ind w:left="-83" w:firstLine="4"/>
              <w:rPr>
                <w:b w:val="0"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vAlign w:val="center"/>
            <w:hideMark/>
          </w:tcPr>
          <w:p w14:paraId="1E753BC1" w14:textId="2C114573" w:rsidR="005B3914" w:rsidRPr="00950A99" w:rsidRDefault="005B3914" w:rsidP="0073627B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  <w:r w:rsidRPr="00950A99">
              <w:rPr>
                <w:b w:val="0"/>
                <w:bCs/>
                <w:szCs w:val="22"/>
              </w:rPr>
              <w:t>31 December 202</w:t>
            </w:r>
            <w:r>
              <w:rPr>
                <w:b w:val="0"/>
                <w:bCs/>
                <w:szCs w:val="22"/>
              </w:rPr>
              <w:t>5</w:t>
            </w:r>
          </w:p>
        </w:tc>
      </w:tr>
      <w:tr w:rsidR="00DC12D6" w:rsidRPr="00950A99" w14:paraId="38B25405" w14:textId="77777777" w:rsidTr="00BB094C">
        <w:trPr>
          <w:cantSplit/>
          <w:tblHeader/>
        </w:trPr>
        <w:tc>
          <w:tcPr>
            <w:tcW w:w="3960" w:type="dxa"/>
            <w:vAlign w:val="bottom"/>
          </w:tcPr>
          <w:p w14:paraId="26F734AB" w14:textId="77777777" w:rsidR="00DC12D6" w:rsidRPr="00950A99" w:rsidRDefault="00DC12D6" w:rsidP="0073627B">
            <w:pPr>
              <w:spacing w:line="300" w:lineRule="exact"/>
              <w:rPr>
                <w:b/>
                <w:bCs/>
                <w:szCs w:val="22"/>
                <w:cs/>
                <w:lang w:eastAsia="en-GB"/>
              </w:rPr>
            </w:pPr>
          </w:p>
        </w:tc>
        <w:tc>
          <w:tcPr>
            <w:tcW w:w="180" w:type="dxa"/>
          </w:tcPr>
          <w:p w14:paraId="74AC5A96" w14:textId="77777777" w:rsidR="00DC12D6" w:rsidRPr="00950A99" w:rsidRDefault="00DC12D6" w:rsidP="0073627B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 w:bidi="th-TH"/>
              </w:rPr>
            </w:pPr>
          </w:p>
        </w:tc>
        <w:tc>
          <w:tcPr>
            <w:tcW w:w="5227" w:type="dxa"/>
            <w:gridSpan w:val="7"/>
            <w:vAlign w:val="bottom"/>
          </w:tcPr>
          <w:p w14:paraId="131C1DDD" w14:textId="77777777" w:rsidR="00DC12D6" w:rsidRPr="00950A99" w:rsidRDefault="00DC12D6" w:rsidP="0073627B">
            <w:pPr>
              <w:pStyle w:val="acctmergecolhdg"/>
              <w:spacing w:line="300" w:lineRule="exact"/>
              <w:ind w:left="-83" w:right="-79" w:firstLine="4"/>
              <w:rPr>
                <w:b w:val="0"/>
                <w:bCs/>
                <w:szCs w:val="22"/>
                <w:lang w:eastAsia="en-GB"/>
              </w:rPr>
            </w:pPr>
            <w:r w:rsidRPr="00950A99">
              <w:rPr>
                <w:i/>
                <w:iCs/>
                <w:szCs w:val="22"/>
                <w:cs/>
                <w:lang w:eastAsia="en-GB" w:bidi="th-TH"/>
              </w:rPr>
              <w:t>(</w:t>
            </w:r>
            <w:r w:rsidRPr="00950A99">
              <w:rPr>
                <w:b w:val="0"/>
                <w:bCs/>
                <w:i/>
                <w:iCs/>
                <w:szCs w:val="22"/>
                <w:lang w:eastAsia="en-GB" w:bidi="th-TH"/>
              </w:rPr>
              <w:t>in thousand Baht)</w:t>
            </w:r>
          </w:p>
        </w:tc>
      </w:tr>
      <w:tr w:rsidR="005B3914" w:rsidRPr="00950A99" w14:paraId="6AAC5343" w14:textId="77777777" w:rsidTr="00BB094C">
        <w:trPr>
          <w:cantSplit/>
        </w:trPr>
        <w:tc>
          <w:tcPr>
            <w:tcW w:w="3960" w:type="dxa"/>
            <w:hideMark/>
          </w:tcPr>
          <w:p w14:paraId="2C4E0827" w14:textId="77777777" w:rsidR="005B3914" w:rsidRPr="00950A99" w:rsidRDefault="005B3914" w:rsidP="0073627B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Finished goods</w:t>
            </w:r>
          </w:p>
        </w:tc>
        <w:tc>
          <w:tcPr>
            <w:tcW w:w="180" w:type="dxa"/>
          </w:tcPr>
          <w:p w14:paraId="489B8CD2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1276272A" w14:textId="7D945CCD" w:rsidR="005B3914" w:rsidRPr="006D6D50" w:rsidRDefault="0099423E" w:rsidP="0073627B">
            <w:pPr>
              <w:pStyle w:val="BodyText"/>
              <w:spacing w:after="0" w:line="300" w:lineRule="exact"/>
              <w:ind w:left="-108" w:right="105"/>
              <w:jc w:val="right"/>
              <w:rPr>
                <w:rFonts w:cs="Angsana New"/>
                <w:szCs w:val="28"/>
                <w:lang w:val="en-US" w:eastAsia="en-GB" w:bidi="th-TH"/>
              </w:rPr>
            </w:pPr>
            <w:r>
              <w:rPr>
                <w:rFonts w:cs="Angsana New"/>
                <w:szCs w:val="28"/>
                <w:lang w:val="en-US" w:eastAsia="en-GB" w:bidi="th-TH"/>
              </w:rPr>
              <w:t>558,467</w:t>
            </w:r>
          </w:p>
        </w:tc>
        <w:tc>
          <w:tcPr>
            <w:tcW w:w="180" w:type="dxa"/>
          </w:tcPr>
          <w:p w14:paraId="59C925B0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14B7A9F5" w14:textId="4A8CEF3D" w:rsidR="005B3914" w:rsidRPr="00950A99" w:rsidRDefault="005B3914" w:rsidP="0073627B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>
              <w:t>391,693</w:t>
            </w:r>
          </w:p>
        </w:tc>
        <w:tc>
          <w:tcPr>
            <w:tcW w:w="180" w:type="dxa"/>
          </w:tcPr>
          <w:p w14:paraId="64FFC763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43910153" w14:textId="218B4837" w:rsidR="005B3914" w:rsidRPr="00950A99" w:rsidRDefault="0099423E" w:rsidP="0073627B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472,536</w:t>
            </w:r>
          </w:p>
        </w:tc>
        <w:tc>
          <w:tcPr>
            <w:tcW w:w="180" w:type="dxa"/>
          </w:tcPr>
          <w:p w14:paraId="2CEC9742" w14:textId="77777777" w:rsidR="005B3914" w:rsidRPr="00950A99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0B738B1B" w14:textId="53F3E950" w:rsidR="005B3914" w:rsidRPr="00950A99" w:rsidRDefault="005B3914" w:rsidP="0073627B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>
              <w:t>345,309</w:t>
            </w:r>
          </w:p>
        </w:tc>
      </w:tr>
      <w:tr w:rsidR="005B3914" w:rsidRPr="00950A99" w14:paraId="71F9286B" w14:textId="77777777" w:rsidTr="00BB094C">
        <w:trPr>
          <w:cantSplit/>
        </w:trPr>
        <w:tc>
          <w:tcPr>
            <w:tcW w:w="3960" w:type="dxa"/>
            <w:hideMark/>
          </w:tcPr>
          <w:p w14:paraId="700323FA" w14:textId="77777777" w:rsidR="005B3914" w:rsidRPr="00950A99" w:rsidRDefault="005B3914" w:rsidP="0073627B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Work in progress</w:t>
            </w:r>
          </w:p>
        </w:tc>
        <w:tc>
          <w:tcPr>
            <w:tcW w:w="180" w:type="dxa"/>
          </w:tcPr>
          <w:p w14:paraId="43882A93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59D633E0" w14:textId="47B5D6FF" w:rsidR="005B3914" w:rsidRPr="00950A99" w:rsidRDefault="0099423E" w:rsidP="0073627B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153,824</w:t>
            </w:r>
          </w:p>
        </w:tc>
        <w:tc>
          <w:tcPr>
            <w:tcW w:w="180" w:type="dxa"/>
          </w:tcPr>
          <w:p w14:paraId="0990F67D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194CD249" w14:textId="1BB6403A" w:rsidR="005B3914" w:rsidRPr="00950A99" w:rsidRDefault="005B3914" w:rsidP="0073627B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>
              <w:t>146,131</w:t>
            </w:r>
          </w:p>
        </w:tc>
        <w:tc>
          <w:tcPr>
            <w:tcW w:w="180" w:type="dxa"/>
          </w:tcPr>
          <w:p w14:paraId="332BE8D4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368FCA3C" w14:textId="13849AFE" w:rsidR="005B3914" w:rsidRPr="00950A99" w:rsidRDefault="0099423E" w:rsidP="0073627B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46,885</w:t>
            </w:r>
          </w:p>
        </w:tc>
        <w:tc>
          <w:tcPr>
            <w:tcW w:w="180" w:type="dxa"/>
          </w:tcPr>
          <w:p w14:paraId="454E22A2" w14:textId="77777777" w:rsidR="005B3914" w:rsidRPr="00950A99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61937B97" w14:textId="79E742E9" w:rsidR="005B3914" w:rsidRPr="00950A99" w:rsidRDefault="005B3914" w:rsidP="0073627B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>
              <w:t>48,273</w:t>
            </w:r>
          </w:p>
        </w:tc>
      </w:tr>
      <w:tr w:rsidR="005B3914" w:rsidRPr="00950A99" w14:paraId="671D0475" w14:textId="77777777" w:rsidTr="00BB094C">
        <w:trPr>
          <w:cantSplit/>
        </w:trPr>
        <w:tc>
          <w:tcPr>
            <w:tcW w:w="3960" w:type="dxa"/>
            <w:hideMark/>
          </w:tcPr>
          <w:p w14:paraId="7E908588" w14:textId="77777777" w:rsidR="005B3914" w:rsidRPr="00950A99" w:rsidRDefault="005B3914" w:rsidP="0073627B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Raw materials</w:t>
            </w:r>
          </w:p>
        </w:tc>
        <w:tc>
          <w:tcPr>
            <w:tcW w:w="180" w:type="dxa"/>
          </w:tcPr>
          <w:p w14:paraId="095FAB92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3645A894" w14:textId="3EFED4F1" w:rsidR="005B3914" w:rsidRPr="00950A99" w:rsidRDefault="0099423E" w:rsidP="0073627B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277,603</w:t>
            </w:r>
          </w:p>
        </w:tc>
        <w:tc>
          <w:tcPr>
            <w:tcW w:w="180" w:type="dxa"/>
          </w:tcPr>
          <w:p w14:paraId="2960F382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076A8F7B" w14:textId="2FAF8E2B" w:rsidR="005B3914" w:rsidRPr="00950A99" w:rsidRDefault="005B3914" w:rsidP="0073627B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>
              <w:t>289,811</w:t>
            </w:r>
          </w:p>
        </w:tc>
        <w:tc>
          <w:tcPr>
            <w:tcW w:w="180" w:type="dxa"/>
          </w:tcPr>
          <w:p w14:paraId="1E0F1F94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453B2597" w14:textId="3BAF7474" w:rsidR="005B3914" w:rsidRPr="00950A99" w:rsidRDefault="0099423E" w:rsidP="0073627B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219,987</w:t>
            </w:r>
          </w:p>
        </w:tc>
        <w:tc>
          <w:tcPr>
            <w:tcW w:w="180" w:type="dxa"/>
          </w:tcPr>
          <w:p w14:paraId="091DEDDF" w14:textId="77777777" w:rsidR="005B3914" w:rsidRPr="00950A99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5C3B3996" w14:textId="489E2A94" w:rsidR="005B3914" w:rsidRPr="00950A99" w:rsidRDefault="005B3914" w:rsidP="0073627B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>
              <w:t>243,815</w:t>
            </w:r>
          </w:p>
        </w:tc>
      </w:tr>
      <w:tr w:rsidR="005B3914" w:rsidRPr="00950A99" w14:paraId="10DBF40C" w14:textId="77777777" w:rsidTr="00BB094C">
        <w:trPr>
          <w:cantSplit/>
        </w:trPr>
        <w:tc>
          <w:tcPr>
            <w:tcW w:w="3960" w:type="dxa"/>
            <w:hideMark/>
          </w:tcPr>
          <w:p w14:paraId="5F40FBF5" w14:textId="77777777" w:rsidR="005B3914" w:rsidRPr="00950A99" w:rsidRDefault="005B3914" w:rsidP="0073627B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Packaging</w:t>
            </w:r>
          </w:p>
        </w:tc>
        <w:tc>
          <w:tcPr>
            <w:tcW w:w="180" w:type="dxa"/>
          </w:tcPr>
          <w:p w14:paraId="5B0EBEB8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5FB77514" w14:textId="50B6F1C8" w:rsidR="005B3914" w:rsidRPr="00950A99" w:rsidRDefault="0099423E" w:rsidP="0073627B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447,483</w:t>
            </w:r>
          </w:p>
        </w:tc>
        <w:tc>
          <w:tcPr>
            <w:tcW w:w="180" w:type="dxa"/>
          </w:tcPr>
          <w:p w14:paraId="1C13711C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30E707C7" w14:textId="4B684F21" w:rsidR="005B3914" w:rsidRPr="00950A99" w:rsidRDefault="005B3914" w:rsidP="0073627B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>
              <w:t>506,410</w:t>
            </w:r>
          </w:p>
        </w:tc>
        <w:tc>
          <w:tcPr>
            <w:tcW w:w="180" w:type="dxa"/>
          </w:tcPr>
          <w:p w14:paraId="2A223782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7DB84460" w14:textId="50F6B22B" w:rsidR="005B3914" w:rsidRPr="00950A99" w:rsidRDefault="0099423E" w:rsidP="0073627B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382,137</w:t>
            </w:r>
          </w:p>
        </w:tc>
        <w:tc>
          <w:tcPr>
            <w:tcW w:w="180" w:type="dxa"/>
          </w:tcPr>
          <w:p w14:paraId="21240206" w14:textId="77777777" w:rsidR="005B3914" w:rsidRPr="00950A99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7D6E706D" w14:textId="4A12A5BB" w:rsidR="005B3914" w:rsidRPr="00950A99" w:rsidRDefault="005B3914" w:rsidP="0073627B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>
              <w:t>439,229</w:t>
            </w:r>
          </w:p>
        </w:tc>
      </w:tr>
      <w:tr w:rsidR="005B3914" w:rsidRPr="00950A99" w14:paraId="1A49756B" w14:textId="77777777" w:rsidTr="00BB094C">
        <w:trPr>
          <w:cantSplit/>
        </w:trPr>
        <w:tc>
          <w:tcPr>
            <w:tcW w:w="3960" w:type="dxa"/>
            <w:hideMark/>
          </w:tcPr>
          <w:p w14:paraId="612E19F1" w14:textId="72044E8D" w:rsidR="005B3914" w:rsidRPr="00950A99" w:rsidRDefault="005B3914" w:rsidP="0073627B">
            <w:pPr>
              <w:spacing w:line="300" w:lineRule="exact"/>
              <w:ind w:right="-79"/>
              <w:jc w:val="thaiDistribute"/>
              <w:rPr>
                <w:szCs w:val="22"/>
                <w:lang w:eastAsia="en-GB"/>
              </w:rPr>
            </w:pPr>
            <w:r w:rsidRPr="0065503C">
              <w:rPr>
                <w:szCs w:val="22"/>
              </w:rPr>
              <w:t>Waste of fuel</w:t>
            </w:r>
          </w:p>
        </w:tc>
        <w:tc>
          <w:tcPr>
            <w:tcW w:w="180" w:type="dxa"/>
          </w:tcPr>
          <w:p w14:paraId="40A62B7C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7" w:type="dxa"/>
          </w:tcPr>
          <w:p w14:paraId="41DF1454" w14:textId="3AFF5628" w:rsidR="005B3914" w:rsidRPr="00950A99" w:rsidRDefault="0099423E" w:rsidP="0073627B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1,766</w:t>
            </w:r>
          </w:p>
        </w:tc>
        <w:tc>
          <w:tcPr>
            <w:tcW w:w="180" w:type="dxa"/>
          </w:tcPr>
          <w:p w14:paraId="261BC404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123B9DB4" w14:textId="3AB3F712" w:rsidR="005B3914" w:rsidRPr="00950A99" w:rsidRDefault="005B3914" w:rsidP="0073627B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/>
              </w:rPr>
            </w:pPr>
            <w:r>
              <w:t>1,435</w:t>
            </w:r>
          </w:p>
        </w:tc>
        <w:tc>
          <w:tcPr>
            <w:tcW w:w="180" w:type="dxa"/>
          </w:tcPr>
          <w:p w14:paraId="141DCA7A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55ED53C1" w14:textId="4BEDB4E1" w:rsidR="005B3914" w:rsidRPr="00950A99" w:rsidRDefault="0099423E" w:rsidP="0073627B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1,766</w:t>
            </w:r>
          </w:p>
        </w:tc>
        <w:tc>
          <w:tcPr>
            <w:tcW w:w="180" w:type="dxa"/>
          </w:tcPr>
          <w:p w14:paraId="0CB2FE1D" w14:textId="77777777" w:rsidR="005B3914" w:rsidRPr="00950A99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lang w:eastAsia="en-GB"/>
              </w:rPr>
            </w:pPr>
          </w:p>
        </w:tc>
        <w:tc>
          <w:tcPr>
            <w:tcW w:w="1170" w:type="dxa"/>
            <w:hideMark/>
          </w:tcPr>
          <w:p w14:paraId="49CB60B2" w14:textId="0F86E524" w:rsidR="005B3914" w:rsidRPr="00950A99" w:rsidRDefault="005B3914" w:rsidP="0073627B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>
              <w:t>1,435</w:t>
            </w:r>
          </w:p>
        </w:tc>
      </w:tr>
      <w:tr w:rsidR="005B3914" w:rsidRPr="00950A99" w14:paraId="6430B035" w14:textId="77777777" w:rsidTr="00BB094C">
        <w:trPr>
          <w:cantSplit/>
        </w:trPr>
        <w:tc>
          <w:tcPr>
            <w:tcW w:w="3960" w:type="dxa"/>
            <w:hideMark/>
          </w:tcPr>
          <w:p w14:paraId="0F2A3ACD" w14:textId="77777777" w:rsidR="005B3914" w:rsidRPr="00950A99" w:rsidRDefault="005B3914" w:rsidP="0073627B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szCs w:val="22"/>
              </w:rPr>
              <w:t>Goods in transit</w:t>
            </w:r>
          </w:p>
        </w:tc>
        <w:tc>
          <w:tcPr>
            <w:tcW w:w="180" w:type="dxa"/>
          </w:tcPr>
          <w:p w14:paraId="621E9566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val="en-US" w:eastAsia="en-GB" w:bidi="th-TH"/>
              </w:rPr>
            </w:pPr>
          </w:p>
        </w:tc>
        <w:tc>
          <w:tcPr>
            <w:tcW w:w="1177" w:type="dxa"/>
          </w:tcPr>
          <w:p w14:paraId="4A565C78" w14:textId="6A0C65F3" w:rsidR="005B3914" w:rsidRPr="00950A99" w:rsidRDefault="0099423E" w:rsidP="0073627B">
            <w:pPr>
              <w:pStyle w:val="BodyText"/>
              <w:spacing w:after="0" w:line="300" w:lineRule="exact"/>
              <w:ind w:left="-108" w:right="105"/>
              <w:jc w:val="right"/>
              <w:rPr>
                <w:szCs w:val="22"/>
                <w:lang w:eastAsia="en-GB" w:bidi="th-TH"/>
              </w:rPr>
            </w:pPr>
            <w:r>
              <w:rPr>
                <w:szCs w:val="22"/>
                <w:lang w:eastAsia="en-GB" w:bidi="th-TH"/>
              </w:rPr>
              <w:t>6,739</w:t>
            </w:r>
          </w:p>
        </w:tc>
        <w:tc>
          <w:tcPr>
            <w:tcW w:w="180" w:type="dxa"/>
          </w:tcPr>
          <w:p w14:paraId="6E264F71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val="en-US" w:eastAsia="en-GB" w:bidi="th-TH"/>
              </w:rPr>
            </w:pPr>
          </w:p>
        </w:tc>
        <w:tc>
          <w:tcPr>
            <w:tcW w:w="1170" w:type="dxa"/>
            <w:hideMark/>
          </w:tcPr>
          <w:p w14:paraId="4EC298D0" w14:textId="7BA72C1D" w:rsidR="005B3914" w:rsidRPr="00950A99" w:rsidRDefault="005B3914" w:rsidP="0073627B">
            <w:pPr>
              <w:pStyle w:val="BodyText"/>
              <w:spacing w:after="0" w:line="300" w:lineRule="exact"/>
              <w:ind w:left="-108" w:right="107"/>
              <w:jc w:val="right"/>
              <w:rPr>
                <w:szCs w:val="22"/>
                <w:lang w:eastAsia="en-GB" w:bidi="th-TH"/>
              </w:rPr>
            </w:pPr>
            <w:r>
              <w:t>19,627</w:t>
            </w:r>
          </w:p>
        </w:tc>
        <w:tc>
          <w:tcPr>
            <w:tcW w:w="180" w:type="dxa"/>
          </w:tcPr>
          <w:p w14:paraId="1A6D39A8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szCs w:val="22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6B49B08E" w14:textId="549210C6" w:rsidR="005B3914" w:rsidRPr="005613CD" w:rsidRDefault="0099423E" w:rsidP="0073627B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rFonts w:cstheme="minorBidi"/>
                <w:szCs w:val="22"/>
                <w:lang w:val="en-US" w:eastAsia="en-GB" w:bidi="th-TH"/>
              </w:rPr>
            </w:pPr>
            <w:r>
              <w:rPr>
                <w:szCs w:val="22"/>
                <w:lang w:eastAsia="en-GB" w:bidi="th-TH"/>
              </w:rPr>
              <w:t>4,42</w:t>
            </w:r>
            <w:r w:rsidR="005613CD">
              <w:rPr>
                <w:rFonts w:cstheme="minorBidi"/>
                <w:szCs w:val="22"/>
                <w:lang w:val="en-US" w:eastAsia="en-GB" w:bidi="th-TH"/>
              </w:rPr>
              <w:t>7</w:t>
            </w:r>
          </w:p>
        </w:tc>
        <w:tc>
          <w:tcPr>
            <w:tcW w:w="180" w:type="dxa"/>
          </w:tcPr>
          <w:p w14:paraId="05071F37" w14:textId="77777777" w:rsidR="005B3914" w:rsidRPr="00950A99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szCs w:val="22"/>
                <w:cs/>
                <w:lang w:eastAsia="en-GB"/>
              </w:rPr>
            </w:pPr>
          </w:p>
        </w:tc>
        <w:tc>
          <w:tcPr>
            <w:tcW w:w="1170" w:type="dxa"/>
            <w:hideMark/>
          </w:tcPr>
          <w:p w14:paraId="7D453C8C" w14:textId="4658FA90" w:rsidR="005B3914" w:rsidRPr="00950A99" w:rsidRDefault="005B3914" w:rsidP="0073627B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szCs w:val="22"/>
                <w:lang w:eastAsia="en-GB"/>
              </w:rPr>
            </w:pPr>
            <w:r>
              <w:t>18,641</w:t>
            </w:r>
          </w:p>
        </w:tc>
      </w:tr>
      <w:tr w:rsidR="005B3914" w:rsidRPr="00950A99" w14:paraId="71B86EA1" w14:textId="77777777" w:rsidTr="00BB094C">
        <w:trPr>
          <w:cantSplit/>
        </w:trPr>
        <w:tc>
          <w:tcPr>
            <w:tcW w:w="3960" w:type="dxa"/>
            <w:hideMark/>
          </w:tcPr>
          <w:p w14:paraId="3AE4CA14" w14:textId="77777777" w:rsidR="005B3914" w:rsidRPr="00950A99" w:rsidRDefault="005B3914" w:rsidP="0073627B">
            <w:pPr>
              <w:spacing w:line="300" w:lineRule="exact"/>
              <w:jc w:val="thaiDistribute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</w:rPr>
              <w:t>Total</w:t>
            </w:r>
          </w:p>
        </w:tc>
        <w:tc>
          <w:tcPr>
            <w:tcW w:w="180" w:type="dxa"/>
          </w:tcPr>
          <w:p w14:paraId="76293F86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6E4DA" w14:textId="484E280E" w:rsidR="005B3914" w:rsidRPr="00A85044" w:rsidRDefault="0099423E" w:rsidP="0073627B">
            <w:pPr>
              <w:pStyle w:val="BodyText"/>
              <w:spacing w:after="0" w:line="300" w:lineRule="exact"/>
              <w:ind w:left="-108" w:right="105"/>
              <w:jc w:val="right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  <w:szCs w:val="22"/>
                <w:lang w:eastAsia="en-GB"/>
              </w:rPr>
              <w:t>1,445,882</w:t>
            </w:r>
          </w:p>
        </w:tc>
        <w:tc>
          <w:tcPr>
            <w:tcW w:w="180" w:type="dxa"/>
          </w:tcPr>
          <w:p w14:paraId="17364BB3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02D6F7" w14:textId="5A185ED6" w:rsidR="005B3914" w:rsidRPr="00950A99" w:rsidRDefault="005B3914" w:rsidP="0073627B">
            <w:pPr>
              <w:pStyle w:val="BodyText"/>
              <w:spacing w:after="0" w:line="300" w:lineRule="exact"/>
              <w:ind w:left="-108" w:right="107"/>
              <w:jc w:val="right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</w:rPr>
              <w:t>1,355,107</w:t>
            </w:r>
          </w:p>
        </w:tc>
        <w:tc>
          <w:tcPr>
            <w:tcW w:w="180" w:type="dxa"/>
          </w:tcPr>
          <w:p w14:paraId="1CFD7968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73CAF" w14:textId="78CA565A" w:rsidR="005B3914" w:rsidRPr="00A85044" w:rsidRDefault="0099423E" w:rsidP="0073627B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rFonts w:cstheme="minorBidi"/>
                <w:b/>
                <w:bCs/>
                <w:szCs w:val="22"/>
                <w:lang w:eastAsia="en-GB" w:bidi="th-TH"/>
              </w:rPr>
            </w:pPr>
            <w:r>
              <w:rPr>
                <w:rFonts w:cstheme="minorBidi"/>
                <w:b/>
                <w:bCs/>
                <w:szCs w:val="22"/>
                <w:lang w:eastAsia="en-GB" w:bidi="th-TH"/>
              </w:rPr>
              <w:t>1,127,73</w:t>
            </w:r>
            <w:r w:rsidR="005613CD">
              <w:rPr>
                <w:rFonts w:cstheme="minorBidi"/>
                <w:b/>
                <w:bCs/>
                <w:szCs w:val="22"/>
                <w:lang w:eastAsia="en-GB" w:bidi="th-TH"/>
              </w:rPr>
              <w:t>8</w:t>
            </w:r>
          </w:p>
        </w:tc>
        <w:tc>
          <w:tcPr>
            <w:tcW w:w="180" w:type="dxa"/>
          </w:tcPr>
          <w:p w14:paraId="534FDE5D" w14:textId="77777777" w:rsidR="005B3914" w:rsidRPr="00950A99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1278FE" w14:textId="074B1357" w:rsidR="005B3914" w:rsidRPr="00950A99" w:rsidRDefault="005B3914" w:rsidP="0073627B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</w:rPr>
              <w:t>1,096,702</w:t>
            </w:r>
          </w:p>
        </w:tc>
      </w:tr>
      <w:tr w:rsidR="005B3914" w:rsidRPr="00950A99" w14:paraId="46C5F95A" w14:textId="77777777" w:rsidTr="008A55D1">
        <w:trPr>
          <w:cantSplit/>
          <w:trHeight w:val="71"/>
        </w:trPr>
        <w:tc>
          <w:tcPr>
            <w:tcW w:w="3960" w:type="dxa"/>
            <w:hideMark/>
          </w:tcPr>
          <w:p w14:paraId="4B7905D5" w14:textId="77777777" w:rsidR="005B3914" w:rsidRPr="00950A99" w:rsidRDefault="005B3914" w:rsidP="0073627B">
            <w:pPr>
              <w:spacing w:line="300" w:lineRule="exact"/>
              <w:jc w:val="thaiDistribute"/>
              <w:rPr>
                <w:szCs w:val="22"/>
                <w:lang w:eastAsia="en-GB"/>
              </w:rPr>
            </w:pPr>
            <w:r w:rsidRPr="00950A99">
              <w:rPr>
                <w:i/>
                <w:iCs/>
                <w:szCs w:val="22"/>
              </w:rPr>
              <w:t>Less</w:t>
            </w:r>
            <w:r w:rsidRPr="00950A99">
              <w:rPr>
                <w:szCs w:val="22"/>
              </w:rPr>
              <w:t xml:space="preserve"> allowance for inventories devaluation</w:t>
            </w:r>
          </w:p>
        </w:tc>
        <w:tc>
          <w:tcPr>
            <w:tcW w:w="180" w:type="dxa"/>
          </w:tcPr>
          <w:p w14:paraId="7CE19338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-76" w:firstLine="4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9B930" w14:textId="707FEABF" w:rsidR="005B3914" w:rsidRPr="00950A99" w:rsidRDefault="0099423E" w:rsidP="0073627B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(75,238)</w:t>
            </w:r>
          </w:p>
        </w:tc>
        <w:tc>
          <w:tcPr>
            <w:tcW w:w="180" w:type="dxa"/>
            <w:vAlign w:val="bottom"/>
          </w:tcPr>
          <w:p w14:paraId="5FA24B5D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-76" w:firstLine="4"/>
              <w:rPr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322266" w14:textId="03232431" w:rsidR="005B3914" w:rsidRPr="00950A99" w:rsidRDefault="005B3914" w:rsidP="0073627B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>
              <w:t>(71,387)</w:t>
            </w:r>
          </w:p>
        </w:tc>
        <w:tc>
          <w:tcPr>
            <w:tcW w:w="180" w:type="dxa"/>
            <w:vAlign w:val="bottom"/>
          </w:tcPr>
          <w:p w14:paraId="4E5E874F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-76" w:firstLine="4"/>
              <w:rPr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9BD0A" w14:textId="3ACD195F" w:rsidR="005B3914" w:rsidRPr="00950A99" w:rsidRDefault="0099423E" w:rsidP="0073627B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(49,710)</w:t>
            </w:r>
          </w:p>
        </w:tc>
        <w:tc>
          <w:tcPr>
            <w:tcW w:w="180" w:type="dxa"/>
            <w:vAlign w:val="bottom"/>
          </w:tcPr>
          <w:p w14:paraId="2855EC38" w14:textId="77777777" w:rsidR="005B3914" w:rsidRPr="00950A99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53F40B" w14:textId="1B2577A5" w:rsidR="005B3914" w:rsidRPr="00950A99" w:rsidRDefault="005B3914" w:rsidP="0073627B">
            <w:pPr>
              <w:pStyle w:val="acctfourfigures"/>
              <w:tabs>
                <w:tab w:val="clear" w:pos="765"/>
              </w:tabs>
              <w:spacing w:line="300" w:lineRule="exact"/>
              <w:ind w:left="-115" w:right="24"/>
              <w:jc w:val="right"/>
              <w:rPr>
                <w:szCs w:val="22"/>
                <w:lang w:eastAsia="en-GB"/>
              </w:rPr>
            </w:pPr>
            <w:r>
              <w:t>(46,070)</w:t>
            </w:r>
          </w:p>
        </w:tc>
      </w:tr>
      <w:tr w:rsidR="005B3914" w:rsidRPr="00950A99" w14:paraId="1DA99110" w14:textId="77777777" w:rsidTr="00BB094C">
        <w:trPr>
          <w:cantSplit/>
        </w:trPr>
        <w:tc>
          <w:tcPr>
            <w:tcW w:w="3960" w:type="dxa"/>
            <w:hideMark/>
          </w:tcPr>
          <w:p w14:paraId="33FBC3BF" w14:textId="77777777" w:rsidR="005B3914" w:rsidRPr="00950A99" w:rsidRDefault="005B3914" w:rsidP="0073627B">
            <w:pPr>
              <w:spacing w:line="300" w:lineRule="exact"/>
              <w:jc w:val="thaiDistribute"/>
              <w:rPr>
                <w:b/>
                <w:bCs/>
                <w:szCs w:val="22"/>
                <w:lang w:eastAsia="en-GB"/>
              </w:rPr>
            </w:pPr>
            <w:r w:rsidRPr="00950A99">
              <w:rPr>
                <w:b/>
                <w:bCs/>
                <w:szCs w:val="22"/>
              </w:rPr>
              <w:t>Net</w:t>
            </w:r>
          </w:p>
        </w:tc>
        <w:tc>
          <w:tcPr>
            <w:tcW w:w="180" w:type="dxa"/>
          </w:tcPr>
          <w:p w14:paraId="5C913CE5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cs/>
                <w:lang w:eastAsia="en-GB"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9F41C" w14:textId="5BCB22EB" w:rsidR="005B3914" w:rsidRPr="00A85044" w:rsidRDefault="0099423E" w:rsidP="0073627B">
            <w:pPr>
              <w:pStyle w:val="BodyText"/>
              <w:spacing w:after="0" w:line="300" w:lineRule="exact"/>
              <w:ind w:left="-108" w:right="105"/>
              <w:jc w:val="right"/>
              <w:rPr>
                <w:b/>
                <w:bCs/>
                <w:szCs w:val="22"/>
                <w:lang w:eastAsia="en-GB" w:bidi="th-TH"/>
              </w:rPr>
            </w:pPr>
            <w:r>
              <w:rPr>
                <w:b/>
                <w:bCs/>
                <w:szCs w:val="22"/>
                <w:lang w:eastAsia="en-GB" w:bidi="th-TH"/>
              </w:rPr>
              <w:t>1,370,644</w:t>
            </w:r>
          </w:p>
        </w:tc>
        <w:tc>
          <w:tcPr>
            <w:tcW w:w="180" w:type="dxa"/>
          </w:tcPr>
          <w:p w14:paraId="2676A4A0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96486C" w14:textId="2E52424C" w:rsidR="005B3914" w:rsidRPr="00950A99" w:rsidRDefault="005B3914" w:rsidP="0073627B">
            <w:pPr>
              <w:pStyle w:val="BodyText"/>
              <w:spacing w:after="0" w:line="300" w:lineRule="exact"/>
              <w:ind w:left="-108" w:right="107"/>
              <w:jc w:val="right"/>
              <w:rPr>
                <w:b/>
                <w:bCs/>
                <w:szCs w:val="22"/>
                <w:lang w:eastAsia="en-GB" w:bidi="th-TH"/>
              </w:rPr>
            </w:pPr>
            <w:r>
              <w:rPr>
                <w:b/>
                <w:bCs/>
              </w:rPr>
              <w:t>1,283,720</w:t>
            </w:r>
          </w:p>
        </w:tc>
        <w:tc>
          <w:tcPr>
            <w:tcW w:w="180" w:type="dxa"/>
          </w:tcPr>
          <w:p w14:paraId="106516DA" w14:textId="77777777" w:rsidR="005B3914" w:rsidRPr="00950A99" w:rsidRDefault="005B3914" w:rsidP="0073627B">
            <w:pPr>
              <w:pStyle w:val="acctfourfigures"/>
              <w:tabs>
                <w:tab w:val="left" w:pos="720"/>
              </w:tabs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A64D7" w14:textId="43ABFC93" w:rsidR="005B3914" w:rsidRPr="00A85044" w:rsidRDefault="0099423E" w:rsidP="0073627B">
            <w:pPr>
              <w:pStyle w:val="BodyText"/>
              <w:tabs>
                <w:tab w:val="left" w:pos="720"/>
              </w:tabs>
              <w:spacing w:after="0" w:line="300" w:lineRule="exact"/>
              <w:ind w:left="-160" w:right="88"/>
              <w:jc w:val="right"/>
              <w:rPr>
                <w:rFonts w:cstheme="minorBidi"/>
                <w:b/>
                <w:bCs/>
                <w:szCs w:val="22"/>
                <w:cs/>
                <w:lang w:val="en-US" w:eastAsia="en-GB" w:bidi="th-TH"/>
              </w:rPr>
            </w:pPr>
            <w:r>
              <w:rPr>
                <w:rFonts w:cstheme="minorBidi"/>
                <w:b/>
                <w:bCs/>
                <w:szCs w:val="22"/>
                <w:lang w:val="en-US" w:eastAsia="en-GB" w:bidi="th-TH"/>
              </w:rPr>
              <w:t>1,078,02</w:t>
            </w:r>
            <w:r w:rsidR="005613CD">
              <w:rPr>
                <w:rFonts w:cstheme="minorBidi"/>
                <w:b/>
                <w:bCs/>
                <w:szCs w:val="22"/>
                <w:lang w:val="en-US" w:eastAsia="en-GB" w:bidi="th-TH"/>
              </w:rPr>
              <w:t>8</w:t>
            </w:r>
          </w:p>
        </w:tc>
        <w:tc>
          <w:tcPr>
            <w:tcW w:w="180" w:type="dxa"/>
          </w:tcPr>
          <w:p w14:paraId="226B5610" w14:textId="77777777" w:rsidR="005B3914" w:rsidRPr="00950A99" w:rsidRDefault="005B3914" w:rsidP="0073627B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D16202" w14:textId="4BF476D5" w:rsidR="005B3914" w:rsidRPr="00950A99" w:rsidRDefault="005B3914" w:rsidP="0073627B">
            <w:pPr>
              <w:pStyle w:val="BodyText"/>
              <w:tabs>
                <w:tab w:val="left" w:pos="720"/>
              </w:tabs>
              <w:spacing w:after="0" w:line="300" w:lineRule="exact"/>
              <w:ind w:left="-108" w:right="87"/>
              <w:jc w:val="right"/>
              <w:rPr>
                <w:b/>
                <w:bCs/>
                <w:szCs w:val="22"/>
                <w:lang w:eastAsia="en-GB"/>
              </w:rPr>
            </w:pPr>
            <w:r>
              <w:rPr>
                <w:b/>
                <w:bCs/>
              </w:rPr>
              <w:t>1,050,632</w:t>
            </w:r>
          </w:p>
        </w:tc>
      </w:tr>
    </w:tbl>
    <w:p w14:paraId="01C984F2" w14:textId="77777777" w:rsidR="00EC27C7" w:rsidRPr="00163C41" w:rsidRDefault="00EC27C7" w:rsidP="00163C41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2463E689" w14:textId="3A2A3F41" w:rsidR="00A06FA1" w:rsidRPr="00DE1855" w:rsidRDefault="00F91917" w:rsidP="001D64B9">
      <w:pPr>
        <w:pStyle w:val="Heading1"/>
      </w:pPr>
      <w:r w:rsidRPr="00DE1855">
        <w:t>Property, plant and equipment</w:t>
      </w:r>
    </w:p>
    <w:p w14:paraId="57BFC18F" w14:textId="433BD632" w:rsidR="00206E1E" w:rsidRPr="00163C41" w:rsidRDefault="00206E1E" w:rsidP="00BE656D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71739D99" w14:textId="2486017B" w:rsidR="007D307A" w:rsidRPr="00734523" w:rsidRDefault="00927B4B" w:rsidP="007D307A">
      <w:pPr>
        <w:pStyle w:val="block"/>
        <w:spacing w:after="0" w:line="240" w:lineRule="auto"/>
        <w:ind w:left="540"/>
        <w:jc w:val="both"/>
        <w:rPr>
          <w:rFonts w:cstheme="minorBidi"/>
          <w:szCs w:val="28"/>
          <w:cs/>
          <w:lang w:val="en-US" w:bidi="th-TH"/>
        </w:rPr>
      </w:pPr>
      <w:r w:rsidRPr="00052D08">
        <w:rPr>
          <w:szCs w:val="22"/>
          <w:lang w:val="en-US"/>
        </w:rPr>
        <w:t>A</w:t>
      </w:r>
      <w:r w:rsidR="003A1B16" w:rsidRPr="00052D08">
        <w:rPr>
          <w:szCs w:val="22"/>
          <w:lang w:val="en-US"/>
        </w:rPr>
        <w:t>c</w:t>
      </w:r>
      <w:r w:rsidRPr="00052D08">
        <w:rPr>
          <w:szCs w:val="22"/>
          <w:lang w:val="en-US"/>
        </w:rPr>
        <w:t>quisitions</w:t>
      </w:r>
      <w:r w:rsidR="006953CE" w:rsidRPr="00052D08">
        <w:rPr>
          <w:szCs w:val="22"/>
          <w:lang w:val="en-US"/>
        </w:rPr>
        <w:t xml:space="preserve">, disposals and transfers of </w:t>
      </w:r>
      <w:r w:rsidR="00596633" w:rsidRPr="00052D08">
        <w:rPr>
          <w:szCs w:val="22"/>
          <w:lang w:val="en-US"/>
        </w:rPr>
        <w:t>property, plant and equipment</w:t>
      </w:r>
      <w:r w:rsidR="006953CE" w:rsidRPr="00052D08">
        <w:rPr>
          <w:szCs w:val="22"/>
          <w:lang w:val="en-US"/>
        </w:rPr>
        <w:t xml:space="preserve"> during </w:t>
      </w:r>
      <w:r w:rsidR="00F6195F" w:rsidRPr="00F6195F">
        <w:rPr>
          <w:szCs w:val="22"/>
          <w:lang w:val="en-US"/>
        </w:rPr>
        <w:t xml:space="preserve">the </w:t>
      </w:r>
      <w:r w:rsidR="005B3914">
        <w:rPr>
          <w:szCs w:val="22"/>
          <w:lang w:val="en-US"/>
        </w:rPr>
        <w:t>three</w:t>
      </w:r>
      <w:r w:rsidR="00F6195F" w:rsidRPr="00F6195F">
        <w:rPr>
          <w:szCs w:val="22"/>
          <w:lang w:val="en-US"/>
        </w:rPr>
        <w:t>-month period ended 3</w:t>
      </w:r>
      <w:r w:rsidR="005B3914">
        <w:rPr>
          <w:szCs w:val="22"/>
          <w:lang w:val="en-US"/>
        </w:rPr>
        <w:t>1</w:t>
      </w:r>
      <w:r w:rsidR="00F6195F" w:rsidRPr="00F6195F">
        <w:rPr>
          <w:szCs w:val="22"/>
          <w:lang w:val="en-US"/>
        </w:rPr>
        <w:t xml:space="preserve"> </w:t>
      </w:r>
      <w:r w:rsidR="005B3914">
        <w:rPr>
          <w:szCs w:val="22"/>
          <w:lang w:val="en-US"/>
        </w:rPr>
        <w:t>March</w:t>
      </w:r>
      <w:r w:rsidR="00200289">
        <w:rPr>
          <w:szCs w:val="22"/>
          <w:lang w:val="en-US"/>
        </w:rPr>
        <w:t xml:space="preserve"> 202</w:t>
      </w:r>
      <w:r w:rsidR="005B3914">
        <w:rPr>
          <w:szCs w:val="22"/>
          <w:lang w:val="en-US"/>
        </w:rPr>
        <w:t>6</w:t>
      </w:r>
      <w:r w:rsidR="006953CE" w:rsidRPr="00052D08">
        <w:rPr>
          <w:szCs w:val="22"/>
          <w:lang w:val="en-US"/>
        </w:rPr>
        <w:t xml:space="preserve"> </w:t>
      </w:r>
      <w:r w:rsidR="006F70B9" w:rsidRPr="00052D08">
        <w:rPr>
          <w:szCs w:val="22"/>
          <w:lang w:val="en-US"/>
        </w:rPr>
        <w:t>were</w:t>
      </w:r>
      <w:r w:rsidR="006953CE" w:rsidRPr="00052D08">
        <w:rPr>
          <w:szCs w:val="22"/>
          <w:lang w:val="en-US"/>
        </w:rPr>
        <w:t xml:space="preserve"> as follows:</w:t>
      </w:r>
    </w:p>
    <w:p w14:paraId="11E441B4" w14:textId="77777777" w:rsidR="00BC2B05" w:rsidRPr="00163C41" w:rsidRDefault="00BC2B05" w:rsidP="00BE656D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tbl>
      <w:tblPr>
        <w:tblW w:w="9648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8"/>
        <w:gridCol w:w="1170"/>
        <w:gridCol w:w="178"/>
        <w:gridCol w:w="1260"/>
        <w:gridCol w:w="180"/>
        <w:gridCol w:w="1263"/>
        <w:gridCol w:w="179"/>
        <w:gridCol w:w="1152"/>
        <w:gridCol w:w="183"/>
        <w:gridCol w:w="1275"/>
      </w:tblGrid>
      <w:tr w:rsidR="0020499D" w:rsidRPr="00950A99" w14:paraId="710988AD" w14:textId="6CFBF7A2" w:rsidTr="0020499D">
        <w:trPr>
          <w:cantSplit/>
          <w:trHeight w:val="362"/>
          <w:tblHeader/>
        </w:trPr>
        <w:tc>
          <w:tcPr>
            <w:tcW w:w="2808" w:type="dxa"/>
          </w:tcPr>
          <w:p w14:paraId="6CB53359" w14:textId="1FA8F16F" w:rsidR="0020499D" w:rsidRPr="00950A99" w:rsidRDefault="0020499D" w:rsidP="0073627B">
            <w:pPr>
              <w:spacing w:line="300" w:lineRule="exact"/>
              <w:ind w:right="108"/>
              <w:contextualSpacing/>
              <w:rPr>
                <w:b/>
                <w:bCs/>
                <w:i/>
                <w:iCs/>
                <w:szCs w:val="22"/>
                <w:highlight w:val="yellow"/>
                <w:lang w:val="en-US" w:bidi="th-TH"/>
              </w:rPr>
            </w:pPr>
            <w:bookmarkStart w:id="1" w:name="_Hlk139291840"/>
          </w:p>
        </w:tc>
        <w:tc>
          <w:tcPr>
            <w:tcW w:w="4051" w:type="dxa"/>
            <w:gridSpan w:val="5"/>
            <w:vAlign w:val="bottom"/>
          </w:tcPr>
          <w:p w14:paraId="6B2BED4A" w14:textId="77777777" w:rsidR="0020499D" w:rsidRPr="00950A99" w:rsidRDefault="0020499D" w:rsidP="0073627B">
            <w:pPr>
              <w:pStyle w:val="acctmergecolhdg"/>
              <w:spacing w:line="300" w:lineRule="exact"/>
              <w:ind w:right="10"/>
              <w:contextualSpacing/>
              <w:rPr>
                <w:szCs w:val="22"/>
              </w:rPr>
            </w:pPr>
            <w:r w:rsidRPr="00950A99">
              <w:rPr>
                <w:szCs w:val="22"/>
              </w:rPr>
              <w:t xml:space="preserve">Consolidated </w:t>
            </w:r>
          </w:p>
          <w:p w14:paraId="35BECD9C" w14:textId="0F3B1D35" w:rsidR="0020499D" w:rsidRPr="00950A99" w:rsidRDefault="0020499D" w:rsidP="0073627B">
            <w:pPr>
              <w:pStyle w:val="acctmergecolhdg"/>
              <w:spacing w:line="300" w:lineRule="exact"/>
              <w:ind w:right="10"/>
              <w:contextualSpacing/>
              <w:rPr>
                <w:szCs w:val="22"/>
              </w:rPr>
            </w:pPr>
            <w:r w:rsidRPr="00950A99">
              <w:rPr>
                <w:szCs w:val="22"/>
              </w:rPr>
              <w:t>financial statements</w:t>
            </w:r>
          </w:p>
        </w:tc>
        <w:tc>
          <w:tcPr>
            <w:tcW w:w="179" w:type="dxa"/>
            <w:vAlign w:val="bottom"/>
          </w:tcPr>
          <w:p w14:paraId="6CF0624D" w14:textId="73E2BAED" w:rsidR="0020499D" w:rsidRPr="00950A99" w:rsidRDefault="0020499D" w:rsidP="0073627B">
            <w:pPr>
              <w:pStyle w:val="acctmergecolhdg"/>
              <w:spacing w:line="300" w:lineRule="exact"/>
              <w:contextualSpacing/>
              <w:rPr>
                <w:szCs w:val="22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055CFEC" w14:textId="77777777" w:rsidR="0020499D" w:rsidRPr="00950A99" w:rsidRDefault="0020499D" w:rsidP="0073627B">
            <w:pPr>
              <w:pStyle w:val="Default"/>
              <w:spacing w:line="30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950A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GB" w:eastAsia="en-GB"/>
              </w:rPr>
              <w:t xml:space="preserve">Separate </w:t>
            </w:r>
          </w:p>
          <w:p w14:paraId="1957F398" w14:textId="27167B95" w:rsidR="0020499D" w:rsidRPr="00950A99" w:rsidRDefault="0020499D" w:rsidP="0073627B">
            <w:pPr>
              <w:pStyle w:val="acctmergecolhdg"/>
              <w:spacing w:line="300" w:lineRule="exact"/>
              <w:ind w:right="10"/>
              <w:contextualSpacing/>
              <w:rPr>
                <w:szCs w:val="22"/>
              </w:rPr>
            </w:pPr>
            <w:r w:rsidRPr="00950A99">
              <w:rPr>
                <w:bCs/>
                <w:szCs w:val="22"/>
                <w:lang w:eastAsia="en-GB"/>
              </w:rPr>
              <w:t>financial statements</w:t>
            </w:r>
          </w:p>
        </w:tc>
      </w:tr>
      <w:tr w:rsidR="0020499D" w:rsidRPr="00950A99" w14:paraId="41C0A9CB" w14:textId="5E28DDDE" w:rsidTr="0020499D">
        <w:trPr>
          <w:cantSplit/>
          <w:tblHeader/>
        </w:trPr>
        <w:tc>
          <w:tcPr>
            <w:tcW w:w="2808" w:type="dxa"/>
          </w:tcPr>
          <w:p w14:paraId="32F64808" w14:textId="77777777" w:rsidR="0020499D" w:rsidRPr="00950A99" w:rsidRDefault="0020499D" w:rsidP="0073627B">
            <w:pPr>
              <w:spacing w:line="300" w:lineRule="exact"/>
              <w:ind w:right="108"/>
              <w:contextualSpacing/>
              <w:rPr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D363C17" w14:textId="77DE990D" w:rsidR="0020499D" w:rsidRPr="00950A99" w:rsidRDefault="0020499D" w:rsidP="0073627B">
            <w:pPr>
              <w:pStyle w:val="acctmergecolhdg"/>
              <w:spacing w:line="300" w:lineRule="exact"/>
              <w:ind w:left="-80" w:right="-80"/>
              <w:contextualSpacing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Acquisitions</w:t>
            </w:r>
            <w:r w:rsidRPr="00950A99">
              <w:rPr>
                <w:b w:val="0"/>
                <w:bCs/>
                <w:szCs w:val="22"/>
              </w:rPr>
              <w:br/>
              <w:t xml:space="preserve">and </w:t>
            </w:r>
            <w:r w:rsidRPr="00950A99">
              <w:rPr>
                <w:b w:val="0"/>
                <w:bCs/>
                <w:szCs w:val="22"/>
              </w:rPr>
              <w:br/>
              <w:t xml:space="preserve">transfer-in </w:t>
            </w:r>
            <w:r w:rsidRPr="00950A99">
              <w:rPr>
                <w:b w:val="0"/>
                <w:bCs/>
                <w:szCs w:val="22"/>
              </w:rPr>
              <w:br/>
              <w:t>- at cost</w:t>
            </w:r>
          </w:p>
        </w:tc>
        <w:tc>
          <w:tcPr>
            <w:tcW w:w="178" w:type="dxa"/>
            <w:vAlign w:val="bottom"/>
          </w:tcPr>
          <w:p w14:paraId="14AC0863" w14:textId="77777777" w:rsidR="0020499D" w:rsidRPr="00950A99" w:rsidRDefault="0020499D" w:rsidP="0073627B">
            <w:pPr>
              <w:pStyle w:val="acctmergecolhdg"/>
              <w:spacing w:line="300" w:lineRule="exact"/>
              <w:ind w:right="108"/>
              <w:contextualSpacing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6CA8320" w14:textId="285F4910" w:rsidR="0020499D" w:rsidRPr="00950A99" w:rsidRDefault="0020499D" w:rsidP="0073627B">
            <w:pPr>
              <w:pStyle w:val="acctmergecolhdg"/>
              <w:spacing w:line="300" w:lineRule="exact"/>
              <w:ind w:left="-80" w:right="-80"/>
              <w:contextualSpacing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Disposals and transfer-out </w:t>
            </w:r>
            <w:r w:rsidRPr="00950A99">
              <w:rPr>
                <w:b w:val="0"/>
                <w:bCs/>
                <w:szCs w:val="22"/>
              </w:rPr>
              <w:br/>
              <w:t>- at net book value</w:t>
            </w:r>
          </w:p>
        </w:tc>
        <w:tc>
          <w:tcPr>
            <w:tcW w:w="180" w:type="dxa"/>
          </w:tcPr>
          <w:p w14:paraId="42152F34" w14:textId="77777777" w:rsidR="0020499D" w:rsidRPr="00950A99" w:rsidRDefault="0020499D" w:rsidP="0073627B">
            <w:pPr>
              <w:pStyle w:val="acctmergecolhdg"/>
              <w:spacing w:line="300" w:lineRule="exact"/>
              <w:contextualSpacing/>
              <w:rPr>
                <w:b w:val="0"/>
                <w:bCs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1E610EB3" w14:textId="088D5DB0" w:rsidR="0020499D" w:rsidRPr="00950A99" w:rsidRDefault="0020499D" w:rsidP="0073627B">
            <w:pPr>
              <w:pStyle w:val="acctmergecolhdg"/>
              <w:spacing w:line="300" w:lineRule="exact"/>
              <w:ind w:left="-80" w:right="-80"/>
              <w:contextualSpacing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 xml:space="preserve">Exchange differences </w:t>
            </w:r>
            <w:r w:rsidR="0073627B">
              <w:rPr>
                <w:rFonts w:cstheme="minorBidi"/>
                <w:b w:val="0"/>
                <w:bCs/>
                <w:szCs w:val="28"/>
                <w:cs/>
                <w:lang w:bidi="th-TH"/>
              </w:rPr>
              <w:br/>
            </w:r>
            <w:r>
              <w:rPr>
                <w:b w:val="0"/>
                <w:bCs/>
                <w:szCs w:val="22"/>
              </w:rPr>
              <w:t>on translating financial statements</w:t>
            </w:r>
          </w:p>
        </w:tc>
        <w:tc>
          <w:tcPr>
            <w:tcW w:w="179" w:type="dxa"/>
            <w:vAlign w:val="bottom"/>
          </w:tcPr>
          <w:p w14:paraId="56E6D942" w14:textId="77777777" w:rsidR="0020499D" w:rsidRPr="00950A99" w:rsidRDefault="0020499D" w:rsidP="0073627B">
            <w:pPr>
              <w:pStyle w:val="acctmergecolhdg"/>
              <w:spacing w:line="300" w:lineRule="exact"/>
              <w:contextualSpacing/>
              <w:rPr>
                <w:b w:val="0"/>
                <w:bCs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EF2409B" w14:textId="5BFEFA64" w:rsidR="0020499D" w:rsidRPr="00950A99" w:rsidRDefault="0020499D" w:rsidP="0073627B">
            <w:pPr>
              <w:pStyle w:val="acctmergecolhdg"/>
              <w:spacing w:line="300" w:lineRule="exact"/>
              <w:ind w:left="-80" w:right="-80"/>
              <w:contextualSpacing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>Acquisitions</w:t>
            </w:r>
            <w:r w:rsidRPr="00950A99">
              <w:rPr>
                <w:b w:val="0"/>
                <w:bCs/>
                <w:szCs w:val="22"/>
              </w:rPr>
              <w:br/>
              <w:t>and</w:t>
            </w:r>
            <w:r w:rsidRPr="00950A99">
              <w:rPr>
                <w:b w:val="0"/>
                <w:bCs/>
                <w:szCs w:val="22"/>
              </w:rPr>
              <w:br/>
              <w:t xml:space="preserve">transfer-in </w:t>
            </w:r>
            <w:r w:rsidRPr="00950A99">
              <w:rPr>
                <w:b w:val="0"/>
                <w:bCs/>
                <w:szCs w:val="22"/>
              </w:rPr>
              <w:br/>
              <w:t>- at cost</w:t>
            </w:r>
          </w:p>
        </w:tc>
        <w:tc>
          <w:tcPr>
            <w:tcW w:w="183" w:type="dxa"/>
          </w:tcPr>
          <w:p w14:paraId="4727A146" w14:textId="77777777" w:rsidR="0020499D" w:rsidRPr="00950A99" w:rsidRDefault="0020499D" w:rsidP="0073627B">
            <w:pPr>
              <w:pStyle w:val="acctmergecolhdg"/>
              <w:spacing w:line="300" w:lineRule="exact"/>
              <w:ind w:left="-80" w:right="-80"/>
              <w:contextualSpacing/>
              <w:rPr>
                <w:b w:val="0"/>
                <w:bCs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0D46AB5" w14:textId="1C6CBCAF" w:rsidR="0020499D" w:rsidRPr="00950A99" w:rsidRDefault="0020499D" w:rsidP="0073627B">
            <w:pPr>
              <w:pStyle w:val="acctmergecolhdg"/>
              <w:spacing w:line="300" w:lineRule="exact"/>
              <w:ind w:left="-80" w:right="-80"/>
              <w:contextualSpacing/>
              <w:rPr>
                <w:b w:val="0"/>
                <w:bCs/>
                <w:szCs w:val="22"/>
              </w:rPr>
            </w:pPr>
            <w:r w:rsidRPr="00950A99">
              <w:rPr>
                <w:b w:val="0"/>
                <w:bCs/>
                <w:szCs w:val="22"/>
              </w:rPr>
              <w:t xml:space="preserve">Disposals and transfer-out </w:t>
            </w:r>
            <w:r w:rsidRPr="00950A99">
              <w:rPr>
                <w:b w:val="0"/>
                <w:bCs/>
                <w:szCs w:val="22"/>
              </w:rPr>
              <w:br/>
              <w:t>- at net book value</w:t>
            </w:r>
          </w:p>
        </w:tc>
      </w:tr>
      <w:tr w:rsidR="0020499D" w:rsidRPr="00950A99" w14:paraId="40D4ACE3" w14:textId="500E9285" w:rsidTr="0020499D">
        <w:trPr>
          <w:cantSplit/>
        </w:trPr>
        <w:tc>
          <w:tcPr>
            <w:tcW w:w="2808" w:type="dxa"/>
          </w:tcPr>
          <w:p w14:paraId="15CD4EC2" w14:textId="70938F49" w:rsidR="0020499D" w:rsidRPr="00950A99" w:rsidRDefault="0020499D" w:rsidP="0073627B">
            <w:pPr>
              <w:spacing w:line="300" w:lineRule="exact"/>
              <w:ind w:right="108"/>
              <w:contextualSpacing/>
              <w:rPr>
                <w:szCs w:val="22"/>
                <w:highlight w:val="cyan"/>
              </w:rPr>
            </w:pPr>
          </w:p>
        </w:tc>
        <w:tc>
          <w:tcPr>
            <w:tcW w:w="6840" w:type="dxa"/>
            <w:gridSpan w:val="9"/>
          </w:tcPr>
          <w:p w14:paraId="5A17E051" w14:textId="1D81C6BB" w:rsidR="0020499D" w:rsidRPr="00950A99" w:rsidRDefault="0020499D" w:rsidP="0073627B">
            <w:pPr>
              <w:pStyle w:val="acctfourfigures"/>
              <w:tabs>
                <w:tab w:val="clear" w:pos="765"/>
              </w:tabs>
              <w:spacing w:line="300" w:lineRule="exact"/>
              <w:ind w:right="108"/>
              <w:contextualSpacing/>
              <w:jc w:val="center"/>
              <w:rPr>
                <w:i/>
                <w:iCs/>
                <w:szCs w:val="22"/>
              </w:rPr>
            </w:pPr>
            <w:r w:rsidRPr="00950A99">
              <w:rPr>
                <w:i/>
                <w:iCs/>
                <w:szCs w:val="22"/>
              </w:rPr>
              <w:t>(in thousand Baht)</w:t>
            </w:r>
          </w:p>
        </w:tc>
      </w:tr>
      <w:tr w:rsidR="0020499D" w:rsidRPr="00950A99" w14:paraId="0573E5A2" w14:textId="610561C2" w:rsidTr="007122B7">
        <w:trPr>
          <w:cantSplit/>
        </w:trPr>
        <w:tc>
          <w:tcPr>
            <w:tcW w:w="2808" w:type="dxa"/>
          </w:tcPr>
          <w:p w14:paraId="39F9507D" w14:textId="54EC5E66" w:rsidR="0020499D" w:rsidRPr="00950A99" w:rsidRDefault="0020499D" w:rsidP="0073627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contextualSpacing/>
              <w:rPr>
                <w:szCs w:val="22"/>
                <w:highlight w:val="yellow"/>
              </w:rPr>
            </w:pPr>
            <w:r>
              <w:rPr>
                <w:szCs w:val="22"/>
                <w:lang w:val="en-US"/>
              </w:rPr>
              <w:t>Land</w:t>
            </w:r>
            <w:r w:rsidRPr="00950A99">
              <w:rPr>
                <w:szCs w:val="22"/>
                <w:lang w:val="en-US"/>
              </w:rPr>
              <w:t xml:space="preserve"> improvements</w:t>
            </w:r>
          </w:p>
        </w:tc>
        <w:tc>
          <w:tcPr>
            <w:tcW w:w="1170" w:type="dxa"/>
            <w:vAlign w:val="bottom"/>
          </w:tcPr>
          <w:p w14:paraId="2CD5E490" w14:textId="128F9B02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8,056</w:t>
            </w:r>
          </w:p>
        </w:tc>
        <w:tc>
          <w:tcPr>
            <w:tcW w:w="178" w:type="dxa"/>
            <w:vAlign w:val="bottom"/>
          </w:tcPr>
          <w:p w14:paraId="24AE350B" w14:textId="77777777" w:rsidR="0020499D" w:rsidRPr="00104FFB" w:rsidRDefault="0020499D" w:rsidP="0073627B">
            <w:pPr>
              <w:pStyle w:val="acctfourfigures"/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A359A79" w14:textId="32D0D583" w:rsidR="0020499D" w:rsidRPr="00104FFB" w:rsidRDefault="0020499D" w:rsidP="0073627B">
            <w:pPr>
              <w:pStyle w:val="acctfourfigures"/>
              <w:tabs>
                <w:tab w:val="clear" w:pos="765"/>
                <w:tab w:val="decimal" w:pos="639"/>
              </w:tabs>
              <w:spacing w:line="300" w:lineRule="exact"/>
              <w:ind w:right="-77"/>
              <w:contextualSpacing/>
              <w:rPr>
                <w:szCs w:val="22"/>
              </w:rPr>
            </w:pPr>
            <w:r w:rsidRPr="00104FFB">
              <w:rPr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9BB5272" w14:textId="7777777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3D0BA6B0" w14:textId="1E484136" w:rsidR="0020499D" w:rsidRPr="00104FFB" w:rsidRDefault="0020499D" w:rsidP="0073627B">
            <w:pPr>
              <w:pStyle w:val="acctfourfigures"/>
              <w:tabs>
                <w:tab w:val="clear" w:pos="765"/>
                <w:tab w:val="decimal" w:pos="729"/>
              </w:tabs>
              <w:spacing w:line="300" w:lineRule="exact"/>
              <w:ind w:right="-77"/>
              <w:contextualSpacing/>
              <w:rPr>
                <w:szCs w:val="22"/>
              </w:rPr>
            </w:pPr>
            <w:r w:rsidRPr="00104FFB">
              <w:rPr>
                <w:szCs w:val="22"/>
              </w:rPr>
              <w:t>-</w:t>
            </w:r>
          </w:p>
        </w:tc>
        <w:tc>
          <w:tcPr>
            <w:tcW w:w="179" w:type="dxa"/>
            <w:vAlign w:val="bottom"/>
          </w:tcPr>
          <w:p w14:paraId="6F52186F" w14:textId="7777777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8E652D8" w14:textId="17449EAA" w:rsidR="0020499D" w:rsidRPr="00104FFB" w:rsidRDefault="0020499D" w:rsidP="0073627B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8,056</w:t>
            </w:r>
          </w:p>
        </w:tc>
        <w:tc>
          <w:tcPr>
            <w:tcW w:w="183" w:type="dxa"/>
            <w:vAlign w:val="bottom"/>
          </w:tcPr>
          <w:p w14:paraId="60B43F4A" w14:textId="77777777" w:rsidR="0020499D" w:rsidRDefault="0020499D" w:rsidP="0073627B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684439E" w14:textId="539549EB" w:rsidR="0020499D" w:rsidRDefault="0020499D" w:rsidP="0073627B">
            <w:pPr>
              <w:pStyle w:val="acctfourfigures"/>
              <w:tabs>
                <w:tab w:val="clear" w:pos="765"/>
                <w:tab w:val="decimal" w:pos="662"/>
              </w:tabs>
              <w:spacing w:line="300" w:lineRule="exact"/>
              <w:ind w:right="-77"/>
              <w:contextualSpacing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20499D" w:rsidRPr="00950A99" w14:paraId="40B626E2" w14:textId="3B22CCB4" w:rsidTr="007122B7">
        <w:trPr>
          <w:cantSplit/>
        </w:trPr>
        <w:tc>
          <w:tcPr>
            <w:tcW w:w="2808" w:type="dxa"/>
          </w:tcPr>
          <w:p w14:paraId="48D7C4CC" w14:textId="75BA3239" w:rsidR="0020499D" w:rsidRPr="00950A99" w:rsidRDefault="0020499D" w:rsidP="0073627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contextualSpacing/>
              <w:rPr>
                <w:szCs w:val="22"/>
                <w:lang w:val="en-US"/>
              </w:rPr>
            </w:pPr>
            <w:r w:rsidRPr="00950A99">
              <w:rPr>
                <w:szCs w:val="22"/>
                <w:lang w:val="en-US"/>
              </w:rPr>
              <w:t>Building and building</w:t>
            </w:r>
            <w:r>
              <w:rPr>
                <w:szCs w:val="22"/>
                <w:lang w:val="en-US"/>
              </w:rPr>
              <w:br/>
              <w:t xml:space="preserve">   </w:t>
            </w:r>
            <w:r w:rsidRPr="00950A99">
              <w:rPr>
                <w:szCs w:val="22"/>
                <w:lang w:val="en-US"/>
              </w:rPr>
              <w:t>improvements</w:t>
            </w:r>
          </w:p>
        </w:tc>
        <w:tc>
          <w:tcPr>
            <w:tcW w:w="1170" w:type="dxa"/>
            <w:vAlign w:val="bottom"/>
          </w:tcPr>
          <w:p w14:paraId="18A5AA24" w14:textId="5E7A6208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5,522</w:t>
            </w:r>
          </w:p>
        </w:tc>
        <w:tc>
          <w:tcPr>
            <w:tcW w:w="178" w:type="dxa"/>
            <w:vAlign w:val="bottom"/>
          </w:tcPr>
          <w:p w14:paraId="267CED5D" w14:textId="77777777" w:rsidR="0020499D" w:rsidRPr="00104FFB" w:rsidRDefault="0020499D" w:rsidP="0073627B">
            <w:pPr>
              <w:pStyle w:val="acctfourfigures"/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1AACACD" w14:textId="109BBFE2" w:rsidR="0020499D" w:rsidRPr="00104FFB" w:rsidRDefault="0020499D" w:rsidP="0073627B">
            <w:pPr>
              <w:pStyle w:val="acctfourfigures"/>
              <w:tabs>
                <w:tab w:val="clear" w:pos="765"/>
                <w:tab w:val="decimal" w:pos="639"/>
              </w:tabs>
              <w:spacing w:line="300" w:lineRule="exact"/>
              <w:ind w:right="-77"/>
              <w:contextualSpacing/>
              <w:rPr>
                <w:szCs w:val="22"/>
              </w:rPr>
            </w:pPr>
            <w:r w:rsidRPr="00104FFB">
              <w:rPr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032CEEC" w14:textId="7777777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28391345" w14:textId="54FA77D4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-77"/>
              <w:contextualSpacing/>
              <w:rPr>
                <w:szCs w:val="22"/>
              </w:rPr>
            </w:pPr>
            <w:r w:rsidRPr="00104FFB">
              <w:rPr>
                <w:szCs w:val="22"/>
              </w:rPr>
              <w:t>-</w:t>
            </w:r>
          </w:p>
        </w:tc>
        <w:tc>
          <w:tcPr>
            <w:tcW w:w="179" w:type="dxa"/>
            <w:vAlign w:val="bottom"/>
          </w:tcPr>
          <w:p w14:paraId="30A5083F" w14:textId="7777777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63A2BFB" w14:textId="3E8794A8" w:rsidR="0020499D" w:rsidRPr="00104FFB" w:rsidRDefault="0020499D" w:rsidP="0073627B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5,240</w:t>
            </w:r>
          </w:p>
        </w:tc>
        <w:tc>
          <w:tcPr>
            <w:tcW w:w="183" w:type="dxa"/>
            <w:vAlign w:val="bottom"/>
          </w:tcPr>
          <w:p w14:paraId="01B12FD0" w14:textId="77777777" w:rsidR="0020499D" w:rsidRDefault="0020499D" w:rsidP="0073627B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113FA18" w14:textId="21419397" w:rsidR="0020499D" w:rsidRDefault="0020499D" w:rsidP="0073627B">
            <w:pPr>
              <w:pStyle w:val="acctfourfigures"/>
              <w:tabs>
                <w:tab w:val="clear" w:pos="765"/>
                <w:tab w:val="decimal" w:pos="662"/>
              </w:tabs>
              <w:spacing w:line="300" w:lineRule="exact"/>
              <w:ind w:right="-77"/>
              <w:contextualSpacing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20499D" w:rsidRPr="00950A99" w14:paraId="18281317" w14:textId="366E495B" w:rsidTr="007122B7">
        <w:trPr>
          <w:cantSplit/>
        </w:trPr>
        <w:tc>
          <w:tcPr>
            <w:tcW w:w="2808" w:type="dxa"/>
          </w:tcPr>
          <w:p w14:paraId="40BD594D" w14:textId="244C8333" w:rsidR="0020499D" w:rsidRPr="00950A99" w:rsidRDefault="0020499D" w:rsidP="0073627B">
            <w:pPr>
              <w:spacing w:line="300" w:lineRule="exact"/>
              <w:ind w:right="108"/>
              <w:contextualSpacing/>
              <w:rPr>
                <w:szCs w:val="22"/>
                <w:highlight w:val="yellow"/>
                <w:lang w:val="en-US"/>
              </w:rPr>
            </w:pPr>
            <w:r w:rsidRPr="00950A99">
              <w:rPr>
                <w:szCs w:val="22"/>
                <w:lang w:val="en-US" w:bidi="th-TH"/>
              </w:rPr>
              <w:t>M</w:t>
            </w:r>
            <w:r w:rsidRPr="00950A99">
              <w:rPr>
                <w:szCs w:val="22"/>
                <w:lang w:val="en-US"/>
              </w:rPr>
              <w:t>achinery and factory</w:t>
            </w:r>
            <w:r>
              <w:rPr>
                <w:szCs w:val="22"/>
                <w:lang w:val="en-US"/>
              </w:rPr>
              <w:br/>
              <w:t xml:space="preserve">   </w:t>
            </w:r>
            <w:r w:rsidRPr="00950A99">
              <w:rPr>
                <w:szCs w:val="22"/>
                <w:lang w:val="en-US"/>
              </w:rPr>
              <w:t>equipment</w:t>
            </w:r>
          </w:p>
        </w:tc>
        <w:tc>
          <w:tcPr>
            <w:tcW w:w="1170" w:type="dxa"/>
            <w:vAlign w:val="bottom"/>
          </w:tcPr>
          <w:p w14:paraId="70E48BF0" w14:textId="6ADBBBA3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187,418</w:t>
            </w:r>
          </w:p>
        </w:tc>
        <w:tc>
          <w:tcPr>
            <w:tcW w:w="178" w:type="dxa"/>
            <w:vAlign w:val="bottom"/>
          </w:tcPr>
          <w:p w14:paraId="0AD96E60" w14:textId="77777777" w:rsidR="0020499D" w:rsidRPr="00104FFB" w:rsidRDefault="0020499D" w:rsidP="0073627B">
            <w:pPr>
              <w:pStyle w:val="acctfourfigures"/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26C19D6" w14:textId="1F3CB85E" w:rsidR="0020499D" w:rsidRPr="00104FFB" w:rsidRDefault="0020499D" w:rsidP="0073627B">
            <w:pPr>
              <w:pStyle w:val="acctfourfigures"/>
              <w:tabs>
                <w:tab w:val="clear" w:pos="765"/>
                <w:tab w:val="decimal" w:pos="912"/>
              </w:tabs>
              <w:spacing w:line="300" w:lineRule="exact"/>
              <w:ind w:right="108"/>
              <w:contextualSpacing/>
              <w:jc w:val="right"/>
              <w:rPr>
                <w:szCs w:val="22"/>
                <w:lang w:val="en-US" w:bidi="th-TH"/>
              </w:rPr>
            </w:pPr>
            <w:r w:rsidRPr="00104FFB">
              <w:rPr>
                <w:szCs w:val="22"/>
                <w:lang w:val="en-US" w:bidi="th-TH"/>
              </w:rPr>
              <w:t>(10,344)</w:t>
            </w:r>
          </w:p>
        </w:tc>
        <w:tc>
          <w:tcPr>
            <w:tcW w:w="180" w:type="dxa"/>
            <w:vAlign w:val="bottom"/>
          </w:tcPr>
          <w:p w14:paraId="1367098A" w14:textId="7777777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2484CF80" w14:textId="27D3D73C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-77"/>
              <w:contextualSpacing/>
              <w:rPr>
                <w:szCs w:val="22"/>
              </w:rPr>
            </w:pPr>
            <w:r w:rsidRPr="00104FFB">
              <w:rPr>
                <w:szCs w:val="22"/>
              </w:rPr>
              <w:t>-</w:t>
            </w:r>
          </w:p>
        </w:tc>
        <w:tc>
          <w:tcPr>
            <w:tcW w:w="179" w:type="dxa"/>
            <w:vAlign w:val="bottom"/>
          </w:tcPr>
          <w:p w14:paraId="08E54837" w14:textId="7777777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120CC4D" w14:textId="725ED402" w:rsidR="0020499D" w:rsidRPr="00104FFB" w:rsidRDefault="0020499D" w:rsidP="0073627B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179,732</w:t>
            </w:r>
          </w:p>
        </w:tc>
        <w:tc>
          <w:tcPr>
            <w:tcW w:w="183" w:type="dxa"/>
            <w:vAlign w:val="bottom"/>
          </w:tcPr>
          <w:p w14:paraId="337BA934" w14:textId="77777777" w:rsidR="0020499D" w:rsidRDefault="0020499D" w:rsidP="0073627B">
            <w:pPr>
              <w:pStyle w:val="acctfourfigures"/>
              <w:tabs>
                <w:tab w:val="clear" w:pos="765"/>
                <w:tab w:val="decimal" w:pos="930"/>
              </w:tabs>
              <w:spacing w:line="300" w:lineRule="exact"/>
              <w:ind w:right="-6"/>
              <w:contextualSpacing/>
              <w:jc w:val="center"/>
              <w:rPr>
                <w:rFonts w:cstheme="minorBidi"/>
                <w:szCs w:val="22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4000EB58" w14:textId="6BC7CBD0" w:rsidR="0020499D" w:rsidRDefault="0020499D" w:rsidP="0073627B">
            <w:pPr>
              <w:pStyle w:val="acctfourfigures"/>
              <w:tabs>
                <w:tab w:val="clear" w:pos="765"/>
                <w:tab w:val="decimal" w:pos="662"/>
              </w:tabs>
              <w:spacing w:line="300" w:lineRule="exact"/>
              <w:ind w:right="-77"/>
              <w:contextualSpacing/>
              <w:rPr>
                <w:rFonts w:cstheme="minorBidi"/>
                <w:szCs w:val="22"/>
                <w:lang w:val="en-US" w:bidi="th-TH"/>
              </w:rPr>
            </w:pPr>
            <w:r>
              <w:rPr>
                <w:rFonts w:cstheme="minorBidi"/>
                <w:szCs w:val="22"/>
                <w:lang w:val="en-US" w:bidi="th-TH"/>
              </w:rPr>
              <w:t>-</w:t>
            </w:r>
          </w:p>
        </w:tc>
      </w:tr>
      <w:tr w:rsidR="0020499D" w:rsidRPr="00950A99" w14:paraId="692418B2" w14:textId="7E516D26" w:rsidTr="007122B7">
        <w:trPr>
          <w:cantSplit/>
        </w:trPr>
        <w:tc>
          <w:tcPr>
            <w:tcW w:w="2808" w:type="dxa"/>
          </w:tcPr>
          <w:p w14:paraId="2CF599C2" w14:textId="2856E487" w:rsidR="0020499D" w:rsidRPr="00950A99" w:rsidRDefault="0020499D" w:rsidP="0073627B">
            <w:pPr>
              <w:spacing w:line="300" w:lineRule="exact"/>
              <w:ind w:right="108"/>
              <w:contextualSpacing/>
              <w:rPr>
                <w:szCs w:val="22"/>
                <w:lang w:val="en-US"/>
              </w:rPr>
            </w:pPr>
            <w:r w:rsidRPr="00950A99">
              <w:rPr>
                <w:szCs w:val="22"/>
              </w:rPr>
              <w:t>Equipment and tools</w:t>
            </w:r>
          </w:p>
        </w:tc>
        <w:tc>
          <w:tcPr>
            <w:tcW w:w="1170" w:type="dxa"/>
            <w:vAlign w:val="bottom"/>
          </w:tcPr>
          <w:p w14:paraId="3A86B641" w14:textId="0542D526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12,080</w:t>
            </w:r>
          </w:p>
        </w:tc>
        <w:tc>
          <w:tcPr>
            <w:tcW w:w="178" w:type="dxa"/>
            <w:vAlign w:val="bottom"/>
          </w:tcPr>
          <w:p w14:paraId="5D0AAAA9" w14:textId="77777777" w:rsidR="0020499D" w:rsidRPr="00104FFB" w:rsidRDefault="0020499D" w:rsidP="0073627B">
            <w:pPr>
              <w:pStyle w:val="acctfourfigures"/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D42076F" w14:textId="341D1B5C" w:rsidR="0020499D" w:rsidRPr="00104FFB" w:rsidRDefault="0020499D" w:rsidP="0073627B">
            <w:pPr>
              <w:pStyle w:val="acctfourfigures"/>
              <w:tabs>
                <w:tab w:val="clear" w:pos="765"/>
                <w:tab w:val="decimal" w:pos="912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(22)</w:t>
            </w:r>
          </w:p>
        </w:tc>
        <w:tc>
          <w:tcPr>
            <w:tcW w:w="180" w:type="dxa"/>
            <w:vAlign w:val="bottom"/>
          </w:tcPr>
          <w:p w14:paraId="481A7A1E" w14:textId="7777777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3B1E48D6" w14:textId="04F4DCC3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-77"/>
              <w:contextualSpacing/>
              <w:rPr>
                <w:szCs w:val="22"/>
              </w:rPr>
            </w:pPr>
            <w:r w:rsidRPr="00104FFB">
              <w:rPr>
                <w:szCs w:val="22"/>
              </w:rPr>
              <w:t>-</w:t>
            </w:r>
          </w:p>
        </w:tc>
        <w:tc>
          <w:tcPr>
            <w:tcW w:w="179" w:type="dxa"/>
            <w:vAlign w:val="bottom"/>
          </w:tcPr>
          <w:p w14:paraId="00D24755" w14:textId="7777777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7172FFC" w14:textId="3AF84EE8" w:rsidR="0020499D" w:rsidRPr="00104FFB" w:rsidRDefault="0020499D" w:rsidP="0073627B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5,585</w:t>
            </w:r>
          </w:p>
        </w:tc>
        <w:tc>
          <w:tcPr>
            <w:tcW w:w="183" w:type="dxa"/>
            <w:vAlign w:val="bottom"/>
          </w:tcPr>
          <w:p w14:paraId="4E44BE81" w14:textId="77777777" w:rsidR="0020499D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4D55760" w14:textId="6AE2E119" w:rsidR="0020499D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>
              <w:rPr>
                <w:szCs w:val="22"/>
              </w:rPr>
              <w:t>(22)</w:t>
            </w:r>
          </w:p>
        </w:tc>
      </w:tr>
      <w:tr w:rsidR="0020499D" w:rsidRPr="00950A99" w14:paraId="01D599F6" w14:textId="5785A80F" w:rsidTr="007122B7">
        <w:trPr>
          <w:cantSplit/>
        </w:trPr>
        <w:tc>
          <w:tcPr>
            <w:tcW w:w="2808" w:type="dxa"/>
          </w:tcPr>
          <w:p w14:paraId="28D449BE" w14:textId="31BD044F" w:rsidR="0020499D" w:rsidRPr="00950A99" w:rsidRDefault="0020499D" w:rsidP="0073627B">
            <w:pPr>
              <w:spacing w:line="300" w:lineRule="exact"/>
              <w:ind w:right="108"/>
              <w:contextualSpacing/>
              <w:rPr>
                <w:szCs w:val="22"/>
              </w:rPr>
            </w:pPr>
            <w:r w:rsidRPr="00950A99">
              <w:rPr>
                <w:szCs w:val="22"/>
              </w:rPr>
              <w:t>Furniture, fixtures, and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</w:rPr>
              <w:br/>
              <w:t xml:space="preserve">   </w:t>
            </w:r>
            <w:r w:rsidRPr="00950A99">
              <w:rPr>
                <w:szCs w:val="22"/>
              </w:rPr>
              <w:t>office equipment</w:t>
            </w:r>
          </w:p>
        </w:tc>
        <w:tc>
          <w:tcPr>
            <w:tcW w:w="1170" w:type="dxa"/>
            <w:vAlign w:val="bottom"/>
          </w:tcPr>
          <w:p w14:paraId="72313A9B" w14:textId="29057761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1,176</w:t>
            </w:r>
          </w:p>
        </w:tc>
        <w:tc>
          <w:tcPr>
            <w:tcW w:w="178" w:type="dxa"/>
            <w:vAlign w:val="bottom"/>
          </w:tcPr>
          <w:p w14:paraId="65A24E3B" w14:textId="77777777" w:rsidR="0020499D" w:rsidRPr="00104FFB" w:rsidRDefault="0020499D" w:rsidP="0073627B">
            <w:pPr>
              <w:pStyle w:val="acctfourfigures"/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EA02C70" w14:textId="5BAF5E07" w:rsidR="0020499D" w:rsidRPr="00104FFB" w:rsidRDefault="0020499D" w:rsidP="0073627B">
            <w:pPr>
              <w:pStyle w:val="acctfourfigures"/>
              <w:tabs>
                <w:tab w:val="clear" w:pos="765"/>
                <w:tab w:val="decimal" w:pos="639"/>
              </w:tabs>
              <w:spacing w:line="300" w:lineRule="exact"/>
              <w:ind w:right="-77"/>
              <w:contextualSpacing/>
              <w:rPr>
                <w:szCs w:val="22"/>
              </w:rPr>
            </w:pPr>
            <w:r w:rsidRPr="00104FFB">
              <w:rPr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31388BD" w14:textId="7777777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67F10BEC" w14:textId="40C5CEA6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1</w:t>
            </w:r>
          </w:p>
        </w:tc>
        <w:tc>
          <w:tcPr>
            <w:tcW w:w="179" w:type="dxa"/>
            <w:vAlign w:val="bottom"/>
          </w:tcPr>
          <w:p w14:paraId="60D91A89" w14:textId="7777777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D59E12B" w14:textId="62F7EF9F" w:rsidR="0020499D" w:rsidRPr="00104FFB" w:rsidRDefault="0020499D" w:rsidP="0073627B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226</w:t>
            </w:r>
          </w:p>
        </w:tc>
        <w:tc>
          <w:tcPr>
            <w:tcW w:w="183" w:type="dxa"/>
            <w:vAlign w:val="bottom"/>
          </w:tcPr>
          <w:p w14:paraId="34DE68AA" w14:textId="77777777" w:rsidR="0020499D" w:rsidRDefault="0020499D" w:rsidP="0073627B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3D8D2B67" w14:textId="1CE263B6" w:rsidR="0020499D" w:rsidRDefault="0020499D" w:rsidP="0073627B">
            <w:pPr>
              <w:pStyle w:val="acctfourfigures"/>
              <w:tabs>
                <w:tab w:val="clear" w:pos="765"/>
                <w:tab w:val="decimal" w:pos="662"/>
              </w:tabs>
              <w:spacing w:line="300" w:lineRule="exact"/>
              <w:ind w:right="-77"/>
              <w:contextualSpacing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20499D" w:rsidRPr="00950A99" w14:paraId="4F7529D5" w14:textId="6BC6F418" w:rsidTr="007122B7">
        <w:trPr>
          <w:cantSplit/>
        </w:trPr>
        <w:tc>
          <w:tcPr>
            <w:tcW w:w="2808" w:type="dxa"/>
          </w:tcPr>
          <w:p w14:paraId="48740213" w14:textId="624A2F05" w:rsidR="0020499D" w:rsidRPr="00950A99" w:rsidRDefault="0020499D" w:rsidP="0073627B">
            <w:pPr>
              <w:spacing w:line="300" w:lineRule="exact"/>
              <w:ind w:right="108"/>
              <w:contextualSpacing/>
              <w:rPr>
                <w:szCs w:val="22"/>
              </w:rPr>
            </w:pPr>
            <w:r w:rsidRPr="00950A99">
              <w:rPr>
                <w:szCs w:val="22"/>
              </w:rPr>
              <w:t>Vehicles</w:t>
            </w:r>
          </w:p>
        </w:tc>
        <w:tc>
          <w:tcPr>
            <w:tcW w:w="1170" w:type="dxa"/>
            <w:vAlign w:val="bottom"/>
          </w:tcPr>
          <w:p w14:paraId="25806241" w14:textId="576E9001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1,798</w:t>
            </w:r>
          </w:p>
        </w:tc>
        <w:tc>
          <w:tcPr>
            <w:tcW w:w="178" w:type="dxa"/>
            <w:vAlign w:val="bottom"/>
          </w:tcPr>
          <w:p w14:paraId="494618CD" w14:textId="77777777" w:rsidR="0020499D" w:rsidRPr="00104FFB" w:rsidRDefault="0020499D" w:rsidP="0073627B">
            <w:pPr>
              <w:pStyle w:val="acctfourfigures"/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1324B5D" w14:textId="71B728ED" w:rsidR="0020499D" w:rsidRPr="00104FFB" w:rsidRDefault="0020499D" w:rsidP="0073627B">
            <w:pPr>
              <w:pStyle w:val="acctfourfigures"/>
              <w:tabs>
                <w:tab w:val="clear" w:pos="765"/>
                <w:tab w:val="decimal" w:pos="639"/>
              </w:tabs>
              <w:spacing w:line="300" w:lineRule="exact"/>
              <w:ind w:right="-77"/>
              <w:contextualSpacing/>
              <w:rPr>
                <w:szCs w:val="22"/>
              </w:rPr>
            </w:pPr>
            <w:r w:rsidRPr="00104FFB">
              <w:rPr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181EEED" w14:textId="7777777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10B7C029" w14:textId="7F959DC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-77"/>
              <w:contextualSpacing/>
              <w:rPr>
                <w:szCs w:val="22"/>
              </w:rPr>
            </w:pPr>
            <w:r w:rsidRPr="00104FFB">
              <w:rPr>
                <w:szCs w:val="22"/>
              </w:rPr>
              <w:t>-</w:t>
            </w:r>
          </w:p>
        </w:tc>
        <w:tc>
          <w:tcPr>
            <w:tcW w:w="179" w:type="dxa"/>
            <w:vAlign w:val="bottom"/>
          </w:tcPr>
          <w:p w14:paraId="74539200" w14:textId="7777777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514F12D" w14:textId="5CB0A2B1" w:rsidR="0020499D" w:rsidRPr="00104FFB" w:rsidRDefault="0020499D" w:rsidP="0073627B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1,798</w:t>
            </w:r>
          </w:p>
        </w:tc>
        <w:tc>
          <w:tcPr>
            <w:tcW w:w="183" w:type="dxa"/>
            <w:vAlign w:val="bottom"/>
          </w:tcPr>
          <w:p w14:paraId="7293733D" w14:textId="77777777" w:rsidR="0020499D" w:rsidRDefault="0020499D" w:rsidP="0073627B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A8F2937" w14:textId="3417F8B0" w:rsidR="0020499D" w:rsidRDefault="0020499D" w:rsidP="0073627B">
            <w:pPr>
              <w:pStyle w:val="acctfourfigures"/>
              <w:tabs>
                <w:tab w:val="clear" w:pos="765"/>
                <w:tab w:val="decimal" w:pos="662"/>
              </w:tabs>
              <w:spacing w:line="300" w:lineRule="exact"/>
              <w:ind w:right="-77"/>
              <w:contextualSpacing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20499D" w:rsidRPr="0099423E" w14:paraId="4235949A" w14:textId="712CFD6B" w:rsidTr="007122B7">
        <w:trPr>
          <w:cantSplit/>
        </w:trPr>
        <w:tc>
          <w:tcPr>
            <w:tcW w:w="2808" w:type="dxa"/>
          </w:tcPr>
          <w:p w14:paraId="7A801A9A" w14:textId="791DE9C8" w:rsidR="0020499D" w:rsidRPr="008F545B" w:rsidRDefault="0020499D" w:rsidP="0073627B">
            <w:pPr>
              <w:spacing w:line="300" w:lineRule="exact"/>
              <w:ind w:right="108"/>
              <w:contextualSpacing/>
              <w:rPr>
                <w:rFonts w:cstheme="minorBidi"/>
                <w:szCs w:val="28"/>
                <w:cs/>
                <w:lang w:bidi="th-TH"/>
              </w:rPr>
            </w:pPr>
            <w:r w:rsidRPr="00950A99">
              <w:rPr>
                <w:bCs/>
                <w:szCs w:val="22"/>
              </w:rPr>
              <w:t>Assets under construction</w:t>
            </w:r>
          </w:p>
        </w:tc>
        <w:tc>
          <w:tcPr>
            <w:tcW w:w="1170" w:type="dxa"/>
            <w:vAlign w:val="bottom"/>
          </w:tcPr>
          <w:p w14:paraId="3E051292" w14:textId="5CBA7F02" w:rsidR="0020499D" w:rsidRPr="00104FFB" w:rsidRDefault="002E6690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50,747</w:t>
            </w:r>
          </w:p>
        </w:tc>
        <w:tc>
          <w:tcPr>
            <w:tcW w:w="178" w:type="dxa"/>
            <w:vAlign w:val="bottom"/>
          </w:tcPr>
          <w:p w14:paraId="63A6512A" w14:textId="77777777" w:rsidR="0020499D" w:rsidRPr="00104FFB" w:rsidRDefault="0020499D" w:rsidP="0073627B">
            <w:pPr>
              <w:pStyle w:val="acctfourfigures"/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E84A832" w14:textId="4E04FF2F" w:rsidR="0020499D" w:rsidRPr="00104FFB" w:rsidRDefault="0020499D" w:rsidP="0073627B">
            <w:pPr>
              <w:pStyle w:val="acctfourfigures"/>
              <w:tabs>
                <w:tab w:val="clear" w:pos="765"/>
                <w:tab w:val="decimal" w:pos="912"/>
              </w:tabs>
              <w:spacing w:line="300" w:lineRule="exact"/>
              <w:ind w:right="108"/>
              <w:contextualSpacing/>
              <w:jc w:val="right"/>
              <w:rPr>
                <w:szCs w:val="22"/>
                <w:lang w:val="en-US" w:bidi="th-TH"/>
              </w:rPr>
            </w:pPr>
            <w:r w:rsidRPr="00104FFB">
              <w:rPr>
                <w:szCs w:val="22"/>
                <w:lang w:val="en-US" w:bidi="th-TH"/>
              </w:rPr>
              <w:t>(11,136)</w:t>
            </w:r>
          </w:p>
        </w:tc>
        <w:tc>
          <w:tcPr>
            <w:tcW w:w="180" w:type="dxa"/>
            <w:vAlign w:val="bottom"/>
          </w:tcPr>
          <w:p w14:paraId="462991EA" w14:textId="7777777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1639ED8C" w14:textId="40C60269" w:rsidR="0020499D" w:rsidRPr="00104FFB" w:rsidRDefault="002E6690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914</w:t>
            </w:r>
          </w:p>
        </w:tc>
        <w:tc>
          <w:tcPr>
            <w:tcW w:w="179" w:type="dxa"/>
            <w:vAlign w:val="bottom"/>
          </w:tcPr>
          <w:p w14:paraId="434D6E5F" w14:textId="7777777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8CAEE2E" w14:textId="7F5E4AC5" w:rsidR="0020499D" w:rsidRPr="00104FFB" w:rsidRDefault="0020499D" w:rsidP="0073627B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2,660</w:t>
            </w:r>
          </w:p>
        </w:tc>
        <w:tc>
          <w:tcPr>
            <w:tcW w:w="183" w:type="dxa"/>
            <w:vAlign w:val="bottom"/>
          </w:tcPr>
          <w:p w14:paraId="5880B3AC" w14:textId="77777777" w:rsidR="0020499D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6602D4ED" w14:textId="16AC3AED" w:rsidR="0020499D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(11,136)</w:t>
            </w:r>
          </w:p>
        </w:tc>
      </w:tr>
      <w:tr w:rsidR="0020499D" w:rsidRPr="00950A99" w14:paraId="5968430E" w14:textId="15AF6709" w:rsidTr="007122B7">
        <w:trPr>
          <w:cantSplit/>
          <w:trHeight w:val="60"/>
        </w:trPr>
        <w:tc>
          <w:tcPr>
            <w:tcW w:w="2808" w:type="dxa"/>
          </w:tcPr>
          <w:p w14:paraId="29552181" w14:textId="471F9A6A" w:rsidR="0020499D" w:rsidRPr="00950A99" w:rsidRDefault="0020499D" w:rsidP="0073627B">
            <w:pPr>
              <w:pStyle w:val="acctfourfigures"/>
              <w:tabs>
                <w:tab w:val="clear" w:pos="765"/>
              </w:tabs>
              <w:spacing w:line="300" w:lineRule="exact"/>
              <w:ind w:left="191" w:right="11" w:hanging="191"/>
              <w:contextualSpacing/>
              <w:rPr>
                <w:bCs/>
                <w:szCs w:val="22"/>
              </w:rPr>
            </w:pPr>
            <w:r w:rsidRPr="00950A99">
              <w:rPr>
                <w:bCs/>
                <w:szCs w:val="22"/>
              </w:rPr>
              <w:t>Machinery during installation</w:t>
            </w:r>
          </w:p>
        </w:tc>
        <w:tc>
          <w:tcPr>
            <w:tcW w:w="1170" w:type="dxa"/>
            <w:vAlign w:val="bottom"/>
          </w:tcPr>
          <w:p w14:paraId="41F324A9" w14:textId="689C365F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199,968</w:t>
            </w:r>
          </w:p>
        </w:tc>
        <w:tc>
          <w:tcPr>
            <w:tcW w:w="178" w:type="dxa"/>
            <w:vAlign w:val="bottom"/>
          </w:tcPr>
          <w:p w14:paraId="27D23639" w14:textId="77777777" w:rsidR="0020499D" w:rsidRPr="00104FFB" w:rsidRDefault="0020499D" w:rsidP="0073627B">
            <w:pPr>
              <w:pStyle w:val="acctfourfigures"/>
              <w:spacing w:line="300" w:lineRule="exact"/>
              <w:ind w:right="108"/>
              <w:contextualSpacing/>
              <w:jc w:val="right"/>
              <w:rPr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676DF7B" w14:textId="67319298" w:rsidR="0020499D" w:rsidRPr="00104FFB" w:rsidRDefault="0020499D" w:rsidP="0073627B">
            <w:pPr>
              <w:pStyle w:val="acctfourfigures"/>
              <w:tabs>
                <w:tab w:val="clear" w:pos="765"/>
                <w:tab w:val="decimal" w:pos="912"/>
              </w:tabs>
              <w:spacing w:line="300" w:lineRule="exact"/>
              <w:ind w:right="108"/>
              <w:contextualSpacing/>
              <w:jc w:val="right"/>
              <w:rPr>
                <w:szCs w:val="22"/>
                <w:lang w:val="en-US" w:bidi="th-TH"/>
              </w:rPr>
            </w:pPr>
            <w:r w:rsidRPr="00104FFB">
              <w:rPr>
                <w:szCs w:val="22"/>
                <w:lang w:val="en-US" w:bidi="th-TH"/>
              </w:rPr>
              <w:t>(175,082)</w:t>
            </w:r>
          </w:p>
        </w:tc>
        <w:tc>
          <w:tcPr>
            <w:tcW w:w="180" w:type="dxa"/>
            <w:vAlign w:val="bottom"/>
          </w:tcPr>
          <w:p w14:paraId="1C25109A" w14:textId="7777777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2E6E1201" w14:textId="1047D022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1,476</w:t>
            </w:r>
          </w:p>
        </w:tc>
        <w:tc>
          <w:tcPr>
            <w:tcW w:w="179" w:type="dxa"/>
            <w:vAlign w:val="bottom"/>
          </w:tcPr>
          <w:p w14:paraId="5AEBF323" w14:textId="7777777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4FE0448" w14:textId="5F676C0A" w:rsidR="0020499D" w:rsidRPr="00104FFB" w:rsidRDefault="0020499D" w:rsidP="0073627B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right="108"/>
              <w:contextualSpacing/>
              <w:jc w:val="right"/>
              <w:rPr>
                <w:szCs w:val="22"/>
              </w:rPr>
            </w:pPr>
            <w:r w:rsidRPr="00104FFB">
              <w:rPr>
                <w:szCs w:val="22"/>
              </w:rPr>
              <w:t>47,207</w:t>
            </w:r>
          </w:p>
        </w:tc>
        <w:tc>
          <w:tcPr>
            <w:tcW w:w="183" w:type="dxa"/>
            <w:vAlign w:val="bottom"/>
          </w:tcPr>
          <w:p w14:paraId="4279884C" w14:textId="77777777" w:rsidR="0020499D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05107D12" w14:textId="2912A165" w:rsidR="0020499D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(171,998)</w:t>
            </w:r>
          </w:p>
        </w:tc>
      </w:tr>
      <w:tr w:rsidR="0020499D" w:rsidRPr="00950A99" w14:paraId="3B115667" w14:textId="649AC2E0" w:rsidTr="007122B7">
        <w:trPr>
          <w:cantSplit/>
          <w:trHeight w:val="60"/>
        </w:trPr>
        <w:tc>
          <w:tcPr>
            <w:tcW w:w="2808" w:type="dxa"/>
          </w:tcPr>
          <w:p w14:paraId="03FE4BB5" w14:textId="394D0BF2" w:rsidR="0020499D" w:rsidRPr="00950A99" w:rsidRDefault="0020499D" w:rsidP="0073627B">
            <w:pPr>
              <w:pStyle w:val="acctfourfigures"/>
              <w:tabs>
                <w:tab w:val="clear" w:pos="765"/>
              </w:tabs>
              <w:spacing w:line="300" w:lineRule="exact"/>
              <w:ind w:left="191" w:right="11" w:hanging="191"/>
              <w:contextualSpacing/>
              <w:rPr>
                <w:b/>
                <w:szCs w:val="22"/>
              </w:rPr>
            </w:pPr>
            <w:r w:rsidRPr="00950A99">
              <w:rPr>
                <w:b/>
                <w:szCs w:val="22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B0352" w14:textId="616CEE3E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b/>
                <w:bCs/>
                <w:szCs w:val="22"/>
              </w:rPr>
            </w:pPr>
            <w:r w:rsidRPr="00104FFB">
              <w:rPr>
                <w:b/>
                <w:bCs/>
                <w:szCs w:val="22"/>
              </w:rPr>
              <w:t>46</w:t>
            </w:r>
            <w:r w:rsidR="002E6690" w:rsidRPr="00104FFB">
              <w:rPr>
                <w:b/>
                <w:bCs/>
                <w:szCs w:val="22"/>
              </w:rPr>
              <w:t>6,765</w:t>
            </w:r>
          </w:p>
        </w:tc>
        <w:tc>
          <w:tcPr>
            <w:tcW w:w="178" w:type="dxa"/>
            <w:vAlign w:val="bottom"/>
          </w:tcPr>
          <w:p w14:paraId="34AB2CD8" w14:textId="77777777" w:rsidR="0020499D" w:rsidRPr="00104FFB" w:rsidRDefault="0020499D" w:rsidP="0073627B">
            <w:pPr>
              <w:pStyle w:val="acctfourfigures"/>
              <w:spacing w:line="300" w:lineRule="exact"/>
              <w:ind w:right="108"/>
              <w:contextualSpacing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41BF5" w14:textId="033ED617" w:rsidR="0020499D" w:rsidRPr="00104FFB" w:rsidRDefault="0020499D" w:rsidP="0073627B">
            <w:pPr>
              <w:pStyle w:val="acctfourfigures"/>
              <w:tabs>
                <w:tab w:val="clear" w:pos="765"/>
                <w:tab w:val="decimal" w:pos="912"/>
              </w:tabs>
              <w:spacing w:line="300" w:lineRule="exact"/>
              <w:ind w:right="108"/>
              <w:contextualSpacing/>
              <w:jc w:val="right"/>
              <w:rPr>
                <w:b/>
                <w:bCs/>
                <w:szCs w:val="22"/>
                <w:lang w:val="en-US" w:bidi="th-TH"/>
              </w:rPr>
            </w:pPr>
            <w:r w:rsidRPr="00104FFB">
              <w:rPr>
                <w:b/>
                <w:bCs/>
                <w:szCs w:val="22"/>
                <w:lang w:val="en-US" w:bidi="th-TH"/>
              </w:rPr>
              <w:t>(1</w:t>
            </w:r>
            <w:r w:rsidR="0095544D" w:rsidRPr="00104FFB">
              <w:rPr>
                <w:b/>
                <w:bCs/>
                <w:szCs w:val="22"/>
                <w:lang w:val="en-US" w:bidi="th-TH"/>
              </w:rPr>
              <w:t>9</w:t>
            </w:r>
            <w:r w:rsidRPr="00104FFB">
              <w:rPr>
                <w:b/>
                <w:bCs/>
                <w:szCs w:val="22"/>
                <w:lang w:val="en-US" w:bidi="th-TH"/>
              </w:rPr>
              <w:t>6,</w:t>
            </w:r>
            <w:r w:rsidR="0095544D" w:rsidRPr="00104FFB">
              <w:rPr>
                <w:b/>
                <w:bCs/>
                <w:szCs w:val="22"/>
                <w:lang w:val="en-US" w:bidi="th-TH"/>
              </w:rPr>
              <w:t>584</w:t>
            </w:r>
            <w:r w:rsidRPr="00104FFB">
              <w:rPr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F98AF7F" w14:textId="7777777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6A6EA" w14:textId="660C4BA9" w:rsidR="0020499D" w:rsidRPr="00104FFB" w:rsidRDefault="002E6690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b/>
                <w:bCs/>
                <w:szCs w:val="22"/>
              </w:rPr>
            </w:pPr>
            <w:r w:rsidRPr="00104FFB">
              <w:rPr>
                <w:b/>
                <w:bCs/>
                <w:szCs w:val="22"/>
              </w:rPr>
              <w:t>2</w:t>
            </w:r>
            <w:r w:rsidR="0020499D" w:rsidRPr="00104FFB">
              <w:rPr>
                <w:b/>
                <w:bCs/>
                <w:szCs w:val="22"/>
              </w:rPr>
              <w:t>,</w:t>
            </w:r>
            <w:r w:rsidRPr="00104FFB">
              <w:rPr>
                <w:b/>
                <w:bCs/>
                <w:szCs w:val="22"/>
              </w:rPr>
              <w:t>391</w:t>
            </w:r>
          </w:p>
        </w:tc>
        <w:tc>
          <w:tcPr>
            <w:tcW w:w="179" w:type="dxa"/>
            <w:vAlign w:val="bottom"/>
          </w:tcPr>
          <w:p w14:paraId="29E4751F" w14:textId="77777777" w:rsidR="0020499D" w:rsidRPr="00104FFB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C5E32" w14:textId="1DA89ADE" w:rsidR="0020499D" w:rsidRPr="00104FFB" w:rsidRDefault="0020499D" w:rsidP="0073627B">
            <w:pPr>
              <w:pStyle w:val="acctfourfigures"/>
              <w:tabs>
                <w:tab w:val="clear" w:pos="765"/>
                <w:tab w:val="decimal" w:pos="284"/>
              </w:tabs>
              <w:spacing w:line="300" w:lineRule="exact"/>
              <w:ind w:right="108"/>
              <w:contextualSpacing/>
              <w:jc w:val="right"/>
              <w:rPr>
                <w:b/>
                <w:bCs/>
                <w:szCs w:val="22"/>
              </w:rPr>
            </w:pPr>
            <w:r w:rsidRPr="00104FFB">
              <w:rPr>
                <w:b/>
                <w:bCs/>
                <w:szCs w:val="22"/>
              </w:rPr>
              <w:t>250,504</w:t>
            </w:r>
          </w:p>
        </w:tc>
        <w:tc>
          <w:tcPr>
            <w:tcW w:w="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E4F51" w14:textId="77777777" w:rsidR="0020499D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2F314" w14:textId="4AC65B1C" w:rsidR="0020499D" w:rsidRDefault="0020499D" w:rsidP="0073627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right="108"/>
              <w:contextualSpacing/>
              <w:jc w:val="righ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(183,156)</w:t>
            </w:r>
          </w:p>
        </w:tc>
      </w:tr>
      <w:bookmarkEnd w:id="1"/>
    </w:tbl>
    <w:p w14:paraId="78E79A26" w14:textId="06F782AE" w:rsidR="00EC27C7" w:rsidRDefault="00EC27C7" w:rsidP="00BE656D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1CFC058C" w14:textId="4D479BF9" w:rsidR="00AB11EE" w:rsidRDefault="00AB11EE" w:rsidP="00BE656D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  <w:r>
        <w:rPr>
          <w:sz w:val="20"/>
          <w:lang w:bidi="th-TH"/>
        </w:rPr>
        <w:br w:type="page"/>
      </w:r>
    </w:p>
    <w:p w14:paraId="4EAB0FD0" w14:textId="2B31BC54" w:rsidR="005B7372" w:rsidRPr="00CA39C8" w:rsidRDefault="005B7372" w:rsidP="001D64B9">
      <w:pPr>
        <w:pStyle w:val="Heading1"/>
      </w:pPr>
      <w:r w:rsidRPr="00CA39C8">
        <w:lastRenderedPageBreak/>
        <w:t>Long-term loan</w:t>
      </w:r>
      <w:r w:rsidR="009F4B2C" w:rsidRPr="00CA39C8">
        <w:t>s</w:t>
      </w:r>
      <w:r w:rsidRPr="00CA39C8">
        <w:t xml:space="preserve"> from financial institutions</w:t>
      </w:r>
    </w:p>
    <w:p w14:paraId="242C3668" w14:textId="77777777" w:rsidR="00A27624" w:rsidRPr="00CA39C8" w:rsidRDefault="00A27624" w:rsidP="00D30639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659BA5F1" w14:textId="6C8AB16B" w:rsidR="004010B4" w:rsidRPr="00CA39C8" w:rsidRDefault="004010B4" w:rsidP="009342A1">
      <w:pPr>
        <w:pStyle w:val="BodyText"/>
        <w:spacing w:after="0" w:line="240" w:lineRule="atLeast"/>
        <w:ind w:left="540"/>
        <w:jc w:val="thaiDistribute"/>
        <w:rPr>
          <w:rFonts w:cs="Angsana New"/>
          <w:i/>
          <w:iCs/>
          <w:szCs w:val="28"/>
          <w:lang w:val="en-US" w:bidi="th-TH"/>
        </w:rPr>
      </w:pPr>
      <w:bookmarkStart w:id="2" w:name="_Hlk141343351"/>
      <w:r w:rsidRPr="00CA39C8">
        <w:rPr>
          <w:rFonts w:cs="Angsana New"/>
          <w:i/>
          <w:iCs/>
          <w:szCs w:val="28"/>
          <w:lang w:val="en-US" w:bidi="th-TH"/>
        </w:rPr>
        <w:t>The Company</w:t>
      </w:r>
    </w:p>
    <w:p w14:paraId="1A3A84B6" w14:textId="77777777" w:rsidR="00171F25" w:rsidRPr="00CA39C8" w:rsidRDefault="00171F25" w:rsidP="00163C41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7406C9B8" w14:textId="58B43F73" w:rsidR="00CA39C8" w:rsidRPr="00CA39C8" w:rsidRDefault="00CA39C8" w:rsidP="009A469D">
      <w:pPr>
        <w:pStyle w:val="BodyText"/>
        <w:spacing w:line="240" w:lineRule="atLeast"/>
        <w:ind w:left="540"/>
        <w:jc w:val="thaiDistribute"/>
        <w:rPr>
          <w:rFonts w:cstheme="minorBidi"/>
          <w:szCs w:val="28"/>
          <w:lang w:bidi="th-TH"/>
        </w:rPr>
      </w:pPr>
      <w:r w:rsidRPr="00CA39C8">
        <w:rPr>
          <w:rFonts w:cstheme="minorBidi"/>
          <w:szCs w:val="28"/>
          <w:lang w:bidi="th-TH"/>
        </w:rPr>
        <w:t xml:space="preserve">On </w:t>
      </w:r>
      <w:r w:rsidR="007122B7">
        <w:rPr>
          <w:rFonts w:cstheme="minorBidi"/>
          <w:szCs w:val="28"/>
          <w:lang w:bidi="th-TH"/>
        </w:rPr>
        <w:t xml:space="preserve">20 </w:t>
      </w:r>
      <w:r w:rsidRPr="00CA39C8">
        <w:rPr>
          <w:rFonts w:cstheme="minorBidi"/>
          <w:szCs w:val="28"/>
          <w:lang w:bidi="th-TH"/>
        </w:rPr>
        <w:t xml:space="preserve">January 2026, the Company entered into an unsecured long-term loan agreement with a </w:t>
      </w:r>
      <w:r w:rsidR="00257130">
        <w:rPr>
          <w:rFonts w:cstheme="minorBidi"/>
          <w:szCs w:val="28"/>
          <w:lang w:bidi="th-TH"/>
        </w:rPr>
        <w:t>local</w:t>
      </w:r>
      <w:r w:rsidRPr="00CA39C8">
        <w:rPr>
          <w:rFonts w:cstheme="minorBidi"/>
          <w:szCs w:val="28"/>
          <w:lang w:bidi="th-TH"/>
        </w:rPr>
        <w:t xml:space="preserve"> financial institution</w:t>
      </w:r>
      <w:r w:rsidR="00257130">
        <w:rPr>
          <w:rFonts w:cstheme="minorBidi"/>
          <w:szCs w:val="28"/>
          <w:lang w:bidi="th-TH"/>
        </w:rPr>
        <w:t xml:space="preserve">, providing </w:t>
      </w:r>
      <w:r w:rsidRPr="00CA39C8">
        <w:rPr>
          <w:rFonts w:cstheme="minorBidi"/>
          <w:szCs w:val="28"/>
          <w:lang w:bidi="th-TH"/>
        </w:rPr>
        <w:t>credit facilit</w:t>
      </w:r>
      <w:r w:rsidR="00257130">
        <w:rPr>
          <w:rFonts w:cstheme="minorBidi"/>
          <w:szCs w:val="28"/>
          <w:lang w:bidi="th-TH"/>
        </w:rPr>
        <w:t>ies amounting to</w:t>
      </w:r>
      <w:r w:rsidRPr="00CA39C8">
        <w:rPr>
          <w:rFonts w:cstheme="minorBidi"/>
          <w:szCs w:val="28"/>
          <w:lang w:bidi="th-TH"/>
        </w:rPr>
        <w:t xml:space="preserve"> </w:t>
      </w:r>
      <w:r w:rsidR="00257130">
        <w:rPr>
          <w:rFonts w:cstheme="minorBidi"/>
          <w:szCs w:val="28"/>
          <w:lang w:bidi="th-TH"/>
        </w:rPr>
        <w:t>Baht</w:t>
      </w:r>
      <w:r w:rsidRPr="00CA39C8">
        <w:rPr>
          <w:rFonts w:cstheme="minorBidi"/>
          <w:szCs w:val="28"/>
          <w:lang w:bidi="th-TH"/>
        </w:rPr>
        <w:t xml:space="preserve"> 200 million to support </w:t>
      </w:r>
      <w:r w:rsidR="00257130">
        <w:rPr>
          <w:rFonts w:cstheme="minorBidi"/>
          <w:szCs w:val="28"/>
          <w:lang w:bidi="th-TH"/>
        </w:rPr>
        <w:t>the</w:t>
      </w:r>
      <w:r w:rsidRPr="00CA39C8">
        <w:rPr>
          <w:rFonts w:cstheme="minorBidi"/>
          <w:szCs w:val="28"/>
          <w:lang w:bidi="th-TH"/>
        </w:rPr>
        <w:t xml:space="preserve"> coconut cracking factory in Philippines. The loan</w:t>
      </w:r>
      <w:r w:rsidR="00257130">
        <w:rPr>
          <w:rFonts w:cstheme="minorBidi"/>
          <w:szCs w:val="28"/>
          <w:lang w:bidi="th-TH"/>
        </w:rPr>
        <w:t xml:space="preserve"> agreement</w:t>
      </w:r>
      <w:r w:rsidRPr="00CA39C8">
        <w:rPr>
          <w:rFonts w:cstheme="minorBidi"/>
          <w:szCs w:val="28"/>
          <w:lang w:bidi="th-TH"/>
        </w:rPr>
        <w:t xml:space="preserve"> has term of 6 years from the date of the</w:t>
      </w:r>
      <w:r w:rsidR="00257130">
        <w:rPr>
          <w:rFonts w:cstheme="minorBidi"/>
          <w:szCs w:val="28"/>
          <w:lang w:bidi="th-TH"/>
        </w:rPr>
        <w:t xml:space="preserve"> initial</w:t>
      </w:r>
      <w:r w:rsidRPr="00CA39C8">
        <w:rPr>
          <w:rFonts w:cstheme="minorBidi"/>
          <w:szCs w:val="28"/>
          <w:lang w:bidi="th-TH"/>
        </w:rPr>
        <w:t xml:space="preserve"> draw</w:t>
      </w:r>
      <w:r w:rsidR="00257130">
        <w:rPr>
          <w:rFonts w:cstheme="minorBidi"/>
          <w:szCs w:val="28"/>
          <w:lang w:bidi="th-TH"/>
        </w:rPr>
        <w:t xml:space="preserve">s </w:t>
      </w:r>
      <w:proofErr w:type="gramStart"/>
      <w:r w:rsidRPr="00CA39C8">
        <w:rPr>
          <w:rFonts w:cstheme="minorBidi"/>
          <w:szCs w:val="28"/>
          <w:lang w:bidi="th-TH"/>
        </w:rPr>
        <w:t>down,</w:t>
      </w:r>
      <w:proofErr w:type="gramEnd"/>
      <w:r w:rsidRPr="00CA39C8">
        <w:rPr>
          <w:rFonts w:cstheme="minorBidi"/>
          <w:szCs w:val="28"/>
          <w:lang w:bidi="th-TH"/>
        </w:rPr>
        <w:t xml:space="preserve"> </w:t>
      </w:r>
      <w:r w:rsidR="00257130">
        <w:rPr>
          <w:rFonts w:cstheme="minorBidi"/>
          <w:szCs w:val="28"/>
          <w:lang w:bidi="th-TH"/>
        </w:rPr>
        <w:t>the</w:t>
      </w:r>
      <w:r w:rsidRPr="00CA39C8">
        <w:rPr>
          <w:rFonts w:cstheme="minorBidi"/>
          <w:szCs w:val="28"/>
          <w:lang w:bidi="th-TH"/>
        </w:rPr>
        <w:t xml:space="preserve"> principal repayments </w:t>
      </w:r>
      <w:r w:rsidR="00257130">
        <w:rPr>
          <w:rFonts w:cstheme="minorBidi"/>
          <w:szCs w:val="28"/>
          <w:lang w:bidi="th-TH"/>
        </w:rPr>
        <w:t>are due every month with</w:t>
      </w:r>
      <w:r w:rsidRPr="00CA39C8">
        <w:rPr>
          <w:rFonts w:cstheme="minorBidi"/>
          <w:szCs w:val="28"/>
          <w:lang w:bidi="th-TH"/>
        </w:rPr>
        <w:t xml:space="preserve"> 60 </w:t>
      </w:r>
      <w:proofErr w:type="spellStart"/>
      <w:r w:rsidR="00257130" w:rsidRPr="00CA39C8">
        <w:rPr>
          <w:rFonts w:cstheme="minorBidi"/>
          <w:szCs w:val="28"/>
          <w:lang w:bidi="th-TH"/>
        </w:rPr>
        <w:t>insta</w:t>
      </w:r>
      <w:r w:rsidR="00257130">
        <w:rPr>
          <w:rFonts w:cstheme="minorBidi"/>
          <w:szCs w:val="28"/>
          <w:lang w:bidi="th-TH"/>
        </w:rPr>
        <w:t>l</w:t>
      </w:r>
      <w:r w:rsidR="00257130" w:rsidRPr="00CA39C8">
        <w:rPr>
          <w:rFonts w:cstheme="minorBidi"/>
          <w:szCs w:val="28"/>
          <w:lang w:bidi="th-TH"/>
        </w:rPr>
        <w:t>lments</w:t>
      </w:r>
      <w:proofErr w:type="spellEnd"/>
      <w:r w:rsidRPr="00CA39C8">
        <w:rPr>
          <w:rFonts w:cstheme="minorBidi"/>
          <w:szCs w:val="28"/>
          <w:lang w:bidi="th-TH"/>
        </w:rPr>
        <w:t xml:space="preserve">. The loan bears </w:t>
      </w:r>
      <w:r w:rsidR="00257130">
        <w:rPr>
          <w:rFonts w:cstheme="minorBidi"/>
          <w:szCs w:val="28"/>
          <w:lang w:bidi="th-TH"/>
        </w:rPr>
        <w:t xml:space="preserve">interest rate at </w:t>
      </w:r>
      <w:r w:rsidRPr="00CA39C8">
        <w:rPr>
          <w:rFonts w:cstheme="minorBidi"/>
          <w:szCs w:val="28"/>
          <w:lang w:bidi="th-TH"/>
        </w:rPr>
        <w:t xml:space="preserve">fixed interest rate </w:t>
      </w:r>
      <w:r w:rsidR="00257130">
        <w:rPr>
          <w:rFonts w:cstheme="minorBidi"/>
          <w:szCs w:val="28"/>
          <w:lang w:bidi="th-TH"/>
        </w:rPr>
        <w:t>during</w:t>
      </w:r>
      <w:r w:rsidRPr="00CA39C8">
        <w:rPr>
          <w:rFonts w:cstheme="minorBidi"/>
          <w:szCs w:val="28"/>
          <w:lang w:bidi="th-TH"/>
        </w:rPr>
        <w:t xml:space="preserve"> the first two years </w:t>
      </w:r>
      <w:r w:rsidRPr="00CA39C8">
        <w:rPr>
          <w:szCs w:val="22"/>
        </w:rPr>
        <w:t>and interest at MLR less fixed interest rate as stipulated in the agreement in subsequent years</w:t>
      </w:r>
      <w:r w:rsidRPr="00CA39C8">
        <w:rPr>
          <w:rFonts w:cstheme="minorBidi"/>
          <w:szCs w:val="28"/>
          <w:lang w:bidi="th-TH"/>
        </w:rPr>
        <w:t>.</w:t>
      </w:r>
      <w:r w:rsidRPr="00CA39C8">
        <w:rPr>
          <w:rFonts w:cstheme="minorBidi" w:hint="cs"/>
          <w:szCs w:val="28"/>
          <w:cs/>
          <w:lang w:bidi="th-TH"/>
        </w:rPr>
        <w:t xml:space="preserve"> </w:t>
      </w:r>
      <w:r w:rsidRPr="00CA39C8">
        <w:rPr>
          <w:szCs w:val="22"/>
        </w:rPr>
        <w:t xml:space="preserve">During the three-month period ended 31 March 2026, the Company </w:t>
      </w:r>
      <w:r w:rsidR="00984C0C">
        <w:rPr>
          <w:szCs w:val="22"/>
        </w:rPr>
        <w:t>dr</w:t>
      </w:r>
      <w:r w:rsidR="00257130">
        <w:rPr>
          <w:szCs w:val="22"/>
        </w:rPr>
        <w:t>e</w:t>
      </w:r>
      <w:r w:rsidR="00984C0C">
        <w:rPr>
          <w:szCs w:val="22"/>
        </w:rPr>
        <w:t>w</w:t>
      </w:r>
      <w:r w:rsidR="00257130">
        <w:rPr>
          <w:szCs w:val="22"/>
        </w:rPr>
        <w:t xml:space="preserve"> </w:t>
      </w:r>
      <w:r w:rsidR="00984C0C">
        <w:rPr>
          <w:szCs w:val="22"/>
        </w:rPr>
        <w:t>down</w:t>
      </w:r>
      <w:r w:rsidR="00257130">
        <w:rPr>
          <w:szCs w:val="22"/>
        </w:rPr>
        <w:t xml:space="preserve"> the loans</w:t>
      </w:r>
      <w:r w:rsidR="00984C0C">
        <w:rPr>
          <w:szCs w:val="22"/>
        </w:rPr>
        <w:t xml:space="preserve"> </w:t>
      </w:r>
      <w:proofErr w:type="spellStart"/>
      <w:r w:rsidR="00984C0C">
        <w:rPr>
          <w:szCs w:val="22"/>
        </w:rPr>
        <w:t>totaling</w:t>
      </w:r>
      <w:proofErr w:type="spellEnd"/>
      <w:r w:rsidR="00984C0C">
        <w:rPr>
          <w:szCs w:val="22"/>
        </w:rPr>
        <w:t xml:space="preserve"> of Baht 38.68 million. </w:t>
      </w:r>
      <w:r w:rsidR="00984C0C" w:rsidRPr="00984C0C">
        <w:rPr>
          <w:szCs w:val="22"/>
        </w:rPr>
        <w:t xml:space="preserve">Subsequently, on </w:t>
      </w:r>
      <w:r w:rsidR="00E56BBC">
        <w:rPr>
          <w:szCs w:val="22"/>
        </w:rPr>
        <w:t xml:space="preserve">28 </w:t>
      </w:r>
      <w:r w:rsidR="00984C0C" w:rsidRPr="00984C0C">
        <w:rPr>
          <w:szCs w:val="22"/>
        </w:rPr>
        <w:t xml:space="preserve">April 2026, the Company </w:t>
      </w:r>
      <w:r w:rsidR="00E56BBC">
        <w:rPr>
          <w:szCs w:val="22"/>
        </w:rPr>
        <w:t xml:space="preserve">additionally </w:t>
      </w:r>
      <w:r w:rsidR="00984C0C" w:rsidRPr="00984C0C">
        <w:rPr>
          <w:szCs w:val="22"/>
        </w:rPr>
        <w:t xml:space="preserve">drew down </w:t>
      </w:r>
      <w:r w:rsidR="00E56BBC">
        <w:rPr>
          <w:szCs w:val="22"/>
        </w:rPr>
        <w:t xml:space="preserve">the loan </w:t>
      </w:r>
      <w:proofErr w:type="spellStart"/>
      <w:r w:rsidR="00E56BBC">
        <w:rPr>
          <w:szCs w:val="22"/>
        </w:rPr>
        <w:t>totaling</w:t>
      </w:r>
      <w:proofErr w:type="spellEnd"/>
      <w:r w:rsidR="00E56BBC">
        <w:rPr>
          <w:szCs w:val="22"/>
        </w:rPr>
        <w:t xml:space="preserve"> of </w:t>
      </w:r>
      <w:r w:rsidRPr="00CA39C8">
        <w:rPr>
          <w:szCs w:val="22"/>
        </w:rPr>
        <w:t>Baht 1.82 million.</w:t>
      </w:r>
    </w:p>
    <w:p w14:paraId="0FFB85D5" w14:textId="22245FAB" w:rsidR="00992DF6" w:rsidRPr="00CA39C8" w:rsidRDefault="00992DF6" w:rsidP="00992DF6">
      <w:pPr>
        <w:tabs>
          <w:tab w:val="left" w:pos="720"/>
          <w:tab w:val="left" w:pos="900"/>
        </w:tabs>
        <w:autoSpaceDE w:val="0"/>
        <w:autoSpaceDN w:val="0"/>
        <w:adjustRightInd w:val="0"/>
        <w:spacing w:line="240" w:lineRule="atLeast"/>
        <w:ind w:left="540" w:right="-25"/>
        <w:jc w:val="thaiDistribute"/>
        <w:rPr>
          <w:szCs w:val="22"/>
          <w:lang w:val="en"/>
        </w:rPr>
      </w:pPr>
      <w:r w:rsidRPr="00CA39C8">
        <w:rPr>
          <w:szCs w:val="22"/>
          <w:lang w:val="en"/>
        </w:rPr>
        <w:t>The Company should comply with the conditions and requirements as stipulated in the loan agreements i.e. maintain the interest-bearing debt to the equity and maintain Debt Service Coverage Ratio (“DSCR”).</w:t>
      </w:r>
    </w:p>
    <w:p w14:paraId="084795C5" w14:textId="77777777" w:rsidR="006165B1" w:rsidRPr="00CA39C8" w:rsidRDefault="006165B1" w:rsidP="00163C41">
      <w:pPr>
        <w:pStyle w:val="BodyText"/>
        <w:spacing w:after="0" w:line="240" w:lineRule="auto"/>
        <w:ind w:left="540"/>
        <w:jc w:val="both"/>
        <w:rPr>
          <w:sz w:val="20"/>
          <w:lang w:val="en" w:bidi="th-TH"/>
        </w:rPr>
      </w:pPr>
    </w:p>
    <w:p w14:paraId="256D6102" w14:textId="7FC07BA0" w:rsidR="006165B1" w:rsidRPr="00BB5932" w:rsidRDefault="001D119A" w:rsidP="00992DF6">
      <w:pPr>
        <w:tabs>
          <w:tab w:val="left" w:pos="720"/>
          <w:tab w:val="left" w:pos="900"/>
        </w:tabs>
        <w:autoSpaceDE w:val="0"/>
        <w:autoSpaceDN w:val="0"/>
        <w:adjustRightInd w:val="0"/>
        <w:spacing w:line="240" w:lineRule="atLeast"/>
        <w:ind w:left="540" w:right="-25"/>
        <w:jc w:val="thaiDistribute"/>
        <w:rPr>
          <w:rFonts w:cstheme="minorBidi"/>
          <w:i/>
          <w:iCs/>
          <w:szCs w:val="28"/>
          <w:lang w:val="en-US" w:bidi="th-TH"/>
        </w:rPr>
      </w:pPr>
      <w:r w:rsidRPr="00BB5932">
        <w:rPr>
          <w:rFonts w:cstheme="minorBidi"/>
          <w:i/>
          <w:iCs/>
          <w:szCs w:val="28"/>
          <w:lang w:val="en-US" w:bidi="th-TH"/>
        </w:rPr>
        <w:t>Credit facilities</w:t>
      </w:r>
    </w:p>
    <w:p w14:paraId="21E3B93D" w14:textId="77777777" w:rsidR="00250B9D" w:rsidRPr="00163C41" w:rsidRDefault="00250B9D" w:rsidP="00163C41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395E762C" w14:textId="0611F0C1" w:rsidR="00712D21" w:rsidRPr="001E042D" w:rsidRDefault="0018536D" w:rsidP="00310FD3">
      <w:pPr>
        <w:tabs>
          <w:tab w:val="left" w:pos="720"/>
          <w:tab w:val="left" w:pos="900"/>
        </w:tabs>
        <w:autoSpaceDE w:val="0"/>
        <w:autoSpaceDN w:val="0"/>
        <w:adjustRightInd w:val="0"/>
        <w:spacing w:line="240" w:lineRule="atLeast"/>
        <w:ind w:left="540" w:right="-25"/>
        <w:jc w:val="thaiDistribute"/>
        <w:rPr>
          <w:rFonts w:cstheme="minorBidi"/>
          <w:szCs w:val="28"/>
          <w:cs/>
          <w:lang w:val="en" w:bidi="th-TH"/>
        </w:rPr>
      </w:pPr>
      <w:r w:rsidRPr="00BB5932">
        <w:rPr>
          <w:szCs w:val="22"/>
          <w:lang w:val="en"/>
        </w:rPr>
        <w:t xml:space="preserve">As </w:t>
      </w:r>
      <w:proofErr w:type="gramStart"/>
      <w:r w:rsidRPr="00BB5932">
        <w:rPr>
          <w:szCs w:val="22"/>
          <w:lang w:val="en"/>
        </w:rPr>
        <w:t>at</w:t>
      </w:r>
      <w:proofErr w:type="gramEnd"/>
      <w:r w:rsidRPr="00BB5932">
        <w:rPr>
          <w:szCs w:val="22"/>
          <w:lang w:val="en"/>
        </w:rPr>
        <w:t xml:space="preserve"> 3</w:t>
      </w:r>
      <w:r w:rsidR="00BB5932">
        <w:rPr>
          <w:szCs w:val="22"/>
          <w:lang w:val="en"/>
        </w:rPr>
        <w:t>1</w:t>
      </w:r>
      <w:r w:rsidRPr="00BB5932">
        <w:rPr>
          <w:szCs w:val="22"/>
          <w:lang w:val="en"/>
        </w:rPr>
        <w:t xml:space="preserve"> </w:t>
      </w:r>
      <w:r w:rsidR="00BB5932">
        <w:rPr>
          <w:szCs w:val="22"/>
          <w:lang w:val="en"/>
        </w:rPr>
        <w:t>March</w:t>
      </w:r>
      <w:r w:rsidRPr="00BB5932">
        <w:rPr>
          <w:szCs w:val="22"/>
          <w:lang w:val="en"/>
        </w:rPr>
        <w:t xml:space="preserve"> 202</w:t>
      </w:r>
      <w:r w:rsidR="00BB5932">
        <w:rPr>
          <w:szCs w:val="22"/>
          <w:lang w:val="en"/>
        </w:rPr>
        <w:t>6</w:t>
      </w:r>
      <w:r w:rsidRPr="00BB5932">
        <w:rPr>
          <w:szCs w:val="22"/>
          <w:lang w:val="en"/>
        </w:rPr>
        <w:t xml:space="preserve">, the Group and the Company had </w:t>
      </w:r>
      <w:proofErr w:type="spellStart"/>
      <w:r w:rsidRPr="00BB5932">
        <w:rPr>
          <w:szCs w:val="22"/>
          <w:lang w:val="en"/>
        </w:rPr>
        <w:t>unutilised</w:t>
      </w:r>
      <w:proofErr w:type="spellEnd"/>
      <w:r w:rsidRPr="00BB5932">
        <w:rPr>
          <w:szCs w:val="22"/>
          <w:lang w:val="en"/>
        </w:rPr>
        <w:t xml:space="preserve"> credit facilities </w:t>
      </w:r>
      <w:proofErr w:type="gramStart"/>
      <w:r w:rsidRPr="00BB5932">
        <w:rPr>
          <w:szCs w:val="22"/>
          <w:lang w:val="en"/>
        </w:rPr>
        <w:t>totaling of</w:t>
      </w:r>
      <w:proofErr w:type="gramEnd"/>
      <w:r w:rsidRPr="00BB5932">
        <w:rPr>
          <w:szCs w:val="22"/>
          <w:lang w:val="en"/>
        </w:rPr>
        <w:t xml:space="preserve"> Baht </w:t>
      </w:r>
      <w:r w:rsidR="00CA39C8">
        <w:rPr>
          <w:szCs w:val="22"/>
          <w:lang w:val="en"/>
        </w:rPr>
        <w:t>2,109</w:t>
      </w:r>
      <w:r w:rsidR="00D600C7">
        <w:rPr>
          <w:szCs w:val="22"/>
          <w:lang w:val="en"/>
        </w:rPr>
        <w:t xml:space="preserve"> </w:t>
      </w:r>
      <w:r w:rsidRPr="00BB5932">
        <w:rPr>
          <w:szCs w:val="22"/>
          <w:lang w:val="en"/>
        </w:rPr>
        <w:t xml:space="preserve">million and Baht </w:t>
      </w:r>
      <w:r w:rsidR="00CA39C8">
        <w:rPr>
          <w:szCs w:val="22"/>
          <w:lang w:val="en"/>
        </w:rPr>
        <w:t>1,831</w:t>
      </w:r>
      <w:r w:rsidRPr="00D600C7">
        <w:rPr>
          <w:szCs w:val="22"/>
          <w:lang w:val="en"/>
        </w:rPr>
        <w:t xml:space="preserve"> </w:t>
      </w:r>
      <w:r w:rsidRPr="00BB5932">
        <w:rPr>
          <w:szCs w:val="22"/>
          <w:lang w:val="en"/>
        </w:rPr>
        <w:t xml:space="preserve">million, respectively </w:t>
      </w:r>
      <w:r w:rsidRPr="00BB5932">
        <w:rPr>
          <w:i/>
          <w:iCs/>
          <w:szCs w:val="22"/>
          <w:lang w:val="en"/>
        </w:rPr>
        <w:t>(</w:t>
      </w:r>
      <w:r w:rsidR="009B356E" w:rsidRPr="00BB5932">
        <w:rPr>
          <w:i/>
          <w:iCs/>
          <w:szCs w:val="22"/>
          <w:lang w:val="en"/>
        </w:rPr>
        <w:t xml:space="preserve">31 December </w:t>
      </w:r>
      <w:r w:rsidRPr="00BB5932">
        <w:rPr>
          <w:i/>
          <w:iCs/>
          <w:szCs w:val="22"/>
          <w:lang w:val="en"/>
        </w:rPr>
        <w:t>202</w:t>
      </w:r>
      <w:r w:rsidR="00BB5932">
        <w:rPr>
          <w:i/>
          <w:iCs/>
          <w:szCs w:val="22"/>
          <w:lang w:val="en"/>
        </w:rPr>
        <w:t>5</w:t>
      </w:r>
      <w:r w:rsidRPr="00BB5932">
        <w:rPr>
          <w:i/>
          <w:iCs/>
          <w:szCs w:val="22"/>
          <w:lang w:val="en"/>
        </w:rPr>
        <w:t xml:space="preserve">: </w:t>
      </w:r>
      <w:r w:rsidR="00D600C7">
        <w:rPr>
          <w:i/>
          <w:iCs/>
          <w:szCs w:val="22"/>
          <w:lang w:val="en"/>
        </w:rPr>
        <w:t>Baht 2,210 million and Baht 1,913 million, respectively</w:t>
      </w:r>
      <w:r w:rsidRPr="00BB5932">
        <w:rPr>
          <w:i/>
          <w:iCs/>
          <w:szCs w:val="22"/>
          <w:lang w:val="en"/>
        </w:rPr>
        <w:t>).</w:t>
      </w:r>
    </w:p>
    <w:bookmarkEnd w:id="2"/>
    <w:p w14:paraId="18E3485B" w14:textId="77777777" w:rsidR="00725A09" w:rsidRPr="00163C41" w:rsidRDefault="00725A09" w:rsidP="00163C41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tbl>
      <w:tblPr>
        <w:tblW w:w="91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07"/>
        <w:gridCol w:w="901"/>
        <w:gridCol w:w="180"/>
        <w:gridCol w:w="1080"/>
        <w:gridCol w:w="180"/>
        <w:gridCol w:w="1170"/>
        <w:gridCol w:w="180"/>
        <w:gridCol w:w="1070"/>
        <w:gridCol w:w="180"/>
        <w:gridCol w:w="1082"/>
      </w:tblGrid>
      <w:tr w:rsidR="00891DBC" w:rsidRPr="00950A99" w14:paraId="782D0445" w14:textId="77777777" w:rsidTr="0073627B">
        <w:trPr>
          <w:cantSplit/>
          <w:trHeight w:val="218"/>
          <w:tblHeader/>
        </w:trPr>
        <w:tc>
          <w:tcPr>
            <w:tcW w:w="4008" w:type="dxa"/>
            <w:gridSpan w:val="2"/>
            <w:vAlign w:val="bottom"/>
            <w:hideMark/>
          </w:tcPr>
          <w:p w14:paraId="34A107A1" w14:textId="77777777" w:rsidR="00891DBC" w:rsidRPr="00BA07C4" w:rsidRDefault="00891DBC" w:rsidP="0073627B">
            <w:pPr>
              <w:spacing w:line="300" w:lineRule="exact"/>
              <w:ind w:left="187" w:right="-73" w:hanging="187"/>
              <w:jc w:val="both"/>
              <w:rPr>
                <w:b/>
                <w:bCs/>
                <w:i/>
                <w:iCs/>
                <w:szCs w:val="22"/>
                <w:lang w:val="en-US" w:bidi="th-TH"/>
              </w:rPr>
            </w:pPr>
          </w:p>
          <w:p w14:paraId="20AE730C" w14:textId="77777777" w:rsidR="00891DBC" w:rsidRPr="00BA07C4" w:rsidRDefault="00891DBC" w:rsidP="0073627B">
            <w:pPr>
              <w:autoSpaceDE w:val="0"/>
              <w:autoSpaceDN w:val="0"/>
              <w:adjustRightInd w:val="0"/>
              <w:spacing w:line="300" w:lineRule="exact"/>
              <w:jc w:val="both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A07C4">
              <w:rPr>
                <w:b/>
                <w:bCs/>
                <w:i/>
                <w:iCs/>
                <w:szCs w:val="22"/>
                <w:lang w:val="en-US" w:bidi="th-TH"/>
              </w:rPr>
              <w:t>Assets pledged as security for liabilities</w:t>
            </w:r>
          </w:p>
        </w:tc>
        <w:tc>
          <w:tcPr>
            <w:tcW w:w="180" w:type="dxa"/>
          </w:tcPr>
          <w:p w14:paraId="5F8058BE" w14:textId="77777777" w:rsidR="00891DBC" w:rsidRPr="00BA07C4" w:rsidRDefault="00891DBC" w:rsidP="0073627B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13F04C5" w14:textId="07A22F7F" w:rsidR="00891DBC" w:rsidRPr="00BA07C4" w:rsidRDefault="00891DBC" w:rsidP="0073627B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A07C4">
              <w:rPr>
                <w:rFonts w:eastAsia="Calibri"/>
                <w:b/>
                <w:bCs/>
                <w:color w:val="000000"/>
                <w:szCs w:val="22"/>
                <w:lang w:val="en-US" w:bidi="th-TH"/>
              </w:rPr>
              <w:t xml:space="preserve">Consolidated </w:t>
            </w:r>
            <w:r w:rsidR="002534EE" w:rsidRPr="00BA07C4"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  <w:br/>
            </w:r>
            <w:r w:rsidRPr="00BA07C4">
              <w:rPr>
                <w:rFonts w:eastAsia="Calibri"/>
                <w:b/>
                <w:bCs/>
                <w:color w:val="000000"/>
                <w:szCs w:val="22"/>
                <w:lang w:val="en-US" w:bidi="th-TH"/>
              </w:rPr>
              <w:t>financial statements</w:t>
            </w:r>
          </w:p>
        </w:tc>
        <w:tc>
          <w:tcPr>
            <w:tcW w:w="180" w:type="dxa"/>
            <w:vAlign w:val="center"/>
          </w:tcPr>
          <w:p w14:paraId="69A6AE3D" w14:textId="77777777" w:rsidR="00891DBC" w:rsidRPr="00BA07C4" w:rsidRDefault="00891DBC" w:rsidP="0073627B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</w:p>
        </w:tc>
        <w:tc>
          <w:tcPr>
            <w:tcW w:w="2332" w:type="dxa"/>
            <w:gridSpan w:val="3"/>
            <w:vAlign w:val="center"/>
            <w:hideMark/>
          </w:tcPr>
          <w:p w14:paraId="0E0F333B" w14:textId="79B369B1" w:rsidR="00891DBC" w:rsidRPr="00BA07C4" w:rsidRDefault="00891DBC" w:rsidP="0073627B">
            <w:pPr>
              <w:autoSpaceDE w:val="0"/>
              <w:autoSpaceDN w:val="0"/>
              <w:adjustRightInd w:val="0"/>
              <w:spacing w:line="300" w:lineRule="exact"/>
              <w:ind w:left="-73" w:right="-88"/>
              <w:jc w:val="center"/>
              <w:rPr>
                <w:rFonts w:eastAsia="Calibri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A07C4">
              <w:rPr>
                <w:rFonts w:eastAsia="Calibri"/>
                <w:b/>
                <w:bCs/>
                <w:szCs w:val="22"/>
                <w:lang w:val="en-US" w:bidi="th-TH"/>
              </w:rPr>
              <w:t xml:space="preserve">Separate </w:t>
            </w:r>
            <w:r w:rsidR="002534EE" w:rsidRPr="00BA07C4">
              <w:rPr>
                <w:rFonts w:eastAsia="Calibri"/>
                <w:b/>
                <w:bCs/>
                <w:szCs w:val="22"/>
                <w:cs/>
                <w:lang w:val="en-US" w:bidi="th-TH"/>
              </w:rPr>
              <w:br/>
            </w:r>
            <w:r w:rsidRPr="00BA07C4">
              <w:rPr>
                <w:rFonts w:eastAsia="Calibri"/>
                <w:b/>
                <w:bCs/>
                <w:szCs w:val="22"/>
                <w:lang w:val="en-US" w:bidi="th-TH"/>
              </w:rPr>
              <w:t>financial statements</w:t>
            </w:r>
          </w:p>
        </w:tc>
      </w:tr>
      <w:tr w:rsidR="00BB5932" w:rsidRPr="00950A99" w14:paraId="04F3A647" w14:textId="77777777" w:rsidTr="0073627B">
        <w:trPr>
          <w:cantSplit/>
          <w:trHeight w:val="62"/>
          <w:tblHeader/>
        </w:trPr>
        <w:tc>
          <w:tcPr>
            <w:tcW w:w="3107" w:type="dxa"/>
            <w:vAlign w:val="bottom"/>
            <w:hideMark/>
          </w:tcPr>
          <w:p w14:paraId="7209C0DA" w14:textId="38153E36" w:rsidR="00BB5932" w:rsidRPr="00BA07C4" w:rsidRDefault="00BB5932" w:rsidP="0073627B">
            <w:pPr>
              <w:tabs>
                <w:tab w:val="left" w:pos="720"/>
                <w:tab w:val="decimal" w:pos="765"/>
              </w:tabs>
              <w:spacing w:line="300" w:lineRule="exact"/>
              <w:ind w:left="188" w:firstLine="8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901" w:type="dxa"/>
          </w:tcPr>
          <w:p w14:paraId="7B3859B6" w14:textId="77777777" w:rsidR="00BB5932" w:rsidRPr="00BA07C4" w:rsidRDefault="00BB5932" w:rsidP="0073627B">
            <w:pPr>
              <w:spacing w:line="300" w:lineRule="exact"/>
              <w:ind w:left="-83" w:right="-79" w:firstLine="4"/>
              <w:jc w:val="center"/>
              <w:rPr>
                <w:b/>
                <w:i/>
                <w:i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BD69853" w14:textId="77777777" w:rsidR="00BB5932" w:rsidRPr="00BA07C4" w:rsidRDefault="00BB5932" w:rsidP="0073627B">
            <w:pPr>
              <w:spacing w:line="300" w:lineRule="exact"/>
              <w:ind w:left="-83" w:right="-79" w:firstLine="4"/>
              <w:jc w:val="center"/>
              <w:rPr>
                <w:bCs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29E6FB6" w14:textId="48FFC33B" w:rsidR="00BB5932" w:rsidRPr="00BB5932" w:rsidRDefault="00BB5932" w:rsidP="0073627B">
            <w:pPr>
              <w:spacing w:line="300" w:lineRule="exact"/>
              <w:ind w:left="-83" w:right="-79" w:firstLine="4"/>
              <w:jc w:val="center"/>
              <w:rPr>
                <w:szCs w:val="22"/>
              </w:rPr>
            </w:pPr>
            <w:r w:rsidRPr="00BB5932">
              <w:rPr>
                <w:szCs w:val="22"/>
                <w:lang w:bidi="th-TH"/>
              </w:rPr>
              <w:t xml:space="preserve">31 </w:t>
            </w:r>
            <w:r w:rsidR="00400E64">
              <w:rPr>
                <w:szCs w:val="22"/>
                <w:lang w:bidi="th-TH"/>
              </w:rPr>
              <w:br/>
            </w:r>
            <w:r w:rsidRPr="00BB5932">
              <w:rPr>
                <w:szCs w:val="22"/>
                <w:lang w:bidi="th-TH"/>
              </w:rPr>
              <w:t>March</w:t>
            </w:r>
            <w:r w:rsidRPr="00BB5932">
              <w:rPr>
                <w:szCs w:val="22"/>
              </w:rPr>
              <w:t xml:space="preserve"> </w:t>
            </w:r>
            <w:r w:rsidR="00400E64">
              <w:rPr>
                <w:szCs w:val="22"/>
              </w:rPr>
              <w:br/>
            </w:r>
            <w:r w:rsidRPr="00BB5932">
              <w:rPr>
                <w:szCs w:val="22"/>
              </w:rPr>
              <w:t>202</w:t>
            </w:r>
            <w:r w:rsidRPr="00BB5932">
              <w:rPr>
                <w:rFonts w:cs="Angsana New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03305E81" w14:textId="77777777" w:rsidR="00BB5932" w:rsidRPr="00BB5932" w:rsidRDefault="00BB5932" w:rsidP="0073627B">
            <w:pPr>
              <w:spacing w:line="300" w:lineRule="exact"/>
              <w:ind w:left="-83" w:right="-79" w:firstLine="4"/>
              <w:jc w:val="center"/>
              <w:rPr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71A635FB" w14:textId="5F13BD3F" w:rsidR="00BB5932" w:rsidRPr="00BB5932" w:rsidRDefault="00BB5932" w:rsidP="0073627B">
            <w:pPr>
              <w:spacing w:line="300" w:lineRule="exact"/>
              <w:ind w:left="-83" w:right="-79" w:firstLine="4"/>
              <w:jc w:val="center"/>
              <w:rPr>
                <w:szCs w:val="22"/>
                <w:lang w:bidi="th-TH"/>
              </w:rPr>
            </w:pPr>
            <w:r w:rsidRPr="00BB5932">
              <w:rPr>
                <w:szCs w:val="22"/>
              </w:rPr>
              <w:t>31 December 2025</w:t>
            </w:r>
          </w:p>
        </w:tc>
        <w:tc>
          <w:tcPr>
            <w:tcW w:w="180" w:type="dxa"/>
            <w:vAlign w:val="center"/>
          </w:tcPr>
          <w:p w14:paraId="1071C417" w14:textId="77777777" w:rsidR="00BB5932" w:rsidRPr="00BB5932" w:rsidRDefault="00BB5932" w:rsidP="0073627B">
            <w:pPr>
              <w:spacing w:line="300" w:lineRule="exact"/>
              <w:ind w:left="-83" w:right="-79" w:firstLine="4"/>
              <w:jc w:val="center"/>
              <w:rPr>
                <w:szCs w:val="22"/>
                <w:lang w:bidi="th-TH"/>
              </w:rPr>
            </w:pPr>
          </w:p>
        </w:tc>
        <w:tc>
          <w:tcPr>
            <w:tcW w:w="1070" w:type="dxa"/>
            <w:vAlign w:val="center"/>
            <w:hideMark/>
          </w:tcPr>
          <w:p w14:paraId="777C721B" w14:textId="4C89C5A4" w:rsidR="00BB5932" w:rsidRPr="00BB5932" w:rsidRDefault="00BB5932" w:rsidP="0073627B">
            <w:pPr>
              <w:spacing w:line="300" w:lineRule="exact"/>
              <w:ind w:left="-83" w:right="-79" w:firstLine="4"/>
              <w:jc w:val="center"/>
              <w:rPr>
                <w:szCs w:val="22"/>
              </w:rPr>
            </w:pPr>
            <w:r w:rsidRPr="00BB5932">
              <w:rPr>
                <w:szCs w:val="22"/>
                <w:lang w:bidi="th-TH"/>
              </w:rPr>
              <w:t xml:space="preserve">31 </w:t>
            </w:r>
            <w:r w:rsidR="00400E64">
              <w:rPr>
                <w:szCs w:val="22"/>
                <w:lang w:bidi="th-TH"/>
              </w:rPr>
              <w:br/>
            </w:r>
            <w:r w:rsidRPr="00BB5932">
              <w:rPr>
                <w:szCs w:val="22"/>
                <w:lang w:bidi="th-TH"/>
              </w:rPr>
              <w:t>March</w:t>
            </w:r>
            <w:r w:rsidRPr="00BB5932">
              <w:rPr>
                <w:szCs w:val="22"/>
              </w:rPr>
              <w:t xml:space="preserve"> </w:t>
            </w:r>
            <w:r w:rsidR="00400E64">
              <w:rPr>
                <w:szCs w:val="22"/>
              </w:rPr>
              <w:br/>
            </w:r>
            <w:r w:rsidRPr="00BB5932">
              <w:rPr>
                <w:szCs w:val="22"/>
              </w:rPr>
              <w:t>202</w:t>
            </w:r>
            <w:r w:rsidRPr="00BB5932">
              <w:rPr>
                <w:rFonts w:cs="Angsana New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7C326825" w14:textId="77777777" w:rsidR="00BB5932" w:rsidRPr="00BB5932" w:rsidRDefault="00BB5932" w:rsidP="0073627B">
            <w:pPr>
              <w:spacing w:line="300" w:lineRule="exact"/>
              <w:ind w:left="-83" w:firstLine="4"/>
              <w:jc w:val="center"/>
              <w:rPr>
                <w:szCs w:val="22"/>
              </w:rPr>
            </w:pPr>
          </w:p>
        </w:tc>
        <w:tc>
          <w:tcPr>
            <w:tcW w:w="1082" w:type="dxa"/>
            <w:vAlign w:val="center"/>
            <w:hideMark/>
          </w:tcPr>
          <w:p w14:paraId="34D25AD6" w14:textId="13C48225" w:rsidR="00BB5932" w:rsidRPr="00BB5932" w:rsidRDefault="00BB5932" w:rsidP="0073627B">
            <w:pPr>
              <w:spacing w:line="300" w:lineRule="exact"/>
              <w:ind w:left="-83" w:right="-79" w:firstLine="4"/>
              <w:jc w:val="center"/>
              <w:rPr>
                <w:szCs w:val="22"/>
                <w:lang w:bidi="th-TH"/>
              </w:rPr>
            </w:pPr>
            <w:r w:rsidRPr="00BB5932">
              <w:rPr>
                <w:szCs w:val="22"/>
              </w:rPr>
              <w:t>31 December 2025</w:t>
            </w:r>
          </w:p>
        </w:tc>
      </w:tr>
      <w:tr w:rsidR="00891DBC" w:rsidRPr="00950A99" w14:paraId="52049E0E" w14:textId="77777777" w:rsidTr="0073627B">
        <w:trPr>
          <w:cantSplit/>
          <w:tblHeader/>
        </w:trPr>
        <w:tc>
          <w:tcPr>
            <w:tcW w:w="3107" w:type="dxa"/>
            <w:vAlign w:val="bottom"/>
            <w:hideMark/>
          </w:tcPr>
          <w:p w14:paraId="27D0E919" w14:textId="77777777" w:rsidR="00891DBC" w:rsidRPr="00BA07C4" w:rsidRDefault="00891DBC" w:rsidP="0073627B">
            <w:pPr>
              <w:tabs>
                <w:tab w:val="left" w:pos="720"/>
                <w:tab w:val="decimal" w:pos="765"/>
              </w:tabs>
              <w:spacing w:line="300" w:lineRule="exact"/>
              <w:ind w:left="188" w:hanging="174"/>
              <w:jc w:val="thaiDistribute"/>
              <w:rPr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901" w:type="dxa"/>
          </w:tcPr>
          <w:p w14:paraId="148B1949" w14:textId="77777777" w:rsidR="00891DBC" w:rsidRPr="00BA07C4" w:rsidRDefault="00891DBC" w:rsidP="0073627B">
            <w:pPr>
              <w:spacing w:line="300" w:lineRule="exact"/>
              <w:ind w:left="-83" w:right="-79" w:firstLine="4"/>
              <w:jc w:val="center"/>
              <w:rPr>
                <w:b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755B7A6" w14:textId="77777777" w:rsidR="00891DBC" w:rsidRPr="00BA07C4" w:rsidRDefault="00891DBC" w:rsidP="0073627B">
            <w:pPr>
              <w:spacing w:line="300" w:lineRule="exact"/>
              <w:ind w:left="-83" w:right="-79" w:firstLine="4"/>
              <w:jc w:val="center"/>
              <w:rPr>
                <w:b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4942" w:type="dxa"/>
            <w:gridSpan w:val="7"/>
          </w:tcPr>
          <w:p w14:paraId="6E7322A2" w14:textId="047967C4" w:rsidR="00891DBC" w:rsidRPr="00BA07C4" w:rsidRDefault="00F37551" w:rsidP="0073627B">
            <w:pPr>
              <w:spacing w:line="300" w:lineRule="exact"/>
              <w:ind w:left="-83" w:right="-79" w:firstLine="4"/>
              <w:jc w:val="center"/>
              <w:rPr>
                <w:bCs/>
                <w:szCs w:val="22"/>
              </w:rPr>
            </w:pPr>
            <w:r w:rsidRPr="00BA07C4">
              <w:rPr>
                <w:bCs/>
                <w:i/>
                <w:iCs/>
                <w:szCs w:val="22"/>
                <w:lang w:bidi="th-TH"/>
              </w:rPr>
              <w:t>(</w:t>
            </w:r>
            <w:r w:rsidR="00891DBC" w:rsidRPr="00BA07C4">
              <w:rPr>
                <w:bCs/>
                <w:i/>
                <w:iCs/>
                <w:szCs w:val="22"/>
                <w:lang w:bidi="th-TH"/>
              </w:rPr>
              <w:t>in thousand Baht)</w:t>
            </w:r>
          </w:p>
        </w:tc>
      </w:tr>
      <w:tr w:rsidR="00F97FFB" w:rsidRPr="00950A99" w14:paraId="299B976E" w14:textId="77777777" w:rsidTr="0073627B">
        <w:trPr>
          <w:cantSplit/>
        </w:trPr>
        <w:tc>
          <w:tcPr>
            <w:tcW w:w="3107" w:type="dxa"/>
            <w:hideMark/>
          </w:tcPr>
          <w:p w14:paraId="16306D02" w14:textId="081B555F" w:rsidR="00F97FFB" w:rsidRPr="00BA07C4" w:rsidRDefault="00F97FFB" w:rsidP="007362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Deposits</w:t>
            </w:r>
            <w:r w:rsidRPr="004972D2">
              <w:rPr>
                <w:szCs w:val="22"/>
                <w:lang w:val="en-US" w:bidi="th-TH"/>
              </w:rPr>
              <w:t xml:space="preserve"> at financial institutions</w:t>
            </w:r>
          </w:p>
        </w:tc>
        <w:tc>
          <w:tcPr>
            <w:tcW w:w="901" w:type="dxa"/>
          </w:tcPr>
          <w:p w14:paraId="5AD2AB1C" w14:textId="77777777" w:rsidR="00F97FFB" w:rsidRPr="00BA07C4" w:rsidRDefault="00F97FFB" w:rsidP="0073627B">
            <w:pPr>
              <w:spacing w:line="300" w:lineRule="exac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80" w:type="dxa"/>
          </w:tcPr>
          <w:p w14:paraId="5EFB32A7" w14:textId="77777777" w:rsidR="00F97FFB" w:rsidRPr="00BA07C4" w:rsidRDefault="00F97FFB" w:rsidP="0073627B">
            <w:pPr>
              <w:spacing w:line="300" w:lineRule="exac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65D31692" w14:textId="0DD1E9DF" w:rsidR="00F97FFB" w:rsidRPr="0099423E" w:rsidRDefault="0099423E" w:rsidP="0073627B">
            <w:pPr>
              <w:tabs>
                <w:tab w:val="left" w:pos="641"/>
              </w:tabs>
              <w:spacing w:line="300" w:lineRule="exact"/>
              <w:ind w:left="-108" w:right="87"/>
              <w:jc w:val="right"/>
              <w:rPr>
                <w:lang w:val="en-US"/>
              </w:rPr>
            </w:pPr>
            <w:r>
              <w:rPr>
                <w:lang w:val="en-US"/>
              </w:rPr>
              <w:t>154,607</w:t>
            </w:r>
          </w:p>
        </w:tc>
        <w:tc>
          <w:tcPr>
            <w:tcW w:w="180" w:type="dxa"/>
          </w:tcPr>
          <w:p w14:paraId="6E15BA13" w14:textId="77777777" w:rsidR="00F97FFB" w:rsidRPr="00BA07C4" w:rsidRDefault="00F97FFB" w:rsidP="0073627B">
            <w:pPr>
              <w:spacing w:line="300" w:lineRule="exac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52905F57" w14:textId="38222287" w:rsidR="00F97FFB" w:rsidRPr="00BA07C4" w:rsidRDefault="00F97FFB" w:rsidP="0073627B">
            <w:pPr>
              <w:tabs>
                <w:tab w:val="left" w:pos="641"/>
              </w:tabs>
              <w:spacing w:line="300" w:lineRule="exact"/>
              <w:ind w:left="-108" w:right="87"/>
              <w:jc w:val="right"/>
              <w:rPr>
                <w:rFonts w:eastAsia="Calibri"/>
                <w:szCs w:val="22"/>
                <w:lang w:val="en-US" w:bidi="th-TH"/>
              </w:rPr>
            </w:pPr>
            <w:r w:rsidRPr="00760850">
              <w:t>142,791</w:t>
            </w:r>
          </w:p>
        </w:tc>
        <w:tc>
          <w:tcPr>
            <w:tcW w:w="180" w:type="dxa"/>
          </w:tcPr>
          <w:p w14:paraId="07A670F0" w14:textId="77777777" w:rsidR="00F97FFB" w:rsidRPr="00BA07C4" w:rsidRDefault="00F97FFB" w:rsidP="0073627B">
            <w:pPr>
              <w:spacing w:line="300" w:lineRule="exac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70" w:type="dxa"/>
          </w:tcPr>
          <w:p w14:paraId="174762FC" w14:textId="103DB1CF" w:rsidR="00F97FFB" w:rsidRPr="00F97FFB" w:rsidRDefault="0099423E" w:rsidP="0073627B">
            <w:pPr>
              <w:spacing w:line="300" w:lineRule="exact"/>
              <w:ind w:left="-160" w:right="88"/>
              <w:jc w:val="right"/>
              <w:rPr>
                <w:rFonts w:eastAsia="Calibri" w:cstheme="minorBidi"/>
                <w:szCs w:val="22"/>
                <w:cs/>
                <w:lang w:val="en-US" w:bidi="th-TH"/>
              </w:rPr>
            </w:pPr>
            <w:r>
              <w:rPr>
                <w:rFonts w:eastAsia="Calibri" w:cstheme="minorBidi"/>
                <w:szCs w:val="22"/>
                <w:lang w:val="en-US" w:bidi="th-TH"/>
              </w:rPr>
              <w:t>134,207</w:t>
            </w:r>
          </w:p>
        </w:tc>
        <w:tc>
          <w:tcPr>
            <w:tcW w:w="180" w:type="dxa"/>
          </w:tcPr>
          <w:p w14:paraId="28AD0F14" w14:textId="77777777" w:rsidR="00F97FFB" w:rsidRPr="00BA07C4" w:rsidRDefault="00F97FFB" w:rsidP="0073627B">
            <w:pPr>
              <w:tabs>
                <w:tab w:val="decimal" w:pos="731"/>
                <w:tab w:val="decimal" w:pos="765"/>
              </w:tabs>
              <w:spacing w:line="300" w:lineRule="exact"/>
              <w:ind w:left="-83" w:right="11" w:firstLine="4"/>
              <w:jc w:val="thaiDistribute"/>
              <w:rPr>
                <w:szCs w:val="22"/>
              </w:rPr>
            </w:pPr>
          </w:p>
        </w:tc>
        <w:tc>
          <w:tcPr>
            <w:tcW w:w="1082" w:type="dxa"/>
          </w:tcPr>
          <w:p w14:paraId="12282838" w14:textId="33FC0992" w:rsidR="00F97FFB" w:rsidRPr="00BA07C4" w:rsidRDefault="00F97FFB" w:rsidP="0073627B">
            <w:pPr>
              <w:tabs>
                <w:tab w:val="left" w:pos="641"/>
              </w:tabs>
              <w:spacing w:line="300" w:lineRule="exact"/>
              <w:ind w:left="-108" w:right="87"/>
              <w:jc w:val="right"/>
              <w:rPr>
                <w:rFonts w:eastAsia="Calibri"/>
                <w:szCs w:val="22"/>
                <w:lang w:val="en-US" w:bidi="th-TH"/>
              </w:rPr>
            </w:pPr>
            <w:r w:rsidRPr="00291D3B">
              <w:t>122,391</w:t>
            </w:r>
          </w:p>
        </w:tc>
      </w:tr>
      <w:tr w:rsidR="00FD0244" w:rsidRPr="00950A99" w14:paraId="77DFEF75" w14:textId="77777777" w:rsidTr="0073627B">
        <w:trPr>
          <w:cantSplit/>
        </w:trPr>
        <w:tc>
          <w:tcPr>
            <w:tcW w:w="3107" w:type="dxa"/>
          </w:tcPr>
          <w:p w14:paraId="35A2000F" w14:textId="4B07DD4A" w:rsidR="00FD0244" w:rsidRDefault="00FD0244" w:rsidP="007362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Trade accounts receivable</w:t>
            </w:r>
          </w:p>
        </w:tc>
        <w:tc>
          <w:tcPr>
            <w:tcW w:w="901" w:type="dxa"/>
          </w:tcPr>
          <w:p w14:paraId="22E91ACA" w14:textId="77777777" w:rsidR="00FD0244" w:rsidRPr="00BA07C4" w:rsidRDefault="00FD0244" w:rsidP="0073627B">
            <w:pPr>
              <w:spacing w:line="300" w:lineRule="exac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80" w:type="dxa"/>
          </w:tcPr>
          <w:p w14:paraId="63B57AF7" w14:textId="77777777" w:rsidR="00FD0244" w:rsidRPr="00BA07C4" w:rsidRDefault="00FD0244" w:rsidP="0073627B">
            <w:pPr>
              <w:spacing w:line="300" w:lineRule="exac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443B4FCA" w14:textId="40C1EEAE" w:rsidR="00FD0244" w:rsidRPr="00A85044" w:rsidRDefault="0099423E" w:rsidP="0073627B">
            <w:pPr>
              <w:tabs>
                <w:tab w:val="left" w:pos="641"/>
              </w:tabs>
              <w:spacing w:line="300" w:lineRule="exact"/>
              <w:ind w:left="-108" w:right="87"/>
              <w:jc w:val="right"/>
            </w:pPr>
            <w:r>
              <w:t>171,502</w:t>
            </w:r>
          </w:p>
        </w:tc>
        <w:tc>
          <w:tcPr>
            <w:tcW w:w="180" w:type="dxa"/>
          </w:tcPr>
          <w:p w14:paraId="3270CE1A" w14:textId="77777777" w:rsidR="00FD0244" w:rsidRPr="00BA07C4" w:rsidRDefault="00FD0244" w:rsidP="0073627B">
            <w:pPr>
              <w:spacing w:line="300" w:lineRule="exac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2C9F8D7E" w14:textId="0C75D1B6" w:rsidR="00FD0244" w:rsidRPr="00760850" w:rsidRDefault="00FD0244" w:rsidP="0073627B">
            <w:pPr>
              <w:tabs>
                <w:tab w:val="left" w:pos="641"/>
              </w:tabs>
              <w:spacing w:line="300" w:lineRule="exact"/>
              <w:ind w:left="-108" w:right="87"/>
              <w:jc w:val="right"/>
            </w:pPr>
            <w:r>
              <w:t>150,512</w:t>
            </w:r>
          </w:p>
        </w:tc>
        <w:tc>
          <w:tcPr>
            <w:tcW w:w="180" w:type="dxa"/>
          </w:tcPr>
          <w:p w14:paraId="0003F0A5" w14:textId="77777777" w:rsidR="00FD0244" w:rsidRPr="00BA07C4" w:rsidRDefault="00FD0244" w:rsidP="0073627B">
            <w:pPr>
              <w:spacing w:line="300" w:lineRule="exac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70" w:type="dxa"/>
          </w:tcPr>
          <w:p w14:paraId="3233A390" w14:textId="29DB0BF8" w:rsidR="00FD0244" w:rsidRPr="00FD1AB1" w:rsidRDefault="0099423E" w:rsidP="0073627B">
            <w:pPr>
              <w:spacing w:line="300" w:lineRule="exact"/>
              <w:ind w:left="-108" w:right="-353"/>
              <w:jc w:val="center"/>
              <w:rPr>
                <w:cs/>
                <w:lang w:bidi="th-TH"/>
              </w:rPr>
            </w:pPr>
            <w:r w:rsidRPr="00FD1AB1">
              <w:t>-</w:t>
            </w:r>
          </w:p>
        </w:tc>
        <w:tc>
          <w:tcPr>
            <w:tcW w:w="180" w:type="dxa"/>
          </w:tcPr>
          <w:p w14:paraId="021698F2" w14:textId="77777777" w:rsidR="00FD0244" w:rsidRPr="00BA07C4" w:rsidRDefault="00FD0244" w:rsidP="0073627B">
            <w:pPr>
              <w:tabs>
                <w:tab w:val="decimal" w:pos="731"/>
                <w:tab w:val="decimal" w:pos="765"/>
              </w:tabs>
              <w:spacing w:line="300" w:lineRule="exact"/>
              <w:ind w:left="-83" w:right="11" w:firstLine="4"/>
              <w:jc w:val="thaiDistribute"/>
              <w:rPr>
                <w:szCs w:val="22"/>
              </w:rPr>
            </w:pPr>
          </w:p>
        </w:tc>
        <w:tc>
          <w:tcPr>
            <w:tcW w:w="1082" w:type="dxa"/>
          </w:tcPr>
          <w:p w14:paraId="37F61DBF" w14:textId="4FF35A21" w:rsidR="00FD0244" w:rsidRPr="00291D3B" w:rsidRDefault="00FD0244" w:rsidP="0073627B">
            <w:pPr>
              <w:spacing w:line="300" w:lineRule="exact"/>
              <w:ind w:left="-108" w:right="-353"/>
              <w:jc w:val="center"/>
            </w:pPr>
            <w:r>
              <w:t>-</w:t>
            </w:r>
          </w:p>
        </w:tc>
      </w:tr>
      <w:tr w:rsidR="00F97FFB" w:rsidRPr="00950A99" w14:paraId="648E98CE" w14:textId="77777777" w:rsidTr="0073627B">
        <w:trPr>
          <w:cantSplit/>
          <w:trHeight w:val="164"/>
        </w:trPr>
        <w:tc>
          <w:tcPr>
            <w:tcW w:w="3107" w:type="dxa"/>
            <w:hideMark/>
          </w:tcPr>
          <w:p w14:paraId="603AC377" w14:textId="77777777" w:rsidR="00F97FFB" w:rsidRPr="00BA07C4" w:rsidRDefault="00F97FFB" w:rsidP="007362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szCs w:val="22"/>
                <w:lang w:val="en-US" w:bidi="th-TH"/>
              </w:rPr>
            </w:pPr>
            <w:r w:rsidRPr="00BA07C4">
              <w:rPr>
                <w:szCs w:val="22"/>
                <w:lang w:val="en-US" w:bidi="th-TH"/>
              </w:rPr>
              <w:t>Property, plant and equipment</w:t>
            </w:r>
          </w:p>
        </w:tc>
        <w:tc>
          <w:tcPr>
            <w:tcW w:w="901" w:type="dxa"/>
          </w:tcPr>
          <w:p w14:paraId="49698312" w14:textId="77777777" w:rsidR="00F97FFB" w:rsidRPr="00BA07C4" w:rsidRDefault="00F97FFB" w:rsidP="0073627B">
            <w:pPr>
              <w:spacing w:line="300" w:lineRule="exact"/>
              <w:ind w:left="-83" w:right="-73" w:firstLine="4"/>
              <w:jc w:val="center"/>
              <w:rPr>
                <w:i/>
                <w:i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FD63762" w14:textId="77777777" w:rsidR="00F97FFB" w:rsidRPr="00BA07C4" w:rsidRDefault="00F97FFB" w:rsidP="0073627B">
            <w:pPr>
              <w:spacing w:line="300" w:lineRule="exac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80" w:type="dxa"/>
          </w:tcPr>
          <w:p w14:paraId="08178F62" w14:textId="332EBD09" w:rsidR="00F97FFB" w:rsidRPr="00A85044" w:rsidRDefault="0099423E" w:rsidP="0073627B">
            <w:pPr>
              <w:tabs>
                <w:tab w:val="left" w:pos="641"/>
              </w:tabs>
              <w:spacing w:line="300" w:lineRule="exact"/>
              <w:ind w:left="-108" w:right="87"/>
              <w:jc w:val="right"/>
            </w:pPr>
            <w:r>
              <w:t>46,060</w:t>
            </w:r>
          </w:p>
        </w:tc>
        <w:tc>
          <w:tcPr>
            <w:tcW w:w="180" w:type="dxa"/>
          </w:tcPr>
          <w:p w14:paraId="0AE461EB" w14:textId="77777777" w:rsidR="00F97FFB" w:rsidRPr="00BA07C4" w:rsidRDefault="00F97FFB" w:rsidP="0073627B">
            <w:pPr>
              <w:spacing w:line="300" w:lineRule="exac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170" w:type="dxa"/>
          </w:tcPr>
          <w:p w14:paraId="768D3A80" w14:textId="7F93ADFD" w:rsidR="00F97FFB" w:rsidRPr="00BA07C4" w:rsidRDefault="00F97FFB" w:rsidP="0073627B">
            <w:pPr>
              <w:tabs>
                <w:tab w:val="left" w:pos="641"/>
              </w:tabs>
              <w:spacing w:line="300" w:lineRule="exact"/>
              <w:ind w:left="-108" w:right="87"/>
              <w:jc w:val="right"/>
              <w:rPr>
                <w:rFonts w:eastAsia="Calibri"/>
                <w:szCs w:val="22"/>
                <w:lang w:val="en-US" w:bidi="th-TH"/>
              </w:rPr>
            </w:pPr>
            <w:r w:rsidRPr="00760850">
              <w:t>35,588</w:t>
            </w:r>
          </w:p>
        </w:tc>
        <w:tc>
          <w:tcPr>
            <w:tcW w:w="180" w:type="dxa"/>
          </w:tcPr>
          <w:p w14:paraId="230A414E" w14:textId="77777777" w:rsidR="00F97FFB" w:rsidRPr="00BA07C4" w:rsidRDefault="00F97FFB" w:rsidP="0073627B">
            <w:pPr>
              <w:spacing w:line="300" w:lineRule="exact"/>
              <w:ind w:left="-83" w:right="105" w:firstLine="4"/>
              <w:jc w:val="right"/>
              <w:rPr>
                <w:szCs w:val="22"/>
              </w:rPr>
            </w:pPr>
          </w:p>
        </w:tc>
        <w:tc>
          <w:tcPr>
            <w:tcW w:w="1070" w:type="dxa"/>
          </w:tcPr>
          <w:p w14:paraId="5B780A1A" w14:textId="536704A8" w:rsidR="00F97FFB" w:rsidRPr="0055295F" w:rsidRDefault="0099423E" w:rsidP="0073627B">
            <w:pPr>
              <w:spacing w:line="300" w:lineRule="exact"/>
              <w:ind w:left="-108" w:right="-353"/>
              <w:jc w:val="center"/>
            </w:pPr>
            <w:r>
              <w:t>-</w:t>
            </w:r>
          </w:p>
        </w:tc>
        <w:tc>
          <w:tcPr>
            <w:tcW w:w="180" w:type="dxa"/>
          </w:tcPr>
          <w:p w14:paraId="27286D33" w14:textId="77777777" w:rsidR="00F97FFB" w:rsidRPr="00BA07C4" w:rsidRDefault="00F97FFB" w:rsidP="0073627B">
            <w:pPr>
              <w:tabs>
                <w:tab w:val="decimal" w:pos="731"/>
                <w:tab w:val="decimal" w:pos="765"/>
              </w:tabs>
              <w:spacing w:line="300" w:lineRule="exact"/>
              <w:ind w:left="-83" w:right="11" w:firstLine="4"/>
              <w:jc w:val="thaiDistribute"/>
              <w:rPr>
                <w:szCs w:val="22"/>
              </w:rPr>
            </w:pPr>
          </w:p>
        </w:tc>
        <w:tc>
          <w:tcPr>
            <w:tcW w:w="1082" w:type="dxa"/>
          </w:tcPr>
          <w:p w14:paraId="54F20AA1" w14:textId="3521B841" w:rsidR="00F97FFB" w:rsidRPr="00200289" w:rsidRDefault="00F97FFB" w:rsidP="0073627B">
            <w:pPr>
              <w:spacing w:line="300" w:lineRule="exact"/>
              <w:ind w:left="-108" w:right="-353"/>
              <w:jc w:val="center"/>
            </w:pPr>
            <w:r w:rsidRPr="00291D3B">
              <w:t>-</w:t>
            </w:r>
          </w:p>
        </w:tc>
      </w:tr>
      <w:tr w:rsidR="00F97FFB" w:rsidRPr="00950A99" w14:paraId="12436DE6" w14:textId="77777777" w:rsidTr="0073627B">
        <w:trPr>
          <w:cantSplit/>
        </w:trPr>
        <w:tc>
          <w:tcPr>
            <w:tcW w:w="3107" w:type="dxa"/>
          </w:tcPr>
          <w:p w14:paraId="4D88FA44" w14:textId="77777777" w:rsidR="00F97FFB" w:rsidRPr="00BA07C4" w:rsidRDefault="00F97FFB" w:rsidP="007362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b/>
                <w:bCs/>
                <w:szCs w:val="22"/>
                <w:cs/>
                <w:lang w:val="en-US" w:bidi="th-TH"/>
              </w:rPr>
            </w:pPr>
            <w:r w:rsidRPr="00BA07C4">
              <w:rPr>
                <w:b/>
                <w:bCs/>
                <w:szCs w:val="22"/>
                <w:lang w:val="en-US" w:bidi="th-TH"/>
              </w:rPr>
              <w:t>Total</w:t>
            </w:r>
          </w:p>
        </w:tc>
        <w:tc>
          <w:tcPr>
            <w:tcW w:w="901" w:type="dxa"/>
          </w:tcPr>
          <w:p w14:paraId="1AF5DDF8" w14:textId="77777777" w:rsidR="00F97FFB" w:rsidRPr="00BA07C4" w:rsidRDefault="00F97FFB" w:rsidP="0073627B">
            <w:pPr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5512FB5" w14:textId="77777777" w:rsidR="00F97FFB" w:rsidRPr="00BA07C4" w:rsidRDefault="00F97FFB" w:rsidP="0073627B">
            <w:pPr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A030EE" w14:textId="79170DED" w:rsidR="00F97FFB" w:rsidRPr="00A85044" w:rsidRDefault="0099423E" w:rsidP="0073627B">
            <w:pPr>
              <w:tabs>
                <w:tab w:val="left" w:pos="641"/>
              </w:tabs>
              <w:spacing w:line="300" w:lineRule="exact"/>
              <w:ind w:left="-108" w:right="8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372,169</w:t>
            </w:r>
          </w:p>
        </w:tc>
        <w:tc>
          <w:tcPr>
            <w:tcW w:w="180" w:type="dxa"/>
          </w:tcPr>
          <w:p w14:paraId="7A82162A" w14:textId="77777777" w:rsidR="00F97FFB" w:rsidRPr="00BA07C4" w:rsidRDefault="00F97FFB" w:rsidP="0073627B">
            <w:pPr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994543" w14:textId="523F871A" w:rsidR="00F97FFB" w:rsidRPr="00F26CE4" w:rsidRDefault="00F97FFB" w:rsidP="0073627B">
            <w:pPr>
              <w:tabs>
                <w:tab w:val="left" w:pos="641"/>
              </w:tabs>
              <w:spacing w:line="300" w:lineRule="exact"/>
              <w:ind w:left="-108" w:right="87"/>
              <w:jc w:val="right"/>
              <w:rPr>
                <w:rFonts w:eastAsia="Calibri"/>
                <w:b/>
                <w:bCs/>
                <w:szCs w:val="22"/>
                <w:lang w:val="en-US" w:bidi="th-TH"/>
              </w:rPr>
            </w:pPr>
            <w:r w:rsidRPr="00F26CE4">
              <w:rPr>
                <w:b/>
                <w:bCs/>
              </w:rPr>
              <w:t>328,891</w:t>
            </w:r>
          </w:p>
        </w:tc>
        <w:tc>
          <w:tcPr>
            <w:tcW w:w="180" w:type="dxa"/>
          </w:tcPr>
          <w:p w14:paraId="72030CDA" w14:textId="77777777" w:rsidR="00F97FFB" w:rsidRPr="00BA07C4" w:rsidRDefault="00F97FFB" w:rsidP="0073627B">
            <w:pPr>
              <w:spacing w:line="300" w:lineRule="exact"/>
              <w:ind w:left="-83" w:right="105" w:firstLine="4"/>
              <w:jc w:val="right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110E96" w14:textId="7836951C" w:rsidR="00F97FFB" w:rsidRPr="00A85044" w:rsidRDefault="0099423E" w:rsidP="0073627B">
            <w:pPr>
              <w:spacing w:line="300" w:lineRule="exact"/>
              <w:ind w:left="-160" w:right="88"/>
              <w:jc w:val="right"/>
              <w:rPr>
                <w:rFonts w:eastAsia="Calibri"/>
                <w:b/>
                <w:bCs/>
                <w:szCs w:val="22"/>
                <w:lang w:val="en-US" w:bidi="th-TH"/>
              </w:rPr>
            </w:pPr>
            <w:r>
              <w:rPr>
                <w:rFonts w:eastAsia="Calibri"/>
                <w:b/>
                <w:bCs/>
                <w:szCs w:val="22"/>
                <w:lang w:val="en-US" w:bidi="th-TH"/>
              </w:rPr>
              <w:t>134,207</w:t>
            </w:r>
          </w:p>
        </w:tc>
        <w:tc>
          <w:tcPr>
            <w:tcW w:w="180" w:type="dxa"/>
          </w:tcPr>
          <w:p w14:paraId="7B699962" w14:textId="77777777" w:rsidR="00F97FFB" w:rsidRPr="00BA07C4" w:rsidRDefault="00F97FFB" w:rsidP="0073627B">
            <w:pPr>
              <w:tabs>
                <w:tab w:val="decimal" w:pos="731"/>
                <w:tab w:val="decimal" w:pos="765"/>
              </w:tabs>
              <w:spacing w:line="300" w:lineRule="exact"/>
              <w:ind w:left="-83" w:right="11" w:firstLine="4"/>
              <w:jc w:val="thaiDistribute"/>
              <w:rPr>
                <w:b/>
                <w:bCs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D2E3F69" w14:textId="4E027946" w:rsidR="00F97FFB" w:rsidRPr="00F26CE4" w:rsidRDefault="00F97FFB" w:rsidP="0073627B">
            <w:pPr>
              <w:tabs>
                <w:tab w:val="left" w:pos="641"/>
              </w:tabs>
              <w:spacing w:line="300" w:lineRule="exact"/>
              <w:ind w:left="-108" w:right="87"/>
              <w:jc w:val="right"/>
              <w:rPr>
                <w:rFonts w:eastAsia="Calibri"/>
                <w:b/>
                <w:bCs/>
                <w:szCs w:val="22"/>
                <w:lang w:val="en-US" w:bidi="th-TH"/>
              </w:rPr>
            </w:pPr>
            <w:r w:rsidRPr="00F26CE4">
              <w:rPr>
                <w:b/>
                <w:bCs/>
              </w:rPr>
              <w:t>1</w:t>
            </w:r>
            <w:r w:rsidR="00FD0244">
              <w:rPr>
                <w:b/>
                <w:bCs/>
              </w:rPr>
              <w:t>22</w:t>
            </w:r>
            <w:r w:rsidRPr="00F26CE4">
              <w:rPr>
                <w:b/>
                <w:bCs/>
              </w:rPr>
              <w:t>,</w:t>
            </w:r>
            <w:r w:rsidR="00FD0244">
              <w:rPr>
                <w:b/>
                <w:bCs/>
              </w:rPr>
              <w:t>391</w:t>
            </w:r>
          </w:p>
        </w:tc>
      </w:tr>
    </w:tbl>
    <w:p w14:paraId="550C6ADB" w14:textId="77777777" w:rsidR="007621D4" w:rsidRPr="00163C41" w:rsidRDefault="007621D4" w:rsidP="00D30639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60BDD719" w14:textId="77777777" w:rsidR="00940A31" w:rsidRPr="00DE1855" w:rsidRDefault="00940A31" w:rsidP="00A83708">
      <w:pPr>
        <w:pStyle w:val="block"/>
        <w:spacing w:after="0" w:line="240" w:lineRule="auto"/>
        <w:ind w:left="540"/>
        <w:jc w:val="both"/>
        <w:rPr>
          <w:szCs w:val="22"/>
          <w:lang w:val="en-US"/>
        </w:rPr>
        <w:sectPr w:rsidR="00940A31" w:rsidRPr="00DE1855" w:rsidSect="00667ED4">
          <w:headerReference w:type="default" r:id="rId17"/>
          <w:footerReference w:type="default" r:id="rId18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p w14:paraId="7D8E45B9" w14:textId="67E4F073" w:rsidR="00A06FA1" w:rsidRPr="00DE1855" w:rsidRDefault="00317148" w:rsidP="001D64B9">
      <w:pPr>
        <w:pStyle w:val="Heading1"/>
      </w:pPr>
      <w:r w:rsidRPr="00DE1855">
        <w:lastRenderedPageBreak/>
        <w:t>Segment information and disaggregation of revenue</w:t>
      </w:r>
    </w:p>
    <w:p w14:paraId="126E51F5" w14:textId="77777777" w:rsidR="005914F1" w:rsidRPr="00163C41" w:rsidRDefault="005914F1" w:rsidP="00D30639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tbl>
      <w:tblPr>
        <w:tblStyle w:val="TableGrid"/>
        <w:tblW w:w="16401" w:type="dxa"/>
        <w:tblInd w:w="-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96"/>
        <w:gridCol w:w="269"/>
        <w:gridCol w:w="903"/>
        <w:gridCol w:w="236"/>
        <w:gridCol w:w="901"/>
        <w:gridCol w:w="240"/>
        <w:gridCol w:w="915"/>
        <w:gridCol w:w="236"/>
        <w:gridCol w:w="926"/>
        <w:gridCol w:w="238"/>
        <w:gridCol w:w="850"/>
        <w:gridCol w:w="270"/>
        <w:gridCol w:w="825"/>
        <w:gridCol w:w="236"/>
        <w:gridCol w:w="844"/>
        <w:gridCol w:w="236"/>
        <w:gridCol w:w="744"/>
        <w:gridCol w:w="236"/>
        <w:gridCol w:w="754"/>
        <w:gridCol w:w="270"/>
        <w:gridCol w:w="1020"/>
        <w:gridCol w:w="236"/>
        <w:gridCol w:w="970"/>
      </w:tblGrid>
      <w:tr w:rsidR="001C4E94" w:rsidRPr="0039558E" w14:paraId="0C6DEBCC" w14:textId="77777777" w:rsidTr="0039558E">
        <w:trPr>
          <w:trHeight w:val="225"/>
        </w:trPr>
        <w:tc>
          <w:tcPr>
            <w:tcW w:w="3150" w:type="dxa"/>
            <w:vAlign w:val="bottom"/>
          </w:tcPr>
          <w:p w14:paraId="2DEA94B5" w14:textId="77777777" w:rsidR="00F37551" w:rsidRPr="0039558E" w:rsidRDefault="00F37551" w:rsidP="0073627B">
            <w:pPr>
              <w:spacing w:line="300" w:lineRule="exact"/>
              <w:rPr>
                <w:sz w:val="19"/>
                <w:szCs w:val="19"/>
              </w:rPr>
            </w:pPr>
          </w:p>
        </w:tc>
        <w:tc>
          <w:tcPr>
            <w:tcW w:w="13246" w:type="dxa"/>
            <w:gridSpan w:val="23"/>
          </w:tcPr>
          <w:p w14:paraId="1B57A552" w14:textId="5BE2881B" w:rsidR="00F37551" w:rsidRPr="0039558E" w:rsidRDefault="00F37551" w:rsidP="0073627B">
            <w:pPr>
              <w:spacing w:line="300" w:lineRule="exact"/>
              <w:ind w:left="-90" w:right="-120"/>
              <w:jc w:val="center"/>
              <w:rPr>
                <w:b/>
                <w:bCs/>
                <w:sz w:val="19"/>
                <w:szCs w:val="19"/>
              </w:rPr>
            </w:pPr>
            <w:r w:rsidRPr="0039558E">
              <w:rPr>
                <w:b/>
                <w:bCs/>
                <w:sz w:val="19"/>
                <w:szCs w:val="19"/>
              </w:rPr>
              <w:t>Consolidated financial statements</w:t>
            </w:r>
          </w:p>
        </w:tc>
      </w:tr>
      <w:tr w:rsidR="001C4E94" w:rsidRPr="0039558E" w14:paraId="25D5F634" w14:textId="77777777" w:rsidTr="0039558E">
        <w:trPr>
          <w:trHeight w:val="66"/>
        </w:trPr>
        <w:tc>
          <w:tcPr>
            <w:tcW w:w="3150" w:type="dxa"/>
            <w:vAlign w:val="bottom"/>
          </w:tcPr>
          <w:p w14:paraId="6FFB9CA4" w14:textId="75BEC375" w:rsidR="00C21251" w:rsidRPr="0039558E" w:rsidRDefault="00C21251" w:rsidP="0073627B">
            <w:pPr>
              <w:spacing w:line="300" w:lineRule="exact"/>
              <w:rPr>
                <w:i/>
                <w:iCs/>
                <w:color w:val="0000FF"/>
                <w:sz w:val="19"/>
                <w:szCs w:val="19"/>
                <w:lang w:val="en-US" w:bidi="th-TH"/>
              </w:rPr>
            </w:pPr>
          </w:p>
        </w:tc>
        <w:tc>
          <w:tcPr>
            <w:tcW w:w="2063" w:type="dxa"/>
            <w:gridSpan w:val="3"/>
            <w:vAlign w:val="bottom"/>
          </w:tcPr>
          <w:p w14:paraId="22B52DE0" w14:textId="51307D04" w:rsidR="00C21251" w:rsidRPr="0039558E" w:rsidRDefault="00C21251" w:rsidP="0073627B">
            <w:pPr>
              <w:spacing w:line="300" w:lineRule="exact"/>
              <w:ind w:left="-134" w:right="-76"/>
              <w:jc w:val="center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 xml:space="preserve">Coconut milk </w:t>
            </w:r>
          </w:p>
        </w:tc>
        <w:tc>
          <w:tcPr>
            <w:tcW w:w="236" w:type="dxa"/>
            <w:vAlign w:val="bottom"/>
          </w:tcPr>
          <w:p w14:paraId="1BADAC3D" w14:textId="77777777" w:rsidR="00C21251" w:rsidRPr="0039558E" w:rsidRDefault="00C21251" w:rsidP="0073627B">
            <w:pPr>
              <w:spacing w:line="300" w:lineRule="exact"/>
              <w:rPr>
                <w:sz w:val="19"/>
                <w:szCs w:val="19"/>
              </w:rPr>
            </w:pPr>
          </w:p>
        </w:tc>
        <w:tc>
          <w:tcPr>
            <w:tcW w:w="2056" w:type="dxa"/>
            <w:gridSpan w:val="3"/>
            <w:vAlign w:val="bottom"/>
          </w:tcPr>
          <w:p w14:paraId="7B24DA0B" w14:textId="4C38EAFA" w:rsidR="00C21251" w:rsidRPr="0039558E" w:rsidRDefault="00C21251" w:rsidP="0073627B">
            <w:pPr>
              <w:spacing w:line="300" w:lineRule="exact"/>
              <w:ind w:left="-78" w:right="-132"/>
              <w:jc w:val="center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 xml:space="preserve">Coconut water </w:t>
            </w:r>
          </w:p>
        </w:tc>
        <w:tc>
          <w:tcPr>
            <w:tcW w:w="236" w:type="dxa"/>
          </w:tcPr>
          <w:p w14:paraId="0CDCBC47" w14:textId="77777777" w:rsidR="00C21251" w:rsidRPr="0039558E" w:rsidRDefault="00C21251" w:rsidP="0073627B">
            <w:pPr>
              <w:spacing w:line="300" w:lineRule="exac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014" w:type="dxa"/>
            <w:gridSpan w:val="3"/>
            <w:vAlign w:val="bottom"/>
          </w:tcPr>
          <w:p w14:paraId="41C903CC" w14:textId="1C4F40AD" w:rsidR="00C21251" w:rsidRPr="0039558E" w:rsidRDefault="00F06E7F" w:rsidP="0073627B">
            <w:pPr>
              <w:spacing w:line="300" w:lineRule="exact"/>
              <w:ind w:left="-112" w:right="-98"/>
              <w:jc w:val="center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Pet food</w:t>
            </w:r>
          </w:p>
        </w:tc>
        <w:tc>
          <w:tcPr>
            <w:tcW w:w="270" w:type="dxa"/>
          </w:tcPr>
          <w:p w14:paraId="57A38F16" w14:textId="77777777" w:rsidR="00C21251" w:rsidRPr="0039558E" w:rsidRDefault="00C21251" w:rsidP="0073627B">
            <w:pPr>
              <w:spacing w:line="300" w:lineRule="exact"/>
              <w:ind w:left="-112" w:right="-98"/>
              <w:jc w:val="center"/>
              <w:rPr>
                <w:sz w:val="19"/>
                <w:szCs w:val="19"/>
              </w:rPr>
            </w:pPr>
          </w:p>
        </w:tc>
        <w:tc>
          <w:tcPr>
            <w:tcW w:w="1905" w:type="dxa"/>
            <w:gridSpan w:val="3"/>
            <w:vAlign w:val="bottom"/>
          </w:tcPr>
          <w:p w14:paraId="24794A78" w14:textId="0B07B575" w:rsidR="00C21251" w:rsidRPr="0039558E" w:rsidRDefault="00C21251" w:rsidP="0073627B">
            <w:pPr>
              <w:spacing w:line="300" w:lineRule="exact"/>
              <w:ind w:left="-112" w:right="-98"/>
              <w:jc w:val="center"/>
              <w:rPr>
                <w:sz w:val="19"/>
                <w:szCs w:val="19"/>
                <w:cs/>
                <w:lang w:bidi="th-TH"/>
              </w:rPr>
            </w:pPr>
            <w:r w:rsidRPr="0039558E">
              <w:rPr>
                <w:sz w:val="19"/>
                <w:szCs w:val="19"/>
              </w:rPr>
              <w:t>Others</w:t>
            </w:r>
          </w:p>
        </w:tc>
        <w:tc>
          <w:tcPr>
            <w:tcW w:w="236" w:type="dxa"/>
            <w:vAlign w:val="bottom"/>
          </w:tcPr>
          <w:p w14:paraId="5C2AA79F" w14:textId="77777777" w:rsidR="00C21251" w:rsidRPr="0039558E" w:rsidRDefault="00C21251" w:rsidP="0073627B">
            <w:pPr>
              <w:spacing w:line="300" w:lineRule="exact"/>
              <w:rPr>
                <w:sz w:val="19"/>
                <w:szCs w:val="19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6B6D6A48" w14:textId="74FE6F5B" w:rsidR="00C21251" w:rsidRPr="0039558E" w:rsidRDefault="00C21251" w:rsidP="0073627B">
            <w:pPr>
              <w:spacing w:line="300" w:lineRule="exact"/>
              <w:ind w:left="-146" w:right="-154"/>
              <w:jc w:val="center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Elimination</w:t>
            </w:r>
          </w:p>
        </w:tc>
        <w:tc>
          <w:tcPr>
            <w:tcW w:w="270" w:type="dxa"/>
            <w:vAlign w:val="bottom"/>
          </w:tcPr>
          <w:p w14:paraId="5F933F18" w14:textId="77777777" w:rsidR="00C21251" w:rsidRPr="0039558E" w:rsidRDefault="00C21251" w:rsidP="0073627B">
            <w:pPr>
              <w:spacing w:line="300" w:lineRule="exact"/>
              <w:rPr>
                <w:sz w:val="19"/>
                <w:szCs w:val="19"/>
              </w:rPr>
            </w:pPr>
          </w:p>
        </w:tc>
        <w:tc>
          <w:tcPr>
            <w:tcW w:w="2226" w:type="dxa"/>
            <w:gridSpan w:val="3"/>
            <w:vAlign w:val="bottom"/>
          </w:tcPr>
          <w:p w14:paraId="2EE86E23" w14:textId="6DEBD1FF" w:rsidR="00C21251" w:rsidRPr="0039558E" w:rsidRDefault="00C21251" w:rsidP="0073627B">
            <w:pPr>
              <w:spacing w:line="300" w:lineRule="exact"/>
              <w:ind w:left="-90" w:right="-120"/>
              <w:jc w:val="center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Net</w:t>
            </w:r>
          </w:p>
        </w:tc>
      </w:tr>
      <w:tr w:rsidR="00770DB3" w:rsidRPr="0039558E" w14:paraId="14F96BF1" w14:textId="77777777" w:rsidTr="0039558E">
        <w:trPr>
          <w:trHeight w:val="225"/>
        </w:trPr>
        <w:tc>
          <w:tcPr>
            <w:tcW w:w="3150" w:type="dxa"/>
            <w:vAlign w:val="bottom"/>
          </w:tcPr>
          <w:p w14:paraId="1C52F94B" w14:textId="3931E9B7" w:rsidR="00770DB3" w:rsidRPr="0039558E" w:rsidRDefault="00770DB3" w:rsidP="0073627B">
            <w:pPr>
              <w:spacing w:line="300" w:lineRule="exact"/>
              <w:ind w:right="-165"/>
              <w:rPr>
                <w:b/>
                <w:bCs/>
                <w:i/>
                <w:iCs/>
                <w:spacing w:val="-2"/>
                <w:sz w:val="19"/>
                <w:szCs w:val="19"/>
              </w:rPr>
            </w:pPr>
            <w:r w:rsidRPr="0039558E">
              <w:rPr>
                <w:rFonts w:cs="Angsana New"/>
                <w:b/>
                <w:bCs/>
                <w:i/>
                <w:iCs/>
                <w:spacing w:val="-2"/>
                <w:sz w:val="19"/>
                <w:szCs w:val="19"/>
                <w:lang w:val="en-US" w:bidi="th-TH"/>
              </w:rPr>
              <w:t>Three</w:t>
            </w:r>
            <w:r w:rsidRPr="0039558E">
              <w:rPr>
                <w:b/>
                <w:bCs/>
                <w:i/>
                <w:iCs/>
                <w:spacing w:val="-2"/>
                <w:sz w:val="19"/>
                <w:szCs w:val="19"/>
              </w:rPr>
              <w:t>-month period ended 31 March</w:t>
            </w:r>
          </w:p>
        </w:tc>
        <w:tc>
          <w:tcPr>
            <w:tcW w:w="891" w:type="dxa"/>
            <w:vAlign w:val="bottom"/>
          </w:tcPr>
          <w:p w14:paraId="363261E7" w14:textId="3A6E3B50" w:rsidR="00770DB3" w:rsidRPr="0039558E" w:rsidRDefault="00770DB3" w:rsidP="0073627B">
            <w:pPr>
              <w:spacing w:line="300" w:lineRule="exact"/>
              <w:ind w:left="-72" w:right="-115"/>
              <w:jc w:val="center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2026</w:t>
            </w:r>
          </w:p>
        </w:tc>
        <w:tc>
          <w:tcPr>
            <w:tcW w:w="269" w:type="dxa"/>
            <w:vAlign w:val="bottom"/>
          </w:tcPr>
          <w:p w14:paraId="45E2A279" w14:textId="77777777" w:rsidR="00770DB3" w:rsidRPr="0039558E" w:rsidRDefault="00770DB3" w:rsidP="0073627B">
            <w:pPr>
              <w:spacing w:line="300" w:lineRule="exact"/>
              <w:jc w:val="center"/>
              <w:rPr>
                <w:sz w:val="19"/>
                <w:szCs w:val="19"/>
              </w:rPr>
            </w:pPr>
          </w:p>
        </w:tc>
        <w:tc>
          <w:tcPr>
            <w:tcW w:w="903" w:type="dxa"/>
            <w:vAlign w:val="bottom"/>
          </w:tcPr>
          <w:p w14:paraId="227FE7B5" w14:textId="672EE1F4" w:rsidR="00770DB3" w:rsidRPr="0039558E" w:rsidRDefault="00770DB3" w:rsidP="0073627B">
            <w:pPr>
              <w:spacing w:line="300" w:lineRule="exact"/>
              <w:ind w:left="-134" w:right="-76"/>
              <w:jc w:val="center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2025</w:t>
            </w:r>
          </w:p>
        </w:tc>
        <w:tc>
          <w:tcPr>
            <w:tcW w:w="236" w:type="dxa"/>
            <w:vAlign w:val="bottom"/>
          </w:tcPr>
          <w:p w14:paraId="1FE8C5E0" w14:textId="77777777" w:rsidR="00770DB3" w:rsidRPr="0039558E" w:rsidRDefault="00770DB3" w:rsidP="0073627B">
            <w:pPr>
              <w:spacing w:line="300" w:lineRule="exact"/>
              <w:jc w:val="center"/>
              <w:rPr>
                <w:sz w:val="19"/>
                <w:szCs w:val="19"/>
              </w:rPr>
            </w:pPr>
          </w:p>
        </w:tc>
        <w:tc>
          <w:tcPr>
            <w:tcW w:w="901" w:type="dxa"/>
            <w:vAlign w:val="bottom"/>
          </w:tcPr>
          <w:p w14:paraId="3FFBE1EA" w14:textId="2FA9E67D" w:rsidR="00770DB3" w:rsidRPr="0039558E" w:rsidRDefault="00770DB3" w:rsidP="0073627B">
            <w:pPr>
              <w:spacing w:line="300" w:lineRule="exact"/>
              <w:ind w:left="-106" w:right="-104"/>
              <w:jc w:val="center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2026</w:t>
            </w:r>
          </w:p>
        </w:tc>
        <w:tc>
          <w:tcPr>
            <w:tcW w:w="240" w:type="dxa"/>
            <w:vAlign w:val="bottom"/>
          </w:tcPr>
          <w:p w14:paraId="3D16A90C" w14:textId="77777777" w:rsidR="00770DB3" w:rsidRPr="0039558E" w:rsidRDefault="00770DB3" w:rsidP="0073627B">
            <w:pPr>
              <w:spacing w:line="300" w:lineRule="exact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vAlign w:val="bottom"/>
          </w:tcPr>
          <w:p w14:paraId="295FFF70" w14:textId="180700C6" w:rsidR="00770DB3" w:rsidRPr="0039558E" w:rsidRDefault="00770DB3" w:rsidP="0073627B">
            <w:pPr>
              <w:spacing w:line="300" w:lineRule="exact"/>
              <w:ind w:left="-78" w:right="-132"/>
              <w:jc w:val="center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2025</w:t>
            </w:r>
          </w:p>
        </w:tc>
        <w:tc>
          <w:tcPr>
            <w:tcW w:w="236" w:type="dxa"/>
            <w:vAlign w:val="bottom"/>
          </w:tcPr>
          <w:p w14:paraId="3F82E9A0" w14:textId="77777777" w:rsidR="00770DB3" w:rsidRPr="0039558E" w:rsidRDefault="00770DB3" w:rsidP="0073627B">
            <w:pPr>
              <w:spacing w:line="300" w:lineRule="exact"/>
              <w:jc w:val="center"/>
              <w:rPr>
                <w:sz w:val="19"/>
                <w:szCs w:val="19"/>
              </w:rPr>
            </w:pPr>
          </w:p>
        </w:tc>
        <w:tc>
          <w:tcPr>
            <w:tcW w:w="926" w:type="dxa"/>
            <w:vAlign w:val="bottom"/>
          </w:tcPr>
          <w:p w14:paraId="62D72980" w14:textId="1C635210" w:rsidR="00770DB3" w:rsidRPr="0039558E" w:rsidRDefault="00770DB3" w:rsidP="0073627B">
            <w:pPr>
              <w:spacing w:line="300" w:lineRule="exact"/>
              <w:jc w:val="center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2026</w:t>
            </w:r>
          </w:p>
        </w:tc>
        <w:tc>
          <w:tcPr>
            <w:tcW w:w="238" w:type="dxa"/>
            <w:vAlign w:val="bottom"/>
          </w:tcPr>
          <w:p w14:paraId="3188FC96" w14:textId="77777777" w:rsidR="00770DB3" w:rsidRPr="0039558E" w:rsidRDefault="00770DB3" w:rsidP="0073627B">
            <w:pPr>
              <w:spacing w:line="300" w:lineRule="exact"/>
              <w:ind w:left="-140" w:right="-160"/>
              <w:jc w:val="center"/>
              <w:rPr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17BFC6F5" w14:textId="7B3683E0" w:rsidR="00770DB3" w:rsidRPr="0039558E" w:rsidRDefault="00770DB3" w:rsidP="0073627B">
            <w:pPr>
              <w:spacing w:line="300" w:lineRule="exact"/>
              <w:ind w:left="-140" w:right="-160"/>
              <w:jc w:val="center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2025</w:t>
            </w:r>
          </w:p>
        </w:tc>
        <w:tc>
          <w:tcPr>
            <w:tcW w:w="270" w:type="dxa"/>
            <w:vAlign w:val="bottom"/>
          </w:tcPr>
          <w:p w14:paraId="33406332" w14:textId="77777777" w:rsidR="00770DB3" w:rsidRPr="0039558E" w:rsidRDefault="00770DB3" w:rsidP="0073627B">
            <w:pPr>
              <w:spacing w:line="300" w:lineRule="exact"/>
              <w:ind w:left="-140" w:right="-160"/>
              <w:jc w:val="center"/>
              <w:rPr>
                <w:sz w:val="19"/>
                <w:szCs w:val="19"/>
              </w:rPr>
            </w:pPr>
          </w:p>
        </w:tc>
        <w:tc>
          <w:tcPr>
            <w:tcW w:w="825" w:type="dxa"/>
            <w:vAlign w:val="bottom"/>
          </w:tcPr>
          <w:p w14:paraId="73600E14" w14:textId="1E178784" w:rsidR="00770DB3" w:rsidRPr="0039558E" w:rsidRDefault="00770DB3" w:rsidP="0073627B">
            <w:pPr>
              <w:spacing w:line="300" w:lineRule="exact"/>
              <w:ind w:left="-140" w:right="-160"/>
              <w:jc w:val="center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2026</w:t>
            </w:r>
          </w:p>
        </w:tc>
        <w:tc>
          <w:tcPr>
            <w:tcW w:w="236" w:type="dxa"/>
            <w:vAlign w:val="bottom"/>
          </w:tcPr>
          <w:p w14:paraId="47091BC3" w14:textId="77777777" w:rsidR="00770DB3" w:rsidRPr="0039558E" w:rsidRDefault="00770DB3" w:rsidP="0073627B">
            <w:pPr>
              <w:spacing w:line="300" w:lineRule="exact"/>
              <w:jc w:val="center"/>
              <w:rPr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437AE37A" w14:textId="014CF042" w:rsidR="00770DB3" w:rsidRPr="0039558E" w:rsidRDefault="00770DB3" w:rsidP="0073627B">
            <w:pPr>
              <w:spacing w:line="300" w:lineRule="exact"/>
              <w:ind w:left="-112" w:right="-98"/>
              <w:jc w:val="center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2025</w:t>
            </w:r>
          </w:p>
        </w:tc>
        <w:tc>
          <w:tcPr>
            <w:tcW w:w="236" w:type="dxa"/>
            <w:vAlign w:val="bottom"/>
          </w:tcPr>
          <w:p w14:paraId="5C759EC7" w14:textId="77777777" w:rsidR="00770DB3" w:rsidRPr="0039558E" w:rsidRDefault="00770DB3" w:rsidP="0073627B">
            <w:pPr>
              <w:spacing w:line="300" w:lineRule="exact"/>
              <w:jc w:val="center"/>
              <w:rPr>
                <w:sz w:val="19"/>
                <w:szCs w:val="19"/>
              </w:rPr>
            </w:pPr>
          </w:p>
        </w:tc>
        <w:tc>
          <w:tcPr>
            <w:tcW w:w="744" w:type="dxa"/>
            <w:vAlign w:val="bottom"/>
          </w:tcPr>
          <w:p w14:paraId="275921DE" w14:textId="32976942" w:rsidR="00770DB3" w:rsidRPr="0039558E" w:rsidRDefault="00770DB3" w:rsidP="0073627B">
            <w:pPr>
              <w:spacing w:line="300" w:lineRule="exact"/>
              <w:ind w:left="-84" w:right="-126"/>
              <w:jc w:val="center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2026</w:t>
            </w:r>
          </w:p>
        </w:tc>
        <w:tc>
          <w:tcPr>
            <w:tcW w:w="236" w:type="dxa"/>
            <w:vAlign w:val="bottom"/>
          </w:tcPr>
          <w:p w14:paraId="217518DE" w14:textId="77777777" w:rsidR="00770DB3" w:rsidRPr="0039558E" w:rsidRDefault="00770DB3" w:rsidP="0073627B">
            <w:pPr>
              <w:spacing w:line="300" w:lineRule="exact"/>
              <w:jc w:val="center"/>
              <w:rPr>
                <w:sz w:val="19"/>
                <w:szCs w:val="19"/>
              </w:rPr>
            </w:pPr>
          </w:p>
        </w:tc>
        <w:tc>
          <w:tcPr>
            <w:tcW w:w="754" w:type="dxa"/>
            <w:vAlign w:val="bottom"/>
          </w:tcPr>
          <w:p w14:paraId="2447C09C" w14:textId="2BDD5259" w:rsidR="00770DB3" w:rsidRPr="0039558E" w:rsidRDefault="00770DB3" w:rsidP="0073627B">
            <w:pPr>
              <w:spacing w:line="300" w:lineRule="exact"/>
              <w:ind w:left="-146" w:right="-154"/>
              <w:jc w:val="center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2025</w:t>
            </w:r>
          </w:p>
        </w:tc>
        <w:tc>
          <w:tcPr>
            <w:tcW w:w="270" w:type="dxa"/>
            <w:vAlign w:val="bottom"/>
          </w:tcPr>
          <w:p w14:paraId="6FB4F0D8" w14:textId="77777777" w:rsidR="00770DB3" w:rsidRPr="0039558E" w:rsidRDefault="00770DB3" w:rsidP="0073627B">
            <w:pPr>
              <w:spacing w:line="300" w:lineRule="exact"/>
              <w:jc w:val="center"/>
              <w:rPr>
                <w:sz w:val="19"/>
                <w:szCs w:val="19"/>
              </w:rPr>
            </w:pPr>
          </w:p>
        </w:tc>
        <w:tc>
          <w:tcPr>
            <w:tcW w:w="1020" w:type="dxa"/>
            <w:vAlign w:val="bottom"/>
          </w:tcPr>
          <w:p w14:paraId="0B8875F3" w14:textId="58FB1331" w:rsidR="00770DB3" w:rsidRPr="0039558E" w:rsidRDefault="00770DB3" w:rsidP="0073627B">
            <w:pPr>
              <w:spacing w:line="300" w:lineRule="exact"/>
              <w:ind w:left="-118" w:right="-92"/>
              <w:jc w:val="center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2026</w:t>
            </w:r>
          </w:p>
        </w:tc>
        <w:tc>
          <w:tcPr>
            <w:tcW w:w="236" w:type="dxa"/>
            <w:vAlign w:val="bottom"/>
          </w:tcPr>
          <w:p w14:paraId="0D2198E9" w14:textId="77777777" w:rsidR="00770DB3" w:rsidRPr="0039558E" w:rsidRDefault="00770DB3" w:rsidP="0073627B">
            <w:pPr>
              <w:spacing w:line="300" w:lineRule="exact"/>
              <w:jc w:val="center"/>
              <w:rPr>
                <w:sz w:val="19"/>
                <w:szCs w:val="19"/>
              </w:rPr>
            </w:pPr>
          </w:p>
        </w:tc>
        <w:tc>
          <w:tcPr>
            <w:tcW w:w="970" w:type="dxa"/>
            <w:vAlign w:val="bottom"/>
          </w:tcPr>
          <w:p w14:paraId="5CF3EDDF" w14:textId="5B03798E" w:rsidR="00770DB3" w:rsidRPr="0039558E" w:rsidRDefault="00770DB3" w:rsidP="0073627B">
            <w:pPr>
              <w:spacing w:line="300" w:lineRule="exact"/>
              <w:ind w:left="-90" w:right="-120"/>
              <w:jc w:val="center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2025</w:t>
            </w:r>
          </w:p>
        </w:tc>
      </w:tr>
      <w:tr w:rsidR="001C4E94" w:rsidRPr="0039558E" w14:paraId="0F1746FB" w14:textId="77777777" w:rsidTr="0039558E">
        <w:trPr>
          <w:trHeight w:val="238"/>
        </w:trPr>
        <w:tc>
          <w:tcPr>
            <w:tcW w:w="3150" w:type="dxa"/>
            <w:vAlign w:val="bottom"/>
          </w:tcPr>
          <w:p w14:paraId="3FAEAD8E" w14:textId="77777777" w:rsidR="00F37551" w:rsidRPr="0039558E" w:rsidRDefault="00F37551" w:rsidP="0073627B">
            <w:pPr>
              <w:spacing w:line="300" w:lineRule="exact"/>
              <w:rPr>
                <w:sz w:val="19"/>
                <w:szCs w:val="19"/>
              </w:rPr>
            </w:pPr>
          </w:p>
        </w:tc>
        <w:tc>
          <w:tcPr>
            <w:tcW w:w="13246" w:type="dxa"/>
            <w:gridSpan w:val="23"/>
          </w:tcPr>
          <w:p w14:paraId="2B44F27C" w14:textId="48353EB9" w:rsidR="00F37551" w:rsidRPr="0039558E" w:rsidRDefault="00F37551" w:rsidP="0073627B">
            <w:pPr>
              <w:spacing w:line="300" w:lineRule="exact"/>
              <w:ind w:left="-90" w:right="-120"/>
              <w:jc w:val="center"/>
              <w:rPr>
                <w:i/>
                <w:iCs/>
                <w:sz w:val="19"/>
                <w:szCs w:val="19"/>
              </w:rPr>
            </w:pPr>
            <w:r w:rsidRPr="0039558E">
              <w:rPr>
                <w:i/>
                <w:iCs/>
                <w:sz w:val="19"/>
                <w:szCs w:val="19"/>
              </w:rPr>
              <w:t>(in thousand Baht)</w:t>
            </w:r>
          </w:p>
        </w:tc>
      </w:tr>
      <w:tr w:rsidR="0073627B" w:rsidRPr="0039558E" w14:paraId="0E482842" w14:textId="77777777" w:rsidTr="0039558E">
        <w:trPr>
          <w:trHeight w:val="238"/>
        </w:trPr>
        <w:tc>
          <w:tcPr>
            <w:tcW w:w="4046" w:type="dxa"/>
            <w:gridSpan w:val="2"/>
            <w:vAlign w:val="bottom"/>
          </w:tcPr>
          <w:p w14:paraId="5398021D" w14:textId="27D6326E" w:rsidR="0073627B" w:rsidRPr="0039558E" w:rsidRDefault="0073627B" w:rsidP="0073627B">
            <w:pPr>
              <w:spacing w:line="300" w:lineRule="exact"/>
              <w:ind w:left="30" w:right="-2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/>
                <w:bCs/>
                <w:i/>
                <w:iCs/>
                <w:sz w:val="19"/>
                <w:szCs w:val="19"/>
              </w:rPr>
              <w:t>Information about reportable segments</w:t>
            </w:r>
          </w:p>
        </w:tc>
        <w:tc>
          <w:tcPr>
            <w:tcW w:w="269" w:type="dxa"/>
            <w:vAlign w:val="bottom"/>
          </w:tcPr>
          <w:p w14:paraId="0995E290" w14:textId="77777777" w:rsidR="0073627B" w:rsidRPr="0039558E" w:rsidRDefault="0073627B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5621617D" w14:textId="77777777" w:rsidR="0073627B" w:rsidRPr="0039558E" w:rsidRDefault="0073627B" w:rsidP="0073627B">
            <w:pPr>
              <w:tabs>
                <w:tab w:val="decimal" w:pos="496"/>
              </w:tabs>
              <w:spacing w:line="300" w:lineRule="exact"/>
              <w:ind w:left="-134"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9A5D492" w14:textId="77777777" w:rsidR="0073627B" w:rsidRPr="0039558E" w:rsidRDefault="0073627B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01" w:type="dxa"/>
          </w:tcPr>
          <w:p w14:paraId="49D8CEEA" w14:textId="77777777" w:rsidR="0073627B" w:rsidRPr="0039558E" w:rsidRDefault="0073627B" w:rsidP="0073627B">
            <w:pPr>
              <w:spacing w:line="300" w:lineRule="exact"/>
              <w:ind w:left="-134"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40" w:type="dxa"/>
          </w:tcPr>
          <w:p w14:paraId="1D86B3BD" w14:textId="77777777" w:rsidR="0073627B" w:rsidRPr="0039558E" w:rsidRDefault="0073627B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15" w:type="dxa"/>
          </w:tcPr>
          <w:p w14:paraId="53AA0D23" w14:textId="77777777" w:rsidR="0073627B" w:rsidRPr="0039558E" w:rsidRDefault="0073627B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</w:tcPr>
          <w:p w14:paraId="3DC6C963" w14:textId="77777777" w:rsidR="0073627B" w:rsidRPr="0039558E" w:rsidRDefault="0073627B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26" w:type="dxa"/>
          </w:tcPr>
          <w:p w14:paraId="0E28B45C" w14:textId="77777777" w:rsidR="0073627B" w:rsidRPr="0039558E" w:rsidRDefault="0073627B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38" w:type="dxa"/>
          </w:tcPr>
          <w:p w14:paraId="4A9BD549" w14:textId="77777777" w:rsidR="0073627B" w:rsidRPr="0039558E" w:rsidRDefault="0073627B" w:rsidP="0073627B">
            <w:pPr>
              <w:tabs>
                <w:tab w:val="decimal" w:pos="490"/>
              </w:tabs>
              <w:spacing w:line="300" w:lineRule="exact"/>
              <w:ind w:left="-134"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50" w:type="dxa"/>
          </w:tcPr>
          <w:p w14:paraId="57521D45" w14:textId="77777777" w:rsidR="0073627B" w:rsidRPr="0039558E" w:rsidRDefault="0073627B" w:rsidP="0073627B">
            <w:pPr>
              <w:tabs>
                <w:tab w:val="decimal" w:pos="490"/>
              </w:tabs>
              <w:spacing w:line="300" w:lineRule="exact"/>
              <w:ind w:left="-134"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70" w:type="dxa"/>
          </w:tcPr>
          <w:p w14:paraId="0439D269" w14:textId="77777777" w:rsidR="0073627B" w:rsidRPr="0039558E" w:rsidRDefault="0073627B" w:rsidP="0073627B">
            <w:pPr>
              <w:tabs>
                <w:tab w:val="decimal" w:pos="490"/>
              </w:tabs>
              <w:spacing w:line="300" w:lineRule="exact"/>
              <w:ind w:left="-134"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25" w:type="dxa"/>
            <w:vAlign w:val="bottom"/>
          </w:tcPr>
          <w:p w14:paraId="3949C0AA" w14:textId="77777777" w:rsidR="0073627B" w:rsidRPr="0039558E" w:rsidRDefault="0073627B" w:rsidP="0073627B">
            <w:pPr>
              <w:tabs>
                <w:tab w:val="decimal" w:pos="490"/>
              </w:tabs>
              <w:spacing w:line="300" w:lineRule="exact"/>
              <w:ind w:left="-134"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D710E47" w14:textId="77777777" w:rsidR="0073627B" w:rsidRPr="0039558E" w:rsidRDefault="0073627B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14:paraId="553D8F6F" w14:textId="77777777" w:rsidR="0073627B" w:rsidRPr="0039558E" w:rsidRDefault="0073627B" w:rsidP="0073627B">
            <w:pPr>
              <w:tabs>
                <w:tab w:val="decimal" w:pos="496"/>
              </w:tabs>
              <w:spacing w:line="300" w:lineRule="exact"/>
              <w:ind w:left="-134"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</w:tcPr>
          <w:p w14:paraId="35B486C4" w14:textId="77777777" w:rsidR="0073627B" w:rsidRPr="0039558E" w:rsidRDefault="0073627B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744" w:type="dxa"/>
          </w:tcPr>
          <w:p w14:paraId="69A2E731" w14:textId="77777777" w:rsidR="0073627B" w:rsidRPr="0039558E" w:rsidRDefault="0073627B" w:rsidP="0073627B">
            <w:pPr>
              <w:tabs>
                <w:tab w:val="decimal" w:pos="0"/>
              </w:tabs>
              <w:spacing w:line="300" w:lineRule="exact"/>
              <w:ind w:left="-134" w:right="-76"/>
              <w:jc w:val="center"/>
              <w:rPr>
                <w:sz w:val="19"/>
                <w:szCs w:val="19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98C2269" w14:textId="77777777" w:rsidR="0073627B" w:rsidRPr="0039558E" w:rsidRDefault="0073627B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754" w:type="dxa"/>
          </w:tcPr>
          <w:p w14:paraId="0010E74C" w14:textId="77777777" w:rsidR="0073627B" w:rsidRPr="0039558E" w:rsidRDefault="0073627B" w:rsidP="0073627B">
            <w:pPr>
              <w:tabs>
                <w:tab w:val="decimal" w:pos="0"/>
              </w:tabs>
              <w:spacing w:line="300" w:lineRule="exact"/>
              <w:ind w:left="-134" w:right="-76"/>
              <w:jc w:val="center"/>
              <w:rPr>
                <w:sz w:val="19"/>
                <w:szCs w:val="19"/>
                <w:lang w:bidi="th-TH"/>
              </w:rPr>
            </w:pPr>
          </w:p>
        </w:tc>
        <w:tc>
          <w:tcPr>
            <w:tcW w:w="270" w:type="dxa"/>
          </w:tcPr>
          <w:p w14:paraId="2385F739" w14:textId="77777777" w:rsidR="0073627B" w:rsidRPr="0039558E" w:rsidRDefault="0073627B" w:rsidP="0073627B">
            <w:pPr>
              <w:spacing w:line="300" w:lineRule="exact"/>
              <w:ind w:right="-7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656A0A6A" w14:textId="77777777" w:rsidR="0073627B" w:rsidRPr="0039558E" w:rsidRDefault="0073627B" w:rsidP="0073627B">
            <w:pPr>
              <w:tabs>
                <w:tab w:val="decimal" w:pos="496"/>
              </w:tabs>
              <w:spacing w:line="300" w:lineRule="exact"/>
              <w:ind w:left="-134"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01E81A4" w14:textId="77777777" w:rsidR="0073627B" w:rsidRPr="0039558E" w:rsidRDefault="0073627B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70" w:type="dxa"/>
            <w:vAlign w:val="bottom"/>
          </w:tcPr>
          <w:p w14:paraId="1D603118" w14:textId="77777777" w:rsidR="0073627B" w:rsidRPr="0039558E" w:rsidRDefault="0073627B" w:rsidP="0073627B">
            <w:pPr>
              <w:tabs>
                <w:tab w:val="decimal" w:pos="496"/>
              </w:tabs>
              <w:spacing w:line="300" w:lineRule="exact"/>
              <w:ind w:left="-134"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</w:tr>
      <w:tr w:rsidR="000229A2" w:rsidRPr="0039558E" w14:paraId="6664865C" w14:textId="77777777" w:rsidTr="0039558E">
        <w:trPr>
          <w:trHeight w:val="238"/>
        </w:trPr>
        <w:tc>
          <w:tcPr>
            <w:tcW w:w="3150" w:type="dxa"/>
            <w:vAlign w:val="bottom"/>
          </w:tcPr>
          <w:p w14:paraId="16A699C2" w14:textId="408F979B" w:rsidR="000229A2" w:rsidRPr="0039558E" w:rsidRDefault="000229A2" w:rsidP="0073627B">
            <w:pPr>
              <w:spacing w:line="300" w:lineRule="exact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External revenues</w:t>
            </w:r>
          </w:p>
        </w:tc>
        <w:tc>
          <w:tcPr>
            <w:tcW w:w="891" w:type="dxa"/>
            <w:vAlign w:val="bottom"/>
          </w:tcPr>
          <w:p w14:paraId="10655BA1" w14:textId="75136041" w:rsidR="000229A2" w:rsidRPr="0039558E" w:rsidRDefault="00FD1AB1" w:rsidP="0073627B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rFonts w:cs="Angsana New"/>
                <w:bCs/>
                <w:sz w:val="19"/>
                <w:szCs w:val="19"/>
                <w:lang w:val="en-US" w:bidi="th-TH"/>
              </w:rPr>
            </w:pPr>
            <w:r w:rsidRPr="0039558E">
              <w:rPr>
                <w:rFonts w:cs="Angsana New"/>
                <w:bCs/>
                <w:sz w:val="19"/>
                <w:szCs w:val="19"/>
                <w:lang w:val="en-US" w:bidi="th-TH"/>
              </w:rPr>
              <w:t>625,099</w:t>
            </w:r>
          </w:p>
        </w:tc>
        <w:tc>
          <w:tcPr>
            <w:tcW w:w="269" w:type="dxa"/>
            <w:vAlign w:val="bottom"/>
          </w:tcPr>
          <w:p w14:paraId="1B78F327" w14:textId="77777777" w:rsidR="000229A2" w:rsidRPr="0039558E" w:rsidRDefault="000229A2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0A14D379" w14:textId="2774B6A0" w:rsidR="000229A2" w:rsidRPr="0039558E" w:rsidRDefault="000229A2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584,690</w:t>
            </w:r>
          </w:p>
        </w:tc>
        <w:tc>
          <w:tcPr>
            <w:tcW w:w="236" w:type="dxa"/>
            <w:vAlign w:val="bottom"/>
          </w:tcPr>
          <w:p w14:paraId="5C017430" w14:textId="77777777" w:rsidR="000229A2" w:rsidRPr="0039558E" w:rsidRDefault="000229A2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01" w:type="dxa"/>
          </w:tcPr>
          <w:p w14:paraId="3ED34E39" w14:textId="63683A06" w:rsidR="000229A2" w:rsidRPr="0039558E" w:rsidRDefault="00FD1AB1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574,696</w:t>
            </w:r>
          </w:p>
        </w:tc>
        <w:tc>
          <w:tcPr>
            <w:tcW w:w="240" w:type="dxa"/>
          </w:tcPr>
          <w:p w14:paraId="4B6CB30E" w14:textId="77777777" w:rsidR="000229A2" w:rsidRPr="0039558E" w:rsidRDefault="000229A2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15" w:type="dxa"/>
          </w:tcPr>
          <w:p w14:paraId="241DEB77" w14:textId="43936027" w:rsidR="000229A2" w:rsidRPr="0039558E" w:rsidRDefault="000229A2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718,765</w:t>
            </w:r>
          </w:p>
        </w:tc>
        <w:tc>
          <w:tcPr>
            <w:tcW w:w="236" w:type="dxa"/>
          </w:tcPr>
          <w:p w14:paraId="2ADF03BB" w14:textId="77777777" w:rsidR="000229A2" w:rsidRPr="0039558E" w:rsidRDefault="000229A2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26" w:type="dxa"/>
          </w:tcPr>
          <w:p w14:paraId="489EEC0F" w14:textId="2A7A12A1" w:rsidR="000229A2" w:rsidRPr="0039558E" w:rsidRDefault="00FD1AB1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262,775</w:t>
            </w:r>
          </w:p>
        </w:tc>
        <w:tc>
          <w:tcPr>
            <w:tcW w:w="238" w:type="dxa"/>
          </w:tcPr>
          <w:p w14:paraId="13D2CE19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50" w:type="dxa"/>
          </w:tcPr>
          <w:p w14:paraId="193955F9" w14:textId="219F8BB9" w:rsidR="000229A2" w:rsidRPr="0039558E" w:rsidRDefault="000229A2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200,811</w:t>
            </w:r>
          </w:p>
        </w:tc>
        <w:tc>
          <w:tcPr>
            <w:tcW w:w="270" w:type="dxa"/>
          </w:tcPr>
          <w:p w14:paraId="47A3F079" w14:textId="77777777" w:rsidR="000229A2" w:rsidRPr="0039558E" w:rsidRDefault="000229A2" w:rsidP="0073627B">
            <w:pPr>
              <w:spacing w:line="300" w:lineRule="exact"/>
              <w:ind w:left="-134"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25" w:type="dxa"/>
            <w:vAlign w:val="bottom"/>
          </w:tcPr>
          <w:p w14:paraId="774D2294" w14:textId="302D6B05" w:rsidR="000229A2" w:rsidRPr="0039558E" w:rsidRDefault="00FD1AB1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24,833</w:t>
            </w:r>
          </w:p>
        </w:tc>
        <w:tc>
          <w:tcPr>
            <w:tcW w:w="236" w:type="dxa"/>
            <w:vAlign w:val="bottom"/>
          </w:tcPr>
          <w:p w14:paraId="653472B0" w14:textId="77777777" w:rsidR="000229A2" w:rsidRPr="0039558E" w:rsidRDefault="000229A2" w:rsidP="0073627B">
            <w:pPr>
              <w:spacing w:line="300" w:lineRule="exact"/>
              <w:ind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14:paraId="2820AB92" w14:textId="257FD9A8" w:rsidR="000229A2" w:rsidRPr="0039558E" w:rsidRDefault="000229A2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28,060</w:t>
            </w:r>
          </w:p>
        </w:tc>
        <w:tc>
          <w:tcPr>
            <w:tcW w:w="236" w:type="dxa"/>
          </w:tcPr>
          <w:p w14:paraId="0862CD85" w14:textId="77777777" w:rsidR="000229A2" w:rsidRPr="0039558E" w:rsidRDefault="000229A2" w:rsidP="0073627B">
            <w:pPr>
              <w:spacing w:line="300" w:lineRule="exact"/>
              <w:ind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744" w:type="dxa"/>
          </w:tcPr>
          <w:p w14:paraId="517313C0" w14:textId="3E887762" w:rsidR="000229A2" w:rsidRPr="0039558E" w:rsidRDefault="00FD1AB1" w:rsidP="0073627B">
            <w:pPr>
              <w:tabs>
                <w:tab w:val="decimal" w:pos="226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C97B93" w14:textId="77777777" w:rsidR="000229A2" w:rsidRPr="0039558E" w:rsidRDefault="000229A2" w:rsidP="0073627B">
            <w:pPr>
              <w:spacing w:line="300" w:lineRule="exact"/>
              <w:ind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754" w:type="dxa"/>
          </w:tcPr>
          <w:p w14:paraId="3A96938A" w14:textId="76654C9F" w:rsidR="000229A2" w:rsidRPr="0039558E" w:rsidRDefault="000229A2" w:rsidP="0073627B">
            <w:pPr>
              <w:tabs>
                <w:tab w:val="decimal" w:pos="226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sz w:val="19"/>
                <w:szCs w:val="19"/>
                <w:lang w:bidi="th-TH"/>
              </w:rPr>
              <w:t>-</w:t>
            </w:r>
          </w:p>
        </w:tc>
        <w:tc>
          <w:tcPr>
            <w:tcW w:w="270" w:type="dxa"/>
          </w:tcPr>
          <w:p w14:paraId="3DA6E681" w14:textId="77777777" w:rsidR="000229A2" w:rsidRPr="0039558E" w:rsidRDefault="000229A2" w:rsidP="0073627B">
            <w:pPr>
              <w:spacing w:line="300" w:lineRule="exact"/>
              <w:ind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46E5C6BE" w14:textId="1690E560" w:rsidR="000229A2" w:rsidRPr="0039558E" w:rsidRDefault="00FD1AB1" w:rsidP="0073627B">
            <w:pPr>
              <w:tabs>
                <w:tab w:val="decimal" w:pos="809"/>
              </w:tabs>
              <w:spacing w:line="300" w:lineRule="exact"/>
              <w:ind w:left="-134" w:right="-105"/>
              <w:rPr>
                <w:rFonts w:cstheme="minorBidi"/>
                <w:bCs/>
                <w:sz w:val="19"/>
                <w:szCs w:val="19"/>
                <w:cs/>
                <w:lang w:val="en-US" w:bidi="th-TH"/>
              </w:rPr>
            </w:pPr>
            <w:r w:rsidRPr="0039558E">
              <w:rPr>
                <w:rFonts w:cstheme="minorBidi"/>
                <w:bCs/>
                <w:sz w:val="19"/>
                <w:szCs w:val="19"/>
                <w:lang w:val="en-US" w:bidi="th-TH"/>
              </w:rPr>
              <w:t>1,487,403</w:t>
            </w:r>
          </w:p>
        </w:tc>
        <w:tc>
          <w:tcPr>
            <w:tcW w:w="236" w:type="dxa"/>
            <w:vAlign w:val="bottom"/>
          </w:tcPr>
          <w:p w14:paraId="780645BB" w14:textId="77777777" w:rsidR="000229A2" w:rsidRPr="0039558E" w:rsidRDefault="000229A2" w:rsidP="0073627B">
            <w:pPr>
              <w:spacing w:line="300" w:lineRule="exact"/>
              <w:ind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70" w:type="dxa"/>
            <w:vAlign w:val="bottom"/>
          </w:tcPr>
          <w:p w14:paraId="23AE078E" w14:textId="750F60E6" w:rsidR="000229A2" w:rsidRPr="0039558E" w:rsidRDefault="000229A2" w:rsidP="0073627B">
            <w:pPr>
              <w:tabs>
                <w:tab w:val="decimal" w:pos="737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1,532,326</w:t>
            </w:r>
          </w:p>
        </w:tc>
      </w:tr>
      <w:tr w:rsidR="000229A2" w:rsidRPr="0039558E" w14:paraId="2F9F7466" w14:textId="77777777" w:rsidTr="0039558E">
        <w:trPr>
          <w:trHeight w:val="225"/>
        </w:trPr>
        <w:tc>
          <w:tcPr>
            <w:tcW w:w="3150" w:type="dxa"/>
            <w:vAlign w:val="bottom"/>
          </w:tcPr>
          <w:p w14:paraId="5AB53F20" w14:textId="77777777" w:rsidR="000229A2" w:rsidRPr="0039558E" w:rsidRDefault="000229A2" w:rsidP="0073627B">
            <w:pPr>
              <w:spacing w:line="300" w:lineRule="exact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Inter-segment revenue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7643889C" w14:textId="03609D25" w:rsidR="000229A2" w:rsidRPr="0039558E" w:rsidRDefault="00FD1AB1" w:rsidP="0039558E">
            <w:pPr>
              <w:tabs>
                <w:tab w:val="decimal" w:pos="435"/>
              </w:tabs>
              <w:spacing w:line="300" w:lineRule="exact"/>
              <w:ind w:left="-134" w:right="-76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-</w:t>
            </w:r>
          </w:p>
        </w:tc>
        <w:tc>
          <w:tcPr>
            <w:tcW w:w="269" w:type="dxa"/>
            <w:vAlign w:val="bottom"/>
          </w:tcPr>
          <w:p w14:paraId="17DCCEA5" w14:textId="77777777" w:rsidR="000229A2" w:rsidRPr="0039558E" w:rsidRDefault="000229A2" w:rsidP="0073627B">
            <w:pPr>
              <w:spacing w:line="300" w:lineRule="exact"/>
              <w:rPr>
                <w:sz w:val="19"/>
                <w:szCs w:val="19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0CF06118" w14:textId="5BC61AD8" w:rsidR="000229A2" w:rsidRPr="0039558E" w:rsidRDefault="000229A2" w:rsidP="0039558E">
            <w:pPr>
              <w:tabs>
                <w:tab w:val="decimal" w:pos="435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sz w:val="19"/>
                <w:szCs w:val="19"/>
              </w:rPr>
              <w:t>-</w:t>
            </w:r>
          </w:p>
        </w:tc>
        <w:tc>
          <w:tcPr>
            <w:tcW w:w="236" w:type="dxa"/>
            <w:vAlign w:val="bottom"/>
          </w:tcPr>
          <w:p w14:paraId="7CC97E54" w14:textId="77777777" w:rsidR="000229A2" w:rsidRPr="0039558E" w:rsidRDefault="000229A2" w:rsidP="0073627B">
            <w:pPr>
              <w:tabs>
                <w:tab w:val="decimal" w:pos="0"/>
              </w:tabs>
              <w:spacing w:line="300" w:lineRule="exact"/>
              <w:jc w:val="center"/>
              <w:rPr>
                <w:sz w:val="19"/>
                <w:szCs w:val="19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9004796" w14:textId="3086F05E" w:rsidR="000229A2" w:rsidRPr="0039558E" w:rsidRDefault="00FD1AB1" w:rsidP="0073627B">
            <w:pPr>
              <w:tabs>
                <w:tab w:val="decimal" w:pos="471"/>
              </w:tabs>
              <w:spacing w:line="300" w:lineRule="exact"/>
              <w:ind w:left="-134" w:right="-76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-</w:t>
            </w:r>
          </w:p>
        </w:tc>
        <w:tc>
          <w:tcPr>
            <w:tcW w:w="240" w:type="dxa"/>
          </w:tcPr>
          <w:p w14:paraId="7AC7350F" w14:textId="77777777" w:rsidR="000229A2" w:rsidRPr="0039558E" w:rsidRDefault="000229A2" w:rsidP="0073627B">
            <w:pPr>
              <w:tabs>
                <w:tab w:val="decimal" w:pos="0"/>
              </w:tabs>
              <w:spacing w:line="300" w:lineRule="exact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474B6C0C" w14:textId="33672D93" w:rsidR="000229A2" w:rsidRPr="0039558E" w:rsidRDefault="000229A2" w:rsidP="0039558E">
            <w:pPr>
              <w:tabs>
                <w:tab w:val="decimal" w:pos="405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sz w:val="19"/>
                <w:szCs w:val="19"/>
              </w:rPr>
              <w:t>-</w:t>
            </w:r>
          </w:p>
        </w:tc>
        <w:tc>
          <w:tcPr>
            <w:tcW w:w="236" w:type="dxa"/>
          </w:tcPr>
          <w:p w14:paraId="3B8D9CC8" w14:textId="77777777" w:rsidR="000229A2" w:rsidRPr="0039558E" w:rsidRDefault="000229A2" w:rsidP="0073627B">
            <w:pPr>
              <w:spacing w:line="300" w:lineRule="exact"/>
              <w:rPr>
                <w:sz w:val="19"/>
                <w:szCs w:val="19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337CDBE8" w14:textId="282982AE" w:rsidR="000229A2" w:rsidRPr="0039558E" w:rsidRDefault="00FD1AB1" w:rsidP="0039558E">
            <w:pPr>
              <w:tabs>
                <w:tab w:val="decimal" w:pos="420"/>
              </w:tabs>
              <w:spacing w:line="300" w:lineRule="exact"/>
              <w:ind w:left="-134" w:right="-76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-</w:t>
            </w:r>
          </w:p>
        </w:tc>
        <w:tc>
          <w:tcPr>
            <w:tcW w:w="238" w:type="dxa"/>
          </w:tcPr>
          <w:p w14:paraId="6DB9FBE1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19698B" w14:textId="5E5F8322" w:rsidR="000229A2" w:rsidRPr="0039558E" w:rsidRDefault="000229A2" w:rsidP="0039558E">
            <w:pPr>
              <w:tabs>
                <w:tab w:val="decimal" w:pos="345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sz w:val="19"/>
                <w:szCs w:val="19"/>
              </w:rPr>
              <w:t>-</w:t>
            </w:r>
          </w:p>
        </w:tc>
        <w:tc>
          <w:tcPr>
            <w:tcW w:w="270" w:type="dxa"/>
          </w:tcPr>
          <w:p w14:paraId="4DF2C207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580D1B10" w14:textId="03AD2F06" w:rsidR="000229A2" w:rsidRPr="0039558E" w:rsidRDefault="00FD1AB1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4,518</w:t>
            </w:r>
          </w:p>
        </w:tc>
        <w:tc>
          <w:tcPr>
            <w:tcW w:w="236" w:type="dxa"/>
            <w:vAlign w:val="bottom"/>
          </w:tcPr>
          <w:p w14:paraId="09D40F1B" w14:textId="77777777" w:rsidR="000229A2" w:rsidRPr="0039558E" w:rsidRDefault="000229A2" w:rsidP="0073627B">
            <w:pPr>
              <w:spacing w:line="300" w:lineRule="exact"/>
              <w:ind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27542D91" w14:textId="552E9193" w:rsidR="000229A2" w:rsidRPr="0039558E" w:rsidRDefault="000229A2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2,971</w:t>
            </w:r>
          </w:p>
        </w:tc>
        <w:tc>
          <w:tcPr>
            <w:tcW w:w="236" w:type="dxa"/>
          </w:tcPr>
          <w:p w14:paraId="6364D456" w14:textId="77777777" w:rsidR="000229A2" w:rsidRPr="0039558E" w:rsidRDefault="000229A2" w:rsidP="0073627B">
            <w:pPr>
              <w:spacing w:line="300" w:lineRule="exact"/>
              <w:ind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2E32DE14" w14:textId="49081BE1" w:rsidR="000229A2" w:rsidRPr="0039558E" w:rsidRDefault="00FD1AB1" w:rsidP="0073627B">
            <w:pPr>
              <w:tabs>
                <w:tab w:val="decimal" w:pos="496"/>
              </w:tabs>
              <w:spacing w:line="300" w:lineRule="exact"/>
              <w:ind w:left="-134"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(4,518)</w:t>
            </w:r>
          </w:p>
        </w:tc>
        <w:tc>
          <w:tcPr>
            <w:tcW w:w="236" w:type="dxa"/>
            <w:vAlign w:val="bottom"/>
          </w:tcPr>
          <w:p w14:paraId="707E8240" w14:textId="77777777" w:rsidR="000229A2" w:rsidRPr="0039558E" w:rsidRDefault="000229A2" w:rsidP="0073627B">
            <w:pPr>
              <w:spacing w:line="300" w:lineRule="exact"/>
              <w:ind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057BB0D" w14:textId="5F728088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sz w:val="19"/>
                <w:szCs w:val="19"/>
              </w:rPr>
              <w:t>(2,971)</w:t>
            </w:r>
          </w:p>
        </w:tc>
        <w:tc>
          <w:tcPr>
            <w:tcW w:w="270" w:type="dxa"/>
          </w:tcPr>
          <w:p w14:paraId="00AFA77C" w14:textId="77777777" w:rsidR="000229A2" w:rsidRPr="0039558E" w:rsidRDefault="000229A2" w:rsidP="0073627B">
            <w:pPr>
              <w:spacing w:line="300" w:lineRule="exact"/>
              <w:ind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DB8F7A4" w14:textId="4FBC43C1" w:rsidR="000229A2" w:rsidRPr="0039558E" w:rsidRDefault="00FD1AB1" w:rsidP="0039558E">
            <w:pPr>
              <w:tabs>
                <w:tab w:val="decimal" w:pos="570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01463D" w14:textId="77777777" w:rsidR="000229A2" w:rsidRPr="0039558E" w:rsidRDefault="000229A2" w:rsidP="0073627B">
            <w:pPr>
              <w:spacing w:line="300" w:lineRule="exact"/>
              <w:ind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07F07AB0" w14:textId="6949A7B4" w:rsidR="000229A2" w:rsidRPr="0039558E" w:rsidRDefault="000229A2" w:rsidP="0039558E">
            <w:pPr>
              <w:tabs>
                <w:tab w:val="decimal" w:pos="480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sz w:val="19"/>
                <w:szCs w:val="19"/>
                <w:lang w:bidi="th-TH"/>
              </w:rPr>
              <w:t>-</w:t>
            </w:r>
          </w:p>
        </w:tc>
      </w:tr>
      <w:tr w:rsidR="000229A2" w:rsidRPr="0039558E" w14:paraId="3D281D6F" w14:textId="77777777" w:rsidTr="0039558E">
        <w:trPr>
          <w:trHeight w:val="225"/>
        </w:trPr>
        <w:tc>
          <w:tcPr>
            <w:tcW w:w="3150" w:type="dxa"/>
            <w:vAlign w:val="bottom"/>
          </w:tcPr>
          <w:p w14:paraId="13414B51" w14:textId="77777777" w:rsidR="000229A2" w:rsidRPr="0039558E" w:rsidRDefault="000229A2" w:rsidP="0073627B">
            <w:pPr>
              <w:spacing w:line="300" w:lineRule="exact"/>
              <w:rPr>
                <w:b/>
                <w:bCs/>
                <w:sz w:val="19"/>
                <w:szCs w:val="19"/>
              </w:rPr>
            </w:pPr>
            <w:r w:rsidRPr="0039558E">
              <w:rPr>
                <w:b/>
                <w:bCs/>
                <w:sz w:val="19"/>
                <w:szCs w:val="19"/>
              </w:rPr>
              <w:t>Total revenue</w:t>
            </w: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3293C" w14:textId="2764D6C4" w:rsidR="000229A2" w:rsidRPr="0039558E" w:rsidRDefault="00FD1AB1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/>
                <w:bCs/>
                <w:sz w:val="19"/>
                <w:szCs w:val="19"/>
                <w:lang w:val="en-US" w:bidi="th-TH"/>
              </w:rPr>
            </w:pPr>
            <w:r w:rsidRPr="0039558E">
              <w:rPr>
                <w:b/>
                <w:bCs/>
                <w:sz w:val="19"/>
                <w:szCs w:val="19"/>
                <w:lang w:val="en-US" w:bidi="th-TH"/>
              </w:rPr>
              <w:t>625,099</w:t>
            </w:r>
          </w:p>
        </w:tc>
        <w:tc>
          <w:tcPr>
            <w:tcW w:w="269" w:type="dxa"/>
            <w:vAlign w:val="bottom"/>
          </w:tcPr>
          <w:p w14:paraId="6D81AF39" w14:textId="77777777" w:rsidR="000229A2" w:rsidRPr="0039558E" w:rsidRDefault="000229A2" w:rsidP="0073627B">
            <w:pPr>
              <w:spacing w:line="300" w:lineRule="exact"/>
              <w:ind w:right="-16"/>
              <w:jc w:val="right"/>
              <w:rPr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C020A" w14:textId="683EB719" w:rsidR="000229A2" w:rsidRPr="0039558E" w:rsidRDefault="000229A2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/>
                <w:sz w:val="19"/>
                <w:szCs w:val="19"/>
                <w:lang w:val="en-US" w:bidi="th-TH"/>
              </w:rPr>
            </w:pPr>
            <w:r w:rsidRPr="0039558E">
              <w:rPr>
                <w:b/>
                <w:bCs/>
                <w:sz w:val="19"/>
                <w:szCs w:val="19"/>
                <w:lang w:val="en-US" w:bidi="th-TH"/>
              </w:rPr>
              <w:t>584,690</w:t>
            </w:r>
          </w:p>
        </w:tc>
        <w:tc>
          <w:tcPr>
            <w:tcW w:w="236" w:type="dxa"/>
            <w:vAlign w:val="bottom"/>
          </w:tcPr>
          <w:p w14:paraId="6A56F580" w14:textId="77777777" w:rsidR="000229A2" w:rsidRPr="0039558E" w:rsidRDefault="000229A2" w:rsidP="0073627B">
            <w:pPr>
              <w:spacing w:line="300" w:lineRule="exact"/>
              <w:ind w:right="-16"/>
              <w:jc w:val="right"/>
              <w:rPr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25150E5C" w14:textId="18FDF418" w:rsidR="000229A2" w:rsidRPr="0039558E" w:rsidRDefault="00FD1AB1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/>
                <w:bCs/>
                <w:sz w:val="19"/>
                <w:szCs w:val="19"/>
                <w:lang w:val="en-US" w:bidi="th-TH"/>
              </w:rPr>
            </w:pPr>
            <w:r w:rsidRPr="0039558E">
              <w:rPr>
                <w:b/>
                <w:bCs/>
                <w:sz w:val="19"/>
                <w:szCs w:val="19"/>
                <w:lang w:val="en-US" w:bidi="th-TH"/>
              </w:rPr>
              <w:t>574,696</w:t>
            </w:r>
          </w:p>
        </w:tc>
        <w:tc>
          <w:tcPr>
            <w:tcW w:w="240" w:type="dxa"/>
          </w:tcPr>
          <w:p w14:paraId="33D4B79D" w14:textId="77777777" w:rsidR="000229A2" w:rsidRPr="0039558E" w:rsidRDefault="000229A2" w:rsidP="0073627B">
            <w:pPr>
              <w:spacing w:line="300" w:lineRule="exact"/>
              <w:ind w:right="-16"/>
              <w:jc w:val="right"/>
              <w:rPr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0294D3DC" w14:textId="3B471D87" w:rsidR="000229A2" w:rsidRPr="0039558E" w:rsidRDefault="000229A2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/>
                <w:sz w:val="19"/>
                <w:szCs w:val="19"/>
                <w:lang w:val="en-US" w:bidi="th-TH"/>
              </w:rPr>
            </w:pPr>
            <w:r w:rsidRPr="0039558E">
              <w:rPr>
                <w:b/>
                <w:bCs/>
                <w:sz w:val="19"/>
                <w:szCs w:val="19"/>
                <w:lang w:val="en-US" w:bidi="th-TH"/>
              </w:rPr>
              <w:t>718,765</w:t>
            </w:r>
          </w:p>
        </w:tc>
        <w:tc>
          <w:tcPr>
            <w:tcW w:w="236" w:type="dxa"/>
          </w:tcPr>
          <w:p w14:paraId="03E2C618" w14:textId="77777777" w:rsidR="000229A2" w:rsidRPr="0039558E" w:rsidRDefault="000229A2" w:rsidP="0073627B">
            <w:pPr>
              <w:spacing w:line="300" w:lineRule="exact"/>
              <w:ind w:right="-16"/>
              <w:jc w:val="right"/>
              <w:rPr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22905FE3" w14:textId="1FD517FE" w:rsidR="000229A2" w:rsidRPr="0039558E" w:rsidRDefault="00FD1AB1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/>
                <w:bCs/>
                <w:sz w:val="19"/>
                <w:szCs w:val="19"/>
                <w:lang w:val="en-US" w:bidi="th-TH"/>
              </w:rPr>
            </w:pPr>
            <w:r w:rsidRPr="0039558E">
              <w:rPr>
                <w:b/>
                <w:bCs/>
                <w:sz w:val="19"/>
                <w:szCs w:val="19"/>
                <w:lang w:val="en-US" w:bidi="th-TH"/>
              </w:rPr>
              <w:t>262,775</w:t>
            </w:r>
          </w:p>
        </w:tc>
        <w:tc>
          <w:tcPr>
            <w:tcW w:w="238" w:type="dxa"/>
          </w:tcPr>
          <w:p w14:paraId="24272332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16"/>
              <w:jc w:val="right"/>
              <w:rPr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9236CA8" w14:textId="74AFD4A2" w:rsidR="000229A2" w:rsidRPr="0039558E" w:rsidRDefault="000229A2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/>
                <w:sz w:val="19"/>
                <w:szCs w:val="19"/>
                <w:lang w:val="en-US" w:bidi="th-TH"/>
              </w:rPr>
            </w:pPr>
            <w:r w:rsidRPr="0039558E">
              <w:rPr>
                <w:b/>
                <w:bCs/>
                <w:sz w:val="19"/>
                <w:szCs w:val="19"/>
                <w:lang w:val="en-US" w:bidi="th-TH"/>
              </w:rPr>
              <w:t>200,811</w:t>
            </w:r>
          </w:p>
        </w:tc>
        <w:tc>
          <w:tcPr>
            <w:tcW w:w="270" w:type="dxa"/>
          </w:tcPr>
          <w:p w14:paraId="4F0C2D97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B4D74" w14:textId="3B74FDB3" w:rsidR="000229A2" w:rsidRPr="0039558E" w:rsidRDefault="00FD1AB1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/>
                <w:sz w:val="19"/>
                <w:szCs w:val="19"/>
                <w:lang w:val="en-US" w:bidi="th-TH"/>
              </w:rPr>
            </w:pPr>
            <w:r w:rsidRPr="0039558E">
              <w:rPr>
                <w:b/>
                <w:sz w:val="19"/>
                <w:szCs w:val="19"/>
                <w:lang w:val="en-US" w:bidi="th-TH"/>
              </w:rPr>
              <w:t>29,351</w:t>
            </w:r>
          </w:p>
        </w:tc>
        <w:tc>
          <w:tcPr>
            <w:tcW w:w="236" w:type="dxa"/>
            <w:vAlign w:val="bottom"/>
          </w:tcPr>
          <w:p w14:paraId="07971849" w14:textId="77777777" w:rsidR="000229A2" w:rsidRPr="0039558E" w:rsidRDefault="000229A2" w:rsidP="0073627B">
            <w:pPr>
              <w:spacing w:line="300" w:lineRule="exact"/>
              <w:ind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B6463" w14:textId="186DF38C" w:rsidR="000229A2" w:rsidRPr="0039558E" w:rsidRDefault="000229A2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/>
                <w:sz w:val="19"/>
                <w:szCs w:val="19"/>
                <w:lang w:val="en-US" w:bidi="th-TH"/>
              </w:rPr>
            </w:pPr>
            <w:r w:rsidRPr="0039558E">
              <w:rPr>
                <w:b/>
                <w:bCs/>
                <w:sz w:val="19"/>
                <w:szCs w:val="19"/>
                <w:lang w:val="en-US" w:bidi="th-TH"/>
              </w:rPr>
              <w:t>31,031</w:t>
            </w:r>
          </w:p>
        </w:tc>
        <w:tc>
          <w:tcPr>
            <w:tcW w:w="236" w:type="dxa"/>
          </w:tcPr>
          <w:p w14:paraId="609708D3" w14:textId="77777777" w:rsidR="000229A2" w:rsidRPr="0039558E" w:rsidRDefault="000229A2" w:rsidP="0073627B">
            <w:pPr>
              <w:spacing w:line="300" w:lineRule="exact"/>
              <w:ind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1D3A5ED8" w14:textId="56BBA9B9" w:rsidR="000229A2" w:rsidRPr="0039558E" w:rsidRDefault="00FD1AB1" w:rsidP="0073627B">
            <w:pPr>
              <w:tabs>
                <w:tab w:val="decimal" w:pos="496"/>
              </w:tabs>
              <w:spacing w:line="300" w:lineRule="exact"/>
              <w:ind w:left="-134" w:right="-41"/>
              <w:jc w:val="right"/>
              <w:rPr>
                <w:b/>
                <w:sz w:val="19"/>
                <w:szCs w:val="19"/>
                <w:lang w:val="en-US" w:bidi="th-TH"/>
              </w:rPr>
            </w:pPr>
            <w:r w:rsidRPr="0039558E">
              <w:rPr>
                <w:b/>
                <w:sz w:val="19"/>
                <w:szCs w:val="19"/>
                <w:lang w:val="en-US" w:bidi="th-TH"/>
              </w:rPr>
              <w:t>(4,518)</w:t>
            </w:r>
          </w:p>
        </w:tc>
        <w:tc>
          <w:tcPr>
            <w:tcW w:w="236" w:type="dxa"/>
            <w:vAlign w:val="bottom"/>
          </w:tcPr>
          <w:p w14:paraId="6355564A" w14:textId="77777777" w:rsidR="000229A2" w:rsidRPr="0039558E" w:rsidRDefault="000229A2" w:rsidP="0073627B">
            <w:pPr>
              <w:spacing w:line="300" w:lineRule="exact"/>
              <w:ind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BDC3C35" w14:textId="5F2E8799" w:rsidR="000229A2" w:rsidRPr="0039558E" w:rsidRDefault="000229A2" w:rsidP="0073627B">
            <w:pPr>
              <w:spacing w:line="300" w:lineRule="exact"/>
              <w:ind w:left="-134" w:right="-41"/>
              <w:jc w:val="right"/>
              <w:rPr>
                <w:b/>
                <w:sz w:val="19"/>
                <w:szCs w:val="19"/>
                <w:lang w:val="en-US" w:bidi="th-TH"/>
              </w:rPr>
            </w:pPr>
            <w:r w:rsidRPr="0039558E">
              <w:rPr>
                <w:b/>
                <w:bCs/>
                <w:sz w:val="19"/>
                <w:szCs w:val="19"/>
              </w:rPr>
              <w:t>(2,971)</w:t>
            </w:r>
          </w:p>
        </w:tc>
        <w:tc>
          <w:tcPr>
            <w:tcW w:w="270" w:type="dxa"/>
          </w:tcPr>
          <w:p w14:paraId="2AFEA99A" w14:textId="77777777" w:rsidR="000229A2" w:rsidRPr="0039558E" w:rsidRDefault="000229A2" w:rsidP="0073627B">
            <w:pPr>
              <w:spacing w:line="300" w:lineRule="exact"/>
              <w:ind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D4573" w14:textId="4C9244CE" w:rsidR="000229A2" w:rsidRPr="0039558E" w:rsidRDefault="00FD1AB1" w:rsidP="0073627B">
            <w:pPr>
              <w:tabs>
                <w:tab w:val="decimal" w:pos="824"/>
              </w:tabs>
              <w:spacing w:line="300" w:lineRule="exact"/>
              <w:ind w:left="-134" w:right="-105"/>
              <w:rPr>
                <w:b/>
                <w:sz w:val="19"/>
                <w:szCs w:val="19"/>
                <w:lang w:val="en-US" w:bidi="th-TH"/>
              </w:rPr>
            </w:pPr>
            <w:r w:rsidRPr="0039558E">
              <w:rPr>
                <w:b/>
                <w:sz w:val="19"/>
                <w:szCs w:val="19"/>
                <w:lang w:val="en-US" w:bidi="th-TH"/>
              </w:rPr>
              <w:t>1,487,403</w:t>
            </w:r>
          </w:p>
        </w:tc>
        <w:tc>
          <w:tcPr>
            <w:tcW w:w="236" w:type="dxa"/>
            <w:vAlign w:val="bottom"/>
          </w:tcPr>
          <w:p w14:paraId="261E11B7" w14:textId="77777777" w:rsidR="000229A2" w:rsidRPr="0039558E" w:rsidRDefault="000229A2" w:rsidP="0073627B">
            <w:pPr>
              <w:spacing w:line="300" w:lineRule="exact"/>
              <w:ind w:right="-41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A5126" w14:textId="07E9F8FF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left="-134" w:right="-41"/>
              <w:rPr>
                <w:b/>
                <w:sz w:val="19"/>
                <w:szCs w:val="19"/>
                <w:lang w:val="en-US" w:bidi="th-TH"/>
              </w:rPr>
            </w:pPr>
            <w:r w:rsidRPr="0039558E">
              <w:rPr>
                <w:b/>
                <w:sz w:val="19"/>
                <w:szCs w:val="19"/>
                <w:lang w:val="en-US" w:bidi="th-TH"/>
              </w:rPr>
              <w:t>1,532,326</w:t>
            </w:r>
          </w:p>
        </w:tc>
      </w:tr>
      <w:tr w:rsidR="000229A2" w:rsidRPr="0039558E" w14:paraId="10F2F13F" w14:textId="77777777" w:rsidTr="0039558E">
        <w:trPr>
          <w:trHeight w:val="20"/>
        </w:trPr>
        <w:tc>
          <w:tcPr>
            <w:tcW w:w="3150" w:type="dxa"/>
            <w:vAlign w:val="bottom"/>
          </w:tcPr>
          <w:p w14:paraId="46FE041D" w14:textId="77777777" w:rsidR="000229A2" w:rsidRPr="0039558E" w:rsidRDefault="000229A2" w:rsidP="0073627B">
            <w:pPr>
              <w:spacing w:line="300" w:lineRule="exact"/>
              <w:rPr>
                <w:sz w:val="19"/>
                <w:szCs w:val="19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19F0AFBE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69" w:type="dxa"/>
          </w:tcPr>
          <w:p w14:paraId="4192D262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vAlign w:val="bottom"/>
          </w:tcPr>
          <w:p w14:paraId="389DC295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173EA4D3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5945EC32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40" w:type="dxa"/>
          </w:tcPr>
          <w:p w14:paraId="6A83272F" w14:textId="77777777" w:rsidR="000229A2" w:rsidRPr="0039558E" w:rsidRDefault="000229A2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15" w:type="dxa"/>
            <w:tcBorders>
              <w:top w:val="double" w:sz="4" w:space="0" w:color="auto"/>
            </w:tcBorders>
          </w:tcPr>
          <w:p w14:paraId="44831AEE" w14:textId="77777777" w:rsidR="000229A2" w:rsidRPr="0039558E" w:rsidRDefault="000229A2" w:rsidP="0073627B">
            <w:pPr>
              <w:tabs>
                <w:tab w:val="decimal" w:pos="482"/>
              </w:tabs>
              <w:spacing w:line="300" w:lineRule="exact"/>
              <w:ind w:left="-134"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36" w:type="dxa"/>
          </w:tcPr>
          <w:p w14:paraId="0D473011" w14:textId="77777777" w:rsidR="000229A2" w:rsidRPr="0039558E" w:rsidRDefault="000229A2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74ACE2AA" w14:textId="2DD631F4" w:rsidR="000229A2" w:rsidRPr="0039558E" w:rsidRDefault="000229A2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38" w:type="dxa"/>
          </w:tcPr>
          <w:p w14:paraId="5663C0F7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5D173804" w14:textId="0C7DEFC3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270" w:type="dxa"/>
          </w:tcPr>
          <w:p w14:paraId="5ECCC85E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25" w:type="dxa"/>
            <w:tcBorders>
              <w:top w:val="double" w:sz="4" w:space="0" w:color="auto"/>
            </w:tcBorders>
          </w:tcPr>
          <w:p w14:paraId="27809B88" w14:textId="213DDB6A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0BDB68FB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B571DFA" w14:textId="77777777" w:rsidR="000229A2" w:rsidRPr="0039558E" w:rsidRDefault="000229A2" w:rsidP="0073627B">
            <w:pPr>
              <w:tabs>
                <w:tab w:val="decimal" w:pos="550"/>
              </w:tabs>
              <w:spacing w:line="300" w:lineRule="exact"/>
              <w:ind w:left="-134" w:right="-125"/>
              <w:jc w:val="right"/>
              <w:rPr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5825F3E2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430A0CE1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739CDD2A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63DD94C2" w14:textId="77777777" w:rsidR="000229A2" w:rsidRPr="0039558E" w:rsidRDefault="000229A2" w:rsidP="0073627B">
            <w:pPr>
              <w:tabs>
                <w:tab w:val="decimal" w:pos="484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46A0C419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08FC2F5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4636FC9B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4685AAB6" w14:textId="77777777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left="-134" w:right="-79"/>
              <w:rPr>
                <w:sz w:val="19"/>
                <w:szCs w:val="19"/>
              </w:rPr>
            </w:pPr>
          </w:p>
        </w:tc>
      </w:tr>
      <w:tr w:rsidR="000229A2" w:rsidRPr="0039558E" w14:paraId="7AC1FE1B" w14:textId="77777777" w:rsidTr="0039558E">
        <w:trPr>
          <w:trHeight w:val="225"/>
        </w:trPr>
        <w:tc>
          <w:tcPr>
            <w:tcW w:w="3150" w:type="dxa"/>
          </w:tcPr>
          <w:p w14:paraId="367335DB" w14:textId="2C6ED60F" w:rsidR="000229A2" w:rsidRPr="0039558E" w:rsidRDefault="000229A2" w:rsidP="0073627B">
            <w:pPr>
              <w:spacing w:line="300" w:lineRule="exact"/>
              <w:ind w:right="-197"/>
              <w:rPr>
                <w:spacing w:val="-2"/>
                <w:sz w:val="19"/>
                <w:szCs w:val="19"/>
              </w:rPr>
            </w:pPr>
            <w:r w:rsidRPr="0039558E">
              <w:rPr>
                <w:spacing w:val="-2"/>
                <w:sz w:val="19"/>
                <w:szCs w:val="19"/>
              </w:rPr>
              <w:t>Segment gross profit before income tax</w:t>
            </w:r>
          </w:p>
        </w:tc>
        <w:tc>
          <w:tcPr>
            <w:tcW w:w="891" w:type="dxa"/>
            <w:vAlign w:val="bottom"/>
          </w:tcPr>
          <w:p w14:paraId="7CE5EB1F" w14:textId="1FB934CE" w:rsidR="000229A2" w:rsidRPr="0039558E" w:rsidRDefault="00FD1AB1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140,296</w:t>
            </w:r>
          </w:p>
        </w:tc>
        <w:tc>
          <w:tcPr>
            <w:tcW w:w="269" w:type="dxa"/>
            <w:vAlign w:val="bottom"/>
          </w:tcPr>
          <w:p w14:paraId="1B79F8ED" w14:textId="77777777" w:rsidR="000229A2" w:rsidRPr="0039558E" w:rsidRDefault="000229A2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314F6EE5" w14:textId="1BC5F55C" w:rsidR="000229A2" w:rsidRPr="0039558E" w:rsidRDefault="000229A2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37,453</w:t>
            </w:r>
          </w:p>
        </w:tc>
        <w:tc>
          <w:tcPr>
            <w:tcW w:w="236" w:type="dxa"/>
            <w:vAlign w:val="bottom"/>
          </w:tcPr>
          <w:p w14:paraId="4F5E1604" w14:textId="77777777" w:rsidR="000229A2" w:rsidRPr="0039558E" w:rsidRDefault="000229A2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677F7496" w14:textId="195F37B3" w:rsidR="000229A2" w:rsidRPr="0039558E" w:rsidRDefault="00FD1AB1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119,539</w:t>
            </w:r>
          </w:p>
        </w:tc>
        <w:tc>
          <w:tcPr>
            <w:tcW w:w="240" w:type="dxa"/>
            <w:vAlign w:val="bottom"/>
          </w:tcPr>
          <w:p w14:paraId="1FA8963B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15" w:type="dxa"/>
            <w:vAlign w:val="bottom"/>
          </w:tcPr>
          <w:p w14:paraId="219812F4" w14:textId="0F2A249A" w:rsidR="000229A2" w:rsidRPr="0039558E" w:rsidRDefault="000229A2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177,26</w:t>
            </w:r>
            <w:r w:rsidRPr="0039558E">
              <w:rPr>
                <w:rFonts w:cs="Angsana New"/>
                <w:bCs/>
                <w:sz w:val="19"/>
                <w:szCs w:val="19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7D3EF845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26" w:type="dxa"/>
          </w:tcPr>
          <w:p w14:paraId="621BD2FC" w14:textId="5A96B3C4" w:rsidR="000229A2" w:rsidRPr="0039558E" w:rsidRDefault="00FD1AB1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68,758</w:t>
            </w:r>
          </w:p>
        </w:tc>
        <w:tc>
          <w:tcPr>
            <w:tcW w:w="238" w:type="dxa"/>
          </w:tcPr>
          <w:p w14:paraId="1AE0AA12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4DF16806" w14:textId="161D5338" w:rsidR="000229A2" w:rsidRPr="0039558E" w:rsidRDefault="000229A2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52,828</w:t>
            </w:r>
          </w:p>
        </w:tc>
        <w:tc>
          <w:tcPr>
            <w:tcW w:w="270" w:type="dxa"/>
          </w:tcPr>
          <w:p w14:paraId="4130944F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25" w:type="dxa"/>
          </w:tcPr>
          <w:p w14:paraId="6079FE2A" w14:textId="41B78946" w:rsidR="000229A2" w:rsidRPr="0039558E" w:rsidRDefault="00FD1AB1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6,585</w:t>
            </w:r>
          </w:p>
        </w:tc>
        <w:tc>
          <w:tcPr>
            <w:tcW w:w="236" w:type="dxa"/>
          </w:tcPr>
          <w:p w14:paraId="43186B52" w14:textId="77777777" w:rsidR="000229A2" w:rsidRPr="0039558E" w:rsidRDefault="000229A2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14:paraId="1ADA0F5E" w14:textId="20F292BD" w:rsidR="000229A2" w:rsidRPr="0039558E" w:rsidRDefault="000229A2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6,723</w:t>
            </w:r>
          </w:p>
        </w:tc>
        <w:tc>
          <w:tcPr>
            <w:tcW w:w="236" w:type="dxa"/>
          </w:tcPr>
          <w:p w14:paraId="3A8C562D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744" w:type="dxa"/>
          </w:tcPr>
          <w:p w14:paraId="34D2CBB3" w14:textId="687C4514" w:rsidR="000229A2" w:rsidRPr="0039558E" w:rsidRDefault="00FD1AB1" w:rsidP="0073627B">
            <w:pPr>
              <w:tabs>
                <w:tab w:val="decimal" w:pos="496"/>
              </w:tabs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319</w:t>
            </w:r>
          </w:p>
        </w:tc>
        <w:tc>
          <w:tcPr>
            <w:tcW w:w="236" w:type="dxa"/>
          </w:tcPr>
          <w:p w14:paraId="15DD5338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14:paraId="66CE3FDE" w14:textId="18F83B72" w:rsidR="000229A2" w:rsidRPr="0039558E" w:rsidRDefault="000229A2" w:rsidP="0073627B">
            <w:pPr>
              <w:tabs>
                <w:tab w:val="decimal" w:pos="461"/>
                <w:tab w:val="decimal" w:pos="496"/>
              </w:tabs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1,396</w:t>
            </w:r>
          </w:p>
        </w:tc>
        <w:tc>
          <w:tcPr>
            <w:tcW w:w="270" w:type="dxa"/>
          </w:tcPr>
          <w:p w14:paraId="11750E27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1020" w:type="dxa"/>
          </w:tcPr>
          <w:p w14:paraId="52ACB43A" w14:textId="78E88B78" w:rsidR="000229A2" w:rsidRPr="0039558E" w:rsidRDefault="00FD1AB1" w:rsidP="0073627B">
            <w:pPr>
              <w:tabs>
                <w:tab w:val="decimal" w:pos="824"/>
              </w:tabs>
              <w:spacing w:line="300" w:lineRule="exact"/>
              <w:ind w:left="-134" w:right="-105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 xml:space="preserve">335,497 </w:t>
            </w:r>
          </w:p>
        </w:tc>
        <w:tc>
          <w:tcPr>
            <w:tcW w:w="236" w:type="dxa"/>
          </w:tcPr>
          <w:p w14:paraId="468AE88A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70" w:type="dxa"/>
            <w:vAlign w:val="bottom"/>
          </w:tcPr>
          <w:p w14:paraId="5A07DD4F" w14:textId="03E75D6E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275,666</w:t>
            </w:r>
          </w:p>
        </w:tc>
      </w:tr>
      <w:tr w:rsidR="000229A2" w:rsidRPr="0039558E" w14:paraId="08F787D3" w14:textId="77777777" w:rsidTr="0039558E">
        <w:trPr>
          <w:trHeight w:val="225"/>
        </w:trPr>
        <w:tc>
          <w:tcPr>
            <w:tcW w:w="3150" w:type="dxa"/>
          </w:tcPr>
          <w:p w14:paraId="7F3E4CEA" w14:textId="77777777" w:rsidR="000229A2" w:rsidRPr="0039558E" w:rsidRDefault="000229A2" w:rsidP="0073627B">
            <w:pPr>
              <w:spacing w:line="300" w:lineRule="exact"/>
              <w:rPr>
                <w:sz w:val="19"/>
                <w:szCs w:val="19"/>
              </w:rPr>
            </w:pPr>
          </w:p>
        </w:tc>
        <w:tc>
          <w:tcPr>
            <w:tcW w:w="891" w:type="dxa"/>
            <w:vAlign w:val="bottom"/>
          </w:tcPr>
          <w:p w14:paraId="141997A2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69" w:type="dxa"/>
            <w:vAlign w:val="bottom"/>
          </w:tcPr>
          <w:p w14:paraId="34DAE79C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3" w:type="dxa"/>
            <w:vAlign w:val="bottom"/>
          </w:tcPr>
          <w:p w14:paraId="4CF429A2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4DEDFD26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1" w:type="dxa"/>
            <w:vAlign w:val="bottom"/>
          </w:tcPr>
          <w:p w14:paraId="3E1577B7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589E8A4F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15" w:type="dxa"/>
            <w:vAlign w:val="bottom"/>
          </w:tcPr>
          <w:p w14:paraId="552CE8F1" w14:textId="77777777" w:rsidR="000229A2" w:rsidRPr="0039558E" w:rsidRDefault="000229A2" w:rsidP="0073627B">
            <w:pPr>
              <w:tabs>
                <w:tab w:val="decimal" w:pos="482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437D8D67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26" w:type="dxa"/>
            <w:vAlign w:val="bottom"/>
          </w:tcPr>
          <w:p w14:paraId="36F14323" w14:textId="73C76513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238" w:type="dxa"/>
          </w:tcPr>
          <w:p w14:paraId="062F98F3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1331DFDF" w14:textId="37E924A5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7B662D06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25" w:type="dxa"/>
            <w:vAlign w:val="bottom"/>
          </w:tcPr>
          <w:p w14:paraId="60A96A88" w14:textId="7FB66446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5E68D4EC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76BD42B0" w14:textId="1339DBE8" w:rsidR="000229A2" w:rsidRPr="0039558E" w:rsidRDefault="000229A2" w:rsidP="0073627B">
            <w:pPr>
              <w:tabs>
                <w:tab w:val="decimal" w:pos="550"/>
              </w:tabs>
              <w:spacing w:line="300" w:lineRule="exact"/>
              <w:ind w:left="-134" w:right="-125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55B45BCA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44" w:type="dxa"/>
            <w:vAlign w:val="bottom"/>
          </w:tcPr>
          <w:p w14:paraId="033225FC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35E7E09B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54" w:type="dxa"/>
            <w:vAlign w:val="bottom"/>
          </w:tcPr>
          <w:p w14:paraId="1BA06CA9" w14:textId="77777777" w:rsidR="000229A2" w:rsidRPr="0039558E" w:rsidRDefault="000229A2" w:rsidP="0073627B">
            <w:pPr>
              <w:tabs>
                <w:tab w:val="decimal" w:pos="484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74754B69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1020" w:type="dxa"/>
            <w:vAlign w:val="bottom"/>
          </w:tcPr>
          <w:p w14:paraId="52DAE7F1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3300D880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70" w:type="dxa"/>
            <w:vAlign w:val="bottom"/>
          </w:tcPr>
          <w:p w14:paraId="427E7912" w14:textId="77777777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left="-134" w:right="-79"/>
              <w:rPr>
                <w:sz w:val="19"/>
                <w:szCs w:val="19"/>
              </w:rPr>
            </w:pPr>
          </w:p>
        </w:tc>
      </w:tr>
      <w:tr w:rsidR="000229A2" w:rsidRPr="0039558E" w14:paraId="5AC4E126" w14:textId="77777777" w:rsidTr="0039558E">
        <w:trPr>
          <w:trHeight w:val="238"/>
        </w:trPr>
        <w:tc>
          <w:tcPr>
            <w:tcW w:w="3150" w:type="dxa"/>
          </w:tcPr>
          <w:p w14:paraId="78F1F7EC" w14:textId="21C9CD17" w:rsidR="000229A2" w:rsidRPr="0039558E" w:rsidRDefault="000229A2" w:rsidP="0073627B">
            <w:pPr>
              <w:spacing w:line="300" w:lineRule="exact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Unallocated amounts:</w:t>
            </w:r>
          </w:p>
        </w:tc>
        <w:tc>
          <w:tcPr>
            <w:tcW w:w="891" w:type="dxa"/>
            <w:vAlign w:val="bottom"/>
          </w:tcPr>
          <w:p w14:paraId="75C0FF3C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69" w:type="dxa"/>
            <w:vAlign w:val="bottom"/>
          </w:tcPr>
          <w:p w14:paraId="080C8D39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3" w:type="dxa"/>
            <w:vAlign w:val="bottom"/>
          </w:tcPr>
          <w:p w14:paraId="649270E3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6101A29C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1" w:type="dxa"/>
            <w:vAlign w:val="bottom"/>
          </w:tcPr>
          <w:p w14:paraId="16C814F7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14D8F67D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15" w:type="dxa"/>
            <w:vAlign w:val="bottom"/>
          </w:tcPr>
          <w:p w14:paraId="6274DA12" w14:textId="77777777" w:rsidR="000229A2" w:rsidRPr="0039558E" w:rsidRDefault="000229A2" w:rsidP="0073627B">
            <w:pPr>
              <w:tabs>
                <w:tab w:val="decimal" w:pos="482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079DFE23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26" w:type="dxa"/>
            <w:vAlign w:val="bottom"/>
          </w:tcPr>
          <w:p w14:paraId="37DEDB60" w14:textId="42A679DD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238" w:type="dxa"/>
          </w:tcPr>
          <w:p w14:paraId="2BE00A8E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635CD42E" w14:textId="6B0B4EEF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7B44CA44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25" w:type="dxa"/>
            <w:vAlign w:val="bottom"/>
          </w:tcPr>
          <w:p w14:paraId="7B92CEDC" w14:textId="19DA362B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4A16B7B8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6492F9F7" w14:textId="77777777" w:rsidR="000229A2" w:rsidRPr="0039558E" w:rsidRDefault="000229A2" w:rsidP="0073627B">
            <w:pPr>
              <w:tabs>
                <w:tab w:val="decimal" w:pos="550"/>
              </w:tabs>
              <w:spacing w:line="300" w:lineRule="exact"/>
              <w:ind w:left="-134" w:right="-125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758C56B0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44" w:type="dxa"/>
            <w:vAlign w:val="bottom"/>
          </w:tcPr>
          <w:p w14:paraId="23E6959A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6005EB91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54" w:type="dxa"/>
            <w:vAlign w:val="bottom"/>
          </w:tcPr>
          <w:p w14:paraId="5E2B0379" w14:textId="77777777" w:rsidR="000229A2" w:rsidRPr="0039558E" w:rsidRDefault="000229A2" w:rsidP="0073627B">
            <w:pPr>
              <w:tabs>
                <w:tab w:val="decimal" w:pos="484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33312514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1020" w:type="dxa"/>
            <w:vAlign w:val="bottom"/>
          </w:tcPr>
          <w:p w14:paraId="7F684E39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5F8DD85E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70" w:type="dxa"/>
            <w:vAlign w:val="bottom"/>
          </w:tcPr>
          <w:p w14:paraId="5FB26B22" w14:textId="77777777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left="-134" w:right="-79"/>
              <w:rPr>
                <w:sz w:val="19"/>
                <w:szCs w:val="19"/>
              </w:rPr>
            </w:pPr>
          </w:p>
        </w:tc>
      </w:tr>
      <w:tr w:rsidR="000229A2" w:rsidRPr="0039558E" w14:paraId="320E65D7" w14:textId="77777777" w:rsidTr="0039558E">
        <w:trPr>
          <w:trHeight w:val="225"/>
        </w:trPr>
        <w:tc>
          <w:tcPr>
            <w:tcW w:w="3150" w:type="dxa"/>
          </w:tcPr>
          <w:p w14:paraId="294279EB" w14:textId="3320BA0D" w:rsidR="000229A2" w:rsidRPr="0039558E" w:rsidRDefault="000229A2" w:rsidP="0073627B">
            <w:pPr>
              <w:pStyle w:val="ListParagraph"/>
              <w:spacing w:line="300" w:lineRule="exact"/>
              <w:ind w:left="160" w:hanging="171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-</w:t>
            </w:r>
            <w:r w:rsidRPr="0039558E">
              <w:rPr>
                <w:sz w:val="19"/>
                <w:szCs w:val="19"/>
              </w:rPr>
              <w:tab/>
              <w:t>Interest income and other income</w:t>
            </w:r>
          </w:p>
        </w:tc>
        <w:tc>
          <w:tcPr>
            <w:tcW w:w="891" w:type="dxa"/>
            <w:vAlign w:val="bottom"/>
          </w:tcPr>
          <w:p w14:paraId="764BEE4E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69" w:type="dxa"/>
            <w:vAlign w:val="bottom"/>
          </w:tcPr>
          <w:p w14:paraId="5A02208B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3" w:type="dxa"/>
            <w:vAlign w:val="bottom"/>
          </w:tcPr>
          <w:p w14:paraId="1EA7583A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14F079D9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1" w:type="dxa"/>
            <w:vAlign w:val="bottom"/>
          </w:tcPr>
          <w:p w14:paraId="687F25F6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70E04E0B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15" w:type="dxa"/>
            <w:vAlign w:val="bottom"/>
          </w:tcPr>
          <w:p w14:paraId="681EE99D" w14:textId="77777777" w:rsidR="000229A2" w:rsidRPr="0039558E" w:rsidRDefault="000229A2" w:rsidP="0073627B">
            <w:pPr>
              <w:tabs>
                <w:tab w:val="decimal" w:pos="482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04F5225A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26" w:type="dxa"/>
          </w:tcPr>
          <w:p w14:paraId="4B3382E7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238" w:type="dxa"/>
          </w:tcPr>
          <w:p w14:paraId="1231B834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50" w:type="dxa"/>
          </w:tcPr>
          <w:p w14:paraId="18746607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447AEACB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25" w:type="dxa"/>
            <w:vAlign w:val="bottom"/>
          </w:tcPr>
          <w:p w14:paraId="3A8E35D4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7CB3D5D0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1A1E7790" w14:textId="77777777" w:rsidR="000229A2" w:rsidRPr="0039558E" w:rsidRDefault="000229A2" w:rsidP="0073627B">
            <w:pPr>
              <w:tabs>
                <w:tab w:val="decimal" w:pos="550"/>
              </w:tabs>
              <w:spacing w:line="300" w:lineRule="exact"/>
              <w:ind w:left="-134" w:right="-125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1DDD917A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44" w:type="dxa"/>
          </w:tcPr>
          <w:p w14:paraId="5822B7B5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46EE720C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54" w:type="dxa"/>
          </w:tcPr>
          <w:p w14:paraId="449A014A" w14:textId="77777777" w:rsidR="000229A2" w:rsidRPr="0039558E" w:rsidRDefault="000229A2" w:rsidP="0073627B">
            <w:pPr>
              <w:tabs>
                <w:tab w:val="decimal" w:pos="484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63303FEF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1020" w:type="dxa"/>
            <w:vAlign w:val="bottom"/>
          </w:tcPr>
          <w:p w14:paraId="4D119BAD" w14:textId="23CE713B" w:rsidR="000229A2" w:rsidRPr="0039558E" w:rsidRDefault="00FD1AB1" w:rsidP="0073627B">
            <w:pPr>
              <w:tabs>
                <w:tab w:val="decimal" w:pos="824"/>
              </w:tabs>
              <w:spacing w:line="300" w:lineRule="exact"/>
              <w:ind w:left="-134" w:right="-105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5,123</w:t>
            </w:r>
          </w:p>
        </w:tc>
        <w:tc>
          <w:tcPr>
            <w:tcW w:w="236" w:type="dxa"/>
            <w:vAlign w:val="bottom"/>
          </w:tcPr>
          <w:p w14:paraId="378E0C3F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70" w:type="dxa"/>
            <w:vAlign w:val="bottom"/>
          </w:tcPr>
          <w:p w14:paraId="5F78A2E7" w14:textId="0CA3D6A1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6,209</w:t>
            </w:r>
          </w:p>
        </w:tc>
      </w:tr>
      <w:tr w:rsidR="000229A2" w:rsidRPr="0039558E" w14:paraId="003754F4" w14:textId="77777777" w:rsidTr="0039558E">
        <w:trPr>
          <w:trHeight w:val="225"/>
        </w:trPr>
        <w:tc>
          <w:tcPr>
            <w:tcW w:w="3150" w:type="dxa"/>
          </w:tcPr>
          <w:p w14:paraId="242A9A4A" w14:textId="5D139C2F" w:rsidR="000229A2" w:rsidRPr="0039558E" w:rsidRDefault="000229A2" w:rsidP="0073627B">
            <w:pPr>
              <w:spacing w:line="300" w:lineRule="exact"/>
              <w:ind w:left="160" w:hanging="171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-</w:t>
            </w:r>
            <w:r w:rsidRPr="0039558E">
              <w:rPr>
                <w:sz w:val="19"/>
                <w:szCs w:val="19"/>
              </w:rPr>
              <w:tab/>
              <w:t>Net gain on foreign exchange</w:t>
            </w:r>
          </w:p>
        </w:tc>
        <w:tc>
          <w:tcPr>
            <w:tcW w:w="891" w:type="dxa"/>
            <w:vAlign w:val="bottom"/>
          </w:tcPr>
          <w:p w14:paraId="116DC1D5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69" w:type="dxa"/>
            <w:vAlign w:val="bottom"/>
          </w:tcPr>
          <w:p w14:paraId="3AB1D4A8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3" w:type="dxa"/>
            <w:vAlign w:val="bottom"/>
          </w:tcPr>
          <w:p w14:paraId="5338076C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2781A4A2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1" w:type="dxa"/>
            <w:vAlign w:val="bottom"/>
          </w:tcPr>
          <w:p w14:paraId="3395B1FF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10DA40A2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15" w:type="dxa"/>
            <w:vAlign w:val="bottom"/>
          </w:tcPr>
          <w:p w14:paraId="1FEE34C9" w14:textId="77777777" w:rsidR="000229A2" w:rsidRPr="0039558E" w:rsidRDefault="000229A2" w:rsidP="0073627B">
            <w:pPr>
              <w:tabs>
                <w:tab w:val="decimal" w:pos="482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106BC3C3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26" w:type="dxa"/>
          </w:tcPr>
          <w:p w14:paraId="1141C0EC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238" w:type="dxa"/>
          </w:tcPr>
          <w:p w14:paraId="2292D03D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50" w:type="dxa"/>
          </w:tcPr>
          <w:p w14:paraId="754B77F8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6B464DB1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25" w:type="dxa"/>
            <w:vAlign w:val="bottom"/>
          </w:tcPr>
          <w:p w14:paraId="031F6F06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67F2E60F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6C70C615" w14:textId="77777777" w:rsidR="000229A2" w:rsidRPr="0039558E" w:rsidRDefault="000229A2" w:rsidP="0073627B">
            <w:pPr>
              <w:tabs>
                <w:tab w:val="decimal" w:pos="550"/>
              </w:tabs>
              <w:spacing w:line="300" w:lineRule="exact"/>
              <w:ind w:left="-134" w:right="-125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3D6C1568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44" w:type="dxa"/>
          </w:tcPr>
          <w:p w14:paraId="767E0155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5B060FD1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54" w:type="dxa"/>
          </w:tcPr>
          <w:p w14:paraId="12999B2C" w14:textId="77777777" w:rsidR="000229A2" w:rsidRPr="0039558E" w:rsidRDefault="000229A2" w:rsidP="0073627B">
            <w:pPr>
              <w:tabs>
                <w:tab w:val="decimal" w:pos="484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29E29D16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1020" w:type="dxa"/>
            <w:vAlign w:val="bottom"/>
          </w:tcPr>
          <w:p w14:paraId="75B10E02" w14:textId="54B74824" w:rsidR="000229A2" w:rsidRPr="0039558E" w:rsidRDefault="00FD1AB1" w:rsidP="0073627B">
            <w:pPr>
              <w:tabs>
                <w:tab w:val="decimal" w:pos="824"/>
              </w:tabs>
              <w:spacing w:line="300" w:lineRule="exact"/>
              <w:ind w:left="-134" w:right="-105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16,698</w:t>
            </w:r>
          </w:p>
        </w:tc>
        <w:tc>
          <w:tcPr>
            <w:tcW w:w="236" w:type="dxa"/>
            <w:vAlign w:val="bottom"/>
          </w:tcPr>
          <w:p w14:paraId="24736BB3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70" w:type="dxa"/>
            <w:vAlign w:val="bottom"/>
          </w:tcPr>
          <w:p w14:paraId="7AF76700" w14:textId="7D963F18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3,074</w:t>
            </w:r>
          </w:p>
        </w:tc>
      </w:tr>
      <w:tr w:rsidR="0073627B" w:rsidRPr="0039558E" w14:paraId="2099B0CB" w14:textId="77777777" w:rsidTr="0039558E">
        <w:trPr>
          <w:trHeight w:val="225"/>
        </w:trPr>
        <w:tc>
          <w:tcPr>
            <w:tcW w:w="5218" w:type="dxa"/>
            <w:gridSpan w:val="4"/>
          </w:tcPr>
          <w:p w14:paraId="5BBF5B4A" w14:textId="364C5F72" w:rsidR="0073627B" w:rsidRPr="0039558E" w:rsidRDefault="0073627B" w:rsidP="0073627B">
            <w:pPr>
              <w:spacing w:line="300" w:lineRule="exact"/>
              <w:ind w:left="160" w:hanging="171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-</w:t>
            </w:r>
            <w:r w:rsidRPr="0039558E">
              <w:rPr>
                <w:sz w:val="19"/>
                <w:szCs w:val="19"/>
              </w:rPr>
              <w:tab/>
              <w:t>(Loss) gain on derivatives fair value</w:t>
            </w:r>
            <w:r w:rsidRPr="0039558E">
              <w:rPr>
                <w:rFonts w:cstheme="minorBidi" w:hint="cs"/>
                <w:sz w:val="19"/>
                <w:szCs w:val="19"/>
                <w:cs/>
                <w:lang w:bidi="th-TH"/>
              </w:rPr>
              <w:t xml:space="preserve"> </w:t>
            </w:r>
            <w:r w:rsidRPr="0039558E">
              <w:rPr>
                <w:sz w:val="19"/>
                <w:szCs w:val="19"/>
              </w:rPr>
              <w:t>remeasurement</w:t>
            </w:r>
          </w:p>
        </w:tc>
        <w:tc>
          <w:tcPr>
            <w:tcW w:w="236" w:type="dxa"/>
            <w:vAlign w:val="bottom"/>
          </w:tcPr>
          <w:p w14:paraId="571E04AB" w14:textId="77777777" w:rsidR="0073627B" w:rsidRPr="0039558E" w:rsidRDefault="0073627B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1" w:type="dxa"/>
            <w:vAlign w:val="bottom"/>
          </w:tcPr>
          <w:p w14:paraId="35A5E558" w14:textId="77777777" w:rsidR="0073627B" w:rsidRPr="0039558E" w:rsidRDefault="0073627B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385C36EA" w14:textId="77777777" w:rsidR="0073627B" w:rsidRPr="0039558E" w:rsidRDefault="0073627B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15" w:type="dxa"/>
            <w:vAlign w:val="bottom"/>
          </w:tcPr>
          <w:p w14:paraId="44B36F99" w14:textId="77777777" w:rsidR="0073627B" w:rsidRPr="0039558E" w:rsidRDefault="0073627B" w:rsidP="0073627B">
            <w:pPr>
              <w:tabs>
                <w:tab w:val="decimal" w:pos="482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3C34402E" w14:textId="77777777" w:rsidR="0073627B" w:rsidRPr="0039558E" w:rsidRDefault="0073627B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26" w:type="dxa"/>
          </w:tcPr>
          <w:p w14:paraId="32CD0A16" w14:textId="532B38F0" w:rsidR="0073627B" w:rsidRPr="0039558E" w:rsidRDefault="0073627B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238" w:type="dxa"/>
          </w:tcPr>
          <w:p w14:paraId="565A0DCA" w14:textId="77777777" w:rsidR="0073627B" w:rsidRPr="0039558E" w:rsidRDefault="0073627B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50" w:type="dxa"/>
          </w:tcPr>
          <w:p w14:paraId="28FB0165" w14:textId="4D01BA6F" w:rsidR="0073627B" w:rsidRPr="0039558E" w:rsidRDefault="0073627B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4071551C" w14:textId="77777777" w:rsidR="0073627B" w:rsidRPr="0039558E" w:rsidRDefault="0073627B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25" w:type="dxa"/>
            <w:vAlign w:val="bottom"/>
          </w:tcPr>
          <w:p w14:paraId="7F08CF19" w14:textId="19107F94" w:rsidR="0073627B" w:rsidRPr="0039558E" w:rsidRDefault="0073627B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0FFDDB82" w14:textId="77777777" w:rsidR="0073627B" w:rsidRPr="0039558E" w:rsidRDefault="0073627B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18DAD396" w14:textId="77777777" w:rsidR="0073627B" w:rsidRPr="0039558E" w:rsidRDefault="0073627B" w:rsidP="0073627B">
            <w:pPr>
              <w:tabs>
                <w:tab w:val="decimal" w:pos="550"/>
              </w:tabs>
              <w:spacing w:line="300" w:lineRule="exact"/>
              <w:ind w:left="-134" w:right="-125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1DF3CE4D" w14:textId="77777777" w:rsidR="0073627B" w:rsidRPr="0039558E" w:rsidRDefault="0073627B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44" w:type="dxa"/>
          </w:tcPr>
          <w:p w14:paraId="2D3E2B47" w14:textId="77777777" w:rsidR="0073627B" w:rsidRPr="0039558E" w:rsidRDefault="0073627B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450F0B53" w14:textId="77777777" w:rsidR="0073627B" w:rsidRPr="0039558E" w:rsidRDefault="0073627B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54" w:type="dxa"/>
          </w:tcPr>
          <w:p w14:paraId="6D324265" w14:textId="77777777" w:rsidR="0073627B" w:rsidRPr="0039558E" w:rsidRDefault="0073627B" w:rsidP="0073627B">
            <w:pPr>
              <w:tabs>
                <w:tab w:val="decimal" w:pos="484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3C2A1554" w14:textId="77777777" w:rsidR="0073627B" w:rsidRPr="0039558E" w:rsidRDefault="0073627B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1020" w:type="dxa"/>
            <w:vAlign w:val="bottom"/>
          </w:tcPr>
          <w:p w14:paraId="3580FC13" w14:textId="3FBF96B1" w:rsidR="0073627B" w:rsidRPr="0039558E" w:rsidRDefault="0073627B" w:rsidP="0073627B">
            <w:pPr>
              <w:tabs>
                <w:tab w:val="decimal" w:pos="824"/>
              </w:tabs>
              <w:spacing w:line="300" w:lineRule="exact"/>
              <w:ind w:right="-105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 xml:space="preserve">(20,933) </w:t>
            </w:r>
          </w:p>
        </w:tc>
        <w:tc>
          <w:tcPr>
            <w:tcW w:w="236" w:type="dxa"/>
            <w:vAlign w:val="bottom"/>
          </w:tcPr>
          <w:p w14:paraId="30534676" w14:textId="77777777" w:rsidR="0073627B" w:rsidRPr="0039558E" w:rsidRDefault="0073627B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70" w:type="dxa"/>
            <w:vAlign w:val="bottom"/>
          </w:tcPr>
          <w:p w14:paraId="05C2E361" w14:textId="6D5094ED" w:rsidR="0073627B" w:rsidRPr="0039558E" w:rsidRDefault="0073627B" w:rsidP="0073627B">
            <w:pPr>
              <w:tabs>
                <w:tab w:val="decimal" w:pos="742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sz w:val="19"/>
                <w:szCs w:val="19"/>
              </w:rPr>
              <w:t>8,941</w:t>
            </w:r>
          </w:p>
        </w:tc>
      </w:tr>
      <w:tr w:rsidR="000229A2" w:rsidRPr="0039558E" w14:paraId="793198C4" w14:textId="77777777" w:rsidTr="0039558E">
        <w:trPr>
          <w:trHeight w:val="225"/>
        </w:trPr>
        <w:tc>
          <w:tcPr>
            <w:tcW w:w="3150" w:type="dxa"/>
          </w:tcPr>
          <w:p w14:paraId="4D8FEABF" w14:textId="7DE13349" w:rsidR="000229A2" w:rsidRPr="0039558E" w:rsidRDefault="000229A2" w:rsidP="0073627B">
            <w:pPr>
              <w:spacing w:line="300" w:lineRule="exact"/>
              <w:ind w:left="160" w:hanging="160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-</w:t>
            </w:r>
            <w:r w:rsidRPr="0039558E">
              <w:rPr>
                <w:sz w:val="19"/>
                <w:szCs w:val="19"/>
              </w:rPr>
              <w:tab/>
              <w:t>Depreciation and amortisation</w:t>
            </w:r>
          </w:p>
        </w:tc>
        <w:tc>
          <w:tcPr>
            <w:tcW w:w="891" w:type="dxa"/>
            <w:vAlign w:val="bottom"/>
          </w:tcPr>
          <w:p w14:paraId="252D7DC6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69" w:type="dxa"/>
            <w:vAlign w:val="bottom"/>
          </w:tcPr>
          <w:p w14:paraId="5D3EED58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3" w:type="dxa"/>
            <w:vAlign w:val="bottom"/>
          </w:tcPr>
          <w:p w14:paraId="52242FB2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51469AA0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1" w:type="dxa"/>
            <w:vAlign w:val="bottom"/>
          </w:tcPr>
          <w:p w14:paraId="1CA6D999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47F68485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15" w:type="dxa"/>
            <w:vAlign w:val="bottom"/>
          </w:tcPr>
          <w:p w14:paraId="5746B629" w14:textId="77777777" w:rsidR="000229A2" w:rsidRPr="0039558E" w:rsidRDefault="000229A2" w:rsidP="0073627B">
            <w:pPr>
              <w:tabs>
                <w:tab w:val="decimal" w:pos="482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7749BE95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26" w:type="dxa"/>
          </w:tcPr>
          <w:p w14:paraId="4EC7268C" w14:textId="3B8EFB41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238" w:type="dxa"/>
          </w:tcPr>
          <w:p w14:paraId="5AF49C65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50" w:type="dxa"/>
          </w:tcPr>
          <w:p w14:paraId="282AD91C" w14:textId="57CFD393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0ED7BF4C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25" w:type="dxa"/>
            <w:vAlign w:val="bottom"/>
          </w:tcPr>
          <w:p w14:paraId="491EB907" w14:textId="56DAEFB5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3AAD1829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1D84B5D6" w14:textId="77777777" w:rsidR="000229A2" w:rsidRPr="0039558E" w:rsidRDefault="000229A2" w:rsidP="0073627B">
            <w:pPr>
              <w:tabs>
                <w:tab w:val="decimal" w:pos="550"/>
              </w:tabs>
              <w:spacing w:line="300" w:lineRule="exact"/>
              <w:ind w:left="-134" w:right="-125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07409D86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44" w:type="dxa"/>
          </w:tcPr>
          <w:p w14:paraId="54E7DBCB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5DE7EAD6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54" w:type="dxa"/>
          </w:tcPr>
          <w:p w14:paraId="252909C2" w14:textId="77777777" w:rsidR="000229A2" w:rsidRPr="0039558E" w:rsidRDefault="000229A2" w:rsidP="0073627B">
            <w:pPr>
              <w:tabs>
                <w:tab w:val="decimal" w:pos="484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32680E2D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1020" w:type="dxa"/>
            <w:vAlign w:val="bottom"/>
          </w:tcPr>
          <w:p w14:paraId="5CF49EC0" w14:textId="41EC5567" w:rsidR="000229A2" w:rsidRPr="0039558E" w:rsidRDefault="00FD1AB1" w:rsidP="0073627B">
            <w:pPr>
              <w:tabs>
                <w:tab w:val="decimal" w:pos="824"/>
              </w:tabs>
              <w:spacing w:line="300" w:lineRule="exact"/>
              <w:ind w:left="-134" w:right="-105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(22,052)</w:t>
            </w:r>
          </w:p>
        </w:tc>
        <w:tc>
          <w:tcPr>
            <w:tcW w:w="236" w:type="dxa"/>
            <w:vAlign w:val="bottom"/>
          </w:tcPr>
          <w:p w14:paraId="2F7B13C0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70" w:type="dxa"/>
            <w:vAlign w:val="bottom"/>
          </w:tcPr>
          <w:p w14:paraId="1FB18B16" w14:textId="6C79A80F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sz w:val="19"/>
                <w:szCs w:val="19"/>
              </w:rPr>
              <w:t>(16,823)</w:t>
            </w:r>
          </w:p>
        </w:tc>
      </w:tr>
      <w:tr w:rsidR="000229A2" w:rsidRPr="0039558E" w14:paraId="46B7D9CC" w14:textId="77777777" w:rsidTr="0039558E">
        <w:trPr>
          <w:trHeight w:val="225"/>
        </w:trPr>
        <w:tc>
          <w:tcPr>
            <w:tcW w:w="3150" w:type="dxa"/>
          </w:tcPr>
          <w:p w14:paraId="3DABC64E" w14:textId="72551558" w:rsidR="000229A2" w:rsidRPr="0039558E" w:rsidRDefault="000229A2" w:rsidP="0073627B">
            <w:pPr>
              <w:spacing w:line="300" w:lineRule="exact"/>
              <w:ind w:left="160" w:hanging="160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-</w:t>
            </w:r>
            <w:r w:rsidRPr="0039558E">
              <w:rPr>
                <w:sz w:val="19"/>
                <w:szCs w:val="19"/>
              </w:rPr>
              <w:tab/>
              <w:t>Other expenses</w:t>
            </w:r>
          </w:p>
        </w:tc>
        <w:tc>
          <w:tcPr>
            <w:tcW w:w="891" w:type="dxa"/>
            <w:vAlign w:val="bottom"/>
          </w:tcPr>
          <w:p w14:paraId="01E37315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69" w:type="dxa"/>
            <w:vAlign w:val="bottom"/>
          </w:tcPr>
          <w:p w14:paraId="0DC2B0D1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3" w:type="dxa"/>
            <w:vAlign w:val="bottom"/>
          </w:tcPr>
          <w:p w14:paraId="010600A6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5E5385B1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1" w:type="dxa"/>
            <w:vAlign w:val="bottom"/>
          </w:tcPr>
          <w:p w14:paraId="453CC9A4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481084ED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15" w:type="dxa"/>
            <w:vAlign w:val="bottom"/>
          </w:tcPr>
          <w:p w14:paraId="3CC8449A" w14:textId="77777777" w:rsidR="000229A2" w:rsidRPr="0039558E" w:rsidRDefault="000229A2" w:rsidP="0073627B">
            <w:pPr>
              <w:tabs>
                <w:tab w:val="decimal" w:pos="482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69FC8CE1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26" w:type="dxa"/>
          </w:tcPr>
          <w:p w14:paraId="18B571C7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238" w:type="dxa"/>
          </w:tcPr>
          <w:p w14:paraId="03DA9133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50" w:type="dxa"/>
          </w:tcPr>
          <w:p w14:paraId="730103F4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09018AD9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25" w:type="dxa"/>
            <w:vAlign w:val="bottom"/>
          </w:tcPr>
          <w:p w14:paraId="1B386D31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5EC1B9C8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49010459" w14:textId="77777777" w:rsidR="000229A2" w:rsidRPr="0039558E" w:rsidRDefault="000229A2" w:rsidP="0073627B">
            <w:pPr>
              <w:tabs>
                <w:tab w:val="decimal" w:pos="550"/>
              </w:tabs>
              <w:spacing w:line="300" w:lineRule="exact"/>
              <w:ind w:left="-134" w:right="-125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4710AA3D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44" w:type="dxa"/>
          </w:tcPr>
          <w:p w14:paraId="655FD32E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  <w:lang w:val="en-US"/>
              </w:rPr>
            </w:pPr>
          </w:p>
        </w:tc>
        <w:tc>
          <w:tcPr>
            <w:tcW w:w="236" w:type="dxa"/>
          </w:tcPr>
          <w:p w14:paraId="28357091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54" w:type="dxa"/>
          </w:tcPr>
          <w:p w14:paraId="252C30E3" w14:textId="77777777" w:rsidR="000229A2" w:rsidRPr="0039558E" w:rsidRDefault="000229A2" w:rsidP="0073627B">
            <w:pPr>
              <w:tabs>
                <w:tab w:val="decimal" w:pos="484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2B5C2F83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1020" w:type="dxa"/>
          </w:tcPr>
          <w:p w14:paraId="0A976D2A" w14:textId="699F27E2" w:rsidR="000229A2" w:rsidRPr="0039558E" w:rsidRDefault="00FD1AB1" w:rsidP="0073627B">
            <w:pPr>
              <w:tabs>
                <w:tab w:val="decimal" w:pos="824"/>
              </w:tabs>
              <w:spacing w:line="300" w:lineRule="exact"/>
              <w:ind w:left="-134" w:right="-105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(201,299)</w:t>
            </w:r>
          </w:p>
        </w:tc>
        <w:tc>
          <w:tcPr>
            <w:tcW w:w="236" w:type="dxa"/>
            <w:vAlign w:val="bottom"/>
          </w:tcPr>
          <w:p w14:paraId="6E439D0D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70" w:type="dxa"/>
            <w:vAlign w:val="bottom"/>
          </w:tcPr>
          <w:p w14:paraId="32ECEFCA" w14:textId="06FE4A59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sz w:val="19"/>
                <w:szCs w:val="19"/>
              </w:rPr>
              <w:t>(189,977)</w:t>
            </w:r>
          </w:p>
        </w:tc>
      </w:tr>
      <w:tr w:rsidR="000229A2" w:rsidRPr="0039558E" w14:paraId="3DA2F68C" w14:textId="77777777" w:rsidTr="0039558E">
        <w:trPr>
          <w:trHeight w:val="238"/>
        </w:trPr>
        <w:tc>
          <w:tcPr>
            <w:tcW w:w="3150" w:type="dxa"/>
          </w:tcPr>
          <w:p w14:paraId="1B4E5E56" w14:textId="4520BCCA" w:rsidR="000229A2" w:rsidRPr="0039558E" w:rsidRDefault="000229A2" w:rsidP="0073627B">
            <w:pPr>
              <w:spacing w:line="300" w:lineRule="exact"/>
              <w:ind w:left="160" w:hanging="160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-</w:t>
            </w:r>
            <w:r w:rsidRPr="0039558E">
              <w:rPr>
                <w:sz w:val="19"/>
                <w:szCs w:val="19"/>
              </w:rPr>
              <w:tab/>
              <w:t>Finance costs</w:t>
            </w:r>
          </w:p>
        </w:tc>
        <w:tc>
          <w:tcPr>
            <w:tcW w:w="891" w:type="dxa"/>
            <w:vAlign w:val="bottom"/>
          </w:tcPr>
          <w:p w14:paraId="2885C004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69" w:type="dxa"/>
            <w:vAlign w:val="bottom"/>
          </w:tcPr>
          <w:p w14:paraId="2E242AD4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3" w:type="dxa"/>
            <w:vAlign w:val="bottom"/>
          </w:tcPr>
          <w:p w14:paraId="3C8BC488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58FF741D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1" w:type="dxa"/>
            <w:vAlign w:val="bottom"/>
          </w:tcPr>
          <w:p w14:paraId="5B166D27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06664B3C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15" w:type="dxa"/>
            <w:vAlign w:val="bottom"/>
          </w:tcPr>
          <w:p w14:paraId="1D60FD03" w14:textId="77777777" w:rsidR="000229A2" w:rsidRPr="0039558E" w:rsidRDefault="000229A2" w:rsidP="0073627B">
            <w:pPr>
              <w:tabs>
                <w:tab w:val="decimal" w:pos="482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0FEF9383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26" w:type="dxa"/>
          </w:tcPr>
          <w:p w14:paraId="2CD7291E" w14:textId="63214F64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238" w:type="dxa"/>
          </w:tcPr>
          <w:p w14:paraId="04A89025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50" w:type="dxa"/>
          </w:tcPr>
          <w:p w14:paraId="76EA4C6E" w14:textId="7520C16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1582FD6B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25" w:type="dxa"/>
            <w:vAlign w:val="bottom"/>
          </w:tcPr>
          <w:p w14:paraId="5551333F" w14:textId="05D27BF6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2727DF71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3FB3A693" w14:textId="77777777" w:rsidR="000229A2" w:rsidRPr="0039558E" w:rsidRDefault="000229A2" w:rsidP="0073627B">
            <w:pPr>
              <w:tabs>
                <w:tab w:val="decimal" w:pos="550"/>
              </w:tabs>
              <w:spacing w:line="300" w:lineRule="exact"/>
              <w:ind w:left="-134" w:right="-125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6A0A3BE7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44" w:type="dxa"/>
          </w:tcPr>
          <w:p w14:paraId="25A8F957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5E725213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54" w:type="dxa"/>
          </w:tcPr>
          <w:p w14:paraId="62C38A14" w14:textId="77777777" w:rsidR="000229A2" w:rsidRPr="0039558E" w:rsidRDefault="000229A2" w:rsidP="0073627B">
            <w:pPr>
              <w:tabs>
                <w:tab w:val="decimal" w:pos="484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0294FFAE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1020" w:type="dxa"/>
          </w:tcPr>
          <w:p w14:paraId="29216498" w14:textId="5165E67A" w:rsidR="000229A2" w:rsidRPr="0039558E" w:rsidRDefault="00FD1AB1" w:rsidP="0073627B">
            <w:pPr>
              <w:tabs>
                <w:tab w:val="decimal" w:pos="824"/>
              </w:tabs>
              <w:spacing w:line="300" w:lineRule="exact"/>
              <w:ind w:left="-134" w:right="-105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(24,655)</w:t>
            </w:r>
          </w:p>
        </w:tc>
        <w:tc>
          <w:tcPr>
            <w:tcW w:w="236" w:type="dxa"/>
            <w:vAlign w:val="bottom"/>
          </w:tcPr>
          <w:p w14:paraId="011CDF69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70" w:type="dxa"/>
            <w:vAlign w:val="bottom"/>
          </w:tcPr>
          <w:p w14:paraId="4BB36E80" w14:textId="418352E6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sz w:val="19"/>
                <w:szCs w:val="19"/>
              </w:rPr>
              <w:t>(14,918)</w:t>
            </w:r>
          </w:p>
        </w:tc>
      </w:tr>
      <w:tr w:rsidR="000229A2" w:rsidRPr="0039558E" w14:paraId="74659888" w14:textId="77777777" w:rsidTr="0039558E">
        <w:trPr>
          <w:trHeight w:val="225"/>
        </w:trPr>
        <w:tc>
          <w:tcPr>
            <w:tcW w:w="3150" w:type="dxa"/>
          </w:tcPr>
          <w:p w14:paraId="3177C367" w14:textId="14C9B06B" w:rsidR="000229A2" w:rsidRPr="0039558E" w:rsidRDefault="000229A2" w:rsidP="0073627B">
            <w:pPr>
              <w:tabs>
                <w:tab w:val="left" w:pos="284"/>
                <w:tab w:val="left" w:pos="393"/>
              </w:tabs>
              <w:spacing w:line="300" w:lineRule="exact"/>
              <w:ind w:left="160" w:hanging="160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-</w:t>
            </w:r>
            <w:r w:rsidRPr="0039558E">
              <w:rPr>
                <w:sz w:val="19"/>
                <w:szCs w:val="19"/>
              </w:rPr>
              <w:tab/>
              <w:t>Tax expense</w:t>
            </w:r>
          </w:p>
        </w:tc>
        <w:tc>
          <w:tcPr>
            <w:tcW w:w="891" w:type="dxa"/>
            <w:vAlign w:val="bottom"/>
          </w:tcPr>
          <w:p w14:paraId="5A901817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69" w:type="dxa"/>
            <w:vAlign w:val="bottom"/>
          </w:tcPr>
          <w:p w14:paraId="64F903BE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3" w:type="dxa"/>
            <w:vAlign w:val="bottom"/>
          </w:tcPr>
          <w:p w14:paraId="4011849D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7B1946C9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1" w:type="dxa"/>
            <w:vAlign w:val="bottom"/>
          </w:tcPr>
          <w:p w14:paraId="13BD7F5D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67CBCD74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15" w:type="dxa"/>
            <w:vAlign w:val="bottom"/>
          </w:tcPr>
          <w:p w14:paraId="1095BD9A" w14:textId="77777777" w:rsidR="000229A2" w:rsidRPr="0039558E" w:rsidRDefault="000229A2" w:rsidP="0073627B">
            <w:pPr>
              <w:tabs>
                <w:tab w:val="decimal" w:pos="482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3D7D42F7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26" w:type="dxa"/>
            <w:vAlign w:val="bottom"/>
          </w:tcPr>
          <w:p w14:paraId="5B9763FB" w14:textId="227A00CB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238" w:type="dxa"/>
          </w:tcPr>
          <w:p w14:paraId="7EC0C0D7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B0D4ADC" w14:textId="3FC4DF8B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37FDB70F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25" w:type="dxa"/>
            <w:vAlign w:val="bottom"/>
          </w:tcPr>
          <w:p w14:paraId="59E38660" w14:textId="2A73799D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08A6E3D3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057ECC0E" w14:textId="77777777" w:rsidR="000229A2" w:rsidRPr="0039558E" w:rsidRDefault="000229A2" w:rsidP="0073627B">
            <w:pPr>
              <w:tabs>
                <w:tab w:val="decimal" w:pos="550"/>
              </w:tabs>
              <w:spacing w:line="300" w:lineRule="exact"/>
              <w:ind w:left="-134" w:right="-125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6C66E39D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44" w:type="dxa"/>
            <w:vAlign w:val="bottom"/>
          </w:tcPr>
          <w:p w14:paraId="4236F685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519C2927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54" w:type="dxa"/>
            <w:vAlign w:val="bottom"/>
          </w:tcPr>
          <w:p w14:paraId="6EE39907" w14:textId="77777777" w:rsidR="000229A2" w:rsidRPr="0039558E" w:rsidRDefault="000229A2" w:rsidP="0073627B">
            <w:pPr>
              <w:tabs>
                <w:tab w:val="decimal" w:pos="484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2C7295E8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2EDC291" w14:textId="300CBA3D" w:rsidR="000229A2" w:rsidRPr="0039558E" w:rsidRDefault="00FD1AB1" w:rsidP="0073627B">
            <w:pPr>
              <w:tabs>
                <w:tab w:val="decimal" w:pos="824"/>
              </w:tabs>
              <w:spacing w:line="300" w:lineRule="exact"/>
              <w:ind w:left="-134" w:right="-105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(5,858)</w:t>
            </w:r>
          </w:p>
        </w:tc>
        <w:tc>
          <w:tcPr>
            <w:tcW w:w="236" w:type="dxa"/>
            <w:vAlign w:val="bottom"/>
          </w:tcPr>
          <w:p w14:paraId="364E13FC" w14:textId="35C43F5B" w:rsidR="000229A2" w:rsidRPr="0039558E" w:rsidRDefault="000229A2" w:rsidP="0073627B">
            <w:pPr>
              <w:spacing w:line="300" w:lineRule="exact"/>
              <w:jc w:val="center"/>
              <w:rPr>
                <w:sz w:val="19"/>
                <w:szCs w:val="19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6C61862F" w14:textId="0B824A7E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sz w:val="19"/>
                <w:szCs w:val="19"/>
              </w:rPr>
              <w:t>(7,310)</w:t>
            </w:r>
          </w:p>
        </w:tc>
      </w:tr>
      <w:tr w:rsidR="000229A2" w:rsidRPr="0039558E" w14:paraId="13874DD1" w14:textId="77777777" w:rsidTr="0039558E">
        <w:trPr>
          <w:trHeight w:val="238"/>
        </w:trPr>
        <w:tc>
          <w:tcPr>
            <w:tcW w:w="3150" w:type="dxa"/>
            <w:vAlign w:val="bottom"/>
          </w:tcPr>
          <w:p w14:paraId="1B226CCA" w14:textId="2D83ABD2" w:rsidR="000229A2" w:rsidRPr="0039558E" w:rsidRDefault="000229A2" w:rsidP="0073627B">
            <w:pPr>
              <w:shd w:val="clear" w:color="auto" w:fill="FFFFFF"/>
              <w:spacing w:line="300" w:lineRule="exact"/>
              <w:ind w:left="72" w:right="-79" w:hanging="72"/>
              <w:rPr>
                <w:b/>
                <w:bCs/>
                <w:sz w:val="19"/>
                <w:szCs w:val="19"/>
                <w:lang w:val="en-US" w:bidi="th-TH"/>
              </w:rPr>
            </w:pPr>
            <w:r w:rsidRPr="0039558E">
              <w:rPr>
                <w:b/>
                <w:bCs/>
                <w:sz w:val="19"/>
                <w:szCs w:val="19"/>
                <w:lang w:val="en-US" w:bidi="th-TH"/>
              </w:rPr>
              <w:t>Profit for the period</w:t>
            </w:r>
          </w:p>
        </w:tc>
        <w:tc>
          <w:tcPr>
            <w:tcW w:w="891" w:type="dxa"/>
            <w:vAlign w:val="bottom"/>
          </w:tcPr>
          <w:p w14:paraId="12B451A2" w14:textId="264AE2B3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69" w:type="dxa"/>
            <w:vAlign w:val="bottom"/>
          </w:tcPr>
          <w:p w14:paraId="2AAC7BEF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3" w:type="dxa"/>
            <w:vAlign w:val="bottom"/>
          </w:tcPr>
          <w:p w14:paraId="361B4FA0" w14:textId="67F4681C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50CA71C2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1" w:type="dxa"/>
            <w:vAlign w:val="bottom"/>
          </w:tcPr>
          <w:p w14:paraId="017B0801" w14:textId="4E09C5C1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67EED0BF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15" w:type="dxa"/>
            <w:vAlign w:val="bottom"/>
          </w:tcPr>
          <w:p w14:paraId="4FCB2D0B" w14:textId="47C0E479" w:rsidR="000229A2" w:rsidRPr="0039558E" w:rsidRDefault="000229A2" w:rsidP="0073627B">
            <w:pPr>
              <w:tabs>
                <w:tab w:val="decimal" w:pos="482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5ED97379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26" w:type="dxa"/>
            <w:vAlign w:val="bottom"/>
          </w:tcPr>
          <w:p w14:paraId="408BD564" w14:textId="097EC1B2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238" w:type="dxa"/>
          </w:tcPr>
          <w:p w14:paraId="4625E6D7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7B54DB2A" w14:textId="43B30725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0168DF56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25" w:type="dxa"/>
            <w:vAlign w:val="bottom"/>
          </w:tcPr>
          <w:p w14:paraId="4F86215D" w14:textId="1B648BD3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67BAC3ED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02FB3E75" w14:textId="0E2B0E05" w:rsidR="000229A2" w:rsidRPr="0039558E" w:rsidRDefault="000229A2" w:rsidP="0073627B">
            <w:pPr>
              <w:tabs>
                <w:tab w:val="decimal" w:pos="550"/>
              </w:tabs>
              <w:spacing w:line="300" w:lineRule="exact"/>
              <w:ind w:left="-134" w:right="-125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7B97BC6F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44" w:type="dxa"/>
            <w:vAlign w:val="bottom"/>
          </w:tcPr>
          <w:p w14:paraId="0724D56F" w14:textId="7238F565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2B1CA51E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54" w:type="dxa"/>
            <w:vAlign w:val="bottom"/>
          </w:tcPr>
          <w:p w14:paraId="04F746AB" w14:textId="73B49805" w:rsidR="000229A2" w:rsidRPr="0039558E" w:rsidRDefault="000229A2" w:rsidP="0073627B">
            <w:pPr>
              <w:tabs>
                <w:tab w:val="decimal" w:pos="484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1D5ECEA3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A05C0" w14:textId="7D0116FF" w:rsidR="000229A2" w:rsidRPr="0039558E" w:rsidRDefault="00FD1AB1" w:rsidP="0073627B">
            <w:pPr>
              <w:tabs>
                <w:tab w:val="decimal" w:pos="824"/>
              </w:tabs>
              <w:spacing w:line="300" w:lineRule="exact"/>
              <w:ind w:left="-134" w:right="-105"/>
              <w:rPr>
                <w:b/>
                <w:sz w:val="19"/>
                <w:szCs w:val="19"/>
                <w:lang w:val="en-US" w:bidi="th-TH"/>
              </w:rPr>
            </w:pPr>
            <w:r w:rsidRPr="0039558E">
              <w:rPr>
                <w:b/>
                <w:sz w:val="19"/>
                <w:szCs w:val="19"/>
                <w:lang w:val="en-US" w:bidi="th-TH"/>
              </w:rPr>
              <w:t>82,521</w:t>
            </w:r>
          </w:p>
        </w:tc>
        <w:tc>
          <w:tcPr>
            <w:tcW w:w="236" w:type="dxa"/>
            <w:vAlign w:val="bottom"/>
          </w:tcPr>
          <w:p w14:paraId="3C2B7BFB" w14:textId="77777777" w:rsidR="000229A2" w:rsidRPr="0039558E" w:rsidRDefault="000229A2" w:rsidP="0073627B">
            <w:pPr>
              <w:spacing w:line="300" w:lineRule="exact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00EDE" w14:textId="175EEF9F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left="-134" w:right="-41"/>
              <w:rPr>
                <w:b/>
                <w:sz w:val="19"/>
                <w:szCs w:val="19"/>
                <w:lang w:val="en-US" w:bidi="th-TH"/>
              </w:rPr>
            </w:pPr>
            <w:r w:rsidRPr="0039558E">
              <w:rPr>
                <w:b/>
                <w:sz w:val="19"/>
                <w:szCs w:val="19"/>
                <w:lang w:val="en-US" w:bidi="th-TH"/>
              </w:rPr>
              <w:t>64,862</w:t>
            </w:r>
          </w:p>
        </w:tc>
      </w:tr>
      <w:tr w:rsidR="000229A2" w:rsidRPr="0039558E" w14:paraId="2F4AC9C9" w14:textId="77777777" w:rsidTr="0039558E">
        <w:trPr>
          <w:trHeight w:val="225"/>
        </w:trPr>
        <w:tc>
          <w:tcPr>
            <w:tcW w:w="3150" w:type="dxa"/>
            <w:vAlign w:val="bottom"/>
          </w:tcPr>
          <w:p w14:paraId="48C10572" w14:textId="21C153A1" w:rsidR="000229A2" w:rsidRPr="0039558E" w:rsidRDefault="000229A2" w:rsidP="0073627B">
            <w:pPr>
              <w:shd w:val="clear" w:color="auto" w:fill="FFFFFF"/>
              <w:spacing w:line="300" w:lineRule="exact"/>
              <w:ind w:left="72" w:right="-79" w:hanging="72"/>
              <w:rPr>
                <w:sz w:val="19"/>
                <w:szCs w:val="19"/>
              </w:rPr>
            </w:pPr>
          </w:p>
        </w:tc>
        <w:tc>
          <w:tcPr>
            <w:tcW w:w="891" w:type="dxa"/>
            <w:vAlign w:val="bottom"/>
          </w:tcPr>
          <w:p w14:paraId="2FFABAEF" w14:textId="0B283D38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69" w:type="dxa"/>
            <w:vAlign w:val="bottom"/>
          </w:tcPr>
          <w:p w14:paraId="40E23878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3" w:type="dxa"/>
            <w:vAlign w:val="bottom"/>
          </w:tcPr>
          <w:p w14:paraId="419D1EAC" w14:textId="595ACAF0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43AE8679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1" w:type="dxa"/>
            <w:vAlign w:val="bottom"/>
          </w:tcPr>
          <w:p w14:paraId="1969AF91" w14:textId="12D6E6A4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06811ED4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15" w:type="dxa"/>
            <w:vAlign w:val="bottom"/>
          </w:tcPr>
          <w:p w14:paraId="228853A1" w14:textId="6273E2F6" w:rsidR="000229A2" w:rsidRPr="0039558E" w:rsidRDefault="000229A2" w:rsidP="0073627B">
            <w:pPr>
              <w:tabs>
                <w:tab w:val="decimal" w:pos="482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605C063E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26" w:type="dxa"/>
            <w:vAlign w:val="bottom"/>
          </w:tcPr>
          <w:p w14:paraId="62FD0C32" w14:textId="572FD06F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238" w:type="dxa"/>
          </w:tcPr>
          <w:p w14:paraId="53133F2E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265C146B" w14:textId="37159C20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35881896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25" w:type="dxa"/>
            <w:vAlign w:val="bottom"/>
          </w:tcPr>
          <w:p w14:paraId="20C9C9A9" w14:textId="2F4C8A22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784A16A8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4D54290F" w14:textId="7AD92AAE" w:rsidR="000229A2" w:rsidRPr="0039558E" w:rsidRDefault="000229A2" w:rsidP="0073627B">
            <w:pPr>
              <w:tabs>
                <w:tab w:val="decimal" w:pos="550"/>
              </w:tabs>
              <w:spacing w:line="300" w:lineRule="exact"/>
              <w:ind w:left="-134" w:right="-125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30B8125F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44" w:type="dxa"/>
            <w:vAlign w:val="bottom"/>
          </w:tcPr>
          <w:p w14:paraId="20A58BE6" w14:textId="0FA9A986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9F4B1AD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54" w:type="dxa"/>
            <w:vAlign w:val="bottom"/>
          </w:tcPr>
          <w:p w14:paraId="0B50F964" w14:textId="5BBD7E78" w:rsidR="000229A2" w:rsidRPr="0039558E" w:rsidRDefault="000229A2" w:rsidP="0073627B">
            <w:pPr>
              <w:tabs>
                <w:tab w:val="decimal" w:pos="484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3C7C2601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bottom"/>
          </w:tcPr>
          <w:p w14:paraId="01CAC271" w14:textId="742C1F66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5A9226DE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vAlign w:val="bottom"/>
          </w:tcPr>
          <w:p w14:paraId="33E9E6DF" w14:textId="50414CCC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</w:p>
        </w:tc>
      </w:tr>
      <w:tr w:rsidR="000229A2" w:rsidRPr="0039558E" w14:paraId="14D0875C" w14:textId="77777777" w:rsidTr="0039558E">
        <w:trPr>
          <w:trHeight w:val="225"/>
        </w:trPr>
        <w:tc>
          <w:tcPr>
            <w:tcW w:w="3150" w:type="dxa"/>
            <w:vAlign w:val="bottom"/>
          </w:tcPr>
          <w:p w14:paraId="43830A02" w14:textId="76C2FBEE" w:rsidR="000229A2" w:rsidRPr="0039558E" w:rsidRDefault="000229A2" w:rsidP="0073627B">
            <w:pPr>
              <w:spacing w:line="300" w:lineRule="exact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>Significant non-cash item:</w:t>
            </w:r>
          </w:p>
        </w:tc>
        <w:tc>
          <w:tcPr>
            <w:tcW w:w="891" w:type="dxa"/>
            <w:vAlign w:val="bottom"/>
          </w:tcPr>
          <w:p w14:paraId="1523D54E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69" w:type="dxa"/>
            <w:vAlign w:val="bottom"/>
          </w:tcPr>
          <w:p w14:paraId="1ABADE5D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3" w:type="dxa"/>
            <w:vAlign w:val="bottom"/>
          </w:tcPr>
          <w:p w14:paraId="0DF16523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00C1B0E8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01" w:type="dxa"/>
            <w:vAlign w:val="bottom"/>
          </w:tcPr>
          <w:p w14:paraId="21AC68CF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6E3D8D56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15" w:type="dxa"/>
            <w:vAlign w:val="bottom"/>
          </w:tcPr>
          <w:p w14:paraId="4A64142A" w14:textId="77777777" w:rsidR="000229A2" w:rsidRPr="0039558E" w:rsidRDefault="000229A2" w:rsidP="0073627B">
            <w:pPr>
              <w:tabs>
                <w:tab w:val="decimal" w:pos="482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</w:tcPr>
          <w:p w14:paraId="50B06E7D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26" w:type="dxa"/>
            <w:vAlign w:val="bottom"/>
          </w:tcPr>
          <w:p w14:paraId="7C66717C" w14:textId="45686325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238" w:type="dxa"/>
          </w:tcPr>
          <w:p w14:paraId="52D070FC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50" w:type="dxa"/>
            <w:vAlign w:val="bottom"/>
          </w:tcPr>
          <w:p w14:paraId="1F405759" w14:textId="246BB376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70" w:type="dxa"/>
          </w:tcPr>
          <w:p w14:paraId="0263AF01" w14:textId="77777777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825" w:type="dxa"/>
            <w:vAlign w:val="bottom"/>
          </w:tcPr>
          <w:p w14:paraId="011CA746" w14:textId="41240E2B" w:rsidR="000229A2" w:rsidRPr="0039558E" w:rsidRDefault="000229A2" w:rsidP="0073627B">
            <w:pPr>
              <w:tabs>
                <w:tab w:val="decimal" w:pos="490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4349DA68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844" w:type="dxa"/>
            <w:vAlign w:val="bottom"/>
          </w:tcPr>
          <w:p w14:paraId="034CA78B" w14:textId="466E6DBE" w:rsidR="000229A2" w:rsidRPr="0039558E" w:rsidRDefault="000229A2" w:rsidP="0073627B">
            <w:pPr>
              <w:tabs>
                <w:tab w:val="decimal" w:pos="550"/>
              </w:tabs>
              <w:spacing w:line="300" w:lineRule="exact"/>
              <w:ind w:left="-134" w:right="-125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2EC443AF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44" w:type="dxa"/>
            <w:vAlign w:val="bottom"/>
          </w:tcPr>
          <w:p w14:paraId="3A654F4B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5B9FBBFF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754" w:type="dxa"/>
            <w:vAlign w:val="bottom"/>
          </w:tcPr>
          <w:p w14:paraId="19FC17FB" w14:textId="7AF5E566" w:rsidR="000229A2" w:rsidRPr="0039558E" w:rsidRDefault="000229A2" w:rsidP="0073627B">
            <w:pPr>
              <w:tabs>
                <w:tab w:val="decimal" w:pos="0"/>
              </w:tabs>
              <w:spacing w:line="300" w:lineRule="exact"/>
              <w:ind w:left="-134" w:right="-76"/>
              <w:jc w:val="center"/>
              <w:rPr>
                <w:sz w:val="19"/>
                <w:szCs w:val="19"/>
              </w:rPr>
            </w:pPr>
          </w:p>
        </w:tc>
        <w:tc>
          <w:tcPr>
            <w:tcW w:w="270" w:type="dxa"/>
            <w:vAlign w:val="bottom"/>
          </w:tcPr>
          <w:p w14:paraId="7730B2B3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1020" w:type="dxa"/>
            <w:vAlign w:val="bottom"/>
          </w:tcPr>
          <w:p w14:paraId="224477E9" w14:textId="77777777" w:rsidR="000229A2" w:rsidRPr="0039558E" w:rsidRDefault="000229A2" w:rsidP="0073627B">
            <w:pPr>
              <w:tabs>
                <w:tab w:val="decimal" w:pos="496"/>
              </w:tabs>
              <w:spacing w:line="300" w:lineRule="exact"/>
              <w:ind w:left="-134" w:right="-76"/>
              <w:jc w:val="right"/>
              <w:rPr>
                <w:sz w:val="19"/>
                <w:szCs w:val="19"/>
              </w:rPr>
            </w:pPr>
          </w:p>
        </w:tc>
        <w:tc>
          <w:tcPr>
            <w:tcW w:w="236" w:type="dxa"/>
            <w:vAlign w:val="bottom"/>
          </w:tcPr>
          <w:p w14:paraId="37B8FB4A" w14:textId="77777777" w:rsidR="000229A2" w:rsidRPr="0039558E" w:rsidRDefault="000229A2" w:rsidP="0073627B">
            <w:pPr>
              <w:spacing w:line="300" w:lineRule="exact"/>
              <w:jc w:val="right"/>
              <w:rPr>
                <w:sz w:val="19"/>
                <w:szCs w:val="19"/>
              </w:rPr>
            </w:pPr>
          </w:p>
        </w:tc>
        <w:tc>
          <w:tcPr>
            <w:tcW w:w="970" w:type="dxa"/>
            <w:vAlign w:val="bottom"/>
          </w:tcPr>
          <w:p w14:paraId="4E8D10F6" w14:textId="5B12CAAB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</w:p>
        </w:tc>
      </w:tr>
      <w:tr w:rsidR="000229A2" w:rsidRPr="0039558E" w14:paraId="62BCD612" w14:textId="77777777" w:rsidTr="0039558E">
        <w:trPr>
          <w:trHeight w:val="70"/>
        </w:trPr>
        <w:tc>
          <w:tcPr>
            <w:tcW w:w="3150" w:type="dxa"/>
          </w:tcPr>
          <w:p w14:paraId="6A5F43ED" w14:textId="34C5DF9A" w:rsidR="000229A2" w:rsidRPr="0039558E" w:rsidRDefault="000229A2" w:rsidP="0073627B">
            <w:pPr>
              <w:shd w:val="clear" w:color="auto" w:fill="FFFFFF"/>
              <w:spacing w:line="300" w:lineRule="exact"/>
              <w:ind w:left="153" w:right="-79" w:hanging="144"/>
              <w:rPr>
                <w:sz w:val="19"/>
                <w:szCs w:val="19"/>
              </w:rPr>
            </w:pPr>
            <w:r w:rsidRPr="0039558E">
              <w:rPr>
                <w:sz w:val="19"/>
                <w:szCs w:val="19"/>
              </w:rPr>
              <w:t xml:space="preserve">- </w:t>
            </w:r>
            <w:r w:rsidRPr="0039558E">
              <w:rPr>
                <w:sz w:val="19"/>
                <w:szCs w:val="19"/>
              </w:rPr>
              <w:tab/>
              <w:t>Depreciation and amortisation</w:t>
            </w:r>
          </w:p>
        </w:tc>
        <w:tc>
          <w:tcPr>
            <w:tcW w:w="891" w:type="dxa"/>
            <w:vAlign w:val="bottom"/>
          </w:tcPr>
          <w:p w14:paraId="63BDC3C5" w14:textId="163341DF" w:rsidR="000229A2" w:rsidRPr="0039558E" w:rsidRDefault="00B85CBC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(</w:t>
            </w:r>
            <w:r w:rsidR="00FD1AB1" w:rsidRPr="0039558E">
              <w:rPr>
                <w:bCs/>
                <w:sz w:val="19"/>
                <w:szCs w:val="19"/>
                <w:lang w:val="en-US" w:bidi="th-TH"/>
              </w:rPr>
              <w:t>17,649</w:t>
            </w:r>
            <w:r w:rsidRPr="0039558E">
              <w:rPr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020C5342" w14:textId="77777777" w:rsidR="000229A2" w:rsidRPr="0039558E" w:rsidRDefault="000229A2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2DE2B3AA" w14:textId="1BC28BB7" w:rsidR="000229A2" w:rsidRPr="0039558E" w:rsidRDefault="00B85CBC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(</w:t>
            </w:r>
            <w:r w:rsidR="000229A2" w:rsidRPr="0039558E">
              <w:rPr>
                <w:bCs/>
                <w:sz w:val="19"/>
                <w:szCs w:val="19"/>
                <w:lang w:val="en-US" w:bidi="th-TH"/>
              </w:rPr>
              <w:t>9,970</w:t>
            </w:r>
            <w:r w:rsidRPr="0039558E">
              <w:rPr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D134C6F" w14:textId="77777777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186840B4" w14:textId="1368B8E1" w:rsidR="000229A2" w:rsidRPr="0039558E" w:rsidRDefault="00B85CBC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(</w:t>
            </w:r>
            <w:r w:rsidR="00FD1AB1" w:rsidRPr="0039558E">
              <w:rPr>
                <w:bCs/>
                <w:sz w:val="19"/>
                <w:szCs w:val="19"/>
                <w:lang w:val="en-US" w:bidi="th-TH"/>
              </w:rPr>
              <w:t>39,074</w:t>
            </w:r>
            <w:r w:rsidRPr="0039558E">
              <w:rPr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240" w:type="dxa"/>
            <w:vAlign w:val="bottom"/>
          </w:tcPr>
          <w:p w14:paraId="7286EEF6" w14:textId="70427390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15" w:type="dxa"/>
            <w:vAlign w:val="bottom"/>
          </w:tcPr>
          <w:p w14:paraId="3D8A4EB3" w14:textId="359F12BD" w:rsidR="000229A2" w:rsidRPr="0039558E" w:rsidRDefault="00B85CBC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(</w:t>
            </w:r>
            <w:r w:rsidR="000229A2" w:rsidRPr="0039558E">
              <w:rPr>
                <w:bCs/>
                <w:sz w:val="19"/>
                <w:szCs w:val="19"/>
                <w:lang w:val="en-US" w:bidi="th-TH"/>
              </w:rPr>
              <w:t>27,270</w:t>
            </w:r>
            <w:r w:rsidRPr="0039558E">
              <w:rPr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2FCACD6" w14:textId="77777777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26" w:type="dxa"/>
            <w:vAlign w:val="bottom"/>
          </w:tcPr>
          <w:p w14:paraId="7DFA0243" w14:textId="0A9BC2E7" w:rsidR="000229A2" w:rsidRPr="0039558E" w:rsidRDefault="00B85CBC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(</w:t>
            </w:r>
            <w:r w:rsidR="00FD1AB1" w:rsidRPr="0039558E">
              <w:rPr>
                <w:bCs/>
                <w:sz w:val="19"/>
                <w:szCs w:val="19"/>
                <w:lang w:val="en-US" w:bidi="th-TH"/>
              </w:rPr>
              <w:t>6,635</w:t>
            </w:r>
            <w:r w:rsidRPr="0039558E">
              <w:rPr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79F36BD0" w14:textId="77777777" w:rsidR="000229A2" w:rsidRPr="0039558E" w:rsidRDefault="000229A2" w:rsidP="0073627B">
            <w:pPr>
              <w:tabs>
                <w:tab w:val="decimal" w:pos="490"/>
                <w:tab w:val="decimal" w:pos="742"/>
              </w:tabs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5D970788" w14:textId="14B1D284" w:rsidR="000229A2" w:rsidRPr="0039558E" w:rsidRDefault="00B85CBC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(</w:t>
            </w:r>
            <w:r w:rsidR="000229A2" w:rsidRPr="0039558E">
              <w:rPr>
                <w:bCs/>
                <w:sz w:val="19"/>
                <w:szCs w:val="19"/>
                <w:lang w:val="en-US" w:bidi="th-TH"/>
              </w:rPr>
              <w:t>5,579</w:t>
            </w:r>
            <w:r w:rsidRPr="0039558E">
              <w:rPr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608DE3A" w14:textId="77777777" w:rsidR="000229A2" w:rsidRPr="0039558E" w:rsidRDefault="000229A2" w:rsidP="0073627B">
            <w:pPr>
              <w:tabs>
                <w:tab w:val="decimal" w:pos="490"/>
                <w:tab w:val="decimal" w:pos="742"/>
              </w:tabs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25" w:type="dxa"/>
            <w:vAlign w:val="bottom"/>
          </w:tcPr>
          <w:p w14:paraId="7B35D15A" w14:textId="01DEB014" w:rsidR="000229A2" w:rsidRPr="0039558E" w:rsidRDefault="00B85CBC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(</w:t>
            </w:r>
            <w:r w:rsidR="00FD1AB1" w:rsidRPr="0039558E">
              <w:rPr>
                <w:bCs/>
                <w:sz w:val="19"/>
                <w:szCs w:val="19"/>
                <w:lang w:val="en-US" w:bidi="th-TH"/>
              </w:rPr>
              <w:t>792</w:t>
            </w:r>
            <w:r w:rsidRPr="0039558E">
              <w:rPr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AAD6434" w14:textId="77777777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14:paraId="48E9F821" w14:textId="75E2CFBE" w:rsidR="000229A2" w:rsidRPr="0039558E" w:rsidRDefault="00B85CBC" w:rsidP="006D4121">
            <w:pPr>
              <w:tabs>
                <w:tab w:val="decimal" w:pos="431"/>
              </w:tabs>
              <w:spacing w:line="300" w:lineRule="exact"/>
              <w:ind w:left="-134" w:right="-21"/>
              <w:jc w:val="right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(</w:t>
            </w:r>
            <w:r w:rsidR="000229A2" w:rsidRPr="0039558E">
              <w:rPr>
                <w:bCs/>
                <w:sz w:val="19"/>
                <w:szCs w:val="19"/>
                <w:lang w:val="en-US" w:bidi="th-TH"/>
              </w:rPr>
              <w:t>975</w:t>
            </w:r>
            <w:r w:rsidRPr="0039558E">
              <w:rPr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2E0F0A4" w14:textId="1CBF9C41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744" w:type="dxa"/>
            <w:vAlign w:val="bottom"/>
          </w:tcPr>
          <w:p w14:paraId="1A7C9793" w14:textId="02730EE6" w:rsidR="000229A2" w:rsidRPr="0039558E" w:rsidRDefault="00FD1AB1" w:rsidP="0073627B">
            <w:pPr>
              <w:tabs>
                <w:tab w:val="decimal" w:pos="217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CFADA2" w14:textId="77777777" w:rsidR="000229A2" w:rsidRPr="0039558E" w:rsidRDefault="000229A2" w:rsidP="0073627B">
            <w:pPr>
              <w:tabs>
                <w:tab w:val="decimal" w:pos="0"/>
                <w:tab w:val="decimal" w:pos="742"/>
              </w:tabs>
              <w:spacing w:line="300" w:lineRule="exact"/>
              <w:ind w:right="-76"/>
              <w:jc w:val="center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754" w:type="dxa"/>
            <w:vAlign w:val="bottom"/>
          </w:tcPr>
          <w:p w14:paraId="1244E16B" w14:textId="4764B220" w:rsidR="000229A2" w:rsidRPr="0039558E" w:rsidRDefault="000229A2" w:rsidP="0073627B">
            <w:pPr>
              <w:tabs>
                <w:tab w:val="decimal" w:pos="226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sz w:val="19"/>
                <w:szCs w:val="19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8876DF" w14:textId="77777777" w:rsidR="000229A2" w:rsidRPr="0039558E" w:rsidRDefault="000229A2" w:rsidP="0073627B">
            <w:pPr>
              <w:tabs>
                <w:tab w:val="decimal" w:pos="742"/>
              </w:tabs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49454145" w14:textId="1515129C" w:rsidR="000229A2" w:rsidRPr="0039558E" w:rsidRDefault="00B85CBC" w:rsidP="0073627B">
            <w:pPr>
              <w:tabs>
                <w:tab w:val="decimal" w:pos="824"/>
              </w:tabs>
              <w:spacing w:line="300" w:lineRule="exact"/>
              <w:ind w:left="-134" w:right="-41"/>
              <w:rPr>
                <w:rFonts w:cstheme="minorBidi"/>
                <w:bCs/>
                <w:sz w:val="19"/>
                <w:szCs w:val="19"/>
                <w:cs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(</w:t>
            </w:r>
            <w:r w:rsidR="00FD1AB1" w:rsidRPr="0039558E">
              <w:rPr>
                <w:bCs/>
                <w:sz w:val="19"/>
                <w:szCs w:val="19"/>
                <w:lang w:val="en-US" w:bidi="th-TH"/>
              </w:rPr>
              <w:t>64,150</w:t>
            </w:r>
            <w:r w:rsidRPr="0039558E">
              <w:rPr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0E5E271" w14:textId="77777777" w:rsidR="000229A2" w:rsidRPr="0039558E" w:rsidRDefault="000229A2" w:rsidP="0073627B">
            <w:pPr>
              <w:spacing w:line="300" w:lineRule="exact"/>
              <w:ind w:right="-16"/>
              <w:jc w:val="right"/>
              <w:rPr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970" w:type="dxa"/>
            <w:vAlign w:val="bottom"/>
          </w:tcPr>
          <w:p w14:paraId="0E2CAB85" w14:textId="5CD27FC7" w:rsidR="000229A2" w:rsidRPr="0039558E" w:rsidRDefault="00B85CBC" w:rsidP="0073627B">
            <w:pPr>
              <w:tabs>
                <w:tab w:val="decimal" w:pos="742"/>
              </w:tabs>
              <w:spacing w:line="300" w:lineRule="exact"/>
              <w:ind w:left="-134" w:right="-41"/>
              <w:rPr>
                <w:bCs/>
                <w:sz w:val="19"/>
                <w:szCs w:val="19"/>
                <w:lang w:val="en-US" w:bidi="th-TH"/>
              </w:rPr>
            </w:pPr>
            <w:r w:rsidRPr="0039558E">
              <w:rPr>
                <w:bCs/>
                <w:sz w:val="19"/>
                <w:szCs w:val="19"/>
                <w:lang w:val="en-US" w:bidi="th-TH"/>
              </w:rPr>
              <w:t>(</w:t>
            </w:r>
            <w:r w:rsidR="000229A2" w:rsidRPr="0039558E">
              <w:rPr>
                <w:bCs/>
                <w:sz w:val="19"/>
                <w:szCs w:val="19"/>
                <w:lang w:val="en-US" w:bidi="th-TH"/>
              </w:rPr>
              <w:t>43,794</w:t>
            </w:r>
            <w:r w:rsidRPr="0039558E">
              <w:rPr>
                <w:bCs/>
                <w:sz w:val="19"/>
                <w:szCs w:val="19"/>
                <w:lang w:val="en-US" w:bidi="th-TH"/>
              </w:rPr>
              <w:t>)</w:t>
            </w:r>
          </w:p>
        </w:tc>
      </w:tr>
    </w:tbl>
    <w:p w14:paraId="0FD40D48" w14:textId="77777777" w:rsidR="00BC70ED" w:rsidRPr="00163C41" w:rsidRDefault="00BC70ED" w:rsidP="00D30639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0E48EE59" w14:textId="77777777" w:rsidR="0088364C" w:rsidRPr="00163C41" w:rsidRDefault="0088364C" w:rsidP="00D30639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1EEC9397" w14:textId="77777777" w:rsidR="002C3643" w:rsidRPr="00163C41" w:rsidRDefault="002C3643" w:rsidP="00D30639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74E6D7BA" w14:textId="77777777" w:rsidR="00262AAA" w:rsidRPr="00DE1855" w:rsidRDefault="00262AAA" w:rsidP="00006358">
      <w:pPr>
        <w:spacing w:line="240" w:lineRule="auto"/>
        <w:rPr>
          <w:szCs w:val="22"/>
        </w:rPr>
        <w:sectPr w:rsidR="00262AAA" w:rsidRPr="00DE1855" w:rsidSect="00667ED4"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DF8D33A" w14:textId="03FED69D" w:rsidR="006669CF" w:rsidRPr="00687E15" w:rsidRDefault="006669CF" w:rsidP="006669CF">
      <w:pPr>
        <w:pStyle w:val="BodyText"/>
        <w:spacing w:after="0" w:line="240" w:lineRule="auto"/>
        <w:ind w:left="540"/>
        <w:jc w:val="both"/>
        <w:rPr>
          <w:rFonts w:cstheme="minorBidi"/>
          <w:szCs w:val="22"/>
          <w:cs/>
          <w:lang w:bidi="th-TH"/>
        </w:rPr>
      </w:pPr>
      <w:r w:rsidRPr="004B6299">
        <w:rPr>
          <w:szCs w:val="22"/>
        </w:rPr>
        <w:lastRenderedPageBreak/>
        <w:t xml:space="preserve">Management </w:t>
      </w:r>
      <w:r w:rsidR="00A612E0">
        <w:rPr>
          <w:rFonts w:cs="Angsana New"/>
          <w:szCs w:val="28"/>
          <w:lang w:val="en-US" w:bidi="th-TH"/>
        </w:rPr>
        <w:t>had determined that the reportable</w:t>
      </w:r>
      <w:r w:rsidR="005D310E">
        <w:rPr>
          <w:rFonts w:cs="Angsana New"/>
          <w:szCs w:val="28"/>
          <w:lang w:val="en-US" w:bidi="th-TH"/>
        </w:rPr>
        <w:t xml:space="preserve"> segment</w:t>
      </w:r>
      <w:r w:rsidR="004E2B72">
        <w:rPr>
          <w:rFonts w:cs="Angsana New"/>
          <w:szCs w:val="28"/>
          <w:lang w:val="en-US" w:bidi="th-TH"/>
        </w:rPr>
        <w:t>s</w:t>
      </w:r>
      <w:r w:rsidR="005D310E">
        <w:rPr>
          <w:rFonts w:cs="Angsana New"/>
          <w:szCs w:val="28"/>
          <w:lang w:val="en-US" w:bidi="th-TH"/>
        </w:rPr>
        <w:t xml:space="preserve"> of</w:t>
      </w:r>
      <w:r w:rsidR="00A612E0">
        <w:rPr>
          <w:rFonts w:cs="Angsana New"/>
          <w:szCs w:val="28"/>
          <w:lang w:val="en-US" w:bidi="th-TH"/>
        </w:rPr>
        <w:t xml:space="preserve"> asset</w:t>
      </w:r>
      <w:r w:rsidR="005D310E">
        <w:rPr>
          <w:rFonts w:cs="Angsana New"/>
          <w:szCs w:val="28"/>
          <w:lang w:val="en-US" w:bidi="th-TH"/>
        </w:rPr>
        <w:t>s</w:t>
      </w:r>
      <w:r w:rsidR="00A612E0">
        <w:rPr>
          <w:rFonts w:cs="Angsana New"/>
          <w:szCs w:val="28"/>
          <w:lang w:val="en-US" w:bidi="th-TH"/>
        </w:rPr>
        <w:t xml:space="preserve"> and liabilit</w:t>
      </w:r>
      <w:r w:rsidR="005D310E">
        <w:rPr>
          <w:rFonts w:cs="Angsana New"/>
          <w:szCs w:val="28"/>
          <w:lang w:val="en-US" w:bidi="th-TH"/>
        </w:rPr>
        <w:t>ies</w:t>
      </w:r>
      <w:r w:rsidR="00A612E0">
        <w:rPr>
          <w:rFonts w:cs="Angsana New"/>
          <w:szCs w:val="28"/>
          <w:lang w:val="en-US" w:bidi="th-TH"/>
        </w:rPr>
        <w:t xml:space="preserve"> </w:t>
      </w:r>
      <w:proofErr w:type="spellStart"/>
      <w:r w:rsidR="00A612E0">
        <w:rPr>
          <w:rFonts w:cs="Angsana New"/>
          <w:szCs w:val="28"/>
          <w:lang w:val="en-US" w:bidi="th-TH"/>
        </w:rPr>
        <w:t>can</w:t>
      </w:r>
      <w:r w:rsidR="002E75C7">
        <w:rPr>
          <w:rFonts w:cs="Angsana New"/>
          <w:szCs w:val="28"/>
          <w:lang w:val="en-US" w:bidi="th-TH"/>
        </w:rPr>
        <w:t xml:space="preserve"> </w:t>
      </w:r>
      <w:r w:rsidR="00A612E0">
        <w:rPr>
          <w:rFonts w:cs="Angsana New"/>
          <w:szCs w:val="28"/>
          <w:lang w:val="en-US" w:bidi="th-TH"/>
        </w:rPr>
        <w:t>not</w:t>
      </w:r>
      <w:proofErr w:type="spellEnd"/>
      <w:r w:rsidR="00893E5D">
        <w:rPr>
          <w:rFonts w:cs="Angsana New"/>
          <w:szCs w:val="28"/>
          <w:lang w:val="en-US" w:bidi="th-TH"/>
        </w:rPr>
        <w:t xml:space="preserve"> be</w:t>
      </w:r>
      <w:r w:rsidR="00A612E0">
        <w:rPr>
          <w:rFonts w:cs="Angsana New"/>
          <w:szCs w:val="28"/>
          <w:lang w:val="en-US" w:bidi="th-TH"/>
        </w:rPr>
        <w:t xml:space="preserve"> practically performed and does not affect the decision therefore the Company decided not to disclose.</w:t>
      </w:r>
    </w:p>
    <w:p w14:paraId="2215D62E" w14:textId="77777777" w:rsidR="006669CF" w:rsidRPr="00163C41" w:rsidRDefault="006669CF" w:rsidP="00D30639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1170"/>
        <w:gridCol w:w="180"/>
        <w:gridCol w:w="1170"/>
      </w:tblGrid>
      <w:tr w:rsidR="003A3B17" w:rsidRPr="001429DB" w14:paraId="1087C00B" w14:textId="5D1FEEE9" w:rsidTr="003B0E38">
        <w:trPr>
          <w:cantSplit/>
          <w:tblHeader/>
        </w:trPr>
        <w:tc>
          <w:tcPr>
            <w:tcW w:w="4230" w:type="dxa"/>
            <w:vAlign w:val="bottom"/>
          </w:tcPr>
          <w:p w14:paraId="73F68461" w14:textId="31474AA1" w:rsidR="00274B23" w:rsidRPr="0093568B" w:rsidRDefault="00274B23" w:rsidP="0039558E">
            <w:pPr>
              <w:spacing w:line="300" w:lineRule="exact"/>
              <w:ind w:right="108"/>
              <w:rPr>
                <w:b/>
                <w:bCs/>
                <w:color w:val="0000FF"/>
                <w:szCs w:val="22"/>
              </w:rPr>
            </w:pPr>
            <w:r w:rsidRPr="0093568B">
              <w:rPr>
                <w:b/>
                <w:bCs/>
                <w:i/>
                <w:iCs/>
                <w:szCs w:val="22"/>
              </w:rPr>
              <w:t>Geographical</w:t>
            </w:r>
            <w:r w:rsidRPr="0093568B">
              <w:rPr>
                <w:b/>
                <w:bCs/>
                <w:i/>
                <w:iCs/>
                <w:szCs w:val="22"/>
                <w:cs/>
                <w:lang w:bidi="th-TH"/>
              </w:rPr>
              <w:t xml:space="preserve"> </w:t>
            </w:r>
            <w:r w:rsidRPr="0093568B">
              <w:rPr>
                <w:b/>
                <w:bCs/>
                <w:i/>
                <w:iCs/>
                <w:szCs w:val="22"/>
                <w:lang w:val="en-US" w:bidi="th-TH"/>
              </w:rPr>
              <w:t>markets</w:t>
            </w:r>
            <w:r w:rsidRPr="0093568B">
              <w:rPr>
                <w:b/>
                <w:bCs/>
                <w:i/>
                <w:iCs/>
                <w:szCs w:val="22"/>
              </w:rPr>
              <w:t xml:space="preserve"> </w:t>
            </w:r>
            <w:r w:rsidRPr="0093568B">
              <w:rPr>
                <w:b/>
                <w:bCs/>
                <w:i/>
                <w:iCs/>
                <w:szCs w:val="22"/>
              </w:rPr>
              <w:br/>
            </w:r>
            <w:r w:rsidR="00987432">
              <w:rPr>
                <w:b/>
                <w:bCs/>
                <w:i/>
                <w:iCs/>
                <w:szCs w:val="22"/>
              </w:rPr>
              <w:t>Three</w:t>
            </w:r>
            <w:r w:rsidR="00FA0353" w:rsidRPr="0093568B">
              <w:rPr>
                <w:b/>
                <w:bCs/>
                <w:i/>
                <w:iCs/>
                <w:szCs w:val="22"/>
              </w:rPr>
              <w:t>-month period ended 3</w:t>
            </w:r>
            <w:r w:rsidR="00987432">
              <w:rPr>
                <w:b/>
                <w:bCs/>
                <w:i/>
                <w:iCs/>
                <w:szCs w:val="22"/>
              </w:rPr>
              <w:t>1</w:t>
            </w:r>
            <w:r w:rsidR="00FA0353" w:rsidRPr="0093568B">
              <w:rPr>
                <w:b/>
                <w:bCs/>
                <w:i/>
                <w:iCs/>
                <w:szCs w:val="22"/>
              </w:rPr>
              <w:t xml:space="preserve"> </w:t>
            </w:r>
            <w:r w:rsidR="00987432">
              <w:rPr>
                <w:b/>
                <w:bCs/>
                <w:i/>
                <w:iCs/>
                <w:szCs w:val="22"/>
              </w:rPr>
              <w:t>March</w:t>
            </w:r>
          </w:p>
        </w:tc>
        <w:tc>
          <w:tcPr>
            <w:tcW w:w="2520" w:type="dxa"/>
            <w:gridSpan w:val="3"/>
          </w:tcPr>
          <w:p w14:paraId="5341708D" w14:textId="4F3C1992" w:rsidR="00274B23" w:rsidRPr="0093568B" w:rsidRDefault="00274B23" w:rsidP="0039558E">
            <w:pPr>
              <w:pStyle w:val="acctmergecolhdg"/>
              <w:spacing w:line="300" w:lineRule="exact"/>
              <w:ind w:left="-78" w:right="-83"/>
              <w:rPr>
                <w:szCs w:val="22"/>
              </w:rPr>
            </w:pPr>
            <w:r w:rsidRPr="0093568B">
              <w:rPr>
                <w:szCs w:val="22"/>
              </w:rPr>
              <w:t xml:space="preserve">Consolidated </w:t>
            </w:r>
            <w:r w:rsidR="002534EE" w:rsidRPr="0093568B">
              <w:rPr>
                <w:szCs w:val="22"/>
                <w:cs/>
              </w:rPr>
              <w:br/>
            </w:r>
            <w:r w:rsidRPr="0093568B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2009512C" w14:textId="77777777" w:rsidR="00274B23" w:rsidRPr="0093568B" w:rsidRDefault="00274B23" w:rsidP="0039558E">
            <w:pPr>
              <w:pStyle w:val="acctmergecolhdg"/>
              <w:spacing w:line="300" w:lineRule="exact"/>
              <w:ind w:right="10"/>
              <w:rPr>
                <w:szCs w:val="22"/>
              </w:rPr>
            </w:pPr>
          </w:p>
        </w:tc>
        <w:tc>
          <w:tcPr>
            <w:tcW w:w="2520" w:type="dxa"/>
            <w:gridSpan w:val="3"/>
          </w:tcPr>
          <w:p w14:paraId="7C4EF5BD" w14:textId="77777777" w:rsidR="00274B23" w:rsidRPr="0093568B" w:rsidRDefault="00274B23" w:rsidP="0039558E">
            <w:pPr>
              <w:pStyle w:val="acctmergecolhdg"/>
              <w:spacing w:line="30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Separate</w:t>
            </w:r>
          </w:p>
          <w:p w14:paraId="2D1D3E62" w14:textId="1D0B3207" w:rsidR="00274B23" w:rsidRPr="0093568B" w:rsidRDefault="00864C6C" w:rsidP="0039558E">
            <w:pPr>
              <w:pStyle w:val="acctmergecolhdg"/>
              <w:spacing w:line="30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f</w:t>
            </w:r>
            <w:r w:rsidR="00274B23" w:rsidRPr="0093568B">
              <w:rPr>
                <w:szCs w:val="22"/>
              </w:rPr>
              <w:t>inancial statements</w:t>
            </w:r>
          </w:p>
        </w:tc>
      </w:tr>
      <w:tr w:rsidR="00200289" w:rsidRPr="001429DB" w14:paraId="3BD5B393" w14:textId="55EEF1FE" w:rsidTr="00BB094C">
        <w:trPr>
          <w:cantSplit/>
          <w:tblHeader/>
        </w:trPr>
        <w:tc>
          <w:tcPr>
            <w:tcW w:w="4230" w:type="dxa"/>
          </w:tcPr>
          <w:p w14:paraId="38FE512D" w14:textId="7157A17D" w:rsidR="00200289" w:rsidRPr="0093568B" w:rsidRDefault="00200289" w:rsidP="0039558E">
            <w:pPr>
              <w:pStyle w:val="acctfourfigures"/>
              <w:spacing w:line="300" w:lineRule="exact"/>
              <w:ind w:right="108"/>
              <w:rPr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0F7CFF1F" w14:textId="7D257559" w:rsidR="00200289" w:rsidRPr="0093568B" w:rsidRDefault="00200289" w:rsidP="0039558E">
            <w:pPr>
              <w:pStyle w:val="acctmergecolhdg"/>
              <w:spacing w:line="300" w:lineRule="exact"/>
              <w:ind w:left="-78" w:right="-75"/>
              <w:rPr>
                <w:b w:val="0"/>
                <w:bCs/>
                <w:szCs w:val="22"/>
                <w:lang w:val="en-US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 w:rsidR="00987432">
              <w:rPr>
                <w:b w:val="0"/>
                <w:bCs/>
                <w:szCs w:val="22"/>
              </w:rPr>
              <w:t>6</w:t>
            </w:r>
          </w:p>
        </w:tc>
        <w:tc>
          <w:tcPr>
            <w:tcW w:w="180" w:type="dxa"/>
            <w:vAlign w:val="bottom"/>
          </w:tcPr>
          <w:p w14:paraId="4953FE96" w14:textId="77777777" w:rsidR="00200289" w:rsidRPr="0093568B" w:rsidRDefault="00200289" w:rsidP="0039558E">
            <w:pPr>
              <w:pStyle w:val="acctmergecolhdg"/>
              <w:spacing w:line="300" w:lineRule="exact"/>
              <w:ind w:right="108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65A8E6B" w14:textId="10FE576B" w:rsidR="00200289" w:rsidRPr="0093568B" w:rsidRDefault="00200289" w:rsidP="0039558E">
            <w:pPr>
              <w:pStyle w:val="acctmergecolhdg"/>
              <w:spacing w:line="30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 w:rsidR="00987432"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</w:tcPr>
          <w:p w14:paraId="489C334B" w14:textId="77777777" w:rsidR="00200289" w:rsidRPr="0093568B" w:rsidRDefault="00200289" w:rsidP="0039558E">
            <w:pPr>
              <w:pStyle w:val="acctmergecolhdg"/>
              <w:spacing w:line="30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713438B" w14:textId="4203449D" w:rsidR="00200289" w:rsidRPr="0093568B" w:rsidRDefault="00200289" w:rsidP="0039558E">
            <w:pPr>
              <w:pStyle w:val="acctmergecolhdg"/>
              <w:spacing w:line="30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 w:rsidR="00987432">
              <w:rPr>
                <w:b w:val="0"/>
                <w:bCs/>
                <w:szCs w:val="22"/>
              </w:rPr>
              <w:t>6</w:t>
            </w:r>
          </w:p>
        </w:tc>
        <w:tc>
          <w:tcPr>
            <w:tcW w:w="180" w:type="dxa"/>
            <w:vAlign w:val="bottom"/>
          </w:tcPr>
          <w:p w14:paraId="710A025F" w14:textId="77777777" w:rsidR="00200289" w:rsidRPr="0093568B" w:rsidRDefault="00200289" w:rsidP="0039558E">
            <w:pPr>
              <w:pStyle w:val="acctmergecolhdg"/>
              <w:spacing w:line="30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AC6868C" w14:textId="55F117FD" w:rsidR="00200289" w:rsidRPr="0093568B" w:rsidRDefault="00200289" w:rsidP="0039558E">
            <w:pPr>
              <w:pStyle w:val="acctmergecolhdg"/>
              <w:spacing w:line="30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 w:rsidR="00987432">
              <w:rPr>
                <w:b w:val="0"/>
                <w:bCs/>
                <w:szCs w:val="22"/>
              </w:rPr>
              <w:t>5</w:t>
            </w:r>
          </w:p>
        </w:tc>
      </w:tr>
      <w:tr w:rsidR="003A3B17" w:rsidRPr="001429DB" w14:paraId="3F0FD154" w14:textId="3D248A91" w:rsidTr="00DE1DFD">
        <w:trPr>
          <w:cantSplit/>
        </w:trPr>
        <w:tc>
          <w:tcPr>
            <w:tcW w:w="4230" w:type="dxa"/>
          </w:tcPr>
          <w:p w14:paraId="3700BBE0" w14:textId="77777777" w:rsidR="00274B23" w:rsidRPr="0093568B" w:rsidRDefault="00274B23" w:rsidP="0039558E">
            <w:pPr>
              <w:spacing w:line="300" w:lineRule="exact"/>
              <w:ind w:right="108"/>
              <w:rPr>
                <w:szCs w:val="22"/>
              </w:rPr>
            </w:pPr>
          </w:p>
        </w:tc>
        <w:tc>
          <w:tcPr>
            <w:tcW w:w="5220" w:type="dxa"/>
            <w:gridSpan w:val="7"/>
          </w:tcPr>
          <w:p w14:paraId="3DE4B11F" w14:textId="5AAB0D18" w:rsidR="00274B23" w:rsidRPr="0093568B" w:rsidRDefault="00274B23" w:rsidP="0039558E">
            <w:pPr>
              <w:pStyle w:val="acctfourfigures"/>
              <w:tabs>
                <w:tab w:val="clear" w:pos="765"/>
                <w:tab w:val="left" w:pos="890"/>
              </w:tabs>
              <w:spacing w:line="300" w:lineRule="exact"/>
              <w:ind w:right="108"/>
              <w:jc w:val="center"/>
              <w:rPr>
                <w:i/>
                <w:iCs/>
                <w:szCs w:val="22"/>
              </w:rPr>
            </w:pPr>
            <w:r w:rsidRPr="0093568B">
              <w:rPr>
                <w:i/>
                <w:iCs/>
                <w:szCs w:val="22"/>
              </w:rPr>
              <w:t>(in thousand Baht)</w:t>
            </w:r>
          </w:p>
        </w:tc>
      </w:tr>
      <w:tr w:rsidR="00983666" w:rsidRPr="001429DB" w14:paraId="2F5E5ADE" w14:textId="096BC0F1" w:rsidTr="003B0E38">
        <w:trPr>
          <w:cantSplit/>
        </w:trPr>
        <w:tc>
          <w:tcPr>
            <w:tcW w:w="4230" w:type="dxa"/>
          </w:tcPr>
          <w:p w14:paraId="0CE12898" w14:textId="66108611" w:rsidR="00983666" w:rsidRPr="0093568B" w:rsidRDefault="00983666" w:rsidP="0039558E">
            <w:pPr>
              <w:spacing w:line="300" w:lineRule="exact"/>
              <w:ind w:right="108"/>
              <w:rPr>
                <w:szCs w:val="22"/>
              </w:rPr>
            </w:pPr>
            <w:r w:rsidRPr="001429DB">
              <w:rPr>
                <w:szCs w:val="22"/>
              </w:rPr>
              <w:t>Asia</w:t>
            </w:r>
          </w:p>
        </w:tc>
        <w:tc>
          <w:tcPr>
            <w:tcW w:w="1170" w:type="dxa"/>
          </w:tcPr>
          <w:p w14:paraId="34DEFEB9" w14:textId="6649F0A8" w:rsidR="00983666" w:rsidRPr="00FD1AB1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0"/>
              <w:jc w:val="right"/>
              <w:rPr>
                <w:bCs/>
                <w:szCs w:val="22"/>
                <w:lang w:val="en-US"/>
              </w:rPr>
            </w:pPr>
            <w:r>
              <w:rPr>
                <w:bCs/>
                <w:szCs w:val="22"/>
                <w:lang w:val="en-US"/>
              </w:rPr>
              <w:t>695,806</w:t>
            </w:r>
          </w:p>
        </w:tc>
        <w:tc>
          <w:tcPr>
            <w:tcW w:w="180" w:type="dxa"/>
          </w:tcPr>
          <w:p w14:paraId="69DEDF30" w14:textId="77777777" w:rsidR="00983666" w:rsidRPr="00AC2ABB" w:rsidRDefault="00983666" w:rsidP="0039558E">
            <w:pPr>
              <w:pStyle w:val="acctfourfigures"/>
              <w:spacing w:line="30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2625286E" w14:textId="4D5418D7" w:rsidR="00983666" w:rsidRPr="00AC2ABB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>
              <w:rPr>
                <w:szCs w:val="22"/>
              </w:rPr>
              <w:t>852,478</w:t>
            </w:r>
            <w:r w:rsidR="00983666" w:rsidRPr="0090040A">
              <w:rPr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149BA74E" w14:textId="77777777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17C3C4AE" w14:textId="2E0A3A7A" w:rsidR="00983666" w:rsidRPr="00AC2ABB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center"/>
              <w:rPr>
                <w:bCs/>
                <w:szCs w:val="32"/>
              </w:rPr>
            </w:pPr>
            <w:r>
              <w:rPr>
                <w:bCs/>
                <w:szCs w:val="32"/>
              </w:rPr>
              <w:t>630,051</w:t>
            </w:r>
          </w:p>
        </w:tc>
        <w:tc>
          <w:tcPr>
            <w:tcW w:w="180" w:type="dxa"/>
          </w:tcPr>
          <w:p w14:paraId="56035048" w14:textId="77777777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05D58664" w14:textId="033ADD25" w:rsidR="00983666" w:rsidRPr="00AC2ABB" w:rsidRDefault="00FD1AB1" w:rsidP="0039558E">
            <w:pPr>
              <w:pStyle w:val="acctfourfigures"/>
              <w:tabs>
                <w:tab w:val="clear" w:pos="765"/>
                <w:tab w:val="decimal" w:pos="822"/>
                <w:tab w:val="left" w:pos="892"/>
              </w:tabs>
              <w:spacing w:line="300" w:lineRule="exact"/>
              <w:ind w:right="108"/>
              <w:jc w:val="right"/>
              <w:rPr>
                <w:szCs w:val="32"/>
              </w:rPr>
            </w:pPr>
            <w:r>
              <w:rPr>
                <w:szCs w:val="22"/>
              </w:rPr>
              <w:t>784,884</w:t>
            </w:r>
            <w:r w:rsidR="00983666" w:rsidRPr="0090040A">
              <w:rPr>
                <w:szCs w:val="22"/>
              </w:rPr>
              <w:t xml:space="preserve"> </w:t>
            </w:r>
          </w:p>
        </w:tc>
      </w:tr>
      <w:tr w:rsidR="00983666" w:rsidRPr="001429DB" w14:paraId="15C91E7C" w14:textId="6B915D94" w:rsidTr="003B0E38">
        <w:trPr>
          <w:cantSplit/>
        </w:trPr>
        <w:tc>
          <w:tcPr>
            <w:tcW w:w="4230" w:type="dxa"/>
          </w:tcPr>
          <w:p w14:paraId="0851A323" w14:textId="08DBCD30" w:rsidR="00983666" w:rsidRPr="0093568B" w:rsidRDefault="00983666" w:rsidP="0039558E">
            <w:pPr>
              <w:spacing w:line="300" w:lineRule="exact"/>
              <w:ind w:right="108"/>
              <w:rPr>
                <w:szCs w:val="22"/>
              </w:rPr>
            </w:pPr>
            <w:r w:rsidRPr="001429DB">
              <w:rPr>
                <w:szCs w:val="22"/>
              </w:rPr>
              <w:t>America</w:t>
            </w:r>
          </w:p>
        </w:tc>
        <w:tc>
          <w:tcPr>
            <w:tcW w:w="1170" w:type="dxa"/>
          </w:tcPr>
          <w:p w14:paraId="3EEC1C3A" w14:textId="6988DE5F" w:rsidR="00983666" w:rsidRPr="002010E4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0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520,486</w:t>
            </w:r>
          </w:p>
        </w:tc>
        <w:tc>
          <w:tcPr>
            <w:tcW w:w="180" w:type="dxa"/>
          </w:tcPr>
          <w:p w14:paraId="0303C4DA" w14:textId="77777777" w:rsidR="00983666" w:rsidRPr="00AC2ABB" w:rsidRDefault="00983666" w:rsidP="0039558E">
            <w:pPr>
              <w:pStyle w:val="acctfourfigures"/>
              <w:spacing w:line="30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42A38243" w14:textId="7300D953" w:rsidR="00983666" w:rsidRPr="00AC2ABB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>
              <w:rPr>
                <w:szCs w:val="22"/>
              </w:rPr>
              <w:t>435,775</w:t>
            </w:r>
            <w:r w:rsidR="00983666" w:rsidRPr="0090040A">
              <w:rPr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44A542F0" w14:textId="77777777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</w:p>
        </w:tc>
        <w:tc>
          <w:tcPr>
            <w:tcW w:w="1170" w:type="dxa"/>
          </w:tcPr>
          <w:p w14:paraId="26B39BFB" w14:textId="4BD562B1" w:rsidR="00983666" w:rsidRPr="00AC2ABB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  <w:r>
              <w:rPr>
                <w:bCs/>
                <w:szCs w:val="32"/>
                <w:lang w:val="en-US" w:bidi="th-TH"/>
              </w:rPr>
              <w:t>338,915</w:t>
            </w:r>
          </w:p>
        </w:tc>
        <w:tc>
          <w:tcPr>
            <w:tcW w:w="180" w:type="dxa"/>
          </w:tcPr>
          <w:p w14:paraId="202C293C" w14:textId="77777777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</w:p>
        </w:tc>
        <w:tc>
          <w:tcPr>
            <w:tcW w:w="1170" w:type="dxa"/>
          </w:tcPr>
          <w:p w14:paraId="42BFD9E5" w14:textId="626802ED" w:rsidR="00983666" w:rsidRPr="00AC2ABB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bCs/>
                <w:szCs w:val="32"/>
                <w:lang w:val="en-US" w:bidi="th-TH"/>
              </w:rPr>
            </w:pPr>
            <w:r>
              <w:rPr>
                <w:szCs w:val="22"/>
              </w:rPr>
              <w:t>317,235</w:t>
            </w:r>
            <w:r w:rsidR="00983666" w:rsidRPr="0090040A">
              <w:rPr>
                <w:szCs w:val="22"/>
              </w:rPr>
              <w:t xml:space="preserve"> </w:t>
            </w:r>
          </w:p>
        </w:tc>
      </w:tr>
      <w:tr w:rsidR="00983666" w:rsidRPr="001429DB" w14:paraId="4A96410A" w14:textId="55170C05" w:rsidTr="003B0E38">
        <w:trPr>
          <w:cantSplit/>
        </w:trPr>
        <w:tc>
          <w:tcPr>
            <w:tcW w:w="4230" w:type="dxa"/>
          </w:tcPr>
          <w:p w14:paraId="51D0B37D" w14:textId="155972B9" w:rsidR="00983666" w:rsidRPr="0093568B" w:rsidRDefault="00983666" w:rsidP="0039558E">
            <w:pPr>
              <w:spacing w:line="300" w:lineRule="exact"/>
              <w:ind w:right="108"/>
              <w:rPr>
                <w:szCs w:val="22"/>
              </w:rPr>
            </w:pPr>
            <w:r w:rsidRPr="001429DB">
              <w:rPr>
                <w:szCs w:val="22"/>
              </w:rPr>
              <w:t>Europe</w:t>
            </w:r>
          </w:p>
        </w:tc>
        <w:tc>
          <w:tcPr>
            <w:tcW w:w="1170" w:type="dxa"/>
          </w:tcPr>
          <w:p w14:paraId="4E82AF21" w14:textId="79A995AE" w:rsidR="00983666" w:rsidRPr="002010E4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0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231,238</w:t>
            </w:r>
          </w:p>
        </w:tc>
        <w:tc>
          <w:tcPr>
            <w:tcW w:w="180" w:type="dxa"/>
          </w:tcPr>
          <w:p w14:paraId="06857456" w14:textId="77777777" w:rsidR="00983666" w:rsidRPr="00AC2ABB" w:rsidRDefault="00983666" w:rsidP="0039558E">
            <w:pPr>
              <w:pStyle w:val="acctfourfigures"/>
              <w:spacing w:line="30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48CCB792" w14:textId="0399D016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90040A">
              <w:rPr>
                <w:szCs w:val="22"/>
              </w:rPr>
              <w:t xml:space="preserve"> </w:t>
            </w:r>
            <w:r w:rsidR="00FD1AB1">
              <w:rPr>
                <w:szCs w:val="22"/>
              </w:rPr>
              <w:t>206,491</w:t>
            </w:r>
            <w:r w:rsidRPr="0090040A">
              <w:rPr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62E57F36" w14:textId="77777777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szCs w:val="32"/>
                <w:lang w:bidi="th-TH"/>
              </w:rPr>
            </w:pPr>
          </w:p>
        </w:tc>
        <w:tc>
          <w:tcPr>
            <w:tcW w:w="1170" w:type="dxa"/>
          </w:tcPr>
          <w:p w14:paraId="197E1D01" w14:textId="1EC6E817" w:rsidR="00983666" w:rsidRPr="00AC2ABB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szCs w:val="32"/>
                <w:lang w:bidi="th-TH"/>
              </w:rPr>
            </w:pPr>
            <w:r>
              <w:rPr>
                <w:szCs w:val="32"/>
                <w:lang w:bidi="th-TH"/>
              </w:rPr>
              <w:t>226,571</w:t>
            </w:r>
          </w:p>
        </w:tc>
        <w:tc>
          <w:tcPr>
            <w:tcW w:w="180" w:type="dxa"/>
          </w:tcPr>
          <w:p w14:paraId="1DD6B11D" w14:textId="77777777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szCs w:val="32"/>
                <w:lang w:bidi="th-TH"/>
              </w:rPr>
            </w:pPr>
          </w:p>
        </w:tc>
        <w:tc>
          <w:tcPr>
            <w:tcW w:w="1170" w:type="dxa"/>
          </w:tcPr>
          <w:p w14:paraId="7034EFE2" w14:textId="6EA0F069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szCs w:val="32"/>
                <w:lang w:bidi="th-TH"/>
              </w:rPr>
            </w:pPr>
            <w:r w:rsidRPr="0090040A">
              <w:rPr>
                <w:szCs w:val="22"/>
              </w:rPr>
              <w:t xml:space="preserve"> </w:t>
            </w:r>
            <w:r w:rsidR="00FD1AB1">
              <w:rPr>
                <w:szCs w:val="22"/>
              </w:rPr>
              <w:t>206,492</w:t>
            </w:r>
            <w:r w:rsidRPr="0090040A">
              <w:rPr>
                <w:szCs w:val="22"/>
              </w:rPr>
              <w:t xml:space="preserve"> </w:t>
            </w:r>
          </w:p>
        </w:tc>
      </w:tr>
      <w:tr w:rsidR="00983666" w:rsidRPr="001429DB" w14:paraId="4762B756" w14:textId="39E3A9A9" w:rsidTr="003B0E38">
        <w:trPr>
          <w:cantSplit/>
        </w:trPr>
        <w:tc>
          <w:tcPr>
            <w:tcW w:w="4230" w:type="dxa"/>
          </w:tcPr>
          <w:p w14:paraId="1324FF39" w14:textId="54BE382D" w:rsidR="00983666" w:rsidRPr="0093568B" w:rsidRDefault="00983666" w:rsidP="0039558E">
            <w:pPr>
              <w:spacing w:line="300" w:lineRule="exact"/>
              <w:ind w:right="108"/>
              <w:rPr>
                <w:szCs w:val="22"/>
                <w:cs/>
                <w:lang w:bidi="th-TH"/>
              </w:rPr>
            </w:pPr>
            <w:r w:rsidRPr="001429DB">
              <w:rPr>
                <w:szCs w:val="22"/>
              </w:rPr>
              <w:t>Middle East</w:t>
            </w:r>
          </w:p>
        </w:tc>
        <w:tc>
          <w:tcPr>
            <w:tcW w:w="1170" w:type="dxa"/>
          </w:tcPr>
          <w:p w14:paraId="0D5FE322" w14:textId="4E1DCEC3" w:rsidR="00983666" w:rsidRPr="002010E4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0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22,026</w:t>
            </w:r>
          </w:p>
        </w:tc>
        <w:tc>
          <w:tcPr>
            <w:tcW w:w="180" w:type="dxa"/>
          </w:tcPr>
          <w:p w14:paraId="32995662" w14:textId="77777777" w:rsidR="00983666" w:rsidRPr="00AC2ABB" w:rsidRDefault="00983666" w:rsidP="0039558E">
            <w:pPr>
              <w:pStyle w:val="acctfourfigures"/>
              <w:spacing w:line="30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3F93CEEF" w14:textId="2C43D0FD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90040A">
              <w:rPr>
                <w:szCs w:val="22"/>
              </w:rPr>
              <w:t xml:space="preserve"> </w:t>
            </w:r>
            <w:r w:rsidR="00FD1AB1">
              <w:rPr>
                <w:szCs w:val="22"/>
              </w:rPr>
              <w:t>20,218</w:t>
            </w:r>
            <w:r w:rsidRPr="0090040A">
              <w:rPr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63D559C7" w14:textId="77777777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1ABAB56D" w14:textId="05776D77" w:rsidR="00983666" w:rsidRPr="00AC2ABB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szCs w:val="32"/>
              </w:rPr>
            </w:pPr>
            <w:r>
              <w:rPr>
                <w:szCs w:val="32"/>
              </w:rPr>
              <w:t>15,594</w:t>
            </w:r>
          </w:p>
        </w:tc>
        <w:tc>
          <w:tcPr>
            <w:tcW w:w="180" w:type="dxa"/>
          </w:tcPr>
          <w:p w14:paraId="771924AE" w14:textId="77777777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6DF09C45" w14:textId="2307D69C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szCs w:val="32"/>
              </w:rPr>
            </w:pPr>
            <w:r w:rsidRPr="0090040A">
              <w:rPr>
                <w:szCs w:val="22"/>
              </w:rPr>
              <w:t xml:space="preserve"> </w:t>
            </w:r>
            <w:r w:rsidR="00FD1AB1">
              <w:rPr>
                <w:szCs w:val="22"/>
              </w:rPr>
              <w:t>13,248</w:t>
            </w:r>
            <w:r w:rsidRPr="0090040A">
              <w:rPr>
                <w:szCs w:val="22"/>
              </w:rPr>
              <w:t xml:space="preserve"> </w:t>
            </w:r>
          </w:p>
        </w:tc>
      </w:tr>
      <w:tr w:rsidR="00983666" w:rsidRPr="001429DB" w14:paraId="23ECE8A8" w14:textId="42A80824" w:rsidTr="003B0E38">
        <w:trPr>
          <w:cantSplit/>
        </w:trPr>
        <w:tc>
          <w:tcPr>
            <w:tcW w:w="4230" w:type="dxa"/>
          </w:tcPr>
          <w:p w14:paraId="3D815EE0" w14:textId="195A7FC9" w:rsidR="00983666" w:rsidRPr="0093568B" w:rsidRDefault="00983666" w:rsidP="0039558E">
            <w:pPr>
              <w:spacing w:line="300" w:lineRule="exact"/>
              <w:ind w:right="108"/>
              <w:rPr>
                <w:szCs w:val="22"/>
                <w:cs/>
                <w:lang w:bidi="th-TH"/>
              </w:rPr>
            </w:pPr>
            <w:r w:rsidRPr="001429DB">
              <w:rPr>
                <w:szCs w:val="22"/>
              </w:rPr>
              <w:t>Oceania</w:t>
            </w:r>
          </w:p>
        </w:tc>
        <w:tc>
          <w:tcPr>
            <w:tcW w:w="1170" w:type="dxa"/>
          </w:tcPr>
          <w:p w14:paraId="27219E7A" w14:textId="332E2BE9" w:rsidR="00983666" w:rsidRPr="002010E4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0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10,147</w:t>
            </w:r>
          </w:p>
        </w:tc>
        <w:tc>
          <w:tcPr>
            <w:tcW w:w="180" w:type="dxa"/>
          </w:tcPr>
          <w:p w14:paraId="4FC985C3" w14:textId="77777777" w:rsidR="00983666" w:rsidRPr="00AC2ABB" w:rsidRDefault="00983666" w:rsidP="0039558E">
            <w:pPr>
              <w:pStyle w:val="acctfourfigures"/>
              <w:spacing w:line="30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011D62B5" w14:textId="733E439F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90040A">
              <w:rPr>
                <w:szCs w:val="22"/>
              </w:rPr>
              <w:t xml:space="preserve"> </w:t>
            </w:r>
            <w:r w:rsidR="00FD1AB1">
              <w:rPr>
                <w:szCs w:val="22"/>
              </w:rPr>
              <w:t>9,609</w:t>
            </w:r>
            <w:r w:rsidRPr="0090040A">
              <w:rPr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1D40B0C8" w14:textId="77777777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2389E84F" w14:textId="77451591" w:rsidR="00983666" w:rsidRPr="00AC2ABB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szCs w:val="32"/>
              </w:rPr>
            </w:pPr>
            <w:r>
              <w:rPr>
                <w:szCs w:val="32"/>
              </w:rPr>
              <w:t>10,147</w:t>
            </w:r>
          </w:p>
        </w:tc>
        <w:tc>
          <w:tcPr>
            <w:tcW w:w="180" w:type="dxa"/>
          </w:tcPr>
          <w:p w14:paraId="307261B6" w14:textId="77777777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szCs w:val="32"/>
              </w:rPr>
            </w:pPr>
          </w:p>
        </w:tc>
        <w:tc>
          <w:tcPr>
            <w:tcW w:w="1170" w:type="dxa"/>
          </w:tcPr>
          <w:p w14:paraId="434D1755" w14:textId="60670286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szCs w:val="32"/>
              </w:rPr>
            </w:pPr>
            <w:r w:rsidRPr="0090040A">
              <w:rPr>
                <w:szCs w:val="22"/>
              </w:rPr>
              <w:t xml:space="preserve"> </w:t>
            </w:r>
            <w:r w:rsidR="00FD1AB1">
              <w:rPr>
                <w:szCs w:val="22"/>
              </w:rPr>
              <w:t>4,872</w:t>
            </w:r>
            <w:r w:rsidRPr="0090040A">
              <w:rPr>
                <w:szCs w:val="22"/>
              </w:rPr>
              <w:t xml:space="preserve"> </w:t>
            </w:r>
          </w:p>
        </w:tc>
      </w:tr>
      <w:tr w:rsidR="00983666" w:rsidRPr="001429DB" w14:paraId="4DEE72B1" w14:textId="7F84F1F0" w:rsidTr="003B0E38">
        <w:trPr>
          <w:cantSplit/>
          <w:trHeight w:val="60"/>
        </w:trPr>
        <w:tc>
          <w:tcPr>
            <w:tcW w:w="4230" w:type="dxa"/>
          </w:tcPr>
          <w:p w14:paraId="52A6311F" w14:textId="50A1B8AA" w:rsidR="00983666" w:rsidRPr="0093568B" w:rsidRDefault="00983666" w:rsidP="0039558E">
            <w:pPr>
              <w:pStyle w:val="acctfourfigures"/>
              <w:tabs>
                <w:tab w:val="clear" w:pos="765"/>
              </w:tabs>
              <w:spacing w:line="300" w:lineRule="exact"/>
              <w:ind w:left="191" w:right="11" w:hanging="191"/>
              <w:rPr>
                <w:bCs/>
                <w:szCs w:val="22"/>
                <w:lang w:val="en-US" w:bidi="th-TH"/>
              </w:rPr>
            </w:pPr>
            <w:r w:rsidRPr="001429DB">
              <w:rPr>
                <w:szCs w:val="22"/>
                <w:lang w:val="en-US" w:bidi="th-TH"/>
              </w:rPr>
              <w:t>Africa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B76607" w14:textId="6EAF5E0D" w:rsidR="00983666" w:rsidRPr="002010E4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0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7,700</w:t>
            </w:r>
          </w:p>
        </w:tc>
        <w:tc>
          <w:tcPr>
            <w:tcW w:w="180" w:type="dxa"/>
          </w:tcPr>
          <w:p w14:paraId="32D1E65F" w14:textId="77777777" w:rsidR="00983666" w:rsidRPr="00AC2ABB" w:rsidRDefault="00983666" w:rsidP="0039558E">
            <w:pPr>
              <w:pStyle w:val="acctfourfigures"/>
              <w:spacing w:line="300" w:lineRule="exact"/>
              <w:ind w:right="108"/>
              <w:jc w:val="right"/>
              <w:rPr>
                <w:bCs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7F9D75" w14:textId="7A7CAB1F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0"/>
              <w:jc w:val="right"/>
              <w:rPr>
                <w:bCs/>
                <w:szCs w:val="32"/>
                <w:lang w:val="en-US" w:bidi="th-TH"/>
              </w:rPr>
            </w:pPr>
            <w:r w:rsidRPr="0090040A">
              <w:rPr>
                <w:szCs w:val="22"/>
              </w:rPr>
              <w:t xml:space="preserve"> </w:t>
            </w:r>
            <w:r w:rsidR="00FD1AB1">
              <w:rPr>
                <w:szCs w:val="22"/>
              </w:rPr>
              <w:t>7,755</w:t>
            </w:r>
            <w:r w:rsidRPr="0090040A">
              <w:rPr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5BC5B423" w14:textId="77777777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bCs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955CA9" w14:textId="043B3D48" w:rsidR="00983666" w:rsidRPr="00AC2ABB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bCs/>
                <w:szCs w:val="32"/>
              </w:rPr>
            </w:pPr>
            <w:r>
              <w:rPr>
                <w:bCs/>
                <w:szCs w:val="32"/>
              </w:rPr>
              <w:t>6,659</w:t>
            </w:r>
          </w:p>
        </w:tc>
        <w:tc>
          <w:tcPr>
            <w:tcW w:w="180" w:type="dxa"/>
          </w:tcPr>
          <w:p w14:paraId="45E42A88" w14:textId="77777777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bCs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429121" w14:textId="5F190711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bCs/>
                <w:szCs w:val="32"/>
              </w:rPr>
            </w:pPr>
            <w:r w:rsidRPr="0090040A">
              <w:rPr>
                <w:szCs w:val="22"/>
              </w:rPr>
              <w:t xml:space="preserve"> </w:t>
            </w:r>
            <w:r w:rsidR="00FD1AB1">
              <w:rPr>
                <w:szCs w:val="22"/>
              </w:rPr>
              <w:t>7,755</w:t>
            </w:r>
            <w:r w:rsidRPr="0090040A">
              <w:rPr>
                <w:szCs w:val="22"/>
              </w:rPr>
              <w:t xml:space="preserve"> </w:t>
            </w:r>
          </w:p>
        </w:tc>
      </w:tr>
      <w:tr w:rsidR="00983666" w:rsidRPr="001429DB" w14:paraId="78E20779" w14:textId="56C66C17" w:rsidTr="003B0E38">
        <w:trPr>
          <w:cantSplit/>
        </w:trPr>
        <w:tc>
          <w:tcPr>
            <w:tcW w:w="4230" w:type="dxa"/>
          </w:tcPr>
          <w:p w14:paraId="4FB2E0EB" w14:textId="27D0F49D" w:rsidR="00983666" w:rsidRPr="0093568B" w:rsidRDefault="00983666" w:rsidP="0039558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rPr>
                <w:b/>
                <w:szCs w:val="22"/>
                <w:lang w:val="en-US" w:bidi="th-TH"/>
              </w:rPr>
            </w:pPr>
            <w:r w:rsidRPr="001429DB">
              <w:rPr>
                <w:b/>
                <w:szCs w:val="22"/>
              </w:rPr>
              <w:t>Total</w:t>
            </w:r>
            <w:r w:rsidRPr="001429DB">
              <w:rPr>
                <w:b/>
                <w:szCs w:val="22"/>
                <w:cs/>
                <w:lang w:bidi="th-TH"/>
              </w:rPr>
              <w:t xml:space="preserve"> </w:t>
            </w:r>
            <w:r w:rsidRPr="001429DB">
              <w:rPr>
                <w:b/>
                <w:szCs w:val="22"/>
                <w:lang w:val="en-US" w:bidi="th-TH"/>
              </w:rPr>
              <w:t>revenue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6B7170" w14:textId="51DFA55E" w:rsidR="00983666" w:rsidRPr="002010E4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0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1,487,403</w:t>
            </w:r>
          </w:p>
        </w:tc>
        <w:tc>
          <w:tcPr>
            <w:tcW w:w="180" w:type="dxa"/>
          </w:tcPr>
          <w:p w14:paraId="60EB95E6" w14:textId="77777777" w:rsidR="00983666" w:rsidRPr="00AC2ABB" w:rsidRDefault="00983666" w:rsidP="0039558E">
            <w:pPr>
              <w:pStyle w:val="acctfourfigures"/>
              <w:spacing w:line="300" w:lineRule="exact"/>
              <w:ind w:right="108"/>
              <w:jc w:val="right"/>
              <w:rPr>
                <w:b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E28BF2" w14:textId="2CE4CDAA" w:rsidR="00983666" w:rsidRPr="00AC2ABB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b/>
                <w:szCs w:val="32"/>
                <w:lang w:val="en-US" w:bidi="th-TH"/>
              </w:rPr>
            </w:pPr>
            <w:r>
              <w:rPr>
                <w:b/>
                <w:bCs/>
                <w:szCs w:val="22"/>
              </w:rPr>
              <w:t>1,532,326</w:t>
            </w:r>
            <w:r w:rsidR="00983666" w:rsidRPr="0090040A">
              <w:rPr>
                <w:b/>
                <w:bCs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753CED63" w14:textId="77777777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b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4E7C60" w14:textId="7CD0F2B8" w:rsidR="00983666" w:rsidRPr="002010E4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b/>
                <w:bCs/>
                <w:szCs w:val="32"/>
              </w:rPr>
            </w:pPr>
            <w:r>
              <w:rPr>
                <w:b/>
                <w:bCs/>
                <w:szCs w:val="32"/>
              </w:rPr>
              <w:t>1,227,937</w:t>
            </w:r>
          </w:p>
        </w:tc>
        <w:tc>
          <w:tcPr>
            <w:tcW w:w="180" w:type="dxa"/>
          </w:tcPr>
          <w:p w14:paraId="0EE3821F" w14:textId="77777777" w:rsidR="00983666" w:rsidRPr="00AC2ABB" w:rsidRDefault="00983666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b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2D84AD" w14:textId="218B5D48" w:rsidR="00983666" w:rsidRPr="00AC2ABB" w:rsidRDefault="00FD1AB1" w:rsidP="0039558E">
            <w:pPr>
              <w:pStyle w:val="acctfourfigures"/>
              <w:tabs>
                <w:tab w:val="clear" w:pos="765"/>
                <w:tab w:val="decimal" w:pos="822"/>
              </w:tabs>
              <w:spacing w:line="300" w:lineRule="exact"/>
              <w:ind w:right="108"/>
              <w:jc w:val="right"/>
              <w:rPr>
                <w:b/>
                <w:szCs w:val="32"/>
                <w:lang w:val="en-US"/>
              </w:rPr>
            </w:pPr>
            <w:r>
              <w:rPr>
                <w:b/>
                <w:bCs/>
                <w:szCs w:val="22"/>
              </w:rPr>
              <w:t>1,334,486</w:t>
            </w:r>
            <w:r w:rsidR="00983666" w:rsidRPr="0090040A">
              <w:rPr>
                <w:b/>
                <w:bCs/>
                <w:szCs w:val="22"/>
              </w:rPr>
              <w:t xml:space="preserve"> </w:t>
            </w:r>
          </w:p>
        </w:tc>
      </w:tr>
    </w:tbl>
    <w:p w14:paraId="69AB5F40" w14:textId="3DB43D12" w:rsidR="00705BFF" w:rsidRDefault="00705BFF" w:rsidP="00D30639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23AE54EE" w14:textId="581AD493" w:rsidR="004465BA" w:rsidRPr="00E12618" w:rsidRDefault="004465BA" w:rsidP="001D64B9">
      <w:pPr>
        <w:pStyle w:val="Heading1"/>
      </w:pPr>
      <w:r w:rsidRPr="00541492">
        <w:t xml:space="preserve">Earnings </w:t>
      </w:r>
      <w:proofErr w:type="spellStart"/>
      <w:r w:rsidRPr="00541492">
        <w:t>pershare</w:t>
      </w:r>
      <w:proofErr w:type="spellEnd"/>
    </w:p>
    <w:p w14:paraId="4697A605" w14:textId="3BA31B63" w:rsidR="004465BA" w:rsidRPr="00163C41" w:rsidRDefault="004465BA" w:rsidP="00D30639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1170"/>
        <w:gridCol w:w="180"/>
        <w:gridCol w:w="1170"/>
      </w:tblGrid>
      <w:tr w:rsidR="003B0E38" w:rsidRPr="001429DB" w14:paraId="2167A3EF" w14:textId="77777777" w:rsidTr="003B0E38">
        <w:trPr>
          <w:cantSplit/>
          <w:tblHeader/>
        </w:trPr>
        <w:tc>
          <w:tcPr>
            <w:tcW w:w="4230" w:type="dxa"/>
            <w:vAlign w:val="bottom"/>
          </w:tcPr>
          <w:p w14:paraId="563A26CE" w14:textId="7950BC90" w:rsidR="003B0E38" w:rsidRPr="0093568B" w:rsidRDefault="003B0E38" w:rsidP="0039558E">
            <w:pPr>
              <w:spacing w:line="300" w:lineRule="exact"/>
              <w:ind w:right="108"/>
              <w:rPr>
                <w:b/>
                <w:bCs/>
                <w:color w:val="0000FF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0FEF8302" w14:textId="77777777" w:rsidR="003B0E38" w:rsidRPr="0093568B" w:rsidRDefault="003B0E38" w:rsidP="0039558E">
            <w:pPr>
              <w:pStyle w:val="acctmergecolhdg"/>
              <w:spacing w:line="300" w:lineRule="exact"/>
              <w:ind w:left="-78" w:right="-83"/>
              <w:rPr>
                <w:szCs w:val="22"/>
              </w:rPr>
            </w:pPr>
            <w:r w:rsidRPr="0093568B">
              <w:rPr>
                <w:szCs w:val="22"/>
              </w:rPr>
              <w:t xml:space="preserve">Consolidated </w:t>
            </w:r>
            <w:r w:rsidRPr="0093568B">
              <w:rPr>
                <w:szCs w:val="22"/>
                <w:cs/>
              </w:rPr>
              <w:br/>
            </w:r>
            <w:r w:rsidRPr="0093568B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728192DB" w14:textId="77777777" w:rsidR="003B0E38" w:rsidRPr="0093568B" w:rsidRDefault="003B0E38" w:rsidP="0039558E">
            <w:pPr>
              <w:pStyle w:val="acctmergecolhdg"/>
              <w:spacing w:line="300" w:lineRule="exact"/>
              <w:ind w:right="10"/>
              <w:rPr>
                <w:szCs w:val="22"/>
              </w:rPr>
            </w:pPr>
          </w:p>
        </w:tc>
        <w:tc>
          <w:tcPr>
            <w:tcW w:w="2520" w:type="dxa"/>
            <w:gridSpan w:val="3"/>
          </w:tcPr>
          <w:p w14:paraId="6FEBBF10" w14:textId="77777777" w:rsidR="003B0E38" w:rsidRPr="0093568B" w:rsidRDefault="003B0E38" w:rsidP="0039558E">
            <w:pPr>
              <w:pStyle w:val="acctmergecolhdg"/>
              <w:spacing w:line="30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Separate</w:t>
            </w:r>
          </w:p>
          <w:p w14:paraId="420DAB0B" w14:textId="4EA8EF04" w:rsidR="003B0E38" w:rsidRPr="0093568B" w:rsidRDefault="00864C6C" w:rsidP="0039558E">
            <w:pPr>
              <w:pStyle w:val="acctmergecolhdg"/>
              <w:spacing w:line="300" w:lineRule="exact"/>
              <w:ind w:right="10"/>
              <w:rPr>
                <w:szCs w:val="22"/>
              </w:rPr>
            </w:pPr>
            <w:r w:rsidRPr="0093568B">
              <w:rPr>
                <w:szCs w:val="22"/>
              </w:rPr>
              <w:t>f</w:t>
            </w:r>
            <w:r w:rsidR="003B0E38" w:rsidRPr="0093568B">
              <w:rPr>
                <w:szCs w:val="22"/>
              </w:rPr>
              <w:t>inancial statements</w:t>
            </w:r>
          </w:p>
        </w:tc>
      </w:tr>
      <w:tr w:rsidR="00983666" w:rsidRPr="001429DB" w14:paraId="241A437F" w14:textId="77777777" w:rsidTr="00BB094C">
        <w:trPr>
          <w:cantSplit/>
          <w:tblHeader/>
        </w:trPr>
        <w:tc>
          <w:tcPr>
            <w:tcW w:w="4230" w:type="dxa"/>
          </w:tcPr>
          <w:p w14:paraId="2008C09F" w14:textId="5468F1A1" w:rsidR="00983666" w:rsidRPr="0093568B" w:rsidRDefault="00983666" w:rsidP="0039558E">
            <w:pPr>
              <w:pStyle w:val="acctfourfigures"/>
              <w:spacing w:line="300" w:lineRule="exact"/>
              <w:ind w:right="108"/>
              <w:rPr>
                <w:szCs w:val="22"/>
                <w:cs/>
              </w:rPr>
            </w:pPr>
            <w:r w:rsidRPr="00983666">
              <w:rPr>
                <w:b/>
                <w:bCs/>
                <w:i/>
                <w:iCs/>
                <w:szCs w:val="22"/>
              </w:rPr>
              <w:t>Three-month period ended 31 March</w:t>
            </w:r>
          </w:p>
        </w:tc>
        <w:tc>
          <w:tcPr>
            <w:tcW w:w="1170" w:type="dxa"/>
            <w:vAlign w:val="bottom"/>
          </w:tcPr>
          <w:p w14:paraId="0AD26177" w14:textId="5C9DD7E0" w:rsidR="00983666" w:rsidRPr="0093568B" w:rsidRDefault="00983666" w:rsidP="0039558E">
            <w:pPr>
              <w:pStyle w:val="acctmergecolhdg"/>
              <w:spacing w:line="300" w:lineRule="exact"/>
              <w:ind w:left="-78" w:right="-75"/>
              <w:rPr>
                <w:b w:val="0"/>
                <w:bCs/>
                <w:szCs w:val="22"/>
                <w:lang w:val="en-US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6</w:t>
            </w:r>
          </w:p>
        </w:tc>
        <w:tc>
          <w:tcPr>
            <w:tcW w:w="180" w:type="dxa"/>
            <w:vAlign w:val="bottom"/>
          </w:tcPr>
          <w:p w14:paraId="43F1D391" w14:textId="77777777" w:rsidR="00983666" w:rsidRPr="0093568B" w:rsidRDefault="00983666" w:rsidP="0039558E">
            <w:pPr>
              <w:pStyle w:val="acctmergecolhdg"/>
              <w:spacing w:line="300" w:lineRule="exact"/>
              <w:ind w:right="108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F4E4A80" w14:textId="09822661" w:rsidR="00983666" w:rsidRPr="0093568B" w:rsidRDefault="00983666" w:rsidP="0039558E">
            <w:pPr>
              <w:pStyle w:val="acctmergecolhdg"/>
              <w:spacing w:line="30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0" w:type="dxa"/>
          </w:tcPr>
          <w:p w14:paraId="698CEEC2" w14:textId="77777777" w:rsidR="00983666" w:rsidRPr="0093568B" w:rsidRDefault="00983666" w:rsidP="0039558E">
            <w:pPr>
              <w:pStyle w:val="acctmergecolhdg"/>
              <w:spacing w:line="30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EB075A5" w14:textId="6433372C" w:rsidR="00983666" w:rsidRPr="0093568B" w:rsidRDefault="00983666" w:rsidP="0039558E">
            <w:pPr>
              <w:pStyle w:val="acctmergecolhdg"/>
              <w:spacing w:line="30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6</w:t>
            </w:r>
          </w:p>
        </w:tc>
        <w:tc>
          <w:tcPr>
            <w:tcW w:w="180" w:type="dxa"/>
            <w:vAlign w:val="bottom"/>
          </w:tcPr>
          <w:p w14:paraId="329E2DBC" w14:textId="77777777" w:rsidR="00983666" w:rsidRPr="0093568B" w:rsidRDefault="00983666" w:rsidP="0039558E">
            <w:pPr>
              <w:pStyle w:val="acctmergecolhdg"/>
              <w:spacing w:line="300" w:lineRule="exact"/>
              <w:ind w:right="-79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94D4342" w14:textId="5974A515" w:rsidR="00983666" w:rsidRPr="0093568B" w:rsidRDefault="00983666" w:rsidP="0039558E">
            <w:pPr>
              <w:pStyle w:val="acctmergecolhdg"/>
              <w:spacing w:line="300" w:lineRule="exact"/>
              <w:ind w:right="-79"/>
              <w:rPr>
                <w:b w:val="0"/>
                <w:bCs/>
                <w:szCs w:val="22"/>
              </w:rPr>
            </w:pPr>
            <w:r w:rsidRPr="0093568B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</w:tr>
      <w:tr w:rsidR="003B0E38" w:rsidRPr="001429DB" w14:paraId="45C85DDE" w14:textId="77777777" w:rsidTr="007608F0">
        <w:trPr>
          <w:cantSplit/>
        </w:trPr>
        <w:tc>
          <w:tcPr>
            <w:tcW w:w="4230" w:type="dxa"/>
          </w:tcPr>
          <w:p w14:paraId="5DDD6B56" w14:textId="77777777" w:rsidR="003B0E38" w:rsidRPr="0093568B" w:rsidRDefault="003B0E38" w:rsidP="0039558E">
            <w:pPr>
              <w:spacing w:line="300" w:lineRule="exact"/>
              <w:ind w:right="108"/>
              <w:rPr>
                <w:szCs w:val="22"/>
              </w:rPr>
            </w:pPr>
          </w:p>
        </w:tc>
        <w:tc>
          <w:tcPr>
            <w:tcW w:w="5220" w:type="dxa"/>
            <w:gridSpan w:val="7"/>
          </w:tcPr>
          <w:p w14:paraId="126B9F3B" w14:textId="322533A1" w:rsidR="003B0E38" w:rsidRPr="0093568B" w:rsidRDefault="003B0E38" w:rsidP="0039558E">
            <w:pPr>
              <w:pStyle w:val="acctfourfigures"/>
              <w:tabs>
                <w:tab w:val="clear" w:pos="765"/>
              </w:tabs>
              <w:spacing w:line="300" w:lineRule="exact"/>
              <w:ind w:right="108"/>
              <w:jc w:val="center"/>
              <w:rPr>
                <w:i/>
                <w:iCs/>
                <w:szCs w:val="22"/>
              </w:rPr>
            </w:pPr>
            <w:r w:rsidRPr="0093568B">
              <w:rPr>
                <w:i/>
                <w:iCs/>
                <w:szCs w:val="22"/>
              </w:rPr>
              <w:t>(in thousand Baht</w:t>
            </w:r>
            <w:r w:rsidR="00973245">
              <w:rPr>
                <w:i/>
                <w:iCs/>
                <w:szCs w:val="22"/>
              </w:rPr>
              <w:t xml:space="preserve"> / </w:t>
            </w:r>
            <w:r w:rsidR="00147400" w:rsidRPr="0093568B">
              <w:rPr>
                <w:i/>
                <w:iCs/>
                <w:szCs w:val="22"/>
              </w:rPr>
              <w:t>thousand</w:t>
            </w:r>
            <w:r w:rsidR="00147400">
              <w:rPr>
                <w:i/>
                <w:iCs/>
                <w:szCs w:val="22"/>
              </w:rPr>
              <w:t xml:space="preserve"> shares</w:t>
            </w:r>
            <w:r w:rsidRPr="0093568B">
              <w:rPr>
                <w:i/>
                <w:iCs/>
                <w:szCs w:val="22"/>
              </w:rPr>
              <w:t>)</w:t>
            </w:r>
          </w:p>
        </w:tc>
      </w:tr>
      <w:tr w:rsidR="00B0241F" w:rsidRPr="001429DB" w14:paraId="647F8581" w14:textId="77777777" w:rsidTr="003B0E38">
        <w:trPr>
          <w:cantSplit/>
        </w:trPr>
        <w:tc>
          <w:tcPr>
            <w:tcW w:w="4230" w:type="dxa"/>
          </w:tcPr>
          <w:p w14:paraId="32C5F9C5" w14:textId="0E1EF3D3" w:rsidR="00B0241F" w:rsidRPr="0093568B" w:rsidRDefault="00B0241F" w:rsidP="0039558E">
            <w:pPr>
              <w:spacing w:line="300" w:lineRule="exact"/>
              <w:ind w:left="195" w:right="-80" w:hanging="195"/>
              <w:rPr>
                <w:szCs w:val="22"/>
              </w:rPr>
            </w:pPr>
            <w:r w:rsidRPr="0093568B">
              <w:rPr>
                <w:szCs w:val="22"/>
              </w:rPr>
              <w:t>Profit for the periods attributable to ordinary shareholder of the Company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00BD886" w14:textId="1CB4E31F" w:rsidR="00B0241F" w:rsidRPr="007C1F2C" w:rsidRDefault="00CD4F71" w:rsidP="0039558E">
            <w:pPr>
              <w:pStyle w:val="acctfourfigures"/>
              <w:tabs>
                <w:tab w:val="clear" w:pos="765"/>
              </w:tabs>
              <w:spacing w:line="300" w:lineRule="exact"/>
              <w:ind w:right="100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82,</w:t>
            </w:r>
            <w:r w:rsidR="007625DC">
              <w:rPr>
                <w:bCs/>
                <w:szCs w:val="22"/>
              </w:rPr>
              <w:t>329</w:t>
            </w:r>
          </w:p>
        </w:tc>
        <w:tc>
          <w:tcPr>
            <w:tcW w:w="180" w:type="dxa"/>
          </w:tcPr>
          <w:p w14:paraId="117E8458" w14:textId="77777777" w:rsidR="00B0241F" w:rsidRPr="007C1F2C" w:rsidRDefault="00B0241F" w:rsidP="0039558E">
            <w:pPr>
              <w:pStyle w:val="acctfourfigures"/>
              <w:tabs>
                <w:tab w:val="clear" w:pos="765"/>
              </w:tabs>
              <w:spacing w:line="30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DA7DA98" w14:textId="5B0D7B92" w:rsidR="00B0241F" w:rsidRPr="00B0241F" w:rsidRDefault="00B0241F" w:rsidP="0039558E">
            <w:pPr>
              <w:pStyle w:val="acctfourfigures"/>
              <w:tabs>
                <w:tab w:val="clear" w:pos="765"/>
              </w:tabs>
              <w:spacing w:line="300" w:lineRule="exact"/>
              <w:ind w:right="100"/>
              <w:jc w:val="right"/>
              <w:rPr>
                <w:szCs w:val="22"/>
              </w:rPr>
            </w:pPr>
            <w:r w:rsidRPr="00B0241F">
              <w:rPr>
                <w:szCs w:val="22"/>
                <w:lang w:bidi="th-TH"/>
              </w:rPr>
              <w:t>64,</w:t>
            </w:r>
            <w:r w:rsidRPr="00B0241F">
              <w:rPr>
                <w:szCs w:val="22"/>
                <w:lang w:val="en-US" w:bidi="th-TH"/>
              </w:rPr>
              <w:t>793</w:t>
            </w:r>
          </w:p>
        </w:tc>
        <w:tc>
          <w:tcPr>
            <w:tcW w:w="180" w:type="dxa"/>
          </w:tcPr>
          <w:p w14:paraId="6B79BCA7" w14:textId="77777777" w:rsidR="00B0241F" w:rsidRPr="007C1F2C" w:rsidRDefault="00B0241F" w:rsidP="0039558E">
            <w:pPr>
              <w:pStyle w:val="acctfourfigures"/>
              <w:tabs>
                <w:tab w:val="clear" w:pos="765"/>
              </w:tabs>
              <w:spacing w:line="30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8473ECA" w14:textId="2716421C" w:rsidR="00B0241F" w:rsidRPr="005A586B" w:rsidRDefault="007625DC" w:rsidP="0039558E">
            <w:pPr>
              <w:pStyle w:val="acctfourfigures"/>
              <w:tabs>
                <w:tab w:val="clear" w:pos="765"/>
              </w:tabs>
              <w:spacing w:line="300" w:lineRule="exact"/>
              <w:ind w:right="100"/>
              <w:jc w:val="right"/>
              <w:rPr>
                <w:rFonts w:cstheme="minorBidi"/>
                <w:bCs/>
                <w:szCs w:val="28"/>
                <w:lang w:val="en-US" w:bidi="th-TH"/>
              </w:rPr>
            </w:pPr>
            <w:r>
              <w:rPr>
                <w:rFonts w:cstheme="minorBidi"/>
                <w:bCs/>
                <w:szCs w:val="28"/>
                <w:lang w:val="en-US" w:bidi="th-TH"/>
              </w:rPr>
              <w:t>56</w:t>
            </w:r>
            <w:r w:rsidR="00CD4F71">
              <w:rPr>
                <w:rFonts w:cstheme="minorBidi"/>
                <w:bCs/>
                <w:szCs w:val="28"/>
                <w:lang w:val="en-US" w:bidi="th-TH"/>
              </w:rPr>
              <w:t>,</w:t>
            </w:r>
            <w:r>
              <w:rPr>
                <w:rFonts w:cstheme="minorBidi"/>
                <w:bCs/>
                <w:szCs w:val="28"/>
                <w:lang w:val="en-US" w:bidi="th-TH"/>
              </w:rPr>
              <w:t>775</w:t>
            </w:r>
          </w:p>
        </w:tc>
        <w:tc>
          <w:tcPr>
            <w:tcW w:w="180" w:type="dxa"/>
          </w:tcPr>
          <w:p w14:paraId="2040A96C" w14:textId="77777777" w:rsidR="00B0241F" w:rsidRPr="007C1F2C" w:rsidRDefault="00B0241F" w:rsidP="0039558E">
            <w:pPr>
              <w:pStyle w:val="acctfourfigures"/>
              <w:tabs>
                <w:tab w:val="clear" w:pos="765"/>
              </w:tabs>
              <w:spacing w:line="300" w:lineRule="exact"/>
              <w:ind w:right="29"/>
              <w:jc w:val="right"/>
              <w:rPr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BB04622" w14:textId="36388974" w:rsidR="00B0241F" w:rsidRPr="00B0241F" w:rsidRDefault="00B0241F" w:rsidP="0039558E">
            <w:pPr>
              <w:pStyle w:val="acctfourfigures"/>
              <w:tabs>
                <w:tab w:val="clear" w:pos="765"/>
              </w:tabs>
              <w:spacing w:line="300" w:lineRule="exact"/>
              <w:ind w:right="100"/>
              <w:jc w:val="right"/>
              <w:rPr>
                <w:szCs w:val="22"/>
              </w:rPr>
            </w:pPr>
            <w:r w:rsidRPr="00B0241F">
              <w:rPr>
                <w:szCs w:val="22"/>
                <w:lang w:bidi="th-TH"/>
              </w:rPr>
              <w:t>59,999</w:t>
            </w:r>
          </w:p>
        </w:tc>
      </w:tr>
      <w:tr w:rsidR="00B0241F" w:rsidRPr="001429DB" w14:paraId="3ECB0FFA" w14:textId="77777777" w:rsidTr="006C4221">
        <w:trPr>
          <w:cantSplit/>
          <w:trHeight w:val="60"/>
        </w:trPr>
        <w:tc>
          <w:tcPr>
            <w:tcW w:w="4230" w:type="dxa"/>
          </w:tcPr>
          <w:p w14:paraId="1B183913" w14:textId="185A0277" w:rsidR="00B0241F" w:rsidRPr="0093568B" w:rsidRDefault="00B0241F" w:rsidP="0039558E">
            <w:pPr>
              <w:pStyle w:val="acctfourfigures"/>
              <w:tabs>
                <w:tab w:val="clear" w:pos="765"/>
              </w:tabs>
              <w:spacing w:line="300" w:lineRule="exact"/>
              <w:ind w:left="191" w:right="11" w:hanging="191"/>
              <w:rPr>
                <w:bCs/>
                <w:szCs w:val="22"/>
                <w:lang w:val="en-US" w:bidi="th-TH"/>
              </w:rPr>
            </w:pPr>
            <w:r>
              <w:rPr>
                <w:b/>
                <w:bCs/>
                <w:szCs w:val="22"/>
              </w:rPr>
              <w:t>N</w:t>
            </w:r>
            <w:r w:rsidRPr="0093568B">
              <w:rPr>
                <w:b/>
                <w:bCs/>
                <w:szCs w:val="22"/>
              </w:rPr>
              <w:t xml:space="preserve">umber of ordinary shares outstanding </w:t>
            </w:r>
            <w:r w:rsidR="0039558E">
              <w:rPr>
                <w:b/>
                <w:bCs/>
                <w:szCs w:val="22"/>
              </w:rPr>
              <w:br/>
            </w:r>
            <w:proofErr w:type="gramStart"/>
            <w:r w:rsidRPr="0093568B">
              <w:rPr>
                <w:b/>
                <w:bCs/>
                <w:szCs w:val="22"/>
              </w:rPr>
              <w:t>at</w:t>
            </w:r>
            <w:proofErr w:type="gramEnd"/>
            <w:r w:rsidRPr="0093568B">
              <w:rPr>
                <w:b/>
                <w:bCs/>
                <w:szCs w:val="22"/>
              </w:rPr>
              <w:t xml:space="preserve"> </w:t>
            </w:r>
            <w:r w:rsidRPr="00F41099">
              <w:rPr>
                <w:b/>
                <w:bCs/>
                <w:szCs w:val="22"/>
              </w:rPr>
              <w:t>31 March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24A26" w14:textId="7F515BA7" w:rsidR="00B0241F" w:rsidRPr="007C1F2C" w:rsidRDefault="00CD4F71" w:rsidP="0039558E">
            <w:pPr>
              <w:pStyle w:val="acctfourfigures"/>
              <w:tabs>
                <w:tab w:val="clear" w:pos="765"/>
              </w:tabs>
              <w:spacing w:line="30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>
              <w:rPr>
                <w:b/>
                <w:szCs w:val="22"/>
                <w:lang w:val="en-US" w:bidi="th-TH"/>
              </w:rPr>
              <w:t>1,470,000</w:t>
            </w:r>
          </w:p>
        </w:tc>
        <w:tc>
          <w:tcPr>
            <w:tcW w:w="180" w:type="dxa"/>
          </w:tcPr>
          <w:p w14:paraId="6EF348C7" w14:textId="77777777" w:rsidR="00B0241F" w:rsidRPr="007C1F2C" w:rsidRDefault="00B0241F" w:rsidP="0039558E">
            <w:pPr>
              <w:pStyle w:val="acctfourfigures"/>
              <w:tabs>
                <w:tab w:val="clear" w:pos="765"/>
              </w:tabs>
              <w:spacing w:line="30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BE43F" w14:textId="59811839" w:rsidR="00B0241F" w:rsidRPr="00B0241F" w:rsidRDefault="00B0241F" w:rsidP="0039558E">
            <w:pPr>
              <w:pStyle w:val="acctfourfigures"/>
              <w:tabs>
                <w:tab w:val="clear" w:pos="765"/>
              </w:tabs>
              <w:spacing w:line="300" w:lineRule="exact"/>
              <w:ind w:right="100"/>
              <w:jc w:val="right"/>
              <w:rPr>
                <w:b/>
                <w:szCs w:val="22"/>
              </w:rPr>
            </w:pPr>
            <w:r w:rsidRPr="00B0241F">
              <w:rPr>
                <w:b/>
                <w:bCs/>
                <w:szCs w:val="22"/>
                <w:cs/>
                <w:lang w:bidi="th-TH"/>
              </w:rPr>
              <w:t>1</w:t>
            </w:r>
            <w:r w:rsidRPr="00B0241F">
              <w:rPr>
                <w:b/>
                <w:bCs/>
                <w:szCs w:val="22"/>
                <w:lang w:bidi="th-TH"/>
              </w:rPr>
              <w:t>,</w:t>
            </w:r>
            <w:r w:rsidRPr="00B0241F">
              <w:rPr>
                <w:b/>
                <w:bCs/>
                <w:szCs w:val="22"/>
                <w:cs/>
                <w:lang w:bidi="th-TH"/>
              </w:rPr>
              <w:t>470</w:t>
            </w:r>
            <w:r w:rsidRPr="00B0241F">
              <w:rPr>
                <w:b/>
                <w:bCs/>
                <w:szCs w:val="22"/>
                <w:lang w:bidi="th-TH"/>
              </w:rPr>
              <w:t>,</w:t>
            </w:r>
            <w:r w:rsidRPr="00B0241F">
              <w:rPr>
                <w:b/>
                <w:bCs/>
                <w:szCs w:val="22"/>
                <w:cs/>
                <w:lang w:bidi="th-TH"/>
              </w:rPr>
              <w:t>000</w:t>
            </w:r>
          </w:p>
        </w:tc>
        <w:tc>
          <w:tcPr>
            <w:tcW w:w="180" w:type="dxa"/>
          </w:tcPr>
          <w:p w14:paraId="42AFF25E" w14:textId="77777777" w:rsidR="00B0241F" w:rsidRPr="007C1F2C" w:rsidRDefault="00B0241F" w:rsidP="0039558E">
            <w:pPr>
              <w:pStyle w:val="acctfourfigures"/>
              <w:tabs>
                <w:tab w:val="clear" w:pos="765"/>
              </w:tabs>
              <w:spacing w:line="30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1E3CD" w14:textId="4EF4D000" w:rsidR="00B0241F" w:rsidRPr="007C1F2C" w:rsidRDefault="00CD4F71" w:rsidP="0039558E">
            <w:pPr>
              <w:pStyle w:val="acctfourfigures"/>
              <w:tabs>
                <w:tab w:val="clear" w:pos="765"/>
              </w:tabs>
              <w:spacing w:line="300" w:lineRule="exact"/>
              <w:ind w:right="100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1,470,000</w:t>
            </w:r>
          </w:p>
        </w:tc>
        <w:tc>
          <w:tcPr>
            <w:tcW w:w="180" w:type="dxa"/>
          </w:tcPr>
          <w:p w14:paraId="44BD1FA4" w14:textId="77777777" w:rsidR="00B0241F" w:rsidRPr="007C1F2C" w:rsidRDefault="00B0241F" w:rsidP="0039558E">
            <w:pPr>
              <w:pStyle w:val="acctfourfigures"/>
              <w:tabs>
                <w:tab w:val="clear" w:pos="765"/>
              </w:tabs>
              <w:spacing w:line="30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3AD46" w14:textId="78EE498D" w:rsidR="00B0241F" w:rsidRPr="00B0241F" w:rsidRDefault="00B0241F" w:rsidP="0039558E">
            <w:pPr>
              <w:pStyle w:val="acctfourfigures"/>
              <w:tabs>
                <w:tab w:val="clear" w:pos="765"/>
              </w:tabs>
              <w:spacing w:line="300" w:lineRule="exact"/>
              <w:ind w:right="100"/>
              <w:jc w:val="right"/>
              <w:rPr>
                <w:b/>
                <w:szCs w:val="22"/>
              </w:rPr>
            </w:pPr>
            <w:r w:rsidRPr="00B0241F">
              <w:rPr>
                <w:b/>
                <w:bCs/>
                <w:szCs w:val="22"/>
                <w:cs/>
                <w:lang w:bidi="th-TH"/>
              </w:rPr>
              <w:t>1</w:t>
            </w:r>
            <w:r w:rsidRPr="00B0241F">
              <w:rPr>
                <w:b/>
                <w:bCs/>
                <w:szCs w:val="22"/>
                <w:lang w:bidi="th-TH"/>
              </w:rPr>
              <w:t>,</w:t>
            </w:r>
            <w:r w:rsidRPr="00B0241F">
              <w:rPr>
                <w:b/>
                <w:bCs/>
                <w:szCs w:val="22"/>
                <w:cs/>
                <w:lang w:bidi="th-TH"/>
              </w:rPr>
              <w:t>470</w:t>
            </w:r>
            <w:r w:rsidRPr="00B0241F">
              <w:rPr>
                <w:b/>
                <w:bCs/>
                <w:szCs w:val="22"/>
                <w:lang w:bidi="th-TH"/>
              </w:rPr>
              <w:t>,</w:t>
            </w:r>
            <w:r w:rsidRPr="00B0241F">
              <w:rPr>
                <w:b/>
                <w:bCs/>
                <w:szCs w:val="22"/>
                <w:cs/>
                <w:lang w:bidi="th-TH"/>
              </w:rPr>
              <w:t>000</w:t>
            </w:r>
          </w:p>
        </w:tc>
      </w:tr>
      <w:tr w:rsidR="00B0241F" w:rsidRPr="001429DB" w14:paraId="40A79D77" w14:textId="77777777" w:rsidTr="006C4221">
        <w:trPr>
          <w:cantSplit/>
        </w:trPr>
        <w:tc>
          <w:tcPr>
            <w:tcW w:w="4230" w:type="dxa"/>
          </w:tcPr>
          <w:p w14:paraId="0F30B07B" w14:textId="134E9024" w:rsidR="00B0241F" w:rsidRPr="0093568B" w:rsidRDefault="00B0241F" w:rsidP="0039558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rPr>
                <w:b/>
                <w:szCs w:val="22"/>
                <w:lang w:val="en-US" w:bidi="th-TH"/>
              </w:rPr>
            </w:pPr>
            <w:r w:rsidRPr="0093568B">
              <w:rPr>
                <w:b/>
                <w:bCs/>
                <w:szCs w:val="22"/>
              </w:rPr>
              <w:t xml:space="preserve">Basic earnings per share </w:t>
            </w:r>
            <w:r w:rsidRPr="0093568B">
              <w:rPr>
                <w:b/>
                <w:bCs/>
                <w:i/>
                <w:iCs/>
                <w:szCs w:val="22"/>
              </w:rPr>
              <w:t>(in Baht)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9EF1D2C" w14:textId="6689C945" w:rsidR="00B0241F" w:rsidRPr="007C1F2C" w:rsidRDefault="00CD4F71" w:rsidP="0039558E">
            <w:pPr>
              <w:pStyle w:val="acctfourfigures"/>
              <w:tabs>
                <w:tab w:val="clear" w:pos="765"/>
              </w:tabs>
              <w:spacing w:line="30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>
              <w:rPr>
                <w:b/>
                <w:szCs w:val="22"/>
                <w:lang w:val="en-US" w:bidi="th-TH"/>
              </w:rPr>
              <w:t>0.06</w:t>
            </w:r>
          </w:p>
        </w:tc>
        <w:tc>
          <w:tcPr>
            <w:tcW w:w="180" w:type="dxa"/>
          </w:tcPr>
          <w:p w14:paraId="453F0D8E" w14:textId="77777777" w:rsidR="00B0241F" w:rsidRPr="007C1F2C" w:rsidRDefault="00B0241F" w:rsidP="0039558E">
            <w:pPr>
              <w:pStyle w:val="acctfourfigures"/>
              <w:tabs>
                <w:tab w:val="clear" w:pos="765"/>
              </w:tabs>
              <w:spacing w:line="300" w:lineRule="exact"/>
              <w:ind w:right="29"/>
              <w:jc w:val="right"/>
              <w:rPr>
                <w:b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EF7E1FF" w14:textId="1BB359F5" w:rsidR="00B0241F" w:rsidRPr="00B0241F" w:rsidRDefault="00B0241F" w:rsidP="0039558E">
            <w:pPr>
              <w:pStyle w:val="acctfourfigures"/>
              <w:tabs>
                <w:tab w:val="clear" w:pos="765"/>
              </w:tabs>
              <w:spacing w:line="30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 w:rsidRPr="00B0241F">
              <w:rPr>
                <w:b/>
                <w:bCs/>
                <w:szCs w:val="22"/>
                <w:lang w:bidi="th-TH"/>
              </w:rPr>
              <w:t>0.04</w:t>
            </w:r>
          </w:p>
        </w:tc>
        <w:tc>
          <w:tcPr>
            <w:tcW w:w="180" w:type="dxa"/>
          </w:tcPr>
          <w:p w14:paraId="26A5AC36" w14:textId="77777777" w:rsidR="00B0241F" w:rsidRPr="007C1F2C" w:rsidRDefault="00B0241F" w:rsidP="0039558E">
            <w:pPr>
              <w:pStyle w:val="acctfourfigures"/>
              <w:tabs>
                <w:tab w:val="clear" w:pos="765"/>
              </w:tabs>
              <w:spacing w:line="300" w:lineRule="exact"/>
              <w:ind w:right="29"/>
              <w:jc w:val="right"/>
              <w:rPr>
                <w:b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CC4C6A" w14:textId="6087A305" w:rsidR="00B0241F" w:rsidRPr="007C1F2C" w:rsidRDefault="00CD4F71" w:rsidP="0039558E">
            <w:pPr>
              <w:pStyle w:val="acctfourfigures"/>
              <w:tabs>
                <w:tab w:val="clear" w:pos="765"/>
              </w:tabs>
              <w:spacing w:line="30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>
              <w:rPr>
                <w:b/>
                <w:szCs w:val="22"/>
                <w:lang w:val="en-US" w:bidi="th-TH"/>
              </w:rPr>
              <w:t>0.</w:t>
            </w:r>
            <w:r w:rsidR="007625DC">
              <w:rPr>
                <w:b/>
                <w:szCs w:val="22"/>
                <w:lang w:val="en-US" w:bidi="th-TH"/>
              </w:rPr>
              <w:t>04</w:t>
            </w:r>
          </w:p>
        </w:tc>
        <w:tc>
          <w:tcPr>
            <w:tcW w:w="180" w:type="dxa"/>
          </w:tcPr>
          <w:p w14:paraId="049C4C36" w14:textId="77777777" w:rsidR="00B0241F" w:rsidRPr="007C1F2C" w:rsidRDefault="00B0241F" w:rsidP="0039558E">
            <w:pPr>
              <w:pStyle w:val="acctfourfigures"/>
              <w:tabs>
                <w:tab w:val="clear" w:pos="765"/>
              </w:tabs>
              <w:spacing w:line="300" w:lineRule="exact"/>
              <w:ind w:right="29"/>
              <w:jc w:val="right"/>
              <w:rPr>
                <w:b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2474F4" w14:textId="5B0130F7" w:rsidR="00B0241F" w:rsidRPr="00B0241F" w:rsidRDefault="00B0241F" w:rsidP="0039558E">
            <w:pPr>
              <w:pStyle w:val="acctfourfigures"/>
              <w:tabs>
                <w:tab w:val="clear" w:pos="765"/>
              </w:tabs>
              <w:spacing w:line="300" w:lineRule="exact"/>
              <w:ind w:right="100"/>
              <w:jc w:val="right"/>
              <w:rPr>
                <w:b/>
                <w:szCs w:val="22"/>
                <w:lang w:val="en-US" w:bidi="th-TH"/>
              </w:rPr>
            </w:pPr>
            <w:r w:rsidRPr="00B0241F">
              <w:rPr>
                <w:b/>
                <w:bCs/>
                <w:szCs w:val="22"/>
                <w:lang w:bidi="th-TH"/>
              </w:rPr>
              <w:t>0.04</w:t>
            </w:r>
          </w:p>
        </w:tc>
      </w:tr>
    </w:tbl>
    <w:p w14:paraId="35B75B66" w14:textId="77777777" w:rsidR="003B0E38" w:rsidRPr="00163C41" w:rsidRDefault="003B0E38" w:rsidP="00D30639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6488F1E7" w14:textId="2FA8389E" w:rsidR="00852FFD" w:rsidRDefault="00852FFD" w:rsidP="003B5A49">
      <w:pPr>
        <w:pStyle w:val="Heading1"/>
      </w:pPr>
      <w:r w:rsidRPr="00DE1855">
        <w:t>Commitments with non-related parties</w:t>
      </w:r>
    </w:p>
    <w:p w14:paraId="74B517B6" w14:textId="77777777" w:rsidR="00852FFD" w:rsidRPr="00163C41" w:rsidRDefault="00852FFD" w:rsidP="00852FFD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tbl>
      <w:tblPr>
        <w:tblW w:w="918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9"/>
        <w:gridCol w:w="1350"/>
        <w:gridCol w:w="180"/>
        <w:gridCol w:w="1350"/>
      </w:tblGrid>
      <w:tr w:rsidR="00852FFD" w:rsidRPr="00ED0D3B" w14:paraId="66AE03E1" w14:textId="77777777" w:rsidTr="00FC28F8">
        <w:trPr>
          <w:cantSplit/>
          <w:tblHeader/>
        </w:trPr>
        <w:tc>
          <w:tcPr>
            <w:tcW w:w="6309" w:type="dxa"/>
            <w:vAlign w:val="bottom"/>
          </w:tcPr>
          <w:p w14:paraId="625B976D" w14:textId="273EA1F3" w:rsidR="00852FFD" w:rsidRPr="00ED0D3B" w:rsidRDefault="00852FFD" w:rsidP="0039558E">
            <w:pPr>
              <w:pStyle w:val="acctfourfigures"/>
              <w:tabs>
                <w:tab w:val="clear" w:pos="765"/>
              </w:tabs>
              <w:spacing w:line="300" w:lineRule="exact"/>
              <w:rPr>
                <w:b/>
                <w:bCs/>
                <w:i/>
                <w:iCs/>
                <w:szCs w:val="22"/>
                <w:lang w:val="en-US"/>
              </w:rPr>
            </w:pPr>
            <w:proofErr w:type="gramStart"/>
            <w:r w:rsidRPr="00852FFD">
              <w:rPr>
                <w:b/>
                <w:bCs/>
                <w:i/>
                <w:iCs/>
                <w:szCs w:val="22"/>
              </w:rPr>
              <w:t>At</w:t>
            </w:r>
            <w:proofErr w:type="gramEnd"/>
            <w:r w:rsidRPr="00852FFD">
              <w:rPr>
                <w:b/>
                <w:bCs/>
                <w:i/>
                <w:iCs/>
                <w:szCs w:val="22"/>
              </w:rPr>
              <w:t xml:space="preserve"> </w:t>
            </w:r>
            <w:r w:rsidR="00832EE8" w:rsidRPr="00832EE8">
              <w:rPr>
                <w:b/>
                <w:bCs/>
                <w:i/>
                <w:iCs/>
                <w:szCs w:val="22"/>
              </w:rPr>
              <w:t>31 Marc</w:t>
            </w:r>
            <w:r w:rsidR="00BB2D59">
              <w:rPr>
                <w:b/>
                <w:bCs/>
                <w:i/>
                <w:iCs/>
                <w:szCs w:val="22"/>
              </w:rPr>
              <w:t>h 2026</w:t>
            </w:r>
          </w:p>
        </w:tc>
        <w:tc>
          <w:tcPr>
            <w:tcW w:w="1350" w:type="dxa"/>
          </w:tcPr>
          <w:p w14:paraId="6ECD299B" w14:textId="77777777" w:rsidR="00852FFD" w:rsidRPr="00ED0D3B" w:rsidRDefault="00852FFD" w:rsidP="0039558E">
            <w:pPr>
              <w:pStyle w:val="acctmergecolhdg"/>
              <w:tabs>
                <w:tab w:val="left" w:pos="1359"/>
              </w:tabs>
              <w:spacing w:line="300" w:lineRule="exact"/>
              <w:ind w:left="-80" w:right="-80"/>
              <w:rPr>
                <w:szCs w:val="22"/>
              </w:rPr>
            </w:pPr>
            <w:r w:rsidRPr="00ED0D3B">
              <w:rPr>
                <w:szCs w:val="22"/>
              </w:rPr>
              <w:t xml:space="preserve">Consolidated financial </w:t>
            </w:r>
            <w:r w:rsidRPr="00ED0D3B">
              <w:rPr>
                <w:szCs w:val="22"/>
              </w:rPr>
              <w:br/>
              <w:t>statement</w:t>
            </w:r>
            <w:r w:rsidRPr="00ED0D3B">
              <w:rPr>
                <w:szCs w:val="22"/>
                <w:lang w:val="en-US" w:bidi="th-TH"/>
              </w:rPr>
              <w:t>s</w:t>
            </w:r>
          </w:p>
        </w:tc>
        <w:tc>
          <w:tcPr>
            <w:tcW w:w="180" w:type="dxa"/>
          </w:tcPr>
          <w:p w14:paraId="4FC2068F" w14:textId="77777777" w:rsidR="00852FFD" w:rsidRPr="00ED0D3B" w:rsidRDefault="00852FFD" w:rsidP="0039558E">
            <w:pPr>
              <w:pStyle w:val="acctmergecolhdg"/>
              <w:spacing w:line="300" w:lineRule="exact"/>
              <w:rPr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6182817A" w14:textId="77777777" w:rsidR="00852FFD" w:rsidRPr="00ED0D3B" w:rsidRDefault="00852FFD" w:rsidP="0039558E">
            <w:pPr>
              <w:pStyle w:val="acctmergecolhdg"/>
              <w:spacing w:line="300" w:lineRule="exact"/>
              <w:ind w:left="-79" w:right="-79"/>
              <w:rPr>
                <w:szCs w:val="22"/>
              </w:rPr>
            </w:pPr>
            <w:r w:rsidRPr="00ED0D3B">
              <w:rPr>
                <w:szCs w:val="22"/>
              </w:rPr>
              <w:t xml:space="preserve">Separate </w:t>
            </w:r>
            <w:r w:rsidRPr="00ED0D3B">
              <w:rPr>
                <w:szCs w:val="22"/>
              </w:rPr>
              <w:br/>
              <w:t xml:space="preserve">financial </w:t>
            </w:r>
            <w:r w:rsidRPr="00ED0D3B">
              <w:rPr>
                <w:szCs w:val="22"/>
              </w:rPr>
              <w:br/>
              <w:t>statements</w:t>
            </w:r>
          </w:p>
        </w:tc>
      </w:tr>
      <w:tr w:rsidR="00852FFD" w:rsidRPr="00ED0D3B" w14:paraId="517DFC2D" w14:textId="77777777" w:rsidTr="00FC28F8">
        <w:trPr>
          <w:cantSplit/>
          <w:tblHeader/>
        </w:trPr>
        <w:tc>
          <w:tcPr>
            <w:tcW w:w="6309" w:type="dxa"/>
          </w:tcPr>
          <w:p w14:paraId="3CD7B16B" w14:textId="77777777" w:rsidR="00852FFD" w:rsidRPr="00ED0D3B" w:rsidRDefault="00852FFD" w:rsidP="0039558E">
            <w:pPr>
              <w:spacing w:line="300" w:lineRule="exact"/>
              <w:rPr>
                <w:i/>
                <w:iCs/>
                <w:szCs w:val="22"/>
              </w:rPr>
            </w:pPr>
          </w:p>
        </w:tc>
        <w:tc>
          <w:tcPr>
            <w:tcW w:w="2880" w:type="dxa"/>
            <w:gridSpan w:val="3"/>
          </w:tcPr>
          <w:p w14:paraId="39BE382D" w14:textId="77777777" w:rsidR="00852FFD" w:rsidRPr="00ED0D3B" w:rsidRDefault="00852FFD" w:rsidP="0039558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i/>
                <w:iCs/>
                <w:szCs w:val="22"/>
              </w:rPr>
            </w:pPr>
            <w:r w:rsidRPr="00ED0D3B">
              <w:rPr>
                <w:i/>
                <w:iCs/>
                <w:szCs w:val="22"/>
              </w:rPr>
              <w:t>(in thousand Baht)</w:t>
            </w:r>
          </w:p>
        </w:tc>
      </w:tr>
      <w:tr w:rsidR="00852FFD" w:rsidRPr="00ED0D3B" w14:paraId="7BE06278" w14:textId="77777777" w:rsidTr="00FC28F8">
        <w:trPr>
          <w:cantSplit/>
        </w:trPr>
        <w:tc>
          <w:tcPr>
            <w:tcW w:w="6309" w:type="dxa"/>
          </w:tcPr>
          <w:p w14:paraId="69401E6A" w14:textId="77777777" w:rsidR="00852FFD" w:rsidRPr="00ED0D3B" w:rsidRDefault="00852FFD" w:rsidP="0039558E">
            <w:pPr>
              <w:spacing w:line="300" w:lineRule="exact"/>
              <w:rPr>
                <w:i/>
                <w:iCs/>
                <w:szCs w:val="22"/>
              </w:rPr>
            </w:pPr>
            <w:r w:rsidRPr="00ED0D3B">
              <w:rPr>
                <w:b/>
                <w:bCs/>
                <w:i/>
                <w:iCs/>
                <w:szCs w:val="22"/>
              </w:rPr>
              <w:t>Capital commitments</w:t>
            </w:r>
          </w:p>
        </w:tc>
        <w:tc>
          <w:tcPr>
            <w:tcW w:w="1350" w:type="dxa"/>
          </w:tcPr>
          <w:p w14:paraId="5BDBC111" w14:textId="77777777" w:rsidR="00852FFD" w:rsidRPr="00ED0D3B" w:rsidRDefault="00852FFD" w:rsidP="0039558E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4"/>
              <w:rPr>
                <w:szCs w:val="22"/>
              </w:rPr>
            </w:pPr>
          </w:p>
        </w:tc>
        <w:tc>
          <w:tcPr>
            <w:tcW w:w="180" w:type="dxa"/>
          </w:tcPr>
          <w:p w14:paraId="188A8CFC" w14:textId="77777777" w:rsidR="00852FFD" w:rsidRPr="00ED0D3B" w:rsidRDefault="00852FFD" w:rsidP="0039558E">
            <w:pPr>
              <w:pStyle w:val="acctfourfigures"/>
              <w:spacing w:line="300" w:lineRule="exact"/>
              <w:rPr>
                <w:szCs w:val="22"/>
              </w:rPr>
            </w:pPr>
          </w:p>
        </w:tc>
        <w:tc>
          <w:tcPr>
            <w:tcW w:w="1350" w:type="dxa"/>
          </w:tcPr>
          <w:p w14:paraId="164F50ED" w14:textId="77777777" w:rsidR="00852FFD" w:rsidRPr="00ED0D3B" w:rsidRDefault="00852FFD" w:rsidP="0039558E">
            <w:pPr>
              <w:pStyle w:val="acctfourfigures"/>
              <w:tabs>
                <w:tab w:val="clear" w:pos="765"/>
                <w:tab w:val="decimal" w:pos="994"/>
              </w:tabs>
              <w:spacing w:line="300" w:lineRule="exact"/>
              <w:ind w:right="14"/>
              <w:rPr>
                <w:szCs w:val="22"/>
              </w:rPr>
            </w:pPr>
          </w:p>
        </w:tc>
      </w:tr>
      <w:tr w:rsidR="002010E4" w:rsidRPr="00ED0D3B" w14:paraId="442C4FC9" w14:textId="77777777" w:rsidTr="00FC28F8">
        <w:trPr>
          <w:cantSplit/>
        </w:trPr>
        <w:tc>
          <w:tcPr>
            <w:tcW w:w="6309" w:type="dxa"/>
          </w:tcPr>
          <w:p w14:paraId="6A2E95A5" w14:textId="77777777" w:rsidR="002010E4" w:rsidRPr="00ED0D3B" w:rsidRDefault="002010E4" w:rsidP="0039558E">
            <w:pPr>
              <w:spacing w:line="300" w:lineRule="exact"/>
              <w:rPr>
                <w:szCs w:val="22"/>
              </w:rPr>
            </w:pPr>
            <w:r w:rsidRPr="00ED0D3B">
              <w:rPr>
                <w:szCs w:val="22"/>
              </w:rPr>
              <w:t>Building</w:t>
            </w:r>
          </w:p>
        </w:tc>
        <w:tc>
          <w:tcPr>
            <w:tcW w:w="1350" w:type="dxa"/>
          </w:tcPr>
          <w:p w14:paraId="182FC51E" w14:textId="541FB275" w:rsidR="002010E4" w:rsidRPr="00FE385E" w:rsidRDefault="004A5BEE" w:rsidP="0039558E">
            <w:pPr>
              <w:pStyle w:val="acctfourfigures"/>
              <w:tabs>
                <w:tab w:val="clear" w:pos="765"/>
                <w:tab w:val="decimal" w:pos="1359"/>
              </w:tabs>
              <w:spacing w:line="300" w:lineRule="exact"/>
              <w:ind w:right="98"/>
              <w:rPr>
                <w:szCs w:val="22"/>
              </w:rPr>
            </w:pPr>
            <w:r>
              <w:rPr>
                <w:szCs w:val="22"/>
              </w:rPr>
              <w:t>136,349</w:t>
            </w:r>
          </w:p>
        </w:tc>
        <w:tc>
          <w:tcPr>
            <w:tcW w:w="180" w:type="dxa"/>
          </w:tcPr>
          <w:p w14:paraId="7BA9D222" w14:textId="77777777" w:rsidR="002010E4" w:rsidRPr="00FE385E" w:rsidRDefault="002010E4" w:rsidP="0039558E">
            <w:pPr>
              <w:pStyle w:val="acctfourfigures"/>
              <w:spacing w:line="300" w:lineRule="exact"/>
              <w:rPr>
                <w:szCs w:val="22"/>
              </w:rPr>
            </w:pPr>
          </w:p>
        </w:tc>
        <w:tc>
          <w:tcPr>
            <w:tcW w:w="1350" w:type="dxa"/>
          </w:tcPr>
          <w:p w14:paraId="3CEF5212" w14:textId="05BB9737" w:rsidR="002010E4" w:rsidRPr="00FE385E" w:rsidRDefault="00CD4F71" w:rsidP="0039558E">
            <w:pPr>
              <w:pStyle w:val="acctfourfigures"/>
              <w:tabs>
                <w:tab w:val="clear" w:pos="765"/>
                <w:tab w:val="decimal" w:pos="1366"/>
              </w:tabs>
              <w:spacing w:line="300" w:lineRule="exact"/>
              <w:ind w:right="100"/>
              <w:rPr>
                <w:szCs w:val="22"/>
              </w:rPr>
            </w:pPr>
            <w:r>
              <w:rPr>
                <w:szCs w:val="22"/>
              </w:rPr>
              <w:t>2,406</w:t>
            </w:r>
          </w:p>
        </w:tc>
      </w:tr>
      <w:tr w:rsidR="002010E4" w:rsidRPr="00ED0D3B" w14:paraId="6BE492ED" w14:textId="77777777" w:rsidTr="00FC28F8">
        <w:trPr>
          <w:cantSplit/>
        </w:trPr>
        <w:tc>
          <w:tcPr>
            <w:tcW w:w="6309" w:type="dxa"/>
          </w:tcPr>
          <w:p w14:paraId="72FDA44A" w14:textId="77777777" w:rsidR="002010E4" w:rsidRPr="00ED0D3B" w:rsidRDefault="002010E4" w:rsidP="0039558E">
            <w:pPr>
              <w:spacing w:line="300" w:lineRule="exact"/>
              <w:rPr>
                <w:szCs w:val="22"/>
              </w:rPr>
            </w:pPr>
            <w:r w:rsidRPr="00ED0D3B">
              <w:rPr>
                <w:szCs w:val="22"/>
              </w:rPr>
              <w:t>Machinery and factory equipment</w:t>
            </w:r>
          </w:p>
        </w:tc>
        <w:tc>
          <w:tcPr>
            <w:tcW w:w="1350" w:type="dxa"/>
          </w:tcPr>
          <w:p w14:paraId="079495A9" w14:textId="0D416E53" w:rsidR="002010E4" w:rsidRPr="00FE385E" w:rsidRDefault="00CD4F71" w:rsidP="0039558E">
            <w:pPr>
              <w:pStyle w:val="acctfourfigures"/>
              <w:tabs>
                <w:tab w:val="clear" w:pos="765"/>
                <w:tab w:val="decimal" w:pos="1359"/>
              </w:tabs>
              <w:spacing w:line="300" w:lineRule="exact"/>
              <w:ind w:right="98"/>
              <w:rPr>
                <w:szCs w:val="22"/>
              </w:rPr>
            </w:pPr>
            <w:r>
              <w:rPr>
                <w:szCs w:val="22"/>
              </w:rPr>
              <w:t>186,614</w:t>
            </w:r>
          </w:p>
        </w:tc>
        <w:tc>
          <w:tcPr>
            <w:tcW w:w="180" w:type="dxa"/>
          </w:tcPr>
          <w:p w14:paraId="6A3E21B9" w14:textId="77777777" w:rsidR="002010E4" w:rsidRPr="00FE385E" w:rsidRDefault="002010E4" w:rsidP="0039558E">
            <w:pPr>
              <w:pStyle w:val="acctfourfigures"/>
              <w:spacing w:line="300" w:lineRule="exact"/>
              <w:rPr>
                <w:szCs w:val="22"/>
              </w:rPr>
            </w:pPr>
          </w:p>
        </w:tc>
        <w:tc>
          <w:tcPr>
            <w:tcW w:w="1350" w:type="dxa"/>
          </w:tcPr>
          <w:p w14:paraId="6CA0B249" w14:textId="13B511AE" w:rsidR="002010E4" w:rsidRPr="00FE385E" w:rsidRDefault="00CD4F71" w:rsidP="0039558E">
            <w:pPr>
              <w:pStyle w:val="acctfourfigures"/>
              <w:tabs>
                <w:tab w:val="clear" w:pos="765"/>
                <w:tab w:val="decimal" w:pos="1366"/>
              </w:tabs>
              <w:spacing w:line="300" w:lineRule="exact"/>
              <w:ind w:right="100"/>
              <w:rPr>
                <w:szCs w:val="22"/>
              </w:rPr>
            </w:pPr>
            <w:r>
              <w:rPr>
                <w:szCs w:val="22"/>
              </w:rPr>
              <w:t>51,145</w:t>
            </w:r>
          </w:p>
        </w:tc>
      </w:tr>
      <w:tr w:rsidR="002010E4" w:rsidRPr="00ED0D3B" w14:paraId="64BF0793" w14:textId="77777777" w:rsidTr="00FC28F8">
        <w:trPr>
          <w:cantSplit/>
        </w:trPr>
        <w:tc>
          <w:tcPr>
            <w:tcW w:w="6309" w:type="dxa"/>
          </w:tcPr>
          <w:p w14:paraId="3AE58A68" w14:textId="77777777" w:rsidR="002010E4" w:rsidRPr="00ED0D3B" w:rsidRDefault="002010E4" w:rsidP="0039558E">
            <w:pPr>
              <w:spacing w:line="300" w:lineRule="exact"/>
              <w:rPr>
                <w:szCs w:val="22"/>
              </w:rPr>
            </w:pPr>
            <w:r w:rsidRPr="00ED0D3B">
              <w:rPr>
                <w:szCs w:val="22"/>
              </w:rPr>
              <w:t>Intangible assets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FB7873" w14:textId="653ED54D" w:rsidR="002010E4" w:rsidRPr="00FE385E" w:rsidRDefault="00CD4F71" w:rsidP="0039558E">
            <w:pPr>
              <w:pStyle w:val="acctfourfigures"/>
              <w:tabs>
                <w:tab w:val="clear" w:pos="765"/>
                <w:tab w:val="decimal" w:pos="1359"/>
              </w:tabs>
              <w:spacing w:line="300" w:lineRule="exact"/>
              <w:ind w:right="98"/>
              <w:rPr>
                <w:szCs w:val="22"/>
              </w:rPr>
            </w:pPr>
            <w:r>
              <w:rPr>
                <w:szCs w:val="22"/>
              </w:rPr>
              <w:t>3,850</w:t>
            </w:r>
          </w:p>
        </w:tc>
        <w:tc>
          <w:tcPr>
            <w:tcW w:w="180" w:type="dxa"/>
          </w:tcPr>
          <w:p w14:paraId="54487DE3" w14:textId="77777777" w:rsidR="002010E4" w:rsidRPr="00FE385E" w:rsidRDefault="002010E4" w:rsidP="0039558E">
            <w:pPr>
              <w:pStyle w:val="acctfourfigures"/>
              <w:spacing w:line="300" w:lineRule="exact"/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124A73" w14:textId="60DEE1C3" w:rsidR="002010E4" w:rsidRPr="00FE385E" w:rsidRDefault="00CD4F71" w:rsidP="0039558E">
            <w:pPr>
              <w:pStyle w:val="acctfourfigures"/>
              <w:tabs>
                <w:tab w:val="clear" w:pos="765"/>
                <w:tab w:val="decimal" w:pos="1366"/>
              </w:tabs>
              <w:spacing w:line="300" w:lineRule="exact"/>
              <w:ind w:right="100"/>
              <w:rPr>
                <w:szCs w:val="22"/>
              </w:rPr>
            </w:pPr>
            <w:r>
              <w:rPr>
                <w:szCs w:val="22"/>
              </w:rPr>
              <w:t>3,850</w:t>
            </w:r>
          </w:p>
        </w:tc>
      </w:tr>
      <w:tr w:rsidR="002010E4" w:rsidRPr="00ED0D3B" w14:paraId="0878FC5B" w14:textId="77777777" w:rsidTr="00E35E46">
        <w:trPr>
          <w:cantSplit/>
        </w:trPr>
        <w:tc>
          <w:tcPr>
            <w:tcW w:w="6309" w:type="dxa"/>
          </w:tcPr>
          <w:p w14:paraId="0F927E87" w14:textId="77777777" w:rsidR="002010E4" w:rsidRPr="00ED0D3B" w:rsidRDefault="002010E4" w:rsidP="0039558E">
            <w:pPr>
              <w:tabs>
                <w:tab w:val="decimal" w:pos="470"/>
              </w:tabs>
              <w:spacing w:line="300" w:lineRule="exact"/>
              <w:jc w:val="both"/>
              <w:rPr>
                <w:b/>
                <w:bCs/>
                <w:szCs w:val="22"/>
              </w:rPr>
            </w:pPr>
            <w:r w:rsidRPr="00ED0D3B">
              <w:rPr>
                <w:b/>
                <w:bCs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0CB8A5" w14:textId="4432A342" w:rsidR="002010E4" w:rsidRPr="002010E4" w:rsidRDefault="00CD4F71" w:rsidP="0039558E">
            <w:pPr>
              <w:pStyle w:val="acctfourfigures"/>
              <w:tabs>
                <w:tab w:val="clear" w:pos="765"/>
                <w:tab w:val="decimal" w:pos="1359"/>
              </w:tabs>
              <w:spacing w:line="300" w:lineRule="exact"/>
              <w:ind w:right="98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32</w:t>
            </w:r>
            <w:r w:rsidR="004A5BEE">
              <w:rPr>
                <w:b/>
                <w:bCs/>
                <w:szCs w:val="22"/>
              </w:rPr>
              <w:t>6</w:t>
            </w:r>
            <w:r>
              <w:rPr>
                <w:b/>
                <w:bCs/>
                <w:szCs w:val="22"/>
              </w:rPr>
              <w:t>,</w:t>
            </w:r>
            <w:r w:rsidR="004A5BEE">
              <w:rPr>
                <w:b/>
                <w:bCs/>
                <w:szCs w:val="22"/>
              </w:rPr>
              <w:t>813</w:t>
            </w:r>
          </w:p>
        </w:tc>
        <w:tc>
          <w:tcPr>
            <w:tcW w:w="180" w:type="dxa"/>
          </w:tcPr>
          <w:p w14:paraId="3D143CE0" w14:textId="77777777" w:rsidR="002010E4" w:rsidRPr="00FE385E" w:rsidRDefault="002010E4" w:rsidP="0039558E">
            <w:pPr>
              <w:pStyle w:val="acctfourfigures"/>
              <w:spacing w:line="300" w:lineRule="exac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703A4A" w14:textId="012D00B4" w:rsidR="002010E4" w:rsidRPr="002010E4" w:rsidRDefault="00CD4F71" w:rsidP="0039558E">
            <w:pPr>
              <w:pStyle w:val="acctfourfigures"/>
              <w:tabs>
                <w:tab w:val="clear" w:pos="765"/>
                <w:tab w:val="decimal" w:pos="1366"/>
              </w:tabs>
              <w:spacing w:line="300" w:lineRule="exact"/>
              <w:ind w:right="10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57,401</w:t>
            </w:r>
          </w:p>
        </w:tc>
      </w:tr>
      <w:tr w:rsidR="00852FFD" w:rsidRPr="00ED0D3B" w14:paraId="5C2D1F3A" w14:textId="77777777" w:rsidTr="00E35E46">
        <w:trPr>
          <w:cantSplit/>
        </w:trPr>
        <w:tc>
          <w:tcPr>
            <w:tcW w:w="6309" w:type="dxa"/>
          </w:tcPr>
          <w:p w14:paraId="2475EFE0" w14:textId="77777777" w:rsidR="00852FFD" w:rsidRPr="00ED0D3B" w:rsidRDefault="00852FFD" w:rsidP="0039558E">
            <w:pPr>
              <w:spacing w:line="300" w:lineRule="exact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B801C6C" w14:textId="77777777" w:rsidR="00852FFD" w:rsidRPr="00FE385E" w:rsidRDefault="00852FFD" w:rsidP="0039558E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4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5CCF2FFA" w14:textId="77777777" w:rsidR="00852FFD" w:rsidRPr="00FE385E" w:rsidRDefault="00852FFD" w:rsidP="0039558E">
            <w:pPr>
              <w:pStyle w:val="acctfourfigures"/>
              <w:spacing w:line="300" w:lineRule="exact"/>
              <w:rPr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370745F" w14:textId="77777777" w:rsidR="00852FFD" w:rsidRPr="00FE385E" w:rsidRDefault="00852FFD" w:rsidP="0039558E">
            <w:pPr>
              <w:pStyle w:val="acctfourfigures"/>
              <w:tabs>
                <w:tab w:val="clear" w:pos="765"/>
                <w:tab w:val="decimal" w:pos="994"/>
              </w:tabs>
              <w:spacing w:line="300" w:lineRule="exact"/>
              <w:ind w:right="100"/>
              <w:rPr>
                <w:b/>
                <w:bCs/>
                <w:szCs w:val="22"/>
              </w:rPr>
            </w:pPr>
          </w:p>
        </w:tc>
      </w:tr>
    </w:tbl>
    <w:p w14:paraId="26E88273" w14:textId="36CD5B7E" w:rsidR="00C06F26" w:rsidRDefault="00C06F26" w:rsidP="00163C41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7F3BB421" w14:textId="77777777" w:rsidR="00C06F26" w:rsidRDefault="00C06F26">
      <w:pPr>
        <w:spacing w:line="240" w:lineRule="auto"/>
        <w:rPr>
          <w:sz w:val="20"/>
          <w:lang w:bidi="th-TH"/>
        </w:rPr>
      </w:pPr>
      <w:r>
        <w:rPr>
          <w:sz w:val="20"/>
          <w:lang w:bidi="th-TH"/>
        </w:rPr>
        <w:br w:type="page"/>
      </w:r>
    </w:p>
    <w:p w14:paraId="787B8C96" w14:textId="77777777" w:rsidR="00852FFD" w:rsidRDefault="00852FFD" w:rsidP="00163C41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tbl>
      <w:tblPr>
        <w:tblW w:w="918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9"/>
        <w:gridCol w:w="1350"/>
        <w:gridCol w:w="180"/>
        <w:gridCol w:w="1350"/>
      </w:tblGrid>
      <w:tr w:rsidR="00C06F26" w:rsidRPr="00ED0D3B" w14:paraId="789F6676" w14:textId="77777777" w:rsidTr="00BE2D1E">
        <w:trPr>
          <w:cantSplit/>
          <w:tblHeader/>
        </w:trPr>
        <w:tc>
          <w:tcPr>
            <w:tcW w:w="6309" w:type="dxa"/>
            <w:vAlign w:val="bottom"/>
          </w:tcPr>
          <w:p w14:paraId="09B7E104" w14:textId="77777777" w:rsidR="00C06F26" w:rsidRPr="00ED0D3B" w:rsidRDefault="00C06F26" w:rsidP="0039558E">
            <w:pPr>
              <w:pStyle w:val="acctfourfigures"/>
              <w:tabs>
                <w:tab w:val="clear" w:pos="765"/>
              </w:tabs>
              <w:spacing w:line="300" w:lineRule="exact"/>
              <w:rPr>
                <w:b/>
                <w:bCs/>
                <w:i/>
                <w:iCs/>
                <w:szCs w:val="22"/>
                <w:lang w:val="en-US"/>
              </w:rPr>
            </w:pPr>
            <w:proofErr w:type="gramStart"/>
            <w:r w:rsidRPr="00852FFD">
              <w:rPr>
                <w:b/>
                <w:bCs/>
                <w:i/>
                <w:iCs/>
                <w:szCs w:val="22"/>
              </w:rPr>
              <w:t>At</w:t>
            </w:r>
            <w:proofErr w:type="gramEnd"/>
            <w:r w:rsidRPr="00852FFD">
              <w:rPr>
                <w:b/>
                <w:bCs/>
                <w:i/>
                <w:iCs/>
                <w:szCs w:val="22"/>
              </w:rPr>
              <w:t xml:space="preserve"> </w:t>
            </w:r>
            <w:r w:rsidRPr="00832EE8">
              <w:rPr>
                <w:b/>
                <w:bCs/>
                <w:i/>
                <w:iCs/>
                <w:szCs w:val="22"/>
              </w:rPr>
              <w:t>31 Marc</w:t>
            </w:r>
            <w:r>
              <w:rPr>
                <w:b/>
                <w:bCs/>
                <w:i/>
                <w:iCs/>
                <w:szCs w:val="22"/>
              </w:rPr>
              <w:t>h 2026</w:t>
            </w:r>
          </w:p>
        </w:tc>
        <w:tc>
          <w:tcPr>
            <w:tcW w:w="1350" w:type="dxa"/>
          </w:tcPr>
          <w:p w14:paraId="6E40134B" w14:textId="77777777" w:rsidR="00C06F26" w:rsidRPr="00ED0D3B" w:rsidRDefault="00C06F26" w:rsidP="0039558E">
            <w:pPr>
              <w:pStyle w:val="acctmergecolhdg"/>
              <w:tabs>
                <w:tab w:val="left" w:pos="1359"/>
              </w:tabs>
              <w:spacing w:line="300" w:lineRule="exact"/>
              <w:ind w:left="-80" w:right="-80"/>
              <w:rPr>
                <w:szCs w:val="22"/>
              </w:rPr>
            </w:pPr>
            <w:r w:rsidRPr="00ED0D3B">
              <w:rPr>
                <w:szCs w:val="22"/>
              </w:rPr>
              <w:t xml:space="preserve">Consolidated financial </w:t>
            </w:r>
            <w:r w:rsidRPr="00ED0D3B">
              <w:rPr>
                <w:szCs w:val="22"/>
              </w:rPr>
              <w:br/>
              <w:t>statement</w:t>
            </w:r>
            <w:r w:rsidRPr="00ED0D3B">
              <w:rPr>
                <w:szCs w:val="22"/>
                <w:lang w:val="en-US" w:bidi="th-TH"/>
              </w:rPr>
              <w:t>s</w:t>
            </w:r>
          </w:p>
        </w:tc>
        <w:tc>
          <w:tcPr>
            <w:tcW w:w="180" w:type="dxa"/>
          </w:tcPr>
          <w:p w14:paraId="2B3110F8" w14:textId="77777777" w:rsidR="00C06F26" w:rsidRPr="00ED0D3B" w:rsidRDefault="00C06F26" w:rsidP="0039558E">
            <w:pPr>
              <w:pStyle w:val="acctmergecolhdg"/>
              <w:spacing w:line="300" w:lineRule="exact"/>
              <w:rPr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1464C327" w14:textId="77777777" w:rsidR="00C06F26" w:rsidRPr="00ED0D3B" w:rsidRDefault="00C06F26" w:rsidP="0039558E">
            <w:pPr>
              <w:pStyle w:val="acctmergecolhdg"/>
              <w:spacing w:line="300" w:lineRule="exact"/>
              <w:ind w:left="-79" w:right="-79"/>
              <w:rPr>
                <w:szCs w:val="22"/>
              </w:rPr>
            </w:pPr>
            <w:r w:rsidRPr="00ED0D3B">
              <w:rPr>
                <w:szCs w:val="22"/>
              </w:rPr>
              <w:t xml:space="preserve">Separate </w:t>
            </w:r>
            <w:r w:rsidRPr="00ED0D3B">
              <w:rPr>
                <w:szCs w:val="22"/>
              </w:rPr>
              <w:br/>
              <w:t xml:space="preserve">financial </w:t>
            </w:r>
            <w:r w:rsidRPr="00ED0D3B">
              <w:rPr>
                <w:szCs w:val="22"/>
              </w:rPr>
              <w:br/>
              <w:t>statements</w:t>
            </w:r>
          </w:p>
        </w:tc>
      </w:tr>
      <w:tr w:rsidR="00C06F26" w:rsidRPr="00ED0D3B" w14:paraId="6890EB08" w14:textId="77777777" w:rsidTr="00BE2D1E">
        <w:trPr>
          <w:cantSplit/>
          <w:tblHeader/>
        </w:trPr>
        <w:tc>
          <w:tcPr>
            <w:tcW w:w="6309" w:type="dxa"/>
          </w:tcPr>
          <w:p w14:paraId="162ABF05" w14:textId="77777777" w:rsidR="00C06F26" w:rsidRPr="00ED0D3B" w:rsidRDefault="00C06F26" w:rsidP="0039558E">
            <w:pPr>
              <w:spacing w:line="300" w:lineRule="exact"/>
              <w:rPr>
                <w:i/>
                <w:iCs/>
                <w:szCs w:val="22"/>
              </w:rPr>
            </w:pPr>
          </w:p>
        </w:tc>
        <w:tc>
          <w:tcPr>
            <w:tcW w:w="2880" w:type="dxa"/>
            <w:gridSpan w:val="3"/>
          </w:tcPr>
          <w:p w14:paraId="00EEE9ED" w14:textId="77777777" w:rsidR="00C06F26" w:rsidRPr="00ED0D3B" w:rsidRDefault="00C06F26" w:rsidP="0039558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i/>
                <w:iCs/>
                <w:szCs w:val="22"/>
              </w:rPr>
            </w:pPr>
            <w:r w:rsidRPr="00ED0D3B">
              <w:rPr>
                <w:i/>
                <w:iCs/>
                <w:szCs w:val="22"/>
              </w:rPr>
              <w:t>(in thousand Baht)</w:t>
            </w:r>
          </w:p>
        </w:tc>
      </w:tr>
      <w:tr w:rsidR="00C06F26" w:rsidRPr="00FE385E" w14:paraId="2B6ADBA4" w14:textId="77777777" w:rsidTr="00BE2D1E">
        <w:trPr>
          <w:cantSplit/>
        </w:trPr>
        <w:tc>
          <w:tcPr>
            <w:tcW w:w="6309" w:type="dxa"/>
          </w:tcPr>
          <w:p w14:paraId="37FDEF20" w14:textId="77777777" w:rsidR="00C06F26" w:rsidRPr="00ED0D3B" w:rsidRDefault="00C06F26" w:rsidP="0039558E">
            <w:pPr>
              <w:spacing w:line="300" w:lineRule="exact"/>
              <w:rPr>
                <w:b/>
                <w:bCs/>
                <w:szCs w:val="22"/>
              </w:rPr>
            </w:pPr>
            <w:r w:rsidRPr="00ED0D3B">
              <w:rPr>
                <w:b/>
                <w:bCs/>
                <w:i/>
                <w:iCs/>
                <w:szCs w:val="22"/>
              </w:rPr>
              <w:t>Other commitments</w:t>
            </w:r>
          </w:p>
        </w:tc>
        <w:tc>
          <w:tcPr>
            <w:tcW w:w="1350" w:type="dxa"/>
          </w:tcPr>
          <w:p w14:paraId="23CB65E2" w14:textId="77777777" w:rsidR="00C06F26" w:rsidRPr="00FE385E" w:rsidRDefault="00C06F26" w:rsidP="0039558E">
            <w:pPr>
              <w:pStyle w:val="acctfourfigures"/>
              <w:tabs>
                <w:tab w:val="clear" w:pos="765"/>
                <w:tab w:val="decimal" w:pos="1181"/>
              </w:tabs>
              <w:spacing w:line="300" w:lineRule="exact"/>
              <w:ind w:right="14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4D105EFA" w14:textId="77777777" w:rsidR="00C06F26" w:rsidRPr="00FE385E" w:rsidRDefault="00C06F26" w:rsidP="0039558E">
            <w:pPr>
              <w:pStyle w:val="acctfourfigures"/>
              <w:spacing w:line="300" w:lineRule="exact"/>
              <w:rPr>
                <w:szCs w:val="22"/>
              </w:rPr>
            </w:pPr>
          </w:p>
        </w:tc>
        <w:tc>
          <w:tcPr>
            <w:tcW w:w="1350" w:type="dxa"/>
          </w:tcPr>
          <w:p w14:paraId="0818686D" w14:textId="77777777" w:rsidR="00C06F26" w:rsidRPr="00FE385E" w:rsidRDefault="00C06F26" w:rsidP="0039558E">
            <w:pPr>
              <w:pStyle w:val="acctfourfigures"/>
              <w:tabs>
                <w:tab w:val="clear" w:pos="765"/>
                <w:tab w:val="decimal" w:pos="994"/>
              </w:tabs>
              <w:spacing w:line="300" w:lineRule="exact"/>
              <w:ind w:right="100"/>
              <w:rPr>
                <w:b/>
                <w:bCs/>
                <w:szCs w:val="22"/>
              </w:rPr>
            </w:pPr>
          </w:p>
        </w:tc>
      </w:tr>
      <w:tr w:rsidR="00C06F26" w:rsidRPr="00FE385E" w14:paraId="4F065167" w14:textId="77777777" w:rsidTr="00BE2D1E">
        <w:trPr>
          <w:cantSplit/>
        </w:trPr>
        <w:tc>
          <w:tcPr>
            <w:tcW w:w="6309" w:type="dxa"/>
          </w:tcPr>
          <w:p w14:paraId="3D78E557" w14:textId="77777777" w:rsidR="00C06F26" w:rsidRPr="00ED0D3B" w:rsidRDefault="00C06F26" w:rsidP="0039558E">
            <w:pPr>
              <w:spacing w:line="300" w:lineRule="exact"/>
              <w:rPr>
                <w:szCs w:val="22"/>
              </w:rPr>
            </w:pPr>
            <w:r w:rsidRPr="00ED0D3B">
              <w:rPr>
                <w:szCs w:val="22"/>
              </w:rPr>
              <w:t>Short-term lease commitments</w:t>
            </w:r>
          </w:p>
        </w:tc>
        <w:tc>
          <w:tcPr>
            <w:tcW w:w="1350" w:type="dxa"/>
          </w:tcPr>
          <w:p w14:paraId="62030E60" w14:textId="77777777" w:rsidR="00C06F26" w:rsidRPr="00FE385E" w:rsidRDefault="00C06F26" w:rsidP="0039558E">
            <w:pPr>
              <w:pStyle w:val="acctfourfigures"/>
              <w:tabs>
                <w:tab w:val="clear" w:pos="765"/>
                <w:tab w:val="decimal" w:pos="1359"/>
              </w:tabs>
              <w:spacing w:line="300" w:lineRule="exact"/>
              <w:ind w:right="98"/>
              <w:rPr>
                <w:szCs w:val="22"/>
              </w:rPr>
            </w:pPr>
            <w:r>
              <w:rPr>
                <w:szCs w:val="22"/>
              </w:rPr>
              <w:t>3,557</w:t>
            </w:r>
          </w:p>
        </w:tc>
        <w:tc>
          <w:tcPr>
            <w:tcW w:w="180" w:type="dxa"/>
          </w:tcPr>
          <w:p w14:paraId="2A4B5590" w14:textId="77777777" w:rsidR="00C06F26" w:rsidRPr="00FE385E" w:rsidRDefault="00C06F26" w:rsidP="0039558E">
            <w:pPr>
              <w:pStyle w:val="acctfourfigures"/>
              <w:spacing w:line="300" w:lineRule="exact"/>
              <w:rPr>
                <w:szCs w:val="22"/>
              </w:rPr>
            </w:pPr>
          </w:p>
        </w:tc>
        <w:tc>
          <w:tcPr>
            <w:tcW w:w="1350" w:type="dxa"/>
          </w:tcPr>
          <w:p w14:paraId="271E433D" w14:textId="77777777" w:rsidR="00C06F26" w:rsidRPr="00FE385E" w:rsidRDefault="00C06F26" w:rsidP="0039558E">
            <w:pPr>
              <w:pStyle w:val="acctfourfigures"/>
              <w:tabs>
                <w:tab w:val="clear" w:pos="765"/>
                <w:tab w:val="decimal" w:pos="1366"/>
              </w:tabs>
              <w:spacing w:line="300" w:lineRule="exact"/>
              <w:ind w:right="100"/>
              <w:rPr>
                <w:szCs w:val="22"/>
              </w:rPr>
            </w:pPr>
            <w:r>
              <w:rPr>
                <w:szCs w:val="22"/>
              </w:rPr>
              <w:t>60</w:t>
            </w:r>
          </w:p>
        </w:tc>
      </w:tr>
      <w:tr w:rsidR="00C06F26" w:rsidRPr="00FE385E" w14:paraId="5F781A7E" w14:textId="77777777" w:rsidTr="00BE2D1E">
        <w:trPr>
          <w:cantSplit/>
        </w:trPr>
        <w:tc>
          <w:tcPr>
            <w:tcW w:w="6309" w:type="dxa"/>
          </w:tcPr>
          <w:p w14:paraId="406DB8E1" w14:textId="77777777" w:rsidR="00C06F26" w:rsidRPr="005A586B" w:rsidRDefault="00C06F26" w:rsidP="0039558E">
            <w:pPr>
              <w:spacing w:line="300" w:lineRule="exact"/>
              <w:rPr>
                <w:szCs w:val="22"/>
              </w:rPr>
            </w:pPr>
            <w:r w:rsidRPr="005A586B">
              <w:rPr>
                <w:szCs w:val="22"/>
              </w:rPr>
              <w:t>Bank guarantees</w:t>
            </w:r>
          </w:p>
        </w:tc>
        <w:tc>
          <w:tcPr>
            <w:tcW w:w="1350" w:type="dxa"/>
          </w:tcPr>
          <w:p w14:paraId="4C5A6F1F" w14:textId="77777777" w:rsidR="00C06F26" w:rsidRPr="00FE385E" w:rsidRDefault="00C06F26" w:rsidP="0039558E">
            <w:pPr>
              <w:pStyle w:val="acctfourfigures"/>
              <w:tabs>
                <w:tab w:val="clear" w:pos="765"/>
                <w:tab w:val="decimal" w:pos="1359"/>
              </w:tabs>
              <w:spacing w:line="300" w:lineRule="exact"/>
              <w:ind w:right="98"/>
              <w:rPr>
                <w:szCs w:val="22"/>
              </w:rPr>
            </w:pPr>
            <w:r>
              <w:rPr>
                <w:szCs w:val="22"/>
              </w:rPr>
              <w:t>27,558</w:t>
            </w:r>
          </w:p>
        </w:tc>
        <w:tc>
          <w:tcPr>
            <w:tcW w:w="180" w:type="dxa"/>
          </w:tcPr>
          <w:p w14:paraId="4465DADE" w14:textId="77777777" w:rsidR="00C06F26" w:rsidRPr="00FE385E" w:rsidRDefault="00C06F26" w:rsidP="0039558E">
            <w:pPr>
              <w:pStyle w:val="acctfourfigures"/>
              <w:spacing w:line="300" w:lineRule="exact"/>
              <w:rPr>
                <w:szCs w:val="22"/>
              </w:rPr>
            </w:pPr>
          </w:p>
        </w:tc>
        <w:tc>
          <w:tcPr>
            <w:tcW w:w="1350" w:type="dxa"/>
          </w:tcPr>
          <w:p w14:paraId="128A51FD" w14:textId="77777777" w:rsidR="00C06F26" w:rsidRPr="00FE385E" w:rsidRDefault="00C06F26" w:rsidP="0039558E">
            <w:pPr>
              <w:pStyle w:val="acctfourfigures"/>
              <w:tabs>
                <w:tab w:val="clear" w:pos="765"/>
                <w:tab w:val="decimal" w:pos="1366"/>
              </w:tabs>
              <w:spacing w:line="300" w:lineRule="exact"/>
              <w:ind w:right="100"/>
              <w:rPr>
                <w:szCs w:val="22"/>
              </w:rPr>
            </w:pPr>
            <w:r>
              <w:rPr>
                <w:szCs w:val="22"/>
              </w:rPr>
              <w:t>27,558</w:t>
            </w:r>
          </w:p>
        </w:tc>
      </w:tr>
      <w:tr w:rsidR="00C06F26" w:rsidRPr="00FE385E" w14:paraId="674A77B1" w14:textId="77777777" w:rsidTr="00BE2D1E">
        <w:trPr>
          <w:cantSplit/>
        </w:trPr>
        <w:tc>
          <w:tcPr>
            <w:tcW w:w="6309" w:type="dxa"/>
          </w:tcPr>
          <w:p w14:paraId="1D9D4DD6" w14:textId="77777777" w:rsidR="00C06F26" w:rsidRPr="00ED0D3B" w:rsidRDefault="00C06F26" w:rsidP="0039558E">
            <w:pPr>
              <w:spacing w:line="300" w:lineRule="exact"/>
              <w:rPr>
                <w:szCs w:val="22"/>
              </w:rPr>
            </w:pPr>
            <w:r w:rsidRPr="00ED0D3B">
              <w:rPr>
                <w:szCs w:val="22"/>
              </w:rPr>
              <w:t>Other service agreements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BFBA19" w14:textId="77777777" w:rsidR="00C06F26" w:rsidRPr="00FE385E" w:rsidRDefault="00C06F26" w:rsidP="0039558E">
            <w:pPr>
              <w:pStyle w:val="acctfourfigures"/>
              <w:tabs>
                <w:tab w:val="clear" w:pos="765"/>
                <w:tab w:val="decimal" w:pos="1359"/>
              </w:tabs>
              <w:spacing w:line="300" w:lineRule="exact"/>
              <w:ind w:right="98"/>
              <w:rPr>
                <w:szCs w:val="22"/>
              </w:rPr>
            </w:pPr>
            <w:r>
              <w:rPr>
                <w:szCs w:val="22"/>
              </w:rPr>
              <w:t>3,665</w:t>
            </w:r>
          </w:p>
        </w:tc>
        <w:tc>
          <w:tcPr>
            <w:tcW w:w="180" w:type="dxa"/>
          </w:tcPr>
          <w:p w14:paraId="74532320" w14:textId="77777777" w:rsidR="00C06F26" w:rsidRPr="00FE385E" w:rsidRDefault="00C06F26" w:rsidP="0039558E">
            <w:pPr>
              <w:pStyle w:val="acctfourfigures"/>
              <w:spacing w:line="300" w:lineRule="exact"/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777EDB" w14:textId="77777777" w:rsidR="00C06F26" w:rsidRPr="00FE385E" w:rsidRDefault="00C06F26" w:rsidP="0039558E">
            <w:pPr>
              <w:pStyle w:val="acctfourfigures"/>
              <w:tabs>
                <w:tab w:val="clear" w:pos="765"/>
                <w:tab w:val="decimal" w:pos="1366"/>
              </w:tabs>
              <w:spacing w:line="300" w:lineRule="exact"/>
              <w:ind w:right="100"/>
              <w:rPr>
                <w:szCs w:val="22"/>
              </w:rPr>
            </w:pPr>
            <w:r>
              <w:rPr>
                <w:szCs w:val="22"/>
              </w:rPr>
              <w:t>3,665</w:t>
            </w:r>
          </w:p>
        </w:tc>
      </w:tr>
      <w:tr w:rsidR="00C06F26" w:rsidRPr="002010E4" w14:paraId="636FCC93" w14:textId="77777777" w:rsidTr="00BE2D1E">
        <w:trPr>
          <w:cantSplit/>
        </w:trPr>
        <w:tc>
          <w:tcPr>
            <w:tcW w:w="6309" w:type="dxa"/>
          </w:tcPr>
          <w:p w14:paraId="2EDE9CDD" w14:textId="77777777" w:rsidR="00C06F26" w:rsidRPr="00ED0D3B" w:rsidRDefault="00C06F26" w:rsidP="0039558E">
            <w:pPr>
              <w:spacing w:line="300" w:lineRule="exact"/>
              <w:rPr>
                <w:szCs w:val="22"/>
                <w:highlight w:val="lightGray"/>
              </w:rPr>
            </w:pPr>
            <w:r w:rsidRPr="00ED0D3B">
              <w:rPr>
                <w:b/>
                <w:bCs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34A2C7" w14:textId="77777777" w:rsidR="00C06F26" w:rsidRPr="002010E4" w:rsidRDefault="00C06F26" w:rsidP="0039558E">
            <w:pPr>
              <w:pStyle w:val="acctfourfigures"/>
              <w:tabs>
                <w:tab w:val="clear" w:pos="765"/>
                <w:tab w:val="decimal" w:pos="1359"/>
              </w:tabs>
              <w:spacing w:line="300" w:lineRule="exact"/>
              <w:ind w:right="98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34,780</w:t>
            </w:r>
          </w:p>
        </w:tc>
        <w:tc>
          <w:tcPr>
            <w:tcW w:w="180" w:type="dxa"/>
          </w:tcPr>
          <w:p w14:paraId="575573A0" w14:textId="77777777" w:rsidR="00C06F26" w:rsidRPr="00FE385E" w:rsidRDefault="00C06F26" w:rsidP="0039558E">
            <w:pPr>
              <w:pStyle w:val="acctfourfigures"/>
              <w:spacing w:line="300" w:lineRule="exact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4197F9" w14:textId="77777777" w:rsidR="00C06F26" w:rsidRPr="002010E4" w:rsidRDefault="00C06F26" w:rsidP="0039558E">
            <w:pPr>
              <w:pStyle w:val="acctfourfigures"/>
              <w:tabs>
                <w:tab w:val="clear" w:pos="765"/>
                <w:tab w:val="decimal" w:pos="1366"/>
              </w:tabs>
              <w:spacing w:line="300" w:lineRule="exact"/>
              <w:ind w:right="10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31,283</w:t>
            </w:r>
          </w:p>
        </w:tc>
      </w:tr>
    </w:tbl>
    <w:p w14:paraId="0C452919" w14:textId="77777777" w:rsidR="00C06F26" w:rsidRDefault="00C06F26" w:rsidP="00163C41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74EBEDE7" w14:textId="208BB66C" w:rsidR="00BB2D59" w:rsidRPr="002551F5" w:rsidRDefault="00BB2D59" w:rsidP="00BB2D59">
      <w:pPr>
        <w:pStyle w:val="Heading1"/>
      </w:pPr>
      <w:r w:rsidRPr="002551F5">
        <w:t>Events after the reporting period</w:t>
      </w:r>
    </w:p>
    <w:p w14:paraId="07BCF0DB" w14:textId="77777777" w:rsidR="00BB2D59" w:rsidRPr="00163C41" w:rsidRDefault="00BB2D59" w:rsidP="00BB2D59">
      <w:pPr>
        <w:pStyle w:val="BodyText"/>
        <w:spacing w:after="0" w:line="240" w:lineRule="auto"/>
        <w:ind w:left="540"/>
        <w:jc w:val="both"/>
        <w:rPr>
          <w:sz w:val="20"/>
          <w:lang w:bidi="th-TH"/>
        </w:rPr>
      </w:pPr>
    </w:p>
    <w:p w14:paraId="5FB8D774" w14:textId="77777777" w:rsidR="0002250E" w:rsidRPr="00076270" w:rsidRDefault="0002250E" w:rsidP="0002250E">
      <w:pPr>
        <w:spacing w:line="240" w:lineRule="atLeast"/>
        <w:ind w:left="540"/>
        <w:rPr>
          <w:rFonts w:cstheme="minorBidi"/>
          <w:i/>
          <w:iCs/>
          <w:szCs w:val="28"/>
          <w:lang w:val="en-US" w:bidi="th-TH"/>
        </w:rPr>
      </w:pPr>
      <w:r w:rsidRPr="00076270">
        <w:rPr>
          <w:rFonts w:cstheme="minorBidi"/>
          <w:i/>
          <w:iCs/>
          <w:szCs w:val="28"/>
          <w:lang w:val="en-US" w:bidi="th-TH"/>
        </w:rPr>
        <w:t>Dividend</w:t>
      </w:r>
    </w:p>
    <w:p w14:paraId="512E6690" w14:textId="77777777" w:rsidR="0002250E" w:rsidRPr="00954D5B" w:rsidRDefault="0002250E" w:rsidP="0002250E">
      <w:pPr>
        <w:spacing w:line="240" w:lineRule="atLeast"/>
        <w:ind w:left="540"/>
        <w:rPr>
          <w:rFonts w:cstheme="minorBidi"/>
          <w:i/>
          <w:iCs/>
          <w:szCs w:val="28"/>
          <w:highlight w:val="yellow"/>
          <w:lang w:val="en-US" w:bidi="th-TH"/>
        </w:rPr>
      </w:pPr>
    </w:p>
    <w:p w14:paraId="3BC6112E" w14:textId="141901F0" w:rsidR="0002250E" w:rsidRDefault="0002250E" w:rsidP="0002250E">
      <w:pPr>
        <w:spacing w:line="240" w:lineRule="atLeast"/>
        <w:ind w:left="540"/>
        <w:jc w:val="thaiDistribute"/>
        <w:rPr>
          <w:rFonts w:cstheme="minorBidi"/>
          <w:szCs w:val="28"/>
          <w:lang w:bidi="th-TH"/>
        </w:rPr>
      </w:pPr>
      <w:r w:rsidRPr="0002250E">
        <w:rPr>
          <w:rFonts w:cstheme="minorBidi"/>
          <w:szCs w:val="28"/>
          <w:lang w:bidi="th-TH"/>
        </w:rPr>
        <w:t xml:space="preserve">At the Annual General Meeting of </w:t>
      </w:r>
      <w:r w:rsidR="001C4835">
        <w:rPr>
          <w:rFonts w:cstheme="minorBidi"/>
          <w:szCs w:val="28"/>
          <w:lang w:bidi="th-TH"/>
        </w:rPr>
        <w:t>S</w:t>
      </w:r>
      <w:r w:rsidR="001C4835" w:rsidRPr="0002250E">
        <w:rPr>
          <w:rFonts w:cstheme="minorBidi"/>
          <w:szCs w:val="28"/>
          <w:lang w:bidi="th-TH"/>
        </w:rPr>
        <w:t>hareholders</w:t>
      </w:r>
      <w:r w:rsidR="001C4835">
        <w:rPr>
          <w:rFonts w:cstheme="minorBidi"/>
          <w:szCs w:val="28"/>
          <w:lang w:bidi="th-TH"/>
        </w:rPr>
        <w:t xml:space="preserve"> of</w:t>
      </w:r>
      <w:r w:rsidR="001C4835" w:rsidRPr="0002250E">
        <w:rPr>
          <w:rFonts w:cstheme="minorBidi"/>
          <w:szCs w:val="28"/>
          <w:lang w:bidi="th-TH"/>
        </w:rPr>
        <w:t xml:space="preserve"> </w:t>
      </w:r>
      <w:r w:rsidRPr="0002250E">
        <w:rPr>
          <w:rFonts w:cstheme="minorBidi"/>
          <w:szCs w:val="28"/>
          <w:lang w:bidi="th-TH"/>
        </w:rPr>
        <w:t xml:space="preserve">the Company held on </w:t>
      </w:r>
      <w:r w:rsidR="001C4835">
        <w:rPr>
          <w:rFonts w:cstheme="minorBidi"/>
          <w:szCs w:val="28"/>
          <w:lang w:bidi="th-TH"/>
        </w:rPr>
        <w:t xml:space="preserve">24 </w:t>
      </w:r>
      <w:r w:rsidRPr="0002250E">
        <w:rPr>
          <w:rFonts w:cstheme="minorBidi"/>
          <w:szCs w:val="28"/>
          <w:lang w:bidi="th-TH"/>
        </w:rPr>
        <w:t>April 2026, the shareholders approved the appropriation of dividend</w:t>
      </w:r>
      <w:r w:rsidR="001C4835">
        <w:rPr>
          <w:rFonts w:cstheme="minorBidi"/>
          <w:szCs w:val="28"/>
          <w:lang w:bidi="th-TH"/>
        </w:rPr>
        <w:t xml:space="preserve">s </w:t>
      </w:r>
      <w:r w:rsidRPr="0002250E">
        <w:rPr>
          <w:rFonts w:cstheme="minorBidi"/>
          <w:szCs w:val="28"/>
          <w:lang w:bidi="th-TH"/>
        </w:rPr>
        <w:t xml:space="preserve">from retained earnings as of </w:t>
      </w:r>
      <w:r w:rsidR="001C4835">
        <w:rPr>
          <w:rFonts w:cstheme="minorBidi"/>
          <w:szCs w:val="28"/>
          <w:lang w:bidi="th-TH"/>
        </w:rPr>
        <w:t xml:space="preserve">31 </w:t>
      </w:r>
      <w:r w:rsidRPr="0002250E">
        <w:rPr>
          <w:rFonts w:cstheme="minorBidi"/>
          <w:szCs w:val="28"/>
          <w:lang w:bidi="th-TH"/>
        </w:rPr>
        <w:t xml:space="preserve">December 2025 at the rate of </w:t>
      </w:r>
      <w:r w:rsidR="001C4835">
        <w:rPr>
          <w:rFonts w:cstheme="minorBidi"/>
          <w:szCs w:val="28"/>
          <w:lang w:bidi="th-TH"/>
        </w:rPr>
        <w:t>Baht</w:t>
      </w:r>
      <w:r w:rsidRPr="0002250E">
        <w:rPr>
          <w:rFonts w:cstheme="minorBidi"/>
          <w:szCs w:val="28"/>
          <w:lang w:bidi="th-TH"/>
        </w:rPr>
        <w:t xml:space="preserve"> 0.12 per share, </w:t>
      </w:r>
      <w:proofErr w:type="spellStart"/>
      <w:r w:rsidRPr="0002250E">
        <w:rPr>
          <w:rFonts w:cstheme="minorBidi"/>
          <w:szCs w:val="28"/>
          <w:lang w:bidi="th-TH"/>
        </w:rPr>
        <w:t>totaling</w:t>
      </w:r>
      <w:proofErr w:type="spellEnd"/>
      <w:r w:rsidR="001C4835">
        <w:rPr>
          <w:rFonts w:cstheme="minorBidi"/>
          <w:szCs w:val="28"/>
          <w:lang w:bidi="th-TH"/>
        </w:rPr>
        <w:t xml:space="preserve"> of Baht </w:t>
      </w:r>
      <w:r w:rsidRPr="0002250E">
        <w:rPr>
          <w:rFonts w:cstheme="minorBidi"/>
          <w:szCs w:val="28"/>
          <w:lang w:bidi="th-TH"/>
        </w:rPr>
        <w:t>176.40 million. The dividend</w:t>
      </w:r>
      <w:r w:rsidR="001C4835">
        <w:rPr>
          <w:rFonts w:cstheme="minorBidi"/>
          <w:szCs w:val="28"/>
          <w:lang w:bidi="th-TH"/>
        </w:rPr>
        <w:t>s</w:t>
      </w:r>
      <w:r w:rsidRPr="0002250E">
        <w:rPr>
          <w:rFonts w:cstheme="minorBidi"/>
          <w:szCs w:val="28"/>
          <w:lang w:bidi="th-TH"/>
        </w:rPr>
        <w:t xml:space="preserve"> </w:t>
      </w:r>
      <w:r w:rsidR="001C4835">
        <w:rPr>
          <w:rFonts w:cstheme="minorBidi"/>
          <w:szCs w:val="28"/>
          <w:lang w:bidi="th-TH"/>
        </w:rPr>
        <w:t xml:space="preserve">will be paid </w:t>
      </w:r>
      <w:r w:rsidRPr="0002250E">
        <w:rPr>
          <w:rFonts w:cstheme="minorBidi"/>
          <w:szCs w:val="28"/>
          <w:lang w:bidi="th-TH"/>
        </w:rPr>
        <w:t xml:space="preserve">to the shareholders on </w:t>
      </w:r>
      <w:r w:rsidR="001C4835">
        <w:rPr>
          <w:rFonts w:cstheme="minorBidi"/>
          <w:szCs w:val="28"/>
          <w:lang w:bidi="th-TH"/>
        </w:rPr>
        <w:t xml:space="preserve">22 </w:t>
      </w:r>
      <w:r w:rsidRPr="0002250E">
        <w:rPr>
          <w:rFonts w:cstheme="minorBidi"/>
          <w:szCs w:val="28"/>
          <w:lang w:bidi="th-TH"/>
        </w:rPr>
        <w:t>May 2026.</w:t>
      </w:r>
    </w:p>
    <w:p w14:paraId="536DD17B" w14:textId="77777777" w:rsidR="002551F5" w:rsidRDefault="002551F5" w:rsidP="0002250E">
      <w:pPr>
        <w:spacing w:line="240" w:lineRule="atLeast"/>
        <w:ind w:left="540"/>
        <w:jc w:val="thaiDistribute"/>
        <w:rPr>
          <w:rFonts w:cstheme="minorBidi"/>
          <w:szCs w:val="28"/>
          <w:lang w:bidi="th-TH"/>
        </w:rPr>
      </w:pPr>
    </w:p>
    <w:p w14:paraId="2E10589C" w14:textId="77777777" w:rsidR="002551F5" w:rsidRDefault="002551F5" w:rsidP="002551F5">
      <w:pPr>
        <w:spacing w:line="240" w:lineRule="atLeast"/>
        <w:ind w:left="540"/>
        <w:rPr>
          <w:rFonts w:cstheme="minorBidi"/>
          <w:i/>
          <w:iCs/>
          <w:szCs w:val="28"/>
          <w:lang w:val="en-US" w:bidi="th-TH"/>
        </w:rPr>
      </w:pPr>
      <w:r w:rsidRPr="002551F5">
        <w:rPr>
          <w:rFonts w:cstheme="minorBidi"/>
          <w:i/>
          <w:iCs/>
          <w:szCs w:val="28"/>
          <w:lang w:val="en-US" w:bidi="th-TH"/>
        </w:rPr>
        <w:t>Issuance of debentures</w:t>
      </w:r>
    </w:p>
    <w:p w14:paraId="70680AE3" w14:textId="77777777" w:rsidR="002551F5" w:rsidRPr="002551F5" w:rsidRDefault="002551F5" w:rsidP="002551F5">
      <w:pPr>
        <w:spacing w:line="240" w:lineRule="atLeast"/>
        <w:ind w:left="540"/>
        <w:rPr>
          <w:rFonts w:cstheme="minorBidi"/>
          <w:i/>
          <w:iCs/>
          <w:szCs w:val="28"/>
          <w:lang w:val="en-US" w:bidi="th-TH"/>
        </w:rPr>
      </w:pPr>
    </w:p>
    <w:p w14:paraId="645A202A" w14:textId="4E9D63FB" w:rsidR="00924969" w:rsidRDefault="00924969" w:rsidP="00924969">
      <w:pPr>
        <w:pStyle w:val="index"/>
        <w:numPr>
          <w:ilvl w:val="0"/>
          <w:numId w:val="0"/>
        </w:numPr>
        <w:tabs>
          <w:tab w:val="left" w:pos="720"/>
        </w:tabs>
        <w:ind w:left="540"/>
        <w:jc w:val="thaiDistribute"/>
        <w:rPr>
          <w:szCs w:val="22"/>
          <w:lang w:bidi="th-TH"/>
        </w:rPr>
      </w:pPr>
      <w:r>
        <w:rPr>
          <w:szCs w:val="22"/>
          <w:lang w:bidi="th-TH"/>
        </w:rPr>
        <w:t xml:space="preserve">On 30 April 2026, the Company issued two unsubordinated and unsecured debentures, denominated in </w:t>
      </w:r>
      <w:r>
        <w:rPr>
          <w:spacing w:val="-2"/>
          <w:szCs w:val="22"/>
          <w:lang w:bidi="th-TH"/>
        </w:rPr>
        <w:t>Baht currency</w:t>
      </w:r>
      <w:r w:rsidR="001A2B8F">
        <w:rPr>
          <w:spacing w:val="-2"/>
          <w:szCs w:val="22"/>
          <w:lang w:bidi="th-TH"/>
        </w:rPr>
        <w:t>,</w:t>
      </w:r>
      <w:r>
        <w:rPr>
          <w:spacing w:val="-2"/>
          <w:szCs w:val="22"/>
          <w:lang w:bidi="th-TH"/>
        </w:rPr>
        <w:t xml:space="preserve"> </w:t>
      </w:r>
      <w:proofErr w:type="spellStart"/>
      <w:r>
        <w:rPr>
          <w:spacing w:val="-2"/>
          <w:szCs w:val="22"/>
          <w:lang w:bidi="th-TH"/>
        </w:rPr>
        <w:t>totaling</w:t>
      </w:r>
      <w:proofErr w:type="spellEnd"/>
      <w:r w:rsidR="001A2B8F">
        <w:rPr>
          <w:spacing w:val="-2"/>
          <w:szCs w:val="22"/>
          <w:lang w:bidi="th-TH"/>
        </w:rPr>
        <w:t xml:space="preserve"> of</w:t>
      </w:r>
      <w:r>
        <w:rPr>
          <w:spacing w:val="-2"/>
          <w:szCs w:val="22"/>
          <w:lang w:bidi="th-TH"/>
        </w:rPr>
        <w:t xml:space="preserve"> Baht 500 million. Maturity term of the debentures are 2 years and 3 </w:t>
      </w:r>
      <w:proofErr w:type="gramStart"/>
      <w:r>
        <w:rPr>
          <w:spacing w:val="-2"/>
          <w:szCs w:val="22"/>
          <w:lang w:bidi="th-TH"/>
        </w:rPr>
        <w:t>years,</w:t>
      </w:r>
      <w:r>
        <w:rPr>
          <w:szCs w:val="22"/>
          <w:lang w:bidi="th-TH"/>
        </w:rPr>
        <w:t xml:space="preserve"> and</w:t>
      </w:r>
      <w:proofErr w:type="gramEnd"/>
      <w:r>
        <w:rPr>
          <w:szCs w:val="22"/>
          <w:lang w:bidi="th-TH"/>
        </w:rPr>
        <w:t xml:space="preserve"> bear</w:t>
      </w:r>
      <w:r w:rsidR="0039558E">
        <w:rPr>
          <w:szCs w:val="22"/>
          <w:lang w:bidi="th-TH"/>
        </w:rPr>
        <w:t>ing</w:t>
      </w:r>
      <w:r>
        <w:rPr>
          <w:szCs w:val="22"/>
          <w:lang w:bidi="th-TH"/>
        </w:rPr>
        <w:t xml:space="preserve"> interest at fixed rate of </w:t>
      </w:r>
      <w:r w:rsidRPr="002551F5">
        <w:rPr>
          <w:rFonts w:cstheme="minorBidi"/>
          <w:szCs w:val="28"/>
          <w:lang w:val="en-US" w:bidi="th-TH"/>
        </w:rPr>
        <w:t>4.85% and 5.05% per annum, respectively.</w:t>
      </w:r>
    </w:p>
    <w:p w14:paraId="65631576" w14:textId="77777777" w:rsidR="00924969" w:rsidRPr="00924969" w:rsidRDefault="00924969" w:rsidP="002551F5">
      <w:pPr>
        <w:spacing w:line="240" w:lineRule="atLeast"/>
        <w:ind w:left="540"/>
        <w:jc w:val="thaiDistribute"/>
        <w:rPr>
          <w:rFonts w:cstheme="minorBidi"/>
          <w:szCs w:val="28"/>
          <w:lang w:bidi="th-TH"/>
        </w:rPr>
      </w:pPr>
    </w:p>
    <w:sectPr w:rsidR="00924969" w:rsidRPr="00924969" w:rsidSect="00667ED4">
      <w:footerReference w:type="default" r:id="rId20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2BABA" w14:textId="77777777" w:rsidR="007B1836" w:rsidRDefault="007B1836">
      <w:r>
        <w:separator/>
      </w:r>
    </w:p>
  </w:endnote>
  <w:endnote w:type="continuationSeparator" w:id="0">
    <w:p w14:paraId="132EA029" w14:textId="77777777" w:rsidR="007B1836" w:rsidRDefault="007B1836">
      <w:r>
        <w:continuationSeparator/>
      </w:r>
    </w:p>
  </w:endnote>
  <w:endnote w:type="continuationNotice" w:id="1">
    <w:p w14:paraId="1C655C28" w14:textId="77777777" w:rsidR="007B1836" w:rsidRDefault="007B183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8C224" w14:textId="77777777" w:rsidR="00231E8D" w:rsidRDefault="00231E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64C9" w14:textId="5590D6FD" w:rsidR="004958CC" w:rsidRPr="0000230B" w:rsidRDefault="004958CC" w:rsidP="00586A28">
    <w:pPr>
      <w:pStyle w:val="Footer"/>
      <w:tabs>
        <w:tab w:val="clear" w:pos="9639"/>
        <w:tab w:val="left" w:pos="4950"/>
        <w:tab w:val="left" w:pos="7290"/>
        <w:tab w:val="right" w:pos="7560"/>
      </w:tabs>
      <w:jc w:val="center"/>
      <w:rPr>
        <w:sz w:val="22"/>
        <w:szCs w:val="22"/>
      </w:rPr>
    </w:pPr>
    <w:r w:rsidRPr="0000230B">
      <w:rPr>
        <w:sz w:val="22"/>
        <w:szCs w:val="22"/>
      </w:rPr>
      <w:fldChar w:fldCharType="begin"/>
    </w:r>
    <w:r w:rsidRPr="0000230B">
      <w:rPr>
        <w:sz w:val="22"/>
        <w:szCs w:val="22"/>
      </w:rPr>
      <w:instrText xml:space="preserve"> PAGE   \* MERGEFORMAT </w:instrText>
    </w:r>
    <w:r w:rsidRPr="0000230B">
      <w:rPr>
        <w:sz w:val="22"/>
        <w:szCs w:val="22"/>
      </w:rPr>
      <w:fldChar w:fldCharType="separate"/>
    </w:r>
    <w:r w:rsidRPr="0000230B">
      <w:rPr>
        <w:noProof/>
        <w:sz w:val="22"/>
        <w:szCs w:val="22"/>
      </w:rPr>
      <w:t>22</w:t>
    </w:r>
    <w:r w:rsidRPr="0000230B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C522E" w14:textId="77777777" w:rsidR="004958CC" w:rsidRPr="00D54B18" w:rsidRDefault="004958CC">
    <w:pPr>
      <w:pStyle w:val="Footer"/>
      <w:rPr>
        <w:i/>
        <w:iCs/>
        <w:color w:val="0000FF"/>
      </w:rPr>
    </w:pPr>
    <w:r w:rsidRPr="00D54B18">
      <w:rPr>
        <w:i/>
        <w:iCs/>
        <w:color w:val="0000FF"/>
      </w:rPr>
      <w:t xml:space="preserve">Thai GAAP </w:t>
    </w:r>
    <w:r>
      <w:rPr>
        <w:i/>
        <w:iCs/>
        <w:color w:val="0000FF"/>
      </w:rPr>
      <w:t>1</w:t>
    </w:r>
    <w:proofErr w:type="gramStart"/>
    <w:r w:rsidRPr="00620B33">
      <w:rPr>
        <w:i/>
        <w:iCs/>
        <w:color w:val="0000FF"/>
        <w:vertAlign w:val="superscript"/>
      </w:rPr>
      <w:t>st</w:t>
    </w:r>
    <w:r>
      <w:rPr>
        <w:i/>
        <w:iCs/>
        <w:color w:val="0000FF"/>
      </w:rPr>
      <w:t xml:space="preserve">  Quarter</w:t>
    </w:r>
    <w:proofErr w:type="gramEnd"/>
    <w:r w:rsidRPr="00D54B18">
      <w:rPr>
        <w:i/>
        <w:iCs/>
        <w:color w:val="0000FF"/>
      </w:rPr>
      <w:t xml:space="preserve"> PLC </w:t>
    </w:r>
    <w:r>
      <w:rPr>
        <w:i/>
        <w:iCs/>
        <w:color w:val="0000FF"/>
      </w:rPr>
      <w:t>I</w:t>
    </w:r>
    <w:r w:rsidRPr="00D54B18">
      <w:rPr>
        <w:i/>
        <w:iCs/>
        <w:color w:val="0000FF"/>
      </w:rPr>
      <w:t>FS Tem</w:t>
    </w:r>
    <w:r>
      <w:rPr>
        <w:i/>
        <w:iCs/>
        <w:color w:val="0000FF"/>
      </w:rPr>
      <w:t>plate (Eng Version) March 2012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CE484" w14:textId="30425CEF" w:rsidR="004958CC" w:rsidRPr="0000230B" w:rsidRDefault="004958CC" w:rsidP="00902E0B">
    <w:pPr>
      <w:pStyle w:val="Footer"/>
      <w:tabs>
        <w:tab w:val="center" w:pos="4860"/>
      </w:tabs>
      <w:jc w:val="center"/>
      <w:rPr>
        <w:sz w:val="22"/>
        <w:szCs w:val="22"/>
      </w:rPr>
    </w:pPr>
    <w:r w:rsidRPr="0000230B">
      <w:rPr>
        <w:sz w:val="22"/>
        <w:szCs w:val="22"/>
      </w:rPr>
      <w:fldChar w:fldCharType="begin"/>
    </w:r>
    <w:r w:rsidRPr="0000230B">
      <w:rPr>
        <w:sz w:val="22"/>
        <w:szCs w:val="22"/>
      </w:rPr>
      <w:instrText xml:space="preserve"> PAGE   \* MERGEFORMAT </w:instrText>
    </w:r>
    <w:r w:rsidRPr="0000230B">
      <w:rPr>
        <w:sz w:val="22"/>
        <w:szCs w:val="22"/>
      </w:rPr>
      <w:fldChar w:fldCharType="separate"/>
    </w:r>
    <w:r w:rsidRPr="0000230B">
      <w:rPr>
        <w:noProof/>
        <w:sz w:val="22"/>
        <w:szCs w:val="22"/>
      </w:rPr>
      <w:t>50</w:t>
    </w:r>
    <w:r w:rsidRPr="0000230B">
      <w:rPr>
        <w:noProof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5FDB2" w14:textId="2A2D92A3" w:rsidR="004958CC" w:rsidRPr="0000230B" w:rsidRDefault="004958CC" w:rsidP="00902E0B">
    <w:pPr>
      <w:pStyle w:val="Footer"/>
      <w:tabs>
        <w:tab w:val="clear" w:pos="9639"/>
        <w:tab w:val="center" w:pos="7200"/>
      </w:tabs>
      <w:jc w:val="center"/>
      <w:rPr>
        <w:sz w:val="22"/>
        <w:szCs w:val="22"/>
      </w:rPr>
    </w:pPr>
    <w:r w:rsidRPr="0000230B">
      <w:rPr>
        <w:sz w:val="22"/>
        <w:szCs w:val="22"/>
      </w:rPr>
      <w:fldChar w:fldCharType="begin"/>
    </w:r>
    <w:r w:rsidRPr="0000230B">
      <w:rPr>
        <w:sz w:val="22"/>
        <w:szCs w:val="22"/>
      </w:rPr>
      <w:instrText xml:space="preserve"> PAGE   \* MERGEFORMAT </w:instrText>
    </w:r>
    <w:r w:rsidRPr="0000230B">
      <w:rPr>
        <w:sz w:val="22"/>
        <w:szCs w:val="22"/>
      </w:rPr>
      <w:fldChar w:fldCharType="separate"/>
    </w:r>
    <w:r w:rsidRPr="0000230B">
      <w:rPr>
        <w:noProof/>
        <w:sz w:val="22"/>
        <w:szCs w:val="22"/>
      </w:rPr>
      <w:t>52</w:t>
    </w:r>
    <w:r w:rsidRPr="0000230B">
      <w:rPr>
        <w:noProof/>
        <w:sz w:val="22"/>
        <w:szCs w:val="2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87171" w14:textId="77777777" w:rsidR="00372209" w:rsidRPr="005105ED" w:rsidRDefault="00372209" w:rsidP="00902E0B">
    <w:pPr>
      <w:pStyle w:val="Footer"/>
      <w:tabs>
        <w:tab w:val="clear" w:pos="9639"/>
        <w:tab w:val="left" w:pos="0"/>
        <w:tab w:val="center" w:pos="4500"/>
      </w:tabs>
      <w:jc w:val="center"/>
      <w:rPr>
        <w:sz w:val="22"/>
        <w:szCs w:val="22"/>
      </w:rPr>
    </w:pPr>
    <w:r w:rsidRPr="005105ED">
      <w:rPr>
        <w:sz w:val="22"/>
        <w:szCs w:val="22"/>
      </w:rPr>
      <w:fldChar w:fldCharType="begin"/>
    </w:r>
    <w:r w:rsidRPr="005105ED">
      <w:rPr>
        <w:sz w:val="22"/>
        <w:szCs w:val="22"/>
      </w:rPr>
      <w:instrText xml:space="preserve"> PAGE   \* MERGEFORMAT </w:instrText>
    </w:r>
    <w:r w:rsidRPr="005105ED">
      <w:rPr>
        <w:sz w:val="22"/>
        <w:szCs w:val="22"/>
      </w:rPr>
      <w:fldChar w:fldCharType="separate"/>
    </w:r>
    <w:r w:rsidRPr="005105ED">
      <w:rPr>
        <w:noProof/>
        <w:sz w:val="22"/>
        <w:szCs w:val="22"/>
      </w:rPr>
      <w:t>64</w:t>
    </w:r>
    <w:r w:rsidRPr="005105ED">
      <w:rPr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4EF08" w14:textId="77777777" w:rsidR="007B1836" w:rsidRDefault="007B1836">
      <w:r>
        <w:separator/>
      </w:r>
    </w:p>
  </w:footnote>
  <w:footnote w:type="continuationSeparator" w:id="0">
    <w:p w14:paraId="1B38D661" w14:textId="77777777" w:rsidR="007B1836" w:rsidRDefault="007B1836">
      <w:r>
        <w:continuationSeparator/>
      </w:r>
    </w:p>
  </w:footnote>
  <w:footnote w:type="continuationNotice" w:id="1">
    <w:p w14:paraId="7DC6F955" w14:textId="77777777" w:rsidR="007B1836" w:rsidRDefault="007B183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1A6F3" w14:textId="77777777" w:rsidR="00231E8D" w:rsidRDefault="00231E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D5207" w14:textId="1264201C" w:rsidR="004958CC" w:rsidRDefault="00B3762B" w:rsidP="00F32F65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 w:rsidR="004958CC">
      <w:t xml:space="preserve"> Public Company Limited </w:t>
    </w:r>
    <w:r w:rsidR="004958CC" w:rsidRPr="00B3762B">
      <w:t>and its Subsidiaries</w:t>
    </w:r>
  </w:p>
  <w:p w14:paraId="2EBFD063" w14:textId="77777777" w:rsidR="00643640" w:rsidRDefault="00643640" w:rsidP="00643640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0FAA268E" w14:textId="31E041C0" w:rsidR="00643640" w:rsidRPr="00B3762B" w:rsidRDefault="00257533" w:rsidP="00643640">
    <w:pPr>
      <w:pStyle w:val="acctmainheading"/>
      <w:spacing w:after="0" w:line="240" w:lineRule="atLeast"/>
      <w:rPr>
        <w:sz w:val="24"/>
        <w:szCs w:val="24"/>
      </w:rPr>
    </w:pPr>
    <w:r w:rsidRPr="00257533">
      <w:rPr>
        <w:sz w:val="24"/>
        <w:szCs w:val="24"/>
      </w:rPr>
      <w:t xml:space="preserve">For the three-month </w:t>
    </w:r>
    <w:r w:rsidR="009D0D2A">
      <w:rPr>
        <w:sz w:val="24"/>
        <w:szCs w:val="24"/>
      </w:rPr>
      <w:t xml:space="preserve">period ended </w:t>
    </w:r>
    <w:r w:rsidR="009D0D2A" w:rsidRPr="00B3762B">
      <w:rPr>
        <w:sz w:val="24"/>
        <w:szCs w:val="24"/>
      </w:rPr>
      <w:t>3</w:t>
    </w:r>
    <w:r w:rsidR="00B000BA">
      <w:rPr>
        <w:sz w:val="24"/>
        <w:szCs w:val="24"/>
      </w:rPr>
      <w:t>1</w:t>
    </w:r>
    <w:r w:rsidR="009D0D2A" w:rsidRPr="00B3762B">
      <w:rPr>
        <w:sz w:val="24"/>
        <w:szCs w:val="24"/>
      </w:rPr>
      <w:t xml:space="preserve"> </w:t>
    </w:r>
    <w:r w:rsidR="00B000BA">
      <w:rPr>
        <w:sz w:val="24"/>
        <w:szCs w:val="24"/>
      </w:rPr>
      <w:t>March</w:t>
    </w:r>
    <w:r w:rsidR="009D0D2A" w:rsidRPr="00B3762B">
      <w:rPr>
        <w:sz w:val="24"/>
        <w:szCs w:val="24"/>
      </w:rPr>
      <w:t xml:space="preserve"> </w:t>
    </w:r>
    <w:r w:rsidR="00643640" w:rsidRPr="00B3762B">
      <w:rPr>
        <w:sz w:val="24"/>
        <w:szCs w:val="24"/>
      </w:rPr>
      <w:t>202</w:t>
    </w:r>
    <w:r w:rsidR="00B000BA">
      <w:rPr>
        <w:sz w:val="24"/>
        <w:szCs w:val="24"/>
      </w:rPr>
      <w:t>6</w:t>
    </w:r>
    <w:r w:rsidR="00643640">
      <w:rPr>
        <w:sz w:val="24"/>
        <w:szCs w:val="24"/>
      </w:rPr>
      <w:t xml:space="preserve"> (Unaudited)</w:t>
    </w:r>
  </w:p>
  <w:p w14:paraId="454E1850" w14:textId="77777777" w:rsidR="004958CC" w:rsidRDefault="004958CC" w:rsidP="00F32F65">
    <w:pPr>
      <w:pStyle w:val="Header"/>
      <w:jc w:val="left"/>
      <w:rPr>
        <w:b/>
        <w:i w:val="0"/>
        <w:sz w:val="24"/>
        <w:szCs w:val="24"/>
      </w:rPr>
    </w:pPr>
  </w:p>
  <w:p w14:paraId="6007A108" w14:textId="77777777" w:rsidR="004958CC" w:rsidRPr="001A3F50" w:rsidRDefault="004958CC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FA836" w14:textId="77777777" w:rsidR="00231E8D" w:rsidRDefault="00231E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1F653" w14:textId="77777777" w:rsidR="00DA49D2" w:rsidRDefault="00DA49D2" w:rsidP="00DA49D2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6563C25D" w14:textId="77777777" w:rsidR="00DA49D2" w:rsidRDefault="00DA49D2" w:rsidP="00DA49D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3F245F6C" w14:textId="18866FB4" w:rsidR="00DA49D2" w:rsidRPr="00B3762B" w:rsidRDefault="00257533" w:rsidP="00DA49D2">
    <w:pPr>
      <w:pStyle w:val="acctmainheading"/>
      <w:spacing w:after="0" w:line="240" w:lineRule="atLeast"/>
      <w:rPr>
        <w:sz w:val="24"/>
        <w:szCs w:val="24"/>
      </w:rPr>
    </w:pPr>
    <w:r w:rsidRPr="00257533">
      <w:rPr>
        <w:sz w:val="24"/>
        <w:szCs w:val="24"/>
      </w:rPr>
      <w:t xml:space="preserve">For the three-month </w:t>
    </w:r>
    <w:r w:rsidR="009D0D2A">
      <w:rPr>
        <w:sz w:val="24"/>
        <w:szCs w:val="24"/>
      </w:rPr>
      <w:t xml:space="preserve">period ended </w:t>
    </w:r>
    <w:r w:rsidR="009D0D2A" w:rsidRPr="00B3762B">
      <w:rPr>
        <w:sz w:val="24"/>
        <w:szCs w:val="24"/>
      </w:rPr>
      <w:t>3</w:t>
    </w:r>
    <w:r w:rsidR="00B000BA">
      <w:rPr>
        <w:sz w:val="24"/>
        <w:szCs w:val="24"/>
      </w:rPr>
      <w:t>1</w:t>
    </w:r>
    <w:r w:rsidR="009D0D2A" w:rsidRPr="00B3762B">
      <w:rPr>
        <w:sz w:val="24"/>
        <w:szCs w:val="24"/>
      </w:rPr>
      <w:t xml:space="preserve"> </w:t>
    </w:r>
    <w:r w:rsidR="00B000BA">
      <w:rPr>
        <w:sz w:val="24"/>
        <w:szCs w:val="24"/>
      </w:rPr>
      <w:t>March</w:t>
    </w:r>
    <w:r w:rsidR="009D0D2A" w:rsidRPr="00B3762B">
      <w:rPr>
        <w:sz w:val="24"/>
        <w:szCs w:val="24"/>
      </w:rPr>
      <w:t xml:space="preserve"> </w:t>
    </w:r>
    <w:r w:rsidRPr="00257533">
      <w:rPr>
        <w:sz w:val="24"/>
        <w:szCs w:val="24"/>
      </w:rPr>
      <w:t>202</w:t>
    </w:r>
    <w:r w:rsidR="00B000BA">
      <w:rPr>
        <w:sz w:val="24"/>
        <w:szCs w:val="24"/>
      </w:rPr>
      <w:t>6</w:t>
    </w:r>
    <w:r w:rsidRPr="00257533">
      <w:rPr>
        <w:sz w:val="24"/>
        <w:szCs w:val="24"/>
      </w:rPr>
      <w:t xml:space="preserve"> (Unaudited)</w:t>
    </w:r>
  </w:p>
  <w:p w14:paraId="0B40C3CA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4EA3E404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389"/>
        </w:tabs>
        <w:ind w:left="138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370E43"/>
    <w:multiLevelType w:val="hybridMultilevel"/>
    <w:tmpl w:val="E41CB85A"/>
    <w:lvl w:ilvl="0" w:tplc="D1C0497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66547488"/>
    <w:multiLevelType w:val="hybridMultilevel"/>
    <w:tmpl w:val="E7F06A36"/>
    <w:lvl w:ilvl="0" w:tplc="FDFA154C">
      <w:start w:val="1"/>
      <w:numFmt w:val="decimal"/>
      <w:pStyle w:val="Heading1"/>
      <w:lvlText w:val="%1"/>
      <w:lvlJc w:val="left"/>
      <w:pPr>
        <w:ind w:left="1080" w:hanging="360"/>
      </w:pPr>
      <w:rPr>
        <w:rFonts w:hint="default"/>
        <w:b/>
        <w:bCs/>
        <w:i w:val="0"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A124EF4"/>
    <w:multiLevelType w:val="singleLevel"/>
    <w:tmpl w:val="789EE8F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1420175550">
    <w:abstractNumId w:val="1"/>
  </w:num>
  <w:num w:numId="2" w16cid:durableId="266430568">
    <w:abstractNumId w:val="0"/>
  </w:num>
  <w:num w:numId="3" w16cid:durableId="894118651">
    <w:abstractNumId w:val="5"/>
  </w:num>
  <w:num w:numId="4" w16cid:durableId="531848670">
    <w:abstractNumId w:val="3"/>
  </w:num>
  <w:num w:numId="5" w16cid:durableId="386876812">
    <w:abstractNumId w:val="8"/>
  </w:num>
  <w:num w:numId="6" w16cid:durableId="1521816746">
    <w:abstractNumId w:val="4"/>
  </w:num>
  <w:num w:numId="7" w16cid:durableId="665596141">
    <w:abstractNumId w:val="9"/>
  </w:num>
  <w:num w:numId="8" w16cid:durableId="1588996293">
    <w:abstractNumId w:val="7"/>
  </w:num>
  <w:num w:numId="9" w16cid:durableId="1481994685">
    <w:abstractNumId w:val="6"/>
  </w:num>
  <w:num w:numId="10" w16cid:durableId="535433584">
    <w:abstractNumId w:val="6"/>
  </w:num>
  <w:num w:numId="11" w16cid:durableId="267200252">
    <w:abstractNumId w:val="6"/>
  </w:num>
  <w:num w:numId="12" w16cid:durableId="1419137213">
    <w:abstractNumId w:val="6"/>
  </w:num>
  <w:num w:numId="13" w16cid:durableId="280115347">
    <w:abstractNumId w:val="6"/>
  </w:num>
  <w:num w:numId="14" w16cid:durableId="1826968491">
    <w:abstractNumId w:val="6"/>
  </w:num>
  <w:num w:numId="15" w16cid:durableId="864174306">
    <w:abstractNumId w:val="6"/>
  </w:num>
  <w:num w:numId="16" w16cid:durableId="200636285">
    <w:abstractNumId w:val="3"/>
  </w:num>
  <w:num w:numId="17" w16cid:durableId="1656445907">
    <w:abstractNumId w:val="2"/>
  </w:num>
  <w:num w:numId="18" w16cid:durableId="432750649">
    <w:abstractNumId w:val="6"/>
  </w:num>
  <w:num w:numId="19" w16cid:durableId="1935745092">
    <w:abstractNumId w:val="6"/>
  </w:num>
  <w:num w:numId="20" w16cid:durableId="2024045520">
    <w:abstractNumId w:val="3"/>
  </w:num>
  <w:num w:numId="21" w16cid:durableId="1879199126">
    <w:abstractNumId w:val="10"/>
  </w:num>
  <w:num w:numId="22" w16cid:durableId="111826101">
    <w:abstractNumId w:val="3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541"/>
    <w:rsid w:val="00000613"/>
    <w:rsid w:val="000009C4"/>
    <w:rsid w:val="00000A1C"/>
    <w:rsid w:val="00000A92"/>
    <w:rsid w:val="00000B0C"/>
    <w:rsid w:val="00000CF8"/>
    <w:rsid w:val="00000E00"/>
    <w:rsid w:val="00000EB5"/>
    <w:rsid w:val="00001166"/>
    <w:rsid w:val="000017C9"/>
    <w:rsid w:val="000019F8"/>
    <w:rsid w:val="00001A08"/>
    <w:rsid w:val="00001E0E"/>
    <w:rsid w:val="00001E2D"/>
    <w:rsid w:val="00002233"/>
    <w:rsid w:val="0000230B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DF6"/>
    <w:rsid w:val="00004E24"/>
    <w:rsid w:val="00005079"/>
    <w:rsid w:val="00005732"/>
    <w:rsid w:val="000058DB"/>
    <w:rsid w:val="00005A06"/>
    <w:rsid w:val="00005B9E"/>
    <w:rsid w:val="00005BBE"/>
    <w:rsid w:val="00005D96"/>
    <w:rsid w:val="00005E0C"/>
    <w:rsid w:val="00005F6E"/>
    <w:rsid w:val="0000603C"/>
    <w:rsid w:val="00006042"/>
    <w:rsid w:val="00006358"/>
    <w:rsid w:val="000068EA"/>
    <w:rsid w:val="00006B87"/>
    <w:rsid w:val="00006C60"/>
    <w:rsid w:val="00006C7C"/>
    <w:rsid w:val="00006F51"/>
    <w:rsid w:val="0000702C"/>
    <w:rsid w:val="0000752E"/>
    <w:rsid w:val="0000753C"/>
    <w:rsid w:val="0000771E"/>
    <w:rsid w:val="0000790F"/>
    <w:rsid w:val="00007913"/>
    <w:rsid w:val="00007BB4"/>
    <w:rsid w:val="00010057"/>
    <w:rsid w:val="0001038B"/>
    <w:rsid w:val="00010548"/>
    <w:rsid w:val="00010E15"/>
    <w:rsid w:val="00010F44"/>
    <w:rsid w:val="00011033"/>
    <w:rsid w:val="0001134F"/>
    <w:rsid w:val="0001135B"/>
    <w:rsid w:val="00011588"/>
    <w:rsid w:val="000117DB"/>
    <w:rsid w:val="00011807"/>
    <w:rsid w:val="0001199C"/>
    <w:rsid w:val="00011E48"/>
    <w:rsid w:val="000122EC"/>
    <w:rsid w:val="000125F2"/>
    <w:rsid w:val="0001260E"/>
    <w:rsid w:val="000127BD"/>
    <w:rsid w:val="000129E2"/>
    <w:rsid w:val="00012BBF"/>
    <w:rsid w:val="00012C92"/>
    <w:rsid w:val="00012FA8"/>
    <w:rsid w:val="0001339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E6"/>
    <w:rsid w:val="00014B31"/>
    <w:rsid w:val="00014BCF"/>
    <w:rsid w:val="0001507F"/>
    <w:rsid w:val="0001509E"/>
    <w:rsid w:val="00015129"/>
    <w:rsid w:val="000151CB"/>
    <w:rsid w:val="00015356"/>
    <w:rsid w:val="00015579"/>
    <w:rsid w:val="000155F9"/>
    <w:rsid w:val="00015B3C"/>
    <w:rsid w:val="00016197"/>
    <w:rsid w:val="0001624C"/>
    <w:rsid w:val="00016419"/>
    <w:rsid w:val="00016673"/>
    <w:rsid w:val="00016A4C"/>
    <w:rsid w:val="00016E23"/>
    <w:rsid w:val="000174BD"/>
    <w:rsid w:val="00017571"/>
    <w:rsid w:val="00017DF1"/>
    <w:rsid w:val="0002006E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E51"/>
    <w:rsid w:val="000222FF"/>
    <w:rsid w:val="0002250E"/>
    <w:rsid w:val="0002264F"/>
    <w:rsid w:val="000228EF"/>
    <w:rsid w:val="000229A2"/>
    <w:rsid w:val="000229B1"/>
    <w:rsid w:val="000229EC"/>
    <w:rsid w:val="00022F6C"/>
    <w:rsid w:val="0002300E"/>
    <w:rsid w:val="00023088"/>
    <w:rsid w:val="0002310B"/>
    <w:rsid w:val="00023122"/>
    <w:rsid w:val="00023258"/>
    <w:rsid w:val="000232E1"/>
    <w:rsid w:val="0002332C"/>
    <w:rsid w:val="000234F3"/>
    <w:rsid w:val="0002393D"/>
    <w:rsid w:val="000239D7"/>
    <w:rsid w:val="00023C4A"/>
    <w:rsid w:val="00023E63"/>
    <w:rsid w:val="000243F0"/>
    <w:rsid w:val="00024A0E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18C8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69A"/>
    <w:rsid w:val="00034CCD"/>
    <w:rsid w:val="0003524E"/>
    <w:rsid w:val="0003528F"/>
    <w:rsid w:val="00035453"/>
    <w:rsid w:val="0003566A"/>
    <w:rsid w:val="00035D50"/>
    <w:rsid w:val="00035FB0"/>
    <w:rsid w:val="000360E9"/>
    <w:rsid w:val="00036248"/>
    <w:rsid w:val="000364ED"/>
    <w:rsid w:val="00036FD9"/>
    <w:rsid w:val="000371AB"/>
    <w:rsid w:val="000371AF"/>
    <w:rsid w:val="00037E27"/>
    <w:rsid w:val="000404A7"/>
    <w:rsid w:val="000406AC"/>
    <w:rsid w:val="00040741"/>
    <w:rsid w:val="000407B3"/>
    <w:rsid w:val="000409EE"/>
    <w:rsid w:val="00040FC4"/>
    <w:rsid w:val="00041166"/>
    <w:rsid w:val="000411F2"/>
    <w:rsid w:val="000417CC"/>
    <w:rsid w:val="000418B0"/>
    <w:rsid w:val="0004225F"/>
    <w:rsid w:val="00042AFE"/>
    <w:rsid w:val="000432C1"/>
    <w:rsid w:val="000434B7"/>
    <w:rsid w:val="0004391E"/>
    <w:rsid w:val="0004395A"/>
    <w:rsid w:val="00043A30"/>
    <w:rsid w:val="00043D87"/>
    <w:rsid w:val="00043F79"/>
    <w:rsid w:val="0004471A"/>
    <w:rsid w:val="00044A03"/>
    <w:rsid w:val="00044A7D"/>
    <w:rsid w:val="00044C1C"/>
    <w:rsid w:val="00044CBE"/>
    <w:rsid w:val="00045088"/>
    <w:rsid w:val="000450E7"/>
    <w:rsid w:val="00045540"/>
    <w:rsid w:val="00045955"/>
    <w:rsid w:val="00045AC6"/>
    <w:rsid w:val="00045B91"/>
    <w:rsid w:val="00045EEB"/>
    <w:rsid w:val="00045F36"/>
    <w:rsid w:val="00045F96"/>
    <w:rsid w:val="00045F9E"/>
    <w:rsid w:val="00046087"/>
    <w:rsid w:val="00046162"/>
    <w:rsid w:val="0004622A"/>
    <w:rsid w:val="00046401"/>
    <w:rsid w:val="0004653F"/>
    <w:rsid w:val="00046845"/>
    <w:rsid w:val="00046A0B"/>
    <w:rsid w:val="000470B9"/>
    <w:rsid w:val="000470E9"/>
    <w:rsid w:val="0004714E"/>
    <w:rsid w:val="0004719C"/>
    <w:rsid w:val="000471AE"/>
    <w:rsid w:val="00047465"/>
    <w:rsid w:val="0004778A"/>
    <w:rsid w:val="00047C15"/>
    <w:rsid w:val="00047C4F"/>
    <w:rsid w:val="00047C99"/>
    <w:rsid w:val="00050467"/>
    <w:rsid w:val="000505B3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08"/>
    <w:rsid w:val="00052DEB"/>
    <w:rsid w:val="00052E25"/>
    <w:rsid w:val="0005305A"/>
    <w:rsid w:val="00053CEF"/>
    <w:rsid w:val="00053D09"/>
    <w:rsid w:val="00053D11"/>
    <w:rsid w:val="0005450A"/>
    <w:rsid w:val="000545FA"/>
    <w:rsid w:val="00054837"/>
    <w:rsid w:val="00054C1E"/>
    <w:rsid w:val="00054C4D"/>
    <w:rsid w:val="00054CFF"/>
    <w:rsid w:val="00055048"/>
    <w:rsid w:val="0005516F"/>
    <w:rsid w:val="000551F3"/>
    <w:rsid w:val="00055954"/>
    <w:rsid w:val="00055CC6"/>
    <w:rsid w:val="00055E10"/>
    <w:rsid w:val="000560F0"/>
    <w:rsid w:val="000564E1"/>
    <w:rsid w:val="00056534"/>
    <w:rsid w:val="000567EA"/>
    <w:rsid w:val="000568F7"/>
    <w:rsid w:val="00056B12"/>
    <w:rsid w:val="00056B5C"/>
    <w:rsid w:val="00056C08"/>
    <w:rsid w:val="00057461"/>
    <w:rsid w:val="0005758A"/>
    <w:rsid w:val="000578F1"/>
    <w:rsid w:val="00057B8A"/>
    <w:rsid w:val="00057C90"/>
    <w:rsid w:val="00057DA1"/>
    <w:rsid w:val="00057E16"/>
    <w:rsid w:val="000600BD"/>
    <w:rsid w:val="000600EA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104"/>
    <w:rsid w:val="0006124E"/>
    <w:rsid w:val="000614F9"/>
    <w:rsid w:val="000617AA"/>
    <w:rsid w:val="00061B29"/>
    <w:rsid w:val="00061D8F"/>
    <w:rsid w:val="00061E7A"/>
    <w:rsid w:val="00062456"/>
    <w:rsid w:val="00062572"/>
    <w:rsid w:val="00062B6F"/>
    <w:rsid w:val="00062C75"/>
    <w:rsid w:val="00062E8B"/>
    <w:rsid w:val="00062F0A"/>
    <w:rsid w:val="00063009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6F9"/>
    <w:rsid w:val="00064F58"/>
    <w:rsid w:val="00064FD7"/>
    <w:rsid w:val="0006568B"/>
    <w:rsid w:val="000656F7"/>
    <w:rsid w:val="00065EEC"/>
    <w:rsid w:val="00065F47"/>
    <w:rsid w:val="00065F83"/>
    <w:rsid w:val="00065FBE"/>
    <w:rsid w:val="00066263"/>
    <w:rsid w:val="0006659A"/>
    <w:rsid w:val="000665B0"/>
    <w:rsid w:val="00066791"/>
    <w:rsid w:val="000667F4"/>
    <w:rsid w:val="0006681D"/>
    <w:rsid w:val="00066895"/>
    <w:rsid w:val="00066AF5"/>
    <w:rsid w:val="00066E9C"/>
    <w:rsid w:val="000676AB"/>
    <w:rsid w:val="00067848"/>
    <w:rsid w:val="00067929"/>
    <w:rsid w:val="00067A03"/>
    <w:rsid w:val="00067BF8"/>
    <w:rsid w:val="00067C48"/>
    <w:rsid w:val="00067C61"/>
    <w:rsid w:val="00067DD0"/>
    <w:rsid w:val="0007008F"/>
    <w:rsid w:val="000705A3"/>
    <w:rsid w:val="00070C90"/>
    <w:rsid w:val="000710FD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18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44E"/>
    <w:rsid w:val="0007463F"/>
    <w:rsid w:val="0007470E"/>
    <w:rsid w:val="00074B31"/>
    <w:rsid w:val="00074B6B"/>
    <w:rsid w:val="00074BCA"/>
    <w:rsid w:val="00074F0D"/>
    <w:rsid w:val="00075A9E"/>
    <w:rsid w:val="00075D78"/>
    <w:rsid w:val="00075FAF"/>
    <w:rsid w:val="0007642A"/>
    <w:rsid w:val="00076438"/>
    <w:rsid w:val="000764E8"/>
    <w:rsid w:val="00076C0B"/>
    <w:rsid w:val="00076C18"/>
    <w:rsid w:val="00077000"/>
    <w:rsid w:val="00077780"/>
    <w:rsid w:val="00077942"/>
    <w:rsid w:val="00077EF1"/>
    <w:rsid w:val="00080199"/>
    <w:rsid w:val="00080408"/>
    <w:rsid w:val="00080412"/>
    <w:rsid w:val="000804F6"/>
    <w:rsid w:val="0008060B"/>
    <w:rsid w:val="00080925"/>
    <w:rsid w:val="00080B9D"/>
    <w:rsid w:val="00080BFC"/>
    <w:rsid w:val="00080D15"/>
    <w:rsid w:val="0008150C"/>
    <w:rsid w:val="000819DA"/>
    <w:rsid w:val="00081A17"/>
    <w:rsid w:val="00081ACB"/>
    <w:rsid w:val="00081BAB"/>
    <w:rsid w:val="00082403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288"/>
    <w:rsid w:val="00084661"/>
    <w:rsid w:val="000847D5"/>
    <w:rsid w:val="00084A9A"/>
    <w:rsid w:val="00084DD4"/>
    <w:rsid w:val="00084E05"/>
    <w:rsid w:val="00084EBF"/>
    <w:rsid w:val="000851C1"/>
    <w:rsid w:val="000852EA"/>
    <w:rsid w:val="000853B8"/>
    <w:rsid w:val="00086422"/>
    <w:rsid w:val="000868F6"/>
    <w:rsid w:val="00086EEB"/>
    <w:rsid w:val="00087153"/>
    <w:rsid w:val="00087691"/>
    <w:rsid w:val="00087764"/>
    <w:rsid w:val="000878FA"/>
    <w:rsid w:val="00087C74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354F"/>
    <w:rsid w:val="000935F4"/>
    <w:rsid w:val="00093A86"/>
    <w:rsid w:val="00093B54"/>
    <w:rsid w:val="00093B67"/>
    <w:rsid w:val="00093D2F"/>
    <w:rsid w:val="00093DA3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16A"/>
    <w:rsid w:val="000A0248"/>
    <w:rsid w:val="000A05F0"/>
    <w:rsid w:val="000A0AE1"/>
    <w:rsid w:val="000A0DE2"/>
    <w:rsid w:val="000A10B6"/>
    <w:rsid w:val="000A136C"/>
    <w:rsid w:val="000A1424"/>
    <w:rsid w:val="000A15BD"/>
    <w:rsid w:val="000A1608"/>
    <w:rsid w:val="000A1731"/>
    <w:rsid w:val="000A1A35"/>
    <w:rsid w:val="000A209D"/>
    <w:rsid w:val="000A2170"/>
    <w:rsid w:val="000A2800"/>
    <w:rsid w:val="000A2875"/>
    <w:rsid w:val="000A292F"/>
    <w:rsid w:val="000A294F"/>
    <w:rsid w:val="000A2CA0"/>
    <w:rsid w:val="000A2E70"/>
    <w:rsid w:val="000A2FB6"/>
    <w:rsid w:val="000A3252"/>
    <w:rsid w:val="000A3383"/>
    <w:rsid w:val="000A33AC"/>
    <w:rsid w:val="000A356C"/>
    <w:rsid w:val="000A39A5"/>
    <w:rsid w:val="000A39CD"/>
    <w:rsid w:val="000A3B58"/>
    <w:rsid w:val="000A4092"/>
    <w:rsid w:val="000A450B"/>
    <w:rsid w:val="000A4810"/>
    <w:rsid w:val="000A4836"/>
    <w:rsid w:val="000A4847"/>
    <w:rsid w:val="000A497D"/>
    <w:rsid w:val="000A4AA1"/>
    <w:rsid w:val="000A4DC8"/>
    <w:rsid w:val="000A4DEE"/>
    <w:rsid w:val="000A4FE1"/>
    <w:rsid w:val="000A5289"/>
    <w:rsid w:val="000A52D1"/>
    <w:rsid w:val="000A52D5"/>
    <w:rsid w:val="000A5443"/>
    <w:rsid w:val="000A5945"/>
    <w:rsid w:val="000A5A7D"/>
    <w:rsid w:val="000A5F57"/>
    <w:rsid w:val="000A6039"/>
    <w:rsid w:val="000A638C"/>
    <w:rsid w:val="000A64F9"/>
    <w:rsid w:val="000A6AA3"/>
    <w:rsid w:val="000A6D35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646"/>
    <w:rsid w:val="000A7661"/>
    <w:rsid w:val="000A7C33"/>
    <w:rsid w:val="000B002B"/>
    <w:rsid w:val="000B0066"/>
    <w:rsid w:val="000B013F"/>
    <w:rsid w:val="000B01E6"/>
    <w:rsid w:val="000B1113"/>
    <w:rsid w:val="000B15A1"/>
    <w:rsid w:val="000B170A"/>
    <w:rsid w:val="000B19B5"/>
    <w:rsid w:val="000B1A04"/>
    <w:rsid w:val="000B1F79"/>
    <w:rsid w:val="000B20CD"/>
    <w:rsid w:val="000B226C"/>
    <w:rsid w:val="000B2656"/>
    <w:rsid w:val="000B2CCC"/>
    <w:rsid w:val="000B2DE4"/>
    <w:rsid w:val="000B2E6D"/>
    <w:rsid w:val="000B302C"/>
    <w:rsid w:val="000B3260"/>
    <w:rsid w:val="000B33D7"/>
    <w:rsid w:val="000B3437"/>
    <w:rsid w:val="000B35F3"/>
    <w:rsid w:val="000B36D8"/>
    <w:rsid w:val="000B3AAA"/>
    <w:rsid w:val="000B3BF1"/>
    <w:rsid w:val="000B4174"/>
    <w:rsid w:val="000B4212"/>
    <w:rsid w:val="000B4394"/>
    <w:rsid w:val="000B43E6"/>
    <w:rsid w:val="000B43ED"/>
    <w:rsid w:val="000B4598"/>
    <w:rsid w:val="000B45EA"/>
    <w:rsid w:val="000B4611"/>
    <w:rsid w:val="000B4769"/>
    <w:rsid w:val="000B47E8"/>
    <w:rsid w:val="000B4E91"/>
    <w:rsid w:val="000B4F2A"/>
    <w:rsid w:val="000B517B"/>
    <w:rsid w:val="000B55C2"/>
    <w:rsid w:val="000B5B87"/>
    <w:rsid w:val="000B62A3"/>
    <w:rsid w:val="000B651F"/>
    <w:rsid w:val="000B6756"/>
    <w:rsid w:val="000B683A"/>
    <w:rsid w:val="000B68A1"/>
    <w:rsid w:val="000B6AC0"/>
    <w:rsid w:val="000B6D0E"/>
    <w:rsid w:val="000B7032"/>
    <w:rsid w:val="000B752C"/>
    <w:rsid w:val="000B75E5"/>
    <w:rsid w:val="000B77B9"/>
    <w:rsid w:val="000B7A31"/>
    <w:rsid w:val="000B7B46"/>
    <w:rsid w:val="000B7BEE"/>
    <w:rsid w:val="000C0271"/>
    <w:rsid w:val="000C0384"/>
    <w:rsid w:val="000C07FC"/>
    <w:rsid w:val="000C0A40"/>
    <w:rsid w:val="000C0DFD"/>
    <w:rsid w:val="000C11AE"/>
    <w:rsid w:val="000C176C"/>
    <w:rsid w:val="000C1ADC"/>
    <w:rsid w:val="000C1CFA"/>
    <w:rsid w:val="000C2048"/>
    <w:rsid w:val="000C29BC"/>
    <w:rsid w:val="000C2AF8"/>
    <w:rsid w:val="000C2BE6"/>
    <w:rsid w:val="000C2DF6"/>
    <w:rsid w:val="000C2E2F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E3"/>
    <w:rsid w:val="000C4E92"/>
    <w:rsid w:val="000C5230"/>
    <w:rsid w:val="000C52DC"/>
    <w:rsid w:val="000C53C5"/>
    <w:rsid w:val="000C5679"/>
    <w:rsid w:val="000C5B22"/>
    <w:rsid w:val="000C62BB"/>
    <w:rsid w:val="000C6759"/>
    <w:rsid w:val="000C6785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D7F"/>
    <w:rsid w:val="000C7DDD"/>
    <w:rsid w:val="000D004A"/>
    <w:rsid w:val="000D015F"/>
    <w:rsid w:val="000D01AD"/>
    <w:rsid w:val="000D078E"/>
    <w:rsid w:val="000D0810"/>
    <w:rsid w:val="000D162C"/>
    <w:rsid w:val="000D17D4"/>
    <w:rsid w:val="000D1922"/>
    <w:rsid w:val="000D1B26"/>
    <w:rsid w:val="000D2022"/>
    <w:rsid w:val="000D207C"/>
    <w:rsid w:val="000D2654"/>
    <w:rsid w:val="000D2666"/>
    <w:rsid w:val="000D2747"/>
    <w:rsid w:val="000D28ED"/>
    <w:rsid w:val="000D2979"/>
    <w:rsid w:val="000D2B8A"/>
    <w:rsid w:val="000D31D1"/>
    <w:rsid w:val="000D31E5"/>
    <w:rsid w:val="000D35F1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15B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262"/>
    <w:rsid w:val="000E249F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9FA"/>
    <w:rsid w:val="000E4A60"/>
    <w:rsid w:val="000E4D03"/>
    <w:rsid w:val="000E544B"/>
    <w:rsid w:val="000E5504"/>
    <w:rsid w:val="000E5A63"/>
    <w:rsid w:val="000E5B5E"/>
    <w:rsid w:val="000E5EFC"/>
    <w:rsid w:val="000E60F1"/>
    <w:rsid w:val="000E61E0"/>
    <w:rsid w:val="000E626E"/>
    <w:rsid w:val="000E71AE"/>
    <w:rsid w:val="000E7638"/>
    <w:rsid w:val="000E783C"/>
    <w:rsid w:val="000E78D4"/>
    <w:rsid w:val="000E78FF"/>
    <w:rsid w:val="000E7AB9"/>
    <w:rsid w:val="000E7B8D"/>
    <w:rsid w:val="000E7FE7"/>
    <w:rsid w:val="000F0051"/>
    <w:rsid w:val="000F01F7"/>
    <w:rsid w:val="000F0216"/>
    <w:rsid w:val="000F03DE"/>
    <w:rsid w:val="000F099A"/>
    <w:rsid w:val="000F0C32"/>
    <w:rsid w:val="000F12B4"/>
    <w:rsid w:val="000F1515"/>
    <w:rsid w:val="000F16C4"/>
    <w:rsid w:val="000F1BD9"/>
    <w:rsid w:val="000F1C7E"/>
    <w:rsid w:val="000F1DA3"/>
    <w:rsid w:val="000F2104"/>
    <w:rsid w:val="000F2148"/>
    <w:rsid w:val="000F2763"/>
    <w:rsid w:val="000F2804"/>
    <w:rsid w:val="000F29FB"/>
    <w:rsid w:val="000F2CC1"/>
    <w:rsid w:val="000F3023"/>
    <w:rsid w:val="000F32C1"/>
    <w:rsid w:val="000F364F"/>
    <w:rsid w:val="000F3744"/>
    <w:rsid w:val="000F406F"/>
    <w:rsid w:val="000F4092"/>
    <w:rsid w:val="000F470B"/>
    <w:rsid w:val="000F4DD4"/>
    <w:rsid w:val="000F4FC3"/>
    <w:rsid w:val="000F5045"/>
    <w:rsid w:val="000F519E"/>
    <w:rsid w:val="000F5246"/>
    <w:rsid w:val="000F54BC"/>
    <w:rsid w:val="000F580E"/>
    <w:rsid w:val="000F5851"/>
    <w:rsid w:val="000F5977"/>
    <w:rsid w:val="000F5B04"/>
    <w:rsid w:val="000F5F10"/>
    <w:rsid w:val="000F603A"/>
    <w:rsid w:val="000F60F0"/>
    <w:rsid w:val="000F615F"/>
    <w:rsid w:val="000F6476"/>
    <w:rsid w:val="000F66FD"/>
    <w:rsid w:val="000F67F7"/>
    <w:rsid w:val="000F6E8D"/>
    <w:rsid w:val="000F6E9F"/>
    <w:rsid w:val="000F72A2"/>
    <w:rsid w:val="000F72BC"/>
    <w:rsid w:val="000F7335"/>
    <w:rsid w:val="000F76C8"/>
    <w:rsid w:val="000F7DC2"/>
    <w:rsid w:val="000F7E08"/>
    <w:rsid w:val="000F7FBD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0D1"/>
    <w:rsid w:val="00102432"/>
    <w:rsid w:val="0010273A"/>
    <w:rsid w:val="00102B64"/>
    <w:rsid w:val="00102D53"/>
    <w:rsid w:val="00102FCA"/>
    <w:rsid w:val="001031A7"/>
    <w:rsid w:val="0010369D"/>
    <w:rsid w:val="00103908"/>
    <w:rsid w:val="00103B62"/>
    <w:rsid w:val="00104401"/>
    <w:rsid w:val="0010453E"/>
    <w:rsid w:val="00104705"/>
    <w:rsid w:val="00104897"/>
    <w:rsid w:val="00104934"/>
    <w:rsid w:val="00104AAB"/>
    <w:rsid w:val="00104FFB"/>
    <w:rsid w:val="00105028"/>
    <w:rsid w:val="0010584A"/>
    <w:rsid w:val="001058CE"/>
    <w:rsid w:val="00105B7B"/>
    <w:rsid w:val="00105C94"/>
    <w:rsid w:val="00105EC9"/>
    <w:rsid w:val="00105F42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2A8C"/>
    <w:rsid w:val="00112B39"/>
    <w:rsid w:val="00112BD4"/>
    <w:rsid w:val="00112DD8"/>
    <w:rsid w:val="00112E5C"/>
    <w:rsid w:val="00113348"/>
    <w:rsid w:val="0011361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6F3"/>
    <w:rsid w:val="00115860"/>
    <w:rsid w:val="00115AB1"/>
    <w:rsid w:val="00115F04"/>
    <w:rsid w:val="00116098"/>
    <w:rsid w:val="001161E9"/>
    <w:rsid w:val="00116B8A"/>
    <w:rsid w:val="00116BC8"/>
    <w:rsid w:val="00116D53"/>
    <w:rsid w:val="00117017"/>
    <w:rsid w:val="001171A6"/>
    <w:rsid w:val="0011730A"/>
    <w:rsid w:val="0011736A"/>
    <w:rsid w:val="001175EB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63"/>
    <w:rsid w:val="001245E3"/>
    <w:rsid w:val="001246ED"/>
    <w:rsid w:val="00124A79"/>
    <w:rsid w:val="00124B34"/>
    <w:rsid w:val="00124C09"/>
    <w:rsid w:val="00124E20"/>
    <w:rsid w:val="00125049"/>
    <w:rsid w:val="0012549F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674"/>
    <w:rsid w:val="0012770B"/>
    <w:rsid w:val="001278DD"/>
    <w:rsid w:val="00127B10"/>
    <w:rsid w:val="00127E3B"/>
    <w:rsid w:val="00127FD3"/>
    <w:rsid w:val="001304B2"/>
    <w:rsid w:val="0013083A"/>
    <w:rsid w:val="00130ADF"/>
    <w:rsid w:val="00131A49"/>
    <w:rsid w:val="00131CCF"/>
    <w:rsid w:val="00131D56"/>
    <w:rsid w:val="00132154"/>
    <w:rsid w:val="00132756"/>
    <w:rsid w:val="0013275D"/>
    <w:rsid w:val="00132896"/>
    <w:rsid w:val="00132FF3"/>
    <w:rsid w:val="0013300B"/>
    <w:rsid w:val="001332BD"/>
    <w:rsid w:val="00133690"/>
    <w:rsid w:val="001337EA"/>
    <w:rsid w:val="001339FA"/>
    <w:rsid w:val="00133DDE"/>
    <w:rsid w:val="00133F0E"/>
    <w:rsid w:val="0013409D"/>
    <w:rsid w:val="00134125"/>
    <w:rsid w:val="00134190"/>
    <w:rsid w:val="001341DC"/>
    <w:rsid w:val="00134289"/>
    <w:rsid w:val="0013478E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5DE8"/>
    <w:rsid w:val="00136129"/>
    <w:rsid w:val="001363AE"/>
    <w:rsid w:val="0013646C"/>
    <w:rsid w:val="00136734"/>
    <w:rsid w:val="00136782"/>
    <w:rsid w:val="00136A96"/>
    <w:rsid w:val="00137883"/>
    <w:rsid w:val="0013796D"/>
    <w:rsid w:val="00137E25"/>
    <w:rsid w:val="0014023D"/>
    <w:rsid w:val="00140266"/>
    <w:rsid w:val="001402C1"/>
    <w:rsid w:val="00140437"/>
    <w:rsid w:val="0014060D"/>
    <w:rsid w:val="00140635"/>
    <w:rsid w:val="00140C87"/>
    <w:rsid w:val="00140D6B"/>
    <w:rsid w:val="00140EE1"/>
    <w:rsid w:val="0014102E"/>
    <w:rsid w:val="00141154"/>
    <w:rsid w:val="00141531"/>
    <w:rsid w:val="00141608"/>
    <w:rsid w:val="00141CE5"/>
    <w:rsid w:val="00141D5B"/>
    <w:rsid w:val="00141DEB"/>
    <w:rsid w:val="001420DC"/>
    <w:rsid w:val="00142202"/>
    <w:rsid w:val="001422C7"/>
    <w:rsid w:val="0014240A"/>
    <w:rsid w:val="0014243F"/>
    <w:rsid w:val="00142863"/>
    <w:rsid w:val="001429DB"/>
    <w:rsid w:val="00142B62"/>
    <w:rsid w:val="00142B81"/>
    <w:rsid w:val="00142B83"/>
    <w:rsid w:val="00142BA0"/>
    <w:rsid w:val="00142C35"/>
    <w:rsid w:val="00142CEA"/>
    <w:rsid w:val="00142D95"/>
    <w:rsid w:val="00143009"/>
    <w:rsid w:val="001431BA"/>
    <w:rsid w:val="00143208"/>
    <w:rsid w:val="001437E7"/>
    <w:rsid w:val="00143C24"/>
    <w:rsid w:val="00143E60"/>
    <w:rsid w:val="00143F7E"/>
    <w:rsid w:val="00143FAE"/>
    <w:rsid w:val="001440AF"/>
    <w:rsid w:val="001440E7"/>
    <w:rsid w:val="001443BF"/>
    <w:rsid w:val="0014440F"/>
    <w:rsid w:val="0014442A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1C9"/>
    <w:rsid w:val="001461EB"/>
    <w:rsid w:val="001462CE"/>
    <w:rsid w:val="00146564"/>
    <w:rsid w:val="00146F08"/>
    <w:rsid w:val="00147101"/>
    <w:rsid w:val="001471BC"/>
    <w:rsid w:val="001471EB"/>
    <w:rsid w:val="00147223"/>
    <w:rsid w:val="00147399"/>
    <w:rsid w:val="00147400"/>
    <w:rsid w:val="001474E0"/>
    <w:rsid w:val="00147B10"/>
    <w:rsid w:val="00147B6F"/>
    <w:rsid w:val="001500A4"/>
    <w:rsid w:val="001501D4"/>
    <w:rsid w:val="00150244"/>
    <w:rsid w:val="00150505"/>
    <w:rsid w:val="00150638"/>
    <w:rsid w:val="00150802"/>
    <w:rsid w:val="001509E1"/>
    <w:rsid w:val="0015104C"/>
    <w:rsid w:val="0015121B"/>
    <w:rsid w:val="001513FC"/>
    <w:rsid w:val="00151478"/>
    <w:rsid w:val="001519C3"/>
    <w:rsid w:val="00151ADB"/>
    <w:rsid w:val="00151B9F"/>
    <w:rsid w:val="00151CFC"/>
    <w:rsid w:val="00151E3B"/>
    <w:rsid w:val="00152074"/>
    <w:rsid w:val="00152461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EF6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46E"/>
    <w:rsid w:val="00160A74"/>
    <w:rsid w:val="00161282"/>
    <w:rsid w:val="0016165F"/>
    <w:rsid w:val="00161A27"/>
    <w:rsid w:val="00162257"/>
    <w:rsid w:val="001622E1"/>
    <w:rsid w:val="00162724"/>
    <w:rsid w:val="00162ABB"/>
    <w:rsid w:val="00162C8E"/>
    <w:rsid w:val="001630B9"/>
    <w:rsid w:val="0016336B"/>
    <w:rsid w:val="0016347F"/>
    <w:rsid w:val="001635CA"/>
    <w:rsid w:val="00163C41"/>
    <w:rsid w:val="001640FD"/>
    <w:rsid w:val="00164258"/>
    <w:rsid w:val="00164386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C92"/>
    <w:rsid w:val="00165E1A"/>
    <w:rsid w:val="00165E43"/>
    <w:rsid w:val="00165FEE"/>
    <w:rsid w:val="0016649D"/>
    <w:rsid w:val="0016689C"/>
    <w:rsid w:val="00166C1A"/>
    <w:rsid w:val="00166D06"/>
    <w:rsid w:val="001672CD"/>
    <w:rsid w:val="001675E1"/>
    <w:rsid w:val="00167764"/>
    <w:rsid w:val="00167B7B"/>
    <w:rsid w:val="00170015"/>
    <w:rsid w:val="00170755"/>
    <w:rsid w:val="001707A8"/>
    <w:rsid w:val="00170A5F"/>
    <w:rsid w:val="00170D2F"/>
    <w:rsid w:val="00170F58"/>
    <w:rsid w:val="001710DC"/>
    <w:rsid w:val="00171112"/>
    <w:rsid w:val="001711C9"/>
    <w:rsid w:val="00171212"/>
    <w:rsid w:val="001712DF"/>
    <w:rsid w:val="001715D0"/>
    <w:rsid w:val="00171702"/>
    <w:rsid w:val="00171748"/>
    <w:rsid w:val="00171E16"/>
    <w:rsid w:val="00171F20"/>
    <w:rsid w:val="00171F25"/>
    <w:rsid w:val="0017244B"/>
    <w:rsid w:val="001727CA"/>
    <w:rsid w:val="00172919"/>
    <w:rsid w:val="00172BEC"/>
    <w:rsid w:val="001734B4"/>
    <w:rsid w:val="0017354F"/>
    <w:rsid w:val="00173591"/>
    <w:rsid w:val="00173A1A"/>
    <w:rsid w:val="00173B3F"/>
    <w:rsid w:val="00173D24"/>
    <w:rsid w:val="00173D80"/>
    <w:rsid w:val="001745CC"/>
    <w:rsid w:val="001745DD"/>
    <w:rsid w:val="00174794"/>
    <w:rsid w:val="00174831"/>
    <w:rsid w:val="0017495C"/>
    <w:rsid w:val="00174A9A"/>
    <w:rsid w:val="00174D27"/>
    <w:rsid w:val="00174D6F"/>
    <w:rsid w:val="0017514B"/>
    <w:rsid w:val="001753EF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2192"/>
    <w:rsid w:val="0018219B"/>
    <w:rsid w:val="0018235D"/>
    <w:rsid w:val="001823BF"/>
    <w:rsid w:val="00182890"/>
    <w:rsid w:val="00182AAB"/>
    <w:rsid w:val="00182C89"/>
    <w:rsid w:val="0018315A"/>
    <w:rsid w:val="00183390"/>
    <w:rsid w:val="001833AD"/>
    <w:rsid w:val="001839E9"/>
    <w:rsid w:val="00183B39"/>
    <w:rsid w:val="001841B7"/>
    <w:rsid w:val="00184358"/>
    <w:rsid w:val="00184776"/>
    <w:rsid w:val="001849BD"/>
    <w:rsid w:val="00184ACA"/>
    <w:rsid w:val="00184D24"/>
    <w:rsid w:val="00184E48"/>
    <w:rsid w:val="0018536D"/>
    <w:rsid w:val="001854D3"/>
    <w:rsid w:val="0018558F"/>
    <w:rsid w:val="00185708"/>
    <w:rsid w:val="001858B2"/>
    <w:rsid w:val="00186184"/>
    <w:rsid w:val="00186241"/>
    <w:rsid w:val="001866E1"/>
    <w:rsid w:val="00186778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2FB"/>
    <w:rsid w:val="001907C2"/>
    <w:rsid w:val="001907FB"/>
    <w:rsid w:val="00190C5F"/>
    <w:rsid w:val="00190C74"/>
    <w:rsid w:val="00190D43"/>
    <w:rsid w:val="00190EF9"/>
    <w:rsid w:val="00190FAA"/>
    <w:rsid w:val="00191159"/>
    <w:rsid w:val="00191A50"/>
    <w:rsid w:val="00191AD8"/>
    <w:rsid w:val="00191B96"/>
    <w:rsid w:val="00191ED0"/>
    <w:rsid w:val="00191EF0"/>
    <w:rsid w:val="001920C1"/>
    <w:rsid w:val="0019227D"/>
    <w:rsid w:val="0019230D"/>
    <w:rsid w:val="001926EE"/>
    <w:rsid w:val="00192711"/>
    <w:rsid w:val="001928F1"/>
    <w:rsid w:val="00193011"/>
    <w:rsid w:val="001932A9"/>
    <w:rsid w:val="0019337A"/>
    <w:rsid w:val="00193543"/>
    <w:rsid w:val="00193899"/>
    <w:rsid w:val="001938B0"/>
    <w:rsid w:val="001939DB"/>
    <w:rsid w:val="00193A45"/>
    <w:rsid w:val="00193C28"/>
    <w:rsid w:val="00193CA8"/>
    <w:rsid w:val="00193F2A"/>
    <w:rsid w:val="00194036"/>
    <w:rsid w:val="00194804"/>
    <w:rsid w:val="00194E8E"/>
    <w:rsid w:val="00194F6A"/>
    <w:rsid w:val="00195173"/>
    <w:rsid w:val="00195267"/>
    <w:rsid w:val="0019541D"/>
    <w:rsid w:val="00195680"/>
    <w:rsid w:val="001959F3"/>
    <w:rsid w:val="00195D7A"/>
    <w:rsid w:val="00195DDE"/>
    <w:rsid w:val="00195E58"/>
    <w:rsid w:val="00195F5E"/>
    <w:rsid w:val="00195F96"/>
    <w:rsid w:val="001960B2"/>
    <w:rsid w:val="00196294"/>
    <w:rsid w:val="001963E2"/>
    <w:rsid w:val="001966C6"/>
    <w:rsid w:val="0019687E"/>
    <w:rsid w:val="00196E3A"/>
    <w:rsid w:val="001974B2"/>
    <w:rsid w:val="00197590"/>
    <w:rsid w:val="001975FF"/>
    <w:rsid w:val="00197687"/>
    <w:rsid w:val="0019770C"/>
    <w:rsid w:val="00197727"/>
    <w:rsid w:val="00197887"/>
    <w:rsid w:val="00197A04"/>
    <w:rsid w:val="00197FB7"/>
    <w:rsid w:val="001A0067"/>
    <w:rsid w:val="001A025A"/>
    <w:rsid w:val="001A0589"/>
    <w:rsid w:val="001A08A2"/>
    <w:rsid w:val="001A08E6"/>
    <w:rsid w:val="001A0938"/>
    <w:rsid w:val="001A0C87"/>
    <w:rsid w:val="001A0CC3"/>
    <w:rsid w:val="001A1105"/>
    <w:rsid w:val="001A1364"/>
    <w:rsid w:val="001A1735"/>
    <w:rsid w:val="001A17A9"/>
    <w:rsid w:val="001A181E"/>
    <w:rsid w:val="001A1AF4"/>
    <w:rsid w:val="001A1C67"/>
    <w:rsid w:val="001A1D4B"/>
    <w:rsid w:val="001A1DE3"/>
    <w:rsid w:val="001A1E04"/>
    <w:rsid w:val="001A202E"/>
    <w:rsid w:val="001A20D7"/>
    <w:rsid w:val="001A23CA"/>
    <w:rsid w:val="001A25F0"/>
    <w:rsid w:val="001A279C"/>
    <w:rsid w:val="001A2B8F"/>
    <w:rsid w:val="001A3265"/>
    <w:rsid w:val="001A32A4"/>
    <w:rsid w:val="001A37C5"/>
    <w:rsid w:val="001A3CFC"/>
    <w:rsid w:val="001A3F50"/>
    <w:rsid w:val="001A3F81"/>
    <w:rsid w:val="001A4095"/>
    <w:rsid w:val="001A42F7"/>
    <w:rsid w:val="001A43E3"/>
    <w:rsid w:val="001A4718"/>
    <w:rsid w:val="001A5151"/>
    <w:rsid w:val="001A516A"/>
    <w:rsid w:val="001A53E0"/>
    <w:rsid w:val="001A5536"/>
    <w:rsid w:val="001A5570"/>
    <w:rsid w:val="001A562D"/>
    <w:rsid w:val="001A5700"/>
    <w:rsid w:val="001A57AF"/>
    <w:rsid w:val="001A5B0C"/>
    <w:rsid w:val="001A5C9F"/>
    <w:rsid w:val="001A5EDB"/>
    <w:rsid w:val="001A5F38"/>
    <w:rsid w:val="001A61CA"/>
    <w:rsid w:val="001A72B0"/>
    <w:rsid w:val="001A7329"/>
    <w:rsid w:val="001A76A8"/>
    <w:rsid w:val="001A7C02"/>
    <w:rsid w:val="001A7C83"/>
    <w:rsid w:val="001A7F37"/>
    <w:rsid w:val="001B02D7"/>
    <w:rsid w:val="001B03A0"/>
    <w:rsid w:val="001B09A1"/>
    <w:rsid w:val="001B0A44"/>
    <w:rsid w:val="001B0C3E"/>
    <w:rsid w:val="001B0D6A"/>
    <w:rsid w:val="001B10C6"/>
    <w:rsid w:val="001B1184"/>
    <w:rsid w:val="001B17A2"/>
    <w:rsid w:val="001B21C6"/>
    <w:rsid w:val="001B2949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E1A"/>
    <w:rsid w:val="001B4F60"/>
    <w:rsid w:val="001B50B2"/>
    <w:rsid w:val="001B50D3"/>
    <w:rsid w:val="001B5115"/>
    <w:rsid w:val="001B52F3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7F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31D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49A"/>
    <w:rsid w:val="001C4561"/>
    <w:rsid w:val="001C459B"/>
    <w:rsid w:val="001C4657"/>
    <w:rsid w:val="001C4835"/>
    <w:rsid w:val="001C4850"/>
    <w:rsid w:val="001C4D29"/>
    <w:rsid w:val="001C4E94"/>
    <w:rsid w:val="001C507B"/>
    <w:rsid w:val="001C5341"/>
    <w:rsid w:val="001C5437"/>
    <w:rsid w:val="001C5487"/>
    <w:rsid w:val="001C555E"/>
    <w:rsid w:val="001C577A"/>
    <w:rsid w:val="001C5BD5"/>
    <w:rsid w:val="001C5CC2"/>
    <w:rsid w:val="001C5ED0"/>
    <w:rsid w:val="001C6758"/>
    <w:rsid w:val="001C6F7A"/>
    <w:rsid w:val="001C7104"/>
    <w:rsid w:val="001C7298"/>
    <w:rsid w:val="001C7918"/>
    <w:rsid w:val="001C7969"/>
    <w:rsid w:val="001C7990"/>
    <w:rsid w:val="001C7D44"/>
    <w:rsid w:val="001C7E4E"/>
    <w:rsid w:val="001C7FAD"/>
    <w:rsid w:val="001D0447"/>
    <w:rsid w:val="001D08B3"/>
    <w:rsid w:val="001D0AE9"/>
    <w:rsid w:val="001D1058"/>
    <w:rsid w:val="001D115C"/>
    <w:rsid w:val="001D119A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B45"/>
    <w:rsid w:val="001D2D61"/>
    <w:rsid w:val="001D3043"/>
    <w:rsid w:val="001D30BE"/>
    <w:rsid w:val="001D350E"/>
    <w:rsid w:val="001D352D"/>
    <w:rsid w:val="001D35E2"/>
    <w:rsid w:val="001D3626"/>
    <w:rsid w:val="001D3943"/>
    <w:rsid w:val="001D3A79"/>
    <w:rsid w:val="001D3C9B"/>
    <w:rsid w:val="001D3F0A"/>
    <w:rsid w:val="001D4051"/>
    <w:rsid w:val="001D48A0"/>
    <w:rsid w:val="001D4A8E"/>
    <w:rsid w:val="001D4C1E"/>
    <w:rsid w:val="001D4D81"/>
    <w:rsid w:val="001D4D84"/>
    <w:rsid w:val="001D4F54"/>
    <w:rsid w:val="001D50EE"/>
    <w:rsid w:val="001D51E7"/>
    <w:rsid w:val="001D53AD"/>
    <w:rsid w:val="001D5753"/>
    <w:rsid w:val="001D5942"/>
    <w:rsid w:val="001D5C6D"/>
    <w:rsid w:val="001D5F5C"/>
    <w:rsid w:val="001D60BD"/>
    <w:rsid w:val="001D6199"/>
    <w:rsid w:val="001D61E1"/>
    <w:rsid w:val="001D6321"/>
    <w:rsid w:val="001D64B9"/>
    <w:rsid w:val="001D6859"/>
    <w:rsid w:val="001D6D2A"/>
    <w:rsid w:val="001D70D4"/>
    <w:rsid w:val="001D7150"/>
    <w:rsid w:val="001D7216"/>
    <w:rsid w:val="001D723A"/>
    <w:rsid w:val="001D733C"/>
    <w:rsid w:val="001D753D"/>
    <w:rsid w:val="001D7572"/>
    <w:rsid w:val="001D77A4"/>
    <w:rsid w:val="001D787C"/>
    <w:rsid w:val="001D7C5E"/>
    <w:rsid w:val="001D7DA2"/>
    <w:rsid w:val="001D7EEF"/>
    <w:rsid w:val="001E01DD"/>
    <w:rsid w:val="001E026D"/>
    <w:rsid w:val="001E03B6"/>
    <w:rsid w:val="001E0405"/>
    <w:rsid w:val="001E042D"/>
    <w:rsid w:val="001E051A"/>
    <w:rsid w:val="001E069F"/>
    <w:rsid w:val="001E111B"/>
    <w:rsid w:val="001E12D5"/>
    <w:rsid w:val="001E12F9"/>
    <w:rsid w:val="001E13B6"/>
    <w:rsid w:val="001E13F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2CB0"/>
    <w:rsid w:val="001E300A"/>
    <w:rsid w:val="001E314B"/>
    <w:rsid w:val="001E3166"/>
    <w:rsid w:val="001E3387"/>
    <w:rsid w:val="001E3A95"/>
    <w:rsid w:val="001E3EE2"/>
    <w:rsid w:val="001E3F3B"/>
    <w:rsid w:val="001E3F68"/>
    <w:rsid w:val="001E40B7"/>
    <w:rsid w:val="001E454D"/>
    <w:rsid w:val="001E4666"/>
    <w:rsid w:val="001E4761"/>
    <w:rsid w:val="001E4C6A"/>
    <w:rsid w:val="001E4DE3"/>
    <w:rsid w:val="001E4DE9"/>
    <w:rsid w:val="001E4F40"/>
    <w:rsid w:val="001E52EC"/>
    <w:rsid w:val="001E5A10"/>
    <w:rsid w:val="001E5AAE"/>
    <w:rsid w:val="001E5BDD"/>
    <w:rsid w:val="001E5CFE"/>
    <w:rsid w:val="001E5DF0"/>
    <w:rsid w:val="001E6038"/>
    <w:rsid w:val="001E613E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CD5"/>
    <w:rsid w:val="001E7DAE"/>
    <w:rsid w:val="001F0337"/>
    <w:rsid w:val="001F05E8"/>
    <w:rsid w:val="001F0A6F"/>
    <w:rsid w:val="001F0AE8"/>
    <w:rsid w:val="001F0BFE"/>
    <w:rsid w:val="001F0CE9"/>
    <w:rsid w:val="001F0D0A"/>
    <w:rsid w:val="001F1021"/>
    <w:rsid w:val="001F1072"/>
    <w:rsid w:val="001F1172"/>
    <w:rsid w:val="001F1354"/>
    <w:rsid w:val="001F1536"/>
    <w:rsid w:val="001F1605"/>
    <w:rsid w:val="001F180C"/>
    <w:rsid w:val="001F1943"/>
    <w:rsid w:val="001F194E"/>
    <w:rsid w:val="001F23AB"/>
    <w:rsid w:val="001F253D"/>
    <w:rsid w:val="001F2BBA"/>
    <w:rsid w:val="001F2D6F"/>
    <w:rsid w:val="001F31E2"/>
    <w:rsid w:val="001F3854"/>
    <w:rsid w:val="001F3A1B"/>
    <w:rsid w:val="001F4400"/>
    <w:rsid w:val="001F4406"/>
    <w:rsid w:val="001F44BE"/>
    <w:rsid w:val="001F49A0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6060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289"/>
    <w:rsid w:val="0020028B"/>
    <w:rsid w:val="00200352"/>
    <w:rsid w:val="0020050B"/>
    <w:rsid w:val="002006A4"/>
    <w:rsid w:val="00200785"/>
    <w:rsid w:val="00200AC3"/>
    <w:rsid w:val="00200C43"/>
    <w:rsid w:val="002010CC"/>
    <w:rsid w:val="002010E4"/>
    <w:rsid w:val="0020111E"/>
    <w:rsid w:val="0020124E"/>
    <w:rsid w:val="0020135F"/>
    <w:rsid w:val="00201385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6EE"/>
    <w:rsid w:val="00202708"/>
    <w:rsid w:val="0020277F"/>
    <w:rsid w:val="002028E1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9D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6A3"/>
    <w:rsid w:val="0020673F"/>
    <w:rsid w:val="002067AB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BF8"/>
    <w:rsid w:val="00210C37"/>
    <w:rsid w:val="00210E57"/>
    <w:rsid w:val="00210F56"/>
    <w:rsid w:val="0021100C"/>
    <w:rsid w:val="0021124F"/>
    <w:rsid w:val="00211465"/>
    <w:rsid w:val="0021157F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641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4DC"/>
    <w:rsid w:val="002156E1"/>
    <w:rsid w:val="00215790"/>
    <w:rsid w:val="002158DB"/>
    <w:rsid w:val="00215953"/>
    <w:rsid w:val="00215B46"/>
    <w:rsid w:val="00215D47"/>
    <w:rsid w:val="002164BD"/>
    <w:rsid w:val="00216873"/>
    <w:rsid w:val="002169DD"/>
    <w:rsid w:val="002169E1"/>
    <w:rsid w:val="002172BC"/>
    <w:rsid w:val="0021736D"/>
    <w:rsid w:val="00217409"/>
    <w:rsid w:val="00217531"/>
    <w:rsid w:val="00217A88"/>
    <w:rsid w:val="00217FD0"/>
    <w:rsid w:val="00220529"/>
    <w:rsid w:val="002205CE"/>
    <w:rsid w:val="0022093C"/>
    <w:rsid w:val="00220DE6"/>
    <w:rsid w:val="00220FEA"/>
    <w:rsid w:val="002219E3"/>
    <w:rsid w:val="00221B7B"/>
    <w:rsid w:val="00221C4A"/>
    <w:rsid w:val="00221EA0"/>
    <w:rsid w:val="00221ED0"/>
    <w:rsid w:val="00222077"/>
    <w:rsid w:val="0022266C"/>
    <w:rsid w:val="00222729"/>
    <w:rsid w:val="00222730"/>
    <w:rsid w:val="00222AAF"/>
    <w:rsid w:val="00222D9E"/>
    <w:rsid w:val="00222DB2"/>
    <w:rsid w:val="00222E9E"/>
    <w:rsid w:val="00223422"/>
    <w:rsid w:val="00223581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4AFB"/>
    <w:rsid w:val="0022500D"/>
    <w:rsid w:val="00225013"/>
    <w:rsid w:val="002250C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739"/>
    <w:rsid w:val="002267FE"/>
    <w:rsid w:val="00226BA0"/>
    <w:rsid w:val="00226BD2"/>
    <w:rsid w:val="002274FF"/>
    <w:rsid w:val="00227538"/>
    <w:rsid w:val="002277D5"/>
    <w:rsid w:val="0022788D"/>
    <w:rsid w:val="00227C9D"/>
    <w:rsid w:val="00227D72"/>
    <w:rsid w:val="00227DB9"/>
    <w:rsid w:val="00230B1A"/>
    <w:rsid w:val="00230C12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8D"/>
    <w:rsid w:val="00231EC8"/>
    <w:rsid w:val="0023220E"/>
    <w:rsid w:val="002322CC"/>
    <w:rsid w:val="002328B1"/>
    <w:rsid w:val="00232A2B"/>
    <w:rsid w:val="00233003"/>
    <w:rsid w:val="00233201"/>
    <w:rsid w:val="00233831"/>
    <w:rsid w:val="00233A38"/>
    <w:rsid w:val="00233A41"/>
    <w:rsid w:val="00233C13"/>
    <w:rsid w:val="00233EB3"/>
    <w:rsid w:val="00233F87"/>
    <w:rsid w:val="002342E9"/>
    <w:rsid w:val="00234350"/>
    <w:rsid w:val="0023499B"/>
    <w:rsid w:val="00234EEC"/>
    <w:rsid w:val="00234F5D"/>
    <w:rsid w:val="00234FEC"/>
    <w:rsid w:val="002354B2"/>
    <w:rsid w:val="002356C1"/>
    <w:rsid w:val="002357B7"/>
    <w:rsid w:val="00235EFF"/>
    <w:rsid w:val="00235F07"/>
    <w:rsid w:val="00236443"/>
    <w:rsid w:val="0023666B"/>
    <w:rsid w:val="0023682A"/>
    <w:rsid w:val="00236A50"/>
    <w:rsid w:val="00236C0D"/>
    <w:rsid w:val="00236CE8"/>
    <w:rsid w:val="002371EE"/>
    <w:rsid w:val="0023738A"/>
    <w:rsid w:val="002373A0"/>
    <w:rsid w:val="0023746C"/>
    <w:rsid w:val="002377EA"/>
    <w:rsid w:val="00237B8E"/>
    <w:rsid w:val="00237DE8"/>
    <w:rsid w:val="00237F2F"/>
    <w:rsid w:val="00237FC7"/>
    <w:rsid w:val="00240236"/>
    <w:rsid w:val="002403FB"/>
    <w:rsid w:val="0024045C"/>
    <w:rsid w:val="00240537"/>
    <w:rsid w:val="00240556"/>
    <w:rsid w:val="0024078B"/>
    <w:rsid w:val="00240BD1"/>
    <w:rsid w:val="00240E85"/>
    <w:rsid w:val="002410AD"/>
    <w:rsid w:val="0024160C"/>
    <w:rsid w:val="0024172B"/>
    <w:rsid w:val="00242026"/>
    <w:rsid w:val="002420C0"/>
    <w:rsid w:val="00242427"/>
    <w:rsid w:val="00242687"/>
    <w:rsid w:val="00242BE8"/>
    <w:rsid w:val="00242CC4"/>
    <w:rsid w:val="00242E23"/>
    <w:rsid w:val="00242E32"/>
    <w:rsid w:val="00243043"/>
    <w:rsid w:val="00243099"/>
    <w:rsid w:val="00243199"/>
    <w:rsid w:val="002431CC"/>
    <w:rsid w:val="0024353C"/>
    <w:rsid w:val="0024362B"/>
    <w:rsid w:val="00243712"/>
    <w:rsid w:val="002437EF"/>
    <w:rsid w:val="00243D4A"/>
    <w:rsid w:val="00243E50"/>
    <w:rsid w:val="002440A3"/>
    <w:rsid w:val="00244488"/>
    <w:rsid w:val="002445A2"/>
    <w:rsid w:val="002447F4"/>
    <w:rsid w:val="0024491C"/>
    <w:rsid w:val="00244CC1"/>
    <w:rsid w:val="00244EE6"/>
    <w:rsid w:val="00244F1C"/>
    <w:rsid w:val="002451BD"/>
    <w:rsid w:val="0024531D"/>
    <w:rsid w:val="002454EA"/>
    <w:rsid w:val="0024583F"/>
    <w:rsid w:val="00245E09"/>
    <w:rsid w:val="00245FD2"/>
    <w:rsid w:val="002460ED"/>
    <w:rsid w:val="00246174"/>
    <w:rsid w:val="002462B2"/>
    <w:rsid w:val="002469C3"/>
    <w:rsid w:val="00246A22"/>
    <w:rsid w:val="00246A55"/>
    <w:rsid w:val="00246B66"/>
    <w:rsid w:val="00246C18"/>
    <w:rsid w:val="00246C2F"/>
    <w:rsid w:val="00246D65"/>
    <w:rsid w:val="00247039"/>
    <w:rsid w:val="00247055"/>
    <w:rsid w:val="00247150"/>
    <w:rsid w:val="002472CF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B9D"/>
    <w:rsid w:val="00250D18"/>
    <w:rsid w:val="00251224"/>
    <w:rsid w:val="002513DA"/>
    <w:rsid w:val="00251B47"/>
    <w:rsid w:val="00252114"/>
    <w:rsid w:val="00252198"/>
    <w:rsid w:val="002521C7"/>
    <w:rsid w:val="0025241C"/>
    <w:rsid w:val="002525D4"/>
    <w:rsid w:val="0025292B"/>
    <w:rsid w:val="00252B7B"/>
    <w:rsid w:val="00252BB0"/>
    <w:rsid w:val="00252D71"/>
    <w:rsid w:val="002534EE"/>
    <w:rsid w:val="00254B0B"/>
    <w:rsid w:val="00254D6A"/>
    <w:rsid w:val="00254EE6"/>
    <w:rsid w:val="002551F5"/>
    <w:rsid w:val="00255210"/>
    <w:rsid w:val="00255218"/>
    <w:rsid w:val="002552CF"/>
    <w:rsid w:val="00255433"/>
    <w:rsid w:val="00255529"/>
    <w:rsid w:val="0025557C"/>
    <w:rsid w:val="002555ED"/>
    <w:rsid w:val="00255984"/>
    <w:rsid w:val="002559E3"/>
    <w:rsid w:val="00255A7B"/>
    <w:rsid w:val="00255AC8"/>
    <w:rsid w:val="00255C22"/>
    <w:rsid w:val="00255D4C"/>
    <w:rsid w:val="00256023"/>
    <w:rsid w:val="00256187"/>
    <w:rsid w:val="00256644"/>
    <w:rsid w:val="00256F0F"/>
    <w:rsid w:val="00257130"/>
    <w:rsid w:val="00257221"/>
    <w:rsid w:val="00257305"/>
    <w:rsid w:val="00257533"/>
    <w:rsid w:val="00257722"/>
    <w:rsid w:val="00257973"/>
    <w:rsid w:val="00257A36"/>
    <w:rsid w:val="002607A3"/>
    <w:rsid w:val="002608DD"/>
    <w:rsid w:val="00260BC8"/>
    <w:rsid w:val="00260C6D"/>
    <w:rsid w:val="00260C78"/>
    <w:rsid w:val="00260D5D"/>
    <w:rsid w:val="00260D9A"/>
    <w:rsid w:val="0026136B"/>
    <w:rsid w:val="002614DD"/>
    <w:rsid w:val="002619C8"/>
    <w:rsid w:val="00261B2A"/>
    <w:rsid w:val="00261BB6"/>
    <w:rsid w:val="00261FB6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A8F"/>
    <w:rsid w:val="00263B05"/>
    <w:rsid w:val="002642D3"/>
    <w:rsid w:val="00264380"/>
    <w:rsid w:val="00264B44"/>
    <w:rsid w:val="00264BD9"/>
    <w:rsid w:val="00265027"/>
    <w:rsid w:val="00265386"/>
    <w:rsid w:val="002658CA"/>
    <w:rsid w:val="0026599C"/>
    <w:rsid w:val="00265A69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E74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868"/>
    <w:rsid w:val="00270A69"/>
    <w:rsid w:val="00270BBC"/>
    <w:rsid w:val="00270BD2"/>
    <w:rsid w:val="00270D43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76"/>
    <w:rsid w:val="00273D17"/>
    <w:rsid w:val="00273D2D"/>
    <w:rsid w:val="00273F49"/>
    <w:rsid w:val="00274086"/>
    <w:rsid w:val="002741F4"/>
    <w:rsid w:val="0027423C"/>
    <w:rsid w:val="00274588"/>
    <w:rsid w:val="002745C0"/>
    <w:rsid w:val="00274918"/>
    <w:rsid w:val="00274B23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363"/>
    <w:rsid w:val="0028166D"/>
    <w:rsid w:val="00281847"/>
    <w:rsid w:val="00281ACC"/>
    <w:rsid w:val="00281B0F"/>
    <w:rsid w:val="00282451"/>
    <w:rsid w:val="00282698"/>
    <w:rsid w:val="002826A8"/>
    <w:rsid w:val="002826D6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416"/>
    <w:rsid w:val="0028459F"/>
    <w:rsid w:val="00284794"/>
    <w:rsid w:val="00284EB2"/>
    <w:rsid w:val="0028534F"/>
    <w:rsid w:val="00285440"/>
    <w:rsid w:val="002854D6"/>
    <w:rsid w:val="00285C64"/>
    <w:rsid w:val="00285C93"/>
    <w:rsid w:val="00286189"/>
    <w:rsid w:val="002861EF"/>
    <w:rsid w:val="002864BF"/>
    <w:rsid w:val="00286683"/>
    <w:rsid w:val="00286AE5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3C2"/>
    <w:rsid w:val="00291531"/>
    <w:rsid w:val="002915CB"/>
    <w:rsid w:val="0029171F"/>
    <w:rsid w:val="0029177D"/>
    <w:rsid w:val="00291A57"/>
    <w:rsid w:val="00291B07"/>
    <w:rsid w:val="00292071"/>
    <w:rsid w:val="002927B7"/>
    <w:rsid w:val="002928C8"/>
    <w:rsid w:val="00292A23"/>
    <w:rsid w:val="00292B1F"/>
    <w:rsid w:val="00292F87"/>
    <w:rsid w:val="00293511"/>
    <w:rsid w:val="00293590"/>
    <w:rsid w:val="002936BE"/>
    <w:rsid w:val="0029373D"/>
    <w:rsid w:val="00293824"/>
    <w:rsid w:val="002938FF"/>
    <w:rsid w:val="00293AE6"/>
    <w:rsid w:val="00293B36"/>
    <w:rsid w:val="00293D3C"/>
    <w:rsid w:val="00293FA3"/>
    <w:rsid w:val="0029415E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1B3"/>
    <w:rsid w:val="0029624E"/>
    <w:rsid w:val="0029660F"/>
    <w:rsid w:val="00296848"/>
    <w:rsid w:val="0029691A"/>
    <w:rsid w:val="00296C63"/>
    <w:rsid w:val="00296E52"/>
    <w:rsid w:val="00296EC8"/>
    <w:rsid w:val="00297033"/>
    <w:rsid w:val="002970EB"/>
    <w:rsid w:val="00297386"/>
    <w:rsid w:val="002975AF"/>
    <w:rsid w:val="002979A6"/>
    <w:rsid w:val="00297A39"/>
    <w:rsid w:val="00297AD3"/>
    <w:rsid w:val="00297CD6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930"/>
    <w:rsid w:val="002A0DE6"/>
    <w:rsid w:val="002A0EF1"/>
    <w:rsid w:val="002A1220"/>
    <w:rsid w:val="002A1307"/>
    <w:rsid w:val="002A13B0"/>
    <w:rsid w:val="002A13CD"/>
    <w:rsid w:val="002A1AD5"/>
    <w:rsid w:val="002A1B0A"/>
    <w:rsid w:val="002A1B47"/>
    <w:rsid w:val="002A1CAA"/>
    <w:rsid w:val="002A1E1E"/>
    <w:rsid w:val="002A1F32"/>
    <w:rsid w:val="002A2025"/>
    <w:rsid w:val="002A241F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747"/>
    <w:rsid w:val="002A4766"/>
    <w:rsid w:val="002A4B4A"/>
    <w:rsid w:val="002A4B7B"/>
    <w:rsid w:val="002A4C57"/>
    <w:rsid w:val="002A4C95"/>
    <w:rsid w:val="002A4E3D"/>
    <w:rsid w:val="002A51E5"/>
    <w:rsid w:val="002A51FE"/>
    <w:rsid w:val="002A5214"/>
    <w:rsid w:val="002A53B9"/>
    <w:rsid w:val="002A55BB"/>
    <w:rsid w:val="002A55FE"/>
    <w:rsid w:val="002A57FB"/>
    <w:rsid w:val="002A5B0E"/>
    <w:rsid w:val="002A5CBE"/>
    <w:rsid w:val="002A5D14"/>
    <w:rsid w:val="002A5E20"/>
    <w:rsid w:val="002A5E6F"/>
    <w:rsid w:val="002A6176"/>
    <w:rsid w:val="002A63D6"/>
    <w:rsid w:val="002A69A5"/>
    <w:rsid w:val="002A6CEC"/>
    <w:rsid w:val="002A6EC0"/>
    <w:rsid w:val="002A74D1"/>
    <w:rsid w:val="002A7734"/>
    <w:rsid w:val="002A7B20"/>
    <w:rsid w:val="002A7B92"/>
    <w:rsid w:val="002A7BED"/>
    <w:rsid w:val="002A7DC7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3D5"/>
    <w:rsid w:val="002B2721"/>
    <w:rsid w:val="002B2736"/>
    <w:rsid w:val="002B2958"/>
    <w:rsid w:val="002B2C2D"/>
    <w:rsid w:val="002B2E46"/>
    <w:rsid w:val="002B318E"/>
    <w:rsid w:val="002B33B4"/>
    <w:rsid w:val="002B3440"/>
    <w:rsid w:val="002B398B"/>
    <w:rsid w:val="002B3E74"/>
    <w:rsid w:val="002B3F28"/>
    <w:rsid w:val="002B4060"/>
    <w:rsid w:val="002B40E2"/>
    <w:rsid w:val="002B414D"/>
    <w:rsid w:val="002B4413"/>
    <w:rsid w:val="002B45AB"/>
    <w:rsid w:val="002B45B6"/>
    <w:rsid w:val="002B497E"/>
    <w:rsid w:val="002B4AAC"/>
    <w:rsid w:val="002B4CC2"/>
    <w:rsid w:val="002B4DDB"/>
    <w:rsid w:val="002B4E7D"/>
    <w:rsid w:val="002B510A"/>
    <w:rsid w:val="002B51BD"/>
    <w:rsid w:val="002B5372"/>
    <w:rsid w:val="002B53FE"/>
    <w:rsid w:val="002B587D"/>
    <w:rsid w:val="002B5BF7"/>
    <w:rsid w:val="002B6125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61F"/>
    <w:rsid w:val="002C0874"/>
    <w:rsid w:val="002C0A1D"/>
    <w:rsid w:val="002C0A36"/>
    <w:rsid w:val="002C0D8D"/>
    <w:rsid w:val="002C0FE2"/>
    <w:rsid w:val="002C138D"/>
    <w:rsid w:val="002C1899"/>
    <w:rsid w:val="002C1A8B"/>
    <w:rsid w:val="002C1C3A"/>
    <w:rsid w:val="002C1D1D"/>
    <w:rsid w:val="002C2212"/>
    <w:rsid w:val="002C2272"/>
    <w:rsid w:val="002C244E"/>
    <w:rsid w:val="002C2793"/>
    <w:rsid w:val="002C28A1"/>
    <w:rsid w:val="002C2A5B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804"/>
    <w:rsid w:val="002C4D2C"/>
    <w:rsid w:val="002C4EB8"/>
    <w:rsid w:val="002C53AB"/>
    <w:rsid w:val="002C5990"/>
    <w:rsid w:val="002C5D59"/>
    <w:rsid w:val="002C5DCD"/>
    <w:rsid w:val="002C6252"/>
    <w:rsid w:val="002C658F"/>
    <w:rsid w:val="002C664D"/>
    <w:rsid w:val="002C6724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584"/>
    <w:rsid w:val="002D28C0"/>
    <w:rsid w:val="002D29EA"/>
    <w:rsid w:val="002D2E0D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F9C"/>
    <w:rsid w:val="002D4FAC"/>
    <w:rsid w:val="002D551A"/>
    <w:rsid w:val="002D57B6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C45"/>
    <w:rsid w:val="002D6DE0"/>
    <w:rsid w:val="002D7009"/>
    <w:rsid w:val="002D758A"/>
    <w:rsid w:val="002D75E8"/>
    <w:rsid w:val="002D7AE0"/>
    <w:rsid w:val="002D7DC3"/>
    <w:rsid w:val="002E029E"/>
    <w:rsid w:val="002E0501"/>
    <w:rsid w:val="002E0675"/>
    <w:rsid w:val="002E0789"/>
    <w:rsid w:val="002E0806"/>
    <w:rsid w:val="002E097C"/>
    <w:rsid w:val="002E0F69"/>
    <w:rsid w:val="002E10C4"/>
    <w:rsid w:val="002E14CD"/>
    <w:rsid w:val="002E177E"/>
    <w:rsid w:val="002E19D8"/>
    <w:rsid w:val="002E1B6F"/>
    <w:rsid w:val="002E1D3D"/>
    <w:rsid w:val="002E2003"/>
    <w:rsid w:val="002E233C"/>
    <w:rsid w:val="002E2751"/>
    <w:rsid w:val="002E29CD"/>
    <w:rsid w:val="002E3342"/>
    <w:rsid w:val="002E3BF0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B0"/>
    <w:rsid w:val="002E5B37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90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5C7"/>
    <w:rsid w:val="002E7BD3"/>
    <w:rsid w:val="002E7F2C"/>
    <w:rsid w:val="002E7FA3"/>
    <w:rsid w:val="002F004D"/>
    <w:rsid w:val="002F010D"/>
    <w:rsid w:val="002F0432"/>
    <w:rsid w:val="002F07CA"/>
    <w:rsid w:val="002F0B08"/>
    <w:rsid w:val="002F0C45"/>
    <w:rsid w:val="002F0F67"/>
    <w:rsid w:val="002F101B"/>
    <w:rsid w:val="002F109B"/>
    <w:rsid w:val="002F12F4"/>
    <w:rsid w:val="002F1621"/>
    <w:rsid w:val="002F16BB"/>
    <w:rsid w:val="002F1846"/>
    <w:rsid w:val="002F18CA"/>
    <w:rsid w:val="002F195E"/>
    <w:rsid w:val="002F1C13"/>
    <w:rsid w:val="002F2049"/>
    <w:rsid w:val="002F2172"/>
    <w:rsid w:val="002F24E8"/>
    <w:rsid w:val="002F2712"/>
    <w:rsid w:val="002F298A"/>
    <w:rsid w:val="002F2D1F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6CC"/>
    <w:rsid w:val="002F4788"/>
    <w:rsid w:val="002F5238"/>
    <w:rsid w:val="002F5267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6F20"/>
    <w:rsid w:val="002F710E"/>
    <w:rsid w:val="002F7DBC"/>
    <w:rsid w:val="002F7F07"/>
    <w:rsid w:val="002F7F86"/>
    <w:rsid w:val="0030004B"/>
    <w:rsid w:val="00300157"/>
    <w:rsid w:val="00300312"/>
    <w:rsid w:val="0030051E"/>
    <w:rsid w:val="00300554"/>
    <w:rsid w:val="00300573"/>
    <w:rsid w:val="00300EB1"/>
    <w:rsid w:val="003013C5"/>
    <w:rsid w:val="003014A7"/>
    <w:rsid w:val="00301953"/>
    <w:rsid w:val="00301E25"/>
    <w:rsid w:val="00302084"/>
    <w:rsid w:val="00302507"/>
    <w:rsid w:val="00302673"/>
    <w:rsid w:val="0030286E"/>
    <w:rsid w:val="00302FC5"/>
    <w:rsid w:val="00302FCC"/>
    <w:rsid w:val="00303097"/>
    <w:rsid w:val="003030C3"/>
    <w:rsid w:val="00303651"/>
    <w:rsid w:val="00303707"/>
    <w:rsid w:val="003038D2"/>
    <w:rsid w:val="00303A21"/>
    <w:rsid w:val="00303B69"/>
    <w:rsid w:val="00303C33"/>
    <w:rsid w:val="0030450D"/>
    <w:rsid w:val="003046AB"/>
    <w:rsid w:val="00304854"/>
    <w:rsid w:val="00304A46"/>
    <w:rsid w:val="00304A61"/>
    <w:rsid w:val="00304F0C"/>
    <w:rsid w:val="00305054"/>
    <w:rsid w:val="00305482"/>
    <w:rsid w:val="003055F7"/>
    <w:rsid w:val="00305CFF"/>
    <w:rsid w:val="00305DBB"/>
    <w:rsid w:val="00305EDA"/>
    <w:rsid w:val="00305FD8"/>
    <w:rsid w:val="00306215"/>
    <w:rsid w:val="0030634E"/>
    <w:rsid w:val="003066FA"/>
    <w:rsid w:val="00306A2A"/>
    <w:rsid w:val="00306B2B"/>
    <w:rsid w:val="00306E98"/>
    <w:rsid w:val="00307027"/>
    <w:rsid w:val="003072B9"/>
    <w:rsid w:val="00307538"/>
    <w:rsid w:val="00307A6B"/>
    <w:rsid w:val="00307ACE"/>
    <w:rsid w:val="00307F18"/>
    <w:rsid w:val="00307FD0"/>
    <w:rsid w:val="00310129"/>
    <w:rsid w:val="003103C5"/>
    <w:rsid w:val="003104CF"/>
    <w:rsid w:val="003106C3"/>
    <w:rsid w:val="003106D5"/>
    <w:rsid w:val="003107B3"/>
    <w:rsid w:val="00310931"/>
    <w:rsid w:val="003109AD"/>
    <w:rsid w:val="003109C1"/>
    <w:rsid w:val="00310FD3"/>
    <w:rsid w:val="0031153D"/>
    <w:rsid w:val="0031195D"/>
    <w:rsid w:val="00311A64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76B"/>
    <w:rsid w:val="0031399B"/>
    <w:rsid w:val="00313F82"/>
    <w:rsid w:val="00314046"/>
    <w:rsid w:val="0031419F"/>
    <w:rsid w:val="00314B5F"/>
    <w:rsid w:val="00314BBC"/>
    <w:rsid w:val="00314C22"/>
    <w:rsid w:val="00314C4B"/>
    <w:rsid w:val="00314CAE"/>
    <w:rsid w:val="00314EC3"/>
    <w:rsid w:val="003150EB"/>
    <w:rsid w:val="003151EC"/>
    <w:rsid w:val="00315224"/>
    <w:rsid w:val="003153E9"/>
    <w:rsid w:val="003154E0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48"/>
    <w:rsid w:val="003171D5"/>
    <w:rsid w:val="00317336"/>
    <w:rsid w:val="00317391"/>
    <w:rsid w:val="0031741F"/>
    <w:rsid w:val="003176DD"/>
    <w:rsid w:val="003177DC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096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5D1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E25"/>
    <w:rsid w:val="003320E2"/>
    <w:rsid w:val="00332670"/>
    <w:rsid w:val="00332704"/>
    <w:rsid w:val="0033277F"/>
    <w:rsid w:val="003329FA"/>
    <w:rsid w:val="00332BCA"/>
    <w:rsid w:val="00332C2C"/>
    <w:rsid w:val="00332C34"/>
    <w:rsid w:val="00333067"/>
    <w:rsid w:val="00333339"/>
    <w:rsid w:val="003333F8"/>
    <w:rsid w:val="00333D06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F05"/>
    <w:rsid w:val="0033516E"/>
    <w:rsid w:val="00335189"/>
    <w:rsid w:val="00335191"/>
    <w:rsid w:val="003357D9"/>
    <w:rsid w:val="00335A3C"/>
    <w:rsid w:val="00335EF0"/>
    <w:rsid w:val="0033607A"/>
    <w:rsid w:val="003360C3"/>
    <w:rsid w:val="003361A1"/>
    <w:rsid w:val="0033655D"/>
    <w:rsid w:val="0033669F"/>
    <w:rsid w:val="00336802"/>
    <w:rsid w:val="00336ADC"/>
    <w:rsid w:val="00336B91"/>
    <w:rsid w:val="00337015"/>
    <w:rsid w:val="00337752"/>
    <w:rsid w:val="00337B39"/>
    <w:rsid w:val="00340004"/>
    <w:rsid w:val="0034006D"/>
    <w:rsid w:val="0034013F"/>
    <w:rsid w:val="0034015C"/>
    <w:rsid w:val="0034017F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3FD"/>
    <w:rsid w:val="003416A1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0A3"/>
    <w:rsid w:val="0034330F"/>
    <w:rsid w:val="00343415"/>
    <w:rsid w:val="00343644"/>
    <w:rsid w:val="0034367B"/>
    <w:rsid w:val="00343BB9"/>
    <w:rsid w:val="0034404B"/>
    <w:rsid w:val="0034434B"/>
    <w:rsid w:val="003443F4"/>
    <w:rsid w:val="00344474"/>
    <w:rsid w:val="003444B3"/>
    <w:rsid w:val="003445F2"/>
    <w:rsid w:val="0034474F"/>
    <w:rsid w:val="003448F9"/>
    <w:rsid w:val="00344991"/>
    <w:rsid w:val="00344B48"/>
    <w:rsid w:val="00344D39"/>
    <w:rsid w:val="0034514B"/>
    <w:rsid w:val="003458B5"/>
    <w:rsid w:val="00345ADA"/>
    <w:rsid w:val="00345D0D"/>
    <w:rsid w:val="00345DA7"/>
    <w:rsid w:val="00345FAC"/>
    <w:rsid w:val="00345FBC"/>
    <w:rsid w:val="00346366"/>
    <w:rsid w:val="003464F8"/>
    <w:rsid w:val="003465EB"/>
    <w:rsid w:val="003466B7"/>
    <w:rsid w:val="003469A8"/>
    <w:rsid w:val="00346DCD"/>
    <w:rsid w:val="00346FB2"/>
    <w:rsid w:val="00347022"/>
    <w:rsid w:val="003470C8"/>
    <w:rsid w:val="00347139"/>
    <w:rsid w:val="0034739A"/>
    <w:rsid w:val="0034745B"/>
    <w:rsid w:val="00347508"/>
    <w:rsid w:val="00347737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1A0"/>
    <w:rsid w:val="003524A0"/>
    <w:rsid w:val="00352599"/>
    <w:rsid w:val="003525C5"/>
    <w:rsid w:val="003530C9"/>
    <w:rsid w:val="003530F4"/>
    <w:rsid w:val="00353428"/>
    <w:rsid w:val="00353444"/>
    <w:rsid w:val="0035348E"/>
    <w:rsid w:val="00353908"/>
    <w:rsid w:val="00353A06"/>
    <w:rsid w:val="00353A17"/>
    <w:rsid w:val="00353CFE"/>
    <w:rsid w:val="00354020"/>
    <w:rsid w:val="0035425A"/>
    <w:rsid w:val="00354346"/>
    <w:rsid w:val="003543C3"/>
    <w:rsid w:val="0035483A"/>
    <w:rsid w:val="00354892"/>
    <w:rsid w:val="00354DA1"/>
    <w:rsid w:val="00355237"/>
    <w:rsid w:val="0035536E"/>
    <w:rsid w:val="003553C7"/>
    <w:rsid w:val="003557CD"/>
    <w:rsid w:val="00355842"/>
    <w:rsid w:val="00355966"/>
    <w:rsid w:val="00355A54"/>
    <w:rsid w:val="003560CE"/>
    <w:rsid w:val="00356261"/>
    <w:rsid w:val="003563A0"/>
    <w:rsid w:val="0035652B"/>
    <w:rsid w:val="003566B0"/>
    <w:rsid w:val="00356888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301"/>
    <w:rsid w:val="00360658"/>
    <w:rsid w:val="003607DB"/>
    <w:rsid w:val="003609E2"/>
    <w:rsid w:val="00360DCB"/>
    <w:rsid w:val="0036117F"/>
    <w:rsid w:val="003611AF"/>
    <w:rsid w:val="003619E5"/>
    <w:rsid w:val="0036218E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668"/>
    <w:rsid w:val="003636CA"/>
    <w:rsid w:val="003637E3"/>
    <w:rsid w:val="00363959"/>
    <w:rsid w:val="00363BC9"/>
    <w:rsid w:val="00363CA6"/>
    <w:rsid w:val="00363EC3"/>
    <w:rsid w:val="0036400B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6CF"/>
    <w:rsid w:val="0036795D"/>
    <w:rsid w:val="00367A61"/>
    <w:rsid w:val="0037054C"/>
    <w:rsid w:val="003705CE"/>
    <w:rsid w:val="00370630"/>
    <w:rsid w:val="00370BD0"/>
    <w:rsid w:val="00371329"/>
    <w:rsid w:val="00371519"/>
    <w:rsid w:val="00371623"/>
    <w:rsid w:val="0037212A"/>
    <w:rsid w:val="00372209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8C0"/>
    <w:rsid w:val="00373B0C"/>
    <w:rsid w:val="00373DF7"/>
    <w:rsid w:val="003740DF"/>
    <w:rsid w:val="00374269"/>
    <w:rsid w:val="00374733"/>
    <w:rsid w:val="003747DF"/>
    <w:rsid w:val="00374B26"/>
    <w:rsid w:val="00374E69"/>
    <w:rsid w:val="00374F70"/>
    <w:rsid w:val="00375008"/>
    <w:rsid w:val="003750D9"/>
    <w:rsid w:val="00375325"/>
    <w:rsid w:val="00375CBF"/>
    <w:rsid w:val="00375D03"/>
    <w:rsid w:val="00375F78"/>
    <w:rsid w:val="00376172"/>
    <w:rsid w:val="0037636F"/>
    <w:rsid w:val="00376439"/>
    <w:rsid w:val="003765BC"/>
    <w:rsid w:val="003766E1"/>
    <w:rsid w:val="00376B87"/>
    <w:rsid w:val="0037705A"/>
    <w:rsid w:val="0037742A"/>
    <w:rsid w:val="003776A2"/>
    <w:rsid w:val="003779F2"/>
    <w:rsid w:val="00377A6E"/>
    <w:rsid w:val="00377B6C"/>
    <w:rsid w:val="00377D2A"/>
    <w:rsid w:val="00380152"/>
    <w:rsid w:val="00380230"/>
    <w:rsid w:val="00380518"/>
    <w:rsid w:val="00380A0E"/>
    <w:rsid w:val="00380F7A"/>
    <w:rsid w:val="0038116B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C40"/>
    <w:rsid w:val="00383144"/>
    <w:rsid w:val="00383212"/>
    <w:rsid w:val="00383878"/>
    <w:rsid w:val="003838E8"/>
    <w:rsid w:val="00383B64"/>
    <w:rsid w:val="00383F32"/>
    <w:rsid w:val="00383F7F"/>
    <w:rsid w:val="003841A5"/>
    <w:rsid w:val="00384B90"/>
    <w:rsid w:val="00385D02"/>
    <w:rsid w:val="00385F4B"/>
    <w:rsid w:val="0038605B"/>
    <w:rsid w:val="00386169"/>
    <w:rsid w:val="0038672D"/>
    <w:rsid w:val="003870AC"/>
    <w:rsid w:val="00387A96"/>
    <w:rsid w:val="00387D41"/>
    <w:rsid w:val="00387F9A"/>
    <w:rsid w:val="003908C6"/>
    <w:rsid w:val="003912D8"/>
    <w:rsid w:val="00391610"/>
    <w:rsid w:val="00391702"/>
    <w:rsid w:val="00391792"/>
    <w:rsid w:val="00391D40"/>
    <w:rsid w:val="00391D57"/>
    <w:rsid w:val="00391E6A"/>
    <w:rsid w:val="00391F19"/>
    <w:rsid w:val="00391F88"/>
    <w:rsid w:val="00392508"/>
    <w:rsid w:val="0039259A"/>
    <w:rsid w:val="00392956"/>
    <w:rsid w:val="00392A64"/>
    <w:rsid w:val="00392A69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D59"/>
    <w:rsid w:val="00393DC2"/>
    <w:rsid w:val="0039404C"/>
    <w:rsid w:val="00394190"/>
    <w:rsid w:val="003941DE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558E"/>
    <w:rsid w:val="003960C2"/>
    <w:rsid w:val="003963AF"/>
    <w:rsid w:val="00396A4C"/>
    <w:rsid w:val="00396B6E"/>
    <w:rsid w:val="00396D09"/>
    <w:rsid w:val="00396E15"/>
    <w:rsid w:val="00396E70"/>
    <w:rsid w:val="003974FB"/>
    <w:rsid w:val="003978C3"/>
    <w:rsid w:val="00397D92"/>
    <w:rsid w:val="003A023A"/>
    <w:rsid w:val="003A0C64"/>
    <w:rsid w:val="003A0CAA"/>
    <w:rsid w:val="003A11A0"/>
    <w:rsid w:val="003A11B3"/>
    <w:rsid w:val="003A14B9"/>
    <w:rsid w:val="003A1509"/>
    <w:rsid w:val="003A16E6"/>
    <w:rsid w:val="003A1B16"/>
    <w:rsid w:val="003A1E23"/>
    <w:rsid w:val="003A1E77"/>
    <w:rsid w:val="003A1F1E"/>
    <w:rsid w:val="003A202A"/>
    <w:rsid w:val="003A2357"/>
    <w:rsid w:val="003A2489"/>
    <w:rsid w:val="003A26D5"/>
    <w:rsid w:val="003A28BE"/>
    <w:rsid w:val="003A2B40"/>
    <w:rsid w:val="003A2D4C"/>
    <w:rsid w:val="003A2D6D"/>
    <w:rsid w:val="003A2F13"/>
    <w:rsid w:val="003A3066"/>
    <w:rsid w:val="003A3477"/>
    <w:rsid w:val="003A35F2"/>
    <w:rsid w:val="003A36D5"/>
    <w:rsid w:val="003A3A3A"/>
    <w:rsid w:val="003A3B17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DC4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238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217"/>
    <w:rsid w:val="003B078D"/>
    <w:rsid w:val="003B0C62"/>
    <w:rsid w:val="003B0D0D"/>
    <w:rsid w:val="003B0E38"/>
    <w:rsid w:val="003B0EE5"/>
    <w:rsid w:val="003B0F54"/>
    <w:rsid w:val="003B0FE0"/>
    <w:rsid w:val="003B10ED"/>
    <w:rsid w:val="003B1679"/>
    <w:rsid w:val="003B1753"/>
    <w:rsid w:val="003B17C3"/>
    <w:rsid w:val="003B19D7"/>
    <w:rsid w:val="003B2005"/>
    <w:rsid w:val="003B2101"/>
    <w:rsid w:val="003B2267"/>
    <w:rsid w:val="003B2751"/>
    <w:rsid w:val="003B2787"/>
    <w:rsid w:val="003B28B8"/>
    <w:rsid w:val="003B2F6D"/>
    <w:rsid w:val="003B3006"/>
    <w:rsid w:val="003B31B3"/>
    <w:rsid w:val="003B344F"/>
    <w:rsid w:val="003B3751"/>
    <w:rsid w:val="003B3B24"/>
    <w:rsid w:val="003B4564"/>
    <w:rsid w:val="003B46B0"/>
    <w:rsid w:val="003B4912"/>
    <w:rsid w:val="003B4C34"/>
    <w:rsid w:val="003B501C"/>
    <w:rsid w:val="003B51AA"/>
    <w:rsid w:val="003B569E"/>
    <w:rsid w:val="003B58AD"/>
    <w:rsid w:val="003B5A49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193"/>
    <w:rsid w:val="003C0341"/>
    <w:rsid w:val="003C068F"/>
    <w:rsid w:val="003C08FA"/>
    <w:rsid w:val="003C0A5A"/>
    <w:rsid w:val="003C0CBE"/>
    <w:rsid w:val="003C0E92"/>
    <w:rsid w:val="003C120B"/>
    <w:rsid w:val="003C1258"/>
    <w:rsid w:val="003C150A"/>
    <w:rsid w:val="003C1A9D"/>
    <w:rsid w:val="003C1DE4"/>
    <w:rsid w:val="003C213A"/>
    <w:rsid w:val="003C22FB"/>
    <w:rsid w:val="003C2632"/>
    <w:rsid w:val="003C2B3E"/>
    <w:rsid w:val="003C2C1B"/>
    <w:rsid w:val="003C2F2C"/>
    <w:rsid w:val="003C2F46"/>
    <w:rsid w:val="003C31D4"/>
    <w:rsid w:val="003C339D"/>
    <w:rsid w:val="003C34C0"/>
    <w:rsid w:val="003C3843"/>
    <w:rsid w:val="003C411B"/>
    <w:rsid w:val="003C41C6"/>
    <w:rsid w:val="003C438B"/>
    <w:rsid w:val="003C451C"/>
    <w:rsid w:val="003C470C"/>
    <w:rsid w:val="003C4A02"/>
    <w:rsid w:val="003C4CBB"/>
    <w:rsid w:val="003C539C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FD"/>
    <w:rsid w:val="003C7295"/>
    <w:rsid w:val="003C740E"/>
    <w:rsid w:val="003C7C95"/>
    <w:rsid w:val="003D009F"/>
    <w:rsid w:val="003D01B5"/>
    <w:rsid w:val="003D0389"/>
    <w:rsid w:val="003D07BB"/>
    <w:rsid w:val="003D0863"/>
    <w:rsid w:val="003D0C7E"/>
    <w:rsid w:val="003D0CA2"/>
    <w:rsid w:val="003D0E69"/>
    <w:rsid w:val="003D0F14"/>
    <w:rsid w:val="003D0F36"/>
    <w:rsid w:val="003D1018"/>
    <w:rsid w:val="003D12B9"/>
    <w:rsid w:val="003D1662"/>
    <w:rsid w:val="003D1E22"/>
    <w:rsid w:val="003D1E9A"/>
    <w:rsid w:val="003D2221"/>
    <w:rsid w:val="003D225F"/>
    <w:rsid w:val="003D2561"/>
    <w:rsid w:val="003D29DE"/>
    <w:rsid w:val="003D2EB3"/>
    <w:rsid w:val="003D335C"/>
    <w:rsid w:val="003D3586"/>
    <w:rsid w:val="003D36CD"/>
    <w:rsid w:val="003D3B22"/>
    <w:rsid w:val="003D3F92"/>
    <w:rsid w:val="003D4634"/>
    <w:rsid w:val="003D4848"/>
    <w:rsid w:val="003D4A7D"/>
    <w:rsid w:val="003D4C0C"/>
    <w:rsid w:val="003D5297"/>
    <w:rsid w:val="003D52B2"/>
    <w:rsid w:val="003D54A9"/>
    <w:rsid w:val="003D55D3"/>
    <w:rsid w:val="003D5750"/>
    <w:rsid w:val="003D5CA5"/>
    <w:rsid w:val="003D5DBC"/>
    <w:rsid w:val="003D5EB9"/>
    <w:rsid w:val="003D64AD"/>
    <w:rsid w:val="003D65FD"/>
    <w:rsid w:val="003D6AA7"/>
    <w:rsid w:val="003D6D18"/>
    <w:rsid w:val="003D6D1F"/>
    <w:rsid w:val="003D6EC4"/>
    <w:rsid w:val="003D732C"/>
    <w:rsid w:val="003D73A5"/>
    <w:rsid w:val="003D7437"/>
    <w:rsid w:val="003D78C1"/>
    <w:rsid w:val="003D79A6"/>
    <w:rsid w:val="003D79B6"/>
    <w:rsid w:val="003D79EB"/>
    <w:rsid w:val="003D7BC5"/>
    <w:rsid w:val="003D7C4A"/>
    <w:rsid w:val="003E00A4"/>
    <w:rsid w:val="003E047D"/>
    <w:rsid w:val="003E0592"/>
    <w:rsid w:val="003E06D7"/>
    <w:rsid w:val="003E0B43"/>
    <w:rsid w:val="003E0BE5"/>
    <w:rsid w:val="003E169D"/>
    <w:rsid w:val="003E1764"/>
    <w:rsid w:val="003E1CA2"/>
    <w:rsid w:val="003E1ECE"/>
    <w:rsid w:val="003E261B"/>
    <w:rsid w:val="003E283B"/>
    <w:rsid w:val="003E2DB2"/>
    <w:rsid w:val="003E3195"/>
    <w:rsid w:val="003E3295"/>
    <w:rsid w:val="003E3423"/>
    <w:rsid w:val="003E35A4"/>
    <w:rsid w:val="003E3AAE"/>
    <w:rsid w:val="003E3BA1"/>
    <w:rsid w:val="003E3C22"/>
    <w:rsid w:val="003E3FCA"/>
    <w:rsid w:val="003E46DF"/>
    <w:rsid w:val="003E4728"/>
    <w:rsid w:val="003E4734"/>
    <w:rsid w:val="003E4A39"/>
    <w:rsid w:val="003E4AA1"/>
    <w:rsid w:val="003E51D0"/>
    <w:rsid w:val="003E554B"/>
    <w:rsid w:val="003E562B"/>
    <w:rsid w:val="003E5AB6"/>
    <w:rsid w:val="003E5F03"/>
    <w:rsid w:val="003E626A"/>
    <w:rsid w:val="003E645B"/>
    <w:rsid w:val="003E64C9"/>
    <w:rsid w:val="003E6852"/>
    <w:rsid w:val="003E6CB8"/>
    <w:rsid w:val="003E6D67"/>
    <w:rsid w:val="003E6E43"/>
    <w:rsid w:val="003E6EB7"/>
    <w:rsid w:val="003E6FBA"/>
    <w:rsid w:val="003E703E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C8D"/>
    <w:rsid w:val="003F0D55"/>
    <w:rsid w:val="003F0DBF"/>
    <w:rsid w:val="003F188C"/>
    <w:rsid w:val="003F18C5"/>
    <w:rsid w:val="003F1D4F"/>
    <w:rsid w:val="003F2A37"/>
    <w:rsid w:val="003F2E01"/>
    <w:rsid w:val="003F2E61"/>
    <w:rsid w:val="003F2EAA"/>
    <w:rsid w:val="003F32A6"/>
    <w:rsid w:val="003F34D3"/>
    <w:rsid w:val="003F371A"/>
    <w:rsid w:val="003F373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2A3"/>
    <w:rsid w:val="003F5606"/>
    <w:rsid w:val="003F5668"/>
    <w:rsid w:val="003F5961"/>
    <w:rsid w:val="003F5BB7"/>
    <w:rsid w:val="003F5C58"/>
    <w:rsid w:val="003F6352"/>
    <w:rsid w:val="003F6462"/>
    <w:rsid w:val="003F64C1"/>
    <w:rsid w:val="003F6B23"/>
    <w:rsid w:val="003F6BF3"/>
    <w:rsid w:val="003F70A4"/>
    <w:rsid w:val="003F718E"/>
    <w:rsid w:val="003F7499"/>
    <w:rsid w:val="003F74E0"/>
    <w:rsid w:val="003F7800"/>
    <w:rsid w:val="003F7AF6"/>
    <w:rsid w:val="003F7F64"/>
    <w:rsid w:val="00400017"/>
    <w:rsid w:val="0040026B"/>
    <w:rsid w:val="00400522"/>
    <w:rsid w:val="0040066F"/>
    <w:rsid w:val="00400E64"/>
    <w:rsid w:val="00401090"/>
    <w:rsid w:val="004010B4"/>
    <w:rsid w:val="00401119"/>
    <w:rsid w:val="004016F6"/>
    <w:rsid w:val="00401773"/>
    <w:rsid w:val="00401C1D"/>
    <w:rsid w:val="00401EB7"/>
    <w:rsid w:val="004020FB"/>
    <w:rsid w:val="004021FE"/>
    <w:rsid w:val="0040222A"/>
    <w:rsid w:val="00402418"/>
    <w:rsid w:val="00402678"/>
    <w:rsid w:val="0040271E"/>
    <w:rsid w:val="004027DE"/>
    <w:rsid w:val="00402D31"/>
    <w:rsid w:val="00402DA3"/>
    <w:rsid w:val="00402EF5"/>
    <w:rsid w:val="0040301E"/>
    <w:rsid w:val="004032DA"/>
    <w:rsid w:val="00403A49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AB"/>
    <w:rsid w:val="0040591F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39C0"/>
    <w:rsid w:val="00413EB3"/>
    <w:rsid w:val="00413F43"/>
    <w:rsid w:val="0041427B"/>
    <w:rsid w:val="00414412"/>
    <w:rsid w:val="00414483"/>
    <w:rsid w:val="004145D0"/>
    <w:rsid w:val="0041461D"/>
    <w:rsid w:val="00414735"/>
    <w:rsid w:val="004148AC"/>
    <w:rsid w:val="00414CE3"/>
    <w:rsid w:val="00415094"/>
    <w:rsid w:val="00415A35"/>
    <w:rsid w:val="00415AD1"/>
    <w:rsid w:val="00415B4F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17BF9"/>
    <w:rsid w:val="0042002D"/>
    <w:rsid w:val="004200B8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B38"/>
    <w:rsid w:val="00421BA1"/>
    <w:rsid w:val="00421C5C"/>
    <w:rsid w:val="00421C9A"/>
    <w:rsid w:val="00421ED5"/>
    <w:rsid w:val="0042210C"/>
    <w:rsid w:val="004224E8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FCF"/>
    <w:rsid w:val="00424013"/>
    <w:rsid w:val="0042442D"/>
    <w:rsid w:val="00424552"/>
    <w:rsid w:val="00424754"/>
    <w:rsid w:val="004249A5"/>
    <w:rsid w:val="00424AEE"/>
    <w:rsid w:val="00424F01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7864"/>
    <w:rsid w:val="0042788D"/>
    <w:rsid w:val="00427A6B"/>
    <w:rsid w:val="00427C30"/>
    <w:rsid w:val="0043056F"/>
    <w:rsid w:val="00430587"/>
    <w:rsid w:val="004307A4"/>
    <w:rsid w:val="0043085C"/>
    <w:rsid w:val="00430C11"/>
    <w:rsid w:val="00430C7C"/>
    <w:rsid w:val="00430C9F"/>
    <w:rsid w:val="00430FA1"/>
    <w:rsid w:val="00430FEC"/>
    <w:rsid w:val="00431659"/>
    <w:rsid w:val="0043171F"/>
    <w:rsid w:val="00431801"/>
    <w:rsid w:val="0043201F"/>
    <w:rsid w:val="0043206C"/>
    <w:rsid w:val="00432086"/>
    <w:rsid w:val="00432210"/>
    <w:rsid w:val="0043272B"/>
    <w:rsid w:val="00432AFF"/>
    <w:rsid w:val="00433431"/>
    <w:rsid w:val="0043384A"/>
    <w:rsid w:val="00433ADD"/>
    <w:rsid w:val="00433CE7"/>
    <w:rsid w:val="00433D59"/>
    <w:rsid w:val="00433E5D"/>
    <w:rsid w:val="00434219"/>
    <w:rsid w:val="00434448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598"/>
    <w:rsid w:val="004356AA"/>
    <w:rsid w:val="00435E05"/>
    <w:rsid w:val="00435F22"/>
    <w:rsid w:val="00435F43"/>
    <w:rsid w:val="00435FB9"/>
    <w:rsid w:val="004360EC"/>
    <w:rsid w:val="00436625"/>
    <w:rsid w:val="0043673D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BED"/>
    <w:rsid w:val="00437F3F"/>
    <w:rsid w:val="00437F5D"/>
    <w:rsid w:val="004400B2"/>
    <w:rsid w:val="004404DE"/>
    <w:rsid w:val="0044051A"/>
    <w:rsid w:val="004405DC"/>
    <w:rsid w:val="004406AD"/>
    <w:rsid w:val="00440968"/>
    <w:rsid w:val="00440BB7"/>
    <w:rsid w:val="00440DA6"/>
    <w:rsid w:val="00440E69"/>
    <w:rsid w:val="00440F6B"/>
    <w:rsid w:val="00440F7B"/>
    <w:rsid w:val="00440FD1"/>
    <w:rsid w:val="0044110C"/>
    <w:rsid w:val="004411F5"/>
    <w:rsid w:val="004413BC"/>
    <w:rsid w:val="0044141B"/>
    <w:rsid w:val="00441627"/>
    <w:rsid w:val="00441BEB"/>
    <w:rsid w:val="00441D71"/>
    <w:rsid w:val="00441F63"/>
    <w:rsid w:val="00442303"/>
    <w:rsid w:val="004425E3"/>
    <w:rsid w:val="00442636"/>
    <w:rsid w:val="00442C1E"/>
    <w:rsid w:val="00442F01"/>
    <w:rsid w:val="00442F06"/>
    <w:rsid w:val="00442FBD"/>
    <w:rsid w:val="0044302E"/>
    <w:rsid w:val="0044315A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53C"/>
    <w:rsid w:val="00444D4D"/>
    <w:rsid w:val="00444EE2"/>
    <w:rsid w:val="004452AF"/>
    <w:rsid w:val="004453F6"/>
    <w:rsid w:val="0044571B"/>
    <w:rsid w:val="00445EE0"/>
    <w:rsid w:val="004463BD"/>
    <w:rsid w:val="0044641C"/>
    <w:rsid w:val="004465BA"/>
    <w:rsid w:val="0044660F"/>
    <w:rsid w:val="0044667A"/>
    <w:rsid w:val="004467D1"/>
    <w:rsid w:val="00446992"/>
    <w:rsid w:val="00446A94"/>
    <w:rsid w:val="00446B2A"/>
    <w:rsid w:val="00446B80"/>
    <w:rsid w:val="0044723E"/>
    <w:rsid w:val="004476F6"/>
    <w:rsid w:val="00447C84"/>
    <w:rsid w:val="00447E3E"/>
    <w:rsid w:val="00447E8C"/>
    <w:rsid w:val="00447FBA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891"/>
    <w:rsid w:val="00453253"/>
    <w:rsid w:val="0045368E"/>
    <w:rsid w:val="004537AF"/>
    <w:rsid w:val="00453821"/>
    <w:rsid w:val="004538B7"/>
    <w:rsid w:val="004538EC"/>
    <w:rsid w:val="004539DC"/>
    <w:rsid w:val="00453BE6"/>
    <w:rsid w:val="00453E6D"/>
    <w:rsid w:val="004542D7"/>
    <w:rsid w:val="0045437B"/>
    <w:rsid w:val="00454681"/>
    <w:rsid w:val="004548C8"/>
    <w:rsid w:val="00454918"/>
    <w:rsid w:val="00454DDB"/>
    <w:rsid w:val="00454EF5"/>
    <w:rsid w:val="00454F08"/>
    <w:rsid w:val="0045525A"/>
    <w:rsid w:val="0045587C"/>
    <w:rsid w:val="004559C4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418"/>
    <w:rsid w:val="0045767A"/>
    <w:rsid w:val="00457830"/>
    <w:rsid w:val="00457926"/>
    <w:rsid w:val="00457DB6"/>
    <w:rsid w:val="00457E6A"/>
    <w:rsid w:val="00457FF1"/>
    <w:rsid w:val="004603E4"/>
    <w:rsid w:val="00460482"/>
    <w:rsid w:val="00460CB5"/>
    <w:rsid w:val="0046109B"/>
    <w:rsid w:val="00461106"/>
    <w:rsid w:val="004612AA"/>
    <w:rsid w:val="00461339"/>
    <w:rsid w:val="0046135D"/>
    <w:rsid w:val="00461470"/>
    <w:rsid w:val="0046150F"/>
    <w:rsid w:val="00461884"/>
    <w:rsid w:val="004618F3"/>
    <w:rsid w:val="00461B36"/>
    <w:rsid w:val="00461B3E"/>
    <w:rsid w:val="00461BBE"/>
    <w:rsid w:val="00461F9F"/>
    <w:rsid w:val="004620B6"/>
    <w:rsid w:val="00462210"/>
    <w:rsid w:val="0046222A"/>
    <w:rsid w:val="0046250C"/>
    <w:rsid w:val="00462967"/>
    <w:rsid w:val="00463A88"/>
    <w:rsid w:val="00464683"/>
    <w:rsid w:val="004646B8"/>
    <w:rsid w:val="00464760"/>
    <w:rsid w:val="00464797"/>
    <w:rsid w:val="0046480C"/>
    <w:rsid w:val="00464A6F"/>
    <w:rsid w:val="00464CA4"/>
    <w:rsid w:val="00465023"/>
    <w:rsid w:val="0046521E"/>
    <w:rsid w:val="00465753"/>
    <w:rsid w:val="004657B5"/>
    <w:rsid w:val="004659DB"/>
    <w:rsid w:val="00465B90"/>
    <w:rsid w:val="004663BE"/>
    <w:rsid w:val="0046675A"/>
    <w:rsid w:val="00466918"/>
    <w:rsid w:val="0046698C"/>
    <w:rsid w:val="00467020"/>
    <w:rsid w:val="00467217"/>
    <w:rsid w:val="00467DED"/>
    <w:rsid w:val="00470281"/>
    <w:rsid w:val="004705D7"/>
    <w:rsid w:val="00470851"/>
    <w:rsid w:val="0047091D"/>
    <w:rsid w:val="00470FA3"/>
    <w:rsid w:val="00471110"/>
    <w:rsid w:val="0047154F"/>
    <w:rsid w:val="0047199F"/>
    <w:rsid w:val="00471C67"/>
    <w:rsid w:val="00471C77"/>
    <w:rsid w:val="0047200A"/>
    <w:rsid w:val="004720E2"/>
    <w:rsid w:val="004724E8"/>
    <w:rsid w:val="00472567"/>
    <w:rsid w:val="004727D8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D92"/>
    <w:rsid w:val="00473EF4"/>
    <w:rsid w:val="0047400D"/>
    <w:rsid w:val="0047445C"/>
    <w:rsid w:val="0047450D"/>
    <w:rsid w:val="0047454C"/>
    <w:rsid w:val="004747AC"/>
    <w:rsid w:val="00474BF7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6C9B"/>
    <w:rsid w:val="0047701B"/>
    <w:rsid w:val="00477245"/>
    <w:rsid w:val="0047752F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F49"/>
    <w:rsid w:val="00481012"/>
    <w:rsid w:val="00481679"/>
    <w:rsid w:val="004817EA"/>
    <w:rsid w:val="00481FAE"/>
    <w:rsid w:val="004823BD"/>
    <w:rsid w:val="00482752"/>
    <w:rsid w:val="00482808"/>
    <w:rsid w:val="004828EF"/>
    <w:rsid w:val="00482E15"/>
    <w:rsid w:val="00483095"/>
    <w:rsid w:val="00483237"/>
    <w:rsid w:val="0048334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57"/>
    <w:rsid w:val="00485928"/>
    <w:rsid w:val="00485ACE"/>
    <w:rsid w:val="00486057"/>
    <w:rsid w:val="00486218"/>
    <w:rsid w:val="00486AD8"/>
    <w:rsid w:val="00486F08"/>
    <w:rsid w:val="00487309"/>
    <w:rsid w:val="0048734E"/>
    <w:rsid w:val="004878CA"/>
    <w:rsid w:val="004878FF"/>
    <w:rsid w:val="00487A6F"/>
    <w:rsid w:val="0049028F"/>
    <w:rsid w:val="00490316"/>
    <w:rsid w:val="004903B7"/>
    <w:rsid w:val="00490587"/>
    <w:rsid w:val="004905C5"/>
    <w:rsid w:val="00490692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B3"/>
    <w:rsid w:val="004942B7"/>
    <w:rsid w:val="0049430A"/>
    <w:rsid w:val="004945FE"/>
    <w:rsid w:val="00494FE3"/>
    <w:rsid w:val="0049516D"/>
    <w:rsid w:val="00495391"/>
    <w:rsid w:val="00495684"/>
    <w:rsid w:val="004956DF"/>
    <w:rsid w:val="004957D8"/>
    <w:rsid w:val="00495858"/>
    <w:rsid w:val="004958CC"/>
    <w:rsid w:val="00495B44"/>
    <w:rsid w:val="00495BD2"/>
    <w:rsid w:val="00496076"/>
    <w:rsid w:val="00496240"/>
    <w:rsid w:val="004963A4"/>
    <w:rsid w:val="004967EE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BF8"/>
    <w:rsid w:val="004A0F8C"/>
    <w:rsid w:val="004A0FF0"/>
    <w:rsid w:val="004A1143"/>
    <w:rsid w:val="004A126D"/>
    <w:rsid w:val="004A12EC"/>
    <w:rsid w:val="004A135E"/>
    <w:rsid w:val="004A1642"/>
    <w:rsid w:val="004A17C1"/>
    <w:rsid w:val="004A18FB"/>
    <w:rsid w:val="004A1A39"/>
    <w:rsid w:val="004A1B27"/>
    <w:rsid w:val="004A1D55"/>
    <w:rsid w:val="004A1E7C"/>
    <w:rsid w:val="004A1F30"/>
    <w:rsid w:val="004A1F68"/>
    <w:rsid w:val="004A2508"/>
    <w:rsid w:val="004A2567"/>
    <w:rsid w:val="004A25D7"/>
    <w:rsid w:val="004A2693"/>
    <w:rsid w:val="004A27F5"/>
    <w:rsid w:val="004A2802"/>
    <w:rsid w:val="004A2D35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4D0A"/>
    <w:rsid w:val="004A51CE"/>
    <w:rsid w:val="004A5BEE"/>
    <w:rsid w:val="004A631D"/>
    <w:rsid w:val="004A6352"/>
    <w:rsid w:val="004A65F5"/>
    <w:rsid w:val="004A67A2"/>
    <w:rsid w:val="004A693E"/>
    <w:rsid w:val="004A6D77"/>
    <w:rsid w:val="004A6E32"/>
    <w:rsid w:val="004A6F03"/>
    <w:rsid w:val="004A72C4"/>
    <w:rsid w:val="004A73C4"/>
    <w:rsid w:val="004A757B"/>
    <w:rsid w:val="004A7597"/>
    <w:rsid w:val="004A76F0"/>
    <w:rsid w:val="004A794F"/>
    <w:rsid w:val="004A79B2"/>
    <w:rsid w:val="004A7AF4"/>
    <w:rsid w:val="004A7BFD"/>
    <w:rsid w:val="004A7C04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1D"/>
    <w:rsid w:val="004B2788"/>
    <w:rsid w:val="004B2948"/>
    <w:rsid w:val="004B2971"/>
    <w:rsid w:val="004B29A8"/>
    <w:rsid w:val="004B2AD9"/>
    <w:rsid w:val="004B2AF7"/>
    <w:rsid w:val="004B307F"/>
    <w:rsid w:val="004B32A3"/>
    <w:rsid w:val="004B336E"/>
    <w:rsid w:val="004B3424"/>
    <w:rsid w:val="004B3449"/>
    <w:rsid w:val="004B38E1"/>
    <w:rsid w:val="004B3A31"/>
    <w:rsid w:val="004B3B99"/>
    <w:rsid w:val="004B3F78"/>
    <w:rsid w:val="004B4009"/>
    <w:rsid w:val="004B400E"/>
    <w:rsid w:val="004B40E9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61C9"/>
    <w:rsid w:val="004B6299"/>
    <w:rsid w:val="004B63E8"/>
    <w:rsid w:val="004B7003"/>
    <w:rsid w:val="004B7014"/>
    <w:rsid w:val="004B7080"/>
    <w:rsid w:val="004B7130"/>
    <w:rsid w:val="004B713B"/>
    <w:rsid w:val="004B7839"/>
    <w:rsid w:val="004B7DC1"/>
    <w:rsid w:val="004B7E8F"/>
    <w:rsid w:val="004C0261"/>
    <w:rsid w:val="004C032D"/>
    <w:rsid w:val="004C0C2F"/>
    <w:rsid w:val="004C0E13"/>
    <w:rsid w:val="004C15DF"/>
    <w:rsid w:val="004C16DD"/>
    <w:rsid w:val="004C176A"/>
    <w:rsid w:val="004C17DF"/>
    <w:rsid w:val="004C180D"/>
    <w:rsid w:val="004C1A27"/>
    <w:rsid w:val="004C1A45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B09"/>
    <w:rsid w:val="004C2C07"/>
    <w:rsid w:val="004C2E93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D63"/>
    <w:rsid w:val="004C7448"/>
    <w:rsid w:val="004C7A67"/>
    <w:rsid w:val="004C7BF2"/>
    <w:rsid w:val="004C7CDB"/>
    <w:rsid w:val="004C7D00"/>
    <w:rsid w:val="004D0203"/>
    <w:rsid w:val="004D0AF9"/>
    <w:rsid w:val="004D104E"/>
    <w:rsid w:val="004D153A"/>
    <w:rsid w:val="004D1609"/>
    <w:rsid w:val="004D1CA1"/>
    <w:rsid w:val="004D24F9"/>
    <w:rsid w:val="004D25D3"/>
    <w:rsid w:val="004D2BAD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4F0"/>
    <w:rsid w:val="004D56F3"/>
    <w:rsid w:val="004D59D5"/>
    <w:rsid w:val="004D5C91"/>
    <w:rsid w:val="004D5EF0"/>
    <w:rsid w:val="004D5F90"/>
    <w:rsid w:val="004D6441"/>
    <w:rsid w:val="004D64EE"/>
    <w:rsid w:val="004D6631"/>
    <w:rsid w:val="004D6C5A"/>
    <w:rsid w:val="004D6D53"/>
    <w:rsid w:val="004D6E84"/>
    <w:rsid w:val="004D750E"/>
    <w:rsid w:val="004D7984"/>
    <w:rsid w:val="004D7B4B"/>
    <w:rsid w:val="004D7CE2"/>
    <w:rsid w:val="004D7D55"/>
    <w:rsid w:val="004D7F77"/>
    <w:rsid w:val="004E0179"/>
    <w:rsid w:val="004E04D2"/>
    <w:rsid w:val="004E06EF"/>
    <w:rsid w:val="004E0775"/>
    <w:rsid w:val="004E07BF"/>
    <w:rsid w:val="004E08A2"/>
    <w:rsid w:val="004E0BE2"/>
    <w:rsid w:val="004E0C76"/>
    <w:rsid w:val="004E150E"/>
    <w:rsid w:val="004E1DB4"/>
    <w:rsid w:val="004E2430"/>
    <w:rsid w:val="004E255F"/>
    <w:rsid w:val="004E285A"/>
    <w:rsid w:val="004E28B6"/>
    <w:rsid w:val="004E29DE"/>
    <w:rsid w:val="004E2B4D"/>
    <w:rsid w:val="004E2B72"/>
    <w:rsid w:val="004E2C7B"/>
    <w:rsid w:val="004E39E7"/>
    <w:rsid w:val="004E3F57"/>
    <w:rsid w:val="004E41DE"/>
    <w:rsid w:val="004E4740"/>
    <w:rsid w:val="004E4D1D"/>
    <w:rsid w:val="004E4D56"/>
    <w:rsid w:val="004E591A"/>
    <w:rsid w:val="004E5961"/>
    <w:rsid w:val="004E5A28"/>
    <w:rsid w:val="004E5CC6"/>
    <w:rsid w:val="004E5D7F"/>
    <w:rsid w:val="004E5F93"/>
    <w:rsid w:val="004E600A"/>
    <w:rsid w:val="004E687B"/>
    <w:rsid w:val="004E6E96"/>
    <w:rsid w:val="004E6EF0"/>
    <w:rsid w:val="004E79B7"/>
    <w:rsid w:val="004E7BD7"/>
    <w:rsid w:val="004E7D0C"/>
    <w:rsid w:val="004E7FF9"/>
    <w:rsid w:val="004F005C"/>
    <w:rsid w:val="004F00F2"/>
    <w:rsid w:val="004F020C"/>
    <w:rsid w:val="004F0319"/>
    <w:rsid w:val="004F0429"/>
    <w:rsid w:val="004F09C2"/>
    <w:rsid w:val="004F0A42"/>
    <w:rsid w:val="004F0AA4"/>
    <w:rsid w:val="004F0D9D"/>
    <w:rsid w:val="004F0DE9"/>
    <w:rsid w:val="004F0F11"/>
    <w:rsid w:val="004F104B"/>
    <w:rsid w:val="004F113B"/>
    <w:rsid w:val="004F11E1"/>
    <w:rsid w:val="004F125C"/>
    <w:rsid w:val="004F1413"/>
    <w:rsid w:val="004F1AFC"/>
    <w:rsid w:val="004F1B6E"/>
    <w:rsid w:val="004F1CFC"/>
    <w:rsid w:val="004F1D56"/>
    <w:rsid w:val="004F1FAA"/>
    <w:rsid w:val="004F2188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9F1"/>
    <w:rsid w:val="004F4B00"/>
    <w:rsid w:val="004F4CF3"/>
    <w:rsid w:val="004F5025"/>
    <w:rsid w:val="004F510A"/>
    <w:rsid w:val="004F522E"/>
    <w:rsid w:val="004F5572"/>
    <w:rsid w:val="004F6027"/>
    <w:rsid w:val="004F6082"/>
    <w:rsid w:val="004F64E4"/>
    <w:rsid w:val="004F66AA"/>
    <w:rsid w:val="004F68FD"/>
    <w:rsid w:val="004F6A53"/>
    <w:rsid w:val="004F6EC0"/>
    <w:rsid w:val="004F70D4"/>
    <w:rsid w:val="004F723D"/>
    <w:rsid w:val="004F730F"/>
    <w:rsid w:val="004F738D"/>
    <w:rsid w:val="004F7A17"/>
    <w:rsid w:val="004F7C15"/>
    <w:rsid w:val="004F7CE6"/>
    <w:rsid w:val="004F7F8A"/>
    <w:rsid w:val="00500220"/>
    <w:rsid w:val="00500BCA"/>
    <w:rsid w:val="00500F19"/>
    <w:rsid w:val="005010E7"/>
    <w:rsid w:val="0050148E"/>
    <w:rsid w:val="0050164C"/>
    <w:rsid w:val="005016D2"/>
    <w:rsid w:val="00502402"/>
    <w:rsid w:val="005024F7"/>
    <w:rsid w:val="00502664"/>
    <w:rsid w:val="00502B66"/>
    <w:rsid w:val="005033D7"/>
    <w:rsid w:val="0050352F"/>
    <w:rsid w:val="00503A08"/>
    <w:rsid w:val="00503F2E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DC"/>
    <w:rsid w:val="005062F0"/>
    <w:rsid w:val="0050645C"/>
    <w:rsid w:val="00506506"/>
    <w:rsid w:val="00506599"/>
    <w:rsid w:val="00506F29"/>
    <w:rsid w:val="00507135"/>
    <w:rsid w:val="0050721B"/>
    <w:rsid w:val="00507527"/>
    <w:rsid w:val="00507661"/>
    <w:rsid w:val="005079F8"/>
    <w:rsid w:val="00507C16"/>
    <w:rsid w:val="00507F09"/>
    <w:rsid w:val="00510094"/>
    <w:rsid w:val="005105ED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AB"/>
    <w:rsid w:val="00511F0C"/>
    <w:rsid w:val="00511FFE"/>
    <w:rsid w:val="00512060"/>
    <w:rsid w:val="00512664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181"/>
    <w:rsid w:val="00515329"/>
    <w:rsid w:val="005153BB"/>
    <w:rsid w:val="005156B6"/>
    <w:rsid w:val="00515878"/>
    <w:rsid w:val="00515A09"/>
    <w:rsid w:val="0051691E"/>
    <w:rsid w:val="00516F11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0B61"/>
    <w:rsid w:val="00521447"/>
    <w:rsid w:val="005214E2"/>
    <w:rsid w:val="005217B0"/>
    <w:rsid w:val="00521951"/>
    <w:rsid w:val="00521A33"/>
    <w:rsid w:val="00521DD4"/>
    <w:rsid w:val="00522290"/>
    <w:rsid w:val="005223AA"/>
    <w:rsid w:val="0052252B"/>
    <w:rsid w:val="00522669"/>
    <w:rsid w:val="00522B53"/>
    <w:rsid w:val="00522F1B"/>
    <w:rsid w:val="00522F97"/>
    <w:rsid w:val="005233AF"/>
    <w:rsid w:val="0052392E"/>
    <w:rsid w:val="00523A19"/>
    <w:rsid w:val="00523BBD"/>
    <w:rsid w:val="00523C1D"/>
    <w:rsid w:val="00523E54"/>
    <w:rsid w:val="00524591"/>
    <w:rsid w:val="00524979"/>
    <w:rsid w:val="00524C25"/>
    <w:rsid w:val="00524C8C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4CE"/>
    <w:rsid w:val="00526601"/>
    <w:rsid w:val="005268A9"/>
    <w:rsid w:val="00527058"/>
    <w:rsid w:val="00527128"/>
    <w:rsid w:val="00527706"/>
    <w:rsid w:val="005278D7"/>
    <w:rsid w:val="00527BBF"/>
    <w:rsid w:val="00527BEA"/>
    <w:rsid w:val="00527C8E"/>
    <w:rsid w:val="00527D31"/>
    <w:rsid w:val="00527FED"/>
    <w:rsid w:val="005304DD"/>
    <w:rsid w:val="00530527"/>
    <w:rsid w:val="0053069B"/>
    <w:rsid w:val="0053089C"/>
    <w:rsid w:val="00530AB8"/>
    <w:rsid w:val="00530CB8"/>
    <w:rsid w:val="00530E2D"/>
    <w:rsid w:val="00530F77"/>
    <w:rsid w:val="005311FE"/>
    <w:rsid w:val="0053166A"/>
    <w:rsid w:val="00531AA0"/>
    <w:rsid w:val="00531F2D"/>
    <w:rsid w:val="0053213C"/>
    <w:rsid w:val="005321C5"/>
    <w:rsid w:val="005325BA"/>
    <w:rsid w:val="00532892"/>
    <w:rsid w:val="00533139"/>
    <w:rsid w:val="005331C2"/>
    <w:rsid w:val="00533216"/>
    <w:rsid w:val="005333EB"/>
    <w:rsid w:val="00533466"/>
    <w:rsid w:val="005339D7"/>
    <w:rsid w:val="00533C94"/>
    <w:rsid w:val="00533D03"/>
    <w:rsid w:val="00534068"/>
    <w:rsid w:val="005341A2"/>
    <w:rsid w:val="00534230"/>
    <w:rsid w:val="00534232"/>
    <w:rsid w:val="0053432B"/>
    <w:rsid w:val="00534522"/>
    <w:rsid w:val="00534761"/>
    <w:rsid w:val="00534CD3"/>
    <w:rsid w:val="0053501B"/>
    <w:rsid w:val="005355AC"/>
    <w:rsid w:val="005355B4"/>
    <w:rsid w:val="005356F4"/>
    <w:rsid w:val="0053587E"/>
    <w:rsid w:val="00535978"/>
    <w:rsid w:val="00535B7A"/>
    <w:rsid w:val="00535CE1"/>
    <w:rsid w:val="00535F79"/>
    <w:rsid w:val="005362D8"/>
    <w:rsid w:val="005362E5"/>
    <w:rsid w:val="00536585"/>
    <w:rsid w:val="005368C0"/>
    <w:rsid w:val="00537550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92"/>
    <w:rsid w:val="005414B9"/>
    <w:rsid w:val="00541676"/>
    <w:rsid w:val="00541929"/>
    <w:rsid w:val="005419A7"/>
    <w:rsid w:val="00541D23"/>
    <w:rsid w:val="005421F4"/>
    <w:rsid w:val="00542681"/>
    <w:rsid w:val="0054291C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8BF"/>
    <w:rsid w:val="00544B90"/>
    <w:rsid w:val="00544D4D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A1"/>
    <w:rsid w:val="005466F1"/>
    <w:rsid w:val="0054676A"/>
    <w:rsid w:val="00546AAE"/>
    <w:rsid w:val="00546DE2"/>
    <w:rsid w:val="00547194"/>
    <w:rsid w:val="005471B4"/>
    <w:rsid w:val="005472A5"/>
    <w:rsid w:val="005472D0"/>
    <w:rsid w:val="005475DF"/>
    <w:rsid w:val="00547870"/>
    <w:rsid w:val="0054795C"/>
    <w:rsid w:val="00547EA9"/>
    <w:rsid w:val="00550337"/>
    <w:rsid w:val="005505CD"/>
    <w:rsid w:val="005511EB"/>
    <w:rsid w:val="00551393"/>
    <w:rsid w:val="00551478"/>
    <w:rsid w:val="0055166A"/>
    <w:rsid w:val="00551781"/>
    <w:rsid w:val="00551883"/>
    <w:rsid w:val="00551B93"/>
    <w:rsid w:val="00551C1A"/>
    <w:rsid w:val="00551DBD"/>
    <w:rsid w:val="0055201F"/>
    <w:rsid w:val="00552124"/>
    <w:rsid w:val="005524F7"/>
    <w:rsid w:val="005525E6"/>
    <w:rsid w:val="00552678"/>
    <w:rsid w:val="0055295F"/>
    <w:rsid w:val="00552A09"/>
    <w:rsid w:val="00552FBB"/>
    <w:rsid w:val="00553055"/>
    <w:rsid w:val="00553385"/>
    <w:rsid w:val="00553565"/>
    <w:rsid w:val="005535D9"/>
    <w:rsid w:val="00553770"/>
    <w:rsid w:val="00553B90"/>
    <w:rsid w:val="00554284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89F"/>
    <w:rsid w:val="00560A0E"/>
    <w:rsid w:val="00560FE7"/>
    <w:rsid w:val="00561104"/>
    <w:rsid w:val="0056113C"/>
    <w:rsid w:val="005611A5"/>
    <w:rsid w:val="005613CD"/>
    <w:rsid w:val="00561BB9"/>
    <w:rsid w:val="00562240"/>
    <w:rsid w:val="00562886"/>
    <w:rsid w:val="00562CC6"/>
    <w:rsid w:val="00562E5C"/>
    <w:rsid w:val="00562F46"/>
    <w:rsid w:val="00563225"/>
    <w:rsid w:val="00563243"/>
    <w:rsid w:val="00563889"/>
    <w:rsid w:val="00563A87"/>
    <w:rsid w:val="00563D26"/>
    <w:rsid w:val="00563F44"/>
    <w:rsid w:val="00563FAF"/>
    <w:rsid w:val="00564442"/>
    <w:rsid w:val="0056444C"/>
    <w:rsid w:val="00564468"/>
    <w:rsid w:val="00564581"/>
    <w:rsid w:val="00564713"/>
    <w:rsid w:val="00564729"/>
    <w:rsid w:val="0056565B"/>
    <w:rsid w:val="00565822"/>
    <w:rsid w:val="00565959"/>
    <w:rsid w:val="00565969"/>
    <w:rsid w:val="00565A9D"/>
    <w:rsid w:val="0056655E"/>
    <w:rsid w:val="0056670B"/>
    <w:rsid w:val="00566CA2"/>
    <w:rsid w:val="00566CC4"/>
    <w:rsid w:val="00566D27"/>
    <w:rsid w:val="00566DDA"/>
    <w:rsid w:val="00566E25"/>
    <w:rsid w:val="00566F78"/>
    <w:rsid w:val="0056704C"/>
    <w:rsid w:val="005670AD"/>
    <w:rsid w:val="00567306"/>
    <w:rsid w:val="0056764E"/>
    <w:rsid w:val="0056794A"/>
    <w:rsid w:val="00567DA3"/>
    <w:rsid w:val="00567F2C"/>
    <w:rsid w:val="005701EF"/>
    <w:rsid w:val="005703DC"/>
    <w:rsid w:val="00570AE4"/>
    <w:rsid w:val="00570D83"/>
    <w:rsid w:val="00570DA6"/>
    <w:rsid w:val="00570E49"/>
    <w:rsid w:val="00570E79"/>
    <w:rsid w:val="005714C5"/>
    <w:rsid w:val="00571B46"/>
    <w:rsid w:val="00571B8C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54F"/>
    <w:rsid w:val="00573903"/>
    <w:rsid w:val="00573DF6"/>
    <w:rsid w:val="00573E95"/>
    <w:rsid w:val="00573F4A"/>
    <w:rsid w:val="00573F7B"/>
    <w:rsid w:val="00574B00"/>
    <w:rsid w:val="005751D6"/>
    <w:rsid w:val="00575517"/>
    <w:rsid w:val="00575666"/>
    <w:rsid w:val="005756E0"/>
    <w:rsid w:val="00575933"/>
    <w:rsid w:val="00575B9F"/>
    <w:rsid w:val="00575CC4"/>
    <w:rsid w:val="005762AC"/>
    <w:rsid w:val="005762BC"/>
    <w:rsid w:val="0057631A"/>
    <w:rsid w:val="005763BD"/>
    <w:rsid w:val="00576436"/>
    <w:rsid w:val="00576929"/>
    <w:rsid w:val="00577004"/>
    <w:rsid w:val="00577256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03"/>
    <w:rsid w:val="00580A82"/>
    <w:rsid w:val="00580F43"/>
    <w:rsid w:val="0058109A"/>
    <w:rsid w:val="0058118B"/>
    <w:rsid w:val="00581293"/>
    <w:rsid w:val="005816EA"/>
    <w:rsid w:val="005816FA"/>
    <w:rsid w:val="00581947"/>
    <w:rsid w:val="00581EE8"/>
    <w:rsid w:val="00581F9B"/>
    <w:rsid w:val="0058207D"/>
    <w:rsid w:val="0058264A"/>
    <w:rsid w:val="00582A42"/>
    <w:rsid w:val="00582C4B"/>
    <w:rsid w:val="00583182"/>
    <w:rsid w:val="00583379"/>
    <w:rsid w:val="00583412"/>
    <w:rsid w:val="00583797"/>
    <w:rsid w:val="005840E9"/>
    <w:rsid w:val="0058458D"/>
    <w:rsid w:val="005849E4"/>
    <w:rsid w:val="00584D4A"/>
    <w:rsid w:val="00584D5C"/>
    <w:rsid w:val="00584D92"/>
    <w:rsid w:val="005851B6"/>
    <w:rsid w:val="0058545F"/>
    <w:rsid w:val="005854E3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A28"/>
    <w:rsid w:val="00586A9C"/>
    <w:rsid w:val="00586C02"/>
    <w:rsid w:val="00586DE8"/>
    <w:rsid w:val="00587115"/>
    <w:rsid w:val="00587236"/>
    <w:rsid w:val="005878C6"/>
    <w:rsid w:val="00587A43"/>
    <w:rsid w:val="00587B90"/>
    <w:rsid w:val="005903BD"/>
    <w:rsid w:val="0059040E"/>
    <w:rsid w:val="00590976"/>
    <w:rsid w:val="00590BE5"/>
    <w:rsid w:val="00590C25"/>
    <w:rsid w:val="005910A7"/>
    <w:rsid w:val="0059128B"/>
    <w:rsid w:val="005914F1"/>
    <w:rsid w:val="00591641"/>
    <w:rsid w:val="0059178E"/>
    <w:rsid w:val="0059192C"/>
    <w:rsid w:val="00591D26"/>
    <w:rsid w:val="00592159"/>
    <w:rsid w:val="0059244F"/>
    <w:rsid w:val="00592581"/>
    <w:rsid w:val="00592918"/>
    <w:rsid w:val="00592CE7"/>
    <w:rsid w:val="00592E62"/>
    <w:rsid w:val="00592EB3"/>
    <w:rsid w:val="0059309D"/>
    <w:rsid w:val="00593139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5B6"/>
    <w:rsid w:val="005945EC"/>
    <w:rsid w:val="00594645"/>
    <w:rsid w:val="00594651"/>
    <w:rsid w:val="00594779"/>
    <w:rsid w:val="005947A6"/>
    <w:rsid w:val="0059482C"/>
    <w:rsid w:val="00594A54"/>
    <w:rsid w:val="00594B01"/>
    <w:rsid w:val="00595776"/>
    <w:rsid w:val="005957AC"/>
    <w:rsid w:val="005958B1"/>
    <w:rsid w:val="00595BFD"/>
    <w:rsid w:val="005962E4"/>
    <w:rsid w:val="00596633"/>
    <w:rsid w:val="0059671E"/>
    <w:rsid w:val="00596C66"/>
    <w:rsid w:val="005970AF"/>
    <w:rsid w:val="005970D0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753"/>
    <w:rsid w:val="005A28CB"/>
    <w:rsid w:val="005A2C2E"/>
    <w:rsid w:val="005A2F7C"/>
    <w:rsid w:val="005A306E"/>
    <w:rsid w:val="005A3078"/>
    <w:rsid w:val="005A3483"/>
    <w:rsid w:val="005A3BC1"/>
    <w:rsid w:val="005A3C06"/>
    <w:rsid w:val="005A45E4"/>
    <w:rsid w:val="005A4CDA"/>
    <w:rsid w:val="005A4D75"/>
    <w:rsid w:val="005A4DBB"/>
    <w:rsid w:val="005A4E6D"/>
    <w:rsid w:val="005A586B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D3"/>
    <w:rsid w:val="005A6F03"/>
    <w:rsid w:val="005A70F7"/>
    <w:rsid w:val="005A71C6"/>
    <w:rsid w:val="005A7748"/>
    <w:rsid w:val="005A77E7"/>
    <w:rsid w:val="005A7878"/>
    <w:rsid w:val="005A7B50"/>
    <w:rsid w:val="005A7C0C"/>
    <w:rsid w:val="005A7D4E"/>
    <w:rsid w:val="005A7E48"/>
    <w:rsid w:val="005A7E75"/>
    <w:rsid w:val="005B00BB"/>
    <w:rsid w:val="005B041C"/>
    <w:rsid w:val="005B0608"/>
    <w:rsid w:val="005B0844"/>
    <w:rsid w:val="005B0855"/>
    <w:rsid w:val="005B08DD"/>
    <w:rsid w:val="005B0A00"/>
    <w:rsid w:val="005B19DE"/>
    <w:rsid w:val="005B20BA"/>
    <w:rsid w:val="005B2614"/>
    <w:rsid w:val="005B28DE"/>
    <w:rsid w:val="005B2A48"/>
    <w:rsid w:val="005B2D58"/>
    <w:rsid w:val="005B324C"/>
    <w:rsid w:val="005B3355"/>
    <w:rsid w:val="005B3416"/>
    <w:rsid w:val="005B3714"/>
    <w:rsid w:val="005B3715"/>
    <w:rsid w:val="005B3914"/>
    <w:rsid w:val="005B3C1D"/>
    <w:rsid w:val="005B3D3F"/>
    <w:rsid w:val="005B3D5F"/>
    <w:rsid w:val="005B3DF1"/>
    <w:rsid w:val="005B4189"/>
    <w:rsid w:val="005B436F"/>
    <w:rsid w:val="005B43A8"/>
    <w:rsid w:val="005B4476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175"/>
    <w:rsid w:val="005B61F0"/>
    <w:rsid w:val="005B6386"/>
    <w:rsid w:val="005B64AA"/>
    <w:rsid w:val="005B661C"/>
    <w:rsid w:val="005B6781"/>
    <w:rsid w:val="005B67A1"/>
    <w:rsid w:val="005B6E85"/>
    <w:rsid w:val="005B7355"/>
    <w:rsid w:val="005B7372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A12"/>
    <w:rsid w:val="005C1ADB"/>
    <w:rsid w:val="005C1BD9"/>
    <w:rsid w:val="005C1CBC"/>
    <w:rsid w:val="005C2050"/>
    <w:rsid w:val="005C2864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40EF"/>
    <w:rsid w:val="005C440A"/>
    <w:rsid w:val="005C489C"/>
    <w:rsid w:val="005C490C"/>
    <w:rsid w:val="005C4E5C"/>
    <w:rsid w:val="005C53A9"/>
    <w:rsid w:val="005C54F4"/>
    <w:rsid w:val="005C58B1"/>
    <w:rsid w:val="005C5A68"/>
    <w:rsid w:val="005C5AE1"/>
    <w:rsid w:val="005C5EDB"/>
    <w:rsid w:val="005C60E1"/>
    <w:rsid w:val="005C6260"/>
    <w:rsid w:val="005C693C"/>
    <w:rsid w:val="005C6D13"/>
    <w:rsid w:val="005C71B8"/>
    <w:rsid w:val="005C7497"/>
    <w:rsid w:val="005C7ACA"/>
    <w:rsid w:val="005C7B07"/>
    <w:rsid w:val="005D00A2"/>
    <w:rsid w:val="005D021C"/>
    <w:rsid w:val="005D0329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244"/>
    <w:rsid w:val="005D1339"/>
    <w:rsid w:val="005D16F6"/>
    <w:rsid w:val="005D1707"/>
    <w:rsid w:val="005D17BA"/>
    <w:rsid w:val="005D1992"/>
    <w:rsid w:val="005D19C1"/>
    <w:rsid w:val="005D1C68"/>
    <w:rsid w:val="005D27E1"/>
    <w:rsid w:val="005D2907"/>
    <w:rsid w:val="005D2FF5"/>
    <w:rsid w:val="005D310E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E3F"/>
    <w:rsid w:val="005D60F0"/>
    <w:rsid w:val="005D61F1"/>
    <w:rsid w:val="005D63B8"/>
    <w:rsid w:val="005D6EE9"/>
    <w:rsid w:val="005D754E"/>
    <w:rsid w:val="005D7975"/>
    <w:rsid w:val="005D79D0"/>
    <w:rsid w:val="005D7B95"/>
    <w:rsid w:val="005D7DD0"/>
    <w:rsid w:val="005D7E1F"/>
    <w:rsid w:val="005E002E"/>
    <w:rsid w:val="005E01FE"/>
    <w:rsid w:val="005E034E"/>
    <w:rsid w:val="005E080B"/>
    <w:rsid w:val="005E0862"/>
    <w:rsid w:val="005E0A2D"/>
    <w:rsid w:val="005E0AE1"/>
    <w:rsid w:val="005E0E1E"/>
    <w:rsid w:val="005E1108"/>
    <w:rsid w:val="005E114F"/>
    <w:rsid w:val="005E1A6C"/>
    <w:rsid w:val="005E1E1B"/>
    <w:rsid w:val="005E2020"/>
    <w:rsid w:val="005E20E3"/>
    <w:rsid w:val="005E214A"/>
    <w:rsid w:val="005E2761"/>
    <w:rsid w:val="005E29DC"/>
    <w:rsid w:val="005E2AF8"/>
    <w:rsid w:val="005E354D"/>
    <w:rsid w:val="005E372C"/>
    <w:rsid w:val="005E405E"/>
    <w:rsid w:val="005E40D7"/>
    <w:rsid w:val="005E40E5"/>
    <w:rsid w:val="005E4D76"/>
    <w:rsid w:val="005E503B"/>
    <w:rsid w:val="005E5569"/>
    <w:rsid w:val="005E5743"/>
    <w:rsid w:val="005E5EE8"/>
    <w:rsid w:val="005E6296"/>
    <w:rsid w:val="005E6441"/>
    <w:rsid w:val="005E68D9"/>
    <w:rsid w:val="005E744A"/>
    <w:rsid w:val="005E79DA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43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301"/>
    <w:rsid w:val="005F64AA"/>
    <w:rsid w:val="005F6834"/>
    <w:rsid w:val="005F6EFA"/>
    <w:rsid w:val="005F6F9F"/>
    <w:rsid w:val="005F6FB4"/>
    <w:rsid w:val="005F716A"/>
    <w:rsid w:val="005F75A1"/>
    <w:rsid w:val="005F75E2"/>
    <w:rsid w:val="005F7891"/>
    <w:rsid w:val="005F7C67"/>
    <w:rsid w:val="00600099"/>
    <w:rsid w:val="006001BE"/>
    <w:rsid w:val="00600503"/>
    <w:rsid w:val="00600752"/>
    <w:rsid w:val="006008C1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1B"/>
    <w:rsid w:val="006027E4"/>
    <w:rsid w:val="00602DF0"/>
    <w:rsid w:val="00602E26"/>
    <w:rsid w:val="00603434"/>
    <w:rsid w:val="00603491"/>
    <w:rsid w:val="00603505"/>
    <w:rsid w:val="00603616"/>
    <w:rsid w:val="006036C0"/>
    <w:rsid w:val="00603745"/>
    <w:rsid w:val="00603C7B"/>
    <w:rsid w:val="00603CB8"/>
    <w:rsid w:val="00603CCB"/>
    <w:rsid w:val="00603F1A"/>
    <w:rsid w:val="00603F84"/>
    <w:rsid w:val="006041FE"/>
    <w:rsid w:val="00604322"/>
    <w:rsid w:val="00604476"/>
    <w:rsid w:val="006047ED"/>
    <w:rsid w:val="00604984"/>
    <w:rsid w:val="00604A95"/>
    <w:rsid w:val="00604DA8"/>
    <w:rsid w:val="006051CD"/>
    <w:rsid w:val="00605384"/>
    <w:rsid w:val="006054CD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7A9"/>
    <w:rsid w:val="00606E3F"/>
    <w:rsid w:val="00606FA8"/>
    <w:rsid w:val="00606FBC"/>
    <w:rsid w:val="006073B4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5AA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BD"/>
    <w:rsid w:val="00612740"/>
    <w:rsid w:val="006128DB"/>
    <w:rsid w:val="00612C52"/>
    <w:rsid w:val="006131DB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4620"/>
    <w:rsid w:val="00614997"/>
    <w:rsid w:val="006149DD"/>
    <w:rsid w:val="00614A4F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6D7"/>
    <w:rsid w:val="00615948"/>
    <w:rsid w:val="00615984"/>
    <w:rsid w:val="00615BC3"/>
    <w:rsid w:val="00615DC5"/>
    <w:rsid w:val="006162D9"/>
    <w:rsid w:val="006165B1"/>
    <w:rsid w:val="0061665E"/>
    <w:rsid w:val="006168E0"/>
    <w:rsid w:val="00616C8B"/>
    <w:rsid w:val="00616D2B"/>
    <w:rsid w:val="0061709A"/>
    <w:rsid w:val="00617238"/>
    <w:rsid w:val="00617309"/>
    <w:rsid w:val="00617323"/>
    <w:rsid w:val="0061733A"/>
    <w:rsid w:val="00617A12"/>
    <w:rsid w:val="00617AD1"/>
    <w:rsid w:val="00617B54"/>
    <w:rsid w:val="00617D2D"/>
    <w:rsid w:val="00617DC4"/>
    <w:rsid w:val="00617DE4"/>
    <w:rsid w:val="00617FCA"/>
    <w:rsid w:val="00620296"/>
    <w:rsid w:val="0062034C"/>
    <w:rsid w:val="006209A8"/>
    <w:rsid w:val="00620A0A"/>
    <w:rsid w:val="00620B33"/>
    <w:rsid w:val="00621175"/>
    <w:rsid w:val="006212D1"/>
    <w:rsid w:val="006218F8"/>
    <w:rsid w:val="00621904"/>
    <w:rsid w:val="00621B29"/>
    <w:rsid w:val="00621FA0"/>
    <w:rsid w:val="006226BE"/>
    <w:rsid w:val="00622903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0CA"/>
    <w:rsid w:val="00625275"/>
    <w:rsid w:val="00625500"/>
    <w:rsid w:val="006258E4"/>
    <w:rsid w:val="006259A2"/>
    <w:rsid w:val="00625A40"/>
    <w:rsid w:val="00625AA2"/>
    <w:rsid w:val="00625ADF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139"/>
    <w:rsid w:val="006272A8"/>
    <w:rsid w:val="006272D3"/>
    <w:rsid w:val="0062748C"/>
    <w:rsid w:val="0062775F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452"/>
    <w:rsid w:val="0063369A"/>
    <w:rsid w:val="00633749"/>
    <w:rsid w:val="00633A4E"/>
    <w:rsid w:val="00633B52"/>
    <w:rsid w:val="006340A7"/>
    <w:rsid w:val="006340B7"/>
    <w:rsid w:val="00634638"/>
    <w:rsid w:val="006347DC"/>
    <w:rsid w:val="006348CA"/>
    <w:rsid w:val="00634995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9EF"/>
    <w:rsid w:val="00637C6D"/>
    <w:rsid w:val="00637CAB"/>
    <w:rsid w:val="00637E30"/>
    <w:rsid w:val="00637E6A"/>
    <w:rsid w:val="00640378"/>
    <w:rsid w:val="00640438"/>
    <w:rsid w:val="0064047E"/>
    <w:rsid w:val="00640A4F"/>
    <w:rsid w:val="00640BB2"/>
    <w:rsid w:val="00640BCC"/>
    <w:rsid w:val="00641277"/>
    <w:rsid w:val="00641796"/>
    <w:rsid w:val="00641858"/>
    <w:rsid w:val="00641B07"/>
    <w:rsid w:val="00641C51"/>
    <w:rsid w:val="00641C6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640"/>
    <w:rsid w:val="00643C0F"/>
    <w:rsid w:val="006440EB"/>
    <w:rsid w:val="006442A1"/>
    <w:rsid w:val="00644581"/>
    <w:rsid w:val="006445A5"/>
    <w:rsid w:val="006447AA"/>
    <w:rsid w:val="006449F0"/>
    <w:rsid w:val="00644E29"/>
    <w:rsid w:val="00644F4B"/>
    <w:rsid w:val="006450EE"/>
    <w:rsid w:val="006451B0"/>
    <w:rsid w:val="006463B0"/>
    <w:rsid w:val="0064651E"/>
    <w:rsid w:val="00646588"/>
    <w:rsid w:val="00646614"/>
    <w:rsid w:val="0064662A"/>
    <w:rsid w:val="00646646"/>
    <w:rsid w:val="00646829"/>
    <w:rsid w:val="00646A24"/>
    <w:rsid w:val="00646DB4"/>
    <w:rsid w:val="00647474"/>
    <w:rsid w:val="00647551"/>
    <w:rsid w:val="00647748"/>
    <w:rsid w:val="00647A57"/>
    <w:rsid w:val="00647DFE"/>
    <w:rsid w:val="00647EEC"/>
    <w:rsid w:val="00647F9E"/>
    <w:rsid w:val="00647FF2"/>
    <w:rsid w:val="00650447"/>
    <w:rsid w:val="006505B1"/>
    <w:rsid w:val="0065079B"/>
    <w:rsid w:val="00650BA7"/>
    <w:rsid w:val="00650BA8"/>
    <w:rsid w:val="00650C49"/>
    <w:rsid w:val="00650C72"/>
    <w:rsid w:val="00650F77"/>
    <w:rsid w:val="00651086"/>
    <w:rsid w:val="006512D3"/>
    <w:rsid w:val="0065133A"/>
    <w:rsid w:val="0065143B"/>
    <w:rsid w:val="006515FE"/>
    <w:rsid w:val="00651792"/>
    <w:rsid w:val="0065182A"/>
    <w:rsid w:val="0065192B"/>
    <w:rsid w:val="00651B11"/>
    <w:rsid w:val="00651B2D"/>
    <w:rsid w:val="00651BC0"/>
    <w:rsid w:val="00651D92"/>
    <w:rsid w:val="00651F64"/>
    <w:rsid w:val="006521B9"/>
    <w:rsid w:val="00652487"/>
    <w:rsid w:val="00652C7B"/>
    <w:rsid w:val="00652CD2"/>
    <w:rsid w:val="006537A6"/>
    <w:rsid w:val="0065398A"/>
    <w:rsid w:val="006539CF"/>
    <w:rsid w:val="00654237"/>
    <w:rsid w:val="006542EC"/>
    <w:rsid w:val="00654404"/>
    <w:rsid w:val="006544A0"/>
    <w:rsid w:val="00654791"/>
    <w:rsid w:val="006547E2"/>
    <w:rsid w:val="00654987"/>
    <w:rsid w:val="00654E05"/>
    <w:rsid w:val="00654F55"/>
    <w:rsid w:val="0065503C"/>
    <w:rsid w:val="0065540C"/>
    <w:rsid w:val="00655452"/>
    <w:rsid w:val="00655590"/>
    <w:rsid w:val="00655B36"/>
    <w:rsid w:val="00655D57"/>
    <w:rsid w:val="00655FF3"/>
    <w:rsid w:val="0065607D"/>
    <w:rsid w:val="006562CC"/>
    <w:rsid w:val="00656450"/>
    <w:rsid w:val="00656579"/>
    <w:rsid w:val="00656810"/>
    <w:rsid w:val="00656898"/>
    <w:rsid w:val="006568F8"/>
    <w:rsid w:val="00656DF4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46"/>
    <w:rsid w:val="006602D7"/>
    <w:rsid w:val="0066042B"/>
    <w:rsid w:val="00660483"/>
    <w:rsid w:val="006609BA"/>
    <w:rsid w:val="00660C25"/>
    <w:rsid w:val="0066143F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1B7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415"/>
    <w:rsid w:val="0066475F"/>
    <w:rsid w:val="00664BED"/>
    <w:rsid w:val="00664C8D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5F8F"/>
    <w:rsid w:val="0066617D"/>
    <w:rsid w:val="0066647D"/>
    <w:rsid w:val="00666600"/>
    <w:rsid w:val="00666840"/>
    <w:rsid w:val="006669CF"/>
    <w:rsid w:val="00666AE7"/>
    <w:rsid w:val="00666BBB"/>
    <w:rsid w:val="00666F40"/>
    <w:rsid w:val="0066711F"/>
    <w:rsid w:val="00667205"/>
    <w:rsid w:val="006679DC"/>
    <w:rsid w:val="00667CBB"/>
    <w:rsid w:val="00667ED4"/>
    <w:rsid w:val="006701AF"/>
    <w:rsid w:val="00670572"/>
    <w:rsid w:val="00670C54"/>
    <w:rsid w:val="00670CCF"/>
    <w:rsid w:val="00670CEB"/>
    <w:rsid w:val="0067142D"/>
    <w:rsid w:val="0067170D"/>
    <w:rsid w:val="006718EE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ED8"/>
    <w:rsid w:val="00675514"/>
    <w:rsid w:val="00675631"/>
    <w:rsid w:val="0067563B"/>
    <w:rsid w:val="0067578A"/>
    <w:rsid w:val="00675B14"/>
    <w:rsid w:val="00675EE1"/>
    <w:rsid w:val="00675EE3"/>
    <w:rsid w:val="00675F63"/>
    <w:rsid w:val="00676003"/>
    <w:rsid w:val="00676208"/>
    <w:rsid w:val="00676647"/>
    <w:rsid w:val="00676A04"/>
    <w:rsid w:val="00676B0A"/>
    <w:rsid w:val="00676CB6"/>
    <w:rsid w:val="00676CF5"/>
    <w:rsid w:val="00676EC0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475"/>
    <w:rsid w:val="006818C3"/>
    <w:rsid w:val="006819DD"/>
    <w:rsid w:val="00681D33"/>
    <w:rsid w:val="00681D5C"/>
    <w:rsid w:val="00681ED7"/>
    <w:rsid w:val="00681F59"/>
    <w:rsid w:val="00682034"/>
    <w:rsid w:val="006825C7"/>
    <w:rsid w:val="00682673"/>
    <w:rsid w:val="00682837"/>
    <w:rsid w:val="00682961"/>
    <w:rsid w:val="00683402"/>
    <w:rsid w:val="0068396A"/>
    <w:rsid w:val="00683D8E"/>
    <w:rsid w:val="0068428A"/>
    <w:rsid w:val="006843F7"/>
    <w:rsid w:val="00684464"/>
    <w:rsid w:val="006844BA"/>
    <w:rsid w:val="006848EE"/>
    <w:rsid w:val="00684EA4"/>
    <w:rsid w:val="0068519B"/>
    <w:rsid w:val="0068530E"/>
    <w:rsid w:val="006853A5"/>
    <w:rsid w:val="00685712"/>
    <w:rsid w:val="00685B0D"/>
    <w:rsid w:val="00685E47"/>
    <w:rsid w:val="006865C3"/>
    <w:rsid w:val="006867E8"/>
    <w:rsid w:val="00686BCA"/>
    <w:rsid w:val="00686C05"/>
    <w:rsid w:val="00686DE1"/>
    <w:rsid w:val="00686E75"/>
    <w:rsid w:val="006873C9"/>
    <w:rsid w:val="0068745F"/>
    <w:rsid w:val="00687583"/>
    <w:rsid w:val="00687AE7"/>
    <w:rsid w:val="00687B60"/>
    <w:rsid w:val="00687E15"/>
    <w:rsid w:val="006902F1"/>
    <w:rsid w:val="00690461"/>
    <w:rsid w:val="00691261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9D"/>
    <w:rsid w:val="006926CD"/>
    <w:rsid w:val="006927D7"/>
    <w:rsid w:val="00692A68"/>
    <w:rsid w:val="00692E8E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A88"/>
    <w:rsid w:val="00694C7C"/>
    <w:rsid w:val="00695185"/>
    <w:rsid w:val="006952AD"/>
    <w:rsid w:val="00695317"/>
    <w:rsid w:val="006953CE"/>
    <w:rsid w:val="00695752"/>
    <w:rsid w:val="00695AD1"/>
    <w:rsid w:val="00695CA3"/>
    <w:rsid w:val="00695DE5"/>
    <w:rsid w:val="00695F6A"/>
    <w:rsid w:val="00696236"/>
    <w:rsid w:val="006963E6"/>
    <w:rsid w:val="006964EE"/>
    <w:rsid w:val="006966B4"/>
    <w:rsid w:val="00696864"/>
    <w:rsid w:val="006969C5"/>
    <w:rsid w:val="00696B8F"/>
    <w:rsid w:val="00696D15"/>
    <w:rsid w:val="00696F1F"/>
    <w:rsid w:val="0069712A"/>
    <w:rsid w:val="00697150"/>
    <w:rsid w:val="00697535"/>
    <w:rsid w:val="00697738"/>
    <w:rsid w:val="006977F4"/>
    <w:rsid w:val="006978CB"/>
    <w:rsid w:val="00697915"/>
    <w:rsid w:val="00697D22"/>
    <w:rsid w:val="006A05A3"/>
    <w:rsid w:val="006A0845"/>
    <w:rsid w:val="006A181F"/>
    <w:rsid w:val="006A1C21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408"/>
    <w:rsid w:val="006A3898"/>
    <w:rsid w:val="006A3961"/>
    <w:rsid w:val="006A3C7A"/>
    <w:rsid w:val="006A3DA6"/>
    <w:rsid w:val="006A441C"/>
    <w:rsid w:val="006A4626"/>
    <w:rsid w:val="006A481B"/>
    <w:rsid w:val="006A4C09"/>
    <w:rsid w:val="006A4DB5"/>
    <w:rsid w:val="006A4F6F"/>
    <w:rsid w:val="006A5160"/>
    <w:rsid w:val="006A5481"/>
    <w:rsid w:val="006A54C7"/>
    <w:rsid w:val="006A56CA"/>
    <w:rsid w:val="006A5EEA"/>
    <w:rsid w:val="006A6005"/>
    <w:rsid w:val="006A6061"/>
    <w:rsid w:val="006A63B0"/>
    <w:rsid w:val="006A67EF"/>
    <w:rsid w:val="006A69E5"/>
    <w:rsid w:val="006A6D83"/>
    <w:rsid w:val="006A72C2"/>
    <w:rsid w:val="006A73EF"/>
    <w:rsid w:val="006A7470"/>
    <w:rsid w:val="006A7ACD"/>
    <w:rsid w:val="006B02C7"/>
    <w:rsid w:val="006B0589"/>
    <w:rsid w:val="006B05F1"/>
    <w:rsid w:val="006B05FA"/>
    <w:rsid w:val="006B07F0"/>
    <w:rsid w:val="006B1127"/>
    <w:rsid w:val="006B1261"/>
    <w:rsid w:val="006B1953"/>
    <w:rsid w:val="006B1F72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B6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82"/>
    <w:rsid w:val="006B44C5"/>
    <w:rsid w:val="006B45F9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C8"/>
    <w:rsid w:val="006B555A"/>
    <w:rsid w:val="006B5592"/>
    <w:rsid w:val="006B562A"/>
    <w:rsid w:val="006B5C9D"/>
    <w:rsid w:val="006B5D84"/>
    <w:rsid w:val="006B5E9D"/>
    <w:rsid w:val="006B6331"/>
    <w:rsid w:val="006B651B"/>
    <w:rsid w:val="006B6923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FA0"/>
    <w:rsid w:val="006C3FAC"/>
    <w:rsid w:val="006C4221"/>
    <w:rsid w:val="006C4262"/>
    <w:rsid w:val="006C4608"/>
    <w:rsid w:val="006C492C"/>
    <w:rsid w:val="006C4992"/>
    <w:rsid w:val="006C4C3E"/>
    <w:rsid w:val="006C4E3B"/>
    <w:rsid w:val="006C4F59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A8"/>
    <w:rsid w:val="006D1773"/>
    <w:rsid w:val="006D17BE"/>
    <w:rsid w:val="006D17D0"/>
    <w:rsid w:val="006D17DB"/>
    <w:rsid w:val="006D1B7A"/>
    <w:rsid w:val="006D1CCB"/>
    <w:rsid w:val="006D2192"/>
    <w:rsid w:val="006D2818"/>
    <w:rsid w:val="006D28D5"/>
    <w:rsid w:val="006D290C"/>
    <w:rsid w:val="006D2983"/>
    <w:rsid w:val="006D2AA6"/>
    <w:rsid w:val="006D2E6F"/>
    <w:rsid w:val="006D304F"/>
    <w:rsid w:val="006D3090"/>
    <w:rsid w:val="006D30D7"/>
    <w:rsid w:val="006D3116"/>
    <w:rsid w:val="006D342C"/>
    <w:rsid w:val="006D3A20"/>
    <w:rsid w:val="006D3B13"/>
    <w:rsid w:val="006D3C82"/>
    <w:rsid w:val="006D40BA"/>
    <w:rsid w:val="006D4121"/>
    <w:rsid w:val="006D4249"/>
    <w:rsid w:val="006D4459"/>
    <w:rsid w:val="006D4557"/>
    <w:rsid w:val="006D45BD"/>
    <w:rsid w:val="006D4B82"/>
    <w:rsid w:val="006D4C9D"/>
    <w:rsid w:val="006D4D51"/>
    <w:rsid w:val="006D5024"/>
    <w:rsid w:val="006D5605"/>
    <w:rsid w:val="006D5EAA"/>
    <w:rsid w:val="006D5FE1"/>
    <w:rsid w:val="006D61EA"/>
    <w:rsid w:val="006D624E"/>
    <w:rsid w:val="006D646F"/>
    <w:rsid w:val="006D648C"/>
    <w:rsid w:val="006D6686"/>
    <w:rsid w:val="006D66BF"/>
    <w:rsid w:val="006D6AAB"/>
    <w:rsid w:val="006D6B11"/>
    <w:rsid w:val="006D6B6D"/>
    <w:rsid w:val="006D6D50"/>
    <w:rsid w:val="006D6FBD"/>
    <w:rsid w:val="006D77CF"/>
    <w:rsid w:val="006D7AB3"/>
    <w:rsid w:val="006D7B65"/>
    <w:rsid w:val="006D7C86"/>
    <w:rsid w:val="006D7FB4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8E5"/>
    <w:rsid w:val="006E1937"/>
    <w:rsid w:val="006E1ECD"/>
    <w:rsid w:val="006E2058"/>
    <w:rsid w:val="006E20D1"/>
    <w:rsid w:val="006E214C"/>
    <w:rsid w:val="006E230B"/>
    <w:rsid w:val="006E27BD"/>
    <w:rsid w:val="006E28DC"/>
    <w:rsid w:val="006E2934"/>
    <w:rsid w:val="006E2F38"/>
    <w:rsid w:val="006E37B2"/>
    <w:rsid w:val="006E3AB9"/>
    <w:rsid w:val="006E3AD9"/>
    <w:rsid w:val="006E3B85"/>
    <w:rsid w:val="006E3E32"/>
    <w:rsid w:val="006E4381"/>
    <w:rsid w:val="006E43E5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16F"/>
    <w:rsid w:val="006E6A2C"/>
    <w:rsid w:val="006E6FE4"/>
    <w:rsid w:val="006E7140"/>
    <w:rsid w:val="006E737D"/>
    <w:rsid w:val="006E73AE"/>
    <w:rsid w:val="006E781B"/>
    <w:rsid w:val="006E7B29"/>
    <w:rsid w:val="006E7BB3"/>
    <w:rsid w:val="006F0152"/>
    <w:rsid w:val="006F0342"/>
    <w:rsid w:val="006F03B5"/>
    <w:rsid w:val="006F0AB4"/>
    <w:rsid w:val="006F0C6D"/>
    <w:rsid w:val="006F0FD7"/>
    <w:rsid w:val="006F124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87A"/>
    <w:rsid w:val="006F2999"/>
    <w:rsid w:val="006F2A2F"/>
    <w:rsid w:val="006F2A3F"/>
    <w:rsid w:val="006F2AE1"/>
    <w:rsid w:val="006F2D08"/>
    <w:rsid w:val="006F2DEC"/>
    <w:rsid w:val="006F2E2F"/>
    <w:rsid w:val="006F3691"/>
    <w:rsid w:val="006F37D8"/>
    <w:rsid w:val="006F383A"/>
    <w:rsid w:val="006F3F7F"/>
    <w:rsid w:val="006F401F"/>
    <w:rsid w:val="006F407E"/>
    <w:rsid w:val="006F4270"/>
    <w:rsid w:val="006F4339"/>
    <w:rsid w:val="006F443A"/>
    <w:rsid w:val="006F4AD6"/>
    <w:rsid w:val="006F4D19"/>
    <w:rsid w:val="006F5275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5C3"/>
    <w:rsid w:val="006F681B"/>
    <w:rsid w:val="006F6951"/>
    <w:rsid w:val="006F69C6"/>
    <w:rsid w:val="006F69EF"/>
    <w:rsid w:val="006F6E7F"/>
    <w:rsid w:val="006F70B9"/>
    <w:rsid w:val="00700044"/>
    <w:rsid w:val="00700663"/>
    <w:rsid w:val="00700810"/>
    <w:rsid w:val="00700BE9"/>
    <w:rsid w:val="00700EEE"/>
    <w:rsid w:val="00700F0A"/>
    <w:rsid w:val="00701053"/>
    <w:rsid w:val="0070137C"/>
    <w:rsid w:val="0070142A"/>
    <w:rsid w:val="007014AF"/>
    <w:rsid w:val="007016A0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861"/>
    <w:rsid w:val="00703957"/>
    <w:rsid w:val="00703C30"/>
    <w:rsid w:val="0070405C"/>
    <w:rsid w:val="007045BE"/>
    <w:rsid w:val="007045C9"/>
    <w:rsid w:val="0070475D"/>
    <w:rsid w:val="007048B4"/>
    <w:rsid w:val="00704A27"/>
    <w:rsid w:val="00704EC4"/>
    <w:rsid w:val="007050BD"/>
    <w:rsid w:val="00705656"/>
    <w:rsid w:val="007057A9"/>
    <w:rsid w:val="007057EA"/>
    <w:rsid w:val="00705BFF"/>
    <w:rsid w:val="00705E06"/>
    <w:rsid w:val="00705F30"/>
    <w:rsid w:val="00705FD5"/>
    <w:rsid w:val="00706039"/>
    <w:rsid w:val="0070617B"/>
    <w:rsid w:val="00706371"/>
    <w:rsid w:val="0070638F"/>
    <w:rsid w:val="00706A37"/>
    <w:rsid w:val="00706F7D"/>
    <w:rsid w:val="0070707D"/>
    <w:rsid w:val="0070763D"/>
    <w:rsid w:val="00707681"/>
    <w:rsid w:val="00710F23"/>
    <w:rsid w:val="00711047"/>
    <w:rsid w:val="007115BA"/>
    <w:rsid w:val="0071196C"/>
    <w:rsid w:val="0071198B"/>
    <w:rsid w:val="00711A63"/>
    <w:rsid w:val="00711B30"/>
    <w:rsid w:val="00711D9E"/>
    <w:rsid w:val="007122B7"/>
    <w:rsid w:val="00712313"/>
    <w:rsid w:val="00712A94"/>
    <w:rsid w:val="00712B53"/>
    <w:rsid w:val="00712D21"/>
    <w:rsid w:val="00712D5A"/>
    <w:rsid w:val="0071300E"/>
    <w:rsid w:val="007134F1"/>
    <w:rsid w:val="007135ED"/>
    <w:rsid w:val="00713FFD"/>
    <w:rsid w:val="00714A50"/>
    <w:rsid w:val="00714AA8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9B3"/>
    <w:rsid w:val="00717BC5"/>
    <w:rsid w:val="00717C70"/>
    <w:rsid w:val="00717EB7"/>
    <w:rsid w:val="00720108"/>
    <w:rsid w:val="00720756"/>
    <w:rsid w:val="007207AA"/>
    <w:rsid w:val="00720B03"/>
    <w:rsid w:val="00720FB3"/>
    <w:rsid w:val="007213E1"/>
    <w:rsid w:val="00721951"/>
    <w:rsid w:val="00721C80"/>
    <w:rsid w:val="00721D2F"/>
    <w:rsid w:val="0072244E"/>
    <w:rsid w:val="00722724"/>
    <w:rsid w:val="0072286A"/>
    <w:rsid w:val="00722ADE"/>
    <w:rsid w:val="00722B69"/>
    <w:rsid w:val="00722D03"/>
    <w:rsid w:val="00722DF0"/>
    <w:rsid w:val="00722E69"/>
    <w:rsid w:val="0072313C"/>
    <w:rsid w:val="00723245"/>
    <w:rsid w:val="00723246"/>
    <w:rsid w:val="00723296"/>
    <w:rsid w:val="0072353C"/>
    <w:rsid w:val="00723727"/>
    <w:rsid w:val="0072383F"/>
    <w:rsid w:val="00723B2D"/>
    <w:rsid w:val="00723B44"/>
    <w:rsid w:val="0072407D"/>
    <w:rsid w:val="0072417F"/>
    <w:rsid w:val="007241FC"/>
    <w:rsid w:val="007242A3"/>
    <w:rsid w:val="0072440E"/>
    <w:rsid w:val="007245C7"/>
    <w:rsid w:val="00724647"/>
    <w:rsid w:val="00724B00"/>
    <w:rsid w:val="00724B28"/>
    <w:rsid w:val="00724BB3"/>
    <w:rsid w:val="00724E1D"/>
    <w:rsid w:val="00724F09"/>
    <w:rsid w:val="00724F3A"/>
    <w:rsid w:val="00725093"/>
    <w:rsid w:val="0072533D"/>
    <w:rsid w:val="007255A7"/>
    <w:rsid w:val="007258B5"/>
    <w:rsid w:val="00725A09"/>
    <w:rsid w:val="00725E7A"/>
    <w:rsid w:val="00726226"/>
    <w:rsid w:val="007262F3"/>
    <w:rsid w:val="007263A0"/>
    <w:rsid w:val="00726666"/>
    <w:rsid w:val="00726ADE"/>
    <w:rsid w:val="00726BF9"/>
    <w:rsid w:val="00726C07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E7"/>
    <w:rsid w:val="00730BB5"/>
    <w:rsid w:val="00730E5D"/>
    <w:rsid w:val="00730F75"/>
    <w:rsid w:val="00731317"/>
    <w:rsid w:val="007315DB"/>
    <w:rsid w:val="00731828"/>
    <w:rsid w:val="0073196D"/>
    <w:rsid w:val="00731E45"/>
    <w:rsid w:val="0073207E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6D9"/>
    <w:rsid w:val="00733B3C"/>
    <w:rsid w:val="00733C9E"/>
    <w:rsid w:val="00734377"/>
    <w:rsid w:val="007343E8"/>
    <w:rsid w:val="00734523"/>
    <w:rsid w:val="00734572"/>
    <w:rsid w:val="007347B3"/>
    <w:rsid w:val="007349EA"/>
    <w:rsid w:val="00734C06"/>
    <w:rsid w:val="00735374"/>
    <w:rsid w:val="0073565F"/>
    <w:rsid w:val="00735C37"/>
    <w:rsid w:val="00735D0C"/>
    <w:rsid w:val="0073627B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A7A"/>
    <w:rsid w:val="00740C26"/>
    <w:rsid w:val="00740E59"/>
    <w:rsid w:val="00740F74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33"/>
    <w:rsid w:val="00743BF0"/>
    <w:rsid w:val="00743D00"/>
    <w:rsid w:val="00743D22"/>
    <w:rsid w:val="007445DA"/>
    <w:rsid w:val="00744C4F"/>
    <w:rsid w:val="00744F72"/>
    <w:rsid w:val="00744FC4"/>
    <w:rsid w:val="00745645"/>
    <w:rsid w:val="00745A7E"/>
    <w:rsid w:val="00745AA4"/>
    <w:rsid w:val="00745B7A"/>
    <w:rsid w:val="007460BE"/>
    <w:rsid w:val="00746346"/>
    <w:rsid w:val="007468CB"/>
    <w:rsid w:val="0074694E"/>
    <w:rsid w:val="00746CED"/>
    <w:rsid w:val="007471C7"/>
    <w:rsid w:val="007474DD"/>
    <w:rsid w:val="007478C2"/>
    <w:rsid w:val="00750265"/>
    <w:rsid w:val="0075030B"/>
    <w:rsid w:val="0075034B"/>
    <w:rsid w:val="007505D5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6BF"/>
    <w:rsid w:val="0075499C"/>
    <w:rsid w:val="00754A0C"/>
    <w:rsid w:val="00754A8D"/>
    <w:rsid w:val="00754C75"/>
    <w:rsid w:val="007550DB"/>
    <w:rsid w:val="007551F9"/>
    <w:rsid w:val="0075526E"/>
    <w:rsid w:val="00755776"/>
    <w:rsid w:val="00755D19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3E5"/>
    <w:rsid w:val="00760435"/>
    <w:rsid w:val="007605A9"/>
    <w:rsid w:val="007608F0"/>
    <w:rsid w:val="00760FE6"/>
    <w:rsid w:val="00761537"/>
    <w:rsid w:val="00761574"/>
    <w:rsid w:val="00761791"/>
    <w:rsid w:val="007618C5"/>
    <w:rsid w:val="00761BA3"/>
    <w:rsid w:val="007621D4"/>
    <w:rsid w:val="00762377"/>
    <w:rsid w:val="007625DC"/>
    <w:rsid w:val="0076298D"/>
    <w:rsid w:val="007629A5"/>
    <w:rsid w:val="007629C4"/>
    <w:rsid w:val="0076303E"/>
    <w:rsid w:val="007630BB"/>
    <w:rsid w:val="007637F0"/>
    <w:rsid w:val="00763A24"/>
    <w:rsid w:val="00763DFE"/>
    <w:rsid w:val="007643E9"/>
    <w:rsid w:val="007643FE"/>
    <w:rsid w:val="00764495"/>
    <w:rsid w:val="00764639"/>
    <w:rsid w:val="00764DD9"/>
    <w:rsid w:val="00765BD4"/>
    <w:rsid w:val="00765C09"/>
    <w:rsid w:val="00765D52"/>
    <w:rsid w:val="00766617"/>
    <w:rsid w:val="00766839"/>
    <w:rsid w:val="00766911"/>
    <w:rsid w:val="00766A4A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B3"/>
    <w:rsid w:val="00770DE5"/>
    <w:rsid w:val="00770E49"/>
    <w:rsid w:val="0077154F"/>
    <w:rsid w:val="0077157F"/>
    <w:rsid w:val="0077168B"/>
    <w:rsid w:val="007716AE"/>
    <w:rsid w:val="00771C93"/>
    <w:rsid w:val="00771D0C"/>
    <w:rsid w:val="007720DD"/>
    <w:rsid w:val="007726C8"/>
    <w:rsid w:val="0077295F"/>
    <w:rsid w:val="00772B24"/>
    <w:rsid w:val="00772C8A"/>
    <w:rsid w:val="00772F1F"/>
    <w:rsid w:val="00773236"/>
    <w:rsid w:val="007734B7"/>
    <w:rsid w:val="00773993"/>
    <w:rsid w:val="00773ACB"/>
    <w:rsid w:val="00773CA0"/>
    <w:rsid w:val="007741D9"/>
    <w:rsid w:val="0077430E"/>
    <w:rsid w:val="007748FD"/>
    <w:rsid w:val="00774A28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6ADD"/>
    <w:rsid w:val="007772CE"/>
    <w:rsid w:val="007774EA"/>
    <w:rsid w:val="00777B9E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4C7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66F"/>
    <w:rsid w:val="00783A3C"/>
    <w:rsid w:val="00783C40"/>
    <w:rsid w:val="00784000"/>
    <w:rsid w:val="007842BB"/>
    <w:rsid w:val="00784843"/>
    <w:rsid w:val="00784F50"/>
    <w:rsid w:val="007853D8"/>
    <w:rsid w:val="007854A4"/>
    <w:rsid w:val="00785617"/>
    <w:rsid w:val="00785A5F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6E75"/>
    <w:rsid w:val="0078711B"/>
    <w:rsid w:val="00787139"/>
    <w:rsid w:val="0078753B"/>
    <w:rsid w:val="00787979"/>
    <w:rsid w:val="00787A21"/>
    <w:rsid w:val="00787E6C"/>
    <w:rsid w:val="007907C2"/>
    <w:rsid w:val="0079187D"/>
    <w:rsid w:val="00791DC5"/>
    <w:rsid w:val="00792357"/>
    <w:rsid w:val="00792444"/>
    <w:rsid w:val="00792696"/>
    <w:rsid w:val="007930B6"/>
    <w:rsid w:val="007930DF"/>
    <w:rsid w:val="0079323B"/>
    <w:rsid w:val="0079388D"/>
    <w:rsid w:val="0079399A"/>
    <w:rsid w:val="007939F6"/>
    <w:rsid w:val="00793A51"/>
    <w:rsid w:val="00793DB8"/>
    <w:rsid w:val="00793F28"/>
    <w:rsid w:val="007942EF"/>
    <w:rsid w:val="0079465E"/>
    <w:rsid w:val="00794977"/>
    <w:rsid w:val="00794D1E"/>
    <w:rsid w:val="00794D84"/>
    <w:rsid w:val="00794EDA"/>
    <w:rsid w:val="007951A8"/>
    <w:rsid w:val="00795310"/>
    <w:rsid w:val="007954ED"/>
    <w:rsid w:val="0079563F"/>
    <w:rsid w:val="0079569E"/>
    <w:rsid w:val="00795D01"/>
    <w:rsid w:val="00796403"/>
    <w:rsid w:val="0079663A"/>
    <w:rsid w:val="00796666"/>
    <w:rsid w:val="00796828"/>
    <w:rsid w:val="0079693E"/>
    <w:rsid w:val="00796B0B"/>
    <w:rsid w:val="00796D80"/>
    <w:rsid w:val="007972AF"/>
    <w:rsid w:val="00797574"/>
    <w:rsid w:val="007978EA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F02"/>
    <w:rsid w:val="007A4FDB"/>
    <w:rsid w:val="007A56B4"/>
    <w:rsid w:val="007A56CC"/>
    <w:rsid w:val="007A5853"/>
    <w:rsid w:val="007A58EF"/>
    <w:rsid w:val="007A5A39"/>
    <w:rsid w:val="007A5C23"/>
    <w:rsid w:val="007A6164"/>
    <w:rsid w:val="007A63F7"/>
    <w:rsid w:val="007A64E8"/>
    <w:rsid w:val="007A656D"/>
    <w:rsid w:val="007A74C5"/>
    <w:rsid w:val="007A74ED"/>
    <w:rsid w:val="007A786B"/>
    <w:rsid w:val="007A7AA2"/>
    <w:rsid w:val="007A7B0A"/>
    <w:rsid w:val="007A7C07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836"/>
    <w:rsid w:val="007B1DFE"/>
    <w:rsid w:val="007B1E4A"/>
    <w:rsid w:val="007B1E67"/>
    <w:rsid w:val="007B1FA1"/>
    <w:rsid w:val="007B1FF6"/>
    <w:rsid w:val="007B2261"/>
    <w:rsid w:val="007B22C0"/>
    <w:rsid w:val="007B234B"/>
    <w:rsid w:val="007B2496"/>
    <w:rsid w:val="007B24F9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DC"/>
    <w:rsid w:val="007B46ED"/>
    <w:rsid w:val="007B4929"/>
    <w:rsid w:val="007B4CDC"/>
    <w:rsid w:val="007B4DCF"/>
    <w:rsid w:val="007B5256"/>
    <w:rsid w:val="007B53E6"/>
    <w:rsid w:val="007B567C"/>
    <w:rsid w:val="007B5798"/>
    <w:rsid w:val="007B6103"/>
    <w:rsid w:val="007B6446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D61"/>
    <w:rsid w:val="007C0FB0"/>
    <w:rsid w:val="007C11AE"/>
    <w:rsid w:val="007C13DE"/>
    <w:rsid w:val="007C19A5"/>
    <w:rsid w:val="007C1F2C"/>
    <w:rsid w:val="007C21A4"/>
    <w:rsid w:val="007C228F"/>
    <w:rsid w:val="007C2304"/>
    <w:rsid w:val="007C2470"/>
    <w:rsid w:val="007C264C"/>
    <w:rsid w:val="007C2732"/>
    <w:rsid w:val="007C2762"/>
    <w:rsid w:val="007C2884"/>
    <w:rsid w:val="007C29B0"/>
    <w:rsid w:val="007C2A2E"/>
    <w:rsid w:val="007C2B57"/>
    <w:rsid w:val="007C2CD0"/>
    <w:rsid w:val="007C2D7B"/>
    <w:rsid w:val="007C2F6E"/>
    <w:rsid w:val="007C302E"/>
    <w:rsid w:val="007C3269"/>
    <w:rsid w:val="007C354E"/>
    <w:rsid w:val="007C3840"/>
    <w:rsid w:val="007C3859"/>
    <w:rsid w:val="007C3900"/>
    <w:rsid w:val="007C3BE8"/>
    <w:rsid w:val="007C3CEA"/>
    <w:rsid w:val="007C3E43"/>
    <w:rsid w:val="007C412E"/>
    <w:rsid w:val="007C4715"/>
    <w:rsid w:val="007C4874"/>
    <w:rsid w:val="007C48A9"/>
    <w:rsid w:val="007C4A49"/>
    <w:rsid w:val="007C4B2B"/>
    <w:rsid w:val="007C5541"/>
    <w:rsid w:val="007C5572"/>
    <w:rsid w:val="007C5893"/>
    <w:rsid w:val="007C59D8"/>
    <w:rsid w:val="007C5C92"/>
    <w:rsid w:val="007C5FFE"/>
    <w:rsid w:val="007C6455"/>
    <w:rsid w:val="007C6503"/>
    <w:rsid w:val="007C668F"/>
    <w:rsid w:val="007C67D5"/>
    <w:rsid w:val="007C682E"/>
    <w:rsid w:val="007C68C3"/>
    <w:rsid w:val="007C6C6E"/>
    <w:rsid w:val="007C79D6"/>
    <w:rsid w:val="007C7C6F"/>
    <w:rsid w:val="007C7E53"/>
    <w:rsid w:val="007D035D"/>
    <w:rsid w:val="007D03D2"/>
    <w:rsid w:val="007D0422"/>
    <w:rsid w:val="007D07EB"/>
    <w:rsid w:val="007D0C04"/>
    <w:rsid w:val="007D0C09"/>
    <w:rsid w:val="007D0C3F"/>
    <w:rsid w:val="007D0DAE"/>
    <w:rsid w:val="007D0E1E"/>
    <w:rsid w:val="007D0FFB"/>
    <w:rsid w:val="007D120D"/>
    <w:rsid w:val="007D1891"/>
    <w:rsid w:val="007D1987"/>
    <w:rsid w:val="007D1C42"/>
    <w:rsid w:val="007D1C93"/>
    <w:rsid w:val="007D215A"/>
    <w:rsid w:val="007D2516"/>
    <w:rsid w:val="007D27DF"/>
    <w:rsid w:val="007D29D0"/>
    <w:rsid w:val="007D2C82"/>
    <w:rsid w:val="007D2CC7"/>
    <w:rsid w:val="007D2E15"/>
    <w:rsid w:val="007D307A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5BB"/>
    <w:rsid w:val="007D55E3"/>
    <w:rsid w:val="007D5A68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2A6"/>
    <w:rsid w:val="007E04B6"/>
    <w:rsid w:val="007E069A"/>
    <w:rsid w:val="007E0C72"/>
    <w:rsid w:val="007E0CB9"/>
    <w:rsid w:val="007E0ED3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1B"/>
    <w:rsid w:val="007E2889"/>
    <w:rsid w:val="007E2B12"/>
    <w:rsid w:val="007E2B7D"/>
    <w:rsid w:val="007E2CCE"/>
    <w:rsid w:val="007E2D78"/>
    <w:rsid w:val="007E3695"/>
    <w:rsid w:val="007E4544"/>
    <w:rsid w:val="007E4AD1"/>
    <w:rsid w:val="007E4C29"/>
    <w:rsid w:val="007E5339"/>
    <w:rsid w:val="007E5B40"/>
    <w:rsid w:val="007E5FD1"/>
    <w:rsid w:val="007E66C1"/>
    <w:rsid w:val="007E66E0"/>
    <w:rsid w:val="007E6730"/>
    <w:rsid w:val="007E6C4F"/>
    <w:rsid w:val="007E6D8B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614"/>
    <w:rsid w:val="007F473A"/>
    <w:rsid w:val="007F49B4"/>
    <w:rsid w:val="007F4C3D"/>
    <w:rsid w:val="007F4E88"/>
    <w:rsid w:val="007F51DD"/>
    <w:rsid w:val="007F56CD"/>
    <w:rsid w:val="007F56F2"/>
    <w:rsid w:val="007F5898"/>
    <w:rsid w:val="007F59F2"/>
    <w:rsid w:val="007F5FBA"/>
    <w:rsid w:val="007F614B"/>
    <w:rsid w:val="007F6274"/>
    <w:rsid w:val="007F675D"/>
    <w:rsid w:val="007F68C1"/>
    <w:rsid w:val="007F6B6B"/>
    <w:rsid w:val="007F6B9A"/>
    <w:rsid w:val="007F6DCE"/>
    <w:rsid w:val="007F6E60"/>
    <w:rsid w:val="007F6E6C"/>
    <w:rsid w:val="007F70C1"/>
    <w:rsid w:val="007F76D0"/>
    <w:rsid w:val="007F785E"/>
    <w:rsid w:val="007F7865"/>
    <w:rsid w:val="007F7B5F"/>
    <w:rsid w:val="007F7F31"/>
    <w:rsid w:val="007F7FB9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5CC4"/>
    <w:rsid w:val="008062B9"/>
    <w:rsid w:val="00806303"/>
    <w:rsid w:val="0080632F"/>
    <w:rsid w:val="00806448"/>
    <w:rsid w:val="008064CE"/>
    <w:rsid w:val="008069A9"/>
    <w:rsid w:val="0080718D"/>
    <w:rsid w:val="0080744C"/>
    <w:rsid w:val="0080759B"/>
    <w:rsid w:val="00807C5A"/>
    <w:rsid w:val="00810289"/>
    <w:rsid w:val="008103FE"/>
    <w:rsid w:val="00810942"/>
    <w:rsid w:val="00810CBC"/>
    <w:rsid w:val="00811020"/>
    <w:rsid w:val="008116EE"/>
    <w:rsid w:val="008117E4"/>
    <w:rsid w:val="00811826"/>
    <w:rsid w:val="00811964"/>
    <w:rsid w:val="00811BAC"/>
    <w:rsid w:val="00811D12"/>
    <w:rsid w:val="00811E3C"/>
    <w:rsid w:val="0081208F"/>
    <w:rsid w:val="00812695"/>
    <w:rsid w:val="008129DB"/>
    <w:rsid w:val="00812AE5"/>
    <w:rsid w:val="00812DA1"/>
    <w:rsid w:val="00812DC0"/>
    <w:rsid w:val="00812E0F"/>
    <w:rsid w:val="00812E20"/>
    <w:rsid w:val="008132CD"/>
    <w:rsid w:val="0081394E"/>
    <w:rsid w:val="00813B91"/>
    <w:rsid w:val="00813CE9"/>
    <w:rsid w:val="00814042"/>
    <w:rsid w:val="00814105"/>
    <w:rsid w:val="0081421E"/>
    <w:rsid w:val="008146D3"/>
    <w:rsid w:val="00814ADC"/>
    <w:rsid w:val="008150DA"/>
    <w:rsid w:val="00815572"/>
    <w:rsid w:val="00815834"/>
    <w:rsid w:val="0081588A"/>
    <w:rsid w:val="008159BA"/>
    <w:rsid w:val="00815B16"/>
    <w:rsid w:val="00815B9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0A9"/>
    <w:rsid w:val="008201E4"/>
    <w:rsid w:val="008201E5"/>
    <w:rsid w:val="0082032B"/>
    <w:rsid w:val="008203EF"/>
    <w:rsid w:val="00820489"/>
    <w:rsid w:val="008205C0"/>
    <w:rsid w:val="00820751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21A"/>
    <w:rsid w:val="008234BC"/>
    <w:rsid w:val="00823697"/>
    <w:rsid w:val="008236F9"/>
    <w:rsid w:val="0082413A"/>
    <w:rsid w:val="0082425A"/>
    <w:rsid w:val="008242A0"/>
    <w:rsid w:val="008245E6"/>
    <w:rsid w:val="00824785"/>
    <w:rsid w:val="00824D01"/>
    <w:rsid w:val="0082576C"/>
    <w:rsid w:val="008258AE"/>
    <w:rsid w:val="008258C8"/>
    <w:rsid w:val="00825A37"/>
    <w:rsid w:val="00825C31"/>
    <w:rsid w:val="00825FC4"/>
    <w:rsid w:val="0082645E"/>
    <w:rsid w:val="00826740"/>
    <w:rsid w:val="00827332"/>
    <w:rsid w:val="0082762F"/>
    <w:rsid w:val="00827B0A"/>
    <w:rsid w:val="00827EE7"/>
    <w:rsid w:val="00827FFE"/>
    <w:rsid w:val="00830B0E"/>
    <w:rsid w:val="008316D1"/>
    <w:rsid w:val="00831986"/>
    <w:rsid w:val="00831A6A"/>
    <w:rsid w:val="00831D21"/>
    <w:rsid w:val="00831F30"/>
    <w:rsid w:val="00831F3D"/>
    <w:rsid w:val="00832242"/>
    <w:rsid w:val="008325E9"/>
    <w:rsid w:val="00832B6B"/>
    <w:rsid w:val="00832DBA"/>
    <w:rsid w:val="00832EE8"/>
    <w:rsid w:val="0083301F"/>
    <w:rsid w:val="00833356"/>
    <w:rsid w:val="008337F2"/>
    <w:rsid w:val="00833D7E"/>
    <w:rsid w:val="008341B5"/>
    <w:rsid w:val="00834297"/>
    <w:rsid w:val="008346B6"/>
    <w:rsid w:val="00834777"/>
    <w:rsid w:val="008347EA"/>
    <w:rsid w:val="0083487A"/>
    <w:rsid w:val="00834A2B"/>
    <w:rsid w:val="00834B9C"/>
    <w:rsid w:val="00834BE8"/>
    <w:rsid w:val="00834C4A"/>
    <w:rsid w:val="00834FF5"/>
    <w:rsid w:val="00835047"/>
    <w:rsid w:val="0083573F"/>
    <w:rsid w:val="00836418"/>
    <w:rsid w:val="008364F9"/>
    <w:rsid w:val="0083663D"/>
    <w:rsid w:val="00836AFD"/>
    <w:rsid w:val="00836EA6"/>
    <w:rsid w:val="00837331"/>
    <w:rsid w:val="008373F8"/>
    <w:rsid w:val="0083793B"/>
    <w:rsid w:val="008379CC"/>
    <w:rsid w:val="00840113"/>
    <w:rsid w:val="008403A0"/>
    <w:rsid w:val="008403CE"/>
    <w:rsid w:val="00840453"/>
    <w:rsid w:val="00840460"/>
    <w:rsid w:val="00840836"/>
    <w:rsid w:val="00840CDF"/>
    <w:rsid w:val="008416A6"/>
    <w:rsid w:val="00841A99"/>
    <w:rsid w:val="00842020"/>
    <w:rsid w:val="00842499"/>
    <w:rsid w:val="00842582"/>
    <w:rsid w:val="0084279E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593"/>
    <w:rsid w:val="0084499B"/>
    <w:rsid w:val="00844B08"/>
    <w:rsid w:val="00844E43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87E"/>
    <w:rsid w:val="008479EC"/>
    <w:rsid w:val="00847D62"/>
    <w:rsid w:val="008501EA"/>
    <w:rsid w:val="008503E9"/>
    <w:rsid w:val="00850583"/>
    <w:rsid w:val="0085085D"/>
    <w:rsid w:val="008508B0"/>
    <w:rsid w:val="00850A21"/>
    <w:rsid w:val="00850A3F"/>
    <w:rsid w:val="00850BB5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45E"/>
    <w:rsid w:val="00852A88"/>
    <w:rsid w:val="00852FA5"/>
    <w:rsid w:val="00852FFD"/>
    <w:rsid w:val="00853029"/>
    <w:rsid w:val="008531F2"/>
    <w:rsid w:val="0085324A"/>
    <w:rsid w:val="008532F6"/>
    <w:rsid w:val="0085376F"/>
    <w:rsid w:val="00853A91"/>
    <w:rsid w:val="00853ABB"/>
    <w:rsid w:val="00854110"/>
    <w:rsid w:val="008541C9"/>
    <w:rsid w:val="0085423F"/>
    <w:rsid w:val="0085447C"/>
    <w:rsid w:val="008547E1"/>
    <w:rsid w:val="00854E82"/>
    <w:rsid w:val="00855173"/>
    <w:rsid w:val="008552FC"/>
    <w:rsid w:val="008555F6"/>
    <w:rsid w:val="00856039"/>
    <w:rsid w:val="00856374"/>
    <w:rsid w:val="008563C8"/>
    <w:rsid w:val="008564D7"/>
    <w:rsid w:val="008565A8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60215"/>
    <w:rsid w:val="008603D1"/>
    <w:rsid w:val="0086053D"/>
    <w:rsid w:val="008605B8"/>
    <w:rsid w:val="00860850"/>
    <w:rsid w:val="00860B69"/>
    <w:rsid w:val="00860CAE"/>
    <w:rsid w:val="00860D97"/>
    <w:rsid w:val="00860E0B"/>
    <w:rsid w:val="00860F04"/>
    <w:rsid w:val="008610AE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F"/>
    <w:rsid w:val="00862523"/>
    <w:rsid w:val="0086261F"/>
    <w:rsid w:val="00862658"/>
    <w:rsid w:val="008627B6"/>
    <w:rsid w:val="0086288C"/>
    <w:rsid w:val="00862966"/>
    <w:rsid w:val="00862EE2"/>
    <w:rsid w:val="008630FD"/>
    <w:rsid w:val="00863350"/>
    <w:rsid w:val="008636E3"/>
    <w:rsid w:val="0086377E"/>
    <w:rsid w:val="00863797"/>
    <w:rsid w:val="00863829"/>
    <w:rsid w:val="008639C6"/>
    <w:rsid w:val="00863A1C"/>
    <w:rsid w:val="00863A5A"/>
    <w:rsid w:val="008640D3"/>
    <w:rsid w:val="008645E4"/>
    <w:rsid w:val="00864684"/>
    <w:rsid w:val="00864760"/>
    <w:rsid w:val="008647E9"/>
    <w:rsid w:val="00864AAF"/>
    <w:rsid w:val="00864B7A"/>
    <w:rsid w:val="00864C2D"/>
    <w:rsid w:val="00864C6C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436"/>
    <w:rsid w:val="008704B1"/>
    <w:rsid w:val="00870559"/>
    <w:rsid w:val="00870718"/>
    <w:rsid w:val="0087071E"/>
    <w:rsid w:val="00870BC4"/>
    <w:rsid w:val="00870EC4"/>
    <w:rsid w:val="00870EDE"/>
    <w:rsid w:val="0087117E"/>
    <w:rsid w:val="0087137E"/>
    <w:rsid w:val="0087166C"/>
    <w:rsid w:val="00871992"/>
    <w:rsid w:val="0087205D"/>
    <w:rsid w:val="00872169"/>
    <w:rsid w:val="00872296"/>
    <w:rsid w:val="008723AC"/>
    <w:rsid w:val="008725CA"/>
    <w:rsid w:val="008726AD"/>
    <w:rsid w:val="008727FA"/>
    <w:rsid w:val="00872876"/>
    <w:rsid w:val="008729DC"/>
    <w:rsid w:val="00872A74"/>
    <w:rsid w:val="00872DE5"/>
    <w:rsid w:val="00872E0A"/>
    <w:rsid w:val="00872FA8"/>
    <w:rsid w:val="008730C6"/>
    <w:rsid w:val="0087319A"/>
    <w:rsid w:val="008731DE"/>
    <w:rsid w:val="008732F0"/>
    <w:rsid w:val="008735BF"/>
    <w:rsid w:val="0087369B"/>
    <w:rsid w:val="0087370C"/>
    <w:rsid w:val="008738E5"/>
    <w:rsid w:val="008739E7"/>
    <w:rsid w:val="008740E4"/>
    <w:rsid w:val="00874574"/>
    <w:rsid w:val="008746F1"/>
    <w:rsid w:val="008755E4"/>
    <w:rsid w:val="00875659"/>
    <w:rsid w:val="008757FE"/>
    <w:rsid w:val="00875CD7"/>
    <w:rsid w:val="00875CF4"/>
    <w:rsid w:val="00875E99"/>
    <w:rsid w:val="008763D0"/>
    <w:rsid w:val="0087646A"/>
    <w:rsid w:val="0087704D"/>
    <w:rsid w:val="008775A7"/>
    <w:rsid w:val="00877739"/>
    <w:rsid w:val="00877A78"/>
    <w:rsid w:val="00880198"/>
    <w:rsid w:val="008804DF"/>
    <w:rsid w:val="008806D4"/>
    <w:rsid w:val="00880A87"/>
    <w:rsid w:val="00880B4A"/>
    <w:rsid w:val="00880BB9"/>
    <w:rsid w:val="00880DE8"/>
    <w:rsid w:val="00880EB1"/>
    <w:rsid w:val="00881056"/>
    <w:rsid w:val="00881063"/>
    <w:rsid w:val="00881192"/>
    <w:rsid w:val="008813D8"/>
    <w:rsid w:val="00881436"/>
    <w:rsid w:val="00881441"/>
    <w:rsid w:val="00881809"/>
    <w:rsid w:val="00881814"/>
    <w:rsid w:val="00882703"/>
    <w:rsid w:val="00882CB5"/>
    <w:rsid w:val="00882F15"/>
    <w:rsid w:val="0088364C"/>
    <w:rsid w:val="00883691"/>
    <w:rsid w:val="008839CF"/>
    <w:rsid w:val="00883D41"/>
    <w:rsid w:val="00883ECF"/>
    <w:rsid w:val="00884488"/>
    <w:rsid w:val="008846AF"/>
    <w:rsid w:val="008847A3"/>
    <w:rsid w:val="00884901"/>
    <w:rsid w:val="00884ACD"/>
    <w:rsid w:val="00884C0F"/>
    <w:rsid w:val="00884FB8"/>
    <w:rsid w:val="00885355"/>
    <w:rsid w:val="00885865"/>
    <w:rsid w:val="0088588B"/>
    <w:rsid w:val="00885AF3"/>
    <w:rsid w:val="00886128"/>
    <w:rsid w:val="00886797"/>
    <w:rsid w:val="008867A8"/>
    <w:rsid w:val="008868F4"/>
    <w:rsid w:val="00886F1A"/>
    <w:rsid w:val="008870B3"/>
    <w:rsid w:val="008872D3"/>
    <w:rsid w:val="008873DC"/>
    <w:rsid w:val="00887419"/>
    <w:rsid w:val="0088765C"/>
    <w:rsid w:val="008876FE"/>
    <w:rsid w:val="00887DC2"/>
    <w:rsid w:val="00887F1E"/>
    <w:rsid w:val="00887F61"/>
    <w:rsid w:val="00890059"/>
    <w:rsid w:val="008901B6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1DBC"/>
    <w:rsid w:val="00892317"/>
    <w:rsid w:val="00892422"/>
    <w:rsid w:val="00892553"/>
    <w:rsid w:val="00892612"/>
    <w:rsid w:val="0089293D"/>
    <w:rsid w:val="00892AD4"/>
    <w:rsid w:val="00892ADC"/>
    <w:rsid w:val="00892CF6"/>
    <w:rsid w:val="008930FA"/>
    <w:rsid w:val="00893203"/>
    <w:rsid w:val="008934C5"/>
    <w:rsid w:val="0089354C"/>
    <w:rsid w:val="008935C1"/>
    <w:rsid w:val="008937C7"/>
    <w:rsid w:val="0089396A"/>
    <w:rsid w:val="00893CF5"/>
    <w:rsid w:val="00893D18"/>
    <w:rsid w:val="00893D37"/>
    <w:rsid w:val="00893E19"/>
    <w:rsid w:val="00893E5D"/>
    <w:rsid w:val="00893E6C"/>
    <w:rsid w:val="00893F5D"/>
    <w:rsid w:val="00894045"/>
    <w:rsid w:val="008948A1"/>
    <w:rsid w:val="008949D5"/>
    <w:rsid w:val="00894C8C"/>
    <w:rsid w:val="00895009"/>
    <w:rsid w:val="00895176"/>
    <w:rsid w:val="00895318"/>
    <w:rsid w:val="008953A0"/>
    <w:rsid w:val="008953F7"/>
    <w:rsid w:val="008955AE"/>
    <w:rsid w:val="00895743"/>
    <w:rsid w:val="00895771"/>
    <w:rsid w:val="00895E78"/>
    <w:rsid w:val="00896023"/>
    <w:rsid w:val="00896122"/>
    <w:rsid w:val="0089613C"/>
    <w:rsid w:val="008965DB"/>
    <w:rsid w:val="008968D8"/>
    <w:rsid w:val="00896A09"/>
    <w:rsid w:val="00896F5F"/>
    <w:rsid w:val="0089711B"/>
    <w:rsid w:val="008973CC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5C"/>
    <w:rsid w:val="008A1B3A"/>
    <w:rsid w:val="008A1F4C"/>
    <w:rsid w:val="008A1F6B"/>
    <w:rsid w:val="008A1FBF"/>
    <w:rsid w:val="008A2196"/>
    <w:rsid w:val="008A242D"/>
    <w:rsid w:val="008A2807"/>
    <w:rsid w:val="008A2B51"/>
    <w:rsid w:val="008A2D5D"/>
    <w:rsid w:val="008A301C"/>
    <w:rsid w:val="008A3333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C5E"/>
    <w:rsid w:val="008A4C5F"/>
    <w:rsid w:val="008A4E3A"/>
    <w:rsid w:val="008A4FF4"/>
    <w:rsid w:val="008A5198"/>
    <w:rsid w:val="008A578E"/>
    <w:rsid w:val="008A5947"/>
    <w:rsid w:val="008A5E17"/>
    <w:rsid w:val="008A60A0"/>
    <w:rsid w:val="008A61F4"/>
    <w:rsid w:val="008A6740"/>
    <w:rsid w:val="008A68BB"/>
    <w:rsid w:val="008A69EC"/>
    <w:rsid w:val="008A6FB9"/>
    <w:rsid w:val="008A722E"/>
    <w:rsid w:val="008A7503"/>
    <w:rsid w:val="008A775F"/>
    <w:rsid w:val="008A788B"/>
    <w:rsid w:val="008A7A0B"/>
    <w:rsid w:val="008B02C2"/>
    <w:rsid w:val="008B094F"/>
    <w:rsid w:val="008B0E77"/>
    <w:rsid w:val="008B1257"/>
    <w:rsid w:val="008B145F"/>
    <w:rsid w:val="008B1485"/>
    <w:rsid w:val="008B19B2"/>
    <w:rsid w:val="008B1C7C"/>
    <w:rsid w:val="008B1F69"/>
    <w:rsid w:val="008B2555"/>
    <w:rsid w:val="008B2ADA"/>
    <w:rsid w:val="008B2D48"/>
    <w:rsid w:val="008B2E78"/>
    <w:rsid w:val="008B2ED2"/>
    <w:rsid w:val="008B310A"/>
    <w:rsid w:val="008B31A8"/>
    <w:rsid w:val="008B3516"/>
    <w:rsid w:val="008B3FA4"/>
    <w:rsid w:val="008B469E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350"/>
    <w:rsid w:val="008B64D8"/>
    <w:rsid w:val="008B6A8F"/>
    <w:rsid w:val="008B6D51"/>
    <w:rsid w:val="008B6DAE"/>
    <w:rsid w:val="008B6DD2"/>
    <w:rsid w:val="008B7414"/>
    <w:rsid w:val="008B793A"/>
    <w:rsid w:val="008B7EEA"/>
    <w:rsid w:val="008C019A"/>
    <w:rsid w:val="008C025D"/>
    <w:rsid w:val="008C03F6"/>
    <w:rsid w:val="008C04BD"/>
    <w:rsid w:val="008C0981"/>
    <w:rsid w:val="008C0997"/>
    <w:rsid w:val="008C0B9F"/>
    <w:rsid w:val="008C10F9"/>
    <w:rsid w:val="008C116D"/>
    <w:rsid w:val="008C130D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06E"/>
    <w:rsid w:val="008C416C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05"/>
    <w:rsid w:val="008C5A37"/>
    <w:rsid w:val="008C5CFC"/>
    <w:rsid w:val="008C6880"/>
    <w:rsid w:val="008C6BC2"/>
    <w:rsid w:val="008C6F73"/>
    <w:rsid w:val="008C7636"/>
    <w:rsid w:val="008C7CD2"/>
    <w:rsid w:val="008D03E3"/>
    <w:rsid w:val="008D08EB"/>
    <w:rsid w:val="008D0C04"/>
    <w:rsid w:val="008D1498"/>
    <w:rsid w:val="008D168E"/>
    <w:rsid w:val="008D16FE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A66"/>
    <w:rsid w:val="008D2CF5"/>
    <w:rsid w:val="008D2DBB"/>
    <w:rsid w:val="008D2F54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C69"/>
    <w:rsid w:val="008D51AB"/>
    <w:rsid w:val="008D5972"/>
    <w:rsid w:val="008D5E09"/>
    <w:rsid w:val="008D5E32"/>
    <w:rsid w:val="008D5F36"/>
    <w:rsid w:val="008D6022"/>
    <w:rsid w:val="008D6313"/>
    <w:rsid w:val="008D642D"/>
    <w:rsid w:val="008D681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F7C"/>
    <w:rsid w:val="008E02B6"/>
    <w:rsid w:val="008E04D7"/>
    <w:rsid w:val="008E06F9"/>
    <w:rsid w:val="008E08AE"/>
    <w:rsid w:val="008E0970"/>
    <w:rsid w:val="008E0A0A"/>
    <w:rsid w:val="008E0A81"/>
    <w:rsid w:val="008E0C54"/>
    <w:rsid w:val="008E0EAB"/>
    <w:rsid w:val="008E116B"/>
    <w:rsid w:val="008E1417"/>
    <w:rsid w:val="008E1B20"/>
    <w:rsid w:val="008E2320"/>
    <w:rsid w:val="008E274F"/>
    <w:rsid w:val="008E29E7"/>
    <w:rsid w:val="008E2AC5"/>
    <w:rsid w:val="008E2BD3"/>
    <w:rsid w:val="008E2EE0"/>
    <w:rsid w:val="008E3015"/>
    <w:rsid w:val="008E32B5"/>
    <w:rsid w:val="008E344E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B77"/>
    <w:rsid w:val="008E4EA6"/>
    <w:rsid w:val="008E54C2"/>
    <w:rsid w:val="008E5749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4B4"/>
    <w:rsid w:val="008F356A"/>
    <w:rsid w:val="008F37D9"/>
    <w:rsid w:val="008F38F2"/>
    <w:rsid w:val="008F3A1E"/>
    <w:rsid w:val="008F3A75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45B"/>
    <w:rsid w:val="008F5841"/>
    <w:rsid w:val="008F58AB"/>
    <w:rsid w:val="008F5CC9"/>
    <w:rsid w:val="008F6596"/>
    <w:rsid w:val="008F6637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10C3"/>
    <w:rsid w:val="009016E4"/>
    <w:rsid w:val="009016F6"/>
    <w:rsid w:val="0090171A"/>
    <w:rsid w:val="00901988"/>
    <w:rsid w:val="0090212F"/>
    <w:rsid w:val="00902292"/>
    <w:rsid w:val="0090262A"/>
    <w:rsid w:val="00902711"/>
    <w:rsid w:val="00902D03"/>
    <w:rsid w:val="00902D4E"/>
    <w:rsid w:val="00902E0B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4C"/>
    <w:rsid w:val="00903B65"/>
    <w:rsid w:val="00903BB8"/>
    <w:rsid w:val="0090415F"/>
    <w:rsid w:val="00904633"/>
    <w:rsid w:val="00904685"/>
    <w:rsid w:val="009049ED"/>
    <w:rsid w:val="009052AF"/>
    <w:rsid w:val="009056B5"/>
    <w:rsid w:val="0090599A"/>
    <w:rsid w:val="00905AA4"/>
    <w:rsid w:val="00905F67"/>
    <w:rsid w:val="009060DC"/>
    <w:rsid w:val="00906A7F"/>
    <w:rsid w:val="00906D97"/>
    <w:rsid w:val="00906EF4"/>
    <w:rsid w:val="009073E9"/>
    <w:rsid w:val="00907417"/>
    <w:rsid w:val="00907543"/>
    <w:rsid w:val="00907C60"/>
    <w:rsid w:val="00907EFB"/>
    <w:rsid w:val="00907FA1"/>
    <w:rsid w:val="00907FF2"/>
    <w:rsid w:val="00910177"/>
    <w:rsid w:val="0091040E"/>
    <w:rsid w:val="0091076C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35F"/>
    <w:rsid w:val="00912A20"/>
    <w:rsid w:val="00912AE4"/>
    <w:rsid w:val="00912D25"/>
    <w:rsid w:val="00912E6C"/>
    <w:rsid w:val="009130A1"/>
    <w:rsid w:val="0091365E"/>
    <w:rsid w:val="00913852"/>
    <w:rsid w:val="00913CFC"/>
    <w:rsid w:val="00913D4C"/>
    <w:rsid w:val="00913EF2"/>
    <w:rsid w:val="00913F95"/>
    <w:rsid w:val="0091413A"/>
    <w:rsid w:val="009147C0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5DEB"/>
    <w:rsid w:val="009160C2"/>
    <w:rsid w:val="009163FC"/>
    <w:rsid w:val="0091648C"/>
    <w:rsid w:val="0091697E"/>
    <w:rsid w:val="00916E6C"/>
    <w:rsid w:val="009170F5"/>
    <w:rsid w:val="009171B4"/>
    <w:rsid w:val="0091751D"/>
    <w:rsid w:val="0091770A"/>
    <w:rsid w:val="00917A78"/>
    <w:rsid w:val="00917AB0"/>
    <w:rsid w:val="00917CAE"/>
    <w:rsid w:val="00917EA8"/>
    <w:rsid w:val="00917F58"/>
    <w:rsid w:val="00920290"/>
    <w:rsid w:val="009204D7"/>
    <w:rsid w:val="00920A56"/>
    <w:rsid w:val="00920B16"/>
    <w:rsid w:val="00920CD6"/>
    <w:rsid w:val="00920F19"/>
    <w:rsid w:val="00920F29"/>
    <w:rsid w:val="00920F85"/>
    <w:rsid w:val="00920FC1"/>
    <w:rsid w:val="00921037"/>
    <w:rsid w:val="00921225"/>
    <w:rsid w:val="0092175B"/>
    <w:rsid w:val="0092176A"/>
    <w:rsid w:val="00921805"/>
    <w:rsid w:val="00921A80"/>
    <w:rsid w:val="00921C82"/>
    <w:rsid w:val="00921D24"/>
    <w:rsid w:val="00921E04"/>
    <w:rsid w:val="00921ED9"/>
    <w:rsid w:val="009224A2"/>
    <w:rsid w:val="00922DC1"/>
    <w:rsid w:val="00923446"/>
    <w:rsid w:val="009238C3"/>
    <w:rsid w:val="00923DEF"/>
    <w:rsid w:val="0092427C"/>
    <w:rsid w:val="00924406"/>
    <w:rsid w:val="00924969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184"/>
    <w:rsid w:val="0092629F"/>
    <w:rsid w:val="00926432"/>
    <w:rsid w:val="00926523"/>
    <w:rsid w:val="00926603"/>
    <w:rsid w:val="00926800"/>
    <w:rsid w:val="00926816"/>
    <w:rsid w:val="00926AFB"/>
    <w:rsid w:val="00926B32"/>
    <w:rsid w:val="0092702B"/>
    <w:rsid w:val="009272A9"/>
    <w:rsid w:val="009274DA"/>
    <w:rsid w:val="009278E5"/>
    <w:rsid w:val="0092793E"/>
    <w:rsid w:val="00927B4B"/>
    <w:rsid w:val="0093006F"/>
    <w:rsid w:val="0093037E"/>
    <w:rsid w:val="009308C2"/>
    <w:rsid w:val="009309F4"/>
    <w:rsid w:val="00930B76"/>
    <w:rsid w:val="00930DF3"/>
    <w:rsid w:val="0093118E"/>
    <w:rsid w:val="009313D4"/>
    <w:rsid w:val="00931950"/>
    <w:rsid w:val="00932255"/>
    <w:rsid w:val="009323FC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402F"/>
    <w:rsid w:val="0093418E"/>
    <w:rsid w:val="009341E8"/>
    <w:rsid w:val="009342A1"/>
    <w:rsid w:val="009347AA"/>
    <w:rsid w:val="00934967"/>
    <w:rsid w:val="009349AD"/>
    <w:rsid w:val="00934F9D"/>
    <w:rsid w:val="00935155"/>
    <w:rsid w:val="009354FB"/>
    <w:rsid w:val="00935509"/>
    <w:rsid w:val="00935557"/>
    <w:rsid w:val="0093568B"/>
    <w:rsid w:val="00935BFB"/>
    <w:rsid w:val="00935E66"/>
    <w:rsid w:val="009362D9"/>
    <w:rsid w:val="00936DD3"/>
    <w:rsid w:val="00936FCA"/>
    <w:rsid w:val="009370BD"/>
    <w:rsid w:val="0093722D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27C"/>
    <w:rsid w:val="009404CA"/>
    <w:rsid w:val="00940611"/>
    <w:rsid w:val="009406E0"/>
    <w:rsid w:val="0094094A"/>
    <w:rsid w:val="00940A31"/>
    <w:rsid w:val="00940C53"/>
    <w:rsid w:val="00940DF8"/>
    <w:rsid w:val="00940EA9"/>
    <w:rsid w:val="00940ED8"/>
    <w:rsid w:val="00941124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2AB"/>
    <w:rsid w:val="009432AE"/>
    <w:rsid w:val="0094340A"/>
    <w:rsid w:val="009436B5"/>
    <w:rsid w:val="00943EAF"/>
    <w:rsid w:val="00943FF9"/>
    <w:rsid w:val="00943FFA"/>
    <w:rsid w:val="00944065"/>
    <w:rsid w:val="009449C5"/>
    <w:rsid w:val="00944A45"/>
    <w:rsid w:val="00944A9A"/>
    <w:rsid w:val="009450B8"/>
    <w:rsid w:val="00945191"/>
    <w:rsid w:val="009451F9"/>
    <w:rsid w:val="0094520C"/>
    <w:rsid w:val="00945331"/>
    <w:rsid w:val="009455C1"/>
    <w:rsid w:val="00945761"/>
    <w:rsid w:val="00946021"/>
    <w:rsid w:val="00946244"/>
    <w:rsid w:val="009462BC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6E9E"/>
    <w:rsid w:val="00947312"/>
    <w:rsid w:val="00947598"/>
    <w:rsid w:val="009475BE"/>
    <w:rsid w:val="009475D0"/>
    <w:rsid w:val="009476F4"/>
    <w:rsid w:val="0094775F"/>
    <w:rsid w:val="009478C2"/>
    <w:rsid w:val="00947B5D"/>
    <w:rsid w:val="00947BAA"/>
    <w:rsid w:val="00947BF8"/>
    <w:rsid w:val="00947D6A"/>
    <w:rsid w:val="00947EF1"/>
    <w:rsid w:val="0095052A"/>
    <w:rsid w:val="009509B5"/>
    <w:rsid w:val="00950A99"/>
    <w:rsid w:val="00950B45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3F1"/>
    <w:rsid w:val="0095249D"/>
    <w:rsid w:val="0095261A"/>
    <w:rsid w:val="0095272F"/>
    <w:rsid w:val="00952803"/>
    <w:rsid w:val="00952A6D"/>
    <w:rsid w:val="00952BA6"/>
    <w:rsid w:val="00952EE0"/>
    <w:rsid w:val="00953124"/>
    <w:rsid w:val="00953487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44D"/>
    <w:rsid w:val="00955453"/>
    <w:rsid w:val="0095563C"/>
    <w:rsid w:val="00955742"/>
    <w:rsid w:val="00955E15"/>
    <w:rsid w:val="00956754"/>
    <w:rsid w:val="009568A3"/>
    <w:rsid w:val="00956A27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781"/>
    <w:rsid w:val="00957CA1"/>
    <w:rsid w:val="00957D21"/>
    <w:rsid w:val="0096056B"/>
    <w:rsid w:val="0096057A"/>
    <w:rsid w:val="00960746"/>
    <w:rsid w:val="00960AD1"/>
    <w:rsid w:val="00960C21"/>
    <w:rsid w:val="009616A3"/>
    <w:rsid w:val="00961701"/>
    <w:rsid w:val="00961B62"/>
    <w:rsid w:val="00961D45"/>
    <w:rsid w:val="00962029"/>
    <w:rsid w:val="00962268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058"/>
    <w:rsid w:val="009632A3"/>
    <w:rsid w:val="00963443"/>
    <w:rsid w:val="00963880"/>
    <w:rsid w:val="00963E59"/>
    <w:rsid w:val="00963F29"/>
    <w:rsid w:val="00964BDE"/>
    <w:rsid w:val="00964C91"/>
    <w:rsid w:val="0096563A"/>
    <w:rsid w:val="009656A5"/>
    <w:rsid w:val="009656D1"/>
    <w:rsid w:val="0096587A"/>
    <w:rsid w:val="00965E03"/>
    <w:rsid w:val="00965FA1"/>
    <w:rsid w:val="0096650D"/>
    <w:rsid w:val="0096660C"/>
    <w:rsid w:val="00966A54"/>
    <w:rsid w:val="00966B1E"/>
    <w:rsid w:val="00967124"/>
    <w:rsid w:val="00967216"/>
    <w:rsid w:val="0096789C"/>
    <w:rsid w:val="00967970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951"/>
    <w:rsid w:val="00971A3B"/>
    <w:rsid w:val="00971C97"/>
    <w:rsid w:val="009721BD"/>
    <w:rsid w:val="00972311"/>
    <w:rsid w:val="0097231D"/>
    <w:rsid w:val="00972622"/>
    <w:rsid w:val="00972AED"/>
    <w:rsid w:val="00973043"/>
    <w:rsid w:val="00973236"/>
    <w:rsid w:val="00973245"/>
    <w:rsid w:val="00973403"/>
    <w:rsid w:val="00973432"/>
    <w:rsid w:val="00973597"/>
    <w:rsid w:val="00973713"/>
    <w:rsid w:val="009737B0"/>
    <w:rsid w:val="00973857"/>
    <w:rsid w:val="0097399D"/>
    <w:rsid w:val="00973CCA"/>
    <w:rsid w:val="00974040"/>
    <w:rsid w:val="009740E7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65C"/>
    <w:rsid w:val="009766FD"/>
    <w:rsid w:val="00976892"/>
    <w:rsid w:val="0097691A"/>
    <w:rsid w:val="00976CB0"/>
    <w:rsid w:val="00976D03"/>
    <w:rsid w:val="00976F20"/>
    <w:rsid w:val="00976FAE"/>
    <w:rsid w:val="0097710A"/>
    <w:rsid w:val="009778D5"/>
    <w:rsid w:val="00977945"/>
    <w:rsid w:val="00977B90"/>
    <w:rsid w:val="00977C40"/>
    <w:rsid w:val="00977C52"/>
    <w:rsid w:val="00977E1A"/>
    <w:rsid w:val="00977EFA"/>
    <w:rsid w:val="00977F24"/>
    <w:rsid w:val="0098027C"/>
    <w:rsid w:val="0098036B"/>
    <w:rsid w:val="00980772"/>
    <w:rsid w:val="009807A8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24AB"/>
    <w:rsid w:val="0098297D"/>
    <w:rsid w:val="00982C57"/>
    <w:rsid w:val="00982C88"/>
    <w:rsid w:val="00983437"/>
    <w:rsid w:val="00983535"/>
    <w:rsid w:val="00983666"/>
    <w:rsid w:val="009837FD"/>
    <w:rsid w:val="00983866"/>
    <w:rsid w:val="00983B3B"/>
    <w:rsid w:val="009842A7"/>
    <w:rsid w:val="0098441B"/>
    <w:rsid w:val="00984588"/>
    <w:rsid w:val="00984727"/>
    <w:rsid w:val="00984855"/>
    <w:rsid w:val="0098493A"/>
    <w:rsid w:val="00984C0C"/>
    <w:rsid w:val="00984CA9"/>
    <w:rsid w:val="00984EFB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1A5"/>
    <w:rsid w:val="00986349"/>
    <w:rsid w:val="00986580"/>
    <w:rsid w:val="0098662C"/>
    <w:rsid w:val="009866A9"/>
    <w:rsid w:val="00986876"/>
    <w:rsid w:val="00986AC7"/>
    <w:rsid w:val="00986C8D"/>
    <w:rsid w:val="00986E05"/>
    <w:rsid w:val="00986F13"/>
    <w:rsid w:val="00986F9D"/>
    <w:rsid w:val="0098705E"/>
    <w:rsid w:val="00987432"/>
    <w:rsid w:val="00987461"/>
    <w:rsid w:val="0098750E"/>
    <w:rsid w:val="009876EA"/>
    <w:rsid w:val="00987749"/>
    <w:rsid w:val="00987792"/>
    <w:rsid w:val="00987898"/>
    <w:rsid w:val="00987966"/>
    <w:rsid w:val="009879BF"/>
    <w:rsid w:val="0099010B"/>
    <w:rsid w:val="00990175"/>
    <w:rsid w:val="00990B55"/>
    <w:rsid w:val="00990F60"/>
    <w:rsid w:val="00991093"/>
    <w:rsid w:val="009912B3"/>
    <w:rsid w:val="009914A9"/>
    <w:rsid w:val="00992057"/>
    <w:rsid w:val="0099224F"/>
    <w:rsid w:val="009922A5"/>
    <w:rsid w:val="0099284D"/>
    <w:rsid w:val="009928A3"/>
    <w:rsid w:val="00992C09"/>
    <w:rsid w:val="00992DAD"/>
    <w:rsid w:val="00992DF6"/>
    <w:rsid w:val="00992E1F"/>
    <w:rsid w:val="0099303B"/>
    <w:rsid w:val="0099310B"/>
    <w:rsid w:val="00993490"/>
    <w:rsid w:val="0099360A"/>
    <w:rsid w:val="00993A79"/>
    <w:rsid w:val="00993CD5"/>
    <w:rsid w:val="00994031"/>
    <w:rsid w:val="0099423E"/>
    <w:rsid w:val="00994364"/>
    <w:rsid w:val="0099447E"/>
    <w:rsid w:val="0099448E"/>
    <w:rsid w:val="00994B1A"/>
    <w:rsid w:val="00994B76"/>
    <w:rsid w:val="00994DA0"/>
    <w:rsid w:val="00994E65"/>
    <w:rsid w:val="0099525D"/>
    <w:rsid w:val="009953A7"/>
    <w:rsid w:val="0099546E"/>
    <w:rsid w:val="00995B11"/>
    <w:rsid w:val="009961D5"/>
    <w:rsid w:val="0099622D"/>
    <w:rsid w:val="009967AC"/>
    <w:rsid w:val="00996952"/>
    <w:rsid w:val="00996D7A"/>
    <w:rsid w:val="00996FD4"/>
    <w:rsid w:val="00997000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35"/>
    <w:rsid w:val="009A187E"/>
    <w:rsid w:val="009A1A5B"/>
    <w:rsid w:val="009A1AAD"/>
    <w:rsid w:val="009A1B99"/>
    <w:rsid w:val="009A1D52"/>
    <w:rsid w:val="009A20BB"/>
    <w:rsid w:val="009A221B"/>
    <w:rsid w:val="009A238D"/>
    <w:rsid w:val="009A24A8"/>
    <w:rsid w:val="009A2548"/>
    <w:rsid w:val="009A263B"/>
    <w:rsid w:val="009A2662"/>
    <w:rsid w:val="009A2A46"/>
    <w:rsid w:val="009A3133"/>
    <w:rsid w:val="009A3262"/>
    <w:rsid w:val="009A35B8"/>
    <w:rsid w:val="009A35DA"/>
    <w:rsid w:val="009A35F4"/>
    <w:rsid w:val="009A36FB"/>
    <w:rsid w:val="009A403C"/>
    <w:rsid w:val="009A42A2"/>
    <w:rsid w:val="009A43ED"/>
    <w:rsid w:val="009A469D"/>
    <w:rsid w:val="009A485A"/>
    <w:rsid w:val="009A4A45"/>
    <w:rsid w:val="009A4BAF"/>
    <w:rsid w:val="009A4EA0"/>
    <w:rsid w:val="009A50E8"/>
    <w:rsid w:val="009A5302"/>
    <w:rsid w:val="009A5317"/>
    <w:rsid w:val="009A53FB"/>
    <w:rsid w:val="009A546C"/>
    <w:rsid w:val="009A5474"/>
    <w:rsid w:val="009A5621"/>
    <w:rsid w:val="009A59BD"/>
    <w:rsid w:val="009A59BF"/>
    <w:rsid w:val="009A5A23"/>
    <w:rsid w:val="009A5EF9"/>
    <w:rsid w:val="009A6A7B"/>
    <w:rsid w:val="009A6C38"/>
    <w:rsid w:val="009A6C3D"/>
    <w:rsid w:val="009A6E05"/>
    <w:rsid w:val="009A75C7"/>
    <w:rsid w:val="009A75F6"/>
    <w:rsid w:val="009A764D"/>
    <w:rsid w:val="009A77AE"/>
    <w:rsid w:val="009A7845"/>
    <w:rsid w:val="009A7882"/>
    <w:rsid w:val="009A7ACB"/>
    <w:rsid w:val="009A7C11"/>
    <w:rsid w:val="009A7D33"/>
    <w:rsid w:val="009A7DCA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24E"/>
    <w:rsid w:val="009B2CB6"/>
    <w:rsid w:val="009B2E29"/>
    <w:rsid w:val="009B2F92"/>
    <w:rsid w:val="009B3458"/>
    <w:rsid w:val="009B356E"/>
    <w:rsid w:val="009B4078"/>
    <w:rsid w:val="009B413E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780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5F6"/>
    <w:rsid w:val="009B7891"/>
    <w:rsid w:val="009B79C1"/>
    <w:rsid w:val="009B7A62"/>
    <w:rsid w:val="009B7EA4"/>
    <w:rsid w:val="009B7EF2"/>
    <w:rsid w:val="009B7EF4"/>
    <w:rsid w:val="009B7F1D"/>
    <w:rsid w:val="009C01BF"/>
    <w:rsid w:val="009C01F2"/>
    <w:rsid w:val="009C03C5"/>
    <w:rsid w:val="009C0913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C9"/>
    <w:rsid w:val="009C3423"/>
    <w:rsid w:val="009C35D5"/>
    <w:rsid w:val="009C36FF"/>
    <w:rsid w:val="009C38F5"/>
    <w:rsid w:val="009C39B4"/>
    <w:rsid w:val="009C3AD9"/>
    <w:rsid w:val="009C3C73"/>
    <w:rsid w:val="009C3DD2"/>
    <w:rsid w:val="009C3F2D"/>
    <w:rsid w:val="009C405F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D4D"/>
    <w:rsid w:val="009C6E0C"/>
    <w:rsid w:val="009C70E7"/>
    <w:rsid w:val="009C71D0"/>
    <w:rsid w:val="009C7282"/>
    <w:rsid w:val="009C72B8"/>
    <w:rsid w:val="009C776B"/>
    <w:rsid w:val="009C7AC8"/>
    <w:rsid w:val="009C7B7F"/>
    <w:rsid w:val="009C7F98"/>
    <w:rsid w:val="009D01D5"/>
    <w:rsid w:val="009D04B2"/>
    <w:rsid w:val="009D06A4"/>
    <w:rsid w:val="009D0D2A"/>
    <w:rsid w:val="009D0F67"/>
    <w:rsid w:val="009D10F8"/>
    <w:rsid w:val="009D119B"/>
    <w:rsid w:val="009D143E"/>
    <w:rsid w:val="009D162C"/>
    <w:rsid w:val="009D1A54"/>
    <w:rsid w:val="009D1A96"/>
    <w:rsid w:val="009D1FD4"/>
    <w:rsid w:val="009D21AB"/>
    <w:rsid w:val="009D2532"/>
    <w:rsid w:val="009D2557"/>
    <w:rsid w:val="009D25E7"/>
    <w:rsid w:val="009D272C"/>
    <w:rsid w:val="009D28D4"/>
    <w:rsid w:val="009D29FA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44E6"/>
    <w:rsid w:val="009D4DCC"/>
    <w:rsid w:val="009D54A8"/>
    <w:rsid w:val="009D5657"/>
    <w:rsid w:val="009D56FB"/>
    <w:rsid w:val="009D59DF"/>
    <w:rsid w:val="009D5B4F"/>
    <w:rsid w:val="009D62E6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D78C6"/>
    <w:rsid w:val="009E0115"/>
    <w:rsid w:val="009E03E1"/>
    <w:rsid w:val="009E063F"/>
    <w:rsid w:val="009E06F5"/>
    <w:rsid w:val="009E0876"/>
    <w:rsid w:val="009E09CB"/>
    <w:rsid w:val="009E0C86"/>
    <w:rsid w:val="009E0C9B"/>
    <w:rsid w:val="009E0E6D"/>
    <w:rsid w:val="009E0F6C"/>
    <w:rsid w:val="009E1152"/>
    <w:rsid w:val="009E115A"/>
    <w:rsid w:val="009E1272"/>
    <w:rsid w:val="009E142F"/>
    <w:rsid w:val="009E1457"/>
    <w:rsid w:val="009E17D9"/>
    <w:rsid w:val="009E1800"/>
    <w:rsid w:val="009E1EE2"/>
    <w:rsid w:val="009E20A2"/>
    <w:rsid w:val="009E20FD"/>
    <w:rsid w:val="009E22DE"/>
    <w:rsid w:val="009E240D"/>
    <w:rsid w:val="009E265A"/>
    <w:rsid w:val="009E268A"/>
    <w:rsid w:val="009E2826"/>
    <w:rsid w:val="009E298A"/>
    <w:rsid w:val="009E2C8F"/>
    <w:rsid w:val="009E2E64"/>
    <w:rsid w:val="009E2FA8"/>
    <w:rsid w:val="009E3011"/>
    <w:rsid w:val="009E30FD"/>
    <w:rsid w:val="009E31DE"/>
    <w:rsid w:val="009E3351"/>
    <w:rsid w:val="009E342E"/>
    <w:rsid w:val="009E35A0"/>
    <w:rsid w:val="009E379C"/>
    <w:rsid w:val="009E3810"/>
    <w:rsid w:val="009E382E"/>
    <w:rsid w:val="009E38F8"/>
    <w:rsid w:val="009E3947"/>
    <w:rsid w:val="009E3A3B"/>
    <w:rsid w:val="009E3B91"/>
    <w:rsid w:val="009E3DD7"/>
    <w:rsid w:val="009E4297"/>
    <w:rsid w:val="009E43D1"/>
    <w:rsid w:val="009E43E8"/>
    <w:rsid w:val="009E43F2"/>
    <w:rsid w:val="009E4881"/>
    <w:rsid w:val="009E4B5E"/>
    <w:rsid w:val="009E4D25"/>
    <w:rsid w:val="009E4F14"/>
    <w:rsid w:val="009E4FD1"/>
    <w:rsid w:val="009E510E"/>
    <w:rsid w:val="009E536A"/>
    <w:rsid w:val="009E5758"/>
    <w:rsid w:val="009E5B15"/>
    <w:rsid w:val="009E5C03"/>
    <w:rsid w:val="009E5C07"/>
    <w:rsid w:val="009E5D99"/>
    <w:rsid w:val="009E5DE0"/>
    <w:rsid w:val="009E60E2"/>
    <w:rsid w:val="009E6954"/>
    <w:rsid w:val="009E69B8"/>
    <w:rsid w:val="009E6C7D"/>
    <w:rsid w:val="009E6CCA"/>
    <w:rsid w:val="009E6FD6"/>
    <w:rsid w:val="009E700F"/>
    <w:rsid w:val="009E7107"/>
    <w:rsid w:val="009E716F"/>
    <w:rsid w:val="009E72EF"/>
    <w:rsid w:val="009E76F8"/>
    <w:rsid w:val="009E78E3"/>
    <w:rsid w:val="009E7A5F"/>
    <w:rsid w:val="009E7ACB"/>
    <w:rsid w:val="009F008F"/>
    <w:rsid w:val="009F011D"/>
    <w:rsid w:val="009F0398"/>
    <w:rsid w:val="009F0891"/>
    <w:rsid w:val="009F0FFF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AC8"/>
    <w:rsid w:val="009F3E94"/>
    <w:rsid w:val="009F41E9"/>
    <w:rsid w:val="009F4320"/>
    <w:rsid w:val="009F4505"/>
    <w:rsid w:val="009F465F"/>
    <w:rsid w:val="009F470B"/>
    <w:rsid w:val="009F4925"/>
    <w:rsid w:val="009F495A"/>
    <w:rsid w:val="009F4B2C"/>
    <w:rsid w:val="009F4E1A"/>
    <w:rsid w:val="009F4E6C"/>
    <w:rsid w:val="009F4E83"/>
    <w:rsid w:val="009F4FF3"/>
    <w:rsid w:val="009F5143"/>
    <w:rsid w:val="009F53C1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155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FD"/>
    <w:rsid w:val="00A019A4"/>
    <w:rsid w:val="00A01CE7"/>
    <w:rsid w:val="00A01E17"/>
    <w:rsid w:val="00A01E84"/>
    <w:rsid w:val="00A01F5B"/>
    <w:rsid w:val="00A02472"/>
    <w:rsid w:val="00A027F7"/>
    <w:rsid w:val="00A02845"/>
    <w:rsid w:val="00A02A6C"/>
    <w:rsid w:val="00A02B29"/>
    <w:rsid w:val="00A02DDD"/>
    <w:rsid w:val="00A0315F"/>
    <w:rsid w:val="00A03302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E8"/>
    <w:rsid w:val="00A06CFC"/>
    <w:rsid w:val="00A06D88"/>
    <w:rsid w:val="00A06FA1"/>
    <w:rsid w:val="00A070AD"/>
    <w:rsid w:val="00A072DF"/>
    <w:rsid w:val="00A0730F"/>
    <w:rsid w:val="00A07570"/>
    <w:rsid w:val="00A0791E"/>
    <w:rsid w:val="00A07D5F"/>
    <w:rsid w:val="00A10210"/>
    <w:rsid w:val="00A1082C"/>
    <w:rsid w:val="00A108AC"/>
    <w:rsid w:val="00A10A6F"/>
    <w:rsid w:val="00A11299"/>
    <w:rsid w:val="00A117DD"/>
    <w:rsid w:val="00A11A57"/>
    <w:rsid w:val="00A11C19"/>
    <w:rsid w:val="00A11CF8"/>
    <w:rsid w:val="00A11D28"/>
    <w:rsid w:val="00A11EB7"/>
    <w:rsid w:val="00A122B2"/>
    <w:rsid w:val="00A12577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88B"/>
    <w:rsid w:val="00A1388F"/>
    <w:rsid w:val="00A13D37"/>
    <w:rsid w:val="00A14053"/>
    <w:rsid w:val="00A146A1"/>
    <w:rsid w:val="00A14A5D"/>
    <w:rsid w:val="00A14D39"/>
    <w:rsid w:val="00A152BE"/>
    <w:rsid w:val="00A15323"/>
    <w:rsid w:val="00A1540F"/>
    <w:rsid w:val="00A15C60"/>
    <w:rsid w:val="00A15FFB"/>
    <w:rsid w:val="00A1602D"/>
    <w:rsid w:val="00A160B4"/>
    <w:rsid w:val="00A16450"/>
    <w:rsid w:val="00A165A4"/>
    <w:rsid w:val="00A16959"/>
    <w:rsid w:val="00A16AC4"/>
    <w:rsid w:val="00A16BB8"/>
    <w:rsid w:val="00A16C3F"/>
    <w:rsid w:val="00A16C79"/>
    <w:rsid w:val="00A170E2"/>
    <w:rsid w:val="00A17136"/>
    <w:rsid w:val="00A176D2"/>
    <w:rsid w:val="00A17795"/>
    <w:rsid w:val="00A17E92"/>
    <w:rsid w:val="00A17FB9"/>
    <w:rsid w:val="00A20223"/>
    <w:rsid w:val="00A20374"/>
    <w:rsid w:val="00A2093E"/>
    <w:rsid w:val="00A20AE1"/>
    <w:rsid w:val="00A20B93"/>
    <w:rsid w:val="00A20EA2"/>
    <w:rsid w:val="00A21372"/>
    <w:rsid w:val="00A21426"/>
    <w:rsid w:val="00A21433"/>
    <w:rsid w:val="00A215A8"/>
    <w:rsid w:val="00A217F6"/>
    <w:rsid w:val="00A21B22"/>
    <w:rsid w:val="00A225DB"/>
    <w:rsid w:val="00A226CB"/>
    <w:rsid w:val="00A227D2"/>
    <w:rsid w:val="00A22903"/>
    <w:rsid w:val="00A22A02"/>
    <w:rsid w:val="00A22E9D"/>
    <w:rsid w:val="00A23060"/>
    <w:rsid w:val="00A234F0"/>
    <w:rsid w:val="00A23669"/>
    <w:rsid w:val="00A23D21"/>
    <w:rsid w:val="00A2435D"/>
    <w:rsid w:val="00A246BF"/>
    <w:rsid w:val="00A24D15"/>
    <w:rsid w:val="00A24D48"/>
    <w:rsid w:val="00A24D6B"/>
    <w:rsid w:val="00A24DCA"/>
    <w:rsid w:val="00A24EA4"/>
    <w:rsid w:val="00A25052"/>
    <w:rsid w:val="00A255CF"/>
    <w:rsid w:val="00A264CA"/>
    <w:rsid w:val="00A2687E"/>
    <w:rsid w:val="00A26BEA"/>
    <w:rsid w:val="00A26CB5"/>
    <w:rsid w:val="00A27624"/>
    <w:rsid w:val="00A2769E"/>
    <w:rsid w:val="00A277DB"/>
    <w:rsid w:val="00A278FF"/>
    <w:rsid w:val="00A279D3"/>
    <w:rsid w:val="00A27B2C"/>
    <w:rsid w:val="00A27FC7"/>
    <w:rsid w:val="00A308C2"/>
    <w:rsid w:val="00A30A10"/>
    <w:rsid w:val="00A30E97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1C0"/>
    <w:rsid w:val="00A32D63"/>
    <w:rsid w:val="00A32FB4"/>
    <w:rsid w:val="00A33AB2"/>
    <w:rsid w:val="00A340FF"/>
    <w:rsid w:val="00A344F3"/>
    <w:rsid w:val="00A34ABB"/>
    <w:rsid w:val="00A35253"/>
    <w:rsid w:val="00A354BC"/>
    <w:rsid w:val="00A35A05"/>
    <w:rsid w:val="00A35CE3"/>
    <w:rsid w:val="00A35D88"/>
    <w:rsid w:val="00A364B4"/>
    <w:rsid w:val="00A365BD"/>
    <w:rsid w:val="00A36826"/>
    <w:rsid w:val="00A36C3E"/>
    <w:rsid w:val="00A36CED"/>
    <w:rsid w:val="00A36E06"/>
    <w:rsid w:val="00A36F3C"/>
    <w:rsid w:val="00A377C1"/>
    <w:rsid w:val="00A3787E"/>
    <w:rsid w:val="00A37AAE"/>
    <w:rsid w:val="00A37B4A"/>
    <w:rsid w:val="00A37C00"/>
    <w:rsid w:val="00A37E61"/>
    <w:rsid w:val="00A40437"/>
    <w:rsid w:val="00A405B2"/>
    <w:rsid w:val="00A408BB"/>
    <w:rsid w:val="00A40F0F"/>
    <w:rsid w:val="00A40F81"/>
    <w:rsid w:val="00A411FE"/>
    <w:rsid w:val="00A4127C"/>
    <w:rsid w:val="00A41A19"/>
    <w:rsid w:val="00A41A51"/>
    <w:rsid w:val="00A41CC3"/>
    <w:rsid w:val="00A41CDE"/>
    <w:rsid w:val="00A41D4E"/>
    <w:rsid w:val="00A41D8D"/>
    <w:rsid w:val="00A4242D"/>
    <w:rsid w:val="00A426F4"/>
    <w:rsid w:val="00A42DD7"/>
    <w:rsid w:val="00A42E19"/>
    <w:rsid w:val="00A430C4"/>
    <w:rsid w:val="00A430C7"/>
    <w:rsid w:val="00A4333C"/>
    <w:rsid w:val="00A4338E"/>
    <w:rsid w:val="00A43D72"/>
    <w:rsid w:val="00A43EC0"/>
    <w:rsid w:val="00A4407A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777"/>
    <w:rsid w:val="00A46D17"/>
    <w:rsid w:val="00A46F49"/>
    <w:rsid w:val="00A46F99"/>
    <w:rsid w:val="00A472E7"/>
    <w:rsid w:val="00A47503"/>
    <w:rsid w:val="00A476B2"/>
    <w:rsid w:val="00A47B55"/>
    <w:rsid w:val="00A47C34"/>
    <w:rsid w:val="00A47FA9"/>
    <w:rsid w:val="00A50019"/>
    <w:rsid w:val="00A503D8"/>
    <w:rsid w:val="00A50C53"/>
    <w:rsid w:val="00A50E50"/>
    <w:rsid w:val="00A51200"/>
    <w:rsid w:val="00A5194E"/>
    <w:rsid w:val="00A5198B"/>
    <w:rsid w:val="00A519D8"/>
    <w:rsid w:val="00A51E65"/>
    <w:rsid w:val="00A51F5E"/>
    <w:rsid w:val="00A5205B"/>
    <w:rsid w:val="00A52179"/>
    <w:rsid w:val="00A52662"/>
    <w:rsid w:val="00A52692"/>
    <w:rsid w:val="00A5291A"/>
    <w:rsid w:val="00A52EB7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93C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7E7"/>
    <w:rsid w:val="00A567FB"/>
    <w:rsid w:val="00A56919"/>
    <w:rsid w:val="00A56E1C"/>
    <w:rsid w:val="00A56E77"/>
    <w:rsid w:val="00A5709A"/>
    <w:rsid w:val="00A570A7"/>
    <w:rsid w:val="00A575B1"/>
    <w:rsid w:val="00A575E9"/>
    <w:rsid w:val="00A57CF3"/>
    <w:rsid w:val="00A57DC9"/>
    <w:rsid w:val="00A57F01"/>
    <w:rsid w:val="00A603F1"/>
    <w:rsid w:val="00A604B2"/>
    <w:rsid w:val="00A6052E"/>
    <w:rsid w:val="00A6077C"/>
    <w:rsid w:val="00A60786"/>
    <w:rsid w:val="00A609AD"/>
    <w:rsid w:val="00A6129C"/>
    <w:rsid w:val="00A612E0"/>
    <w:rsid w:val="00A614C9"/>
    <w:rsid w:val="00A61F9E"/>
    <w:rsid w:val="00A62378"/>
    <w:rsid w:val="00A6240B"/>
    <w:rsid w:val="00A62585"/>
    <w:rsid w:val="00A62729"/>
    <w:rsid w:val="00A62767"/>
    <w:rsid w:val="00A628CB"/>
    <w:rsid w:val="00A62AA4"/>
    <w:rsid w:val="00A62C6E"/>
    <w:rsid w:val="00A62DF5"/>
    <w:rsid w:val="00A62FB9"/>
    <w:rsid w:val="00A63480"/>
    <w:rsid w:val="00A634EE"/>
    <w:rsid w:val="00A63581"/>
    <w:rsid w:val="00A63715"/>
    <w:rsid w:val="00A63D87"/>
    <w:rsid w:val="00A63E49"/>
    <w:rsid w:val="00A64442"/>
    <w:rsid w:val="00A6471F"/>
    <w:rsid w:val="00A647B4"/>
    <w:rsid w:val="00A647FE"/>
    <w:rsid w:val="00A648A0"/>
    <w:rsid w:val="00A649D5"/>
    <w:rsid w:val="00A64E4B"/>
    <w:rsid w:val="00A65001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C30"/>
    <w:rsid w:val="00A66EFA"/>
    <w:rsid w:val="00A66F71"/>
    <w:rsid w:val="00A6737C"/>
    <w:rsid w:val="00A673A7"/>
    <w:rsid w:val="00A67575"/>
    <w:rsid w:val="00A67A53"/>
    <w:rsid w:val="00A67AB4"/>
    <w:rsid w:val="00A67C6B"/>
    <w:rsid w:val="00A67D62"/>
    <w:rsid w:val="00A700F0"/>
    <w:rsid w:val="00A70394"/>
    <w:rsid w:val="00A70604"/>
    <w:rsid w:val="00A707A3"/>
    <w:rsid w:val="00A70C2E"/>
    <w:rsid w:val="00A70CC1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564"/>
    <w:rsid w:val="00A7276A"/>
    <w:rsid w:val="00A729A2"/>
    <w:rsid w:val="00A73035"/>
    <w:rsid w:val="00A731FA"/>
    <w:rsid w:val="00A733E3"/>
    <w:rsid w:val="00A73583"/>
    <w:rsid w:val="00A73630"/>
    <w:rsid w:val="00A736C7"/>
    <w:rsid w:val="00A73824"/>
    <w:rsid w:val="00A73A01"/>
    <w:rsid w:val="00A73AA7"/>
    <w:rsid w:val="00A73B09"/>
    <w:rsid w:val="00A73CD0"/>
    <w:rsid w:val="00A73FC9"/>
    <w:rsid w:val="00A74026"/>
    <w:rsid w:val="00A74669"/>
    <w:rsid w:val="00A7485A"/>
    <w:rsid w:val="00A74A40"/>
    <w:rsid w:val="00A74D4D"/>
    <w:rsid w:val="00A74DDB"/>
    <w:rsid w:val="00A75134"/>
    <w:rsid w:val="00A751DC"/>
    <w:rsid w:val="00A752A7"/>
    <w:rsid w:val="00A75314"/>
    <w:rsid w:val="00A758AD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91"/>
    <w:rsid w:val="00A772E4"/>
    <w:rsid w:val="00A77756"/>
    <w:rsid w:val="00A77793"/>
    <w:rsid w:val="00A8025A"/>
    <w:rsid w:val="00A802AB"/>
    <w:rsid w:val="00A8071E"/>
    <w:rsid w:val="00A80D45"/>
    <w:rsid w:val="00A80E9B"/>
    <w:rsid w:val="00A80EFA"/>
    <w:rsid w:val="00A80FDD"/>
    <w:rsid w:val="00A810BD"/>
    <w:rsid w:val="00A815AA"/>
    <w:rsid w:val="00A818B8"/>
    <w:rsid w:val="00A8195A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6FE"/>
    <w:rsid w:val="00A82A89"/>
    <w:rsid w:val="00A82C11"/>
    <w:rsid w:val="00A82CF2"/>
    <w:rsid w:val="00A82E7D"/>
    <w:rsid w:val="00A82F86"/>
    <w:rsid w:val="00A82FA7"/>
    <w:rsid w:val="00A83708"/>
    <w:rsid w:val="00A83D29"/>
    <w:rsid w:val="00A83E82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044"/>
    <w:rsid w:val="00A8525E"/>
    <w:rsid w:val="00A852C6"/>
    <w:rsid w:val="00A85301"/>
    <w:rsid w:val="00A85586"/>
    <w:rsid w:val="00A85968"/>
    <w:rsid w:val="00A85B0D"/>
    <w:rsid w:val="00A85CF5"/>
    <w:rsid w:val="00A85D5C"/>
    <w:rsid w:val="00A86064"/>
    <w:rsid w:val="00A8606B"/>
    <w:rsid w:val="00A86083"/>
    <w:rsid w:val="00A86664"/>
    <w:rsid w:val="00A8666C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005"/>
    <w:rsid w:val="00A93226"/>
    <w:rsid w:val="00A9334F"/>
    <w:rsid w:val="00A936A5"/>
    <w:rsid w:val="00A936F7"/>
    <w:rsid w:val="00A937BF"/>
    <w:rsid w:val="00A93CC1"/>
    <w:rsid w:val="00A93E37"/>
    <w:rsid w:val="00A93F42"/>
    <w:rsid w:val="00A9402E"/>
    <w:rsid w:val="00A9430D"/>
    <w:rsid w:val="00A94337"/>
    <w:rsid w:val="00A94509"/>
    <w:rsid w:val="00A94676"/>
    <w:rsid w:val="00A946B4"/>
    <w:rsid w:val="00A94724"/>
    <w:rsid w:val="00A9473F"/>
    <w:rsid w:val="00A94835"/>
    <w:rsid w:val="00A94964"/>
    <w:rsid w:val="00A94D46"/>
    <w:rsid w:val="00A94F21"/>
    <w:rsid w:val="00A94F2D"/>
    <w:rsid w:val="00A952CC"/>
    <w:rsid w:val="00A956CA"/>
    <w:rsid w:val="00A95806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8B"/>
    <w:rsid w:val="00A96D75"/>
    <w:rsid w:val="00A96DF9"/>
    <w:rsid w:val="00A96F7C"/>
    <w:rsid w:val="00A97540"/>
    <w:rsid w:val="00A97655"/>
    <w:rsid w:val="00AA0928"/>
    <w:rsid w:val="00AA0B30"/>
    <w:rsid w:val="00AA107B"/>
    <w:rsid w:val="00AA19F4"/>
    <w:rsid w:val="00AA202E"/>
    <w:rsid w:val="00AA20DF"/>
    <w:rsid w:val="00AA2355"/>
    <w:rsid w:val="00AA2697"/>
    <w:rsid w:val="00AA27B4"/>
    <w:rsid w:val="00AA2830"/>
    <w:rsid w:val="00AA2B55"/>
    <w:rsid w:val="00AA2D44"/>
    <w:rsid w:val="00AA32B1"/>
    <w:rsid w:val="00AA35DB"/>
    <w:rsid w:val="00AA389E"/>
    <w:rsid w:val="00AA39C0"/>
    <w:rsid w:val="00AA3E55"/>
    <w:rsid w:val="00AA3EFA"/>
    <w:rsid w:val="00AA4227"/>
    <w:rsid w:val="00AA436C"/>
    <w:rsid w:val="00AA43A8"/>
    <w:rsid w:val="00AA459B"/>
    <w:rsid w:val="00AA49E5"/>
    <w:rsid w:val="00AA4BF5"/>
    <w:rsid w:val="00AA4C4B"/>
    <w:rsid w:val="00AA4D20"/>
    <w:rsid w:val="00AA4E0D"/>
    <w:rsid w:val="00AA549B"/>
    <w:rsid w:val="00AA5520"/>
    <w:rsid w:val="00AA562E"/>
    <w:rsid w:val="00AA5635"/>
    <w:rsid w:val="00AA5707"/>
    <w:rsid w:val="00AA5BA7"/>
    <w:rsid w:val="00AA5EBC"/>
    <w:rsid w:val="00AA5FC3"/>
    <w:rsid w:val="00AA611C"/>
    <w:rsid w:val="00AA67D5"/>
    <w:rsid w:val="00AA6E86"/>
    <w:rsid w:val="00AA70DF"/>
    <w:rsid w:val="00AA7389"/>
    <w:rsid w:val="00AA73FF"/>
    <w:rsid w:val="00AA7C6F"/>
    <w:rsid w:val="00AB01F5"/>
    <w:rsid w:val="00AB0359"/>
    <w:rsid w:val="00AB03CD"/>
    <w:rsid w:val="00AB06E8"/>
    <w:rsid w:val="00AB0B04"/>
    <w:rsid w:val="00AB0FE1"/>
    <w:rsid w:val="00AB11EE"/>
    <w:rsid w:val="00AB1298"/>
    <w:rsid w:val="00AB1623"/>
    <w:rsid w:val="00AB164B"/>
    <w:rsid w:val="00AB1686"/>
    <w:rsid w:val="00AB1A48"/>
    <w:rsid w:val="00AB2721"/>
    <w:rsid w:val="00AB2895"/>
    <w:rsid w:val="00AB2D0D"/>
    <w:rsid w:val="00AB2D22"/>
    <w:rsid w:val="00AB3018"/>
    <w:rsid w:val="00AB3225"/>
    <w:rsid w:val="00AB38A6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F4C"/>
    <w:rsid w:val="00AB50B0"/>
    <w:rsid w:val="00AB557B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605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D6E"/>
    <w:rsid w:val="00AC1DE4"/>
    <w:rsid w:val="00AC1E0C"/>
    <w:rsid w:val="00AC1F7C"/>
    <w:rsid w:val="00AC26FA"/>
    <w:rsid w:val="00AC2768"/>
    <w:rsid w:val="00AC2ABB"/>
    <w:rsid w:val="00AC2CF4"/>
    <w:rsid w:val="00AC3410"/>
    <w:rsid w:val="00AC34A2"/>
    <w:rsid w:val="00AC35F4"/>
    <w:rsid w:val="00AC3E62"/>
    <w:rsid w:val="00AC3F4D"/>
    <w:rsid w:val="00AC4171"/>
    <w:rsid w:val="00AC42E7"/>
    <w:rsid w:val="00AC4405"/>
    <w:rsid w:val="00AC4CE2"/>
    <w:rsid w:val="00AC4FFC"/>
    <w:rsid w:val="00AC5082"/>
    <w:rsid w:val="00AC51D2"/>
    <w:rsid w:val="00AC5424"/>
    <w:rsid w:val="00AC580A"/>
    <w:rsid w:val="00AC5C3E"/>
    <w:rsid w:val="00AC60AD"/>
    <w:rsid w:val="00AC61E7"/>
    <w:rsid w:val="00AC6204"/>
    <w:rsid w:val="00AC64D7"/>
    <w:rsid w:val="00AC670A"/>
    <w:rsid w:val="00AC695B"/>
    <w:rsid w:val="00AC69A8"/>
    <w:rsid w:val="00AC6BD3"/>
    <w:rsid w:val="00AC6D61"/>
    <w:rsid w:val="00AC7000"/>
    <w:rsid w:val="00AC7215"/>
    <w:rsid w:val="00AC7854"/>
    <w:rsid w:val="00AC797A"/>
    <w:rsid w:val="00AC7B45"/>
    <w:rsid w:val="00AC7EB4"/>
    <w:rsid w:val="00AD0094"/>
    <w:rsid w:val="00AD00BE"/>
    <w:rsid w:val="00AD00EA"/>
    <w:rsid w:val="00AD0654"/>
    <w:rsid w:val="00AD0676"/>
    <w:rsid w:val="00AD0760"/>
    <w:rsid w:val="00AD082C"/>
    <w:rsid w:val="00AD0EA6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366"/>
    <w:rsid w:val="00AD44DE"/>
    <w:rsid w:val="00AD4590"/>
    <w:rsid w:val="00AD4815"/>
    <w:rsid w:val="00AD4911"/>
    <w:rsid w:val="00AD4C07"/>
    <w:rsid w:val="00AD4CAB"/>
    <w:rsid w:val="00AD4FEF"/>
    <w:rsid w:val="00AD50BA"/>
    <w:rsid w:val="00AD537C"/>
    <w:rsid w:val="00AD5765"/>
    <w:rsid w:val="00AD5CD4"/>
    <w:rsid w:val="00AD5E0F"/>
    <w:rsid w:val="00AD5E65"/>
    <w:rsid w:val="00AD5F13"/>
    <w:rsid w:val="00AD60CC"/>
    <w:rsid w:val="00AD61D3"/>
    <w:rsid w:val="00AD63AF"/>
    <w:rsid w:val="00AD6802"/>
    <w:rsid w:val="00AD6C6B"/>
    <w:rsid w:val="00AD6CBA"/>
    <w:rsid w:val="00AD749F"/>
    <w:rsid w:val="00AD7517"/>
    <w:rsid w:val="00AD756E"/>
    <w:rsid w:val="00AD781F"/>
    <w:rsid w:val="00AE00E4"/>
    <w:rsid w:val="00AE01C5"/>
    <w:rsid w:val="00AE02E8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24C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AF"/>
    <w:rsid w:val="00AE2CC0"/>
    <w:rsid w:val="00AE3524"/>
    <w:rsid w:val="00AE3689"/>
    <w:rsid w:val="00AE4548"/>
    <w:rsid w:val="00AE45B6"/>
    <w:rsid w:val="00AE51F0"/>
    <w:rsid w:val="00AE559A"/>
    <w:rsid w:val="00AE55B6"/>
    <w:rsid w:val="00AE5889"/>
    <w:rsid w:val="00AE588D"/>
    <w:rsid w:val="00AE6412"/>
    <w:rsid w:val="00AE645E"/>
    <w:rsid w:val="00AE65F3"/>
    <w:rsid w:val="00AE660C"/>
    <w:rsid w:val="00AE6708"/>
    <w:rsid w:val="00AE6868"/>
    <w:rsid w:val="00AE6A0F"/>
    <w:rsid w:val="00AE6C33"/>
    <w:rsid w:val="00AE6E3B"/>
    <w:rsid w:val="00AE70C3"/>
    <w:rsid w:val="00AE71CD"/>
    <w:rsid w:val="00AE7205"/>
    <w:rsid w:val="00AE7763"/>
    <w:rsid w:val="00AE77C7"/>
    <w:rsid w:val="00AE78E5"/>
    <w:rsid w:val="00AE7BA9"/>
    <w:rsid w:val="00AE7D71"/>
    <w:rsid w:val="00AF0385"/>
    <w:rsid w:val="00AF0617"/>
    <w:rsid w:val="00AF093B"/>
    <w:rsid w:val="00AF0E07"/>
    <w:rsid w:val="00AF1098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5AF"/>
    <w:rsid w:val="00AF3766"/>
    <w:rsid w:val="00AF38C5"/>
    <w:rsid w:val="00AF3E34"/>
    <w:rsid w:val="00AF402F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E7D"/>
    <w:rsid w:val="00AF7E9C"/>
    <w:rsid w:val="00B00050"/>
    <w:rsid w:val="00B000BA"/>
    <w:rsid w:val="00B0035F"/>
    <w:rsid w:val="00B00950"/>
    <w:rsid w:val="00B00DAA"/>
    <w:rsid w:val="00B00EEE"/>
    <w:rsid w:val="00B010B6"/>
    <w:rsid w:val="00B02113"/>
    <w:rsid w:val="00B0219C"/>
    <w:rsid w:val="00B023D5"/>
    <w:rsid w:val="00B0241F"/>
    <w:rsid w:val="00B029C8"/>
    <w:rsid w:val="00B02E49"/>
    <w:rsid w:val="00B02EEC"/>
    <w:rsid w:val="00B03000"/>
    <w:rsid w:val="00B03799"/>
    <w:rsid w:val="00B03A6D"/>
    <w:rsid w:val="00B03D2A"/>
    <w:rsid w:val="00B03F95"/>
    <w:rsid w:val="00B04023"/>
    <w:rsid w:val="00B040D7"/>
    <w:rsid w:val="00B041A1"/>
    <w:rsid w:val="00B049D7"/>
    <w:rsid w:val="00B04D74"/>
    <w:rsid w:val="00B05248"/>
    <w:rsid w:val="00B05439"/>
    <w:rsid w:val="00B055D0"/>
    <w:rsid w:val="00B05634"/>
    <w:rsid w:val="00B0568D"/>
    <w:rsid w:val="00B05A88"/>
    <w:rsid w:val="00B05CAF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3F8"/>
    <w:rsid w:val="00B07932"/>
    <w:rsid w:val="00B07C33"/>
    <w:rsid w:val="00B07C3D"/>
    <w:rsid w:val="00B07D1D"/>
    <w:rsid w:val="00B07D4D"/>
    <w:rsid w:val="00B07F2A"/>
    <w:rsid w:val="00B07FB3"/>
    <w:rsid w:val="00B1016E"/>
    <w:rsid w:val="00B1045D"/>
    <w:rsid w:val="00B10646"/>
    <w:rsid w:val="00B109C9"/>
    <w:rsid w:val="00B10AED"/>
    <w:rsid w:val="00B10EC0"/>
    <w:rsid w:val="00B10FC0"/>
    <w:rsid w:val="00B110EC"/>
    <w:rsid w:val="00B11887"/>
    <w:rsid w:val="00B11C4B"/>
    <w:rsid w:val="00B11DCD"/>
    <w:rsid w:val="00B11DD7"/>
    <w:rsid w:val="00B11DF4"/>
    <w:rsid w:val="00B11F98"/>
    <w:rsid w:val="00B1230E"/>
    <w:rsid w:val="00B1257A"/>
    <w:rsid w:val="00B1266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1BE"/>
    <w:rsid w:val="00B14651"/>
    <w:rsid w:val="00B14923"/>
    <w:rsid w:val="00B14AE4"/>
    <w:rsid w:val="00B152FC"/>
    <w:rsid w:val="00B155C0"/>
    <w:rsid w:val="00B1579D"/>
    <w:rsid w:val="00B159D3"/>
    <w:rsid w:val="00B15C03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6BB"/>
    <w:rsid w:val="00B17768"/>
    <w:rsid w:val="00B17B0B"/>
    <w:rsid w:val="00B17D19"/>
    <w:rsid w:val="00B17F57"/>
    <w:rsid w:val="00B20400"/>
    <w:rsid w:val="00B20420"/>
    <w:rsid w:val="00B20435"/>
    <w:rsid w:val="00B2059B"/>
    <w:rsid w:val="00B20BBB"/>
    <w:rsid w:val="00B20E74"/>
    <w:rsid w:val="00B21140"/>
    <w:rsid w:val="00B213E5"/>
    <w:rsid w:val="00B21483"/>
    <w:rsid w:val="00B216D9"/>
    <w:rsid w:val="00B2184B"/>
    <w:rsid w:val="00B21CCD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7F"/>
    <w:rsid w:val="00B242B6"/>
    <w:rsid w:val="00B244B7"/>
    <w:rsid w:val="00B24881"/>
    <w:rsid w:val="00B24F33"/>
    <w:rsid w:val="00B250D7"/>
    <w:rsid w:val="00B254EA"/>
    <w:rsid w:val="00B2572A"/>
    <w:rsid w:val="00B25809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160"/>
    <w:rsid w:val="00B272F9"/>
    <w:rsid w:val="00B27C8E"/>
    <w:rsid w:val="00B27D38"/>
    <w:rsid w:val="00B27F84"/>
    <w:rsid w:val="00B27FAF"/>
    <w:rsid w:val="00B30058"/>
    <w:rsid w:val="00B30692"/>
    <w:rsid w:val="00B30754"/>
    <w:rsid w:val="00B30D54"/>
    <w:rsid w:val="00B31142"/>
    <w:rsid w:val="00B3193C"/>
    <w:rsid w:val="00B31A13"/>
    <w:rsid w:val="00B31AD4"/>
    <w:rsid w:val="00B31DCF"/>
    <w:rsid w:val="00B31E6A"/>
    <w:rsid w:val="00B31F18"/>
    <w:rsid w:val="00B31F5A"/>
    <w:rsid w:val="00B32374"/>
    <w:rsid w:val="00B3243E"/>
    <w:rsid w:val="00B3297A"/>
    <w:rsid w:val="00B32997"/>
    <w:rsid w:val="00B32E75"/>
    <w:rsid w:val="00B330F5"/>
    <w:rsid w:val="00B3324E"/>
    <w:rsid w:val="00B33504"/>
    <w:rsid w:val="00B3357E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B8C"/>
    <w:rsid w:val="00B34D0A"/>
    <w:rsid w:val="00B34D26"/>
    <w:rsid w:val="00B34D85"/>
    <w:rsid w:val="00B34EB7"/>
    <w:rsid w:val="00B34EC9"/>
    <w:rsid w:val="00B363F8"/>
    <w:rsid w:val="00B364B4"/>
    <w:rsid w:val="00B36689"/>
    <w:rsid w:val="00B366FD"/>
    <w:rsid w:val="00B36760"/>
    <w:rsid w:val="00B36D7D"/>
    <w:rsid w:val="00B36D99"/>
    <w:rsid w:val="00B3762B"/>
    <w:rsid w:val="00B376EB"/>
    <w:rsid w:val="00B37B07"/>
    <w:rsid w:val="00B40A57"/>
    <w:rsid w:val="00B40AF4"/>
    <w:rsid w:val="00B40AF6"/>
    <w:rsid w:val="00B40B80"/>
    <w:rsid w:val="00B40DC8"/>
    <w:rsid w:val="00B41026"/>
    <w:rsid w:val="00B4155F"/>
    <w:rsid w:val="00B418AA"/>
    <w:rsid w:val="00B41947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9E6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BC"/>
    <w:rsid w:val="00B47AB8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1941"/>
    <w:rsid w:val="00B51A5E"/>
    <w:rsid w:val="00B5259F"/>
    <w:rsid w:val="00B52955"/>
    <w:rsid w:val="00B52F0F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4F"/>
    <w:rsid w:val="00B549A7"/>
    <w:rsid w:val="00B54E4C"/>
    <w:rsid w:val="00B54FCD"/>
    <w:rsid w:val="00B553AB"/>
    <w:rsid w:val="00B554D9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C03"/>
    <w:rsid w:val="00B57CB8"/>
    <w:rsid w:val="00B57D52"/>
    <w:rsid w:val="00B57EFD"/>
    <w:rsid w:val="00B60062"/>
    <w:rsid w:val="00B6046F"/>
    <w:rsid w:val="00B606B8"/>
    <w:rsid w:val="00B61095"/>
    <w:rsid w:val="00B6162A"/>
    <w:rsid w:val="00B61A1A"/>
    <w:rsid w:val="00B61C4C"/>
    <w:rsid w:val="00B6288E"/>
    <w:rsid w:val="00B6292B"/>
    <w:rsid w:val="00B62B05"/>
    <w:rsid w:val="00B63486"/>
    <w:rsid w:val="00B63495"/>
    <w:rsid w:val="00B634DD"/>
    <w:rsid w:val="00B6362F"/>
    <w:rsid w:val="00B637C5"/>
    <w:rsid w:val="00B63D7E"/>
    <w:rsid w:val="00B63E0F"/>
    <w:rsid w:val="00B64805"/>
    <w:rsid w:val="00B649F7"/>
    <w:rsid w:val="00B649FC"/>
    <w:rsid w:val="00B64BCB"/>
    <w:rsid w:val="00B64E84"/>
    <w:rsid w:val="00B64F0B"/>
    <w:rsid w:val="00B6504A"/>
    <w:rsid w:val="00B6521B"/>
    <w:rsid w:val="00B65489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425"/>
    <w:rsid w:val="00B679D8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FC1"/>
    <w:rsid w:val="00B7148B"/>
    <w:rsid w:val="00B71496"/>
    <w:rsid w:val="00B715FB"/>
    <w:rsid w:val="00B717BA"/>
    <w:rsid w:val="00B71C23"/>
    <w:rsid w:val="00B721D2"/>
    <w:rsid w:val="00B7237D"/>
    <w:rsid w:val="00B727F2"/>
    <w:rsid w:val="00B72AFC"/>
    <w:rsid w:val="00B72B2C"/>
    <w:rsid w:val="00B72CC9"/>
    <w:rsid w:val="00B72D65"/>
    <w:rsid w:val="00B72D6A"/>
    <w:rsid w:val="00B72DD0"/>
    <w:rsid w:val="00B734A7"/>
    <w:rsid w:val="00B73F9A"/>
    <w:rsid w:val="00B742EB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B1C"/>
    <w:rsid w:val="00B75C57"/>
    <w:rsid w:val="00B762B8"/>
    <w:rsid w:val="00B7651B"/>
    <w:rsid w:val="00B7679D"/>
    <w:rsid w:val="00B7698A"/>
    <w:rsid w:val="00B77393"/>
    <w:rsid w:val="00B7743A"/>
    <w:rsid w:val="00B776FC"/>
    <w:rsid w:val="00B777D5"/>
    <w:rsid w:val="00B778A5"/>
    <w:rsid w:val="00B77E7C"/>
    <w:rsid w:val="00B77EC1"/>
    <w:rsid w:val="00B77EFA"/>
    <w:rsid w:val="00B77F7C"/>
    <w:rsid w:val="00B802A0"/>
    <w:rsid w:val="00B80348"/>
    <w:rsid w:val="00B80628"/>
    <w:rsid w:val="00B80D62"/>
    <w:rsid w:val="00B81080"/>
    <w:rsid w:val="00B8138A"/>
    <w:rsid w:val="00B81503"/>
    <w:rsid w:val="00B8159B"/>
    <w:rsid w:val="00B81637"/>
    <w:rsid w:val="00B8196C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238"/>
    <w:rsid w:val="00B84339"/>
    <w:rsid w:val="00B8433C"/>
    <w:rsid w:val="00B8439D"/>
    <w:rsid w:val="00B8450B"/>
    <w:rsid w:val="00B847DC"/>
    <w:rsid w:val="00B84AE9"/>
    <w:rsid w:val="00B84D55"/>
    <w:rsid w:val="00B85111"/>
    <w:rsid w:val="00B8514E"/>
    <w:rsid w:val="00B85177"/>
    <w:rsid w:val="00B85200"/>
    <w:rsid w:val="00B8539B"/>
    <w:rsid w:val="00B85991"/>
    <w:rsid w:val="00B85BD1"/>
    <w:rsid w:val="00B85BD5"/>
    <w:rsid w:val="00B85CBC"/>
    <w:rsid w:val="00B85D52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27"/>
    <w:rsid w:val="00B90362"/>
    <w:rsid w:val="00B906C5"/>
    <w:rsid w:val="00B90BAA"/>
    <w:rsid w:val="00B911B2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126"/>
    <w:rsid w:val="00B92385"/>
    <w:rsid w:val="00B929D3"/>
    <w:rsid w:val="00B929F2"/>
    <w:rsid w:val="00B92DE1"/>
    <w:rsid w:val="00B92E42"/>
    <w:rsid w:val="00B92FC1"/>
    <w:rsid w:val="00B93596"/>
    <w:rsid w:val="00B93748"/>
    <w:rsid w:val="00B93AB3"/>
    <w:rsid w:val="00B93ED0"/>
    <w:rsid w:val="00B943AB"/>
    <w:rsid w:val="00B9461E"/>
    <w:rsid w:val="00B94B28"/>
    <w:rsid w:val="00B94C10"/>
    <w:rsid w:val="00B94D85"/>
    <w:rsid w:val="00B950DE"/>
    <w:rsid w:val="00B95207"/>
    <w:rsid w:val="00B9567B"/>
    <w:rsid w:val="00B9580F"/>
    <w:rsid w:val="00B95A19"/>
    <w:rsid w:val="00B95D03"/>
    <w:rsid w:val="00B95D2B"/>
    <w:rsid w:val="00B95F27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DA"/>
    <w:rsid w:val="00B97585"/>
    <w:rsid w:val="00B976A6"/>
    <w:rsid w:val="00B97AC4"/>
    <w:rsid w:val="00B97BE9"/>
    <w:rsid w:val="00B97E31"/>
    <w:rsid w:val="00BA00BE"/>
    <w:rsid w:val="00BA00E8"/>
    <w:rsid w:val="00BA052E"/>
    <w:rsid w:val="00BA07AF"/>
    <w:rsid w:val="00BA07C4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1D"/>
    <w:rsid w:val="00BA5180"/>
    <w:rsid w:val="00BA574D"/>
    <w:rsid w:val="00BA5EA6"/>
    <w:rsid w:val="00BA5FDC"/>
    <w:rsid w:val="00BA6348"/>
    <w:rsid w:val="00BA63F1"/>
    <w:rsid w:val="00BA669C"/>
    <w:rsid w:val="00BA68D1"/>
    <w:rsid w:val="00BA706E"/>
    <w:rsid w:val="00BA719D"/>
    <w:rsid w:val="00BA72AE"/>
    <w:rsid w:val="00BA7446"/>
    <w:rsid w:val="00BA7546"/>
    <w:rsid w:val="00BA7C0E"/>
    <w:rsid w:val="00BB0090"/>
    <w:rsid w:val="00BB0098"/>
    <w:rsid w:val="00BB01A9"/>
    <w:rsid w:val="00BB01AA"/>
    <w:rsid w:val="00BB04E4"/>
    <w:rsid w:val="00BB0639"/>
    <w:rsid w:val="00BB094C"/>
    <w:rsid w:val="00BB09EA"/>
    <w:rsid w:val="00BB0C7A"/>
    <w:rsid w:val="00BB0F82"/>
    <w:rsid w:val="00BB12D5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A2B"/>
    <w:rsid w:val="00BB2D59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A6"/>
    <w:rsid w:val="00BB558F"/>
    <w:rsid w:val="00BB57AA"/>
    <w:rsid w:val="00BB57BE"/>
    <w:rsid w:val="00BB58FA"/>
    <w:rsid w:val="00BB5932"/>
    <w:rsid w:val="00BB59AC"/>
    <w:rsid w:val="00BB5BE7"/>
    <w:rsid w:val="00BB5BEC"/>
    <w:rsid w:val="00BB5C5C"/>
    <w:rsid w:val="00BB5C68"/>
    <w:rsid w:val="00BB61D0"/>
    <w:rsid w:val="00BB61FA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B67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B05"/>
    <w:rsid w:val="00BC2DBA"/>
    <w:rsid w:val="00BC2F00"/>
    <w:rsid w:val="00BC30B5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7B2"/>
    <w:rsid w:val="00BC596F"/>
    <w:rsid w:val="00BC5CA2"/>
    <w:rsid w:val="00BC619E"/>
    <w:rsid w:val="00BC63EB"/>
    <w:rsid w:val="00BC64B4"/>
    <w:rsid w:val="00BC6A3C"/>
    <w:rsid w:val="00BC6C5F"/>
    <w:rsid w:val="00BC6C8B"/>
    <w:rsid w:val="00BC701E"/>
    <w:rsid w:val="00BC70EA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E4"/>
    <w:rsid w:val="00BD3866"/>
    <w:rsid w:val="00BD393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9AD"/>
    <w:rsid w:val="00BD7AF1"/>
    <w:rsid w:val="00BD7B36"/>
    <w:rsid w:val="00BD7D9D"/>
    <w:rsid w:val="00BD7EB9"/>
    <w:rsid w:val="00BE0263"/>
    <w:rsid w:val="00BE0276"/>
    <w:rsid w:val="00BE06EE"/>
    <w:rsid w:val="00BE0A6E"/>
    <w:rsid w:val="00BE0D05"/>
    <w:rsid w:val="00BE0E57"/>
    <w:rsid w:val="00BE0EE6"/>
    <w:rsid w:val="00BE128D"/>
    <w:rsid w:val="00BE190D"/>
    <w:rsid w:val="00BE1972"/>
    <w:rsid w:val="00BE1AEC"/>
    <w:rsid w:val="00BE20E0"/>
    <w:rsid w:val="00BE2B50"/>
    <w:rsid w:val="00BE2E9B"/>
    <w:rsid w:val="00BE31CB"/>
    <w:rsid w:val="00BE35C6"/>
    <w:rsid w:val="00BE3727"/>
    <w:rsid w:val="00BE3770"/>
    <w:rsid w:val="00BE3E93"/>
    <w:rsid w:val="00BE4033"/>
    <w:rsid w:val="00BE418E"/>
    <w:rsid w:val="00BE43B8"/>
    <w:rsid w:val="00BE440B"/>
    <w:rsid w:val="00BE452B"/>
    <w:rsid w:val="00BE48B0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25"/>
    <w:rsid w:val="00BE60BD"/>
    <w:rsid w:val="00BE6226"/>
    <w:rsid w:val="00BE63DF"/>
    <w:rsid w:val="00BE645B"/>
    <w:rsid w:val="00BE64BE"/>
    <w:rsid w:val="00BE656D"/>
    <w:rsid w:val="00BE65CC"/>
    <w:rsid w:val="00BE6726"/>
    <w:rsid w:val="00BE6953"/>
    <w:rsid w:val="00BE6B9D"/>
    <w:rsid w:val="00BE6BC6"/>
    <w:rsid w:val="00BE76BD"/>
    <w:rsid w:val="00BE77D3"/>
    <w:rsid w:val="00BE7843"/>
    <w:rsid w:val="00BE79AF"/>
    <w:rsid w:val="00BE7DA6"/>
    <w:rsid w:val="00BF031C"/>
    <w:rsid w:val="00BF09AD"/>
    <w:rsid w:val="00BF0A5E"/>
    <w:rsid w:val="00BF10A5"/>
    <w:rsid w:val="00BF110E"/>
    <w:rsid w:val="00BF11C7"/>
    <w:rsid w:val="00BF12FF"/>
    <w:rsid w:val="00BF14B2"/>
    <w:rsid w:val="00BF19AF"/>
    <w:rsid w:val="00BF19BC"/>
    <w:rsid w:val="00BF21B5"/>
    <w:rsid w:val="00BF21CE"/>
    <w:rsid w:val="00BF2226"/>
    <w:rsid w:val="00BF25D4"/>
    <w:rsid w:val="00BF27FD"/>
    <w:rsid w:val="00BF2CD2"/>
    <w:rsid w:val="00BF31D0"/>
    <w:rsid w:val="00BF3614"/>
    <w:rsid w:val="00BF377C"/>
    <w:rsid w:val="00BF3901"/>
    <w:rsid w:val="00BF3973"/>
    <w:rsid w:val="00BF3ADA"/>
    <w:rsid w:val="00BF3DAC"/>
    <w:rsid w:val="00BF3E24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34E"/>
    <w:rsid w:val="00BF547A"/>
    <w:rsid w:val="00BF5B25"/>
    <w:rsid w:val="00BF5EAF"/>
    <w:rsid w:val="00BF61DD"/>
    <w:rsid w:val="00BF62CF"/>
    <w:rsid w:val="00BF63C1"/>
    <w:rsid w:val="00BF6500"/>
    <w:rsid w:val="00BF6549"/>
    <w:rsid w:val="00BF69FC"/>
    <w:rsid w:val="00BF6D97"/>
    <w:rsid w:val="00BF6F9D"/>
    <w:rsid w:val="00BF7212"/>
    <w:rsid w:val="00BF7528"/>
    <w:rsid w:val="00BF78CA"/>
    <w:rsid w:val="00BF7B7D"/>
    <w:rsid w:val="00BF7C9C"/>
    <w:rsid w:val="00BF7E0E"/>
    <w:rsid w:val="00BF7F81"/>
    <w:rsid w:val="00C00257"/>
    <w:rsid w:val="00C0056B"/>
    <w:rsid w:val="00C007B9"/>
    <w:rsid w:val="00C0090A"/>
    <w:rsid w:val="00C00912"/>
    <w:rsid w:val="00C00B68"/>
    <w:rsid w:val="00C00B92"/>
    <w:rsid w:val="00C00F35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3593"/>
    <w:rsid w:val="00C03774"/>
    <w:rsid w:val="00C037F7"/>
    <w:rsid w:val="00C0449C"/>
    <w:rsid w:val="00C04605"/>
    <w:rsid w:val="00C046E2"/>
    <w:rsid w:val="00C04B08"/>
    <w:rsid w:val="00C04DD0"/>
    <w:rsid w:val="00C04EF9"/>
    <w:rsid w:val="00C05012"/>
    <w:rsid w:val="00C051E7"/>
    <w:rsid w:val="00C05298"/>
    <w:rsid w:val="00C05411"/>
    <w:rsid w:val="00C0546A"/>
    <w:rsid w:val="00C05857"/>
    <w:rsid w:val="00C058A4"/>
    <w:rsid w:val="00C05964"/>
    <w:rsid w:val="00C059B3"/>
    <w:rsid w:val="00C06302"/>
    <w:rsid w:val="00C06BDE"/>
    <w:rsid w:val="00C06BF2"/>
    <w:rsid w:val="00C06DAB"/>
    <w:rsid w:val="00C06F26"/>
    <w:rsid w:val="00C06F81"/>
    <w:rsid w:val="00C07011"/>
    <w:rsid w:val="00C074D2"/>
    <w:rsid w:val="00C075CF"/>
    <w:rsid w:val="00C07C02"/>
    <w:rsid w:val="00C105C1"/>
    <w:rsid w:val="00C105C7"/>
    <w:rsid w:val="00C1081E"/>
    <w:rsid w:val="00C10B5E"/>
    <w:rsid w:val="00C10B65"/>
    <w:rsid w:val="00C10C0C"/>
    <w:rsid w:val="00C112C5"/>
    <w:rsid w:val="00C115E7"/>
    <w:rsid w:val="00C115F5"/>
    <w:rsid w:val="00C11869"/>
    <w:rsid w:val="00C118D8"/>
    <w:rsid w:val="00C11971"/>
    <w:rsid w:val="00C11C16"/>
    <w:rsid w:val="00C11D54"/>
    <w:rsid w:val="00C11FDC"/>
    <w:rsid w:val="00C11FDD"/>
    <w:rsid w:val="00C122F5"/>
    <w:rsid w:val="00C1261A"/>
    <w:rsid w:val="00C12689"/>
    <w:rsid w:val="00C12DBC"/>
    <w:rsid w:val="00C13110"/>
    <w:rsid w:val="00C1352A"/>
    <w:rsid w:val="00C13943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C2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3A"/>
    <w:rsid w:val="00C16D4F"/>
    <w:rsid w:val="00C16F56"/>
    <w:rsid w:val="00C176AB"/>
    <w:rsid w:val="00C17733"/>
    <w:rsid w:val="00C17927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DAB"/>
    <w:rsid w:val="00C20EA9"/>
    <w:rsid w:val="00C20FAC"/>
    <w:rsid w:val="00C21208"/>
    <w:rsid w:val="00C2123D"/>
    <w:rsid w:val="00C21251"/>
    <w:rsid w:val="00C21825"/>
    <w:rsid w:val="00C2189B"/>
    <w:rsid w:val="00C21B12"/>
    <w:rsid w:val="00C21BA5"/>
    <w:rsid w:val="00C21E3D"/>
    <w:rsid w:val="00C221A6"/>
    <w:rsid w:val="00C221C1"/>
    <w:rsid w:val="00C22282"/>
    <w:rsid w:val="00C22695"/>
    <w:rsid w:val="00C2269C"/>
    <w:rsid w:val="00C2272E"/>
    <w:rsid w:val="00C22C62"/>
    <w:rsid w:val="00C22FF5"/>
    <w:rsid w:val="00C230E2"/>
    <w:rsid w:val="00C23196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53BD"/>
    <w:rsid w:val="00C25AAA"/>
    <w:rsid w:val="00C26066"/>
    <w:rsid w:val="00C26253"/>
    <w:rsid w:val="00C2637F"/>
    <w:rsid w:val="00C269AB"/>
    <w:rsid w:val="00C26A5E"/>
    <w:rsid w:val="00C26BBA"/>
    <w:rsid w:val="00C26EE6"/>
    <w:rsid w:val="00C26F8F"/>
    <w:rsid w:val="00C26FC0"/>
    <w:rsid w:val="00C2707A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267"/>
    <w:rsid w:val="00C3063B"/>
    <w:rsid w:val="00C30D4E"/>
    <w:rsid w:val="00C30E04"/>
    <w:rsid w:val="00C31135"/>
    <w:rsid w:val="00C313FE"/>
    <w:rsid w:val="00C31462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3068"/>
    <w:rsid w:val="00C337E6"/>
    <w:rsid w:val="00C338CE"/>
    <w:rsid w:val="00C33953"/>
    <w:rsid w:val="00C33B89"/>
    <w:rsid w:val="00C34265"/>
    <w:rsid w:val="00C3460E"/>
    <w:rsid w:val="00C3463F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69"/>
    <w:rsid w:val="00C368D5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CFA"/>
    <w:rsid w:val="00C40F8C"/>
    <w:rsid w:val="00C41056"/>
    <w:rsid w:val="00C4113C"/>
    <w:rsid w:val="00C412E5"/>
    <w:rsid w:val="00C4153C"/>
    <w:rsid w:val="00C4157B"/>
    <w:rsid w:val="00C41B15"/>
    <w:rsid w:val="00C41BBF"/>
    <w:rsid w:val="00C4268F"/>
    <w:rsid w:val="00C42BBE"/>
    <w:rsid w:val="00C42CE7"/>
    <w:rsid w:val="00C43187"/>
    <w:rsid w:val="00C43B0E"/>
    <w:rsid w:val="00C43E55"/>
    <w:rsid w:val="00C43EBD"/>
    <w:rsid w:val="00C440BA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318"/>
    <w:rsid w:val="00C466AE"/>
    <w:rsid w:val="00C467C5"/>
    <w:rsid w:val="00C46952"/>
    <w:rsid w:val="00C46E10"/>
    <w:rsid w:val="00C46E9B"/>
    <w:rsid w:val="00C470E9"/>
    <w:rsid w:val="00C470F0"/>
    <w:rsid w:val="00C4710A"/>
    <w:rsid w:val="00C472BD"/>
    <w:rsid w:val="00C4739F"/>
    <w:rsid w:val="00C47A13"/>
    <w:rsid w:val="00C47B8C"/>
    <w:rsid w:val="00C47E1C"/>
    <w:rsid w:val="00C50252"/>
    <w:rsid w:val="00C5070E"/>
    <w:rsid w:val="00C50792"/>
    <w:rsid w:val="00C5084C"/>
    <w:rsid w:val="00C50928"/>
    <w:rsid w:val="00C50E4C"/>
    <w:rsid w:val="00C50E9D"/>
    <w:rsid w:val="00C5124E"/>
    <w:rsid w:val="00C5148D"/>
    <w:rsid w:val="00C515FD"/>
    <w:rsid w:val="00C51837"/>
    <w:rsid w:val="00C51905"/>
    <w:rsid w:val="00C51988"/>
    <w:rsid w:val="00C51D03"/>
    <w:rsid w:val="00C5265F"/>
    <w:rsid w:val="00C5280F"/>
    <w:rsid w:val="00C528C1"/>
    <w:rsid w:val="00C52B32"/>
    <w:rsid w:val="00C52C9D"/>
    <w:rsid w:val="00C52CE7"/>
    <w:rsid w:val="00C52D91"/>
    <w:rsid w:val="00C52F0A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4E2"/>
    <w:rsid w:val="00C6255D"/>
    <w:rsid w:val="00C6322D"/>
    <w:rsid w:val="00C634CE"/>
    <w:rsid w:val="00C63509"/>
    <w:rsid w:val="00C63C57"/>
    <w:rsid w:val="00C63FB9"/>
    <w:rsid w:val="00C6402F"/>
    <w:rsid w:val="00C64199"/>
    <w:rsid w:val="00C6460A"/>
    <w:rsid w:val="00C64BD2"/>
    <w:rsid w:val="00C64E8B"/>
    <w:rsid w:val="00C64F08"/>
    <w:rsid w:val="00C64F5C"/>
    <w:rsid w:val="00C65015"/>
    <w:rsid w:val="00C65577"/>
    <w:rsid w:val="00C657B0"/>
    <w:rsid w:val="00C65973"/>
    <w:rsid w:val="00C65B37"/>
    <w:rsid w:val="00C65C01"/>
    <w:rsid w:val="00C65C21"/>
    <w:rsid w:val="00C65EED"/>
    <w:rsid w:val="00C66716"/>
    <w:rsid w:val="00C6698D"/>
    <w:rsid w:val="00C669AD"/>
    <w:rsid w:val="00C66BA5"/>
    <w:rsid w:val="00C66EC2"/>
    <w:rsid w:val="00C66ECE"/>
    <w:rsid w:val="00C66FF4"/>
    <w:rsid w:val="00C67215"/>
    <w:rsid w:val="00C672C2"/>
    <w:rsid w:val="00C6763B"/>
    <w:rsid w:val="00C676FB"/>
    <w:rsid w:val="00C7007D"/>
    <w:rsid w:val="00C70589"/>
    <w:rsid w:val="00C705F9"/>
    <w:rsid w:val="00C706ED"/>
    <w:rsid w:val="00C707C3"/>
    <w:rsid w:val="00C7091D"/>
    <w:rsid w:val="00C7095B"/>
    <w:rsid w:val="00C70A04"/>
    <w:rsid w:val="00C70D50"/>
    <w:rsid w:val="00C70ED0"/>
    <w:rsid w:val="00C70F76"/>
    <w:rsid w:val="00C714A9"/>
    <w:rsid w:val="00C715B6"/>
    <w:rsid w:val="00C71743"/>
    <w:rsid w:val="00C717F5"/>
    <w:rsid w:val="00C71DAF"/>
    <w:rsid w:val="00C72196"/>
    <w:rsid w:val="00C7226D"/>
    <w:rsid w:val="00C72535"/>
    <w:rsid w:val="00C72747"/>
    <w:rsid w:val="00C729A8"/>
    <w:rsid w:val="00C72A71"/>
    <w:rsid w:val="00C72A87"/>
    <w:rsid w:val="00C72DD5"/>
    <w:rsid w:val="00C735B4"/>
    <w:rsid w:val="00C73E3A"/>
    <w:rsid w:val="00C73E62"/>
    <w:rsid w:val="00C7546A"/>
    <w:rsid w:val="00C75BFA"/>
    <w:rsid w:val="00C75FC8"/>
    <w:rsid w:val="00C76291"/>
    <w:rsid w:val="00C762AB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A1C"/>
    <w:rsid w:val="00C77ABF"/>
    <w:rsid w:val="00C80080"/>
    <w:rsid w:val="00C80CF9"/>
    <w:rsid w:val="00C80F8F"/>
    <w:rsid w:val="00C8127A"/>
    <w:rsid w:val="00C8142D"/>
    <w:rsid w:val="00C81447"/>
    <w:rsid w:val="00C81952"/>
    <w:rsid w:val="00C8209B"/>
    <w:rsid w:val="00C822C5"/>
    <w:rsid w:val="00C82430"/>
    <w:rsid w:val="00C824C8"/>
    <w:rsid w:val="00C82911"/>
    <w:rsid w:val="00C82962"/>
    <w:rsid w:val="00C82A30"/>
    <w:rsid w:val="00C82EC5"/>
    <w:rsid w:val="00C82F9F"/>
    <w:rsid w:val="00C83400"/>
    <w:rsid w:val="00C8342F"/>
    <w:rsid w:val="00C838F4"/>
    <w:rsid w:val="00C839E8"/>
    <w:rsid w:val="00C83E23"/>
    <w:rsid w:val="00C84081"/>
    <w:rsid w:val="00C840C9"/>
    <w:rsid w:val="00C84401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87DB5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DC3"/>
    <w:rsid w:val="00C91EC5"/>
    <w:rsid w:val="00C921AD"/>
    <w:rsid w:val="00C929D9"/>
    <w:rsid w:val="00C92B79"/>
    <w:rsid w:val="00C92C7D"/>
    <w:rsid w:val="00C92CAC"/>
    <w:rsid w:val="00C92EC9"/>
    <w:rsid w:val="00C92F74"/>
    <w:rsid w:val="00C93010"/>
    <w:rsid w:val="00C9327B"/>
    <w:rsid w:val="00C93832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9AC"/>
    <w:rsid w:val="00C97005"/>
    <w:rsid w:val="00C970FB"/>
    <w:rsid w:val="00C97512"/>
    <w:rsid w:val="00C9778B"/>
    <w:rsid w:val="00C97C25"/>
    <w:rsid w:val="00C97D06"/>
    <w:rsid w:val="00C97E4A"/>
    <w:rsid w:val="00CA0018"/>
    <w:rsid w:val="00CA00FB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1FB8"/>
    <w:rsid w:val="00CA20CE"/>
    <w:rsid w:val="00CA20E3"/>
    <w:rsid w:val="00CA2451"/>
    <w:rsid w:val="00CA24C4"/>
    <w:rsid w:val="00CA2623"/>
    <w:rsid w:val="00CA2980"/>
    <w:rsid w:val="00CA2987"/>
    <w:rsid w:val="00CA2A19"/>
    <w:rsid w:val="00CA2A40"/>
    <w:rsid w:val="00CA2A6C"/>
    <w:rsid w:val="00CA2B5C"/>
    <w:rsid w:val="00CA3340"/>
    <w:rsid w:val="00CA33AD"/>
    <w:rsid w:val="00CA39C8"/>
    <w:rsid w:val="00CA3A3A"/>
    <w:rsid w:val="00CA3D9F"/>
    <w:rsid w:val="00CA3F40"/>
    <w:rsid w:val="00CA3F57"/>
    <w:rsid w:val="00CA3F96"/>
    <w:rsid w:val="00CA42BA"/>
    <w:rsid w:val="00CA4878"/>
    <w:rsid w:val="00CA4888"/>
    <w:rsid w:val="00CA52C2"/>
    <w:rsid w:val="00CA5658"/>
    <w:rsid w:val="00CA56DF"/>
    <w:rsid w:val="00CA570C"/>
    <w:rsid w:val="00CA6226"/>
    <w:rsid w:val="00CA62B8"/>
    <w:rsid w:val="00CA725D"/>
    <w:rsid w:val="00CA7479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D8"/>
    <w:rsid w:val="00CB08E9"/>
    <w:rsid w:val="00CB0BB6"/>
    <w:rsid w:val="00CB0E69"/>
    <w:rsid w:val="00CB0ED9"/>
    <w:rsid w:val="00CB1154"/>
    <w:rsid w:val="00CB13ED"/>
    <w:rsid w:val="00CB1678"/>
    <w:rsid w:val="00CB17A3"/>
    <w:rsid w:val="00CB1981"/>
    <w:rsid w:val="00CB1B2F"/>
    <w:rsid w:val="00CB1E14"/>
    <w:rsid w:val="00CB1F63"/>
    <w:rsid w:val="00CB2255"/>
    <w:rsid w:val="00CB2297"/>
    <w:rsid w:val="00CB22C0"/>
    <w:rsid w:val="00CB245B"/>
    <w:rsid w:val="00CB25CE"/>
    <w:rsid w:val="00CB294D"/>
    <w:rsid w:val="00CB2997"/>
    <w:rsid w:val="00CB29C9"/>
    <w:rsid w:val="00CB2B86"/>
    <w:rsid w:val="00CB2BDC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5D2"/>
    <w:rsid w:val="00CB4825"/>
    <w:rsid w:val="00CB508C"/>
    <w:rsid w:val="00CB50A0"/>
    <w:rsid w:val="00CB5262"/>
    <w:rsid w:val="00CB583C"/>
    <w:rsid w:val="00CB5AA8"/>
    <w:rsid w:val="00CB5BE2"/>
    <w:rsid w:val="00CB640A"/>
    <w:rsid w:val="00CB6415"/>
    <w:rsid w:val="00CB6A9B"/>
    <w:rsid w:val="00CB6BD8"/>
    <w:rsid w:val="00CB6F0B"/>
    <w:rsid w:val="00CB764A"/>
    <w:rsid w:val="00CB7658"/>
    <w:rsid w:val="00CB777B"/>
    <w:rsid w:val="00CB7981"/>
    <w:rsid w:val="00CB79CB"/>
    <w:rsid w:val="00CB7A4C"/>
    <w:rsid w:val="00CB7A7C"/>
    <w:rsid w:val="00CB7BCC"/>
    <w:rsid w:val="00CB7E5C"/>
    <w:rsid w:val="00CB7F82"/>
    <w:rsid w:val="00CC048B"/>
    <w:rsid w:val="00CC05D3"/>
    <w:rsid w:val="00CC07DA"/>
    <w:rsid w:val="00CC091E"/>
    <w:rsid w:val="00CC0C6C"/>
    <w:rsid w:val="00CC0CCF"/>
    <w:rsid w:val="00CC0D25"/>
    <w:rsid w:val="00CC0E2E"/>
    <w:rsid w:val="00CC0EBE"/>
    <w:rsid w:val="00CC0FDE"/>
    <w:rsid w:val="00CC129B"/>
    <w:rsid w:val="00CC172F"/>
    <w:rsid w:val="00CC177A"/>
    <w:rsid w:val="00CC1816"/>
    <w:rsid w:val="00CC1F08"/>
    <w:rsid w:val="00CC2248"/>
    <w:rsid w:val="00CC236B"/>
    <w:rsid w:val="00CC25F6"/>
    <w:rsid w:val="00CC268B"/>
    <w:rsid w:val="00CC29DC"/>
    <w:rsid w:val="00CC2B6F"/>
    <w:rsid w:val="00CC3494"/>
    <w:rsid w:val="00CC36B2"/>
    <w:rsid w:val="00CC3754"/>
    <w:rsid w:val="00CC3A07"/>
    <w:rsid w:val="00CC3B14"/>
    <w:rsid w:val="00CC3F6E"/>
    <w:rsid w:val="00CC40C7"/>
    <w:rsid w:val="00CC467B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271"/>
    <w:rsid w:val="00CC6964"/>
    <w:rsid w:val="00CC6A4B"/>
    <w:rsid w:val="00CC6A8E"/>
    <w:rsid w:val="00CC6C9D"/>
    <w:rsid w:val="00CC7286"/>
    <w:rsid w:val="00CC79A6"/>
    <w:rsid w:val="00CC7C61"/>
    <w:rsid w:val="00CC7F81"/>
    <w:rsid w:val="00CD002B"/>
    <w:rsid w:val="00CD0113"/>
    <w:rsid w:val="00CD02CF"/>
    <w:rsid w:val="00CD056A"/>
    <w:rsid w:val="00CD0B08"/>
    <w:rsid w:val="00CD0F15"/>
    <w:rsid w:val="00CD1568"/>
    <w:rsid w:val="00CD1609"/>
    <w:rsid w:val="00CD17F3"/>
    <w:rsid w:val="00CD1CF5"/>
    <w:rsid w:val="00CD1F8A"/>
    <w:rsid w:val="00CD1FB6"/>
    <w:rsid w:val="00CD2206"/>
    <w:rsid w:val="00CD22DC"/>
    <w:rsid w:val="00CD2382"/>
    <w:rsid w:val="00CD2631"/>
    <w:rsid w:val="00CD2741"/>
    <w:rsid w:val="00CD293C"/>
    <w:rsid w:val="00CD2A5F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32E"/>
    <w:rsid w:val="00CD45CD"/>
    <w:rsid w:val="00CD47BE"/>
    <w:rsid w:val="00CD4A08"/>
    <w:rsid w:val="00CD4C5C"/>
    <w:rsid w:val="00CD4F71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0FA"/>
    <w:rsid w:val="00CD71B6"/>
    <w:rsid w:val="00CD72BD"/>
    <w:rsid w:val="00CD76BD"/>
    <w:rsid w:val="00CD7753"/>
    <w:rsid w:val="00CD797E"/>
    <w:rsid w:val="00CD7BA6"/>
    <w:rsid w:val="00CD7C22"/>
    <w:rsid w:val="00CD7CEF"/>
    <w:rsid w:val="00CD7F04"/>
    <w:rsid w:val="00CD7F8E"/>
    <w:rsid w:val="00CE031E"/>
    <w:rsid w:val="00CE03E6"/>
    <w:rsid w:val="00CE047A"/>
    <w:rsid w:val="00CE0614"/>
    <w:rsid w:val="00CE079F"/>
    <w:rsid w:val="00CE07F3"/>
    <w:rsid w:val="00CE0910"/>
    <w:rsid w:val="00CE11F7"/>
    <w:rsid w:val="00CE1509"/>
    <w:rsid w:val="00CE1529"/>
    <w:rsid w:val="00CE15C8"/>
    <w:rsid w:val="00CE15EF"/>
    <w:rsid w:val="00CE17A0"/>
    <w:rsid w:val="00CE19B0"/>
    <w:rsid w:val="00CE1BF7"/>
    <w:rsid w:val="00CE1C4C"/>
    <w:rsid w:val="00CE1E66"/>
    <w:rsid w:val="00CE21EF"/>
    <w:rsid w:val="00CE227D"/>
    <w:rsid w:val="00CE227F"/>
    <w:rsid w:val="00CE229A"/>
    <w:rsid w:val="00CE23D2"/>
    <w:rsid w:val="00CE2455"/>
    <w:rsid w:val="00CE263E"/>
    <w:rsid w:val="00CE27B7"/>
    <w:rsid w:val="00CE2A88"/>
    <w:rsid w:val="00CE2DE9"/>
    <w:rsid w:val="00CE2ED0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550"/>
    <w:rsid w:val="00CE484E"/>
    <w:rsid w:val="00CE4B5F"/>
    <w:rsid w:val="00CE4BEB"/>
    <w:rsid w:val="00CE4EDB"/>
    <w:rsid w:val="00CE54C9"/>
    <w:rsid w:val="00CE552D"/>
    <w:rsid w:val="00CE5682"/>
    <w:rsid w:val="00CE5FA7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E53"/>
    <w:rsid w:val="00CF10F5"/>
    <w:rsid w:val="00CF1104"/>
    <w:rsid w:val="00CF153C"/>
    <w:rsid w:val="00CF1669"/>
    <w:rsid w:val="00CF1B0F"/>
    <w:rsid w:val="00CF1F6D"/>
    <w:rsid w:val="00CF252F"/>
    <w:rsid w:val="00CF26F6"/>
    <w:rsid w:val="00CF28C9"/>
    <w:rsid w:val="00CF294B"/>
    <w:rsid w:val="00CF29BC"/>
    <w:rsid w:val="00CF2AAF"/>
    <w:rsid w:val="00CF2AB7"/>
    <w:rsid w:val="00CF3054"/>
    <w:rsid w:val="00CF34F7"/>
    <w:rsid w:val="00CF3527"/>
    <w:rsid w:val="00CF352C"/>
    <w:rsid w:val="00CF38F8"/>
    <w:rsid w:val="00CF4061"/>
    <w:rsid w:val="00CF45CF"/>
    <w:rsid w:val="00CF4791"/>
    <w:rsid w:val="00CF4BB4"/>
    <w:rsid w:val="00CF513A"/>
    <w:rsid w:val="00CF564A"/>
    <w:rsid w:val="00CF569C"/>
    <w:rsid w:val="00CF56C3"/>
    <w:rsid w:val="00CF576C"/>
    <w:rsid w:val="00CF5817"/>
    <w:rsid w:val="00CF588F"/>
    <w:rsid w:val="00CF58A4"/>
    <w:rsid w:val="00CF6065"/>
    <w:rsid w:val="00CF61AB"/>
    <w:rsid w:val="00CF6487"/>
    <w:rsid w:val="00CF65E9"/>
    <w:rsid w:val="00CF6607"/>
    <w:rsid w:val="00CF6768"/>
    <w:rsid w:val="00CF6974"/>
    <w:rsid w:val="00CF7040"/>
    <w:rsid w:val="00CF7329"/>
    <w:rsid w:val="00CF7E51"/>
    <w:rsid w:val="00D00698"/>
    <w:rsid w:val="00D00937"/>
    <w:rsid w:val="00D00E10"/>
    <w:rsid w:val="00D00E8D"/>
    <w:rsid w:val="00D012E9"/>
    <w:rsid w:val="00D0149E"/>
    <w:rsid w:val="00D0151A"/>
    <w:rsid w:val="00D01701"/>
    <w:rsid w:val="00D018BD"/>
    <w:rsid w:val="00D02029"/>
    <w:rsid w:val="00D021D9"/>
    <w:rsid w:val="00D022BA"/>
    <w:rsid w:val="00D025BE"/>
    <w:rsid w:val="00D02884"/>
    <w:rsid w:val="00D028CF"/>
    <w:rsid w:val="00D02D44"/>
    <w:rsid w:val="00D02EFD"/>
    <w:rsid w:val="00D030BD"/>
    <w:rsid w:val="00D030C7"/>
    <w:rsid w:val="00D0320B"/>
    <w:rsid w:val="00D033A3"/>
    <w:rsid w:val="00D03869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42"/>
    <w:rsid w:val="00D04B6A"/>
    <w:rsid w:val="00D0515F"/>
    <w:rsid w:val="00D05374"/>
    <w:rsid w:val="00D053F6"/>
    <w:rsid w:val="00D055C1"/>
    <w:rsid w:val="00D058F8"/>
    <w:rsid w:val="00D0597C"/>
    <w:rsid w:val="00D05A38"/>
    <w:rsid w:val="00D05AF1"/>
    <w:rsid w:val="00D05B2A"/>
    <w:rsid w:val="00D05BF9"/>
    <w:rsid w:val="00D05E0F"/>
    <w:rsid w:val="00D06151"/>
    <w:rsid w:val="00D06BF8"/>
    <w:rsid w:val="00D0706B"/>
    <w:rsid w:val="00D07160"/>
    <w:rsid w:val="00D07397"/>
    <w:rsid w:val="00D073A1"/>
    <w:rsid w:val="00D07573"/>
    <w:rsid w:val="00D07A63"/>
    <w:rsid w:val="00D07B32"/>
    <w:rsid w:val="00D100BD"/>
    <w:rsid w:val="00D101C1"/>
    <w:rsid w:val="00D10254"/>
    <w:rsid w:val="00D103A3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C13"/>
    <w:rsid w:val="00D14F2E"/>
    <w:rsid w:val="00D14FB1"/>
    <w:rsid w:val="00D15707"/>
    <w:rsid w:val="00D15753"/>
    <w:rsid w:val="00D15D9E"/>
    <w:rsid w:val="00D15E83"/>
    <w:rsid w:val="00D16235"/>
    <w:rsid w:val="00D164D9"/>
    <w:rsid w:val="00D168AD"/>
    <w:rsid w:val="00D16979"/>
    <w:rsid w:val="00D16A21"/>
    <w:rsid w:val="00D174C0"/>
    <w:rsid w:val="00D177A0"/>
    <w:rsid w:val="00D17C00"/>
    <w:rsid w:val="00D17CD2"/>
    <w:rsid w:val="00D20327"/>
    <w:rsid w:val="00D20417"/>
    <w:rsid w:val="00D20547"/>
    <w:rsid w:val="00D2097F"/>
    <w:rsid w:val="00D209EE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33B3"/>
    <w:rsid w:val="00D236E1"/>
    <w:rsid w:val="00D23AE0"/>
    <w:rsid w:val="00D23C13"/>
    <w:rsid w:val="00D24233"/>
    <w:rsid w:val="00D24343"/>
    <w:rsid w:val="00D244D6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465"/>
    <w:rsid w:val="00D25CFC"/>
    <w:rsid w:val="00D25E82"/>
    <w:rsid w:val="00D25EF2"/>
    <w:rsid w:val="00D26065"/>
    <w:rsid w:val="00D263AF"/>
    <w:rsid w:val="00D2652F"/>
    <w:rsid w:val="00D265E8"/>
    <w:rsid w:val="00D26856"/>
    <w:rsid w:val="00D26862"/>
    <w:rsid w:val="00D268CB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39"/>
    <w:rsid w:val="00D306DC"/>
    <w:rsid w:val="00D3071E"/>
    <w:rsid w:val="00D30E85"/>
    <w:rsid w:val="00D30EDA"/>
    <w:rsid w:val="00D314E8"/>
    <w:rsid w:val="00D314ED"/>
    <w:rsid w:val="00D31537"/>
    <w:rsid w:val="00D3164E"/>
    <w:rsid w:val="00D317C6"/>
    <w:rsid w:val="00D3180E"/>
    <w:rsid w:val="00D31A26"/>
    <w:rsid w:val="00D31A87"/>
    <w:rsid w:val="00D31B40"/>
    <w:rsid w:val="00D31F06"/>
    <w:rsid w:val="00D32172"/>
    <w:rsid w:val="00D321B3"/>
    <w:rsid w:val="00D32586"/>
    <w:rsid w:val="00D3288C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225"/>
    <w:rsid w:val="00D3441E"/>
    <w:rsid w:val="00D34671"/>
    <w:rsid w:val="00D34DA2"/>
    <w:rsid w:val="00D34DE5"/>
    <w:rsid w:val="00D34F14"/>
    <w:rsid w:val="00D35085"/>
    <w:rsid w:val="00D35173"/>
    <w:rsid w:val="00D3520D"/>
    <w:rsid w:val="00D352FD"/>
    <w:rsid w:val="00D3554A"/>
    <w:rsid w:val="00D358EC"/>
    <w:rsid w:val="00D35B1F"/>
    <w:rsid w:val="00D36094"/>
    <w:rsid w:val="00D3630A"/>
    <w:rsid w:val="00D3658F"/>
    <w:rsid w:val="00D36DB4"/>
    <w:rsid w:val="00D37023"/>
    <w:rsid w:val="00D37180"/>
    <w:rsid w:val="00D371DA"/>
    <w:rsid w:val="00D37791"/>
    <w:rsid w:val="00D40068"/>
    <w:rsid w:val="00D400D1"/>
    <w:rsid w:val="00D404A0"/>
    <w:rsid w:val="00D407E9"/>
    <w:rsid w:val="00D40974"/>
    <w:rsid w:val="00D40A23"/>
    <w:rsid w:val="00D4104B"/>
    <w:rsid w:val="00D41130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5E7"/>
    <w:rsid w:val="00D42864"/>
    <w:rsid w:val="00D42BC4"/>
    <w:rsid w:val="00D42CA5"/>
    <w:rsid w:val="00D42D6F"/>
    <w:rsid w:val="00D42F44"/>
    <w:rsid w:val="00D431AB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FE1"/>
    <w:rsid w:val="00D450EA"/>
    <w:rsid w:val="00D4541E"/>
    <w:rsid w:val="00D454AA"/>
    <w:rsid w:val="00D455D5"/>
    <w:rsid w:val="00D459F5"/>
    <w:rsid w:val="00D45B81"/>
    <w:rsid w:val="00D45D6C"/>
    <w:rsid w:val="00D4634C"/>
    <w:rsid w:val="00D469AE"/>
    <w:rsid w:val="00D46B8B"/>
    <w:rsid w:val="00D46BB4"/>
    <w:rsid w:val="00D46E7A"/>
    <w:rsid w:val="00D46FCF"/>
    <w:rsid w:val="00D477B4"/>
    <w:rsid w:val="00D477E3"/>
    <w:rsid w:val="00D479D0"/>
    <w:rsid w:val="00D47D89"/>
    <w:rsid w:val="00D47E84"/>
    <w:rsid w:val="00D50652"/>
    <w:rsid w:val="00D507DF"/>
    <w:rsid w:val="00D50987"/>
    <w:rsid w:val="00D50A5B"/>
    <w:rsid w:val="00D50B6A"/>
    <w:rsid w:val="00D50EF1"/>
    <w:rsid w:val="00D50F61"/>
    <w:rsid w:val="00D51650"/>
    <w:rsid w:val="00D5197A"/>
    <w:rsid w:val="00D519E9"/>
    <w:rsid w:val="00D51A67"/>
    <w:rsid w:val="00D51FB2"/>
    <w:rsid w:val="00D520CE"/>
    <w:rsid w:val="00D521F4"/>
    <w:rsid w:val="00D5240C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806"/>
    <w:rsid w:val="00D53846"/>
    <w:rsid w:val="00D53AD8"/>
    <w:rsid w:val="00D53B0C"/>
    <w:rsid w:val="00D53EFA"/>
    <w:rsid w:val="00D540AE"/>
    <w:rsid w:val="00D540C1"/>
    <w:rsid w:val="00D54441"/>
    <w:rsid w:val="00D54598"/>
    <w:rsid w:val="00D54B18"/>
    <w:rsid w:val="00D54EA4"/>
    <w:rsid w:val="00D55336"/>
    <w:rsid w:val="00D554E0"/>
    <w:rsid w:val="00D55A1F"/>
    <w:rsid w:val="00D55B93"/>
    <w:rsid w:val="00D55D49"/>
    <w:rsid w:val="00D55D82"/>
    <w:rsid w:val="00D55D8C"/>
    <w:rsid w:val="00D56060"/>
    <w:rsid w:val="00D560C7"/>
    <w:rsid w:val="00D5633B"/>
    <w:rsid w:val="00D56361"/>
    <w:rsid w:val="00D5665C"/>
    <w:rsid w:val="00D56713"/>
    <w:rsid w:val="00D56BE2"/>
    <w:rsid w:val="00D56E73"/>
    <w:rsid w:val="00D56FD0"/>
    <w:rsid w:val="00D57444"/>
    <w:rsid w:val="00D575DC"/>
    <w:rsid w:val="00D57C77"/>
    <w:rsid w:val="00D57EBE"/>
    <w:rsid w:val="00D600C7"/>
    <w:rsid w:val="00D602D6"/>
    <w:rsid w:val="00D605F6"/>
    <w:rsid w:val="00D60690"/>
    <w:rsid w:val="00D609E1"/>
    <w:rsid w:val="00D60A14"/>
    <w:rsid w:val="00D60D06"/>
    <w:rsid w:val="00D60D74"/>
    <w:rsid w:val="00D61024"/>
    <w:rsid w:val="00D6104B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3AA3"/>
    <w:rsid w:val="00D63AC5"/>
    <w:rsid w:val="00D640DB"/>
    <w:rsid w:val="00D64184"/>
    <w:rsid w:val="00D64190"/>
    <w:rsid w:val="00D647DB"/>
    <w:rsid w:val="00D64AD9"/>
    <w:rsid w:val="00D64FF6"/>
    <w:rsid w:val="00D6501B"/>
    <w:rsid w:val="00D65151"/>
    <w:rsid w:val="00D653F5"/>
    <w:rsid w:val="00D65595"/>
    <w:rsid w:val="00D65654"/>
    <w:rsid w:val="00D6565E"/>
    <w:rsid w:val="00D656B8"/>
    <w:rsid w:val="00D65915"/>
    <w:rsid w:val="00D65DBC"/>
    <w:rsid w:val="00D664B6"/>
    <w:rsid w:val="00D6686B"/>
    <w:rsid w:val="00D66DE7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0CE6"/>
    <w:rsid w:val="00D7106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2EA5"/>
    <w:rsid w:val="00D73229"/>
    <w:rsid w:val="00D7334C"/>
    <w:rsid w:val="00D73519"/>
    <w:rsid w:val="00D73680"/>
    <w:rsid w:val="00D73681"/>
    <w:rsid w:val="00D736E3"/>
    <w:rsid w:val="00D73900"/>
    <w:rsid w:val="00D73903"/>
    <w:rsid w:val="00D73E1D"/>
    <w:rsid w:val="00D73FB5"/>
    <w:rsid w:val="00D743C8"/>
    <w:rsid w:val="00D7444F"/>
    <w:rsid w:val="00D759E7"/>
    <w:rsid w:val="00D75E68"/>
    <w:rsid w:val="00D76670"/>
    <w:rsid w:val="00D766C9"/>
    <w:rsid w:val="00D7676E"/>
    <w:rsid w:val="00D769D2"/>
    <w:rsid w:val="00D76C48"/>
    <w:rsid w:val="00D76E2D"/>
    <w:rsid w:val="00D76E63"/>
    <w:rsid w:val="00D76ECC"/>
    <w:rsid w:val="00D7704C"/>
    <w:rsid w:val="00D77151"/>
    <w:rsid w:val="00D77297"/>
    <w:rsid w:val="00D7736F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840"/>
    <w:rsid w:val="00D81A2F"/>
    <w:rsid w:val="00D81A8F"/>
    <w:rsid w:val="00D81B77"/>
    <w:rsid w:val="00D81BCD"/>
    <w:rsid w:val="00D81E58"/>
    <w:rsid w:val="00D821C8"/>
    <w:rsid w:val="00D82772"/>
    <w:rsid w:val="00D82BA9"/>
    <w:rsid w:val="00D82D6C"/>
    <w:rsid w:val="00D82DA0"/>
    <w:rsid w:val="00D83327"/>
    <w:rsid w:val="00D83337"/>
    <w:rsid w:val="00D8371D"/>
    <w:rsid w:val="00D83772"/>
    <w:rsid w:val="00D8395E"/>
    <w:rsid w:val="00D83A03"/>
    <w:rsid w:val="00D83E03"/>
    <w:rsid w:val="00D83E98"/>
    <w:rsid w:val="00D83F39"/>
    <w:rsid w:val="00D840B5"/>
    <w:rsid w:val="00D840D4"/>
    <w:rsid w:val="00D841E1"/>
    <w:rsid w:val="00D84304"/>
    <w:rsid w:val="00D84377"/>
    <w:rsid w:val="00D843F4"/>
    <w:rsid w:val="00D8459F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CB6"/>
    <w:rsid w:val="00D85F8F"/>
    <w:rsid w:val="00D864C1"/>
    <w:rsid w:val="00D86861"/>
    <w:rsid w:val="00D86994"/>
    <w:rsid w:val="00D86AFD"/>
    <w:rsid w:val="00D86B36"/>
    <w:rsid w:val="00D86E45"/>
    <w:rsid w:val="00D86F62"/>
    <w:rsid w:val="00D875B2"/>
    <w:rsid w:val="00D87687"/>
    <w:rsid w:val="00D876F9"/>
    <w:rsid w:val="00D879B4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71A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3CF"/>
    <w:rsid w:val="00D94945"/>
    <w:rsid w:val="00D94D33"/>
    <w:rsid w:val="00D959E8"/>
    <w:rsid w:val="00D95AEA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469"/>
    <w:rsid w:val="00DA0601"/>
    <w:rsid w:val="00DA0800"/>
    <w:rsid w:val="00DA085D"/>
    <w:rsid w:val="00DA0EEF"/>
    <w:rsid w:val="00DA12EC"/>
    <w:rsid w:val="00DA13B8"/>
    <w:rsid w:val="00DA1618"/>
    <w:rsid w:val="00DA1822"/>
    <w:rsid w:val="00DA19E4"/>
    <w:rsid w:val="00DA1AAB"/>
    <w:rsid w:val="00DA1D52"/>
    <w:rsid w:val="00DA249B"/>
    <w:rsid w:val="00DA2508"/>
    <w:rsid w:val="00DA2669"/>
    <w:rsid w:val="00DA26E5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3AF"/>
    <w:rsid w:val="00DA49AD"/>
    <w:rsid w:val="00DA49D2"/>
    <w:rsid w:val="00DA4B70"/>
    <w:rsid w:val="00DA4F0E"/>
    <w:rsid w:val="00DA4F33"/>
    <w:rsid w:val="00DA51D9"/>
    <w:rsid w:val="00DA53A0"/>
    <w:rsid w:val="00DA6C1C"/>
    <w:rsid w:val="00DA6EF4"/>
    <w:rsid w:val="00DA6F12"/>
    <w:rsid w:val="00DA70C1"/>
    <w:rsid w:val="00DA73A1"/>
    <w:rsid w:val="00DA773B"/>
    <w:rsid w:val="00DA773C"/>
    <w:rsid w:val="00DA7F7D"/>
    <w:rsid w:val="00DA7FA5"/>
    <w:rsid w:val="00DB01A2"/>
    <w:rsid w:val="00DB0CAE"/>
    <w:rsid w:val="00DB0D04"/>
    <w:rsid w:val="00DB0D37"/>
    <w:rsid w:val="00DB0E2D"/>
    <w:rsid w:val="00DB11B3"/>
    <w:rsid w:val="00DB14AA"/>
    <w:rsid w:val="00DB169A"/>
    <w:rsid w:val="00DB1836"/>
    <w:rsid w:val="00DB18C6"/>
    <w:rsid w:val="00DB19AB"/>
    <w:rsid w:val="00DB1C77"/>
    <w:rsid w:val="00DB1D43"/>
    <w:rsid w:val="00DB1E68"/>
    <w:rsid w:val="00DB263E"/>
    <w:rsid w:val="00DB294F"/>
    <w:rsid w:val="00DB29DB"/>
    <w:rsid w:val="00DB2CE9"/>
    <w:rsid w:val="00DB2DC6"/>
    <w:rsid w:val="00DB31A1"/>
    <w:rsid w:val="00DB438F"/>
    <w:rsid w:val="00DB443A"/>
    <w:rsid w:val="00DB4BBE"/>
    <w:rsid w:val="00DB4FF4"/>
    <w:rsid w:val="00DB52E4"/>
    <w:rsid w:val="00DB531A"/>
    <w:rsid w:val="00DB5660"/>
    <w:rsid w:val="00DB646E"/>
    <w:rsid w:val="00DB6518"/>
    <w:rsid w:val="00DB677E"/>
    <w:rsid w:val="00DB69E6"/>
    <w:rsid w:val="00DB6CAD"/>
    <w:rsid w:val="00DB6F1F"/>
    <w:rsid w:val="00DB6F3D"/>
    <w:rsid w:val="00DB7488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DA2"/>
    <w:rsid w:val="00DC111A"/>
    <w:rsid w:val="00DC12D6"/>
    <w:rsid w:val="00DC140A"/>
    <w:rsid w:val="00DC145A"/>
    <w:rsid w:val="00DC1962"/>
    <w:rsid w:val="00DC1CD2"/>
    <w:rsid w:val="00DC1CFA"/>
    <w:rsid w:val="00DC1D86"/>
    <w:rsid w:val="00DC1DE2"/>
    <w:rsid w:val="00DC22B7"/>
    <w:rsid w:val="00DC26A3"/>
    <w:rsid w:val="00DC2B5C"/>
    <w:rsid w:val="00DC326B"/>
    <w:rsid w:val="00DC369D"/>
    <w:rsid w:val="00DC38E8"/>
    <w:rsid w:val="00DC3DDC"/>
    <w:rsid w:val="00DC401F"/>
    <w:rsid w:val="00DC4133"/>
    <w:rsid w:val="00DC4165"/>
    <w:rsid w:val="00DC4439"/>
    <w:rsid w:val="00DC4610"/>
    <w:rsid w:val="00DC4710"/>
    <w:rsid w:val="00DC4835"/>
    <w:rsid w:val="00DC4861"/>
    <w:rsid w:val="00DC4F91"/>
    <w:rsid w:val="00DC54FB"/>
    <w:rsid w:val="00DC561A"/>
    <w:rsid w:val="00DC582C"/>
    <w:rsid w:val="00DC609C"/>
    <w:rsid w:val="00DC6316"/>
    <w:rsid w:val="00DC6782"/>
    <w:rsid w:val="00DC6847"/>
    <w:rsid w:val="00DC6D69"/>
    <w:rsid w:val="00DC6EAA"/>
    <w:rsid w:val="00DC6FCE"/>
    <w:rsid w:val="00DC7133"/>
    <w:rsid w:val="00DC749C"/>
    <w:rsid w:val="00DC7C79"/>
    <w:rsid w:val="00DC7F3B"/>
    <w:rsid w:val="00DD0075"/>
    <w:rsid w:val="00DD0195"/>
    <w:rsid w:val="00DD03A0"/>
    <w:rsid w:val="00DD0781"/>
    <w:rsid w:val="00DD0E2E"/>
    <w:rsid w:val="00DD0EAA"/>
    <w:rsid w:val="00DD1348"/>
    <w:rsid w:val="00DD1781"/>
    <w:rsid w:val="00DD1DD2"/>
    <w:rsid w:val="00DD1F10"/>
    <w:rsid w:val="00DD21E0"/>
    <w:rsid w:val="00DD261D"/>
    <w:rsid w:val="00DD2966"/>
    <w:rsid w:val="00DD2E84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73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B45"/>
    <w:rsid w:val="00DD6C5C"/>
    <w:rsid w:val="00DD6D8B"/>
    <w:rsid w:val="00DD6DA5"/>
    <w:rsid w:val="00DD6E4F"/>
    <w:rsid w:val="00DD6EC4"/>
    <w:rsid w:val="00DD71BB"/>
    <w:rsid w:val="00DD7442"/>
    <w:rsid w:val="00DD79B2"/>
    <w:rsid w:val="00DD79E4"/>
    <w:rsid w:val="00DD7A9C"/>
    <w:rsid w:val="00DD7BDB"/>
    <w:rsid w:val="00DD7E7F"/>
    <w:rsid w:val="00DE021B"/>
    <w:rsid w:val="00DE0242"/>
    <w:rsid w:val="00DE05BD"/>
    <w:rsid w:val="00DE15E7"/>
    <w:rsid w:val="00DE16F1"/>
    <w:rsid w:val="00DE17DF"/>
    <w:rsid w:val="00DE1826"/>
    <w:rsid w:val="00DE1841"/>
    <w:rsid w:val="00DE1855"/>
    <w:rsid w:val="00DE19CD"/>
    <w:rsid w:val="00DE1B4F"/>
    <w:rsid w:val="00DE1BD0"/>
    <w:rsid w:val="00DE1DFD"/>
    <w:rsid w:val="00DE236E"/>
    <w:rsid w:val="00DE2417"/>
    <w:rsid w:val="00DE2520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6FD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B3D"/>
    <w:rsid w:val="00DE5CE6"/>
    <w:rsid w:val="00DE5F24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1CB6"/>
    <w:rsid w:val="00DF203D"/>
    <w:rsid w:val="00DF2162"/>
    <w:rsid w:val="00DF2AA3"/>
    <w:rsid w:val="00DF2F3A"/>
    <w:rsid w:val="00DF31CC"/>
    <w:rsid w:val="00DF3245"/>
    <w:rsid w:val="00DF33CB"/>
    <w:rsid w:val="00DF366A"/>
    <w:rsid w:val="00DF39E3"/>
    <w:rsid w:val="00DF3A01"/>
    <w:rsid w:val="00DF3FF9"/>
    <w:rsid w:val="00DF40E5"/>
    <w:rsid w:val="00DF4437"/>
    <w:rsid w:val="00DF4454"/>
    <w:rsid w:val="00DF5054"/>
    <w:rsid w:val="00DF51BF"/>
    <w:rsid w:val="00DF543D"/>
    <w:rsid w:val="00DF55E5"/>
    <w:rsid w:val="00DF5602"/>
    <w:rsid w:val="00DF56ED"/>
    <w:rsid w:val="00DF5B69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E00118"/>
    <w:rsid w:val="00E0048B"/>
    <w:rsid w:val="00E005AD"/>
    <w:rsid w:val="00E00D07"/>
    <w:rsid w:val="00E01494"/>
    <w:rsid w:val="00E014E8"/>
    <w:rsid w:val="00E015EC"/>
    <w:rsid w:val="00E015F5"/>
    <w:rsid w:val="00E0166A"/>
    <w:rsid w:val="00E01691"/>
    <w:rsid w:val="00E01698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305D"/>
    <w:rsid w:val="00E031C7"/>
    <w:rsid w:val="00E03258"/>
    <w:rsid w:val="00E03B72"/>
    <w:rsid w:val="00E04181"/>
    <w:rsid w:val="00E043D5"/>
    <w:rsid w:val="00E04DF4"/>
    <w:rsid w:val="00E0514B"/>
    <w:rsid w:val="00E051F2"/>
    <w:rsid w:val="00E052A1"/>
    <w:rsid w:val="00E05877"/>
    <w:rsid w:val="00E05A03"/>
    <w:rsid w:val="00E05BBA"/>
    <w:rsid w:val="00E060B8"/>
    <w:rsid w:val="00E0618D"/>
    <w:rsid w:val="00E06628"/>
    <w:rsid w:val="00E0673E"/>
    <w:rsid w:val="00E06773"/>
    <w:rsid w:val="00E068A1"/>
    <w:rsid w:val="00E06FFF"/>
    <w:rsid w:val="00E070D5"/>
    <w:rsid w:val="00E071A8"/>
    <w:rsid w:val="00E071F6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25D"/>
    <w:rsid w:val="00E104CE"/>
    <w:rsid w:val="00E10B06"/>
    <w:rsid w:val="00E1151F"/>
    <w:rsid w:val="00E11CBD"/>
    <w:rsid w:val="00E121F1"/>
    <w:rsid w:val="00E12618"/>
    <w:rsid w:val="00E12740"/>
    <w:rsid w:val="00E12BD1"/>
    <w:rsid w:val="00E12D3C"/>
    <w:rsid w:val="00E12F93"/>
    <w:rsid w:val="00E13B92"/>
    <w:rsid w:val="00E13CCB"/>
    <w:rsid w:val="00E14042"/>
    <w:rsid w:val="00E1429A"/>
    <w:rsid w:val="00E1439E"/>
    <w:rsid w:val="00E14552"/>
    <w:rsid w:val="00E14590"/>
    <w:rsid w:val="00E14701"/>
    <w:rsid w:val="00E1478A"/>
    <w:rsid w:val="00E14A66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25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68E"/>
    <w:rsid w:val="00E2282D"/>
    <w:rsid w:val="00E23400"/>
    <w:rsid w:val="00E2350C"/>
    <w:rsid w:val="00E238DE"/>
    <w:rsid w:val="00E23CD7"/>
    <w:rsid w:val="00E23CFA"/>
    <w:rsid w:val="00E24493"/>
    <w:rsid w:val="00E245A0"/>
    <w:rsid w:val="00E24C94"/>
    <w:rsid w:val="00E25398"/>
    <w:rsid w:val="00E25C88"/>
    <w:rsid w:val="00E26403"/>
    <w:rsid w:val="00E26CAF"/>
    <w:rsid w:val="00E26DC6"/>
    <w:rsid w:val="00E26FFB"/>
    <w:rsid w:val="00E2708A"/>
    <w:rsid w:val="00E2736F"/>
    <w:rsid w:val="00E27429"/>
    <w:rsid w:val="00E27529"/>
    <w:rsid w:val="00E279DE"/>
    <w:rsid w:val="00E302F6"/>
    <w:rsid w:val="00E30391"/>
    <w:rsid w:val="00E30520"/>
    <w:rsid w:val="00E30974"/>
    <w:rsid w:val="00E30A7D"/>
    <w:rsid w:val="00E30A84"/>
    <w:rsid w:val="00E30B5A"/>
    <w:rsid w:val="00E30C94"/>
    <w:rsid w:val="00E30CE9"/>
    <w:rsid w:val="00E30D39"/>
    <w:rsid w:val="00E30D96"/>
    <w:rsid w:val="00E30F67"/>
    <w:rsid w:val="00E30F6B"/>
    <w:rsid w:val="00E3125E"/>
    <w:rsid w:val="00E312B2"/>
    <w:rsid w:val="00E313D2"/>
    <w:rsid w:val="00E3145A"/>
    <w:rsid w:val="00E31678"/>
    <w:rsid w:val="00E3174D"/>
    <w:rsid w:val="00E3183D"/>
    <w:rsid w:val="00E31876"/>
    <w:rsid w:val="00E31A54"/>
    <w:rsid w:val="00E31A5D"/>
    <w:rsid w:val="00E31CC7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703"/>
    <w:rsid w:val="00E3488F"/>
    <w:rsid w:val="00E349E2"/>
    <w:rsid w:val="00E34D72"/>
    <w:rsid w:val="00E35186"/>
    <w:rsid w:val="00E3534D"/>
    <w:rsid w:val="00E3547B"/>
    <w:rsid w:val="00E355C6"/>
    <w:rsid w:val="00E35616"/>
    <w:rsid w:val="00E356A4"/>
    <w:rsid w:val="00E35A0F"/>
    <w:rsid w:val="00E35B57"/>
    <w:rsid w:val="00E35C6E"/>
    <w:rsid w:val="00E35E46"/>
    <w:rsid w:val="00E36431"/>
    <w:rsid w:val="00E3662E"/>
    <w:rsid w:val="00E36658"/>
    <w:rsid w:val="00E36784"/>
    <w:rsid w:val="00E36B8D"/>
    <w:rsid w:val="00E36C09"/>
    <w:rsid w:val="00E36C5C"/>
    <w:rsid w:val="00E36D65"/>
    <w:rsid w:val="00E372F1"/>
    <w:rsid w:val="00E37332"/>
    <w:rsid w:val="00E3737F"/>
    <w:rsid w:val="00E37496"/>
    <w:rsid w:val="00E376F9"/>
    <w:rsid w:val="00E379CE"/>
    <w:rsid w:val="00E37DC1"/>
    <w:rsid w:val="00E37E77"/>
    <w:rsid w:val="00E40683"/>
    <w:rsid w:val="00E40FBE"/>
    <w:rsid w:val="00E4185A"/>
    <w:rsid w:val="00E419F7"/>
    <w:rsid w:val="00E41BDD"/>
    <w:rsid w:val="00E41F47"/>
    <w:rsid w:val="00E4222C"/>
    <w:rsid w:val="00E42A57"/>
    <w:rsid w:val="00E42B12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69B"/>
    <w:rsid w:val="00E449E2"/>
    <w:rsid w:val="00E44A0D"/>
    <w:rsid w:val="00E44A17"/>
    <w:rsid w:val="00E44B81"/>
    <w:rsid w:val="00E44E97"/>
    <w:rsid w:val="00E44F5F"/>
    <w:rsid w:val="00E45330"/>
    <w:rsid w:val="00E45C77"/>
    <w:rsid w:val="00E45F39"/>
    <w:rsid w:val="00E46379"/>
    <w:rsid w:val="00E46D0A"/>
    <w:rsid w:val="00E46D46"/>
    <w:rsid w:val="00E4701B"/>
    <w:rsid w:val="00E471BD"/>
    <w:rsid w:val="00E4730D"/>
    <w:rsid w:val="00E474A1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BC7"/>
    <w:rsid w:val="00E51C1F"/>
    <w:rsid w:val="00E51C22"/>
    <w:rsid w:val="00E51CF5"/>
    <w:rsid w:val="00E51EE6"/>
    <w:rsid w:val="00E5232F"/>
    <w:rsid w:val="00E5263E"/>
    <w:rsid w:val="00E526B8"/>
    <w:rsid w:val="00E5277B"/>
    <w:rsid w:val="00E529DE"/>
    <w:rsid w:val="00E535C4"/>
    <w:rsid w:val="00E536F3"/>
    <w:rsid w:val="00E53A55"/>
    <w:rsid w:val="00E53D53"/>
    <w:rsid w:val="00E54585"/>
    <w:rsid w:val="00E54725"/>
    <w:rsid w:val="00E5477A"/>
    <w:rsid w:val="00E5479C"/>
    <w:rsid w:val="00E54831"/>
    <w:rsid w:val="00E549A7"/>
    <w:rsid w:val="00E54CE9"/>
    <w:rsid w:val="00E54DD2"/>
    <w:rsid w:val="00E54F33"/>
    <w:rsid w:val="00E55083"/>
    <w:rsid w:val="00E55099"/>
    <w:rsid w:val="00E55191"/>
    <w:rsid w:val="00E551D5"/>
    <w:rsid w:val="00E552E4"/>
    <w:rsid w:val="00E5599B"/>
    <w:rsid w:val="00E55E68"/>
    <w:rsid w:val="00E55FB8"/>
    <w:rsid w:val="00E5608B"/>
    <w:rsid w:val="00E564AE"/>
    <w:rsid w:val="00E56738"/>
    <w:rsid w:val="00E567E5"/>
    <w:rsid w:val="00E568F9"/>
    <w:rsid w:val="00E569B3"/>
    <w:rsid w:val="00E56BBC"/>
    <w:rsid w:val="00E56CBF"/>
    <w:rsid w:val="00E5702D"/>
    <w:rsid w:val="00E5718A"/>
    <w:rsid w:val="00E572B6"/>
    <w:rsid w:val="00E573D0"/>
    <w:rsid w:val="00E5742C"/>
    <w:rsid w:val="00E57525"/>
    <w:rsid w:val="00E579CB"/>
    <w:rsid w:val="00E57E98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F2"/>
    <w:rsid w:val="00E6292F"/>
    <w:rsid w:val="00E62D36"/>
    <w:rsid w:val="00E6360E"/>
    <w:rsid w:val="00E63C6D"/>
    <w:rsid w:val="00E642F6"/>
    <w:rsid w:val="00E643B9"/>
    <w:rsid w:val="00E6517E"/>
    <w:rsid w:val="00E655EE"/>
    <w:rsid w:val="00E66094"/>
    <w:rsid w:val="00E66411"/>
    <w:rsid w:val="00E667C0"/>
    <w:rsid w:val="00E668B6"/>
    <w:rsid w:val="00E66F96"/>
    <w:rsid w:val="00E670AA"/>
    <w:rsid w:val="00E671DF"/>
    <w:rsid w:val="00E674B5"/>
    <w:rsid w:val="00E677D2"/>
    <w:rsid w:val="00E67914"/>
    <w:rsid w:val="00E67BA3"/>
    <w:rsid w:val="00E67C15"/>
    <w:rsid w:val="00E67CA6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0EDC"/>
    <w:rsid w:val="00E711E6"/>
    <w:rsid w:val="00E71202"/>
    <w:rsid w:val="00E71CD8"/>
    <w:rsid w:val="00E71D0C"/>
    <w:rsid w:val="00E71F49"/>
    <w:rsid w:val="00E723E1"/>
    <w:rsid w:val="00E728BF"/>
    <w:rsid w:val="00E72A8C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6BC"/>
    <w:rsid w:val="00E738D0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CAD"/>
    <w:rsid w:val="00E76CB2"/>
    <w:rsid w:val="00E76E84"/>
    <w:rsid w:val="00E77B98"/>
    <w:rsid w:val="00E77C21"/>
    <w:rsid w:val="00E77D00"/>
    <w:rsid w:val="00E80111"/>
    <w:rsid w:val="00E805FF"/>
    <w:rsid w:val="00E810ED"/>
    <w:rsid w:val="00E81143"/>
    <w:rsid w:val="00E813A1"/>
    <w:rsid w:val="00E817F7"/>
    <w:rsid w:val="00E81877"/>
    <w:rsid w:val="00E81A31"/>
    <w:rsid w:val="00E81C3F"/>
    <w:rsid w:val="00E821B2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BE9"/>
    <w:rsid w:val="00E83E56"/>
    <w:rsid w:val="00E83FF7"/>
    <w:rsid w:val="00E8407D"/>
    <w:rsid w:val="00E84173"/>
    <w:rsid w:val="00E84620"/>
    <w:rsid w:val="00E84813"/>
    <w:rsid w:val="00E84D6B"/>
    <w:rsid w:val="00E84D72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5FF6"/>
    <w:rsid w:val="00E86198"/>
    <w:rsid w:val="00E865F1"/>
    <w:rsid w:val="00E867CE"/>
    <w:rsid w:val="00E869F6"/>
    <w:rsid w:val="00E86B4F"/>
    <w:rsid w:val="00E86BF6"/>
    <w:rsid w:val="00E86ECD"/>
    <w:rsid w:val="00E87311"/>
    <w:rsid w:val="00E87C85"/>
    <w:rsid w:val="00E901A3"/>
    <w:rsid w:val="00E901AD"/>
    <w:rsid w:val="00E901BD"/>
    <w:rsid w:val="00E9037A"/>
    <w:rsid w:val="00E90475"/>
    <w:rsid w:val="00E904E8"/>
    <w:rsid w:val="00E90CC0"/>
    <w:rsid w:val="00E91522"/>
    <w:rsid w:val="00E916BD"/>
    <w:rsid w:val="00E91865"/>
    <w:rsid w:val="00E9192B"/>
    <w:rsid w:val="00E919B3"/>
    <w:rsid w:val="00E91B01"/>
    <w:rsid w:val="00E91C5D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3F"/>
    <w:rsid w:val="00E93889"/>
    <w:rsid w:val="00E93B2D"/>
    <w:rsid w:val="00E94129"/>
    <w:rsid w:val="00E94334"/>
    <w:rsid w:val="00E9439F"/>
    <w:rsid w:val="00E946C0"/>
    <w:rsid w:val="00E947E8"/>
    <w:rsid w:val="00E94B73"/>
    <w:rsid w:val="00E94FE2"/>
    <w:rsid w:val="00E94FEE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392"/>
    <w:rsid w:val="00E97BB4"/>
    <w:rsid w:val="00E97BCC"/>
    <w:rsid w:val="00E97F81"/>
    <w:rsid w:val="00EA020D"/>
    <w:rsid w:val="00EA0272"/>
    <w:rsid w:val="00EA0304"/>
    <w:rsid w:val="00EA0354"/>
    <w:rsid w:val="00EA083E"/>
    <w:rsid w:val="00EA0B83"/>
    <w:rsid w:val="00EA0CEE"/>
    <w:rsid w:val="00EA0DC4"/>
    <w:rsid w:val="00EA1060"/>
    <w:rsid w:val="00EA1259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68"/>
    <w:rsid w:val="00EA2A80"/>
    <w:rsid w:val="00EA2E93"/>
    <w:rsid w:val="00EA2EA7"/>
    <w:rsid w:val="00EA2ECE"/>
    <w:rsid w:val="00EA303A"/>
    <w:rsid w:val="00EA355A"/>
    <w:rsid w:val="00EA37E3"/>
    <w:rsid w:val="00EA396B"/>
    <w:rsid w:val="00EA39EF"/>
    <w:rsid w:val="00EA3A04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5DBC"/>
    <w:rsid w:val="00EA60C6"/>
    <w:rsid w:val="00EA636D"/>
    <w:rsid w:val="00EA652E"/>
    <w:rsid w:val="00EA668D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8C2"/>
    <w:rsid w:val="00EA7B8F"/>
    <w:rsid w:val="00EA7BFF"/>
    <w:rsid w:val="00EB03F7"/>
    <w:rsid w:val="00EB0491"/>
    <w:rsid w:val="00EB0548"/>
    <w:rsid w:val="00EB065C"/>
    <w:rsid w:val="00EB098F"/>
    <w:rsid w:val="00EB0A52"/>
    <w:rsid w:val="00EB0BD0"/>
    <w:rsid w:val="00EB0D3A"/>
    <w:rsid w:val="00EB0FEB"/>
    <w:rsid w:val="00EB11CA"/>
    <w:rsid w:val="00EB122E"/>
    <w:rsid w:val="00EB1320"/>
    <w:rsid w:val="00EB1596"/>
    <w:rsid w:val="00EB15C0"/>
    <w:rsid w:val="00EB196F"/>
    <w:rsid w:val="00EB1AB8"/>
    <w:rsid w:val="00EB1C8C"/>
    <w:rsid w:val="00EB1CEF"/>
    <w:rsid w:val="00EB1FD7"/>
    <w:rsid w:val="00EB217D"/>
    <w:rsid w:val="00EB225E"/>
    <w:rsid w:val="00EB2673"/>
    <w:rsid w:val="00EB29FF"/>
    <w:rsid w:val="00EB2BCE"/>
    <w:rsid w:val="00EB3055"/>
    <w:rsid w:val="00EB3476"/>
    <w:rsid w:val="00EB3A20"/>
    <w:rsid w:val="00EB3A54"/>
    <w:rsid w:val="00EB3D0C"/>
    <w:rsid w:val="00EB3E37"/>
    <w:rsid w:val="00EB3E66"/>
    <w:rsid w:val="00EB3F06"/>
    <w:rsid w:val="00EB4259"/>
    <w:rsid w:val="00EB4396"/>
    <w:rsid w:val="00EB43EA"/>
    <w:rsid w:val="00EB480D"/>
    <w:rsid w:val="00EB489D"/>
    <w:rsid w:val="00EB49B4"/>
    <w:rsid w:val="00EB4C68"/>
    <w:rsid w:val="00EB506F"/>
    <w:rsid w:val="00EB50C2"/>
    <w:rsid w:val="00EB531D"/>
    <w:rsid w:val="00EB558D"/>
    <w:rsid w:val="00EB5CE4"/>
    <w:rsid w:val="00EB5FA5"/>
    <w:rsid w:val="00EB6065"/>
    <w:rsid w:val="00EB6249"/>
    <w:rsid w:val="00EB63E7"/>
    <w:rsid w:val="00EB65C8"/>
    <w:rsid w:val="00EB6613"/>
    <w:rsid w:val="00EB67F7"/>
    <w:rsid w:val="00EB6976"/>
    <w:rsid w:val="00EB6D93"/>
    <w:rsid w:val="00EB737D"/>
    <w:rsid w:val="00EB769E"/>
    <w:rsid w:val="00EB76D4"/>
    <w:rsid w:val="00EB7935"/>
    <w:rsid w:val="00EB7992"/>
    <w:rsid w:val="00EB7D2E"/>
    <w:rsid w:val="00EC0051"/>
    <w:rsid w:val="00EC08B8"/>
    <w:rsid w:val="00EC0B59"/>
    <w:rsid w:val="00EC0E6F"/>
    <w:rsid w:val="00EC0FD3"/>
    <w:rsid w:val="00EC1779"/>
    <w:rsid w:val="00EC180B"/>
    <w:rsid w:val="00EC1CE4"/>
    <w:rsid w:val="00EC1DAE"/>
    <w:rsid w:val="00EC1E24"/>
    <w:rsid w:val="00EC1F8B"/>
    <w:rsid w:val="00EC24EC"/>
    <w:rsid w:val="00EC2708"/>
    <w:rsid w:val="00EC2748"/>
    <w:rsid w:val="00EC27C7"/>
    <w:rsid w:val="00EC2CAD"/>
    <w:rsid w:val="00EC31AA"/>
    <w:rsid w:val="00EC32B2"/>
    <w:rsid w:val="00EC344B"/>
    <w:rsid w:val="00EC36C4"/>
    <w:rsid w:val="00EC3E2F"/>
    <w:rsid w:val="00EC423B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A6C"/>
    <w:rsid w:val="00EC5B81"/>
    <w:rsid w:val="00EC6260"/>
    <w:rsid w:val="00EC62F6"/>
    <w:rsid w:val="00EC6398"/>
    <w:rsid w:val="00EC64C4"/>
    <w:rsid w:val="00EC652F"/>
    <w:rsid w:val="00EC6BD2"/>
    <w:rsid w:val="00EC6BF8"/>
    <w:rsid w:val="00EC72AE"/>
    <w:rsid w:val="00EC7425"/>
    <w:rsid w:val="00EC77DE"/>
    <w:rsid w:val="00EC7A85"/>
    <w:rsid w:val="00EC7AC5"/>
    <w:rsid w:val="00EC7B7D"/>
    <w:rsid w:val="00EC7C3D"/>
    <w:rsid w:val="00EC7CAE"/>
    <w:rsid w:val="00EC7CBB"/>
    <w:rsid w:val="00ED00EF"/>
    <w:rsid w:val="00ED033A"/>
    <w:rsid w:val="00ED061A"/>
    <w:rsid w:val="00ED0814"/>
    <w:rsid w:val="00ED081B"/>
    <w:rsid w:val="00ED0A99"/>
    <w:rsid w:val="00ED0D3B"/>
    <w:rsid w:val="00ED0F71"/>
    <w:rsid w:val="00ED11A1"/>
    <w:rsid w:val="00ED133C"/>
    <w:rsid w:val="00ED15AF"/>
    <w:rsid w:val="00ED16E8"/>
    <w:rsid w:val="00ED190B"/>
    <w:rsid w:val="00ED1AAE"/>
    <w:rsid w:val="00ED1DB4"/>
    <w:rsid w:val="00ED1FF3"/>
    <w:rsid w:val="00ED206C"/>
    <w:rsid w:val="00ED235B"/>
    <w:rsid w:val="00ED2402"/>
    <w:rsid w:val="00ED2707"/>
    <w:rsid w:val="00ED27EA"/>
    <w:rsid w:val="00ED2A77"/>
    <w:rsid w:val="00ED2AD2"/>
    <w:rsid w:val="00ED36B0"/>
    <w:rsid w:val="00ED38F9"/>
    <w:rsid w:val="00ED3B7D"/>
    <w:rsid w:val="00ED3D57"/>
    <w:rsid w:val="00ED40B2"/>
    <w:rsid w:val="00ED4125"/>
    <w:rsid w:val="00ED4576"/>
    <w:rsid w:val="00ED46F4"/>
    <w:rsid w:val="00ED4733"/>
    <w:rsid w:val="00ED4785"/>
    <w:rsid w:val="00ED4816"/>
    <w:rsid w:val="00ED489C"/>
    <w:rsid w:val="00ED4D9A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2C"/>
    <w:rsid w:val="00ED6D4C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A1"/>
    <w:rsid w:val="00EE0DEB"/>
    <w:rsid w:val="00EE0EEC"/>
    <w:rsid w:val="00EE125B"/>
    <w:rsid w:val="00EE1451"/>
    <w:rsid w:val="00EE195D"/>
    <w:rsid w:val="00EE1A92"/>
    <w:rsid w:val="00EE1DB7"/>
    <w:rsid w:val="00EE1DF8"/>
    <w:rsid w:val="00EE20C4"/>
    <w:rsid w:val="00EE22D2"/>
    <w:rsid w:val="00EE2351"/>
    <w:rsid w:val="00EE24C3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D1B"/>
    <w:rsid w:val="00EE483F"/>
    <w:rsid w:val="00EE489B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A12"/>
    <w:rsid w:val="00EE7BFA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6CE"/>
    <w:rsid w:val="00EF2755"/>
    <w:rsid w:val="00EF278D"/>
    <w:rsid w:val="00EF2A67"/>
    <w:rsid w:val="00EF2A88"/>
    <w:rsid w:val="00EF2AD7"/>
    <w:rsid w:val="00EF2F82"/>
    <w:rsid w:val="00EF2F95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650"/>
    <w:rsid w:val="00EF57DA"/>
    <w:rsid w:val="00EF5F42"/>
    <w:rsid w:val="00EF6129"/>
    <w:rsid w:val="00EF6678"/>
    <w:rsid w:val="00EF6DA6"/>
    <w:rsid w:val="00EF6DFD"/>
    <w:rsid w:val="00EF6FA1"/>
    <w:rsid w:val="00EF714D"/>
    <w:rsid w:val="00EF72E2"/>
    <w:rsid w:val="00EF744F"/>
    <w:rsid w:val="00EF7505"/>
    <w:rsid w:val="00EF76D1"/>
    <w:rsid w:val="00EF7E24"/>
    <w:rsid w:val="00EF7ED6"/>
    <w:rsid w:val="00F0086B"/>
    <w:rsid w:val="00F00A53"/>
    <w:rsid w:val="00F00C12"/>
    <w:rsid w:val="00F00C87"/>
    <w:rsid w:val="00F00ED9"/>
    <w:rsid w:val="00F00FE9"/>
    <w:rsid w:val="00F0100F"/>
    <w:rsid w:val="00F010BF"/>
    <w:rsid w:val="00F01468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A1"/>
    <w:rsid w:val="00F03C97"/>
    <w:rsid w:val="00F03D40"/>
    <w:rsid w:val="00F03DA6"/>
    <w:rsid w:val="00F03E6C"/>
    <w:rsid w:val="00F03ED2"/>
    <w:rsid w:val="00F045E3"/>
    <w:rsid w:val="00F04BF0"/>
    <w:rsid w:val="00F04D93"/>
    <w:rsid w:val="00F04DB6"/>
    <w:rsid w:val="00F04E99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6E7F"/>
    <w:rsid w:val="00F07077"/>
    <w:rsid w:val="00F07430"/>
    <w:rsid w:val="00F074A8"/>
    <w:rsid w:val="00F07572"/>
    <w:rsid w:val="00F077E6"/>
    <w:rsid w:val="00F1004A"/>
    <w:rsid w:val="00F10253"/>
    <w:rsid w:val="00F10568"/>
    <w:rsid w:val="00F1058E"/>
    <w:rsid w:val="00F10638"/>
    <w:rsid w:val="00F1066A"/>
    <w:rsid w:val="00F10670"/>
    <w:rsid w:val="00F1078A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A5B"/>
    <w:rsid w:val="00F11B30"/>
    <w:rsid w:val="00F11BC5"/>
    <w:rsid w:val="00F12254"/>
    <w:rsid w:val="00F123FD"/>
    <w:rsid w:val="00F12AD6"/>
    <w:rsid w:val="00F12C86"/>
    <w:rsid w:val="00F13056"/>
    <w:rsid w:val="00F1364E"/>
    <w:rsid w:val="00F138BC"/>
    <w:rsid w:val="00F13930"/>
    <w:rsid w:val="00F139CC"/>
    <w:rsid w:val="00F13B2E"/>
    <w:rsid w:val="00F13F19"/>
    <w:rsid w:val="00F14656"/>
    <w:rsid w:val="00F146C6"/>
    <w:rsid w:val="00F14877"/>
    <w:rsid w:val="00F14EE4"/>
    <w:rsid w:val="00F150D5"/>
    <w:rsid w:val="00F1557A"/>
    <w:rsid w:val="00F155EC"/>
    <w:rsid w:val="00F15A0A"/>
    <w:rsid w:val="00F15A6D"/>
    <w:rsid w:val="00F15BB1"/>
    <w:rsid w:val="00F15FB9"/>
    <w:rsid w:val="00F16038"/>
    <w:rsid w:val="00F1626B"/>
    <w:rsid w:val="00F162FC"/>
    <w:rsid w:val="00F16479"/>
    <w:rsid w:val="00F16568"/>
    <w:rsid w:val="00F165B9"/>
    <w:rsid w:val="00F1667C"/>
    <w:rsid w:val="00F1690D"/>
    <w:rsid w:val="00F169D1"/>
    <w:rsid w:val="00F16AF4"/>
    <w:rsid w:val="00F16D04"/>
    <w:rsid w:val="00F16F47"/>
    <w:rsid w:val="00F17086"/>
    <w:rsid w:val="00F170D7"/>
    <w:rsid w:val="00F17114"/>
    <w:rsid w:val="00F17131"/>
    <w:rsid w:val="00F172B1"/>
    <w:rsid w:val="00F1778F"/>
    <w:rsid w:val="00F17A0E"/>
    <w:rsid w:val="00F17C78"/>
    <w:rsid w:val="00F17D5D"/>
    <w:rsid w:val="00F17F65"/>
    <w:rsid w:val="00F2001F"/>
    <w:rsid w:val="00F204FD"/>
    <w:rsid w:val="00F20868"/>
    <w:rsid w:val="00F20AF6"/>
    <w:rsid w:val="00F20BD6"/>
    <w:rsid w:val="00F20C81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64"/>
    <w:rsid w:val="00F229FD"/>
    <w:rsid w:val="00F22E38"/>
    <w:rsid w:val="00F22FB8"/>
    <w:rsid w:val="00F22FCD"/>
    <w:rsid w:val="00F2318A"/>
    <w:rsid w:val="00F23D60"/>
    <w:rsid w:val="00F24072"/>
    <w:rsid w:val="00F242A1"/>
    <w:rsid w:val="00F2465D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CE4"/>
    <w:rsid w:val="00F26EB3"/>
    <w:rsid w:val="00F26EDE"/>
    <w:rsid w:val="00F27060"/>
    <w:rsid w:val="00F274CA"/>
    <w:rsid w:val="00F2780A"/>
    <w:rsid w:val="00F2782A"/>
    <w:rsid w:val="00F30061"/>
    <w:rsid w:val="00F307C6"/>
    <w:rsid w:val="00F30A45"/>
    <w:rsid w:val="00F30B57"/>
    <w:rsid w:val="00F30FAE"/>
    <w:rsid w:val="00F310AD"/>
    <w:rsid w:val="00F310F9"/>
    <w:rsid w:val="00F313E5"/>
    <w:rsid w:val="00F3168F"/>
    <w:rsid w:val="00F316AB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D00"/>
    <w:rsid w:val="00F33E52"/>
    <w:rsid w:val="00F33EB5"/>
    <w:rsid w:val="00F33F0C"/>
    <w:rsid w:val="00F348E7"/>
    <w:rsid w:val="00F34AAF"/>
    <w:rsid w:val="00F355B7"/>
    <w:rsid w:val="00F35AC3"/>
    <w:rsid w:val="00F35B8A"/>
    <w:rsid w:val="00F35C84"/>
    <w:rsid w:val="00F35D9D"/>
    <w:rsid w:val="00F35F5D"/>
    <w:rsid w:val="00F361E4"/>
    <w:rsid w:val="00F36305"/>
    <w:rsid w:val="00F36952"/>
    <w:rsid w:val="00F36DE6"/>
    <w:rsid w:val="00F36E38"/>
    <w:rsid w:val="00F37049"/>
    <w:rsid w:val="00F3719D"/>
    <w:rsid w:val="00F37252"/>
    <w:rsid w:val="00F3729C"/>
    <w:rsid w:val="00F37551"/>
    <w:rsid w:val="00F37658"/>
    <w:rsid w:val="00F376C6"/>
    <w:rsid w:val="00F3794D"/>
    <w:rsid w:val="00F37C5E"/>
    <w:rsid w:val="00F40077"/>
    <w:rsid w:val="00F4008A"/>
    <w:rsid w:val="00F4019B"/>
    <w:rsid w:val="00F40448"/>
    <w:rsid w:val="00F4053F"/>
    <w:rsid w:val="00F40BFB"/>
    <w:rsid w:val="00F40CAD"/>
    <w:rsid w:val="00F40DE2"/>
    <w:rsid w:val="00F41099"/>
    <w:rsid w:val="00F41125"/>
    <w:rsid w:val="00F413A3"/>
    <w:rsid w:val="00F41597"/>
    <w:rsid w:val="00F41815"/>
    <w:rsid w:val="00F41D75"/>
    <w:rsid w:val="00F4232E"/>
    <w:rsid w:val="00F423E8"/>
    <w:rsid w:val="00F4289B"/>
    <w:rsid w:val="00F42A44"/>
    <w:rsid w:val="00F42BB5"/>
    <w:rsid w:val="00F42EB6"/>
    <w:rsid w:val="00F433C6"/>
    <w:rsid w:val="00F4350C"/>
    <w:rsid w:val="00F43D9B"/>
    <w:rsid w:val="00F43E2E"/>
    <w:rsid w:val="00F43EE7"/>
    <w:rsid w:val="00F44051"/>
    <w:rsid w:val="00F4495F"/>
    <w:rsid w:val="00F44B2E"/>
    <w:rsid w:val="00F44C77"/>
    <w:rsid w:val="00F45006"/>
    <w:rsid w:val="00F450C3"/>
    <w:rsid w:val="00F455AD"/>
    <w:rsid w:val="00F45C79"/>
    <w:rsid w:val="00F46113"/>
    <w:rsid w:val="00F46521"/>
    <w:rsid w:val="00F466DE"/>
    <w:rsid w:val="00F46719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015"/>
    <w:rsid w:val="00F50131"/>
    <w:rsid w:val="00F5020E"/>
    <w:rsid w:val="00F5029C"/>
    <w:rsid w:val="00F50928"/>
    <w:rsid w:val="00F50AF0"/>
    <w:rsid w:val="00F50F50"/>
    <w:rsid w:val="00F50F8F"/>
    <w:rsid w:val="00F50FF5"/>
    <w:rsid w:val="00F51835"/>
    <w:rsid w:val="00F5185E"/>
    <w:rsid w:val="00F51A1B"/>
    <w:rsid w:val="00F51AED"/>
    <w:rsid w:val="00F51C36"/>
    <w:rsid w:val="00F5249B"/>
    <w:rsid w:val="00F52BF4"/>
    <w:rsid w:val="00F52C74"/>
    <w:rsid w:val="00F52FC4"/>
    <w:rsid w:val="00F53061"/>
    <w:rsid w:val="00F53187"/>
    <w:rsid w:val="00F531ED"/>
    <w:rsid w:val="00F53703"/>
    <w:rsid w:val="00F538E9"/>
    <w:rsid w:val="00F53C35"/>
    <w:rsid w:val="00F53D1F"/>
    <w:rsid w:val="00F53F26"/>
    <w:rsid w:val="00F5417F"/>
    <w:rsid w:val="00F547A6"/>
    <w:rsid w:val="00F54828"/>
    <w:rsid w:val="00F54B07"/>
    <w:rsid w:val="00F55593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857"/>
    <w:rsid w:val="00F5694A"/>
    <w:rsid w:val="00F569B3"/>
    <w:rsid w:val="00F56AA6"/>
    <w:rsid w:val="00F56BA6"/>
    <w:rsid w:val="00F56D20"/>
    <w:rsid w:val="00F56E43"/>
    <w:rsid w:val="00F56E4D"/>
    <w:rsid w:val="00F57057"/>
    <w:rsid w:val="00F5717B"/>
    <w:rsid w:val="00F571D8"/>
    <w:rsid w:val="00F576DB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C89"/>
    <w:rsid w:val="00F60E4B"/>
    <w:rsid w:val="00F610E5"/>
    <w:rsid w:val="00F6195F"/>
    <w:rsid w:val="00F6198B"/>
    <w:rsid w:val="00F619D1"/>
    <w:rsid w:val="00F61B48"/>
    <w:rsid w:val="00F61E2F"/>
    <w:rsid w:val="00F61FE3"/>
    <w:rsid w:val="00F62399"/>
    <w:rsid w:val="00F623A0"/>
    <w:rsid w:val="00F62416"/>
    <w:rsid w:val="00F626BE"/>
    <w:rsid w:val="00F626CE"/>
    <w:rsid w:val="00F62ABF"/>
    <w:rsid w:val="00F62B9A"/>
    <w:rsid w:val="00F62CB0"/>
    <w:rsid w:val="00F63005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5B7"/>
    <w:rsid w:val="00F64663"/>
    <w:rsid w:val="00F6482E"/>
    <w:rsid w:val="00F648F9"/>
    <w:rsid w:val="00F64950"/>
    <w:rsid w:val="00F64ADC"/>
    <w:rsid w:val="00F64CB8"/>
    <w:rsid w:val="00F64FB2"/>
    <w:rsid w:val="00F654A0"/>
    <w:rsid w:val="00F654BE"/>
    <w:rsid w:val="00F654C0"/>
    <w:rsid w:val="00F655C7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08"/>
    <w:rsid w:val="00F70ABA"/>
    <w:rsid w:val="00F70BE6"/>
    <w:rsid w:val="00F71374"/>
    <w:rsid w:val="00F71451"/>
    <w:rsid w:val="00F7148E"/>
    <w:rsid w:val="00F71997"/>
    <w:rsid w:val="00F71B58"/>
    <w:rsid w:val="00F71C38"/>
    <w:rsid w:val="00F71D66"/>
    <w:rsid w:val="00F71E30"/>
    <w:rsid w:val="00F71F2A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A58"/>
    <w:rsid w:val="00F73FD5"/>
    <w:rsid w:val="00F7401E"/>
    <w:rsid w:val="00F7422B"/>
    <w:rsid w:val="00F742E6"/>
    <w:rsid w:val="00F74604"/>
    <w:rsid w:val="00F7465A"/>
    <w:rsid w:val="00F7532A"/>
    <w:rsid w:val="00F7538D"/>
    <w:rsid w:val="00F75433"/>
    <w:rsid w:val="00F754D5"/>
    <w:rsid w:val="00F7558F"/>
    <w:rsid w:val="00F75D29"/>
    <w:rsid w:val="00F76905"/>
    <w:rsid w:val="00F76F04"/>
    <w:rsid w:val="00F76F0A"/>
    <w:rsid w:val="00F76F2C"/>
    <w:rsid w:val="00F770B3"/>
    <w:rsid w:val="00F770E2"/>
    <w:rsid w:val="00F772EC"/>
    <w:rsid w:val="00F77ED2"/>
    <w:rsid w:val="00F77F3D"/>
    <w:rsid w:val="00F77F5D"/>
    <w:rsid w:val="00F801E4"/>
    <w:rsid w:val="00F80849"/>
    <w:rsid w:val="00F80DE4"/>
    <w:rsid w:val="00F81482"/>
    <w:rsid w:val="00F815A4"/>
    <w:rsid w:val="00F815DF"/>
    <w:rsid w:val="00F8170F"/>
    <w:rsid w:val="00F817EF"/>
    <w:rsid w:val="00F8190F"/>
    <w:rsid w:val="00F819AC"/>
    <w:rsid w:val="00F820DE"/>
    <w:rsid w:val="00F820E3"/>
    <w:rsid w:val="00F82118"/>
    <w:rsid w:val="00F824D3"/>
    <w:rsid w:val="00F828DD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4149"/>
    <w:rsid w:val="00F8452F"/>
    <w:rsid w:val="00F846C0"/>
    <w:rsid w:val="00F84AFA"/>
    <w:rsid w:val="00F84D0A"/>
    <w:rsid w:val="00F84E82"/>
    <w:rsid w:val="00F84FD1"/>
    <w:rsid w:val="00F85081"/>
    <w:rsid w:val="00F8514C"/>
    <w:rsid w:val="00F851B3"/>
    <w:rsid w:val="00F851C8"/>
    <w:rsid w:val="00F85C72"/>
    <w:rsid w:val="00F85E87"/>
    <w:rsid w:val="00F86A85"/>
    <w:rsid w:val="00F86C6C"/>
    <w:rsid w:val="00F86CDC"/>
    <w:rsid w:val="00F86E19"/>
    <w:rsid w:val="00F870F4"/>
    <w:rsid w:val="00F872CB"/>
    <w:rsid w:val="00F87307"/>
    <w:rsid w:val="00F87365"/>
    <w:rsid w:val="00F875B1"/>
    <w:rsid w:val="00F87970"/>
    <w:rsid w:val="00F879AC"/>
    <w:rsid w:val="00F87B86"/>
    <w:rsid w:val="00F90112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B2"/>
    <w:rsid w:val="00F91917"/>
    <w:rsid w:val="00F91D1E"/>
    <w:rsid w:val="00F91E43"/>
    <w:rsid w:val="00F91F6C"/>
    <w:rsid w:val="00F92117"/>
    <w:rsid w:val="00F925F8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412"/>
    <w:rsid w:val="00F94732"/>
    <w:rsid w:val="00F94950"/>
    <w:rsid w:val="00F94B32"/>
    <w:rsid w:val="00F94D2C"/>
    <w:rsid w:val="00F94DC6"/>
    <w:rsid w:val="00F94E0A"/>
    <w:rsid w:val="00F95586"/>
    <w:rsid w:val="00F955AB"/>
    <w:rsid w:val="00F9561C"/>
    <w:rsid w:val="00F95911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F2"/>
    <w:rsid w:val="00F9796F"/>
    <w:rsid w:val="00F97AC7"/>
    <w:rsid w:val="00F97B49"/>
    <w:rsid w:val="00F97C04"/>
    <w:rsid w:val="00F97E75"/>
    <w:rsid w:val="00F97EE6"/>
    <w:rsid w:val="00F97F25"/>
    <w:rsid w:val="00F97FFB"/>
    <w:rsid w:val="00FA003A"/>
    <w:rsid w:val="00FA00A3"/>
    <w:rsid w:val="00FA0353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3F4"/>
    <w:rsid w:val="00FA4718"/>
    <w:rsid w:val="00FA4864"/>
    <w:rsid w:val="00FA4D15"/>
    <w:rsid w:val="00FA4D56"/>
    <w:rsid w:val="00FA4EB4"/>
    <w:rsid w:val="00FA4EE1"/>
    <w:rsid w:val="00FA4EFC"/>
    <w:rsid w:val="00FA4F24"/>
    <w:rsid w:val="00FA520B"/>
    <w:rsid w:val="00FA551D"/>
    <w:rsid w:val="00FA5736"/>
    <w:rsid w:val="00FA5912"/>
    <w:rsid w:val="00FA5949"/>
    <w:rsid w:val="00FA5AD9"/>
    <w:rsid w:val="00FA6435"/>
    <w:rsid w:val="00FA649D"/>
    <w:rsid w:val="00FA6802"/>
    <w:rsid w:val="00FA6904"/>
    <w:rsid w:val="00FA6B15"/>
    <w:rsid w:val="00FA6E10"/>
    <w:rsid w:val="00FA6FE7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B0109"/>
    <w:rsid w:val="00FB0141"/>
    <w:rsid w:val="00FB02A3"/>
    <w:rsid w:val="00FB0317"/>
    <w:rsid w:val="00FB0330"/>
    <w:rsid w:val="00FB0708"/>
    <w:rsid w:val="00FB0858"/>
    <w:rsid w:val="00FB0867"/>
    <w:rsid w:val="00FB0B03"/>
    <w:rsid w:val="00FB17F7"/>
    <w:rsid w:val="00FB1BEC"/>
    <w:rsid w:val="00FB1E1B"/>
    <w:rsid w:val="00FB20C6"/>
    <w:rsid w:val="00FB24EA"/>
    <w:rsid w:val="00FB255A"/>
    <w:rsid w:val="00FB264D"/>
    <w:rsid w:val="00FB2D14"/>
    <w:rsid w:val="00FB2FF0"/>
    <w:rsid w:val="00FB319E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44F"/>
    <w:rsid w:val="00FB5B03"/>
    <w:rsid w:val="00FB5C94"/>
    <w:rsid w:val="00FB5FED"/>
    <w:rsid w:val="00FB6395"/>
    <w:rsid w:val="00FB643C"/>
    <w:rsid w:val="00FB6D0E"/>
    <w:rsid w:val="00FB6D18"/>
    <w:rsid w:val="00FB6DEA"/>
    <w:rsid w:val="00FB700D"/>
    <w:rsid w:val="00FB7260"/>
    <w:rsid w:val="00FB740E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C3"/>
    <w:rsid w:val="00FC40BD"/>
    <w:rsid w:val="00FC434F"/>
    <w:rsid w:val="00FC4417"/>
    <w:rsid w:val="00FC441A"/>
    <w:rsid w:val="00FC4441"/>
    <w:rsid w:val="00FC4494"/>
    <w:rsid w:val="00FC48B7"/>
    <w:rsid w:val="00FC497D"/>
    <w:rsid w:val="00FC4A69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BA"/>
    <w:rsid w:val="00FC6F42"/>
    <w:rsid w:val="00FC7495"/>
    <w:rsid w:val="00FC7696"/>
    <w:rsid w:val="00FC78A6"/>
    <w:rsid w:val="00FC7AC2"/>
    <w:rsid w:val="00FC7D7E"/>
    <w:rsid w:val="00FD0000"/>
    <w:rsid w:val="00FD002B"/>
    <w:rsid w:val="00FD0244"/>
    <w:rsid w:val="00FD03AA"/>
    <w:rsid w:val="00FD055E"/>
    <w:rsid w:val="00FD0599"/>
    <w:rsid w:val="00FD07F1"/>
    <w:rsid w:val="00FD0928"/>
    <w:rsid w:val="00FD0A82"/>
    <w:rsid w:val="00FD0CFC"/>
    <w:rsid w:val="00FD0D63"/>
    <w:rsid w:val="00FD0DBC"/>
    <w:rsid w:val="00FD0FD0"/>
    <w:rsid w:val="00FD11A3"/>
    <w:rsid w:val="00FD15B1"/>
    <w:rsid w:val="00FD1650"/>
    <w:rsid w:val="00FD17EE"/>
    <w:rsid w:val="00FD1AB1"/>
    <w:rsid w:val="00FD1D8F"/>
    <w:rsid w:val="00FD1E09"/>
    <w:rsid w:val="00FD1FE0"/>
    <w:rsid w:val="00FD2111"/>
    <w:rsid w:val="00FD25D5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4105"/>
    <w:rsid w:val="00FD47C8"/>
    <w:rsid w:val="00FD4C7A"/>
    <w:rsid w:val="00FD5095"/>
    <w:rsid w:val="00FD53A5"/>
    <w:rsid w:val="00FD54F2"/>
    <w:rsid w:val="00FD55F8"/>
    <w:rsid w:val="00FD572C"/>
    <w:rsid w:val="00FD5808"/>
    <w:rsid w:val="00FD5AEA"/>
    <w:rsid w:val="00FD612F"/>
    <w:rsid w:val="00FD64D4"/>
    <w:rsid w:val="00FD6BAD"/>
    <w:rsid w:val="00FD6BCA"/>
    <w:rsid w:val="00FD6D96"/>
    <w:rsid w:val="00FD70AA"/>
    <w:rsid w:val="00FD74CD"/>
    <w:rsid w:val="00FD76C9"/>
    <w:rsid w:val="00FD7EF3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4F"/>
    <w:rsid w:val="00FE10C6"/>
    <w:rsid w:val="00FE1480"/>
    <w:rsid w:val="00FE173B"/>
    <w:rsid w:val="00FE1990"/>
    <w:rsid w:val="00FE1B4F"/>
    <w:rsid w:val="00FE1BBB"/>
    <w:rsid w:val="00FE1E37"/>
    <w:rsid w:val="00FE20D5"/>
    <w:rsid w:val="00FE227C"/>
    <w:rsid w:val="00FE24E6"/>
    <w:rsid w:val="00FE269E"/>
    <w:rsid w:val="00FE2B14"/>
    <w:rsid w:val="00FE2C27"/>
    <w:rsid w:val="00FE3381"/>
    <w:rsid w:val="00FE35D0"/>
    <w:rsid w:val="00FE3617"/>
    <w:rsid w:val="00FE385E"/>
    <w:rsid w:val="00FE3A81"/>
    <w:rsid w:val="00FE4780"/>
    <w:rsid w:val="00FE49C3"/>
    <w:rsid w:val="00FE49C4"/>
    <w:rsid w:val="00FE4DFC"/>
    <w:rsid w:val="00FE5042"/>
    <w:rsid w:val="00FE5743"/>
    <w:rsid w:val="00FE57BF"/>
    <w:rsid w:val="00FE5882"/>
    <w:rsid w:val="00FE58AC"/>
    <w:rsid w:val="00FE5942"/>
    <w:rsid w:val="00FE5C77"/>
    <w:rsid w:val="00FE5CF0"/>
    <w:rsid w:val="00FE6044"/>
    <w:rsid w:val="00FE60AD"/>
    <w:rsid w:val="00FE6165"/>
    <w:rsid w:val="00FE6170"/>
    <w:rsid w:val="00FE6C07"/>
    <w:rsid w:val="00FE6F8B"/>
    <w:rsid w:val="00FE76C8"/>
    <w:rsid w:val="00FE7DDD"/>
    <w:rsid w:val="00FE7F36"/>
    <w:rsid w:val="00FF0CCA"/>
    <w:rsid w:val="00FF103B"/>
    <w:rsid w:val="00FF11F8"/>
    <w:rsid w:val="00FF1288"/>
    <w:rsid w:val="00FF128B"/>
    <w:rsid w:val="00FF1BD0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247"/>
    <w:rsid w:val="00FF32CA"/>
    <w:rsid w:val="00FF341B"/>
    <w:rsid w:val="00FF355E"/>
    <w:rsid w:val="00FF3863"/>
    <w:rsid w:val="00FF428C"/>
    <w:rsid w:val="00FF4BCA"/>
    <w:rsid w:val="00FF4C1A"/>
    <w:rsid w:val="00FF53B6"/>
    <w:rsid w:val="00FF5498"/>
    <w:rsid w:val="00FF552A"/>
    <w:rsid w:val="00FF5CC2"/>
    <w:rsid w:val="00FF5FE1"/>
    <w:rsid w:val="00FF6546"/>
    <w:rsid w:val="00FF65A9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BDD851B8-B9C6-4822-A48B-40641CBD1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2FFD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1D64B9"/>
    <w:pPr>
      <w:numPr>
        <w:ilvl w:val="0"/>
        <w:numId w:val="9"/>
      </w:numPr>
      <w:tabs>
        <w:tab w:val="left" w:pos="6840"/>
        <w:tab w:val="left" w:pos="6930"/>
        <w:tab w:val="left" w:pos="9450"/>
      </w:tabs>
      <w:spacing w:before="0" w:after="0" w:line="240" w:lineRule="auto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1D64B9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paragraph" w:customStyle="1" w:styleId="3">
    <w:name w:val="?????3????"/>
    <w:basedOn w:val="Normal"/>
    <w:uiPriority w:val="99"/>
    <w:rsid w:val="00B159D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character" w:customStyle="1" w:styleId="blockChar">
    <w:name w:val="block Char"/>
    <w:aliases w:val="b Char"/>
    <w:link w:val="block"/>
    <w:locked/>
    <w:rsid w:val="000705A3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semiHidden/>
    <w:unhideWhenUsed/>
    <w:rsid w:val="001E13F6"/>
    <w:pPr>
      <w:spacing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E13F6"/>
    <w:rPr>
      <w:rFonts w:ascii="Consolas" w:hAnsi="Consolas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64C287-EFFD-427A-96C2-7DDD104AE0F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3C41B1-5355-49C4-AF81-656D35D64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7AC009-5BB3-4EC4-856A-A27F09931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9</Pages>
  <Words>1842</Words>
  <Characters>10504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12322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tcn040 thaicoconut</cp:lastModifiedBy>
  <cp:revision>2</cp:revision>
  <cp:lastPrinted>2025-11-05T08:21:00Z</cp:lastPrinted>
  <dcterms:created xsi:type="dcterms:W3CDTF">2026-05-13T09:29:00Z</dcterms:created>
  <dcterms:modified xsi:type="dcterms:W3CDTF">2026-05-13T09:29:00Z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