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80ADF" w14:textId="5A1AD468" w:rsidR="00561F59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CC2AA4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="00437345" w:rsidRPr="00437345">
        <w:rPr>
          <w:rFonts w:asciiTheme="majorBidi" w:hAnsiTheme="majorBidi" w:cs="Angsana New" w:hint="cs"/>
          <w:sz w:val="52"/>
          <w:szCs w:val="52"/>
          <w:cs/>
        </w:rPr>
        <w:t>ธนจิรา</w:t>
      </w:r>
      <w:r w:rsidR="00437345" w:rsidRPr="00437345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437345" w:rsidRPr="00437345">
        <w:rPr>
          <w:rFonts w:asciiTheme="majorBidi" w:hAnsiTheme="majorBidi" w:cs="Angsana New" w:hint="cs"/>
          <w:sz w:val="52"/>
          <w:szCs w:val="52"/>
          <w:cs/>
        </w:rPr>
        <w:t>รีเทล</w:t>
      </w:r>
      <w:r w:rsidR="00437345" w:rsidRPr="00437345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437345" w:rsidRPr="00437345">
        <w:rPr>
          <w:rFonts w:asciiTheme="majorBidi" w:hAnsiTheme="majorBidi" w:cs="Angsana New" w:hint="cs"/>
          <w:sz w:val="52"/>
          <w:szCs w:val="52"/>
          <w:cs/>
        </w:rPr>
        <w:t>คอร์ปอเรชั่น</w:t>
      </w:r>
      <w:r w:rsidRPr="00AD7AA5">
        <w:rPr>
          <w:rFonts w:asciiTheme="majorBidi" w:hAnsiTheme="majorBidi" w:cstheme="majorBidi"/>
          <w:sz w:val="52"/>
          <w:szCs w:val="52"/>
          <w:cs/>
        </w:rPr>
        <w:t xml:space="preserve"> จำกัด</w:t>
      </w:r>
      <w:r w:rsidR="00561F59" w:rsidRPr="00AD7AA5">
        <w:rPr>
          <w:rFonts w:asciiTheme="majorBidi" w:hAnsiTheme="majorBidi" w:cstheme="majorBidi"/>
          <w:sz w:val="52"/>
          <w:szCs w:val="52"/>
          <w:cs/>
        </w:rPr>
        <w:t xml:space="preserve"> </w:t>
      </w:r>
      <w:r w:rsidR="00995F79" w:rsidRPr="00995F79">
        <w:rPr>
          <w:rFonts w:asciiTheme="majorBidi" w:hAnsiTheme="majorBidi" w:cstheme="majorBidi"/>
          <w:sz w:val="52"/>
          <w:szCs w:val="52"/>
        </w:rPr>
        <w:t>(</w:t>
      </w:r>
      <w:r w:rsidR="00561F59" w:rsidRPr="00AD7AA5">
        <w:rPr>
          <w:rFonts w:asciiTheme="majorBidi" w:hAnsiTheme="majorBidi" w:cstheme="majorBidi"/>
          <w:sz w:val="52"/>
          <w:szCs w:val="52"/>
          <w:cs/>
        </w:rPr>
        <w:t>มหาชน</w:t>
      </w:r>
      <w:r w:rsidR="00995F79" w:rsidRPr="00995F79">
        <w:rPr>
          <w:rFonts w:asciiTheme="majorBidi" w:hAnsiTheme="majorBidi" w:cstheme="majorBidi"/>
          <w:sz w:val="52"/>
          <w:szCs w:val="52"/>
        </w:rPr>
        <w:t>)</w:t>
      </w:r>
    </w:p>
    <w:p w14:paraId="56F60C04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837CACC" w14:textId="77777777" w:rsidR="00B036A2" w:rsidRPr="000D0D97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8"/>
          <w:szCs w:val="48"/>
        </w:rPr>
      </w:pPr>
    </w:p>
    <w:p w14:paraId="528E7B1F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3F1648A0" w14:textId="15CF69A1" w:rsidR="00156365" w:rsidRPr="00240583" w:rsidRDefault="002276A3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995F79" w:rsidRPr="00995F79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DB28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995F79" w:rsidRPr="00995F79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E01D5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54ECFF5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30C5E9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793DCB" w14:textId="318BDE59" w:rsidR="000A48BA" w:rsidRPr="00AD7AA5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44430D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ECD2D4E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404FCC2C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50588EB9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706827C5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66CAA53A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446209" w:rsidRPr="00AD7AA5" w:rsidSect="004D1A8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7582069A" w14:textId="77777777" w:rsidR="0014408E" w:rsidRPr="00C1147A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97E5E42" w14:textId="77777777" w:rsidR="00C1147A" w:rsidRPr="00C1147A" w:rsidRDefault="00C1147A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18443291" w14:textId="77777777" w:rsidR="0014408E" w:rsidRPr="00C1147A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B549874" w14:textId="77777777" w:rsidR="00E86510" w:rsidRPr="00C1147A" w:rsidRDefault="00E86510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47696153" w14:textId="77777777" w:rsidR="00A322D4" w:rsidRPr="00AD7AA5" w:rsidRDefault="00A322D4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C7760F" w14:textId="77777777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08ED2C" w14:textId="678973A4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คณะกรรมการบริษัท </w:t>
      </w:r>
      <w:r w:rsidR="00E93A36" w:rsidRPr="00E93A36">
        <w:rPr>
          <w:rFonts w:asciiTheme="majorBidi" w:hAnsiTheme="majorBidi" w:cs="Angsana New" w:hint="cs"/>
          <w:b/>
          <w:bCs/>
          <w:sz w:val="32"/>
          <w:szCs w:val="32"/>
          <w:cs/>
        </w:rPr>
        <w:t>ธนจิรา</w:t>
      </w:r>
      <w:r w:rsidR="00E93A36" w:rsidRPr="00E93A36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  <w:r w:rsidR="00E93A36" w:rsidRPr="00E93A36">
        <w:rPr>
          <w:rFonts w:asciiTheme="majorBidi" w:hAnsiTheme="majorBidi" w:cs="Angsana New" w:hint="cs"/>
          <w:b/>
          <w:bCs/>
          <w:sz w:val="32"/>
          <w:szCs w:val="32"/>
          <w:cs/>
        </w:rPr>
        <w:t>รีเทล</w:t>
      </w:r>
      <w:r w:rsidR="00E93A36" w:rsidRPr="00E93A36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  <w:r w:rsidR="00E93A36" w:rsidRPr="00E93A36">
        <w:rPr>
          <w:rFonts w:asciiTheme="majorBidi" w:hAnsiTheme="majorBidi" w:cs="Angsana New" w:hint="cs"/>
          <w:b/>
          <w:bCs/>
          <w:sz w:val="32"/>
          <w:szCs w:val="32"/>
          <w:cs/>
        </w:rPr>
        <w:t>คอร์ปอเรชั่น</w:t>
      </w:r>
      <w:r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561F59" w:rsidRPr="00AD7A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95F79" w:rsidRPr="00995F79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561F59" w:rsidRPr="00AD7AA5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995F79" w:rsidRPr="00995F79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14:paraId="447F9504" w14:textId="77777777" w:rsidR="00A322D4" w:rsidRPr="00AD7AA5" w:rsidRDefault="00A322D4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2BB00C" w14:textId="33D1F111" w:rsidR="002276A3" w:rsidRPr="00E93A36" w:rsidRDefault="002276A3" w:rsidP="00227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93A36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</w:t>
      </w:r>
      <w:r w:rsidR="00921F48" w:rsidRPr="00E93A36">
        <w:rPr>
          <w:rFonts w:asciiTheme="majorBidi" w:hAnsiTheme="majorBidi" w:cstheme="majorBidi"/>
          <w:spacing w:val="-2"/>
          <w:sz w:val="30"/>
          <w:szCs w:val="30"/>
          <w:cs/>
        </w:rPr>
        <w:t>งบ</w:t>
      </w:r>
      <w:r w:rsidRPr="00E93A36">
        <w:rPr>
          <w:rFonts w:asciiTheme="majorBidi" w:hAnsiTheme="majorBidi" w:cstheme="majorBidi"/>
          <w:spacing w:val="-2"/>
          <w:sz w:val="30"/>
          <w:szCs w:val="30"/>
          <w:cs/>
        </w:rPr>
        <w:t>ฐานะการเงินรวมและ</w:t>
      </w:r>
      <w:r w:rsidR="00921F48" w:rsidRPr="00E93A36">
        <w:rPr>
          <w:rFonts w:asciiTheme="majorBidi" w:hAnsiTheme="majorBidi" w:cstheme="majorBidi"/>
          <w:spacing w:val="-2"/>
          <w:sz w:val="30"/>
          <w:szCs w:val="30"/>
          <w:cs/>
        </w:rPr>
        <w:t>งบ</w:t>
      </w:r>
      <w:r w:rsidRPr="00E93A36">
        <w:rPr>
          <w:rFonts w:asciiTheme="majorBidi" w:hAnsiTheme="majorBidi" w:cstheme="majorBidi"/>
          <w:spacing w:val="-2"/>
          <w:sz w:val="30"/>
          <w:szCs w:val="30"/>
          <w:cs/>
        </w:rPr>
        <w:t>ฐานะการเงินเฉพาะกิจการ ณ</w:t>
      </w:r>
      <w:r w:rsidRPr="00E93A3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93A36">
        <w:rPr>
          <w:rFonts w:asciiTheme="majorBidi" w:hAnsiTheme="majorBidi" w:cstheme="majorBidi"/>
          <w:spacing w:val="-2"/>
          <w:sz w:val="30"/>
          <w:szCs w:val="30"/>
          <w:cs/>
        </w:rPr>
        <w:t>วันที่</w:t>
      </w:r>
      <w:r w:rsidRPr="00E93A3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95F79" w:rsidRPr="00E93A36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2B71A5" w:rsidRPr="00E93A3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B281A" w:rsidRPr="00E93A36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Pr="00E93A3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95F79" w:rsidRPr="00E93A3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93A36" w:rsidRPr="00E93A36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E93A3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93A36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งบกำไรขาดทุนเบ็ดเสร็จ</w:t>
      </w:r>
      <w:r w:rsidRPr="0014348D">
        <w:rPr>
          <w:rFonts w:asciiTheme="majorBidi" w:hAnsiTheme="majorBidi" w:cstheme="majorBidi"/>
          <w:sz w:val="30"/>
          <w:szCs w:val="30"/>
          <w:cs/>
        </w:rPr>
        <w:t>รวมและงบกำไร</w:t>
      </w:r>
      <w:r w:rsidRPr="00E93A36">
        <w:rPr>
          <w:rFonts w:asciiTheme="majorBidi" w:hAnsiTheme="majorBidi" w:cstheme="majorBidi"/>
          <w:spacing w:val="-2"/>
          <w:sz w:val="30"/>
          <w:szCs w:val="30"/>
          <w:cs/>
        </w:rPr>
        <w:t>ขาดทุนเบ็ดเสร็จ</w:t>
      </w:r>
      <w:r w:rsidRPr="0014348D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E93A3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21F48" w:rsidRPr="00994DCD">
        <w:rPr>
          <w:rFonts w:asciiTheme="majorBidi" w:hAnsiTheme="majorBidi" w:cstheme="majorBidi"/>
          <w:sz w:val="30"/>
          <w:szCs w:val="30"/>
          <w:cs/>
        </w:rPr>
        <w:t>งบ</w:t>
      </w:r>
      <w:r w:rsidRPr="00994DCD">
        <w:rPr>
          <w:rFonts w:asciiTheme="majorBidi" w:hAnsiTheme="majorBidi" w:cstheme="majorBidi"/>
          <w:sz w:val="30"/>
          <w:szCs w:val="30"/>
          <w:cs/>
        </w:rPr>
        <w:t>การเปลี่ยนแปลงส่วนของผู้ถือหุ้นรวมและ</w:t>
      </w:r>
      <w:r w:rsidR="00921F48" w:rsidRPr="00994DCD">
        <w:rPr>
          <w:rFonts w:asciiTheme="majorBidi" w:hAnsiTheme="majorBidi" w:cstheme="majorBidi"/>
          <w:sz w:val="30"/>
          <w:szCs w:val="30"/>
          <w:cs/>
        </w:rPr>
        <w:t>งบ</w:t>
      </w:r>
      <w:r w:rsidRPr="00994DCD">
        <w:rPr>
          <w:rFonts w:asciiTheme="majorBidi" w:hAnsiTheme="majorBidi" w:cstheme="majorBidi"/>
          <w:sz w:val="30"/>
          <w:szCs w:val="30"/>
          <w:cs/>
        </w:rPr>
        <w:t>การเปลี่ยนแปลงส่วนของ</w:t>
      </w:r>
      <w:r w:rsidRPr="0014348D">
        <w:rPr>
          <w:rFonts w:asciiTheme="majorBidi" w:hAnsiTheme="majorBidi" w:cstheme="majorBidi"/>
          <w:spacing w:val="4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</w:t>
      </w:r>
      <w:r w:rsidR="001D554B" w:rsidRPr="0014348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4348D">
        <w:rPr>
          <w:rFonts w:asciiTheme="majorBidi" w:hAnsiTheme="majorBidi" w:cstheme="majorBidi"/>
          <w:spacing w:val="4"/>
          <w:sz w:val="30"/>
          <w:szCs w:val="30"/>
          <w:cs/>
        </w:rPr>
        <w:t>สำหรับงวด</w:t>
      </w:r>
      <w:r w:rsidR="00DB281A" w:rsidRPr="0014348D">
        <w:rPr>
          <w:rFonts w:asciiTheme="majorBidi" w:hAnsiTheme="majorBidi" w:cstheme="majorBidi" w:hint="cs"/>
          <w:spacing w:val="4"/>
          <w:sz w:val="30"/>
          <w:szCs w:val="30"/>
          <w:cs/>
        </w:rPr>
        <w:t>สาม</w:t>
      </w:r>
      <w:r w:rsidRPr="0014348D">
        <w:rPr>
          <w:rFonts w:asciiTheme="majorBidi" w:hAnsiTheme="majorBidi" w:cstheme="majorBidi"/>
          <w:spacing w:val="4"/>
          <w:sz w:val="30"/>
          <w:szCs w:val="30"/>
          <w:cs/>
        </w:rPr>
        <w:t>เดือนสิ้นสุดวันที่</w:t>
      </w:r>
      <w:r w:rsidRPr="00E93A3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95F79" w:rsidRPr="0014348D">
        <w:rPr>
          <w:rFonts w:asciiTheme="majorBidi" w:hAnsiTheme="majorBidi" w:cstheme="majorBidi"/>
          <w:spacing w:val="4"/>
          <w:sz w:val="30"/>
          <w:szCs w:val="30"/>
        </w:rPr>
        <w:t>31</w:t>
      </w:r>
      <w:r w:rsidR="002B71A5" w:rsidRPr="0014348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DB281A" w:rsidRPr="0014348D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Pr="0014348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995F79" w:rsidRPr="0014348D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E93A36" w:rsidRPr="0014348D">
        <w:rPr>
          <w:rFonts w:asciiTheme="majorBidi" w:hAnsiTheme="majorBidi" w:cstheme="majorBidi"/>
          <w:spacing w:val="4"/>
          <w:sz w:val="30"/>
          <w:szCs w:val="30"/>
        </w:rPr>
        <w:t>9</w:t>
      </w:r>
      <w:r w:rsidRPr="0014348D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และหมายเหตุประกอบงบการเงินแบบย่อ </w:t>
      </w:r>
      <w:r w:rsidR="00995F79" w:rsidRPr="0014348D">
        <w:rPr>
          <w:rFonts w:asciiTheme="majorBidi" w:hAnsiTheme="majorBidi" w:cstheme="majorBidi"/>
          <w:spacing w:val="4"/>
          <w:sz w:val="30"/>
          <w:szCs w:val="30"/>
        </w:rPr>
        <w:t>(</w:t>
      </w:r>
      <w:r w:rsidRPr="0014348D">
        <w:rPr>
          <w:rFonts w:asciiTheme="majorBidi" w:hAnsiTheme="majorBidi" w:cstheme="majorBidi"/>
          <w:spacing w:val="4"/>
          <w:sz w:val="30"/>
          <w:szCs w:val="30"/>
          <w:cs/>
        </w:rPr>
        <w:t>ข้อมูลทางการเงินระหว่างกาล</w:t>
      </w:r>
      <w:r w:rsidR="00995F79" w:rsidRPr="0014348D">
        <w:rPr>
          <w:rFonts w:asciiTheme="majorBidi" w:hAnsiTheme="majorBidi" w:cstheme="majorBidi"/>
          <w:spacing w:val="4"/>
          <w:sz w:val="30"/>
          <w:szCs w:val="30"/>
        </w:rPr>
        <w:t>)</w:t>
      </w:r>
      <w:r w:rsidRPr="0014348D">
        <w:rPr>
          <w:rFonts w:asciiTheme="majorBidi" w:hAnsiTheme="majorBidi" w:cstheme="majorBidi"/>
          <w:spacing w:val="4"/>
          <w:sz w:val="30"/>
          <w:szCs w:val="30"/>
          <w:cs/>
        </w:rPr>
        <w:t xml:space="preserve"> ของบริษัท </w:t>
      </w:r>
      <w:r w:rsidR="00E93A36" w:rsidRPr="0014348D">
        <w:rPr>
          <w:rFonts w:asciiTheme="majorBidi" w:hAnsiTheme="majorBidi" w:cs="Angsana New" w:hint="cs"/>
          <w:spacing w:val="4"/>
          <w:sz w:val="30"/>
          <w:szCs w:val="30"/>
          <w:cs/>
        </w:rPr>
        <w:t>ธนจิรา</w:t>
      </w:r>
      <w:r w:rsidR="00E93A36" w:rsidRPr="0014348D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E93A36" w:rsidRPr="0014348D">
        <w:rPr>
          <w:rFonts w:asciiTheme="majorBidi" w:hAnsiTheme="majorBidi" w:cs="Angsana New" w:hint="cs"/>
          <w:spacing w:val="4"/>
          <w:sz w:val="30"/>
          <w:szCs w:val="30"/>
          <w:cs/>
        </w:rPr>
        <w:t>รีเทล</w:t>
      </w:r>
      <w:r w:rsidR="00E93A36" w:rsidRPr="00E93A3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93A36" w:rsidRPr="0014348D">
        <w:rPr>
          <w:rFonts w:asciiTheme="majorBidi" w:hAnsiTheme="majorBidi" w:cs="Angsana New" w:hint="cs"/>
          <w:sz w:val="30"/>
          <w:szCs w:val="30"/>
          <w:cs/>
        </w:rPr>
        <w:t>คอร์ปอเรชั่น</w:t>
      </w:r>
      <w:r w:rsidRPr="0014348D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="00995F79" w:rsidRPr="0014348D">
        <w:rPr>
          <w:rFonts w:asciiTheme="majorBidi" w:hAnsiTheme="majorBidi" w:cstheme="majorBidi"/>
          <w:sz w:val="30"/>
          <w:szCs w:val="30"/>
        </w:rPr>
        <w:t>(</w:t>
      </w:r>
      <w:r w:rsidRPr="0014348D">
        <w:rPr>
          <w:rFonts w:asciiTheme="majorBidi" w:hAnsiTheme="majorBidi" w:cstheme="majorBidi"/>
          <w:sz w:val="30"/>
          <w:szCs w:val="30"/>
          <w:cs/>
        </w:rPr>
        <w:t>มหาชน</w:t>
      </w:r>
      <w:r w:rsidR="00995F79" w:rsidRPr="0014348D">
        <w:rPr>
          <w:rFonts w:asciiTheme="majorBidi" w:hAnsiTheme="majorBidi" w:cstheme="majorBidi"/>
          <w:sz w:val="30"/>
          <w:szCs w:val="30"/>
        </w:rPr>
        <w:t>)</w:t>
      </w:r>
      <w:r w:rsidRPr="0014348D">
        <w:rPr>
          <w:rFonts w:asciiTheme="majorBidi" w:hAnsiTheme="majorBidi" w:cstheme="majorBidi"/>
          <w:sz w:val="30"/>
          <w:szCs w:val="30"/>
        </w:rPr>
        <w:t xml:space="preserve"> </w:t>
      </w:r>
      <w:r w:rsidRPr="0014348D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และของเฉพาะบริษัท </w:t>
      </w:r>
      <w:r w:rsidR="00E93A36" w:rsidRPr="0014348D">
        <w:rPr>
          <w:rFonts w:asciiTheme="majorBidi" w:hAnsiTheme="majorBidi" w:cs="Angsana New" w:hint="cs"/>
          <w:sz w:val="30"/>
          <w:szCs w:val="30"/>
          <w:cs/>
        </w:rPr>
        <w:t>ธนจิรา</w:t>
      </w:r>
      <w:r w:rsidR="00E93A36" w:rsidRPr="001434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93A36" w:rsidRPr="0014348D">
        <w:rPr>
          <w:rFonts w:asciiTheme="majorBidi" w:hAnsiTheme="majorBidi" w:cs="Angsana New" w:hint="cs"/>
          <w:sz w:val="30"/>
          <w:szCs w:val="30"/>
          <w:cs/>
        </w:rPr>
        <w:t>รีเทล</w:t>
      </w:r>
      <w:r w:rsidR="00E93A36" w:rsidRPr="001434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93A36" w:rsidRPr="0014348D">
        <w:rPr>
          <w:rFonts w:asciiTheme="majorBidi" w:hAnsiTheme="majorBidi" w:cs="Angsana New" w:hint="cs"/>
          <w:sz w:val="30"/>
          <w:szCs w:val="30"/>
          <w:cs/>
        </w:rPr>
        <w:t>คอร์ปอเรชั่น</w:t>
      </w:r>
      <w:r w:rsidRPr="0014348D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="00995F79" w:rsidRPr="0014348D">
        <w:rPr>
          <w:rFonts w:asciiTheme="majorBidi" w:hAnsiTheme="majorBidi" w:cstheme="majorBidi"/>
          <w:sz w:val="30"/>
          <w:szCs w:val="30"/>
        </w:rPr>
        <w:t>(</w:t>
      </w:r>
      <w:r w:rsidRPr="0014348D">
        <w:rPr>
          <w:rFonts w:asciiTheme="majorBidi" w:hAnsiTheme="majorBidi" w:cstheme="majorBidi"/>
          <w:sz w:val="30"/>
          <w:szCs w:val="30"/>
          <w:cs/>
        </w:rPr>
        <w:t>มหาชน</w:t>
      </w:r>
      <w:r w:rsidR="00995F79" w:rsidRPr="0014348D">
        <w:rPr>
          <w:rFonts w:asciiTheme="majorBidi" w:hAnsiTheme="majorBidi" w:cstheme="majorBidi"/>
          <w:sz w:val="30"/>
          <w:szCs w:val="30"/>
        </w:rPr>
        <w:t>)</w:t>
      </w:r>
      <w:r w:rsidRPr="0014348D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E93A3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52B0D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482265">
        <w:rPr>
          <w:rFonts w:asciiTheme="majorBidi" w:hAnsiTheme="majorBidi" w:cstheme="majorBidi"/>
          <w:sz w:val="30"/>
          <w:szCs w:val="30"/>
        </w:rPr>
        <w:br/>
      </w:r>
      <w:r w:rsidRPr="00452B0D">
        <w:rPr>
          <w:rFonts w:asciiTheme="majorBidi" w:hAnsiTheme="majorBidi" w:cstheme="majorBidi"/>
          <w:sz w:val="30"/>
          <w:szCs w:val="30"/>
          <w:cs/>
        </w:rPr>
        <w:t xml:space="preserve">การบัญชีฉบับที่ </w:t>
      </w:r>
      <w:r w:rsidR="00995F79" w:rsidRPr="00452B0D">
        <w:rPr>
          <w:rFonts w:asciiTheme="majorBidi" w:hAnsiTheme="majorBidi" w:cstheme="majorBidi"/>
          <w:sz w:val="30"/>
          <w:szCs w:val="30"/>
        </w:rPr>
        <w:t>34</w:t>
      </w:r>
      <w:r w:rsidRPr="00452B0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A95EFE">
        <w:rPr>
          <w:rFonts w:asciiTheme="majorBidi" w:hAnsiTheme="majorBidi" w:cstheme="majorBidi"/>
          <w:sz w:val="30"/>
          <w:szCs w:val="30"/>
        </w:rPr>
        <w:br/>
      </w:r>
      <w:r w:rsidRPr="00452B0D">
        <w:rPr>
          <w:rFonts w:asciiTheme="majorBidi" w:hAnsiTheme="majorBidi" w:cstheme="majorBidi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</w:p>
    <w:p w14:paraId="0F4E748C" w14:textId="77777777" w:rsidR="00860C89" w:rsidRPr="00AD7AA5" w:rsidRDefault="00860C89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9CF5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1F40416" w14:textId="77777777" w:rsidR="00A322D4" w:rsidRPr="00452B0D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94DA4C5" w14:textId="5CA53A1A" w:rsidR="00A86AB1" w:rsidRPr="00AD7AA5" w:rsidRDefault="00A86AB1" w:rsidP="00C3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43613C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="00995F79" w:rsidRPr="00995F79">
        <w:rPr>
          <w:rFonts w:asciiTheme="majorBidi" w:hAnsiTheme="majorBidi" w:cstheme="majorBidi"/>
          <w:sz w:val="30"/>
          <w:szCs w:val="30"/>
        </w:rPr>
        <w:t>2410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</w:rPr>
        <w:t>“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482265">
        <w:rPr>
          <w:rFonts w:asciiTheme="majorBidi" w:hAnsiTheme="majorBidi" w:cstheme="majorBidi"/>
          <w:sz w:val="30"/>
          <w:szCs w:val="30"/>
        </w:rPr>
        <w:br/>
      </w:r>
      <w:r w:rsidRPr="00AD7AA5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AD7AA5">
        <w:rPr>
          <w:rFonts w:asciiTheme="majorBidi" w:hAnsiTheme="majorBidi" w:cstheme="majorBidi"/>
          <w:sz w:val="30"/>
          <w:szCs w:val="30"/>
        </w:rPr>
        <w:t xml:space="preserve">”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AD7AA5">
        <w:rPr>
          <w:rFonts w:asciiTheme="majorBidi" w:hAnsiTheme="majorBidi" w:cstheme="majorBidi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2265">
        <w:rPr>
          <w:rFonts w:asciiTheme="majorBidi" w:hAnsiTheme="majorBidi" w:cstheme="majorBidi"/>
          <w:sz w:val="30"/>
          <w:szCs w:val="30"/>
        </w:rPr>
        <w:br/>
      </w:r>
      <w:r w:rsidRPr="00AD7AA5">
        <w:rPr>
          <w:rFonts w:asciiTheme="majorBidi" w:hAnsiTheme="majorBidi" w:cstheme="majorBidi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82265">
        <w:rPr>
          <w:rFonts w:asciiTheme="majorBidi" w:hAnsiTheme="majorBidi" w:cstheme="majorBidi"/>
          <w:sz w:val="30"/>
          <w:szCs w:val="30"/>
        </w:rPr>
        <w:br/>
      </w:r>
      <w:r w:rsidRPr="00AD7AA5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8DB6C83" w14:textId="44DECCB5" w:rsidR="00D5408E" w:rsidRPr="00AD7AA5" w:rsidRDefault="00D5408E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63390" w14:textId="77777777" w:rsidR="00C37475" w:rsidRDefault="00C37475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B2BEAD" w14:textId="51B5087B" w:rsidR="00D857D3" w:rsidRPr="00AD7AA5" w:rsidRDefault="00D857D3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D857D3" w:rsidRPr="00AD7AA5" w:rsidSect="00D857D3">
          <w:footerReference w:type="default" r:id="rId17"/>
          <w:footerReference w:type="first" r:id="rId18"/>
          <w:type w:val="nextColumn"/>
          <w:pgSz w:w="11907" w:h="16839" w:code="9"/>
          <w:pgMar w:top="691" w:right="1152" w:bottom="576" w:left="1152" w:header="720" w:footer="720" w:gutter="0"/>
          <w:pgNumType w:chapStyle="1"/>
          <w:cols w:space="708"/>
          <w:titlePg/>
          <w:docGrid w:linePitch="360"/>
        </w:sectPr>
      </w:pPr>
    </w:p>
    <w:p w14:paraId="6BB3193D" w14:textId="07DAF3DD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0DC243B" w14:textId="77777777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866DB01" w14:textId="3BF2E83F" w:rsidR="00FA73F8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995F79" w:rsidRPr="00995F79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AF8961B" w14:textId="77777777" w:rsidR="008E2501" w:rsidRDefault="008E2501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24DFDDF" w14:textId="77777777" w:rsidR="008E2501" w:rsidRPr="009643FC" w:rsidRDefault="008E2501" w:rsidP="008E250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643FC">
        <w:rPr>
          <w:rFonts w:asciiTheme="majorBidi" w:hAnsiTheme="majorBidi" w:cs="Angsana New" w:hint="cs"/>
          <w:i/>
          <w:iCs/>
          <w:sz w:val="30"/>
          <w:szCs w:val="30"/>
          <w:cs/>
        </w:rPr>
        <w:t>เรื่องอื่น</w:t>
      </w:r>
      <w:r w:rsidRPr="009643FC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</w:p>
    <w:p w14:paraId="55110217" w14:textId="77777777" w:rsidR="008E2501" w:rsidRDefault="008E2501" w:rsidP="008E250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61A8583D" w14:textId="39EA96C6" w:rsidR="008E2501" w:rsidRPr="00AD7AA5" w:rsidRDefault="008E2501" w:rsidP="008E250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E4021">
        <w:rPr>
          <w:rFonts w:asciiTheme="majorBidi" w:hAnsiTheme="majorBidi" w:cs="Angsana New" w:hint="cs"/>
          <w:spacing w:val="-2"/>
          <w:sz w:val="30"/>
          <w:szCs w:val="30"/>
          <w:cs/>
        </w:rPr>
        <w:t>งบฐานะการเงินรวมและงบฐานะการเงินเฉพาะกิจการของบริษัท</w:t>
      </w:r>
      <w:r w:rsidRPr="000E40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E4021">
        <w:rPr>
          <w:rFonts w:asciiTheme="majorBidi" w:hAnsiTheme="majorBidi" w:cs="Angsana New" w:hint="cs"/>
          <w:spacing w:val="-2"/>
          <w:sz w:val="30"/>
          <w:szCs w:val="30"/>
          <w:cs/>
        </w:rPr>
        <w:t>ธนจิรา</w:t>
      </w:r>
      <w:r w:rsidRPr="000E40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E4021">
        <w:rPr>
          <w:rFonts w:asciiTheme="majorBidi" w:hAnsiTheme="majorBidi" w:cs="Angsana New" w:hint="cs"/>
          <w:spacing w:val="-2"/>
          <w:sz w:val="30"/>
          <w:szCs w:val="30"/>
          <w:cs/>
        </w:rPr>
        <w:t>รีเทล</w:t>
      </w:r>
      <w:r w:rsidRPr="000E40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E4021">
        <w:rPr>
          <w:rFonts w:asciiTheme="majorBidi" w:hAnsiTheme="majorBidi" w:cs="Angsana New" w:hint="cs"/>
          <w:spacing w:val="-2"/>
          <w:sz w:val="30"/>
          <w:szCs w:val="30"/>
          <w:cs/>
        </w:rPr>
        <w:t>คอร์ปอเรชั่น</w:t>
      </w:r>
      <w:r w:rsidRPr="000E40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E4021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Pr="000E4021">
        <w:rPr>
          <w:rFonts w:asciiTheme="majorBidi" w:hAnsiTheme="majorBidi" w:cs="Angsana New"/>
          <w:spacing w:val="-2"/>
          <w:sz w:val="30"/>
          <w:szCs w:val="30"/>
          <w:cs/>
        </w:rPr>
        <w:t xml:space="preserve"> (</w:t>
      </w:r>
      <w:r w:rsidRPr="000E4021">
        <w:rPr>
          <w:rFonts w:asciiTheme="majorBidi" w:hAnsiTheme="majorBidi" w:cs="Angsana New" w:hint="cs"/>
          <w:spacing w:val="-2"/>
          <w:sz w:val="30"/>
          <w:szCs w:val="30"/>
          <w:cs/>
        </w:rPr>
        <w:t>มหาชน</w:t>
      </w:r>
      <w:r w:rsidRPr="000E4021">
        <w:rPr>
          <w:rFonts w:asciiTheme="majorBidi" w:hAnsiTheme="majorBidi" w:cs="Angsana New"/>
          <w:spacing w:val="-2"/>
          <w:sz w:val="30"/>
          <w:szCs w:val="30"/>
          <w:cs/>
        </w:rPr>
        <w:t xml:space="preserve">) </w:t>
      </w:r>
      <w:r w:rsidRPr="000E4021">
        <w:rPr>
          <w:rFonts w:asciiTheme="majorBidi" w:hAnsiTheme="majorBidi" w:cs="Angsana New" w:hint="cs"/>
          <w:spacing w:val="-2"/>
          <w:sz w:val="30"/>
          <w:szCs w:val="30"/>
          <w:cs/>
        </w:rPr>
        <w:t>และบริษัทย่อย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และของบริษัท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F3227">
        <w:rPr>
          <w:rFonts w:asciiTheme="majorBidi" w:hAnsiTheme="majorBidi" w:cs="Angsana New" w:hint="cs"/>
          <w:sz w:val="30"/>
          <w:szCs w:val="30"/>
          <w:cs/>
        </w:rPr>
        <w:t>ธนจิรา</w:t>
      </w:r>
      <w:r w:rsidRPr="004F322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F3227">
        <w:rPr>
          <w:rFonts w:asciiTheme="majorBidi" w:hAnsiTheme="majorBidi" w:cs="Angsana New" w:hint="cs"/>
          <w:sz w:val="30"/>
          <w:szCs w:val="30"/>
          <w:cs/>
        </w:rPr>
        <w:t>รีเทล</w:t>
      </w:r>
      <w:r w:rsidRPr="004F322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F3227">
        <w:rPr>
          <w:rFonts w:asciiTheme="majorBidi" w:hAnsiTheme="majorBidi" w:cs="Angsana New" w:hint="cs"/>
          <w:sz w:val="30"/>
          <w:szCs w:val="30"/>
          <w:cs/>
        </w:rPr>
        <w:t>คอร์ปอเรชั่น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ณ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43FC">
        <w:rPr>
          <w:rFonts w:asciiTheme="majorBidi" w:hAnsiTheme="majorBidi" w:cstheme="majorBidi"/>
          <w:sz w:val="30"/>
          <w:szCs w:val="30"/>
        </w:rPr>
        <w:t xml:space="preserve">31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43F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9643FC">
        <w:rPr>
          <w:rFonts w:asciiTheme="majorBidi" w:hAnsiTheme="majorBidi" w:cstheme="majorBidi"/>
          <w:sz w:val="30"/>
          <w:szCs w:val="30"/>
        </w:rPr>
        <w:t xml:space="preserve">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ที่แสดงเป็นข้อมูลเปรียบเทียบ</w:t>
      </w:r>
      <w:r w:rsidRPr="000E4021">
        <w:rPr>
          <w:rFonts w:asciiTheme="majorBidi" w:hAnsiTheme="majorBidi" w:cs="Angsana New" w:hint="cs"/>
          <w:spacing w:val="2"/>
          <w:sz w:val="30"/>
          <w:szCs w:val="30"/>
          <w:cs/>
        </w:rPr>
        <w:t>ตรวจสอบโดยผู้สอบบัญชีอื่น</w:t>
      </w:r>
      <w:r w:rsidRPr="000E40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0E4021">
        <w:rPr>
          <w:rFonts w:asciiTheme="majorBidi" w:hAnsiTheme="majorBidi" w:cs="Angsana New" w:hint="cs"/>
          <w:spacing w:val="2"/>
          <w:sz w:val="30"/>
          <w:szCs w:val="30"/>
          <w:cs/>
        </w:rPr>
        <w:t>ซึ่งแสดงความเห็นอย่างไม่มีเงื่อนไขตามรายงานลงวันที่</w:t>
      </w:r>
      <w:r w:rsidRPr="000E40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0E4021">
        <w:rPr>
          <w:rFonts w:asciiTheme="majorBidi" w:hAnsiTheme="majorBidi" w:cstheme="majorBidi"/>
          <w:spacing w:val="2"/>
          <w:sz w:val="30"/>
          <w:szCs w:val="30"/>
        </w:rPr>
        <w:t xml:space="preserve">25 </w:t>
      </w:r>
      <w:r w:rsidRPr="000E4021">
        <w:rPr>
          <w:rFonts w:asciiTheme="majorBidi" w:hAnsiTheme="majorBidi" w:cs="Angsana New" w:hint="cs"/>
          <w:spacing w:val="2"/>
          <w:sz w:val="30"/>
          <w:szCs w:val="30"/>
          <w:cs/>
        </w:rPr>
        <w:t>กุมภาพันธ์</w:t>
      </w:r>
      <w:r w:rsidRPr="000E40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0E4021">
        <w:rPr>
          <w:rFonts w:asciiTheme="majorBidi" w:hAnsiTheme="majorBidi" w:cstheme="majorBidi"/>
          <w:spacing w:val="2"/>
          <w:sz w:val="30"/>
          <w:szCs w:val="30"/>
        </w:rPr>
        <w:t xml:space="preserve">2569 </w:t>
      </w:r>
      <w:r w:rsidRPr="000E4021">
        <w:rPr>
          <w:rFonts w:asciiTheme="majorBidi" w:hAnsiTheme="majorBidi" w:cs="Angsana New" w:hint="cs"/>
          <w:spacing w:val="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และงบกระแสเงินสดรวม</w:t>
      </w:r>
      <w:r w:rsidRPr="000E4021">
        <w:rPr>
          <w:rFonts w:asciiTheme="majorBidi" w:hAnsiTheme="majorBidi" w:cs="Angsana New" w:hint="cs"/>
          <w:spacing w:val="4"/>
          <w:sz w:val="30"/>
          <w:szCs w:val="30"/>
          <w:cs/>
        </w:rPr>
        <w:t>และงบกระแสเงินสดเฉพาะกิจการของบริษัท</w:t>
      </w:r>
      <w:r w:rsidRPr="000E4021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Pr="000E4021">
        <w:rPr>
          <w:rFonts w:asciiTheme="majorBidi" w:hAnsiTheme="majorBidi" w:cs="Angsana New" w:hint="cs"/>
          <w:spacing w:val="4"/>
          <w:sz w:val="30"/>
          <w:szCs w:val="30"/>
          <w:cs/>
        </w:rPr>
        <w:t>ธนจิรา</w:t>
      </w:r>
      <w:r w:rsidRPr="000E4021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Pr="000E4021">
        <w:rPr>
          <w:rFonts w:asciiTheme="majorBidi" w:hAnsiTheme="majorBidi" w:cs="Angsana New" w:hint="cs"/>
          <w:spacing w:val="4"/>
          <w:sz w:val="30"/>
          <w:szCs w:val="30"/>
          <w:cs/>
        </w:rPr>
        <w:t>รีเทล</w:t>
      </w:r>
      <w:r w:rsidRPr="000E4021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Pr="000E4021">
        <w:rPr>
          <w:rFonts w:asciiTheme="majorBidi" w:hAnsiTheme="majorBidi" w:cs="Angsana New" w:hint="cs"/>
          <w:spacing w:val="4"/>
          <w:sz w:val="30"/>
          <w:szCs w:val="30"/>
          <w:cs/>
        </w:rPr>
        <w:t>คอร์ปอเรชั่น</w:t>
      </w:r>
      <w:r w:rsidRPr="000E4021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Pr="000E4021">
        <w:rPr>
          <w:rFonts w:asciiTheme="majorBidi" w:hAnsiTheme="majorBidi" w:cs="Angsana New" w:hint="cs"/>
          <w:spacing w:val="4"/>
          <w:sz w:val="30"/>
          <w:szCs w:val="30"/>
          <w:cs/>
        </w:rPr>
        <w:t>จำกัด</w:t>
      </w:r>
      <w:r w:rsidRPr="000E4021">
        <w:rPr>
          <w:rFonts w:asciiTheme="majorBidi" w:hAnsiTheme="majorBidi" w:cs="Angsana New"/>
          <w:spacing w:val="4"/>
          <w:sz w:val="30"/>
          <w:szCs w:val="30"/>
          <w:cs/>
        </w:rPr>
        <w:t xml:space="preserve"> (</w:t>
      </w:r>
      <w:r w:rsidRPr="000E4021">
        <w:rPr>
          <w:rFonts w:asciiTheme="majorBidi" w:hAnsiTheme="majorBidi" w:cs="Angsana New" w:hint="cs"/>
          <w:spacing w:val="4"/>
          <w:sz w:val="30"/>
          <w:szCs w:val="30"/>
          <w:cs/>
        </w:rPr>
        <w:t>มหาชน</w:t>
      </w:r>
      <w:r w:rsidRPr="000E4021">
        <w:rPr>
          <w:rFonts w:asciiTheme="majorBidi" w:hAnsiTheme="majorBidi" w:cs="Angsana New"/>
          <w:spacing w:val="4"/>
          <w:sz w:val="30"/>
          <w:szCs w:val="30"/>
          <w:cs/>
        </w:rPr>
        <w:t xml:space="preserve">) </w:t>
      </w:r>
      <w:r w:rsidRPr="000E4021">
        <w:rPr>
          <w:rFonts w:asciiTheme="majorBidi" w:hAnsiTheme="majorBidi" w:cs="Angsana New" w:hint="cs"/>
          <w:spacing w:val="4"/>
          <w:sz w:val="30"/>
          <w:szCs w:val="30"/>
          <w:cs/>
        </w:rPr>
        <w:t>และบริษัทย่อย</w:t>
      </w:r>
      <w:r w:rsidRPr="000E4021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Pr="000E4021">
        <w:rPr>
          <w:rFonts w:asciiTheme="majorBidi" w:hAnsiTheme="majorBidi" w:cs="Angsana New" w:hint="cs"/>
          <w:spacing w:val="4"/>
          <w:sz w:val="30"/>
          <w:szCs w:val="30"/>
          <w:cs/>
        </w:rPr>
        <w:t>และของ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65AE">
        <w:rPr>
          <w:rFonts w:asciiTheme="majorBidi" w:hAnsiTheme="majorBidi" w:cs="Angsana New" w:hint="cs"/>
          <w:sz w:val="30"/>
          <w:szCs w:val="30"/>
          <w:cs/>
        </w:rPr>
        <w:t>ธนจิรา</w:t>
      </w:r>
      <w:r w:rsidRPr="000565A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65AE">
        <w:rPr>
          <w:rFonts w:asciiTheme="majorBidi" w:hAnsiTheme="majorBidi" w:cs="Angsana New" w:hint="cs"/>
          <w:sz w:val="30"/>
          <w:szCs w:val="30"/>
          <w:cs/>
        </w:rPr>
        <w:t>รีเทล</w:t>
      </w:r>
      <w:r w:rsidRPr="000565A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65AE">
        <w:rPr>
          <w:rFonts w:asciiTheme="majorBidi" w:hAnsiTheme="majorBidi" w:cs="Angsana New" w:hint="cs"/>
          <w:sz w:val="30"/>
          <w:szCs w:val="30"/>
          <w:cs/>
        </w:rPr>
        <w:t>คอร์ปอเรชั่น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สำหรับงวดสามเดือนสิ้นสุดวันที่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43FC">
        <w:rPr>
          <w:rFonts w:asciiTheme="majorBidi" w:hAnsiTheme="majorBidi" w:cstheme="majorBidi"/>
          <w:sz w:val="30"/>
          <w:szCs w:val="30"/>
        </w:rPr>
        <w:t xml:space="preserve">31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43F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9643FC">
        <w:rPr>
          <w:rFonts w:asciiTheme="majorBidi" w:hAnsiTheme="majorBidi" w:cstheme="majorBidi"/>
          <w:sz w:val="30"/>
          <w:szCs w:val="30"/>
        </w:rPr>
        <w:t xml:space="preserve">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ที่แสดงเป็นข้อมูลเปรียบเทียบสอบทานโดยผู้สอบบัญชีอื่น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โดยให้ข้อสรุปอย่างไม่มีเงื่อนไข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ตามรายงานลงวันที่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14</w:t>
      </w:r>
      <w:r w:rsidRPr="009643FC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2568</w:t>
      </w:r>
    </w:p>
    <w:p w14:paraId="47A90217" w14:textId="77777777" w:rsidR="00622DE7" w:rsidRPr="00AD7AA5" w:rsidRDefault="00622DE7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15A3D" w14:textId="162FC5BB" w:rsidR="009400DF" w:rsidRPr="00AD7AA5" w:rsidRDefault="009400DF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1055B" w14:textId="76D3A582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0816157" w14:textId="77777777" w:rsidR="00181DD8" w:rsidRPr="00AD7AA5" w:rsidRDefault="00181DD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A776D11" w14:textId="77777777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2A00C81" w14:textId="2D149631" w:rsidR="00A86AB1" w:rsidRPr="00AD7AA5" w:rsidRDefault="00995F79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995F79">
        <w:rPr>
          <w:rFonts w:asciiTheme="majorBidi" w:hAnsiTheme="majorBidi" w:cstheme="majorBidi"/>
          <w:lang w:val="en-US"/>
        </w:rPr>
        <w:t>(</w:t>
      </w:r>
      <w:r w:rsidR="00363780">
        <w:rPr>
          <w:rFonts w:asciiTheme="majorBidi" w:hAnsiTheme="majorBidi" w:cstheme="majorBidi" w:hint="cs"/>
          <w:cs/>
          <w:lang w:val="en-US"/>
        </w:rPr>
        <w:t>กฤตย์ ธรรมทัตโต</w:t>
      </w:r>
      <w:r w:rsidRPr="00995F79">
        <w:rPr>
          <w:rFonts w:asciiTheme="majorBidi" w:hAnsiTheme="majorBidi" w:cstheme="majorBidi"/>
          <w:lang w:val="en-US"/>
        </w:rPr>
        <w:t>)</w:t>
      </w:r>
    </w:p>
    <w:p w14:paraId="410C76D9" w14:textId="77777777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ผู้สอบบัญชีรับอนุญาต</w:t>
      </w:r>
    </w:p>
    <w:p w14:paraId="16382F56" w14:textId="3C361E10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เลขทะเบียน</w:t>
      </w:r>
      <w:r w:rsidRPr="00AD7AA5">
        <w:rPr>
          <w:rFonts w:asciiTheme="majorBidi" w:hAnsiTheme="majorBidi" w:cstheme="majorBidi"/>
          <w:cs/>
          <w:lang w:val="en-US"/>
        </w:rPr>
        <w:t xml:space="preserve"> </w:t>
      </w:r>
      <w:r w:rsidR="00995F79" w:rsidRPr="00995F79">
        <w:rPr>
          <w:rFonts w:asciiTheme="majorBidi" w:hAnsiTheme="majorBidi" w:cstheme="majorBidi"/>
          <w:lang w:val="en-US"/>
        </w:rPr>
        <w:t>11915</w:t>
      </w:r>
    </w:p>
    <w:p w14:paraId="047CBB2E" w14:textId="77777777" w:rsidR="00A322D4" w:rsidRPr="00AD7AA5" w:rsidRDefault="00A322D4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0258B62" w14:textId="77777777" w:rsidR="00A322D4" w:rsidRPr="00AD7AA5" w:rsidRDefault="00A322D4" w:rsidP="0018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54425D4" w14:textId="77777777" w:rsidR="00F65484" w:rsidRDefault="00A322D4" w:rsidP="00F6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6E0CFC0" w14:textId="32E1065D" w:rsidR="00D857D3" w:rsidRDefault="00FF3739" w:rsidP="00FF3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2276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281A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2276A3">
        <w:rPr>
          <w:rFonts w:asciiTheme="majorBidi" w:hAnsiTheme="majorBidi" w:cstheme="majorBidi"/>
          <w:sz w:val="30"/>
          <w:szCs w:val="30"/>
        </w:rPr>
        <w:t xml:space="preserve"> </w:t>
      </w:r>
      <w:r w:rsidR="00995F79" w:rsidRPr="00995F7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</w:p>
    <w:sectPr w:rsidR="00D857D3" w:rsidSect="00D857D3">
      <w:headerReference w:type="first" r:id="rId19"/>
      <w:footerReference w:type="first" r:id="rId20"/>
      <w:type w:val="nextColumn"/>
      <w:pgSz w:w="11907" w:h="16839" w:code="9"/>
      <w:pgMar w:top="691" w:right="1152" w:bottom="576" w:left="1152" w:header="720" w:footer="72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78434" w14:textId="77777777" w:rsidR="00892C3E" w:rsidRDefault="00892C3E">
      <w:r>
        <w:separator/>
      </w:r>
    </w:p>
  </w:endnote>
  <w:endnote w:type="continuationSeparator" w:id="0">
    <w:p w14:paraId="692E679A" w14:textId="77777777" w:rsidR="00892C3E" w:rsidRDefault="00892C3E">
      <w:r>
        <w:continuationSeparator/>
      </w:r>
    </w:p>
  </w:endnote>
  <w:endnote w:type="continuationNotice" w:id="1">
    <w:p w14:paraId="7FC2A773" w14:textId="77777777" w:rsidR="00892C3E" w:rsidRDefault="00892C3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35E30" w14:textId="17BB2D05" w:rsidR="005266CA" w:rsidRDefault="005266CA" w:rsidP="00617F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995F79" w:rsidRPr="00995F79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5C511195" w14:textId="77777777" w:rsidR="005266CA" w:rsidRDefault="005266CA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D1C592C" w14:textId="7186A54F" w:rsidR="005266CA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95F79" w:rsidRPr="00995F79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 w:rsidR="00995F79" w:rsidRPr="00995F79">
      <w:rPr>
        <w:rFonts w:ascii="Angsana New" w:hAnsi="Angsana New"/>
        <w:i/>
        <w:iCs/>
        <w:color w:val="0000FF"/>
        <w:sz w:val="30"/>
        <w:szCs w:val="30"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 w:rsidR="00995F79" w:rsidRPr="00995F79">
      <w:rPr>
        <w:rFonts w:ascii="Angsana New" w:hAnsi="Angsana New"/>
        <w:i/>
        <w:iCs/>
        <w:color w:val="0000FF"/>
        <w:sz w:val="30"/>
        <w:szCs w:val="30"/>
      </w:rPr>
      <w:t>)</w:t>
    </w:r>
    <w:r>
      <w:rPr>
        <w:rFonts w:ascii="Angsana New" w:hAnsi="Angsana New"/>
        <w:i/>
        <w:iCs/>
        <w:color w:val="0000FF"/>
        <w:sz w:val="30"/>
        <w:szCs w:val="30"/>
      </w:rPr>
      <w:t xml:space="preserve"> March </w:t>
    </w:r>
    <w:r w:rsidR="00995F79" w:rsidRPr="00995F79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D3D94" w14:textId="77777777" w:rsidR="005266CA" w:rsidRPr="00960645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406D7" w14:textId="77777777" w:rsidR="005266CA" w:rsidRDefault="005266CA" w:rsidP="00F2000C">
    <w:pPr>
      <w:pStyle w:val="Footer"/>
      <w:framePr w:wrap="around" w:vAnchor="text" w:hAnchor="margin" w:xAlign="right" w:y="1"/>
      <w:rPr>
        <w:rStyle w:val="PageNumber"/>
      </w:rPr>
    </w:pPr>
  </w:p>
  <w:p w14:paraId="766766C1" w14:textId="77777777" w:rsidR="005266CA" w:rsidRPr="00754709" w:rsidRDefault="005266CA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68F32" w14:textId="2F21633C" w:rsidR="005266CA" w:rsidRPr="009A4BCC" w:rsidRDefault="005266CA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2E573E">
      <w:rPr>
        <w:rFonts w:ascii="Angsana New" w:hAnsi="Angsana New"/>
        <w:sz w:val="30"/>
        <w:szCs w:val="30"/>
      </w:rPr>
      <w:fldChar w:fldCharType="begin"/>
    </w:r>
    <w:r w:rsidRPr="002E573E">
      <w:rPr>
        <w:rFonts w:ascii="Angsana New" w:hAnsi="Angsana New"/>
        <w:sz w:val="30"/>
        <w:szCs w:val="30"/>
      </w:rPr>
      <w:instrText xml:space="preserve"> PAGE   \* MERGEFORMAT </w:instrText>
    </w:r>
    <w:r w:rsidRPr="002E573E">
      <w:rPr>
        <w:rFonts w:ascii="Angsana New" w:hAnsi="Angsana New"/>
        <w:sz w:val="30"/>
        <w:szCs w:val="30"/>
      </w:rPr>
      <w:fldChar w:fldCharType="separate"/>
    </w:r>
    <w:r w:rsidR="00995F79" w:rsidRPr="00995F79">
      <w:rPr>
        <w:rFonts w:ascii="Angsana New" w:hAnsi="Angsana New"/>
        <w:noProof/>
        <w:sz w:val="30"/>
        <w:szCs w:val="30"/>
        <w:lang w:val="en-US"/>
      </w:rPr>
      <w:t>2</w:t>
    </w:r>
    <w:r w:rsidRPr="002E573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5712C" w14:textId="77777777" w:rsidR="00C37475" w:rsidRDefault="00C37475" w:rsidP="00F2000C">
    <w:pPr>
      <w:pStyle w:val="Footer"/>
      <w:framePr w:wrap="around" w:vAnchor="text" w:hAnchor="margin" w:xAlign="right" w:y="1"/>
      <w:rPr>
        <w:rStyle w:val="PageNumber"/>
      </w:rPr>
    </w:pPr>
  </w:p>
  <w:p w14:paraId="7E837B73" w14:textId="77777777" w:rsidR="00C37475" w:rsidRPr="00754709" w:rsidRDefault="00C37475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4908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8358CC" w14:textId="307AC0DC" w:rsidR="005266CA" w:rsidRPr="0059016C" w:rsidRDefault="005266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95F79" w:rsidRPr="00995F79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FDD45" w14:textId="77777777" w:rsidR="00892C3E" w:rsidRDefault="00892C3E">
      <w:r>
        <w:separator/>
      </w:r>
    </w:p>
  </w:footnote>
  <w:footnote w:type="continuationSeparator" w:id="0">
    <w:p w14:paraId="4B70735D" w14:textId="77777777" w:rsidR="00892C3E" w:rsidRDefault="00892C3E">
      <w:r>
        <w:continuationSeparator/>
      </w:r>
    </w:p>
  </w:footnote>
  <w:footnote w:type="continuationNotice" w:id="1">
    <w:p w14:paraId="7B34B84D" w14:textId="77777777" w:rsidR="00892C3E" w:rsidRDefault="00892C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E9709" w14:textId="77777777" w:rsidR="005266CA" w:rsidRDefault="00000000" w:rsidP="00713C50">
    <w:pPr>
      <w:pStyle w:val="Header"/>
    </w:pPr>
    <w:r>
      <w:rPr>
        <w:noProof/>
      </w:rPr>
      <w:pict w14:anchorId="3A5351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CC135" w14:textId="4C623DA1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FE33130" w14:textId="79E2FE43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4414C0D" w14:textId="280F3E01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BCA7770" w14:textId="5155040A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588D351" w14:textId="2D1FA28B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1AB795A" w14:textId="77777777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F6353" w14:textId="67174F59" w:rsidR="000D0D97" w:rsidRDefault="001A7059">
    <w:pPr>
      <w:pStyle w:val="Header"/>
    </w:pPr>
    <w:r>
      <w:rPr>
        <w:noProof/>
      </w:rPr>
      <w:drawing>
        <wp:inline distT="0" distB="0" distL="0" distR="0" wp14:anchorId="044BFC33" wp14:editId="7216F575">
          <wp:extent cx="5477347" cy="1214298"/>
          <wp:effectExtent l="0" t="0" r="0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0811" cy="1219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78F02" w14:textId="67693C16" w:rsidR="00156365" w:rsidRDefault="009D20D0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  <w:r>
      <w:rPr>
        <w:noProof/>
      </w:rPr>
      <w:drawing>
        <wp:inline distT="0" distB="0" distL="0" distR="0" wp14:anchorId="2AB1DA1A" wp14:editId="491D65E6">
          <wp:extent cx="1219200" cy="584200"/>
          <wp:effectExtent l="0" t="0" r="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r="77738" b="51883"/>
                  <a:stretch/>
                </pic:blipFill>
                <pic:spPr bwMode="auto">
                  <a:xfrm>
                    <a:off x="0" y="0"/>
                    <a:ext cx="1224603" cy="58678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B3312CD" w14:textId="77777777" w:rsidR="003141B8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0FFEAF" w14:textId="55AA6254" w:rsidR="003141B8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D4FAE02" w14:textId="77777777" w:rsidR="003141B8" w:rsidRPr="00156365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61421">
    <w:abstractNumId w:val="10"/>
  </w:num>
  <w:num w:numId="2" w16cid:durableId="3869667">
    <w:abstractNumId w:val="20"/>
  </w:num>
  <w:num w:numId="3" w16cid:durableId="495803494">
    <w:abstractNumId w:val="0"/>
  </w:num>
  <w:num w:numId="4" w16cid:durableId="365185001">
    <w:abstractNumId w:val="15"/>
  </w:num>
  <w:num w:numId="5" w16cid:durableId="1562864348">
    <w:abstractNumId w:val="8"/>
  </w:num>
  <w:num w:numId="6" w16cid:durableId="1829900566">
    <w:abstractNumId w:val="1"/>
  </w:num>
  <w:num w:numId="7" w16cid:durableId="1586261268">
    <w:abstractNumId w:val="16"/>
  </w:num>
  <w:num w:numId="8" w16cid:durableId="887716463">
    <w:abstractNumId w:val="3"/>
  </w:num>
  <w:num w:numId="9" w16cid:durableId="1043796356">
    <w:abstractNumId w:val="2"/>
  </w:num>
  <w:num w:numId="10" w16cid:durableId="644504819">
    <w:abstractNumId w:val="21"/>
  </w:num>
  <w:num w:numId="11" w16cid:durableId="1585064083">
    <w:abstractNumId w:val="19"/>
  </w:num>
  <w:num w:numId="12" w16cid:durableId="1974601727">
    <w:abstractNumId w:val="13"/>
  </w:num>
  <w:num w:numId="13" w16cid:durableId="1001008957">
    <w:abstractNumId w:val="4"/>
  </w:num>
  <w:num w:numId="14" w16cid:durableId="562302820">
    <w:abstractNumId w:val="14"/>
  </w:num>
  <w:num w:numId="15" w16cid:durableId="1861235120">
    <w:abstractNumId w:val="17"/>
  </w:num>
  <w:num w:numId="16" w16cid:durableId="822625406">
    <w:abstractNumId w:val="12"/>
  </w:num>
  <w:num w:numId="17" w16cid:durableId="1323317405">
    <w:abstractNumId w:val="11"/>
  </w:num>
  <w:num w:numId="18" w16cid:durableId="143858597">
    <w:abstractNumId w:val="5"/>
  </w:num>
  <w:num w:numId="19" w16cid:durableId="728040440">
    <w:abstractNumId w:val="7"/>
  </w:num>
  <w:num w:numId="20" w16cid:durableId="205341465">
    <w:abstractNumId w:val="6"/>
  </w:num>
  <w:num w:numId="21" w16cid:durableId="626474736">
    <w:abstractNumId w:val="9"/>
  </w:num>
  <w:num w:numId="22" w16cid:durableId="1204055991">
    <w:abstractNumId w:val="5"/>
  </w:num>
  <w:num w:numId="23" w16cid:durableId="1952782392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94"/>
    <w:rsid w:val="00001175"/>
    <w:rsid w:val="00001BEF"/>
    <w:rsid w:val="00001E92"/>
    <w:rsid w:val="00001FA0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40"/>
    <w:rsid w:val="000063F2"/>
    <w:rsid w:val="00007B57"/>
    <w:rsid w:val="00010374"/>
    <w:rsid w:val="000105D6"/>
    <w:rsid w:val="00010BEE"/>
    <w:rsid w:val="00010E15"/>
    <w:rsid w:val="000110E8"/>
    <w:rsid w:val="00011182"/>
    <w:rsid w:val="000116E1"/>
    <w:rsid w:val="0001192B"/>
    <w:rsid w:val="00011BD6"/>
    <w:rsid w:val="00011F8D"/>
    <w:rsid w:val="00012E83"/>
    <w:rsid w:val="000135F7"/>
    <w:rsid w:val="0001364C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182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B88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C3D"/>
    <w:rsid w:val="00026132"/>
    <w:rsid w:val="0002666D"/>
    <w:rsid w:val="00027A4F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0F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723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991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C9A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D19"/>
    <w:rsid w:val="000A518C"/>
    <w:rsid w:val="000A5C96"/>
    <w:rsid w:val="000A6B33"/>
    <w:rsid w:val="000A6D5A"/>
    <w:rsid w:val="000A74A7"/>
    <w:rsid w:val="000A74FD"/>
    <w:rsid w:val="000A7701"/>
    <w:rsid w:val="000A78E1"/>
    <w:rsid w:val="000A7BAD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0D97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9C5"/>
    <w:rsid w:val="000D5A9D"/>
    <w:rsid w:val="000D6696"/>
    <w:rsid w:val="000D6971"/>
    <w:rsid w:val="000D7311"/>
    <w:rsid w:val="000E0429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1D8"/>
    <w:rsid w:val="000E3890"/>
    <w:rsid w:val="000E39E5"/>
    <w:rsid w:val="000E3A2C"/>
    <w:rsid w:val="000E3C11"/>
    <w:rsid w:val="000E42B7"/>
    <w:rsid w:val="000E48C0"/>
    <w:rsid w:val="000E4BD7"/>
    <w:rsid w:val="000E52F6"/>
    <w:rsid w:val="000E56AF"/>
    <w:rsid w:val="000E5B65"/>
    <w:rsid w:val="000E5F52"/>
    <w:rsid w:val="000E6788"/>
    <w:rsid w:val="000E6C2F"/>
    <w:rsid w:val="000E7191"/>
    <w:rsid w:val="000E7873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3AF2"/>
    <w:rsid w:val="000F3B52"/>
    <w:rsid w:val="000F3E74"/>
    <w:rsid w:val="000F4B5E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46B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5897"/>
    <w:rsid w:val="00126617"/>
    <w:rsid w:val="001271E0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5BA3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48D"/>
    <w:rsid w:val="001435C0"/>
    <w:rsid w:val="00143890"/>
    <w:rsid w:val="00143DED"/>
    <w:rsid w:val="00143E4F"/>
    <w:rsid w:val="00143F40"/>
    <w:rsid w:val="0014408E"/>
    <w:rsid w:val="0014517B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365"/>
    <w:rsid w:val="0015657D"/>
    <w:rsid w:val="001573FD"/>
    <w:rsid w:val="00157C97"/>
    <w:rsid w:val="00157CDB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72D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D8"/>
    <w:rsid w:val="00181DE0"/>
    <w:rsid w:val="00182829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87992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059"/>
    <w:rsid w:val="001A754E"/>
    <w:rsid w:val="001A7857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5E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D0C"/>
    <w:rsid w:val="001B5F95"/>
    <w:rsid w:val="001B60DC"/>
    <w:rsid w:val="001B662B"/>
    <w:rsid w:val="001B6DC0"/>
    <w:rsid w:val="001B742F"/>
    <w:rsid w:val="001B764A"/>
    <w:rsid w:val="001B76DF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CC8"/>
    <w:rsid w:val="001D0EFA"/>
    <w:rsid w:val="001D13A9"/>
    <w:rsid w:val="001D1889"/>
    <w:rsid w:val="001D1B27"/>
    <w:rsid w:val="001D25E0"/>
    <w:rsid w:val="001D4B96"/>
    <w:rsid w:val="001D522E"/>
    <w:rsid w:val="001D554B"/>
    <w:rsid w:val="001D5890"/>
    <w:rsid w:val="001D5D99"/>
    <w:rsid w:val="001D6389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2EA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444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0AF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6A3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075"/>
    <w:rsid w:val="0023412E"/>
    <w:rsid w:val="00234148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7A1"/>
    <w:rsid w:val="00240B99"/>
    <w:rsid w:val="00241A1A"/>
    <w:rsid w:val="00241DE9"/>
    <w:rsid w:val="002421CD"/>
    <w:rsid w:val="00242AF0"/>
    <w:rsid w:val="002430EB"/>
    <w:rsid w:val="0024351C"/>
    <w:rsid w:val="00243581"/>
    <w:rsid w:val="00243648"/>
    <w:rsid w:val="00243DB9"/>
    <w:rsid w:val="00244D95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CC8"/>
    <w:rsid w:val="00270F60"/>
    <w:rsid w:val="00271216"/>
    <w:rsid w:val="0027140C"/>
    <w:rsid w:val="00272D23"/>
    <w:rsid w:val="00272DAF"/>
    <w:rsid w:val="00273145"/>
    <w:rsid w:val="002732AE"/>
    <w:rsid w:val="002734AC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742"/>
    <w:rsid w:val="00283D0D"/>
    <w:rsid w:val="002848CD"/>
    <w:rsid w:val="00284F39"/>
    <w:rsid w:val="00284FE0"/>
    <w:rsid w:val="002850CF"/>
    <w:rsid w:val="00285301"/>
    <w:rsid w:val="002862EB"/>
    <w:rsid w:val="00286617"/>
    <w:rsid w:val="00286671"/>
    <w:rsid w:val="00287940"/>
    <w:rsid w:val="0028799B"/>
    <w:rsid w:val="00287BD2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127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22D"/>
    <w:rsid w:val="002A6394"/>
    <w:rsid w:val="002A65B1"/>
    <w:rsid w:val="002A6930"/>
    <w:rsid w:val="002A7064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721"/>
    <w:rsid w:val="002B5B13"/>
    <w:rsid w:val="002B5DCF"/>
    <w:rsid w:val="002B5EC1"/>
    <w:rsid w:val="002B64A4"/>
    <w:rsid w:val="002B6DA8"/>
    <w:rsid w:val="002B71A5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26CC"/>
    <w:rsid w:val="002C2BCB"/>
    <w:rsid w:val="002C2E66"/>
    <w:rsid w:val="002C33D5"/>
    <w:rsid w:val="002C368E"/>
    <w:rsid w:val="002C39A9"/>
    <w:rsid w:val="002C3C13"/>
    <w:rsid w:val="002C3FD2"/>
    <w:rsid w:val="002C3FE5"/>
    <w:rsid w:val="002C48B8"/>
    <w:rsid w:val="002C6394"/>
    <w:rsid w:val="002C653B"/>
    <w:rsid w:val="002C737B"/>
    <w:rsid w:val="002C753D"/>
    <w:rsid w:val="002C755C"/>
    <w:rsid w:val="002D02C7"/>
    <w:rsid w:val="002D07E9"/>
    <w:rsid w:val="002D0E8D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34D3"/>
    <w:rsid w:val="002E3751"/>
    <w:rsid w:val="002E3FC1"/>
    <w:rsid w:val="002E4149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2F19"/>
    <w:rsid w:val="002F3269"/>
    <w:rsid w:val="002F33BD"/>
    <w:rsid w:val="002F3848"/>
    <w:rsid w:val="002F3893"/>
    <w:rsid w:val="002F54C4"/>
    <w:rsid w:val="002F57D1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3A5"/>
    <w:rsid w:val="0030490B"/>
    <w:rsid w:val="00304D2A"/>
    <w:rsid w:val="00305B63"/>
    <w:rsid w:val="00306A89"/>
    <w:rsid w:val="003102D7"/>
    <w:rsid w:val="003102DA"/>
    <w:rsid w:val="00310BAA"/>
    <w:rsid w:val="00310DBE"/>
    <w:rsid w:val="00311FC8"/>
    <w:rsid w:val="00312631"/>
    <w:rsid w:val="003128A2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1B8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332E"/>
    <w:rsid w:val="0033366E"/>
    <w:rsid w:val="00333CEF"/>
    <w:rsid w:val="00333E34"/>
    <w:rsid w:val="0033455F"/>
    <w:rsid w:val="00334FEB"/>
    <w:rsid w:val="003352AA"/>
    <w:rsid w:val="00335477"/>
    <w:rsid w:val="003355A9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4A74"/>
    <w:rsid w:val="00344DD7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2B60"/>
    <w:rsid w:val="00354205"/>
    <w:rsid w:val="00354368"/>
    <w:rsid w:val="003548E4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2E"/>
    <w:rsid w:val="00361BA2"/>
    <w:rsid w:val="003627C3"/>
    <w:rsid w:val="0036296D"/>
    <w:rsid w:val="00362A1B"/>
    <w:rsid w:val="00362A74"/>
    <w:rsid w:val="00362E50"/>
    <w:rsid w:val="003633FA"/>
    <w:rsid w:val="003635BE"/>
    <w:rsid w:val="00363780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348"/>
    <w:rsid w:val="0037559B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7559"/>
    <w:rsid w:val="003877C8"/>
    <w:rsid w:val="0039024C"/>
    <w:rsid w:val="003902B9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C6E"/>
    <w:rsid w:val="003A6F0C"/>
    <w:rsid w:val="003A7166"/>
    <w:rsid w:val="003A778E"/>
    <w:rsid w:val="003A7923"/>
    <w:rsid w:val="003B0A78"/>
    <w:rsid w:val="003B0BAC"/>
    <w:rsid w:val="003B0BE2"/>
    <w:rsid w:val="003B0CA7"/>
    <w:rsid w:val="003B1665"/>
    <w:rsid w:val="003B1682"/>
    <w:rsid w:val="003B1BEE"/>
    <w:rsid w:val="003B1F86"/>
    <w:rsid w:val="003B2962"/>
    <w:rsid w:val="003B3518"/>
    <w:rsid w:val="003B392D"/>
    <w:rsid w:val="003B43B5"/>
    <w:rsid w:val="003B4550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C45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AC3"/>
    <w:rsid w:val="003D0CFC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01"/>
    <w:rsid w:val="003D3C3C"/>
    <w:rsid w:val="003D3D3C"/>
    <w:rsid w:val="003D4AFF"/>
    <w:rsid w:val="003D4BB4"/>
    <w:rsid w:val="003D4E9B"/>
    <w:rsid w:val="003D6BA4"/>
    <w:rsid w:val="003D70DD"/>
    <w:rsid w:val="003D79F8"/>
    <w:rsid w:val="003D7B43"/>
    <w:rsid w:val="003E0FB3"/>
    <w:rsid w:val="003E1346"/>
    <w:rsid w:val="003E1C03"/>
    <w:rsid w:val="003E202C"/>
    <w:rsid w:val="003E24C3"/>
    <w:rsid w:val="003E265E"/>
    <w:rsid w:val="003E2695"/>
    <w:rsid w:val="003E2F27"/>
    <w:rsid w:val="003E3873"/>
    <w:rsid w:val="003E396A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37F"/>
    <w:rsid w:val="003F357A"/>
    <w:rsid w:val="003F3D32"/>
    <w:rsid w:val="003F3E80"/>
    <w:rsid w:val="003F491D"/>
    <w:rsid w:val="003F4CA6"/>
    <w:rsid w:val="003F5100"/>
    <w:rsid w:val="003F51A4"/>
    <w:rsid w:val="003F549D"/>
    <w:rsid w:val="003F68B7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0E41"/>
    <w:rsid w:val="004011B4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6D0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C3"/>
    <w:rsid w:val="00406E82"/>
    <w:rsid w:val="0040745C"/>
    <w:rsid w:val="00407D55"/>
    <w:rsid w:val="004104F9"/>
    <w:rsid w:val="00410770"/>
    <w:rsid w:val="00410D5D"/>
    <w:rsid w:val="00410DE7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3D5B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36F9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345"/>
    <w:rsid w:val="0043740F"/>
    <w:rsid w:val="00440002"/>
    <w:rsid w:val="00440222"/>
    <w:rsid w:val="00440A04"/>
    <w:rsid w:val="004414A1"/>
    <w:rsid w:val="00441E8F"/>
    <w:rsid w:val="0044245F"/>
    <w:rsid w:val="004424A7"/>
    <w:rsid w:val="0044312A"/>
    <w:rsid w:val="00443210"/>
    <w:rsid w:val="0044342F"/>
    <w:rsid w:val="004434FD"/>
    <w:rsid w:val="00443593"/>
    <w:rsid w:val="00443CF7"/>
    <w:rsid w:val="004444F7"/>
    <w:rsid w:val="00445196"/>
    <w:rsid w:val="00446209"/>
    <w:rsid w:val="004464BA"/>
    <w:rsid w:val="00446657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2B0D"/>
    <w:rsid w:val="00453F18"/>
    <w:rsid w:val="00454289"/>
    <w:rsid w:val="00454DCF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DED"/>
    <w:rsid w:val="004760B1"/>
    <w:rsid w:val="00476D97"/>
    <w:rsid w:val="0047798B"/>
    <w:rsid w:val="00477A1A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53"/>
    <w:rsid w:val="004821CD"/>
    <w:rsid w:val="00482265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E6B"/>
    <w:rsid w:val="00492496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A45"/>
    <w:rsid w:val="004A2E96"/>
    <w:rsid w:val="004A339F"/>
    <w:rsid w:val="004A36A7"/>
    <w:rsid w:val="004A4405"/>
    <w:rsid w:val="004A4A7A"/>
    <w:rsid w:val="004A5300"/>
    <w:rsid w:val="004A5676"/>
    <w:rsid w:val="004A57EE"/>
    <w:rsid w:val="004A5F17"/>
    <w:rsid w:val="004A5F59"/>
    <w:rsid w:val="004A64E4"/>
    <w:rsid w:val="004A6A7D"/>
    <w:rsid w:val="004A72BB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3CA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A83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E8"/>
    <w:rsid w:val="004D7A58"/>
    <w:rsid w:val="004D7F6C"/>
    <w:rsid w:val="004E0114"/>
    <w:rsid w:val="004E0299"/>
    <w:rsid w:val="004E030B"/>
    <w:rsid w:val="004E0503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86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9D1"/>
    <w:rsid w:val="00504DC5"/>
    <w:rsid w:val="00505025"/>
    <w:rsid w:val="005053F1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102"/>
    <w:rsid w:val="00523A22"/>
    <w:rsid w:val="005240D9"/>
    <w:rsid w:val="00524AAF"/>
    <w:rsid w:val="005250BE"/>
    <w:rsid w:val="00525FB1"/>
    <w:rsid w:val="00526069"/>
    <w:rsid w:val="00526415"/>
    <w:rsid w:val="005266CA"/>
    <w:rsid w:val="00527A8F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6FB9"/>
    <w:rsid w:val="0054706F"/>
    <w:rsid w:val="00547258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C02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1D27"/>
    <w:rsid w:val="00582328"/>
    <w:rsid w:val="00582CB6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C8B"/>
    <w:rsid w:val="005D5FD6"/>
    <w:rsid w:val="005D706E"/>
    <w:rsid w:val="005D70B9"/>
    <w:rsid w:val="005E00C2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275"/>
    <w:rsid w:val="00606428"/>
    <w:rsid w:val="00606493"/>
    <w:rsid w:val="00606AD0"/>
    <w:rsid w:val="00606BA7"/>
    <w:rsid w:val="006072AA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DF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BA6"/>
    <w:rsid w:val="0062761F"/>
    <w:rsid w:val="00627910"/>
    <w:rsid w:val="00627913"/>
    <w:rsid w:val="00627C7B"/>
    <w:rsid w:val="00627D37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6E66"/>
    <w:rsid w:val="00637173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6F04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5BDB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24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725"/>
    <w:rsid w:val="00685B00"/>
    <w:rsid w:val="00685B8F"/>
    <w:rsid w:val="00685C82"/>
    <w:rsid w:val="0068628F"/>
    <w:rsid w:val="0068633C"/>
    <w:rsid w:val="0068669B"/>
    <w:rsid w:val="0068793D"/>
    <w:rsid w:val="00687AB4"/>
    <w:rsid w:val="00687E1C"/>
    <w:rsid w:val="00687F1A"/>
    <w:rsid w:val="00690435"/>
    <w:rsid w:val="006905A4"/>
    <w:rsid w:val="00691761"/>
    <w:rsid w:val="006921D8"/>
    <w:rsid w:val="006941D4"/>
    <w:rsid w:val="006947AF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97DCB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0EEF"/>
    <w:rsid w:val="006B105C"/>
    <w:rsid w:val="006B1C94"/>
    <w:rsid w:val="006B2232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4A55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34FD"/>
    <w:rsid w:val="006C37EB"/>
    <w:rsid w:val="006C389D"/>
    <w:rsid w:val="006C3C42"/>
    <w:rsid w:val="006C3F9D"/>
    <w:rsid w:val="006C4F56"/>
    <w:rsid w:val="006C5741"/>
    <w:rsid w:val="006C5958"/>
    <w:rsid w:val="006C5CB9"/>
    <w:rsid w:val="006C772C"/>
    <w:rsid w:val="006C7827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478"/>
    <w:rsid w:val="006E288C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878"/>
    <w:rsid w:val="006F3F05"/>
    <w:rsid w:val="006F43DA"/>
    <w:rsid w:val="006F46DF"/>
    <w:rsid w:val="006F4973"/>
    <w:rsid w:val="006F4C57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7B6"/>
    <w:rsid w:val="00700829"/>
    <w:rsid w:val="00701C8E"/>
    <w:rsid w:val="00701D6F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632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13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C3E"/>
    <w:rsid w:val="007307C2"/>
    <w:rsid w:val="00730B4D"/>
    <w:rsid w:val="00730C99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503"/>
    <w:rsid w:val="00744F2E"/>
    <w:rsid w:val="00745F93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1E9A"/>
    <w:rsid w:val="00782510"/>
    <w:rsid w:val="00782B7B"/>
    <w:rsid w:val="00782D66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086F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7463"/>
    <w:rsid w:val="00797588"/>
    <w:rsid w:val="0079769B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398"/>
    <w:rsid w:val="007A4883"/>
    <w:rsid w:val="007A4C22"/>
    <w:rsid w:val="007A53E3"/>
    <w:rsid w:val="007A6A6E"/>
    <w:rsid w:val="007A6A9E"/>
    <w:rsid w:val="007A6DB2"/>
    <w:rsid w:val="007A7A90"/>
    <w:rsid w:val="007A7E12"/>
    <w:rsid w:val="007B080F"/>
    <w:rsid w:val="007B0B43"/>
    <w:rsid w:val="007B0D41"/>
    <w:rsid w:val="007B1801"/>
    <w:rsid w:val="007B189E"/>
    <w:rsid w:val="007B1A3D"/>
    <w:rsid w:val="007B1C87"/>
    <w:rsid w:val="007B2147"/>
    <w:rsid w:val="007B2165"/>
    <w:rsid w:val="007B2246"/>
    <w:rsid w:val="007B2342"/>
    <w:rsid w:val="007B2BF0"/>
    <w:rsid w:val="007B301B"/>
    <w:rsid w:val="007B3E95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3A3B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855"/>
    <w:rsid w:val="007F1A7F"/>
    <w:rsid w:val="007F1D87"/>
    <w:rsid w:val="007F2778"/>
    <w:rsid w:val="007F2F5B"/>
    <w:rsid w:val="007F3B40"/>
    <w:rsid w:val="007F400E"/>
    <w:rsid w:val="007F484B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2C0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216"/>
    <w:rsid w:val="00804561"/>
    <w:rsid w:val="00805110"/>
    <w:rsid w:val="008058F7"/>
    <w:rsid w:val="00805D1D"/>
    <w:rsid w:val="00806129"/>
    <w:rsid w:val="008064AF"/>
    <w:rsid w:val="00806D6D"/>
    <w:rsid w:val="008071AD"/>
    <w:rsid w:val="008078BD"/>
    <w:rsid w:val="00807B5A"/>
    <w:rsid w:val="00810A27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41D"/>
    <w:rsid w:val="00830657"/>
    <w:rsid w:val="00830EE8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270"/>
    <w:rsid w:val="00840361"/>
    <w:rsid w:val="00840532"/>
    <w:rsid w:val="008407D1"/>
    <w:rsid w:val="008409E1"/>
    <w:rsid w:val="00840C8B"/>
    <w:rsid w:val="008410C6"/>
    <w:rsid w:val="00841264"/>
    <w:rsid w:val="0084130B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9D4"/>
    <w:rsid w:val="00851AAD"/>
    <w:rsid w:val="008520C6"/>
    <w:rsid w:val="00852174"/>
    <w:rsid w:val="008524F0"/>
    <w:rsid w:val="008526B7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1D0B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87D04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C3E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4EA8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910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501"/>
    <w:rsid w:val="008E2DDC"/>
    <w:rsid w:val="008E3C1A"/>
    <w:rsid w:val="008E4102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D94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6FEF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7A6"/>
    <w:rsid w:val="00914F63"/>
    <w:rsid w:val="00915626"/>
    <w:rsid w:val="00915ACC"/>
    <w:rsid w:val="009163C4"/>
    <w:rsid w:val="009166CE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1F48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0DF"/>
    <w:rsid w:val="009404E1"/>
    <w:rsid w:val="00940666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105"/>
    <w:rsid w:val="00956382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316"/>
    <w:rsid w:val="00976523"/>
    <w:rsid w:val="0097682B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1EA3"/>
    <w:rsid w:val="00982385"/>
    <w:rsid w:val="009825A1"/>
    <w:rsid w:val="00982693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4CB"/>
    <w:rsid w:val="009936F4"/>
    <w:rsid w:val="009937D0"/>
    <w:rsid w:val="00994DCD"/>
    <w:rsid w:val="0099511E"/>
    <w:rsid w:val="009951D2"/>
    <w:rsid w:val="00995510"/>
    <w:rsid w:val="009956B4"/>
    <w:rsid w:val="009959DE"/>
    <w:rsid w:val="00995C97"/>
    <w:rsid w:val="00995CEA"/>
    <w:rsid w:val="00995F79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A72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0FB2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902"/>
    <w:rsid w:val="009D1C63"/>
    <w:rsid w:val="009D20D0"/>
    <w:rsid w:val="009D2335"/>
    <w:rsid w:val="009D2912"/>
    <w:rsid w:val="009D2A49"/>
    <w:rsid w:val="009D2F94"/>
    <w:rsid w:val="009D32E8"/>
    <w:rsid w:val="009D3602"/>
    <w:rsid w:val="009D3949"/>
    <w:rsid w:val="009D5377"/>
    <w:rsid w:val="009D5D26"/>
    <w:rsid w:val="009D5DD0"/>
    <w:rsid w:val="009D60E5"/>
    <w:rsid w:val="009D6853"/>
    <w:rsid w:val="009D68C8"/>
    <w:rsid w:val="009D6F27"/>
    <w:rsid w:val="009D7190"/>
    <w:rsid w:val="009D72D0"/>
    <w:rsid w:val="009E01D5"/>
    <w:rsid w:val="009E07C8"/>
    <w:rsid w:val="009E0CB6"/>
    <w:rsid w:val="009E0D5A"/>
    <w:rsid w:val="009E1553"/>
    <w:rsid w:val="009E17EB"/>
    <w:rsid w:val="009E1ABA"/>
    <w:rsid w:val="009E1BFF"/>
    <w:rsid w:val="009E1E50"/>
    <w:rsid w:val="009E2B14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988"/>
    <w:rsid w:val="009E7B18"/>
    <w:rsid w:val="009E7CA3"/>
    <w:rsid w:val="009E7D1A"/>
    <w:rsid w:val="009F0516"/>
    <w:rsid w:val="009F0812"/>
    <w:rsid w:val="009F0958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A28"/>
    <w:rsid w:val="009F6AC3"/>
    <w:rsid w:val="009F7B63"/>
    <w:rsid w:val="009F7BDC"/>
    <w:rsid w:val="009F7FC6"/>
    <w:rsid w:val="00A00922"/>
    <w:rsid w:val="00A00BF2"/>
    <w:rsid w:val="00A00D3D"/>
    <w:rsid w:val="00A0121C"/>
    <w:rsid w:val="00A0141D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498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231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3351"/>
    <w:rsid w:val="00A234F3"/>
    <w:rsid w:val="00A23E26"/>
    <w:rsid w:val="00A24602"/>
    <w:rsid w:val="00A24C4E"/>
    <w:rsid w:val="00A256BB"/>
    <w:rsid w:val="00A26764"/>
    <w:rsid w:val="00A2728B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92"/>
    <w:rsid w:val="00A32AFD"/>
    <w:rsid w:val="00A32E7B"/>
    <w:rsid w:val="00A337DA"/>
    <w:rsid w:val="00A33E4D"/>
    <w:rsid w:val="00A345FB"/>
    <w:rsid w:val="00A34775"/>
    <w:rsid w:val="00A34E33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8D6"/>
    <w:rsid w:val="00A40ED4"/>
    <w:rsid w:val="00A41074"/>
    <w:rsid w:val="00A41BFD"/>
    <w:rsid w:val="00A41DB9"/>
    <w:rsid w:val="00A41E84"/>
    <w:rsid w:val="00A4230F"/>
    <w:rsid w:val="00A42EBE"/>
    <w:rsid w:val="00A438F2"/>
    <w:rsid w:val="00A43ADA"/>
    <w:rsid w:val="00A43C22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820"/>
    <w:rsid w:val="00A46F91"/>
    <w:rsid w:val="00A471EF"/>
    <w:rsid w:val="00A471F1"/>
    <w:rsid w:val="00A474D9"/>
    <w:rsid w:val="00A47C49"/>
    <w:rsid w:val="00A47D8E"/>
    <w:rsid w:val="00A47EF1"/>
    <w:rsid w:val="00A50766"/>
    <w:rsid w:val="00A507A2"/>
    <w:rsid w:val="00A5138B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516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4C07"/>
    <w:rsid w:val="00A75558"/>
    <w:rsid w:val="00A75847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87D50"/>
    <w:rsid w:val="00A9031D"/>
    <w:rsid w:val="00A90552"/>
    <w:rsid w:val="00A9055D"/>
    <w:rsid w:val="00A90FA3"/>
    <w:rsid w:val="00A9157F"/>
    <w:rsid w:val="00A9159A"/>
    <w:rsid w:val="00A91C84"/>
    <w:rsid w:val="00A92AB6"/>
    <w:rsid w:val="00A92B2C"/>
    <w:rsid w:val="00A92EA7"/>
    <w:rsid w:val="00A933BC"/>
    <w:rsid w:val="00A93858"/>
    <w:rsid w:val="00A93B63"/>
    <w:rsid w:val="00A9493D"/>
    <w:rsid w:val="00A954BA"/>
    <w:rsid w:val="00A95CE3"/>
    <w:rsid w:val="00A95EFE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B40"/>
    <w:rsid w:val="00AA3F82"/>
    <w:rsid w:val="00AA43CF"/>
    <w:rsid w:val="00AA43EE"/>
    <w:rsid w:val="00AA4FDA"/>
    <w:rsid w:val="00AA5852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AA5"/>
    <w:rsid w:val="00AD7CB2"/>
    <w:rsid w:val="00AE009D"/>
    <w:rsid w:val="00AE0428"/>
    <w:rsid w:val="00AE0974"/>
    <w:rsid w:val="00AE09A5"/>
    <w:rsid w:val="00AE18C0"/>
    <w:rsid w:val="00AE2B3E"/>
    <w:rsid w:val="00AE2BE1"/>
    <w:rsid w:val="00AE2C53"/>
    <w:rsid w:val="00AE2CE0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79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3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8A4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4654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BBF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421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1D84"/>
    <w:rsid w:val="00B634AD"/>
    <w:rsid w:val="00B63675"/>
    <w:rsid w:val="00B63D0A"/>
    <w:rsid w:val="00B6664B"/>
    <w:rsid w:val="00B6667E"/>
    <w:rsid w:val="00B67BC4"/>
    <w:rsid w:val="00B67CD2"/>
    <w:rsid w:val="00B70329"/>
    <w:rsid w:val="00B7049E"/>
    <w:rsid w:val="00B70816"/>
    <w:rsid w:val="00B71AD7"/>
    <w:rsid w:val="00B72695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C1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2BDD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76D"/>
    <w:rsid w:val="00BC0A41"/>
    <w:rsid w:val="00BC0AD9"/>
    <w:rsid w:val="00BC11AF"/>
    <w:rsid w:val="00BC1241"/>
    <w:rsid w:val="00BC1453"/>
    <w:rsid w:val="00BC1ADC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2180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223"/>
    <w:rsid w:val="00C04DE0"/>
    <w:rsid w:val="00C05553"/>
    <w:rsid w:val="00C06397"/>
    <w:rsid w:val="00C06635"/>
    <w:rsid w:val="00C06A30"/>
    <w:rsid w:val="00C06AFF"/>
    <w:rsid w:val="00C078A5"/>
    <w:rsid w:val="00C07B49"/>
    <w:rsid w:val="00C07F3A"/>
    <w:rsid w:val="00C10279"/>
    <w:rsid w:val="00C10519"/>
    <w:rsid w:val="00C10ECC"/>
    <w:rsid w:val="00C111A9"/>
    <w:rsid w:val="00C112BE"/>
    <w:rsid w:val="00C1147A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1E7C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1326"/>
    <w:rsid w:val="00C31641"/>
    <w:rsid w:val="00C3189B"/>
    <w:rsid w:val="00C31BAD"/>
    <w:rsid w:val="00C325D2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475"/>
    <w:rsid w:val="00C37B8F"/>
    <w:rsid w:val="00C37F8D"/>
    <w:rsid w:val="00C40165"/>
    <w:rsid w:val="00C40440"/>
    <w:rsid w:val="00C40F39"/>
    <w:rsid w:val="00C41057"/>
    <w:rsid w:val="00C41427"/>
    <w:rsid w:val="00C42649"/>
    <w:rsid w:val="00C42777"/>
    <w:rsid w:val="00C432E7"/>
    <w:rsid w:val="00C437CC"/>
    <w:rsid w:val="00C4391F"/>
    <w:rsid w:val="00C44140"/>
    <w:rsid w:val="00C44542"/>
    <w:rsid w:val="00C44622"/>
    <w:rsid w:val="00C44B70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CF"/>
    <w:rsid w:val="00C6034F"/>
    <w:rsid w:val="00C60544"/>
    <w:rsid w:val="00C60AD9"/>
    <w:rsid w:val="00C610D6"/>
    <w:rsid w:val="00C615A4"/>
    <w:rsid w:val="00C61646"/>
    <w:rsid w:val="00C61BE2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115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5A84"/>
    <w:rsid w:val="00C860FC"/>
    <w:rsid w:val="00C86145"/>
    <w:rsid w:val="00C86A3E"/>
    <w:rsid w:val="00C87305"/>
    <w:rsid w:val="00C877F6"/>
    <w:rsid w:val="00C87861"/>
    <w:rsid w:val="00C878B2"/>
    <w:rsid w:val="00C879AA"/>
    <w:rsid w:val="00C87E91"/>
    <w:rsid w:val="00C87F86"/>
    <w:rsid w:val="00C90D36"/>
    <w:rsid w:val="00C90E6D"/>
    <w:rsid w:val="00C911E4"/>
    <w:rsid w:val="00C91A08"/>
    <w:rsid w:val="00C9238F"/>
    <w:rsid w:val="00C930C4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613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C8"/>
    <w:rsid w:val="00CA19D6"/>
    <w:rsid w:val="00CA1A7A"/>
    <w:rsid w:val="00CA1CC3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092"/>
    <w:rsid w:val="00CC6109"/>
    <w:rsid w:val="00CC6D0B"/>
    <w:rsid w:val="00CC6EDA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019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5AAC"/>
    <w:rsid w:val="00D05C49"/>
    <w:rsid w:val="00D066E4"/>
    <w:rsid w:val="00D06AF5"/>
    <w:rsid w:val="00D06E02"/>
    <w:rsid w:val="00D07205"/>
    <w:rsid w:val="00D0775A"/>
    <w:rsid w:val="00D07D5D"/>
    <w:rsid w:val="00D07E34"/>
    <w:rsid w:val="00D104D0"/>
    <w:rsid w:val="00D10725"/>
    <w:rsid w:val="00D107AF"/>
    <w:rsid w:val="00D11329"/>
    <w:rsid w:val="00D124E7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2000B"/>
    <w:rsid w:val="00D2027B"/>
    <w:rsid w:val="00D205F1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72E6"/>
    <w:rsid w:val="00D27710"/>
    <w:rsid w:val="00D27799"/>
    <w:rsid w:val="00D30050"/>
    <w:rsid w:val="00D3053D"/>
    <w:rsid w:val="00D30EAB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1E6"/>
    <w:rsid w:val="00D37961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1F9"/>
    <w:rsid w:val="00D4781F"/>
    <w:rsid w:val="00D50321"/>
    <w:rsid w:val="00D50A39"/>
    <w:rsid w:val="00D50C86"/>
    <w:rsid w:val="00D50CAE"/>
    <w:rsid w:val="00D50D84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2E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4EA7"/>
    <w:rsid w:val="00D85060"/>
    <w:rsid w:val="00D857D3"/>
    <w:rsid w:val="00D85C7F"/>
    <w:rsid w:val="00D85E52"/>
    <w:rsid w:val="00D86624"/>
    <w:rsid w:val="00D8679C"/>
    <w:rsid w:val="00D86CAB"/>
    <w:rsid w:val="00D871C9"/>
    <w:rsid w:val="00D87A85"/>
    <w:rsid w:val="00D87B06"/>
    <w:rsid w:val="00D87B64"/>
    <w:rsid w:val="00D90060"/>
    <w:rsid w:val="00D902D1"/>
    <w:rsid w:val="00D903D3"/>
    <w:rsid w:val="00D90A48"/>
    <w:rsid w:val="00D90ABD"/>
    <w:rsid w:val="00D91B77"/>
    <w:rsid w:val="00D91E32"/>
    <w:rsid w:val="00D9238C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18D0"/>
    <w:rsid w:val="00DB2227"/>
    <w:rsid w:val="00DB281A"/>
    <w:rsid w:val="00DB2BA9"/>
    <w:rsid w:val="00DB2BFB"/>
    <w:rsid w:val="00DB34A2"/>
    <w:rsid w:val="00DB41F3"/>
    <w:rsid w:val="00DB421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7EB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0E18"/>
    <w:rsid w:val="00DD12B9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8A6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8CB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BA5"/>
    <w:rsid w:val="00E00F89"/>
    <w:rsid w:val="00E01267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8C2"/>
    <w:rsid w:val="00E049A1"/>
    <w:rsid w:val="00E04B21"/>
    <w:rsid w:val="00E04BC4"/>
    <w:rsid w:val="00E0521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2FEC"/>
    <w:rsid w:val="00E33153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0CEE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3CD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5B6"/>
    <w:rsid w:val="00E5760B"/>
    <w:rsid w:val="00E60065"/>
    <w:rsid w:val="00E601B2"/>
    <w:rsid w:val="00E60248"/>
    <w:rsid w:val="00E60A70"/>
    <w:rsid w:val="00E60D30"/>
    <w:rsid w:val="00E614B9"/>
    <w:rsid w:val="00E61FE5"/>
    <w:rsid w:val="00E62163"/>
    <w:rsid w:val="00E6236C"/>
    <w:rsid w:val="00E626A1"/>
    <w:rsid w:val="00E638A5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2E0F"/>
    <w:rsid w:val="00E93A36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42B5"/>
    <w:rsid w:val="00ED4F07"/>
    <w:rsid w:val="00ED5664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7C2"/>
    <w:rsid w:val="00EE7A69"/>
    <w:rsid w:val="00EF01A2"/>
    <w:rsid w:val="00EF0B94"/>
    <w:rsid w:val="00EF1439"/>
    <w:rsid w:val="00EF1A23"/>
    <w:rsid w:val="00EF245F"/>
    <w:rsid w:val="00EF2A39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5451"/>
    <w:rsid w:val="00F15970"/>
    <w:rsid w:val="00F15D49"/>
    <w:rsid w:val="00F15DFF"/>
    <w:rsid w:val="00F16969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2BEB"/>
    <w:rsid w:val="00F2327A"/>
    <w:rsid w:val="00F237EC"/>
    <w:rsid w:val="00F239CD"/>
    <w:rsid w:val="00F23B36"/>
    <w:rsid w:val="00F24239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E1"/>
    <w:rsid w:val="00F271A8"/>
    <w:rsid w:val="00F2769A"/>
    <w:rsid w:val="00F2798C"/>
    <w:rsid w:val="00F27C95"/>
    <w:rsid w:val="00F301D4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F4"/>
    <w:rsid w:val="00F40CCE"/>
    <w:rsid w:val="00F40EF0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97"/>
    <w:rsid w:val="00F462F7"/>
    <w:rsid w:val="00F46896"/>
    <w:rsid w:val="00F47AA4"/>
    <w:rsid w:val="00F47B0A"/>
    <w:rsid w:val="00F508F1"/>
    <w:rsid w:val="00F512FD"/>
    <w:rsid w:val="00F5178C"/>
    <w:rsid w:val="00F518A5"/>
    <w:rsid w:val="00F51AC3"/>
    <w:rsid w:val="00F51AD7"/>
    <w:rsid w:val="00F52D5B"/>
    <w:rsid w:val="00F52FAB"/>
    <w:rsid w:val="00F5316C"/>
    <w:rsid w:val="00F53623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2FE"/>
    <w:rsid w:val="00F65484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76"/>
    <w:rsid w:val="00F742EF"/>
    <w:rsid w:val="00F74633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2DFB"/>
    <w:rsid w:val="00F9322E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ADC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3FC"/>
    <w:rsid w:val="00FB3A67"/>
    <w:rsid w:val="00FB416A"/>
    <w:rsid w:val="00FB49B3"/>
    <w:rsid w:val="00FB541A"/>
    <w:rsid w:val="00FB5649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26B8"/>
    <w:rsid w:val="00FD2D02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739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3C3D4-EC3E-4F63-9C2D-3A83431BBE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272FDA9-4337-4611-B64B-97961926AA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06524D-419E-485D-B0A7-5C16030AF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37</TotalTime>
  <Pages>3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Kullachai, Leesirisan</cp:lastModifiedBy>
  <cp:revision>18</cp:revision>
  <cp:lastPrinted>2022-11-09T03:52:00Z</cp:lastPrinted>
  <dcterms:created xsi:type="dcterms:W3CDTF">2026-05-08T09:39:00Z</dcterms:created>
  <dcterms:modified xsi:type="dcterms:W3CDTF">2026-05-12T15:46:00Z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