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4300D" w14:textId="77777777" w:rsidR="004429EB" w:rsidRPr="00CE0BDC" w:rsidRDefault="004429EB" w:rsidP="00600390">
      <w:pPr>
        <w:pStyle w:val="IndexHeading1"/>
        <w:spacing w:after="0" w:line="240" w:lineRule="auto"/>
        <w:ind w:left="1080" w:hanging="1080"/>
        <w:outlineLvl w:val="0"/>
        <w:rPr>
          <w:rFonts w:ascii="Browallia New" w:hAnsi="Browallia New" w:cs="Browallia New"/>
          <w:b w:val="0"/>
          <w:bCs/>
          <w:sz w:val="26"/>
          <w:szCs w:val="26"/>
          <w:lang w:bidi="th-TH"/>
        </w:rPr>
      </w:pPr>
    </w:p>
    <w:p w14:paraId="533E4D60" w14:textId="6B3868AA" w:rsidR="00804175" w:rsidRPr="00466C14" w:rsidRDefault="00804175" w:rsidP="00600390">
      <w:pPr>
        <w:pStyle w:val="IndexHeading1"/>
        <w:spacing w:after="0" w:line="240" w:lineRule="auto"/>
        <w:ind w:left="1080" w:hanging="1080"/>
        <w:outlineLvl w:val="0"/>
        <w:rPr>
          <w:rFonts w:ascii="Browallia New" w:hAnsi="Browallia New" w:cs="Browallia New"/>
          <w:b w:val="0"/>
          <w:bCs/>
          <w:sz w:val="26"/>
          <w:szCs w:val="26"/>
          <w:lang w:val="en-US" w:bidi="th-TH"/>
        </w:rPr>
      </w:pPr>
      <w:r w:rsidRPr="00466C14">
        <w:rPr>
          <w:rFonts w:ascii="Browallia New" w:hAnsi="Browallia New" w:cs="Browallia New"/>
          <w:b w:val="0"/>
          <w:bCs/>
          <w:sz w:val="26"/>
          <w:szCs w:val="26"/>
          <w:cs/>
          <w:lang w:bidi="th-TH"/>
        </w:rPr>
        <w:t>หมายเหตุ</w:t>
      </w:r>
      <w:r w:rsidRPr="00466C14">
        <w:rPr>
          <w:rFonts w:ascii="Browallia New" w:hAnsi="Browallia New" w:cs="Browallia New"/>
          <w:b w:val="0"/>
          <w:bCs/>
          <w:sz w:val="26"/>
          <w:szCs w:val="26"/>
        </w:rPr>
        <w:tab/>
      </w:r>
      <w:r w:rsidRPr="00466C14">
        <w:rPr>
          <w:rFonts w:ascii="Browallia New" w:hAnsi="Browallia New" w:cs="Browallia New"/>
          <w:b w:val="0"/>
          <w:bCs/>
          <w:sz w:val="26"/>
          <w:szCs w:val="26"/>
          <w:cs/>
          <w:lang w:bidi="th-TH"/>
        </w:rPr>
        <w:t>สารบัญ</w:t>
      </w:r>
    </w:p>
    <w:p w14:paraId="182B45F8" w14:textId="77777777" w:rsidR="00081F88" w:rsidRPr="00466C14" w:rsidRDefault="00081F88" w:rsidP="00600390">
      <w:pPr>
        <w:pStyle w:val="IndexHeading1"/>
        <w:spacing w:after="0" w:line="240" w:lineRule="auto"/>
        <w:ind w:left="0" w:firstLine="0"/>
        <w:outlineLvl w:val="0"/>
        <w:rPr>
          <w:rFonts w:ascii="Browallia New" w:hAnsi="Browallia New" w:cs="Browallia New"/>
          <w:b w:val="0"/>
          <w:bCs/>
          <w:sz w:val="26"/>
          <w:szCs w:val="26"/>
          <w:lang w:val="en-US" w:bidi="th-TH"/>
        </w:rPr>
      </w:pPr>
    </w:p>
    <w:p w14:paraId="553E8626" w14:textId="50DBC852" w:rsidR="00831431" w:rsidRPr="00466C14" w:rsidRDefault="00831431" w:rsidP="00600390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  <w:lang w:bidi="th-TH"/>
        </w:rPr>
        <w:t>ข้อมูลทั่วไป</w:t>
      </w:r>
    </w:p>
    <w:p w14:paraId="3CBD4A71" w14:textId="3095AED2" w:rsidR="007D2B7F" w:rsidRPr="00466C14" w:rsidRDefault="00804175" w:rsidP="00600390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  <w:lang w:bidi="th-TH"/>
        </w:rPr>
        <w:t>เกณฑ์การ</w:t>
      </w:r>
      <w:r w:rsidR="002D6AFB" w:rsidRPr="00466C14">
        <w:rPr>
          <w:rFonts w:ascii="Browallia New" w:hAnsi="Browallia New" w:cs="Browallia New"/>
          <w:sz w:val="26"/>
          <w:szCs w:val="26"/>
          <w:cs/>
          <w:lang w:bidi="th-TH"/>
        </w:rPr>
        <w:t>จัดทำข้อมูลทางการเงิน</w:t>
      </w:r>
    </w:p>
    <w:p w14:paraId="0A80F595" w14:textId="25C40521" w:rsidR="0064296C" w:rsidRPr="00466C14" w:rsidRDefault="002D6AFB" w:rsidP="00600390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  <w:lang w:bidi="th-TH"/>
        </w:rPr>
        <w:t>นโยบายการบัญชีที่มีสาระสำคัญ</w:t>
      </w:r>
    </w:p>
    <w:p w14:paraId="0D92F540" w14:textId="05331D61" w:rsidR="0064296C" w:rsidRPr="00466C14" w:rsidRDefault="00BE265E" w:rsidP="00600390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  <w:lang w:bidi="th-TH"/>
        </w:rPr>
        <w:t>มาตรฐานการรายงานทางการเงินใหม่และฉบับปรับปรุง</w:t>
      </w:r>
      <w:r w:rsidR="006C2306" w:rsidRPr="00466C14">
        <w:rPr>
          <w:rFonts w:ascii="Browallia New" w:hAnsi="Browallia New" w:cs="Browallia New"/>
          <w:sz w:val="26"/>
          <w:szCs w:val="26"/>
          <w:cs/>
          <w:lang w:bidi="th-TH"/>
        </w:rPr>
        <w:t>และการเปลี่ยนแปลงนโยบายการบัญชี</w:t>
      </w:r>
    </w:p>
    <w:p w14:paraId="6155D605" w14:textId="0E440328" w:rsidR="0064296C" w:rsidRPr="00466C14" w:rsidRDefault="009900C2" w:rsidP="00600390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  <w:lang w:bidi="th-TH"/>
        </w:rPr>
        <w:t>ประมาณการทางบัญชี</w:t>
      </w:r>
    </w:p>
    <w:p w14:paraId="065D3B5C" w14:textId="6239C988" w:rsidR="00532CAC" w:rsidRPr="00466C14" w:rsidRDefault="00F20114" w:rsidP="00600390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  <w:lang w:bidi="th-TH"/>
        </w:rPr>
        <w:t>การเสนอข้อมูลทางการเงินจำแนกตามส่วนงาน</w:t>
      </w:r>
    </w:p>
    <w:p w14:paraId="17C14B93" w14:textId="5DF5427E" w:rsidR="0064296C" w:rsidRPr="00466C14" w:rsidRDefault="00981BFC" w:rsidP="00600390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  <w:lang w:bidi="th-TH"/>
        </w:rPr>
        <w:t>มูลค่ายุติธรรม</w:t>
      </w:r>
    </w:p>
    <w:p w14:paraId="5896009B" w14:textId="2504BEAE" w:rsidR="0064296C" w:rsidRPr="00466C14" w:rsidRDefault="00485AC3" w:rsidP="00600390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  <w:lang w:bidi="th-TH"/>
        </w:rPr>
        <w:t>เงินลงทุนสุทธิ</w:t>
      </w:r>
    </w:p>
    <w:p w14:paraId="268C0ECB" w14:textId="1A648A86" w:rsidR="002A3866" w:rsidRPr="00466C14" w:rsidRDefault="00446BFE" w:rsidP="00600390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  <w:lang w:bidi="th-TH"/>
        </w:rPr>
        <w:t>เงิน</w:t>
      </w:r>
      <w:r w:rsidR="000D6B51" w:rsidRPr="00466C14">
        <w:rPr>
          <w:rFonts w:ascii="Browallia New" w:hAnsi="Browallia New" w:cs="Browallia New"/>
          <w:sz w:val="26"/>
          <w:szCs w:val="26"/>
          <w:cs/>
          <w:lang w:bidi="th-TH"/>
        </w:rPr>
        <w:t>ลงทุนในบริษัทย่อยสุทธิ</w:t>
      </w:r>
    </w:p>
    <w:p w14:paraId="0E3BFA65" w14:textId="77777777" w:rsidR="002A3866" w:rsidRPr="00466C14" w:rsidRDefault="002A3866" w:rsidP="00600390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02E9FCBB" w14:textId="472A991F" w:rsidR="002A3866" w:rsidRPr="00466C14" w:rsidRDefault="0095453A" w:rsidP="00600390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</w:rPr>
        <w:t>ค่าเผื่อผลขาดทุนด้านเครดิตที่คาดว่าจะเกิดขึ้น</w:t>
      </w:r>
    </w:p>
    <w:p w14:paraId="2046F6DF" w14:textId="37DDBAC0" w:rsidR="004C4375" w:rsidRPr="00466C14" w:rsidRDefault="00424858" w:rsidP="00600390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 w:hint="cs"/>
          <w:sz w:val="26"/>
          <w:szCs w:val="26"/>
          <w:cs/>
          <w:lang w:bidi="th-TH"/>
        </w:rPr>
        <w:t>หนี้สินอื่น</w:t>
      </w:r>
    </w:p>
    <w:p w14:paraId="0A4C9435" w14:textId="59BB11B3" w:rsidR="0064296C" w:rsidRPr="00466C14" w:rsidRDefault="00C74638" w:rsidP="00600390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  <w:lang w:bidi="th-TH"/>
        </w:rPr>
        <w:t>เงินกองทุนที่ต้องดำรงไว้ตามกฎหมาย</w:t>
      </w:r>
    </w:p>
    <w:p w14:paraId="7510B474" w14:textId="78A2DFDC" w:rsidR="0064296C" w:rsidRPr="00466C14" w:rsidRDefault="00C74638" w:rsidP="00600390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  <w:lang w:bidi="th-TH"/>
        </w:rPr>
        <w:t>รายได้ดอกเบี้ย</w:t>
      </w:r>
    </w:p>
    <w:p w14:paraId="3FD2E340" w14:textId="1B72E0FA" w:rsidR="0064296C" w:rsidRPr="00466C14" w:rsidRDefault="00C74638" w:rsidP="00600390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  <w:lang w:bidi="th-TH"/>
        </w:rPr>
        <w:t>ค่าใช้จ่ายดอกเบี้ย</w:t>
      </w:r>
    </w:p>
    <w:p w14:paraId="34F001B3" w14:textId="77777777" w:rsidR="00FD5CBE" w:rsidRPr="00466C14" w:rsidRDefault="00FD5CBE" w:rsidP="00600390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  <w:lang w:bidi="th-TH"/>
        </w:rPr>
        <w:t>ผลขาดทุนด้านเครดิตที่คาดว่าจะเกิดขึ้น</w:t>
      </w:r>
    </w:p>
    <w:p w14:paraId="171601D7" w14:textId="4E792247" w:rsidR="00FD5CBE" w:rsidRPr="00466C14" w:rsidRDefault="00207467" w:rsidP="00600390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  <w:lang w:bidi="th-TH"/>
        </w:rPr>
        <w:t>ค่าใช้จ่าย</w:t>
      </w:r>
      <w:r w:rsidR="00FD5CBE" w:rsidRPr="00466C14">
        <w:rPr>
          <w:rFonts w:ascii="Browallia New" w:hAnsi="Browallia New" w:cs="Browallia New"/>
          <w:sz w:val="26"/>
          <w:szCs w:val="26"/>
          <w:cs/>
          <w:lang w:bidi="th-TH"/>
        </w:rPr>
        <w:t>ภาษีเงินได้</w:t>
      </w:r>
    </w:p>
    <w:p w14:paraId="7D684CFD" w14:textId="77777777" w:rsidR="00FD5CBE" w:rsidRPr="00466C14" w:rsidRDefault="00FD5CBE" w:rsidP="00600390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สินทรัพย์ที่มีภาระผูกพันและข้อจำกัด</w:t>
      </w:r>
    </w:p>
    <w:p w14:paraId="4A3FBD8F" w14:textId="77777777" w:rsidR="005717DD" w:rsidRPr="00466C14" w:rsidRDefault="005717DD" w:rsidP="00600390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  <w:lang w:bidi="th-TH"/>
        </w:rPr>
        <w:t>ภาระผูกพันและหนี้สินที่อาจจะเกิดขึ้น</w:t>
      </w:r>
    </w:p>
    <w:p w14:paraId="37AF36FE" w14:textId="212D9995" w:rsidR="0007749D" w:rsidRPr="00466C14" w:rsidRDefault="005717DD" w:rsidP="00600390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  <w:lang w:bidi="th-TH"/>
        </w:rPr>
        <w:t>รายการ</w:t>
      </w:r>
      <w:r w:rsidR="00A51CF0" w:rsidRPr="00466C14">
        <w:rPr>
          <w:rFonts w:ascii="Browallia New" w:hAnsi="Browallia New" w:cs="Browallia New"/>
          <w:sz w:val="26"/>
          <w:szCs w:val="26"/>
          <w:cs/>
          <w:lang w:bidi="th-TH"/>
        </w:rPr>
        <w:t>กับกิจการหรือบุคคลที่เกี่ยวข้องกัน</w:t>
      </w:r>
    </w:p>
    <w:p w14:paraId="74A9D58F" w14:textId="77777777" w:rsidR="0007749D" w:rsidRPr="00466C14" w:rsidRDefault="0007749D" w:rsidP="00600390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  <w:lang w:bidi="th-TH"/>
        </w:rPr>
        <w:t>ผลประโยชน์อื่นที่จ่ายแก่กรรมการและผู้มีอำนาจในการจัดการ</w:t>
      </w:r>
    </w:p>
    <w:p w14:paraId="0790848B" w14:textId="2C70C2A8" w:rsidR="0064296C" w:rsidRPr="00466C14" w:rsidRDefault="006F5CCD" w:rsidP="00600390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  <w:lang w:bidi="th-TH"/>
        </w:rPr>
        <w:t>เหตุการณ์ภายหลังวันที่ใน</w:t>
      </w:r>
      <w:r w:rsidR="00593799" w:rsidRPr="00466C14">
        <w:rPr>
          <w:rFonts w:ascii="Browallia New" w:hAnsi="Browallia New" w:cs="Browallia New"/>
          <w:sz w:val="26"/>
          <w:szCs w:val="26"/>
          <w:cs/>
          <w:lang w:bidi="th-TH"/>
        </w:rPr>
        <w:t>รายงาน</w:t>
      </w:r>
    </w:p>
    <w:p w14:paraId="1EF8625A" w14:textId="77777777" w:rsidR="00CE0BDC" w:rsidRPr="00466C14" w:rsidRDefault="00CE0BDC" w:rsidP="00600390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Browallia New" w:hAnsi="Browallia New" w:cs="Browallia New"/>
          <w:sz w:val="26"/>
          <w:szCs w:val="26"/>
          <w:lang w:bidi="th-TH"/>
        </w:rPr>
      </w:pPr>
    </w:p>
    <w:p w14:paraId="45BA5F9F" w14:textId="77777777" w:rsidR="00CE0BDC" w:rsidRPr="00466C14" w:rsidRDefault="00CE0BDC" w:rsidP="00600390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Browallia New" w:hAnsi="Browallia New" w:cs="Browallia New"/>
          <w:sz w:val="26"/>
          <w:szCs w:val="26"/>
          <w:lang w:bidi="th-TH"/>
        </w:rPr>
        <w:sectPr w:rsidR="00CE0BDC" w:rsidRPr="00466C14" w:rsidSect="001229FC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</w:p>
    <w:p w14:paraId="50991914" w14:textId="77777777" w:rsidR="00BA1239" w:rsidRPr="00466C14" w:rsidRDefault="00BA1239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4B62980" w14:textId="25FE22CC" w:rsidR="00831431" w:rsidRPr="00466C14" w:rsidRDefault="00831431" w:rsidP="006003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="Browallia New" w:hAnsi="Browallia New" w:cs="Browallia New"/>
          <w:sz w:val="26"/>
          <w:szCs w:val="26"/>
          <w:u w:val="none"/>
          <w:cs/>
          <w:lang w:val="th-TH"/>
        </w:rPr>
      </w:pPr>
      <w:r w:rsidRPr="00466C14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>ข้อมูลทั่วไป</w:t>
      </w:r>
    </w:p>
    <w:p w14:paraId="6818721E" w14:textId="6B47546F" w:rsidR="00831431" w:rsidRPr="00466C14" w:rsidRDefault="00831431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70C43C6" w14:textId="0157E3A3" w:rsidR="00B33402" w:rsidRPr="00466C14" w:rsidRDefault="00831431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</w:rPr>
        <w:t>ธนาคารไทยเครดิต จำกัด (มหาชน)</w:t>
      </w:r>
      <w:r w:rsidR="00E86456" w:rsidRPr="00466C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66C14">
        <w:rPr>
          <w:rFonts w:ascii="Browallia New" w:hAnsi="Browallia New" w:cs="Browallia New"/>
          <w:sz w:val="26"/>
          <w:szCs w:val="26"/>
          <w:cs/>
        </w:rPr>
        <w:t>(</w:t>
      </w:r>
      <w:r w:rsidR="00850A46" w:rsidRPr="00466C14">
        <w:rPr>
          <w:rFonts w:ascii="Browallia New" w:hAnsi="Browallia New" w:cs="Browallia New"/>
          <w:sz w:val="26"/>
          <w:szCs w:val="26"/>
        </w:rPr>
        <w:t>“</w:t>
      </w:r>
      <w:r w:rsidRPr="00466C14">
        <w:rPr>
          <w:rFonts w:ascii="Browallia New" w:hAnsi="Browallia New" w:cs="Browallia New"/>
          <w:sz w:val="26"/>
          <w:szCs w:val="26"/>
          <w:cs/>
        </w:rPr>
        <w:t>ธนาคาร</w:t>
      </w:r>
      <w:r w:rsidR="00850A46" w:rsidRPr="00466C14">
        <w:rPr>
          <w:rFonts w:ascii="Browallia New" w:hAnsi="Browallia New" w:cs="Browallia New"/>
          <w:sz w:val="26"/>
          <w:szCs w:val="26"/>
        </w:rPr>
        <w:t>”</w:t>
      </w:r>
      <w:r w:rsidRPr="00466C14">
        <w:rPr>
          <w:rFonts w:ascii="Browallia New" w:hAnsi="Browallia New" w:cs="Browallia New"/>
          <w:sz w:val="26"/>
          <w:szCs w:val="26"/>
          <w:cs/>
        </w:rPr>
        <w:t>) เป็น</w:t>
      </w:r>
      <w:r w:rsidR="00672E8A" w:rsidRPr="00466C14">
        <w:rPr>
          <w:rFonts w:ascii="Browallia New" w:hAnsi="Browallia New" w:cs="Browallia New"/>
          <w:sz w:val="26"/>
          <w:szCs w:val="26"/>
          <w:cs/>
        </w:rPr>
        <w:t>บริษัทมหาชน</w:t>
      </w:r>
      <w:r w:rsidR="0028536E" w:rsidRPr="00466C14">
        <w:rPr>
          <w:rFonts w:ascii="Browallia New" w:hAnsi="Browallia New" w:cs="Browallia New"/>
          <w:sz w:val="26"/>
          <w:szCs w:val="26"/>
          <w:cs/>
        </w:rPr>
        <w:t>จำกัด ซึ่ง</w:t>
      </w:r>
      <w:r w:rsidRPr="00466C14">
        <w:rPr>
          <w:rFonts w:ascii="Browallia New" w:hAnsi="Browallia New" w:cs="Browallia New"/>
          <w:sz w:val="26"/>
          <w:szCs w:val="26"/>
          <w:cs/>
        </w:rPr>
        <w:t>จัดตั้งขึ้นในประเทศไทย</w:t>
      </w:r>
      <w:r w:rsidR="00850A46" w:rsidRPr="00466C14">
        <w:rPr>
          <w:rFonts w:ascii="Browallia New" w:hAnsi="Browallia New" w:cs="Browallia New"/>
          <w:sz w:val="26"/>
          <w:szCs w:val="26"/>
          <w:cs/>
        </w:rPr>
        <w:t>และ</w:t>
      </w:r>
      <w:r w:rsidR="0028536E" w:rsidRPr="00466C14">
        <w:rPr>
          <w:rFonts w:ascii="Browallia New" w:hAnsi="Browallia New" w:cs="Browallia New"/>
          <w:sz w:val="26"/>
          <w:szCs w:val="26"/>
          <w:cs/>
        </w:rPr>
        <w:t>เป็นบริษัท</w:t>
      </w:r>
      <w:r w:rsidR="00850A46" w:rsidRPr="00466C14">
        <w:rPr>
          <w:rFonts w:ascii="Browallia New" w:hAnsi="Browallia New" w:cs="Browallia New"/>
          <w:sz w:val="26"/>
          <w:szCs w:val="26"/>
          <w:cs/>
        </w:rPr>
        <w:t>จดทะเบียน</w:t>
      </w:r>
      <w:r w:rsidR="0028536E" w:rsidRPr="00466C14">
        <w:rPr>
          <w:rFonts w:ascii="Browallia New" w:hAnsi="Browallia New" w:cs="Browallia New"/>
          <w:sz w:val="26"/>
          <w:szCs w:val="26"/>
          <w:cs/>
        </w:rPr>
        <w:t>ใน</w:t>
      </w:r>
      <w:r w:rsidR="00272ED2" w:rsidRPr="00466C14">
        <w:rPr>
          <w:rFonts w:ascii="Browallia New" w:hAnsi="Browallia New" w:cs="Browallia New"/>
          <w:sz w:val="26"/>
          <w:szCs w:val="26"/>
          <w:cs/>
        </w:rPr>
        <w:t>ตลา</w:t>
      </w:r>
      <w:r w:rsidR="00453195" w:rsidRPr="00466C14">
        <w:rPr>
          <w:rFonts w:ascii="Browallia New" w:hAnsi="Browallia New" w:cs="Browallia New"/>
          <w:sz w:val="26"/>
          <w:szCs w:val="26"/>
          <w:cs/>
        </w:rPr>
        <w:t>ด</w:t>
      </w:r>
      <w:r w:rsidR="00272ED2" w:rsidRPr="00466C14">
        <w:rPr>
          <w:rFonts w:ascii="Browallia New" w:hAnsi="Browallia New" w:cs="Browallia New"/>
          <w:sz w:val="26"/>
          <w:szCs w:val="26"/>
          <w:cs/>
        </w:rPr>
        <w:t>หลักทรัพย์แห่งประเทศไทย</w:t>
      </w:r>
      <w:r w:rsidR="0028536E" w:rsidRPr="00466C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C0B35" w:rsidRPr="00466C14">
        <w:rPr>
          <w:rFonts w:ascii="Browallia New" w:hAnsi="Browallia New" w:cs="Browallia New"/>
          <w:sz w:val="26"/>
          <w:szCs w:val="26"/>
          <w:cs/>
        </w:rPr>
        <w:t>โดยมี</w:t>
      </w:r>
      <w:r w:rsidRPr="00466C14">
        <w:rPr>
          <w:rFonts w:ascii="Browallia New" w:hAnsi="Browallia New" w:cs="Browallia New"/>
          <w:sz w:val="26"/>
          <w:szCs w:val="26"/>
          <w:cs/>
        </w:rPr>
        <w:t>สำนักงานใหญ่ตั้งอยู่</w:t>
      </w:r>
      <w:r w:rsidR="002A537C" w:rsidRPr="00466C14">
        <w:rPr>
          <w:rFonts w:ascii="Browallia New" w:hAnsi="Browallia New" w:cs="Browallia New"/>
          <w:sz w:val="26"/>
          <w:szCs w:val="26"/>
          <w:cs/>
        </w:rPr>
        <w:t xml:space="preserve"> เลขที่</w:t>
      </w:r>
      <w:r w:rsidR="002A537C" w:rsidRPr="00466C14">
        <w:rPr>
          <w:rFonts w:ascii="Browallia New" w:hAnsi="Browallia New" w:cs="Browallia New"/>
          <w:sz w:val="26"/>
          <w:szCs w:val="26"/>
        </w:rPr>
        <w:t xml:space="preserve">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123</w:t>
      </w:r>
      <w:r w:rsidR="002A537C" w:rsidRPr="00466C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33402" w:rsidRPr="00466C14">
        <w:rPr>
          <w:rFonts w:ascii="Browallia New" w:hAnsi="Browallia New" w:cs="Browallia New"/>
          <w:sz w:val="26"/>
          <w:szCs w:val="26"/>
          <w:cs/>
        </w:rPr>
        <w:t>อาคารวี.วรรณ ทาวเวอร์ ถนนพระราม</w:t>
      </w:r>
      <w:r w:rsidR="00E45606" w:rsidRPr="00466C14">
        <w:rPr>
          <w:rFonts w:ascii="Browallia New" w:hAnsi="Browallia New" w:cs="Browallia New"/>
          <w:sz w:val="26"/>
          <w:szCs w:val="26"/>
        </w:rPr>
        <w:t xml:space="preserve">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9</w:t>
      </w:r>
      <w:r w:rsidR="00B33402" w:rsidRPr="00466C14">
        <w:rPr>
          <w:rFonts w:ascii="Browallia New" w:hAnsi="Browallia New" w:cs="Browallia New"/>
          <w:sz w:val="26"/>
          <w:szCs w:val="26"/>
          <w:cs/>
        </w:rPr>
        <w:t xml:space="preserve"> แขว</w:t>
      </w:r>
      <w:r w:rsidR="00871411" w:rsidRPr="00466C14">
        <w:rPr>
          <w:rFonts w:ascii="Browallia New" w:hAnsi="Browallia New" w:cs="Browallia New"/>
          <w:sz w:val="26"/>
          <w:szCs w:val="26"/>
          <w:cs/>
        </w:rPr>
        <w:t>ง</w:t>
      </w:r>
      <w:r w:rsidR="00B33402" w:rsidRPr="00466C14">
        <w:rPr>
          <w:rFonts w:ascii="Browallia New" w:hAnsi="Browallia New" w:cs="Browallia New"/>
          <w:sz w:val="26"/>
          <w:szCs w:val="26"/>
          <w:cs/>
        </w:rPr>
        <w:t xml:space="preserve">ห้วยขวาง </w:t>
      </w:r>
      <w:r w:rsidR="00CE0BDC" w:rsidRPr="00466C14">
        <w:rPr>
          <w:rFonts w:ascii="Browallia New" w:hAnsi="Browallia New" w:cs="Browallia New"/>
          <w:sz w:val="26"/>
          <w:szCs w:val="26"/>
          <w:cs/>
        </w:rPr>
        <w:br/>
      </w:r>
      <w:r w:rsidR="00B33402" w:rsidRPr="00466C14">
        <w:rPr>
          <w:rFonts w:ascii="Browallia New" w:hAnsi="Browallia New" w:cs="Browallia New"/>
          <w:sz w:val="26"/>
          <w:szCs w:val="26"/>
          <w:cs/>
        </w:rPr>
        <w:t xml:space="preserve">เขตห้วยขวาง กรุงเทพมหานคร </w:t>
      </w:r>
    </w:p>
    <w:p w14:paraId="5891942C" w14:textId="77777777" w:rsidR="00550DBE" w:rsidRPr="00466C14" w:rsidRDefault="00550DBE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FDE26E9" w14:textId="47C2B58F" w:rsidR="00550DBE" w:rsidRPr="00466C14" w:rsidRDefault="00550DBE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</w:t>
      </w:r>
      <w:r w:rsidR="002E2D2C" w:rsidRPr="00466C14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ข้อมูลทางการเงินเฉพาะธนาคาร</w:t>
      </w:r>
      <w:r w:rsidRPr="00466C14">
        <w:rPr>
          <w:rFonts w:ascii="Browallia New" w:hAnsi="Browallia New" w:cs="Browallia New"/>
          <w:sz w:val="26"/>
          <w:szCs w:val="26"/>
          <w:cs/>
        </w:rPr>
        <w:t>ระหว่างกาลได้รับอนุมัติจากกรรมการผู้มีอำนาจลงนามของธนาคารเมื</w:t>
      </w:r>
      <w:r w:rsidRPr="00466C14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466C14">
        <w:rPr>
          <w:rFonts w:ascii="Browallia New" w:hAnsi="Browallia New" w:cs="Browallia New"/>
          <w:sz w:val="26"/>
          <w:szCs w:val="26"/>
          <w:cs/>
        </w:rPr>
        <w:t>อวันที่</w:t>
      </w:r>
      <w:r w:rsidR="00101FB6" w:rsidRPr="00466C14">
        <w:rPr>
          <w:rFonts w:ascii="Browallia New" w:hAnsi="Browallia New" w:cs="Browallia New"/>
          <w:sz w:val="26"/>
          <w:szCs w:val="26"/>
        </w:rPr>
        <w:t xml:space="preserve">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466C1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6C14">
        <w:rPr>
          <w:rFonts w:ascii="Browallia New" w:hAnsi="Browallia New" w:cs="Browallia New"/>
          <w:sz w:val="26"/>
          <w:szCs w:val="26"/>
          <w:cs/>
        </w:rPr>
        <w:t>พฤษภาคม พ</w:t>
      </w:r>
      <w:r w:rsidRPr="00466C14">
        <w:rPr>
          <w:rFonts w:ascii="Browallia New" w:hAnsi="Browallia New" w:cs="Browallia New"/>
          <w:sz w:val="26"/>
          <w:szCs w:val="26"/>
          <w:lang w:val="en-GB"/>
        </w:rPr>
        <w:t>.</w:t>
      </w:r>
      <w:r w:rsidRPr="00466C14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466C14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716BA941" w14:textId="77777777" w:rsidR="00550DBE" w:rsidRPr="00466C14" w:rsidRDefault="00550DBE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5ACD1FC" w14:textId="41C39CF5" w:rsidR="00804175" w:rsidRPr="00466C14" w:rsidRDefault="00804175" w:rsidP="00600390">
      <w:pPr>
        <w:pStyle w:val="Heading1"/>
        <w:keepLines/>
        <w:numPr>
          <w:ilvl w:val="0"/>
          <w:numId w:val="3"/>
        </w:numPr>
        <w:shd w:val="clear" w:color="auto" w:fill="auto"/>
        <w:tabs>
          <w:tab w:val="num" w:pos="63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u w:val="none"/>
          <w:cs/>
          <w:lang w:val="th-TH"/>
        </w:rPr>
      </w:pPr>
      <w:r w:rsidRPr="00466C14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>เกณฑ์การจัดทำ</w:t>
      </w:r>
      <w:r w:rsidR="0005385B" w:rsidRPr="00466C14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>ข้อมูลทางการเงิน</w:t>
      </w:r>
    </w:p>
    <w:p w14:paraId="599DD678" w14:textId="77777777" w:rsidR="00804175" w:rsidRPr="00466C14" w:rsidRDefault="00804175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31C2F9E" w14:textId="2A866B9C" w:rsidR="003550AB" w:rsidRPr="00466C14" w:rsidRDefault="003550AB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Hlk66464858"/>
      <w:r w:rsidRPr="00466C14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</w:t>
      </w:r>
      <w:r w:rsidR="002E2D2C" w:rsidRPr="00466C14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ข้อมูลทางการเงินเฉพาะธนาคาร</w:t>
      </w:r>
      <w:r w:rsidRPr="00466C14">
        <w:rPr>
          <w:rFonts w:ascii="Browallia New" w:hAnsi="Browallia New" w:cs="Browallia New"/>
          <w:sz w:val="26"/>
          <w:szCs w:val="26"/>
          <w:cs/>
        </w:rPr>
        <w:t>ระหว่างกาลได้จัดทำขึ้นตามมาตรฐานการบัญชี ฉบับที่</w:t>
      </w:r>
      <w:r w:rsidR="007B2779" w:rsidRPr="00466C14">
        <w:rPr>
          <w:rFonts w:ascii="Browallia New" w:hAnsi="Browallia New" w:cs="Browallia New"/>
          <w:sz w:val="26"/>
          <w:szCs w:val="26"/>
        </w:rPr>
        <w:t xml:space="preserve">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466C14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  <w:r w:rsidR="00C4799A" w:rsidRPr="00466C14">
        <w:rPr>
          <w:rFonts w:ascii="Browallia New" w:hAnsi="Browallia New" w:cs="Browallia New"/>
          <w:sz w:val="26"/>
          <w:szCs w:val="26"/>
          <w:cs/>
        </w:rPr>
        <w:t>และข้อก</w:t>
      </w:r>
      <w:r w:rsidR="00C4799A" w:rsidRPr="00466C14">
        <w:rPr>
          <w:rFonts w:ascii="Browallia New" w:hAnsi="Browallia New" w:cs="Browallia New"/>
          <w:sz w:val="26"/>
          <w:szCs w:val="26"/>
          <w:cs/>
          <w:lang w:val="en-GB"/>
        </w:rPr>
        <w:t>ำ</w:t>
      </w:r>
      <w:r w:rsidR="00C4799A" w:rsidRPr="00466C14">
        <w:rPr>
          <w:rFonts w:ascii="Browallia New" w:hAnsi="Browallia New" w:cs="Browallia New"/>
          <w:sz w:val="26"/>
          <w:szCs w:val="26"/>
          <w:cs/>
        </w:rPr>
        <w:t>หนดของประกาศธนาคารแห่งประเทศไทย (“ธปท.”) ที่ สนส</w:t>
      </w:r>
      <w:r w:rsidR="00F77279" w:rsidRPr="00466C14">
        <w:rPr>
          <w:rFonts w:ascii="Browallia New" w:hAnsi="Browallia New" w:cs="Browallia New"/>
          <w:sz w:val="26"/>
          <w:szCs w:val="26"/>
        </w:rPr>
        <w:t xml:space="preserve">.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21</w:t>
      </w:r>
      <w:r w:rsidR="00F77279" w:rsidRPr="00466C14">
        <w:rPr>
          <w:rFonts w:ascii="Browallia New" w:hAnsi="Browallia New" w:cs="Browallia New"/>
          <w:sz w:val="26"/>
          <w:szCs w:val="26"/>
        </w:rPr>
        <w:t>/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F77279" w:rsidRPr="00466C14">
        <w:rPr>
          <w:rFonts w:ascii="Browallia New" w:hAnsi="Browallia New" w:cs="Browallia New"/>
          <w:sz w:val="26"/>
          <w:szCs w:val="26"/>
        </w:rPr>
        <w:t xml:space="preserve"> </w:t>
      </w:r>
      <w:r w:rsidR="00C4799A" w:rsidRPr="00466C14">
        <w:rPr>
          <w:rFonts w:ascii="Browallia New" w:hAnsi="Browallia New" w:cs="Browallia New"/>
          <w:sz w:val="26"/>
          <w:szCs w:val="26"/>
          <w:cs/>
        </w:rPr>
        <w:t>เรื่อง การจัดท</w:t>
      </w:r>
      <w:r w:rsidR="00C4799A" w:rsidRPr="00466C14">
        <w:rPr>
          <w:rFonts w:ascii="Browallia New" w:hAnsi="Browallia New" w:cs="Browallia New"/>
          <w:sz w:val="26"/>
          <w:szCs w:val="26"/>
          <w:cs/>
          <w:lang w:val="en-GB"/>
        </w:rPr>
        <w:t>ำ</w:t>
      </w:r>
      <w:r w:rsidR="00C4799A" w:rsidRPr="00466C14">
        <w:rPr>
          <w:rFonts w:ascii="Browallia New" w:hAnsi="Browallia New" w:cs="Browallia New"/>
          <w:sz w:val="26"/>
          <w:szCs w:val="26"/>
          <w:cs/>
        </w:rPr>
        <w:t xml:space="preserve">และการประกาศงบการเงินของธนาคารพาณิชย์และบริษัทโฮลดิ้งที่เป็นบริษัทแม่ของกลุ่มธุรกิจทางการเงิน ลงวันที่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31</w:t>
      </w:r>
      <w:r w:rsidR="00C4799A" w:rsidRPr="00466C14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2561</w:t>
      </w:r>
    </w:p>
    <w:p w14:paraId="27362CE3" w14:textId="77777777" w:rsidR="003550AB" w:rsidRPr="00466C14" w:rsidRDefault="003550AB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AAC6462" w14:textId="7E48654B" w:rsidR="00741DD4" w:rsidRPr="00466C14" w:rsidRDefault="00741DD4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ข้อมูลทางการเงินระหว่างกาลนี้ควรอ่านควบคู่กับงบการเงินส</w:t>
      </w:r>
      <w:r w:rsidRPr="00466C14">
        <w:rPr>
          <w:rFonts w:ascii="Browallia New" w:hAnsi="Browallia New" w:cs="Browallia New"/>
          <w:sz w:val="26"/>
          <w:szCs w:val="26"/>
          <w:cs/>
          <w:lang w:val="en-GB"/>
        </w:rPr>
        <w:t>ำ</w:t>
      </w:r>
      <w:r w:rsidRPr="00466C14">
        <w:rPr>
          <w:rFonts w:ascii="Browallia New" w:hAnsi="Browallia New" w:cs="Browallia New"/>
          <w:sz w:val="26"/>
          <w:szCs w:val="26"/>
          <w:cs/>
        </w:rPr>
        <w:t xml:space="preserve">หรับปีสิ้นสุดวันที่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66C14">
        <w:rPr>
          <w:rFonts w:ascii="Browallia New" w:hAnsi="Browallia New" w:cs="Browallia New"/>
          <w:sz w:val="26"/>
          <w:szCs w:val="26"/>
        </w:rPr>
        <w:t xml:space="preserve"> </w:t>
      </w:r>
      <w:r w:rsidRPr="00466C1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2B7A246D" w14:textId="77777777" w:rsidR="00741DD4" w:rsidRPr="00466C14" w:rsidRDefault="00741DD4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8BCE002" w14:textId="3F9830A2" w:rsidR="00111E0C" w:rsidRPr="00466C14" w:rsidRDefault="00111E0C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</w:t>
      </w:r>
      <w:r w:rsidR="002E2D2C" w:rsidRPr="00466C14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ข้อมูลทางการเงินเฉพาะธนาคาร</w:t>
      </w:r>
      <w:r w:rsidRPr="00466C14">
        <w:rPr>
          <w:rFonts w:ascii="Browallia New" w:hAnsi="Browallia New" w:cs="Browallia New"/>
          <w:sz w:val="26"/>
          <w:szCs w:val="26"/>
          <w:cs/>
        </w:rPr>
        <w:t>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52DAF75" w14:textId="77777777" w:rsidR="00111E0C" w:rsidRPr="00466C14" w:rsidRDefault="00111E0C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7EA76BC" w14:textId="22C1FAB8" w:rsidR="0082389C" w:rsidRPr="00466C14" w:rsidRDefault="0082389C" w:rsidP="00600390">
      <w:pPr>
        <w:pStyle w:val="Heading1"/>
        <w:keepLines/>
        <w:numPr>
          <w:ilvl w:val="0"/>
          <w:numId w:val="3"/>
        </w:numPr>
        <w:shd w:val="clear" w:color="auto" w:fill="auto"/>
        <w:tabs>
          <w:tab w:val="num" w:pos="63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u w:val="none"/>
          <w:cs/>
          <w:lang w:val="th-TH"/>
        </w:rPr>
      </w:pPr>
      <w:r w:rsidRPr="00466C14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>นโยบายการบัญชีที่มีสาระสำคัญ</w:t>
      </w:r>
    </w:p>
    <w:p w14:paraId="08CBB924" w14:textId="6102A6F2" w:rsidR="002F3E74" w:rsidRPr="00466C14" w:rsidRDefault="002F3E74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C2F2625" w14:textId="7867D531" w:rsidR="00F91911" w:rsidRPr="00466C14" w:rsidRDefault="00810194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66C14">
        <w:rPr>
          <w:rFonts w:ascii="Browallia New" w:hAnsi="Browallia New" w:cs="Browallia New" w:hint="cs"/>
          <w:sz w:val="26"/>
          <w:szCs w:val="26"/>
          <w:cs/>
          <w:lang w:val="en-GB"/>
        </w:rPr>
        <w:t>ในระหว่างรอบระยะเวลา</w:t>
      </w:r>
      <w:r w:rsidR="00CF0710" w:rsidRPr="00466C1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กลุ่มธนาคาร</w:t>
      </w:r>
      <w:r w:rsidR="00E7731E" w:rsidRPr="00466C14">
        <w:rPr>
          <w:rFonts w:ascii="Browallia New" w:hAnsi="Browallia New" w:cs="Browallia New" w:hint="cs"/>
          <w:sz w:val="26"/>
          <w:szCs w:val="26"/>
          <w:cs/>
          <w:lang w:val="en-GB"/>
        </w:rPr>
        <w:t>ได้</w:t>
      </w:r>
      <w:r w:rsidR="002D5192" w:rsidRPr="00466C14">
        <w:rPr>
          <w:rFonts w:ascii="Browallia New" w:hAnsi="Browallia New" w:cs="Browallia New" w:hint="cs"/>
          <w:sz w:val="26"/>
          <w:szCs w:val="26"/>
          <w:cs/>
          <w:lang w:val="en-GB"/>
        </w:rPr>
        <w:t>มีการเปลี่ยนแปลงนโยบายการบัญชี</w:t>
      </w:r>
      <w:r w:rsidR="000A3B84" w:rsidRPr="00466C14">
        <w:rPr>
          <w:rFonts w:ascii="Browallia New" w:hAnsi="Browallia New" w:cs="Browallia New" w:hint="cs"/>
          <w:sz w:val="26"/>
          <w:szCs w:val="26"/>
          <w:cs/>
          <w:lang w:val="en-GB"/>
        </w:rPr>
        <w:t>สำหรับ</w:t>
      </w:r>
      <w:r w:rsidR="00BE4E70" w:rsidRPr="00466C14">
        <w:rPr>
          <w:rFonts w:ascii="Browallia New" w:hAnsi="Browallia New" w:cs="Browallia New" w:hint="cs"/>
          <w:sz w:val="26"/>
          <w:szCs w:val="26"/>
          <w:cs/>
          <w:lang w:val="en-GB"/>
        </w:rPr>
        <w:t>เงินลงทุน</w:t>
      </w:r>
      <w:r w:rsidR="00C06D44" w:rsidRPr="00466C1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6E2062" w:rsidRPr="00466C14">
        <w:rPr>
          <w:rFonts w:ascii="Browallia New" w:hAnsi="Browallia New" w:cs="Browallia New" w:hint="cs"/>
          <w:sz w:val="26"/>
          <w:szCs w:val="26"/>
          <w:cs/>
          <w:lang w:val="en-GB"/>
        </w:rPr>
        <w:t>จาก</w:t>
      </w:r>
      <w:r w:rsidR="00C06D44" w:rsidRPr="00466C14">
        <w:rPr>
          <w:rFonts w:ascii="Browallia New" w:hAnsi="Browallia New" w:cs="Browallia New" w:hint="cs"/>
          <w:sz w:val="26"/>
          <w:szCs w:val="26"/>
          <w:cs/>
          <w:lang w:val="en-GB"/>
        </w:rPr>
        <w:t>การ</w:t>
      </w:r>
      <w:r w:rsidR="007634EC" w:rsidRPr="00466C14">
        <w:rPr>
          <w:rFonts w:ascii="Browallia New" w:hAnsi="Browallia New" w:cs="Browallia New" w:hint="cs"/>
          <w:sz w:val="26"/>
          <w:szCs w:val="26"/>
          <w:cs/>
          <w:lang w:val="en-GB"/>
        </w:rPr>
        <w:t>รับรู้</w:t>
      </w:r>
      <w:r w:rsidR="00C06D44" w:rsidRPr="00466C1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รายการ ณ วันที่ชำระราคา </w:t>
      </w:r>
      <w:r w:rsidR="00C06D44" w:rsidRPr="00466C14">
        <w:rPr>
          <w:rFonts w:ascii="Browallia New" w:hAnsi="Browallia New" w:cs="Browallia New"/>
          <w:sz w:val="26"/>
          <w:szCs w:val="26"/>
        </w:rPr>
        <w:t xml:space="preserve">(Settlement date) </w:t>
      </w:r>
      <w:r w:rsidR="00620DBE" w:rsidRPr="00466C14">
        <w:rPr>
          <w:rFonts w:ascii="Browallia New" w:hAnsi="Browallia New" w:cs="Browallia New" w:hint="cs"/>
          <w:sz w:val="26"/>
          <w:szCs w:val="26"/>
          <w:cs/>
          <w:lang w:val="en-GB"/>
        </w:rPr>
        <w:t>เป็นกา</w:t>
      </w:r>
      <w:r w:rsidR="007634EC" w:rsidRPr="00466C14">
        <w:rPr>
          <w:rFonts w:ascii="Browallia New" w:hAnsi="Browallia New" w:cs="Browallia New" w:hint="cs"/>
          <w:sz w:val="26"/>
          <w:szCs w:val="26"/>
          <w:cs/>
          <w:lang w:val="en-GB"/>
        </w:rPr>
        <w:t>รรับรู้</w:t>
      </w:r>
      <w:r w:rsidR="00620DBE" w:rsidRPr="00466C14">
        <w:rPr>
          <w:rFonts w:ascii="Browallia New" w:hAnsi="Browallia New" w:cs="Browallia New" w:hint="cs"/>
          <w:sz w:val="26"/>
          <w:szCs w:val="26"/>
          <w:cs/>
          <w:lang w:val="en-GB"/>
        </w:rPr>
        <w:t>รายการ</w:t>
      </w:r>
      <w:r w:rsidR="00620DBE" w:rsidRPr="00466C1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20DBE" w:rsidRPr="00466C14">
        <w:rPr>
          <w:rFonts w:ascii="Browallia New" w:hAnsi="Browallia New" w:cs="Browallia New" w:hint="cs"/>
          <w:sz w:val="26"/>
          <w:szCs w:val="26"/>
          <w:cs/>
          <w:lang w:val="en-GB"/>
        </w:rPr>
        <w:t>ณ</w:t>
      </w:r>
      <w:r w:rsidR="00620DBE" w:rsidRPr="00466C1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20DBE" w:rsidRPr="00466C14">
        <w:rPr>
          <w:rFonts w:ascii="Browallia New" w:hAnsi="Browallia New" w:cs="Browallia New" w:hint="cs"/>
          <w:sz w:val="26"/>
          <w:szCs w:val="26"/>
          <w:cs/>
          <w:lang w:val="en-GB"/>
        </w:rPr>
        <w:t>วันที่ทำรายการ</w:t>
      </w:r>
      <w:r w:rsidR="00620DBE" w:rsidRPr="00466C14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620DBE" w:rsidRPr="00466C14">
        <w:rPr>
          <w:rFonts w:ascii="Browallia New" w:hAnsi="Browallia New" w:cs="Browallia New"/>
          <w:sz w:val="26"/>
          <w:szCs w:val="26"/>
          <w:lang w:val="en-GB"/>
        </w:rPr>
        <w:t>Trade date)</w:t>
      </w:r>
    </w:p>
    <w:p w14:paraId="2403069A" w14:textId="77777777" w:rsidR="00F91911" w:rsidRPr="00466C14" w:rsidRDefault="00F91911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0F3EB10" w14:textId="7E7419C4" w:rsidR="003210D5" w:rsidRPr="00466C14" w:rsidRDefault="003210D5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 w:hint="cs"/>
          <w:sz w:val="26"/>
          <w:szCs w:val="26"/>
          <w:cs/>
          <w:lang w:val="en-GB"/>
        </w:rPr>
        <w:t>ผู้บริหารได้พิจารณาแล้วว่าไม่มีผลกระทบที่มีนัยสำคัญต่อ</w:t>
      </w:r>
      <w:r w:rsidRPr="00466C14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Pr="00466C14">
        <w:rPr>
          <w:rFonts w:ascii="Browallia New" w:hAnsi="Browallia New" w:cs="Browallia New" w:hint="cs"/>
          <w:sz w:val="26"/>
          <w:szCs w:val="26"/>
          <w:cs/>
        </w:rPr>
        <w:t>รวมและงบการเงินเฉพาะธนาคาร</w:t>
      </w:r>
      <w:r w:rsidRPr="00466C14">
        <w:rPr>
          <w:rFonts w:ascii="Browallia New" w:hAnsi="Browallia New" w:cs="Browallia New"/>
          <w:sz w:val="26"/>
          <w:szCs w:val="26"/>
          <w:cs/>
        </w:rPr>
        <w:t>ส</w:t>
      </w:r>
      <w:r w:rsidRPr="00466C14">
        <w:rPr>
          <w:rFonts w:ascii="Browallia New" w:hAnsi="Browallia New" w:cs="Browallia New"/>
          <w:sz w:val="26"/>
          <w:szCs w:val="26"/>
          <w:cs/>
          <w:lang w:val="en-GB"/>
        </w:rPr>
        <w:t>ำ</w:t>
      </w:r>
      <w:r w:rsidRPr="00466C14">
        <w:rPr>
          <w:rFonts w:ascii="Browallia New" w:hAnsi="Browallia New" w:cs="Browallia New"/>
          <w:sz w:val="26"/>
          <w:szCs w:val="26"/>
          <w:cs/>
        </w:rPr>
        <w:t xml:space="preserve">หรับปีสิ้นสุดวันที่ </w:t>
      </w:r>
      <w:r w:rsidR="00F741FE">
        <w:rPr>
          <w:rFonts w:ascii="Browallia New" w:hAnsi="Browallia New" w:cs="Browallia New"/>
          <w:sz w:val="26"/>
          <w:szCs w:val="26"/>
        </w:rPr>
        <w:br/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66C14">
        <w:rPr>
          <w:rFonts w:ascii="Browallia New" w:hAnsi="Browallia New" w:cs="Browallia New"/>
          <w:sz w:val="26"/>
          <w:szCs w:val="26"/>
        </w:rPr>
        <w:t xml:space="preserve"> </w:t>
      </w:r>
      <w:r w:rsidRPr="00466C1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466C1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2B5C71" w:rsidRPr="00466C14">
        <w:rPr>
          <w:rFonts w:ascii="Browallia New" w:hAnsi="Browallia New" w:cs="Browallia New" w:hint="cs"/>
          <w:sz w:val="26"/>
          <w:szCs w:val="26"/>
          <w:cs/>
          <w:lang w:val="en-GB"/>
        </w:rPr>
        <w:t>ดังนั้น</w:t>
      </w:r>
      <w:r w:rsidRPr="00466C14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กลุ่มธนาคาร</w:t>
      </w:r>
      <w:r w:rsidR="00F677F7" w:rsidRPr="00466C14">
        <w:rPr>
          <w:rFonts w:ascii="Browallia New" w:hAnsi="Browallia New" w:cs="Browallia New" w:hint="cs"/>
          <w:sz w:val="26"/>
          <w:szCs w:val="26"/>
          <w:cs/>
          <w:lang w:val="en-GB"/>
        </w:rPr>
        <w:t>จึงไม่ปรับปรุง</w:t>
      </w:r>
      <w:r w:rsidR="0018340F" w:rsidRPr="00466C14">
        <w:rPr>
          <w:rFonts w:ascii="Browallia New" w:hAnsi="Browallia New" w:cs="Browallia New" w:hint="cs"/>
          <w:sz w:val="26"/>
          <w:szCs w:val="26"/>
          <w:cs/>
          <w:lang w:val="en-GB"/>
        </w:rPr>
        <w:t>งบการเงิน</w:t>
      </w:r>
      <w:r w:rsidR="000F778D" w:rsidRPr="00466C14">
        <w:rPr>
          <w:rFonts w:ascii="Browallia New" w:hAnsi="Browallia New" w:cs="Browallia New" w:hint="cs"/>
          <w:sz w:val="26"/>
          <w:szCs w:val="26"/>
          <w:cs/>
          <w:lang w:val="en-GB"/>
        </w:rPr>
        <w:t>ของปีก่อนย้อนหลัง</w:t>
      </w:r>
    </w:p>
    <w:p w14:paraId="452303D5" w14:textId="77777777" w:rsidR="003210D5" w:rsidRPr="00466C14" w:rsidRDefault="003210D5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591BD1E" w14:textId="18575F5F" w:rsidR="00F323A0" w:rsidRPr="00466C14" w:rsidRDefault="007A6798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66C14">
        <w:rPr>
          <w:rFonts w:ascii="Browallia New" w:hAnsi="Browallia New" w:cs="Browallia New" w:hint="cs"/>
          <w:sz w:val="26"/>
          <w:szCs w:val="26"/>
          <w:cs/>
        </w:rPr>
        <w:t>นอก</w:t>
      </w:r>
      <w:r w:rsidR="00552472" w:rsidRPr="00466C14">
        <w:rPr>
          <w:rFonts w:ascii="Browallia New" w:hAnsi="Browallia New" w:cs="Browallia New" w:hint="cs"/>
          <w:sz w:val="26"/>
          <w:szCs w:val="26"/>
          <w:cs/>
        </w:rPr>
        <w:t>เหนือ</w:t>
      </w:r>
      <w:r w:rsidR="004758CE" w:rsidRPr="00466C14">
        <w:rPr>
          <w:rFonts w:ascii="Browallia New" w:hAnsi="Browallia New" w:cs="Browallia New" w:hint="cs"/>
          <w:sz w:val="26"/>
          <w:szCs w:val="26"/>
          <w:cs/>
        </w:rPr>
        <w:t>จากการเปลี่ยนแปล</w:t>
      </w:r>
      <w:r w:rsidR="00552472" w:rsidRPr="00466C14">
        <w:rPr>
          <w:rFonts w:ascii="Browallia New" w:hAnsi="Browallia New" w:cs="Browallia New" w:hint="cs"/>
          <w:sz w:val="26"/>
          <w:szCs w:val="26"/>
          <w:cs/>
        </w:rPr>
        <w:t>งดังกล่าว</w:t>
      </w:r>
      <w:r w:rsidR="004758CE" w:rsidRPr="00466C14">
        <w:rPr>
          <w:rFonts w:ascii="Browallia New" w:hAnsi="Browallia New" w:cs="Browallia New" w:hint="cs"/>
          <w:sz w:val="26"/>
          <w:szCs w:val="26"/>
          <w:cs/>
        </w:rPr>
        <w:t xml:space="preserve">ข้างต้น </w:t>
      </w:r>
      <w:r w:rsidR="00611CAC" w:rsidRPr="00466C14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</w:t>
      </w:r>
      <w:r w:rsidR="00062181" w:rsidRPr="00466C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31</w:t>
      </w:r>
      <w:r w:rsidR="00062181" w:rsidRPr="00466C1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62181" w:rsidRPr="00466C14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="00062181" w:rsidRPr="00466C14">
        <w:rPr>
          <w:rFonts w:ascii="Browallia New" w:hAnsi="Browallia New" w:cs="Browallia New"/>
          <w:sz w:val="26"/>
          <w:szCs w:val="26"/>
          <w:lang w:val="en-GB"/>
        </w:rPr>
        <w:t>.</w:t>
      </w:r>
      <w:r w:rsidR="00062181" w:rsidRPr="00466C14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062181" w:rsidRPr="00466C14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256</w:t>
      </w:r>
      <w:bookmarkEnd w:id="0"/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8</w:t>
      </w:r>
    </w:p>
    <w:p w14:paraId="1F786288" w14:textId="77777777" w:rsidR="00F323A0" w:rsidRPr="00466C14" w:rsidRDefault="00F323A0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CC0A832" w14:textId="658EBB7B" w:rsidR="00327405" w:rsidRPr="00466C14" w:rsidRDefault="00820523" w:rsidP="00600390">
      <w:pPr>
        <w:pStyle w:val="Heading1"/>
        <w:keepLines/>
        <w:numPr>
          <w:ilvl w:val="0"/>
          <w:numId w:val="3"/>
        </w:numPr>
        <w:shd w:val="clear" w:color="auto" w:fill="auto"/>
        <w:tabs>
          <w:tab w:val="num" w:pos="63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u w:val="none"/>
          <w:cs/>
          <w:lang w:val="th-TH"/>
        </w:rPr>
      </w:pPr>
      <w:r w:rsidRPr="00466C14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>มาตรฐานการรายงานทางการเงินใหม่และฉบับปรับปรุงและการเปลี่ยนแปลงนโยบายการบัญชี</w:t>
      </w:r>
    </w:p>
    <w:p w14:paraId="5E756FF9" w14:textId="77777777" w:rsidR="00B7408D" w:rsidRPr="00466C14" w:rsidRDefault="00B7408D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B82EAD4" w14:textId="322C7230" w:rsidR="00770D6B" w:rsidRPr="00466C14" w:rsidRDefault="0028097F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8097F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6350CF" w:rsidRPr="00466C14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28097F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70D6B" w:rsidRPr="00466C14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0A61E3" w:rsidRPr="00466C1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CE0BDC" w:rsidRPr="00466C1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/>
      </w:r>
      <w:r w:rsidRPr="0028097F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0A61E3" w:rsidRPr="00466C1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มกราคม พ.ศ. </w:t>
      </w:r>
      <w:r w:rsidRPr="0028097F">
        <w:rPr>
          <w:rFonts w:ascii="Browallia New" w:hAnsi="Browallia New" w:cs="Browallia New"/>
          <w:b/>
          <w:bCs/>
          <w:sz w:val="26"/>
          <w:szCs w:val="26"/>
          <w:lang w:val="en-GB"/>
        </w:rPr>
        <w:t>2569</w:t>
      </w:r>
      <w:r w:rsidR="000A61E3" w:rsidRPr="00466C1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ที่เกี่ยวข้อง</w:t>
      </w:r>
      <w:r w:rsidR="001B1F4A" w:rsidRPr="00466C14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กับ</w:t>
      </w:r>
      <w:r w:rsidR="002E2D2C" w:rsidRPr="00466C1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กลุ่มธนาคาร</w:t>
      </w:r>
    </w:p>
    <w:p w14:paraId="6E0FAB39" w14:textId="77777777" w:rsidR="00426575" w:rsidRPr="00466C14" w:rsidRDefault="00426575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961E410" w14:textId="6C26ACDB" w:rsidR="00426575" w:rsidRPr="00466C14" w:rsidRDefault="00426575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eastAsia="th-TH"/>
        </w:rPr>
      </w:pPr>
      <w:r w:rsidRPr="00466C1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eastAsia="th-TH"/>
        </w:rPr>
        <w:t>มาตรฐานการรายงานทางการเงินฉบับปรับปรุงนี้ไม่ได้บังคับใช้สำหรับรอบระยะ</w:t>
      </w:r>
      <w:r w:rsidR="008807FF" w:rsidRPr="00466C14">
        <w:rPr>
          <w:rFonts w:ascii="Browallia New" w:eastAsia="Cordia New" w:hAnsi="Browallia New" w:cs="Browallia New" w:hint="cs"/>
          <w:color w:val="000000"/>
          <w:spacing w:val="-4"/>
          <w:sz w:val="26"/>
          <w:szCs w:val="26"/>
          <w:cs/>
          <w:lang w:eastAsia="th-TH"/>
        </w:rPr>
        <w:t>เวลา</w:t>
      </w:r>
      <w:r w:rsidRPr="00466C1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eastAsia="th-TH"/>
        </w:rPr>
        <w:t>รายงานปัจจุบันและ</w:t>
      </w:r>
      <w:r w:rsidR="002E2D2C" w:rsidRPr="00466C1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eastAsia="th-TH"/>
        </w:rPr>
        <w:t>กลุ่มธนาคาร</w:t>
      </w:r>
      <w:r w:rsidRPr="00466C1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eastAsia="th-TH"/>
        </w:rPr>
        <w:t>ไม่ได้นำมาถือปฏิบัติก่อนวันบังคับใช้</w:t>
      </w:r>
    </w:p>
    <w:p w14:paraId="17937903" w14:textId="77777777" w:rsidR="00125159" w:rsidRPr="00466C14" w:rsidRDefault="00125159" w:rsidP="00A82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eastAsia="th-TH"/>
        </w:rPr>
      </w:pPr>
    </w:p>
    <w:p w14:paraId="5E5423BB" w14:textId="572DF102" w:rsidR="00E20339" w:rsidRPr="00466C14" w:rsidRDefault="00E20339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eastAsia="th-TH"/>
        </w:rPr>
      </w:pPr>
      <w:r w:rsidRPr="00466C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eastAsia="th-TH"/>
        </w:rPr>
        <w:br w:type="page"/>
      </w:r>
    </w:p>
    <w:p w14:paraId="1883C33A" w14:textId="77777777" w:rsidR="00572DB9" w:rsidRPr="00466C14" w:rsidRDefault="00572DB9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eastAsia="th-TH"/>
        </w:rPr>
      </w:pPr>
    </w:p>
    <w:p w14:paraId="19898FD4" w14:textId="3FDF81A4" w:rsidR="00572DB9" w:rsidRPr="00466C14" w:rsidRDefault="00B7408D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6C1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ก)</w:t>
      </w:r>
      <w:r w:rsidR="00D37A77" w:rsidRPr="00466C14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72DB9" w:rsidRPr="00466C1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28097F" w:rsidRPr="0028097F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572DB9" w:rsidRPr="00466C14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572DB9" w:rsidRPr="00466C1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เรื่อง ผลกระทบจากการเปลี่ยนแปลงของอัตราแลกเปลี่ยนเงินตราต่างประเทศ </w:t>
      </w:r>
      <w:r w:rsidR="00572DB9" w:rsidRPr="00466C14">
        <w:rPr>
          <w:rFonts w:ascii="Browallia New" w:hAnsi="Browallia New" w:cs="Browallia New"/>
          <w:sz w:val="26"/>
          <w:szCs w:val="26"/>
          <w:cs/>
          <w:lang w:val="en-GB"/>
        </w:rPr>
        <w:t>ได้เพิ่มข้อกำหนดเพื่อช่วยให้</w:t>
      </w:r>
      <w:r w:rsidR="0069181A" w:rsidRPr="00466C14">
        <w:rPr>
          <w:rFonts w:ascii="Browallia New" w:hAnsi="Browallia New" w:cs="Browallia New"/>
          <w:sz w:val="26"/>
          <w:szCs w:val="26"/>
          <w:cs/>
          <w:lang w:val="en-GB"/>
        </w:rPr>
        <w:t>ธนาคา</w:t>
      </w:r>
      <w:r w:rsidR="00572DB9" w:rsidRPr="00466C14">
        <w:rPr>
          <w:rFonts w:ascii="Browallia New" w:hAnsi="Browallia New" w:cs="Browallia New"/>
          <w:sz w:val="26"/>
          <w:szCs w:val="26"/>
          <w:cs/>
          <w:lang w:val="en-GB"/>
        </w:rPr>
        <w:t xml:space="preserve">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21</w:t>
      </w:r>
      <w:r w:rsidR="00572DB9" w:rsidRPr="00466C1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72DB9" w:rsidRPr="00466C14">
        <w:rPr>
          <w:rFonts w:ascii="Browallia New" w:hAnsi="Browallia New" w:cs="Browallia New"/>
          <w:sz w:val="26"/>
          <w:szCs w:val="26"/>
          <w:cs/>
          <w:lang w:val="en-GB"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545E7AEA" w14:textId="77777777" w:rsidR="0013754E" w:rsidRPr="00466C14" w:rsidRDefault="0013754E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3CF634E" w14:textId="1C60946F" w:rsidR="0013754E" w:rsidRPr="00466C14" w:rsidRDefault="0035318E" w:rsidP="00D97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6C14">
        <w:rPr>
          <w:rFonts w:ascii="Browallia New" w:hAnsi="Browallia New" w:cs="Browallia New" w:hint="cs"/>
          <w:sz w:val="26"/>
          <w:szCs w:val="26"/>
          <w:cs/>
          <w:lang w:val="en-GB"/>
        </w:rPr>
        <w:t>ผู้บริหารได้พิจารณาแล้วว่าไม่มีผลกระทบที่มีนัยส</w:t>
      </w:r>
      <w:r w:rsidR="00640BCE" w:rsidRPr="00466C14">
        <w:rPr>
          <w:rFonts w:ascii="Browallia New" w:hAnsi="Browallia New" w:cs="Browallia New" w:hint="cs"/>
          <w:sz w:val="26"/>
          <w:szCs w:val="26"/>
          <w:cs/>
          <w:lang w:val="en-GB"/>
        </w:rPr>
        <w:t>ำ</w:t>
      </w:r>
      <w:r w:rsidRPr="00466C14">
        <w:rPr>
          <w:rFonts w:ascii="Browallia New" w:hAnsi="Browallia New" w:cs="Browallia New" w:hint="cs"/>
          <w:sz w:val="26"/>
          <w:szCs w:val="26"/>
          <w:cs/>
          <w:lang w:val="en-GB"/>
        </w:rPr>
        <w:t>คัญต่อกลุ่ม</w:t>
      </w:r>
      <w:r w:rsidR="00640BCE" w:rsidRPr="00466C14">
        <w:rPr>
          <w:rFonts w:ascii="Browallia New" w:hAnsi="Browallia New" w:cs="Browallia New" w:hint="cs"/>
          <w:sz w:val="26"/>
          <w:szCs w:val="26"/>
          <w:cs/>
          <w:lang w:val="en-GB"/>
        </w:rPr>
        <w:t>ธนาคาร</w:t>
      </w:r>
    </w:p>
    <w:p w14:paraId="1F5427EB" w14:textId="77777777" w:rsidR="00D97FFE" w:rsidRPr="00466C14" w:rsidRDefault="00D97FFE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868B7A5" w14:textId="270213B5" w:rsidR="00F323A0" w:rsidRPr="00466C14" w:rsidRDefault="00327405" w:rsidP="00600390">
      <w:pPr>
        <w:pStyle w:val="Heading1"/>
        <w:keepLines/>
        <w:numPr>
          <w:ilvl w:val="0"/>
          <w:numId w:val="3"/>
        </w:numPr>
        <w:shd w:val="clear" w:color="auto" w:fill="auto"/>
        <w:tabs>
          <w:tab w:val="num" w:pos="63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u w:val="none"/>
          <w:cs/>
          <w:lang w:val="th-TH"/>
        </w:rPr>
      </w:pPr>
      <w:r w:rsidRPr="00466C14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>ประมาณการทางบัญชี</w:t>
      </w:r>
    </w:p>
    <w:p w14:paraId="145A36A5" w14:textId="77777777" w:rsidR="00F323A0" w:rsidRPr="00466C14" w:rsidRDefault="00F323A0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FFF3CC4" w14:textId="1E5E126D" w:rsidR="00784C16" w:rsidRPr="00466C14" w:rsidRDefault="00784C16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</w:t>
      </w:r>
      <w:r w:rsidR="00D8277E" w:rsidRPr="00466C14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466C14">
        <w:rPr>
          <w:rFonts w:ascii="Browallia New" w:hAnsi="Browallia New" w:cs="Browallia New"/>
          <w:sz w:val="26"/>
          <w:szCs w:val="26"/>
          <w:cs/>
        </w:rPr>
        <w:t>มีผลกระทบต่อการนำนโยบายการบัญชีมาใช้</w:t>
      </w:r>
      <w:r w:rsidR="007F162F" w:rsidRPr="00466C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66C14">
        <w:rPr>
          <w:rFonts w:ascii="Browallia New" w:hAnsi="Browallia New" w:cs="Browallia New"/>
          <w:sz w:val="26"/>
          <w:szCs w:val="26"/>
          <w:cs/>
        </w:rPr>
        <w:t>และจำนวนเงินของสินทรัพย์และหนี</w:t>
      </w:r>
      <w:r w:rsidR="007F162F" w:rsidRPr="00466C14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466C14">
        <w:rPr>
          <w:rFonts w:ascii="Browallia New" w:hAnsi="Browallia New" w:cs="Browallia New"/>
          <w:sz w:val="26"/>
          <w:szCs w:val="26"/>
          <w:cs/>
        </w:rPr>
        <w:t>สิน รายได้และค่าใช้จ่าย ผลที</w:t>
      </w:r>
      <w:r w:rsidR="007F162F" w:rsidRPr="00466C14">
        <w:rPr>
          <w:rFonts w:ascii="Browallia New" w:hAnsi="Browallia New" w:cs="Browallia New"/>
          <w:sz w:val="26"/>
          <w:szCs w:val="26"/>
          <w:cs/>
        </w:rPr>
        <w:t>่</w:t>
      </w:r>
      <w:r w:rsidRPr="00466C14">
        <w:rPr>
          <w:rFonts w:ascii="Browallia New" w:hAnsi="Browallia New" w:cs="Browallia New"/>
          <w:sz w:val="26"/>
          <w:szCs w:val="26"/>
          <w:cs/>
        </w:rPr>
        <w:t>เกิดข</w:t>
      </w:r>
      <w:r w:rsidR="007F162F" w:rsidRPr="00466C14">
        <w:rPr>
          <w:rFonts w:ascii="Browallia New" w:hAnsi="Browallia New" w:cs="Browallia New"/>
          <w:sz w:val="26"/>
          <w:szCs w:val="26"/>
          <w:cs/>
        </w:rPr>
        <w:t>ึ้</w:t>
      </w:r>
      <w:r w:rsidRPr="00466C14">
        <w:rPr>
          <w:rFonts w:ascii="Browallia New" w:hAnsi="Browallia New" w:cs="Browallia New"/>
          <w:sz w:val="26"/>
          <w:szCs w:val="26"/>
          <w:cs/>
        </w:rPr>
        <w:t>นจริงอาจจะแตกต่างจากการประมาณการ</w:t>
      </w:r>
    </w:p>
    <w:p w14:paraId="04BF727A" w14:textId="77777777" w:rsidR="00784C16" w:rsidRPr="00466C14" w:rsidRDefault="00784C16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3E51308" w14:textId="71FE67E8" w:rsidR="00ED35E1" w:rsidRPr="00466C14" w:rsidRDefault="00ED35E1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</w:t>
      </w:r>
      <w:r w:rsidR="00BA4CAF" w:rsidRPr="00466C14">
        <w:rPr>
          <w:rFonts w:ascii="Browallia New" w:hAnsi="Browallia New" w:cs="Browallia New"/>
          <w:sz w:val="26"/>
          <w:szCs w:val="26"/>
          <w:cs/>
        </w:rPr>
        <w:t>ี่มี</w:t>
      </w:r>
      <w:r w:rsidRPr="00466C14">
        <w:rPr>
          <w:rFonts w:ascii="Browallia New" w:hAnsi="Browallia New" w:cs="Browallia New"/>
          <w:sz w:val="26"/>
          <w:szCs w:val="26"/>
          <w:cs/>
        </w:rPr>
        <w:t>นัยสำคัญในการนำนโยบายการบัญชีของ</w:t>
      </w:r>
      <w:r w:rsidR="002E2D2C" w:rsidRPr="00466C14">
        <w:rPr>
          <w:rFonts w:ascii="Browallia New" w:hAnsi="Browallia New" w:cs="Browallia New"/>
          <w:sz w:val="26"/>
          <w:szCs w:val="26"/>
          <w:cs/>
        </w:rPr>
        <w:t>กลุ่มธนาคาร</w:t>
      </w:r>
      <w:r w:rsidRPr="00466C14">
        <w:rPr>
          <w:rFonts w:ascii="Browallia New" w:hAnsi="Browallia New" w:cs="Browallia New"/>
          <w:sz w:val="26"/>
          <w:szCs w:val="26"/>
          <w:cs/>
        </w:rPr>
        <w:t>และแหล่งท</w:t>
      </w:r>
      <w:r w:rsidR="00D47B83" w:rsidRPr="00466C14">
        <w:rPr>
          <w:rFonts w:ascii="Browallia New" w:hAnsi="Browallia New" w:cs="Browallia New"/>
          <w:sz w:val="26"/>
          <w:szCs w:val="26"/>
          <w:cs/>
        </w:rPr>
        <w:t>ี่</w:t>
      </w:r>
      <w:r w:rsidRPr="00466C14">
        <w:rPr>
          <w:rFonts w:ascii="Browallia New" w:hAnsi="Browallia New" w:cs="Browallia New"/>
          <w:sz w:val="26"/>
          <w:szCs w:val="26"/>
          <w:cs/>
        </w:rPr>
        <w:t>มาของข้อมูล</w:t>
      </w:r>
      <w:r w:rsidR="0054743A" w:rsidRPr="00466C14">
        <w:rPr>
          <w:rFonts w:ascii="Browallia New" w:hAnsi="Browallia New" w:cs="Browallia New"/>
          <w:sz w:val="26"/>
          <w:szCs w:val="26"/>
          <w:cs/>
        </w:rPr>
        <w:t>ที่สำคัญ</w:t>
      </w:r>
      <w:r w:rsidRPr="00466C14">
        <w:rPr>
          <w:rFonts w:ascii="Browallia New" w:hAnsi="Browallia New" w:cs="Browallia New"/>
          <w:sz w:val="26"/>
          <w:szCs w:val="26"/>
          <w:cs/>
        </w:rPr>
        <w:t>ของความไม่แน่นอนในการประมาณการ</w:t>
      </w:r>
      <w:r w:rsidR="0054743A" w:rsidRPr="00466C14">
        <w:rPr>
          <w:rFonts w:ascii="Browallia New" w:hAnsi="Browallia New" w:cs="Browallia New"/>
          <w:sz w:val="26"/>
          <w:szCs w:val="26"/>
          <w:cs/>
        </w:rPr>
        <w:t>ที่มีอยู่</w:t>
      </w:r>
      <w:r w:rsidRPr="00466C14">
        <w:rPr>
          <w:rFonts w:ascii="Browallia New" w:hAnsi="Browallia New" w:cs="Browallia New"/>
          <w:sz w:val="26"/>
          <w:szCs w:val="26"/>
          <w:cs/>
        </w:rPr>
        <w:t>มาใช้เช่นเดียวกับงบการเงิน</w:t>
      </w:r>
      <w:r w:rsidR="00CE3E57" w:rsidRPr="00466C14">
        <w:rPr>
          <w:rFonts w:ascii="Browallia New" w:hAnsi="Browallia New" w:cs="Browallia New"/>
          <w:sz w:val="26"/>
          <w:szCs w:val="26"/>
          <w:cs/>
        </w:rPr>
        <w:t>รวม</w:t>
      </w:r>
      <w:r w:rsidRPr="00466C14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342574" w:rsidRPr="00466C1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E0BDC" w:rsidRPr="00466C14">
        <w:rPr>
          <w:rFonts w:ascii="Browallia New" w:hAnsi="Browallia New" w:cs="Browallia New"/>
          <w:sz w:val="26"/>
          <w:szCs w:val="26"/>
          <w:cs/>
        </w:rPr>
        <w:br/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66C14">
        <w:rPr>
          <w:rFonts w:ascii="Browallia New" w:hAnsi="Browallia New" w:cs="Browallia New"/>
          <w:sz w:val="26"/>
          <w:szCs w:val="26"/>
        </w:rPr>
        <w:t xml:space="preserve"> </w:t>
      </w:r>
      <w:r w:rsidRPr="00466C1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6E7EFBC9" w14:textId="77777777" w:rsidR="00ED35E1" w:rsidRPr="00466C14" w:rsidRDefault="00ED35E1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2FA40D4" w14:textId="77777777" w:rsidR="00C94AC3" w:rsidRPr="00466C14" w:rsidRDefault="00C94AC3" w:rsidP="00600390">
      <w:pPr>
        <w:pStyle w:val="Heading1"/>
        <w:keepLines/>
        <w:numPr>
          <w:ilvl w:val="0"/>
          <w:numId w:val="3"/>
        </w:numPr>
        <w:shd w:val="clear" w:color="auto" w:fill="auto"/>
        <w:tabs>
          <w:tab w:val="num" w:pos="63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u w:val="none"/>
        </w:rPr>
      </w:pPr>
      <w:r w:rsidRPr="00466C14">
        <w:rPr>
          <w:rFonts w:ascii="Browallia New" w:hAnsi="Browallia New" w:cs="Browallia New"/>
          <w:sz w:val="26"/>
          <w:szCs w:val="26"/>
          <w:u w:val="none"/>
          <w:cs/>
        </w:rPr>
        <w:t>การเสนอข้อมูลทางการเงินจำแนกตามส่วนงาน</w:t>
      </w:r>
    </w:p>
    <w:p w14:paraId="4595C468" w14:textId="77777777" w:rsidR="00C94AC3" w:rsidRPr="00466C14" w:rsidRDefault="00C94AC3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ngsanaNew" w:hAnsi="Browallia New" w:cs="Browallia New"/>
          <w:sz w:val="26"/>
          <w:szCs w:val="26"/>
          <w:lang w:eastAsia="en-GB"/>
        </w:rPr>
      </w:pPr>
    </w:p>
    <w:p w14:paraId="1D9C96E3" w14:textId="77777777" w:rsidR="00C94AC3" w:rsidRPr="00466C14" w:rsidRDefault="00C94AC3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ngsanaNew" w:hAnsi="Browallia New" w:cs="Browallia New"/>
          <w:sz w:val="26"/>
          <w:szCs w:val="26"/>
          <w:lang w:eastAsia="en-GB"/>
        </w:rPr>
      </w:pPr>
      <w:r w:rsidRPr="00466C14">
        <w:rPr>
          <w:rFonts w:ascii="Browallia New" w:eastAsia="AngsanaNew" w:hAnsi="Browallia New" w:cs="Browallia New" w:hint="eastAsia"/>
          <w:sz w:val="26"/>
          <w:szCs w:val="26"/>
          <w:cs/>
          <w:lang w:eastAsia="en-GB"/>
        </w:rPr>
        <w:t>ผู้มีอำนาจตัดสินใจสูงสุดด้านการดำเนินงานของกลุ่มธนาคารระบุส่วนงานที่รายงานของธุรกิจเพื่อใช้ในการวัดผลการดำเนินงานของกลุ่มธนาคาร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 xml:space="preserve"> โดยจำแนกตามลักษณะการดำเนินธุรกิจที</w:t>
      </w:r>
      <w:r w:rsidRPr="00466C14">
        <w:rPr>
          <w:rFonts w:ascii="Browallia New" w:eastAsia="Browallia New" w:hAnsi="Browallia New" w:cs="Browallia New"/>
          <w:sz w:val="26"/>
          <w:szCs w:val="26"/>
          <w:cs/>
          <w:lang w:eastAsia="en-GB"/>
        </w:rPr>
        <w:t>่</w:t>
      </w:r>
      <w:r w:rsidRPr="00466C14">
        <w:rPr>
          <w:rFonts w:ascii="Browallia New" w:eastAsia="AngsanaNew" w:hAnsi="Browallia New" w:cs="Browallia New" w:hint="eastAsia"/>
          <w:sz w:val="26"/>
          <w:szCs w:val="26"/>
          <w:cs/>
          <w:lang w:eastAsia="en-GB"/>
        </w:rPr>
        <w:t>แตกต่างกันในสาระสำคัญ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 xml:space="preserve"> </w:t>
      </w:r>
      <w:r w:rsidRPr="00466C14">
        <w:rPr>
          <w:rFonts w:ascii="Browallia New" w:eastAsia="AngsanaNew" w:hAnsi="Browallia New" w:cs="Browallia New" w:hint="eastAsia"/>
          <w:sz w:val="26"/>
          <w:szCs w:val="26"/>
          <w:cs/>
          <w:lang w:eastAsia="en-GB"/>
        </w:rPr>
        <w:t>ได้แก่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 xml:space="preserve"> ส่วนงานธุรกิจ</w:t>
      </w:r>
      <w:r w:rsidRPr="00466C14">
        <w:rPr>
          <w:rFonts w:ascii="Browallia New" w:eastAsia="AngsanaNew" w:hAnsi="Browallia New" w:cs="Browallia New"/>
          <w:sz w:val="26"/>
          <w:szCs w:val="26"/>
          <w:lang w:eastAsia="en-GB"/>
        </w:rPr>
        <w:t xml:space="preserve"> e-Wallet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 xml:space="preserve"> และ ส่วนงานธุรกิจธนาคาร โดยมีรายละเอียดดังนี้</w:t>
      </w:r>
    </w:p>
    <w:p w14:paraId="1B55326C" w14:textId="77777777" w:rsidR="00C94AC3" w:rsidRPr="00466C14" w:rsidRDefault="00C94AC3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ngsanaNew" w:hAnsi="Browallia New" w:cs="Browallia New"/>
          <w:sz w:val="26"/>
          <w:szCs w:val="26"/>
          <w:lang w:eastAsia="en-GB"/>
        </w:rPr>
      </w:pPr>
    </w:p>
    <w:p w14:paraId="2E7C164D" w14:textId="77777777" w:rsidR="00C94AC3" w:rsidRPr="00466C14" w:rsidRDefault="00C94AC3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ngsanaNew" w:hAnsi="Browallia New" w:cs="Browallia New"/>
          <w:sz w:val="26"/>
          <w:szCs w:val="26"/>
          <w:lang w:val="en-GB" w:eastAsia="en-GB"/>
        </w:rPr>
      </w:pPr>
      <w:r w:rsidRPr="00466C14">
        <w:rPr>
          <w:rFonts w:ascii="Browallia New" w:eastAsia="AngsanaNew" w:hAnsi="Browallia New" w:cs="Browallia New" w:hint="eastAsia"/>
          <w:sz w:val="26"/>
          <w:szCs w:val="26"/>
          <w:u w:val="single"/>
          <w:cs/>
          <w:lang w:val="en-GB" w:eastAsia="en-GB"/>
        </w:rPr>
        <w:t>ธุรกิจ</w:t>
      </w:r>
      <w:r w:rsidRPr="00466C14">
        <w:rPr>
          <w:rFonts w:ascii="Browallia New" w:eastAsia="AngsanaNew" w:hAnsi="Browallia New" w:cs="Browallia New"/>
          <w:sz w:val="26"/>
          <w:szCs w:val="26"/>
          <w:u w:val="single"/>
          <w:cs/>
          <w:lang w:val="en-GB" w:eastAsia="en-GB"/>
        </w:rPr>
        <w:t xml:space="preserve"> </w:t>
      </w:r>
      <w:r w:rsidRPr="00466C14">
        <w:rPr>
          <w:rFonts w:ascii="Browallia New" w:eastAsia="AngsanaNew" w:hAnsi="Browallia New" w:cs="Browallia New"/>
          <w:sz w:val="26"/>
          <w:szCs w:val="26"/>
          <w:u w:val="single"/>
          <w:lang w:val="en-GB" w:eastAsia="en-GB"/>
        </w:rPr>
        <w:t>e-Wallet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val="en-GB" w:eastAsia="en-GB"/>
        </w:rPr>
        <w:t xml:space="preserve"> </w:t>
      </w:r>
    </w:p>
    <w:p w14:paraId="6970633C" w14:textId="77777777" w:rsidR="00C94AC3" w:rsidRPr="00466C14" w:rsidRDefault="00C94AC3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ngsanaNew" w:hAnsi="Browallia New" w:cs="Browallia New"/>
          <w:sz w:val="26"/>
          <w:szCs w:val="26"/>
          <w:lang w:val="en-GB" w:eastAsia="en-GB"/>
        </w:rPr>
      </w:pPr>
    </w:p>
    <w:p w14:paraId="179BD7C8" w14:textId="77777777" w:rsidR="00C94AC3" w:rsidRPr="00466C14" w:rsidRDefault="00C94AC3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ngsanaNew" w:hAnsi="Browallia New" w:cs="Browallia New"/>
          <w:sz w:val="26"/>
          <w:szCs w:val="26"/>
          <w:lang w:val="en-GB" w:eastAsia="en-GB"/>
        </w:rPr>
      </w:pPr>
      <w:r w:rsidRPr="00466C14">
        <w:rPr>
          <w:rFonts w:ascii="Browallia New" w:eastAsia="AngsanaNew" w:hAnsi="Browallia New" w:cs="Browallia New" w:hint="eastAsia"/>
          <w:sz w:val="26"/>
          <w:szCs w:val="26"/>
          <w:cs/>
          <w:lang w:val="en-GB" w:eastAsia="en-GB"/>
        </w:rPr>
        <w:t>ธุรกิจ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val="en-GB" w:eastAsia="en-GB"/>
        </w:rPr>
        <w:t xml:space="preserve"> </w:t>
      </w:r>
      <w:r w:rsidRPr="00466C14">
        <w:rPr>
          <w:rFonts w:ascii="Browallia New" w:eastAsia="AngsanaNew" w:hAnsi="Browallia New" w:cs="Browallia New"/>
          <w:sz w:val="26"/>
          <w:szCs w:val="26"/>
          <w:lang w:val="en-GB" w:eastAsia="en-GB"/>
        </w:rPr>
        <w:t xml:space="preserve">e-Wallet </w:t>
      </w:r>
      <w:r w:rsidRPr="00466C14">
        <w:rPr>
          <w:rFonts w:ascii="Browallia New" w:eastAsia="AngsanaNew" w:hAnsi="Browallia New" w:cs="Browallia New" w:hint="eastAsia"/>
          <w:sz w:val="26"/>
          <w:szCs w:val="26"/>
          <w:cs/>
          <w:lang w:val="en-GB" w:eastAsia="en-GB"/>
        </w:rPr>
        <w:t>ดำเนินงานโดยบริษัทย่อย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val="en-GB" w:eastAsia="en-GB"/>
        </w:rPr>
        <w:t xml:space="preserve"> ได้แก่ บริษัท </w:t>
      </w:r>
      <w:r w:rsidRPr="00466C14">
        <w:rPr>
          <w:rFonts w:ascii="Browallia New" w:eastAsia="AngsanaNew" w:hAnsi="Browallia New" w:cs="Browallia New" w:hint="eastAsia"/>
          <w:sz w:val="26"/>
          <w:szCs w:val="26"/>
          <w:cs/>
          <w:lang w:val="en-GB" w:eastAsia="en-GB"/>
        </w:rPr>
        <w:t>ไทยไมโคร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val="en-GB" w:eastAsia="en-GB"/>
        </w:rPr>
        <w:t xml:space="preserve"> </w:t>
      </w:r>
      <w:r w:rsidRPr="00466C14">
        <w:rPr>
          <w:rFonts w:ascii="Browallia New" w:eastAsia="AngsanaNew" w:hAnsi="Browallia New" w:cs="Browallia New" w:hint="eastAsia"/>
          <w:sz w:val="26"/>
          <w:szCs w:val="26"/>
          <w:cs/>
          <w:lang w:val="en-GB" w:eastAsia="en-GB"/>
        </w:rPr>
        <w:t>ดิจิทัล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val="en-GB" w:eastAsia="en-GB"/>
        </w:rPr>
        <w:t xml:space="preserve"> </w:t>
      </w:r>
      <w:r w:rsidRPr="00466C14">
        <w:rPr>
          <w:rFonts w:ascii="Browallia New" w:eastAsia="AngsanaNew" w:hAnsi="Browallia New" w:cs="Browallia New" w:hint="eastAsia"/>
          <w:sz w:val="26"/>
          <w:szCs w:val="26"/>
          <w:cs/>
          <w:lang w:val="en-GB" w:eastAsia="en-GB"/>
        </w:rPr>
        <w:t>โซลูชั่นส์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val="en-GB" w:eastAsia="en-GB"/>
        </w:rPr>
        <w:t xml:space="preserve"> </w:t>
      </w:r>
      <w:r w:rsidRPr="00466C14">
        <w:rPr>
          <w:rFonts w:ascii="Browallia New" w:eastAsia="AngsanaNew" w:hAnsi="Browallia New" w:cs="Browallia New" w:hint="eastAsia"/>
          <w:sz w:val="26"/>
          <w:szCs w:val="26"/>
          <w:cs/>
          <w:lang w:val="en-GB" w:eastAsia="en-GB"/>
        </w:rPr>
        <w:t>จำกัด</w:t>
      </w:r>
    </w:p>
    <w:p w14:paraId="50B1C51C" w14:textId="77777777" w:rsidR="00C94AC3" w:rsidRPr="00466C14" w:rsidRDefault="00C94AC3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ngsanaNew" w:hAnsi="Browallia New" w:cs="Browallia New"/>
          <w:sz w:val="26"/>
          <w:szCs w:val="26"/>
          <w:lang w:eastAsia="en-GB"/>
        </w:rPr>
      </w:pPr>
    </w:p>
    <w:p w14:paraId="4EE39884" w14:textId="77777777" w:rsidR="00C94AC3" w:rsidRPr="00466C14" w:rsidRDefault="00C94AC3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ngsanaNew" w:hAnsi="Browallia New" w:cs="Browallia New"/>
          <w:sz w:val="26"/>
          <w:szCs w:val="26"/>
          <w:u w:val="single"/>
          <w:lang w:eastAsia="en-GB"/>
        </w:rPr>
      </w:pPr>
      <w:r w:rsidRPr="00466C14">
        <w:rPr>
          <w:rFonts w:ascii="Browallia New" w:eastAsia="AngsanaNew" w:hAnsi="Browallia New" w:cs="Browallia New" w:hint="eastAsia"/>
          <w:sz w:val="26"/>
          <w:szCs w:val="26"/>
          <w:u w:val="single"/>
          <w:cs/>
          <w:lang w:eastAsia="en-GB"/>
        </w:rPr>
        <w:t>ธุรกิจธนาคาร</w:t>
      </w:r>
      <w:r w:rsidRPr="00466C14">
        <w:rPr>
          <w:rFonts w:ascii="Browallia New" w:eastAsia="AngsanaNew" w:hAnsi="Browallia New" w:cs="Browallia New"/>
          <w:sz w:val="26"/>
          <w:szCs w:val="26"/>
          <w:u w:val="single"/>
          <w:cs/>
          <w:lang w:eastAsia="en-GB"/>
        </w:rPr>
        <w:t xml:space="preserve"> </w:t>
      </w:r>
    </w:p>
    <w:p w14:paraId="0C5ED586" w14:textId="77777777" w:rsidR="00C94AC3" w:rsidRPr="00466C14" w:rsidRDefault="00C94AC3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ngsanaNew" w:hAnsi="Browallia New" w:cs="Browallia New"/>
          <w:sz w:val="26"/>
          <w:szCs w:val="26"/>
          <w:u w:val="single"/>
          <w:lang w:eastAsia="en-GB"/>
        </w:rPr>
      </w:pPr>
    </w:p>
    <w:p w14:paraId="2D3239CA" w14:textId="77777777" w:rsidR="00C94AC3" w:rsidRPr="00466C14" w:rsidRDefault="00C94AC3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ngsanaNew" w:hAnsi="Browallia New" w:cs="Browallia New"/>
          <w:sz w:val="26"/>
          <w:szCs w:val="26"/>
          <w:lang w:eastAsia="en-GB"/>
        </w:rPr>
      </w:pPr>
      <w:r w:rsidRPr="00466C14">
        <w:rPr>
          <w:rFonts w:ascii="Browallia New" w:eastAsia="AngsanaNew" w:hAnsi="Browallia New" w:cs="Browallia New" w:hint="eastAsia"/>
          <w:sz w:val="26"/>
          <w:szCs w:val="26"/>
          <w:cs/>
          <w:lang w:eastAsia="en-GB"/>
        </w:rPr>
        <w:t>ธุรกิจธนาคาร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 xml:space="preserve"> ประกอบด้วย กลุ่มสินเชื่อธุรกิจ กลุ่มธุรกิจสินเชื่อรายย่อยที่มีที่อยู่อาศัยเป็นหลักประกัน และกลุ่มธ</w:t>
      </w:r>
      <w:r w:rsidRPr="00466C14">
        <w:rPr>
          <w:rFonts w:ascii="Browallia New" w:eastAsia="AngsanaNew" w:hAnsi="Browallia New" w:cs="Browallia New" w:hint="eastAsia"/>
          <w:sz w:val="26"/>
          <w:szCs w:val="26"/>
          <w:cs/>
          <w:lang w:val="en-GB" w:eastAsia="en-GB"/>
        </w:rPr>
        <w:t>ุรกิ</w:t>
      </w:r>
      <w:r w:rsidRPr="00466C14">
        <w:rPr>
          <w:rFonts w:ascii="Browallia New" w:eastAsia="AngsanaNew" w:hAnsi="Browallia New" w:cs="Browallia New" w:hint="eastAsia"/>
          <w:sz w:val="26"/>
          <w:szCs w:val="26"/>
          <w:cs/>
          <w:lang w:eastAsia="en-GB"/>
        </w:rPr>
        <w:t>จอื่น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 xml:space="preserve"> ๆ</w:t>
      </w:r>
    </w:p>
    <w:p w14:paraId="7ADFD87D" w14:textId="77777777" w:rsidR="00C94AC3" w:rsidRPr="00466C14" w:rsidRDefault="00C94AC3" w:rsidP="0060039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ngsanaNew" w:hAnsi="Browallia New" w:cs="Browallia New"/>
          <w:sz w:val="26"/>
          <w:szCs w:val="26"/>
          <w:lang w:eastAsia="en-GB"/>
        </w:rPr>
      </w:pPr>
      <w:r w:rsidRPr="00466C14">
        <w:rPr>
          <w:rFonts w:ascii="Browallia New" w:eastAsia="AngsanaNew" w:hAnsi="Browallia New" w:cs="Browallia New" w:hint="eastAsia"/>
          <w:sz w:val="26"/>
          <w:szCs w:val="26"/>
          <w:cs/>
          <w:lang w:eastAsia="en-GB"/>
        </w:rPr>
        <w:t>กลุ่มสินเชื่อธุรกิจ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 xml:space="preserve"> </w:t>
      </w:r>
      <w:r w:rsidRPr="00466C14">
        <w:rPr>
          <w:rFonts w:ascii="Browallia New" w:eastAsia="AngsanaNew" w:hAnsi="Browallia New" w:cs="Browallia New" w:hint="eastAsia"/>
          <w:sz w:val="26"/>
          <w:szCs w:val="26"/>
          <w:cs/>
          <w:lang w:eastAsia="en-GB"/>
        </w:rPr>
        <w:t>ได้แก่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 xml:space="preserve"> </w:t>
      </w:r>
      <w:r w:rsidRPr="00466C14">
        <w:rPr>
          <w:rFonts w:ascii="Browallia New" w:eastAsia="AngsanaNew" w:hAnsi="Browallia New" w:cs="Browallia New" w:hint="eastAsia"/>
          <w:sz w:val="26"/>
          <w:szCs w:val="26"/>
          <w:cs/>
          <w:lang w:eastAsia="en-GB"/>
        </w:rPr>
        <w:t>สินเชื่อธุรกิจขนาดกลางและธุรกิจขนาดย่อม</w:t>
      </w:r>
      <w:r w:rsidRPr="00466C14">
        <w:rPr>
          <w:rFonts w:ascii="Browallia New" w:eastAsia="AngsanaNew" w:hAnsi="Browallia New" w:cs="Browallia New"/>
          <w:sz w:val="26"/>
          <w:szCs w:val="26"/>
          <w:lang w:eastAsia="en-GB"/>
        </w:rPr>
        <w:t xml:space="preserve"> </w:t>
      </w:r>
      <w:r w:rsidRPr="00466C14">
        <w:rPr>
          <w:rFonts w:ascii="Browallia New" w:eastAsia="AngsanaNew" w:hAnsi="Browallia New" w:cs="Browallia New" w:hint="eastAsia"/>
          <w:sz w:val="26"/>
          <w:szCs w:val="26"/>
          <w:cs/>
          <w:lang w:eastAsia="en-GB"/>
        </w:rPr>
        <w:t>และสินเชื่อไมโครไฟแนนซ์</w:t>
      </w:r>
    </w:p>
    <w:p w14:paraId="78813901" w14:textId="77777777" w:rsidR="00C94AC3" w:rsidRPr="00466C14" w:rsidRDefault="00C94AC3" w:rsidP="0060039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ngsanaNew" w:hAnsi="Browallia New" w:cs="Browallia New"/>
          <w:sz w:val="26"/>
          <w:szCs w:val="26"/>
          <w:lang w:eastAsia="en-GB"/>
        </w:rPr>
      </w:pPr>
      <w:r w:rsidRPr="00466C14">
        <w:rPr>
          <w:rFonts w:ascii="Browallia New" w:eastAsia="AngsanaNew" w:hAnsi="Browallia New" w:cs="Browallia New" w:hint="eastAsia"/>
          <w:sz w:val="26"/>
          <w:szCs w:val="26"/>
          <w:cs/>
          <w:lang w:eastAsia="en-GB"/>
        </w:rPr>
        <w:t>กลุ่มธุรกิจสินเชื่อรายย่อยที่มีที่อยู่อาศัยเป็นหลักประกัน</w:t>
      </w:r>
      <w:r w:rsidRPr="00466C14">
        <w:rPr>
          <w:rFonts w:ascii="Browallia New" w:eastAsia="AngsanaNew" w:hAnsi="Browallia New" w:cs="Browallia New"/>
          <w:sz w:val="26"/>
          <w:szCs w:val="26"/>
          <w:lang w:eastAsia="en-GB"/>
        </w:rPr>
        <w:t xml:space="preserve"> </w:t>
      </w:r>
      <w:r w:rsidRPr="00466C14">
        <w:rPr>
          <w:rFonts w:ascii="Browallia New" w:eastAsia="AngsanaNew" w:hAnsi="Browallia New" w:cs="Browallia New" w:hint="eastAsia"/>
          <w:sz w:val="26"/>
          <w:szCs w:val="26"/>
          <w:cs/>
          <w:lang w:eastAsia="en-GB"/>
        </w:rPr>
        <w:t>ได้แก่</w:t>
      </w:r>
      <w:r w:rsidRPr="00466C14">
        <w:rPr>
          <w:rFonts w:ascii="Browallia New" w:eastAsia="AngsanaNew" w:hAnsi="Browallia New" w:cs="Browallia New"/>
          <w:sz w:val="26"/>
          <w:szCs w:val="26"/>
          <w:lang w:eastAsia="en-GB"/>
        </w:rPr>
        <w:t xml:space="preserve"> </w:t>
      </w:r>
      <w:r w:rsidRPr="00466C14">
        <w:rPr>
          <w:rFonts w:ascii="Browallia New" w:eastAsia="AngsanaNew" w:hAnsi="Browallia New" w:cs="Browallia New" w:hint="eastAsia"/>
          <w:sz w:val="26"/>
          <w:szCs w:val="26"/>
          <w:cs/>
          <w:lang w:eastAsia="en-GB"/>
        </w:rPr>
        <w:t>สินเชื่อที่มีที่อยู่อาศัยเป็นหลักประกัน</w:t>
      </w:r>
      <w:r w:rsidRPr="00466C14">
        <w:rPr>
          <w:rFonts w:ascii="Browallia New" w:eastAsia="AngsanaNew" w:hAnsi="Browallia New" w:cs="Browallia New"/>
          <w:sz w:val="26"/>
          <w:szCs w:val="26"/>
          <w:lang w:eastAsia="en-GB"/>
        </w:rPr>
        <w:t xml:space="preserve"> </w:t>
      </w:r>
      <w:r w:rsidRPr="00466C14">
        <w:rPr>
          <w:rFonts w:ascii="Browallia New" w:eastAsia="AngsanaNew" w:hAnsi="Browallia New" w:cs="Browallia New" w:hint="eastAsia"/>
          <w:sz w:val="26"/>
          <w:szCs w:val="26"/>
          <w:cs/>
          <w:lang w:eastAsia="en-GB"/>
        </w:rPr>
        <w:t>และสินเชื่ออเนกประสงค์</w:t>
      </w:r>
      <w:r w:rsidRPr="00466C14">
        <w:rPr>
          <w:rFonts w:ascii="Browallia New" w:eastAsia="AngsanaNew" w:hAnsi="Browallia New" w:cs="Browallia New"/>
          <w:sz w:val="26"/>
          <w:szCs w:val="26"/>
          <w:lang w:eastAsia="en-GB"/>
        </w:rPr>
        <w:t xml:space="preserve"> 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>(</w:t>
      </w:r>
      <w:r w:rsidRPr="00466C14">
        <w:rPr>
          <w:rFonts w:ascii="Browallia New" w:eastAsia="AngsanaNew" w:hAnsi="Browallia New" w:cs="Browallia New"/>
          <w:sz w:val="26"/>
          <w:szCs w:val="26"/>
          <w:lang w:eastAsia="en-GB"/>
        </w:rPr>
        <w:t>Home For Cash)</w:t>
      </w:r>
    </w:p>
    <w:p w14:paraId="1074D679" w14:textId="5BF2E27A" w:rsidR="00C94AC3" w:rsidRPr="00F741FE" w:rsidRDefault="00C94AC3" w:rsidP="0060039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ngsanaNew" w:hAnsi="Browallia New" w:cs="Browallia New"/>
          <w:spacing w:val="-4"/>
          <w:sz w:val="26"/>
          <w:szCs w:val="26"/>
          <w:lang w:eastAsia="en-GB"/>
        </w:rPr>
      </w:pPr>
      <w:r w:rsidRPr="00F741FE">
        <w:rPr>
          <w:rFonts w:ascii="Browallia New" w:eastAsia="AngsanaNew" w:hAnsi="Browallia New" w:cs="Browallia New" w:hint="eastAsia"/>
          <w:spacing w:val="-4"/>
          <w:sz w:val="26"/>
          <w:szCs w:val="26"/>
          <w:cs/>
          <w:lang w:eastAsia="en-GB"/>
        </w:rPr>
        <w:t>กลุ่มธุรกิจอื่น</w:t>
      </w:r>
      <w:r w:rsidRPr="00F741FE">
        <w:rPr>
          <w:rFonts w:ascii="Browallia New" w:eastAsia="AngsanaNew" w:hAnsi="Browallia New" w:cs="Browallia New"/>
          <w:spacing w:val="-4"/>
          <w:sz w:val="26"/>
          <w:szCs w:val="26"/>
          <w:cs/>
          <w:lang w:eastAsia="en-GB"/>
        </w:rPr>
        <w:t xml:space="preserve"> </w:t>
      </w:r>
      <w:r w:rsidRPr="00F741FE">
        <w:rPr>
          <w:rFonts w:ascii="Browallia New" w:eastAsia="AngsanaNew" w:hAnsi="Browallia New" w:cs="Browallia New" w:hint="eastAsia"/>
          <w:spacing w:val="-4"/>
          <w:sz w:val="26"/>
          <w:szCs w:val="26"/>
          <w:cs/>
          <w:lang w:eastAsia="en-GB"/>
        </w:rPr>
        <w:t>ๆ</w:t>
      </w:r>
      <w:r w:rsidRPr="00F741FE">
        <w:rPr>
          <w:rFonts w:ascii="Browallia New" w:eastAsia="AngsanaNew" w:hAnsi="Browallia New" w:cs="Browallia New"/>
          <w:spacing w:val="-4"/>
          <w:sz w:val="26"/>
          <w:szCs w:val="26"/>
          <w:cs/>
          <w:lang w:eastAsia="en-GB"/>
        </w:rPr>
        <w:t xml:space="preserve"> </w:t>
      </w:r>
      <w:r w:rsidRPr="00F741FE">
        <w:rPr>
          <w:rFonts w:ascii="Browallia New" w:eastAsia="AngsanaNew" w:hAnsi="Browallia New" w:cs="Browallia New" w:hint="eastAsia"/>
          <w:spacing w:val="-4"/>
          <w:sz w:val="26"/>
          <w:szCs w:val="26"/>
          <w:cs/>
          <w:lang w:eastAsia="en-GB"/>
        </w:rPr>
        <w:t>ได้แก่</w:t>
      </w:r>
      <w:r w:rsidRPr="00F741FE">
        <w:rPr>
          <w:rFonts w:ascii="Browallia New" w:eastAsia="AngsanaNew" w:hAnsi="Browallia New" w:cs="Browallia New"/>
          <w:spacing w:val="-4"/>
          <w:sz w:val="26"/>
          <w:szCs w:val="26"/>
          <w:cs/>
          <w:lang w:eastAsia="en-GB"/>
        </w:rPr>
        <w:t xml:space="preserve"> </w:t>
      </w:r>
      <w:r w:rsidRPr="00F741FE">
        <w:rPr>
          <w:rFonts w:ascii="Browallia New" w:eastAsia="AngsanaNew" w:hAnsi="Browallia New" w:cs="Browallia New" w:hint="eastAsia"/>
          <w:spacing w:val="-4"/>
          <w:sz w:val="26"/>
          <w:szCs w:val="26"/>
          <w:cs/>
          <w:lang w:eastAsia="en-GB"/>
        </w:rPr>
        <w:t>สินเชื่อบุคคล</w:t>
      </w:r>
      <w:r w:rsidRPr="00F741FE">
        <w:rPr>
          <w:rFonts w:ascii="Browallia New" w:eastAsia="AngsanaNew" w:hAnsi="Browallia New" w:cs="Browallia New"/>
          <w:spacing w:val="-4"/>
          <w:sz w:val="26"/>
          <w:szCs w:val="26"/>
          <w:cs/>
          <w:lang w:eastAsia="en-GB"/>
        </w:rPr>
        <w:t xml:space="preserve"> </w:t>
      </w:r>
      <w:r w:rsidRPr="00F741FE">
        <w:rPr>
          <w:rFonts w:ascii="Browallia New" w:eastAsia="AngsanaNew" w:hAnsi="Browallia New" w:cs="Browallia New" w:hint="eastAsia"/>
          <w:spacing w:val="-4"/>
          <w:sz w:val="26"/>
          <w:szCs w:val="26"/>
          <w:cs/>
          <w:lang w:eastAsia="en-GB"/>
        </w:rPr>
        <w:t>สินเชื่อที่มีทองคำเป็นหลักประกัน</w:t>
      </w:r>
      <w:r w:rsidRPr="00F741FE">
        <w:rPr>
          <w:rFonts w:ascii="Browallia New" w:eastAsia="AngsanaNew" w:hAnsi="Browallia New" w:cs="Browallia New"/>
          <w:spacing w:val="-4"/>
          <w:sz w:val="26"/>
          <w:szCs w:val="26"/>
          <w:cs/>
          <w:lang w:eastAsia="en-GB"/>
        </w:rPr>
        <w:t xml:space="preserve"> </w:t>
      </w:r>
      <w:r w:rsidRPr="00F741FE">
        <w:rPr>
          <w:rFonts w:ascii="Browallia New" w:eastAsia="AngsanaNew" w:hAnsi="Browallia New" w:cs="Browallia New" w:hint="eastAsia"/>
          <w:spacing w:val="-4"/>
          <w:sz w:val="26"/>
          <w:szCs w:val="26"/>
          <w:cs/>
          <w:lang w:eastAsia="en-GB"/>
        </w:rPr>
        <w:t>รายได้จากการบริหารเงินและการลงทุนของธนาคาร</w:t>
      </w:r>
      <w:r w:rsidRPr="00F741FE">
        <w:rPr>
          <w:rFonts w:ascii="Browallia New" w:eastAsia="AngsanaNew" w:hAnsi="Browallia New" w:cs="Browallia New"/>
          <w:spacing w:val="-4"/>
          <w:sz w:val="26"/>
          <w:szCs w:val="26"/>
          <w:cs/>
          <w:lang w:eastAsia="en-GB"/>
        </w:rPr>
        <w:t xml:space="preserve"> </w:t>
      </w:r>
      <w:r w:rsidRPr="00F741FE">
        <w:rPr>
          <w:rFonts w:ascii="Browallia New" w:eastAsia="AngsanaNew" w:hAnsi="Browallia New" w:cs="Browallia New" w:hint="eastAsia"/>
          <w:spacing w:val="-4"/>
          <w:sz w:val="26"/>
          <w:szCs w:val="26"/>
          <w:cs/>
          <w:lang w:eastAsia="en-GB"/>
        </w:rPr>
        <w:t>เป็นต้น</w:t>
      </w:r>
    </w:p>
    <w:p w14:paraId="1075026B" w14:textId="77777777" w:rsidR="00C94AC3" w:rsidRPr="00466C14" w:rsidRDefault="00C94AC3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ngsanaNew" w:hAnsi="Browallia New" w:cs="Browallia New"/>
          <w:sz w:val="26"/>
          <w:szCs w:val="26"/>
          <w:lang w:eastAsia="en-GB"/>
        </w:rPr>
      </w:pPr>
    </w:p>
    <w:p w14:paraId="632CBE06" w14:textId="6E2805D7" w:rsidR="00C94AC3" w:rsidRPr="00466C14" w:rsidRDefault="00C94AC3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ngsanaNew" w:hAnsi="Browallia New" w:cs="Browallia New"/>
          <w:sz w:val="26"/>
          <w:szCs w:val="26"/>
          <w:lang w:eastAsia="en-GB"/>
        </w:rPr>
      </w:pPr>
      <w:r w:rsidRPr="00466C14">
        <w:rPr>
          <w:rFonts w:ascii="Browallia New" w:eastAsia="AngsanaNew" w:hAnsi="Browallia New" w:cs="Browallia New" w:hint="eastAsia"/>
          <w:sz w:val="26"/>
          <w:szCs w:val="26"/>
          <w:cs/>
          <w:lang w:eastAsia="en-GB"/>
        </w:rPr>
        <w:t>ธนาคารและบริษัทย่อยดำเนินธุรกิจในเขตภูมิศาสตร์เดียวกันในประเทศไทยเพียงแห่งเดียว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 xml:space="preserve"> โดยข้อมูลทางการเงินจำแนกตามแต่ละส่วนงานจะแสดงถึงรายการที่เกิดขึ้นจากส่วนงานธุรกิจนั้นโดยตรง รวมถึงรายการที่ได้รับการปันส่วนอย่างสมเหตุสมผล</w:t>
      </w:r>
    </w:p>
    <w:p w14:paraId="5D7C490C" w14:textId="77777777" w:rsidR="00CC6D14" w:rsidRPr="00466C14" w:rsidRDefault="00CC6D14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</w:rPr>
      </w:pPr>
      <w:bookmarkStart w:id="1" w:name="_Hlk147845578"/>
    </w:p>
    <w:p w14:paraId="0B44B163" w14:textId="77777777" w:rsidR="00F73131" w:rsidRPr="00466C14" w:rsidRDefault="00F73131" w:rsidP="00600390">
      <w:pPr>
        <w:spacing w:line="240" w:lineRule="auto"/>
        <w:rPr>
          <w:rFonts w:ascii="Browallia New" w:hAnsi="Browallia New" w:cs="Browallia New"/>
        </w:rPr>
      </w:pPr>
    </w:p>
    <w:p w14:paraId="56E5AD42" w14:textId="77777777" w:rsidR="00C648B8" w:rsidRPr="00466C14" w:rsidRDefault="00C648B8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4349F96" w14:textId="77777777" w:rsidR="00C648B8" w:rsidRPr="00466C14" w:rsidRDefault="00C648B8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  <w:sectPr w:rsidR="00C648B8" w:rsidRPr="00466C14" w:rsidSect="001229FC">
          <w:headerReference w:type="default" r:id="rId13"/>
          <w:footerReference w:type="default" r:id="rId14"/>
          <w:pgSz w:w="11909" w:h="16834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</w:p>
    <w:p w14:paraId="31DB0978" w14:textId="77777777" w:rsidR="00C648B8" w:rsidRPr="00466C14" w:rsidRDefault="00C648B8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E9822BF" w14:textId="13B48C47" w:rsidR="00C648B8" w:rsidRPr="00466C14" w:rsidRDefault="00821226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ngsanaNew" w:hAnsi="Browallia New" w:cs="Browallia New"/>
          <w:spacing w:val="-4"/>
          <w:sz w:val="26"/>
          <w:szCs w:val="26"/>
          <w:lang w:eastAsia="en-GB"/>
        </w:rPr>
      </w:pPr>
      <w:r w:rsidRPr="00466C14">
        <w:rPr>
          <w:rFonts w:ascii="Browallia New" w:eastAsia="AngsanaNew" w:hAnsi="Browallia New" w:cs="Browallia New" w:hint="eastAsia"/>
          <w:spacing w:val="-4"/>
          <w:sz w:val="26"/>
          <w:szCs w:val="26"/>
          <w:cs/>
          <w:lang w:eastAsia="en-GB"/>
        </w:rPr>
        <w:t>ข้อมูลทางการเงินในข้อมูลทางการเงินรวมจำแนกตามส่วนงาน</w:t>
      </w:r>
      <w:r w:rsidR="003F274F" w:rsidRPr="00466C14">
        <w:rPr>
          <w:rFonts w:ascii="Browallia New" w:eastAsia="AngsanaNew" w:hAnsi="Browallia New" w:cs="Browallia New"/>
          <w:spacing w:val="-4"/>
          <w:sz w:val="26"/>
          <w:szCs w:val="26"/>
          <w:lang w:eastAsia="en-GB"/>
        </w:rPr>
        <w:t xml:space="preserve"> </w:t>
      </w:r>
      <w:r w:rsidR="003F274F" w:rsidRPr="00466C14">
        <w:rPr>
          <w:rFonts w:ascii="Browallia New" w:eastAsia="AngsanaNew" w:hAnsi="Browallia New" w:cs="Browallia New" w:hint="eastAsia"/>
          <w:spacing w:val="-4"/>
          <w:sz w:val="26"/>
          <w:szCs w:val="26"/>
          <w:cs/>
          <w:lang w:eastAsia="en-GB"/>
        </w:rPr>
        <w:t>ณ</w:t>
      </w:r>
      <w:r w:rsidR="003F274F" w:rsidRPr="00466C14">
        <w:rPr>
          <w:rFonts w:ascii="Browallia New" w:eastAsia="AngsanaNew" w:hAnsi="Browallia New" w:cs="Browallia New"/>
          <w:spacing w:val="-4"/>
          <w:sz w:val="26"/>
          <w:szCs w:val="26"/>
          <w:cs/>
          <w:lang w:eastAsia="en-GB"/>
        </w:rPr>
        <w:t xml:space="preserve"> </w:t>
      </w:r>
      <w:r w:rsidR="003F274F" w:rsidRPr="00466C14">
        <w:rPr>
          <w:rFonts w:ascii="Browallia New" w:eastAsia="AngsanaNew" w:hAnsi="Browallia New" w:cs="Browallia New" w:hint="eastAsia"/>
          <w:spacing w:val="-4"/>
          <w:sz w:val="26"/>
          <w:szCs w:val="26"/>
          <w:cs/>
          <w:lang w:eastAsia="en-GB"/>
        </w:rPr>
        <w:t>วันที่</w:t>
      </w:r>
      <w:r w:rsidR="003F274F" w:rsidRPr="00466C14">
        <w:rPr>
          <w:rFonts w:ascii="Browallia New" w:eastAsia="AngsanaNew" w:hAnsi="Browallia New" w:cs="Browallia New"/>
          <w:spacing w:val="-4"/>
          <w:sz w:val="26"/>
          <w:szCs w:val="26"/>
          <w:cs/>
          <w:lang w:eastAsia="en-GB"/>
        </w:rPr>
        <w:t xml:space="preserve"> </w:t>
      </w:r>
      <w:r w:rsidR="0028097F" w:rsidRPr="0028097F">
        <w:rPr>
          <w:rFonts w:ascii="Browallia New" w:eastAsia="AngsanaNew" w:hAnsi="Browallia New" w:cs="Browallia New"/>
          <w:spacing w:val="-4"/>
          <w:sz w:val="26"/>
          <w:szCs w:val="26"/>
          <w:lang w:val="en-GB" w:eastAsia="en-GB"/>
        </w:rPr>
        <w:t>31</w:t>
      </w:r>
      <w:r w:rsidR="003F274F" w:rsidRPr="00466C14">
        <w:rPr>
          <w:rFonts w:ascii="Browallia New" w:eastAsia="AngsanaNew" w:hAnsi="Browallia New" w:cs="Browallia New"/>
          <w:spacing w:val="-4"/>
          <w:sz w:val="26"/>
          <w:szCs w:val="26"/>
          <w:lang w:eastAsia="en-GB"/>
        </w:rPr>
        <w:t xml:space="preserve"> </w:t>
      </w:r>
      <w:r w:rsidR="003F274F" w:rsidRPr="00466C14">
        <w:rPr>
          <w:rFonts w:ascii="Browallia New" w:eastAsia="AngsanaNew" w:hAnsi="Browallia New" w:cs="Browallia New" w:hint="eastAsia"/>
          <w:spacing w:val="-4"/>
          <w:sz w:val="26"/>
          <w:szCs w:val="26"/>
          <w:cs/>
          <w:lang w:eastAsia="en-GB"/>
        </w:rPr>
        <w:t>มีนาคม</w:t>
      </w:r>
      <w:r w:rsidR="003F274F" w:rsidRPr="00466C14">
        <w:rPr>
          <w:rFonts w:ascii="Browallia New" w:eastAsia="AngsanaNew" w:hAnsi="Browallia New" w:cs="Browallia New"/>
          <w:spacing w:val="-4"/>
          <w:sz w:val="26"/>
          <w:szCs w:val="26"/>
          <w:cs/>
          <w:lang w:eastAsia="en-GB"/>
        </w:rPr>
        <w:t xml:space="preserve"> </w:t>
      </w:r>
      <w:r w:rsidR="003F274F" w:rsidRPr="00466C14">
        <w:rPr>
          <w:rFonts w:ascii="Browallia New" w:eastAsia="AngsanaNew" w:hAnsi="Browallia New" w:cs="Browallia New" w:hint="eastAsia"/>
          <w:spacing w:val="-4"/>
          <w:sz w:val="26"/>
          <w:szCs w:val="26"/>
          <w:cs/>
          <w:lang w:eastAsia="en-GB"/>
        </w:rPr>
        <w:t>พ</w:t>
      </w:r>
      <w:r w:rsidR="003F274F" w:rsidRPr="00466C14">
        <w:rPr>
          <w:rFonts w:ascii="Browallia New" w:eastAsia="AngsanaNew" w:hAnsi="Browallia New" w:cs="Browallia New"/>
          <w:spacing w:val="-4"/>
          <w:sz w:val="26"/>
          <w:szCs w:val="26"/>
          <w:cs/>
          <w:lang w:eastAsia="en-GB"/>
        </w:rPr>
        <w:t>.</w:t>
      </w:r>
      <w:r w:rsidR="003F274F" w:rsidRPr="00466C14">
        <w:rPr>
          <w:rFonts w:ascii="Browallia New" w:eastAsia="AngsanaNew" w:hAnsi="Browallia New" w:cs="Browallia New" w:hint="eastAsia"/>
          <w:spacing w:val="-4"/>
          <w:sz w:val="26"/>
          <w:szCs w:val="26"/>
          <w:cs/>
          <w:lang w:eastAsia="en-GB"/>
        </w:rPr>
        <w:t>ศ</w:t>
      </w:r>
      <w:r w:rsidR="003F274F" w:rsidRPr="00466C14">
        <w:rPr>
          <w:rFonts w:ascii="Browallia New" w:eastAsia="AngsanaNew" w:hAnsi="Browallia New" w:cs="Browallia New"/>
          <w:spacing w:val="-4"/>
          <w:sz w:val="26"/>
          <w:szCs w:val="26"/>
          <w:cs/>
          <w:lang w:eastAsia="en-GB"/>
        </w:rPr>
        <w:t xml:space="preserve">. </w:t>
      </w:r>
      <w:r w:rsidR="0028097F" w:rsidRPr="0028097F">
        <w:rPr>
          <w:rFonts w:ascii="Browallia New" w:eastAsia="AngsanaNew" w:hAnsi="Browallia New" w:cs="Browallia New"/>
          <w:spacing w:val="-4"/>
          <w:sz w:val="26"/>
          <w:szCs w:val="26"/>
          <w:lang w:val="en-GB" w:eastAsia="en-GB"/>
        </w:rPr>
        <w:t>2569</w:t>
      </w:r>
      <w:r w:rsidR="003F274F" w:rsidRPr="00466C14">
        <w:rPr>
          <w:rFonts w:ascii="Browallia New" w:eastAsia="AngsanaNew" w:hAnsi="Browallia New" w:cs="Browallia New"/>
          <w:spacing w:val="-4"/>
          <w:sz w:val="26"/>
          <w:szCs w:val="26"/>
          <w:lang w:eastAsia="en-GB"/>
        </w:rPr>
        <w:t xml:space="preserve"> </w:t>
      </w:r>
      <w:r w:rsidR="003F274F" w:rsidRPr="00466C14">
        <w:rPr>
          <w:rFonts w:ascii="Browallia New" w:eastAsia="AngsanaNew" w:hAnsi="Browallia New" w:cs="Browallia New" w:hint="eastAsia"/>
          <w:spacing w:val="-4"/>
          <w:sz w:val="26"/>
          <w:szCs w:val="26"/>
          <w:cs/>
          <w:lang w:eastAsia="en-GB"/>
        </w:rPr>
        <w:t>และวันที่</w:t>
      </w:r>
      <w:r w:rsidR="003F274F" w:rsidRPr="00466C14">
        <w:rPr>
          <w:rFonts w:ascii="Browallia New" w:eastAsia="AngsanaNew" w:hAnsi="Browallia New" w:cs="Browallia New"/>
          <w:spacing w:val="-4"/>
          <w:sz w:val="26"/>
          <w:szCs w:val="26"/>
          <w:cs/>
          <w:lang w:eastAsia="en-GB"/>
        </w:rPr>
        <w:t xml:space="preserve"> </w:t>
      </w:r>
      <w:r w:rsidR="0028097F" w:rsidRPr="0028097F">
        <w:rPr>
          <w:rFonts w:ascii="Browallia New" w:eastAsia="AngsanaNew" w:hAnsi="Browallia New" w:cs="Browallia New"/>
          <w:spacing w:val="-4"/>
          <w:sz w:val="26"/>
          <w:szCs w:val="26"/>
          <w:lang w:val="en-GB" w:eastAsia="en-GB"/>
        </w:rPr>
        <w:t>31</w:t>
      </w:r>
      <w:r w:rsidR="003F274F" w:rsidRPr="00466C14">
        <w:rPr>
          <w:rFonts w:ascii="Browallia New" w:eastAsia="AngsanaNew" w:hAnsi="Browallia New" w:cs="Browallia New"/>
          <w:spacing w:val="-4"/>
          <w:sz w:val="26"/>
          <w:szCs w:val="26"/>
          <w:lang w:eastAsia="en-GB"/>
        </w:rPr>
        <w:t xml:space="preserve"> </w:t>
      </w:r>
      <w:r w:rsidR="003F274F" w:rsidRPr="00466C14">
        <w:rPr>
          <w:rFonts w:ascii="Browallia New" w:eastAsia="AngsanaNew" w:hAnsi="Browallia New" w:cs="Browallia New" w:hint="eastAsia"/>
          <w:spacing w:val="-4"/>
          <w:sz w:val="26"/>
          <w:szCs w:val="26"/>
          <w:cs/>
          <w:lang w:eastAsia="en-GB"/>
        </w:rPr>
        <w:t>ธันวาคม</w:t>
      </w:r>
      <w:r w:rsidR="003F274F" w:rsidRPr="00466C14">
        <w:rPr>
          <w:rFonts w:ascii="Browallia New" w:eastAsia="AngsanaNew" w:hAnsi="Browallia New" w:cs="Browallia New"/>
          <w:spacing w:val="-4"/>
          <w:sz w:val="26"/>
          <w:szCs w:val="26"/>
          <w:cs/>
          <w:lang w:eastAsia="en-GB"/>
        </w:rPr>
        <w:t xml:space="preserve"> </w:t>
      </w:r>
      <w:r w:rsidR="003F274F" w:rsidRPr="00466C14">
        <w:rPr>
          <w:rFonts w:ascii="Browallia New" w:eastAsia="AngsanaNew" w:hAnsi="Browallia New" w:cs="Browallia New" w:hint="eastAsia"/>
          <w:spacing w:val="-4"/>
          <w:sz w:val="26"/>
          <w:szCs w:val="26"/>
          <w:cs/>
          <w:lang w:eastAsia="en-GB"/>
        </w:rPr>
        <w:t>พ</w:t>
      </w:r>
      <w:r w:rsidR="003F274F" w:rsidRPr="00466C14">
        <w:rPr>
          <w:rFonts w:ascii="Browallia New" w:eastAsia="AngsanaNew" w:hAnsi="Browallia New" w:cs="Browallia New"/>
          <w:spacing w:val="-4"/>
          <w:sz w:val="26"/>
          <w:szCs w:val="26"/>
          <w:cs/>
          <w:lang w:eastAsia="en-GB"/>
        </w:rPr>
        <w:t>.</w:t>
      </w:r>
      <w:r w:rsidR="003F274F" w:rsidRPr="00466C14">
        <w:rPr>
          <w:rFonts w:ascii="Browallia New" w:eastAsia="AngsanaNew" w:hAnsi="Browallia New" w:cs="Browallia New" w:hint="eastAsia"/>
          <w:spacing w:val="-4"/>
          <w:sz w:val="26"/>
          <w:szCs w:val="26"/>
          <w:cs/>
          <w:lang w:eastAsia="en-GB"/>
        </w:rPr>
        <w:t>ศ</w:t>
      </w:r>
      <w:r w:rsidR="003F274F" w:rsidRPr="00466C14">
        <w:rPr>
          <w:rFonts w:ascii="Browallia New" w:eastAsia="AngsanaNew" w:hAnsi="Browallia New" w:cs="Browallia New"/>
          <w:spacing w:val="-4"/>
          <w:sz w:val="26"/>
          <w:szCs w:val="26"/>
          <w:cs/>
          <w:lang w:eastAsia="en-GB"/>
        </w:rPr>
        <w:t xml:space="preserve">. </w:t>
      </w:r>
      <w:r w:rsidR="0028097F" w:rsidRPr="0028097F">
        <w:rPr>
          <w:rFonts w:ascii="Browallia New" w:eastAsia="AngsanaNew" w:hAnsi="Browallia New" w:cs="Browallia New"/>
          <w:spacing w:val="-4"/>
          <w:sz w:val="26"/>
          <w:szCs w:val="26"/>
          <w:lang w:val="en-GB" w:eastAsia="en-GB"/>
        </w:rPr>
        <w:t>2568</w:t>
      </w:r>
      <w:r w:rsidR="003F274F" w:rsidRPr="00466C14">
        <w:rPr>
          <w:rFonts w:ascii="Browallia New" w:eastAsia="AngsanaNew" w:hAnsi="Browallia New" w:cs="Browallia New"/>
          <w:spacing w:val="-4"/>
          <w:sz w:val="26"/>
          <w:szCs w:val="26"/>
          <w:lang w:eastAsia="en-GB"/>
        </w:rPr>
        <w:t xml:space="preserve"> </w:t>
      </w:r>
      <w:r w:rsidR="003F274F" w:rsidRPr="00466C14">
        <w:rPr>
          <w:rFonts w:ascii="Browallia New" w:eastAsia="AngsanaNew" w:hAnsi="Browallia New" w:cs="Browallia New" w:hint="eastAsia"/>
          <w:spacing w:val="-4"/>
          <w:sz w:val="26"/>
          <w:szCs w:val="26"/>
          <w:cs/>
          <w:lang w:eastAsia="en-GB"/>
        </w:rPr>
        <w:t>และ</w:t>
      </w:r>
      <w:r w:rsidRPr="00466C14">
        <w:rPr>
          <w:rFonts w:ascii="Browallia New" w:eastAsia="AngsanaNew" w:hAnsi="Browallia New" w:cs="Browallia New" w:hint="eastAsia"/>
          <w:spacing w:val="-4"/>
          <w:sz w:val="26"/>
          <w:szCs w:val="26"/>
          <w:cs/>
          <w:lang w:eastAsia="en-GB"/>
        </w:rPr>
        <w:t>สำหรับรอบระยะเวลาสามเดือนสิ้นสุดวันที่</w:t>
      </w:r>
      <w:r w:rsidR="00D3115E" w:rsidRPr="00466C14">
        <w:rPr>
          <w:rFonts w:ascii="Browallia New" w:eastAsia="AngsanaNew" w:hAnsi="Browallia New" w:cs="Browallia New"/>
          <w:spacing w:val="-4"/>
          <w:sz w:val="26"/>
          <w:szCs w:val="26"/>
          <w:cs/>
          <w:lang w:eastAsia="en-GB"/>
        </w:rPr>
        <w:t xml:space="preserve"> </w:t>
      </w:r>
      <w:r w:rsidR="0028097F" w:rsidRPr="0028097F">
        <w:rPr>
          <w:rFonts w:ascii="Browallia New" w:eastAsia="AngsanaNew" w:hAnsi="Browallia New" w:cs="Browallia New"/>
          <w:spacing w:val="-4"/>
          <w:sz w:val="26"/>
          <w:szCs w:val="26"/>
          <w:lang w:val="en-GB" w:eastAsia="en-GB"/>
        </w:rPr>
        <w:t>31</w:t>
      </w:r>
      <w:r w:rsidRPr="00466C14">
        <w:rPr>
          <w:rFonts w:ascii="Browallia New" w:eastAsia="AngsanaNew" w:hAnsi="Browallia New" w:cs="Browallia New"/>
          <w:spacing w:val="-4"/>
          <w:sz w:val="26"/>
          <w:szCs w:val="26"/>
          <w:cs/>
          <w:lang w:eastAsia="en-GB"/>
        </w:rPr>
        <w:t xml:space="preserve"> </w:t>
      </w:r>
      <w:r w:rsidRPr="00466C14">
        <w:rPr>
          <w:rFonts w:ascii="Browallia New" w:eastAsia="AngsanaNew" w:hAnsi="Browallia New" w:cs="Browallia New" w:hint="eastAsia"/>
          <w:spacing w:val="-4"/>
          <w:sz w:val="26"/>
          <w:szCs w:val="26"/>
          <w:cs/>
          <w:lang w:eastAsia="en-GB"/>
        </w:rPr>
        <w:t>มีนาคม</w:t>
      </w:r>
      <w:r w:rsidRPr="00466C14">
        <w:rPr>
          <w:rFonts w:ascii="Browallia New" w:eastAsia="AngsanaNew" w:hAnsi="Browallia New" w:cs="Browallia New"/>
          <w:spacing w:val="-4"/>
          <w:sz w:val="26"/>
          <w:szCs w:val="26"/>
          <w:cs/>
          <w:lang w:eastAsia="en-GB"/>
        </w:rPr>
        <w:t xml:space="preserve"> </w:t>
      </w:r>
      <w:r w:rsidRPr="00466C14">
        <w:rPr>
          <w:rFonts w:ascii="Browallia New" w:eastAsia="AngsanaNew" w:hAnsi="Browallia New" w:cs="Browallia New" w:hint="eastAsia"/>
          <w:spacing w:val="-4"/>
          <w:sz w:val="26"/>
          <w:szCs w:val="26"/>
          <w:cs/>
          <w:lang w:eastAsia="en-GB"/>
        </w:rPr>
        <w:t>พ</w:t>
      </w:r>
      <w:r w:rsidRPr="00466C14">
        <w:rPr>
          <w:rFonts w:ascii="Browallia New" w:eastAsia="AngsanaNew" w:hAnsi="Browallia New" w:cs="Browallia New"/>
          <w:spacing w:val="-4"/>
          <w:sz w:val="26"/>
          <w:szCs w:val="26"/>
          <w:cs/>
          <w:lang w:eastAsia="en-GB"/>
        </w:rPr>
        <w:t>.</w:t>
      </w:r>
      <w:r w:rsidRPr="00466C14">
        <w:rPr>
          <w:rFonts w:ascii="Browallia New" w:eastAsia="AngsanaNew" w:hAnsi="Browallia New" w:cs="Browallia New" w:hint="eastAsia"/>
          <w:spacing w:val="-4"/>
          <w:sz w:val="26"/>
          <w:szCs w:val="26"/>
          <w:cs/>
          <w:lang w:eastAsia="en-GB"/>
        </w:rPr>
        <w:t>ศ</w:t>
      </w:r>
      <w:r w:rsidR="00D3115E" w:rsidRPr="00466C14">
        <w:rPr>
          <w:rFonts w:ascii="Browallia New" w:eastAsia="AngsanaNew" w:hAnsi="Browallia New" w:cs="Browallia New"/>
          <w:spacing w:val="-4"/>
          <w:sz w:val="26"/>
          <w:szCs w:val="26"/>
          <w:lang w:eastAsia="en-GB"/>
        </w:rPr>
        <w:t xml:space="preserve">. </w:t>
      </w:r>
      <w:r w:rsidR="0028097F" w:rsidRPr="0028097F">
        <w:rPr>
          <w:rFonts w:ascii="Browallia New" w:eastAsia="AngsanaNew" w:hAnsi="Browallia New" w:cs="Browallia New"/>
          <w:spacing w:val="-4"/>
          <w:sz w:val="26"/>
          <w:szCs w:val="26"/>
          <w:lang w:val="en-GB" w:eastAsia="en-GB"/>
        </w:rPr>
        <w:t>2569</w:t>
      </w:r>
      <w:r w:rsidRPr="00466C14">
        <w:rPr>
          <w:rFonts w:ascii="Browallia New" w:eastAsia="AngsanaNew" w:hAnsi="Browallia New" w:cs="Browallia New"/>
          <w:spacing w:val="-4"/>
          <w:sz w:val="26"/>
          <w:szCs w:val="26"/>
          <w:cs/>
          <w:lang w:eastAsia="en-GB"/>
        </w:rPr>
        <w:t xml:space="preserve"> </w:t>
      </w:r>
      <w:r w:rsidRPr="00466C14">
        <w:rPr>
          <w:rFonts w:ascii="Browallia New" w:eastAsia="AngsanaNew" w:hAnsi="Browallia New" w:cs="Browallia New" w:hint="eastAsia"/>
          <w:spacing w:val="-4"/>
          <w:sz w:val="26"/>
          <w:szCs w:val="26"/>
          <w:cs/>
          <w:lang w:eastAsia="en-GB"/>
        </w:rPr>
        <w:t>และ</w:t>
      </w:r>
      <w:r w:rsidR="00D3115E" w:rsidRPr="00466C14">
        <w:rPr>
          <w:rFonts w:ascii="Browallia New" w:eastAsia="Angsana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466C14">
        <w:rPr>
          <w:rFonts w:ascii="Browallia New" w:eastAsia="AngsanaNew" w:hAnsi="Browallia New" w:cs="Browallia New" w:hint="eastAsia"/>
          <w:spacing w:val="-4"/>
          <w:sz w:val="26"/>
          <w:szCs w:val="26"/>
          <w:cs/>
          <w:lang w:eastAsia="en-GB"/>
        </w:rPr>
        <w:t>พ</w:t>
      </w:r>
      <w:r w:rsidRPr="00466C14">
        <w:rPr>
          <w:rFonts w:ascii="Browallia New" w:eastAsia="AngsanaNew" w:hAnsi="Browallia New" w:cs="Browallia New"/>
          <w:spacing w:val="-4"/>
          <w:sz w:val="26"/>
          <w:szCs w:val="26"/>
          <w:cs/>
          <w:lang w:eastAsia="en-GB"/>
        </w:rPr>
        <w:t>.</w:t>
      </w:r>
      <w:r w:rsidRPr="00466C14">
        <w:rPr>
          <w:rFonts w:ascii="Browallia New" w:eastAsia="AngsanaNew" w:hAnsi="Browallia New" w:cs="Browallia New" w:hint="eastAsia"/>
          <w:spacing w:val="-4"/>
          <w:sz w:val="26"/>
          <w:szCs w:val="26"/>
          <w:cs/>
          <w:lang w:eastAsia="en-GB"/>
        </w:rPr>
        <w:t>ศ</w:t>
      </w:r>
      <w:r w:rsidRPr="00466C14">
        <w:rPr>
          <w:rFonts w:ascii="Browallia New" w:eastAsia="AngsanaNew" w:hAnsi="Browallia New" w:cs="Browallia New"/>
          <w:spacing w:val="-4"/>
          <w:sz w:val="26"/>
          <w:szCs w:val="26"/>
          <w:cs/>
          <w:lang w:eastAsia="en-GB"/>
        </w:rPr>
        <w:t xml:space="preserve">. </w:t>
      </w:r>
      <w:r w:rsidR="0028097F" w:rsidRPr="0028097F">
        <w:rPr>
          <w:rFonts w:ascii="Browallia New" w:eastAsia="AngsanaNew" w:hAnsi="Browallia New" w:cs="Browallia New"/>
          <w:spacing w:val="-4"/>
          <w:sz w:val="26"/>
          <w:szCs w:val="26"/>
          <w:lang w:val="en-GB" w:eastAsia="en-GB"/>
        </w:rPr>
        <w:t>2568</w:t>
      </w:r>
      <w:r w:rsidR="00FD36B1" w:rsidRPr="00466C14">
        <w:rPr>
          <w:rFonts w:ascii="Browallia New" w:eastAsia="Angsana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466C14">
        <w:rPr>
          <w:rFonts w:ascii="Browallia New" w:eastAsia="AngsanaNew" w:hAnsi="Browallia New" w:cs="Browallia New" w:hint="eastAsia"/>
          <w:spacing w:val="-4"/>
          <w:sz w:val="26"/>
          <w:szCs w:val="26"/>
          <w:cs/>
          <w:lang w:eastAsia="en-GB"/>
        </w:rPr>
        <w:t>ดังนี้</w:t>
      </w:r>
    </w:p>
    <w:p w14:paraId="3D79EAD4" w14:textId="77777777" w:rsidR="00C648B8" w:rsidRPr="00466C14" w:rsidRDefault="00C648B8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54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400"/>
        <w:gridCol w:w="1440"/>
        <w:gridCol w:w="1440"/>
        <w:gridCol w:w="1440"/>
        <w:gridCol w:w="1440"/>
        <w:gridCol w:w="1440"/>
        <w:gridCol w:w="1440"/>
        <w:gridCol w:w="1440"/>
      </w:tblGrid>
      <w:tr w:rsidR="00C648B8" w:rsidRPr="00466C14" w14:paraId="16485B9B" w14:textId="77777777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</w:tcPr>
          <w:p w14:paraId="0932A102" w14:textId="77777777" w:rsidR="00C648B8" w:rsidRPr="00466C14" w:rsidRDefault="00C648B8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0" w:type="dxa"/>
            <w:gridSpan w:val="7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65782F8" w14:textId="36FFF825" w:rsidR="00C648B8" w:rsidRPr="00466C14" w:rsidRDefault="003B3044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C648B8" w:rsidRPr="00466C14" w14:paraId="7E48A39A" w14:textId="77777777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</w:tcPr>
          <w:p w14:paraId="70EF185B" w14:textId="540D1540" w:rsidR="00C648B8" w:rsidRPr="00466C14" w:rsidRDefault="00C648B8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F864D1A" w14:textId="235FDB4F" w:rsidR="00C648B8" w:rsidRPr="00466C14" w:rsidRDefault="00246964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center"/>
              <w:rPr>
                <w:rFonts w:ascii="Browallia New" w:hAnsi="Browallia New" w:cs="Browallia New"/>
                <w:b/>
                <w:sz w:val="26"/>
                <w:szCs w:val="26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28097F"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  <w:t>31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มีนาคม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eastAsia="th-TH" w:bidi="th-TH"/>
              </w:rPr>
              <w:t>พ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 w:bidi="th-TH"/>
              </w:rPr>
              <w:t>.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eastAsia="th-TH" w:bidi="th-TH"/>
              </w:rPr>
              <w:t>ศ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 w:bidi="th-TH"/>
              </w:rPr>
              <w:t xml:space="preserve">. </w:t>
            </w:r>
            <w:r w:rsidR="0028097F" w:rsidRPr="0028097F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2569</w:t>
            </w:r>
          </w:p>
        </w:tc>
      </w:tr>
      <w:tr w:rsidR="00C648B8" w:rsidRPr="00466C14" w14:paraId="134A1968" w14:textId="77777777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</w:tcPr>
          <w:p w14:paraId="43B93DE3" w14:textId="77777777" w:rsidR="00C648B8" w:rsidRPr="00466C14" w:rsidRDefault="00C648B8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487F985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 w:bidi="th-TH"/>
              </w:rPr>
            </w:pPr>
          </w:p>
          <w:p w14:paraId="5F7C24CD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 w:bidi="th-TH"/>
              </w:rPr>
            </w:pPr>
          </w:p>
          <w:p w14:paraId="389CC33C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 w:bidi="th-TH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val="en-US" w:bidi="th-TH"/>
              </w:rPr>
              <w:t>ธุรกิจ</w:t>
            </w: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val="en-US" w:bidi="th-TH"/>
              </w:rPr>
              <w:br/>
            </w:r>
            <w:r w:rsidRPr="00466C14">
              <w:rPr>
                <w:rFonts w:ascii="Browallia New" w:hAnsi="Browallia New" w:cs="Browallia New"/>
                <w:b/>
                <w:sz w:val="26"/>
                <w:szCs w:val="26"/>
                <w:lang w:val="en-US" w:bidi="th-TH"/>
              </w:rPr>
              <w:t>e-Wallet</w:t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0FAAAD0" w14:textId="77777777" w:rsidR="00C648B8" w:rsidRPr="00466C14" w:rsidRDefault="00C648B8" w:rsidP="0060039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ธุรกิจธนาคาร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B77DB7B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bidi="th-TH"/>
              </w:rPr>
            </w:pPr>
          </w:p>
          <w:p w14:paraId="202BE982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bidi="th-TH"/>
              </w:rPr>
            </w:pPr>
          </w:p>
          <w:p w14:paraId="4FA9E250" w14:textId="7C381B09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 w:bidi="th-TH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  <w:t>รายการ</w:t>
            </w: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  <w:br/>
            </w:r>
            <w:r w:rsidR="008F0CCC"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  <w:t>ตัดบัญชี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35BF8D8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bidi="th-TH"/>
              </w:rPr>
            </w:pPr>
          </w:p>
          <w:p w14:paraId="3A6651E2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bidi="th-TH"/>
              </w:rPr>
            </w:pPr>
          </w:p>
          <w:p w14:paraId="026015A9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bidi="th-TH"/>
              </w:rPr>
            </w:pPr>
          </w:p>
          <w:p w14:paraId="3B2B9D9B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 w:bidi="th-TH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648B8" w:rsidRPr="00466C14" w14:paraId="40C8780C" w14:textId="77777777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</w:tcPr>
          <w:p w14:paraId="1CBD69F3" w14:textId="77777777" w:rsidR="00C648B8" w:rsidRPr="00466C14" w:rsidRDefault="00C648B8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noWrap/>
            <w:tcMar>
              <w:left w:w="115" w:type="dxa"/>
              <w:right w:w="115" w:type="dxa"/>
            </w:tcMar>
            <w:vAlign w:val="center"/>
          </w:tcPr>
          <w:p w14:paraId="2996477A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540CFA4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 w:bidi="th-TH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  <w:t>สินเชื่อธุรกิจ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26A8286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  <w:t>สินเชื่อรายย่อย</w:t>
            </w:r>
            <w:r w:rsidRPr="00466C14">
              <w:rPr>
                <w:rFonts w:ascii="Browallia New" w:hAnsi="Browallia New" w:cs="Browallia New"/>
                <w:bCs/>
                <w:sz w:val="26"/>
                <w:szCs w:val="26"/>
                <w:lang w:bidi="th-TH"/>
              </w:rPr>
              <w:br/>
            </w: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B1E0E24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B117582" w14:textId="77777777" w:rsidR="00C648B8" w:rsidRPr="00466C14" w:rsidRDefault="00C648B8" w:rsidP="006003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รวม</w:t>
            </w: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br/>
              <w:t>ธุรกิจธนาคาร</w:t>
            </w:r>
          </w:p>
        </w:tc>
        <w:tc>
          <w:tcPr>
            <w:tcW w:w="1440" w:type="dxa"/>
            <w:vMerge/>
            <w:noWrap/>
            <w:tcMar>
              <w:left w:w="115" w:type="dxa"/>
              <w:right w:w="115" w:type="dxa"/>
            </w:tcMar>
            <w:vAlign w:val="center"/>
          </w:tcPr>
          <w:p w14:paraId="67D5F4EF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40" w:type="dxa"/>
            <w:vMerge/>
            <w:noWrap/>
            <w:tcMar>
              <w:left w:w="115" w:type="dxa"/>
              <w:right w:w="115" w:type="dxa"/>
            </w:tcMar>
            <w:vAlign w:val="center"/>
          </w:tcPr>
          <w:p w14:paraId="162266A5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C648B8" w:rsidRPr="00466C14" w14:paraId="04E67170" w14:textId="77777777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  <w:vAlign w:val="center"/>
          </w:tcPr>
          <w:p w14:paraId="65B22F5C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FCFD5CD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34A2390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E434286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55BE824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1E5A8A3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 w:bidi="th-TH"/>
              </w:rPr>
            </w:pPr>
            <w:r w:rsidRPr="00466C14">
              <w:rPr>
                <w:rFonts w:ascii="Browallia New" w:eastAsia="MS Mincho" w:hAnsi="Browallia New" w:cs="Browallia New"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2833CD9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FC21D2E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A0311" w:rsidRPr="00466C14" w14:paraId="6C8745DF" w14:textId="77777777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  <w:vAlign w:val="center"/>
          </w:tcPr>
          <w:p w14:paraId="179A95C1" w14:textId="77777777" w:rsidR="003A0311" w:rsidRPr="00466C14" w:rsidRDefault="003A0311" w:rsidP="008A5F4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รายได้ดอกเบี้ยสุทธิ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06FCC35" w14:textId="276AB8F7" w:rsidR="003A0311" w:rsidRPr="00466C14" w:rsidRDefault="003A0311" w:rsidP="008A5F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BF9BE7A" w14:textId="0782A3FD" w:rsidR="003A0311" w:rsidRPr="00466C14" w:rsidRDefault="0028097F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F45DD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FF45DD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70D5B7C" w14:textId="2D06E3EC" w:rsidR="003A0311" w:rsidRPr="00466C14" w:rsidRDefault="0028097F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FF45DD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67B85FB" w14:textId="4B3FFEB8" w:rsidR="003A0311" w:rsidRPr="00466C14" w:rsidRDefault="0028097F" w:rsidP="008A5F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FF45DD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BCFB12C" w14:textId="0F324EE2" w:rsidR="003A0311" w:rsidRPr="00466C14" w:rsidRDefault="0028097F" w:rsidP="008A5F4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F45DD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FF45DD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FF45DD" w:rsidRPr="00466C14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9CCA74D" w14:textId="262B96C3" w:rsidR="003A0311" w:rsidRPr="00466C14" w:rsidRDefault="00FF45DD" w:rsidP="008A5F4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B3ADEF0" w14:textId="274218CB" w:rsidR="003A0311" w:rsidRPr="00466C14" w:rsidRDefault="0028097F" w:rsidP="008A5F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FF45DD" w:rsidRPr="00466C1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  <w:lang w:bidi="th-TH"/>
              </w:rPr>
              <w:t>643</w:t>
            </w:r>
            <w:r w:rsidR="00FF45DD" w:rsidRPr="00466C1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  <w:lang w:bidi="th-TH"/>
              </w:rPr>
              <w:t>480</w:t>
            </w:r>
          </w:p>
        </w:tc>
      </w:tr>
      <w:tr w:rsidR="003A0311" w:rsidRPr="00466C14" w14:paraId="68F52DE1" w14:textId="77777777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  <w:vAlign w:val="center"/>
          </w:tcPr>
          <w:p w14:paraId="3EBB42DB" w14:textId="77777777" w:rsidR="003A0311" w:rsidRPr="00466C14" w:rsidRDefault="003A0311" w:rsidP="008A5F4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รายได้ที่มิใช่ดอกเบี้ยสุทธิ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31009E0E" w14:textId="69691B2F" w:rsidR="003A0311" w:rsidRPr="00466C14" w:rsidRDefault="003A0311" w:rsidP="008A5F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FBC5866" w14:textId="77777777" w:rsidR="003A0311" w:rsidRPr="00466C14" w:rsidRDefault="003A0311" w:rsidP="008A5F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7982EAC" w14:textId="77777777" w:rsidR="003A0311" w:rsidRPr="00466C14" w:rsidRDefault="003A0311" w:rsidP="008A5F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244372CC" w14:textId="77777777" w:rsidR="003A0311" w:rsidRPr="00466C14" w:rsidRDefault="003A0311" w:rsidP="008A5F46">
            <w:pPr>
              <w:pStyle w:val="acctfourfigures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4A97CEC1" w14:textId="75736319" w:rsidR="003A0311" w:rsidRPr="00466C14" w:rsidRDefault="003A0311" w:rsidP="008A5F4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3CE3A95D" w14:textId="30A166FE" w:rsidR="003A0311" w:rsidRPr="00466C14" w:rsidRDefault="003A0311" w:rsidP="008A5F4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04E53A2B" w14:textId="083E2EC0" w:rsidR="003A0311" w:rsidRPr="00466C14" w:rsidRDefault="003A0311" w:rsidP="008A5F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A0311" w:rsidRPr="00466C14" w14:paraId="7FE33DAA" w14:textId="77777777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</w:tcPr>
          <w:p w14:paraId="6CAFDB55" w14:textId="0113BBE2" w:rsidR="003A0311" w:rsidRPr="00466C14" w:rsidRDefault="003A0311" w:rsidP="008A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ค่าใช้จ่ายจากการดำเนินงาน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317E42F1" w14:textId="58D2CC72" w:rsidR="003A0311" w:rsidRPr="00466C14" w:rsidRDefault="003A0311" w:rsidP="008A5F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3DAE327" w14:textId="77777777" w:rsidR="003A0311" w:rsidRPr="00466C14" w:rsidRDefault="003A0311" w:rsidP="008A5F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F493393" w14:textId="77777777" w:rsidR="003A0311" w:rsidRPr="00466C14" w:rsidRDefault="003A0311" w:rsidP="008A5F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64C512B" w14:textId="77777777" w:rsidR="003A0311" w:rsidRPr="00466C14" w:rsidRDefault="003A0311" w:rsidP="008A5F46">
            <w:pPr>
              <w:pStyle w:val="acctfourfigures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38D28C07" w14:textId="517FB444" w:rsidR="003A0311" w:rsidRPr="00466C14" w:rsidRDefault="003A0311" w:rsidP="008A5F4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0052C53C" w14:textId="272F12F0" w:rsidR="003A0311" w:rsidRPr="00466C14" w:rsidRDefault="003A0311" w:rsidP="008A5F4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0265365D" w14:textId="7AEBF25F" w:rsidR="003A0311" w:rsidRPr="00466C14" w:rsidRDefault="003A0311" w:rsidP="008A5F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0311" w:rsidRPr="00466C14" w14:paraId="036811B2" w14:textId="77777777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</w:tcPr>
          <w:p w14:paraId="3B23556F" w14:textId="77777777" w:rsidR="003A0311" w:rsidRPr="00466C14" w:rsidRDefault="003A0311" w:rsidP="008A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55914BC7" w14:textId="1884FBDA" w:rsidR="003A0311" w:rsidRPr="00466C14" w:rsidRDefault="003A0311" w:rsidP="008A5F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421503EF" w14:textId="77777777" w:rsidR="003A0311" w:rsidRPr="00466C14" w:rsidRDefault="003A0311" w:rsidP="008A5F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B44BE38" w14:textId="77777777" w:rsidR="003A0311" w:rsidRPr="00466C14" w:rsidRDefault="003A0311" w:rsidP="008A5F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7422E61" w14:textId="77777777" w:rsidR="003A0311" w:rsidRPr="00466C14" w:rsidRDefault="003A0311" w:rsidP="008A5F46">
            <w:pPr>
              <w:pStyle w:val="acctfourfigures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20FA1662" w14:textId="742D1C48" w:rsidR="003A0311" w:rsidRPr="00466C14" w:rsidRDefault="003A0311" w:rsidP="008A5F4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35396A98" w14:textId="6DB9E5BD" w:rsidR="003A0311" w:rsidRPr="00466C14" w:rsidRDefault="003A0311" w:rsidP="008A5F4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76BB1D83" w14:textId="23E960F2" w:rsidR="003A0311" w:rsidRPr="00466C14" w:rsidRDefault="003A0311" w:rsidP="008A5F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0311" w:rsidRPr="00466C14" w14:paraId="4142273E" w14:textId="77777777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</w:tcPr>
          <w:p w14:paraId="21700CBB" w14:textId="4B17791A" w:rsidR="003A0311" w:rsidRPr="00466C14" w:rsidRDefault="003A0311" w:rsidP="008A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2A5290A" w14:textId="6215C1AF" w:rsidR="003A0311" w:rsidRPr="00466C14" w:rsidRDefault="003A0311" w:rsidP="008A5F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5244CEE" w14:textId="77777777" w:rsidR="003A0311" w:rsidRPr="00466C14" w:rsidRDefault="003A0311" w:rsidP="008A5F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CA840AC" w14:textId="77777777" w:rsidR="003A0311" w:rsidRPr="00466C14" w:rsidRDefault="003A0311" w:rsidP="008A5F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2DC5C3DA" w14:textId="77777777" w:rsidR="003A0311" w:rsidRPr="00466C14" w:rsidRDefault="003A0311" w:rsidP="008A5F46">
            <w:pPr>
              <w:pStyle w:val="acctfourfigures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6F752F9" w14:textId="3E8492D2" w:rsidR="003A0311" w:rsidRPr="00466C14" w:rsidRDefault="003A0311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936C697" w14:textId="52B334FB" w:rsidR="003A0311" w:rsidRPr="00466C14" w:rsidRDefault="003A0311" w:rsidP="008A5F4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56D682C" w14:textId="72D6488B" w:rsidR="003A0311" w:rsidRPr="00466C14" w:rsidRDefault="003A0311" w:rsidP="008A5F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0311" w:rsidRPr="00466C14" w14:paraId="762CC2CC" w14:textId="77777777">
        <w:trPr>
          <w:cantSplit/>
          <w:trHeight w:val="80"/>
        </w:trPr>
        <w:tc>
          <w:tcPr>
            <w:tcW w:w="5400" w:type="dxa"/>
            <w:noWrap/>
            <w:tcMar>
              <w:left w:w="115" w:type="dxa"/>
              <w:right w:w="115" w:type="dxa"/>
            </w:tcMar>
          </w:tcPr>
          <w:p w14:paraId="21E84566" w14:textId="32458C45" w:rsidR="003A0311" w:rsidRPr="00466C14" w:rsidRDefault="003A0311" w:rsidP="008A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6BB25A8" w14:textId="11C8EB58" w:rsidR="003A0311" w:rsidRPr="00466C14" w:rsidRDefault="003A0311" w:rsidP="008A5F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4A08270" w14:textId="77777777" w:rsidR="003A0311" w:rsidRPr="00466C14" w:rsidRDefault="003A0311" w:rsidP="008A5F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CB8C574" w14:textId="77777777" w:rsidR="003A0311" w:rsidRPr="00466C14" w:rsidRDefault="003A0311" w:rsidP="008A5F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277BA08D" w14:textId="77777777" w:rsidR="003A0311" w:rsidRPr="00466C14" w:rsidRDefault="003A0311" w:rsidP="008A5F46">
            <w:pPr>
              <w:pStyle w:val="acctfourfigures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CCAF78C" w14:textId="0723C31A" w:rsidR="003A0311" w:rsidRPr="00466C14" w:rsidRDefault="0028097F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5560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AA5560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AA5560"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A0311"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18783C9" w14:textId="1B596144" w:rsidR="003A0311" w:rsidRPr="00466C14" w:rsidRDefault="00F605CF" w:rsidP="008A5F4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bidi="th-TH"/>
              </w:rPr>
              <w:t>413</w:t>
            </w:r>
            <w:r w:rsidRPr="00466C14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6D78C43" w14:textId="68AF816D" w:rsidR="003A0311" w:rsidRPr="00466C14" w:rsidRDefault="0028097F" w:rsidP="008A5F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5560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AA5560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</w:tr>
    </w:tbl>
    <w:p w14:paraId="2E3A11DC" w14:textId="77777777" w:rsidR="00C648B8" w:rsidRPr="00466C14" w:rsidRDefault="00C648B8" w:rsidP="00600390">
      <w:pPr>
        <w:spacing w:line="240" w:lineRule="auto"/>
        <w:rPr>
          <w:rFonts w:ascii="Browallia New" w:hAnsi="Browallia New" w:cs="Browallia New"/>
          <w:cs/>
        </w:rPr>
      </w:pPr>
    </w:p>
    <w:p w14:paraId="04CBE13E" w14:textId="77777777" w:rsidR="00C648B8" w:rsidRPr="00466C14" w:rsidRDefault="00C648B8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s/>
        </w:rPr>
      </w:pPr>
      <w:r w:rsidRPr="00466C14">
        <w:rPr>
          <w:rFonts w:ascii="Browallia New" w:hAnsi="Browallia New" w:cs="Browallia New"/>
          <w:cs/>
        </w:rPr>
        <w:br w:type="page"/>
      </w:r>
    </w:p>
    <w:p w14:paraId="1C8CC378" w14:textId="77777777" w:rsidR="00C648B8" w:rsidRPr="00466C14" w:rsidRDefault="00C648B8" w:rsidP="00600390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4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400"/>
        <w:gridCol w:w="1440"/>
        <w:gridCol w:w="1440"/>
        <w:gridCol w:w="1440"/>
        <w:gridCol w:w="1440"/>
        <w:gridCol w:w="1440"/>
        <w:gridCol w:w="1440"/>
        <w:gridCol w:w="1440"/>
      </w:tblGrid>
      <w:tr w:rsidR="00D91C4C" w:rsidRPr="00466C14" w14:paraId="6CB44983" w14:textId="77777777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</w:tcPr>
          <w:p w14:paraId="5F33920E" w14:textId="77777777" w:rsidR="00D91C4C" w:rsidRPr="00466C14" w:rsidRDefault="00D91C4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0" w:type="dxa"/>
            <w:gridSpan w:val="7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8771D85" w14:textId="6CF90B22" w:rsidR="00D91C4C" w:rsidRPr="00466C14" w:rsidRDefault="00D91C4C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D91C4C" w:rsidRPr="00466C14" w14:paraId="48AA1CB3" w14:textId="77777777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</w:tcPr>
          <w:p w14:paraId="5B750A65" w14:textId="1DDD916B" w:rsidR="00D91C4C" w:rsidRPr="00466C14" w:rsidRDefault="00D91C4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41C9C6F" w14:textId="18A0A9BD" w:rsidR="00D91C4C" w:rsidRPr="00466C14" w:rsidRDefault="00D91C4C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bidi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28097F"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  <w:t>31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มีนาคม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eastAsia="th-TH" w:bidi="th-TH"/>
              </w:rPr>
              <w:t>พ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 w:bidi="th-TH"/>
              </w:rPr>
              <w:t>.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eastAsia="th-TH" w:bidi="th-TH"/>
              </w:rPr>
              <w:t>ศ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 w:bidi="th-TH"/>
              </w:rPr>
              <w:t xml:space="preserve">. </w:t>
            </w:r>
            <w:r w:rsidR="0028097F" w:rsidRPr="0028097F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256</w:t>
            </w:r>
            <w:r w:rsidR="0028097F" w:rsidRPr="0028097F">
              <w:rPr>
                <w:rFonts w:ascii="Browallia New" w:hAnsi="Browallia New" w:cs="Browallia New"/>
                <w:b/>
                <w:spacing w:val="-4"/>
                <w:sz w:val="26"/>
                <w:szCs w:val="26"/>
                <w:lang w:bidi="th-TH"/>
              </w:rPr>
              <w:t>8</w:t>
            </w:r>
          </w:p>
        </w:tc>
      </w:tr>
      <w:tr w:rsidR="00D91C4C" w:rsidRPr="00466C14" w14:paraId="73448FDC" w14:textId="77777777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</w:tcPr>
          <w:p w14:paraId="411BD8B7" w14:textId="77777777" w:rsidR="00D91C4C" w:rsidRPr="00466C14" w:rsidRDefault="00D91C4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455CE94" w14:textId="77777777" w:rsidR="00D91C4C" w:rsidRPr="00466C14" w:rsidRDefault="00D91C4C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 w:bidi="th-TH"/>
              </w:rPr>
            </w:pPr>
          </w:p>
          <w:p w14:paraId="4AE2E566" w14:textId="77777777" w:rsidR="00D91C4C" w:rsidRPr="00466C14" w:rsidRDefault="00D91C4C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 w:bidi="th-TH"/>
              </w:rPr>
            </w:pPr>
          </w:p>
          <w:p w14:paraId="7D874787" w14:textId="77777777" w:rsidR="00D91C4C" w:rsidRPr="00466C14" w:rsidRDefault="00D91C4C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 w:bidi="th-TH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val="en-US" w:bidi="th-TH"/>
              </w:rPr>
              <w:t>ธุรกิจ</w:t>
            </w: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val="en-US" w:bidi="th-TH"/>
              </w:rPr>
              <w:br/>
            </w:r>
            <w:r w:rsidRPr="00466C14">
              <w:rPr>
                <w:rFonts w:ascii="Browallia New" w:hAnsi="Browallia New" w:cs="Browallia New"/>
                <w:b/>
                <w:sz w:val="26"/>
                <w:szCs w:val="26"/>
                <w:lang w:val="en-US" w:bidi="th-TH"/>
              </w:rPr>
              <w:t>e-Wallet</w:t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9CFFF34" w14:textId="77777777" w:rsidR="00D91C4C" w:rsidRPr="00466C14" w:rsidRDefault="00D91C4C" w:rsidP="0060039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ธุรกิจธนาคาร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B7E3CCA" w14:textId="77777777" w:rsidR="00D91C4C" w:rsidRPr="00466C14" w:rsidRDefault="00D91C4C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bidi="th-TH"/>
              </w:rPr>
            </w:pPr>
          </w:p>
          <w:p w14:paraId="44EEF57D" w14:textId="77777777" w:rsidR="00D91C4C" w:rsidRPr="00466C14" w:rsidRDefault="00D91C4C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bidi="th-TH"/>
              </w:rPr>
            </w:pPr>
          </w:p>
          <w:p w14:paraId="1E4C89AA" w14:textId="45F5131F" w:rsidR="00D91C4C" w:rsidRPr="00466C14" w:rsidRDefault="00D91C4C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 w:bidi="th-TH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  <w:t>รายการ</w:t>
            </w: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  <w:br/>
            </w:r>
            <w:r w:rsidR="009F42C2"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  <w:t>ตัดบัญชี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949FCA5" w14:textId="77777777" w:rsidR="00D91C4C" w:rsidRPr="00466C14" w:rsidRDefault="00D91C4C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bidi="th-TH"/>
              </w:rPr>
            </w:pPr>
          </w:p>
          <w:p w14:paraId="266E477F" w14:textId="77777777" w:rsidR="00D91C4C" w:rsidRPr="00466C14" w:rsidRDefault="00D91C4C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bidi="th-TH"/>
              </w:rPr>
            </w:pPr>
          </w:p>
          <w:p w14:paraId="6FB988DC" w14:textId="77777777" w:rsidR="00D91C4C" w:rsidRPr="00466C14" w:rsidRDefault="00D91C4C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bidi="th-TH"/>
              </w:rPr>
            </w:pPr>
          </w:p>
          <w:p w14:paraId="3BC442D4" w14:textId="77777777" w:rsidR="00D91C4C" w:rsidRPr="00466C14" w:rsidRDefault="00D91C4C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 w:bidi="th-TH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91C4C" w:rsidRPr="00466C14" w14:paraId="71254025" w14:textId="77777777" w:rsidTr="00B97F25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</w:tcPr>
          <w:p w14:paraId="284FEAC0" w14:textId="77777777" w:rsidR="00D91C4C" w:rsidRPr="00466C14" w:rsidRDefault="00D91C4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noWrap/>
            <w:tcMar>
              <w:left w:w="115" w:type="dxa"/>
              <w:right w:w="115" w:type="dxa"/>
            </w:tcMar>
            <w:vAlign w:val="center"/>
          </w:tcPr>
          <w:p w14:paraId="1CED9D19" w14:textId="77777777" w:rsidR="00D91C4C" w:rsidRPr="00466C14" w:rsidRDefault="00D91C4C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2B07749" w14:textId="77777777" w:rsidR="00D91C4C" w:rsidRPr="00466C14" w:rsidRDefault="00D91C4C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 w:bidi="th-TH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  <w:t>สินเชื่อธุรกิจ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6DD15FF" w14:textId="77777777" w:rsidR="00D91C4C" w:rsidRPr="00466C14" w:rsidRDefault="00D91C4C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  <w:t>สินเชื่อรายย่อย</w:t>
            </w:r>
            <w:r w:rsidRPr="00466C14">
              <w:rPr>
                <w:rFonts w:ascii="Browallia New" w:hAnsi="Browallia New" w:cs="Browallia New"/>
                <w:bCs/>
                <w:sz w:val="26"/>
                <w:szCs w:val="26"/>
                <w:lang w:bidi="th-TH"/>
              </w:rPr>
              <w:br/>
            </w: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AA18F63" w14:textId="77777777" w:rsidR="00D91C4C" w:rsidRPr="00466C14" w:rsidRDefault="00D91C4C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30681D5" w14:textId="77777777" w:rsidR="00D91C4C" w:rsidRPr="00466C14" w:rsidRDefault="00D91C4C" w:rsidP="006003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รวม</w:t>
            </w: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br/>
              <w:t>ธุรกิจธนาคาร</w:t>
            </w:r>
          </w:p>
        </w:tc>
        <w:tc>
          <w:tcPr>
            <w:tcW w:w="1440" w:type="dxa"/>
            <w:vMerge/>
            <w:noWrap/>
            <w:tcMar>
              <w:left w:w="115" w:type="dxa"/>
              <w:right w:w="115" w:type="dxa"/>
            </w:tcMar>
            <w:vAlign w:val="center"/>
          </w:tcPr>
          <w:p w14:paraId="5BAFC369" w14:textId="77777777" w:rsidR="00D91C4C" w:rsidRPr="00466C14" w:rsidRDefault="00D91C4C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40" w:type="dxa"/>
            <w:vMerge/>
            <w:noWrap/>
            <w:tcMar>
              <w:left w:w="115" w:type="dxa"/>
              <w:right w:w="115" w:type="dxa"/>
            </w:tcMar>
            <w:vAlign w:val="center"/>
          </w:tcPr>
          <w:p w14:paraId="00E876E1" w14:textId="77777777" w:rsidR="00D91C4C" w:rsidRPr="00466C14" w:rsidRDefault="00D91C4C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D91C4C" w:rsidRPr="00466C14" w14:paraId="4C4933FA" w14:textId="77777777" w:rsidTr="00B97F25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  <w:vAlign w:val="center"/>
          </w:tcPr>
          <w:p w14:paraId="3D1AC44D" w14:textId="77777777" w:rsidR="00D91C4C" w:rsidRPr="00466C14" w:rsidRDefault="00D91C4C" w:rsidP="008A5F4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6E9A2E7" w14:textId="77777777" w:rsidR="00D91C4C" w:rsidRPr="00466C14" w:rsidRDefault="00D91C4C" w:rsidP="008A5F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C1B4519" w14:textId="77777777" w:rsidR="00D91C4C" w:rsidRPr="00466C14" w:rsidRDefault="00D91C4C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D368702" w14:textId="77777777" w:rsidR="00D91C4C" w:rsidRPr="00466C14" w:rsidRDefault="00D91C4C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FE610AB" w14:textId="77777777" w:rsidR="00D91C4C" w:rsidRPr="00466C14" w:rsidRDefault="00D91C4C" w:rsidP="008A5F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81A721F" w14:textId="77777777" w:rsidR="00D91C4C" w:rsidRPr="00466C14" w:rsidRDefault="00D91C4C" w:rsidP="008A5F4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 w:bidi="th-TH"/>
              </w:rPr>
            </w:pPr>
            <w:r w:rsidRPr="00466C14">
              <w:rPr>
                <w:rFonts w:ascii="Browallia New" w:eastAsia="MS Mincho" w:hAnsi="Browallia New" w:cs="Browallia New"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998EECB" w14:textId="77777777" w:rsidR="00D91C4C" w:rsidRPr="00466C14" w:rsidRDefault="00D91C4C" w:rsidP="008A5F4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B0DD24A" w14:textId="77777777" w:rsidR="00D91C4C" w:rsidRPr="00466C14" w:rsidRDefault="00D91C4C" w:rsidP="008A5F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252C4" w:rsidRPr="00466C14" w14:paraId="26985368" w14:textId="77777777" w:rsidTr="00B97F25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  <w:vAlign w:val="center"/>
          </w:tcPr>
          <w:p w14:paraId="2F5BE885" w14:textId="76AE1EEB" w:rsidR="003252C4" w:rsidRPr="00466C14" w:rsidRDefault="003252C4" w:rsidP="008A5F4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รายได้ดอกเบี้ยสุทธิ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3F402F7" w14:textId="1AEA66E2" w:rsidR="003252C4" w:rsidRPr="00466C14" w:rsidRDefault="0028097F" w:rsidP="008A5F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  <w:lang w:bidi="th-TH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322B6F6" w14:textId="703F9580" w:rsidR="003252C4" w:rsidRPr="00466C14" w:rsidRDefault="0028097F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252C4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3252C4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5D1F7AD" w14:textId="79602C4E" w:rsidR="003252C4" w:rsidRPr="00466C14" w:rsidRDefault="0028097F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3252C4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3176883" w14:textId="5027C5EB" w:rsidR="003252C4" w:rsidRPr="00466C14" w:rsidRDefault="0028097F" w:rsidP="008A5F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3252C4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4113A11" w14:textId="2D57D43C" w:rsidR="003252C4" w:rsidRPr="00466C14" w:rsidRDefault="0028097F" w:rsidP="008A5F4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3252C4" w:rsidRPr="00466C1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  <w:lang w:bidi="th-TH"/>
              </w:rPr>
              <w:t>599</w:t>
            </w:r>
            <w:r w:rsidR="003252C4" w:rsidRPr="00466C1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  <w:lang w:bidi="th-TH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3ED54CC" w14:textId="04167299" w:rsidR="003252C4" w:rsidRPr="00466C14" w:rsidRDefault="003252C4" w:rsidP="008A5F4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2DAFFEA" w14:textId="2C829E8F" w:rsidR="003252C4" w:rsidRPr="00466C14" w:rsidRDefault="0028097F" w:rsidP="008A5F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252C4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3252C4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</w:tr>
      <w:tr w:rsidR="003252C4" w:rsidRPr="00466C14" w14:paraId="276DB927" w14:textId="77777777" w:rsidTr="00B97F25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  <w:vAlign w:val="center"/>
          </w:tcPr>
          <w:p w14:paraId="41BCABE2" w14:textId="406A450D" w:rsidR="003252C4" w:rsidRPr="00466C14" w:rsidRDefault="003252C4" w:rsidP="008A5F4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รายได้ที่มิใช่ดอกเบี้ยสุทธิ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E1AC853" w14:textId="4F09BF51" w:rsidR="003252C4" w:rsidRPr="00466C14" w:rsidRDefault="0028097F" w:rsidP="008A5F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="003252C4" w:rsidRPr="00466C1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  <w:lang w:bidi="th-TH"/>
              </w:rPr>
              <w:t>095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4842670" w14:textId="330F3E35" w:rsidR="003252C4" w:rsidRPr="00466C14" w:rsidRDefault="003252C4" w:rsidP="008A5F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CC3947E" w14:textId="77777777" w:rsidR="003252C4" w:rsidRPr="00466C14" w:rsidRDefault="003252C4" w:rsidP="008A5F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6247EA4" w14:textId="77777777" w:rsidR="003252C4" w:rsidRPr="00466C14" w:rsidRDefault="003252C4" w:rsidP="008A5F46">
            <w:pPr>
              <w:pStyle w:val="acctfourfigures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11B1D64" w14:textId="6874789E" w:rsidR="003252C4" w:rsidRPr="00466C14" w:rsidRDefault="003252C4" w:rsidP="008A5F4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8434790" w14:textId="6E1B5A0D" w:rsidR="003252C4" w:rsidRPr="00466C14" w:rsidRDefault="003252C4" w:rsidP="008A5F4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481D4F08" w14:textId="23FCE130" w:rsidR="003252C4" w:rsidRPr="00466C14" w:rsidRDefault="003252C4" w:rsidP="008A5F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252C4" w:rsidRPr="00466C14" w14:paraId="59F2C270" w14:textId="77777777" w:rsidTr="00B97F25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</w:tcPr>
          <w:p w14:paraId="2BAC5360" w14:textId="220F72CF" w:rsidR="003252C4" w:rsidRPr="00466C14" w:rsidRDefault="003252C4" w:rsidP="008A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ค่าใช้จ่ายจากการดำเนินงาน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D0758DA" w14:textId="6F23101F" w:rsidR="003252C4" w:rsidRPr="00466C14" w:rsidRDefault="003252C4" w:rsidP="008A5F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bidi="th-TH"/>
              </w:rPr>
              <w:t>21</w:t>
            </w:r>
            <w:r w:rsidRPr="00466C1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bidi="th-TH"/>
              </w:rPr>
              <w:t>982</w:t>
            </w:r>
            <w:r w:rsidRPr="00466C1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DE867E7" w14:textId="77777777" w:rsidR="003252C4" w:rsidRPr="00466C14" w:rsidRDefault="003252C4" w:rsidP="008A5F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7E6F86A" w14:textId="77777777" w:rsidR="003252C4" w:rsidRPr="00466C14" w:rsidRDefault="003252C4" w:rsidP="008A5F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42D4B8C6" w14:textId="77777777" w:rsidR="003252C4" w:rsidRPr="00466C14" w:rsidRDefault="003252C4" w:rsidP="008A5F46">
            <w:pPr>
              <w:pStyle w:val="acctfourfigures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5C15B98" w14:textId="75FB5580" w:rsidR="003252C4" w:rsidRPr="00466C14" w:rsidRDefault="003252C4" w:rsidP="008A5F4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5E3C3FE" w14:textId="3E279A0B" w:rsidR="003252C4" w:rsidRPr="00466C14" w:rsidRDefault="0028097F" w:rsidP="008A5F4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252C4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DE29ECB" w14:textId="2B8880B5" w:rsidR="003252C4" w:rsidRPr="00466C14" w:rsidRDefault="003252C4" w:rsidP="008A5F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252C4" w:rsidRPr="00466C14" w14:paraId="74636527" w14:textId="77777777" w:rsidTr="00B97F25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</w:tcPr>
          <w:p w14:paraId="645CD863" w14:textId="2EEA473F" w:rsidR="003252C4" w:rsidRPr="00466C14" w:rsidRDefault="003252C4" w:rsidP="008A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8E630B8" w14:textId="17B13C97" w:rsidR="003252C4" w:rsidRPr="00466C14" w:rsidRDefault="003252C4" w:rsidP="008A5F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1E7EC1F" w14:textId="77777777" w:rsidR="003252C4" w:rsidRPr="00466C14" w:rsidRDefault="003252C4" w:rsidP="008A5F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95A1C9C" w14:textId="77777777" w:rsidR="003252C4" w:rsidRPr="00466C14" w:rsidRDefault="003252C4" w:rsidP="008A5F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1083AC0" w14:textId="77777777" w:rsidR="003252C4" w:rsidRPr="00466C14" w:rsidRDefault="003252C4" w:rsidP="008A5F46">
            <w:pPr>
              <w:pStyle w:val="acctfourfigures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3C2CCCA" w14:textId="53A16DBA" w:rsidR="003252C4" w:rsidRPr="00466C14" w:rsidRDefault="003252C4" w:rsidP="008A5F4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3373095" w14:textId="31BB737C" w:rsidR="003252C4" w:rsidRPr="00466C14" w:rsidRDefault="003252C4" w:rsidP="008A5F4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74F9DBE" w14:textId="329D4964" w:rsidR="003252C4" w:rsidRPr="00466C14" w:rsidRDefault="003252C4" w:rsidP="008A5F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bidi="th-TH"/>
              </w:rPr>
              <w:t>944</w:t>
            </w:r>
            <w:r w:rsidRPr="00466C1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bidi="th-TH"/>
              </w:rPr>
              <w:t>276</w:t>
            </w:r>
            <w:r w:rsidRPr="00466C14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252C4" w:rsidRPr="00466C14" w14:paraId="3F31F1D8" w14:textId="77777777" w:rsidTr="00B97F25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</w:tcPr>
          <w:p w14:paraId="1D67A7D7" w14:textId="6D8B1493" w:rsidR="003252C4" w:rsidRPr="00466C14" w:rsidRDefault="003252C4" w:rsidP="008A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C9EAD97" w14:textId="373F59F6" w:rsidR="003252C4" w:rsidRPr="00466C14" w:rsidRDefault="0028097F" w:rsidP="008A5F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E763319" w14:textId="77777777" w:rsidR="003252C4" w:rsidRPr="00466C14" w:rsidRDefault="003252C4" w:rsidP="008A5F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7933D97" w14:textId="77777777" w:rsidR="003252C4" w:rsidRPr="00466C14" w:rsidRDefault="003252C4" w:rsidP="008A5F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6AEBF31" w14:textId="77777777" w:rsidR="003252C4" w:rsidRPr="00466C14" w:rsidRDefault="003252C4" w:rsidP="008A5F46">
            <w:pPr>
              <w:pStyle w:val="acctfourfigures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8E9A606" w14:textId="0EEB56AB" w:rsidR="003252C4" w:rsidRPr="00466C14" w:rsidRDefault="003252C4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6930B40" w14:textId="7C955400" w:rsidR="003252C4" w:rsidRPr="00466C14" w:rsidRDefault="0028097F" w:rsidP="008A5F4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2234C47" w14:textId="448F7F04" w:rsidR="003252C4" w:rsidRPr="00466C14" w:rsidRDefault="003252C4" w:rsidP="008A5F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466C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466C1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252C4" w:rsidRPr="00466C14" w14:paraId="0BE9AB8E" w14:textId="77777777" w:rsidTr="00B97F25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</w:tcPr>
          <w:p w14:paraId="7A17D231" w14:textId="3220655E" w:rsidR="003252C4" w:rsidRPr="006670C5" w:rsidRDefault="003252C4" w:rsidP="008A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70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EE7A320" w14:textId="179E7FD4" w:rsidR="003252C4" w:rsidRPr="00466C14" w:rsidRDefault="003252C4" w:rsidP="008A5F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769F03F" w14:textId="77777777" w:rsidR="003252C4" w:rsidRPr="00466C14" w:rsidRDefault="003252C4" w:rsidP="008A5F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63270D6" w14:textId="77777777" w:rsidR="003252C4" w:rsidRPr="00466C14" w:rsidRDefault="003252C4" w:rsidP="008A5F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81F9450" w14:textId="77777777" w:rsidR="003252C4" w:rsidRPr="00466C14" w:rsidRDefault="003252C4" w:rsidP="008A5F46">
            <w:pPr>
              <w:pStyle w:val="acctfourfigures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E89A159" w14:textId="5A52558A" w:rsidR="003252C4" w:rsidRPr="00466C14" w:rsidRDefault="0028097F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3252C4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0FF9678" w14:textId="50089B09" w:rsidR="003252C4" w:rsidRPr="00466C14" w:rsidRDefault="0013025D" w:rsidP="008A5F4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bidi="th-TH"/>
              </w:rPr>
              <w:t>135</w:t>
            </w:r>
            <w:r w:rsidRPr="00466C14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83C49D8" w14:textId="11598CE8" w:rsidR="003252C4" w:rsidRPr="00466C14" w:rsidRDefault="0028097F" w:rsidP="008A5F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3252C4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</w:tr>
    </w:tbl>
    <w:p w14:paraId="1E671006" w14:textId="77777777" w:rsidR="00C648B8" w:rsidRPr="00466C14" w:rsidRDefault="00C648B8" w:rsidP="00600390">
      <w:pPr>
        <w:spacing w:line="240" w:lineRule="auto"/>
        <w:rPr>
          <w:rFonts w:ascii="Browallia New" w:hAnsi="Browallia New" w:cs="Browallia New"/>
        </w:rPr>
      </w:pPr>
    </w:p>
    <w:p w14:paraId="72DE7AD0" w14:textId="77777777" w:rsidR="00C648B8" w:rsidRPr="00466C14" w:rsidRDefault="00C648B8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lang w:val="en-GB"/>
        </w:rPr>
      </w:pPr>
      <w:r w:rsidRPr="00466C1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F8CF360" w14:textId="77777777" w:rsidR="00F75250" w:rsidRPr="00466C14" w:rsidRDefault="00F75250" w:rsidP="00600390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154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400"/>
        <w:gridCol w:w="1440"/>
        <w:gridCol w:w="1440"/>
        <w:gridCol w:w="1440"/>
        <w:gridCol w:w="1440"/>
        <w:gridCol w:w="1440"/>
        <w:gridCol w:w="1440"/>
        <w:gridCol w:w="1440"/>
      </w:tblGrid>
      <w:tr w:rsidR="0035296E" w:rsidRPr="00466C14" w14:paraId="0C378281" w14:textId="77777777" w:rsidTr="00B97F25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</w:tcPr>
          <w:p w14:paraId="0861E9A3" w14:textId="77777777" w:rsidR="0035296E" w:rsidRPr="00466C14" w:rsidRDefault="0035296E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F4CD7D3" w14:textId="77777777" w:rsidR="0035296E" w:rsidRPr="00466C14" w:rsidRDefault="0035296E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20089AD" w14:textId="2D4CAED6" w:rsidR="0035296E" w:rsidRPr="00466C14" w:rsidRDefault="0035296E" w:rsidP="0060039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9AE8B63" w14:textId="77777777" w:rsidR="0035296E" w:rsidRPr="00466C14" w:rsidRDefault="0035296E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8263121" w14:textId="77777777" w:rsidR="0035296E" w:rsidRPr="00466C14" w:rsidRDefault="0035296E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bidi="th-TH"/>
              </w:rPr>
            </w:pPr>
          </w:p>
        </w:tc>
      </w:tr>
      <w:tr w:rsidR="00C648B8" w:rsidRPr="00466C14" w14:paraId="71FC3B90" w14:textId="77777777" w:rsidTr="00B97F25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</w:tcPr>
          <w:p w14:paraId="3BE8F5AD" w14:textId="77777777" w:rsidR="00C648B8" w:rsidRPr="00466C14" w:rsidRDefault="00C648B8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325C74F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 w:bidi="th-TH"/>
              </w:rPr>
            </w:pPr>
          </w:p>
          <w:p w14:paraId="0B5C1D42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 w:bidi="th-TH"/>
              </w:rPr>
            </w:pPr>
          </w:p>
          <w:p w14:paraId="67DB34AE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 w:bidi="th-TH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val="en-US" w:bidi="th-TH"/>
              </w:rPr>
              <w:t>ธุรกิจ</w:t>
            </w: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val="en-US" w:bidi="th-TH"/>
              </w:rPr>
              <w:br/>
            </w:r>
            <w:r w:rsidRPr="00466C14">
              <w:rPr>
                <w:rFonts w:ascii="Browallia New" w:hAnsi="Browallia New" w:cs="Browallia New"/>
                <w:b/>
                <w:sz w:val="26"/>
                <w:szCs w:val="26"/>
                <w:lang w:val="en-US" w:bidi="th-TH"/>
              </w:rPr>
              <w:t>e-Wallet</w:t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F80F0E5" w14:textId="77777777" w:rsidR="00C648B8" w:rsidRPr="00466C14" w:rsidRDefault="00C648B8" w:rsidP="0060039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ธุรกิจธนาคาร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0A65A6E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bidi="th-TH"/>
              </w:rPr>
            </w:pPr>
          </w:p>
          <w:p w14:paraId="38E8149D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bidi="th-TH"/>
              </w:rPr>
            </w:pPr>
          </w:p>
          <w:p w14:paraId="3A6B9F2E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 w:bidi="th-TH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  <w:t>รายการ</w:t>
            </w: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  <w:br/>
              <w:t>ระหว่างกัน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DC680E0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bidi="th-TH"/>
              </w:rPr>
            </w:pPr>
          </w:p>
          <w:p w14:paraId="534AF10F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bidi="th-TH"/>
              </w:rPr>
            </w:pPr>
          </w:p>
          <w:p w14:paraId="7D0EA490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bidi="th-TH"/>
              </w:rPr>
            </w:pPr>
          </w:p>
          <w:p w14:paraId="35CC1988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 w:bidi="th-TH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648B8" w:rsidRPr="00466C14" w14:paraId="3A73E281" w14:textId="77777777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</w:tcPr>
          <w:p w14:paraId="7485F640" w14:textId="77777777" w:rsidR="00C648B8" w:rsidRPr="00466C14" w:rsidRDefault="00C648B8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noWrap/>
            <w:tcMar>
              <w:left w:w="115" w:type="dxa"/>
              <w:right w:w="115" w:type="dxa"/>
            </w:tcMar>
            <w:vAlign w:val="center"/>
          </w:tcPr>
          <w:p w14:paraId="5244E7AA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8784CAF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 w:bidi="th-TH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  <w:t>สินเชื่อธุรกิจ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A22ACF0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  <w:t>สินเชื่อรายย่อย</w:t>
            </w:r>
            <w:r w:rsidRPr="00466C14">
              <w:rPr>
                <w:rFonts w:ascii="Browallia New" w:hAnsi="Browallia New" w:cs="Browallia New"/>
                <w:bCs/>
                <w:sz w:val="26"/>
                <w:szCs w:val="26"/>
                <w:lang w:bidi="th-TH"/>
              </w:rPr>
              <w:br/>
            </w: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F516B73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193E2C9" w14:textId="77777777" w:rsidR="00C648B8" w:rsidRPr="00466C14" w:rsidRDefault="00C648B8" w:rsidP="006003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รวม</w:t>
            </w: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br/>
              <w:t>ธุรกิจธนาคาร</w:t>
            </w:r>
          </w:p>
        </w:tc>
        <w:tc>
          <w:tcPr>
            <w:tcW w:w="1440" w:type="dxa"/>
            <w:vMerge/>
            <w:noWrap/>
            <w:tcMar>
              <w:left w:w="115" w:type="dxa"/>
              <w:right w:w="115" w:type="dxa"/>
            </w:tcMar>
            <w:vAlign w:val="center"/>
          </w:tcPr>
          <w:p w14:paraId="717001D9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40" w:type="dxa"/>
            <w:vMerge/>
            <w:noWrap/>
            <w:tcMar>
              <w:left w:w="115" w:type="dxa"/>
              <w:right w:w="115" w:type="dxa"/>
            </w:tcMar>
            <w:vAlign w:val="center"/>
          </w:tcPr>
          <w:p w14:paraId="7103D0F3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C648B8" w:rsidRPr="00466C14" w14:paraId="5D9EF866" w14:textId="77777777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  <w:vAlign w:val="center"/>
          </w:tcPr>
          <w:p w14:paraId="0AC53BD1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B94894E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C646103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1EA643D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814622F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1077FBD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 w:bidi="th-TH"/>
              </w:rPr>
            </w:pPr>
            <w:r w:rsidRPr="00466C14">
              <w:rPr>
                <w:rFonts w:ascii="Browallia New" w:eastAsia="MS Mincho" w:hAnsi="Browallia New" w:cs="Browallia New"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7BC4743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D068165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648B8" w:rsidRPr="00466C14" w14:paraId="326C5FF4" w14:textId="77777777" w:rsidTr="00B97F25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  <w:vAlign w:val="center"/>
          </w:tcPr>
          <w:p w14:paraId="36AC52CC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BF12B9D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E22CECC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8643AC1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82EE55E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A220629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65349E1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44627AA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48B8" w:rsidRPr="00466C14" w14:paraId="2354F51C" w14:textId="77777777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</w:tcPr>
          <w:p w14:paraId="02A9DA27" w14:textId="35139E4A" w:rsidR="00C648B8" w:rsidRPr="00466C14" w:rsidRDefault="00745665" w:rsidP="008A5F4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28097F" w:rsidRPr="002809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มีนาคม พ.ศ. </w:t>
            </w:r>
            <w:r w:rsidR="0028097F" w:rsidRPr="002809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28097F" w:rsidRPr="0028097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9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4922BAB9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46219A9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27F39B1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5D51835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B0EB273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4DE0AFBB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FC27D7D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55B6" w:rsidRPr="00466C14" w14:paraId="2B9507ED" w14:textId="77777777" w:rsidTr="00B97F25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</w:tcPr>
          <w:p w14:paraId="0D4BFEB4" w14:textId="4DA955B1" w:rsidR="001655B6" w:rsidRPr="00466C14" w:rsidRDefault="001655B6" w:rsidP="001655B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เงินให้สินเชื่อแก่ลูกหนี้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6C14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Pr="00466C14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3776F677" w14:textId="0F54CE33" w:rsidR="001655B6" w:rsidRPr="00466C14" w:rsidRDefault="001655B6" w:rsidP="001655B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69D9FA1C" w14:textId="49759BCB" w:rsidR="001655B6" w:rsidRPr="00466C14" w:rsidRDefault="0028097F" w:rsidP="001655B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1655B6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1655B6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6A5CFDEE" w14:textId="607C4974" w:rsidR="001655B6" w:rsidRPr="00466C14" w:rsidRDefault="0028097F" w:rsidP="001655B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655B6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1655B6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0C8673AC" w14:textId="4AFC20D7" w:rsidR="001655B6" w:rsidRPr="00466C14" w:rsidRDefault="0028097F" w:rsidP="001655B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655B6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1655B6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1D1049A7" w14:textId="4EC688BF" w:rsidR="001655B6" w:rsidRPr="00466C14" w:rsidRDefault="0028097F" w:rsidP="001655B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1655B6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1655B6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14E6600A" w14:textId="1BE61DE4" w:rsidR="001655B6" w:rsidRPr="00466C14" w:rsidRDefault="001655B6" w:rsidP="001655B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64FF2756" w14:textId="5862E742" w:rsidR="001655B6" w:rsidRPr="00466C14" w:rsidRDefault="0028097F" w:rsidP="001655B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1655B6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1655B6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</w:tr>
      <w:tr w:rsidR="005509BE" w:rsidRPr="00466C14" w14:paraId="1D2D94FB" w14:textId="77777777" w:rsidTr="008A5F46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</w:tcPr>
          <w:p w14:paraId="0F5DE857" w14:textId="1082B131" w:rsidR="005509BE" w:rsidRPr="00466C14" w:rsidRDefault="005509BE" w:rsidP="008A5F4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20A711E5" w14:textId="6C2AF1B3" w:rsidR="005509BE" w:rsidRPr="00466C14" w:rsidRDefault="0028097F" w:rsidP="008A5F4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5509BE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44665230" w14:textId="77777777" w:rsidR="005509BE" w:rsidRPr="00466C14" w:rsidRDefault="005509BE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246BC6AB" w14:textId="77777777" w:rsidR="005509BE" w:rsidRPr="00466C14" w:rsidRDefault="005509BE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5B14FAF" w14:textId="77777777" w:rsidR="005509BE" w:rsidRPr="00466C14" w:rsidRDefault="005509BE" w:rsidP="008A5F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E4AC3F2" w14:textId="4EC9341E" w:rsidR="005509BE" w:rsidRPr="00466C14" w:rsidRDefault="005509BE" w:rsidP="008A5F4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654BC672" w14:textId="35EF9B53" w:rsidR="005509BE" w:rsidRPr="00466C14" w:rsidRDefault="005509BE" w:rsidP="008A5F4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2708F1B6" w14:textId="37A28DBC" w:rsidR="005509BE" w:rsidRPr="00466C14" w:rsidRDefault="005509BE" w:rsidP="008A5F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509BE" w:rsidRPr="00466C14" w14:paraId="24A3D97C" w14:textId="77777777" w:rsidTr="008A5F46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  <w:vAlign w:val="bottom"/>
          </w:tcPr>
          <w:p w14:paraId="78B92E0F" w14:textId="1FAB5B85" w:rsidR="005509BE" w:rsidRPr="00466C14" w:rsidRDefault="005509BE" w:rsidP="008A5F4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7328DD39" w14:textId="3B981C60" w:rsidR="005509BE" w:rsidRPr="00466C14" w:rsidRDefault="0028097F" w:rsidP="008A5F4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5509BE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1BBC394" w14:textId="77777777" w:rsidR="005509BE" w:rsidRPr="00466C14" w:rsidRDefault="005509BE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B4ABF96" w14:textId="77777777" w:rsidR="005509BE" w:rsidRPr="00466C14" w:rsidRDefault="005509BE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DA4A787" w14:textId="77777777" w:rsidR="005509BE" w:rsidRPr="00466C14" w:rsidRDefault="005509BE" w:rsidP="008A5F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0BB9BD7" w14:textId="1877720F" w:rsidR="005509BE" w:rsidRPr="00466C14" w:rsidRDefault="005509BE" w:rsidP="008A5F4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485670FB" w14:textId="4873AF23" w:rsidR="005509BE" w:rsidRPr="00466C14" w:rsidRDefault="005509BE" w:rsidP="008A5F4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03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bidi="th-TH"/>
              </w:rPr>
              <w:t>0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73919E9" w14:textId="1CFDC4EF" w:rsidR="005509BE" w:rsidRPr="00466C14" w:rsidRDefault="005509BE" w:rsidP="008A5F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648B8" w:rsidRPr="00466C14" w14:paraId="5ADB901D" w14:textId="77777777" w:rsidTr="00B97F25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</w:tcPr>
          <w:p w14:paraId="3CDB3BB8" w14:textId="77777777" w:rsidR="00C648B8" w:rsidRPr="00466C14" w:rsidRDefault="00C648B8" w:rsidP="008A5F4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418EDB3C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207D5B06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419C0F0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B0B5CCD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2DF4055B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57E48A8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8B60B47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48B8" w:rsidRPr="00466C14" w14:paraId="3594ABCA" w14:textId="77777777" w:rsidTr="00B97F25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</w:tcPr>
          <w:p w14:paraId="343482E6" w14:textId="7B063B07" w:rsidR="00C648B8" w:rsidRPr="00466C14" w:rsidRDefault="00745665" w:rsidP="008A5F4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28097F" w:rsidRPr="002809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648B8" w:rsidRPr="00466C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48B8"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097F" w:rsidRPr="002809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D8E8DA4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40DCAF7C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D44F8E4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A0D42A9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9C2FC60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858C472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0750D86" w14:textId="77777777" w:rsidR="00C648B8" w:rsidRPr="00466C14" w:rsidRDefault="00C648B8" w:rsidP="008A5F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24E7" w:rsidRPr="00466C14" w14:paraId="0A929FB8" w14:textId="77777777" w:rsidTr="00B97F25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</w:tcPr>
          <w:p w14:paraId="238F439E" w14:textId="2C3B56F1" w:rsidR="00C024E7" w:rsidRPr="00466C14" w:rsidRDefault="00C024E7" w:rsidP="008A5F4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เงินให้สินเชื่อแก่ลูกหนี้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6C14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Pr="00466C14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4A21D911" w14:textId="77777777" w:rsidR="00C024E7" w:rsidRPr="00466C14" w:rsidRDefault="00C024E7" w:rsidP="008A5F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F9144C2" w14:textId="4AB34DB2" w:rsidR="00C024E7" w:rsidRPr="00466C14" w:rsidRDefault="0028097F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C024E7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C024E7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3078950" w14:textId="66C72E44" w:rsidR="00C024E7" w:rsidRPr="00466C14" w:rsidRDefault="0028097F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C024E7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C024E7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32B9CCD" w14:textId="08741173" w:rsidR="00C024E7" w:rsidRPr="00466C14" w:rsidRDefault="0028097F" w:rsidP="008A5F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024E7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C024E7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1B2B3D0A" w14:textId="76DE1138" w:rsidR="00C024E7" w:rsidRPr="00466C14" w:rsidRDefault="00C024E7" w:rsidP="008A5F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64D176EE" w14:textId="73DD116A" w:rsidR="00C024E7" w:rsidRPr="00466C14" w:rsidRDefault="00C024E7" w:rsidP="008A5F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52CC818B" w14:textId="30147BC8" w:rsidR="00C024E7" w:rsidRPr="00466C14" w:rsidRDefault="0028097F" w:rsidP="008A5F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C024E7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C024E7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C024E7"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019E8" w:rsidRPr="00466C14" w14:paraId="1722AEFC" w14:textId="77777777" w:rsidTr="008A5F46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</w:tcPr>
          <w:p w14:paraId="360610BD" w14:textId="76E861D0" w:rsidR="004019E8" w:rsidRPr="00466C14" w:rsidRDefault="004019E8" w:rsidP="008A5F4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21BCF3A9" w14:textId="761A3532" w:rsidR="004019E8" w:rsidRPr="00466C14" w:rsidRDefault="0028097F" w:rsidP="008A5F4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4019E8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4019E8"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8DC5B6E" w14:textId="77777777" w:rsidR="004019E8" w:rsidRPr="00466C14" w:rsidRDefault="004019E8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8AC7E46" w14:textId="77777777" w:rsidR="004019E8" w:rsidRPr="00466C14" w:rsidRDefault="004019E8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C75322D" w14:textId="77777777" w:rsidR="004019E8" w:rsidRPr="00466C14" w:rsidRDefault="004019E8" w:rsidP="008A5F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712ADA7" w14:textId="02418A6B" w:rsidR="004019E8" w:rsidRPr="00466C14" w:rsidRDefault="004019E8" w:rsidP="008A5F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229CE08C" w14:textId="1C4B5B95" w:rsidR="004019E8" w:rsidRPr="00466C14" w:rsidRDefault="004019E8" w:rsidP="008A5F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75F1E84" w14:textId="42C97C2C" w:rsidR="004019E8" w:rsidRPr="00466C14" w:rsidRDefault="004019E8" w:rsidP="008A5F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019E8" w:rsidRPr="00466C14" w14:paraId="2AE586D1" w14:textId="77777777" w:rsidTr="008A5F46">
        <w:trPr>
          <w:cantSplit/>
        </w:trPr>
        <w:tc>
          <w:tcPr>
            <w:tcW w:w="5400" w:type="dxa"/>
            <w:noWrap/>
            <w:tcMar>
              <w:left w:w="115" w:type="dxa"/>
              <w:right w:w="115" w:type="dxa"/>
            </w:tcMar>
            <w:vAlign w:val="bottom"/>
          </w:tcPr>
          <w:p w14:paraId="289FA4EF" w14:textId="7031F55D" w:rsidR="004019E8" w:rsidRPr="00466C14" w:rsidRDefault="004019E8" w:rsidP="008A5F4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0F871ED2" w14:textId="6B858458" w:rsidR="004019E8" w:rsidRPr="00466C14" w:rsidRDefault="0028097F" w:rsidP="008A5F4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4019E8"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4019E8"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4DB62865" w14:textId="77777777" w:rsidR="004019E8" w:rsidRPr="00466C14" w:rsidRDefault="004019E8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03876D1" w14:textId="77777777" w:rsidR="004019E8" w:rsidRPr="00466C14" w:rsidRDefault="004019E8" w:rsidP="008A5F4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1331EBE" w14:textId="77777777" w:rsidR="004019E8" w:rsidRPr="00466C14" w:rsidRDefault="004019E8" w:rsidP="008A5F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12F51AA" w14:textId="4F6FEFA2" w:rsidR="004019E8" w:rsidRPr="00466C14" w:rsidRDefault="004019E8" w:rsidP="008A5F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1F5CBD4D" w14:textId="4D46A425" w:rsidR="004019E8" w:rsidRPr="00466C14" w:rsidRDefault="004019E8" w:rsidP="008A5F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43D704F2" w14:textId="5CF2BDF2" w:rsidR="004019E8" w:rsidRPr="00466C14" w:rsidRDefault="004019E8" w:rsidP="008A5F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271BDAB" w14:textId="77777777" w:rsidR="00C648B8" w:rsidRPr="00466C14" w:rsidRDefault="00C648B8" w:rsidP="00600390">
      <w:pPr>
        <w:spacing w:line="240" w:lineRule="auto"/>
        <w:rPr>
          <w:rFonts w:ascii="Browallia New" w:hAnsi="Browallia New" w:cs="Browallia New"/>
        </w:rPr>
      </w:pPr>
    </w:p>
    <w:p w14:paraId="20861660" w14:textId="5E19C20C" w:rsidR="00C648B8" w:rsidRPr="00466C14" w:rsidRDefault="00C648B8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rowallia New" w:hAnsi="Browallia New" w:cs="Browallia New"/>
          <w:sz w:val="26"/>
          <w:szCs w:val="26"/>
          <w:cs/>
        </w:rPr>
      </w:pPr>
      <w:r w:rsidRPr="00466C14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="0028097F" w:rsidRPr="0028097F">
        <w:rPr>
          <w:rFonts w:ascii="Browallia New" w:hAnsi="Browallia New" w:cs="Browallia New"/>
          <w:sz w:val="26"/>
          <w:szCs w:val="26"/>
          <w:vertAlign w:val="superscript"/>
          <w:lang w:val="en-GB"/>
        </w:rPr>
        <w:t>1</w:t>
      </w:r>
      <w:r w:rsidRPr="00466C14">
        <w:rPr>
          <w:rFonts w:ascii="Browallia New" w:hAnsi="Browallia New" w:cs="Browallia New"/>
          <w:sz w:val="26"/>
          <w:szCs w:val="26"/>
          <w:vertAlign w:val="superscript"/>
        </w:rPr>
        <w:t>)</w:t>
      </w:r>
      <w:r w:rsidRPr="00466C14">
        <w:rPr>
          <w:rFonts w:ascii="Browallia New" w:hAnsi="Browallia New" w:cs="Browallia New"/>
          <w:sz w:val="26"/>
          <w:szCs w:val="26"/>
        </w:rPr>
        <w:t xml:space="preserve"> </w:t>
      </w:r>
      <w:r w:rsidRPr="00466C14">
        <w:rPr>
          <w:rFonts w:ascii="Browallia New" w:hAnsi="Browallia New" w:cs="Browallia New"/>
          <w:sz w:val="26"/>
          <w:szCs w:val="26"/>
          <w:cs/>
        </w:rPr>
        <w:t>ไม่รวมดอกเบี้ยค้างรับและรายได้ดอกเบี้ยที่ยังไม่ถึงกำหนดชำระ และค่าเผื่อผลขาดทุนด้านเครดิตที่คาดว่าจะเกิดขึ้น</w:t>
      </w:r>
    </w:p>
    <w:p w14:paraId="53151EC4" w14:textId="77777777" w:rsidR="00C648B8" w:rsidRPr="00466C14" w:rsidRDefault="00C648B8" w:rsidP="00600390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C4A2063" w14:textId="77777777" w:rsidR="00C648B8" w:rsidRPr="00466C14" w:rsidRDefault="00C648B8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14:paraId="72C97856" w14:textId="77777777" w:rsidR="00C648B8" w:rsidRPr="00466C14" w:rsidRDefault="00C648B8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  <w:cs/>
        </w:rPr>
        <w:sectPr w:rsidR="00C648B8" w:rsidRPr="00466C14" w:rsidSect="00C648B8">
          <w:headerReference w:type="first" r:id="rId15"/>
          <w:footerReference w:type="first" r:id="rId16"/>
          <w:pgSz w:w="16834" w:h="11909" w:orient="landscape" w:code="9"/>
          <w:pgMar w:top="1728" w:right="720" w:bottom="720" w:left="720" w:header="706" w:footer="576" w:gutter="0"/>
          <w:cols w:space="720"/>
          <w:docGrid w:linePitch="245"/>
        </w:sectPr>
      </w:pPr>
    </w:p>
    <w:p w14:paraId="3B0E99EC" w14:textId="77777777" w:rsidR="00F73131" w:rsidRPr="00466C14" w:rsidRDefault="00F73131" w:rsidP="00600390">
      <w:pPr>
        <w:spacing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0ED186EB" w14:textId="44F05DD3" w:rsidR="005173F5" w:rsidRPr="00466C14" w:rsidRDefault="004D25B8" w:rsidP="00600390">
      <w:pPr>
        <w:pStyle w:val="Heading1"/>
        <w:keepLines/>
        <w:numPr>
          <w:ilvl w:val="0"/>
          <w:numId w:val="3"/>
        </w:numPr>
        <w:shd w:val="clear" w:color="auto" w:fill="auto"/>
        <w:tabs>
          <w:tab w:val="num" w:pos="63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u w:val="none"/>
        </w:rPr>
      </w:pPr>
      <w:r w:rsidRPr="00466C14">
        <w:rPr>
          <w:rFonts w:ascii="Browallia New" w:hAnsi="Browallia New" w:cs="Browallia New"/>
          <w:sz w:val="26"/>
          <w:szCs w:val="26"/>
          <w:u w:val="none"/>
          <w:cs/>
        </w:rPr>
        <w:t>มูลค่ายุติธรรม</w:t>
      </w:r>
      <w:bookmarkEnd w:id="1"/>
    </w:p>
    <w:p w14:paraId="4AFF74DF" w14:textId="77777777" w:rsidR="004D25B8" w:rsidRPr="00466C14" w:rsidRDefault="004D25B8" w:rsidP="00600390">
      <w:pPr>
        <w:pStyle w:val="BodyText"/>
        <w:spacing w:after="0" w:line="240" w:lineRule="auto"/>
        <w:jc w:val="both"/>
        <w:rPr>
          <w:rFonts w:ascii="Browallia New" w:hAnsi="Browallia New" w:cs="Browallia New"/>
          <w:bCs/>
          <w:sz w:val="26"/>
          <w:szCs w:val="26"/>
        </w:rPr>
      </w:pPr>
    </w:p>
    <w:p w14:paraId="710776A7" w14:textId="5604F99D" w:rsidR="00C11C52" w:rsidRPr="00466C14" w:rsidRDefault="0028097F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8097F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C11C52" w:rsidRPr="00466C14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28097F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C11C52" w:rsidRPr="00466C14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3045EA" w:rsidRPr="00466C1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การประมาณการมูลค่ายุติธรรม</w:t>
      </w:r>
    </w:p>
    <w:p w14:paraId="465FC806" w14:textId="77777777" w:rsidR="00C11C52" w:rsidRPr="00466C14" w:rsidRDefault="00C11C52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C93C56" w14:textId="0D09F376" w:rsidR="006B3953" w:rsidRPr="00466C14" w:rsidRDefault="006B3953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left="540"/>
        <w:jc w:val="thaiDistribute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eastAsia="th-TH"/>
        </w:rPr>
      </w:pPr>
      <w:r w:rsidRPr="00466C1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eastAsia="th-TH"/>
        </w:rPr>
        <w:t xml:space="preserve">ตารางต่อไปนี้แสดงถึงสินทรัพย์และหนี้สินทางการเงินที่วัดมูลค่าด้วยมูลค่ายุติธรรม ณ วันที่ </w:t>
      </w:r>
      <w:r w:rsidR="0028097F" w:rsidRPr="0028097F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eastAsia="th-TH"/>
        </w:rPr>
        <w:t>31</w:t>
      </w:r>
      <w:r w:rsidRPr="00466C1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eastAsia="th-TH"/>
        </w:rPr>
        <w:t xml:space="preserve"> มีนาคม พ.ศ.</w:t>
      </w:r>
      <w:r w:rsidRPr="00466C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eastAsia="th-TH"/>
        </w:rPr>
        <w:t xml:space="preserve"> </w:t>
      </w:r>
      <w:r w:rsidR="0028097F" w:rsidRPr="0028097F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eastAsia="th-TH"/>
        </w:rPr>
        <w:t>2569</w:t>
      </w:r>
      <w:r w:rsidRPr="00466C1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eastAsia="th-TH"/>
        </w:rPr>
        <w:t xml:space="preserve"> และวันที่ </w:t>
      </w:r>
      <w:r w:rsidR="00CE0BDC" w:rsidRPr="00466C1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eastAsia="th-TH"/>
        </w:rPr>
        <w:br/>
      </w:r>
      <w:r w:rsidR="0028097F" w:rsidRPr="0028097F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eastAsia="th-TH"/>
        </w:rPr>
        <w:t>31</w:t>
      </w:r>
      <w:r w:rsidRPr="00466C1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eastAsia="th-TH"/>
        </w:rPr>
        <w:t xml:space="preserve"> ธันวาคม พ.ศ. </w:t>
      </w:r>
      <w:r w:rsidR="0028097F" w:rsidRPr="0028097F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eastAsia="th-TH"/>
        </w:rPr>
        <w:t>2568</w:t>
      </w:r>
    </w:p>
    <w:p w14:paraId="1C2491F1" w14:textId="77777777" w:rsidR="00E46873" w:rsidRPr="00466C14" w:rsidRDefault="00E46873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5000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19"/>
        <w:gridCol w:w="1152"/>
        <w:gridCol w:w="1296"/>
        <w:gridCol w:w="1296"/>
        <w:gridCol w:w="1296"/>
        <w:gridCol w:w="1302"/>
      </w:tblGrid>
      <w:tr w:rsidR="00BD08D1" w:rsidRPr="00466C14" w14:paraId="50A3A9A9" w14:textId="77777777" w:rsidTr="00B97F25">
        <w:trPr>
          <w:cantSplit/>
          <w:tblHeader/>
        </w:trPr>
        <w:tc>
          <w:tcPr>
            <w:tcW w:w="1648" w:type="pct"/>
            <w:vAlign w:val="bottom"/>
          </w:tcPr>
          <w:p w14:paraId="0DC77881" w14:textId="77777777" w:rsidR="00BD08D1" w:rsidRPr="00466C14" w:rsidRDefault="00BD08D1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/>
                <w:szCs w:val="22"/>
                <w:rtl/>
                <w:cs/>
                <w:lang w:val="en-US"/>
              </w:rPr>
            </w:pPr>
          </w:p>
        </w:tc>
        <w:tc>
          <w:tcPr>
            <w:tcW w:w="3352" w:type="pct"/>
            <w:gridSpan w:val="5"/>
            <w:tcBorders>
              <w:bottom w:val="single" w:sz="4" w:space="0" w:color="auto"/>
            </w:tcBorders>
          </w:tcPr>
          <w:p w14:paraId="0C4866FD" w14:textId="539F6EE7" w:rsidR="00BD08D1" w:rsidRPr="00466C14" w:rsidRDefault="00617EE1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Cs/>
                <w:szCs w:val="22"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ข้อมูลทางการเงินรวมและ</w:t>
            </w:r>
            <w:r w:rsidR="002E2D2C"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ข้อมูลทางการเงินเฉพาะธนาคาร</w:t>
            </w:r>
          </w:p>
        </w:tc>
      </w:tr>
      <w:tr w:rsidR="00316947" w:rsidRPr="00466C14" w14:paraId="037D84C1" w14:textId="77777777" w:rsidTr="00B97F25">
        <w:trPr>
          <w:cantSplit/>
          <w:tblHeader/>
        </w:trPr>
        <w:tc>
          <w:tcPr>
            <w:tcW w:w="1648" w:type="pct"/>
            <w:vAlign w:val="bottom"/>
          </w:tcPr>
          <w:p w14:paraId="31B0A99D" w14:textId="77777777" w:rsidR="00316947" w:rsidRPr="00466C14" w:rsidRDefault="00316947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/>
                <w:szCs w:val="22"/>
                <w:rtl/>
                <w:cs/>
              </w:rPr>
            </w:pPr>
          </w:p>
        </w:tc>
        <w:tc>
          <w:tcPr>
            <w:tcW w:w="3352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712B383" w14:textId="5AB27D75" w:rsidR="00316947" w:rsidRPr="00466C14" w:rsidRDefault="0028097F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Cs/>
                <w:szCs w:val="22"/>
                <w:lang w:bidi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Cs w:val="22"/>
                <w:lang w:eastAsia="th-TH"/>
              </w:rPr>
              <w:t>31</w:t>
            </w:r>
            <w:r w:rsidR="00BD08D1" w:rsidRPr="00466C14">
              <w:rPr>
                <w:rFonts w:ascii="Browallia New" w:eastAsia="MS Mincho" w:hAnsi="Browallia New" w:cs="Browallia New"/>
                <w:b/>
                <w:bCs/>
                <w:szCs w:val="22"/>
                <w:lang w:eastAsia="th-TH"/>
              </w:rPr>
              <w:t xml:space="preserve"> </w:t>
            </w:r>
            <w:r w:rsidR="00BD08D1" w:rsidRPr="00466C14">
              <w:rPr>
                <w:rFonts w:ascii="Browallia New" w:eastAsia="MS Mincho" w:hAnsi="Browallia New" w:cs="Browallia New"/>
                <w:b/>
                <w:bCs/>
                <w:szCs w:val="22"/>
                <w:cs/>
                <w:lang w:eastAsia="th-TH" w:bidi="th-TH"/>
              </w:rPr>
              <w:t>มีนาคม</w:t>
            </w:r>
            <w:r w:rsidR="00BD08D1" w:rsidRPr="00466C14">
              <w:rPr>
                <w:rFonts w:ascii="Browallia New" w:eastAsia="MS Mincho" w:hAnsi="Browallia New" w:cs="Browallia New"/>
                <w:b/>
                <w:bCs/>
                <w:szCs w:val="22"/>
                <w:lang w:eastAsia="th-TH"/>
              </w:rPr>
              <w:t xml:space="preserve"> </w:t>
            </w:r>
            <w:r w:rsidR="00BD08D1" w:rsidRPr="00466C14">
              <w:rPr>
                <w:rFonts w:ascii="Browallia New" w:eastAsia="MS Mincho" w:hAnsi="Browallia New" w:cs="Browallia New"/>
                <w:b/>
                <w:bCs/>
                <w:szCs w:val="22"/>
                <w:cs/>
                <w:lang w:eastAsia="th-TH" w:bidi="th-TH"/>
              </w:rPr>
              <w:t>พ</w:t>
            </w:r>
            <w:r w:rsidR="00BD08D1" w:rsidRPr="00466C14">
              <w:rPr>
                <w:rFonts w:ascii="Browallia New" w:eastAsia="MS Mincho" w:hAnsi="Browallia New" w:cs="Browallia New"/>
                <w:b/>
                <w:bCs/>
                <w:szCs w:val="22"/>
                <w:lang w:eastAsia="th-TH" w:bidi="th-TH"/>
              </w:rPr>
              <w:t>.</w:t>
            </w:r>
            <w:r w:rsidR="00BD08D1" w:rsidRPr="00466C14">
              <w:rPr>
                <w:rFonts w:ascii="Browallia New" w:eastAsia="MS Mincho" w:hAnsi="Browallia New" w:cs="Browallia New"/>
                <w:b/>
                <w:bCs/>
                <w:szCs w:val="22"/>
                <w:cs/>
                <w:lang w:eastAsia="th-TH" w:bidi="th-TH"/>
              </w:rPr>
              <w:t>ศ</w:t>
            </w:r>
            <w:r w:rsidR="00BD08D1" w:rsidRPr="00466C14">
              <w:rPr>
                <w:rFonts w:ascii="Browallia New" w:eastAsia="MS Mincho" w:hAnsi="Browallia New" w:cs="Browallia New"/>
                <w:b/>
                <w:bCs/>
                <w:szCs w:val="22"/>
                <w:lang w:eastAsia="th-TH" w:bidi="th-TH"/>
              </w:rPr>
              <w:t xml:space="preserve">. </w:t>
            </w:r>
            <w:r w:rsidRPr="0028097F">
              <w:rPr>
                <w:rFonts w:ascii="Browallia New" w:hAnsi="Browallia New" w:cs="Browallia New"/>
                <w:b/>
                <w:spacing w:val="-4"/>
                <w:szCs w:val="22"/>
              </w:rPr>
              <w:t>2569</w:t>
            </w:r>
          </w:p>
        </w:tc>
      </w:tr>
      <w:tr w:rsidR="0067071D" w:rsidRPr="00466C14" w14:paraId="60A9A0F3" w14:textId="77777777" w:rsidTr="00B97F25">
        <w:trPr>
          <w:cantSplit/>
          <w:tblHeader/>
        </w:trPr>
        <w:tc>
          <w:tcPr>
            <w:tcW w:w="1648" w:type="pct"/>
            <w:vAlign w:val="bottom"/>
          </w:tcPr>
          <w:p w14:paraId="15A4FA9B" w14:textId="77777777" w:rsidR="0067071D" w:rsidRPr="00466C14" w:rsidRDefault="0067071D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609" w:type="pct"/>
          </w:tcPr>
          <w:p w14:paraId="752EC746" w14:textId="77777777" w:rsidR="0067071D" w:rsidRPr="00466C14" w:rsidRDefault="0067071D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</w:pPr>
          </w:p>
        </w:tc>
        <w:tc>
          <w:tcPr>
            <w:tcW w:w="2743" w:type="pct"/>
            <w:gridSpan w:val="4"/>
            <w:tcBorders>
              <w:top w:val="single" w:sz="4" w:space="0" w:color="auto"/>
            </w:tcBorders>
          </w:tcPr>
          <w:p w14:paraId="43A9B5A0" w14:textId="33B92DF3" w:rsidR="0067071D" w:rsidRPr="00466C14" w:rsidRDefault="0067071D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BD08D1" w:rsidRPr="00466C14" w14:paraId="1F33F25E" w14:textId="77777777" w:rsidTr="00B97F25">
        <w:trPr>
          <w:cantSplit/>
          <w:tblHeader/>
        </w:trPr>
        <w:tc>
          <w:tcPr>
            <w:tcW w:w="1648" w:type="pct"/>
            <w:vAlign w:val="bottom"/>
          </w:tcPr>
          <w:p w14:paraId="719D76DC" w14:textId="77777777" w:rsidR="00CB4B29" w:rsidRPr="00466C14" w:rsidRDefault="00CB4B29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609" w:type="pct"/>
          </w:tcPr>
          <w:p w14:paraId="222D423F" w14:textId="053FC572" w:rsidR="00CB4B29" w:rsidRPr="00466C14" w:rsidRDefault="00316947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Cs w:val="22"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3D533092" w14:textId="39E7A887" w:rsidR="00CB4B29" w:rsidRPr="00466C14" w:rsidRDefault="00316947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Cs w:val="22"/>
                <w:lang w:val="en-US"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ข้อมูล</w:t>
            </w:r>
            <w:r w:rsidR="00CB4B29"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ระดับ</w:t>
            </w: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ที่</w:t>
            </w:r>
            <w:r w:rsidR="00CB4B29"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1</w:t>
            </w: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3B7B2808" w14:textId="3A5E115A" w:rsidR="00CB4B29" w:rsidRPr="00466C14" w:rsidRDefault="00316947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Cs w:val="22"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ข้อมูลระดับที่</w:t>
            </w:r>
            <w:r w:rsidR="00CB4B29"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2</w:t>
            </w: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7EBB9052" w14:textId="62C0DDCA" w:rsidR="00CB4B29" w:rsidRPr="00466C14" w:rsidRDefault="00316947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Cs w:val="22"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ข้อมูลระดับที่</w:t>
            </w:r>
            <w:r w:rsidR="00CB4B29"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3</w:t>
            </w: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7C9C9CAF" w14:textId="77777777" w:rsidR="00CB4B29" w:rsidRPr="00466C14" w:rsidRDefault="00CB4B29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Cs w:val="22"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รวม</w:t>
            </w:r>
          </w:p>
        </w:tc>
      </w:tr>
      <w:tr w:rsidR="00BD08D1" w:rsidRPr="00466C14" w14:paraId="0C0D370C" w14:textId="77777777" w:rsidTr="00B97F25">
        <w:trPr>
          <w:cantSplit/>
          <w:tblHeader/>
        </w:trPr>
        <w:tc>
          <w:tcPr>
            <w:tcW w:w="1648" w:type="pct"/>
            <w:vAlign w:val="bottom"/>
          </w:tcPr>
          <w:p w14:paraId="26E5BF51" w14:textId="77777777" w:rsidR="00CB4B29" w:rsidRPr="00466C14" w:rsidRDefault="00CB4B29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6CF8AAF7" w14:textId="77777777" w:rsidR="00CB4B29" w:rsidRPr="00466C14" w:rsidRDefault="00CB4B29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1AC3A98A" w14:textId="77777777" w:rsidR="00CB4B29" w:rsidRPr="00466C14" w:rsidRDefault="00CB4B29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5F4BC482" w14:textId="77777777" w:rsidR="00CB4B29" w:rsidRPr="00466C14" w:rsidRDefault="00CB4B29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78BEA3F6" w14:textId="77777777" w:rsidR="00CB4B29" w:rsidRPr="00466C14" w:rsidRDefault="00CB4B29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44A5146B" w14:textId="77777777" w:rsidR="00CB4B29" w:rsidRPr="00466C14" w:rsidRDefault="00CB4B29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พันบาท</w:t>
            </w:r>
          </w:p>
        </w:tc>
      </w:tr>
      <w:tr w:rsidR="00BD08D1" w:rsidRPr="00466C14" w14:paraId="317B6951" w14:textId="77777777" w:rsidTr="00B97F25">
        <w:trPr>
          <w:cantSplit/>
        </w:trPr>
        <w:tc>
          <w:tcPr>
            <w:tcW w:w="1648" w:type="pct"/>
            <w:vAlign w:val="bottom"/>
          </w:tcPr>
          <w:p w14:paraId="1E5BF754" w14:textId="65213330" w:rsidR="00CB4B29" w:rsidRPr="00466C14" w:rsidRDefault="00CB4B29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สินทรัพย์</w:t>
            </w: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31021387" w14:textId="77777777" w:rsidR="00CB4B29" w:rsidRPr="00466C14" w:rsidRDefault="00CB4B29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  <w:lang w:val="en-US" w:bidi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37B3E7CD" w14:textId="77777777" w:rsidR="00CB4B29" w:rsidRPr="00466C14" w:rsidRDefault="00CB4B29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0BD08170" w14:textId="77777777" w:rsidR="00CB4B29" w:rsidRPr="00466C14" w:rsidRDefault="00CB4B29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5902509F" w14:textId="77777777" w:rsidR="00CB4B29" w:rsidRPr="00466C14" w:rsidRDefault="00CB4B29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48DBC0AC" w14:textId="77777777" w:rsidR="00CB4B29" w:rsidRPr="00466C14" w:rsidRDefault="00CB4B29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</w:tr>
      <w:tr w:rsidR="00BD08D1" w:rsidRPr="00466C14" w14:paraId="03E8AA9B" w14:textId="77777777" w:rsidTr="00B97F25">
        <w:trPr>
          <w:cantSplit/>
          <w:trHeight w:val="578"/>
        </w:trPr>
        <w:tc>
          <w:tcPr>
            <w:tcW w:w="1648" w:type="pct"/>
            <w:vAlign w:val="bottom"/>
          </w:tcPr>
          <w:p w14:paraId="6684124E" w14:textId="03258980" w:rsidR="00CB4B29" w:rsidRPr="00466C14" w:rsidRDefault="00CB4B29" w:rsidP="00600390">
            <w:pPr>
              <w:pStyle w:val="acctfourfigures"/>
              <w:tabs>
                <w:tab w:val="clear" w:pos="765"/>
              </w:tabs>
              <w:spacing w:line="240" w:lineRule="auto"/>
              <w:ind w:left="103" w:hanging="103"/>
              <w:rPr>
                <w:rFonts w:ascii="Browallia New" w:hAnsi="Browallia New" w:cs="Browallia New"/>
                <w:b/>
                <w:szCs w:val="22"/>
                <w:rtl/>
                <w:cs/>
              </w:rPr>
            </w:pPr>
            <w:r w:rsidRPr="00466C14"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  <w:t>สินทรัพย์ทางการเงินที่วัดมูลค่าด้วย</w:t>
            </w:r>
            <w:r w:rsidR="00F90225" w:rsidRPr="00466C14"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  <w:br/>
            </w:r>
            <w:r w:rsidRPr="00466C14"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609" w:type="pct"/>
            <w:vAlign w:val="bottom"/>
          </w:tcPr>
          <w:p w14:paraId="1FA1BFFD" w14:textId="274AE9D5" w:rsidR="00CB4B29" w:rsidRPr="00466C14" w:rsidRDefault="0028097F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49</w:t>
            </w:r>
            <w:r w:rsidR="00EA3A64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029</w:t>
            </w:r>
          </w:p>
        </w:tc>
        <w:tc>
          <w:tcPr>
            <w:tcW w:w="685" w:type="pct"/>
            <w:vAlign w:val="bottom"/>
          </w:tcPr>
          <w:p w14:paraId="1B4F185E" w14:textId="0ED6DA46" w:rsidR="00CB4B29" w:rsidRPr="00466C14" w:rsidRDefault="0028097F" w:rsidP="00600390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49</w:t>
            </w:r>
            <w:r w:rsidR="00EA3A64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029</w:t>
            </w:r>
          </w:p>
        </w:tc>
        <w:tc>
          <w:tcPr>
            <w:tcW w:w="685" w:type="pct"/>
            <w:vAlign w:val="bottom"/>
          </w:tcPr>
          <w:p w14:paraId="44667E41" w14:textId="1CDCDFFF" w:rsidR="00CB4B29" w:rsidRPr="00466C14" w:rsidRDefault="00EA3A64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</w:rPr>
              <w:t>-</w:t>
            </w:r>
          </w:p>
        </w:tc>
        <w:tc>
          <w:tcPr>
            <w:tcW w:w="685" w:type="pct"/>
            <w:vAlign w:val="bottom"/>
          </w:tcPr>
          <w:p w14:paraId="2B064E9E" w14:textId="493C178C" w:rsidR="00CB4B29" w:rsidRPr="00466C14" w:rsidRDefault="00EA3A64" w:rsidP="006003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</w:rPr>
              <w:t>-</w:t>
            </w:r>
          </w:p>
        </w:tc>
        <w:tc>
          <w:tcPr>
            <w:tcW w:w="688" w:type="pct"/>
            <w:vAlign w:val="bottom"/>
          </w:tcPr>
          <w:p w14:paraId="2C02D66C" w14:textId="319D85AC" w:rsidR="00CB4B29" w:rsidRPr="00466C14" w:rsidRDefault="0028097F" w:rsidP="0060039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</w:rPr>
              <w:t>49</w:t>
            </w:r>
            <w:r w:rsidR="00EA3A64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029</w:t>
            </w:r>
          </w:p>
        </w:tc>
      </w:tr>
      <w:tr w:rsidR="00BD08D1" w:rsidRPr="00466C14" w14:paraId="67C4E703" w14:textId="77777777" w:rsidTr="00B97F25">
        <w:trPr>
          <w:cantSplit/>
        </w:trPr>
        <w:tc>
          <w:tcPr>
            <w:tcW w:w="1648" w:type="pct"/>
            <w:vAlign w:val="bottom"/>
          </w:tcPr>
          <w:p w14:paraId="0FE5A6B9" w14:textId="16E68FEE" w:rsidR="00CB4B29" w:rsidRPr="00466C14" w:rsidRDefault="007637D3" w:rsidP="00600390">
            <w:pPr>
              <w:pStyle w:val="acctfourfigures"/>
              <w:spacing w:line="240" w:lineRule="auto"/>
              <w:ind w:left="-79" w:firstLine="79"/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  <w:t>เงินลงทุนในตราสารหนี้ที่วัดมูลค่าด้วย</w:t>
            </w:r>
            <w:r w:rsidR="00F97F7F" w:rsidRPr="00466C14"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  <w:t xml:space="preserve">     </w:t>
            </w:r>
            <w:r w:rsidR="00F97F7F" w:rsidRPr="00466C14"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  <w:br/>
              <w:t xml:space="preserve">    </w:t>
            </w:r>
            <w:r w:rsidRPr="00466C14"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609" w:type="pct"/>
            <w:vAlign w:val="bottom"/>
          </w:tcPr>
          <w:p w14:paraId="2AB2B030" w14:textId="2CC025D8" w:rsidR="00CB4B29" w:rsidRPr="00466C14" w:rsidRDefault="0028097F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</w:rPr>
              <w:t>6</w:t>
            </w:r>
            <w:r w:rsidR="00EA3A64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088</w:t>
            </w:r>
            <w:r w:rsidR="00EA3A64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498</w:t>
            </w:r>
          </w:p>
        </w:tc>
        <w:tc>
          <w:tcPr>
            <w:tcW w:w="685" w:type="pct"/>
            <w:vAlign w:val="bottom"/>
          </w:tcPr>
          <w:p w14:paraId="241DE433" w14:textId="63D6CAA7" w:rsidR="00CB4B29" w:rsidRPr="00466C14" w:rsidRDefault="00EA3A64" w:rsidP="00600390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</w:rPr>
              <w:t>-</w:t>
            </w:r>
          </w:p>
        </w:tc>
        <w:tc>
          <w:tcPr>
            <w:tcW w:w="685" w:type="pct"/>
            <w:vAlign w:val="bottom"/>
          </w:tcPr>
          <w:p w14:paraId="29C84C4D" w14:textId="4AA51D22" w:rsidR="00CB4B29" w:rsidRPr="00466C14" w:rsidRDefault="0028097F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</w:rPr>
              <w:t>6</w:t>
            </w:r>
            <w:r w:rsidR="00EA3A64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088</w:t>
            </w:r>
            <w:r w:rsidR="00EA3A64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498</w:t>
            </w:r>
          </w:p>
        </w:tc>
        <w:tc>
          <w:tcPr>
            <w:tcW w:w="685" w:type="pct"/>
            <w:vAlign w:val="bottom"/>
          </w:tcPr>
          <w:p w14:paraId="0423DC4D" w14:textId="5D8E23FD" w:rsidR="00CB4B29" w:rsidRPr="00466C14" w:rsidRDefault="00EA3A64" w:rsidP="006003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</w:rPr>
              <w:t>-</w:t>
            </w:r>
          </w:p>
        </w:tc>
        <w:tc>
          <w:tcPr>
            <w:tcW w:w="688" w:type="pct"/>
            <w:vAlign w:val="bottom"/>
          </w:tcPr>
          <w:p w14:paraId="6EC71D88" w14:textId="3E0DC9EF" w:rsidR="00CB4B29" w:rsidRPr="00466C14" w:rsidRDefault="0028097F" w:rsidP="0060039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</w:rPr>
              <w:t>6</w:t>
            </w:r>
            <w:r w:rsidR="00EA3A64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088</w:t>
            </w:r>
            <w:r w:rsidR="00EA3A64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498</w:t>
            </w:r>
          </w:p>
        </w:tc>
      </w:tr>
      <w:tr w:rsidR="00BD08D1" w:rsidRPr="00466C14" w14:paraId="070A2240" w14:textId="77777777" w:rsidTr="00B97F25">
        <w:trPr>
          <w:cantSplit/>
        </w:trPr>
        <w:tc>
          <w:tcPr>
            <w:tcW w:w="1648" w:type="pct"/>
            <w:vAlign w:val="bottom"/>
          </w:tcPr>
          <w:p w14:paraId="07DF3AA1" w14:textId="6D96EFFF" w:rsidR="00CB4B29" w:rsidRPr="00466C14" w:rsidRDefault="004F3D0C" w:rsidP="00600390">
            <w:pPr>
              <w:pStyle w:val="acctfourfigures"/>
              <w:tabs>
                <w:tab w:val="clear" w:pos="765"/>
              </w:tabs>
              <w:spacing w:line="240" w:lineRule="auto"/>
              <w:ind w:left="103" w:hanging="103"/>
              <w:rPr>
                <w:rFonts w:ascii="Browallia New" w:hAnsi="Browallia New" w:cs="Browallia New"/>
                <w:b/>
                <w:szCs w:val="22"/>
                <w:rtl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  <w:t>เงินลงทุนในตราสารทุนที่กำหนดให้วัดมูลค่าด้วย    มูลค่ายุติธรรมผ่านกำไรขาดทุนเบ็ดเสร็จอื่น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53A1E40C" w14:textId="2986A04D" w:rsidR="00CB4B29" w:rsidRPr="00466C14" w:rsidRDefault="0028097F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2</w:t>
            </w:r>
            <w:r w:rsidR="00EA3A64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488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04B6872A" w14:textId="4229553D" w:rsidR="00CB4B29" w:rsidRPr="00466C14" w:rsidRDefault="00EA3A64" w:rsidP="00600390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696C11D3" w14:textId="6089EC70" w:rsidR="00CB4B29" w:rsidRPr="00466C14" w:rsidRDefault="00EA3A64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71F4B500" w14:textId="416FEAFF" w:rsidR="00CB4B29" w:rsidRPr="00466C14" w:rsidRDefault="0028097F" w:rsidP="006003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</w:rPr>
              <w:t>2</w:t>
            </w:r>
            <w:r w:rsidR="00EA3A64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488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bottom"/>
          </w:tcPr>
          <w:p w14:paraId="53D0A9AD" w14:textId="357A87CD" w:rsidR="00CB4B29" w:rsidRPr="00466C14" w:rsidRDefault="0028097F" w:rsidP="0060039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</w:rPr>
              <w:t>2</w:t>
            </w:r>
            <w:r w:rsidR="00EA3A64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488</w:t>
            </w:r>
          </w:p>
        </w:tc>
      </w:tr>
      <w:tr w:rsidR="006455E2" w:rsidRPr="00466C14" w14:paraId="0F3A421F" w14:textId="77777777" w:rsidTr="00B97F25">
        <w:trPr>
          <w:cantSplit/>
        </w:trPr>
        <w:tc>
          <w:tcPr>
            <w:tcW w:w="1648" w:type="pct"/>
            <w:vAlign w:val="bottom"/>
          </w:tcPr>
          <w:p w14:paraId="790A6F48" w14:textId="7ABC5595" w:rsidR="006455E2" w:rsidRPr="00466C14" w:rsidRDefault="006455E2" w:rsidP="00600390">
            <w:pPr>
              <w:pStyle w:val="acctfourfigures"/>
              <w:spacing w:line="240" w:lineRule="auto"/>
              <w:ind w:left="-79" w:firstLine="79"/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รวมสินทรัพย์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C1797" w14:textId="7AA24D09" w:rsidR="006455E2" w:rsidRPr="00466C14" w:rsidRDefault="0028097F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6</w:t>
            </w:r>
            <w:r w:rsidR="00EA3A64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140</w:t>
            </w:r>
            <w:r w:rsidR="00EA3A64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015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1CE35" w14:textId="7DE5B4FF" w:rsidR="006455E2" w:rsidRPr="00466C14" w:rsidRDefault="0028097F" w:rsidP="00600390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49</w:t>
            </w:r>
            <w:r w:rsidR="00EA3A64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029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06C45" w14:textId="4FB416C0" w:rsidR="006455E2" w:rsidRPr="00466C14" w:rsidRDefault="0028097F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  <w:lang w:bidi="th-TH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</w:rPr>
              <w:t>6</w:t>
            </w:r>
            <w:r w:rsidR="00EA3A64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088</w:t>
            </w:r>
            <w:r w:rsidR="00EA3A64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498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50566291" w14:textId="1F5BC412" w:rsidR="006455E2" w:rsidRPr="00466C14" w:rsidRDefault="0028097F" w:rsidP="006003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</w:rPr>
              <w:t>2</w:t>
            </w:r>
            <w:r w:rsidR="00EA3A64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488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023CD" w14:textId="3361A62B" w:rsidR="006455E2" w:rsidRPr="00466C14" w:rsidRDefault="0028097F" w:rsidP="0060039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</w:rPr>
              <w:t>6</w:t>
            </w:r>
            <w:r w:rsidR="00EA3A64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140</w:t>
            </w:r>
            <w:r w:rsidR="00EA3A64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015</w:t>
            </w:r>
          </w:p>
        </w:tc>
      </w:tr>
      <w:tr w:rsidR="00AA3961" w:rsidRPr="00466C14" w14:paraId="1D5F32D4" w14:textId="77777777" w:rsidTr="00B97F25">
        <w:trPr>
          <w:cantSplit/>
        </w:trPr>
        <w:tc>
          <w:tcPr>
            <w:tcW w:w="1648" w:type="pct"/>
            <w:vAlign w:val="bottom"/>
          </w:tcPr>
          <w:p w14:paraId="655D3D58" w14:textId="77777777" w:rsidR="00AA3961" w:rsidRPr="00466C14" w:rsidRDefault="00AA3961" w:rsidP="00600390">
            <w:pPr>
              <w:pStyle w:val="acctfourfigures"/>
              <w:spacing w:line="240" w:lineRule="auto"/>
              <w:ind w:left="-79" w:firstLine="79"/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14:paraId="450756B3" w14:textId="77777777" w:rsidR="00AA3961" w:rsidRPr="00466C14" w:rsidRDefault="00AA3961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  <w:lang w:bidi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4595E2ED" w14:textId="77777777" w:rsidR="00AA3961" w:rsidRPr="00466C14" w:rsidRDefault="00AA3961" w:rsidP="00600390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222F6608" w14:textId="77777777" w:rsidR="00AA3961" w:rsidRPr="00466C14" w:rsidRDefault="00AA3961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  <w:lang w:bidi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0F6A02C6" w14:textId="77777777" w:rsidR="00AA3961" w:rsidRPr="00466C14" w:rsidRDefault="00AA3961" w:rsidP="006003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  <w:lang w:val="en-US" w:bidi="th-TH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vAlign w:val="bottom"/>
          </w:tcPr>
          <w:p w14:paraId="70F90C71" w14:textId="77777777" w:rsidR="00AA3961" w:rsidRPr="00466C14" w:rsidRDefault="00AA3961" w:rsidP="0060039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</w:tr>
      <w:tr w:rsidR="00BD08D1" w:rsidRPr="00466C14" w14:paraId="4B765962" w14:textId="77777777" w:rsidTr="00B97F25">
        <w:trPr>
          <w:cantSplit/>
        </w:trPr>
        <w:tc>
          <w:tcPr>
            <w:tcW w:w="1648" w:type="pct"/>
            <w:vAlign w:val="bottom"/>
          </w:tcPr>
          <w:p w14:paraId="727CA9C3" w14:textId="5DB67AB6" w:rsidR="00CB4B29" w:rsidRPr="00466C14" w:rsidRDefault="00CB4B29" w:rsidP="00600390">
            <w:pPr>
              <w:pStyle w:val="acctfourfigures"/>
              <w:tabs>
                <w:tab w:val="decimal" w:pos="890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หนี้สิน</w:t>
            </w:r>
          </w:p>
        </w:tc>
        <w:tc>
          <w:tcPr>
            <w:tcW w:w="609" w:type="pct"/>
            <w:vAlign w:val="bottom"/>
          </w:tcPr>
          <w:p w14:paraId="440A16DE" w14:textId="77777777" w:rsidR="00CB4B29" w:rsidRPr="00466C14" w:rsidRDefault="00CB4B29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685" w:type="pct"/>
          </w:tcPr>
          <w:p w14:paraId="521C161E" w14:textId="77777777" w:rsidR="00CB4B29" w:rsidRPr="00466C14" w:rsidRDefault="00CB4B29" w:rsidP="00600390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685" w:type="pct"/>
          </w:tcPr>
          <w:p w14:paraId="1A896414" w14:textId="77777777" w:rsidR="00CB4B29" w:rsidRPr="00466C14" w:rsidRDefault="00CB4B29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  <w:lang w:bidi="th-TH"/>
              </w:rPr>
            </w:pPr>
          </w:p>
        </w:tc>
        <w:tc>
          <w:tcPr>
            <w:tcW w:w="685" w:type="pct"/>
          </w:tcPr>
          <w:p w14:paraId="23D10B50" w14:textId="77777777" w:rsidR="00CB4B29" w:rsidRPr="00466C14" w:rsidRDefault="00CB4B29" w:rsidP="006003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688" w:type="pct"/>
          </w:tcPr>
          <w:p w14:paraId="25ABD0CF" w14:textId="77777777" w:rsidR="00CB4B29" w:rsidRPr="00466C14" w:rsidRDefault="00CB4B29" w:rsidP="0060039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</w:tr>
      <w:tr w:rsidR="00BD08D1" w:rsidRPr="00466C14" w14:paraId="1108D0E2" w14:textId="77777777" w:rsidTr="00B97F25">
        <w:trPr>
          <w:cantSplit/>
        </w:trPr>
        <w:tc>
          <w:tcPr>
            <w:tcW w:w="1648" w:type="pct"/>
            <w:vAlign w:val="bottom"/>
          </w:tcPr>
          <w:p w14:paraId="6E80BBF5" w14:textId="52927AD5" w:rsidR="00CB4B29" w:rsidRPr="00466C14" w:rsidRDefault="00D753C8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  <w:t>หนี้สินตราสารอนุพันธ์</w:t>
            </w:r>
            <w:r w:rsidR="00034338" w:rsidRPr="00466C14"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  <w:t>ทางการเงิน</w:t>
            </w:r>
          </w:p>
        </w:tc>
        <w:tc>
          <w:tcPr>
            <w:tcW w:w="609" w:type="pct"/>
            <w:vAlign w:val="bottom"/>
          </w:tcPr>
          <w:p w14:paraId="34EF97AD" w14:textId="1C765963" w:rsidR="00CB4B29" w:rsidRPr="00466C14" w:rsidRDefault="0028097F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</w:rPr>
              <w:t>269</w:t>
            </w:r>
            <w:r w:rsidR="00EA3A64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440</w:t>
            </w:r>
          </w:p>
        </w:tc>
        <w:tc>
          <w:tcPr>
            <w:tcW w:w="685" w:type="pct"/>
          </w:tcPr>
          <w:p w14:paraId="669A88CF" w14:textId="06089A03" w:rsidR="00CB4B29" w:rsidRPr="00466C14" w:rsidRDefault="00EA3A64" w:rsidP="00600390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</w:rPr>
              <w:t>-</w:t>
            </w:r>
          </w:p>
        </w:tc>
        <w:tc>
          <w:tcPr>
            <w:tcW w:w="685" w:type="pct"/>
            <w:vAlign w:val="bottom"/>
          </w:tcPr>
          <w:p w14:paraId="517F598B" w14:textId="2DB2FD15" w:rsidR="00CB4B29" w:rsidRPr="00466C14" w:rsidRDefault="0028097F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</w:rPr>
              <w:t>269</w:t>
            </w:r>
            <w:r w:rsidR="00EA3A64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440</w:t>
            </w:r>
          </w:p>
        </w:tc>
        <w:tc>
          <w:tcPr>
            <w:tcW w:w="685" w:type="pct"/>
          </w:tcPr>
          <w:p w14:paraId="1D9B1C5D" w14:textId="4FE92F63" w:rsidR="00CB4B29" w:rsidRPr="00466C14" w:rsidRDefault="00EA3A64" w:rsidP="006003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</w:rPr>
              <w:t>-</w:t>
            </w:r>
          </w:p>
        </w:tc>
        <w:tc>
          <w:tcPr>
            <w:tcW w:w="688" w:type="pct"/>
            <w:vAlign w:val="bottom"/>
          </w:tcPr>
          <w:p w14:paraId="629BE0B8" w14:textId="15A4D41B" w:rsidR="00CB4B29" w:rsidRPr="00466C14" w:rsidRDefault="0028097F" w:rsidP="0060039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</w:rPr>
              <w:t>269</w:t>
            </w:r>
            <w:r w:rsidR="00EA3A64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440</w:t>
            </w:r>
          </w:p>
        </w:tc>
      </w:tr>
      <w:tr w:rsidR="00D753C8" w:rsidRPr="00466C14" w14:paraId="70D8F842" w14:textId="77777777" w:rsidTr="00B97F25">
        <w:trPr>
          <w:cantSplit/>
          <w:trHeight w:val="219"/>
        </w:trPr>
        <w:tc>
          <w:tcPr>
            <w:tcW w:w="1648" w:type="pct"/>
            <w:vAlign w:val="bottom"/>
          </w:tcPr>
          <w:p w14:paraId="01EE4487" w14:textId="4DE3D76D" w:rsidR="00D753C8" w:rsidRPr="00466C14" w:rsidRDefault="00D753C8" w:rsidP="00600390">
            <w:pPr>
              <w:pStyle w:val="acctfourfigures"/>
              <w:tabs>
                <w:tab w:val="clear" w:pos="765"/>
              </w:tabs>
              <w:spacing w:line="240" w:lineRule="auto"/>
              <w:ind w:left="103" w:hanging="103"/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รวมหนี้สิน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F4111" w14:textId="468703ED" w:rsidR="00D753C8" w:rsidRPr="00466C14" w:rsidRDefault="0028097F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  <w:lang w:bidi="th-TH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269</w:t>
            </w:r>
            <w:r w:rsidR="00EA3A64" w:rsidRPr="00466C14">
              <w:rPr>
                <w:rFonts w:ascii="Browallia New" w:hAnsi="Browallia New" w:cs="Browallia New"/>
                <w:bCs/>
                <w:szCs w:val="22"/>
                <w:lang w:bidi="th-TH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440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01526" w14:textId="13090F34" w:rsidR="00D753C8" w:rsidRPr="00466C14" w:rsidRDefault="00EA3A64" w:rsidP="00600390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</w:rPr>
              <w:t>-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822D4" w14:textId="733EF310" w:rsidR="00D753C8" w:rsidRPr="00466C14" w:rsidRDefault="0028097F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</w:rPr>
              <w:t>269</w:t>
            </w:r>
            <w:r w:rsidR="00EA3A64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440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4D5CF88E" w14:textId="5D98F483" w:rsidR="00D753C8" w:rsidRPr="00466C14" w:rsidRDefault="00EA3A64" w:rsidP="006003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  <w:lang w:val="en-US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lang w:val="en-US"/>
              </w:rPr>
              <w:t>-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83BC0" w14:textId="7C71FAA0" w:rsidR="00D753C8" w:rsidRPr="00466C14" w:rsidRDefault="0028097F" w:rsidP="0060039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</w:rPr>
              <w:t>269</w:t>
            </w:r>
            <w:r w:rsidR="00EA3A64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440</w:t>
            </w:r>
          </w:p>
        </w:tc>
      </w:tr>
    </w:tbl>
    <w:p w14:paraId="193351A7" w14:textId="77777777" w:rsidR="00BA1239" w:rsidRPr="00466C14" w:rsidRDefault="00BA1239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5000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19"/>
        <w:gridCol w:w="1152"/>
        <w:gridCol w:w="1296"/>
        <w:gridCol w:w="1296"/>
        <w:gridCol w:w="1296"/>
        <w:gridCol w:w="1302"/>
      </w:tblGrid>
      <w:tr w:rsidR="00CF4A5A" w:rsidRPr="00466C14" w14:paraId="06DDFB31" w14:textId="77777777" w:rsidTr="009006AB">
        <w:trPr>
          <w:cantSplit/>
          <w:tblHeader/>
        </w:trPr>
        <w:tc>
          <w:tcPr>
            <w:tcW w:w="1648" w:type="pct"/>
            <w:vAlign w:val="bottom"/>
          </w:tcPr>
          <w:p w14:paraId="50B832C9" w14:textId="77777777" w:rsidR="00CF4A5A" w:rsidRPr="00466C14" w:rsidRDefault="00CF4A5A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/>
                <w:szCs w:val="22"/>
                <w:rtl/>
                <w:cs/>
                <w:lang w:val="en-US"/>
              </w:rPr>
            </w:pPr>
          </w:p>
        </w:tc>
        <w:tc>
          <w:tcPr>
            <w:tcW w:w="3352" w:type="pct"/>
            <w:gridSpan w:val="5"/>
            <w:tcBorders>
              <w:bottom w:val="single" w:sz="4" w:space="0" w:color="auto"/>
            </w:tcBorders>
          </w:tcPr>
          <w:p w14:paraId="458127BB" w14:textId="23AE7A06" w:rsidR="00CF4A5A" w:rsidRPr="00466C14" w:rsidRDefault="00234254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Cs/>
                <w:szCs w:val="22"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ข้อมูลทางการเงินรวมและ</w:t>
            </w:r>
            <w:r w:rsidR="002E2D2C"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ข้อมูลทางการเงินเฉพาะธนาคาร</w:t>
            </w:r>
          </w:p>
        </w:tc>
      </w:tr>
      <w:tr w:rsidR="00CF4A5A" w:rsidRPr="00466C14" w14:paraId="6C1EF74A" w14:textId="77777777" w:rsidTr="009006AB">
        <w:trPr>
          <w:cantSplit/>
          <w:tblHeader/>
        </w:trPr>
        <w:tc>
          <w:tcPr>
            <w:tcW w:w="1648" w:type="pct"/>
            <w:vAlign w:val="bottom"/>
          </w:tcPr>
          <w:p w14:paraId="0CFA3A81" w14:textId="77777777" w:rsidR="00CF4A5A" w:rsidRPr="00466C14" w:rsidRDefault="00CF4A5A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/>
                <w:szCs w:val="22"/>
                <w:rtl/>
                <w:cs/>
              </w:rPr>
            </w:pPr>
          </w:p>
        </w:tc>
        <w:tc>
          <w:tcPr>
            <w:tcW w:w="3352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A32713" w14:textId="56EB9632" w:rsidR="00CF4A5A" w:rsidRPr="00466C14" w:rsidRDefault="0028097F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Cs/>
                <w:szCs w:val="22"/>
                <w:lang w:bidi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Cs w:val="22"/>
                <w:lang w:eastAsia="th-TH"/>
              </w:rPr>
              <w:t>31</w:t>
            </w:r>
            <w:r w:rsidR="00CF4A5A" w:rsidRPr="00466C14">
              <w:rPr>
                <w:rFonts w:ascii="Browallia New" w:eastAsia="MS Mincho" w:hAnsi="Browallia New" w:cs="Browallia New"/>
                <w:b/>
                <w:bCs/>
                <w:szCs w:val="22"/>
                <w:lang w:eastAsia="th-TH"/>
              </w:rPr>
              <w:t xml:space="preserve"> </w:t>
            </w:r>
            <w:r w:rsidR="00CF4A5A" w:rsidRPr="00466C14">
              <w:rPr>
                <w:rFonts w:ascii="Browallia New" w:eastAsia="MS Mincho" w:hAnsi="Browallia New" w:cs="Browallia New"/>
                <w:b/>
                <w:bCs/>
                <w:szCs w:val="22"/>
                <w:cs/>
                <w:lang w:eastAsia="th-TH" w:bidi="th-TH"/>
              </w:rPr>
              <w:t>ธันวาคม</w:t>
            </w:r>
            <w:r w:rsidR="00CF4A5A" w:rsidRPr="00466C14">
              <w:rPr>
                <w:rFonts w:ascii="Browallia New" w:eastAsia="MS Mincho" w:hAnsi="Browallia New" w:cs="Browallia New"/>
                <w:b/>
                <w:bCs/>
                <w:szCs w:val="22"/>
                <w:lang w:eastAsia="th-TH"/>
              </w:rPr>
              <w:t xml:space="preserve"> </w:t>
            </w:r>
            <w:r w:rsidR="00CF4A5A" w:rsidRPr="00466C14">
              <w:rPr>
                <w:rFonts w:ascii="Browallia New" w:eastAsia="MS Mincho" w:hAnsi="Browallia New" w:cs="Browallia New"/>
                <w:b/>
                <w:bCs/>
                <w:szCs w:val="22"/>
                <w:cs/>
                <w:lang w:eastAsia="th-TH" w:bidi="th-TH"/>
              </w:rPr>
              <w:t>พ</w:t>
            </w:r>
            <w:r w:rsidR="00CF4A5A" w:rsidRPr="00466C14">
              <w:rPr>
                <w:rFonts w:ascii="Browallia New" w:eastAsia="MS Mincho" w:hAnsi="Browallia New" w:cs="Browallia New"/>
                <w:b/>
                <w:bCs/>
                <w:szCs w:val="22"/>
                <w:lang w:eastAsia="th-TH" w:bidi="th-TH"/>
              </w:rPr>
              <w:t>.</w:t>
            </w:r>
            <w:r w:rsidR="00CF4A5A" w:rsidRPr="00466C14">
              <w:rPr>
                <w:rFonts w:ascii="Browallia New" w:eastAsia="MS Mincho" w:hAnsi="Browallia New" w:cs="Browallia New"/>
                <w:b/>
                <w:bCs/>
                <w:szCs w:val="22"/>
                <w:cs/>
                <w:lang w:eastAsia="th-TH" w:bidi="th-TH"/>
              </w:rPr>
              <w:t>ศ</w:t>
            </w:r>
            <w:r w:rsidR="00CF4A5A" w:rsidRPr="00466C14">
              <w:rPr>
                <w:rFonts w:ascii="Browallia New" w:eastAsia="MS Mincho" w:hAnsi="Browallia New" w:cs="Browallia New"/>
                <w:b/>
                <w:bCs/>
                <w:szCs w:val="22"/>
                <w:lang w:eastAsia="th-TH" w:bidi="th-TH"/>
              </w:rPr>
              <w:t xml:space="preserve">. </w:t>
            </w:r>
            <w:r w:rsidRPr="0028097F">
              <w:rPr>
                <w:rFonts w:ascii="Browallia New" w:hAnsi="Browallia New" w:cs="Browallia New"/>
                <w:b/>
                <w:spacing w:val="-4"/>
                <w:szCs w:val="22"/>
              </w:rPr>
              <w:t>256</w:t>
            </w:r>
            <w:r w:rsidRPr="0028097F">
              <w:rPr>
                <w:rFonts w:ascii="Browallia New" w:hAnsi="Browallia New" w:cs="Browallia New"/>
                <w:b/>
                <w:spacing w:val="-4"/>
                <w:szCs w:val="22"/>
                <w:lang w:bidi="th-TH"/>
              </w:rPr>
              <w:t>8</w:t>
            </w:r>
          </w:p>
        </w:tc>
      </w:tr>
      <w:tr w:rsidR="0067071D" w:rsidRPr="00466C14" w14:paraId="56D150FD" w14:textId="77777777" w:rsidTr="00B97F25">
        <w:trPr>
          <w:cantSplit/>
          <w:tblHeader/>
        </w:trPr>
        <w:tc>
          <w:tcPr>
            <w:tcW w:w="1648" w:type="pct"/>
            <w:vAlign w:val="bottom"/>
          </w:tcPr>
          <w:p w14:paraId="7B01C798" w14:textId="77777777" w:rsidR="0067071D" w:rsidRPr="00466C14" w:rsidRDefault="0067071D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609" w:type="pct"/>
          </w:tcPr>
          <w:p w14:paraId="0E52F9D9" w14:textId="77777777" w:rsidR="0067071D" w:rsidRPr="00466C14" w:rsidRDefault="0067071D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</w:pPr>
          </w:p>
        </w:tc>
        <w:tc>
          <w:tcPr>
            <w:tcW w:w="2743" w:type="pct"/>
            <w:gridSpan w:val="4"/>
            <w:tcBorders>
              <w:top w:val="single" w:sz="4" w:space="0" w:color="auto"/>
            </w:tcBorders>
          </w:tcPr>
          <w:p w14:paraId="67482C1D" w14:textId="3D57EDB8" w:rsidR="0067071D" w:rsidRPr="00466C14" w:rsidRDefault="0067071D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CF4A5A" w:rsidRPr="00466C14" w14:paraId="134B4E2A" w14:textId="77777777" w:rsidTr="009006AB">
        <w:trPr>
          <w:cantSplit/>
          <w:tblHeader/>
        </w:trPr>
        <w:tc>
          <w:tcPr>
            <w:tcW w:w="1648" w:type="pct"/>
            <w:vAlign w:val="bottom"/>
          </w:tcPr>
          <w:p w14:paraId="371CEECD" w14:textId="77777777" w:rsidR="00CF4A5A" w:rsidRPr="00466C14" w:rsidRDefault="00CF4A5A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609" w:type="pct"/>
          </w:tcPr>
          <w:p w14:paraId="6C01EFBC" w14:textId="77777777" w:rsidR="00CF4A5A" w:rsidRPr="00466C14" w:rsidRDefault="00CF4A5A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Cs w:val="22"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2156E128" w14:textId="3EACD8E2" w:rsidR="00CF4A5A" w:rsidRPr="00466C14" w:rsidRDefault="00CF4A5A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Cs w:val="22"/>
                <w:lang w:val="en-US"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 xml:space="preserve">ข้อมูลระดับที่ </w:t>
            </w:r>
            <w:r w:rsidR="0028097F"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1</w:t>
            </w: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1D0877B3" w14:textId="3DAFB96F" w:rsidR="00CF4A5A" w:rsidRPr="00466C14" w:rsidRDefault="00CF4A5A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Cs w:val="22"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 xml:space="preserve">ข้อมูลระดับที่ </w:t>
            </w:r>
            <w:r w:rsidR="0028097F"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2</w:t>
            </w: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68E4E265" w14:textId="409BE2AB" w:rsidR="00CF4A5A" w:rsidRPr="00466C14" w:rsidRDefault="00CF4A5A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Cs w:val="22"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 xml:space="preserve">ข้อมูลระดับที่ </w:t>
            </w:r>
            <w:r w:rsidR="0028097F"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3</w:t>
            </w: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2FCE2AC3" w14:textId="77777777" w:rsidR="00CF4A5A" w:rsidRPr="00466C14" w:rsidRDefault="00CF4A5A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Cs w:val="22"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รวม</w:t>
            </w:r>
          </w:p>
        </w:tc>
      </w:tr>
      <w:tr w:rsidR="00CF4A5A" w:rsidRPr="00466C14" w14:paraId="60EC0D5E" w14:textId="77777777" w:rsidTr="009006AB">
        <w:trPr>
          <w:cantSplit/>
          <w:tblHeader/>
        </w:trPr>
        <w:tc>
          <w:tcPr>
            <w:tcW w:w="1648" w:type="pct"/>
            <w:vAlign w:val="bottom"/>
          </w:tcPr>
          <w:p w14:paraId="4B025422" w14:textId="77777777" w:rsidR="00CF4A5A" w:rsidRPr="00466C14" w:rsidRDefault="00CF4A5A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33628301" w14:textId="77777777" w:rsidR="00CF4A5A" w:rsidRPr="00466C14" w:rsidRDefault="00CF4A5A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6548915B" w14:textId="77777777" w:rsidR="00CF4A5A" w:rsidRPr="00466C14" w:rsidRDefault="00CF4A5A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2BFD41A7" w14:textId="77777777" w:rsidR="00CF4A5A" w:rsidRPr="00466C14" w:rsidRDefault="00CF4A5A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2DCC653B" w14:textId="77777777" w:rsidR="00CF4A5A" w:rsidRPr="00466C14" w:rsidRDefault="00CF4A5A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15545FCE" w14:textId="77777777" w:rsidR="00CF4A5A" w:rsidRPr="00466C14" w:rsidRDefault="00CF4A5A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พันบาท</w:t>
            </w:r>
          </w:p>
        </w:tc>
      </w:tr>
      <w:tr w:rsidR="00CF4A5A" w:rsidRPr="00466C14" w14:paraId="0B64031F" w14:textId="77777777" w:rsidTr="009006AB">
        <w:trPr>
          <w:cantSplit/>
        </w:trPr>
        <w:tc>
          <w:tcPr>
            <w:tcW w:w="1648" w:type="pct"/>
            <w:vAlign w:val="bottom"/>
          </w:tcPr>
          <w:p w14:paraId="5AC9BD71" w14:textId="723A6E0E" w:rsidR="00CF4A5A" w:rsidRPr="00466C14" w:rsidRDefault="00CF4A5A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สินทรัพย์</w:t>
            </w: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08758048" w14:textId="77777777" w:rsidR="00CF4A5A" w:rsidRPr="00466C14" w:rsidRDefault="00CF4A5A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  <w:lang w:val="en-US" w:bidi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1EC6F0AC" w14:textId="77777777" w:rsidR="00CF4A5A" w:rsidRPr="00466C14" w:rsidRDefault="00CF4A5A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510BB7E5" w14:textId="77777777" w:rsidR="00CF4A5A" w:rsidRPr="00466C14" w:rsidRDefault="00CF4A5A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499ABBFC" w14:textId="77777777" w:rsidR="00CF4A5A" w:rsidRPr="00466C14" w:rsidRDefault="00CF4A5A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502A8CAF" w14:textId="77777777" w:rsidR="00CF4A5A" w:rsidRPr="00466C14" w:rsidRDefault="00CF4A5A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</w:tr>
      <w:tr w:rsidR="00E0740B" w:rsidRPr="00466C14" w14:paraId="6C1F2DE0" w14:textId="77777777" w:rsidTr="009006AB">
        <w:trPr>
          <w:cantSplit/>
          <w:trHeight w:val="578"/>
        </w:trPr>
        <w:tc>
          <w:tcPr>
            <w:tcW w:w="1648" w:type="pct"/>
            <w:vAlign w:val="bottom"/>
          </w:tcPr>
          <w:p w14:paraId="16D8852B" w14:textId="77777777" w:rsidR="00E0740B" w:rsidRPr="00466C14" w:rsidRDefault="00E0740B" w:rsidP="00600390">
            <w:pPr>
              <w:pStyle w:val="acctfourfigures"/>
              <w:tabs>
                <w:tab w:val="clear" w:pos="765"/>
              </w:tabs>
              <w:spacing w:line="240" w:lineRule="auto"/>
              <w:ind w:left="103" w:hanging="103"/>
              <w:rPr>
                <w:rFonts w:ascii="Browallia New" w:hAnsi="Browallia New" w:cs="Browallia New"/>
                <w:b/>
                <w:szCs w:val="22"/>
                <w:rtl/>
                <w:cs/>
              </w:rPr>
            </w:pPr>
            <w:r w:rsidRPr="00466C14"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  <w:t>สินทรัพย์ทางการเงินที่วัดมูลค่าด้วย</w:t>
            </w:r>
            <w:r w:rsidRPr="00466C14"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609" w:type="pct"/>
            <w:vAlign w:val="bottom"/>
          </w:tcPr>
          <w:p w14:paraId="0B799259" w14:textId="10FAAAB7" w:rsidR="00E0740B" w:rsidRPr="00466C14" w:rsidRDefault="0028097F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</w:rPr>
              <w:t>55</w:t>
            </w:r>
            <w:r w:rsidR="00E0740B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861</w:t>
            </w:r>
          </w:p>
        </w:tc>
        <w:tc>
          <w:tcPr>
            <w:tcW w:w="685" w:type="pct"/>
            <w:vAlign w:val="bottom"/>
          </w:tcPr>
          <w:p w14:paraId="51F01DFF" w14:textId="27B3258C" w:rsidR="00E0740B" w:rsidRPr="00466C14" w:rsidRDefault="0028097F" w:rsidP="00600390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28097F">
              <w:rPr>
                <w:rFonts w:ascii="Browallia New" w:hAnsi="Browallia New" w:cs="Browallia New"/>
                <w:szCs w:val="22"/>
                <w:lang w:bidi="th-TH"/>
              </w:rPr>
              <w:t>55</w:t>
            </w:r>
            <w:r w:rsidR="00E0740B" w:rsidRPr="00466C14">
              <w:rPr>
                <w:rFonts w:ascii="Browallia New" w:hAnsi="Browallia New" w:cs="Browallia New"/>
                <w:szCs w:val="22"/>
                <w:lang w:val="en-US" w:bidi="th-TH"/>
              </w:rPr>
              <w:t>,</w:t>
            </w:r>
            <w:r w:rsidRPr="0028097F">
              <w:rPr>
                <w:rFonts w:ascii="Browallia New" w:hAnsi="Browallia New" w:cs="Browallia New"/>
                <w:szCs w:val="22"/>
                <w:lang w:bidi="th-TH"/>
              </w:rPr>
              <w:t>861</w:t>
            </w:r>
          </w:p>
        </w:tc>
        <w:tc>
          <w:tcPr>
            <w:tcW w:w="685" w:type="pct"/>
            <w:vAlign w:val="bottom"/>
          </w:tcPr>
          <w:p w14:paraId="03BBAC49" w14:textId="4E3CAF78" w:rsidR="00E0740B" w:rsidRPr="00466C14" w:rsidRDefault="00E0740B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66C14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685" w:type="pct"/>
            <w:vAlign w:val="bottom"/>
          </w:tcPr>
          <w:p w14:paraId="51CD2E88" w14:textId="092465E4" w:rsidR="00E0740B" w:rsidRPr="00466C14" w:rsidRDefault="00E0740B" w:rsidP="006003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</w:rPr>
              <w:t>-</w:t>
            </w:r>
          </w:p>
        </w:tc>
        <w:tc>
          <w:tcPr>
            <w:tcW w:w="688" w:type="pct"/>
            <w:vAlign w:val="bottom"/>
          </w:tcPr>
          <w:p w14:paraId="477EF238" w14:textId="04363D76" w:rsidR="00E0740B" w:rsidRPr="00466C14" w:rsidRDefault="0028097F" w:rsidP="0060039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  <w:lang w:bidi="th-TH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55</w:t>
            </w:r>
            <w:r w:rsidR="00E0740B" w:rsidRPr="00466C14">
              <w:rPr>
                <w:rFonts w:ascii="Browallia New" w:hAnsi="Browallia New" w:cs="Browallia New"/>
                <w:bCs/>
                <w:szCs w:val="22"/>
                <w:lang w:bidi="th-TH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861</w:t>
            </w:r>
            <w:r w:rsidR="00E0740B"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 xml:space="preserve"> </w:t>
            </w:r>
          </w:p>
        </w:tc>
      </w:tr>
      <w:tr w:rsidR="00E0740B" w:rsidRPr="00466C14" w14:paraId="425D047B" w14:textId="77777777" w:rsidTr="00B97F25">
        <w:trPr>
          <w:cantSplit/>
        </w:trPr>
        <w:tc>
          <w:tcPr>
            <w:tcW w:w="1648" w:type="pct"/>
            <w:vAlign w:val="bottom"/>
          </w:tcPr>
          <w:p w14:paraId="032FDAEC" w14:textId="77777777" w:rsidR="00E0740B" w:rsidRPr="00466C14" w:rsidRDefault="00E0740B" w:rsidP="00600390">
            <w:pPr>
              <w:pStyle w:val="acctfourfigures"/>
              <w:spacing w:line="240" w:lineRule="auto"/>
              <w:ind w:left="-79" w:firstLine="79"/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  <w:t xml:space="preserve">เงินลงทุนในตราสารหนี้ที่วัดมูลค่าด้วย     </w:t>
            </w:r>
            <w:r w:rsidRPr="00466C14"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  <w:br/>
              <w:t xml:space="preserve">    มูลค่ายุติธรรมผ่านกำไรขาดทุนเบ็ดเสร็จอื่น</w:t>
            </w:r>
          </w:p>
        </w:tc>
        <w:tc>
          <w:tcPr>
            <w:tcW w:w="609" w:type="pct"/>
            <w:vAlign w:val="bottom"/>
          </w:tcPr>
          <w:p w14:paraId="5DEE3C9D" w14:textId="500B2400" w:rsidR="00E0740B" w:rsidRPr="00466C14" w:rsidRDefault="0028097F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</w:rPr>
              <w:t>2</w:t>
            </w:r>
            <w:r w:rsidR="00E0740B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570</w:t>
            </w:r>
            <w:r w:rsidR="00E0740B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757</w:t>
            </w:r>
          </w:p>
        </w:tc>
        <w:tc>
          <w:tcPr>
            <w:tcW w:w="685" w:type="pct"/>
            <w:vAlign w:val="bottom"/>
          </w:tcPr>
          <w:p w14:paraId="17984BAD" w14:textId="09159FC7" w:rsidR="00E0740B" w:rsidRPr="00466C14" w:rsidRDefault="00E0740B" w:rsidP="00600390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</w:rPr>
              <w:t>-</w:t>
            </w:r>
          </w:p>
        </w:tc>
        <w:tc>
          <w:tcPr>
            <w:tcW w:w="685" w:type="pct"/>
            <w:vAlign w:val="bottom"/>
          </w:tcPr>
          <w:p w14:paraId="489BE0E6" w14:textId="7C2777D7" w:rsidR="00E0740B" w:rsidRPr="00466C14" w:rsidRDefault="0028097F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</w:rPr>
              <w:t>2</w:t>
            </w:r>
            <w:r w:rsidR="00E0740B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570</w:t>
            </w:r>
            <w:r w:rsidR="00E0740B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757</w:t>
            </w:r>
          </w:p>
        </w:tc>
        <w:tc>
          <w:tcPr>
            <w:tcW w:w="685" w:type="pct"/>
            <w:vAlign w:val="bottom"/>
          </w:tcPr>
          <w:p w14:paraId="1F0FA21C" w14:textId="0224E5D7" w:rsidR="00E0740B" w:rsidRPr="00466C14" w:rsidRDefault="00E0740B" w:rsidP="006003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</w:rPr>
              <w:t>-</w:t>
            </w:r>
          </w:p>
        </w:tc>
        <w:tc>
          <w:tcPr>
            <w:tcW w:w="688" w:type="pct"/>
            <w:vAlign w:val="bottom"/>
          </w:tcPr>
          <w:p w14:paraId="35CADBBF" w14:textId="441BC2CC" w:rsidR="00E0740B" w:rsidRPr="00466C14" w:rsidRDefault="0028097F" w:rsidP="0060039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</w:rPr>
              <w:t>2</w:t>
            </w:r>
            <w:r w:rsidR="00E0740B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570</w:t>
            </w:r>
            <w:r w:rsidR="00E0740B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757</w:t>
            </w:r>
          </w:p>
        </w:tc>
      </w:tr>
      <w:tr w:rsidR="00E0740B" w:rsidRPr="00466C14" w14:paraId="3F0BFA02" w14:textId="77777777" w:rsidTr="00B97F25">
        <w:trPr>
          <w:cantSplit/>
        </w:trPr>
        <w:tc>
          <w:tcPr>
            <w:tcW w:w="1648" w:type="pct"/>
            <w:vAlign w:val="bottom"/>
          </w:tcPr>
          <w:p w14:paraId="0581B136" w14:textId="0948EF87" w:rsidR="00E0740B" w:rsidRPr="00466C14" w:rsidRDefault="004F3D0C" w:rsidP="00600390">
            <w:pPr>
              <w:pStyle w:val="acctfourfigures"/>
              <w:tabs>
                <w:tab w:val="clear" w:pos="765"/>
              </w:tabs>
              <w:spacing w:line="240" w:lineRule="auto"/>
              <w:ind w:left="103" w:hanging="103"/>
              <w:rPr>
                <w:rFonts w:ascii="Browallia New" w:hAnsi="Browallia New" w:cs="Browallia New"/>
                <w:b/>
                <w:szCs w:val="22"/>
                <w:rtl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  <w:t>เงินลงทุนในตราสารทุนที่กำหนดให้วัดมูลค่าด้วย    มูลค่ายุติธรรมผ่านกำไรขาดทุนเบ็ดเสร็จอื่น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5B7825E1" w14:textId="56F85593" w:rsidR="00E0740B" w:rsidRPr="00466C14" w:rsidRDefault="0028097F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  <w:lang w:bidi="th-TH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2</w:t>
            </w:r>
            <w:r w:rsidR="00E0740B" w:rsidRPr="00466C14">
              <w:rPr>
                <w:rFonts w:ascii="Browallia New" w:hAnsi="Browallia New" w:cs="Browallia New"/>
                <w:bCs/>
                <w:szCs w:val="22"/>
                <w:lang w:bidi="th-TH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479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2B520A99" w14:textId="06BB29B8" w:rsidR="00E0740B" w:rsidRPr="00466C14" w:rsidRDefault="00E0740B" w:rsidP="00600390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056D4B9A" w14:textId="553C2373" w:rsidR="00E0740B" w:rsidRPr="00466C14" w:rsidRDefault="00E0740B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lang w:bidi="th-TH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4CFA1961" w14:textId="2E064028" w:rsidR="00E0740B" w:rsidRPr="00466C14" w:rsidRDefault="0028097F" w:rsidP="006003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  <w:lang w:val="en-US" w:bidi="th-TH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2</w:t>
            </w:r>
            <w:r w:rsidR="00E0740B" w:rsidRPr="00466C14">
              <w:rPr>
                <w:rFonts w:ascii="Browallia New" w:hAnsi="Browallia New" w:cs="Browallia New"/>
                <w:bCs/>
                <w:szCs w:val="22"/>
                <w:lang w:val="en-US" w:bidi="th-TH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479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bottom"/>
          </w:tcPr>
          <w:p w14:paraId="31AC6E30" w14:textId="38EA5733" w:rsidR="00E0740B" w:rsidRPr="00466C14" w:rsidRDefault="0028097F" w:rsidP="0060039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2</w:t>
            </w:r>
            <w:r w:rsidR="00E0740B" w:rsidRPr="00466C14">
              <w:rPr>
                <w:rFonts w:ascii="Browallia New" w:hAnsi="Browallia New" w:cs="Browallia New"/>
                <w:bCs/>
                <w:szCs w:val="22"/>
                <w:lang w:val="en-US" w:bidi="th-TH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479</w:t>
            </w:r>
          </w:p>
        </w:tc>
      </w:tr>
      <w:tr w:rsidR="00E0740B" w:rsidRPr="00466C14" w14:paraId="4BE0ABB1" w14:textId="77777777" w:rsidTr="009006AB">
        <w:trPr>
          <w:cantSplit/>
        </w:trPr>
        <w:tc>
          <w:tcPr>
            <w:tcW w:w="1648" w:type="pct"/>
            <w:vAlign w:val="bottom"/>
          </w:tcPr>
          <w:p w14:paraId="4982FF02" w14:textId="6DFFFDB8" w:rsidR="00E0740B" w:rsidRPr="00466C14" w:rsidRDefault="00E0740B" w:rsidP="00600390">
            <w:pPr>
              <w:pStyle w:val="acctfourfigures"/>
              <w:spacing w:line="240" w:lineRule="auto"/>
              <w:ind w:left="-79" w:firstLine="79"/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รวมสินทรัพย์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DD93A" w14:textId="177D3B6A" w:rsidR="00E0740B" w:rsidRPr="00466C14" w:rsidRDefault="0028097F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  <w:lang w:bidi="th-TH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2</w:t>
            </w:r>
            <w:r w:rsidR="001B0089" w:rsidRPr="00466C14">
              <w:rPr>
                <w:rFonts w:ascii="Browallia New" w:hAnsi="Browallia New" w:cs="Browallia New"/>
                <w:bCs/>
                <w:szCs w:val="22"/>
                <w:lang w:bidi="th-TH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629</w:t>
            </w:r>
            <w:r w:rsidR="001B0089" w:rsidRPr="00466C14">
              <w:rPr>
                <w:rFonts w:ascii="Browallia New" w:hAnsi="Browallia New" w:cs="Browallia New"/>
                <w:bCs/>
                <w:szCs w:val="22"/>
                <w:lang w:bidi="th-TH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097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35652" w14:textId="56CCA3EE" w:rsidR="00E0740B" w:rsidRPr="00466C14" w:rsidRDefault="0028097F" w:rsidP="00600390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28097F">
              <w:rPr>
                <w:rFonts w:ascii="Browallia New" w:hAnsi="Browallia New" w:cs="Browallia New"/>
                <w:szCs w:val="22"/>
                <w:lang w:bidi="th-TH"/>
              </w:rPr>
              <w:t>55</w:t>
            </w:r>
            <w:r w:rsidR="001B0089" w:rsidRPr="00466C14">
              <w:rPr>
                <w:rFonts w:ascii="Browallia New" w:hAnsi="Browallia New" w:cs="Browallia New"/>
                <w:szCs w:val="22"/>
                <w:lang w:val="en-US" w:bidi="th-TH"/>
              </w:rPr>
              <w:t>,</w:t>
            </w:r>
            <w:r w:rsidRPr="0028097F">
              <w:rPr>
                <w:rFonts w:ascii="Browallia New" w:hAnsi="Browallia New" w:cs="Browallia New"/>
                <w:szCs w:val="22"/>
                <w:lang w:bidi="th-TH"/>
              </w:rPr>
              <w:t>861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34FDE" w14:textId="3F104EC1" w:rsidR="00E0740B" w:rsidRPr="00466C14" w:rsidRDefault="0028097F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  <w:lang w:bidi="th-TH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</w:rPr>
              <w:t>2</w:t>
            </w:r>
            <w:r w:rsidR="001B0089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570</w:t>
            </w:r>
            <w:r w:rsidR="001B0089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757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02EBEDD0" w14:textId="217A7C58" w:rsidR="00E0740B" w:rsidRPr="00466C14" w:rsidRDefault="0028097F" w:rsidP="006003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  <w:lang w:val="en-US" w:bidi="th-TH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2</w:t>
            </w:r>
            <w:r w:rsidR="001B0089" w:rsidRPr="00466C14">
              <w:rPr>
                <w:rFonts w:ascii="Browallia New" w:hAnsi="Browallia New" w:cs="Browallia New"/>
                <w:bCs/>
                <w:szCs w:val="22"/>
                <w:lang w:val="en-US" w:bidi="th-TH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479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F0933" w14:textId="370A32B5" w:rsidR="00E0740B" w:rsidRPr="00466C14" w:rsidRDefault="0028097F" w:rsidP="0060039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2</w:t>
            </w:r>
            <w:r w:rsidR="001B0089" w:rsidRPr="00466C14">
              <w:rPr>
                <w:rFonts w:ascii="Browallia New" w:hAnsi="Browallia New" w:cs="Browallia New"/>
                <w:bCs/>
                <w:szCs w:val="22"/>
                <w:lang w:bidi="th-TH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629</w:t>
            </w:r>
            <w:r w:rsidR="001B0089" w:rsidRPr="00466C14">
              <w:rPr>
                <w:rFonts w:ascii="Browallia New" w:hAnsi="Browallia New" w:cs="Browallia New"/>
                <w:bCs/>
                <w:szCs w:val="22"/>
                <w:lang w:bidi="th-TH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  <w:lang w:bidi="th-TH"/>
              </w:rPr>
              <w:t>097</w:t>
            </w:r>
          </w:p>
        </w:tc>
      </w:tr>
      <w:tr w:rsidR="00E0740B" w:rsidRPr="00466C14" w14:paraId="1F3331D6" w14:textId="77777777" w:rsidTr="009006AB">
        <w:trPr>
          <w:cantSplit/>
        </w:trPr>
        <w:tc>
          <w:tcPr>
            <w:tcW w:w="1648" w:type="pct"/>
            <w:vAlign w:val="bottom"/>
          </w:tcPr>
          <w:p w14:paraId="05277EB2" w14:textId="77777777" w:rsidR="00E0740B" w:rsidRPr="00466C14" w:rsidRDefault="00E0740B" w:rsidP="00600390">
            <w:pPr>
              <w:pStyle w:val="acctfourfigures"/>
              <w:spacing w:line="240" w:lineRule="auto"/>
              <w:ind w:left="-79" w:firstLine="79"/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14:paraId="57341A86" w14:textId="77777777" w:rsidR="00E0740B" w:rsidRPr="00466C14" w:rsidRDefault="00E0740B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  <w:lang w:bidi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04EA78CD" w14:textId="77777777" w:rsidR="00E0740B" w:rsidRPr="00466C14" w:rsidRDefault="00E0740B" w:rsidP="00600390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3228F616" w14:textId="77777777" w:rsidR="00E0740B" w:rsidRPr="00466C14" w:rsidRDefault="00E0740B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  <w:lang w:bidi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68758ADF" w14:textId="77777777" w:rsidR="00E0740B" w:rsidRPr="00466C14" w:rsidRDefault="00E0740B" w:rsidP="006003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  <w:lang w:val="en-US" w:bidi="th-TH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vAlign w:val="bottom"/>
          </w:tcPr>
          <w:p w14:paraId="005D87E6" w14:textId="77777777" w:rsidR="00E0740B" w:rsidRPr="00466C14" w:rsidRDefault="00E0740B" w:rsidP="0060039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</w:tr>
      <w:tr w:rsidR="00E0740B" w:rsidRPr="00466C14" w14:paraId="641A2E25" w14:textId="77777777" w:rsidTr="009006AB">
        <w:trPr>
          <w:cantSplit/>
        </w:trPr>
        <w:tc>
          <w:tcPr>
            <w:tcW w:w="1648" w:type="pct"/>
            <w:vAlign w:val="bottom"/>
          </w:tcPr>
          <w:p w14:paraId="0A0BA9D3" w14:textId="6AE5A04B" w:rsidR="00E0740B" w:rsidRPr="00466C14" w:rsidRDefault="00E0740B" w:rsidP="00600390">
            <w:pPr>
              <w:pStyle w:val="acctfourfigures"/>
              <w:tabs>
                <w:tab w:val="decimal" w:pos="890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หนี้สิน</w:t>
            </w:r>
          </w:p>
        </w:tc>
        <w:tc>
          <w:tcPr>
            <w:tcW w:w="609" w:type="pct"/>
            <w:vAlign w:val="bottom"/>
          </w:tcPr>
          <w:p w14:paraId="7C7EC5A9" w14:textId="77777777" w:rsidR="00E0740B" w:rsidRPr="00466C14" w:rsidRDefault="00E0740B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685" w:type="pct"/>
          </w:tcPr>
          <w:p w14:paraId="2671E593" w14:textId="77777777" w:rsidR="00E0740B" w:rsidRPr="00466C14" w:rsidRDefault="00E0740B" w:rsidP="00600390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685" w:type="pct"/>
          </w:tcPr>
          <w:p w14:paraId="7A80F192" w14:textId="77777777" w:rsidR="00E0740B" w:rsidRPr="00466C14" w:rsidRDefault="00E0740B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  <w:lang w:bidi="th-TH"/>
              </w:rPr>
            </w:pPr>
          </w:p>
        </w:tc>
        <w:tc>
          <w:tcPr>
            <w:tcW w:w="685" w:type="pct"/>
          </w:tcPr>
          <w:p w14:paraId="3FC05E95" w14:textId="77777777" w:rsidR="00E0740B" w:rsidRPr="00466C14" w:rsidRDefault="00E0740B" w:rsidP="006003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688" w:type="pct"/>
          </w:tcPr>
          <w:p w14:paraId="51F94D60" w14:textId="77777777" w:rsidR="00E0740B" w:rsidRPr="00466C14" w:rsidRDefault="00E0740B" w:rsidP="0060039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</w:tr>
      <w:tr w:rsidR="00E0740B" w:rsidRPr="00466C14" w14:paraId="37473C64" w14:textId="77777777" w:rsidTr="009006AB">
        <w:trPr>
          <w:cantSplit/>
        </w:trPr>
        <w:tc>
          <w:tcPr>
            <w:tcW w:w="1648" w:type="pct"/>
            <w:vAlign w:val="bottom"/>
          </w:tcPr>
          <w:p w14:paraId="5B692C36" w14:textId="77777777" w:rsidR="00E0740B" w:rsidRPr="00466C14" w:rsidRDefault="00E0740B" w:rsidP="00600390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  <w:t>หนี้สินตราสารอนุพันธ์ทางการเงิน</w:t>
            </w:r>
          </w:p>
        </w:tc>
        <w:tc>
          <w:tcPr>
            <w:tcW w:w="609" w:type="pct"/>
            <w:vAlign w:val="bottom"/>
          </w:tcPr>
          <w:p w14:paraId="6CD20D99" w14:textId="0FAA157F" w:rsidR="00E0740B" w:rsidRPr="00466C14" w:rsidRDefault="0028097F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</w:rPr>
              <w:t>419</w:t>
            </w:r>
            <w:r w:rsidR="00713BFA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899</w:t>
            </w:r>
          </w:p>
        </w:tc>
        <w:tc>
          <w:tcPr>
            <w:tcW w:w="685" w:type="pct"/>
          </w:tcPr>
          <w:p w14:paraId="51609BB2" w14:textId="1F6B5911" w:rsidR="00E0740B" w:rsidRPr="00466C14" w:rsidRDefault="0058006F" w:rsidP="00600390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</w:rPr>
              <w:t>-</w:t>
            </w:r>
          </w:p>
        </w:tc>
        <w:tc>
          <w:tcPr>
            <w:tcW w:w="685" w:type="pct"/>
            <w:vAlign w:val="bottom"/>
          </w:tcPr>
          <w:p w14:paraId="0241D1E9" w14:textId="55C555CB" w:rsidR="00E0740B" w:rsidRPr="00466C14" w:rsidRDefault="0028097F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</w:rPr>
              <w:t>419</w:t>
            </w:r>
            <w:r w:rsidR="0058006F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899</w:t>
            </w:r>
          </w:p>
        </w:tc>
        <w:tc>
          <w:tcPr>
            <w:tcW w:w="685" w:type="pct"/>
          </w:tcPr>
          <w:p w14:paraId="321E8DBE" w14:textId="1913A26E" w:rsidR="00E0740B" w:rsidRPr="00466C14" w:rsidRDefault="0058006F" w:rsidP="006003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</w:rPr>
              <w:t>-</w:t>
            </w:r>
          </w:p>
        </w:tc>
        <w:tc>
          <w:tcPr>
            <w:tcW w:w="688" w:type="pct"/>
            <w:vAlign w:val="bottom"/>
          </w:tcPr>
          <w:p w14:paraId="59309169" w14:textId="6E0D951D" w:rsidR="00E0740B" w:rsidRPr="00466C14" w:rsidRDefault="0028097F" w:rsidP="0060039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</w:rPr>
              <w:t>419</w:t>
            </w:r>
            <w:r w:rsidR="0058006F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899</w:t>
            </w:r>
          </w:p>
        </w:tc>
      </w:tr>
      <w:tr w:rsidR="00E0740B" w:rsidRPr="00466C14" w14:paraId="5B5768E2" w14:textId="77777777" w:rsidTr="009006AB">
        <w:trPr>
          <w:cantSplit/>
          <w:trHeight w:val="219"/>
        </w:trPr>
        <w:tc>
          <w:tcPr>
            <w:tcW w:w="1648" w:type="pct"/>
            <w:vAlign w:val="bottom"/>
          </w:tcPr>
          <w:p w14:paraId="42E49A99" w14:textId="7752EA03" w:rsidR="00E0740B" w:rsidRPr="00466C14" w:rsidRDefault="00E0740B" w:rsidP="00600390">
            <w:pPr>
              <w:pStyle w:val="acctfourfigures"/>
              <w:tabs>
                <w:tab w:val="clear" w:pos="765"/>
              </w:tabs>
              <w:spacing w:line="240" w:lineRule="auto"/>
              <w:ind w:left="103" w:hanging="103"/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cs/>
                <w:lang w:bidi="th-TH"/>
              </w:rPr>
              <w:t>รวมหนี้สิน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BCA5B" w14:textId="60E65923" w:rsidR="00E0740B" w:rsidRPr="00466C14" w:rsidRDefault="0028097F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  <w:lang w:bidi="th-TH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</w:rPr>
              <w:t>419</w:t>
            </w:r>
            <w:r w:rsidR="001B0089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899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ED8AD" w14:textId="3E00B138" w:rsidR="00E0740B" w:rsidRPr="00466C14" w:rsidRDefault="001B0089" w:rsidP="00600390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</w:rPr>
              <w:t>-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B59F6" w14:textId="15DDCD8D" w:rsidR="00E0740B" w:rsidRPr="00466C14" w:rsidRDefault="0028097F" w:rsidP="0060039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</w:rPr>
              <w:t>419</w:t>
            </w:r>
            <w:r w:rsidR="001B0089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899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7FA7089B" w14:textId="51EE39A9" w:rsidR="00E0740B" w:rsidRPr="00466C14" w:rsidRDefault="001B0089" w:rsidP="006003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  <w:lang w:val="en-US"/>
              </w:rPr>
            </w:pPr>
            <w:r w:rsidRPr="00466C14">
              <w:rPr>
                <w:rFonts w:ascii="Browallia New" w:hAnsi="Browallia New" w:cs="Browallia New"/>
                <w:bCs/>
                <w:szCs w:val="22"/>
                <w:lang w:val="en-US"/>
              </w:rPr>
              <w:t>-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22522" w14:textId="285C176A" w:rsidR="00E0740B" w:rsidRPr="00466C14" w:rsidRDefault="0028097F" w:rsidP="0060039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28097F">
              <w:rPr>
                <w:rFonts w:ascii="Browallia New" w:hAnsi="Browallia New" w:cs="Browallia New"/>
                <w:bCs/>
                <w:szCs w:val="22"/>
              </w:rPr>
              <w:t>419</w:t>
            </w:r>
            <w:r w:rsidR="0058006F" w:rsidRPr="00466C14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bCs/>
                <w:szCs w:val="22"/>
              </w:rPr>
              <w:t>899</w:t>
            </w:r>
          </w:p>
        </w:tc>
      </w:tr>
    </w:tbl>
    <w:p w14:paraId="3BB5BC83" w14:textId="60165EA8" w:rsidR="00795466" w:rsidRPr="00466C14" w:rsidRDefault="00795466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alibri" w:hAnsi="Browallia New" w:cs="Browallia New"/>
          <w:sz w:val="26"/>
          <w:szCs w:val="26"/>
        </w:rPr>
      </w:pPr>
    </w:p>
    <w:p w14:paraId="31935E52" w14:textId="0C9F1B52" w:rsidR="007A34BE" w:rsidRPr="00466C14" w:rsidRDefault="007A34BE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66C14">
        <w:rPr>
          <w:rFonts w:ascii="Browallia New" w:eastAsia="Calibri" w:hAnsi="Browallia New" w:cs="Browallia New"/>
          <w:sz w:val="26"/>
          <w:szCs w:val="26"/>
          <w:cs/>
        </w:rPr>
        <w:t>ในระหว่างรอบระยะเวลาสามเดือนสิ</w:t>
      </w:r>
      <w:r w:rsidRPr="00466C14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466C14">
        <w:rPr>
          <w:rFonts w:ascii="Browallia New" w:eastAsia="Calibri" w:hAnsi="Browallia New" w:cs="Browallia New"/>
          <w:sz w:val="26"/>
          <w:szCs w:val="26"/>
          <w:cs/>
        </w:rPr>
        <w:t>นสุดวันที</w:t>
      </w:r>
      <w:r w:rsidRPr="00466C14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466C14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28097F" w:rsidRPr="0028097F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466C14">
        <w:rPr>
          <w:rFonts w:ascii="Browallia New" w:eastAsia="Calibri" w:hAnsi="Browallia New" w:cs="Browallia New"/>
          <w:sz w:val="26"/>
          <w:szCs w:val="26"/>
          <w:cs/>
        </w:rPr>
        <w:t xml:space="preserve"> มีนาคม พ.ศ.</w:t>
      </w:r>
      <w:r w:rsidRPr="00466C1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28097F" w:rsidRPr="0028097F">
        <w:rPr>
          <w:rFonts w:ascii="Browallia New" w:eastAsia="Calibri" w:hAnsi="Browallia New" w:cs="Browallia New"/>
          <w:sz w:val="26"/>
          <w:szCs w:val="26"/>
          <w:lang w:val="en-GB"/>
        </w:rPr>
        <w:t>2569</w:t>
      </w:r>
      <w:r w:rsidRPr="00466C14">
        <w:rPr>
          <w:rFonts w:ascii="Browallia New" w:eastAsia="Calibri" w:hAnsi="Browallia New" w:cs="Browallia New"/>
          <w:sz w:val="26"/>
          <w:szCs w:val="26"/>
          <w:cs/>
        </w:rPr>
        <w:t xml:space="preserve"> และสำหรับปีสิ</w:t>
      </w:r>
      <w:r w:rsidRPr="00466C14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466C14">
        <w:rPr>
          <w:rFonts w:ascii="Browallia New" w:eastAsia="Calibri" w:hAnsi="Browallia New" w:cs="Browallia New"/>
          <w:sz w:val="26"/>
          <w:szCs w:val="26"/>
          <w:cs/>
        </w:rPr>
        <w:t>นสุดวันที่</w:t>
      </w:r>
      <w:r w:rsidRPr="00466C1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28097F" w:rsidRPr="0028097F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466C14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พ.ศ. </w:t>
      </w:r>
      <w:r w:rsidR="0028097F" w:rsidRPr="0028097F">
        <w:rPr>
          <w:rFonts w:ascii="Browallia New" w:eastAsia="Calibri" w:hAnsi="Browallia New" w:cs="Browallia New"/>
          <w:sz w:val="26"/>
          <w:szCs w:val="26"/>
          <w:lang w:val="en-GB"/>
        </w:rPr>
        <w:t>2568</w:t>
      </w:r>
      <w:r w:rsidRPr="00466C14">
        <w:rPr>
          <w:rFonts w:ascii="Browallia New" w:eastAsia="Calibri" w:hAnsi="Browallia New" w:cs="Browallia New"/>
          <w:sz w:val="26"/>
          <w:szCs w:val="26"/>
          <w:cs/>
        </w:rPr>
        <w:t xml:space="preserve"> ธนาคาร</w:t>
      </w:r>
      <w:r w:rsidR="00CE0BDC" w:rsidRPr="00466C14">
        <w:rPr>
          <w:rFonts w:ascii="Browallia New" w:eastAsia="Calibri" w:hAnsi="Browallia New" w:cs="Browallia New"/>
          <w:sz w:val="26"/>
          <w:szCs w:val="26"/>
          <w:cs/>
        </w:rPr>
        <w:br/>
      </w:r>
      <w:r w:rsidRPr="00466C14">
        <w:rPr>
          <w:rFonts w:ascii="Browallia New" w:eastAsia="Calibri" w:hAnsi="Browallia New" w:cs="Browallia New"/>
          <w:sz w:val="26"/>
          <w:szCs w:val="26"/>
          <w:cs/>
        </w:rPr>
        <w:t>ไม่มีรายการโอนระหว่างระดับที่</w:t>
      </w:r>
      <w:r w:rsidRPr="00466C1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28097F" w:rsidRPr="0028097F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466C14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466C14">
        <w:rPr>
          <w:rFonts w:ascii="Browallia New" w:eastAsia="Calibri" w:hAnsi="Browallia New" w:cs="Browallia New"/>
          <w:sz w:val="26"/>
          <w:szCs w:val="26"/>
          <w:cs/>
        </w:rPr>
        <w:t xml:space="preserve">และระดับที่ </w:t>
      </w:r>
      <w:r w:rsidR="0028097F" w:rsidRPr="0028097F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466C1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66C14">
        <w:rPr>
          <w:rFonts w:ascii="Browallia New" w:eastAsia="Calibri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2A4AC902" w14:textId="77777777" w:rsidR="00CE0BDC" w:rsidRPr="00466C14" w:rsidRDefault="00CE0BDC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alibri" w:hAnsi="Browallia New" w:cs="Browallia New"/>
          <w:sz w:val="26"/>
          <w:szCs w:val="26"/>
        </w:rPr>
      </w:pPr>
    </w:p>
    <w:p w14:paraId="0F9A0989" w14:textId="6CE4339A" w:rsidR="00CE0BDC" w:rsidRPr="00466C14" w:rsidRDefault="00CE0BDC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alibri" w:hAnsi="Browallia New" w:cs="Browallia New"/>
          <w:sz w:val="26"/>
          <w:szCs w:val="26"/>
          <w:cs/>
        </w:rPr>
        <w:sectPr w:rsidR="00CE0BDC" w:rsidRPr="00466C14" w:rsidSect="00831552">
          <w:headerReference w:type="default" r:id="rId17"/>
          <w:footerReference w:type="default" r:id="rId18"/>
          <w:pgSz w:w="11909" w:h="16834" w:code="9"/>
          <w:pgMar w:top="1440" w:right="720" w:bottom="720" w:left="1728" w:header="706" w:footer="576" w:gutter="0"/>
          <w:pgNumType w:start="16"/>
          <w:cols w:space="720"/>
          <w:docGrid w:linePitch="360"/>
        </w:sectPr>
      </w:pPr>
    </w:p>
    <w:p w14:paraId="0F211216" w14:textId="77777777" w:rsidR="0069379E" w:rsidRPr="00466C14" w:rsidRDefault="0069379E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18C8DD10" w14:textId="34B1FBC4" w:rsidR="005E5428" w:rsidRPr="00466C14" w:rsidRDefault="0028097F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8097F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5E5428" w:rsidRPr="00466C14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28097F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E5428" w:rsidRPr="00466C14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C23B5" w:rsidRPr="00466C1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Pr="0028097F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</w:p>
    <w:p w14:paraId="6CD57A90" w14:textId="77777777" w:rsidR="005E5428" w:rsidRPr="00466C14" w:rsidRDefault="005E5428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B63A36A" w14:textId="1B4628BF" w:rsidR="00180245" w:rsidRPr="00466C14" w:rsidRDefault="009C3BD0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466C14">
        <w:rPr>
          <w:rFonts w:ascii="Browallia New" w:eastAsia="Calibri" w:hAnsi="Browallia New" w:cs="Browallia New"/>
          <w:sz w:val="26"/>
          <w:szCs w:val="26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 ซึ่งมูลค่ายุติธรรมอยู่ในระดับที่</w:t>
      </w:r>
      <w:r w:rsidR="006E25D3" w:rsidRPr="00466C14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28097F" w:rsidRPr="0028097F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="006E25D3" w:rsidRPr="00466C14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466C14">
        <w:rPr>
          <w:rFonts w:ascii="Browallia New" w:eastAsia="Calibri" w:hAnsi="Browallia New" w:cs="Browallia New"/>
          <w:sz w:val="26"/>
          <w:szCs w:val="26"/>
          <w:cs/>
        </w:rPr>
        <w:t>วัดมูลค่ายุติธรรมโดย</w:t>
      </w:r>
      <w:r w:rsidR="00180245" w:rsidRPr="00466C14">
        <w:rPr>
          <w:rFonts w:ascii="Browallia New" w:eastAsia="Calibri" w:hAnsi="Browallia New" w:cs="Browallia New"/>
          <w:sz w:val="26"/>
          <w:szCs w:val="26"/>
          <w:cs/>
        </w:rPr>
        <w:t>คำนวณจากราคาเสนอซื้อและข้อมูลที่เผยแพร่ในสมาคมตลาดตราสารหนี้ไทยหรือสถาบันการเงิน ณ วันที่รายงาน</w:t>
      </w:r>
    </w:p>
    <w:p w14:paraId="29ECC200" w14:textId="77777777" w:rsidR="00180245" w:rsidRPr="00466C14" w:rsidRDefault="00180245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746C4CD" w14:textId="2B054A6C" w:rsidR="00C708F9" w:rsidRPr="00466C14" w:rsidRDefault="001F0D91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66C14">
        <w:rPr>
          <w:rFonts w:ascii="Browallia New" w:eastAsia="Calibri" w:hAnsi="Browallia New" w:cs="Browallia New"/>
          <w:sz w:val="26"/>
          <w:szCs w:val="26"/>
          <w:cs/>
        </w:rPr>
        <w:t>หนี้สินตราสารอนุพันธ์ทางการเงิน</w:t>
      </w:r>
      <w:r w:rsidR="00BC3753" w:rsidRPr="00466C14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9C3BD0" w:rsidRPr="00466C14">
        <w:rPr>
          <w:rFonts w:ascii="Browallia New" w:eastAsia="Calibri" w:hAnsi="Browallia New" w:cs="Browallia New"/>
          <w:sz w:val="26"/>
          <w:szCs w:val="26"/>
          <w:cs/>
        </w:rPr>
        <w:t>ซึ่งมูลค่ายุติธรรมอยู่ในระดับที่</w:t>
      </w:r>
      <w:r w:rsidR="006E25D3" w:rsidRPr="00466C1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28097F" w:rsidRPr="0028097F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="009C3BD0" w:rsidRPr="00466C14">
        <w:rPr>
          <w:rFonts w:ascii="Browallia New" w:eastAsia="Calibri" w:hAnsi="Browallia New" w:cs="Browallia New"/>
          <w:sz w:val="26"/>
          <w:szCs w:val="26"/>
          <w:cs/>
        </w:rPr>
        <w:t xml:space="preserve"> ได้แก่ สัญญาซื้อขายเงินตราต่างประเทศล่วงหน้า </w:t>
      </w:r>
      <w:r w:rsidR="000239DD" w:rsidRPr="00466C1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9C3BD0" w:rsidRPr="00466C14">
        <w:rPr>
          <w:rFonts w:ascii="Browallia New" w:eastAsia="Calibri" w:hAnsi="Browallia New" w:cs="Browallia New"/>
          <w:sz w:val="26"/>
          <w:szCs w:val="26"/>
          <w:cs/>
        </w:rPr>
        <w:t>สัญญาแลกเปลี่ยนอัตราดอกเบี้ย วัดมูลค่ายุติธรรมโดยอ้างอิงจาก</w:t>
      </w:r>
      <w:r w:rsidR="00E24151" w:rsidRPr="00466C14">
        <w:rPr>
          <w:rFonts w:ascii="Browallia New" w:eastAsia="Calibri" w:hAnsi="Browallia New" w:cs="Browallia New"/>
          <w:sz w:val="26"/>
          <w:szCs w:val="26"/>
          <w:cs/>
        </w:rPr>
        <w:t>ราคานายหน้า</w:t>
      </w:r>
    </w:p>
    <w:p w14:paraId="6B8F81A9" w14:textId="77777777" w:rsidR="003E6F82" w:rsidRPr="00466C14" w:rsidRDefault="003E6F82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D5D2A39" w14:textId="44C38F64" w:rsidR="003E6F82" w:rsidRPr="00466C14" w:rsidRDefault="0028097F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8097F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3E6F82" w:rsidRPr="00466C14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28097F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3E6F82" w:rsidRPr="00466C14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3E6F82" w:rsidRPr="00466C1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28097F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3E6F82" w:rsidRPr="00466C1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)</w:t>
      </w:r>
    </w:p>
    <w:p w14:paraId="10C977C6" w14:textId="77777777" w:rsidR="007071AA" w:rsidRPr="00466C14" w:rsidRDefault="007071AA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68D8D6F" w14:textId="2EA811F6" w:rsidR="00395679" w:rsidRPr="00466C14" w:rsidRDefault="00362DEA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6C14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</w:t>
      </w:r>
      <w:r w:rsidR="003C598D" w:rsidRPr="00466C14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Pr="00466C14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การเปลี่ยนแปลงของมูลค่ายุติธรรมที่เป็นข้อมูลระดับ</w:t>
      </w:r>
      <w:r w:rsidR="006E25D3" w:rsidRPr="00466C14">
        <w:rPr>
          <w:rFonts w:ascii="Browallia New" w:hAnsi="Browallia New" w:cs="Browallia New"/>
          <w:sz w:val="26"/>
          <w:szCs w:val="26"/>
          <w:cs/>
          <w:lang w:val="en-GB"/>
        </w:rPr>
        <w:t>ที่</w:t>
      </w:r>
      <w:r w:rsidRPr="00466C1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66C1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701AC" w:rsidRPr="00466C14">
        <w:rPr>
          <w:rFonts w:ascii="Browallia New" w:hAnsi="Browallia New" w:cs="Browallia New"/>
          <w:sz w:val="26"/>
          <w:szCs w:val="26"/>
          <w:cs/>
          <w:lang w:val="en-GB"/>
        </w:rPr>
        <w:t>สำหรับรอบระยะเวลาสามเดือนสิ้นสุดวันที่</w:t>
      </w:r>
      <w:r w:rsidR="006E25D3" w:rsidRPr="00466C1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E0BDC" w:rsidRPr="00466C14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31</w:t>
      </w:r>
      <w:r w:rsidR="008701AC" w:rsidRPr="00466C14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มีนาคมพ.ศ.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466C14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และสำหรับปีสิ้นสุดวันที่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66C14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="006E25D3" w:rsidRPr="00466C1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E25D3" w:rsidRPr="00466C1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6F50F3B6" w14:textId="77777777" w:rsidR="00395679" w:rsidRPr="00466C14" w:rsidRDefault="00395679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3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13"/>
        <w:gridCol w:w="1804"/>
        <w:gridCol w:w="1805"/>
        <w:gridCol w:w="1804"/>
        <w:gridCol w:w="1805"/>
      </w:tblGrid>
      <w:tr w:rsidR="00D35970" w:rsidRPr="00466C14" w14:paraId="693F9869" w14:textId="77777777" w:rsidTr="00A96B8E">
        <w:trPr>
          <w:tblHeader/>
        </w:trPr>
        <w:tc>
          <w:tcPr>
            <w:tcW w:w="2313" w:type="dxa"/>
            <w:noWrap/>
            <w:tcMar>
              <w:left w:w="115" w:type="dxa"/>
              <w:right w:w="115" w:type="dxa"/>
            </w:tcMar>
          </w:tcPr>
          <w:p w14:paraId="0D1F1983" w14:textId="77777777" w:rsidR="00050E0E" w:rsidRPr="00466C14" w:rsidRDefault="00050E0E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7218" w:type="dxa"/>
            <w:gridSpan w:val="4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D2262F2" w14:textId="5C9FB7CF" w:rsidR="00050E0E" w:rsidRPr="00466C14" w:rsidRDefault="00A92502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  <w:t>ข้อมูลทางการเงินรวมและ</w:t>
            </w:r>
            <w:r w:rsidR="002E2D2C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  <w:t>ข้อมูลทางการเงินเฉพาะธนาคาร</w:t>
            </w:r>
          </w:p>
        </w:tc>
      </w:tr>
      <w:tr w:rsidR="00D35970" w:rsidRPr="00466C14" w14:paraId="2836C904" w14:textId="77777777" w:rsidTr="00A96B8E">
        <w:trPr>
          <w:tblHeader/>
        </w:trPr>
        <w:tc>
          <w:tcPr>
            <w:tcW w:w="2313" w:type="dxa"/>
            <w:noWrap/>
            <w:tcMar>
              <w:left w:w="115" w:type="dxa"/>
              <w:right w:w="115" w:type="dxa"/>
            </w:tcMar>
          </w:tcPr>
          <w:p w14:paraId="09B615B0" w14:textId="77777777" w:rsidR="00050E0E" w:rsidRPr="00466C14" w:rsidRDefault="00050E0E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96AB28B" w14:textId="5FF95E3E" w:rsidR="00050E0E" w:rsidRPr="00466C14" w:rsidRDefault="007549CC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>สินทรัพย์ทางการเงินที่วัดมูลค่าด้วย</w:t>
            </w:r>
            <w:r w:rsidR="00436541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th-TH"/>
              </w:rPr>
              <w:br/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>มูลค่ายุติธรรมผ่านกำไรหรือขาดทุน</w:t>
            </w:r>
          </w:p>
        </w:tc>
        <w:tc>
          <w:tcPr>
            <w:tcW w:w="360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D503B69" w14:textId="1011CB53" w:rsidR="00050E0E" w:rsidRPr="00466C14" w:rsidRDefault="00961CA5" w:rsidP="00600390">
            <w:pPr>
              <w:pStyle w:val="a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  <w:t>เงินลงทุนในตราสารทุนที่</w:t>
            </w:r>
            <w:r w:rsidR="00A61522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  <w:t>กำหนดให้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</w:tr>
      <w:tr w:rsidR="00D35970" w:rsidRPr="00466C14" w14:paraId="0E829B0F" w14:textId="77777777" w:rsidTr="00A96B8E">
        <w:trPr>
          <w:tblHeader/>
        </w:trPr>
        <w:tc>
          <w:tcPr>
            <w:tcW w:w="2313" w:type="dxa"/>
            <w:noWrap/>
            <w:tcMar>
              <w:left w:w="115" w:type="dxa"/>
              <w:right w:w="115" w:type="dxa"/>
            </w:tcMar>
          </w:tcPr>
          <w:p w14:paraId="5B1FBC9A" w14:textId="77777777" w:rsidR="00CE7706" w:rsidRPr="00466C14" w:rsidRDefault="00CE7706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B933702" w14:textId="40F36C65" w:rsidR="00CE7706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th-TH"/>
              </w:rPr>
              <w:t>31</w:t>
            </w:r>
            <w:r w:rsidR="00CE7706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th-TH"/>
              </w:rPr>
              <w:t xml:space="preserve"> </w:t>
            </w:r>
            <w:r w:rsidR="00CE7706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>มีนาคม</w:t>
            </w:r>
            <w:r w:rsidR="00CE7706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th-TH"/>
              </w:rPr>
              <w:br/>
            </w:r>
            <w:r w:rsidR="00CE7706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>พ</w:t>
            </w:r>
            <w:r w:rsidR="00CE7706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th-TH"/>
              </w:rPr>
              <w:t>.</w:t>
            </w:r>
            <w:r w:rsidR="00CE7706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  <w:t>ศ</w:t>
            </w:r>
            <w:r w:rsidR="00CE7706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th-TH"/>
              </w:rPr>
              <w:t>2569</w:t>
            </w:r>
          </w:p>
        </w:tc>
        <w:tc>
          <w:tcPr>
            <w:tcW w:w="180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9B24A7B" w14:textId="68AC9334" w:rsidR="00CE7706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th-TH"/>
              </w:rPr>
              <w:t>31</w:t>
            </w:r>
            <w:r w:rsidR="00CE7706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  <w:t xml:space="preserve"> </w:t>
            </w:r>
            <w:r w:rsidR="00CE7706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>ธันวาคม</w:t>
            </w:r>
            <w:r w:rsidR="00CE7706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th-TH"/>
              </w:rPr>
              <w:br/>
            </w:r>
            <w:r w:rsidR="00CE7706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>พ</w:t>
            </w:r>
            <w:r w:rsidR="00CE7706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th-TH"/>
              </w:rPr>
              <w:t>.</w:t>
            </w:r>
            <w:r w:rsidR="00CE7706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  <w:t>ศ</w:t>
            </w:r>
            <w:r w:rsidR="00CE7706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th-TH"/>
              </w:rPr>
              <w:t>2568</w:t>
            </w:r>
          </w:p>
        </w:tc>
        <w:tc>
          <w:tcPr>
            <w:tcW w:w="180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7E002D0" w14:textId="64872270" w:rsidR="00CE7706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th-TH"/>
              </w:rPr>
              <w:t>31</w:t>
            </w:r>
            <w:r w:rsidR="00CE7706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th-TH"/>
              </w:rPr>
              <w:t xml:space="preserve"> </w:t>
            </w:r>
            <w:r w:rsidR="00CE7706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>มีนาคม</w:t>
            </w:r>
            <w:r w:rsidR="00CE7706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th-TH"/>
              </w:rPr>
              <w:br/>
            </w:r>
            <w:r w:rsidR="00CE7706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>พ</w:t>
            </w:r>
            <w:r w:rsidR="00CE7706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th-TH"/>
              </w:rPr>
              <w:t>.</w:t>
            </w:r>
            <w:r w:rsidR="00CE7706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  <w:t>ศ</w:t>
            </w:r>
            <w:r w:rsidR="00CE7706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th-TH"/>
              </w:rPr>
              <w:t>2569</w:t>
            </w:r>
          </w:p>
        </w:tc>
        <w:tc>
          <w:tcPr>
            <w:tcW w:w="180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7D8ACE6" w14:textId="4942DCDF" w:rsidR="00CE7706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th-TH"/>
              </w:rPr>
              <w:t>31</w:t>
            </w:r>
            <w:r w:rsidR="00CE7706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  <w:t xml:space="preserve"> </w:t>
            </w:r>
            <w:r w:rsidR="00CE7706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>ธันวาคม</w:t>
            </w:r>
            <w:r w:rsidR="00CE7706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th-TH"/>
              </w:rPr>
              <w:br/>
            </w:r>
            <w:r w:rsidR="00CE7706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>พ</w:t>
            </w:r>
            <w:r w:rsidR="00CE7706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th-TH"/>
              </w:rPr>
              <w:t>.</w:t>
            </w:r>
            <w:r w:rsidR="00CE7706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  <w:t>ศ</w:t>
            </w:r>
            <w:r w:rsidR="00CE7706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th-TH"/>
              </w:rPr>
              <w:t>2568</w:t>
            </w:r>
          </w:p>
        </w:tc>
      </w:tr>
      <w:tr w:rsidR="00D35970" w:rsidRPr="00466C14" w14:paraId="2242EBC5" w14:textId="77777777" w:rsidTr="00A96B8E">
        <w:trPr>
          <w:tblHeader/>
        </w:trPr>
        <w:tc>
          <w:tcPr>
            <w:tcW w:w="2313" w:type="dxa"/>
            <w:noWrap/>
            <w:tcMar>
              <w:left w:w="115" w:type="dxa"/>
              <w:right w:w="115" w:type="dxa"/>
            </w:tcMar>
          </w:tcPr>
          <w:p w14:paraId="6F3AB4C0" w14:textId="77777777" w:rsidR="00CE7706" w:rsidRPr="00466C14" w:rsidRDefault="00CE7706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A350E87" w14:textId="77777777" w:rsidR="00CE7706" w:rsidRPr="00466C14" w:rsidRDefault="00CE7706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07B36B9" w14:textId="77777777" w:rsidR="00CE7706" w:rsidRPr="00466C14" w:rsidRDefault="00CE7706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1EF1D57" w14:textId="77777777" w:rsidR="00CE7706" w:rsidRPr="00466C14" w:rsidRDefault="00CE7706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D456D0B" w14:textId="77777777" w:rsidR="00CE7706" w:rsidRPr="00466C14" w:rsidRDefault="00CE7706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937122" w:rsidRPr="00466C14" w14:paraId="445CF6A3" w14:textId="77777777" w:rsidTr="00A96B8E">
        <w:tc>
          <w:tcPr>
            <w:tcW w:w="2313" w:type="dxa"/>
            <w:noWrap/>
            <w:tcMar>
              <w:left w:w="115" w:type="dxa"/>
              <w:right w:w="115" w:type="dxa"/>
            </w:tcMar>
          </w:tcPr>
          <w:p w14:paraId="4EC0365F" w14:textId="4AD6FF6C" w:rsidR="00937122" w:rsidRPr="005B2986" w:rsidRDefault="0093712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B298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ยอดต้นรอบระยะเวลา/ปี</w:t>
            </w:r>
          </w:p>
        </w:tc>
        <w:tc>
          <w:tcPr>
            <w:tcW w:w="180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EF2C609" w14:textId="14CA55D0" w:rsidR="00937122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66C1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2A413DA" w14:textId="22ED40FF" w:rsidR="00937122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809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937122" w:rsidRPr="00466C1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457</w:t>
            </w:r>
          </w:p>
        </w:tc>
        <w:tc>
          <w:tcPr>
            <w:tcW w:w="180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B9A37BB" w14:textId="6EF30CDF" w:rsidR="00937122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37122" w:rsidRPr="00466C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479</w:t>
            </w:r>
          </w:p>
        </w:tc>
        <w:tc>
          <w:tcPr>
            <w:tcW w:w="180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6590137" w14:textId="7E1A1E67" w:rsidR="00937122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809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37122" w:rsidRPr="00466C1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</w:p>
        </w:tc>
      </w:tr>
      <w:tr w:rsidR="00937122" w:rsidRPr="00466C14" w14:paraId="2EBCADF6" w14:textId="77777777" w:rsidTr="00A96B8E">
        <w:tc>
          <w:tcPr>
            <w:tcW w:w="2313" w:type="dxa"/>
            <w:noWrap/>
            <w:tcMar>
              <w:left w:w="115" w:type="dxa"/>
              <w:right w:w="115" w:type="dxa"/>
            </w:tcMar>
          </w:tcPr>
          <w:p w14:paraId="11660A6A" w14:textId="768B0B7D" w:rsidR="00937122" w:rsidRPr="00466C14" w:rsidRDefault="0093712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6C14">
              <w:rPr>
                <w:rFonts w:ascii="Browallia New" w:hAnsi="Browallia New" w:cs="Browallia New"/>
                <w:sz w:val="24"/>
                <w:szCs w:val="24"/>
                <w:cs/>
              </w:rPr>
              <w:t>กำไรที่รับรู้ในกำไรขาดทุน</w:t>
            </w:r>
          </w:p>
        </w:tc>
        <w:tc>
          <w:tcPr>
            <w:tcW w:w="1804" w:type="dxa"/>
            <w:noWrap/>
            <w:tcMar>
              <w:left w:w="115" w:type="dxa"/>
              <w:right w:w="115" w:type="dxa"/>
            </w:tcMar>
          </w:tcPr>
          <w:p w14:paraId="12AA4FF7" w14:textId="314ACDC0" w:rsidR="00937122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66C1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5" w:type="dxa"/>
            <w:noWrap/>
            <w:tcMar>
              <w:left w:w="115" w:type="dxa"/>
              <w:right w:w="115" w:type="dxa"/>
            </w:tcMar>
          </w:tcPr>
          <w:p w14:paraId="2ACA66D6" w14:textId="5AA2FA9C" w:rsidR="00937122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809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937122" w:rsidRPr="00466C1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</w:p>
        </w:tc>
        <w:tc>
          <w:tcPr>
            <w:tcW w:w="1804" w:type="dxa"/>
            <w:noWrap/>
            <w:tcMar>
              <w:left w:w="115" w:type="dxa"/>
              <w:right w:w="115" w:type="dxa"/>
            </w:tcMar>
          </w:tcPr>
          <w:p w14:paraId="31D7EABF" w14:textId="0C96B193" w:rsidR="00937122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66C1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5" w:type="dxa"/>
            <w:noWrap/>
            <w:tcMar>
              <w:left w:w="115" w:type="dxa"/>
              <w:right w:w="115" w:type="dxa"/>
            </w:tcMar>
          </w:tcPr>
          <w:p w14:paraId="43557468" w14:textId="7796A420" w:rsidR="00937122" w:rsidRPr="00466C14" w:rsidRDefault="0093712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66C1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937122" w:rsidRPr="00466C14" w14:paraId="67849DEC" w14:textId="77777777" w:rsidTr="00A96B8E">
        <w:tc>
          <w:tcPr>
            <w:tcW w:w="2313" w:type="dxa"/>
            <w:noWrap/>
            <w:tcMar>
              <w:left w:w="115" w:type="dxa"/>
              <w:right w:w="115" w:type="dxa"/>
            </w:tcMar>
          </w:tcPr>
          <w:p w14:paraId="2F2A7B5D" w14:textId="45F5FDB4" w:rsidR="00937122" w:rsidRPr="00466C14" w:rsidRDefault="0093712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66C14">
              <w:rPr>
                <w:rFonts w:ascii="Browallia New" w:hAnsi="Browallia New" w:cs="Browallia New"/>
                <w:sz w:val="24"/>
                <w:szCs w:val="24"/>
                <w:cs/>
              </w:rPr>
              <w:t>กำไรที่รับรู้ใน</w:t>
            </w:r>
            <w:r w:rsidRPr="00466C14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 xml:space="preserve">   กำไรขาดทุนเบ็ดเสร็จอื่น</w:t>
            </w:r>
          </w:p>
        </w:tc>
        <w:tc>
          <w:tcPr>
            <w:tcW w:w="1804" w:type="dxa"/>
            <w:noWrap/>
            <w:tcMar>
              <w:left w:w="115" w:type="dxa"/>
              <w:right w:w="115" w:type="dxa"/>
            </w:tcMar>
            <w:vAlign w:val="bottom"/>
          </w:tcPr>
          <w:p w14:paraId="0BCB7149" w14:textId="1DC419A4" w:rsidR="00937122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66C1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5" w:type="dxa"/>
            <w:noWrap/>
            <w:tcMar>
              <w:left w:w="115" w:type="dxa"/>
              <w:right w:w="115" w:type="dxa"/>
            </w:tcMar>
            <w:vAlign w:val="bottom"/>
          </w:tcPr>
          <w:p w14:paraId="16C5B079" w14:textId="0560EE5B" w:rsidR="00937122" w:rsidRPr="00466C14" w:rsidRDefault="0093712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66C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04" w:type="dxa"/>
            <w:noWrap/>
            <w:tcMar>
              <w:left w:w="115" w:type="dxa"/>
              <w:right w:w="115" w:type="dxa"/>
            </w:tcMar>
            <w:vAlign w:val="bottom"/>
          </w:tcPr>
          <w:p w14:paraId="390FD937" w14:textId="5D0ED6F9" w:rsidR="00937122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</w:p>
        </w:tc>
        <w:tc>
          <w:tcPr>
            <w:tcW w:w="1805" w:type="dxa"/>
            <w:noWrap/>
            <w:tcMar>
              <w:left w:w="115" w:type="dxa"/>
              <w:right w:w="115" w:type="dxa"/>
            </w:tcMar>
            <w:vAlign w:val="bottom"/>
          </w:tcPr>
          <w:p w14:paraId="300CE2DB" w14:textId="3DA1CB5A" w:rsidR="00937122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809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</w:p>
        </w:tc>
      </w:tr>
      <w:tr w:rsidR="00937122" w:rsidRPr="00466C14" w14:paraId="769C32E4" w14:textId="77777777" w:rsidTr="00A96B8E">
        <w:tc>
          <w:tcPr>
            <w:tcW w:w="2313" w:type="dxa"/>
            <w:noWrap/>
            <w:tcMar>
              <w:left w:w="115" w:type="dxa"/>
              <w:right w:w="115" w:type="dxa"/>
            </w:tcMar>
          </w:tcPr>
          <w:p w14:paraId="1AEA844D" w14:textId="6506694A" w:rsidR="00937122" w:rsidRPr="00466C14" w:rsidRDefault="0093712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66C14">
              <w:rPr>
                <w:rFonts w:ascii="Browallia New" w:hAnsi="Browallia New" w:cs="Browallia New"/>
                <w:sz w:val="24"/>
                <w:szCs w:val="24"/>
                <w:cs/>
              </w:rPr>
              <w:t>โอนออกจาก</w:t>
            </w:r>
            <w:r w:rsidR="00DC22E2" w:rsidRPr="00466C14">
              <w:rPr>
                <w:rFonts w:ascii="Browallia New" w:hAnsi="Browallia New" w:cs="Browallia New"/>
                <w:sz w:val="24"/>
                <w:szCs w:val="24"/>
                <w:cs/>
              </w:rPr>
              <w:t>ข้อมูล</w:t>
            </w:r>
            <w:r w:rsidRPr="00466C14">
              <w:rPr>
                <w:rFonts w:ascii="Browallia New" w:hAnsi="Browallia New" w:cs="Browallia New"/>
                <w:sz w:val="24"/>
                <w:szCs w:val="24"/>
                <w:cs/>
              </w:rPr>
              <w:t>ระดับ</w:t>
            </w:r>
            <w:r w:rsidR="006E25D3" w:rsidRPr="00466C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1E240BC" w14:textId="071868B8" w:rsidR="00937122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66C1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FDA4011" w14:textId="5CC2E69A" w:rsidR="00937122" w:rsidRPr="00466C14" w:rsidRDefault="0093712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66C1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28097F" w:rsidRPr="002809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Pr="00466C1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  <w:r w:rsidRPr="00466C1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2D8A8DE" w14:textId="421E74CC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66C1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CD2F436" w14:textId="668D9A29" w:rsidR="00937122" w:rsidRPr="00466C14" w:rsidRDefault="0093712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66C1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937122" w:rsidRPr="00466C14" w14:paraId="29DA9968" w14:textId="77777777" w:rsidTr="00A96B8E">
        <w:tc>
          <w:tcPr>
            <w:tcW w:w="2313" w:type="dxa"/>
            <w:noWrap/>
            <w:tcMar>
              <w:left w:w="115" w:type="dxa"/>
              <w:right w:w="115" w:type="dxa"/>
            </w:tcMar>
          </w:tcPr>
          <w:p w14:paraId="28BB9863" w14:textId="033574F0" w:rsidR="00937122" w:rsidRPr="005B2986" w:rsidRDefault="0093712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/>
              </w:rPr>
            </w:pPr>
            <w:r w:rsidRPr="005B298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ยอดปลายรอบระยะเวลา/ปี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FD1E448" w14:textId="4E7620E7" w:rsidR="00937122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  <w:lang w:eastAsia="th-TH"/>
              </w:rPr>
            </w:pPr>
            <w:r w:rsidRPr="00466C14">
              <w:rPr>
                <w:rFonts w:ascii="Browallia New" w:eastAsia="MS Mincho" w:hAnsi="Browallia New" w:cs="Browalli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22F8195" w14:textId="35282DE3" w:rsidR="00937122" w:rsidRPr="00466C14" w:rsidRDefault="0093712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  <w:lang w:eastAsia="th-TH"/>
              </w:rPr>
            </w:pPr>
            <w:r w:rsidRPr="00466C14">
              <w:rPr>
                <w:rFonts w:ascii="Browallia New" w:eastAsia="MS Mincho" w:hAnsi="Browallia New" w:cs="Browalli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38B32C2" w14:textId="26B74472" w:rsidR="00937122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  <w:lang w:eastAsia="th-TH"/>
              </w:rPr>
            </w:pPr>
            <w:r w:rsidRPr="0028097F">
              <w:rPr>
                <w:rFonts w:ascii="Browallia New" w:eastAsia="MS Mincho" w:hAnsi="Browallia New" w:cs="Browallia New"/>
                <w:sz w:val="24"/>
                <w:szCs w:val="24"/>
                <w:lang w:val="en-GB" w:eastAsia="th-TH"/>
              </w:rPr>
              <w:t>2</w:t>
            </w:r>
            <w:r w:rsidR="00EA3A64" w:rsidRPr="00466C14">
              <w:rPr>
                <w:rFonts w:ascii="Browallia New" w:eastAsia="MS Mincho" w:hAnsi="Browallia New" w:cs="Browallia New"/>
                <w:sz w:val="24"/>
                <w:szCs w:val="24"/>
                <w:lang w:eastAsia="th-TH"/>
              </w:rPr>
              <w:t>,</w:t>
            </w:r>
            <w:r w:rsidRPr="0028097F">
              <w:rPr>
                <w:rFonts w:ascii="Browallia New" w:eastAsia="MS Mincho" w:hAnsi="Browallia New" w:cs="Browallia New"/>
                <w:sz w:val="24"/>
                <w:szCs w:val="24"/>
                <w:lang w:val="en-GB" w:eastAsia="th-TH"/>
              </w:rPr>
              <w:t>488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E26F93F" w14:textId="20285B24" w:rsidR="00937122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  <w:lang w:eastAsia="th-TH"/>
              </w:rPr>
            </w:pPr>
            <w:r w:rsidRPr="0028097F">
              <w:rPr>
                <w:rFonts w:ascii="Browallia New" w:eastAsia="MS Mincho" w:hAnsi="Browallia New" w:cs="Browallia New"/>
                <w:sz w:val="24"/>
                <w:szCs w:val="24"/>
                <w:lang w:val="en-GB" w:eastAsia="th-TH"/>
              </w:rPr>
              <w:t>2</w:t>
            </w:r>
            <w:r w:rsidR="00937122" w:rsidRPr="00466C14">
              <w:rPr>
                <w:rFonts w:ascii="Browallia New" w:eastAsia="MS Mincho" w:hAnsi="Browallia New" w:cs="Browallia New"/>
                <w:sz w:val="24"/>
                <w:szCs w:val="24"/>
                <w:lang w:eastAsia="th-TH"/>
              </w:rPr>
              <w:t>,</w:t>
            </w:r>
            <w:r w:rsidRPr="0028097F">
              <w:rPr>
                <w:rFonts w:ascii="Browallia New" w:eastAsia="MS Mincho" w:hAnsi="Browallia New" w:cs="Browallia New"/>
                <w:sz w:val="24"/>
                <w:szCs w:val="24"/>
                <w:lang w:val="en-GB" w:eastAsia="th-TH"/>
              </w:rPr>
              <w:t>479</w:t>
            </w:r>
          </w:p>
        </w:tc>
      </w:tr>
    </w:tbl>
    <w:p w14:paraId="51760DA4" w14:textId="77777777" w:rsidR="00790D62" w:rsidRPr="00466C14" w:rsidRDefault="00790D62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A82C052" w14:textId="30C92EAC" w:rsidR="00567FAE" w:rsidRPr="00466C14" w:rsidRDefault="00567FAE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6C14">
        <w:rPr>
          <w:rFonts w:ascii="Browallia New" w:hAnsi="Browallia New" w:cs="Browallia New"/>
          <w:sz w:val="26"/>
          <w:szCs w:val="26"/>
          <w:cs/>
          <w:lang w:val="en-GB"/>
        </w:rPr>
        <w:t>ไม่มีการเปลี่ยนแปลงสำหรับวิธีการประมาณมูลค่ายุติธรรมระหว่างรอบระยะเวลา/ปี</w:t>
      </w:r>
    </w:p>
    <w:p w14:paraId="5834FB4D" w14:textId="77777777" w:rsidR="00A545F9" w:rsidRPr="00466C14" w:rsidRDefault="00A545F9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781105" w14:textId="66B198BD" w:rsidR="009F31AD" w:rsidRPr="00466C14" w:rsidRDefault="009F31AD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6C14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</w:t>
      </w:r>
      <w:r w:rsidR="00E85750" w:rsidRPr="00466C14">
        <w:rPr>
          <w:rFonts w:ascii="Browallia New" w:hAnsi="Browallia New" w:cs="Browallia New"/>
          <w:sz w:val="26"/>
          <w:szCs w:val="26"/>
          <w:cs/>
          <w:lang w:val="en-GB"/>
        </w:rPr>
        <w:t>แสดง</w:t>
      </w:r>
      <w:r w:rsidRPr="00466C14">
        <w:rPr>
          <w:rFonts w:ascii="Browallia New" w:hAnsi="Browallia New" w:cs="Browallia New"/>
          <w:sz w:val="26"/>
          <w:szCs w:val="26"/>
          <w:cs/>
          <w:lang w:val="en-GB"/>
        </w:rPr>
        <w:t xml:space="preserve">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3</w:t>
      </w:r>
    </w:p>
    <w:p w14:paraId="1C31D3FF" w14:textId="77777777" w:rsidR="009F31AD" w:rsidRPr="00466C14" w:rsidRDefault="009F31AD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638"/>
        <w:gridCol w:w="1276"/>
        <w:gridCol w:w="1481"/>
        <w:gridCol w:w="1637"/>
      </w:tblGrid>
      <w:tr w:rsidR="004C7F1F" w:rsidRPr="00466C14" w14:paraId="0E52586C" w14:textId="77777777" w:rsidTr="004C7F1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A6FA7" w14:textId="77777777" w:rsidR="00A07F9E" w:rsidRPr="00466C14" w:rsidRDefault="00A07F9E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A2007" w14:textId="77777777" w:rsidR="00A07F9E" w:rsidRPr="00466C14" w:rsidRDefault="00A07F9E" w:rsidP="006003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7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0B7587" w14:textId="2F3D36CE" w:rsidR="00A07F9E" w:rsidRPr="00466C14" w:rsidRDefault="00A07F9E" w:rsidP="0060039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  <w:t>ข้อมูลทางการเงินรวมและ</w:t>
            </w:r>
            <w:r w:rsidR="00B05225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th-TH"/>
              </w:rPr>
              <w:br/>
            </w:r>
            <w:r w:rsidR="002E2D2C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  <w:t>ข้อมูลทางการเงินเฉพาะธนาคาร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86C60" w14:textId="77777777" w:rsidR="00A07F9E" w:rsidRPr="00466C14" w:rsidRDefault="00A07F9E" w:rsidP="0060039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C7F1F" w:rsidRPr="00466C14" w14:paraId="555F696F" w14:textId="77777777" w:rsidTr="00B97F2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6EDE5" w14:textId="77777777" w:rsidR="00A07F9E" w:rsidRPr="00466C14" w:rsidRDefault="00A07F9E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128AE" w14:textId="77777777" w:rsidR="00A07F9E" w:rsidRPr="00466C14" w:rsidRDefault="00A07F9E" w:rsidP="006003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CFE523" w14:textId="315FA9F0" w:rsidR="00A07F9E" w:rsidRPr="00466C14" w:rsidRDefault="00A07F9E" w:rsidP="0060039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6C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6559E" w14:textId="77777777" w:rsidR="00A07F9E" w:rsidRPr="00466C14" w:rsidRDefault="00A07F9E" w:rsidP="0060039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C7F1F" w:rsidRPr="00466C14" w14:paraId="218EFB7C" w14:textId="77777777" w:rsidTr="004C7F1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CBBC3" w14:textId="77777777" w:rsidR="00FA6810" w:rsidRPr="00466C14" w:rsidRDefault="00FA6810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C0C05" w14:textId="77777777" w:rsidR="00FA6810" w:rsidRPr="00466C14" w:rsidRDefault="00FA6810" w:rsidP="006003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566966" w14:textId="13C0DA9E" w:rsidR="00FA6810" w:rsidRPr="00466C14" w:rsidRDefault="0028097F" w:rsidP="006003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th-TH"/>
              </w:rPr>
              <w:t>31</w:t>
            </w:r>
            <w:r w:rsidR="00FA6810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 xml:space="preserve"> </w:t>
            </w:r>
            <w:r w:rsidR="00FA6810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/>
              </w:rPr>
              <w:t>มีนาคม</w:t>
            </w:r>
            <w:r w:rsidR="00FA6810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br/>
            </w:r>
            <w:r w:rsidR="00FA6810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/>
              </w:rPr>
              <w:t>พ</w:t>
            </w:r>
            <w:r w:rsidR="00FA6810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th-TH"/>
              </w:rPr>
              <w:t>.</w:t>
            </w:r>
            <w:r w:rsidR="00FA6810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  <w:t>ศ</w:t>
            </w:r>
            <w:r w:rsidR="00FA6810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th-TH"/>
              </w:rPr>
              <w:t>2569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D2C8D2" w14:textId="52780997" w:rsidR="00FA6810" w:rsidRPr="00466C14" w:rsidRDefault="0028097F" w:rsidP="006003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th-TH"/>
              </w:rPr>
              <w:t>31</w:t>
            </w:r>
            <w:r w:rsidR="00FA6810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  <w:t xml:space="preserve"> </w:t>
            </w:r>
            <w:r w:rsidR="00FA6810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/>
              </w:rPr>
              <w:t>ธันวาคม</w:t>
            </w:r>
            <w:r w:rsidR="00FA6810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br/>
            </w:r>
            <w:r w:rsidR="00FA6810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/>
              </w:rPr>
              <w:t>พ</w:t>
            </w:r>
            <w:r w:rsidR="00FA6810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th-TH"/>
              </w:rPr>
              <w:t>.</w:t>
            </w:r>
            <w:r w:rsidR="00FA6810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  <w:t>ศ</w:t>
            </w:r>
            <w:r w:rsidR="00FA6810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th-TH"/>
              </w:rPr>
              <w:t>2568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F1BEB" w14:textId="77777777" w:rsidR="00FA6810" w:rsidRPr="00466C14" w:rsidRDefault="00FA6810" w:rsidP="006003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6C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ข้อมูลที่ไม่สามารถ</w:t>
            </w:r>
          </w:p>
        </w:tc>
      </w:tr>
      <w:tr w:rsidR="004C7F1F" w:rsidRPr="00466C14" w14:paraId="0E8205BF" w14:textId="77777777" w:rsidTr="004C7F1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29A38" w14:textId="77777777" w:rsidR="00FA6810" w:rsidRPr="00466C14" w:rsidRDefault="00FA6810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6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30579" w14:textId="77777777" w:rsidR="00FA6810" w:rsidRPr="00466C14" w:rsidRDefault="00FA6810" w:rsidP="006003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466C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วิธีการวัดมูลค่า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25D677" w14:textId="15BEDDEE" w:rsidR="00FA6810" w:rsidRPr="00466C14" w:rsidRDefault="00FA6810" w:rsidP="006003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14F1A" w14:textId="0997CB39" w:rsidR="00FA6810" w:rsidRPr="00466C14" w:rsidRDefault="00FA6810" w:rsidP="006003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450F0" w14:textId="77777777" w:rsidR="00FA6810" w:rsidRPr="00466C14" w:rsidRDefault="00FA6810" w:rsidP="006003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6C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สังเกตได้</w:t>
            </w:r>
          </w:p>
        </w:tc>
      </w:tr>
      <w:tr w:rsidR="004C7F1F" w:rsidRPr="00466C14" w14:paraId="2FB27D9D" w14:textId="77777777" w:rsidTr="004C7F1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31BD9" w14:textId="77777777" w:rsidR="00A07F9E" w:rsidRPr="00466C14" w:rsidRDefault="00A07F9E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F014CC" w14:textId="77777777" w:rsidR="00A07F9E" w:rsidRPr="00466C14" w:rsidRDefault="00A07F9E" w:rsidP="0060039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5A9C18" w14:textId="77777777" w:rsidR="00A07F9E" w:rsidRPr="00466C14" w:rsidRDefault="00A07F9E" w:rsidP="0060039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231139" w14:textId="77777777" w:rsidR="00A07F9E" w:rsidRPr="00466C14" w:rsidRDefault="00A07F9E" w:rsidP="006003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587CA3" w14:textId="77777777" w:rsidR="00A07F9E" w:rsidRPr="00466C14" w:rsidRDefault="00A07F9E" w:rsidP="00600390">
            <w:pPr>
              <w:spacing w:line="240" w:lineRule="auto"/>
              <w:ind w:left="213" w:right="-72" w:hanging="213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05225" w:rsidRPr="00466C14" w14:paraId="581A6EBC" w14:textId="77777777" w:rsidTr="00B97F2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41490" w14:textId="6505E7C1" w:rsidR="00B05225" w:rsidRPr="00466C14" w:rsidRDefault="00B05225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6C14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ตราสารทุนที่ไม่อยู่ใน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5C5B4" w14:textId="586D11EE" w:rsidR="00B05225" w:rsidRPr="00466C14" w:rsidRDefault="00B05225" w:rsidP="006003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66C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วิธีอ้างอิงราคาจาก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E9215" w14:textId="77777777" w:rsidR="00B05225" w:rsidRPr="00466C14" w:rsidRDefault="00B05225" w:rsidP="006003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72E08" w14:textId="77777777" w:rsidR="00B05225" w:rsidRPr="00466C14" w:rsidRDefault="00B05225" w:rsidP="006003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DD327" w14:textId="77777777" w:rsidR="00B05225" w:rsidRPr="00466C14" w:rsidRDefault="00B05225" w:rsidP="00600390">
            <w:pPr>
              <w:spacing w:line="240" w:lineRule="auto"/>
              <w:ind w:left="123" w:right="-72" w:hanging="12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4C7F1F" w:rsidRPr="00466C14" w14:paraId="50E7AFE7" w14:textId="77777777" w:rsidTr="004C7F1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A80FE" w14:textId="71ABA282" w:rsidR="00B05225" w:rsidRPr="00466C14" w:rsidRDefault="00A6152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6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466C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B05225" w:rsidRPr="00466C14">
              <w:rPr>
                <w:rFonts w:ascii="Browallia New" w:hAnsi="Browallia New" w:cs="Browallia New"/>
                <w:sz w:val="24"/>
                <w:szCs w:val="24"/>
                <w:cs/>
              </w:rPr>
              <w:t>ความต้องการของตลาด</w:t>
            </w:r>
            <w:r w:rsidR="002A6434" w:rsidRPr="00466C14">
              <w:rPr>
                <w:rFonts w:ascii="Browallia New" w:hAnsi="Browallia New" w:cs="Browalli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3E94D" w14:textId="77777777" w:rsidR="00B05225" w:rsidRPr="00466C14" w:rsidRDefault="00B05225" w:rsidP="006003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66C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มูลค่าสินทรัพย์สุทธิ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BA353E" w14:textId="610C7AB8" w:rsidR="00B05225" w:rsidRPr="00466C14" w:rsidRDefault="0028097F" w:rsidP="006003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097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A3A64" w:rsidRPr="00466C1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99788C" w14:textId="694CD2AA" w:rsidR="00B05225" w:rsidRPr="00466C14" w:rsidRDefault="0028097F" w:rsidP="006003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097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45570" w:rsidRPr="00466C1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sz w:val="24"/>
                <w:szCs w:val="24"/>
                <w:lang w:val="en-GB"/>
              </w:rPr>
              <w:t>479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2515A" w14:textId="5CDDEA77" w:rsidR="00B05225" w:rsidRPr="00466C14" w:rsidRDefault="00B05225" w:rsidP="00600390">
            <w:pPr>
              <w:spacing w:line="240" w:lineRule="auto"/>
              <w:ind w:left="123" w:right="-72" w:hanging="12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66C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มูลค่าสินทรัพย์สุทธิ</w:t>
            </w:r>
          </w:p>
        </w:tc>
      </w:tr>
      <w:tr w:rsidR="004C7F1F" w:rsidRPr="00466C14" w14:paraId="2C44C829" w14:textId="77777777" w:rsidTr="004C7F1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41253" w14:textId="1D0D6035" w:rsidR="00B05225" w:rsidRPr="00466C14" w:rsidRDefault="00B05225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6" w:right="-72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rtl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FD917" w14:textId="77777777" w:rsidR="00B05225" w:rsidRPr="00466C14" w:rsidRDefault="00B05225" w:rsidP="006003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480027" w14:textId="5CA795C7" w:rsidR="00B05225" w:rsidRPr="00466C14" w:rsidRDefault="0028097F" w:rsidP="006003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97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A3A64" w:rsidRPr="00466C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097F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3AA5DF" w14:textId="3B2A0357" w:rsidR="00B05225" w:rsidRPr="00466C14" w:rsidRDefault="0028097F" w:rsidP="006003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097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45570" w:rsidRPr="00466C1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sz w:val="24"/>
                <w:szCs w:val="24"/>
                <w:lang w:val="en-GB"/>
              </w:rPr>
              <w:t>479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A1D5A" w14:textId="77777777" w:rsidR="00B05225" w:rsidRPr="00466C14" w:rsidRDefault="00B05225" w:rsidP="0060039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</w:tr>
    </w:tbl>
    <w:p w14:paraId="4F9145E4" w14:textId="6FF6452A" w:rsidR="00E85750" w:rsidRPr="00466C14" w:rsidRDefault="00E85750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C85C9C" w14:textId="77777777" w:rsidR="00A57379" w:rsidRPr="00466C14" w:rsidRDefault="00A57379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lang w:val="en-GB"/>
        </w:rPr>
      </w:pPr>
      <w:r w:rsidRPr="00466C14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1E4C213" w14:textId="77777777" w:rsidR="00E85750" w:rsidRPr="00466C14" w:rsidRDefault="00E85750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49C5C17" w14:textId="40411E5F" w:rsidR="00722696" w:rsidRPr="00466C14" w:rsidRDefault="00722696" w:rsidP="00600390">
      <w:pPr>
        <w:pStyle w:val="Heading1"/>
        <w:keepLines/>
        <w:numPr>
          <w:ilvl w:val="0"/>
          <w:numId w:val="3"/>
        </w:numPr>
        <w:shd w:val="clear" w:color="auto" w:fill="auto"/>
        <w:tabs>
          <w:tab w:val="num" w:pos="63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u w:val="none"/>
        </w:rPr>
      </w:pPr>
      <w:r w:rsidRPr="00466C14">
        <w:rPr>
          <w:rFonts w:ascii="Browallia New" w:hAnsi="Browallia New" w:cs="Browallia New"/>
          <w:sz w:val="26"/>
          <w:szCs w:val="26"/>
          <w:u w:val="none"/>
          <w:cs/>
        </w:rPr>
        <w:t>เงินลงทุนสุทธิ</w:t>
      </w:r>
    </w:p>
    <w:p w14:paraId="4C8E4A00" w14:textId="77777777" w:rsidR="00F32ACB" w:rsidRPr="00466C14" w:rsidRDefault="00F32ACB" w:rsidP="00600390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90"/>
        <w:gridCol w:w="1584"/>
        <w:gridCol w:w="1584"/>
      </w:tblGrid>
      <w:tr w:rsidR="0076214F" w:rsidRPr="00466C14" w14:paraId="2E5AE9D2" w14:textId="77777777" w:rsidTr="00B97F25">
        <w:trPr>
          <w:trHeight w:val="20"/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4A7DADDE" w14:textId="77777777" w:rsidR="0076214F" w:rsidRPr="00466C14" w:rsidRDefault="0076214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840905" w14:textId="0F79AA5B" w:rsidR="0076214F" w:rsidRPr="00466C14" w:rsidRDefault="00F32ACB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ข้อมูลทางการเงินรวมและ</w:t>
            </w:r>
            <w:r w:rsidR="00FD5C93"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br/>
            </w: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ข้อมูลทางการเงินเฉพาะธนาคาร</w:t>
            </w:r>
          </w:p>
        </w:tc>
      </w:tr>
      <w:tr w:rsidR="00F32ACB" w:rsidRPr="00466C14" w14:paraId="4CBCC793" w14:textId="77777777" w:rsidTr="00B97F25">
        <w:trPr>
          <w:trHeight w:val="20"/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70C8F16E" w14:textId="77777777" w:rsidR="00F32ACB" w:rsidRPr="00466C14" w:rsidRDefault="00F32AC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7E3087D" w14:textId="7FE0BF4A" w:rsidR="00F32ACB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F32ACB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t xml:space="preserve"> </w:t>
            </w:r>
            <w:r w:rsidR="00F32ACB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มีนาคม</w:t>
            </w:r>
            <w:r w:rsidR="00F32ACB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br/>
            </w:r>
            <w:r w:rsidR="00F32ACB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="00F32ACB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F32ACB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F32ACB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BC9833F" w14:textId="7202EAC8" w:rsidR="00F32ACB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F32ACB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 </w:t>
            </w:r>
            <w:r w:rsidR="00F32ACB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ธันวาคม</w:t>
            </w:r>
            <w:r w:rsidR="00F32ACB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br/>
            </w:r>
            <w:r w:rsidR="00F32ACB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="00F32ACB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F32ACB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F32ACB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</w:tr>
      <w:tr w:rsidR="00F32ACB" w:rsidRPr="00466C14" w14:paraId="4054DD3C" w14:textId="77777777" w:rsidTr="00B97F25">
        <w:trPr>
          <w:trHeight w:val="20"/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01413B62" w14:textId="77777777" w:rsidR="00F32ACB" w:rsidRPr="00466C14" w:rsidRDefault="00F32AC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E8FBE12" w14:textId="77777777" w:rsidR="00F32ACB" w:rsidRPr="00466C14" w:rsidRDefault="00F32ACB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B7B9D78" w14:textId="77777777" w:rsidR="00F32ACB" w:rsidRPr="00466C14" w:rsidRDefault="00F32ACB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32ACB" w:rsidRPr="00466C14" w14:paraId="4E6F1A6A" w14:textId="77777777" w:rsidTr="00B97F25">
        <w:trPr>
          <w:trHeight w:val="20"/>
        </w:trPr>
        <w:tc>
          <w:tcPr>
            <w:tcW w:w="6390" w:type="dxa"/>
            <w:noWrap/>
            <w:tcMar>
              <w:left w:w="115" w:type="dxa"/>
              <w:right w:w="115" w:type="dxa"/>
            </w:tcMar>
            <w:vAlign w:val="bottom"/>
          </w:tcPr>
          <w:p w14:paraId="12B81C12" w14:textId="6F5CC6EA" w:rsidR="00F32ACB" w:rsidRPr="00466C14" w:rsidRDefault="00F32AC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bCs/>
                <w:sz w:val="26"/>
                <w:szCs w:val="26"/>
                <w:cs/>
                <w:lang w:eastAsia="th-TH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  <w:r w:rsidR="00E67977"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br/>
            </w:r>
            <w:r w:rsidR="00E67977" w:rsidRPr="00466C14">
              <w:rPr>
                <w:rFonts w:ascii="Browallia New" w:eastAsia="MS Mincho" w:hAnsi="Browallia New" w:cs="Browallia New"/>
                <w:bCs/>
                <w:sz w:val="26"/>
                <w:szCs w:val="26"/>
                <w:lang w:eastAsia="th-TH"/>
              </w:rPr>
              <w:t xml:space="preserve">   </w:t>
            </w: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C1986C7" w14:textId="77777777" w:rsidR="00F32ACB" w:rsidRPr="00466C14" w:rsidRDefault="00F32AC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A544886" w14:textId="77777777" w:rsidR="00F32ACB" w:rsidRPr="00466C14" w:rsidRDefault="00F32AC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32ACB" w:rsidRPr="00466C14" w14:paraId="3EE0F378" w14:textId="77777777" w:rsidTr="00B97F25">
        <w:trPr>
          <w:trHeight w:val="20"/>
        </w:trPr>
        <w:tc>
          <w:tcPr>
            <w:tcW w:w="6390" w:type="dxa"/>
            <w:noWrap/>
            <w:tcMar>
              <w:left w:w="115" w:type="dxa"/>
              <w:right w:w="115" w:type="dxa"/>
            </w:tcMar>
            <w:vAlign w:val="bottom"/>
          </w:tcPr>
          <w:p w14:paraId="17553744" w14:textId="03F1EA2F" w:rsidR="00F32ACB" w:rsidRPr="00466C14" w:rsidRDefault="00F32AC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3B35EE9D" w14:textId="33522B21" w:rsidR="00F32ACB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606B5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E606B5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F0FDEBE" w14:textId="1864012D" w:rsidR="00F32ACB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32ACB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="00F32ACB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</w:tr>
      <w:tr w:rsidR="00F32ACB" w:rsidRPr="00466C14" w14:paraId="5F03D38E" w14:textId="77777777" w:rsidTr="00B97F25">
        <w:trPr>
          <w:trHeight w:val="20"/>
        </w:trPr>
        <w:tc>
          <w:tcPr>
            <w:tcW w:w="6390" w:type="dxa"/>
            <w:noWrap/>
            <w:tcMar>
              <w:left w:w="115" w:type="dxa"/>
              <w:right w:w="115" w:type="dxa"/>
            </w:tcMar>
            <w:vAlign w:val="bottom"/>
          </w:tcPr>
          <w:p w14:paraId="56E91144" w14:textId="72B1B635" w:rsidR="00F32ACB" w:rsidRPr="00466C14" w:rsidRDefault="00F32AC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6485344" w14:textId="5C88262B" w:rsidR="00F32ACB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E606B5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FAF3151" w14:textId="547E46CC" w:rsidR="00F32ACB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32ACB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</w:tr>
      <w:tr w:rsidR="00F32ACB" w:rsidRPr="00466C14" w14:paraId="39361DF8" w14:textId="77777777" w:rsidTr="00B97F25">
        <w:trPr>
          <w:trHeight w:val="20"/>
        </w:trPr>
        <w:tc>
          <w:tcPr>
            <w:tcW w:w="6390" w:type="dxa"/>
            <w:noWrap/>
            <w:tcMar>
              <w:left w:w="115" w:type="dxa"/>
              <w:right w:w="115" w:type="dxa"/>
            </w:tcMar>
            <w:vAlign w:val="bottom"/>
          </w:tcPr>
          <w:p w14:paraId="30D7D457" w14:textId="26A804BE" w:rsidR="00F32ACB" w:rsidRPr="00466C14" w:rsidRDefault="00F32AC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2F9DAB4" w14:textId="3530A205" w:rsidR="00F32ACB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606B5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  <w:r w:rsidR="00E606B5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6482813" w14:textId="50332984" w:rsidR="00F32ACB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32ACB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F32ACB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</w:tr>
      <w:tr w:rsidR="00F32ACB" w:rsidRPr="00466C14" w14:paraId="6F894533" w14:textId="77777777" w:rsidTr="00B97F25">
        <w:trPr>
          <w:trHeight w:val="20"/>
        </w:trPr>
        <w:tc>
          <w:tcPr>
            <w:tcW w:w="6390" w:type="dxa"/>
            <w:noWrap/>
            <w:tcMar>
              <w:left w:w="115" w:type="dxa"/>
              <w:right w:w="115" w:type="dxa"/>
            </w:tcMar>
            <w:vAlign w:val="bottom"/>
          </w:tcPr>
          <w:p w14:paraId="3B08B287" w14:textId="0030AF71" w:rsidR="00F32ACB" w:rsidRPr="00466C14" w:rsidRDefault="00F32AC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7B5B092" w14:textId="22515482" w:rsidR="00F32ACB" w:rsidRPr="00466C14" w:rsidRDefault="00E606B5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043AE79" w14:textId="22FCE42E" w:rsidR="00F32ACB" w:rsidRPr="00466C14" w:rsidRDefault="00F32AC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540B4993" w14:textId="77777777" w:rsidR="00CC7CBA" w:rsidRPr="00466C14" w:rsidRDefault="00CC7CBA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48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6390"/>
        <w:gridCol w:w="1582"/>
        <w:gridCol w:w="1580"/>
      </w:tblGrid>
      <w:tr w:rsidR="00CC1216" w:rsidRPr="00466C14" w14:paraId="6107853E" w14:textId="77777777" w:rsidTr="00A96B8E">
        <w:trPr>
          <w:trHeight w:val="678"/>
          <w:tblHeader/>
        </w:trPr>
        <w:tc>
          <w:tcPr>
            <w:tcW w:w="3345" w:type="pct"/>
            <w:noWrap/>
            <w:tcMar>
              <w:left w:w="115" w:type="dxa"/>
              <w:right w:w="115" w:type="dxa"/>
            </w:tcMar>
          </w:tcPr>
          <w:p w14:paraId="4B6F043D" w14:textId="77777777" w:rsidR="00237F86" w:rsidRPr="00466C14" w:rsidRDefault="00237F86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655" w:type="pct"/>
            <w:gridSpan w:val="2"/>
            <w:tcBorders>
              <w:bottom w:val="single" w:sz="4" w:space="0" w:color="auto"/>
            </w:tcBorders>
          </w:tcPr>
          <w:p w14:paraId="7E10AF4E" w14:textId="77777777" w:rsidR="006C2614" w:rsidRPr="00466C14" w:rsidRDefault="00237F86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050003C5" w14:textId="7C08F0F4" w:rsidR="00237F86" w:rsidRPr="00466C14" w:rsidRDefault="00237F86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ข้อมูลทางการเงินเฉพาะธนาคาร</w:t>
            </w:r>
          </w:p>
        </w:tc>
      </w:tr>
      <w:tr w:rsidR="00CC1216" w:rsidRPr="00466C14" w14:paraId="72CDE7AB" w14:textId="77777777" w:rsidTr="00A96B8E">
        <w:trPr>
          <w:trHeight w:val="678"/>
          <w:tblHeader/>
        </w:trPr>
        <w:tc>
          <w:tcPr>
            <w:tcW w:w="3345" w:type="pct"/>
            <w:noWrap/>
            <w:tcMar>
              <w:left w:w="115" w:type="dxa"/>
              <w:right w:w="115" w:type="dxa"/>
            </w:tcMar>
          </w:tcPr>
          <w:p w14:paraId="788F72F6" w14:textId="77777777" w:rsidR="00237F86" w:rsidRPr="00466C14" w:rsidRDefault="00237F86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</w:tcPr>
          <w:p w14:paraId="6F61CFFF" w14:textId="7D8CFA94" w:rsidR="00237F86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237F86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t xml:space="preserve"> </w:t>
            </w:r>
            <w:r w:rsidR="00237F86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มีนาคม</w:t>
            </w:r>
            <w:r w:rsidR="00237F86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br/>
            </w:r>
            <w:r w:rsidR="00237F86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="00237F86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237F86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237F86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827" w:type="pct"/>
            <w:tcBorders>
              <w:top w:val="single" w:sz="4" w:space="0" w:color="auto"/>
            </w:tcBorders>
            <w:vAlign w:val="bottom"/>
          </w:tcPr>
          <w:p w14:paraId="536627F3" w14:textId="0AADC31A" w:rsidR="00237F86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237F86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 </w:t>
            </w:r>
            <w:r w:rsidR="00237F86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ธันวาคม</w:t>
            </w:r>
            <w:r w:rsidR="00237F86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br/>
            </w:r>
            <w:r w:rsidR="00237F86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="00237F86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237F86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237F86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</w:tr>
      <w:tr w:rsidR="00CC1216" w:rsidRPr="00466C14" w14:paraId="09E5865D" w14:textId="77777777" w:rsidTr="00A96B8E">
        <w:trPr>
          <w:trHeight w:val="207"/>
          <w:tblHeader/>
        </w:trPr>
        <w:tc>
          <w:tcPr>
            <w:tcW w:w="3345" w:type="pct"/>
            <w:noWrap/>
            <w:tcMar>
              <w:left w:w="115" w:type="dxa"/>
              <w:right w:w="115" w:type="dxa"/>
            </w:tcMar>
          </w:tcPr>
          <w:p w14:paraId="603D7299" w14:textId="77777777" w:rsidR="00237F86" w:rsidRPr="00466C14" w:rsidRDefault="00237F86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tcBorders>
              <w:bottom w:val="single" w:sz="4" w:space="0" w:color="auto"/>
            </w:tcBorders>
            <w:vAlign w:val="bottom"/>
          </w:tcPr>
          <w:p w14:paraId="01F06413" w14:textId="0561F429" w:rsidR="00237F86" w:rsidRPr="00466C14" w:rsidRDefault="00237F86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vAlign w:val="bottom"/>
          </w:tcPr>
          <w:p w14:paraId="6CB0056F" w14:textId="19E08D02" w:rsidR="00237F86" w:rsidRPr="00466C14" w:rsidRDefault="00237F86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C1216" w:rsidRPr="00466C14" w14:paraId="74D6A787" w14:textId="77777777" w:rsidTr="00A96B8E">
        <w:trPr>
          <w:trHeight w:val="678"/>
        </w:trPr>
        <w:tc>
          <w:tcPr>
            <w:tcW w:w="3345" w:type="pct"/>
            <w:noWrap/>
            <w:tcMar>
              <w:left w:w="115" w:type="dxa"/>
              <w:right w:w="115" w:type="dxa"/>
            </w:tcMar>
            <w:vAlign w:val="bottom"/>
          </w:tcPr>
          <w:p w14:paraId="4560621F" w14:textId="70F82139" w:rsidR="00237F86" w:rsidRPr="00466C14" w:rsidRDefault="00237F86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bCs/>
                <w:sz w:val="26"/>
                <w:szCs w:val="26"/>
                <w:cs/>
                <w:lang w:eastAsia="th-TH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br/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828" w:type="pct"/>
            <w:tcBorders>
              <w:top w:val="single" w:sz="4" w:space="0" w:color="auto"/>
            </w:tcBorders>
          </w:tcPr>
          <w:p w14:paraId="5FB9D9CA" w14:textId="77777777" w:rsidR="00237F86" w:rsidRPr="00466C14" w:rsidRDefault="00237F86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</w:tcPr>
          <w:p w14:paraId="397FC00B" w14:textId="6E8E2F4F" w:rsidR="00237F86" w:rsidRPr="00466C14" w:rsidRDefault="00237F86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C1216" w:rsidRPr="00466C14" w14:paraId="7BF9639E" w14:textId="77777777" w:rsidTr="00A96B8E">
        <w:trPr>
          <w:trHeight w:val="288"/>
        </w:trPr>
        <w:tc>
          <w:tcPr>
            <w:tcW w:w="3345" w:type="pct"/>
            <w:noWrap/>
            <w:tcMar>
              <w:left w:w="115" w:type="dxa"/>
              <w:right w:w="115" w:type="dxa"/>
            </w:tcMar>
            <w:vAlign w:val="bottom"/>
          </w:tcPr>
          <w:p w14:paraId="1B1F6026" w14:textId="538E4B21" w:rsidR="00237F86" w:rsidRPr="00466C14" w:rsidRDefault="00237F86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6C1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bottom"/>
          </w:tcPr>
          <w:p w14:paraId="64684DFB" w14:textId="6E4CEB93" w:rsidR="00237F86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37F86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vAlign w:val="bottom"/>
          </w:tcPr>
          <w:p w14:paraId="3DFD8DB4" w14:textId="5C79AF65" w:rsidR="00237F86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47ADF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</w:tr>
      <w:tr w:rsidR="00CC1216" w:rsidRPr="00466C14" w14:paraId="6D06AFC7" w14:textId="77777777" w:rsidTr="00A96B8E">
        <w:trPr>
          <w:trHeight w:val="134"/>
        </w:trPr>
        <w:tc>
          <w:tcPr>
            <w:tcW w:w="3345" w:type="pct"/>
            <w:noWrap/>
            <w:tcMar>
              <w:left w:w="115" w:type="dxa"/>
              <w:right w:w="115" w:type="dxa"/>
            </w:tcMar>
            <w:vAlign w:val="bottom"/>
          </w:tcPr>
          <w:p w14:paraId="296FB1A4" w14:textId="77777777" w:rsidR="00237F86" w:rsidRPr="00466C14" w:rsidRDefault="00237F86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5D2D5" w14:textId="430639A7" w:rsidR="00237F86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37F86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F8E56" w14:textId="1DFB4B62" w:rsidR="00237F86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47ADF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</w:tr>
      <w:tr w:rsidR="00CC1216" w:rsidRPr="00466C14" w14:paraId="072D50C0" w14:textId="77777777" w:rsidTr="00A96B8E">
        <w:trPr>
          <w:trHeight w:val="251"/>
        </w:trPr>
        <w:tc>
          <w:tcPr>
            <w:tcW w:w="3345" w:type="pct"/>
            <w:noWrap/>
            <w:tcMar>
              <w:left w:w="115" w:type="dxa"/>
              <w:right w:w="115" w:type="dxa"/>
            </w:tcMar>
            <w:vAlign w:val="bottom"/>
          </w:tcPr>
          <w:p w14:paraId="349258D5" w14:textId="258A1E1F" w:rsidR="00237F86" w:rsidRPr="00466C14" w:rsidRDefault="00237F86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A3921" w14:textId="68D9FEBF" w:rsidR="00237F86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81508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="00781508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878E0" w14:textId="553DB4D3" w:rsidR="00237F86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9229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49229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</w:tr>
    </w:tbl>
    <w:p w14:paraId="7ACBE478" w14:textId="77777777" w:rsidR="00F12857" w:rsidRPr="00466C14" w:rsidRDefault="00F12857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9E36F21" w14:textId="67D91995" w:rsidR="00697C5B" w:rsidRPr="00466C14" w:rsidRDefault="00D02376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eastAsia="th-TH"/>
        </w:rPr>
      </w:pPr>
      <w:r w:rsidRPr="00466C14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 xml:space="preserve">วันที่ </w:t>
      </w:r>
      <w:r w:rsidR="0028097F" w:rsidRPr="0028097F">
        <w:rPr>
          <w:rFonts w:ascii="Browallia New" w:eastAsia="MS Mincho" w:hAnsi="Browallia New" w:cs="Browallia New"/>
          <w:sz w:val="26"/>
          <w:szCs w:val="26"/>
          <w:lang w:val="en-GB" w:eastAsia="th-TH"/>
        </w:rPr>
        <w:t>31</w:t>
      </w:r>
      <w:r w:rsidRPr="00466C14">
        <w:rPr>
          <w:rFonts w:ascii="Browallia New" w:eastAsia="MS Mincho" w:hAnsi="Browallia New" w:cs="Browallia New"/>
          <w:sz w:val="26"/>
          <w:szCs w:val="26"/>
          <w:lang w:val="en-GB" w:eastAsia="th-TH"/>
        </w:rPr>
        <w:t xml:space="preserve"> </w:t>
      </w:r>
      <w:r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>มีนาคม พ.ศ.</w:t>
      </w:r>
      <w:r w:rsidR="00BA670A"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 xml:space="preserve"> </w:t>
      </w:r>
      <w:r w:rsidR="0028097F" w:rsidRPr="0028097F">
        <w:rPr>
          <w:rFonts w:ascii="Browallia New" w:eastAsia="MS Mincho" w:hAnsi="Browallia New" w:cs="Browallia New"/>
          <w:sz w:val="26"/>
          <w:szCs w:val="26"/>
          <w:lang w:val="en-GB" w:eastAsia="th-TH"/>
        </w:rPr>
        <w:t>2569</w:t>
      </w:r>
      <w:r w:rsidRPr="00466C14">
        <w:rPr>
          <w:rFonts w:ascii="Browallia New" w:eastAsia="MS Mincho" w:hAnsi="Browallia New" w:cs="Browallia New"/>
          <w:sz w:val="26"/>
          <w:szCs w:val="26"/>
          <w:lang w:val="en-GB" w:eastAsia="th-TH"/>
        </w:rPr>
        <w:t xml:space="preserve"> </w:t>
      </w:r>
      <w:r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>และวันที่</w:t>
      </w:r>
      <w:r w:rsidRPr="00466C14">
        <w:rPr>
          <w:rFonts w:ascii="Browallia New" w:eastAsia="MS Mincho" w:hAnsi="Browallia New" w:cs="Browallia New"/>
          <w:sz w:val="26"/>
          <w:szCs w:val="26"/>
          <w:lang w:val="en-GB" w:eastAsia="th-TH"/>
        </w:rPr>
        <w:t xml:space="preserve"> </w:t>
      </w:r>
      <w:r w:rsidR="0028097F" w:rsidRPr="0028097F">
        <w:rPr>
          <w:rFonts w:ascii="Browallia New" w:eastAsia="MS Mincho" w:hAnsi="Browallia New" w:cs="Browallia New"/>
          <w:sz w:val="26"/>
          <w:szCs w:val="26"/>
          <w:lang w:val="en-GB" w:eastAsia="th-TH"/>
        </w:rPr>
        <w:t>31</w:t>
      </w:r>
      <w:r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 xml:space="preserve"> ธันวาคม พ.ศ. </w:t>
      </w:r>
      <w:r w:rsidR="0028097F" w:rsidRPr="0028097F">
        <w:rPr>
          <w:rFonts w:ascii="Browallia New" w:eastAsia="MS Mincho" w:hAnsi="Browallia New" w:cs="Browallia New"/>
          <w:sz w:val="26"/>
          <w:szCs w:val="26"/>
          <w:lang w:val="en-GB" w:eastAsia="th-TH"/>
        </w:rPr>
        <w:t>2568</w:t>
      </w:r>
      <w:r w:rsidRPr="00466C14">
        <w:rPr>
          <w:rFonts w:ascii="Browallia New" w:eastAsia="MS Mincho" w:hAnsi="Browallia New" w:cs="Browallia New"/>
          <w:sz w:val="26"/>
          <w:szCs w:val="26"/>
          <w:lang w:val="en-GB" w:eastAsia="th-TH"/>
        </w:rPr>
        <w:t xml:space="preserve"> </w:t>
      </w:r>
      <w:r w:rsidR="00697C5B"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>กลุ่มธนาคารมีเงินลงทุนที่น</w:t>
      </w:r>
      <w:r w:rsidR="002167C1"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>ำ</w:t>
      </w:r>
      <w:r w:rsidR="00697C5B"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>ไปวางเป็นหลักประกันตามที่กล่าว</w:t>
      </w:r>
      <w:r w:rsidR="00CE0BDC"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br/>
      </w:r>
      <w:r w:rsidR="00697C5B"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>ในหมายเหตุประกอบข้อมูลทางการเงินระหว่างกาลข้อ</w:t>
      </w:r>
      <w:r w:rsidR="00CC7CBA" w:rsidRPr="00466C14">
        <w:rPr>
          <w:rFonts w:ascii="Browallia New" w:eastAsia="MS Mincho" w:hAnsi="Browallia New" w:cs="Browallia New"/>
          <w:sz w:val="26"/>
          <w:szCs w:val="26"/>
          <w:lang w:val="en-GB" w:eastAsia="th-TH"/>
        </w:rPr>
        <w:t xml:space="preserve"> </w:t>
      </w:r>
      <w:r w:rsidR="0028097F" w:rsidRPr="0028097F">
        <w:rPr>
          <w:rFonts w:ascii="Browallia New" w:eastAsia="MS Mincho" w:hAnsi="Browallia New" w:cs="Browallia New"/>
          <w:sz w:val="26"/>
          <w:szCs w:val="26"/>
          <w:lang w:val="en-GB" w:eastAsia="th-TH"/>
        </w:rPr>
        <w:t>18</w:t>
      </w:r>
    </w:p>
    <w:p w14:paraId="0B18285D" w14:textId="77777777" w:rsidR="00A57379" w:rsidRPr="00466C14" w:rsidRDefault="00A57379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eastAsia="th-TH"/>
        </w:rPr>
      </w:pPr>
    </w:p>
    <w:p w14:paraId="1E8212BD" w14:textId="2CAFBACB" w:rsidR="00A57379" w:rsidRPr="00466C14" w:rsidRDefault="00A57379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eastAsia="th-TH"/>
        </w:rPr>
      </w:pPr>
      <w:r w:rsidRPr="00F741FE">
        <w:rPr>
          <w:rFonts w:ascii="Browallia New" w:hAnsi="Browallia New" w:cs="Browallia New"/>
          <w:spacing w:val="-6"/>
          <w:sz w:val="26"/>
          <w:szCs w:val="26"/>
          <w:cs/>
        </w:rPr>
        <w:t xml:space="preserve">ณ </w:t>
      </w:r>
      <w:r w:rsidRPr="00F741FE">
        <w:rPr>
          <w:rFonts w:ascii="Browallia New" w:eastAsia="MS Mincho" w:hAnsi="Browallia New" w:cs="Browallia New"/>
          <w:spacing w:val="-6"/>
          <w:sz w:val="26"/>
          <w:szCs w:val="26"/>
          <w:cs/>
          <w:lang w:val="en-GB" w:eastAsia="th-TH"/>
        </w:rPr>
        <w:t xml:space="preserve">วันที่ </w:t>
      </w:r>
      <w:r w:rsidR="0028097F" w:rsidRPr="0028097F">
        <w:rPr>
          <w:rFonts w:ascii="Browallia New" w:eastAsia="MS Mincho" w:hAnsi="Browallia New" w:cs="Browallia New"/>
          <w:spacing w:val="-6"/>
          <w:sz w:val="26"/>
          <w:szCs w:val="26"/>
          <w:lang w:val="en-GB" w:eastAsia="th-TH"/>
        </w:rPr>
        <w:t>31</w:t>
      </w:r>
      <w:r w:rsidRPr="00F741FE">
        <w:rPr>
          <w:rFonts w:ascii="Browallia New" w:eastAsia="MS Mincho" w:hAnsi="Browallia New" w:cs="Browallia New"/>
          <w:spacing w:val="-6"/>
          <w:sz w:val="26"/>
          <w:szCs w:val="26"/>
          <w:lang w:val="en-GB" w:eastAsia="th-TH"/>
        </w:rPr>
        <w:t xml:space="preserve"> </w:t>
      </w:r>
      <w:r w:rsidRPr="00F741FE">
        <w:rPr>
          <w:rFonts w:ascii="Browallia New" w:eastAsia="MS Mincho" w:hAnsi="Browallia New" w:cs="Browallia New"/>
          <w:spacing w:val="-6"/>
          <w:sz w:val="26"/>
          <w:szCs w:val="26"/>
          <w:cs/>
          <w:lang w:val="en-GB" w:eastAsia="th-TH"/>
        </w:rPr>
        <w:t xml:space="preserve">มีนาคม พ.ศ. </w:t>
      </w:r>
      <w:r w:rsidR="0028097F" w:rsidRPr="0028097F">
        <w:rPr>
          <w:rFonts w:ascii="Browallia New" w:eastAsia="MS Mincho" w:hAnsi="Browallia New" w:cs="Browallia New"/>
          <w:spacing w:val="-6"/>
          <w:sz w:val="26"/>
          <w:szCs w:val="26"/>
          <w:lang w:val="en-GB" w:eastAsia="th-TH"/>
        </w:rPr>
        <w:t>2569</w:t>
      </w:r>
      <w:r w:rsidRPr="00F741FE">
        <w:rPr>
          <w:rFonts w:ascii="Browallia New" w:eastAsia="MS Mincho" w:hAnsi="Browallia New" w:cs="Browallia New"/>
          <w:spacing w:val="-6"/>
          <w:sz w:val="26"/>
          <w:szCs w:val="26"/>
          <w:lang w:val="en-GB" w:eastAsia="th-TH"/>
        </w:rPr>
        <w:t xml:space="preserve"> </w:t>
      </w:r>
      <w:r w:rsidRPr="00F741FE">
        <w:rPr>
          <w:rFonts w:ascii="Browallia New" w:eastAsia="MS Mincho" w:hAnsi="Browallia New" w:cs="Browallia New"/>
          <w:spacing w:val="-6"/>
          <w:sz w:val="26"/>
          <w:szCs w:val="26"/>
          <w:cs/>
          <w:lang w:val="en-GB" w:eastAsia="th-TH"/>
        </w:rPr>
        <w:t>และวันที่</w:t>
      </w:r>
      <w:r w:rsidRPr="00F741FE">
        <w:rPr>
          <w:rFonts w:ascii="Browallia New" w:eastAsia="MS Mincho" w:hAnsi="Browallia New" w:cs="Browallia New"/>
          <w:spacing w:val="-6"/>
          <w:sz w:val="26"/>
          <w:szCs w:val="26"/>
          <w:lang w:val="en-GB" w:eastAsia="th-TH"/>
        </w:rPr>
        <w:t xml:space="preserve"> </w:t>
      </w:r>
      <w:r w:rsidR="0028097F" w:rsidRPr="0028097F">
        <w:rPr>
          <w:rFonts w:ascii="Browallia New" w:eastAsia="MS Mincho" w:hAnsi="Browallia New" w:cs="Browallia New"/>
          <w:spacing w:val="-6"/>
          <w:sz w:val="26"/>
          <w:szCs w:val="26"/>
          <w:lang w:val="en-GB" w:eastAsia="th-TH"/>
        </w:rPr>
        <w:t>31</w:t>
      </w:r>
      <w:r w:rsidRPr="00F741FE">
        <w:rPr>
          <w:rFonts w:ascii="Browallia New" w:eastAsia="MS Mincho" w:hAnsi="Browallia New" w:cs="Browallia New"/>
          <w:spacing w:val="-6"/>
          <w:sz w:val="26"/>
          <w:szCs w:val="26"/>
          <w:cs/>
          <w:lang w:val="en-GB" w:eastAsia="th-TH"/>
        </w:rPr>
        <w:t xml:space="preserve"> ธันวาคม พ.ศ. </w:t>
      </w:r>
      <w:r w:rsidR="0028097F" w:rsidRPr="0028097F">
        <w:rPr>
          <w:rFonts w:ascii="Browallia New" w:eastAsia="MS Mincho" w:hAnsi="Browallia New" w:cs="Browallia New"/>
          <w:spacing w:val="-6"/>
          <w:sz w:val="26"/>
          <w:szCs w:val="26"/>
          <w:lang w:val="en-GB" w:eastAsia="th-TH"/>
        </w:rPr>
        <w:t>2568</w:t>
      </w:r>
      <w:r w:rsidRPr="00F741FE">
        <w:rPr>
          <w:rFonts w:ascii="Browallia New" w:eastAsia="MS Mincho" w:hAnsi="Browallia New" w:cs="Browallia New"/>
          <w:spacing w:val="-6"/>
          <w:sz w:val="26"/>
          <w:szCs w:val="26"/>
          <w:lang w:val="en-GB" w:eastAsia="th-TH"/>
        </w:rPr>
        <w:t xml:space="preserve"> </w:t>
      </w:r>
      <w:r w:rsidRPr="00F741FE">
        <w:rPr>
          <w:rFonts w:ascii="Browallia New" w:eastAsia="MS Mincho" w:hAnsi="Browallia New" w:cs="Browallia New"/>
          <w:spacing w:val="-6"/>
          <w:sz w:val="26"/>
          <w:szCs w:val="26"/>
          <w:cs/>
          <w:lang w:val="en-GB" w:eastAsia="th-TH"/>
        </w:rPr>
        <w:t xml:space="preserve">กลุ่มธนาคารไม่มีเงินลงทุนในกิจการที่กลุ่มธนาคารถือหุ้นตั้งแต่ร้อยละ </w:t>
      </w:r>
      <w:r w:rsidR="0028097F" w:rsidRPr="0028097F">
        <w:rPr>
          <w:rFonts w:ascii="Browallia New" w:eastAsia="MS Mincho" w:hAnsi="Browallia New" w:cs="Browallia New"/>
          <w:spacing w:val="-6"/>
          <w:sz w:val="26"/>
          <w:szCs w:val="26"/>
          <w:lang w:val="en-GB" w:eastAsia="th-TH"/>
        </w:rPr>
        <w:t>10</w:t>
      </w:r>
      <w:r w:rsidRPr="00466C14">
        <w:rPr>
          <w:rFonts w:ascii="Browallia New" w:eastAsia="MS Mincho" w:hAnsi="Browallia New" w:cs="Browallia New"/>
          <w:sz w:val="26"/>
          <w:szCs w:val="26"/>
          <w:lang w:val="en-GB" w:eastAsia="th-TH"/>
        </w:rPr>
        <w:t xml:space="preserve"> </w:t>
      </w:r>
      <w:r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>ขึ้นไปของทุนชำระแล้วของกิจการ</w:t>
      </w:r>
    </w:p>
    <w:p w14:paraId="059E98F1" w14:textId="77777777" w:rsidR="00CE0BDC" w:rsidRPr="00466C14" w:rsidRDefault="00CE0BDC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eastAsia="th-TH"/>
        </w:rPr>
      </w:pPr>
    </w:p>
    <w:p w14:paraId="7BD32884" w14:textId="52ABDE5B" w:rsidR="00A57379" w:rsidRPr="00466C14" w:rsidRDefault="00D94044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</w:rPr>
        <w:br w:type="page"/>
      </w:r>
    </w:p>
    <w:p w14:paraId="081D9C17" w14:textId="77777777" w:rsidR="00AE76F5" w:rsidRPr="00466C14" w:rsidDel="00507105" w:rsidRDefault="00AE76F5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19EC46C0" w14:textId="0A9CF271" w:rsidR="001E53DB" w:rsidRPr="00466C14" w:rsidRDefault="003B5ED9" w:rsidP="00600390">
      <w:pPr>
        <w:pStyle w:val="Heading1"/>
        <w:keepLines/>
        <w:numPr>
          <w:ilvl w:val="0"/>
          <w:numId w:val="3"/>
        </w:numPr>
        <w:shd w:val="clear" w:color="auto" w:fill="auto"/>
        <w:tabs>
          <w:tab w:val="num" w:pos="63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u w:val="none"/>
        </w:rPr>
      </w:pPr>
      <w:r w:rsidRPr="00466C14">
        <w:rPr>
          <w:rFonts w:ascii="Browallia New" w:hAnsi="Browallia New" w:cs="Browallia New"/>
          <w:sz w:val="26"/>
          <w:szCs w:val="26"/>
          <w:u w:val="none"/>
          <w:cs/>
        </w:rPr>
        <w:t>เงินลงทุนในบริษัทย่อยสุทธิ</w:t>
      </w:r>
    </w:p>
    <w:p w14:paraId="0D36B9B7" w14:textId="77777777" w:rsidR="001E53DB" w:rsidRPr="00466C14" w:rsidRDefault="001E53DB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EE2FDC1" w14:textId="7E6A26E7" w:rsidR="00B056CD" w:rsidRPr="00466C14" w:rsidRDefault="00B056CD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 xml:space="preserve">วันที่ </w:t>
      </w:r>
      <w:r w:rsidR="0028097F" w:rsidRPr="0028097F">
        <w:rPr>
          <w:rFonts w:ascii="Browallia New" w:eastAsia="MS Mincho" w:hAnsi="Browallia New" w:cs="Browallia New"/>
          <w:sz w:val="26"/>
          <w:szCs w:val="26"/>
          <w:lang w:val="en-GB" w:eastAsia="th-TH"/>
        </w:rPr>
        <w:t>31</w:t>
      </w:r>
      <w:r w:rsidRPr="00466C14">
        <w:rPr>
          <w:rFonts w:ascii="Browallia New" w:eastAsia="MS Mincho" w:hAnsi="Browallia New" w:cs="Browallia New"/>
          <w:sz w:val="26"/>
          <w:szCs w:val="26"/>
          <w:lang w:val="en-GB" w:eastAsia="th-TH"/>
        </w:rPr>
        <w:t xml:space="preserve"> </w:t>
      </w:r>
      <w:r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 xml:space="preserve">มีนาคม พ.ศ. </w:t>
      </w:r>
      <w:r w:rsidR="0028097F" w:rsidRPr="0028097F">
        <w:rPr>
          <w:rFonts w:ascii="Browallia New" w:eastAsia="MS Mincho" w:hAnsi="Browallia New" w:cs="Browallia New"/>
          <w:sz w:val="26"/>
          <w:szCs w:val="26"/>
          <w:lang w:val="en-GB" w:eastAsia="th-TH"/>
        </w:rPr>
        <w:t>2569</w:t>
      </w:r>
      <w:r w:rsidRPr="00466C14">
        <w:rPr>
          <w:rFonts w:ascii="Browallia New" w:eastAsia="MS Mincho" w:hAnsi="Browallia New" w:cs="Browallia New"/>
          <w:sz w:val="26"/>
          <w:szCs w:val="26"/>
          <w:lang w:val="en-GB" w:eastAsia="th-TH"/>
        </w:rPr>
        <w:t xml:space="preserve"> </w:t>
      </w:r>
      <w:r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>และวันที่</w:t>
      </w:r>
      <w:r w:rsidRPr="00466C14">
        <w:rPr>
          <w:rFonts w:ascii="Browallia New" w:eastAsia="MS Mincho" w:hAnsi="Browallia New" w:cs="Browallia New"/>
          <w:sz w:val="26"/>
          <w:szCs w:val="26"/>
          <w:lang w:val="en-GB" w:eastAsia="th-TH"/>
        </w:rPr>
        <w:t xml:space="preserve"> </w:t>
      </w:r>
      <w:r w:rsidR="0028097F" w:rsidRPr="0028097F">
        <w:rPr>
          <w:rFonts w:ascii="Browallia New" w:eastAsia="MS Mincho" w:hAnsi="Browallia New" w:cs="Browallia New"/>
          <w:sz w:val="26"/>
          <w:szCs w:val="26"/>
          <w:lang w:val="en-GB" w:eastAsia="th-TH"/>
        </w:rPr>
        <w:t>31</w:t>
      </w:r>
      <w:r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 xml:space="preserve"> ธันวาคม พ.ศ. </w:t>
      </w:r>
      <w:r w:rsidR="0028097F" w:rsidRPr="0028097F">
        <w:rPr>
          <w:rFonts w:ascii="Browallia New" w:eastAsia="MS Mincho" w:hAnsi="Browallia New" w:cs="Browallia New"/>
          <w:sz w:val="26"/>
          <w:szCs w:val="26"/>
          <w:lang w:val="en-GB" w:eastAsia="th-TH"/>
        </w:rPr>
        <w:t>2568</w:t>
      </w:r>
      <w:r w:rsidRPr="00466C14">
        <w:rPr>
          <w:rFonts w:ascii="Browallia New" w:eastAsia="MS Mincho" w:hAnsi="Browallia New" w:cs="Browallia New"/>
          <w:sz w:val="26"/>
          <w:szCs w:val="26"/>
          <w:lang w:val="en-GB" w:eastAsia="th-TH"/>
        </w:rPr>
        <w:t xml:space="preserve"> </w:t>
      </w:r>
      <w:r w:rsidR="007F609B" w:rsidRPr="00466C14">
        <w:rPr>
          <w:rFonts w:ascii="Browallia New" w:hAnsi="Browallia New" w:cs="Browallia New"/>
          <w:sz w:val="26"/>
          <w:szCs w:val="26"/>
          <w:cs/>
          <w:lang w:val="en-GB"/>
        </w:rPr>
        <w:t>ธนาคาร</w:t>
      </w:r>
      <w:r w:rsidRPr="00466C14">
        <w:rPr>
          <w:rFonts w:ascii="Browallia New" w:hAnsi="Browallia New" w:cs="Browallia New"/>
          <w:sz w:val="26"/>
          <w:szCs w:val="26"/>
          <w:cs/>
        </w:rPr>
        <w:t>มีเงินลงทุนในบริษัทย่อย ดังนี้</w:t>
      </w:r>
    </w:p>
    <w:p w14:paraId="64476C57" w14:textId="77777777" w:rsidR="00B056CD" w:rsidRPr="00466C14" w:rsidRDefault="00B056CD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361"/>
        <w:gridCol w:w="1765"/>
        <w:gridCol w:w="1555"/>
        <w:gridCol w:w="1196"/>
        <w:gridCol w:w="1196"/>
        <w:gridCol w:w="1196"/>
        <w:gridCol w:w="1192"/>
      </w:tblGrid>
      <w:tr w:rsidR="002C7FF8" w:rsidRPr="00466C14" w14:paraId="7D6B89C2" w14:textId="77777777" w:rsidTr="00E606B5">
        <w:trPr>
          <w:trHeight w:val="149"/>
        </w:trPr>
        <w:tc>
          <w:tcPr>
            <w:tcW w:w="719" w:type="pct"/>
            <w:noWrap/>
            <w:tcMar>
              <w:left w:w="115" w:type="dxa"/>
              <w:right w:w="115" w:type="dxa"/>
            </w:tcMar>
          </w:tcPr>
          <w:p w14:paraId="089FAFBF" w14:textId="77777777" w:rsidR="002C7FF8" w:rsidRPr="00466C14" w:rsidRDefault="002C7FF8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-120" w:firstLine="0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933" w:type="pct"/>
            <w:noWrap/>
            <w:tcMar>
              <w:left w:w="115" w:type="dxa"/>
              <w:right w:w="115" w:type="dxa"/>
            </w:tcMar>
            <w:vAlign w:val="bottom"/>
          </w:tcPr>
          <w:p w14:paraId="7125F91E" w14:textId="77777777" w:rsidR="002C7FF8" w:rsidRPr="00466C14" w:rsidDel="00A10F66" w:rsidRDefault="002C7FF8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Browallia New" w:eastAsia="Angsana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22" w:type="pct"/>
            <w:noWrap/>
            <w:tcMar>
              <w:left w:w="115" w:type="dxa"/>
              <w:right w:w="115" w:type="dxa"/>
            </w:tcMar>
            <w:vAlign w:val="bottom"/>
          </w:tcPr>
          <w:p w14:paraId="58D2DFB8" w14:textId="77777777" w:rsidR="002C7FF8" w:rsidRPr="00466C14" w:rsidDel="00B73659" w:rsidRDefault="002C7FF8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center"/>
              <w:rPr>
                <w:rFonts w:ascii="Browallia New" w:eastAsia="Angsana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2526" w:type="pct"/>
            <w:gridSpan w:val="4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845C4E6" w14:textId="7E3781F8" w:rsidR="002C7FF8" w:rsidRPr="00466C14" w:rsidDel="00A10F66" w:rsidRDefault="002C7FF8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center"/>
              <w:rPr>
                <w:rFonts w:ascii="Browallia New" w:eastAsia="Angsana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ข้อมูลทางการเงินเฉพาะธนาคาร</w:t>
            </w:r>
          </w:p>
        </w:tc>
      </w:tr>
      <w:tr w:rsidR="001E53DB" w:rsidRPr="00466C14" w14:paraId="35872E80" w14:textId="77777777" w:rsidTr="00E606B5">
        <w:trPr>
          <w:trHeight w:val="149"/>
        </w:trPr>
        <w:tc>
          <w:tcPr>
            <w:tcW w:w="719" w:type="pct"/>
            <w:noWrap/>
            <w:tcMar>
              <w:left w:w="115" w:type="dxa"/>
              <w:right w:w="115" w:type="dxa"/>
            </w:tcMar>
          </w:tcPr>
          <w:p w14:paraId="74C31CD1" w14:textId="77777777" w:rsidR="001E53DB" w:rsidRPr="00466C14" w:rsidRDefault="001E53DB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-120" w:firstLine="0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933" w:type="pct"/>
            <w:noWrap/>
            <w:tcMar>
              <w:left w:w="115" w:type="dxa"/>
              <w:right w:w="115" w:type="dxa"/>
            </w:tcMar>
            <w:vAlign w:val="bottom"/>
          </w:tcPr>
          <w:p w14:paraId="27FFF403" w14:textId="34C78ABF" w:rsidR="001E53DB" w:rsidRPr="00466C14" w:rsidRDefault="001E53DB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Browallia New" w:eastAsia="Angsana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822" w:type="pct"/>
            <w:noWrap/>
            <w:tcMar>
              <w:left w:w="115" w:type="dxa"/>
              <w:right w:w="115" w:type="dxa"/>
            </w:tcMar>
            <w:vAlign w:val="bottom"/>
          </w:tcPr>
          <w:p w14:paraId="2140DA61" w14:textId="452B0798" w:rsidR="001E53DB" w:rsidRPr="00466C14" w:rsidRDefault="001E53DB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center"/>
              <w:rPr>
                <w:rFonts w:ascii="Browallia New" w:eastAsia="Angsana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264" w:type="pct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41B9338" w14:textId="443C79D3" w:rsidR="001E53DB" w:rsidRPr="00466C14" w:rsidRDefault="001E53DB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hanging="93"/>
              <w:jc w:val="center"/>
              <w:rPr>
                <w:rFonts w:ascii="Browallia New" w:eastAsia="Angsana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466C14">
              <w:rPr>
                <w:rFonts w:ascii="Browallia New" w:eastAsia="Angsana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สัดส่วนการถือ</w:t>
            </w:r>
            <w:r w:rsidRPr="00466C14">
              <w:rPr>
                <w:rFonts w:ascii="Browallia New" w:eastAsia="Angsana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หุ้น</w:t>
            </w:r>
          </w:p>
        </w:tc>
        <w:tc>
          <w:tcPr>
            <w:tcW w:w="1262" w:type="pct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B2C00FF" w14:textId="3A0453E1" w:rsidR="001E53DB" w:rsidRPr="00466C14" w:rsidRDefault="00A26BDC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center"/>
              <w:rPr>
                <w:rFonts w:ascii="Browallia New" w:eastAsia="Angsana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466C14">
              <w:rPr>
                <w:rFonts w:ascii="Browallia New" w:eastAsia="AngsanaNew" w:hAnsi="Browallia New" w:cs="Browallia New" w:hint="eastAsia"/>
                <w:b/>
                <w:bCs/>
                <w:sz w:val="24"/>
                <w:szCs w:val="24"/>
                <w:cs/>
                <w:lang w:eastAsia="en-GB" w:bidi="th-TH"/>
              </w:rPr>
              <w:t>ตามวิธี</w:t>
            </w:r>
            <w:r w:rsidR="001E53DB" w:rsidRPr="00466C14">
              <w:rPr>
                <w:rFonts w:ascii="Browallia New" w:eastAsia="Angsana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ราคาทุน</w:t>
            </w:r>
          </w:p>
        </w:tc>
      </w:tr>
      <w:tr w:rsidR="00895F09" w:rsidRPr="00466C14" w14:paraId="3D81EDEB" w14:textId="77777777" w:rsidTr="00E606B5">
        <w:trPr>
          <w:trHeight w:val="65"/>
        </w:trPr>
        <w:tc>
          <w:tcPr>
            <w:tcW w:w="719" w:type="pct"/>
            <w:noWrap/>
            <w:tcMar>
              <w:left w:w="115" w:type="dxa"/>
              <w:right w:w="115" w:type="dxa"/>
            </w:tcMar>
          </w:tcPr>
          <w:p w14:paraId="1E0FB49A" w14:textId="77777777" w:rsidR="00895F09" w:rsidRPr="00466C14" w:rsidRDefault="00895F09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-120" w:firstLine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3" w:type="pct"/>
            <w:noWrap/>
            <w:tcMar>
              <w:left w:w="115" w:type="dxa"/>
              <w:right w:w="115" w:type="dxa"/>
            </w:tcMar>
          </w:tcPr>
          <w:p w14:paraId="5B903217" w14:textId="77777777" w:rsidR="00895F09" w:rsidRPr="00466C14" w:rsidRDefault="00895F09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Browallia New" w:eastAsia="MS Mincho" w:hAnsi="Browallia New" w:cs="Browallia New"/>
                <w:b/>
                <w:bCs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822" w:type="pct"/>
            <w:noWrap/>
            <w:tcMar>
              <w:left w:w="115" w:type="dxa"/>
              <w:right w:w="115" w:type="dxa"/>
            </w:tcMar>
            <w:vAlign w:val="bottom"/>
          </w:tcPr>
          <w:p w14:paraId="45DE7465" w14:textId="01629FD5" w:rsidR="00895F09" w:rsidRPr="00466C14" w:rsidRDefault="00B73659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center"/>
              <w:rPr>
                <w:rFonts w:ascii="Browallia New" w:eastAsia="MS Mincho" w:hAnsi="Browallia New" w:cs="Browallia New"/>
                <w:b/>
                <w:bCs/>
                <w:spacing w:val="-8"/>
                <w:sz w:val="24"/>
                <w:szCs w:val="24"/>
                <w:lang w:val="en-US" w:eastAsia="th-TH"/>
              </w:rPr>
            </w:pPr>
            <w:r w:rsidRPr="00466C14">
              <w:rPr>
                <w:rFonts w:ascii="Browallia New" w:eastAsia="Angsana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ประเภทหลักทรัพย</w:t>
            </w:r>
            <w:r w:rsidRPr="00466C14">
              <w:rPr>
                <w:rFonts w:ascii="Browallia New" w:eastAsia="AngsanaNew" w:hAnsi="Browallia New" w:cs="Browallia New" w:hint="eastAsia"/>
                <w:b/>
                <w:bCs/>
                <w:sz w:val="24"/>
                <w:szCs w:val="24"/>
                <w:cs/>
                <w:lang w:eastAsia="en-GB" w:bidi="th-TH"/>
              </w:rPr>
              <w:t>์</w:t>
            </w:r>
          </w:p>
        </w:tc>
        <w:tc>
          <w:tcPr>
            <w:tcW w:w="632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17656C2" w14:textId="04EA4204" w:rsidR="00895F09" w:rsidRPr="00466C14" w:rsidRDefault="0028097F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-140" w:right="-72" w:hanging="2"/>
              <w:jc w:val="right"/>
              <w:rPr>
                <w:rFonts w:ascii="Browallia New" w:eastAsia="MS Mincho" w:hAnsi="Browallia New" w:cs="Browallia New"/>
                <w:b/>
                <w:bCs/>
                <w:spacing w:val="-8"/>
                <w:sz w:val="24"/>
                <w:szCs w:val="24"/>
                <w:cs/>
                <w:lang w:val="en-US" w:eastAsia="th-TH" w:bidi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31</w:t>
            </w:r>
            <w:r w:rsidR="00895F09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th-TH"/>
              </w:rPr>
              <w:t xml:space="preserve"> </w:t>
            </w:r>
            <w:r w:rsidR="00895F09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US" w:eastAsia="th-TH" w:bidi="th-TH"/>
              </w:rPr>
              <w:t>มีนาคม</w:t>
            </w:r>
            <w:r w:rsidR="00895F09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th-TH"/>
              </w:rPr>
              <w:br/>
            </w:r>
            <w:r w:rsidR="00895F09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US" w:eastAsia="th-TH" w:bidi="th-TH"/>
              </w:rPr>
              <w:t>พ</w:t>
            </w:r>
            <w:r w:rsidR="00895F09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.</w:t>
            </w:r>
            <w:r w:rsidR="00895F09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ศ</w:t>
            </w:r>
            <w:r w:rsidR="00895F09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632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CACD1AB" w14:textId="336B1D14" w:rsidR="00895F09" w:rsidRPr="00466C14" w:rsidRDefault="0028097F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-140" w:right="-72" w:firstLine="0"/>
              <w:jc w:val="right"/>
              <w:rPr>
                <w:rFonts w:ascii="Browallia New" w:eastAsia="MS Mincho" w:hAnsi="Browallia New" w:cs="Browallia New"/>
                <w:b/>
                <w:bCs/>
                <w:spacing w:val="-8"/>
                <w:sz w:val="24"/>
                <w:szCs w:val="24"/>
                <w:cs/>
                <w:lang w:val="en-US" w:eastAsia="th-TH" w:bidi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31</w:t>
            </w:r>
            <w:r w:rsidR="00895F09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 xml:space="preserve"> </w:t>
            </w:r>
            <w:r w:rsidR="00895F09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US" w:eastAsia="th-TH" w:bidi="th-TH"/>
              </w:rPr>
              <w:t>ธันวาคม</w:t>
            </w:r>
            <w:r w:rsidR="00895F09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th-TH"/>
              </w:rPr>
              <w:br/>
            </w:r>
            <w:r w:rsidR="00895F09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US" w:eastAsia="th-TH" w:bidi="th-TH"/>
              </w:rPr>
              <w:t>พ</w:t>
            </w:r>
            <w:r w:rsidR="00895F09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.</w:t>
            </w:r>
            <w:r w:rsidR="00895F09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ศ</w:t>
            </w:r>
            <w:r w:rsidR="00895F09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632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313EB99" w14:textId="72D5A293" w:rsidR="00895F09" w:rsidRPr="00466C14" w:rsidRDefault="0028097F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-140" w:right="-72" w:hanging="2"/>
              <w:jc w:val="right"/>
              <w:rPr>
                <w:rFonts w:ascii="Browallia New" w:eastAsia="MS Mincho" w:hAnsi="Browallia New" w:cs="Browallia New"/>
                <w:b/>
                <w:bCs/>
                <w:spacing w:val="-8"/>
                <w:sz w:val="24"/>
                <w:szCs w:val="24"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31</w:t>
            </w:r>
            <w:r w:rsidR="00895F09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th-TH"/>
              </w:rPr>
              <w:t xml:space="preserve"> </w:t>
            </w:r>
            <w:r w:rsidR="00895F09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US" w:eastAsia="th-TH" w:bidi="th-TH"/>
              </w:rPr>
              <w:t>มีนาคม</w:t>
            </w:r>
            <w:r w:rsidR="00895F09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th-TH"/>
              </w:rPr>
              <w:br/>
            </w:r>
            <w:r w:rsidR="00895F09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US" w:eastAsia="th-TH" w:bidi="th-TH"/>
              </w:rPr>
              <w:t>พ</w:t>
            </w:r>
            <w:r w:rsidR="00895F09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.</w:t>
            </w:r>
            <w:r w:rsidR="00895F09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ศ</w:t>
            </w:r>
            <w:r w:rsidR="00895F09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63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8D4A568" w14:textId="5CBFE331" w:rsidR="00895F09" w:rsidRPr="00466C14" w:rsidRDefault="0028097F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-140" w:right="-72" w:firstLine="0"/>
              <w:jc w:val="right"/>
              <w:rPr>
                <w:rFonts w:ascii="Browallia New" w:eastAsia="MS Mincho" w:hAnsi="Browallia New" w:cs="Browallia New"/>
                <w:b/>
                <w:bCs/>
                <w:spacing w:val="-8"/>
                <w:sz w:val="24"/>
                <w:szCs w:val="24"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31</w:t>
            </w:r>
            <w:r w:rsidR="00895F09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 xml:space="preserve"> </w:t>
            </w:r>
            <w:r w:rsidR="00895F09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US" w:eastAsia="th-TH" w:bidi="th-TH"/>
              </w:rPr>
              <w:t>ธันวาคม</w:t>
            </w:r>
            <w:r w:rsidR="00895F09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th-TH"/>
              </w:rPr>
              <w:br/>
            </w:r>
            <w:r w:rsidR="00895F09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US" w:eastAsia="th-TH" w:bidi="th-TH"/>
              </w:rPr>
              <w:t>พ</w:t>
            </w:r>
            <w:r w:rsidR="00895F09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.</w:t>
            </w:r>
            <w:r w:rsidR="00895F09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ศ</w:t>
            </w:r>
            <w:r w:rsidR="00895F09" w:rsidRPr="00466C1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2568</w:t>
            </w:r>
          </w:p>
        </w:tc>
      </w:tr>
      <w:tr w:rsidR="00895F09" w:rsidRPr="00466C14" w14:paraId="1C061488" w14:textId="77777777" w:rsidTr="00E606B5">
        <w:trPr>
          <w:trHeight w:val="65"/>
        </w:trPr>
        <w:tc>
          <w:tcPr>
            <w:tcW w:w="719" w:type="pct"/>
            <w:noWrap/>
            <w:tcMar>
              <w:left w:w="115" w:type="dxa"/>
              <w:right w:w="115" w:type="dxa"/>
            </w:tcMar>
          </w:tcPr>
          <w:p w14:paraId="028ACC7F" w14:textId="77777777" w:rsidR="00895F09" w:rsidRPr="00466C14" w:rsidRDefault="00895F09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-120" w:firstLine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3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1D3DD89" w14:textId="4B0E8AA6" w:rsidR="00895F09" w:rsidRPr="00466C14" w:rsidRDefault="009B0A3E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Browallia New" w:eastAsia="MS Mincho" w:hAnsi="Browallia New" w:cs="Browallia New"/>
                <w:b/>
                <w:bCs/>
                <w:spacing w:val="-8"/>
                <w:sz w:val="24"/>
                <w:szCs w:val="24"/>
                <w:lang w:val="en-US" w:eastAsia="th-TH"/>
              </w:rPr>
            </w:pPr>
            <w:r w:rsidRPr="00466C14">
              <w:rPr>
                <w:rFonts w:ascii="Browallia New" w:eastAsia="AngsanaNew" w:hAnsi="Browallia New" w:cs="Browallia New" w:hint="eastAsia"/>
                <w:b/>
                <w:bCs/>
                <w:sz w:val="24"/>
                <w:szCs w:val="24"/>
                <w:cs/>
                <w:lang w:eastAsia="en-GB" w:bidi="th-TH"/>
              </w:rPr>
              <w:t>ลักษณะ</w:t>
            </w:r>
            <w:r w:rsidR="00B73659" w:rsidRPr="00466C14">
              <w:rPr>
                <w:rFonts w:ascii="Browallia New" w:eastAsia="Angsana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ธุรกิจ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7E6A07D" w14:textId="15139DAB" w:rsidR="00895F09" w:rsidRPr="00466C14" w:rsidRDefault="00B73659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center"/>
              <w:rPr>
                <w:rFonts w:ascii="Browallia New" w:eastAsia="MS Mincho" w:hAnsi="Browallia New" w:cs="Browallia New"/>
                <w:b/>
                <w:bCs/>
                <w:spacing w:val="-8"/>
                <w:sz w:val="24"/>
                <w:szCs w:val="24"/>
                <w:lang w:val="en-US" w:eastAsia="th-TH"/>
              </w:rPr>
            </w:pPr>
            <w:r w:rsidRPr="00466C14">
              <w:rPr>
                <w:rFonts w:ascii="Browallia New" w:eastAsia="Angsana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ที่ลงทุน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5A7B7CC" w14:textId="159F9944" w:rsidR="00895F09" w:rsidRPr="00466C14" w:rsidRDefault="00895F09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hanging="2"/>
              <w:jc w:val="right"/>
              <w:rPr>
                <w:rFonts w:ascii="Browallia New" w:eastAsia="MS Mincho" w:hAnsi="Browallia New" w:cs="Browallia New"/>
                <w:b/>
                <w:bCs/>
                <w:spacing w:val="-8"/>
                <w:sz w:val="24"/>
                <w:szCs w:val="24"/>
                <w:lang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E42E586" w14:textId="2720E97B" w:rsidR="00895F09" w:rsidRPr="00466C14" w:rsidRDefault="00895F09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MS Mincho" w:hAnsi="Browallia New" w:cs="Browallia New"/>
                <w:b/>
                <w:bCs/>
                <w:spacing w:val="-8"/>
                <w:sz w:val="24"/>
                <w:szCs w:val="24"/>
                <w:lang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76C2C67" w14:textId="0F16402E" w:rsidR="00895F09" w:rsidRPr="00466C14" w:rsidRDefault="00895F09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hanging="2"/>
              <w:jc w:val="right"/>
              <w:rPr>
                <w:rFonts w:ascii="Browallia New" w:eastAsia="MS Mincho" w:hAnsi="Browallia New" w:cs="Browallia New"/>
                <w:b/>
                <w:bCs/>
                <w:spacing w:val="-8"/>
                <w:sz w:val="24"/>
                <w:szCs w:val="24"/>
                <w:lang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BF06CBF" w14:textId="63A8E42C" w:rsidR="00895F09" w:rsidRPr="00466C14" w:rsidRDefault="00895F09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MS Mincho" w:hAnsi="Browallia New" w:cs="Browallia New"/>
                <w:b/>
                <w:bCs/>
                <w:spacing w:val="-8"/>
                <w:sz w:val="24"/>
                <w:szCs w:val="24"/>
                <w:lang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895F09" w:rsidRPr="00466C14" w14:paraId="6EC9DC97" w14:textId="77777777" w:rsidTr="00E606B5">
        <w:trPr>
          <w:trHeight w:val="65"/>
        </w:trPr>
        <w:tc>
          <w:tcPr>
            <w:tcW w:w="719" w:type="pct"/>
            <w:noWrap/>
            <w:tcMar>
              <w:left w:w="115" w:type="dxa"/>
              <w:right w:w="115" w:type="dxa"/>
            </w:tcMar>
          </w:tcPr>
          <w:p w14:paraId="75F54385" w14:textId="77777777" w:rsidR="00895F09" w:rsidRPr="00466C14" w:rsidRDefault="00895F09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-120" w:firstLine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D2C2FF0" w14:textId="77777777" w:rsidR="00895F09" w:rsidRPr="00466C14" w:rsidRDefault="00895F09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Browallia New" w:eastAsia="MS Mincho" w:hAnsi="Browallia New" w:cs="Browallia New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337F650" w14:textId="77777777" w:rsidR="00895F09" w:rsidRPr="00466C14" w:rsidRDefault="00895F09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center"/>
              <w:rPr>
                <w:rFonts w:ascii="Browallia New" w:eastAsia="MS Mincho" w:hAnsi="Browallia New" w:cs="Browallia New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4F112AA" w14:textId="77777777" w:rsidR="00895F09" w:rsidRPr="00466C14" w:rsidRDefault="00895F09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hanging="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F65AEB1" w14:textId="77777777" w:rsidR="00895F09" w:rsidRPr="00466C14" w:rsidRDefault="00895F09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AEBB036" w14:textId="77777777" w:rsidR="00895F09" w:rsidRPr="00466C14" w:rsidRDefault="00895F09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hanging="2"/>
              <w:jc w:val="right"/>
              <w:rPr>
                <w:rFonts w:ascii="Browallia New" w:hAnsi="Browallia New" w:cs="Browalli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ED407D2" w14:textId="77777777" w:rsidR="00895F09" w:rsidRPr="00466C14" w:rsidRDefault="00895F09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895F09" w:rsidRPr="00466C14" w14:paraId="5C1BDE7F" w14:textId="77777777" w:rsidTr="00E606B5">
        <w:trPr>
          <w:trHeight w:val="288"/>
        </w:trPr>
        <w:tc>
          <w:tcPr>
            <w:tcW w:w="719" w:type="pct"/>
            <w:noWrap/>
            <w:tcMar>
              <w:left w:w="115" w:type="dxa"/>
              <w:right w:w="115" w:type="dxa"/>
            </w:tcMar>
            <w:vAlign w:val="bottom"/>
          </w:tcPr>
          <w:p w14:paraId="7367B787" w14:textId="77777777" w:rsidR="00895F09" w:rsidRPr="00466C14" w:rsidRDefault="00895F09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-120" w:firstLine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บริษัทย่อย</w:t>
            </w:r>
          </w:p>
        </w:tc>
        <w:tc>
          <w:tcPr>
            <w:tcW w:w="933" w:type="pct"/>
            <w:noWrap/>
            <w:tcMar>
              <w:left w:w="115" w:type="dxa"/>
              <w:right w:w="115" w:type="dxa"/>
            </w:tcMar>
          </w:tcPr>
          <w:p w14:paraId="6CF8BBF0" w14:textId="77777777" w:rsidR="00895F09" w:rsidRPr="00466C14" w:rsidRDefault="00895F09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22" w:type="pct"/>
            <w:noWrap/>
            <w:tcMar>
              <w:left w:w="115" w:type="dxa"/>
              <w:right w:w="115" w:type="dxa"/>
            </w:tcMar>
          </w:tcPr>
          <w:p w14:paraId="1D4ED6CF" w14:textId="77777777" w:rsidR="00895F09" w:rsidRPr="00466C14" w:rsidRDefault="00895F09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noWrap/>
            <w:tcMar>
              <w:left w:w="115" w:type="dxa"/>
              <w:right w:w="115" w:type="dxa"/>
            </w:tcMar>
          </w:tcPr>
          <w:p w14:paraId="749376F9" w14:textId="77777777" w:rsidR="00895F09" w:rsidRPr="00466C14" w:rsidRDefault="00895F09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hanging="9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noWrap/>
            <w:tcMar>
              <w:left w:w="115" w:type="dxa"/>
              <w:right w:w="115" w:type="dxa"/>
            </w:tcMar>
          </w:tcPr>
          <w:p w14:paraId="58481C00" w14:textId="77777777" w:rsidR="00895F09" w:rsidRPr="00466C14" w:rsidRDefault="00895F09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noWrap/>
            <w:tcMar>
              <w:left w:w="115" w:type="dxa"/>
              <w:right w:w="115" w:type="dxa"/>
            </w:tcMar>
          </w:tcPr>
          <w:p w14:paraId="61671B6B" w14:textId="77777777" w:rsidR="00895F09" w:rsidRPr="00466C14" w:rsidRDefault="00895F09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0" w:type="pct"/>
            <w:noWrap/>
            <w:tcMar>
              <w:left w:w="115" w:type="dxa"/>
              <w:right w:w="115" w:type="dxa"/>
            </w:tcMar>
          </w:tcPr>
          <w:p w14:paraId="4B93B588" w14:textId="77777777" w:rsidR="00895F09" w:rsidRPr="00466C14" w:rsidRDefault="00895F09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606B5" w:rsidRPr="00466C14" w14:paraId="4D67B975" w14:textId="77777777" w:rsidTr="00E606B5">
        <w:trPr>
          <w:trHeight w:val="288"/>
        </w:trPr>
        <w:tc>
          <w:tcPr>
            <w:tcW w:w="719" w:type="pct"/>
            <w:noWrap/>
            <w:tcMar>
              <w:left w:w="115" w:type="dxa"/>
              <w:right w:w="115" w:type="dxa"/>
            </w:tcMar>
          </w:tcPr>
          <w:p w14:paraId="3433861B" w14:textId="77777777" w:rsidR="00E606B5" w:rsidRPr="00466C14" w:rsidRDefault="00E606B5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0"/>
              <w:rPr>
                <w:rFonts w:ascii="Browallia New" w:eastAsia="AngsanaNew" w:hAnsi="Browallia New" w:cs="Browallia New"/>
                <w:sz w:val="24"/>
                <w:szCs w:val="24"/>
                <w:lang w:eastAsia="en-GB"/>
              </w:rPr>
            </w:pPr>
            <w:r w:rsidRPr="00466C14">
              <w:rPr>
                <w:rFonts w:ascii="Browallia New" w:eastAsia="AngsanaNew" w:hAnsi="Browallia New" w:cs="Browallia New"/>
                <w:sz w:val="24"/>
                <w:szCs w:val="24"/>
                <w:cs/>
                <w:lang w:eastAsia="en-GB"/>
              </w:rPr>
              <w:t>บริษัท ไทยไมโคร</w:t>
            </w:r>
            <w:r w:rsidRPr="00466C14">
              <w:rPr>
                <w:rFonts w:ascii="Browallia New" w:eastAsia="AngsanaNew" w:hAnsi="Browallia New" w:cs="Browallia New"/>
                <w:sz w:val="24"/>
                <w:szCs w:val="24"/>
                <w:lang w:eastAsia="en-GB"/>
              </w:rPr>
              <w:br/>
              <w:t xml:space="preserve">   </w:t>
            </w:r>
            <w:r w:rsidRPr="00466C14">
              <w:rPr>
                <w:rFonts w:ascii="Browallia New" w:eastAsia="AngsanaNew" w:hAnsi="Browallia New" w:cs="Browallia New"/>
                <w:sz w:val="24"/>
                <w:szCs w:val="24"/>
                <w:cs/>
                <w:lang w:eastAsia="en-GB"/>
              </w:rPr>
              <w:t>ดิจิทัล โซลูชั่นส์</w:t>
            </w:r>
            <w:r w:rsidRPr="00466C14">
              <w:rPr>
                <w:rFonts w:ascii="Browallia New" w:eastAsia="Angsana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466C14">
              <w:rPr>
                <w:rFonts w:ascii="Browallia New" w:eastAsia="AngsanaNew" w:hAnsi="Browallia New" w:cs="Browallia New"/>
                <w:sz w:val="24"/>
                <w:szCs w:val="24"/>
                <w:lang w:eastAsia="en-GB"/>
              </w:rPr>
              <w:br/>
              <w:t xml:space="preserve">   </w:t>
            </w:r>
            <w:r w:rsidRPr="00466C14">
              <w:rPr>
                <w:rFonts w:ascii="Browallia New" w:eastAsia="AngsanaNew" w:hAnsi="Browallia New" w:cs="Browallia New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933" w:type="pct"/>
            <w:noWrap/>
            <w:tcMar>
              <w:left w:w="115" w:type="dxa"/>
              <w:right w:w="115" w:type="dxa"/>
            </w:tcMar>
          </w:tcPr>
          <w:p w14:paraId="37AC76BA" w14:textId="1C5FEC95" w:rsidR="00E606B5" w:rsidRPr="00466C14" w:rsidRDefault="00E606B5" w:rsidP="00600390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66C14">
              <w:rPr>
                <w:rFonts w:ascii="Browallia New" w:eastAsia="AngsanaNew" w:hAnsi="Browallia New" w:cs="Browallia New"/>
                <w:sz w:val="24"/>
                <w:szCs w:val="24"/>
                <w:cs/>
                <w:lang w:eastAsia="en-GB" w:bidi="th-TH"/>
              </w:rPr>
              <w:t>การให้บริการชำร</w:t>
            </w:r>
            <w:r w:rsidRPr="00466C14">
              <w:rPr>
                <w:rFonts w:ascii="Browallia New" w:eastAsia="AngsanaNew" w:hAnsi="Browallia New" w:cs="Browallia New" w:hint="eastAsia"/>
                <w:sz w:val="24"/>
                <w:szCs w:val="24"/>
                <w:cs/>
                <w:lang w:eastAsia="en-GB" w:bidi="th-TH"/>
              </w:rPr>
              <w:t>ะ</w:t>
            </w:r>
            <w:r w:rsidRPr="00466C14">
              <w:rPr>
                <w:rFonts w:ascii="Browallia New" w:eastAsia="AngsanaNew" w:hAnsi="Browallia New" w:cs="Browallia New"/>
                <w:sz w:val="24"/>
                <w:szCs w:val="24"/>
                <w:cs/>
                <w:lang w:eastAsia="en-GB" w:bidi="th-TH"/>
              </w:rPr>
              <w:t>เงิน</w:t>
            </w:r>
            <w:r w:rsidRPr="00466C14">
              <w:rPr>
                <w:rFonts w:ascii="Browallia New" w:eastAsia="AngsanaNew" w:hAnsi="Browallia New" w:cs="Browallia New"/>
                <w:sz w:val="24"/>
                <w:szCs w:val="24"/>
                <w:lang w:eastAsia="en-GB" w:bidi="th-TH"/>
              </w:rPr>
              <w:br/>
              <w:t xml:space="preserve">   </w:t>
            </w:r>
            <w:r w:rsidRPr="00466C14">
              <w:rPr>
                <w:rFonts w:ascii="Browallia New" w:eastAsia="AngsanaNew" w:hAnsi="Browallia New" w:cs="Browallia New"/>
                <w:sz w:val="24"/>
                <w:szCs w:val="24"/>
                <w:cs/>
                <w:lang w:eastAsia="en-GB" w:bidi="th-TH"/>
              </w:rPr>
              <w:t>ทางอิเล็กทรอนิกส์</w:t>
            </w:r>
            <w:r w:rsidRPr="00466C14">
              <w:rPr>
                <w:rFonts w:ascii="Browallia New" w:eastAsia="AngsanaNew" w:hAnsi="Browallia New" w:cs="Browallia New"/>
                <w:sz w:val="24"/>
                <w:szCs w:val="24"/>
                <w:lang w:eastAsia="en-GB" w:bidi="th-TH"/>
              </w:rPr>
              <w:br/>
              <w:t xml:space="preserve">   </w:t>
            </w:r>
            <w:r w:rsidRPr="00466C14">
              <w:rPr>
                <w:rFonts w:ascii="Browallia New" w:eastAsia="AngsanaNew" w:hAnsi="Browallia New" w:cs="Browallia New"/>
                <w:sz w:val="24"/>
                <w:szCs w:val="24"/>
                <w:cs/>
                <w:lang w:eastAsia="en-GB" w:bidi="th-TH"/>
              </w:rPr>
              <w:t>และการให้บริการ</w:t>
            </w:r>
            <w:r w:rsidRPr="00466C14">
              <w:rPr>
                <w:rFonts w:ascii="Browallia New" w:eastAsia="AngsanaNew" w:hAnsi="Browallia New" w:cs="Browallia New"/>
                <w:sz w:val="24"/>
                <w:szCs w:val="24"/>
                <w:lang w:eastAsia="en-GB" w:bidi="th-TH"/>
              </w:rPr>
              <w:br/>
              <w:t xml:space="preserve">   </w:t>
            </w:r>
            <w:r w:rsidRPr="00466C14">
              <w:rPr>
                <w:rFonts w:ascii="Browallia New" w:eastAsia="AngsanaNew" w:hAnsi="Browallia New" w:cs="Browallia New"/>
                <w:sz w:val="24"/>
                <w:szCs w:val="24"/>
                <w:cs/>
                <w:lang w:eastAsia="en-GB" w:bidi="th-TH"/>
              </w:rPr>
              <w:t>เงินอิเล็กทรอนิกส์</w:t>
            </w:r>
          </w:p>
        </w:tc>
        <w:tc>
          <w:tcPr>
            <w:tcW w:w="822" w:type="pct"/>
            <w:noWrap/>
            <w:tcMar>
              <w:left w:w="115" w:type="dxa"/>
              <w:right w:w="115" w:type="dxa"/>
            </w:tcMar>
          </w:tcPr>
          <w:p w14:paraId="5CDEC6A8" w14:textId="55557D10" w:rsidR="00E606B5" w:rsidRPr="00466C14" w:rsidRDefault="00E606B5" w:rsidP="00600390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jc w:val="center"/>
              <w:rPr>
                <w:rFonts w:ascii="Browallia New" w:eastAsia="Angsana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466C14">
              <w:rPr>
                <w:rFonts w:ascii="Browallia New" w:eastAsia="AngsanaNew" w:hAnsi="Browallia New" w:cs="Browallia New" w:hint="eastAsia"/>
                <w:sz w:val="24"/>
                <w:szCs w:val="24"/>
                <w:cs/>
                <w:lang w:eastAsia="en-GB" w:bidi="th-TH"/>
              </w:rPr>
              <w:t>หุ้นสามัญ</w:t>
            </w:r>
          </w:p>
        </w:tc>
        <w:tc>
          <w:tcPr>
            <w:tcW w:w="632" w:type="pct"/>
            <w:noWrap/>
            <w:tcMar>
              <w:left w:w="115" w:type="dxa"/>
              <w:right w:w="115" w:type="dxa"/>
            </w:tcMar>
            <w:vAlign w:val="bottom"/>
          </w:tcPr>
          <w:p w14:paraId="697815B0" w14:textId="2E4E0110" w:rsidR="00E606B5" w:rsidRPr="00466C14" w:rsidRDefault="0028097F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97F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AA57AF" w:rsidRPr="00466C1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8097F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632" w:type="pct"/>
            <w:noWrap/>
            <w:tcMar>
              <w:left w:w="115" w:type="dxa"/>
              <w:right w:w="115" w:type="dxa"/>
            </w:tcMar>
            <w:vAlign w:val="bottom"/>
          </w:tcPr>
          <w:p w14:paraId="3EE4E80A" w14:textId="64C8FB8B" w:rsidR="00E606B5" w:rsidRPr="00466C14" w:rsidRDefault="0028097F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97F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E606B5" w:rsidRPr="00466C1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8097F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EA69F12" w14:textId="49F75E8F" w:rsidR="00E606B5" w:rsidRPr="00466C14" w:rsidRDefault="0028097F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8097F">
              <w:rPr>
                <w:rFonts w:ascii="Browallia New" w:hAnsi="Browallia New" w:cs="Browallia New"/>
                <w:sz w:val="24"/>
                <w:szCs w:val="24"/>
              </w:rPr>
              <w:t>450</w:t>
            </w:r>
            <w:r w:rsidR="00E606B5" w:rsidRPr="00466C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097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93174C5" w14:textId="6185BE8A" w:rsidR="00E606B5" w:rsidRPr="00466C14" w:rsidRDefault="0028097F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8097F">
              <w:rPr>
                <w:rFonts w:ascii="Browallia New" w:hAnsi="Browallia New" w:cs="Browallia New"/>
                <w:sz w:val="24"/>
                <w:szCs w:val="24"/>
              </w:rPr>
              <w:t>450</w:t>
            </w:r>
            <w:r w:rsidR="00E606B5" w:rsidRPr="00466C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097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E606B5" w:rsidRPr="00466C14" w14:paraId="05726117" w14:textId="77777777" w:rsidTr="00E606B5">
        <w:trPr>
          <w:trHeight w:val="288"/>
        </w:trPr>
        <w:tc>
          <w:tcPr>
            <w:tcW w:w="719" w:type="pct"/>
            <w:noWrap/>
            <w:tcMar>
              <w:left w:w="115" w:type="dxa"/>
              <w:right w:w="115" w:type="dxa"/>
            </w:tcMar>
          </w:tcPr>
          <w:p w14:paraId="1F42916D" w14:textId="77777777" w:rsidR="00E606B5" w:rsidRPr="00466C14" w:rsidRDefault="00E606B5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0"/>
              <w:rPr>
                <w:rFonts w:ascii="Browallia New" w:eastAsia="Angsana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933" w:type="pct"/>
            <w:noWrap/>
            <w:tcMar>
              <w:left w:w="115" w:type="dxa"/>
              <w:right w:w="115" w:type="dxa"/>
            </w:tcMar>
          </w:tcPr>
          <w:p w14:paraId="57D1C6DB" w14:textId="77777777" w:rsidR="00E606B5" w:rsidRPr="00466C14" w:rsidRDefault="00E606B5" w:rsidP="00600390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jc w:val="center"/>
              <w:rPr>
                <w:rFonts w:ascii="Browallia New" w:eastAsia="AngsanaNew" w:hAnsi="Browallia New" w:cs="Browallia New"/>
                <w:sz w:val="24"/>
                <w:szCs w:val="24"/>
                <w:rtl/>
                <w:cs/>
                <w:lang w:eastAsia="en-GB"/>
              </w:rPr>
            </w:pPr>
          </w:p>
        </w:tc>
        <w:tc>
          <w:tcPr>
            <w:tcW w:w="822" w:type="pct"/>
            <w:noWrap/>
            <w:tcMar>
              <w:left w:w="115" w:type="dxa"/>
              <w:right w:w="115" w:type="dxa"/>
            </w:tcMar>
          </w:tcPr>
          <w:p w14:paraId="25C6AB9B" w14:textId="77777777" w:rsidR="00E606B5" w:rsidRPr="00466C14" w:rsidRDefault="00E606B5" w:rsidP="00600390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right="-72" w:firstLine="0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2" w:type="pct"/>
            <w:noWrap/>
            <w:tcMar>
              <w:left w:w="115" w:type="dxa"/>
              <w:right w:w="115" w:type="dxa"/>
            </w:tcMar>
            <w:vAlign w:val="bottom"/>
          </w:tcPr>
          <w:p w14:paraId="51B2304D" w14:textId="77777777" w:rsidR="00E606B5" w:rsidRPr="00466C14" w:rsidRDefault="00E606B5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2" w:type="pct"/>
            <w:noWrap/>
            <w:tcMar>
              <w:left w:w="115" w:type="dxa"/>
              <w:right w:w="115" w:type="dxa"/>
            </w:tcMar>
            <w:vAlign w:val="bottom"/>
          </w:tcPr>
          <w:p w14:paraId="3BF3CF64" w14:textId="77777777" w:rsidR="00E606B5" w:rsidRPr="00466C14" w:rsidRDefault="00E606B5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3680BDE" w14:textId="01CF19D7" w:rsidR="00E606B5" w:rsidRPr="00466C14" w:rsidRDefault="0028097F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97F">
              <w:rPr>
                <w:rFonts w:ascii="Browallia New" w:hAnsi="Browallia New" w:cs="Browallia New"/>
                <w:sz w:val="24"/>
                <w:szCs w:val="24"/>
              </w:rPr>
              <w:t>450</w:t>
            </w:r>
            <w:r w:rsidR="00E606B5" w:rsidRPr="00466C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097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99C03A4" w14:textId="1CE7AB7F" w:rsidR="00E606B5" w:rsidRPr="00466C14" w:rsidRDefault="0028097F" w:rsidP="00600390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97F">
              <w:rPr>
                <w:rFonts w:ascii="Browallia New" w:hAnsi="Browallia New" w:cs="Browallia New"/>
                <w:sz w:val="24"/>
                <w:szCs w:val="24"/>
              </w:rPr>
              <w:t>450</w:t>
            </w:r>
            <w:r w:rsidR="00E606B5" w:rsidRPr="00466C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097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</w:tbl>
    <w:p w14:paraId="10036E73" w14:textId="77777777" w:rsidR="001E53DB" w:rsidRPr="00466C14" w:rsidRDefault="001E53DB" w:rsidP="006003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6B3814FB" w14:textId="49C59C27" w:rsidR="00722696" w:rsidRPr="00466C14" w:rsidRDefault="00722696" w:rsidP="00600390">
      <w:pPr>
        <w:pStyle w:val="Heading1"/>
        <w:keepLines/>
        <w:numPr>
          <w:ilvl w:val="0"/>
          <w:numId w:val="3"/>
        </w:numPr>
        <w:shd w:val="clear" w:color="auto" w:fill="auto"/>
        <w:tabs>
          <w:tab w:val="num" w:pos="63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u w:val="none"/>
        </w:rPr>
      </w:pPr>
      <w:r w:rsidRPr="00466C14">
        <w:rPr>
          <w:rFonts w:ascii="Browallia New" w:hAnsi="Browallia New" w:cs="Browallia New"/>
          <w:sz w:val="26"/>
          <w:szCs w:val="26"/>
          <w:u w:val="none"/>
          <w:cs/>
        </w:rPr>
        <w:t>เงินให้สินเชื่อแก่ลูกหนี้และดอกเบี้ยค้างรับสุทธิ</w:t>
      </w:r>
    </w:p>
    <w:p w14:paraId="68264DFF" w14:textId="77777777" w:rsidR="00D31D7C" w:rsidRPr="00466C14" w:rsidRDefault="00D31D7C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56494C3B" w14:textId="5667AE85" w:rsidR="00C45131" w:rsidRPr="00466C14" w:rsidRDefault="0028097F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  <w:lang w:eastAsia="en-GB"/>
        </w:rPr>
      </w:pPr>
      <w:r w:rsidRPr="0028097F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C45131" w:rsidRPr="00466C1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8097F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2B4147" w:rsidRPr="00466C14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C45131" w:rsidRPr="00466C14">
        <w:rPr>
          <w:rFonts w:ascii="Browallia New" w:hAnsi="Browallia New" w:cs="Browallia New"/>
          <w:b/>
          <w:bCs/>
          <w:sz w:val="26"/>
          <w:szCs w:val="26"/>
          <w:cs/>
          <w:lang w:eastAsia="en-GB"/>
        </w:rPr>
        <w:t>จำแนกตามประเภทเงินให้สินเชื่อ</w:t>
      </w:r>
    </w:p>
    <w:p w14:paraId="5AE60396" w14:textId="77777777" w:rsidR="00A12937" w:rsidRPr="00466C14" w:rsidRDefault="00A12937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69"/>
        <w:gridCol w:w="1544"/>
        <w:gridCol w:w="1545"/>
      </w:tblGrid>
      <w:tr w:rsidR="00882F49" w:rsidRPr="00466C14" w14:paraId="4F623C11" w14:textId="77777777" w:rsidTr="00B97F25">
        <w:trPr>
          <w:tblHeader/>
        </w:trPr>
        <w:tc>
          <w:tcPr>
            <w:tcW w:w="6469" w:type="dxa"/>
            <w:noWrap/>
            <w:tcMar>
              <w:left w:w="115" w:type="dxa"/>
              <w:right w:w="115" w:type="dxa"/>
            </w:tcMar>
          </w:tcPr>
          <w:p w14:paraId="6B2BA72C" w14:textId="77777777" w:rsidR="00882F49" w:rsidRPr="00466C14" w:rsidRDefault="00882F4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089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04B92F8F" w14:textId="0CED85F1" w:rsidR="00882F49" w:rsidRPr="00466C14" w:rsidRDefault="00162DC1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ข้อมูลทางการเงินรวมและ</w:t>
            </w: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br/>
              <w:t>ข้อมูลทางการเงินเฉพาะธนาคาร</w:t>
            </w:r>
          </w:p>
        </w:tc>
      </w:tr>
      <w:tr w:rsidR="00162DC1" w:rsidRPr="00466C14" w14:paraId="1FAE38BD" w14:textId="77777777" w:rsidTr="00B97F25">
        <w:trPr>
          <w:tblHeader/>
        </w:trPr>
        <w:tc>
          <w:tcPr>
            <w:tcW w:w="6469" w:type="dxa"/>
            <w:noWrap/>
            <w:tcMar>
              <w:left w:w="115" w:type="dxa"/>
              <w:right w:w="115" w:type="dxa"/>
            </w:tcMar>
          </w:tcPr>
          <w:p w14:paraId="4A9EB353" w14:textId="77777777" w:rsidR="00162DC1" w:rsidRPr="00466C14" w:rsidRDefault="00162DC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55248AD" w14:textId="662A57EC" w:rsidR="00162DC1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162DC1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t xml:space="preserve"> </w:t>
            </w:r>
            <w:r w:rsidR="00162DC1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มีนาคม</w:t>
            </w:r>
            <w:r w:rsidR="00162DC1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br/>
            </w:r>
            <w:r w:rsidR="00162DC1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="00162DC1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162DC1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162DC1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0BAF74F" w14:textId="4CB65998" w:rsidR="00162DC1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162DC1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 </w:t>
            </w:r>
            <w:r w:rsidR="00162DC1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ธันวาคม</w:t>
            </w:r>
            <w:r w:rsidR="00162DC1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br/>
            </w:r>
            <w:r w:rsidR="00162DC1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="00162DC1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162DC1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162DC1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</w:tr>
      <w:tr w:rsidR="00162DC1" w:rsidRPr="00466C14" w14:paraId="0A3023B5" w14:textId="77777777" w:rsidTr="00B97F25">
        <w:trPr>
          <w:tblHeader/>
        </w:trPr>
        <w:tc>
          <w:tcPr>
            <w:tcW w:w="6469" w:type="dxa"/>
            <w:noWrap/>
            <w:tcMar>
              <w:left w:w="115" w:type="dxa"/>
              <w:right w:w="115" w:type="dxa"/>
            </w:tcMar>
          </w:tcPr>
          <w:p w14:paraId="5C726DD3" w14:textId="77777777" w:rsidR="00162DC1" w:rsidRPr="00466C14" w:rsidRDefault="00162DC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CEC1FF4" w14:textId="7D6D50D7" w:rsidR="00162DC1" w:rsidRPr="00466C14" w:rsidRDefault="00162DC1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992A77B" w14:textId="65C34F93" w:rsidR="00162DC1" w:rsidRPr="00466C14" w:rsidRDefault="00162DC1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162DC1" w:rsidRPr="00466C14" w14:paraId="2CD05B82" w14:textId="77777777" w:rsidTr="00B97F25">
        <w:tc>
          <w:tcPr>
            <w:tcW w:w="6469" w:type="dxa"/>
            <w:noWrap/>
            <w:tcMar>
              <w:left w:w="115" w:type="dxa"/>
              <w:right w:w="115" w:type="dxa"/>
            </w:tcMar>
          </w:tcPr>
          <w:p w14:paraId="73D67A58" w14:textId="77777777" w:rsidR="00162DC1" w:rsidRPr="00466C14" w:rsidRDefault="00162DC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6206687" w14:textId="77777777" w:rsidR="00162DC1" w:rsidRPr="00466C14" w:rsidRDefault="00162DC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409F388" w14:textId="77777777" w:rsidR="00162DC1" w:rsidRPr="00466C14" w:rsidRDefault="00162DC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62DC1" w:rsidRPr="00466C14" w14:paraId="07830B5D" w14:textId="77777777" w:rsidTr="00B97F25">
        <w:tc>
          <w:tcPr>
            <w:tcW w:w="6469" w:type="dxa"/>
            <w:noWrap/>
            <w:tcMar>
              <w:left w:w="115" w:type="dxa"/>
              <w:right w:w="115" w:type="dxa"/>
            </w:tcMar>
            <w:vAlign w:val="bottom"/>
          </w:tcPr>
          <w:p w14:paraId="50535F6B" w14:textId="600C05ED" w:rsidR="00162DC1" w:rsidRPr="00466C14" w:rsidRDefault="00162DC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544" w:type="dxa"/>
            <w:noWrap/>
            <w:tcMar>
              <w:left w:w="115" w:type="dxa"/>
              <w:right w:w="115" w:type="dxa"/>
            </w:tcMar>
          </w:tcPr>
          <w:p w14:paraId="298079DE" w14:textId="7A549D4D" w:rsidR="00162DC1" w:rsidRPr="00466C14" w:rsidRDefault="00F4622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45" w:type="dxa"/>
            <w:noWrap/>
            <w:tcMar>
              <w:left w:w="115" w:type="dxa"/>
              <w:right w:w="115" w:type="dxa"/>
            </w:tcMar>
          </w:tcPr>
          <w:p w14:paraId="40D00600" w14:textId="0BF00207" w:rsidR="00162DC1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62DC1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162DC1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</w:tr>
      <w:tr w:rsidR="00162DC1" w:rsidRPr="00466C14" w14:paraId="405CC091" w14:textId="77777777" w:rsidTr="00B97F25">
        <w:tc>
          <w:tcPr>
            <w:tcW w:w="6469" w:type="dxa"/>
            <w:noWrap/>
            <w:tcMar>
              <w:left w:w="115" w:type="dxa"/>
              <w:right w:w="115" w:type="dxa"/>
            </w:tcMar>
            <w:vAlign w:val="bottom"/>
          </w:tcPr>
          <w:p w14:paraId="4957AEB3" w14:textId="484C4710" w:rsidR="00162DC1" w:rsidRPr="00466C14" w:rsidRDefault="00162DC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>เงินให้กู้ยืม</w:t>
            </w:r>
          </w:p>
        </w:tc>
        <w:tc>
          <w:tcPr>
            <w:tcW w:w="1544" w:type="dxa"/>
            <w:noWrap/>
            <w:tcMar>
              <w:left w:w="115" w:type="dxa"/>
              <w:right w:w="115" w:type="dxa"/>
            </w:tcMar>
          </w:tcPr>
          <w:p w14:paraId="43D5E08B" w14:textId="0835D1F8" w:rsidR="00162DC1" w:rsidRPr="00466C14" w:rsidRDefault="00F4622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45" w:type="dxa"/>
            <w:noWrap/>
            <w:tcMar>
              <w:left w:w="115" w:type="dxa"/>
              <w:right w:w="115" w:type="dxa"/>
            </w:tcMar>
          </w:tcPr>
          <w:p w14:paraId="7F141453" w14:textId="1E261763" w:rsidR="00162DC1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162DC1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162DC1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</w:p>
        </w:tc>
      </w:tr>
      <w:tr w:rsidR="00162DC1" w:rsidRPr="00466C14" w14:paraId="7875EB8A" w14:textId="77777777">
        <w:tc>
          <w:tcPr>
            <w:tcW w:w="6469" w:type="dxa"/>
            <w:noWrap/>
            <w:tcMar>
              <w:left w:w="115" w:type="dxa"/>
              <w:right w:w="115" w:type="dxa"/>
            </w:tcMar>
            <w:vAlign w:val="bottom"/>
          </w:tcPr>
          <w:p w14:paraId="415463CD" w14:textId="314F1538" w:rsidR="00162DC1" w:rsidRPr="00466C14" w:rsidRDefault="00162DC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>ตั๋วเงิน</w:t>
            </w:r>
          </w:p>
        </w:tc>
        <w:tc>
          <w:tcPr>
            <w:tcW w:w="1544" w:type="dxa"/>
            <w:noWrap/>
            <w:tcMar>
              <w:left w:w="115" w:type="dxa"/>
              <w:right w:w="115" w:type="dxa"/>
            </w:tcMar>
          </w:tcPr>
          <w:p w14:paraId="5D85833E" w14:textId="7EB1CF3F" w:rsidR="00162DC1" w:rsidRPr="00466C14" w:rsidRDefault="00F4622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45" w:type="dxa"/>
            <w:noWrap/>
            <w:tcMar>
              <w:left w:w="115" w:type="dxa"/>
              <w:right w:w="115" w:type="dxa"/>
            </w:tcMar>
          </w:tcPr>
          <w:p w14:paraId="6608BE35" w14:textId="78D1B7F6" w:rsidR="00162DC1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62DC1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="00162DC1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</w:tr>
      <w:tr w:rsidR="00162DC1" w:rsidRPr="00466C14" w14:paraId="33D7D444" w14:textId="77777777">
        <w:tc>
          <w:tcPr>
            <w:tcW w:w="6469" w:type="dxa"/>
            <w:noWrap/>
            <w:tcMar>
              <w:left w:w="115" w:type="dxa"/>
              <w:right w:w="115" w:type="dxa"/>
            </w:tcMar>
            <w:vAlign w:val="bottom"/>
          </w:tcPr>
          <w:p w14:paraId="261BD111" w14:textId="79F6F0F1" w:rsidR="00162DC1" w:rsidRPr="00466C14" w:rsidRDefault="00162DC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4304F6C" w14:textId="7FCA6409" w:rsidR="00162DC1" w:rsidRPr="00466C14" w:rsidRDefault="00F4622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C639856" w14:textId="1B1F9E3E" w:rsidR="00162DC1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62DC1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162DC1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</w:p>
        </w:tc>
      </w:tr>
      <w:tr w:rsidR="00162DC1" w:rsidRPr="00466C14" w14:paraId="1867B617" w14:textId="77777777" w:rsidTr="00201140">
        <w:tc>
          <w:tcPr>
            <w:tcW w:w="6469" w:type="dxa"/>
            <w:noWrap/>
            <w:tcMar>
              <w:left w:w="115" w:type="dxa"/>
              <w:right w:w="115" w:type="dxa"/>
            </w:tcMar>
            <w:vAlign w:val="bottom"/>
          </w:tcPr>
          <w:p w14:paraId="6CDB3650" w14:textId="5DC15FDA" w:rsidR="00162DC1" w:rsidRPr="00466C14" w:rsidRDefault="00162DC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0BF93D9" w14:textId="392D6F6D" w:rsidR="00162DC1" w:rsidRPr="00466C14" w:rsidRDefault="00822580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097BE2E" w14:textId="4E19AF75" w:rsidR="00162DC1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162DC1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="00162DC1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</w:tr>
      <w:tr w:rsidR="00162DC1" w:rsidRPr="00466C14" w14:paraId="47384343" w14:textId="77777777" w:rsidTr="00201140">
        <w:tc>
          <w:tcPr>
            <w:tcW w:w="6469" w:type="dxa"/>
            <w:noWrap/>
            <w:tcMar>
              <w:left w:w="115" w:type="dxa"/>
              <w:right w:w="115" w:type="dxa"/>
            </w:tcMar>
            <w:vAlign w:val="bottom"/>
          </w:tcPr>
          <w:p w14:paraId="79820698" w14:textId="1115C62D" w:rsidR="00162DC1" w:rsidRPr="00466C14" w:rsidRDefault="00162DC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Angsana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/>
                <w:sz w:val="26"/>
                <w:szCs w:val="26"/>
                <w:u w:val="single"/>
                <w:cs/>
                <w:lang w:eastAsia="en-GB"/>
              </w:rPr>
              <w:t>บวก</w:t>
            </w:r>
            <w:r w:rsidRPr="00466C14">
              <w:rPr>
                <w:rFonts w:ascii="Browallia New" w:eastAsia="Angsana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CE0BDC" w:rsidRPr="00466C14">
              <w:rPr>
                <w:rFonts w:ascii="Browallia New" w:eastAsia="AngsanaNew" w:hAnsi="Browallia New" w:cs="Browallia New" w:hint="cs"/>
                <w:sz w:val="26"/>
                <w:szCs w:val="26"/>
                <w:cs/>
                <w:lang w:eastAsia="en-GB"/>
              </w:rPr>
              <w:t xml:space="preserve"> </w:t>
            </w:r>
            <w:r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C43F7AC" w14:textId="6FDA61D1" w:rsidR="00162DC1" w:rsidRPr="00466C14" w:rsidRDefault="00822580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6813E1A" w14:textId="08684660" w:rsidR="00162DC1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62DC1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162DC1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</w:tr>
      <w:tr w:rsidR="00162DC1" w:rsidRPr="00466C14" w14:paraId="16CA39CA" w14:textId="77777777" w:rsidTr="00201140">
        <w:tc>
          <w:tcPr>
            <w:tcW w:w="6469" w:type="dxa"/>
            <w:noWrap/>
            <w:tcMar>
              <w:left w:w="115" w:type="dxa"/>
              <w:right w:w="115" w:type="dxa"/>
            </w:tcMar>
            <w:vAlign w:val="bottom"/>
          </w:tcPr>
          <w:p w14:paraId="19665A97" w14:textId="5557E53C" w:rsidR="00162DC1" w:rsidRPr="00466C14" w:rsidRDefault="000F6EAD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6AE0DC1" w14:textId="6452B54B" w:rsidR="00162DC1" w:rsidRPr="00466C14" w:rsidRDefault="0068347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E524FBF" w14:textId="6A747FFE" w:rsidR="00162DC1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162DC1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162DC1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</w:tr>
      <w:tr w:rsidR="00162DC1" w:rsidRPr="00466C14" w14:paraId="7859FE4E" w14:textId="77777777">
        <w:tc>
          <w:tcPr>
            <w:tcW w:w="6469" w:type="dxa"/>
            <w:noWrap/>
            <w:tcMar>
              <w:left w:w="115" w:type="dxa"/>
              <w:right w:w="115" w:type="dxa"/>
            </w:tcMar>
            <w:vAlign w:val="bottom"/>
          </w:tcPr>
          <w:p w14:paraId="68BACCC3" w14:textId="62ABEEF9" w:rsidR="00162DC1" w:rsidRPr="00466C14" w:rsidRDefault="00162DC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Angsana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="00CE0BDC"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14E55DD" w14:textId="7FF240AC" w:rsidR="00162DC1" w:rsidRPr="00466C14" w:rsidRDefault="0068347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540F740" w14:textId="65DFA82D" w:rsidR="00162DC1" w:rsidRPr="00466C14" w:rsidRDefault="00162DC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62DC1" w:rsidRPr="00466C14" w14:paraId="264F3092" w14:textId="77777777" w:rsidTr="00B97F25">
        <w:tc>
          <w:tcPr>
            <w:tcW w:w="6469" w:type="dxa"/>
            <w:noWrap/>
            <w:tcMar>
              <w:left w:w="115" w:type="dxa"/>
              <w:right w:w="115" w:type="dxa"/>
            </w:tcMar>
            <w:vAlign w:val="bottom"/>
          </w:tcPr>
          <w:p w14:paraId="07144AAB" w14:textId="280213BA" w:rsidR="00162DC1" w:rsidRPr="00466C14" w:rsidRDefault="00162DC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AngsanaNew" w:hAnsi="Browallia New" w:cs="Browalli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0813F7D" w14:textId="507B9F8B" w:rsidR="00162DC1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421EDD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="00421EDD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96D6F2E" w14:textId="494743BD" w:rsidR="00162DC1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162DC1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162DC1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</w:tr>
    </w:tbl>
    <w:p w14:paraId="6DB47432" w14:textId="5344081D" w:rsidR="0076214F" w:rsidRPr="00466C14" w:rsidDel="00B51B88" w:rsidRDefault="0076214F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14:paraId="73F81859" w14:textId="77777777" w:rsidR="000D2E90" w:rsidRPr="00466C14" w:rsidRDefault="000D2E90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466C14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2AFED70F" w14:textId="77777777" w:rsidR="00B51B88" w:rsidRPr="00466C14" w:rsidRDefault="00B51B88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14:paraId="1D51F6CA" w14:textId="0D3FE904" w:rsidR="00B51B88" w:rsidRPr="00466C14" w:rsidRDefault="0028097F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  <w:lang w:eastAsia="en-GB"/>
        </w:rPr>
      </w:pPr>
      <w:r w:rsidRPr="0028097F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B51B88" w:rsidRPr="00466C1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8097F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51B88" w:rsidRPr="00466C14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B51B88" w:rsidRPr="00466C14">
        <w:rPr>
          <w:rFonts w:ascii="Browallia New" w:hAnsi="Browallia New" w:cs="Browallia New"/>
          <w:b/>
          <w:bCs/>
          <w:sz w:val="26"/>
          <w:szCs w:val="26"/>
          <w:cs/>
          <w:lang w:eastAsia="en-GB"/>
        </w:rPr>
        <w:t>จำแนกตาม</w:t>
      </w:r>
      <w:r w:rsidR="00600126" w:rsidRPr="00466C14">
        <w:rPr>
          <w:rFonts w:ascii="Browallia New" w:hAnsi="Browallia New" w:cs="Browallia New"/>
          <w:b/>
          <w:bCs/>
          <w:sz w:val="26"/>
          <w:szCs w:val="26"/>
          <w:cs/>
          <w:lang w:eastAsia="en-GB"/>
        </w:rPr>
        <w:t>จำแนกตามถิ่นที่อยู่ของลูกหนี้</w:t>
      </w:r>
    </w:p>
    <w:p w14:paraId="5AD19BEE" w14:textId="033ECE55" w:rsidR="00D31D7C" w:rsidRPr="00466C14" w:rsidRDefault="00D31D7C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90"/>
        <w:gridCol w:w="1584"/>
        <w:gridCol w:w="1584"/>
      </w:tblGrid>
      <w:tr w:rsidR="002B37BB" w:rsidRPr="00466C14" w14:paraId="7F01B34F" w14:textId="77777777" w:rsidTr="00B97F25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577B4E37" w14:textId="77777777" w:rsidR="002B37BB" w:rsidRPr="00466C14" w:rsidRDefault="002B37B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</w:pPr>
            <w:bookmarkStart w:id="2" w:name="_Hlk148346310"/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07476E3" w14:textId="76B11092" w:rsidR="002B37BB" w:rsidRPr="00466C14" w:rsidRDefault="002B37BB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ข้อมูลทางการเงินรวมและ</w:t>
            </w: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br/>
              <w:t>ข้อมูลทางการเงินเฉพาะธนาคาร</w:t>
            </w:r>
          </w:p>
        </w:tc>
      </w:tr>
      <w:tr w:rsidR="002B37BB" w:rsidRPr="00466C14" w14:paraId="07BEAD5D" w14:textId="77777777" w:rsidTr="00D9735F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08343EE4" w14:textId="77777777" w:rsidR="002B37BB" w:rsidRPr="00466C14" w:rsidRDefault="002B37B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75D7802" w14:textId="0F2F044D" w:rsidR="002B37BB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2B37BB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t xml:space="preserve"> </w:t>
            </w:r>
            <w:r w:rsidR="002B37BB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มีนาคม</w:t>
            </w:r>
            <w:r w:rsidR="002B37BB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br/>
            </w:r>
            <w:r w:rsidR="002B37BB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="002B37BB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2B37BB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2B37BB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7D1D3FF" w14:textId="382A159F" w:rsidR="002B37BB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2B37BB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 </w:t>
            </w:r>
            <w:r w:rsidR="002B37BB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ธันวาคม</w:t>
            </w:r>
            <w:r w:rsidR="002B37BB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br/>
            </w:r>
            <w:r w:rsidR="002B37BB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="002B37BB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2B37BB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2B37BB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</w:tr>
      <w:tr w:rsidR="002B37BB" w:rsidRPr="00466C14" w14:paraId="4C489C7C" w14:textId="77777777" w:rsidTr="00D9735F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390D8674" w14:textId="77777777" w:rsidR="002B37BB" w:rsidRPr="00466C14" w:rsidRDefault="002B37B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6EBD66C" w14:textId="7FC9208D" w:rsidR="002B37BB" w:rsidRPr="00466C14" w:rsidRDefault="002B37BB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08DD59C" w14:textId="375836C4" w:rsidR="002B37BB" w:rsidRPr="00466C14" w:rsidRDefault="002B37BB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2B37BB" w:rsidRPr="00466C14" w14:paraId="6E37E971" w14:textId="77777777" w:rsidTr="00D9735F"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18A82095" w14:textId="77777777" w:rsidR="002B37BB" w:rsidRPr="00466C14" w:rsidRDefault="002B37B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4F6BE50" w14:textId="77777777" w:rsidR="002B37BB" w:rsidRPr="00466C14" w:rsidRDefault="002B37B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8EFAFCC" w14:textId="77777777" w:rsidR="002B37BB" w:rsidRPr="00466C14" w:rsidRDefault="002B37B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B37BB" w:rsidRPr="00466C14" w14:paraId="43770EF2" w14:textId="77777777" w:rsidTr="009006AB"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72038710" w14:textId="77777777" w:rsidR="002B37BB" w:rsidRPr="00466C14" w:rsidRDefault="002B37B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C616A20" w14:textId="0F2191FD" w:rsidR="002B37BB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0D5EC8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0D5EC8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031041A" w14:textId="0A3124A9" w:rsidR="002B37BB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2B37BB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="002B37BB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</w:tr>
      <w:tr w:rsidR="002B37BB" w:rsidRPr="00466C14" w14:paraId="012F8656" w14:textId="77777777" w:rsidTr="009006AB"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498527EA" w14:textId="2CA741C5" w:rsidR="002B37BB" w:rsidRPr="00466C14" w:rsidRDefault="000E04DD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eastAsia="Angsana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4591939" w14:textId="6D830D3E" w:rsidR="002B37BB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0D5EC8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0D5EC8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92951AF" w14:textId="00A7CC25" w:rsidR="002B37BB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2B37BB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="002B37BB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</w:tr>
    </w:tbl>
    <w:p w14:paraId="55E2335D" w14:textId="77777777" w:rsidR="0074731E" w:rsidRPr="00466C14" w:rsidRDefault="0074731E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E0A3B05" w14:textId="588C0F00" w:rsidR="00BD5B0D" w:rsidRPr="00466C14" w:rsidRDefault="0028097F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  <w:lang w:eastAsia="en-GB"/>
        </w:rPr>
      </w:pPr>
      <w:r w:rsidRPr="0028097F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BD5B0D" w:rsidRPr="00466C1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8097F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BD5B0D" w:rsidRPr="00466C14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BD5B0D" w:rsidRPr="00466C14">
        <w:rPr>
          <w:rFonts w:ascii="Browallia New" w:hAnsi="Browallia New" w:cs="Browallia New"/>
          <w:b/>
          <w:bCs/>
          <w:sz w:val="26"/>
          <w:szCs w:val="26"/>
          <w:cs/>
          <w:lang w:eastAsia="en-GB"/>
        </w:rPr>
        <w:t>จำแนกตามประเภท</w:t>
      </w:r>
      <w:r w:rsidR="00BD5B0D" w:rsidRPr="00466C14">
        <w:rPr>
          <w:rFonts w:ascii="Browallia New" w:hAnsi="Browallia New" w:cs="Browallia New"/>
          <w:b/>
          <w:bCs/>
          <w:sz w:val="26"/>
          <w:szCs w:val="26"/>
          <w:cs/>
        </w:rPr>
        <w:t>การจัดชั้น</w:t>
      </w:r>
    </w:p>
    <w:bookmarkEnd w:id="2"/>
    <w:p w14:paraId="4F8B130A" w14:textId="546CE833" w:rsidR="00D31D7C" w:rsidRPr="00466C14" w:rsidRDefault="00D31D7C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69"/>
        <w:gridCol w:w="1544"/>
        <w:gridCol w:w="1545"/>
      </w:tblGrid>
      <w:tr w:rsidR="00BD5B0D" w:rsidRPr="00466C14" w14:paraId="1BF131FC" w14:textId="77777777" w:rsidTr="00B97F25">
        <w:trPr>
          <w:tblHeader/>
        </w:trPr>
        <w:tc>
          <w:tcPr>
            <w:tcW w:w="6469" w:type="dxa"/>
            <w:noWrap/>
            <w:tcMar>
              <w:left w:w="115" w:type="dxa"/>
              <w:right w:w="115" w:type="dxa"/>
            </w:tcMar>
          </w:tcPr>
          <w:p w14:paraId="78D23BE6" w14:textId="77777777" w:rsidR="00BD5B0D" w:rsidRPr="00466C14" w:rsidRDefault="00BD5B0D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3089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450D467" w14:textId="678D20B9" w:rsidR="00BD5B0D" w:rsidRPr="00466C14" w:rsidRDefault="00BD5B0D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ข้อมูลทางการเงินรวมและ</w:t>
            </w: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br/>
              <w:t>ข้อมูลทางการเงินเฉพาะธนาคาร</w:t>
            </w:r>
          </w:p>
        </w:tc>
      </w:tr>
      <w:tr w:rsidR="00BA6FEA" w:rsidRPr="00466C14" w14:paraId="0248A054" w14:textId="77777777" w:rsidTr="00B97F25">
        <w:trPr>
          <w:tblHeader/>
        </w:trPr>
        <w:tc>
          <w:tcPr>
            <w:tcW w:w="6469" w:type="dxa"/>
            <w:noWrap/>
            <w:tcMar>
              <w:left w:w="115" w:type="dxa"/>
              <w:right w:w="115" w:type="dxa"/>
            </w:tcMar>
          </w:tcPr>
          <w:p w14:paraId="0B0B2496" w14:textId="77777777" w:rsidR="00BA6FEA" w:rsidRPr="00466C14" w:rsidRDefault="00BA6FE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3089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FFAC446" w14:textId="3F7A0614" w:rsidR="00BA6FEA" w:rsidRPr="00466C14" w:rsidRDefault="00BA6FEA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เงินให้สินเชื่อและดอกเบี้ยค้างรับ</w:t>
            </w:r>
          </w:p>
        </w:tc>
      </w:tr>
      <w:tr w:rsidR="00BD5B0D" w:rsidRPr="00466C14" w14:paraId="53239CB9" w14:textId="77777777" w:rsidTr="00B97F25">
        <w:trPr>
          <w:tblHeader/>
        </w:trPr>
        <w:tc>
          <w:tcPr>
            <w:tcW w:w="6469" w:type="dxa"/>
            <w:noWrap/>
            <w:tcMar>
              <w:left w:w="115" w:type="dxa"/>
              <w:right w:w="115" w:type="dxa"/>
            </w:tcMar>
          </w:tcPr>
          <w:p w14:paraId="43F1D13D" w14:textId="77777777" w:rsidR="00BD5B0D" w:rsidRPr="00466C14" w:rsidRDefault="00BD5B0D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EF4DB57" w14:textId="299FC48B" w:rsidR="00BD5B0D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BD5B0D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t xml:space="preserve"> </w:t>
            </w:r>
            <w:r w:rsidR="00BD5B0D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มีนาคม</w:t>
            </w:r>
            <w:r w:rsidR="00BD5B0D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br/>
            </w:r>
            <w:r w:rsidR="00BD5B0D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="00BD5B0D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BD5B0D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BD5B0D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28F6BB4" w14:textId="3F30B450" w:rsidR="00BD5B0D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BD5B0D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 </w:t>
            </w:r>
            <w:r w:rsidR="00BD5B0D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ธันวาคม</w:t>
            </w:r>
            <w:r w:rsidR="00BD5B0D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br/>
            </w:r>
            <w:r w:rsidR="00BD5B0D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="00BD5B0D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BD5B0D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BD5B0D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</w:tr>
      <w:tr w:rsidR="00BD5B0D" w:rsidRPr="00466C14" w14:paraId="1A2E1766" w14:textId="77777777" w:rsidTr="00B97F25">
        <w:trPr>
          <w:tblHeader/>
        </w:trPr>
        <w:tc>
          <w:tcPr>
            <w:tcW w:w="6469" w:type="dxa"/>
            <w:noWrap/>
            <w:tcMar>
              <w:left w:w="115" w:type="dxa"/>
              <w:right w:w="115" w:type="dxa"/>
            </w:tcMar>
          </w:tcPr>
          <w:p w14:paraId="1840583A" w14:textId="77777777" w:rsidR="00BD5B0D" w:rsidRPr="00466C14" w:rsidRDefault="00BD5B0D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7856C94" w14:textId="03598ED0" w:rsidR="00BD5B0D" w:rsidRPr="00466C14" w:rsidRDefault="00BD5B0D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4A35CDB" w14:textId="1DC87D48" w:rsidR="00BD5B0D" w:rsidRPr="00466C14" w:rsidRDefault="00BD5B0D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D5B0D" w:rsidRPr="00466C14" w14:paraId="3B2252D8" w14:textId="77777777" w:rsidTr="00B97F25">
        <w:tc>
          <w:tcPr>
            <w:tcW w:w="6469" w:type="dxa"/>
            <w:noWrap/>
            <w:tcMar>
              <w:left w:w="115" w:type="dxa"/>
              <w:right w:w="115" w:type="dxa"/>
            </w:tcMar>
          </w:tcPr>
          <w:p w14:paraId="754475B9" w14:textId="77777777" w:rsidR="00BD5B0D" w:rsidRPr="00466C14" w:rsidRDefault="00BD5B0D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E6539F5" w14:textId="77777777" w:rsidR="00BD5B0D" w:rsidRPr="00466C14" w:rsidRDefault="00BD5B0D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C6D60AA" w14:textId="77777777" w:rsidR="00BD5B0D" w:rsidRPr="00466C14" w:rsidRDefault="00BD5B0D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D5B0D" w:rsidRPr="00466C14" w14:paraId="428DB0FE" w14:textId="77777777">
        <w:tc>
          <w:tcPr>
            <w:tcW w:w="6469" w:type="dxa"/>
            <w:noWrap/>
            <w:tcMar>
              <w:left w:w="115" w:type="dxa"/>
              <w:right w:w="115" w:type="dxa"/>
            </w:tcMar>
          </w:tcPr>
          <w:p w14:paraId="40D25080" w14:textId="3E302A97" w:rsidR="00BD5B0D" w:rsidRPr="00466C14" w:rsidRDefault="00BD5B0D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สินทรัพย์ทางการเงินที่ไม่มีการเพิ่มขึ้นอย่างมีนัยสําคัญของความเสี่ยงด้านเครดิต</w:t>
            </w:r>
          </w:p>
        </w:tc>
        <w:tc>
          <w:tcPr>
            <w:tcW w:w="1544" w:type="dxa"/>
            <w:noWrap/>
            <w:tcMar>
              <w:left w:w="115" w:type="dxa"/>
              <w:right w:w="115" w:type="dxa"/>
            </w:tcMar>
          </w:tcPr>
          <w:p w14:paraId="5F67150A" w14:textId="211C573F" w:rsidR="00BD5B0D" w:rsidRPr="00466C14" w:rsidRDefault="00F35E7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45" w:type="dxa"/>
            <w:noWrap/>
            <w:tcMar>
              <w:left w:w="115" w:type="dxa"/>
              <w:right w:w="115" w:type="dxa"/>
            </w:tcMar>
            <w:vAlign w:val="bottom"/>
          </w:tcPr>
          <w:p w14:paraId="109F18F9" w14:textId="0D631F85" w:rsidR="00BD5B0D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BD5B0D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BD5B0D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</w:tr>
      <w:tr w:rsidR="00BD5B0D" w:rsidRPr="00466C14" w14:paraId="5CE4F8D0" w14:textId="77777777">
        <w:tc>
          <w:tcPr>
            <w:tcW w:w="6469" w:type="dxa"/>
            <w:noWrap/>
            <w:tcMar>
              <w:left w:w="115" w:type="dxa"/>
              <w:right w:w="115" w:type="dxa"/>
            </w:tcMar>
          </w:tcPr>
          <w:p w14:paraId="18FDE766" w14:textId="063F1B2D" w:rsidR="00BD5B0D" w:rsidRPr="00466C14" w:rsidRDefault="00BD5B0D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สินทรัพย์ทางการเงินที่มีการเพิ่มขึ้นอย่างมีนัยสําคัญของความเสี่ยงด้านเครดิต</w:t>
            </w:r>
            <w:r w:rsidRPr="00466C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44" w:type="dxa"/>
            <w:noWrap/>
            <w:tcMar>
              <w:left w:w="115" w:type="dxa"/>
              <w:right w:w="115" w:type="dxa"/>
            </w:tcMar>
          </w:tcPr>
          <w:p w14:paraId="5FA2EE46" w14:textId="1DA26871" w:rsidR="00BD5B0D" w:rsidRPr="00466C14" w:rsidRDefault="00F35E7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45" w:type="dxa"/>
            <w:noWrap/>
            <w:tcMar>
              <w:left w:w="115" w:type="dxa"/>
              <w:right w:w="115" w:type="dxa"/>
            </w:tcMar>
            <w:vAlign w:val="bottom"/>
          </w:tcPr>
          <w:p w14:paraId="089BD271" w14:textId="1EDD877A" w:rsidR="00BD5B0D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BD5B0D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BD5B0D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</w:p>
        </w:tc>
      </w:tr>
      <w:tr w:rsidR="00AE33D2" w:rsidRPr="00466C14" w14:paraId="382E7FB4" w14:textId="77777777">
        <w:tc>
          <w:tcPr>
            <w:tcW w:w="6469" w:type="dxa"/>
            <w:noWrap/>
            <w:tcMar>
              <w:left w:w="115" w:type="dxa"/>
              <w:right w:w="115" w:type="dxa"/>
            </w:tcMar>
          </w:tcPr>
          <w:p w14:paraId="2A7427FA" w14:textId="1969E16E" w:rsidR="00AE33D2" w:rsidRPr="00466C14" w:rsidRDefault="00AE33D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544" w:type="dxa"/>
            <w:noWrap/>
            <w:tcMar>
              <w:left w:w="115" w:type="dxa"/>
              <w:right w:w="115" w:type="dxa"/>
            </w:tcMar>
          </w:tcPr>
          <w:p w14:paraId="452E7358" w14:textId="10C25B68" w:rsidR="00AE33D2" w:rsidRPr="00466C14" w:rsidRDefault="00F35E7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45" w:type="dxa"/>
            <w:noWrap/>
            <w:tcMar>
              <w:left w:w="115" w:type="dxa"/>
              <w:right w:w="115" w:type="dxa"/>
            </w:tcMar>
            <w:vAlign w:val="bottom"/>
          </w:tcPr>
          <w:p w14:paraId="220BC26C" w14:textId="4930B58E" w:rsidR="00AE33D2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E33D2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="00AE33D2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</w:tr>
      <w:tr w:rsidR="00BD5B0D" w:rsidRPr="00466C14" w14:paraId="2D803554" w14:textId="77777777" w:rsidTr="00B97F25">
        <w:tc>
          <w:tcPr>
            <w:tcW w:w="6469" w:type="dxa"/>
            <w:noWrap/>
            <w:tcMar>
              <w:left w:w="115" w:type="dxa"/>
              <w:right w:w="115" w:type="dxa"/>
            </w:tcMar>
          </w:tcPr>
          <w:p w14:paraId="5D2E0CA5" w14:textId="1CEFF2DD" w:rsidR="00BD5B0D" w:rsidRPr="00466C14" w:rsidRDefault="000E04DD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eastAsia="Angsana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AA80AE7" w14:textId="71AB0F94" w:rsidR="00BD5B0D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F35E74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F35E74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BB72E84" w14:textId="699EC0B3" w:rsidR="00BD5B0D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BD5B0D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BD5B0D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</w:tr>
    </w:tbl>
    <w:p w14:paraId="7BAA1093" w14:textId="070CA3B1" w:rsidR="00F8377D" w:rsidRPr="00466C14" w:rsidRDefault="00F8377D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14:paraId="639DBF48" w14:textId="784D3239" w:rsidR="00C45131" w:rsidRPr="00466C14" w:rsidRDefault="0028097F" w:rsidP="00600390">
      <w:pPr>
        <w:pStyle w:val="BodyTextIndent"/>
        <w:tabs>
          <w:tab w:val="clear" w:pos="227"/>
          <w:tab w:val="clear" w:pos="454"/>
          <w:tab w:val="clear" w:pos="680"/>
          <w:tab w:val="left" w:pos="0"/>
          <w:tab w:val="left" w:pos="540"/>
        </w:tabs>
        <w:spacing w:after="0" w:line="240" w:lineRule="auto"/>
        <w:ind w:left="0"/>
        <w:rPr>
          <w:rFonts w:ascii="Browallia New" w:eastAsia="Angsana New" w:hAnsi="Browallia New" w:cs="Browallia New"/>
          <w:b/>
          <w:bCs/>
          <w:sz w:val="26"/>
          <w:szCs w:val="26"/>
          <w:cs/>
        </w:rPr>
      </w:pPr>
      <w:r w:rsidRPr="0028097F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C45131" w:rsidRPr="00466C1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8097F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45131" w:rsidRPr="00466C14">
        <w:rPr>
          <w:rFonts w:ascii="Browallia New" w:hAnsi="Browallia New" w:cs="Browallia New"/>
          <w:b/>
          <w:bCs/>
          <w:sz w:val="26"/>
          <w:szCs w:val="26"/>
        </w:rPr>
        <w:tab/>
      </w:r>
      <w:r w:rsidR="00C45131" w:rsidRPr="00466C14">
        <w:rPr>
          <w:rFonts w:ascii="Browallia New" w:eastAsia="Angsana New" w:hAnsi="Browallia New" w:cs="Browallia New"/>
          <w:b/>
          <w:bCs/>
          <w:sz w:val="26"/>
          <w:szCs w:val="26"/>
          <w:cs/>
        </w:rPr>
        <w:t>เงินให้สินเชื่อ</w:t>
      </w:r>
      <w:r w:rsidR="000E3D1D" w:rsidRPr="00466C14">
        <w:rPr>
          <w:rFonts w:ascii="Browallia New" w:eastAsia="Angsana New" w:hAnsi="Browallia New" w:cs="Browallia New"/>
          <w:b/>
          <w:bCs/>
          <w:sz w:val="26"/>
          <w:szCs w:val="26"/>
          <w:cs/>
          <w:lang w:val="en-GB"/>
        </w:rPr>
        <w:t>ด้อยคุณภาพ</w:t>
      </w:r>
    </w:p>
    <w:p w14:paraId="1C1BF5E7" w14:textId="77777777" w:rsidR="00002A99" w:rsidRPr="00466C14" w:rsidRDefault="00002A99" w:rsidP="00600390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6B766066" w14:textId="3F645CB9" w:rsidR="00D31D7C" w:rsidRPr="00466C14" w:rsidRDefault="00002DAE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66C14">
        <w:rPr>
          <w:rFonts w:ascii="Browallia New" w:hAnsi="Browallia New" w:cs="Browallia New"/>
          <w:sz w:val="26"/>
          <w:szCs w:val="26"/>
        </w:rPr>
        <w:t xml:space="preserve"> </w:t>
      </w:r>
      <w:r w:rsidRPr="00466C14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466C14">
        <w:rPr>
          <w:rFonts w:ascii="Browallia New" w:hAnsi="Browallia New" w:cs="Browallia New"/>
          <w:sz w:val="26"/>
          <w:szCs w:val="26"/>
        </w:rPr>
        <w:t xml:space="preserve"> </w:t>
      </w:r>
      <w:r w:rsidRPr="00466C14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66C14">
        <w:rPr>
          <w:rFonts w:ascii="Browallia New" w:hAnsi="Browallia New" w:cs="Browallia New"/>
          <w:sz w:val="26"/>
          <w:szCs w:val="26"/>
        </w:rPr>
        <w:t xml:space="preserve"> </w:t>
      </w:r>
      <w:r w:rsidRPr="00466C1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466C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31D7C" w:rsidRPr="00466C14">
        <w:rPr>
          <w:rFonts w:ascii="Browallia New" w:eastAsia="Cordia New" w:hAnsi="Browallia New" w:cs="Browallia New"/>
          <w:sz w:val="26"/>
          <w:szCs w:val="26"/>
          <w:cs/>
        </w:rPr>
        <w:t>กลุ่ม</w:t>
      </w:r>
      <w:r w:rsidR="00D31D7C" w:rsidRPr="00466C14">
        <w:rPr>
          <w:rFonts w:ascii="Browallia New" w:hAnsi="Browallia New" w:cs="Browallia New"/>
          <w:sz w:val="26"/>
          <w:szCs w:val="26"/>
          <w:cs/>
        </w:rPr>
        <w:t>ธนาคารมีเงินให้สินเชื่อ</w:t>
      </w:r>
      <w:r w:rsidR="0034293C" w:rsidRPr="00466C14">
        <w:rPr>
          <w:rFonts w:ascii="Browallia New" w:hAnsi="Browallia New" w:cs="Browallia New"/>
          <w:sz w:val="26"/>
          <w:szCs w:val="26"/>
          <w:cs/>
        </w:rPr>
        <w:t>ด้อยคุณภาพ ตามหลักเกณฑ์ของธนาคารแห่งประเทศไทย ซึ่งประกอบด้วยเงินให้สินเชื่อที่มีการด้อยค่าด้านเครดิต</w:t>
      </w:r>
      <w:r w:rsidR="008C12F3" w:rsidRPr="00466C14">
        <w:rPr>
          <w:rFonts w:ascii="Browallia New" w:hAnsi="Browallia New" w:cs="Browallia New"/>
          <w:sz w:val="26"/>
          <w:szCs w:val="26"/>
        </w:rPr>
        <w:t xml:space="preserve"> </w:t>
      </w:r>
      <w:r w:rsidR="008C12F3" w:rsidRPr="00466C14">
        <w:rPr>
          <w:rFonts w:ascii="Browallia New" w:hAnsi="Browallia New" w:cs="Browallia New"/>
          <w:sz w:val="26"/>
          <w:szCs w:val="26"/>
          <w:cs/>
        </w:rPr>
        <w:t>แต่ไม่รวมดอกเบี้ยค้างรับ</w:t>
      </w:r>
      <w:r w:rsidR="00D31D7C" w:rsidRPr="00466C14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7FA03243" w14:textId="2F0FDA3F" w:rsidR="00686449" w:rsidRPr="00466C14" w:rsidRDefault="00686449" w:rsidP="00600390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33"/>
        <w:jc w:val="thaiDistribute"/>
        <w:rPr>
          <w:rFonts w:ascii="Browallia New" w:eastAsia="AngsanaNew" w:hAnsi="Browallia New" w:cs="Browallia New"/>
          <w:sz w:val="26"/>
          <w:szCs w:val="26"/>
          <w:lang w:eastAsia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90"/>
        <w:gridCol w:w="1584"/>
        <w:gridCol w:w="1584"/>
      </w:tblGrid>
      <w:tr w:rsidR="00882F49" w:rsidRPr="00466C14" w14:paraId="7D777800" w14:textId="77777777" w:rsidTr="00F8550D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568129BF" w14:textId="77777777" w:rsidR="00882F49" w:rsidRPr="00466C14" w:rsidRDefault="00882F4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342B5563" w14:textId="144F7CA9" w:rsidR="00882F49" w:rsidRPr="00466C14" w:rsidRDefault="007C51EA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ข้อมูลทางการเงินรวมและ</w:t>
            </w: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br/>
              <w:t>ข้อมูลทางการเงินเฉพาะธนาคาร</w:t>
            </w:r>
          </w:p>
        </w:tc>
      </w:tr>
      <w:tr w:rsidR="00A64321" w:rsidRPr="00466C14" w14:paraId="6B9879B0" w14:textId="77777777" w:rsidTr="00B97F25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4BFF2A5D" w14:textId="77777777" w:rsidR="00A64321" w:rsidRPr="00466C14" w:rsidRDefault="00A6432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70913B8" w14:textId="009E1DCD" w:rsidR="00A64321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A64321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t xml:space="preserve"> </w:t>
            </w:r>
            <w:r w:rsidR="00A64321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มีนาคม</w:t>
            </w:r>
            <w:r w:rsidR="00A64321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br/>
            </w:r>
            <w:r w:rsidR="00A64321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="00A64321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A64321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A64321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463CD4" w14:textId="72B254CD" w:rsidR="00A64321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A64321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 </w:t>
            </w:r>
            <w:r w:rsidR="00A64321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ธันวาคม</w:t>
            </w:r>
            <w:r w:rsidR="00A64321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br/>
            </w:r>
            <w:r w:rsidR="00A64321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="00A64321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A64321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A64321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</w:tr>
      <w:tr w:rsidR="00A64321" w:rsidRPr="00466C14" w14:paraId="3C083B8D" w14:textId="77777777" w:rsidTr="00B97F25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53814B9F" w14:textId="77777777" w:rsidR="00A64321" w:rsidRPr="00466C14" w:rsidRDefault="00A6432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23F082D" w14:textId="77777777" w:rsidR="00A64321" w:rsidRPr="00466C14" w:rsidRDefault="00A64321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7297206" w14:textId="77777777" w:rsidR="00A64321" w:rsidRPr="00466C14" w:rsidRDefault="00A64321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64321" w:rsidRPr="00466C14" w14:paraId="360B7C20" w14:textId="77777777" w:rsidTr="00B97F25"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22E1753A" w14:textId="77777777" w:rsidR="00A64321" w:rsidRPr="00466C14" w:rsidRDefault="00A6432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E5B0637" w14:textId="77777777" w:rsidR="00A64321" w:rsidRPr="00466C14" w:rsidRDefault="00A6432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50A4525" w14:textId="77777777" w:rsidR="00A64321" w:rsidRPr="00466C14" w:rsidRDefault="00A6432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64321" w:rsidRPr="00466C14" w14:paraId="296CE616" w14:textId="77777777" w:rsidTr="00F8550D"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7B37021F" w14:textId="3885D603" w:rsidR="00A64321" w:rsidRPr="00466C14" w:rsidRDefault="00A6432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เงินให้สินเชื่อ</w:t>
            </w:r>
            <w:r w:rsidRPr="00466C14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ที่มีการด้อยค่าด้านเครดิต</w:t>
            </w:r>
            <w:r w:rsidR="0091704E" w:rsidRPr="00466C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(ไม่รวมดอกเบี้ยค้างรับ)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08595B6C" w14:textId="48246BE8" w:rsidR="00A64321" w:rsidRPr="00466C14" w:rsidRDefault="00044F6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6714F0F5" w14:textId="0E069FDA" w:rsidR="00A64321" w:rsidRPr="00466C14" w:rsidRDefault="00A6432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64321" w:rsidRPr="00466C14" w14:paraId="2F98731E" w14:textId="77777777"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33E8A4DF" w14:textId="127CE602" w:rsidR="00A64321" w:rsidRPr="00466C14" w:rsidRDefault="00E97F88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ร้อยละของเงินให้สินเชื่อด้อยคุณภาพต่อเงินให้สินเชื่อทั้งสิ้น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F09C7C3" w14:textId="04CA32FE" w:rsidR="00A64321" w:rsidRPr="00466C14" w:rsidRDefault="00044F6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3541925B" w14:textId="5EC17EB4" w:rsidR="00A64321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64321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</w:tr>
    </w:tbl>
    <w:p w14:paraId="70F04A19" w14:textId="0F4B6456" w:rsidR="00CE0BDC" w:rsidRPr="00466C14" w:rsidRDefault="00CE0BDC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ngsanaNew" w:hAnsi="Browallia New" w:cs="Browallia New"/>
          <w:sz w:val="26"/>
          <w:szCs w:val="26"/>
          <w:cs/>
          <w:lang w:eastAsia="en-GB"/>
        </w:rPr>
      </w:pPr>
    </w:p>
    <w:p w14:paraId="1FA2C919" w14:textId="675237FC" w:rsidR="00D56280" w:rsidRPr="00466C14" w:rsidRDefault="00684ADA" w:rsidP="00600390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33"/>
        <w:jc w:val="thaiDistribute"/>
        <w:rPr>
          <w:rFonts w:ascii="Browallia New" w:eastAsia="AngsanaNew" w:hAnsi="Browallia New" w:cs="Browallia New"/>
          <w:sz w:val="26"/>
          <w:szCs w:val="26"/>
          <w:lang w:val="en-GB" w:eastAsia="en-GB"/>
        </w:rPr>
      </w:pPr>
      <w:r w:rsidRPr="00466C14">
        <w:rPr>
          <w:rFonts w:ascii="Browallia New" w:eastAsia="AngsanaNew" w:hAnsi="Browallia New" w:cs="Browallia New" w:hint="eastAsia"/>
          <w:sz w:val="26"/>
          <w:szCs w:val="26"/>
          <w:cs/>
          <w:lang w:eastAsia="en-GB"/>
        </w:rPr>
        <w:t>ในระหว่าง</w:t>
      </w:r>
      <w:r w:rsidR="00336FC1" w:rsidRPr="00466C14">
        <w:rPr>
          <w:rFonts w:ascii="Browallia New" w:eastAsia="AngsanaNew" w:hAnsi="Browallia New" w:cs="Browallia New" w:hint="eastAsia"/>
          <w:sz w:val="26"/>
          <w:szCs w:val="26"/>
          <w:cs/>
          <w:lang w:eastAsia="en-GB"/>
        </w:rPr>
        <w:t>รอบระยะเวลาสามเดือน</w:t>
      </w:r>
      <w:r w:rsidRPr="00466C14">
        <w:rPr>
          <w:rFonts w:ascii="Browallia New" w:eastAsia="AngsanaNew" w:hAnsi="Browallia New" w:cs="Browallia New" w:hint="eastAsia"/>
          <w:sz w:val="26"/>
          <w:szCs w:val="26"/>
          <w:cs/>
          <w:lang w:eastAsia="en-GB"/>
        </w:rPr>
        <w:t>สิ้นสุดวันที่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 xml:space="preserve"> </w:t>
      </w:r>
      <w:r w:rsidR="0028097F" w:rsidRPr="0028097F">
        <w:rPr>
          <w:rFonts w:ascii="Browallia New" w:eastAsia="AngsanaNew" w:hAnsi="Browallia New" w:cs="Browallia New"/>
          <w:sz w:val="26"/>
          <w:szCs w:val="26"/>
          <w:lang w:val="en-GB" w:eastAsia="en-GB"/>
        </w:rPr>
        <w:t>31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 xml:space="preserve"> </w:t>
      </w:r>
      <w:r w:rsidR="00336FC1" w:rsidRPr="00466C14">
        <w:rPr>
          <w:rFonts w:ascii="Browallia New" w:eastAsia="AngsanaNew" w:hAnsi="Browallia New" w:cs="Browallia New" w:hint="eastAsia"/>
          <w:sz w:val="26"/>
          <w:szCs w:val="26"/>
          <w:cs/>
          <w:lang w:eastAsia="en-GB"/>
        </w:rPr>
        <w:t>มีนาคม</w:t>
      </w:r>
      <w:r w:rsidRPr="00466C14">
        <w:rPr>
          <w:rFonts w:ascii="Browallia New" w:eastAsia="AngsanaNew" w:hAnsi="Browallia New" w:cs="Browallia New"/>
          <w:sz w:val="26"/>
          <w:szCs w:val="26"/>
          <w:lang w:eastAsia="en-GB"/>
        </w:rPr>
        <w:t xml:space="preserve"> 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 xml:space="preserve">พ.ศ. </w:t>
      </w:r>
      <w:r w:rsidR="0028097F" w:rsidRPr="0028097F">
        <w:rPr>
          <w:rFonts w:ascii="Browallia New" w:eastAsia="AngsanaNew" w:hAnsi="Browallia New" w:cs="Browallia New"/>
          <w:sz w:val="26"/>
          <w:szCs w:val="26"/>
          <w:lang w:val="en-GB" w:eastAsia="en-GB"/>
        </w:rPr>
        <w:t>2569</w:t>
      </w:r>
      <w:r w:rsidRPr="00466C14">
        <w:rPr>
          <w:rFonts w:ascii="Browallia New" w:eastAsia="AngsanaNew" w:hAnsi="Browallia New" w:cs="Browallia New"/>
          <w:sz w:val="26"/>
          <w:szCs w:val="26"/>
          <w:lang w:eastAsia="en-GB"/>
        </w:rPr>
        <w:t xml:space="preserve"> </w:t>
      </w:r>
      <w:r w:rsidRPr="00466C14">
        <w:rPr>
          <w:rFonts w:ascii="Browallia New" w:eastAsia="AngsanaNew" w:hAnsi="Browallia New" w:cs="Browallia New" w:hint="eastAsia"/>
          <w:sz w:val="26"/>
          <w:szCs w:val="26"/>
          <w:cs/>
          <w:lang w:eastAsia="en-GB"/>
        </w:rPr>
        <w:t>กลุ่มธนาคารมีการโอนขายเงินให้สินเชื่อที่มีการด้อยค่าด้านเครดิตให้กับบุคคลภายนอก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 xml:space="preserve"> </w:t>
      </w:r>
      <w:r w:rsidRPr="00466C14">
        <w:rPr>
          <w:rFonts w:ascii="Browallia New" w:eastAsia="AngsanaNew" w:hAnsi="Browallia New" w:cs="Browallia New" w:hint="eastAsia"/>
          <w:sz w:val="26"/>
          <w:szCs w:val="26"/>
          <w:cs/>
          <w:lang w:eastAsia="en-GB"/>
        </w:rPr>
        <w:t>โดยมีมูลค่าตามบัญชีสุทธิจำนวน</w:t>
      </w:r>
      <w:r w:rsidRPr="00466C14">
        <w:rPr>
          <w:rFonts w:ascii="Browallia New" w:eastAsia="AngsanaNew" w:hAnsi="Browallia New" w:cs="Browallia New"/>
          <w:sz w:val="26"/>
          <w:szCs w:val="26"/>
          <w:lang w:eastAsia="en-GB"/>
        </w:rPr>
        <w:t xml:space="preserve"> </w:t>
      </w:r>
      <w:r w:rsidR="0028097F" w:rsidRPr="0028097F">
        <w:rPr>
          <w:rFonts w:ascii="Browallia New" w:eastAsia="AngsanaNew" w:hAnsi="Browallia New" w:cs="Browallia New"/>
          <w:sz w:val="26"/>
          <w:szCs w:val="26"/>
          <w:lang w:val="en-GB" w:eastAsia="en-GB"/>
        </w:rPr>
        <w:t>4</w:t>
      </w:r>
      <w:r w:rsidR="00944AE0" w:rsidRPr="00466C14">
        <w:rPr>
          <w:rFonts w:ascii="Browallia New" w:eastAsia="AngsanaNew" w:hAnsi="Browallia New" w:cs="Browallia New"/>
          <w:sz w:val="26"/>
          <w:szCs w:val="26"/>
          <w:lang w:eastAsia="en-GB"/>
        </w:rPr>
        <w:t xml:space="preserve"> </w:t>
      </w:r>
      <w:r w:rsidRPr="00466C14">
        <w:rPr>
          <w:rFonts w:ascii="Browallia New" w:eastAsia="AngsanaNew" w:hAnsi="Browallia New" w:cs="Browallia New" w:hint="eastAsia"/>
          <w:sz w:val="26"/>
          <w:szCs w:val="26"/>
          <w:cs/>
          <w:lang w:eastAsia="en-GB"/>
        </w:rPr>
        <w:t>ล้านบาท</w:t>
      </w:r>
      <w:r w:rsidR="00D16D77" w:rsidRPr="00466C14">
        <w:rPr>
          <w:rFonts w:ascii="Browallia New" w:eastAsia="AngsanaNew" w:hAnsi="Browallia New" w:cs="Browallia New" w:hint="cs"/>
          <w:sz w:val="26"/>
          <w:szCs w:val="26"/>
          <w:cs/>
          <w:lang w:eastAsia="en-GB"/>
        </w:rPr>
        <w:t xml:space="preserve"> (</w:t>
      </w:r>
      <w:r w:rsidR="0028097F" w:rsidRPr="0028097F">
        <w:rPr>
          <w:rFonts w:ascii="Browallia New" w:eastAsia="AngsanaNew" w:hAnsi="Browallia New" w:cs="Browallia New"/>
          <w:sz w:val="26"/>
          <w:szCs w:val="26"/>
          <w:lang w:val="en-GB" w:eastAsia="en-GB"/>
        </w:rPr>
        <w:t>31</w:t>
      </w:r>
      <w:r w:rsidR="00D16D77" w:rsidRPr="00466C14">
        <w:rPr>
          <w:rFonts w:ascii="Browallia New" w:eastAsia="AngsanaNew" w:hAnsi="Browallia New" w:cs="Browallia New"/>
          <w:sz w:val="26"/>
          <w:szCs w:val="26"/>
          <w:lang w:val="en-GB" w:eastAsia="en-GB"/>
        </w:rPr>
        <w:t xml:space="preserve"> </w:t>
      </w:r>
      <w:r w:rsidR="00D16D77" w:rsidRPr="00466C14">
        <w:rPr>
          <w:rFonts w:ascii="Browallia New" w:eastAsia="AngsanaNew" w:hAnsi="Browallia New" w:cs="Browallia New" w:hint="cs"/>
          <w:sz w:val="26"/>
          <w:szCs w:val="26"/>
          <w:cs/>
          <w:lang w:val="en-GB" w:eastAsia="en-GB"/>
        </w:rPr>
        <w:t xml:space="preserve">ธันวาคม </w:t>
      </w:r>
      <w:r w:rsidR="00D16D77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2568</w:t>
      </w:r>
      <w:r w:rsidR="00D16D77"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: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</w:t>
      </w:r>
      <w:r w:rsidR="005D4F1C"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5D4F1C" w:rsidRPr="00466C14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ล้านบาท)</w:t>
      </w:r>
    </w:p>
    <w:p w14:paraId="5945875A" w14:textId="367E0EEA" w:rsidR="00CE0BDC" w:rsidRPr="00466C14" w:rsidRDefault="00CE0BDC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66C14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D0EEF51" w14:textId="77777777" w:rsidR="00882F49" w:rsidRPr="00466C14" w:rsidRDefault="00882F49" w:rsidP="00600390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11877CE" w14:textId="3826E598" w:rsidR="00C45131" w:rsidRPr="00466C14" w:rsidRDefault="0028097F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8097F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6E7EA5" w:rsidRPr="00466C14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28097F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45131" w:rsidRPr="00466C14">
        <w:rPr>
          <w:rFonts w:ascii="Browallia New" w:hAnsi="Browallia New" w:cs="Browallia New"/>
          <w:b/>
          <w:bCs/>
          <w:sz w:val="26"/>
          <w:szCs w:val="26"/>
        </w:rPr>
        <w:tab/>
      </w:r>
      <w:r w:rsidR="00C45131" w:rsidRPr="00466C14">
        <w:rPr>
          <w:rFonts w:ascii="Browallia New" w:hAnsi="Browallia New" w:cs="Browallia New"/>
          <w:b/>
          <w:bCs/>
          <w:sz w:val="26"/>
          <w:szCs w:val="26"/>
          <w:cs/>
        </w:rPr>
        <w:t>เงินให้สินเชื่อแก่ลูกหนี้ที่มีการเปลี่ยนแปลงเงื่อนไข</w:t>
      </w:r>
    </w:p>
    <w:p w14:paraId="2135314F" w14:textId="77777777" w:rsidR="00D31D7C" w:rsidRPr="00466C14" w:rsidRDefault="00D31D7C" w:rsidP="00600390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33"/>
        <w:jc w:val="thaiDistribute"/>
        <w:rPr>
          <w:rFonts w:ascii="Browallia New" w:eastAsia="AngsanaNew" w:hAnsi="Browallia New" w:cs="Browallia New"/>
          <w:sz w:val="26"/>
          <w:szCs w:val="26"/>
          <w:lang w:eastAsia="en-GB"/>
        </w:rPr>
      </w:pPr>
      <w:bookmarkStart w:id="3" w:name="_Hlk41135023"/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90"/>
        <w:gridCol w:w="1584"/>
        <w:gridCol w:w="1584"/>
      </w:tblGrid>
      <w:tr w:rsidR="00882F49" w:rsidRPr="00466C14" w14:paraId="14102A89" w14:textId="77777777" w:rsidTr="00B97F25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3E060580" w14:textId="77777777" w:rsidR="00882F49" w:rsidRPr="00466C14" w:rsidRDefault="00882F4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80DCA22" w14:textId="1945215B" w:rsidR="00882F49" w:rsidRPr="00466C14" w:rsidRDefault="00192A07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ข้อมูลทางการเงินรวมและ</w:t>
            </w: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br/>
              <w:t>ข้อมูลทางการเงินเฉพาะธนาคาร</w:t>
            </w:r>
          </w:p>
        </w:tc>
      </w:tr>
      <w:tr w:rsidR="00CC6F49" w:rsidRPr="00466C14" w14:paraId="2A1D8443" w14:textId="77777777" w:rsidTr="00B97F25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08561D27" w14:textId="77777777" w:rsidR="00CC6F49" w:rsidRPr="00466C14" w:rsidRDefault="00CC6F4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54D1B4E" w14:textId="7DCA3E56" w:rsidR="00CC6F49" w:rsidRPr="00466C14" w:rsidRDefault="00CC6F49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สิ้นสุดวันที่ </w:t>
            </w:r>
            <w:r w:rsidR="0028097F" w:rsidRPr="002809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CC6F49" w:rsidRPr="00466C14" w14:paraId="5C0FF415" w14:textId="77777777" w:rsidTr="00B97F25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5A829263" w14:textId="77777777" w:rsidR="00CC6F49" w:rsidRPr="00466C14" w:rsidRDefault="00CC6F4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E36D227" w14:textId="60869F7D" w:rsidR="00CC6F49" w:rsidRPr="00466C14" w:rsidRDefault="00CC6F4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="0028097F"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8291B79" w14:textId="532EDE71" w:rsidR="00CC6F49" w:rsidRPr="00466C14" w:rsidRDefault="00CC6F4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="0028097F"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</w:tr>
      <w:tr w:rsidR="00CC6F49" w:rsidRPr="00466C14" w14:paraId="4E1EDFB5" w14:textId="77777777" w:rsidTr="00B97F25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6B139EAC" w14:textId="2CC8E3FD" w:rsidR="00CC6F49" w:rsidRPr="00466C14" w:rsidRDefault="00CC6F4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ABB0C8A" w14:textId="31DF3D13" w:rsidR="00CC6F49" w:rsidRPr="00466C14" w:rsidRDefault="00CC6F4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4DD053E" w14:textId="5C36C569" w:rsidR="00CC6F49" w:rsidRPr="00466C14" w:rsidRDefault="00CC6F4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C6F49" w:rsidRPr="00466C14" w14:paraId="72DFE90E" w14:textId="77777777" w:rsidTr="00B97F25"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117907D6" w14:textId="77777777" w:rsidR="00CC6F49" w:rsidRPr="00466C14" w:rsidRDefault="00CC6F4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B2E517D" w14:textId="77777777" w:rsidR="00CC6F49" w:rsidRPr="00466C14" w:rsidRDefault="00CC6F4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AF923D1" w14:textId="77777777" w:rsidR="00CC6F49" w:rsidRPr="00466C14" w:rsidRDefault="00CC6F4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C6F49" w:rsidRPr="00466C14" w14:paraId="3632B1CE" w14:textId="77777777" w:rsidTr="00F8550D">
        <w:tc>
          <w:tcPr>
            <w:tcW w:w="6390" w:type="dxa"/>
            <w:noWrap/>
            <w:tcMar>
              <w:left w:w="115" w:type="dxa"/>
              <w:right w:w="115" w:type="dxa"/>
            </w:tcMar>
            <w:vAlign w:val="bottom"/>
          </w:tcPr>
          <w:p w14:paraId="12FCC017" w14:textId="1D7FE793" w:rsidR="00CC6F49" w:rsidRPr="00466C14" w:rsidRDefault="00CC6F4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eastAsia="Angsana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</w:t>
            </w:r>
            <w:r w:rsidR="004B5965" w:rsidRPr="00466C14">
              <w:rPr>
                <w:rFonts w:ascii="Browallia New" w:eastAsia="AngsanaNew" w:hAnsi="Browallia New" w:cs="Browallia New"/>
                <w:b/>
                <w:bCs/>
                <w:sz w:val="26"/>
                <w:szCs w:val="26"/>
                <w:lang w:eastAsia="en-GB"/>
              </w:rPr>
              <w:br/>
            </w:r>
            <w:r w:rsidR="004B5965"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Pr="00466C14">
              <w:rPr>
                <w:rFonts w:ascii="Browallia New" w:eastAsia="Angsana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ในระหว่าง</w:t>
            </w:r>
            <w:r w:rsidR="0069181A" w:rsidRPr="00466C14">
              <w:rPr>
                <w:rFonts w:ascii="Browallia New" w:eastAsia="Angsana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รอบระยะเวลา</w:t>
            </w:r>
            <w:r w:rsidRPr="00466C14">
              <w:rPr>
                <w:rFonts w:ascii="Browallia New" w:eastAsia="AngsanaNew" w:hAnsi="Browallia New" w:cs="Browallia New"/>
                <w:b/>
                <w:bCs/>
                <w:sz w:val="26"/>
                <w:szCs w:val="26"/>
                <w:vertAlign w:val="superscript"/>
                <w:cs/>
                <w:lang w:eastAsia="en-GB"/>
              </w:rPr>
              <w:t>(</w:t>
            </w:r>
            <w:r w:rsidR="0028097F" w:rsidRPr="0028097F">
              <w:rPr>
                <w:rFonts w:ascii="Browallia New" w:eastAsia="AngsanaNew" w:hAnsi="Browallia New" w:cs="Browallia New"/>
                <w:b/>
                <w:bCs/>
                <w:sz w:val="26"/>
                <w:szCs w:val="26"/>
                <w:vertAlign w:val="superscript"/>
                <w:lang w:val="en-GB" w:eastAsia="en-GB"/>
              </w:rPr>
              <w:t>1</w:t>
            </w:r>
            <w:r w:rsidRPr="00466C14">
              <w:rPr>
                <w:rFonts w:ascii="Browallia New" w:eastAsia="AngsanaNew" w:hAnsi="Browallia New" w:cs="Browallia New"/>
                <w:b/>
                <w:bCs/>
                <w:sz w:val="26"/>
                <w:szCs w:val="26"/>
                <w:vertAlign w:val="superscript"/>
                <w:cs/>
                <w:lang w:eastAsia="en-GB"/>
              </w:rPr>
              <w:t>)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0561EB88" w14:textId="77777777" w:rsidR="00CC6F49" w:rsidRPr="00466C14" w:rsidRDefault="00CC6F4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895643A" w14:textId="77777777" w:rsidR="00CC6F49" w:rsidRPr="00466C14" w:rsidRDefault="00CC6F4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C6F49" w:rsidRPr="00466C14" w14:paraId="6AF195EF" w14:textId="77777777" w:rsidTr="00F8550D">
        <w:tc>
          <w:tcPr>
            <w:tcW w:w="6390" w:type="dxa"/>
            <w:noWrap/>
            <w:tcMar>
              <w:left w:w="115" w:type="dxa"/>
              <w:right w:w="115" w:type="dxa"/>
            </w:tcMar>
            <w:vAlign w:val="bottom"/>
          </w:tcPr>
          <w:p w14:paraId="51DBF02B" w14:textId="67054767" w:rsidR="00CC6F49" w:rsidRPr="00466C14" w:rsidRDefault="00CC6F4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D9994A2" w14:textId="6E543C20" w:rsidR="00CC6F49" w:rsidRPr="00466C14" w:rsidRDefault="00C10C2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07E80417" w14:textId="25C7B949" w:rsidR="00CC6F49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752B9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A752B9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</w:tr>
      <w:tr w:rsidR="00CC6F49" w:rsidRPr="00466C14" w14:paraId="4578AD30" w14:textId="77777777">
        <w:tc>
          <w:tcPr>
            <w:tcW w:w="6390" w:type="dxa"/>
            <w:noWrap/>
            <w:tcMar>
              <w:left w:w="115" w:type="dxa"/>
              <w:right w:w="115" w:type="dxa"/>
            </w:tcMar>
            <w:vAlign w:val="bottom"/>
          </w:tcPr>
          <w:p w14:paraId="5111D8C6" w14:textId="103FAE64" w:rsidR="00CC6F49" w:rsidRPr="00466C14" w:rsidRDefault="00CC6F4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>ขาดทุนสุทธิจากการเปลี่ยนแปลงเงื่อนไข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34B613F3" w14:textId="77D3F21A" w:rsidR="00CC6F49" w:rsidRPr="00466C14" w:rsidRDefault="00C10C2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82819F5" w14:textId="715271B4" w:rsidR="00CC6F49" w:rsidRPr="00466C14" w:rsidRDefault="00101CC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56225D3E" w14:textId="77777777" w:rsidR="0076214F" w:rsidRPr="00466C14" w:rsidRDefault="0076214F" w:rsidP="00600390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33"/>
        <w:jc w:val="thaiDistribute"/>
        <w:rPr>
          <w:rFonts w:ascii="Browallia New" w:eastAsia="AngsanaNew" w:hAnsi="Browallia New" w:cs="Browallia New"/>
          <w:sz w:val="26"/>
          <w:szCs w:val="26"/>
          <w:lang w:eastAsia="en-GB"/>
        </w:rPr>
      </w:pPr>
    </w:p>
    <w:p w14:paraId="78F90CDE" w14:textId="7A18CF32" w:rsidR="002D5D52" w:rsidRPr="00466C14" w:rsidRDefault="002E7D70" w:rsidP="00600390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</w:rPr>
        <w:t>เงินให้สินเชื่อแก่ลูกหนี้สุทธิ</w:t>
      </w:r>
      <w:r w:rsidR="00FA6702" w:rsidRPr="00466C14">
        <w:rPr>
          <w:rFonts w:ascii="Browallia New" w:hAnsi="Browallia New" w:cs="Browallia New"/>
          <w:sz w:val="26"/>
          <w:szCs w:val="26"/>
          <w:cs/>
        </w:rPr>
        <w:t>จาก</w:t>
      </w:r>
      <w:r w:rsidRPr="00466C14">
        <w:rPr>
          <w:rFonts w:ascii="Browallia New" w:hAnsi="Browallia New" w:cs="Browallia New"/>
          <w:sz w:val="26"/>
          <w:szCs w:val="26"/>
          <w:cs/>
        </w:rPr>
        <w:t>ค่าเผื่อผลขาดทุนด้านเครดิตที่คาดว่าจะเกิดขึ้นเฉพาะรายที่มีค่าเผื่อผลขาดทุนด้านเครดิตที่คาดว่าจะเกิดขึ้นตลอดอายุ</w:t>
      </w:r>
    </w:p>
    <w:p w14:paraId="67B948FA" w14:textId="77777777" w:rsidR="00001F0A" w:rsidRPr="00466C14" w:rsidRDefault="00001F0A" w:rsidP="006003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</w:p>
    <w:bookmarkEnd w:id="3"/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90"/>
        <w:gridCol w:w="1584"/>
        <w:gridCol w:w="1584"/>
      </w:tblGrid>
      <w:tr w:rsidR="00001F0A" w:rsidRPr="00466C14" w14:paraId="62844979" w14:textId="77777777" w:rsidTr="00F8550D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53200E34" w14:textId="77777777" w:rsidR="00001F0A" w:rsidRPr="00466C14" w:rsidRDefault="00001F0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FCDBACF" w14:textId="02725871" w:rsidR="00001F0A" w:rsidRPr="00466C14" w:rsidRDefault="00001F0A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ข้อมูลทางการเงินรวมและ</w:t>
            </w: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br/>
              <w:t>ข้อมูลทางการเงินเฉพาะธนาคาร</w:t>
            </w:r>
          </w:p>
        </w:tc>
      </w:tr>
      <w:tr w:rsidR="00001F0A" w:rsidRPr="00466C14" w14:paraId="65965675" w14:textId="77777777" w:rsidTr="00D9735F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60DDF4A9" w14:textId="77777777" w:rsidR="00001F0A" w:rsidRPr="00466C14" w:rsidRDefault="00001F0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DFFE0AB" w14:textId="6AA02A23" w:rsidR="00001F0A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001F0A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t xml:space="preserve"> </w:t>
            </w:r>
            <w:r w:rsidR="00001F0A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มีนาคม</w:t>
            </w:r>
            <w:r w:rsidR="00001F0A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br/>
            </w:r>
            <w:r w:rsidR="00001F0A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="00001F0A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001F0A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001F0A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C5AE1D5" w14:textId="7228BDAE" w:rsidR="00001F0A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001F0A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 </w:t>
            </w:r>
            <w:r w:rsidR="00001F0A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ธันวาคม</w:t>
            </w:r>
            <w:r w:rsidR="00001F0A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br/>
            </w:r>
            <w:r w:rsidR="00001F0A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="00001F0A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001F0A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001F0A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</w:tr>
      <w:tr w:rsidR="00001F0A" w:rsidRPr="00466C14" w14:paraId="22ADD6ED" w14:textId="77777777" w:rsidTr="00D9735F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537FBB8B" w14:textId="77777777" w:rsidR="00001F0A" w:rsidRPr="00466C14" w:rsidRDefault="00001F0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64A92B1" w14:textId="77777777" w:rsidR="00001F0A" w:rsidRPr="00466C14" w:rsidRDefault="00001F0A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5EA9047" w14:textId="77777777" w:rsidR="00001F0A" w:rsidRPr="00466C14" w:rsidRDefault="00001F0A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01F0A" w:rsidRPr="00466C14" w14:paraId="491DC6B7" w14:textId="77777777" w:rsidTr="00D9735F"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021B017E" w14:textId="77777777" w:rsidR="00001F0A" w:rsidRPr="00466C14" w:rsidRDefault="00001F0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114E582" w14:textId="77777777" w:rsidR="00001F0A" w:rsidRPr="00466C14" w:rsidRDefault="00001F0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9B5A8E8" w14:textId="77777777" w:rsidR="00001F0A" w:rsidRPr="00466C14" w:rsidRDefault="00001F0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1F0A" w:rsidRPr="00466C14" w14:paraId="44A5FCED" w14:textId="77777777" w:rsidTr="00F8550D">
        <w:tc>
          <w:tcPr>
            <w:tcW w:w="6390" w:type="dxa"/>
            <w:noWrap/>
            <w:tcMar>
              <w:left w:w="115" w:type="dxa"/>
              <w:right w:w="115" w:type="dxa"/>
            </w:tcMar>
            <w:vAlign w:val="bottom"/>
          </w:tcPr>
          <w:p w14:paraId="165D2CD4" w14:textId="34F447AB" w:rsidR="00001F0A" w:rsidRPr="00466C14" w:rsidRDefault="00001F0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eastAsia="Angsana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เงินให้สินเชื่อแก่ลูกหนี้ที่มีการเปลี่ยนแปลงเงื่อนไขภายหลังการรับรู้</w:t>
            </w:r>
            <w:r w:rsidRPr="00466C14">
              <w:rPr>
                <w:rFonts w:ascii="Browallia New" w:eastAsia="AngsanaNew" w:hAnsi="Browallia New" w:cs="Browallia New"/>
                <w:b/>
                <w:bCs/>
                <w:sz w:val="26"/>
                <w:szCs w:val="26"/>
                <w:lang w:eastAsia="en-GB"/>
              </w:rPr>
              <w:br/>
              <w:t xml:space="preserve">   </w:t>
            </w:r>
            <w:r w:rsidRPr="00466C14">
              <w:rPr>
                <w:rFonts w:ascii="Browallia New" w:eastAsia="Angsana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รายการเมื่อเริ่มแรก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0F8D8C66" w14:textId="77777777" w:rsidR="00001F0A" w:rsidRPr="00466C14" w:rsidRDefault="00001F0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44FCE31" w14:textId="77777777" w:rsidR="00001F0A" w:rsidRPr="00466C14" w:rsidRDefault="00001F0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1F0A" w:rsidRPr="00466C14" w14:paraId="6B9B39D2" w14:textId="77777777" w:rsidTr="00F8550D">
        <w:tc>
          <w:tcPr>
            <w:tcW w:w="6390" w:type="dxa"/>
            <w:noWrap/>
            <w:tcMar>
              <w:left w:w="115" w:type="dxa"/>
              <w:right w:w="115" w:type="dxa"/>
            </w:tcMar>
            <w:vAlign w:val="bottom"/>
          </w:tcPr>
          <w:p w14:paraId="2EE4E2BF" w14:textId="0EEC8440" w:rsidR="00001F0A" w:rsidRPr="00466C14" w:rsidRDefault="00001F0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มูลค่าตามบัญชีขั้นต้นของเงินให้สินเชื่อแก่ลูกหนี้ที่มีการเปลี่ยนแปลงเงื่อนไข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DDB7A47" w14:textId="77777777" w:rsidR="00001F0A" w:rsidRPr="00466C14" w:rsidRDefault="00001F0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07EEB4D0" w14:textId="77777777" w:rsidR="00001F0A" w:rsidRPr="00466C14" w:rsidRDefault="00001F0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1F0A" w:rsidRPr="00466C14" w14:paraId="074DFF5F" w14:textId="77777777" w:rsidTr="00F8550D">
        <w:tc>
          <w:tcPr>
            <w:tcW w:w="6390" w:type="dxa"/>
            <w:noWrap/>
            <w:tcMar>
              <w:left w:w="115" w:type="dxa"/>
              <w:right w:w="115" w:type="dxa"/>
            </w:tcMar>
            <w:vAlign w:val="bottom"/>
          </w:tcPr>
          <w:p w14:paraId="3D061836" w14:textId="6E9AA3BC" w:rsidR="00001F0A" w:rsidRPr="00466C14" w:rsidRDefault="00DE4A26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="00001F0A"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>โดยในระหว่าง</w:t>
            </w:r>
            <w:r w:rsidR="0069181A"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>รอบระยะเวลา</w:t>
            </w:r>
            <w:r w:rsidR="00001F0A" w:rsidRPr="00466C14">
              <w:rPr>
                <w:rFonts w:ascii="Browallia New" w:eastAsia="Angsana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001F0A"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ค่าเผื่อผลขาดทุนได้เปลี่ยนเป็นจำนวนเงิน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DDBB140" w14:textId="77777777" w:rsidR="00001F0A" w:rsidRPr="00466C14" w:rsidRDefault="00001F0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02BB1B9" w14:textId="77777777" w:rsidR="00001F0A" w:rsidRPr="00466C14" w:rsidRDefault="00001F0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1F0A" w:rsidRPr="00466C14" w14:paraId="5A53E290" w14:textId="77777777" w:rsidTr="00F8550D">
        <w:tc>
          <w:tcPr>
            <w:tcW w:w="6390" w:type="dxa"/>
            <w:noWrap/>
            <w:tcMar>
              <w:left w:w="115" w:type="dxa"/>
              <w:right w:w="115" w:type="dxa"/>
            </w:tcMar>
            <w:vAlign w:val="bottom"/>
          </w:tcPr>
          <w:p w14:paraId="27C4D5AE" w14:textId="428813F0" w:rsidR="00001F0A" w:rsidRPr="00466C14" w:rsidRDefault="00DE4A26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>เท่ากับ</w:t>
            </w:r>
            <w:r w:rsidR="00001F0A"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 xml:space="preserve">ผลขาดทุนด้านเครดิตที่คาดว่าจะเกิดขึ้นใน </w:t>
            </w:r>
            <w:r w:rsidR="0028097F" w:rsidRPr="0028097F">
              <w:rPr>
                <w:rFonts w:ascii="Browallia New" w:eastAsia="AngsanaNew" w:hAnsi="Browallia New" w:cs="Browallia New"/>
                <w:sz w:val="26"/>
                <w:szCs w:val="26"/>
                <w:lang w:val="en-GB" w:eastAsia="en-GB"/>
              </w:rPr>
              <w:t>12</w:t>
            </w:r>
            <w:r w:rsidR="00001F0A"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 xml:space="preserve"> เดือนข้างหน้าจาก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5462A16" w14:textId="77777777" w:rsidR="00001F0A" w:rsidRPr="00466C14" w:rsidRDefault="00001F0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FC95879" w14:textId="77777777" w:rsidR="00001F0A" w:rsidRPr="00466C14" w:rsidRDefault="00001F0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1F0A" w:rsidRPr="00466C14" w14:paraId="2500C239" w14:textId="77777777" w:rsidTr="00F8550D">
        <w:tc>
          <w:tcPr>
            <w:tcW w:w="6390" w:type="dxa"/>
            <w:noWrap/>
            <w:tcMar>
              <w:left w:w="115" w:type="dxa"/>
              <w:right w:w="115" w:type="dxa"/>
            </w:tcMar>
            <w:vAlign w:val="bottom"/>
          </w:tcPr>
          <w:p w14:paraId="18E65C63" w14:textId="6ECFE6B7" w:rsidR="00001F0A" w:rsidRPr="00466C14" w:rsidRDefault="00DE4A26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>ค่าเผื่อ</w:t>
            </w:r>
            <w:r w:rsidR="00001F0A"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>ผลขาดทุนที่เคยวัดมูลค่าด้วยจำนวนเงินเท่ากับผลขาดทุนด้านเครดิต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872F3A4" w14:textId="77777777" w:rsidR="00001F0A" w:rsidRPr="00466C14" w:rsidRDefault="00001F0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CF9C4D3" w14:textId="77777777" w:rsidR="00001F0A" w:rsidRPr="00466C14" w:rsidRDefault="00001F0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1F0A" w:rsidRPr="00466C14" w14:paraId="254D8FC7" w14:textId="77777777" w:rsidTr="00F8550D">
        <w:tc>
          <w:tcPr>
            <w:tcW w:w="6390" w:type="dxa"/>
            <w:noWrap/>
            <w:tcMar>
              <w:left w:w="115" w:type="dxa"/>
              <w:right w:w="115" w:type="dxa"/>
            </w:tcMar>
            <w:vAlign w:val="bottom"/>
          </w:tcPr>
          <w:p w14:paraId="5D29B843" w14:textId="2D2112C7" w:rsidR="00001F0A" w:rsidRPr="00466C14" w:rsidRDefault="00DE4A26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="00001F0A"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>ที่คาดว่าจะเกิดขึ้นตลอดอายุ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48EC120" w14:textId="707A438D" w:rsidR="00001F0A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A7647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FA7647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393B9DA" w14:textId="36D32D66" w:rsidR="00001F0A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01F0A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001F0A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</w:tr>
    </w:tbl>
    <w:p w14:paraId="48A272F4" w14:textId="77777777" w:rsidR="0076214F" w:rsidRPr="00466C14" w:rsidRDefault="0076214F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ngsanaNew" w:hAnsi="Browallia New" w:cs="Browallia New"/>
          <w:sz w:val="26"/>
          <w:szCs w:val="26"/>
          <w:lang w:eastAsia="en-GB"/>
        </w:rPr>
      </w:pPr>
    </w:p>
    <w:p w14:paraId="43ECF36E" w14:textId="260F4EBF" w:rsidR="00154B4F" w:rsidRPr="00466C14" w:rsidRDefault="00154B4F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ngsanaNew" w:hAnsi="Browallia New" w:cs="Browallia New"/>
          <w:sz w:val="26"/>
          <w:szCs w:val="26"/>
          <w:cs/>
          <w:lang w:eastAsia="en-GB"/>
        </w:rPr>
      </w:pP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 xml:space="preserve">ณ วันที่ </w:t>
      </w:r>
      <w:r w:rsidR="0028097F" w:rsidRPr="0028097F">
        <w:rPr>
          <w:rFonts w:ascii="Browallia New" w:eastAsia="AngsanaNew" w:hAnsi="Browallia New" w:cs="Browallia New"/>
          <w:sz w:val="26"/>
          <w:szCs w:val="26"/>
          <w:lang w:val="en-GB" w:eastAsia="en-GB"/>
        </w:rPr>
        <w:t>31</w:t>
      </w:r>
      <w:r w:rsidR="004429EB" w:rsidRPr="00466C14">
        <w:rPr>
          <w:rFonts w:ascii="Browallia New" w:eastAsia="AngsanaNew" w:hAnsi="Browallia New" w:cs="Browallia New"/>
          <w:sz w:val="26"/>
          <w:szCs w:val="26"/>
          <w:lang w:val="en-GB" w:eastAsia="en-GB"/>
        </w:rPr>
        <w:t xml:space="preserve"> </w:t>
      </w:r>
      <w:r w:rsidR="004429EB" w:rsidRPr="00466C14">
        <w:rPr>
          <w:rFonts w:ascii="Browallia New" w:eastAsia="AngsanaNew" w:hAnsi="Browallia New" w:cs="Browallia New"/>
          <w:sz w:val="26"/>
          <w:szCs w:val="26"/>
          <w:cs/>
          <w:lang w:val="en-GB" w:eastAsia="en-GB"/>
        </w:rPr>
        <w:t>มีนาคม</w:t>
      </w:r>
      <w:r w:rsidR="00524D3A" w:rsidRPr="00466C14">
        <w:rPr>
          <w:rFonts w:ascii="Browallia New" w:eastAsia="AngsanaNew" w:hAnsi="Browallia New" w:cs="Browallia New"/>
          <w:sz w:val="26"/>
          <w:szCs w:val="26"/>
          <w:lang w:val="en-GB" w:eastAsia="en-GB"/>
        </w:rPr>
        <w:t xml:space="preserve"> </w:t>
      </w:r>
      <w:r w:rsidR="00524D3A" w:rsidRPr="00466C14">
        <w:rPr>
          <w:rFonts w:ascii="Browallia New" w:eastAsia="AngsanaNew" w:hAnsi="Browallia New" w:cs="Browallia New" w:hint="eastAsia"/>
          <w:sz w:val="26"/>
          <w:szCs w:val="26"/>
          <w:cs/>
          <w:lang w:val="en-GB" w:eastAsia="en-GB"/>
        </w:rPr>
        <w:t>พ</w:t>
      </w:r>
      <w:r w:rsidR="00524D3A" w:rsidRPr="00466C14">
        <w:rPr>
          <w:rFonts w:ascii="Browallia New" w:eastAsia="AngsanaNew" w:hAnsi="Browallia New" w:cs="Browallia New"/>
          <w:sz w:val="26"/>
          <w:szCs w:val="26"/>
          <w:cs/>
          <w:lang w:val="en-GB" w:eastAsia="en-GB"/>
        </w:rPr>
        <w:t>.</w:t>
      </w:r>
      <w:r w:rsidR="00524D3A" w:rsidRPr="00466C14">
        <w:rPr>
          <w:rFonts w:ascii="Browallia New" w:eastAsia="AngsanaNew" w:hAnsi="Browallia New" w:cs="Browallia New" w:hint="eastAsia"/>
          <w:sz w:val="26"/>
          <w:szCs w:val="26"/>
          <w:cs/>
          <w:lang w:val="en-GB" w:eastAsia="en-GB"/>
        </w:rPr>
        <w:t>ศ</w:t>
      </w:r>
      <w:r w:rsidR="00524D3A" w:rsidRPr="00466C14">
        <w:rPr>
          <w:rFonts w:ascii="Browallia New" w:eastAsia="AngsanaNew" w:hAnsi="Browallia New" w:cs="Browallia New"/>
          <w:sz w:val="26"/>
          <w:szCs w:val="26"/>
          <w:lang w:eastAsia="en-GB"/>
        </w:rPr>
        <w:t xml:space="preserve">. </w:t>
      </w:r>
      <w:r w:rsidR="0028097F" w:rsidRPr="0028097F">
        <w:rPr>
          <w:rFonts w:ascii="Browallia New" w:eastAsia="AngsanaNew" w:hAnsi="Browallia New" w:cs="Browallia New"/>
          <w:sz w:val="26"/>
          <w:szCs w:val="26"/>
          <w:lang w:val="en-GB" w:eastAsia="en-GB"/>
        </w:rPr>
        <w:t>2569</w:t>
      </w:r>
      <w:r w:rsidRPr="00466C14">
        <w:rPr>
          <w:rFonts w:ascii="Browallia New" w:eastAsia="AngsanaNew" w:hAnsi="Browallia New" w:cs="Browallia New"/>
          <w:sz w:val="26"/>
          <w:szCs w:val="26"/>
          <w:lang w:eastAsia="en-GB"/>
        </w:rPr>
        <w:t xml:space="preserve"> 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>กลุ่มธนาคารให้ความช่วยเหลือ</w:t>
      </w:r>
      <w:r w:rsidR="005A1612"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>ลูกหนี้รายย่อยและลูกหนี้วิสาหกิจขนาดกลางและขนาด</w:t>
      </w:r>
      <w:r w:rsidR="00AD2F89"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>ย่อมภายใต้โครงการ</w:t>
      </w:r>
      <w:r w:rsidR="00BA418B"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 xml:space="preserve"> </w:t>
      </w:r>
      <w:r w:rsidR="00BA418B" w:rsidRPr="00466C14">
        <w:rPr>
          <w:rFonts w:ascii="Browallia New" w:eastAsia="AngsanaNew" w:hAnsi="Browallia New" w:cs="Browallia New"/>
          <w:sz w:val="26"/>
          <w:szCs w:val="26"/>
          <w:lang w:eastAsia="en-GB"/>
        </w:rPr>
        <w:t>“</w:t>
      </w:r>
      <w:r w:rsidR="00BA418B"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>คุณสู้ เราช่วย</w:t>
      </w:r>
      <w:r w:rsidR="00BA418B" w:rsidRPr="00466C14">
        <w:rPr>
          <w:rFonts w:ascii="Browallia New" w:eastAsia="AngsanaNew" w:hAnsi="Browallia New" w:cs="Browallia New"/>
          <w:sz w:val="26"/>
          <w:szCs w:val="26"/>
          <w:lang w:eastAsia="en-GB"/>
        </w:rPr>
        <w:t xml:space="preserve">” </w:t>
      </w:r>
      <w:r w:rsidR="00BA418B"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>ตาม</w:t>
      </w:r>
      <w:r w:rsidR="00880C23"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>หนังสือเวียนที่ ธปท.ว.</w:t>
      </w:r>
      <w:r w:rsidR="0024430F" w:rsidRPr="00466C14">
        <w:rPr>
          <w:rFonts w:ascii="Browallia New" w:eastAsia="AngsanaNew" w:hAnsi="Browallia New" w:cs="Browallia New"/>
          <w:sz w:val="26"/>
          <w:szCs w:val="26"/>
          <w:lang w:eastAsia="en-GB"/>
        </w:rPr>
        <w:t xml:space="preserve"> </w:t>
      </w:r>
      <w:r w:rsidR="0028097F" w:rsidRPr="0028097F">
        <w:rPr>
          <w:rFonts w:ascii="Browallia New" w:eastAsia="AngsanaNew" w:hAnsi="Browallia New" w:cs="Browallia New"/>
          <w:sz w:val="26"/>
          <w:szCs w:val="26"/>
          <w:lang w:val="en-GB" w:eastAsia="en-GB"/>
        </w:rPr>
        <w:t>2797</w:t>
      </w:r>
      <w:r w:rsidR="0024430F" w:rsidRPr="00466C14">
        <w:rPr>
          <w:rFonts w:ascii="Browallia New" w:eastAsia="AngsanaNew" w:hAnsi="Browallia New" w:cs="Browallia New"/>
          <w:sz w:val="26"/>
          <w:szCs w:val="26"/>
          <w:lang w:eastAsia="en-GB"/>
        </w:rPr>
        <w:t>/</w:t>
      </w:r>
      <w:r w:rsidR="0028097F" w:rsidRPr="0028097F">
        <w:rPr>
          <w:rFonts w:ascii="Browallia New" w:eastAsia="AngsanaNew" w:hAnsi="Browallia New" w:cs="Browallia New"/>
          <w:sz w:val="26"/>
          <w:szCs w:val="26"/>
          <w:lang w:val="en-GB" w:eastAsia="en-GB"/>
        </w:rPr>
        <w:t>2567</w:t>
      </w:r>
      <w:r w:rsidR="00880C23"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 xml:space="preserve"> 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 xml:space="preserve">ร้อยละ </w:t>
      </w:r>
      <w:r w:rsidR="0028097F" w:rsidRPr="0028097F">
        <w:rPr>
          <w:rFonts w:ascii="Browallia New" w:eastAsia="AngsanaNew" w:hAnsi="Browallia New" w:cs="Browallia New"/>
          <w:sz w:val="26"/>
          <w:szCs w:val="26"/>
          <w:lang w:val="en-GB" w:eastAsia="en-GB"/>
        </w:rPr>
        <w:t>5</w:t>
      </w:r>
      <w:r w:rsidR="00B86CCD" w:rsidRPr="00466C14">
        <w:rPr>
          <w:rFonts w:ascii="Browallia New" w:eastAsia="AngsanaNew" w:hAnsi="Browallia New" w:cs="Browallia New"/>
          <w:sz w:val="26"/>
          <w:szCs w:val="26"/>
          <w:lang w:eastAsia="en-GB"/>
        </w:rPr>
        <w:t>.</w:t>
      </w:r>
      <w:r w:rsidR="0028097F" w:rsidRPr="0028097F">
        <w:rPr>
          <w:rFonts w:ascii="Browallia New" w:eastAsia="AngsanaNew" w:hAnsi="Browallia New" w:cs="Browallia New"/>
          <w:sz w:val="26"/>
          <w:szCs w:val="26"/>
          <w:lang w:val="en-GB" w:eastAsia="en-GB"/>
        </w:rPr>
        <w:t>35</w:t>
      </w:r>
      <w:r w:rsidR="00B86CCD" w:rsidRPr="00466C14">
        <w:rPr>
          <w:rFonts w:ascii="Browallia New" w:eastAsia="AngsanaNew" w:hAnsi="Browallia New" w:cs="Browallia New"/>
          <w:sz w:val="26"/>
          <w:szCs w:val="26"/>
          <w:lang w:eastAsia="en-GB"/>
        </w:rPr>
        <w:t xml:space="preserve"> 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>ของมูลค่าตามบัญชีขั้นต้นของเงินให้สินเชื่อ</w:t>
      </w:r>
      <w:r w:rsidR="009258F3"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>แก่ลูกหนี้</w:t>
      </w:r>
    </w:p>
    <w:p w14:paraId="4C14B5CB" w14:textId="4E9BF323" w:rsidR="00F002F6" w:rsidRPr="00466C14" w:rsidRDefault="00F002F6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ngsanaNew" w:hAnsi="Browallia New" w:cs="Browallia New"/>
          <w:sz w:val="26"/>
          <w:szCs w:val="26"/>
          <w:lang w:eastAsia="en-GB"/>
        </w:rPr>
      </w:pPr>
      <w:r w:rsidRPr="00466C14">
        <w:rPr>
          <w:rFonts w:ascii="Browallia New" w:eastAsia="AngsanaNew" w:hAnsi="Browallia New" w:cs="Browallia New"/>
          <w:sz w:val="26"/>
          <w:szCs w:val="26"/>
          <w:lang w:eastAsia="en-GB"/>
        </w:rPr>
        <w:br w:type="page"/>
      </w:r>
    </w:p>
    <w:p w14:paraId="4FCB5237" w14:textId="77777777" w:rsidR="00154B4F" w:rsidRPr="00466C14" w:rsidRDefault="00154B4F" w:rsidP="00600390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33"/>
        <w:jc w:val="thaiDistribute"/>
        <w:rPr>
          <w:rFonts w:ascii="Browallia New" w:eastAsia="AngsanaNew" w:hAnsi="Browallia New" w:cs="Browallia New"/>
          <w:sz w:val="26"/>
          <w:szCs w:val="26"/>
          <w:lang w:eastAsia="en-GB"/>
        </w:rPr>
      </w:pPr>
    </w:p>
    <w:p w14:paraId="54B3ED91" w14:textId="7A0F39CA" w:rsidR="00F002F6" w:rsidRPr="00466C14" w:rsidRDefault="0028097F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Browallia New" w:eastAsia="Angsana New" w:hAnsi="Browallia New" w:cs="Browallia New"/>
          <w:b/>
          <w:bCs/>
          <w:sz w:val="26"/>
          <w:szCs w:val="26"/>
        </w:rPr>
      </w:pPr>
      <w:r w:rsidRPr="0028097F">
        <w:rPr>
          <w:rFonts w:ascii="Browallia New" w:eastAsia="Angsana New" w:hAnsi="Browallia New" w:cs="Browallia New"/>
          <w:b/>
          <w:bCs/>
          <w:sz w:val="26"/>
          <w:szCs w:val="26"/>
          <w:lang w:val="en-GB"/>
        </w:rPr>
        <w:t>10</w:t>
      </w:r>
      <w:r w:rsidR="00F002F6" w:rsidRPr="00466C14">
        <w:rPr>
          <w:rFonts w:ascii="Browallia New" w:eastAsia="Angsana New" w:hAnsi="Browallia New" w:cs="Browallia New"/>
          <w:b/>
          <w:bCs/>
          <w:sz w:val="26"/>
          <w:szCs w:val="26"/>
          <w:lang w:val="en-GB"/>
        </w:rPr>
        <w:t>.</w:t>
      </w:r>
      <w:r w:rsidRPr="0028097F">
        <w:rPr>
          <w:rFonts w:ascii="Browallia New" w:eastAsia="Angsana New" w:hAnsi="Browallia New" w:cs="Browallia New"/>
          <w:b/>
          <w:bCs/>
          <w:sz w:val="26"/>
          <w:szCs w:val="26"/>
          <w:lang w:val="en-GB"/>
        </w:rPr>
        <w:t>6</w:t>
      </w:r>
      <w:r w:rsidR="00F002F6" w:rsidRPr="00466C14">
        <w:rPr>
          <w:rFonts w:ascii="Browallia New" w:eastAsia="Angsana New" w:hAnsi="Browallia New" w:cs="Browallia New"/>
          <w:b/>
          <w:bCs/>
          <w:sz w:val="26"/>
          <w:szCs w:val="26"/>
          <w:lang w:bidi="ar-SA"/>
        </w:rPr>
        <w:tab/>
      </w:r>
      <w:r w:rsidR="00F002F6" w:rsidRPr="00466C14">
        <w:rPr>
          <w:rFonts w:ascii="Browallia New" w:eastAsia="Angsana New" w:hAnsi="Browallia New" w:cs="Browallia New"/>
          <w:b/>
          <w:bCs/>
          <w:sz w:val="26"/>
          <w:szCs w:val="26"/>
          <w:cs/>
        </w:rPr>
        <w:t>ลูกหนี้ตามสัญญาเช่าซื้อ</w:t>
      </w:r>
    </w:p>
    <w:p w14:paraId="20A12B6D" w14:textId="77777777" w:rsidR="00B863A3" w:rsidRPr="00466C14" w:rsidRDefault="00B863A3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Browallia New" w:eastAsia="Angsana New" w:hAnsi="Browallia New" w:cs="Browallia New"/>
          <w:b/>
          <w:bCs/>
          <w:sz w:val="26"/>
          <w:szCs w:val="26"/>
        </w:rPr>
      </w:pPr>
    </w:p>
    <w:p w14:paraId="6A8CB135" w14:textId="602EB558" w:rsidR="00F002F6" w:rsidRPr="00466C14" w:rsidRDefault="00B863A3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ngsanaNew" w:hAnsi="Browallia New" w:cs="Browallia New"/>
          <w:sz w:val="26"/>
          <w:szCs w:val="26"/>
          <w:lang w:eastAsia="en-GB"/>
        </w:rPr>
      </w:pP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>กลุ่มธนาคารมีลูกหนี้ภายใต้สัญญาเช่าซื้อ ซึ่งส่วนใหญ่เป็นสัญญาเช่าซื้อสำหรับเครื่องจักร</w:t>
      </w:r>
      <w:r w:rsidR="00680DDB"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 xml:space="preserve"> 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>อุปกรณ์</w:t>
      </w:r>
      <w:r w:rsidR="00680DDB"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 xml:space="preserve"> และยานพาหนะ </w:t>
      </w:r>
      <w:r w:rsidR="00476DD3"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 xml:space="preserve">โดยมีอายุของสัญญาระหว่าง </w:t>
      </w:r>
      <w:r w:rsidR="0028097F" w:rsidRPr="0028097F">
        <w:rPr>
          <w:rFonts w:ascii="Browallia New" w:eastAsia="AngsanaNew" w:hAnsi="Browallia New" w:cs="Browallia New"/>
          <w:sz w:val="26"/>
          <w:szCs w:val="26"/>
          <w:lang w:val="en-GB" w:eastAsia="en-GB"/>
        </w:rPr>
        <w:t>1</w:t>
      </w:r>
      <w:r w:rsidR="00476DD3"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 xml:space="preserve"> ถึง</w:t>
      </w:r>
      <w:r w:rsidR="00476DD3" w:rsidRPr="00466C14">
        <w:rPr>
          <w:rFonts w:ascii="Browallia New" w:eastAsia="AngsanaNew" w:hAnsi="Browallia New" w:cs="Browallia New"/>
          <w:sz w:val="26"/>
          <w:szCs w:val="26"/>
          <w:lang w:eastAsia="en-GB"/>
        </w:rPr>
        <w:t xml:space="preserve"> </w:t>
      </w:r>
      <w:r w:rsidR="0028097F" w:rsidRPr="0028097F">
        <w:rPr>
          <w:rFonts w:ascii="Browallia New" w:eastAsia="AngsanaNew" w:hAnsi="Browallia New" w:cs="Browallia New"/>
          <w:sz w:val="26"/>
          <w:szCs w:val="26"/>
          <w:lang w:val="en-GB" w:eastAsia="en-GB"/>
        </w:rPr>
        <w:t>12</w:t>
      </w:r>
      <w:r w:rsidR="00476DD3" w:rsidRPr="00466C14">
        <w:rPr>
          <w:rFonts w:ascii="Browallia New" w:eastAsia="AngsanaNew" w:hAnsi="Browallia New" w:cs="Browallia New"/>
          <w:sz w:val="26"/>
          <w:szCs w:val="26"/>
          <w:lang w:eastAsia="en-GB"/>
        </w:rPr>
        <w:t xml:space="preserve"> </w:t>
      </w:r>
      <w:r w:rsidR="00476DD3"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>ปี และส่วนใหญ่คิดดอกเบี้ยในอัตราร้อยละคงที่ตามที่ระบุในสัญญา</w:t>
      </w:r>
    </w:p>
    <w:p w14:paraId="08218F54" w14:textId="77777777" w:rsidR="00476DD3" w:rsidRPr="00466C14" w:rsidRDefault="00476DD3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ngsanaNew" w:hAnsi="Browallia New" w:cs="Browallia New"/>
          <w:sz w:val="26"/>
          <w:szCs w:val="26"/>
          <w:lang w:eastAsia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35"/>
        <w:gridCol w:w="1232"/>
        <w:gridCol w:w="1232"/>
        <w:gridCol w:w="1232"/>
        <w:gridCol w:w="1230"/>
      </w:tblGrid>
      <w:tr w:rsidR="0029131C" w:rsidRPr="00466C14" w14:paraId="4BAEE886" w14:textId="77777777" w:rsidTr="003D342D">
        <w:trPr>
          <w:tblHeader/>
        </w:trPr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2EFADFDE" w14:textId="77777777" w:rsidR="0029131C" w:rsidRPr="00466C14" w:rsidRDefault="0029131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2603" w:type="pct"/>
            <w:gridSpan w:val="4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B01B5F9" w14:textId="5805E6F9" w:rsidR="0029131C" w:rsidRPr="00466C14" w:rsidRDefault="0029131C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AU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29131C" w:rsidRPr="00466C14" w14:paraId="3B9DBED2" w14:textId="77777777" w:rsidTr="003D342D">
        <w:trPr>
          <w:tblHeader/>
        </w:trPr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36D1F4C2" w14:textId="77777777" w:rsidR="0029131C" w:rsidRPr="00466C14" w:rsidRDefault="0029131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2603" w:type="pct"/>
            <w:gridSpan w:val="4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F827A62" w14:textId="7CF9AC50" w:rsidR="0029131C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AU"/>
              </w:rPr>
            </w:pPr>
            <w:r w:rsidRPr="002809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9131C"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131C"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 พ</w:t>
            </w:r>
            <w:r w:rsidR="0029131C"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29131C"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29131C"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28097F">
              <w:rPr>
                <w:rFonts w:ascii="Browallia New" w:eastAsia="AngsanaNew" w:hAnsi="Browallia New" w:cs="Browallia New"/>
                <w:b/>
                <w:bCs/>
                <w:sz w:val="26"/>
                <w:szCs w:val="26"/>
                <w:lang w:val="en-GB" w:eastAsia="en-GB"/>
              </w:rPr>
              <w:t>2569</w:t>
            </w:r>
          </w:p>
        </w:tc>
      </w:tr>
      <w:tr w:rsidR="0029131C" w:rsidRPr="00466C14" w14:paraId="3A7AF7BF" w14:textId="77777777" w:rsidTr="00B97F25">
        <w:trPr>
          <w:tblHeader/>
        </w:trPr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3E93B34A" w14:textId="77777777" w:rsidR="0029131C" w:rsidRPr="00466C14" w:rsidRDefault="0029131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2603" w:type="pct"/>
            <w:gridSpan w:val="4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8748E11" w14:textId="0873AF5C" w:rsidR="0029131C" w:rsidRPr="00466C14" w:rsidRDefault="0029131C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AU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จำนวนเงินที่ถึงกำหนดชำระจ่ายตามสัญญา</w:t>
            </w:r>
          </w:p>
        </w:tc>
      </w:tr>
      <w:tr w:rsidR="0029131C" w:rsidRPr="00466C14" w14:paraId="6315F698" w14:textId="77777777" w:rsidTr="00B97F25">
        <w:trPr>
          <w:tblHeader/>
        </w:trPr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6ED498E2" w14:textId="77777777" w:rsidR="0029131C" w:rsidRPr="00466C14" w:rsidRDefault="0029131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CF9F7A8" w14:textId="0346E1C0" w:rsidR="0029131C" w:rsidRPr="00466C14" w:rsidRDefault="0029131C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466C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AU"/>
              </w:rPr>
              <w:t>ไม่เกิน</w:t>
            </w:r>
            <w:r w:rsidRPr="00466C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AU"/>
              </w:rPr>
              <w:t xml:space="preserve"> </w:t>
            </w:r>
            <w:r w:rsidR="0028097F" w:rsidRPr="002809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66C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AU"/>
              </w:rPr>
              <w:t xml:space="preserve"> ปี</w:t>
            </w: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24362CCF" w14:textId="2C025B40" w:rsidR="0029131C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2809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9131C" w:rsidRPr="00466C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AU"/>
              </w:rPr>
              <w:t xml:space="preserve"> </w:t>
            </w:r>
            <w:r w:rsidR="0029131C" w:rsidRPr="00466C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AU"/>
              </w:rPr>
              <w:t>-</w:t>
            </w:r>
            <w:r w:rsidR="0029131C" w:rsidRPr="00466C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AU"/>
              </w:rPr>
              <w:t xml:space="preserve"> </w:t>
            </w:r>
            <w:r w:rsidRPr="002809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29131C" w:rsidRPr="00466C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AU"/>
              </w:rPr>
              <w:t xml:space="preserve"> </w:t>
            </w:r>
            <w:r w:rsidR="0029131C" w:rsidRPr="00466C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AU"/>
              </w:rPr>
              <w:t>ปี</w:t>
            </w: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3B616CBE" w14:textId="7595D494" w:rsidR="0029131C" w:rsidRPr="00466C14" w:rsidRDefault="0029131C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466C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AU"/>
              </w:rPr>
              <w:t xml:space="preserve">มากกว่า </w:t>
            </w:r>
            <w:r w:rsidR="0028097F" w:rsidRPr="002809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466C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AU"/>
              </w:rPr>
              <w:t xml:space="preserve"> ปี</w:t>
            </w:r>
          </w:p>
        </w:tc>
        <w:tc>
          <w:tcPr>
            <w:tcW w:w="65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C9ED50D" w14:textId="3CBF3265" w:rsidR="0029131C" w:rsidRPr="00466C14" w:rsidRDefault="0029131C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466C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AU"/>
              </w:rPr>
              <w:t>รวม</w:t>
            </w:r>
          </w:p>
        </w:tc>
      </w:tr>
      <w:tr w:rsidR="0029131C" w:rsidRPr="00466C14" w14:paraId="52A29FB4" w14:textId="77777777" w:rsidTr="00B97F25">
        <w:trPr>
          <w:tblHeader/>
        </w:trPr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7A6A2BD7" w14:textId="77777777" w:rsidR="0029131C" w:rsidRPr="00466C14" w:rsidRDefault="0029131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620DAC1" w14:textId="4499571F" w:rsidR="0029131C" w:rsidRPr="00466C14" w:rsidRDefault="0029131C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14:paraId="700655F7" w14:textId="49B00F3C" w:rsidR="0029131C" w:rsidRPr="00466C14" w:rsidRDefault="0029131C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14:paraId="332290CB" w14:textId="02455BE0" w:rsidR="0029131C" w:rsidRPr="00466C14" w:rsidRDefault="0029131C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574FD7F" w14:textId="3836A0B6" w:rsidR="0029131C" w:rsidRPr="00466C14" w:rsidRDefault="0029131C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29131C" w:rsidRPr="00466C14" w14:paraId="43516A0B" w14:textId="77777777" w:rsidTr="00B97F25"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5D20FB5C" w14:textId="77777777" w:rsidR="0029131C" w:rsidRPr="00466C14" w:rsidRDefault="0029131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557E25F" w14:textId="77777777" w:rsidR="0029131C" w:rsidRPr="00466C14" w:rsidRDefault="0029131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7C770055" w14:textId="77777777" w:rsidR="0029131C" w:rsidRPr="00466C14" w:rsidRDefault="0029131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2E534763" w14:textId="443D3DC1" w:rsidR="0029131C" w:rsidRPr="00466C14" w:rsidRDefault="0029131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7942A35" w14:textId="3043A665" w:rsidR="0029131C" w:rsidRPr="00466C14" w:rsidRDefault="0029131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9131C" w:rsidRPr="00466C14" w14:paraId="1A20DE5D" w14:textId="77777777" w:rsidTr="00AA7D4F"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53790A81" w14:textId="3D369552" w:rsidR="0029131C" w:rsidRPr="00466C14" w:rsidRDefault="0029131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AU"/>
              </w:rPr>
              <w:t>ผลรวมของเงินลงทุนขั้นต้นทั้งสิ้นตามสัญญาเช่า</w:t>
            </w:r>
          </w:p>
        </w:tc>
        <w:tc>
          <w:tcPr>
            <w:tcW w:w="651" w:type="pct"/>
            <w:noWrap/>
            <w:tcMar>
              <w:left w:w="115" w:type="dxa"/>
              <w:right w:w="115" w:type="dxa"/>
            </w:tcMar>
          </w:tcPr>
          <w:p w14:paraId="6594CCCE" w14:textId="7294623D" w:rsidR="0029131C" w:rsidRPr="00466C14" w:rsidRDefault="00765F1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51" w:type="pct"/>
          </w:tcPr>
          <w:p w14:paraId="2E647129" w14:textId="5A6894D8" w:rsidR="0029131C" w:rsidRPr="00466C14" w:rsidRDefault="00765F1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51" w:type="pct"/>
          </w:tcPr>
          <w:p w14:paraId="33ED8A3B" w14:textId="59C68539" w:rsidR="0029131C" w:rsidRPr="00466C14" w:rsidRDefault="00765F1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50" w:type="pct"/>
            <w:noWrap/>
            <w:tcMar>
              <w:left w:w="115" w:type="dxa"/>
              <w:right w:w="115" w:type="dxa"/>
            </w:tcMar>
          </w:tcPr>
          <w:p w14:paraId="1881E1CA" w14:textId="4658A17A" w:rsidR="0029131C" w:rsidRPr="00466C14" w:rsidRDefault="00765F1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29131C" w:rsidRPr="00466C14" w14:paraId="450244D8" w14:textId="77777777" w:rsidTr="00AA7D4F"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5FF43900" w14:textId="720B34F7" w:rsidR="0029131C" w:rsidRPr="00466C14" w:rsidRDefault="0029131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66C14">
              <w:rPr>
                <w:rFonts w:ascii="Browallia New" w:eastAsia="Angsana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66C1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AU"/>
              </w:rPr>
              <w:t xml:space="preserve"> รายได้ทางการเงินรอการรับรู้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73B93A3" w14:textId="590BDB2A" w:rsidR="0029131C" w:rsidRPr="00466C14" w:rsidRDefault="00765F1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039B9781" w14:textId="36E3C93A" w:rsidR="0029131C" w:rsidRPr="00466C14" w:rsidRDefault="00765F1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030FE7B0" w14:textId="5BAB9048" w:rsidR="0029131C" w:rsidRPr="00466C14" w:rsidRDefault="00765F1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4380AC8" w14:textId="5FCB0EAB" w:rsidR="0029131C" w:rsidRPr="00466C14" w:rsidRDefault="00765F1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9131C" w:rsidRPr="00466C14" w14:paraId="3EBFEA6D" w14:textId="77777777" w:rsidTr="00AA7D4F"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5DFDA492" w14:textId="5A97FCF6" w:rsidR="0029131C" w:rsidRPr="00466C14" w:rsidRDefault="0029131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AU"/>
              </w:rPr>
              <w:t>มูลค่าปัจจุบันของจำนวนเงินขั้นต่ำ</w:t>
            </w:r>
            <w:r w:rsidR="004A50B3" w:rsidRPr="00466C14">
              <w:rPr>
                <w:rFonts w:ascii="Browallia New" w:eastAsia="Times New Roman" w:hAnsi="Browallia New" w:cs="Browallia New"/>
                <w:sz w:val="26"/>
                <w:szCs w:val="26"/>
                <w:lang w:val="en-AU"/>
              </w:rPr>
              <w:br/>
              <w:t xml:space="preserve">   </w:t>
            </w:r>
            <w:r w:rsidR="004A50B3" w:rsidRPr="00466C1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AU"/>
              </w:rPr>
              <w:t>ที่ลูกหนี้</w:t>
            </w:r>
            <w:r w:rsidRPr="00466C1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AU"/>
              </w:rPr>
              <w:t>ต้องจ่ายตามสัญญาเช่า</w:t>
            </w:r>
          </w:p>
        </w:tc>
        <w:tc>
          <w:tcPr>
            <w:tcW w:w="651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69F5E76" w14:textId="6686B0C3" w:rsidR="0029131C" w:rsidRPr="00466C14" w:rsidRDefault="00765F1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51" w:type="pct"/>
            <w:tcBorders>
              <w:top w:val="single" w:sz="4" w:space="0" w:color="auto"/>
            </w:tcBorders>
            <w:vAlign w:val="bottom"/>
          </w:tcPr>
          <w:p w14:paraId="0008F031" w14:textId="4033F46A" w:rsidR="0029131C" w:rsidRPr="00466C14" w:rsidRDefault="00765F1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51" w:type="pct"/>
            <w:tcBorders>
              <w:top w:val="single" w:sz="4" w:space="0" w:color="auto"/>
            </w:tcBorders>
            <w:vAlign w:val="bottom"/>
          </w:tcPr>
          <w:p w14:paraId="3959B073" w14:textId="7BAB5243" w:rsidR="0029131C" w:rsidRPr="00466C14" w:rsidRDefault="00765F1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5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AF7C484" w14:textId="2A22AF13" w:rsidR="0029131C" w:rsidRPr="00466C14" w:rsidRDefault="00765F1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44633" w:rsidRPr="00466C14" w14:paraId="5B8026CE" w14:textId="77777777" w:rsidTr="00B97F25"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57099147" w14:textId="66FD29B1" w:rsidR="00144633" w:rsidRPr="00466C14" w:rsidRDefault="00C31F3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AU"/>
              </w:rPr>
            </w:pPr>
            <w:r w:rsidRPr="00466C14">
              <w:rPr>
                <w:rFonts w:ascii="Browallia New" w:eastAsia="AngsanaNew" w:hAnsi="Browallia New" w:cs="Browallia New"/>
                <w:sz w:val="26"/>
                <w:szCs w:val="26"/>
                <w:u w:val="single"/>
                <w:cs/>
                <w:lang w:eastAsia="en-GB"/>
              </w:rPr>
              <w:t>บวก</w:t>
            </w:r>
            <w:r w:rsidRPr="00466C14">
              <w:rPr>
                <w:rFonts w:ascii="Browallia New" w:eastAsia="Angsana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>ดอกเบี้ยค้างรับและรายได้ดอกเบี้ย</w:t>
            </w:r>
            <w:r w:rsidRPr="00466C14">
              <w:rPr>
                <w:rFonts w:ascii="Browallia New" w:eastAsia="AngsanaNew" w:hAnsi="Browallia New" w:cs="Browallia New"/>
                <w:sz w:val="26"/>
                <w:szCs w:val="26"/>
                <w:lang w:eastAsia="en-GB"/>
              </w:rPr>
              <w:br/>
            </w:r>
            <w:r w:rsidRPr="00466C14">
              <w:rPr>
                <w:rFonts w:ascii="Browallia New" w:eastAsia="Times New Roman" w:hAnsi="Browallia New" w:cs="Browallia New"/>
                <w:sz w:val="26"/>
                <w:szCs w:val="26"/>
                <w:lang w:val="en-AU"/>
              </w:rPr>
              <w:t xml:space="preserve">   </w:t>
            </w:r>
            <w:r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651" w:type="pct"/>
            <w:noWrap/>
            <w:tcMar>
              <w:left w:w="115" w:type="dxa"/>
              <w:right w:w="115" w:type="dxa"/>
            </w:tcMar>
            <w:vAlign w:val="bottom"/>
          </w:tcPr>
          <w:p w14:paraId="251732BA" w14:textId="77777777" w:rsidR="00144633" w:rsidRPr="00466C14" w:rsidRDefault="00144633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1" w:type="pct"/>
          </w:tcPr>
          <w:p w14:paraId="0601CC8F" w14:textId="77777777" w:rsidR="00144633" w:rsidRPr="00466C14" w:rsidRDefault="00144633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51" w:type="pct"/>
          </w:tcPr>
          <w:p w14:paraId="0E114C44" w14:textId="77777777" w:rsidR="00144633" w:rsidRPr="00466C14" w:rsidRDefault="00144633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50" w:type="pct"/>
            <w:noWrap/>
            <w:tcMar>
              <w:left w:w="115" w:type="dxa"/>
              <w:right w:w="115" w:type="dxa"/>
            </w:tcMar>
            <w:vAlign w:val="bottom"/>
          </w:tcPr>
          <w:p w14:paraId="48A776AA" w14:textId="4247D6DE" w:rsidR="00144633" w:rsidRPr="00466C14" w:rsidRDefault="0037371D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29131C" w:rsidRPr="00466C14" w14:paraId="47ED64F0" w14:textId="77777777" w:rsidTr="00B97F25"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0A5DB82C" w14:textId="266E6AD0" w:rsidR="0029131C" w:rsidRPr="00466C14" w:rsidRDefault="0029131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66C14">
              <w:rPr>
                <w:rFonts w:ascii="Browallia New" w:eastAsia="Angsana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66C14">
              <w:rPr>
                <w:rFonts w:ascii="Browallia New" w:eastAsia="AngsanaNew" w:hAnsi="Browallia New" w:cs="Browallia New"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51" w:type="pct"/>
            <w:noWrap/>
            <w:tcMar>
              <w:left w:w="115" w:type="dxa"/>
              <w:right w:w="115" w:type="dxa"/>
            </w:tcMar>
            <w:vAlign w:val="bottom"/>
          </w:tcPr>
          <w:p w14:paraId="486F3824" w14:textId="77777777" w:rsidR="0029131C" w:rsidRPr="00466C14" w:rsidRDefault="0029131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1" w:type="pct"/>
          </w:tcPr>
          <w:p w14:paraId="5B716CBE" w14:textId="77777777" w:rsidR="0029131C" w:rsidRPr="00466C14" w:rsidRDefault="0029131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51" w:type="pct"/>
          </w:tcPr>
          <w:p w14:paraId="496F5588" w14:textId="248D4A8B" w:rsidR="0029131C" w:rsidRPr="00466C14" w:rsidRDefault="0029131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DC993D8" w14:textId="65734E4F" w:rsidR="0029131C" w:rsidRPr="00466C14" w:rsidRDefault="0037371D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9131C" w:rsidRPr="00466C14" w14:paraId="6D720A61" w14:textId="77777777" w:rsidTr="00B97F25"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649594F1" w14:textId="49249397" w:rsidR="0029131C" w:rsidRPr="00466C14" w:rsidRDefault="0029131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651" w:type="pct"/>
            <w:noWrap/>
            <w:tcMar>
              <w:left w:w="115" w:type="dxa"/>
              <w:right w:w="115" w:type="dxa"/>
            </w:tcMar>
            <w:vAlign w:val="bottom"/>
          </w:tcPr>
          <w:p w14:paraId="597FCDBF" w14:textId="77777777" w:rsidR="0029131C" w:rsidRPr="00466C14" w:rsidRDefault="0029131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1" w:type="pct"/>
          </w:tcPr>
          <w:p w14:paraId="726E22A2" w14:textId="77777777" w:rsidR="0029131C" w:rsidRPr="00466C14" w:rsidRDefault="0029131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51" w:type="pct"/>
          </w:tcPr>
          <w:p w14:paraId="16838275" w14:textId="38716CF7" w:rsidR="0029131C" w:rsidRPr="00466C14" w:rsidRDefault="0029131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704FD51" w14:textId="209F4F1B" w:rsidR="0029131C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7371D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37371D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</w:p>
        </w:tc>
      </w:tr>
    </w:tbl>
    <w:p w14:paraId="185322CC" w14:textId="77777777" w:rsidR="00F002F6" w:rsidRPr="00466C14" w:rsidRDefault="00F002F6" w:rsidP="00600390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33"/>
        <w:jc w:val="thaiDistribute"/>
        <w:rPr>
          <w:rFonts w:ascii="Browallia New" w:eastAsia="AngsanaNew" w:hAnsi="Browallia New" w:cs="Browallia New"/>
          <w:sz w:val="26"/>
          <w:szCs w:val="26"/>
          <w:lang w:eastAsia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35"/>
        <w:gridCol w:w="1232"/>
        <w:gridCol w:w="1232"/>
        <w:gridCol w:w="1232"/>
        <w:gridCol w:w="1230"/>
      </w:tblGrid>
      <w:tr w:rsidR="004850FB" w:rsidRPr="00466C14" w14:paraId="72210883" w14:textId="77777777" w:rsidTr="003D342D">
        <w:trPr>
          <w:tblHeader/>
        </w:trPr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74832883" w14:textId="77777777" w:rsidR="004850FB" w:rsidRPr="00466C14" w:rsidRDefault="004850F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2603" w:type="pct"/>
            <w:gridSpan w:val="4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6B613C3" w14:textId="77777777" w:rsidR="004850FB" w:rsidRPr="00466C14" w:rsidRDefault="004850FB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AU"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4850FB" w:rsidRPr="00466C14" w14:paraId="53521438" w14:textId="77777777" w:rsidTr="003D342D">
        <w:trPr>
          <w:tblHeader/>
        </w:trPr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78508046" w14:textId="77777777" w:rsidR="004850FB" w:rsidRPr="00466C14" w:rsidRDefault="004850F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2603" w:type="pct"/>
            <w:gridSpan w:val="4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355F2D8" w14:textId="7C67F803" w:rsidR="004850FB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AU"/>
              </w:rPr>
            </w:pPr>
            <w:r w:rsidRPr="002809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50FB"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850FB"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="004850FB"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4850FB"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4850FB"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28097F">
              <w:rPr>
                <w:rFonts w:ascii="Browallia New" w:eastAsia="AngsanaNew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</w:tr>
      <w:tr w:rsidR="004850FB" w:rsidRPr="00466C14" w14:paraId="30A7B906" w14:textId="77777777" w:rsidTr="009006AB">
        <w:trPr>
          <w:tblHeader/>
        </w:trPr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0EDE9AB0" w14:textId="77777777" w:rsidR="004850FB" w:rsidRPr="00466C14" w:rsidRDefault="004850F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2603" w:type="pct"/>
            <w:gridSpan w:val="4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CE10C76" w14:textId="77777777" w:rsidR="004850FB" w:rsidRPr="00466C14" w:rsidRDefault="004850FB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AU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จำนวนเงินที่ถึงกำหนดชำระจ่ายตามสัญญา</w:t>
            </w:r>
          </w:p>
        </w:tc>
      </w:tr>
      <w:tr w:rsidR="004850FB" w:rsidRPr="00466C14" w14:paraId="17D2D3E0" w14:textId="77777777" w:rsidTr="00E82E57">
        <w:trPr>
          <w:tblHeader/>
        </w:trPr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2D71F0D3" w14:textId="77777777" w:rsidR="004850FB" w:rsidRPr="00466C14" w:rsidRDefault="004850F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73099BC" w14:textId="7E951200" w:rsidR="004850FB" w:rsidRPr="00466C14" w:rsidRDefault="004850FB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466C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AU"/>
              </w:rPr>
              <w:t>ไม่เกิน</w:t>
            </w:r>
            <w:r w:rsidRPr="00466C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AU"/>
              </w:rPr>
              <w:t xml:space="preserve"> </w:t>
            </w:r>
            <w:r w:rsidR="0028097F" w:rsidRPr="002809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66C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AU"/>
              </w:rPr>
              <w:t xml:space="preserve"> ปี</w:t>
            </w: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6E8674EC" w14:textId="1A0B3D85" w:rsidR="004850FB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2809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850FB" w:rsidRPr="00466C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AU"/>
              </w:rPr>
              <w:t xml:space="preserve"> </w:t>
            </w:r>
            <w:r w:rsidR="004850FB" w:rsidRPr="00466C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AU"/>
              </w:rPr>
              <w:t>-</w:t>
            </w:r>
            <w:r w:rsidR="004850FB" w:rsidRPr="00466C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AU"/>
              </w:rPr>
              <w:t xml:space="preserve"> </w:t>
            </w:r>
            <w:r w:rsidRPr="002809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850FB" w:rsidRPr="00466C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AU"/>
              </w:rPr>
              <w:t xml:space="preserve"> </w:t>
            </w:r>
            <w:r w:rsidR="004850FB" w:rsidRPr="00466C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AU"/>
              </w:rPr>
              <w:t>ปี</w:t>
            </w: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37406158" w14:textId="124002F8" w:rsidR="004850FB" w:rsidRPr="00466C14" w:rsidRDefault="004850FB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466C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AU"/>
              </w:rPr>
              <w:t xml:space="preserve">มากกว่า </w:t>
            </w:r>
            <w:r w:rsidR="0028097F" w:rsidRPr="002809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466C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AU"/>
              </w:rPr>
              <w:t xml:space="preserve"> ปี</w:t>
            </w:r>
          </w:p>
        </w:tc>
        <w:tc>
          <w:tcPr>
            <w:tcW w:w="65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BE33E1E" w14:textId="77777777" w:rsidR="004850FB" w:rsidRPr="00466C14" w:rsidRDefault="004850FB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466C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AU"/>
              </w:rPr>
              <w:t>รวม</w:t>
            </w:r>
          </w:p>
        </w:tc>
      </w:tr>
      <w:tr w:rsidR="004850FB" w:rsidRPr="00466C14" w14:paraId="71D4824E" w14:textId="77777777" w:rsidTr="00E82E57">
        <w:trPr>
          <w:tblHeader/>
        </w:trPr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0E16FD16" w14:textId="77777777" w:rsidR="004850FB" w:rsidRPr="00466C14" w:rsidRDefault="004850F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2F7FE20" w14:textId="77777777" w:rsidR="004850FB" w:rsidRPr="00466C14" w:rsidRDefault="004850FB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14:paraId="1EDCCFE5" w14:textId="77777777" w:rsidR="004850FB" w:rsidRPr="00466C14" w:rsidRDefault="004850FB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14:paraId="1820357F" w14:textId="77777777" w:rsidR="004850FB" w:rsidRPr="00466C14" w:rsidRDefault="004850FB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6B1108C" w14:textId="77777777" w:rsidR="004850FB" w:rsidRPr="00466C14" w:rsidRDefault="004850FB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850FB" w:rsidRPr="00466C14" w14:paraId="04E9277A" w14:textId="77777777" w:rsidTr="00E82E57"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0097D410" w14:textId="77777777" w:rsidR="004850FB" w:rsidRPr="00466C14" w:rsidRDefault="004850F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BAF28AD" w14:textId="77777777" w:rsidR="004850FB" w:rsidRPr="00466C14" w:rsidRDefault="004850F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69B85DE5" w14:textId="77777777" w:rsidR="004850FB" w:rsidRPr="00466C14" w:rsidRDefault="004850F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60F718D2" w14:textId="77777777" w:rsidR="004850FB" w:rsidRPr="00466C14" w:rsidRDefault="004850F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2800915" w14:textId="77777777" w:rsidR="004850FB" w:rsidRPr="00466C14" w:rsidRDefault="004850F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850FB" w:rsidRPr="00466C14" w14:paraId="745399AC" w14:textId="77777777" w:rsidTr="00B97F25"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7F9C1350" w14:textId="77777777" w:rsidR="004850FB" w:rsidRPr="00466C14" w:rsidRDefault="004850F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AU"/>
              </w:rPr>
              <w:t>ผลรวมของเงินลงทุนขั้นต้นทั้งสิ้นตามสัญญาเช่า</w:t>
            </w:r>
          </w:p>
        </w:tc>
        <w:tc>
          <w:tcPr>
            <w:tcW w:w="651" w:type="pct"/>
            <w:noWrap/>
            <w:tcMar>
              <w:left w:w="115" w:type="dxa"/>
              <w:right w:w="115" w:type="dxa"/>
            </w:tcMar>
            <w:vAlign w:val="bottom"/>
          </w:tcPr>
          <w:p w14:paraId="219DEA67" w14:textId="67675B2A" w:rsidR="004850FB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E82E57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651" w:type="pct"/>
          </w:tcPr>
          <w:p w14:paraId="42362FD5" w14:textId="7AFD21CE" w:rsidR="004850FB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E7401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="00EE7401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651" w:type="pct"/>
          </w:tcPr>
          <w:p w14:paraId="33D5E3FC" w14:textId="2D4B25A5" w:rsidR="004850FB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E82E57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650" w:type="pct"/>
            <w:noWrap/>
            <w:tcMar>
              <w:left w:w="115" w:type="dxa"/>
              <w:right w:w="115" w:type="dxa"/>
            </w:tcMar>
            <w:vAlign w:val="bottom"/>
          </w:tcPr>
          <w:p w14:paraId="2F97F9B6" w14:textId="19D21678" w:rsidR="004850FB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4777F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E4777F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</w:p>
        </w:tc>
      </w:tr>
      <w:tr w:rsidR="004850FB" w:rsidRPr="00466C14" w14:paraId="610BA524" w14:textId="77777777" w:rsidTr="00B97F25"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463B6487" w14:textId="77777777" w:rsidR="004850FB" w:rsidRPr="00466C14" w:rsidRDefault="004850F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66C14">
              <w:rPr>
                <w:rFonts w:ascii="Browallia New" w:eastAsia="Angsana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66C1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AU"/>
              </w:rPr>
              <w:t xml:space="preserve"> รายได้ทางการเงินรอการรับรู้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F8C716C" w14:textId="5D10EBCA" w:rsidR="004850FB" w:rsidRPr="00466C14" w:rsidRDefault="00E82E57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79E82907" w14:textId="51387D7D" w:rsidR="004850FB" w:rsidRPr="00466C14" w:rsidRDefault="00E82E57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5A7AE7DA" w14:textId="53AC5220" w:rsidR="004850FB" w:rsidRPr="00466C14" w:rsidRDefault="00E82E57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81D8F35" w14:textId="30FF4CB8" w:rsidR="004850FB" w:rsidRPr="00466C14" w:rsidRDefault="00E1727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82E57" w:rsidRPr="00466C14" w14:paraId="78EBE4E5" w14:textId="77777777" w:rsidTr="00B97F25"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16CB3B75" w14:textId="77777777" w:rsidR="00E82E57" w:rsidRPr="00466C14" w:rsidRDefault="00E82E57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AU"/>
              </w:rPr>
              <w:t>มูลค่าปัจจุบันของจำนวนเงินขั้นต่ำ</w:t>
            </w:r>
            <w:r w:rsidRPr="00466C14">
              <w:rPr>
                <w:rFonts w:ascii="Browallia New" w:eastAsia="Times New Roman" w:hAnsi="Browallia New" w:cs="Browallia New"/>
                <w:sz w:val="26"/>
                <w:szCs w:val="26"/>
                <w:lang w:val="en-AU"/>
              </w:rPr>
              <w:br/>
              <w:t xml:space="preserve">   </w:t>
            </w:r>
            <w:r w:rsidRPr="00466C1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AU"/>
              </w:rPr>
              <w:t>ที่ลูกหนี้ต้องจ่ายตามสัญญาเช่า</w:t>
            </w:r>
          </w:p>
        </w:tc>
        <w:tc>
          <w:tcPr>
            <w:tcW w:w="651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DB4C821" w14:textId="2E36F978" w:rsidR="00E82E57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E82E57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651" w:type="pct"/>
            <w:tcBorders>
              <w:top w:val="single" w:sz="4" w:space="0" w:color="auto"/>
            </w:tcBorders>
            <w:vAlign w:val="bottom"/>
          </w:tcPr>
          <w:p w14:paraId="6B6E5E8C" w14:textId="04194381" w:rsidR="00E82E57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E7401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="00EE7401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651" w:type="pct"/>
            <w:tcBorders>
              <w:top w:val="single" w:sz="4" w:space="0" w:color="auto"/>
            </w:tcBorders>
            <w:vAlign w:val="bottom"/>
          </w:tcPr>
          <w:p w14:paraId="042E026C" w14:textId="1814B308" w:rsidR="00E82E57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E82E57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65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41F8987" w14:textId="4D0A2117" w:rsidR="00E82E57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82E57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E82E57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</w:p>
        </w:tc>
      </w:tr>
      <w:tr w:rsidR="00D965B2" w:rsidRPr="00466C14" w14:paraId="2CF7794D" w14:textId="77777777" w:rsidTr="00BA54BB"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3B7130FE" w14:textId="3189C471" w:rsidR="00D965B2" w:rsidRPr="00466C14" w:rsidRDefault="00D965B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AU"/>
              </w:rPr>
            </w:pPr>
            <w:r w:rsidRPr="00466C14">
              <w:rPr>
                <w:rFonts w:ascii="Browallia New" w:eastAsia="AngsanaNew" w:hAnsi="Browallia New" w:cs="Browallia New"/>
                <w:sz w:val="26"/>
                <w:szCs w:val="26"/>
                <w:u w:val="single"/>
                <w:cs/>
                <w:lang w:eastAsia="en-GB"/>
              </w:rPr>
              <w:t>บวก</w:t>
            </w:r>
            <w:r w:rsidRPr="00466C14">
              <w:rPr>
                <w:rFonts w:ascii="Browallia New" w:eastAsia="Angsana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>ดอกเบี้ยค้างรับและรายได้ดอกเบี้ย</w:t>
            </w:r>
            <w:r w:rsidRPr="00466C14">
              <w:rPr>
                <w:rFonts w:ascii="Browallia New" w:eastAsia="AngsanaNew" w:hAnsi="Browallia New" w:cs="Browallia New"/>
                <w:sz w:val="26"/>
                <w:szCs w:val="26"/>
                <w:lang w:eastAsia="en-GB"/>
              </w:rPr>
              <w:br/>
            </w:r>
            <w:r w:rsidRPr="00466C14">
              <w:rPr>
                <w:rFonts w:ascii="Browallia New" w:eastAsia="Times New Roman" w:hAnsi="Browallia New" w:cs="Browallia New"/>
                <w:sz w:val="26"/>
                <w:szCs w:val="26"/>
                <w:lang w:val="en-AU"/>
              </w:rPr>
              <w:t xml:space="preserve">   </w:t>
            </w:r>
            <w:r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651" w:type="pct"/>
            <w:noWrap/>
            <w:tcMar>
              <w:left w:w="115" w:type="dxa"/>
              <w:right w:w="115" w:type="dxa"/>
            </w:tcMar>
            <w:vAlign w:val="bottom"/>
          </w:tcPr>
          <w:p w14:paraId="007145F6" w14:textId="77777777" w:rsidR="00D965B2" w:rsidRPr="00466C14" w:rsidRDefault="00D965B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1" w:type="pct"/>
            <w:vAlign w:val="bottom"/>
          </w:tcPr>
          <w:p w14:paraId="14959F00" w14:textId="77777777" w:rsidR="00D965B2" w:rsidRPr="00466C14" w:rsidRDefault="00D965B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1" w:type="pct"/>
            <w:vAlign w:val="bottom"/>
          </w:tcPr>
          <w:p w14:paraId="4B01720E" w14:textId="77777777" w:rsidR="00D965B2" w:rsidRPr="00466C14" w:rsidRDefault="00D965B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0" w:type="pct"/>
            <w:noWrap/>
            <w:tcMar>
              <w:left w:w="115" w:type="dxa"/>
              <w:right w:w="115" w:type="dxa"/>
            </w:tcMar>
            <w:vAlign w:val="bottom"/>
          </w:tcPr>
          <w:p w14:paraId="11816B21" w14:textId="3AF98F8D" w:rsidR="00D965B2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A43892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E82E57" w:rsidRPr="00466C14" w14:paraId="2AA4A334" w14:textId="77777777" w:rsidTr="00B97F25"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0CB911EA" w14:textId="77777777" w:rsidR="00E82E57" w:rsidRPr="00466C14" w:rsidRDefault="00E82E57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66C14">
              <w:rPr>
                <w:rFonts w:ascii="Browallia New" w:eastAsia="Angsana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66C14">
              <w:rPr>
                <w:rFonts w:ascii="Browallia New" w:eastAsia="AngsanaNew" w:hAnsi="Browallia New" w:cs="Browallia New"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51" w:type="pct"/>
            <w:noWrap/>
            <w:tcMar>
              <w:left w:w="115" w:type="dxa"/>
              <w:right w:w="115" w:type="dxa"/>
            </w:tcMar>
            <w:vAlign w:val="bottom"/>
          </w:tcPr>
          <w:p w14:paraId="32F10710" w14:textId="77777777" w:rsidR="00E82E57" w:rsidRPr="00466C14" w:rsidRDefault="00E82E57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1" w:type="pct"/>
          </w:tcPr>
          <w:p w14:paraId="63A8CE79" w14:textId="77777777" w:rsidR="00E82E57" w:rsidRPr="00466C14" w:rsidRDefault="00E82E57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51" w:type="pct"/>
          </w:tcPr>
          <w:p w14:paraId="5E05D3BE" w14:textId="77777777" w:rsidR="00E82E57" w:rsidRPr="00466C14" w:rsidRDefault="00E82E57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0990D6C" w14:textId="3E9B1415" w:rsidR="00E82E57" w:rsidRPr="00466C14" w:rsidRDefault="00E82E57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82E57" w:rsidRPr="00466C14" w14:paraId="16160C57" w14:textId="77777777" w:rsidTr="00B97F25"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0915D9DC" w14:textId="77777777" w:rsidR="00E82E57" w:rsidRPr="00466C14" w:rsidRDefault="00E82E57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51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651" w:type="pct"/>
            <w:noWrap/>
            <w:tcMar>
              <w:left w:w="115" w:type="dxa"/>
              <w:right w:w="115" w:type="dxa"/>
            </w:tcMar>
            <w:vAlign w:val="bottom"/>
          </w:tcPr>
          <w:p w14:paraId="265389D7" w14:textId="77777777" w:rsidR="00E82E57" w:rsidRPr="00466C14" w:rsidRDefault="00E82E57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1" w:type="pct"/>
          </w:tcPr>
          <w:p w14:paraId="6DDBCA6E" w14:textId="77777777" w:rsidR="00E82E57" w:rsidRPr="00466C14" w:rsidRDefault="00E82E57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51" w:type="pct"/>
          </w:tcPr>
          <w:p w14:paraId="23F1C92F" w14:textId="77777777" w:rsidR="00E82E57" w:rsidRPr="00466C14" w:rsidRDefault="00E82E57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DBFE738" w14:textId="665AC9A2" w:rsidR="00E82E57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82E57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E82E57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</w:tr>
    </w:tbl>
    <w:p w14:paraId="4CED4C0D" w14:textId="77777777" w:rsidR="00F002F6" w:rsidRPr="00466C14" w:rsidRDefault="00F002F6" w:rsidP="00600390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33"/>
        <w:jc w:val="thaiDistribute"/>
        <w:rPr>
          <w:rFonts w:ascii="Browallia New" w:eastAsia="AngsanaNew" w:hAnsi="Browallia New" w:cs="Browallia New"/>
          <w:sz w:val="26"/>
          <w:szCs w:val="26"/>
          <w:lang w:eastAsia="en-GB"/>
        </w:rPr>
      </w:pPr>
    </w:p>
    <w:p w14:paraId="3D4DAF7A" w14:textId="40E8B977" w:rsidR="00F002F6" w:rsidRPr="00466C14" w:rsidRDefault="00F002F6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ngsana New" w:hAnsi="Browallia New" w:cs="Browallia New"/>
          <w:b/>
          <w:bCs/>
          <w:sz w:val="26"/>
          <w:szCs w:val="26"/>
          <w:lang w:bidi="ar-SA"/>
        </w:rPr>
      </w:pPr>
      <w:r w:rsidRPr="00466C14">
        <w:rPr>
          <w:rFonts w:ascii="Browallia New" w:eastAsia="Angsana New" w:hAnsi="Browallia New" w:cs="Browallia New"/>
          <w:b/>
          <w:bCs/>
          <w:sz w:val="26"/>
          <w:szCs w:val="26"/>
          <w:lang w:bidi="ar-SA"/>
        </w:rPr>
        <w:br w:type="page"/>
      </w:r>
    </w:p>
    <w:p w14:paraId="22912CB5" w14:textId="77777777" w:rsidR="00882F49" w:rsidRPr="00466C14" w:rsidRDefault="00882F49" w:rsidP="0060039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thaiDistribute"/>
        <w:rPr>
          <w:rFonts w:ascii="Browallia New" w:hAnsi="Browallia New" w:cs="Browallia New"/>
          <w:b w:val="0"/>
          <w:bCs w:val="0"/>
          <w:sz w:val="26"/>
          <w:szCs w:val="26"/>
          <w:u w:val="none"/>
        </w:rPr>
      </w:pPr>
    </w:p>
    <w:p w14:paraId="5A8A4961" w14:textId="6851BB74" w:rsidR="00C45131" w:rsidRPr="00466C14" w:rsidRDefault="00C45131" w:rsidP="00600390">
      <w:pPr>
        <w:pStyle w:val="Heading1"/>
        <w:keepLines/>
        <w:numPr>
          <w:ilvl w:val="0"/>
          <w:numId w:val="3"/>
        </w:numPr>
        <w:shd w:val="clear" w:color="auto" w:fill="auto"/>
        <w:tabs>
          <w:tab w:val="num" w:pos="63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u w:val="none"/>
        </w:rPr>
      </w:pPr>
      <w:r w:rsidRPr="00466C14">
        <w:rPr>
          <w:rFonts w:ascii="Browallia New" w:hAnsi="Browallia New" w:cs="Browallia New"/>
          <w:sz w:val="26"/>
          <w:szCs w:val="26"/>
          <w:u w:val="none"/>
          <w:cs/>
        </w:rPr>
        <w:t>ค่าเผื่อผลขาดทุนด้านเครดิตที่คาดว่าจะเกิดขึ้น</w:t>
      </w:r>
    </w:p>
    <w:p w14:paraId="73A6B35D" w14:textId="77777777" w:rsidR="00C52D8B" w:rsidRPr="00466C14" w:rsidRDefault="00C52D8B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256"/>
        <w:gridCol w:w="1550"/>
        <w:gridCol w:w="1552"/>
        <w:gridCol w:w="1550"/>
        <w:gridCol w:w="1553"/>
      </w:tblGrid>
      <w:tr w:rsidR="002C64F0" w:rsidRPr="00466C14" w14:paraId="449E52DD" w14:textId="77777777" w:rsidTr="009F3939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4CBFE26A" w14:textId="77777777" w:rsidR="002C64F0" w:rsidRPr="00466C14" w:rsidRDefault="002C64F0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3279" w:type="pct"/>
            <w:gridSpan w:val="4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85DE16F" w14:textId="77777777" w:rsidR="002C64F0" w:rsidRPr="00466C14" w:rsidRDefault="002C64F0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2C64F0" w:rsidRPr="00466C14" w14:paraId="275772C1" w14:textId="77777777" w:rsidTr="009F3939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08DDC5B9" w14:textId="77777777" w:rsidR="002C64F0" w:rsidRPr="00466C14" w:rsidRDefault="002C64F0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3279" w:type="pct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EF71117" w14:textId="5E3E6792" w:rsidR="002C64F0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28097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C64F0"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C64F0"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 พ</w:t>
            </w:r>
            <w:r w:rsidR="002C64F0"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="002C64F0"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="002C64F0"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Pr="0028097F"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lang w:val="en-GB" w:eastAsia="en-GB"/>
              </w:rPr>
              <w:t>2569</w:t>
            </w:r>
          </w:p>
        </w:tc>
      </w:tr>
      <w:tr w:rsidR="009F3939" w:rsidRPr="00466C14" w14:paraId="0BD7F0D9" w14:textId="77777777" w:rsidTr="00825DB2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60DA0FF5" w14:textId="77777777" w:rsidR="002C64F0" w:rsidRPr="00466C14" w:rsidRDefault="002C64F0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8A30C89" w14:textId="77777777" w:rsidR="002C64F0" w:rsidRPr="00466C14" w:rsidRDefault="002C64F0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2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224B824" w14:textId="77777777" w:rsidR="002C64F0" w:rsidRPr="00466C14" w:rsidRDefault="002C64F0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1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5B904C9" w14:textId="77777777" w:rsidR="002C64F0" w:rsidRPr="00466C14" w:rsidRDefault="002C64F0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5F96657" w14:textId="77777777" w:rsidR="002C64F0" w:rsidRPr="00466C14" w:rsidRDefault="002C64F0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</w:tr>
      <w:tr w:rsidR="009F3939" w:rsidRPr="00466C14" w14:paraId="293CF53D" w14:textId="77777777" w:rsidTr="00825DB2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763F751E" w14:textId="77777777" w:rsidR="002C64F0" w:rsidRPr="00466C14" w:rsidRDefault="002C64F0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7B7CFA41" w14:textId="77777777" w:rsidR="002C64F0" w:rsidRPr="00466C14" w:rsidRDefault="002C64F0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ที่ไม่มีการเพิ่มขึ้น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</w:tcPr>
          <w:p w14:paraId="04998149" w14:textId="77777777" w:rsidR="002C64F0" w:rsidRPr="00466C14" w:rsidRDefault="002C64F0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ที่มีการเพิ่มขึ้น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10016FC4" w14:textId="77777777" w:rsidR="002C64F0" w:rsidRPr="00466C14" w:rsidRDefault="002C64F0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1" w:type="pct"/>
            <w:noWrap/>
            <w:tcMar>
              <w:left w:w="115" w:type="dxa"/>
              <w:right w:w="115" w:type="dxa"/>
            </w:tcMar>
            <w:vAlign w:val="bottom"/>
          </w:tcPr>
          <w:p w14:paraId="2229660E" w14:textId="77777777" w:rsidR="002C64F0" w:rsidRPr="00466C14" w:rsidRDefault="002C64F0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</w:tr>
      <w:tr w:rsidR="009F3939" w:rsidRPr="00466C14" w14:paraId="1A04974C" w14:textId="77777777" w:rsidTr="00825DB2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2298E9F2" w14:textId="77777777" w:rsidR="002C64F0" w:rsidRPr="00466C14" w:rsidRDefault="002C64F0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5F53B903" w14:textId="77777777" w:rsidR="002C64F0" w:rsidRPr="00466C14" w:rsidRDefault="002C64F0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อย่างมีนัยสำคัญ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</w:tcPr>
          <w:p w14:paraId="29ED8899" w14:textId="77777777" w:rsidR="002C64F0" w:rsidRPr="00466C14" w:rsidRDefault="002C64F0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อย่างมีนัยสำคัญ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189E2DA0" w14:textId="77777777" w:rsidR="002C64F0" w:rsidRPr="00466C14" w:rsidRDefault="002C64F0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21" w:type="pct"/>
            <w:noWrap/>
            <w:tcMar>
              <w:left w:w="115" w:type="dxa"/>
              <w:right w:w="115" w:type="dxa"/>
            </w:tcMar>
            <w:vAlign w:val="bottom"/>
          </w:tcPr>
          <w:p w14:paraId="07491704" w14:textId="77777777" w:rsidR="002C64F0" w:rsidRPr="00466C14" w:rsidRDefault="002C64F0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</w:tr>
      <w:tr w:rsidR="009F3939" w:rsidRPr="00466C14" w14:paraId="2CD2A47F" w14:textId="77777777" w:rsidTr="00825DB2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3D2D03D8" w14:textId="77777777" w:rsidR="002C64F0" w:rsidRPr="00466C14" w:rsidRDefault="002C64F0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02F94905" w14:textId="77777777" w:rsidR="002C64F0" w:rsidRPr="00466C14" w:rsidRDefault="002C64F0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ของความเสี่ยง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</w:tcPr>
          <w:p w14:paraId="3072E63C" w14:textId="77777777" w:rsidR="002C64F0" w:rsidRPr="00466C14" w:rsidRDefault="002C64F0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ของความเสี่ยง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42F76617" w14:textId="77777777" w:rsidR="002C64F0" w:rsidRPr="00466C14" w:rsidRDefault="002C64F0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ที่มีการด้อยค่า</w:t>
            </w:r>
          </w:p>
        </w:tc>
        <w:tc>
          <w:tcPr>
            <w:tcW w:w="821" w:type="pct"/>
            <w:noWrap/>
            <w:tcMar>
              <w:left w:w="115" w:type="dxa"/>
              <w:right w:w="115" w:type="dxa"/>
            </w:tcMar>
            <w:vAlign w:val="bottom"/>
          </w:tcPr>
          <w:p w14:paraId="2814461E" w14:textId="77777777" w:rsidR="002C64F0" w:rsidRPr="00466C14" w:rsidRDefault="002C64F0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</w:tr>
      <w:tr w:rsidR="009F3939" w:rsidRPr="00466C14" w14:paraId="7207FA1D" w14:textId="77777777" w:rsidTr="00825DB2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27FD6D70" w14:textId="77777777" w:rsidR="002C64F0" w:rsidRPr="00466C14" w:rsidRDefault="002C64F0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405C183C" w14:textId="77777777" w:rsidR="002C64F0" w:rsidRPr="00466C14" w:rsidRDefault="002C64F0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</w:tcPr>
          <w:p w14:paraId="281A98A1" w14:textId="77777777" w:rsidR="002C64F0" w:rsidRPr="00466C14" w:rsidRDefault="002C64F0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1F5E225F" w14:textId="77777777" w:rsidR="002C64F0" w:rsidRPr="00466C14" w:rsidRDefault="002C64F0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821" w:type="pct"/>
            <w:noWrap/>
            <w:tcMar>
              <w:left w:w="115" w:type="dxa"/>
              <w:right w:w="115" w:type="dxa"/>
            </w:tcMar>
            <w:vAlign w:val="bottom"/>
          </w:tcPr>
          <w:p w14:paraId="79594DBB" w14:textId="77777777" w:rsidR="002C64F0" w:rsidRPr="00466C14" w:rsidRDefault="002C64F0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F3939" w:rsidRPr="00466C14" w14:paraId="6BD5C376" w14:textId="77777777" w:rsidTr="00825DB2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37131C0D" w14:textId="77777777" w:rsidR="002C64F0" w:rsidRPr="00466C14" w:rsidRDefault="002C64F0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81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327FFC1" w14:textId="77777777" w:rsidR="002C64F0" w:rsidRPr="00466C14" w:rsidRDefault="002C64F0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08B7191" w14:textId="77777777" w:rsidR="002C64F0" w:rsidRPr="00466C14" w:rsidRDefault="002C64F0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090BB97" w14:textId="77777777" w:rsidR="002C64F0" w:rsidRPr="00466C14" w:rsidRDefault="002C64F0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B79699F" w14:textId="77777777" w:rsidR="002C64F0" w:rsidRPr="00466C14" w:rsidRDefault="002C64F0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</w:tr>
      <w:tr w:rsidR="009F3939" w:rsidRPr="00466C14" w14:paraId="1F2B8069" w14:textId="77777777" w:rsidTr="00825DB2"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02B889BF" w14:textId="77777777" w:rsidR="002C64F0" w:rsidRPr="00466C14" w:rsidRDefault="002C64F0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C890BDF" w14:textId="77777777" w:rsidR="002C64F0" w:rsidRPr="00466C14" w:rsidRDefault="002C64F0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0995FA7" w14:textId="77777777" w:rsidR="002C64F0" w:rsidRPr="00466C14" w:rsidRDefault="002C64F0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6F75AF8" w14:textId="77777777" w:rsidR="002C64F0" w:rsidRPr="00466C14" w:rsidRDefault="002C64F0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A6992A4" w14:textId="77777777" w:rsidR="002C64F0" w:rsidRPr="00466C14" w:rsidRDefault="002C64F0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F3939" w:rsidRPr="00466C14" w14:paraId="0869B43C" w14:textId="77777777" w:rsidTr="00825DB2">
        <w:tc>
          <w:tcPr>
            <w:tcW w:w="1721" w:type="pct"/>
            <w:noWrap/>
            <w:tcMar>
              <w:left w:w="115" w:type="dxa"/>
              <w:right w:w="115" w:type="dxa"/>
            </w:tcMar>
            <w:vAlign w:val="bottom"/>
          </w:tcPr>
          <w:p w14:paraId="62EA0606" w14:textId="77777777" w:rsidR="002C64F0" w:rsidRPr="00466C14" w:rsidRDefault="002C64F0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  <w:t>เงินลงทุนในตราสารหนี้</w:t>
            </w:r>
            <w:r w:rsidRPr="00466C14">
              <w:rPr>
                <w:rFonts w:ascii="Browallia New" w:eastAsia="AngsanaNew" w:hAnsi="Browallia New" w:cs="Browallia New" w:hint="eastAsia"/>
                <w:sz w:val="22"/>
                <w:szCs w:val="22"/>
                <w:cs/>
                <w:lang w:eastAsia="en-GB"/>
              </w:rPr>
              <w:t>ที่วัดมูลค่า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  <w:vAlign w:val="bottom"/>
          </w:tcPr>
          <w:p w14:paraId="46F5F1C4" w14:textId="77777777" w:rsidR="002C64F0" w:rsidRPr="00466C14" w:rsidRDefault="002C64F0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6448C105" w14:textId="77777777" w:rsidR="002C64F0" w:rsidRPr="00466C14" w:rsidRDefault="002C64F0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  <w:vAlign w:val="bottom"/>
          </w:tcPr>
          <w:p w14:paraId="5621CE55" w14:textId="77777777" w:rsidR="002C64F0" w:rsidRPr="00466C14" w:rsidRDefault="002C64F0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21" w:type="pct"/>
            <w:noWrap/>
            <w:tcMar>
              <w:left w:w="115" w:type="dxa"/>
              <w:right w:w="115" w:type="dxa"/>
            </w:tcMar>
            <w:vAlign w:val="bottom"/>
          </w:tcPr>
          <w:p w14:paraId="69F573D5" w14:textId="77777777" w:rsidR="002C64F0" w:rsidRPr="00466C14" w:rsidRDefault="002C64F0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F3939" w:rsidRPr="00466C14" w14:paraId="4390AAF0" w14:textId="77777777" w:rsidTr="00825DB2">
        <w:tc>
          <w:tcPr>
            <w:tcW w:w="1721" w:type="pct"/>
            <w:noWrap/>
            <w:tcMar>
              <w:left w:w="115" w:type="dxa"/>
              <w:right w:w="115" w:type="dxa"/>
            </w:tcMar>
            <w:vAlign w:val="bottom"/>
          </w:tcPr>
          <w:p w14:paraId="19E1DE76" w14:textId="09C1ED3D" w:rsidR="002C64F0" w:rsidRPr="00466C14" w:rsidRDefault="002C64F0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  <w:t xml:space="preserve">   </w:t>
            </w:r>
            <w:r w:rsidR="009F3939" w:rsidRPr="00466C14">
              <w:rPr>
                <w:rFonts w:ascii="Browallia New" w:eastAsia="AngsanaNew" w:hAnsi="Browallia New" w:cs="Browallia New" w:hint="eastAsia"/>
                <w:sz w:val="22"/>
                <w:szCs w:val="22"/>
                <w:cs/>
                <w:lang w:eastAsia="en-GB"/>
              </w:rPr>
              <w:t>ด้วยมูลค่ายุติธรรมผ่าน</w:t>
            </w:r>
            <w:r w:rsidRPr="00466C14">
              <w:rPr>
                <w:rFonts w:ascii="Browallia New" w:eastAsia="AngsanaNew" w:hAnsi="Browallia New" w:cs="Browallia New" w:hint="eastAsia"/>
                <w:sz w:val="22"/>
                <w:szCs w:val="22"/>
                <w:cs/>
                <w:lang w:eastAsia="en-GB"/>
              </w:rPr>
              <w:t>กำไรขาดทุนเบ็ดเสร็จอื่น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092004FA" w14:textId="020316D3" w:rsidR="002C64F0" w:rsidRPr="00466C14" w:rsidRDefault="00825DB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153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</w:tcPr>
          <w:p w14:paraId="2C6B8F76" w14:textId="4B9A2B3C" w:rsidR="002C64F0" w:rsidRPr="00466C14" w:rsidRDefault="00825DB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356B74E4" w14:textId="2B07F9E0" w:rsidR="002C64F0" w:rsidRPr="00466C14" w:rsidRDefault="00825DB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368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21" w:type="pct"/>
            <w:noWrap/>
            <w:tcMar>
              <w:left w:w="115" w:type="dxa"/>
              <w:right w:w="115" w:type="dxa"/>
            </w:tcMar>
          </w:tcPr>
          <w:p w14:paraId="76700C31" w14:textId="7D33CE8B" w:rsidR="002C64F0" w:rsidRPr="00466C14" w:rsidRDefault="00825DB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521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9F3939" w:rsidRPr="00466C14" w14:paraId="3DBCA029" w14:textId="77777777" w:rsidTr="00825DB2">
        <w:tc>
          <w:tcPr>
            <w:tcW w:w="1721" w:type="pct"/>
            <w:noWrap/>
            <w:tcMar>
              <w:left w:w="115" w:type="dxa"/>
              <w:right w:w="115" w:type="dxa"/>
            </w:tcMar>
            <w:vAlign w:val="bottom"/>
          </w:tcPr>
          <w:p w14:paraId="37C2F741" w14:textId="07474BA4" w:rsidR="002C64F0" w:rsidRPr="00466C14" w:rsidRDefault="007A22F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sz w:val="22"/>
                <w:szCs w:val="22"/>
                <w:cs/>
                <w:lang w:eastAsia="en-GB"/>
              </w:rPr>
              <w:t>เงินให้สินเชื่อแก่ลูกหนี้</w:t>
            </w:r>
            <w:r w:rsidR="009F3939" w:rsidRPr="00466C14">
              <w:rPr>
                <w:rFonts w:ascii="Browallia New" w:eastAsia="AngsanaNew" w:hAnsi="Browallia New" w:cs="Browallia New" w:hint="eastAsia"/>
                <w:sz w:val="22"/>
                <w:szCs w:val="22"/>
                <w:cs/>
                <w:lang w:eastAsia="en-GB"/>
              </w:rPr>
              <w:t>และดอกเบี้ยค้างรับ</w:t>
            </w:r>
            <w:r w:rsidRPr="00466C14"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  <w:t xml:space="preserve"> 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4D944770" w14:textId="0A40C598" w:rsidR="002C64F0" w:rsidRPr="00466C14" w:rsidRDefault="00825DB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569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</w:tcPr>
          <w:p w14:paraId="4C8570D3" w14:textId="12983A03" w:rsidR="002C64F0" w:rsidRPr="00466C14" w:rsidRDefault="00825DB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034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36462006" w14:textId="12AF31A5" w:rsidR="002C64F0" w:rsidRPr="00466C14" w:rsidRDefault="00825DB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614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489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21" w:type="pct"/>
            <w:noWrap/>
            <w:tcMar>
              <w:left w:w="115" w:type="dxa"/>
              <w:right w:w="115" w:type="dxa"/>
            </w:tcMar>
          </w:tcPr>
          <w:p w14:paraId="3B476A0F" w14:textId="535E9C54" w:rsidR="002C64F0" w:rsidRPr="00466C14" w:rsidRDefault="00825DB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350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773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9F3939" w:rsidRPr="00466C14" w14:paraId="57211C83" w14:textId="77777777">
        <w:tc>
          <w:tcPr>
            <w:tcW w:w="1721" w:type="pct"/>
            <w:noWrap/>
            <w:tcMar>
              <w:left w:w="115" w:type="dxa"/>
              <w:right w:w="115" w:type="dxa"/>
            </w:tcMar>
            <w:vAlign w:val="bottom"/>
          </w:tcPr>
          <w:p w14:paraId="08590F27" w14:textId="5E88ADD0" w:rsidR="002C64F0" w:rsidRPr="00466C14" w:rsidRDefault="007A22F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sz w:val="22"/>
                <w:szCs w:val="22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5BA6FEDE" w14:textId="16C9361E" w:rsidR="002C64F0" w:rsidRPr="00466C14" w:rsidRDefault="008A2F8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</w:tcPr>
          <w:p w14:paraId="308C713A" w14:textId="4A405E56" w:rsidR="002C64F0" w:rsidRPr="00466C14" w:rsidRDefault="008A2F8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516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16E08B19" w14:textId="46645362" w:rsidR="002C64F0" w:rsidRPr="00466C14" w:rsidRDefault="008A2F8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421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21" w:type="pct"/>
            <w:noWrap/>
            <w:tcMar>
              <w:left w:w="115" w:type="dxa"/>
              <w:right w:w="115" w:type="dxa"/>
            </w:tcMar>
          </w:tcPr>
          <w:p w14:paraId="3F450D6E" w14:textId="70607335" w:rsidR="002C64F0" w:rsidRPr="00466C14" w:rsidRDefault="008A2F8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427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7A22FB" w:rsidRPr="00466C14" w14:paraId="3744C0F1" w14:textId="77777777" w:rsidTr="00825DB2">
        <w:tc>
          <w:tcPr>
            <w:tcW w:w="1721" w:type="pct"/>
            <w:noWrap/>
            <w:tcMar>
              <w:left w:w="115" w:type="dxa"/>
              <w:right w:w="115" w:type="dxa"/>
            </w:tcMar>
            <w:vAlign w:val="bottom"/>
          </w:tcPr>
          <w:p w14:paraId="0FFB62E6" w14:textId="62A184FD" w:rsidR="007A22FB" w:rsidRPr="00466C14" w:rsidRDefault="007A22F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sz w:val="22"/>
                <w:szCs w:val="22"/>
                <w:cs/>
                <w:lang w:eastAsia="en-GB"/>
              </w:rPr>
              <w:t>ภาระผูกพันวงเงินสินเชื่อ</w:t>
            </w:r>
            <w:r w:rsidR="009F3939" w:rsidRPr="00466C14">
              <w:rPr>
                <w:rFonts w:ascii="Browallia New" w:eastAsia="AngsanaNew" w:hAnsi="Browallia New" w:cs="Browallia New" w:hint="eastAsia"/>
                <w:sz w:val="22"/>
                <w:szCs w:val="22"/>
                <w:cs/>
                <w:lang w:eastAsia="en-GB"/>
              </w:rPr>
              <w:t>ที่ยังไม่ได้เบิกใช้และ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  <w:vAlign w:val="bottom"/>
          </w:tcPr>
          <w:p w14:paraId="3A0DDCEF" w14:textId="77777777" w:rsidR="007A22FB" w:rsidRPr="00466C14" w:rsidRDefault="007A22F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40E18C53" w14:textId="77777777" w:rsidR="007A22FB" w:rsidRPr="00466C14" w:rsidRDefault="007A22F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  <w:vAlign w:val="bottom"/>
          </w:tcPr>
          <w:p w14:paraId="27D11B47" w14:textId="77777777" w:rsidR="007A22FB" w:rsidRPr="00466C14" w:rsidRDefault="007A22F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21" w:type="pct"/>
            <w:noWrap/>
            <w:tcMar>
              <w:left w:w="115" w:type="dxa"/>
              <w:right w:w="115" w:type="dxa"/>
            </w:tcMar>
            <w:vAlign w:val="bottom"/>
          </w:tcPr>
          <w:p w14:paraId="1C104571" w14:textId="77777777" w:rsidR="007A22FB" w:rsidRPr="00466C14" w:rsidRDefault="007A22F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F3939" w:rsidRPr="00466C14" w14:paraId="126A6689" w14:textId="77777777">
        <w:tc>
          <w:tcPr>
            <w:tcW w:w="1721" w:type="pct"/>
            <w:noWrap/>
            <w:tcMar>
              <w:left w:w="115" w:type="dxa"/>
              <w:right w:w="115" w:type="dxa"/>
            </w:tcMar>
            <w:vAlign w:val="bottom"/>
          </w:tcPr>
          <w:p w14:paraId="2C4FA87B" w14:textId="6FB44CC8" w:rsidR="007A22FB" w:rsidRPr="00466C14" w:rsidRDefault="007A22F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/>
                <w:sz w:val="22"/>
                <w:szCs w:val="22"/>
                <w:lang w:eastAsia="en-GB"/>
              </w:rPr>
              <w:t xml:space="preserve">   </w:t>
            </w:r>
            <w:r w:rsidRPr="00466C14">
              <w:rPr>
                <w:rFonts w:ascii="Browallia New" w:eastAsia="AngsanaNew" w:hAnsi="Browallia New" w:cs="Browallia New" w:hint="eastAsia"/>
                <w:sz w:val="22"/>
                <w:szCs w:val="22"/>
                <w:cs/>
                <w:lang w:eastAsia="en-GB"/>
              </w:rPr>
              <w:t>สัญญาค้ำประกันทางการเงิน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6FF36D3" w14:textId="3BF11113" w:rsidR="007A22FB" w:rsidRPr="00466C14" w:rsidRDefault="008A2F8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465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7E702B7" w14:textId="390AF784" w:rsidR="007A22FB" w:rsidRPr="00466C14" w:rsidRDefault="008A2F8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45FD396" w14:textId="7522949C" w:rsidR="007A22FB" w:rsidRPr="00466C14" w:rsidRDefault="008A2F8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718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B4508AC" w14:textId="7B72E0D5" w:rsidR="007A22FB" w:rsidRPr="00466C14" w:rsidRDefault="008A2F8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631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9F3939" w:rsidRPr="00466C14" w14:paraId="2A460EE8" w14:textId="77777777">
        <w:tc>
          <w:tcPr>
            <w:tcW w:w="1721" w:type="pct"/>
            <w:noWrap/>
            <w:tcMar>
              <w:left w:w="115" w:type="dxa"/>
              <w:right w:w="115" w:type="dxa"/>
            </w:tcMar>
            <w:vAlign w:val="bottom"/>
          </w:tcPr>
          <w:p w14:paraId="16EC4427" w14:textId="7AB6780B" w:rsidR="007A22FB" w:rsidRPr="00466C14" w:rsidRDefault="007A22F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0FF505B" w14:textId="484BFFEA" w:rsidR="007A22FB" w:rsidRPr="00466C14" w:rsidRDefault="008A2F8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574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358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DBA71C6" w14:textId="377346FD" w:rsidR="007A22FB" w:rsidRPr="00466C14" w:rsidRDefault="008A2F8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177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998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4AB940B" w14:textId="6F0A47BD" w:rsidR="007A22FB" w:rsidRPr="00466C14" w:rsidRDefault="008A2F8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685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996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55B4A81" w14:textId="745B2529" w:rsidR="007A22FB" w:rsidRPr="00466C14" w:rsidRDefault="008A2F8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438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352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2093DCD4" w14:textId="5C4FFC9B" w:rsidR="0087448B" w:rsidRPr="00466C14" w:rsidRDefault="0087448B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256"/>
        <w:gridCol w:w="1550"/>
        <w:gridCol w:w="1552"/>
        <w:gridCol w:w="1550"/>
        <w:gridCol w:w="1553"/>
      </w:tblGrid>
      <w:tr w:rsidR="009F3939" w:rsidRPr="00466C14" w14:paraId="22118584" w14:textId="77777777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20305C8E" w14:textId="77777777" w:rsidR="009F3939" w:rsidRPr="00466C14" w:rsidRDefault="009F393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3279" w:type="pct"/>
            <w:gridSpan w:val="4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A5B77D8" w14:textId="77777777" w:rsidR="009F3939" w:rsidRPr="00466C14" w:rsidRDefault="009F3939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9F3939" w:rsidRPr="00466C14" w14:paraId="5EB42932" w14:textId="77777777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153BF019" w14:textId="77777777" w:rsidR="009F3939" w:rsidRPr="00466C14" w:rsidRDefault="009F393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3279" w:type="pct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776AC13" w14:textId="09ABEB86" w:rsidR="009F3939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28097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F3939"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F3939"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28097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F3939" w:rsidRPr="00466C14" w14:paraId="4AAC2106" w14:textId="77777777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409D4A44" w14:textId="77777777" w:rsidR="009F3939" w:rsidRPr="00466C14" w:rsidRDefault="009F393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D36EA24" w14:textId="77777777" w:rsidR="009F3939" w:rsidRPr="00466C14" w:rsidRDefault="009F393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2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EC1664E" w14:textId="77777777" w:rsidR="009F3939" w:rsidRPr="00466C14" w:rsidRDefault="009F393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1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C7EA8AA" w14:textId="77777777" w:rsidR="009F3939" w:rsidRPr="00466C14" w:rsidRDefault="009F393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2192BA4" w14:textId="77777777" w:rsidR="009F3939" w:rsidRPr="00466C14" w:rsidRDefault="009F393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</w:tr>
      <w:tr w:rsidR="009F3939" w:rsidRPr="00466C14" w14:paraId="40651EFC" w14:textId="77777777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487BB321" w14:textId="77777777" w:rsidR="009F3939" w:rsidRPr="00466C14" w:rsidRDefault="009F393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4C93CB8F" w14:textId="77777777" w:rsidR="009F3939" w:rsidRPr="00466C14" w:rsidRDefault="009F393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ที่ไม่มีการเพิ่มขึ้น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</w:tcPr>
          <w:p w14:paraId="5CF50D3B" w14:textId="77777777" w:rsidR="009F3939" w:rsidRPr="00466C14" w:rsidRDefault="009F393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ที่มีการเพิ่มขึ้น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400979EF" w14:textId="77777777" w:rsidR="009F3939" w:rsidRPr="00466C14" w:rsidRDefault="009F393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46979613" w14:textId="77777777" w:rsidR="009F3939" w:rsidRPr="00466C14" w:rsidRDefault="009F393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</w:tr>
      <w:tr w:rsidR="009F3939" w:rsidRPr="00466C14" w14:paraId="344042A1" w14:textId="77777777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02627959" w14:textId="77777777" w:rsidR="009F3939" w:rsidRPr="00466C14" w:rsidRDefault="009F393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16D60FF8" w14:textId="77777777" w:rsidR="009F3939" w:rsidRPr="00466C14" w:rsidRDefault="009F393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อย่างมีนัยสำคัญ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</w:tcPr>
          <w:p w14:paraId="2D2F5F42" w14:textId="77777777" w:rsidR="009F3939" w:rsidRPr="00466C14" w:rsidRDefault="009F393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อย่างมีนัยสำคัญ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0D66405F" w14:textId="77777777" w:rsidR="009F3939" w:rsidRPr="00466C14" w:rsidRDefault="009F393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26C02460" w14:textId="77777777" w:rsidR="009F3939" w:rsidRPr="00466C14" w:rsidRDefault="009F393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</w:tr>
      <w:tr w:rsidR="009F3939" w:rsidRPr="00466C14" w14:paraId="67857D14" w14:textId="77777777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2048E678" w14:textId="77777777" w:rsidR="009F3939" w:rsidRPr="00466C14" w:rsidRDefault="009F393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27BE441D" w14:textId="77777777" w:rsidR="009F3939" w:rsidRPr="00466C14" w:rsidRDefault="009F393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ของความเสี่ยง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</w:tcPr>
          <w:p w14:paraId="4947E10E" w14:textId="77777777" w:rsidR="009F3939" w:rsidRPr="00466C14" w:rsidRDefault="009F393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ของความเสี่ยง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6591ABBA" w14:textId="77777777" w:rsidR="009F3939" w:rsidRPr="00466C14" w:rsidRDefault="009F393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ที่มีการด้อยค่า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2075F004" w14:textId="77777777" w:rsidR="009F3939" w:rsidRPr="00466C14" w:rsidRDefault="009F393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</w:tr>
      <w:tr w:rsidR="009F3939" w:rsidRPr="00466C14" w14:paraId="432D1BCC" w14:textId="77777777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071C47E1" w14:textId="77777777" w:rsidR="009F3939" w:rsidRPr="00466C14" w:rsidRDefault="009F393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62FE2D85" w14:textId="77777777" w:rsidR="009F3939" w:rsidRPr="00466C14" w:rsidRDefault="009F393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</w:tcPr>
          <w:p w14:paraId="4C253CA7" w14:textId="77777777" w:rsidR="009F3939" w:rsidRPr="00466C14" w:rsidRDefault="009F393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4B94BDBD" w14:textId="77777777" w:rsidR="009F3939" w:rsidRPr="00466C14" w:rsidRDefault="009F393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243FEB28" w14:textId="77777777" w:rsidR="009F3939" w:rsidRPr="00466C14" w:rsidRDefault="009F393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F3939" w:rsidRPr="00466C14" w14:paraId="02C167B0" w14:textId="77777777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349038C7" w14:textId="77777777" w:rsidR="009F3939" w:rsidRPr="00466C14" w:rsidRDefault="009F393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81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BDEF1B4" w14:textId="77777777" w:rsidR="009F3939" w:rsidRPr="00466C14" w:rsidRDefault="009F393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EB3DD6" w14:textId="77777777" w:rsidR="009F3939" w:rsidRPr="00466C14" w:rsidRDefault="009F393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5B02478" w14:textId="77777777" w:rsidR="009F3939" w:rsidRPr="00466C14" w:rsidRDefault="009F393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173CE62" w14:textId="77777777" w:rsidR="009F3939" w:rsidRPr="00466C14" w:rsidRDefault="009F393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</w:tr>
      <w:tr w:rsidR="009F3939" w:rsidRPr="00466C14" w14:paraId="4FCB2C6D" w14:textId="77777777"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50B37592" w14:textId="77777777" w:rsidR="009F3939" w:rsidRPr="00466C14" w:rsidRDefault="009F393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FB24972" w14:textId="77777777" w:rsidR="009F3939" w:rsidRPr="00466C14" w:rsidRDefault="009F393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5B85801" w14:textId="77777777" w:rsidR="009F3939" w:rsidRPr="00466C14" w:rsidRDefault="009F393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C15040A" w14:textId="77777777" w:rsidR="009F3939" w:rsidRPr="00466C14" w:rsidRDefault="009F393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D48E021" w14:textId="77777777" w:rsidR="009F3939" w:rsidRPr="00466C14" w:rsidRDefault="009F393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F3939" w:rsidRPr="00466C14" w14:paraId="18109156" w14:textId="77777777">
        <w:tc>
          <w:tcPr>
            <w:tcW w:w="1721" w:type="pct"/>
            <w:noWrap/>
            <w:tcMar>
              <w:left w:w="115" w:type="dxa"/>
              <w:right w:w="115" w:type="dxa"/>
            </w:tcMar>
            <w:vAlign w:val="bottom"/>
          </w:tcPr>
          <w:p w14:paraId="407434A7" w14:textId="77777777" w:rsidR="009F3939" w:rsidRPr="00466C14" w:rsidRDefault="009F393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  <w:t>เงินลงทุนในตราสารหนี้</w:t>
            </w:r>
            <w:r w:rsidRPr="00466C14">
              <w:rPr>
                <w:rFonts w:ascii="Browallia New" w:eastAsia="AngsanaNew" w:hAnsi="Browallia New" w:cs="Browallia New" w:hint="eastAsia"/>
                <w:sz w:val="22"/>
                <w:szCs w:val="22"/>
                <w:cs/>
                <w:lang w:eastAsia="en-GB"/>
              </w:rPr>
              <w:t>ที่วัดมูลค่า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  <w:vAlign w:val="bottom"/>
          </w:tcPr>
          <w:p w14:paraId="4514C974" w14:textId="77777777" w:rsidR="009F3939" w:rsidRPr="00466C14" w:rsidRDefault="009F393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4981385D" w14:textId="77777777" w:rsidR="009F3939" w:rsidRPr="00466C14" w:rsidRDefault="009F393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  <w:vAlign w:val="bottom"/>
          </w:tcPr>
          <w:p w14:paraId="7D5C1DB9" w14:textId="77777777" w:rsidR="009F3939" w:rsidRPr="00466C14" w:rsidRDefault="009F393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51ED4F85" w14:textId="77777777" w:rsidR="009F3939" w:rsidRPr="00466C14" w:rsidRDefault="009F393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F3939" w:rsidRPr="00466C14" w14:paraId="1545BCE0" w14:textId="77777777">
        <w:tc>
          <w:tcPr>
            <w:tcW w:w="1721" w:type="pct"/>
            <w:noWrap/>
            <w:tcMar>
              <w:left w:w="115" w:type="dxa"/>
              <w:right w:w="115" w:type="dxa"/>
            </w:tcMar>
            <w:vAlign w:val="bottom"/>
          </w:tcPr>
          <w:p w14:paraId="4EA458EC" w14:textId="77777777" w:rsidR="009F3939" w:rsidRPr="00466C14" w:rsidRDefault="009F393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  <w:t xml:space="preserve">   </w:t>
            </w:r>
            <w:r w:rsidRPr="00466C14">
              <w:rPr>
                <w:rFonts w:ascii="Browallia New" w:eastAsia="AngsanaNew" w:hAnsi="Browallia New" w:cs="Browallia New" w:hint="eastAsia"/>
                <w:sz w:val="22"/>
                <w:szCs w:val="22"/>
                <w:cs/>
                <w:lang w:eastAsia="en-GB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  <w:vAlign w:val="bottom"/>
          </w:tcPr>
          <w:p w14:paraId="11F436EB" w14:textId="043FC3DB" w:rsidR="009F3939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60EB9F66" w14:textId="2DD331B1" w:rsidR="009F3939" w:rsidRPr="00466C14" w:rsidRDefault="002A46C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  <w:vAlign w:val="bottom"/>
          </w:tcPr>
          <w:p w14:paraId="4A4EF794" w14:textId="492C223D" w:rsidR="009F3939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0C1474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350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527CB557" w14:textId="68831FB6" w:rsidR="009F3939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0C1474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375</w:t>
            </w:r>
          </w:p>
        </w:tc>
      </w:tr>
      <w:tr w:rsidR="009F3939" w:rsidRPr="00466C14" w14:paraId="58E369BB" w14:textId="77777777">
        <w:tc>
          <w:tcPr>
            <w:tcW w:w="1721" w:type="pct"/>
            <w:noWrap/>
            <w:tcMar>
              <w:left w:w="115" w:type="dxa"/>
              <w:right w:w="115" w:type="dxa"/>
            </w:tcMar>
            <w:vAlign w:val="bottom"/>
          </w:tcPr>
          <w:p w14:paraId="2F6B90ED" w14:textId="77777777" w:rsidR="009F3939" w:rsidRPr="00466C14" w:rsidRDefault="009F393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sz w:val="22"/>
                <w:szCs w:val="22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  <w:r w:rsidRPr="00466C14"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  <w:t xml:space="preserve"> 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  <w:vAlign w:val="bottom"/>
          </w:tcPr>
          <w:p w14:paraId="4CA3ACBD" w14:textId="6BFB79C0" w:rsidR="009F3939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62363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470</w:t>
            </w:r>
            <w:r w:rsidR="00B62363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426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3E26A3EE" w14:textId="58DC8469" w:rsidR="009F3939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703A48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  <w:r w:rsidR="00703A48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592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  <w:vAlign w:val="bottom"/>
          </w:tcPr>
          <w:p w14:paraId="6B6BB00F" w14:textId="2EE38729" w:rsidR="009F3939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4F3BDA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583</w:t>
            </w:r>
            <w:r w:rsidR="004F3BDA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141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1D4E1E0C" w14:textId="44E230D6" w:rsidR="009F3939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A81825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="00A81825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</w:p>
        </w:tc>
      </w:tr>
      <w:tr w:rsidR="009F3939" w:rsidRPr="00466C14" w14:paraId="0D2AE22E" w14:textId="77777777">
        <w:tc>
          <w:tcPr>
            <w:tcW w:w="1721" w:type="pct"/>
            <w:noWrap/>
            <w:tcMar>
              <w:left w:w="115" w:type="dxa"/>
              <w:right w:w="115" w:type="dxa"/>
            </w:tcMar>
            <w:vAlign w:val="bottom"/>
          </w:tcPr>
          <w:p w14:paraId="275C0DB1" w14:textId="77777777" w:rsidR="009F3939" w:rsidRPr="00466C14" w:rsidRDefault="009F393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sz w:val="22"/>
                <w:szCs w:val="22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  <w:vAlign w:val="bottom"/>
          </w:tcPr>
          <w:p w14:paraId="11860237" w14:textId="61F33086" w:rsidR="009F3939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5F022A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726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5D0FB352" w14:textId="4344CECF" w:rsidR="009F3939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760B2F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606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  <w:vAlign w:val="bottom"/>
          </w:tcPr>
          <w:p w14:paraId="3E5F4B99" w14:textId="45DA74EA" w:rsidR="009F3939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</w:t>
            </w:r>
            <w:r w:rsidR="00CA1AA3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156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68E3FB41" w14:textId="6959010B" w:rsidR="009F3939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</w:t>
            </w:r>
            <w:r w:rsidR="00927EF9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488</w:t>
            </w:r>
          </w:p>
        </w:tc>
      </w:tr>
      <w:tr w:rsidR="009F3939" w:rsidRPr="00466C14" w14:paraId="010D3682" w14:textId="77777777">
        <w:tc>
          <w:tcPr>
            <w:tcW w:w="1721" w:type="pct"/>
            <w:noWrap/>
            <w:tcMar>
              <w:left w:w="115" w:type="dxa"/>
              <w:right w:w="115" w:type="dxa"/>
            </w:tcMar>
            <w:vAlign w:val="bottom"/>
          </w:tcPr>
          <w:p w14:paraId="4133B1F6" w14:textId="77777777" w:rsidR="009F3939" w:rsidRPr="00466C14" w:rsidRDefault="009F393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sz w:val="22"/>
                <w:szCs w:val="22"/>
                <w:cs/>
                <w:lang w:eastAsia="en-GB"/>
              </w:rPr>
              <w:t>ภาระผูกพันวงเงินสินเชื่อที่ยังไม่ได้เบิกใช้และ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  <w:vAlign w:val="bottom"/>
          </w:tcPr>
          <w:p w14:paraId="773F0D7F" w14:textId="77777777" w:rsidR="009F3939" w:rsidRPr="00466C14" w:rsidRDefault="009F393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48F5A6E4" w14:textId="77777777" w:rsidR="009F3939" w:rsidRPr="00466C14" w:rsidRDefault="009F393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  <w:vAlign w:val="bottom"/>
          </w:tcPr>
          <w:p w14:paraId="13104615" w14:textId="77777777" w:rsidR="009F3939" w:rsidRPr="00466C14" w:rsidRDefault="009F393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725D5184" w14:textId="77777777" w:rsidR="009F3939" w:rsidRPr="00466C14" w:rsidRDefault="009F393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F3939" w:rsidRPr="00466C14" w14:paraId="6AD9BE10" w14:textId="77777777">
        <w:tc>
          <w:tcPr>
            <w:tcW w:w="1721" w:type="pct"/>
            <w:noWrap/>
            <w:tcMar>
              <w:left w:w="115" w:type="dxa"/>
              <w:right w:w="115" w:type="dxa"/>
            </w:tcMar>
            <w:vAlign w:val="bottom"/>
          </w:tcPr>
          <w:p w14:paraId="72F0CEF3" w14:textId="77777777" w:rsidR="009F3939" w:rsidRPr="00466C14" w:rsidRDefault="009F393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/>
                <w:sz w:val="22"/>
                <w:szCs w:val="22"/>
                <w:lang w:eastAsia="en-GB"/>
              </w:rPr>
              <w:t xml:space="preserve">   </w:t>
            </w:r>
            <w:r w:rsidRPr="00466C14">
              <w:rPr>
                <w:rFonts w:ascii="Browallia New" w:eastAsia="AngsanaNew" w:hAnsi="Browallia New" w:cs="Browallia New" w:hint="eastAsia"/>
                <w:sz w:val="22"/>
                <w:szCs w:val="22"/>
                <w:cs/>
                <w:lang w:eastAsia="en-GB"/>
              </w:rPr>
              <w:t>สัญญาค้ำประกันทางการเงิน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B402330" w14:textId="464377F1" w:rsidR="009F3939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70830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652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6929E77" w14:textId="45AFA3F6" w:rsidR="009F3939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428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1D5ED48" w14:textId="624384C6" w:rsidR="009F3939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933289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413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6FCC9E2" w14:textId="06250E69" w:rsidR="009F3939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0170D4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493</w:t>
            </w:r>
          </w:p>
        </w:tc>
      </w:tr>
      <w:tr w:rsidR="009F3939" w:rsidRPr="00466C14" w14:paraId="76A7659D" w14:textId="77777777">
        <w:tc>
          <w:tcPr>
            <w:tcW w:w="1721" w:type="pct"/>
            <w:noWrap/>
            <w:tcMar>
              <w:left w:w="115" w:type="dxa"/>
              <w:right w:w="115" w:type="dxa"/>
            </w:tcMar>
            <w:vAlign w:val="bottom"/>
          </w:tcPr>
          <w:p w14:paraId="3E5D5948" w14:textId="77777777" w:rsidR="009F3939" w:rsidRPr="00466C14" w:rsidRDefault="009F393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E370789" w14:textId="4EDC655D" w:rsidR="009F3939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D8487D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475</w:t>
            </w:r>
            <w:r w:rsidR="00D8487D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829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028C738" w14:textId="42493B5A" w:rsidR="009F3939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533ACB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065</w:t>
            </w:r>
            <w:r w:rsidR="00533ACB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626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76F8EE0" w14:textId="69386A78" w:rsidR="009F3939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E3096C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649</w:t>
            </w:r>
            <w:r w:rsidR="00E3096C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060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DC917EC" w14:textId="6572ECDA" w:rsidR="009F3939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C63726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  <w:r w:rsidR="00C63726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515</w:t>
            </w:r>
          </w:p>
        </w:tc>
      </w:tr>
    </w:tbl>
    <w:p w14:paraId="5ECF2567" w14:textId="52449BE9" w:rsidR="0036435A" w:rsidRPr="00466C14" w:rsidRDefault="0036435A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</w:rPr>
      </w:pPr>
      <w:r w:rsidRPr="00466C14">
        <w:rPr>
          <w:rFonts w:ascii="Browallia New" w:hAnsi="Browallia New" w:cs="Browallia New"/>
        </w:rPr>
        <w:br w:type="page"/>
      </w:r>
    </w:p>
    <w:p w14:paraId="77AF334D" w14:textId="77777777" w:rsidR="00AB4D19" w:rsidRPr="00466C14" w:rsidRDefault="00AB4D19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987"/>
        <w:gridCol w:w="1618"/>
        <w:gridCol w:w="1620"/>
        <w:gridCol w:w="1618"/>
        <w:gridCol w:w="1618"/>
      </w:tblGrid>
      <w:tr w:rsidR="0036435A" w:rsidRPr="00466C14" w14:paraId="4C0C5D8A" w14:textId="77777777" w:rsidTr="44053C6D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6556C073" w14:textId="77777777" w:rsidR="0036435A" w:rsidRPr="00466C14" w:rsidRDefault="0036435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3421" w:type="pct"/>
            <w:gridSpan w:val="4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C21E99F" w14:textId="77777777" w:rsidR="0036435A" w:rsidRPr="00466C14" w:rsidRDefault="0036435A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36435A" w:rsidRPr="00466C14" w14:paraId="2166E637" w14:textId="77777777" w:rsidTr="44053C6D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116D5CBD" w14:textId="77777777" w:rsidR="0036435A" w:rsidRPr="00466C14" w:rsidRDefault="0036435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3421" w:type="pct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B8B7DD4" w14:textId="536A5E4C" w:rsidR="0036435A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28097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6435A"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6435A"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28097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</w:tr>
      <w:tr w:rsidR="0036435A" w:rsidRPr="00466C14" w14:paraId="5EAC7705" w14:textId="77777777" w:rsidTr="44053C6D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039A884D" w14:textId="77777777" w:rsidR="0036435A" w:rsidRPr="00466C14" w:rsidRDefault="0036435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A6BADEA" w14:textId="77777777" w:rsidR="0036435A" w:rsidRPr="00466C14" w:rsidRDefault="0036435A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56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FFBCFD5" w14:textId="77777777" w:rsidR="0036435A" w:rsidRPr="00466C14" w:rsidRDefault="0036435A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5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A6118D0" w14:textId="77777777" w:rsidR="0036435A" w:rsidRPr="00466C14" w:rsidRDefault="0036435A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A01B5E8" w14:textId="77777777" w:rsidR="0036435A" w:rsidRPr="00466C14" w:rsidRDefault="0036435A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</w:tr>
      <w:tr w:rsidR="0036435A" w:rsidRPr="00466C14" w14:paraId="75E7F38B" w14:textId="77777777" w:rsidTr="44053C6D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195EF0AE" w14:textId="77777777" w:rsidR="0036435A" w:rsidRPr="00466C14" w:rsidRDefault="0036435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6A441255" w14:textId="77777777" w:rsidR="0036435A" w:rsidRPr="00466C14" w:rsidRDefault="0036435A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ที่ไม่มีการเพิ่มขึ้น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50803FE3" w14:textId="77777777" w:rsidR="0036435A" w:rsidRPr="00466C14" w:rsidRDefault="0036435A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ที่มีการเพิ่มขึ้น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631FCEB7" w14:textId="77777777" w:rsidR="0036435A" w:rsidRPr="00466C14" w:rsidRDefault="0036435A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564A27DB" w14:textId="77777777" w:rsidR="0036435A" w:rsidRPr="00466C14" w:rsidRDefault="0036435A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</w:tr>
      <w:tr w:rsidR="0036435A" w:rsidRPr="00466C14" w14:paraId="45D0ABA9" w14:textId="77777777" w:rsidTr="44053C6D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5E77066B" w14:textId="77777777" w:rsidR="0036435A" w:rsidRPr="00466C14" w:rsidRDefault="0036435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173E1881" w14:textId="77777777" w:rsidR="0036435A" w:rsidRPr="00466C14" w:rsidRDefault="0036435A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อย่างมีนัยสำคัญ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443EDA57" w14:textId="77777777" w:rsidR="0036435A" w:rsidRPr="00466C14" w:rsidRDefault="0036435A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อย่างมีนัยสำคัญ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3A4B0E67" w14:textId="77777777" w:rsidR="0036435A" w:rsidRPr="00466C14" w:rsidRDefault="0036435A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6C74543D" w14:textId="77777777" w:rsidR="0036435A" w:rsidRPr="00466C14" w:rsidRDefault="0036435A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</w:tr>
      <w:tr w:rsidR="0036435A" w:rsidRPr="00466C14" w14:paraId="10DFF370" w14:textId="77777777" w:rsidTr="44053C6D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715643D7" w14:textId="77777777" w:rsidR="0036435A" w:rsidRPr="00466C14" w:rsidRDefault="0036435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157579F5" w14:textId="77777777" w:rsidR="0036435A" w:rsidRPr="00466C14" w:rsidRDefault="0036435A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ของความเสี่ยง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56D46061" w14:textId="77777777" w:rsidR="0036435A" w:rsidRPr="00466C14" w:rsidRDefault="0036435A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ของความเสี่ยง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2C8241CE" w14:textId="77777777" w:rsidR="0036435A" w:rsidRPr="00466C14" w:rsidRDefault="0036435A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ที่มีการด้อยค่า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1C234A23" w14:textId="77777777" w:rsidR="0036435A" w:rsidRPr="00466C14" w:rsidRDefault="0036435A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</w:tr>
      <w:tr w:rsidR="0036435A" w:rsidRPr="00466C14" w14:paraId="7AF131EB" w14:textId="77777777" w:rsidTr="44053C6D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7A8AD78A" w14:textId="77777777" w:rsidR="0036435A" w:rsidRPr="00466C14" w:rsidRDefault="0036435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3B7BD0C1" w14:textId="77777777" w:rsidR="0036435A" w:rsidRPr="00466C14" w:rsidRDefault="0036435A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18044D43" w14:textId="77777777" w:rsidR="0036435A" w:rsidRPr="00466C14" w:rsidRDefault="0036435A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7814D250" w14:textId="77777777" w:rsidR="0036435A" w:rsidRPr="00466C14" w:rsidRDefault="0036435A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51D53222" w14:textId="77777777" w:rsidR="0036435A" w:rsidRPr="00466C14" w:rsidRDefault="0036435A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6435A" w:rsidRPr="00466C14" w14:paraId="333D45D3" w14:textId="77777777" w:rsidTr="44053C6D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1214EFF9" w14:textId="77777777" w:rsidR="0036435A" w:rsidRPr="00466C14" w:rsidRDefault="0036435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85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846D0A3" w14:textId="77777777" w:rsidR="0036435A" w:rsidRPr="00466C14" w:rsidRDefault="0036435A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FBEEB5C" w14:textId="77777777" w:rsidR="0036435A" w:rsidRPr="00466C14" w:rsidRDefault="0036435A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A5802B6" w14:textId="77777777" w:rsidR="0036435A" w:rsidRPr="00466C14" w:rsidRDefault="0036435A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D6CD53C" w14:textId="77777777" w:rsidR="0036435A" w:rsidRPr="00466C14" w:rsidRDefault="0036435A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</w:tr>
      <w:tr w:rsidR="0036435A" w:rsidRPr="00466C14" w14:paraId="59C51B59" w14:textId="77777777" w:rsidTr="44053C6D"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50AC8020" w14:textId="77777777" w:rsidR="0036435A" w:rsidRPr="00466C14" w:rsidRDefault="0036435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4BC289D" w14:textId="77777777" w:rsidR="0036435A" w:rsidRPr="00466C14" w:rsidRDefault="0036435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16ED279" w14:textId="77777777" w:rsidR="0036435A" w:rsidRPr="00466C14" w:rsidRDefault="0036435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38D31B7" w14:textId="77777777" w:rsidR="0036435A" w:rsidRPr="00466C14" w:rsidRDefault="0036435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AB91770" w14:textId="77777777" w:rsidR="0036435A" w:rsidRPr="00466C14" w:rsidRDefault="0036435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6435A" w:rsidRPr="00466C14" w14:paraId="1505F200" w14:textId="77777777" w:rsidTr="44053C6D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79B7023D" w14:textId="0259FAFA" w:rsidR="0036435A" w:rsidRPr="00466C14" w:rsidRDefault="0036435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b/>
                <w:bCs/>
                <w:sz w:val="22"/>
                <w:szCs w:val="22"/>
                <w:cs/>
                <w:lang w:eastAsia="en-GB"/>
              </w:rPr>
              <w:t>เงินให้สินเชื่อแก่ลูกหนี้</w:t>
            </w:r>
            <w:r w:rsidR="006A203F" w:rsidRPr="00466C14">
              <w:rPr>
                <w:rFonts w:ascii="Browallia New" w:eastAsia="AngsanaNew" w:hAnsi="Browallia New" w:cs="Browallia New" w:hint="eastAsia"/>
                <w:b/>
                <w:bCs/>
                <w:sz w:val="22"/>
                <w:szCs w:val="22"/>
                <w:cs/>
                <w:lang w:eastAsia="en-GB"/>
              </w:rPr>
              <w:t>และดอกเบี้ยค้างรับ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7CDDE75A" w14:textId="77777777" w:rsidR="0036435A" w:rsidRPr="00466C14" w:rsidRDefault="0036435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  <w:vAlign w:val="bottom"/>
          </w:tcPr>
          <w:p w14:paraId="68015803" w14:textId="77777777" w:rsidR="0036435A" w:rsidRPr="00466C14" w:rsidRDefault="0036435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169A4FB9" w14:textId="77777777" w:rsidR="0036435A" w:rsidRPr="00466C14" w:rsidRDefault="0036435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38F11D83" w14:textId="77777777" w:rsidR="0036435A" w:rsidRPr="00466C14" w:rsidRDefault="0036435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B07A03" w:rsidRPr="00466C14" w14:paraId="4C3830FE" w14:textId="77777777" w:rsidTr="44053C6D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2021A173" w14:textId="362E6A11" w:rsidR="00B07A03" w:rsidRPr="00466C14" w:rsidRDefault="00B07A03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b/>
                <w:bCs/>
                <w:sz w:val="22"/>
                <w:szCs w:val="22"/>
                <w:cs/>
                <w:lang w:eastAsia="en-GB"/>
              </w:rPr>
              <w:t>ณ</w:t>
            </w:r>
            <w:r w:rsidRPr="00466C14"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</w:t>
            </w:r>
            <w:r w:rsidRPr="00466C14">
              <w:rPr>
                <w:rFonts w:ascii="Browallia New" w:eastAsia="AngsanaNew" w:hAnsi="Browallia New" w:cs="Browallia New" w:hint="eastAsia"/>
                <w:b/>
                <w:bCs/>
                <w:sz w:val="22"/>
                <w:szCs w:val="22"/>
                <w:cs/>
                <w:lang w:eastAsia="en-GB"/>
              </w:rPr>
              <w:t>วันที่</w:t>
            </w:r>
            <w:r w:rsidRPr="00466C14"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28097F" w:rsidRPr="0028097F"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lang w:val="en-GB" w:eastAsia="en-GB"/>
              </w:rPr>
              <w:t>1</w:t>
            </w:r>
            <w:r w:rsidRPr="00466C14"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466C14">
              <w:rPr>
                <w:rFonts w:ascii="Browallia New" w:eastAsia="AngsanaNew" w:hAnsi="Browallia New" w:cs="Browallia New" w:hint="eastAsia"/>
                <w:b/>
                <w:bCs/>
                <w:sz w:val="22"/>
                <w:szCs w:val="22"/>
                <w:cs/>
                <w:lang w:eastAsia="en-GB"/>
              </w:rPr>
              <w:t>มกราคม</w:t>
            </w:r>
            <w:r w:rsidRPr="00466C14"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</w:t>
            </w:r>
            <w:r w:rsidRPr="00466C14">
              <w:rPr>
                <w:rFonts w:ascii="Browallia New" w:eastAsia="AngsanaNew" w:hAnsi="Browallia New" w:cs="Browallia New" w:hint="eastAsia"/>
                <w:b/>
                <w:bCs/>
                <w:sz w:val="22"/>
                <w:szCs w:val="22"/>
                <w:cs/>
                <w:lang w:eastAsia="en-GB"/>
              </w:rPr>
              <w:t>พ</w:t>
            </w:r>
            <w:r w:rsidRPr="00466C14"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.</w:t>
            </w:r>
            <w:r w:rsidRPr="00466C14">
              <w:rPr>
                <w:rFonts w:ascii="Browallia New" w:eastAsia="AngsanaNew" w:hAnsi="Browallia New" w:cs="Browallia New" w:hint="eastAsia"/>
                <w:b/>
                <w:bCs/>
                <w:sz w:val="22"/>
                <w:szCs w:val="22"/>
                <w:cs/>
                <w:lang w:eastAsia="en-GB"/>
              </w:rPr>
              <w:t>ศ</w:t>
            </w:r>
            <w:r w:rsidRPr="00466C14"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. </w:t>
            </w:r>
            <w:r w:rsidR="0028097F" w:rsidRPr="0028097F"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lang w:val="en-GB" w:eastAsia="en-GB"/>
              </w:rPr>
              <w:t>2569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453B7C23" w14:textId="19B130F0" w:rsidR="00B07A03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07A03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470</w:t>
            </w:r>
            <w:r w:rsidR="00B07A03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426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  <w:vAlign w:val="bottom"/>
          </w:tcPr>
          <w:p w14:paraId="16162FDF" w14:textId="1DE9EE37" w:rsidR="00B07A03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07A03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  <w:r w:rsidR="00B07A03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592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6C3739BA" w14:textId="6ED65FAF" w:rsidR="00B07A03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B07A03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583</w:t>
            </w:r>
            <w:r w:rsidR="00B07A03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141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1DAE8BDC" w14:textId="5057CB62" w:rsidR="00B07A03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B07A03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="00B07A03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</w:p>
        </w:tc>
      </w:tr>
      <w:tr w:rsidR="0036435A" w:rsidRPr="00466C14" w14:paraId="5DE219CC" w14:textId="77777777" w:rsidTr="44053C6D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22BC5159" w14:textId="77777777" w:rsidR="0036435A" w:rsidRPr="00466C14" w:rsidRDefault="0036435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sz w:val="22"/>
                <w:szCs w:val="22"/>
                <w:cs/>
                <w:lang w:eastAsia="en-GB"/>
              </w:rPr>
              <w:t>การเปลี่ยนแปลงที่เกิดจากการจัดชั้น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2D898B57" w14:textId="303E4674" w:rsidR="0036435A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  <w:r w:rsidR="00E4151C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740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10B35170" w14:textId="73F84B32" w:rsidR="0036435A" w:rsidRPr="00466C14" w:rsidRDefault="00E4151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234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686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4A47FE71" w14:textId="33A31CD0" w:rsidR="0036435A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196</w:t>
            </w:r>
            <w:r w:rsidR="00E4151C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946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46F91D33" w14:textId="192FD410" w:rsidR="0036435A" w:rsidRPr="00466C14" w:rsidRDefault="00E4151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</w:tr>
      <w:tr w:rsidR="0036435A" w:rsidRPr="00466C14" w14:paraId="2BD10397" w14:textId="77777777" w:rsidTr="44053C6D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46049302" w14:textId="77777777" w:rsidR="0036435A" w:rsidRPr="00466C14" w:rsidRDefault="0036435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 w:right="-209"/>
              <w:rPr>
                <w:rFonts w:ascii="Browallia New" w:eastAsia="AngsanaNew" w:hAnsi="Browallia New" w:cs="Browallia New"/>
                <w:sz w:val="22"/>
                <w:szCs w:val="22"/>
                <w:lang w:val="en-GB"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sz w:val="22"/>
                <w:szCs w:val="22"/>
                <w:cs/>
                <w:lang w:eastAsia="en-GB"/>
              </w:rPr>
              <w:t>การเปลี่ยนแปลงที่เกิดจากการ</w:t>
            </w:r>
          </w:p>
          <w:p w14:paraId="38887CC8" w14:textId="77777777" w:rsidR="0036435A" w:rsidRPr="00466C14" w:rsidRDefault="0036435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/>
                <w:sz w:val="22"/>
                <w:szCs w:val="22"/>
                <w:lang w:eastAsia="en-GB"/>
              </w:rPr>
              <w:t xml:space="preserve">   </w:t>
            </w:r>
            <w:r w:rsidRPr="00466C14">
              <w:rPr>
                <w:rFonts w:ascii="Browallia New" w:eastAsia="AngsanaNew" w:hAnsi="Browallia New" w:cs="Browallia New" w:hint="eastAsia"/>
                <w:sz w:val="22"/>
                <w:szCs w:val="22"/>
                <w:cs/>
                <w:lang w:eastAsia="en-GB"/>
              </w:rPr>
              <w:t>วัดมูลค่าค่าเผื่อผลขาดทุนใหม่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6727E251" w14:textId="4D0302CC" w:rsidR="0036435A" w:rsidRPr="00466C14" w:rsidRDefault="00932D9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</w:t>
            </w:r>
            <w:r w:rsidR="00D541BB" w:rsidRPr="00466C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756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  <w:vAlign w:val="bottom"/>
          </w:tcPr>
          <w:p w14:paraId="00221938" w14:textId="1939D241" w:rsidR="0036435A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425</w:t>
            </w:r>
            <w:r w:rsidR="00294A84" w:rsidRPr="00466C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372E1A03" w14:textId="4422F9FC" w:rsidR="0036435A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390</w:t>
            </w:r>
            <w:r w:rsidR="00294A84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839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7EA8C66B" w14:textId="1902E709" w:rsidR="0036435A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729</w:t>
            </w:r>
            <w:r w:rsidR="00294A84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651</w:t>
            </w:r>
          </w:p>
        </w:tc>
      </w:tr>
      <w:tr w:rsidR="0036435A" w:rsidRPr="00466C14" w14:paraId="182F78B6" w14:textId="77777777" w:rsidTr="44053C6D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0C837021" w14:textId="77777777" w:rsidR="0036435A" w:rsidRPr="00466C14" w:rsidRDefault="0036435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sz w:val="22"/>
                <w:szCs w:val="22"/>
                <w:cs/>
                <w:lang w:eastAsia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29716547" w14:textId="6289D3F4" w:rsidR="0036435A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184</w:t>
            </w:r>
            <w:r w:rsidR="007353CD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305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7E470C9C" w14:textId="2E2F80B2" w:rsidR="0036435A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7353CD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444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06BBC93E" w14:textId="170E468D" w:rsidR="0036435A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113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6D23F9B5" w14:textId="26E6A02A" w:rsidR="0036435A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195</w:t>
            </w:r>
            <w:r w:rsidR="00294A84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862</w:t>
            </w:r>
          </w:p>
        </w:tc>
      </w:tr>
      <w:tr w:rsidR="0036435A" w:rsidRPr="00466C14" w14:paraId="14E53A0E" w14:textId="77777777" w:rsidTr="44053C6D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70369D94" w14:textId="77777777" w:rsidR="0036435A" w:rsidRPr="00466C14" w:rsidRDefault="0036435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 w:right="-209"/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sz w:val="22"/>
                <w:szCs w:val="22"/>
                <w:cs/>
                <w:lang w:eastAsia="en-GB"/>
              </w:rPr>
              <w:t>สินทรัพย์ทางการเงินที่ถูกตัดรายการ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7A483132" w14:textId="69CD048B" w:rsidR="0036435A" w:rsidRPr="00466C14" w:rsidRDefault="000C506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465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3E9443E0" w14:textId="72921CFB" w:rsidR="0036435A" w:rsidRPr="00466C14" w:rsidRDefault="000C506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884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58FCB3D4" w14:textId="3125070B" w:rsidR="0036435A" w:rsidRPr="00466C14" w:rsidRDefault="000C506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207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286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718BA27B" w14:textId="1A96FAC9" w:rsidR="0036435A" w:rsidRPr="00466C14" w:rsidRDefault="000C506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335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635</w:t>
            </w:r>
            <w:r w:rsidR="00294A84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36435A" w:rsidRPr="00466C14" w14:paraId="59BDFA7A" w14:textId="77777777" w:rsidTr="44053C6D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38F0D7D2" w14:textId="77777777" w:rsidR="0036435A" w:rsidRPr="00466C14" w:rsidRDefault="0036435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sz w:val="22"/>
                <w:szCs w:val="22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A9457A1" w14:textId="0410D926" w:rsidR="0036435A" w:rsidRPr="00466C14" w:rsidRDefault="000C506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7F261C6" w14:textId="15674081" w:rsidR="0036435A" w:rsidRPr="00466C14" w:rsidRDefault="000C506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89DE22A" w14:textId="3844A04C" w:rsidR="0036435A" w:rsidRPr="00466C14" w:rsidRDefault="000C506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BFA3B33" w14:textId="4329FFE4" w:rsidR="0036435A" w:rsidRPr="00466C14" w:rsidRDefault="000C506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36435A" w:rsidRPr="00466C14" w14:paraId="1D40F175" w14:textId="77777777" w:rsidTr="44053C6D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683F0A30" w14:textId="7315080B" w:rsidR="0036435A" w:rsidRPr="00466C14" w:rsidRDefault="0036435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 w:right="-209"/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b/>
                <w:bCs/>
                <w:sz w:val="22"/>
                <w:szCs w:val="22"/>
                <w:cs/>
                <w:lang w:eastAsia="en-GB"/>
              </w:rPr>
              <w:t>ณ</w:t>
            </w:r>
            <w:r w:rsidRPr="00466C14"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</w:t>
            </w:r>
            <w:r w:rsidRPr="00466C14">
              <w:rPr>
                <w:rFonts w:ascii="Browallia New" w:eastAsia="AngsanaNew" w:hAnsi="Browallia New" w:cs="Browallia New" w:hint="eastAsia"/>
                <w:b/>
                <w:bCs/>
                <w:sz w:val="22"/>
                <w:szCs w:val="22"/>
                <w:cs/>
                <w:lang w:eastAsia="en-GB"/>
              </w:rPr>
              <w:t>วันที่</w:t>
            </w:r>
            <w:r w:rsidRPr="00466C14"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 พ</w:t>
            </w: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="0028097F" w:rsidRPr="0028097F"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lang w:val="en-GB" w:eastAsia="en-GB"/>
              </w:rPr>
              <w:t>2569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576B48B" w14:textId="72A1D872" w:rsidR="0036435A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19390B" w:rsidRPr="00466C14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569</w:t>
            </w:r>
            <w:r w:rsidR="0019390B" w:rsidRPr="00466C14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250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5F921EC" w14:textId="765295CC" w:rsidR="0036435A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19390B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 w:rsidR="0019390B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034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1972405" w14:textId="11A0D963" w:rsidR="0036435A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507F8B" w:rsidRPr="00466C14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614</w:t>
            </w:r>
            <w:r w:rsidR="0019390B" w:rsidRPr="00466C14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489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E4D79A8" w14:textId="7BC28C3F" w:rsidR="0036435A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19390B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350</w:t>
            </w:r>
            <w:r w:rsidR="0019390B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773</w:t>
            </w:r>
          </w:p>
        </w:tc>
      </w:tr>
    </w:tbl>
    <w:p w14:paraId="5330590B" w14:textId="1888FD60" w:rsidR="002D3211" w:rsidRPr="00466C14" w:rsidRDefault="002D3211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987"/>
        <w:gridCol w:w="1618"/>
        <w:gridCol w:w="1620"/>
        <w:gridCol w:w="1618"/>
        <w:gridCol w:w="1618"/>
      </w:tblGrid>
      <w:tr w:rsidR="00AB4D19" w:rsidRPr="00466C14" w14:paraId="1673E20B" w14:textId="77777777" w:rsidTr="006A203F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05951707" w14:textId="77777777" w:rsidR="00AB4D19" w:rsidRPr="00466C14" w:rsidRDefault="00AB4D1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3421" w:type="pct"/>
            <w:gridSpan w:val="4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3A11A1F" w14:textId="77777777" w:rsidR="00AB4D19" w:rsidRPr="00466C14" w:rsidRDefault="00AB4D19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AB4D19" w:rsidRPr="00466C14" w14:paraId="3450485A" w14:textId="77777777" w:rsidTr="006A203F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76B37E1C" w14:textId="77777777" w:rsidR="00AB4D19" w:rsidRPr="00466C14" w:rsidRDefault="00AB4D1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3421" w:type="pct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EF9E843" w14:textId="7F3D0A83" w:rsidR="00AB4D19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28097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B4D19"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B4D19"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28097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AB4D19" w:rsidRPr="00466C14" w14:paraId="4DECF2D0" w14:textId="77777777" w:rsidTr="006A203F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06F481C3" w14:textId="77777777" w:rsidR="00AB4D19" w:rsidRPr="00466C14" w:rsidRDefault="00AB4D1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D22B9E1" w14:textId="77777777" w:rsidR="00AB4D19" w:rsidRPr="00466C14" w:rsidRDefault="00AB4D1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56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841D4BD" w14:textId="77777777" w:rsidR="00AB4D19" w:rsidRPr="00466C14" w:rsidRDefault="00AB4D1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5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08B34FF" w14:textId="77777777" w:rsidR="00AB4D19" w:rsidRPr="00466C14" w:rsidRDefault="00AB4D1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77CE86A" w14:textId="77777777" w:rsidR="00AB4D19" w:rsidRPr="00466C14" w:rsidRDefault="00AB4D1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</w:tr>
      <w:tr w:rsidR="00AB4D19" w:rsidRPr="00466C14" w14:paraId="08C620CC" w14:textId="77777777" w:rsidTr="006A203F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162BFA45" w14:textId="77777777" w:rsidR="00AB4D19" w:rsidRPr="00466C14" w:rsidRDefault="00AB4D1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302CE157" w14:textId="77777777" w:rsidR="00AB4D19" w:rsidRPr="00466C14" w:rsidRDefault="00AB4D1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ที่ไม่มีการเพิ่มขึ้น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44CD89E4" w14:textId="77777777" w:rsidR="00AB4D19" w:rsidRPr="00466C14" w:rsidRDefault="00AB4D1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ที่มีการเพิ่มขึ้น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1C2FCE04" w14:textId="77777777" w:rsidR="00AB4D19" w:rsidRPr="00466C14" w:rsidRDefault="00AB4D1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  <w:vAlign w:val="bottom"/>
          </w:tcPr>
          <w:p w14:paraId="70FF2F4A" w14:textId="77777777" w:rsidR="00AB4D19" w:rsidRPr="00466C14" w:rsidRDefault="00AB4D1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</w:tr>
      <w:tr w:rsidR="00AB4D19" w:rsidRPr="00466C14" w14:paraId="076C9E0B" w14:textId="77777777" w:rsidTr="006A203F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33E4EFC7" w14:textId="77777777" w:rsidR="00AB4D19" w:rsidRPr="00466C14" w:rsidRDefault="00AB4D1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70CF6B93" w14:textId="77777777" w:rsidR="00AB4D19" w:rsidRPr="00466C14" w:rsidRDefault="00AB4D1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อย่างมีนัยสำคัญ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605ECEC7" w14:textId="77777777" w:rsidR="00AB4D19" w:rsidRPr="00466C14" w:rsidRDefault="00AB4D1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อย่างมีนัยสำคัญ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302F832F" w14:textId="77777777" w:rsidR="00AB4D19" w:rsidRPr="00466C14" w:rsidRDefault="00AB4D1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  <w:vAlign w:val="bottom"/>
          </w:tcPr>
          <w:p w14:paraId="29C86237" w14:textId="77777777" w:rsidR="00AB4D19" w:rsidRPr="00466C14" w:rsidRDefault="00AB4D1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</w:tr>
      <w:tr w:rsidR="00AB4D19" w:rsidRPr="00466C14" w14:paraId="74319711" w14:textId="77777777" w:rsidTr="006A203F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6CF7B91A" w14:textId="77777777" w:rsidR="00AB4D19" w:rsidRPr="00466C14" w:rsidRDefault="00AB4D1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7685019E" w14:textId="77777777" w:rsidR="00AB4D19" w:rsidRPr="00466C14" w:rsidRDefault="00AB4D1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ของความเสี่ยง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679C0F3F" w14:textId="77777777" w:rsidR="00AB4D19" w:rsidRPr="00466C14" w:rsidRDefault="00AB4D1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ของความเสี่ยง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6901BFAC" w14:textId="77777777" w:rsidR="00AB4D19" w:rsidRPr="00466C14" w:rsidRDefault="00AB4D1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ที่มีการด้อยค่า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  <w:vAlign w:val="bottom"/>
          </w:tcPr>
          <w:p w14:paraId="032316E2" w14:textId="77777777" w:rsidR="00AB4D19" w:rsidRPr="00466C14" w:rsidRDefault="00AB4D1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</w:tr>
      <w:tr w:rsidR="00AB4D19" w:rsidRPr="00466C14" w14:paraId="5ED47ACB" w14:textId="77777777" w:rsidTr="006A203F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2D7D6582" w14:textId="77777777" w:rsidR="00AB4D19" w:rsidRPr="00466C14" w:rsidRDefault="00AB4D1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3EAC0039" w14:textId="77777777" w:rsidR="00AB4D19" w:rsidRPr="00466C14" w:rsidRDefault="00AB4D1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679155EF" w14:textId="77777777" w:rsidR="00AB4D19" w:rsidRPr="00466C14" w:rsidRDefault="00AB4D1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4D9A99C0" w14:textId="77777777" w:rsidR="00AB4D19" w:rsidRPr="00466C14" w:rsidRDefault="00AB4D1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  <w:vAlign w:val="bottom"/>
          </w:tcPr>
          <w:p w14:paraId="3F09321E" w14:textId="77777777" w:rsidR="00AB4D19" w:rsidRPr="00466C14" w:rsidRDefault="00AB4D1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B4D19" w:rsidRPr="00466C14" w14:paraId="2A69AC34" w14:textId="77777777" w:rsidTr="006A203F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1877AC0B" w14:textId="77777777" w:rsidR="00AB4D19" w:rsidRPr="00466C14" w:rsidRDefault="00AB4D1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85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20FE3DC" w14:textId="77777777" w:rsidR="00AB4D19" w:rsidRPr="00466C14" w:rsidRDefault="00AB4D1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6A53BCC" w14:textId="77777777" w:rsidR="00AB4D19" w:rsidRPr="00466C14" w:rsidRDefault="00AB4D1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BF3E8E3" w14:textId="77777777" w:rsidR="00AB4D19" w:rsidRPr="00466C14" w:rsidRDefault="00AB4D1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73A15F9" w14:textId="77777777" w:rsidR="00AB4D19" w:rsidRPr="00466C14" w:rsidRDefault="00AB4D1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</w:tr>
      <w:tr w:rsidR="00AB4D19" w:rsidRPr="00466C14" w14:paraId="6D2E2291" w14:textId="77777777" w:rsidTr="006A203F"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330009F4" w14:textId="77777777" w:rsidR="00AB4D19" w:rsidRPr="00466C14" w:rsidRDefault="00AB4D1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MS Mincho" w:hAnsi="Browallia New" w:cs="Browallia New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38A9EEC" w14:textId="77777777" w:rsidR="00AB4D19" w:rsidRPr="00466C14" w:rsidRDefault="00AB4D1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7FF8FF0" w14:textId="77777777" w:rsidR="00AB4D19" w:rsidRPr="00466C14" w:rsidRDefault="00AB4D1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241B99D" w14:textId="77777777" w:rsidR="00AB4D19" w:rsidRPr="00466C14" w:rsidRDefault="00AB4D1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E7A8430" w14:textId="77777777" w:rsidR="00AB4D19" w:rsidRPr="00466C14" w:rsidRDefault="00AB4D1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B4D19" w:rsidRPr="00466C14" w14:paraId="5FDB60CE" w14:textId="77777777" w:rsidTr="006A203F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758E86EA" w14:textId="61C472EC" w:rsidR="00AB4D19" w:rsidRPr="00466C14" w:rsidRDefault="00AB4D1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b/>
                <w:bCs/>
                <w:sz w:val="22"/>
                <w:szCs w:val="22"/>
                <w:cs/>
                <w:lang w:eastAsia="en-GB"/>
              </w:rPr>
              <w:t>เงินให้สินเชื่อแก่ลูกหนี้</w:t>
            </w:r>
            <w:r w:rsidR="006A203F" w:rsidRPr="00466C14">
              <w:rPr>
                <w:rFonts w:ascii="Browallia New" w:eastAsia="AngsanaNew" w:hAnsi="Browallia New" w:cs="Browallia New" w:hint="eastAsia"/>
                <w:b/>
                <w:bCs/>
                <w:sz w:val="22"/>
                <w:szCs w:val="22"/>
                <w:cs/>
                <w:lang w:eastAsia="en-GB"/>
              </w:rPr>
              <w:t>และดอกเบี้ยค้างรับ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77DABBFC" w14:textId="77777777" w:rsidR="00AB4D19" w:rsidRPr="00466C14" w:rsidRDefault="00AB4D1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  <w:vAlign w:val="bottom"/>
          </w:tcPr>
          <w:p w14:paraId="1D6AB1DA" w14:textId="77777777" w:rsidR="00AB4D19" w:rsidRPr="00466C14" w:rsidRDefault="00AB4D1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2135C30D" w14:textId="77777777" w:rsidR="00AB4D19" w:rsidRPr="00466C14" w:rsidRDefault="00AB4D1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  <w:vAlign w:val="bottom"/>
          </w:tcPr>
          <w:p w14:paraId="26888ECF" w14:textId="77777777" w:rsidR="00AB4D19" w:rsidRPr="00466C14" w:rsidRDefault="00AB4D1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B4D19" w:rsidRPr="00466C14" w14:paraId="50F53CB9" w14:textId="77777777" w:rsidTr="006A203F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7E1DB538" w14:textId="3C9F0475" w:rsidR="00AB4D19" w:rsidRPr="00466C14" w:rsidRDefault="00AB4D1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b/>
                <w:bCs/>
                <w:sz w:val="22"/>
                <w:szCs w:val="22"/>
                <w:cs/>
                <w:lang w:eastAsia="en-GB"/>
              </w:rPr>
              <w:t>ณ</w:t>
            </w:r>
            <w:r w:rsidRPr="00466C14"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</w:t>
            </w:r>
            <w:r w:rsidRPr="00466C14">
              <w:rPr>
                <w:rFonts w:ascii="Browallia New" w:eastAsia="AngsanaNew" w:hAnsi="Browallia New" w:cs="Browallia New" w:hint="eastAsia"/>
                <w:b/>
                <w:bCs/>
                <w:sz w:val="22"/>
                <w:szCs w:val="22"/>
                <w:cs/>
                <w:lang w:eastAsia="en-GB"/>
              </w:rPr>
              <w:t>วันที่</w:t>
            </w:r>
            <w:r w:rsidRPr="00466C14"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28097F" w:rsidRPr="0028097F"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lang w:val="en-GB" w:eastAsia="en-GB"/>
              </w:rPr>
              <w:t>1</w:t>
            </w:r>
            <w:r w:rsidRPr="00466C14"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466C14">
              <w:rPr>
                <w:rFonts w:ascii="Browallia New" w:eastAsia="AngsanaNew" w:hAnsi="Browallia New" w:cs="Browallia New" w:hint="eastAsia"/>
                <w:b/>
                <w:bCs/>
                <w:sz w:val="22"/>
                <w:szCs w:val="22"/>
                <w:cs/>
                <w:lang w:eastAsia="en-GB"/>
              </w:rPr>
              <w:t>มกราคม</w:t>
            </w:r>
            <w:r w:rsidRPr="00466C14"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</w:t>
            </w:r>
            <w:r w:rsidRPr="00466C14">
              <w:rPr>
                <w:rFonts w:ascii="Browallia New" w:eastAsia="AngsanaNew" w:hAnsi="Browallia New" w:cs="Browallia New" w:hint="eastAsia"/>
                <w:b/>
                <w:bCs/>
                <w:sz w:val="22"/>
                <w:szCs w:val="22"/>
                <w:cs/>
                <w:lang w:eastAsia="en-GB"/>
              </w:rPr>
              <w:t>พ</w:t>
            </w:r>
            <w:r w:rsidRPr="00466C14"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.</w:t>
            </w:r>
            <w:r w:rsidRPr="00466C14">
              <w:rPr>
                <w:rFonts w:ascii="Browallia New" w:eastAsia="AngsanaNew" w:hAnsi="Browallia New" w:cs="Browallia New" w:hint="eastAsia"/>
                <w:b/>
                <w:bCs/>
                <w:sz w:val="22"/>
                <w:szCs w:val="22"/>
                <w:cs/>
                <w:lang w:eastAsia="en-GB"/>
              </w:rPr>
              <w:t>ศ</w:t>
            </w:r>
            <w:r w:rsidRPr="00466C14"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. </w:t>
            </w:r>
            <w:r w:rsidR="0028097F" w:rsidRPr="0028097F"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lang w:val="en-GB" w:eastAsia="en-GB"/>
              </w:rPr>
              <w:t>2568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54BE253F" w14:textId="06B1ED59" w:rsidR="00AB4D19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3D616E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557</w:t>
            </w:r>
            <w:r w:rsidR="003D616E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652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  <w:vAlign w:val="bottom"/>
          </w:tcPr>
          <w:p w14:paraId="1DA7BE20" w14:textId="0AC871A5" w:rsidR="00AB4D19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3D616E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095</w:t>
            </w:r>
            <w:r w:rsidR="003D616E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357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47359C1B" w14:textId="71A06999" w:rsidR="00AB4D19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3D616E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086</w:t>
            </w:r>
            <w:r w:rsidR="003D616E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027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  <w:vAlign w:val="bottom"/>
          </w:tcPr>
          <w:p w14:paraId="6EB28069" w14:textId="4A716CDC" w:rsidR="00AB4D19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C3622D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739</w:t>
            </w:r>
            <w:r w:rsidR="00C3622D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036</w:t>
            </w:r>
          </w:p>
        </w:tc>
      </w:tr>
      <w:tr w:rsidR="009051E1" w:rsidRPr="00466C14" w14:paraId="09115DDC" w14:textId="77777777" w:rsidTr="006A203F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6B27535B" w14:textId="77777777" w:rsidR="009051E1" w:rsidRPr="00466C14" w:rsidRDefault="009051E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sz w:val="22"/>
                <w:szCs w:val="22"/>
                <w:cs/>
                <w:lang w:eastAsia="en-GB"/>
              </w:rPr>
              <w:t>การเปลี่ยนแปลงที่เกิดจากการจัดชั้น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5EB5B534" w14:textId="439C0BB5" w:rsidR="009051E1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507</w:t>
            </w:r>
            <w:r w:rsidR="009051E1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876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7BF58280" w14:textId="34B6BD41" w:rsidR="009051E1" w:rsidRPr="00466C14" w:rsidRDefault="009051E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332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136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149C56F3" w14:textId="648AE4AD" w:rsidR="009051E1" w:rsidRPr="00466C14" w:rsidRDefault="009051E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824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260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4CC051DD" w14:textId="1026450A" w:rsidR="009051E1" w:rsidRPr="00466C14" w:rsidRDefault="009051E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9051E1" w:rsidRPr="00466C14" w14:paraId="35A1D37E" w14:textId="77777777" w:rsidTr="0019390B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7A4A7AD7" w14:textId="77777777" w:rsidR="009051E1" w:rsidRPr="00466C14" w:rsidRDefault="009051E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 w:right="-209"/>
              <w:rPr>
                <w:rFonts w:ascii="Browallia New" w:eastAsia="AngsanaNew" w:hAnsi="Browallia New" w:cs="Browallia New"/>
                <w:sz w:val="22"/>
                <w:szCs w:val="22"/>
                <w:lang w:val="en-GB"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sz w:val="22"/>
                <w:szCs w:val="22"/>
                <w:cs/>
                <w:lang w:eastAsia="en-GB"/>
              </w:rPr>
              <w:t>การเปลี่ยนแปลงที่เกิดจากการ</w:t>
            </w:r>
          </w:p>
          <w:p w14:paraId="1657739B" w14:textId="77777777" w:rsidR="009051E1" w:rsidRPr="00466C14" w:rsidRDefault="009051E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/>
                <w:sz w:val="22"/>
                <w:szCs w:val="22"/>
                <w:lang w:eastAsia="en-GB"/>
              </w:rPr>
              <w:t xml:space="preserve">   </w:t>
            </w:r>
            <w:r w:rsidRPr="00466C14">
              <w:rPr>
                <w:rFonts w:ascii="Browallia New" w:eastAsia="AngsanaNew" w:hAnsi="Browallia New" w:cs="Browallia New" w:hint="eastAsia"/>
                <w:sz w:val="22"/>
                <w:szCs w:val="22"/>
                <w:cs/>
                <w:lang w:eastAsia="en-GB"/>
              </w:rPr>
              <w:t>วัดมูลค่าค่าเผื่อผลขาดทุนใหม่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33FAD18F" w14:textId="3D6819DB" w:rsidR="009051E1" w:rsidRPr="00466C14" w:rsidRDefault="009051E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322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542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  <w:vAlign w:val="bottom"/>
          </w:tcPr>
          <w:p w14:paraId="38462308" w14:textId="2F149AD4" w:rsidR="009051E1" w:rsidRPr="00466C14" w:rsidRDefault="009051E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705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75BAB9B4" w14:textId="6D5AC602" w:rsidR="009051E1" w:rsidRPr="00466C14" w:rsidRDefault="009051E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797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495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  <w:vAlign w:val="bottom"/>
          </w:tcPr>
          <w:p w14:paraId="17731964" w14:textId="02FA0BA0" w:rsidR="009051E1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9051E1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209</w:t>
            </w:r>
            <w:r w:rsidR="009051E1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658</w:t>
            </w:r>
          </w:p>
        </w:tc>
      </w:tr>
      <w:tr w:rsidR="003D1CC3" w:rsidRPr="00466C14" w14:paraId="27EFC7F8" w14:textId="77777777" w:rsidTr="006A203F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1C3B4B2A" w14:textId="77777777" w:rsidR="009051E1" w:rsidRPr="00466C14" w:rsidRDefault="009051E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sz w:val="22"/>
                <w:szCs w:val="22"/>
                <w:cs/>
                <w:lang w:eastAsia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29BF3B30" w14:textId="6F08BD09" w:rsidR="009051E1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051E1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005</w:t>
            </w:r>
            <w:r w:rsidR="009051E1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875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284E6B5E" w14:textId="379B78E8" w:rsidR="009051E1" w:rsidRPr="00466C14" w:rsidRDefault="009051E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572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721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6379C133" w14:textId="6371C228" w:rsidR="009051E1" w:rsidRPr="00466C14" w:rsidRDefault="009051E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618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080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50F5A961" w14:textId="0EB60033" w:rsidR="009051E1" w:rsidRPr="00466C14" w:rsidRDefault="009051E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196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676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3D1CC3" w:rsidRPr="00466C14" w14:paraId="3E34AF83" w14:textId="77777777" w:rsidTr="006A203F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08F1493C" w14:textId="77777777" w:rsidR="009051E1" w:rsidRPr="00466C14" w:rsidRDefault="009051E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 w:right="-209"/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sz w:val="22"/>
                <w:szCs w:val="22"/>
                <w:cs/>
                <w:lang w:eastAsia="en-GB"/>
              </w:rPr>
              <w:t>สินทรัพย์ทางการเงินที่ถูกตัดรายการ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2B934A5B" w14:textId="0C49AFC8" w:rsidR="009051E1" w:rsidRPr="00466C14" w:rsidRDefault="009051E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278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435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4C984A71" w14:textId="3AE067A8" w:rsidR="009051E1" w:rsidRPr="00466C14" w:rsidRDefault="009051E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014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055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096CB289" w14:textId="43F90EF3" w:rsidR="009051E1" w:rsidRPr="00466C14" w:rsidRDefault="009051E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807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182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2A09F14F" w14:textId="41C3A589" w:rsidR="009051E1" w:rsidRPr="00466C14" w:rsidRDefault="009051E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099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672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9051E1" w:rsidRPr="00466C14" w14:paraId="45DA2D32" w14:textId="77777777" w:rsidTr="006A203F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4522A6BC" w14:textId="77777777" w:rsidR="009051E1" w:rsidRPr="00466C14" w:rsidRDefault="009051E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/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sz w:val="22"/>
                <w:szCs w:val="22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D635E79" w14:textId="0563D934" w:rsidR="009051E1" w:rsidRPr="00466C14" w:rsidRDefault="009051E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82C428A" w14:textId="59C0A17D" w:rsidR="009051E1" w:rsidRPr="00466C14" w:rsidRDefault="009051E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5018844" w14:textId="6142BA4E" w:rsidR="009051E1" w:rsidRPr="00466C14" w:rsidRDefault="009051E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935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539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6D57445" w14:textId="23393971" w:rsidR="009051E1" w:rsidRPr="00466C14" w:rsidRDefault="009051E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935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539</w:t>
            </w:r>
            <w:r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9051E1" w:rsidRPr="00466C14" w14:paraId="6B40D4D2" w14:textId="77777777" w:rsidTr="006A203F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5E049E7F" w14:textId="7DAE8E85" w:rsidR="009051E1" w:rsidRPr="00466C14" w:rsidRDefault="009051E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115" w:right="-209"/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b/>
                <w:bCs/>
                <w:sz w:val="22"/>
                <w:szCs w:val="22"/>
                <w:cs/>
                <w:lang w:eastAsia="en-GB"/>
              </w:rPr>
              <w:t>ณ</w:t>
            </w:r>
            <w:r w:rsidRPr="00466C14"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</w:t>
            </w:r>
            <w:r w:rsidRPr="00466C14">
              <w:rPr>
                <w:rFonts w:ascii="Browallia New" w:eastAsia="AngsanaNew" w:hAnsi="Browallia New" w:cs="Browallia New" w:hint="eastAsia"/>
                <w:b/>
                <w:bCs/>
                <w:sz w:val="22"/>
                <w:szCs w:val="22"/>
                <w:cs/>
                <w:lang w:eastAsia="en-GB"/>
              </w:rPr>
              <w:t>วันที่</w:t>
            </w:r>
            <w:r w:rsidRPr="00466C14"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</w:t>
            </w: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Pr="00466C1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="0028097F" w:rsidRPr="0028097F"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lang w:val="en-GB" w:eastAsia="en-GB"/>
              </w:rPr>
              <w:t>2568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24144FA" w14:textId="1DC3650D" w:rsidR="009051E1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9051E1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470</w:t>
            </w:r>
            <w:r w:rsidR="009051E1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426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D0018AA" w14:textId="4B311DEA" w:rsidR="009051E1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9051E1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  <w:r w:rsidR="009051E1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592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7BF16B0" w14:textId="5A3FFD9D" w:rsidR="009051E1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9051E1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583</w:t>
            </w:r>
            <w:r w:rsidR="009051E1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141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8D62B1E" w14:textId="079D79C2" w:rsidR="009051E1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9051E1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="009051E1" w:rsidRPr="00466C1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</w:p>
        </w:tc>
      </w:tr>
    </w:tbl>
    <w:p w14:paraId="27935D85" w14:textId="77777777" w:rsidR="00AB4D19" w:rsidRPr="00466C14" w:rsidRDefault="00AB4D19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0C19BF6" w14:textId="77777777" w:rsidR="00666843" w:rsidRPr="00466C14" w:rsidRDefault="00666843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</w:rPr>
        <w:br w:type="page"/>
      </w:r>
    </w:p>
    <w:p w14:paraId="6FEEDA46" w14:textId="77777777" w:rsidR="00F60083" w:rsidRPr="00466C14" w:rsidRDefault="00F60083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1E33793" w14:textId="0692D870" w:rsidR="00D444C8" w:rsidRPr="00466C14" w:rsidRDefault="00E11F10" w:rsidP="00600390">
      <w:pPr>
        <w:pStyle w:val="Heading1"/>
        <w:keepLines/>
        <w:numPr>
          <w:ilvl w:val="0"/>
          <w:numId w:val="3"/>
        </w:numPr>
        <w:shd w:val="clear" w:color="auto" w:fill="auto"/>
        <w:tabs>
          <w:tab w:val="num" w:pos="63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u w:val="none"/>
        </w:rPr>
      </w:pPr>
      <w:bookmarkStart w:id="4" w:name="_Hlk43678263"/>
      <w:r w:rsidRPr="00466C14">
        <w:rPr>
          <w:rFonts w:ascii="Browallia New" w:hAnsi="Browallia New" w:cs="Browallia New" w:hint="cs"/>
          <w:sz w:val="26"/>
          <w:szCs w:val="26"/>
          <w:u w:val="none"/>
          <w:cs/>
        </w:rPr>
        <w:t>หนี้สินอื่น</w:t>
      </w:r>
    </w:p>
    <w:p w14:paraId="0F094BDF" w14:textId="77777777" w:rsidR="00654BA0" w:rsidRPr="00466C14" w:rsidRDefault="00654BA0" w:rsidP="00D97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9576" w:type="dxa"/>
        <w:tblLayout w:type="fixed"/>
        <w:tblLook w:val="0000" w:firstRow="0" w:lastRow="0" w:firstColumn="0" w:lastColumn="0" w:noHBand="0" w:noVBand="0"/>
      </w:tblPr>
      <w:tblGrid>
        <w:gridCol w:w="3240"/>
        <w:gridCol w:w="1584"/>
        <w:gridCol w:w="1584"/>
        <w:gridCol w:w="1584"/>
        <w:gridCol w:w="1584"/>
      </w:tblGrid>
      <w:tr w:rsidR="003153A4" w:rsidRPr="00466C14" w14:paraId="1958EB63" w14:textId="77777777" w:rsidTr="00D9735F">
        <w:trPr>
          <w:tblHeader/>
        </w:trPr>
        <w:tc>
          <w:tcPr>
            <w:tcW w:w="3240" w:type="dxa"/>
            <w:noWrap/>
            <w:tcMar>
              <w:left w:w="115" w:type="dxa"/>
              <w:right w:w="115" w:type="dxa"/>
            </w:tcMar>
          </w:tcPr>
          <w:p w14:paraId="49C80258" w14:textId="77777777" w:rsidR="003153A4" w:rsidRPr="00466C14" w:rsidRDefault="00315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90EBE57" w14:textId="1EA7F608" w:rsidR="003153A4" w:rsidRPr="00466C14" w:rsidRDefault="003153A4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5A8D74F" w14:textId="77777777" w:rsidR="003153A4" w:rsidRPr="00466C14" w:rsidRDefault="003153A4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ข้อมูลทางการเงินเฉพาะธนาคาร</w:t>
            </w:r>
          </w:p>
        </w:tc>
      </w:tr>
      <w:tr w:rsidR="003153A4" w:rsidRPr="00466C14" w14:paraId="157506CE" w14:textId="77777777" w:rsidTr="00D9735F">
        <w:trPr>
          <w:tblHeader/>
        </w:trPr>
        <w:tc>
          <w:tcPr>
            <w:tcW w:w="3240" w:type="dxa"/>
            <w:noWrap/>
            <w:tcMar>
              <w:left w:w="115" w:type="dxa"/>
              <w:right w:w="115" w:type="dxa"/>
            </w:tcMar>
          </w:tcPr>
          <w:p w14:paraId="034AE7D8" w14:textId="77777777" w:rsidR="003153A4" w:rsidRPr="00466C14" w:rsidRDefault="00315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BAD09C1" w14:textId="2FDA1CB8" w:rsidR="003153A4" w:rsidRPr="00466C14" w:rsidRDefault="0028097F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3153A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t xml:space="preserve"> </w:t>
            </w:r>
            <w:r w:rsidR="003153A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มีนาคม</w:t>
            </w:r>
            <w:r w:rsidR="003153A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br/>
            </w:r>
            <w:r w:rsidR="003153A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="003153A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3153A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3153A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85C2B79" w14:textId="3CFEED47" w:rsidR="003153A4" w:rsidRPr="00466C14" w:rsidRDefault="0028097F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3153A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 </w:t>
            </w:r>
            <w:r w:rsidR="003153A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ธันวาคม</w:t>
            </w:r>
            <w:r w:rsidR="003153A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br/>
            </w:r>
            <w:r w:rsidR="003153A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="003153A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3153A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3153A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2FCA330" w14:textId="759F252F" w:rsidR="003153A4" w:rsidRPr="00466C14" w:rsidRDefault="0028097F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3153A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t xml:space="preserve"> </w:t>
            </w:r>
            <w:r w:rsidR="003153A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มีนาคม</w:t>
            </w:r>
            <w:r w:rsidR="003153A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br/>
            </w:r>
            <w:r w:rsidR="003153A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="003153A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3153A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3153A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10D474D" w14:textId="59EF86F2" w:rsidR="003153A4" w:rsidRPr="00466C14" w:rsidRDefault="0028097F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3153A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 </w:t>
            </w:r>
            <w:r w:rsidR="003153A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ธันวาคม</w:t>
            </w:r>
            <w:r w:rsidR="003153A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br/>
            </w:r>
            <w:r w:rsidR="003153A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="003153A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3153A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3153A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</w:tr>
      <w:tr w:rsidR="003153A4" w:rsidRPr="00466C14" w14:paraId="4F14C814" w14:textId="77777777" w:rsidTr="00D9735F">
        <w:tc>
          <w:tcPr>
            <w:tcW w:w="3240" w:type="dxa"/>
            <w:noWrap/>
            <w:tcMar>
              <w:left w:w="115" w:type="dxa"/>
              <w:right w:w="115" w:type="dxa"/>
            </w:tcMar>
          </w:tcPr>
          <w:p w14:paraId="4592B84B" w14:textId="77777777" w:rsidR="003153A4" w:rsidRPr="00466C14" w:rsidRDefault="00315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8B4FC93" w14:textId="77777777" w:rsidR="003153A4" w:rsidRPr="00466C14" w:rsidRDefault="00315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24A5963" w14:textId="77777777" w:rsidR="003153A4" w:rsidRPr="00466C14" w:rsidRDefault="00315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953F778" w14:textId="77777777" w:rsidR="003153A4" w:rsidRPr="00466C14" w:rsidRDefault="00315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5497B87" w14:textId="77777777" w:rsidR="003153A4" w:rsidRPr="00466C14" w:rsidRDefault="00315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A5DA9" w:rsidRPr="00466C14" w14:paraId="31D219C5" w14:textId="77777777">
        <w:tc>
          <w:tcPr>
            <w:tcW w:w="3240" w:type="dxa"/>
            <w:noWrap/>
            <w:tcMar>
              <w:left w:w="115" w:type="dxa"/>
              <w:right w:w="115" w:type="dxa"/>
            </w:tcMar>
            <w:vAlign w:val="bottom"/>
          </w:tcPr>
          <w:p w14:paraId="1BFF6CBB" w14:textId="77777777" w:rsidR="00CA5DA9" w:rsidRPr="00466C14" w:rsidRDefault="00CA5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0FB00A6" w14:textId="77777777" w:rsidR="00CA5DA9" w:rsidRPr="00466C14" w:rsidRDefault="00CA5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854BB6B" w14:textId="77777777" w:rsidR="00CA5DA9" w:rsidRPr="00466C14" w:rsidDel="00CA5DA9" w:rsidRDefault="00CA5DA9" w:rsidP="00DF3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5A6CCEA" w14:textId="77777777" w:rsidR="00CA5DA9" w:rsidRPr="00466C14" w:rsidRDefault="00CA5DA9" w:rsidP="0064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B100D10" w14:textId="77777777" w:rsidR="00CA5DA9" w:rsidRPr="00466C14" w:rsidRDefault="00CA5DA9" w:rsidP="0064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D6316" w:rsidRPr="00466C14" w14:paraId="20A1E284" w14:textId="77777777">
        <w:tc>
          <w:tcPr>
            <w:tcW w:w="3240" w:type="dxa"/>
            <w:noWrap/>
            <w:tcMar>
              <w:left w:w="115" w:type="dxa"/>
              <w:right w:w="115" w:type="dxa"/>
            </w:tcMar>
            <w:vAlign w:val="bottom"/>
          </w:tcPr>
          <w:p w14:paraId="1D46F7A4" w14:textId="4C16D493" w:rsidR="00DD6316" w:rsidRPr="00466C14" w:rsidRDefault="00F8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th-TH"/>
              </w:rPr>
              <w:t>ภาษีนิติบุคคลค้างจ่าย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6970F18" w14:textId="5BF93C20" w:rsidR="00DD6316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74FD6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="00774FD6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C2AD9C2" w14:textId="04342FDE" w:rsidR="00DD6316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66449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A66449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2F0B4F5" w14:textId="0D299B13" w:rsidR="00DD6316" w:rsidRPr="00466C14" w:rsidRDefault="0028097F" w:rsidP="0064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F237C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="005F237C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="005F237C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75AC76F" w14:textId="7A20A166" w:rsidR="00DD6316" w:rsidRPr="00466C14" w:rsidRDefault="0028097F" w:rsidP="0064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A459E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6A459E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6A459E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DD6316" w:rsidRPr="00466C14" w14:paraId="3629F16D" w14:textId="77777777">
        <w:tc>
          <w:tcPr>
            <w:tcW w:w="3240" w:type="dxa"/>
            <w:noWrap/>
            <w:tcMar>
              <w:left w:w="115" w:type="dxa"/>
              <w:right w:w="115" w:type="dxa"/>
            </w:tcMar>
            <w:vAlign w:val="bottom"/>
          </w:tcPr>
          <w:p w14:paraId="1D51A423" w14:textId="5549685B" w:rsidR="00DD6316" w:rsidRPr="00466C14" w:rsidRDefault="0002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th-TH"/>
              </w:rPr>
              <w:t>หนี้สินจากสัญญาเช่า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0128B36" w14:textId="3D92679F" w:rsidR="00DD6316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74FD6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774FD6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2736ECF" w14:textId="14CF41C3" w:rsidR="00DD6316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66449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A66449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16ECD05" w14:textId="0E71134E" w:rsidR="00DD6316" w:rsidRPr="00466C14" w:rsidRDefault="0028097F" w:rsidP="0064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F237C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5F237C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5F237C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2BC2024" w14:textId="0D419956" w:rsidR="00DD6316" w:rsidRPr="00466C14" w:rsidRDefault="0028097F" w:rsidP="0064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30FA7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F30FA7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F30FA7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53182" w:rsidRPr="00466C14" w14:paraId="077EBDA6" w14:textId="77777777" w:rsidTr="00027F4C">
        <w:tc>
          <w:tcPr>
            <w:tcW w:w="3240" w:type="dxa"/>
            <w:noWrap/>
            <w:tcMar>
              <w:left w:w="115" w:type="dxa"/>
              <w:right w:w="115" w:type="dxa"/>
            </w:tcMar>
            <w:vAlign w:val="bottom"/>
          </w:tcPr>
          <w:p w14:paraId="1D511A77" w14:textId="496482A5" w:rsidR="00853182" w:rsidRPr="00466C14" w:rsidRDefault="00853182" w:rsidP="0085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B710CC4" w14:textId="72B991DA" w:rsidR="00853182" w:rsidRPr="00466C14" w:rsidRDefault="0028097F" w:rsidP="0085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B039B43" w14:textId="149C8331" w:rsidR="00853182" w:rsidRPr="00466C14" w:rsidRDefault="0028097F" w:rsidP="0085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4682DEF" w14:textId="0759504C" w:rsidR="00853182" w:rsidRPr="00466C14" w:rsidRDefault="0028097F" w:rsidP="0085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BB70670" w14:textId="6CFF966D" w:rsidR="00853182" w:rsidRPr="00466C14" w:rsidRDefault="0028097F" w:rsidP="0085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53182" w:rsidRPr="00466C14" w14:paraId="766EFA6E" w14:textId="77777777">
        <w:tc>
          <w:tcPr>
            <w:tcW w:w="3240" w:type="dxa"/>
            <w:noWrap/>
            <w:tcMar>
              <w:left w:w="115" w:type="dxa"/>
              <w:right w:w="115" w:type="dxa"/>
            </w:tcMar>
            <w:vAlign w:val="bottom"/>
          </w:tcPr>
          <w:p w14:paraId="05A7E850" w14:textId="41C1D688" w:rsidR="00853182" w:rsidRPr="00466C14" w:rsidRDefault="00853182" w:rsidP="0085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6C1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th-TH"/>
              </w:rPr>
              <w:t>ดอกเบี้ยจ่ายค้างจ่าย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587FACA" w14:textId="7EF35BC4" w:rsidR="00853182" w:rsidRPr="00466C14" w:rsidRDefault="0028097F" w:rsidP="0085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CACD3ED" w14:textId="66E3092B" w:rsidR="00853182" w:rsidRPr="00466C14" w:rsidRDefault="0028097F" w:rsidP="0085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D4AFBF2" w14:textId="0029FA1E" w:rsidR="00853182" w:rsidRPr="00466C14" w:rsidRDefault="0028097F" w:rsidP="0085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30B04C61" w14:textId="2872F1F1" w:rsidR="00853182" w:rsidRPr="00466C14" w:rsidRDefault="0028097F" w:rsidP="0085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53182" w:rsidRPr="00466C14" w14:paraId="1247A7A0" w14:textId="77777777">
        <w:tc>
          <w:tcPr>
            <w:tcW w:w="3240" w:type="dxa"/>
            <w:noWrap/>
            <w:tcMar>
              <w:left w:w="115" w:type="dxa"/>
              <w:right w:w="115" w:type="dxa"/>
            </w:tcMar>
            <w:vAlign w:val="bottom"/>
          </w:tcPr>
          <w:p w14:paraId="1A8A3BF5" w14:textId="575E631B" w:rsidR="00853182" w:rsidRPr="00466C14" w:rsidRDefault="00853182" w:rsidP="0085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42AF25B" w14:textId="7B3D2FAA" w:rsidR="00853182" w:rsidRPr="00466C14" w:rsidRDefault="0028097F" w:rsidP="0085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3EA06A6B" w14:textId="65DFF557" w:rsidR="00853182" w:rsidRPr="00466C14" w:rsidRDefault="0028097F" w:rsidP="0085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B1F7126" w14:textId="2CBC3841" w:rsidR="00853182" w:rsidRPr="00466C14" w:rsidRDefault="0028097F" w:rsidP="0085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0449651" w14:textId="17E31C93" w:rsidR="00853182" w:rsidRPr="00466C14" w:rsidRDefault="0028097F" w:rsidP="0085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53182" w:rsidRPr="00466C14" w14:paraId="2BABF03C" w14:textId="77777777" w:rsidTr="00D9735F">
        <w:tc>
          <w:tcPr>
            <w:tcW w:w="3240" w:type="dxa"/>
            <w:noWrap/>
            <w:tcMar>
              <w:left w:w="115" w:type="dxa"/>
              <w:right w:w="115" w:type="dxa"/>
            </w:tcMar>
            <w:vAlign w:val="bottom"/>
          </w:tcPr>
          <w:p w14:paraId="61F664E3" w14:textId="4D2D94D8" w:rsidR="00853182" w:rsidRPr="00466C14" w:rsidRDefault="00853182" w:rsidP="0085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466C1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อื่น</w:t>
            </w:r>
            <w:r w:rsidRPr="00466C1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466C1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4894868" w14:textId="25483B94" w:rsidR="00853182" w:rsidRPr="00466C14" w:rsidRDefault="0028097F" w:rsidP="0085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1ABA5DB" w14:textId="6C9927F1" w:rsidR="00853182" w:rsidRPr="00466C14" w:rsidRDefault="0028097F" w:rsidP="0085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106A7DD" w14:textId="471EB623" w:rsidR="00853182" w:rsidRPr="00466C14" w:rsidRDefault="0028097F" w:rsidP="0085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76292F1" w14:textId="2C81E8E6" w:rsidR="00853182" w:rsidRPr="00466C14" w:rsidRDefault="0028097F" w:rsidP="0085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53182" w:rsidRPr="00466C14" w14:paraId="6E6DD166" w14:textId="77777777" w:rsidTr="00D9735F">
        <w:tc>
          <w:tcPr>
            <w:tcW w:w="3240" w:type="dxa"/>
            <w:noWrap/>
            <w:tcMar>
              <w:left w:w="115" w:type="dxa"/>
              <w:right w:w="115" w:type="dxa"/>
            </w:tcMar>
            <w:vAlign w:val="bottom"/>
          </w:tcPr>
          <w:p w14:paraId="7E2BE89D" w14:textId="65421AF4" w:rsidR="00853182" w:rsidRPr="00466C14" w:rsidRDefault="00853182" w:rsidP="0085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6C1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587BF6D" w14:textId="339C6DA1" w:rsidR="00853182" w:rsidRPr="00466C14" w:rsidRDefault="0028097F" w:rsidP="0085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3C7A41E" w14:textId="6E3E3191" w:rsidR="00853182" w:rsidRPr="00466C14" w:rsidRDefault="0028097F" w:rsidP="0085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CF005EA" w14:textId="222B13C2" w:rsidR="00853182" w:rsidRPr="00466C14" w:rsidRDefault="0028097F" w:rsidP="0085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F1FB4F4" w14:textId="6B3F1647" w:rsidR="00853182" w:rsidRPr="00466C14" w:rsidRDefault="0028097F" w:rsidP="0085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853182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A68F3C0" w14:textId="77777777" w:rsidR="00534E55" w:rsidRPr="00466C14" w:rsidRDefault="00534E55" w:rsidP="00D97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ngsanaNew" w:hAnsi="Browallia New" w:cs="Browallia New"/>
          <w:sz w:val="26"/>
          <w:szCs w:val="26"/>
          <w:lang w:eastAsia="en-GB"/>
        </w:rPr>
      </w:pPr>
    </w:p>
    <w:p w14:paraId="5FF4FB07" w14:textId="77777777" w:rsidR="00804114" w:rsidRPr="00466C14" w:rsidRDefault="00804114" w:rsidP="00600390">
      <w:pPr>
        <w:pStyle w:val="Heading1"/>
        <w:keepLines/>
        <w:numPr>
          <w:ilvl w:val="0"/>
          <w:numId w:val="3"/>
        </w:numPr>
        <w:shd w:val="clear" w:color="auto" w:fill="auto"/>
        <w:tabs>
          <w:tab w:val="num" w:pos="63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u w:val="none"/>
        </w:rPr>
      </w:pPr>
      <w:r w:rsidRPr="00466C14">
        <w:rPr>
          <w:rFonts w:ascii="Browallia New" w:hAnsi="Browallia New" w:cs="Browallia New"/>
          <w:sz w:val="26"/>
          <w:szCs w:val="26"/>
          <w:u w:val="none"/>
          <w:cs/>
        </w:rPr>
        <w:t>เงินกองทุนที่ต้องดำรงไว้ตามกฎหมาย</w:t>
      </w:r>
    </w:p>
    <w:p w14:paraId="544F3706" w14:textId="77777777" w:rsidR="00804114" w:rsidRPr="00466C14" w:rsidRDefault="00804114" w:rsidP="00D97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ngsanaNew" w:hAnsi="Browallia New" w:cs="Browallia New"/>
          <w:sz w:val="26"/>
          <w:szCs w:val="26"/>
          <w:cs/>
          <w:lang w:eastAsia="en-GB"/>
        </w:rPr>
      </w:pPr>
    </w:p>
    <w:p w14:paraId="479506F6" w14:textId="77777777" w:rsidR="001D57D5" w:rsidRPr="00466C14" w:rsidRDefault="00804114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eastAsia="th-TH"/>
        </w:rPr>
      </w:pPr>
      <w:r w:rsidRPr="00466C14">
        <w:rPr>
          <w:rFonts w:ascii="Browallia New" w:eastAsia="MS Mincho" w:hAnsi="Browallia New" w:cs="Browallia New"/>
          <w:sz w:val="26"/>
          <w:szCs w:val="26"/>
          <w:cs/>
          <w:lang w:eastAsia="th-TH"/>
        </w:rPr>
        <w:t>วัตถุประสงค์ของธนาคารในการบริหารทุน คือ การดำรงไว้ซึ่งความสามารถในการดำเนินงานอย่างต่อเนื่องของธนาคาร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</w:t>
      </w:r>
      <w:r w:rsidR="001D57D5" w:rsidRPr="00466C14">
        <w:rPr>
          <w:rFonts w:ascii="Browallia New" w:eastAsia="MS Mincho" w:hAnsi="Browallia New" w:cs="Browallia New"/>
          <w:sz w:val="26"/>
          <w:szCs w:val="26"/>
          <w:cs/>
          <w:lang w:eastAsia="th-TH"/>
        </w:rPr>
        <w:t xml:space="preserve">น </w:t>
      </w:r>
    </w:p>
    <w:p w14:paraId="678B458D" w14:textId="77777777" w:rsidR="00804114" w:rsidRPr="00466C14" w:rsidRDefault="00804114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eastAsia="th-TH"/>
        </w:rPr>
      </w:pPr>
    </w:p>
    <w:p w14:paraId="450BE1B5" w14:textId="685D8A30" w:rsidR="00804114" w:rsidRPr="00466C14" w:rsidRDefault="00804114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eastAsia="th-TH"/>
        </w:rPr>
      </w:pPr>
      <w:r w:rsidRPr="00F741FE">
        <w:rPr>
          <w:rFonts w:ascii="Browallia New" w:eastAsia="MS Mincho" w:hAnsi="Browallia New" w:cs="Browallia New"/>
          <w:spacing w:val="-4"/>
          <w:sz w:val="26"/>
          <w:szCs w:val="26"/>
          <w:cs/>
          <w:lang w:eastAsia="th-TH"/>
        </w:rPr>
        <w:t>ในการดำรงไว้หรือปรับโครงสร้างของทุน ธนาคารอาจปรับนโยบายจ่ายเงินปันผลให้กับผู้ถือหุ้น การคืนทุนให้แก่ผู้ถือหุ้น การออกหุ้นใหม่</w:t>
      </w:r>
      <w:r w:rsidRPr="00466C14">
        <w:rPr>
          <w:rFonts w:ascii="Browallia New" w:eastAsia="MS Mincho" w:hAnsi="Browallia New" w:cs="Browallia New"/>
          <w:sz w:val="26"/>
          <w:szCs w:val="26"/>
          <w:cs/>
          <w:lang w:eastAsia="th-TH"/>
        </w:rPr>
        <w:t>หรือการขายสินทรัพย์เพื่อลดภาระหนี้</w:t>
      </w:r>
    </w:p>
    <w:p w14:paraId="73DEAE20" w14:textId="77777777" w:rsidR="00804114" w:rsidRPr="00466C14" w:rsidRDefault="00804114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eastAsia="th-TH"/>
        </w:rPr>
      </w:pPr>
    </w:p>
    <w:p w14:paraId="6AFD4A5F" w14:textId="62EDA5C0" w:rsidR="000E7695" w:rsidRPr="00466C14" w:rsidRDefault="00804114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eastAsia="th-TH"/>
        </w:rPr>
      </w:pPr>
      <w:r w:rsidRPr="00466C14">
        <w:rPr>
          <w:rFonts w:ascii="Browallia New" w:eastAsia="MS Mincho" w:hAnsi="Browallia New" w:cs="Browallia New"/>
          <w:sz w:val="26"/>
          <w:szCs w:val="26"/>
          <w:cs/>
          <w:lang w:eastAsia="th-TH"/>
        </w:rPr>
        <w:t xml:space="preserve">ธนาคารมีการดำรงเงินกองทุนตามกฎหมายตามพระราชบัญญัติธุรกิจสถาบันการเงิน พ.ศ. </w:t>
      </w:r>
      <w:r w:rsidR="0028097F" w:rsidRPr="0028097F">
        <w:rPr>
          <w:rFonts w:ascii="Browallia New" w:eastAsia="MS Mincho" w:hAnsi="Browallia New" w:cs="Browallia New"/>
          <w:sz w:val="26"/>
          <w:szCs w:val="26"/>
          <w:lang w:val="en-GB" w:eastAsia="th-TH"/>
        </w:rPr>
        <w:t>2551</w:t>
      </w:r>
      <w:r w:rsidRPr="00466C14">
        <w:rPr>
          <w:rFonts w:ascii="Browallia New" w:eastAsia="MS Mincho" w:hAnsi="Browallia New" w:cs="Browallia New"/>
          <w:sz w:val="26"/>
          <w:szCs w:val="26"/>
          <w:cs/>
          <w:lang w:eastAsia="th-TH"/>
        </w:rPr>
        <w:t xml:space="preserve"> </w:t>
      </w:r>
    </w:p>
    <w:p w14:paraId="268189B8" w14:textId="4D3BFC51" w:rsidR="009B0543" w:rsidRPr="00466C14" w:rsidRDefault="009B0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MS Mincho" w:hAnsi="Browallia New" w:cs="Browallia New"/>
          <w:sz w:val="26"/>
          <w:szCs w:val="26"/>
          <w:cs/>
          <w:lang w:eastAsia="th-TH"/>
        </w:rPr>
      </w:pPr>
      <w:r w:rsidRPr="00466C14">
        <w:rPr>
          <w:rFonts w:ascii="Browallia New" w:eastAsia="MS Mincho" w:hAnsi="Browallia New" w:cs="Browallia New"/>
          <w:sz w:val="26"/>
          <w:szCs w:val="26"/>
          <w:cs/>
          <w:lang w:eastAsia="th-TH"/>
        </w:rPr>
        <w:br w:type="page"/>
      </w:r>
    </w:p>
    <w:p w14:paraId="114B823A" w14:textId="77777777" w:rsidR="000E7695" w:rsidRPr="00466C14" w:rsidRDefault="000E7695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eastAsia="th-TH"/>
        </w:rPr>
      </w:pPr>
    </w:p>
    <w:p w14:paraId="1002F617" w14:textId="7E32133E" w:rsidR="00BA277C" w:rsidRPr="00466C14" w:rsidRDefault="00BA277C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eastAsia="th-TH"/>
        </w:rPr>
      </w:pPr>
      <w:r w:rsidRPr="00466C14">
        <w:rPr>
          <w:rFonts w:ascii="Browallia New" w:eastAsia="MS Mincho" w:hAnsi="Browallia New" w:cs="Browallia New"/>
          <w:sz w:val="26"/>
          <w:szCs w:val="26"/>
          <w:cs/>
          <w:lang w:eastAsia="th-TH"/>
        </w:rPr>
        <w:t xml:space="preserve">ณ วันที่ </w:t>
      </w:r>
      <w:r w:rsidR="0028097F" w:rsidRPr="0028097F">
        <w:rPr>
          <w:rFonts w:ascii="Browallia New" w:eastAsia="MS Mincho" w:hAnsi="Browallia New" w:cs="Browallia New"/>
          <w:sz w:val="26"/>
          <w:szCs w:val="26"/>
          <w:lang w:val="en-GB" w:eastAsia="th-TH"/>
        </w:rPr>
        <w:t>31</w:t>
      </w:r>
      <w:r w:rsidRPr="00466C14">
        <w:rPr>
          <w:rFonts w:ascii="Browallia New" w:eastAsia="MS Mincho" w:hAnsi="Browallia New" w:cs="Browallia New"/>
          <w:sz w:val="26"/>
          <w:szCs w:val="26"/>
          <w:cs/>
          <w:lang w:eastAsia="th-TH"/>
        </w:rPr>
        <w:t xml:space="preserve"> มีนาคม พ.ศ. </w:t>
      </w:r>
      <w:r w:rsidR="0028097F" w:rsidRPr="0028097F">
        <w:rPr>
          <w:rFonts w:ascii="Browallia New" w:eastAsia="MS Mincho" w:hAnsi="Browallia New" w:cs="Browallia New"/>
          <w:sz w:val="26"/>
          <w:szCs w:val="26"/>
          <w:lang w:val="en-GB" w:eastAsia="th-TH"/>
        </w:rPr>
        <w:t>2569</w:t>
      </w:r>
      <w:r w:rsidRPr="00466C14">
        <w:rPr>
          <w:rFonts w:ascii="Browallia New" w:eastAsia="MS Mincho" w:hAnsi="Browallia New" w:cs="Browallia New"/>
          <w:sz w:val="26"/>
          <w:szCs w:val="26"/>
          <w:lang w:eastAsia="th-TH"/>
        </w:rPr>
        <w:t xml:space="preserve"> </w:t>
      </w:r>
      <w:r w:rsidRPr="00466C14">
        <w:rPr>
          <w:rFonts w:ascii="Browallia New" w:eastAsia="MS Mincho" w:hAnsi="Browallia New" w:cs="Browallia New"/>
          <w:sz w:val="26"/>
          <w:szCs w:val="26"/>
          <w:cs/>
          <w:lang w:eastAsia="th-TH"/>
        </w:rPr>
        <w:t xml:space="preserve">และวันที่ </w:t>
      </w:r>
      <w:r w:rsidR="0028097F" w:rsidRPr="0028097F">
        <w:rPr>
          <w:rFonts w:ascii="Browallia New" w:eastAsia="MS Mincho" w:hAnsi="Browallia New" w:cs="Browallia New"/>
          <w:sz w:val="26"/>
          <w:szCs w:val="26"/>
          <w:lang w:val="en-GB" w:eastAsia="th-TH"/>
        </w:rPr>
        <w:t>31</w:t>
      </w:r>
      <w:r w:rsidRPr="00466C14">
        <w:rPr>
          <w:rFonts w:ascii="Browallia New" w:eastAsia="MS Mincho" w:hAnsi="Browallia New" w:cs="Browallia New"/>
          <w:sz w:val="26"/>
          <w:szCs w:val="26"/>
          <w:cs/>
          <w:lang w:eastAsia="th-TH"/>
        </w:rPr>
        <w:t xml:space="preserve"> ธันวาคม พ.ศ. </w:t>
      </w:r>
      <w:r w:rsidR="0028097F" w:rsidRPr="0028097F">
        <w:rPr>
          <w:rFonts w:ascii="Browallia New" w:eastAsia="MS Mincho" w:hAnsi="Browallia New" w:cs="Browallia New"/>
          <w:sz w:val="26"/>
          <w:szCs w:val="26"/>
          <w:lang w:val="en-GB" w:eastAsia="th-TH"/>
        </w:rPr>
        <w:t>2568</w:t>
      </w:r>
      <w:r w:rsidRPr="00466C14">
        <w:rPr>
          <w:rFonts w:ascii="Browallia New" w:eastAsia="MS Mincho" w:hAnsi="Browallia New" w:cs="Browallia New"/>
          <w:sz w:val="26"/>
          <w:szCs w:val="26"/>
          <w:cs/>
          <w:lang w:eastAsia="th-TH"/>
        </w:rPr>
        <w:t xml:space="preserve"> เงินกองทุนทั้งสิ้นจ</w:t>
      </w:r>
      <w:r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>ำ</w:t>
      </w:r>
      <w:r w:rsidRPr="00466C14">
        <w:rPr>
          <w:rFonts w:ascii="Browallia New" w:eastAsia="MS Mincho" w:hAnsi="Browallia New" w:cs="Browallia New"/>
          <w:sz w:val="26"/>
          <w:szCs w:val="26"/>
          <w:cs/>
          <w:lang w:eastAsia="th-TH"/>
        </w:rPr>
        <w:t>แนกได้ดังนี้</w:t>
      </w:r>
    </w:p>
    <w:p w14:paraId="6008FE8B" w14:textId="77777777" w:rsidR="00804114" w:rsidRPr="00466C14" w:rsidRDefault="00804114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MS Mincho" w:hAnsi="Browallia New" w:cs="Browallia New"/>
          <w:sz w:val="24"/>
          <w:szCs w:val="24"/>
          <w:lang w:val="en-GB" w:eastAsia="th-TH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044"/>
        <w:gridCol w:w="1757"/>
        <w:gridCol w:w="1757"/>
      </w:tblGrid>
      <w:tr w:rsidR="00804114" w:rsidRPr="00466C14" w14:paraId="2A8D637D" w14:textId="77777777" w:rsidTr="00B97F25">
        <w:trPr>
          <w:tblHeader/>
        </w:trPr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541A0AE3" w14:textId="77777777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514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62091FE" w14:textId="77777777" w:rsidR="00804114" w:rsidRPr="00466C14" w:rsidRDefault="00804114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ธนาคาร</w:t>
            </w:r>
          </w:p>
        </w:tc>
      </w:tr>
      <w:tr w:rsidR="00804114" w:rsidRPr="00466C14" w14:paraId="28F5B323" w14:textId="77777777" w:rsidTr="00B97F25">
        <w:trPr>
          <w:tblHeader/>
        </w:trPr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0D2E7E51" w14:textId="77777777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BB09CFA" w14:textId="7CD49009" w:rsidR="00804114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80411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t xml:space="preserve"> </w:t>
            </w:r>
            <w:r w:rsidR="0080411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มีนาคม</w:t>
            </w:r>
            <w:r w:rsidR="0080411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br/>
            </w:r>
            <w:r w:rsidR="0080411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="0080411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80411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80411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182FB76" w14:textId="3B233F0E" w:rsidR="00804114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80411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 </w:t>
            </w:r>
            <w:r w:rsidR="0080411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ธันวาคม</w:t>
            </w:r>
            <w:r w:rsidR="0080411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br/>
            </w:r>
            <w:r w:rsidR="0080411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="0080411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80411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80411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</w:tr>
      <w:tr w:rsidR="00804114" w:rsidRPr="00466C14" w14:paraId="22A5CAF6" w14:textId="77777777" w:rsidTr="00B97F25">
        <w:trPr>
          <w:tblHeader/>
        </w:trPr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74E61450" w14:textId="77777777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9A62FA8" w14:textId="77777777" w:rsidR="00804114" w:rsidRPr="00466C14" w:rsidRDefault="00804114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77F1DC4" w14:textId="77777777" w:rsidR="00804114" w:rsidRPr="00466C14" w:rsidRDefault="00804114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04114" w:rsidRPr="00466C14" w14:paraId="7E5E4396" w14:textId="77777777" w:rsidTr="00B97F25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4D680247" w14:textId="77777777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A2C3F80" w14:textId="77777777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E8CE5F1" w14:textId="77777777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804114" w:rsidRPr="00466C14" w14:paraId="26E3FD14" w14:textId="77777777" w:rsidTr="00B97F25">
        <w:tc>
          <w:tcPr>
            <w:tcW w:w="6044" w:type="dxa"/>
            <w:noWrap/>
            <w:tcMar>
              <w:left w:w="115" w:type="dxa"/>
              <w:right w:w="115" w:type="dxa"/>
            </w:tcMar>
            <w:vAlign w:val="bottom"/>
          </w:tcPr>
          <w:p w14:paraId="0153C735" w14:textId="00164957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  <w:t>เงินกองทุนชั้นที่</w:t>
            </w:r>
            <w:r w:rsidRPr="00466C14">
              <w:rPr>
                <w:rFonts w:ascii="Browallia New" w:eastAsia="MS Mincho" w:hAnsi="Browallia New" w:cs="Browallia New"/>
                <w:sz w:val="26"/>
                <w:szCs w:val="26"/>
                <w:lang w:eastAsia="th-TH"/>
              </w:rPr>
              <w:t xml:space="preserve"> </w:t>
            </w:r>
            <w:r w:rsidR="0028097F" w:rsidRPr="0028097F">
              <w:rPr>
                <w:rFonts w:ascii="Browallia New" w:eastAsia="MS Mincho" w:hAnsi="Browallia New" w:cs="Browallia New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</w:tcPr>
          <w:p w14:paraId="060DFD85" w14:textId="77777777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</w:tcPr>
          <w:p w14:paraId="61C392CF" w14:textId="77777777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04114" w:rsidRPr="00466C14" w14:paraId="6F176CAB" w14:textId="77777777" w:rsidTr="00B97F25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1370B5BF" w14:textId="42716A94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="0028097F" w:rsidRPr="0028097F">
              <w:rPr>
                <w:rFonts w:ascii="Browallia New" w:eastAsia="MS Mincho" w:hAnsi="Browallia New" w:cs="Browallia New"/>
                <w:sz w:val="26"/>
                <w:szCs w:val="26"/>
                <w:lang w:val="en-GB" w:eastAsia="th-TH"/>
              </w:rPr>
              <w:t>1</w:t>
            </w:r>
            <w:r w:rsidRPr="00466C14"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</w:tcPr>
          <w:p w14:paraId="65F90CD1" w14:textId="77777777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</w:tcPr>
          <w:p w14:paraId="1E6DA31E" w14:textId="77777777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25404" w:rsidRPr="00466C14" w14:paraId="1A0BADF7" w14:textId="77777777" w:rsidTr="00625404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70B0D3DB" w14:textId="77777777" w:rsidR="00625404" w:rsidRPr="00466C14" w:rsidRDefault="0062540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eastAsia="MS Mincho" w:hAnsi="Browallia New" w:cs="Browallia New"/>
                <w:sz w:val="26"/>
                <w:szCs w:val="26"/>
                <w:lang w:eastAsia="th-TH"/>
              </w:rPr>
              <w:t xml:space="preserve">   </w:t>
            </w:r>
            <w:r w:rsidRPr="00466C14"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  <w:t>ทุนที่ออกและชำระแล้ว</w:t>
            </w: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  <w:vAlign w:val="bottom"/>
          </w:tcPr>
          <w:p w14:paraId="4ABC5C96" w14:textId="6E761EAB" w:rsidR="00625404" w:rsidRPr="00466C14" w:rsidRDefault="0062540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  <w:vAlign w:val="bottom"/>
          </w:tcPr>
          <w:p w14:paraId="3738D337" w14:textId="03C526E1" w:rsidR="0062540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2540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62540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</w:tr>
      <w:tr w:rsidR="00625404" w:rsidRPr="00466C14" w14:paraId="3D944C1F" w14:textId="77777777" w:rsidTr="00625404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4D1D8D0F" w14:textId="77777777" w:rsidR="00625404" w:rsidRPr="00466C14" w:rsidRDefault="0062540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sz w:val="26"/>
                <w:szCs w:val="26"/>
                <w:lang w:eastAsia="th-TH"/>
              </w:rPr>
            </w:pPr>
            <w:r w:rsidRPr="00466C14">
              <w:rPr>
                <w:rFonts w:ascii="Browallia New" w:eastAsia="MS Mincho" w:hAnsi="Browallia New" w:cs="Browallia New"/>
                <w:sz w:val="26"/>
                <w:szCs w:val="26"/>
                <w:lang w:eastAsia="th-TH"/>
              </w:rPr>
              <w:t xml:space="preserve">   </w:t>
            </w:r>
            <w:r w:rsidRPr="00466C14"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  <w:t>ส่วนเกินมูลค่าหุ้น</w:t>
            </w: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  <w:vAlign w:val="bottom"/>
          </w:tcPr>
          <w:p w14:paraId="01B9585D" w14:textId="1CF8F3ED" w:rsidR="00625404" w:rsidRPr="00466C14" w:rsidRDefault="0062540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  <w:vAlign w:val="bottom"/>
          </w:tcPr>
          <w:p w14:paraId="3E7F8814" w14:textId="7F4675B0" w:rsidR="0062540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2540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62540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</w:p>
        </w:tc>
      </w:tr>
      <w:tr w:rsidR="00625404" w:rsidRPr="00466C14" w14:paraId="08520C1B" w14:textId="77777777" w:rsidTr="00625404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7D391E78" w14:textId="77777777" w:rsidR="00625404" w:rsidRPr="00466C14" w:rsidRDefault="0062540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sz w:val="26"/>
                <w:szCs w:val="26"/>
                <w:lang w:eastAsia="th-TH"/>
              </w:rPr>
            </w:pPr>
            <w:r w:rsidRPr="00466C14">
              <w:rPr>
                <w:rFonts w:ascii="Browallia New" w:eastAsia="MS Mincho" w:hAnsi="Browallia New" w:cs="Browallia New"/>
                <w:sz w:val="26"/>
                <w:szCs w:val="26"/>
                <w:lang w:eastAsia="th-TH"/>
              </w:rPr>
              <w:t xml:space="preserve">   </w:t>
            </w:r>
            <w:r w:rsidRPr="00466C14"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  <w:t>เงินสำรองตามกฎหมาย</w:t>
            </w: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  <w:vAlign w:val="bottom"/>
          </w:tcPr>
          <w:p w14:paraId="1352E04D" w14:textId="515F0D4F" w:rsidR="00625404" w:rsidRPr="00466C14" w:rsidRDefault="0062540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  <w:vAlign w:val="bottom"/>
          </w:tcPr>
          <w:p w14:paraId="6D73A371" w14:textId="63EEBCB6" w:rsidR="0062540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="0062540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</w:tr>
      <w:tr w:rsidR="00625404" w:rsidRPr="00466C14" w14:paraId="76BCB576" w14:textId="77777777" w:rsidTr="00625404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4EA72A92" w14:textId="77777777" w:rsidR="00625404" w:rsidRPr="00466C14" w:rsidRDefault="0062540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sz w:val="26"/>
                <w:szCs w:val="26"/>
                <w:lang w:eastAsia="th-TH"/>
              </w:rPr>
            </w:pPr>
            <w:r w:rsidRPr="00466C14">
              <w:rPr>
                <w:rFonts w:ascii="Browallia New" w:eastAsia="MS Mincho" w:hAnsi="Browallia New" w:cs="Browallia New"/>
                <w:sz w:val="26"/>
                <w:szCs w:val="26"/>
                <w:lang w:eastAsia="th-TH"/>
              </w:rPr>
              <w:t xml:space="preserve">   </w:t>
            </w:r>
            <w:r w:rsidRPr="00466C14"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  <w:t>กำไรสุทธิคงเหลือจากการจัดสรร</w:t>
            </w: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  <w:vAlign w:val="bottom"/>
          </w:tcPr>
          <w:p w14:paraId="7E18F6CE" w14:textId="38EC8457" w:rsidR="00625404" w:rsidRPr="00466C14" w:rsidRDefault="0062540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  <w:vAlign w:val="bottom"/>
          </w:tcPr>
          <w:p w14:paraId="1EC13FE3" w14:textId="12629000" w:rsidR="0062540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62540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62540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</w:tr>
      <w:tr w:rsidR="00625404" w:rsidRPr="00466C14" w14:paraId="0BAF9514" w14:textId="77777777" w:rsidTr="00625404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408A7371" w14:textId="77777777" w:rsidR="00625404" w:rsidRPr="00466C14" w:rsidRDefault="0062540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sz w:val="26"/>
                <w:szCs w:val="26"/>
                <w:lang w:eastAsia="th-TH"/>
              </w:rPr>
            </w:pPr>
            <w:r w:rsidRPr="00466C14"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  <w:t xml:space="preserve">   สำรองอื่น</w:t>
            </w: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  <w:vAlign w:val="bottom"/>
          </w:tcPr>
          <w:p w14:paraId="1A7B8E65" w14:textId="75B648D7" w:rsidR="00625404" w:rsidRPr="00466C14" w:rsidRDefault="0062540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  <w:vAlign w:val="bottom"/>
          </w:tcPr>
          <w:p w14:paraId="11127217" w14:textId="696159C1" w:rsidR="00625404" w:rsidRPr="00466C14" w:rsidRDefault="0062540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25404" w:rsidRPr="00466C14" w14:paraId="7AA2526B" w14:textId="77777777" w:rsidTr="00D9735F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69F6E6FF" w14:textId="2AACE8F7" w:rsidR="00625404" w:rsidRPr="00466C14" w:rsidRDefault="0062540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</w:pPr>
            <w:r w:rsidRPr="00466C14">
              <w:rPr>
                <w:rFonts w:ascii="Browallia New" w:eastAsia="MS Mincho" w:hAnsi="Browallia New" w:cs="Browallia New"/>
                <w:sz w:val="26"/>
                <w:szCs w:val="26"/>
                <w:lang w:val="en-GB" w:eastAsia="th-TH"/>
              </w:rPr>
              <w:t xml:space="preserve">   </w:t>
            </w:r>
            <w:r w:rsidRPr="00466C14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="0028097F" w:rsidRPr="0028097F">
              <w:rPr>
                <w:rFonts w:ascii="Browallia New" w:eastAsia="MS Mincho" w:hAnsi="Browallia New" w:cs="Browallia New"/>
                <w:sz w:val="26"/>
                <w:szCs w:val="26"/>
                <w:lang w:val="en-GB" w:eastAsia="th-TH"/>
              </w:rPr>
              <w:t>1</w:t>
            </w:r>
            <w:r w:rsidRPr="00466C14">
              <w:rPr>
                <w:rFonts w:ascii="Browallia New" w:eastAsia="MS Mincho" w:hAnsi="Browallia New" w:cs="Browallia New"/>
                <w:sz w:val="26"/>
                <w:szCs w:val="26"/>
                <w:lang w:eastAsia="th-TH"/>
              </w:rPr>
              <w:t xml:space="preserve"> </w:t>
            </w:r>
            <w:r w:rsidRPr="00466C14"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008B075" w14:textId="10D69003" w:rsidR="00625404" w:rsidRPr="00466C14" w:rsidRDefault="0062540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86660F5" w14:textId="655CEB39" w:rsidR="00625404" w:rsidRPr="00466C14" w:rsidRDefault="0062540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04114" w:rsidRPr="00466C14" w14:paraId="5E43C73A" w14:textId="77777777" w:rsidTr="00625404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4040D4A6" w14:textId="7D8ECB1B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sz w:val="26"/>
                <w:szCs w:val="26"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="0028097F" w:rsidRPr="0028097F">
              <w:rPr>
                <w:rFonts w:ascii="Browallia New" w:eastAsia="MS Mincho" w:hAnsi="Browallia New" w:cs="Browallia New"/>
                <w:sz w:val="26"/>
                <w:szCs w:val="26"/>
                <w:lang w:val="en-GB" w:eastAsia="th-TH"/>
              </w:rPr>
              <w:t>1</w:t>
            </w:r>
            <w:r w:rsidRPr="00466C14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th-TH"/>
              </w:rPr>
              <w:t xml:space="preserve"> ที่เป็นส่วนของเจ้าของ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22AAEDD" w14:textId="34A51BED" w:rsidR="0080411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62540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62540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A82FD80" w14:textId="0A01FAC7" w:rsidR="0080411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80411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80411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</w:tr>
      <w:tr w:rsidR="00804114" w:rsidRPr="00466C14" w14:paraId="5D2D8A59" w14:textId="77777777" w:rsidTr="00625404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693EF0F5" w14:textId="3116BCDB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</w:pPr>
            <w:r w:rsidRPr="00466C14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="0028097F" w:rsidRPr="0028097F">
              <w:rPr>
                <w:rFonts w:ascii="Browallia New" w:eastAsia="MS Mincho" w:hAnsi="Browallia New" w:cs="Browallia New"/>
                <w:sz w:val="26"/>
                <w:szCs w:val="26"/>
                <w:lang w:val="en-GB" w:eastAsia="th-TH"/>
              </w:rPr>
              <w:t>1</w:t>
            </w:r>
            <w:r w:rsidRPr="00466C14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th-TH"/>
              </w:rPr>
              <w:t xml:space="preserve"> ที่เป็นตราสารทางการเงิน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EAECEA2" w14:textId="77777777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339D859" w14:textId="77777777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04114" w:rsidRPr="00466C14" w14:paraId="3D267632" w14:textId="77777777" w:rsidTr="00625404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37216522" w14:textId="589882CA" w:rsidR="00804114" w:rsidRPr="00466C14" w:rsidRDefault="00984906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sz w:val="26"/>
                <w:szCs w:val="26"/>
                <w:lang w:val="en-GB" w:eastAsia="th-TH"/>
              </w:rPr>
              <w:t xml:space="preserve">   </w:t>
            </w:r>
            <w:r w:rsidR="00804114" w:rsidRPr="00466C14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="0028097F" w:rsidRPr="0028097F">
              <w:rPr>
                <w:rFonts w:ascii="Browallia New" w:eastAsia="MS Mincho" w:hAnsi="Browallia New" w:cs="Browallia New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73189F1" w14:textId="28D2C2BE" w:rsidR="0080411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="00E404F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285AC0E" w14:textId="7B4B62EB" w:rsidR="0080411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="0080411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</w:tr>
      <w:tr w:rsidR="00804114" w:rsidRPr="00466C14" w14:paraId="1267D3FB" w14:textId="77777777" w:rsidTr="00625404">
        <w:tc>
          <w:tcPr>
            <w:tcW w:w="6044" w:type="dxa"/>
            <w:noWrap/>
            <w:tcMar>
              <w:left w:w="115" w:type="dxa"/>
              <w:right w:w="115" w:type="dxa"/>
            </w:tcMar>
            <w:vAlign w:val="bottom"/>
          </w:tcPr>
          <w:p w14:paraId="07911F3B" w14:textId="059D09BF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="0028097F" w:rsidRPr="0028097F">
              <w:rPr>
                <w:rFonts w:ascii="Browallia New" w:eastAsia="MS Mincho" w:hAnsi="Browallia New" w:cs="Browallia New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567BD59" w14:textId="377731E5" w:rsidR="0080411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D91192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  <w:r w:rsidR="00D91192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7D7F1E5" w14:textId="16499D19" w:rsidR="0080411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80411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0080411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</w:tr>
      <w:tr w:rsidR="00804114" w:rsidRPr="00466C14" w14:paraId="4F6691F0" w14:textId="77777777" w:rsidTr="00625404">
        <w:tc>
          <w:tcPr>
            <w:tcW w:w="6044" w:type="dxa"/>
            <w:noWrap/>
            <w:tcMar>
              <w:left w:w="115" w:type="dxa"/>
              <w:right w:w="115" w:type="dxa"/>
            </w:tcMar>
            <w:vAlign w:val="bottom"/>
          </w:tcPr>
          <w:p w14:paraId="343C0C57" w14:textId="77777777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EB23C5E" w14:textId="77777777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6C2EF64" w14:textId="77777777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804114" w:rsidRPr="00466C14" w14:paraId="7D4FEB90" w14:textId="77777777" w:rsidTr="00625404">
        <w:tc>
          <w:tcPr>
            <w:tcW w:w="6044" w:type="dxa"/>
            <w:noWrap/>
            <w:tcMar>
              <w:left w:w="115" w:type="dxa"/>
              <w:right w:w="115" w:type="dxa"/>
            </w:tcMar>
            <w:vAlign w:val="bottom"/>
          </w:tcPr>
          <w:p w14:paraId="2CF99063" w14:textId="47557956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</w:pPr>
            <w:r w:rsidRPr="00466C14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th-TH"/>
              </w:rPr>
              <w:t>เงินกองทุนชั้นที่</w:t>
            </w:r>
            <w:r w:rsidRPr="00466C14">
              <w:rPr>
                <w:rFonts w:ascii="Browallia New" w:eastAsia="MS Mincho" w:hAnsi="Browallia New" w:cs="Browallia New"/>
                <w:sz w:val="26"/>
                <w:szCs w:val="26"/>
                <w:lang w:val="en-GB" w:eastAsia="th-TH"/>
              </w:rPr>
              <w:t xml:space="preserve"> </w:t>
            </w:r>
            <w:r w:rsidR="0028097F" w:rsidRPr="0028097F">
              <w:rPr>
                <w:rFonts w:ascii="Browallia New" w:eastAsia="MS Mincho" w:hAnsi="Browallia New" w:cs="Browallia New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  <w:vAlign w:val="bottom"/>
          </w:tcPr>
          <w:p w14:paraId="7D24E487" w14:textId="77777777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  <w:vAlign w:val="bottom"/>
          </w:tcPr>
          <w:p w14:paraId="0B600296" w14:textId="77777777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25404" w:rsidRPr="00466C14" w14:paraId="6A9D8D87" w14:textId="77777777" w:rsidTr="00625404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7E0CE08E" w14:textId="2AEE0A06" w:rsidR="00625404" w:rsidRPr="00466C14" w:rsidRDefault="0062540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  <w:t xml:space="preserve">   </w:t>
            </w:r>
            <w:r w:rsidRPr="00466C14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="0028097F" w:rsidRPr="0028097F">
              <w:rPr>
                <w:rFonts w:ascii="Browallia New" w:eastAsia="MS Mincho" w:hAnsi="Browallia New" w:cs="Browallia New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  <w:vAlign w:val="bottom"/>
          </w:tcPr>
          <w:p w14:paraId="4F0FA17E" w14:textId="766EAF3B" w:rsidR="00625404" w:rsidRPr="00466C14" w:rsidRDefault="0062540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  <w:vAlign w:val="bottom"/>
          </w:tcPr>
          <w:p w14:paraId="25B34CFF" w14:textId="7640D3B7" w:rsidR="0062540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2540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62540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25404" w:rsidRPr="00466C14" w14:paraId="2637C0E8" w14:textId="77777777" w:rsidTr="00625404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394B6B68" w14:textId="77777777" w:rsidR="00625404" w:rsidRPr="00466C14" w:rsidRDefault="0062540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</w:pPr>
            <w:r w:rsidRPr="00466C14">
              <w:rPr>
                <w:rFonts w:ascii="Browallia New" w:eastAsia="MS Mincho" w:hAnsi="Browallia New" w:cs="Browallia New"/>
                <w:sz w:val="26"/>
                <w:szCs w:val="26"/>
                <w:lang w:eastAsia="th-TH"/>
              </w:rPr>
              <w:t xml:space="preserve">   </w:t>
            </w:r>
            <w:r w:rsidRPr="00466C14"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  <w:t>เงินสำรองทั่วไป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D6435D2" w14:textId="63ACCFCA" w:rsidR="00625404" w:rsidRPr="00466C14" w:rsidRDefault="0062540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871863E" w14:textId="0F840932" w:rsidR="0062540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2540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62540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</w:tr>
      <w:tr w:rsidR="00804114" w:rsidRPr="00466C14" w14:paraId="734672B8" w14:textId="77777777" w:rsidTr="00625404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43F04997" w14:textId="5FD48282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sz w:val="26"/>
                <w:szCs w:val="26"/>
                <w:lang w:eastAsia="th-TH"/>
              </w:rPr>
            </w:pPr>
            <w:r w:rsidRPr="00466C14"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="0028097F" w:rsidRPr="0028097F">
              <w:rPr>
                <w:rFonts w:ascii="Browallia New" w:eastAsia="MS Mincho" w:hAnsi="Browallia New" w:cs="Browallia New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444005E" w14:textId="29C3FBE8" w:rsidR="0080411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2540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62540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FCF002B" w14:textId="5F215886" w:rsidR="0080411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0411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80411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</w:tr>
      <w:tr w:rsidR="00E03743" w:rsidRPr="00466C14" w14:paraId="6AFD18AD" w14:textId="77777777" w:rsidTr="00625404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70ABFBD8" w14:textId="77777777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รวมเงินกองทุนตามกฎหมาย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0E9892E" w14:textId="48EA9F02" w:rsidR="0080411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334896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334896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A4058FD" w14:textId="642BFBB3" w:rsidR="0080411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80411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="0080411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</w:tr>
      <w:tr w:rsidR="00804114" w:rsidRPr="00466C14" w14:paraId="656BDA54" w14:textId="77777777" w:rsidTr="00625404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1E92FDB0" w14:textId="77777777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81B0230" w14:textId="77777777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F2F963A" w14:textId="77777777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E03743" w:rsidRPr="00466C14" w14:paraId="2307F33F" w14:textId="77777777" w:rsidTr="00625404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15391949" w14:textId="3E17B6C5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A8BCEA6" w14:textId="2F8E8C30" w:rsidR="0080411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E9548C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E9548C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0839AEE" w14:textId="5C6BF88C" w:rsidR="0080411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80411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80411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</w:tr>
    </w:tbl>
    <w:p w14:paraId="1AC29B55" w14:textId="77777777" w:rsidR="00804114" w:rsidRPr="00466C14" w:rsidRDefault="00804114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MS Mincho" w:hAnsi="Browallia New" w:cs="Browallia New"/>
          <w:sz w:val="26"/>
          <w:szCs w:val="26"/>
          <w:lang w:val="en-GB" w:eastAsia="th-TH"/>
        </w:rPr>
      </w:pPr>
    </w:p>
    <w:p w14:paraId="4347D631" w14:textId="77777777" w:rsidR="00804114" w:rsidRPr="00466C14" w:rsidRDefault="00804114" w:rsidP="00F74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eastAsia="th-TH"/>
        </w:rPr>
      </w:pPr>
      <w:r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 xml:space="preserve">ตามหลักเกณฑ์การกำกับดูแลเงินกองทุนตามแนวทาง </w:t>
      </w:r>
      <w:r w:rsidRPr="00466C14">
        <w:rPr>
          <w:rFonts w:ascii="Browallia New" w:eastAsia="MS Mincho" w:hAnsi="Browallia New" w:cs="Browallia New"/>
          <w:sz w:val="26"/>
          <w:szCs w:val="26"/>
          <w:lang w:val="en-GB" w:eastAsia="th-TH"/>
        </w:rPr>
        <w:t xml:space="preserve">Basel III </w:t>
      </w:r>
      <w:r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>ของธนาคารแห่งประเทศไทย ได้กำหนดการดำรงเงินกองทุนขั้นต่ำต่อสินทรัพย์เสี่ยงของธนาคาร ดังนี้</w:t>
      </w:r>
    </w:p>
    <w:p w14:paraId="35F0F0D7" w14:textId="77777777" w:rsidR="00804114" w:rsidRPr="00466C14" w:rsidRDefault="00804114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MS Mincho" w:hAnsi="Browallia New" w:cs="Browallia New"/>
          <w:sz w:val="26"/>
          <w:szCs w:val="26"/>
          <w:lang w:val="en-GB" w:eastAsia="th-TH"/>
        </w:rPr>
      </w:pPr>
    </w:p>
    <w:tbl>
      <w:tblPr>
        <w:tblW w:w="9478" w:type="dxa"/>
        <w:tblLayout w:type="fixed"/>
        <w:tblLook w:val="0000" w:firstRow="0" w:lastRow="0" w:firstColumn="0" w:lastColumn="0" w:noHBand="0" w:noVBand="0"/>
      </w:tblPr>
      <w:tblGrid>
        <w:gridCol w:w="4111"/>
        <w:gridCol w:w="1789"/>
        <w:gridCol w:w="1789"/>
        <w:gridCol w:w="1789"/>
      </w:tblGrid>
      <w:tr w:rsidR="00804114" w:rsidRPr="00466C14" w14:paraId="51DDA2F2" w14:textId="77777777" w:rsidTr="009006AB">
        <w:tc>
          <w:tcPr>
            <w:tcW w:w="4111" w:type="dxa"/>
            <w:tcBorders>
              <w:bottom w:val="single" w:sz="4" w:space="0" w:color="auto"/>
            </w:tcBorders>
            <w:vAlign w:val="bottom"/>
          </w:tcPr>
          <w:p w14:paraId="7754362D" w14:textId="77777777" w:rsidR="00804114" w:rsidRPr="00466C14" w:rsidRDefault="00804114" w:rsidP="00600390">
            <w:pPr>
              <w:spacing w:line="240" w:lineRule="auto"/>
              <w:ind w:left="-12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อัตราส่วนเงินกองทุน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vAlign w:val="bottom"/>
          </w:tcPr>
          <w:p w14:paraId="74AF66E3" w14:textId="77777777" w:rsidR="00804114" w:rsidRPr="00466C14" w:rsidRDefault="00804114" w:rsidP="00600390">
            <w:pP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อัตราส่วน</w:t>
            </w:r>
          </w:p>
          <w:p w14:paraId="080B0D20" w14:textId="77777777" w:rsidR="00804114" w:rsidRPr="00466C14" w:rsidRDefault="00804114" w:rsidP="00600390">
            <w:pP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เงินกองทุนขั้นต่ำ</w:t>
            </w:r>
          </w:p>
          <w:p w14:paraId="2B034571" w14:textId="77777777" w:rsidR="00804114" w:rsidRPr="00466C14" w:rsidRDefault="00804114" w:rsidP="00600390">
            <w:pP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vAlign w:val="bottom"/>
          </w:tcPr>
          <w:p w14:paraId="378BB819" w14:textId="77777777" w:rsidR="00804114" w:rsidRPr="00466C14" w:rsidRDefault="00804114" w:rsidP="00600390">
            <w:pP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อัตราส่วน</w:t>
            </w:r>
          </w:p>
          <w:p w14:paraId="06226BD4" w14:textId="77777777" w:rsidR="00804114" w:rsidRPr="00466C14" w:rsidRDefault="00804114" w:rsidP="00600390">
            <w:pP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เงินกองทุนส่วนเพิ่ม</w:t>
            </w:r>
          </w:p>
          <w:p w14:paraId="718F6833" w14:textId="77777777" w:rsidR="00804114" w:rsidRPr="00466C14" w:rsidRDefault="00804114" w:rsidP="00600390">
            <w:pP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vAlign w:val="bottom"/>
          </w:tcPr>
          <w:p w14:paraId="259D519C" w14:textId="77777777" w:rsidR="00804114" w:rsidRPr="00466C14" w:rsidRDefault="00804114" w:rsidP="00600390">
            <w:pP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อัตราส่วน</w:t>
            </w:r>
          </w:p>
          <w:p w14:paraId="1F508280" w14:textId="77777777" w:rsidR="00804114" w:rsidRPr="00466C14" w:rsidRDefault="00804114" w:rsidP="00600390">
            <w:pP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เงินกองทุนขั้นต่ำและเงินกองทุนส่วนเพิ่ม</w:t>
            </w:r>
          </w:p>
          <w:p w14:paraId="6EAB1E25" w14:textId="77777777" w:rsidR="00804114" w:rsidRPr="00466C14" w:rsidRDefault="00804114" w:rsidP="00600390">
            <w:pP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04114" w:rsidRPr="00466C14" w14:paraId="630F809E" w14:textId="77777777" w:rsidTr="009006AB">
        <w:tc>
          <w:tcPr>
            <w:tcW w:w="4111" w:type="dxa"/>
            <w:tcBorders>
              <w:top w:val="single" w:sz="4" w:space="0" w:color="auto"/>
            </w:tcBorders>
          </w:tcPr>
          <w:p w14:paraId="4D551511" w14:textId="77777777" w:rsidR="00804114" w:rsidRPr="00466C14" w:rsidRDefault="00804114" w:rsidP="00600390">
            <w:pPr>
              <w:tabs>
                <w:tab w:val="clear" w:pos="907"/>
                <w:tab w:val="left" w:pos="900"/>
              </w:tabs>
              <w:spacing w:line="240" w:lineRule="auto"/>
              <w:ind w:left="-123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</w:tcPr>
          <w:p w14:paraId="54160D3C" w14:textId="77777777" w:rsidR="00804114" w:rsidRPr="00466C14" w:rsidRDefault="00804114" w:rsidP="00600390">
            <w:pPr>
              <w:spacing w:line="240" w:lineRule="auto"/>
              <w:ind w:left="-14" w:right="-72" w:firstLine="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</w:tcPr>
          <w:p w14:paraId="6D068B63" w14:textId="77777777" w:rsidR="00804114" w:rsidRPr="00466C14" w:rsidRDefault="00804114" w:rsidP="00600390">
            <w:pPr>
              <w:spacing w:line="240" w:lineRule="auto"/>
              <w:ind w:left="-14" w:right="-72" w:firstLine="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</w:tcPr>
          <w:p w14:paraId="2F1E57F1" w14:textId="77777777" w:rsidR="00804114" w:rsidRPr="00466C14" w:rsidRDefault="00804114" w:rsidP="00600390">
            <w:pPr>
              <w:spacing w:line="240" w:lineRule="auto"/>
              <w:ind w:left="-14" w:right="-72" w:firstLine="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04114" w:rsidRPr="00466C14" w14:paraId="1D795EC6" w14:textId="77777777" w:rsidTr="009006AB">
        <w:tc>
          <w:tcPr>
            <w:tcW w:w="4111" w:type="dxa"/>
          </w:tcPr>
          <w:p w14:paraId="0BC87898" w14:textId="1544526E" w:rsidR="00804114" w:rsidRPr="00466C14" w:rsidRDefault="00804114" w:rsidP="00600390">
            <w:pPr>
              <w:tabs>
                <w:tab w:val="clear" w:pos="907"/>
                <w:tab w:val="left" w:pos="900"/>
              </w:tabs>
              <w:spacing w:line="240" w:lineRule="auto"/>
              <w:ind w:left="-89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6C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ที่เป็นส่วนของเจ้าของ </w:t>
            </w:r>
          </w:p>
        </w:tc>
        <w:tc>
          <w:tcPr>
            <w:tcW w:w="1789" w:type="dxa"/>
          </w:tcPr>
          <w:p w14:paraId="24C714F2" w14:textId="3A7A11AD" w:rsidR="00804114" w:rsidRPr="00466C14" w:rsidRDefault="0028097F" w:rsidP="00600390">
            <w:pPr>
              <w:spacing w:line="240" w:lineRule="auto"/>
              <w:ind w:left="-14" w:right="-72" w:firstLine="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04114" w:rsidRPr="00466C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89" w:type="dxa"/>
          </w:tcPr>
          <w:p w14:paraId="047B4476" w14:textId="72C5E46F" w:rsidR="00804114" w:rsidRPr="00466C14" w:rsidRDefault="0028097F" w:rsidP="00600390">
            <w:pPr>
              <w:spacing w:line="240" w:lineRule="auto"/>
              <w:ind w:left="-14" w:right="-72" w:firstLine="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4114" w:rsidRPr="00466C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89" w:type="dxa"/>
          </w:tcPr>
          <w:p w14:paraId="07FE0D5B" w14:textId="41DF4F56" w:rsidR="00804114" w:rsidRPr="00466C14" w:rsidRDefault="0028097F" w:rsidP="00600390">
            <w:pPr>
              <w:spacing w:line="240" w:lineRule="auto"/>
              <w:ind w:left="-14" w:right="-72" w:firstLine="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04114" w:rsidRPr="00466C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804114" w:rsidRPr="00466C14" w14:paraId="5F912A04" w14:textId="77777777" w:rsidTr="009006AB">
        <w:tc>
          <w:tcPr>
            <w:tcW w:w="4111" w:type="dxa"/>
          </w:tcPr>
          <w:p w14:paraId="65796D16" w14:textId="1CE857F4" w:rsidR="00804114" w:rsidRPr="00466C14" w:rsidRDefault="00804114" w:rsidP="00600390">
            <w:pPr>
              <w:tabs>
                <w:tab w:val="clear" w:pos="907"/>
                <w:tab w:val="left" w:pos="900"/>
              </w:tabs>
              <w:spacing w:line="240" w:lineRule="auto"/>
              <w:ind w:left="-89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89" w:type="dxa"/>
          </w:tcPr>
          <w:p w14:paraId="7E5AD2FC" w14:textId="06BBCC87" w:rsidR="00804114" w:rsidRPr="00466C14" w:rsidRDefault="0028097F" w:rsidP="00600390">
            <w:pPr>
              <w:spacing w:line="240" w:lineRule="auto"/>
              <w:ind w:left="-14" w:right="-72" w:firstLine="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04114" w:rsidRPr="00466C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89" w:type="dxa"/>
          </w:tcPr>
          <w:p w14:paraId="7D5D0042" w14:textId="293E1D7D" w:rsidR="00804114" w:rsidRPr="00466C14" w:rsidRDefault="0028097F" w:rsidP="00600390">
            <w:pPr>
              <w:spacing w:line="240" w:lineRule="auto"/>
              <w:ind w:left="-14" w:right="-72" w:firstLine="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4114" w:rsidRPr="00466C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89" w:type="dxa"/>
          </w:tcPr>
          <w:p w14:paraId="73DFE7C6" w14:textId="737FFE01" w:rsidR="00804114" w:rsidRPr="00466C14" w:rsidRDefault="0028097F" w:rsidP="00600390">
            <w:pPr>
              <w:spacing w:line="240" w:lineRule="auto"/>
              <w:ind w:left="-14" w:right="-72" w:firstLine="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04114" w:rsidRPr="00466C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804114" w:rsidRPr="00466C14" w14:paraId="7F9915F6" w14:textId="77777777" w:rsidTr="009006AB">
        <w:tc>
          <w:tcPr>
            <w:tcW w:w="4111" w:type="dxa"/>
          </w:tcPr>
          <w:p w14:paraId="6D9D65B0" w14:textId="77777777" w:rsidR="00804114" w:rsidRPr="00466C14" w:rsidRDefault="00804114" w:rsidP="00600390">
            <w:pPr>
              <w:tabs>
                <w:tab w:val="clear" w:pos="907"/>
                <w:tab w:val="left" w:pos="900"/>
              </w:tabs>
              <w:spacing w:line="240" w:lineRule="auto"/>
              <w:ind w:left="-89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อัตราส่วนเงินกองทุนทั้งสิ้น</w:t>
            </w:r>
          </w:p>
        </w:tc>
        <w:tc>
          <w:tcPr>
            <w:tcW w:w="1789" w:type="dxa"/>
          </w:tcPr>
          <w:p w14:paraId="4A52F411" w14:textId="12442BD8" w:rsidR="00804114" w:rsidRPr="00466C14" w:rsidRDefault="0028097F" w:rsidP="00600390">
            <w:pPr>
              <w:spacing w:line="240" w:lineRule="auto"/>
              <w:ind w:left="-14" w:right="-72" w:firstLine="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04114" w:rsidRPr="00466C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89" w:type="dxa"/>
          </w:tcPr>
          <w:p w14:paraId="6B6A1600" w14:textId="1460FE14" w:rsidR="00804114" w:rsidRPr="00466C14" w:rsidRDefault="0028097F" w:rsidP="00600390">
            <w:pPr>
              <w:spacing w:line="240" w:lineRule="auto"/>
              <w:ind w:left="-14" w:right="-72" w:firstLine="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4114" w:rsidRPr="00466C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89" w:type="dxa"/>
          </w:tcPr>
          <w:p w14:paraId="5FDAF86E" w14:textId="783CC008" w:rsidR="00804114" w:rsidRPr="00466C14" w:rsidRDefault="0028097F" w:rsidP="00600390">
            <w:pPr>
              <w:spacing w:line="240" w:lineRule="auto"/>
              <w:ind w:left="-14" w:right="-72" w:firstLine="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04114" w:rsidRPr="00466C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48166DDD" w14:textId="77777777" w:rsidR="009B0543" w:rsidRPr="00466C14" w:rsidRDefault="009B0543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</w:pPr>
    </w:p>
    <w:p w14:paraId="21EE8C79" w14:textId="77777777" w:rsidR="009B0543" w:rsidRPr="00466C14" w:rsidRDefault="009B0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</w:pPr>
      <w:r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br w:type="page"/>
      </w:r>
    </w:p>
    <w:p w14:paraId="7B4A9842" w14:textId="77777777" w:rsidR="00804114" w:rsidRPr="00466C14" w:rsidRDefault="00804114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MS Mincho" w:hAnsi="Browallia New" w:cs="Browallia New"/>
          <w:sz w:val="26"/>
          <w:szCs w:val="26"/>
          <w:lang w:val="en-GB" w:eastAsia="th-TH"/>
        </w:rPr>
      </w:pPr>
    </w:p>
    <w:p w14:paraId="1F8186F0" w14:textId="4D56C336" w:rsidR="00804114" w:rsidRPr="00466C14" w:rsidRDefault="00804114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MS Mincho" w:hAnsi="Browallia New" w:cs="Browallia New"/>
          <w:sz w:val="26"/>
          <w:szCs w:val="26"/>
          <w:lang w:val="en-GB" w:eastAsia="th-TH"/>
        </w:rPr>
      </w:pPr>
      <w:r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 xml:space="preserve">ณ วันที่ </w:t>
      </w:r>
      <w:r w:rsidR="0028097F" w:rsidRPr="0028097F">
        <w:rPr>
          <w:rFonts w:ascii="Browallia New" w:eastAsia="MS Mincho" w:hAnsi="Browallia New" w:cs="Browallia New"/>
          <w:sz w:val="26"/>
          <w:szCs w:val="26"/>
          <w:lang w:val="en-GB" w:eastAsia="th-TH"/>
        </w:rPr>
        <w:t>31</w:t>
      </w:r>
      <w:r w:rsidRPr="00466C14">
        <w:rPr>
          <w:rFonts w:ascii="Browallia New" w:eastAsia="MS Mincho" w:hAnsi="Browallia New" w:cs="Browallia New"/>
          <w:sz w:val="26"/>
          <w:szCs w:val="26"/>
          <w:lang w:val="en-GB" w:eastAsia="th-TH"/>
        </w:rPr>
        <w:t xml:space="preserve"> </w:t>
      </w:r>
      <w:r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 xml:space="preserve">มีนาคม พ.ศ. </w:t>
      </w:r>
      <w:r w:rsidR="0028097F" w:rsidRPr="0028097F">
        <w:rPr>
          <w:rFonts w:ascii="Browallia New" w:eastAsia="MS Mincho" w:hAnsi="Browallia New" w:cs="Browallia New"/>
          <w:sz w:val="26"/>
          <w:szCs w:val="26"/>
          <w:lang w:val="en-GB" w:eastAsia="th-TH"/>
        </w:rPr>
        <w:t>2569</w:t>
      </w:r>
      <w:r w:rsidRPr="00466C14">
        <w:rPr>
          <w:rFonts w:ascii="Browallia New" w:eastAsia="MS Mincho" w:hAnsi="Browallia New" w:cs="Browallia New"/>
          <w:sz w:val="26"/>
          <w:szCs w:val="26"/>
          <w:lang w:val="en-GB" w:eastAsia="th-TH"/>
        </w:rPr>
        <w:t xml:space="preserve"> </w:t>
      </w:r>
      <w:r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>และวันที่</w:t>
      </w:r>
      <w:r w:rsidRPr="00466C14">
        <w:rPr>
          <w:rFonts w:ascii="Browallia New" w:eastAsia="MS Mincho" w:hAnsi="Browallia New" w:cs="Browallia New"/>
          <w:sz w:val="26"/>
          <w:szCs w:val="26"/>
          <w:lang w:val="en-GB" w:eastAsia="th-TH"/>
        </w:rPr>
        <w:t xml:space="preserve"> </w:t>
      </w:r>
      <w:r w:rsidR="0028097F" w:rsidRPr="0028097F">
        <w:rPr>
          <w:rFonts w:ascii="Browallia New" w:eastAsia="MS Mincho" w:hAnsi="Browallia New" w:cs="Browallia New"/>
          <w:sz w:val="26"/>
          <w:szCs w:val="26"/>
          <w:lang w:val="en-GB" w:eastAsia="th-TH"/>
        </w:rPr>
        <w:t>31</w:t>
      </w:r>
      <w:r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 xml:space="preserve"> ธันวาคม พ.ศ. </w:t>
      </w:r>
      <w:r w:rsidR="0028097F" w:rsidRPr="0028097F">
        <w:rPr>
          <w:rFonts w:ascii="Browallia New" w:eastAsia="MS Mincho" w:hAnsi="Browallia New" w:cs="Browallia New"/>
          <w:sz w:val="26"/>
          <w:szCs w:val="26"/>
          <w:lang w:val="en-GB" w:eastAsia="th-TH"/>
        </w:rPr>
        <w:t>2568</w:t>
      </w:r>
      <w:r w:rsidRPr="00466C14">
        <w:rPr>
          <w:rFonts w:ascii="Browallia New" w:eastAsia="MS Mincho" w:hAnsi="Browallia New" w:cs="Browallia New"/>
          <w:sz w:val="26"/>
          <w:szCs w:val="26"/>
          <w:lang w:val="en-GB" w:eastAsia="th-TH"/>
        </w:rPr>
        <w:t xml:space="preserve"> </w:t>
      </w:r>
      <w:r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>อัตราส่วนการดำรงเงินกองทุนต่อสินทรัพย์เสี่ยง เป็นดังนี้</w:t>
      </w:r>
    </w:p>
    <w:p w14:paraId="47225BE3" w14:textId="77777777" w:rsidR="00804114" w:rsidRPr="00466C14" w:rsidRDefault="00804114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</w:pPr>
    </w:p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955"/>
        <w:gridCol w:w="1752"/>
        <w:gridCol w:w="1754"/>
      </w:tblGrid>
      <w:tr w:rsidR="00804114" w:rsidRPr="00466C14" w14:paraId="290D3FA4" w14:textId="77777777" w:rsidTr="009006AB">
        <w:tc>
          <w:tcPr>
            <w:tcW w:w="3147" w:type="pct"/>
            <w:vAlign w:val="bottom"/>
          </w:tcPr>
          <w:p w14:paraId="0C2BDDDF" w14:textId="77777777" w:rsidR="00804114" w:rsidRPr="00466C14" w:rsidRDefault="00804114" w:rsidP="00600390">
            <w:pPr>
              <w:tabs>
                <w:tab w:val="left" w:pos="540"/>
              </w:tabs>
              <w:spacing w:line="240" w:lineRule="auto"/>
              <w:ind w:left="567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853" w:type="pct"/>
            <w:gridSpan w:val="2"/>
            <w:tcBorders>
              <w:bottom w:val="single" w:sz="4" w:space="0" w:color="auto"/>
            </w:tcBorders>
            <w:vAlign w:val="bottom"/>
          </w:tcPr>
          <w:p w14:paraId="09EB75A7" w14:textId="77777777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อัตราส่วนเงินกองทุน</w:t>
            </w:r>
          </w:p>
        </w:tc>
      </w:tr>
      <w:tr w:rsidR="00804114" w:rsidRPr="00466C14" w14:paraId="3B061790" w14:textId="77777777" w:rsidTr="009006AB">
        <w:tc>
          <w:tcPr>
            <w:tcW w:w="3147" w:type="pct"/>
            <w:vAlign w:val="bottom"/>
          </w:tcPr>
          <w:p w14:paraId="7C4F445A" w14:textId="77777777" w:rsidR="00804114" w:rsidRPr="00466C14" w:rsidRDefault="00804114" w:rsidP="00600390">
            <w:pPr>
              <w:tabs>
                <w:tab w:val="left" w:pos="540"/>
              </w:tabs>
              <w:spacing w:line="240" w:lineRule="auto"/>
              <w:ind w:left="567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85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E1F5E" w14:textId="77777777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ธนาคาร</w:t>
            </w:r>
          </w:p>
        </w:tc>
      </w:tr>
      <w:tr w:rsidR="00804114" w:rsidRPr="00466C14" w14:paraId="6B16B111" w14:textId="77777777" w:rsidTr="009006AB">
        <w:tc>
          <w:tcPr>
            <w:tcW w:w="3147" w:type="pct"/>
            <w:vAlign w:val="bottom"/>
          </w:tcPr>
          <w:p w14:paraId="73C2D4EA" w14:textId="77777777" w:rsidR="00804114" w:rsidRPr="00466C14" w:rsidRDefault="00804114" w:rsidP="00600390">
            <w:pPr>
              <w:tabs>
                <w:tab w:val="left" w:pos="540"/>
              </w:tabs>
              <w:spacing w:line="240" w:lineRule="auto"/>
              <w:ind w:left="567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926" w:type="pct"/>
            <w:tcBorders>
              <w:top w:val="single" w:sz="4" w:space="0" w:color="auto"/>
            </w:tcBorders>
            <w:vAlign w:val="bottom"/>
          </w:tcPr>
          <w:p w14:paraId="146EFA8A" w14:textId="54702153" w:rsidR="0080411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80411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="0080411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มีนาคม</w:t>
            </w:r>
            <w:r w:rsidR="0080411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  <w:br/>
            </w:r>
            <w:r w:rsidR="0080411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</w:t>
            </w:r>
            <w:r w:rsidR="0080411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80411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80411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927" w:type="pct"/>
            <w:tcBorders>
              <w:top w:val="single" w:sz="4" w:space="0" w:color="auto"/>
            </w:tcBorders>
            <w:vAlign w:val="bottom"/>
          </w:tcPr>
          <w:p w14:paraId="008E3868" w14:textId="317FE4C5" w:rsidR="0080411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80411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 </w:t>
            </w:r>
            <w:r w:rsidR="0080411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ธันวาคม</w:t>
            </w:r>
            <w:r w:rsidR="0080411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  <w:br/>
            </w:r>
            <w:r w:rsidR="0080411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</w:t>
            </w:r>
            <w:r w:rsidR="0080411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80411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804114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</w:tr>
      <w:tr w:rsidR="00804114" w:rsidRPr="00466C14" w14:paraId="5D23237D" w14:textId="77777777" w:rsidTr="009006AB">
        <w:tc>
          <w:tcPr>
            <w:tcW w:w="3147" w:type="pct"/>
            <w:vAlign w:val="bottom"/>
          </w:tcPr>
          <w:p w14:paraId="6093B75C" w14:textId="77777777" w:rsidR="00804114" w:rsidRPr="00466C14" w:rsidRDefault="00804114" w:rsidP="00600390">
            <w:pPr>
              <w:tabs>
                <w:tab w:val="left" w:pos="540"/>
              </w:tabs>
              <w:spacing w:line="240" w:lineRule="auto"/>
              <w:ind w:left="567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926" w:type="pct"/>
            <w:tcBorders>
              <w:bottom w:val="single" w:sz="4" w:space="0" w:color="auto"/>
            </w:tcBorders>
            <w:vAlign w:val="bottom"/>
          </w:tcPr>
          <w:p w14:paraId="1DEE363E" w14:textId="77777777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vAlign w:val="bottom"/>
          </w:tcPr>
          <w:p w14:paraId="56A398A0" w14:textId="77777777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ร้อยละ</w:t>
            </w:r>
          </w:p>
        </w:tc>
      </w:tr>
      <w:tr w:rsidR="00804114" w:rsidRPr="00466C14" w14:paraId="07699E38" w14:textId="77777777" w:rsidTr="009006AB">
        <w:tc>
          <w:tcPr>
            <w:tcW w:w="3147" w:type="pct"/>
            <w:vAlign w:val="bottom"/>
          </w:tcPr>
          <w:p w14:paraId="28156BCC" w14:textId="77777777" w:rsidR="00804114" w:rsidRPr="00466C14" w:rsidRDefault="00804114" w:rsidP="00600390">
            <w:pPr>
              <w:tabs>
                <w:tab w:val="left" w:pos="540"/>
              </w:tabs>
              <w:spacing w:line="240" w:lineRule="auto"/>
              <w:ind w:left="567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926" w:type="pct"/>
            <w:tcBorders>
              <w:top w:val="single" w:sz="4" w:space="0" w:color="auto"/>
            </w:tcBorders>
            <w:vAlign w:val="bottom"/>
          </w:tcPr>
          <w:p w14:paraId="58D52E79" w14:textId="77777777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7" w:type="pct"/>
            <w:tcBorders>
              <w:top w:val="single" w:sz="4" w:space="0" w:color="auto"/>
            </w:tcBorders>
            <w:vAlign w:val="bottom"/>
          </w:tcPr>
          <w:p w14:paraId="0564CF19" w14:textId="77777777" w:rsidR="00804114" w:rsidRPr="00466C14" w:rsidRDefault="0080411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</w:pPr>
          </w:p>
        </w:tc>
      </w:tr>
      <w:tr w:rsidR="004106D3" w:rsidRPr="00466C14" w14:paraId="07016F28" w14:textId="77777777" w:rsidTr="004106D3">
        <w:tc>
          <w:tcPr>
            <w:tcW w:w="3147" w:type="pct"/>
          </w:tcPr>
          <w:p w14:paraId="79E77D4B" w14:textId="0CB53073" w:rsidR="004106D3" w:rsidRPr="00466C14" w:rsidRDefault="004106D3" w:rsidP="00600390">
            <w:pPr>
              <w:tabs>
                <w:tab w:val="left" w:pos="162"/>
              </w:tabs>
              <w:spacing w:line="240" w:lineRule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เงินกองทุนชั้นที่ </w:t>
            </w:r>
            <w:r w:rsidR="0028097F" w:rsidRPr="0028097F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1</w:t>
            </w:r>
            <w:r w:rsidRPr="00466C14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 ที่เป็นส่วนของเจ้าของต่อสินทรัพย์เสี่ยง</w:t>
            </w:r>
          </w:p>
        </w:tc>
        <w:tc>
          <w:tcPr>
            <w:tcW w:w="926" w:type="pct"/>
            <w:vAlign w:val="bottom"/>
          </w:tcPr>
          <w:p w14:paraId="40BE93DE" w14:textId="6BAA2163" w:rsidR="004106D3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106D3" w:rsidRPr="00466C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927" w:type="pct"/>
            <w:vAlign w:val="bottom"/>
          </w:tcPr>
          <w:p w14:paraId="6A3B7B98" w14:textId="65667556" w:rsidR="004106D3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106D3" w:rsidRPr="00466C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4106D3" w:rsidRPr="00466C14" w14:paraId="0FB9D615" w14:textId="77777777" w:rsidTr="004106D3">
        <w:tc>
          <w:tcPr>
            <w:tcW w:w="3147" w:type="pct"/>
          </w:tcPr>
          <w:p w14:paraId="5D120B73" w14:textId="1FE9C730" w:rsidR="004106D3" w:rsidRPr="00466C14" w:rsidRDefault="004106D3" w:rsidP="00600390">
            <w:pPr>
              <w:tabs>
                <w:tab w:val="left" w:pos="162"/>
              </w:tabs>
              <w:spacing w:line="240" w:lineRule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เงินกองทุนชั้นที่ </w:t>
            </w:r>
            <w:r w:rsidR="0028097F" w:rsidRPr="0028097F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1</w:t>
            </w:r>
            <w:r w:rsidRPr="00466C14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 </w:t>
            </w:r>
            <w:r w:rsidRPr="00466C14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ต่อสินทรัพย์เสี่ยง</w:t>
            </w:r>
          </w:p>
        </w:tc>
        <w:tc>
          <w:tcPr>
            <w:tcW w:w="926" w:type="pct"/>
            <w:vAlign w:val="bottom"/>
          </w:tcPr>
          <w:p w14:paraId="184E2447" w14:textId="540C83AF" w:rsidR="004106D3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106D3" w:rsidRPr="00466C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927" w:type="pct"/>
            <w:vAlign w:val="bottom"/>
          </w:tcPr>
          <w:p w14:paraId="08D2880B" w14:textId="53FC975F" w:rsidR="004106D3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106D3" w:rsidRPr="00466C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</w:tr>
      <w:tr w:rsidR="004106D3" w:rsidRPr="00466C14" w14:paraId="163A4C09" w14:textId="77777777" w:rsidTr="004106D3">
        <w:tc>
          <w:tcPr>
            <w:tcW w:w="3147" w:type="pct"/>
          </w:tcPr>
          <w:p w14:paraId="67568D10" w14:textId="77777777" w:rsidR="004106D3" w:rsidRPr="00466C14" w:rsidRDefault="004106D3" w:rsidP="00600390">
            <w:pPr>
              <w:tabs>
                <w:tab w:val="left" w:pos="162"/>
              </w:tabs>
              <w:spacing w:line="240" w:lineRule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เงินกองทุนทั้งสิ้นต่อสินทรัพย์เสี่ยง</w:t>
            </w:r>
          </w:p>
        </w:tc>
        <w:tc>
          <w:tcPr>
            <w:tcW w:w="926" w:type="pct"/>
            <w:vAlign w:val="bottom"/>
          </w:tcPr>
          <w:p w14:paraId="7E6E89CE" w14:textId="1CA6139E" w:rsidR="004106D3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106D3" w:rsidRPr="00466C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927" w:type="pct"/>
            <w:vAlign w:val="bottom"/>
          </w:tcPr>
          <w:p w14:paraId="71A9B2B9" w14:textId="65FA3BF1" w:rsidR="004106D3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106D3" w:rsidRPr="00466C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</w:tbl>
    <w:p w14:paraId="5583AD3D" w14:textId="77777777" w:rsidR="00804114" w:rsidRPr="00466C14" w:rsidRDefault="00804114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3799F14D" w14:textId="5CDD8477" w:rsidR="00804114" w:rsidRPr="00466C14" w:rsidRDefault="00804114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466C14">
        <w:rPr>
          <w:rFonts w:ascii="Browallia New" w:hAnsi="Browallia New" w:cs="Browallia New"/>
          <w:sz w:val="26"/>
          <w:szCs w:val="26"/>
          <w:cs/>
        </w:rPr>
        <w:t>ธนาคารไม่มีเงินกองทุนส่วนเพิ่มเพื่อรองรับการให้สินเชื่อแก่กลุ่มลูกหนี้รายใหญ่</w:t>
      </w:r>
    </w:p>
    <w:p w14:paraId="2F03A654" w14:textId="77777777" w:rsidR="0076565F" w:rsidRPr="00466C14" w:rsidRDefault="0076565F" w:rsidP="00600390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1329C85F" w14:textId="4E79B454" w:rsidR="00063B43" w:rsidRPr="00466C14" w:rsidRDefault="00063B43" w:rsidP="00600390">
      <w:pPr>
        <w:pStyle w:val="Heading1"/>
        <w:keepLines/>
        <w:numPr>
          <w:ilvl w:val="0"/>
          <w:numId w:val="3"/>
        </w:numPr>
        <w:shd w:val="clear" w:color="auto" w:fill="auto"/>
        <w:tabs>
          <w:tab w:val="num" w:pos="63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u w:val="none"/>
        </w:rPr>
      </w:pPr>
      <w:r w:rsidRPr="00466C14">
        <w:rPr>
          <w:rFonts w:ascii="Browallia New" w:hAnsi="Browallia New" w:cs="Browallia New"/>
          <w:sz w:val="26"/>
          <w:szCs w:val="26"/>
          <w:u w:val="none"/>
          <w:cs/>
        </w:rPr>
        <w:t>รายได้ดอกเบี้ย</w:t>
      </w:r>
    </w:p>
    <w:p w14:paraId="20C6E58C" w14:textId="77777777" w:rsidR="00063B43" w:rsidRPr="00466C14" w:rsidRDefault="00063B43" w:rsidP="00600390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2AD5836D" w14:textId="17D2B6C2" w:rsidR="00063B43" w:rsidRPr="00466C14" w:rsidRDefault="006D2845" w:rsidP="00600390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รายได้ดอกเบี้ยสำหรับรอบระยะเวลาสามเดือนสิ้นสุดวันที่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31</w:t>
      </w:r>
      <w:r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มีนาคม พ.ศ.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2569</w:t>
      </w:r>
      <w:r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และ พ.ศ.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2568</w:t>
      </w:r>
      <w:r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ดังนี้</w:t>
      </w:r>
    </w:p>
    <w:p w14:paraId="61B8E21A" w14:textId="77777777" w:rsidR="00063B43" w:rsidRPr="00466C14" w:rsidRDefault="00063B43" w:rsidP="00600390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tbl>
      <w:tblPr>
        <w:tblW w:w="957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34"/>
        <w:gridCol w:w="1485"/>
        <w:gridCol w:w="1486"/>
        <w:gridCol w:w="1485"/>
        <w:gridCol w:w="1486"/>
      </w:tblGrid>
      <w:tr w:rsidR="006D2845" w:rsidRPr="00466C14" w14:paraId="595BA002" w14:textId="77777777" w:rsidTr="00EA2480">
        <w:trPr>
          <w:tblHeader/>
        </w:trPr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2C8A113F" w14:textId="77777777" w:rsidR="006D2845" w:rsidRPr="00466C14" w:rsidRDefault="006D2845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2971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7C45AE1" w14:textId="4DE4407C" w:rsidR="006D2845" w:rsidRPr="00466C14" w:rsidRDefault="006D2845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1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DF3E08" w14:textId="4C4F5FB9" w:rsidR="006D2845" w:rsidRPr="00466C14" w:rsidRDefault="006D2845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ข้อมูลทางการเงินเฉพาะธนาคาร</w:t>
            </w:r>
          </w:p>
        </w:tc>
      </w:tr>
      <w:tr w:rsidR="00215196" w:rsidRPr="00466C14" w14:paraId="5AFB6D2D" w14:textId="77777777" w:rsidTr="00EA2480">
        <w:trPr>
          <w:tblHeader/>
        </w:trPr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3A4C0D6E" w14:textId="77777777" w:rsidR="00215196" w:rsidRPr="00466C14" w:rsidRDefault="00215196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971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C5C302E" w14:textId="6A4D1A24" w:rsidR="00215196" w:rsidRPr="00466C14" w:rsidRDefault="00215196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สิ้นสุดวันที่ </w:t>
            </w:r>
            <w:r w:rsidR="0028097F" w:rsidRPr="002809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971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519D489" w14:textId="71499BD0" w:rsidR="00215196" w:rsidRPr="00466C14" w:rsidRDefault="00215196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สิ้นสุดวันที่ </w:t>
            </w:r>
            <w:r w:rsidR="0028097F" w:rsidRPr="002809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</w:tr>
      <w:tr w:rsidR="006D2845" w:rsidRPr="00466C14" w14:paraId="37A68F28" w14:textId="77777777" w:rsidTr="00EA2480">
        <w:trPr>
          <w:tblHeader/>
        </w:trPr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4D12B776" w14:textId="77777777" w:rsidR="006D2845" w:rsidRPr="00466C14" w:rsidRDefault="006D2845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21518C2" w14:textId="3BB595F3" w:rsidR="006D2845" w:rsidRPr="00466C14" w:rsidRDefault="006D2845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="0028097F"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E63C415" w14:textId="1183E3E5" w:rsidR="006D2845" w:rsidRPr="00466C14" w:rsidRDefault="006D2845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="0028097F"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4665244" w14:textId="68C174A3" w:rsidR="006D2845" w:rsidRPr="00466C14" w:rsidRDefault="006D2845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="0028097F"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46EBF1D" w14:textId="72FCB506" w:rsidR="006D2845" w:rsidRPr="00466C14" w:rsidRDefault="006D2845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="0028097F"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</w:tr>
      <w:tr w:rsidR="006D2845" w:rsidRPr="00466C14" w14:paraId="279B51CD" w14:textId="77777777" w:rsidTr="00B97F25"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0BCEC049" w14:textId="77777777" w:rsidR="006D2845" w:rsidRPr="00466C14" w:rsidRDefault="006D2845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5B36054" w14:textId="77777777" w:rsidR="006D2845" w:rsidRPr="00466C14" w:rsidRDefault="006D2845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D8325A6" w14:textId="77777777" w:rsidR="006D2845" w:rsidRPr="00466C14" w:rsidRDefault="006D2845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B480E72" w14:textId="77777777" w:rsidR="006D2845" w:rsidRPr="00466C14" w:rsidRDefault="006D2845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65F0DA6" w14:textId="77777777" w:rsidR="006D2845" w:rsidRPr="00466C14" w:rsidRDefault="006D2845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6D2845" w:rsidRPr="00466C14" w14:paraId="32BC11F1" w14:textId="77777777" w:rsidTr="00B97F25"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0C9DFDAB" w14:textId="77777777" w:rsidR="006D2845" w:rsidRPr="00466C14" w:rsidRDefault="006D2845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4193495" w14:textId="77777777" w:rsidR="006D2845" w:rsidRPr="00466C14" w:rsidRDefault="006D2845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602F917" w14:textId="77777777" w:rsidR="006D2845" w:rsidRPr="00466C14" w:rsidRDefault="006D2845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B1AD3B3" w14:textId="77777777" w:rsidR="006D2845" w:rsidRPr="00466C14" w:rsidRDefault="006D2845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F386D0A" w14:textId="77777777" w:rsidR="006D2845" w:rsidRPr="00466C14" w:rsidRDefault="006D2845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A0D8F" w:rsidRPr="00466C14" w14:paraId="77172A51" w14:textId="77777777" w:rsidTr="005A0D8F">
        <w:tc>
          <w:tcPr>
            <w:tcW w:w="3634" w:type="dxa"/>
            <w:noWrap/>
            <w:tcMar>
              <w:left w:w="115" w:type="dxa"/>
              <w:right w:w="115" w:type="dxa"/>
            </w:tcMar>
            <w:vAlign w:val="bottom"/>
          </w:tcPr>
          <w:p w14:paraId="74092762" w14:textId="47F83BFE" w:rsidR="005A0D8F" w:rsidRPr="00466C14" w:rsidRDefault="005A0D8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eastAsia="AngsanaNew" w:hAnsi="Browallia New" w:cs="Browallia New" w:hint="eastAsia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1E38DCD4" w14:textId="4A8D3968" w:rsidR="005A0D8F" w:rsidRPr="00466C14" w:rsidRDefault="005A0D8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  <w:vAlign w:val="bottom"/>
          </w:tcPr>
          <w:p w14:paraId="067C7F2B" w14:textId="2015F977" w:rsidR="005A0D8F" w:rsidRPr="00466C14" w:rsidRDefault="005A0D8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71275967" w14:textId="06638D8D" w:rsidR="005A0D8F" w:rsidRPr="00466C14" w:rsidRDefault="005A0D8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  <w:vAlign w:val="bottom"/>
          </w:tcPr>
          <w:p w14:paraId="0D9DBAE2" w14:textId="311FBC6C" w:rsidR="005A0D8F" w:rsidRPr="00466C14" w:rsidRDefault="005A0D8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A0D8F" w:rsidRPr="00466C14" w14:paraId="4B2D4F99" w14:textId="77777777" w:rsidTr="005A0D8F"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4EBF6ACC" w14:textId="5B1AF3D8" w:rsidR="005A0D8F" w:rsidRPr="00466C14" w:rsidRDefault="005A0D8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eastAsia="AngsanaNew" w:hAnsi="Browallia New" w:cs="Browallia New" w:hint="eastAsia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2070FA3D" w14:textId="797AED8A" w:rsidR="005A0D8F" w:rsidRPr="00466C14" w:rsidRDefault="005A0D8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  <w:vAlign w:val="bottom"/>
          </w:tcPr>
          <w:p w14:paraId="293CBFBE" w14:textId="080A472E" w:rsidR="005A0D8F" w:rsidRPr="00466C14" w:rsidRDefault="005A0D8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1A949DBD" w14:textId="7C418897" w:rsidR="005A0D8F" w:rsidRPr="00466C14" w:rsidRDefault="005A0D8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  <w:vAlign w:val="bottom"/>
          </w:tcPr>
          <w:p w14:paraId="52741A99" w14:textId="3B2D63DE" w:rsidR="005A0D8F" w:rsidRPr="00466C14" w:rsidRDefault="005A0D8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A0D8F" w:rsidRPr="00466C14" w14:paraId="76FF9182" w14:textId="77777777" w:rsidTr="005A0D8F"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24538FA1" w14:textId="2F0E58C0" w:rsidR="005A0D8F" w:rsidRPr="00466C14" w:rsidRDefault="005A0D8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eastAsia="AngsanaNew" w:hAnsi="Browallia New" w:cs="Browallia New" w:hint="eastAsia"/>
                <w:sz w:val="26"/>
                <w:szCs w:val="26"/>
                <w:cs/>
                <w:lang w:eastAsia="en-GB"/>
              </w:rPr>
              <w:t>เงินให้สินเชื่อ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34B9CE4F" w14:textId="7DEDE322" w:rsidR="005A0D8F" w:rsidRPr="00466C14" w:rsidRDefault="005A0D8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  <w:vAlign w:val="bottom"/>
          </w:tcPr>
          <w:p w14:paraId="572C76BA" w14:textId="34C88F70" w:rsidR="005A0D8F" w:rsidRPr="00466C14" w:rsidRDefault="005A0D8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5FD3A917" w14:textId="0501F878" w:rsidR="005A0D8F" w:rsidRPr="00466C14" w:rsidRDefault="005A0D8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  <w:vAlign w:val="bottom"/>
          </w:tcPr>
          <w:p w14:paraId="560ACA4B" w14:textId="0C24EE70" w:rsidR="005A0D8F" w:rsidRPr="00466C14" w:rsidRDefault="005A0D8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A0D8F" w:rsidRPr="00466C14" w14:paraId="1BD31D5B" w14:textId="77777777" w:rsidTr="005A0D8F"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457E2881" w14:textId="284022B2" w:rsidR="005A0D8F" w:rsidRPr="00466C14" w:rsidRDefault="005A0D8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eastAsia="AngsanaNew" w:hAnsi="Browallia New" w:cs="Browallia New"/>
                <w:sz w:val="26"/>
                <w:szCs w:val="26"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sz w:val="26"/>
                <w:szCs w:val="26"/>
                <w:cs/>
                <w:lang w:eastAsia="en-GB"/>
              </w:rPr>
              <w:t>การให้เช่าซื้อ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13E4B582" w14:textId="263F8E6A" w:rsidR="005A0D8F" w:rsidRPr="00466C14" w:rsidRDefault="005A0D8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  <w:vAlign w:val="bottom"/>
          </w:tcPr>
          <w:p w14:paraId="3F3045F4" w14:textId="34DA5BF0" w:rsidR="005A0D8F" w:rsidRPr="00466C14" w:rsidRDefault="005A0D8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39F869DF" w14:textId="1D48FC5A" w:rsidR="005A0D8F" w:rsidRPr="00466C14" w:rsidRDefault="005A0D8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  <w:vAlign w:val="bottom"/>
          </w:tcPr>
          <w:p w14:paraId="1A391B25" w14:textId="53A14787" w:rsidR="005A0D8F" w:rsidRPr="00466C14" w:rsidRDefault="005A0D8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A0D8F" w:rsidRPr="00466C14" w14:paraId="6887F403" w14:textId="77777777" w:rsidTr="005A0D8F">
        <w:tc>
          <w:tcPr>
            <w:tcW w:w="3634" w:type="dxa"/>
            <w:noWrap/>
            <w:tcMar>
              <w:left w:w="115" w:type="dxa"/>
              <w:right w:w="115" w:type="dxa"/>
            </w:tcMar>
            <w:vAlign w:val="bottom"/>
          </w:tcPr>
          <w:p w14:paraId="0D19E768" w14:textId="6F5401B7" w:rsidR="005A0D8F" w:rsidRPr="00466C14" w:rsidRDefault="005A0D8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eastAsia="AngsanaNew" w:hAnsi="Browallia New" w:cs="Browallia New"/>
                <w:sz w:val="26"/>
                <w:szCs w:val="26"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sz w:val="26"/>
                <w:szCs w:val="26"/>
                <w:cs/>
                <w:lang w:eastAsia="en-GB"/>
              </w:rPr>
              <w:t>อื่น</w:t>
            </w:r>
            <w:r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 xml:space="preserve"> ๆ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5CF2EDD" w14:textId="6E6547AA" w:rsidR="005A0D8F" w:rsidRPr="00466C14" w:rsidRDefault="005A0D8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845A2F5" w14:textId="3A50AE39" w:rsidR="005A0D8F" w:rsidRPr="00466C14" w:rsidRDefault="005A0D8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898691" w14:textId="1AA9BC30" w:rsidR="005A0D8F" w:rsidRPr="00466C14" w:rsidRDefault="005A0D8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0FC424B" w14:textId="24BC5DDE" w:rsidR="005A0D8F" w:rsidRPr="00466C14" w:rsidRDefault="005A0D8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209E1" w:rsidRPr="00466C14" w14:paraId="421A0EEC" w14:textId="77777777" w:rsidTr="005A0D8F">
        <w:tc>
          <w:tcPr>
            <w:tcW w:w="3634" w:type="dxa"/>
            <w:noWrap/>
            <w:tcMar>
              <w:left w:w="115" w:type="dxa"/>
              <w:right w:w="115" w:type="dxa"/>
            </w:tcMar>
            <w:vAlign w:val="bottom"/>
          </w:tcPr>
          <w:p w14:paraId="42A8FCD8" w14:textId="77777777" w:rsidR="003209E1" w:rsidRPr="00466C14" w:rsidRDefault="003209E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eastAsia="Angsana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66C14">
              <w:rPr>
                <w:rFonts w:ascii="Browallia New" w:eastAsia="Angsana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7F8C308" w14:textId="38EC3F60" w:rsidR="003209E1" w:rsidRPr="00466C14" w:rsidRDefault="003209E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D5EFE92" w14:textId="6A045F26" w:rsidR="003209E1" w:rsidRPr="00466C14" w:rsidRDefault="003209E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058F9C2" w14:textId="322C2A9D" w:rsidR="003209E1" w:rsidRPr="00466C14" w:rsidRDefault="003209E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07275B3" w14:textId="0E822EAA" w:rsidR="003209E1" w:rsidRPr="00466C14" w:rsidRDefault="003209E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FC64FB9" w14:textId="77777777" w:rsidR="009B0543" w:rsidRPr="00466C14" w:rsidRDefault="009B0543" w:rsidP="00600390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</w:pPr>
    </w:p>
    <w:p w14:paraId="6D6FFD29" w14:textId="77777777" w:rsidR="009B0543" w:rsidRPr="00466C14" w:rsidRDefault="009B0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</w:pPr>
      <w:r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br w:type="page"/>
      </w:r>
    </w:p>
    <w:p w14:paraId="7DBA3F26" w14:textId="77777777" w:rsidR="00063B43" w:rsidRPr="00466C14" w:rsidRDefault="00063B43" w:rsidP="00600390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02F81458" w14:textId="52CD42DF" w:rsidR="001E79B3" w:rsidRPr="00466C14" w:rsidRDefault="001E79B3" w:rsidP="00600390">
      <w:pPr>
        <w:pStyle w:val="Heading1"/>
        <w:keepLines/>
        <w:numPr>
          <w:ilvl w:val="0"/>
          <w:numId w:val="3"/>
        </w:numPr>
        <w:shd w:val="clear" w:color="auto" w:fill="auto"/>
        <w:tabs>
          <w:tab w:val="num" w:pos="63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u w:val="none"/>
        </w:rPr>
      </w:pPr>
      <w:r w:rsidRPr="00466C14">
        <w:rPr>
          <w:rFonts w:ascii="Browallia New" w:hAnsi="Browallia New" w:cs="Browallia New"/>
          <w:sz w:val="26"/>
          <w:szCs w:val="26"/>
          <w:u w:val="none"/>
          <w:cs/>
          <w:lang w:val="en-GB"/>
        </w:rPr>
        <w:t>ค่าใช้จ่าย</w:t>
      </w:r>
      <w:r w:rsidRPr="00466C14">
        <w:rPr>
          <w:rFonts w:ascii="Browallia New" w:hAnsi="Browallia New" w:cs="Browallia New"/>
          <w:sz w:val="26"/>
          <w:szCs w:val="26"/>
          <w:u w:val="none"/>
          <w:cs/>
        </w:rPr>
        <w:t>ดอกเบี้ย</w:t>
      </w:r>
    </w:p>
    <w:p w14:paraId="4CE25B4C" w14:textId="77777777" w:rsidR="00EB2BFC" w:rsidRPr="00466C14" w:rsidRDefault="00EB2BFC" w:rsidP="00600390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22D549C1" w14:textId="3E6F0EDC" w:rsidR="00EB2BFC" w:rsidRPr="00466C14" w:rsidRDefault="00EB2BFC" w:rsidP="00600390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ค่าใช้จ่ายดอกเบี้ยสำหรับรอบระยะเวลาสามเดือนสิ้นสุดวันที่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31</w:t>
      </w:r>
      <w:r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มีนาคม พ.ศ.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2569</w:t>
      </w:r>
      <w:r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และ พ.ศ.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2568</w:t>
      </w:r>
      <w:r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ดังนี้</w:t>
      </w:r>
    </w:p>
    <w:p w14:paraId="6B7B2E1A" w14:textId="77777777" w:rsidR="00EB2BFC" w:rsidRPr="00466C14" w:rsidRDefault="00EB2BFC" w:rsidP="00600390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tbl>
      <w:tblPr>
        <w:tblW w:w="957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34"/>
        <w:gridCol w:w="1485"/>
        <w:gridCol w:w="1486"/>
        <w:gridCol w:w="1485"/>
        <w:gridCol w:w="1486"/>
      </w:tblGrid>
      <w:tr w:rsidR="00EB2BFC" w:rsidRPr="00466C14" w14:paraId="2A0A109A" w14:textId="77777777" w:rsidTr="00EA2480">
        <w:trPr>
          <w:tblHeader/>
        </w:trPr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6FA4961A" w14:textId="77777777" w:rsidR="00EB2BFC" w:rsidRPr="00466C14" w:rsidRDefault="00EB2BF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2971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81F4AA0" w14:textId="77777777" w:rsidR="00EB2BFC" w:rsidRPr="00466C14" w:rsidRDefault="00EB2BFC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1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37E9440" w14:textId="77777777" w:rsidR="00EB2BFC" w:rsidRPr="00466C14" w:rsidRDefault="00EB2BFC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ข้อมูลทางการเงินเฉพาะธนาคาร</w:t>
            </w:r>
          </w:p>
        </w:tc>
      </w:tr>
      <w:tr w:rsidR="00EB2BFC" w:rsidRPr="00466C14" w14:paraId="486C32C6" w14:textId="77777777" w:rsidTr="00EA2480">
        <w:trPr>
          <w:tblHeader/>
        </w:trPr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5F2BA402" w14:textId="77777777" w:rsidR="00EB2BFC" w:rsidRPr="00466C14" w:rsidRDefault="00EB2BF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971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83FC62E" w14:textId="4E40A306" w:rsidR="00EB2BFC" w:rsidRPr="00466C14" w:rsidRDefault="00EB2BFC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สิ้นสุดวันที่ </w:t>
            </w:r>
            <w:r w:rsidR="0028097F" w:rsidRPr="002809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971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1A2AA4E" w14:textId="41105C10" w:rsidR="00EB2BFC" w:rsidRPr="00466C14" w:rsidRDefault="00EB2BFC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สิ้นสุดวันที่ </w:t>
            </w:r>
            <w:r w:rsidR="0028097F" w:rsidRPr="002809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</w:tr>
      <w:tr w:rsidR="00EB2BFC" w:rsidRPr="00466C14" w14:paraId="35CA34B0" w14:textId="77777777" w:rsidTr="00EA2480">
        <w:trPr>
          <w:tblHeader/>
        </w:trPr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79E4B7DC" w14:textId="77777777" w:rsidR="00EB2BFC" w:rsidRPr="00466C14" w:rsidRDefault="00EB2BF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66E5C45" w14:textId="3AFE454A" w:rsidR="00EB2BFC" w:rsidRPr="00466C14" w:rsidRDefault="00EB2BFC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="0028097F"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2D6ABE4" w14:textId="476644B4" w:rsidR="00EB2BFC" w:rsidRPr="00466C14" w:rsidRDefault="00EB2BFC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="0028097F"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08D2816" w14:textId="0699E1AD" w:rsidR="00EB2BFC" w:rsidRPr="00466C14" w:rsidRDefault="00EB2BFC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="0028097F"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247C12A" w14:textId="2D7B72D0" w:rsidR="00EB2BFC" w:rsidRPr="00466C14" w:rsidRDefault="00EB2BFC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="0028097F"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</w:tr>
      <w:tr w:rsidR="00EB2BFC" w:rsidRPr="00466C14" w14:paraId="75C2711C" w14:textId="77777777" w:rsidTr="00B97F25"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295401E8" w14:textId="77777777" w:rsidR="00EB2BFC" w:rsidRPr="00466C14" w:rsidRDefault="00EB2BF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6D9DD14" w14:textId="77777777" w:rsidR="00EB2BFC" w:rsidRPr="00466C14" w:rsidRDefault="00EB2BF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F02F9CB" w14:textId="77777777" w:rsidR="00EB2BFC" w:rsidRPr="00466C14" w:rsidRDefault="00EB2BF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035BD0E" w14:textId="77777777" w:rsidR="00EB2BFC" w:rsidRPr="00466C14" w:rsidRDefault="00EB2BF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8A2B9E5" w14:textId="77777777" w:rsidR="00EB2BFC" w:rsidRPr="00466C14" w:rsidRDefault="00EB2BF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B2BFC" w:rsidRPr="00466C14" w14:paraId="09BC9ADB" w14:textId="77777777" w:rsidTr="00B97F25"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3F7A4718" w14:textId="77777777" w:rsidR="00EB2BFC" w:rsidRPr="00466C14" w:rsidRDefault="00EB2BF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1062A60" w14:textId="77777777" w:rsidR="00EB2BFC" w:rsidRPr="00466C14" w:rsidRDefault="00EB2BF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49489BA" w14:textId="77777777" w:rsidR="00EB2BFC" w:rsidRPr="00466C14" w:rsidRDefault="00EB2BF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1749125" w14:textId="77777777" w:rsidR="00EB2BFC" w:rsidRPr="00466C14" w:rsidRDefault="00EB2BF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FF0F38F" w14:textId="77777777" w:rsidR="00EB2BFC" w:rsidRPr="00466C14" w:rsidRDefault="00EB2BF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A744C" w:rsidRPr="00466C14" w14:paraId="6FC4326E" w14:textId="77777777" w:rsidTr="00645504">
        <w:tc>
          <w:tcPr>
            <w:tcW w:w="3634" w:type="dxa"/>
            <w:noWrap/>
            <w:tcMar>
              <w:left w:w="115" w:type="dxa"/>
              <w:right w:w="115" w:type="dxa"/>
            </w:tcMar>
            <w:vAlign w:val="bottom"/>
          </w:tcPr>
          <w:p w14:paraId="238D83C6" w14:textId="009F9AB4" w:rsidR="00DA744C" w:rsidRPr="00466C14" w:rsidRDefault="00DA744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eastAsia="AngsanaNew" w:hAnsi="Browallia New" w:cs="Browallia New" w:hint="eastAsia"/>
                <w:sz w:val="26"/>
                <w:szCs w:val="26"/>
                <w:cs/>
                <w:lang w:eastAsia="en-GB"/>
              </w:rPr>
              <w:t>เงินรับฝาก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07050FF6" w14:textId="5BD8D5F2" w:rsidR="00DA744C" w:rsidRPr="00466C14" w:rsidRDefault="00DA744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  <w:vAlign w:val="bottom"/>
          </w:tcPr>
          <w:p w14:paraId="6841F95A" w14:textId="6BA4E70D" w:rsidR="00DA744C" w:rsidRPr="00466C14" w:rsidRDefault="00DA744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4607D93F" w14:textId="42A0593A" w:rsidR="00DA744C" w:rsidRPr="00466C14" w:rsidRDefault="00DA744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  <w:vAlign w:val="bottom"/>
          </w:tcPr>
          <w:p w14:paraId="362620C7" w14:textId="52102B1E" w:rsidR="00DA744C" w:rsidRPr="00466C14" w:rsidRDefault="00DA744C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B4B9E" w:rsidRPr="00466C14" w14:paraId="54F36DE0" w14:textId="77777777" w:rsidTr="009B4B9E">
        <w:tc>
          <w:tcPr>
            <w:tcW w:w="3634" w:type="dxa"/>
            <w:noWrap/>
            <w:tcMar>
              <w:left w:w="115" w:type="dxa"/>
              <w:right w:w="115" w:type="dxa"/>
            </w:tcMar>
            <w:vAlign w:val="bottom"/>
          </w:tcPr>
          <w:p w14:paraId="5A65C5F6" w14:textId="6812E417" w:rsidR="009B4B9E" w:rsidRPr="00466C14" w:rsidRDefault="009B4B9E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0D685745" w14:textId="27C1D4E4" w:rsidR="009B4B9E" w:rsidRPr="00466C14" w:rsidRDefault="009B4B9E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  <w:vAlign w:val="bottom"/>
          </w:tcPr>
          <w:p w14:paraId="76E8B0EE" w14:textId="726F5AD3" w:rsidR="009B4B9E" w:rsidRPr="00466C14" w:rsidRDefault="009B4B9E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57D88382" w14:textId="53CCE1F4" w:rsidR="009B4B9E" w:rsidRPr="00466C14" w:rsidRDefault="009B4B9E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  <w:vAlign w:val="bottom"/>
          </w:tcPr>
          <w:p w14:paraId="283A058B" w14:textId="3DA6186B" w:rsidR="009B4B9E" w:rsidRPr="00466C14" w:rsidRDefault="009B4B9E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D85FB8"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25000" w:rsidRPr="00466C14" w14:paraId="575779F4" w14:textId="77777777" w:rsidTr="00625000"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54CF9262" w14:textId="20B9439F" w:rsidR="00625000" w:rsidRPr="00466C14" w:rsidRDefault="00625000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6C14">
              <w:rPr>
                <w:rFonts w:ascii="Browallia New" w:eastAsia="AngsanaNew" w:hAnsi="Browallia New" w:cs="Browallia New" w:hint="eastAsia"/>
                <w:sz w:val="26"/>
                <w:szCs w:val="26"/>
                <w:cs/>
                <w:lang w:eastAsia="en-GB"/>
              </w:rPr>
              <w:t>ตราสารหนี้ที่ออกและเงินกู้ยืม</w:t>
            </w:r>
            <w:r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466C14">
              <w:rPr>
                <w:rFonts w:ascii="Browallia New" w:eastAsia="Angsana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466C14">
              <w:rPr>
                <w:rFonts w:ascii="Browallia New" w:eastAsia="AngsanaNew" w:hAnsi="Browallia New" w:cs="Browallia New" w:hint="eastAsia"/>
                <w:sz w:val="26"/>
                <w:szCs w:val="26"/>
                <w:cs/>
                <w:lang w:val="en-GB" w:eastAsia="en-GB"/>
              </w:rPr>
              <w:t>หุ้นกู้ด้อยสิทธิ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3A2F8D26" w14:textId="79BCDF63" w:rsidR="00625000" w:rsidRPr="00466C14" w:rsidRDefault="00625000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  <w:vAlign w:val="bottom"/>
          </w:tcPr>
          <w:p w14:paraId="4D46B296" w14:textId="79C01C5F" w:rsidR="00625000" w:rsidRPr="00466C14" w:rsidRDefault="00625000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2C3DFEC8" w14:textId="4F3AA904" w:rsidR="00625000" w:rsidRPr="00466C14" w:rsidRDefault="00625000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  <w:vAlign w:val="bottom"/>
          </w:tcPr>
          <w:p w14:paraId="616413C6" w14:textId="0C5E7EB3" w:rsidR="00625000" w:rsidRPr="00466C14" w:rsidRDefault="00625000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A3752" w:rsidRPr="00466C14" w14:paraId="585CB28A" w14:textId="77777777" w:rsidTr="00645504"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51EE7C7A" w14:textId="7F6F6B32" w:rsidR="00DA3752" w:rsidRPr="00466C14" w:rsidRDefault="00DA375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sz w:val="26"/>
                <w:szCs w:val="26"/>
                <w:cs/>
                <w:lang w:eastAsia="en-GB"/>
              </w:rPr>
              <w:t>เงินน</w:t>
            </w:r>
            <w:r w:rsidR="00F044FB" w:rsidRPr="00466C14">
              <w:rPr>
                <w:rFonts w:ascii="Browallia New" w:eastAsia="AngsanaNew" w:hAnsi="Browallia New" w:cs="Browallia New" w:hint="eastAsia"/>
                <w:sz w:val="26"/>
                <w:szCs w:val="26"/>
                <w:cs/>
                <w:lang w:eastAsia="en-GB"/>
              </w:rPr>
              <w:t>ำ</w:t>
            </w:r>
            <w:r w:rsidRPr="00466C14">
              <w:rPr>
                <w:rFonts w:ascii="Browallia New" w:eastAsia="AngsanaNew" w:hAnsi="Browallia New" w:cs="Browallia New" w:hint="eastAsia"/>
                <w:sz w:val="26"/>
                <w:szCs w:val="26"/>
                <w:cs/>
                <w:lang w:eastAsia="en-GB"/>
              </w:rPr>
              <w:t>ส่งกองทุนฟื้นฟูและพัฒนาระบบ</w:t>
            </w:r>
            <w:r w:rsidRPr="00466C14">
              <w:rPr>
                <w:rFonts w:ascii="Browallia New" w:eastAsia="AngsanaNew" w:hAnsi="Browallia New" w:cs="Browallia New"/>
                <w:sz w:val="26"/>
                <w:szCs w:val="26"/>
                <w:lang w:eastAsia="en-GB"/>
              </w:rPr>
              <w:br/>
            </w:r>
            <w:r w:rsidRPr="00466C14">
              <w:rPr>
                <w:rFonts w:ascii="Browallia New" w:eastAsia="AngsanaNew" w:hAnsi="Browallia New" w:cs="Browallia New" w:hint="eastAsia"/>
                <w:sz w:val="26"/>
                <w:szCs w:val="26"/>
                <w:cs/>
                <w:lang w:eastAsia="en-GB"/>
              </w:rPr>
              <w:t>สถาบันการเงินและสถาบันคุ้มครองเงินฝาก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452A314E" w14:textId="2C675465" w:rsidR="00DA3752" w:rsidRPr="00466C14" w:rsidRDefault="00DA375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  <w:vAlign w:val="bottom"/>
          </w:tcPr>
          <w:p w14:paraId="7EB26722" w14:textId="3B42693F" w:rsidR="00DA3752" w:rsidRPr="00466C14" w:rsidRDefault="00DA375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1D2B6F7A" w14:textId="233B0E89" w:rsidR="00DA3752" w:rsidRPr="00466C14" w:rsidRDefault="00DA375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  <w:vAlign w:val="bottom"/>
          </w:tcPr>
          <w:p w14:paraId="266052FE" w14:textId="28C4D600" w:rsidR="00DA3752" w:rsidRPr="00466C14" w:rsidRDefault="00DA375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7971" w:rsidRPr="00466C14" w14:paraId="3F7730B1" w14:textId="77777777" w:rsidTr="00645504"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59198FED" w14:textId="17315461" w:rsidR="006E7971" w:rsidRPr="00466C14" w:rsidRDefault="006E797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sz w:val="26"/>
                <w:szCs w:val="26"/>
                <w:cs/>
                <w:lang w:eastAsia="en-GB"/>
              </w:rPr>
              <w:t>อื่น</w:t>
            </w:r>
            <w:r w:rsidR="00D85FB8"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466C14">
              <w:rPr>
                <w:rFonts w:ascii="Browallia New" w:eastAsia="AngsanaNew" w:hAnsi="Browallia New" w:cs="Browallia New" w:hint="eastAsia"/>
                <w:sz w:val="26"/>
                <w:szCs w:val="26"/>
                <w:cs/>
                <w:lang w:eastAsia="en-GB"/>
              </w:rPr>
              <w:t>ๆ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44B36611" w14:textId="13A2C5E7" w:rsidR="006E7971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  <w:vAlign w:val="bottom"/>
          </w:tcPr>
          <w:p w14:paraId="315F7464" w14:textId="38E80B2C" w:rsidR="006E7971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3600EE7B" w14:textId="1236F260" w:rsidR="006E7971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  <w:vAlign w:val="bottom"/>
          </w:tcPr>
          <w:p w14:paraId="5CC9A977" w14:textId="040A69AE" w:rsidR="006E7971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5E76BF" w:rsidRPr="00466C14" w14:paraId="2E2654E1" w14:textId="77777777" w:rsidTr="005E76BF">
        <w:tc>
          <w:tcPr>
            <w:tcW w:w="3634" w:type="dxa"/>
            <w:noWrap/>
            <w:tcMar>
              <w:left w:w="115" w:type="dxa"/>
              <w:right w:w="115" w:type="dxa"/>
            </w:tcMar>
            <w:vAlign w:val="bottom"/>
          </w:tcPr>
          <w:p w14:paraId="5F8EB941" w14:textId="77777777" w:rsidR="005E76BF" w:rsidRPr="00466C14" w:rsidRDefault="005E76B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eastAsia="Angsana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66C14">
              <w:rPr>
                <w:rFonts w:ascii="Browallia New" w:eastAsia="Angsana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165DA51" w14:textId="50901EB7" w:rsidR="005E76BF" w:rsidRPr="00466C14" w:rsidRDefault="005E76B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B7517E3" w14:textId="7D12CFF5" w:rsidR="005E76BF" w:rsidRPr="00466C14" w:rsidRDefault="005E76B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8F2D43"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6223DBB" w14:textId="63815509" w:rsidR="005E76BF" w:rsidRPr="00466C14" w:rsidRDefault="005E76B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AA6DAD8" w14:textId="14E9C763" w:rsidR="005E76BF" w:rsidRPr="00466C14" w:rsidRDefault="005E76B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0250AD9" w14:textId="77777777" w:rsidR="00063B43" w:rsidRPr="00466C14" w:rsidRDefault="00063B43" w:rsidP="00600390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036EC297" w14:textId="64719171" w:rsidR="00103B89" w:rsidRPr="00466C14" w:rsidRDefault="00103B89" w:rsidP="00600390">
      <w:pPr>
        <w:pStyle w:val="Heading1"/>
        <w:keepLines/>
        <w:numPr>
          <w:ilvl w:val="0"/>
          <w:numId w:val="3"/>
        </w:numPr>
        <w:shd w:val="clear" w:color="auto" w:fill="auto"/>
        <w:tabs>
          <w:tab w:val="num" w:pos="63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u w:val="none"/>
        </w:rPr>
      </w:pPr>
      <w:r w:rsidRPr="00466C14">
        <w:rPr>
          <w:rFonts w:ascii="Browallia New" w:hAnsi="Browallia New" w:cs="Browallia New"/>
          <w:sz w:val="26"/>
          <w:szCs w:val="26"/>
          <w:u w:val="none"/>
          <w:cs/>
        </w:rPr>
        <w:t>ผลขาดทุนด้านเครดิตที่คาดว่าจะเกิดขึ้น</w:t>
      </w:r>
    </w:p>
    <w:p w14:paraId="4B2BD7EC" w14:textId="77777777" w:rsidR="00103B89" w:rsidRPr="00466C14" w:rsidRDefault="00103B89" w:rsidP="00600390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eastAsia="zh-CN"/>
        </w:rPr>
      </w:pPr>
    </w:p>
    <w:p w14:paraId="6C0753FF" w14:textId="071502EA" w:rsidR="00103B89" w:rsidRPr="00466C14" w:rsidRDefault="00103B89" w:rsidP="00600390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ผลขาดทุนด้านเครดิตที่คาดว่าจะเกิดขึ้นสำหรับรอบระยะเวลาสามเดือนสิ้นสุดวันที่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31</w:t>
      </w:r>
      <w:r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มีนาคม พ.ศ.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2569</w:t>
      </w:r>
      <w:r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และ พ.ศ.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2568</w:t>
      </w:r>
      <w:r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ดังนี้</w:t>
      </w:r>
    </w:p>
    <w:p w14:paraId="702E409D" w14:textId="77777777" w:rsidR="00103B89" w:rsidRPr="00466C14" w:rsidRDefault="00103B89" w:rsidP="00600390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eastAsia="zh-CN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93"/>
        <w:gridCol w:w="1786"/>
        <w:gridCol w:w="1682"/>
      </w:tblGrid>
      <w:tr w:rsidR="00103B89" w:rsidRPr="00466C14" w14:paraId="14A1237C" w14:textId="77777777" w:rsidTr="00B97F25">
        <w:trPr>
          <w:tblHeader/>
        </w:trPr>
        <w:tc>
          <w:tcPr>
            <w:tcW w:w="3167" w:type="pct"/>
            <w:noWrap/>
            <w:tcMar>
              <w:left w:w="115" w:type="dxa"/>
              <w:right w:w="115" w:type="dxa"/>
            </w:tcMar>
          </w:tcPr>
          <w:p w14:paraId="3971C54A" w14:textId="77777777" w:rsidR="00103B89" w:rsidRPr="00466C14" w:rsidRDefault="00103B8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833" w:type="pct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CAA8445" w14:textId="77777777" w:rsidR="00103B89" w:rsidRPr="00466C14" w:rsidRDefault="00103B89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ข้อมูลทางการเงินเฉพาะธนาคาร</w:t>
            </w:r>
          </w:p>
        </w:tc>
      </w:tr>
      <w:tr w:rsidR="00103B89" w:rsidRPr="00466C14" w14:paraId="2EB64048" w14:textId="77777777" w:rsidTr="008E310F">
        <w:trPr>
          <w:tblHeader/>
        </w:trPr>
        <w:tc>
          <w:tcPr>
            <w:tcW w:w="3167" w:type="pct"/>
            <w:noWrap/>
            <w:tcMar>
              <w:left w:w="115" w:type="dxa"/>
              <w:right w:w="115" w:type="dxa"/>
            </w:tcMar>
          </w:tcPr>
          <w:p w14:paraId="04DB0C6A" w14:textId="77777777" w:rsidR="00103B89" w:rsidRPr="00466C14" w:rsidRDefault="00103B8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833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277F31B" w14:textId="2AA223F1" w:rsidR="00103B89" w:rsidRPr="00466C14" w:rsidRDefault="00103B89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สิ้นสุดวันที่ </w:t>
            </w:r>
            <w:r w:rsidR="0028097F" w:rsidRPr="002809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</w:tr>
      <w:tr w:rsidR="009D3572" w:rsidRPr="00466C14" w14:paraId="4F61F70C" w14:textId="77777777" w:rsidTr="008E310F">
        <w:trPr>
          <w:tblHeader/>
        </w:trPr>
        <w:tc>
          <w:tcPr>
            <w:tcW w:w="3167" w:type="pct"/>
            <w:noWrap/>
            <w:tcMar>
              <w:left w:w="115" w:type="dxa"/>
              <w:right w:w="115" w:type="dxa"/>
            </w:tcMar>
          </w:tcPr>
          <w:p w14:paraId="20CCCC18" w14:textId="77777777" w:rsidR="00103B89" w:rsidRPr="00466C14" w:rsidRDefault="00103B8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44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BBE8890" w14:textId="25530CA6" w:rsidR="00103B89" w:rsidRPr="00466C14" w:rsidRDefault="00103B8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="0028097F"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88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789DFF9" w14:textId="7A31AE87" w:rsidR="00103B89" w:rsidRPr="00466C14" w:rsidRDefault="00103B89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="0028097F"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</w:tr>
      <w:tr w:rsidR="009D3572" w:rsidRPr="00466C14" w14:paraId="2056A677" w14:textId="77777777" w:rsidTr="00B97F25">
        <w:tc>
          <w:tcPr>
            <w:tcW w:w="3167" w:type="pct"/>
            <w:noWrap/>
            <w:tcMar>
              <w:left w:w="115" w:type="dxa"/>
              <w:right w:w="115" w:type="dxa"/>
            </w:tcMar>
          </w:tcPr>
          <w:p w14:paraId="7C4F6BE9" w14:textId="77777777" w:rsidR="00103B89" w:rsidRPr="00466C14" w:rsidRDefault="00103B8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4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DEBC0B5" w14:textId="77777777" w:rsidR="00103B89" w:rsidRPr="00466C14" w:rsidRDefault="00103B8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84CAB5C" w14:textId="77777777" w:rsidR="00103B89" w:rsidRPr="00466C14" w:rsidRDefault="00103B8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D3572" w:rsidRPr="00466C14" w14:paraId="0619BE81" w14:textId="77777777" w:rsidTr="00B97F25">
        <w:tc>
          <w:tcPr>
            <w:tcW w:w="3167" w:type="pct"/>
            <w:noWrap/>
            <w:tcMar>
              <w:left w:w="115" w:type="dxa"/>
              <w:right w:w="115" w:type="dxa"/>
            </w:tcMar>
          </w:tcPr>
          <w:p w14:paraId="373CE5FE" w14:textId="77777777" w:rsidR="00103B89" w:rsidRPr="00466C14" w:rsidRDefault="00103B8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4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650150B" w14:textId="77777777" w:rsidR="00103B89" w:rsidRPr="00466C14" w:rsidRDefault="00103B8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94423AF" w14:textId="77777777" w:rsidR="00103B89" w:rsidRPr="00466C14" w:rsidRDefault="00103B89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D3572" w:rsidRPr="00466C14" w14:paraId="502D7191" w14:textId="77777777" w:rsidTr="00B97F25">
        <w:tc>
          <w:tcPr>
            <w:tcW w:w="3167" w:type="pct"/>
            <w:noWrap/>
            <w:tcMar>
              <w:left w:w="115" w:type="dxa"/>
              <w:right w:w="115" w:type="dxa"/>
            </w:tcMar>
            <w:vAlign w:val="bottom"/>
          </w:tcPr>
          <w:p w14:paraId="24AE0ABF" w14:textId="4CFF1601" w:rsidR="00BC23E3" w:rsidRPr="00466C14" w:rsidRDefault="00BC23E3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sz w:val="26"/>
                <w:szCs w:val="26"/>
                <w:cs/>
                <w:lang w:eastAsia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4" w:type="pct"/>
            <w:noWrap/>
            <w:tcMar>
              <w:left w:w="115" w:type="dxa"/>
              <w:right w:w="115" w:type="dxa"/>
            </w:tcMar>
          </w:tcPr>
          <w:p w14:paraId="43DEF77C" w14:textId="186D3095" w:rsidR="00BC23E3" w:rsidRPr="00466C14" w:rsidRDefault="00962F1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89" w:type="pct"/>
            <w:noWrap/>
            <w:tcMar>
              <w:left w:w="115" w:type="dxa"/>
              <w:right w:w="115" w:type="dxa"/>
            </w:tcMar>
          </w:tcPr>
          <w:p w14:paraId="5BC92F6E" w14:textId="45B3143A" w:rsidR="00BC23E3" w:rsidRPr="00466C14" w:rsidRDefault="00962F1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D3572" w:rsidRPr="00466C14" w14:paraId="1A3986FA" w14:textId="77777777" w:rsidTr="00B97F25">
        <w:tc>
          <w:tcPr>
            <w:tcW w:w="3167" w:type="pct"/>
            <w:noWrap/>
            <w:tcMar>
              <w:left w:w="115" w:type="dxa"/>
              <w:right w:w="115" w:type="dxa"/>
            </w:tcMar>
            <w:vAlign w:val="bottom"/>
          </w:tcPr>
          <w:p w14:paraId="7A6AA303" w14:textId="5E609192" w:rsidR="00BC23E3" w:rsidRPr="00466C14" w:rsidRDefault="00BC23E3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sz w:val="26"/>
                <w:szCs w:val="26"/>
                <w:cs/>
                <w:lang w:eastAsia="en-GB"/>
              </w:rPr>
              <w:t>เงินให้สินเชื่อแก่ลูกหนี้</w:t>
            </w:r>
            <w:r w:rsidR="00AE5382" w:rsidRPr="00466C14">
              <w:rPr>
                <w:rFonts w:ascii="Browallia New" w:eastAsia="AngsanaNew" w:hAnsi="Browallia New" w:cs="Browallia New" w:hint="eastAsia"/>
                <w:sz w:val="26"/>
                <w:szCs w:val="26"/>
                <w:cs/>
                <w:lang w:eastAsia="en-GB"/>
              </w:rPr>
              <w:t>และดอกเบี้ยค้างรับ</w:t>
            </w:r>
          </w:p>
        </w:tc>
        <w:tc>
          <w:tcPr>
            <w:tcW w:w="944" w:type="pct"/>
            <w:noWrap/>
            <w:tcMar>
              <w:left w:w="115" w:type="dxa"/>
              <w:right w:w="115" w:type="dxa"/>
            </w:tcMar>
          </w:tcPr>
          <w:p w14:paraId="67FC9409" w14:textId="01C5A4D7" w:rsidR="00BC23E3" w:rsidRPr="00466C14" w:rsidRDefault="00962F1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89" w:type="pct"/>
            <w:noWrap/>
            <w:tcMar>
              <w:left w:w="115" w:type="dxa"/>
              <w:right w:w="115" w:type="dxa"/>
            </w:tcMar>
          </w:tcPr>
          <w:p w14:paraId="5FC8177A" w14:textId="1FB3464F" w:rsidR="00BC23E3" w:rsidRPr="00466C14" w:rsidRDefault="00962F1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C23E3" w:rsidRPr="00466C14" w14:paraId="1C546D27" w14:textId="77777777" w:rsidTr="00B97F25">
        <w:tc>
          <w:tcPr>
            <w:tcW w:w="3167" w:type="pct"/>
            <w:noWrap/>
            <w:tcMar>
              <w:left w:w="115" w:type="dxa"/>
              <w:right w:w="115" w:type="dxa"/>
            </w:tcMar>
            <w:vAlign w:val="bottom"/>
          </w:tcPr>
          <w:p w14:paraId="2FDBF539" w14:textId="2AD2FB3A" w:rsidR="00BC23E3" w:rsidRPr="00466C14" w:rsidRDefault="00BC23E3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eastAsia="AngsanaNew" w:hAnsi="Browallia New" w:cs="Browallia New"/>
                <w:sz w:val="26"/>
                <w:szCs w:val="26"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944" w:type="pct"/>
            <w:noWrap/>
            <w:tcMar>
              <w:left w:w="115" w:type="dxa"/>
              <w:right w:w="115" w:type="dxa"/>
            </w:tcMar>
          </w:tcPr>
          <w:p w14:paraId="245B5849" w14:textId="14E5EE9A" w:rsidR="00BC23E3" w:rsidRPr="00466C14" w:rsidRDefault="00962F1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89" w:type="pct"/>
            <w:noWrap/>
            <w:tcMar>
              <w:left w:w="115" w:type="dxa"/>
              <w:right w:w="115" w:type="dxa"/>
            </w:tcMar>
          </w:tcPr>
          <w:p w14:paraId="5F56B46C" w14:textId="6C40CFCF" w:rsidR="00BC23E3" w:rsidRPr="00466C14" w:rsidRDefault="00962F1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C23E3" w:rsidRPr="00466C14" w14:paraId="208D3196" w14:textId="77777777" w:rsidTr="00B97F25">
        <w:tc>
          <w:tcPr>
            <w:tcW w:w="3167" w:type="pct"/>
            <w:noWrap/>
            <w:tcMar>
              <w:left w:w="115" w:type="dxa"/>
              <w:right w:w="115" w:type="dxa"/>
            </w:tcMar>
            <w:vAlign w:val="bottom"/>
          </w:tcPr>
          <w:p w14:paraId="2BFBEEA0" w14:textId="6B1994B2" w:rsidR="00BC23E3" w:rsidRPr="00466C14" w:rsidRDefault="00BC23E3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eastAsia="MS Mincho" w:hAnsi="Browallia New" w:cs="Browallia New"/>
                <w:sz w:val="26"/>
                <w:szCs w:val="26"/>
                <w:lang w:eastAsia="th-TH"/>
              </w:rPr>
            </w:pPr>
            <w:r w:rsidRPr="00466C14">
              <w:rPr>
                <w:rFonts w:ascii="Browallia New" w:eastAsia="AngsanaNew" w:hAnsi="Browallia New" w:cs="Browallia New" w:hint="eastAsia"/>
                <w:sz w:val="26"/>
                <w:szCs w:val="26"/>
                <w:cs/>
                <w:lang w:eastAsia="en-GB"/>
              </w:rPr>
              <w:t>ภาระผูกพันวงเงินสินเชื่อที่ยังไม่ได้เบิกใช้และสัญญาค้ำประกันทางการเงิน</w:t>
            </w:r>
          </w:p>
        </w:tc>
        <w:tc>
          <w:tcPr>
            <w:tcW w:w="944" w:type="pct"/>
            <w:noWrap/>
            <w:tcMar>
              <w:left w:w="115" w:type="dxa"/>
              <w:right w:w="115" w:type="dxa"/>
            </w:tcMar>
          </w:tcPr>
          <w:p w14:paraId="7AFE46BD" w14:textId="48577E27" w:rsidR="00BC23E3" w:rsidRPr="00466C14" w:rsidRDefault="00962F1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89" w:type="pct"/>
            <w:noWrap/>
            <w:tcMar>
              <w:left w:w="115" w:type="dxa"/>
              <w:right w:w="115" w:type="dxa"/>
            </w:tcMar>
          </w:tcPr>
          <w:p w14:paraId="07ECBFF8" w14:textId="1D5D9D84" w:rsidR="00BC23E3" w:rsidRPr="00466C14" w:rsidRDefault="00962F1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D3572" w:rsidRPr="00466C14" w14:paraId="66388218" w14:textId="77777777" w:rsidTr="00B97F25">
        <w:tc>
          <w:tcPr>
            <w:tcW w:w="3167" w:type="pct"/>
            <w:noWrap/>
            <w:tcMar>
              <w:left w:w="115" w:type="dxa"/>
              <w:right w:w="115" w:type="dxa"/>
            </w:tcMar>
            <w:vAlign w:val="bottom"/>
          </w:tcPr>
          <w:p w14:paraId="63B40C93" w14:textId="6081D2E1" w:rsidR="00BC23E3" w:rsidRPr="00466C14" w:rsidRDefault="00097E72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eastAsia="Angsana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66C14">
              <w:rPr>
                <w:rFonts w:ascii="Browallia New" w:eastAsia="AngsanaNew" w:hAnsi="Browallia New" w:cs="Browallia New" w:hint="eastAsia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944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D534F61" w14:textId="579E3778" w:rsidR="00BC23E3" w:rsidRPr="00466C14" w:rsidRDefault="00E85478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018E5E6" w14:textId="03935683" w:rsidR="00BC23E3" w:rsidRPr="00466C14" w:rsidRDefault="00E85478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466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B8B20AE" w14:textId="77777777" w:rsidR="008E30B8" w:rsidRPr="00466C14" w:rsidRDefault="008E30B8" w:rsidP="00600390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eastAsia="zh-CN"/>
        </w:rPr>
      </w:pPr>
    </w:p>
    <w:p w14:paraId="2468B001" w14:textId="5CE964B2" w:rsidR="00CD39D2" w:rsidRPr="00466C14" w:rsidRDefault="009E20FF" w:rsidP="00600390">
      <w:pPr>
        <w:pStyle w:val="Heading1"/>
        <w:keepLines/>
        <w:numPr>
          <w:ilvl w:val="0"/>
          <w:numId w:val="3"/>
        </w:numPr>
        <w:shd w:val="clear" w:color="auto" w:fill="auto"/>
        <w:tabs>
          <w:tab w:val="num" w:pos="63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u w:val="none"/>
        </w:rPr>
      </w:pPr>
      <w:r w:rsidRPr="00466C14">
        <w:rPr>
          <w:rFonts w:ascii="Browallia New" w:hAnsi="Browallia New" w:cs="Browallia New"/>
          <w:sz w:val="26"/>
          <w:szCs w:val="26"/>
          <w:u w:val="none"/>
          <w:cs/>
        </w:rPr>
        <w:t>ค่าใช้จ่าย</w:t>
      </w:r>
      <w:r w:rsidR="00CD39D2" w:rsidRPr="00466C14">
        <w:rPr>
          <w:rFonts w:ascii="Browallia New" w:hAnsi="Browallia New" w:cs="Browallia New"/>
          <w:sz w:val="26"/>
          <w:szCs w:val="26"/>
          <w:u w:val="none"/>
          <w:cs/>
        </w:rPr>
        <w:t>ภาษีเงินได้</w:t>
      </w:r>
    </w:p>
    <w:p w14:paraId="0BCE189F" w14:textId="77777777" w:rsidR="007026EE" w:rsidRPr="00466C14" w:rsidRDefault="007026EE" w:rsidP="00600390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eastAsia="zh-CN"/>
        </w:rPr>
      </w:pPr>
    </w:p>
    <w:p w14:paraId="29BEDFCC" w14:textId="00BBA9F3" w:rsidR="00CE0BDC" w:rsidRPr="00466C14" w:rsidRDefault="00F50C9B" w:rsidP="00600390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อัตราภาษีเงินได้ถัวเฉลี่ยถ่วงน้ำหนักสำหรับข้อมูลทางการเงินรวมและข้อมูลทางการเงินเฉพาะกิจการ สำหรับงวดสามเดือนสิ้นสุดวันที่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31</w:t>
      </w:r>
      <w:r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มีนาคม พ.ศ.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2569</w:t>
      </w:r>
      <w:r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เป็นร้อยละ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20</w:t>
      </w:r>
      <w:r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.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39</w:t>
      </w:r>
      <w:r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และร้อยละ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20</w:t>
      </w:r>
      <w:r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.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26</w:t>
      </w:r>
      <w:r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ตามลำดับ (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31</w:t>
      </w:r>
      <w:r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มีนาคม พ.ศ.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2568</w:t>
      </w:r>
      <w:r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: ร้อยละ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20</w:t>
      </w:r>
      <w:r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.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19</w:t>
      </w:r>
      <w:r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และร้อยละ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20</w:t>
      </w:r>
      <w:r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.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01</w:t>
      </w:r>
      <w:r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ตามลำดับ)</w:t>
      </w:r>
    </w:p>
    <w:p w14:paraId="68DB008D" w14:textId="2662F224" w:rsidR="009B0543" w:rsidRPr="00466C14" w:rsidRDefault="009B0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</w:pPr>
      <w:r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br w:type="page"/>
      </w:r>
    </w:p>
    <w:p w14:paraId="770630BF" w14:textId="77777777" w:rsidR="00103B89" w:rsidRPr="00466C14" w:rsidRDefault="00103B89" w:rsidP="00D97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lang w:eastAsia="zh-CN"/>
        </w:rPr>
      </w:pPr>
    </w:p>
    <w:p w14:paraId="04CE34D8" w14:textId="0D87B7C9" w:rsidR="00665881" w:rsidRPr="00466C14" w:rsidRDefault="00665881" w:rsidP="00600390">
      <w:pPr>
        <w:pStyle w:val="Heading1"/>
        <w:keepLines/>
        <w:numPr>
          <w:ilvl w:val="0"/>
          <w:numId w:val="3"/>
        </w:numPr>
        <w:shd w:val="clear" w:color="auto" w:fill="auto"/>
        <w:tabs>
          <w:tab w:val="num" w:pos="63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u w:val="none"/>
        </w:rPr>
      </w:pPr>
      <w:r w:rsidRPr="00466C14">
        <w:rPr>
          <w:rFonts w:ascii="Browallia New" w:hAnsi="Browallia New" w:cs="Browallia New"/>
          <w:sz w:val="26"/>
          <w:szCs w:val="26"/>
          <w:u w:val="none"/>
          <w:cs/>
        </w:rPr>
        <w:t>สินทรัพย์ที่มีภาระผูกพันและข้อจำกัด</w:t>
      </w:r>
    </w:p>
    <w:p w14:paraId="0486AB2C" w14:textId="77777777" w:rsidR="00CC7CBA" w:rsidRPr="00466C14" w:rsidRDefault="00CC7CBA" w:rsidP="00600390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eastAsia="zh-CN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90"/>
        <w:gridCol w:w="1584"/>
        <w:gridCol w:w="1584"/>
      </w:tblGrid>
      <w:tr w:rsidR="00CC7CBA" w:rsidRPr="00466C14" w14:paraId="76E95DC0" w14:textId="77777777" w:rsidTr="009006AB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3D617AF2" w14:textId="77777777" w:rsidR="00CC7CBA" w:rsidRPr="00466C14" w:rsidRDefault="00CC7CB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5FB67D14" w14:textId="77777777" w:rsidR="00CC7CBA" w:rsidRPr="00466C14" w:rsidRDefault="00CC7CBA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CC7CBA" w:rsidRPr="00466C14" w14:paraId="65A418E4" w14:textId="77777777" w:rsidTr="009006AB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71BE87C2" w14:textId="77777777" w:rsidR="00CC7CBA" w:rsidRPr="00466C14" w:rsidRDefault="00CC7CB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56B04CE" w14:textId="77777777" w:rsidR="00CC7CBA" w:rsidRPr="00466C14" w:rsidRDefault="00CC7CBA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ข้อมูลทางการเงินเฉพาะธนาคาร</w:t>
            </w:r>
          </w:p>
        </w:tc>
      </w:tr>
      <w:tr w:rsidR="00CC7CBA" w:rsidRPr="00466C14" w14:paraId="77984985" w14:textId="77777777" w:rsidTr="009006AB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635BDCA9" w14:textId="77777777" w:rsidR="00CC7CBA" w:rsidRPr="00466C14" w:rsidRDefault="00CC7CB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62D2692" w14:textId="7A4130BE" w:rsidR="00CC7CBA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CC7CBA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t xml:space="preserve"> </w:t>
            </w:r>
            <w:r w:rsidR="00CC7CBA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มีนาคม</w:t>
            </w:r>
            <w:r w:rsidR="00CC7CBA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br/>
            </w:r>
            <w:r w:rsidR="00CC7CBA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="00CC7CBA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CC7CBA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CC7CBA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D2D8D73" w14:textId="36B32701" w:rsidR="00CC7CBA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CC7CBA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 </w:t>
            </w:r>
            <w:r w:rsidR="00CC7CBA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ธันวาคม</w:t>
            </w:r>
            <w:r w:rsidR="00CC7CBA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br/>
            </w:r>
            <w:r w:rsidR="00CC7CBA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="00CC7CBA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CC7CBA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CC7CBA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</w:tr>
      <w:tr w:rsidR="00CC7CBA" w:rsidRPr="00466C14" w14:paraId="17E1AE62" w14:textId="77777777" w:rsidTr="009006AB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28495DDE" w14:textId="77777777" w:rsidR="00CC7CBA" w:rsidRPr="00466C14" w:rsidRDefault="00CC7CB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1A2CC84" w14:textId="77777777" w:rsidR="00CC7CBA" w:rsidRPr="00466C14" w:rsidRDefault="00CC7CBA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D8CA6A3" w14:textId="77777777" w:rsidR="00CC7CBA" w:rsidRPr="00466C14" w:rsidRDefault="00CC7CBA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C7CBA" w:rsidRPr="00466C14" w14:paraId="1EE04C0E" w14:textId="77777777" w:rsidTr="009006AB"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47EBA01F" w14:textId="77777777" w:rsidR="00CC7CBA" w:rsidRPr="00466C14" w:rsidRDefault="00CC7CB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56A99C8" w14:textId="77777777" w:rsidR="00CC7CBA" w:rsidRPr="00466C14" w:rsidRDefault="00CC7CB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59A634C" w14:textId="77777777" w:rsidR="00CC7CBA" w:rsidRPr="00466C14" w:rsidRDefault="00CC7CB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C7CBA" w:rsidRPr="00466C14" w14:paraId="424266D1" w14:textId="77777777" w:rsidTr="009006AB"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1DD268B7" w14:textId="242A346C" w:rsidR="00CC7CBA" w:rsidRPr="00466C14" w:rsidRDefault="008254C6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br/>
            </w:r>
            <w:r w:rsidRPr="00466C14">
              <w:rPr>
                <w:rFonts w:ascii="Browallia New" w:eastAsia="MS Mincho" w:hAnsi="Browallia New" w:cs="Browallia New"/>
                <w:bCs/>
                <w:sz w:val="26"/>
                <w:szCs w:val="26"/>
                <w:lang w:eastAsia="th-TH"/>
              </w:rPr>
              <w:t xml:space="preserve">   </w:t>
            </w:r>
            <w:r w:rsidRPr="00466C1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2C07EDBA" w14:textId="77777777" w:rsidR="00CC7CBA" w:rsidRPr="00466C14" w:rsidRDefault="00CC7CB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737C9B8" w14:textId="77777777" w:rsidR="00CC7CBA" w:rsidRPr="00466C14" w:rsidRDefault="00CC7CB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C7CBA" w:rsidRPr="00466C14" w14:paraId="28968B11" w14:textId="77777777" w:rsidTr="009006AB"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086F4B01" w14:textId="200A3FF0" w:rsidR="00CC7CBA" w:rsidRPr="00466C14" w:rsidRDefault="00F93BE1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eastAsia="AngsanaNew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="00CC7CBA" w:rsidRPr="00466C14">
              <w:rPr>
                <w:rFonts w:ascii="Browallia New" w:eastAsia="AngsanaNew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="00CC7CBA" w:rsidRPr="00466C14">
              <w:rPr>
                <w:rFonts w:ascii="Browallia New" w:eastAsia="AngsanaNew" w:hAnsi="Browallia New" w:cs="Browallia New"/>
                <w:spacing w:val="-4"/>
                <w:sz w:val="26"/>
                <w:szCs w:val="26"/>
                <w:lang w:eastAsia="en-GB"/>
              </w:rPr>
              <w:t xml:space="preserve"> </w:t>
            </w:r>
            <w:r w:rsidR="00CC7CBA"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>ตราสารหนี้เพื่อเป็นหลักประกันบริหารสภาพคล่อ</w:t>
            </w:r>
            <w:r w:rsidR="00134075" w:rsidRPr="00466C14">
              <w:rPr>
                <w:rFonts w:ascii="Browallia New" w:eastAsia="AngsanaNew" w:hAnsi="Browallia New" w:cs="Browallia New" w:hint="eastAsia"/>
                <w:sz w:val="26"/>
                <w:szCs w:val="26"/>
                <w:cs/>
                <w:lang w:eastAsia="en-GB"/>
              </w:rPr>
              <w:t>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09D0822" w14:textId="0ED7E687" w:rsidR="00CC7CBA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34DBE9F" w14:textId="272DA272" w:rsidR="00CC7CBA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ngsanaNew" w:hAnsi="Browallia New" w:cs="Browallia New"/>
                <w:spacing w:val="-4"/>
                <w:sz w:val="26"/>
                <w:szCs w:val="26"/>
                <w:vertAlign w:val="superscript"/>
                <w:lang w:eastAsia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C7CBA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CC7CBA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</w:p>
        </w:tc>
      </w:tr>
      <w:tr w:rsidR="00CC7CBA" w:rsidRPr="00466C14" w14:paraId="13F8C2E0" w14:textId="77777777" w:rsidTr="009006AB"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3261D295" w14:textId="77777777" w:rsidR="00CC7CBA" w:rsidRPr="00466C14" w:rsidRDefault="00CC7CBA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DD87BF0" w14:textId="0049A5A8" w:rsidR="00CC7CBA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5178FEA" w14:textId="7E982BAF" w:rsidR="00CC7CBA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C7CBA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CC7CBA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</w:p>
        </w:tc>
      </w:tr>
    </w:tbl>
    <w:p w14:paraId="34511644" w14:textId="77777777" w:rsidR="00CC7CBA" w:rsidRPr="00466C14" w:rsidRDefault="00CC7CBA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</w:pPr>
    </w:p>
    <w:p w14:paraId="2FCF7E6D" w14:textId="77777777" w:rsidR="00D75A77" w:rsidRPr="00466C14" w:rsidRDefault="00CC7CBA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eastAsia="th-TH"/>
        </w:rPr>
      </w:pPr>
      <w:r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>ธนาคารแห่งประเทศไทยกำหนดให้กลุ่มธนาคารต้องดำรงตราสารหนี้เพื่อเป็นหลักประกันสำหรับการชำระดุลสุทธิและสำหรับวงเงินสภาพคล่องระหว่างวัน</w:t>
      </w:r>
    </w:p>
    <w:p w14:paraId="2413EE9C" w14:textId="77777777" w:rsidR="00D75A77" w:rsidRPr="00466C14" w:rsidRDefault="00D75A77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eastAsia="th-TH"/>
        </w:rPr>
      </w:pPr>
    </w:p>
    <w:p w14:paraId="647059E9" w14:textId="7E38BB26" w:rsidR="00CC7CBA" w:rsidRPr="00466C14" w:rsidRDefault="00CC7CBA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eastAsia="th-TH"/>
        </w:rPr>
      </w:pPr>
      <w:r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 xml:space="preserve">ณ วันที่ </w:t>
      </w:r>
      <w:r w:rsidR="0028097F" w:rsidRPr="0028097F">
        <w:rPr>
          <w:rFonts w:ascii="Browallia New" w:eastAsia="MS Mincho" w:hAnsi="Browallia New" w:cs="Browallia New"/>
          <w:sz w:val="26"/>
          <w:szCs w:val="26"/>
          <w:lang w:val="en-GB" w:eastAsia="th-TH"/>
        </w:rPr>
        <w:t>31</w:t>
      </w:r>
      <w:r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 xml:space="preserve"> </w:t>
      </w:r>
      <w:r w:rsidR="00DD311E"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>มีนาคม</w:t>
      </w:r>
      <w:r w:rsidR="00F9024D"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 xml:space="preserve"> พ</w:t>
      </w:r>
      <w:r w:rsidR="00F9024D" w:rsidRPr="00466C14">
        <w:rPr>
          <w:rFonts w:ascii="Browallia New" w:eastAsia="MS Mincho" w:hAnsi="Browallia New" w:cs="Browallia New"/>
          <w:sz w:val="26"/>
          <w:szCs w:val="26"/>
          <w:lang w:eastAsia="th-TH"/>
        </w:rPr>
        <w:t>.</w:t>
      </w:r>
      <w:r w:rsidR="00F9024D"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>ศ</w:t>
      </w:r>
      <w:r w:rsidR="00F9024D" w:rsidRPr="00466C14">
        <w:rPr>
          <w:rFonts w:ascii="Browallia New" w:eastAsia="MS Mincho" w:hAnsi="Browallia New" w:cs="Browallia New"/>
          <w:sz w:val="26"/>
          <w:szCs w:val="26"/>
          <w:lang w:eastAsia="th-TH"/>
        </w:rPr>
        <w:t>.</w:t>
      </w:r>
      <w:r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 xml:space="preserve"> </w:t>
      </w:r>
      <w:r w:rsidR="0028097F" w:rsidRPr="0028097F">
        <w:rPr>
          <w:rFonts w:ascii="Browallia New" w:eastAsia="MS Mincho" w:hAnsi="Browallia New" w:cs="Browallia New"/>
          <w:sz w:val="26"/>
          <w:szCs w:val="26"/>
          <w:lang w:val="en-GB" w:eastAsia="th-TH"/>
        </w:rPr>
        <w:t>2569</w:t>
      </w:r>
      <w:r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 xml:space="preserve"> มูลค่าขั้นต่ำที่กลุ่มธนาคารต้องดำรงตราสารหนี้เพื่อเป็นหลักประกันบริหารสภาพคล่อง มีจำนวน </w:t>
      </w:r>
      <w:r w:rsidR="00CE0BDC"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br/>
      </w:r>
      <w:r w:rsidR="0028097F" w:rsidRPr="0028097F">
        <w:rPr>
          <w:rFonts w:ascii="Browallia New" w:eastAsia="MS Mincho" w:hAnsi="Browallia New" w:cs="Browallia New"/>
          <w:sz w:val="26"/>
          <w:szCs w:val="26"/>
          <w:lang w:val="en-GB" w:eastAsia="th-TH"/>
        </w:rPr>
        <w:t>997</w:t>
      </w:r>
      <w:r w:rsidR="00EA3A64" w:rsidRPr="00466C14">
        <w:rPr>
          <w:rFonts w:ascii="Browallia New" w:eastAsia="MS Mincho" w:hAnsi="Browallia New" w:cs="Browallia New"/>
          <w:sz w:val="26"/>
          <w:szCs w:val="26"/>
          <w:lang w:val="en-GB" w:eastAsia="th-TH"/>
        </w:rPr>
        <w:t xml:space="preserve"> </w:t>
      </w:r>
      <w:r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>ล้านบาท (</w:t>
      </w:r>
      <w:r w:rsidR="0028097F" w:rsidRPr="0028097F">
        <w:rPr>
          <w:rFonts w:ascii="Browallia New" w:eastAsia="MS Mincho" w:hAnsi="Browallia New" w:cs="Browallia New"/>
          <w:sz w:val="26"/>
          <w:szCs w:val="26"/>
          <w:lang w:val="en-GB" w:eastAsia="th-TH"/>
        </w:rPr>
        <w:t>31</w:t>
      </w:r>
      <w:r w:rsidR="00DD311E"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 xml:space="preserve"> ธันวาคม</w:t>
      </w:r>
      <w:r w:rsidR="00DD311E" w:rsidRPr="00466C14">
        <w:rPr>
          <w:rFonts w:ascii="Browallia New" w:eastAsia="MS Mincho" w:hAnsi="Browallia New" w:cs="Browallia New"/>
          <w:sz w:val="26"/>
          <w:szCs w:val="26"/>
          <w:lang w:val="en-GB" w:eastAsia="th-TH"/>
        </w:rPr>
        <w:t xml:space="preserve"> </w:t>
      </w:r>
      <w:r w:rsidR="0028097F" w:rsidRPr="0028097F">
        <w:rPr>
          <w:rFonts w:ascii="Browallia New" w:eastAsia="MS Mincho" w:hAnsi="Browallia New" w:cs="Browallia New"/>
          <w:sz w:val="26"/>
          <w:szCs w:val="26"/>
          <w:lang w:val="en-GB" w:eastAsia="th-TH"/>
        </w:rPr>
        <w:t>2568</w:t>
      </w:r>
      <w:r w:rsidRPr="00466C14">
        <w:rPr>
          <w:rFonts w:ascii="Browallia New" w:eastAsia="MS Mincho" w:hAnsi="Browallia New" w:cs="Browallia New"/>
          <w:sz w:val="26"/>
          <w:szCs w:val="26"/>
          <w:lang w:val="en-GB" w:eastAsia="th-TH"/>
        </w:rPr>
        <w:t xml:space="preserve">: </w:t>
      </w:r>
      <w:r w:rsidR="0028097F" w:rsidRPr="0028097F">
        <w:rPr>
          <w:rFonts w:ascii="Browallia New" w:eastAsia="MS Mincho" w:hAnsi="Browallia New" w:cs="Browallia New"/>
          <w:sz w:val="26"/>
          <w:szCs w:val="26"/>
          <w:lang w:val="en-GB" w:eastAsia="th-TH"/>
        </w:rPr>
        <w:t>960</w:t>
      </w:r>
      <w:r w:rsidRPr="00466C14"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  <w:t xml:space="preserve"> ล้านบาท)</w:t>
      </w:r>
    </w:p>
    <w:p w14:paraId="4C46E178" w14:textId="392FF4CB" w:rsidR="008016EB" w:rsidRPr="00466C14" w:rsidRDefault="008016EB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0E21C69F" w14:textId="18C557BC" w:rsidR="00665881" w:rsidRPr="00466C14" w:rsidRDefault="00813FD5" w:rsidP="00600390">
      <w:pPr>
        <w:pStyle w:val="Heading1"/>
        <w:keepLines/>
        <w:numPr>
          <w:ilvl w:val="0"/>
          <w:numId w:val="3"/>
        </w:numPr>
        <w:shd w:val="clear" w:color="auto" w:fill="auto"/>
        <w:tabs>
          <w:tab w:val="num" w:pos="63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u w:val="none"/>
        </w:rPr>
      </w:pPr>
      <w:r w:rsidRPr="00466C14">
        <w:rPr>
          <w:rFonts w:ascii="Browallia New" w:hAnsi="Browallia New" w:cs="Browallia New"/>
          <w:sz w:val="26"/>
          <w:szCs w:val="26"/>
          <w:u w:val="none"/>
          <w:cs/>
        </w:rPr>
        <w:t>ภาระผูกพันและหนี้สินที่อาจจะเกิดขึ้น</w:t>
      </w:r>
    </w:p>
    <w:p w14:paraId="4D5B8381" w14:textId="77777777" w:rsidR="0076214F" w:rsidRPr="00466C14" w:rsidRDefault="0076214F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13"/>
        <w:gridCol w:w="1584"/>
        <w:gridCol w:w="1584"/>
        <w:gridCol w:w="1584"/>
        <w:gridCol w:w="1584"/>
      </w:tblGrid>
      <w:tr w:rsidR="001752C4" w:rsidRPr="00466C14" w14:paraId="63873D6F" w14:textId="77777777" w:rsidTr="00A96B8E">
        <w:trPr>
          <w:tblHeader/>
        </w:trPr>
        <w:tc>
          <w:tcPr>
            <w:tcW w:w="3213" w:type="dxa"/>
            <w:noWrap/>
            <w:tcMar>
              <w:left w:w="115" w:type="dxa"/>
              <w:right w:w="115" w:type="dxa"/>
            </w:tcMar>
          </w:tcPr>
          <w:p w14:paraId="6F7DD4D1" w14:textId="77777777" w:rsidR="001752C4" w:rsidRPr="00466C14" w:rsidRDefault="001752C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95A5647" w14:textId="65C396A5" w:rsidR="001752C4" w:rsidRPr="00466C14" w:rsidRDefault="00A56423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9ACC17A" w14:textId="1B771F7F" w:rsidR="001752C4" w:rsidRPr="00466C14" w:rsidRDefault="00A56423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ข้อมูลทางการเงินเฉพาะธนาคาร</w:t>
            </w:r>
          </w:p>
        </w:tc>
      </w:tr>
      <w:tr w:rsidR="00A56423" w:rsidRPr="00466C14" w14:paraId="34C93FB3" w14:textId="77777777" w:rsidTr="00A96B8E">
        <w:trPr>
          <w:tblHeader/>
        </w:trPr>
        <w:tc>
          <w:tcPr>
            <w:tcW w:w="3213" w:type="dxa"/>
            <w:noWrap/>
            <w:tcMar>
              <w:left w:w="115" w:type="dxa"/>
              <w:right w:w="115" w:type="dxa"/>
            </w:tcMar>
          </w:tcPr>
          <w:p w14:paraId="564CBC8A" w14:textId="77777777" w:rsidR="00A56423" w:rsidRPr="00466C14" w:rsidRDefault="00A56423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8E9E594" w14:textId="37EC2656" w:rsidR="00A56423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A5642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t xml:space="preserve"> </w:t>
            </w:r>
            <w:r w:rsidR="00A5642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มีนาคม</w:t>
            </w:r>
            <w:r w:rsidR="00A5642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br/>
            </w:r>
            <w:r w:rsidR="00A5642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="00A5642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A5642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A5642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0194ABD" w14:textId="6DCA2F81" w:rsidR="00A56423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A5642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 </w:t>
            </w:r>
            <w:r w:rsidR="00A5642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ธันวาคม</w:t>
            </w:r>
            <w:r w:rsidR="00A5642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br/>
            </w:r>
            <w:r w:rsidR="00A5642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="00A5642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A5642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A5642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55504B0" w14:textId="610C097F" w:rsidR="00A56423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A5642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t xml:space="preserve"> </w:t>
            </w:r>
            <w:r w:rsidR="00A5642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มีนาคม</w:t>
            </w:r>
            <w:r w:rsidR="00A5642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br/>
            </w:r>
            <w:r w:rsidR="00A5642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="00A5642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A5642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A5642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9A1871D" w14:textId="4768F957" w:rsidR="00A56423" w:rsidRPr="00466C14" w:rsidRDefault="0028097F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A5642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 </w:t>
            </w:r>
            <w:r w:rsidR="00A5642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ธันวาคม</w:t>
            </w:r>
            <w:r w:rsidR="00A5642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br/>
            </w:r>
            <w:r w:rsidR="00A5642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="00A5642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A5642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A5642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</w:tr>
      <w:tr w:rsidR="001752C4" w:rsidRPr="00466C14" w14:paraId="7AF9B04B" w14:textId="77777777" w:rsidTr="00A96B8E">
        <w:tc>
          <w:tcPr>
            <w:tcW w:w="3213" w:type="dxa"/>
            <w:noWrap/>
            <w:tcMar>
              <w:left w:w="115" w:type="dxa"/>
              <w:right w:w="115" w:type="dxa"/>
            </w:tcMar>
          </w:tcPr>
          <w:p w14:paraId="6F48C6E5" w14:textId="77777777" w:rsidR="001752C4" w:rsidRPr="00466C14" w:rsidRDefault="001752C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6033188" w14:textId="77777777" w:rsidR="001752C4" w:rsidRPr="00466C14" w:rsidRDefault="001752C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3900F70" w14:textId="77777777" w:rsidR="001752C4" w:rsidRPr="00466C14" w:rsidRDefault="001752C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8AD1E24" w14:textId="77777777" w:rsidR="001752C4" w:rsidRPr="00466C14" w:rsidRDefault="001752C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46A3ED9" w14:textId="77777777" w:rsidR="001752C4" w:rsidRPr="00466C14" w:rsidRDefault="001752C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1752C4" w:rsidRPr="00466C14" w14:paraId="0A5A56D6" w14:textId="77777777" w:rsidTr="00A96B8E">
        <w:tc>
          <w:tcPr>
            <w:tcW w:w="3213" w:type="dxa"/>
            <w:noWrap/>
            <w:tcMar>
              <w:left w:w="115" w:type="dxa"/>
              <w:right w:w="115" w:type="dxa"/>
            </w:tcMar>
          </w:tcPr>
          <w:p w14:paraId="57ED268E" w14:textId="77777777" w:rsidR="001752C4" w:rsidRPr="00466C14" w:rsidRDefault="001752C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FECF26C" w14:textId="77777777" w:rsidR="001752C4" w:rsidRPr="00466C14" w:rsidRDefault="001752C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01CF51A" w14:textId="77777777" w:rsidR="001752C4" w:rsidRPr="00466C14" w:rsidRDefault="001752C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1F38E14" w14:textId="77777777" w:rsidR="001752C4" w:rsidRPr="00466C14" w:rsidRDefault="001752C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79E98D8" w14:textId="77777777" w:rsidR="001752C4" w:rsidRPr="00466C14" w:rsidRDefault="001752C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52C4" w:rsidRPr="00466C14" w14:paraId="7F63FB71" w14:textId="77777777" w:rsidTr="00A96B8E">
        <w:tc>
          <w:tcPr>
            <w:tcW w:w="3213" w:type="dxa"/>
            <w:noWrap/>
            <w:tcMar>
              <w:left w:w="115" w:type="dxa"/>
              <w:right w:w="115" w:type="dxa"/>
            </w:tcMar>
            <w:vAlign w:val="bottom"/>
          </w:tcPr>
          <w:p w14:paraId="46C20457" w14:textId="36B97065" w:rsidR="001752C4" w:rsidRPr="00466C14" w:rsidRDefault="001752C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C2D6B14" w14:textId="77777777" w:rsidR="001752C4" w:rsidRPr="00466C14" w:rsidRDefault="001752C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571A035" w14:textId="77777777" w:rsidR="001752C4" w:rsidRPr="00466C14" w:rsidRDefault="001752C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31BBEBC" w14:textId="77777777" w:rsidR="001752C4" w:rsidRPr="00466C14" w:rsidRDefault="001752C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A7115F4" w14:textId="77777777" w:rsidR="001752C4" w:rsidRPr="00466C14" w:rsidRDefault="001752C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C61D5" w:rsidRPr="00466C14" w14:paraId="7F380228" w14:textId="77777777" w:rsidTr="00A96B8E">
        <w:tc>
          <w:tcPr>
            <w:tcW w:w="3213" w:type="dxa"/>
            <w:noWrap/>
            <w:tcMar>
              <w:left w:w="115" w:type="dxa"/>
              <w:right w:w="115" w:type="dxa"/>
            </w:tcMar>
            <w:vAlign w:val="bottom"/>
          </w:tcPr>
          <w:p w14:paraId="39B21B08" w14:textId="0319A711" w:rsidR="00CC61D5" w:rsidRPr="00466C14" w:rsidRDefault="00CC61D5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eastAsia="AngsanaNew" w:hAnsi="Browallia New" w:cs="Browallia New"/>
                <w:sz w:val="26"/>
                <w:szCs w:val="26"/>
                <w:lang w:eastAsia="en-GB"/>
              </w:rPr>
              <w:t xml:space="preserve">-   </w:t>
            </w:r>
            <w:r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00C3DADA" w14:textId="7F503EF4" w:rsidR="00CC61D5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C61D5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CC61D5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4AF819C" w14:textId="23750AAE" w:rsidR="00CC61D5" w:rsidRPr="00466C14" w:rsidRDefault="00CC61D5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0C0C2228" w14:textId="4A195376" w:rsidR="00CC61D5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C61D5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CC61D5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8870783" w14:textId="7400FEE4" w:rsidR="00CC61D5" w:rsidRPr="00466C14" w:rsidRDefault="00CC61D5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C61D5" w:rsidRPr="00466C14" w14:paraId="3BAD178E" w14:textId="77777777" w:rsidTr="008A5F46">
        <w:tc>
          <w:tcPr>
            <w:tcW w:w="3213" w:type="dxa"/>
            <w:noWrap/>
            <w:tcMar>
              <w:left w:w="115" w:type="dxa"/>
              <w:right w:w="115" w:type="dxa"/>
            </w:tcMar>
            <w:vAlign w:val="bottom"/>
          </w:tcPr>
          <w:p w14:paraId="22B7A302" w14:textId="264E7128" w:rsidR="00CC61D5" w:rsidRPr="00466C14" w:rsidRDefault="00CC61D5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6C14">
              <w:rPr>
                <w:rFonts w:ascii="Browallia New" w:eastAsia="AngsanaNew" w:hAnsi="Browallia New" w:cs="Browallia New"/>
                <w:sz w:val="26"/>
                <w:szCs w:val="26"/>
                <w:lang w:eastAsia="en-GB"/>
              </w:rPr>
              <w:t xml:space="preserve">-   </w:t>
            </w:r>
            <w:r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9F53B8C" w14:textId="49FA315B" w:rsidR="00CC61D5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CC61D5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FFA5010" w14:textId="71126215" w:rsidR="00CC61D5" w:rsidRPr="00466C14" w:rsidRDefault="00CC61D5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0DE465C" w14:textId="59F6529A" w:rsidR="00CC61D5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CC61D5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A3E1B5F" w14:textId="4C7C69B2" w:rsidR="00CC61D5" w:rsidRPr="00466C14" w:rsidRDefault="00CC61D5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097F"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C61D5" w:rsidRPr="00466C14" w14:paraId="3B168585" w14:textId="77777777" w:rsidTr="008A5F46">
        <w:tc>
          <w:tcPr>
            <w:tcW w:w="3213" w:type="dxa"/>
            <w:noWrap/>
            <w:tcMar>
              <w:left w:w="115" w:type="dxa"/>
              <w:right w:w="115" w:type="dxa"/>
            </w:tcMar>
            <w:vAlign w:val="bottom"/>
          </w:tcPr>
          <w:p w14:paraId="0E48B29A" w14:textId="3A4C20A0" w:rsidR="00CC61D5" w:rsidRPr="00466C14" w:rsidRDefault="00CC61D5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eastAsia="AngsanaNew" w:hAnsi="Browallia New" w:cs="Browallia New"/>
                <w:sz w:val="26"/>
                <w:szCs w:val="26"/>
                <w:lang w:eastAsia="en-GB"/>
              </w:rPr>
            </w:pPr>
            <w:r w:rsidRPr="00466C14">
              <w:rPr>
                <w:rFonts w:ascii="Browallia New" w:eastAsia="AngsanaNew" w:hAnsi="Browallia New" w:cs="Browallia New"/>
                <w:sz w:val="26"/>
                <w:szCs w:val="26"/>
                <w:lang w:eastAsia="en-GB"/>
              </w:rPr>
              <w:t xml:space="preserve">-   </w:t>
            </w:r>
            <w:r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t>วงเงินสินเชื่อที่ยังไม่ได้เบิกใช้ที่</w:t>
            </w:r>
            <w:r w:rsidRPr="00466C14">
              <w:rPr>
                <w:rFonts w:ascii="Browallia New" w:eastAsia="AngsanaNew" w:hAnsi="Browallia New" w:cs="Browallia New"/>
                <w:sz w:val="26"/>
                <w:szCs w:val="26"/>
                <w:cs/>
                <w:lang w:eastAsia="en-GB"/>
              </w:rPr>
              <w:br/>
              <w:t xml:space="preserve">     ไม่สามารถยกเลิกได้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6944B850" w14:textId="77777777" w:rsidR="005B682B" w:rsidRPr="00466C14" w:rsidRDefault="005B682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5F87D90" w14:textId="4B369D50" w:rsidR="00CC61D5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CC61D5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65BBD8E7" w14:textId="77777777" w:rsidR="00CC61D5" w:rsidRPr="00466C14" w:rsidRDefault="00CC61D5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78F5B8F4" w14:textId="26394D4A" w:rsidR="00CC61D5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CC61D5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CC61D5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22DDD6F2" w14:textId="77777777" w:rsidR="005B682B" w:rsidRPr="00466C14" w:rsidRDefault="005B682B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5C558F6" w14:textId="41ECEB6D" w:rsidR="00CC61D5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CC61D5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A418A3D" w14:textId="77777777" w:rsidR="00CC61D5" w:rsidRPr="00466C14" w:rsidRDefault="00CC61D5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7EF293A1" w14:textId="4A7778E5" w:rsidR="00CC61D5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CC61D5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CC61D5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3B0C5D" w:rsidRPr="00466C14" w14:paraId="4129931C" w14:textId="77777777" w:rsidTr="00D9735F">
        <w:tc>
          <w:tcPr>
            <w:tcW w:w="3213" w:type="dxa"/>
            <w:noWrap/>
            <w:tcMar>
              <w:left w:w="115" w:type="dxa"/>
              <w:right w:w="115" w:type="dxa"/>
            </w:tcMar>
            <w:vAlign w:val="bottom"/>
          </w:tcPr>
          <w:p w14:paraId="15B55E52" w14:textId="72FD813F" w:rsidR="003B0C5D" w:rsidRPr="00466C14" w:rsidRDefault="003B0C5D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150" w:right="-110" w:hanging="150"/>
              <w:rPr>
                <w:rFonts w:ascii="Browallia New" w:eastAsia="Angsana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66C14">
              <w:rPr>
                <w:rFonts w:ascii="Browallia New" w:eastAsia="Angsana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9F03F10" w14:textId="2F6AD668" w:rsidR="003B0C5D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90ED7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F90ED7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0B02965" w14:textId="6FAC2E32" w:rsidR="003B0C5D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90ED7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F90ED7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130E6B3" w14:textId="700CD2DD" w:rsidR="003B0C5D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90ED7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F90ED7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C0F4728" w14:textId="380FB9CF" w:rsidR="003B0C5D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90ED7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F90ED7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</w:tr>
    </w:tbl>
    <w:p w14:paraId="7A6D68CA" w14:textId="52BB0580" w:rsidR="009B0543" w:rsidRPr="00466C14" w:rsidRDefault="009B0543" w:rsidP="00DF3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631E2A8A" w14:textId="72321406" w:rsidR="00F95C39" w:rsidRPr="00466C14" w:rsidRDefault="00D61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 w:hint="cs"/>
          <w:sz w:val="26"/>
          <w:szCs w:val="26"/>
          <w:cs/>
        </w:rPr>
        <w:t>ณ</w:t>
      </w:r>
      <w:r w:rsidRPr="00466C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66C14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466C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66C14">
        <w:rPr>
          <w:rFonts w:ascii="Browallia New" w:hAnsi="Browallia New" w:cs="Browallia New"/>
          <w:sz w:val="26"/>
          <w:szCs w:val="26"/>
        </w:rPr>
        <w:t xml:space="preserve"> </w:t>
      </w:r>
      <w:r w:rsidRPr="00466C14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466C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66C14">
        <w:rPr>
          <w:rFonts w:ascii="Browallia New" w:hAnsi="Browallia New" w:cs="Browallia New" w:hint="cs"/>
          <w:sz w:val="26"/>
          <w:szCs w:val="26"/>
          <w:cs/>
        </w:rPr>
        <w:t>พ</w:t>
      </w:r>
      <w:r w:rsidRPr="00466C14">
        <w:rPr>
          <w:rFonts w:ascii="Browallia New" w:hAnsi="Browallia New" w:cs="Browallia New"/>
          <w:sz w:val="26"/>
          <w:szCs w:val="26"/>
          <w:cs/>
        </w:rPr>
        <w:t>.</w:t>
      </w:r>
      <w:r w:rsidRPr="00466C14">
        <w:rPr>
          <w:rFonts w:ascii="Browallia New" w:hAnsi="Browallia New" w:cs="Browallia New" w:hint="cs"/>
          <w:sz w:val="26"/>
          <w:szCs w:val="26"/>
          <w:cs/>
        </w:rPr>
        <w:t>ศ</w:t>
      </w:r>
      <w:r w:rsidRPr="00466C14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466C14">
        <w:rPr>
          <w:rFonts w:ascii="Browallia New" w:hAnsi="Browallia New" w:cs="Browallia New"/>
          <w:sz w:val="26"/>
          <w:szCs w:val="26"/>
        </w:rPr>
        <w:t xml:space="preserve"> </w:t>
      </w:r>
      <w:r w:rsidRPr="00466C14">
        <w:rPr>
          <w:rFonts w:ascii="Browallia New" w:hAnsi="Browallia New" w:cs="Browallia New" w:hint="cs"/>
          <w:sz w:val="26"/>
          <w:szCs w:val="26"/>
          <w:cs/>
        </w:rPr>
        <w:t>กลุ่มธนาคารมีภาระผูกพันรายจ่ายฝ่ายทุน</w:t>
      </w:r>
      <w:r w:rsidRPr="00466C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66C14">
        <w:rPr>
          <w:rFonts w:ascii="Browallia New" w:hAnsi="Browallia New" w:cs="Browallia New" w:hint="cs"/>
          <w:sz w:val="26"/>
          <w:szCs w:val="26"/>
          <w:cs/>
        </w:rPr>
        <w:t>ซึ่งยังไม่ได้รับรู้เป็นหนี้สิน</w:t>
      </w:r>
      <w:r w:rsidRPr="00466C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66C14">
        <w:rPr>
          <w:rFonts w:ascii="Browallia New" w:hAnsi="Browallia New" w:cs="Browallia New" w:hint="cs"/>
          <w:sz w:val="26"/>
          <w:szCs w:val="26"/>
          <w:cs/>
        </w:rPr>
        <w:t>เป็นจำนวนเงิน</w:t>
      </w:r>
      <w:r w:rsidRPr="00466C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59</w:t>
      </w:r>
      <w:r w:rsidRPr="00466C14">
        <w:rPr>
          <w:rFonts w:ascii="Browallia New" w:hAnsi="Browallia New" w:cs="Browallia New"/>
          <w:sz w:val="26"/>
          <w:szCs w:val="26"/>
        </w:rPr>
        <w:t xml:space="preserve"> </w:t>
      </w:r>
      <w:r w:rsidRPr="00466C14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466C1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AA4BDCF" w14:textId="216D932E" w:rsidR="00F95C39" w:rsidRPr="00466C14" w:rsidRDefault="00D61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  <w:cs/>
        </w:rPr>
        <w:t>(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66C14">
        <w:rPr>
          <w:rFonts w:ascii="Browallia New" w:hAnsi="Browallia New" w:cs="Browallia New"/>
          <w:sz w:val="26"/>
          <w:szCs w:val="26"/>
        </w:rPr>
        <w:t xml:space="preserve"> </w:t>
      </w:r>
      <w:r w:rsidRPr="00466C14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466C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66C14">
        <w:rPr>
          <w:rFonts w:ascii="Browallia New" w:hAnsi="Browallia New" w:cs="Browallia New" w:hint="cs"/>
          <w:sz w:val="26"/>
          <w:szCs w:val="26"/>
          <w:cs/>
        </w:rPr>
        <w:t>พ</w:t>
      </w:r>
      <w:r w:rsidRPr="00466C14">
        <w:rPr>
          <w:rFonts w:ascii="Browallia New" w:hAnsi="Browallia New" w:cs="Browallia New"/>
          <w:sz w:val="26"/>
          <w:szCs w:val="26"/>
          <w:cs/>
        </w:rPr>
        <w:t>.</w:t>
      </w:r>
      <w:r w:rsidRPr="00466C14">
        <w:rPr>
          <w:rFonts w:ascii="Browallia New" w:hAnsi="Browallia New" w:cs="Browallia New" w:hint="cs"/>
          <w:sz w:val="26"/>
          <w:szCs w:val="26"/>
          <w:cs/>
        </w:rPr>
        <w:t>ศ</w:t>
      </w:r>
      <w:r w:rsidRPr="00466C14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466C14">
        <w:rPr>
          <w:rFonts w:ascii="Browallia New" w:hAnsi="Browallia New" w:cs="Browallia New"/>
          <w:sz w:val="26"/>
          <w:szCs w:val="26"/>
        </w:rPr>
        <w:t xml:space="preserve">: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466C14">
        <w:rPr>
          <w:rFonts w:ascii="Browallia New" w:hAnsi="Browallia New" w:cs="Browallia New"/>
          <w:sz w:val="26"/>
          <w:szCs w:val="26"/>
        </w:rPr>
        <w:t xml:space="preserve"> </w:t>
      </w:r>
      <w:r w:rsidRPr="00466C14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466C14">
        <w:rPr>
          <w:rFonts w:ascii="Browallia New" w:hAnsi="Browallia New" w:cs="Browallia New"/>
          <w:sz w:val="26"/>
          <w:szCs w:val="26"/>
          <w:cs/>
        </w:rPr>
        <w:t>).</w:t>
      </w:r>
    </w:p>
    <w:p w14:paraId="68669EAE" w14:textId="52B918E0" w:rsidR="00D50A25" w:rsidRPr="00466C14" w:rsidRDefault="00071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sz w:val="26"/>
          <w:szCs w:val="26"/>
        </w:rPr>
        <w:br w:type="page"/>
      </w:r>
    </w:p>
    <w:p w14:paraId="759AE7C9" w14:textId="77777777" w:rsidR="001752C4" w:rsidRPr="00466C14" w:rsidRDefault="001752C4" w:rsidP="00D97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4B85DE1" w14:textId="33B7E46F" w:rsidR="00801FE5" w:rsidRPr="00466C14" w:rsidRDefault="006C4D6A" w:rsidP="00600390">
      <w:pPr>
        <w:pStyle w:val="Heading1"/>
        <w:keepLines/>
        <w:numPr>
          <w:ilvl w:val="0"/>
          <w:numId w:val="3"/>
        </w:numPr>
        <w:shd w:val="clear" w:color="auto" w:fill="auto"/>
        <w:tabs>
          <w:tab w:val="num" w:pos="63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u w:val="none"/>
        </w:rPr>
      </w:pPr>
      <w:r w:rsidRPr="00466C14">
        <w:rPr>
          <w:rFonts w:ascii="Browallia New" w:hAnsi="Browallia New" w:cs="Browallia New"/>
          <w:sz w:val="26"/>
          <w:szCs w:val="26"/>
          <w:u w:val="none"/>
          <w:cs/>
        </w:rPr>
        <w:t>รายการกับบุคคล</w:t>
      </w:r>
      <w:r w:rsidR="00A55769" w:rsidRPr="00466C14">
        <w:rPr>
          <w:rFonts w:ascii="Browallia New" w:hAnsi="Browallia New" w:cs="Browallia New"/>
          <w:sz w:val="26"/>
          <w:szCs w:val="26"/>
          <w:u w:val="none"/>
          <w:cs/>
        </w:rPr>
        <w:t>หรือกิจการ</w:t>
      </w:r>
      <w:r w:rsidRPr="00466C14">
        <w:rPr>
          <w:rFonts w:ascii="Browallia New" w:hAnsi="Browallia New" w:cs="Browallia New"/>
          <w:sz w:val="26"/>
          <w:szCs w:val="26"/>
          <w:u w:val="none"/>
          <w:cs/>
        </w:rPr>
        <w:t>ที่เกี่ยวข้องกัน</w:t>
      </w:r>
    </w:p>
    <w:bookmarkEnd w:id="4"/>
    <w:p w14:paraId="2AED462E" w14:textId="77777777" w:rsidR="00DA28DE" w:rsidRPr="00466C14" w:rsidRDefault="00DA28DE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6057F527" w14:textId="740457D3" w:rsidR="00656638" w:rsidRPr="00466C14" w:rsidRDefault="00A55769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รายการกับบุคคลหรือกิจการที่เกี่ยวข้องกัน</w:t>
      </w:r>
      <w:r w:rsidR="007D22A7"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สำหรับรอบระยะเวลาสามเดือนสิ้นสุดวันที่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31</w:t>
      </w:r>
      <w:r w:rsidR="007D22A7"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มีนาคม พ.ศ.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2569</w:t>
      </w:r>
      <w:r w:rsidR="007D22A7" w:rsidRPr="00466C14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7D22A7"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และ พ.ศ.</w:t>
      </w:r>
      <w:r w:rsidR="007D22A7" w:rsidRPr="00466C14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2568</w:t>
      </w:r>
      <w:r w:rsidR="007D22A7" w:rsidRPr="00466C14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มีดังนี้</w:t>
      </w:r>
    </w:p>
    <w:p w14:paraId="4D339ACE" w14:textId="77777777" w:rsidR="002F0AF7" w:rsidRPr="00466C14" w:rsidRDefault="002F0AF7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1978CB47" w14:textId="4A1B215C" w:rsidR="002F0AF7" w:rsidRPr="00466C14" w:rsidRDefault="002F0AF7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66C1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รายการที่สำคัญกับบุคคลหรือกิจการที่เกี่ยวข้องกัน</w:t>
      </w:r>
    </w:p>
    <w:p w14:paraId="25263EA7" w14:textId="77777777" w:rsidR="002F0AF7" w:rsidRPr="00466C14" w:rsidRDefault="002F0AF7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04"/>
        <w:gridCol w:w="1584"/>
        <w:gridCol w:w="1584"/>
        <w:gridCol w:w="1584"/>
        <w:gridCol w:w="1584"/>
      </w:tblGrid>
      <w:tr w:rsidR="00694A10" w:rsidRPr="00466C14" w14:paraId="02907238" w14:textId="77777777" w:rsidTr="00A96B8E">
        <w:trPr>
          <w:tblHeader/>
        </w:trPr>
        <w:tc>
          <w:tcPr>
            <w:tcW w:w="3204" w:type="dxa"/>
            <w:noWrap/>
            <w:tcMar>
              <w:left w:w="115" w:type="dxa"/>
              <w:right w:w="115" w:type="dxa"/>
            </w:tcMar>
          </w:tcPr>
          <w:p w14:paraId="2DD1B2F0" w14:textId="77777777" w:rsidR="00694A10" w:rsidRPr="00466C14" w:rsidRDefault="00694A10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0CA5CFB" w14:textId="515AEDF1" w:rsidR="00694A10" w:rsidRPr="00466C14" w:rsidRDefault="00694A10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E5DE113" w14:textId="2867224D" w:rsidR="00694A10" w:rsidRPr="00466C14" w:rsidRDefault="00694A10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ข้อมูลทางการเงินเฉพาะธนาคาร</w:t>
            </w:r>
          </w:p>
        </w:tc>
      </w:tr>
      <w:tr w:rsidR="00656638" w:rsidRPr="00466C14" w14:paraId="7CA280C5" w14:textId="77777777" w:rsidTr="00A96B8E">
        <w:trPr>
          <w:tblHeader/>
        </w:trPr>
        <w:tc>
          <w:tcPr>
            <w:tcW w:w="3204" w:type="dxa"/>
            <w:noWrap/>
            <w:tcMar>
              <w:left w:w="115" w:type="dxa"/>
              <w:right w:w="115" w:type="dxa"/>
            </w:tcMar>
          </w:tcPr>
          <w:p w14:paraId="2A7A5559" w14:textId="77777777" w:rsidR="00656638" w:rsidRPr="00466C14" w:rsidRDefault="00656638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A5CAF7C" w14:textId="3D62AF2F" w:rsidR="00656638" w:rsidRPr="00466C14" w:rsidRDefault="00656638" w:rsidP="00600390">
            <w:pPr>
              <w:pStyle w:val="a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66C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สำหรับรอบระยะเวลาสามเดือน</w:t>
            </w:r>
            <w:r w:rsidRPr="00466C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/>
            </w:r>
            <w:r w:rsidRPr="00466C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28097F" w:rsidRPr="002809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66C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46CCA88" w14:textId="049C95ED" w:rsidR="00656638" w:rsidRPr="00466C14" w:rsidRDefault="00656638" w:rsidP="00600390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66C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สำหรับรอบระยะเวลาสามเดือน</w:t>
            </w:r>
            <w:r w:rsidRPr="00466C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/>
            </w:r>
            <w:r w:rsidRPr="00466C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28097F" w:rsidRPr="002809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66C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</w:tr>
      <w:tr w:rsidR="00656638" w:rsidRPr="00466C14" w14:paraId="0C903A2D" w14:textId="77777777" w:rsidTr="00A96B8E">
        <w:trPr>
          <w:tblHeader/>
        </w:trPr>
        <w:tc>
          <w:tcPr>
            <w:tcW w:w="3204" w:type="dxa"/>
            <w:noWrap/>
            <w:tcMar>
              <w:left w:w="115" w:type="dxa"/>
              <w:right w:w="115" w:type="dxa"/>
            </w:tcMar>
          </w:tcPr>
          <w:p w14:paraId="15CD621C" w14:textId="179B9F18" w:rsidR="00656638" w:rsidRPr="00466C14" w:rsidRDefault="00656638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3399070" w14:textId="4A55A81A" w:rsidR="00656638" w:rsidRPr="00466C14" w:rsidRDefault="00656638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="0028097F"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66B802" w14:textId="3B22FE32" w:rsidR="00656638" w:rsidRPr="00466C14" w:rsidRDefault="00656638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="0028097F"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9ADFBB8" w14:textId="5EC1ADD6" w:rsidR="00656638" w:rsidRPr="00466C14" w:rsidRDefault="00656638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="0028097F"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29EAE44" w14:textId="3B77E9EF" w:rsidR="00656638" w:rsidRPr="00466C14" w:rsidRDefault="00656638" w:rsidP="00600390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="0028097F"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</w:tr>
      <w:tr w:rsidR="00656638" w:rsidRPr="00466C14" w14:paraId="76F3E294" w14:textId="77777777" w:rsidTr="00A96B8E">
        <w:tc>
          <w:tcPr>
            <w:tcW w:w="3204" w:type="dxa"/>
            <w:noWrap/>
            <w:tcMar>
              <w:left w:w="115" w:type="dxa"/>
              <w:right w:w="115" w:type="dxa"/>
            </w:tcMar>
          </w:tcPr>
          <w:p w14:paraId="1414912A" w14:textId="64F129BC" w:rsidR="00656638" w:rsidRPr="00466C14" w:rsidRDefault="00656638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411B04D" w14:textId="12DAF807" w:rsidR="00656638" w:rsidRPr="00466C14" w:rsidRDefault="00656638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5A57514" w14:textId="7569D924" w:rsidR="00656638" w:rsidRPr="00466C14" w:rsidRDefault="00656638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7896AE4" w14:textId="78BC278C" w:rsidR="00656638" w:rsidRPr="00466C14" w:rsidRDefault="00656638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DD67284" w14:textId="65460E3C" w:rsidR="00656638" w:rsidRPr="00466C14" w:rsidRDefault="00656638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656638" w:rsidRPr="00466C14" w14:paraId="092229FE" w14:textId="77777777" w:rsidTr="00A96B8E">
        <w:tc>
          <w:tcPr>
            <w:tcW w:w="3204" w:type="dxa"/>
            <w:noWrap/>
            <w:tcMar>
              <w:left w:w="115" w:type="dxa"/>
              <w:right w:w="115" w:type="dxa"/>
            </w:tcMar>
          </w:tcPr>
          <w:p w14:paraId="0548438D" w14:textId="2BF8B56A" w:rsidR="00656638" w:rsidRPr="00466C14" w:rsidRDefault="00656638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0542E65" w14:textId="77777777" w:rsidR="00656638" w:rsidRPr="00466C14" w:rsidRDefault="00656638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884BF0A" w14:textId="77777777" w:rsidR="00656638" w:rsidRPr="00466C14" w:rsidRDefault="00656638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7A1E77C" w14:textId="77777777" w:rsidR="00656638" w:rsidRPr="00466C14" w:rsidRDefault="00656638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93A3579" w14:textId="77777777" w:rsidR="00656638" w:rsidRPr="00466C14" w:rsidRDefault="00656638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56638" w:rsidRPr="00466C14" w14:paraId="6FC604EE" w14:textId="77777777" w:rsidTr="00A96B8E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03EE6074" w14:textId="1AB810CE" w:rsidR="00656638" w:rsidRPr="00466C14" w:rsidRDefault="00656638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รายได้ดอกเบี้ย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AF6EC8C" w14:textId="77777777" w:rsidR="00656638" w:rsidRPr="00466C14" w:rsidRDefault="00656638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DDDAFB9" w14:textId="77777777" w:rsidR="00656638" w:rsidRPr="00466C14" w:rsidRDefault="00656638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CAAFF3B" w14:textId="77777777" w:rsidR="00656638" w:rsidRPr="00466C14" w:rsidRDefault="00656638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70E6F06" w14:textId="77777777" w:rsidR="00656638" w:rsidRPr="00466C14" w:rsidRDefault="00656638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A3A64" w:rsidRPr="00466C14" w14:paraId="44EFEE63" w14:textId="77777777" w:rsidTr="00A96B8E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65D7D015" w14:textId="4399371D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  <w:t>ผู้บริหารสำคัญของธนาคาร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356B0E3" w14:textId="25D2C539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FCCC696" w14:textId="437D46F7" w:rsidR="00EA3A6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DEB4553" w14:textId="3D7EE7FD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5CF8361" w14:textId="178B038B" w:rsidR="00EA3A6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EA3A64" w:rsidRPr="00466C14" w14:paraId="3938D46A" w14:textId="77777777" w:rsidTr="00A96B8E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103E7D0C" w14:textId="77777777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84FE28A" w14:textId="77777777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BB2B647" w14:textId="77777777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2079C15" w14:textId="77777777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8FBA6C0" w14:textId="77777777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A3A64" w:rsidRPr="00466C14" w14:paraId="5CF275A2" w14:textId="77777777" w:rsidTr="00A96B8E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3BA3C399" w14:textId="5C97BC83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ค่าใช้จ่ายดอกเบี้ย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49389E5" w14:textId="77777777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B1DCA57" w14:textId="77777777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0E855A1" w14:textId="77777777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C29DC3A" w14:textId="77777777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A3A64" w:rsidRPr="00466C14" w14:paraId="79357C83" w14:textId="77777777" w:rsidTr="00A96B8E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15FB59D4" w14:textId="13F6A58E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6B1E265" w14:textId="4E6D509C" w:rsidR="00EA3A6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147285D" w14:textId="1E259704" w:rsidR="00EA3A6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1E4524D" w14:textId="5025511F" w:rsidR="00EA3A6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F3617A3" w14:textId="7DD2C10D" w:rsidR="00EA3A6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</w:tr>
      <w:tr w:rsidR="00EA3A64" w:rsidRPr="00466C14" w14:paraId="6DC5C5CD" w14:textId="77777777" w:rsidTr="00A96B8E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0011A311" w14:textId="574245A1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FA9668B" w14:textId="628568E4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60CFB225" w14:textId="0E23C620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AF22024" w14:textId="447717DE" w:rsidR="00EA3A6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5C7D1BB" w14:textId="7F68BE88" w:rsidR="00EA3A6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</w:tr>
      <w:tr w:rsidR="00EA3A64" w:rsidRPr="00466C14" w14:paraId="5A1E2EA9" w14:textId="77777777" w:rsidTr="00A96B8E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020F84B6" w14:textId="52F0F391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862E1E8" w14:textId="0927ACC8" w:rsidR="00EA3A6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83BF6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4814611" w14:textId="1F10FCF2" w:rsidR="00EA3A6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E69E148" w14:textId="35B1A551" w:rsidR="00EA3A6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83BF6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EF4383C" w14:textId="111EAE3C" w:rsidR="00EA3A6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</w:p>
        </w:tc>
      </w:tr>
      <w:tr w:rsidR="00EA3A64" w:rsidRPr="00466C14" w14:paraId="27B9776C" w14:textId="77777777" w:rsidTr="00A96B8E">
        <w:tc>
          <w:tcPr>
            <w:tcW w:w="3204" w:type="dxa"/>
            <w:noWrap/>
            <w:tcMar>
              <w:left w:w="115" w:type="dxa"/>
              <w:right w:w="115" w:type="dxa"/>
            </w:tcMar>
          </w:tcPr>
          <w:p w14:paraId="13E6E40D" w14:textId="11274400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ผู้บริหารสำคัญของธนาคาร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BC78597" w14:textId="1EF3670B" w:rsidR="00EA3A6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05CB48A" w14:textId="1E611061" w:rsidR="00EA3A6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F87054D" w14:textId="69C086FB" w:rsidR="00EA3A6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9E3156B" w14:textId="7190478F" w:rsidR="00EA3A6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</w:tr>
      <w:tr w:rsidR="00EA3A64" w:rsidRPr="00466C14" w14:paraId="7A4C51C7" w14:textId="77777777" w:rsidTr="00A96B8E">
        <w:tc>
          <w:tcPr>
            <w:tcW w:w="3204" w:type="dxa"/>
            <w:noWrap/>
            <w:tcMar>
              <w:left w:w="115" w:type="dxa"/>
              <w:right w:w="115" w:type="dxa"/>
            </w:tcMar>
          </w:tcPr>
          <w:p w14:paraId="46C25DF2" w14:textId="77777777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99AF30B" w14:textId="77777777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86AB694" w14:textId="77777777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0EB0D7A" w14:textId="77777777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470E6A1" w14:textId="77777777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A3A64" w:rsidRPr="00466C14" w14:paraId="01429DA1" w14:textId="77777777" w:rsidTr="00A96B8E">
        <w:tc>
          <w:tcPr>
            <w:tcW w:w="3204" w:type="dxa"/>
            <w:noWrap/>
            <w:tcMar>
              <w:left w:w="115" w:type="dxa"/>
              <w:right w:w="115" w:type="dxa"/>
            </w:tcMar>
          </w:tcPr>
          <w:p w14:paraId="19F6B69E" w14:textId="73A5DEFC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66C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8C877FC" w14:textId="77777777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DAFB4F2" w14:textId="77777777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8BD7CCF" w14:textId="77777777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869E353" w14:textId="77777777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A3A64" w:rsidRPr="00466C14" w14:paraId="2D5F60B5" w14:textId="77777777" w:rsidTr="00A96B8E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5973F6BB" w14:textId="3F0DD65F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0CD518E" w14:textId="2029F3A1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6FBE8475" w14:textId="55418DED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AEC6E77" w14:textId="3B26EB8A" w:rsidR="00EA3A6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B56D612" w14:textId="149FF089" w:rsidR="00EA3A6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</w:tr>
      <w:tr w:rsidR="00EA3A64" w:rsidRPr="00466C14" w14:paraId="0880A5AE" w14:textId="77777777" w:rsidTr="00A96B8E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14748173" w14:textId="4A60C28D" w:rsidR="00EA3A64" w:rsidRPr="00466C14" w:rsidRDefault="00EA3A64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496E32E" w14:textId="0F22CFE4" w:rsidR="00EA3A6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3B9643B6" w14:textId="750FBC74" w:rsidR="00EA3A6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EB07B75" w14:textId="2C595DB5" w:rsidR="00EA3A6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237CDEEB" w14:textId="167DA961" w:rsidR="00EA3A64" w:rsidRPr="00466C14" w:rsidRDefault="0028097F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9B0543" w:rsidRPr="00466C14" w14:paraId="21187922" w14:textId="77777777" w:rsidTr="00A96B8E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029FC522" w14:textId="77777777" w:rsidR="009B0543" w:rsidRPr="00466C14" w:rsidRDefault="009B0543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65A672B" w14:textId="77777777" w:rsidR="009B0543" w:rsidRPr="00466C14" w:rsidRDefault="009B0543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534B0D9" w14:textId="77777777" w:rsidR="009B0543" w:rsidRPr="00466C14" w:rsidRDefault="009B0543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1711F3E" w14:textId="77777777" w:rsidR="009B0543" w:rsidRPr="00466C14" w:rsidRDefault="009B0543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0BC86006" w14:textId="77777777" w:rsidR="009B0543" w:rsidRPr="00466C14" w:rsidRDefault="009B0543" w:rsidP="0060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B0543" w:rsidRPr="00466C14" w14:paraId="21A1ED05" w14:textId="77777777" w:rsidTr="00D9735F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5AF5F450" w14:textId="26043448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รายได้จากการดำเนินงานอื่</w:t>
            </w: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 ๆ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8AA95A7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33BF36C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DF64237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B56F281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B0543" w:rsidRPr="00466C14" w14:paraId="7586E96C" w14:textId="77777777" w:rsidTr="00A96B8E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698908E3" w14:textId="0A567AF6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926D9DC" w14:textId="4271BBDC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280AE40" w14:textId="7D269AAD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DA9CB94" w14:textId="24AB910E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05F3D033" w14:textId="6986FA47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</w:tr>
      <w:tr w:rsidR="009B0543" w:rsidRPr="00466C14" w14:paraId="1B0E7937" w14:textId="77777777" w:rsidTr="00A96B8E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152D12F9" w14:textId="7427A66E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D3D9EDD" w14:textId="3028C525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0047E45" w14:textId="271FE799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76CEBD2" w14:textId="302D86CE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89F8717" w14:textId="78011D6C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</w:tr>
      <w:tr w:rsidR="009B0543" w:rsidRPr="00466C14" w14:paraId="40E05588" w14:textId="77777777" w:rsidTr="00A96B8E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2B3F353C" w14:textId="691FE343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2EA0D9F" w14:textId="7EED3A9E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81969E5" w14:textId="58E5DD06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2006DED" w14:textId="730B5DD5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58600FA" w14:textId="61B6425E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</w:tr>
      <w:tr w:rsidR="009B0543" w:rsidRPr="00466C14" w14:paraId="315627FF" w14:textId="77777777" w:rsidTr="00D9735F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1DEEA332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6F78902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14FF562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3857A68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2B5BE67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B0543" w:rsidRPr="00466C14" w14:paraId="76465B61" w14:textId="77777777" w:rsidTr="00D9735F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747714C1" w14:textId="30D97755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ค่าใช้จ่ายจากการดำเนินงานอื่น ๆ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764181E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5FDEEDE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9C1AECA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65B43D8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B0543" w:rsidRPr="00466C14" w14:paraId="4A5AE260" w14:textId="77777777" w:rsidTr="00D9735F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4CA6E34A" w14:textId="21C3C8A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ค่าเช่า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96A7715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4673B5E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75D5DB7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3E103C7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B0543" w:rsidRPr="00466C14" w14:paraId="4D702291" w14:textId="77777777" w:rsidTr="00A96B8E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22B2B6FA" w14:textId="6EF58129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บริษัทใหญ่ในลำดับสูงสุด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D225A21" w14:textId="5AE1CF6D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69E87E80" w14:textId="4AA88C44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749DE87" w14:textId="4C181120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07EA9559" w14:textId="61CD7BB9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</w:tr>
      <w:tr w:rsidR="009B0543" w:rsidRPr="00466C14" w14:paraId="5E8BD6BD" w14:textId="77777777" w:rsidTr="00A96B8E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2D2FD579" w14:textId="7A213086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F1D43EC" w14:textId="2C93D31F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0C37AB8" w14:textId="42DC615B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647B159" w14:textId="1652FF91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276B6845" w14:textId="56F84407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</w:p>
        </w:tc>
      </w:tr>
      <w:tr w:rsidR="009B0543" w:rsidRPr="00466C14" w14:paraId="6445AC35" w14:textId="77777777" w:rsidTr="00D9735F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154C9079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54F2B81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944BA85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CB4652C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F9A0F31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B0543" w:rsidRPr="00466C14" w14:paraId="3A6A7FC1" w14:textId="77777777" w:rsidTr="007E195F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02459A9B" w14:textId="22B3E0B6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อื่น ๆ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348DF7C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DB27436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2211622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A5ADA02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B0543" w:rsidRPr="00466C14" w14:paraId="69A9E9B7" w14:textId="77777777" w:rsidTr="00D9735F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50847715" w14:textId="3677FE5A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4D947E2" w14:textId="3465999D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EA7681E" w14:textId="38C2EA7C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7521786" w14:textId="3C7088E5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35D343D" w14:textId="7CA30815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</w:tr>
      <w:tr w:rsidR="009B0543" w:rsidRPr="00466C14" w14:paraId="41DB6E13" w14:textId="77777777" w:rsidTr="007E195F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4720453B" w14:textId="1A1A9FFA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C0CD228" w14:textId="06F2D03C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2E72DAF" w14:textId="7C4B9269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9D074A9" w14:textId="135701E3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D1821F5" w14:textId="067E4E15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</w:tr>
    </w:tbl>
    <w:p w14:paraId="5D043A16" w14:textId="77777777" w:rsidR="005E5ECF" w:rsidRPr="00466C14" w:rsidRDefault="005E5ECF" w:rsidP="00600390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1D3069F" w14:textId="77777777" w:rsidR="009B0543" w:rsidRPr="00466C14" w:rsidRDefault="009B0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  <w:r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 w:type="page"/>
      </w:r>
    </w:p>
    <w:p w14:paraId="6C30890E" w14:textId="22E2B526" w:rsidR="00656638" w:rsidRPr="00466C14" w:rsidRDefault="00656638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69334589" w14:textId="30451ECD" w:rsidR="007E195F" w:rsidRPr="00466C14" w:rsidRDefault="002F0AF7" w:rsidP="00DB4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466C14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ยอดคงเหลือกับบุคคลหรือกิจการที่เกี่ยวข้องกัน</w:t>
      </w:r>
    </w:p>
    <w:p w14:paraId="3C2C2BAB" w14:textId="77777777" w:rsidR="002F0AF7" w:rsidRPr="00466C14" w:rsidRDefault="002F0AF7" w:rsidP="00D97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</w:p>
    <w:tbl>
      <w:tblPr>
        <w:tblpPr w:leftFromText="180" w:rightFromText="180" w:vertAnchor="text" w:tblpY="1"/>
        <w:tblOverlap w:val="never"/>
        <w:tblW w:w="9432" w:type="dxa"/>
        <w:tblLayout w:type="fixed"/>
        <w:tblLook w:val="0000" w:firstRow="0" w:lastRow="0" w:firstColumn="0" w:lastColumn="0" w:noHBand="0" w:noVBand="0"/>
      </w:tblPr>
      <w:tblGrid>
        <w:gridCol w:w="3096"/>
        <w:gridCol w:w="1584"/>
        <w:gridCol w:w="1584"/>
        <w:gridCol w:w="1584"/>
        <w:gridCol w:w="1584"/>
      </w:tblGrid>
      <w:tr w:rsidR="00656638" w:rsidRPr="00466C14" w14:paraId="16440AA0" w14:textId="77777777" w:rsidTr="00F741FE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267267C9" w14:textId="77777777" w:rsidR="00656638" w:rsidRPr="00466C14" w:rsidRDefault="0065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E043ED9" w14:textId="2607F09F" w:rsidR="00656638" w:rsidRPr="00466C14" w:rsidRDefault="00656638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3EBC07B" w14:textId="0974DF29" w:rsidR="00656638" w:rsidRPr="00466C14" w:rsidRDefault="00656638">
            <w:pPr>
              <w:pStyle w:val="a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ข้อมูลทางการเงินเฉพาะธนาคาร</w:t>
            </w:r>
          </w:p>
        </w:tc>
      </w:tr>
      <w:tr w:rsidR="008C0FE3" w:rsidRPr="00466C14" w14:paraId="32622C10" w14:textId="77777777" w:rsidTr="00F741FE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72B5C2FC" w14:textId="77777777" w:rsidR="008C0FE3" w:rsidRPr="00466C14" w:rsidRDefault="008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206398E" w14:textId="1742F1FD" w:rsidR="008C0FE3" w:rsidRPr="00466C14" w:rsidRDefault="0028097F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8C0FE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t xml:space="preserve"> </w:t>
            </w:r>
            <w:r w:rsidR="008C0FE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มีนาคม</w:t>
            </w:r>
            <w:r w:rsidR="008C0FE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br/>
            </w:r>
            <w:r w:rsidR="008C0FE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="008C0FE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8C0FE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8C0FE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3DAC7BE" w14:textId="5617617A" w:rsidR="008C0FE3" w:rsidRPr="00466C14" w:rsidRDefault="0028097F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8C0FE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 </w:t>
            </w:r>
            <w:r w:rsidR="008C0FE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ธันวาคม</w:t>
            </w:r>
            <w:r w:rsidR="008C0FE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br/>
            </w:r>
            <w:r w:rsidR="008C0FE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="008C0FE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8C0FE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8C0FE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B2D7E9D" w14:textId="0079706C" w:rsidR="008C0FE3" w:rsidRPr="00466C14" w:rsidRDefault="0028097F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8C0FE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t xml:space="preserve"> </w:t>
            </w:r>
            <w:r w:rsidR="008C0FE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มีนาคม</w:t>
            </w:r>
            <w:r w:rsidR="008C0FE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br/>
            </w:r>
            <w:r w:rsidR="008C0FE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="008C0FE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8C0FE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8C0FE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B5F4EE3" w14:textId="516E96A6" w:rsidR="008C0FE3" w:rsidRPr="00466C14" w:rsidRDefault="0028097F">
            <w:pPr>
              <w:pStyle w:val="a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8C0FE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 </w:t>
            </w:r>
            <w:r w:rsidR="008C0FE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ธันวาคม</w:t>
            </w:r>
            <w:r w:rsidR="008C0FE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 w:eastAsia="th-TH"/>
              </w:rPr>
              <w:br/>
            </w:r>
            <w:r w:rsidR="008C0FE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พ</w:t>
            </w:r>
            <w:r w:rsidR="008C0FE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.</w:t>
            </w:r>
            <w:r w:rsidR="008C0FE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ศ</w:t>
            </w:r>
            <w:r w:rsidR="008C0FE3"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. </w:t>
            </w:r>
            <w:r w:rsidRPr="0028097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</w:tr>
      <w:tr w:rsidR="008C0FE3" w:rsidRPr="00466C14" w14:paraId="0D021CDC" w14:textId="77777777" w:rsidTr="00F741FE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1ADD243F" w14:textId="78FE29E7" w:rsidR="008C0FE3" w:rsidRPr="00466C14" w:rsidRDefault="008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MS Mincho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0C4530A" w14:textId="56427B33" w:rsidR="008C0FE3" w:rsidRPr="00466C14" w:rsidRDefault="008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6B26B6A" w14:textId="4F7D26FF" w:rsidR="008C0FE3" w:rsidRPr="00466C14" w:rsidRDefault="008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eastAsia="th-TH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5CFB7F8" w14:textId="0F4DEBD1" w:rsidR="008C0FE3" w:rsidRPr="00466C14" w:rsidRDefault="008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CD185AC" w14:textId="3B5C68F9" w:rsidR="008C0FE3" w:rsidRPr="00466C14" w:rsidRDefault="008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C0FE3" w:rsidRPr="00466C14" w14:paraId="28F724ED" w14:textId="77777777" w:rsidTr="00F741FE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56F15ABD" w14:textId="499A7555" w:rsidR="008C0FE3" w:rsidRPr="00466C14" w:rsidRDefault="008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432F189" w14:textId="77777777" w:rsidR="008C0FE3" w:rsidRPr="00466C14" w:rsidRDefault="008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168C553" w14:textId="77777777" w:rsidR="008C0FE3" w:rsidRPr="00466C14" w:rsidRDefault="008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B66CF9B" w14:textId="77777777" w:rsidR="008C0FE3" w:rsidRPr="00466C14" w:rsidRDefault="008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237279A" w14:textId="77777777" w:rsidR="008C0FE3" w:rsidRPr="00466C14" w:rsidRDefault="008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C0FE3" w:rsidRPr="00466C14" w14:paraId="3A1A93E5" w14:textId="77777777" w:rsidTr="00F741FE">
        <w:tc>
          <w:tcPr>
            <w:tcW w:w="3096" w:type="dxa"/>
            <w:noWrap/>
            <w:tcMar>
              <w:left w:w="115" w:type="dxa"/>
              <w:right w:w="115" w:type="dxa"/>
            </w:tcMar>
            <w:vAlign w:val="bottom"/>
          </w:tcPr>
          <w:p w14:paraId="7A1364B2" w14:textId="77039011" w:rsidR="008C0FE3" w:rsidRPr="00466C14" w:rsidRDefault="008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สินทรัพย์อื่น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50AEF1B" w14:textId="77777777" w:rsidR="008C0FE3" w:rsidRPr="00466C14" w:rsidRDefault="008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F83D51F" w14:textId="77777777" w:rsidR="008C0FE3" w:rsidRPr="00466C14" w:rsidRDefault="008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F93D8D6" w14:textId="77777777" w:rsidR="008C0FE3" w:rsidRPr="00466C14" w:rsidRDefault="008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5F243AA" w14:textId="77777777" w:rsidR="008C0FE3" w:rsidRPr="00466C14" w:rsidRDefault="008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A3A64" w:rsidRPr="00466C14" w14:paraId="62F79262" w14:textId="77777777" w:rsidTr="00F741FE">
        <w:tc>
          <w:tcPr>
            <w:tcW w:w="3096" w:type="dxa"/>
            <w:noWrap/>
            <w:tcMar>
              <w:left w:w="115" w:type="dxa"/>
              <w:right w:w="115" w:type="dxa"/>
            </w:tcMar>
            <w:vAlign w:val="bottom"/>
          </w:tcPr>
          <w:p w14:paraId="28A88871" w14:textId="5EBACA18" w:rsidR="00EA3A64" w:rsidRPr="00466C14" w:rsidRDefault="00EA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6C1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th-TH"/>
              </w:rPr>
              <w:t>บริษัทใหญ่ในลำดับสูงสุด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4871F21" w14:textId="6593FB86" w:rsidR="00EA3A64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2EC22B27" w14:textId="203225C2" w:rsidR="00EA3A64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9FE3BCD" w14:textId="160C6C24" w:rsidR="00EA3A64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9490FFF" w14:textId="3114CE00" w:rsidR="00EA3A64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tr w:rsidR="00EA3A64" w:rsidRPr="00466C14" w14:paraId="13400E4A" w14:textId="77777777" w:rsidTr="00F741FE">
        <w:tc>
          <w:tcPr>
            <w:tcW w:w="3096" w:type="dxa"/>
            <w:noWrap/>
            <w:tcMar>
              <w:left w:w="115" w:type="dxa"/>
              <w:right w:w="115" w:type="dxa"/>
            </w:tcMar>
            <w:vAlign w:val="bottom"/>
          </w:tcPr>
          <w:p w14:paraId="02257AF1" w14:textId="1B70F39E" w:rsidR="00EA3A64" w:rsidRPr="00466C14" w:rsidRDefault="00EA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th-TH"/>
              </w:rPr>
            </w:pPr>
            <w:r w:rsidRPr="00466C1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2EA1F47" w14:textId="2A29EF47" w:rsidR="00EA3A64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ABEDBB0" w14:textId="557A5EF2" w:rsidR="00EA3A64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6FEA0EB" w14:textId="4D0911A6" w:rsidR="00EA3A64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17010C5" w14:textId="5C58F9D4" w:rsidR="00EA3A64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</w:p>
        </w:tc>
      </w:tr>
      <w:tr w:rsidR="00EA3A64" w:rsidRPr="00466C14" w14:paraId="7AD7DA3D" w14:textId="77777777" w:rsidTr="00F741FE">
        <w:tc>
          <w:tcPr>
            <w:tcW w:w="3096" w:type="dxa"/>
            <w:noWrap/>
            <w:tcMar>
              <w:left w:w="115" w:type="dxa"/>
              <w:right w:w="115" w:type="dxa"/>
            </w:tcMar>
            <w:vAlign w:val="bottom"/>
          </w:tcPr>
          <w:p w14:paraId="7FC498FF" w14:textId="45DC4115" w:rsidR="00EA3A64" w:rsidRPr="00466C14" w:rsidRDefault="00EA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466C1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42E7210" w14:textId="0DE0DB3C" w:rsidR="00EA3A64" w:rsidRPr="00466C14" w:rsidRDefault="00EA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4DA9A5D" w14:textId="349D2DD0" w:rsidR="00EA3A64" w:rsidRPr="00466C14" w:rsidRDefault="00EA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160D7BA" w14:textId="1F15BAB4" w:rsidR="00EA3A64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B40AA72" w14:textId="6DF4B0EA" w:rsidR="00EA3A64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</w:tr>
      <w:tr w:rsidR="00EA3A64" w:rsidRPr="00466C14" w14:paraId="696688B1" w14:textId="77777777" w:rsidTr="00F741FE">
        <w:tc>
          <w:tcPr>
            <w:tcW w:w="3096" w:type="dxa"/>
            <w:noWrap/>
            <w:tcMar>
              <w:left w:w="115" w:type="dxa"/>
              <w:right w:w="115" w:type="dxa"/>
            </w:tcMar>
            <w:vAlign w:val="bottom"/>
          </w:tcPr>
          <w:p w14:paraId="3C351E5E" w14:textId="1D96E1B1" w:rsidR="00EA3A64" w:rsidRPr="00466C14" w:rsidRDefault="00EA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466C1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CDAE007" w14:textId="138D1E77" w:rsidR="00EA3A64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3D14B40" w14:textId="699B3954" w:rsidR="00EA3A64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F40C6DF" w14:textId="4687F33D" w:rsidR="00EA3A64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31A0CB7" w14:textId="3FBDF260" w:rsidR="00EA3A64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</w:p>
        </w:tc>
      </w:tr>
      <w:tr w:rsidR="00EA3A64" w:rsidRPr="00466C14" w14:paraId="3EC8BDBE" w14:textId="77777777" w:rsidTr="00F741FE">
        <w:tc>
          <w:tcPr>
            <w:tcW w:w="3096" w:type="dxa"/>
            <w:noWrap/>
            <w:tcMar>
              <w:left w:w="115" w:type="dxa"/>
              <w:right w:w="115" w:type="dxa"/>
            </w:tcMar>
            <w:vAlign w:val="bottom"/>
          </w:tcPr>
          <w:p w14:paraId="2F81C86F" w14:textId="77777777" w:rsidR="00EA3A64" w:rsidRPr="00466C14" w:rsidRDefault="00EA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0F30B24" w14:textId="77777777" w:rsidR="00EA3A64" w:rsidRPr="00466C14" w:rsidRDefault="00EA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6FF1C20" w14:textId="77777777" w:rsidR="00EA3A64" w:rsidRPr="00466C14" w:rsidRDefault="00EA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3E6CC5F" w14:textId="77777777" w:rsidR="00EA3A64" w:rsidRPr="00466C14" w:rsidRDefault="00EA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83B1CB2" w14:textId="77777777" w:rsidR="00EA3A64" w:rsidRPr="00466C14" w:rsidRDefault="00EA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A3A64" w:rsidRPr="00466C14" w14:paraId="552E08BD" w14:textId="77777777" w:rsidTr="00F741FE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05A5BDE3" w14:textId="6212249B" w:rsidR="00EA3A64" w:rsidRPr="00466C14" w:rsidRDefault="00EA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466C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2725D58" w14:textId="77777777" w:rsidR="00EA3A64" w:rsidRPr="00466C14" w:rsidRDefault="00EA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873D56E" w14:textId="77777777" w:rsidR="00EA3A64" w:rsidRPr="00466C14" w:rsidRDefault="00EA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ECFBC58" w14:textId="77777777" w:rsidR="00EA3A64" w:rsidRPr="00466C14" w:rsidRDefault="00EA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2795E94" w14:textId="77777777" w:rsidR="00EA3A64" w:rsidRPr="00466C14" w:rsidRDefault="00EA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A3A64" w:rsidRPr="00466C14" w14:paraId="24BC6502" w14:textId="77777777" w:rsidTr="00F741FE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752C69F3" w14:textId="6A7BD46B" w:rsidR="00EA3A64" w:rsidRPr="00466C14" w:rsidRDefault="00EA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66C1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3E99660" w14:textId="7AA6D53B" w:rsidR="00EA3A64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33AA788" w14:textId="564EBA4E" w:rsidR="00EA3A64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C39F143" w14:textId="14564A4A" w:rsidR="00EA3A64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5E95DB3" w14:textId="418D3128" w:rsidR="00EA3A64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</w:tr>
      <w:tr w:rsidR="00EA3A64" w:rsidRPr="00466C14" w14:paraId="5984F092" w14:textId="77777777" w:rsidTr="00F741FE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668B32B3" w14:textId="5C0DE7BB" w:rsidR="00EA3A64" w:rsidRPr="00466C14" w:rsidRDefault="00EA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466C1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524DCF1" w14:textId="0AFA8473" w:rsidR="00EA3A64" w:rsidRPr="00466C14" w:rsidRDefault="00EA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23CA9D8" w14:textId="6D25DA7A" w:rsidR="00EA3A64" w:rsidRPr="00466C14" w:rsidRDefault="00EA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C4CA853" w14:textId="3FD99E9A" w:rsidR="00EA3A64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3E23E83" w14:textId="60D1AC6A" w:rsidR="00EA3A64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</w:tr>
      <w:tr w:rsidR="00EA3A64" w:rsidRPr="00466C14" w14:paraId="4775EB77" w14:textId="77777777" w:rsidTr="00F741FE">
        <w:tc>
          <w:tcPr>
            <w:tcW w:w="3096" w:type="dxa"/>
            <w:noWrap/>
            <w:tcMar>
              <w:left w:w="115" w:type="dxa"/>
              <w:right w:w="115" w:type="dxa"/>
            </w:tcMar>
            <w:vAlign w:val="bottom"/>
          </w:tcPr>
          <w:p w14:paraId="76101582" w14:textId="11D71A23" w:rsidR="00EA3A64" w:rsidRPr="00466C14" w:rsidRDefault="00EA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466C1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216227F" w14:textId="18810ACF" w:rsidR="00EA3A64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E5326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3E5326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06364F29" w14:textId="6F12EA47" w:rsidR="00EA3A64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C879662" w14:textId="3FBD576E" w:rsidR="00EA3A64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E5326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3E5326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28A11A2D" w14:textId="15B74F3C" w:rsidR="00EA3A64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</w:tr>
      <w:tr w:rsidR="00EA3A64" w:rsidRPr="00466C14" w14:paraId="01DB04A5" w14:textId="77777777" w:rsidTr="00F741FE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34A8E0DF" w14:textId="4A4DE636" w:rsidR="00EA3A64" w:rsidRPr="00466C14" w:rsidRDefault="00EA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DC7A3A7" w14:textId="693F9D93" w:rsidR="00EA3A64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4B7659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EDE12EF" w14:textId="64CEB27B" w:rsidR="00EA3A64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8894FCA" w14:textId="2BCA2359" w:rsidR="00EA3A64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4B7659" w:rsidRPr="00466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36C6C0B1" w14:textId="0EFEAEC9" w:rsidR="00EA3A64" w:rsidRPr="00466C14" w:rsidRDefault="0028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EA3A64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</w:tr>
      <w:tr w:rsidR="00CA2674" w:rsidRPr="00466C14" w14:paraId="4344FDCD" w14:textId="77777777" w:rsidTr="00F741FE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6F08CA05" w14:textId="77777777" w:rsidR="00CA2674" w:rsidRPr="00466C14" w:rsidRDefault="00CA2674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F3B17D4" w14:textId="77777777" w:rsidR="00CA2674" w:rsidRPr="00466C14" w:rsidRDefault="00CA2674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90DFD26" w14:textId="77777777" w:rsidR="00CA2674" w:rsidRPr="00466C14" w:rsidRDefault="00CA2674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8B5928B" w14:textId="77777777" w:rsidR="00CA2674" w:rsidRPr="00466C14" w:rsidRDefault="00CA2674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8C39C03" w14:textId="77777777" w:rsidR="00CA2674" w:rsidRPr="00466C14" w:rsidRDefault="00CA2674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B0543" w:rsidRPr="00466C14" w14:paraId="2AC7DD02" w14:textId="77777777" w:rsidTr="00F741FE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4B83A837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รายการระหว่างธนาคาร</w:t>
            </w:r>
          </w:p>
          <w:p w14:paraId="6220A0FC" w14:textId="14D9193B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และตลาดเงิน </w:t>
            </w: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466C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7A99857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8CCC568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2BDE2CE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9B298E8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3A0CC3B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B0543" w:rsidRPr="00466C14" w14:paraId="3D17BF45" w14:textId="77777777" w:rsidTr="00F741FE">
        <w:tc>
          <w:tcPr>
            <w:tcW w:w="3096" w:type="dxa"/>
            <w:noWrap/>
            <w:tcMar>
              <w:left w:w="115" w:type="dxa"/>
              <w:right w:w="115" w:type="dxa"/>
            </w:tcMar>
            <w:vAlign w:val="bottom"/>
          </w:tcPr>
          <w:p w14:paraId="24CC783B" w14:textId="70462C60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32D2E26" w14:textId="717AD67F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75042EC" w14:textId="4083AF70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D24066B" w14:textId="4DB8D47F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A16F091" w14:textId="55D99DBD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</w:tr>
      <w:tr w:rsidR="009B0543" w:rsidRPr="00466C14" w14:paraId="3C111E3A" w14:textId="77777777" w:rsidTr="00F741FE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6916EC9E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F80675B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C09CE7F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F43C011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52C3599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B0543" w:rsidRPr="00466C14" w14:paraId="458285EC" w14:textId="77777777" w:rsidTr="00F741FE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6360BFE6" w14:textId="4E2E2666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1AEBF1D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7E665DE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CDEE78A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E657691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B0543" w:rsidRPr="00466C14" w14:paraId="0D05A39E" w14:textId="77777777" w:rsidTr="00F741FE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37FA64F4" w14:textId="5B83F949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BFFC1A1" w14:textId="01333104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3DB400ED" w14:textId="79147BBD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D9449DB" w14:textId="349466A9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CE23484" w14:textId="7124A2EF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</w:tr>
      <w:tr w:rsidR="009B0543" w:rsidRPr="00466C14" w14:paraId="2B15D2B2" w14:textId="77777777" w:rsidTr="00F741FE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57320986" w14:textId="7713D46B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5A4437B" w14:textId="78193549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9BD8B70" w14:textId="0EABCAC2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79B4C02" w14:textId="74B0E927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BBFE08A" w14:textId="3CCD5FBC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</w:tr>
      <w:tr w:rsidR="009B0543" w:rsidRPr="00466C14" w14:paraId="165F751C" w14:textId="77777777" w:rsidTr="00F741FE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045B9C29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9828C76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0537438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C9E4AA9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FA2DF5B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B0543" w:rsidRPr="00466C14" w14:paraId="2F1243E8" w14:textId="77777777" w:rsidTr="00F741FE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71E34F76" w14:textId="5681B5C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หนี้สินอื่น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86C6059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0B90130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46F5385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DE40149" w14:textId="77777777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B0543" w:rsidRPr="00466C14" w14:paraId="78A2D435" w14:textId="77777777" w:rsidTr="00F741FE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638804F8" w14:textId="49277B85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43377DB" w14:textId="121449D3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589FD9F" w14:textId="61565058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9D3C0B6" w14:textId="325D70D3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B94DB02" w14:textId="6DB0875A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</w:tr>
      <w:tr w:rsidR="009B0543" w:rsidRPr="00466C14" w14:paraId="646B92EA" w14:textId="77777777" w:rsidTr="00F741FE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325969F3" w14:textId="26CF2385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B4259D5" w14:textId="73926E38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2B7D0FF4" w14:textId="539B506E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7D9D9BB" w14:textId="21B0604D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B82CFD2" w14:textId="4B966887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</w:tr>
      <w:tr w:rsidR="009B0543" w:rsidRPr="00466C14" w14:paraId="2B608269" w14:textId="77777777" w:rsidTr="00F741FE">
        <w:tc>
          <w:tcPr>
            <w:tcW w:w="3096" w:type="dxa"/>
            <w:noWrap/>
            <w:tcMar>
              <w:left w:w="115" w:type="dxa"/>
              <w:right w:w="115" w:type="dxa"/>
            </w:tcMar>
            <w:vAlign w:val="bottom"/>
          </w:tcPr>
          <w:p w14:paraId="0BF337E0" w14:textId="4B1914F6" w:rsidR="009B0543" w:rsidRPr="00466C14" w:rsidRDefault="009B0543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C1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CB331FE" w14:textId="5A63E346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19197CB" w14:textId="7EC1F040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9791B44" w14:textId="10F341BC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617D559" w14:textId="722C262A" w:rsidR="009B0543" w:rsidRPr="00466C14" w:rsidRDefault="0028097F" w:rsidP="009B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B0543" w:rsidRPr="00466C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</w:tr>
      <w:tr w:rsidR="00AA6EAB" w:rsidRPr="00466C14" w14:paraId="5705508A" w14:textId="77777777" w:rsidTr="00F741FE">
        <w:tc>
          <w:tcPr>
            <w:tcW w:w="3096" w:type="dxa"/>
            <w:noWrap/>
            <w:tcMar>
              <w:left w:w="115" w:type="dxa"/>
              <w:right w:w="115" w:type="dxa"/>
            </w:tcMar>
            <w:vAlign w:val="bottom"/>
          </w:tcPr>
          <w:p w14:paraId="6E543FAE" w14:textId="4583ED56" w:rsidR="00AA6EAB" w:rsidRPr="00466C14" w:rsidRDefault="00AA6EAB" w:rsidP="00AA6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466C1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ผู้บริหารสำคัญของธนาคาร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11BEEEC" w14:textId="626B3319" w:rsidR="00AA6EAB" w:rsidRPr="00466C14" w:rsidRDefault="0028097F" w:rsidP="00AA6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7A99F31" w14:textId="41CDFA63" w:rsidR="00AA6EAB" w:rsidRPr="00466C14" w:rsidRDefault="0028097F" w:rsidP="00AA6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14CCAE7" w14:textId="6267E690" w:rsidR="00AA6EAB" w:rsidRPr="00466C14" w:rsidRDefault="0028097F" w:rsidP="00AA6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A10F149" w14:textId="413D0B3E" w:rsidR="00AA6EAB" w:rsidRPr="00466C14" w:rsidRDefault="0028097F" w:rsidP="00AA6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09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</w:tbl>
    <w:p w14:paraId="18B6D9C0" w14:textId="77777777" w:rsidR="00A211C9" w:rsidRPr="00466C14" w:rsidRDefault="00A211C9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D60D238" w14:textId="0CC16BC7" w:rsidR="00CE0BDC" w:rsidRPr="00466C14" w:rsidRDefault="00D72461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66C14">
        <w:rPr>
          <w:rFonts w:ascii="Browallia New" w:hAnsi="Browallia New" w:cs="Browallia New"/>
          <w:b/>
          <w:sz w:val="26"/>
          <w:szCs w:val="26"/>
          <w:cs/>
        </w:rPr>
        <w:t xml:space="preserve">ณ วันที่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31</w:t>
      </w:r>
      <w:r w:rsidR="004429EB" w:rsidRPr="00466C1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429EB" w:rsidRPr="00466C14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</w:t>
      </w:r>
      <w:r w:rsidR="001E1457" w:rsidRPr="00466C14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="001E1457" w:rsidRPr="00466C14">
        <w:rPr>
          <w:rFonts w:ascii="Browallia New" w:hAnsi="Browallia New" w:cs="Browallia New"/>
          <w:sz w:val="26"/>
          <w:szCs w:val="26"/>
          <w:lang w:val="en-GB"/>
        </w:rPr>
        <w:t>.</w:t>
      </w:r>
      <w:r w:rsidR="001E1457" w:rsidRPr="00466C14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1E1457" w:rsidRPr="00466C14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466C14">
        <w:rPr>
          <w:rFonts w:ascii="Browallia New" w:hAnsi="Browallia New" w:cs="Browallia New"/>
          <w:sz w:val="26"/>
          <w:szCs w:val="26"/>
        </w:rPr>
        <w:t xml:space="preserve"> </w:t>
      </w:r>
      <w:r w:rsidRPr="00466C14">
        <w:rPr>
          <w:rFonts w:ascii="Browallia New" w:hAnsi="Browallia New" w:cs="Browallia New"/>
          <w:sz w:val="26"/>
          <w:szCs w:val="26"/>
          <w:cs/>
        </w:rPr>
        <w:t>ตราสารหนี้ที่ออกและเงินกู้ยืมของธนาคารจากบริษัทใหญ่</w:t>
      </w:r>
      <w:r w:rsidR="00C76AD1" w:rsidRPr="00466C14">
        <w:rPr>
          <w:rFonts w:ascii="Browallia New" w:hAnsi="Browallia New" w:cs="Browallia New"/>
          <w:sz w:val="26"/>
          <w:szCs w:val="26"/>
          <w:cs/>
        </w:rPr>
        <w:t>และกิจการ</w:t>
      </w:r>
      <w:r w:rsidR="005C0BAF" w:rsidRPr="00466C14">
        <w:rPr>
          <w:rFonts w:ascii="Browallia New" w:hAnsi="Browallia New" w:cs="Browallia New"/>
          <w:sz w:val="26"/>
          <w:szCs w:val="26"/>
          <w:cs/>
        </w:rPr>
        <w:t>อื่น</w:t>
      </w:r>
      <w:r w:rsidR="00C76AD1" w:rsidRPr="00466C14">
        <w:rPr>
          <w:rFonts w:ascii="Browallia New" w:hAnsi="Browallia New" w:cs="Browallia New"/>
          <w:sz w:val="26"/>
          <w:szCs w:val="26"/>
          <w:cs/>
        </w:rPr>
        <w:t>ที่เกี่ยวข้องกัน</w:t>
      </w:r>
      <w:r w:rsidR="004C6831" w:rsidRPr="00466C14">
        <w:rPr>
          <w:rFonts w:ascii="Browallia New" w:hAnsi="Browallia New" w:cs="Browallia New"/>
          <w:sz w:val="26"/>
          <w:szCs w:val="26"/>
        </w:rPr>
        <w:t xml:space="preserve"> </w:t>
      </w:r>
      <w:r w:rsidR="00C76AD1" w:rsidRPr="00466C14">
        <w:rPr>
          <w:rFonts w:ascii="Browallia New" w:hAnsi="Browallia New" w:cs="Browallia New"/>
          <w:sz w:val="26"/>
          <w:szCs w:val="26"/>
          <w:cs/>
        </w:rPr>
        <w:t>มี</w:t>
      </w:r>
      <w:r w:rsidR="00621C9D" w:rsidRPr="00466C14">
        <w:rPr>
          <w:rFonts w:ascii="Browallia New" w:hAnsi="Browallia New" w:cs="Browallia New"/>
          <w:sz w:val="26"/>
          <w:szCs w:val="26"/>
          <w:cs/>
        </w:rPr>
        <w:t>มู</w:t>
      </w:r>
      <w:r w:rsidR="000E4039" w:rsidRPr="00466C14">
        <w:rPr>
          <w:rFonts w:ascii="Browallia New" w:hAnsi="Browallia New" w:cs="Browallia New"/>
          <w:sz w:val="26"/>
          <w:szCs w:val="26"/>
          <w:cs/>
        </w:rPr>
        <w:t>ล</w:t>
      </w:r>
      <w:r w:rsidR="000A6572" w:rsidRPr="00466C14">
        <w:rPr>
          <w:rFonts w:ascii="Browallia New" w:hAnsi="Browallia New" w:cs="Browallia New"/>
          <w:sz w:val="26"/>
          <w:szCs w:val="26"/>
          <w:cs/>
        </w:rPr>
        <w:t>ค่า</w:t>
      </w:r>
      <w:r w:rsidR="006620EE" w:rsidRPr="00466C14">
        <w:rPr>
          <w:rFonts w:ascii="Browallia New" w:hAnsi="Browallia New" w:cs="Browallia New"/>
          <w:sz w:val="26"/>
          <w:szCs w:val="26"/>
          <w:cs/>
        </w:rPr>
        <w:t>ที่ตราไว้</w:t>
      </w:r>
      <w:r w:rsidRPr="00466C14">
        <w:rPr>
          <w:rFonts w:ascii="Browallia New" w:hAnsi="Browallia New" w:cs="Browallia New"/>
          <w:sz w:val="26"/>
          <w:szCs w:val="26"/>
        </w:rPr>
        <w:t xml:space="preserve">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2</w:t>
      </w:r>
      <w:r w:rsidR="00EA3A64" w:rsidRPr="00466C14">
        <w:rPr>
          <w:rFonts w:ascii="Browallia New" w:hAnsi="Browallia New" w:cs="Browallia New"/>
          <w:sz w:val="26"/>
          <w:szCs w:val="26"/>
          <w:lang w:val="en-GB"/>
        </w:rPr>
        <w:t>,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850</w:t>
      </w:r>
      <w:r w:rsidR="00EA3A64" w:rsidRPr="00466C1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>ล้าน</w:t>
      </w:r>
      <w:r w:rsidRPr="00466C14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09795E" w:rsidRPr="00466C14">
        <w:rPr>
          <w:rFonts w:ascii="Browallia New" w:hAnsi="Browallia New" w:cs="Browallia New"/>
          <w:sz w:val="26"/>
          <w:szCs w:val="26"/>
        </w:rPr>
        <w:t>(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31</w:t>
      </w:r>
      <w:r w:rsidR="0009795E" w:rsidRPr="00466C14">
        <w:rPr>
          <w:rFonts w:ascii="Browallia New" w:hAnsi="Browallia New" w:cs="Browallia New"/>
          <w:sz w:val="26"/>
          <w:szCs w:val="26"/>
        </w:rPr>
        <w:t xml:space="preserve"> </w:t>
      </w:r>
      <w:r w:rsidR="0009795E" w:rsidRPr="00466C1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060B2D" w:rsidRPr="00466C14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="00060B2D" w:rsidRPr="00466C14">
        <w:rPr>
          <w:rFonts w:ascii="Browallia New" w:hAnsi="Browallia New" w:cs="Browallia New"/>
          <w:sz w:val="26"/>
          <w:szCs w:val="26"/>
        </w:rPr>
        <w:t>.</w:t>
      </w:r>
      <w:r w:rsidR="00060B2D" w:rsidRPr="00466C14">
        <w:rPr>
          <w:rFonts w:ascii="Browallia New" w:hAnsi="Browallia New" w:cs="Browallia New"/>
          <w:sz w:val="26"/>
          <w:szCs w:val="26"/>
          <w:cs/>
        </w:rPr>
        <w:t>ศ</w:t>
      </w:r>
      <w:r w:rsidR="00060B2D" w:rsidRPr="00466C14">
        <w:rPr>
          <w:rFonts w:ascii="Browallia New" w:hAnsi="Browallia New" w:cs="Browallia New"/>
          <w:sz w:val="26"/>
          <w:szCs w:val="26"/>
        </w:rPr>
        <w:t xml:space="preserve">.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09795E" w:rsidRPr="00466C14">
        <w:rPr>
          <w:rFonts w:ascii="Browallia New" w:hAnsi="Browallia New" w:cs="Browallia New"/>
          <w:sz w:val="26"/>
          <w:szCs w:val="26"/>
        </w:rPr>
        <w:t xml:space="preserve">: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2</w:t>
      </w:r>
      <w:r w:rsidR="006F1725" w:rsidRPr="00466C14">
        <w:rPr>
          <w:rFonts w:ascii="Browallia New" w:hAnsi="Browallia New" w:cs="Browallia New"/>
          <w:sz w:val="26"/>
          <w:szCs w:val="26"/>
        </w:rPr>
        <w:t>,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850</w:t>
      </w:r>
      <w:r w:rsidR="006F1725" w:rsidRPr="00466C14">
        <w:rPr>
          <w:rFonts w:ascii="Browallia New" w:hAnsi="Browallia New" w:cs="Browallia New"/>
          <w:sz w:val="26"/>
          <w:szCs w:val="26"/>
        </w:rPr>
        <w:t xml:space="preserve"> </w:t>
      </w:r>
      <w:r w:rsidR="0009795E" w:rsidRPr="00466C14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627B32" w:rsidRPr="00466C14">
        <w:rPr>
          <w:rFonts w:ascii="Browallia New" w:hAnsi="Browallia New" w:cs="Browallia New"/>
          <w:sz w:val="26"/>
          <w:szCs w:val="26"/>
          <w:cs/>
        </w:rPr>
        <w:t>)</w:t>
      </w:r>
      <w:r w:rsidR="0009795E" w:rsidRPr="00466C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258D0" w:rsidRPr="00466C14">
        <w:rPr>
          <w:rFonts w:ascii="Browallia New" w:hAnsi="Browallia New" w:cs="Browallia New"/>
          <w:sz w:val="26"/>
          <w:szCs w:val="26"/>
          <w:cs/>
        </w:rPr>
        <w:t>ทั้งนี้กลุ่มธนาคารไม่มีตราสารหนี้ที่ออกและเงินกู้ยืมใหม่ในระหว่าง</w:t>
      </w:r>
      <w:r w:rsidR="0069181A" w:rsidRPr="00466C14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4C6831" w:rsidRPr="00466C14">
        <w:rPr>
          <w:rFonts w:ascii="Browallia New" w:hAnsi="Browallia New" w:cs="Browallia New"/>
          <w:sz w:val="26"/>
          <w:szCs w:val="26"/>
          <w:cs/>
        </w:rPr>
        <w:t>สาม</w:t>
      </w:r>
      <w:r w:rsidR="007258D0" w:rsidRPr="00466C14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31</w:t>
      </w:r>
      <w:r w:rsidR="004429EB" w:rsidRPr="00466C1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429EB" w:rsidRPr="00466C14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</w:t>
      </w:r>
      <w:r w:rsidR="004C6831" w:rsidRPr="00466C14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="004C6831" w:rsidRPr="00466C14">
        <w:rPr>
          <w:rFonts w:ascii="Browallia New" w:hAnsi="Browallia New" w:cs="Browallia New"/>
          <w:sz w:val="26"/>
          <w:szCs w:val="26"/>
          <w:lang w:val="en-GB"/>
        </w:rPr>
        <w:t>.</w:t>
      </w:r>
      <w:r w:rsidR="004C6831" w:rsidRPr="00466C14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4C6831" w:rsidRPr="00466C14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4C6831" w:rsidRPr="00466C14">
        <w:rPr>
          <w:rFonts w:ascii="Browallia New" w:hAnsi="Browallia New" w:cs="Browallia New"/>
          <w:sz w:val="26"/>
          <w:szCs w:val="26"/>
        </w:rPr>
        <w:t xml:space="preserve"> </w:t>
      </w:r>
    </w:p>
    <w:p w14:paraId="2B24475F" w14:textId="77777777" w:rsidR="00AC1F9B" w:rsidRPr="00466C14" w:rsidRDefault="00AC1F9B" w:rsidP="00D97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6377E14" w14:textId="77777777" w:rsidR="00AC1F9B" w:rsidRPr="00466C14" w:rsidRDefault="00AC1F9B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/>
          <w:i/>
          <w:iCs/>
          <w:sz w:val="26"/>
          <w:szCs w:val="26"/>
        </w:rPr>
      </w:pPr>
      <w:r w:rsidRPr="00466C14">
        <w:rPr>
          <w:rFonts w:ascii="Browallia New" w:hAnsi="Browallia New" w:cs="Browallia New"/>
          <w:b/>
          <w:i/>
          <w:iCs/>
          <w:sz w:val="26"/>
          <w:szCs w:val="26"/>
          <w:cs/>
        </w:rPr>
        <w:t>หนังสือคํ้าประกัน</w:t>
      </w:r>
    </w:p>
    <w:p w14:paraId="19EC80C3" w14:textId="77777777" w:rsidR="00AC1F9B" w:rsidRPr="00466C14" w:rsidRDefault="00AC1F9B" w:rsidP="00D97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5F800655" w14:textId="6CB29CB2" w:rsidR="009B0543" w:rsidRPr="00466C14" w:rsidRDefault="00AC1F9B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ngsanaNew" w:hAnsi="Browallia New" w:cs="Browallia New"/>
          <w:sz w:val="26"/>
          <w:szCs w:val="26"/>
          <w:lang w:eastAsia="en-GB"/>
        </w:rPr>
      </w:pP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 xml:space="preserve">ณ วันที่ </w:t>
      </w:r>
      <w:r w:rsidR="0028097F" w:rsidRPr="0028097F">
        <w:rPr>
          <w:rFonts w:ascii="Browallia New" w:eastAsia="AngsanaNew" w:hAnsi="Browallia New" w:cs="Browallia New"/>
          <w:sz w:val="26"/>
          <w:szCs w:val="26"/>
          <w:lang w:val="en-GB" w:eastAsia="en-GB"/>
        </w:rPr>
        <w:t>31</w:t>
      </w:r>
      <w:r w:rsidRPr="00466C14">
        <w:rPr>
          <w:rFonts w:ascii="Browallia New" w:eastAsia="AngsanaNew" w:hAnsi="Browallia New" w:cs="Browallia New"/>
          <w:sz w:val="26"/>
          <w:szCs w:val="26"/>
          <w:lang w:eastAsia="en-GB"/>
        </w:rPr>
        <w:t xml:space="preserve"> 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 xml:space="preserve">มีนาคม </w:t>
      </w:r>
      <w:r w:rsidRPr="00466C14">
        <w:rPr>
          <w:rFonts w:ascii="Browallia New" w:eastAsia="AngsanaNew" w:hAnsi="Browallia New" w:cs="Browallia New" w:hint="eastAsia"/>
          <w:sz w:val="26"/>
          <w:szCs w:val="26"/>
          <w:cs/>
          <w:lang w:eastAsia="en-GB"/>
        </w:rPr>
        <w:t>พ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>.</w:t>
      </w:r>
      <w:r w:rsidRPr="00466C14">
        <w:rPr>
          <w:rFonts w:ascii="Browallia New" w:eastAsia="AngsanaNew" w:hAnsi="Browallia New" w:cs="Browallia New" w:hint="eastAsia"/>
          <w:sz w:val="26"/>
          <w:szCs w:val="26"/>
          <w:cs/>
          <w:lang w:eastAsia="en-GB"/>
        </w:rPr>
        <w:t>ศ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 xml:space="preserve">. </w:t>
      </w:r>
      <w:r w:rsidR="0028097F" w:rsidRPr="0028097F">
        <w:rPr>
          <w:rFonts w:ascii="Browallia New" w:eastAsia="AngsanaNew" w:hAnsi="Browallia New" w:cs="Browallia New"/>
          <w:sz w:val="26"/>
          <w:szCs w:val="26"/>
          <w:lang w:val="en-GB" w:eastAsia="en-GB"/>
        </w:rPr>
        <w:t>2569</w:t>
      </w:r>
      <w:r w:rsidRPr="00466C14">
        <w:rPr>
          <w:rFonts w:ascii="Browallia New" w:eastAsia="AngsanaNew" w:hAnsi="Browallia New" w:cs="Browallia New"/>
          <w:sz w:val="26"/>
          <w:szCs w:val="26"/>
          <w:lang w:eastAsia="en-GB"/>
        </w:rPr>
        <w:t xml:space="preserve"> 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 xml:space="preserve">ธนาคารออกหนังสือค้ำประกันให้แก่บริษัทย่อยเป็นจำนวน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66C14">
        <w:rPr>
          <w:rFonts w:ascii="Browallia New" w:hAnsi="Browallia New" w:cs="Browallia New"/>
          <w:sz w:val="26"/>
          <w:szCs w:val="26"/>
        </w:rPr>
        <w:t xml:space="preserve"> 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 xml:space="preserve">ล้านบาท </w:t>
      </w:r>
      <w:r w:rsidRPr="00466C14">
        <w:rPr>
          <w:rFonts w:ascii="Browallia New" w:eastAsia="AngsanaNew" w:hAnsi="Browallia New" w:cs="Browallia New"/>
          <w:sz w:val="26"/>
          <w:szCs w:val="26"/>
          <w:lang w:eastAsia="en-GB"/>
        </w:rPr>
        <w:t>(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31</w:t>
      </w:r>
      <w:r w:rsidR="00060B2D" w:rsidRPr="00466C14">
        <w:rPr>
          <w:rFonts w:ascii="Browallia New" w:hAnsi="Browallia New" w:cs="Browallia New"/>
          <w:sz w:val="26"/>
          <w:szCs w:val="26"/>
        </w:rPr>
        <w:t xml:space="preserve"> </w:t>
      </w:r>
      <w:r w:rsidR="00060B2D" w:rsidRPr="00466C1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060B2D" w:rsidRPr="00466C14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="00060B2D" w:rsidRPr="00466C14">
        <w:rPr>
          <w:rFonts w:ascii="Browallia New" w:hAnsi="Browallia New" w:cs="Browallia New"/>
          <w:sz w:val="26"/>
          <w:szCs w:val="26"/>
        </w:rPr>
        <w:t>.</w:t>
      </w:r>
      <w:r w:rsidR="00060B2D" w:rsidRPr="00466C14">
        <w:rPr>
          <w:rFonts w:ascii="Browallia New" w:hAnsi="Browallia New" w:cs="Browallia New"/>
          <w:sz w:val="26"/>
          <w:szCs w:val="26"/>
          <w:cs/>
        </w:rPr>
        <w:t>ศ</w:t>
      </w:r>
      <w:r w:rsidR="00060B2D" w:rsidRPr="00466C14">
        <w:rPr>
          <w:rFonts w:ascii="Browallia New" w:hAnsi="Browallia New" w:cs="Browallia New"/>
          <w:sz w:val="26"/>
          <w:szCs w:val="26"/>
        </w:rPr>
        <w:t xml:space="preserve">. </w:t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466C14">
        <w:rPr>
          <w:rFonts w:ascii="Browallia New" w:eastAsia="AngsanaNew" w:hAnsi="Browallia New" w:cs="Browallia New"/>
          <w:sz w:val="26"/>
          <w:szCs w:val="26"/>
          <w:lang w:eastAsia="en-GB"/>
        </w:rPr>
        <w:t xml:space="preserve">: </w:t>
      </w:r>
      <w:r w:rsidR="00CE0BDC"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br/>
      </w:r>
      <w:r w:rsidR="0028097F" w:rsidRPr="0028097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66C14">
        <w:rPr>
          <w:rFonts w:ascii="Browallia New" w:hAnsi="Browallia New" w:cs="Browallia New"/>
          <w:sz w:val="26"/>
          <w:szCs w:val="26"/>
        </w:rPr>
        <w:t xml:space="preserve"> 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>ล้านบาท)</w:t>
      </w:r>
    </w:p>
    <w:p w14:paraId="7DB1D4EF" w14:textId="77777777" w:rsidR="00AC1F9B" w:rsidRPr="00466C14" w:rsidRDefault="00AC1F9B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/>
          <w:sz w:val="26"/>
          <w:szCs w:val="26"/>
          <w:cs/>
        </w:rPr>
      </w:pPr>
    </w:p>
    <w:p w14:paraId="07921988" w14:textId="31891B38" w:rsidR="00D72461" w:rsidRPr="00466C14" w:rsidRDefault="00D72461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i/>
          <w:iCs/>
          <w:sz w:val="26"/>
          <w:szCs w:val="26"/>
        </w:rPr>
      </w:pPr>
      <w:r w:rsidRPr="00466C14">
        <w:rPr>
          <w:rFonts w:ascii="Browallia New" w:hAnsi="Browallia New" w:cs="Browallia New"/>
          <w:b/>
          <w:i/>
          <w:iCs/>
          <w:sz w:val="26"/>
          <w:szCs w:val="26"/>
          <w:cs/>
        </w:rPr>
        <w:t>สัญญาสำคัญที่ทำกับกิจการที่เกี่ยวข้องกัน</w:t>
      </w:r>
    </w:p>
    <w:p w14:paraId="5950C6D0" w14:textId="77777777" w:rsidR="005F105D" w:rsidRPr="00466C14" w:rsidRDefault="005F105D" w:rsidP="008A5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0AE809A9" w14:textId="238E22C3" w:rsidR="005F105D" w:rsidRPr="00466C14" w:rsidRDefault="005F105D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/>
          <w:sz w:val="26"/>
          <w:szCs w:val="26"/>
          <w:cs/>
        </w:rPr>
      </w:pPr>
      <w:r w:rsidRPr="00466C14">
        <w:rPr>
          <w:rFonts w:ascii="Browallia New" w:hAnsi="Browallia New" w:cs="Browallia New"/>
          <w:b/>
          <w:sz w:val="26"/>
          <w:szCs w:val="26"/>
          <w:cs/>
        </w:rPr>
        <w:t>ธนาคารมีสัญญาการ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>ให้บริการเป็นตัวแทนจำหน่ายผลิตภัณฑ์ประกันชีวิต ประกันสุขภาพ และประกันภัยกับกิจการอื่นที่เกี่ยวข้องกัน</w:t>
      </w:r>
      <w:r w:rsidR="00850FA2"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 xml:space="preserve"> 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>ธนาคารจะได้</w:t>
      </w:r>
      <w:r w:rsidRPr="00466C14">
        <w:rPr>
          <w:rFonts w:ascii="Browallia New" w:hAnsi="Browallia New" w:cs="Browallia New"/>
          <w:b/>
          <w:sz w:val="26"/>
          <w:szCs w:val="26"/>
          <w:cs/>
        </w:rPr>
        <w:t xml:space="preserve">รับค่านายหน้าและค่าส่งเสริมการตลาดตามอัตราที่ระบุในสัญญา อัตราค่านายหน้าจะกำหนดเป็นรายผลิตภัณฑ์โดยไม่มีกำหนดอายุสัญญา สัญญาการส่งเสริมการตลาดมีอายุสัญญา </w:t>
      </w:r>
      <w:r w:rsidR="0028097F" w:rsidRPr="0028097F">
        <w:rPr>
          <w:rFonts w:ascii="Browallia New" w:hAnsi="Browallia New" w:cs="Browallia New"/>
          <w:bCs/>
          <w:sz w:val="26"/>
          <w:szCs w:val="26"/>
          <w:lang w:val="en-GB"/>
        </w:rPr>
        <w:t>1</w:t>
      </w:r>
      <w:r w:rsidRPr="00466C14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466C14">
        <w:rPr>
          <w:rFonts w:ascii="Browallia New" w:hAnsi="Browallia New" w:cs="Browallia New"/>
          <w:b/>
          <w:sz w:val="26"/>
          <w:szCs w:val="26"/>
          <w:cs/>
        </w:rPr>
        <w:t xml:space="preserve">ปี </w:t>
      </w:r>
    </w:p>
    <w:p w14:paraId="02C74D26" w14:textId="77777777" w:rsidR="005F105D" w:rsidRPr="00466C14" w:rsidRDefault="005F105D" w:rsidP="00D97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32E7597C" w14:textId="581A46BA" w:rsidR="005F105D" w:rsidRPr="00466C14" w:rsidRDefault="005F105D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466C14">
        <w:rPr>
          <w:rFonts w:ascii="Browallia New" w:hAnsi="Browallia New" w:cs="Browallia New"/>
          <w:b/>
          <w:sz w:val="26"/>
          <w:szCs w:val="26"/>
          <w:cs/>
        </w:rPr>
        <w:t>ธนาคารมีสัญญาการให้บริการกับบริษัทย่อยหลายฉบับ ประกอบด้วยสัญญาให้บริการยืนยันตัวตน</w:t>
      </w:r>
      <w:r w:rsidR="00850FA2" w:rsidRPr="00466C14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Pr="00466C14">
        <w:rPr>
          <w:rFonts w:ascii="Browallia New" w:hAnsi="Browallia New" w:cs="Browallia New"/>
          <w:b/>
          <w:sz w:val="26"/>
          <w:szCs w:val="26"/>
          <w:cs/>
        </w:rPr>
        <w:t>และตรวจสอบข้อเท็จจริง</w:t>
      </w:r>
      <w:r w:rsidR="00850FA2" w:rsidRPr="00466C14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Pr="00466C14">
        <w:rPr>
          <w:rFonts w:ascii="Browallia New" w:hAnsi="Browallia New" w:cs="Browallia New"/>
          <w:b/>
          <w:sz w:val="26"/>
          <w:szCs w:val="26"/>
          <w:cs/>
        </w:rPr>
        <w:t>เกี่ยวกับลูกค้า</w:t>
      </w:r>
      <w:r w:rsidR="00850FA2" w:rsidRPr="00466C14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Pr="00466C14">
        <w:rPr>
          <w:rFonts w:ascii="Browallia New" w:hAnsi="Browallia New" w:cs="Browallia New"/>
          <w:b/>
          <w:sz w:val="26"/>
          <w:szCs w:val="26"/>
          <w:cs/>
        </w:rPr>
        <w:t>สัญญาจ้างประชาสัมพันธ์และแนะนำผลิตภัณฑ์บนกระเป๋าเงินอิเล็กทรอนิกส์ไมโครเพย์ (</w:t>
      </w:r>
      <w:r w:rsidRPr="00466C14">
        <w:rPr>
          <w:rFonts w:ascii="Browallia New" w:hAnsi="Browallia New" w:cs="Browallia New"/>
          <w:bCs/>
          <w:sz w:val="26"/>
          <w:szCs w:val="26"/>
        </w:rPr>
        <w:t>Micro Pay e-Wallet)</w:t>
      </w:r>
      <w:r w:rsidRPr="00466C14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466C14">
        <w:rPr>
          <w:rFonts w:ascii="Browallia New" w:hAnsi="Browallia New" w:cs="Browallia New"/>
          <w:b/>
          <w:sz w:val="26"/>
          <w:szCs w:val="26"/>
          <w:cs/>
        </w:rPr>
        <w:t xml:space="preserve">และสัญญา </w:t>
      </w:r>
      <w:r w:rsidRPr="00466C14">
        <w:rPr>
          <w:rFonts w:ascii="Browallia New" w:eastAsia="AngsanaNew" w:hAnsi="Browallia New" w:cs="Browallia New"/>
          <w:sz w:val="26"/>
          <w:szCs w:val="26"/>
          <w:lang w:eastAsia="en-GB"/>
        </w:rPr>
        <w:t>Hosting</w:t>
      </w:r>
      <w:r w:rsidRPr="00466C14">
        <w:rPr>
          <w:rFonts w:ascii="Browallia New" w:hAnsi="Browallia New" w:cs="Browallia New"/>
          <w:bCs/>
          <w:sz w:val="26"/>
          <w:szCs w:val="26"/>
        </w:rPr>
        <w:t xml:space="preserve"> Infrastructure </w:t>
      </w:r>
      <w:r w:rsidRPr="00466C14">
        <w:rPr>
          <w:rFonts w:ascii="Browallia New" w:hAnsi="Browallia New" w:cs="Browallia New"/>
          <w:b/>
          <w:sz w:val="26"/>
          <w:szCs w:val="26"/>
          <w:cs/>
        </w:rPr>
        <w:t xml:space="preserve">อายุสัญญา </w:t>
      </w:r>
      <w:r w:rsidR="0028097F" w:rsidRPr="0028097F">
        <w:rPr>
          <w:rFonts w:ascii="Browallia New" w:hAnsi="Browallia New" w:cs="Browallia New"/>
          <w:bCs/>
          <w:sz w:val="26"/>
          <w:szCs w:val="26"/>
          <w:lang w:val="en-GB"/>
        </w:rPr>
        <w:t>2</w:t>
      </w:r>
      <w:r w:rsidRPr="00466C14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466C14">
        <w:rPr>
          <w:rFonts w:ascii="Browallia New" w:hAnsi="Browallia New" w:cs="Browallia New"/>
          <w:b/>
          <w:sz w:val="26"/>
          <w:szCs w:val="26"/>
          <w:cs/>
        </w:rPr>
        <w:t>ปี</w:t>
      </w:r>
      <w:r w:rsidRPr="00466C14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466C14">
        <w:rPr>
          <w:rFonts w:ascii="Browallia New" w:hAnsi="Browallia New" w:cs="Browallia New"/>
          <w:b/>
          <w:sz w:val="26"/>
          <w:szCs w:val="26"/>
          <w:cs/>
        </w:rPr>
        <w:t>ธนาคารจะได้รับค่าบริการตามที่ระบุในสัญญา</w:t>
      </w:r>
      <w:r w:rsidR="003A258A" w:rsidRPr="00466C14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Pr="00466C14">
        <w:rPr>
          <w:rFonts w:ascii="Browallia New" w:hAnsi="Browallia New" w:cs="Browallia New"/>
          <w:b/>
          <w:sz w:val="26"/>
          <w:szCs w:val="26"/>
          <w:cs/>
        </w:rPr>
        <w:t>ค่าบริการจะมีการทบทวนทุกครั้งเมื่อครบกำหนดสัญญา</w:t>
      </w:r>
    </w:p>
    <w:p w14:paraId="7060CA1B" w14:textId="77777777" w:rsidR="005F105D" w:rsidRPr="00466C14" w:rsidRDefault="005F105D" w:rsidP="00D97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4C365968" w14:textId="6AE31986" w:rsidR="005F105D" w:rsidRPr="00466C14" w:rsidRDefault="005F105D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466C14">
        <w:rPr>
          <w:rFonts w:ascii="Browallia New" w:hAnsi="Browallia New" w:cs="Browallia New"/>
          <w:b/>
          <w:sz w:val="26"/>
          <w:szCs w:val="26"/>
          <w:cs/>
        </w:rPr>
        <w:t>ธนาคารมีสัญญาการให้บริการแก่บริษัทใหญ่และบริษัทย่อยด้านการบริหารจัดการและการให้คำปรึกษาในงานด้านต่าง ๆ</w:t>
      </w:r>
      <w:r w:rsidRPr="00466C14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466C14">
        <w:rPr>
          <w:rFonts w:ascii="Browallia New" w:hAnsi="Browallia New" w:cs="Browallia New"/>
          <w:b/>
          <w:sz w:val="26"/>
          <w:szCs w:val="26"/>
          <w:cs/>
        </w:rPr>
        <w:t xml:space="preserve">อายุสัญญา </w:t>
      </w:r>
      <w:r w:rsidR="00CE0BDC" w:rsidRPr="00466C14">
        <w:rPr>
          <w:rFonts w:ascii="Browallia New" w:hAnsi="Browallia New" w:cs="Browallia New"/>
          <w:b/>
          <w:sz w:val="26"/>
          <w:szCs w:val="26"/>
          <w:cs/>
        </w:rPr>
        <w:br/>
      </w:r>
      <w:r w:rsidR="0028097F" w:rsidRPr="0028097F">
        <w:rPr>
          <w:rFonts w:ascii="Browallia New" w:hAnsi="Browallia New" w:cs="Browallia New"/>
          <w:bCs/>
          <w:sz w:val="26"/>
          <w:szCs w:val="26"/>
          <w:lang w:val="en-GB"/>
        </w:rPr>
        <w:t>1</w:t>
      </w:r>
      <w:r w:rsidR="00D96F35" w:rsidRPr="00466C14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D96F35" w:rsidRPr="00466C14">
        <w:rPr>
          <w:rFonts w:ascii="Browallia New" w:hAnsi="Browallia New" w:cs="Browallia New"/>
          <w:b/>
          <w:sz w:val="26"/>
          <w:szCs w:val="26"/>
          <w:cs/>
        </w:rPr>
        <w:t>ปี</w:t>
      </w:r>
      <w:r w:rsidRPr="00466C14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466C14">
        <w:rPr>
          <w:rFonts w:ascii="Browallia New" w:hAnsi="Browallia New" w:cs="Browallia New"/>
          <w:b/>
          <w:sz w:val="26"/>
          <w:szCs w:val="26"/>
          <w:cs/>
        </w:rPr>
        <w:t>ธนาคารจะได้รับค่าบริการตามที่ระบุในสัญญา ค่าบริการจะมีการทบทวนทุกครั้งเมื่อครบกำหนดสัญญา</w:t>
      </w:r>
    </w:p>
    <w:p w14:paraId="5977E5E3" w14:textId="77777777" w:rsidR="00C069C3" w:rsidRPr="00466C14" w:rsidRDefault="00C069C3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0962644D" w14:textId="522B079E" w:rsidR="005F105D" w:rsidRPr="00466C14" w:rsidRDefault="005F105D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466C14">
        <w:rPr>
          <w:rFonts w:ascii="Browallia New" w:hAnsi="Browallia New" w:cs="Browallia New"/>
          <w:b/>
          <w:sz w:val="26"/>
          <w:szCs w:val="26"/>
          <w:cs/>
        </w:rPr>
        <w:t>ธนาคารมีสัญญาการรับบริการด้านการรับโอนเงินและชำระเงินกู้ผ่านกระเป๋าเงินอิเล็กทรอนิกส์ไมโครเพย์ (</w:t>
      </w:r>
      <w:r w:rsidRPr="00466C14">
        <w:rPr>
          <w:rFonts w:ascii="Browallia New" w:hAnsi="Browallia New" w:cs="Browallia New"/>
          <w:bCs/>
          <w:sz w:val="26"/>
          <w:szCs w:val="26"/>
        </w:rPr>
        <w:t>Micro Pay e-Wallet)</w:t>
      </w:r>
      <w:r w:rsidRPr="00466C14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466C14">
        <w:rPr>
          <w:rFonts w:ascii="Browallia New" w:hAnsi="Browallia New" w:cs="Browallia New"/>
          <w:b/>
          <w:sz w:val="26"/>
          <w:szCs w:val="26"/>
          <w:cs/>
        </w:rPr>
        <w:t xml:space="preserve">จากบริษัทย่อย อายุสัญญา </w:t>
      </w:r>
      <w:r w:rsidR="0028097F" w:rsidRPr="0028097F">
        <w:rPr>
          <w:rFonts w:ascii="Browallia New" w:hAnsi="Browallia New" w:cs="Browallia New"/>
          <w:bCs/>
          <w:sz w:val="26"/>
          <w:szCs w:val="26"/>
          <w:lang w:val="en-GB"/>
        </w:rPr>
        <w:t>2</w:t>
      </w:r>
      <w:r w:rsidRPr="00466C14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466C14">
        <w:rPr>
          <w:rFonts w:ascii="Browallia New" w:hAnsi="Browallia New" w:cs="Browallia New"/>
          <w:b/>
          <w:sz w:val="26"/>
          <w:szCs w:val="26"/>
          <w:cs/>
        </w:rPr>
        <w:t>ปี</w:t>
      </w:r>
      <w:r w:rsidRPr="00466C14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466C14">
        <w:rPr>
          <w:rFonts w:ascii="Browallia New" w:hAnsi="Browallia New" w:cs="Browallia New"/>
          <w:b/>
          <w:sz w:val="26"/>
          <w:szCs w:val="26"/>
          <w:cs/>
        </w:rPr>
        <w:t>ธนาคารจะจ่ายค่าบริการตามที่ระบุในสัญญา ค่าบริการจะมีการทบทวนทุกครั้งเมื่อครบกำหนดสัญญา</w:t>
      </w:r>
    </w:p>
    <w:p w14:paraId="1EAE91E6" w14:textId="77777777" w:rsidR="005F105D" w:rsidRPr="00466C14" w:rsidRDefault="005F105D" w:rsidP="00D97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2A1FF9AD" w14:textId="052BE60F" w:rsidR="005F105D" w:rsidRPr="00466C14" w:rsidRDefault="005F105D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466C14">
        <w:rPr>
          <w:rFonts w:ascii="Browallia New" w:hAnsi="Browallia New" w:cs="Browallia New"/>
          <w:b/>
          <w:sz w:val="26"/>
          <w:szCs w:val="26"/>
          <w:cs/>
        </w:rPr>
        <w:t>ธนาคารมีสัญญาให้เช่าพื้นที่สำนักงานกับบริษัทใหญ่และบริษัทย่อย</w:t>
      </w:r>
      <w:r w:rsidRPr="00466C14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466C14">
        <w:rPr>
          <w:rFonts w:ascii="Browallia New" w:hAnsi="Browallia New" w:cs="Browallia New"/>
          <w:b/>
          <w:sz w:val="26"/>
          <w:szCs w:val="26"/>
          <w:cs/>
        </w:rPr>
        <w:t>อายุสัญญา</w:t>
      </w:r>
      <w:r w:rsidR="00A66CB8" w:rsidRPr="00466C14">
        <w:rPr>
          <w:rFonts w:ascii="Browallia New" w:hAnsi="Browallia New" w:cs="Browallia New"/>
          <w:b/>
          <w:sz w:val="26"/>
          <w:szCs w:val="26"/>
          <w:lang w:val="en-GB"/>
        </w:rPr>
        <w:t xml:space="preserve"> </w:t>
      </w:r>
      <w:r w:rsidR="0028097F" w:rsidRPr="0028097F">
        <w:rPr>
          <w:rFonts w:ascii="Browallia New" w:hAnsi="Browallia New" w:cs="Browallia New"/>
          <w:bCs/>
          <w:sz w:val="26"/>
          <w:szCs w:val="26"/>
          <w:lang w:val="en-GB"/>
        </w:rPr>
        <w:t>1</w:t>
      </w:r>
      <w:r w:rsidR="00A66CB8" w:rsidRPr="00466C14">
        <w:rPr>
          <w:rFonts w:ascii="Browallia New" w:hAnsi="Browallia New" w:cs="Browallia New"/>
          <w:b/>
          <w:sz w:val="26"/>
          <w:szCs w:val="26"/>
          <w:lang w:val="en-GB"/>
        </w:rPr>
        <w:t xml:space="preserve"> </w:t>
      </w:r>
      <w:r w:rsidR="00A66CB8" w:rsidRPr="00466C14">
        <w:rPr>
          <w:rFonts w:ascii="Browallia New" w:hAnsi="Browallia New" w:cs="Browallia New"/>
          <w:b/>
          <w:sz w:val="26"/>
          <w:szCs w:val="26"/>
          <w:cs/>
          <w:lang w:val="en-GB"/>
        </w:rPr>
        <w:t xml:space="preserve">ปี และ </w:t>
      </w:r>
      <w:r w:rsidR="0028097F" w:rsidRPr="0028097F">
        <w:rPr>
          <w:rFonts w:ascii="Browallia New" w:hAnsi="Browallia New" w:cs="Browallia New"/>
          <w:bCs/>
          <w:sz w:val="26"/>
          <w:szCs w:val="26"/>
          <w:lang w:val="en-GB"/>
        </w:rPr>
        <w:t>3</w:t>
      </w:r>
      <w:r w:rsidRPr="00466C14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466C14">
        <w:rPr>
          <w:rFonts w:ascii="Browallia New" w:hAnsi="Browallia New" w:cs="Browallia New"/>
          <w:b/>
          <w:sz w:val="26"/>
          <w:szCs w:val="26"/>
          <w:cs/>
        </w:rPr>
        <w:t>ปี</w:t>
      </w:r>
      <w:r w:rsidR="00A66CB8" w:rsidRPr="00466C14">
        <w:rPr>
          <w:rFonts w:ascii="Browallia New" w:hAnsi="Browallia New" w:cs="Browallia New"/>
          <w:b/>
          <w:sz w:val="26"/>
          <w:szCs w:val="26"/>
          <w:cs/>
        </w:rPr>
        <w:t xml:space="preserve"> ตามลำดับ</w:t>
      </w:r>
      <w:r w:rsidRPr="00466C14">
        <w:rPr>
          <w:rFonts w:ascii="Browallia New" w:hAnsi="Browallia New" w:cs="Browallia New"/>
          <w:b/>
          <w:sz w:val="26"/>
          <w:szCs w:val="26"/>
          <w:cs/>
        </w:rPr>
        <w:t xml:space="preserve"> ธนาคารจะได้รับค่าเช่าตามที่ระบุในสัญญา ค่าเช่าจะมีการทบทวน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>ทุก</w:t>
      </w:r>
      <w:r w:rsidRPr="00466C14">
        <w:rPr>
          <w:rFonts w:ascii="Browallia New" w:hAnsi="Browallia New" w:cs="Browallia New"/>
          <w:b/>
          <w:sz w:val="26"/>
          <w:szCs w:val="26"/>
          <w:cs/>
        </w:rPr>
        <w:t>ครั้งเมื่อครบกำหนดสัญญา</w:t>
      </w:r>
    </w:p>
    <w:p w14:paraId="27BA2283" w14:textId="77777777" w:rsidR="005F105D" w:rsidRPr="00466C14" w:rsidRDefault="005F105D" w:rsidP="00D97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2ACACC10" w14:textId="36ED1702" w:rsidR="005F105D" w:rsidRPr="00466C14" w:rsidRDefault="005F105D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/>
          <w:sz w:val="26"/>
          <w:szCs w:val="26"/>
          <w:cs/>
        </w:rPr>
      </w:pPr>
      <w:r w:rsidRPr="00466C14">
        <w:rPr>
          <w:rFonts w:ascii="Browallia New" w:hAnsi="Browallia New" w:cs="Browallia New"/>
          <w:b/>
          <w:sz w:val="26"/>
          <w:szCs w:val="26"/>
          <w:cs/>
        </w:rPr>
        <w:t>ธนาคารมีสัญญาเช่าพื้นที่</w:t>
      </w: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>สำนักงาน</w:t>
      </w:r>
      <w:r w:rsidRPr="00466C14">
        <w:rPr>
          <w:rFonts w:ascii="Browallia New" w:hAnsi="Browallia New" w:cs="Browallia New"/>
          <w:b/>
          <w:sz w:val="26"/>
          <w:szCs w:val="26"/>
          <w:cs/>
        </w:rPr>
        <w:t xml:space="preserve">กับกิจการอื่นที่เกี่ยวข้องกัน อายุสัญญา </w:t>
      </w:r>
      <w:r w:rsidR="0028097F" w:rsidRPr="0028097F">
        <w:rPr>
          <w:rFonts w:ascii="Browallia New" w:hAnsi="Browallia New" w:cs="Browallia New"/>
          <w:bCs/>
          <w:sz w:val="26"/>
          <w:szCs w:val="26"/>
          <w:lang w:val="en-GB"/>
        </w:rPr>
        <w:t>3</w:t>
      </w:r>
      <w:r w:rsidRPr="00466C14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466C14">
        <w:rPr>
          <w:rFonts w:ascii="Browallia New" w:hAnsi="Browallia New" w:cs="Browallia New"/>
          <w:b/>
          <w:sz w:val="26"/>
          <w:szCs w:val="26"/>
          <w:cs/>
        </w:rPr>
        <w:t>ปี ธนาคารจ่ายค่าเช่าตามที่ระบุในสัญญา ค่าเช่าจะมีการทบทวนทุกครั้งเมื่อครบกำหนดสัญญา</w:t>
      </w:r>
    </w:p>
    <w:p w14:paraId="115C675B" w14:textId="77777777" w:rsidR="00DC2374" w:rsidRPr="00466C14" w:rsidRDefault="00DC2374" w:rsidP="00D97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54E47267" w14:textId="6BB790CB" w:rsidR="00CA3ED3" w:rsidRPr="00466C14" w:rsidRDefault="00A80E20" w:rsidP="00600390">
      <w:pPr>
        <w:pStyle w:val="Heading1"/>
        <w:keepLines/>
        <w:numPr>
          <w:ilvl w:val="0"/>
          <w:numId w:val="3"/>
        </w:numPr>
        <w:shd w:val="clear" w:color="auto" w:fill="auto"/>
        <w:tabs>
          <w:tab w:val="num" w:pos="630"/>
        </w:tabs>
        <w:spacing w:line="240" w:lineRule="auto"/>
        <w:ind w:left="540" w:hanging="540"/>
        <w:jc w:val="thaiDistribute"/>
        <w:rPr>
          <w:rFonts w:ascii="Browallia New" w:eastAsia="AngsanaNew" w:hAnsi="Browallia New" w:cs="Browallia New"/>
          <w:sz w:val="26"/>
          <w:szCs w:val="26"/>
          <w:lang w:eastAsia="en-GB"/>
        </w:rPr>
      </w:pPr>
      <w:r w:rsidRPr="00466C14">
        <w:rPr>
          <w:rFonts w:ascii="Browallia New" w:hAnsi="Browallia New" w:cs="Browallia New"/>
          <w:sz w:val="26"/>
          <w:szCs w:val="26"/>
          <w:u w:val="none"/>
          <w:cs/>
        </w:rPr>
        <w:t>ผลประโยชน์อื่นที่จ่ายแก่กรรมการและผู้มีอ</w:t>
      </w:r>
      <w:r w:rsidRPr="00466C14">
        <w:rPr>
          <w:rFonts w:ascii="Browallia New" w:hAnsi="Browallia New" w:cs="Browallia New"/>
          <w:sz w:val="26"/>
          <w:szCs w:val="26"/>
          <w:u w:val="none"/>
          <w:cs/>
          <w:lang w:val="en-GB"/>
        </w:rPr>
        <w:t>ำ</w:t>
      </w:r>
      <w:r w:rsidRPr="00466C14">
        <w:rPr>
          <w:rFonts w:ascii="Browallia New" w:hAnsi="Browallia New" w:cs="Browallia New"/>
          <w:sz w:val="26"/>
          <w:szCs w:val="26"/>
          <w:u w:val="none"/>
          <w:cs/>
        </w:rPr>
        <w:t>นาจในการจัดการ</w:t>
      </w:r>
    </w:p>
    <w:p w14:paraId="2D6DA6CB" w14:textId="55D848D0" w:rsidR="00D72461" w:rsidRPr="00466C14" w:rsidRDefault="00D72461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542191DB" w14:textId="069C5233" w:rsidR="001A151E" w:rsidRPr="00466C14" w:rsidRDefault="005F105D" w:rsidP="00600390">
      <w:pPr>
        <w:spacing w:line="240" w:lineRule="auto"/>
        <w:jc w:val="thaiDistribute"/>
        <w:rPr>
          <w:rFonts w:ascii="Browallia New" w:eastAsia="AngsanaNew" w:hAnsi="Browallia New" w:cs="Browallia New"/>
          <w:sz w:val="26"/>
          <w:szCs w:val="26"/>
          <w:lang w:eastAsia="en-GB"/>
        </w:rPr>
      </w:pPr>
      <w:r w:rsidRPr="00466C14">
        <w:rPr>
          <w:rFonts w:ascii="Browallia New" w:eastAsia="AngsanaNew" w:hAnsi="Browallia New" w:cs="Browallia New"/>
          <w:sz w:val="26"/>
          <w:szCs w:val="26"/>
          <w:cs/>
          <w:lang w:eastAsia="en-GB"/>
        </w:rPr>
        <w:t>กลุ่มธนาคารไม่มีการจ่ายผลประโยชน์อื่นแก่กรรมการและผู้บริหาร นอกเหนือจากผลประโยชน์ที่พึงจ่ายตามปกติ ซึ่งได้แก่ เบี้ยประชุมกรรมการ บำเหน็จกรรมการ เงินเดือน และโบนัสของผู้บริหาร</w:t>
      </w:r>
    </w:p>
    <w:p w14:paraId="63928719" w14:textId="77777777" w:rsidR="003D342D" w:rsidRPr="00466C14" w:rsidRDefault="003D342D" w:rsidP="00600390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53198F2" w14:textId="60CD85B4" w:rsidR="001A151E" w:rsidRPr="00466C14" w:rsidRDefault="00565BC3" w:rsidP="00600390">
      <w:pPr>
        <w:pStyle w:val="Heading1"/>
        <w:keepLines/>
        <w:numPr>
          <w:ilvl w:val="0"/>
          <w:numId w:val="3"/>
        </w:numPr>
        <w:shd w:val="clear" w:color="auto" w:fill="auto"/>
        <w:tabs>
          <w:tab w:val="num" w:pos="630"/>
        </w:tabs>
        <w:spacing w:line="240" w:lineRule="auto"/>
        <w:ind w:left="540" w:hanging="540"/>
        <w:jc w:val="thaiDistribute"/>
        <w:rPr>
          <w:rFonts w:ascii="Browallia New" w:eastAsia="AngsanaNew" w:hAnsi="Browallia New" w:cs="Browallia New"/>
          <w:sz w:val="26"/>
          <w:szCs w:val="26"/>
          <w:lang w:eastAsia="en-GB"/>
        </w:rPr>
      </w:pPr>
      <w:r w:rsidRPr="00466C14">
        <w:rPr>
          <w:rFonts w:ascii="Browallia New" w:hAnsi="Browallia New" w:cs="Browallia New"/>
          <w:sz w:val="26"/>
          <w:szCs w:val="26"/>
          <w:u w:val="none"/>
          <w:cs/>
        </w:rPr>
        <w:t>เหตุการณ์ภายหลังวันที่</w:t>
      </w:r>
      <w:r w:rsidR="00767D49" w:rsidRPr="00466C14">
        <w:rPr>
          <w:rFonts w:ascii="Browallia New" w:hAnsi="Browallia New" w:cs="Browallia New"/>
          <w:sz w:val="26"/>
          <w:szCs w:val="26"/>
          <w:u w:val="none"/>
          <w:cs/>
        </w:rPr>
        <w:t>ในรายงาน</w:t>
      </w:r>
    </w:p>
    <w:p w14:paraId="7AC5317C" w14:textId="77777777" w:rsidR="001A151E" w:rsidRPr="00466C14" w:rsidRDefault="001A151E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617E85BD" w14:textId="2A84E463" w:rsidR="00565BC3" w:rsidRPr="00466C14" w:rsidRDefault="008D5C4C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เมื่อ</w:t>
      </w:r>
      <w:r w:rsidR="00565BC3"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วันที่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24</w:t>
      </w:r>
      <w:r w:rsidR="00565BC3"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เมษายน พ</w:t>
      </w:r>
      <w:r w:rsidR="00565BC3"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565BC3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ศ</w:t>
      </w:r>
      <w:r w:rsidR="00565BC3"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565BC3"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2569</w:t>
      </w:r>
      <w:r w:rsidR="00565BC3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="00565BC3"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ที่ประชุมสามัญผู้ถือหุ้น</w:t>
      </w:r>
      <w:r w:rsidR="00B367FA"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ประจำปี</w:t>
      </w:r>
      <w:r w:rsidR="00B539F0"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="00CE0BDC"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พ</w:t>
      </w:r>
      <w:r w:rsidR="00CE0BDC"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CE0BDC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ศ</w:t>
      </w:r>
      <w:r w:rsidR="00CE0BDC"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CE0BDC"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2569</w:t>
      </w:r>
      <w:r w:rsidR="00B539F0"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565BC3"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ได้มีมติอนุมัติการจ่ายเงินปันผล</w:t>
      </w:r>
      <w:r w:rsidR="006C7FCE"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สำหรับ</w:t>
      </w:r>
      <w:r w:rsidR="00565BC3"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ปี</w:t>
      </w:r>
      <w:r w:rsidR="008C229C" w:rsidRPr="00466C14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CE0BDC"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พ</w:t>
      </w:r>
      <w:r w:rsidR="00CE0BDC"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CE0BDC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ศ</w:t>
      </w:r>
      <w:r w:rsidR="00CE0BDC"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CE0BDC"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2568</w:t>
      </w:r>
      <w:r w:rsidR="00565BC3" w:rsidRPr="00466C14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CE0BDC"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/>
      </w:r>
      <w:r w:rsidR="00565BC3"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ในอัตราหุ้นละ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0</w:t>
      </w:r>
      <w:r w:rsidR="008F4CDD"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98</w:t>
      </w:r>
      <w:r w:rsidR="00271493"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565BC3"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บาท </w:t>
      </w:r>
      <w:r w:rsidR="00271493"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โดยกำหนดจ่ายเงินปันผลในวันที่</w:t>
      </w:r>
      <w:r w:rsidR="00271493" w:rsidRPr="00466C14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22</w:t>
      </w:r>
      <w:r w:rsidR="00271493"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พฤษภาคม พ.ศ.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2569</w:t>
      </w:r>
      <w:r w:rsidR="006F1008" w:rsidRPr="00466C14">
        <w:rPr>
          <w:rFonts w:ascii="Browallia New" w:hAnsi="Browallia New" w:cs="Browallia New"/>
          <w:b/>
          <w:sz w:val="26"/>
          <w:szCs w:val="26"/>
          <w:cs/>
          <w:lang w:val="en-GB"/>
        </w:rPr>
        <w:t xml:space="preserve"> เ</w:t>
      </w:r>
      <w:r w:rsidR="00565BC3"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ป็</w:t>
      </w:r>
      <w:r w:rsidR="00C133C0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นจำนวน</w:t>
      </w:r>
      <w:r w:rsidR="00565BC3"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เงินทั้งสิ้น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="00F624EA"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,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210</w:t>
      </w:r>
      <w:r w:rsidR="00565BC3" w:rsidRPr="00466C14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565BC3"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ล้านบาท </w:t>
      </w:r>
    </w:p>
    <w:p w14:paraId="439C9352" w14:textId="77777777" w:rsidR="00B053B0" w:rsidRPr="00466C14" w:rsidRDefault="00B053B0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4BD3FE4B" w14:textId="40F7EFF8" w:rsidR="00B053B0" w:rsidRPr="00A96B8E" w:rsidRDefault="00B053B0" w:rsidP="0060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เมื่อวันที่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27</w:t>
      </w:r>
      <w:r w:rsidR="009E2CB6" w:rsidRPr="00466C14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9E2CB6"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เมษายน พ</w:t>
      </w:r>
      <w:r w:rsidR="009E2CB6"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9E2CB6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ศ</w:t>
      </w:r>
      <w:r w:rsidR="009E2CB6"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.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2569</w:t>
      </w:r>
      <w:r w:rsidR="009E2CB6"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C61637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ธนาคาร</w:t>
      </w:r>
      <w:r w:rsidR="00E70135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ได้</w:t>
      </w:r>
      <w:r w:rsidR="00B348F8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แจ้ง</w:t>
      </w:r>
      <w:r w:rsidR="00F659C2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ใช้สิทธิไถ่ถอน</w:t>
      </w:r>
      <w:r w:rsidR="00EE36E3"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“</w:t>
      </w:r>
      <w:r w:rsidR="00F659C2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ตราสาร</w:t>
      </w:r>
      <w:r w:rsidR="00F32132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ด้อยสิทธิเพื่อนับเป็นเงินกองทุนประเภทที่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="009308FC"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F32132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ของธนาคาร</w:t>
      </w:r>
      <w:r w:rsidR="00CE0BDC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br/>
      </w:r>
      <w:r w:rsidR="00F32132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ครั้งที่</w:t>
      </w:r>
      <w:r w:rsidR="009308FC"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="009308FC"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/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2564</w:t>
      </w:r>
      <w:r w:rsidR="00EE36E3"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”</w:t>
      </w:r>
      <w:r w:rsidR="009308FC"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F659C2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ทั้งจ</w:t>
      </w:r>
      <w:r w:rsidR="00F32132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ำ</w:t>
      </w:r>
      <w:r w:rsidR="00F659C2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นวน</w:t>
      </w:r>
      <w:r w:rsidR="00761825"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F659C2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มูลค่าเงินต้นที่ไถ่ถอนทั้งสิ้น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="00F659C2"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,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150</w:t>
      </w:r>
      <w:r w:rsidR="00671499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="00F659C2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ล้านบาท</w:t>
      </w:r>
      <w:r w:rsidR="00A27F32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="00280AE2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กำหนด</w:t>
      </w:r>
      <w:r w:rsidR="00747666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ไถ่ถอนใน</w:t>
      </w:r>
      <w:r w:rsidR="00F659C2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วันที่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27</w:t>
      </w:r>
      <w:r w:rsidR="00F659C2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พฤษภาคม </w:t>
      </w:r>
      <w:r w:rsidR="00CE0BDC"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พ</w:t>
      </w:r>
      <w:r w:rsidR="00CE0BDC"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CE0BDC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ศ</w:t>
      </w:r>
      <w:r w:rsidR="00CE0BDC" w:rsidRPr="00466C1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CE0BDC" w:rsidRPr="00466C1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="0028097F" w:rsidRPr="0028097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2569</w:t>
      </w:r>
      <w:r w:rsidR="008E71B8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="00F659C2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โดยจะ</w:t>
      </w:r>
      <w:r w:rsidR="00CE0BDC" w:rsidRPr="00466C1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br/>
      </w:r>
      <w:r w:rsidR="00F659C2" w:rsidRPr="00466C1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ช</w:t>
      </w:r>
      <w:r w:rsidR="0039597A" w:rsidRPr="00466C1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ำ</w:t>
      </w:r>
      <w:r w:rsidR="00F659C2" w:rsidRPr="00466C1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ระคืนเงินต้นพร้อมดอกเบี้ยจนถึง</w:t>
      </w:r>
      <w:r w:rsidR="007A7831" w:rsidRPr="00466C14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F659C2" w:rsidRPr="00466C1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(แต่ไม่รวม)</w:t>
      </w:r>
      <w:r w:rsidR="00C2254E" w:rsidRPr="00466C14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F659C2" w:rsidRPr="00466C1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วันไถ่ถอน ทั้งนี้ ธนาคารได้รับความเห็นชอบจากธนาคารแห่งประเทศไทยเรียบร้อยแล้ว</w:t>
      </w:r>
    </w:p>
    <w:p w14:paraId="4D244644" w14:textId="77777777" w:rsidR="001752C4" w:rsidRPr="00CE0BDC" w:rsidRDefault="001752C4" w:rsidP="0060039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sectPr w:rsidR="001752C4" w:rsidRPr="00CE0BDC" w:rsidSect="00BA1239">
      <w:headerReference w:type="first" r:id="rId19"/>
      <w:footerReference w:type="first" r:id="rId20"/>
      <w:pgSz w:w="11909" w:h="16834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7EAE7" w14:textId="77777777" w:rsidR="004A42F0" w:rsidRDefault="004A42F0">
      <w:r>
        <w:separator/>
      </w:r>
    </w:p>
  </w:endnote>
  <w:endnote w:type="continuationSeparator" w:id="0">
    <w:p w14:paraId="4C8F0D0C" w14:textId="77777777" w:rsidR="004A42F0" w:rsidRDefault="004A42F0">
      <w:r>
        <w:continuationSeparator/>
      </w:r>
    </w:p>
  </w:endnote>
  <w:endnote w:type="continuationNotice" w:id="1">
    <w:p w14:paraId="0A030189" w14:textId="77777777" w:rsidR="004A42F0" w:rsidRDefault="004A42F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4F44B" w14:textId="0F5C0A07" w:rsidR="001229FC" w:rsidRDefault="001229FC" w:rsidP="00A96B8E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5651699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3B3D62C2" w14:textId="77777777" w:rsidR="00CE0BDC" w:rsidRPr="008A5F46" w:rsidRDefault="00CE0BDC" w:rsidP="00300A47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noProof/>
            <w:sz w:val="26"/>
            <w:szCs w:val="26"/>
          </w:rPr>
        </w:pPr>
        <w:r w:rsidRPr="008A5F46">
          <w:rPr>
            <w:rFonts w:ascii="Browallia New" w:hAnsi="Browallia New" w:cs="Browallia New"/>
            <w:noProof/>
            <w:sz w:val="26"/>
            <w:szCs w:val="26"/>
          </w:rPr>
          <w:fldChar w:fldCharType="begin"/>
        </w:r>
        <w:r w:rsidRPr="008A5F46">
          <w:rPr>
            <w:rFonts w:ascii="Browallia New" w:hAnsi="Browallia New" w:cs="Browallia New"/>
            <w:noProof/>
            <w:sz w:val="26"/>
            <w:szCs w:val="26"/>
          </w:rPr>
          <w:instrText xml:space="preserve"> PAGE   \* MERGEFORMAT </w:instrText>
        </w:r>
        <w:r w:rsidRPr="008A5F46">
          <w:rPr>
            <w:rFonts w:ascii="Browallia New" w:hAnsi="Browallia New" w:cs="Browallia New"/>
            <w:noProof/>
            <w:sz w:val="26"/>
            <w:szCs w:val="26"/>
          </w:rPr>
          <w:fldChar w:fldCharType="separate"/>
        </w:r>
        <w:r w:rsidRPr="008A5F46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8A5F46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191429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220025C3" w14:textId="77777777" w:rsidR="00C648B8" w:rsidRPr="008A40A0" w:rsidRDefault="00C648B8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8A40A0">
          <w:rPr>
            <w:rFonts w:ascii="Angsana New" w:hAnsi="Angsana New" w:cs="Angsana New"/>
            <w:sz w:val="28"/>
            <w:szCs w:val="28"/>
          </w:rPr>
          <w:fldChar w:fldCharType="begin"/>
        </w:r>
        <w:r w:rsidRPr="008A40A0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8A40A0">
          <w:rPr>
            <w:rFonts w:ascii="Angsana New" w:hAnsi="Angsana New" w:cs="Angsana New"/>
            <w:sz w:val="28"/>
            <w:szCs w:val="28"/>
          </w:rPr>
          <w:fldChar w:fldCharType="separate"/>
        </w:r>
        <w:r>
          <w:rPr>
            <w:rFonts w:ascii="Angsana New" w:hAnsi="Angsana New" w:cs="Angsana New"/>
            <w:noProof/>
            <w:sz w:val="28"/>
            <w:szCs w:val="28"/>
          </w:rPr>
          <w:t>37</w:t>
        </w:r>
        <w:r w:rsidRPr="008A40A0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600F0" w14:textId="77777777" w:rsidR="00457BD8" w:rsidRPr="00457BD8" w:rsidRDefault="00457BD8" w:rsidP="00457BD8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457BD8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457BD8">
      <w:rPr>
        <w:rFonts w:ascii="Browallia New" w:hAnsi="Browallia New" w:cs="Browallia New"/>
        <w:sz w:val="26"/>
        <w:szCs w:val="26"/>
        <w:lang w:val="en-GB"/>
      </w:rPr>
      <w:instrText xml:space="preserve"> PAGE   \</w:instrText>
    </w:r>
    <w:r w:rsidRPr="00457BD8">
      <w:rPr>
        <w:rFonts w:ascii="Browallia New" w:hAnsi="Browallia New" w:cs="Browallia New"/>
        <w:sz w:val="26"/>
        <w:szCs w:val="26"/>
        <w:cs/>
        <w:lang w:val="en-GB"/>
      </w:rPr>
      <w:instrText xml:space="preserve">* </w:instrText>
    </w:r>
    <w:r w:rsidRPr="00457BD8">
      <w:rPr>
        <w:rFonts w:ascii="Browallia New" w:hAnsi="Browallia New" w:cs="Browallia New"/>
        <w:sz w:val="26"/>
        <w:szCs w:val="26"/>
        <w:lang w:val="en-GB"/>
      </w:rPr>
      <w:instrText xml:space="preserve">MERGEFORMAT </w:instrText>
    </w:r>
    <w:r w:rsidRPr="00457BD8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457BD8">
      <w:rPr>
        <w:rFonts w:ascii="Browallia New" w:hAnsi="Browallia New" w:cs="Browallia New"/>
        <w:sz w:val="26"/>
        <w:szCs w:val="26"/>
        <w:lang w:val="en-GB"/>
      </w:rPr>
      <w:t>15</w:t>
    </w:r>
    <w:r w:rsidRPr="00457BD8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710258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4AFF9326" w14:textId="77777777" w:rsidR="009B4193" w:rsidRPr="008A40A0" w:rsidRDefault="009B4193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8A40A0">
          <w:rPr>
            <w:rFonts w:ascii="Angsana New" w:hAnsi="Angsana New" w:cs="Angsana New"/>
            <w:sz w:val="28"/>
            <w:szCs w:val="28"/>
          </w:rPr>
          <w:fldChar w:fldCharType="begin"/>
        </w:r>
        <w:r w:rsidRPr="008A40A0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8A40A0">
          <w:rPr>
            <w:rFonts w:ascii="Angsana New" w:hAnsi="Angsana New" w:cs="Angsana New"/>
            <w:sz w:val="28"/>
            <w:szCs w:val="28"/>
          </w:rPr>
          <w:fldChar w:fldCharType="separate"/>
        </w:r>
        <w:r>
          <w:rPr>
            <w:rFonts w:ascii="Angsana New" w:hAnsi="Angsana New" w:cs="Angsana New"/>
            <w:noProof/>
            <w:sz w:val="28"/>
            <w:szCs w:val="28"/>
          </w:rPr>
          <w:t>37</w:t>
        </w:r>
        <w:r w:rsidRPr="008A40A0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F15B1" w14:textId="77777777" w:rsidR="004A42F0" w:rsidRDefault="004A42F0">
      <w:r>
        <w:separator/>
      </w:r>
    </w:p>
  </w:footnote>
  <w:footnote w:type="continuationSeparator" w:id="0">
    <w:p w14:paraId="4FA3C25D" w14:textId="77777777" w:rsidR="004A42F0" w:rsidRDefault="004A42F0">
      <w:r>
        <w:continuationSeparator/>
      </w:r>
    </w:p>
  </w:footnote>
  <w:footnote w:type="continuationNotice" w:id="1">
    <w:p w14:paraId="1A3DFA65" w14:textId="77777777" w:rsidR="004A42F0" w:rsidRDefault="004A42F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9611B" w14:textId="4EBD0131" w:rsidR="00C648B8" w:rsidRPr="005237B2" w:rsidRDefault="00C648B8" w:rsidP="00C648B8">
    <w:pPr>
      <w:pStyle w:val="acctmainheading"/>
      <w:spacing w:after="0" w:line="240" w:lineRule="auto"/>
      <w:rPr>
        <w:rFonts w:ascii="Browallia New" w:hAnsi="Browallia New" w:cs="Browallia New"/>
        <w:bCs/>
        <w:sz w:val="26"/>
        <w:szCs w:val="26"/>
        <w:cs/>
        <w:lang w:bidi="th-TH"/>
      </w:rPr>
    </w:pPr>
    <w:r w:rsidRPr="00B60813">
      <w:rPr>
        <w:rFonts w:ascii="Browallia New" w:hAnsi="Browallia New" w:cs="Browallia New"/>
        <w:bCs/>
        <w:sz w:val="26"/>
        <w:szCs w:val="26"/>
        <w:cs/>
        <w:lang w:bidi="th-TH"/>
      </w:rPr>
      <w:t>ธนาคารไทยเครดิต</w:t>
    </w:r>
    <w:r w:rsidRPr="00B60813">
      <w:rPr>
        <w:rFonts w:ascii="Browallia New" w:hAnsi="Browallia New" w:cs="Browallia New"/>
        <w:bCs/>
        <w:sz w:val="26"/>
        <w:szCs w:val="26"/>
        <w:cs/>
      </w:rPr>
      <w:t xml:space="preserve"> </w:t>
    </w:r>
    <w:r w:rsidRPr="00B60813">
      <w:rPr>
        <w:rFonts w:ascii="Browallia New" w:hAnsi="Browallia New" w:cs="Browallia New"/>
        <w:bCs/>
        <w:sz w:val="26"/>
        <w:szCs w:val="26"/>
        <w:cs/>
        <w:lang w:bidi="th-TH"/>
      </w:rPr>
      <w:t>จำกัด</w:t>
    </w:r>
    <w:r w:rsidRPr="00B60813">
      <w:rPr>
        <w:rFonts w:ascii="Browallia New" w:hAnsi="Browallia New" w:cs="Browallia New"/>
        <w:bCs/>
        <w:sz w:val="26"/>
        <w:szCs w:val="26"/>
        <w:cs/>
      </w:rPr>
      <w:t xml:space="preserve"> (</w:t>
    </w:r>
    <w:r w:rsidRPr="00B60813">
      <w:rPr>
        <w:rFonts w:ascii="Browallia New" w:hAnsi="Browallia New" w:cs="Browallia New"/>
        <w:bCs/>
        <w:sz w:val="26"/>
        <w:szCs w:val="26"/>
        <w:cs/>
        <w:lang w:bidi="th-TH"/>
      </w:rPr>
      <w:t>มหาชน</w:t>
    </w:r>
    <w:r w:rsidRPr="00B60813">
      <w:rPr>
        <w:rFonts w:ascii="Browallia New" w:hAnsi="Browallia New" w:cs="Browallia New"/>
        <w:bCs/>
        <w:sz w:val="26"/>
        <w:szCs w:val="26"/>
        <w:cs/>
      </w:rPr>
      <w:t>)</w:t>
    </w:r>
    <w:r w:rsidR="005239B4">
      <w:rPr>
        <w:rFonts w:ascii="Browallia New" w:hAnsi="Browallia New" w:cs="Browallia New" w:hint="cs"/>
        <w:bCs/>
        <w:sz w:val="26"/>
        <w:szCs w:val="26"/>
        <w:cs/>
        <w:lang w:bidi="th-TH"/>
      </w:rPr>
      <w:t xml:space="preserve"> และบริษัทย่อย</w:t>
    </w:r>
  </w:p>
  <w:p w14:paraId="760F1455" w14:textId="77777777" w:rsidR="00C648B8" w:rsidRPr="00CD7665" w:rsidRDefault="00C648B8" w:rsidP="00C648B8">
    <w:pPr>
      <w:pStyle w:val="acctmainheading"/>
      <w:spacing w:after="0" w:line="240" w:lineRule="auto"/>
      <w:rPr>
        <w:rFonts w:ascii="Browallia New" w:hAnsi="Browallia New" w:cs="Browallia New"/>
        <w:b w:val="0"/>
        <w:sz w:val="26"/>
        <w:szCs w:val="26"/>
      </w:rPr>
    </w:pPr>
    <w:r w:rsidRPr="005237B2">
      <w:rPr>
        <w:rFonts w:ascii="Browallia New" w:hAnsi="Browallia New" w:cs="Browallia New"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</w:t>
    </w:r>
    <w:r w:rsidRPr="005237B2">
      <w:rPr>
        <w:rFonts w:ascii="Browallia New" w:hAnsi="Browallia New" w:cs="Browallia New"/>
        <w:bCs/>
        <w:sz w:val="26"/>
        <w:szCs w:val="26"/>
        <w:cs/>
      </w:rPr>
      <w:t xml:space="preserve"> </w:t>
    </w:r>
    <w:r w:rsidRPr="00CD7665">
      <w:rPr>
        <w:rFonts w:ascii="Browallia New" w:hAnsi="Browallia New" w:cs="Browallia New"/>
        <w:b w:val="0"/>
        <w:sz w:val="26"/>
        <w:szCs w:val="26"/>
        <w:cs/>
      </w:rPr>
      <w:t>(</w:t>
    </w:r>
    <w:r w:rsidRPr="00CD7665">
      <w:rPr>
        <w:rFonts w:ascii="Browallia New" w:hAnsi="Browallia New" w:cs="Browallia New"/>
        <w:b w:val="0"/>
        <w:sz w:val="26"/>
        <w:szCs w:val="26"/>
        <w:cs/>
        <w:lang w:bidi="th-TH"/>
      </w:rPr>
      <w:t>ยังไม่ได้ตรวจสอบ</w:t>
    </w:r>
    <w:r w:rsidRPr="00CD7665">
      <w:rPr>
        <w:rFonts w:ascii="Browallia New" w:hAnsi="Browallia New" w:cs="Browallia New"/>
        <w:b w:val="0"/>
        <w:sz w:val="26"/>
        <w:szCs w:val="26"/>
        <w:cs/>
      </w:rPr>
      <w:t>)</w:t>
    </w:r>
  </w:p>
  <w:p w14:paraId="2A1789CA" w14:textId="084944C8" w:rsidR="00C648B8" w:rsidRPr="00B97F25" w:rsidRDefault="00C648B8" w:rsidP="00B97F25">
    <w:pPr>
      <w:pStyle w:val="acctmainheading"/>
      <w:pBdr>
        <w:bottom w:val="single" w:sz="8" w:space="1" w:color="auto"/>
      </w:pBdr>
      <w:spacing w:after="0" w:line="240" w:lineRule="auto"/>
      <w:rPr>
        <w:rFonts w:ascii="Browallia New" w:hAnsi="Browallia New" w:cs="Browallia New"/>
        <w:bCs/>
        <w:sz w:val="26"/>
        <w:szCs w:val="26"/>
      </w:rPr>
    </w:pPr>
    <w:r w:rsidRPr="005237B2">
      <w:rPr>
        <w:rFonts w:ascii="Browallia New" w:hAnsi="Browallia New" w:cs="Browallia New"/>
        <w:bCs/>
        <w:sz w:val="26"/>
        <w:szCs w:val="26"/>
        <w:cs/>
        <w:lang w:bidi="th-TH"/>
      </w:rPr>
      <w:t>สำหรับรอบระยะเวลาสามเดือนสิ้นสุดวันที่</w:t>
    </w:r>
    <w:r w:rsidRPr="005237B2">
      <w:rPr>
        <w:rFonts w:ascii="Browallia New" w:hAnsi="Browallia New" w:cs="Browallia New"/>
        <w:bCs/>
        <w:sz w:val="26"/>
        <w:szCs w:val="26"/>
        <w:cs/>
      </w:rPr>
      <w:t xml:space="preserve"> </w:t>
    </w:r>
    <w:r w:rsidRPr="005237B2">
      <w:rPr>
        <w:rFonts w:ascii="Browallia New" w:hAnsi="Browallia New" w:cs="Browallia New"/>
        <w:bCs/>
        <w:sz w:val="26"/>
        <w:szCs w:val="26"/>
      </w:rPr>
      <w:t>3</w:t>
    </w:r>
    <w:r w:rsidRPr="005237B2">
      <w:rPr>
        <w:rFonts w:ascii="Browallia New" w:hAnsi="Browallia New" w:cs="Browallia New"/>
        <w:bCs/>
        <w:sz w:val="26"/>
        <w:szCs w:val="26"/>
        <w:cs/>
      </w:rPr>
      <w:t xml:space="preserve">1 </w:t>
    </w:r>
    <w:r w:rsidRPr="005237B2">
      <w:rPr>
        <w:rFonts w:ascii="Browallia New" w:hAnsi="Browallia New" w:cs="Browallia New"/>
        <w:bCs/>
        <w:sz w:val="26"/>
        <w:szCs w:val="26"/>
        <w:cs/>
        <w:lang w:bidi="th-TH"/>
      </w:rPr>
      <w:t>มีนาคม</w:t>
    </w:r>
    <w:r w:rsidRPr="005237B2">
      <w:rPr>
        <w:rFonts w:ascii="Browallia New" w:hAnsi="Browallia New" w:cs="Browallia New"/>
        <w:bCs/>
        <w:sz w:val="26"/>
        <w:szCs w:val="26"/>
        <w:cs/>
      </w:rPr>
      <w:t xml:space="preserve"> </w:t>
    </w:r>
    <w:r w:rsidRPr="005237B2">
      <w:rPr>
        <w:rFonts w:ascii="Browallia New" w:hAnsi="Browallia New" w:cs="Browallia New"/>
        <w:bCs/>
        <w:sz w:val="26"/>
        <w:szCs w:val="26"/>
        <w:cs/>
        <w:lang w:bidi="th-TH"/>
      </w:rPr>
      <w:t>พ</w:t>
    </w:r>
    <w:r w:rsidRPr="005237B2">
      <w:rPr>
        <w:rFonts w:ascii="Browallia New" w:hAnsi="Browallia New" w:cs="Browallia New"/>
        <w:bCs/>
        <w:sz w:val="26"/>
        <w:szCs w:val="26"/>
        <w:cs/>
      </w:rPr>
      <w:t>.</w:t>
    </w:r>
    <w:r w:rsidRPr="005237B2">
      <w:rPr>
        <w:rFonts w:ascii="Browallia New" w:hAnsi="Browallia New" w:cs="Browallia New"/>
        <w:bCs/>
        <w:sz w:val="26"/>
        <w:szCs w:val="26"/>
        <w:cs/>
        <w:lang w:bidi="th-TH"/>
      </w:rPr>
      <w:t>ศ</w:t>
    </w:r>
    <w:r w:rsidRPr="005237B2">
      <w:rPr>
        <w:rFonts w:ascii="Browallia New" w:hAnsi="Browallia New" w:cs="Browallia New"/>
        <w:bCs/>
        <w:sz w:val="26"/>
        <w:szCs w:val="26"/>
        <w:cs/>
      </w:rPr>
      <w:t xml:space="preserve">. </w:t>
    </w:r>
    <w:r w:rsidRPr="005237B2">
      <w:rPr>
        <w:rFonts w:ascii="Browallia New" w:hAnsi="Browallia New" w:cs="Browallia New"/>
        <w:bCs/>
        <w:sz w:val="26"/>
        <w:szCs w:val="26"/>
      </w:rPr>
      <w:t>256</w:t>
    </w:r>
    <w:r w:rsidRPr="005237B2">
      <w:rPr>
        <w:rFonts w:ascii="Browallia New" w:hAnsi="Browallia New" w:cs="Browallia New"/>
        <w:bCs/>
        <w:sz w:val="26"/>
        <w:szCs w:val="26"/>
        <w:cs/>
      </w:rPr>
      <w:t>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FCE7F" w14:textId="77777777" w:rsidR="00CE0BDC" w:rsidRPr="005237B2" w:rsidRDefault="00CE0BDC" w:rsidP="00C648B8">
    <w:pPr>
      <w:pStyle w:val="acctmainheading"/>
      <w:spacing w:after="0" w:line="240" w:lineRule="auto"/>
      <w:rPr>
        <w:rFonts w:ascii="Browallia New" w:hAnsi="Browallia New" w:cs="Browallia New"/>
        <w:bCs/>
        <w:sz w:val="26"/>
        <w:szCs w:val="26"/>
        <w:cs/>
        <w:lang w:bidi="th-TH"/>
      </w:rPr>
    </w:pPr>
    <w:r w:rsidRPr="00B60813">
      <w:rPr>
        <w:rFonts w:ascii="Browallia New" w:hAnsi="Browallia New" w:cs="Browallia New"/>
        <w:bCs/>
        <w:sz w:val="26"/>
        <w:szCs w:val="26"/>
        <w:cs/>
        <w:lang w:bidi="th-TH"/>
      </w:rPr>
      <w:t>ธนาคารไทยเครดิต</w:t>
    </w:r>
    <w:r w:rsidRPr="00B60813">
      <w:rPr>
        <w:rFonts w:ascii="Browallia New" w:hAnsi="Browallia New" w:cs="Browallia New"/>
        <w:bCs/>
        <w:sz w:val="26"/>
        <w:szCs w:val="26"/>
        <w:cs/>
      </w:rPr>
      <w:t xml:space="preserve"> </w:t>
    </w:r>
    <w:r w:rsidRPr="00B60813">
      <w:rPr>
        <w:rFonts w:ascii="Browallia New" w:hAnsi="Browallia New" w:cs="Browallia New"/>
        <w:bCs/>
        <w:sz w:val="26"/>
        <w:szCs w:val="26"/>
        <w:cs/>
        <w:lang w:bidi="th-TH"/>
      </w:rPr>
      <w:t>จำกัด</w:t>
    </w:r>
    <w:r w:rsidRPr="00B60813">
      <w:rPr>
        <w:rFonts w:ascii="Browallia New" w:hAnsi="Browallia New" w:cs="Browallia New"/>
        <w:bCs/>
        <w:sz w:val="26"/>
        <w:szCs w:val="26"/>
        <w:cs/>
      </w:rPr>
      <w:t xml:space="preserve"> (</w:t>
    </w:r>
    <w:r w:rsidRPr="00B60813">
      <w:rPr>
        <w:rFonts w:ascii="Browallia New" w:hAnsi="Browallia New" w:cs="Browallia New"/>
        <w:bCs/>
        <w:sz w:val="26"/>
        <w:szCs w:val="26"/>
        <w:cs/>
        <w:lang w:bidi="th-TH"/>
      </w:rPr>
      <w:t>มหาชน</w:t>
    </w:r>
    <w:r w:rsidRPr="00B60813">
      <w:rPr>
        <w:rFonts w:ascii="Browallia New" w:hAnsi="Browallia New" w:cs="Browallia New"/>
        <w:bCs/>
        <w:sz w:val="26"/>
        <w:szCs w:val="26"/>
        <w:cs/>
      </w:rPr>
      <w:t>)</w:t>
    </w:r>
    <w:r>
      <w:rPr>
        <w:rFonts w:ascii="Browallia New" w:hAnsi="Browallia New" w:cs="Browallia New" w:hint="cs"/>
        <w:bCs/>
        <w:sz w:val="26"/>
        <w:szCs w:val="26"/>
        <w:cs/>
        <w:lang w:bidi="th-TH"/>
      </w:rPr>
      <w:t xml:space="preserve"> และบริษัทย่อย</w:t>
    </w:r>
  </w:p>
  <w:p w14:paraId="16E1B38F" w14:textId="77777777" w:rsidR="00CE0BDC" w:rsidRPr="005237B2" w:rsidRDefault="00CE0BDC" w:rsidP="00C648B8">
    <w:pPr>
      <w:pStyle w:val="acctmainheading"/>
      <w:spacing w:after="0" w:line="240" w:lineRule="auto"/>
      <w:rPr>
        <w:rFonts w:ascii="Browallia New" w:hAnsi="Browallia New" w:cs="Browallia New"/>
        <w:bCs/>
        <w:sz w:val="26"/>
        <w:szCs w:val="26"/>
      </w:rPr>
    </w:pPr>
    <w:r w:rsidRPr="005237B2">
      <w:rPr>
        <w:rFonts w:ascii="Browallia New" w:hAnsi="Browallia New" w:cs="Browallia New"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</w:t>
    </w:r>
    <w:r w:rsidRPr="005237B2">
      <w:rPr>
        <w:rFonts w:ascii="Browallia New" w:hAnsi="Browallia New" w:cs="Browallia New"/>
        <w:bCs/>
        <w:sz w:val="26"/>
        <w:szCs w:val="26"/>
        <w:cs/>
      </w:rPr>
      <w:t xml:space="preserve"> </w:t>
    </w:r>
    <w:r w:rsidRPr="00410463">
      <w:rPr>
        <w:rFonts w:ascii="Browallia New" w:hAnsi="Browallia New" w:cs="Browallia New"/>
        <w:b w:val="0"/>
        <w:sz w:val="26"/>
        <w:szCs w:val="26"/>
        <w:cs/>
      </w:rPr>
      <w:t>(</w:t>
    </w:r>
    <w:r w:rsidRPr="00410463">
      <w:rPr>
        <w:rFonts w:ascii="Browallia New" w:hAnsi="Browallia New" w:cs="Browallia New"/>
        <w:b w:val="0"/>
        <w:sz w:val="26"/>
        <w:szCs w:val="26"/>
        <w:cs/>
        <w:lang w:bidi="th-TH"/>
      </w:rPr>
      <w:t>ยังไม่ได้ตรวจสอบ</w:t>
    </w:r>
    <w:r w:rsidRPr="00410463">
      <w:rPr>
        <w:rFonts w:ascii="Browallia New" w:hAnsi="Browallia New" w:cs="Browallia New"/>
        <w:b w:val="0"/>
        <w:sz w:val="26"/>
        <w:szCs w:val="26"/>
        <w:cs/>
      </w:rPr>
      <w:t>)</w:t>
    </w:r>
  </w:p>
  <w:p w14:paraId="6BB22B1F" w14:textId="77777777" w:rsidR="00CE0BDC" w:rsidRPr="00B97F25" w:rsidRDefault="00CE0BDC" w:rsidP="00B97F25">
    <w:pPr>
      <w:pStyle w:val="acctmainheading"/>
      <w:pBdr>
        <w:bottom w:val="single" w:sz="8" w:space="1" w:color="auto"/>
      </w:pBdr>
      <w:spacing w:after="0" w:line="240" w:lineRule="auto"/>
      <w:rPr>
        <w:rFonts w:ascii="Browallia New" w:hAnsi="Browallia New" w:cs="Browallia New"/>
        <w:bCs/>
        <w:sz w:val="26"/>
        <w:szCs w:val="26"/>
      </w:rPr>
    </w:pPr>
    <w:r w:rsidRPr="005237B2">
      <w:rPr>
        <w:rFonts w:ascii="Browallia New" w:hAnsi="Browallia New" w:cs="Browallia New"/>
        <w:bCs/>
        <w:sz w:val="26"/>
        <w:szCs w:val="26"/>
        <w:cs/>
        <w:lang w:bidi="th-TH"/>
      </w:rPr>
      <w:t>สำหรับรอบระยะเวลาสามเดือนสิ้นสุดวันที่</w:t>
    </w:r>
    <w:r w:rsidRPr="005237B2">
      <w:rPr>
        <w:rFonts w:ascii="Browallia New" w:hAnsi="Browallia New" w:cs="Browallia New"/>
        <w:bCs/>
        <w:sz w:val="26"/>
        <w:szCs w:val="26"/>
        <w:cs/>
      </w:rPr>
      <w:t xml:space="preserve"> </w:t>
    </w:r>
    <w:r w:rsidRPr="005237B2">
      <w:rPr>
        <w:rFonts w:ascii="Browallia New" w:hAnsi="Browallia New" w:cs="Browallia New"/>
        <w:bCs/>
        <w:sz w:val="26"/>
        <w:szCs w:val="26"/>
      </w:rPr>
      <w:t>3</w:t>
    </w:r>
    <w:r w:rsidRPr="005237B2">
      <w:rPr>
        <w:rFonts w:ascii="Browallia New" w:hAnsi="Browallia New" w:cs="Browallia New"/>
        <w:bCs/>
        <w:sz w:val="26"/>
        <w:szCs w:val="26"/>
        <w:cs/>
      </w:rPr>
      <w:t xml:space="preserve">1 </w:t>
    </w:r>
    <w:r w:rsidRPr="005237B2">
      <w:rPr>
        <w:rFonts w:ascii="Browallia New" w:hAnsi="Browallia New" w:cs="Browallia New"/>
        <w:bCs/>
        <w:sz w:val="26"/>
        <w:szCs w:val="26"/>
        <w:cs/>
        <w:lang w:bidi="th-TH"/>
      </w:rPr>
      <w:t>มีนาคม</w:t>
    </w:r>
    <w:r w:rsidRPr="005237B2">
      <w:rPr>
        <w:rFonts w:ascii="Browallia New" w:hAnsi="Browallia New" w:cs="Browallia New"/>
        <w:bCs/>
        <w:sz w:val="26"/>
        <w:szCs w:val="26"/>
        <w:cs/>
      </w:rPr>
      <w:t xml:space="preserve"> </w:t>
    </w:r>
    <w:r w:rsidRPr="005237B2">
      <w:rPr>
        <w:rFonts w:ascii="Browallia New" w:hAnsi="Browallia New" w:cs="Browallia New"/>
        <w:bCs/>
        <w:sz w:val="26"/>
        <w:szCs w:val="26"/>
        <w:cs/>
        <w:lang w:bidi="th-TH"/>
      </w:rPr>
      <w:t>พ</w:t>
    </w:r>
    <w:r w:rsidRPr="005237B2">
      <w:rPr>
        <w:rFonts w:ascii="Browallia New" w:hAnsi="Browallia New" w:cs="Browallia New"/>
        <w:bCs/>
        <w:sz w:val="26"/>
        <w:szCs w:val="26"/>
        <w:cs/>
      </w:rPr>
      <w:t>.</w:t>
    </w:r>
    <w:r w:rsidRPr="005237B2">
      <w:rPr>
        <w:rFonts w:ascii="Browallia New" w:hAnsi="Browallia New" w:cs="Browallia New"/>
        <w:bCs/>
        <w:sz w:val="26"/>
        <w:szCs w:val="26"/>
        <w:cs/>
        <w:lang w:bidi="th-TH"/>
      </w:rPr>
      <w:t>ศ</w:t>
    </w:r>
    <w:r w:rsidRPr="005237B2">
      <w:rPr>
        <w:rFonts w:ascii="Browallia New" w:hAnsi="Browallia New" w:cs="Browallia New"/>
        <w:bCs/>
        <w:sz w:val="26"/>
        <w:szCs w:val="26"/>
        <w:cs/>
      </w:rPr>
      <w:t xml:space="preserve">. </w:t>
    </w:r>
    <w:r w:rsidRPr="005237B2">
      <w:rPr>
        <w:rFonts w:ascii="Browallia New" w:hAnsi="Browallia New" w:cs="Browallia New"/>
        <w:bCs/>
        <w:sz w:val="26"/>
        <w:szCs w:val="26"/>
      </w:rPr>
      <w:t>256</w:t>
    </w:r>
    <w:r w:rsidRPr="005237B2">
      <w:rPr>
        <w:rFonts w:ascii="Browallia New" w:hAnsi="Browallia New" w:cs="Browallia New"/>
        <w:bCs/>
        <w:sz w:val="26"/>
        <w:szCs w:val="26"/>
        <w:cs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A7D8B" w14:textId="77777777" w:rsidR="00C648B8" w:rsidRDefault="00C648B8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314F128A" w14:textId="77777777" w:rsidR="00C648B8" w:rsidRPr="00831431" w:rsidRDefault="00C648B8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1871831" w14:textId="78AA9925" w:rsidR="00C648B8" w:rsidRPr="00831431" w:rsidRDefault="00C648B8" w:rsidP="0016153B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21407C">
      <w:rPr>
        <w:rFonts w:asciiTheme="majorBidi" w:hAnsiTheme="majorBidi" w:cstheme="majorBidi"/>
        <w:bCs/>
        <w:sz w:val="30"/>
        <w:szCs w:val="30"/>
        <w:cs/>
        <w:lang w:bidi="th-TH"/>
      </w:rPr>
      <w:t>สำหรับ</w:t>
    </w:r>
    <w:r w:rsidR="0069181A">
      <w:rPr>
        <w:rFonts w:asciiTheme="majorBidi" w:hAnsiTheme="majorBidi" w:cstheme="majorBidi"/>
        <w:bCs/>
        <w:sz w:val="30"/>
        <w:szCs w:val="30"/>
        <w:cs/>
        <w:lang w:bidi="th-TH"/>
      </w:rPr>
      <w:t>รอบระยะเวลา</w:t>
    </w:r>
    <w:r w:rsidRPr="0021407C">
      <w:rPr>
        <w:rFonts w:asciiTheme="majorBidi" w:hAnsiTheme="majorBidi" w:cstheme="majorBidi"/>
        <w:bCs/>
        <w:sz w:val="30"/>
        <w:szCs w:val="30"/>
        <w:cs/>
        <w:lang w:bidi="th-TH"/>
      </w:rPr>
      <w:t>สามเดือน</w:t>
    </w:r>
    <w:r>
      <w:rPr>
        <w:rFonts w:asciiTheme="majorBidi" w:hAnsiTheme="majorBidi" w:cstheme="majorBidi" w:hint="cs"/>
        <w:bCs/>
        <w:sz w:val="30"/>
        <w:szCs w:val="30"/>
        <w:cs/>
        <w:lang w:bidi="th-TH"/>
      </w:rPr>
      <w:t>และเก้าเดือน</w:t>
    </w:r>
    <w:r w:rsidRPr="0021407C">
      <w:rPr>
        <w:rFonts w:asciiTheme="majorBidi" w:hAnsiTheme="majorBidi" w:cstheme="majorBidi"/>
        <w:bCs/>
        <w:sz w:val="30"/>
        <w:szCs w:val="30"/>
        <w:cs/>
        <w:lang w:bidi="th-TH"/>
      </w:rPr>
      <w:t xml:space="preserve">สิ้นสุดวันที่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>3</w:t>
    </w:r>
    <w:r>
      <w:rPr>
        <w:rFonts w:asciiTheme="majorBidi" w:hAnsiTheme="majorBidi" w:cstheme="majorBidi"/>
        <w:bCs/>
        <w:sz w:val="30"/>
        <w:szCs w:val="30"/>
        <w:lang w:val="en-US" w:bidi="th-TH"/>
      </w:rPr>
      <w:t xml:space="preserve">0 </w:t>
    </w:r>
    <w:r>
      <w:rPr>
        <w:rFonts w:asciiTheme="majorBidi" w:hAnsiTheme="majorBidi" w:cstheme="majorBidi" w:hint="cs"/>
        <w:bCs/>
        <w:sz w:val="30"/>
        <w:szCs w:val="30"/>
        <w:cs/>
        <w:lang w:val="en-US" w:bidi="th-TH"/>
      </w:rPr>
      <w:t xml:space="preserve">กันยายน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bCs/>
        <w:sz w:val="30"/>
        <w:szCs w:val="30"/>
        <w:lang w:val="en-US" w:bidi="th-TH"/>
      </w:rPr>
      <w:t xml:space="preserve">8 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>(ไม่ได้ตรวจสอบ)</w:t>
    </w:r>
  </w:p>
  <w:p w14:paraId="76B7E464" w14:textId="77777777" w:rsidR="00C648B8" w:rsidRPr="00135AA3" w:rsidRDefault="00C648B8" w:rsidP="00D7246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1F424" w14:textId="1CE321BE" w:rsidR="005237B2" w:rsidRPr="005237B2" w:rsidRDefault="00457BD8" w:rsidP="00457BD8">
    <w:pPr>
      <w:pStyle w:val="acctmainheading"/>
      <w:spacing w:after="0" w:line="240" w:lineRule="auto"/>
      <w:rPr>
        <w:rFonts w:ascii="Browallia New" w:hAnsi="Browallia New" w:cs="Browallia New"/>
        <w:bCs/>
        <w:sz w:val="26"/>
        <w:szCs w:val="26"/>
        <w:cs/>
        <w:lang w:bidi="th-TH"/>
      </w:rPr>
    </w:pPr>
    <w:r w:rsidRPr="00B60813">
      <w:rPr>
        <w:rFonts w:ascii="Browallia New" w:hAnsi="Browallia New" w:cs="Browallia New"/>
        <w:bCs/>
        <w:sz w:val="26"/>
        <w:szCs w:val="26"/>
        <w:cs/>
        <w:lang w:bidi="th-TH"/>
      </w:rPr>
      <w:t>ธนาคารไทยเครดิต</w:t>
    </w:r>
    <w:r w:rsidRPr="00B60813">
      <w:rPr>
        <w:rFonts w:ascii="Browallia New" w:hAnsi="Browallia New" w:cs="Browallia New"/>
        <w:bCs/>
        <w:sz w:val="26"/>
        <w:szCs w:val="26"/>
        <w:cs/>
      </w:rPr>
      <w:t xml:space="preserve"> </w:t>
    </w:r>
    <w:r w:rsidRPr="00B60813">
      <w:rPr>
        <w:rFonts w:ascii="Browallia New" w:hAnsi="Browallia New" w:cs="Browallia New"/>
        <w:bCs/>
        <w:sz w:val="26"/>
        <w:szCs w:val="26"/>
        <w:cs/>
        <w:lang w:bidi="th-TH"/>
      </w:rPr>
      <w:t>จำกัด</w:t>
    </w:r>
    <w:r w:rsidRPr="00B60813">
      <w:rPr>
        <w:rFonts w:ascii="Browallia New" w:hAnsi="Browallia New" w:cs="Browallia New"/>
        <w:bCs/>
        <w:sz w:val="26"/>
        <w:szCs w:val="26"/>
        <w:cs/>
      </w:rPr>
      <w:t xml:space="preserve"> (</w:t>
    </w:r>
    <w:r w:rsidRPr="00B60813">
      <w:rPr>
        <w:rFonts w:ascii="Browallia New" w:hAnsi="Browallia New" w:cs="Browallia New"/>
        <w:bCs/>
        <w:sz w:val="26"/>
        <w:szCs w:val="26"/>
        <w:cs/>
        <w:lang w:bidi="th-TH"/>
      </w:rPr>
      <w:t>มหาชน</w:t>
    </w:r>
    <w:r w:rsidRPr="00B60813">
      <w:rPr>
        <w:rFonts w:ascii="Browallia New" w:hAnsi="Browallia New" w:cs="Browallia New"/>
        <w:bCs/>
        <w:sz w:val="26"/>
        <w:szCs w:val="26"/>
        <w:cs/>
      </w:rPr>
      <w:t>)</w:t>
    </w:r>
    <w:r w:rsidR="00675C6F">
      <w:rPr>
        <w:rFonts w:ascii="Browallia New" w:hAnsi="Browallia New" w:cs="Browallia New"/>
        <w:bCs/>
        <w:sz w:val="26"/>
        <w:szCs w:val="26"/>
      </w:rPr>
      <w:t xml:space="preserve"> </w:t>
    </w:r>
    <w:r w:rsidR="00675C6F">
      <w:rPr>
        <w:rFonts w:ascii="Browallia New" w:hAnsi="Browallia New" w:cs="Browallia New" w:hint="cs"/>
        <w:bCs/>
        <w:sz w:val="26"/>
        <w:szCs w:val="26"/>
        <w:cs/>
        <w:lang w:bidi="th-TH"/>
      </w:rPr>
      <w:t>และบริษัทย่อย</w:t>
    </w:r>
  </w:p>
  <w:p w14:paraId="33CFCA44" w14:textId="77777777" w:rsidR="005237B2" w:rsidRPr="005237B2" w:rsidRDefault="005237B2" w:rsidP="00457BD8">
    <w:pPr>
      <w:pStyle w:val="acctmainheading"/>
      <w:spacing w:after="0" w:line="240" w:lineRule="auto"/>
      <w:rPr>
        <w:rFonts w:ascii="Browallia New" w:hAnsi="Browallia New" w:cs="Browallia New"/>
        <w:bCs/>
        <w:sz w:val="26"/>
        <w:szCs w:val="26"/>
      </w:rPr>
    </w:pPr>
    <w:r w:rsidRPr="005237B2">
      <w:rPr>
        <w:rFonts w:ascii="Browallia New" w:hAnsi="Browallia New" w:cs="Browallia New"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</w:t>
    </w:r>
    <w:r w:rsidRPr="005237B2">
      <w:rPr>
        <w:rFonts w:ascii="Browallia New" w:hAnsi="Browallia New" w:cs="Browallia New"/>
        <w:bCs/>
        <w:sz w:val="26"/>
        <w:szCs w:val="26"/>
        <w:cs/>
      </w:rPr>
      <w:t xml:space="preserve"> </w:t>
    </w:r>
    <w:r w:rsidRPr="00642F4C">
      <w:rPr>
        <w:rFonts w:ascii="Browallia New" w:hAnsi="Browallia New" w:cs="Browallia New"/>
        <w:b w:val="0"/>
        <w:sz w:val="26"/>
        <w:szCs w:val="26"/>
        <w:cs/>
      </w:rPr>
      <w:t>(</w:t>
    </w:r>
    <w:r w:rsidRPr="00642F4C">
      <w:rPr>
        <w:rFonts w:ascii="Browallia New" w:hAnsi="Browallia New" w:cs="Browallia New"/>
        <w:b w:val="0"/>
        <w:sz w:val="26"/>
        <w:szCs w:val="26"/>
        <w:cs/>
        <w:lang w:bidi="th-TH"/>
      </w:rPr>
      <w:t>ยังไม่ได้ตรวจสอบ</w:t>
    </w:r>
    <w:r w:rsidRPr="00642F4C">
      <w:rPr>
        <w:rFonts w:ascii="Browallia New" w:hAnsi="Browallia New" w:cs="Browallia New"/>
        <w:b w:val="0"/>
        <w:sz w:val="26"/>
        <w:szCs w:val="26"/>
        <w:cs/>
      </w:rPr>
      <w:t>)</w:t>
    </w:r>
  </w:p>
  <w:p w14:paraId="458F6D97" w14:textId="77777777" w:rsidR="005237B2" w:rsidRPr="005237B2" w:rsidRDefault="005237B2" w:rsidP="00457BD8">
    <w:pPr>
      <w:pStyle w:val="acctmainheading"/>
      <w:pBdr>
        <w:bottom w:val="single" w:sz="8" w:space="1" w:color="auto"/>
      </w:pBdr>
      <w:spacing w:after="0" w:line="240" w:lineRule="auto"/>
      <w:rPr>
        <w:rFonts w:ascii="Browallia New" w:hAnsi="Browallia New" w:cs="Browallia New"/>
        <w:bCs/>
        <w:sz w:val="26"/>
        <w:szCs w:val="26"/>
      </w:rPr>
    </w:pPr>
    <w:r w:rsidRPr="005237B2">
      <w:rPr>
        <w:rFonts w:ascii="Browallia New" w:hAnsi="Browallia New" w:cs="Browallia New"/>
        <w:bCs/>
        <w:sz w:val="26"/>
        <w:szCs w:val="26"/>
        <w:cs/>
        <w:lang w:bidi="th-TH"/>
      </w:rPr>
      <w:t>สำหรับรอบระยะเวลาสามเดือนสิ้นสุดวันที่</w:t>
    </w:r>
    <w:r w:rsidRPr="005237B2">
      <w:rPr>
        <w:rFonts w:ascii="Browallia New" w:hAnsi="Browallia New" w:cs="Browallia New"/>
        <w:bCs/>
        <w:sz w:val="26"/>
        <w:szCs w:val="26"/>
        <w:cs/>
      </w:rPr>
      <w:t xml:space="preserve"> </w:t>
    </w:r>
    <w:r w:rsidRPr="005237B2">
      <w:rPr>
        <w:rFonts w:ascii="Browallia New" w:hAnsi="Browallia New" w:cs="Browallia New"/>
        <w:bCs/>
        <w:sz w:val="26"/>
        <w:szCs w:val="26"/>
      </w:rPr>
      <w:t>3</w:t>
    </w:r>
    <w:r w:rsidRPr="005237B2">
      <w:rPr>
        <w:rFonts w:ascii="Browallia New" w:hAnsi="Browallia New" w:cs="Browallia New"/>
        <w:bCs/>
        <w:sz w:val="26"/>
        <w:szCs w:val="26"/>
        <w:cs/>
      </w:rPr>
      <w:t xml:space="preserve">1 </w:t>
    </w:r>
    <w:r w:rsidRPr="005237B2">
      <w:rPr>
        <w:rFonts w:ascii="Browallia New" w:hAnsi="Browallia New" w:cs="Browallia New"/>
        <w:bCs/>
        <w:sz w:val="26"/>
        <w:szCs w:val="26"/>
        <w:cs/>
        <w:lang w:bidi="th-TH"/>
      </w:rPr>
      <w:t>มีนาคม</w:t>
    </w:r>
    <w:r w:rsidRPr="005237B2">
      <w:rPr>
        <w:rFonts w:ascii="Browallia New" w:hAnsi="Browallia New" w:cs="Browallia New"/>
        <w:bCs/>
        <w:sz w:val="26"/>
        <w:szCs w:val="26"/>
        <w:cs/>
      </w:rPr>
      <w:t xml:space="preserve"> </w:t>
    </w:r>
    <w:r w:rsidRPr="005237B2">
      <w:rPr>
        <w:rFonts w:ascii="Browallia New" w:hAnsi="Browallia New" w:cs="Browallia New"/>
        <w:bCs/>
        <w:sz w:val="26"/>
        <w:szCs w:val="26"/>
        <w:cs/>
        <w:lang w:bidi="th-TH"/>
      </w:rPr>
      <w:t>พ</w:t>
    </w:r>
    <w:r w:rsidRPr="005237B2">
      <w:rPr>
        <w:rFonts w:ascii="Browallia New" w:hAnsi="Browallia New" w:cs="Browallia New"/>
        <w:bCs/>
        <w:sz w:val="26"/>
        <w:szCs w:val="26"/>
        <w:cs/>
      </w:rPr>
      <w:t>.</w:t>
    </w:r>
    <w:r w:rsidRPr="005237B2">
      <w:rPr>
        <w:rFonts w:ascii="Browallia New" w:hAnsi="Browallia New" w:cs="Browallia New"/>
        <w:bCs/>
        <w:sz w:val="26"/>
        <w:szCs w:val="26"/>
        <w:cs/>
        <w:lang w:bidi="th-TH"/>
      </w:rPr>
      <w:t>ศ</w:t>
    </w:r>
    <w:r w:rsidRPr="005237B2">
      <w:rPr>
        <w:rFonts w:ascii="Browallia New" w:hAnsi="Browallia New" w:cs="Browallia New"/>
        <w:bCs/>
        <w:sz w:val="26"/>
        <w:szCs w:val="26"/>
        <w:cs/>
      </w:rPr>
      <w:t xml:space="preserve">. </w:t>
    </w:r>
    <w:r w:rsidRPr="005237B2">
      <w:rPr>
        <w:rFonts w:ascii="Browallia New" w:hAnsi="Browallia New" w:cs="Browallia New"/>
        <w:bCs/>
        <w:sz w:val="26"/>
        <w:szCs w:val="26"/>
      </w:rPr>
      <w:t>256</w:t>
    </w:r>
    <w:r w:rsidRPr="005237B2">
      <w:rPr>
        <w:rFonts w:ascii="Browallia New" w:hAnsi="Browallia New" w:cs="Browallia New"/>
        <w:bCs/>
        <w:sz w:val="26"/>
        <w:szCs w:val="26"/>
        <w:cs/>
      </w:rPr>
      <w:t>9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89153" w14:textId="77777777" w:rsidR="00837FA0" w:rsidRDefault="00837FA0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3A7C077A" w14:textId="77777777" w:rsidR="00837FA0" w:rsidRPr="00831431" w:rsidRDefault="00837FA0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1F597F0" w14:textId="54D525A6" w:rsidR="00837FA0" w:rsidRPr="00831431" w:rsidRDefault="009B4193" w:rsidP="0016153B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21407C">
      <w:rPr>
        <w:rFonts w:asciiTheme="majorBidi" w:hAnsiTheme="majorBidi" w:cstheme="majorBidi"/>
        <w:bCs/>
        <w:sz w:val="30"/>
        <w:szCs w:val="30"/>
        <w:cs/>
        <w:lang w:bidi="th-TH"/>
      </w:rPr>
      <w:t>สำหรับงวดสามเดือน</w:t>
    </w:r>
    <w:r>
      <w:rPr>
        <w:rFonts w:asciiTheme="majorBidi" w:hAnsiTheme="majorBidi" w:cstheme="majorBidi" w:hint="cs"/>
        <w:bCs/>
        <w:sz w:val="30"/>
        <w:szCs w:val="30"/>
        <w:cs/>
        <w:lang w:bidi="th-TH"/>
      </w:rPr>
      <w:t>และเก้าเดือน</w:t>
    </w:r>
    <w:r w:rsidRPr="0021407C">
      <w:rPr>
        <w:rFonts w:asciiTheme="majorBidi" w:hAnsiTheme="majorBidi" w:cstheme="majorBidi"/>
        <w:bCs/>
        <w:sz w:val="30"/>
        <w:szCs w:val="30"/>
        <w:cs/>
        <w:lang w:bidi="th-TH"/>
      </w:rPr>
      <w:t xml:space="preserve">สิ้นสุดวันที่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>3</w:t>
    </w:r>
    <w:r>
      <w:rPr>
        <w:rFonts w:asciiTheme="majorBidi" w:hAnsiTheme="majorBidi" w:cstheme="majorBidi"/>
        <w:bCs/>
        <w:sz w:val="30"/>
        <w:szCs w:val="30"/>
        <w:lang w:val="en-US" w:bidi="th-TH"/>
      </w:rPr>
      <w:t xml:space="preserve">0 </w:t>
    </w:r>
    <w:r>
      <w:rPr>
        <w:rFonts w:asciiTheme="majorBidi" w:hAnsiTheme="majorBidi" w:cstheme="majorBidi" w:hint="cs"/>
        <w:bCs/>
        <w:sz w:val="30"/>
        <w:szCs w:val="30"/>
        <w:cs/>
        <w:lang w:val="en-US" w:bidi="th-TH"/>
      </w:rPr>
      <w:t xml:space="preserve">กันยายน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bCs/>
        <w:sz w:val="30"/>
        <w:szCs w:val="30"/>
        <w:lang w:val="en-US" w:bidi="th-TH"/>
      </w:rPr>
      <w:t xml:space="preserve">8 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>(ไม่ได้ตรวจสอบ)</w:t>
    </w:r>
  </w:p>
  <w:p w14:paraId="453634DD" w14:textId="77777777" w:rsidR="00837FA0" w:rsidRPr="00135AA3" w:rsidRDefault="00837FA0" w:rsidP="00D7246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4125886"/>
    <w:multiLevelType w:val="hybridMultilevel"/>
    <w:tmpl w:val="9EAE1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271F7"/>
    <w:multiLevelType w:val="hybridMultilevel"/>
    <w:tmpl w:val="D9E609C8"/>
    <w:name w:val="WW8Num152"/>
    <w:lvl w:ilvl="0" w:tplc="EADE0C6E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76EBC"/>
    <w:multiLevelType w:val="multilevel"/>
    <w:tmpl w:val="1804CDE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10A40B2A"/>
    <w:multiLevelType w:val="multilevel"/>
    <w:tmpl w:val="3362A9A2"/>
    <w:lvl w:ilvl="0">
      <w:start w:val="1"/>
      <w:numFmt w:val="decimal"/>
      <w:lvlText w:val="%1"/>
      <w:lvlJc w:val="left"/>
      <w:pPr>
        <w:tabs>
          <w:tab w:val="num" w:pos="1204"/>
        </w:tabs>
        <w:ind w:left="1204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3662"/>
        </w:tabs>
        <w:ind w:left="3662" w:hanging="340"/>
      </w:pPr>
      <w:rPr>
        <w:rFonts w:ascii="Symbol" w:hAnsi="Symbol" w:hint="default"/>
        <w:sz w:val="22"/>
      </w:rPr>
    </w:lvl>
    <w:lvl w:ilvl="2">
      <w:start w:val="2"/>
      <w:numFmt w:val="bullet"/>
      <w:lvlText w:val="-"/>
      <w:lvlJc w:val="left"/>
      <w:pPr>
        <w:tabs>
          <w:tab w:val="num" w:pos="4002"/>
        </w:tabs>
        <w:ind w:left="4002" w:hanging="340"/>
      </w:pPr>
      <w:rPr>
        <w:rFonts w:ascii="Cordia New" w:eastAsia="MS Mincho" w:hAnsi="Cordia New" w:hint="default"/>
        <w:b w:val="0"/>
        <w:bCs w:val="0"/>
        <w:color w:val="auto"/>
        <w:sz w:val="24"/>
      </w:rPr>
    </w:lvl>
    <w:lvl w:ilvl="3">
      <w:start w:val="1"/>
      <w:numFmt w:val="bullet"/>
      <w:lvlText w:val="-"/>
      <w:lvlJc w:val="left"/>
      <w:pPr>
        <w:tabs>
          <w:tab w:val="num" w:pos="4343"/>
        </w:tabs>
        <w:ind w:left="4343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4683"/>
        </w:tabs>
        <w:ind w:left="468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023"/>
        </w:tabs>
        <w:ind w:left="502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363"/>
        </w:tabs>
        <w:ind w:left="536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703"/>
        </w:tabs>
        <w:ind w:left="570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043"/>
        </w:tabs>
        <w:ind w:left="6043" w:hanging="340"/>
      </w:pPr>
      <w:rPr>
        <w:rFonts w:ascii="Symbol" w:hAnsi="Symbol" w:hint="default"/>
      </w:rPr>
    </w:lvl>
  </w:abstractNum>
  <w:abstractNum w:abstractNumId="6" w15:restartNumberingAfterBreak="0">
    <w:nsid w:val="19F61CCA"/>
    <w:multiLevelType w:val="hybridMultilevel"/>
    <w:tmpl w:val="32C2C804"/>
    <w:lvl w:ilvl="0" w:tplc="3FD8B072">
      <w:start w:val="1"/>
      <w:numFmt w:val="bullet"/>
      <w:lvlText w:val="−"/>
      <w:lvlJc w:val="left"/>
      <w:pPr>
        <w:ind w:left="126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19"/>
        <w:szCs w:val="19"/>
        <w:u w:val="none" w:color="000000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E9A2BFF"/>
    <w:multiLevelType w:val="hybridMultilevel"/>
    <w:tmpl w:val="D82CBFEE"/>
    <w:lvl w:ilvl="0" w:tplc="6D4A495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912"/>
    <w:multiLevelType w:val="hybridMultilevel"/>
    <w:tmpl w:val="9032476E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3568F"/>
    <w:multiLevelType w:val="hybridMultilevel"/>
    <w:tmpl w:val="C55CD550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D53A3"/>
    <w:multiLevelType w:val="hybridMultilevel"/>
    <w:tmpl w:val="9FDAF248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92660"/>
    <w:multiLevelType w:val="hybridMultilevel"/>
    <w:tmpl w:val="A67C8EAE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53275"/>
    <w:multiLevelType w:val="hybridMultilevel"/>
    <w:tmpl w:val="F6E0AC98"/>
    <w:lvl w:ilvl="0" w:tplc="DE66B06E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40595244"/>
    <w:multiLevelType w:val="hybridMultilevel"/>
    <w:tmpl w:val="94CCF124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263C93"/>
    <w:multiLevelType w:val="multilevel"/>
    <w:tmpl w:val="3E8CF7E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6"/>
        <w:szCs w:val="26"/>
      </w:rPr>
    </w:lvl>
    <w:lvl w:ilvl="1">
      <w:start w:val="1"/>
      <w:numFmt w:val="decimal"/>
      <w:lvlText w:val="%2."/>
      <w:lvlJc w:val="left"/>
      <w:pPr>
        <w:tabs>
          <w:tab w:val="num" w:pos="-2614"/>
        </w:tabs>
        <w:ind w:left="-261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894"/>
        </w:tabs>
        <w:ind w:left="-189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390"/>
        </w:tabs>
        <w:ind w:left="-139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886"/>
        </w:tabs>
        <w:ind w:left="-88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382"/>
        </w:tabs>
        <w:ind w:left="-38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2"/>
        </w:tabs>
        <w:ind w:left="12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6"/>
        </w:tabs>
        <w:ind w:left="62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2"/>
        </w:tabs>
        <w:ind w:left="1202" w:hanging="1440"/>
      </w:pPr>
      <w:rPr>
        <w:rFonts w:cs="Times New Roman" w:hint="default"/>
      </w:rPr>
    </w:lvl>
  </w:abstractNum>
  <w:abstractNum w:abstractNumId="15" w15:restartNumberingAfterBreak="0">
    <w:nsid w:val="48CB5440"/>
    <w:multiLevelType w:val="hybridMultilevel"/>
    <w:tmpl w:val="C21EA96E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8E4E38"/>
    <w:multiLevelType w:val="multilevel"/>
    <w:tmpl w:val="01B87132"/>
    <w:lvl w:ilvl="0">
      <w:start w:val="38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eastAsia="Cordia New" w:hAnsi="Angsana New" w:cs="Angsana New"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2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Cordia New" w:eastAsia="MS Mincho" w:hAnsi="Cordia New" w:hint="default"/>
        <w:b w:val="0"/>
        <w:bCs w:val="0"/>
        <w:color w:val="auto"/>
        <w:sz w:val="24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7" w15:restartNumberingAfterBreak="0">
    <w:nsid w:val="5B8F3EFD"/>
    <w:multiLevelType w:val="hybridMultilevel"/>
    <w:tmpl w:val="06925FBA"/>
    <w:lvl w:ilvl="0" w:tplc="B6C05CE8">
      <w:start w:val="1"/>
      <w:numFmt w:val="decimal"/>
      <w:lvlText w:val="(%1)"/>
      <w:lvlJc w:val="left"/>
      <w:pPr>
        <w:ind w:left="644" w:hanging="360"/>
      </w:pPr>
      <w:rPr>
        <w:rFonts w:cs="BrowalliaUPC" w:hint="default"/>
        <w:b/>
        <w:i w:val="0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D4A1F58"/>
    <w:multiLevelType w:val="multilevel"/>
    <w:tmpl w:val="8DD0DC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670D268F"/>
    <w:multiLevelType w:val="hybridMultilevel"/>
    <w:tmpl w:val="DE7A719C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622A7A"/>
    <w:multiLevelType w:val="hybridMultilevel"/>
    <w:tmpl w:val="C958E19E"/>
    <w:lvl w:ilvl="0" w:tplc="83FA777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D7443A9"/>
    <w:multiLevelType w:val="multilevel"/>
    <w:tmpl w:val="5F048BDC"/>
    <w:lvl w:ilvl="0">
      <w:start w:val="1"/>
      <w:numFmt w:val="decimal"/>
      <w:lvlText w:val="%1"/>
      <w:lvlJc w:val="left"/>
      <w:pPr>
        <w:tabs>
          <w:tab w:val="num" w:pos="4480"/>
        </w:tabs>
        <w:ind w:left="448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165393627">
    <w:abstractNumId w:val="0"/>
  </w:num>
  <w:num w:numId="2" w16cid:durableId="173542446">
    <w:abstractNumId w:val="5"/>
  </w:num>
  <w:num w:numId="3" w16cid:durableId="1553810112">
    <w:abstractNumId w:val="14"/>
  </w:num>
  <w:num w:numId="4" w16cid:durableId="2126800703">
    <w:abstractNumId w:val="0"/>
  </w:num>
  <w:num w:numId="5" w16cid:durableId="622997947">
    <w:abstractNumId w:val="0"/>
  </w:num>
  <w:num w:numId="6" w16cid:durableId="2060981727">
    <w:abstractNumId w:val="3"/>
  </w:num>
  <w:num w:numId="7" w16cid:durableId="141507924">
    <w:abstractNumId w:val="7"/>
  </w:num>
  <w:num w:numId="8" w16cid:durableId="503739212">
    <w:abstractNumId w:val="21"/>
  </w:num>
  <w:num w:numId="9" w16cid:durableId="1387921416">
    <w:abstractNumId w:val="20"/>
  </w:num>
  <w:num w:numId="10" w16cid:durableId="1810631844">
    <w:abstractNumId w:val="12"/>
  </w:num>
  <w:num w:numId="11" w16cid:durableId="522859776">
    <w:abstractNumId w:val="1"/>
  </w:num>
  <w:num w:numId="12" w16cid:durableId="2087604509">
    <w:abstractNumId w:val="6"/>
  </w:num>
  <w:num w:numId="13" w16cid:durableId="436952067">
    <w:abstractNumId w:val="0"/>
  </w:num>
  <w:num w:numId="14" w16cid:durableId="2124958789">
    <w:abstractNumId w:val="4"/>
  </w:num>
  <w:num w:numId="15" w16cid:durableId="1418207445">
    <w:abstractNumId w:val="18"/>
  </w:num>
  <w:num w:numId="16" w16cid:durableId="433402245">
    <w:abstractNumId w:val="8"/>
  </w:num>
  <w:num w:numId="17" w16cid:durableId="738943205">
    <w:abstractNumId w:val="11"/>
  </w:num>
  <w:num w:numId="18" w16cid:durableId="118573959">
    <w:abstractNumId w:val="10"/>
  </w:num>
  <w:num w:numId="19" w16cid:durableId="1780370805">
    <w:abstractNumId w:val="15"/>
  </w:num>
  <w:num w:numId="20" w16cid:durableId="316765311">
    <w:abstractNumId w:val="13"/>
  </w:num>
  <w:num w:numId="21" w16cid:durableId="1449860991">
    <w:abstractNumId w:val="9"/>
  </w:num>
  <w:num w:numId="22" w16cid:durableId="1452625260">
    <w:abstractNumId w:val="19"/>
  </w:num>
  <w:num w:numId="23" w16cid:durableId="339626849">
    <w:abstractNumId w:val="2"/>
  </w:num>
  <w:num w:numId="24" w16cid:durableId="690374783">
    <w:abstractNumId w:val="17"/>
  </w:num>
  <w:num w:numId="25" w16cid:durableId="1730759972">
    <w:abstractNumId w:val="0"/>
  </w:num>
  <w:num w:numId="26" w16cid:durableId="824979042">
    <w:abstractNumId w:val="0"/>
  </w:num>
  <w:num w:numId="27" w16cid:durableId="348991538">
    <w:abstractNumId w:val="0"/>
  </w:num>
  <w:num w:numId="28" w16cid:durableId="168255769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2E7"/>
    <w:rsid w:val="000006F0"/>
    <w:rsid w:val="00000779"/>
    <w:rsid w:val="00000AB6"/>
    <w:rsid w:val="00000E89"/>
    <w:rsid w:val="00000FF6"/>
    <w:rsid w:val="0000106E"/>
    <w:rsid w:val="00001406"/>
    <w:rsid w:val="000015A1"/>
    <w:rsid w:val="000015CD"/>
    <w:rsid w:val="00001802"/>
    <w:rsid w:val="000019CD"/>
    <w:rsid w:val="00001BEF"/>
    <w:rsid w:val="00001F0A"/>
    <w:rsid w:val="00001F8A"/>
    <w:rsid w:val="0000200C"/>
    <w:rsid w:val="000025CB"/>
    <w:rsid w:val="0000264D"/>
    <w:rsid w:val="000026F1"/>
    <w:rsid w:val="00002891"/>
    <w:rsid w:val="0000293E"/>
    <w:rsid w:val="00002A99"/>
    <w:rsid w:val="00002C59"/>
    <w:rsid w:val="00002D6B"/>
    <w:rsid w:val="00002DAE"/>
    <w:rsid w:val="00002DDB"/>
    <w:rsid w:val="00002F50"/>
    <w:rsid w:val="00003133"/>
    <w:rsid w:val="000034F2"/>
    <w:rsid w:val="000035CF"/>
    <w:rsid w:val="00003891"/>
    <w:rsid w:val="000039AE"/>
    <w:rsid w:val="000039BE"/>
    <w:rsid w:val="00003B00"/>
    <w:rsid w:val="00003BA0"/>
    <w:rsid w:val="00003EDE"/>
    <w:rsid w:val="0000435C"/>
    <w:rsid w:val="0000440B"/>
    <w:rsid w:val="0000464A"/>
    <w:rsid w:val="0000477A"/>
    <w:rsid w:val="00004819"/>
    <w:rsid w:val="0000483E"/>
    <w:rsid w:val="00004A4E"/>
    <w:rsid w:val="00004A86"/>
    <w:rsid w:val="00005185"/>
    <w:rsid w:val="000053E2"/>
    <w:rsid w:val="00005434"/>
    <w:rsid w:val="0000556F"/>
    <w:rsid w:val="00005611"/>
    <w:rsid w:val="00005852"/>
    <w:rsid w:val="0000585D"/>
    <w:rsid w:val="00005971"/>
    <w:rsid w:val="00005ACB"/>
    <w:rsid w:val="00005BAB"/>
    <w:rsid w:val="00005D4F"/>
    <w:rsid w:val="00005DC0"/>
    <w:rsid w:val="00005FFA"/>
    <w:rsid w:val="00006019"/>
    <w:rsid w:val="00006121"/>
    <w:rsid w:val="00006136"/>
    <w:rsid w:val="00006390"/>
    <w:rsid w:val="000064DE"/>
    <w:rsid w:val="00006518"/>
    <w:rsid w:val="00006690"/>
    <w:rsid w:val="00006999"/>
    <w:rsid w:val="00006A0D"/>
    <w:rsid w:val="00006B52"/>
    <w:rsid w:val="00006F4D"/>
    <w:rsid w:val="0000703D"/>
    <w:rsid w:val="00007449"/>
    <w:rsid w:val="00007873"/>
    <w:rsid w:val="00007B57"/>
    <w:rsid w:val="00007EE9"/>
    <w:rsid w:val="00007F8E"/>
    <w:rsid w:val="00010374"/>
    <w:rsid w:val="000103E0"/>
    <w:rsid w:val="0001052C"/>
    <w:rsid w:val="00010738"/>
    <w:rsid w:val="00010985"/>
    <w:rsid w:val="00010B77"/>
    <w:rsid w:val="00010B8B"/>
    <w:rsid w:val="00010DF6"/>
    <w:rsid w:val="00010E95"/>
    <w:rsid w:val="0001103D"/>
    <w:rsid w:val="00011230"/>
    <w:rsid w:val="000112D1"/>
    <w:rsid w:val="000112EE"/>
    <w:rsid w:val="000115FA"/>
    <w:rsid w:val="000115FB"/>
    <w:rsid w:val="0001164E"/>
    <w:rsid w:val="0001192B"/>
    <w:rsid w:val="0001193B"/>
    <w:rsid w:val="00011F66"/>
    <w:rsid w:val="00011F81"/>
    <w:rsid w:val="00012318"/>
    <w:rsid w:val="00012683"/>
    <w:rsid w:val="00012B9D"/>
    <w:rsid w:val="00012D2D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BD7"/>
    <w:rsid w:val="00013C02"/>
    <w:rsid w:val="00014079"/>
    <w:rsid w:val="000140BB"/>
    <w:rsid w:val="00014A12"/>
    <w:rsid w:val="00014A49"/>
    <w:rsid w:val="00014A4A"/>
    <w:rsid w:val="00014BD1"/>
    <w:rsid w:val="00014C33"/>
    <w:rsid w:val="0001531D"/>
    <w:rsid w:val="000153D8"/>
    <w:rsid w:val="000154C0"/>
    <w:rsid w:val="000157E3"/>
    <w:rsid w:val="00015A0A"/>
    <w:rsid w:val="00015BEC"/>
    <w:rsid w:val="00015C52"/>
    <w:rsid w:val="000160A4"/>
    <w:rsid w:val="000161F9"/>
    <w:rsid w:val="00016678"/>
    <w:rsid w:val="00016740"/>
    <w:rsid w:val="000167EF"/>
    <w:rsid w:val="00016879"/>
    <w:rsid w:val="00016E14"/>
    <w:rsid w:val="00016FE5"/>
    <w:rsid w:val="00017019"/>
    <w:rsid w:val="000170D4"/>
    <w:rsid w:val="000173F0"/>
    <w:rsid w:val="00017563"/>
    <w:rsid w:val="000175E9"/>
    <w:rsid w:val="000179E9"/>
    <w:rsid w:val="000179F5"/>
    <w:rsid w:val="00017A6A"/>
    <w:rsid w:val="00017B83"/>
    <w:rsid w:val="0002001D"/>
    <w:rsid w:val="00020021"/>
    <w:rsid w:val="00020144"/>
    <w:rsid w:val="00020522"/>
    <w:rsid w:val="0002055E"/>
    <w:rsid w:val="00020700"/>
    <w:rsid w:val="00020728"/>
    <w:rsid w:val="0002075C"/>
    <w:rsid w:val="00020855"/>
    <w:rsid w:val="00020882"/>
    <w:rsid w:val="0002090A"/>
    <w:rsid w:val="00020BF3"/>
    <w:rsid w:val="00020DE5"/>
    <w:rsid w:val="00020E2A"/>
    <w:rsid w:val="00020E35"/>
    <w:rsid w:val="00020EB4"/>
    <w:rsid w:val="00020F08"/>
    <w:rsid w:val="0002119C"/>
    <w:rsid w:val="00021255"/>
    <w:rsid w:val="00021256"/>
    <w:rsid w:val="0002141C"/>
    <w:rsid w:val="00021740"/>
    <w:rsid w:val="000218CB"/>
    <w:rsid w:val="00021A4A"/>
    <w:rsid w:val="00021E41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DD7"/>
    <w:rsid w:val="00022EAC"/>
    <w:rsid w:val="00023713"/>
    <w:rsid w:val="00023725"/>
    <w:rsid w:val="00023748"/>
    <w:rsid w:val="000239DD"/>
    <w:rsid w:val="00023B5C"/>
    <w:rsid w:val="00023CE6"/>
    <w:rsid w:val="00023D7D"/>
    <w:rsid w:val="00023DFC"/>
    <w:rsid w:val="00023EC6"/>
    <w:rsid w:val="00024270"/>
    <w:rsid w:val="00024304"/>
    <w:rsid w:val="00024398"/>
    <w:rsid w:val="000243CE"/>
    <w:rsid w:val="0002477D"/>
    <w:rsid w:val="0002486D"/>
    <w:rsid w:val="00024922"/>
    <w:rsid w:val="00024953"/>
    <w:rsid w:val="00024B71"/>
    <w:rsid w:val="00024DA9"/>
    <w:rsid w:val="00024F30"/>
    <w:rsid w:val="00025287"/>
    <w:rsid w:val="000256E0"/>
    <w:rsid w:val="00025953"/>
    <w:rsid w:val="00025B1F"/>
    <w:rsid w:val="00025B80"/>
    <w:rsid w:val="00026132"/>
    <w:rsid w:val="0002616B"/>
    <w:rsid w:val="000261DD"/>
    <w:rsid w:val="0002666D"/>
    <w:rsid w:val="000267AF"/>
    <w:rsid w:val="00026A46"/>
    <w:rsid w:val="00026B06"/>
    <w:rsid w:val="00026ED4"/>
    <w:rsid w:val="00027051"/>
    <w:rsid w:val="000273B3"/>
    <w:rsid w:val="000273CF"/>
    <w:rsid w:val="00027436"/>
    <w:rsid w:val="0002765C"/>
    <w:rsid w:val="00027A4F"/>
    <w:rsid w:val="00027A58"/>
    <w:rsid w:val="00027BBA"/>
    <w:rsid w:val="00027BD5"/>
    <w:rsid w:val="00027C88"/>
    <w:rsid w:val="00027D74"/>
    <w:rsid w:val="00027DE4"/>
    <w:rsid w:val="00027E00"/>
    <w:rsid w:val="00027EC8"/>
    <w:rsid w:val="00027ED2"/>
    <w:rsid w:val="00027F67"/>
    <w:rsid w:val="0003010E"/>
    <w:rsid w:val="000301B8"/>
    <w:rsid w:val="0003022F"/>
    <w:rsid w:val="00030329"/>
    <w:rsid w:val="0003050C"/>
    <w:rsid w:val="000305EF"/>
    <w:rsid w:val="000307FB"/>
    <w:rsid w:val="00030AB6"/>
    <w:rsid w:val="00030B02"/>
    <w:rsid w:val="00030F42"/>
    <w:rsid w:val="00031482"/>
    <w:rsid w:val="00031583"/>
    <w:rsid w:val="000315C3"/>
    <w:rsid w:val="000316A3"/>
    <w:rsid w:val="000316A7"/>
    <w:rsid w:val="00031779"/>
    <w:rsid w:val="000318B9"/>
    <w:rsid w:val="00031980"/>
    <w:rsid w:val="00031A44"/>
    <w:rsid w:val="00031ADE"/>
    <w:rsid w:val="00031DDF"/>
    <w:rsid w:val="00031F4C"/>
    <w:rsid w:val="0003250C"/>
    <w:rsid w:val="00032ABF"/>
    <w:rsid w:val="0003340E"/>
    <w:rsid w:val="00033483"/>
    <w:rsid w:val="00033714"/>
    <w:rsid w:val="000339D5"/>
    <w:rsid w:val="00033BB9"/>
    <w:rsid w:val="00033D3C"/>
    <w:rsid w:val="00033EFB"/>
    <w:rsid w:val="0003401F"/>
    <w:rsid w:val="00034338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759"/>
    <w:rsid w:val="00035878"/>
    <w:rsid w:val="00035A15"/>
    <w:rsid w:val="00035BFA"/>
    <w:rsid w:val="00035D7C"/>
    <w:rsid w:val="00035F70"/>
    <w:rsid w:val="000362CC"/>
    <w:rsid w:val="00036576"/>
    <w:rsid w:val="00036714"/>
    <w:rsid w:val="000367C5"/>
    <w:rsid w:val="000367E5"/>
    <w:rsid w:val="000369E0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4023E"/>
    <w:rsid w:val="0004025D"/>
    <w:rsid w:val="00040269"/>
    <w:rsid w:val="00040331"/>
    <w:rsid w:val="000404E2"/>
    <w:rsid w:val="00040591"/>
    <w:rsid w:val="00040791"/>
    <w:rsid w:val="000407EC"/>
    <w:rsid w:val="00040944"/>
    <w:rsid w:val="00040952"/>
    <w:rsid w:val="00040C14"/>
    <w:rsid w:val="00040E14"/>
    <w:rsid w:val="00040E69"/>
    <w:rsid w:val="00040FF1"/>
    <w:rsid w:val="00041028"/>
    <w:rsid w:val="0004147B"/>
    <w:rsid w:val="00041597"/>
    <w:rsid w:val="0004168D"/>
    <w:rsid w:val="000416BD"/>
    <w:rsid w:val="000417FD"/>
    <w:rsid w:val="00041869"/>
    <w:rsid w:val="00041B3B"/>
    <w:rsid w:val="00041C82"/>
    <w:rsid w:val="00041E25"/>
    <w:rsid w:val="00041E72"/>
    <w:rsid w:val="00041ED6"/>
    <w:rsid w:val="00042021"/>
    <w:rsid w:val="0004220E"/>
    <w:rsid w:val="0004224A"/>
    <w:rsid w:val="0004235B"/>
    <w:rsid w:val="000423B8"/>
    <w:rsid w:val="000425EC"/>
    <w:rsid w:val="00042A37"/>
    <w:rsid w:val="00042ACF"/>
    <w:rsid w:val="00042B99"/>
    <w:rsid w:val="00042F74"/>
    <w:rsid w:val="000430BA"/>
    <w:rsid w:val="00043308"/>
    <w:rsid w:val="0004334B"/>
    <w:rsid w:val="00043355"/>
    <w:rsid w:val="000434F1"/>
    <w:rsid w:val="00043743"/>
    <w:rsid w:val="000437CB"/>
    <w:rsid w:val="00043C98"/>
    <w:rsid w:val="00043DDD"/>
    <w:rsid w:val="00043EF5"/>
    <w:rsid w:val="0004445C"/>
    <w:rsid w:val="000444A8"/>
    <w:rsid w:val="00044500"/>
    <w:rsid w:val="00044700"/>
    <w:rsid w:val="00044712"/>
    <w:rsid w:val="00044721"/>
    <w:rsid w:val="00044872"/>
    <w:rsid w:val="00044BD7"/>
    <w:rsid w:val="00044DAA"/>
    <w:rsid w:val="00044E56"/>
    <w:rsid w:val="00044F47"/>
    <w:rsid w:val="00044F6F"/>
    <w:rsid w:val="00045016"/>
    <w:rsid w:val="00045116"/>
    <w:rsid w:val="00045154"/>
    <w:rsid w:val="00045320"/>
    <w:rsid w:val="000456AC"/>
    <w:rsid w:val="00045740"/>
    <w:rsid w:val="00045AAB"/>
    <w:rsid w:val="00045BC3"/>
    <w:rsid w:val="00045E6A"/>
    <w:rsid w:val="00045F9D"/>
    <w:rsid w:val="00046274"/>
    <w:rsid w:val="000463AC"/>
    <w:rsid w:val="00046429"/>
    <w:rsid w:val="000465CE"/>
    <w:rsid w:val="00046613"/>
    <w:rsid w:val="00046696"/>
    <w:rsid w:val="00046B59"/>
    <w:rsid w:val="00047017"/>
    <w:rsid w:val="000472AB"/>
    <w:rsid w:val="000475F4"/>
    <w:rsid w:val="00047838"/>
    <w:rsid w:val="00047844"/>
    <w:rsid w:val="000479E8"/>
    <w:rsid w:val="00047A74"/>
    <w:rsid w:val="00047D5F"/>
    <w:rsid w:val="00047E44"/>
    <w:rsid w:val="0005031A"/>
    <w:rsid w:val="00050493"/>
    <w:rsid w:val="000505AE"/>
    <w:rsid w:val="000505DB"/>
    <w:rsid w:val="0005062C"/>
    <w:rsid w:val="000507EC"/>
    <w:rsid w:val="0005087C"/>
    <w:rsid w:val="00050935"/>
    <w:rsid w:val="0005094A"/>
    <w:rsid w:val="00050BEF"/>
    <w:rsid w:val="00050C98"/>
    <w:rsid w:val="00050D2B"/>
    <w:rsid w:val="00050DDE"/>
    <w:rsid w:val="00050E0E"/>
    <w:rsid w:val="00050EB0"/>
    <w:rsid w:val="0005118E"/>
    <w:rsid w:val="00051224"/>
    <w:rsid w:val="000512B8"/>
    <w:rsid w:val="00051417"/>
    <w:rsid w:val="000515CE"/>
    <w:rsid w:val="0005174D"/>
    <w:rsid w:val="000517C7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4DD"/>
    <w:rsid w:val="0005288D"/>
    <w:rsid w:val="000528EF"/>
    <w:rsid w:val="000529F4"/>
    <w:rsid w:val="00052EB3"/>
    <w:rsid w:val="00052FF6"/>
    <w:rsid w:val="00053172"/>
    <w:rsid w:val="00053483"/>
    <w:rsid w:val="0005385B"/>
    <w:rsid w:val="00053BD5"/>
    <w:rsid w:val="00054199"/>
    <w:rsid w:val="0005431B"/>
    <w:rsid w:val="00054433"/>
    <w:rsid w:val="00054663"/>
    <w:rsid w:val="00054900"/>
    <w:rsid w:val="0005493A"/>
    <w:rsid w:val="00054AE5"/>
    <w:rsid w:val="000553C1"/>
    <w:rsid w:val="0005542F"/>
    <w:rsid w:val="00055442"/>
    <w:rsid w:val="00055589"/>
    <w:rsid w:val="000555B9"/>
    <w:rsid w:val="00055609"/>
    <w:rsid w:val="0005560F"/>
    <w:rsid w:val="000558B6"/>
    <w:rsid w:val="000558C4"/>
    <w:rsid w:val="00055F34"/>
    <w:rsid w:val="00056222"/>
    <w:rsid w:val="000564AC"/>
    <w:rsid w:val="00056664"/>
    <w:rsid w:val="000569A6"/>
    <w:rsid w:val="00056A6B"/>
    <w:rsid w:val="00056D36"/>
    <w:rsid w:val="00056DFE"/>
    <w:rsid w:val="00056E4C"/>
    <w:rsid w:val="00056F2D"/>
    <w:rsid w:val="000570A0"/>
    <w:rsid w:val="0005764F"/>
    <w:rsid w:val="00057A0E"/>
    <w:rsid w:val="00057A43"/>
    <w:rsid w:val="00057A63"/>
    <w:rsid w:val="00057AD1"/>
    <w:rsid w:val="00057AEE"/>
    <w:rsid w:val="00057B29"/>
    <w:rsid w:val="00057C3F"/>
    <w:rsid w:val="00057DAB"/>
    <w:rsid w:val="00060173"/>
    <w:rsid w:val="000601C0"/>
    <w:rsid w:val="00060398"/>
    <w:rsid w:val="000604AF"/>
    <w:rsid w:val="000605A4"/>
    <w:rsid w:val="00060AB1"/>
    <w:rsid w:val="00060B16"/>
    <w:rsid w:val="00060B2D"/>
    <w:rsid w:val="00060B82"/>
    <w:rsid w:val="00060DF6"/>
    <w:rsid w:val="00060E92"/>
    <w:rsid w:val="00060FEB"/>
    <w:rsid w:val="000610E0"/>
    <w:rsid w:val="00061154"/>
    <w:rsid w:val="00061204"/>
    <w:rsid w:val="000614B1"/>
    <w:rsid w:val="00061514"/>
    <w:rsid w:val="000615FA"/>
    <w:rsid w:val="00061623"/>
    <w:rsid w:val="0006165F"/>
    <w:rsid w:val="00061669"/>
    <w:rsid w:val="000616BD"/>
    <w:rsid w:val="00061955"/>
    <w:rsid w:val="00061A77"/>
    <w:rsid w:val="00061B0E"/>
    <w:rsid w:val="00061CDD"/>
    <w:rsid w:val="00061E0B"/>
    <w:rsid w:val="00062181"/>
    <w:rsid w:val="00062201"/>
    <w:rsid w:val="000622A5"/>
    <w:rsid w:val="0006245C"/>
    <w:rsid w:val="0006258F"/>
    <w:rsid w:val="00062766"/>
    <w:rsid w:val="0006276B"/>
    <w:rsid w:val="000629BD"/>
    <w:rsid w:val="00062B25"/>
    <w:rsid w:val="00062BA6"/>
    <w:rsid w:val="00062C18"/>
    <w:rsid w:val="00062D07"/>
    <w:rsid w:val="00062D99"/>
    <w:rsid w:val="00062E4C"/>
    <w:rsid w:val="00062ECA"/>
    <w:rsid w:val="00062EF3"/>
    <w:rsid w:val="00062F38"/>
    <w:rsid w:val="0006324D"/>
    <w:rsid w:val="000632B1"/>
    <w:rsid w:val="000632F6"/>
    <w:rsid w:val="00063714"/>
    <w:rsid w:val="000639A9"/>
    <w:rsid w:val="000639E1"/>
    <w:rsid w:val="00063A6E"/>
    <w:rsid w:val="00063B43"/>
    <w:rsid w:val="00063CDB"/>
    <w:rsid w:val="00063DC3"/>
    <w:rsid w:val="000640C2"/>
    <w:rsid w:val="0006417E"/>
    <w:rsid w:val="000641F4"/>
    <w:rsid w:val="000643EC"/>
    <w:rsid w:val="000644F1"/>
    <w:rsid w:val="000645C6"/>
    <w:rsid w:val="00064837"/>
    <w:rsid w:val="0006491A"/>
    <w:rsid w:val="00064966"/>
    <w:rsid w:val="000649D9"/>
    <w:rsid w:val="000649DB"/>
    <w:rsid w:val="00064DF1"/>
    <w:rsid w:val="00065008"/>
    <w:rsid w:val="00065061"/>
    <w:rsid w:val="00065163"/>
    <w:rsid w:val="00065178"/>
    <w:rsid w:val="0006537A"/>
    <w:rsid w:val="000654B1"/>
    <w:rsid w:val="000655B0"/>
    <w:rsid w:val="00065604"/>
    <w:rsid w:val="00065C5C"/>
    <w:rsid w:val="00065C76"/>
    <w:rsid w:val="00065CE9"/>
    <w:rsid w:val="00065E8B"/>
    <w:rsid w:val="00065F17"/>
    <w:rsid w:val="000660AB"/>
    <w:rsid w:val="0006611E"/>
    <w:rsid w:val="0006644C"/>
    <w:rsid w:val="0006646D"/>
    <w:rsid w:val="0006656A"/>
    <w:rsid w:val="000665EF"/>
    <w:rsid w:val="00066B40"/>
    <w:rsid w:val="00066EC0"/>
    <w:rsid w:val="00066F37"/>
    <w:rsid w:val="00067056"/>
    <w:rsid w:val="000672DA"/>
    <w:rsid w:val="000672F9"/>
    <w:rsid w:val="00067436"/>
    <w:rsid w:val="000675C1"/>
    <w:rsid w:val="000675C4"/>
    <w:rsid w:val="0006774B"/>
    <w:rsid w:val="0006779C"/>
    <w:rsid w:val="000677E1"/>
    <w:rsid w:val="000678DA"/>
    <w:rsid w:val="000679B9"/>
    <w:rsid w:val="00067A85"/>
    <w:rsid w:val="00067BEB"/>
    <w:rsid w:val="00067F8B"/>
    <w:rsid w:val="0007024A"/>
    <w:rsid w:val="000704B7"/>
    <w:rsid w:val="00070559"/>
    <w:rsid w:val="00070687"/>
    <w:rsid w:val="00070745"/>
    <w:rsid w:val="0007075C"/>
    <w:rsid w:val="000708C8"/>
    <w:rsid w:val="000708D6"/>
    <w:rsid w:val="00070C82"/>
    <w:rsid w:val="00070DD7"/>
    <w:rsid w:val="0007106D"/>
    <w:rsid w:val="000711B1"/>
    <w:rsid w:val="00071591"/>
    <w:rsid w:val="00071770"/>
    <w:rsid w:val="000719EE"/>
    <w:rsid w:val="00071C5A"/>
    <w:rsid w:val="00071C80"/>
    <w:rsid w:val="00071E82"/>
    <w:rsid w:val="00072132"/>
    <w:rsid w:val="00072517"/>
    <w:rsid w:val="00072552"/>
    <w:rsid w:val="0007266E"/>
    <w:rsid w:val="000726DB"/>
    <w:rsid w:val="00072A47"/>
    <w:rsid w:val="00072BD1"/>
    <w:rsid w:val="00072C12"/>
    <w:rsid w:val="00072CBF"/>
    <w:rsid w:val="00072D96"/>
    <w:rsid w:val="00072E83"/>
    <w:rsid w:val="00073286"/>
    <w:rsid w:val="000732B6"/>
    <w:rsid w:val="000732DB"/>
    <w:rsid w:val="00073367"/>
    <w:rsid w:val="0007349B"/>
    <w:rsid w:val="000736E0"/>
    <w:rsid w:val="00073848"/>
    <w:rsid w:val="0007390B"/>
    <w:rsid w:val="00073C23"/>
    <w:rsid w:val="00074621"/>
    <w:rsid w:val="00074642"/>
    <w:rsid w:val="000746CF"/>
    <w:rsid w:val="000746E8"/>
    <w:rsid w:val="00074727"/>
    <w:rsid w:val="00074891"/>
    <w:rsid w:val="00074AF2"/>
    <w:rsid w:val="00074B50"/>
    <w:rsid w:val="00074BBC"/>
    <w:rsid w:val="00074C10"/>
    <w:rsid w:val="00074D50"/>
    <w:rsid w:val="00074F14"/>
    <w:rsid w:val="00074F69"/>
    <w:rsid w:val="00075041"/>
    <w:rsid w:val="0007510D"/>
    <w:rsid w:val="0007546B"/>
    <w:rsid w:val="00075690"/>
    <w:rsid w:val="000758AE"/>
    <w:rsid w:val="00075907"/>
    <w:rsid w:val="00075927"/>
    <w:rsid w:val="00075AA3"/>
    <w:rsid w:val="00075BC1"/>
    <w:rsid w:val="00075CF4"/>
    <w:rsid w:val="00075CF9"/>
    <w:rsid w:val="00075D21"/>
    <w:rsid w:val="00075FFC"/>
    <w:rsid w:val="00075FFE"/>
    <w:rsid w:val="00076170"/>
    <w:rsid w:val="0007689D"/>
    <w:rsid w:val="00076922"/>
    <w:rsid w:val="00076B87"/>
    <w:rsid w:val="00076BDC"/>
    <w:rsid w:val="00076E25"/>
    <w:rsid w:val="00077245"/>
    <w:rsid w:val="00077471"/>
    <w:rsid w:val="0007749D"/>
    <w:rsid w:val="000776A6"/>
    <w:rsid w:val="00077C63"/>
    <w:rsid w:val="00077E11"/>
    <w:rsid w:val="00077F9C"/>
    <w:rsid w:val="00077FEF"/>
    <w:rsid w:val="0008008B"/>
    <w:rsid w:val="00080249"/>
    <w:rsid w:val="00080402"/>
    <w:rsid w:val="000805C3"/>
    <w:rsid w:val="000806A1"/>
    <w:rsid w:val="00080A5F"/>
    <w:rsid w:val="00080B72"/>
    <w:rsid w:val="0008106E"/>
    <w:rsid w:val="00081145"/>
    <w:rsid w:val="0008157C"/>
    <w:rsid w:val="000815E1"/>
    <w:rsid w:val="00081947"/>
    <w:rsid w:val="000819B2"/>
    <w:rsid w:val="00081BEA"/>
    <w:rsid w:val="00081F3B"/>
    <w:rsid w:val="00081F88"/>
    <w:rsid w:val="0008220A"/>
    <w:rsid w:val="00082360"/>
    <w:rsid w:val="0008250A"/>
    <w:rsid w:val="000826F9"/>
    <w:rsid w:val="000827F7"/>
    <w:rsid w:val="00082881"/>
    <w:rsid w:val="00082944"/>
    <w:rsid w:val="00083155"/>
    <w:rsid w:val="00083324"/>
    <w:rsid w:val="00083354"/>
    <w:rsid w:val="00083497"/>
    <w:rsid w:val="0008376D"/>
    <w:rsid w:val="0008395E"/>
    <w:rsid w:val="00083971"/>
    <w:rsid w:val="000839E9"/>
    <w:rsid w:val="00083A90"/>
    <w:rsid w:val="00083BB9"/>
    <w:rsid w:val="00083E1D"/>
    <w:rsid w:val="00083E69"/>
    <w:rsid w:val="000840F1"/>
    <w:rsid w:val="00084299"/>
    <w:rsid w:val="00084311"/>
    <w:rsid w:val="00084401"/>
    <w:rsid w:val="000847A1"/>
    <w:rsid w:val="000848D5"/>
    <w:rsid w:val="00084A47"/>
    <w:rsid w:val="00084E0C"/>
    <w:rsid w:val="00084E43"/>
    <w:rsid w:val="00084E93"/>
    <w:rsid w:val="00085156"/>
    <w:rsid w:val="00085178"/>
    <w:rsid w:val="0008528B"/>
    <w:rsid w:val="00085378"/>
    <w:rsid w:val="000853FC"/>
    <w:rsid w:val="00085406"/>
    <w:rsid w:val="0008577A"/>
    <w:rsid w:val="0008577C"/>
    <w:rsid w:val="0008582F"/>
    <w:rsid w:val="00085AC4"/>
    <w:rsid w:val="00085BFC"/>
    <w:rsid w:val="00085C50"/>
    <w:rsid w:val="00085D18"/>
    <w:rsid w:val="00085E26"/>
    <w:rsid w:val="00085EAB"/>
    <w:rsid w:val="00085F5F"/>
    <w:rsid w:val="00086220"/>
    <w:rsid w:val="0008628B"/>
    <w:rsid w:val="00086689"/>
    <w:rsid w:val="00086754"/>
    <w:rsid w:val="0008684D"/>
    <w:rsid w:val="0008691E"/>
    <w:rsid w:val="00086A8F"/>
    <w:rsid w:val="00086B7B"/>
    <w:rsid w:val="00086EB9"/>
    <w:rsid w:val="0008735C"/>
    <w:rsid w:val="000873B7"/>
    <w:rsid w:val="0008743D"/>
    <w:rsid w:val="00087494"/>
    <w:rsid w:val="000874B9"/>
    <w:rsid w:val="00087568"/>
    <w:rsid w:val="00087571"/>
    <w:rsid w:val="00087633"/>
    <w:rsid w:val="00087679"/>
    <w:rsid w:val="00087870"/>
    <w:rsid w:val="00087A2C"/>
    <w:rsid w:val="00087CCE"/>
    <w:rsid w:val="00087D56"/>
    <w:rsid w:val="00087F67"/>
    <w:rsid w:val="00087F94"/>
    <w:rsid w:val="00087FC1"/>
    <w:rsid w:val="0009003B"/>
    <w:rsid w:val="000900D2"/>
    <w:rsid w:val="000901E2"/>
    <w:rsid w:val="000902EE"/>
    <w:rsid w:val="00090388"/>
    <w:rsid w:val="000904B7"/>
    <w:rsid w:val="00090536"/>
    <w:rsid w:val="00090737"/>
    <w:rsid w:val="000909FF"/>
    <w:rsid w:val="00090A18"/>
    <w:rsid w:val="00090C3A"/>
    <w:rsid w:val="00090E58"/>
    <w:rsid w:val="00090EBA"/>
    <w:rsid w:val="00090F48"/>
    <w:rsid w:val="00090F7B"/>
    <w:rsid w:val="000911C3"/>
    <w:rsid w:val="00091324"/>
    <w:rsid w:val="000913A0"/>
    <w:rsid w:val="0009148D"/>
    <w:rsid w:val="000916C9"/>
    <w:rsid w:val="0009191A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FB6"/>
    <w:rsid w:val="00093FE0"/>
    <w:rsid w:val="000941C0"/>
    <w:rsid w:val="000944BD"/>
    <w:rsid w:val="0009470A"/>
    <w:rsid w:val="00094807"/>
    <w:rsid w:val="0009490F"/>
    <w:rsid w:val="00094999"/>
    <w:rsid w:val="00094BAF"/>
    <w:rsid w:val="00094CE2"/>
    <w:rsid w:val="00094D1B"/>
    <w:rsid w:val="00094DE5"/>
    <w:rsid w:val="00094FB4"/>
    <w:rsid w:val="00095639"/>
    <w:rsid w:val="0009575F"/>
    <w:rsid w:val="00095A5F"/>
    <w:rsid w:val="00095B3D"/>
    <w:rsid w:val="00095B92"/>
    <w:rsid w:val="00095BEE"/>
    <w:rsid w:val="00095C0A"/>
    <w:rsid w:val="00095E09"/>
    <w:rsid w:val="00095E1A"/>
    <w:rsid w:val="00095E63"/>
    <w:rsid w:val="00095E95"/>
    <w:rsid w:val="0009630E"/>
    <w:rsid w:val="00096354"/>
    <w:rsid w:val="0009650C"/>
    <w:rsid w:val="00096760"/>
    <w:rsid w:val="000967D6"/>
    <w:rsid w:val="000968CC"/>
    <w:rsid w:val="00096A7A"/>
    <w:rsid w:val="00096A8E"/>
    <w:rsid w:val="00096F65"/>
    <w:rsid w:val="00097067"/>
    <w:rsid w:val="000970FD"/>
    <w:rsid w:val="00097201"/>
    <w:rsid w:val="00097659"/>
    <w:rsid w:val="00097684"/>
    <w:rsid w:val="0009795E"/>
    <w:rsid w:val="00097B47"/>
    <w:rsid w:val="00097B79"/>
    <w:rsid w:val="00097CAE"/>
    <w:rsid w:val="00097D69"/>
    <w:rsid w:val="00097E6E"/>
    <w:rsid w:val="00097E72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0"/>
    <w:rsid w:val="000A0FBB"/>
    <w:rsid w:val="000A12A1"/>
    <w:rsid w:val="000A1458"/>
    <w:rsid w:val="000A14B2"/>
    <w:rsid w:val="000A15E3"/>
    <w:rsid w:val="000A160F"/>
    <w:rsid w:val="000A171A"/>
    <w:rsid w:val="000A1793"/>
    <w:rsid w:val="000A1E4E"/>
    <w:rsid w:val="000A1E9C"/>
    <w:rsid w:val="000A1F12"/>
    <w:rsid w:val="000A20BD"/>
    <w:rsid w:val="000A2225"/>
    <w:rsid w:val="000A25BF"/>
    <w:rsid w:val="000A25F8"/>
    <w:rsid w:val="000A2610"/>
    <w:rsid w:val="000A26A7"/>
    <w:rsid w:val="000A28AB"/>
    <w:rsid w:val="000A2A7D"/>
    <w:rsid w:val="000A2C10"/>
    <w:rsid w:val="000A3093"/>
    <w:rsid w:val="000A3185"/>
    <w:rsid w:val="000A31F2"/>
    <w:rsid w:val="000A335D"/>
    <w:rsid w:val="000A33A9"/>
    <w:rsid w:val="000A3415"/>
    <w:rsid w:val="000A36ED"/>
    <w:rsid w:val="000A37E2"/>
    <w:rsid w:val="000A390B"/>
    <w:rsid w:val="000A390C"/>
    <w:rsid w:val="000A398B"/>
    <w:rsid w:val="000A3B84"/>
    <w:rsid w:val="000A3C95"/>
    <w:rsid w:val="000A4114"/>
    <w:rsid w:val="000A4180"/>
    <w:rsid w:val="000A4192"/>
    <w:rsid w:val="000A42BF"/>
    <w:rsid w:val="000A4553"/>
    <w:rsid w:val="000A4781"/>
    <w:rsid w:val="000A4796"/>
    <w:rsid w:val="000A4951"/>
    <w:rsid w:val="000A4A82"/>
    <w:rsid w:val="000A4AB3"/>
    <w:rsid w:val="000A4B0B"/>
    <w:rsid w:val="000A4C2E"/>
    <w:rsid w:val="000A4CC4"/>
    <w:rsid w:val="000A4D19"/>
    <w:rsid w:val="000A4D51"/>
    <w:rsid w:val="000A534B"/>
    <w:rsid w:val="000A5395"/>
    <w:rsid w:val="000A5401"/>
    <w:rsid w:val="000A54F8"/>
    <w:rsid w:val="000A5777"/>
    <w:rsid w:val="000A5809"/>
    <w:rsid w:val="000A5B80"/>
    <w:rsid w:val="000A5E70"/>
    <w:rsid w:val="000A5ED5"/>
    <w:rsid w:val="000A61E3"/>
    <w:rsid w:val="000A6287"/>
    <w:rsid w:val="000A6572"/>
    <w:rsid w:val="000A66CA"/>
    <w:rsid w:val="000A6842"/>
    <w:rsid w:val="000A6B33"/>
    <w:rsid w:val="000A6BB1"/>
    <w:rsid w:val="000A6D5A"/>
    <w:rsid w:val="000A6E57"/>
    <w:rsid w:val="000A6F12"/>
    <w:rsid w:val="000A72E3"/>
    <w:rsid w:val="000A73C6"/>
    <w:rsid w:val="000A74A7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2CF"/>
    <w:rsid w:val="000B079B"/>
    <w:rsid w:val="000B08AF"/>
    <w:rsid w:val="000B09DC"/>
    <w:rsid w:val="000B0D32"/>
    <w:rsid w:val="000B0D7E"/>
    <w:rsid w:val="000B0FB0"/>
    <w:rsid w:val="000B1006"/>
    <w:rsid w:val="000B110D"/>
    <w:rsid w:val="000B132A"/>
    <w:rsid w:val="000B142E"/>
    <w:rsid w:val="000B14A1"/>
    <w:rsid w:val="000B1528"/>
    <w:rsid w:val="000B1666"/>
    <w:rsid w:val="000B1944"/>
    <w:rsid w:val="000B1C16"/>
    <w:rsid w:val="000B1CB1"/>
    <w:rsid w:val="000B1D94"/>
    <w:rsid w:val="000B1FED"/>
    <w:rsid w:val="000B21CA"/>
    <w:rsid w:val="000B24DC"/>
    <w:rsid w:val="000B2564"/>
    <w:rsid w:val="000B2595"/>
    <w:rsid w:val="000B2675"/>
    <w:rsid w:val="000B268E"/>
    <w:rsid w:val="000B280A"/>
    <w:rsid w:val="000B287F"/>
    <w:rsid w:val="000B2DA6"/>
    <w:rsid w:val="000B2F43"/>
    <w:rsid w:val="000B3081"/>
    <w:rsid w:val="000B33C5"/>
    <w:rsid w:val="000B33FE"/>
    <w:rsid w:val="000B353D"/>
    <w:rsid w:val="000B376B"/>
    <w:rsid w:val="000B3BE8"/>
    <w:rsid w:val="000B3DCD"/>
    <w:rsid w:val="000B4309"/>
    <w:rsid w:val="000B44E3"/>
    <w:rsid w:val="000B47CB"/>
    <w:rsid w:val="000B48C6"/>
    <w:rsid w:val="000B48F4"/>
    <w:rsid w:val="000B4B32"/>
    <w:rsid w:val="000B4B99"/>
    <w:rsid w:val="000B4BE9"/>
    <w:rsid w:val="000B4C40"/>
    <w:rsid w:val="000B4D54"/>
    <w:rsid w:val="000B4D87"/>
    <w:rsid w:val="000B4E38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A90"/>
    <w:rsid w:val="000B5BC5"/>
    <w:rsid w:val="000B5C97"/>
    <w:rsid w:val="000B5F3F"/>
    <w:rsid w:val="000B5FCC"/>
    <w:rsid w:val="000B62B8"/>
    <w:rsid w:val="000B634D"/>
    <w:rsid w:val="000B6828"/>
    <w:rsid w:val="000B684C"/>
    <w:rsid w:val="000B68D0"/>
    <w:rsid w:val="000B6998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74"/>
    <w:rsid w:val="000C1494"/>
    <w:rsid w:val="000C154D"/>
    <w:rsid w:val="000C1616"/>
    <w:rsid w:val="000C1648"/>
    <w:rsid w:val="000C1785"/>
    <w:rsid w:val="000C180A"/>
    <w:rsid w:val="000C199A"/>
    <w:rsid w:val="000C1A99"/>
    <w:rsid w:val="000C1AC0"/>
    <w:rsid w:val="000C2074"/>
    <w:rsid w:val="000C21DB"/>
    <w:rsid w:val="000C2252"/>
    <w:rsid w:val="000C25AF"/>
    <w:rsid w:val="000C261B"/>
    <w:rsid w:val="000C2880"/>
    <w:rsid w:val="000C2B77"/>
    <w:rsid w:val="000C2DF8"/>
    <w:rsid w:val="000C30D7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062"/>
    <w:rsid w:val="000C5243"/>
    <w:rsid w:val="000C5376"/>
    <w:rsid w:val="000C539F"/>
    <w:rsid w:val="000C582A"/>
    <w:rsid w:val="000C5941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EEC"/>
    <w:rsid w:val="000C6F4D"/>
    <w:rsid w:val="000C6FB4"/>
    <w:rsid w:val="000C7237"/>
    <w:rsid w:val="000C7568"/>
    <w:rsid w:val="000C76E7"/>
    <w:rsid w:val="000C7702"/>
    <w:rsid w:val="000C78CE"/>
    <w:rsid w:val="000C7BF5"/>
    <w:rsid w:val="000C7C98"/>
    <w:rsid w:val="000C7FD4"/>
    <w:rsid w:val="000D01FE"/>
    <w:rsid w:val="000D041B"/>
    <w:rsid w:val="000D04BF"/>
    <w:rsid w:val="000D0562"/>
    <w:rsid w:val="000D07A1"/>
    <w:rsid w:val="000D08FD"/>
    <w:rsid w:val="000D0A36"/>
    <w:rsid w:val="000D0A7A"/>
    <w:rsid w:val="000D0AE2"/>
    <w:rsid w:val="000D0CDC"/>
    <w:rsid w:val="000D0FED"/>
    <w:rsid w:val="000D1296"/>
    <w:rsid w:val="000D13AA"/>
    <w:rsid w:val="000D165D"/>
    <w:rsid w:val="000D16F5"/>
    <w:rsid w:val="000D17A3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1A0"/>
    <w:rsid w:val="000D2500"/>
    <w:rsid w:val="000D2577"/>
    <w:rsid w:val="000D262E"/>
    <w:rsid w:val="000D276E"/>
    <w:rsid w:val="000D2BED"/>
    <w:rsid w:val="000D2D38"/>
    <w:rsid w:val="000D2E90"/>
    <w:rsid w:val="000D2EF9"/>
    <w:rsid w:val="000D30D7"/>
    <w:rsid w:val="000D31A0"/>
    <w:rsid w:val="000D31E5"/>
    <w:rsid w:val="000D3327"/>
    <w:rsid w:val="000D346B"/>
    <w:rsid w:val="000D3540"/>
    <w:rsid w:val="000D3629"/>
    <w:rsid w:val="000D3725"/>
    <w:rsid w:val="000D3726"/>
    <w:rsid w:val="000D3B06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4A"/>
    <w:rsid w:val="000D4AC6"/>
    <w:rsid w:val="000D4AD9"/>
    <w:rsid w:val="000D4AED"/>
    <w:rsid w:val="000D4C37"/>
    <w:rsid w:val="000D4CC2"/>
    <w:rsid w:val="000D4CEA"/>
    <w:rsid w:val="000D4D74"/>
    <w:rsid w:val="000D4E2B"/>
    <w:rsid w:val="000D51E8"/>
    <w:rsid w:val="000D5251"/>
    <w:rsid w:val="000D5375"/>
    <w:rsid w:val="000D53AB"/>
    <w:rsid w:val="000D5565"/>
    <w:rsid w:val="000D5A9D"/>
    <w:rsid w:val="000D5EC8"/>
    <w:rsid w:val="000D6054"/>
    <w:rsid w:val="000D614D"/>
    <w:rsid w:val="000D6183"/>
    <w:rsid w:val="000D618D"/>
    <w:rsid w:val="000D631B"/>
    <w:rsid w:val="000D6351"/>
    <w:rsid w:val="000D6590"/>
    <w:rsid w:val="000D65AB"/>
    <w:rsid w:val="000D6696"/>
    <w:rsid w:val="000D66BA"/>
    <w:rsid w:val="000D6776"/>
    <w:rsid w:val="000D6971"/>
    <w:rsid w:val="000D6B51"/>
    <w:rsid w:val="000D6FB3"/>
    <w:rsid w:val="000D7072"/>
    <w:rsid w:val="000D71CC"/>
    <w:rsid w:val="000D72B5"/>
    <w:rsid w:val="000D7433"/>
    <w:rsid w:val="000D7607"/>
    <w:rsid w:val="000D7721"/>
    <w:rsid w:val="000D7E6E"/>
    <w:rsid w:val="000D7FE2"/>
    <w:rsid w:val="000E00EA"/>
    <w:rsid w:val="000E015E"/>
    <w:rsid w:val="000E04DD"/>
    <w:rsid w:val="000E0629"/>
    <w:rsid w:val="000E069E"/>
    <w:rsid w:val="000E0849"/>
    <w:rsid w:val="000E088B"/>
    <w:rsid w:val="000E0BB8"/>
    <w:rsid w:val="000E0E4E"/>
    <w:rsid w:val="000E0F5D"/>
    <w:rsid w:val="000E0FB6"/>
    <w:rsid w:val="000E102D"/>
    <w:rsid w:val="000E10DB"/>
    <w:rsid w:val="000E1333"/>
    <w:rsid w:val="000E14C0"/>
    <w:rsid w:val="000E1671"/>
    <w:rsid w:val="000E16D7"/>
    <w:rsid w:val="000E1BF7"/>
    <w:rsid w:val="000E1C9F"/>
    <w:rsid w:val="000E23F3"/>
    <w:rsid w:val="000E28E6"/>
    <w:rsid w:val="000E29C3"/>
    <w:rsid w:val="000E2C49"/>
    <w:rsid w:val="000E2C76"/>
    <w:rsid w:val="000E2DA9"/>
    <w:rsid w:val="000E2EAF"/>
    <w:rsid w:val="000E2EEC"/>
    <w:rsid w:val="000E2F85"/>
    <w:rsid w:val="000E31AD"/>
    <w:rsid w:val="000E3283"/>
    <w:rsid w:val="000E3383"/>
    <w:rsid w:val="000E346D"/>
    <w:rsid w:val="000E3890"/>
    <w:rsid w:val="000E39D3"/>
    <w:rsid w:val="000E3D1D"/>
    <w:rsid w:val="000E3F18"/>
    <w:rsid w:val="000E4039"/>
    <w:rsid w:val="000E4154"/>
    <w:rsid w:val="000E4243"/>
    <w:rsid w:val="000E4296"/>
    <w:rsid w:val="000E42B7"/>
    <w:rsid w:val="000E430F"/>
    <w:rsid w:val="000E44BF"/>
    <w:rsid w:val="000E45A7"/>
    <w:rsid w:val="000E45AB"/>
    <w:rsid w:val="000E479C"/>
    <w:rsid w:val="000E49DF"/>
    <w:rsid w:val="000E4A21"/>
    <w:rsid w:val="000E4A25"/>
    <w:rsid w:val="000E4BD7"/>
    <w:rsid w:val="000E4EE7"/>
    <w:rsid w:val="000E5361"/>
    <w:rsid w:val="000E5408"/>
    <w:rsid w:val="000E54C4"/>
    <w:rsid w:val="000E56AF"/>
    <w:rsid w:val="000E56DD"/>
    <w:rsid w:val="000E5B32"/>
    <w:rsid w:val="000E5B65"/>
    <w:rsid w:val="000E5B90"/>
    <w:rsid w:val="000E5F52"/>
    <w:rsid w:val="000E5FA0"/>
    <w:rsid w:val="000E6018"/>
    <w:rsid w:val="000E60C6"/>
    <w:rsid w:val="000E63FB"/>
    <w:rsid w:val="000E63FD"/>
    <w:rsid w:val="000E6788"/>
    <w:rsid w:val="000E69D1"/>
    <w:rsid w:val="000E6A58"/>
    <w:rsid w:val="000E6DE2"/>
    <w:rsid w:val="000E6DE5"/>
    <w:rsid w:val="000E6FC5"/>
    <w:rsid w:val="000E7145"/>
    <w:rsid w:val="000E7695"/>
    <w:rsid w:val="000E7766"/>
    <w:rsid w:val="000E78E1"/>
    <w:rsid w:val="000E7902"/>
    <w:rsid w:val="000E7AEE"/>
    <w:rsid w:val="000E7D46"/>
    <w:rsid w:val="000E7EA4"/>
    <w:rsid w:val="000F0054"/>
    <w:rsid w:val="000F0217"/>
    <w:rsid w:val="000F0232"/>
    <w:rsid w:val="000F0637"/>
    <w:rsid w:val="000F0832"/>
    <w:rsid w:val="000F0881"/>
    <w:rsid w:val="000F08E2"/>
    <w:rsid w:val="000F0BC6"/>
    <w:rsid w:val="000F0CB4"/>
    <w:rsid w:val="000F1003"/>
    <w:rsid w:val="000F129E"/>
    <w:rsid w:val="000F1653"/>
    <w:rsid w:val="000F16A3"/>
    <w:rsid w:val="000F172B"/>
    <w:rsid w:val="000F173C"/>
    <w:rsid w:val="000F1787"/>
    <w:rsid w:val="000F1879"/>
    <w:rsid w:val="000F1955"/>
    <w:rsid w:val="000F1A6F"/>
    <w:rsid w:val="000F1BC9"/>
    <w:rsid w:val="000F1C55"/>
    <w:rsid w:val="000F1CCC"/>
    <w:rsid w:val="000F1D7F"/>
    <w:rsid w:val="000F1FB1"/>
    <w:rsid w:val="000F2239"/>
    <w:rsid w:val="000F2386"/>
    <w:rsid w:val="000F2770"/>
    <w:rsid w:val="000F2C4F"/>
    <w:rsid w:val="000F2C64"/>
    <w:rsid w:val="000F2D2C"/>
    <w:rsid w:val="000F2DC7"/>
    <w:rsid w:val="000F2EE0"/>
    <w:rsid w:val="000F2EE7"/>
    <w:rsid w:val="000F30C4"/>
    <w:rsid w:val="000F3123"/>
    <w:rsid w:val="000F336D"/>
    <w:rsid w:val="000F33E2"/>
    <w:rsid w:val="000F3869"/>
    <w:rsid w:val="000F3B1D"/>
    <w:rsid w:val="000F3BAD"/>
    <w:rsid w:val="000F3C79"/>
    <w:rsid w:val="000F3F65"/>
    <w:rsid w:val="000F412F"/>
    <w:rsid w:val="000F443E"/>
    <w:rsid w:val="000F4524"/>
    <w:rsid w:val="000F456B"/>
    <w:rsid w:val="000F4597"/>
    <w:rsid w:val="000F466D"/>
    <w:rsid w:val="000F4864"/>
    <w:rsid w:val="000F4894"/>
    <w:rsid w:val="000F48BF"/>
    <w:rsid w:val="000F49F8"/>
    <w:rsid w:val="000F4D1E"/>
    <w:rsid w:val="000F4D71"/>
    <w:rsid w:val="000F4D7F"/>
    <w:rsid w:val="000F503A"/>
    <w:rsid w:val="000F509B"/>
    <w:rsid w:val="000F5193"/>
    <w:rsid w:val="000F540A"/>
    <w:rsid w:val="000F56DE"/>
    <w:rsid w:val="000F59B5"/>
    <w:rsid w:val="000F5DF8"/>
    <w:rsid w:val="000F6169"/>
    <w:rsid w:val="000F6231"/>
    <w:rsid w:val="000F62F7"/>
    <w:rsid w:val="000F6356"/>
    <w:rsid w:val="000F6488"/>
    <w:rsid w:val="000F64E7"/>
    <w:rsid w:val="000F6531"/>
    <w:rsid w:val="000F65F5"/>
    <w:rsid w:val="000F6762"/>
    <w:rsid w:val="000F6B1F"/>
    <w:rsid w:val="000F6D88"/>
    <w:rsid w:val="000F6EAD"/>
    <w:rsid w:val="000F6F02"/>
    <w:rsid w:val="000F6F4B"/>
    <w:rsid w:val="000F6FBD"/>
    <w:rsid w:val="000F700F"/>
    <w:rsid w:val="000F71DD"/>
    <w:rsid w:val="000F7354"/>
    <w:rsid w:val="000F778D"/>
    <w:rsid w:val="000F7BD9"/>
    <w:rsid w:val="000F7C3C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1FD"/>
    <w:rsid w:val="00101229"/>
    <w:rsid w:val="00101371"/>
    <w:rsid w:val="00101372"/>
    <w:rsid w:val="00101A27"/>
    <w:rsid w:val="00101A8B"/>
    <w:rsid w:val="00101CA4"/>
    <w:rsid w:val="00101CC9"/>
    <w:rsid w:val="00101CFC"/>
    <w:rsid w:val="00101D0C"/>
    <w:rsid w:val="00101E1D"/>
    <w:rsid w:val="00101FB6"/>
    <w:rsid w:val="00102474"/>
    <w:rsid w:val="00102600"/>
    <w:rsid w:val="0010284B"/>
    <w:rsid w:val="001028C1"/>
    <w:rsid w:val="00102CA6"/>
    <w:rsid w:val="00102EB1"/>
    <w:rsid w:val="00102FDA"/>
    <w:rsid w:val="001031F9"/>
    <w:rsid w:val="00103224"/>
    <w:rsid w:val="00103304"/>
    <w:rsid w:val="00103628"/>
    <w:rsid w:val="0010373D"/>
    <w:rsid w:val="00103853"/>
    <w:rsid w:val="001038AB"/>
    <w:rsid w:val="001038C6"/>
    <w:rsid w:val="001038F6"/>
    <w:rsid w:val="00103942"/>
    <w:rsid w:val="00103ACA"/>
    <w:rsid w:val="00103B4E"/>
    <w:rsid w:val="00103B89"/>
    <w:rsid w:val="00103DD6"/>
    <w:rsid w:val="00103FE9"/>
    <w:rsid w:val="001042B7"/>
    <w:rsid w:val="001044D7"/>
    <w:rsid w:val="001046F0"/>
    <w:rsid w:val="001046FC"/>
    <w:rsid w:val="00104960"/>
    <w:rsid w:val="001049A0"/>
    <w:rsid w:val="001049F6"/>
    <w:rsid w:val="00104BE9"/>
    <w:rsid w:val="00104D85"/>
    <w:rsid w:val="0010503C"/>
    <w:rsid w:val="0010508B"/>
    <w:rsid w:val="001051B7"/>
    <w:rsid w:val="00105246"/>
    <w:rsid w:val="001053F1"/>
    <w:rsid w:val="0010543D"/>
    <w:rsid w:val="00105D39"/>
    <w:rsid w:val="00105E29"/>
    <w:rsid w:val="00105E2F"/>
    <w:rsid w:val="001060B0"/>
    <w:rsid w:val="00106136"/>
    <w:rsid w:val="00106190"/>
    <w:rsid w:val="001063D4"/>
    <w:rsid w:val="001064BD"/>
    <w:rsid w:val="0010655C"/>
    <w:rsid w:val="00106B88"/>
    <w:rsid w:val="00106E28"/>
    <w:rsid w:val="00107004"/>
    <w:rsid w:val="001074AA"/>
    <w:rsid w:val="00107A82"/>
    <w:rsid w:val="00107B54"/>
    <w:rsid w:val="00107B8A"/>
    <w:rsid w:val="00107BC4"/>
    <w:rsid w:val="00107DA0"/>
    <w:rsid w:val="00107E0A"/>
    <w:rsid w:val="00107EA8"/>
    <w:rsid w:val="00110064"/>
    <w:rsid w:val="0011021A"/>
    <w:rsid w:val="00110888"/>
    <w:rsid w:val="00110B7B"/>
    <w:rsid w:val="00110C30"/>
    <w:rsid w:val="00110D15"/>
    <w:rsid w:val="00111087"/>
    <w:rsid w:val="001110AA"/>
    <w:rsid w:val="001110B6"/>
    <w:rsid w:val="001111E1"/>
    <w:rsid w:val="00111477"/>
    <w:rsid w:val="00111498"/>
    <w:rsid w:val="001114A3"/>
    <w:rsid w:val="00111553"/>
    <w:rsid w:val="00111815"/>
    <w:rsid w:val="00111928"/>
    <w:rsid w:val="00111B59"/>
    <w:rsid w:val="00111B79"/>
    <w:rsid w:val="00111B99"/>
    <w:rsid w:val="00111D63"/>
    <w:rsid w:val="00111D8D"/>
    <w:rsid w:val="00111D97"/>
    <w:rsid w:val="00111E0C"/>
    <w:rsid w:val="001124FA"/>
    <w:rsid w:val="00112677"/>
    <w:rsid w:val="00112773"/>
    <w:rsid w:val="00112D60"/>
    <w:rsid w:val="00112DEE"/>
    <w:rsid w:val="00113150"/>
    <w:rsid w:val="001131B7"/>
    <w:rsid w:val="00113288"/>
    <w:rsid w:val="0011355A"/>
    <w:rsid w:val="00113595"/>
    <w:rsid w:val="00113A1E"/>
    <w:rsid w:val="00113A3E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C68"/>
    <w:rsid w:val="00114CD7"/>
    <w:rsid w:val="00114D64"/>
    <w:rsid w:val="00114DEB"/>
    <w:rsid w:val="00114DFA"/>
    <w:rsid w:val="00114EF4"/>
    <w:rsid w:val="0011561F"/>
    <w:rsid w:val="00115B5F"/>
    <w:rsid w:val="00115B7F"/>
    <w:rsid w:val="00115C8D"/>
    <w:rsid w:val="00115D9F"/>
    <w:rsid w:val="00115F76"/>
    <w:rsid w:val="001161EA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3EF"/>
    <w:rsid w:val="00117577"/>
    <w:rsid w:val="001175A4"/>
    <w:rsid w:val="001175DF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7F9"/>
    <w:rsid w:val="001208B6"/>
    <w:rsid w:val="00120A0C"/>
    <w:rsid w:val="00120B4C"/>
    <w:rsid w:val="00120C4E"/>
    <w:rsid w:val="00120C71"/>
    <w:rsid w:val="00120DB4"/>
    <w:rsid w:val="00120E1F"/>
    <w:rsid w:val="00120E82"/>
    <w:rsid w:val="00120EDE"/>
    <w:rsid w:val="00120F23"/>
    <w:rsid w:val="0012120B"/>
    <w:rsid w:val="001214B2"/>
    <w:rsid w:val="001214B7"/>
    <w:rsid w:val="001216E4"/>
    <w:rsid w:val="00121702"/>
    <w:rsid w:val="001217B0"/>
    <w:rsid w:val="0012182C"/>
    <w:rsid w:val="00121944"/>
    <w:rsid w:val="00121A6F"/>
    <w:rsid w:val="00122032"/>
    <w:rsid w:val="00122202"/>
    <w:rsid w:val="0012232C"/>
    <w:rsid w:val="001224A3"/>
    <w:rsid w:val="00122505"/>
    <w:rsid w:val="00122644"/>
    <w:rsid w:val="001228BA"/>
    <w:rsid w:val="0012295A"/>
    <w:rsid w:val="001229FC"/>
    <w:rsid w:val="00122A8E"/>
    <w:rsid w:val="00122B08"/>
    <w:rsid w:val="00122BAF"/>
    <w:rsid w:val="00122D3A"/>
    <w:rsid w:val="00122F76"/>
    <w:rsid w:val="001231A4"/>
    <w:rsid w:val="001231CE"/>
    <w:rsid w:val="0012350D"/>
    <w:rsid w:val="00123587"/>
    <w:rsid w:val="001235BA"/>
    <w:rsid w:val="0012367C"/>
    <w:rsid w:val="001236FF"/>
    <w:rsid w:val="0012381A"/>
    <w:rsid w:val="001238A0"/>
    <w:rsid w:val="001238FC"/>
    <w:rsid w:val="001239BC"/>
    <w:rsid w:val="00123BDC"/>
    <w:rsid w:val="00123DBE"/>
    <w:rsid w:val="00124335"/>
    <w:rsid w:val="00124603"/>
    <w:rsid w:val="00124644"/>
    <w:rsid w:val="001246CB"/>
    <w:rsid w:val="001246F1"/>
    <w:rsid w:val="00124898"/>
    <w:rsid w:val="00124970"/>
    <w:rsid w:val="00124B44"/>
    <w:rsid w:val="00124D32"/>
    <w:rsid w:val="00124FCF"/>
    <w:rsid w:val="0012508D"/>
    <w:rsid w:val="00125159"/>
    <w:rsid w:val="00125274"/>
    <w:rsid w:val="00125546"/>
    <w:rsid w:val="00125750"/>
    <w:rsid w:val="00125754"/>
    <w:rsid w:val="001257C6"/>
    <w:rsid w:val="00125877"/>
    <w:rsid w:val="00125A87"/>
    <w:rsid w:val="001263D6"/>
    <w:rsid w:val="001265B4"/>
    <w:rsid w:val="001267B2"/>
    <w:rsid w:val="00126A11"/>
    <w:rsid w:val="00126BC4"/>
    <w:rsid w:val="00126C48"/>
    <w:rsid w:val="00126E8B"/>
    <w:rsid w:val="00127036"/>
    <w:rsid w:val="0012709C"/>
    <w:rsid w:val="00127123"/>
    <w:rsid w:val="001271B4"/>
    <w:rsid w:val="001271B5"/>
    <w:rsid w:val="001271FE"/>
    <w:rsid w:val="00127422"/>
    <w:rsid w:val="0012750F"/>
    <w:rsid w:val="0012761C"/>
    <w:rsid w:val="001276F3"/>
    <w:rsid w:val="0012795F"/>
    <w:rsid w:val="00127973"/>
    <w:rsid w:val="00127B3E"/>
    <w:rsid w:val="0013011B"/>
    <w:rsid w:val="0013025D"/>
    <w:rsid w:val="00130545"/>
    <w:rsid w:val="00130588"/>
    <w:rsid w:val="001305BB"/>
    <w:rsid w:val="00130698"/>
    <w:rsid w:val="0013074F"/>
    <w:rsid w:val="00130899"/>
    <w:rsid w:val="00130D93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091"/>
    <w:rsid w:val="001321CC"/>
    <w:rsid w:val="00132222"/>
    <w:rsid w:val="001328EF"/>
    <w:rsid w:val="00132924"/>
    <w:rsid w:val="00132971"/>
    <w:rsid w:val="00132980"/>
    <w:rsid w:val="00132A68"/>
    <w:rsid w:val="00132B37"/>
    <w:rsid w:val="00132BD3"/>
    <w:rsid w:val="00132F57"/>
    <w:rsid w:val="001331B3"/>
    <w:rsid w:val="001333FA"/>
    <w:rsid w:val="00133762"/>
    <w:rsid w:val="00133A4E"/>
    <w:rsid w:val="00133AF3"/>
    <w:rsid w:val="00133C74"/>
    <w:rsid w:val="00133FEA"/>
    <w:rsid w:val="00134075"/>
    <w:rsid w:val="0013413E"/>
    <w:rsid w:val="00134349"/>
    <w:rsid w:val="001343B2"/>
    <w:rsid w:val="00134435"/>
    <w:rsid w:val="0013461E"/>
    <w:rsid w:val="001346D4"/>
    <w:rsid w:val="00134AC9"/>
    <w:rsid w:val="00134B38"/>
    <w:rsid w:val="00134BCC"/>
    <w:rsid w:val="00134D5F"/>
    <w:rsid w:val="00134DCE"/>
    <w:rsid w:val="00134EB2"/>
    <w:rsid w:val="00135009"/>
    <w:rsid w:val="00135138"/>
    <w:rsid w:val="00135331"/>
    <w:rsid w:val="00135401"/>
    <w:rsid w:val="0013549D"/>
    <w:rsid w:val="00135511"/>
    <w:rsid w:val="0013557B"/>
    <w:rsid w:val="001357C9"/>
    <w:rsid w:val="001357F2"/>
    <w:rsid w:val="001357FF"/>
    <w:rsid w:val="00135AA3"/>
    <w:rsid w:val="00135AB7"/>
    <w:rsid w:val="00135D88"/>
    <w:rsid w:val="00135F5A"/>
    <w:rsid w:val="0013606F"/>
    <w:rsid w:val="001362AB"/>
    <w:rsid w:val="001363AF"/>
    <w:rsid w:val="0013648A"/>
    <w:rsid w:val="0013657B"/>
    <w:rsid w:val="00136C30"/>
    <w:rsid w:val="00136C9E"/>
    <w:rsid w:val="00136E3E"/>
    <w:rsid w:val="00137083"/>
    <w:rsid w:val="0013717D"/>
    <w:rsid w:val="0013754E"/>
    <w:rsid w:val="0013756D"/>
    <w:rsid w:val="00137619"/>
    <w:rsid w:val="001377AE"/>
    <w:rsid w:val="0013780F"/>
    <w:rsid w:val="0013796D"/>
    <w:rsid w:val="001379B1"/>
    <w:rsid w:val="00137A75"/>
    <w:rsid w:val="00137A8B"/>
    <w:rsid w:val="00137D1D"/>
    <w:rsid w:val="001400CC"/>
    <w:rsid w:val="001401E0"/>
    <w:rsid w:val="00140292"/>
    <w:rsid w:val="001403A2"/>
    <w:rsid w:val="001403B4"/>
    <w:rsid w:val="00140711"/>
    <w:rsid w:val="00140B75"/>
    <w:rsid w:val="00140BB9"/>
    <w:rsid w:val="00140D46"/>
    <w:rsid w:val="001411CF"/>
    <w:rsid w:val="0014122C"/>
    <w:rsid w:val="001414A3"/>
    <w:rsid w:val="001415B0"/>
    <w:rsid w:val="001416C0"/>
    <w:rsid w:val="001418E0"/>
    <w:rsid w:val="001419A6"/>
    <w:rsid w:val="00141A20"/>
    <w:rsid w:val="00141BF7"/>
    <w:rsid w:val="00141D2E"/>
    <w:rsid w:val="00141D3A"/>
    <w:rsid w:val="00141EBC"/>
    <w:rsid w:val="00141FC7"/>
    <w:rsid w:val="00142060"/>
    <w:rsid w:val="00142276"/>
    <w:rsid w:val="001422FE"/>
    <w:rsid w:val="0014236C"/>
    <w:rsid w:val="00142451"/>
    <w:rsid w:val="001424C2"/>
    <w:rsid w:val="001428EE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BFF"/>
    <w:rsid w:val="00143F40"/>
    <w:rsid w:val="001441A1"/>
    <w:rsid w:val="0014428F"/>
    <w:rsid w:val="0014461B"/>
    <w:rsid w:val="00144633"/>
    <w:rsid w:val="0014471B"/>
    <w:rsid w:val="001447D3"/>
    <w:rsid w:val="00144809"/>
    <w:rsid w:val="0014480E"/>
    <w:rsid w:val="0014481B"/>
    <w:rsid w:val="00144C3C"/>
    <w:rsid w:val="00144F02"/>
    <w:rsid w:val="00144F79"/>
    <w:rsid w:val="0014505C"/>
    <w:rsid w:val="0014507B"/>
    <w:rsid w:val="0014516B"/>
    <w:rsid w:val="0014517B"/>
    <w:rsid w:val="001452F7"/>
    <w:rsid w:val="0014549B"/>
    <w:rsid w:val="00145522"/>
    <w:rsid w:val="001455E8"/>
    <w:rsid w:val="001457CC"/>
    <w:rsid w:val="001457CD"/>
    <w:rsid w:val="00145930"/>
    <w:rsid w:val="00145A81"/>
    <w:rsid w:val="00145A83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C91"/>
    <w:rsid w:val="00146E55"/>
    <w:rsid w:val="00146F44"/>
    <w:rsid w:val="00146F48"/>
    <w:rsid w:val="00146F4C"/>
    <w:rsid w:val="00147086"/>
    <w:rsid w:val="001472A2"/>
    <w:rsid w:val="0014738B"/>
    <w:rsid w:val="0014738E"/>
    <w:rsid w:val="001476E8"/>
    <w:rsid w:val="0014774F"/>
    <w:rsid w:val="001477F5"/>
    <w:rsid w:val="001478A7"/>
    <w:rsid w:val="00147FE2"/>
    <w:rsid w:val="00150087"/>
    <w:rsid w:val="00150256"/>
    <w:rsid w:val="00150273"/>
    <w:rsid w:val="0015060B"/>
    <w:rsid w:val="0015080D"/>
    <w:rsid w:val="001508AE"/>
    <w:rsid w:val="001508F8"/>
    <w:rsid w:val="00150BD1"/>
    <w:rsid w:val="00151381"/>
    <w:rsid w:val="0015162A"/>
    <w:rsid w:val="00151AD7"/>
    <w:rsid w:val="00151CA8"/>
    <w:rsid w:val="00151EDF"/>
    <w:rsid w:val="00151FD2"/>
    <w:rsid w:val="001520E7"/>
    <w:rsid w:val="001522E5"/>
    <w:rsid w:val="001525FB"/>
    <w:rsid w:val="0015272F"/>
    <w:rsid w:val="0015288D"/>
    <w:rsid w:val="00152942"/>
    <w:rsid w:val="001529AF"/>
    <w:rsid w:val="00152B35"/>
    <w:rsid w:val="00152C57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73"/>
    <w:rsid w:val="001541EA"/>
    <w:rsid w:val="0015440E"/>
    <w:rsid w:val="00154441"/>
    <w:rsid w:val="001544E3"/>
    <w:rsid w:val="0015451C"/>
    <w:rsid w:val="001545E7"/>
    <w:rsid w:val="00154714"/>
    <w:rsid w:val="00154776"/>
    <w:rsid w:val="0015479E"/>
    <w:rsid w:val="001547A1"/>
    <w:rsid w:val="00154B4F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D02"/>
    <w:rsid w:val="00155D10"/>
    <w:rsid w:val="00155FC8"/>
    <w:rsid w:val="001561CE"/>
    <w:rsid w:val="00156307"/>
    <w:rsid w:val="00156416"/>
    <w:rsid w:val="00156719"/>
    <w:rsid w:val="001569A1"/>
    <w:rsid w:val="00156D01"/>
    <w:rsid w:val="001572A8"/>
    <w:rsid w:val="001573FD"/>
    <w:rsid w:val="00157412"/>
    <w:rsid w:val="00157929"/>
    <w:rsid w:val="00157A0B"/>
    <w:rsid w:val="00157C97"/>
    <w:rsid w:val="00160128"/>
    <w:rsid w:val="001602F3"/>
    <w:rsid w:val="0016031D"/>
    <w:rsid w:val="0016046D"/>
    <w:rsid w:val="00160769"/>
    <w:rsid w:val="001608CB"/>
    <w:rsid w:val="00160A32"/>
    <w:rsid w:val="00160B06"/>
    <w:rsid w:val="0016153B"/>
    <w:rsid w:val="00161673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71A"/>
    <w:rsid w:val="0016274F"/>
    <w:rsid w:val="0016285E"/>
    <w:rsid w:val="001628F7"/>
    <w:rsid w:val="00162DC1"/>
    <w:rsid w:val="00162E95"/>
    <w:rsid w:val="00162FFC"/>
    <w:rsid w:val="00163049"/>
    <w:rsid w:val="00163095"/>
    <w:rsid w:val="001631E5"/>
    <w:rsid w:val="001634A2"/>
    <w:rsid w:val="001637E6"/>
    <w:rsid w:val="00163852"/>
    <w:rsid w:val="001639BA"/>
    <w:rsid w:val="00163C0C"/>
    <w:rsid w:val="00163CFD"/>
    <w:rsid w:val="00163FB1"/>
    <w:rsid w:val="001642CD"/>
    <w:rsid w:val="00164BF3"/>
    <w:rsid w:val="00164FA7"/>
    <w:rsid w:val="0016501A"/>
    <w:rsid w:val="0016556C"/>
    <w:rsid w:val="001655B6"/>
    <w:rsid w:val="001657B2"/>
    <w:rsid w:val="0016588F"/>
    <w:rsid w:val="001659FF"/>
    <w:rsid w:val="00165A2C"/>
    <w:rsid w:val="00165AFD"/>
    <w:rsid w:val="00165C4A"/>
    <w:rsid w:val="00165CD4"/>
    <w:rsid w:val="00165D3F"/>
    <w:rsid w:val="00166027"/>
    <w:rsid w:val="001662EE"/>
    <w:rsid w:val="00166903"/>
    <w:rsid w:val="00166F9C"/>
    <w:rsid w:val="00166FD8"/>
    <w:rsid w:val="00167120"/>
    <w:rsid w:val="0016754C"/>
    <w:rsid w:val="0016760F"/>
    <w:rsid w:val="00167728"/>
    <w:rsid w:val="00167EB5"/>
    <w:rsid w:val="00170123"/>
    <w:rsid w:val="00170371"/>
    <w:rsid w:val="00170380"/>
    <w:rsid w:val="0017038D"/>
    <w:rsid w:val="0017043E"/>
    <w:rsid w:val="00170451"/>
    <w:rsid w:val="0017045E"/>
    <w:rsid w:val="001704F4"/>
    <w:rsid w:val="00170693"/>
    <w:rsid w:val="001708DE"/>
    <w:rsid w:val="001708FA"/>
    <w:rsid w:val="00170B19"/>
    <w:rsid w:val="00170B9B"/>
    <w:rsid w:val="00170D50"/>
    <w:rsid w:val="00170DD3"/>
    <w:rsid w:val="00170E8F"/>
    <w:rsid w:val="00170EB5"/>
    <w:rsid w:val="00170FCC"/>
    <w:rsid w:val="00171076"/>
    <w:rsid w:val="001710A5"/>
    <w:rsid w:val="0017111E"/>
    <w:rsid w:val="0017126E"/>
    <w:rsid w:val="00171351"/>
    <w:rsid w:val="00171361"/>
    <w:rsid w:val="001713B2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687"/>
    <w:rsid w:val="00173781"/>
    <w:rsid w:val="00173786"/>
    <w:rsid w:val="00173987"/>
    <w:rsid w:val="00173C24"/>
    <w:rsid w:val="00173D47"/>
    <w:rsid w:val="00173DC0"/>
    <w:rsid w:val="00173F00"/>
    <w:rsid w:val="00173F47"/>
    <w:rsid w:val="00174060"/>
    <w:rsid w:val="0017414A"/>
    <w:rsid w:val="00174161"/>
    <w:rsid w:val="0017439B"/>
    <w:rsid w:val="0017440D"/>
    <w:rsid w:val="001748AF"/>
    <w:rsid w:val="00174931"/>
    <w:rsid w:val="00174AAC"/>
    <w:rsid w:val="00174BF5"/>
    <w:rsid w:val="00174E57"/>
    <w:rsid w:val="001751A8"/>
    <w:rsid w:val="001752C4"/>
    <w:rsid w:val="001753C9"/>
    <w:rsid w:val="00175590"/>
    <w:rsid w:val="001757CF"/>
    <w:rsid w:val="001758A5"/>
    <w:rsid w:val="00175DD2"/>
    <w:rsid w:val="00175E89"/>
    <w:rsid w:val="00175F1A"/>
    <w:rsid w:val="001768D4"/>
    <w:rsid w:val="00176927"/>
    <w:rsid w:val="00176AD9"/>
    <w:rsid w:val="00176C38"/>
    <w:rsid w:val="00176C9D"/>
    <w:rsid w:val="00176CEF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1C5"/>
    <w:rsid w:val="00180245"/>
    <w:rsid w:val="00180347"/>
    <w:rsid w:val="00180419"/>
    <w:rsid w:val="0018049E"/>
    <w:rsid w:val="001804E5"/>
    <w:rsid w:val="001805E5"/>
    <w:rsid w:val="0018075B"/>
    <w:rsid w:val="00180A42"/>
    <w:rsid w:val="00180AE8"/>
    <w:rsid w:val="00180AF3"/>
    <w:rsid w:val="00180DB8"/>
    <w:rsid w:val="0018108A"/>
    <w:rsid w:val="0018113B"/>
    <w:rsid w:val="0018121C"/>
    <w:rsid w:val="00181249"/>
    <w:rsid w:val="0018127B"/>
    <w:rsid w:val="0018135A"/>
    <w:rsid w:val="00181460"/>
    <w:rsid w:val="00181551"/>
    <w:rsid w:val="001815B5"/>
    <w:rsid w:val="001815DF"/>
    <w:rsid w:val="001816E8"/>
    <w:rsid w:val="00181893"/>
    <w:rsid w:val="001818C0"/>
    <w:rsid w:val="001818DA"/>
    <w:rsid w:val="001819ED"/>
    <w:rsid w:val="00181B8C"/>
    <w:rsid w:val="00181D49"/>
    <w:rsid w:val="00181F3C"/>
    <w:rsid w:val="00182124"/>
    <w:rsid w:val="00182234"/>
    <w:rsid w:val="00182587"/>
    <w:rsid w:val="0018268C"/>
    <w:rsid w:val="001826FA"/>
    <w:rsid w:val="001826FB"/>
    <w:rsid w:val="00182BC4"/>
    <w:rsid w:val="00182CF0"/>
    <w:rsid w:val="00182D71"/>
    <w:rsid w:val="00182E7A"/>
    <w:rsid w:val="00183283"/>
    <w:rsid w:val="001832FE"/>
    <w:rsid w:val="00183341"/>
    <w:rsid w:val="0018340F"/>
    <w:rsid w:val="001835BA"/>
    <w:rsid w:val="00183751"/>
    <w:rsid w:val="001839EC"/>
    <w:rsid w:val="00183A4D"/>
    <w:rsid w:val="00183E94"/>
    <w:rsid w:val="00183EE6"/>
    <w:rsid w:val="00183EEA"/>
    <w:rsid w:val="00183FB5"/>
    <w:rsid w:val="00183FC1"/>
    <w:rsid w:val="001841D0"/>
    <w:rsid w:val="00184294"/>
    <w:rsid w:val="001845C2"/>
    <w:rsid w:val="001846AA"/>
    <w:rsid w:val="00184715"/>
    <w:rsid w:val="00184997"/>
    <w:rsid w:val="001849E6"/>
    <w:rsid w:val="00184CA8"/>
    <w:rsid w:val="00184FDB"/>
    <w:rsid w:val="00185065"/>
    <w:rsid w:val="001851D7"/>
    <w:rsid w:val="001852BE"/>
    <w:rsid w:val="00185324"/>
    <w:rsid w:val="0018545C"/>
    <w:rsid w:val="001854C0"/>
    <w:rsid w:val="0018561C"/>
    <w:rsid w:val="00185730"/>
    <w:rsid w:val="00185764"/>
    <w:rsid w:val="00185851"/>
    <w:rsid w:val="00185888"/>
    <w:rsid w:val="00185895"/>
    <w:rsid w:val="00185902"/>
    <w:rsid w:val="00185959"/>
    <w:rsid w:val="001859B1"/>
    <w:rsid w:val="00185AB8"/>
    <w:rsid w:val="00185AFC"/>
    <w:rsid w:val="00185CEF"/>
    <w:rsid w:val="00185FDB"/>
    <w:rsid w:val="00186378"/>
    <w:rsid w:val="001863E9"/>
    <w:rsid w:val="00186522"/>
    <w:rsid w:val="001865C5"/>
    <w:rsid w:val="00186681"/>
    <w:rsid w:val="00186708"/>
    <w:rsid w:val="0018681D"/>
    <w:rsid w:val="0018694A"/>
    <w:rsid w:val="00186AC3"/>
    <w:rsid w:val="00186E89"/>
    <w:rsid w:val="00187057"/>
    <w:rsid w:val="0018724F"/>
    <w:rsid w:val="00187423"/>
    <w:rsid w:val="00187431"/>
    <w:rsid w:val="0018767D"/>
    <w:rsid w:val="001878CC"/>
    <w:rsid w:val="001879C1"/>
    <w:rsid w:val="00187B3D"/>
    <w:rsid w:val="00187C92"/>
    <w:rsid w:val="00187D20"/>
    <w:rsid w:val="00187F42"/>
    <w:rsid w:val="00190035"/>
    <w:rsid w:val="001902EA"/>
    <w:rsid w:val="00190354"/>
    <w:rsid w:val="00190404"/>
    <w:rsid w:val="00190454"/>
    <w:rsid w:val="00190501"/>
    <w:rsid w:val="00190538"/>
    <w:rsid w:val="0019063D"/>
    <w:rsid w:val="001906A7"/>
    <w:rsid w:val="001906D8"/>
    <w:rsid w:val="00190954"/>
    <w:rsid w:val="00190B24"/>
    <w:rsid w:val="00190CD1"/>
    <w:rsid w:val="00190D01"/>
    <w:rsid w:val="00191564"/>
    <w:rsid w:val="001915DD"/>
    <w:rsid w:val="001916CE"/>
    <w:rsid w:val="001917FD"/>
    <w:rsid w:val="0019183E"/>
    <w:rsid w:val="001918DC"/>
    <w:rsid w:val="001918DF"/>
    <w:rsid w:val="00191939"/>
    <w:rsid w:val="00191940"/>
    <w:rsid w:val="0019198D"/>
    <w:rsid w:val="00191A6B"/>
    <w:rsid w:val="00191B7A"/>
    <w:rsid w:val="001921AD"/>
    <w:rsid w:val="001921AF"/>
    <w:rsid w:val="001921D9"/>
    <w:rsid w:val="00192399"/>
    <w:rsid w:val="00192A07"/>
    <w:rsid w:val="00192CB5"/>
    <w:rsid w:val="00192DB5"/>
    <w:rsid w:val="00192F3E"/>
    <w:rsid w:val="00192F72"/>
    <w:rsid w:val="00193035"/>
    <w:rsid w:val="001933EA"/>
    <w:rsid w:val="00193427"/>
    <w:rsid w:val="0019350D"/>
    <w:rsid w:val="00193725"/>
    <w:rsid w:val="00193852"/>
    <w:rsid w:val="0019390B"/>
    <w:rsid w:val="001939A3"/>
    <w:rsid w:val="00193ADA"/>
    <w:rsid w:val="00193B34"/>
    <w:rsid w:val="00193BFA"/>
    <w:rsid w:val="0019403B"/>
    <w:rsid w:val="001940EA"/>
    <w:rsid w:val="001943FB"/>
    <w:rsid w:val="001944C5"/>
    <w:rsid w:val="001947CB"/>
    <w:rsid w:val="001949BC"/>
    <w:rsid w:val="00194C7F"/>
    <w:rsid w:val="00194D35"/>
    <w:rsid w:val="00194D40"/>
    <w:rsid w:val="00194D7B"/>
    <w:rsid w:val="00194DD2"/>
    <w:rsid w:val="00194F11"/>
    <w:rsid w:val="0019505C"/>
    <w:rsid w:val="00195149"/>
    <w:rsid w:val="0019522D"/>
    <w:rsid w:val="00195304"/>
    <w:rsid w:val="0019549A"/>
    <w:rsid w:val="001954B9"/>
    <w:rsid w:val="00195516"/>
    <w:rsid w:val="00195790"/>
    <w:rsid w:val="00195A92"/>
    <w:rsid w:val="00195AA1"/>
    <w:rsid w:val="00195AD7"/>
    <w:rsid w:val="00195B1F"/>
    <w:rsid w:val="00195B2D"/>
    <w:rsid w:val="00195DC1"/>
    <w:rsid w:val="00195EBD"/>
    <w:rsid w:val="00196029"/>
    <w:rsid w:val="00196169"/>
    <w:rsid w:val="00196228"/>
    <w:rsid w:val="00196344"/>
    <w:rsid w:val="001964A9"/>
    <w:rsid w:val="0019684D"/>
    <w:rsid w:val="00196948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97EE8"/>
    <w:rsid w:val="001A00B2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361"/>
    <w:rsid w:val="001A14DA"/>
    <w:rsid w:val="001A151E"/>
    <w:rsid w:val="001A152B"/>
    <w:rsid w:val="001A1A6C"/>
    <w:rsid w:val="001A1C68"/>
    <w:rsid w:val="001A1EBC"/>
    <w:rsid w:val="001A1EF8"/>
    <w:rsid w:val="001A1FC0"/>
    <w:rsid w:val="001A2547"/>
    <w:rsid w:val="001A269D"/>
    <w:rsid w:val="001A2830"/>
    <w:rsid w:val="001A290E"/>
    <w:rsid w:val="001A2944"/>
    <w:rsid w:val="001A2ACE"/>
    <w:rsid w:val="001A2DAE"/>
    <w:rsid w:val="001A2DCB"/>
    <w:rsid w:val="001A2DEE"/>
    <w:rsid w:val="001A2EDF"/>
    <w:rsid w:val="001A2F0F"/>
    <w:rsid w:val="001A2FE6"/>
    <w:rsid w:val="001A3281"/>
    <w:rsid w:val="001A32AF"/>
    <w:rsid w:val="001A3570"/>
    <w:rsid w:val="001A3576"/>
    <w:rsid w:val="001A35BC"/>
    <w:rsid w:val="001A3883"/>
    <w:rsid w:val="001A3BC7"/>
    <w:rsid w:val="001A3DDE"/>
    <w:rsid w:val="001A3E07"/>
    <w:rsid w:val="001A41E0"/>
    <w:rsid w:val="001A422D"/>
    <w:rsid w:val="001A42A1"/>
    <w:rsid w:val="001A442F"/>
    <w:rsid w:val="001A4649"/>
    <w:rsid w:val="001A4752"/>
    <w:rsid w:val="001A4825"/>
    <w:rsid w:val="001A485D"/>
    <w:rsid w:val="001A4A19"/>
    <w:rsid w:val="001A4C54"/>
    <w:rsid w:val="001A4D40"/>
    <w:rsid w:val="001A4F65"/>
    <w:rsid w:val="001A5098"/>
    <w:rsid w:val="001A52A8"/>
    <w:rsid w:val="001A568F"/>
    <w:rsid w:val="001A5859"/>
    <w:rsid w:val="001A591A"/>
    <w:rsid w:val="001A5B4B"/>
    <w:rsid w:val="001A5C0B"/>
    <w:rsid w:val="001A5C52"/>
    <w:rsid w:val="001A5CAA"/>
    <w:rsid w:val="001A5E35"/>
    <w:rsid w:val="001A6062"/>
    <w:rsid w:val="001A61B6"/>
    <w:rsid w:val="001A6357"/>
    <w:rsid w:val="001A649F"/>
    <w:rsid w:val="001A65B3"/>
    <w:rsid w:val="001A6B1F"/>
    <w:rsid w:val="001A6B42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8FF"/>
    <w:rsid w:val="001A7A47"/>
    <w:rsid w:val="001A7B46"/>
    <w:rsid w:val="001A7C47"/>
    <w:rsid w:val="001A7D18"/>
    <w:rsid w:val="001B0089"/>
    <w:rsid w:val="001B025A"/>
    <w:rsid w:val="001B0394"/>
    <w:rsid w:val="001B0471"/>
    <w:rsid w:val="001B0809"/>
    <w:rsid w:val="001B087C"/>
    <w:rsid w:val="001B0BF0"/>
    <w:rsid w:val="001B0C03"/>
    <w:rsid w:val="001B0CF7"/>
    <w:rsid w:val="001B0E0D"/>
    <w:rsid w:val="001B0F87"/>
    <w:rsid w:val="001B124F"/>
    <w:rsid w:val="001B127F"/>
    <w:rsid w:val="001B13DD"/>
    <w:rsid w:val="001B1480"/>
    <w:rsid w:val="001B1483"/>
    <w:rsid w:val="001B14EE"/>
    <w:rsid w:val="001B15BE"/>
    <w:rsid w:val="001B1625"/>
    <w:rsid w:val="001B1684"/>
    <w:rsid w:val="001B1B48"/>
    <w:rsid w:val="001B1BE6"/>
    <w:rsid w:val="001B1C3E"/>
    <w:rsid w:val="001B1D5B"/>
    <w:rsid w:val="001B1EFC"/>
    <w:rsid w:val="001B1F4A"/>
    <w:rsid w:val="001B1FB2"/>
    <w:rsid w:val="001B22BF"/>
    <w:rsid w:val="001B24DE"/>
    <w:rsid w:val="001B27CE"/>
    <w:rsid w:val="001B28B1"/>
    <w:rsid w:val="001B2937"/>
    <w:rsid w:val="001B2B88"/>
    <w:rsid w:val="001B2CD4"/>
    <w:rsid w:val="001B3051"/>
    <w:rsid w:val="001B33F9"/>
    <w:rsid w:val="001B3596"/>
    <w:rsid w:val="001B3635"/>
    <w:rsid w:val="001B375C"/>
    <w:rsid w:val="001B37F6"/>
    <w:rsid w:val="001B3A4F"/>
    <w:rsid w:val="001B3AB0"/>
    <w:rsid w:val="001B40E0"/>
    <w:rsid w:val="001B4233"/>
    <w:rsid w:val="001B44BD"/>
    <w:rsid w:val="001B479D"/>
    <w:rsid w:val="001B49E6"/>
    <w:rsid w:val="001B4A59"/>
    <w:rsid w:val="001B4B0D"/>
    <w:rsid w:val="001B4C9C"/>
    <w:rsid w:val="001B4F5D"/>
    <w:rsid w:val="001B4F5E"/>
    <w:rsid w:val="001B4FED"/>
    <w:rsid w:val="001B500C"/>
    <w:rsid w:val="001B514E"/>
    <w:rsid w:val="001B5240"/>
    <w:rsid w:val="001B52C9"/>
    <w:rsid w:val="001B53FA"/>
    <w:rsid w:val="001B5774"/>
    <w:rsid w:val="001B5928"/>
    <w:rsid w:val="001B599D"/>
    <w:rsid w:val="001B5C56"/>
    <w:rsid w:val="001B5CC3"/>
    <w:rsid w:val="001B5F0C"/>
    <w:rsid w:val="001B5F28"/>
    <w:rsid w:val="001B5F83"/>
    <w:rsid w:val="001B5FAE"/>
    <w:rsid w:val="001B63B7"/>
    <w:rsid w:val="001B662B"/>
    <w:rsid w:val="001B6A47"/>
    <w:rsid w:val="001B6CE8"/>
    <w:rsid w:val="001B6D32"/>
    <w:rsid w:val="001B6DC0"/>
    <w:rsid w:val="001B6DF9"/>
    <w:rsid w:val="001B6E98"/>
    <w:rsid w:val="001B7091"/>
    <w:rsid w:val="001B71B3"/>
    <w:rsid w:val="001B71ED"/>
    <w:rsid w:val="001B7369"/>
    <w:rsid w:val="001B749F"/>
    <w:rsid w:val="001B7522"/>
    <w:rsid w:val="001B75F7"/>
    <w:rsid w:val="001B764F"/>
    <w:rsid w:val="001B7900"/>
    <w:rsid w:val="001B7B72"/>
    <w:rsid w:val="001B7B73"/>
    <w:rsid w:val="001B7E1F"/>
    <w:rsid w:val="001C0266"/>
    <w:rsid w:val="001C036A"/>
    <w:rsid w:val="001C04D3"/>
    <w:rsid w:val="001C069E"/>
    <w:rsid w:val="001C0A57"/>
    <w:rsid w:val="001C0CE9"/>
    <w:rsid w:val="001C0D3B"/>
    <w:rsid w:val="001C0D92"/>
    <w:rsid w:val="001C0FB1"/>
    <w:rsid w:val="001C133C"/>
    <w:rsid w:val="001C134B"/>
    <w:rsid w:val="001C1415"/>
    <w:rsid w:val="001C165A"/>
    <w:rsid w:val="001C1823"/>
    <w:rsid w:val="001C19B6"/>
    <w:rsid w:val="001C1A2B"/>
    <w:rsid w:val="001C1A36"/>
    <w:rsid w:val="001C1B7E"/>
    <w:rsid w:val="001C1DB3"/>
    <w:rsid w:val="001C1E2D"/>
    <w:rsid w:val="001C1F16"/>
    <w:rsid w:val="001C1F9F"/>
    <w:rsid w:val="001C2102"/>
    <w:rsid w:val="001C2307"/>
    <w:rsid w:val="001C246C"/>
    <w:rsid w:val="001C24A2"/>
    <w:rsid w:val="001C2764"/>
    <w:rsid w:val="001C2785"/>
    <w:rsid w:val="001C28A3"/>
    <w:rsid w:val="001C2AB0"/>
    <w:rsid w:val="001C2C9D"/>
    <w:rsid w:val="001C2EC5"/>
    <w:rsid w:val="001C2FF9"/>
    <w:rsid w:val="001C330C"/>
    <w:rsid w:val="001C330E"/>
    <w:rsid w:val="001C334B"/>
    <w:rsid w:val="001C351A"/>
    <w:rsid w:val="001C35E0"/>
    <w:rsid w:val="001C367A"/>
    <w:rsid w:val="001C393D"/>
    <w:rsid w:val="001C3A48"/>
    <w:rsid w:val="001C3B09"/>
    <w:rsid w:val="001C3BBB"/>
    <w:rsid w:val="001C3C91"/>
    <w:rsid w:val="001C3E7A"/>
    <w:rsid w:val="001C41F3"/>
    <w:rsid w:val="001C4325"/>
    <w:rsid w:val="001C43FC"/>
    <w:rsid w:val="001C4594"/>
    <w:rsid w:val="001C486D"/>
    <w:rsid w:val="001C48EE"/>
    <w:rsid w:val="001C4995"/>
    <w:rsid w:val="001C4A99"/>
    <w:rsid w:val="001C50F2"/>
    <w:rsid w:val="001C52F8"/>
    <w:rsid w:val="001C53CD"/>
    <w:rsid w:val="001C5421"/>
    <w:rsid w:val="001C5425"/>
    <w:rsid w:val="001C54EB"/>
    <w:rsid w:val="001C5927"/>
    <w:rsid w:val="001C5939"/>
    <w:rsid w:val="001C5D0E"/>
    <w:rsid w:val="001C5E68"/>
    <w:rsid w:val="001C5EFC"/>
    <w:rsid w:val="001C6017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3F"/>
    <w:rsid w:val="001C75A5"/>
    <w:rsid w:val="001C775C"/>
    <w:rsid w:val="001C7BC1"/>
    <w:rsid w:val="001C7FB4"/>
    <w:rsid w:val="001D0217"/>
    <w:rsid w:val="001D030B"/>
    <w:rsid w:val="001D09A6"/>
    <w:rsid w:val="001D0DFC"/>
    <w:rsid w:val="001D0E01"/>
    <w:rsid w:val="001D0EFA"/>
    <w:rsid w:val="001D0F19"/>
    <w:rsid w:val="001D0F6E"/>
    <w:rsid w:val="001D0FFF"/>
    <w:rsid w:val="001D10E3"/>
    <w:rsid w:val="001D13A9"/>
    <w:rsid w:val="001D15D8"/>
    <w:rsid w:val="001D1638"/>
    <w:rsid w:val="001D1649"/>
    <w:rsid w:val="001D174E"/>
    <w:rsid w:val="001D17BF"/>
    <w:rsid w:val="001D1889"/>
    <w:rsid w:val="001D189B"/>
    <w:rsid w:val="001D197D"/>
    <w:rsid w:val="001D1AB6"/>
    <w:rsid w:val="001D1B68"/>
    <w:rsid w:val="001D1E4E"/>
    <w:rsid w:val="001D21FC"/>
    <w:rsid w:val="001D22F5"/>
    <w:rsid w:val="001D2824"/>
    <w:rsid w:val="001D2ABC"/>
    <w:rsid w:val="001D2C78"/>
    <w:rsid w:val="001D2C80"/>
    <w:rsid w:val="001D2E8E"/>
    <w:rsid w:val="001D2FEC"/>
    <w:rsid w:val="001D302B"/>
    <w:rsid w:val="001D3851"/>
    <w:rsid w:val="001D38AB"/>
    <w:rsid w:val="001D396A"/>
    <w:rsid w:val="001D3BFB"/>
    <w:rsid w:val="001D3DA4"/>
    <w:rsid w:val="001D3DFA"/>
    <w:rsid w:val="001D4174"/>
    <w:rsid w:val="001D4343"/>
    <w:rsid w:val="001D4459"/>
    <w:rsid w:val="001D45C5"/>
    <w:rsid w:val="001D4711"/>
    <w:rsid w:val="001D47D2"/>
    <w:rsid w:val="001D4F3A"/>
    <w:rsid w:val="001D50F8"/>
    <w:rsid w:val="001D522E"/>
    <w:rsid w:val="001D549D"/>
    <w:rsid w:val="001D5645"/>
    <w:rsid w:val="001D57D5"/>
    <w:rsid w:val="001D584E"/>
    <w:rsid w:val="001D5897"/>
    <w:rsid w:val="001D5B45"/>
    <w:rsid w:val="001D5D3F"/>
    <w:rsid w:val="001D5D99"/>
    <w:rsid w:val="001D5DAD"/>
    <w:rsid w:val="001D5EA6"/>
    <w:rsid w:val="001D5F8A"/>
    <w:rsid w:val="001D624C"/>
    <w:rsid w:val="001D65E4"/>
    <w:rsid w:val="001D68D3"/>
    <w:rsid w:val="001D6C21"/>
    <w:rsid w:val="001D6C3B"/>
    <w:rsid w:val="001D6F41"/>
    <w:rsid w:val="001D73E2"/>
    <w:rsid w:val="001D7517"/>
    <w:rsid w:val="001D757C"/>
    <w:rsid w:val="001D78DA"/>
    <w:rsid w:val="001D792D"/>
    <w:rsid w:val="001D7A44"/>
    <w:rsid w:val="001D7B7D"/>
    <w:rsid w:val="001D7DA1"/>
    <w:rsid w:val="001D7E5C"/>
    <w:rsid w:val="001D7F15"/>
    <w:rsid w:val="001E003D"/>
    <w:rsid w:val="001E01FE"/>
    <w:rsid w:val="001E084A"/>
    <w:rsid w:val="001E08D6"/>
    <w:rsid w:val="001E0976"/>
    <w:rsid w:val="001E0CE4"/>
    <w:rsid w:val="001E123B"/>
    <w:rsid w:val="001E12E9"/>
    <w:rsid w:val="001E1302"/>
    <w:rsid w:val="001E1457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1F6"/>
    <w:rsid w:val="001E221E"/>
    <w:rsid w:val="001E24EC"/>
    <w:rsid w:val="001E2593"/>
    <w:rsid w:val="001E25F0"/>
    <w:rsid w:val="001E2A56"/>
    <w:rsid w:val="001E2A8B"/>
    <w:rsid w:val="001E2AE6"/>
    <w:rsid w:val="001E2B15"/>
    <w:rsid w:val="001E2C0A"/>
    <w:rsid w:val="001E2C14"/>
    <w:rsid w:val="001E2D9A"/>
    <w:rsid w:val="001E2FAD"/>
    <w:rsid w:val="001E3026"/>
    <w:rsid w:val="001E3139"/>
    <w:rsid w:val="001E31E7"/>
    <w:rsid w:val="001E354B"/>
    <w:rsid w:val="001E3925"/>
    <w:rsid w:val="001E3A83"/>
    <w:rsid w:val="001E3A8F"/>
    <w:rsid w:val="001E3F31"/>
    <w:rsid w:val="001E400A"/>
    <w:rsid w:val="001E4302"/>
    <w:rsid w:val="001E45B6"/>
    <w:rsid w:val="001E45BD"/>
    <w:rsid w:val="001E4733"/>
    <w:rsid w:val="001E4798"/>
    <w:rsid w:val="001E4992"/>
    <w:rsid w:val="001E4A5C"/>
    <w:rsid w:val="001E4ADF"/>
    <w:rsid w:val="001E4CC3"/>
    <w:rsid w:val="001E4CD0"/>
    <w:rsid w:val="001E4D49"/>
    <w:rsid w:val="001E4FB5"/>
    <w:rsid w:val="001E51A1"/>
    <w:rsid w:val="001E5203"/>
    <w:rsid w:val="001E528E"/>
    <w:rsid w:val="001E53DB"/>
    <w:rsid w:val="001E544F"/>
    <w:rsid w:val="001E56F2"/>
    <w:rsid w:val="001E5895"/>
    <w:rsid w:val="001E5A5D"/>
    <w:rsid w:val="001E5A93"/>
    <w:rsid w:val="001E5EED"/>
    <w:rsid w:val="001E5FDD"/>
    <w:rsid w:val="001E60E0"/>
    <w:rsid w:val="001E6124"/>
    <w:rsid w:val="001E6287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575"/>
    <w:rsid w:val="001E7747"/>
    <w:rsid w:val="001E79B3"/>
    <w:rsid w:val="001E79F3"/>
    <w:rsid w:val="001E7A88"/>
    <w:rsid w:val="001E7EF8"/>
    <w:rsid w:val="001F0508"/>
    <w:rsid w:val="001F063B"/>
    <w:rsid w:val="001F07D0"/>
    <w:rsid w:val="001F0909"/>
    <w:rsid w:val="001F09FE"/>
    <w:rsid w:val="001F0A56"/>
    <w:rsid w:val="001F0B07"/>
    <w:rsid w:val="001F0BAA"/>
    <w:rsid w:val="001F0D1F"/>
    <w:rsid w:val="001F0D91"/>
    <w:rsid w:val="001F0EFA"/>
    <w:rsid w:val="001F101E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2043"/>
    <w:rsid w:val="001F21B2"/>
    <w:rsid w:val="001F21C6"/>
    <w:rsid w:val="001F2343"/>
    <w:rsid w:val="001F248C"/>
    <w:rsid w:val="001F27DB"/>
    <w:rsid w:val="001F2847"/>
    <w:rsid w:val="001F2870"/>
    <w:rsid w:val="001F291D"/>
    <w:rsid w:val="001F29A3"/>
    <w:rsid w:val="001F2E68"/>
    <w:rsid w:val="001F2E8C"/>
    <w:rsid w:val="001F2ECD"/>
    <w:rsid w:val="001F2F98"/>
    <w:rsid w:val="001F3297"/>
    <w:rsid w:val="001F32FF"/>
    <w:rsid w:val="001F3A53"/>
    <w:rsid w:val="001F3AFF"/>
    <w:rsid w:val="001F3CD1"/>
    <w:rsid w:val="001F3D49"/>
    <w:rsid w:val="001F3EC3"/>
    <w:rsid w:val="001F40DC"/>
    <w:rsid w:val="001F42E3"/>
    <w:rsid w:val="001F44EE"/>
    <w:rsid w:val="001F48BE"/>
    <w:rsid w:val="001F4954"/>
    <w:rsid w:val="001F49AA"/>
    <w:rsid w:val="001F49FE"/>
    <w:rsid w:val="001F4F5E"/>
    <w:rsid w:val="001F5143"/>
    <w:rsid w:val="001F51B1"/>
    <w:rsid w:val="001F53DF"/>
    <w:rsid w:val="001F5479"/>
    <w:rsid w:val="001F568E"/>
    <w:rsid w:val="001F5B18"/>
    <w:rsid w:val="001F5C19"/>
    <w:rsid w:val="001F5C3D"/>
    <w:rsid w:val="001F5F2A"/>
    <w:rsid w:val="001F5FD9"/>
    <w:rsid w:val="001F6027"/>
    <w:rsid w:val="001F624B"/>
    <w:rsid w:val="001F648C"/>
    <w:rsid w:val="001F6556"/>
    <w:rsid w:val="001F663E"/>
    <w:rsid w:val="001F680F"/>
    <w:rsid w:val="001F69AD"/>
    <w:rsid w:val="001F69E9"/>
    <w:rsid w:val="001F6A92"/>
    <w:rsid w:val="001F6DAD"/>
    <w:rsid w:val="001F7104"/>
    <w:rsid w:val="001F7627"/>
    <w:rsid w:val="001F788B"/>
    <w:rsid w:val="001F7BC6"/>
    <w:rsid w:val="001F7CA1"/>
    <w:rsid w:val="001F7FFA"/>
    <w:rsid w:val="002005CE"/>
    <w:rsid w:val="00200685"/>
    <w:rsid w:val="00200861"/>
    <w:rsid w:val="002008E9"/>
    <w:rsid w:val="00200A82"/>
    <w:rsid w:val="00200ACA"/>
    <w:rsid w:val="00200B51"/>
    <w:rsid w:val="00200B7F"/>
    <w:rsid w:val="00200FF1"/>
    <w:rsid w:val="002010FD"/>
    <w:rsid w:val="00201140"/>
    <w:rsid w:val="002011EF"/>
    <w:rsid w:val="002012F0"/>
    <w:rsid w:val="00201484"/>
    <w:rsid w:val="002014D4"/>
    <w:rsid w:val="00201514"/>
    <w:rsid w:val="00201552"/>
    <w:rsid w:val="0020157D"/>
    <w:rsid w:val="002015A0"/>
    <w:rsid w:val="00201AA0"/>
    <w:rsid w:val="00201B82"/>
    <w:rsid w:val="00201CF8"/>
    <w:rsid w:val="00201DA7"/>
    <w:rsid w:val="00201FB1"/>
    <w:rsid w:val="002022E2"/>
    <w:rsid w:val="00202491"/>
    <w:rsid w:val="00202580"/>
    <w:rsid w:val="002025AC"/>
    <w:rsid w:val="002027CA"/>
    <w:rsid w:val="00202B12"/>
    <w:rsid w:val="00202C2E"/>
    <w:rsid w:val="00202CA0"/>
    <w:rsid w:val="00202E26"/>
    <w:rsid w:val="00202E9D"/>
    <w:rsid w:val="00203012"/>
    <w:rsid w:val="002032FE"/>
    <w:rsid w:val="00203A1C"/>
    <w:rsid w:val="00203ADD"/>
    <w:rsid w:val="00203B9F"/>
    <w:rsid w:val="00203D30"/>
    <w:rsid w:val="00203E44"/>
    <w:rsid w:val="00203E4C"/>
    <w:rsid w:val="0020428C"/>
    <w:rsid w:val="002042CB"/>
    <w:rsid w:val="002045F9"/>
    <w:rsid w:val="00204621"/>
    <w:rsid w:val="00204D1B"/>
    <w:rsid w:val="00204E6B"/>
    <w:rsid w:val="00204E7A"/>
    <w:rsid w:val="00204EA3"/>
    <w:rsid w:val="00204EAC"/>
    <w:rsid w:val="00204F4F"/>
    <w:rsid w:val="0020518E"/>
    <w:rsid w:val="002052BC"/>
    <w:rsid w:val="0020545D"/>
    <w:rsid w:val="00205802"/>
    <w:rsid w:val="0020590F"/>
    <w:rsid w:val="00205D64"/>
    <w:rsid w:val="00205D72"/>
    <w:rsid w:val="00206210"/>
    <w:rsid w:val="0020690E"/>
    <w:rsid w:val="00206A12"/>
    <w:rsid w:val="00206A8D"/>
    <w:rsid w:val="00206C91"/>
    <w:rsid w:val="00206CB0"/>
    <w:rsid w:val="00206DEC"/>
    <w:rsid w:val="00207087"/>
    <w:rsid w:val="00207168"/>
    <w:rsid w:val="00207395"/>
    <w:rsid w:val="00207454"/>
    <w:rsid w:val="0020745F"/>
    <w:rsid w:val="00207467"/>
    <w:rsid w:val="0020766F"/>
    <w:rsid w:val="002076C9"/>
    <w:rsid w:val="002077C7"/>
    <w:rsid w:val="00207888"/>
    <w:rsid w:val="0020792E"/>
    <w:rsid w:val="00207C56"/>
    <w:rsid w:val="002104DC"/>
    <w:rsid w:val="00210519"/>
    <w:rsid w:val="002105E3"/>
    <w:rsid w:val="00210935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6EC"/>
    <w:rsid w:val="002117DD"/>
    <w:rsid w:val="0021198A"/>
    <w:rsid w:val="00211AA7"/>
    <w:rsid w:val="00211F94"/>
    <w:rsid w:val="00212021"/>
    <w:rsid w:val="00212214"/>
    <w:rsid w:val="0021287D"/>
    <w:rsid w:val="00212CF9"/>
    <w:rsid w:val="00212DDA"/>
    <w:rsid w:val="00212EB3"/>
    <w:rsid w:val="00212FB6"/>
    <w:rsid w:val="002130EB"/>
    <w:rsid w:val="00213131"/>
    <w:rsid w:val="002131C8"/>
    <w:rsid w:val="0021327E"/>
    <w:rsid w:val="0021345E"/>
    <w:rsid w:val="002134EA"/>
    <w:rsid w:val="002135AD"/>
    <w:rsid w:val="0021383B"/>
    <w:rsid w:val="00213898"/>
    <w:rsid w:val="00213968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531"/>
    <w:rsid w:val="00214863"/>
    <w:rsid w:val="002148A9"/>
    <w:rsid w:val="00214B7D"/>
    <w:rsid w:val="00214C30"/>
    <w:rsid w:val="00214DD8"/>
    <w:rsid w:val="00214F9D"/>
    <w:rsid w:val="00215113"/>
    <w:rsid w:val="00215194"/>
    <w:rsid w:val="00215196"/>
    <w:rsid w:val="002153E0"/>
    <w:rsid w:val="00215620"/>
    <w:rsid w:val="00215649"/>
    <w:rsid w:val="002157A1"/>
    <w:rsid w:val="002158F7"/>
    <w:rsid w:val="00215947"/>
    <w:rsid w:val="00215A71"/>
    <w:rsid w:val="00215AA2"/>
    <w:rsid w:val="00215EB8"/>
    <w:rsid w:val="00216313"/>
    <w:rsid w:val="00216458"/>
    <w:rsid w:val="002167C1"/>
    <w:rsid w:val="00216936"/>
    <w:rsid w:val="00216ADD"/>
    <w:rsid w:val="00216BFB"/>
    <w:rsid w:val="00217196"/>
    <w:rsid w:val="002171F5"/>
    <w:rsid w:val="00217246"/>
    <w:rsid w:val="002172D0"/>
    <w:rsid w:val="002175E4"/>
    <w:rsid w:val="00217890"/>
    <w:rsid w:val="0021790A"/>
    <w:rsid w:val="00217A28"/>
    <w:rsid w:val="00217ABA"/>
    <w:rsid w:val="00217AC3"/>
    <w:rsid w:val="00217C0A"/>
    <w:rsid w:val="00217E08"/>
    <w:rsid w:val="00217F39"/>
    <w:rsid w:val="0022014A"/>
    <w:rsid w:val="002201E0"/>
    <w:rsid w:val="002202A7"/>
    <w:rsid w:val="0022041A"/>
    <w:rsid w:val="0022048A"/>
    <w:rsid w:val="00220853"/>
    <w:rsid w:val="00220AF3"/>
    <w:rsid w:val="00220D07"/>
    <w:rsid w:val="00220D28"/>
    <w:rsid w:val="00220F09"/>
    <w:rsid w:val="00220F7E"/>
    <w:rsid w:val="00220F81"/>
    <w:rsid w:val="00220FDE"/>
    <w:rsid w:val="0022127F"/>
    <w:rsid w:val="0022159F"/>
    <w:rsid w:val="002217E7"/>
    <w:rsid w:val="002218A5"/>
    <w:rsid w:val="00221AB2"/>
    <w:rsid w:val="00221C10"/>
    <w:rsid w:val="00221C3F"/>
    <w:rsid w:val="00221C45"/>
    <w:rsid w:val="00221DFF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D36"/>
    <w:rsid w:val="00222FC2"/>
    <w:rsid w:val="00223046"/>
    <w:rsid w:val="00223650"/>
    <w:rsid w:val="0022388B"/>
    <w:rsid w:val="002238C4"/>
    <w:rsid w:val="0022392A"/>
    <w:rsid w:val="00223993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58D"/>
    <w:rsid w:val="002248F3"/>
    <w:rsid w:val="002249DE"/>
    <w:rsid w:val="00224B66"/>
    <w:rsid w:val="00224BB2"/>
    <w:rsid w:val="00224D67"/>
    <w:rsid w:val="00225249"/>
    <w:rsid w:val="002254D7"/>
    <w:rsid w:val="00225627"/>
    <w:rsid w:val="00225637"/>
    <w:rsid w:val="002256F3"/>
    <w:rsid w:val="002259BA"/>
    <w:rsid w:val="00225D4D"/>
    <w:rsid w:val="00225DDC"/>
    <w:rsid w:val="00225EF3"/>
    <w:rsid w:val="002264FF"/>
    <w:rsid w:val="002265D8"/>
    <w:rsid w:val="002268A5"/>
    <w:rsid w:val="002268EA"/>
    <w:rsid w:val="002269D4"/>
    <w:rsid w:val="00226C7A"/>
    <w:rsid w:val="00226F9A"/>
    <w:rsid w:val="00227207"/>
    <w:rsid w:val="00227231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2CE"/>
    <w:rsid w:val="0023040C"/>
    <w:rsid w:val="0023086C"/>
    <w:rsid w:val="002308D7"/>
    <w:rsid w:val="00230C85"/>
    <w:rsid w:val="00230FE6"/>
    <w:rsid w:val="0023112B"/>
    <w:rsid w:val="0023129C"/>
    <w:rsid w:val="002312BA"/>
    <w:rsid w:val="002312C8"/>
    <w:rsid w:val="00231550"/>
    <w:rsid w:val="0023155B"/>
    <w:rsid w:val="00231565"/>
    <w:rsid w:val="00231572"/>
    <w:rsid w:val="0023162B"/>
    <w:rsid w:val="0023181F"/>
    <w:rsid w:val="00231843"/>
    <w:rsid w:val="00231920"/>
    <w:rsid w:val="00231A7F"/>
    <w:rsid w:val="00231C4B"/>
    <w:rsid w:val="00231EE0"/>
    <w:rsid w:val="00231F8B"/>
    <w:rsid w:val="0023200A"/>
    <w:rsid w:val="002321A2"/>
    <w:rsid w:val="002321AA"/>
    <w:rsid w:val="002321E9"/>
    <w:rsid w:val="002323BB"/>
    <w:rsid w:val="002327EF"/>
    <w:rsid w:val="00232809"/>
    <w:rsid w:val="002329C5"/>
    <w:rsid w:val="002329D1"/>
    <w:rsid w:val="00232A65"/>
    <w:rsid w:val="00232B3B"/>
    <w:rsid w:val="00232B59"/>
    <w:rsid w:val="00232D8D"/>
    <w:rsid w:val="00232F4A"/>
    <w:rsid w:val="002335BC"/>
    <w:rsid w:val="0023372B"/>
    <w:rsid w:val="002337F2"/>
    <w:rsid w:val="00233868"/>
    <w:rsid w:val="002338AE"/>
    <w:rsid w:val="002338C2"/>
    <w:rsid w:val="0023394A"/>
    <w:rsid w:val="00233E21"/>
    <w:rsid w:val="00233F08"/>
    <w:rsid w:val="00234014"/>
    <w:rsid w:val="0023412E"/>
    <w:rsid w:val="00234149"/>
    <w:rsid w:val="002341E4"/>
    <w:rsid w:val="00234254"/>
    <w:rsid w:val="00234649"/>
    <w:rsid w:val="0023466B"/>
    <w:rsid w:val="00234694"/>
    <w:rsid w:val="0023478F"/>
    <w:rsid w:val="00234810"/>
    <w:rsid w:val="002349BF"/>
    <w:rsid w:val="00234B12"/>
    <w:rsid w:val="00234C1E"/>
    <w:rsid w:val="00234DA3"/>
    <w:rsid w:val="002352D4"/>
    <w:rsid w:val="0023559E"/>
    <w:rsid w:val="002359D4"/>
    <w:rsid w:val="00235DB4"/>
    <w:rsid w:val="00236000"/>
    <w:rsid w:val="00236096"/>
    <w:rsid w:val="00236141"/>
    <w:rsid w:val="002364DF"/>
    <w:rsid w:val="0023687A"/>
    <w:rsid w:val="0023690A"/>
    <w:rsid w:val="0023690C"/>
    <w:rsid w:val="00236D1C"/>
    <w:rsid w:val="00236EFF"/>
    <w:rsid w:val="00236F74"/>
    <w:rsid w:val="00237104"/>
    <w:rsid w:val="00237122"/>
    <w:rsid w:val="002372A2"/>
    <w:rsid w:val="00237317"/>
    <w:rsid w:val="002374A5"/>
    <w:rsid w:val="00237580"/>
    <w:rsid w:val="002377F1"/>
    <w:rsid w:val="00237DA6"/>
    <w:rsid w:val="00237E55"/>
    <w:rsid w:val="00237EF0"/>
    <w:rsid w:val="00237F86"/>
    <w:rsid w:val="002400D1"/>
    <w:rsid w:val="002400E6"/>
    <w:rsid w:val="002402E8"/>
    <w:rsid w:val="002402EF"/>
    <w:rsid w:val="00240390"/>
    <w:rsid w:val="002403EE"/>
    <w:rsid w:val="0024062E"/>
    <w:rsid w:val="00240880"/>
    <w:rsid w:val="00240993"/>
    <w:rsid w:val="00240B99"/>
    <w:rsid w:val="00240C53"/>
    <w:rsid w:val="00240CD7"/>
    <w:rsid w:val="00240E83"/>
    <w:rsid w:val="00240EFD"/>
    <w:rsid w:val="00240FB9"/>
    <w:rsid w:val="002412E7"/>
    <w:rsid w:val="0024142B"/>
    <w:rsid w:val="0024154A"/>
    <w:rsid w:val="002416E4"/>
    <w:rsid w:val="00241770"/>
    <w:rsid w:val="00241923"/>
    <w:rsid w:val="00241B52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7CF"/>
    <w:rsid w:val="00242804"/>
    <w:rsid w:val="00242AAC"/>
    <w:rsid w:val="00242AF0"/>
    <w:rsid w:val="00242C32"/>
    <w:rsid w:val="00243234"/>
    <w:rsid w:val="002432C3"/>
    <w:rsid w:val="0024351C"/>
    <w:rsid w:val="0024362B"/>
    <w:rsid w:val="00243648"/>
    <w:rsid w:val="002436BB"/>
    <w:rsid w:val="0024399A"/>
    <w:rsid w:val="00243C61"/>
    <w:rsid w:val="00243DB3"/>
    <w:rsid w:val="0024407D"/>
    <w:rsid w:val="002442ED"/>
    <w:rsid w:val="0024430F"/>
    <w:rsid w:val="002443B7"/>
    <w:rsid w:val="00244482"/>
    <w:rsid w:val="00244692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E6B"/>
    <w:rsid w:val="00245FBF"/>
    <w:rsid w:val="002463A1"/>
    <w:rsid w:val="0024673B"/>
    <w:rsid w:val="00246964"/>
    <w:rsid w:val="002469A7"/>
    <w:rsid w:val="00246B60"/>
    <w:rsid w:val="00246C27"/>
    <w:rsid w:val="00246C64"/>
    <w:rsid w:val="00246C9D"/>
    <w:rsid w:val="00246DB0"/>
    <w:rsid w:val="00246F36"/>
    <w:rsid w:val="0024704D"/>
    <w:rsid w:val="002470E1"/>
    <w:rsid w:val="002470E8"/>
    <w:rsid w:val="002470F4"/>
    <w:rsid w:val="002475C9"/>
    <w:rsid w:val="002476A1"/>
    <w:rsid w:val="00247B22"/>
    <w:rsid w:val="00247D36"/>
    <w:rsid w:val="00247E7D"/>
    <w:rsid w:val="00247EE4"/>
    <w:rsid w:val="00250275"/>
    <w:rsid w:val="00250290"/>
    <w:rsid w:val="00250423"/>
    <w:rsid w:val="002504EA"/>
    <w:rsid w:val="0025099F"/>
    <w:rsid w:val="00250A7F"/>
    <w:rsid w:val="00250B66"/>
    <w:rsid w:val="0025105F"/>
    <w:rsid w:val="0025142D"/>
    <w:rsid w:val="0025143D"/>
    <w:rsid w:val="0025164D"/>
    <w:rsid w:val="002516C8"/>
    <w:rsid w:val="0025171C"/>
    <w:rsid w:val="0025178E"/>
    <w:rsid w:val="00251BB8"/>
    <w:rsid w:val="00251BEC"/>
    <w:rsid w:val="00251F58"/>
    <w:rsid w:val="0025209D"/>
    <w:rsid w:val="002522DC"/>
    <w:rsid w:val="00252647"/>
    <w:rsid w:val="002529E2"/>
    <w:rsid w:val="00252A57"/>
    <w:rsid w:val="00252A5D"/>
    <w:rsid w:val="00252E85"/>
    <w:rsid w:val="00252F7F"/>
    <w:rsid w:val="00253264"/>
    <w:rsid w:val="0025326E"/>
    <w:rsid w:val="00253401"/>
    <w:rsid w:val="00253560"/>
    <w:rsid w:val="00253674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35"/>
    <w:rsid w:val="00254FD9"/>
    <w:rsid w:val="00255041"/>
    <w:rsid w:val="002552F6"/>
    <w:rsid w:val="00255332"/>
    <w:rsid w:val="0025549E"/>
    <w:rsid w:val="00255529"/>
    <w:rsid w:val="00255666"/>
    <w:rsid w:val="002558BA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729"/>
    <w:rsid w:val="0025694E"/>
    <w:rsid w:val="00256CA6"/>
    <w:rsid w:val="00256EDD"/>
    <w:rsid w:val="00256FC7"/>
    <w:rsid w:val="00256FF0"/>
    <w:rsid w:val="002571B5"/>
    <w:rsid w:val="002571E3"/>
    <w:rsid w:val="002573B5"/>
    <w:rsid w:val="00257655"/>
    <w:rsid w:val="002576D5"/>
    <w:rsid w:val="002578CE"/>
    <w:rsid w:val="002579CD"/>
    <w:rsid w:val="00257ACF"/>
    <w:rsid w:val="00257BE1"/>
    <w:rsid w:val="00257C2F"/>
    <w:rsid w:val="00257CE8"/>
    <w:rsid w:val="00257D8D"/>
    <w:rsid w:val="00257DB7"/>
    <w:rsid w:val="00260034"/>
    <w:rsid w:val="002600EF"/>
    <w:rsid w:val="00260199"/>
    <w:rsid w:val="0026031C"/>
    <w:rsid w:val="002603B1"/>
    <w:rsid w:val="00260631"/>
    <w:rsid w:val="0026085C"/>
    <w:rsid w:val="002608C3"/>
    <w:rsid w:val="00260911"/>
    <w:rsid w:val="0026092F"/>
    <w:rsid w:val="002609CE"/>
    <w:rsid w:val="00260C1C"/>
    <w:rsid w:val="00260CA0"/>
    <w:rsid w:val="00260D02"/>
    <w:rsid w:val="00260D9C"/>
    <w:rsid w:val="00260DAD"/>
    <w:rsid w:val="00260F18"/>
    <w:rsid w:val="00261002"/>
    <w:rsid w:val="00261074"/>
    <w:rsid w:val="00261082"/>
    <w:rsid w:val="00261652"/>
    <w:rsid w:val="002618F0"/>
    <w:rsid w:val="00261E9B"/>
    <w:rsid w:val="00262497"/>
    <w:rsid w:val="0026256A"/>
    <w:rsid w:val="002626C0"/>
    <w:rsid w:val="002629B6"/>
    <w:rsid w:val="00262ADE"/>
    <w:rsid w:val="00262AFD"/>
    <w:rsid w:val="00262C13"/>
    <w:rsid w:val="00262ED6"/>
    <w:rsid w:val="00263041"/>
    <w:rsid w:val="00263156"/>
    <w:rsid w:val="00263417"/>
    <w:rsid w:val="002634B5"/>
    <w:rsid w:val="00263660"/>
    <w:rsid w:val="002636B8"/>
    <w:rsid w:val="00263935"/>
    <w:rsid w:val="00263CAE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A2D"/>
    <w:rsid w:val="00264A77"/>
    <w:rsid w:val="00264D2E"/>
    <w:rsid w:val="00264E01"/>
    <w:rsid w:val="00264E8D"/>
    <w:rsid w:val="00264EEB"/>
    <w:rsid w:val="00264F7D"/>
    <w:rsid w:val="0026521A"/>
    <w:rsid w:val="00265472"/>
    <w:rsid w:val="002654B1"/>
    <w:rsid w:val="002654CF"/>
    <w:rsid w:val="00265734"/>
    <w:rsid w:val="002657D1"/>
    <w:rsid w:val="002657FA"/>
    <w:rsid w:val="00265845"/>
    <w:rsid w:val="00265B10"/>
    <w:rsid w:val="00265B2E"/>
    <w:rsid w:val="00265F36"/>
    <w:rsid w:val="00265F65"/>
    <w:rsid w:val="0026620C"/>
    <w:rsid w:val="00266260"/>
    <w:rsid w:val="002662D6"/>
    <w:rsid w:val="00266557"/>
    <w:rsid w:val="002665F4"/>
    <w:rsid w:val="00266610"/>
    <w:rsid w:val="0026680E"/>
    <w:rsid w:val="00266A70"/>
    <w:rsid w:val="00266B71"/>
    <w:rsid w:val="00266CF3"/>
    <w:rsid w:val="00266D4F"/>
    <w:rsid w:val="00267877"/>
    <w:rsid w:val="0026788A"/>
    <w:rsid w:val="00267937"/>
    <w:rsid w:val="00267B76"/>
    <w:rsid w:val="00267E16"/>
    <w:rsid w:val="00267EDB"/>
    <w:rsid w:val="00270094"/>
    <w:rsid w:val="002700DB"/>
    <w:rsid w:val="00270132"/>
    <w:rsid w:val="002701B3"/>
    <w:rsid w:val="002702C1"/>
    <w:rsid w:val="00270429"/>
    <w:rsid w:val="002704BE"/>
    <w:rsid w:val="002705CE"/>
    <w:rsid w:val="00270617"/>
    <w:rsid w:val="0027085D"/>
    <w:rsid w:val="00270C49"/>
    <w:rsid w:val="00270D87"/>
    <w:rsid w:val="00270E9F"/>
    <w:rsid w:val="00270F60"/>
    <w:rsid w:val="0027107E"/>
    <w:rsid w:val="00271216"/>
    <w:rsid w:val="00271493"/>
    <w:rsid w:val="002715F4"/>
    <w:rsid w:val="002717B3"/>
    <w:rsid w:val="00271AAA"/>
    <w:rsid w:val="00271AEE"/>
    <w:rsid w:val="00271FE4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ED2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249"/>
    <w:rsid w:val="002742C8"/>
    <w:rsid w:val="00274369"/>
    <w:rsid w:val="00274554"/>
    <w:rsid w:val="00274665"/>
    <w:rsid w:val="00274B49"/>
    <w:rsid w:val="00274B71"/>
    <w:rsid w:val="00274E3D"/>
    <w:rsid w:val="00275156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9E7"/>
    <w:rsid w:val="00276AD3"/>
    <w:rsid w:val="00276C94"/>
    <w:rsid w:val="00276EF9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714"/>
    <w:rsid w:val="0027789E"/>
    <w:rsid w:val="00277E0C"/>
    <w:rsid w:val="00277E12"/>
    <w:rsid w:val="00277F76"/>
    <w:rsid w:val="0028029D"/>
    <w:rsid w:val="00280375"/>
    <w:rsid w:val="002803F6"/>
    <w:rsid w:val="002805C4"/>
    <w:rsid w:val="0028060B"/>
    <w:rsid w:val="00280705"/>
    <w:rsid w:val="002807E8"/>
    <w:rsid w:val="0028097F"/>
    <w:rsid w:val="00280A3E"/>
    <w:rsid w:val="00280AE2"/>
    <w:rsid w:val="00280B2C"/>
    <w:rsid w:val="00280E93"/>
    <w:rsid w:val="00280FD5"/>
    <w:rsid w:val="00280FFC"/>
    <w:rsid w:val="0028106C"/>
    <w:rsid w:val="002811B8"/>
    <w:rsid w:val="00281A36"/>
    <w:rsid w:val="00281C78"/>
    <w:rsid w:val="00281CE3"/>
    <w:rsid w:val="00282458"/>
    <w:rsid w:val="00282600"/>
    <w:rsid w:val="002826FE"/>
    <w:rsid w:val="00282A1A"/>
    <w:rsid w:val="00282AE8"/>
    <w:rsid w:val="00283130"/>
    <w:rsid w:val="00283275"/>
    <w:rsid w:val="0028327B"/>
    <w:rsid w:val="002835F6"/>
    <w:rsid w:val="002839A7"/>
    <w:rsid w:val="002839AA"/>
    <w:rsid w:val="002839F4"/>
    <w:rsid w:val="002839F7"/>
    <w:rsid w:val="00283A7A"/>
    <w:rsid w:val="0028487C"/>
    <w:rsid w:val="00284A2F"/>
    <w:rsid w:val="00284E05"/>
    <w:rsid w:val="00284E6F"/>
    <w:rsid w:val="00284FE0"/>
    <w:rsid w:val="0028536E"/>
    <w:rsid w:val="002853AE"/>
    <w:rsid w:val="0028542F"/>
    <w:rsid w:val="00285442"/>
    <w:rsid w:val="002854BA"/>
    <w:rsid w:val="0028559F"/>
    <w:rsid w:val="002858DA"/>
    <w:rsid w:val="00285927"/>
    <w:rsid w:val="00285995"/>
    <w:rsid w:val="00285AF5"/>
    <w:rsid w:val="00285AF9"/>
    <w:rsid w:val="00285E48"/>
    <w:rsid w:val="00285F32"/>
    <w:rsid w:val="00285FE6"/>
    <w:rsid w:val="002865F4"/>
    <w:rsid w:val="00286617"/>
    <w:rsid w:val="00286671"/>
    <w:rsid w:val="002867D7"/>
    <w:rsid w:val="00286A6E"/>
    <w:rsid w:val="00286A8B"/>
    <w:rsid w:val="00286C09"/>
    <w:rsid w:val="00286EAF"/>
    <w:rsid w:val="002870A6"/>
    <w:rsid w:val="00287140"/>
    <w:rsid w:val="00287416"/>
    <w:rsid w:val="0028799B"/>
    <w:rsid w:val="00287AC1"/>
    <w:rsid w:val="00287BD2"/>
    <w:rsid w:val="00287C63"/>
    <w:rsid w:val="00287C6A"/>
    <w:rsid w:val="00287E87"/>
    <w:rsid w:val="00287FD5"/>
    <w:rsid w:val="00290050"/>
    <w:rsid w:val="002900A6"/>
    <w:rsid w:val="002900E7"/>
    <w:rsid w:val="0029022B"/>
    <w:rsid w:val="0029047A"/>
    <w:rsid w:val="002904B9"/>
    <w:rsid w:val="00290577"/>
    <w:rsid w:val="002907CC"/>
    <w:rsid w:val="00290AF0"/>
    <w:rsid w:val="00290D1B"/>
    <w:rsid w:val="00290E79"/>
    <w:rsid w:val="0029131C"/>
    <w:rsid w:val="002917D4"/>
    <w:rsid w:val="002917DD"/>
    <w:rsid w:val="0029199E"/>
    <w:rsid w:val="00291A03"/>
    <w:rsid w:val="00291AD1"/>
    <w:rsid w:val="00291D68"/>
    <w:rsid w:val="00291DBA"/>
    <w:rsid w:val="00291F00"/>
    <w:rsid w:val="00291FC2"/>
    <w:rsid w:val="0029200F"/>
    <w:rsid w:val="0029204D"/>
    <w:rsid w:val="0029243A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6B6"/>
    <w:rsid w:val="0029384F"/>
    <w:rsid w:val="00293A24"/>
    <w:rsid w:val="00293A4D"/>
    <w:rsid w:val="00293BE2"/>
    <w:rsid w:val="00293C8C"/>
    <w:rsid w:val="00293CCC"/>
    <w:rsid w:val="00293D22"/>
    <w:rsid w:val="00293D58"/>
    <w:rsid w:val="00293DC6"/>
    <w:rsid w:val="00293F37"/>
    <w:rsid w:val="0029407F"/>
    <w:rsid w:val="002941A7"/>
    <w:rsid w:val="00294648"/>
    <w:rsid w:val="00294672"/>
    <w:rsid w:val="00294835"/>
    <w:rsid w:val="0029489D"/>
    <w:rsid w:val="0029493E"/>
    <w:rsid w:val="00294959"/>
    <w:rsid w:val="00294A0C"/>
    <w:rsid w:val="00294A84"/>
    <w:rsid w:val="00294C8E"/>
    <w:rsid w:val="00294D99"/>
    <w:rsid w:val="00294F97"/>
    <w:rsid w:val="00294FE6"/>
    <w:rsid w:val="0029508B"/>
    <w:rsid w:val="002951D4"/>
    <w:rsid w:val="0029537C"/>
    <w:rsid w:val="00295460"/>
    <w:rsid w:val="002954A1"/>
    <w:rsid w:val="002955E5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568"/>
    <w:rsid w:val="0029672F"/>
    <w:rsid w:val="002967F2"/>
    <w:rsid w:val="002968DE"/>
    <w:rsid w:val="00296A00"/>
    <w:rsid w:val="00296A92"/>
    <w:rsid w:val="00296EA4"/>
    <w:rsid w:val="00297001"/>
    <w:rsid w:val="002975B1"/>
    <w:rsid w:val="002976A3"/>
    <w:rsid w:val="0029777E"/>
    <w:rsid w:val="00297B2C"/>
    <w:rsid w:val="00297BE8"/>
    <w:rsid w:val="00297D7A"/>
    <w:rsid w:val="00297DBC"/>
    <w:rsid w:val="002A000B"/>
    <w:rsid w:val="002A0047"/>
    <w:rsid w:val="002A006A"/>
    <w:rsid w:val="002A01CD"/>
    <w:rsid w:val="002A030E"/>
    <w:rsid w:val="002A03F0"/>
    <w:rsid w:val="002A0869"/>
    <w:rsid w:val="002A09C2"/>
    <w:rsid w:val="002A11D5"/>
    <w:rsid w:val="002A11F3"/>
    <w:rsid w:val="002A1252"/>
    <w:rsid w:val="002A13A6"/>
    <w:rsid w:val="002A13CA"/>
    <w:rsid w:val="002A1922"/>
    <w:rsid w:val="002A1E08"/>
    <w:rsid w:val="002A1F87"/>
    <w:rsid w:val="002A20CA"/>
    <w:rsid w:val="002A222F"/>
    <w:rsid w:val="002A24CB"/>
    <w:rsid w:val="002A27D5"/>
    <w:rsid w:val="002A2830"/>
    <w:rsid w:val="002A28E1"/>
    <w:rsid w:val="002A2C43"/>
    <w:rsid w:val="002A2D02"/>
    <w:rsid w:val="002A2D24"/>
    <w:rsid w:val="002A2DBB"/>
    <w:rsid w:val="002A3046"/>
    <w:rsid w:val="002A32F9"/>
    <w:rsid w:val="002A370B"/>
    <w:rsid w:val="002A37CB"/>
    <w:rsid w:val="002A3866"/>
    <w:rsid w:val="002A3B24"/>
    <w:rsid w:val="002A3DA2"/>
    <w:rsid w:val="002A4047"/>
    <w:rsid w:val="002A443C"/>
    <w:rsid w:val="002A4469"/>
    <w:rsid w:val="002A447F"/>
    <w:rsid w:val="002A4649"/>
    <w:rsid w:val="002A46CF"/>
    <w:rsid w:val="002A4745"/>
    <w:rsid w:val="002A495F"/>
    <w:rsid w:val="002A4B3E"/>
    <w:rsid w:val="002A4B64"/>
    <w:rsid w:val="002A4C02"/>
    <w:rsid w:val="002A4D2F"/>
    <w:rsid w:val="002A4DFD"/>
    <w:rsid w:val="002A5175"/>
    <w:rsid w:val="002A519F"/>
    <w:rsid w:val="002A5257"/>
    <w:rsid w:val="002A537C"/>
    <w:rsid w:val="002A5647"/>
    <w:rsid w:val="002A5752"/>
    <w:rsid w:val="002A5779"/>
    <w:rsid w:val="002A5D29"/>
    <w:rsid w:val="002A6287"/>
    <w:rsid w:val="002A6302"/>
    <w:rsid w:val="002A6434"/>
    <w:rsid w:val="002A644B"/>
    <w:rsid w:val="002A689B"/>
    <w:rsid w:val="002A68E7"/>
    <w:rsid w:val="002A6908"/>
    <w:rsid w:val="002A6930"/>
    <w:rsid w:val="002A6B6B"/>
    <w:rsid w:val="002A6B9A"/>
    <w:rsid w:val="002A6C0B"/>
    <w:rsid w:val="002A6C9C"/>
    <w:rsid w:val="002A705F"/>
    <w:rsid w:val="002A75D0"/>
    <w:rsid w:val="002A75F6"/>
    <w:rsid w:val="002A7603"/>
    <w:rsid w:val="002A78B6"/>
    <w:rsid w:val="002A7BA5"/>
    <w:rsid w:val="002A7D0F"/>
    <w:rsid w:val="002A7D8F"/>
    <w:rsid w:val="002A7E5D"/>
    <w:rsid w:val="002A7F32"/>
    <w:rsid w:val="002A7FAB"/>
    <w:rsid w:val="002A7FE4"/>
    <w:rsid w:val="002B03EB"/>
    <w:rsid w:val="002B0878"/>
    <w:rsid w:val="002B09D9"/>
    <w:rsid w:val="002B0A66"/>
    <w:rsid w:val="002B0BBD"/>
    <w:rsid w:val="002B0C31"/>
    <w:rsid w:val="002B1004"/>
    <w:rsid w:val="002B1408"/>
    <w:rsid w:val="002B1463"/>
    <w:rsid w:val="002B1773"/>
    <w:rsid w:val="002B1864"/>
    <w:rsid w:val="002B18D4"/>
    <w:rsid w:val="002B195B"/>
    <w:rsid w:val="002B1A3C"/>
    <w:rsid w:val="002B1A76"/>
    <w:rsid w:val="002B1A9F"/>
    <w:rsid w:val="002B1AAD"/>
    <w:rsid w:val="002B1C30"/>
    <w:rsid w:val="002B1D0A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7BB"/>
    <w:rsid w:val="002B3A23"/>
    <w:rsid w:val="002B3B74"/>
    <w:rsid w:val="002B3C5A"/>
    <w:rsid w:val="002B3CF6"/>
    <w:rsid w:val="002B3D3A"/>
    <w:rsid w:val="002B3D4B"/>
    <w:rsid w:val="002B3DE1"/>
    <w:rsid w:val="002B3EC7"/>
    <w:rsid w:val="002B3FF8"/>
    <w:rsid w:val="002B4147"/>
    <w:rsid w:val="002B41AE"/>
    <w:rsid w:val="002B41D6"/>
    <w:rsid w:val="002B41DB"/>
    <w:rsid w:val="002B428F"/>
    <w:rsid w:val="002B42FB"/>
    <w:rsid w:val="002B434E"/>
    <w:rsid w:val="002B4F5D"/>
    <w:rsid w:val="002B5026"/>
    <w:rsid w:val="002B5037"/>
    <w:rsid w:val="002B505F"/>
    <w:rsid w:val="002B5240"/>
    <w:rsid w:val="002B52E6"/>
    <w:rsid w:val="002B55C6"/>
    <w:rsid w:val="002B5715"/>
    <w:rsid w:val="002B57A1"/>
    <w:rsid w:val="002B5853"/>
    <w:rsid w:val="002B5AC5"/>
    <w:rsid w:val="002B5AF7"/>
    <w:rsid w:val="002B5B13"/>
    <w:rsid w:val="002B5B7D"/>
    <w:rsid w:val="002B5B9A"/>
    <w:rsid w:val="002B5BD7"/>
    <w:rsid w:val="002B5C71"/>
    <w:rsid w:val="002B5D28"/>
    <w:rsid w:val="002B5DA6"/>
    <w:rsid w:val="002B5F6D"/>
    <w:rsid w:val="002B6159"/>
    <w:rsid w:val="002B61BE"/>
    <w:rsid w:val="002B6400"/>
    <w:rsid w:val="002B641F"/>
    <w:rsid w:val="002B64A4"/>
    <w:rsid w:val="002B6BC2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B7D88"/>
    <w:rsid w:val="002B7F9D"/>
    <w:rsid w:val="002B7FE2"/>
    <w:rsid w:val="002C0304"/>
    <w:rsid w:val="002C033E"/>
    <w:rsid w:val="002C03D9"/>
    <w:rsid w:val="002C0607"/>
    <w:rsid w:val="002C08A2"/>
    <w:rsid w:val="002C0981"/>
    <w:rsid w:val="002C0D32"/>
    <w:rsid w:val="002C0E74"/>
    <w:rsid w:val="002C0EED"/>
    <w:rsid w:val="002C155B"/>
    <w:rsid w:val="002C17E7"/>
    <w:rsid w:val="002C17F3"/>
    <w:rsid w:val="002C1BF8"/>
    <w:rsid w:val="002C1C8D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276"/>
    <w:rsid w:val="002C331E"/>
    <w:rsid w:val="002C348C"/>
    <w:rsid w:val="002C34EE"/>
    <w:rsid w:val="002C368F"/>
    <w:rsid w:val="002C36F6"/>
    <w:rsid w:val="002C3738"/>
    <w:rsid w:val="002C3B9E"/>
    <w:rsid w:val="002C3C07"/>
    <w:rsid w:val="002C4030"/>
    <w:rsid w:val="002C438E"/>
    <w:rsid w:val="002C4417"/>
    <w:rsid w:val="002C4425"/>
    <w:rsid w:val="002C461D"/>
    <w:rsid w:val="002C4AF6"/>
    <w:rsid w:val="002C50FD"/>
    <w:rsid w:val="002C519B"/>
    <w:rsid w:val="002C546C"/>
    <w:rsid w:val="002C578A"/>
    <w:rsid w:val="002C57C6"/>
    <w:rsid w:val="002C583E"/>
    <w:rsid w:val="002C5901"/>
    <w:rsid w:val="002C5A42"/>
    <w:rsid w:val="002C5BC6"/>
    <w:rsid w:val="002C60A7"/>
    <w:rsid w:val="002C623F"/>
    <w:rsid w:val="002C64ED"/>
    <w:rsid w:val="002C64F0"/>
    <w:rsid w:val="002C6924"/>
    <w:rsid w:val="002C6A9F"/>
    <w:rsid w:val="002C6D19"/>
    <w:rsid w:val="002C7177"/>
    <w:rsid w:val="002C7217"/>
    <w:rsid w:val="002C7275"/>
    <w:rsid w:val="002C7387"/>
    <w:rsid w:val="002C748E"/>
    <w:rsid w:val="002C756E"/>
    <w:rsid w:val="002C771A"/>
    <w:rsid w:val="002C7739"/>
    <w:rsid w:val="002C790A"/>
    <w:rsid w:val="002C7BA9"/>
    <w:rsid w:val="002C7BAE"/>
    <w:rsid w:val="002C7FF8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AA6"/>
    <w:rsid w:val="002D0BAE"/>
    <w:rsid w:val="002D0E11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BD0"/>
    <w:rsid w:val="002D1C3F"/>
    <w:rsid w:val="002D1EEC"/>
    <w:rsid w:val="002D2185"/>
    <w:rsid w:val="002D223A"/>
    <w:rsid w:val="002D2744"/>
    <w:rsid w:val="002D27BD"/>
    <w:rsid w:val="002D2979"/>
    <w:rsid w:val="002D2C8F"/>
    <w:rsid w:val="002D2DCF"/>
    <w:rsid w:val="002D2EB8"/>
    <w:rsid w:val="002D2F28"/>
    <w:rsid w:val="002D304C"/>
    <w:rsid w:val="002D30A6"/>
    <w:rsid w:val="002D3165"/>
    <w:rsid w:val="002D3211"/>
    <w:rsid w:val="002D369B"/>
    <w:rsid w:val="002D3A3A"/>
    <w:rsid w:val="002D3B6B"/>
    <w:rsid w:val="002D3C96"/>
    <w:rsid w:val="002D3EAC"/>
    <w:rsid w:val="002D41F7"/>
    <w:rsid w:val="002D456F"/>
    <w:rsid w:val="002D45A1"/>
    <w:rsid w:val="002D46F5"/>
    <w:rsid w:val="002D4A98"/>
    <w:rsid w:val="002D4AD6"/>
    <w:rsid w:val="002D4E94"/>
    <w:rsid w:val="002D4F70"/>
    <w:rsid w:val="002D5192"/>
    <w:rsid w:val="002D5311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5D52"/>
    <w:rsid w:val="002D60EF"/>
    <w:rsid w:val="002D65D8"/>
    <w:rsid w:val="002D67C0"/>
    <w:rsid w:val="002D67F4"/>
    <w:rsid w:val="002D68C2"/>
    <w:rsid w:val="002D68ED"/>
    <w:rsid w:val="002D6AFB"/>
    <w:rsid w:val="002D6D42"/>
    <w:rsid w:val="002D6E5C"/>
    <w:rsid w:val="002D7273"/>
    <w:rsid w:val="002D7384"/>
    <w:rsid w:val="002D74C4"/>
    <w:rsid w:val="002D7772"/>
    <w:rsid w:val="002D7FA1"/>
    <w:rsid w:val="002E00A6"/>
    <w:rsid w:val="002E0128"/>
    <w:rsid w:val="002E01D1"/>
    <w:rsid w:val="002E01E2"/>
    <w:rsid w:val="002E02A1"/>
    <w:rsid w:val="002E0311"/>
    <w:rsid w:val="002E04D8"/>
    <w:rsid w:val="002E0567"/>
    <w:rsid w:val="002E07B3"/>
    <w:rsid w:val="002E07EF"/>
    <w:rsid w:val="002E088A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952"/>
    <w:rsid w:val="002E1B7E"/>
    <w:rsid w:val="002E1C69"/>
    <w:rsid w:val="002E2060"/>
    <w:rsid w:val="002E22BF"/>
    <w:rsid w:val="002E2617"/>
    <w:rsid w:val="002E26DA"/>
    <w:rsid w:val="002E2783"/>
    <w:rsid w:val="002E29E9"/>
    <w:rsid w:val="002E2AC4"/>
    <w:rsid w:val="002E2AD3"/>
    <w:rsid w:val="002E2B73"/>
    <w:rsid w:val="002E2B9C"/>
    <w:rsid w:val="002E2C49"/>
    <w:rsid w:val="002E2D00"/>
    <w:rsid w:val="002E2D2C"/>
    <w:rsid w:val="002E2FE8"/>
    <w:rsid w:val="002E3131"/>
    <w:rsid w:val="002E31C0"/>
    <w:rsid w:val="002E3502"/>
    <w:rsid w:val="002E39C8"/>
    <w:rsid w:val="002E3B67"/>
    <w:rsid w:val="002E3B80"/>
    <w:rsid w:val="002E3C5F"/>
    <w:rsid w:val="002E3FC1"/>
    <w:rsid w:val="002E4442"/>
    <w:rsid w:val="002E4776"/>
    <w:rsid w:val="002E4A9D"/>
    <w:rsid w:val="002E4C88"/>
    <w:rsid w:val="002E4D02"/>
    <w:rsid w:val="002E50A6"/>
    <w:rsid w:val="002E5199"/>
    <w:rsid w:val="002E589C"/>
    <w:rsid w:val="002E5906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E43"/>
    <w:rsid w:val="002E6F62"/>
    <w:rsid w:val="002E724A"/>
    <w:rsid w:val="002E729E"/>
    <w:rsid w:val="002E7319"/>
    <w:rsid w:val="002E7852"/>
    <w:rsid w:val="002E78EC"/>
    <w:rsid w:val="002E7AF2"/>
    <w:rsid w:val="002E7B7D"/>
    <w:rsid w:val="002E7D2E"/>
    <w:rsid w:val="002E7D70"/>
    <w:rsid w:val="002E7FE1"/>
    <w:rsid w:val="002F0155"/>
    <w:rsid w:val="002F0289"/>
    <w:rsid w:val="002F031C"/>
    <w:rsid w:val="002F0385"/>
    <w:rsid w:val="002F03D8"/>
    <w:rsid w:val="002F0971"/>
    <w:rsid w:val="002F0A22"/>
    <w:rsid w:val="002F0AF7"/>
    <w:rsid w:val="002F0B8B"/>
    <w:rsid w:val="002F0C22"/>
    <w:rsid w:val="002F0CE0"/>
    <w:rsid w:val="002F0F2C"/>
    <w:rsid w:val="002F1106"/>
    <w:rsid w:val="002F11A4"/>
    <w:rsid w:val="002F133A"/>
    <w:rsid w:val="002F141F"/>
    <w:rsid w:val="002F1583"/>
    <w:rsid w:val="002F16A8"/>
    <w:rsid w:val="002F182A"/>
    <w:rsid w:val="002F1873"/>
    <w:rsid w:val="002F1907"/>
    <w:rsid w:val="002F1A0B"/>
    <w:rsid w:val="002F1C13"/>
    <w:rsid w:val="002F1CBD"/>
    <w:rsid w:val="002F1CCE"/>
    <w:rsid w:val="002F1D40"/>
    <w:rsid w:val="002F1F54"/>
    <w:rsid w:val="002F210B"/>
    <w:rsid w:val="002F22BB"/>
    <w:rsid w:val="002F2337"/>
    <w:rsid w:val="002F24B9"/>
    <w:rsid w:val="002F2DF9"/>
    <w:rsid w:val="002F30B4"/>
    <w:rsid w:val="002F33BD"/>
    <w:rsid w:val="002F373D"/>
    <w:rsid w:val="002F394D"/>
    <w:rsid w:val="002F3AE6"/>
    <w:rsid w:val="002F3B46"/>
    <w:rsid w:val="002F3D6E"/>
    <w:rsid w:val="002F3E74"/>
    <w:rsid w:val="002F3EB3"/>
    <w:rsid w:val="002F3F31"/>
    <w:rsid w:val="002F4211"/>
    <w:rsid w:val="002F4289"/>
    <w:rsid w:val="002F4774"/>
    <w:rsid w:val="002F48A4"/>
    <w:rsid w:val="002F48F6"/>
    <w:rsid w:val="002F4B48"/>
    <w:rsid w:val="002F4C49"/>
    <w:rsid w:val="002F50B7"/>
    <w:rsid w:val="002F516A"/>
    <w:rsid w:val="002F5220"/>
    <w:rsid w:val="002F532B"/>
    <w:rsid w:val="002F54D6"/>
    <w:rsid w:val="002F54F5"/>
    <w:rsid w:val="002F573C"/>
    <w:rsid w:val="002F575C"/>
    <w:rsid w:val="002F5778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78E"/>
    <w:rsid w:val="002F6A3A"/>
    <w:rsid w:val="002F6B1D"/>
    <w:rsid w:val="002F6E84"/>
    <w:rsid w:val="002F6ED3"/>
    <w:rsid w:val="002F6F5B"/>
    <w:rsid w:val="002F6FC6"/>
    <w:rsid w:val="002F7041"/>
    <w:rsid w:val="002F70A6"/>
    <w:rsid w:val="002F7143"/>
    <w:rsid w:val="002F7216"/>
    <w:rsid w:val="002F7598"/>
    <w:rsid w:val="002F75E3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47"/>
    <w:rsid w:val="00300A7A"/>
    <w:rsid w:val="00300ACD"/>
    <w:rsid w:val="00300CAF"/>
    <w:rsid w:val="00300D5A"/>
    <w:rsid w:val="00300E1F"/>
    <w:rsid w:val="00300E71"/>
    <w:rsid w:val="00301017"/>
    <w:rsid w:val="0030136B"/>
    <w:rsid w:val="00301427"/>
    <w:rsid w:val="003014F6"/>
    <w:rsid w:val="0030198A"/>
    <w:rsid w:val="0030199D"/>
    <w:rsid w:val="00301AAC"/>
    <w:rsid w:val="00301B7B"/>
    <w:rsid w:val="00301C87"/>
    <w:rsid w:val="00301CB4"/>
    <w:rsid w:val="00301E63"/>
    <w:rsid w:val="00301F3A"/>
    <w:rsid w:val="0030205F"/>
    <w:rsid w:val="0030209C"/>
    <w:rsid w:val="00302130"/>
    <w:rsid w:val="003021AC"/>
    <w:rsid w:val="0030230B"/>
    <w:rsid w:val="003025F2"/>
    <w:rsid w:val="0030270D"/>
    <w:rsid w:val="0030285A"/>
    <w:rsid w:val="00302A07"/>
    <w:rsid w:val="00302BAD"/>
    <w:rsid w:val="00302CD7"/>
    <w:rsid w:val="00302D22"/>
    <w:rsid w:val="00302E76"/>
    <w:rsid w:val="00302E85"/>
    <w:rsid w:val="00302EE6"/>
    <w:rsid w:val="00302F5C"/>
    <w:rsid w:val="00303169"/>
    <w:rsid w:val="00303409"/>
    <w:rsid w:val="003034E8"/>
    <w:rsid w:val="003035D9"/>
    <w:rsid w:val="003037F7"/>
    <w:rsid w:val="003038B0"/>
    <w:rsid w:val="00303D44"/>
    <w:rsid w:val="00303DFD"/>
    <w:rsid w:val="003040CD"/>
    <w:rsid w:val="0030426E"/>
    <w:rsid w:val="003045EA"/>
    <w:rsid w:val="0030490B"/>
    <w:rsid w:val="00304997"/>
    <w:rsid w:val="00304C48"/>
    <w:rsid w:val="00304D2A"/>
    <w:rsid w:val="00304D39"/>
    <w:rsid w:val="00304DCD"/>
    <w:rsid w:val="00304F9C"/>
    <w:rsid w:val="0030512E"/>
    <w:rsid w:val="00305255"/>
    <w:rsid w:val="00305460"/>
    <w:rsid w:val="003055F1"/>
    <w:rsid w:val="00305AE2"/>
    <w:rsid w:val="00305B0C"/>
    <w:rsid w:val="00305B63"/>
    <w:rsid w:val="00305DEE"/>
    <w:rsid w:val="00305E84"/>
    <w:rsid w:val="00306026"/>
    <w:rsid w:val="0030636F"/>
    <w:rsid w:val="00306409"/>
    <w:rsid w:val="00306676"/>
    <w:rsid w:val="0030698E"/>
    <w:rsid w:val="00306DA0"/>
    <w:rsid w:val="00306FA5"/>
    <w:rsid w:val="00307352"/>
    <w:rsid w:val="003075C8"/>
    <w:rsid w:val="003075E8"/>
    <w:rsid w:val="0030789E"/>
    <w:rsid w:val="00307BC3"/>
    <w:rsid w:val="00307C16"/>
    <w:rsid w:val="00307C65"/>
    <w:rsid w:val="00307ED3"/>
    <w:rsid w:val="00307F22"/>
    <w:rsid w:val="00307F6C"/>
    <w:rsid w:val="003102EE"/>
    <w:rsid w:val="00310551"/>
    <w:rsid w:val="00310858"/>
    <w:rsid w:val="0031089B"/>
    <w:rsid w:val="003108B4"/>
    <w:rsid w:val="00310B22"/>
    <w:rsid w:val="00310B46"/>
    <w:rsid w:val="00310BAA"/>
    <w:rsid w:val="00310C8F"/>
    <w:rsid w:val="00310CC6"/>
    <w:rsid w:val="00310E5B"/>
    <w:rsid w:val="00310ED1"/>
    <w:rsid w:val="00310EF4"/>
    <w:rsid w:val="00310F9D"/>
    <w:rsid w:val="003110A2"/>
    <w:rsid w:val="0031116E"/>
    <w:rsid w:val="00311393"/>
    <w:rsid w:val="0031155B"/>
    <w:rsid w:val="0031170A"/>
    <w:rsid w:val="00311792"/>
    <w:rsid w:val="00311DC2"/>
    <w:rsid w:val="00311E56"/>
    <w:rsid w:val="00311E80"/>
    <w:rsid w:val="00311F22"/>
    <w:rsid w:val="003120BB"/>
    <w:rsid w:val="00312101"/>
    <w:rsid w:val="00312238"/>
    <w:rsid w:val="003123F1"/>
    <w:rsid w:val="00312498"/>
    <w:rsid w:val="003124B6"/>
    <w:rsid w:val="003125CC"/>
    <w:rsid w:val="0031295D"/>
    <w:rsid w:val="00312BCC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AEA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94"/>
    <w:rsid w:val="003153A4"/>
    <w:rsid w:val="003153EE"/>
    <w:rsid w:val="00315A2F"/>
    <w:rsid w:val="00315AD3"/>
    <w:rsid w:val="00315D58"/>
    <w:rsid w:val="00315F44"/>
    <w:rsid w:val="003161E3"/>
    <w:rsid w:val="003166A7"/>
    <w:rsid w:val="003166CD"/>
    <w:rsid w:val="00316947"/>
    <w:rsid w:val="00316A40"/>
    <w:rsid w:val="00316BA1"/>
    <w:rsid w:val="00316D6D"/>
    <w:rsid w:val="00316DC3"/>
    <w:rsid w:val="00316EE3"/>
    <w:rsid w:val="00317137"/>
    <w:rsid w:val="00317230"/>
    <w:rsid w:val="003177CF"/>
    <w:rsid w:val="003178AC"/>
    <w:rsid w:val="00317A18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6C9"/>
    <w:rsid w:val="00320792"/>
    <w:rsid w:val="0032082A"/>
    <w:rsid w:val="0032083B"/>
    <w:rsid w:val="0032098D"/>
    <w:rsid w:val="003209E1"/>
    <w:rsid w:val="003209F0"/>
    <w:rsid w:val="00320C8D"/>
    <w:rsid w:val="00320E64"/>
    <w:rsid w:val="003210D5"/>
    <w:rsid w:val="0032116C"/>
    <w:rsid w:val="003213E8"/>
    <w:rsid w:val="00321415"/>
    <w:rsid w:val="00321578"/>
    <w:rsid w:val="00321924"/>
    <w:rsid w:val="00321D0C"/>
    <w:rsid w:val="00321D5C"/>
    <w:rsid w:val="003220A7"/>
    <w:rsid w:val="003225FC"/>
    <w:rsid w:val="00322774"/>
    <w:rsid w:val="0032287A"/>
    <w:rsid w:val="003228CC"/>
    <w:rsid w:val="003228D5"/>
    <w:rsid w:val="00322AAD"/>
    <w:rsid w:val="00322CC6"/>
    <w:rsid w:val="00322E64"/>
    <w:rsid w:val="003230CE"/>
    <w:rsid w:val="0032327F"/>
    <w:rsid w:val="0032347A"/>
    <w:rsid w:val="00323554"/>
    <w:rsid w:val="0032358F"/>
    <w:rsid w:val="0032361C"/>
    <w:rsid w:val="0032361E"/>
    <w:rsid w:val="0032382D"/>
    <w:rsid w:val="0032388B"/>
    <w:rsid w:val="00323E52"/>
    <w:rsid w:val="00324055"/>
    <w:rsid w:val="00324346"/>
    <w:rsid w:val="00324478"/>
    <w:rsid w:val="003245D6"/>
    <w:rsid w:val="00324628"/>
    <w:rsid w:val="0032464E"/>
    <w:rsid w:val="00324713"/>
    <w:rsid w:val="003247E4"/>
    <w:rsid w:val="00324A48"/>
    <w:rsid w:val="00324AC9"/>
    <w:rsid w:val="00324B0E"/>
    <w:rsid w:val="00324C48"/>
    <w:rsid w:val="00324C98"/>
    <w:rsid w:val="003251BA"/>
    <w:rsid w:val="0032520C"/>
    <w:rsid w:val="0032529C"/>
    <w:rsid w:val="003252C4"/>
    <w:rsid w:val="0032534B"/>
    <w:rsid w:val="00325894"/>
    <w:rsid w:val="00325914"/>
    <w:rsid w:val="00325989"/>
    <w:rsid w:val="00325B8A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69DC"/>
    <w:rsid w:val="0032715F"/>
    <w:rsid w:val="00327405"/>
    <w:rsid w:val="0032750D"/>
    <w:rsid w:val="00327557"/>
    <w:rsid w:val="003275CF"/>
    <w:rsid w:val="00327892"/>
    <w:rsid w:val="003279D6"/>
    <w:rsid w:val="00327C4D"/>
    <w:rsid w:val="0033009F"/>
    <w:rsid w:val="00330278"/>
    <w:rsid w:val="0033046E"/>
    <w:rsid w:val="00330745"/>
    <w:rsid w:val="00330818"/>
    <w:rsid w:val="00330856"/>
    <w:rsid w:val="0033085C"/>
    <w:rsid w:val="003309A3"/>
    <w:rsid w:val="00330A2F"/>
    <w:rsid w:val="00330A64"/>
    <w:rsid w:val="00330A6D"/>
    <w:rsid w:val="00330C06"/>
    <w:rsid w:val="00330E9E"/>
    <w:rsid w:val="00330EE7"/>
    <w:rsid w:val="00331012"/>
    <w:rsid w:val="00331205"/>
    <w:rsid w:val="00331253"/>
    <w:rsid w:val="0033136A"/>
    <w:rsid w:val="00331450"/>
    <w:rsid w:val="003316F8"/>
    <w:rsid w:val="00331BDC"/>
    <w:rsid w:val="00331BED"/>
    <w:rsid w:val="00331D10"/>
    <w:rsid w:val="00331FED"/>
    <w:rsid w:val="0033203B"/>
    <w:rsid w:val="0033276F"/>
    <w:rsid w:val="003327F3"/>
    <w:rsid w:val="00332962"/>
    <w:rsid w:val="003329BB"/>
    <w:rsid w:val="00332C37"/>
    <w:rsid w:val="00332D2E"/>
    <w:rsid w:val="00332D4C"/>
    <w:rsid w:val="003330F5"/>
    <w:rsid w:val="00333399"/>
    <w:rsid w:val="00333482"/>
    <w:rsid w:val="00333680"/>
    <w:rsid w:val="0033375E"/>
    <w:rsid w:val="003339A2"/>
    <w:rsid w:val="00333AC4"/>
    <w:rsid w:val="00333B7F"/>
    <w:rsid w:val="00333BFF"/>
    <w:rsid w:val="00333CEF"/>
    <w:rsid w:val="00333E34"/>
    <w:rsid w:val="00333FC8"/>
    <w:rsid w:val="00334113"/>
    <w:rsid w:val="00334526"/>
    <w:rsid w:val="00334709"/>
    <w:rsid w:val="0033481B"/>
    <w:rsid w:val="00334896"/>
    <w:rsid w:val="00334BCE"/>
    <w:rsid w:val="00334C42"/>
    <w:rsid w:val="00334DBA"/>
    <w:rsid w:val="00334E81"/>
    <w:rsid w:val="00334EA2"/>
    <w:rsid w:val="00334EA6"/>
    <w:rsid w:val="00334F67"/>
    <w:rsid w:val="0033524D"/>
    <w:rsid w:val="003353E4"/>
    <w:rsid w:val="003354E3"/>
    <w:rsid w:val="0033597A"/>
    <w:rsid w:val="00335B7A"/>
    <w:rsid w:val="00335D0D"/>
    <w:rsid w:val="003360B5"/>
    <w:rsid w:val="00336274"/>
    <w:rsid w:val="003362D3"/>
    <w:rsid w:val="003363E9"/>
    <w:rsid w:val="0033640D"/>
    <w:rsid w:val="003365BD"/>
    <w:rsid w:val="003365E6"/>
    <w:rsid w:val="003367A9"/>
    <w:rsid w:val="003368D3"/>
    <w:rsid w:val="00336A5E"/>
    <w:rsid w:val="00336AA7"/>
    <w:rsid w:val="00336D07"/>
    <w:rsid w:val="00336D2D"/>
    <w:rsid w:val="00336FC1"/>
    <w:rsid w:val="00337129"/>
    <w:rsid w:val="0033736C"/>
    <w:rsid w:val="003373F4"/>
    <w:rsid w:val="0033781D"/>
    <w:rsid w:val="003378CB"/>
    <w:rsid w:val="00337A7E"/>
    <w:rsid w:val="00337D25"/>
    <w:rsid w:val="00337FD9"/>
    <w:rsid w:val="00340073"/>
    <w:rsid w:val="00340176"/>
    <w:rsid w:val="00340217"/>
    <w:rsid w:val="00340273"/>
    <w:rsid w:val="00340488"/>
    <w:rsid w:val="003404DA"/>
    <w:rsid w:val="00340547"/>
    <w:rsid w:val="003405C6"/>
    <w:rsid w:val="003405EF"/>
    <w:rsid w:val="003407C2"/>
    <w:rsid w:val="00340829"/>
    <w:rsid w:val="00340858"/>
    <w:rsid w:val="00340952"/>
    <w:rsid w:val="00340AD1"/>
    <w:rsid w:val="00340B08"/>
    <w:rsid w:val="00340B12"/>
    <w:rsid w:val="00340F2F"/>
    <w:rsid w:val="0034141D"/>
    <w:rsid w:val="003414C0"/>
    <w:rsid w:val="0034156A"/>
    <w:rsid w:val="00341605"/>
    <w:rsid w:val="00341C99"/>
    <w:rsid w:val="00341D19"/>
    <w:rsid w:val="00341E9F"/>
    <w:rsid w:val="00342070"/>
    <w:rsid w:val="00342096"/>
    <w:rsid w:val="00342182"/>
    <w:rsid w:val="0034224C"/>
    <w:rsid w:val="0034244A"/>
    <w:rsid w:val="00342450"/>
    <w:rsid w:val="00342454"/>
    <w:rsid w:val="00342477"/>
    <w:rsid w:val="0034250B"/>
    <w:rsid w:val="00342574"/>
    <w:rsid w:val="00342597"/>
    <w:rsid w:val="003425E9"/>
    <w:rsid w:val="0034293C"/>
    <w:rsid w:val="00342AAD"/>
    <w:rsid w:val="00342ADF"/>
    <w:rsid w:val="00342B45"/>
    <w:rsid w:val="00342C77"/>
    <w:rsid w:val="00342EC4"/>
    <w:rsid w:val="003430CC"/>
    <w:rsid w:val="0034330E"/>
    <w:rsid w:val="00343324"/>
    <w:rsid w:val="003435CE"/>
    <w:rsid w:val="003435E9"/>
    <w:rsid w:val="00343B3C"/>
    <w:rsid w:val="00344163"/>
    <w:rsid w:val="00344210"/>
    <w:rsid w:val="00344338"/>
    <w:rsid w:val="00344607"/>
    <w:rsid w:val="00344681"/>
    <w:rsid w:val="0034469D"/>
    <w:rsid w:val="0034497F"/>
    <w:rsid w:val="00344BA3"/>
    <w:rsid w:val="00344E37"/>
    <w:rsid w:val="0034504C"/>
    <w:rsid w:val="00345232"/>
    <w:rsid w:val="003452A4"/>
    <w:rsid w:val="00345374"/>
    <w:rsid w:val="003453EC"/>
    <w:rsid w:val="00345412"/>
    <w:rsid w:val="0034561D"/>
    <w:rsid w:val="0034571E"/>
    <w:rsid w:val="0034576D"/>
    <w:rsid w:val="00345D2B"/>
    <w:rsid w:val="00345DA7"/>
    <w:rsid w:val="00345DEB"/>
    <w:rsid w:val="00345E0B"/>
    <w:rsid w:val="00345ED2"/>
    <w:rsid w:val="00345FDC"/>
    <w:rsid w:val="00346051"/>
    <w:rsid w:val="0034619A"/>
    <w:rsid w:val="003462B9"/>
    <w:rsid w:val="003463B1"/>
    <w:rsid w:val="003463C0"/>
    <w:rsid w:val="0034685B"/>
    <w:rsid w:val="0034689B"/>
    <w:rsid w:val="003468C5"/>
    <w:rsid w:val="003468CF"/>
    <w:rsid w:val="00346AF1"/>
    <w:rsid w:val="00346CD7"/>
    <w:rsid w:val="003470F8"/>
    <w:rsid w:val="0034712C"/>
    <w:rsid w:val="0034713A"/>
    <w:rsid w:val="003471CA"/>
    <w:rsid w:val="0034729E"/>
    <w:rsid w:val="003475AD"/>
    <w:rsid w:val="003475D0"/>
    <w:rsid w:val="00347769"/>
    <w:rsid w:val="00347A5E"/>
    <w:rsid w:val="00347AFA"/>
    <w:rsid w:val="00347BDB"/>
    <w:rsid w:val="00347C1D"/>
    <w:rsid w:val="00347DC9"/>
    <w:rsid w:val="0035006B"/>
    <w:rsid w:val="00350089"/>
    <w:rsid w:val="003501A3"/>
    <w:rsid w:val="003501D7"/>
    <w:rsid w:val="003503BC"/>
    <w:rsid w:val="00350817"/>
    <w:rsid w:val="00350860"/>
    <w:rsid w:val="003508A2"/>
    <w:rsid w:val="003508CF"/>
    <w:rsid w:val="00350981"/>
    <w:rsid w:val="00350D98"/>
    <w:rsid w:val="00350F69"/>
    <w:rsid w:val="00351089"/>
    <w:rsid w:val="0035123D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100"/>
    <w:rsid w:val="0035226E"/>
    <w:rsid w:val="003522B5"/>
    <w:rsid w:val="00352377"/>
    <w:rsid w:val="0035250D"/>
    <w:rsid w:val="00352809"/>
    <w:rsid w:val="0035281F"/>
    <w:rsid w:val="0035296E"/>
    <w:rsid w:val="00352CFF"/>
    <w:rsid w:val="00352EEA"/>
    <w:rsid w:val="00352F33"/>
    <w:rsid w:val="00353003"/>
    <w:rsid w:val="0035318E"/>
    <w:rsid w:val="003531CA"/>
    <w:rsid w:val="003533B9"/>
    <w:rsid w:val="00353649"/>
    <w:rsid w:val="003536CF"/>
    <w:rsid w:val="00353730"/>
    <w:rsid w:val="0035387D"/>
    <w:rsid w:val="00353B15"/>
    <w:rsid w:val="00353BDC"/>
    <w:rsid w:val="00353E4D"/>
    <w:rsid w:val="00353EE4"/>
    <w:rsid w:val="003540F9"/>
    <w:rsid w:val="003541CB"/>
    <w:rsid w:val="003541D8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0AB"/>
    <w:rsid w:val="003551BB"/>
    <w:rsid w:val="00355252"/>
    <w:rsid w:val="00355296"/>
    <w:rsid w:val="003554A0"/>
    <w:rsid w:val="00355505"/>
    <w:rsid w:val="0035555F"/>
    <w:rsid w:val="0035564A"/>
    <w:rsid w:val="00355794"/>
    <w:rsid w:val="0035585D"/>
    <w:rsid w:val="003559C9"/>
    <w:rsid w:val="00355CA1"/>
    <w:rsid w:val="00355CA7"/>
    <w:rsid w:val="00355D84"/>
    <w:rsid w:val="00355F44"/>
    <w:rsid w:val="0035610C"/>
    <w:rsid w:val="00356539"/>
    <w:rsid w:val="00356A35"/>
    <w:rsid w:val="00356C9E"/>
    <w:rsid w:val="00356D9C"/>
    <w:rsid w:val="00356FF2"/>
    <w:rsid w:val="00357151"/>
    <w:rsid w:val="0035733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4B6"/>
    <w:rsid w:val="0036067A"/>
    <w:rsid w:val="00360806"/>
    <w:rsid w:val="00360B28"/>
    <w:rsid w:val="00360CFD"/>
    <w:rsid w:val="0036100A"/>
    <w:rsid w:val="003610A2"/>
    <w:rsid w:val="0036128C"/>
    <w:rsid w:val="003612F9"/>
    <w:rsid w:val="00361401"/>
    <w:rsid w:val="0036147B"/>
    <w:rsid w:val="003614E0"/>
    <w:rsid w:val="00361530"/>
    <w:rsid w:val="0036157A"/>
    <w:rsid w:val="00361694"/>
    <w:rsid w:val="00361737"/>
    <w:rsid w:val="003617C6"/>
    <w:rsid w:val="00361892"/>
    <w:rsid w:val="00361AA9"/>
    <w:rsid w:val="00361B11"/>
    <w:rsid w:val="00361BA2"/>
    <w:rsid w:val="00361F5E"/>
    <w:rsid w:val="00362063"/>
    <w:rsid w:val="003621D0"/>
    <w:rsid w:val="00362201"/>
    <w:rsid w:val="00362289"/>
    <w:rsid w:val="003622DF"/>
    <w:rsid w:val="003623D5"/>
    <w:rsid w:val="0036252F"/>
    <w:rsid w:val="003627C3"/>
    <w:rsid w:val="0036286F"/>
    <w:rsid w:val="00362A1B"/>
    <w:rsid w:val="00362A74"/>
    <w:rsid w:val="00362D09"/>
    <w:rsid w:val="00362DEA"/>
    <w:rsid w:val="00362E09"/>
    <w:rsid w:val="00362E0F"/>
    <w:rsid w:val="00362E50"/>
    <w:rsid w:val="00362F33"/>
    <w:rsid w:val="0036300E"/>
    <w:rsid w:val="0036329E"/>
    <w:rsid w:val="0036387E"/>
    <w:rsid w:val="00363B9C"/>
    <w:rsid w:val="00363C35"/>
    <w:rsid w:val="00363D4E"/>
    <w:rsid w:val="00363F93"/>
    <w:rsid w:val="00363FE7"/>
    <w:rsid w:val="003641E5"/>
    <w:rsid w:val="003642E0"/>
    <w:rsid w:val="00364357"/>
    <w:rsid w:val="0036435A"/>
    <w:rsid w:val="0036438B"/>
    <w:rsid w:val="003648CD"/>
    <w:rsid w:val="00364A19"/>
    <w:rsid w:val="00364B0C"/>
    <w:rsid w:val="00364BAC"/>
    <w:rsid w:val="00364C46"/>
    <w:rsid w:val="00364ED1"/>
    <w:rsid w:val="00364FB3"/>
    <w:rsid w:val="003651FC"/>
    <w:rsid w:val="00365305"/>
    <w:rsid w:val="0036541C"/>
    <w:rsid w:val="00365481"/>
    <w:rsid w:val="0036574B"/>
    <w:rsid w:val="003657EC"/>
    <w:rsid w:val="00365C7A"/>
    <w:rsid w:val="00365C86"/>
    <w:rsid w:val="00365F41"/>
    <w:rsid w:val="00365FA6"/>
    <w:rsid w:val="00366510"/>
    <w:rsid w:val="00366626"/>
    <w:rsid w:val="00366869"/>
    <w:rsid w:val="00366C31"/>
    <w:rsid w:val="00366C4C"/>
    <w:rsid w:val="00366CF3"/>
    <w:rsid w:val="00366CFF"/>
    <w:rsid w:val="00366DAC"/>
    <w:rsid w:val="00366DC2"/>
    <w:rsid w:val="00366E89"/>
    <w:rsid w:val="00366FA0"/>
    <w:rsid w:val="003670F6"/>
    <w:rsid w:val="003672AA"/>
    <w:rsid w:val="00367606"/>
    <w:rsid w:val="0036766C"/>
    <w:rsid w:val="003676C6"/>
    <w:rsid w:val="0036782B"/>
    <w:rsid w:val="0036784A"/>
    <w:rsid w:val="003679C8"/>
    <w:rsid w:val="003679DC"/>
    <w:rsid w:val="00367A93"/>
    <w:rsid w:val="00367E0E"/>
    <w:rsid w:val="00367E10"/>
    <w:rsid w:val="00367E33"/>
    <w:rsid w:val="00367E9C"/>
    <w:rsid w:val="00367F37"/>
    <w:rsid w:val="003701D8"/>
    <w:rsid w:val="00370232"/>
    <w:rsid w:val="0037028F"/>
    <w:rsid w:val="003702BE"/>
    <w:rsid w:val="00370429"/>
    <w:rsid w:val="0037054D"/>
    <w:rsid w:val="003706C1"/>
    <w:rsid w:val="00370A25"/>
    <w:rsid w:val="00370CC8"/>
    <w:rsid w:val="00370CD5"/>
    <w:rsid w:val="00370EFE"/>
    <w:rsid w:val="00370FD4"/>
    <w:rsid w:val="003711A9"/>
    <w:rsid w:val="00371225"/>
    <w:rsid w:val="00371360"/>
    <w:rsid w:val="00371641"/>
    <w:rsid w:val="00371A60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560"/>
    <w:rsid w:val="00372946"/>
    <w:rsid w:val="00372A4F"/>
    <w:rsid w:val="00372AAC"/>
    <w:rsid w:val="00372BB7"/>
    <w:rsid w:val="00372CDF"/>
    <w:rsid w:val="00372D0E"/>
    <w:rsid w:val="00372D42"/>
    <w:rsid w:val="00372EFD"/>
    <w:rsid w:val="003731BB"/>
    <w:rsid w:val="00373258"/>
    <w:rsid w:val="00373424"/>
    <w:rsid w:val="0037352F"/>
    <w:rsid w:val="0037354E"/>
    <w:rsid w:val="003735D3"/>
    <w:rsid w:val="0037371D"/>
    <w:rsid w:val="00373AF1"/>
    <w:rsid w:val="00373B0B"/>
    <w:rsid w:val="00373B53"/>
    <w:rsid w:val="00373BAD"/>
    <w:rsid w:val="00373C74"/>
    <w:rsid w:val="00373C8F"/>
    <w:rsid w:val="00373CBB"/>
    <w:rsid w:val="00373D70"/>
    <w:rsid w:val="00373ED9"/>
    <w:rsid w:val="00373FD7"/>
    <w:rsid w:val="00374056"/>
    <w:rsid w:val="003743F7"/>
    <w:rsid w:val="0037448C"/>
    <w:rsid w:val="003744FD"/>
    <w:rsid w:val="0037460B"/>
    <w:rsid w:val="0037467A"/>
    <w:rsid w:val="00374683"/>
    <w:rsid w:val="003747C4"/>
    <w:rsid w:val="00374AC0"/>
    <w:rsid w:val="00374C40"/>
    <w:rsid w:val="00374CAF"/>
    <w:rsid w:val="00374E09"/>
    <w:rsid w:val="003752ED"/>
    <w:rsid w:val="0037559B"/>
    <w:rsid w:val="0037576A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460"/>
    <w:rsid w:val="003765F3"/>
    <w:rsid w:val="003766BC"/>
    <w:rsid w:val="00376738"/>
    <w:rsid w:val="0037675C"/>
    <w:rsid w:val="003767BD"/>
    <w:rsid w:val="00376B2D"/>
    <w:rsid w:val="00376B88"/>
    <w:rsid w:val="00376E46"/>
    <w:rsid w:val="00376F30"/>
    <w:rsid w:val="00377553"/>
    <w:rsid w:val="003775C7"/>
    <w:rsid w:val="0037764C"/>
    <w:rsid w:val="003776CA"/>
    <w:rsid w:val="00377712"/>
    <w:rsid w:val="00377838"/>
    <w:rsid w:val="0037795B"/>
    <w:rsid w:val="003779BF"/>
    <w:rsid w:val="00377A74"/>
    <w:rsid w:val="00377CE9"/>
    <w:rsid w:val="00377DDD"/>
    <w:rsid w:val="00377EE5"/>
    <w:rsid w:val="00377F9E"/>
    <w:rsid w:val="00380491"/>
    <w:rsid w:val="0038051B"/>
    <w:rsid w:val="003805D7"/>
    <w:rsid w:val="0038062D"/>
    <w:rsid w:val="00380653"/>
    <w:rsid w:val="0038070C"/>
    <w:rsid w:val="00380824"/>
    <w:rsid w:val="00380948"/>
    <w:rsid w:val="00380A52"/>
    <w:rsid w:val="00380B74"/>
    <w:rsid w:val="00380D71"/>
    <w:rsid w:val="0038107C"/>
    <w:rsid w:val="0038110C"/>
    <w:rsid w:val="0038111E"/>
    <w:rsid w:val="00381130"/>
    <w:rsid w:val="003811CF"/>
    <w:rsid w:val="0038139A"/>
    <w:rsid w:val="003814FA"/>
    <w:rsid w:val="00382136"/>
    <w:rsid w:val="00382179"/>
    <w:rsid w:val="003821E0"/>
    <w:rsid w:val="003822EB"/>
    <w:rsid w:val="003823CE"/>
    <w:rsid w:val="00382906"/>
    <w:rsid w:val="00382C43"/>
    <w:rsid w:val="00382F7B"/>
    <w:rsid w:val="003830F0"/>
    <w:rsid w:val="00383184"/>
    <w:rsid w:val="00383390"/>
    <w:rsid w:val="00383858"/>
    <w:rsid w:val="003838A3"/>
    <w:rsid w:val="00383A98"/>
    <w:rsid w:val="00383BE4"/>
    <w:rsid w:val="003841DC"/>
    <w:rsid w:val="00384495"/>
    <w:rsid w:val="0038462C"/>
    <w:rsid w:val="00384667"/>
    <w:rsid w:val="00384B8F"/>
    <w:rsid w:val="00385202"/>
    <w:rsid w:val="0038531A"/>
    <w:rsid w:val="0038539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5DAD"/>
    <w:rsid w:val="00385F95"/>
    <w:rsid w:val="00385F98"/>
    <w:rsid w:val="0038609D"/>
    <w:rsid w:val="0038642A"/>
    <w:rsid w:val="0038654D"/>
    <w:rsid w:val="003865CD"/>
    <w:rsid w:val="003865F6"/>
    <w:rsid w:val="003868A0"/>
    <w:rsid w:val="003869CF"/>
    <w:rsid w:val="00386AEB"/>
    <w:rsid w:val="00386C2C"/>
    <w:rsid w:val="00386CBD"/>
    <w:rsid w:val="003870BA"/>
    <w:rsid w:val="0038715F"/>
    <w:rsid w:val="00387273"/>
    <w:rsid w:val="003874BD"/>
    <w:rsid w:val="0038759D"/>
    <w:rsid w:val="003875CC"/>
    <w:rsid w:val="00387720"/>
    <w:rsid w:val="003879D8"/>
    <w:rsid w:val="003879FA"/>
    <w:rsid w:val="00387B17"/>
    <w:rsid w:val="00387E46"/>
    <w:rsid w:val="00387E76"/>
    <w:rsid w:val="00387FBD"/>
    <w:rsid w:val="003905EF"/>
    <w:rsid w:val="00390762"/>
    <w:rsid w:val="00390784"/>
    <w:rsid w:val="00390824"/>
    <w:rsid w:val="0039092F"/>
    <w:rsid w:val="00390943"/>
    <w:rsid w:val="0039094B"/>
    <w:rsid w:val="00390961"/>
    <w:rsid w:val="00390979"/>
    <w:rsid w:val="00390A4F"/>
    <w:rsid w:val="00390C46"/>
    <w:rsid w:val="00390FD4"/>
    <w:rsid w:val="0039106B"/>
    <w:rsid w:val="0039129E"/>
    <w:rsid w:val="003913A6"/>
    <w:rsid w:val="00391515"/>
    <w:rsid w:val="003915B4"/>
    <w:rsid w:val="00391994"/>
    <w:rsid w:val="00391A73"/>
    <w:rsid w:val="00391AC0"/>
    <w:rsid w:val="00391ACA"/>
    <w:rsid w:val="00391B1D"/>
    <w:rsid w:val="00391B41"/>
    <w:rsid w:val="00391CD1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DBC"/>
    <w:rsid w:val="00392E74"/>
    <w:rsid w:val="00392FF3"/>
    <w:rsid w:val="003931AE"/>
    <w:rsid w:val="00393383"/>
    <w:rsid w:val="0039355A"/>
    <w:rsid w:val="0039387A"/>
    <w:rsid w:val="00393911"/>
    <w:rsid w:val="00393FBC"/>
    <w:rsid w:val="00393FBE"/>
    <w:rsid w:val="00394291"/>
    <w:rsid w:val="0039456C"/>
    <w:rsid w:val="0039471B"/>
    <w:rsid w:val="0039477F"/>
    <w:rsid w:val="003949F6"/>
    <w:rsid w:val="00394AF9"/>
    <w:rsid w:val="00394C1B"/>
    <w:rsid w:val="00394C4C"/>
    <w:rsid w:val="00394DCF"/>
    <w:rsid w:val="0039558C"/>
    <w:rsid w:val="003955B1"/>
    <w:rsid w:val="00395679"/>
    <w:rsid w:val="0039597A"/>
    <w:rsid w:val="00395D09"/>
    <w:rsid w:val="00395E0C"/>
    <w:rsid w:val="00395F0F"/>
    <w:rsid w:val="00396074"/>
    <w:rsid w:val="003962B8"/>
    <w:rsid w:val="003964E8"/>
    <w:rsid w:val="00396930"/>
    <w:rsid w:val="003969E7"/>
    <w:rsid w:val="00396B4C"/>
    <w:rsid w:val="00396DDB"/>
    <w:rsid w:val="003975C2"/>
    <w:rsid w:val="003976EF"/>
    <w:rsid w:val="003977E2"/>
    <w:rsid w:val="00397B22"/>
    <w:rsid w:val="00397D57"/>
    <w:rsid w:val="003A000F"/>
    <w:rsid w:val="003A00DB"/>
    <w:rsid w:val="003A01B1"/>
    <w:rsid w:val="003A01DA"/>
    <w:rsid w:val="003A02A1"/>
    <w:rsid w:val="003A02C5"/>
    <w:rsid w:val="003A0311"/>
    <w:rsid w:val="003A055B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66"/>
    <w:rsid w:val="003A1648"/>
    <w:rsid w:val="003A1700"/>
    <w:rsid w:val="003A17BA"/>
    <w:rsid w:val="003A1DAF"/>
    <w:rsid w:val="003A1FE0"/>
    <w:rsid w:val="003A2095"/>
    <w:rsid w:val="003A20B0"/>
    <w:rsid w:val="003A22FF"/>
    <w:rsid w:val="003A2337"/>
    <w:rsid w:val="003A24E7"/>
    <w:rsid w:val="003A258A"/>
    <w:rsid w:val="003A2785"/>
    <w:rsid w:val="003A2800"/>
    <w:rsid w:val="003A2A67"/>
    <w:rsid w:val="003A2AB1"/>
    <w:rsid w:val="003A2C84"/>
    <w:rsid w:val="003A2E84"/>
    <w:rsid w:val="003A3022"/>
    <w:rsid w:val="003A3354"/>
    <w:rsid w:val="003A3567"/>
    <w:rsid w:val="003A3575"/>
    <w:rsid w:val="003A38B4"/>
    <w:rsid w:val="003A3924"/>
    <w:rsid w:val="003A3B2C"/>
    <w:rsid w:val="003A3C1F"/>
    <w:rsid w:val="003A3EA3"/>
    <w:rsid w:val="003A3EFA"/>
    <w:rsid w:val="003A404C"/>
    <w:rsid w:val="003A40E3"/>
    <w:rsid w:val="003A412D"/>
    <w:rsid w:val="003A42F1"/>
    <w:rsid w:val="003A4876"/>
    <w:rsid w:val="003A49D9"/>
    <w:rsid w:val="003A4BE9"/>
    <w:rsid w:val="003A4C7C"/>
    <w:rsid w:val="003A4D2A"/>
    <w:rsid w:val="003A4E46"/>
    <w:rsid w:val="003A4FF8"/>
    <w:rsid w:val="003A5072"/>
    <w:rsid w:val="003A52E8"/>
    <w:rsid w:val="003A5627"/>
    <w:rsid w:val="003A5BA6"/>
    <w:rsid w:val="003A5BFE"/>
    <w:rsid w:val="003A5CFF"/>
    <w:rsid w:val="003A600E"/>
    <w:rsid w:val="003A61C3"/>
    <w:rsid w:val="003A6319"/>
    <w:rsid w:val="003A6393"/>
    <w:rsid w:val="003A6754"/>
    <w:rsid w:val="003A6947"/>
    <w:rsid w:val="003A699A"/>
    <w:rsid w:val="003A6B21"/>
    <w:rsid w:val="003A6E12"/>
    <w:rsid w:val="003A6F0C"/>
    <w:rsid w:val="003A74C6"/>
    <w:rsid w:val="003A7A04"/>
    <w:rsid w:val="003A7B0D"/>
    <w:rsid w:val="003A7D2F"/>
    <w:rsid w:val="003A7DEC"/>
    <w:rsid w:val="003A7F51"/>
    <w:rsid w:val="003B0024"/>
    <w:rsid w:val="003B03DF"/>
    <w:rsid w:val="003B059C"/>
    <w:rsid w:val="003B075D"/>
    <w:rsid w:val="003B0A78"/>
    <w:rsid w:val="003B0BE2"/>
    <w:rsid w:val="003B0BE6"/>
    <w:rsid w:val="003B0C5D"/>
    <w:rsid w:val="003B0C7B"/>
    <w:rsid w:val="003B0CA7"/>
    <w:rsid w:val="003B0CB4"/>
    <w:rsid w:val="003B0CE8"/>
    <w:rsid w:val="003B1009"/>
    <w:rsid w:val="003B1040"/>
    <w:rsid w:val="003B144F"/>
    <w:rsid w:val="003B15F0"/>
    <w:rsid w:val="003B161C"/>
    <w:rsid w:val="003B16BA"/>
    <w:rsid w:val="003B1826"/>
    <w:rsid w:val="003B1E77"/>
    <w:rsid w:val="003B1E7C"/>
    <w:rsid w:val="003B1E96"/>
    <w:rsid w:val="003B1F86"/>
    <w:rsid w:val="003B2038"/>
    <w:rsid w:val="003B2288"/>
    <w:rsid w:val="003B22C4"/>
    <w:rsid w:val="003B2550"/>
    <w:rsid w:val="003B26C5"/>
    <w:rsid w:val="003B2701"/>
    <w:rsid w:val="003B2AE8"/>
    <w:rsid w:val="003B2BC6"/>
    <w:rsid w:val="003B3034"/>
    <w:rsid w:val="003B3044"/>
    <w:rsid w:val="003B314F"/>
    <w:rsid w:val="003B3274"/>
    <w:rsid w:val="003B328A"/>
    <w:rsid w:val="003B35A9"/>
    <w:rsid w:val="003B368C"/>
    <w:rsid w:val="003B37EC"/>
    <w:rsid w:val="003B38B1"/>
    <w:rsid w:val="003B392D"/>
    <w:rsid w:val="003B3BE7"/>
    <w:rsid w:val="003B3CBE"/>
    <w:rsid w:val="003B3DD5"/>
    <w:rsid w:val="003B3EFB"/>
    <w:rsid w:val="003B3FDB"/>
    <w:rsid w:val="003B46E3"/>
    <w:rsid w:val="003B49C2"/>
    <w:rsid w:val="003B4AD8"/>
    <w:rsid w:val="003B4D72"/>
    <w:rsid w:val="003B4F2B"/>
    <w:rsid w:val="003B4FF0"/>
    <w:rsid w:val="003B5005"/>
    <w:rsid w:val="003B507A"/>
    <w:rsid w:val="003B50D2"/>
    <w:rsid w:val="003B5403"/>
    <w:rsid w:val="003B54F2"/>
    <w:rsid w:val="003B55A4"/>
    <w:rsid w:val="003B580C"/>
    <w:rsid w:val="003B5877"/>
    <w:rsid w:val="003B5B39"/>
    <w:rsid w:val="003B5D00"/>
    <w:rsid w:val="003B5D7D"/>
    <w:rsid w:val="003B5DD5"/>
    <w:rsid w:val="003B5ED9"/>
    <w:rsid w:val="003B5EF2"/>
    <w:rsid w:val="003B6776"/>
    <w:rsid w:val="003B68AE"/>
    <w:rsid w:val="003B68CF"/>
    <w:rsid w:val="003B6AA4"/>
    <w:rsid w:val="003B6B27"/>
    <w:rsid w:val="003B6DDD"/>
    <w:rsid w:val="003B6E9B"/>
    <w:rsid w:val="003B6FE6"/>
    <w:rsid w:val="003B70C3"/>
    <w:rsid w:val="003B751A"/>
    <w:rsid w:val="003B7604"/>
    <w:rsid w:val="003B77BB"/>
    <w:rsid w:val="003B783C"/>
    <w:rsid w:val="003B78FE"/>
    <w:rsid w:val="003B7C45"/>
    <w:rsid w:val="003B7CFD"/>
    <w:rsid w:val="003B7DB4"/>
    <w:rsid w:val="003C0010"/>
    <w:rsid w:val="003C003B"/>
    <w:rsid w:val="003C009F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9E7"/>
    <w:rsid w:val="003C1A9B"/>
    <w:rsid w:val="003C1AF6"/>
    <w:rsid w:val="003C1B73"/>
    <w:rsid w:val="003C1CC6"/>
    <w:rsid w:val="003C1F9A"/>
    <w:rsid w:val="003C2133"/>
    <w:rsid w:val="003C2172"/>
    <w:rsid w:val="003C254E"/>
    <w:rsid w:val="003C2774"/>
    <w:rsid w:val="003C2C94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295"/>
    <w:rsid w:val="003C53F4"/>
    <w:rsid w:val="003C5687"/>
    <w:rsid w:val="003C598D"/>
    <w:rsid w:val="003C59C8"/>
    <w:rsid w:val="003C5EE7"/>
    <w:rsid w:val="003C5F0F"/>
    <w:rsid w:val="003C617E"/>
    <w:rsid w:val="003C61D8"/>
    <w:rsid w:val="003C61EE"/>
    <w:rsid w:val="003C62CC"/>
    <w:rsid w:val="003C66F4"/>
    <w:rsid w:val="003C675C"/>
    <w:rsid w:val="003C681F"/>
    <w:rsid w:val="003C687C"/>
    <w:rsid w:val="003C68F3"/>
    <w:rsid w:val="003C68FB"/>
    <w:rsid w:val="003C697E"/>
    <w:rsid w:val="003C6996"/>
    <w:rsid w:val="003C6ACC"/>
    <w:rsid w:val="003C6D9F"/>
    <w:rsid w:val="003C6DE8"/>
    <w:rsid w:val="003C71E0"/>
    <w:rsid w:val="003C7367"/>
    <w:rsid w:val="003C763B"/>
    <w:rsid w:val="003C78F0"/>
    <w:rsid w:val="003C7A32"/>
    <w:rsid w:val="003C7AF1"/>
    <w:rsid w:val="003C7C36"/>
    <w:rsid w:val="003C7D21"/>
    <w:rsid w:val="003C7FBB"/>
    <w:rsid w:val="003D086D"/>
    <w:rsid w:val="003D08E1"/>
    <w:rsid w:val="003D0AF2"/>
    <w:rsid w:val="003D0B5B"/>
    <w:rsid w:val="003D0DA6"/>
    <w:rsid w:val="003D145D"/>
    <w:rsid w:val="003D1AF0"/>
    <w:rsid w:val="003D1B31"/>
    <w:rsid w:val="003D1B5D"/>
    <w:rsid w:val="003D1C00"/>
    <w:rsid w:val="003D1C17"/>
    <w:rsid w:val="003D1CC3"/>
    <w:rsid w:val="003D1D27"/>
    <w:rsid w:val="003D1E40"/>
    <w:rsid w:val="003D2028"/>
    <w:rsid w:val="003D2105"/>
    <w:rsid w:val="003D23BB"/>
    <w:rsid w:val="003D2437"/>
    <w:rsid w:val="003D2599"/>
    <w:rsid w:val="003D2638"/>
    <w:rsid w:val="003D271B"/>
    <w:rsid w:val="003D2B3C"/>
    <w:rsid w:val="003D2D83"/>
    <w:rsid w:val="003D2E23"/>
    <w:rsid w:val="003D2F72"/>
    <w:rsid w:val="003D315B"/>
    <w:rsid w:val="003D31D9"/>
    <w:rsid w:val="003D3339"/>
    <w:rsid w:val="003D342D"/>
    <w:rsid w:val="003D3567"/>
    <w:rsid w:val="003D365B"/>
    <w:rsid w:val="003D36A5"/>
    <w:rsid w:val="003D36E9"/>
    <w:rsid w:val="003D3907"/>
    <w:rsid w:val="003D391A"/>
    <w:rsid w:val="003D3B95"/>
    <w:rsid w:val="003D3BFF"/>
    <w:rsid w:val="003D3C9E"/>
    <w:rsid w:val="003D3D3C"/>
    <w:rsid w:val="003D3DFB"/>
    <w:rsid w:val="003D41C9"/>
    <w:rsid w:val="003D422F"/>
    <w:rsid w:val="003D4478"/>
    <w:rsid w:val="003D4611"/>
    <w:rsid w:val="003D46D8"/>
    <w:rsid w:val="003D478F"/>
    <w:rsid w:val="003D49F3"/>
    <w:rsid w:val="003D4C0D"/>
    <w:rsid w:val="003D4C31"/>
    <w:rsid w:val="003D4D5D"/>
    <w:rsid w:val="003D4FA8"/>
    <w:rsid w:val="003D5127"/>
    <w:rsid w:val="003D525F"/>
    <w:rsid w:val="003D52D8"/>
    <w:rsid w:val="003D5362"/>
    <w:rsid w:val="003D5472"/>
    <w:rsid w:val="003D572D"/>
    <w:rsid w:val="003D580A"/>
    <w:rsid w:val="003D5820"/>
    <w:rsid w:val="003D586C"/>
    <w:rsid w:val="003D5941"/>
    <w:rsid w:val="003D5A8B"/>
    <w:rsid w:val="003D5B91"/>
    <w:rsid w:val="003D5BA8"/>
    <w:rsid w:val="003D5EF4"/>
    <w:rsid w:val="003D5F01"/>
    <w:rsid w:val="003D609F"/>
    <w:rsid w:val="003D616E"/>
    <w:rsid w:val="003D61DB"/>
    <w:rsid w:val="003D629A"/>
    <w:rsid w:val="003D65EB"/>
    <w:rsid w:val="003D65FA"/>
    <w:rsid w:val="003D6828"/>
    <w:rsid w:val="003D692B"/>
    <w:rsid w:val="003D6BA4"/>
    <w:rsid w:val="003D6CD0"/>
    <w:rsid w:val="003D6D92"/>
    <w:rsid w:val="003D6FDF"/>
    <w:rsid w:val="003D78FA"/>
    <w:rsid w:val="003D79C5"/>
    <w:rsid w:val="003D79F2"/>
    <w:rsid w:val="003D7A84"/>
    <w:rsid w:val="003D7AD2"/>
    <w:rsid w:val="003D7ADD"/>
    <w:rsid w:val="003D7AF5"/>
    <w:rsid w:val="003D7EC1"/>
    <w:rsid w:val="003E003D"/>
    <w:rsid w:val="003E00F9"/>
    <w:rsid w:val="003E03DA"/>
    <w:rsid w:val="003E0495"/>
    <w:rsid w:val="003E0671"/>
    <w:rsid w:val="003E0BCC"/>
    <w:rsid w:val="003E0FB3"/>
    <w:rsid w:val="003E0FB8"/>
    <w:rsid w:val="003E10D2"/>
    <w:rsid w:val="003E12A9"/>
    <w:rsid w:val="003E1441"/>
    <w:rsid w:val="003E1490"/>
    <w:rsid w:val="003E1731"/>
    <w:rsid w:val="003E1769"/>
    <w:rsid w:val="003E2001"/>
    <w:rsid w:val="003E2085"/>
    <w:rsid w:val="003E2414"/>
    <w:rsid w:val="003E256B"/>
    <w:rsid w:val="003E259B"/>
    <w:rsid w:val="003E265E"/>
    <w:rsid w:val="003E2695"/>
    <w:rsid w:val="003E2849"/>
    <w:rsid w:val="003E2897"/>
    <w:rsid w:val="003E2A2F"/>
    <w:rsid w:val="003E2BEF"/>
    <w:rsid w:val="003E2C0F"/>
    <w:rsid w:val="003E2EE9"/>
    <w:rsid w:val="003E3222"/>
    <w:rsid w:val="003E3396"/>
    <w:rsid w:val="003E3602"/>
    <w:rsid w:val="003E3685"/>
    <w:rsid w:val="003E3873"/>
    <w:rsid w:val="003E387E"/>
    <w:rsid w:val="003E38EC"/>
    <w:rsid w:val="003E3904"/>
    <w:rsid w:val="003E3C2D"/>
    <w:rsid w:val="003E4289"/>
    <w:rsid w:val="003E4295"/>
    <w:rsid w:val="003E43C4"/>
    <w:rsid w:val="003E44C3"/>
    <w:rsid w:val="003E45EC"/>
    <w:rsid w:val="003E481E"/>
    <w:rsid w:val="003E4B10"/>
    <w:rsid w:val="003E4F42"/>
    <w:rsid w:val="003E5326"/>
    <w:rsid w:val="003E552A"/>
    <w:rsid w:val="003E555B"/>
    <w:rsid w:val="003E57D5"/>
    <w:rsid w:val="003E580D"/>
    <w:rsid w:val="003E587F"/>
    <w:rsid w:val="003E58AA"/>
    <w:rsid w:val="003E5C63"/>
    <w:rsid w:val="003E5CA4"/>
    <w:rsid w:val="003E5D73"/>
    <w:rsid w:val="003E60D6"/>
    <w:rsid w:val="003E6136"/>
    <w:rsid w:val="003E6382"/>
    <w:rsid w:val="003E63A3"/>
    <w:rsid w:val="003E6709"/>
    <w:rsid w:val="003E67CA"/>
    <w:rsid w:val="003E6A17"/>
    <w:rsid w:val="003E6A58"/>
    <w:rsid w:val="003E6A5C"/>
    <w:rsid w:val="003E6B35"/>
    <w:rsid w:val="003E6C8D"/>
    <w:rsid w:val="003E6D58"/>
    <w:rsid w:val="003E6F82"/>
    <w:rsid w:val="003E7081"/>
    <w:rsid w:val="003E70FB"/>
    <w:rsid w:val="003E71ED"/>
    <w:rsid w:val="003E721C"/>
    <w:rsid w:val="003E735E"/>
    <w:rsid w:val="003E7473"/>
    <w:rsid w:val="003E7613"/>
    <w:rsid w:val="003E76CE"/>
    <w:rsid w:val="003E7DE4"/>
    <w:rsid w:val="003F019C"/>
    <w:rsid w:val="003F0524"/>
    <w:rsid w:val="003F0526"/>
    <w:rsid w:val="003F06E0"/>
    <w:rsid w:val="003F0795"/>
    <w:rsid w:val="003F08B3"/>
    <w:rsid w:val="003F09D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3FC"/>
    <w:rsid w:val="003F274F"/>
    <w:rsid w:val="003F2751"/>
    <w:rsid w:val="003F2A99"/>
    <w:rsid w:val="003F2BF1"/>
    <w:rsid w:val="003F2C94"/>
    <w:rsid w:val="003F2DC4"/>
    <w:rsid w:val="003F2FB2"/>
    <w:rsid w:val="003F3028"/>
    <w:rsid w:val="003F313C"/>
    <w:rsid w:val="003F31F5"/>
    <w:rsid w:val="003F321E"/>
    <w:rsid w:val="003F32D9"/>
    <w:rsid w:val="003F3325"/>
    <w:rsid w:val="003F34B6"/>
    <w:rsid w:val="003F36C1"/>
    <w:rsid w:val="003F389B"/>
    <w:rsid w:val="003F3C3F"/>
    <w:rsid w:val="003F3D03"/>
    <w:rsid w:val="003F3D32"/>
    <w:rsid w:val="003F3F16"/>
    <w:rsid w:val="003F3FAC"/>
    <w:rsid w:val="003F4A01"/>
    <w:rsid w:val="003F4B0E"/>
    <w:rsid w:val="003F4CA6"/>
    <w:rsid w:val="003F4D55"/>
    <w:rsid w:val="003F51A4"/>
    <w:rsid w:val="003F5326"/>
    <w:rsid w:val="003F542D"/>
    <w:rsid w:val="003F5685"/>
    <w:rsid w:val="003F5698"/>
    <w:rsid w:val="003F57DE"/>
    <w:rsid w:val="003F5954"/>
    <w:rsid w:val="003F5AFF"/>
    <w:rsid w:val="003F5B35"/>
    <w:rsid w:val="003F5EA5"/>
    <w:rsid w:val="003F61FA"/>
    <w:rsid w:val="003F62FF"/>
    <w:rsid w:val="003F64E3"/>
    <w:rsid w:val="003F6698"/>
    <w:rsid w:val="003F6819"/>
    <w:rsid w:val="003F691F"/>
    <w:rsid w:val="003F695C"/>
    <w:rsid w:val="003F69E9"/>
    <w:rsid w:val="003F6B7A"/>
    <w:rsid w:val="003F6C6A"/>
    <w:rsid w:val="003F6F38"/>
    <w:rsid w:val="003F72A1"/>
    <w:rsid w:val="003F72B9"/>
    <w:rsid w:val="003F759B"/>
    <w:rsid w:val="003F7692"/>
    <w:rsid w:val="003F79D5"/>
    <w:rsid w:val="003F7BE7"/>
    <w:rsid w:val="003F7CF9"/>
    <w:rsid w:val="003F7E2F"/>
    <w:rsid w:val="003F7FB3"/>
    <w:rsid w:val="004003D7"/>
    <w:rsid w:val="0040049A"/>
    <w:rsid w:val="004006AC"/>
    <w:rsid w:val="00400819"/>
    <w:rsid w:val="00400971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873"/>
    <w:rsid w:val="004019E8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6B"/>
    <w:rsid w:val="00402890"/>
    <w:rsid w:val="00402907"/>
    <w:rsid w:val="0040297E"/>
    <w:rsid w:val="004029B4"/>
    <w:rsid w:val="00402E06"/>
    <w:rsid w:val="00403007"/>
    <w:rsid w:val="0040306B"/>
    <w:rsid w:val="004034B0"/>
    <w:rsid w:val="004035AE"/>
    <w:rsid w:val="004036B3"/>
    <w:rsid w:val="00403717"/>
    <w:rsid w:val="004037F8"/>
    <w:rsid w:val="00403A18"/>
    <w:rsid w:val="00403A57"/>
    <w:rsid w:val="00403A67"/>
    <w:rsid w:val="00403D66"/>
    <w:rsid w:val="00403D9F"/>
    <w:rsid w:val="00403ECE"/>
    <w:rsid w:val="00403FA2"/>
    <w:rsid w:val="00404039"/>
    <w:rsid w:val="00404378"/>
    <w:rsid w:val="00404609"/>
    <w:rsid w:val="004048DC"/>
    <w:rsid w:val="0040496E"/>
    <w:rsid w:val="00404BD7"/>
    <w:rsid w:val="00405062"/>
    <w:rsid w:val="00405108"/>
    <w:rsid w:val="00405152"/>
    <w:rsid w:val="004051B9"/>
    <w:rsid w:val="004051D7"/>
    <w:rsid w:val="0040541F"/>
    <w:rsid w:val="004055D9"/>
    <w:rsid w:val="00405635"/>
    <w:rsid w:val="0040570A"/>
    <w:rsid w:val="004058AC"/>
    <w:rsid w:val="00405937"/>
    <w:rsid w:val="004059FF"/>
    <w:rsid w:val="00405A25"/>
    <w:rsid w:val="00405A37"/>
    <w:rsid w:val="00405C7A"/>
    <w:rsid w:val="00405F13"/>
    <w:rsid w:val="004062E3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F8"/>
    <w:rsid w:val="00407875"/>
    <w:rsid w:val="00407963"/>
    <w:rsid w:val="0040796A"/>
    <w:rsid w:val="00407AA8"/>
    <w:rsid w:val="00407B9E"/>
    <w:rsid w:val="00407D05"/>
    <w:rsid w:val="00407DDC"/>
    <w:rsid w:val="004102AE"/>
    <w:rsid w:val="00410463"/>
    <w:rsid w:val="004106C5"/>
    <w:rsid w:val="004106D3"/>
    <w:rsid w:val="00410770"/>
    <w:rsid w:val="0041081C"/>
    <w:rsid w:val="0041089C"/>
    <w:rsid w:val="00410966"/>
    <w:rsid w:val="00410D8D"/>
    <w:rsid w:val="00410E02"/>
    <w:rsid w:val="0041106F"/>
    <w:rsid w:val="004119BC"/>
    <w:rsid w:val="00411B94"/>
    <w:rsid w:val="00412297"/>
    <w:rsid w:val="004123F4"/>
    <w:rsid w:val="00412542"/>
    <w:rsid w:val="00412820"/>
    <w:rsid w:val="00412882"/>
    <w:rsid w:val="004128C6"/>
    <w:rsid w:val="0041299E"/>
    <w:rsid w:val="00412B1C"/>
    <w:rsid w:val="00412D7B"/>
    <w:rsid w:val="00412DA4"/>
    <w:rsid w:val="00412FC7"/>
    <w:rsid w:val="004130EB"/>
    <w:rsid w:val="0041323C"/>
    <w:rsid w:val="00413579"/>
    <w:rsid w:val="00413666"/>
    <w:rsid w:val="00413792"/>
    <w:rsid w:val="004138A0"/>
    <w:rsid w:val="004138DE"/>
    <w:rsid w:val="00413945"/>
    <w:rsid w:val="00413E23"/>
    <w:rsid w:val="00413F17"/>
    <w:rsid w:val="00413FA4"/>
    <w:rsid w:val="004141BA"/>
    <w:rsid w:val="00414347"/>
    <w:rsid w:val="004144E5"/>
    <w:rsid w:val="004146E0"/>
    <w:rsid w:val="00414843"/>
    <w:rsid w:val="00414AD5"/>
    <w:rsid w:val="00414B18"/>
    <w:rsid w:val="00414EE0"/>
    <w:rsid w:val="004150A0"/>
    <w:rsid w:val="004151E8"/>
    <w:rsid w:val="004152FF"/>
    <w:rsid w:val="00415370"/>
    <w:rsid w:val="0041541C"/>
    <w:rsid w:val="0041550C"/>
    <w:rsid w:val="004156EF"/>
    <w:rsid w:val="0041578C"/>
    <w:rsid w:val="00415AEF"/>
    <w:rsid w:val="00415BA7"/>
    <w:rsid w:val="00415D69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7093"/>
    <w:rsid w:val="004170CE"/>
    <w:rsid w:val="00417207"/>
    <w:rsid w:val="004172D5"/>
    <w:rsid w:val="004172F8"/>
    <w:rsid w:val="00417659"/>
    <w:rsid w:val="0041765F"/>
    <w:rsid w:val="00417698"/>
    <w:rsid w:val="00417960"/>
    <w:rsid w:val="00417AF8"/>
    <w:rsid w:val="00417B69"/>
    <w:rsid w:val="00417B7B"/>
    <w:rsid w:val="00417C1A"/>
    <w:rsid w:val="00417D2B"/>
    <w:rsid w:val="00417DB3"/>
    <w:rsid w:val="00417F29"/>
    <w:rsid w:val="004200EC"/>
    <w:rsid w:val="00420121"/>
    <w:rsid w:val="00420591"/>
    <w:rsid w:val="004205A5"/>
    <w:rsid w:val="00420621"/>
    <w:rsid w:val="0042064A"/>
    <w:rsid w:val="004206B4"/>
    <w:rsid w:val="0042070F"/>
    <w:rsid w:val="00420763"/>
    <w:rsid w:val="00420884"/>
    <w:rsid w:val="004208FB"/>
    <w:rsid w:val="0042095D"/>
    <w:rsid w:val="00420CD1"/>
    <w:rsid w:val="00420EDC"/>
    <w:rsid w:val="004210F2"/>
    <w:rsid w:val="004211ED"/>
    <w:rsid w:val="00421230"/>
    <w:rsid w:val="00421243"/>
    <w:rsid w:val="004212DD"/>
    <w:rsid w:val="00421340"/>
    <w:rsid w:val="0042148C"/>
    <w:rsid w:val="004214E6"/>
    <w:rsid w:val="00421508"/>
    <w:rsid w:val="00421814"/>
    <w:rsid w:val="00421BC5"/>
    <w:rsid w:val="00421CB8"/>
    <w:rsid w:val="00421D7F"/>
    <w:rsid w:val="00421E82"/>
    <w:rsid w:val="00421EDD"/>
    <w:rsid w:val="0042212A"/>
    <w:rsid w:val="004221FD"/>
    <w:rsid w:val="00422253"/>
    <w:rsid w:val="0042290E"/>
    <w:rsid w:val="00422AAB"/>
    <w:rsid w:val="00422D93"/>
    <w:rsid w:val="00422E9E"/>
    <w:rsid w:val="004230AE"/>
    <w:rsid w:val="00423AC3"/>
    <w:rsid w:val="00424154"/>
    <w:rsid w:val="00424279"/>
    <w:rsid w:val="0042436C"/>
    <w:rsid w:val="004243A9"/>
    <w:rsid w:val="0042444C"/>
    <w:rsid w:val="00424517"/>
    <w:rsid w:val="0042468B"/>
    <w:rsid w:val="00424793"/>
    <w:rsid w:val="00424858"/>
    <w:rsid w:val="0042491D"/>
    <w:rsid w:val="004249E7"/>
    <w:rsid w:val="00424A7B"/>
    <w:rsid w:val="00424B8E"/>
    <w:rsid w:val="00424C67"/>
    <w:rsid w:val="00424FCC"/>
    <w:rsid w:val="0042534C"/>
    <w:rsid w:val="004253EB"/>
    <w:rsid w:val="00425877"/>
    <w:rsid w:val="0042587C"/>
    <w:rsid w:val="00425A7C"/>
    <w:rsid w:val="00425D0A"/>
    <w:rsid w:val="004261B9"/>
    <w:rsid w:val="00426300"/>
    <w:rsid w:val="0042637F"/>
    <w:rsid w:val="00426575"/>
    <w:rsid w:val="0042657F"/>
    <w:rsid w:val="0042693F"/>
    <w:rsid w:val="00426BD2"/>
    <w:rsid w:val="00426CAC"/>
    <w:rsid w:val="00426E36"/>
    <w:rsid w:val="00426E45"/>
    <w:rsid w:val="00426FCA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EE5"/>
    <w:rsid w:val="00427F09"/>
    <w:rsid w:val="00427FCC"/>
    <w:rsid w:val="00430133"/>
    <w:rsid w:val="004301E6"/>
    <w:rsid w:val="00430704"/>
    <w:rsid w:val="0043076F"/>
    <w:rsid w:val="00430927"/>
    <w:rsid w:val="00430CD6"/>
    <w:rsid w:val="00430D53"/>
    <w:rsid w:val="00430D70"/>
    <w:rsid w:val="00430F26"/>
    <w:rsid w:val="004311E8"/>
    <w:rsid w:val="00431407"/>
    <w:rsid w:val="00431917"/>
    <w:rsid w:val="004319EC"/>
    <w:rsid w:val="00431A39"/>
    <w:rsid w:val="00431BBD"/>
    <w:rsid w:val="00431DA9"/>
    <w:rsid w:val="00431E99"/>
    <w:rsid w:val="00431EC7"/>
    <w:rsid w:val="00431ED2"/>
    <w:rsid w:val="00432088"/>
    <w:rsid w:val="004320CC"/>
    <w:rsid w:val="004327E3"/>
    <w:rsid w:val="0043289C"/>
    <w:rsid w:val="00432B27"/>
    <w:rsid w:val="00432C58"/>
    <w:rsid w:val="00432D07"/>
    <w:rsid w:val="00432D2B"/>
    <w:rsid w:val="00432F9B"/>
    <w:rsid w:val="0043302F"/>
    <w:rsid w:val="0043313F"/>
    <w:rsid w:val="0043315F"/>
    <w:rsid w:val="0043322C"/>
    <w:rsid w:val="004332E8"/>
    <w:rsid w:val="004332EC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BF1"/>
    <w:rsid w:val="00433D45"/>
    <w:rsid w:val="00433E84"/>
    <w:rsid w:val="0043416E"/>
    <w:rsid w:val="00434231"/>
    <w:rsid w:val="004342D5"/>
    <w:rsid w:val="0043446E"/>
    <w:rsid w:val="00434640"/>
    <w:rsid w:val="004349B6"/>
    <w:rsid w:val="00434BDB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1E4"/>
    <w:rsid w:val="00436292"/>
    <w:rsid w:val="004364AD"/>
    <w:rsid w:val="00436541"/>
    <w:rsid w:val="004367CB"/>
    <w:rsid w:val="0043686B"/>
    <w:rsid w:val="00436BA2"/>
    <w:rsid w:val="00436D54"/>
    <w:rsid w:val="00436E1F"/>
    <w:rsid w:val="00436F3F"/>
    <w:rsid w:val="00436F51"/>
    <w:rsid w:val="004370CC"/>
    <w:rsid w:val="0043728C"/>
    <w:rsid w:val="0043740F"/>
    <w:rsid w:val="004374F2"/>
    <w:rsid w:val="0043772F"/>
    <w:rsid w:val="00437BA7"/>
    <w:rsid w:val="00437CA7"/>
    <w:rsid w:val="00437D71"/>
    <w:rsid w:val="00440002"/>
    <w:rsid w:val="004400FE"/>
    <w:rsid w:val="00440222"/>
    <w:rsid w:val="004402BE"/>
    <w:rsid w:val="004402DF"/>
    <w:rsid w:val="00440315"/>
    <w:rsid w:val="00440358"/>
    <w:rsid w:val="004403B5"/>
    <w:rsid w:val="004406AA"/>
    <w:rsid w:val="0044079E"/>
    <w:rsid w:val="00440816"/>
    <w:rsid w:val="00440867"/>
    <w:rsid w:val="00440A6D"/>
    <w:rsid w:val="00440E84"/>
    <w:rsid w:val="00441215"/>
    <w:rsid w:val="004412A1"/>
    <w:rsid w:val="00441365"/>
    <w:rsid w:val="00441418"/>
    <w:rsid w:val="004414A1"/>
    <w:rsid w:val="00441676"/>
    <w:rsid w:val="00441710"/>
    <w:rsid w:val="00441B41"/>
    <w:rsid w:val="00441BDF"/>
    <w:rsid w:val="00441C4C"/>
    <w:rsid w:val="00441D7D"/>
    <w:rsid w:val="00441E2D"/>
    <w:rsid w:val="00441E8F"/>
    <w:rsid w:val="00441F42"/>
    <w:rsid w:val="00441F57"/>
    <w:rsid w:val="00441F83"/>
    <w:rsid w:val="004423BF"/>
    <w:rsid w:val="004424A2"/>
    <w:rsid w:val="0044274C"/>
    <w:rsid w:val="0044275B"/>
    <w:rsid w:val="004429EB"/>
    <w:rsid w:val="00442E59"/>
    <w:rsid w:val="00443030"/>
    <w:rsid w:val="0044312A"/>
    <w:rsid w:val="0044320A"/>
    <w:rsid w:val="00443287"/>
    <w:rsid w:val="004433A3"/>
    <w:rsid w:val="00443469"/>
    <w:rsid w:val="004434E0"/>
    <w:rsid w:val="004434FD"/>
    <w:rsid w:val="00443516"/>
    <w:rsid w:val="004437C3"/>
    <w:rsid w:val="0044392C"/>
    <w:rsid w:val="00443C49"/>
    <w:rsid w:val="00443CAF"/>
    <w:rsid w:val="00443CFF"/>
    <w:rsid w:val="00443E17"/>
    <w:rsid w:val="0044411B"/>
    <w:rsid w:val="00444262"/>
    <w:rsid w:val="004445E1"/>
    <w:rsid w:val="00444619"/>
    <w:rsid w:val="0044461B"/>
    <w:rsid w:val="004448EA"/>
    <w:rsid w:val="00444991"/>
    <w:rsid w:val="00444A7C"/>
    <w:rsid w:val="00444A84"/>
    <w:rsid w:val="00444AA2"/>
    <w:rsid w:val="00444FCD"/>
    <w:rsid w:val="00445082"/>
    <w:rsid w:val="00445196"/>
    <w:rsid w:val="00445271"/>
    <w:rsid w:val="0044534A"/>
    <w:rsid w:val="0044554D"/>
    <w:rsid w:val="00445617"/>
    <w:rsid w:val="004456A0"/>
    <w:rsid w:val="00445A9C"/>
    <w:rsid w:val="00445B45"/>
    <w:rsid w:val="00445C45"/>
    <w:rsid w:val="00445CE5"/>
    <w:rsid w:val="00445D10"/>
    <w:rsid w:val="00445E76"/>
    <w:rsid w:val="00446155"/>
    <w:rsid w:val="00446229"/>
    <w:rsid w:val="00446250"/>
    <w:rsid w:val="00446361"/>
    <w:rsid w:val="004464BE"/>
    <w:rsid w:val="004464DF"/>
    <w:rsid w:val="00446639"/>
    <w:rsid w:val="0044665B"/>
    <w:rsid w:val="004467D2"/>
    <w:rsid w:val="00446AB0"/>
    <w:rsid w:val="00446BFE"/>
    <w:rsid w:val="00446C35"/>
    <w:rsid w:val="00447212"/>
    <w:rsid w:val="0044723A"/>
    <w:rsid w:val="004473D6"/>
    <w:rsid w:val="004474F9"/>
    <w:rsid w:val="00447661"/>
    <w:rsid w:val="004477DC"/>
    <w:rsid w:val="00447BB8"/>
    <w:rsid w:val="00447BE7"/>
    <w:rsid w:val="00447D24"/>
    <w:rsid w:val="00450012"/>
    <w:rsid w:val="00450237"/>
    <w:rsid w:val="004504FF"/>
    <w:rsid w:val="00450590"/>
    <w:rsid w:val="00450661"/>
    <w:rsid w:val="00450C06"/>
    <w:rsid w:val="00450E30"/>
    <w:rsid w:val="004511FA"/>
    <w:rsid w:val="00451322"/>
    <w:rsid w:val="0045141E"/>
    <w:rsid w:val="00451545"/>
    <w:rsid w:val="00451571"/>
    <w:rsid w:val="004515C0"/>
    <w:rsid w:val="004516E2"/>
    <w:rsid w:val="00451919"/>
    <w:rsid w:val="00451BC0"/>
    <w:rsid w:val="00451D49"/>
    <w:rsid w:val="00451E3C"/>
    <w:rsid w:val="00452011"/>
    <w:rsid w:val="0045203F"/>
    <w:rsid w:val="0045207E"/>
    <w:rsid w:val="004522C5"/>
    <w:rsid w:val="0045272A"/>
    <w:rsid w:val="00452766"/>
    <w:rsid w:val="00452A31"/>
    <w:rsid w:val="00452C3B"/>
    <w:rsid w:val="00452CED"/>
    <w:rsid w:val="00452E51"/>
    <w:rsid w:val="00452E7B"/>
    <w:rsid w:val="00453195"/>
    <w:rsid w:val="00453541"/>
    <w:rsid w:val="00453865"/>
    <w:rsid w:val="004538D3"/>
    <w:rsid w:val="00453C1F"/>
    <w:rsid w:val="00453E77"/>
    <w:rsid w:val="00453F18"/>
    <w:rsid w:val="00453F3B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4BE"/>
    <w:rsid w:val="00455597"/>
    <w:rsid w:val="004555CB"/>
    <w:rsid w:val="004556F4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7A8"/>
    <w:rsid w:val="004568A2"/>
    <w:rsid w:val="00456AF9"/>
    <w:rsid w:val="00456B53"/>
    <w:rsid w:val="00456BC5"/>
    <w:rsid w:val="00456BFF"/>
    <w:rsid w:val="00456CFA"/>
    <w:rsid w:val="00456D39"/>
    <w:rsid w:val="00456FD9"/>
    <w:rsid w:val="004570BD"/>
    <w:rsid w:val="0045716D"/>
    <w:rsid w:val="0045717A"/>
    <w:rsid w:val="00457251"/>
    <w:rsid w:val="004573DB"/>
    <w:rsid w:val="004573EE"/>
    <w:rsid w:val="00457456"/>
    <w:rsid w:val="00457581"/>
    <w:rsid w:val="004577AC"/>
    <w:rsid w:val="004577FF"/>
    <w:rsid w:val="00457AC4"/>
    <w:rsid w:val="00457BCF"/>
    <w:rsid w:val="00457BD8"/>
    <w:rsid w:val="00457D06"/>
    <w:rsid w:val="00457F19"/>
    <w:rsid w:val="0046024A"/>
    <w:rsid w:val="00460679"/>
    <w:rsid w:val="00460722"/>
    <w:rsid w:val="004607A1"/>
    <w:rsid w:val="00460A2D"/>
    <w:rsid w:val="00460CE3"/>
    <w:rsid w:val="00460D25"/>
    <w:rsid w:val="00460E14"/>
    <w:rsid w:val="00461041"/>
    <w:rsid w:val="00461586"/>
    <w:rsid w:val="00461869"/>
    <w:rsid w:val="00461899"/>
    <w:rsid w:val="004619A7"/>
    <w:rsid w:val="004619D1"/>
    <w:rsid w:val="00461A49"/>
    <w:rsid w:val="00461B37"/>
    <w:rsid w:val="00461CD0"/>
    <w:rsid w:val="00461D4C"/>
    <w:rsid w:val="00461ED5"/>
    <w:rsid w:val="00462127"/>
    <w:rsid w:val="00462322"/>
    <w:rsid w:val="0046260A"/>
    <w:rsid w:val="0046289B"/>
    <w:rsid w:val="00462970"/>
    <w:rsid w:val="00462B2A"/>
    <w:rsid w:val="00462B95"/>
    <w:rsid w:val="00462BD7"/>
    <w:rsid w:val="00462CB4"/>
    <w:rsid w:val="00462E5C"/>
    <w:rsid w:val="00462FA9"/>
    <w:rsid w:val="004631ED"/>
    <w:rsid w:val="0046322D"/>
    <w:rsid w:val="0046326D"/>
    <w:rsid w:val="0046377C"/>
    <w:rsid w:val="004638A5"/>
    <w:rsid w:val="004638AA"/>
    <w:rsid w:val="0046397B"/>
    <w:rsid w:val="00463A57"/>
    <w:rsid w:val="00463B31"/>
    <w:rsid w:val="00464014"/>
    <w:rsid w:val="004643EC"/>
    <w:rsid w:val="0046442F"/>
    <w:rsid w:val="00464444"/>
    <w:rsid w:val="0046457F"/>
    <w:rsid w:val="00464751"/>
    <w:rsid w:val="004647C4"/>
    <w:rsid w:val="00464CBA"/>
    <w:rsid w:val="00464D4A"/>
    <w:rsid w:val="00464EC3"/>
    <w:rsid w:val="00464FDC"/>
    <w:rsid w:val="00465258"/>
    <w:rsid w:val="00465440"/>
    <w:rsid w:val="004655B7"/>
    <w:rsid w:val="004655C7"/>
    <w:rsid w:val="0046561C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5F1E"/>
    <w:rsid w:val="004660BB"/>
    <w:rsid w:val="00466105"/>
    <w:rsid w:val="004661CA"/>
    <w:rsid w:val="004661DB"/>
    <w:rsid w:val="00466316"/>
    <w:rsid w:val="004664B3"/>
    <w:rsid w:val="00466578"/>
    <w:rsid w:val="00466836"/>
    <w:rsid w:val="004668AA"/>
    <w:rsid w:val="00466B47"/>
    <w:rsid w:val="00466C14"/>
    <w:rsid w:val="00466E04"/>
    <w:rsid w:val="00466F7F"/>
    <w:rsid w:val="0046758B"/>
    <w:rsid w:val="0046773F"/>
    <w:rsid w:val="00467CF1"/>
    <w:rsid w:val="00467CF9"/>
    <w:rsid w:val="00467D5D"/>
    <w:rsid w:val="00470064"/>
    <w:rsid w:val="004701F1"/>
    <w:rsid w:val="00470340"/>
    <w:rsid w:val="004703E3"/>
    <w:rsid w:val="0047042B"/>
    <w:rsid w:val="00470444"/>
    <w:rsid w:val="00470571"/>
    <w:rsid w:val="00470992"/>
    <w:rsid w:val="00470A1C"/>
    <w:rsid w:val="00470A6E"/>
    <w:rsid w:val="00470AC8"/>
    <w:rsid w:val="00470CBB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DC9"/>
    <w:rsid w:val="0047202B"/>
    <w:rsid w:val="004720C7"/>
    <w:rsid w:val="00472353"/>
    <w:rsid w:val="00472476"/>
    <w:rsid w:val="00472937"/>
    <w:rsid w:val="00472BB2"/>
    <w:rsid w:val="00472CAD"/>
    <w:rsid w:val="00472CC8"/>
    <w:rsid w:val="004731ED"/>
    <w:rsid w:val="00473514"/>
    <w:rsid w:val="0047386D"/>
    <w:rsid w:val="00473A0C"/>
    <w:rsid w:val="00473A6A"/>
    <w:rsid w:val="00473AF2"/>
    <w:rsid w:val="00473E32"/>
    <w:rsid w:val="00473E6F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CE"/>
    <w:rsid w:val="004758D4"/>
    <w:rsid w:val="00475E25"/>
    <w:rsid w:val="00476049"/>
    <w:rsid w:val="00476118"/>
    <w:rsid w:val="00476322"/>
    <w:rsid w:val="00476655"/>
    <w:rsid w:val="00476662"/>
    <w:rsid w:val="0047669A"/>
    <w:rsid w:val="00476D6C"/>
    <w:rsid w:val="00476DD3"/>
    <w:rsid w:val="00476DF6"/>
    <w:rsid w:val="00476DFC"/>
    <w:rsid w:val="00477232"/>
    <w:rsid w:val="004772EE"/>
    <w:rsid w:val="00477439"/>
    <w:rsid w:val="004774FA"/>
    <w:rsid w:val="004775D8"/>
    <w:rsid w:val="0047777E"/>
    <w:rsid w:val="004779E6"/>
    <w:rsid w:val="00477A22"/>
    <w:rsid w:val="00477B4A"/>
    <w:rsid w:val="00477CF6"/>
    <w:rsid w:val="00477E72"/>
    <w:rsid w:val="00480014"/>
    <w:rsid w:val="00480171"/>
    <w:rsid w:val="004803B1"/>
    <w:rsid w:val="0048057C"/>
    <w:rsid w:val="00480699"/>
    <w:rsid w:val="004806DD"/>
    <w:rsid w:val="004807B7"/>
    <w:rsid w:val="004808FB"/>
    <w:rsid w:val="00480B5B"/>
    <w:rsid w:val="00480D13"/>
    <w:rsid w:val="00480DC5"/>
    <w:rsid w:val="00480F35"/>
    <w:rsid w:val="00480F88"/>
    <w:rsid w:val="00481030"/>
    <w:rsid w:val="0048106D"/>
    <w:rsid w:val="0048140E"/>
    <w:rsid w:val="004816EB"/>
    <w:rsid w:val="00481826"/>
    <w:rsid w:val="00481875"/>
    <w:rsid w:val="00481BE3"/>
    <w:rsid w:val="00481E2E"/>
    <w:rsid w:val="00481F41"/>
    <w:rsid w:val="0048203B"/>
    <w:rsid w:val="00482393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83B"/>
    <w:rsid w:val="00483BF6"/>
    <w:rsid w:val="00483C92"/>
    <w:rsid w:val="00483CAD"/>
    <w:rsid w:val="00483D97"/>
    <w:rsid w:val="004841B1"/>
    <w:rsid w:val="00484228"/>
    <w:rsid w:val="00484276"/>
    <w:rsid w:val="004847B0"/>
    <w:rsid w:val="00484883"/>
    <w:rsid w:val="00484C94"/>
    <w:rsid w:val="00484CF4"/>
    <w:rsid w:val="00484DA3"/>
    <w:rsid w:val="004850EE"/>
    <w:rsid w:val="004850FB"/>
    <w:rsid w:val="00485314"/>
    <w:rsid w:val="00485432"/>
    <w:rsid w:val="00485AA2"/>
    <w:rsid w:val="00485AC3"/>
    <w:rsid w:val="00485E9C"/>
    <w:rsid w:val="00485ED4"/>
    <w:rsid w:val="00485F7F"/>
    <w:rsid w:val="004862C4"/>
    <w:rsid w:val="004863AA"/>
    <w:rsid w:val="00486415"/>
    <w:rsid w:val="0048659D"/>
    <w:rsid w:val="00486725"/>
    <w:rsid w:val="00486847"/>
    <w:rsid w:val="00486ABD"/>
    <w:rsid w:val="00486B1A"/>
    <w:rsid w:val="00486B81"/>
    <w:rsid w:val="00486BAC"/>
    <w:rsid w:val="00486D04"/>
    <w:rsid w:val="00486E19"/>
    <w:rsid w:val="004871C7"/>
    <w:rsid w:val="004871E9"/>
    <w:rsid w:val="00487350"/>
    <w:rsid w:val="004873C5"/>
    <w:rsid w:val="00487699"/>
    <w:rsid w:val="004878AA"/>
    <w:rsid w:val="004878D7"/>
    <w:rsid w:val="00487A07"/>
    <w:rsid w:val="00487A60"/>
    <w:rsid w:val="00487A97"/>
    <w:rsid w:val="00487B1B"/>
    <w:rsid w:val="00487F3F"/>
    <w:rsid w:val="00487F50"/>
    <w:rsid w:val="00490277"/>
    <w:rsid w:val="004902E5"/>
    <w:rsid w:val="00490520"/>
    <w:rsid w:val="00490624"/>
    <w:rsid w:val="004906EC"/>
    <w:rsid w:val="004907A7"/>
    <w:rsid w:val="00490955"/>
    <w:rsid w:val="00490976"/>
    <w:rsid w:val="00490A6E"/>
    <w:rsid w:val="00490CE3"/>
    <w:rsid w:val="00490D71"/>
    <w:rsid w:val="00490E70"/>
    <w:rsid w:val="00490EF6"/>
    <w:rsid w:val="00490F5C"/>
    <w:rsid w:val="0049106A"/>
    <w:rsid w:val="004910CA"/>
    <w:rsid w:val="004910D9"/>
    <w:rsid w:val="0049122E"/>
    <w:rsid w:val="00491395"/>
    <w:rsid w:val="004914AB"/>
    <w:rsid w:val="004918BD"/>
    <w:rsid w:val="00491A75"/>
    <w:rsid w:val="00491B2A"/>
    <w:rsid w:val="00491E6B"/>
    <w:rsid w:val="00492092"/>
    <w:rsid w:val="00492293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8F9"/>
    <w:rsid w:val="00493CE8"/>
    <w:rsid w:val="00493EEC"/>
    <w:rsid w:val="00493FE9"/>
    <w:rsid w:val="0049427C"/>
    <w:rsid w:val="00494348"/>
    <w:rsid w:val="00494A37"/>
    <w:rsid w:val="00494C43"/>
    <w:rsid w:val="00494CBB"/>
    <w:rsid w:val="00494CE2"/>
    <w:rsid w:val="004952F4"/>
    <w:rsid w:val="00495565"/>
    <w:rsid w:val="00495663"/>
    <w:rsid w:val="00495765"/>
    <w:rsid w:val="0049590C"/>
    <w:rsid w:val="00495B54"/>
    <w:rsid w:val="00495B9F"/>
    <w:rsid w:val="0049602D"/>
    <w:rsid w:val="004961E9"/>
    <w:rsid w:val="004962AD"/>
    <w:rsid w:val="004962FE"/>
    <w:rsid w:val="004967E5"/>
    <w:rsid w:val="0049688E"/>
    <w:rsid w:val="00496925"/>
    <w:rsid w:val="0049694E"/>
    <w:rsid w:val="00496A38"/>
    <w:rsid w:val="00496A9C"/>
    <w:rsid w:val="00496B61"/>
    <w:rsid w:val="00497162"/>
    <w:rsid w:val="00497318"/>
    <w:rsid w:val="0049732C"/>
    <w:rsid w:val="00497391"/>
    <w:rsid w:val="004973AE"/>
    <w:rsid w:val="004975CC"/>
    <w:rsid w:val="00497683"/>
    <w:rsid w:val="00497777"/>
    <w:rsid w:val="004977D2"/>
    <w:rsid w:val="004978A8"/>
    <w:rsid w:val="00497E1B"/>
    <w:rsid w:val="00497E7B"/>
    <w:rsid w:val="004A001D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071"/>
    <w:rsid w:val="004A110E"/>
    <w:rsid w:val="004A140B"/>
    <w:rsid w:val="004A1446"/>
    <w:rsid w:val="004A1835"/>
    <w:rsid w:val="004A18D8"/>
    <w:rsid w:val="004A195A"/>
    <w:rsid w:val="004A1A83"/>
    <w:rsid w:val="004A1D46"/>
    <w:rsid w:val="004A1D57"/>
    <w:rsid w:val="004A1E39"/>
    <w:rsid w:val="004A2022"/>
    <w:rsid w:val="004A2081"/>
    <w:rsid w:val="004A249F"/>
    <w:rsid w:val="004A2683"/>
    <w:rsid w:val="004A276A"/>
    <w:rsid w:val="004A29BB"/>
    <w:rsid w:val="004A2A4A"/>
    <w:rsid w:val="004A2B6F"/>
    <w:rsid w:val="004A2C3A"/>
    <w:rsid w:val="004A2D80"/>
    <w:rsid w:val="004A2EFB"/>
    <w:rsid w:val="004A339F"/>
    <w:rsid w:val="004A351E"/>
    <w:rsid w:val="004A3733"/>
    <w:rsid w:val="004A380E"/>
    <w:rsid w:val="004A3819"/>
    <w:rsid w:val="004A3B74"/>
    <w:rsid w:val="004A3E04"/>
    <w:rsid w:val="004A400F"/>
    <w:rsid w:val="004A4215"/>
    <w:rsid w:val="004A42F0"/>
    <w:rsid w:val="004A42F1"/>
    <w:rsid w:val="004A4359"/>
    <w:rsid w:val="004A43C9"/>
    <w:rsid w:val="004A45AD"/>
    <w:rsid w:val="004A4778"/>
    <w:rsid w:val="004A4792"/>
    <w:rsid w:val="004A48D8"/>
    <w:rsid w:val="004A4A9E"/>
    <w:rsid w:val="004A50B3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729"/>
    <w:rsid w:val="004A7799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A87"/>
    <w:rsid w:val="004B0A8F"/>
    <w:rsid w:val="004B0B42"/>
    <w:rsid w:val="004B0CFB"/>
    <w:rsid w:val="004B1A36"/>
    <w:rsid w:val="004B1A85"/>
    <w:rsid w:val="004B1A95"/>
    <w:rsid w:val="004B1BB0"/>
    <w:rsid w:val="004B1D39"/>
    <w:rsid w:val="004B20A6"/>
    <w:rsid w:val="004B226C"/>
    <w:rsid w:val="004B2270"/>
    <w:rsid w:val="004B234C"/>
    <w:rsid w:val="004B278F"/>
    <w:rsid w:val="004B29E6"/>
    <w:rsid w:val="004B2C1F"/>
    <w:rsid w:val="004B2D3B"/>
    <w:rsid w:val="004B3248"/>
    <w:rsid w:val="004B32EE"/>
    <w:rsid w:val="004B33BC"/>
    <w:rsid w:val="004B34A7"/>
    <w:rsid w:val="004B352F"/>
    <w:rsid w:val="004B359E"/>
    <w:rsid w:val="004B35B1"/>
    <w:rsid w:val="004B3719"/>
    <w:rsid w:val="004B374D"/>
    <w:rsid w:val="004B3B45"/>
    <w:rsid w:val="004B3DB9"/>
    <w:rsid w:val="004B3E67"/>
    <w:rsid w:val="004B414D"/>
    <w:rsid w:val="004B4180"/>
    <w:rsid w:val="004B419A"/>
    <w:rsid w:val="004B41CD"/>
    <w:rsid w:val="004B4846"/>
    <w:rsid w:val="004B4A25"/>
    <w:rsid w:val="004B4A44"/>
    <w:rsid w:val="004B4B6B"/>
    <w:rsid w:val="004B4BC6"/>
    <w:rsid w:val="004B4C8D"/>
    <w:rsid w:val="004B5280"/>
    <w:rsid w:val="004B5317"/>
    <w:rsid w:val="004B5409"/>
    <w:rsid w:val="004B5840"/>
    <w:rsid w:val="004B5869"/>
    <w:rsid w:val="004B594F"/>
    <w:rsid w:val="004B5965"/>
    <w:rsid w:val="004B5A6E"/>
    <w:rsid w:val="004B5B8D"/>
    <w:rsid w:val="004B5C1C"/>
    <w:rsid w:val="004B5D4C"/>
    <w:rsid w:val="004B5DE3"/>
    <w:rsid w:val="004B5ECA"/>
    <w:rsid w:val="004B5EF7"/>
    <w:rsid w:val="004B613A"/>
    <w:rsid w:val="004B61DC"/>
    <w:rsid w:val="004B66D7"/>
    <w:rsid w:val="004B67A3"/>
    <w:rsid w:val="004B68F9"/>
    <w:rsid w:val="004B694F"/>
    <w:rsid w:val="004B6B1D"/>
    <w:rsid w:val="004B6BB8"/>
    <w:rsid w:val="004B6C07"/>
    <w:rsid w:val="004B6C51"/>
    <w:rsid w:val="004B6DD6"/>
    <w:rsid w:val="004B7350"/>
    <w:rsid w:val="004B760F"/>
    <w:rsid w:val="004B7659"/>
    <w:rsid w:val="004B7709"/>
    <w:rsid w:val="004B7795"/>
    <w:rsid w:val="004B77BA"/>
    <w:rsid w:val="004B7953"/>
    <w:rsid w:val="004B7957"/>
    <w:rsid w:val="004B7B7B"/>
    <w:rsid w:val="004B7CA7"/>
    <w:rsid w:val="004B7D00"/>
    <w:rsid w:val="004B7F7B"/>
    <w:rsid w:val="004C0079"/>
    <w:rsid w:val="004C00BB"/>
    <w:rsid w:val="004C0404"/>
    <w:rsid w:val="004C067E"/>
    <w:rsid w:val="004C0709"/>
    <w:rsid w:val="004C08CA"/>
    <w:rsid w:val="004C0932"/>
    <w:rsid w:val="004C0ADE"/>
    <w:rsid w:val="004C0BCC"/>
    <w:rsid w:val="004C0C97"/>
    <w:rsid w:val="004C0CA6"/>
    <w:rsid w:val="004C0E25"/>
    <w:rsid w:val="004C126C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7FE"/>
    <w:rsid w:val="004C2890"/>
    <w:rsid w:val="004C2936"/>
    <w:rsid w:val="004C2997"/>
    <w:rsid w:val="004C2BB0"/>
    <w:rsid w:val="004C2C60"/>
    <w:rsid w:val="004C2DBE"/>
    <w:rsid w:val="004C2E32"/>
    <w:rsid w:val="004C2FCB"/>
    <w:rsid w:val="004C3057"/>
    <w:rsid w:val="004C331E"/>
    <w:rsid w:val="004C3578"/>
    <w:rsid w:val="004C3B22"/>
    <w:rsid w:val="004C3E0C"/>
    <w:rsid w:val="004C3E2A"/>
    <w:rsid w:val="004C3EAA"/>
    <w:rsid w:val="004C3F86"/>
    <w:rsid w:val="004C41B1"/>
    <w:rsid w:val="004C4375"/>
    <w:rsid w:val="004C43C5"/>
    <w:rsid w:val="004C446A"/>
    <w:rsid w:val="004C4480"/>
    <w:rsid w:val="004C44DC"/>
    <w:rsid w:val="004C455E"/>
    <w:rsid w:val="004C4660"/>
    <w:rsid w:val="004C472B"/>
    <w:rsid w:val="004C48A2"/>
    <w:rsid w:val="004C4AD8"/>
    <w:rsid w:val="004C4B6E"/>
    <w:rsid w:val="004C4C07"/>
    <w:rsid w:val="004C5026"/>
    <w:rsid w:val="004C50B5"/>
    <w:rsid w:val="004C521B"/>
    <w:rsid w:val="004C5355"/>
    <w:rsid w:val="004C53B2"/>
    <w:rsid w:val="004C5B54"/>
    <w:rsid w:val="004C5C34"/>
    <w:rsid w:val="004C5C7E"/>
    <w:rsid w:val="004C5D7B"/>
    <w:rsid w:val="004C6184"/>
    <w:rsid w:val="004C6467"/>
    <w:rsid w:val="004C64D8"/>
    <w:rsid w:val="004C6642"/>
    <w:rsid w:val="004C6831"/>
    <w:rsid w:val="004C6A4E"/>
    <w:rsid w:val="004C6A57"/>
    <w:rsid w:val="004C6A74"/>
    <w:rsid w:val="004C6B47"/>
    <w:rsid w:val="004C6ECF"/>
    <w:rsid w:val="004C7020"/>
    <w:rsid w:val="004C70F3"/>
    <w:rsid w:val="004C739A"/>
    <w:rsid w:val="004C756F"/>
    <w:rsid w:val="004C7B6A"/>
    <w:rsid w:val="004C7B90"/>
    <w:rsid w:val="004C7E6E"/>
    <w:rsid w:val="004C7F1F"/>
    <w:rsid w:val="004C7F9F"/>
    <w:rsid w:val="004C7FF7"/>
    <w:rsid w:val="004D01C2"/>
    <w:rsid w:val="004D0255"/>
    <w:rsid w:val="004D051D"/>
    <w:rsid w:val="004D06E1"/>
    <w:rsid w:val="004D07F5"/>
    <w:rsid w:val="004D0D96"/>
    <w:rsid w:val="004D0E88"/>
    <w:rsid w:val="004D1121"/>
    <w:rsid w:val="004D116E"/>
    <w:rsid w:val="004D12F3"/>
    <w:rsid w:val="004D1356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5B8"/>
    <w:rsid w:val="004D2606"/>
    <w:rsid w:val="004D26C5"/>
    <w:rsid w:val="004D273E"/>
    <w:rsid w:val="004D28AB"/>
    <w:rsid w:val="004D29FE"/>
    <w:rsid w:val="004D2B62"/>
    <w:rsid w:val="004D2D3A"/>
    <w:rsid w:val="004D2D3C"/>
    <w:rsid w:val="004D2F54"/>
    <w:rsid w:val="004D2FA6"/>
    <w:rsid w:val="004D303B"/>
    <w:rsid w:val="004D3042"/>
    <w:rsid w:val="004D3263"/>
    <w:rsid w:val="004D3312"/>
    <w:rsid w:val="004D373A"/>
    <w:rsid w:val="004D3759"/>
    <w:rsid w:val="004D37B2"/>
    <w:rsid w:val="004D3953"/>
    <w:rsid w:val="004D3B96"/>
    <w:rsid w:val="004D3FA0"/>
    <w:rsid w:val="004D45DF"/>
    <w:rsid w:val="004D478A"/>
    <w:rsid w:val="004D49B5"/>
    <w:rsid w:val="004D4C0F"/>
    <w:rsid w:val="004D5277"/>
    <w:rsid w:val="004D5849"/>
    <w:rsid w:val="004D5B0F"/>
    <w:rsid w:val="004D5BEE"/>
    <w:rsid w:val="004D5C30"/>
    <w:rsid w:val="004D5C78"/>
    <w:rsid w:val="004D6018"/>
    <w:rsid w:val="004D608E"/>
    <w:rsid w:val="004D6090"/>
    <w:rsid w:val="004D62A6"/>
    <w:rsid w:val="004D69E8"/>
    <w:rsid w:val="004D6AC5"/>
    <w:rsid w:val="004D6E5A"/>
    <w:rsid w:val="004D736C"/>
    <w:rsid w:val="004D7430"/>
    <w:rsid w:val="004D74E8"/>
    <w:rsid w:val="004D78BF"/>
    <w:rsid w:val="004D78F0"/>
    <w:rsid w:val="004D7A1D"/>
    <w:rsid w:val="004D7A58"/>
    <w:rsid w:val="004D7CC1"/>
    <w:rsid w:val="004D7F6C"/>
    <w:rsid w:val="004E01B4"/>
    <w:rsid w:val="004E04DA"/>
    <w:rsid w:val="004E04E1"/>
    <w:rsid w:val="004E05DF"/>
    <w:rsid w:val="004E0615"/>
    <w:rsid w:val="004E085B"/>
    <w:rsid w:val="004E095C"/>
    <w:rsid w:val="004E0BCD"/>
    <w:rsid w:val="004E0C72"/>
    <w:rsid w:val="004E0CBC"/>
    <w:rsid w:val="004E0DCB"/>
    <w:rsid w:val="004E0E8E"/>
    <w:rsid w:val="004E0EC8"/>
    <w:rsid w:val="004E0F26"/>
    <w:rsid w:val="004E115D"/>
    <w:rsid w:val="004E1186"/>
    <w:rsid w:val="004E11E3"/>
    <w:rsid w:val="004E1521"/>
    <w:rsid w:val="004E1CDC"/>
    <w:rsid w:val="004E1D4A"/>
    <w:rsid w:val="004E2078"/>
    <w:rsid w:val="004E20BA"/>
    <w:rsid w:val="004E2159"/>
    <w:rsid w:val="004E2254"/>
    <w:rsid w:val="004E22AD"/>
    <w:rsid w:val="004E22E3"/>
    <w:rsid w:val="004E24A9"/>
    <w:rsid w:val="004E26D4"/>
    <w:rsid w:val="004E27A4"/>
    <w:rsid w:val="004E288B"/>
    <w:rsid w:val="004E2917"/>
    <w:rsid w:val="004E29FD"/>
    <w:rsid w:val="004E2B41"/>
    <w:rsid w:val="004E2BBC"/>
    <w:rsid w:val="004E2C12"/>
    <w:rsid w:val="004E2C96"/>
    <w:rsid w:val="004E2E23"/>
    <w:rsid w:val="004E2E95"/>
    <w:rsid w:val="004E2F14"/>
    <w:rsid w:val="004E2FA7"/>
    <w:rsid w:val="004E30CB"/>
    <w:rsid w:val="004E315C"/>
    <w:rsid w:val="004E3359"/>
    <w:rsid w:val="004E3516"/>
    <w:rsid w:val="004E353C"/>
    <w:rsid w:val="004E35FC"/>
    <w:rsid w:val="004E3634"/>
    <w:rsid w:val="004E36F0"/>
    <w:rsid w:val="004E390B"/>
    <w:rsid w:val="004E397A"/>
    <w:rsid w:val="004E39BD"/>
    <w:rsid w:val="004E39E9"/>
    <w:rsid w:val="004E3A1B"/>
    <w:rsid w:val="004E3D57"/>
    <w:rsid w:val="004E3E95"/>
    <w:rsid w:val="004E44F3"/>
    <w:rsid w:val="004E4565"/>
    <w:rsid w:val="004E478A"/>
    <w:rsid w:val="004E4941"/>
    <w:rsid w:val="004E4A39"/>
    <w:rsid w:val="004E4AB7"/>
    <w:rsid w:val="004E4B67"/>
    <w:rsid w:val="004E4C52"/>
    <w:rsid w:val="004E4CC8"/>
    <w:rsid w:val="004E4E1A"/>
    <w:rsid w:val="004E4E5B"/>
    <w:rsid w:val="004E50B4"/>
    <w:rsid w:val="004E512F"/>
    <w:rsid w:val="004E519D"/>
    <w:rsid w:val="004E532E"/>
    <w:rsid w:val="004E53F0"/>
    <w:rsid w:val="004E55D6"/>
    <w:rsid w:val="004E5661"/>
    <w:rsid w:val="004E5C96"/>
    <w:rsid w:val="004E5D55"/>
    <w:rsid w:val="004E5D58"/>
    <w:rsid w:val="004E5FBB"/>
    <w:rsid w:val="004E63B1"/>
    <w:rsid w:val="004E63D5"/>
    <w:rsid w:val="004E68DF"/>
    <w:rsid w:val="004E69B8"/>
    <w:rsid w:val="004E6EC8"/>
    <w:rsid w:val="004E70DA"/>
    <w:rsid w:val="004E78C6"/>
    <w:rsid w:val="004E78FB"/>
    <w:rsid w:val="004E7986"/>
    <w:rsid w:val="004E7A55"/>
    <w:rsid w:val="004E7C71"/>
    <w:rsid w:val="004F0116"/>
    <w:rsid w:val="004F03C2"/>
    <w:rsid w:val="004F04EA"/>
    <w:rsid w:val="004F06BB"/>
    <w:rsid w:val="004F08EA"/>
    <w:rsid w:val="004F0C2C"/>
    <w:rsid w:val="004F0FC8"/>
    <w:rsid w:val="004F1030"/>
    <w:rsid w:val="004F11F7"/>
    <w:rsid w:val="004F12E2"/>
    <w:rsid w:val="004F13CE"/>
    <w:rsid w:val="004F1647"/>
    <w:rsid w:val="004F16EF"/>
    <w:rsid w:val="004F16F4"/>
    <w:rsid w:val="004F17FD"/>
    <w:rsid w:val="004F1D7C"/>
    <w:rsid w:val="004F1DE3"/>
    <w:rsid w:val="004F1E35"/>
    <w:rsid w:val="004F1E7F"/>
    <w:rsid w:val="004F1F74"/>
    <w:rsid w:val="004F207A"/>
    <w:rsid w:val="004F21C5"/>
    <w:rsid w:val="004F23CA"/>
    <w:rsid w:val="004F2445"/>
    <w:rsid w:val="004F24CE"/>
    <w:rsid w:val="004F255B"/>
    <w:rsid w:val="004F27EE"/>
    <w:rsid w:val="004F2971"/>
    <w:rsid w:val="004F2988"/>
    <w:rsid w:val="004F2BE3"/>
    <w:rsid w:val="004F2FA3"/>
    <w:rsid w:val="004F3207"/>
    <w:rsid w:val="004F3441"/>
    <w:rsid w:val="004F3823"/>
    <w:rsid w:val="004F39BB"/>
    <w:rsid w:val="004F3BDA"/>
    <w:rsid w:val="004F3D0C"/>
    <w:rsid w:val="004F3FA9"/>
    <w:rsid w:val="004F4026"/>
    <w:rsid w:val="004F43E9"/>
    <w:rsid w:val="004F4926"/>
    <w:rsid w:val="004F4B5B"/>
    <w:rsid w:val="004F4BA3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8FA"/>
    <w:rsid w:val="004F5BC9"/>
    <w:rsid w:val="004F5C59"/>
    <w:rsid w:val="004F5C60"/>
    <w:rsid w:val="004F5C8C"/>
    <w:rsid w:val="004F5D9B"/>
    <w:rsid w:val="004F6397"/>
    <w:rsid w:val="004F63BB"/>
    <w:rsid w:val="004F63BC"/>
    <w:rsid w:val="004F651A"/>
    <w:rsid w:val="004F667B"/>
    <w:rsid w:val="004F6789"/>
    <w:rsid w:val="004F681E"/>
    <w:rsid w:val="004F686B"/>
    <w:rsid w:val="004F6A47"/>
    <w:rsid w:val="004F6CCB"/>
    <w:rsid w:val="004F7037"/>
    <w:rsid w:val="004F7223"/>
    <w:rsid w:val="004F723C"/>
    <w:rsid w:val="004F7247"/>
    <w:rsid w:val="004F7265"/>
    <w:rsid w:val="004F72A9"/>
    <w:rsid w:val="004F7310"/>
    <w:rsid w:val="004F7374"/>
    <w:rsid w:val="004F73A5"/>
    <w:rsid w:val="004F74BC"/>
    <w:rsid w:val="004F7A9B"/>
    <w:rsid w:val="004F7BB4"/>
    <w:rsid w:val="004F7EDB"/>
    <w:rsid w:val="00500340"/>
    <w:rsid w:val="005004C4"/>
    <w:rsid w:val="00500768"/>
    <w:rsid w:val="0050088A"/>
    <w:rsid w:val="00500945"/>
    <w:rsid w:val="00500A9C"/>
    <w:rsid w:val="00500B7F"/>
    <w:rsid w:val="00500C77"/>
    <w:rsid w:val="00500F1C"/>
    <w:rsid w:val="0050129F"/>
    <w:rsid w:val="00501355"/>
    <w:rsid w:val="00501514"/>
    <w:rsid w:val="00501565"/>
    <w:rsid w:val="005015EB"/>
    <w:rsid w:val="005019BB"/>
    <w:rsid w:val="00501C87"/>
    <w:rsid w:val="00501CCB"/>
    <w:rsid w:val="00501ED5"/>
    <w:rsid w:val="00501EFB"/>
    <w:rsid w:val="00501FED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8CE"/>
    <w:rsid w:val="00503A39"/>
    <w:rsid w:val="00503BF3"/>
    <w:rsid w:val="00503D69"/>
    <w:rsid w:val="00503F43"/>
    <w:rsid w:val="00504008"/>
    <w:rsid w:val="0050417C"/>
    <w:rsid w:val="00504517"/>
    <w:rsid w:val="005046AB"/>
    <w:rsid w:val="005046E1"/>
    <w:rsid w:val="005047C9"/>
    <w:rsid w:val="005048E0"/>
    <w:rsid w:val="00504D42"/>
    <w:rsid w:val="00504DC5"/>
    <w:rsid w:val="00504DF9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C22"/>
    <w:rsid w:val="00505C47"/>
    <w:rsid w:val="00505DBC"/>
    <w:rsid w:val="00505F51"/>
    <w:rsid w:val="00506248"/>
    <w:rsid w:val="0050643C"/>
    <w:rsid w:val="00506495"/>
    <w:rsid w:val="00506504"/>
    <w:rsid w:val="005067AF"/>
    <w:rsid w:val="00506971"/>
    <w:rsid w:val="00506A5E"/>
    <w:rsid w:val="00506CE5"/>
    <w:rsid w:val="00506D70"/>
    <w:rsid w:val="00506F6F"/>
    <w:rsid w:val="005070F2"/>
    <w:rsid w:val="00507105"/>
    <w:rsid w:val="005071A6"/>
    <w:rsid w:val="005071CB"/>
    <w:rsid w:val="005072F6"/>
    <w:rsid w:val="0050744D"/>
    <w:rsid w:val="005076D8"/>
    <w:rsid w:val="00507989"/>
    <w:rsid w:val="00507CE0"/>
    <w:rsid w:val="00507F8B"/>
    <w:rsid w:val="0051001E"/>
    <w:rsid w:val="00510027"/>
    <w:rsid w:val="0051012E"/>
    <w:rsid w:val="00510272"/>
    <w:rsid w:val="0051027F"/>
    <w:rsid w:val="00510357"/>
    <w:rsid w:val="00510366"/>
    <w:rsid w:val="00510662"/>
    <w:rsid w:val="00510665"/>
    <w:rsid w:val="005109AB"/>
    <w:rsid w:val="00510CCA"/>
    <w:rsid w:val="00510E28"/>
    <w:rsid w:val="00510E72"/>
    <w:rsid w:val="00510EC6"/>
    <w:rsid w:val="0051154E"/>
    <w:rsid w:val="00511608"/>
    <w:rsid w:val="0051161C"/>
    <w:rsid w:val="00511636"/>
    <w:rsid w:val="00511648"/>
    <w:rsid w:val="0051170C"/>
    <w:rsid w:val="005117F7"/>
    <w:rsid w:val="00511AD8"/>
    <w:rsid w:val="00511CF3"/>
    <w:rsid w:val="00511E1D"/>
    <w:rsid w:val="00511F35"/>
    <w:rsid w:val="005120B5"/>
    <w:rsid w:val="005127E5"/>
    <w:rsid w:val="0051291B"/>
    <w:rsid w:val="005129C3"/>
    <w:rsid w:val="00512A11"/>
    <w:rsid w:val="00512B72"/>
    <w:rsid w:val="00512BB5"/>
    <w:rsid w:val="00512BBC"/>
    <w:rsid w:val="00512BD8"/>
    <w:rsid w:val="00512F27"/>
    <w:rsid w:val="00512FE9"/>
    <w:rsid w:val="00512FED"/>
    <w:rsid w:val="0051302C"/>
    <w:rsid w:val="005131E9"/>
    <w:rsid w:val="0051351A"/>
    <w:rsid w:val="00513618"/>
    <w:rsid w:val="00513669"/>
    <w:rsid w:val="005136A7"/>
    <w:rsid w:val="005137CE"/>
    <w:rsid w:val="005138AD"/>
    <w:rsid w:val="00513ACC"/>
    <w:rsid w:val="00513BB1"/>
    <w:rsid w:val="00513D2F"/>
    <w:rsid w:val="00514152"/>
    <w:rsid w:val="0051421C"/>
    <w:rsid w:val="005145B8"/>
    <w:rsid w:val="00514665"/>
    <w:rsid w:val="00514851"/>
    <w:rsid w:val="00514950"/>
    <w:rsid w:val="00514AF2"/>
    <w:rsid w:val="005152EB"/>
    <w:rsid w:val="005154D5"/>
    <w:rsid w:val="0051555D"/>
    <w:rsid w:val="00515595"/>
    <w:rsid w:val="00515684"/>
    <w:rsid w:val="005157AC"/>
    <w:rsid w:val="00515A60"/>
    <w:rsid w:val="00515A9C"/>
    <w:rsid w:val="00515AF7"/>
    <w:rsid w:val="00515DE2"/>
    <w:rsid w:val="00515E25"/>
    <w:rsid w:val="0051620C"/>
    <w:rsid w:val="005162B2"/>
    <w:rsid w:val="0051652D"/>
    <w:rsid w:val="00516B59"/>
    <w:rsid w:val="00516DAB"/>
    <w:rsid w:val="00516EF2"/>
    <w:rsid w:val="00516F23"/>
    <w:rsid w:val="005170FF"/>
    <w:rsid w:val="00517106"/>
    <w:rsid w:val="005171A5"/>
    <w:rsid w:val="005173F5"/>
    <w:rsid w:val="00517632"/>
    <w:rsid w:val="005177EC"/>
    <w:rsid w:val="00517A12"/>
    <w:rsid w:val="00517B6F"/>
    <w:rsid w:val="00517BCE"/>
    <w:rsid w:val="00517D1D"/>
    <w:rsid w:val="00517E90"/>
    <w:rsid w:val="00517F68"/>
    <w:rsid w:val="005200AE"/>
    <w:rsid w:val="00520213"/>
    <w:rsid w:val="00520681"/>
    <w:rsid w:val="005207D0"/>
    <w:rsid w:val="00520831"/>
    <w:rsid w:val="0052086E"/>
    <w:rsid w:val="00520C1B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2124"/>
    <w:rsid w:val="005221D2"/>
    <w:rsid w:val="00522352"/>
    <w:rsid w:val="00522486"/>
    <w:rsid w:val="005226A8"/>
    <w:rsid w:val="0052270A"/>
    <w:rsid w:val="0052284A"/>
    <w:rsid w:val="00522B51"/>
    <w:rsid w:val="00522BB3"/>
    <w:rsid w:val="00522BD1"/>
    <w:rsid w:val="00522DB3"/>
    <w:rsid w:val="00522EF0"/>
    <w:rsid w:val="00522F35"/>
    <w:rsid w:val="00522FB2"/>
    <w:rsid w:val="005230C4"/>
    <w:rsid w:val="00523228"/>
    <w:rsid w:val="005233D4"/>
    <w:rsid w:val="00523406"/>
    <w:rsid w:val="005237B2"/>
    <w:rsid w:val="005237D8"/>
    <w:rsid w:val="00523876"/>
    <w:rsid w:val="0052390A"/>
    <w:rsid w:val="005239B4"/>
    <w:rsid w:val="00523ADB"/>
    <w:rsid w:val="00523BAD"/>
    <w:rsid w:val="00523C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4D3A"/>
    <w:rsid w:val="005250BE"/>
    <w:rsid w:val="0052527F"/>
    <w:rsid w:val="005252E5"/>
    <w:rsid w:val="0052532B"/>
    <w:rsid w:val="00525406"/>
    <w:rsid w:val="00525598"/>
    <w:rsid w:val="0052576C"/>
    <w:rsid w:val="00525BB3"/>
    <w:rsid w:val="00525BC1"/>
    <w:rsid w:val="00525C25"/>
    <w:rsid w:val="00526116"/>
    <w:rsid w:val="0052613A"/>
    <w:rsid w:val="00526B34"/>
    <w:rsid w:val="00526D66"/>
    <w:rsid w:val="00526DA1"/>
    <w:rsid w:val="00526E2F"/>
    <w:rsid w:val="00527023"/>
    <w:rsid w:val="00527240"/>
    <w:rsid w:val="00527ED9"/>
    <w:rsid w:val="00527FD6"/>
    <w:rsid w:val="00530411"/>
    <w:rsid w:val="00530BAE"/>
    <w:rsid w:val="00530C28"/>
    <w:rsid w:val="00530DC1"/>
    <w:rsid w:val="00530FAC"/>
    <w:rsid w:val="00530FE7"/>
    <w:rsid w:val="005313ED"/>
    <w:rsid w:val="0053154E"/>
    <w:rsid w:val="00531665"/>
    <w:rsid w:val="0053191E"/>
    <w:rsid w:val="005319A3"/>
    <w:rsid w:val="005319C4"/>
    <w:rsid w:val="005319FF"/>
    <w:rsid w:val="00531A02"/>
    <w:rsid w:val="00531D37"/>
    <w:rsid w:val="005321B6"/>
    <w:rsid w:val="005324B2"/>
    <w:rsid w:val="00532874"/>
    <w:rsid w:val="005329C9"/>
    <w:rsid w:val="00532C28"/>
    <w:rsid w:val="00532CAC"/>
    <w:rsid w:val="00532E62"/>
    <w:rsid w:val="00532F1D"/>
    <w:rsid w:val="00533A8F"/>
    <w:rsid w:val="00533ACB"/>
    <w:rsid w:val="00533D9A"/>
    <w:rsid w:val="005340C6"/>
    <w:rsid w:val="00534152"/>
    <w:rsid w:val="00534491"/>
    <w:rsid w:val="005345F0"/>
    <w:rsid w:val="00534637"/>
    <w:rsid w:val="005346B5"/>
    <w:rsid w:val="00534701"/>
    <w:rsid w:val="0053498F"/>
    <w:rsid w:val="00534B4D"/>
    <w:rsid w:val="00534C39"/>
    <w:rsid w:val="00534C85"/>
    <w:rsid w:val="00534E0C"/>
    <w:rsid w:val="00534E3E"/>
    <w:rsid w:val="00534E55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818"/>
    <w:rsid w:val="00536A54"/>
    <w:rsid w:val="00536B8E"/>
    <w:rsid w:val="00536EC6"/>
    <w:rsid w:val="00536F84"/>
    <w:rsid w:val="00537175"/>
    <w:rsid w:val="005373A9"/>
    <w:rsid w:val="005373CE"/>
    <w:rsid w:val="00537870"/>
    <w:rsid w:val="005378DE"/>
    <w:rsid w:val="005378F6"/>
    <w:rsid w:val="00537948"/>
    <w:rsid w:val="005379E7"/>
    <w:rsid w:val="00537A61"/>
    <w:rsid w:val="005401A2"/>
    <w:rsid w:val="0054021D"/>
    <w:rsid w:val="0054080D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669"/>
    <w:rsid w:val="00542743"/>
    <w:rsid w:val="00542903"/>
    <w:rsid w:val="00542AA5"/>
    <w:rsid w:val="00542F49"/>
    <w:rsid w:val="00543123"/>
    <w:rsid w:val="00543265"/>
    <w:rsid w:val="005432F4"/>
    <w:rsid w:val="00543436"/>
    <w:rsid w:val="005434C7"/>
    <w:rsid w:val="00543611"/>
    <w:rsid w:val="00543C42"/>
    <w:rsid w:val="00543DB6"/>
    <w:rsid w:val="00544219"/>
    <w:rsid w:val="00544316"/>
    <w:rsid w:val="0054440C"/>
    <w:rsid w:val="00544622"/>
    <w:rsid w:val="005446F6"/>
    <w:rsid w:val="00544940"/>
    <w:rsid w:val="00544A56"/>
    <w:rsid w:val="00544B13"/>
    <w:rsid w:val="00544B9C"/>
    <w:rsid w:val="00544DC1"/>
    <w:rsid w:val="00544F9B"/>
    <w:rsid w:val="005450DD"/>
    <w:rsid w:val="005451E8"/>
    <w:rsid w:val="005452A6"/>
    <w:rsid w:val="00545709"/>
    <w:rsid w:val="005457E4"/>
    <w:rsid w:val="005458C8"/>
    <w:rsid w:val="00545D68"/>
    <w:rsid w:val="00545F04"/>
    <w:rsid w:val="005462A9"/>
    <w:rsid w:val="00546359"/>
    <w:rsid w:val="00546467"/>
    <w:rsid w:val="0054667F"/>
    <w:rsid w:val="00546C4A"/>
    <w:rsid w:val="00546CC3"/>
    <w:rsid w:val="00547042"/>
    <w:rsid w:val="00547252"/>
    <w:rsid w:val="0054726F"/>
    <w:rsid w:val="005473D4"/>
    <w:rsid w:val="0054743A"/>
    <w:rsid w:val="00547495"/>
    <w:rsid w:val="005474CF"/>
    <w:rsid w:val="00547562"/>
    <w:rsid w:val="005475D4"/>
    <w:rsid w:val="00547671"/>
    <w:rsid w:val="005476F5"/>
    <w:rsid w:val="005478B5"/>
    <w:rsid w:val="005479FA"/>
    <w:rsid w:val="00547CB2"/>
    <w:rsid w:val="0055005D"/>
    <w:rsid w:val="005501A3"/>
    <w:rsid w:val="00550267"/>
    <w:rsid w:val="00550519"/>
    <w:rsid w:val="00550843"/>
    <w:rsid w:val="00550851"/>
    <w:rsid w:val="005509BE"/>
    <w:rsid w:val="00550B2A"/>
    <w:rsid w:val="00550B8A"/>
    <w:rsid w:val="00550BB1"/>
    <w:rsid w:val="00550C5E"/>
    <w:rsid w:val="00550D77"/>
    <w:rsid w:val="00550DBE"/>
    <w:rsid w:val="0055130D"/>
    <w:rsid w:val="00551353"/>
    <w:rsid w:val="005514ED"/>
    <w:rsid w:val="00551738"/>
    <w:rsid w:val="00551874"/>
    <w:rsid w:val="005518F2"/>
    <w:rsid w:val="00551A69"/>
    <w:rsid w:val="00551C78"/>
    <w:rsid w:val="00551D5A"/>
    <w:rsid w:val="00551E24"/>
    <w:rsid w:val="00551FB4"/>
    <w:rsid w:val="00552055"/>
    <w:rsid w:val="00552099"/>
    <w:rsid w:val="00552189"/>
    <w:rsid w:val="0055221B"/>
    <w:rsid w:val="00552374"/>
    <w:rsid w:val="00552472"/>
    <w:rsid w:val="00552536"/>
    <w:rsid w:val="005526C1"/>
    <w:rsid w:val="00552738"/>
    <w:rsid w:val="005528DF"/>
    <w:rsid w:val="00552AFF"/>
    <w:rsid w:val="00552C6E"/>
    <w:rsid w:val="00553081"/>
    <w:rsid w:val="005530FC"/>
    <w:rsid w:val="0055337A"/>
    <w:rsid w:val="00553967"/>
    <w:rsid w:val="00553D3B"/>
    <w:rsid w:val="00553DEF"/>
    <w:rsid w:val="00553E9A"/>
    <w:rsid w:val="005540AC"/>
    <w:rsid w:val="00554523"/>
    <w:rsid w:val="0055459B"/>
    <w:rsid w:val="005546E5"/>
    <w:rsid w:val="0055491B"/>
    <w:rsid w:val="00554BF5"/>
    <w:rsid w:val="00554D11"/>
    <w:rsid w:val="00554E1E"/>
    <w:rsid w:val="00554E22"/>
    <w:rsid w:val="00555292"/>
    <w:rsid w:val="0055532A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6165"/>
    <w:rsid w:val="005563F9"/>
    <w:rsid w:val="00556837"/>
    <w:rsid w:val="00556A63"/>
    <w:rsid w:val="00556C74"/>
    <w:rsid w:val="00557086"/>
    <w:rsid w:val="00557168"/>
    <w:rsid w:val="00557203"/>
    <w:rsid w:val="0055747F"/>
    <w:rsid w:val="005577AA"/>
    <w:rsid w:val="005578E4"/>
    <w:rsid w:val="00557B07"/>
    <w:rsid w:val="00557C9C"/>
    <w:rsid w:val="00560059"/>
    <w:rsid w:val="00560486"/>
    <w:rsid w:val="00560492"/>
    <w:rsid w:val="005606B7"/>
    <w:rsid w:val="005607BF"/>
    <w:rsid w:val="00561060"/>
    <w:rsid w:val="00561430"/>
    <w:rsid w:val="005614B8"/>
    <w:rsid w:val="0056195B"/>
    <w:rsid w:val="00561C66"/>
    <w:rsid w:val="00561E4B"/>
    <w:rsid w:val="00561ED9"/>
    <w:rsid w:val="005621EE"/>
    <w:rsid w:val="00562345"/>
    <w:rsid w:val="00562633"/>
    <w:rsid w:val="00562729"/>
    <w:rsid w:val="005627C5"/>
    <w:rsid w:val="00562944"/>
    <w:rsid w:val="00562994"/>
    <w:rsid w:val="0056326D"/>
    <w:rsid w:val="0056332C"/>
    <w:rsid w:val="005633C0"/>
    <w:rsid w:val="005633E6"/>
    <w:rsid w:val="005634C9"/>
    <w:rsid w:val="005634DD"/>
    <w:rsid w:val="005638F4"/>
    <w:rsid w:val="00563BDC"/>
    <w:rsid w:val="00563BE9"/>
    <w:rsid w:val="00563C21"/>
    <w:rsid w:val="00563FD0"/>
    <w:rsid w:val="00564041"/>
    <w:rsid w:val="0056404D"/>
    <w:rsid w:val="00564292"/>
    <w:rsid w:val="005642A0"/>
    <w:rsid w:val="005642BC"/>
    <w:rsid w:val="005643F2"/>
    <w:rsid w:val="0056454E"/>
    <w:rsid w:val="0056457F"/>
    <w:rsid w:val="00564913"/>
    <w:rsid w:val="00564934"/>
    <w:rsid w:val="00564985"/>
    <w:rsid w:val="00564A57"/>
    <w:rsid w:val="00564C7C"/>
    <w:rsid w:val="00564DE8"/>
    <w:rsid w:val="005654C0"/>
    <w:rsid w:val="00565599"/>
    <w:rsid w:val="005655BD"/>
    <w:rsid w:val="0056581F"/>
    <w:rsid w:val="00565BC3"/>
    <w:rsid w:val="005661D3"/>
    <w:rsid w:val="005662B9"/>
    <w:rsid w:val="0056643C"/>
    <w:rsid w:val="00566440"/>
    <w:rsid w:val="005664E9"/>
    <w:rsid w:val="0056659B"/>
    <w:rsid w:val="00566618"/>
    <w:rsid w:val="005668FD"/>
    <w:rsid w:val="00566A5E"/>
    <w:rsid w:val="00566AD1"/>
    <w:rsid w:val="00566DA0"/>
    <w:rsid w:val="00566FE6"/>
    <w:rsid w:val="00567179"/>
    <w:rsid w:val="0056723E"/>
    <w:rsid w:val="005673BA"/>
    <w:rsid w:val="00567442"/>
    <w:rsid w:val="00567462"/>
    <w:rsid w:val="0056746B"/>
    <w:rsid w:val="005675EB"/>
    <w:rsid w:val="005678E7"/>
    <w:rsid w:val="00567929"/>
    <w:rsid w:val="00567A21"/>
    <w:rsid w:val="00567C81"/>
    <w:rsid w:val="00567DED"/>
    <w:rsid w:val="00567F2D"/>
    <w:rsid w:val="00567FAE"/>
    <w:rsid w:val="00570159"/>
    <w:rsid w:val="00570DF9"/>
    <w:rsid w:val="00570E22"/>
    <w:rsid w:val="0057161B"/>
    <w:rsid w:val="00571649"/>
    <w:rsid w:val="005717DD"/>
    <w:rsid w:val="005717F2"/>
    <w:rsid w:val="0057193B"/>
    <w:rsid w:val="00571D76"/>
    <w:rsid w:val="00571D9F"/>
    <w:rsid w:val="0057213F"/>
    <w:rsid w:val="005721B7"/>
    <w:rsid w:val="005722BB"/>
    <w:rsid w:val="00572333"/>
    <w:rsid w:val="005723DF"/>
    <w:rsid w:val="0057240D"/>
    <w:rsid w:val="00572823"/>
    <w:rsid w:val="0057284E"/>
    <w:rsid w:val="005728F5"/>
    <w:rsid w:val="005729C9"/>
    <w:rsid w:val="00572A9B"/>
    <w:rsid w:val="00572BF4"/>
    <w:rsid w:val="00572D2A"/>
    <w:rsid w:val="00572DB9"/>
    <w:rsid w:val="00572F22"/>
    <w:rsid w:val="00572F97"/>
    <w:rsid w:val="00573139"/>
    <w:rsid w:val="005731D2"/>
    <w:rsid w:val="005734D5"/>
    <w:rsid w:val="0057363F"/>
    <w:rsid w:val="00573712"/>
    <w:rsid w:val="00573891"/>
    <w:rsid w:val="00573AC4"/>
    <w:rsid w:val="00573B27"/>
    <w:rsid w:val="00573F52"/>
    <w:rsid w:val="00573F6D"/>
    <w:rsid w:val="0057424D"/>
    <w:rsid w:val="005745EA"/>
    <w:rsid w:val="00574611"/>
    <w:rsid w:val="005746CA"/>
    <w:rsid w:val="00574A0F"/>
    <w:rsid w:val="00574CEA"/>
    <w:rsid w:val="0057506F"/>
    <w:rsid w:val="00575241"/>
    <w:rsid w:val="0057547F"/>
    <w:rsid w:val="005754FE"/>
    <w:rsid w:val="00575531"/>
    <w:rsid w:val="00575591"/>
    <w:rsid w:val="00575642"/>
    <w:rsid w:val="00575839"/>
    <w:rsid w:val="0057590C"/>
    <w:rsid w:val="00575EAE"/>
    <w:rsid w:val="00575EE3"/>
    <w:rsid w:val="00575F95"/>
    <w:rsid w:val="00575FB0"/>
    <w:rsid w:val="005761C9"/>
    <w:rsid w:val="005764CC"/>
    <w:rsid w:val="005765C2"/>
    <w:rsid w:val="00576964"/>
    <w:rsid w:val="00576A1B"/>
    <w:rsid w:val="00576A47"/>
    <w:rsid w:val="00576A75"/>
    <w:rsid w:val="00576C31"/>
    <w:rsid w:val="00576CC6"/>
    <w:rsid w:val="00576DD3"/>
    <w:rsid w:val="00576E93"/>
    <w:rsid w:val="00577076"/>
    <w:rsid w:val="0057726D"/>
    <w:rsid w:val="00577291"/>
    <w:rsid w:val="00577331"/>
    <w:rsid w:val="00577417"/>
    <w:rsid w:val="005774E2"/>
    <w:rsid w:val="00577578"/>
    <w:rsid w:val="00577AA0"/>
    <w:rsid w:val="00577B93"/>
    <w:rsid w:val="00577DE1"/>
    <w:rsid w:val="0058006F"/>
    <w:rsid w:val="00580217"/>
    <w:rsid w:val="0058029F"/>
    <w:rsid w:val="005804B6"/>
    <w:rsid w:val="005808D8"/>
    <w:rsid w:val="00580C31"/>
    <w:rsid w:val="00580FEE"/>
    <w:rsid w:val="0058135D"/>
    <w:rsid w:val="005814AE"/>
    <w:rsid w:val="0058170F"/>
    <w:rsid w:val="00581916"/>
    <w:rsid w:val="00581A14"/>
    <w:rsid w:val="00581AAF"/>
    <w:rsid w:val="00581AFF"/>
    <w:rsid w:val="00581BCC"/>
    <w:rsid w:val="00581FB9"/>
    <w:rsid w:val="005821D5"/>
    <w:rsid w:val="005821DB"/>
    <w:rsid w:val="0058234C"/>
    <w:rsid w:val="0058243B"/>
    <w:rsid w:val="005824E5"/>
    <w:rsid w:val="00582707"/>
    <w:rsid w:val="005828E1"/>
    <w:rsid w:val="00583485"/>
    <w:rsid w:val="005834A3"/>
    <w:rsid w:val="00583BEE"/>
    <w:rsid w:val="00583C2E"/>
    <w:rsid w:val="00583CB1"/>
    <w:rsid w:val="00583CF9"/>
    <w:rsid w:val="00583D32"/>
    <w:rsid w:val="00583F02"/>
    <w:rsid w:val="00584041"/>
    <w:rsid w:val="0058435E"/>
    <w:rsid w:val="00584474"/>
    <w:rsid w:val="005847BC"/>
    <w:rsid w:val="005849F6"/>
    <w:rsid w:val="00584C91"/>
    <w:rsid w:val="00584D54"/>
    <w:rsid w:val="00584D79"/>
    <w:rsid w:val="00584D7C"/>
    <w:rsid w:val="00585136"/>
    <w:rsid w:val="00585144"/>
    <w:rsid w:val="005852BB"/>
    <w:rsid w:val="00585396"/>
    <w:rsid w:val="005856F8"/>
    <w:rsid w:val="00585841"/>
    <w:rsid w:val="00585A2B"/>
    <w:rsid w:val="00585B65"/>
    <w:rsid w:val="00585B84"/>
    <w:rsid w:val="00585DA6"/>
    <w:rsid w:val="00585F9E"/>
    <w:rsid w:val="005860D2"/>
    <w:rsid w:val="005861B9"/>
    <w:rsid w:val="0058629C"/>
    <w:rsid w:val="00586560"/>
    <w:rsid w:val="005867B8"/>
    <w:rsid w:val="0058691F"/>
    <w:rsid w:val="00586ABA"/>
    <w:rsid w:val="00586C8A"/>
    <w:rsid w:val="00586D37"/>
    <w:rsid w:val="00586ED9"/>
    <w:rsid w:val="00586F4C"/>
    <w:rsid w:val="00587117"/>
    <w:rsid w:val="005871E1"/>
    <w:rsid w:val="005874CD"/>
    <w:rsid w:val="0058753F"/>
    <w:rsid w:val="00587A2B"/>
    <w:rsid w:val="00587A48"/>
    <w:rsid w:val="00587AB7"/>
    <w:rsid w:val="00587ACE"/>
    <w:rsid w:val="00587C46"/>
    <w:rsid w:val="00587EC4"/>
    <w:rsid w:val="00590068"/>
    <w:rsid w:val="00590204"/>
    <w:rsid w:val="00590573"/>
    <w:rsid w:val="00590634"/>
    <w:rsid w:val="005906F0"/>
    <w:rsid w:val="005908FE"/>
    <w:rsid w:val="00590A11"/>
    <w:rsid w:val="00590CC3"/>
    <w:rsid w:val="0059120C"/>
    <w:rsid w:val="0059122D"/>
    <w:rsid w:val="005912BC"/>
    <w:rsid w:val="00591722"/>
    <w:rsid w:val="00591749"/>
    <w:rsid w:val="005917B8"/>
    <w:rsid w:val="0059192C"/>
    <w:rsid w:val="00591A8D"/>
    <w:rsid w:val="00591B17"/>
    <w:rsid w:val="00591EEF"/>
    <w:rsid w:val="00592315"/>
    <w:rsid w:val="005925A9"/>
    <w:rsid w:val="005925BC"/>
    <w:rsid w:val="005925FA"/>
    <w:rsid w:val="005927DD"/>
    <w:rsid w:val="00592825"/>
    <w:rsid w:val="0059292F"/>
    <w:rsid w:val="00592A2B"/>
    <w:rsid w:val="00592D96"/>
    <w:rsid w:val="00592E37"/>
    <w:rsid w:val="005931F7"/>
    <w:rsid w:val="0059327F"/>
    <w:rsid w:val="0059334C"/>
    <w:rsid w:val="0059371A"/>
    <w:rsid w:val="00593751"/>
    <w:rsid w:val="00593788"/>
    <w:rsid w:val="00593799"/>
    <w:rsid w:val="005937C0"/>
    <w:rsid w:val="005937ED"/>
    <w:rsid w:val="0059385E"/>
    <w:rsid w:val="00593891"/>
    <w:rsid w:val="00593914"/>
    <w:rsid w:val="00593C68"/>
    <w:rsid w:val="00593E92"/>
    <w:rsid w:val="0059411C"/>
    <w:rsid w:val="005941B3"/>
    <w:rsid w:val="00594214"/>
    <w:rsid w:val="0059434E"/>
    <w:rsid w:val="0059435F"/>
    <w:rsid w:val="00594570"/>
    <w:rsid w:val="00594653"/>
    <w:rsid w:val="00594704"/>
    <w:rsid w:val="00594789"/>
    <w:rsid w:val="0059490C"/>
    <w:rsid w:val="00594917"/>
    <w:rsid w:val="00594D84"/>
    <w:rsid w:val="00595040"/>
    <w:rsid w:val="0059526D"/>
    <w:rsid w:val="0059571B"/>
    <w:rsid w:val="005957AA"/>
    <w:rsid w:val="00595A86"/>
    <w:rsid w:val="00595C95"/>
    <w:rsid w:val="00595CB4"/>
    <w:rsid w:val="00595E8C"/>
    <w:rsid w:val="00595FA9"/>
    <w:rsid w:val="005960FA"/>
    <w:rsid w:val="005961E8"/>
    <w:rsid w:val="00596264"/>
    <w:rsid w:val="00596473"/>
    <w:rsid w:val="0059677B"/>
    <w:rsid w:val="005967D1"/>
    <w:rsid w:val="00596934"/>
    <w:rsid w:val="0059698A"/>
    <w:rsid w:val="00596CA5"/>
    <w:rsid w:val="00596D27"/>
    <w:rsid w:val="00596D9A"/>
    <w:rsid w:val="00596EF4"/>
    <w:rsid w:val="00597082"/>
    <w:rsid w:val="00597128"/>
    <w:rsid w:val="0059715B"/>
    <w:rsid w:val="005978E5"/>
    <w:rsid w:val="00597985"/>
    <w:rsid w:val="00597A95"/>
    <w:rsid w:val="00597D00"/>
    <w:rsid w:val="00597F53"/>
    <w:rsid w:val="005A0068"/>
    <w:rsid w:val="005A06BD"/>
    <w:rsid w:val="005A0990"/>
    <w:rsid w:val="005A0B15"/>
    <w:rsid w:val="005A0D8F"/>
    <w:rsid w:val="005A0F02"/>
    <w:rsid w:val="005A125B"/>
    <w:rsid w:val="005A1437"/>
    <w:rsid w:val="005A153F"/>
    <w:rsid w:val="005A1612"/>
    <w:rsid w:val="005A1978"/>
    <w:rsid w:val="005A1999"/>
    <w:rsid w:val="005A1B83"/>
    <w:rsid w:val="005A1F43"/>
    <w:rsid w:val="005A1F71"/>
    <w:rsid w:val="005A230A"/>
    <w:rsid w:val="005A2403"/>
    <w:rsid w:val="005A2513"/>
    <w:rsid w:val="005A25AE"/>
    <w:rsid w:val="005A2674"/>
    <w:rsid w:val="005A2C97"/>
    <w:rsid w:val="005A2D1C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43F"/>
    <w:rsid w:val="005A45C0"/>
    <w:rsid w:val="005A468A"/>
    <w:rsid w:val="005A4735"/>
    <w:rsid w:val="005A4790"/>
    <w:rsid w:val="005A49FE"/>
    <w:rsid w:val="005A4AFE"/>
    <w:rsid w:val="005A4B07"/>
    <w:rsid w:val="005A4B4D"/>
    <w:rsid w:val="005A4B6E"/>
    <w:rsid w:val="005A4B77"/>
    <w:rsid w:val="005A4DA7"/>
    <w:rsid w:val="005A4FD5"/>
    <w:rsid w:val="005A5412"/>
    <w:rsid w:val="005A54C3"/>
    <w:rsid w:val="005A58B4"/>
    <w:rsid w:val="005A58EE"/>
    <w:rsid w:val="005A5F76"/>
    <w:rsid w:val="005A6142"/>
    <w:rsid w:val="005A6263"/>
    <w:rsid w:val="005A6414"/>
    <w:rsid w:val="005A64D4"/>
    <w:rsid w:val="005A65AF"/>
    <w:rsid w:val="005A662A"/>
    <w:rsid w:val="005A66E0"/>
    <w:rsid w:val="005A670B"/>
    <w:rsid w:val="005A6C9D"/>
    <w:rsid w:val="005A6E8F"/>
    <w:rsid w:val="005A704F"/>
    <w:rsid w:val="005A7402"/>
    <w:rsid w:val="005A7494"/>
    <w:rsid w:val="005A7500"/>
    <w:rsid w:val="005A75C8"/>
    <w:rsid w:val="005A76F5"/>
    <w:rsid w:val="005A7969"/>
    <w:rsid w:val="005A7A67"/>
    <w:rsid w:val="005A7A86"/>
    <w:rsid w:val="005A7BB3"/>
    <w:rsid w:val="005A7C57"/>
    <w:rsid w:val="005B00FF"/>
    <w:rsid w:val="005B02CE"/>
    <w:rsid w:val="005B0381"/>
    <w:rsid w:val="005B04D0"/>
    <w:rsid w:val="005B0693"/>
    <w:rsid w:val="005B0A35"/>
    <w:rsid w:val="005B0CD6"/>
    <w:rsid w:val="005B0F57"/>
    <w:rsid w:val="005B0F95"/>
    <w:rsid w:val="005B125A"/>
    <w:rsid w:val="005B1282"/>
    <w:rsid w:val="005B1578"/>
    <w:rsid w:val="005B16DD"/>
    <w:rsid w:val="005B16DF"/>
    <w:rsid w:val="005B17A9"/>
    <w:rsid w:val="005B1853"/>
    <w:rsid w:val="005B18F8"/>
    <w:rsid w:val="005B19EB"/>
    <w:rsid w:val="005B1B9C"/>
    <w:rsid w:val="005B1BDE"/>
    <w:rsid w:val="005B1D3E"/>
    <w:rsid w:val="005B1D71"/>
    <w:rsid w:val="005B1DAB"/>
    <w:rsid w:val="005B1DE6"/>
    <w:rsid w:val="005B1E01"/>
    <w:rsid w:val="005B1F77"/>
    <w:rsid w:val="005B2167"/>
    <w:rsid w:val="005B21BE"/>
    <w:rsid w:val="005B245A"/>
    <w:rsid w:val="005B293A"/>
    <w:rsid w:val="005B294D"/>
    <w:rsid w:val="005B2986"/>
    <w:rsid w:val="005B2A16"/>
    <w:rsid w:val="005B2D66"/>
    <w:rsid w:val="005B2EB9"/>
    <w:rsid w:val="005B2F65"/>
    <w:rsid w:val="005B314C"/>
    <w:rsid w:val="005B32B7"/>
    <w:rsid w:val="005B32BD"/>
    <w:rsid w:val="005B3304"/>
    <w:rsid w:val="005B33F5"/>
    <w:rsid w:val="005B353C"/>
    <w:rsid w:val="005B35AB"/>
    <w:rsid w:val="005B3852"/>
    <w:rsid w:val="005B39C2"/>
    <w:rsid w:val="005B3AF5"/>
    <w:rsid w:val="005B3B56"/>
    <w:rsid w:val="005B3CE9"/>
    <w:rsid w:val="005B3D9A"/>
    <w:rsid w:val="005B3E24"/>
    <w:rsid w:val="005B3E68"/>
    <w:rsid w:val="005B40EA"/>
    <w:rsid w:val="005B4170"/>
    <w:rsid w:val="005B4286"/>
    <w:rsid w:val="005B4370"/>
    <w:rsid w:val="005B4420"/>
    <w:rsid w:val="005B459C"/>
    <w:rsid w:val="005B45C5"/>
    <w:rsid w:val="005B4701"/>
    <w:rsid w:val="005B49CC"/>
    <w:rsid w:val="005B4A00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F8D"/>
    <w:rsid w:val="005B606F"/>
    <w:rsid w:val="005B64A8"/>
    <w:rsid w:val="005B6585"/>
    <w:rsid w:val="005B677E"/>
    <w:rsid w:val="005B682B"/>
    <w:rsid w:val="005B696F"/>
    <w:rsid w:val="005B6C1D"/>
    <w:rsid w:val="005B6E1D"/>
    <w:rsid w:val="005B6EE0"/>
    <w:rsid w:val="005B6F5D"/>
    <w:rsid w:val="005B6F77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9BC"/>
    <w:rsid w:val="005C0AA0"/>
    <w:rsid w:val="005C0AB1"/>
    <w:rsid w:val="005C0BAF"/>
    <w:rsid w:val="005C0E8F"/>
    <w:rsid w:val="005C10D8"/>
    <w:rsid w:val="005C1245"/>
    <w:rsid w:val="005C13A2"/>
    <w:rsid w:val="005C162A"/>
    <w:rsid w:val="005C16FE"/>
    <w:rsid w:val="005C183A"/>
    <w:rsid w:val="005C184B"/>
    <w:rsid w:val="005C18A5"/>
    <w:rsid w:val="005C1997"/>
    <w:rsid w:val="005C1A8A"/>
    <w:rsid w:val="005C1D1C"/>
    <w:rsid w:val="005C21F2"/>
    <w:rsid w:val="005C227D"/>
    <w:rsid w:val="005C23E6"/>
    <w:rsid w:val="005C2437"/>
    <w:rsid w:val="005C2928"/>
    <w:rsid w:val="005C2980"/>
    <w:rsid w:val="005C2AAD"/>
    <w:rsid w:val="005C2B44"/>
    <w:rsid w:val="005C2BC1"/>
    <w:rsid w:val="005C2CC1"/>
    <w:rsid w:val="005C2D4F"/>
    <w:rsid w:val="005C328F"/>
    <w:rsid w:val="005C3298"/>
    <w:rsid w:val="005C3405"/>
    <w:rsid w:val="005C3457"/>
    <w:rsid w:val="005C35DC"/>
    <w:rsid w:val="005C35F2"/>
    <w:rsid w:val="005C364C"/>
    <w:rsid w:val="005C39BF"/>
    <w:rsid w:val="005C3B2A"/>
    <w:rsid w:val="005C3B6C"/>
    <w:rsid w:val="005C3ED5"/>
    <w:rsid w:val="005C4066"/>
    <w:rsid w:val="005C40DF"/>
    <w:rsid w:val="005C41C5"/>
    <w:rsid w:val="005C41DD"/>
    <w:rsid w:val="005C4256"/>
    <w:rsid w:val="005C43CC"/>
    <w:rsid w:val="005C4530"/>
    <w:rsid w:val="005C4572"/>
    <w:rsid w:val="005C48B8"/>
    <w:rsid w:val="005C4991"/>
    <w:rsid w:val="005C4BD7"/>
    <w:rsid w:val="005C4C9E"/>
    <w:rsid w:val="005C4E93"/>
    <w:rsid w:val="005C4FF7"/>
    <w:rsid w:val="005C5030"/>
    <w:rsid w:val="005C5482"/>
    <w:rsid w:val="005C55C6"/>
    <w:rsid w:val="005C55F6"/>
    <w:rsid w:val="005C55FF"/>
    <w:rsid w:val="005C56DF"/>
    <w:rsid w:val="005C5834"/>
    <w:rsid w:val="005C5AA5"/>
    <w:rsid w:val="005C5DCD"/>
    <w:rsid w:val="005C5DEA"/>
    <w:rsid w:val="005C5EF2"/>
    <w:rsid w:val="005C605F"/>
    <w:rsid w:val="005C61A5"/>
    <w:rsid w:val="005C6248"/>
    <w:rsid w:val="005C63A2"/>
    <w:rsid w:val="005C6415"/>
    <w:rsid w:val="005C6436"/>
    <w:rsid w:val="005C650A"/>
    <w:rsid w:val="005C65BD"/>
    <w:rsid w:val="005C66AB"/>
    <w:rsid w:val="005C697C"/>
    <w:rsid w:val="005C6B7A"/>
    <w:rsid w:val="005C6B86"/>
    <w:rsid w:val="005C6FC2"/>
    <w:rsid w:val="005C6FC9"/>
    <w:rsid w:val="005C7039"/>
    <w:rsid w:val="005C72B4"/>
    <w:rsid w:val="005C7474"/>
    <w:rsid w:val="005C767E"/>
    <w:rsid w:val="005C76AF"/>
    <w:rsid w:val="005C76C7"/>
    <w:rsid w:val="005C77EF"/>
    <w:rsid w:val="005C7D27"/>
    <w:rsid w:val="005C7E84"/>
    <w:rsid w:val="005C7FDF"/>
    <w:rsid w:val="005D008B"/>
    <w:rsid w:val="005D01AE"/>
    <w:rsid w:val="005D01B5"/>
    <w:rsid w:val="005D01E5"/>
    <w:rsid w:val="005D02E1"/>
    <w:rsid w:val="005D0466"/>
    <w:rsid w:val="005D08DD"/>
    <w:rsid w:val="005D0CA2"/>
    <w:rsid w:val="005D0EF8"/>
    <w:rsid w:val="005D0F71"/>
    <w:rsid w:val="005D0FAD"/>
    <w:rsid w:val="005D1027"/>
    <w:rsid w:val="005D1034"/>
    <w:rsid w:val="005D12CD"/>
    <w:rsid w:val="005D1311"/>
    <w:rsid w:val="005D1312"/>
    <w:rsid w:val="005D1337"/>
    <w:rsid w:val="005D1409"/>
    <w:rsid w:val="005D1475"/>
    <w:rsid w:val="005D1908"/>
    <w:rsid w:val="005D1A55"/>
    <w:rsid w:val="005D1A61"/>
    <w:rsid w:val="005D1A7E"/>
    <w:rsid w:val="005D1B74"/>
    <w:rsid w:val="005D1C49"/>
    <w:rsid w:val="005D1F6A"/>
    <w:rsid w:val="005D208E"/>
    <w:rsid w:val="005D23DE"/>
    <w:rsid w:val="005D256E"/>
    <w:rsid w:val="005D2931"/>
    <w:rsid w:val="005D2B09"/>
    <w:rsid w:val="005D2B4E"/>
    <w:rsid w:val="005D2BA6"/>
    <w:rsid w:val="005D2D8E"/>
    <w:rsid w:val="005D2DF1"/>
    <w:rsid w:val="005D2E2B"/>
    <w:rsid w:val="005D3458"/>
    <w:rsid w:val="005D36EC"/>
    <w:rsid w:val="005D3A8D"/>
    <w:rsid w:val="005D3E2C"/>
    <w:rsid w:val="005D40BE"/>
    <w:rsid w:val="005D4315"/>
    <w:rsid w:val="005D438D"/>
    <w:rsid w:val="005D44F5"/>
    <w:rsid w:val="005D465E"/>
    <w:rsid w:val="005D4893"/>
    <w:rsid w:val="005D4981"/>
    <w:rsid w:val="005D4C6F"/>
    <w:rsid w:val="005D4DA9"/>
    <w:rsid w:val="005D4ED9"/>
    <w:rsid w:val="005D4F1C"/>
    <w:rsid w:val="005D4F41"/>
    <w:rsid w:val="005D5503"/>
    <w:rsid w:val="005D564F"/>
    <w:rsid w:val="005D5728"/>
    <w:rsid w:val="005D5895"/>
    <w:rsid w:val="005D58D1"/>
    <w:rsid w:val="005D5D58"/>
    <w:rsid w:val="005D5FD6"/>
    <w:rsid w:val="005D6004"/>
    <w:rsid w:val="005D606D"/>
    <w:rsid w:val="005D6132"/>
    <w:rsid w:val="005D6178"/>
    <w:rsid w:val="005D6219"/>
    <w:rsid w:val="005D6259"/>
    <w:rsid w:val="005D6545"/>
    <w:rsid w:val="005D6607"/>
    <w:rsid w:val="005D68B5"/>
    <w:rsid w:val="005D6A57"/>
    <w:rsid w:val="005D6B8D"/>
    <w:rsid w:val="005D6CD0"/>
    <w:rsid w:val="005D6DEE"/>
    <w:rsid w:val="005D79B8"/>
    <w:rsid w:val="005D7B1B"/>
    <w:rsid w:val="005D7BF5"/>
    <w:rsid w:val="005D7C00"/>
    <w:rsid w:val="005D7D4D"/>
    <w:rsid w:val="005D7E2A"/>
    <w:rsid w:val="005E00E2"/>
    <w:rsid w:val="005E05B1"/>
    <w:rsid w:val="005E0682"/>
    <w:rsid w:val="005E07DC"/>
    <w:rsid w:val="005E095F"/>
    <w:rsid w:val="005E0B4B"/>
    <w:rsid w:val="005E0D40"/>
    <w:rsid w:val="005E0F00"/>
    <w:rsid w:val="005E1099"/>
    <w:rsid w:val="005E122B"/>
    <w:rsid w:val="005E1521"/>
    <w:rsid w:val="005E157B"/>
    <w:rsid w:val="005E1636"/>
    <w:rsid w:val="005E1729"/>
    <w:rsid w:val="005E1763"/>
    <w:rsid w:val="005E1B31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64"/>
    <w:rsid w:val="005E28E2"/>
    <w:rsid w:val="005E2924"/>
    <w:rsid w:val="005E29CB"/>
    <w:rsid w:val="005E2F1A"/>
    <w:rsid w:val="005E3286"/>
    <w:rsid w:val="005E347D"/>
    <w:rsid w:val="005E34A4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B4"/>
    <w:rsid w:val="005E4BEE"/>
    <w:rsid w:val="005E4C1E"/>
    <w:rsid w:val="005E4DC2"/>
    <w:rsid w:val="005E4F23"/>
    <w:rsid w:val="005E50EF"/>
    <w:rsid w:val="005E51C3"/>
    <w:rsid w:val="005E5428"/>
    <w:rsid w:val="005E5720"/>
    <w:rsid w:val="005E5773"/>
    <w:rsid w:val="005E5A12"/>
    <w:rsid w:val="005E5A71"/>
    <w:rsid w:val="005E5B33"/>
    <w:rsid w:val="005E5BBD"/>
    <w:rsid w:val="005E5ECF"/>
    <w:rsid w:val="005E6027"/>
    <w:rsid w:val="005E610E"/>
    <w:rsid w:val="005E612B"/>
    <w:rsid w:val="005E618D"/>
    <w:rsid w:val="005E6271"/>
    <w:rsid w:val="005E6289"/>
    <w:rsid w:val="005E62A3"/>
    <w:rsid w:val="005E64EF"/>
    <w:rsid w:val="005E6520"/>
    <w:rsid w:val="005E66A5"/>
    <w:rsid w:val="005E6816"/>
    <w:rsid w:val="005E6998"/>
    <w:rsid w:val="005E69FF"/>
    <w:rsid w:val="005E6C57"/>
    <w:rsid w:val="005E6E6A"/>
    <w:rsid w:val="005E6EAE"/>
    <w:rsid w:val="005E6FFC"/>
    <w:rsid w:val="005E7166"/>
    <w:rsid w:val="005E7266"/>
    <w:rsid w:val="005E7332"/>
    <w:rsid w:val="005E7466"/>
    <w:rsid w:val="005E749B"/>
    <w:rsid w:val="005E75EB"/>
    <w:rsid w:val="005E76BF"/>
    <w:rsid w:val="005E7734"/>
    <w:rsid w:val="005E7A01"/>
    <w:rsid w:val="005E7B4F"/>
    <w:rsid w:val="005E7B59"/>
    <w:rsid w:val="005E7B6E"/>
    <w:rsid w:val="005E7C8F"/>
    <w:rsid w:val="005E7D4F"/>
    <w:rsid w:val="005F001F"/>
    <w:rsid w:val="005F00A9"/>
    <w:rsid w:val="005F022A"/>
    <w:rsid w:val="005F0689"/>
    <w:rsid w:val="005F075B"/>
    <w:rsid w:val="005F0C42"/>
    <w:rsid w:val="005F105D"/>
    <w:rsid w:val="005F1123"/>
    <w:rsid w:val="005F1278"/>
    <w:rsid w:val="005F14A3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37C"/>
    <w:rsid w:val="005F243E"/>
    <w:rsid w:val="005F2A15"/>
    <w:rsid w:val="005F2CDB"/>
    <w:rsid w:val="005F2EEB"/>
    <w:rsid w:val="005F2FB8"/>
    <w:rsid w:val="005F3135"/>
    <w:rsid w:val="005F3187"/>
    <w:rsid w:val="005F3429"/>
    <w:rsid w:val="005F3440"/>
    <w:rsid w:val="005F347B"/>
    <w:rsid w:val="005F3DE5"/>
    <w:rsid w:val="005F3E86"/>
    <w:rsid w:val="005F3F9E"/>
    <w:rsid w:val="005F423F"/>
    <w:rsid w:val="005F4495"/>
    <w:rsid w:val="005F4608"/>
    <w:rsid w:val="005F4727"/>
    <w:rsid w:val="005F472A"/>
    <w:rsid w:val="005F47CA"/>
    <w:rsid w:val="005F4AAA"/>
    <w:rsid w:val="005F4AEB"/>
    <w:rsid w:val="005F4B19"/>
    <w:rsid w:val="005F4C47"/>
    <w:rsid w:val="005F4D0A"/>
    <w:rsid w:val="005F4F73"/>
    <w:rsid w:val="005F53C3"/>
    <w:rsid w:val="005F53C4"/>
    <w:rsid w:val="005F5442"/>
    <w:rsid w:val="005F55CE"/>
    <w:rsid w:val="005F578D"/>
    <w:rsid w:val="005F5B07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4ED"/>
    <w:rsid w:val="005F77F9"/>
    <w:rsid w:val="005F786D"/>
    <w:rsid w:val="005F7A85"/>
    <w:rsid w:val="005F7B16"/>
    <w:rsid w:val="005F7BF8"/>
    <w:rsid w:val="005F7CF8"/>
    <w:rsid w:val="00600114"/>
    <w:rsid w:val="00600126"/>
    <w:rsid w:val="006001B8"/>
    <w:rsid w:val="006001C3"/>
    <w:rsid w:val="0060021F"/>
    <w:rsid w:val="00600248"/>
    <w:rsid w:val="00600390"/>
    <w:rsid w:val="00600698"/>
    <w:rsid w:val="00600AE5"/>
    <w:rsid w:val="00600BDC"/>
    <w:rsid w:val="00600CD3"/>
    <w:rsid w:val="00600EF6"/>
    <w:rsid w:val="00600FD2"/>
    <w:rsid w:val="0060154F"/>
    <w:rsid w:val="00601665"/>
    <w:rsid w:val="00601898"/>
    <w:rsid w:val="0060194E"/>
    <w:rsid w:val="00601A0C"/>
    <w:rsid w:val="00601A14"/>
    <w:rsid w:val="00601A16"/>
    <w:rsid w:val="00601A59"/>
    <w:rsid w:val="00601A61"/>
    <w:rsid w:val="00601AC9"/>
    <w:rsid w:val="00601B5A"/>
    <w:rsid w:val="00601BBB"/>
    <w:rsid w:val="00601C5C"/>
    <w:rsid w:val="00602179"/>
    <w:rsid w:val="006021B7"/>
    <w:rsid w:val="006025A5"/>
    <w:rsid w:val="006026A3"/>
    <w:rsid w:val="006027E2"/>
    <w:rsid w:val="00603102"/>
    <w:rsid w:val="006032AD"/>
    <w:rsid w:val="00603419"/>
    <w:rsid w:val="0060373F"/>
    <w:rsid w:val="006037EE"/>
    <w:rsid w:val="006038E1"/>
    <w:rsid w:val="006038E3"/>
    <w:rsid w:val="00603A65"/>
    <w:rsid w:val="006040AC"/>
    <w:rsid w:val="006040EA"/>
    <w:rsid w:val="006041BC"/>
    <w:rsid w:val="00604343"/>
    <w:rsid w:val="0060444B"/>
    <w:rsid w:val="0060460B"/>
    <w:rsid w:val="00604695"/>
    <w:rsid w:val="00604977"/>
    <w:rsid w:val="00604A60"/>
    <w:rsid w:val="00604B79"/>
    <w:rsid w:val="00604C6C"/>
    <w:rsid w:val="00604EF7"/>
    <w:rsid w:val="00604FE8"/>
    <w:rsid w:val="00605220"/>
    <w:rsid w:val="006054BB"/>
    <w:rsid w:val="006055A7"/>
    <w:rsid w:val="006056C9"/>
    <w:rsid w:val="006057E5"/>
    <w:rsid w:val="00605812"/>
    <w:rsid w:val="006058D0"/>
    <w:rsid w:val="00605A61"/>
    <w:rsid w:val="00605CB5"/>
    <w:rsid w:val="00605D53"/>
    <w:rsid w:val="00605E2D"/>
    <w:rsid w:val="0060623C"/>
    <w:rsid w:val="006062D9"/>
    <w:rsid w:val="0060648F"/>
    <w:rsid w:val="006065B7"/>
    <w:rsid w:val="00606970"/>
    <w:rsid w:val="0060699D"/>
    <w:rsid w:val="00606AE1"/>
    <w:rsid w:val="00606B89"/>
    <w:rsid w:val="00607120"/>
    <w:rsid w:val="006073CA"/>
    <w:rsid w:val="00607415"/>
    <w:rsid w:val="00607480"/>
    <w:rsid w:val="006074D2"/>
    <w:rsid w:val="00607A93"/>
    <w:rsid w:val="00607B0F"/>
    <w:rsid w:val="00607C99"/>
    <w:rsid w:val="00607CBE"/>
    <w:rsid w:val="00607DB1"/>
    <w:rsid w:val="00607EA1"/>
    <w:rsid w:val="00607EC3"/>
    <w:rsid w:val="0061000A"/>
    <w:rsid w:val="00610152"/>
    <w:rsid w:val="006102CB"/>
    <w:rsid w:val="0061071E"/>
    <w:rsid w:val="00610728"/>
    <w:rsid w:val="00610873"/>
    <w:rsid w:val="006108E2"/>
    <w:rsid w:val="00610948"/>
    <w:rsid w:val="006109A5"/>
    <w:rsid w:val="00610AB2"/>
    <w:rsid w:val="00610BA6"/>
    <w:rsid w:val="00610FDD"/>
    <w:rsid w:val="00611081"/>
    <w:rsid w:val="0061110F"/>
    <w:rsid w:val="006113B6"/>
    <w:rsid w:val="00611519"/>
    <w:rsid w:val="00611847"/>
    <w:rsid w:val="00611A5C"/>
    <w:rsid w:val="00611C8D"/>
    <w:rsid w:val="00611CAC"/>
    <w:rsid w:val="006120DF"/>
    <w:rsid w:val="0061229C"/>
    <w:rsid w:val="006122FF"/>
    <w:rsid w:val="006123C5"/>
    <w:rsid w:val="00612512"/>
    <w:rsid w:val="00612561"/>
    <w:rsid w:val="00612574"/>
    <w:rsid w:val="00612B25"/>
    <w:rsid w:val="00612CD3"/>
    <w:rsid w:val="00612D72"/>
    <w:rsid w:val="00612E20"/>
    <w:rsid w:val="0061300F"/>
    <w:rsid w:val="00613014"/>
    <w:rsid w:val="006131E3"/>
    <w:rsid w:val="006133C3"/>
    <w:rsid w:val="006135A4"/>
    <w:rsid w:val="0061382C"/>
    <w:rsid w:val="00613A0B"/>
    <w:rsid w:val="00613BED"/>
    <w:rsid w:val="00613C70"/>
    <w:rsid w:val="00613E48"/>
    <w:rsid w:val="006140AC"/>
    <w:rsid w:val="006141B5"/>
    <w:rsid w:val="00614361"/>
    <w:rsid w:val="006144C0"/>
    <w:rsid w:val="00614570"/>
    <w:rsid w:val="00614802"/>
    <w:rsid w:val="006149F5"/>
    <w:rsid w:val="00614A18"/>
    <w:rsid w:val="00614A1C"/>
    <w:rsid w:val="00614C2B"/>
    <w:rsid w:val="00614D63"/>
    <w:rsid w:val="00615052"/>
    <w:rsid w:val="00615233"/>
    <w:rsid w:val="006152E2"/>
    <w:rsid w:val="006156CC"/>
    <w:rsid w:val="00615721"/>
    <w:rsid w:val="00615754"/>
    <w:rsid w:val="00615BEC"/>
    <w:rsid w:val="00615D6B"/>
    <w:rsid w:val="00615F52"/>
    <w:rsid w:val="00615FD0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5B0"/>
    <w:rsid w:val="006176CB"/>
    <w:rsid w:val="006179C5"/>
    <w:rsid w:val="00617B41"/>
    <w:rsid w:val="00617DF4"/>
    <w:rsid w:val="00617EE1"/>
    <w:rsid w:val="00620094"/>
    <w:rsid w:val="006200B9"/>
    <w:rsid w:val="00620341"/>
    <w:rsid w:val="006204F1"/>
    <w:rsid w:val="00620564"/>
    <w:rsid w:val="0062071B"/>
    <w:rsid w:val="0062076B"/>
    <w:rsid w:val="00620796"/>
    <w:rsid w:val="006208F6"/>
    <w:rsid w:val="00620955"/>
    <w:rsid w:val="00620CC2"/>
    <w:rsid w:val="00620D67"/>
    <w:rsid w:val="00620DBE"/>
    <w:rsid w:val="00620E1D"/>
    <w:rsid w:val="00620F2C"/>
    <w:rsid w:val="00621781"/>
    <w:rsid w:val="00621A5D"/>
    <w:rsid w:val="00621BFA"/>
    <w:rsid w:val="00621C9D"/>
    <w:rsid w:val="00621CAE"/>
    <w:rsid w:val="0062204B"/>
    <w:rsid w:val="0062209B"/>
    <w:rsid w:val="0062234A"/>
    <w:rsid w:val="00622540"/>
    <w:rsid w:val="006226D6"/>
    <w:rsid w:val="006228F7"/>
    <w:rsid w:val="0062292C"/>
    <w:rsid w:val="00622933"/>
    <w:rsid w:val="00622A8D"/>
    <w:rsid w:val="00622AD3"/>
    <w:rsid w:val="00622FCE"/>
    <w:rsid w:val="006230F8"/>
    <w:rsid w:val="00623146"/>
    <w:rsid w:val="00623801"/>
    <w:rsid w:val="00623A46"/>
    <w:rsid w:val="00623C1C"/>
    <w:rsid w:val="00623F20"/>
    <w:rsid w:val="00624345"/>
    <w:rsid w:val="0062448B"/>
    <w:rsid w:val="0062487C"/>
    <w:rsid w:val="00624BC8"/>
    <w:rsid w:val="00625000"/>
    <w:rsid w:val="006250B8"/>
    <w:rsid w:val="00625123"/>
    <w:rsid w:val="00625236"/>
    <w:rsid w:val="00625404"/>
    <w:rsid w:val="00625701"/>
    <w:rsid w:val="0062585E"/>
    <w:rsid w:val="00625A0F"/>
    <w:rsid w:val="00625BAD"/>
    <w:rsid w:val="00625C7C"/>
    <w:rsid w:val="00625DF0"/>
    <w:rsid w:val="00625E34"/>
    <w:rsid w:val="00625E9B"/>
    <w:rsid w:val="00625F23"/>
    <w:rsid w:val="00626034"/>
    <w:rsid w:val="006262AA"/>
    <w:rsid w:val="00626574"/>
    <w:rsid w:val="006265CA"/>
    <w:rsid w:val="00626618"/>
    <w:rsid w:val="0062693E"/>
    <w:rsid w:val="00626A98"/>
    <w:rsid w:val="00626B5A"/>
    <w:rsid w:val="00626B76"/>
    <w:rsid w:val="00627184"/>
    <w:rsid w:val="00627316"/>
    <w:rsid w:val="00627420"/>
    <w:rsid w:val="0062748B"/>
    <w:rsid w:val="0062761F"/>
    <w:rsid w:val="00627791"/>
    <w:rsid w:val="00627821"/>
    <w:rsid w:val="00627B32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5F9"/>
    <w:rsid w:val="00630CCC"/>
    <w:rsid w:val="00630F32"/>
    <w:rsid w:val="00631000"/>
    <w:rsid w:val="006311EB"/>
    <w:rsid w:val="006311F1"/>
    <w:rsid w:val="0063134C"/>
    <w:rsid w:val="0063165E"/>
    <w:rsid w:val="00631852"/>
    <w:rsid w:val="00631A55"/>
    <w:rsid w:val="00631B03"/>
    <w:rsid w:val="00631DEC"/>
    <w:rsid w:val="006323E4"/>
    <w:rsid w:val="00632467"/>
    <w:rsid w:val="00632746"/>
    <w:rsid w:val="006327B5"/>
    <w:rsid w:val="006329DE"/>
    <w:rsid w:val="00632A60"/>
    <w:rsid w:val="00632CAA"/>
    <w:rsid w:val="00632FF1"/>
    <w:rsid w:val="006332F5"/>
    <w:rsid w:val="00633588"/>
    <w:rsid w:val="00633590"/>
    <w:rsid w:val="00633839"/>
    <w:rsid w:val="00633859"/>
    <w:rsid w:val="00633864"/>
    <w:rsid w:val="00633A98"/>
    <w:rsid w:val="00633CB8"/>
    <w:rsid w:val="00633CD9"/>
    <w:rsid w:val="00633D1B"/>
    <w:rsid w:val="00633DDC"/>
    <w:rsid w:val="00634010"/>
    <w:rsid w:val="00634118"/>
    <w:rsid w:val="00634258"/>
    <w:rsid w:val="006343B6"/>
    <w:rsid w:val="006345AA"/>
    <w:rsid w:val="006346DD"/>
    <w:rsid w:val="006349C5"/>
    <w:rsid w:val="00634C65"/>
    <w:rsid w:val="00634C7D"/>
    <w:rsid w:val="00634CFC"/>
    <w:rsid w:val="00634E38"/>
    <w:rsid w:val="00634E6D"/>
    <w:rsid w:val="00634F15"/>
    <w:rsid w:val="006350CF"/>
    <w:rsid w:val="006354AA"/>
    <w:rsid w:val="00635521"/>
    <w:rsid w:val="006356C3"/>
    <w:rsid w:val="00635908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94C"/>
    <w:rsid w:val="006369C9"/>
    <w:rsid w:val="00636BAD"/>
    <w:rsid w:val="00636D59"/>
    <w:rsid w:val="00636DD8"/>
    <w:rsid w:val="00636F42"/>
    <w:rsid w:val="00636FD4"/>
    <w:rsid w:val="00637308"/>
    <w:rsid w:val="006374B7"/>
    <w:rsid w:val="00637573"/>
    <w:rsid w:val="00637766"/>
    <w:rsid w:val="006378B1"/>
    <w:rsid w:val="006378D3"/>
    <w:rsid w:val="00637970"/>
    <w:rsid w:val="00637B70"/>
    <w:rsid w:val="00637D2D"/>
    <w:rsid w:val="00637DD9"/>
    <w:rsid w:val="0064014F"/>
    <w:rsid w:val="006401AB"/>
    <w:rsid w:val="006402D9"/>
    <w:rsid w:val="00640547"/>
    <w:rsid w:val="0064078B"/>
    <w:rsid w:val="006409D1"/>
    <w:rsid w:val="00640AE1"/>
    <w:rsid w:val="00640B33"/>
    <w:rsid w:val="00640BCE"/>
    <w:rsid w:val="00640BD8"/>
    <w:rsid w:val="00640C78"/>
    <w:rsid w:val="00640CDB"/>
    <w:rsid w:val="00640D25"/>
    <w:rsid w:val="00640D85"/>
    <w:rsid w:val="00640EAE"/>
    <w:rsid w:val="00640FE2"/>
    <w:rsid w:val="00641029"/>
    <w:rsid w:val="00641286"/>
    <w:rsid w:val="006414E3"/>
    <w:rsid w:val="0064163C"/>
    <w:rsid w:val="00641B33"/>
    <w:rsid w:val="00641B5D"/>
    <w:rsid w:val="00641C03"/>
    <w:rsid w:val="00641C9E"/>
    <w:rsid w:val="00641E08"/>
    <w:rsid w:val="00641E6F"/>
    <w:rsid w:val="00642431"/>
    <w:rsid w:val="00642676"/>
    <w:rsid w:val="006426F2"/>
    <w:rsid w:val="006427AD"/>
    <w:rsid w:val="0064296C"/>
    <w:rsid w:val="00642E57"/>
    <w:rsid w:val="00642F4C"/>
    <w:rsid w:val="00643128"/>
    <w:rsid w:val="006431B1"/>
    <w:rsid w:val="006431DA"/>
    <w:rsid w:val="00643766"/>
    <w:rsid w:val="00643D35"/>
    <w:rsid w:val="00643E5C"/>
    <w:rsid w:val="00643F0D"/>
    <w:rsid w:val="006440B2"/>
    <w:rsid w:val="00644193"/>
    <w:rsid w:val="00644354"/>
    <w:rsid w:val="006445FD"/>
    <w:rsid w:val="0064497C"/>
    <w:rsid w:val="00644CA6"/>
    <w:rsid w:val="00644E8D"/>
    <w:rsid w:val="00644FD5"/>
    <w:rsid w:val="00645069"/>
    <w:rsid w:val="00645243"/>
    <w:rsid w:val="006453EB"/>
    <w:rsid w:val="00645504"/>
    <w:rsid w:val="006455E2"/>
    <w:rsid w:val="00645641"/>
    <w:rsid w:val="00645652"/>
    <w:rsid w:val="00645662"/>
    <w:rsid w:val="00645A78"/>
    <w:rsid w:val="00645EA9"/>
    <w:rsid w:val="00645EDA"/>
    <w:rsid w:val="00646221"/>
    <w:rsid w:val="006462C0"/>
    <w:rsid w:val="006464D8"/>
    <w:rsid w:val="0064665C"/>
    <w:rsid w:val="006466BA"/>
    <w:rsid w:val="0064688A"/>
    <w:rsid w:val="006469D5"/>
    <w:rsid w:val="00646B74"/>
    <w:rsid w:val="00646EB1"/>
    <w:rsid w:val="00646FCA"/>
    <w:rsid w:val="00647479"/>
    <w:rsid w:val="006475F3"/>
    <w:rsid w:val="006478A3"/>
    <w:rsid w:val="00647930"/>
    <w:rsid w:val="006479C1"/>
    <w:rsid w:val="00647BE1"/>
    <w:rsid w:val="00647D38"/>
    <w:rsid w:val="00647F85"/>
    <w:rsid w:val="00650006"/>
    <w:rsid w:val="00650081"/>
    <w:rsid w:val="00650105"/>
    <w:rsid w:val="006501F5"/>
    <w:rsid w:val="00650225"/>
    <w:rsid w:val="00650410"/>
    <w:rsid w:val="00650783"/>
    <w:rsid w:val="006509AA"/>
    <w:rsid w:val="00650B17"/>
    <w:rsid w:val="00650BCD"/>
    <w:rsid w:val="00650D47"/>
    <w:rsid w:val="00650DA3"/>
    <w:rsid w:val="00650E41"/>
    <w:rsid w:val="00651107"/>
    <w:rsid w:val="00651159"/>
    <w:rsid w:val="00651264"/>
    <w:rsid w:val="00651289"/>
    <w:rsid w:val="00651313"/>
    <w:rsid w:val="006513C5"/>
    <w:rsid w:val="00651541"/>
    <w:rsid w:val="00651686"/>
    <w:rsid w:val="00651AE7"/>
    <w:rsid w:val="00651BE5"/>
    <w:rsid w:val="00651C2C"/>
    <w:rsid w:val="00651E4F"/>
    <w:rsid w:val="0065227E"/>
    <w:rsid w:val="00652571"/>
    <w:rsid w:val="0065257A"/>
    <w:rsid w:val="00652BFE"/>
    <w:rsid w:val="00652C79"/>
    <w:rsid w:val="00652FBA"/>
    <w:rsid w:val="0065301E"/>
    <w:rsid w:val="0065304C"/>
    <w:rsid w:val="006530AB"/>
    <w:rsid w:val="00653284"/>
    <w:rsid w:val="006535BC"/>
    <w:rsid w:val="00653753"/>
    <w:rsid w:val="00653930"/>
    <w:rsid w:val="00654391"/>
    <w:rsid w:val="0065459B"/>
    <w:rsid w:val="0065473B"/>
    <w:rsid w:val="006547DB"/>
    <w:rsid w:val="00654A8B"/>
    <w:rsid w:val="00654BA0"/>
    <w:rsid w:val="00654CA9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A"/>
    <w:rsid w:val="0065643E"/>
    <w:rsid w:val="006564E9"/>
    <w:rsid w:val="0065659A"/>
    <w:rsid w:val="00656638"/>
    <w:rsid w:val="0065663B"/>
    <w:rsid w:val="00656A79"/>
    <w:rsid w:val="00656B0B"/>
    <w:rsid w:val="00656D6A"/>
    <w:rsid w:val="00656EB6"/>
    <w:rsid w:val="00656F00"/>
    <w:rsid w:val="0065728B"/>
    <w:rsid w:val="0065739A"/>
    <w:rsid w:val="0065740D"/>
    <w:rsid w:val="006574EF"/>
    <w:rsid w:val="00657538"/>
    <w:rsid w:val="00657634"/>
    <w:rsid w:val="006576A2"/>
    <w:rsid w:val="006579FB"/>
    <w:rsid w:val="00657D2A"/>
    <w:rsid w:val="00657F52"/>
    <w:rsid w:val="00657F55"/>
    <w:rsid w:val="0066007E"/>
    <w:rsid w:val="0066025D"/>
    <w:rsid w:val="006604D5"/>
    <w:rsid w:val="006605CB"/>
    <w:rsid w:val="006606D1"/>
    <w:rsid w:val="00660728"/>
    <w:rsid w:val="00660747"/>
    <w:rsid w:val="00660D74"/>
    <w:rsid w:val="00660DC7"/>
    <w:rsid w:val="00660E5C"/>
    <w:rsid w:val="00660F29"/>
    <w:rsid w:val="00660FD1"/>
    <w:rsid w:val="006610BF"/>
    <w:rsid w:val="006611E7"/>
    <w:rsid w:val="006615BF"/>
    <w:rsid w:val="00661AA4"/>
    <w:rsid w:val="00661CFD"/>
    <w:rsid w:val="00661E49"/>
    <w:rsid w:val="00661ECC"/>
    <w:rsid w:val="006620EE"/>
    <w:rsid w:val="00662173"/>
    <w:rsid w:val="006621D3"/>
    <w:rsid w:val="006622F6"/>
    <w:rsid w:val="0066230E"/>
    <w:rsid w:val="00662366"/>
    <w:rsid w:val="00662401"/>
    <w:rsid w:val="0066249C"/>
    <w:rsid w:val="00662623"/>
    <w:rsid w:val="00662637"/>
    <w:rsid w:val="00662683"/>
    <w:rsid w:val="006626AF"/>
    <w:rsid w:val="00662881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5EF"/>
    <w:rsid w:val="00664A3D"/>
    <w:rsid w:val="00664C33"/>
    <w:rsid w:val="00664D3B"/>
    <w:rsid w:val="00664E50"/>
    <w:rsid w:val="006650DA"/>
    <w:rsid w:val="00665120"/>
    <w:rsid w:val="00665232"/>
    <w:rsid w:val="006652A2"/>
    <w:rsid w:val="006654B7"/>
    <w:rsid w:val="0066558B"/>
    <w:rsid w:val="0066560B"/>
    <w:rsid w:val="00665659"/>
    <w:rsid w:val="006656A0"/>
    <w:rsid w:val="00665881"/>
    <w:rsid w:val="00665CB1"/>
    <w:rsid w:val="00665EA2"/>
    <w:rsid w:val="00665FA7"/>
    <w:rsid w:val="0066608E"/>
    <w:rsid w:val="00666276"/>
    <w:rsid w:val="00666843"/>
    <w:rsid w:val="006668C8"/>
    <w:rsid w:val="00666A91"/>
    <w:rsid w:val="00666C51"/>
    <w:rsid w:val="00666C58"/>
    <w:rsid w:val="00666D8C"/>
    <w:rsid w:val="00666FD4"/>
    <w:rsid w:val="006670C2"/>
    <w:rsid w:val="006670C5"/>
    <w:rsid w:val="00667260"/>
    <w:rsid w:val="0066727C"/>
    <w:rsid w:val="006672BB"/>
    <w:rsid w:val="00667423"/>
    <w:rsid w:val="0066747C"/>
    <w:rsid w:val="00667527"/>
    <w:rsid w:val="0066752D"/>
    <w:rsid w:val="00667662"/>
    <w:rsid w:val="00667667"/>
    <w:rsid w:val="00667770"/>
    <w:rsid w:val="00667BB1"/>
    <w:rsid w:val="00667BF5"/>
    <w:rsid w:val="00667C97"/>
    <w:rsid w:val="00667EE7"/>
    <w:rsid w:val="00667F02"/>
    <w:rsid w:val="00667F33"/>
    <w:rsid w:val="0067005C"/>
    <w:rsid w:val="0067024C"/>
    <w:rsid w:val="0067030A"/>
    <w:rsid w:val="006706BE"/>
    <w:rsid w:val="0067071D"/>
    <w:rsid w:val="00670838"/>
    <w:rsid w:val="006708D9"/>
    <w:rsid w:val="00670DEB"/>
    <w:rsid w:val="0067102A"/>
    <w:rsid w:val="00671499"/>
    <w:rsid w:val="006715B2"/>
    <w:rsid w:val="006715BF"/>
    <w:rsid w:val="00671A77"/>
    <w:rsid w:val="00671B05"/>
    <w:rsid w:val="00671C89"/>
    <w:rsid w:val="00671CFB"/>
    <w:rsid w:val="00671D61"/>
    <w:rsid w:val="006720D4"/>
    <w:rsid w:val="00672471"/>
    <w:rsid w:val="006726BC"/>
    <w:rsid w:val="00672721"/>
    <w:rsid w:val="006727B3"/>
    <w:rsid w:val="006729D9"/>
    <w:rsid w:val="00672AF1"/>
    <w:rsid w:val="00672BC4"/>
    <w:rsid w:val="00672BF1"/>
    <w:rsid w:val="00672E8A"/>
    <w:rsid w:val="00673369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D87"/>
    <w:rsid w:val="00673EB6"/>
    <w:rsid w:val="00673ED1"/>
    <w:rsid w:val="00673FCF"/>
    <w:rsid w:val="0067402B"/>
    <w:rsid w:val="0067413D"/>
    <w:rsid w:val="006741B8"/>
    <w:rsid w:val="00674283"/>
    <w:rsid w:val="006742B3"/>
    <w:rsid w:val="00674334"/>
    <w:rsid w:val="00674633"/>
    <w:rsid w:val="006748C1"/>
    <w:rsid w:val="0067492B"/>
    <w:rsid w:val="00674AF3"/>
    <w:rsid w:val="00674C12"/>
    <w:rsid w:val="00674D5A"/>
    <w:rsid w:val="00674E6D"/>
    <w:rsid w:val="00674F5D"/>
    <w:rsid w:val="006751DD"/>
    <w:rsid w:val="00675215"/>
    <w:rsid w:val="006752B8"/>
    <w:rsid w:val="0067536C"/>
    <w:rsid w:val="0067542F"/>
    <w:rsid w:val="006754F7"/>
    <w:rsid w:val="0067569B"/>
    <w:rsid w:val="00675C6F"/>
    <w:rsid w:val="00675C8F"/>
    <w:rsid w:val="00675D39"/>
    <w:rsid w:val="00675FD9"/>
    <w:rsid w:val="0067606B"/>
    <w:rsid w:val="006760B0"/>
    <w:rsid w:val="00676197"/>
    <w:rsid w:val="00676212"/>
    <w:rsid w:val="006764FA"/>
    <w:rsid w:val="006766F8"/>
    <w:rsid w:val="00676835"/>
    <w:rsid w:val="006768FB"/>
    <w:rsid w:val="00676BCE"/>
    <w:rsid w:val="00676DE9"/>
    <w:rsid w:val="00677171"/>
    <w:rsid w:val="0067747E"/>
    <w:rsid w:val="006775A1"/>
    <w:rsid w:val="006776B0"/>
    <w:rsid w:val="0067782D"/>
    <w:rsid w:val="00677C46"/>
    <w:rsid w:val="00677C9B"/>
    <w:rsid w:val="00677EAF"/>
    <w:rsid w:val="00677F93"/>
    <w:rsid w:val="00680109"/>
    <w:rsid w:val="0068018E"/>
    <w:rsid w:val="00680286"/>
    <w:rsid w:val="00680326"/>
    <w:rsid w:val="006803CE"/>
    <w:rsid w:val="0068049D"/>
    <w:rsid w:val="006804E2"/>
    <w:rsid w:val="006804FF"/>
    <w:rsid w:val="00680534"/>
    <w:rsid w:val="006807C8"/>
    <w:rsid w:val="0068090B"/>
    <w:rsid w:val="006809FE"/>
    <w:rsid w:val="00680AD8"/>
    <w:rsid w:val="00680D6B"/>
    <w:rsid w:val="00680DDB"/>
    <w:rsid w:val="00680E31"/>
    <w:rsid w:val="00680E9A"/>
    <w:rsid w:val="00680ECB"/>
    <w:rsid w:val="00680F6D"/>
    <w:rsid w:val="00681003"/>
    <w:rsid w:val="0068128C"/>
    <w:rsid w:val="0068154D"/>
    <w:rsid w:val="00681696"/>
    <w:rsid w:val="00681837"/>
    <w:rsid w:val="00681F51"/>
    <w:rsid w:val="00681FC8"/>
    <w:rsid w:val="0068218C"/>
    <w:rsid w:val="0068224A"/>
    <w:rsid w:val="0068229C"/>
    <w:rsid w:val="0068274F"/>
    <w:rsid w:val="00682877"/>
    <w:rsid w:val="00682982"/>
    <w:rsid w:val="00682A48"/>
    <w:rsid w:val="00682A8C"/>
    <w:rsid w:val="00682B0F"/>
    <w:rsid w:val="00682E54"/>
    <w:rsid w:val="006830B4"/>
    <w:rsid w:val="00683219"/>
    <w:rsid w:val="00683279"/>
    <w:rsid w:val="006832A9"/>
    <w:rsid w:val="00683425"/>
    <w:rsid w:val="00683471"/>
    <w:rsid w:val="00683639"/>
    <w:rsid w:val="0068363A"/>
    <w:rsid w:val="006836CC"/>
    <w:rsid w:val="00683869"/>
    <w:rsid w:val="0068386E"/>
    <w:rsid w:val="00683870"/>
    <w:rsid w:val="00683AE7"/>
    <w:rsid w:val="00683F60"/>
    <w:rsid w:val="00683FEA"/>
    <w:rsid w:val="0068407F"/>
    <w:rsid w:val="00684093"/>
    <w:rsid w:val="006841EC"/>
    <w:rsid w:val="0068426B"/>
    <w:rsid w:val="00684291"/>
    <w:rsid w:val="0068435D"/>
    <w:rsid w:val="00684642"/>
    <w:rsid w:val="006847C8"/>
    <w:rsid w:val="00684ADA"/>
    <w:rsid w:val="00685149"/>
    <w:rsid w:val="00685174"/>
    <w:rsid w:val="006852C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CF3"/>
    <w:rsid w:val="00685D6A"/>
    <w:rsid w:val="0068607D"/>
    <w:rsid w:val="006862AB"/>
    <w:rsid w:val="00686361"/>
    <w:rsid w:val="00686449"/>
    <w:rsid w:val="0068672E"/>
    <w:rsid w:val="00686BE7"/>
    <w:rsid w:val="00686FE7"/>
    <w:rsid w:val="00687098"/>
    <w:rsid w:val="0068714A"/>
    <w:rsid w:val="00687398"/>
    <w:rsid w:val="0068742A"/>
    <w:rsid w:val="00687812"/>
    <w:rsid w:val="00687AB4"/>
    <w:rsid w:val="00687BFD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5CE"/>
    <w:rsid w:val="0069063E"/>
    <w:rsid w:val="0069073D"/>
    <w:rsid w:val="00690924"/>
    <w:rsid w:val="00690AB1"/>
    <w:rsid w:val="00690B03"/>
    <w:rsid w:val="00690B57"/>
    <w:rsid w:val="006914C5"/>
    <w:rsid w:val="006915A6"/>
    <w:rsid w:val="00691757"/>
    <w:rsid w:val="0069181A"/>
    <w:rsid w:val="00691985"/>
    <w:rsid w:val="00691B32"/>
    <w:rsid w:val="00691B76"/>
    <w:rsid w:val="006921D6"/>
    <w:rsid w:val="006921D8"/>
    <w:rsid w:val="00692233"/>
    <w:rsid w:val="0069256D"/>
    <w:rsid w:val="00692882"/>
    <w:rsid w:val="006928A8"/>
    <w:rsid w:val="006928DC"/>
    <w:rsid w:val="00692A19"/>
    <w:rsid w:val="00692E15"/>
    <w:rsid w:val="00692E75"/>
    <w:rsid w:val="00692EC8"/>
    <w:rsid w:val="00693147"/>
    <w:rsid w:val="00693171"/>
    <w:rsid w:val="006931E1"/>
    <w:rsid w:val="006932FF"/>
    <w:rsid w:val="006933F9"/>
    <w:rsid w:val="00693504"/>
    <w:rsid w:val="0069379E"/>
    <w:rsid w:val="00693991"/>
    <w:rsid w:val="00693A19"/>
    <w:rsid w:val="00693BA8"/>
    <w:rsid w:val="00693C13"/>
    <w:rsid w:val="00693C34"/>
    <w:rsid w:val="00693CA6"/>
    <w:rsid w:val="00693DAD"/>
    <w:rsid w:val="00694054"/>
    <w:rsid w:val="006941D4"/>
    <w:rsid w:val="006941FE"/>
    <w:rsid w:val="00694268"/>
    <w:rsid w:val="006945ED"/>
    <w:rsid w:val="006947E9"/>
    <w:rsid w:val="006949F4"/>
    <w:rsid w:val="00694A10"/>
    <w:rsid w:val="00694AF9"/>
    <w:rsid w:val="00694B77"/>
    <w:rsid w:val="00694F10"/>
    <w:rsid w:val="00694F4D"/>
    <w:rsid w:val="00695211"/>
    <w:rsid w:val="00695369"/>
    <w:rsid w:val="0069563B"/>
    <w:rsid w:val="0069581D"/>
    <w:rsid w:val="00695900"/>
    <w:rsid w:val="00695AD3"/>
    <w:rsid w:val="00695DCF"/>
    <w:rsid w:val="0069615F"/>
    <w:rsid w:val="0069632C"/>
    <w:rsid w:val="00696A00"/>
    <w:rsid w:val="00696CDF"/>
    <w:rsid w:val="00696D7E"/>
    <w:rsid w:val="00696EFB"/>
    <w:rsid w:val="00696F42"/>
    <w:rsid w:val="0069714C"/>
    <w:rsid w:val="0069764A"/>
    <w:rsid w:val="0069765B"/>
    <w:rsid w:val="00697B2F"/>
    <w:rsid w:val="00697C5B"/>
    <w:rsid w:val="00697C9A"/>
    <w:rsid w:val="00697D1F"/>
    <w:rsid w:val="00697D7E"/>
    <w:rsid w:val="00697E4D"/>
    <w:rsid w:val="00697FAC"/>
    <w:rsid w:val="00697FBB"/>
    <w:rsid w:val="006A0094"/>
    <w:rsid w:val="006A0115"/>
    <w:rsid w:val="006A011F"/>
    <w:rsid w:val="006A0451"/>
    <w:rsid w:val="006A06F0"/>
    <w:rsid w:val="006A09AA"/>
    <w:rsid w:val="006A0CB2"/>
    <w:rsid w:val="006A0D17"/>
    <w:rsid w:val="006A0D2D"/>
    <w:rsid w:val="006A0E0F"/>
    <w:rsid w:val="006A10A5"/>
    <w:rsid w:val="006A139C"/>
    <w:rsid w:val="006A145B"/>
    <w:rsid w:val="006A14CC"/>
    <w:rsid w:val="006A1584"/>
    <w:rsid w:val="006A16DD"/>
    <w:rsid w:val="006A1B0E"/>
    <w:rsid w:val="006A1B37"/>
    <w:rsid w:val="006A1B49"/>
    <w:rsid w:val="006A1DD2"/>
    <w:rsid w:val="006A1E8E"/>
    <w:rsid w:val="006A203F"/>
    <w:rsid w:val="006A2440"/>
    <w:rsid w:val="006A2598"/>
    <w:rsid w:val="006A2695"/>
    <w:rsid w:val="006A270E"/>
    <w:rsid w:val="006A27E1"/>
    <w:rsid w:val="006A2CAE"/>
    <w:rsid w:val="006A2D5A"/>
    <w:rsid w:val="006A2E48"/>
    <w:rsid w:val="006A2F15"/>
    <w:rsid w:val="006A2F21"/>
    <w:rsid w:val="006A3135"/>
    <w:rsid w:val="006A314A"/>
    <w:rsid w:val="006A330C"/>
    <w:rsid w:val="006A3427"/>
    <w:rsid w:val="006A354B"/>
    <w:rsid w:val="006A3698"/>
    <w:rsid w:val="006A370F"/>
    <w:rsid w:val="006A3971"/>
    <w:rsid w:val="006A39FC"/>
    <w:rsid w:val="006A3A32"/>
    <w:rsid w:val="006A3D38"/>
    <w:rsid w:val="006A3DE2"/>
    <w:rsid w:val="006A3DF3"/>
    <w:rsid w:val="006A3E5E"/>
    <w:rsid w:val="006A3ED8"/>
    <w:rsid w:val="006A3F63"/>
    <w:rsid w:val="006A4308"/>
    <w:rsid w:val="006A43E3"/>
    <w:rsid w:val="006A459E"/>
    <w:rsid w:val="006A45B7"/>
    <w:rsid w:val="006A4832"/>
    <w:rsid w:val="006A48C3"/>
    <w:rsid w:val="006A4D35"/>
    <w:rsid w:val="006A4E19"/>
    <w:rsid w:val="006A4ED8"/>
    <w:rsid w:val="006A5202"/>
    <w:rsid w:val="006A5227"/>
    <w:rsid w:val="006A53C6"/>
    <w:rsid w:val="006A54FB"/>
    <w:rsid w:val="006A551C"/>
    <w:rsid w:val="006A564F"/>
    <w:rsid w:val="006A5B98"/>
    <w:rsid w:val="006A5C5C"/>
    <w:rsid w:val="006A5D6F"/>
    <w:rsid w:val="006A5E11"/>
    <w:rsid w:val="006A5E90"/>
    <w:rsid w:val="006A60AC"/>
    <w:rsid w:val="006A6136"/>
    <w:rsid w:val="006A6185"/>
    <w:rsid w:val="006A61C0"/>
    <w:rsid w:val="006A6237"/>
    <w:rsid w:val="006A643D"/>
    <w:rsid w:val="006A6615"/>
    <w:rsid w:val="006A6665"/>
    <w:rsid w:val="006A68FB"/>
    <w:rsid w:val="006A6C5B"/>
    <w:rsid w:val="006A6FA3"/>
    <w:rsid w:val="006A708F"/>
    <w:rsid w:val="006A70A9"/>
    <w:rsid w:val="006A756E"/>
    <w:rsid w:val="006A7903"/>
    <w:rsid w:val="006A7BD2"/>
    <w:rsid w:val="006A7C1A"/>
    <w:rsid w:val="006A7CB8"/>
    <w:rsid w:val="006A7DC2"/>
    <w:rsid w:val="006B0120"/>
    <w:rsid w:val="006B038E"/>
    <w:rsid w:val="006B050E"/>
    <w:rsid w:val="006B0636"/>
    <w:rsid w:val="006B0BC4"/>
    <w:rsid w:val="006B0C71"/>
    <w:rsid w:val="006B0DD5"/>
    <w:rsid w:val="006B105C"/>
    <w:rsid w:val="006B1147"/>
    <w:rsid w:val="006B121A"/>
    <w:rsid w:val="006B13F9"/>
    <w:rsid w:val="006B1442"/>
    <w:rsid w:val="006B148E"/>
    <w:rsid w:val="006B16AD"/>
    <w:rsid w:val="006B18A8"/>
    <w:rsid w:val="006B1916"/>
    <w:rsid w:val="006B1920"/>
    <w:rsid w:val="006B1A91"/>
    <w:rsid w:val="006B1C1E"/>
    <w:rsid w:val="006B1C94"/>
    <w:rsid w:val="006B216A"/>
    <w:rsid w:val="006B217D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549"/>
    <w:rsid w:val="006B3754"/>
    <w:rsid w:val="006B3893"/>
    <w:rsid w:val="006B3953"/>
    <w:rsid w:val="006B396B"/>
    <w:rsid w:val="006B39F1"/>
    <w:rsid w:val="006B3B4D"/>
    <w:rsid w:val="006B3B7F"/>
    <w:rsid w:val="006B3E7C"/>
    <w:rsid w:val="006B404E"/>
    <w:rsid w:val="006B4638"/>
    <w:rsid w:val="006B4656"/>
    <w:rsid w:val="006B476D"/>
    <w:rsid w:val="006B4B7E"/>
    <w:rsid w:val="006B4E32"/>
    <w:rsid w:val="006B4F4C"/>
    <w:rsid w:val="006B5217"/>
    <w:rsid w:val="006B5428"/>
    <w:rsid w:val="006B5683"/>
    <w:rsid w:val="006B5A79"/>
    <w:rsid w:val="006B5AEA"/>
    <w:rsid w:val="006B5B36"/>
    <w:rsid w:val="006B5B69"/>
    <w:rsid w:val="006B5DD0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CF"/>
    <w:rsid w:val="006B6CD2"/>
    <w:rsid w:val="006B6CE4"/>
    <w:rsid w:val="006B6E09"/>
    <w:rsid w:val="006B6E26"/>
    <w:rsid w:val="006B6E94"/>
    <w:rsid w:val="006B6F91"/>
    <w:rsid w:val="006B7072"/>
    <w:rsid w:val="006B7209"/>
    <w:rsid w:val="006B735F"/>
    <w:rsid w:val="006B746B"/>
    <w:rsid w:val="006B751D"/>
    <w:rsid w:val="006B7A1B"/>
    <w:rsid w:val="006B7B1F"/>
    <w:rsid w:val="006B7C9B"/>
    <w:rsid w:val="006B7D0E"/>
    <w:rsid w:val="006C00DC"/>
    <w:rsid w:val="006C0113"/>
    <w:rsid w:val="006C01F9"/>
    <w:rsid w:val="006C027B"/>
    <w:rsid w:val="006C02AE"/>
    <w:rsid w:val="006C0369"/>
    <w:rsid w:val="006C06C7"/>
    <w:rsid w:val="006C08EF"/>
    <w:rsid w:val="006C09B5"/>
    <w:rsid w:val="006C09BB"/>
    <w:rsid w:val="006C0B2E"/>
    <w:rsid w:val="006C0B66"/>
    <w:rsid w:val="006C0BB5"/>
    <w:rsid w:val="006C0EDD"/>
    <w:rsid w:val="006C0F0B"/>
    <w:rsid w:val="006C100A"/>
    <w:rsid w:val="006C1241"/>
    <w:rsid w:val="006C12A0"/>
    <w:rsid w:val="006C155D"/>
    <w:rsid w:val="006C1987"/>
    <w:rsid w:val="006C19BE"/>
    <w:rsid w:val="006C1B48"/>
    <w:rsid w:val="006C1C4F"/>
    <w:rsid w:val="006C1C84"/>
    <w:rsid w:val="006C1D4A"/>
    <w:rsid w:val="006C1D76"/>
    <w:rsid w:val="006C2077"/>
    <w:rsid w:val="006C2306"/>
    <w:rsid w:val="006C231B"/>
    <w:rsid w:val="006C2465"/>
    <w:rsid w:val="006C2614"/>
    <w:rsid w:val="006C27ED"/>
    <w:rsid w:val="006C2924"/>
    <w:rsid w:val="006C2A15"/>
    <w:rsid w:val="006C2D58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229"/>
    <w:rsid w:val="006C449A"/>
    <w:rsid w:val="006C47B3"/>
    <w:rsid w:val="006C47F9"/>
    <w:rsid w:val="006C4B1F"/>
    <w:rsid w:val="006C4B29"/>
    <w:rsid w:val="006C4B9D"/>
    <w:rsid w:val="006C4D6A"/>
    <w:rsid w:val="006C4DD6"/>
    <w:rsid w:val="006C4F56"/>
    <w:rsid w:val="006C4FCD"/>
    <w:rsid w:val="006C50BA"/>
    <w:rsid w:val="006C5179"/>
    <w:rsid w:val="006C531D"/>
    <w:rsid w:val="006C53B8"/>
    <w:rsid w:val="006C5647"/>
    <w:rsid w:val="006C56AD"/>
    <w:rsid w:val="006C56F6"/>
    <w:rsid w:val="006C583A"/>
    <w:rsid w:val="006C58BA"/>
    <w:rsid w:val="006C5943"/>
    <w:rsid w:val="006C5A6F"/>
    <w:rsid w:val="006C5D8A"/>
    <w:rsid w:val="006C6054"/>
    <w:rsid w:val="006C6238"/>
    <w:rsid w:val="006C633B"/>
    <w:rsid w:val="006C672E"/>
    <w:rsid w:val="006C6AD9"/>
    <w:rsid w:val="006C6B9A"/>
    <w:rsid w:val="006C6C33"/>
    <w:rsid w:val="006C6E4C"/>
    <w:rsid w:val="006C6E66"/>
    <w:rsid w:val="006C6EEE"/>
    <w:rsid w:val="006C7152"/>
    <w:rsid w:val="006C71D8"/>
    <w:rsid w:val="006C72D7"/>
    <w:rsid w:val="006C72F5"/>
    <w:rsid w:val="006C7416"/>
    <w:rsid w:val="006C753F"/>
    <w:rsid w:val="006C75BB"/>
    <w:rsid w:val="006C7A78"/>
    <w:rsid w:val="006C7AF0"/>
    <w:rsid w:val="006C7D11"/>
    <w:rsid w:val="006C7D44"/>
    <w:rsid w:val="006C7DA1"/>
    <w:rsid w:val="006C7EE9"/>
    <w:rsid w:val="006C7F33"/>
    <w:rsid w:val="006C7FB0"/>
    <w:rsid w:val="006C7FCE"/>
    <w:rsid w:val="006D0188"/>
    <w:rsid w:val="006D02B0"/>
    <w:rsid w:val="006D0320"/>
    <w:rsid w:val="006D03D2"/>
    <w:rsid w:val="006D056E"/>
    <w:rsid w:val="006D0615"/>
    <w:rsid w:val="006D0C4B"/>
    <w:rsid w:val="006D0CB3"/>
    <w:rsid w:val="006D0CC8"/>
    <w:rsid w:val="006D116F"/>
    <w:rsid w:val="006D1249"/>
    <w:rsid w:val="006D1512"/>
    <w:rsid w:val="006D15F0"/>
    <w:rsid w:val="006D1629"/>
    <w:rsid w:val="006D17AE"/>
    <w:rsid w:val="006D1BA6"/>
    <w:rsid w:val="006D1D2F"/>
    <w:rsid w:val="006D1EE7"/>
    <w:rsid w:val="006D1FD0"/>
    <w:rsid w:val="006D2009"/>
    <w:rsid w:val="006D2018"/>
    <w:rsid w:val="006D20BC"/>
    <w:rsid w:val="006D21E5"/>
    <w:rsid w:val="006D22C6"/>
    <w:rsid w:val="006D2379"/>
    <w:rsid w:val="006D25B9"/>
    <w:rsid w:val="006D2602"/>
    <w:rsid w:val="006D26F0"/>
    <w:rsid w:val="006D2845"/>
    <w:rsid w:val="006D2AF3"/>
    <w:rsid w:val="006D2BEB"/>
    <w:rsid w:val="006D2C41"/>
    <w:rsid w:val="006D2E0A"/>
    <w:rsid w:val="006D2E72"/>
    <w:rsid w:val="006D3009"/>
    <w:rsid w:val="006D3058"/>
    <w:rsid w:val="006D3154"/>
    <w:rsid w:val="006D32CA"/>
    <w:rsid w:val="006D32E8"/>
    <w:rsid w:val="006D3608"/>
    <w:rsid w:val="006D376F"/>
    <w:rsid w:val="006D3953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B5D"/>
    <w:rsid w:val="006D4C25"/>
    <w:rsid w:val="006D4E3C"/>
    <w:rsid w:val="006D4E56"/>
    <w:rsid w:val="006D4EA8"/>
    <w:rsid w:val="006D50B9"/>
    <w:rsid w:val="006D5406"/>
    <w:rsid w:val="006D548B"/>
    <w:rsid w:val="006D55D3"/>
    <w:rsid w:val="006D5691"/>
    <w:rsid w:val="006D5751"/>
    <w:rsid w:val="006D57F4"/>
    <w:rsid w:val="006D58DB"/>
    <w:rsid w:val="006D5940"/>
    <w:rsid w:val="006D5B63"/>
    <w:rsid w:val="006D5B79"/>
    <w:rsid w:val="006D5B97"/>
    <w:rsid w:val="006D5ED8"/>
    <w:rsid w:val="006D60E1"/>
    <w:rsid w:val="006D63CB"/>
    <w:rsid w:val="006D6A93"/>
    <w:rsid w:val="006D6BB9"/>
    <w:rsid w:val="006D6BDC"/>
    <w:rsid w:val="006D6F1A"/>
    <w:rsid w:val="006D7705"/>
    <w:rsid w:val="006D7710"/>
    <w:rsid w:val="006D7726"/>
    <w:rsid w:val="006D792F"/>
    <w:rsid w:val="006D7C4E"/>
    <w:rsid w:val="006D7DD8"/>
    <w:rsid w:val="006D7E58"/>
    <w:rsid w:val="006D7E97"/>
    <w:rsid w:val="006D7FC3"/>
    <w:rsid w:val="006E0027"/>
    <w:rsid w:val="006E0690"/>
    <w:rsid w:val="006E0758"/>
    <w:rsid w:val="006E0A5A"/>
    <w:rsid w:val="006E0BE1"/>
    <w:rsid w:val="006E0F1E"/>
    <w:rsid w:val="006E0F92"/>
    <w:rsid w:val="006E1138"/>
    <w:rsid w:val="006E141D"/>
    <w:rsid w:val="006E1428"/>
    <w:rsid w:val="006E1AF3"/>
    <w:rsid w:val="006E1B98"/>
    <w:rsid w:val="006E1C63"/>
    <w:rsid w:val="006E1F18"/>
    <w:rsid w:val="006E2062"/>
    <w:rsid w:val="006E2295"/>
    <w:rsid w:val="006E2433"/>
    <w:rsid w:val="006E25D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7A2"/>
    <w:rsid w:val="006E38F2"/>
    <w:rsid w:val="006E3921"/>
    <w:rsid w:val="006E3A4B"/>
    <w:rsid w:val="006E3AC6"/>
    <w:rsid w:val="006E3AE1"/>
    <w:rsid w:val="006E3C77"/>
    <w:rsid w:val="006E4017"/>
    <w:rsid w:val="006E42E5"/>
    <w:rsid w:val="006E43AF"/>
    <w:rsid w:val="006E43C7"/>
    <w:rsid w:val="006E43FF"/>
    <w:rsid w:val="006E47ED"/>
    <w:rsid w:val="006E494F"/>
    <w:rsid w:val="006E4A2C"/>
    <w:rsid w:val="006E4AB7"/>
    <w:rsid w:val="006E4D9E"/>
    <w:rsid w:val="006E4DDC"/>
    <w:rsid w:val="006E4E4B"/>
    <w:rsid w:val="006E5102"/>
    <w:rsid w:val="006E5267"/>
    <w:rsid w:val="006E58A7"/>
    <w:rsid w:val="006E5B39"/>
    <w:rsid w:val="006E5C1C"/>
    <w:rsid w:val="006E5CD9"/>
    <w:rsid w:val="006E5E7B"/>
    <w:rsid w:val="006E6098"/>
    <w:rsid w:val="006E618E"/>
    <w:rsid w:val="006E61D1"/>
    <w:rsid w:val="006E62A3"/>
    <w:rsid w:val="006E62AF"/>
    <w:rsid w:val="006E6409"/>
    <w:rsid w:val="006E640D"/>
    <w:rsid w:val="006E6698"/>
    <w:rsid w:val="006E66A2"/>
    <w:rsid w:val="006E678B"/>
    <w:rsid w:val="006E6896"/>
    <w:rsid w:val="006E699A"/>
    <w:rsid w:val="006E6A4A"/>
    <w:rsid w:val="006E6E11"/>
    <w:rsid w:val="006E71DA"/>
    <w:rsid w:val="006E74D4"/>
    <w:rsid w:val="006E754E"/>
    <w:rsid w:val="006E75E3"/>
    <w:rsid w:val="006E7736"/>
    <w:rsid w:val="006E7928"/>
    <w:rsid w:val="006E7971"/>
    <w:rsid w:val="006E7AA7"/>
    <w:rsid w:val="006E7CA1"/>
    <w:rsid w:val="006E7E62"/>
    <w:rsid w:val="006E7EA5"/>
    <w:rsid w:val="006E7EE2"/>
    <w:rsid w:val="006E7FA2"/>
    <w:rsid w:val="006F0050"/>
    <w:rsid w:val="006F0113"/>
    <w:rsid w:val="006F02FA"/>
    <w:rsid w:val="006F03DA"/>
    <w:rsid w:val="006F03F0"/>
    <w:rsid w:val="006F078C"/>
    <w:rsid w:val="006F0A0F"/>
    <w:rsid w:val="006F1008"/>
    <w:rsid w:val="006F1264"/>
    <w:rsid w:val="006F13F1"/>
    <w:rsid w:val="006F1725"/>
    <w:rsid w:val="006F19C0"/>
    <w:rsid w:val="006F1B26"/>
    <w:rsid w:val="006F1BB5"/>
    <w:rsid w:val="006F2005"/>
    <w:rsid w:val="006F202D"/>
    <w:rsid w:val="006F21AA"/>
    <w:rsid w:val="006F23B4"/>
    <w:rsid w:val="006F2916"/>
    <w:rsid w:val="006F29AD"/>
    <w:rsid w:val="006F2B1E"/>
    <w:rsid w:val="006F2DF9"/>
    <w:rsid w:val="006F2E17"/>
    <w:rsid w:val="006F30BF"/>
    <w:rsid w:val="006F3224"/>
    <w:rsid w:val="006F329E"/>
    <w:rsid w:val="006F32EC"/>
    <w:rsid w:val="006F33F8"/>
    <w:rsid w:val="006F347C"/>
    <w:rsid w:val="006F3627"/>
    <w:rsid w:val="006F392C"/>
    <w:rsid w:val="006F3A73"/>
    <w:rsid w:val="006F3D9C"/>
    <w:rsid w:val="006F41C1"/>
    <w:rsid w:val="006F4274"/>
    <w:rsid w:val="006F45F0"/>
    <w:rsid w:val="006F460D"/>
    <w:rsid w:val="006F4724"/>
    <w:rsid w:val="006F49F7"/>
    <w:rsid w:val="006F4BA7"/>
    <w:rsid w:val="006F4C76"/>
    <w:rsid w:val="006F4FD7"/>
    <w:rsid w:val="006F514E"/>
    <w:rsid w:val="006F53F9"/>
    <w:rsid w:val="006F5506"/>
    <w:rsid w:val="006F55D6"/>
    <w:rsid w:val="006F58BB"/>
    <w:rsid w:val="006F5C45"/>
    <w:rsid w:val="006F5CCD"/>
    <w:rsid w:val="006F5D30"/>
    <w:rsid w:val="006F5D80"/>
    <w:rsid w:val="006F5E97"/>
    <w:rsid w:val="006F5F6A"/>
    <w:rsid w:val="006F60D4"/>
    <w:rsid w:val="006F626A"/>
    <w:rsid w:val="006F66B2"/>
    <w:rsid w:val="006F66F1"/>
    <w:rsid w:val="006F6773"/>
    <w:rsid w:val="006F6816"/>
    <w:rsid w:val="006F6B5F"/>
    <w:rsid w:val="006F6CBB"/>
    <w:rsid w:val="006F6D44"/>
    <w:rsid w:val="006F6EEE"/>
    <w:rsid w:val="006F707F"/>
    <w:rsid w:val="006F70C6"/>
    <w:rsid w:val="006F7188"/>
    <w:rsid w:val="006F71E9"/>
    <w:rsid w:val="006F7219"/>
    <w:rsid w:val="006F7243"/>
    <w:rsid w:val="006F748B"/>
    <w:rsid w:val="006F75FC"/>
    <w:rsid w:val="006F7A1B"/>
    <w:rsid w:val="0070021B"/>
    <w:rsid w:val="0070080E"/>
    <w:rsid w:val="00700A28"/>
    <w:rsid w:val="00700BF4"/>
    <w:rsid w:val="0070133A"/>
    <w:rsid w:val="007015DC"/>
    <w:rsid w:val="0070189C"/>
    <w:rsid w:val="00701C8E"/>
    <w:rsid w:val="0070206C"/>
    <w:rsid w:val="007024AC"/>
    <w:rsid w:val="007026EE"/>
    <w:rsid w:val="00702A9F"/>
    <w:rsid w:val="00702B78"/>
    <w:rsid w:val="00702BF1"/>
    <w:rsid w:val="007031A7"/>
    <w:rsid w:val="00703290"/>
    <w:rsid w:val="007032F4"/>
    <w:rsid w:val="0070359C"/>
    <w:rsid w:val="007035CF"/>
    <w:rsid w:val="0070370B"/>
    <w:rsid w:val="0070380A"/>
    <w:rsid w:val="00703A48"/>
    <w:rsid w:val="00703CF8"/>
    <w:rsid w:val="00703E79"/>
    <w:rsid w:val="00703F3D"/>
    <w:rsid w:val="0070409D"/>
    <w:rsid w:val="00704231"/>
    <w:rsid w:val="007043E8"/>
    <w:rsid w:val="0070444B"/>
    <w:rsid w:val="00704520"/>
    <w:rsid w:val="0070488D"/>
    <w:rsid w:val="00704890"/>
    <w:rsid w:val="00704C79"/>
    <w:rsid w:val="00704CEF"/>
    <w:rsid w:val="00705117"/>
    <w:rsid w:val="0070527A"/>
    <w:rsid w:val="007052B1"/>
    <w:rsid w:val="0070561C"/>
    <w:rsid w:val="0070567E"/>
    <w:rsid w:val="007057D1"/>
    <w:rsid w:val="007059AD"/>
    <w:rsid w:val="007059F1"/>
    <w:rsid w:val="00705A9E"/>
    <w:rsid w:val="00705B7F"/>
    <w:rsid w:val="00705BD2"/>
    <w:rsid w:val="00705CF9"/>
    <w:rsid w:val="00705E48"/>
    <w:rsid w:val="00705EFC"/>
    <w:rsid w:val="00705F7F"/>
    <w:rsid w:val="00706117"/>
    <w:rsid w:val="00706252"/>
    <w:rsid w:val="007063BB"/>
    <w:rsid w:val="00706534"/>
    <w:rsid w:val="00706936"/>
    <w:rsid w:val="00706976"/>
    <w:rsid w:val="00706CA1"/>
    <w:rsid w:val="00706D04"/>
    <w:rsid w:val="00706D12"/>
    <w:rsid w:val="00706FAA"/>
    <w:rsid w:val="0070704F"/>
    <w:rsid w:val="00707107"/>
    <w:rsid w:val="007071AA"/>
    <w:rsid w:val="0070727B"/>
    <w:rsid w:val="0070759D"/>
    <w:rsid w:val="00707617"/>
    <w:rsid w:val="007076E9"/>
    <w:rsid w:val="0070773F"/>
    <w:rsid w:val="007077B5"/>
    <w:rsid w:val="0070787F"/>
    <w:rsid w:val="007078B7"/>
    <w:rsid w:val="00707D69"/>
    <w:rsid w:val="00707E39"/>
    <w:rsid w:val="00707E70"/>
    <w:rsid w:val="007100B1"/>
    <w:rsid w:val="00710185"/>
    <w:rsid w:val="00710308"/>
    <w:rsid w:val="00710403"/>
    <w:rsid w:val="00710408"/>
    <w:rsid w:val="00710409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19E4"/>
    <w:rsid w:val="00711AF0"/>
    <w:rsid w:val="0071251A"/>
    <w:rsid w:val="00712836"/>
    <w:rsid w:val="0071289E"/>
    <w:rsid w:val="007129EE"/>
    <w:rsid w:val="00712D53"/>
    <w:rsid w:val="00712E9A"/>
    <w:rsid w:val="00712F07"/>
    <w:rsid w:val="00712F60"/>
    <w:rsid w:val="007130B4"/>
    <w:rsid w:val="007132DF"/>
    <w:rsid w:val="00713409"/>
    <w:rsid w:val="00713609"/>
    <w:rsid w:val="007136D2"/>
    <w:rsid w:val="00713700"/>
    <w:rsid w:val="00713787"/>
    <w:rsid w:val="00713997"/>
    <w:rsid w:val="007139BC"/>
    <w:rsid w:val="00713BFA"/>
    <w:rsid w:val="00713C50"/>
    <w:rsid w:val="00713D42"/>
    <w:rsid w:val="00713D63"/>
    <w:rsid w:val="0071422C"/>
    <w:rsid w:val="007142A6"/>
    <w:rsid w:val="00714304"/>
    <w:rsid w:val="007144FB"/>
    <w:rsid w:val="00714CB7"/>
    <w:rsid w:val="00714DE2"/>
    <w:rsid w:val="00714F05"/>
    <w:rsid w:val="00714FCE"/>
    <w:rsid w:val="0071500E"/>
    <w:rsid w:val="00715065"/>
    <w:rsid w:val="0071506F"/>
    <w:rsid w:val="0071520C"/>
    <w:rsid w:val="00715251"/>
    <w:rsid w:val="00715301"/>
    <w:rsid w:val="00715362"/>
    <w:rsid w:val="00715475"/>
    <w:rsid w:val="007154C6"/>
    <w:rsid w:val="00715652"/>
    <w:rsid w:val="00715B96"/>
    <w:rsid w:val="00715C0C"/>
    <w:rsid w:val="00715C66"/>
    <w:rsid w:val="00715D75"/>
    <w:rsid w:val="00715E44"/>
    <w:rsid w:val="00715ED0"/>
    <w:rsid w:val="00715FBE"/>
    <w:rsid w:val="0071610E"/>
    <w:rsid w:val="007162A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571"/>
    <w:rsid w:val="00717986"/>
    <w:rsid w:val="00717B70"/>
    <w:rsid w:val="00717CE9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B32"/>
    <w:rsid w:val="00720DB4"/>
    <w:rsid w:val="00720EA5"/>
    <w:rsid w:val="00720EC6"/>
    <w:rsid w:val="00720FCD"/>
    <w:rsid w:val="00721152"/>
    <w:rsid w:val="0072118B"/>
    <w:rsid w:val="0072121C"/>
    <w:rsid w:val="00721351"/>
    <w:rsid w:val="0072137A"/>
    <w:rsid w:val="00721454"/>
    <w:rsid w:val="007215F9"/>
    <w:rsid w:val="007216B6"/>
    <w:rsid w:val="00721723"/>
    <w:rsid w:val="00721737"/>
    <w:rsid w:val="00721768"/>
    <w:rsid w:val="0072199E"/>
    <w:rsid w:val="00721A75"/>
    <w:rsid w:val="00721B34"/>
    <w:rsid w:val="00721DB5"/>
    <w:rsid w:val="00721DD9"/>
    <w:rsid w:val="00721DDF"/>
    <w:rsid w:val="00721E6C"/>
    <w:rsid w:val="00721EEE"/>
    <w:rsid w:val="00722061"/>
    <w:rsid w:val="0072214F"/>
    <w:rsid w:val="0072224F"/>
    <w:rsid w:val="007223FA"/>
    <w:rsid w:val="0072260F"/>
    <w:rsid w:val="00722696"/>
    <w:rsid w:val="007227F2"/>
    <w:rsid w:val="00722D05"/>
    <w:rsid w:val="00722F58"/>
    <w:rsid w:val="007235FD"/>
    <w:rsid w:val="007236E6"/>
    <w:rsid w:val="00723710"/>
    <w:rsid w:val="0072383B"/>
    <w:rsid w:val="00723869"/>
    <w:rsid w:val="007238C9"/>
    <w:rsid w:val="00723937"/>
    <w:rsid w:val="0072399E"/>
    <w:rsid w:val="00723B6B"/>
    <w:rsid w:val="00723F2A"/>
    <w:rsid w:val="007243E5"/>
    <w:rsid w:val="0072440E"/>
    <w:rsid w:val="00724421"/>
    <w:rsid w:val="007246C1"/>
    <w:rsid w:val="00724807"/>
    <w:rsid w:val="00724A34"/>
    <w:rsid w:val="00724CE8"/>
    <w:rsid w:val="00725188"/>
    <w:rsid w:val="00725535"/>
    <w:rsid w:val="0072560E"/>
    <w:rsid w:val="00725720"/>
    <w:rsid w:val="007258D0"/>
    <w:rsid w:val="00725BD0"/>
    <w:rsid w:val="00726220"/>
    <w:rsid w:val="00726447"/>
    <w:rsid w:val="007265B0"/>
    <w:rsid w:val="00726642"/>
    <w:rsid w:val="0072680C"/>
    <w:rsid w:val="0072698B"/>
    <w:rsid w:val="00726A4E"/>
    <w:rsid w:val="00726A5E"/>
    <w:rsid w:val="00726BB7"/>
    <w:rsid w:val="00726DA5"/>
    <w:rsid w:val="00726E1C"/>
    <w:rsid w:val="00726E70"/>
    <w:rsid w:val="00726F33"/>
    <w:rsid w:val="007270D8"/>
    <w:rsid w:val="007272AD"/>
    <w:rsid w:val="0072744A"/>
    <w:rsid w:val="00727845"/>
    <w:rsid w:val="007278BE"/>
    <w:rsid w:val="00727B54"/>
    <w:rsid w:val="00727C3E"/>
    <w:rsid w:val="00727E92"/>
    <w:rsid w:val="00730344"/>
    <w:rsid w:val="00730376"/>
    <w:rsid w:val="007305A0"/>
    <w:rsid w:val="007305FB"/>
    <w:rsid w:val="00730615"/>
    <w:rsid w:val="0073075D"/>
    <w:rsid w:val="007309D5"/>
    <w:rsid w:val="00730B4D"/>
    <w:rsid w:val="00730B66"/>
    <w:rsid w:val="00730BF2"/>
    <w:rsid w:val="00730C91"/>
    <w:rsid w:val="00730C99"/>
    <w:rsid w:val="00730D20"/>
    <w:rsid w:val="00730EA8"/>
    <w:rsid w:val="00730FAF"/>
    <w:rsid w:val="00731227"/>
    <w:rsid w:val="00731441"/>
    <w:rsid w:val="00731630"/>
    <w:rsid w:val="007316AD"/>
    <w:rsid w:val="007318B1"/>
    <w:rsid w:val="007318F5"/>
    <w:rsid w:val="00731AF4"/>
    <w:rsid w:val="00731C34"/>
    <w:rsid w:val="00731DBF"/>
    <w:rsid w:val="00731EAC"/>
    <w:rsid w:val="00731EC1"/>
    <w:rsid w:val="00732268"/>
    <w:rsid w:val="007326C9"/>
    <w:rsid w:val="007326CC"/>
    <w:rsid w:val="0073272A"/>
    <w:rsid w:val="00732BC3"/>
    <w:rsid w:val="0073312A"/>
    <w:rsid w:val="00733240"/>
    <w:rsid w:val="0073350B"/>
    <w:rsid w:val="007338C6"/>
    <w:rsid w:val="00733AD1"/>
    <w:rsid w:val="00733C2E"/>
    <w:rsid w:val="00733CA8"/>
    <w:rsid w:val="00733E69"/>
    <w:rsid w:val="00733FB8"/>
    <w:rsid w:val="0073408A"/>
    <w:rsid w:val="007341DB"/>
    <w:rsid w:val="007343D0"/>
    <w:rsid w:val="00734477"/>
    <w:rsid w:val="0073453D"/>
    <w:rsid w:val="007346AE"/>
    <w:rsid w:val="00734761"/>
    <w:rsid w:val="007349C5"/>
    <w:rsid w:val="00734B9C"/>
    <w:rsid w:val="00734BBE"/>
    <w:rsid w:val="00734C38"/>
    <w:rsid w:val="00735005"/>
    <w:rsid w:val="007351BE"/>
    <w:rsid w:val="007353CD"/>
    <w:rsid w:val="007356F7"/>
    <w:rsid w:val="007357A2"/>
    <w:rsid w:val="0073581C"/>
    <w:rsid w:val="007358BE"/>
    <w:rsid w:val="00735A11"/>
    <w:rsid w:val="00735A9B"/>
    <w:rsid w:val="00735C62"/>
    <w:rsid w:val="00735D3D"/>
    <w:rsid w:val="00735FA2"/>
    <w:rsid w:val="00736188"/>
    <w:rsid w:val="007361C1"/>
    <w:rsid w:val="007362B4"/>
    <w:rsid w:val="007363C4"/>
    <w:rsid w:val="007363FD"/>
    <w:rsid w:val="007364E6"/>
    <w:rsid w:val="0073654B"/>
    <w:rsid w:val="00736801"/>
    <w:rsid w:val="00736BD9"/>
    <w:rsid w:val="00736F65"/>
    <w:rsid w:val="00737196"/>
    <w:rsid w:val="007372B7"/>
    <w:rsid w:val="007376C9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97E"/>
    <w:rsid w:val="00740D12"/>
    <w:rsid w:val="00740D5B"/>
    <w:rsid w:val="00740DC8"/>
    <w:rsid w:val="007412C4"/>
    <w:rsid w:val="007412E9"/>
    <w:rsid w:val="00741364"/>
    <w:rsid w:val="0074136C"/>
    <w:rsid w:val="007413C4"/>
    <w:rsid w:val="00741418"/>
    <w:rsid w:val="00741486"/>
    <w:rsid w:val="0074171D"/>
    <w:rsid w:val="0074195B"/>
    <w:rsid w:val="007419DE"/>
    <w:rsid w:val="00741A34"/>
    <w:rsid w:val="00741A62"/>
    <w:rsid w:val="00741BE9"/>
    <w:rsid w:val="00741D8F"/>
    <w:rsid w:val="00741DD4"/>
    <w:rsid w:val="00741F4D"/>
    <w:rsid w:val="007420E6"/>
    <w:rsid w:val="0074217E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4097"/>
    <w:rsid w:val="0074414F"/>
    <w:rsid w:val="00744503"/>
    <w:rsid w:val="0074487B"/>
    <w:rsid w:val="00744973"/>
    <w:rsid w:val="007449AD"/>
    <w:rsid w:val="00744BC6"/>
    <w:rsid w:val="00744F05"/>
    <w:rsid w:val="00744F2E"/>
    <w:rsid w:val="00744FB8"/>
    <w:rsid w:val="00745029"/>
    <w:rsid w:val="007451D0"/>
    <w:rsid w:val="00745527"/>
    <w:rsid w:val="00745534"/>
    <w:rsid w:val="00745570"/>
    <w:rsid w:val="007455AC"/>
    <w:rsid w:val="00745665"/>
    <w:rsid w:val="00745AAA"/>
    <w:rsid w:val="007464D0"/>
    <w:rsid w:val="00746525"/>
    <w:rsid w:val="0074659A"/>
    <w:rsid w:val="0074659E"/>
    <w:rsid w:val="007465C9"/>
    <w:rsid w:val="00746634"/>
    <w:rsid w:val="00746AAD"/>
    <w:rsid w:val="00746C84"/>
    <w:rsid w:val="00746C8F"/>
    <w:rsid w:val="00746CD1"/>
    <w:rsid w:val="00746D72"/>
    <w:rsid w:val="00746F04"/>
    <w:rsid w:val="007471AB"/>
    <w:rsid w:val="0074731E"/>
    <w:rsid w:val="00747354"/>
    <w:rsid w:val="00747666"/>
    <w:rsid w:val="0074786B"/>
    <w:rsid w:val="007478C8"/>
    <w:rsid w:val="0074797D"/>
    <w:rsid w:val="00747989"/>
    <w:rsid w:val="00747A6C"/>
    <w:rsid w:val="00747DF3"/>
    <w:rsid w:val="00747EB2"/>
    <w:rsid w:val="00747F02"/>
    <w:rsid w:val="00747FAF"/>
    <w:rsid w:val="00747FEC"/>
    <w:rsid w:val="007501BE"/>
    <w:rsid w:val="00750285"/>
    <w:rsid w:val="007503E4"/>
    <w:rsid w:val="0075045C"/>
    <w:rsid w:val="007508BE"/>
    <w:rsid w:val="00750B8E"/>
    <w:rsid w:val="00750E34"/>
    <w:rsid w:val="00750EC8"/>
    <w:rsid w:val="00750ED8"/>
    <w:rsid w:val="00751058"/>
    <w:rsid w:val="00751571"/>
    <w:rsid w:val="00751712"/>
    <w:rsid w:val="00751D64"/>
    <w:rsid w:val="0075201B"/>
    <w:rsid w:val="00752295"/>
    <w:rsid w:val="007523E9"/>
    <w:rsid w:val="007525CC"/>
    <w:rsid w:val="00752619"/>
    <w:rsid w:val="00752741"/>
    <w:rsid w:val="0075282C"/>
    <w:rsid w:val="00752892"/>
    <w:rsid w:val="00752B04"/>
    <w:rsid w:val="00752C64"/>
    <w:rsid w:val="00752DF0"/>
    <w:rsid w:val="00752EC2"/>
    <w:rsid w:val="00752FF0"/>
    <w:rsid w:val="0075306A"/>
    <w:rsid w:val="007531D6"/>
    <w:rsid w:val="00753237"/>
    <w:rsid w:val="007532AC"/>
    <w:rsid w:val="00753AB9"/>
    <w:rsid w:val="00753B02"/>
    <w:rsid w:val="00753B4E"/>
    <w:rsid w:val="00754043"/>
    <w:rsid w:val="00754047"/>
    <w:rsid w:val="00754069"/>
    <w:rsid w:val="0075430D"/>
    <w:rsid w:val="00754709"/>
    <w:rsid w:val="00754711"/>
    <w:rsid w:val="0075483B"/>
    <w:rsid w:val="0075491D"/>
    <w:rsid w:val="007549CC"/>
    <w:rsid w:val="00754AD9"/>
    <w:rsid w:val="00754E32"/>
    <w:rsid w:val="00754E46"/>
    <w:rsid w:val="00754FD8"/>
    <w:rsid w:val="00755123"/>
    <w:rsid w:val="00755249"/>
    <w:rsid w:val="0075526E"/>
    <w:rsid w:val="007552C5"/>
    <w:rsid w:val="00755477"/>
    <w:rsid w:val="00755478"/>
    <w:rsid w:val="00755579"/>
    <w:rsid w:val="00755825"/>
    <w:rsid w:val="00755B6A"/>
    <w:rsid w:val="00755BDF"/>
    <w:rsid w:val="007560AC"/>
    <w:rsid w:val="00756177"/>
    <w:rsid w:val="00756233"/>
    <w:rsid w:val="00756430"/>
    <w:rsid w:val="007564C5"/>
    <w:rsid w:val="007565C4"/>
    <w:rsid w:val="00756834"/>
    <w:rsid w:val="007569EB"/>
    <w:rsid w:val="00756A3B"/>
    <w:rsid w:val="00756FCA"/>
    <w:rsid w:val="00757032"/>
    <w:rsid w:val="0075705C"/>
    <w:rsid w:val="00757364"/>
    <w:rsid w:val="00757383"/>
    <w:rsid w:val="00757479"/>
    <w:rsid w:val="007574C2"/>
    <w:rsid w:val="0075760D"/>
    <w:rsid w:val="007576A9"/>
    <w:rsid w:val="007579BF"/>
    <w:rsid w:val="00757A16"/>
    <w:rsid w:val="00757AD2"/>
    <w:rsid w:val="00757DB8"/>
    <w:rsid w:val="00757E1B"/>
    <w:rsid w:val="007600E0"/>
    <w:rsid w:val="0076019A"/>
    <w:rsid w:val="007601A2"/>
    <w:rsid w:val="007601B5"/>
    <w:rsid w:val="007606EB"/>
    <w:rsid w:val="007607C0"/>
    <w:rsid w:val="007609C2"/>
    <w:rsid w:val="00760B2F"/>
    <w:rsid w:val="00760F10"/>
    <w:rsid w:val="00760F99"/>
    <w:rsid w:val="00761074"/>
    <w:rsid w:val="0076126F"/>
    <w:rsid w:val="00761310"/>
    <w:rsid w:val="00761378"/>
    <w:rsid w:val="0076145C"/>
    <w:rsid w:val="007614C0"/>
    <w:rsid w:val="0076160F"/>
    <w:rsid w:val="00761825"/>
    <w:rsid w:val="00761A87"/>
    <w:rsid w:val="00761BD9"/>
    <w:rsid w:val="00761FCF"/>
    <w:rsid w:val="00762034"/>
    <w:rsid w:val="0076214F"/>
    <w:rsid w:val="007622CB"/>
    <w:rsid w:val="007622E6"/>
    <w:rsid w:val="00762654"/>
    <w:rsid w:val="0076290E"/>
    <w:rsid w:val="00762A5B"/>
    <w:rsid w:val="00762BBB"/>
    <w:rsid w:val="00762D0F"/>
    <w:rsid w:val="007632FE"/>
    <w:rsid w:val="007634EC"/>
    <w:rsid w:val="0076365F"/>
    <w:rsid w:val="007637D3"/>
    <w:rsid w:val="0076385F"/>
    <w:rsid w:val="00763963"/>
    <w:rsid w:val="00763B81"/>
    <w:rsid w:val="00763CE6"/>
    <w:rsid w:val="0076425A"/>
    <w:rsid w:val="007644B1"/>
    <w:rsid w:val="00764679"/>
    <w:rsid w:val="0076467B"/>
    <w:rsid w:val="0076467D"/>
    <w:rsid w:val="00764697"/>
    <w:rsid w:val="00764726"/>
    <w:rsid w:val="00764736"/>
    <w:rsid w:val="007648DB"/>
    <w:rsid w:val="00764925"/>
    <w:rsid w:val="007649DC"/>
    <w:rsid w:val="00765145"/>
    <w:rsid w:val="0076518D"/>
    <w:rsid w:val="007654BB"/>
    <w:rsid w:val="00765641"/>
    <w:rsid w:val="0076565F"/>
    <w:rsid w:val="007658F3"/>
    <w:rsid w:val="007659A5"/>
    <w:rsid w:val="007659D1"/>
    <w:rsid w:val="00765B1C"/>
    <w:rsid w:val="00765B9A"/>
    <w:rsid w:val="00765D64"/>
    <w:rsid w:val="00765DA3"/>
    <w:rsid w:val="00765E26"/>
    <w:rsid w:val="00765F12"/>
    <w:rsid w:val="0076609F"/>
    <w:rsid w:val="00766230"/>
    <w:rsid w:val="007663C0"/>
    <w:rsid w:val="007664DC"/>
    <w:rsid w:val="00766856"/>
    <w:rsid w:val="00766968"/>
    <w:rsid w:val="00766BC9"/>
    <w:rsid w:val="00766DFB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49"/>
    <w:rsid w:val="00767D7A"/>
    <w:rsid w:val="00767DA5"/>
    <w:rsid w:val="00770008"/>
    <w:rsid w:val="007702D2"/>
    <w:rsid w:val="0077035B"/>
    <w:rsid w:val="0077036A"/>
    <w:rsid w:val="00770495"/>
    <w:rsid w:val="007704A2"/>
    <w:rsid w:val="007704E8"/>
    <w:rsid w:val="007705AA"/>
    <w:rsid w:val="0077073E"/>
    <w:rsid w:val="007707DB"/>
    <w:rsid w:val="007709FB"/>
    <w:rsid w:val="00770B3C"/>
    <w:rsid w:val="00770D6B"/>
    <w:rsid w:val="00770D6F"/>
    <w:rsid w:val="00770E7F"/>
    <w:rsid w:val="0077104E"/>
    <w:rsid w:val="007711FC"/>
    <w:rsid w:val="007712B5"/>
    <w:rsid w:val="00771631"/>
    <w:rsid w:val="0077184B"/>
    <w:rsid w:val="00771B5D"/>
    <w:rsid w:val="00771C91"/>
    <w:rsid w:val="00772168"/>
    <w:rsid w:val="007721DE"/>
    <w:rsid w:val="007722BE"/>
    <w:rsid w:val="007722DE"/>
    <w:rsid w:val="0077230B"/>
    <w:rsid w:val="00772693"/>
    <w:rsid w:val="00772863"/>
    <w:rsid w:val="0077290C"/>
    <w:rsid w:val="00772A3B"/>
    <w:rsid w:val="00772D33"/>
    <w:rsid w:val="00772F4F"/>
    <w:rsid w:val="007732E0"/>
    <w:rsid w:val="00773441"/>
    <w:rsid w:val="0077349C"/>
    <w:rsid w:val="007734E4"/>
    <w:rsid w:val="007739B6"/>
    <w:rsid w:val="00773B22"/>
    <w:rsid w:val="00773D3E"/>
    <w:rsid w:val="00773E1E"/>
    <w:rsid w:val="007740F2"/>
    <w:rsid w:val="0077413F"/>
    <w:rsid w:val="0077432E"/>
    <w:rsid w:val="00774412"/>
    <w:rsid w:val="00774511"/>
    <w:rsid w:val="00774686"/>
    <w:rsid w:val="007746AC"/>
    <w:rsid w:val="00774723"/>
    <w:rsid w:val="00774752"/>
    <w:rsid w:val="007748C5"/>
    <w:rsid w:val="00774BB1"/>
    <w:rsid w:val="00774D10"/>
    <w:rsid w:val="00774EB8"/>
    <w:rsid w:val="00774EBE"/>
    <w:rsid w:val="00774FD6"/>
    <w:rsid w:val="00775281"/>
    <w:rsid w:val="00775438"/>
    <w:rsid w:val="0077551E"/>
    <w:rsid w:val="007757D8"/>
    <w:rsid w:val="00775A5A"/>
    <w:rsid w:val="00775C9F"/>
    <w:rsid w:val="00775CF7"/>
    <w:rsid w:val="00775FA2"/>
    <w:rsid w:val="0077634B"/>
    <w:rsid w:val="0077647D"/>
    <w:rsid w:val="00776531"/>
    <w:rsid w:val="0077682A"/>
    <w:rsid w:val="00776D43"/>
    <w:rsid w:val="00776E11"/>
    <w:rsid w:val="00776F09"/>
    <w:rsid w:val="00776F14"/>
    <w:rsid w:val="0077702F"/>
    <w:rsid w:val="00777141"/>
    <w:rsid w:val="00777195"/>
    <w:rsid w:val="007773CD"/>
    <w:rsid w:val="007773F6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405"/>
    <w:rsid w:val="007804F3"/>
    <w:rsid w:val="007807DB"/>
    <w:rsid w:val="007807DD"/>
    <w:rsid w:val="00780819"/>
    <w:rsid w:val="0078083B"/>
    <w:rsid w:val="00780AA9"/>
    <w:rsid w:val="00780B13"/>
    <w:rsid w:val="00780D0F"/>
    <w:rsid w:val="00780F39"/>
    <w:rsid w:val="00781068"/>
    <w:rsid w:val="007810F5"/>
    <w:rsid w:val="007813C0"/>
    <w:rsid w:val="007814B0"/>
    <w:rsid w:val="00781508"/>
    <w:rsid w:val="00781554"/>
    <w:rsid w:val="007815AD"/>
    <w:rsid w:val="0078164B"/>
    <w:rsid w:val="007816D8"/>
    <w:rsid w:val="00781B1E"/>
    <w:rsid w:val="00781B30"/>
    <w:rsid w:val="00781B55"/>
    <w:rsid w:val="0078203C"/>
    <w:rsid w:val="007823C9"/>
    <w:rsid w:val="007823EA"/>
    <w:rsid w:val="00782491"/>
    <w:rsid w:val="0078259F"/>
    <w:rsid w:val="00782642"/>
    <w:rsid w:val="00782677"/>
    <w:rsid w:val="00782AA3"/>
    <w:rsid w:val="00782B08"/>
    <w:rsid w:val="00782BB6"/>
    <w:rsid w:val="00782C08"/>
    <w:rsid w:val="00782EDE"/>
    <w:rsid w:val="00782F39"/>
    <w:rsid w:val="00782FA8"/>
    <w:rsid w:val="00782FAC"/>
    <w:rsid w:val="00783056"/>
    <w:rsid w:val="0078305E"/>
    <w:rsid w:val="00783257"/>
    <w:rsid w:val="00783278"/>
    <w:rsid w:val="007833F1"/>
    <w:rsid w:val="0078344B"/>
    <w:rsid w:val="00783898"/>
    <w:rsid w:val="00783963"/>
    <w:rsid w:val="00783C31"/>
    <w:rsid w:val="00783D50"/>
    <w:rsid w:val="0078405D"/>
    <w:rsid w:val="007840E5"/>
    <w:rsid w:val="0078413E"/>
    <w:rsid w:val="00784337"/>
    <w:rsid w:val="0078456B"/>
    <w:rsid w:val="00784597"/>
    <w:rsid w:val="007845CC"/>
    <w:rsid w:val="00784C16"/>
    <w:rsid w:val="00784E75"/>
    <w:rsid w:val="00784F30"/>
    <w:rsid w:val="007855B8"/>
    <w:rsid w:val="00785703"/>
    <w:rsid w:val="007857CA"/>
    <w:rsid w:val="00785C0F"/>
    <w:rsid w:val="00785F85"/>
    <w:rsid w:val="0078614E"/>
    <w:rsid w:val="007863D2"/>
    <w:rsid w:val="007866B6"/>
    <w:rsid w:val="00786729"/>
    <w:rsid w:val="0078692E"/>
    <w:rsid w:val="00786F2B"/>
    <w:rsid w:val="007872A0"/>
    <w:rsid w:val="007872F2"/>
    <w:rsid w:val="00787366"/>
    <w:rsid w:val="0078760C"/>
    <w:rsid w:val="0078760D"/>
    <w:rsid w:val="00787819"/>
    <w:rsid w:val="00787C6A"/>
    <w:rsid w:val="00787DB0"/>
    <w:rsid w:val="00790626"/>
    <w:rsid w:val="007906CD"/>
    <w:rsid w:val="007906E4"/>
    <w:rsid w:val="00790919"/>
    <w:rsid w:val="00790AD4"/>
    <w:rsid w:val="00790D62"/>
    <w:rsid w:val="00790DAF"/>
    <w:rsid w:val="00790DCD"/>
    <w:rsid w:val="00790E34"/>
    <w:rsid w:val="0079105C"/>
    <w:rsid w:val="00791069"/>
    <w:rsid w:val="00791139"/>
    <w:rsid w:val="00791693"/>
    <w:rsid w:val="007916B1"/>
    <w:rsid w:val="007916D9"/>
    <w:rsid w:val="00791711"/>
    <w:rsid w:val="0079171E"/>
    <w:rsid w:val="0079185B"/>
    <w:rsid w:val="00791A65"/>
    <w:rsid w:val="00791AA6"/>
    <w:rsid w:val="00791D1B"/>
    <w:rsid w:val="00791D8F"/>
    <w:rsid w:val="00791DC6"/>
    <w:rsid w:val="00791E86"/>
    <w:rsid w:val="00791F8C"/>
    <w:rsid w:val="00791F9D"/>
    <w:rsid w:val="007928F2"/>
    <w:rsid w:val="007929CF"/>
    <w:rsid w:val="00792ACE"/>
    <w:rsid w:val="00792AF7"/>
    <w:rsid w:val="0079301C"/>
    <w:rsid w:val="00793226"/>
    <w:rsid w:val="00793293"/>
    <w:rsid w:val="007932BB"/>
    <w:rsid w:val="007932C6"/>
    <w:rsid w:val="007934E7"/>
    <w:rsid w:val="00793522"/>
    <w:rsid w:val="00793680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08"/>
    <w:rsid w:val="00794714"/>
    <w:rsid w:val="00794734"/>
    <w:rsid w:val="0079488C"/>
    <w:rsid w:val="00794A7A"/>
    <w:rsid w:val="00794BF3"/>
    <w:rsid w:val="00794C93"/>
    <w:rsid w:val="00794E48"/>
    <w:rsid w:val="00794FFB"/>
    <w:rsid w:val="00795314"/>
    <w:rsid w:val="00795466"/>
    <w:rsid w:val="0079568F"/>
    <w:rsid w:val="007956E5"/>
    <w:rsid w:val="0079574F"/>
    <w:rsid w:val="00795880"/>
    <w:rsid w:val="00795899"/>
    <w:rsid w:val="00795926"/>
    <w:rsid w:val="00795A84"/>
    <w:rsid w:val="00795BE6"/>
    <w:rsid w:val="00795CA5"/>
    <w:rsid w:val="00795D5C"/>
    <w:rsid w:val="00795F9A"/>
    <w:rsid w:val="0079600D"/>
    <w:rsid w:val="007961B7"/>
    <w:rsid w:val="007961FC"/>
    <w:rsid w:val="00796337"/>
    <w:rsid w:val="007964A0"/>
    <w:rsid w:val="00796653"/>
    <w:rsid w:val="00796750"/>
    <w:rsid w:val="00796BDE"/>
    <w:rsid w:val="00796C65"/>
    <w:rsid w:val="00796FB1"/>
    <w:rsid w:val="0079709C"/>
    <w:rsid w:val="00797103"/>
    <w:rsid w:val="007972AC"/>
    <w:rsid w:val="007972BE"/>
    <w:rsid w:val="00797521"/>
    <w:rsid w:val="007976A3"/>
    <w:rsid w:val="0079786C"/>
    <w:rsid w:val="007979F7"/>
    <w:rsid w:val="00797C5D"/>
    <w:rsid w:val="00797CE5"/>
    <w:rsid w:val="00797E90"/>
    <w:rsid w:val="007A0006"/>
    <w:rsid w:val="007A015D"/>
    <w:rsid w:val="007A0225"/>
    <w:rsid w:val="007A02BA"/>
    <w:rsid w:val="007A03BA"/>
    <w:rsid w:val="007A03FF"/>
    <w:rsid w:val="007A046F"/>
    <w:rsid w:val="007A04BF"/>
    <w:rsid w:val="007A0877"/>
    <w:rsid w:val="007A0A62"/>
    <w:rsid w:val="007A0AF1"/>
    <w:rsid w:val="007A0CA8"/>
    <w:rsid w:val="007A0CB3"/>
    <w:rsid w:val="007A0CF9"/>
    <w:rsid w:val="007A0D07"/>
    <w:rsid w:val="007A1058"/>
    <w:rsid w:val="007A111D"/>
    <w:rsid w:val="007A13D3"/>
    <w:rsid w:val="007A17F6"/>
    <w:rsid w:val="007A1D4B"/>
    <w:rsid w:val="007A1DA3"/>
    <w:rsid w:val="007A1DDE"/>
    <w:rsid w:val="007A1EF1"/>
    <w:rsid w:val="007A22FB"/>
    <w:rsid w:val="007A2365"/>
    <w:rsid w:val="007A2521"/>
    <w:rsid w:val="007A283F"/>
    <w:rsid w:val="007A2BED"/>
    <w:rsid w:val="007A3048"/>
    <w:rsid w:val="007A31E6"/>
    <w:rsid w:val="007A3457"/>
    <w:rsid w:val="007A34BE"/>
    <w:rsid w:val="007A3665"/>
    <w:rsid w:val="007A36A4"/>
    <w:rsid w:val="007A3770"/>
    <w:rsid w:val="007A3996"/>
    <w:rsid w:val="007A3BA2"/>
    <w:rsid w:val="007A3CD6"/>
    <w:rsid w:val="007A3DD1"/>
    <w:rsid w:val="007A3EDC"/>
    <w:rsid w:val="007A46AE"/>
    <w:rsid w:val="007A4883"/>
    <w:rsid w:val="007A49BF"/>
    <w:rsid w:val="007A4AC7"/>
    <w:rsid w:val="007A4B35"/>
    <w:rsid w:val="007A4BE0"/>
    <w:rsid w:val="007A4C09"/>
    <w:rsid w:val="007A4C22"/>
    <w:rsid w:val="007A5022"/>
    <w:rsid w:val="007A50BE"/>
    <w:rsid w:val="007A542B"/>
    <w:rsid w:val="007A55B2"/>
    <w:rsid w:val="007A581F"/>
    <w:rsid w:val="007A5931"/>
    <w:rsid w:val="007A5BE6"/>
    <w:rsid w:val="007A5C34"/>
    <w:rsid w:val="007A5E4F"/>
    <w:rsid w:val="007A5FA5"/>
    <w:rsid w:val="007A606F"/>
    <w:rsid w:val="007A626D"/>
    <w:rsid w:val="007A629B"/>
    <w:rsid w:val="007A634D"/>
    <w:rsid w:val="007A63E3"/>
    <w:rsid w:val="007A659A"/>
    <w:rsid w:val="007A65C4"/>
    <w:rsid w:val="007A6798"/>
    <w:rsid w:val="007A6A96"/>
    <w:rsid w:val="007A6AC6"/>
    <w:rsid w:val="007A6B36"/>
    <w:rsid w:val="007A6BA4"/>
    <w:rsid w:val="007A6C2A"/>
    <w:rsid w:val="007A6E08"/>
    <w:rsid w:val="007A6E36"/>
    <w:rsid w:val="007A73AA"/>
    <w:rsid w:val="007A758E"/>
    <w:rsid w:val="007A75CF"/>
    <w:rsid w:val="007A7602"/>
    <w:rsid w:val="007A767A"/>
    <w:rsid w:val="007A7686"/>
    <w:rsid w:val="007A76BF"/>
    <w:rsid w:val="007A7831"/>
    <w:rsid w:val="007A7959"/>
    <w:rsid w:val="007A7B45"/>
    <w:rsid w:val="007A7C8F"/>
    <w:rsid w:val="007A7E07"/>
    <w:rsid w:val="007A7E10"/>
    <w:rsid w:val="007B0348"/>
    <w:rsid w:val="007B0515"/>
    <w:rsid w:val="007B056E"/>
    <w:rsid w:val="007B0618"/>
    <w:rsid w:val="007B0631"/>
    <w:rsid w:val="007B072B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D4A"/>
    <w:rsid w:val="007B1DE4"/>
    <w:rsid w:val="007B1E72"/>
    <w:rsid w:val="007B1F09"/>
    <w:rsid w:val="007B20C3"/>
    <w:rsid w:val="007B20EE"/>
    <w:rsid w:val="007B2187"/>
    <w:rsid w:val="007B2421"/>
    <w:rsid w:val="007B2547"/>
    <w:rsid w:val="007B25C1"/>
    <w:rsid w:val="007B25DA"/>
    <w:rsid w:val="007B2779"/>
    <w:rsid w:val="007B2BF0"/>
    <w:rsid w:val="007B2D39"/>
    <w:rsid w:val="007B2FA9"/>
    <w:rsid w:val="007B301B"/>
    <w:rsid w:val="007B3344"/>
    <w:rsid w:val="007B334B"/>
    <w:rsid w:val="007B335D"/>
    <w:rsid w:val="007B3483"/>
    <w:rsid w:val="007B361A"/>
    <w:rsid w:val="007B36E3"/>
    <w:rsid w:val="007B3736"/>
    <w:rsid w:val="007B381C"/>
    <w:rsid w:val="007B3AAB"/>
    <w:rsid w:val="007B3E67"/>
    <w:rsid w:val="007B3ED8"/>
    <w:rsid w:val="007B3EE0"/>
    <w:rsid w:val="007B3FAD"/>
    <w:rsid w:val="007B42FB"/>
    <w:rsid w:val="007B4329"/>
    <w:rsid w:val="007B4530"/>
    <w:rsid w:val="007B4548"/>
    <w:rsid w:val="007B45C6"/>
    <w:rsid w:val="007B464F"/>
    <w:rsid w:val="007B46C2"/>
    <w:rsid w:val="007B4844"/>
    <w:rsid w:val="007B48C8"/>
    <w:rsid w:val="007B4BE2"/>
    <w:rsid w:val="007B4C4B"/>
    <w:rsid w:val="007B4F8D"/>
    <w:rsid w:val="007B4FC6"/>
    <w:rsid w:val="007B5080"/>
    <w:rsid w:val="007B520B"/>
    <w:rsid w:val="007B5544"/>
    <w:rsid w:val="007B55D7"/>
    <w:rsid w:val="007B56FA"/>
    <w:rsid w:val="007B585C"/>
    <w:rsid w:val="007B59F1"/>
    <w:rsid w:val="007B5BCD"/>
    <w:rsid w:val="007B5F61"/>
    <w:rsid w:val="007B6117"/>
    <w:rsid w:val="007B62FD"/>
    <w:rsid w:val="007B6323"/>
    <w:rsid w:val="007B6654"/>
    <w:rsid w:val="007B6691"/>
    <w:rsid w:val="007B6A57"/>
    <w:rsid w:val="007B6AC2"/>
    <w:rsid w:val="007B6C15"/>
    <w:rsid w:val="007B6CD9"/>
    <w:rsid w:val="007B6CDB"/>
    <w:rsid w:val="007B6DDF"/>
    <w:rsid w:val="007B6F48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CB9"/>
    <w:rsid w:val="007B7DA0"/>
    <w:rsid w:val="007B7DB3"/>
    <w:rsid w:val="007B7E75"/>
    <w:rsid w:val="007B7FC8"/>
    <w:rsid w:val="007C004E"/>
    <w:rsid w:val="007C0279"/>
    <w:rsid w:val="007C030A"/>
    <w:rsid w:val="007C031C"/>
    <w:rsid w:val="007C03D1"/>
    <w:rsid w:val="007C062B"/>
    <w:rsid w:val="007C08F6"/>
    <w:rsid w:val="007C0AAC"/>
    <w:rsid w:val="007C0B95"/>
    <w:rsid w:val="007C0C5A"/>
    <w:rsid w:val="007C0DE4"/>
    <w:rsid w:val="007C1228"/>
    <w:rsid w:val="007C134D"/>
    <w:rsid w:val="007C1364"/>
    <w:rsid w:val="007C14D5"/>
    <w:rsid w:val="007C14FF"/>
    <w:rsid w:val="007C162A"/>
    <w:rsid w:val="007C1C7A"/>
    <w:rsid w:val="007C1F20"/>
    <w:rsid w:val="007C2014"/>
    <w:rsid w:val="007C2532"/>
    <w:rsid w:val="007C28B2"/>
    <w:rsid w:val="007C28D3"/>
    <w:rsid w:val="007C2A45"/>
    <w:rsid w:val="007C2CD6"/>
    <w:rsid w:val="007C2FF1"/>
    <w:rsid w:val="007C3061"/>
    <w:rsid w:val="007C34D0"/>
    <w:rsid w:val="007C3870"/>
    <w:rsid w:val="007C38A7"/>
    <w:rsid w:val="007C3B0C"/>
    <w:rsid w:val="007C3CEA"/>
    <w:rsid w:val="007C3D3A"/>
    <w:rsid w:val="007C3DEB"/>
    <w:rsid w:val="007C3E12"/>
    <w:rsid w:val="007C3F99"/>
    <w:rsid w:val="007C404B"/>
    <w:rsid w:val="007C413A"/>
    <w:rsid w:val="007C414F"/>
    <w:rsid w:val="007C4200"/>
    <w:rsid w:val="007C4245"/>
    <w:rsid w:val="007C432F"/>
    <w:rsid w:val="007C446B"/>
    <w:rsid w:val="007C448F"/>
    <w:rsid w:val="007C48BD"/>
    <w:rsid w:val="007C4E2E"/>
    <w:rsid w:val="007C51EA"/>
    <w:rsid w:val="007C5207"/>
    <w:rsid w:val="007C53F2"/>
    <w:rsid w:val="007C556B"/>
    <w:rsid w:val="007C5698"/>
    <w:rsid w:val="007C5ACF"/>
    <w:rsid w:val="007C5CAE"/>
    <w:rsid w:val="007C5ED5"/>
    <w:rsid w:val="007C60D4"/>
    <w:rsid w:val="007C620E"/>
    <w:rsid w:val="007C62F3"/>
    <w:rsid w:val="007C6363"/>
    <w:rsid w:val="007C65DC"/>
    <w:rsid w:val="007C6A60"/>
    <w:rsid w:val="007C6F6A"/>
    <w:rsid w:val="007C7079"/>
    <w:rsid w:val="007C70B5"/>
    <w:rsid w:val="007C7195"/>
    <w:rsid w:val="007C71E6"/>
    <w:rsid w:val="007C739E"/>
    <w:rsid w:val="007C73A8"/>
    <w:rsid w:val="007C7785"/>
    <w:rsid w:val="007C7DAD"/>
    <w:rsid w:val="007C7E43"/>
    <w:rsid w:val="007C7FAD"/>
    <w:rsid w:val="007D0109"/>
    <w:rsid w:val="007D0177"/>
    <w:rsid w:val="007D01AE"/>
    <w:rsid w:val="007D03BF"/>
    <w:rsid w:val="007D0610"/>
    <w:rsid w:val="007D06C6"/>
    <w:rsid w:val="007D07F0"/>
    <w:rsid w:val="007D0AD6"/>
    <w:rsid w:val="007D0B52"/>
    <w:rsid w:val="007D0DCF"/>
    <w:rsid w:val="007D1023"/>
    <w:rsid w:val="007D1034"/>
    <w:rsid w:val="007D11A8"/>
    <w:rsid w:val="007D13C5"/>
    <w:rsid w:val="007D1522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2A7"/>
    <w:rsid w:val="007D2364"/>
    <w:rsid w:val="007D2454"/>
    <w:rsid w:val="007D278F"/>
    <w:rsid w:val="007D27F9"/>
    <w:rsid w:val="007D28F8"/>
    <w:rsid w:val="007D2B1B"/>
    <w:rsid w:val="007D2B7F"/>
    <w:rsid w:val="007D3285"/>
    <w:rsid w:val="007D33E0"/>
    <w:rsid w:val="007D383E"/>
    <w:rsid w:val="007D3ABD"/>
    <w:rsid w:val="007D3B67"/>
    <w:rsid w:val="007D3C2B"/>
    <w:rsid w:val="007D3CA8"/>
    <w:rsid w:val="007D3D1F"/>
    <w:rsid w:val="007D3DA6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41A"/>
    <w:rsid w:val="007D552F"/>
    <w:rsid w:val="007D5B08"/>
    <w:rsid w:val="007D5BC3"/>
    <w:rsid w:val="007D5D27"/>
    <w:rsid w:val="007D5FEC"/>
    <w:rsid w:val="007D60A5"/>
    <w:rsid w:val="007D60DD"/>
    <w:rsid w:val="007D61D9"/>
    <w:rsid w:val="007D6519"/>
    <w:rsid w:val="007D66A5"/>
    <w:rsid w:val="007D67E5"/>
    <w:rsid w:val="007D6882"/>
    <w:rsid w:val="007D6941"/>
    <w:rsid w:val="007D6959"/>
    <w:rsid w:val="007D6AF9"/>
    <w:rsid w:val="007D6B05"/>
    <w:rsid w:val="007D6E06"/>
    <w:rsid w:val="007D6F0C"/>
    <w:rsid w:val="007D709A"/>
    <w:rsid w:val="007D759D"/>
    <w:rsid w:val="007D76F8"/>
    <w:rsid w:val="007D77A7"/>
    <w:rsid w:val="007D781E"/>
    <w:rsid w:val="007D7AC2"/>
    <w:rsid w:val="007D7D04"/>
    <w:rsid w:val="007D7D1B"/>
    <w:rsid w:val="007D7E40"/>
    <w:rsid w:val="007E03D1"/>
    <w:rsid w:val="007E0578"/>
    <w:rsid w:val="007E0B57"/>
    <w:rsid w:val="007E0BBC"/>
    <w:rsid w:val="007E0C49"/>
    <w:rsid w:val="007E0C93"/>
    <w:rsid w:val="007E0CD3"/>
    <w:rsid w:val="007E0E6D"/>
    <w:rsid w:val="007E1331"/>
    <w:rsid w:val="007E13C3"/>
    <w:rsid w:val="007E16C2"/>
    <w:rsid w:val="007E195F"/>
    <w:rsid w:val="007E19F7"/>
    <w:rsid w:val="007E1B50"/>
    <w:rsid w:val="007E1BBC"/>
    <w:rsid w:val="007E1C07"/>
    <w:rsid w:val="007E1C46"/>
    <w:rsid w:val="007E1C72"/>
    <w:rsid w:val="007E1CA3"/>
    <w:rsid w:val="007E1F44"/>
    <w:rsid w:val="007E1FE9"/>
    <w:rsid w:val="007E2097"/>
    <w:rsid w:val="007E21F0"/>
    <w:rsid w:val="007E23EA"/>
    <w:rsid w:val="007E2609"/>
    <w:rsid w:val="007E292E"/>
    <w:rsid w:val="007E2B25"/>
    <w:rsid w:val="007E2B63"/>
    <w:rsid w:val="007E2C1C"/>
    <w:rsid w:val="007E2E2A"/>
    <w:rsid w:val="007E2E6C"/>
    <w:rsid w:val="007E2EB7"/>
    <w:rsid w:val="007E2F24"/>
    <w:rsid w:val="007E314C"/>
    <w:rsid w:val="007E3275"/>
    <w:rsid w:val="007E32E8"/>
    <w:rsid w:val="007E35F5"/>
    <w:rsid w:val="007E36E3"/>
    <w:rsid w:val="007E36E8"/>
    <w:rsid w:val="007E386C"/>
    <w:rsid w:val="007E3B6D"/>
    <w:rsid w:val="007E3FF2"/>
    <w:rsid w:val="007E3FF7"/>
    <w:rsid w:val="007E411D"/>
    <w:rsid w:val="007E42E9"/>
    <w:rsid w:val="007E42FC"/>
    <w:rsid w:val="007E445C"/>
    <w:rsid w:val="007E457C"/>
    <w:rsid w:val="007E48D0"/>
    <w:rsid w:val="007E4957"/>
    <w:rsid w:val="007E499C"/>
    <w:rsid w:val="007E4A65"/>
    <w:rsid w:val="007E4AAF"/>
    <w:rsid w:val="007E4AB3"/>
    <w:rsid w:val="007E4E99"/>
    <w:rsid w:val="007E4F8C"/>
    <w:rsid w:val="007E4FC0"/>
    <w:rsid w:val="007E5029"/>
    <w:rsid w:val="007E5599"/>
    <w:rsid w:val="007E5777"/>
    <w:rsid w:val="007E58FF"/>
    <w:rsid w:val="007E5962"/>
    <w:rsid w:val="007E5B02"/>
    <w:rsid w:val="007E5B6B"/>
    <w:rsid w:val="007E5DAA"/>
    <w:rsid w:val="007E607C"/>
    <w:rsid w:val="007E6271"/>
    <w:rsid w:val="007E62AC"/>
    <w:rsid w:val="007E636C"/>
    <w:rsid w:val="007E63AD"/>
    <w:rsid w:val="007E6534"/>
    <w:rsid w:val="007E6781"/>
    <w:rsid w:val="007E6787"/>
    <w:rsid w:val="007E6B8E"/>
    <w:rsid w:val="007E6F26"/>
    <w:rsid w:val="007E6FA2"/>
    <w:rsid w:val="007E73A8"/>
    <w:rsid w:val="007E7484"/>
    <w:rsid w:val="007E7559"/>
    <w:rsid w:val="007E79C6"/>
    <w:rsid w:val="007E7BEA"/>
    <w:rsid w:val="007E7C23"/>
    <w:rsid w:val="007E7E60"/>
    <w:rsid w:val="007E7F3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583"/>
    <w:rsid w:val="007F159C"/>
    <w:rsid w:val="007F162F"/>
    <w:rsid w:val="007F1A7B"/>
    <w:rsid w:val="007F1A89"/>
    <w:rsid w:val="007F1C60"/>
    <w:rsid w:val="007F1D55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604"/>
    <w:rsid w:val="007F372E"/>
    <w:rsid w:val="007F3797"/>
    <w:rsid w:val="007F39D6"/>
    <w:rsid w:val="007F3A4D"/>
    <w:rsid w:val="007F3A77"/>
    <w:rsid w:val="007F3B74"/>
    <w:rsid w:val="007F3C05"/>
    <w:rsid w:val="007F3D4F"/>
    <w:rsid w:val="007F3EB1"/>
    <w:rsid w:val="007F40AF"/>
    <w:rsid w:val="007F42CC"/>
    <w:rsid w:val="007F4562"/>
    <w:rsid w:val="007F46E0"/>
    <w:rsid w:val="007F4A8F"/>
    <w:rsid w:val="007F4ACF"/>
    <w:rsid w:val="007F4C51"/>
    <w:rsid w:val="007F4D3D"/>
    <w:rsid w:val="007F528A"/>
    <w:rsid w:val="007F55C0"/>
    <w:rsid w:val="007F56B6"/>
    <w:rsid w:val="007F5702"/>
    <w:rsid w:val="007F5768"/>
    <w:rsid w:val="007F594A"/>
    <w:rsid w:val="007F5A3F"/>
    <w:rsid w:val="007F5AB8"/>
    <w:rsid w:val="007F5D15"/>
    <w:rsid w:val="007F5D86"/>
    <w:rsid w:val="007F5E0B"/>
    <w:rsid w:val="007F5E30"/>
    <w:rsid w:val="007F5EF7"/>
    <w:rsid w:val="007F609B"/>
    <w:rsid w:val="007F6140"/>
    <w:rsid w:val="007F6268"/>
    <w:rsid w:val="007F62E5"/>
    <w:rsid w:val="007F62FC"/>
    <w:rsid w:val="007F6401"/>
    <w:rsid w:val="007F6665"/>
    <w:rsid w:val="007F6951"/>
    <w:rsid w:val="007F6C48"/>
    <w:rsid w:val="007F6EF8"/>
    <w:rsid w:val="007F71DC"/>
    <w:rsid w:val="007F73BD"/>
    <w:rsid w:val="007F741B"/>
    <w:rsid w:val="007F74A5"/>
    <w:rsid w:val="007F753F"/>
    <w:rsid w:val="007F789D"/>
    <w:rsid w:val="007F7AED"/>
    <w:rsid w:val="007F7CE3"/>
    <w:rsid w:val="007F7D1E"/>
    <w:rsid w:val="00800048"/>
    <w:rsid w:val="008001BA"/>
    <w:rsid w:val="0080022D"/>
    <w:rsid w:val="0080022F"/>
    <w:rsid w:val="0080054E"/>
    <w:rsid w:val="0080059A"/>
    <w:rsid w:val="0080090D"/>
    <w:rsid w:val="00800931"/>
    <w:rsid w:val="00800C9D"/>
    <w:rsid w:val="00800DEF"/>
    <w:rsid w:val="0080160B"/>
    <w:rsid w:val="0080162E"/>
    <w:rsid w:val="008016EB"/>
    <w:rsid w:val="0080186B"/>
    <w:rsid w:val="00801ECB"/>
    <w:rsid w:val="00801F62"/>
    <w:rsid w:val="00801FE5"/>
    <w:rsid w:val="0080205E"/>
    <w:rsid w:val="0080231E"/>
    <w:rsid w:val="00802769"/>
    <w:rsid w:val="00802A7B"/>
    <w:rsid w:val="00802ACA"/>
    <w:rsid w:val="0080305E"/>
    <w:rsid w:val="00803206"/>
    <w:rsid w:val="00803321"/>
    <w:rsid w:val="00803970"/>
    <w:rsid w:val="00803977"/>
    <w:rsid w:val="0080399A"/>
    <w:rsid w:val="00803A47"/>
    <w:rsid w:val="00803DEF"/>
    <w:rsid w:val="00804013"/>
    <w:rsid w:val="008040B2"/>
    <w:rsid w:val="00804114"/>
    <w:rsid w:val="00804175"/>
    <w:rsid w:val="00804278"/>
    <w:rsid w:val="008043F2"/>
    <w:rsid w:val="008044E4"/>
    <w:rsid w:val="008048BF"/>
    <w:rsid w:val="008048EB"/>
    <w:rsid w:val="0080499E"/>
    <w:rsid w:val="008049D1"/>
    <w:rsid w:val="00804C4B"/>
    <w:rsid w:val="00804D19"/>
    <w:rsid w:val="00804D7A"/>
    <w:rsid w:val="00804E07"/>
    <w:rsid w:val="00805587"/>
    <w:rsid w:val="008059F6"/>
    <w:rsid w:val="00805A6F"/>
    <w:rsid w:val="00805C4A"/>
    <w:rsid w:val="00805D1D"/>
    <w:rsid w:val="00805D93"/>
    <w:rsid w:val="00806129"/>
    <w:rsid w:val="0080616D"/>
    <w:rsid w:val="008063B0"/>
    <w:rsid w:val="00806452"/>
    <w:rsid w:val="0080645C"/>
    <w:rsid w:val="00806667"/>
    <w:rsid w:val="0080666E"/>
    <w:rsid w:val="00806AFA"/>
    <w:rsid w:val="00806D3E"/>
    <w:rsid w:val="0080707E"/>
    <w:rsid w:val="008072BB"/>
    <w:rsid w:val="0080737F"/>
    <w:rsid w:val="00807431"/>
    <w:rsid w:val="008074E9"/>
    <w:rsid w:val="00807958"/>
    <w:rsid w:val="00807B5A"/>
    <w:rsid w:val="00807C2E"/>
    <w:rsid w:val="00807D69"/>
    <w:rsid w:val="00807DCE"/>
    <w:rsid w:val="00810194"/>
    <w:rsid w:val="0081025D"/>
    <w:rsid w:val="00810298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364"/>
    <w:rsid w:val="00811365"/>
    <w:rsid w:val="00811454"/>
    <w:rsid w:val="00811469"/>
    <w:rsid w:val="0081147F"/>
    <w:rsid w:val="00811524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27F"/>
    <w:rsid w:val="0081397B"/>
    <w:rsid w:val="00813A8B"/>
    <w:rsid w:val="00813AA9"/>
    <w:rsid w:val="00813B74"/>
    <w:rsid w:val="00813D25"/>
    <w:rsid w:val="00813EB2"/>
    <w:rsid w:val="00813FD5"/>
    <w:rsid w:val="008141B9"/>
    <w:rsid w:val="00814209"/>
    <w:rsid w:val="00814314"/>
    <w:rsid w:val="008145C7"/>
    <w:rsid w:val="008145ED"/>
    <w:rsid w:val="00814806"/>
    <w:rsid w:val="0081482D"/>
    <w:rsid w:val="00814B6B"/>
    <w:rsid w:val="00814BAA"/>
    <w:rsid w:val="00815005"/>
    <w:rsid w:val="0081502D"/>
    <w:rsid w:val="0081509F"/>
    <w:rsid w:val="00815285"/>
    <w:rsid w:val="00815522"/>
    <w:rsid w:val="0081582F"/>
    <w:rsid w:val="00815A4D"/>
    <w:rsid w:val="00815B1B"/>
    <w:rsid w:val="00815BA7"/>
    <w:rsid w:val="00815BCC"/>
    <w:rsid w:val="00815BE1"/>
    <w:rsid w:val="00815C99"/>
    <w:rsid w:val="00816227"/>
    <w:rsid w:val="0081631F"/>
    <w:rsid w:val="00816500"/>
    <w:rsid w:val="00816511"/>
    <w:rsid w:val="00816594"/>
    <w:rsid w:val="00816692"/>
    <w:rsid w:val="00816A6A"/>
    <w:rsid w:val="00816B4C"/>
    <w:rsid w:val="00816C38"/>
    <w:rsid w:val="00816CAA"/>
    <w:rsid w:val="00816E11"/>
    <w:rsid w:val="00816E57"/>
    <w:rsid w:val="00817070"/>
    <w:rsid w:val="008170F9"/>
    <w:rsid w:val="008173D6"/>
    <w:rsid w:val="00817D73"/>
    <w:rsid w:val="00820052"/>
    <w:rsid w:val="008201FB"/>
    <w:rsid w:val="00820395"/>
    <w:rsid w:val="00820523"/>
    <w:rsid w:val="00820553"/>
    <w:rsid w:val="0082066A"/>
    <w:rsid w:val="00820A69"/>
    <w:rsid w:val="00820CEE"/>
    <w:rsid w:val="00820DBD"/>
    <w:rsid w:val="00820E10"/>
    <w:rsid w:val="00820E9A"/>
    <w:rsid w:val="00820EBC"/>
    <w:rsid w:val="00821226"/>
    <w:rsid w:val="008212D5"/>
    <w:rsid w:val="008213C3"/>
    <w:rsid w:val="0082143C"/>
    <w:rsid w:val="00821485"/>
    <w:rsid w:val="008215F3"/>
    <w:rsid w:val="008216C1"/>
    <w:rsid w:val="0082177F"/>
    <w:rsid w:val="008217A3"/>
    <w:rsid w:val="0082193E"/>
    <w:rsid w:val="00821AC9"/>
    <w:rsid w:val="00821C6E"/>
    <w:rsid w:val="00821D1D"/>
    <w:rsid w:val="00822146"/>
    <w:rsid w:val="0082228F"/>
    <w:rsid w:val="008222C5"/>
    <w:rsid w:val="0082234B"/>
    <w:rsid w:val="008224C2"/>
    <w:rsid w:val="00822580"/>
    <w:rsid w:val="008227BF"/>
    <w:rsid w:val="008227C1"/>
    <w:rsid w:val="00822989"/>
    <w:rsid w:val="00822D4D"/>
    <w:rsid w:val="00822E69"/>
    <w:rsid w:val="00822F2B"/>
    <w:rsid w:val="00822F74"/>
    <w:rsid w:val="008232D0"/>
    <w:rsid w:val="0082389C"/>
    <w:rsid w:val="008238F9"/>
    <w:rsid w:val="00823AC9"/>
    <w:rsid w:val="00823B83"/>
    <w:rsid w:val="00823F59"/>
    <w:rsid w:val="00824198"/>
    <w:rsid w:val="00824203"/>
    <w:rsid w:val="00824591"/>
    <w:rsid w:val="00824640"/>
    <w:rsid w:val="00824717"/>
    <w:rsid w:val="00824769"/>
    <w:rsid w:val="00824AD6"/>
    <w:rsid w:val="00824B74"/>
    <w:rsid w:val="00824F69"/>
    <w:rsid w:val="008250BE"/>
    <w:rsid w:val="00825442"/>
    <w:rsid w:val="008254C6"/>
    <w:rsid w:val="008255DF"/>
    <w:rsid w:val="00825794"/>
    <w:rsid w:val="0082579E"/>
    <w:rsid w:val="0082585C"/>
    <w:rsid w:val="008258FD"/>
    <w:rsid w:val="00825976"/>
    <w:rsid w:val="00825C7C"/>
    <w:rsid w:val="00825DB2"/>
    <w:rsid w:val="00825F11"/>
    <w:rsid w:val="00826004"/>
    <w:rsid w:val="008261E4"/>
    <w:rsid w:val="0082647A"/>
    <w:rsid w:val="0082651E"/>
    <w:rsid w:val="00826620"/>
    <w:rsid w:val="0082668F"/>
    <w:rsid w:val="008266D0"/>
    <w:rsid w:val="00826957"/>
    <w:rsid w:val="00826D63"/>
    <w:rsid w:val="00827324"/>
    <w:rsid w:val="008273A6"/>
    <w:rsid w:val="008274CB"/>
    <w:rsid w:val="0082750F"/>
    <w:rsid w:val="0082754E"/>
    <w:rsid w:val="00827B7E"/>
    <w:rsid w:val="00827BC9"/>
    <w:rsid w:val="00827C2D"/>
    <w:rsid w:val="00827E45"/>
    <w:rsid w:val="00827F14"/>
    <w:rsid w:val="00827F45"/>
    <w:rsid w:val="00827F7C"/>
    <w:rsid w:val="00827F81"/>
    <w:rsid w:val="00830149"/>
    <w:rsid w:val="0083037B"/>
    <w:rsid w:val="0083098E"/>
    <w:rsid w:val="00830BBC"/>
    <w:rsid w:val="00830BF1"/>
    <w:rsid w:val="00830C14"/>
    <w:rsid w:val="00830CCA"/>
    <w:rsid w:val="0083103E"/>
    <w:rsid w:val="00831056"/>
    <w:rsid w:val="008311CC"/>
    <w:rsid w:val="008313E4"/>
    <w:rsid w:val="00831431"/>
    <w:rsid w:val="00831552"/>
    <w:rsid w:val="008315B4"/>
    <w:rsid w:val="00831B32"/>
    <w:rsid w:val="00831BFE"/>
    <w:rsid w:val="00831F2E"/>
    <w:rsid w:val="00831FD0"/>
    <w:rsid w:val="00832090"/>
    <w:rsid w:val="008324F4"/>
    <w:rsid w:val="00832CAE"/>
    <w:rsid w:val="00832F18"/>
    <w:rsid w:val="008331DC"/>
    <w:rsid w:val="00833215"/>
    <w:rsid w:val="00833251"/>
    <w:rsid w:val="008332BE"/>
    <w:rsid w:val="0083361B"/>
    <w:rsid w:val="00833624"/>
    <w:rsid w:val="0083382E"/>
    <w:rsid w:val="00833B54"/>
    <w:rsid w:val="00833B7A"/>
    <w:rsid w:val="00833D8A"/>
    <w:rsid w:val="0083409E"/>
    <w:rsid w:val="008341F6"/>
    <w:rsid w:val="00834220"/>
    <w:rsid w:val="008342AC"/>
    <w:rsid w:val="008342B9"/>
    <w:rsid w:val="00834312"/>
    <w:rsid w:val="00834359"/>
    <w:rsid w:val="00834549"/>
    <w:rsid w:val="00834830"/>
    <w:rsid w:val="008349E8"/>
    <w:rsid w:val="00834C0F"/>
    <w:rsid w:val="00834C10"/>
    <w:rsid w:val="00834E94"/>
    <w:rsid w:val="00834EC9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9E2"/>
    <w:rsid w:val="00836AF3"/>
    <w:rsid w:val="00836C75"/>
    <w:rsid w:val="00836C77"/>
    <w:rsid w:val="00836D47"/>
    <w:rsid w:val="00836FFF"/>
    <w:rsid w:val="00837260"/>
    <w:rsid w:val="00837473"/>
    <w:rsid w:val="008375B4"/>
    <w:rsid w:val="00837663"/>
    <w:rsid w:val="00837731"/>
    <w:rsid w:val="00837736"/>
    <w:rsid w:val="00837A6E"/>
    <w:rsid w:val="00837D4A"/>
    <w:rsid w:val="00837E06"/>
    <w:rsid w:val="00837FA0"/>
    <w:rsid w:val="00837FCA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DD"/>
    <w:rsid w:val="008414EF"/>
    <w:rsid w:val="008415F4"/>
    <w:rsid w:val="0084162B"/>
    <w:rsid w:val="00841636"/>
    <w:rsid w:val="00841A8E"/>
    <w:rsid w:val="00841E6E"/>
    <w:rsid w:val="00841F5D"/>
    <w:rsid w:val="00842436"/>
    <w:rsid w:val="00842534"/>
    <w:rsid w:val="008425DD"/>
    <w:rsid w:val="0084261E"/>
    <w:rsid w:val="00842634"/>
    <w:rsid w:val="00842677"/>
    <w:rsid w:val="00842B2D"/>
    <w:rsid w:val="00842DAC"/>
    <w:rsid w:val="00842DD0"/>
    <w:rsid w:val="00843043"/>
    <w:rsid w:val="008432B4"/>
    <w:rsid w:val="008433BF"/>
    <w:rsid w:val="00843588"/>
    <w:rsid w:val="008435B7"/>
    <w:rsid w:val="008435F0"/>
    <w:rsid w:val="00843690"/>
    <w:rsid w:val="00843713"/>
    <w:rsid w:val="00843AFC"/>
    <w:rsid w:val="00843B82"/>
    <w:rsid w:val="00843BA4"/>
    <w:rsid w:val="00843D73"/>
    <w:rsid w:val="00843EA4"/>
    <w:rsid w:val="0084412D"/>
    <w:rsid w:val="00844579"/>
    <w:rsid w:val="00844595"/>
    <w:rsid w:val="00844611"/>
    <w:rsid w:val="0084473D"/>
    <w:rsid w:val="00844784"/>
    <w:rsid w:val="00844E61"/>
    <w:rsid w:val="00844F01"/>
    <w:rsid w:val="00844FBA"/>
    <w:rsid w:val="00845444"/>
    <w:rsid w:val="00845445"/>
    <w:rsid w:val="0084557E"/>
    <w:rsid w:val="008456F6"/>
    <w:rsid w:val="008458A0"/>
    <w:rsid w:val="00845CE2"/>
    <w:rsid w:val="00845F06"/>
    <w:rsid w:val="00845FF6"/>
    <w:rsid w:val="0084608C"/>
    <w:rsid w:val="0084613E"/>
    <w:rsid w:val="00846243"/>
    <w:rsid w:val="00846506"/>
    <w:rsid w:val="008465CE"/>
    <w:rsid w:val="00846609"/>
    <w:rsid w:val="008466B3"/>
    <w:rsid w:val="008466C5"/>
    <w:rsid w:val="0084679A"/>
    <w:rsid w:val="008468F6"/>
    <w:rsid w:val="00846A42"/>
    <w:rsid w:val="00846CC9"/>
    <w:rsid w:val="00846E3A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E4"/>
    <w:rsid w:val="00850982"/>
    <w:rsid w:val="008509EA"/>
    <w:rsid w:val="00850A46"/>
    <w:rsid w:val="00850D3B"/>
    <w:rsid w:val="00850E20"/>
    <w:rsid w:val="00850FA2"/>
    <w:rsid w:val="0085102F"/>
    <w:rsid w:val="00851069"/>
    <w:rsid w:val="0085106D"/>
    <w:rsid w:val="00851267"/>
    <w:rsid w:val="0085144F"/>
    <w:rsid w:val="00851481"/>
    <w:rsid w:val="008516D5"/>
    <w:rsid w:val="008517FD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2F14"/>
    <w:rsid w:val="00853014"/>
    <w:rsid w:val="00853182"/>
    <w:rsid w:val="008534F2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574"/>
    <w:rsid w:val="008547C2"/>
    <w:rsid w:val="008548C4"/>
    <w:rsid w:val="00854ABA"/>
    <w:rsid w:val="00854AD5"/>
    <w:rsid w:val="00854C42"/>
    <w:rsid w:val="00854E03"/>
    <w:rsid w:val="0085504B"/>
    <w:rsid w:val="00855718"/>
    <w:rsid w:val="008559AE"/>
    <w:rsid w:val="00855A0E"/>
    <w:rsid w:val="00855A8F"/>
    <w:rsid w:val="00855CFB"/>
    <w:rsid w:val="00855E5F"/>
    <w:rsid w:val="0085643B"/>
    <w:rsid w:val="0085663D"/>
    <w:rsid w:val="00856665"/>
    <w:rsid w:val="0085668C"/>
    <w:rsid w:val="0085675A"/>
    <w:rsid w:val="008567F5"/>
    <w:rsid w:val="0085693A"/>
    <w:rsid w:val="00856D46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9D2"/>
    <w:rsid w:val="00857C5B"/>
    <w:rsid w:val="00857D9C"/>
    <w:rsid w:val="00857FCB"/>
    <w:rsid w:val="00860094"/>
    <w:rsid w:val="008600BD"/>
    <w:rsid w:val="0086050C"/>
    <w:rsid w:val="008605C9"/>
    <w:rsid w:val="00860810"/>
    <w:rsid w:val="0086083D"/>
    <w:rsid w:val="00860A15"/>
    <w:rsid w:val="00860B0A"/>
    <w:rsid w:val="00860CF4"/>
    <w:rsid w:val="00860DF7"/>
    <w:rsid w:val="00861103"/>
    <w:rsid w:val="00861314"/>
    <w:rsid w:val="0086138D"/>
    <w:rsid w:val="00861393"/>
    <w:rsid w:val="00861A00"/>
    <w:rsid w:val="00861A6E"/>
    <w:rsid w:val="008620A9"/>
    <w:rsid w:val="008621D0"/>
    <w:rsid w:val="008623C2"/>
    <w:rsid w:val="00862583"/>
    <w:rsid w:val="0086267D"/>
    <w:rsid w:val="008626E4"/>
    <w:rsid w:val="00862753"/>
    <w:rsid w:val="0086292C"/>
    <w:rsid w:val="00862A8A"/>
    <w:rsid w:val="00862B3A"/>
    <w:rsid w:val="00862B91"/>
    <w:rsid w:val="00862C59"/>
    <w:rsid w:val="00862C5F"/>
    <w:rsid w:val="00863089"/>
    <w:rsid w:val="008631C4"/>
    <w:rsid w:val="0086328F"/>
    <w:rsid w:val="008633F0"/>
    <w:rsid w:val="00863AB6"/>
    <w:rsid w:val="00863C19"/>
    <w:rsid w:val="00864122"/>
    <w:rsid w:val="00864125"/>
    <w:rsid w:val="00864135"/>
    <w:rsid w:val="0086418B"/>
    <w:rsid w:val="008642DB"/>
    <w:rsid w:val="008643B3"/>
    <w:rsid w:val="008643EF"/>
    <w:rsid w:val="008644C7"/>
    <w:rsid w:val="008646CA"/>
    <w:rsid w:val="0086471C"/>
    <w:rsid w:val="0086481B"/>
    <w:rsid w:val="00864A67"/>
    <w:rsid w:val="00864AAD"/>
    <w:rsid w:val="00864AD9"/>
    <w:rsid w:val="00864BAB"/>
    <w:rsid w:val="00864C02"/>
    <w:rsid w:val="00864E4E"/>
    <w:rsid w:val="00864EFE"/>
    <w:rsid w:val="00865176"/>
    <w:rsid w:val="0086522A"/>
    <w:rsid w:val="0086554F"/>
    <w:rsid w:val="008659BC"/>
    <w:rsid w:val="00865A84"/>
    <w:rsid w:val="00865A90"/>
    <w:rsid w:val="00865B66"/>
    <w:rsid w:val="00865E24"/>
    <w:rsid w:val="00866595"/>
    <w:rsid w:val="00866BA5"/>
    <w:rsid w:val="00866C69"/>
    <w:rsid w:val="00866D4E"/>
    <w:rsid w:val="00866EED"/>
    <w:rsid w:val="00866F52"/>
    <w:rsid w:val="0086714E"/>
    <w:rsid w:val="00867730"/>
    <w:rsid w:val="0086793A"/>
    <w:rsid w:val="00867CB3"/>
    <w:rsid w:val="008701AC"/>
    <w:rsid w:val="00870444"/>
    <w:rsid w:val="0087056E"/>
    <w:rsid w:val="0087099E"/>
    <w:rsid w:val="00870A30"/>
    <w:rsid w:val="00870DA6"/>
    <w:rsid w:val="00870ED7"/>
    <w:rsid w:val="00870EF6"/>
    <w:rsid w:val="008710DF"/>
    <w:rsid w:val="008710EC"/>
    <w:rsid w:val="0087113A"/>
    <w:rsid w:val="00871184"/>
    <w:rsid w:val="008712EF"/>
    <w:rsid w:val="00871411"/>
    <w:rsid w:val="008714D3"/>
    <w:rsid w:val="0087155F"/>
    <w:rsid w:val="008715CA"/>
    <w:rsid w:val="00871879"/>
    <w:rsid w:val="008719F2"/>
    <w:rsid w:val="00871C01"/>
    <w:rsid w:val="00871D59"/>
    <w:rsid w:val="00871EAB"/>
    <w:rsid w:val="00871ECA"/>
    <w:rsid w:val="00871F4D"/>
    <w:rsid w:val="00871F95"/>
    <w:rsid w:val="00872194"/>
    <w:rsid w:val="0087241D"/>
    <w:rsid w:val="0087261B"/>
    <w:rsid w:val="00872944"/>
    <w:rsid w:val="00872BE2"/>
    <w:rsid w:val="00872D3A"/>
    <w:rsid w:val="00872DA7"/>
    <w:rsid w:val="00873107"/>
    <w:rsid w:val="0087313C"/>
    <w:rsid w:val="00873148"/>
    <w:rsid w:val="008732D9"/>
    <w:rsid w:val="00873370"/>
    <w:rsid w:val="00873C66"/>
    <w:rsid w:val="00873CCB"/>
    <w:rsid w:val="00873FFE"/>
    <w:rsid w:val="0087444F"/>
    <w:rsid w:val="0087448B"/>
    <w:rsid w:val="0087464B"/>
    <w:rsid w:val="00874701"/>
    <w:rsid w:val="00874729"/>
    <w:rsid w:val="008748A6"/>
    <w:rsid w:val="008749E8"/>
    <w:rsid w:val="00874CB4"/>
    <w:rsid w:val="00874CE9"/>
    <w:rsid w:val="00874D28"/>
    <w:rsid w:val="00874FEC"/>
    <w:rsid w:val="008751EB"/>
    <w:rsid w:val="008752E1"/>
    <w:rsid w:val="008753BF"/>
    <w:rsid w:val="0087541D"/>
    <w:rsid w:val="00875A1F"/>
    <w:rsid w:val="00875A92"/>
    <w:rsid w:val="00875B0A"/>
    <w:rsid w:val="00875CDB"/>
    <w:rsid w:val="00875E6E"/>
    <w:rsid w:val="00876119"/>
    <w:rsid w:val="0087613F"/>
    <w:rsid w:val="00876177"/>
    <w:rsid w:val="0087620D"/>
    <w:rsid w:val="00876222"/>
    <w:rsid w:val="008762E1"/>
    <w:rsid w:val="008763EB"/>
    <w:rsid w:val="0087672C"/>
    <w:rsid w:val="0087673B"/>
    <w:rsid w:val="00876D13"/>
    <w:rsid w:val="00876F09"/>
    <w:rsid w:val="00877002"/>
    <w:rsid w:val="00877037"/>
    <w:rsid w:val="008771CA"/>
    <w:rsid w:val="00877445"/>
    <w:rsid w:val="00877456"/>
    <w:rsid w:val="00877572"/>
    <w:rsid w:val="008775BE"/>
    <w:rsid w:val="0087765E"/>
    <w:rsid w:val="008776A5"/>
    <w:rsid w:val="00877792"/>
    <w:rsid w:val="00877833"/>
    <w:rsid w:val="00877AE7"/>
    <w:rsid w:val="00877BE6"/>
    <w:rsid w:val="00877E21"/>
    <w:rsid w:val="00877E78"/>
    <w:rsid w:val="008800B4"/>
    <w:rsid w:val="008800E5"/>
    <w:rsid w:val="0088049A"/>
    <w:rsid w:val="00880584"/>
    <w:rsid w:val="008807BB"/>
    <w:rsid w:val="008807FF"/>
    <w:rsid w:val="008808C5"/>
    <w:rsid w:val="008809BC"/>
    <w:rsid w:val="00880B3F"/>
    <w:rsid w:val="00880BFF"/>
    <w:rsid w:val="00880C23"/>
    <w:rsid w:val="00880CAF"/>
    <w:rsid w:val="00880F3D"/>
    <w:rsid w:val="00881001"/>
    <w:rsid w:val="00881211"/>
    <w:rsid w:val="008813D1"/>
    <w:rsid w:val="0088150D"/>
    <w:rsid w:val="008815B0"/>
    <w:rsid w:val="008815B5"/>
    <w:rsid w:val="008815DD"/>
    <w:rsid w:val="0088176B"/>
    <w:rsid w:val="008818E3"/>
    <w:rsid w:val="00881A10"/>
    <w:rsid w:val="00881AAB"/>
    <w:rsid w:val="00881C08"/>
    <w:rsid w:val="00881DE5"/>
    <w:rsid w:val="00881E3C"/>
    <w:rsid w:val="00881EFD"/>
    <w:rsid w:val="00882043"/>
    <w:rsid w:val="0088207D"/>
    <w:rsid w:val="0088216A"/>
    <w:rsid w:val="0088225E"/>
    <w:rsid w:val="008822F9"/>
    <w:rsid w:val="0088230B"/>
    <w:rsid w:val="00882472"/>
    <w:rsid w:val="00882488"/>
    <w:rsid w:val="008824A8"/>
    <w:rsid w:val="008824AA"/>
    <w:rsid w:val="008824DE"/>
    <w:rsid w:val="0088257F"/>
    <w:rsid w:val="00882AA2"/>
    <w:rsid w:val="00882AD6"/>
    <w:rsid w:val="00882C1F"/>
    <w:rsid w:val="00882CD4"/>
    <w:rsid w:val="00882D7C"/>
    <w:rsid w:val="00882F49"/>
    <w:rsid w:val="00883018"/>
    <w:rsid w:val="008830C2"/>
    <w:rsid w:val="0088323A"/>
    <w:rsid w:val="008832E2"/>
    <w:rsid w:val="008832ED"/>
    <w:rsid w:val="008834BE"/>
    <w:rsid w:val="0088371C"/>
    <w:rsid w:val="0088374C"/>
    <w:rsid w:val="00883872"/>
    <w:rsid w:val="00883954"/>
    <w:rsid w:val="0088396C"/>
    <w:rsid w:val="0088396D"/>
    <w:rsid w:val="00883B76"/>
    <w:rsid w:val="00883C12"/>
    <w:rsid w:val="00883D0A"/>
    <w:rsid w:val="00883E3D"/>
    <w:rsid w:val="00884310"/>
    <w:rsid w:val="00884721"/>
    <w:rsid w:val="00884B65"/>
    <w:rsid w:val="00884BC6"/>
    <w:rsid w:val="00884CFA"/>
    <w:rsid w:val="00885272"/>
    <w:rsid w:val="008852FA"/>
    <w:rsid w:val="00885452"/>
    <w:rsid w:val="00885542"/>
    <w:rsid w:val="0088562B"/>
    <w:rsid w:val="00885673"/>
    <w:rsid w:val="008856A5"/>
    <w:rsid w:val="008858DC"/>
    <w:rsid w:val="008858E7"/>
    <w:rsid w:val="00885975"/>
    <w:rsid w:val="008859A5"/>
    <w:rsid w:val="008859FB"/>
    <w:rsid w:val="00885B85"/>
    <w:rsid w:val="00885C2B"/>
    <w:rsid w:val="00885DA8"/>
    <w:rsid w:val="00886076"/>
    <w:rsid w:val="0088614A"/>
    <w:rsid w:val="008862AE"/>
    <w:rsid w:val="00886366"/>
    <w:rsid w:val="0088642A"/>
    <w:rsid w:val="00886691"/>
    <w:rsid w:val="008867B5"/>
    <w:rsid w:val="00886F5C"/>
    <w:rsid w:val="00886FF1"/>
    <w:rsid w:val="0088783F"/>
    <w:rsid w:val="00887A03"/>
    <w:rsid w:val="00887A97"/>
    <w:rsid w:val="00887A9B"/>
    <w:rsid w:val="00887B46"/>
    <w:rsid w:val="00887C32"/>
    <w:rsid w:val="00887E44"/>
    <w:rsid w:val="00887EFA"/>
    <w:rsid w:val="00887FBB"/>
    <w:rsid w:val="00890016"/>
    <w:rsid w:val="008901F1"/>
    <w:rsid w:val="008902C8"/>
    <w:rsid w:val="00890384"/>
    <w:rsid w:val="00890567"/>
    <w:rsid w:val="00890A92"/>
    <w:rsid w:val="00890BAB"/>
    <w:rsid w:val="00890D3C"/>
    <w:rsid w:val="00890F5D"/>
    <w:rsid w:val="00890FBD"/>
    <w:rsid w:val="008911DD"/>
    <w:rsid w:val="00891318"/>
    <w:rsid w:val="008913DC"/>
    <w:rsid w:val="008914CE"/>
    <w:rsid w:val="00891547"/>
    <w:rsid w:val="008917DC"/>
    <w:rsid w:val="008918B1"/>
    <w:rsid w:val="00891A90"/>
    <w:rsid w:val="00891AF0"/>
    <w:rsid w:val="00891B4C"/>
    <w:rsid w:val="00891C90"/>
    <w:rsid w:val="00891CD3"/>
    <w:rsid w:val="00891DF6"/>
    <w:rsid w:val="00891EE1"/>
    <w:rsid w:val="00891EED"/>
    <w:rsid w:val="00891FBC"/>
    <w:rsid w:val="008921AE"/>
    <w:rsid w:val="008922F2"/>
    <w:rsid w:val="008923B8"/>
    <w:rsid w:val="00892596"/>
    <w:rsid w:val="008925E3"/>
    <w:rsid w:val="00892673"/>
    <w:rsid w:val="00892D9A"/>
    <w:rsid w:val="00892DAA"/>
    <w:rsid w:val="0089304C"/>
    <w:rsid w:val="00893085"/>
    <w:rsid w:val="008930F4"/>
    <w:rsid w:val="008933A5"/>
    <w:rsid w:val="008934F6"/>
    <w:rsid w:val="00893537"/>
    <w:rsid w:val="00893694"/>
    <w:rsid w:val="00893783"/>
    <w:rsid w:val="008937F7"/>
    <w:rsid w:val="008938FD"/>
    <w:rsid w:val="00893914"/>
    <w:rsid w:val="0089396C"/>
    <w:rsid w:val="00893BFB"/>
    <w:rsid w:val="00893D9D"/>
    <w:rsid w:val="00893EED"/>
    <w:rsid w:val="008940E7"/>
    <w:rsid w:val="0089429E"/>
    <w:rsid w:val="008942A8"/>
    <w:rsid w:val="008942F2"/>
    <w:rsid w:val="00894437"/>
    <w:rsid w:val="0089449A"/>
    <w:rsid w:val="0089450D"/>
    <w:rsid w:val="008948C4"/>
    <w:rsid w:val="008948F1"/>
    <w:rsid w:val="00894EEE"/>
    <w:rsid w:val="00894FA7"/>
    <w:rsid w:val="00895158"/>
    <w:rsid w:val="0089519C"/>
    <w:rsid w:val="008951FA"/>
    <w:rsid w:val="0089523B"/>
    <w:rsid w:val="008952C7"/>
    <w:rsid w:val="00895419"/>
    <w:rsid w:val="008955D6"/>
    <w:rsid w:val="00895713"/>
    <w:rsid w:val="00895819"/>
    <w:rsid w:val="0089597D"/>
    <w:rsid w:val="008959A0"/>
    <w:rsid w:val="00895BB7"/>
    <w:rsid w:val="00895F09"/>
    <w:rsid w:val="0089604D"/>
    <w:rsid w:val="0089621A"/>
    <w:rsid w:val="0089639E"/>
    <w:rsid w:val="00896465"/>
    <w:rsid w:val="008964FF"/>
    <w:rsid w:val="008968DC"/>
    <w:rsid w:val="00896A0C"/>
    <w:rsid w:val="00896A6F"/>
    <w:rsid w:val="00896AEB"/>
    <w:rsid w:val="00896AF4"/>
    <w:rsid w:val="00896C64"/>
    <w:rsid w:val="00896E11"/>
    <w:rsid w:val="00896FF6"/>
    <w:rsid w:val="00897262"/>
    <w:rsid w:val="008972BA"/>
    <w:rsid w:val="00897341"/>
    <w:rsid w:val="00897795"/>
    <w:rsid w:val="008978FB"/>
    <w:rsid w:val="0089790C"/>
    <w:rsid w:val="0089796D"/>
    <w:rsid w:val="00897A49"/>
    <w:rsid w:val="00897C0E"/>
    <w:rsid w:val="00897CB7"/>
    <w:rsid w:val="00897D23"/>
    <w:rsid w:val="00897E12"/>
    <w:rsid w:val="00897F43"/>
    <w:rsid w:val="008A024B"/>
    <w:rsid w:val="008A027F"/>
    <w:rsid w:val="008A085A"/>
    <w:rsid w:val="008A0A0A"/>
    <w:rsid w:val="008A0B38"/>
    <w:rsid w:val="008A0B91"/>
    <w:rsid w:val="008A0E93"/>
    <w:rsid w:val="008A10A4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2F84"/>
    <w:rsid w:val="008A3056"/>
    <w:rsid w:val="008A30AA"/>
    <w:rsid w:val="008A31F6"/>
    <w:rsid w:val="008A352D"/>
    <w:rsid w:val="008A37BE"/>
    <w:rsid w:val="008A3910"/>
    <w:rsid w:val="008A3922"/>
    <w:rsid w:val="008A3BFB"/>
    <w:rsid w:val="008A3F84"/>
    <w:rsid w:val="008A40A0"/>
    <w:rsid w:val="008A437B"/>
    <w:rsid w:val="008A438E"/>
    <w:rsid w:val="008A4604"/>
    <w:rsid w:val="008A4745"/>
    <w:rsid w:val="008A4E04"/>
    <w:rsid w:val="008A4E2C"/>
    <w:rsid w:val="008A4F01"/>
    <w:rsid w:val="008A4FBF"/>
    <w:rsid w:val="008A519C"/>
    <w:rsid w:val="008A51FF"/>
    <w:rsid w:val="008A58F9"/>
    <w:rsid w:val="008A59B9"/>
    <w:rsid w:val="008A5F46"/>
    <w:rsid w:val="008A5F74"/>
    <w:rsid w:val="008A6214"/>
    <w:rsid w:val="008A6608"/>
    <w:rsid w:val="008A660F"/>
    <w:rsid w:val="008A663B"/>
    <w:rsid w:val="008A6AA7"/>
    <w:rsid w:val="008A6AAE"/>
    <w:rsid w:val="008A6BB3"/>
    <w:rsid w:val="008A6EEE"/>
    <w:rsid w:val="008A7D7A"/>
    <w:rsid w:val="008A7EBE"/>
    <w:rsid w:val="008B0059"/>
    <w:rsid w:val="008B005F"/>
    <w:rsid w:val="008B0062"/>
    <w:rsid w:val="008B01C5"/>
    <w:rsid w:val="008B02FB"/>
    <w:rsid w:val="008B0324"/>
    <w:rsid w:val="008B0430"/>
    <w:rsid w:val="008B0456"/>
    <w:rsid w:val="008B04FB"/>
    <w:rsid w:val="008B09A3"/>
    <w:rsid w:val="008B0A14"/>
    <w:rsid w:val="008B0B98"/>
    <w:rsid w:val="008B0D29"/>
    <w:rsid w:val="008B0E78"/>
    <w:rsid w:val="008B0FA6"/>
    <w:rsid w:val="008B10F1"/>
    <w:rsid w:val="008B1156"/>
    <w:rsid w:val="008B169A"/>
    <w:rsid w:val="008B1777"/>
    <w:rsid w:val="008B1BBE"/>
    <w:rsid w:val="008B1BEB"/>
    <w:rsid w:val="008B1C3A"/>
    <w:rsid w:val="008B1D9B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C2E"/>
    <w:rsid w:val="008B2EE3"/>
    <w:rsid w:val="008B3559"/>
    <w:rsid w:val="008B367F"/>
    <w:rsid w:val="008B36E1"/>
    <w:rsid w:val="008B37F1"/>
    <w:rsid w:val="008B3969"/>
    <w:rsid w:val="008B3A33"/>
    <w:rsid w:val="008B3C3B"/>
    <w:rsid w:val="008B3D31"/>
    <w:rsid w:val="008B403D"/>
    <w:rsid w:val="008B4061"/>
    <w:rsid w:val="008B40CE"/>
    <w:rsid w:val="008B4285"/>
    <w:rsid w:val="008B42D3"/>
    <w:rsid w:val="008B4357"/>
    <w:rsid w:val="008B45C9"/>
    <w:rsid w:val="008B46BC"/>
    <w:rsid w:val="008B4945"/>
    <w:rsid w:val="008B4BC8"/>
    <w:rsid w:val="008B4D81"/>
    <w:rsid w:val="008B5055"/>
    <w:rsid w:val="008B52F8"/>
    <w:rsid w:val="008B5468"/>
    <w:rsid w:val="008B5871"/>
    <w:rsid w:val="008B5885"/>
    <w:rsid w:val="008B5971"/>
    <w:rsid w:val="008B5AD7"/>
    <w:rsid w:val="008B5BA0"/>
    <w:rsid w:val="008B5C90"/>
    <w:rsid w:val="008B5E12"/>
    <w:rsid w:val="008B5ED0"/>
    <w:rsid w:val="008B5EFA"/>
    <w:rsid w:val="008B61EE"/>
    <w:rsid w:val="008B63B1"/>
    <w:rsid w:val="008B677F"/>
    <w:rsid w:val="008B6B09"/>
    <w:rsid w:val="008B6C27"/>
    <w:rsid w:val="008B6D30"/>
    <w:rsid w:val="008B6D6D"/>
    <w:rsid w:val="008B6DD8"/>
    <w:rsid w:val="008B6E17"/>
    <w:rsid w:val="008B70C9"/>
    <w:rsid w:val="008B7101"/>
    <w:rsid w:val="008B7177"/>
    <w:rsid w:val="008B7344"/>
    <w:rsid w:val="008C00DE"/>
    <w:rsid w:val="008C062C"/>
    <w:rsid w:val="008C064C"/>
    <w:rsid w:val="008C0652"/>
    <w:rsid w:val="008C07B7"/>
    <w:rsid w:val="008C0857"/>
    <w:rsid w:val="008C085C"/>
    <w:rsid w:val="008C09A9"/>
    <w:rsid w:val="008C0BBA"/>
    <w:rsid w:val="008C0C56"/>
    <w:rsid w:val="008C0EF0"/>
    <w:rsid w:val="008C0FE3"/>
    <w:rsid w:val="008C1083"/>
    <w:rsid w:val="008C12A1"/>
    <w:rsid w:val="008C12D0"/>
    <w:rsid w:val="008C12F3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29C"/>
    <w:rsid w:val="008C2531"/>
    <w:rsid w:val="008C26C5"/>
    <w:rsid w:val="008C2C97"/>
    <w:rsid w:val="008C2EA1"/>
    <w:rsid w:val="008C33CB"/>
    <w:rsid w:val="008C3634"/>
    <w:rsid w:val="008C364C"/>
    <w:rsid w:val="008C36C5"/>
    <w:rsid w:val="008C38CE"/>
    <w:rsid w:val="008C3A19"/>
    <w:rsid w:val="008C3A64"/>
    <w:rsid w:val="008C3AF3"/>
    <w:rsid w:val="008C3D5F"/>
    <w:rsid w:val="008C4629"/>
    <w:rsid w:val="008C47BB"/>
    <w:rsid w:val="008C4881"/>
    <w:rsid w:val="008C49A6"/>
    <w:rsid w:val="008C4A02"/>
    <w:rsid w:val="008C4BD5"/>
    <w:rsid w:val="008C4BD6"/>
    <w:rsid w:val="008C4BEF"/>
    <w:rsid w:val="008C4DD9"/>
    <w:rsid w:val="008C50D1"/>
    <w:rsid w:val="008C52B4"/>
    <w:rsid w:val="008C52D0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E74"/>
    <w:rsid w:val="008C6F22"/>
    <w:rsid w:val="008C6F92"/>
    <w:rsid w:val="008C7240"/>
    <w:rsid w:val="008C7553"/>
    <w:rsid w:val="008C77A3"/>
    <w:rsid w:val="008C7D2E"/>
    <w:rsid w:val="008C7D3E"/>
    <w:rsid w:val="008C7EDA"/>
    <w:rsid w:val="008C7F47"/>
    <w:rsid w:val="008D004C"/>
    <w:rsid w:val="008D0173"/>
    <w:rsid w:val="008D019E"/>
    <w:rsid w:val="008D047C"/>
    <w:rsid w:val="008D055F"/>
    <w:rsid w:val="008D0565"/>
    <w:rsid w:val="008D06F6"/>
    <w:rsid w:val="008D0770"/>
    <w:rsid w:val="008D07F1"/>
    <w:rsid w:val="008D0820"/>
    <w:rsid w:val="008D0ABD"/>
    <w:rsid w:val="008D0CCA"/>
    <w:rsid w:val="008D10DE"/>
    <w:rsid w:val="008D1301"/>
    <w:rsid w:val="008D146A"/>
    <w:rsid w:val="008D14A2"/>
    <w:rsid w:val="008D154F"/>
    <w:rsid w:val="008D19C7"/>
    <w:rsid w:val="008D1B47"/>
    <w:rsid w:val="008D1B90"/>
    <w:rsid w:val="008D1D4B"/>
    <w:rsid w:val="008D1D9D"/>
    <w:rsid w:val="008D1F6B"/>
    <w:rsid w:val="008D1FCF"/>
    <w:rsid w:val="008D224A"/>
    <w:rsid w:val="008D248F"/>
    <w:rsid w:val="008D24AB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730"/>
    <w:rsid w:val="008D390D"/>
    <w:rsid w:val="008D3963"/>
    <w:rsid w:val="008D39A8"/>
    <w:rsid w:val="008D3C4D"/>
    <w:rsid w:val="008D3D3B"/>
    <w:rsid w:val="008D3D3C"/>
    <w:rsid w:val="008D408C"/>
    <w:rsid w:val="008D416C"/>
    <w:rsid w:val="008D41DA"/>
    <w:rsid w:val="008D42DF"/>
    <w:rsid w:val="008D4409"/>
    <w:rsid w:val="008D4623"/>
    <w:rsid w:val="008D47D0"/>
    <w:rsid w:val="008D4A3D"/>
    <w:rsid w:val="008D4E0F"/>
    <w:rsid w:val="008D4F93"/>
    <w:rsid w:val="008D51DB"/>
    <w:rsid w:val="008D5B84"/>
    <w:rsid w:val="008D5C4C"/>
    <w:rsid w:val="008D5EAC"/>
    <w:rsid w:val="008D611E"/>
    <w:rsid w:val="008D6265"/>
    <w:rsid w:val="008D6387"/>
    <w:rsid w:val="008D655A"/>
    <w:rsid w:val="008D664C"/>
    <w:rsid w:val="008D679C"/>
    <w:rsid w:val="008D69C8"/>
    <w:rsid w:val="008D6A11"/>
    <w:rsid w:val="008D6AA2"/>
    <w:rsid w:val="008D6C60"/>
    <w:rsid w:val="008D77EA"/>
    <w:rsid w:val="008D788D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47F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F1E"/>
    <w:rsid w:val="008E1F7A"/>
    <w:rsid w:val="008E2151"/>
    <w:rsid w:val="008E2349"/>
    <w:rsid w:val="008E251C"/>
    <w:rsid w:val="008E26DD"/>
    <w:rsid w:val="008E2974"/>
    <w:rsid w:val="008E2A44"/>
    <w:rsid w:val="008E2D40"/>
    <w:rsid w:val="008E2E41"/>
    <w:rsid w:val="008E2FC8"/>
    <w:rsid w:val="008E30B8"/>
    <w:rsid w:val="008E310F"/>
    <w:rsid w:val="008E31F6"/>
    <w:rsid w:val="008E320D"/>
    <w:rsid w:val="008E32DA"/>
    <w:rsid w:val="008E3475"/>
    <w:rsid w:val="008E34CA"/>
    <w:rsid w:val="008E37EC"/>
    <w:rsid w:val="008E3872"/>
    <w:rsid w:val="008E38C2"/>
    <w:rsid w:val="008E3B21"/>
    <w:rsid w:val="008E3C1A"/>
    <w:rsid w:val="008E411C"/>
    <w:rsid w:val="008E4194"/>
    <w:rsid w:val="008E43F9"/>
    <w:rsid w:val="008E443A"/>
    <w:rsid w:val="008E4494"/>
    <w:rsid w:val="008E44C7"/>
    <w:rsid w:val="008E4A62"/>
    <w:rsid w:val="008E4EC4"/>
    <w:rsid w:val="008E51F2"/>
    <w:rsid w:val="008E5A95"/>
    <w:rsid w:val="008E5B59"/>
    <w:rsid w:val="008E5EF5"/>
    <w:rsid w:val="008E6196"/>
    <w:rsid w:val="008E629F"/>
    <w:rsid w:val="008E6372"/>
    <w:rsid w:val="008E63DF"/>
    <w:rsid w:val="008E64ED"/>
    <w:rsid w:val="008E6632"/>
    <w:rsid w:val="008E666A"/>
    <w:rsid w:val="008E66C5"/>
    <w:rsid w:val="008E67EA"/>
    <w:rsid w:val="008E69B4"/>
    <w:rsid w:val="008E6AE7"/>
    <w:rsid w:val="008E6E0F"/>
    <w:rsid w:val="008E7138"/>
    <w:rsid w:val="008E716F"/>
    <w:rsid w:val="008E71B8"/>
    <w:rsid w:val="008E72D2"/>
    <w:rsid w:val="008E73B9"/>
    <w:rsid w:val="008E76B9"/>
    <w:rsid w:val="008E77FF"/>
    <w:rsid w:val="008E795E"/>
    <w:rsid w:val="008E7AEA"/>
    <w:rsid w:val="008E7C9B"/>
    <w:rsid w:val="008E7CE3"/>
    <w:rsid w:val="008E7DB9"/>
    <w:rsid w:val="008E7DE7"/>
    <w:rsid w:val="008E7DEE"/>
    <w:rsid w:val="008E7F7A"/>
    <w:rsid w:val="008F0394"/>
    <w:rsid w:val="008F03B2"/>
    <w:rsid w:val="008F09DC"/>
    <w:rsid w:val="008F0B05"/>
    <w:rsid w:val="008F0B10"/>
    <w:rsid w:val="008F0B59"/>
    <w:rsid w:val="008F0B5D"/>
    <w:rsid w:val="008F0CCC"/>
    <w:rsid w:val="008F0ED8"/>
    <w:rsid w:val="008F0EF3"/>
    <w:rsid w:val="008F0F5C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A0"/>
    <w:rsid w:val="008F2440"/>
    <w:rsid w:val="008F24FA"/>
    <w:rsid w:val="008F25D5"/>
    <w:rsid w:val="008F26C0"/>
    <w:rsid w:val="008F27BF"/>
    <w:rsid w:val="008F288C"/>
    <w:rsid w:val="008F2985"/>
    <w:rsid w:val="008F2A87"/>
    <w:rsid w:val="008F2AE5"/>
    <w:rsid w:val="008F2D43"/>
    <w:rsid w:val="008F2E65"/>
    <w:rsid w:val="008F2EB8"/>
    <w:rsid w:val="008F3135"/>
    <w:rsid w:val="008F32D5"/>
    <w:rsid w:val="008F33B5"/>
    <w:rsid w:val="008F3505"/>
    <w:rsid w:val="008F3DDD"/>
    <w:rsid w:val="008F3F48"/>
    <w:rsid w:val="008F4005"/>
    <w:rsid w:val="008F4184"/>
    <w:rsid w:val="008F47D1"/>
    <w:rsid w:val="008F47F1"/>
    <w:rsid w:val="008F4846"/>
    <w:rsid w:val="008F489B"/>
    <w:rsid w:val="008F49DD"/>
    <w:rsid w:val="008F4ABC"/>
    <w:rsid w:val="008F4BD5"/>
    <w:rsid w:val="008F4CDD"/>
    <w:rsid w:val="008F5005"/>
    <w:rsid w:val="008F50B2"/>
    <w:rsid w:val="008F511C"/>
    <w:rsid w:val="008F5400"/>
    <w:rsid w:val="008F56A5"/>
    <w:rsid w:val="008F5BBE"/>
    <w:rsid w:val="008F5CC8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0D"/>
    <w:rsid w:val="008F6A30"/>
    <w:rsid w:val="008F6BB4"/>
    <w:rsid w:val="008F6DD9"/>
    <w:rsid w:val="008F6E09"/>
    <w:rsid w:val="008F6F36"/>
    <w:rsid w:val="008F7144"/>
    <w:rsid w:val="008F717B"/>
    <w:rsid w:val="008F7442"/>
    <w:rsid w:val="008F75BA"/>
    <w:rsid w:val="008F7E98"/>
    <w:rsid w:val="0090022D"/>
    <w:rsid w:val="009003EB"/>
    <w:rsid w:val="00900534"/>
    <w:rsid w:val="009005A3"/>
    <w:rsid w:val="009005EB"/>
    <w:rsid w:val="009006A0"/>
    <w:rsid w:val="009006AB"/>
    <w:rsid w:val="009006B9"/>
    <w:rsid w:val="009009EF"/>
    <w:rsid w:val="00900B5E"/>
    <w:rsid w:val="00900C99"/>
    <w:rsid w:val="00900EBB"/>
    <w:rsid w:val="009010EC"/>
    <w:rsid w:val="0090159C"/>
    <w:rsid w:val="009017FA"/>
    <w:rsid w:val="00901965"/>
    <w:rsid w:val="00901B79"/>
    <w:rsid w:val="00902065"/>
    <w:rsid w:val="0090229E"/>
    <w:rsid w:val="00902538"/>
    <w:rsid w:val="00902541"/>
    <w:rsid w:val="00902585"/>
    <w:rsid w:val="009025FD"/>
    <w:rsid w:val="009026BD"/>
    <w:rsid w:val="009027DB"/>
    <w:rsid w:val="009027FB"/>
    <w:rsid w:val="009028EA"/>
    <w:rsid w:val="00902A55"/>
    <w:rsid w:val="00902D76"/>
    <w:rsid w:val="00902E99"/>
    <w:rsid w:val="00903001"/>
    <w:rsid w:val="0090324A"/>
    <w:rsid w:val="009034DA"/>
    <w:rsid w:val="00903518"/>
    <w:rsid w:val="00903972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8A"/>
    <w:rsid w:val="00904B99"/>
    <w:rsid w:val="00904BF9"/>
    <w:rsid w:val="00904D07"/>
    <w:rsid w:val="00904E27"/>
    <w:rsid w:val="00905022"/>
    <w:rsid w:val="009050BF"/>
    <w:rsid w:val="009051E1"/>
    <w:rsid w:val="009051FA"/>
    <w:rsid w:val="00905A6B"/>
    <w:rsid w:val="00905D55"/>
    <w:rsid w:val="00905F9B"/>
    <w:rsid w:val="00906245"/>
    <w:rsid w:val="00906405"/>
    <w:rsid w:val="009067CE"/>
    <w:rsid w:val="0090680E"/>
    <w:rsid w:val="00906A07"/>
    <w:rsid w:val="00906B0C"/>
    <w:rsid w:val="00906D67"/>
    <w:rsid w:val="00906D78"/>
    <w:rsid w:val="00906D79"/>
    <w:rsid w:val="00906DC9"/>
    <w:rsid w:val="00906E22"/>
    <w:rsid w:val="00906E70"/>
    <w:rsid w:val="00906F4D"/>
    <w:rsid w:val="0090701E"/>
    <w:rsid w:val="00907573"/>
    <w:rsid w:val="009075AA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0E83"/>
    <w:rsid w:val="00910F6B"/>
    <w:rsid w:val="009110DF"/>
    <w:rsid w:val="0091144B"/>
    <w:rsid w:val="00911699"/>
    <w:rsid w:val="00911883"/>
    <w:rsid w:val="009119E1"/>
    <w:rsid w:val="009119E7"/>
    <w:rsid w:val="00911C23"/>
    <w:rsid w:val="00911DB1"/>
    <w:rsid w:val="00911EC9"/>
    <w:rsid w:val="009121DF"/>
    <w:rsid w:val="009122D0"/>
    <w:rsid w:val="009123B9"/>
    <w:rsid w:val="00912598"/>
    <w:rsid w:val="009125B6"/>
    <w:rsid w:val="00912636"/>
    <w:rsid w:val="009126CD"/>
    <w:rsid w:val="00912823"/>
    <w:rsid w:val="00912B03"/>
    <w:rsid w:val="00912CD5"/>
    <w:rsid w:val="00912EEE"/>
    <w:rsid w:val="00912F0B"/>
    <w:rsid w:val="00913433"/>
    <w:rsid w:val="00913498"/>
    <w:rsid w:val="0091351C"/>
    <w:rsid w:val="009135A7"/>
    <w:rsid w:val="009141D7"/>
    <w:rsid w:val="009142AE"/>
    <w:rsid w:val="0091476B"/>
    <w:rsid w:val="00914A03"/>
    <w:rsid w:val="00914AC7"/>
    <w:rsid w:val="00914BF2"/>
    <w:rsid w:val="00914CDA"/>
    <w:rsid w:val="00914CE0"/>
    <w:rsid w:val="00914D11"/>
    <w:rsid w:val="00914E53"/>
    <w:rsid w:val="00914F63"/>
    <w:rsid w:val="00915350"/>
    <w:rsid w:val="00915595"/>
    <w:rsid w:val="00915626"/>
    <w:rsid w:val="0091592B"/>
    <w:rsid w:val="00915ABE"/>
    <w:rsid w:val="00915E98"/>
    <w:rsid w:val="00915F6D"/>
    <w:rsid w:val="00916274"/>
    <w:rsid w:val="009163DE"/>
    <w:rsid w:val="00916416"/>
    <w:rsid w:val="00916659"/>
    <w:rsid w:val="00916704"/>
    <w:rsid w:val="00916995"/>
    <w:rsid w:val="00916A80"/>
    <w:rsid w:val="00916AF6"/>
    <w:rsid w:val="00916B48"/>
    <w:rsid w:val="00916B9F"/>
    <w:rsid w:val="00916C6E"/>
    <w:rsid w:val="00916E00"/>
    <w:rsid w:val="00916E49"/>
    <w:rsid w:val="00916E8F"/>
    <w:rsid w:val="00916F3D"/>
    <w:rsid w:val="00916F59"/>
    <w:rsid w:val="00916F7A"/>
    <w:rsid w:val="0091704E"/>
    <w:rsid w:val="00917300"/>
    <w:rsid w:val="009177D5"/>
    <w:rsid w:val="009177E0"/>
    <w:rsid w:val="00917866"/>
    <w:rsid w:val="00917BCF"/>
    <w:rsid w:val="00917C5F"/>
    <w:rsid w:val="00920455"/>
    <w:rsid w:val="00920505"/>
    <w:rsid w:val="0092065F"/>
    <w:rsid w:val="0092077E"/>
    <w:rsid w:val="009207D0"/>
    <w:rsid w:val="00920A07"/>
    <w:rsid w:val="00920BC0"/>
    <w:rsid w:val="00921065"/>
    <w:rsid w:val="00921630"/>
    <w:rsid w:val="00921633"/>
    <w:rsid w:val="0092172E"/>
    <w:rsid w:val="0092178F"/>
    <w:rsid w:val="009217CE"/>
    <w:rsid w:val="00921831"/>
    <w:rsid w:val="00921858"/>
    <w:rsid w:val="0092192D"/>
    <w:rsid w:val="00921B75"/>
    <w:rsid w:val="00921BF3"/>
    <w:rsid w:val="00921C74"/>
    <w:rsid w:val="00921D7D"/>
    <w:rsid w:val="00921E18"/>
    <w:rsid w:val="00922576"/>
    <w:rsid w:val="009225F7"/>
    <w:rsid w:val="00922631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C83"/>
    <w:rsid w:val="00924EBB"/>
    <w:rsid w:val="00924F5B"/>
    <w:rsid w:val="00924FFD"/>
    <w:rsid w:val="0092511E"/>
    <w:rsid w:val="009251F7"/>
    <w:rsid w:val="0092526C"/>
    <w:rsid w:val="00925529"/>
    <w:rsid w:val="00925623"/>
    <w:rsid w:val="009256B4"/>
    <w:rsid w:val="00925753"/>
    <w:rsid w:val="009258F3"/>
    <w:rsid w:val="00925A45"/>
    <w:rsid w:val="00925AFE"/>
    <w:rsid w:val="00925CF5"/>
    <w:rsid w:val="00925D27"/>
    <w:rsid w:val="00925D2C"/>
    <w:rsid w:val="00925E3D"/>
    <w:rsid w:val="00925F58"/>
    <w:rsid w:val="0092608C"/>
    <w:rsid w:val="009261A6"/>
    <w:rsid w:val="00926266"/>
    <w:rsid w:val="00926615"/>
    <w:rsid w:val="00926753"/>
    <w:rsid w:val="009267AE"/>
    <w:rsid w:val="00926AFC"/>
    <w:rsid w:val="00926D66"/>
    <w:rsid w:val="00926E5E"/>
    <w:rsid w:val="00926FFB"/>
    <w:rsid w:val="0092719E"/>
    <w:rsid w:val="009271C4"/>
    <w:rsid w:val="009273A2"/>
    <w:rsid w:val="00927434"/>
    <w:rsid w:val="00927635"/>
    <w:rsid w:val="009277A2"/>
    <w:rsid w:val="009278C3"/>
    <w:rsid w:val="00927A47"/>
    <w:rsid w:val="00927A9D"/>
    <w:rsid w:val="00927CB9"/>
    <w:rsid w:val="00927E19"/>
    <w:rsid w:val="00927EF9"/>
    <w:rsid w:val="00927F12"/>
    <w:rsid w:val="00927F84"/>
    <w:rsid w:val="00927FAC"/>
    <w:rsid w:val="009301E8"/>
    <w:rsid w:val="00930375"/>
    <w:rsid w:val="009303D9"/>
    <w:rsid w:val="00930459"/>
    <w:rsid w:val="00930746"/>
    <w:rsid w:val="009308FC"/>
    <w:rsid w:val="00930EB7"/>
    <w:rsid w:val="00930FA1"/>
    <w:rsid w:val="00931016"/>
    <w:rsid w:val="00931188"/>
    <w:rsid w:val="009313BA"/>
    <w:rsid w:val="00931777"/>
    <w:rsid w:val="0093185A"/>
    <w:rsid w:val="0093197F"/>
    <w:rsid w:val="0093198A"/>
    <w:rsid w:val="00931A79"/>
    <w:rsid w:val="00931ABE"/>
    <w:rsid w:val="00931AC6"/>
    <w:rsid w:val="00931C8F"/>
    <w:rsid w:val="00931CA8"/>
    <w:rsid w:val="00931D10"/>
    <w:rsid w:val="00931FAC"/>
    <w:rsid w:val="00932050"/>
    <w:rsid w:val="0093210F"/>
    <w:rsid w:val="00932159"/>
    <w:rsid w:val="009321CF"/>
    <w:rsid w:val="00932438"/>
    <w:rsid w:val="009327CE"/>
    <w:rsid w:val="00932D9C"/>
    <w:rsid w:val="00932E70"/>
    <w:rsid w:val="00932F6B"/>
    <w:rsid w:val="00933289"/>
    <w:rsid w:val="0093329F"/>
    <w:rsid w:val="009334D2"/>
    <w:rsid w:val="009337FE"/>
    <w:rsid w:val="009339DD"/>
    <w:rsid w:val="00933BD7"/>
    <w:rsid w:val="00933C8F"/>
    <w:rsid w:val="00933E4D"/>
    <w:rsid w:val="00933F29"/>
    <w:rsid w:val="00933F31"/>
    <w:rsid w:val="00934048"/>
    <w:rsid w:val="00934127"/>
    <w:rsid w:val="0093442A"/>
    <w:rsid w:val="00934690"/>
    <w:rsid w:val="009347B1"/>
    <w:rsid w:val="00934B96"/>
    <w:rsid w:val="00934DC3"/>
    <w:rsid w:val="00934F59"/>
    <w:rsid w:val="009350C9"/>
    <w:rsid w:val="009351B0"/>
    <w:rsid w:val="009351CB"/>
    <w:rsid w:val="009353C3"/>
    <w:rsid w:val="00935BA5"/>
    <w:rsid w:val="00935D1B"/>
    <w:rsid w:val="00935D72"/>
    <w:rsid w:val="00935F93"/>
    <w:rsid w:val="00935FF1"/>
    <w:rsid w:val="00936042"/>
    <w:rsid w:val="009365D7"/>
    <w:rsid w:val="00936684"/>
    <w:rsid w:val="0093674B"/>
    <w:rsid w:val="00936846"/>
    <w:rsid w:val="00936992"/>
    <w:rsid w:val="00936ADF"/>
    <w:rsid w:val="00936C89"/>
    <w:rsid w:val="00936E66"/>
    <w:rsid w:val="00937122"/>
    <w:rsid w:val="0093720A"/>
    <w:rsid w:val="009378E3"/>
    <w:rsid w:val="0093798B"/>
    <w:rsid w:val="00937C2B"/>
    <w:rsid w:val="00937C5D"/>
    <w:rsid w:val="00937CCD"/>
    <w:rsid w:val="00937D70"/>
    <w:rsid w:val="00937DBF"/>
    <w:rsid w:val="00937E40"/>
    <w:rsid w:val="00937E91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1B"/>
    <w:rsid w:val="00940A59"/>
    <w:rsid w:val="00940C72"/>
    <w:rsid w:val="00940F75"/>
    <w:rsid w:val="00941253"/>
    <w:rsid w:val="009412DF"/>
    <w:rsid w:val="00941570"/>
    <w:rsid w:val="0094165C"/>
    <w:rsid w:val="00941946"/>
    <w:rsid w:val="00941CBA"/>
    <w:rsid w:val="00941E9B"/>
    <w:rsid w:val="0094225A"/>
    <w:rsid w:val="009423B7"/>
    <w:rsid w:val="00942484"/>
    <w:rsid w:val="009424DD"/>
    <w:rsid w:val="00942601"/>
    <w:rsid w:val="00942612"/>
    <w:rsid w:val="0094265E"/>
    <w:rsid w:val="00942716"/>
    <w:rsid w:val="00942835"/>
    <w:rsid w:val="00942904"/>
    <w:rsid w:val="009429B7"/>
    <w:rsid w:val="00942C33"/>
    <w:rsid w:val="00942D44"/>
    <w:rsid w:val="00942D74"/>
    <w:rsid w:val="00943079"/>
    <w:rsid w:val="00943083"/>
    <w:rsid w:val="0094315B"/>
    <w:rsid w:val="00943257"/>
    <w:rsid w:val="009432FA"/>
    <w:rsid w:val="00943331"/>
    <w:rsid w:val="00943439"/>
    <w:rsid w:val="00943502"/>
    <w:rsid w:val="0094354E"/>
    <w:rsid w:val="009436EF"/>
    <w:rsid w:val="00943764"/>
    <w:rsid w:val="009438F2"/>
    <w:rsid w:val="00943CCF"/>
    <w:rsid w:val="00943E22"/>
    <w:rsid w:val="00943E4C"/>
    <w:rsid w:val="00943FBF"/>
    <w:rsid w:val="00944193"/>
    <w:rsid w:val="0094433F"/>
    <w:rsid w:val="00944477"/>
    <w:rsid w:val="009444BA"/>
    <w:rsid w:val="009447D9"/>
    <w:rsid w:val="0094487A"/>
    <w:rsid w:val="00944A9F"/>
    <w:rsid w:val="00944AE0"/>
    <w:rsid w:val="00944B39"/>
    <w:rsid w:val="00944E1C"/>
    <w:rsid w:val="00944E2C"/>
    <w:rsid w:val="00944EB8"/>
    <w:rsid w:val="0094511A"/>
    <w:rsid w:val="009451EE"/>
    <w:rsid w:val="00945264"/>
    <w:rsid w:val="00945295"/>
    <w:rsid w:val="009452AE"/>
    <w:rsid w:val="0094530D"/>
    <w:rsid w:val="00945318"/>
    <w:rsid w:val="009453FD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FB"/>
    <w:rsid w:val="00946475"/>
    <w:rsid w:val="00946523"/>
    <w:rsid w:val="00946550"/>
    <w:rsid w:val="009465A8"/>
    <w:rsid w:val="00946C8D"/>
    <w:rsid w:val="00946DBB"/>
    <w:rsid w:val="00946F34"/>
    <w:rsid w:val="00947437"/>
    <w:rsid w:val="00947451"/>
    <w:rsid w:val="0094745F"/>
    <w:rsid w:val="009474B4"/>
    <w:rsid w:val="0094753C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3DE"/>
    <w:rsid w:val="0095068A"/>
    <w:rsid w:val="00950A4B"/>
    <w:rsid w:val="00950BAC"/>
    <w:rsid w:val="009511A2"/>
    <w:rsid w:val="009511F9"/>
    <w:rsid w:val="00951236"/>
    <w:rsid w:val="00951430"/>
    <w:rsid w:val="0095147A"/>
    <w:rsid w:val="00951492"/>
    <w:rsid w:val="009514B9"/>
    <w:rsid w:val="00951816"/>
    <w:rsid w:val="00951A7E"/>
    <w:rsid w:val="00951BF7"/>
    <w:rsid w:val="00952372"/>
    <w:rsid w:val="0095250C"/>
    <w:rsid w:val="009526A7"/>
    <w:rsid w:val="009527FE"/>
    <w:rsid w:val="0095280E"/>
    <w:rsid w:val="0095284F"/>
    <w:rsid w:val="00952912"/>
    <w:rsid w:val="009529E5"/>
    <w:rsid w:val="00952C57"/>
    <w:rsid w:val="00952E16"/>
    <w:rsid w:val="00952FE3"/>
    <w:rsid w:val="0095302A"/>
    <w:rsid w:val="009530C3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53A"/>
    <w:rsid w:val="00954715"/>
    <w:rsid w:val="0095494A"/>
    <w:rsid w:val="00954970"/>
    <w:rsid w:val="00954A37"/>
    <w:rsid w:val="00954C49"/>
    <w:rsid w:val="00954E28"/>
    <w:rsid w:val="00954E2F"/>
    <w:rsid w:val="00955062"/>
    <w:rsid w:val="009550FB"/>
    <w:rsid w:val="00955158"/>
    <w:rsid w:val="0095527D"/>
    <w:rsid w:val="009553B2"/>
    <w:rsid w:val="009554A1"/>
    <w:rsid w:val="00955617"/>
    <w:rsid w:val="00955949"/>
    <w:rsid w:val="00955958"/>
    <w:rsid w:val="009559A8"/>
    <w:rsid w:val="00955EC0"/>
    <w:rsid w:val="00955F24"/>
    <w:rsid w:val="009560A2"/>
    <w:rsid w:val="00956384"/>
    <w:rsid w:val="00956432"/>
    <w:rsid w:val="009564DD"/>
    <w:rsid w:val="009564F4"/>
    <w:rsid w:val="0095685C"/>
    <w:rsid w:val="00956BC7"/>
    <w:rsid w:val="00956D4A"/>
    <w:rsid w:val="00957036"/>
    <w:rsid w:val="00957082"/>
    <w:rsid w:val="009572CC"/>
    <w:rsid w:val="009573C6"/>
    <w:rsid w:val="009574CB"/>
    <w:rsid w:val="0095752D"/>
    <w:rsid w:val="00957775"/>
    <w:rsid w:val="00957987"/>
    <w:rsid w:val="00957B02"/>
    <w:rsid w:val="00957BC2"/>
    <w:rsid w:val="00957EE5"/>
    <w:rsid w:val="00957F1E"/>
    <w:rsid w:val="00957F81"/>
    <w:rsid w:val="00960645"/>
    <w:rsid w:val="00960867"/>
    <w:rsid w:val="00960886"/>
    <w:rsid w:val="009610D0"/>
    <w:rsid w:val="0096119C"/>
    <w:rsid w:val="009611C1"/>
    <w:rsid w:val="0096124A"/>
    <w:rsid w:val="009613AB"/>
    <w:rsid w:val="009615A1"/>
    <w:rsid w:val="009615F3"/>
    <w:rsid w:val="0096173D"/>
    <w:rsid w:val="00961853"/>
    <w:rsid w:val="0096189C"/>
    <w:rsid w:val="00961CA5"/>
    <w:rsid w:val="00961D94"/>
    <w:rsid w:val="00961F62"/>
    <w:rsid w:val="009620D9"/>
    <w:rsid w:val="00962373"/>
    <w:rsid w:val="0096248C"/>
    <w:rsid w:val="0096265C"/>
    <w:rsid w:val="009626EB"/>
    <w:rsid w:val="00962AA5"/>
    <w:rsid w:val="00962B86"/>
    <w:rsid w:val="00962F11"/>
    <w:rsid w:val="0096318F"/>
    <w:rsid w:val="0096329C"/>
    <w:rsid w:val="0096333E"/>
    <w:rsid w:val="00963423"/>
    <w:rsid w:val="00963523"/>
    <w:rsid w:val="0096360E"/>
    <w:rsid w:val="00963808"/>
    <w:rsid w:val="009639A3"/>
    <w:rsid w:val="009639B8"/>
    <w:rsid w:val="00963E34"/>
    <w:rsid w:val="00963EC6"/>
    <w:rsid w:val="00963ED4"/>
    <w:rsid w:val="0096424D"/>
    <w:rsid w:val="00964263"/>
    <w:rsid w:val="009642C4"/>
    <w:rsid w:val="00964774"/>
    <w:rsid w:val="00964A8D"/>
    <w:rsid w:val="00965016"/>
    <w:rsid w:val="009653B0"/>
    <w:rsid w:val="00965400"/>
    <w:rsid w:val="00965493"/>
    <w:rsid w:val="009654B8"/>
    <w:rsid w:val="009659A1"/>
    <w:rsid w:val="009659D7"/>
    <w:rsid w:val="00965ABE"/>
    <w:rsid w:val="00965EAB"/>
    <w:rsid w:val="00965EE7"/>
    <w:rsid w:val="0096604D"/>
    <w:rsid w:val="0096635E"/>
    <w:rsid w:val="0096673C"/>
    <w:rsid w:val="009669E9"/>
    <w:rsid w:val="00966BE1"/>
    <w:rsid w:val="00966E04"/>
    <w:rsid w:val="0096722B"/>
    <w:rsid w:val="00967347"/>
    <w:rsid w:val="00967476"/>
    <w:rsid w:val="00967700"/>
    <w:rsid w:val="00967836"/>
    <w:rsid w:val="00967A92"/>
    <w:rsid w:val="00967B27"/>
    <w:rsid w:val="00967D2C"/>
    <w:rsid w:val="00967ED3"/>
    <w:rsid w:val="00967F9C"/>
    <w:rsid w:val="00970327"/>
    <w:rsid w:val="009704F5"/>
    <w:rsid w:val="009709AD"/>
    <w:rsid w:val="00970B68"/>
    <w:rsid w:val="00970B6B"/>
    <w:rsid w:val="00970BB9"/>
    <w:rsid w:val="00970D20"/>
    <w:rsid w:val="009714A0"/>
    <w:rsid w:val="00971A94"/>
    <w:rsid w:val="00971E83"/>
    <w:rsid w:val="00971ECB"/>
    <w:rsid w:val="00971F7E"/>
    <w:rsid w:val="00971F88"/>
    <w:rsid w:val="009723D3"/>
    <w:rsid w:val="0097260E"/>
    <w:rsid w:val="00972651"/>
    <w:rsid w:val="009726A6"/>
    <w:rsid w:val="009727B9"/>
    <w:rsid w:val="009728D3"/>
    <w:rsid w:val="009728EE"/>
    <w:rsid w:val="00972957"/>
    <w:rsid w:val="00972A56"/>
    <w:rsid w:val="00972B5A"/>
    <w:rsid w:val="00972CC9"/>
    <w:rsid w:val="0097305F"/>
    <w:rsid w:val="0097307C"/>
    <w:rsid w:val="0097356E"/>
    <w:rsid w:val="00973624"/>
    <w:rsid w:val="00973A74"/>
    <w:rsid w:val="00973B61"/>
    <w:rsid w:val="00973C1A"/>
    <w:rsid w:val="00973C4C"/>
    <w:rsid w:val="009743CD"/>
    <w:rsid w:val="009744EB"/>
    <w:rsid w:val="00974514"/>
    <w:rsid w:val="009745CD"/>
    <w:rsid w:val="009746B0"/>
    <w:rsid w:val="00974751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A74"/>
    <w:rsid w:val="00975FA9"/>
    <w:rsid w:val="00976006"/>
    <w:rsid w:val="00976054"/>
    <w:rsid w:val="00976126"/>
    <w:rsid w:val="009766ED"/>
    <w:rsid w:val="00976DF4"/>
    <w:rsid w:val="00976E02"/>
    <w:rsid w:val="00976ED2"/>
    <w:rsid w:val="00977017"/>
    <w:rsid w:val="009771E3"/>
    <w:rsid w:val="009773DB"/>
    <w:rsid w:val="009777AF"/>
    <w:rsid w:val="0097788C"/>
    <w:rsid w:val="009778DF"/>
    <w:rsid w:val="00977AEC"/>
    <w:rsid w:val="00977E17"/>
    <w:rsid w:val="00977F07"/>
    <w:rsid w:val="00977F33"/>
    <w:rsid w:val="009801AA"/>
    <w:rsid w:val="009809C9"/>
    <w:rsid w:val="009809D4"/>
    <w:rsid w:val="00980B2B"/>
    <w:rsid w:val="00980C4A"/>
    <w:rsid w:val="00980DBD"/>
    <w:rsid w:val="00980E41"/>
    <w:rsid w:val="00981383"/>
    <w:rsid w:val="009813D2"/>
    <w:rsid w:val="00981440"/>
    <w:rsid w:val="00981477"/>
    <w:rsid w:val="009814B6"/>
    <w:rsid w:val="009814D2"/>
    <w:rsid w:val="009815B8"/>
    <w:rsid w:val="00981875"/>
    <w:rsid w:val="0098192E"/>
    <w:rsid w:val="00981B9E"/>
    <w:rsid w:val="00981BFC"/>
    <w:rsid w:val="00981D05"/>
    <w:rsid w:val="009822C5"/>
    <w:rsid w:val="00982354"/>
    <w:rsid w:val="00982385"/>
    <w:rsid w:val="0098278A"/>
    <w:rsid w:val="00982EAC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3B"/>
    <w:rsid w:val="0098458B"/>
    <w:rsid w:val="009845CB"/>
    <w:rsid w:val="009846BF"/>
    <w:rsid w:val="0098471A"/>
    <w:rsid w:val="009847CF"/>
    <w:rsid w:val="009848B5"/>
    <w:rsid w:val="00984906"/>
    <w:rsid w:val="00984A76"/>
    <w:rsid w:val="00984BA9"/>
    <w:rsid w:val="00984BFA"/>
    <w:rsid w:val="00984F40"/>
    <w:rsid w:val="00984F6E"/>
    <w:rsid w:val="0098579B"/>
    <w:rsid w:val="009857A0"/>
    <w:rsid w:val="009859AA"/>
    <w:rsid w:val="00985AFF"/>
    <w:rsid w:val="00985C6E"/>
    <w:rsid w:val="00985D39"/>
    <w:rsid w:val="00985EC8"/>
    <w:rsid w:val="00985FAB"/>
    <w:rsid w:val="009860B7"/>
    <w:rsid w:val="00986140"/>
    <w:rsid w:val="00986152"/>
    <w:rsid w:val="009861C7"/>
    <w:rsid w:val="0098620D"/>
    <w:rsid w:val="00986230"/>
    <w:rsid w:val="009863D1"/>
    <w:rsid w:val="00986564"/>
    <w:rsid w:val="009865EE"/>
    <w:rsid w:val="00986632"/>
    <w:rsid w:val="009869D7"/>
    <w:rsid w:val="00986D99"/>
    <w:rsid w:val="00986F20"/>
    <w:rsid w:val="00986F4E"/>
    <w:rsid w:val="00986FAD"/>
    <w:rsid w:val="00986FD8"/>
    <w:rsid w:val="009870DC"/>
    <w:rsid w:val="009870E0"/>
    <w:rsid w:val="00987112"/>
    <w:rsid w:val="00987174"/>
    <w:rsid w:val="009872D7"/>
    <w:rsid w:val="00987876"/>
    <w:rsid w:val="00987A63"/>
    <w:rsid w:val="00987DE5"/>
    <w:rsid w:val="00987E14"/>
    <w:rsid w:val="009900C2"/>
    <w:rsid w:val="009900D7"/>
    <w:rsid w:val="00990404"/>
    <w:rsid w:val="009905B8"/>
    <w:rsid w:val="00990740"/>
    <w:rsid w:val="009907C7"/>
    <w:rsid w:val="00990831"/>
    <w:rsid w:val="00990A42"/>
    <w:rsid w:val="00990DC0"/>
    <w:rsid w:val="00990DD0"/>
    <w:rsid w:val="00990F85"/>
    <w:rsid w:val="00990F9C"/>
    <w:rsid w:val="00991336"/>
    <w:rsid w:val="0099155B"/>
    <w:rsid w:val="00991581"/>
    <w:rsid w:val="0099180D"/>
    <w:rsid w:val="009918B9"/>
    <w:rsid w:val="00991991"/>
    <w:rsid w:val="00991BBA"/>
    <w:rsid w:val="00991E7B"/>
    <w:rsid w:val="00991F27"/>
    <w:rsid w:val="009920C6"/>
    <w:rsid w:val="009926D3"/>
    <w:rsid w:val="009926DE"/>
    <w:rsid w:val="00992BEF"/>
    <w:rsid w:val="00992C2A"/>
    <w:rsid w:val="00992C71"/>
    <w:rsid w:val="00992E9A"/>
    <w:rsid w:val="0099306C"/>
    <w:rsid w:val="009933B0"/>
    <w:rsid w:val="009933E3"/>
    <w:rsid w:val="009935C2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48"/>
    <w:rsid w:val="00994C8F"/>
    <w:rsid w:val="00994D83"/>
    <w:rsid w:val="00994E16"/>
    <w:rsid w:val="00994F06"/>
    <w:rsid w:val="00994FA8"/>
    <w:rsid w:val="00995815"/>
    <w:rsid w:val="00995865"/>
    <w:rsid w:val="00995BAF"/>
    <w:rsid w:val="00995C97"/>
    <w:rsid w:val="00995CF5"/>
    <w:rsid w:val="00995E81"/>
    <w:rsid w:val="00995FDA"/>
    <w:rsid w:val="00996076"/>
    <w:rsid w:val="009962FB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60D"/>
    <w:rsid w:val="0099760E"/>
    <w:rsid w:val="00997B1F"/>
    <w:rsid w:val="00997B31"/>
    <w:rsid w:val="00997CD6"/>
    <w:rsid w:val="00997D3A"/>
    <w:rsid w:val="00997FE4"/>
    <w:rsid w:val="00997FF9"/>
    <w:rsid w:val="009A03A0"/>
    <w:rsid w:val="009A060E"/>
    <w:rsid w:val="009A065F"/>
    <w:rsid w:val="009A0871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36E"/>
    <w:rsid w:val="009A15C0"/>
    <w:rsid w:val="009A1A9E"/>
    <w:rsid w:val="009A1C1F"/>
    <w:rsid w:val="009A1C69"/>
    <w:rsid w:val="009A1D19"/>
    <w:rsid w:val="009A228B"/>
    <w:rsid w:val="009A22AB"/>
    <w:rsid w:val="009A233F"/>
    <w:rsid w:val="009A2648"/>
    <w:rsid w:val="009A266D"/>
    <w:rsid w:val="009A267F"/>
    <w:rsid w:val="009A26A1"/>
    <w:rsid w:val="009A2925"/>
    <w:rsid w:val="009A295C"/>
    <w:rsid w:val="009A2978"/>
    <w:rsid w:val="009A29F8"/>
    <w:rsid w:val="009A2D85"/>
    <w:rsid w:val="009A2F00"/>
    <w:rsid w:val="009A3295"/>
    <w:rsid w:val="009A3330"/>
    <w:rsid w:val="009A333E"/>
    <w:rsid w:val="009A3353"/>
    <w:rsid w:val="009A350F"/>
    <w:rsid w:val="009A3B8B"/>
    <w:rsid w:val="009A3C92"/>
    <w:rsid w:val="009A3E62"/>
    <w:rsid w:val="009A3ED1"/>
    <w:rsid w:val="009A4017"/>
    <w:rsid w:val="009A401E"/>
    <w:rsid w:val="009A4328"/>
    <w:rsid w:val="009A472A"/>
    <w:rsid w:val="009A49D7"/>
    <w:rsid w:val="009A4BBC"/>
    <w:rsid w:val="009A4CA7"/>
    <w:rsid w:val="009A4CD3"/>
    <w:rsid w:val="009A5386"/>
    <w:rsid w:val="009A542D"/>
    <w:rsid w:val="009A569D"/>
    <w:rsid w:val="009A57B8"/>
    <w:rsid w:val="009A5B16"/>
    <w:rsid w:val="009A5C1E"/>
    <w:rsid w:val="009A5C53"/>
    <w:rsid w:val="009A60C4"/>
    <w:rsid w:val="009A6131"/>
    <w:rsid w:val="009A6189"/>
    <w:rsid w:val="009A61F3"/>
    <w:rsid w:val="009A64B2"/>
    <w:rsid w:val="009A64D7"/>
    <w:rsid w:val="009A661F"/>
    <w:rsid w:val="009A67AB"/>
    <w:rsid w:val="009A68AC"/>
    <w:rsid w:val="009A699E"/>
    <w:rsid w:val="009A6A76"/>
    <w:rsid w:val="009A6D1E"/>
    <w:rsid w:val="009A6F76"/>
    <w:rsid w:val="009A70D3"/>
    <w:rsid w:val="009A70DB"/>
    <w:rsid w:val="009A714B"/>
    <w:rsid w:val="009A71EB"/>
    <w:rsid w:val="009A730A"/>
    <w:rsid w:val="009A73BD"/>
    <w:rsid w:val="009A74C3"/>
    <w:rsid w:val="009A78C9"/>
    <w:rsid w:val="009A79FD"/>
    <w:rsid w:val="009A7A53"/>
    <w:rsid w:val="009A7BCC"/>
    <w:rsid w:val="009A7D35"/>
    <w:rsid w:val="009A7E5B"/>
    <w:rsid w:val="009A7EF8"/>
    <w:rsid w:val="009A7F8B"/>
    <w:rsid w:val="009B00A2"/>
    <w:rsid w:val="009B0351"/>
    <w:rsid w:val="009B0543"/>
    <w:rsid w:val="009B06F7"/>
    <w:rsid w:val="009B07C8"/>
    <w:rsid w:val="009B0A3E"/>
    <w:rsid w:val="009B0C76"/>
    <w:rsid w:val="009B0C7C"/>
    <w:rsid w:val="009B0CA1"/>
    <w:rsid w:val="009B0E72"/>
    <w:rsid w:val="009B0F5E"/>
    <w:rsid w:val="009B1495"/>
    <w:rsid w:val="009B1543"/>
    <w:rsid w:val="009B1611"/>
    <w:rsid w:val="009B173B"/>
    <w:rsid w:val="009B1809"/>
    <w:rsid w:val="009B196F"/>
    <w:rsid w:val="009B1A0C"/>
    <w:rsid w:val="009B1BA0"/>
    <w:rsid w:val="009B1BBA"/>
    <w:rsid w:val="009B1BBD"/>
    <w:rsid w:val="009B1CBA"/>
    <w:rsid w:val="009B1E49"/>
    <w:rsid w:val="009B1F57"/>
    <w:rsid w:val="009B1F63"/>
    <w:rsid w:val="009B1FCD"/>
    <w:rsid w:val="009B26B3"/>
    <w:rsid w:val="009B26ED"/>
    <w:rsid w:val="009B2713"/>
    <w:rsid w:val="009B274C"/>
    <w:rsid w:val="009B2770"/>
    <w:rsid w:val="009B2A89"/>
    <w:rsid w:val="009B2B80"/>
    <w:rsid w:val="009B2BC3"/>
    <w:rsid w:val="009B2D73"/>
    <w:rsid w:val="009B2EE9"/>
    <w:rsid w:val="009B2F8D"/>
    <w:rsid w:val="009B34D6"/>
    <w:rsid w:val="009B34DB"/>
    <w:rsid w:val="009B358D"/>
    <w:rsid w:val="009B3977"/>
    <w:rsid w:val="009B3B1C"/>
    <w:rsid w:val="009B3CF3"/>
    <w:rsid w:val="009B3DEB"/>
    <w:rsid w:val="009B3F45"/>
    <w:rsid w:val="009B4193"/>
    <w:rsid w:val="009B4212"/>
    <w:rsid w:val="009B4213"/>
    <w:rsid w:val="009B42D6"/>
    <w:rsid w:val="009B4360"/>
    <w:rsid w:val="009B43CE"/>
    <w:rsid w:val="009B43EE"/>
    <w:rsid w:val="009B46C1"/>
    <w:rsid w:val="009B491F"/>
    <w:rsid w:val="009B4B10"/>
    <w:rsid w:val="009B4B3D"/>
    <w:rsid w:val="009B4B9E"/>
    <w:rsid w:val="009B4E0B"/>
    <w:rsid w:val="009B4F95"/>
    <w:rsid w:val="009B50AA"/>
    <w:rsid w:val="009B5133"/>
    <w:rsid w:val="009B517D"/>
    <w:rsid w:val="009B56FF"/>
    <w:rsid w:val="009B5750"/>
    <w:rsid w:val="009B5A84"/>
    <w:rsid w:val="009B5D72"/>
    <w:rsid w:val="009B5F5A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19"/>
    <w:rsid w:val="009B6D53"/>
    <w:rsid w:val="009B6DB6"/>
    <w:rsid w:val="009B70B2"/>
    <w:rsid w:val="009B70DD"/>
    <w:rsid w:val="009B71F4"/>
    <w:rsid w:val="009B7681"/>
    <w:rsid w:val="009B77F9"/>
    <w:rsid w:val="009B79F8"/>
    <w:rsid w:val="009B7A56"/>
    <w:rsid w:val="009B7A60"/>
    <w:rsid w:val="009B7BE8"/>
    <w:rsid w:val="009B7CDA"/>
    <w:rsid w:val="009C0076"/>
    <w:rsid w:val="009C036C"/>
    <w:rsid w:val="009C06BC"/>
    <w:rsid w:val="009C076D"/>
    <w:rsid w:val="009C0A7D"/>
    <w:rsid w:val="009C0B20"/>
    <w:rsid w:val="009C0C43"/>
    <w:rsid w:val="009C0CFD"/>
    <w:rsid w:val="009C0E8F"/>
    <w:rsid w:val="009C0EFC"/>
    <w:rsid w:val="009C0F3A"/>
    <w:rsid w:val="009C0FC6"/>
    <w:rsid w:val="009C117D"/>
    <w:rsid w:val="009C121B"/>
    <w:rsid w:val="009C14CC"/>
    <w:rsid w:val="009C1639"/>
    <w:rsid w:val="009C170F"/>
    <w:rsid w:val="009C17DB"/>
    <w:rsid w:val="009C1A8E"/>
    <w:rsid w:val="009C1C22"/>
    <w:rsid w:val="009C1FCE"/>
    <w:rsid w:val="009C21E0"/>
    <w:rsid w:val="009C29F1"/>
    <w:rsid w:val="009C2ADA"/>
    <w:rsid w:val="009C2B3D"/>
    <w:rsid w:val="009C2D99"/>
    <w:rsid w:val="009C2ED5"/>
    <w:rsid w:val="009C30EC"/>
    <w:rsid w:val="009C3287"/>
    <w:rsid w:val="009C341E"/>
    <w:rsid w:val="009C3489"/>
    <w:rsid w:val="009C35D7"/>
    <w:rsid w:val="009C382E"/>
    <w:rsid w:val="009C384C"/>
    <w:rsid w:val="009C3859"/>
    <w:rsid w:val="009C3BAA"/>
    <w:rsid w:val="009C3BD0"/>
    <w:rsid w:val="009C44F2"/>
    <w:rsid w:val="009C451A"/>
    <w:rsid w:val="009C4665"/>
    <w:rsid w:val="009C46FE"/>
    <w:rsid w:val="009C49AB"/>
    <w:rsid w:val="009C4B5C"/>
    <w:rsid w:val="009C4CB3"/>
    <w:rsid w:val="009C4EE8"/>
    <w:rsid w:val="009C51A9"/>
    <w:rsid w:val="009C51BE"/>
    <w:rsid w:val="009C521E"/>
    <w:rsid w:val="009C526E"/>
    <w:rsid w:val="009C5568"/>
    <w:rsid w:val="009C55B6"/>
    <w:rsid w:val="009C5996"/>
    <w:rsid w:val="009C59AA"/>
    <w:rsid w:val="009C5C78"/>
    <w:rsid w:val="009C5D1D"/>
    <w:rsid w:val="009C5E34"/>
    <w:rsid w:val="009C5FAE"/>
    <w:rsid w:val="009C600B"/>
    <w:rsid w:val="009C6099"/>
    <w:rsid w:val="009C632B"/>
    <w:rsid w:val="009C6540"/>
    <w:rsid w:val="009C665B"/>
    <w:rsid w:val="009C6786"/>
    <w:rsid w:val="009C6858"/>
    <w:rsid w:val="009C69EB"/>
    <w:rsid w:val="009C6A49"/>
    <w:rsid w:val="009C6DF7"/>
    <w:rsid w:val="009C6F32"/>
    <w:rsid w:val="009C72B1"/>
    <w:rsid w:val="009C73F6"/>
    <w:rsid w:val="009C7504"/>
    <w:rsid w:val="009C7642"/>
    <w:rsid w:val="009C7956"/>
    <w:rsid w:val="009C79BC"/>
    <w:rsid w:val="009C7A60"/>
    <w:rsid w:val="009D01B6"/>
    <w:rsid w:val="009D0358"/>
    <w:rsid w:val="009D04F1"/>
    <w:rsid w:val="009D0698"/>
    <w:rsid w:val="009D06B0"/>
    <w:rsid w:val="009D06C2"/>
    <w:rsid w:val="009D06E0"/>
    <w:rsid w:val="009D0730"/>
    <w:rsid w:val="009D07F9"/>
    <w:rsid w:val="009D08C8"/>
    <w:rsid w:val="009D08CF"/>
    <w:rsid w:val="009D0AEB"/>
    <w:rsid w:val="009D0B67"/>
    <w:rsid w:val="009D0FB6"/>
    <w:rsid w:val="009D105C"/>
    <w:rsid w:val="009D117E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3A0"/>
    <w:rsid w:val="009D2459"/>
    <w:rsid w:val="009D2484"/>
    <w:rsid w:val="009D27D2"/>
    <w:rsid w:val="009D2864"/>
    <w:rsid w:val="009D2905"/>
    <w:rsid w:val="009D2920"/>
    <w:rsid w:val="009D29ED"/>
    <w:rsid w:val="009D2A49"/>
    <w:rsid w:val="009D2A91"/>
    <w:rsid w:val="009D2AC5"/>
    <w:rsid w:val="009D2B53"/>
    <w:rsid w:val="009D2C68"/>
    <w:rsid w:val="009D2C89"/>
    <w:rsid w:val="009D2E49"/>
    <w:rsid w:val="009D3572"/>
    <w:rsid w:val="009D3602"/>
    <w:rsid w:val="009D3654"/>
    <w:rsid w:val="009D3739"/>
    <w:rsid w:val="009D39FC"/>
    <w:rsid w:val="009D3B01"/>
    <w:rsid w:val="009D3F11"/>
    <w:rsid w:val="009D3F39"/>
    <w:rsid w:val="009D4135"/>
    <w:rsid w:val="009D422F"/>
    <w:rsid w:val="009D4D46"/>
    <w:rsid w:val="009D4E38"/>
    <w:rsid w:val="009D51BE"/>
    <w:rsid w:val="009D5328"/>
    <w:rsid w:val="009D537E"/>
    <w:rsid w:val="009D5607"/>
    <w:rsid w:val="009D58E0"/>
    <w:rsid w:val="009D5A4E"/>
    <w:rsid w:val="009D5E07"/>
    <w:rsid w:val="009D5ED6"/>
    <w:rsid w:val="009D5FA9"/>
    <w:rsid w:val="009D6071"/>
    <w:rsid w:val="009D60E5"/>
    <w:rsid w:val="009D6475"/>
    <w:rsid w:val="009D64B4"/>
    <w:rsid w:val="009D663E"/>
    <w:rsid w:val="009D68C8"/>
    <w:rsid w:val="009D68D2"/>
    <w:rsid w:val="009D6918"/>
    <w:rsid w:val="009D699F"/>
    <w:rsid w:val="009D6B17"/>
    <w:rsid w:val="009D6B19"/>
    <w:rsid w:val="009D6F18"/>
    <w:rsid w:val="009D7190"/>
    <w:rsid w:val="009D72D0"/>
    <w:rsid w:val="009D733E"/>
    <w:rsid w:val="009D737B"/>
    <w:rsid w:val="009D74A0"/>
    <w:rsid w:val="009D76D9"/>
    <w:rsid w:val="009D7A5C"/>
    <w:rsid w:val="009D7A94"/>
    <w:rsid w:val="009D7CBF"/>
    <w:rsid w:val="009D7DA1"/>
    <w:rsid w:val="009D7E85"/>
    <w:rsid w:val="009E003F"/>
    <w:rsid w:val="009E0213"/>
    <w:rsid w:val="009E043E"/>
    <w:rsid w:val="009E0B62"/>
    <w:rsid w:val="009E0BB7"/>
    <w:rsid w:val="009E0CB6"/>
    <w:rsid w:val="009E0D8D"/>
    <w:rsid w:val="009E0E04"/>
    <w:rsid w:val="009E1249"/>
    <w:rsid w:val="009E17EB"/>
    <w:rsid w:val="009E196C"/>
    <w:rsid w:val="009E1B7A"/>
    <w:rsid w:val="009E1C3C"/>
    <w:rsid w:val="009E1D4B"/>
    <w:rsid w:val="009E1F45"/>
    <w:rsid w:val="009E1F6D"/>
    <w:rsid w:val="009E20FF"/>
    <w:rsid w:val="009E22C6"/>
    <w:rsid w:val="009E23E3"/>
    <w:rsid w:val="009E2486"/>
    <w:rsid w:val="009E25BF"/>
    <w:rsid w:val="009E269A"/>
    <w:rsid w:val="009E278D"/>
    <w:rsid w:val="009E2880"/>
    <w:rsid w:val="009E28DE"/>
    <w:rsid w:val="009E2BCC"/>
    <w:rsid w:val="009E2CB6"/>
    <w:rsid w:val="009E2CC1"/>
    <w:rsid w:val="009E3019"/>
    <w:rsid w:val="009E3055"/>
    <w:rsid w:val="009E3146"/>
    <w:rsid w:val="009E3225"/>
    <w:rsid w:val="009E3323"/>
    <w:rsid w:val="009E35DB"/>
    <w:rsid w:val="009E36AB"/>
    <w:rsid w:val="009E37C2"/>
    <w:rsid w:val="009E380E"/>
    <w:rsid w:val="009E3A35"/>
    <w:rsid w:val="009E3D85"/>
    <w:rsid w:val="009E3D8E"/>
    <w:rsid w:val="009E404B"/>
    <w:rsid w:val="009E42B1"/>
    <w:rsid w:val="009E4378"/>
    <w:rsid w:val="009E43A6"/>
    <w:rsid w:val="009E4444"/>
    <w:rsid w:val="009E4771"/>
    <w:rsid w:val="009E491C"/>
    <w:rsid w:val="009E4926"/>
    <w:rsid w:val="009E4D76"/>
    <w:rsid w:val="009E4F0F"/>
    <w:rsid w:val="009E5328"/>
    <w:rsid w:val="009E56A7"/>
    <w:rsid w:val="009E573D"/>
    <w:rsid w:val="009E5749"/>
    <w:rsid w:val="009E5A5A"/>
    <w:rsid w:val="009E5A94"/>
    <w:rsid w:val="009E5ABC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D3"/>
    <w:rsid w:val="009E6D31"/>
    <w:rsid w:val="009E700E"/>
    <w:rsid w:val="009E70F5"/>
    <w:rsid w:val="009E719C"/>
    <w:rsid w:val="009E7306"/>
    <w:rsid w:val="009E7682"/>
    <w:rsid w:val="009E7762"/>
    <w:rsid w:val="009E7818"/>
    <w:rsid w:val="009E78D5"/>
    <w:rsid w:val="009E7A12"/>
    <w:rsid w:val="009E7AB6"/>
    <w:rsid w:val="009E7C0B"/>
    <w:rsid w:val="009E7E22"/>
    <w:rsid w:val="009E7E2E"/>
    <w:rsid w:val="009E7EC7"/>
    <w:rsid w:val="009E7FE6"/>
    <w:rsid w:val="009F03C7"/>
    <w:rsid w:val="009F0516"/>
    <w:rsid w:val="009F06D4"/>
    <w:rsid w:val="009F0869"/>
    <w:rsid w:val="009F0986"/>
    <w:rsid w:val="009F0A63"/>
    <w:rsid w:val="009F10C9"/>
    <w:rsid w:val="009F1262"/>
    <w:rsid w:val="009F12BE"/>
    <w:rsid w:val="009F12C8"/>
    <w:rsid w:val="009F184D"/>
    <w:rsid w:val="009F1971"/>
    <w:rsid w:val="009F1DB5"/>
    <w:rsid w:val="009F20F6"/>
    <w:rsid w:val="009F22DD"/>
    <w:rsid w:val="009F2421"/>
    <w:rsid w:val="009F2503"/>
    <w:rsid w:val="009F2BE4"/>
    <w:rsid w:val="009F2C92"/>
    <w:rsid w:val="009F2FC2"/>
    <w:rsid w:val="009F3000"/>
    <w:rsid w:val="009F31AD"/>
    <w:rsid w:val="009F3299"/>
    <w:rsid w:val="009F3426"/>
    <w:rsid w:val="009F3632"/>
    <w:rsid w:val="009F369E"/>
    <w:rsid w:val="009F3755"/>
    <w:rsid w:val="009F3758"/>
    <w:rsid w:val="009F37FC"/>
    <w:rsid w:val="009F3829"/>
    <w:rsid w:val="009F3939"/>
    <w:rsid w:val="009F3975"/>
    <w:rsid w:val="009F39A8"/>
    <w:rsid w:val="009F3A05"/>
    <w:rsid w:val="009F3A06"/>
    <w:rsid w:val="009F3F5E"/>
    <w:rsid w:val="009F42C2"/>
    <w:rsid w:val="009F42D6"/>
    <w:rsid w:val="009F43D7"/>
    <w:rsid w:val="009F4446"/>
    <w:rsid w:val="009F4969"/>
    <w:rsid w:val="009F49CC"/>
    <w:rsid w:val="009F4B99"/>
    <w:rsid w:val="009F4C2A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5A8A"/>
    <w:rsid w:val="009F6071"/>
    <w:rsid w:val="009F61C1"/>
    <w:rsid w:val="009F62AD"/>
    <w:rsid w:val="009F672A"/>
    <w:rsid w:val="009F6763"/>
    <w:rsid w:val="009F6835"/>
    <w:rsid w:val="009F69D3"/>
    <w:rsid w:val="009F6A28"/>
    <w:rsid w:val="009F6AC3"/>
    <w:rsid w:val="009F6D33"/>
    <w:rsid w:val="009F721D"/>
    <w:rsid w:val="009F7721"/>
    <w:rsid w:val="009F774F"/>
    <w:rsid w:val="009F7762"/>
    <w:rsid w:val="009F7772"/>
    <w:rsid w:val="009F7801"/>
    <w:rsid w:val="009F79DB"/>
    <w:rsid w:val="009F7A5C"/>
    <w:rsid w:val="009F7B63"/>
    <w:rsid w:val="009F7C4A"/>
    <w:rsid w:val="009F7C93"/>
    <w:rsid w:val="009F7D3C"/>
    <w:rsid w:val="009F7F9A"/>
    <w:rsid w:val="00A00272"/>
    <w:rsid w:val="00A008D6"/>
    <w:rsid w:val="00A00B77"/>
    <w:rsid w:val="00A00E85"/>
    <w:rsid w:val="00A00F21"/>
    <w:rsid w:val="00A00FB2"/>
    <w:rsid w:val="00A011C1"/>
    <w:rsid w:val="00A0126B"/>
    <w:rsid w:val="00A01341"/>
    <w:rsid w:val="00A0136F"/>
    <w:rsid w:val="00A01394"/>
    <w:rsid w:val="00A015E0"/>
    <w:rsid w:val="00A0162E"/>
    <w:rsid w:val="00A018D9"/>
    <w:rsid w:val="00A018F1"/>
    <w:rsid w:val="00A01A84"/>
    <w:rsid w:val="00A01E3F"/>
    <w:rsid w:val="00A01EB9"/>
    <w:rsid w:val="00A01F2D"/>
    <w:rsid w:val="00A02254"/>
    <w:rsid w:val="00A02398"/>
    <w:rsid w:val="00A023E9"/>
    <w:rsid w:val="00A0246B"/>
    <w:rsid w:val="00A0247E"/>
    <w:rsid w:val="00A025AE"/>
    <w:rsid w:val="00A0268F"/>
    <w:rsid w:val="00A02B05"/>
    <w:rsid w:val="00A02CDA"/>
    <w:rsid w:val="00A02CF7"/>
    <w:rsid w:val="00A02FDB"/>
    <w:rsid w:val="00A031E2"/>
    <w:rsid w:val="00A03290"/>
    <w:rsid w:val="00A032BC"/>
    <w:rsid w:val="00A0356C"/>
    <w:rsid w:val="00A0388C"/>
    <w:rsid w:val="00A038AA"/>
    <w:rsid w:val="00A03ADB"/>
    <w:rsid w:val="00A03EFA"/>
    <w:rsid w:val="00A04323"/>
    <w:rsid w:val="00A04357"/>
    <w:rsid w:val="00A04361"/>
    <w:rsid w:val="00A04395"/>
    <w:rsid w:val="00A044EC"/>
    <w:rsid w:val="00A04611"/>
    <w:rsid w:val="00A04674"/>
    <w:rsid w:val="00A04954"/>
    <w:rsid w:val="00A04BAD"/>
    <w:rsid w:val="00A04E3D"/>
    <w:rsid w:val="00A04EA2"/>
    <w:rsid w:val="00A05056"/>
    <w:rsid w:val="00A05543"/>
    <w:rsid w:val="00A05905"/>
    <w:rsid w:val="00A059B7"/>
    <w:rsid w:val="00A05A08"/>
    <w:rsid w:val="00A05B19"/>
    <w:rsid w:val="00A05C4E"/>
    <w:rsid w:val="00A05ECC"/>
    <w:rsid w:val="00A062E3"/>
    <w:rsid w:val="00A064CD"/>
    <w:rsid w:val="00A0656F"/>
    <w:rsid w:val="00A0679A"/>
    <w:rsid w:val="00A06A19"/>
    <w:rsid w:val="00A06B1D"/>
    <w:rsid w:val="00A06BE3"/>
    <w:rsid w:val="00A06F53"/>
    <w:rsid w:val="00A0707C"/>
    <w:rsid w:val="00A07099"/>
    <w:rsid w:val="00A0753A"/>
    <w:rsid w:val="00A07804"/>
    <w:rsid w:val="00A07A46"/>
    <w:rsid w:val="00A07AC3"/>
    <w:rsid w:val="00A07AE2"/>
    <w:rsid w:val="00A07CAB"/>
    <w:rsid w:val="00A07F9E"/>
    <w:rsid w:val="00A10014"/>
    <w:rsid w:val="00A10101"/>
    <w:rsid w:val="00A102C0"/>
    <w:rsid w:val="00A10388"/>
    <w:rsid w:val="00A106CB"/>
    <w:rsid w:val="00A107A2"/>
    <w:rsid w:val="00A108A2"/>
    <w:rsid w:val="00A10939"/>
    <w:rsid w:val="00A109DD"/>
    <w:rsid w:val="00A10CA4"/>
    <w:rsid w:val="00A10CA5"/>
    <w:rsid w:val="00A10F3A"/>
    <w:rsid w:val="00A10F66"/>
    <w:rsid w:val="00A11246"/>
    <w:rsid w:val="00A1137E"/>
    <w:rsid w:val="00A1139E"/>
    <w:rsid w:val="00A115E6"/>
    <w:rsid w:val="00A118CD"/>
    <w:rsid w:val="00A119D7"/>
    <w:rsid w:val="00A119E2"/>
    <w:rsid w:val="00A11A6D"/>
    <w:rsid w:val="00A11D22"/>
    <w:rsid w:val="00A11F18"/>
    <w:rsid w:val="00A120BA"/>
    <w:rsid w:val="00A121B9"/>
    <w:rsid w:val="00A12216"/>
    <w:rsid w:val="00A12251"/>
    <w:rsid w:val="00A123FC"/>
    <w:rsid w:val="00A12453"/>
    <w:rsid w:val="00A1249D"/>
    <w:rsid w:val="00A1258F"/>
    <w:rsid w:val="00A12682"/>
    <w:rsid w:val="00A128C3"/>
    <w:rsid w:val="00A12937"/>
    <w:rsid w:val="00A12B28"/>
    <w:rsid w:val="00A12B4A"/>
    <w:rsid w:val="00A12B59"/>
    <w:rsid w:val="00A12B5B"/>
    <w:rsid w:val="00A1317A"/>
    <w:rsid w:val="00A131B8"/>
    <w:rsid w:val="00A134E5"/>
    <w:rsid w:val="00A136B4"/>
    <w:rsid w:val="00A136E5"/>
    <w:rsid w:val="00A1378A"/>
    <w:rsid w:val="00A137E2"/>
    <w:rsid w:val="00A137FA"/>
    <w:rsid w:val="00A139C8"/>
    <w:rsid w:val="00A13D5D"/>
    <w:rsid w:val="00A13D6D"/>
    <w:rsid w:val="00A13E37"/>
    <w:rsid w:val="00A140E3"/>
    <w:rsid w:val="00A142A7"/>
    <w:rsid w:val="00A143C7"/>
    <w:rsid w:val="00A1443E"/>
    <w:rsid w:val="00A14850"/>
    <w:rsid w:val="00A14D84"/>
    <w:rsid w:val="00A152FB"/>
    <w:rsid w:val="00A1544E"/>
    <w:rsid w:val="00A15592"/>
    <w:rsid w:val="00A15664"/>
    <w:rsid w:val="00A1567F"/>
    <w:rsid w:val="00A15691"/>
    <w:rsid w:val="00A156D7"/>
    <w:rsid w:val="00A15A80"/>
    <w:rsid w:val="00A15C07"/>
    <w:rsid w:val="00A15CAB"/>
    <w:rsid w:val="00A15CF9"/>
    <w:rsid w:val="00A15D78"/>
    <w:rsid w:val="00A15F90"/>
    <w:rsid w:val="00A16610"/>
    <w:rsid w:val="00A16777"/>
    <w:rsid w:val="00A16AE4"/>
    <w:rsid w:val="00A16B5B"/>
    <w:rsid w:val="00A16E8D"/>
    <w:rsid w:val="00A16F2F"/>
    <w:rsid w:val="00A16FB6"/>
    <w:rsid w:val="00A17C39"/>
    <w:rsid w:val="00A17DD6"/>
    <w:rsid w:val="00A17E7C"/>
    <w:rsid w:val="00A17ED1"/>
    <w:rsid w:val="00A17ED2"/>
    <w:rsid w:val="00A200F9"/>
    <w:rsid w:val="00A203B3"/>
    <w:rsid w:val="00A2058E"/>
    <w:rsid w:val="00A206A1"/>
    <w:rsid w:val="00A207F4"/>
    <w:rsid w:val="00A20844"/>
    <w:rsid w:val="00A20A0A"/>
    <w:rsid w:val="00A20C90"/>
    <w:rsid w:val="00A21078"/>
    <w:rsid w:val="00A21158"/>
    <w:rsid w:val="00A211C9"/>
    <w:rsid w:val="00A21424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094"/>
    <w:rsid w:val="00A23218"/>
    <w:rsid w:val="00A232AA"/>
    <w:rsid w:val="00A234F3"/>
    <w:rsid w:val="00A2355E"/>
    <w:rsid w:val="00A2369B"/>
    <w:rsid w:val="00A2371C"/>
    <w:rsid w:val="00A23861"/>
    <w:rsid w:val="00A23BB4"/>
    <w:rsid w:val="00A23D21"/>
    <w:rsid w:val="00A23E00"/>
    <w:rsid w:val="00A23E18"/>
    <w:rsid w:val="00A23EFD"/>
    <w:rsid w:val="00A23FE7"/>
    <w:rsid w:val="00A2416F"/>
    <w:rsid w:val="00A24258"/>
    <w:rsid w:val="00A24432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0EC"/>
    <w:rsid w:val="00A2626E"/>
    <w:rsid w:val="00A26274"/>
    <w:rsid w:val="00A265CC"/>
    <w:rsid w:val="00A265FB"/>
    <w:rsid w:val="00A26601"/>
    <w:rsid w:val="00A2669D"/>
    <w:rsid w:val="00A26753"/>
    <w:rsid w:val="00A26B72"/>
    <w:rsid w:val="00A26BDC"/>
    <w:rsid w:val="00A26D77"/>
    <w:rsid w:val="00A27065"/>
    <w:rsid w:val="00A27111"/>
    <w:rsid w:val="00A27240"/>
    <w:rsid w:val="00A272B6"/>
    <w:rsid w:val="00A27901"/>
    <w:rsid w:val="00A279B1"/>
    <w:rsid w:val="00A27A9E"/>
    <w:rsid w:val="00A27AC2"/>
    <w:rsid w:val="00A27B3B"/>
    <w:rsid w:val="00A27B61"/>
    <w:rsid w:val="00A27E15"/>
    <w:rsid w:val="00A27EE2"/>
    <w:rsid w:val="00A27F32"/>
    <w:rsid w:val="00A300AC"/>
    <w:rsid w:val="00A30160"/>
    <w:rsid w:val="00A301AA"/>
    <w:rsid w:val="00A3026E"/>
    <w:rsid w:val="00A302D7"/>
    <w:rsid w:val="00A30308"/>
    <w:rsid w:val="00A3084A"/>
    <w:rsid w:val="00A308B0"/>
    <w:rsid w:val="00A309AF"/>
    <w:rsid w:val="00A30CAB"/>
    <w:rsid w:val="00A3108F"/>
    <w:rsid w:val="00A3111E"/>
    <w:rsid w:val="00A312C0"/>
    <w:rsid w:val="00A312C2"/>
    <w:rsid w:val="00A315C1"/>
    <w:rsid w:val="00A31766"/>
    <w:rsid w:val="00A317F1"/>
    <w:rsid w:val="00A31842"/>
    <w:rsid w:val="00A31867"/>
    <w:rsid w:val="00A31936"/>
    <w:rsid w:val="00A319F3"/>
    <w:rsid w:val="00A31AC7"/>
    <w:rsid w:val="00A31D15"/>
    <w:rsid w:val="00A31D8A"/>
    <w:rsid w:val="00A31E7A"/>
    <w:rsid w:val="00A31F2C"/>
    <w:rsid w:val="00A3209A"/>
    <w:rsid w:val="00A320F8"/>
    <w:rsid w:val="00A32298"/>
    <w:rsid w:val="00A322DB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2F94"/>
    <w:rsid w:val="00A33098"/>
    <w:rsid w:val="00A33232"/>
    <w:rsid w:val="00A33301"/>
    <w:rsid w:val="00A3357B"/>
    <w:rsid w:val="00A335F3"/>
    <w:rsid w:val="00A3375C"/>
    <w:rsid w:val="00A337DA"/>
    <w:rsid w:val="00A339EE"/>
    <w:rsid w:val="00A33A24"/>
    <w:rsid w:val="00A33E19"/>
    <w:rsid w:val="00A3403B"/>
    <w:rsid w:val="00A34498"/>
    <w:rsid w:val="00A34619"/>
    <w:rsid w:val="00A34655"/>
    <w:rsid w:val="00A34701"/>
    <w:rsid w:val="00A348E2"/>
    <w:rsid w:val="00A34CE9"/>
    <w:rsid w:val="00A34D66"/>
    <w:rsid w:val="00A350AA"/>
    <w:rsid w:val="00A3520E"/>
    <w:rsid w:val="00A353D8"/>
    <w:rsid w:val="00A353E2"/>
    <w:rsid w:val="00A3564E"/>
    <w:rsid w:val="00A358CB"/>
    <w:rsid w:val="00A35E16"/>
    <w:rsid w:val="00A36031"/>
    <w:rsid w:val="00A36045"/>
    <w:rsid w:val="00A36055"/>
    <w:rsid w:val="00A3608C"/>
    <w:rsid w:val="00A362B4"/>
    <w:rsid w:val="00A362D6"/>
    <w:rsid w:val="00A36315"/>
    <w:rsid w:val="00A36381"/>
    <w:rsid w:val="00A36386"/>
    <w:rsid w:val="00A367F2"/>
    <w:rsid w:val="00A3683B"/>
    <w:rsid w:val="00A368F7"/>
    <w:rsid w:val="00A36DD0"/>
    <w:rsid w:val="00A36F05"/>
    <w:rsid w:val="00A36FBD"/>
    <w:rsid w:val="00A3713A"/>
    <w:rsid w:val="00A371A4"/>
    <w:rsid w:val="00A3721A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0B20"/>
    <w:rsid w:val="00A41074"/>
    <w:rsid w:val="00A411A6"/>
    <w:rsid w:val="00A41231"/>
    <w:rsid w:val="00A4134F"/>
    <w:rsid w:val="00A415A4"/>
    <w:rsid w:val="00A415FB"/>
    <w:rsid w:val="00A41732"/>
    <w:rsid w:val="00A419BC"/>
    <w:rsid w:val="00A41A74"/>
    <w:rsid w:val="00A41E61"/>
    <w:rsid w:val="00A41FE6"/>
    <w:rsid w:val="00A4230F"/>
    <w:rsid w:val="00A4250C"/>
    <w:rsid w:val="00A425FF"/>
    <w:rsid w:val="00A42F23"/>
    <w:rsid w:val="00A42FF1"/>
    <w:rsid w:val="00A432F3"/>
    <w:rsid w:val="00A43434"/>
    <w:rsid w:val="00A435AA"/>
    <w:rsid w:val="00A43845"/>
    <w:rsid w:val="00A43892"/>
    <w:rsid w:val="00A43A66"/>
    <w:rsid w:val="00A43ADA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8E8"/>
    <w:rsid w:val="00A44AA2"/>
    <w:rsid w:val="00A44C6C"/>
    <w:rsid w:val="00A44CDC"/>
    <w:rsid w:val="00A44EE2"/>
    <w:rsid w:val="00A44EEE"/>
    <w:rsid w:val="00A450B9"/>
    <w:rsid w:val="00A45258"/>
    <w:rsid w:val="00A45425"/>
    <w:rsid w:val="00A454BC"/>
    <w:rsid w:val="00A454F1"/>
    <w:rsid w:val="00A45582"/>
    <w:rsid w:val="00A4585F"/>
    <w:rsid w:val="00A45AC5"/>
    <w:rsid w:val="00A45D84"/>
    <w:rsid w:val="00A45F38"/>
    <w:rsid w:val="00A45F8C"/>
    <w:rsid w:val="00A46028"/>
    <w:rsid w:val="00A461F7"/>
    <w:rsid w:val="00A46235"/>
    <w:rsid w:val="00A46256"/>
    <w:rsid w:val="00A463C1"/>
    <w:rsid w:val="00A4649A"/>
    <w:rsid w:val="00A46657"/>
    <w:rsid w:val="00A46A81"/>
    <w:rsid w:val="00A46B65"/>
    <w:rsid w:val="00A46E07"/>
    <w:rsid w:val="00A46FDF"/>
    <w:rsid w:val="00A47079"/>
    <w:rsid w:val="00A471F1"/>
    <w:rsid w:val="00A47265"/>
    <w:rsid w:val="00A472D7"/>
    <w:rsid w:val="00A47312"/>
    <w:rsid w:val="00A47494"/>
    <w:rsid w:val="00A474EE"/>
    <w:rsid w:val="00A4789F"/>
    <w:rsid w:val="00A47A32"/>
    <w:rsid w:val="00A47ADF"/>
    <w:rsid w:val="00A47BB1"/>
    <w:rsid w:val="00A47BF9"/>
    <w:rsid w:val="00A47F24"/>
    <w:rsid w:val="00A47F59"/>
    <w:rsid w:val="00A50044"/>
    <w:rsid w:val="00A5015B"/>
    <w:rsid w:val="00A50167"/>
    <w:rsid w:val="00A50249"/>
    <w:rsid w:val="00A50273"/>
    <w:rsid w:val="00A50766"/>
    <w:rsid w:val="00A50B59"/>
    <w:rsid w:val="00A50F8D"/>
    <w:rsid w:val="00A51268"/>
    <w:rsid w:val="00A51476"/>
    <w:rsid w:val="00A51593"/>
    <w:rsid w:val="00A515F9"/>
    <w:rsid w:val="00A51634"/>
    <w:rsid w:val="00A517F2"/>
    <w:rsid w:val="00A51B78"/>
    <w:rsid w:val="00A51C35"/>
    <w:rsid w:val="00A51CF0"/>
    <w:rsid w:val="00A520E3"/>
    <w:rsid w:val="00A52184"/>
    <w:rsid w:val="00A52352"/>
    <w:rsid w:val="00A52435"/>
    <w:rsid w:val="00A528C8"/>
    <w:rsid w:val="00A52AB3"/>
    <w:rsid w:val="00A52B64"/>
    <w:rsid w:val="00A52DB3"/>
    <w:rsid w:val="00A52E9C"/>
    <w:rsid w:val="00A52F36"/>
    <w:rsid w:val="00A530B4"/>
    <w:rsid w:val="00A530DD"/>
    <w:rsid w:val="00A532D8"/>
    <w:rsid w:val="00A53306"/>
    <w:rsid w:val="00A53522"/>
    <w:rsid w:val="00A53548"/>
    <w:rsid w:val="00A53624"/>
    <w:rsid w:val="00A53A41"/>
    <w:rsid w:val="00A53A51"/>
    <w:rsid w:val="00A53A60"/>
    <w:rsid w:val="00A53D54"/>
    <w:rsid w:val="00A54035"/>
    <w:rsid w:val="00A54097"/>
    <w:rsid w:val="00A5411E"/>
    <w:rsid w:val="00A542A9"/>
    <w:rsid w:val="00A54405"/>
    <w:rsid w:val="00A545F9"/>
    <w:rsid w:val="00A545FC"/>
    <w:rsid w:val="00A54657"/>
    <w:rsid w:val="00A54697"/>
    <w:rsid w:val="00A546F3"/>
    <w:rsid w:val="00A5470B"/>
    <w:rsid w:val="00A54914"/>
    <w:rsid w:val="00A5492B"/>
    <w:rsid w:val="00A54AF2"/>
    <w:rsid w:val="00A54BEE"/>
    <w:rsid w:val="00A54C75"/>
    <w:rsid w:val="00A54FA5"/>
    <w:rsid w:val="00A5536E"/>
    <w:rsid w:val="00A553BB"/>
    <w:rsid w:val="00A55480"/>
    <w:rsid w:val="00A555C2"/>
    <w:rsid w:val="00A55769"/>
    <w:rsid w:val="00A557C1"/>
    <w:rsid w:val="00A55894"/>
    <w:rsid w:val="00A55D00"/>
    <w:rsid w:val="00A55E14"/>
    <w:rsid w:val="00A55F25"/>
    <w:rsid w:val="00A55F80"/>
    <w:rsid w:val="00A5610D"/>
    <w:rsid w:val="00A561FE"/>
    <w:rsid w:val="00A56306"/>
    <w:rsid w:val="00A56423"/>
    <w:rsid w:val="00A56875"/>
    <w:rsid w:val="00A56905"/>
    <w:rsid w:val="00A569EB"/>
    <w:rsid w:val="00A56ACF"/>
    <w:rsid w:val="00A570C5"/>
    <w:rsid w:val="00A57118"/>
    <w:rsid w:val="00A57189"/>
    <w:rsid w:val="00A57269"/>
    <w:rsid w:val="00A57379"/>
    <w:rsid w:val="00A57559"/>
    <w:rsid w:val="00A57579"/>
    <w:rsid w:val="00A575B1"/>
    <w:rsid w:val="00A575B9"/>
    <w:rsid w:val="00A576AE"/>
    <w:rsid w:val="00A5780F"/>
    <w:rsid w:val="00A57888"/>
    <w:rsid w:val="00A5796A"/>
    <w:rsid w:val="00A57A2C"/>
    <w:rsid w:val="00A57D95"/>
    <w:rsid w:val="00A57EC2"/>
    <w:rsid w:val="00A600F4"/>
    <w:rsid w:val="00A602F7"/>
    <w:rsid w:val="00A60399"/>
    <w:rsid w:val="00A603D1"/>
    <w:rsid w:val="00A6058B"/>
    <w:rsid w:val="00A605E7"/>
    <w:rsid w:val="00A606B1"/>
    <w:rsid w:val="00A60905"/>
    <w:rsid w:val="00A6095F"/>
    <w:rsid w:val="00A6098B"/>
    <w:rsid w:val="00A60B1B"/>
    <w:rsid w:val="00A60C56"/>
    <w:rsid w:val="00A60E86"/>
    <w:rsid w:val="00A61030"/>
    <w:rsid w:val="00A610D0"/>
    <w:rsid w:val="00A610F0"/>
    <w:rsid w:val="00A6144E"/>
    <w:rsid w:val="00A61497"/>
    <w:rsid w:val="00A61522"/>
    <w:rsid w:val="00A6152D"/>
    <w:rsid w:val="00A616C6"/>
    <w:rsid w:val="00A61A25"/>
    <w:rsid w:val="00A61B18"/>
    <w:rsid w:val="00A61CE6"/>
    <w:rsid w:val="00A61DB9"/>
    <w:rsid w:val="00A61DEE"/>
    <w:rsid w:val="00A61DEF"/>
    <w:rsid w:val="00A61EBC"/>
    <w:rsid w:val="00A62017"/>
    <w:rsid w:val="00A6236E"/>
    <w:rsid w:val="00A623CF"/>
    <w:rsid w:val="00A62479"/>
    <w:rsid w:val="00A629CB"/>
    <w:rsid w:val="00A62AA8"/>
    <w:rsid w:val="00A62C24"/>
    <w:rsid w:val="00A63007"/>
    <w:rsid w:val="00A631D8"/>
    <w:rsid w:val="00A63629"/>
    <w:rsid w:val="00A6370C"/>
    <w:rsid w:val="00A637BC"/>
    <w:rsid w:val="00A638B9"/>
    <w:rsid w:val="00A63C9A"/>
    <w:rsid w:val="00A63D4D"/>
    <w:rsid w:val="00A63DD2"/>
    <w:rsid w:val="00A63E4E"/>
    <w:rsid w:val="00A6404A"/>
    <w:rsid w:val="00A64321"/>
    <w:rsid w:val="00A643A0"/>
    <w:rsid w:val="00A64670"/>
    <w:rsid w:val="00A64A14"/>
    <w:rsid w:val="00A64D20"/>
    <w:rsid w:val="00A64D41"/>
    <w:rsid w:val="00A64FC0"/>
    <w:rsid w:val="00A6508A"/>
    <w:rsid w:val="00A6515E"/>
    <w:rsid w:val="00A651D4"/>
    <w:rsid w:val="00A65374"/>
    <w:rsid w:val="00A655A1"/>
    <w:rsid w:val="00A6567A"/>
    <w:rsid w:val="00A659A3"/>
    <w:rsid w:val="00A65A25"/>
    <w:rsid w:val="00A65A37"/>
    <w:rsid w:val="00A65AD6"/>
    <w:rsid w:val="00A65ADB"/>
    <w:rsid w:val="00A65B15"/>
    <w:rsid w:val="00A65D2C"/>
    <w:rsid w:val="00A65D73"/>
    <w:rsid w:val="00A65E27"/>
    <w:rsid w:val="00A65E64"/>
    <w:rsid w:val="00A65EB1"/>
    <w:rsid w:val="00A65F9A"/>
    <w:rsid w:val="00A660E2"/>
    <w:rsid w:val="00A66268"/>
    <w:rsid w:val="00A6638C"/>
    <w:rsid w:val="00A66449"/>
    <w:rsid w:val="00A6653E"/>
    <w:rsid w:val="00A666C5"/>
    <w:rsid w:val="00A66A37"/>
    <w:rsid w:val="00A66CB8"/>
    <w:rsid w:val="00A6703E"/>
    <w:rsid w:val="00A6734F"/>
    <w:rsid w:val="00A67367"/>
    <w:rsid w:val="00A676FA"/>
    <w:rsid w:val="00A67833"/>
    <w:rsid w:val="00A679D0"/>
    <w:rsid w:val="00A67A0F"/>
    <w:rsid w:val="00A67A8E"/>
    <w:rsid w:val="00A67E3F"/>
    <w:rsid w:val="00A67EAA"/>
    <w:rsid w:val="00A67F40"/>
    <w:rsid w:val="00A700FB"/>
    <w:rsid w:val="00A7013A"/>
    <w:rsid w:val="00A70192"/>
    <w:rsid w:val="00A70275"/>
    <w:rsid w:val="00A70295"/>
    <w:rsid w:val="00A705CB"/>
    <w:rsid w:val="00A705CC"/>
    <w:rsid w:val="00A70923"/>
    <w:rsid w:val="00A70A73"/>
    <w:rsid w:val="00A70AD2"/>
    <w:rsid w:val="00A70C42"/>
    <w:rsid w:val="00A70D32"/>
    <w:rsid w:val="00A70E23"/>
    <w:rsid w:val="00A70F8C"/>
    <w:rsid w:val="00A71950"/>
    <w:rsid w:val="00A71AA8"/>
    <w:rsid w:val="00A71AC3"/>
    <w:rsid w:val="00A71B5D"/>
    <w:rsid w:val="00A71C3A"/>
    <w:rsid w:val="00A71C73"/>
    <w:rsid w:val="00A71D6F"/>
    <w:rsid w:val="00A71E89"/>
    <w:rsid w:val="00A7208F"/>
    <w:rsid w:val="00A720FF"/>
    <w:rsid w:val="00A72441"/>
    <w:rsid w:val="00A726EC"/>
    <w:rsid w:val="00A726F1"/>
    <w:rsid w:val="00A7276C"/>
    <w:rsid w:val="00A72868"/>
    <w:rsid w:val="00A72960"/>
    <w:rsid w:val="00A7296C"/>
    <w:rsid w:val="00A72B6E"/>
    <w:rsid w:val="00A72BD2"/>
    <w:rsid w:val="00A72CA4"/>
    <w:rsid w:val="00A72CB5"/>
    <w:rsid w:val="00A72D19"/>
    <w:rsid w:val="00A72EFA"/>
    <w:rsid w:val="00A72F50"/>
    <w:rsid w:val="00A72FBA"/>
    <w:rsid w:val="00A736B6"/>
    <w:rsid w:val="00A73792"/>
    <w:rsid w:val="00A73A60"/>
    <w:rsid w:val="00A73DA4"/>
    <w:rsid w:val="00A73EBC"/>
    <w:rsid w:val="00A73FB5"/>
    <w:rsid w:val="00A73FF6"/>
    <w:rsid w:val="00A7422B"/>
    <w:rsid w:val="00A74355"/>
    <w:rsid w:val="00A7445B"/>
    <w:rsid w:val="00A74461"/>
    <w:rsid w:val="00A74901"/>
    <w:rsid w:val="00A74A62"/>
    <w:rsid w:val="00A74EFF"/>
    <w:rsid w:val="00A752B9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5E8C"/>
    <w:rsid w:val="00A764B1"/>
    <w:rsid w:val="00A764D0"/>
    <w:rsid w:val="00A76663"/>
    <w:rsid w:val="00A766CE"/>
    <w:rsid w:val="00A768B1"/>
    <w:rsid w:val="00A768CD"/>
    <w:rsid w:val="00A76979"/>
    <w:rsid w:val="00A76FDC"/>
    <w:rsid w:val="00A771F4"/>
    <w:rsid w:val="00A77480"/>
    <w:rsid w:val="00A7761A"/>
    <w:rsid w:val="00A7791B"/>
    <w:rsid w:val="00A77B4C"/>
    <w:rsid w:val="00A77B4E"/>
    <w:rsid w:val="00A77B4F"/>
    <w:rsid w:val="00A77C15"/>
    <w:rsid w:val="00A77E29"/>
    <w:rsid w:val="00A77E62"/>
    <w:rsid w:val="00A77E88"/>
    <w:rsid w:val="00A77E98"/>
    <w:rsid w:val="00A77EBF"/>
    <w:rsid w:val="00A77F8A"/>
    <w:rsid w:val="00A80141"/>
    <w:rsid w:val="00A80280"/>
    <w:rsid w:val="00A8044A"/>
    <w:rsid w:val="00A806F4"/>
    <w:rsid w:val="00A8071B"/>
    <w:rsid w:val="00A80A1E"/>
    <w:rsid w:val="00A80AC6"/>
    <w:rsid w:val="00A80BDF"/>
    <w:rsid w:val="00A80D71"/>
    <w:rsid w:val="00A80E20"/>
    <w:rsid w:val="00A81033"/>
    <w:rsid w:val="00A81088"/>
    <w:rsid w:val="00A810B5"/>
    <w:rsid w:val="00A8129C"/>
    <w:rsid w:val="00A813DD"/>
    <w:rsid w:val="00A81559"/>
    <w:rsid w:val="00A816B3"/>
    <w:rsid w:val="00A81701"/>
    <w:rsid w:val="00A8174C"/>
    <w:rsid w:val="00A81825"/>
    <w:rsid w:val="00A81883"/>
    <w:rsid w:val="00A81995"/>
    <w:rsid w:val="00A819DD"/>
    <w:rsid w:val="00A81C89"/>
    <w:rsid w:val="00A81F2C"/>
    <w:rsid w:val="00A82090"/>
    <w:rsid w:val="00A82128"/>
    <w:rsid w:val="00A8214E"/>
    <w:rsid w:val="00A8245E"/>
    <w:rsid w:val="00A826F2"/>
    <w:rsid w:val="00A82775"/>
    <w:rsid w:val="00A82781"/>
    <w:rsid w:val="00A82A8E"/>
    <w:rsid w:val="00A82AAE"/>
    <w:rsid w:val="00A82D8A"/>
    <w:rsid w:val="00A82E37"/>
    <w:rsid w:val="00A82EC3"/>
    <w:rsid w:val="00A8300B"/>
    <w:rsid w:val="00A8324B"/>
    <w:rsid w:val="00A8343E"/>
    <w:rsid w:val="00A836C8"/>
    <w:rsid w:val="00A83726"/>
    <w:rsid w:val="00A8374B"/>
    <w:rsid w:val="00A83A6D"/>
    <w:rsid w:val="00A83A90"/>
    <w:rsid w:val="00A83B24"/>
    <w:rsid w:val="00A83B42"/>
    <w:rsid w:val="00A83F02"/>
    <w:rsid w:val="00A8429A"/>
    <w:rsid w:val="00A8433A"/>
    <w:rsid w:val="00A846CD"/>
    <w:rsid w:val="00A8472B"/>
    <w:rsid w:val="00A84747"/>
    <w:rsid w:val="00A8494E"/>
    <w:rsid w:val="00A84AD4"/>
    <w:rsid w:val="00A84B2C"/>
    <w:rsid w:val="00A84EFF"/>
    <w:rsid w:val="00A854B4"/>
    <w:rsid w:val="00A854D0"/>
    <w:rsid w:val="00A8557D"/>
    <w:rsid w:val="00A859AB"/>
    <w:rsid w:val="00A85ABC"/>
    <w:rsid w:val="00A85CB5"/>
    <w:rsid w:val="00A85D30"/>
    <w:rsid w:val="00A85E33"/>
    <w:rsid w:val="00A85E45"/>
    <w:rsid w:val="00A85ED1"/>
    <w:rsid w:val="00A86270"/>
    <w:rsid w:val="00A8629C"/>
    <w:rsid w:val="00A862AB"/>
    <w:rsid w:val="00A86303"/>
    <w:rsid w:val="00A8642A"/>
    <w:rsid w:val="00A8674C"/>
    <w:rsid w:val="00A8681A"/>
    <w:rsid w:val="00A86A05"/>
    <w:rsid w:val="00A86B16"/>
    <w:rsid w:val="00A86B2F"/>
    <w:rsid w:val="00A86B46"/>
    <w:rsid w:val="00A86BE8"/>
    <w:rsid w:val="00A86C1B"/>
    <w:rsid w:val="00A86C75"/>
    <w:rsid w:val="00A86D29"/>
    <w:rsid w:val="00A86D37"/>
    <w:rsid w:val="00A86E27"/>
    <w:rsid w:val="00A86E3A"/>
    <w:rsid w:val="00A8721A"/>
    <w:rsid w:val="00A873F9"/>
    <w:rsid w:val="00A8747F"/>
    <w:rsid w:val="00A874DF"/>
    <w:rsid w:val="00A877C1"/>
    <w:rsid w:val="00A87BC0"/>
    <w:rsid w:val="00A87BE6"/>
    <w:rsid w:val="00A87CEB"/>
    <w:rsid w:val="00A87D75"/>
    <w:rsid w:val="00A87E3C"/>
    <w:rsid w:val="00A87F98"/>
    <w:rsid w:val="00A87FE6"/>
    <w:rsid w:val="00A90406"/>
    <w:rsid w:val="00A9042C"/>
    <w:rsid w:val="00A904E0"/>
    <w:rsid w:val="00A90552"/>
    <w:rsid w:val="00A90693"/>
    <w:rsid w:val="00A90754"/>
    <w:rsid w:val="00A90B6E"/>
    <w:rsid w:val="00A90CB0"/>
    <w:rsid w:val="00A90F88"/>
    <w:rsid w:val="00A90FA3"/>
    <w:rsid w:val="00A9117E"/>
    <w:rsid w:val="00A913A4"/>
    <w:rsid w:val="00A913D5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502"/>
    <w:rsid w:val="00A92769"/>
    <w:rsid w:val="00A92B5B"/>
    <w:rsid w:val="00A92B7F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A44"/>
    <w:rsid w:val="00A94B5B"/>
    <w:rsid w:val="00A950DC"/>
    <w:rsid w:val="00A95165"/>
    <w:rsid w:val="00A95376"/>
    <w:rsid w:val="00A954BA"/>
    <w:rsid w:val="00A95589"/>
    <w:rsid w:val="00A957EC"/>
    <w:rsid w:val="00A95800"/>
    <w:rsid w:val="00A95844"/>
    <w:rsid w:val="00A958D4"/>
    <w:rsid w:val="00A95A0A"/>
    <w:rsid w:val="00A95C1E"/>
    <w:rsid w:val="00A95DE7"/>
    <w:rsid w:val="00A95EDA"/>
    <w:rsid w:val="00A960E3"/>
    <w:rsid w:val="00A960EF"/>
    <w:rsid w:val="00A96507"/>
    <w:rsid w:val="00A96574"/>
    <w:rsid w:val="00A966EB"/>
    <w:rsid w:val="00A96859"/>
    <w:rsid w:val="00A96B8E"/>
    <w:rsid w:val="00A96BDD"/>
    <w:rsid w:val="00A97083"/>
    <w:rsid w:val="00A97166"/>
    <w:rsid w:val="00A97408"/>
    <w:rsid w:val="00A97485"/>
    <w:rsid w:val="00A977A7"/>
    <w:rsid w:val="00A978AC"/>
    <w:rsid w:val="00A978E1"/>
    <w:rsid w:val="00A97998"/>
    <w:rsid w:val="00A979F9"/>
    <w:rsid w:val="00A979FE"/>
    <w:rsid w:val="00A97AD6"/>
    <w:rsid w:val="00A97AD8"/>
    <w:rsid w:val="00A97CAC"/>
    <w:rsid w:val="00A97D87"/>
    <w:rsid w:val="00A97FB5"/>
    <w:rsid w:val="00A97FD3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535"/>
    <w:rsid w:val="00AA066B"/>
    <w:rsid w:val="00AA0DF7"/>
    <w:rsid w:val="00AA0F44"/>
    <w:rsid w:val="00AA1122"/>
    <w:rsid w:val="00AA1155"/>
    <w:rsid w:val="00AA1314"/>
    <w:rsid w:val="00AA139C"/>
    <w:rsid w:val="00AA14A3"/>
    <w:rsid w:val="00AA186B"/>
    <w:rsid w:val="00AA1944"/>
    <w:rsid w:val="00AA1A60"/>
    <w:rsid w:val="00AA1C99"/>
    <w:rsid w:val="00AA1D8A"/>
    <w:rsid w:val="00AA1DFE"/>
    <w:rsid w:val="00AA2624"/>
    <w:rsid w:val="00AA284E"/>
    <w:rsid w:val="00AA28E1"/>
    <w:rsid w:val="00AA2ABA"/>
    <w:rsid w:val="00AA342C"/>
    <w:rsid w:val="00AA3477"/>
    <w:rsid w:val="00AA361A"/>
    <w:rsid w:val="00AA366F"/>
    <w:rsid w:val="00AA3961"/>
    <w:rsid w:val="00AA3C9F"/>
    <w:rsid w:val="00AA3F9D"/>
    <w:rsid w:val="00AA4019"/>
    <w:rsid w:val="00AA40C5"/>
    <w:rsid w:val="00AA4169"/>
    <w:rsid w:val="00AA41C7"/>
    <w:rsid w:val="00AA43EE"/>
    <w:rsid w:val="00AA46ED"/>
    <w:rsid w:val="00AA4A8A"/>
    <w:rsid w:val="00AA4CDC"/>
    <w:rsid w:val="00AA4E42"/>
    <w:rsid w:val="00AA4FE4"/>
    <w:rsid w:val="00AA5263"/>
    <w:rsid w:val="00AA540E"/>
    <w:rsid w:val="00AA5560"/>
    <w:rsid w:val="00AA570A"/>
    <w:rsid w:val="00AA57AF"/>
    <w:rsid w:val="00AA57B7"/>
    <w:rsid w:val="00AA57BB"/>
    <w:rsid w:val="00AA584E"/>
    <w:rsid w:val="00AA5C25"/>
    <w:rsid w:val="00AA60F6"/>
    <w:rsid w:val="00AA61A9"/>
    <w:rsid w:val="00AA61C6"/>
    <w:rsid w:val="00AA624A"/>
    <w:rsid w:val="00AA64DA"/>
    <w:rsid w:val="00AA6576"/>
    <w:rsid w:val="00AA6B35"/>
    <w:rsid w:val="00AA6B6C"/>
    <w:rsid w:val="00AA6B7A"/>
    <w:rsid w:val="00AA6BD7"/>
    <w:rsid w:val="00AA6D1A"/>
    <w:rsid w:val="00AA6D3A"/>
    <w:rsid w:val="00AA6E41"/>
    <w:rsid w:val="00AA6EAB"/>
    <w:rsid w:val="00AA6EDF"/>
    <w:rsid w:val="00AA706A"/>
    <w:rsid w:val="00AA716D"/>
    <w:rsid w:val="00AA7325"/>
    <w:rsid w:val="00AA7590"/>
    <w:rsid w:val="00AA76D5"/>
    <w:rsid w:val="00AA7754"/>
    <w:rsid w:val="00AA7782"/>
    <w:rsid w:val="00AA7C03"/>
    <w:rsid w:val="00AA7D4F"/>
    <w:rsid w:val="00AA7FB0"/>
    <w:rsid w:val="00AB0127"/>
    <w:rsid w:val="00AB0139"/>
    <w:rsid w:val="00AB0319"/>
    <w:rsid w:val="00AB05CA"/>
    <w:rsid w:val="00AB070D"/>
    <w:rsid w:val="00AB07C1"/>
    <w:rsid w:val="00AB08D7"/>
    <w:rsid w:val="00AB0925"/>
    <w:rsid w:val="00AB0F32"/>
    <w:rsid w:val="00AB0F6C"/>
    <w:rsid w:val="00AB0F77"/>
    <w:rsid w:val="00AB0F92"/>
    <w:rsid w:val="00AB11C3"/>
    <w:rsid w:val="00AB1596"/>
    <w:rsid w:val="00AB1699"/>
    <w:rsid w:val="00AB16FB"/>
    <w:rsid w:val="00AB1713"/>
    <w:rsid w:val="00AB212D"/>
    <w:rsid w:val="00AB229C"/>
    <w:rsid w:val="00AB2412"/>
    <w:rsid w:val="00AB24F7"/>
    <w:rsid w:val="00AB260C"/>
    <w:rsid w:val="00AB26FC"/>
    <w:rsid w:val="00AB2A42"/>
    <w:rsid w:val="00AB2D80"/>
    <w:rsid w:val="00AB2DF1"/>
    <w:rsid w:val="00AB336C"/>
    <w:rsid w:val="00AB336D"/>
    <w:rsid w:val="00AB3C9D"/>
    <w:rsid w:val="00AB3F00"/>
    <w:rsid w:val="00AB3FD1"/>
    <w:rsid w:val="00AB4004"/>
    <w:rsid w:val="00AB4044"/>
    <w:rsid w:val="00AB40A0"/>
    <w:rsid w:val="00AB4279"/>
    <w:rsid w:val="00AB4630"/>
    <w:rsid w:val="00AB46DA"/>
    <w:rsid w:val="00AB4826"/>
    <w:rsid w:val="00AB4900"/>
    <w:rsid w:val="00AB4988"/>
    <w:rsid w:val="00AB4A0A"/>
    <w:rsid w:val="00AB4B48"/>
    <w:rsid w:val="00AB4D19"/>
    <w:rsid w:val="00AB4EDC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F1E"/>
    <w:rsid w:val="00AB605D"/>
    <w:rsid w:val="00AB63AA"/>
    <w:rsid w:val="00AB6488"/>
    <w:rsid w:val="00AB6552"/>
    <w:rsid w:val="00AB672F"/>
    <w:rsid w:val="00AB6747"/>
    <w:rsid w:val="00AB6824"/>
    <w:rsid w:val="00AB6B2E"/>
    <w:rsid w:val="00AB6F71"/>
    <w:rsid w:val="00AB6F78"/>
    <w:rsid w:val="00AB724F"/>
    <w:rsid w:val="00AB755C"/>
    <w:rsid w:val="00AB76C0"/>
    <w:rsid w:val="00AB7A6A"/>
    <w:rsid w:val="00AB7A6B"/>
    <w:rsid w:val="00AB7AC3"/>
    <w:rsid w:val="00AB7D0E"/>
    <w:rsid w:val="00AB7DFE"/>
    <w:rsid w:val="00AB7E5C"/>
    <w:rsid w:val="00AB7EDA"/>
    <w:rsid w:val="00AC000B"/>
    <w:rsid w:val="00AC001B"/>
    <w:rsid w:val="00AC0296"/>
    <w:rsid w:val="00AC03CD"/>
    <w:rsid w:val="00AC04A3"/>
    <w:rsid w:val="00AC053E"/>
    <w:rsid w:val="00AC0615"/>
    <w:rsid w:val="00AC08C3"/>
    <w:rsid w:val="00AC09E6"/>
    <w:rsid w:val="00AC0C08"/>
    <w:rsid w:val="00AC0CD9"/>
    <w:rsid w:val="00AC0F1A"/>
    <w:rsid w:val="00AC1077"/>
    <w:rsid w:val="00AC11B4"/>
    <w:rsid w:val="00AC1361"/>
    <w:rsid w:val="00AC1419"/>
    <w:rsid w:val="00AC16D0"/>
    <w:rsid w:val="00AC1A0E"/>
    <w:rsid w:val="00AC1D4D"/>
    <w:rsid w:val="00AC1E4D"/>
    <w:rsid w:val="00AC1F39"/>
    <w:rsid w:val="00AC1F9B"/>
    <w:rsid w:val="00AC2050"/>
    <w:rsid w:val="00AC21E7"/>
    <w:rsid w:val="00AC23AE"/>
    <w:rsid w:val="00AC2477"/>
    <w:rsid w:val="00AC253A"/>
    <w:rsid w:val="00AC264B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745"/>
    <w:rsid w:val="00AC375F"/>
    <w:rsid w:val="00AC389B"/>
    <w:rsid w:val="00AC38E4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5BB"/>
    <w:rsid w:val="00AC46E8"/>
    <w:rsid w:val="00AC492D"/>
    <w:rsid w:val="00AC4992"/>
    <w:rsid w:val="00AC4E21"/>
    <w:rsid w:val="00AC5038"/>
    <w:rsid w:val="00AC5462"/>
    <w:rsid w:val="00AC54F3"/>
    <w:rsid w:val="00AC5673"/>
    <w:rsid w:val="00AC5A77"/>
    <w:rsid w:val="00AC5AB3"/>
    <w:rsid w:val="00AC5AEE"/>
    <w:rsid w:val="00AC5B0F"/>
    <w:rsid w:val="00AC5C7A"/>
    <w:rsid w:val="00AC5D04"/>
    <w:rsid w:val="00AC5F44"/>
    <w:rsid w:val="00AC6218"/>
    <w:rsid w:val="00AC62F2"/>
    <w:rsid w:val="00AC63AF"/>
    <w:rsid w:val="00AC64B4"/>
    <w:rsid w:val="00AC64B5"/>
    <w:rsid w:val="00AC66B4"/>
    <w:rsid w:val="00AC69FA"/>
    <w:rsid w:val="00AC6D94"/>
    <w:rsid w:val="00AC6E07"/>
    <w:rsid w:val="00AC7560"/>
    <w:rsid w:val="00AC759D"/>
    <w:rsid w:val="00AC77AE"/>
    <w:rsid w:val="00AC789F"/>
    <w:rsid w:val="00AC79C0"/>
    <w:rsid w:val="00AC7AAF"/>
    <w:rsid w:val="00AC7B88"/>
    <w:rsid w:val="00AC7FE3"/>
    <w:rsid w:val="00AD01D3"/>
    <w:rsid w:val="00AD0387"/>
    <w:rsid w:val="00AD057F"/>
    <w:rsid w:val="00AD0618"/>
    <w:rsid w:val="00AD0844"/>
    <w:rsid w:val="00AD0C61"/>
    <w:rsid w:val="00AD0D93"/>
    <w:rsid w:val="00AD1002"/>
    <w:rsid w:val="00AD105D"/>
    <w:rsid w:val="00AD1546"/>
    <w:rsid w:val="00AD18A5"/>
    <w:rsid w:val="00AD1A1A"/>
    <w:rsid w:val="00AD1A1E"/>
    <w:rsid w:val="00AD1B19"/>
    <w:rsid w:val="00AD1BEC"/>
    <w:rsid w:val="00AD1C5B"/>
    <w:rsid w:val="00AD1CB5"/>
    <w:rsid w:val="00AD1D25"/>
    <w:rsid w:val="00AD1D39"/>
    <w:rsid w:val="00AD1D58"/>
    <w:rsid w:val="00AD1EA7"/>
    <w:rsid w:val="00AD1EBE"/>
    <w:rsid w:val="00AD220D"/>
    <w:rsid w:val="00AD25E2"/>
    <w:rsid w:val="00AD26EE"/>
    <w:rsid w:val="00AD27DC"/>
    <w:rsid w:val="00AD27E9"/>
    <w:rsid w:val="00AD29B2"/>
    <w:rsid w:val="00AD29E0"/>
    <w:rsid w:val="00AD2A42"/>
    <w:rsid w:val="00AD2AB6"/>
    <w:rsid w:val="00AD2CF6"/>
    <w:rsid w:val="00AD2F89"/>
    <w:rsid w:val="00AD3001"/>
    <w:rsid w:val="00AD30B6"/>
    <w:rsid w:val="00AD31BC"/>
    <w:rsid w:val="00AD31F9"/>
    <w:rsid w:val="00AD3338"/>
    <w:rsid w:val="00AD38CB"/>
    <w:rsid w:val="00AD39F5"/>
    <w:rsid w:val="00AD41C2"/>
    <w:rsid w:val="00AD420F"/>
    <w:rsid w:val="00AD47A7"/>
    <w:rsid w:val="00AD4854"/>
    <w:rsid w:val="00AD4968"/>
    <w:rsid w:val="00AD4A52"/>
    <w:rsid w:val="00AD4A64"/>
    <w:rsid w:val="00AD4B69"/>
    <w:rsid w:val="00AD4CDF"/>
    <w:rsid w:val="00AD4D8E"/>
    <w:rsid w:val="00AD53F4"/>
    <w:rsid w:val="00AD5401"/>
    <w:rsid w:val="00AD56E7"/>
    <w:rsid w:val="00AD573E"/>
    <w:rsid w:val="00AD5972"/>
    <w:rsid w:val="00AD59F9"/>
    <w:rsid w:val="00AD5BC7"/>
    <w:rsid w:val="00AD5C42"/>
    <w:rsid w:val="00AD5EFB"/>
    <w:rsid w:val="00AD5F7D"/>
    <w:rsid w:val="00AD5FA7"/>
    <w:rsid w:val="00AD6136"/>
    <w:rsid w:val="00AD6380"/>
    <w:rsid w:val="00AD6797"/>
    <w:rsid w:val="00AD6AB8"/>
    <w:rsid w:val="00AD6C3A"/>
    <w:rsid w:val="00AD6C4F"/>
    <w:rsid w:val="00AD6C90"/>
    <w:rsid w:val="00AD6F57"/>
    <w:rsid w:val="00AD6F74"/>
    <w:rsid w:val="00AD6F9E"/>
    <w:rsid w:val="00AD709F"/>
    <w:rsid w:val="00AD7100"/>
    <w:rsid w:val="00AD713D"/>
    <w:rsid w:val="00AD728E"/>
    <w:rsid w:val="00AD729C"/>
    <w:rsid w:val="00AD7490"/>
    <w:rsid w:val="00AD7766"/>
    <w:rsid w:val="00AD77F0"/>
    <w:rsid w:val="00AD787C"/>
    <w:rsid w:val="00AD7B4E"/>
    <w:rsid w:val="00AD7C84"/>
    <w:rsid w:val="00AD7FFC"/>
    <w:rsid w:val="00AE0039"/>
    <w:rsid w:val="00AE01D9"/>
    <w:rsid w:val="00AE01DE"/>
    <w:rsid w:val="00AE02EE"/>
    <w:rsid w:val="00AE036D"/>
    <w:rsid w:val="00AE0428"/>
    <w:rsid w:val="00AE0553"/>
    <w:rsid w:val="00AE060D"/>
    <w:rsid w:val="00AE06D8"/>
    <w:rsid w:val="00AE08C5"/>
    <w:rsid w:val="00AE099B"/>
    <w:rsid w:val="00AE09A6"/>
    <w:rsid w:val="00AE0CD8"/>
    <w:rsid w:val="00AE1121"/>
    <w:rsid w:val="00AE11D6"/>
    <w:rsid w:val="00AE172D"/>
    <w:rsid w:val="00AE17D6"/>
    <w:rsid w:val="00AE180A"/>
    <w:rsid w:val="00AE19BE"/>
    <w:rsid w:val="00AE2205"/>
    <w:rsid w:val="00AE22AE"/>
    <w:rsid w:val="00AE23E2"/>
    <w:rsid w:val="00AE260B"/>
    <w:rsid w:val="00AE264E"/>
    <w:rsid w:val="00AE2842"/>
    <w:rsid w:val="00AE2AAD"/>
    <w:rsid w:val="00AE2B3E"/>
    <w:rsid w:val="00AE2BA8"/>
    <w:rsid w:val="00AE3254"/>
    <w:rsid w:val="00AE33D2"/>
    <w:rsid w:val="00AE3703"/>
    <w:rsid w:val="00AE37EF"/>
    <w:rsid w:val="00AE3875"/>
    <w:rsid w:val="00AE3945"/>
    <w:rsid w:val="00AE39AD"/>
    <w:rsid w:val="00AE3A62"/>
    <w:rsid w:val="00AE3A74"/>
    <w:rsid w:val="00AE3BA3"/>
    <w:rsid w:val="00AE3F57"/>
    <w:rsid w:val="00AE3FD0"/>
    <w:rsid w:val="00AE410E"/>
    <w:rsid w:val="00AE4236"/>
    <w:rsid w:val="00AE427C"/>
    <w:rsid w:val="00AE42C2"/>
    <w:rsid w:val="00AE4311"/>
    <w:rsid w:val="00AE4658"/>
    <w:rsid w:val="00AE467F"/>
    <w:rsid w:val="00AE493E"/>
    <w:rsid w:val="00AE4BFC"/>
    <w:rsid w:val="00AE4C0B"/>
    <w:rsid w:val="00AE4F6D"/>
    <w:rsid w:val="00AE4FFB"/>
    <w:rsid w:val="00AE505D"/>
    <w:rsid w:val="00AE50AC"/>
    <w:rsid w:val="00AE52A6"/>
    <w:rsid w:val="00AE5336"/>
    <w:rsid w:val="00AE5382"/>
    <w:rsid w:val="00AE5452"/>
    <w:rsid w:val="00AE54F9"/>
    <w:rsid w:val="00AE56E5"/>
    <w:rsid w:val="00AE587E"/>
    <w:rsid w:val="00AE589D"/>
    <w:rsid w:val="00AE58AA"/>
    <w:rsid w:val="00AE59C2"/>
    <w:rsid w:val="00AE5A8E"/>
    <w:rsid w:val="00AE5C21"/>
    <w:rsid w:val="00AE5D01"/>
    <w:rsid w:val="00AE5D55"/>
    <w:rsid w:val="00AE5ECD"/>
    <w:rsid w:val="00AE5F46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0D3"/>
    <w:rsid w:val="00AE729F"/>
    <w:rsid w:val="00AE72EA"/>
    <w:rsid w:val="00AE76F5"/>
    <w:rsid w:val="00AE7842"/>
    <w:rsid w:val="00AE7900"/>
    <w:rsid w:val="00AE7A4F"/>
    <w:rsid w:val="00AE7A80"/>
    <w:rsid w:val="00AE7C5B"/>
    <w:rsid w:val="00AE7DA4"/>
    <w:rsid w:val="00AF0000"/>
    <w:rsid w:val="00AF0140"/>
    <w:rsid w:val="00AF0205"/>
    <w:rsid w:val="00AF0260"/>
    <w:rsid w:val="00AF0647"/>
    <w:rsid w:val="00AF06AE"/>
    <w:rsid w:val="00AF077E"/>
    <w:rsid w:val="00AF0800"/>
    <w:rsid w:val="00AF0DE4"/>
    <w:rsid w:val="00AF0FAA"/>
    <w:rsid w:val="00AF1105"/>
    <w:rsid w:val="00AF11D7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026"/>
    <w:rsid w:val="00AF311E"/>
    <w:rsid w:val="00AF316E"/>
    <w:rsid w:val="00AF3378"/>
    <w:rsid w:val="00AF35D9"/>
    <w:rsid w:val="00AF367B"/>
    <w:rsid w:val="00AF371D"/>
    <w:rsid w:val="00AF3ADF"/>
    <w:rsid w:val="00AF3DB7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E4"/>
    <w:rsid w:val="00AF4B05"/>
    <w:rsid w:val="00AF4DCA"/>
    <w:rsid w:val="00AF4E28"/>
    <w:rsid w:val="00AF4E85"/>
    <w:rsid w:val="00AF505C"/>
    <w:rsid w:val="00AF5089"/>
    <w:rsid w:val="00AF523C"/>
    <w:rsid w:val="00AF5268"/>
    <w:rsid w:val="00AF5433"/>
    <w:rsid w:val="00AF590A"/>
    <w:rsid w:val="00AF594A"/>
    <w:rsid w:val="00AF5B94"/>
    <w:rsid w:val="00AF5D33"/>
    <w:rsid w:val="00AF5FBC"/>
    <w:rsid w:val="00AF6175"/>
    <w:rsid w:val="00AF6298"/>
    <w:rsid w:val="00AF6384"/>
    <w:rsid w:val="00AF682C"/>
    <w:rsid w:val="00AF6948"/>
    <w:rsid w:val="00AF6C72"/>
    <w:rsid w:val="00AF6E00"/>
    <w:rsid w:val="00AF7056"/>
    <w:rsid w:val="00AF70F3"/>
    <w:rsid w:val="00AF725F"/>
    <w:rsid w:val="00AF766F"/>
    <w:rsid w:val="00AF777B"/>
    <w:rsid w:val="00AF77C9"/>
    <w:rsid w:val="00AF7858"/>
    <w:rsid w:val="00AF79E0"/>
    <w:rsid w:val="00AF7B3B"/>
    <w:rsid w:val="00AF7C1B"/>
    <w:rsid w:val="00AF7C3A"/>
    <w:rsid w:val="00AF7D14"/>
    <w:rsid w:val="00AF7D80"/>
    <w:rsid w:val="00AF7D8A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7F3"/>
    <w:rsid w:val="00B00A3E"/>
    <w:rsid w:val="00B00C15"/>
    <w:rsid w:val="00B00C33"/>
    <w:rsid w:val="00B00E8F"/>
    <w:rsid w:val="00B00FB7"/>
    <w:rsid w:val="00B00FC4"/>
    <w:rsid w:val="00B0101B"/>
    <w:rsid w:val="00B010F7"/>
    <w:rsid w:val="00B0131E"/>
    <w:rsid w:val="00B01345"/>
    <w:rsid w:val="00B013FB"/>
    <w:rsid w:val="00B016FF"/>
    <w:rsid w:val="00B0177D"/>
    <w:rsid w:val="00B01D6E"/>
    <w:rsid w:val="00B01F3B"/>
    <w:rsid w:val="00B01FEF"/>
    <w:rsid w:val="00B0227D"/>
    <w:rsid w:val="00B02323"/>
    <w:rsid w:val="00B02343"/>
    <w:rsid w:val="00B02437"/>
    <w:rsid w:val="00B02705"/>
    <w:rsid w:val="00B02C22"/>
    <w:rsid w:val="00B02D49"/>
    <w:rsid w:val="00B02D8F"/>
    <w:rsid w:val="00B03135"/>
    <w:rsid w:val="00B03140"/>
    <w:rsid w:val="00B0323E"/>
    <w:rsid w:val="00B032B1"/>
    <w:rsid w:val="00B03318"/>
    <w:rsid w:val="00B034D6"/>
    <w:rsid w:val="00B035F7"/>
    <w:rsid w:val="00B03BF5"/>
    <w:rsid w:val="00B03DB6"/>
    <w:rsid w:val="00B03E8F"/>
    <w:rsid w:val="00B03EC0"/>
    <w:rsid w:val="00B03FC9"/>
    <w:rsid w:val="00B0434F"/>
    <w:rsid w:val="00B044E0"/>
    <w:rsid w:val="00B04523"/>
    <w:rsid w:val="00B046E6"/>
    <w:rsid w:val="00B04842"/>
    <w:rsid w:val="00B048DB"/>
    <w:rsid w:val="00B04D1C"/>
    <w:rsid w:val="00B04DB7"/>
    <w:rsid w:val="00B04DC2"/>
    <w:rsid w:val="00B04DD9"/>
    <w:rsid w:val="00B0511F"/>
    <w:rsid w:val="00B05225"/>
    <w:rsid w:val="00B05306"/>
    <w:rsid w:val="00B05316"/>
    <w:rsid w:val="00B053B0"/>
    <w:rsid w:val="00B05467"/>
    <w:rsid w:val="00B054D2"/>
    <w:rsid w:val="00B056CD"/>
    <w:rsid w:val="00B05790"/>
    <w:rsid w:val="00B057E5"/>
    <w:rsid w:val="00B057FA"/>
    <w:rsid w:val="00B05C57"/>
    <w:rsid w:val="00B05ED5"/>
    <w:rsid w:val="00B05FCD"/>
    <w:rsid w:val="00B061EE"/>
    <w:rsid w:val="00B06733"/>
    <w:rsid w:val="00B068B1"/>
    <w:rsid w:val="00B06A33"/>
    <w:rsid w:val="00B071AD"/>
    <w:rsid w:val="00B071DB"/>
    <w:rsid w:val="00B07739"/>
    <w:rsid w:val="00B079D5"/>
    <w:rsid w:val="00B07A03"/>
    <w:rsid w:val="00B07A21"/>
    <w:rsid w:val="00B07EDD"/>
    <w:rsid w:val="00B07FCE"/>
    <w:rsid w:val="00B10004"/>
    <w:rsid w:val="00B1009B"/>
    <w:rsid w:val="00B10197"/>
    <w:rsid w:val="00B102FA"/>
    <w:rsid w:val="00B10327"/>
    <w:rsid w:val="00B10499"/>
    <w:rsid w:val="00B10542"/>
    <w:rsid w:val="00B1071D"/>
    <w:rsid w:val="00B108ED"/>
    <w:rsid w:val="00B109E8"/>
    <w:rsid w:val="00B10AD1"/>
    <w:rsid w:val="00B10BE5"/>
    <w:rsid w:val="00B10D52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6C"/>
    <w:rsid w:val="00B11687"/>
    <w:rsid w:val="00B1168F"/>
    <w:rsid w:val="00B11890"/>
    <w:rsid w:val="00B1199B"/>
    <w:rsid w:val="00B11AB0"/>
    <w:rsid w:val="00B11BC0"/>
    <w:rsid w:val="00B11ED2"/>
    <w:rsid w:val="00B1215D"/>
    <w:rsid w:val="00B1224D"/>
    <w:rsid w:val="00B122B1"/>
    <w:rsid w:val="00B122B2"/>
    <w:rsid w:val="00B12319"/>
    <w:rsid w:val="00B12AC4"/>
    <w:rsid w:val="00B12B10"/>
    <w:rsid w:val="00B12C6E"/>
    <w:rsid w:val="00B12FA3"/>
    <w:rsid w:val="00B12FC0"/>
    <w:rsid w:val="00B133DE"/>
    <w:rsid w:val="00B13444"/>
    <w:rsid w:val="00B134E2"/>
    <w:rsid w:val="00B13778"/>
    <w:rsid w:val="00B137CB"/>
    <w:rsid w:val="00B13977"/>
    <w:rsid w:val="00B13A3D"/>
    <w:rsid w:val="00B13A7E"/>
    <w:rsid w:val="00B13B2B"/>
    <w:rsid w:val="00B13C3F"/>
    <w:rsid w:val="00B13D58"/>
    <w:rsid w:val="00B13EE0"/>
    <w:rsid w:val="00B13F75"/>
    <w:rsid w:val="00B140F3"/>
    <w:rsid w:val="00B142C0"/>
    <w:rsid w:val="00B144BD"/>
    <w:rsid w:val="00B14847"/>
    <w:rsid w:val="00B1486A"/>
    <w:rsid w:val="00B14E07"/>
    <w:rsid w:val="00B14F26"/>
    <w:rsid w:val="00B14FAE"/>
    <w:rsid w:val="00B14FD9"/>
    <w:rsid w:val="00B15053"/>
    <w:rsid w:val="00B1539C"/>
    <w:rsid w:val="00B1543D"/>
    <w:rsid w:val="00B1576D"/>
    <w:rsid w:val="00B15863"/>
    <w:rsid w:val="00B1591A"/>
    <w:rsid w:val="00B159F8"/>
    <w:rsid w:val="00B15B0B"/>
    <w:rsid w:val="00B15E5E"/>
    <w:rsid w:val="00B15F66"/>
    <w:rsid w:val="00B1631B"/>
    <w:rsid w:val="00B166E7"/>
    <w:rsid w:val="00B16700"/>
    <w:rsid w:val="00B1676C"/>
    <w:rsid w:val="00B167C9"/>
    <w:rsid w:val="00B16871"/>
    <w:rsid w:val="00B16898"/>
    <w:rsid w:val="00B16BFD"/>
    <w:rsid w:val="00B16C64"/>
    <w:rsid w:val="00B16D1C"/>
    <w:rsid w:val="00B16E03"/>
    <w:rsid w:val="00B16E82"/>
    <w:rsid w:val="00B1711A"/>
    <w:rsid w:val="00B17120"/>
    <w:rsid w:val="00B171EF"/>
    <w:rsid w:val="00B17647"/>
    <w:rsid w:val="00B17677"/>
    <w:rsid w:val="00B17913"/>
    <w:rsid w:val="00B1795F"/>
    <w:rsid w:val="00B179F9"/>
    <w:rsid w:val="00B17A8D"/>
    <w:rsid w:val="00B17B80"/>
    <w:rsid w:val="00B17C3A"/>
    <w:rsid w:val="00B17C46"/>
    <w:rsid w:val="00B17D53"/>
    <w:rsid w:val="00B17E57"/>
    <w:rsid w:val="00B17ECA"/>
    <w:rsid w:val="00B20424"/>
    <w:rsid w:val="00B2056D"/>
    <w:rsid w:val="00B20772"/>
    <w:rsid w:val="00B20822"/>
    <w:rsid w:val="00B20AA2"/>
    <w:rsid w:val="00B20D54"/>
    <w:rsid w:val="00B20EC6"/>
    <w:rsid w:val="00B21124"/>
    <w:rsid w:val="00B21298"/>
    <w:rsid w:val="00B213E6"/>
    <w:rsid w:val="00B2140A"/>
    <w:rsid w:val="00B214CA"/>
    <w:rsid w:val="00B21559"/>
    <w:rsid w:val="00B219D8"/>
    <w:rsid w:val="00B21AB5"/>
    <w:rsid w:val="00B21BED"/>
    <w:rsid w:val="00B21D3F"/>
    <w:rsid w:val="00B21DC2"/>
    <w:rsid w:val="00B2213F"/>
    <w:rsid w:val="00B222C7"/>
    <w:rsid w:val="00B22308"/>
    <w:rsid w:val="00B2249B"/>
    <w:rsid w:val="00B22555"/>
    <w:rsid w:val="00B22911"/>
    <w:rsid w:val="00B22F1E"/>
    <w:rsid w:val="00B22FE2"/>
    <w:rsid w:val="00B23278"/>
    <w:rsid w:val="00B232AF"/>
    <w:rsid w:val="00B233C5"/>
    <w:rsid w:val="00B234ED"/>
    <w:rsid w:val="00B2384A"/>
    <w:rsid w:val="00B23934"/>
    <w:rsid w:val="00B2399B"/>
    <w:rsid w:val="00B23ACC"/>
    <w:rsid w:val="00B23B3D"/>
    <w:rsid w:val="00B23C95"/>
    <w:rsid w:val="00B24109"/>
    <w:rsid w:val="00B242A3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4E7C"/>
    <w:rsid w:val="00B25118"/>
    <w:rsid w:val="00B25485"/>
    <w:rsid w:val="00B25572"/>
    <w:rsid w:val="00B2562E"/>
    <w:rsid w:val="00B259A4"/>
    <w:rsid w:val="00B25E08"/>
    <w:rsid w:val="00B264F7"/>
    <w:rsid w:val="00B26612"/>
    <w:rsid w:val="00B26709"/>
    <w:rsid w:val="00B26B3F"/>
    <w:rsid w:val="00B26E6B"/>
    <w:rsid w:val="00B26F78"/>
    <w:rsid w:val="00B272DE"/>
    <w:rsid w:val="00B27479"/>
    <w:rsid w:val="00B278DF"/>
    <w:rsid w:val="00B27934"/>
    <w:rsid w:val="00B27C75"/>
    <w:rsid w:val="00B27E47"/>
    <w:rsid w:val="00B27F53"/>
    <w:rsid w:val="00B27FA1"/>
    <w:rsid w:val="00B301D9"/>
    <w:rsid w:val="00B30596"/>
    <w:rsid w:val="00B3089B"/>
    <w:rsid w:val="00B30DE6"/>
    <w:rsid w:val="00B30EDA"/>
    <w:rsid w:val="00B30EED"/>
    <w:rsid w:val="00B312C8"/>
    <w:rsid w:val="00B31343"/>
    <w:rsid w:val="00B31358"/>
    <w:rsid w:val="00B3149C"/>
    <w:rsid w:val="00B31567"/>
    <w:rsid w:val="00B3166A"/>
    <w:rsid w:val="00B31697"/>
    <w:rsid w:val="00B317D8"/>
    <w:rsid w:val="00B31BA4"/>
    <w:rsid w:val="00B31C8C"/>
    <w:rsid w:val="00B31DF8"/>
    <w:rsid w:val="00B31F70"/>
    <w:rsid w:val="00B32451"/>
    <w:rsid w:val="00B32B42"/>
    <w:rsid w:val="00B32B83"/>
    <w:rsid w:val="00B32C1A"/>
    <w:rsid w:val="00B32D0A"/>
    <w:rsid w:val="00B32DED"/>
    <w:rsid w:val="00B32F3E"/>
    <w:rsid w:val="00B33008"/>
    <w:rsid w:val="00B33106"/>
    <w:rsid w:val="00B333D0"/>
    <w:rsid w:val="00B33402"/>
    <w:rsid w:val="00B33835"/>
    <w:rsid w:val="00B33AD7"/>
    <w:rsid w:val="00B33B93"/>
    <w:rsid w:val="00B33BB0"/>
    <w:rsid w:val="00B33BE2"/>
    <w:rsid w:val="00B33E6D"/>
    <w:rsid w:val="00B33FB8"/>
    <w:rsid w:val="00B34031"/>
    <w:rsid w:val="00B34449"/>
    <w:rsid w:val="00B346EA"/>
    <w:rsid w:val="00B348F8"/>
    <w:rsid w:val="00B34A48"/>
    <w:rsid w:val="00B34A4D"/>
    <w:rsid w:val="00B34B4A"/>
    <w:rsid w:val="00B34B59"/>
    <w:rsid w:val="00B34B8A"/>
    <w:rsid w:val="00B35052"/>
    <w:rsid w:val="00B3563D"/>
    <w:rsid w:val="00B356C5"/>
    <w:rsid w:val="00B35756"/>
    <w:rsid w:val="00B357DF"/>
    <w:rsid w:val="00B35900"/>
    <w:rsid w:val="00B35ACC"/>
    <w:rsid w:val="00B35CDE"/>
    <w:rsid w:val="00B35E99"/>
    <w:rsid w:val="00B36040"/>
    <w:rsid w:val="00B36135"/>
    <w:rsid w:val="00B361B4"/>
    <w:rsid w:val="00B36387"/>
    <w:rsid w:val="00B363BC"/>
    <w:rsid w:val="00B363D0"/>
    <w:rsid w:val="00B36414"/>
    <w:rsid w:val="00B36681"/>
    <w:rsid w:val="00B367BA"/>
    <w:rsid w:val="00B367C7"/>
    <w:rsid w:val="00B367FA"/>
    <w:rsid w:val="00B368F6"/>
    <w:rsid w:val="00B36A5C"/>
    <w:rsid w:val="00B36AD2"/>
    <w:rsid w:val="00B36C29"/>
    <w:rsid w:val="00B36E63"/>
    <w:rsid w:val="00B36FCA"/>
    <w:rsid w:val="00B36FDA"/>
    <w:rsid w:val="00B37AC3"/>
    <w:rsid w:val="00B37BC0"/>
    <w:rsid w:val="00B37EF4"/>
    <w:rsid w:val="00B4004D"/>
    <w:rsid w:val="00B400D5"/>
    <w:rsid w:val="00B40697"/>
    <w:rsid w:val="00B409E9"/>
    <w:rsid w:val="00B40B85"/>
    <w:rsid w:val="00B40D65"/>
    <w:rsid w:val="00B40DB5"/>
    <w:rsid w:val="00B40EDA"/>
    <w:rsid w:val="00B411E8"/>
    <w:rsid w:val="00B4123B"/>
    <w:rsid w:val="00B413A9"/>
    <w:rsid w:val="00B415A1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3BC"/>
    <w:rsid w:val="00B424AA"/>
    <w:rsid w:val="00B424E9"/>
    <w:rsid w:val="00B424F8"/>
    <w:rsid w:val="00B424FC"/>
    <w:rsid w:val="00B42823"/>
    <w:rsid w:val="00B428C2"/>
    <w:rsid w:val="00B42906"/>
    <w:rsid w:val="00B42934"/>
    <w:rsid w:val="00B4299E"/>
    <w:rsid w:val="00B42BB9"/>
    <w:rsid w:val="00B42C99"/>
    <w:rsid w:val="00B42D11"/>
    <w:rsid w:val="00B431B6"/>
    <w:rsid w:val="00B431BD"/>
    <w:rsid w:val="00B432C7"/>
    <w:rsid w:val="00B43352"/>
    <w:rsid w:val="00B43368"/>
    <w:rsid w:val="00B434F1"/>
    <w:rsid w:val="00B437AB"/>
    <w:rsid w:val="00B4399A"/>
    <w:rsid w:val="00B43A26"/>
    <w:rsid w:val="00B43C2A"/>
    <w:rsid w:val="00B43DF7"/>
    <w:rsid w:val="00B43E90"/>
    <w:rsid w:val="00B43E9E"/>
    <w:rsid w:val="00B43FE5"/>
    <w:rsid w:val="00B4405A"/>
    <w:rsid w:val="00B443CD"/>
    <w:rsid w:val="00B4468C"/>
    <w:rsid w:val="00B44793"/>
    <w:rsid w:val="00B44796"/>
    <w:rsid w:val="00B448B1"/>
    <w:rsid w:val="00B44CE8"/>
    <w:rsid w:val="00B44DC7"/>
    <w:rsid w:val="00B44F7B"/>
    <w:rsid w:val="00B44FBF"/>
    <w:rsid w:val="00B450E4"/>
    <w:rsid w:val="00B45295"/>
    <w:rsid w:val="00B4537F"/>
    <w:rsid w:val="00B45830"/>
    <w:rsid w:val="00B45BEE"/>
    <w:rsid w:val="00B45D7B"/>
    <w:rsid w:val="00B45D84"/>
    <w:rsid w:val="00B45FDB"/>
    <w:rsid w:val="00B463AD"/>
    <w:rsid w:val="00B46615"/>
    <w:rsid w:val="00B4676E"/>
    <w:rsid w:val="00B46C38"/>
    <w:rsid w:val="00B46CA1"/>
    <w:rsid w:val="00B46CFA"/>
    <w:rsid w:val="00B46D59"/>
    <w:rsid w:val="00B46F2A"/>
    <w:rsid w:val="00B46F65"/>
    <w:rsid w:val="00B47330"/>
    <w:rsid w:val="00B4737A"/>
    <w:rsid w:val="00B47453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C3C"/>
    <w:rsid w:val="00B47E97"/>
    <w:rsid w:val="00B47EE2"/>
    <w:rsid w:val="00B50225"/>
    <w:rsid w:val="00B505C1"/>
    <w:rsid w:val="00B506B2"/>
    <w:rsid w:val="00B50D2D"/>
    <w:rsid w:val="00B50DE4"/>
    <w:rsid w:val="00B5151B"/>
    <w:rsid w:val="00B515CB"/>
    <w:rsid w:val="00B518E4"/>
    <w:rsid w:val="00B51B88"/>
    <w:rsid w:val="00B51BBA"/>
    <w:rsid w:val="00B51D07"/>
    <w:rsid w:val="00B51E14"/>
    <w:rsid w:val="00B5223B"/>
    <w:rsid w:val="00B5231C"/>
    <w:rsid w:val="00B523A2"/>
    <w:rsid w:val="00B52605"/>
    <w:rsid w:val="00B5263C"/>
    <w:rsid w:val="00B528DF"/>
    <w:rsid w:val="00B52992"/>
    <w:rsid w:val="00B52AD8"/>
    <w:rsid w:val="00B52AEA"/>
    <w:rsid w:val="00B52BCC"/>
    <w:rsid w:val="00B52E1A"/>
    <w:rsid w:val="00B52E7D"/>
    <w:rsid w:val="00B52EDE"/>
    <w:rsid w:val="00B5307F"/>
    <w:rsid w:val="00B530B4"/>
    <w:rsid w:val="00B5316C"/>
    <w:rsid w:val="00B53240"/>
    <w:rsid w:val="00B53311"/>
    <w:rsid w:val="00B536CF"/>
    <w:rsid w:val="00B5373F"/>
    <w:rsid w:val="00B5382C"/>
    <w:rsid w:val="00B53882"/>
    <w:rsid w:val="00B538AC"/>
    <w:rsid w:val="00B539F0"/>
    <w:rsid w:val="00B53C14"/>
    <w:rsid w:val="00B53D45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4C52"/>
    <w:rsid w:val="00B5500A"/>
    <w:rsid w:val="00B552A6"/>
    <w:rsid w:val="00B552AB"/>
    <w:rsid w:val="00B554CC"/>
    <w:rsid w:val="00B5556B"/>
    <w:rsid w:val="00B5565C"/>
    <w:rsid w:val="00B557AE"/>
    <w:rsid w:val="00B55936"/>
    <w:rsid w:val="00B5599E"/>
    <w:rsid w:val="00B55AEB"/>
    <w:rsid w:val="00B55B6E"/>
    <w:rsid w:val="00B56041"/>
    <w:rsid w:val="00B566CF"/>
    <w:rsid w:val="00B566DB"/>
    <w:rsid w:val="00B566F6"/>
    <w:rsid w:val="00B56760"/>
    <w:rsid w:val="00B56784"/>
    <w:rsid w:val="00B5698E"/>
    <w:rsid w:val="00B56A98"/>
    <w:rsid w:val="00B56C2A"/>
    <w:rsid w:val="00B56C55"/>
    <w:rsid w:val="00B56D68"/>
    <w:rsid w:val="00B56DE1"/>
    <w:rsid w:val="00B56E34"/>
    <w:rsid w:val="00B57023"/>
    <w:rsid w:val="00B57167"/>
    <w:rsid w:val="00B57199"/>
    <w:rsid w:val="00B57275"/>
    <w:rsid w:val="00B574CE"/>
    <w:rsid w:val="00B57724"/>
    <w:rsid w:val="00B5772B"/>
    <w:rsid w:val="00B5780C"/>
    <w:rsid w:val="00B579FC"/>
    <w:rsid w:val="00B57AB7"/>
    <w:rsid w:val="00B57C10"/>
    <w:rsid w:val="00B57F16"/>
    <w:rsid w:val="00B57F2D"/>
    <w:rsid w:val="00B6022A"/>
    <w:rsid w:val="00B60461"/>
    <w:rsid w:val="00B60557"/>
    <w:rsid w:val="00B60D4C"/>
    <w:rsid w:val="00B6103E"/>
    <w:rsid w:val="00B61102"/>
    <w:rsid w:val="00B6126D"/>
    <w:rsid w:val="00B61555"/>
    <w:rsid w:val="00B6187C"/>
    <w:rsid w:val="00B6196F"/>
    <w:rsid w:val="00B6197C"/>
    <w:rsid w:val="00B619EF"/>
    <w:rsid w:val="00B61A48"/>
    <w:rsid w:val="00B61ABC"/>
    <w:rsid w:val="00B61C67"/>
    <w:rsid w:val="00B61CAD"/>
    <w:rsid w:val="00B61D30"/>
    <w:rsid w:val="00B61F3F"/>
    <w:rsid w:val="00B61FA1"/>
    <w:rsid w:val="00B62023"/>
    <w:rsid w:val="00B62027"/>
    <w:rsid w:val="00B62074"/>
    <w:rsid w:val="00B6207A"/>
    <w:rsid w:val="00B620BA"/>
    <w:rsid w:val="00B622F7"/>
    <w:rsid w:val="00B62363"/>
    <w:rsid w:val="00B62B31"/>
    <w:rsid w:val="00B62B9D"/>
    <w:rsid w:val="00B62D13"/>
    <w:rsid w:val="00B63054"/>
    <w:rsid w:val="00B6325F"/>
    <w:rsid w:val="00B6332F"/>
    <w:rsid w:val="00B634AD"/>
    <w:rsid w:val="00B6353C"/>
    <w:rsid w:val="00B635D5"/>
    <w:rsid w:val="00B63736"/>
    <w:rsid w:val="00B6379A"/>
    <w:rsid w:val="00B637F8"/>
    <w:rsid w:val="00B6385C"/>
    <w:rsid w:val="00B63872"/>
    <w:rsid w:val="00B6393D"/>
    <w:rsid w:val="00B63A45"/>
    <w:rsid w:val="00B63C74"/>
    <w:rsid w:val="00B63DD8"/>
    <w:rsid w:val="00B63E4D"/>
    <w:rsid w:val="00B644AA"/>
    <w:rsid w:val="00B644BA"/>
    <w:rsid w:val="00B645A7"/>
    <w:rsid w:val="00B64634"/>
    <w:rsid w:val="00B64ABC"/>
    <w:rsid w:val="00B64BF1"/>
    <w:rsid w:val="00B64C6B"/>
    <w:rsid w:val="00B64F7F"/>
    <w:rsid w:val="00B65194"/>
    <w:rsid w:val="00B6541A"/>
    <w:rsid w:val="00B654DE"/>
    <w:rsid w:val="00B6569D"/>
    <w:rsid w:val="00B65B2E"/>
    <w:rsid w:val="00B65C55"/>
    <w:rsid w:val="00B65CDF"/>
    <w:rsid w:val="00B65D17"/>
    <w:rsid w:val="00B660A8"/>
    <w:rsid w:val="00B660E0"/>
    <w:rsid w:val="00B66261"/>
    <w:rsid w:val="00B662A4"/>
    <w:rsid w:val="00B6635E"/>
    <w:rsid w:val="00B666B4"/>
    <w:rsid w:val="00B667C8"/>
    <w:rsid w:val="00B66862"/>
    <w:rsid w:val="00B66B61"/>
    <w:rsid w:val="00B66B71"/>
    <w:rsid w:val="00B66B9A"/>
    <w:rsid w:val="00B66DDB"/>
    <w:rsid w:val="00B673BA"/>
    <w:rsid w:val="00B674DB"/>
    <w:rsid w:val="00B67668"/>
    <w:rsid w:val="00B677B1"/>
    <w:rsid w:val="00B677DA"/>
    <w:rsid w:val="00B6780D"/>
    <w:rsid w:val="00B6789A"/>
    <w:rsid w:val="00B67987"/>
    <w:rsid w:val="00B67BC4"/>
    <w:rsid w:val="00B67D8D"/>
    <w:rsid w:val="00B67F08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59"/>
    <w:rsid w:val="00B70CD3"/>
    <w:rsid w:val="00B70D84"/>
    <w:rsid w:val="00B70F0B"/>
    <w:rsid w:val="00B70F6A"/>
    <w:rsid w:val="00B70FFE"/>
    <w:rsid w:val="00B71425"/>
    <w:rsid w:val="00B71610"/>
    <w:rsid w:val="00B7177C"/>
    <w:rsid w:val="00B71BAA"/>
    <w:rsid w:val="00B71C4C"/>
    <w:rsid w:val="00B71E2A"/>
    <w:rsid w:val="00B71FF8"/>
    <w:rsid w:val="00B7202B"/>
    <w:rsid w:val="00B72040"/>
    <w:rsid w:val="00B7213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DFC"/>
    <w:rsid w:val="00B72E44"/>
    <w:rsid w:val="00B72E54"/>
    <w:rsid w:val="00B72F32"/>
    <w:rsid w:val="00B731EE"/>
    <w:rsid w:val="00B732BF"/>
    <w:rsid w:val="00B733AB"/>
    <w:rsid w:val="00B73483"/>
    <w:rsid w:val="00B734E0"/>
    <w:rsid w:val="00B73611"/>
    <w:rsid w:val="00B73659"/>
    <w:rsid w:val="00B73787"/>
    <w:rsid w:val="00B737AA"/>
    <w:rsid w:val="00B738DC"/>
    <w:rsid w:val="00B73908"/>
    <w:rsid w:val="00B73BB4"/>
    <w:rsid w:val="00B73BDA"/>
    <w:rsid w:val="00B73CCD"/>
    <w:rsid w:val="00B73DA5"/>
    <w:rsid w:val="00B73E55"/>
    <w:rsid w:val="00B73F9F"/>
    <w:rsid w:val="00B73FF6"/>
    <w:rsid w:val="00B7408D"/>
    <w:rsid w:val="00B741AC"/>
    <w:rsid w:val="00B742B9"/>
    <w:rsid w:val="00B74385"/>
    <w:rsid w:val="00B7448C"/>
    <w:rsid w:val="00B745B6"/>
    <w:rsid w:val="00B74786"/>
    <w:rsid w:val="00B74864"/>
    <w:rsid w:val="00B7486A"/>
    <w:rsid w:val="00B74888"/>
    <w:rsid w:val="00B748DB"/>
    <w:rsid w:val="00B74BAB"/>
    <w:rsid w:val="00B74C1E"/>
    <w:rsid w:val="00B751E6"/>
    <w:rsid w:val="00B7524F"/>
    <w:rsid w:val="00B759C8"/>
    <w:rsid w:val="00B75B12"/>
    <w:rsid w:val="00B75F4D"/>
    <w:rsid w:val="00B76020"/>
    <w:rsid w:val="00B762F0"/>
    <w:rsid w:val="00B76418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6F96"/>
    <w:rsid w:val="00B77174"/>
    <w:rsid w:val="00B77340"/>
    <w:rsid w:val="00B77624"/>
    <w:rsid w:val="00B7769B"/>
    <w:rsid w:val="00B77901"/>
    <w:rsid w:val="00B77DBB"/>
    <w:rsid w:val="00B80037"/>
    <w:rsid w:val="00B80053"/>
    <w:rsid w:val="00B80499"/>
    <w:rsid w:val="00B804DD"/>
    <w:rsid w:val="00B8058C"/>
    <w:rsid w:val="00B80654"/>
    <w:rsid w:val="00B8071F"/>
    <w:rsid w:val="00B80887"/>
    <w:rsid w:val="00B809C0"/>
    <w:rsid w:val="00B80A3B"/>
    <w:rsid w:val="00B80AB1"/>
    <w:rsid w:val="00B80E64"/>
    <w:rsid w:val="00B80EDF"/>
    <w:rsid w:val="00B8140D"/>
    <w:rsid w:val="00B815E5"/>
    <w:rsid w:val="00B81625"/>
    <w:rsid w:val="00B81681"/>
    <w:rsid w:val="00B819FE"/>
    <w:rsid w:val="00B81C5A"/>
    <w:rsid w:val="00B81C89"/>
    <w:rsid w:val="00B82206"/>
    <w:rsid w:val="00B8226D"/>
    <w:rsid w:val="00B8241E"/>
    <w:rsid w:val="00B824AE"/>
    <w:rsid w:val="00B8279F"/>
    <w:rsid w:val="00B82972"/>
    <w:rsid w:val="00B829D9"/>
    <w:rsid w:val="00B82A2C"/>
    <w:rsid w:val="00B82E50"/>
    <w:rsid w:val="00B82EEF"/>
    <w:rsid w:val="00B82F45"/>
    <w:rsid w:val="00B83294"/>
    <w:rsid w:val="00B832B1"/>
    <w:rsid w:val="00B832DB"/>
    <w:rsid w:val="00B835E3"/>
    <w:rsid w:val="00B837CA"/>
    <w:rsid w:val="00B83B09"/>
    <w:rsid w:val="00B83DCE"/>
    <w:rsid w:val="00B83DFB"/>
    <w:rsid w:val="00B840CC"/>
    <w:rsid w:val="00B845D7"/>
    <w:rsid w:val="00B845E6"/>
    <w:rsid w:val="00B84715"/>
    <w:rsid w:val="00B8482A"/>
    <w:rsid w:val="00B84898"/>
    <w:rsid w:val="00B84C53"/>
    <w:rsid w:val="00B84D43"/>
    <w:rsid w:val="00B84FA8"/>
    <w:rsid w:val="00B85195"/>
    <w:rsid w:val="00B851C3"/>
    <w:rsid w:val="00B85757"/>
    <w:rsid w:val="00B85792"/>
    <w:rsid w:val="00B8590F"/>
    <w:rsid w:val="00B85A41"/>
    <w:rsid w:val="00B85E4C"/>
    <w:rsid w:val="00B85F14"/>
    <w:rsid w:val="00B85FA2"/>
    <w:rsid w:val="00B860AB"/>
    <w:rsid w:val="00B86173"/>
    <w:rsid w:val="00B861A7"/>
    <w:rsid w:val="00B861DF"/>
    <w:rsid w:val="00B861E8"/>
    <w:rsid w:val="00B863A3"/>
    <w:rsid w:val="00B8655C"/>
    <w:rsid w:val="00B8669D"/>
    <w:rsid w:val="00B86860"/>
    <w:rsid w:val="00B8686E"/>
    <w:rsid w:val="00B8692A"/>
    <w:rsid w:val="00B86CCD"/>
    <w:rsid w:val="00B86E04"/>
    <w:rsid w:val="00B86E2B"/>
    <w:rsid w:val="00B872C3"/>
    <w:rsid w:val="00B87409"/>
    <w:rsid w:val="00B87645"/>
    <w:rsid w:val="00B87711"/>
    <w:rsid w:val="00B877A1"/>
    <w:rsid w:val="00B878D9"/>
    <w:rsid w:val="00B87E2B"/>
    <w:rsid w:val="00B903CF"/>
    <w:rsid w:val="00B9063C"/>
    <w:rsid w:val="00B90641"/>
    <w:rsid w:val="00B90689"/>
    <w:rsid w:val="00B90848"/>
    <w:rsid w:val="00B90A97"/>
    <w:rsid w:val="00B90D92"/>
    <w:rsid w:val="00B90E1A"/>
    <w:rsid w:val="00B90F3C"/>
    <w:rsid w:val="00B91113"/>
    <w:rsid w:val="00B91385"/>
    <w:rsid w:val="00B9145F"/>
    <w:rsid w:val="00B918FF"/>
    <w:rsid w:val="00B91A5B"/>
    <w:rsid w:val="00B91A7E"/>
    <w:rsid w:val="00B91B25"/>
    <w:rsid w:val="00B91DF3"/>
    <w:rsid w:val="00B91ED7"/>
    <w:rsid w:val="00B9201B"/>
    <w:rsid w:val="00B9201E"/>
    <w:rsid w:val="00B924EC"/>
    <w:rsid w:val="00B92765"/>
    <w:rsid w:val="00B927DF"/>
    <w:rsid w:val="00B928D7"/>
    <w:rsid w:val="00B9298D"/>
    <w:rsid w:val="00B92B9E"/>
    <w:rsid w:val="00B92C14"/>
    <w:rsid w:val="00B92C4A"/>
    <w:rsid w:val="00B92E48"/>
    <w:rsid w:val="00B92E83"/>
    <w:rsid w:val="00B92FD4"/>
    <w:rsid w:val="00B93081"/>
    <w:rsid w:val="00B9320A"/>
    <w:rsid w:val="00B933A5"/>
    <w:rsid w:val="00B933F6"/>
    <w:rsid w:val="00B93566"/>
    <w:rsid w:val="00B935BD"/>
    <w:rsid w:val="00B939FE"/>
    <w:rsid w:val="00B93B23"/>
    <w:rsid w:val="00B93C82"/>
    <w:rsid w:val="00B93FEF"/>
    <w:rsid w:val="00B940D7"/>
    <w:rsid w:val="00B9412B"/>
    <w:rsid w:val="00B9419B"/>
    <w:rsid w:val="00B941E6"/>
    <w:rsid w:val="00B942FC"/>
    <w:rsid w:val="00B943F5"/>
    <w:rsid w:val="00B94431"/>
    <w:rsid w:val="00B9489F"/>
    <w:rsid w:val="00B94A45"/>
    <w:rsid w:val="00B94B8C"/>
    <w:rsid w:val="00B94D84"/>
    <w:rsid w:val="00B94D9C"/>
    <w:rsid w:val="00B95295"/>
    <w:rsid w:val="00B9536C"/>
    <w:rsid w:val="00B954D9"/>
    <w:rsid w:val="00B954ED"/>
    <w:rsid w:val="00B95537"/>
    <w:rsid w:val="00B95854"/>
    <w:rsid w:val="00B95AC5"/>
    <w:rsid w:val="00B95ACE"/>
    <w:rsid w:val="00B95C70"/>
    <w:rsid w:val="00B95D4B"/>
    <w:rsid w:val="00B95F51"/>
    <w:rsid w:val="00B960D1"/>
    <w:rsid w:val="00B9685A"/>
    <w:rsid w:val="00B9685F"/>
    <w:rsid w:val="00B96A52"/>
    <w:rsid w:val="00B96AC5"/>
    <w:rsid w:val="00B96B92"/>
    <w:rsid w:val="00B96C52"/>
    <w:rsid w:val="00B96D5F"/>
    <w:rsid w:val="00B96DDC"/>
    <w:rsid w:val="00B96E6D"/>
    <w:rsid w:val="00B96F95"/>
    <w:rsid w:val="00B9732F"/>
    <w:rsid w:val="00B9736E"/>
    <w:rsid w:val="00B97568"/>
    <w:rsid w:val="00B97616"/>
    <w:rsid w:val="00B97641"/>
    <w:rsid w:val="00B9768B"/>
    <w:rsid w:val="00B977BC"/>
    <w:rsid w:val="00B977D7"/>
    <w:rsid w:val="00B979A1"/>
    <w:rsid w:val="00B97B08"/>
    <w:rsid w:val="00B97B34"/>
    <w:rsid w:val="00B97C6D"/>
    <w:rsid w:val="00B97CA6"/>
    <w:rsid w:val="00B97EEF"/>
    <w:rsid w:val="00B97F25"/>
    <w:rsid w:val="00B97F49"/>
    <w:rsid w:val="00BA00DC"/>
    <w:rsid w:val="00BA0210"/>
    <w:rsid w:val="00BA024E"/>
    <w:rsid w:val="00BA04CE"/>
    <w:rsid w:val="00BA0739"/>
    <w:rsid w:val="00BA077C"/>
    <w:rsid w:val="00BA082A"/>
    <w:rsid w:val="00BA0926"/>
    <w:rsid w:val="00BA0B2B"/>
    <w:rsid w:val="00BA0C49"/>
    <w:rsid w:val="00BA0C65"/>
    <w:rsid w:val="00BA0D73"/>
    <w:rsid w:val="00BA0DFB"/>
    <w:rsid w:val="00BA0E21"/>
    <w:rsid w:val="00BA1239"/>
    <w:rsid w:val="00BA1341"/>
    <w:rsid w:val="00BA1428"/>
    <w:rsid w:val="00BA1AC8"/>
    <w:rsid w:val="00BA1E52"/>
    <w:rsid w:val="00BA212B"/>
    <w:rsid w:val="00BA2298"/>
    <w:rsid w:val="00BA2364"/>
    <w:rsid w:val="00BA23B3"/>
    <w:rsid w:val="00BA2471"/>
    <w:rsid w:val="00BA2639"/>
    <w:rsid w:val="00BA26CF"/>
    <w:rsid w:val="00BA277C"/>
    <w:rsid w:val="00BA292D"/>
    <w:rsid w:val="00BA2A7F"/>
    <w:rsid w:val="00BA2EA4"/>
    <w:rsid w:val="00BA3030"/>
    <w:rsid w:val="00BA3089"/>
    <w:rsid w:val="00BA3157"/>
    <w:rsid w:val="00BA31D8"/>
    <w:rsid w:val="00BA36C7"/>
    <w:rsid w:val="00BA3BBE"/>
    <w:rsid w:val="00BA3DE2"/>
    <w:rsid w:val="00BA404C"/>
    <w:rsid w:val="00BA40BD"/>
    <w:rsid w:val="00BA418B"/>
    <w:rsid w:val="00BA4272"/>
    <w:rsid w:val="00BA434F"/>
    <w:rsid w:val="00BA45C7"/>
    <w:rsid w:val="00BA4871"/>
    <w:rsid w:val="00BA48A0"/>
    <w:rsid w:val="00BA48FD"/>
    <w:rsid w:val="00BA4A81"/>
    <w:rsid w:val="00BA4CAF"/>
    <w:rsid w:val="00BA4E1F"/>
    <w:rsid w:val="00BA4EA7"/>
    <w:rsid w:val="00BA506E"/>
    <w:rsid w:val="00BA51A4"/>
    <w:rsid w:val="00BA5406"/>
    <w:rsid w:val="00BA54A3"/>
    <w:rsid w:val="00BA54BB"/>
    <w:rsid w:val="00BA568F"/>
    <w:rsid w:val="00BA5701"/>
    <w:rsid w:val="00BA5808"/>
    <w:rsid w:val="00BA580C"/>
    <w:rsid w:val="00BA586F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5C6"/>
    <w:rsid w:val="00BA665C"/>
    <w:rsid w:val="00BA6672"/>
    <w:rsid w:val="00BA66DC"/>
    <w:rsid w:val="00BA670A"/>
    <w:rsid w:val="00BA6802"/>
    <w:rsid w:val="00BA699B"/>
    <w:rsid w:val="00BA69EC"/>
    <w:rsid w:val="00BA6B31"/>
    <w:rsid w:val="00BA6C54"/>
    <w:rsid w:val="00BA6D33"/>
    <w:rsid w:val="00BA6FEA"/>
    <w:rsid w:val="00BA70AD"/>
    <w:rsid w:val="00BA7100"/>
    <w:rsid w:val="00BA73E2"/>
    <w:rsid w:val="00BA75A1"/>
    <w:rsid w:val="00BA7663"/>
    <w:rsid w:val="00BA78BF"/>
    <w:rsid w:val="00BA7B88"/>
    <w:rsid w:val="00BA7CED"/>
    <w:rsid w:val="00BA7D4F"/>
    <w:rsid w:val="00BA7F64"/>
    <w:rsid w:val="00BB0234"/>
    <w:rsid w:val="00BB0362"/>
    <w:rsid w:val="00BB03D7"/>
    <w:rsid w:val="00BB049E"/>
    <w:rsid w:val="00BB05E3"/>
    <w:rsid w:val="00BB070B"/>
    <w:rsid w:val="00BB07F2"/>
    <w:rsid w:val="00BB0AA1"/>
    <w:rsid w:val="00BB0AEE"/>
    <w:rsid w:val="00BB0B3B"/>
    <w:rsid w:val="00BB0D2B"/>
    <w:rsid w:val="00BB0DF4"/>
    <w:rsid w:val="00BB1611"/>
    <w:rsid w:val="00BB1B88"/>
    <w:rsid w:val="00BB1DC4"/>
    <w:rsid w:val="00BB1DC5"/>
    <w:rsid w:val="00BB2120"/>
    <w:rsid w:val="00BB25AC"/>
    <w:rsid w:val="00BB293C"/>
    <w:rsid w:val="00BB2B35"/>
    <w:rsid w:val="00BB2F31"/>
    <w:rsid w:val="00BB3060"/>
    <w:rsid w:val="00BB307E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BF5"/>
    <w:rsid w:val="00BB5DA1"/>
    <w:rsid w:val="00BB5F0F"/>
    <w:rsid w:val="00BB6032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70F1"/>
    <w:rsid w:val="00BB7157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6EF"/>
    <w:rsid w:val="00BC0705"/>
    <w:rsid w:val="00BC07DE"/>
    <w:rsid w:val="00BC0908"/>
    <w:rsid w:val="00BC097E"/>
    <w:rsid w:val="00BC0AD9"/>
    <w:rsid w:val="00BC0B84"/>
    <w:rsid w:val="00BC0D94"/>
    <w:rsid w:val="00BC0DD2"/>
    <w:rsid w:val="00BC1278"/>
    <w:rsid w:val="00BC1453"/>
    <w:rsid w:val="00BC149D"/>
    <w:rsid w:val="00BC154F"/>
    <w:rsid w:val="00BC18E1"/>
    <w:rsid w:val="00BC199A"/>
    <w:rsid w:val="00BC1A23"/>
    <w:rsid w:val="00BC1C19"/>
    <w:rsid w:val="00BC1CB0"/>
    <w:rsid w:val="00BC1CEE"/>
    <w:rsid w:val="00BC23E3"/>
    <w:rsid w:val="00BC2665"/>
    <w:rsid w:val="00BC2A11"/>
    <w:rsid w:val="00BC2B42"/>
    <w:rsid w:val="00BC2B73"/>
    <w:rsid w:val="00BC2E1F"/>
    <w:rsid w:val="00BC3061"/>
    <w:rsid w:val="00BC3284"/>
    <w:rsid w:val="00BC3286"/>
    <w:rsid w:val="00BC3753"/>
    <w:rsid w:val="00BC383E"/>
    <w:rsid w:val="00BC38A2"/>
    <w:rsid w:val="00BC38BB"/>
    <w:rsid w:val="00BC3A73"/>
    <w:rsid w:val="00BC3B4B"/>
    <w:rsid w:val="00BC3BA6"/>
    <w:rsid w:val="00BC3C55"/>
    <w:rsid w:val="00BC3D41"/>
    <w:rsid w:val="00BC3D4D"/>
    <w:rsid w:val="00BC3F29"/>
    <w:rsid w:val="00BC409F"/>
    <w:rsid w:val="00BC4105"/>
    <w:rsid w:val="00BC419B"/>
    <w:rsid w:val="00BC41F4"/>
    <w:rsid w:val="00BC456D"/>
    <w:rsid w:val="00BC48AB"/>
    <w:rsid w:val="00BC4991"/>
    <w:rsid w:val="00BC513D"/>
    <w:rsid w:val="00BC5197"/>
    <w:rsid w:val="00BC51D6"/>
    <w:rsid w:val="00BC53D5"/>
    <w:rsid w:val="00BC5402"/>
    <w:rsid w:val="00BC548D"/>
    <w:rsid w:val="00BC5964"/>
    <w:rsid w:val="00BC5A35"/>
    <w:rsid w:val="00BC5B69"/>
    <w:rsid w:val="00BC5C6B"/>
    <w:rsid w:val="00BC5C98"/>
    <w:rsid w:val="00BC5CC9"/>
    <w:rsid w:val="00BC5F4D"/>
    <w:rsid w:val="00BC60B0"/>
    <w:rsid w:val="00BC610C"/>
    <w:rsid w:val="00BC6287"/>
    <w:rsid w:val="00BC63F7"/>
    <w:rsid w:val="00BC65B3"/>
    <w:rsid w:val="00BC678A"/>
    <w:rsid w:val="00BC6947"/>
    <w:rsid w:val="00BC6970"/>
    <w:rsid w:val="00BC69C0"/>
    <w:rsid w:val="00BC6B79"/>
    <w:rsid w:val="00BC6C2A"/>
    <w:rsid w:val="00BC6D06"/>
    <w:rsid w:val="00BC6E23"/>
    <w:rsid w:val="00BC6E80"/>
    <w:rsid w:val="00BC6F42"/>
    <w:rsid w:val="00BC6FCE"/>
    <w:rsid w:val="00BC7089"/>
    <w:rsid w:val="00BC71FA"/>
    <w:rsid w:val="00BC77D3"/>
    <w:rsid w:val="00BC78C1"/>
    <w:rsid w:val="00BC79F9"/>
    <w:rsid w:val="00BC7A3F"/>
    <w:rsid w:val="00BC7A78"/>
    <w:rsid w:val="00BC7CC9"/>
    <w:rsid w:val="00BC7DCD"/>
    <w:rsid w:val="00BC7EB5"/>
    <w:rsid w:val="00BC7EDF"/>
    <w:rsid w:val="00BC7F11"/>
    <w:rsid w:val="00BD00FD"/>
    <w:rsid w:val="00BD057F"/>
    <w:rsid w:val="00BD08D1"/>
    <w:rsid w:val="00BD0ACA"/>
    <w:rsid w:val="00BD0BE0"/>
    <w:rsid w:val="00BD1350"/>
    <w:rsid w:val="00BD146B"/>
    <w:rsid w:val="00BD15E9"/>
    <w:rsid w:val="00BD163B"/>
    <w:rsid w:val="00BD16C9"/>
    <w:rsid w:val="00BD1E03"/>
    <w:rsid w:val="00BD2011"/>
    <w:rsid w:val="00BD269F"/>
    <w:rsid w:val="00BD2929"/>
    <w:rsid w:val="00BD2E94"/>
    <w:rsid w:val="00BD3166"/>
    <w:rsid w:val="00BD3183"/>
    <w:rsid w:val="00BD3376"/>
    <w:rsid w:val="00BD348C"/>
    <w:rsid w:val="00BD361B"/>
    <w:rsid w:val="00BD3741"/>
    <w:rsid w:val="00BD38C4"/>
    <w:rsid w:val="00BD39DE"/>
    <w:rsid w:val="00BD3D7E"/>
    <w:rsid w:val="00BD43BA"/>
    <w:rsid w:val="00BD43E0"/>
    <w:rsid w:val="00BD454A"/>
    <w:rsid w:val="00BD4674"/>
    <w:rsid w:val="00BD47B3"/>
    <w:rsid w:val="00BD4946"/>
    <w:rsid w:val="00BD4A2A"/>
    <w:rsid w:val="00BD4A82"/>
    <w:rsid w:val="00BD4CE6"/>
    <w:rsid w:val="00BD50FC"/>
    <w:rsid w:val="00BD527E"/>
    <w:rsid w:val="00BD5339"/>
    <w:rsid w:val="00BD54DA"/>
    <w:rsid w:val="00BD55B6"/>
    <w:rsid w:val="00BD55FE"/>
    <w:rsid w:val="00BD5942"/>
    <w:rsid w:val="00BD5A52"/>
    <w:rsid w:val="00BD5B0D"/>
    <w:rsid w:val="00BD5B37"/>
    <w:rsid w:val="00BD5B4D"/>
    <w:rsid w:val="00BD5D64"/>
    <w:rsid w:val="00BD5EFA"/>
    <w:rsid w:val="00BD6106"/>
    <w:rsid w:val="00BD6208"/>
    <w:rsid w:val="00BD6AB0"/>
    <w:rsid w:val="00BD6B17"/>
    <w:rsid w:val="00BD6B70"/>
    <w:rsid w:val="00BD6B81"/>
    <w:rsid w:val="00BD6C59"/>
    <w:rsid w:val="00BD6CE1"/>
    <w:rsid w:val="00BD6D37"/>
    <w:rsid w:val="00BD6DED"/>
    <w:rsid w:val="00BD6E26"/>
    <w:rsid w:val="00BD6EB7"/>
    <w:rsid w:val="00BD6F08"/>
    <w:rsid w:val="00BD6F90"/>
    <w:rsid w:val="00BD700C"/>
    <w:rsid w:val="00BD7230"/>
    <w:rsid w:val="00BD7320"/>
    <w:rsid w:val="00BD73C1"/>
    <w:rsid w:val="00BD7422"/>
    <w:rsid w:val="00BD75A4"/>
    <w:rsid w:val="00BD763B"/>
    <w:rsid w:val="00BD76EC"/>
    <w:rsid w:val="00BD76F8"/>
    <w:rsid w:val="00BD77BE"/>
    <w:rsid w:val="00BD77D5"/>
    <w:rsid w:val="00BD7C4D"/>
    <w:rsid w:val="00BD7D57"/>
    <w:rsid w:val="00BD7DCF"/>
    <w:rsid w:val="00BD7F0B"/>
    <w:rsid w:val="00BE00B1"/>
    <w:rsid w:val="00BE0506"/>
    <w:rsid w:val="00BE07C4"/>
    <w:rsid w:val="00BE08DD"/>
    <w:rsid w:val="00BE1110"/>
    <w:rsid w:val="00BE1330"/>
    <w:rsid w:val="00BE144F"/>
    <w:rsid w:val="00BE17AE"/>
    <w:rsid w:val="00BE17DC"/>
    <w:rsid w:val="00BE1B5B"/>
    <w:rsid w:val="00BE1D67"/>
    <w:rsid w:val="00BE1FC9"/>
    <w:rsid w:val="00BE203C"/>
    <w:rsid w:val="00BE21F9"/>
    <w:rsid w:val="00BE22FB"/>
    <w:rsid w:val="00BE2480"/>
    <w:rsid w:val="00BE24D6"/>
    <w:rsid w:val="00BE2514"/>
    <w:rsid w:val="00BE265E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2F45"/>
    <w:rsid w:val="00BE2F6F"/>
    <w:rsid w:val="00BE3048"/>
    <w:rsid w:val="00BE304F"/>
    <w:rsid w:val="00BE35FB"/>
    <w:rsid w:val="00BE3758"/>
    <w:rsid w:val="00BE3863"/>
    <w:rsid w:val="00BE396E"/>
    <w:rsid w:val="00BE3A43"/>
    <w:rsid w:val="00BE3B31"/>
    <w:rsid w:val="00BE3B48"/>
    <w:rsid w:val="00BE3B7B"/>
    <w:rsid w:val="00BE3BDD"/>
    <w:rsid w:val="00BE3D20"/>
    <w:rsid w:val="00BE3E55"/>
    <w:rsid w:val="00BE404A"/>
    <w:rsid w:val="00BE441E"/>
    <w:rsid w:val="00BE4834"/>
    <w:rsid w:val="00BE485A"/>
    <w:rsid w:val="00BE48A8"/>
    <w:rsid w:val="00BE48F9"/>
    <w:rsid w:val="00BE4A1D"/>
    <w:rsid w:val="00BE4BB0"/>
    <w:rsid w:val="00BE4C27"/>
    <w:rsid w:val="00BE4C6C"/>
    <w:rsid w:val="00BE4CB9"/>
    <w:rsid w:val="00BE4E70"/>
    <w:rsid w:val="00BE4F63"/>
    <w:rsid w:val="00BE504D"/>
    <w:rsid w:val="00BE519A"/>
    <w:rsid w:val="00BE5301"/>
    <w:rsid w:val="00BE554B"/>
    <w:rsid w:val="00BE5C37"/>
    <w:rsid w:val="00BE5E65"/>
    <w:rsid w:val="00BE5E96"/>
    <w:rsid w:val="00BE607B"/>
    <w:rsid w:val="00BE60A9"/>
    <w:rsid w:val="00BE6136"/>
    <w:rsid w:val="00BE619C"/>
    <w:rsid w:val="00BE623C"/>
    <w:rsid w:val="00BE6328"/>
    <w:rsid w:val="00BE6671"/>
    <w:rsid w:val="00BE6677"/>
    <w:rsid w:val="00BE667B"/>
    <w:rsid w:val="00BE6833"/>
    <w:rsid w:val="00BE6860"/>
    <w:rsid w:val="00BE6919"/>
    <w:rsid w:val="00BE6AA0"/>
    <w:rsid w:val="00BE6CDC"/>
    <w:rsid w:val="00BE6D9C"/>
    <w:rsid w:val="00BE6E9C"/>
    <w:rsid w:val="00BE7081"/>
    <w:rsid w:val="00BE7101"/>
    <w:rsid w:val="00BE7136"/>
    <w:rsid w:val="00BE71A5"/>
    <w:rsid w:val="00BE73CC"/>
    <w:rsid w:val="00BE748A"/>
    <w:rsid w:val="00BE7947"/>
    <w:rsid w:val="00BE7A2F"/>
    <w:rsid w:val="00BE7AA7"/>
    <w:rsid w:val="00BE7D6D"/>
    <w:rsid w:val="00BE7E08"/>
    <w:rsid w:val="00BF001E"/>
    <w:rsid w:val="00BF014B"/>
    <w:rsid w:val="00BF014C"/>
    <w:rsid w:val="00BF0404"/>
    <w:rsid w:val="00BF06EA"/>
    <w:rsid w:val="00BF06EE"/>
    <w:rsid w:val="00BF0927"/>
    <w:rsid w:val="00BF0AEB"/>
    <w:rsid w:val="00BF0B34"/>
    <w:rsid w:val="00BF0BF9"/>
    <w:rsid w:val="00BF0E06"/>
    <w:rsid w:val="00BF0E10"/>
    <w:rsid w:val="00BF12A8"/>
    <w:rsid w:val="00BF1383"/>
    <w:rsid w:val="00BF15B9"/>
    <w:rsid w:val="00BF15E8"/>
    <w:rsid w:val="00BF1753"/>
    <w:rsid w:val="00BF183D"/>
    <w:rsid w:val="00BF191C"/>
    <w:rsid w:val="00BF1A39"/>
    <w:rsid w:val="00BF1AA0"/>
    <w:rsid w:val="00BF1E96"/>
    <w:rsid w:val="00BF1F79"/>
    <w:rsid w:val="00BF2148"/>
    <w:rsid w:val="00BF218A"/>
    <w:rsid w:val="00BF23EA"/>
    <w:rsid w:val="00BF247A"/>
    <w:rsid w:val="00BF2517"/>
    <w:rsid w:val="00BF2619"/>
    <w:rsid w:val="00BF2727"/>
    <w:rsid w:val="00BF2847"/>
    <w:rsid w:val="00BF294B"/>
    <w:rsid w:val="00BF2998"/>
    <w:rsid w:val="00BF2C02"/>
    <w:rsid w:val="00BF2C7C"/>
    <w:rsid w:val="00BF2E5D"/>
    <w:rsid w:val="00BF2F78"/>
    <w:rsid w:val="00BF3027"/>
    <w:rsid w:val="00BF3331"/>
    <w:rsid w:val="00BF33FE"/>
    <w:rsid w:val="00BF3481"/>
    <w:rsid w:val="00BF34A0"/>
    <w:rsid w:val="00BF35BC"/>
    <w:rsid w:val="00BF35CE"/>
    <w:rsid w:val="00BF3621"/>
    <w:rsid w:val="00BF36D7"/>
    <w:rsid w:val="00BF36EC"/>
    <w:rsid w:val="00BF377D"/>
    <w:rsid w:val="00BF3818"/>
    <w:rsid w:val="00BF3C31"/>
    <w:rsid w:val="00BF3D0B"/>
    <w:rsid w:val="00BF423D"/>
    <w:rsid w:val="00BF440E"/>
    <w:rsid w:val="00BF45A0"/>
    <w:rsid w:val="00BF4830"/>
    <w:rsid w:val="00BF48C7"/>
    <w:rsid w:val="00BF4932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4B4"/>
    <w:rsid w:val="00BF58A5"/>
    <w:rsid w:val="00BF5911"/>
    <w:rsid w:val="00BF5A0E"/>
    <w:rsid w:val="00BF5AF9"/>
    <w:rsid w:val="00BF5F4A"/>
    <w:rsid w:val="00BF5FE5"/>
    <w:rsid w:val="00BF608F"/>
    <w:rsid w:val="00BF60CF"/>
    <w:rsid w:val="00BF64E8"/>
    <w:rsid w:val="00BF660D"/>
    <w:rsid w:val="00BF6680"/>
    <w:rsid w:val="00BF691E"/>
    <w:rsid w:val="00BF69EF"/>
    <w:rsid w:val="00BF6B90"/>
    <w:rsid w:val="00BF6D39"/>
    <w:rsid w:val="00BF6FEE"/>
    <w:rsid w:val="00BF71D2"/>
    <w:rsid w:val="00BF733B"/>
    <w:rsid w:val="00BF73F8"/>
    <w:rsid w:val="00BF745D"/>
    <w:rsid w:val="00BF7892"/>
    <w:rsid w:val="00BF7B91"/>
    <w:rsid w:val="00C000F2"/>
    <w:rsid w:val="00C00361"/>
    <w:rsid w:val="00C004E1"/>
    <w:rsid w:val="00C006A6"/>
    <w:rsid w:val="00C0097A"/>
    <w:rsid w:val="00C00A88"/>
    <w:rsid w:val="00C00F38"/>
    <w:rsid w:val="00C01286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4E7"/>
    <w:rsid w:val="00C024F9"/>
    <w:rsid w:val="00C025C2"/>
    <w:rsid w:val="00C027A4"/>
    <w:rsid w:val="00C02881"/>
    <w:rsid w:val="00C02A91"/>
    <w:rsid w:val="00C02BB2"/>
    <w:rsid w:val="00C02FE6"/>
    <w:rsid w:val="00C03244"/>
    <w:rsid w:val="00C034E0"/>
    <w:rsid w:val="00C03666"/>
    <w:rsid w:val="00C03876"/>
    <w:rsid w:val="00C038AA"/>
    <w:rsid w:val="00C03996"/>
    <w:rsid w:val="00C03B64"/>
    <w:rsid w:val="00C04218"/>
    <w:rsid w:val="00C04390"/>
    <w:rsid w:val="00C043AB"/>
    <w:rsid w:val="00C046DB"/>
    <w:rsid w:val="00C047A4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F3F"/>
    <w:rsid w:val="00C06397"/>
    <w:rsid w:val="00C067D0"/>
    <w:rsid w:val="00C069C3"/>
    <w:rsid w:val="00C06D44"/>
    <w:rsid w:val="00C07253"/>
    <w:rsid w:val="00C0736D"/>
    <w:rsid w:val="00C07594"/>
    <w:rsid w:val="00C07696"/>
    <w:rsid w:val="00C076C3"/>
    <w:rsid w:val="00C07757"/>
    <w:rsid w:val="00C07831"/>
    <w:rsid w:val="00C07B33"/>
    <w:rsid w:val="00C07B49"/>
    <w:rsid w:val="00C07BAC"/>
    <w:rsid w:val="00C07EA2"/>
    <w:rsid w:val="00C07F3A"/>
    <w:rsid w:val="00C07F5B"/>
    <w:rsid w:val="00C10519"/>
    <w:rsid w:val="00C10793"/>
    <w:rsid w:val="00C10C2B"/>
    <w:rsid w:val="00C10D91"/>
    <w:rsid w:val="00C1114F"/>
    <w:rsid w:val="00C11167"/>
    <w:rsid w:val="00C111A9"/>
    <w:rsid w:val="00C114A7"/>
    <w:rsid w:val="00C11916"/>
    <w:rsid w:val="00C11933"/>
    <w:rsid w:val="00C11A04"/>
    <w:rsid w:val="00C11A43"/>
    <w:rsid w:val="00C11A50"/>
    <w:rsid w:val="00C11C52"/>
    <w:rsid w:val="00C11E56"/>
    <w:rsid w:val="00C11F50"/>
    <w:rsid w:val="00C120D0"/>
    <w:rsid w:val="00C1219E"/>
    <w:rsid w:val="00C12357"/>
    <w:rsid w:val="00C1235A"/>
    <w:rsid w:val="00C123FB"/>
    <w:rsid w:val="00C12531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3C0"/>
    <w:rsid w:val="00C134DA"/>
    <w:rsid w:val="00C13A18"/>
    <w:rsid w:val="00C13D02"/>
    <w:rsid w:val="00C13DA2"/>
    <w:rsid w:val="00C13DC7"/>
    <w:rsid w:val="00C13F48"/>
    <w:rsid w:val="00C140D4"/>
    <w:rsid w:val="00C141A9"/>
    <w:rsid w:val="00C142AE"/>
    <w:rsid w:val="00C142C0"/>
    <w:rsid w:val="00C1453F"/>
    <w:rsid w:val="00C14883"/>
    <w:rsid w:val="00C148B5"/>
    <w:rsid w:val="00C14BA7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20D"/>
    <w:rsid w:val="00C173BF"/>
    <w:rsid w:val="00C1748A"/>
    <w:rsid w:val="00C1751B"/>
    <w:rsid w:val="00C17693"/>
    <w:rsid w:val="00C1778F"/>
    <w:rsid w:val="00C177EE"/>
    <w:rsid w:val="00C1787B"/>
    <w:rsid w:val="00C17A8C"/>
    <w:rsid w:val="00C17AB7"/>
    <w:rsid w:val="00C17ABE"/>
    <w:rsid w:val="00C17C65"/>
    <w:rsid w:val="00C17EF3"/>
    <w:rsid w:val="00C17FDF"/>
    <w:rsid w:val="00C17FF5"/>
    <w:rsid w:val="00C202E2"/>
    <w:rsid w:val="00C2030C"/>
    <w:rsid w:val="00C204C2"/>
    <w:rsid w:val="00C207F4"/>
    <w:rsid w:val="00C20AF0"/>
    <w:rsid w:val="00C20B40"/>
    <w:rsid w:val="00C20FF6"/>
    <w:rsid w:val="00C210E1"/>
    <w:rsid w:val="00C210FF"/>
    <w:rsid w:val="00C21286"/>
    <w:rsid w:val="00C21314"/>
    <w:rsid w:val="00C21383"/>
    <w:rsid w:val="00C21416"/>
    <w:rsid w:val="00C21554"/>
    <w:rsid w:val="00C21752"/>
    <w:rsid w:val="00C21954"/>
    <w:rsid w:val="00C21A86"/>
    <w:rsid w:val="00C21BD0"/>
    <w:rsid w:val="00C21DE6"/>
    <w:rsid w:val="00C22207"/>
    <w:rsid w:val="00C22246"/>
    <w:rsid w:val="00C22420"/>
    <w:rsid w:val="00C2254E"/>
    <w:rsid w:val="00C22657"/>
    <w:rsid w:val="00C22765"/>
    <w:rsid w:val="00C2279D"/>
    <w:rsid w:val="00C2291C"/>
    <w:rsid w:val="00C229F5"/>
    <w:rsid w:val="00C22A5B"/>
    <w:rsid w:val="00C22B5B"/>
    <w:rsid w:val="00C22BF3"/>
    <w:rsid w:val="00C23036"/>
    <w:rsid w:val="00C23145"/>
    <w:rsid w:val="00C23235"/>
    <w:rsid w:val="00C23482"/>
    <w:rsid w:val="00C23765"/>
    <w:rsid w:val="00C237B9"/>
    <w:rsid w:val="00C23902"/>
    <w:rsid w:val="00C239BD"/>
    <w:rsid w:val="00C23A18"/>
    <w:rsid w:val="00C23AD4"/>
    <w:rsid w:val="00C23C09"/>
    <w:rsid w:val="00C23C78"/>
    <w:rsid w:val="00C23D05"/>
    <w:rsid w:val="00C23E5B"/>
    <w:rsid w:val="00C23EF8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50D9"/>
    <w:rsid w:val="00C256E4"/>
    <w:rsid w:val="00C25E13"/>
    <w:rsid w:val="00C25E22"/>
    <w:rsid w:val="00C261A2"/>
    <w:rsid w:val="00C26470"/>
    <w:rsid w:val="00C267CB"/>
    <w:rsid w:val="00C26AEB"/>
    <w:rsid w:val="00C2701B"/>
    <w:rsid w:val="00C27235"/>
    <w:rsid w:val="00C2733C"/>
    <w:rsid w:val="00C27497"/>
    <w:rsid w:val="00C278CF"/>
    <w:rsid w:val="00C27B16"/>
    <w:rsid w:val="00C27BEC"/>
    <w:rsid w:val="00C27D83"/>
    <w:rsid w:val="00C27E85"/>
    <w:rsid w:val="00C302B1"/>
    <w:rsid w:val="00C302E2"/>
    <w:rsid w:val="00C3092E"/>
    <w:rsid w:val="00C30B56"/>
    <w:rsid w:val="00C30CA1"/>
    <w:rsid w:val="00C30D6A"/>
    <w:rsid w:val="00C30F39"/>
    <w:rsid w:val="00C30FA2"/>
    <w:rsid w:val="00C310CC"/>
    <w:rsid w:val="00C31253"/>
    <w:rsid w:val="00C31326"/>
    <w:rsid w:val="00C313C1"/>
    <w:rsid w:val="00C31430"/>
    <w:rsid w:val="00C315E0"/>
    <w:rsid w:val="00C319B0"/>
    <w:rsid w:val="00C31A5D"/>
    <w:rsid w:val="00C31B67"/>
    <w:rsid w:val="00C31BAD"/>
    <w:rsid w:val="00C31BD3"/>
    <w:rsid w:val="00C31DDD"/>
    <w:rsid w:val="00C31F31"/>
    <w:rsid w:val="00C323B4"/>
    <w:rsid w:val="00C3254F"/>
    <w:rsid w:val="00C3275F"/>
    <w:rsid w:val="00C32AAE"/>
    <w:rsid w:val="00C3300A"/>
    <w:rsid w:val="00C330F0"/>
    <w:rsid w:val="00C332F7"/>
    <w:rsid w:val="00C33324"/>
    <w:rsid w:val="00C334A7"/>
    <w:rsid w:val="00C33682"/>
    <w:rsid w:val="00C336EA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FFA"/>
    <w:rsid w:val="00C35251"/>
    <w:rsid w:val="00C35397"/>
    <w:rsid w:val="00C35688"/>
    <w:rsid w:val="00C35816"/>
    <w:rsid w:val="00C35980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2D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06"/>
    <w:rsid w:val="00C37C44"/>
    <w:rsid w:val="00C37C7F"/>
    <w:rsid w:val="00C37F8D"/>
    <w:rsid w:val="00C40036"/>
    <w:rsid w:val="00C40165"/>
    <w:rsid w:val="00C405AC"/>
    <w:rsid w:val="00C406BD"/>
    <w:rsid w:val="00C409F4"/>
    <w:rsid w:val="00C40A61"/>
    <w:rsid w:val="00C40F9B"/>
    <w:rsid w:val="00C41427"/>
    <w:rsid w:val="00C41456"/>
    <w:rsid w:val="00C415E1"/>
    <w:rsid w:val="00C41825"/>
    <w:rsid w:val="00C41844"/>
    <w:rsid w:val="00C41A56"/>
    <w:rsid w:val="00C41B52"/>
    <w:rsid w:val="00C41DED"/>
    <w:rsid w:val="00C41E58"/>
    <w:rsid w:val="00C42525"/>
    <w:rsid w:val="00C42A7C"/>
    <w:rsid w:val="00C42E1B"/>
    <w:rsid w:val="00C42E54"/>
    <w:rsid w:val="00C42F2B"/>
    <w:rsid w:val="00C431DC"/>
    <w:rsid w:val="00C432E7"/>
    <w:rsid w:val="00C433A3"/>
    <w:rsid w:val="00C4387E"/>
    <w:rsid w:val="00C4391F"/>
    <w:rsid w:val="00C43B8E"/>
    <w:rsid w:val="00C43E5D"/>
    <w:rsid w:val="00C44010"/>
    <w:rsid w:val="00C44118"/>
    <w:rsid w:val="00C44140"/>
    <w:rsid w:val="00C44306"/>
    <w:rsid w:val="00C44425"/>
    <w:rsid w:val="00C444D8"/>
    <w:rsid w:val="00C44542"/>
    <w:rsid w:val="00C44622"/>
    <w:rsid w:val="00C447B7"/>
    <w:rsid w:val="00C44973"/>
    <w:rsid w:val="00C44AA3"/>
    <w:rsid w:val="00C44D3F"/>
    <w:rsid w:val="00C44F71"/>
    <w:rsid w:val="00C45131"/>
    <w:rsid w:val="00C452AC"/>
    <w:rsid w:val="00C454EC"/>
    <w:rsid w:val="00C45695"/>
    <w:rsid w:val="00C458CB"/>
    <w:rsid w:val="00C4595B"/>
    <w:rsid w:val="00C459B1"/>
    <w:rsid w:val="00C45A1B"/>
    <w:rsid w:val="00C45D3A"/>
    <w:rsid w:val="00C45DFF"/>
    <w:rsid w:val="00C45F7E"/>
    <w:rsid w:val="00C460A7"/>
    <w:rsid w:val="00C461A8"/>
    <w:rsid w:val="00C4622D"/>
    <w:rsid w:val="00C462EF"/>
    <w:rsid w:val="00C46518"/>
    <w:rsid w:val="00C4656A"/>
    <w:rsid w:val="00C465D4"/>
    <w:rsid w:val="00C4689D"/>
    <w:rsid w:val="00C46965"/>
    <w:rsid w:val="00C469D8"/>
    <w:rsid w:val="00C46B66"/>
    <w:rsid w:val="00C46E51"/>
    <w:rsid w:val="00C46FEE"/>
    <w:rsid w:val="00C4701E"/>
    <w:rsid w:val="00C471B8"/>
    <w:rsid w:val="00C471BF"/>
    <w:rsid w:val="00C4726B"/>
    <w:rsid w:val="00C47355"/>
    <w:rsid w:val="00C47384"/>
    <w:rsid w:val="00C4799A"/>
    <w:rsid w:val="00C479BB"/>
    <w:rsid w:val="00C47A6B"/>
    <w:rsid w:val="00C47A7A"/>
    <w:rsid w:val="00C47CE7"/>
    <w:rsid w:val="00C47EAC"/>
    <w:rsid w:val="00C5025B"/>
    <w:rsid w:val="00C5038F"/>
    <w:rsid w:val="00C504D4"/>
    <w:rsid w:val="00C504F7"/>
    <w:rsid w:val="00C5051C"/>
    <w:rsid w:val="00C50549"/>
    <w:rsid w:val="00C50758"/>
    <w:rsid w:val="00C507C7"/>
    <w:rsid w:val="00C50AA2"/>
    <w:rsid w:val="00C50B0C"/>
    <w:rsid w:val="00C50B98"/>
    <w:rsid w:val="00C50E23"/>
    <w:rsid w:val="00C50F40"/>
    <w:rsid w:val="00C51395"/>
    <w:rsid w:val="00C5177D"/>
    <w:rsid w:val="00C51A84"/>
    <w:rsid w:val="00C51B2F"/>
    <w:rsid w:val="00C51B5B"/>
    <w:rsid w:val="00C51BD6"/>
    <w:rsid w:val="00C51D5C"/>
    <w:rsid w:val="00C52342"/>
    <w:rsid w:val="00C52363"/>
    <w:rsid w:val="00C523D0"/>
    <w:rsid w:val="00C52D20"/>
    <w:rsid w:val="00C52D8B"/>
    <w:rsid w:val="00C52DD0"/>
    <w:rsid w:val="00C52F76"/>
    <w:rsid w:val="00C52F98"/>
    <w:rsid w:val="00C53001"/>
    <w:rsid w:val="00C53051"/>
    <w:rsid w:val="00C53091"/>
    <w:rsid w:val="00C531FD"/>
    <w:rsid w:val="00C53206"/>
    <w:rsid w:val="00C532A9"/>
    <w:rsid w:val="00C53429"/>
    <w:rsid w:val="00C538D0"/>
    <w:rsid w:val="00C53DE5"/>
    <w:rsid w:val="00C5443B"/>
    <w:rsid w:val="00C544F6"/>
    <w:rsid w:val="00C54507"/>
    <w:rsid w:val="00C54580"/>
    <w:rsid w:val="00C54591"/>
    <w:rsid w:val="00C54854"/>
    <w:rsid w:val="00C54AD9"/>
    <w:rsid w:val="00C54EC4"/>
    <w:rsid w:val="00C5501B"/>
    <w:rsid w:val="00C550A9"/>
    <w:rsid w:val="00C550F5"/>
    <w:rsid w:val="00C551C8"/>
    <w:rsid w:val="00C5536D"/>
    <w:rsid w:val="00C5558D"/>
    <w:rsid w:val="00C5584C"/>
    <w:rsid w:val="00C5592E"/>
    <w:rsid w:val="00C55969"/>
    <w:rsid w:val="00C55ADC"/>
    <w:rsid w:val="00C55DC8"/>
    <w:rsid w:val="00C55DE5"/>
    <w:rsid w:val="00C562BE"/>
    <w:rsid w:val="00C563F8"/>
    <w:rsid w:val="00C564CD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5A2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28F"/>
    <w:rsid w:val="00C604E8"/>
    <w:rsid w:val="00C60501"/>
    <w:rsid w:val="00C60542"/>
    <w:rsid w:val="00C60785"/>
    <w:rsid w:val="00C60A37"/>
    <w:rsid w:val="00C60E65"/>
    <w:rsid w:val="00C61282"/>
    <w:rsid w:val="00C6158A"/>
    <w:rsid w:val="00C615A4"/>
    <w:rsid w:val="00C615DB"/>
    <w:rsid w:val="00C61637"/>
    <w:rsid w:val="00C61646"/>
    <w:rsid w:val="00C617C2"/>
    <w:rsid w:val="00C61A91"/>
    <w:rsid w:val="00C61D1D"/>
    <w:rsid w:val="00C61DFE"/>
    <w:rsid w:val="00C621CA"/>
    <w:rsid w:val="00C62264"/>
    <w:rsid w:val="00C62280"/>
    <w:rsid w:val="00C622F5"/>
    <w:rsid w:val="00C622F8"/>
    <w:rsid w:val="00C624AB"/>
    <w:rsid w:val="00C624C5"/>
    <w:rsid w:val="00C624FE"/>
    <w:rsid w:val="00C625A4"/>
    <w:rsid w:val="00C62868"/>
    <w:rsid w:val="00C62924"/>
    <w:rsid w:val="00C6296B"/>
    <w:rsid w:val="00C62974"/>
    <w:rsid w:val="00C62AF6"/>
    <w:rsid w:val="00C62C05"/>
    <w:rsid w:val="00C62F1A"/>
    <w:rsid w:val="00C62F95"/>
    <w:rsid w:val="00C63070"/>
    <w:rsid w:val="00C6316C"/>
    <w:rsid w:val="00C63303"/>
    <w:rsid w:val="00C6364A"/>
    <w:rsid w:val="00C63726"/>
    <w:rsid w:val="00C638DD"/>
    <w:rsid w:val="00C63A1C"/>
    <w:rsid w:val="00C63B8C"/>
    <w:rsid w:val="00C63E54"/>
    <w:rsid w:val="00C64041"/>
    <w:rsid w:val="00C642B6"/>
    <w:rsid w:val="00C64487"/>
    <w:rsid w:val="00C645CD"/>
    <w:rsid w:val="00C646A3"/>
    <w:rsid w:val="00C647B2"/>
    <w:rsid w:val="00C648B8"/>
    <w:rsid w:val="00C6497B"/>
    <w:rsid w:val="00C6498B"/>
    <w:rsid w:val="00C64B14"/>
    <w:rsid w:val="00C64D93"/>
    <w:rsid w:val="00C64DC6"/>
    <w:rsid w:val="00C64EA9"/>
    <w:rsid w:val="00C64F45"/>
    <w:rsid w:val="00C650C1"/>
    <w:rsid w:val="00C651DE"/>
    <w:rsid w:val="00C65337"/>
    <w:rsid w:val="00C654C1"/>
    <w:rsid w:val="00C654ED"/>
    <w:rsid w:val="00C655BE"/>
    <w:rsid w:val="00C65610"/>
    <w:rsid w:val="00C656F1"/>
    <w:rsid w:val="00C6577C"/>
    <w:rsid w:val="00C657CD"/>
    <w:rsid w:val="00C65827"/>
    <w:rsid w:val="00C65A01"/>
    <w:rsid w:val="00C6601E"/>
    <w:rsid w:val="00C660FE"/>
    <w:rsid w:val="00C6616C"/>
    <w:rsid w:val="00C6618B"/>
    <w:rsid w:val="00C661DC"/>
    <w:rsid w:val="00C66356"/>
    <w:rsid w:val="00C66499"/>
    <w:rsid w:val="00C66690"/>
    <w:rsid w:val="00C66718"/>
    <w:rsid w:val="00C6689E"/>
    <w:rsid w:val="00C66921"/>
    <w:rsid w:val="00C66922"/>
    <w:rsid w:val="00C669BF"/>
    <w:rsid w:val="00C66BD1"/>
    <w:rsid w:val="00C66C65"/>
    <w:rsid w:val="00C66D09"/>
    <w:rsid w:val="00C67165"/>
    <w:rsid w:val="00C672B1"/>
    <w:rsid w:val="00C67859"/>
    <w:rsid w:val="00C67914"/>
    <w:rsid w:val="00C67994"/>
    <w:rsid w:val="00C679AC"/>
    <w:rsid w:val="00C67B22"/>
    <w:rsid w:val="00C67BB4"/>
    <w:rsid w:val="00C67D06"/>
    <w:rsid w:val="00C67D57"/>
    <w:rsid w:val="00C67E41"/>
    <w:rsid w:val="00C67E93"/>
    <w:rsid w:val="00C67FE9"/>
    <w:rsid w:val="00C700C1"/>
    <w:rsid w:val="00C706F0"/>
    <w:rsid w:val="00C706FD"/>
    <w:rsid w:val="00C707EB"/>
    <w:rsid w:val="00C70830"/>
    <w:rsid w:val="00C708F9"/>
    <w:rsid w:val="00C70903"/>
    <w:rsid w:val="00C7095F"/>
    <w:rsid w:val="00C709E6"/>
    <w:rsid w:val="00C70AA7"/>
    <w:rsid w:val="00C70C17"/>
    <w:rsid w:val="00C70DC7"/>
    <w:rsid w:val="00C70E88"/>
    <w:rsid w:val="00C7106F"/>
    <w:rsid w:val="00C71169"/>
    <w:rsid w:val="00C711C0"/>
    <w:rsid w:val="00C716A9"/>
    <w:rsid w:val="00C71EEF"/>
    <w:rsid w:val="00C72057"/>
    <w:rsid w:val="00C72135"/>
    <w:rsid w:val="00C72179"/>
    <w:rsid w:val="00C721A7"/>
    <w:rsid w:val="00C7243E"/>
    <w:rsid w:val="00C72510"/>
    <w:rsid w:val="00C7268B"/>
    <w:rsid w:val="00C72A69"/>
    <w:rsid w:val="00C72A7E"/>
    <w:rsid w:val="00C72BA6"/>
    <w:rsid w:val="00C73110"/>
    <w:rsid w:val="00C734BD"/>
    <w:rsid w:val="00C73704"/>
    <w:rsid w:val="00C737B0"/>
    <w:rsid w:val="00C74181"/>
    <w:rsid w:val="00C743D4"/>
    <w:rsid w:val="00C745DB"/>
    <w:rsid w:val="00C74638"/>
    <w:rsid w:val="00C7465B"/>
    <w:rsid w:val="00C74776"/>
    <w:rsid w:val="00C747C5"/>
    <w:rsid w:val="00C74817"/>
    <w:rsid w:val="00C7490B"/>
    <w:rsid w:val="00C74AEA"/>
    <w:rsid w:val="00C74BD6"/>
    <w:rsid w:val="00C74C96"/>
    <w:rsid w:val="00C74CEE"/>
    <w:rsid w:val="00C74F8D"/>
    <w:rsid w:val="00C750B2"/>
    <w:rsid w:val="00C752DA"/>
    <w:rsid w:val="00C75664"/>
    <w:rsid w:val="00C758B4"/>
    <w:rsid w:val="00C759A1"/>
    <w:rsid w:val="00C75A72"/>
    <w:rsid w:val="00C75A8B"/>
    <w:rsid w:val="00C75B95"/>
    <w:rsid w:val="00C75D7A"/>
    <w:rsid w:val="00C75E74"/>
    <w:rsid w:val="00C75E84"/>
    <w:rsid w:val="00C75F68"/>
    <w:rsid w:val="00C76028"/>
    <w:rsid w:val="00C76210"/>
    <w:rsid w:val="00C7631B"/>
    <w:rsid w:val="00C764E7"/>
    <w:rsid w:val="00C76945"/>
    <w:rsid w:val="00C76ABE"/>
    <w:rsid w:val="00C76AD1"/>
    <w:rsid w:val="00C76BEA"/>
    <w:rsid w:val="00C76ED6"/>
    <w:rsid w:val="00C76EF8"/>
    <w:rsid w:val="00C76F15"/>
    <w:rsid w:val="00C770C9"/>
    <w:rsid w:val="00C77218"/>
    <w:rsid w:val="00C77236"/>
    <w:rsid w:val="00C7748B"/>
    <w:rsid w:val="00C774AA"/>
    <w:rsid w:val="00C774EB"/>
    <w:rsid w:val="00C776EE"/>
    <w:rsid w:val="00C7776B"/>
    <w:rsid w:val="00C77B49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9DC"/>
    <w:rsid w:val="00C80AC8"/>
    <w:rsid w:val="00C80B08"/>
    <w:rsid w:val="00C80B91"/>
    <w:rsid w:val="00C80C1E"/>
    <w:rsid w:val="00C815AB"/>
    <w:rsid w:val="00C8199A"/>
    <w:rsid w:val="00C81A17"/>
    <w:rsid w:val="00C81E76"/>
    <w:rsid w:val="00C81EE6"/>
    <w:rsid w:val="00C81F16"/>
    <w:rsid w:val="00C8254D"/>
    <w:rsid w:val="00C8265C"/>
    <w:rsid w:val="00C827F6"/>
    <w:rsid w:val="00C828F5"/>
    <w:rsid w:val="00C82D74"/>
    <w:rsid w:val="00C82ED6"/>
    <w:rsid w:val="00C830C3"/>
    <w:rsid w:val="00C83136"/>
    <w:rsid w:val="00C83195"/>
    <w:rsid w:val="00C832F1"/>
    <w:rsid w:val="00C8340E"/>
    <w:rsid w:val="00C837DD"/>
    <w:rsid w:val="00C83877"/>
    <w:rsid w:val="00C83906"/>
    <w:rsid w:val="00C83AC5"/>
    <w:rsid w:val="00C83AD0"/>
    <w:rsid w:val="00C83F3E"/>
    <w:rsid w:val="00C83FB9"/>
    <w:rsid w:val="00C8474F"/>
    <w:rsid w:val="00C8498B"/>
    <w:rsid w:val="00C849A2"/>
    <w:rsid w:val="00C84F65"/>
    <w:rsid w:val="00C85029"/>
    <w:rsid w:val="00C851E0"/>
    <w:rsid w:val="00C85403"/>
    <w:rsid w:val="00C85898"/>
    <w:rsid w:val="00C85951"/>
    <w:rsid w:val="00C85953"/>
    <w:rsid w:val="00C85A01"/>
    <w:rsid w:val="00C85A09"/>
    <w:rsid w:val="00C85D16"/>
    <w:rsid w:val="00C85D8E"/>
    <w:rsid w:val="00C85DD8"/>
    <w:rsid w:val="00C85F0C"/>
    <w:rsid w:val="00C85F93"/>
    <w:rsid w:val="00C863BB"/>
    <w:rsid w:val="00C86579"/>
    <w:rsid w:val="00C865D9"/>
    <w:rsid w:val="00C86848"/>
    <w:rsid w:val="00C869AE"/>
    <w:rsid w:val="00C86AA4"/>
    <w:rsid w:val="00C86D76"/>
    <w:rsid w:val="00C86D9E"/>
    <w:rsid w:val="00C8707E"/>
    <w:rsid w:val="00C870DB"/>
    <w:rsid w:val="00C87112"/>
    <w:rsid w:val="00C8716A"/>
    <w:rsid w:val="00C87217"/>
    <w:rsid w:val="00C8740C"/>
    <w:rsid w:val="00C8773A"/>
    <w:rsid w:val="00C8776A"/>
    <w:rsid w:val="00C87861"/>
    <w:rsid w:val="00C87972"/>
    <w:rsid w:val="00C879AA"/>
    <w:rsid w:val="00C87A53"/>
    <w:rsid w:val="00C87AD2"/>
    <w:rsid w:val="00C87F19"/>
    <w:rsid w:val="00C87F83"/>
    <w:rsid w:val="00C87F86"/>
    <w:rsid w:val="00C9050F"/>
    <w:rsid w:val="00C90536"/>
    <w:rsid w:val="00C90551"/>
    <w:rsid w:val="00C90C44"/>
    <w:rsid w:val="00C90D36"/>
    <w:rsid w:val="00C9109C"/>
    <w:rsid w:val="00C910C5"/>
    <w:rsid w:val="00C9124A"/>
    <w:rsid w:val="00C913EB"/>
    <w:rsid w:val="00C9159E"/>
    <w:rsid w:val="00C919E3"/>
    <w:rsid w:val="00C91A08"/>
    <w:rsid w:val="00C91A17"/>
    <w:rsid w:val="00C91AFB"/>
    <w:rsid w:val="00C91C27"/>
    <w:rsid w:val="00C91DBA"/>
    <w:rsid w:val="00C92036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D5C"/>
    <w:rsid w:val="00C93F39"/>
    <w:rsid w:val="00C93F7B"/>
    <w:rsid w:val="00C93FC9"/>
    <w:rsid w:val="00C94095"/>
    <w:rsid w:val="00C94225"/>
    <w:rsid w:val="00C943F7"/>
    <w:rsid w:val="00C94623"/>
    <w:rsid w:val="00C9479C"/>
    <w:rsid w:val="00C94889"/>
    <w:rsid w:val="00C94AC3"/>
    <w:rsid w:val="00C94C56"/>
    <w:rsid w:val="00C94C5C"/>
    <w:rsid w:val="00C94C90"/>
    <w:rsid w:val="00C94CCA"/>
    <w:rsid w:val="00C94D62"/>
    <w:rsid w:val="00C94D69"/>
    <w:rsid w:val="00C94E3D"/>
    <w:rsid w:val="00C94F2A"/>
    <w:rsid w:val="00C94F2D"/>
    <w:rsid w:val="00C94F7B"/>
    <w:rsid w:val="00C9510C"/>
    <w:rsid w:val="00C95173"/>
    <w:rsid w:val="00C953E8"/>
    <w:rsid w:val="00C954C7"/>
    <w:rsid w:val="00C956BF"/>
    <w:rsid w:val="00C95735"/>
    <w:rsid w:val="00C9578C"/>
    <w:rsid w:val="00C959A4"/>
    <w:rsid w:val="00C96058"/>
    <w:rsid w:val="00C96320"/>
    <w:rsid w:val="00C96398"/>
    <w:rsid w:val="00C966D9"/>
    <w:rsid w:val="00C96759"/>
    <w:rsid w:val="00C96773"/>
    <w:rsid w:val="00C9680C"/>
    <w:rsid w:val="00C96A46"/>
    <w:rsid w:val="00C96BB4"/>
    <w:rsid w:val="00C96D56"/>
    <w:rsid w:val="00C96EC4"/>
    <w:rsid w:val="00C96ED1"/>
    <w:rsid w:val="00C970A9"/>
    <w:rsid w:val="00C97343"/>
    <w:rsid w:val="00C97811"/>
    <w:rsid w:val="00C978BC"/>
    <w:rsid w:val="00C979B2"/>
    <w:rsid w:val="00C97A64"/>
    <w:rsid w:val="00C97AE9"/>
    <w:rsid w:val="00C97D10"/>
    <w:rsid w:val="00C97D53"/>
    <w:rsid w:val="00C97FD0"/>
    <w:rsid w:val="00CA0187"/>
    <w:rsid w:val="00CA02AB"/>
    <w:rsid w:val="00CA0364"/>
    <w:rsid w:val="00CA04DE"/>
    <w:rsid w:val="00CA0595"/>
    <w:rsid w:val="00CA084E"/>
    <w:rsid w:val="00CA093F"/>
    <w:rsid w:val="00CA09A9"/>
    <w:rsid w:val="00CA0B9E"/>
    <w:rsid w:val="00CA0C52"/>
    <w:rsid w:val="00CA10F9"/>
    <w:rsid w:val="00CA11CB"/>
    <w:rsid w:val="00CA11D5"/>
    <w:rsid w:val="00CA1380"/>
    <w:rsid w:val="00CA141E"/>
    <w:rsid w:val="00CA17FA"/>
    <w:rsid w:val="00CA1A17"/>
    <w:rsid w:val="00CA1A7A"/>
    <w:rsid w:val="00CA1AA3"/>
    <w:rsid w:val="00CA1B6A"/>
    <w:rsid w:val="00CA1B90"/>
    <w:rsid w:val="00CA1C33"/>
    <w:rsid w:val="00CA1C34"/>
    <w:rsid w:val="00CA1C63"/>
    <w:rsid w:val="00CA1E2B"/>
    <w:rsid w:val="00CA1E5B"/>
    <w:rsid w:val="00CA1E6E"/>
    <w:rsid w:val="00CA1F8C"/>
    <w:rsid w:val="00CA1FDB"/>
    <w:rsid w:val="00CA21AA"/>
    <w:rsid w:val="00CA2201"/>
    <w:rsid w:val="00CA227F"/>
    <w:rsid w:val="00CA2554"/>
    <w:rsid w:val="00CA2674"/>
    <w:rsid w:val="00CA28AB"/>
    <w:rsid w:val="00CA2972"/>
    <w:rsid w:val="00CA2B5D"/>
    <w:rsid w:val="00CA2DA8"/>
    <w:rsid w:val="00CA325C"/>
    <w:rsid w:val="00CA3419"/>
    <w:rsid w:val="00CA34CF"/>
    <w:rsid w:val="00CA353F"/>
    <w:rsid w:val="00CA3609"/>
    <w:rsid w:val="00CA36F9"/>
    <w:rsid w:val="00CA3A29"/>
    <w:rsid w:val="00CA3D09"/>
    <w:rsid w:val="00CA3EBA"/>
    <w:rsid w:val="00CA3ED3"/>
    <w:rsid w:val="00CA3F49"/>
    <w:rsid w:val="00CA40C0"/>
    <w:rsid w:val="00CA42A7"/>
    <w:rsid w:val="00CA4484"/>
    <w:rsid w:val="00CA459F"/>
    <w:rsid w:val="00CA463D"/>
    <w:rsid w:val="00CA46CA"/>
    <w:rsid w:val="00CA4721"/>
    <w:rsid w:val="00CA47D6"/>
    <w:rsid w:val="00CA4815"/>
    <w:rsid w:val="00CA4827"/>
    <w:rsid w:val="00CA4974"/>
    <w:rsid w:val="00CA4A7C"/>
    <w:rsid w:val="00CA4A87"/>
    <w:rsid w:val="00CA4B59"/>
    <w:rsid w:val="00CA4CE4"/>
    <w:rsid w:val="00CA4DB7"/>
    <w:rsid w:val="00CA508D"/>
    <w:rsid w:val="00CA519E"/>
    <w:rsid w:val="00CA51A3"/>
    <w:rsid w:val="00CA5204"/>
    <w:rsid w:val="00CA5458"/>
    <w:rsid w:val="00CA549B"/>
    <w:rsid w:val="00CA57FA"/>
    <w:rsid w:val="00CA59E8"/>
    <w:rsid w:val="00CA5DA9"/>
    <w:rsid w:val="00CA63A4"/>
    <w:rsid w:val="00CA6421"/>
    <w:rsid w:val="00CA64AE"/>
    <w:rsid w:val="00CA66A4"/>
    <w:rsid w:val="00CA66BF"/>
    <w:rsid w:val="00CA671A"/>
    <w:rsid w:val="00CA68A1"/>
    <w:rsid w:val="00CA68E5"/>
    <w:rsid w:val="00CA69D3"/>
    <w:rsid w:val="00CA6B0E"/>
    <w:rsid w:val="00CA6DEC"/>
    <w:rsid w:val="00CA6FF9"/>
    <w:rsid w:val="00CA71F0"/>
    <w:rsid w:val="00CA7422"/>
    <w:rsid w:val="00CA75E5"/>
    <w:rsid w:val="00CA75E7"/>
    <w:rsid w:val="00CA781F"/>
    <w:rsid w:val="00CA79BB"/>
    <w:rsid w:val="00CA7A5A"/>
    <w:rsid w:val="00CA7DD7"/>
    <w:rsid w:val="00CA7F2A"/>
    <w:rsid w:val="00CA7F4B"/>
    <w:rsid w:val="00CA7F94"/>
    <w:rsid w:val="00CB006A"/>
    <w:rsid w:val="00CB018C"/>
    <w:rsid w:val="00CB024D"/>
    <w:rsid w:val="00CB0509"/>
    <w:rsid w:val="00CB0D70"/>
    <w:rsid w:val="00CB0F41"/>
    <w:rsid w:val="00CB10DA"/>
    <w:rsid w:val="00CB1149"/>
    <w:rsid w:val="00CB11AD"/>
    <w:rsid w:val="00CB14EE"/>
    <w:rsid w:val="00CB15C7"/>
    <w:rsid w:val="00CB167E"/>
    <w:rsid w:val="00CB17C6"/>
    <w:rsid w:val="00CB180B"/>
    <w:rsid w:val="00CB19C0"/>
    <w:rsid w:val="00CB1BE0"/>
    <w:rsid w:val="00CB1D63"/>
    <w:rsid w:val="00CB1E1F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996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29"/>
    <w:rsid w:val="00CB4B87"/>
    <w:rsid w:val="00CB504E"/>
    <w:rsid w:val="00CB52C7"/>
    <w:rsid w:val="00CB543D"/>
    <w:rsid w:val="00CB5569"/>
    <w:rsid w:val="00CB55EC"/>
    <w:rsid w:val="00CB579E"/>
    <w:rsid w:val="00CB58D4"/>
    <w:rsid w:val="00CB5BB6"/>
    <w:rsid w:val="00CB5C83"/>
    <w:rsid w:val="00CB5C8A"/>
    <w:rsid w:val="00CB5D65"/>
    <w:rsid w:val="00CB5EC8"/>
    <w:rsid w:val="00CB61D9"/>
    <w:rsid w:val="00CB61EA"/>
    <w:rsid w:val="00CB6394"/>
    <w:rsid w:val="00CB63E7"/>
    <w:rsid w:val="00CB6472"/>
    <w:rsid w:val="00CB65EF"/>
    <w:rsid w:val="00CB680B"/>
    <w:rsid w:val="00CB6B1A"/>
    <w:rsid w:val="00CB6B98"/>
    <w:rsid w:val="00CB6CB2"/>
    <w:rsid w:val="00CB6F36"/>
    <w:rsid w:val="00CB70CC"/>
    <w:rsid w:val="00CB71C5"/>
    <w:rsid w:val="00CB71C8"/>
    <w:rsid w:val="00CB75F5"/>
    <w:rsid w:val="00CB771E"/>
    <w:rsid w:val="00CB7734"/>
    <w:rsid w:val="00CB7763"/>
    <w:rsid w:val="00CB793F"/>
    <w:rsid w:val="00CB7945"/>
    <w:rsid w:val="00CB7A0E"/>
    <w:rsid w:val="00CB7AE8"/>
    <w:rsid w:val="00CB7C17"/>
    <w:rsid w:val="00CB7C71"/>
    <w:rsid w:val="00CB7D6B"/>
    <w:rsid w:val="00CB7F82"/>
    <w:rsid w:val="00CB7FAC"/>
    <w:rsid w:val="00CC018C"/>
    <w:rsid w:val="00CC025E"/>
    <w:rsid w:val="00CC046D"/>
    <w:rsid w:val="00CC0598"/>
    <w:rsid w:val="00CC07B8"/>
    <w:rsid w:val="00CC0859"/>
    <w:rsid w:val="00CC0868"/>
    <w:rsid w:val="00CC09FF"/>
    <w:rsid w:val="00CC0A0B"/>
    <w:rsid w:val="00CC0BD9"/>
    <w:rsid w:val="00CC0DD7"/>
    <w:rsid w:val="00CC1063"/>
    <w:rsid w:val="00CC1216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B79"/>
    <w:rsid w:val="00CC1CC1"/>
    <w:rsid w:val="00CC1E88"/>
    <w:rsid w:val="00CC1FB3"/>
    <w:rsid w:val="00CC24E2"/>
    <w:rsid w:val="00CC250C"/>
    <w:rsid w:val="00CC25CA"/>
    <w:rsid w:val="00CC26D4"/>
    <w:rsid w:val="00CC277C"/>
    <w:rsid w:val="00CC2937"/>
    <w:rsid w:val="00CC2B11"/>
    <w:rsid w:val="00CC2B16"/>
    <w:rsid w:val="00CC2D44"/>
    <w:rsid w:val="00CC2E16"/>
    <w:rsid w:val="00CC2ED9"/>
    <w:rsid w:val="00CC3121"/>
    <w:rsid w:val="00CC32DB"/>
    <w:rsid w:val="00CC3441"/>
    <w:rsid w:val="00CC373E"/>
    <w:rsid w:val="00CC380C"/>
    <w:rsid w:val="00CC3BED"/>
    <w:rsid w:val="00CC3F2D"/>
    <w:rsid w:val="00CC477C"/>
    <w:rsid w:val="00CC494F"/>
    <w:rsid w:val="00CC509B"/>
    <w:rsid w:val="00CC50BD"/>
    <w:rsid w:val="00CC513D"/>
    <w:rsid w:val="00CC516F"/>
    <w:rsid w:val="00CC5235"/>
    <w:rsid w:val="00CC566C"/>
    <w:rsid w:val="00CC56D3"/>
    <w:rsid w:val="00CC57A3"/>
    <w:rsid w:val="00CC5921"/>
    <w:rsid w:val="00CC5CFA"/>
    <w:rsid w:val="00CC5D98"/>
    <w:rsid w:val="00CC5E8A"/>
    <w:rsid w:val="00CC5F3F"/>
    <w:rsid w:val="00CC5FFE"/>
    <w:rsid w:val="00CC61D5"/>
    <w:rsid w:val="00CC64F5"/>
    <w:rsid w:val="00CC666C"/>
    <w:rsid w:val="00CC69B9"/>
    <w:rsid w:val="00CC6A78"/>
    <w:rsid w:val="00CC6D0B"/>
    <w:rsid w:val="00CC6D14"/>
    <w:rsid w:val="00CC6F49"/>
    <w:rsid w:val="00CC712C"/>
    <w:rsid w:val="00CC72EE"/>
    <w:rsid w:val="00CC739A"/>
    <w:rsid w:val="00CC78FD"/>
    <w:rsid w:val="00CC7A47"/>
    <w:rsid w:val="00CC7CBA"/>
    <w:rsid w:val="00CC7F1E"/>
    <w:rsid w:val="00CD0082"/>
    <w:rsid w:val="00CD04B3"/>
    <w:rsid w:val="00CD04E2"/>
    <w:rsid w:val="00CD0602"/>
    <w:rsid w:val="00CD0611"/>
    <w:rsid w:val="00CD06FD"/>
    <w:rsid w:val="00CD0958"/>
    <w:rsid w:val="00CD0B0A"/>
    <w:rsid w:val="00CD0B4E"/>
    <w:rsid w:val="00CD0CDF"/>
    <w:rsid w:val="00CD0D1E"/>
    <w:rsid w:val="00CD0EA8"/>
    <w:rsid w:val="00CD0FDE"/>
    <w:rsid w:val="00CD129C"/>
    <w:rsid w:val="00CD12DC"/>
    <w:rsid w:val="00CD12EA"/>
    <w:rsid w:val="00CD14B7"/>
    <w:rsid w:val="00CD15AF"/>
    <w:rsid w:val="00CD1696"/>
    <w:rsid w:val="00CD1935"/>
    <w:rsid w:val="00CD1A87"/>
    <w:rsid w:val="00CD1BD6"/>
    <w:rsid w:val="00CD1C40"/>
    <w:rsid w:val="00CD1E43"/>
    <w:rsid w:val="00CD278B"/>
    <w:rsid w:val="00CD2901"/>
    <w:rsid w:val="00CD2927"/>
    <w:rsid w:val="00CD2A23"/>
    <w:rsid w:val="00CD2AEA"/>
    <w:rsid w:val="00CD2B38"/>
    <w:rsid w:val="00CD2BBF"/>
    <w:rsid w:val="00CD2D88"/>
    <w:rsid w:val="00CD2E09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9D2"/>
    <w:rsid w:val="00CD3DD7"/>
    <w:rsid w:val="00CD3EA3"/>
    <w:rsid w:val="00CD3F51"/>
    <w:rsid w:val="00CD3F99"/>
    <w:rsid w:val="00CD4108"/>
    <w:rsid w:val="00CD428C"/>
    <w:rsid w:val="00CD43F6"/>
    <w:rsid w:val="00CD4441"/>
    <w:rsid w:val="00CD4602"/>
    <w:rsid w:val="00CD4640"/>
    <w:rsid w:val="00CD4661"/>
    <w:rsid w:val="00CD48B9"/>
    <w:rsid w:val="00CD4B1B"/>
    <w:rsid w:val="00CD4D01"/>
    <w:rsid w:val="00CD4DA7"/>
    <w:rsid w:val="00CD4FFC"/>
    <w:rsid w:val="00CD5087"/>
    <w:rsid w:val="00CD5222"/>
    <w:rsid w:val="00CD526B"/>
    <w:rsid w:val="00CD5486"/>
    <w:rsid w:val="00CD54F6"/>
    <w:rsid w:val="00CD557E"/>
    <w:rsid w:val="00CD5603"/>
    <w:rsid w:val="00CD57C4"/>
    <w:rsid w:val="00CD5CDB"/>
    <w:rsid w:val="00CD5D8C"/>
    <w:rsid w:val="00CD6001"/>
    <w:rsid w:val="00CD6684"/>
    <w:rsid w:val="00CD66AE"/>
    <w:rsid w:val="00CD670A"/>
    <w:rsid w:val="00CD6854"/>
    <w:rsid w:val="00CD697B"/>
    <w:rsid w:val="00CD6CC0"/>
    <w:rsid w:val="00CD6F74"/>
    <w:rsid w:val="00CD7537"/>
    <w:rsid w:val="00CD7665"/>
    <w:rsid w:val="00CD78BD"/>
    <w:rsid w:val="00CD7946"/>
    <w:rsid w:val="00CD7EF1"/>
    <w:rsid w:val="00CE0B27"/>
    <w:rsid w:val="00CE0BDC"/>
    <w:rsid w:val="00CE0C1C"/>
    <w:rsid w:val="00CE0E04"/>
    <w:rsid w:val="00CE10CD"/>
    <w:rsid w:val="00CE1128"/>
    <w:rsid w:val="00CE1245"/>
    <w:rsid w:val="00CE1270"/>
    <w:rsid w:val="00CE1345"/>
    <w:rsid w:val="00CE1389"/>
    <w:rsid w:val="00CE1400"/>
    <w:rsid w:val="00CE183B"/>
    <w:rsid w:val="00CE1888"/>
    <w:rsid w:val="00CE1910"/>
    <w:rsid w:val="00CE1C24"/>
    <w:rsid w:val="00CE1CF9"/>
    <w:rsid w:val="00CE1EA7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B00"/>
    <w:rsid w:val="00CE2DD0"/>
    <w:rsid w:val="00CE2DEA"/>
    <w:rsid w:val="00CE2FC5"/>
    <w:rsid w:val="00CE30F3"/>
    <w:rsid w:val="00CE3208"/>
    <w:rsid w:val="00CE3386"/>
    <w:rsid w:val="00CE36BF"/>
    <w:rsid w:val="00CE37AF"/>
    <w:rsid w:val="00CE39D0"/>
    <w:rsid w:val="00CE3C4E"/>
    <w:rsid w:val="00CE3CCB"/>
    <w:rsid w:val="00CE3DDB"/>
    <w:rsid w:val="00CE3E57"/>
    <w:rsid w:val="00CE4108"/>
    <w:rsid w:val="00CE4414"/>
    <w:rsid w:val="00CE4666"/>
    <w:rsid w:val="00CE46A0"/>
    <w:rsid w:val="00CE4CD3"/>
    <w:rsid w:val="00CE4D5A"/>
    <w:rsid w:val="00CE4E40"/>
    <w:rsid w:val="00CE4EB8"/>
    <w:rsid w:val="00CE5189"/>
    <w:rsid w:val="00CE51BC"/>
    <w:rsid w:val="00CE54CE"/>
    <w:rsid w:val="00CE550C"/>
    <w:rsid w:val="00CE551F"/>
    <w:rsid w:val="00CE57D1"/>
    <w:rsid w:val="00CE57E8"/>
    <w:rsid w:val="00CE5C77"/>
    <w:rsid w:val="00CE5DB4"/>
    <w:rsid w:val="00CE5E26"/>
    <w:rsid w:val="00CE5E43"/>
    <w:rsid w:val="00CE5ED6"/>
    <w:rsid w:val="00CE5ED9"/>
    <w:rsid w:val="00CE622A"/>
    <w:rsid w:val="00CE64FF"/>
    <w:rsid w:val="00CE692E"/>
    <w:rsid w:val="00CE6A39"/>
    <w:rsid w:val="00CE6ED5"/>
    <w:rsid w:val="00CE72F1"/>
    <w:rsid w:val="00CE7340"/>
    <w:rsid w:val="00CE73CA"/>
    <w:rsid w:val="00CE7532"/>
    <w:rsid w:val="00CE753A"/>
    <w:rsid w:val="00CE7706"/>
    <w:rsid w:val="00CE7877"/>
    <w:rsid w:val="00CE78A1"/>
    <w:rsid w:val="00CE78F9"/>
    <w:rsid w:val="00CE7A7D"/>
    <w:rsid w:val="00CE7ECB"/>
    <w:rsid w:val="00CE7ED6"/>
    <w:rsid w:val="00CE7F78"/>
    <w:rsid w:val="00CF0027"/>
    <w:rsid w:val="00CF0320"/>
    <w:rsid w:val="00CF0381"/>
    <w:rsid w:val="00CF04D5"/>
    <w:rsid w:val="00CF062F"/>
    <w:rsid w:val="00CF0710"/>
    <w:rsid w:val="00CF0E63"/>
    <w:rsid w:val="00CF0FA2"/>
    <w:rsid w:val="00CF12A7"/>
    <w:rsid w:val="00CF1369"/>
    <w:rsid w:val="00CF137D"/>
    <w:rsid w:val="00CF1494"/>
    <w:rsid w:val="00CF14A1"/>
    <w:rsid w:val="00CF15D4"/>
    <w:rsid w:val="00CF1836"/>
    <w:rsid w:val="00CF1AB3"/>
    <w:rsid w:val="00CF1B32"/>
    <w:rsid w:val="00CF1D02"/>
    <w:rsid w:val="00CF1D12"/>
    <w:rsid w:val="00CF20B8"/>
    <w:rsid w:val="00CF22B5"/>
    <w:rsid w:val="00CF22F1"/>
    <w:rsid w:val="00CF23F3"/>
    <w:rsid w:val="00CF25EC"/>
    <w:rsid w:val="00CF286F"/>
    <w:rsid w:val="00CF28E8"/>
    <w:rsid w:val="00CF2912"/>
    <w:rsid w:val="00CF2CCA"/>
    <w:rsid w:val="00CF3224"/>
    <w:rsid w:val="00CF3230"/>
    <w:rsid w:val="00CF3298"/>
    <w:rsid w:val="00CF34C0"/>
    <w:rsid w:val="00CF34D9"/>
    <w:rsid w:val="00CF3746"/>
    <w:rsid w:val="00CF3CB7"/>
    <w:rsid w:val="00CF3F85"/>
    <w:rsid w:val="00CF417F"/>
    <w:rsid w:val="00CF41C9"/>
    <w:rsid w:val="00CF4206"/>
    <w:rsid w:val="00CF4414"/>
    <w:rsid w:val="00CF451F"/>
    <w:rsid w:val="00CF4688"/>
    <w:rsid w:val="00CF4697"/>
    <w:rsid w:val="00CF4A5A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27D"/>
    <w:rsid w:val="00CF62EE"/>
    <w:rsid w:val="00CF6370"/>
    <w:rsid w:val="00CF6819"/>
    <w:rsid w:val="00CF6960"/>
    <w:rsid w:val="00CF6A0B"/>
    <w:rsid w:val="00CF6A53"/>
    <w:rsid w:val="00CF6A62"/>
    <w:rsid w:val="00CF6B6A"/>
    <w:rsid w:val="00CF6D66"/>
    <w:rsid w:val="00CF6DEC"/>
    <w:rsid w:val="00CF7037"/>
    <w:rsid w:val="00CF7137"/>
    <w:rsid w:val="00CF7364"/>
    <w:rsid w:val="00CF73A4"/>
    <w:rsid w:val="00CF768B"/>
    <w:rsid w:val="00CF77B7"/>
    <w:rsid w:val="00CF77EC"/>
    <w:rsid w:val="00CF78F8"/>
    <w:rsid w:val="00CF7F49"/>
    <w:rsid w:val="00D00361"/>
    <w:rsid w:val="00D00625"/>
    <w:rsid w:val="00D00818"/>
    <w:rsid w:val="00D00B0B"/>
    <w:rsid w:val="00D00C9D"/>
    <w:rsid w:val="00D00DEC"/>
    <w:rsid w:val="00D00E2F"/>
    <w:rsid w:val="00D0100F"/>
    <w:rsid w:val="00D0125F"/>
    <w:rsid w:val="00D012AF"/>
    <w:rsid w:val="00D01312"/>
    <w:rsid w:val="00D01367"/>
    <w:rsid w:val="00D014CB"/>
    <w:rsid w:val="00D0165B"/>
    <w:rsid w:val="00D01665"/>
    <w:rsid w:val="00D016A2"/>
    <w:rsid w:val="00D0172F"/>
    <w:rsid w:val="00D01886"/>
    <w:rsid w:val="00D01BAE"/>
    <w:rsid w:val="00D01D6E"/>
    <w:rsid w:val="00D01EFA"/>
    <w:rsid w:val="00D02376"/>
    <w:rsid w:val="00D02480"/>
    <w:rsid w:val="00D024A5"/>
    <w:rsid w:val="00D0265A"/>
    <w:rsid w:val="00D026E6"/>
    <w:rsid w:val="00D02C04"/>
    <w:rsid w:val="00D02CF7"/>
    <w:rsid w:val="00D02F41"/>
    <w:rsid w:val="00D03126"/>
    <w:rsid w:val="00D03160"/>
    <w:rsid w:val="00D032D9"/>
    <w:rsid w:val="00D033A7"/>
    <w:rsid w:val="00D03580"/>
    <w:rsid w:val="00D03704"/>
    <w:rsid w:val="00D03AF7"/>
    <w:rsid w:val="00D03C49"/>
    <w:rsid w:val="00D03D33"/>
    <w:rsid w:val="00D03FAE"/>
    <w:rsid w:val="00D0404E"/>
    <w:rsid w:val="00D0406D"/>
    <w:rsid w:val="00D04196"/>
    <w:rsid w:val="00D04297"/>
    <w:rsid w:val="00D042CF"/>
    <w:rsid w:val="00D0438F"/>
    <w:rsid w:val="00D04464"/>
    <w:rsid w:val="00D04749"/>
    <w:rsid w:val="00D04857"/>
    <w:rsid w:val="00D04A52"/>
    <w:rsid w:val="00D04AD4"/>
    <w:rsid w:val="00D04D0D"/>
    <w:rsid w:val="00D04DA4"/>
    <w:rsid w:val="00D04F83"/>
    <w:rsid w:val="00D04FC1"/>
    <w:rsid w:val="00D050A4"/>
    <w:rsid w:val="00D05163"/>
    <w:rsid w:val="00D0518D"/>
    <w:rsid w:val="00D05193"/>
    <w:rsid w:val="00D052C6"/>
    <w:rsid w:val="00D054ED"/>
    <w:rsid w:val="00D05699"/>
    <w:rsid w:val="00D05718"/>
    <w:rsid w:val="00D05897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78A"/>
    <w:rsid w:val="00D069D1"/>
    <w:rsid w:val="00D069E3"/>
    <w:rsid w:val="00D06AF5"/>
    <w:rsid w:val="00D06D12"/>
    <w:rsid w:val="00D06D77"/>
    <w:rsid w:val="00D06EB1"/>
    <w:rsid w:val="00D06F02"/>
    <w:rsid w:val="00D072A2"/>
    <w:rsid w:val="00D074E4"/>
    <w:rsid w:val="00D07704"/>
    <w:rsid w:val="00D07705"/>
    <w:rsid w:val="00D0770B"/>
    <w:rsid w:val="00D07975"/>
    <w:rsid w:val="00D07BDF"/>
    <w:rsid w:val="00D07D5D"/>
    <w:rsid w:val="00D07E34"/>
    <w:rsid w:val="00D07F4F"/>
    <w:rsid w:val="00D100BD"/>
    <w:rsid w:val="00D102ED"/>
    <w:rsid w:val="00D103D5"/>
    <w:rsid w:val="00D104D0"/>
    <w:rsid w:val="00D1089A"/>
    <w:rsid w:val="00D10B87"/>
    <w:rsid w:val="00D10C4A"/>
    <w:rsid w:val="00D10CE8"/>
    <w:rsid w:val="00D10E0E"/>
    <w:rsid w:val="00D10E19"/>
    <w:rsid w:val="00D10E2E"/>
    <w:rsid w:val="00D10F1A"/>
    <w:rsid w:val="00D10FF0"/>
    <w:rsid w:val="00D11009"/>
    <w:rsid w:val="00D112E0"/>
    <w:rsid w:val="00D11329"/>
    <w:rsid w:val="00D115C5"/>
    <w:rsid w:val="00D11775"/>
    <w:rsid w:val="00D11B84"/>
    <w:rsid w:val="00D11C8B"/>
    <w:rsid w:val="00D11D4F"/>
    <w:rsid w:val="00D11E4C"/>
    <w:rsid w:val="00D1204B"/>
    <w:rsid w:val="00D12684"/>
    <w:rsid w:val="00D126D2"/>
    <w:rsid w:val="00D1276B"/>
    <w:rsid w:val="00D127B3"/>
    <w:rsid w:val="00D127D2"/>
    <w:rsid w:val="00D127F4"/>
    <w:rsid w:val="00D1293D"/>
    <w:rsid w:val="00D12D54"/>
    <w:rsid w:val="00D13689"/>
    <w:rsid w:val="00D136E9"/>
    <w:rsid w:val="00D13783"/>
    <w:rsid w:val="00D13AE0"/>
    <w:rsid w:val="00D13BD9"/>
    <w:rsid w:val="00D13D29"/>
    <w:rsid w:val="00D13DD3"/>
    <w:rsid w:val="00D13E87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68"/>
    <w:rsid w:val="00D149F2"/>
    <w:rsid w:val="00D14AE9"/>
    <w:rsid w:val="00D14B37"/>
    <w:rsid w:val="00D14B95"/>
    <w:rsid w:val="00D14C3B"/>
    <w:rsid w:val="00D14C4E"/>
    <w:rsid w:val="00D14C6A"/>
    <w:rsid w:val="00D15094"/>
    <w:rsid w:val="00D15262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AD"/>
    <w:rsid w:val="00D16613"/>
    <w:rsid w:val="00D16772"/>
    <w:rsid w:val="00D167B5"/>
    <w:rsid w:val="00D167C2"/>
    <w:rsid w:val="00D169B7"/>
    <w:rsid w:val="00D16ADA"/>
    <w:rsid w:val="00D16CA4"/>
    <w:rsid w:val="00D16D77"/>
    <w:rsid w:val="00D16DD8"/>
    <w:rsid w:val="00D170AD"/>
    <w:rsid w:val="00D17348"/>
    <w:rsid w:val="00D1743C"/>
    <w:rsid w:val="00D174CA"/>
    <w:rsid w:val="00D175AB"/>
    <w:rsid w:val="00D177C5"/>
    <w:rsid w:val="00D1788F"/>
    <w:rsid w:val="00D179F0"/>
    <w:rsid w:val="00D17B35"/>
    <w:rsid w:val="00D17C51"/>
    <w:rsid w:val="00D17CD6"/>
    <w:rsid w:val="00D17D93"/>
    <w:rsid w:val="00D2000B"/>
    <w:rsid w:val="00D20098"/>
    <w:rsid w:val="00D200C0"/>
    <w:rsid w:val="00D2017C"/>
    <w:rsid w:val="00D20201"/>
    <w:rsid w:val="00D2023C"/>
    <w:rsid w:val="00D202E0"/>
    <w:rsid w:val="00D20375"/>
    <w:rsid w:val="00D203C3"/>
    <w:rsid w:val="00D20504"/>
    <w:rsid w:val="00D20611"/>
    <w:rsid w:val="00D2078B"/>
    <w:rsid w:val="00D20821"/>
    <w:rsid w:val="00D2097A"/>
    <w:rsid w:val="00D20B12"/>
    <w:rsid w:val="00D20C3F"/>
    <w:rsid w:val="00D20E3A"/>
    <w:rsid w:val="00D20EE7"/>
    <w:rsid w:val="00D21144"/>
    <w:rsid w:val="00D212E4"/>
    <w:rsid w:val="00D2144C"/>
    <w:rsid w:val="00D2153B"/>
    <w:rsid w:val="00D215AC"/>
    <w:rsid w:val="00D218A4"/>
    <w:rsid w:val="00D218AC"/>
    <w:rsid w:val="00D218C1"/>
    <w:rsid w:val="00D2195E"/>
    <w:rsid w:val="00D219A6"/>
    <w:rsid w:val="00D21B76"/>
    <w:rsid w:val="00D21C3E"/>
    <w:rsid w:val="00D21D2E"/>
    <w:rsid w:val="00D21DA3"/>
    <w:rsid w:val="00D21DDA"/>
    <w:rsid w:val="00D21E41"/>
    <w:rsid w:val="00D21F5D"/>
    <w:rsid w:val="00D221FD"/>
    <w:rsid w:val="00D22317"/>
    <w:rsid w:val="00D2255F"/>
    <w:rsid w:val="00D225DC"/>
    <w:rsid w:val="00D22983"/>
    <w:rsid w:val="00D22B39"/>
    <w:rsid w:val="00D22BC2"/>
    <w:rsid w:val="00D22C21"/>
    <w:rsid w:val="00D22C44"/>
    <w:rsid w:val="00D22CD3"/>
    <w:rsid w:val="00D22E09"/>
    <w:rsid w:val="00D2310C"/>
    <w:rsid w:val="00D2333F"/>
    <w:rsid w:val="00D2362B"/>
    <w:rsid w:val="00D23873"/>
    <w:rsid w:val="00D238F1"/>
    <w:rsid w:val="00D23979"/>
    <w:rsid w:val="00D23A15"/>
    <w:rsid w:val="00D23B4E"/>
    <w:rsid w:val="00D23BDB"/>
    <w:rsid w:val="00D23CEE"/>
    <w:rsid w:val="00D23E67"/>
    <w:rsid w:val="00D23F3C"/>
    <w:rsid w:val="00D241EB"/>
    <w:rsid w:val="00D24270"/>
    <w:rsid w:val="00D242C1"/>
    <w:rsid w:val="00D24388"/>
    <w:rsid w:val="00D244EC"/>
    <w:rsid w:val="00D2454A"/>
    <w:rsid w:val="00D24564"/>
    <w:rsid w:val="00D2467C"/>
    <w:rsid w:val="00D24692"/>
    <w:rsid w:val="00D24A1B"/>
    <w:rsid w:val="00D24BC3"/>
    <w:rsid w:val="00D24E7E"/>
    <w:rsid w:val="00D24F10"/>
    <w:rsid w:val="00D25073"/>
    <w:rsid w:val="00D25134"/>
    <w:rsid w:val="00D25149"/>
    <w:rsid w:val="00D254E9"/>
    <w:rsid w:val="00D25572"/>
    <w:rsid w:val="00D2570E"/>
    <w:rsid w:val="00D258D8"/>
    <w:rsid w:val="00D25AAE"/>
    <w:rsid w:val="00D25B85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B34"/>
    <w:rsid w:val="00D26C68"/>
    <w:rsid w:val="00D26D8C"/>
    <w:rsid w:val="00D27009"/>
    <w:rsid w:val="00D272E6"/>
    <w:rsid w:val="00D27369"/>
    <w:rsid w:val="00D27799"/>
    <w:rsid w:val="00D278B6"/>
    <w:rsid w:val="00D27BB2"/>
    <w:rsid w:val="00D27D6A"/>
    <w:rsid w:val="00D27E29"/>
    <w:rsid w:val="00D30050"/>
    <w:rsid w:val="00D3053D"/>
    <w:rsid w:val="00D30565"/>
    <w:rsid w:val="00D30665"/>
    <w:rsid w:val="00D30716"/>
    <w:rsid w:val="00D30750"/>
    <w:rsid w:val="00D30A09"/>
    <w:rsid w:val="00D30B5F"/>
    <w:rsid w:val="00D30FA2"/>
    <w:rsid w:val="00D31152"/>
    <w:rsid w:val="00D3115E"/>
    <w:rsid w:val="00D31286"/>
    <w:rsid w:val="00D315F9"/>
    <w:rsid w:val="00D31785"/>
    <w:rsid w:val="00D317E9"/>
    <w:rsid w:val="00D31877"/>
    <w:rsid w:val="00D31C69"/>
    <w:rsid w:val="00D31D7C"/>
    <w:rsid w:val="00D31DDA"/>
    <w:rsid w:val="00D32171"/>
    <w:rsid w:val="00D32201"/>
    <w:rsid w:val="00D323C3"/>
    <w:rsid w:val="00D3273B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70"/>
    <w:rsid w:val="00D33192"/>
    <w:rsid w:val="00D331CA"/>
    <w:rsid w:val="00D335AA"/>
    <w:rsid w:val="00D33632"/>
    <w:rsid w:val="00D33741"/>
    <w:rsid w:val="00D3388B"/>
    <w:rsid w:val="00D33959"/>
    <w:rsid w:val="00D33C44"/>
    <w:rsid w:val="00D33CE5"/>
    <w:rsid w:val="00D33E5F"/>
    <w:rsid w:val="00D33EB8"/>
    <w:rsid w:val="00D33FAD"/>
    <w:rsid w:val="00D343AE"/>
    <w:rsid w:val="00D343EB"/>
    <w:rsid w:val="00D34403"/>
    <w:rsid w:val="00D34538"/>
    <w:rsid w:val="00D3456C"/>
    <w:rsid w:val="00D346EF"/>
    <w:rsid w:val="00D34858"/>
    <w:rsid w:val="00D34A03"/>
    <w:rsid w:val="00D34AEA"/>
    <w:rsid w:val="00D34CA4"/>
    <w:rsid w:val="00D34E57"/>
    <w:rsid w:val="00D34EF7"/>
    <w:rsid w:val="00D354DE"/>
    <w:rsid w:val="00D35970"/>
    <w:rsid w:val="00D35995"/>
    <w:rsid w:val="00D35A0C"/>
    <w:rsid w:val="00D35A3A"/>
    <w:rsid w:val="00D35A3E"/>
    <w:rsid w:val="00D35A93"/>
    <w:rsid w:val="00D35A9A"/>
    <w:rsid w:val="00D35F35"/>
    <w:rsid w:val="00D35FD1"/>
    <w:rsid w:val="00D362CF"/>
    <w:rsid w:val="00D362F5"/>
    <w:rsid w:val="00D3654E"/>
    <w:rsid w:val="00D36612"/>
    <w:rsid w:val="00D366D8"/>
    <w:rsid w:val="00D366F0"/>
    <w:rsid w:val="00D367A2"/>
    <w:rsid w:val="00D36886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67"/>
    <w:rsid w:val="00D373EF"/>
    <w:rsid w:val="00D37463"/>
    <w:rsid w:val="00D3760A"/>
    <w:rsid w:val="00D3767C"/>
    <w:rsid w:val="00D377C6"/>
    <w:rsid w:val="00D37859"/>
    <w:rsid w:val="00D37971"/>
    <w:rsid w:val="00D379FD"/>
    <w:rsid w:val="00D37A65"/>
    <w:rsid w:val="00D37A72"/>
    <w:rsid w:val="00D37A77"/>
    <w:rsid w:val="00D37B1E"/>
    <w:rsid w:val="00D37DFC"/>
    <w:rsid w:val="00D37FC3"/>
    <w:rsid w:val="00D400BE"/>
    <w:rsid w:val="00D401A4"/>
    <w:rsid w:val="00D40344"/>
    <w:rsid w:val="00D40381"/>
    <w:rsid w:val="00D40391"/>
    <w:rsid w:val="00D40542"/>
    <w:rsid w:val="00D405FA"/>
    <w:rsid w:val="00D4085A"/>
    <w:rsid w:val="00D409E0"/>
    <w:rsid w:val="00D40F36"/>
    <w:rsid w:val="00D41109"/>
    <w:rsid w:val="00D413DB"/>
    <w:rsid w:val="00D414C0"/>
    <w:rsid w:val="00D4165B"/>
    <w:rsid w:val="00D41669"/>
    <w:rsid w:val="00D41AC7"/>
    <w:rsid w:val="00D41C21"/>
    <w:rsid w:val="00D41E75"/>
    <w:rsid w:val="00D41FBF"/>
    <w:rsid w:val="00D41FEA"/>
    <w:rsid w:val="00D42182"/>
    <w:rsid w:val="00D42458"/>
    <w:rsid w:val="00D427D4"/>
    <w:rsid w:val="00D42AAF"/>
    <w:rsid w:val="00D43085"/>
    <w:rsid w:val="00D43151"/>
    <w:rsid w:val="00D4318E"/>
    <w:rsid w:val="00D431F6"/>
    <w:rsid w:val="00D43289"/>
    <w:rsid w:val="00D433BF"/>
    <w:rsid w:val="00D43654"/>
    <w:rsid w:val="00D43A92"/>
    <w:rsid w:val="00D43BD6"/>
    <w:rsid w:val="00D43D59"/>
    <w:rsid w:val="00D43E4A"/>
    <w:rsid w:val="00D43E7A"/>
    <w:rsid w:val="00D4436B"/>
    <w:rsid w:val="00D444C8"/>
    <w:rsid w:val="00D445A4"/>
    <w:rsid w:val="00D44603"/>
    <w:rsid w:val="00D4491D"/>
    <w:rsid w:val="00D44DCA"/>
    <w:rsid w:val="00D451EE"/>
    <w:rsid w:val="00D454E7"/>
    <w:rsid w:val="00D45577"/>
    <w:rsid w:val="00D45682"/>
    <w:rsid w:val="00D456A0"/>
    <w:rsid w:val="00D45B0A"/>
    <w:rsid w:val="00D45B20"/>
    <w:rsid w:val="00D45C47"/>
    <w:rsid w:val="00D45C6E"/>
    <w:rsid w:val="00D46242"/>
    <w:rsid w:val="00D46367"/>
    <w:rsid w:val="00D463C8"/>
    <w:rsid w:val="00D464B9"/>
    <w:rsid w:val="00D46551"/>
    <w:rsid w:val="00D468B7"/>
    <w:rsid w:val="00D46BCD"/>
    <w:rsid w:val="00D46C92"/>
    <w:rsid w:val="00D46D2F"/>
    <w:rsid w:val="00D46DE7"/>
    <w:rsid w:val="00D46E5D"/>
    <w:rsid w:val="00D4700A"/>
    <w:rsid w:val="00D470BD"/>
    <w:rsid w:val="00D47306"/>
    <w:rsid w:val="00D47349"/>
    <w:rsid w:val="00D47869"/>
    <w:rsid w:val="00D47943"/>
    <w:rsid w:val="00D47A2C"/>
    <w:rsid w:val="00D47B83"/>
    <w:rsid w:val="00D47CA2"/>
    <w:rsid w:val="00D47E58"/>
    <w:rsid w:val="00D50437"/>
    <w:rsid w:val="00D506B9"/>
    <w:rsid w:val="00D508CC"/>
    <w:rsid w:val="00D50987"/>
    <w:rsid w:val="00D50A19"/>
    <w:rsid w:val="00D50A25"/>
    <w:rsid w:val="00D50B84"/>
    <w:rsid w:val="00D50C86"/>
    <w:rsid w:val="00D50CAE"/>
    <w:rsid w:val="00D50CFF"/>
    <w:rsid w:val="00D50D48"/>
    <w:rsid w:val="00D51252"/>
    <w:rsid w:val="00D513AD"/>
    <w:rsid w:val="00D5150C"/>
    <w:rsid w:val="00D515D6"/>
    <w:rsid w:val="00D5177E"/>
    <w:rsid w:val="00D51923"/>
    <w:rsid w:val="00D519C2"/>
    <w:rsid w:val="00D51BB7"/>
    <w:rsid w:val="00D51D21"/>
    <w:rsid w:val="00D51E4F"/>
    <w:rsid w:val="00D51F81"/>
    <w:rsid w:val="00D51FC9"/>
    <w:rsid w:val="00D51FFA"/>
    <w:rsid w:val="00D5202C"/>
    <w:rsid w:val="00D520EE"/>
    <w:rsid w:val="00D52274"/>
    <w:rsid w:val="00D52618"/>
    <w:rsid w:val="00D526CF"/>
    <w:rsid w:val="00D5281D"/>
    <w:rsid w:val="00D529D4"/>
    <w:rsid w:val="00D52B77"/>
    <w:rsid w:val="00D52BB8"/>
    <w:rsid w:val="00D52E0C"/>
    <w:rsid w:val="00D52F7C"/>
    <w:rsid w:val="00D5318D"/>
    <w:rsid w:val="00D532DA"/>
    <w:rsid w:val="00D5336F"/>
    <w:rsid w:val="00D535C4"/>
    <w:rsid w:val="00D536A6"/>
    <w:rsid w:val="00D53953"/>
    <w:rsid w:val="00D539D3"/>
    <w:rsid w:val="00D53C16"/>
    <w:rsid w:val="00D53E09"/>
    <w:rsid w:val="00D53FD0"/>
    <w:rsid w:val="00D54006"/>
    <w:rsid w:val="00D541BB"/>
    <w:rsid w:val="00D54756"/>
    <w:rsid w:val="00D54938"/>
    <w:rsid w:val="00D54AEB"/>
    <w:rsid w:val="00D54B18"/>
    <w:rsid w:val="00D54F5F"/>
    <w:rsid w:val="00D55110"/>
    <w:rsid w:val="00D552EE"/>
    <w:rsid w:val="00D55404"/>
    <w:rsid w:val="00D55443"/>
    <w:rsid w:val="00D55469"/>
    <w:rsid w:val="00D5564E"/>
    <w:rsid w:val="00D556A6"/>
    <w:rsid w:val="00D55879"/>
    <w:rsid w:val="00D55910"/>
    <w:rsid w:val="00D55ABA"/>
    <w:rsid w:val="00D55CD7"/>
    <w:rsid w:val="00D55D15"/>
    <w:rsid w:val="00D55D25"/>
    <w:rsid w:val="00D55D8E"/>
    <w:rsid w:val="00D560A4"/>
    <w:rsid w:val="00D56185"/>
    <w:rsid w:val="00D56280"/>
    <w:rsid w:val="00D562E3"/>
    <w:rsid w:val="00D5635B"/>
    <w:rsid w:val="00D5644C"/>
    <w:rsid w:val="00D564CA"/>
    <w:rsid w:val="00D568F6"/>
    <w:rsid w:val="00D56AFC"/>
    <w:rsid w:val="00D5720C"/>
    <w:rsid w:val="00D57262"/>
    <w:rsid w:val="00D57427"/>
    <w:rsid w:val="00D57562"/>
    <w:rsid w:val="00D576B2"/>
    <w:rsid w:val="00D576FD"/>
    <w:rsid w:val="00D57C85"/>
    <w:rsid w:val="00D57EF1"/>
    <w:rsid w:val="00D57FCC"/>
    <w:rsid w:val="00D60153"/>
    <w:rsid w:val="00D60231"/>
    <w:rsid w:val="00D6047C"/>
    <w:rsid w:val="00D604D3"/>
    <w:rsid w:val="00D60664"/>
    <w:rsid w:val="00D60B62"/>
    <w:rsid w:val="00D60B9B"/>
    <w:rsid w:val="00D6101D"/>
    <w:rsid w:val="00D610E0"/>
    <w:rsid w:val="00D612A9"/>
    <w:rsid w:val="00D6140E"/>
    <w:rsid w:val="00D61418"/>
    <w:rsid w:val="00D61465"/>
    <w:rsid w:val="00D61704"/>
    <w:rsid w:val="00D61C09"/>
    <w:rsid w:val="00D61E1A"/>
    <w:rsid w:val="00D61F69"/>
    <w:rsid w:val="00D62134"/>
    <w:rsid w:val="00D62180"/>
    <w:rsid w:val="00D62448"/>
    <w:rsid w:val="00D624D4"/>
    <w:rsid w:val="00D6276A"/>
    <w:rsid w:val="00D628FE"/>
    <w:rsid w:val="00D62AE5"/>
    <w:rsid w:val="00D62C49"/>
    <w:rsid w:val="00D62F6C"/>
    <w:rsid w:val="00D62FF4"/>
    <w:rsid w:val="00D63524"/>
    <w:rsid w:val="00D63929"/>
    <w:rsid w:val="00D63A0E"/>
    <w:rsid w:val="00D63A62"/>
    <w:rsid w:val="00D63CBB"/>
    <w:rsid w:val="00D640B9"/>
    <w:rsid w:val="00D6432F"/>
    <w:rsid w:val="00D643DC"/>
    <w:rsid w:val="00D64B37"/>
    <w:rsid w:val="00D64BE5"/>
    <w:rsid w:val="00D64DDF"/>
    <w:rsid w:val="00D64E65"/>
    <w:rsid w:val="00D65184"/>
    <w:rsid w:val="00D657B0"/>
    <w:rsid w:val="00D657D0"/>
    <w:rsid w:val="00D6583D"/>
    <w:rsid w:val="00D658E2"/>
    <w:rsid w:val="00D65A85"/>
    <w:rsid w:val="00D65B8A"/>
    <w:rsid w:val="00D65DA6"/>
    <w:rsid w:val="00D65F3A"/>
    <w:rsid w:val="00D6616F"/>
    <w:rsid w:val="00D66206"/>
    <w:rsid w:val="00D66355"/>
    <w:rsid w:val="00D66972"/>
    <w:rsid w:val="00D66CC7"/>
    <w:rsid w:val="00D66D84"/>
    <w:rsid w:val="00D67186"/>
    <w:rsid w:val="00D67307"/>
    <w:rsid w:val="00D678F2"/>
    <w:rsid w:val="00D679BD"/>
    <w:rsid w:val="00D679E4"/>
    <w:rsid w:val="00D67B8E"/>
    <w:rsid w:val="00D67DAD"/>
    <w:rsid w:val="00D67E4B"/>
    <w:rsid w:val="00D67EA4"/>
    <w:rsid w:val="00D7013E"/>
    <w:rsid w:val="00D70249"/>
    <w:rsid w:val="00D70466"/>
    <w:rsid w:val="00D7047F"/>
    <w:rsid w:val="00D70494"/>
    <w:rsid w:val="00D704C3"/>
    <w:rsid w:val="00D70A16"/>
    <w:rsid w:val="00D70A3C"/>
    <w:rsid w:val="00D70BDC"/>
    <w:rsid w:val="00D70C64"/>
    <w:rsid w:val="00D70E92"/>
    <w:rsid w:val="00D7112E"/>
    <w:rsid w:val="00D71139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20E"/>
    <w:rsid w:val="00D72367"/>
    <w:rsid w:val="00D72461"/>
    <w:rsid w:val="00D72515"/>
    <w:rsid w:val="00D72585"/>
    <w:rsid w:val="00D725E9"/>
    <w:rsid w:val="00D72A72"/>
    <w:rsid w:val="00D72D6F"/>
    <w:rsid w:val="00D72FDB"/>
    <w:rsid w:val="00D7326A"/>
    <w:rsid w:val="00D73499"/>
    <w:rsid w:val="00D736B1"/>
    <w:rsid w:val="00D73712"/>
    <w:rsid w:val="00D73751"/>
    <w:rsid w:val="00D73894"/>
    <w:rsid w:val="00D739B4"/>
    <w:rsid w:val="00D73C91"/>
    <w:rsid w:val="00D73D8B"/>
    <w:rsid w:val="00D73EC4"/>
    <w:rsid w:val="00D741D2"/>
    <w:rsid w:val="00D741FE"/>
    <w:rsid w:val="00D743CB"/>
    <w:rsid w:val="00D744A5"/>
    <w:rsid w:val="00D745C5"/>
    <w:rsid w:val="00D74A22"/>
    <w:rsid w:val="00D74D93"/>
    <w:rsid w:val="00D753C8"/>
    <w:rsid w:val="00D754C9"/>
    <w:rsid w:val="00D758FE"/>
    <w:rsid w:val="00D75A77"/>
    <w:rsid w:val="00D75CE8"/>
    <w:rsid w:val="00D75D6E"/>
    <w:rsid w:val="00D75F4D"/>
    <w:rsid w:val="00D7620C"/>
    <w:rsid w:val="00D763CC"/>
    <w:rsid w:val="00D76863"/>
    <w:rsid w:val="00D7694B"/>
    <w:rsid w:val="00D76BB5"/>
    <w:rsid w:val="00D76D50"/>
    <w:rsid w:val="00D772C8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17F"/>
    <w:rsid w:val="00D80307"/>
    <w:rsid w:val="00D8054E"/>
    <w:rsid w:val="00D80619"/>
    <w:rsid w:val="00D806BC"/>
    <w:rsid w:val="00D80861"/>
    <w:rsid w:val="00D8099E"/>
    <w:rsid w:val="00D809A7"/>
    <w:rsid w:val="00D80AD4"/>
    <w:rsid w:val="00D80B38"/>
    <w:rsid w:val="00D80C31"/>
    <w:rsid w:val="00D80E0E"/>
    <w:rsid w:val="00D80F49"/>
    <w:rsid w:val="00D8118C"/>
    <w:rsid w:val="00D81328"/>
    <w:rsid w:val="00D81CEE"/>
    <w:rsid w:val="00D81F8D"/>
    <w:rsid w:val="00D81FC9"/>
    <w:rsid w:val="00D822C9"/>
    <w:rsid w:val="00D8250C"/>
    <w:rsid w:val="00D82628"/>
    <w:rsid w:val="00D8277E"/>
    <w:rsid w:val="00D82D2B"/>
    <w:rsid w:val="00D82F80"/>
    <w:rsid w:val="00D83093"/>
    <w:rsid w:val="00D832B5"/>
    <w:rsid w:val="00D83475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09D"/>
    <w:rsid w:val="00D840B0"/>
    <w:rsid w:val="00D84287"/>
    <w:rsid w:val="00D8449B"/>
    <w:rsid w:val="00D84653"/>
    <w:rsid w:val="00D8487D"/>
    <w:rsid w:val="00D84E1F"/>
    <w:rsid w:val="00D84F4C"/>
    <w:rsid w:val="00D85060"/>
    <w:rsid w:val="00D85228"/>
    <w:rsid w:val="00D85291"/>
    <w:rsid w:val="00D8538C"/>
    <w:rsid w:val="00D853FA"/>
    <w:rsid w:val="00D85726"/>
    <w:rsid w:val="00D8575E"/>
    <w:rsid w:val="00D85C12"/>
    <w:rsid w:val="00D85C82"/>
    <w:rsid w:val="00D85CE9"/>
    <w:rsid w:val="00D85D97"/>
    <w:rsid w:val="00D85DD5"/>
    <w:rsid w:val="00D85FB8"/>
    <w:rsid w:val="00D864F0"/>
    <w:rsid w:val="00D865B8"/>
    <w:rsid w:val="00D86AAC"/>
    <w:rsid w:val="00D86AF3"/>
    <w:rsid w:val="00D870A5"/>
    <w:rsid w:val="00D8710E"/>
    <w:rsid w:val="00D871C9"/>
    <w:rsid w:val="00D871D9"/>
    <w:rsid w:val="00D8798D"/>
    <w:rsid w:val="00D87C16"/>
    <w:rsid w:val="00D87E7C"/>
    <w:rsid w:val="00D87E97"/>
    <w:rsid w:val="00D87FEC"/>
    <w:rsid w:val="00D90029"/>
    <w:rsid w:val="00D900F8"/>
    <w:rsid w:val="00D901A5"/>
    <w:rsid w:val="00D903A5"/>
    <w:rsid w:val="00D905BB"/>
    <w:rsid w:val="00D90955"/>
    <w:rsid w:val="00D909C4"/>
    <w:rsid w:val="00D90A48"/>
    <w:rsid w:val="00D90A49"/>
    <w:rsid w:val="00D90A80"/>
    <w:rsid w:val="00D90A84"/>
    <w:rsid w:val="00D90AEA"/>
    <w:rsid w:val="00D90BCD"/>
    <w:rsid w:val="00D90D0E"/>
    <w:rsid w:val="00D90D69"/>
    <w:rsid w:val="00D90FED"/>
    <w:rsid w:val="00D90FF5"/>
    <w:rsid w:val="00D910BD"/>
    <w:rsid w:val="00D910CB"/>
    <w:rsid w:val="00D91192"/>
    <w:rsid w:val="00D91220"/>
    <w:rsid w:val="00D913A3"/>
    <w:rsid w:val="00D915AD"/>
    <w:rsid w:val="00D9173C"/>
    <w:rsid w:val="00D917D4"/>
    <w:rsid w:val="00D9196E"/>
    <w:rsid w:val="00D919AB"/>
    <w:rsid w:val="00D919C9"/>
    <w:rsid w:val="00D91AEA"/>
    <w:rsid w:val="00D91C4C"/>
    <w:rsid w:val="00D91CA9"/>
    <w:rsid w:val="00D91E32"/>
    <w:rsid w:val="00D9211A"/>
    <w:rsid w:val="00D9243B"/>
    <w:rsid w:val="00D92587"/>
    <w:rsid w:val="00D925C4"/>
    <w:rsid w:val="00D92692"/>
    <w:rsid w:val="00D9281C"/>
    <w:rsid w:val="00D929BB"/>
    <w:rsid w:val="00D929C4"/>
    <w:rsid w:val="00D92AB6"/>
    <w:rsid w:val="00D92C17"/>
    <w:rsid w:val="00D92CD4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044"/>
    <w:rsid w:val="00D941C2"/>
    <w:rsid w:val="00D9424A"/>
    <w:rsid w:val="00D946AF"/>
    <w:rsid w:val="00D94C40"/>
    <w:rsid w:val="00D94D2A"/>
    <w:rsid w:val="00D94F2B"/>
    <w:rsid w:val="00D950BF"/>
    <w:rsid w:val="00D95368"/>
    <w:rsid w:val="00D955B0"/>
    <w:rsid w:val="00D9599C"/>
    <w:rsid w:val="00D959AE"/>
    <w:rsid w:val="00D95A76"/>
    <w:rsid w:val="00D95EC4"/>
    <w:rsid w:val="00D960FB"/>
    <w:rsid w:val="00D96302"/>
    <w:rsid w:val="00D965B2"/>
    <w:rsid w:val="00D9689F"/>
    <w:rsid w:val="00D96CBD"/>
    <w:rsid w:val="00D96CD2"/>
    <w:rsid w:val="00D96DBD"/>
    <w:rsid w:val="00D96DF5"/>
    <w:rsid w:val="00D96F16"/>
    <w:rsid w:val="00D96F35"/>
    <w:rsid w:val="00D96FE8"/>
    <w:rsid w:val="00D970DF"/>
    <w:rsid w:val="00D970F5"/>
    <w:rsid w:val="00D9710E"/>
    <w:rsid w:val="00D972DE"/>
    <w:rsid w:val="00D97314"/>
    <w:rsid w:val="00D9735F"/>
    <w:rsid w:val="00D97373"/>
    <w:rsid w:val="00D97790"/>
    <w:rsid w:val="00D977D4"/>
    <w:rsid w:val="00D97A6A"/>
    <w:rsid w:val="00D97B45"/>
    <w:rsid w:val="00D97C16"/>
    <w:rsid w:val="00D97C38"/>
    <w:rsid w:val="00D97D5F"/>
    <w:rsid w:val="00D97ED2"/>
    <w:rsid w:val="00D97FFE"/>
    <w:rsid w:val="00DA01BE"/>
    <w:rsid w:val="00DA0367"/>
    <w:rsid w:val="00DA0515"/>
    <w:rsid w:val="00DA056F"/>
    <w:rsid w:val="00DA0685"/>
    <w:rsid w:val="00DA0841"/>
    <w:rsid w:val="00DA08F0"/>
    <w:rsid w:val="00DA0CC5"/>
    <w:rsid w:val="00DA0E24"/>
    <w:rsid w:val="00DA0F95"/>
    <w:rsid w:val="00DA1355"/>
    <w:rsid w:val="00DA1410"/>
    <w:rsid w:val="00DA1433"/>
    <w:rsid w:val="00DA155E"/>
    <w:rsid w:val="00DA1567"/>
    <w:rsid w:val="00DA1718"/>
    <w:rsid w:val="00DA1C22"/>
    <w:rsid w:val="00DA1C32"/>
    <w:rsid w:val="00DA1CE0"/>
    <w:rsid w:val="00DA1E0B"/>
    <w:rsid w:val="00DA1EE0"/>
    <w:rsid w:val="00DA2081"/>
    <w:rsid w:val="00DA20D7"/>
    <w:rsid w:val="00DA2112"/>
    <w:rsid w:val="00DA2167"/>
    <w:rsid w:val="00DA2417"/>
    <w:rsid w:val="00DA28DE"/>
    <w:rsid w:val="00DA28EB"/>
    <w:rsid w:val="00DA2A8C"/>
    <w:rsid w:val="00DA2D82"/>
    <w:rsid w:val="00DA3107"/>
    <w:rsid w:val="00DA31B7"/>
    <w:rsid w:val="00DA32EE"/>
    <w:rsid w:val="00DA369F"/>
    <w:rsid w:val="00DA3726"/>
    <w:rsid w:val="00DA3752"/>
    <w:rsid w:val="00DA37F2"/>
    <w:rsid w:val="00DA395C"/>
    <w:rsid w:val="00DA39B4"/>
    <w:rsid w:val="00DA39F1"/>
    <w:rsid w:val="00DA3BB2"/>
    <w:rsid w:val="00DA3E15"/>
    <w:rsid w:val="00DA3F97"/>
    <w:rsid w:val="00DA3FD1"/>
    <w:rsid w:val="00DA407C"/>
    <w:rsid w:val="00DA45CC"/>
    <w:rsid w:val="00DA4692"/>
    <w:rsid w:val="00DA48ED"/>
    <w:rsid w:val="00DA4909"/>
    <w:rsid w:val="00DA4991"/>
    <w:rsid w:val="00DA4A2B"/>
    <w:rsid w:val="00DA4B13"/>
    <w:rsid w:val="00DA4B63"/>
    <w:rsid w:val="00DA4C21"/>
    <w:rsid w:val="00DA4CCB"/>
    <w:rsid w:val="00DA4DC3"/>
    <w:rsid w:val="00DA4FDF"/>
    <w:rsid w:val="00DA5090"/>
    <w:rsid w:val="00DA50D7"/>
    <w:rsid w:val="00DA5120"/>
    <w:rsid w:val="00DA5137"/>
    <w:rsid w:val="00DA53AE"/>
    <w:rsid w:val="00DA5464"/>
    <w:rsid w:val="00DA54A2"/>
    <w:rsid w:val="00DA5769"/>
    <w:rsid w:val="00DA578B"/>
    <w:rsid w:val="00DA57BA"/>
    <w:rsid w:val="00DA5840"/>
    <w:rsid w:val="00DA5B2F"/>
    <w:rsid w:val="00DA5BB5"/>
    <w:rsid w:val="00DA5D32"/>
    <w:rsid w:val="00DA5EAA"/>
    <w:rsid w:val="00DA6CD5"/>
    <w:rsid w:val="00DA6D4F"/>
    <w:rsid w:val="00DA6DAE"/>
    <w:rsid w:val="00DA6EE7"/>
    <w:rsid w:val="00DA7286"/>
    <w:rsid w:val="00DA744C"/>
    <w:rsid w:val="00DA7492"/>
    <w:rsid w:val="00DA74C3"/>
    <w:rsid w:val="00DA7895"/>
    <w:rsid w:val="00DA7CF9"/>
    <w:rsid w:val="00DA7D3D"/>
    <w:rsid w:val="00DA7EDD"/>
    <w:rsid w:val="00DA7FA6"/>
    <w:rsid w:val="00DB008F"/>
    <w:rsid w:val="00DB00A2"/>
    <w:rsid w:val="00DB00B5"/>
    <w:rsid w:val="00DB0120"/>
    <w:rsid w:val="00DB01CB"/>
    <w:rsid w:val="00DB02D5"/>
    <w:rsid w:val="00DB0301"/>
    <w:rsid w:val="00DB0A3B"/>
    <w:rsid w:val="00DB0ED1"/>
    <w:rsid w:val="00DB10A0"/>
    <w:rsid w:val="00DB10F7"/>
    <w:rsid w:val="00DB1177"/>
    <w:rsid w:val="00DB1346"/>
    <w:rsid w:val="00DB13A1"/>
    <w:rsid w:val="00DB144D"/>
    <w:rsid w:val="00DB183F"/>
    <w:rsid w:val="00DB19B2"/>
    <w:rsid w:val="00DB1D01"/>
    <w:rsid w:val="00DB215F"/>
    <w:rsid w:val="00DB2227"/>
    <w:rsid w:val="00DB242C"/>
    <w:rsid w:val="00DB2431"/>
    <w:rsid w:val="00DB27EB"/>
    <w:rsid w:val="00DB2BFB"/>
    <w:rsid w:val="00DB2E88"/>
    <w:rsid w:val="00DB2EA9"/>
    <w:rsid w:val="00DB2F79"/>
    <w:rsid w:val="00DB3028"/>
    <w:rsid w:val="00DB317E"/>
    <w:rsid w:val="00DB37C1"/>
    <w:rsid w:val="00DB3832"/>
    <w:rsid w:val="00DB39BE"/>
    <w:rsid w:val="00DB3ACC"/>
    <w:rsid w:val="00DB3ED1"/>
    <w:rsid w:val="00DB3FD7"/>
    <w:rsid w:val="00DB40A0"/>
    <w:rsid w:val="00DB416A"/>
    <w:rsid w:val="00DB45E5"/>
    <w:rsid w:val="00DB4664"/>
    <w:rsid w:val="00DB47A9"/>
    <w:rsid w:val="00DB49B6"/>
    <w:rsid w:val="00DB4CAF"/>
    <w:rsid w:val="00DB4E07"/>
    <w:rsid w:val="00DB4E94"/>
    <w:rsid w:val="00DB4EE3"/>
    <w:rsid w:val="00DB500D"/>
    <w:rsid w:val="00DB5133"/>
    <w:rsid w:val="00DB5165"/>
    <w:rsid w:val="00DB5365"/>
    <w:rsid w:val="00DB5508"/>
    <w:rsid w:val="00DB5580"/>
    <w:rsid w:val="00DB5621"/>
    <w:rsid w:val="00DB5751"/>
    <w:rsid w:val="00DB5836"/>
    <w:rsid w:val="00DB591A"/>
    <w:rsid w:val="00DB592F"/>
    <w:rsid w:val="00DB59AF"/>
    <w:rsid w:val="00DB5A1F"/>
    <w:rsid w:val="00DB5A45"/>
    <w:rsid w:val="00DB5B49"/>
    <w:rsid w:val="00DB612A"/>
    <w:rsid w:val="00DB6131"/>
    <w:rsid w:val="00DB6234"/>
    <w:rsid w:val="00DB66BD"/>
    <w:rsid w:val="00DB678D"/>
    <w:rsid w:val="00DB67A6"/>
    <w:rsid w:val="00DB6B97"/>
    <w:rsid w:val="00DB7170"/>
    <w:rsid w:val="00DB727B"/>
    <w:rsid w:val="00DB74F6"/>
    <w:rsid w:val="00DB783D"/>
    <w:rsid w:val="00DB789C"/>
    <w:rsid w:val="00DB7AD6"/>
    <w:rsid w:val="00DB7AE7"/>
    <w:rsid w:val="00DB7D0D"/>
    <w:rsid w:val="00DB7D30"/>
    <w:rsid w:val="00DC020F"/>
    <w:rsid w:val="00DC0383"/>
    <w:rsid w:val="00DC05B9"/>
    <w:rsid w:val="00DC06FB"/>
    <w:rsid w:val="00DC08FF"/>
    <w:rsid w:val="00DC0902"/>
    <w:rsid w:val="00DC0922"/>
    <w:rsid w:val="00DC0942"/>
    <w:rsid w:val="00DC09FD"/>
    <w:rsid w:val="00DC0AB4"/>
    <w:rsid w:val="00DC0B98"/>
    <w:rsid w:val="00DC0CE6"/>
    <w:rsid w:val="00DC0DCF"/>
    <w:rsid w:val="00DC0E85"/>
    <w:rsid w:val="00DC0FBE"/>
    <w:rsid w:val="00DC11A7"/>
    <w:rsid w:val="00DC12C9"/>
    <w:rsid w:val="00DC1512"/>
    <w:rsid w:val="00DC1607"/>
    <w:rsid w:val="00DC1767"/>
    <w:rsid w:val="00DC191B"/>
    <w:rsid w:val="00DC1B54"/>
    <w:rsid w:val="00DC1F58"/>
    <w:rsid w:val="00DC21C8"/>
    <w:rsid w:val="00DC227B"/>
    <w:rsid w:val="00DC22E2"/>
    <w:rsid w:val="00DC234F"/>
    <w:rsid w:val="00DC2351"/>
    <w:rsid w:val="00DC2374"/>
    <w:rsid w:val="00DC270B"/>
    <w:rsid w:val="00DC2811"/>
    <w:rsid w:val="00DC2893"/>
    <w:rsid w:val="00DC2C5E"/>
    <w:rsid w:val="00DC2D90"/>
    <w:rsid w:val="00DC303D"/>
    <w:rsid w:val="00DC3087"/>
    <w:rsid w:val="00DC3455"/>
    <w:rsid w:val="00DC34E4"/>
    <w:rsid w:val="00DC35A2"/>
    <w:rsid w:val="00DC3652"/>
    <w:rsid w:val="00DC3676"/>
    <w:rsid w:val="00DC36B3"/>
    <w:rsid w:val="00DC37E6"/>
    <w:rsid w:val="00DC3A02"/>
    <w:rsid w:val="00DC3E0B"/>
    <w:rsid w:val="00DC3FDB"/>
    <w:rsid w:val="00DC4063"/>
    <w:rsid w:val="00DC4083"/>
    <w:rsid w:val="00DC4089"/>
    <w:rsid w:val="00DC412C"/>
    <w:rsid w:val="00DC4393"/>
    <w:rsid w:val="00DC44FE"/>
    <w:rsid w:val="00DC454A"/>
    <w:rsid w:val="00DC4718"/>
    <w:rsid w:val="00DC4866"/>
    <w:rsid w:val="00DC4F99"/>
    <w:rsid w:val="00DC502C"/>
    <w:rsid w:val="00DC522D"/>
    <w:rsid w:val="00DC5230"/>
    <w:rsid w:val="00DC5323"/>
    <w:rsid w:val="00DC539D"/>
    <w:rsid w:val="00DC5508"/>
    <w:rsid w:val="00DC5651"/>
    <w:rsid w:val="00DC5A75"/>
    <w:rsid w:val="00DC5E68"/>
    <w:rsid w:val="00DC62D7"/>
    <w:rsid w:val="00DC6645"/>
    <w:rsid w:val="00DC682B"/>
    <w:rsid w:val="00DC685D"/>
    <w:rsid w:val="00DC694B"/>
    <w:rsid w:val="00DC6A01"/>
    <w:rsid w:val="00DC6BFC"/>
    <w:rsid w:val="00DC6C8C"/>
    <w:rsid w:val="00DC70B8"/>
    <w:rsid w:val="00DC70F1"/>
    <w:rsid w:val="00DC7282"/>
    <w:rsid w:val="00DC746C"/>
    <w:rsid w:val="00DC7756"/>
    <w:rsid w:val="00DC7DCC"/>
    <w:rsid w:val="00DC7E2C"/>
    <w:rsid w:val="00DD0472"/>
    <w:rsid w:val="00DD0572"/>
    <w:rsid w:val="00DD06EB"/>
    <w:rsid w:val="00DD08D1"/>
    <w:rsid w:val="00DD09F1"/>
    <w:rsid w:val="00DD0B5C"/>
    <w:rsid w:val="00DD0B98"/>
    <w:rsid w:val="00DD0C27"/>
    <w:rsid w:val="00DD0C5C"/>
    <w:rsid w:val="00DD0CE1"/>
    <w:rsid w:val="00DD0CEF"/>
    <w:rsid w:val="00DD0D01"/>
    <w:rsid w:val="00DD0E60"/>
    <w:rsid w:val="00DD1123"/>
    <w:rsid w:val="00DD1273"/>
    <w:rsid w:val="00DD12B9"/>
    <w:rsid w:val="00DD1439"/>
    <w:rsid w:val="00DD1472"/>
    <w:rsid w:val="00DD18A0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11E"/>
    <w:rsid w:val="00DD3341"/>
    <w:rsid w:val="00DD34A6"/>
    <w:rsid w:val="00DD3504"/>
    <w:rsid w:val="00DD37DF"/>
    <w:rsid w:val="00DD39F3"/>
    <w:rsid w:val="00DD3D22"/>
    <w:rsid w:val="00DD3EF3"/>
    <w:rsid w:val="00DD44C8"/>
    <w:rsid w:val="00DD4510"/>
    <w:rsid w:val="00DD4603"/>
    <w:rsid w:val="00DD47DE"/>
    <w:rsid w:val="00DD4B89"/>
    <w:rsid w:val="00DD4BE9"/>
    <w:rsid w:val="00DD4C20"/>
    <w:rsid w:val="00DD4C7B"/>
    <w:rsid w:val="00DD4F09"/>
    <w:rsid w:val="00DD4F6D"/>
    <w:rsid w:val="00DD4F82"/>
    <w:rsid w:val="00DD50E2"/>
    <w:rsid w:val="00DD5272"/>
    <w:rsid w:val="00DD52FB"/>
    <w:rsid w:val="00DD5564"/>
    <w:rsid w:val="00DD5581"/>
    <w:rsid w:val="00DD5984"/>
    <w:rsid w:val="00DD5A19"/>
    <w:rsid w:val="00DD5B4C"/>
    <w:rsid w:val="00DD5F1F"/>
    <w:rsid w:val="00DD5F3B"/>
    <w:rsid w:val="00DD6035"/>
    <w:rsid w:val="00DD612A"/>
    <w:rsid w:val="00DD6192"/>
    <w:rsid w:val="00DD6226"/>
    <w:rsid w:val="00DD6262"/>
    <w:rsid w:val="00DD6316"/>
    <w:rsid w:val="00DD638F"/>
    <w:rsid w:val="00DD650A"/>
    <w:rsid w:val="00DD6656"/>
    <w:rsid w:val="00DD6B53"/>
    <w:rsid w:val="00DD6B99"/>
    <w:rsid w:val="00DD71AD"/>
    <w:rsid w:val="00DD735D"/>
    <w:rsid w:val="00DD73AC"/>
    <w:rsid w:val="00DD73C0"/>
    <w:rsid w:val="00DD7670"/>
    <w:rsid w:val="00DD76B3"/>
    <w:rsid w:val="00DD776C"/>
    <w:rsid w:val="00DD78CB"/>
    <w:rsid w:val="00DD7AA9"/>
    <w:rsid w:val="00DD7C97"/>
    <w:rsid w:val="00DD7D13"/>
    <w:rsid w:val="00DE0213"/>
    <w:rsid w:val="00DE0324"/>
    <w:rsid w:val="00DE0333"/>
    <w:rsid w:val="00DE04AD"/>
    <w:rsid w:val="00DE055F"/>
    <w:rsid w:val="00DE061C"/>
    <w:rsid w:val="00DE06AC"/>
    <w:rsid w:val="00DE08DF"/>
    <w:rsid w:val="00DE0B8B"/>
    <w:rsid w:val="00DE0CA3"/>
    <w:rsid w:val="00DE0DA5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199F"/>
    <w:rsid w:val="00DE1A3B"/>
    <w:rsid w:val="00DE1B4D"/>
    <w:rsid w:val="00DE207F"/>
    <w:rsid w:val="00DE2178"/>
    <w:rsid w:val="00DE2402"/>
    <w:rsid w:val="00DE2476"/>
    <w:rsid w:val="00DE2A14"/>
    <w:rsid w:val="00DE2A8D"/>
    <w:rsid w:val="00DE2B9E"/>
    <w:rsid w:val="00DE2C5A"/>
    <w:rsid w:val="00DE2E4E"/>
    <w:rsid w:val="00DE2F47"/>
    <w:rsid w:val="00DE309B"/>
    <w:rsid w:val="00DE3298"/>
    <w:rsid w:val="00DE3626"/>
    <w:rsid w:val="00DE3723"/>
    <w:rsid w:val="00DE3766"/>
    <w:rsid w:val="00DE376B"/>
    <w:rsid w:val="00DE3917"/>
    <w:rsid w:val="00DE394A"/>
    <w:rsid w:val="00DE39E4"/>
    <w:rsid w:val="00DE3AA5"/>
    <w:rsid w:val="00DE3B99"/>
    <w:rsid w:val="00DE3C6A"/>
    <w:rsid w:val="00DE4814"/>
    <w:rsid w:val="00DE4950"/>
    <w:rsid w:val="00DE49F6"/>
    <w:rsid w:val="00DE4A26"/>
    <w:rsid w:val="00DE4C5D"/>
    <w:rsid w:val="00DE4D22"/>
    <w:rsid w:val="00DE4E41"/>
    <w:rsid w:val="00DE545D"/>
    <w:rsid w:val="00DE581C"/>
    <w:rsid w:val="00DE5971"/>
    <w:rsid w:val="00DE5A4B"/>
    <w:rsid w:val="00DE5A9F"/>
    <w:rsid w:val="00DE5BF5"/>
    <w:rsid w:val="00DE5DB7"/>
    <w:rsid w:val="00DE61AC"/>
    <w:rsid w:val="00DE61FC"/>
    <w:rsid w:val="00DE61FD"/>
    <w:rsid w:val="00DE65D6"/>
    <w:rsid w:val="00DE664F"/>
    <w:rsid w:val="00DE6686"/>
    <w:rsid w:val="00DE66DF"/>
    <w:rsid w:val="00DE69A2"/>
    <w:rsid w:val="00DE6D8B"/>
    <w:rsid w:val="00DE6DAC"/>
    <w:rsid w:val="00DE6F9F"/>
    <w:rsid w:val="00DE70B3"/>
    <w:rsid w:val="00DE74BA"/>
    <w:rsid w:val="00DE75AF"/>
    <w:rsid w:val="00DE790E"/>
    <w:rsid w:val="00DE7C2A"/>
    <w:rsid w:val="00DE7CA2"/>
    <w:rsid w:val="00DE7CC9"/>
    <w:rsid w:val="00DE7D48"/>
    <w:rsid w:val="00DE7F27"/>
    <w:rsid w:val="00DF00EF"/>
    <w:rsid w:val="00DF014A"/>
    <w:rsid w:val="00DF0307"/>
    <w:rsid w:val="00DF068B"/>
    <w:rsid w:val="00DF0826"/>
    <w:rsid w:val="00DF0D4B"/>
    <w:rsid w:val="00DF0FE8"/>
    <w:rsid w:val="00DF100B"/>
    <w:rsid w:val="00DF1217"/>
    <w:rsid w:val="00DF1350"/>
    <w:rsid w:val="00DF138A"/>
    <w:rsid w:val="00DF153A"/>
    <w:rsid w:val="00DF1677"/>
    <w:rsid w:val="00DF173B"/>
    <w:rsid w:val="00DF176F"/>
    <w:rsid w:val="00DF1888"/>
    <w:rsid w:val="00DF1AD4"/>
    <w:rsid w:val="00DF1AF1"/>
    <w:rsid w:val="00DF1B05"/>
    <w:rsid w:val="00DF1C73"/>
    <w:rsid w:val="00DF1EB0"/>
    <w:rsid w:val="00DF203D"/>
    <w:rsid w:val="00DF21BC"/>
    <w:rsid w:val="00DF222E"/>
    <w:rsid w:val="00DF2383"/>
    <w:rsid w:val="00DF2677"/>
    <w:rsid w:val="00DF2684"/>
    <w:rsid w:val="00DF2775"/>
    <w:rsid w:val="00DF2938"/>
    <w:rsid w:val="00DF2D22"/>
    <w:rsid w:val="00DF2ECB"/>
    <w:rsid w:val="00DF31A0"/>
    <w:rsid w:val="00DF349F"/>
    <w:rsid w:val="00DF3658"/>
    <w:rsid w:val="00DF3782"/>
    <w:rsid w:val="00DF38EA"/>
    <w:rsid w:val="00DF3D26"/>
    <w:rsid w:val="00DF3E13"/>
    <w:rsid w:val="00DF3EEA"/>
    <w:rsid w:val="00DF3F60"/>
    <w:rsid w:val="00DF4038"/>
    <w:rsid w:val="00DF427B"/>
    <w:rsid w:val="00DF4362"/>
    <w:rsid w:val="00DF4382"/>
    <w:rsid w:val="00DF444C"/>
    <w:rsid w:val="00DF487D"/>
    <w:rsid w:val="00DF49FC"/>
    <w:rsid w:val="00DF4DCD"/>
    <w:rsid w:val="00DF4E0C"/>
    <w:rsid w:val="00DF5000"/>
    <w:rsid w:val="00DF5097"/>
    <w:rsid w:val="00DF50A7"/>
    <w:rsid w:val="00DF510C"/>
    <w:rsid w:val="00DF51A2"/>
    <w:rsid w:val="00DF5776"/>
    <w:rsid w:val="00DF59CB"/>
    <w:rsid w:val="00DF5A42"/>
    <w:rsid w:val="00DF5A93"/>
    <w:rsid w:val="00DF5B46"/>
    <w:rsid w:val="00DF5D5B"/>
    <w:rsid w:val="00DF5DA2"/>
    <w:rsid w:val="00DF5E85"/>
    <w:rsid w:val="00DF5F8E"/>
    <w:rsid w:val="00DF6002"/>
    <w:rsid w:val="00DF61AF"/>
    <w:rsid w:val="00DF625B"/>
    <w:rsid w:val="00DF62C4"/>
    <w:rsid w:val="00DF6549"/>
    <w:rsid w:val="00DF6699"/>
    <w:rsid w:val="00DF69A0"/>
    <w:rsid w:val="00DF6B97"/>
    <w:rsid w:val="00DF6CBB"/>
    <w:rsid w:val="00DF7010"/>
    <w:rsid w:val="00DF71C8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E3B"/>
    <w:rsid w:val="00DF7FE6"/>
    <w:rsid w:val="00E00012"/>
    <w:rsid w:val="00E00075"/>
    <w:rsid w:val="00E0028A"/>
    <w:rsid w:val="00E004A9"/>
    <w:rsid w:val="00E0083E"/>
    <w:rsid w:val="00E00D5C"/>
    <w:rsid w:val="00E00F38"/>
    <w:rsid w:val="00E00F89"/>
    <w:rsid w:val="00E01309"/>
    <w:rsid w:val="00E018CB"/>
    <w:rsid w:val="00E01AA9"/>
    <w:rsid w:val="00E01B8D"/>
    <w:rsid w:val="00E01CE7"/>
    <w:rsid w:val="00E01D1F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3D0"/>
    <w:rsid w:val="00E036FB"/>
    <w:rsid w:val="00E03743"/>
    <w:rsid w:val="00E03788"/>
    <w:rsid w:val="00E03995"/>
    <w:rsid w:val="00E03A18"/>
    <w:rsid w:val="00E03C76"/>
    <w:rsid w:val="00E03DE5"/>
    <w:rsid w:val="00E0406F"/>
    <w:rsid w:val="00E040DA"/>
    <w:rsid w:val="00E0429F"/>
    <w:rsid w:val="00E047A1"/>
    <w:rsid w:val="00E04896"/>
    <w:rsid w:val="00E04AC8"/>
    <w:rsid w:val="00E04F12"/>
    <w:rsid w:val="00E05068"/>
    <w:rsid w:val="00E054AC"/>
    <w:rsid w:val="00E055C0"/>
    <w:rsid w:val="00E056CD"/>
    <w:rsid w:val="00E057B9"/>
    <w:rsid w:val="00E059E6"/>
    <w:rsid w:val="00E05C39"/>
    <w:rsid w:val="00E05CCB"/>
    <w:rsid w:val="00E05DA5"/>
    <w:rsid w:val="00E05DFD"/>
    <w:rsid w:val="00E05E98"/>
    <w:rsid w:val="00E05ECB"/>
    <w:rsid w:val="00E05F7D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40B"/>
    <w:rsid w:val="00E0745B"/>
    <w:rsid w:val="00E074F3"/>
    <w:rsid w:val="00E0759A"/>
    <w:rsid w:val="00E075B1"/>
    <w:rsid w:val="00E07613"/>
    <w:rsid w:val="00E076CC"/>
    <w:rsid w:val="00E07781"/>
    <w:rsid w:val="00E077A8"/>
    <w:rsid w:val="00E07A84"/>
    <w:rsid w:val="00E07C7A"/>
    <w:rsid w:val="00E07F39"/>
    <w:rsid w:val="00E07FAA"/>
    <w:rsid w:val="00E10370"/>
    <w:rsid w:val="00E10835"/>
    <w:rsid w:val="00E10863"/>
    <w:rsid w:val="00E10902"/>
    <w:rsid w:val="00E10B64"/>
    <w:rsid w:val="00E10F19"/>
    <w:rsid w:val="00E1106E"/>
    <w:rsid w:val="00E110B0"/>
    <w:rsid w:val="00E1117F"/>
    <w:rsid w:val="00E11190"/>
    <w:rsid w:val="00E111D6"/>
    <w:rsid w:val="00E111F2"/>
    <w:rsid w:val="00E112DB"/>
    <w:rsid w:val="00E11527"/>
    <w:rsid w:val="00E11850"/>
    <w:rsid w:val="00E11AED"/>
    <w:rsid w:val="00E11E80"/>
    <w:rsid w:val="00E11F10"/>
    <w:rsid w:val="00E12043"/>
    <w:rsid w:val="00E12266"/>
    <w:rsid w:val="00E12586"/>
    <w:rsid w:val="00E12627"/>
    <w:rsid w:val="00E127CE"/>
    <w:rsid w:val="00E12882"/>
    <w:rsid w:val="00E128D7"/>
    <w:rsid w:val="00E12B17"/>
    <w:rsid w:val="00E12C74"/>
    <w:rsid w:val="00E12E76"/>
    <w:rsid w:val="00E12FD8"/>
    <w:rsid w:val="00E13122"/>
    <w:rsid w:val="00E1328C"/>
    <w:rsid w:val="00E1344D"/>
    <w:rsid w:val="00E13714"/>
    <w:rsid w:val="00E137D6"/>
    <w:rsid w:val="00E138FD"/>
    <w:rsid w:val="00E13914"/>
    <w:rsid w:val="00E13980"/>
    <w:rsid w:val="00E13B63"/>
    <w:rsid w:val="00E13C6D"/>
    <w:rsid w:val="00E13CCC"/>
    <w:rsid w:val="00E13E59"/>
    <w:rsid w:val="00E13FBE"/>
    <w:rsid w:val="00E145F1"/>
    <w:rsid w:val="00E147BB"/>
    <w:rsid w:val="00E14C63"/>
    <w:rsid w:val="00E14DE4"/>
    <w:rsid w:val="00E150B6"/>
    <w:rsid w:val="00E1516E"/>
    <w:rsid w:val="00E1518C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A42"/>
    <w:rsid w:val="00E16C20"/>
    <w:rsid w:val="00E16CD4"/>
    <w:rsid w:val="00E1713A"/>
    <w:rsid w:val="00E171E6"/>
    <w:rsid w:val="00E17271"/>
    <w:rsid w:val="00E17479"/>
    <w:rsid w:val="00E177F4"/>
    <w:rsid w:val="00E177F6"/>
    <w:rsid w:val="00E17800"/>
    <w:rsid w:val="00E17913"/>
    <w:rsid w:val="00E17DE8"/>
    <w:rsid w:val="00E17F6E"/>
    <w:rsid w:val="00E2001C"/>
    <w:rsid w:val="00E20210"/>
    <w:rsid w:val="00E202F8"/>
    <w:rsid w:val="00E20339"/>
    <w:rsid w:val="00E207C3"/>
    <w:rsid w:val="00E207C9"/>
    <w:rsid w:val="00E2084A"/>
    <w:rsid w:val="00E2093A"/>
    <w:rsid w:val="00E214D9"/>
    <w:rsid w:val="00E216B0"/>
    <w:rsid w:val="00E217ED"/>
    <w:rsid w:val="00E218F6"/>
    <w:rsid w:val="00E21A08"/>
    <w:rsid w:val="00E21AB0"/>
    <w:rsid w:val="00E21AB9"/>
    <w:rsid w:val="00E21BAE"/>
    <w:rsid w:val="00E21C03"/>
    <w:rsid w:val="00E21C4F"/>
    <w:rsid w:val="00E21F21"/>
    <w:rsid w:val="00E2235D"/>
    <w:rsid w:val="00E2261B"/>
    <w:rsid w:val="00E22904"/>
    <w:rsid w:val="00E22A36"/>
    <w:rsid w:val="00E22ABD"/>
    <w:rsid w:val="00E22C8E"/>
    <w:rsid w:val="00E22E29"/>
    <w:rsid w:val="00E231DD"/>
    <w:rsid w:val="00E23431"/>
    <w:rsid w:val="00E23583"/>
    <w:rsid w:val="00E2378C"/>
    <w:rsid w:val="00E238B8"/>
    <w:rsid w:val="00E23970"/>
    <w:rsid w:val="00E23C52"/>
    <w:rsid w:val="00E23DE1"/>
    <w:rsid w:val="00E24151"/>
    <w:rsid w:val="00E2448D"/>
    <w:rsid w:val="00E245EE"/>
    <w:rsid w:val="00E24A43"/>
    <w:rsid w:val="00E24C64"/>
    <w:rsid w:val="00E24DBB"/>
    <w:rsid w:val="00E24E76"/>
    <w:rsid w:val="00E25039"/>
    <w:rsid w:val="00E2508D"/>
    <w:rsid w:val="00E255EA"/>
    <w:rsid w:val="00E257EF"/>
    <w:rsid w:val="00E2587A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C1A"/>
    <w:rsid w:val="00E26D70"/>
    <w:rsid w:val="00E26F28"/>
    <w:rsid w:val="00E26F98"/>
    <w:rsid w:val="00E26FE7"/>
    <w:rsid w:val="00E27029"/>
    <w:rsid w:val="00E270C2"/>
    <w:rsid w:val="00E27693"/>
    <w:rsid w:val="00E276A7"/>
    <w:rsid w:val="00E2770A"/>
    <w:rsid w:val="00E27802"/>
    <w:rsid w:val="00E27817"/>
    <w:rsid w:val="00E27937"/>
    <w:rsid w:val="00E279C6"/>
    <w:rsid w:val="00E30204"/>
    <w:rsid w:val="00E30219"/>
    <w:rsid w:val="00E304B2"/>
    <w:rsid w:val="00E304F1"/>
    <w:rsid w:val="00E3055E"/>
    <w:rsid w:val="00E3070C"/>
    <w:rsid w:val="00E3079A"/>
    <w:rsid w:val="00E307A2"/>
    <w:rsid w:val="00E3096C"/>
    <w:rsid w:val="00E30BEE"/>
    <w:rsid w:val="00E30D7E"/>
    <w:rsid w:val="00E30DF2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8AD"/>
    <w:rsid w:val="00E32C8B"/>
    <w:rsid w:val="00E32CF4"/>
    <w:rsid w:val="00E331AE"/>
    <w:rsid w:val="00E331E7"/>
    <w:rsid w:val="00E33580"/>
    <w:rsid w:val="00E335CE"/>
    <w:rsid w:val="00E33634"/>
    <w:rsid w:val="00E3376E"/>
    <w:rsid w:val="00E33B1B"/>
    <w:rsid w:val="00E33FA2"/>
    <w:rsid w:val="00E340AF"/>
    <w:rsid w:val="00E343C3"/>
    <w:rsid w:val="00E345A7"/>
    <w:rsid w:val="00E34800"/>
    <w:rsid w:val="00E34870"/>
    <w:rsid w:val="00E34887"/>
    <w:rsid w:val="00E349FD"/>
    <w:rsid w:val="00E34BA2"/>
    <w:rsid w:val="00E34DA2"/>
    <w:rsid w:val="00E34DF0"/>
    <w:rsid w:val="00E34ECE"/>
    <w:rsid w:val="00E34FB1"/>
    <w:rsid w:val="00E35029"/>
    <w:rsid w:val="00E35070"/>
    <w:rsid w:val="00E352AF"/>
    <w:rsid w:val="00E35608"/>
    <w:rsid w:val="00E35619"/>
    <w:rsid w:val="00E35648"/>
    <w:rsid w:val="00E356CF"/>
    <w:rsid w:val="00E35885"/>
    <w:rsid w:val="00E35EC2"/>
    <w:rsid w:val="00E3639E"/>
    <w:rsid w:val="00E363B8"/>
    <w:rsid w:val="00E36454"/>
    <w:rsid w:val="00E36581"/>
    <w:rsid w:val="00E36595"/>
    <w:rsid w:val="00E36ABE"/>
    <w:rsid w:val="00E36BA7"/>
    <w:rsid w:val="00E36D93"/>
    <w:rsid w:val="00E36DA6"/>
    <w:rsid w:val="00E37457"/>
    <w:rsid w:val="00E37A9F"/>
    <w:rsid w:val="00E37BC0"/>
    <w:rsid w:val="00E37E05"/>
    <w:rsid w:val="00E37E08"/>
    <w:rsid w:val="00E37F9E"/>
    <w:rsid w:val="00E400C4"/>
    <w:rsid w:val="00E4017D"/>
    <w:rsid w:val="00E40462"/>
    <w:rsid w:val="00E404F3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0FD3"/>
    <w:rsid w:val="00E412AB"/>
    <w:rsid w:val="00E413A9"/>
    <w:rsid w:val="00E4151C"/>
    <w:rsid w:val="00E41696"/>
    <w:rsid w:val="00E417B0"/>
    <w:rsid w:val="00E41876"/>
    <w:rsid w:val="00E418AE"/>
    <w:rsid w:val="00E418B4"/>
    <w:rsid w:val="00E41BE3"/>
    <w:rsid w:val="00E41DFD"/>
    <w:rsid w:val="00E41E92"/>
    <w:rsid w:val="00E42114"/>
    <w:rsid w:val="00E42165"/>
    <w:rsid w:val="00E42236"/>
    <w:rsid w:val="00E422DF"/>
    <w:rsid w:val="00E423A4"/>
    <w:rsid w:val="00E423A5"/>
    <w:rsid w:val="00E4266F"/>
    <w:rsid w:val="00E426A8"/>
    <w:rsid w:val="00E426FF"/>
    <w:rsid w:val="00E42C27"/>
    <w:rsid w:val="00E42C84"/>
    <w:rsid w:val="00E42D27"/>
    <w:rsid w:val="00E42E6F"/>
    <w:rsid w:val="00E430EE"/>
    <w:rsid w:val="00E430FB"/>
    <w:rsid w:val="00E43561"/>
    <w:rsid w:val="00E43672"/>
    <w:rsid w:val="00E4390A"/>
    <w:rsid w:val="00E43A28"/>
    <w:rsid w:val="00E43B9E"/>
    <w:rsid w:val="00E43E90"/>
    <w:rsid w:val="00E4401A"/>
    <w:rsid w:val="00E4401D"/>
    <w:rsid w:val="00E4402A"/>
    <w:rsid w:val="00E4437A"/>
    <w:rsid w:val="00E4452B"/>
    <w:rsid w:val="00E4459F"/>
    <w:rsid w:val="00E446D0"/>
    <w:rsid w:val="00E44F72"/>
    <w:rsid w:val="00E45038"/>
    <w:rsid w:val="00E4509B"/>
    <w:rsid w:val="00E4515F"/>
    <w:rsid w:val="00E45271"/>
    <w:rsid w:val="00E4527C"/>
    <w:rsid w:val="00E4557B"/>
    <w:rsid w:val="00E45606"/>
    <w:rsid w:val="00E4565E"/>
    <w:rsid w:val="00E456FB"/>
    <w:rsid w:val="00E45796"/>
    <w:rsid w:val="00E45854"/>
    <w:rsid w:val="00E45BD5"/>
    <w:rsid w:val="00E45C2E"/>
    <w:rsid w:val="00E45FAE"/>
    <w:rsid w:val="00E45FB2"/>
    <w:rsid w:val="00E467A6"/>
    <w:rsid w:val="00E46873"/>
    <w:rsid w:val="00E46A17"/>
    <w:rsid w:val="00E46DB2"/>
    <w:rsid w:val="00E46FAF"/>
    <w:rsid w:val="00E471EC"/>
    <w:rsid w:val="00E47310"/>
    <w:rsid w:val="00E4750C"/>
    <w:rsid w:val="00E4777F"/>
    <w:rsid w:val="00E4794D"/>
    <w:rsid w:val="00E47C2F"/>
    <w:rsid w:val="00E47DCB"/>
    <w:rsid w:val="00E504CA"/>
    <w:rsid w:val="00E505A1"/>
    <w:rsid w:val="00E507AA"/>
    <w:rsid w:val="00E50BB9"/>
    <w:rsid w:val="00E50C86"/>
    <w:rsid w:val="00E513FE"/>
    <w:rsid w:val="00E5145D"/>
    <w:rsid w:val="00E515B3"/>
    <w:rsid w:val="00E51660"/>
    <w:rsid w:val="00E517DF"/>
    <w:rsid w:val="00E5184E"/>
    <w:rsid w:val="00E51BF9"/>
    <w:rsid w:val="00E51C30"/>
    <w:rsid w:val="00E51E2A"/>
    <w:rsid w:val="00E51F25"/>
    <w:rsid w:val="00E522FE"/>
    <w:rsid w:val="00E525CB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2CA"/>
    <w:rsid w:val="00E533CA"/>
    <w:rsid w:val="00E5344E"/>
    <w:rsid w:val="00E53693"/>
    <w:rsid w:val="00E53986"/>
    <w:rsid w:val="00E53A97"/>
    <w:rsid w:val="00E53B19"/>
    <w:rsid w:val="00E53FA0"/>
    <w:rsid w:val="00E5409F"/>
    <w:rsid w:val="00E5434C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20"/>
    <w:rsid w:val="00E54E52"/>
    <w:rsid w:val="00E54EE3"/>
    <w:rsid w:val="00E55026"/>
    <w:rsid w:val="00E55196"/>
    <w:rsid w:val="00E55327"/>
    <w:rsid w:val="00E554E8"/>
    <w:rsid w:val="00E55867"/>
    <w:rsid w:val="00E559BD"/>
    <w:rsid w:val="00E55AD8"/>
    <w:rsid w:val="00E56173"/>
    <w:rsid w:val="00E561FB"/>
    <w:rsid w:val="00E564EC"/>
    <w:rsid w:val="00E565C6"/>
    <w:rsid w:val="00E568C8"/>
    <w:rsid w:val="00E572EF"/>
    <w:rsid w:val="00E57402"/>
    <w:rsid w:val="00E574B7"/>
    <w:rsid w:val="00E5760B"/>
    <w:rsid w:val="00E57C10"/>
    <w:rsid w:val="00E60065"/>
    <w:rsid w:val="00E601B2"/>
    <w:rsid w:val="00E60224"/>
    <w:rsid w:val="00E60248"/>
    <w:rsid w:val="00E60300"/>
    <w:rsid w:val="00E6041D"/>
    <w:rsid w:val="00E604CE"/>
    <w:rsid w:val="00E604DE"/>
    <w:rsid w:val="00E6063C"/>
    <w:rsid w:val="00E606B5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410"/>
    <w:rsid w:val="00E61737"/>
    <w:rsid w:val="00E61807"/>
    <w:rsid w:val="00E6183C"/>
    <w:rsid w:val="00E619EC"/>
    <w:rsid w:val="00E61A11"/>
    <w:rsid w:val="00E61BBF"/>
    <w:rsid w:val="00E61CDF"/>
    <w:rsid w:val="00E61DD8"/>
    <w:rsid w:val="00E61F12"/>
    <w:rsid w:val="00E62163"/>
    <w:rsid w:val="00E6226E"/>
    <w:rsid w:val="00E6236C"/>
    <w:rsid w:val="00E624C3"/>
    <w:rsid w:val="00E626A1"/>
    <w:rsid w:val="00E62702"/>
    <w:rsid w:val="00E62704"/>
    <w:rsid w:val="00E6271F"/>
    <w:rsid w:val="00E6287C"/>
    <w:rsid w:val="00E62899"/>
    <w:rsid w:val="00E6293F"/>
    <w:rsid w:val="00E62B17"/>
    <w:rsid w:val="00E62C14"/>
    <w:rsid w:val="00E630C2"/>
    <w:rsid w:val="00E63103"/>
    <w:rsid w:val="00E634E0"/>
    <w:rsid w:val="00E63500"/>
    <w:rsid w:val="00E6357F"/>
    <w:rsid w:val="00E637A0"/>
    <w:rsid w:val="00E63A94"/>
    <w:rsid w:val="00E63C8E"/>
    <w:rsid w:val="00E63D75"/>
    <w:rsid w:val="00E63FA5"/>
    <w:rsid w:val="00E64058"/>
    <w:rsid w:val="00E6417B"/>
    <w:rsid w:val="00E64321"/>
    <w:rsid w:val="00E6482C"/>
    <w:rsid w:val="00E64994"/>
    <w:rsid w:val="00E649CA"/>
    <w:rsid w:val="00E64A23"/>
    <w:rsid w:val="00E65012"/>
    <w:rsid w:val="00E6514D"/>
    <w:rsid w:val="00E653B2"/>
    <w:rsid w:val="00E654C1"/>
    <w:rsid w:val="00E655F3"/>
    <w:rsid w:val="00E65654"/>
    <w:rsid w:val="00E65974"/>
    <w:rsid w:val="00E65BFC"/>
    <w:rsid w:val="00E65C96"/>
    <w:rsid w:val="00E65CC2"/>
    <w:rsid w:val="00E65EB4"/>
    <w:rsid w:val="00E66002"/>
    <w:rsid w:val="00E66451"/>
    <w:rsid w:val="00E664C8"/>
    <w:rsid w:val="00E6651F"/>
    <w:rsid w:val="00E66550"/>
    <w:rsid w:val="00E667DA"/>
    <w:rsid w:val="00E66827"/>
    <w:rsid w:val="00E66BF4"/>
    <w:rsid w:val="00E66C84"/>
    <w:rsid w:val="00E66DE8"/>
    <w:rsid w:val="00E66ECF"/>
    <w:rsid w:val="00E66F07"/>
    <w:rsid w:val="00E66FB6"/>
    <w:rsid w:val="00E67000"/>
    <w:rsid w:val="00E67217"/>
    <w:rsid w:val="00E67276"/>
    <w:rsid w:val="00E67312"/>
    <w:rsid w:val="00E67626"/>
    <w:rsid w:val="00E6780A"/>
    <w:rsid w:val="00E67977"/>
    <w:rsid w:val="00E67AAE"/>
    <w:rsid w:val="00E67CF4"/>
    <w:rsid w:val="00E67DED"/>
    <w:rsid w:val="00E67E37"/>
    <w:rsid w:val="00E67F13"/>
    <w:rsid w:val="00E67F29"/>
    <w:rsid w:val="00E67F5D"/>
    <w:rsid w:val="00E70135"/>
    <w:rsid w:val="00E703B3"/>
    <w:rsid w:val="00E70440"/>
    <w:rsid w:val="00E7058F"/>
    <w:rsid w:val="00E70636"/>
    <w:rsid w:val="00E7076A"/>
    <w:rsid w:val="00E70870"/>
    <w:rsid w:val="00E7092A"/>
    <w:rsid w:val="00E70955"/>
    <w:rsid w:val="00E70A74"/>
    <w:rsid w:val="00E70AA9"/>
    <w:rsid w:val="00E70F7A"/>
    <w:rsid w:val="00E71275"/>
    <w:rsid w:val="00E715D0"/>
    <w:rsid w:val="00E7166E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17E"/>
    <w:rsid w:val="00E732A5"/>
    <w:rsid w:val="00E736BA"/>
    <w:rsid w:val="00E736D8"/>
    <w:rsid w:val="00E73712"/>
    <w:rsid w:val="00E7393E"/>
    <w:rsid w:val="00E73BC9"/>
    <w:rsid w:val="00E73CAE"/>
    <w:rsid w:val="00E74163"/>
    <w:rsid w:val="00E74179"/>
    <w:rsid w:val="00E741B7"/>
    <w:rsid w:val="00E7445F"/>
    <w:rsid w:val="00E74990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6D7"/>
    <w:rsid w:val="00E75735"/>
    <w:rsid w:val="00E75835"/>
    <w:rsid w:val="00E75950"/>
    <w:rsid w:val="00E75E8B"/>
    <w:rsid w:val="00E75E92"/>
    <w:rsid w:val="00E762D0"/>
    <w:rsid w:val="00E76420"/>
    <w:rsid w:val="00E764A8"/>
    <w:rsid w:val="00E767B3"/>
    <w:rsid w:val="00E768A6"/>
    <w:rsid w:val="00E76AA1"/>
    <w:rsid w:val="00E76B06"/>
    <w:rsid w:val="00E76C6D"/>
    <w:rsid w:val="00E76EC8"/>
    <w:rsid w:val="00E77182"/>
    <w:rsid w:val="00E7731E"/>
    <w:rsid w:val="00E77323"/>
    <w:rsid w:val="00E77372"/>
    <w:rsid w:val="00E779EE"/>
    <w:rsid w:val="00E77A07"/>
    <w:rsid w:val="00E77A79"/>
    <w:rsid w:val="00E77B3A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900"/>
    <w:rsid w:val="00E80C3B"/>
    <w:rsid w:val="00E80DE9"/>
    <w:rsid w:val="00E80FD1"/>
    <w:rsid w:val="00E8128E"/>
    <w:rsid w:val="00E81353"/>
    <w:rsid w:val="00E81381"/>
    <w:rsid w:val="00E8139A"/>
    <w:rsid w:val="00E81442"/>
    <w:rsid w:val="00E81482"/>
    <w:rsid w:val="00E81590"/>
    <w:rsid w:val="00E8176A"/>
    <w:rsid w:val="00E819CC"/>
    <w:rsid w:val="00E819D0"/>
    <w:rsid w:val="00E819F5"/>
    <w:rsid w:val="00E81D9C"/>
    <w:rsid w:val="00E81DF1"/>
    <w:rsid w:val="00E82227"/>
    <w:rsid w:val="00E8222A"/>
    <w:rsid w:val="00E82722"/>
    <w:rsid w:val="00E82747"/>
    <w:rsid w:val="00E828C0"/>
    <w:rsid w:val="00E82AA8"/>
    <w:rsid w:val="00E82CCC"/>
    <w:rsid w:val="00E82DD1"/>
    <w:rsid w:val="00E82E57"/>
    <w:rsid w:val="00E82EB5"/>
    <w:rsid w:val="00E83023"/>
    <w:rsid w:val="00E831AF"/>
    <w:rsid w:val="00E832D2"/>
    <w:rsid w:val="00E8337B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4CD"/>
    <w:rsid w:val="00E847B7"/>
    <w:rsid w:val="00E84910"/>
    <w:rsid w:val="00E8496A"/>
    <w:rsid w:val="00E84AE5"/>
    <w:rsid w:val="00E84B5C"/>
    <w:rsid w:val="00E84E6F"/>
    <w:rsid w:val="00E84F33"/>
    <w:rsid w:val="00E853D3"/>
    <w:rsid w:val="00E85478"/>
    <w:rsid w:val="00E8555C"/>
    <w:rsid w:val="00E85750"/>
    <w:rsid w:val="00E85851"/>
    <w:rsid w:val="00E8599E"/>
    <w:rsid w:val="00E859CE"/>
    <w:rsid w:val="00E85D79"/>
    <w:rsid w:val="00E85F3E"/>
    <w:rsid w:val="00E86150"/>
    <w:rsid w:val="00E86359"/>
    <w:rsid w:val="00E86456"/>
    <w:rsid w:val="00E868CB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F33"/>
    <w:rsid w:val="00E90019"/>
    <w:rsid w:val="00E90371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255"/>
    <w:rsid w:val="00E91269"/>
    <w:rsid w:val="00E91381"/>
    <w:rsid w:val="00E91631"/>
    <w:rsid w:val="00E916AC"/>
    <w:rsid w:val="00E917B3"/>
    <w:rsid w:val="00E918AA"/>
    <w:rsid w:val="00E9199D"/>
    <w:rsid w:val="00E919AB"/>
    <w:rsid w:val="00E91C8C"/>
    <w:rsid w:val="00E92103"/>
    <w:rsid w:val="00E92135"/>
    <w:rsid w:val="00E921CE"/>
    <w:rsid w:val="00E92368"/>
    <w:rsid w:val="00E92448"/>
    <w:rsid w:val="00E924DB"/>
    <w:rsid w:val="00E9275B"/>
    <w:rsid w:val="00E92793"/>
    <w:rsid w:val="00E929E0"/>
    <w:rsid w:val="00E92A27"/>
    <w:rsid w:val="00E92F18"/>
    <w:rsid w:val="00E92F28"/>
    <w:rsid w:val="00E930DC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31D"/>
    <w:rsid w:val="00E95441"/>
    <w:rsid w:val="00E95442"/>
    <w:rsid w:val="00E95474"/>
    <w:rsid w:val="00E9548C"/>
    <w:rsid w:val="00E954AE"/>
    <w:rsid w:val="00E9555F"/>
    <w:rsid w:val="00E956F2"/>
    <w:rsid w:val="00E957FF"/>
    <w:rsid w:val="00E95AFE"/>
    <w:rsid w:val="00E95FA6"/>
    <w:rsid w:val="00E9602C"/>
    <w:rsid w:val="00E96087"/>
    <w:rsid w:val="00E960D2"/>
    <w:rsid w:val="00E960F3"/>
    <w:rsid w:val="00E96123"/>
    <w:rsid w:val="00E96364"/>
    <w:rsid w:val="00E96562"/>
    <w:rsid w:val="00E969F7"/>
    <w:rsid w:val="00E96BA0"/>
    <w:rsid w:val="00E96C94"/>
    <w:rsid w:val="00E96D6B"/>
    <w:rsid w:val="00E96D9F"/>
    <w:rsid w:val="00E96DA3"/>
    <w:rsid w:val="00E96FAE"/>
    <w:rsid w:val="00E9705F"/>
    <w:rsid w:val="00E970EC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97F88"/>
    <w:rsid w:val="00EA0002"/>
    <w:rsid w:val="00EA00C4"/>
    <w:rsid w:val="00EA04D1"/>
    <w:rsid w:val="00EA04FF"/>
    <w:rsid w:val="00EA0822"/>
    <w:rsid w:val="00EA0C4C"/>
    <w:rsid w:val="00EA0DB0"/>
    <w:rsid w:val="00EA0F79"/>
    <w:rsid w:val="00EA1112"/>
    <w:rsid w:val="00EA1138"/>
    <w:rsid w:val="00EA11BE"/>
    <w:rsid w:val="00EA1404"/>
    <w:rsid w:val="00EA142C"/>
    <w:rsid w:val="00EA1436"/>
    <w:rsid w:val="00EA14E1"/>
    <w:rsid w:val="00EA1848"/>
    <w:rsid w:val="00EA1E18"/>
    <w:rsid w:val="00EA2427"/>
    <w:rsid w:val="00EA2480"/>
    <w:rsid w:val="00EA26D1"/>
    <w:rsid w:val="00EA2940"/>
    <w:rsid w:val="00EA297B"/>
    <w:rsid w:val="00EA29D3"/>
    <w:rsid w:val="00EA2B15"/>
    <w:rsid w:val="00EA2C26"/>
    <w:rsid w:val="00EA2F79"/>
    <w:rsid w:val="00EA317D"/>
    <w:rsid w:val="00EA32BD"/>
    <w:rsid w:val="00EA34F8"/>
    <w:rsid w:val="00EA3501"/>
    <w:rsid w:val="00EA3510"/>
    <w:rsid w:val="00EA3A64"/>
    <w:rsid w:val="00EA3B49"/>
    <w:rsid w:val="00EA40F9"/>
    <w:rsid w:val="00EA425A"/>
    <w:rsid w:val="00EA426C"/>
    <w:rsid w:val="00EA42F2"/>
    <w:rsid w:val="00EA4868"/>
    <w:rsid w:val="00EA49AD"/>
    <w:rsid w:val="00EA4A90"/>
    <w:rsid w:val="00EA4B42"/>
    <w:rsid w:val="00EA4BB7"/>
    <w:rsid w:val="00EA4CB5"/>
    <w:rsid w:val="00EA4F8C"/>
    <w:rsid w:val="00EA5072"/>
    <w:rsid w:val="00EA530B"/>
    <w:rsid w:val="00EA532D"/>
    <w:rsid w:val="00EA533F"/>
    <w:rsid w:val="00EA557B"/>
    <w:rsid w:val="00EA55F1"/>
    <w:rsid w:val="00EA5745"/>
    <w:rsid w:val="00EA57BD"/>
    <w:rsid w:val="00EA5941"/>
    <w:rsid w:val="00EA5A06"/>
    <w:rsid w:val="00EA5B46"/>
    <w:rsid w:val="00EA5DC2"/>
    <w:rsid w:val="00EA5F63"/>
    <w:rsid w:val="00EA605C"/>
    <w:rsid w:val="00EA6783"/>
    <w:rsid w:val="00EA6992"/>
    <w:rsid w:val="00EA6AC6"/>
    <w:rsid w:val="00EA6E4C"/>
    <w:rsid w:val="00EA6FFB"/>
    <w:rsid w:val="00EA744A"/>
    <w:rsid w:val="00EA7474"/>
    <w:rsid w:val="00EA747F"/>
    <w:rsid w:val="00EA7703"/>
    <w:rsid w:val="00EA7705"/>
    <w:rsid w:val="00EA77B6"/>
    <w:rsid w:val="00EA7996"/>
    <w:rsid w:val="00EA79A0"/>
    <w:rsid w:val="00EA7C6B"/>
    <w:rsid w:val="00EA7CD7"/>
    <w:rsid w:val="00EA7D20"/>
    <w:rsid w:val="00EA7F14"/>
    <w:rsid w:val="00EA7F5F"/>
    <w:rsid w:val="00EB01C2"/>
    <w:rsid w:val="00EB0409"/>
    <w:rsid w:val="00EB075C"/>
    <w:rsid w:val="00EB0823"/>
    <w:rsid w:val="00EB09D0"/>
    <w:rsid w:val="00EB0B98"/>
    <w:rsid w:val="00EB0C54"/>
    <w:rsid w:val="00EB0CAD"/>
    <w:rsid w:val="00EB0FC7"/>
    <w:rsid w:val="00EB14A4"/>
    <w:rsid w:val="00EB1518"/>
    <w:rsid w:val="00EB157C"/>
    <w:rsid w:val="00EB160B"/>
    <w:rsid w:val="00EB171C"/>
    <w:rsid w:val="00EB1B74"/>
    <w:rsid w:val="00EB1F14"/>
    <w:rsid w:val="00EB20B4"/>
    <w:rsid w:val="00EB20D5"/>
    <w:rsid w:val="00EB23E8"/>
    <w:rsid w:val="00EB2418"/>
    <w:rsid w:val="00EB2855"/>
    <w:rsid w:val="00EB28C9"/>
    <w:rsid w:val="00EB2AB1"/>
    <w:rsid w:val="00EB2AE8"/>
    <w:rsid w:val="00EB2BEC"/>
    <w:rsid w:val="00EB2BFC"/>
    <w:rsid w:val="00EB2CAE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CB2"/>
    <w:rsid w:val="00EB3FF6"/>
    <w:rsid w:val="00EB4141"/>
    <w:rsid w:val="00EB43AA"/>
    <w:rsid w:val="00EB4663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4A9"/>
    <w:rsid w:val="00EB55DF"/>
    <w:rsid w:val="00EB5608"/>
    <w:rsid w:val="00EB585A"/>
    <w:rsid w:val="00EB5885"/>
    <w:rsid w:val="00EB59DB"/>
    <w:rsid w:val="00EB59EC"/>
    <w:rsid w:val="00EB5A88"/>
    <w:rsid w:val="00EB5A9D"/>
    <w:rsid w:val="00EB5AC6"/>
    <w:rsid w:val="00EB5CF9"/>
    <w:rsid w:val="00EB5DA9"/>
    <w:rsid w:val="00EB5E25"/>
    <w:rsid w:val="00EB5E6A"/>
    <w:rsid w:val="00EB5EBF"/>
    <w:rsid w:val="00EB5F9D"/>
    <w:rsid w:val="00EB62AC"/>
    <w:rsid w:val="00EB6304"/>
    <w:rsid w:val="00EB63D2"/>
    <w:rsid w:val="00EB6A8E"/>
    <w:rsid w:val="00EB6C04"/>
    <w:rsid w:val="00EB6D00"/>
    <w:rsid w:val="00EB6DCE"/>
    <w:rsid w:val="00EB6DFB"/>
    <w:rsid w:val="00EB70E5"/>
    <w:rsid w:val="00EB7213"/>
    <w:rsid w:val="00EB7575"/>
    <w:rsid w:val="00EB7576"/>
    <w:rsid w:val="00EB7703"/>
    <w:rsid w:val="00EB7AE5"/>
    <w:rsid w:val="00EB7B41"/>
    <w:rsid w:val="00EC0293"/>
    <w:rsid w:val="00EC0303"/>
    <w:rsid w:val="00EC050E"/>
    <w:rsid w:val="00EC0529"/>
    <w:rsid w:val="00EC0566"/>
    <w:rsid w:val="00EC061D"/>
    <w:rsid w:val="00EC0B35"/>
    <w:rsid w:val="00EC0F2A"/>
    <w:rsid w:val="00EC0FA4"/>
    <w:rsid w:val="00EC1094"/>
    <w:rsid w:val="00EC1113"/>
    <w:rsid w:val="00EC12FB"/>
    <w:rsid w:val="00EC1329"/>
    <w:rsid w:val="00EC1453"/>
    <w:rsid w:val="00EC153B"/>
    <w:rsid w:val="00EC180D"/>
    <w:rsid w:val="00EC1D37"/>
    <w:rsid w:val="00EC1F90"/>
    <w:rsid w:val="00EC2108"/>
    <w:rsid w:val="00EC226F"/>
    <w:rsid w:val="00EC245E"/>
    <w:rsid w:val="00EC2501"/>
    <w:rsid w:val="00EC277B"/>
    <w:rsid w:val="00EC285E"/>
    <w:rsid w:val="00EC2992"/>
    <w:rsid w:val="00EC29CA"/>
    <w:rsid w:val="00EC2A04"/>
    <w:rsid w:val="00EC2B11"/>
    <w:rsid w:val="00EC2B6C"/>
    <w:rsid w:val="00EC2C96"/>
    <w:rsid w:val="00EC3075"/>
    <w:rsid w:val="00EC308E"/>
    <w:rsid w:val="00EC3235"/>
    <w:rsid w:val="00EC32BF"/>
    <w:rsid w:val="00EC3431"/>
    <w:rsid w:val="00EC344A"/>
    <w:rsid w:val="00EC36C4"/>
    <w:rsid w:val="00EC3860"/>
    <w:rsid w:val="00EC38AA"/>
    <w:rsid w:val="00EC3A7B"/>
    <w:rsid w:val="00EC3AF7"/>
    <w:rsid w:val="00EC3B9E"/>
    <w:rsid w:val="00EC3FBE"/>
    <w:rsid w:val="00EC3FC6"/>
    <w:rsid w:val="00EC412E"/>
    <w:rsid w:val="00EC41FD"/>
    <w:rsid w:val="00EC4281"/>
    <w:rsid w:val="00EC4828"/>
    <w:rsid w:val="00EC485A"/>
    <w:rsid w:val="00EC492E"/>
    <w:rsid w:val="00EC4C73"/>
    <w:rsid w:val="00EC4CDC"/>
    <w:rsid w:val="00EC4D55"/>
    <w:rsid w:val="00EC4ED7"/>
    <w:rsid w:val="00EC506A"/>
    <w:rsid w:val="00EC5153"/>
    <w:rsid w:val="00EC52AD"/>
    <w:rsid w:val="00EC553E"/>
    <w:rsid w:val="00EC5856"/>
    <w:rsid w:val="00EC5A08"/>
    <w:rsid w:val="00EC5A67"/>
    <w:rsid w:val="00EC5B73"/>
    <w:rsid w:val="00EC5BF4"/>
    <w:rsid w:val="00EC5DA4"/>
    <w:rsid w:val="00EC5E74"/>
    <w:rsid w:val="00EC6032"/>
    <w:rsid w:val="00EC61AC"/>
    <w:rsid w:val="00EC62F8"/>
    <w:rsid w:val="00EC63F8"/>
    <w:rsid w:val="00EC6B35"/>
    <w:rsid w:val="00EC6B62"/>
    <w:rsid w:val="00EC6C02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D30"/>
    <w:rsid w:val="00EC7E73"/>
    <w:rsid w:val="00EC7FFC"/>
    <w:rsid w:val="00ED0012"/>
    <w:rsid w:val="00ED0094"/>
    <w:rsid w:val="00ED00B4"/>
    <w:rsid w:val="00ED038D"/>
    <w:rsid w:val="00ED057F"/>
    <w:rsid w:val="00ED06F9"/>
    <w:rsid w:val="00ED0704"/>
    <w:rsid w:val="00ED07DC"/>
    <w:rsid w:val="00ED1182"/>
    <w:rsid w:val="00ED11A8"/>
    <w:rsid w:val="00ED138F"/>
    <w:rsid w:val="00ED1447"/>
    <w:rsid w:val="00ED1C7C"/>
    <w:rsid w:val="00ED1CC3"/>
    <w:rsid w:val="00ED1D4E"/>
    <w:rsid w:val="00ED1EC3"/>
    <w:rsid w:val="00ED1F01"/>
    <w:rsid w:val="00ED1F41"/>
    <w:rsid w:val="00ED2275"/>
    <w:rsid w:val="00ED27C9"/>
    <w:rsid w:val="00ED29EE"/>
    <w:rsid w:val="00ED2AEE"/>
    <w:rsid w:val="00ED2C28"/>
    <w:rsid w:val="00ED327D"/>
    <w:rsid w:val="00ED32C7"/>
    <w:rsid w:val="00ED34A3"/>
    <w:rsid w:val="00ED3594"/>
    <w:rsid w:val="00ED35E1"/>
    <w:rsid w:val="00ED3647"/>
    <w:rsid w:val="00ED374C"/>
    <w:rsid w:val="00ED37F4"/>
    <w:rsid w:val="00ED38E4"/>
    <w:rsid w:val="00ED39A9"/>
    <w:rsid w:val="00ED39C8"/>
    <w:rsid w:val="00ED3ACC"/>
    <w:rsid w:val="00ED3B36"/>
    <w:rsid w:val="00ED3B5F"/>
    <w:rsid w:val="00ED3BAC"/>
    <w:rsid w:val="00ED3BC2"/>
    <w:rsid w:val="00ED3BED"/>
    <w:rsid w:val="00ED3C1D"/>
    <w:rsid w:val="00ED3C77"/>
    <w:rsid w:val="00ED3CB5"/>
    <w:rsid w:val="00ED3DF4"/>
    <w:rsid w:val="00ED3E16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4B"/>
    <w:rsid w:val="00ED61BF"/>
    <w:rsid w:val="00ED6478"/>
    <w:rsid w:val="00ED6526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202"/>
    <w:rsid w:val="00EE03BC"/>
    <w:rsid w:val="00EE0B1A"/>
    <w:rsid w:val="00EE0D0B"/>
    <w:rsid w:val="00EE16A8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97"/>
    <w:rsid w:val="00EE293A"/>
    <w:rsid w:val="00EE2984"/>
    <w:rsid w:val="00EE2C92"/>
    <w:rsid w:val="00EE3076"/>
    <w:rsid w:val="00EE31D3"/>
    <w:rsid w:val="00EE3537"/>
    <w:rsid w:val="00EE36E3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BAD"/>
    <w:rsid w:val="00EE4BF7"/>
    <w:rsid w:val="00EE4C20"/>
    <w:rsid w:val="00EE4C7B"/>
    <w:rsid w:val="00EE4E41"/>
    <w:rsid w:val="00EE504B"/>
    <w:rsid w:val="00EE5081"/>
    <w:rsid w:val="00EE54C6"/>
    <w:rsid w:val="00EE553D"/>
    <w:rsid w:val="00EE5650"/>
    <w:rsid w:val="00EE5780"/>
    <w:rsid w:val="00EE57BD"/>
    <w:rsid w:val="00EE59BB"/>
    <w:rsid w:val="00EE5D57"/>
    <w:rsid w:val="00EE609C"/>
    <w:rsid w:val="00EE652E"/>
    <w:rsid w:val="00EE686F"/>
    <w:rsid w:val="00EE69C7"/>
    <w:rsid w:val="00EE6BB8"/>
    <w:rsid w:val="00EE6D2A"/>
    <w:rsid w:val="00EE6F3E"/>
    <w:rsid w:val="00EE7401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023"/>
    <w:rsid w:val="00EF01A0"/>
    <w:rsid w:val="00EF01A2"/>
    <w:rsid w:val="00EF03CB"/>
    <w:rsid w:val="00EF0703"/>
    <w:rsid w:val="00EF07CD"/>
    <w:rsid w:val="00EF07EA"/>
    <w:rsid w:val="00EF0844"/>
    <w:rsid w:val="00EF08DA"/>
    <w:rsid w:val="00EF08FF"/>
    <w:rsid w:val="00EF0920"/>
    <w:rsid w:val="00EF09A5"/>
    <w:rsid w:val="00EF09C6"/>
    <w:rsid w:val="00EF0A9C"/>
    <w:rsid w:val="00EF0ADF"/>
    <w:rsid w:val="00EF0BC5"/>
    <w:rsid w:val="00EF0C32"/>
    <w:rsid w:val="00EF0D76"/>
    <w:rsid w:val="00EF0DAB"/>
    <w:rsid w:val="00EF134B"/>
    <w:rsid w:val="00EF137D"/>
    <w:rsid w:val="00EF1719"/>
    <w:rsid w:val="00EF1AD3"/>
    <w:rsid w:val="00EF1B04"/>
    <w:rsid w:val="00EF1DE8"/>
    <w:rsid w:val="00EF1E3D"/>
    <w:rsid w:val="00EF1F78"/>
    <w:rsid w:val="00EF22DB"/>
    <w:rsid w:val="00EF2714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B52"/>
    <w:rsid w:val="00EF3E6D"/>
    <w:rsid w:val="00EF3EAF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C20"/>
    <w:rsid w:val="00EF4E88"/>
    <w:rsid w:val="00EF50A3"/>
    <w:rsid w:val="00EF50D5"/>
    <w:rsid w:val="00EF523C"/>
    <w:rsid w:val="00EF5266"/>
    <w:rsid w:val="00EF5358"/>
    <w:rsid w:val="00EF53F2"/>
    <w:rsid w:val="00EF5745"/>
    <w:rsid w:val="00EF5885"/>
    <w:rsid w:val="00EF58AA"/>
    <w:rsid w:val="00EF5B06"/>
    <w:rsid w:val="00EF5B20"/>
    <w:rsid w:val="00EF5E71"/>
    <w:rsid w:val="00EF5FB0"/>
    <w:rsid w:val="00EF5FBA"/>
    <w:rsid w:val="00EF6045"/>
    <w:rsid w:val="00EF6287"/>
    <w:rsid w:val="00EF63A1"/>
    <w:rsid w:val="00EF63E2"/>
    <w:rsid w:val="00EF64A8"/>
    <w:rsid w:val="00EF6861"/>
    <w:rsid w:val="00EF68C6"/>
    <w:rsid w:val="00EF6938"/>
    <w:rsid w:val="00EF69B5"/>
    <w:rsid w:val="00EF6B33"/>
    <w:rsid w:val="00EF6BF3"/>
    <w:rsid w:val="00EF6C27"/>
    <w:rsid w:val="00EF6E35"/>
    <w:rsid w:val="00EF6EEE"/>
    <w:rsid w:val="00EF6F42"/>
    <w:rsid w:val="00EF6FA7"/>
    <w:rsid w:val="00EF704F"/>
    <w:rsid w:val="00EF7052"/>
    <w:rsid w:val="00EF735C"/>
    <w:rsid w:val="00EF7504"/>
    <w:rsid w:val="00EF77CE"/>
    <w:rsid w:val="00EF78D9"/>
    <w:rsid w:val="00EF7D16"/>
    <w:rsid w:val="00EF7D63"/>
    <w:rsid w:val="00EF7DC1"/>
    <w:rsid w:val="00EF7E34"/>
    <w:rsid w:val="00EF7EB7"/>
    <w:rsid w:val="00F0006F"/>
    <w:rsid w:val="00F00087"/>
    <w:rsid w:val="00F0008E"/>
    <w:rsid w:val="00F001AE"/>
    <w:rsid w:val="00F00236"/>
    <w:rsid w:val="00F0025D"/>
    <w:rsid w:val="00F002F6"/>
    <w:rsid w:val="00F003CA"/>
    <w:rsid w:val="00F0045B"/>
    <w:rsid w:val="00F0073C"/>
    <w:rsid w:val="00F008D7"/>
    <w:rsid w:val="00F009DA"/>
    <w:rsid w:val="00F00A2C"/>
    <w:rsid w:val="00F00AA3"/>
    <w:rsid w:val="00F00BC0"/>
    <w:rsid w:val="00F00EF1"/>
    <w:rsid w:val="00F00F96"/>
    <w:rsid w:val="00F00FAD"/>
    <w:rsid w:val="00F01029"/>
    <w:rsid w:val="00F0136D"/>
    <w:rsid w:val="00F018CC"/>
    <w:rsid w:val="00F01C97"/>
    <w:rsid w:val="00F01F6B"/>
    <w:rsid w:val="00F02079"/>
    <w:rsid w:val="00F020AF"/>
    <w:rsid w:val="00F022B6"/>
    <w:rsid w:val="00F0233B"/>
    <w:rsid w:val="00F0245D"/>
    <w:rsid w:val="00F02571"/>
    <w:rsid w:val="00F0264A"/>
    <w:rsid w:val="00F02BD3"/>
    <w:rsid w:val="00F02C3E"/>
    <w:rsid w:val="00F02C5A"/>
    <w:rsid w:val="00F02CAC"/>
    <w:rsid w:val="00F02D36"/>
    <w:rsid w:val="00F02E3A"/>
    <w:rsid w:val="00F03063"/>
    <w:rsid w:val="00F030BC"/>
    <w:rsid w:val="00F03162"/>
    <w:rsid w:val="00F0321D"/>
    <w:rsid w:val="00F03B01"/>
    <w:rsid w:val="00F03B94"/>
    <w:rsid w:val="00F03F24"/>
    <w:rsid w:val="00F04100"/>
    <w:rsid w:val="00F0422E"/>
    <w:rsid w:val="00F042A9"/>
    <w:rsid w:val="00F044FB"/>
    <w:rsid w:val="00F04610"/>
    <w:rsid w:val="00F04708"/>
    <w:rsid w:val="00F047EA"/>
    <w:rsid w:val="00F04849"/>
    <w:rsid w:val="00F04916"/>
    <w:rsid w:val="00F04B74"/>
    <w:rsid w:val="00F04B9D"/>
    <w:rsid w:val="00F04D9D"/>
    <w:rsid w:val="00F04DE7"/>
    <w:rsid w:val="00F04FAC"/>
    <w:rsid w:val="00F051A1"/>
    <w:rsid w:val="00F05438"/>
    <w:rsid w:val="00F05669"/>
    <w:rsid w:val="00F05711"/>
    <w:rsid w:val="00F059BD"/>
    <w:rsid w:val="00F05A35"/>
    <w:rsid w:val="00F05A81"/>
    <w:rsid w:val="00F05BB8"/>
    <w:rsid w:val="00F05CA8"/>
    <w:rsid w:val="00F05DC0"/>
    <w:rsid w:val="00F05E5D"/>
    <w:rsid w:val="00F060B0"/>
    <w:rsid w:val="00F0614D"/>
    <w:rsid w:val="00F061A3"/>
    <w:rsid w:val="00F06767"/>
    <w:rsid w:val="00F067C7"/>
    <w:rsid w:val="00F06A90"/>
    <w:rsid w:val="00F06B27"/>
    <w:rsid w:val="00F06E49"/>
    <w:rsid w:val="00F07256"/>
    <w:rsid w:val="00F07422"/>
    <w:rsid w:val="00F07470"/>
    <w:rsid w:val="00F0760E"/>
    <w:rsid w:val="00F07987"/>
    <w:rsid w:val="00F07C4B"/>
    <w:rsid w:val="00F07CF2"/>
    <w:rsid w:val="00F103AD"/>
    <w:rsid w:val="00F10774"/>
    <w:rsid w:val="00F107F8"/>
    <w:rsid w:val="00F10856"/>
    <w:rsid w:val="00F108CA"/>
    <w:rsid w:val="00F10932"/>
    <w:rsid w:val="00F10B48"/>
    <w:rsid w:val="00F10C80"/>
    <w:rsid w:val="00F10E89"/>
    <w:rsid w:val="00F113EF"/>
    <w:rsid w:val="00F116C1"/>
    <w:rsid w:val="00F116FE"/>
    <w:rsid w:val="00F11816"/>
    <w:rsid w:val="00F11AB0"/>
    <w:rsid w:val="00F11BA9"/>
    <w:rsid w:val="00F11BF4"/>
    <w:rsid w:val="00F11F5C"/>
    <w:rsid w:val="00F11F65"/>
    <w:rsid w:val="00F1201E"/>
    <w:rsid w:val="00F120A7"/>
    <w:rsid w:val="00F12178"/>
    <w:rsid w:val="00F121F6"/>
    <w:rsid w:val="00F122B2"/>
    <w:rsid w:val="00F12566"/>
    <w:rsid w:val="00F1264B"/>
    <w:rsid w:val="00F12857"/>
    <w:rsid w:val="00F12D81"/>
    <w:rsid w:val="00F12E4E"/>
    <w:rsid w:val="00F12E94"/>
    <w:rsid w:val="00F12E9D"/>
    <w:rsid w:val="00F12EE1"/>
    <w:rsid w:val="00F12FA5"/>
    <w:rsid w:val="00F13396"/>
    <w:rsid w:val="00F133BB"/>
    <w:rsid w:val="00F13405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14"/>
    <w:rsid w:val="00F13E85"/>
    <w:rsid w:val="00F13FEA"/>
    <w:rsid w:val="00F14036"/>
    <w:rsid w:val="00F14293"/>
    <w:rsid w:val="00F14546"/>
    <w:rsid w:val="00F14563"/>
    <w:rsid w:val="00F14572"/>
    <w:rsid w:val="00F1487F"/>
    <w:rsid w:val="00F14CB4"/>
    <w:rsid w:val="00F14D0B"/>
    <w:rsid w:val="00F14D18"/>
    <w:rsid w:val="00F14EAA"/>
    <w:rsid w:val="00F14F74"/>
    <w:rsid w:val="00F1500B"/>
    <w:rsid w:val="00F15147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10E"/>
    <w:rsid w:val="00F162F9"/>
    <w:rsid w:val="00F16354"/>
    <w:rsid w:val="00F16504"/>
    <w:rsid w:val="00F16554"/>
    <w:rsid w:val="00F16683"/>
    <w:rsid w:val="00F166C6"/>
    <w:rsid w:val="00F16754"/>
    <w:rsid w:val="00F16969"/>
    <w:rsid w:val="00F16D6C"/>
    <w:rsid w:val="00F17156"/>
    <w:rsid w:val="00F172D8"/>
    <w:rsid w:val="00F1758E"/>
    <w:rsid w:val="00F17873"/>
    <w:rsid w:val="00F17980"/>
    <w:rsid w:val="00F2000C"/>
    <w:rsid w:val="00F20114"/>
    <w:rsid w:val="00F20547"/>
    <w:rsid w:val="00F206EB"/>
    <w:rsid w:val="00F206F9"/>
    <w:rsid w:val="00F207D4"/>
    <w:rsid w:val="00F20B0B"/>
    <w:rsid w:val="00F20E3C"/>
    <w:rsid w:val="00F20FDF"/>
    <w:rsid w:val="00F21054"/>
    <w:rsid w:val="00F21290"/>
    <w:rsid w:val="00F212C0"/>
    <w:rsid w:val="00F2140E"/>
    <w:rsid w:val="00F2179A"/>
    <w:rsid w:val="00F21966"/>
    <w:rsid w:val="00F2197A"/>
    <w:rsid w:val="00F21AC2"/>
    <w:rsid w:val="00F21AC7"/>
    <w:rsid w:val="00F21B61"/>
    <w:rsid w:val="00F21DFC"/>
    <w:rsid w:val="00F21E89"/>
    <w:rsid w:val="00F21EC0"/>
    <w:rsid w:val="00F21F1D"/>
    <w:rsid w:val="00F2230B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503"/>
    <w:rsid w:val="00F23749"/>
    <w:rsid w:val="00F237F7"/>
    <w:rsid w:val="00F2380C"/>
    <w:rsid w:val="00F23860"/>
    <w:rsid w:val="00F239CD"/>
    <w:rsid w:val="00F23C2D"/>
    <w:rsid w:val="00F23C36"/>
    <w:rsid w:val="00F24239"/>
    <w:rsid w:val="00F24368"/>
    <w:rsid w:val="00F2440E"/>
    <w:rsid w:val="00F24970"/>
    <w:rsid w:val="00F249A1"/>
    <w:rsid w:val="00F24A2A"/>
    <w:rsid w:val="00F24B82"/>
    <w:rsid w:val="00F24C0B"/>
    <w:rsid w:val="00F24D03"/>
    <w:rsid w:val="00F24D3E"/>
    <w:rsid w:val="00F24DA9"/>
    <w:rsid w:val="00F24DB4"/>
    <w:rsid w:val="00F24EAF"/>
    <w:rsid w:val="00F24F7C"/>
    <w:rsid w:val="00F25085"/>
    <w:rsid w:val="00F250CE"/>
    <w:rsid w:val="00F251A7"/>
    <w:rsid w:val="00F253B9"/>
    <w:rsid w:val="00F25627"/>
    <w:rsid w:val="00F256FF"/>
    <w:rsid w:val="00F25A81"/>
    <w:rsid w:val="00F25BC5"/>
    <w:rsid w:val="00F2615E"/>
    <w:rsid w:val="00F26254"/>
    <w:rsid w:val="00F26292"/>
    <w:rsid w:val="00F2662B"/>
    <w:rsid w:val="00F266E4"/>
    <w:rsid w:val="00F2684E"/>
    <w:rsid w:val="00F2685E"/>
    <w:rsid w:val="00F268B4"/>
    <w:rsid w:val="00F26A48"/>
    <w:rsid w:val="00F26B8B"/>
    <w:rsid w:val="00F27072"/>
    <w:rsid w:val="00F270B8"/>
    <w:rsid w:val="00F271AC"/>
    <w:rsid w:val="00F273CA"/>
    <w:rsid w:val="00F27478"/>
    <w:rsid w:val="00F275AD"/>
    <w:rsid w:val="00F276FB"/>
    <w:rsid w:val="00F27723"/>
    <w:rsid w:val="00F2798C"/>
    <w:rsid w:val="00F27A46"/>
    <w:rsid w:val="00F27BD3"/>
    <w:rsid w:val="00F27E39"/>
    <w:rsid w:val="00F3001C"/>
    <w:rsid w:val="00F3021F"/>
    <w:rsid w:val="00F3028F"/>
    <w:rsid w:val="00F30525"/>
    <w:rsid w:val="00F30676"/>
    <w:rsid w:val="00F30753"/>
    <w:rsid w:val="00F30838"/>
    <w:rsid w:val="00F309A2"/>
    <w:rsid w:val="00F30B02"/>
    <w:rsid w:val="00F30C08"/>
    <w:rsid w:val="00F30D8C"/>
    <w:rsid w:val="00F30DD0"/>
    <w:rsid w:val="00F30FA7"/>
    <w:rsid w:val="00F31266"/>
    <w:rsid w:val="00F312CE"/>
    <w:rsid w:val="00F3162F"/>
    <w:rsid w:val="00F317D0"/>
    <w:rsid w:val="00F31B96"/>
    <w:rsid w:val="00F31E3D"/>
    <w:rsid w:val="00F31F1A"/>
    <w:rsid w:val="00F32038"/>
    <w:rsid w:val="00F3209B"/>
    <w:rsid w:val="00F32120"/>
    <w:rsid w:val="00F32132"/>
    <w:rsid w:val="00F32170"/>
    <w:rsid w:val="00F321C0"/>
    <w:rsid w:val="00F3229E"/>
    <w:rsid w:val="00F32367"/>
    <w:rsid w:val="00F323A0"/>
    <w:rsid w:val="00F323AF"/>
    <w:rsid w:val="00F325C1"/>
    <w:rsid w:val="00F32609"/>
    <w:rsid w:val="00F32632"/>
    <w:rsid w:val="00F3266E"/>
    <w:rsid w:val="00F32868"/>
    <w:rsid w:val="00F32A75"/>
    <w:rsid w:val="00F32ACB"/>
    <w:rsid w:val="00F32B37"/>
    <w:rsid w:val="00F32DB2"/>
    <w:rsid w:val="00F32E47"/>
    <w:rsid w:val="00F32ED8"/>
    <w:rsid w:val="00F32F7C"/>
    <w:rsid w:val="00F332B2"/>
    <w:rsid w:val="00F33421"/>
    <w:rsid w:val="00F334D8"/>
    <w:rsid w:val="00F33765"/>
    <w:rsid w:val="00F337CB"/>
    <w:rsid w:val="00F338E5"/>
    <w:rsid w:val="00F33915"/>
    <w:rsid w:val="00F33935"/>
    <w:rsid w:val="00F3399E"/>
    <w:rsid w:val="00F33A4F"/>
    <w:rsid w:val="00F33A73"/>
    <w:rsid w:val="00F33C12"/>
    <w:rsid w:val="00F33DBB"/>
    <w:rsid w:val="00F341E8"/>
    <w:rsid w:val="00F34247"/>
    <w:rsid w:val="00F344A5"/>
    <w:rsid w:val="00F34C19"/>
    <w:rsid w:val="00F34CE7"/>
    <w:rsid w:val="00F34D16"/>
    <w:rsid w:val="00F34F75"/>
    <w:rsid w:val="00F350D3"/>
    <w:rsid w:val="00F350ED"/>
    <w:rsid w:val="00F35209"/>
    <w:rsid w:val="00F352A3"/>
    <w:rsid w:val="00F352A6"/>
    <w:rsid w:val="00F352A9"/>
    <w:rsid w:val="00F35589"/>
    <w:rsid w:val="00F3559B"/>
    <w:rsid w:val="00F35749"/>
    <w:rsid w:val="00F3579D"/>
    <w:rsid w:val="00F35885"/>
    <w:rsid w:val="00F358FC"/>
    <w:rsid w:val="00F359C2"/>
    <w:rsid w:val="00F35AA9"/>
    <w:rsid w:val="00F35B0D"/>
    <w:rsid w:val="00F35C8C"/>
    <w:rsid w:val="00F35D04"/>
    <w:rsid w:val="00F35E74"/>
    <w:rsid w:val="00F35FC3"/>
    <w:rsid w:val="00F35FEF"/>
    <w:rsid w:val="00F36125"/>
    <w:rsid w:val="00F3617E"/>
    <w:rsid w:val="00F36496"/>
    <w:rsid w:val="00F36547"/>
    <w:rsid w:val="00F3672A"/>
    <w:rsid w:val="00F3679C"/>
    <w:rsid w:val="00F367DD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6C3"/>
    <w:rsid w:val="00F376D9"/>
    <w:rsid w:val="00F378CA"/>
    <w:rsid w:val="00F378F7"/>
    <w:rsid w:val="00F37904"/>
    <w:rsid w:val="00F379BF"/>
    <w:rsid w:val="00F379F3"/>
    <w:rsid w:val="00F379FD"/>
    <w:rsid w:val="00F37B6F"/>
    <w:rsid w:val="00F37D61"/>
    <w:rsid w:val="00F37DCA"/>
    <w:rsid w:val="00F40211"/>
    <w:rsid w:val="00F402BF"/>
    <w:rsid w:val="00F402E9"/>
    <w:rsid w:val="00F403D7"/>
    <w:rsid w:val="00F404A1"/>
    <w:rsid w:val="00F406D0"/>
    <w:rsid w:val="00F409E1"/>
    <w:rsid w:val="00F40E97"/>
    <w:rsid w:val="00F40F77"/>
    <w:rsid w:val="00F40F78"/>
    <w:rsid w:val="00F41052"/>
    <w:rsid w:val="00F41074"/>
    <w:rsid w:val="00F4158F"/>
    <w:rsid w:val="00F417BD"/>
    <w:rsid w:val="00F41A47"/>
    <w:rsid w:val="00F41B32"/>
    <w:rsid w:val="00F41C4E"/>
    <w:rsid w:val="00F41C76"/>
    <w:rsid w:val="00F41CA4"/>
    <w:rsid w:val="00F420DB"/>
    <w:rsid w:val="00F426D8"/>
    <w:rsid w:val="00F428F9"/>
    <w:rsid w:val="00F43037"/>
    <w:rsid w:val="00F430EB"/>
    <w:rsid w:val="00F431EE"/>
    <w:rsid w:val="00F4323B"/>
    <w:rsid w:val="00F43399"/>
    <w:rsid w:val="00F435EB"/>
    <w:rsid w:val="00F43669"/>
    <w:rsid w:val="00F43714"/>
    <w:rsid w:val="00F4394B"/>
    <w:rsid w:val="00F43D5B"/>
    <w:rsid w:val="00F43EB3"/>
    <w:rsid w:val="00F43F28"/>
    <w:rsid w:val="00F44077"/>
    <w:rsid w:val="00F440C5"/>
    <w:rsid w:val="00F440D9"/>
    <w:rsid w:val="00F4489F"/>
    <w:rsid w:val="00F449C6"/>
    <w:rsid w:val="00F44CB6"/>
    <w:rsid w:val="00F45005"/>
    <w:rsid w:val="00F45013"/>
    <w:rsid w:val="00F450D2"/>
    <w:rsid w:val="00F4515D"/>
    <w:rsid w:val="00F452D6"/>
    <w:rsid w:val="00F45393"/>
    <w:rsid w:val="00F4549A"/>
    <w:rsid w:val="00F454EF"/>
    <w:rsid w:val="00F455EA"/>
    <w:rsid w:val="00F4561E"/>
    <w:rsid w:val="00F456C3"/>
    <w:rsid w:val="00F458BA"/>
    <w:rsid w:val="00F45ABB"/>
    <w:rsid w:val="00F45B53"/>
    <w:rsid w:val="00F45CA9"/>
    <w:rsid w:val="00F45CF4"/>
    <w:rsid w:val="00F45D11"/>
    <w:rsid w:val="00F45E17"/>
    <w:rsid w:val="00F45E3D"/>
    <w:rsid w:val="00F461D0"/>
    <w:rsid w:val="00F46221"/>
    <w:rsid w:val="00F4627B"/>
    <w:rsid w:val="00F4647B"/>
    <w:rsid w:val="00F465B5"/>
    <w:rsid w:val="00F46807"/>
    <w:rsid w:val="00F46848"/>
    <w:rsid w:val="00F46896"/>
    <w:rsid w:val="00F468A9"/>
    <w:rsid w:val="00F46AD1"/>
    <w:rsid w:val="00F46B0A"/>
    <w:rsid w:val="00F46C5B"/>
    <w:rsid w:val="00F46D33"/>
    <w:rsid w:val="00F46ED8"/>
    <w:rsid w:val="00F46FFE"/>
    <w:rsid w:val="00F472E7"/>
    <w:rsid w:val="00F4760C"/>
    <w:rsid w:val="00F47641"/>
    <w:rsid w:val="00F478B9"/>
    <w:rsid w:val="00F47A01"/>
    <w:rsid w:val="00F47A9B"/>
    <w:rsid w:val="00F47BE9"/>
    <w:rsid w:val="00F47C39"/>
    <w:rsid w:val="00F47D40"/>
    <w:rsid w:val="00F47D7D"/>
    <w:rsid w:val="00F50004"/>
    <w:rsid w:val="00F50157"/>
    <w:rsid w:val="00F50393"/>
    <w:rsid w:val="00F503C2"/>
    <w:rsid w:val="00F50407"/>
    <w:rsid w:val="00F5043B"/>
    <w:rsid w:val="00F5067B"/>
    <w:rsid w:val="00F50729"/>
    <w:rsid w:val="00F507BE"/>
    <w:rsid w:val="00F508D1"/>
    <w:rsid w:val="00F50B62"/>
    <w:rsid w:val="00F50C94"/>
    <w:rsid w:val="00F50C9B"/>
    <w:rsid w:val="00F510A2"/>
    <w:rsid w:val="00F510DA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B2F"/>
    <w:rsid w:val="00F51C89"/>
    <w:rsid w:val="00F5238B"/>
    <w:rsid w:val="00F5243A"/>
    <w:rsid w:val="00F52464"/>
    <w:rsid w:val="00F52501"/>
    <w:rsid w:val="00F52598"/>
    <w:rsid w:val="00F52BC4"/>
    <w:rsid w:val="00F52CCA"/>
    <w:rsid w:val="00F52E9B"/>
    <w:rsid w:val="00F5316C"/>
    <w:rsid w:val="00F53230"/>
    <w:rsid w:val="00F53550"/>
    <w:rsid w:val="00F53585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FA"/>
    <w:rsid w:val="00F54319"/>
    <w:rsid w:val="00F5467D"/>
    <w:rsid w:val="00F546DE"/>
    <w:rsid w:val="00F547F7"/>
    <w:rsid w:val="00F5480E"/>
    <w:rsid w:val="00F548DB"/>
    <w:rsid w:val="00F548E7"/>
    <w:rsid w:val="00F54B85"/>
    <w:rsid w:val="00F54BAB"/>
    <w:rsid w:val="00F54F7E"/>
    <w:rsid w:val="00F55060"/>
    <w:rsid w:val="00F551F8"/>
    <w:rsid w:val="00F55A0C"/>
    <w:rsid w:val="00F55E69"/>
    <w:rsid w:val="00F55F1F"/>
    <w:rsid w:val="00F56010"/>
    <w:rsid w:val="00F5616B"/>
    <w:rsid w:val="00F5651F"/>
    <w:rsid w:val="00F56604"/>
    <w:rsid w:val="00F5660A"/>
    <w:rsid w:val="00F567CA"/>
    <w:rsid w:val="00F56869"/>
    <w:rsid w:val="00F5686C"/>
    <w:rsid w:val="00F569CA"/>
    <w:rsid w:val="00F56AC9"/>
    <w:rsid w:val="00F56B7D"/>
    <w:rsid w:val="00F56D71"/>
    <w:rsid w:val="00F57278"/>
    <w:rsid w:val="00F57405"/>
    <w:rsid w:val="00F57487"/>
    <w:rsid w:val="00F5758B"/>
    <w:rsid w:val="00F57627"/>
    <w:rsid w:val="00F576E7"/>
    <w:rsid w:val="00F57744"/>
    <w:rsid w:val="00F579FC"/>
    <w:rsid w:val="00F57A05"/>
    <w:rsid w:val="00F57B23"/>
    <w:rsid w:val="00F57FED"/>
    <w:rsid w:val="00F60083"/>
    <w:rsid w:val="00F600C6"/>
    <w:rsid w:val="00F60352"/>
    <w:rsid w:val="00F603B2"/>
    <w:rsid w:val="00F605AD"/>
    <w:rsid w:val="00F605CF"/>
    <w:rsid w:val="00F6061F"/>
    <w:rsid w:val="00F60634"/>
    <w:rsid w:val="00F6067E"/>
    <w:rsid w:val="00F607BE"/>
    <w:rsid w:val="00F607C9"/>
    <w:rsid w:val="00F6091E"/>
    <w:rsid w:val="00F609DA"/>
    <w:rsid w:val="00F60A51"/>
    <w:rsid w:val="00F60A86"/>
    <w:rsid w:val="00F60AC5"/>
    <w:rsid w:val="00F60C42"/>
    <w:rsid w:val="00F60FDF"/>
    <w:rsid w:val="00F610A8"/>
    <w:rsid w:val="00F610BD"/>
    <w:rsid w:val="00F61206"/>
    <w:rsid w:val="00F61703"/>
    <w:rsid w:val="00F61BE5"/>
    <w:rsid w:val="00F61EDE"/>
    <w:rsid w:val="00F61F0C"/>
    <w:rsid w:val="00F620C7"/>
    <w:rsid w:val="00F621DF"/>
    <w:rsid w:val="00F623BE"/>
    <w:rsid w:val="00F6242C"/>
    <w:rsid w:val="00F624EA"/>
    <w:rsid w:val="00F625FD"/>
    <w:rsid w:val="00F62A4E"/>
    <w:rsid w:val="00F62E63"/>
    <w:rsid w:val="00F6304A"/>
    <w:rsid w:val="00F63350"/>
    <w:rsid w:val="00F633A6"/>
    <w:rsid w:val="00F637E9"/>
    <w:rsid w:val="00F6386E"/>
    <w:rsid w:val="00F639F2"/>
    <w:rsid w:val="00F63B13"/>
    <w:rsid w:val="00F63D88"/>
    <w:rsid w:val="00F63E2A"/>
    <w:rsid w:val="00F64091"/>
    <w:rsid w:val="00F641BC"/>
    <w:rsid w:val="00F6475A"/>
    <w:rsid w:val="00F64B89"/>
    <w:rsid w:val="00F64C94"/>
    <w:rsid w:val="00F64CD9"/>
    <w:rsid w:val="00F651BC"/>
    <w:rsid w:val="00F651F3"/>
    <w:rsid w:val="00F656A2"/>
    <w:rsid w:val="00F657A8"/>
    <w:rsid w:val="00F657C9"/>
    <w:rsid w:val="00F657EC"/>
    <w:rsid w:val="00F6588D"/>
    <w:rsid w:val="00F65968"/>
    <w:rsid w:val="00F659C2"/>
    <w:rsid w:val="00F65DC4"/>
    <w:rsid w:val="00F65F91"/>
    <w:rsid w:val="00F6606A"/>
    <w:rsid w:val="00F6612E"/>
    <w:rsid w:val="00F66382"/>
    <w:rsid w:val="00F66547"/>
    <w:rsid w:val="00F665CE"/>
    <w:rsid w:val="00F66786"/>
    <w:rsid w:val="00F667F0"/>
    <w:rsid w:val="00F66870"/>
    <w:rsid w:val="00F66C85"/>
    <w:rsid w:val="00F66C8B"/>
    <w:rsid w:val="00F66E7D"/>
    <w:rsid w:val="00F66EC9"/>
    <w:rsid w:val="00F66F11"/>
    <w:rsid w:val="00F66F57"/>
    <w:rsid w:val="00F66F5D"/>
    <w:rsid w:val="00F66FBF"/>
    <w:rsid w:val="00F670CD"/>
    <w:rsid w:val="00F67133"/>
    <w:rsid w:val="00F6726E"/>
    <w:rsid w:val="00F67538"/>
    <w:rsid w:val="00F677F7"/>
    <w:rsid w:val="00F678E7"/>
    <w:rsid w:val="00F6799D"/>
    <w:rsid w:val="00F679D8"/>
    <w:rsid w:val="00F67B73"/>
    <w:rsid w:val="00F67C41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17"/>
    <w:rsid w:val="00F71596"/>
    <w:rsid w:val="00F7167A"/>
    <w:rsid w:val="00F71897"/>
    <w:rsid w:val="00F718E8"/>
    <w:rsid w:val="00F71C44"/>
    <w:rsid w:val="00F71CFC"/>
    <w:rsid w:val="00F71F5A"/>
    <w:rsid w:val="00F722F1"/>
    <w:rsid w:val="00F7232F"/>
    <w:rsid w:val="00F72348"/>
    <w:rsid w:val="00F72868"/>
    <w:rsid w:val="00F72A08"/>
    <w:rsid w:val="00F72C71"/>
    <w:rsid w:val="00F72C96"/>
    <w:rsid w:val="00F72D34"/>
    <w:rsid w:val="00F72D42"/>
    <w:rsid w:val="00F73131"/>
    <w:rsid w:val="00F733E3"/>
    <w:rsid w:val="00F73509"/>
    <w:rsid w:val="00F73544"/>
    <w:rsid w:val="00F7360F"/>
    <w:rsid w:val="00F736E8"/>
    <w:rsid w:val="00F737A9"/>
    <w:rsid w:val="00F737F0"/>
    <w:rsid w:val="00F739A6"/>
    <w:rsid w:val="00F73A36"/>
    <w:rsid w:val="00F73B99"/>
    <w:rsid w:val="00F73C22"/>
    <w:rsid w:val="00F73F27"/>
    <w:rsid w:val="00F741FE"/>
    <w:rsid w:val="00F7423B"/>
    <w:rsid w:val="00F742A0"/>
    <w:rsid w:val="00F742EF"/>
    <w:rsid w:val="00F74454"/>
    <w:rsid w:val="00F7465F"/>
    <w:rsid w:val="00F74677"/>
    <w:rsid w:val="00F746B4"/>
    <w:rsid w:val="00F746CD"/>
    <w:rsid w:val="00F747EC"/>
    <w:rsid w:val="00F7487B"/>
    <w:rsid w:val="00F7490A"/>
    <w:rsid w:val="00F7493A"/>
    <w:rsid w:val="00F749C1"/>
    <w:rsid w:val="00F74A94"/>
    <w:rsid w:val="00F74CD2"/>
    <w:rsid w:val="00F75250"/>
    <w:rsid w:val="00F75399"/>
    <w:rsid w:val="00F753DC"/>
    <w:rsid w:val="00F755BC"/>
    <w:rsid w:val="00F75695"/>
    <w:rsid w:val="00F756C1"/>
    <w:rsid w:val="00F7583A"/>
    <w:rsid w:val="00F75B07"/>
    <w:rsid w:val="00F75B9C"/>
    <w:rsid w:val="00F75CD1"/>
    <w:rsid w:val="00F75DB6"/>
    <w:rsid w:val="00F75E0E"/>
    <w:rsid w:val="00F760E3"/>
    <w:rsid w:val="00F7635C"/>
    <w:rsid w:val="00F763EE"/>
    <w:rsid w:val="00F766A9"/>
    <w:rsid w:val="00F76772"/>
    <w:rsid w:val="00F769B6"/>
    <w:rsid w:val="00F76D2C"/>
    <w:rsid w:val="00F76D68"/>
    <w:rsid w:val="00F76DB2"/>
    <w:rsid w:val="00F76DDC"/>
    <w:rsid w:val="00F77279"/>
    <w:rsid w:val="00F774FE"/>
    <w:rsid w:val="00F77744"/>
    <w:rsid w:val="00F77D5D"/>
    <w:rsid w:val="00F77DD5"/>
    <w:rsid w:val="00F77F74"/>
    <w:rsid w:val="00F80170"/>
    <w:rsid w:val="00F802E2"/>
    <w:rsid w:val="00F8045D"/>
    <w:rsid w:val="00F804F1"/>
    <w:rsid w:val="00F808FC"/>
    <w:rsid w:val="00F80962"/>
    <w:rsid w:val="00F80A03"/>
    <w:rsid w:val="00F80AE2"/>
    <w:rsid w:val="00F80DFA"/>
    <w:rsid w:val="00F80F13"/>
    <w:rsid w:val="00F8111F"/>
    <w:rsid w:val="00F81225"/>
    <w:rsid w:val="00F8135A"/>
    <w:rsid w:val="00F81390"/>
    <w:rsid w:val="00F8145B"/>
    <w:rsid w:val="00F814B7"/>
    <w:rsid w:val="00F814E0"/>
    <w:rsid w:val="00F818E7"/>
    <w:rsid w:val="00F819C8"/>
    <w:rsid w:val="00F81A60"/>
    <w:rsid w:val="00F81C69"/>
    <w:rsid w:val="00F81D92"/>
    <w:rsid w:val="00F8220D"/>
    <w:rsid w:val="00F82359"/>
    <w:rsid w:val="00F823D3"/>
    <w:rsid w:val="00F8254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74A"/>
    <w:rsid w:val="00F8377D"/>
    <w:rsid w:val="00F83912"/>
    <w:rsid w:val="00F83C71"/>
    <w:rsid w:val="00F83EB4"/>
    <w:rsid w:val="00F8412E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B46"/>
    <w:rsid w:val="00F84C80"/>
    <w:rsid w:val="00F84EA2"/>
    <w:rsid w:val="00F84F60"/>
    <w:rsid w:val="00F85154"/>
    <w:rsid w:val="00F853AE"/>
    <w:rsid w:val="00F8550D"/>
    <w:rsid w:val="00F85798"/>
    <w:rsid w:val="00F85A0C"/>
    <w:rsid w:val="00F85AA2"/>
    <w:rsid w:val="00F85B70"/>
    <w:rsid w:val="00F85B8D"/>
    <w:rsid w:val="00F85C2F"/>
    <w:rsid w:val="00F85D0F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DDA"/>
    <w:rsid w:val="00F86EE4"/>
    <w:rsid w:val="00F872C2"/>
    <w:rsid w:val="00F87315"/>
    <w:rsid w:val="00F87470"/>
    <w:rsid w:val="00F874A8"/>
    <w:rsid w:val="00F87593"/>
    <w:rsid w:val="00F876C2"/>
    <w:rsid w:val="00F87775"/>
    <w:rsid w:val="00F878AE"/>
    <w:rsid w:val="00F8792E"/>
    <w:rsid w:val="00F87BD2"/>
    <w:rsid w:val="00F87C68"/>
    <w:rsid w:val="00F87F6A"/>
    <w:rsid w:val="00F87FEE"/>
    <w:rsid w:val="00F90225"/>
    <w:rsid w:val="00F9024D"/>
    <w:rsid w:val="00F902A2"/>
    <w:rsid w:val="00F90322"/>
    <w:rsid w:val="00F90520"/>
    <w:rsid w:val="00F9057B"/>
    <w:rsid w:val="00F906FB"/>
    <w:rsid w:val="00F908B2"/>
    <w:rsid w:val="00F90A66"/>
    <w:rsid w:val="00F90A9D"/>
    <w:rsid w:val="00F90E6B"/>
    <w:rsid w:val="00F90EB8"/>
    <w:rsid w:val="00F90ED7"/>
    <w:rsid w:val="00F9147A"/>
    <w:rsid w:val="00F91527"/>
    <w:rsid w:val="00F9187C"/>
    <w:rsid w:val="00F918D4"/>
    <w:rsid w:val="00F91911"/>
    <w:rsid w:val="00F9191E"/>
    <w:rsid w:val="00F919F5"/>
    <w:rsid w:val="00F91C27"/>
    <w:rsid w:val="00F91D41"/>
    <w:rsid w:val="00F92092"/>
    <w:rsid w:val="00F92228"/>
    <w:rsid w:val="00F9272A"/>
    <w:rsid w:val="00F92744"/>
    <w:rsid w:val="00F92A72"/>
    <w:rsid w:val="00F92C26"/>
    <w:rsid w:val="00F92C97"/>
    <w:rsid w:val="00F92EBB"/>
    <w:rsid w:val="00F92ED8"/>
    <w:rsid w:val="00F93047"/>
    <w:rsid w:val="00F9307E"/>
    <w:rsid w:val="00F9308D"/>
    <w:rsid w:val="00F930E9"/>
    <w:rsid w:val="00F93241"/>
    <w:rsid w:val="00F9327C"/>
    <w:rsid w:val="00F932CA"/>
    <w:rsid w:val="00F932E2"/>
    <w:rsid w:val="00F932E7"/>
    <w:rsid w:val="00F9334A"/>
    <w:rsid w:val="00F93462"/>
    <w:rsid w:val="00F93712"/>
    <w:rsid w:val="00F93A31"/>
    <w:rsid w:val="00F93B7C"/>
    <w:rsid w:val="00F93BE1"/>
    <w:rsid w:val="00F93BF8"/>
    <w:rsid w:val="00F93EA0"/>
    <w:rsid w:val="00F940D0"/>
    <w:rsid w:val="00F94109"/>
    <w:rsid w:val="00F94197"/>
    <w:rsid w:val="00F943A8"/>
    <w:rsid w:val="00F94400"/>
    <w:rsid w:val="00F94789"/>
    <w:rsid w:val="00F947EF"/>
    <w:rsid w:val="00F949E0"/>
    <w:rsid w:val="00F94A0B"/>
    <w:rsid w:val="00F94B2D"/>
    <w:rsid w:val="00F94D54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C39"/>
    <w:rsid w:val="00F95D02"/>
    <w:rsid w:val="00F96180"/>
    <w:rsid w:val="00F96398"/>
    <w:rsid w:val="00F96399"/>
    <w:rsid w:val="00F964BC"/>
    <w:rsid w:val="00F96554"/>
    <w:rsid w:val="00F966E1"/>
    <w:rsid w:val="00F96A72"/>
    <w:rsid w:val="00F96B40"/>
    <w:rsid w:val="00F96BC0"/>
    <w:rsid w:val="00F96C2E"/>
    <w:rsid w:val="00F96E32"/>
    <w:rsid w:val="00F96EE3"/>
    <w:rsid w:val="00F96F42"/>
    <w:rsid w:val="00F970F6"/>
    <w:rsid w:val="00F971B9"/>
    <w:rsid w:val="00F972C6"/>
    <w:rsid w:val="00F9760C"/>
    <w:rsid w:val="00F97696"/>
    <w:rsid w:val="00F97797"/>
    <w:rsid w:val="00F97801"/>
    <w:rsid w:val="00F97857"/>
    <w:rsid w:val="00F97A9B"/>
    <w:rsid w:val="00F97B9B"/>
    <w:rsid w:val="00F97C0B"/>
    <w:rsid w:val="00F97CD8"/>
    <w:rsid w:val="00F97DD8"/>
    <w:rsid w:val="00F97F7F"/>
    <w:rsid w:val="00FA001A"/>
    <w:rsid w:val="00FA006E"/>
    <w:rsid w:val="00FA0177"/>
    <w:rsid w:val="00FA023C"/>
    <w:rsid w:val="00FA02DE"/>
    <w:rsid w:val="00FA03BA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0F1D"/>
    <w:rsid w:val="00FA146C"/>
    <w:rsid w:val="00FA1481"/>
    <w:rsid w:val="00FA1552"/>
    <w:rsid w:val="00FA1AC9"/>
    <w:rsid w:val="00FA1E1E"/>
    <w:rsid w:val="00FA210F"/>
    <w:rsid w:val="00FA222F"/>
    <w:rsid w:val="00FA224F"/>
    <w:rsid w:val="00FA226A"/>
    <w:rsid w:val="00FA2326"/>
    <w:rsid w:val="00FA2377"/>
    <w:rsid w:val="00FA25A2"/>
    <w:rsid w:val="00FA25A3"/>
    <w:rsid w:val="00FA25EF"/>
    <w:rsid w:val="00FA2607"/>
    <w:rsid w:val="00FA27E6"/>
    <w:rsid w:val="00FA2ADA"/>
    <w:rsid w:val="00FA2B1D"/>
    <w:rsid w:val="00FA2C4A"/>
    <w:rsid w:val="00FA2C97"/>
    <w:rsid w:val="00FA2F16"/>
    <w:rsid w:val="00FA2FAD"/>
    <w:rsid w:val="00FA30B3"/>
    <w:rsid w:val="00FA358C"/>
    <w:rsid w:val="00FA35C3"/>
    <w:rsid w:val="00FA37BC"/>
    <w:rsid w:val="00FA3875"/>
    <w:rsid w:val="00FA387B"/>
    <w:rsid w:val="00FA3992"/>
    <w:rsid w:val="00FA3A0C"/>
    <w:rsid w:val="00FA3A71"/>
    <w:rsid w:val="00FA3F7E"/>
    <w:rsid w:val="00FA416A"/>
    <w:rsid w:val="00FA4377"/>
    <w:rsid w:val="00FA4439"/>
    <w:rsid w:val="00FA444C"/>
    <w:rsid w:val="00FA44B9"/>
    <w:rsid w:val="00FA44E0"/>
    <w:rsid w:val="00FA44E5"/>
    <w:rsid w:val="00FA45E6"/>
    <w:rsid w:val="00FA46C8"/>
    <w:rsid w:val="00FA4791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4F"/>
    <w:rsid w:val="00FA51F3"/>
    <w:rsid w:val="00FA53BA"/>
    <w:rsid w:val="00FA5548"/>
    <w:rsid w:val="00FA561F"/>
    <w:rsid w:val="00FA5744"/>
    <w:rsid w:val="00FA5884"/>
    <w:rsid w:val="00FA5949"/>
    <w:rsid w:val="00FA5981"/>
    <w:rsid w:val="00FA5A20"/>
    <w:rsid w:val="00FA5B4B"/>
    <w:rsid w:val="00FA5D23"/>
    <w:rsid w:val="00FA5D24"/>
    <w:rsid w:val="00FA5D57"/>
    <w:rsid w:val="00FA5D75"/>
    <w:rsid w:val="00FA5DC1"/>
    <w:rsid w:val="00FA5F63"/>
    <w:rsid w:val="00FA6063"/>
    <w:rsid w:val="00FA6196"/>
    <w:rsid w:val="00FA61C5"/>
    <w:rsid w:val="00FA61CE"/>
    <w:rsid w:val="00FA63F1"/>
    <w:rsid w:val="00FA643F"/>
    <w:rsid w:val="00FA6702"/>
    <w:rsid w:val="00FA6810"/>
    <w:rsid w:val="00FA6935"/>
    <w:rsid w:val="00FA6DA9"/>
    <w:rsid w:val="00FA7105"/>
    <w:rsid w:val="00FA7157"/>
    <w:rsid w:val="00FA72F1"/>
    <w:rsid w:val="00FA743F"/>
    <w:rsid w:val="00FA74B6"/>
    <w:rsid w:val="00FA7647"/>
    <w:rsid w:val="00FA76DA"/>
    <w:rsid w:val="00FA7747"/>
    <w:rsid w:val="00FA785E"/>
    <w:rsid w:val="00FA792B"/>
    <w:rsid w:val="00FA7993"/>
    <w:rsid w:val="00FA7B7C"/>
    <w:rsid w:val="00FA7C53"/>
    <w:rsid w:val="00FA7C99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0FD2"/>
    <w:rsid w:val="00FB1130"/>
    <w:rsid w:val="00FB1469"/>
    <w:rsid w:val="00FB146B"/>
    <w:rsid w:val="00FB156A"/>
    <w:rsid w:val="00FB15F9"/>
    <w:rsid w:val="00FB1699"/>
    <w:rsid w:val="00FB1860"/>
    <w:rsid w:val="00FB1C46"/>
    <w:rsid w:val="00FB1D01"/>
    <w:rsid w:val="00FB1D3A"/>
    <w:rsid w:val="00FB1DC5"/>
    <w:rsid w:val="00FB1FC8"/>
    <w:rsid w:val="00FB1FDF"/>
    <w:rsid w:val="00FB2042"/>
    <w:rsid w:val="00FB2594"/>
    <w:rsid w:val="00FB261C"/>
    <w:rsid w:val="00FB26DC"/>
    <w:rsid w:val="00FB290F"/>
    <w:rsid w:val="00FB2944"/>
    <w:rsid w:val="00FB2A04"/>
    <w:rsid w:val="00FB2C47"/>
    <w:rsid w:val="00FB2EAE"/>
    <w:rsid w:val="00FB2FB5"/>
    <w:rsid w:val="00FB2FBB"/>
    <w:rsid w:val="00FB3238"/>
    <w:rsid w:val="00FB325F"/>
    <w:rsid w:val="00FB3281"/>
    <w:rsid w:val="00FB3356"/>
    <w:rsid w:val="00FB3437"/>
    <w:rsid w:val="00FB3463"/>
    <w:rsid w:val="00FB346D"/>
    <w:rsid w:val="00FB361D"/>
    <w:rsid w:val="00FB386C"/>
    <w:rsid w:val="00FB3899"/>
    <w:rsid w:val="00FB38BA"/>
    <w:rsid w:val="00FB3AE3"/>
    <w:rsid w:val="00FB3AF2"/>
    <w:rsid w:val="00FB3B7F"/>
    <w:rsid w:val="00FB3BC2"/>
    <w:rsid w:val="00FB3C4E"/>
    <w:rsid w:val="00FB3D33"/>
    <w:rsid w:val="00FB3D51"/>
    <w:rsid w:val="00FB3E12"/>
    <w:rsid w:val="00FB416A"/>
    <w:rsid w:val="00FB42B7"/>
    <w:rsid w:val="00FB48AA"/>
    <w:rsid w:val="00FB493A"/>
    <w:rsid w:val="00FB4987"/>
    <w:rsid w:val="00FB4BBD"/>
    <w:rsid w:val="00FB4C08"/>
    <w:rsid w:val="00FB4E68"/>
    <w:rsid w:val="00FB4F0E"/>
    <w:rsid w:val="00FB4F26"/>
    <w:rsid w:val="00FB5020"/>
    <w:rsid w:val="00FB5252"/>
    <w:rsid w:val="00FB59A8"/>
    <w:rsid w:val="00FB5A28"/>
    <w:rsid w:val="00FB5CCC"/>
    <w:rsid w:val="00FB5D89"/>
    <w:rsid w:val="00FB5E79"/>
    <w:rsid w:val="00FB5F60"/>
    <w:rsid w:val="00FB5F83"/>
    <w:rsid w:val="00FB6268"/>
    <w:rsid w:val="00FB643C"/>
    <w:rsid w:val="00FB64B8"/>
    <w:rsid w:val="00FB67BD"/>
    <w:rsid w:val="00FB699B"/>
    <w:rsid w:val="00FB6B45"/>
    <w:rsid w:val="00FB6C6B"/>
    <w:rsid w:val="00FB6F33"/>
    <w:rsid w:val="00FB6FF8"/>
    <w:rsid w:val="00FB7013"/>
    <w:rsid w:val="00FB711B"/>
    <w:rsid w:val="00FB71AF"/>
    <w:rsid w:val="00FB73B0"/>
    <w:rsid w:val="00FB73C1"/>
    <w:rsid w:val="00FB765A"/>
    <w:rsid w:val="00FB788D"/>
    <w:rsid w:val="00FB7AC9"/>
    <w:rsid w:val="00FB7BBF"/>
    <w:rsid w:val="00FB7D1A"/>
    <w:rsid w:val="00FB7D97"/>
    <w:rsid w:val="00FB7E45"/>
    <w:rsid w:val="00FB7EB7"/>
    <w:rsid w:val="00FB7EC1"/>
    <w:rsid w:val="00FB7F46"/>
    <w:rsid w:val="00FC0078"/>
    <w:rsid w:val="00FC0175"/>
    <w:rsid w:val="00FC0214"/>
    <w:rsid w:val="00FC02E3"/>
    <w:rsid w:val="00FC02FA"/>
    <w:rsid w:val="00FC02FE"/>
    <w:rsid w:val="00FC0464"/>
    <w:rsid w:val="00FC04DB"/>
    <w:rsid w:val="00FC0741"/>
    <w:rsid w:val="00FC08AD"/>
    <w:rsid w:val="00FC0B06"/>
    <w:rsid w:val="00FC0E8A"/>
    <w:rsid w:val="00FC10C5"/>
    <w:rsid w:val="00FC1131"/>
    <w:rsid w:val="00FC12C7"/>
    <w:rsid w:val="00FC1379"/>
    <w:rsid w:val="00FC1589"/>
    <w:rsid w:val="00FC1688"/>
    <w:rsid w:val="00FC1775"/>
    <w:rsid w:val="00FC186F"/>
    <w:rsid w:val="00FC1B39"/>
    <w:rsid w:val="00FC1B89"/>
    <w:rsid w:val="00FC1B91"/>
    <w:rsid w:val="00FC1C44"/>
    <w:rsid w:val="00FC1CDC"/>
    <w:rsid w:val="00FC1DB4"/>
    <w:rsid w:val="00FC23B5"/>
    <w:rsid w:val="00FC247D"/>
    <w:rsid w:val="00FC256D"/>
    <w:rsid w:val="00FC2596"/>
    <w:rsid w:val="00FC25B8"/>
    <w:rsid w:val="00FC2982"/>
    <w:rsid w:val="00FC29D9"/>
    <w:rsid w:val="00FC29FE"/>
    <w:rsid w:val="00FC2B76"/>
    <w:rsid w:val="00FC2F06"/>
    <w:rsid w:val="00FC3083"/>
    <w:rsid w:val="00FC314A"/>
    <w:rsid w:val="00FC317E"/>
    <w:rsid w:val="00FC3227"/>
    <w:rsid w:val="00FC34BD"/>
    <w:rsid w:val="00FC3778"/>
    <w:rsid w:val="00FC37C8"/>
    <w:rsid w:val="00FC3BA4"/>
    <w:rsid w:val="00FC3BBB"/>
    <w:rsid w:val="00FC3CA0"/>
    <w:rsid w:val="00FC3E41"/>
    <w:rsid w:val="00FC3E99"/>
    <w:rsid w:val="00FC4169"/>
    <w:rsid w:val="00FC43EC"/>
    <w:rsid w:val="00FC449E"/>
    <w:rsid w:val="00FC454D"/>
    <w:rsid w:val="00FC4947"/>
    <w:rsid w:val="00FC4A72"/>
    <w:rsid w:val="00FC4A98"/>
    <w:rsid w:val="00FC4EE4"/>
    <w:rsid w:val="00FC510E"/>
    <w:rsid w:val="00FC513E"/>
    <w:rsid w:val="00FC5182"/>
    <w:rsid w:val="00FC5807"/>
    <w:rsid w:val="00FC596E"/>
    <w:rsid w:val="00FC598E"/>
    <w:rsid w:val="00FC5A83"/>
    <w:rsid w:val="00FC5BC4"/>
    <w:rsid w:val="00FC5C9E"/>
    <w:rsid w:val="00FC5D13"/>
    <w:rsid w:val="00FC6025"/>
    <w:rsid w:val="00FC626E"/>
    <w:rsid w:val="00FC63EB"/>
    <w:rsid w:val="00FC6573"/>
    <w:rsid w:val="00FC6661"/>
    <w:rsid w:val="00FC68AB"/>
    <w:rsid w:val="00FC6A83"/>
    <w:rsid w:val="00FC6A97"/>
    <w:rsid w:val="00FC6DD9"/>
    <w:rsid w:val="00FC731F"/>
    <w:rsid w:val="00FC74E0"/>
    <w:rsid w:val="00FC7710"/>
    <w:rsid w:val="00FC771A"/>
    <w:rsid w:val="00FC777F"/>
    <w:rsid w:val="00FC77A1"/>
    <w:rsid w:val="00FC79B3"/>
    <w:rsid w:val="00FC7A9E"/>
    <w:rsid w:val="00FC7AD3"/>
    <w:rsid w:val="00FC7BEC"/>
    <w:rsid w:val="00FD002C"/>
    <w:rsid w:val="00FD0214"/>
    <w:rsid w:val="00FD02C9"/>
    <w:rsid w:val="00FD0300"/>
    <w:rsid w:val="00FD0368"/>
    <w:rsid w:val="00FD086A"/>
    <w:rsid w:val="00FD08D2"/>
    <w:rsid w:val="00FD0B52"/>
    <w:rsid w:val="00FD0DDD"/>
    <w:rsid w:val="00FD11DF"/>
    <w:rsid w:val="00FD128F"/>
    <w:rsid w:val="00FD131D"/>
    <w:rsid w:val="00FD15B2"/>
    <w:rsid w:val="00FD1A0E"/>
    <w:rsid w:val="00FD1E19"/>
    <w:rsid w:val="00FD1EE6"/>
    <w:rsid w:val="00FD1F3A"/>
    <w:rsid w:val="00FD2001"/>
    <w:rsid w:val="00FD2344"/>
    <w:rsid w:val="00FD2365"/>
    <w:rsid w:val="00FD246B"/>
    <w:rsid w:val="00FD267C"/>
    <w:rsid w:val="00FD281A"/>
    <w:rsid w:val="00FD2A07"/>
    <w:rsid w:val="00FD2BC8"/>
    <w:rsid w:val="00FD2CD0"/>
    <w:rsid w:val="00FD2D13"/>
    <w:rsid w:val="00FD2E7D"/>
    <w:rsid w:val="00FD2FBD"/>
    <w:rsid w:val="00FD3003"/>
    <w:rsid w:val="00FD358B"/>
    <w:rsid w:val="00FD36B1"/>
    <w:rsid w:val="00FD3AAE"/>
    <w:rsid w:val="00FD4057"/>
    <w:rsid w:val="00FD4633"/>
    <w:rsid w:val="00FD4A56"/>
    <w:rsid w:val="00FD4C1F"/>
    <w:rsid w:val="00FD4D10"/>
    <w:rsid w:val="00FD4EC8"/>
    <w:rsid w:val="00FD5071"/>
    <w:rsid w:val="00FD53B3"/>
    <w:rsid w:val="00FD55B6"/>
    <w:rsid w:val="00FD560D"/>
    <w:rsid w:val="00FD562C"/>
    <w:rsid w:val="00FD5C93"/>
    <w:rsid w:val="00FD5CBE"/>
    <w:rsid w:val="00FD5CC8"/>
    <w:rsid w:val="00FD5DD2"/>
    <w:rsid w:val="00FD5EF9"/>
    <w:rsid w:val="00FD5F10"/>
    <w:rsid w:val="00FD6102"/>
    <w:rsid w:val="00FD62EE"/>
    <w:rsid w:val="00FD62F3"/>
    <w:rsid w:val="00FD6940"/>
    <w:rsid w:val="00FD6A84"/>
    <w:rsid w:val="00FD6EAB"/>
    <w:rsid w:val="00FD6EDF"/>
    <w:rsid w:val="00FD6FD3"/>
    <w:rsid w:val="00FD7229"/>
    <w:rsid w:val="00FD7248"/>
    <w:rsid w:val="00FD74EB"/>
    <w:rsid w:val="00FD7615"/>
    <w:rsid w:val="00FD78E4"/>
    <w:rsid w:val="00FD78E6"/>
    <w:rsid w:val="00FD79C5"/>
    <w:rsid w:val="00FD7C61"/>
    <w:rsid w:val="00FD7EE3"/>
    <w:rsid w:val="00FD7FDE"/>
    <w:rsid w:val="00FE0074"/>
    <w:rsid w:val="00FE0298"/>
    <w:rsid w:val="00FE02EF"/>
    <w:rsid w:val="00FE0334"/>
    <w:rsid w:val="00FE051F"/>
    <w:rsid w:val="00FE0DA1"/>
    <w:rsid w:val="00FE0EB5"/>
    <w:rsid w:val="00FE10DB"/>
    <w:rsid w:val="00FE11E3"/>
    <w:rsid w:val="00FE1240"/>
    <w:rsid w:val="00FE1402"/>
    <w:rsid w:val="00FE16DF"/>
    <w:rsid w:val="00FE18E1"/>
    <w:rsid w:val="00FE19FF"/>
    <w:rsid w:val="00FE1AA0"/>
    <w:rsid w:val="00FE1D05"/>
    <w:rsid w:val="00FE1E36"/>
    <w:rsid w:val="00FE2786"/>
    <w:rsid w:val="00FE282D"/>
    <w:rsid w:val="00FE283F"/>
    <w:rsid w:val="00FE28EF"/>
    <w:rsid w:val="00FE2CB1"/>
    <w:rsid w:val="00FE30A9"/>
    <w:rsid w:val="00FE311D"/>
    <w:rsid w:val="00FE34C3"/>
    <w:rsid w:val="00FE3504"/>
    <w:rsid w:val="00FE3512"/>
    <w:rsid w:val="00FE361E"/>
    <w:rsid w:val="00FE3620"/>
    <w:rsid w:val="00FE3731"/>
    <w:rsid w:val="00FE37CB"/>
    <w:rsid w:val="00FE3958"/>
    <w:rsid w:val="00FE3AAC"/>
    <w:rsid w:val="00FE3BCF"/>
    <w:rsid w:val="00FE41A0"/>
    <w:rsid w:val="00FE462C"/>
    <w:rsid w:val="00FE4A89"/>
    <w:rsid w:val="00FE4EC4"/>
    <w:rsid w:val="00FE4EF9"/>
    <w:rsid w:val="00FE4F74"/>
    <w:rsid w:val="00FE5288"/>
    <w:rsid w:val="00FE52EA"/>
    <w:rsid w:val="00FE54E3"/>
    <w:rsid w:val="00FE57BD"/>
    <w:rsid w:val="00FE57FD"/>
    <w:rsid w:val="00FE5843"/>
    <w:rsid w:val="00FE5A17"/>
    <w:rsid w:val="00FE5D27"/>
    <w:rsid w:val="00FE5DF9"/>
    <w:rsid w:val="00FE605A"/>
    <w:rsid w:val="00FE6247"/>
    <w:rsid w:val="00FE62A7"/>
    <w:rsid w:val="00FE6323"/>
    <w:rsid w:val="00FE68A9"/>
    <w:rsid w:val="00FE6AF3"/>
    <w:rsid w:val="00FE6E1D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9"/>
    <w:rsid w:val="00FF05EE"/>
    <w:rsid w:val="00FF05FF"/>
    <w:rsid w:val="00FF07AF"/>
    <w:rsid w:val="00FF07BF"/>
    <w:rsid w:val="00FF09E9"/>
    <w:rsid w:val="00FF0BAC"/>
    <w:rsid w:val="00FF0EEC"/>
    <w:rsid w:val="00FF0F55"/>
    <w:rsid w:val="00FF127E"/>
    <w:rsid w:val="00FF14B2"/>
    <w:rsid w:val="00FF1508"/>
    <w:rsid w:val="00FF1632"/>
    <w:rsid w:val="00FF1870"/>
    <w:rsid w:val="00FF1A6E"/>
    <w:rsid w:val="00FF1BEA"/>
    <w:rsid w:val="00FF1CBF"/>
    <w:rsid w:val="00FF1DC7"/>
    <w:rsid w:val="00FF1F14"/>
    <w:rsid w:val="00FF1F57"/>
    <w:rsid w:val="00FF2035"/>
    <w:rsid w:val="00FF21CB"/>
    <w:rsid w:val="00FF222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3D7A"/>
    <w:rsid w:val="00FF3DB3"/>
    <w:rsid w:val="00FF4010"/>
    <w:rsid w:val="00FF40CC"/>
    <w:rsid w:val="00FF43DD"/>
    <w:rsid w:val="00FF445B"/>
    <w:rsid w:val="00FF45DD"/>
    <w:rsid w:val="00FF48A2"/>
    <w:rsid w:val="00FF4972"/>
    <w:rsid w:val="00FF4DD4"/>
    <w:rsid w:val="00FF5125"/>
    <w:rsid w:val="00FF53AD"/>
    <w:rsid w:val="00FF542A"/>
    <w:rsid w:val="00FF5493"/>
    <w:rsid w:val="00FF54F3"/>
    <w:rsid w:val="00FF55C7"/>
    <w:rsid w:val="00FF593A"/>
    <w:rsid w:val="00FF5961"/>
    <w:rsid w:val="00FF599F"/>
    <w:rsid w:val="00FF5D6A"/>
    <w:rsid w:val="00FF5E72"/>
    <w:rsid w:val="00FF5F86"/>
    <w:rsid w:val="00FF609A"/>
    <w:rsid w:val="00FF6411"/>
    <w:rsid w:val="00FF6560"/>
    <w:rsid w:val="00FF65DF"/>
    <w:rsid w:val="00FF6747"/>
    <w:rsid w:val="00FF6BAD"/>
    <w:rsid w:val="00FF6BD9"/>
    <w:rsid w:val="00FF6D94"/>
    <w:rsid w:val="00FF70DE"/>
    <w:rsid w:val="00FF73D4"/>
    <w:rsid w:val="00FF7673"/>
    <w:rsid w:val="00FF769D"/>
    <w:rsid w:val="00FF77DC"/>
    <w:rsid w:val="00FF788A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AB88A2B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053C6D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B2C297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4E4D0DC9-225E-4191-B9D1-44AA7BD65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BC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  <w:style w:type="table" w:customStyle="1" w:styleId="TableGrid6">
    <w:name w:val="Table Grid6"/>
    <w:basedOn w:val="TableNormal"/>
    <w:next w:val="TableGrid"/>
    <w:uiPriority w:val="39"/>
    <w:rsid w:val="00E468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7703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E844CD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844CD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844CD"/>
    <w:rPr>
      <w:rFonts w:ascii="Arial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E844CD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844CD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844CD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844CD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844CD"/>
    <w:rPr>
      <w:rFonts w:ascii="Arial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E844CD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844CD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844CD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844CD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844C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844CD"/>
    <w:rPr>
      <w:rFonts w:ascii="Consolas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844CD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44C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44CD"/>
    <w:rPr>
      <w:rFonts w:ascii="Arial" w:hAnsi="Arial" w:cs="Angsana New"/>
      <w:i/>
      <w:iCs/>
      <w:color w:val="4F81BD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E844CD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uiPriority w:val="99"/>
    <w:semiHidden/>
    <w:unhideWhenUsed/>
    <w:rsid w:val="00E844CD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uiPriority w:val="99"/>
    <w:semiHidden/>
    <w:unhideWhenUsed/>
    <w:rsid w:val="00E844CD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uiPriority w:val="99"/>
    <w:semiHidden/>
    <w:unhideWhenUsed/>
    <w:rsid w:val="00E844CD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uiPriority w:val="99"/>
    <w:semiHidden/>
    <w:unhideWhenUsed/>
    <w:rsid w:val="00E844CD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uiPriority w:val="99"/>
    <w:semiHidden/>
    <w:unhideWhenUsed/>
    <w:rsid w:val="00E844CD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uiPriority w:val="99"/>
    <w:semiHidden/>
    <w:unhideWhenUsed/>
    <w:rsid w:val="00E844CD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uiPriority w:val="99"/>
    <w:semiHidden/>
    <w:unhideWhenUsed/>
    <w:rsid w:val="00E844CD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uiPriority w:val="99"/>
    <w:semiHidden/>
    <w:unhideWhenUsed/>
    <w:rsid w:val="00E844CD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uiPriority w:val="99"/>
    <w:semiHidden/>
    <w:unhideWhenUsed/>
    <w:rsid w:val="00E844CD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844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844CD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E844CD"/>
    <w:rPr>
      <w:rFonts w:ascii="Times New Roman" w:hAnsi="Times New Roman" w:cs="Angsana New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844CD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E844CD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E844CD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844CD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44C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44CD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E844C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E844C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E844CD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44CD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40"/>
      <w:u w:val="none"/>
    </w:rPr>
  </w:style>
  <w:style w:type="paragraph" w:customStyle="1" w:styleId="a6">
    <w:name w:val="เนื้อเรื่อง"/>
    <w:basedOn w:val="Normal"/>
    <w:rsid w:val="00203E4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eastAsia="Times New Roman" w:hAnsi="CordiaUPC" w:cs="CordiaUPC"/>
      <w:sz w:val="28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1229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26EE5DB480D74EBB14D1E750C859CC" ma:contentTypeVersion="7" ma:contentTypeDescription="Create a new document." ma:contentTypeScope="" ma:versionID="55a883d916ecb559b29d19d4da1952ff">
  <xsd:schema xmlns:xsd="http://www.w3.org/2001/XMLSchema" xmlns:xs="http://www.w3.org/2001/XMLSchema" xmlns:p="http://schemas.microsoft.com/office/2006/metadata/properties" xmlns:ns2="bb230d16-948c-4900-a452-3e7bf26055e3" targetNamespace="http://schemas.microsoft.com/office/2006/metadata/properties" ma:root="true" ma:fieldsID="81012609b76fd0e57028edb1b1589f89" ns2:_="">
    <xsd:import namespace="bb230d16-948c-4900-a452-3e7bf26055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30d16-948c-4900-a452-3e7bf26055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45571-F26A-4F3E-A792-A2C0F6D17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230d16-948c-4900-a452-3e7bf26055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0ECCEA-8F7E-4A1F-B76F-519144A0D3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8EADBD-DB99-42C5-B5E0-9DA97936D5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B8DC85-439D-494D-BA76-7BAC80CB14E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3488</TotalTime>
  <Pages>23</Pages>
  <Words>4941</Words>
  <Characters>28165</Characters>
  <Application>Microsoft Office Word</Application>
  <DocSecurity>0</DocSecurity>
  <Lines>234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33040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Chotika Asawawimon (TH)</cp:lastModifiedBy>
  <cp:revision>2430</cp:revision>
  <cp:lastPrinted>2026-05-14T11:06:00Z</cp:lastPrinted>
  <dcterms:created xsi:type="dcterms:W3CDTF">2023-10-15T02:52:00Z</dcterms:created>
  <dcterms:modified xsi:type="dcterms:W3CDTF">2026-05-14T11:06:00Z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0x0101001126EE5DB480D74EBB14D1E750C859CC</vt:lpwstr>
  </property>
  <property fmtid="{D5CDD505-2E9C-101B-9397-08002B2CF9AE}" pid="5" name="MediaServiceImageTags">
    <vt:lpwstr/>
  </property>
  <property fmtid="{D5CDD505-2E9C-101B-9397-08002B2CF9AE}" pid="6" name="docLang">
    <vt:lpwstr>th</vt:lpwstr>
  </property>
</Properties>
</file>