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BEA" w14:textId="77777777" w:rsidR="00540637" w:rsidRPr="00B748E3" w:rsidRDefault="00540637" w:rsidP="00B748E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spacing w:line="240" w:lineRule="auto"/>
        <w:ind w:hanging="886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D5CDBE" w14:textId="77777777" w:rsidR="00540637" w:rsidRPr="00B748E3" w:rsidRDefault="00540637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42D4C8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48E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 w:rsidRPr="00B748E3">
        <w:rPr>
          <w:rFonts w:ascii="Angsana New" w:hAnsi="Angsana New"/>
          <w:sz w:val="30"/>
          <w:szCs w:val="30"/>
        </w:rPr>
        <w:t>2019</w:t>
      </w:r>
      <w:r w:rsidRPr="00B748E3">
        <w:rPr>
          <w:rFonts w:ascii="Angsana New" w:hAnsi="Angsana New"/>
          <w:sz w:val="30"/>
          <w:szCs w:val="30"/>
          <w:cs/>
        </w:rPr>
        <w:t>) จำกัด (มหาชน) (</w:t>
      </w:r>
      <w:r w:rsidRPr="00B748E3">
        <w:rPr>
          <w:rFonts w:ascii="Angsana New" w:hAnsi="Angsana New"/>
          <w:sz w:val="30"/>
          <w:szCs w:val="30"/>
        </w:rPr>
        <w:t>“</w:t>
      </w:r>
      <w:r w:rsidRPr="00B748E3">
        <w:rPr>
          <w:rFonts w:ascii="Angsana New" w:hAnsi="Angsana New"/>
          <w:sz w:val="30"/>
          <w:szCs w:val="30"/>
          <w:cs/>
        </w:rPr>
        <w:t>บริษัท”)</w:t>
      </w:r>
      <w:r w:rsidRPr="00B748E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B748E3" w:rsidRPr="00B748E3">
        <w:rPr>
          <w:rFonts w:ascii="Angsana New" w:hAnsi="Angsana New"/>
          <w:sz w:val="30"/>
          <w:szCs w:val="30"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</w:t>
      </w:r>
      <w:r w:rsidRPr="00B748E3">
        <w:rPr>
          <w:rFonts w:ascii="Angsana New" w:hAnsi="Angsana New"/>
          <w:sz w:val="30"/>
          <w:szCs w:val="30"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พ</w:t>
      </w:r>
      <w:r w:rsidRPr="00B748E3">
        <w:rPr>
          <w:rFonts w:ascii="Angsana New" w:hAnsi="Angsana New"/>
          <w:sz w:val="30"/>
          <w:szCs w:val="30"/>
        </w:rPr>
        <w:t>.</w:t>
      </w:r>
      <w:r w:rsidRPr="00B748E3">
        <w:rPr>
          <w:rFonts w:ascii="Angsana New" w:hAnsi="Angsana New"/>
          <w:sz w:val="30"/>
          <w:szCs w:val="30"/>
          <w:cs/>
        </w:rPr>
        <w:t>ศ</w:t>
      </w:r>
      <w:r w:rsidRPr="00B748E3">
        <w:rPr>
          <w:rFonts w:ascii="Angsana New" w:hAnsi="Angsana New"/>
          <w:sz w:val="30"/>
          <w:szCs w:val="30"/>
        </w:rPr>
        <w:t>.</w:t>
      </w:r>
      <w:r w:rsidRPr="00B748E3">
        <w:rPr>
          <w:rFonts w:ascii="Angsana New" w:hAnsi="Angsana New"/>
          <w:sz w:val="30"/>
          <w:szCs w:val="30"/>
          <w:cs/>
        </w:rPr>
        <w:t xml:space="preserve"> </w:t>
      </w:r>
      <w:r w:rsidRPr="00B748E3">
        <w:rPr>
          <w:rFonts w:ascii="Angsana New" w:hAnsi="Angsana New"/>
          <w:sz w:val="30"/>
          <w:szCs w:val="30"/>
        </w:rPr>
        <w:t>2535</w:t>
      </w:r>
      <w:r w:rsidRPr="00B748E3">
        <w:rPr>
          <w:rFonts w:ascii="Angsana New" w:hAnsi="Angsana New"/>
          <w:sz w:val="30"/>
          <w:szCs w:val="30"/>
          <w:cs/>
        </w:rPr>
        <w:t xml:space="preserve"> กับกระทรวงพาณิชย์เมื่อวันที่ </w:t>
      </w:r>
      <w:r w:rsidRPr="00B748E3">
        <w:rPr>
          <w:rFonts w:ascii="Angsana New" w:hAnsi="Angsana New"/>
          <w:sz w:val="30"/>
          <w:szCs w:val="30"/>
        </w:rPr>
        <w:t>13</w:t>
      </w:r>
      <w:r w:rsidRPr="00B748E3">
        <w:rPr>
          <w:rFonts w:ascii="Angsana New" w:hAnsi="Angsana New"/>
          <w:sz w:val="30"/>
          <w:szCs w:val="30"/>
          <w:cs/>
        </w:rPr>
        <w:t xml:space="preserve"> มีนาคม </w:t>
      </w:r>
      <w:r w:rsidRPr="00B748E3">
        <w:rPr>
          <w:rFonts w:ascii="Angsana New" w:hAnsi="Angsana New"/>
          <w:sz w:val="30"/>
          <w:szCs w:val="30"/>
        </w:rPr>
        <w:t xml:space="preserve">2566 </w:t>
      </w:r>
      <w:r w:rsidRPr="00B748E3">
        <w:rPr>
          <w:rFonts w:ascii="Angsana New" w:hAnsi="Angsana New"/>
          <w:sz w:val="30"/>
          <w:szCs w:val="30"/>
          <w:cs/>
        </w:rPr>
        <w:t xml:space="preserve">(เลขทะเบียนนิติบุคคล </w:t>
      </w:r>
      <w:r w:rsidRPr="00B748E3">
        <w:rPr>
          <w:rFonts w:ascii="Angsana New" w:hAnsi="Angsana New"/>
          <w:sz w:val="30"/>
          <w:szCs w:val="30"/>
        </w:rPr>
        <w:t xml:space="preserve">0107566000097) </w:t>
      </w:r>
      <w:r w:rsidRPr="00B748E3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Pr="00B748E3">
        <w:rPr>
          <w:rFonts w:ascii="Angsana New" w:hAnsi="Angsana New"/>
          <w:sz w:val="30"/>
          <w:szCs w:val="30"/>
        </w:rPr>
        <w:t xml:space="preserve">6 </w:t>
      </w:r>
      <w:r w:rsidRPr="00B748E3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B748E3">
        <w:rPr>
          <w:rFonts w:ascii="Angsana New" w:hAnsi="Angsana New"/>
          <w:sz w:val="30"/>
          <w:szCs w:val="30"/>
        </w:rPr>
        <w:t>2567</w:t>
      </w:r>
      <w:r w:rsidRPr="00B748E3">
        <w:rPr>
          <w:rFonts w:ascii="Angsana New" w:hAnsi="Angsana New"/>
          <w:sz w:val="30"/>
          <w:szCs w:val="30"/>
          <w:cs/>
        </w:rPr>
        <w:t xml:space="preserve"> </w:t>
      </w:r>
    </w:p>
    <w:p w14:paraId="4CE9BF91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E66FF62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B748E3">
        <w:rPr>
          <w:rFonts w:ascii="Angsana New" w:hAnsi="Angsana New"/>
          <w:sz w:val="30"/>
          <w:szCs w:val="30"/>
          <w:cs/>
        </w:rPr>
        <w:t xml:space="preserve">สำนักงานใหญ่ของบริษัทตั้งอยู่เลขที่ </w:t>
      </w:r>
      <w:r w:rsidRPr="00B748E3">
        <w:rPr>
          <w:rFonts w:ascii="Angsana New" w:hAnsi="Angsana New"/>
          <w:sz w:val="30"/>
          <w:szCs w:val="30"/>
        </w:rPr>
        <w:t>723</w:t>
      </w:r>
      <w:r w:rsidRPr="00B748E3">
        <w:rPr>
          <w:rFonts w:ascii="Angsana New" w:hAnsi="Angsana New"/>
          <w:sz w:val="30"/>
          <w:szCs w:val="30"/>
          <w:cs/>
          <w:lang w:val="th-TH"/>
        </w:rPr>
        <w:t xml:space="preserve"> ถนนโชคชัย - เดชอุดม ตำบลนางรอง อำเภอนางรอง จังหวัดบุรีรัมย์</w:t>
      </w:r>
      <w:r w:rsidRPr="00B748E3">
        <w:rPr>
          <w:rFonts w:ascii="Angsana New" w:hAnsi="Angsana New"/>
          <w:sz w:val="30"/>
          <w:szCs w:val="30"/>
        </w:rPr>
        <w:t xml:space="preserve"> </w:t>
      </w:r>
    </w:p>
    <w:p w14:paraId="1060270D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53C6C608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748E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บริษัทดำเนินธุรกิจหลักเกี่ยวกับการเลี้ยงไก่เนื้อในประเทศไท</w:t>
      </w:r>
      <w:r w:rsidR="00BC4657">
        <w:rPr>
          <w:rFonts w:ascii="Angsana New" w:hAnsi="Angsana New" w:hint="cs"/>
          <w:sz w:val="30"/>
          <w:szCs w:val="30"/>
          <w:cs/>
        </w:rPr>
        <w:t xml:space="preserve">ย </w:t>
      </w:r>
      <w:r w:rsidR="00A946DE">
        <w:rPr>
          <w:rFonts w:ascii="Angsana New" w:hAnsi="Angsana New" w:hint="cs"/>
          <w:sz w:val="30"/>
          <w:szCs w:val="30"/>
          <w:cs/>
        </w:rPr>
        <w:t>โดย</w:t>
      </w:r>
      <w:r w:rsidRPr="00B748E3">
        <w:rPr>
          <w:rFonts w:ascii="Angsana New" w:hAnsi="Angsana New"/>
          <w:sz w:val="30"/>
          <w:szCs w:val="30"/>
          <w:cs/>
        </w:rPr>
        <w:t>มีฟาร์มที่ดำเนินงานแปดแห่งดังต่อไปนี้</w:t>
      </w:r>
    </w:p>
    <w:p w14:paraId="0BA81679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365" w:type="dxa"/>
        <w:tblInd w:w="108" w:type="dxa"/>
        <w:tblLook w:val="04A0" w:firstRow="1" w:lastRow="0" w:firstColumn="1" w:lastColumn="0" w:noHBand="0" w:noVBand="1"/>
      </w:tblPr>
      <w:tblGrid>
        <w:gridCol w:w="854"/>
        <w:gridCol w:w="280"/>
        <w:gridCol w:w="1985"/>
        <w:gridCol w:w="283"/>
        <w:gridCol w:w="5963"/>
      </w:tblGrid>
      <w:tr w:rsidR="009534F9" w:rsidRPr="00B748E3" w14:paraId="282E6E0C" w14:textId="77777777" w:rsidTr="00861B49">
        <w:tc>
          <w:tcPr>
            <w:tcW w:w="854" w:type="dxa"/>
            <w:tcBorders>
              <w:bottom w:val="single" w:sz="4" w:space="0" w:color="auto"/>
            </w:tcBorders>
          </w:tcPr>
          <w:p w14:paraId="4A72D33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80" w:type="dxa"/>
          </w:tcPr>
          <w:p w14:paraId="321D7B63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013445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ชื่อฟาร์ม</w:t>
            </w:r>
          </w:p>
        </w:tc>
        <w:tc>
          <w:tcPr>
            <w:tcW w:w="283" w:type="dxa"/>
          </w:tcPr>
          <w:p w14:paraId="6E32242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  <w:tcBorders>
              <w:bottom w:val="single" w:sz="4" w:space="0" w:color="auto"/>
            </w:tcBorders>
          </w:tcPr>
          <w:p w14:paraId="14A20F3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48E3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ที่อยู่</w:t>
            </w:r>
          </w:p>
        </w:tc>
      </w:tr>
      <w:tr w:rsidR="009534F9" w:rsidRPr="00B748E3" w14:paraId="449573BD" w14:textId="77777777" w:rsidTr="00861B49">
        <w:tc>
          <w:tcPr>
            <w:tcW w:w="854" w:type="dxa"/>
          </w:tcPr>
          <w:p w14:paraId="18409DA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01EBBFB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C27B3D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โคกสนวน</w:t>
            </w:r>
          </w:p>
        </w:tc>
        <w:tc>
          <w:tcPr>
            <w:tcW w:w="283" w:type="dxa"/>
          </w:tcPr>
          <w:p w14:paraId="2A2B1474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51BC6C59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sz w:val="30"/>
                <w:szCs w:val="30"/>
              </w:rPr>
              <w:t xml:space="preserve">129 </w:t>
            </w:r>
            <w:r w:rsidRPr="00B748E3">
              <w:rPr>
                <w:rFonts w:ascii="Angsana New" w:hAnsi="Angsana New"/>
                <w:sz w:val="30"/>
                <w:szCs w:val="30"/>
                <w:cs/>
              </w:rPr>
              <w:t xml:space="preserve">หมู่ที่ </w:t>
            </w:r>
            <w:r w:rsidRPr="00B748E3">
              <w:rPr>
                <w:rFonts w:ascii="Angsana New" w:hAnsi="Angsana New"/>
                <w:sz w:val="30"/>
                <w:szCs w:val="30"/>
              </w:rPr>
              <w:t>3</w:t>
            </w:r>
            <w:r w:rsidRPr="00B748E3">
              <w:rPr>
                <w:rFonts w:ascii="Angsana New" w:hAnsi="Angsana New"/>
                <w:sz w:val="30"/>
                <w:szCs w:val="30"/>
                <w:cs/>
              </w:rPr>
              <w:t xml:space="preserve"> ตำบลโคกสนวน อำเภอชำนิ จังหวัดบุรีรัมย์</w:t>
            </w:r>
          </w:p>
        </w:tc>
      </w:tr>
      <w:tr w:rsidR="009534F9" w:rsidRPr="00B748E3" w14:paraId="185A2825" w14:textId="77777777" w:rsidTr="00861B49">
        <w:tc>
          <w:tcPr>
            <w:tcW w:w="854" w:type="dxa"/>
          </w:tcPr>
          <w:p w14:paraId="3485F89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129EBE61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EFA5CF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หนองบอน</w:t>
            </w:r>
          </w:p>
        </w:tc>
        <w:tc>
          <w:tcPr>
            <w:tcW w:w="283" w:type="dxa"/>
          </w:tcPr>
          <w:p w14:paraId="15CC4AE4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5961CF4A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ตำบลบ้านยาง อำเภอลำปลายมาศ จังหวัดบุรีรัมย์</w:t>
            </w:r>
          </w:p>
        </w:tc>
      </w:tr>
      <w:tr w:rsidR="009534F9" w:rsidRPr="00B748E3" w14:paraId="228C1E81" w14:textId="77777777" w:rsidTr="00861B49">
        <w:tc>
          <w:tcPr>
            <w:tcW w:w="854" w:type="dxa"/>
          </w:tcPr>
          <w:p w14:paraId="55C2DA3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2F3B95A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BE9F22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หนองถนน</w:t>
            </w:r>
          </w:p>
        </w:tc>
        <w:tc>
          <w:tcPr>
            <w:tcW w:w="283" w:type="dxa"/>
          </w:tcPr>
          <w:p w14:paraId="78FC8A8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0B5A4EC2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9534F9" w:rsidRPr="00B748E3" w14:paraId="3409D89B" w14:textId="77777777" w:rsidTr="00861B49">
        <w:tc>
          <w:tcPr>
            <w:tcW w:w="854" w:type="dxa"/>
          </w:tcPr>
          <w:p w14:paraId="747AECEA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14:paraId="2ADFB3B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2FF0E5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นรินทร์</w:t>
            </w:r>
          </w:p>
        </w:tc>
        <w:tc>
          <w:tcPr>
            <w:tcW w:w="283" w:type="dxa"/>
          </w:tcPr>
          <w:p w14:paraId="6DD5C751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3D4C529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B748E3" w14:paraId="66591E78" w14:textId="77777777" w:rsidTr="00861B49">
        <w:tc>
          <w:tcPr>
            <w:tcW w:w="854" w:type="dxa"/>
          </w:tcPr>
          <w:p w14:paraId="78C7730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16956AC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D2F1369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ก้านเหลือง</w:t>
            </w:r>
          </w:p>
        </w:tc>
        <w:tc>
          <w:tcPr>
            <w:tcW w:w="283" w:type="dxa"/>
          </w:tcPr>
          <w:p w14:paraId="1208944A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6E2D992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146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9534F9" w:rsidRPr="00B748E3" w14:paraId="263909B2" w14:textId="77777777" w:rsidTr="00861B49">
        <w:tc>
          <w:tcPr>
            <w:tcW w:w="854" w:type="dxa"/>
          </w:tcPr>
          <w:p w14:paraId="03F2CF84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150FC05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85284BA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ศรีสุข</w:t>
            </w:r>
          </w:p>
        </w:tc>
        <w:tc>
          <w:tcPr>
            <w:tcW w:w="283" w:type="dxa"/>
          </w:tcPr>
          <w:p w14:paraId="30BA931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00AA743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B748E3" w14:paraId="69FBA3A9" w14:textId="77777777" w:rsidTr="00861B49">
        <w:tc>
          <w:tcPr>
            <w:tcW w:w="854" w:type="dxa"/>
          </w:tcPr>
          <w:p w14:paraId="7535AF7A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2799E16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5691B3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บ้านบาตร</w:t>
            </w:r>
          </w:p>
        </w:tc>
        <w:tc>
          <w:tcPr>
            <w:tcW w:w="283" w:type="dxa"/>
          </w:tcPr>
          <w:p w14:paraId="3C46BF7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012B021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251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B748E3" w14:paraId="18483FC1" w14:textId="77777777" w:rsidTr="00861B49">
        <w:tc>
          <w:tcPr>
            <w:tcW w:w="854" w:type="dxa"/>
          </w:tcPr>
          <w:p w14:paraId="75C287E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42E4716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0DE3C3A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ละหานทราย</w:t>
            </w:r>
          </w:p>
        </w:tc>
        <w:tc>
          <w:tcPr>
            <w:tcW w:w="283" w:type="dxa"/>
          </w:tcPr>
          <w:p w14:paraId="78B95A6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79CF143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151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ตำบลละหานทราย อำเภอละหานทราย จังหวัดบุรีรัมย์</w:t>
            </w:r>
          </w:p>
        </w:tc>
      </w:tr>
    </w:tbl>
    <w:p w14:paraId="26C28FA1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0CD607" w14:textId="77777777" w:rsidR="009534F9" w:rsidRPr="00C36C04" w:rsidRDefault="009534F9" w:rsidP="00C36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53665">
        <w:rPr>
          <w:rFonts w:ascii="Angsana New" w:hAnsi="Angsana New"/>
          <w:color w:val="000000"/>
          <w:sz w:val="30"/>
          <w:szCs w:val="30"/>
        </w:rPr>
        <w:t xml:space="preserve">31 </w:t>
      </w:r>
      <w:r w:rsidR="00653665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C36C04">
        <w:rPr>
          <w:rFonts w:ascii="Angsana New" w:hAnsi="Angsana New"/>
          <w:color w:val="000000"/>
          <w:sz w:val="30"/>
          <w:szCs w:val="30"/>
        </w:rPr>
        <w:t xml:space="preserve"> 256</w:t>
      </w:r>
      <w:r w:rsidR="00653665">
        <w:rPr>
          <w:rFonts w:ascii="Angsana New" w:hAnsi="Angsana New"/>
          <w:color w:val="000000"/>
          <w:sz w:val="30"/>
          <w:szCs w:val="30"/>
        </w:rPr>
        <w:t>9</w:t>
      </w:r>
      <w:r w:rsidRPr="00C36C04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C04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C36C04" w:rsidRPr="00C36C04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36C04">
        <w:rPr>
          <w:rFonts w:ascii="Angsana New" w:hAnsi="Angsana New"/>
          <w:color w:val="000000"/>
          <w:sz w:val="30"/>
          <w:szCs w:val="30"/>
        </w:rPr>
        <w:t xml:space="preserve">31 </w:t>
      </w: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C36C04">
        <w:rPr>
          <w:rFonts w:ascii="Angsana New" w:hAnsi="Angsana New"/>
          <w:color w:val="000000"/>
          <w:sz w:val="30"/>
          <w:szCs w:val="30"/>
        </w:rPr>
        <w:t>256</w:t>
      </w:r>
      <w:r w:rsidR="00653665">
        <w:rPr>
          <w:rFonts w:ascii="Angsana New" w:hAnsi="Angsana New"/>
          <w:color w:val="000000"/>
          <w:sz w:val="30"/>
          <w:szCs w:val="30"/>
        </w:rPr>
        <w:t>8</w:t>
      </w:r>
      <w:r w:rsidRPr="00C36C04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C04">
        <w:rPr>
          <w:rFonts w:ascii="Angsana New" w:hAnsi="Angsana New"/>
          <w:color w:val="000000"/>
          <w:sz w:val="30"/>
          <w:szCs w:val="30"/>
          <w:cs/>
        </w:rPr>
        <w:t>ผู้ถือ</w:t>
      </w:r>
      <w:r w:rsidRPr="009E6584">
        <w:rPr>
          <w:rFonts w:ascii="Angsana New" w:hAnsi="Angsana New"/>
          <w:color w:val="000000"/>
          <w:sz w:val="30"/>
          <w:szCs w:val="30"/>
          <w:cs/>
        </w:rPr>
        <w:t>หุ้นใหญ่ของบริษัทได้แก่บุคคลธรรมดาแปดท่านในครอบครัวจึงธนสมบูรณ์ซึ่งถือหุ้นรวมกันคิดเป็นสัดส่วนร้อยละ</w:t>
      </w:r>
      <w:r w:rsidR="00A87D88">
        <w:rPr>
          <w:rFonts w:ascii="Angsana New" w:hAnsi="Angsana New"/>
          <w:color w:val="000000"/>
          <w:sz w:val="30"/>
          <w:szCs w:val="30"/>
        </w:rPr>
        <w:t xml:space="preserve"> </w:t>
      </w:r>
      <w:r w:rsidR="00653665">
        <w:rPr>
          <w:rFonts w:ascii="Angsana New" w:hAnsi="Angsana New"/>
          <w:color w:val="000000"/>
          <w:sz w:val="30"/>
          <w:szCs w:val="30"/>
        </w:rPr>
        <w:t>75.03</w:t>
      </w:r>
      <w:r w:rsidR="006C65F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36C04">
        <w:rPr>
          <w:rFonts w:ascii="Angsana New" w:hAnsi="Angsana New"/>
          <w:color w:val="000000"/>
          <w:sz w:val="30"/>
          <w:szCs w:val="30"/>
          <w:cs/>
        </w:rPr>
        <w:t>โดยส</w:t>
      </w:r>
      <w:r w:rsidR="00FF26B9">
        <w:rPr>
          <w:rFonts w:ascii="Angsana New" w:hAnsi="Angsana New" w:hint="cs"/>
          <w:color w:val="000000"/>
          <w:sz w:val="30"/>
          <w:szCs w:val="30"/>
          <w:cs/>
        </w:rPr>
        <w:t>อง</w:t>
      </w:r>
      <w:r w:rsidRPr="00C36C04">
        <w:rPr>
          <w:rFonts w:ascii="Angsana New" w:hAnsi="Angsana New"/>
          <w:color w:val="000000"/>
          <w:sz w:val="30"/>
          <w:szCs w:val="30"/>
          <w:cs/>
        </w:rPr>
        <w:t>ท่านจากแปดท่านเป็นกรรมการของบริษัท</w:t>
      </w:r>
    </w:p>
    <w:p w14:paraId="347B8969" w14:textId="77777777" w:rsidR="00B748E3" w:rsidRPr="00B748E3" w:rsidRDefault="00B748E3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025343D6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4F5E0F2E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66793885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537A2ADF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10CB7DB6" w14:textId="77777777" w:rsidR="00357101" w:rsidRPr="001723CB" w:rsidRDefault="0035710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เกณฑ์การจัดทำข้อมูลทางการเงินระหว่างกาล</w:t>
      </w:r>
    </w:p>
    <w:p w14:paraId="69A27AA5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947E961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ข้อมูลทางการเงินระหว่างกาลนี้จัดทำขึ้นในรูปแบบย่อและตามมาตรฐานการบัญชีฉบับที่ </w:t>
      </w:r>
      <w:r w:rsidRPr="001723CB">
        <w:rPr>
          <w:rFonts w:ascii="Angsana New" w:hAnsi="Angsana New"/>
          <w:sz w:val="30"/>
          <w:szCs w:val="30"/>
        </w:rPr>
        <w:t>34</w:t>
      </w:r>
      <w:r w:rsidRPr="001723CB">
        <w:rPr>
          <w:rFonts w:ascii="Angsana New" w:hAnsi="Angsana New"/>
          <w:sz w:val="30"/>
          <w:szCs w:val="30"/>
          <w:cs/>
        </w:rPr>
        <w:t xml:space="preserve"> เรื่อง “</w:t>
      </w:r>
      <w:r w:rsidRPr="001723CB">
        <w:rPr>
          <w:rFonts w:ascii="Angsana New" w:eastAsia="Brush Script MT" w:hAnsi="Angsana New"/>
          <w:sz w:val="30"/>
          <w:szCs w:val="30"/>
          <w:cs/>
        </w:rPr>
        <w:t>การรายงานทางการเงินระหว่างกาล</w:t>
      </w:r>
      <w:r w:rsidRPr="001723CB">
        <w:rPr>
          <w:rFonts w:ascii="Angsana New" w:hAnsi="Angsana New"/>
          <w:sz w:val="30"/>
          <w:szCs w:val="30"/>
          <w:cs/>
        </w:rPr>
        <w:t>” รวมถึงการตีความและแนวปฏิบัติทางการบัญชีที่ประกาศใช้โดยสภาวิชาชีพบัญชี</w:t>
      </w:r>
      <w:r w:rsidRPr="001723CB">
        <w:rPr>
          <w:rFonts w:ascii="Angsana New" w:hAnsi="Angsana New"/>
          <w:sz w:val="30"/>
          <w:szCs w:val="30"/>
        </w:rPr>
        <w:t xml:space="preserve"> </w:t>
      </w:r>
      <w:r w:rsidRPr="001723CB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และประกาศกรมพัฒนาธุรกิจการค้าที่เกี่ยวข้อง  </w:t>
      </w:r>
    </w:p>
    <w:p w14:paraId="76D0F51E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95879A8" w14:textId="77777777" w:rsidR="00357101" w:rsidRPr="001723CB" w:rsidRDefault="00357101" w:rsidP="00D5696C">
      <w:pPr>
        <w:pStyle w:val="ReportHeading1"/>
        <w:framePr w:w="0" w:hRule="auto" w:hSpace="0" w:wrap="auto" w:vAnchor="margin" w:hAnchor="text" w:xAlign="left" w:yAlign="inline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</w:t>
      </w:r>
      <w:r w:rsidR="00C14740" w:rsidRPr="001723CB">
        <w:rPr>
          <w:rFonts w:ascii="Angsana New" w:hAnsi="Angsana New"/>
          <w:b w:val="0"/>
          <w:bCs w:val="0"/>
          <w:sz w:val="30"/>
          <w:szCs w:val="30"/>
          <w:cs/>
        </w:rPr>
        <w:t>สำหรับ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ปีสิ้นสุดวันที่ </w:t>
      </w:r>
      <w:r w:rsidR="00560C03" w:rsidRPr="001723CB">
        <w:rPr>
          <w:rFonts w:ascii="Angsana New" w:hAnsi="Angsana New"/>
          <w:b w:val="0"/>
          <w:bCs w:val="0"/>
          <w:sz w:val="30"/>
          <w:szCs w:val="30"/>
        </w:rPr>
        <w:t>31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 ธันวาคม </w:t>
      </w:r>
      <w:r w:rsidR="00560C03" w:rsidRPr="001723CB">
        <w:rPr>
          <w:rFonts w:ascii="Angsana New" w:hAnsi="Angsana New"/>
          <w:b w:val="0"/>
          <w:bCs w:val="0"/>
          <w:sz w:val="30"/>
          <w:szCs w:val="30"/>
        </w:rPr>
        <w:t>256</w:t>
      </w:r>
      <w:r w:rsidR="00653665">
        <w:rPr>
          <w:rFonts w:ascii="Angsana New" w:hAnsi="Angsana New"/>
          <w:b w:val="0"/>
          <w:bCs w:val="0"/>
          <w:sz w:val="30"/>
          <w:szCs w:val="30"/>
        </w:rPr>
        <w:t xml:space="preserve">8 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>ปีสิ้นสุด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วันที่ </w:t>
      </w:r>
      <w:r w:rsidRPr="001723CB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1723CB">
        <w:rPr>
          <w:rFonts w:ascii="Angsana New" w:hAnsi="Angsana New"/>
          <w:b w:val="0"/>
          <w:bCs w:val="0"/>
          <w:sz w:val="30"/>
          <w:szCs w:val="30"/>
        </w:rPr>
        <w:t>256</w:t>
      </w:r>
      <w:r w:rsidR="00653665">
        <w:rPr>
          <w:rFonts w:ascii="Angsana New" w:hAnsi="Angsana New"/>
          <w:b w:val="0"/>
          <w:bCs w:val="0"/>
          <w:sz w:val="30"/>
          <w:szCs w:val="30"/>
        </w:rPr>
        <w:t>8</w:t>
      </w:r>
    </w:p>
    <w:p w14:paraId="62400250" w14:textId="77777777" w:rsidR="009D3C64" w:rsidRPr="001723CB" w:rsidRDefault="009D3C64" w:rsidP="00357101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CA5A090" w14:textId="77777777" w:rsidR="00F33979" w:rsidRPr="001723CB" w:rsidRDefault="00F33979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090D8490" w14:textId="77777777" w:rsidR="00F33979" w:rsidRPr="001723CB" w:rsidRDefault="00F33979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6A35064" w14:textId="77777777" w:rsidR="00942A9F" w:rsidRPr="001723CB" w:rsidRDefault="00942A9F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1723CB">
        <w:rPr>
          <w:rFonts w:ascii="Angsana New" w:hAnsi="Angsana New"/>
          <w:sz w:val="30"/>
          <w:szCs w:val="30"/>
        </w:rPr>
        <w:t xml:space="preserve">1 </w:t>
      </w:r>
      <w:r w:rsidRPr="001723CB">
        <w:rPr>
          <w:rFonts w:ascii="Angsana New" w:hAnsi="Angsana New"/>
          <w:sz w:val="30"/>
          <w:szCs w:val="30"/>
          <w:cs/>
        </w:rPr>
        <w:t xml:space="preserve">มกราคม </w:t>
      </w:r>
      <w:r w:rsidRPr="001723CB">
        <w:rPr>
          <w:rFonts w:ascii="Angsana New" w:hAnsi="Angsana New"/>
          <w:sz w:val="30"/>
          <w:szCs w:val="30"/>
        </w:rPr>
        <w:t>25</w:t>
      </w:r>
      <w:r w:rsidR="00560C03" w:rsidRPr="001723CB">
        <w:rPr>
          <w:rFonts w:ascii="Angsana New" w:hAnsi="Angsana New"/>
          <w:sz w:val="30"/>
          <w:szCs w:val="30"/>
        </w:rPr>
        <w:t>6</w:t>
      </w:r>
      <w:r w:rsidR="00653665">
        <w:rPr>
          <w:rFonts w:ascii="Angsana New" w:hAnsi="Angsana New"/>
          <w:sz w:val="30"/>
          <w:szCs w:val="30"/>
        </w:rPr>
        <w:t>9</w:t>
      </w:r>
      <w:r w:rsidRPr="001723CB">
        <w:rPr>
          <w:rFonts w:ascii="Angsana New" w:hAnsi="Angsana New"/>
          <w:sz w:val="30"/>
          <w:szCs w:val="30"/>
          <w:cs/>
        </w:rPr>
        <w:t xml:space="preserve"> บริษัทได้นำมาตรฐาน</w:t>
      </w:r>
      <w:r w:rsidR="00FC1D84" w:rsidRPr="001723CB">
        <w:rPr>
          <w:rFonts w:ascii="Angsana New" w:hAnsi="Angsana New"/>
          <w:sz w:val="30"/>
          <w:szCs w:val="30"/>
          <w:cs/>
        </w:rPr>
        <w:t>การบัญชี</w:t>
      </w:r>
      <w:r w:rsidR="002E36AA" w:rsidRPr="001723CB">
        <w:rPr>
          <w:rFonts w:ascii="Angsana New" w:hAnsi="Angsana New"/>
          <w:sz w:val="30"/>
          <w:szCs w:val="30"/>
          <w:cs/>
        </w:rPr>
        <w:t>ฉบับปรับปรุงโดยสภาวิชาชีพบัญชี</w:t>
      </w:r>
      <w:r w:rsidRPr="001723CB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1723CB">
        <w:rPr>
          <w:rFonts w:ascii="Angsana New" w:hAnsi="Angsana New"/>
          <w:sz w:val="30"/>
          <w:szCs w:val="30"/>
        </w:rPr>
        <w:t>1</w:t>
      </w:r>
      <w:r w:rsidRPr="001723CB">
        <w:rPr>
          <w:rFonts w:ascii="Angsana New" w:hAnsi="Angsana New"/>
          <w:sz w:val="30"/>
          <w:szCs w:val="30"/>
          <w:cs/>
        </w:rPr>
        <w:t xml:space="preserve"> มกราคม </w:t>
      </w:r>
      <w:r w:rsidR="001D03DF" w:rsidRPr="001723CB">
        <w:rPr>
          <w:rFonts w:ascii="Angsana New" w:hAnsi="Angsana New"/>
          <w:sz w:val="30"/>
          <w:szCs w:val="30"/>
        </w:rPr>
        <w:t>256</w:t>
      </w:r>
      <w:r w:rsidR="00653665">
        <w:rPr>
          <w:rFonts w:ascii="Angsana New" w:hAnsi="Angsana New"/>
          <w:sz w:val="30"/>
          <w:szCs w:val="30"/>
        </w:rPr>
        <w:t>9</w:t>
      </w:r>
      <w:r w:rsidRPr="001723CB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</w:t>
      </w:r>
      <w:r w:rsidR="00FF26B9">
        <w:rPr>
          <w:rFonts w:ascii="Angsana New" w:hAnsi="Angsana New" w:hint="cs"/>
          <w:sz w:val="30"/>
          <w:szCs w:val="30"/>
          <w:cs/>
        </w:rPr>
        <w:t>บัญชี</w:t>
      </w:r>
      <w:r w:rsidRPr="001723CB">
        <w:rPr>
          <w:rFonts w:ascii="Angsana New" w:hAnsi="Angsana New"/>
          <w:sz w:val="30"/>
          <w:szCs w:val="30"/>
          <w:cs/>
        </w:rPr>
        <w:t>ดังกล่าวมาถือปฏิบัตินี้ไม่มีผลกระทบอย่างเป็นสาระสำคัญต่องบการเงินของบริษัท</w:t>
      </w:r>
    </w:p>
    <w:p w14:paraId="2250027E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7C6068" w14:textId="77777777" w:rsidR="009D3C64" w:rsidRPr="001723CB" w:rsidRDefault="009D3C64" w:rsidP="009D3C64">
      <w:pPr>
        <w:pStyle w:val="NoSpacing"/>
        <w:rPr>
          <w:rFonts w:ascii="Angsana New" w:hAnsi="Angsana New"/>
          <w:i/>
          <w:iCs/>
          <w:szCs w:val="30"/>
        </w:rPr>
      </w:pPr>
      <w:r w:rsidRPr="001723CB">
        <w:rPr>
          <w:rFonts w:ascii="Angsana New" w:hAnsi="Angsana New"/>
          <w:i/>
          <w:iCs/>
          <w:szCs w:val="30"/>
          <w:cs/>
        </w:rPr>
        <w:t>สรุปนโยบายการบัญชีที่</w:t>
      </w:r>
      <w:r w:rsidR="00FC1D84" w:rsidRPr="001723CB">
        <w:rPr>
          <w:rFonts w:ascii="Angsana New" w:hAnsi="Angsana New"/>
          <w:i/>
          <w:iCs/>
          <w:szCs w:val="30"/>
          <w:cs/>
        </w:rPr>
        <w:t>มีสาระ</w:t>
      </w:r>
      <w:r w:rsidRPr="001723CB">
        <w:rPr>
          <w:rFonts w:ascii="Angsana New" w:hAnsi="Angsana New"/>
          <w:i/>
          <w:iCs/>
          <w:szCs w:val="30"/>
          <w:cs/>
        </w:rPr>
        <w:t>สำคัญ</w:t>
      </w:r>
    </w:p>
    <w:p w14:paraId="288B5E4F" w14:textId="77777777" w:rsidR="009D3C64" w:rsidRPr="001723CB" w:rsidRDefault="009D3C64" w:rsidP="009D3C64">
      <w:pPr>
        <w:pStyle w:val="NoSpacing"/>
        <w:rPr>
          <w:rFonts w:ascii="Angsana New" w:hAnsi="Angsana New"/>
          <w:szCs w:val="30"/>
        </w:rPr>
      </w:pPr>
    </w:p>
    <w:p w14:paraId="05ADBF2A" w14:textId="77777777" w:rsidR="00560C03" w:rsidRPr="001723CB" w:rsidRDefault="00560C03" w:rsidP="00560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</w:t>
      </w:r>
      <w:r w:rsidR="00467B16">
        <w:rPr>
          <w:rFonts w:ascii="Angsana New" w:hAnsi="Angsana New" w:hint="cs"/>
          <w:sz w:val="30"/>
          <w:szCs w:val="30"/>
          <w:cs/>
        </w:rPr>
        <w:t>มี</w:t>
      </w:r>
      <w:r w:rsidR="00467B16" w:rsidRPr="00467B16">
        <w:rPr>
          <w:rFonts w:ascii="Angsana New" w:hAnsi="Angsana New"/>
          <w:sz w:val="30"/>
          <w:szCs w:val="30"/>
          <w:cs/>
        </w:rPr>
        <w:t>สาระสำคัญ</w:t>
      </w:r>
      <w:r w:rsidRPr="001723CB">
        <w:rPr>
          <w:rFonts w:ascii="Angsana New" w:hAnsi="Angsana New"/>
          <w:sz w:val="30"/>
          <w:szCs w:val="30"/>
          <w:cs/>
        </w:rPr>
        <w:t xml:space="preserve">และวิธีการคำนวณต่างๆ ในการจัดทำข้อมูลทางการเงินระหว่างกาลสำหรับงวดสามเดือนสิ้นสุดวันที่ </w:t>
      </w:r>
      <w:r w:rsidR="00653665">
        <w:rPr>
          <w:rFonts w:ascii="Angsana New" w:hAnsi="Angsana New"/>
          <w:sz w:val="30"/>
          <w:szCs w:val="30"/>
        </w:rPr>
        <w:t>31</w:t>
      </w:r>
      <w:r w:rsidR="0065366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653665">
        <w:rPr>
          <w:rFonts w:ascii="Angsana New" w:hAnsi="Angsana New"/>
          <w:sz w:val="30"/>
          <w:szCs w:val="30"/>
        </w:rPr>
        <w:t>9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และ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653665">
        <w:rPr>
          <w:rFonts w:ascii="Angsana New" w:hAnsi="Angsana New"/>
          <w:sz w:val="30"/>
          <w:szCs w:val="30"/>
        </w:rPr>
        <w:t>8</w:t>
      </w:r>
      <w:r w:rsidRPr="001723CB">
        <w:rPr>
          <w:rFonts w:ascii="Angsana New" w:hAnsi="Angsana New"/>
          <w:sz w:val="30"/>
          <w:szCs w:val="30"/>
        </w:rPr>
        <w:t xml:space="preserve"> </w:t>
      </w:r>
      <w:r w:rsidRPr="001723C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1723CB">
        <w:rPr>
          <w:rFonts w:ascii="Angsana New" w:hAnsi="Angsana New"/>
          <w:sz w:val="30"/>
          <w:szCs w:val="30"/>
        </w:rPr>
        <w:t xml:space="preserve">31 </w:t>
      </w:r>
      <w:r w:rsidRPr="001723C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723CB">
        <w:rPr>
          <w:rFonts w:ascii="Angsana New" w:hAnsi="Angsana New"/>
          <w:sz w:val="30"/>
          <w:szCs w:val="30"/>
        </w:rPr>
        <w:t>256</w:t>
      </w:r>
      <w:r w:rsidR="00653665">
        <w:rPr>
          <w:rFonts w:ascii="Angsana New" w:hAnsi="Angsana New"/>
          <w:sz w:val="30"/>
          <w:szCs w:val="30"/>
        </w:rPr>
        <w:t>8</w:t>
      </w:r>
    </w:p>
    <w:p w14:paraId="758B6627" w14:textId="77777777" w:rsidR="00942A9F" w:rsidRPr="001723CB" w:rsidRDefault="00942A9F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FDAD356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8EA7D1C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6CE602F" w14:textId="77777777" w:rsidR="00861B49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64CA9B7" w14:textId="77777777" w:rsidR="004E7B5A" w:rsidRPr="001723CB" w:rsidRDefault="004E7B5A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617A5A0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439C44A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172C2A92" w14:textId="77777777" w:rsidR="00357101" w:rsidRPr="001723CB" w:rsidRDefault="00FC1D84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1469D4CB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B153A9A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hint="cs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บุคคลหรือกิจการที่อยู่ภายใต้การควบคุมของบริษัทหรือสามารถควบคุมบริษัททั้งทางตรงและทางอ้อ</w:t>
      </w:r>
      <w:r w:rsidR="00762895">
        <w:rPr>
          <w:rFonts w:ascii="Angsana New" w:hAnsi="Angsana New" w:hint="cs"/>
          <w:sz w:val="30"/>
          <w:szCs w:val="30"/>
          <w:cs/>
        </w:rPr>
        <w:t>ม</w:t>
      </w:r>
      <w:r w:rsidRPr="001723CB">
        <w:rPr>
          <w:rFonts w:ascii="Angsana New" w:hAnsi="Angsana New"/>
          <w:sz w:val="30"/>
          <w:szCs w:val="30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3875EB08" w14:textId="77777777" w:rsidR="00861B49" w:rsidRPr="001723CB" w:rsidRDefault="00861B49" w:rsidP="0035710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EC65784" w14:textId="77777777" w:rsidR="00357101" w:rsidRPr="001723CB" w:rsidRDefault="00560C03" w:rsidP="0035710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รายการบัญชีกับบุคคลและกิจการที่เกี่ยวข้องกันที่มีสาระสำคัญที่เกิดขึ้นสำหรับงวดสามเดือนสิ้นสุดวันที่ </w:t>
      </w:r>
      <w:r w:rsidR="002C5703">
        <w:rPr>
          <w:rFonts w:ascii="Angsana New" w:hAnsi="Angsana New"/>
          <w:sz w:val="30"/>
          <w:szCs w:val="30"/>
        </w:rPr>
        <w:t>3</w:t>
      </w:r>
      <w:r w:rsidR="00653665">
        <w:rPr>
          <w:rFonts w:ascii="Angsana New" w:hAnsi="Angsana New"/>
          <w:sz w:val="30"/>
          <w:szCs w:val="30"/>
        </w:rPr>
        <w:t>1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653665">
        <w:rPr>
          <w:rFonts w:ascii="Angsana New" w:hAnsi="Angsana New" w:hint="cs"/>
          <w:sz w:val="30"/>
          <w:szCs w:val="30"/>
          <w:cs/>
        </w:rPr>
        <w:t>มีนาคม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653665">
        <w:rPr>
          <w:rFonts w:ascii="Angsana New" w:hAnsi="Angsana New"/>
          <w:sz w:val="30"/>
          <w:szCs w:val="30"/>
        </w:rPr>
        <w:t>9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และ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653665">
        <w:rPr>
          <w:rFonts w:ascii="Angsana New" w:hAnsi="Angsana New"/>
          <w:sz w:val="30"/>
          <w:szCs w:val="30"/>
        </w:rPr>
        <w:t>8</w:t>
      </w:r>
      <w:r w:rsidRPr="001723C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A1832FA" w14:textId="77777777" w:rsidR="00457C10" w:rsidRPr="001723CB" w:rsidRDefault="00457C10" w:rsidP="00457C1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5791"/>
        <w:gridCol w:w="1701"/>
        <w:gridCol w:w="284"/>
        <w:gridCol w:w="1701"/>
      </w:tblGrid>
      <w:tr w:rsidR="00457C10" w:rsidRPr="001723CB" w14:paraId="5768F900" w14:textId="77777777">
        <w:tc>
          <w:tcPr>
            <w:tcW w:w="5791" w:type="dxa"/>
          </w:tcPr>
          <w:p w14:paraId="4D687A5C" w14:textId="77777777" w:rsidR="00457C10" w:rsidRPr="001723CB" w:rsidRDefault="00457C1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3C2AF796" w14:textId="77777777" w:rsidR="00457C10" w:rsidRPr="001723CB" w:rsidRDefault="00457C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57C10" w:rsidRPr="001723CB" w14:paraId="18E41A78" w14:textId="77777777">
        <w:tc>
          <w:tcPr>
            <w:tcW w:w="5791" w:type="dxa"/>
          </w:tcPr>
          <w:p w14:paraId="71256816" w14:textId="77777777" w:rsidR="00457C10" w:rsidRPr="001723CB" w:rsidRDefault="00457C1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171432" w14:textId="77777777" w:rsidR="00457C10" w:rsidRPr="001723CB" w:rsidRDefault="00457C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256</w:t>
            </w:r>
            <w:r w:rsidR="00A87D8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676E93E9" w14:textId="77777777" w:rsidR="00457C10" w:rsidRPr="001723CB" w:rsidRDefault="00457C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2D3201" w14:textId="77777777" w:rsidR="00457C10" w:rsidRPr="001723CB" w:rsidRDefault="00457C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256</w:t>
            </w:r>
            <w:r w:rsidR="00A87D8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57C10" w:rsidRPr="001723CB" w14:paraId="7A7CCD16" w14:textId="77777777">
        <w:tc>
          <w:tcPr>
            <w:tcW w:w="5791" w:type="dxa"/>
          </w:tcPr>
          <w:p w14:paraId="01D839BA" w14:textId="77777777" w:rsidR="00457C10" w:rsidRPr="001723CB" w:rsidRDefault="00457C10">
            <w:pPr>
              <w:ind w:left="165" w:hanging="16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2B36A9" w14:textId="77777777" w:rsidR="00457C10" w:rsidRPr="001723CB" w:rsidRDefault="00457C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7DCE40A" w14:textId="77777777" w:rsidR="00457C10" w:rsidRPr="001723CB" w:rsidRDefault="00457C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251AAB" w14:textId="77777777" w:rsidR="00457C10" w:rsidRPr="001723CB" w:rsidRDefault="00457C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0CE" w:rsidRPr="001723CB" w14:paraId="598402B3" w14:textId="77777777">
        <w:tc>
          <w:tcPr>
            <w:tcW w:w="5791" w:type="dxa"/>
          </w:tcPr>
          <w:p w14:paraId="20D4C353" w14:textId="77777777" w:rsidR="000750CE" w:rsidRPr="001723CB" w:rsidRDefault="000750CE" w:rsidP="000750C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D560439" w14:textId="77777777" w:rsidR="000750CE" w:rsidRPr="001723CB" w:rsidRDefault="001C5184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84" w:type="dxa"/>
          </w:tcPr>
          <w:p w14:paraId="07ECB39C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EB3244B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0750CE" w:rsidRPr="001723CB" w14:paraId="3C0121CD" w14:textId="77777777">
        <w:tc>
          <w:tcPr>
            <w:tcW w:w="5791" w:type="dxa"/>
          </w:tcPr>
          <w:p w14:paraId="3868625F" w14:textId="77777777" w:rsidR="000750CE" w:rsidRPr="001723CB" w:rsidRDefault="000750CE" w:rsidP="000750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1792AC15" w14:textId="77777777" w:rsidR="000750CE" w:rsidRPr="001723CB" w:rsidRDefault="00634EBC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70E065BC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6BABE1C5" w14:textId="77777777" w:rsidR="000750CE" w:rsidRPr="000B7068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0750CE" w:rsidRPr="001723CB" w14:paraId="555360E9" w14:textId="77777777">
        <w:tc>
          <w:tcPr>
            <w:tcW w:w="5791" w:type="dxa"/>
          </w:tcPr>
          <w:p w14:paraId="127A8A38" w14:textId="77777777" w:rsidR="000750CE" w:rsidRPr="001723CB" w:rsidRDefault="000750CE" w:rsidP="000750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2154A88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5D90220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1333A60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50CE" w:rsidRPr="001723CB" w14:paraId="58032414" w14:textId="77777777">
        <w:tc>
          <w:tcPr>
            <w:tcW w:w="5791" w:type="dxa"/>
          </w:tcPr>
          <w:p w14:paraId="7AB9B8DC" w14:textId="77777777" w:rsidR="000750CE" w:rsidRPr="001723CB" w:rsidRDefault="000750CE" w:rsidP="000750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41F5D78B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5AC0A6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9D48EB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50CE" w:rsidRPr="001723CB" w14:paraId="0E69E062" w14:textId="77777777" w:rsidTr="00457C10">
        <w:tc>
          <w:tcPr>
            <w:tcW w:w="5791" w:type="dxa"/>
          </w:tcPr>
          <w:p w14:paraId="0B8C02C3" w14:textId="77777777" w:rsidR="000750CE" w:rsidRPr="001723CB" w:rsidRDefault="000750CE" w:rsidP="000750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552B11C" w14:textId="77777777" w:rsidR="000750CE" w:rsidRPr="001723CB" w:rsidRDefault="001C5184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4" w:type="dxa"/>
          </w:tcPr>
          <w:p w14:paraId="2061307A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B8D7FBA" w14:textId="77777777" w:rsidR="000750CE" w:rsidRPr="001723CB" w:rsidRDefault="00634EBC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34EBC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0750CE" w:rsidRPr="001723CB" w14:paraId="68C3F840" w14:textId="77777777">
        <w:tc>
          <w:tcPr>
            <w:tcW w:w="5791" w:type="dxa"/>
          </w:tcPr>
          <w:p w14:paraId="0ED1D2F7" w14:textId="77777777" w:rsidR="000750CE" w:rsidRPr="001723CB" w:rsidRDefault="000750CE" w:rsidP="000750C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  <w:r w:rsidRPr="001723CB">
              <w:rPr>
                <w:rFonts w:ascii="Angsana New" w:hAnsi="Angsana New"/>
                <w:b/>
                <w:sz w:val="30"/>
                <w:szCs w:val="30"/>
              </w:rPr>
              <w:t>(</w:t>
            </w: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ค่าเช่า</w:t>
            </w:r>
            <w:r w:rsidRPr="001723CB">
              <w:rPr>
                <w:rFonts w:ascii="Angsana New" w:hAnsi="Angsana New"/>
                <w:b/>
                <w:sz w:val="30"/>
                <w:szCs w:val="30"/>
              </w:rPr>
              <w:t>)</w:t>
            </w: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2970C86" w14:textId="77777777" w:rsidR="000750CE" w:rsidRPr="001723CB" w:rsidRDefault="001C5184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4" w:type="dxa"/>
          </w:tcPr>
          <w:p w14:paraId="17C82C66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55C15F9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0750CE" w:rsidRPr="001723CB" w14:paraId="53E0A199" w14:textId="77777777">
        <w:tc>
          <w:tcPr>
            <w:tcW w:w="5791" w:type="dxa"/>
          </w:tcPr>
          <w:p w14:paraId="4117A6C3" w14:textId="77777777" w:rsidR="000750CE" w:rsidRPr="001723CB" w:rsidRDefault="000750CE" w:rsidP="000750CE">
            <w:pPr>
              <w:ind w:left="165" w:hanging="165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36555D0" w14:textId="77777777" w:rsidR="000750CE" w:rsidRPr="001723CB" w:rsidRDefault="001C5184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4" w:type="dxa"/>
          </w:tcPr>
          <w:p w14:paraId="2199F7A3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ABDF159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0750CE" w:rsidRPr="001723CB" w14:paraId="2A85A310" w14:textId="77777777">
        <w:tc>
          <w:tcPr>
            <w:tcW w:w="5791" w:type="dxa"/>
          </w:tcPr>
          <w:p w14:paraId="6BA4423F" w14:textId="77777777" w:rsidR="000750CE" w:rsidRPr="001723CB" w:rsidRDefault="000750CE" w:rsidP="000750CE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78E58A9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AEC02EB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B38BBB3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50CE" w:rsidRPr="001723CB" w14:paraId="4EC1608C" w14:textId="77777777">
        <w:tc>
          <w:tcPr>
            <w:tcW w:w="5791" w:type="dxa"/>
          </w:tcPr>
          <w:p w14:paraId="63CD58E7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01" w:type="dxa"/>
          </w:tcPr>
          <w:p w14:paraId="57D889AE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926CA67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502FA45D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50CE" w:rsidRPr="001723CB" w14:paraId="1175537C" w14:textId="77777777">
        <w:tc>
          <w:tcPr>
            <w:tcW w:w="5791" w:type="dxa"/>
          </w:tcPr>
          <w:p w14:paraId="6BA1AFC0" w14:textId="77777777" w:rsidR="000750CE" w:rsidRPr="001723CB" w:rsidRDefault="000750CE" w:rsidP="000750CE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40" w:right="-108" w:hanging="14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34E0513C" w14:textId="77777777" w:rsidR="000750CE" w:rsidRPr="001723CB" w:rsidRDefault="00634EBC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2,17</w:t>
            </w:r>
            <w:r w:rsidR="00EE47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1C9947A3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5DEDB7" w14:textId="77777777" w:rsidR="000750CE" w:rsidRPr="001723CB" w:rsidRDefault="00AA5EC6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E475B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0750CE" w:rsidRPr="001723CB" w14:paraId="25A420B4" w14:textId="77777777">
        <w:tc>
          <w:tcPr>
            <w:tcW w:w="5791" w:type="dxa"/>
          </w:tcPr>
          <w:p w14:paraId="5D1072E5" w14:textId="77777777" w:rsidR="000750CE" w:rsidRPr="001723CB" w:rsidRDefault="000750CE" w:rsidP="000750CE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40" w:right="-108" w:hanging="14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149388" w14:textId="77777777" w:rsidR="000750CE" w:rsidRPr="001723CB" w:rsidRDefault="00634EBC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4" w:type="dxa"/>
          </w:tcPr>
          <w:p w14:paraId="3F6CA82A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67C3257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0750CE" w:rsidRPr="001723CB" w14:paraId="74442A71" w14:textId="77777777">
        <w:tc>
          <w:tcPr>
            <w:tcW w:w="5791" w:type="dxa"/>
          </w:tcPr>
          <w:p w14:paraId="24875EDA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84E9347" w14:textId="77777777" w:rsidR="000750CE" w:rsidRPr="001723CB" w:rsidRDefault="00634EBC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</w:t>
            </w:r>
            <w:r w:rsidR="00EE475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</w:tcPr>
          <w:p w14:paraId="797512EF" w14:textId="77777777" w:rsidR="000750CE" w:rsidRPr="001723CB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B645CAD" w14:textId="77777777" w:rsidR="000750CE" w:rsidRPr="001723CB" w:rsidRDefault="00AA5EC6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E47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</w:tr>
    </w:tbl>
    <w:p w14:paraId="761D29D5" w14:textId="77777777" w:rsidR="00357101" w:rsidRPr="000163AA" w:rsidRDefault="00457C10" w:rsidP="000750C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br w:type="page"/>
      </w:r>
      <w:r w:rsidR="00560C03" w:rsidRPr="000163AA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ยอดคงเหลือกับบุคคลและกิจการที่เกี่ยวข้องกัน </w:t>
      </w:r>
      <w:r w:rsidR="000750CE" w:rsidRPr="000163A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750CE" w:rsidRPr="000163AA">
        <w:rPr>
          <w:rFonts w:ascii="Angsana New" w:hAnsi="Angsana New"/>
          <w:sz w:val="30"/>
          <w:szCs w:val="30"/>
        </w:rPr>
        <w:t xml:space="preserve">31 </w:t>
      </w:r>
      <w:r w:rsidR="000750CE" w:rsidRPr="000163AA">
        <w:rPr>
          <w:rFonts w:ascii="Angsana New" w:hAnsi="Angsana New"/>
          <w:sz w:val="30"/>
          <w:szCs w:val="30"/>
          <w:cs/>
        </w:rPr>
        <w:t xml:space="preserve">มีนาคม </w:t>
      </w:r>
      <w:r w:rsidR="000750CE" w:rsidRPr="000163AA">
        <w:rPr>
          <w:rFonts w:ascii="Angsana New" w:hAnsi="Angsana New"/>
          <w:sz w:val="30"/>
          <w:szCs w:val="30"/>
        </w:rPr>
        <w:t>2569</w:t>
      </w:r>
      <w:r w:rsidR="000750CE" w:rsidRPr="000163AA">
        <w:rPr>
          <w:rFonts w:ascii="Angsana New" w:hAnsi="Angsana New"/>
          <w:sz w:val="30"/>
          <w:szCs w:val="30"/>
          <w:cs/>
        </w:rPr>
        <w:t xml:space="preserve"> และวันที่</w:t>
      </w:r>
      <w:r w:rsidR="000750CE" w:rsidRPr="000163AA">
        <w:rPr>
          <w:rFonts w:ascii="Angsana New" w:hAnsi="Angsana New"/>
          <w:sz w:val="30"/>
          <w:szCs w:val="30"/>
        </w:rPr>
        <w:t xml:space="preserve"> </w:t>
      </w:r>
      <w:r w:rsidR="00560C03" w:rsidRPr="000163AA">
        <w:rPr>
          <w:rFonts w:ascii="Angsana New" w:hAnsi="Angsana New"/>
          <w:sz w:val="30"/>
          <w:szCs w:val="30"/>
        </w:rPr>
        <w:t>31</w:t>
      </w:r>
      <w:r w:rsidR="00560C03" w:rsidRPr="000163A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60C03" w:rsidRPr="000163AA">
        <w:rPr>
          <w:rFonts w:ascii="Angsana New" w:hAnsi="Angsana New"/>
          <w:sz w:val="30"/>
          <w:szCs w:val="30"/>
        </w:rPr>
        <w:t>256</w:t>
      </w:r>
      <w:r w:rsidR="000750CE" w:rsidRPr="000163AA">
        <w:rPr>
          <w:rFonts w:ascii="Angsana New" w:hAnsi="Angsana New"/>
          <w:sz w:val="30"/>
          <w:szCs w:val="30"/>
        </w:rPr>
        <w:t>8</w:t>
      </w:r>
      <w:r w:rsidR="00560C03" w:rsidRPr="000163A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7DAC916" w14:textId="77777777" w:rsidR="000750CE" w:rsidRPr="000163AA" w:rsidRDefault="000750CE" w:rsidP="000750C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10"/>
      </w:tblGrid>
      <w:tr w:rsidR="000750CE" w:rsidRPr="000163AA" w14:paraId="0BADCC47" w14:textId="77777777">
        <w:tc>
          <w:tcPr>
            <w:tcW w:w="5778" w:type="dxa"/>
          </w:tcPr>
          <w:p w14:paraId="7F6142CE" w14:textId="77777777" w:rsidR="000750CE" w:rsidRPr="000163AA" w:rsidRDefault="000750C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5" w:type="dxa"/>
            <w:gridSpan w:val="3"/>
            <w:tcBorders>
              <w:bottom w:val="single" w:sz="4" w:space="0" w:color="auto"/>
            </w:tcBorders>
          </w:tcPr>
          <w:p w14:paraId="514CD5AA" w14:textId="77777777" w:rsidR="000750CE" w:rsidRPr="000163AA" w:rsidRDefault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750CE" w:rsidRPr="000163AA" w14:paraId="35051916" w14:textId="77777777">
        <w:tc>
          <w:tcPr>
            <w:tcW w:w="5778" w:type="dxa"/>
          </w:tcPr>
          <w:p w14:paraId="25827A64" w14:textId="77777777" w:rsidR="000750CE" w:rsidRPr="000163AA" w:rsidRDefault="000750C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99E0374" w14:textId="77777777" w:rsidR="000750CE" w:rsidRPr="000163AA" w:rsidRDefault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163A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DF74AA9" w14:textId="77777777" w:rsidR="000750CE" w:rsidRPr="000163AA" w:rsidRDefault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2F82735" w14:textId="77777777" w:rsidR="000750CE" w:rsidRPr="000163AA" w:rsidRDefault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31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163A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B0E46" w:rsidRPr="000163AA" w14:paraId="13CB2546" w14:textId="77777777" w:rsidTr="004B0E46">
        <w:tc>
          <w:tcPr>
            <w:tcW w:w="5778" w:type="dxa"/>
          </w:tcPr>
          <w:p w14:paraId="1FA02C26" w14:textId="77777777" w:rsidR="004B0E46" w:rsidRPr="000163AA" w:rsidRDefault="00A87D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  <w:r w:rsidR="00AD4AD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14:paraId="5ECA6866" w14:textId="77777777" w:rsidR="004B0E46" w:rsidRPr="000163AA" w:rsidRDefault="004B0E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1613EC8C" w14:textId="77777777" w:rsidR="004B0E46" w:rsidRPr="000163AA" w:rsidRDefault="004B0E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15666205" w14:textId="77777777" w:rsidR="004B0E46" w:rsidRPr="000163AA" w:rsidRDefault="004B0E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4B0E46" w:rsidRPr="000163AA" w14:paraId="502E7A78" w14:textId="77777777">
        <w:tc>
          <w:tcPr>
            <w:tcW w:w="5778" w:type="dxa"/>
          </w:tcPr>
          <w:p w14:paraId="73619E88" w14:textId="77777777" w:rsidR="004B0E46" w:rsidRPr="000163AA" w:rsidRDefault="004B0E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  <w:r w:rsidRPr="000163AA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C4086" w:rsidRPr="000163AA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บุคคล</w:t>
            </w:r>
            <w:r w:rsidRPr="000163AA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30BB8C7" w14:textId="77777777" w:rsidR="004B0E46" w:rsidRPr="000163AA" w:rsidRDefault="001C51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  <w:tc>
          <w:tcPr>
            <w:tcW w:w="284" w:type="dxa"/>
          </w:tcPr>
          <w:p w14:paraId="73BC5706" w14:textId="77777777" w:rsidR="004B0E46" w:rsidRPr="000163AA" w:rsidRDefault="004B0E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B636BE2" w14:textId="77777777" w:rsidR="004B0E46" w:rsidRPr="000163AA" w:rsidRDefault="004B0E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</w:tr>
      <w:tr w:rsidR="00FF26B9" w:rsidRPr="000163AA" w14:paraId="20595DAC" w14:textId="77777777" w:rsidTr="004B0E46">
        <w:tc>
          <w:tcPr>
            <w:tcW w:w="5778" w:type="dxa"/>
          </w:tcPr>
          <w:p w14:paraId="221D1E5E" w14:textId="77777777" w:rsidR="00FF26B9" w:rsidRPr="000163AA" w:rsidRDefault="00FF26B9" w:rsidP="00FF26B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222CEA5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C5E6942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CF8D03B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6B9" w:rsidRPr="000163AA" w14:paraId="3C2A66F6" w14:textId="77777777" w:rsidTr="00A87D88">
        <w:tc>
          <w:tcPr>
            <w:tcW w:w="5778" w:type="dxa"/>
          </w:tcPr>
          <w:p w14:paraId="1F6B5B3D" w14:textId="77777777" w:rsidR="00FF26B9" w:rsidRPr="000163AA" w:rsidRDefault="00FF26B9" w:rsidP="00FF26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เจ้าหนี้</w:t>
            </w:r>
            <w:r w:rsidRPr="000163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01" w:type="dxa"/>
          </w:tcPr>
          <w:p w14:paraId="7497FF22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0623C29A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4ED3C2E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26B9" w:rsidRPr="000163AA" w14:paraId="719880EC" w14:textId="77777777" w:rsidTr="00A87D88">
        <w:tc>
          <w:tcPr>
            <w:tcW w:w="5778" w:type="dxa"/>
          </w:tcPr>
          <w:p w14:paraId="41BCB253" w14:textId="77777777" w:rsidR="00FF26B9" w:rsidRPr="000163AA" w:rsidRDefault="00FF26B9" w:rsidP="00FF26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  <w:r w:rsidRPr="000163AA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163AA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7F11F483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84" w:type="dxa"/>
          </w:tcPr>
          <w:p w14:paraId="6EDE480A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07E8A9D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F26B9" w:rsidRPr="000163AA" w14:paraId="04FC2AFC" w14:textId="77777777" w:rsidTr="00A87D88">
        <w:tc>
          <w:tcPr>
            <w:tcW w:w="5778" w:type="dxa"/>
          </w:tcPr>
          <w:p w14:paraId="0296E06A" w14:textId="77777777" w:rsidR="00FF26B9" w:rsidRPr="000163AA" w:rsidRDefault="00FF26B9" w:rsidP="00FF26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  <w:r w:rsidRPr="000163AA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163AA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บุคคลที่</w:t>
            </w:r>
            <w:r w:rsidRPr="000163AA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01" w:type="dxa"/>
          </w:tcPr>
          <w:p w14:paraId="712BED97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3D46A4B5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A297F0E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</w:tr>
      <w:tr w:rsidR="00FF26B9" w:rsidRPr="000163AA" w14:paraId="272BBE20" w14:textId="77777777" w:rsidTr="00FA1543">
        <w:tc>
          <w:tcPr>
            <w:tcW w:w="5778" w:type="dxa"/>
          </w:tcPr>
          <w:p w14:paraId="5909B26D" w14:textId="77777777" w:rsidR="00FF26B9" w:rsidRPr="000163AA" w:rsidRDefault="00FF26B9" w:rsidP="00FF26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40EF83B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84" w:type="dxa"/>
          </w:tcPr>
          <w:p w14:paraId="2D55DA35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1A0F6E0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48</w:t>
            </w:r>
          </w:p>
        </w:tc>
      </w:tr>
      <w:tr w:rsidR="00FF26B9" w:rsidRPr="000163AA" w14:paraId="27ECF2C5" w14:textId="77777777">
        <w:tc>
          <w:tcPr>
            <w:tcW w:w="5778" w:type="dxa"/>
          </w:tcPr>
          <w:p w14:paraId="5429A7CB" w14:textId="77777777" w:rsidR="00FF26B9" w:rsidRPr="000163AA" w:rsidRDefault="00FF26B9" w:rsidP="00FF26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D16EC3D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371C3AA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E6C32FD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26B9" w:rsidRPr="000163AA" w14:paraId="1D90927D" w14:textId="77777777">
        <w:tc>
          <w:tcPr>
            <w:tcW w:w="5778" w:type="dxa"/>
          </w:tcPr>
          <w:p w14:paraId="482A47C2" w14:textId="77777777" w:rsidR="00FF26B9" w:rsidRPr="000163AA" w:rsidRDefault="00FF26B9" w:rsidP="00FF26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 -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163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190FAF4D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9C4DDF0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6083062B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26B9" w:rsidRPr="000163AA" w14:paraId="4EEE7100" w14:textId="77777777">
        <w:tc>
          <w:tcPr>
            <w:tcW w:w="5778" w:type="dxa"/>
          </w:tcPr>
          <w:p w14:paraId="4E508A58" w14:textId="77777777" w:rsidR="00FF26B9" w:rsidRPr="000163AA" w:rsidRDefault="00FF26B9" w:rsidP="00FF26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02D83002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84" w:type="dxa"/>
          </w:tcPr>
          <w:p w14:paraId="3AB66EA1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03BEEF49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315</w:t>
            </w:r>
          </w:p>
        </w:tc>
      </w:tr>
      <w:tr w:rsidR="00FF26B9" w:rsidRPr="000163AA" w14:paraId="0FE07A91" w14:textId="77777777">
        <w:tc>
          <w:tcPr>
            <w:tcW w:w="5778" w:type="dxa"/>
          </w:tcPr>
          <w:p w14:paraId="2C71F0A8" w14:textId="77777777" w:rsidR="00FF26B9" w:rsidRPr="000163AA" w:rsidRDefault="00FF26B9" w:rsidP="00FF26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14:paraId="2A2A26D6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1,715</w:t>
            </w:r>
          </w:p>
        </w:tc>
        <w:tc>
          <w:tcPr>
            <w:tcW w:w="284" w:type="dxa"/>
          </w:tcPr>
          <w:p w14:paraId="2E20B65C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3800C05D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163AA">
              <w:rPr>
                <w:rFonts w:ascii="Angsana New" w:hAnsi="Angsana New"/>
                <w:sz w:val="30"/>
                <w:szCs w:val="30"/>
              </w:rPr>
              <w:t>,796</w:t>
            </w:r>
          </w:p>
        </w:tc>
      </w:tr>
      <w:tr w:rsidR="00FF26B9" w:rsidRPr="000163AA" w14:paraId="47C255EF" w14:textId="77777777">
        <w:tc>
          <w:tcPr>
            <w:tcW w:w="5778" w:type="dxa"/>
          </w:tcPr>
          <w:p w14:paraId="31CACACB" w14:textId="77777777" w:rsidR="00FF26B9" w:rsidRPr="000163AA" w:rsidRDefault="00FF26B9" w:rsidP="00FF26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D2977A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2,034</w:t>
            </w:r>
          </w:p>
        </w:tc>
        <w:tc>
          <w:tcPr>
            <w:tcW w:w="284" w:type="dxa"/>
          </w:tcPr>
          <w:p w14:paraId="6909F2F8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DBAF128" w14:textId="77777777" w:rsidR="00FF26B9" w:rsidRPr="000163AA" w:rsidRDefault="00FF26B9" w:rsidP="00FF26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2,111</w:t>
            </w:r>
          </w:p>
        </w:tc>
      </w:tr>
    </w:tbl>
    <w:p w14:paraId="056799D4" w14:textId="77777777" w:rsidR="00FA1543" w:rsidRDefault="00FA1543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28511FC" w14:textId="77777777" w:rsidR="004E7B5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60FE4AF" w14:textId="77777777" w:rsidR="004E7B5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AC4FC64" w14:textId="77777777" w:rsidR="004E7B5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2137B0B" w14:textId="77777777" w:rsidR="004E7B5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064325B" w14:textId="77777777" w:rsidR="004E7B5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EECB356" w14:textId="77777777" w:rsidR="004E7B5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9A8C1C2" w14:textId="77777777" w:rsidR="004E7B5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A1E0F4F" w14:textId="77777777" w:rsidR="004E7B5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E3E2FC1" w14:textId="77777777" w:rsidR="004E7B5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2BAC1B9" w14:textId="77777777" w:rsidR="004E7B5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1A6C267" w14:textId="77777777" w:rsidR="004E7B5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57CCE58" w14:textId="77777777" w:rsidR="004E7B5A" w:rsidRPr="000163AA" w:rsidRDefault="004E7B5A" w:rsidP="004E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004F982" w14:textId="77777777" w:rsidR="009E5715" w:rsidRPr="0024145C" w:rsidRDefault="001162ED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24145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  <w:r w:rsidR="00312DC8" w:rsidRPr="0024145C">
        <w:rPr>
          <w:rFonts w:ascii="Angsana New" w:hAnsi="Angsana New"/>
          <w:b/>
          <w:bCs/>
          <w:sz w:val="30"/>
          <w:szCs w:val="30"/>
        </w:rPr>
        <w:t>-</w:t>
      </w:r>
      <w:r w:rsidRPr="0024145C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49E4CD83" w14:textId="77777777" w:rsidR="00312DC8" w:rsidRPr="0024145C" w:rsidRDefault="00312DC8" w:rsidP="00312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5777"/>
        <w:gridCol w:w="1701"/>
        <w:gridCol w:w="284"/>
        <w:gridCol w:w="1701"/>
      </w:tblGrid>
      <w:tr w:rsidR="001162ED" w:rsidRPr="0024145C" w14:paraId="753BDF42" w14:textId="77777777" w:rsidTr="001C44BB">
        <w:tc>
          <w:tcPr>
            <w:tcW w:w="5777" w:type="dxa"/>
          </w:tcPr>
          <w:p w14:paraId="69ACF9E5" w14:textId="77777777" w:rsidR="001162ED" w:rsidRPr="0024145C" w:rsidRDefault="001162ED" w:rsidP="001C44BB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BFBC832" w14:textId="77777777" w:rsidR="001162ED" w:rsidRPr="0024145C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750CE" w:rsidRPr="0024145C" w14:paraId="2452CC18" w14:textId="77777777" w:rsidTr="001C44BB">
        <w:tc>
          <w:tcPr>
            <w:tcW w:w="5777" w:type="dxa"/>
          </w:tcPr>
          <w:p w14:paraId="14F0D08E" w14:textId="77777777" w:rsidR="000750CE" w:rsidRPr="0024145C" w:rsidRDefault="000750CE" w:rsidP="000750CE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7D8883" w14:textId="77777777" w:rsidR="000750CE" w:rsidRPr="0024145C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145C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4145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6BEAFAE1" w14:textId="77777777" w:rsidR="000750CE" w:rsidRPr="0024145C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A77C28" w14:textId="77777777" w:rsidR="000750CE" w:rsidRPr="0024145C" w:rsidRDefault="000750CE" w:rsidP="0007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31</w:t>
            </w:r>
            <w:r w:rsidRPr="0024145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24145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A115C" w:rsidRPr="0024145C" w14:paraId="13F47745" w14:textId="77777777" w:rsidTr="00AB063E">
        <w:tc>
          <w:tcPr>
            <w:tcW w:w="5777" w:type="dxa"/>
          </w:tcPr>
          <w:p w14:paraId="176C8C17" w14:textId="77777777" w:rsidR="00DA115C" w:rsidRPr="0024145C" w:rsidRDefault="00DA115C" w:rsidP="00AB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46F9E4" w14:textId="77777777" w:rsidR="00DA115C" w:rsidRPr="0024145C" w:rsidRDefault="00DA115C" w:rsidP="00AB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FED67C2" w14:textId="77777777" w:rsidR="00DA115C" w:rsidRPr="0024145C" w:rsidRDefault="00DA115C" w:rsidP="00AB06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1B265B3" w14:textId="77777777" w:rsidR="00DA115C" w:rsidRPr="0024145C" w:rsidRDefault="00DA115C" w:rsidP="00AB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DC8" w:rsidRPr="0024145C" w14:paraId="55D47CCF" w14:textId="77777777" w:rsidTr="001C44BB">
        <w:tc>
          <w:tcPr>
            <w:tcW w:w="5777" w:type="dxa"/>
          </w:tcPr>
          <w:p w14:paraId="2490537B" w14:textId="77777777" w:rsidR="00312DC8" w:rsidRPr="0024145C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="00A87D88" w:rsidRPr="0024145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24145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DF5F1D" w14:textId="77777777" w:rsidR="00312DC8" w:rsidRPr="0024145C" w:rsidRDefault="00642AA2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9,45</w:t>
            </w:r>
            <w:r w:rsidR="004E7B5A" w:rsidRPr="002414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750B5AC" w14:textId="77777777" w:rsidR="00312DC8" w:rsidRPr="0024145C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567507" w14:textId="77777777" w:rsidR="00312DC8" w:rsidRPr="0024145C" w:rsidRDefault="005E31E9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18,722</w:t>
            </w:r>
          </w:p>
        </w:tc>
      </w:tr>
      <w:tr w:rsidR="00FF26B9" w:rsidRPr="00FF26B9" w14:paraId="5E673957" w14:textId="77777777" w:rsidTr="001C44BB">
        <w:trPr>
          <w:trHeight w:val="64"/>
        </w:trPr>
        <w:tc>
          <w:tcPr>
            <w:tcW w:w="5777" w:type="dxa"/>
          </w:tcPr>
          <w:p w14:paraId="53C5075C" w14:textId="77777777" w:rsidR="00FF26B9" w:rsidRPr="00FF26B9" w:rsidRDefault="00FF26B9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8B83F6B" w14:textId="77777777" w:rsidR="00FF26B9" w:rsidRPr="00FF26B9" w:rsidRDefault="00FF26B9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5F65D465" w14:textId="77777777" w:rsidR="00FF26B9" w:rsidRPr="00FF26B9" w:rsidRDefault="00FF26B9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0920F71" w14:textId="77777777" w:rsidR="00FF26B9" w:rsidRPr="00FF26B9" w:rsidRDefault="00FF26B9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2DC8" w:rsidRPr="0024145C" w14:paraId="0E4CF458" w14:textId="77777777" w:rsidTr="001C44BB">
        <w:trPr>
          <w:trHeight w:val="64"/>
        </w:trPr>
        <w:tc>
          <w:tcPr>
            <w:tcW w:w="5777" w:type="dxa"/>
          </w:tcPr>
          <w:p w14:paraId="390FAFE6" w14:textId="77777777" w:rsidR="00312DC8" w:rsidRPr="0024145C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24145C">
              <w:rPr>
                <w:rFonts w:ascii="Angsana New" w:hAnsi="Angsana New"/>
                <w:sz w:val="30"/>
                <w:szCs w:val="30"/>
              </w:rPr>
              <w:t>-</w:t>
            </w:r>
            <w:r w:rsidRPr="0024145C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14:paraId="29DBD69C" w14:textId="77777777" w:rsidR="00312DC8" w:rsidRPr="0024145C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C4E028" w14:textId="77777777" w:rsidR="00312DC8" w:rsidRPr="0024145C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8D8554B" w14:textId="77777777" w:rsidR="00312DC8" w:rsidRPr="0024145C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34F7" w:rsidRPr="0024145C" w14:paraId="31C8B80D" w14:textId="77777777" w:rsidTr="008534F7">
        <w:trPr>
          <w:trHeight w:val="64"/>
        </w:trPr>
        <w:tc>
          <w:tcPr>
            <w:tcW w:w="5777" w:type="dxa"/>
          </w:tcPr>
          <w:p w14:paraId="39467C22" w14:textId="77777777" w:rsidR="008534F7" w:rsidRPr="0024145C" w:rsidRDefault="008534F7" w:rsidP="000A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145C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6014E59D" w14:textId="77777777" w:rsidR="008534F7" w:rsidRPr="0024145C" w:rsidRDefault="008534F7" w:rsidP="000A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1,588</w:t>
            </w:r>
          </w:p>
        </w:tc>
        <w:tc>
          <w:tcPr>
            <w:tcW w:w="284" w:type="dxa"/>
          </w:tcPr>
          <w:p w14:paraId="1CB999E5" w14:textId="77777777" w:rsidR="008534F7" w:rsidRPr="0024145C" w:rsidRDefault="008534F7" w:rsidP="000A3B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51A236" w14:textId="77777777" w:rsidR="008534F7" w:rsidRPr="0024145C" w:rsidRDefault="008534F7" w:rsidP="000A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1,383</w:t>
            </w:r>
          </w:p>
        </w:tc>
      </w:tr>
      <w:tr w:rsidR="005E31E9" w:rsidRPr="0024145C" w14:paraId="05475F57" w14:textId="77777777">
        <w:tc>
          <w:tcPr>
            <w:tcW w:w="5777" w:type="dxa"/>
          </w:tcPr>
          <w:p w14:paraId="7C499AAB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145C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4145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รายได้ค้างรับ - โบนัสเลี้ยงไก่* </w:t>
            </w:r>
            <w:r w:rsidRPr="0024145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4145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ดูหมายเหตุ </w:t>
            </w:r>
            <w:r w:rsidR="00A87D88" w:rsidRPr="0024145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D4ADC" w:rsidRPr="0024145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24145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2EBF8B0F" w14:textId="77777777" w:rsidR="005E31E9" w:rsidRPr="0024145C" w:rsidRDefault="000B00EF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1,359</w:t>
            </w:r>
          </w:p>
        </w:tc>
        <w:tc>
          <w:tcPr>
            <w:tcW w:w="284" w:type="dxa"/>
          </w:tcPr>
          <w:p w14:paraId="05467886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8A5763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1,065</w:t>
            </w:r>
          </w:p>
        </w:tc>
      </w:tr>
      <w:tr w:rsidR="000B00EF" w:rsidRPr="0024145C" w14:paraId="4566D152" w14:textId="77777777">
        <w:tc>
          <w:tcPr>
            <w:tcW w:w="5777" w:type="dxa"/>
          </w:tcPr>
          <w:p w14:paraId="1E212F26" w14:textId="77777777" w:rsidR="000B00EF" w:rsidRPr="0024145C" w:rsidRDefault="000B00EF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145C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414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7A1A9486" w14:textId="77777777" w:rsidR="000B00EF" w:rsidRPr="0024145C" w:rsidRDefault="000B00EF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84" w:type="dxa"/>
          </w:tcPr>
          <w:p w14:paraId="68C0E312" w14:textId="77777777" w:rsidR="000B00EF" w:rsidRPr="0024145C" w:rsidRDefault="000B00EF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D41642" w14:textId="77777777" w:rsidR="000B00EF" w:rsidRPr="0024145C" w:rsidRDefault="000B00EF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 xml:space="preserve">-     </w:t>
            </w:r>
          </w:p>
        </w:tc>
      </w:tr>
      <w:tr w:rsidR="005E31E9" w:rsidRPr="0024145C" w14:paraId="73186AA4" w14:textId="77777777">
        <w:tc>
          <w:tcPr>
            <w:tcW w:w="5777" w:type="dxa"/>
          </w:tcPr>
          <w:p w14:paraId="14790D7C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414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  <w:r w:rsidRPr="0024145C">
              <w:rPr>
                <w:rFonts w:ascii="Angsana New" w:hAnsi="Angsana New"/>
                <w:color w:val="000000"/>
                <w:sz w:val="30"/>
                <w:szCs w:val="30"/>
              </w:rPr>
              <w:t>**</w:t>
            </w:r>
          </w:p>
        </w:tc>
        <w:tc>
          <w:tcPr>
            <w:tcW w:w="1701" w:type="dxa"/>
          </w:tcPr>
          <w:p w14:paraId="03070799" w14:textId="77777777" w:rsidR="005E31E9" w:rsidRPr="0024145C" w:rsidRDefault="000B00EF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84" w:type="dxa"/>
          </w:tcPr>
          <w:p w14:paraId="3FBB18E0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7B62E3C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0B00EF" w:rsidRPr="0024145C" w14:paraId="0BA50BCE" w14:textId="77777777">
        <w:tc>
          <w:tcPr>
            <w:tcW w:w="5777" w:type="dxa"/>
          </w:tcPr>
          <w:p w14:paraId="0AC01449" w14:textId="77777777" w:rsidR="000B00EF" w:rsidRPr="0024145C" w:rsidRDefault="000B0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414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05D6EDFE" w14:textId="77777777" w:rsidR="000B00EF" w:rsidRPr="0024145C" w:rsidRDefault="000B0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4" w:type="dxa"/>
          </w:tcPr>
          <w:p w14:paraId="2174E8F7" w14:textId="77777777" w:rsidR="000B00EF" w:rsidRPr="0024145C" w:rsidRDefault="000B00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1A0E58" w14:textId="77777777" w:rsidR="000B00EF" w:rsidRPr="0024145C" w:rsidRDefault="000B0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5E31E9" w:rsidRPr="0024145C" w14:paraId="13A0A3A0" w14:textId="77777777" w:rsidTr="001C44BB">
        <w:tc>
          <w:tcPr>
            <w:tcW w:w="5777" w:type="dxa"/>
          </w:tcPr>
          <w:p w14:paraId="55C29C66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414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</w:tcPr>
          <w:p w14:paraId="25F6E899" w14:textId="77777777" w:rsidR="005E31E9" w:rsidRPr="0024145C" w:rsidRDefault="000B00EF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11</w:t>
            </w:r>
            <w:r w:rsidR="004E7B5A" w:rsidRPr="0024145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0C45EC82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18EF02B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5E31E9" w:rsidRPr="0024145C" w14:paraId="6089D677" w14:textId="77777777" w:rsidTr="001C44BB">
        <w:tc>
          <w:tcPr>
            <w:tcW w:w="5777" w:type="dxa"/>
          </w:tcPr>
          <w:p w14:paraId="14B1EA4C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762FCB" w14:textId="77777777" w:rsidR="005E31E9" w:rsidRPr="0024145C" w:rsidRDefault="000B00EF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4,13</w:t>
            </w:r>
            <w:r w:rsidR="004E7B5A" w:rsidRPr="002414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39142B7B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D4D204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</w:tr>
      <w:tr w:rsidR="005E31E9" w:rsidRPr="0024145C" w14:paraId="1E151801" w14:textId="77777777" w:rsidTr="001C44BB">
        <w:tc>
          <w:tcPr>
            <w:tcW w:w="5777" w:type="dxa"/>
          </w:tcPr>
          <w:p w14:paraId="22F58C77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  <w:r w:rsidRPr="0024145C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1A8706" w14:textId="77777777" w:rsidR="005E31E9" w:rsidRPr="0024145C" w:rsidRDefault="000B00EF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(241)</w:t>
            </w:r>
          </w:p>
        </w:tc>
        <w:tc>
          <w:tcPr>
            <w:tcW w:w="284" w:type="dxa"/>
          </w:tcPr>
          <w:p w14:paraId="31BACA32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EBB1E9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(241)</w:t>
            </w:r>
          </w:p>
        </w:tc>
      </w:tr>
      <w:tr w:rsidR="005E31E9" w:rsidRPr="0024145C" w14:paraId="28BFD189" w14:textId="77777777" w:rsidTr="001C44BB">
        <w:tc>
          <w:tcPr>
            <w:tcW w:w="5777" w:type="dxa"/>
          </w:tcPr>
          <w:p w14:paraId="2A46A878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3B9CFB8" w14:textId="77777777" w:rsidR="005E31E9" w:rsidRPr="0024145C" w:rsidRDefault="000B00EF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3,89</w:t>
            </w:r>
            <w:r w:rsidR="004E7B5A" w:rsidRPr="002414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3A62B4AA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7B9AA1B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3,132</w:t>
            </w:r>
          </w:p>
        </w:tc>
      </w:tr>
      <w:tr w:rsidR="005E31E9" w:rsidRPr="0024145C" w14:paraId="134CB8FF" w14:textId="77777777" w:rsidTr="001C44BB">
        <w:tc>
          <w:tcPr>
            <w:tcW w:w="5777" w:type="dxa"/>
          </w:tcPr>
          <w:p w14:paraId="61D634D5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1B5B4D4" w14:textId="77777777" w:rsidR="005E31E9" w:rsidRPr="0024145C" w:rsidRDefault="00642AA2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13,351</w:t>
            </w:r>
          </w:p>
        </w:tc>
        <w:tc>
          <w:tcPr>
            <w:tcW w:w="284" w:type="dxa"/>
          </w:tcPr>
          <w:p w14:paraId="62E726F8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8CEDEF8" w14:textId="77777777" w:rsidR="005E31E9" w:rsidRPr="0024145C" w:rsidRDefault="005E31E9" w:rsidP="005E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21,854</w:t>
            </w:r>
          </w:p>
        </w:tc>
      </w:tr>
    </w:tbl>
    <w:p w14:paraId="0161CD81" w14:textId="77777777" w:rsidR="00FA1543" w:rsidRPr="0024145C" w:rsidRDefault="00FA1543" w:rsidP="00312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15908D" w14:textId="77777777" w:rsidR="001162ED" w:rsidRPr="0024145C" w:rsidRDefault="001162ED" w:rsidP="00FF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pacing w:val="4"/>
          <w:sz w:val="30"/>
          <w:szCs w:val="30"/>
        </w:rPr>
      </w:pPr>
      <w:r w:rsidRPr="0024145C">
        <w:rPr>
          <w:rFonts w:ascii="Angsana New" w:hAnsi="Angsana New"/>
          <w:spacing w:val="4"/>
          <w:sz w:val="30"/>
          <w:szCs w:val="30"/>
          <w:cs/>
        </w:rPr>
        <w:t>* บริษัท</w:t>
      </w:r>
      <w:r w:rsidR="00FF26B9">
        <w:rPr>
          <w:rFonts w:ascii="Angsana New" w:hAnsi="Angsana New" w:hint="cs"/>
          <w:spacing w:val="4"/>
          <w:sz w:val="30"/>
          <w:szCs w:val="30"/>
          <w:cs/>
        </w:rPr>
        <w:t>คาดว่า</w:t>
      </w:r>
      <w:r w:rsidRPr="0024145C">
        <w:rPr>
          <w:rFonts w:ascii="Angsana New" w:hAnsi="Angsana New"/>
          <w:spacing w:val="4"/>
          <w:sz w:val="30"/>
          <w:szCs w:val="30"/>
          <w:cs/>
        </w:rPr>
        <w:t>จะได้รับชำระโบนัสเลี้ยงไก่จากบริษัทคู่สัญญาแห่งหนึ่งใน</w:t>
      </w:r>
      <w:r w:rsidR="00FF26B9">
        <w:rPr>
          <w:rFonts w:ascii="Angsana New" w:hAnsi="Angsana New" w:hint="cs"/>
          <w:spacing w:val="4"/>
          <w:sz w:val="30"/>
          <w:szCs w:val="30"/>
          <w:cs/>
        </w:rPr>
        <w:t>ช่วงระหว่าง</w:t>
      </w:r>
      <w:r w:rsidR="00223F02" w:rsidRPr="0024145C">
        <w:rPr>
          <w:rFonts w:ascii="Angsana New" w:hAnsi="Angsana New" w:hint="cs"/>
          <w:spacing w:val="4"/>
          <w:sz w:val="30"/>
          <w:szCs w:val="30"/>
          <w:cs/>
        </w:rPr>
        <w:t>เดือ</w:t>
      </w:r>
      <w:r w:rsidR="00475166" w:rsidRPr="0024145C">
        <w:rPr>
          <w:rFonts w:ascii="Angsana New" w:hAnsi="Angsana New" w:hint="cs"/>
          <w:spacing w:val="4"/>
          <w:sz w:val="30"/>
          <w:szCs w:val="30"/>
          <w:cs/>
        </w:rPr>
        <w:t>น</w:t>
      </w:r>
      <w:r w:rsidR="000933BF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="00A87D88" w:rsidRPr="0024145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A87D88" w:rsidRPr="0024145C">
        <w:rPr>
          <w:rFonts w:ascii="Angsana New" w:hAnsi="Angsana New"/>
          <w:spacing w:val="4"/>
          <w:sz w:val="30"/>
          <w:szCs w:val="30"/>
        </w:rPr>
        <w:t>2569</w:t>
      </w:r>
      <w:r w:rsidR="000933BF">
        <w:rPr>
          <w:rFonts w:ascii="Angsana New" w:hAnsi="Angsana New" w:hint="cs"/>
          <w:spacing w:val="4"/>
          <w:sz w:val="30"/>
          <w:szCs w:val="30"/>
          <w:cs/>
        </w:rPr>
        <w:t xml:space="preserve"> ถึงเดือนเมษายน </w:t>
      </w:r>
      <w:r w:rsidR="000933BF">
        <w:rPr>
          <w:rFonts w:ascii="Angsana New" w:hAnsi="Angsana New"/>
          <w:spacing w:val="4"/>
          <w:sz w:val="30"/>
          <w:szCs w:val="30"/>
        </w:rPr>
        <w:t>2570</w:t>
      </w:r>
    </w:p>
    <w:p w14:paraId="76573E06" w14:textId="77777777" w:rsidR="00FA1543" w:rsidRDefault="00FA1543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0BF3587E" w14:textId="77777777" w:rsidR="0024145C" w:rsidRDefault="0024145C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11968FA6" w14:textId="77777777" w:rsidR="0024145C" w:rsidRDefault="0024145C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8119DC8" w14:textId="77777777" w:rsidR="0024145C" w:rsidRDefault="0024145C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6DEF0A0" w14:textId="77777777" w:rsidR="0024145C" w:rsidRDefault="0024145C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21C20457" w14:textId="77777777" w:rsidR="0024145C" w:rsidRDefault="0024145C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2B2D4BC2" w14:textId="77777777" w:rsidR="0024145C" w:rsidRDefault="0024145C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03C01644" w14:textId="77777777" w:rsidR="0024145C" w:rsidRDefault="0024145C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7B22D86F" w14:textId="77777777" w:rsidR="0024145C" w:rsidRDefault="0024145C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02D62133" w14:textId="77777777" w:rsidR="001162ED" w:rsidRPr="0024145C" w:rsidRDefault="001162ED" w:rsidP="00035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24145C">
        <w:rPr>
          <w:rFonts w:ascii="Angsana New" w:hAnsi="Angsana New"/>
          <w:color w:val="000000"/>
          <w:spacing w:val="4"/>
          <w:sz w:val="30"/>
          <w:szCs w:val="30"/>
          <w:cs/>
        </w:rPr>
        <w:lastRenderedPageBreak/>
        <w:t xml:space="preserve">ณ </w:t>
      </w:r>
      <w:r w:rsidR="00791D6F" w:rsidRPr="0024145C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วันที่ </w:t>
      </w:r>
      <w:r w:rsidR="00791D6F" w:rsidRPr="0024145C">
        <w:rPr>
          <w:rFonts w:ascii="Angsana New" w:hAnsi="Angsana New"/>
          <w:spacing w:val="4"/>
          <w:sz w:val="30"/>
          <w:szCs w:val="30"/>
        </w:rPr>
        <w:t>31</w:t>
      </w:r>
      <w:r w:rsidR="00791D6F" w:rsidRPr="0024145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91D6F" w:rsidRPr="0024145C">
        <w:rPr>
          <w:rFonts w:ascii="Angsana New" w:hAnsi="Angsana New" w:hint="cs"/>
          <w:spacing w:val="4"/>
          <w:sz w:val="30"/>
          <w:szCs w:val="30"/>
          <w:cs/>
        </w:rPr>
        <w:t>มีน</w:t>
      </w:r>
      <w:r w:rsidR="00791D6F" w:rsidRPr="0024145C">
        <w:rPr>
          <w:rFonts w:ascii="Angsana New" w:hAnsi="Angsana New"/>
          <w:spacing w:val="4"/>
          <w:sz w:val="30"/>
          <w:szCs w:val="30"/>
          <w:cs/>
        </w:rPr>
        <w:t xml:space="preserve">าคม </w:t>
      </w:r>
      <w:r w:rsidR="00791D6F" w:rsidRPr="0024145C">
        <w:rPr>
          <w:rFonts w:ascii="Angsana New" w:hAnsi="Angsana New"/>
          <w:color w:val="000000"/>
          <w:spacing w:val="4"/>
          <w:sz w:val="30"/>
          <w:szCs w:val="30"/>
        </w:rPr>
        <w:t xml:space="preserve">2569 </w:t>
      </w:r>
      <w:r w:rsidRPr="0024145C">
        <w:rPr>
          <w:rFonts w:ascii="Angsana New" w:hAnsi="Angsana New"/>
          <w:color w:val="000000"/>
          <w:spacing w:val="4"/>
          <w:sz w:val="30"/>
          <w:szCs w:val="30"/>
          <w:cs/>
        </w:rPr>
        <w:t>และ</w:t>
      </w:r>
      <w:r w:rsidR="008A3E33" w:rsidRPr="0024145C">
        <w:rPr>
          <w:rFonts w:ascii="Angsana New" w:hAnsi="Angsana New" w:hint="cs"/>
          <w:color w:val="000000"/>
          <w:spacing w:val="4"/>
          <w:sz w:val="30"/>
          <w:szCs w:val="30"/>
          <w:cs/>
        </w:rPr>
        <w:t>วันที่</w:t>
      </w:r>
      <w:r w:rsidRPr="0024145C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312DC8" w:rsidRPr="0024145C">
        <w:rPr>
          <w:rFonts w:ascii="Angsana New" w:hAnsi="Angsana New"/>
          <w:spacing w:val="4"/>
          <w:sz w:val="30"/>
          <w:szCs w:val="30"/>
        </w:rPr>
        <w:t>31</w:t>
      </w:r>
      <w:r w:rsidR="00312DC8" w:rsidRPr="0024145C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312DC8" w:rsidRPr="0024145C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791D6F" w:rsidRPr="0024145C">
        <w:rPr>
          <w:rFonts w:ascii="Angsana New" w:hAnsi="Angsana New"/>
          <w:color w:val="000000"/>
          <w:spacing w:val="4"/>
          <w:sz w:val="30"/>
          <w:szCs w:val="30"/>
        </w:rPr>
        <w:t>8</w:t>
      </w:r>
      <w:r w:rsidR="00312DC8" w:rsidRPr="0024145C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24145C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บริษัทมียอดลูกหนี้การค้าคงเหลือโดยแยกตามอายุหนี้ที่ค้างชำระได้ดังนี้</w:t>
      </w:r>
    </w:p>
    <w:p w14:paraId="6BC45334" w14:textId="77777777" w:rsidR="001162ED" w:rsidRPr="0024145C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469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5783"/>
        <w:gridCol w:w="1694"/>
        <w:gridCol w:w="278"/>
        <w:gridCol w:w="1714"/>
      </w:tblGrid>
      <w:tr w:rsidR="001162ED" w:rsidRPr="0024145C" w14:paraId="238C7FEC" w14:textId="77777777" w:rsidTr="0078715F">
        <w:tc>
          <w:tcPr>
            <w:tcW w:w="5783" w:type="dxa"/>
          </w:tcPr>
          <w:p w14:paraId="65B8DC24" w14:textId="77777777" w:rsidR="001162ED" w:rsidRPr="0024145C" w:rsidRDefault="001162ED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FE2315B" w14:textId="77777777" w:rsidR="001162ED" w:rsidRPr="0024145C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F1891" w:rsidRPr="0024145C" w14:paraId="54D7B67A" w14:textId="77777777" w:rsidTr="0078715F">
        <w:tc>
          <w:tcPr>
            <w:tcW w:w="5783" w:type="dxa"/>
          </w:tcPr>
          <w:p w14:paraId="601450FB" w14:textId="77777777" w:rsidR="00FF1891" w:rsidRPr="0024145C" w:rsidRDefault="00FF1891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06739BA2" w14:textId="77777777" w:rsidR="00FF1891" w:rsidRPr="0024145C" w:rsidRDefault="00791D6F" w:rsidP="009826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145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FF1891" w:rsidRPr="002414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1891" w:rsidRPr="0024145C">
              <w:rPr>
                <w:rFonts w:ascii="Angsana New" w:hAnsi="Angsana New"/>
                <w:sz w:val="30"/>
                <w:szCs w:val="30"/>
              </w:rPr>
              <w:t>256</w:t>
            </w:r>
            <w:r w:rsidRPr="002414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8" w:type="dxa"/>
          </w:tcPr>
          <w:p w14:paraId="1C263F4A" w14:textId="77777777" w:rsidR="00FF1891" w:rsidRPr="0024145C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0256BE85" w14:textId="77777777" w:rsidR="00FF1891" w:rsidRPr="0024145C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31</w:t>
            </w:r>
            <w:r w:rsidRPr="0024145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24145C">
              <w:rPr>
                <w:rFonts w:ascii="Angsana New" w:hAnsi="Angsana New"/>
                <w:sz w:val="30"/>
                <w:szCs w:val="30"/>
              </w:rPr>
              <w:t>256</w:t>
            </w:r>
            <w:r w:rsidR="00791D6F" w:rsidRPr="0024145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D4ADC" w:rsidRPr="0024145C" w14:paraId="4204C7DA" w14:textId="77777777" w:rsidTr="00AD4ADC">
        <w:tc>
          <w:tcPr>
            <w:tcW w:w="5783" w:type="dxa"/>
          </w:tcPr>
          <w:p w14:paraId="72804F12" w14:textId="77777777" w:rsidR="00AD4ADC" w:rsidRPr="0024145C" w:rsidRDefault="00AD4ADC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</w:tcPr>
          <w:p w14:paraId="3F6653D5" w14:textId="77777777" w:rsidR="00AD4ADC" w:rsidRPr="0024145C" w:rsidRDefault="00AD4ADC" w:rsidP="009826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53AAFA9A" w14:textId="77777777" w:rsidR="00AD4ADC" w:rsidRPr="0024145C" w:rsidRDefault="00AD4ADC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4" w:type="dxa"/>
          </w:tcPr>
          <w:p w14:paraId="615CD92F" w14:textId="77777777" w:rsidR="00AD4ADC" w:rsidRPr="0024145C" w:rsidRDefault="00AD4ADC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D6F" w:rsidRPr="0024145C" w14:paraId="559C874F" w14:textId="77777777" w:rsidTr="0078715F">
        <w:tc>
          <w:tcPr>
            <w:tcW w:w="5783" w:type="dxa"/>
          </w:tcPr>
          <w:p w14:paraId="4C73BFA0" w14:textId="77777777" w:rsidR="00791D6F" w:rsidRPr="0024145C" w:rsidRDefault="00791D6F" w:rsidP="00791D6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94" w:type="dxa"/>
          </w:tcPr>
          <w:p w14:paraId="0F8B3744" w14:textId="77777777" w:rsidR="00791D6F" w:rsidRPr="0024145C" w:rsidRDefault="004D7729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5,866</w:t>
            </w:r>
          </w:p>
        </w:tc>
        <w:tc>
          <w:tcPr>
            <w:tcW w:w="278" w:type="dxa"/>
          </w:tcPr>
          <w:p w14:paraId="6AD3F2E2" w14:textId="77777777" w:rsidR="00791D6F" w:rsidRPr="0024145C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</w:tcPr>
          <w:p w14:paraId="6019B75E" w14:textId="77777777" w:rsidR="00791D6F" w:rsidRPr="0024145C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24145C">
              <w:rPr>
                <w:rFonts w:ascii="Angsana New" w:hAnsi="Angsana New"/>
                <w:sz w:val="30"/>
                <w:szCs w:val="30"/>
              </w:rPr>
              <w:t>,133</w:t>
            </w:r>
          </w:p>
        </w:tc>
      </w:tr>
      <w:tr w:rsidR="00791D6F" w:rsidRPr="0024145C" w14:paraId="47F801C1" w14:textId="77777777" w:rsidTr="0078715F">
        <w:tc>
          <w:tcPr>
            <w:tcW w:w="5783" w:type="dxa"/>
          </w:tcPr>
          <w:p w14:paraId="70FFCCB2" w14:textId="77777777" w:rsidR="00791D6F" w:rsidRPr="0024145C" w:rsidRDefault="00791D6F" w:rsidP="00791D6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24145C">
              <w:rPr>
                <w:rFonts w:ascii="Angsana New" w:hAnsi="Angsana New"/>
                <w:sz w:val="30"/>
                <w:szCs w:val="30"/>
              </w:rPr>
              <w:t xml:space="preserve">: </w:t>
            </w:r>
          </w:p>
        </w:tc>
        <w:tc>
          <w:tcPr>
            <w:tcW w:w="1694" w:type="dxa"/>
          </w:tcPr>
          <w:p w14:paraId="205CB131" w14:textId="77777777" w:rsidR="00791D6F" w:rsidRPr="0024145C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78" w:type="dxa"/>
          </w:tcPr>
          <w:p w14:paraId="1F066744" w14:textId="77777777" w:rsidR="00791D6F" w:rsidRPr="0024145C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</w:tcPr>
          <w:p w14:paraId="53B45399" w14:textId="77777777" w:rsidR="00791D6F" w:rsidRPr="0024145C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4D7729" w:rsidRPr="0024145C" w14:paraId="01726CDB" w14:textId="77777777" w:rsidTr="00791D6F">
        <w:tc>
          <w:tcPr>
            <w:tcW w:w="5783" w:type="dxa"/>
          </w:tcPr>
          <w:p w14:paraId="1068158B" w14:textId="77777777" w:rsidR="004D7729" w:rsidRPr="0024145C" w:rsidRDefault="004D7729" w:rsidP="004D7729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145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4145C">
              <w:rPr>
                <w:rFonts w:ascii="Angsana New" w:hAnsi="Angsana New"/>
                <w:sz w:val="30"/>
                <w:szCs w:val="30"/>
              </w:rPr>
              <w:t>12</w:t>
            </w:r>
            <w:r w:rsidRPr="0024145C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  <w:r w:rsidR="00FF26B9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  <w:r w:rsidR="00F75CB0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040F3377" w14:textId="77777777" w:rsidR="004D7729" w:rsidRPr="0024145C" w:rsidRDefault="004D7729" w:rsidP="004D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78" w:type="dxa"/>
          </w:tcPr>
          <w:p w14:paraId="56361806" w14:textId="77777777" w:rsidR="004D7729" w:rsidRPr="0024145C" w:rsidRDefault="004D7729" w:rsidP="004D77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74447611" w14:textId="77777777" w:rsidR="004D7729" w:rsidRPr="0024145C" w:rsidRDefault="004D7729" w:rsidP="004D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</w:tr>
      <w:tr w:rsidR="004D7729" w:rsidRPr="0024145C" w14:paraId="1DC11ABE" w14:textId="77777777" w:rsidTr="00791D6F">
        <w:tc>
          <w:tcPr>
            <w:tcW w:w="5783" w:type="dxa"/>
          </w:tcPr>
          <w:p w14:paraId="1DC6B8A5" w14:textId="77777777" w:rsidR="004D7729" w:rsidRPr="0024145C" w:rsidRDefault="004D7729" w:rsidP="004D7729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6BA6566D" w14:textId="77777777" w:rsidR="004D7729" w:rsidRPr="0024145C" w:rsidRDefault="004D7729" w:rsidP="004D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9,455</w:t>
            </w:r>
          </w:p>
        </w:tc>
        <w:tc>
          <w:tcPr>
            <w:tcW w:w="278" w:type="dxa"/>
          </w:tcPr>
          <w:p w14:paraId="674E79AF" w14:textId="77777777" w:rsidR="004D7729" w:rsidRPr="0024145C" w:rsidRDefault="004D7729" w:rsidP="004D77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489F2E54" w14:textId="77777777" w:rsidR="004D7729" w:rsidRPr="0024145C" w:rsidRDefault="004D7729" w:rsidP="004D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4145C">
              <w:rPr>
                <w:rFonts w:ascii="Angsana New" w:hAnsi="Angsana New"/>
                <w:sz w:val="30"/>
                <w:szCs w:val="30"/>
              </w:rPr>
              <w:t>18,722</w:t>
            </w:r>
          </w:p>
        </w:tc>
      </w:tr>
    </w:tbl>
    <w:p w14:paraId="142BB6C7" w14:textId="77777777" w:rsidR="00C730B7" w:rsidRPr="0024145C" w:rsidRDefault="00C730B7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6C0FBC45" w14:textId="77777777" w:rsidR="00791D6F" w:rsidRDefault="001162ED" w:rsidP="00791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24145C">
        <w:rPr>
          <w:rFonts w:ascii="Angsana New" w:hAnsi="Angsana New"/>
          <w:sz w:val="30"/>
          <w:szCs w:val="30"/>
          <w:cs/>
        </w:rPr>
        <w:t>ระยะเวลาการให้สินเชื่อ (เครดิตเทอม) แก่ลูกค้าตามนโยบายของบริษัท</w:t>
      </w:r>
      <w:r w:rsidR="00FF26B9">
        <w:rPr>
          <w:rFonts w:ascii="Angsana New" w:hAnsi="Angsana New"/>
          <w:sz w:val="30"/>
          <w:szCs w:val="30"/>
        </w:rPr>
        <w:t xml:space="preserve"> </w:t>
      </w:r>
      <w:r w:rsidRPr="0024145C">
        <w:rPr>
          <w:rFonts w:ascii="Angsana New" w:hAnsi="Angsana New"/>
          <w:sz w:val="30"/>
          <w:szCs w:val="30"/>
          <w:cs/>
        </w:rPr>
        <w:t xml:space="preserve">คือ </w:t>
      </w:r>
      <w:r w:rsidRPr="0024145C">
        <w:rPr>
          <w:rFonts w:ascii="Angsana New" w:hAnsi="Angsana New"/>
          <w:sz w:val="30"/>
          <w:szCs w:val="30"/>
        </w:rPr>
        <w:t xml:space="preserve">15 - 30 </w:t>
      </w:r>
      <w:r w:rsidRPr="0024145C">
        <w:rPr>
          <w:rFonts w:ascii="Angsana New" w:hAnsi="Angsana New"/>
          <w:sz w:val="30"/>
          <w:szCs w:val="30"/>
          <w:cs/>
        </w:rPr>
        <w:t>วัน</w:t>
      </w:r>
    </w:p>
    <w:p w14:paraId="32B683F3" w14:textId="77777777" w:rsidR="00FF26B9" w:rsidRPr="00FF26B9" w:rsidRDefault="00FF26B9" w:rsidP="00791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1EF0D5E0" w14:textId="77777777" w:rsidR="00FF26B9" w:rsidRPr="0082077D" w:rsidRDefault="00F75CB0" w:rsidP="00FF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FF26B9" w:rsidRPr="00FF26B9">
        <w:rPr>
          <w:rFonts w:ascii="Angsana New" w:hAnsi="Angsana New" w:hint="cs"/>
          <w:sz w:val="30"/>
          <w:szCs w:val="30"/>
          <w:cs/>
        </w:rPr>
        <w:t>*</w:t>
      </w:r>
      <w:r w:rsidR="00FF26B9">
        <w:rPr>
          <w:rFonts w:ascii="Angsana New" w:hAnsi="Angsana New"/>
          <w:sz w:val="30"/>
          <w:szCs w:val="30"/>
          <w:cs/>
        </w:rPr>
        <w:t xml:space="preserve"> </w:t>
      </w:r>
      <w:r w:rsidR="00FF26B9" w:rsidRPr="0015343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F26B9" w:rsidRPr="00153433">
        <w:rPr>
          <w:rFonts w:ascii="Angsana New" w:hAnsi="Angsana New"/>
          <w:sz w:val="30"/>
          <w:szCs w:val="30"/>
        </w:rPr>
        <w:t xml:space="preserve">9 </w:t>
      </w:r>
      <w:r w:rsidR="00FF26B9" w:rsidRPr="00153433">
        <w:rPr>
          <w:rFonts w:ascii="Angsana New" w:hAnsi="Angsana New"/>
          <w:sz w:val="30"/>
          <w:szCs w:val="30"/>
          <w:cs/>
        </w:rPr>
        <w:t xml:space="preserve">ตุลาคม </w:t>
      </w:r>
      <w:r w:rsidR="00FF26B9" w:rsidRPr="00153433">
        <w:rPr>
          <w:rFonts w:ascii="Angsana New" w:hAnsi="Angsana New"/>
          <w:sz w:val="30"/>
          <w:szCs w:val="30"/>
        </w:rPr>
        <w:t xml:space="preserve">2568 </w:t>
      </w:r>
      <w:r w:rsidR="00FF26B9" w:rsidRPr="00153433">
        <w:rPr>
          <w:rFonts w:ascii="Angsana New" w:hAnsi="Angsana New"/>
          <w:sz w:val="30"/>
          <w:szCs w:val="30"/>
          <w:cs/>
        </w:rPr>
        <w:t>กรมบังคับคดียึดทรัพย์ไม่มีภาระจำนอง (ที่ดินพร้อมสิ่งปลูกสร้าง) ของลูกหนี้การค้ารายหนึ่งราคา</w:t>
      </w:r>
      <w:r w:rsidR="00FF26B9" w:rsidRPr="0082077D">
        <w:rPr>
          <w:rFonts w:ascii="Angsana New" w:hAnsi="Angsana New"/>
          <w:sz w:val="30"/>
          <w:szCs w:val="30"/>
          <w:cs/>
        </w:rPr>
        <w:t xml:space="preserve">ประเมินรวม </w:t>
      </w:r>
      <w:r w:rsidR="00FF26B9" w:rsidRPr="0082077D">
        <w:rPr>
          <w:rFonts w:ascii="Angsana New" w:hAnsi="Angsana New"/>
          <w:sz w:val="30"/>
          <w:szCs w:val="30"/>
        </w:rPr>
        <w:t xml:space="preserve">4.76 </w:t>
      </w:r>
      <w:r w:rsidR="00FF26B9" w:rsidRPr="0082077D">
        <w:rPr>
          <w:rFonts w:ascii="Angsana New" w:hAnsi="Angsana New"/>
          <w:sz w:val="30"/>
          <w:szCs w:val="30"/>
          <w:cs/>
        </w:rPr>
        <w:t xml:space="preserve">ล้านบาท ตามหมายบังคับคดีของศาลแพ่งเพื่อขายทอดตลาด บริษัททำการกลับรายการค่าเผื่อผลขาดทุนด้านเครดิตที่คาดว่าจะเกิดขึ้นของลูกหนี้รายดังกล่าวจำนวน </w:t>
      </w:r>
      <w:r w:rsidR="00FF26B9" w:rsidRPr="0082077D">
        <w:rPr>
          <w:rFonts w:ascii="Angsana New" w:hAnsi="Angsana New"/>
          <w:sz w:val="30"/>
          <w:szCs w:val="30"/>
        </w:rPr>
        <w:t xml:space="preserve">3.59 </w:t>
      </w:r>
      <w:r w:rsidR="00FF26B9" w:rsidRPr="0082077D">
        <w:rPr>
          <w:rFonts w:ascii="Angsana New" w:hAnsi="Angsana New"/>
          <w:sz w:val="30"/>
          <w:szCs w:val="30"/>
          <w:cs/>
        </w:rPr>
        <w:t>ล้านบาท</w:t>
      </w:r>
      <w:r w:rsidR="00FF26B9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FF26B9">
        <w:rPr>
          <w:rFonts w:ascii="Angsana New" w:hAnsi="Angsana New"/>
          <w:sz w:val="30"/>
          <w:szCs w:val="30"/>
        </w:rPr>
        <w:t xml:space="preserve">2568 </w:t>
      </w:r>
      <w:r w:rsidR="00FF26B9">
        <w:rPr>
          <w:rFonts w:ascii="Angsana New" w:hAnsi="Angsana New" w:hint="cs"/>
          <w:sz w:val="30"/>
          <w:szCs w:val="30"/>
          <w:cs/>
        </w:rPr>
        <w:t>ณ วันที่</w:t>
      </w:r>
      <w:r w:rsidR="00FF26B9">
        <w:rPr>
          <w:rFonts w:ascii="Angsana New" w:hAnsi="Angsana New"/>
          <w:sz w:val="30"/>
          <w:szCs w:val="30"/>
        </w:rPr>
        <w:t xml:space="preserve"> 31</w:t>
      </w:r>
      <w:r w:rsidR="00FF26B9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FF26B9">
        <w:rPr>
          <w:rFonts w:ascii="Angsana New" w:hAnsi="Angsana New"/>
          <w:sz w:val="30"/>
          <w:szCs w:val="30"/>
        </w:rPr>
        <w:t>2569</w:t>
      </w:r>
      <w:r w:rsidR="00FF26B9">
        <w:rPr>
          <w:rFonts w:ascii="Angsana New" w:hAnsi="Angsana New" w:hint="cs"/>
          <w:sz w:val="30"/>
          <w:szCs w:val="30"/>
          <w:cs/>
        </w:rPr>
        <w:t xml:space="preserve"> ทรัพย์สินดังกล่าวอยู่ระหว่างดำเนินการขายทอดตลาด</w:t>
      </w:r>
    </w:p>
    <w:p w14:paraId="1849A8A0" w14:textId="77777777" w:rsidR="00FF26B9" w:rsidRPr="00D271C0" w:rsidRDefault="00FF26B9" w:rsidP="00791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hint="cs"/>
          <w:sz w:val="30"/>
          <w:szCs w:val="30"/>
        </w:rPr>
      </w:pPr>
    </w:p>
    <w:p w14:paraId="5CD6C915" w14:textId="77777777" w:rsidR="00481211" w:rsidRPr="000163AA" w:rsidRDefault="0048121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0163AA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ED05E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ED05E6">
        <w:rPr>
          <w:rFonts w:ascii="Angsana New" w:hAnsi="Angsana New"/>
          <w:b/>
          <w:bCs/>
          <w:sz w:val="30"/>
          <w:szCs w:val="30"/>
        </w:rPr>
        <w:t>-</w:t>
      </w:r>
      <w:r w:rsidR="00ED05E6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36ED04FE" w14:textId="77777777" w:rsidR="00E02921" w:rsidRPr="00AB19A3" w:rsidRDefault="00E02921" w:rsidP="00E0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5783"/>
        <w:gridCol w:w="1701"/>
        <w:gridCol w:w="286"/>
        <w:gridCol w:w="1703"/>
      </w:tblGrid>
      <w:tr w:rsidR="009C0682" w:rsidRPr="000163AA" w14:paraId="7A4A435C" w14:textId="77777777" w:rsidTr="0078715F">
        <w:tc>
          <w:tcPr>
            <w:tcW w:w="5783" w:type="dxa"/>
          </w:tcPr>
          <w:p w14:paraId="3DE5605C" w14:textId="77777777" w:rsidR="009C0682" w:rsidRPr="000163AA" w:rsidRDefault="009C0682" w:rsidP="0078715F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23AE8C54" w14:textId="77777777" w:rsidR="009C0682" w:rsidRPr="000163AA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C0682" w:rsidRPr="000163AA" w14:paraId="3BBABCF5" w14:textId="77777777" w:rsidTr="0078715F">
        <w:tc>
          <w:tcPr>
            <w:tcW w:w="5783" w:type="dxa"/>
          </w:tcPr>
          <w:p w14:paraId="0E072041" w14:textId="77777777" w:rsidR="009C0682" w:rsidRPr="000163AA" w:rsidRDefault="009C0682" w:rsidP="0078715F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6D0C98" w14:textId="77777777" w:rsidR="009C0682" w:rsidRPr="000163AA" w:rsidRDefault="005A00C6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3</w:t>
            </w:r>
            <w:r w:rsidR="00791D6F" w:rsidRPr="000163A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791D6F" w:rsidRPr="000163A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9C0682" w:rsidRPr="000163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C0682" w:rsidRPr="000163AA">
              <w:rPr>
                <w:rFonts w:ascii="Angsana New" w:hAnsi="Angsana New"/>
                <w:sz w:val="30"/>
                <w:szCs w:val="30"/>
              </w:rPr>
              <w:t>256</w:t>
            </w:r>
            <w:r w:rsidR="00791D6F" w:rsidRPr="000163A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6" w:type="dxa"/>
          </w:tcPr>
          <w:p w14:paraId="6C88F8C9" w14:textId="77777777" w:rsidR="009C0682" w:rsidRPr="000163AA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5DBD217E" w14:textId="77777777" w:rsidR="009C0682" w:rsidRPr="000163AA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31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163AA">
              <w:rPr>
                <w:rFonts w:ascii="Angsana New" w:hAnsi="Angsana New"/>
                <w:sz w:val="30"/>
                <w:szCs w:val="30"/>
              </w:rPr>
              <w:t>256</w:t>
            </w:r>
            <w:r w:rsidR="00791D6F" w:rsidRPr="000163A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B19A3" w:rsidRPr="00AB19A3" w14:paraId="07AD52EE" w14:textId="77777777" w:rsidTr="00AB19A3">
        <w:tc>
          <w:tcPr>
            <w:tcW w:w="5783" w:type="dxa"/>
          </w:tcPr>
          <w:p w14:paraId="05EFE936" w14:textId="77777777" w:rsidR="00AB19A3" w:rsidRPr="00AB19A3" w:rsidRDefault="00AB19A3" w:rsidP="0078715F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5FD266CD" w14:textId="77777777" w:rsidR="00AB19A3" w:rsidRPr="00AB19A3" w:rsidRDefault="00AB19A3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</w:tcPr>
          <w:p w14:paraId="25BEAA6E" w14:textId="77777777" w:rsidR="00AB19A3" w:rsidRPr="00AB19A3" w:rsidRDefault="00AB19A3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3" w:type="dxa"/>
          </w:tcPr>
          <w:p w14:paraId="1E9CFD47" w14:textId="77777777" w:rsidR="00AB19A3" w:rsidRPr="00AB19A3" w:rsidRDefault="00AB19A3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1D6F" w:rsidRPr="000163AA" w14:paraId="53503496" w14:textId="77777777" w:rsidTr="0078715F">
        <w:tc>
          <w:tcPr>
            <w:tcW w:w="5783" w:type="dxa"/>
          </w:tcPr>
          <w:p w14:paraId="1F53288A" w14:textId="77777777" w:rsidR="00791D6F" w:rsidRPr="000163AA" w:rsidRDefault="00791D6F" w:rsidP="00791D6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ต้นทุนในการเตรียมโรงเรือนเพื่อเลี้ยงไก่ (ก่อนลงลูกไก่)</w:t>
            </w:r>
          </w:p>
        </w:tc>
        <w:tc>
          <w:tcPr>
            <w:tcW w:w="1701" w:type="dxa"/>
          </w:tcPr>
          <w:p w14:paraId="5446F2D3" w14:textId="77777777" w:rsidR="00791D6F" w:rsidRPr="000163AA" w:rsidRDefault="000B4ED9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2,309</w:t>
            </w:r>
          </w:p>
        </w:tc>
        <w:tc>
          <w:tcPr>
            <w:tcW w:w="286" w:type="dxa"/>
          </w:tcPr>
          <w:p w14:paraId="40DE6770" w14:textId="77777777" w:rsidR="00791D6F" w:rsidRPr="000163AA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2F3304E9" w14:textId="77777777" w:rsidR="00791D6F" w:rsidRPr="000163AA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</w:tr>
      <w:tr w:rsidR="00791D6F" w:rsidRPr="000163AA" w14:paraId="139DB8AB" w14:textId="77777777" w:rsidTr="0078715F">
        <w:tc>
          <w:tcPr>
            <w:tcW w:w="5783" w:type="dxa"/>
          </w:tcPr>
          <w:p w14:paraId="46FE4572" w14:textId="77777777" w:rsidR="00791D6F" w:rsidRPr="000163AA" w:rsidRDefault="00791D6F" w:rsidP="00791D6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ผลิตผลพลอยได้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 xml:space="preserve"> (ขี้เลื่อยเปื้อนมูลไก่)</w:t>
            </w:r>
            <w:r w:rsidR="00464C2B" w:rsidRPr="0082077D">
              <w:rPr>
                <w:rFonts w:ascii="Angsana New" w:hAnsi="Angsana New"/>
                <w:sz w:val="29"/>
                <w:szCs w:val="29"/>
                <w:cs/>
              </w:rPr>
              <w:t>*</w:t>
            </w:r>
          </w:p>
        </w:tc>
        <w:tc>
          <w:tcPr>
            <w:tcW w:w="1701" w:type="dxa"/>
          </w:tcPr>
          <w:p w14:paraId="23BAEFEC" w14:textId="77777777" w:rsidR="00791D6F" w:rsidRPr="000163AA" w:rsidRDefault="00FB1AC6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FB1AC6">
              <w:rPr>
                <w:rFonts w:ascii="Angsana New" w:hAnsi="Angsana New"/>
                <w:sz w:val="30"/>
                <w:szCs w:val="30"/>
              </w:rPr>
              <w:t>3,993</w:t>
            </w:r>
          </w:p>
        </w:tc>
        <w:tc>
          <w:tcPr>
            <w:tcW w:w="286" w:type="dxa"/>
          </w:tcPr>
          <w:p w14:paraId="5592EB7A" w14:textId="77777777" w:rsidR="00791D6F" w:rsidRPr="000163AA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006090C0" w14:textId="77777777" w:rsidR="00791D6F" w:rsidRPr="000163AA" w:rsidRDefault="00FB1AC6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FB1AC6">
              <w:rPr>
                <w:rFonts w:ascii="Angsana New" w:hAnsi="Angsana New"/>
                <w:sz w:val="30"/>
                <w:szCs w:val="30"/>
              </w:rPr>
              <w:t>5,244</w:t>
            </w:r>
          </w:p>
        </w:tc>
      </w:tr>
      <w:tr w:rsidR="00DE6714" w:rsidRPr="000163AA" w14:paraId="5954C2BA" w14:textId="77777777" w:rsidTr="00DE6714">
        <w:tc>
          <w:tcPr>
            <w:tcW w:w="5783" w:type="dxa"/>
          </w:tcPr>
          <w:p w14:paraId="24C24454" w14:textId="77777777" w:rsidR="00DE6714" w:rsidRPr="000163AA" w:rsidRDefault="00DE6714" w:rsidP="000A3BCA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อะไหล่ วัสดุสิ้นเปลือง และเคมีภัณฑ์</w:t>
            </w:r>
          </w:p>
        </w:tc>
        <w:tc>
          <w:tcPr>
            <w:tcW w:w="1701" w:type="dxa"/>
          </w:tcPr>
          <w:p w14:paraId="4BC401F2" w14:textId="77777777" w:rsidR="00DE6714" w:rsidRPr="000163AA" w:rsidRDefault="00DE6714" w:rsidP="000A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  <w:tc>
          <w:tcPr>
            <w:tcW w:w="286" w:type="dxa"/>
          </w:tcPr>
          <w:p w14:paraId="398B6C25" w14:textId="77777777" w:rsidR="00DE6714" w:rsidRPr="000163AA" w:rsidRDefault="00DE6714" w:rsidP="00DE67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4C08901" w14:textId="77777777" w:rsidR="00DE6714" w:rsidRPr="000163AA" w:rsidRDefault="00DE6714" w:rsidP="000A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791D6F" w:rsidRPr="000163AA" w14:paraId="39D4F61B" w14:textId="77777777" w:rsidTr="0078715F">
        <w:tc>
          <w:tcPr>
            <w:tcW w:w="5783" w:type="dxa"/>
          </w:tcPr>
          <w:p w14:paraId="23BF51D5" w14:textId="77777777" w:rsidR="00791D6F" w:rsidRPr="000163AA" w:rsidRDefault="00791D6F" w:rsidP="00791D6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ยาและวัคซีน</w:t>
            </w:r>
          </w:p>
        </w:tc>
        <w:tc>
          <w:tcPr>
            <w:tcW w:w="1701" w:type="dxa"/>
          </w:tcPr>
          <w:p w14:paraId="7DB3204E" w14:textId="77777777" w:rsidR="00791D6F" w:rsidRPr="000163AA" w:rsidRDefault="000B4ED9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C36E27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86" w:type="dxa"/>
          </w:tcPr>
          <w:p w14:paraId="5BEB5EEC" w14:textId="77777777" w:rsidR="00791D6F" w:rsidRPr="000163AA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6FA5770C" w14:textId="77777777" w:rsidR="00791D6F" w:rsidRPr="000163AA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</w:tr>
      <w:tr w:rsidR="00FB1AC6" w:rsidRPr="000163AA" w14:paraId="35307EDB" w14:textId="77777777" w:rsidTr="000B189F">
        <w:tc>
          <w:tcPr>
            <w:tcW w:w="5783" w:type="dxa"/>
          </w:tcPr>
          <w:p w14:paraId="39F22F45" w14:textId="77777777" w:rsidR="00FB1AC6" w:rsidRPr="000163AA" w:rsidRDefault="000B189F" w:rsidP="00791D6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0C2C28" w14:textId="77777777" w:rsidR="00FB1AC6" w:rsidRPr="00FB1AC6" w:rsidRDefault="00FB1AC6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B1AC6">
              <w:rPr>
                <w:rFonts w:ascii="Angsana New" w:hAnsi="Angsana New"/>
                <w:sz w:val="30"/>
                <w:szCs w:val="30"/>
              </w:rPr>
              <w:t>9,307</w:t>
            </w:r>
          </w:p>
        </w:tc>
        <w:tc>
          <w:tcPr>
            <w:tcW w:w="286" w:type="dxa"/>
          </w:tcPr>
          <w:p w14:paraId="3D06B5F3" w14:textId="77777777" w:rsidR="00FB1AC6" w:rsidRPr="00FB1AC6" w:rsidRDefault="00FB1AC6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57F06B1" w14:textId="77777777" w:rsidR="00FB1AC6" w:rsidRPr="00FB1AC6" w:rsidRDefault="00FB1AC6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B1AC6">
              <w:rPr>
                <w:rFonts w:ascii="Angsana New" w:hAnsi="Angsana New"/>
                <w:sz w:val="30"/>
                <w:szCs w:val="30"/>
              </w:rPr>
              <w:t>11,007</w:t>
            </w:r>
          </w:p>
        </w:tc>
      </w:tr>
      <w:tr w:rsidR="00FB1AC6" w:rsidRPr="000163AA" w14:paraId="52ACAB6B" w14:textId="77777777" w:rsidTr="000B189F">
        <w:tc>
          <w:tcPr>
            <w:tcW w:w="5783" w:type="dxa"/>
          </w:tcPr>
          <w:p w14:paraId="207F6722" w14:textId="77777777" w:rsidR="00FB1AC6" w:rsidRPr="000163AA" w:rsidRDefault="000B189F" w:rsidP="00791D6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ค่าเผื่อการลดลงของมูลค่าสินค้า</w:t>
            </w:r>
            <w:r w:rsidR="005B71EE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A45971" w14:textId="77777777" w:rsidR="00FB1AC6" w:rsidRPr="00FB1AC6" w:rsidRDefault="00FB1AC6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B1AC6">
              <w:rPr>
                <w:rFonts w:ascii="Angsana New" w:hAnsi="Angsana New"/>
                <w:sz w:val="30"/>
                <w:szCs w:val="30"/>
              </w:rPr>
              <w:t>(1,945)</w:t>
            </w:r>
          </w:p>
        </w:tc>
        <w:tc>
          <w:tcPr>
            <w:tcW w:w="286" w:type="dxa"/>
          </w:tcPr>
          <w:p w14:paraId="060838F1" w14:textId="77777777" w:rsidR="00FB1AC6" w:rsidRPr="00FB1AC6" w:rsidRDefault="00FB1AC6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047D36D1" w14:textId="77777777" w:rsidR="00FB1AC6" w:rsidRPr="00FB1AC6" w:rsidRDefault="00FB1AC6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B1AC6">
              <w:rPr>
                <w:rFonts w:ascii="Angsana New" w:hAnsi="Angsana New"/>
                <w:sz w:val="30"/>
                <w:szCs w:val="30"/>
              </w:rPr>
              <w:t>(391)</w:t>
            </w:r>
          </w:p>
        </w:tc>
      </w:tr>
      <w:tr w:rsidR="00791D6F" w:rsidRPr="000163AA" w14:paraId="28EED65A" w14:textId="77777777" w:rsidTr="0078715F">
        <w:tc>
          <w:tcPr>
            <w:tcW w:w="5783" w:type="dxa"/>
          </w:tcPr>
          <w:p w14:paraId="45390A40" w14:textId="77777777" w:rsidR="00791D6F" w:rsidRPr="000163AA" w:rsidRDefault="000B189F" w:rsidP="00791D6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84B260C" w14:textId="77777777" w:rsidR="00791D6F" w:rsidRPr="000163AA" w:rsidRDefault="000B4ED9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</w:t>
            </w:r>
            <w:r w:rsidR="00C36E27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6" w:type="dxa"/>
          </w:tcPr>
          <w:p w14:paraId="35FF6A4F" w14:textId="77777777" w:rsidR="00791D6F" w:rsidRPr="000163AA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14:paraId="229E2B46" w14:textId="77777777" w:rsidR="00791D6F" w:rsidRPr="000163AA" w:rsidRDefault="00791D6F" w:rsidP="007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10,616</w:t>
            </w:r>
          </w:p>
        </w:tc>
      </w:tr>
    </w:tbl>
    <w:p w14:paraId="6DA1FDD4" w14:textId="77777777" w:rsidR="0096368E" w:rsidRPr="000163AA" w:rsidRDefault="0096368E" w:rsidP="0096368E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0163AA">
        <w:rPr>
          <w:rFonts w:ascii="Angsana New" w:hAnsi="Angsana New"/>
          <w:b/>
          <w:bCs/>
          <w:sz w:val="30"/>
          <w:szCs w:val="30"/>
          <w:cs/>
        </w:rPr>
        <w:lastRenderedPageBreak/>
        <w:t>เงินฝากสถาบันการเงินที่มีภาระค้ำประกัน</w:t>
      </w:r>
      <w:r w:rsidRPr="000163A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A93A4A0" w14:textId="77777777" w:rsidR="0096368E" w:rsidRPr="00AB19A3" w:rsidRDefault="0096368E" w:rsidP="00963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D1F7CA6" w14:textId="77777777" w:rsidR="0096368E" w:rsidRDefault="0096368E" w:rsidP="00963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0163A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163AA">
        <w:rPr>
          <w:rFonts w:ascii="Angsana New" w:hAnsi="Angsana New"/>
          <w:sz w:val="30"/>
          <w:szCs w:val="30"/>
        </w:rPr>
        <w:t>31</w:t>
      </w:r>
      <w:r w:rsidRPr="000163A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0163AA">
        <w:rPr>
          <w:rFonts w:ascii="Angsana New" w:hAnsi="Angsana New"/>
          <w:sz w:val="30"/>
          <w:szCs w:val="30"/>
          <w:cs/>
        </w:rPr>
        <w:t xml:space="preserve"> </w:t>
      </w:r>
      <w:r w:rsidRPr="000163AA">
        <w:rPr>
          <w:rFonts w:ascii="Angsana New" w:hAnsi="Angsana New"/>
          <w:sz w:val="30"/>
          <w:szCs w:val="30"/>
        </w:rPr>
        <w:t>2569</w:t>
      </w:r>
      <w:r w:rsidRPr="000163A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0163AA">
        <w:rPr>
          <w:rFonts w:ascii="Angsana New" w:hAnsi="Angsana New"/>
          <w:sz w:val="30"/>
          <w:szCs w:val="30"/>
        </w:rPr>
        <w:t>31</w:t>
      </w:r>
      <w:r w:rsidRPr="000163A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163AA">
        <w:rPr>
          <w:rFonts w:ascii="Angsana New" w:hAnsi="Angsana New"/>
          <w:sz w:val="30"/>
          <w:szCs w:val="30"/>
        </w:rPr>
        <w:t>2568</w:t>
      </w:r>
      <w:r w:rsidRPr="000163AA">
        <w:rPr>
          <w:rFonts w:ascii="Angsana New" w:hAnsi="Angsana New"/>
          <w:sz w:val="30"/>
          <w:szCs w:val="30"/>
          <w:cs/>
        </w:rPr>
        <w:t xml:space="preserve"> </w:t>
      </w:r>
      <w:r w:rsidR="00E66023">
        <w:rPr>
          <w:rFonts w:ascii="Angsana New" w:hAnsi="Angsana New" w:hint="cs"/>
          <w:spacing w:val="-4"/>
          <w:sz w:val="30"/>
          <w:szCs w:val="30"/>
          <w:cs/>
        </w:rPr>
        <w:t>บริษัทมี</w:t>
      </w:r>
      <w:r w:rsidRPr="000163AA">
        <w:rPr>
          <w:rFonts w:ascii="Angsana New" w:hAnsi="Angsana New"/>
          <w:spacing w:val="-4"/>
          <w:sz w:val="30"/>
          <w:szCs w:val="30"/>
          <w:cs/>
        </w:rPr>
        <w:t>เงินฝากออมทรัพย์กับธนาคาร</w:t>
      </w:r>
      <w:r w:rsidR="00E66023">
        <w:rPr>
          <w:rFonts w:ascii="Angsana New" w:hAnsi="Angsana New" w:hint="cs"/>
          <w:spacing w:val="-4"/>
          <w:sz w:val="30"/>
          <w:szCs w:val="30"/>
          <w:cs/>
        </w:rPr>
        <w:t>ในประเทศแห่งหนึ่งเป็น</w:t>
      </w:r>
      <w:r w:rsidRPr="000163AA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D32A92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0163AA">
        <w:rPr>
          <w:rFonts w:ascii="Angsana New" w:hAnsi="Angsana New" w:hint="cs"/>
          <w:spacing w:val="-4"/>
          <w:sz w:val="30"/>
          <w:szCs w:val="30"/>
          <w:cs/>
        </w:rPr>
        <w:t xml:space="preserve">ประมาณ </w:t>
      </w:r>
      <w:r w:rsidRPr="000163AA">
        <w:rPr>
          <w:rFonts w:ascii="Angsana New" w:hAnsi="Angsana New"/>
          <w:spacing w:val="-4"/>
          <w:sz w:val="30"/>
          <w:szCs w:val="30"/>
        </w:rPr>
        <w:t xml:space="preserve">13.0 </w:t>
      </w:r>
      <w:r w:rsidRPr="000163AA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0F0107" w:rsidRPr="00130CAB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="0028362C">
        <w:rPr>
          <w:rFonts w:ascii="Angsana New" w:hAnsi="Angsana New" w:hint="cs"/>
          <w:sz w:val="30"/>
          <w:szCs w:val="30"/>
          <w:cs/>
        </w:rPr>
        <w:t xml:space="preserve"> </w:t>
      </w:r>
      <w:r w:rsidR="0028362C">
        <w:rPr>
          <w:rFonts w:ascii="Angsana New" w:hAnsi="Angsana New"/>
          <w:spacing w:val="-4"/>
          <w:sz w:val="30"/>
          <w:szCs w:val="30"/>
        </w:rPr>
        <w:t>0.10</w:t>
      </w:r>
      <w:r w:rsidR="000F0107">
        <w:rPr>
          <w:rFonts w:ascii="Angsana New" w:hAnsi="Angsana New"/>
          <w:sz w:val="30"/>
          <w:szCs w:val="30"/>
        </w:rPr>
        <w:t xml:space="preserve"> </w:t>
      </w:r>
      <w:r w:rsidR="000B189F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28362C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Pr="000163AA">
        <w:rPr>
          <w:rFonts w:ascii="Angsana New" w:hAnsi="Angsana New"/>
          <w:spacing w:val="-4"/>
          <w:sz w:val="30"/>
          <w:szCs w:val="30"/>
        </w:rPr>
        <w:t xml:space="preserve">0.15 </w:t>
      </w:r>
      <w:r w:rsidR="000B189F">
        <w:rPr>
          <w:rFonts w:ascii="Angsana New" w:hAnsi="Angsana New" w:hint="cs"/>
          <w:spacing w:val="-4"/>
          <w:sz w:val="30"/>
          <w:szCs w:val="30"/>
          <w:cs/>
        </w:rPr>
        <w:t xml:space="preserve">ต่อปี </w:t>
      </w:r>
      <w:r w:rsidR="0028362C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0163A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163AA">
        <w:rPr>
          <w:rFonts w:ascii="Angsana New" w:hAnsi="Angsana New"/>
          <w:spacing w:val="-4"/>
          <w:sz w:val="30"/>
          <w:szCs w:val="30"/>
          <w:cs/>
        </w:rPr>
        <w:t>ซึ่งใช้เป็นหลักประกันวงเงินสินเชื่อของบริษัท</w:t>
      </w:r>
    </w:p>
    <w:p w14:paraId="0BFD9CC9" w14:textId="77777777" w:rsidR="0024145C" w:rsidRDefault="0024145C" w:rsidP="00963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B749281" w14:textId="77777777" w:rsidR="00D07F0A" w:rsidRPr="000163AA" w:rsidRDefault="00D07F0A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0163AA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0163AA">
        <w:rPr>
          <w:rFonts w:ascii="Angsana New" w:hAnsi="Angsana New"/>
          <w:b/>
          <w:bCs/>
          <w:sz w:val="30"/>
          <w:szCs w:val="30"/>
        </w:rPr>
        <w:t xml:space="preserve"> </w:t>
      </w:r>
      <w:r w:rsidR="00DB25DA" w:rsidRPr="000163A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0163AA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62251D47" w14:textId="77777777" w:rsidR="00D07F0A" w:rsidRPr="00AB19A3" w:rsidRDefault="00D07F0A" w:rsidP="00B12C21">
      <w:pPr>
        <w:pStyle w:val="NoSpacing"/>
        <w:rPr>
          <w:rFonts w:ascii="Angsana New" w:hAnsi="Angsana New"/>
          <w:sz w:val="28"/>
          <w:szCs w:val="28"/>
        </w:rPr>
      </w:pPr>
    </w:p>
    <w:p w14:paraId="44E11265" w14:textId="77777777" w:rsidR="00404400" w:rsidRPr="000163AA" w:rsidRDefault="00560C03" w:rsidP="00910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 w:hint="cs"/>
          <w:color w:val="000000"/>
          <w:sz w:val="30"/>
          <w:szCs w:val="30"/>
        </w:rPr>
      </w:pPr>
      <w:r w:rsidRPr="000163AA">
        <w:rPr>
          <w:rFonts w:ascii="Angsana New" w:hAnsi="Angsana New"/>
          <w:color w:val="000000"/>
          <w:sz w:val="30"/>
          <w:szCs w:val="30"/>
          <w:cs/>
        </w:rPr>
        <w:t xml:space="preserve">รายการเคลื่อนไหวของบัญชีที่ดิน อาคารและอุปกรณ์ </w:t>
      </w:r>
      <w:r w:rsidR="009C0682" w:rsidRPr="000163AA">
        <w:rPr>
          <w:rFonts w:ascii="Angsana New" w:hAnsi="Angsana New"/>
          <w:color w:val="000000"/>
          <w:sz w:val="30"/>
          <w:szCs w:val="30"/>
        </w:rPr>
        <w:t>-</w:t>
      </w:r>
      <w:r w:rsidRPr="000163AA">
        <w:rPr>
          <w:rFonts w:ascii="Angsana New" w:hAnsi="Angsana New"/>
          <w:color w:val="000000"/>
          <w:sz w:val="30"/>
          <w:szCs w:val="30"/>
          <w:cs/>
        </w:rPr>
        <w:t xml:space="preserve"> สุทธิ</w:t>
      </w:r>
      <w:r w:rsidR="00C72021" w:rsidRPr="000163AA">
        <w:rPr>
          <w:rFonts w:ascii="Angsana New" w:hAnsi="Angsana New" w:hint="cs"/>
          <w:color w:val="000000"/>
          <w:sz w:val="30"/>
          <w:szCs w:val="30"/>
          <w:cs/>
        </w:rPr>
        <w:t>สรุปได้ดังนี้</w:t>
      </w:r>
    </w:p>
    <w:p w14:paraId="098B9239" w14:textId="77777777" w:rsidR="005A72EA" w:rsidRPr="00AB19A3" w:rsidRDefault="005A72EA" w:rsidP="00E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 w:hint="cs"/>
          <w:color w:val="000000"/>
          <w:spacing w:val="-4"/>
          <w:sz w:val="28"/>
          <w:szCs w:val="28"/>
          <w:cs/>
        </w:rPr>
      </w:pPr>
    </w:p>
    <w:tbl>
      <w:tblPr>
        <w:tblW w:w="949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82"/>
        <w:gridCol w:w="1814"/>
      </w:tblGrid>
      <w:tr w:rsidR="004B5E52" w:rsidRPr="000163AA" w14:paraId="4B99FBE3" w14:textId="77777777" w:rsidTr="00057EE5">
        <w:trPr>
          <w:cantSplit/>
        </w:trPr>
        <w:tc>
          <w:tcPr>
            <w:tcW w:w="7682" w:type="dxa"/>
          </w:tcPr>
          <w:p w14:paraId="4A754CE7" w14:textId="77777777" w:rsidR="004B5E52" w:rsidRPr="000163AA" w:rsidRDefault="004B5E5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40"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11141C9A" w14:textId="77777777" w:rsidR="004B5E52" w:rsidRPr="000163AA" w:rsidRDefault="004B5E52" w:rsidP="008F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B19A3" w:rsidRPr="00AB19A3" w14:paraId="3D0EC3C6" w14:textId="77777777" w:rsidTr="00AB19A3">
        <w:trPr>
          <w:cantSplit/>
        </w:trPr>
        <w:tc>
          <w:tcPr>
            <w:tcW w:w="7682" w:type="dxa"/>
          </w:tcPr>
          <w:p w14:paraId="6D61194A" w14:textId="77777777" w:rsidR="00AB19A3" w:rsidRPr="00AB19A3" w:rsidRDefault="00AB19A3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40" w:right="-36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14" w:type="dxa"/>
          </w:tcPr>
          <w:p w14:paraId="41142651" w14:textId="77777777" w:rsidR="00AB19A3" w:rsidRPr="00AB19A3" w:rsidRDefault="00AB19A3" w:rsidP="008F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02921" w:rsidRPr="000163AA" w14:paraId="0580FFBB" w14:textId="77777777" w:rsidTr="00AB19A3">
        <w:trPr>
          <w:cantSplit/>
        </w:trPr>
        <w:tc>
          <w:tcPr>
            <w:tcW w:w="7682" w:type="dxa"/>
          </w:tcPr>
          <w:p w14:paraId="7A794E4E" w14:textId="77777777" w:rsidR="00E02921" w:rsidRPr="000163AA" w:rsidRDefault="00E02921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5C1054" w:rsidRPr="000163A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ตามบัญชี ณ วันที่ </w:t>
            </w:r>
            <w:r w:rsidRPr="000163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163A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0734" w:rsidRPr="000163A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14" w:type="dxa"/>
          </w:tcPr>
          <w:p w14:paraId="1ABDFC33" w14:textId="77777777" w:rsidR="00E02921" w:rsidRPr="000163AA" w:rsidRDefault="004B0E46" w:rsidP="0005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514,734</w:t>
            </w:r>
          </w:p>
        </w:tc>
      </w:tr>
      <w:tr w:rsidR="004B5E52" w:rsidRPr="000163AA" w14:paraId="60F162A4" w14:textId="77777777" w:rsidTr="00057EE5">
        <w:trPr>
          <w:cantSplit/>
        </w:trPr>
        <w:tc>
          <w:tcPr>
            <w:tcW w:w="7682" w:type="dxa"/>
          </w:tcPr>
          <w:p w14:paraId="40DF5C2F" w14:textId="77777777" w:rsidR="004B5E52" w:rsidRPr="000163AA" w:rsidRDefault="004B5E52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="005C1054" w:rsidRPr="000163AA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 w:rsidR="001C43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814" w:type="dxa"/>
          </w:tcPr>
          <w:p w14:paraId="53E05A34" w14:textId="77777777" w:rsidR="004B5E52" w:rsidRPr="000163AA" w:rsidRDefault="00A87D88" w:rsidP="0005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1C5184">
              <w:rPr>
                <w:rFonts w:ascii="Angsana New" w:hAnsi="Angsana New"/>
                <w:sz w:val="30"/>
                <w:szCs w:val="30"/>
              </w:rPr>
              <w:t>082</w:t>
            </w:r>
          </w:p>
        </w:tc>
      </w:tr>
      <w:tr w:rsidR="005C1054" w:rsidRPr="000163AA" w14:paraId="132CD57F" w14:textId="77777777" w:rsidTr="00057EE5">
        <w:trPr>
          <w:cantSplit/>
        </w:trPr>
        <w:tc>
          <w:tcPr>
            <w:tcW w:w="7682" w:type="dxa"/>
          </w:tcPr>
          <w:p w14:paraId="2762210B" w14:textId="77777777" w:rsidR="005C1054" w:rsidRPr="000163AA" w:rsidRDefault="005C1054" w:rsidP="005C1054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ตัดจำหน่ายระหว่างงวด </w:t>
            </w:r>
            <w:r w:rsidR="001C43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 มูลค่า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814" w:type="dxa"/>
            <w:vAlign w:val="center"/>
          </w:tcPr>
          <w:p w14:paraId="7A9A794F" w14:textId="77777777" w:rsidR="005C1054" w:rsidRPr="000163AA" w:rsidRDefault="00A87D88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1C518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5184" w:rsidRPr="000163AA" w14:paraId="2D2D32F5" w14:textId="77777777" w:rsidTr="00057EE5">
        <w:trPr>
          <w:cantSplit/>
        </w:trPr>
        <w:tc>
          <w:tcPr>
            <w:tcW w:w="7682" w:type="dxa"/>
          </w:tcPr>
          <w:p w14:paraId="3A071E1D" w14:textId="77777777" w:rsidR="001C5184" w:rsidRPr="001C5184" w:rsidRDefault="001C5184" w:rsidP="001C5184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56B08">
              <w:rPr>
                <w:rFonts w:ascii="Angsana New" w:hAnsi="Angsana New" w:hint="cs"/>
                <w:sz w:val="29"/>
                <w:szCs w:val="29"/>
                <w:cs/>
              </w:rPr>
              <w:t>โอนระหว่างงวด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1C43B2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  <w:r w:rsidRPr="00E56B08">
              <w:rPr>
                <w:rFonts w:ascii="Angsana New" w:hAnsi="Angsana New" w:hint="cs"/>
                <w:sz w:val="29"/>
                <w:szCs w:val="29"/>
                <w:cs/>
              </w:rPr>
              <w:t xml:space="preserve"> มูลค่าสุทธิตามบัญชี</w:t>
            </w:r>
          </w:p>
        </w:tc>
        <w:tc>
          <w:tcPr>
            <w:tcW w:w="1814" w:type="dxa"/>
            <w:vAlign w:val="center"/>
          </w:tcPr>
          <w:p w14:paraId="3E1B021F" w14:textId="77777777" w:rsidR="001C5184" w:rsidRDefault="001C5184" w:rsidP="001C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5C1054" w:rsidRPr="000163AA" w14:paraId="46A7F87B" w14:textId="77777777" w:rsidTr="00057EE5">
        <w:trPr>
          <w:cantSplit/>
        </w:trPr>
        <w:tc>
          <w:tcPr>
            <w:tcW w:w="7682" w:type="dxa"/>
          </w:tcPr>
          <w:p w14:paraId="3A08B6B9" w14:textId="77777777" w:rsidR="005C1054" w:rsidRPr="000163AA" w:rsidRDefault="005C1054" w:rsidP="005C1054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7B56A940" w14:textId="77777777" w:rsidR="005C1054" w:rsidRPr="000163AA" w:rsidRDefault="00A87D88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(11,113)</w:t>
            </w:r>
          </w:p>
        </w:tc>
      </w:tr>
      <w:tr w:rsidR="005C1054" w:rsidRPr="000163AA" w14:paraId="260C02E7" w14:textId="77777777" w:rsidTr="00057EE5">
        <w:trPr>
          <w:cantSplit/>
        </w:trPr>
        <w:tc>
          <w:tcPr>
            <w:tcW w:w="7682" w:type="dxa"/>
          </w:tcPr>
          <w:p w14:paraId="34F466D1" w14:textId="77777777" w:rsidR="005C1054" w:rsidRPr="000163AA" w:rsidRDefault="005C1054" w:rsidP="005C1054">
            <w:pPr>
              <w:pStyle w:val="a1"/>
              <w:tabs>
                <w:tab w:val="decimal" w:pos="792"/>
                <w:tab w:val="left" w:pos="1310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ตามบัญชี ณ วันที่ </w:t>
            </w:r>
            <w:r w:rsidR="00BE0734" w:rsidRPr="000163A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E0734" w:rsidRPr="000163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  <w:r w:rsidRPr="000163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0163A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0734" w:rsidRPr="000163A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</w:tcPr>
          <w:p w14:paraId="1F193B7E" w14:textId="77777777" w:rsidR="005C1054" w:rsidRPr="000163AA" w:rsidRDefault="00A87D88" w:rsidP="00A87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512,955</w:t>
            </w:r>
          </w:p>
        </w:tc>
      </w:tr>
    </w:tbl>
    <w:p w14:paraId="35D81F40" w14:textId="77777777" w:rsidR="000163AA" w:rsidRPr="00AB19A3" w:rsidRDefault="000163AA" w:rsidP="00016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 w:hint="cs"/>
          <w:b/>
          <w:bCs/>
          <w:sz w:val="28"/>
          <w:szCs w:val="28"/>
        </w:rPr>
      </w:pPr>
    </w:p>
    <w:p w14:paraId="3F33B118" w14:textId="77777777" w:rsidR="00937448" w:rsidRPr="000163AA" w:rsidRDefault="00937448" w:rsidP="0049080F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0163AA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</w:t>
      </w:r>
    </w:p>
    <w:p w14:paraId="3D1DAD33" w14:textId="77777777" w:rsidR="009F737E" w:rsidRPr="00AB19A3" w:rsidRDefault="009F737E" w:rsidP="005A7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28"/>
          <w:szCs w:val="28"/>
        </w:rPr>
      </w:pPr>
    </w:p>
    <w:p w14:paraId="368A624F" w14:textId="77777777" w:rsidR="00937448" w:rsidRPr="000163AA" w:rsidRDefault="00937448" w:rsidP="0093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0163AA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รายการเคลื่อนไหวของสินทรัพย์สิทธิการใช้ </w:t>
      </w:r>
      <w:r w:rsidRPr="000163AA">
        <w:rPr>
          <w:rFonts w:ascii="Angsana New" w:hAnsi="Angsana New"/>
          <w:sz w:val="30"/>
          <w:szCs w:val="30"/>
        </w:rPr>
        <w:t>-</w:t>
      </w:r>
      <w:r w:rsidRPr="000163AA">
        <w:rPr>
          <w:rFonts w:ascii="Angsana New" w:hAnsi="Angsana New"/>
          <w:sz w:val="30"/>
          <w:szCs w:val="30"/>
          <w:cs/>
        </w:rPr>
        <w:t xml:space="preserve"> สุทธิ</w:t>
      </w:r>
      <w:r w:rsidR="00C72021" w:rsidRPr="000163AA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75EA2FF0" w14:textId="77777777" w:rsidR="009F737E" w:rsidRPr="00AB19A3" w:rsidRDefault="009F737E" w:rsidP="0093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pacing w:val="-2"/>
          <w:sz w:val="28"/>
          <w:szCs w:val="28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740"/>
        <w:gridCol w:w="1710"/>
      </w:tblGrid>
      <w:tr w:rsidR="00C72021" w:rsidRPr="000163AA" w14:paraId="02EA2830" w14:textId="77777777" w:rsidTr="00C72021">
        <w:trPr>
          <w:trHeight w:val="340"/>
        </w:trPr>
        <w:tc>
          <w:tcPr>
            <w:tcW w:w="7740" w:type="dxa"/>
            <w:vAlign w:val="bottom"/>
          </w:tcPr>
          <w:p w14:paraId="343DEFB7" w14:textId="77777777" w:rsidR="00C72021" w:rsidRPr="000163AA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left="2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7221E1D" w14:textId="77777777" w:rsidR="00C72021" w:rsidRPr="000163AA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B19A3" w:rsidRPr="00AB19A3" w14:paraId="16D0E757" w14:textId="77777777" w:rsidTr="00AB19A3">
        <w:trPr>
          <w:trHeight w:val="340"/>
        </w:trPr>
        <w:tc>
          <w:tcPr>
            <w:tcW w:w="7740" w:type="dxa"/>
            <w:vAlign w:val="bottom"/>
          </w:tcPr>
          <w:p w14:paraId="6C147142" w14:textId="77777777" w:rsidR="00AB19A3" w:rsidRPr="00AB19A3" w:rsidRDefault="00AB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left="2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6749D72E" w14:textId="77777777" w:rsidR="00AB19A3" w:rsidRPr="00AB19A3" w:rsidRDefault="00AB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 w:right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72021" w:rsidRPr="000163AA" w14:paraId="3C4848AA" w14:textId="77777777" w:rsidTr="00AB19A3">
        <w:trPr>
          <w:trHeight w:val="340"/>
        </w:trPr>
        <w:tc>
          <w:tcPr>
            <w:tcW w:w="7740" w:type="dxa"/>
            <w:vAlign w:val="bottom"/>
          </w:tcPr>
          <w:p w14:paraId="6747B019" w14:textId="77777777" w:rsidR="00C72021" w:rsidRPr="000163AA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163A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ตามบัญชี ณ วันที่ </w:t>
            </w:r>
            <w:r w:rsidRPr="000163AA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0163A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มกราคม </w:t>
            </w:r>
            <w:r w:rsidRPr="000163AA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BE0734" w:rsidRPr="000163AA">
              <w:rPr>
                <w:rFonts w:ascii="Angsana New" w:hAnsi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710" w:type="dxa"/>
            <w:vAlign w:val="bottom"/>
          </w:tcPr>
          <w:p w14:paraId="443B9177" w14:textId="77777777" w:rsidR="00C72021" w:rsidRPr="000163AA" w:rsidRDefault="004B0E46" w:rsidP="0002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6,654</w:t>
            </w:r>
          </w:p>
        </w:tc>
      </w:tr>
      <w:tr w:rsidR="00C72021" w:rsidRPr="000163AA" w14:paraId="7025F36F" w14:textId="77777777" w:rsidTr="00C72021">
        <w:trPr>
          <w:trHeight w:val="340"/>
        </w:trPr>
        <w:tc>
          <w:tcPr>
            <w:tcW w:w="7740" w:type="dxa"/>
            <w:vAlign w:val="bottom"/>
          </w:tcPr>
          <w:p w14:paraId="3C1871B5" w14:textId="77777777" w:rsidR="00C72021" w:rsidRPr="000163AA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0CEFF54" w14:textId="77777777" w:rsidR="00C72021" w:rsidRPr="000163AA" w:rsidRDefault="00A87D88" w:rsidP="0002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(396)</w:t>
            </w:r>
          </w:p>
        </w:tc>
      </w:tr>
      <w:tr w:rsidR="00C72021" w:rsidRPr="000163AA" w14:paraId="010E3E14" w14:textId="77777777" w:rsidTr="00C72021">
        <w:trPr>
          <w:trHeight w:val="340"/>
        </w:trPr>
        <w:tc>
          <w:tcPr>
            <w:tcW w:w="7740" w:type="dxa"/>
            <w:vAlign w:val="bottom"/>
          </w:tcPr>
          <w:p w14:paraId="7AF8D2D2" w14:textId="77777777" w:rsidR="00C72021" w:rsidRPr="000163AA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0163A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ตามบัญชี </w:t>
            </w:r>
            <w:r w:rsidRPr="000163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BE0734" w:rsidRPr="000163AA">
              <w:rPr>
                <w:rFonts w:ascii="Angsana New" w:hAnsi="Angsana New"/>
                <w:sz w:val="30"/>
                <w:szCs w:val="30"/>
              </w:rPr>
              <w:t>31</w:t>
            </w:r>
            <w:r w:rsidR="00BE0734" w:rsidRPr="000163A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BE0734" w:rsidRPr="000163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0734" w:rsidRPr="000163A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BCB8E7" w14:textId="77777777" w:rsidR="00C72021" w:rsidRPr="000163AA" w:rsidRDefault="00A87D88" w:rsidP="0002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6,258</w:t>
            </w:r>
          </w:p>
        </w:tc>
      </w:tr>
    </w:tbl>
    <w:p w14:paraId="1A7035AC" w14:textId="77777777" w:rsidR="00B92F8B" w:rsidRPr="000163AA" w:rsidRDefault="00B92F8B" w:rsidP="00B92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 w:hint="cs"/>
          <w:b/>
          <w:bCs/>
          <w:sz w:val="30"/>
          <w:szCs w:val="30"/>
        </w:rPr>
      </w:pPr>
    </w:p>
    <w:p w14:paraId="5DC7C7FF" w14:textId="77777777" w:rsidR="005F3B8E" w:rsidRPr="000163AA" w:rsidRDefault="000163AA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F3B8E" w:rsidRPr="000163AA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</w:t>
      </w:r>
      <w:r w:rsidR="003679F5" w:rsidRPr="000163A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72CFC" w:rsidRPr="000163AA">
        <w:rPr>
          <w:rFonts w:ascii="Angsana New" w:hAnsi="Angsana New" w:hint="cs"/>
          <w:b/>
          <w:bCs/>
          <w:sz w:val="30"/>
          <w:szCs w:val="30"/>
          <w:cs/>
        </w:rPr>
        <w:t>(หนี้สิน)</w:t>
      </w:r>
      <w:r w:rsidR="003679F5" w:rsidRPr="000163A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5F3B8E" w:rsidRPr="000163AA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ภาษีเงินได้รอการตัดบัญชี </w:t>
      </w:r>
      <w:r w:rsidR="00EB5CA8" w:rsidRPr="000163AA">
        <w:rPr>
          <w:rFonts w:ascii="Angsana New" w:hAnsi="Angsana New" w:hint="cs"/>
          <w:b/>
          <w:bCs/>
          <w:sz w:val="30"/>
          <w:szCs w:val="30"/>
          <w:cs/>
        </w:rPr>
        <w:t xml:space="preserve">- </w:t>
      </w:r>
      <w:r w:rsidR="005F3B8E" w:rsidRPr="000163A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4507609" w14:textId="77777777" w:rsidR="00295043" w:rsidRPr="000163AA" w:rsidRDefault="00295043" w:rsidP="00580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2DCD2B1C" w14:textId="77777777" w:rsidR="005753DC" w:rsidRPr="000163AA" w:rsidRDefault="00632C36" w:rsidP="00580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0163AA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สินทรัพย์และหนี้สินภาษีเงินได้รอการตัดบัญชีที่แสดง</w:t>
      </w:r>
      <w:r w:rsidR="00E87458" w:rsidRPr="000163AA">
        <w:rPr>
          <w:rFonts w:ascii="Angsana New" w:hAnsi="Angsana New" w:hint="cs"/>
          <w:sz w:val="30"/>
          <w:szCs w:val="30"/>
          <w:cs/>
        </w:rPr>
        <w:t>ด้วยจำนวนเงินสุทธิ</w:t>
      </w:r>
      <w:r w:rsidRPr="000163AA">
        <w:rPr>
          <w:rFonts w:ascii="Angsana New" w:hAnsi="Angsana New"/>
          <w:sz w:val="30"/>
          <w:szCs w:val="30"/>
          <w:cs/>
        </w:rPr>
        <w:t xml:space="preserve">ในงบฐานะการเงิน ณ วันที่ </w:t>
      </w:r>
      <w:r w:rsidR="006F4827">
        <w:rPr>
          <w:rFonts w:ascii="Angsana New" w:hAnsi="Angsana New"/>
          <w:sz w:val="30"/>
          <w:szCs w:val="30"/>
        </w:rPr>
        <w:t>31</w:t>
      </w:r>
      <w:r w:rsidR="0052617E" w:rsidRPr="000163A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0163AA">
        <w:rPr>
          <w:rFonts w:ascii="Angsana New" w:hAnsi="Angsana New"/>
          <w:sz w:val="30"/>
          <w:szCs w:val="30"/>
          <w:cs/>
        </w:rPr>
        <w:t xml:space="preserve"> </w:t>
      </w:r>
      <w:r w:rsidRPr="000163AA">
        <w:rPr>
          <w:rFonts w:ascii="Angsana New" w:hAnsi="Angsana New"/>
          <w:sz w:val="30"/>
          <w:szCs w:val="30"/>
        </w:rPr>
        <w:t>256</w:t>
      </w:r>
      <w:r w:rsidR="0052617E" w:rsidRPr="000163AA">
        <w:rPr>
          <w:rFonts w:ascii="Angsana New" w:hAnsi="Angsana New"/>
          <w:sz w:val="30"/>
          <w:szCs w:val="30"/>
        </w:rPr>
        <w:t>9</w:t>
      </w:r>
      <w:r w:rsidRPr="000163A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0163AA">
        <w:rPr>
          <w:rFonts w:ascii="Angsana New" w:hAnsi="Angsana New"/>
          <w:sz w:val="30"/>
          <w:szCs w:val="30"/>
        </w:rPr>
        <w:t>31</w:t>
      </w:r>
      <w:r w:rsidRPr="000163A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163AA">
        <w:rPr>
          <w:rFonts w:ascii="Angsana New" w:hAnsi="Angsana New"/>
          <w:sz w:val="30"/>
          <w:szCs w:val="30"/>
        </w:rPr>
        <w:t>256</w:t>
      </w:r>
      <w:r w:rsidR="0052617E" w:rsidRPr="000163AA">
        <w:rPr>
          <w:rFonts w:ascii="Angsana New" w:hAnsi="Angsana New"/>
          <w:sz w:val="30"/>
          <w:szCs w:val="30"/>
        </w:rPr>
        <w:t>8</w:t>
      </w:r>
      <w:r w:rsidRPr="000163AA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p w14:paraId="32FBA3F8" w14:textId="77777777" w:rsidR="00C72021" w:rsidRPr="000163AA" w:rsidRDefault="00C72021" w:rsidP="00580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5778"/>
        <w:gridCol w:w="1710"/>
        <w:gridCol w:w="270"/>
        <w:gridCol w:w="1710"/>
      </w:tblGrid>
      <w:tr w:rsidR="00EE0EAD" w:rsidRPr="000163AA" w14:paraId="542577AC" w14:textId="77777777" w:rsidTr="00EE0EAD">
        <w:tc>
          <w:tcPr>
            <w:tcW w:w="5778" w:type="dxa"/>
          </w:tcPr>
          <w:p w14:paraId="7ACE2FEA" w14:textId="77777777" w:rsidR="00EE0EAD" w:rsidRPr="000163AA" w:rsidRDefault="00EE0E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53112782" w14:textId="77777777" w:rsidR="00EE0EAD" w:rsidRPr="000163AA" w:rsidRDefault="00EE0EAD">
            <w:pPr>
              <w:pStyle w:val="BodyText3"/>
              <w:jc w:val="center"/>
              <w:rPr>
                <w:cs/>
              </w:rPr>
            </w:pPr>
            <w:r w:rsidRPr="000163AA">
              <w:rPr>
                <w:cs/>
              </w:rPr>
              <w:t>พันบาท</w:t>
            </w:r>
          </w:p>
        </w:tc>
      </w:tr>
      <w:tr w:rsidR="00EE0EAD" w:rsidRPr="000163AA" w14:paraId="7DF0BB38" w14:textId="77777777" w:rsidTr="00EE0EAD">
        <w:tc>
          <w:tcPr>
            <w:tcW w:w="5778" w:type="dxa"/>
          </w:tcPr>
          <w:p w14:paraId="3C6CEC55" w14:textId="77777777" w:rsidR="00EE0EAD" w:rsidRPr="000163AA" w:rsidRDefault="00EE0EAD" w:rsidP="00EE0E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B35378" w14:textId="77777777" w:rsidR="00EE0EAD" w:rsidRPr="000163AA" w:rsidRDefault="00EE0EAD" w:rsidP="00EE0E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31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0163A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4D772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95ED39" w14:textId="77777777" w:rsidR="00EE0EAD" w:rsidRPr="000163AA" w:rsidRDefault="00EE0EAD" w:rsidP="00EE0E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5BA7A40" w14:textId="77777777" w:rsidR="00EE0EAD" w:rsidRPr="000163AA" w:rsidRDefault="00EE0EAD" w:rsidP="00EE0E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31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163AA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EE0EAD" w:rsidRPr="000163AA" w14:paraId="50E9CCA4" w14:textId="77777777" w:rsidTr="00EE0EAD">
        <w:tc>
          <w:tcPr>
            <w:tcW w:w="5778" w:type="dxa"/>
          </w:tcPr>
          <w:p w14:paraId="174B489C" w14:textId="77777777" w:rsidR="000B189F" w:rsidRDefault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0163AA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ผลกระทบของรายการซึ่งยังไม่สามารถถือเป็น</w:t>
            </w:r>
            <w:r w:rsidRPr="000163AA">
              <w:rPr>
                <w:rFonts w:ascii="Angsana New" w:hAnsi="Angsana New" w:hint="cs"/>
                <w:i/>
                <w:iCs/>
                <w:sz w:val="30"/>
                <w:szCs w:val="30"/>
                <w:u w:val="single"/>
                <w:cs/>
              </w:rPr>
              <w:t>ราย</w:t>
            </w:r>
            <w:r w:rsidRPr="000163AA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จ่าย</w:t>
            </w:r>
          </w:p>
          <w:p w14:paraId="3E2D467D" w14:textId="77777777" w:rsidR="00EE0EAD" w:rsidRPr="000163AA" w:rsidRDefault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0163AA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หรือรายได้ทางภาษี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9F5FDA1" w14:textId="77777777" w:rsidR="00EE0EAD" w:rsidRPr="000163AA" w:rsidRDefault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FE9A0" w14:textId="77777777" w:rsidR="00EE0EAD" w:rsidRPr="000163AA" w:rsidRDefault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6825454" w14:textId="77777777" w:rsidR="00EE0EAD" w:rsidRPr="000163AA" w:rsidRDefault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0EAD" w:rsidRPr="000163AA" w14:paraId="62897CD6" w14:textId="77777777" w:rsidTr="00EE0EAD">
        <w:tc>
          <w:tcPr>
            <w:tcW w:w="5778" w:type="dxa"/>
          </w:tcPr>
          <w:p w14:paraId="345C9D46" w14:textId="77777777" w:rsidR="00EE0EAD" w:rsidRPr="000163AA" w:rsidRDefault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</w:tcPr>
          <w:p w14:paraId="600A5D45" w14:textId="77777777" w:rsidR="00EE0EAD" w:rsidRPr="000163AA" w:rsidRDefault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90DEA" w14:textId="77777777" w:rsidR="00EE0EAD" w:rsidRPr="000163AA" w:rsidRDefault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87886C" w14:textId="77777777" w:rsidR="00EE0EAD" w:rsidRPr="000163AA" w:rsidRDefault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0EAD" w:rsidRPr="000163AA" w14:paraId="1A449FE9" w14:textId="77777777" w:rsidTr="00EE0EAD">
        <w:tc>
          <w:tcPr>
            <w:tcW w:w="5778" w:type="dxa"/>
          </w:tcPr>
          <w:p w14:paraId="4F870345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-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09954CA1" w14:textId="77777777" w:rsidR="00EE0EAD" w:rsidRPr="000163AA" w:rsidRDefault="00BF15E6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3FA978CE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8C5924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48</w:t>
            </w:r>
          </w:p>
        </w:tc>
      </w:tr>
      <w:tr w:rsidR="00EE0EAD" w:rsidRPr="000163AA" w14:paraId="001D4AAC" w14:textId="77777777" w:rsidTr="00EE0EAD">
        <w:tc>
          <w:tcPr>
            <w:tcW w:w="5778" w:type="dxa"/>
          </w:tcPr>
          <w:p w14:paraId="55B75B5A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- ต้นทุนและค่าใช้จ่ายอื่นในการเลี้ยงไก่เนื้อ</w:t>
            </w:r>
          </w:p>
        </w:tc>
        <w:tc>
          <w:tcPr>
            <w:tcW w:w="1710" w:type="dxa"/>
          </w:tcPr>
          <w:p w14:paraId="76385DE3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76D7A1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3B3998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0EAD" w:rsidRPr="000163AA" w14:paraId="7747C002" w14:textId="77777777" w:rsidTr="00EE0EAD">
        <w:tc>
          <w:tcPr>
            <w:tcW w:w="5778" w:type="dxa"/>
          </w:tcPr>
          <w:p w14:paraId="7EC662C6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>ตามพันธะสัญญา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 xml:space="preserve"> - ไก่เนื้อระหว่างเลี้ยง</w:t>
            </w:r>
          </w:p>
        </w:tc>
        <w:tc>
          <w:tcPr>
            <w:tcW w:w="1710" w:type="dxa"/>
          </w:tcPr>
          <w:p w14:paraId="1BC85246" w14:textId="77777777" w:rsidR="00EE0EAD" w:rsidRPr="000163AA" w:rsidRDefault="00BF15E6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3,140</w:t>
            </w:r>
          </w:p>
        </w:tc>
        <w:tc>
          <w:tcPr>
            <w:tcW w:w="270" w:type="dxa"/>
          </w:tcPr>
          <w:p w14:paraId="6F091188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F280E5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163AA">
              <w:rPr>
                <w:rFonts w:ascii="Angsana New" w:hAnsi="Angsana New"/>
                <w:sz w:val="30"/>
                <w:szCs w:val="30"/>
              </w:rPr>
              <w:t>,743</w:t>
            </w:r>
          </w:p>
        </w:tc>
      </w:tr>
      <w:tr w:rsidR="00EE0EAD" w:rsidRPr="000163AA" w14:paraId="6A30F99E" w14:textId="77777777" w:rsidTr="00EE0EAD">
        <w:tc>
          <w:tcPr>
            <w:tcW w:w="5778" w:type="dxa"/>
          </w:tcPr>
          <w:p w14:paraId="169DFF5F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ผลขาดทุนจากการลดลงของมูลค่าสินค้าคงเหลือ</w:t>
            </w:r>
          </w:p>
        </w:tc>
        <w:tc>
          <w:tcPr>
            <w:tcW w:w="1710" w:type="dxa"/>
          </w:tcPr>
          <w:p w14:paraId="465A8FB1" w14:textId="77777777" w:rsidR="00EE0EAD" w:rsidRPr="000163AA" w:rsidRDefault="00BF15E6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14:paraId="1B474B46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1F8B55" w14:textId="77777777" w:rsidR="00EE0EAD" w:rsidRPr="000163AA" w:rsidRDefault="00EE0EAD" w:rsidP="006F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</w:p>
        </w:tc>
      </w:tr>
      <w:tr w:rsidR="00EE0EAD" w:rsidRPr="000163AA" w14:paraId="0291025E" w14:textId="77777777" w:rsidTr="00EE0EAD">
        <w:tc>
          <w:tcPr>
            <w:tcW w:w="5778" w:type="dxa"/>
          </w:tcPr>
          <w:p w14:paraId="73E51603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>ขาดทุนจากการเลี้ยงไก่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เนื้อ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>ตามพันธะสัญญา</w:t>
            </w:r>
          </w:p>
        </w:tc>
        <w:tc>
          <w:tcPr>
            <w:tcW w:w="1710" w:type="dxa"/>
          </w:tcPr>
          <w:p w14:paraId="368A5558" w14:textId="77777777" w:rsidR="00EE0EAD" w:rsidRPr="000163AA" w:rsidRDefault="00BF15E6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    </w:t>
            </w:r>
          </w:p>
        </w:tc>
        <w:tc>
          <w:tcPr>
            <w:tcW w:w="270" w:type="dxa"/>
          </w:tcPr>
          <w:p w14:paraId="73F8EC4E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8E5649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EE0EAD" w:rsidRPr="000163AA" w14:paraId="68CB35F7" w14:textId="77777777" w:rsidTr="00EE0EAD">
        <w:tc>
          <w:tcPr>
            <w:tcW w:w="5778" w:type="dxa"/>
          </w:tcPr>
          <w:p w14:paraId="10148D71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pacing w:val="-2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710" w:type="dxa"/>
          </w:tcPr>
          <w:p w14:paraId="7F82F1DB" w14:textId="77777777" w:rsidR="00EE0EAD" w:rsidRPr="000163AA" w:rsidRDefault="00BF15E6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70" w:type="dxa"/>
          </w:tcPr>
          <w:p w14:paraId="5D854C2D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C850A8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422</w:t>
            </w:r>
          </w:p>
        </w:tc>
      </w:tr>
      <w:tr w:rsidR="00EE0EAD" w:rsidRPr="000163AA" w14:paraId="0E845BA1" w14:textId="77777777" w:rsidTr="00EE0EAD">
        <w:tc>
          <w:tcPr>
            <w:tcW w:w="5778" w:type="dxa"/>
          </w:tcPr>
          <w:p w14:paraId="56E22503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pacing w:val="-2"/>
                <w:sz w:val="30"/>
                <w:szCs w:val="30"/>
                <w:cs/>
              </w:rPr>
              <w:t>- ประมาณการหนี้สินผลประโยชน์พนักงาน</w:t>
            </w:r>
            <w:r w:rsidRPr="000163A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CB2CD97" w14:textId="77777777" w:rsidR="00EE0EAD" w:rsidRPr="000163AA" w:rsidRDefault="00BF15E6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3285EA1B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672D5E3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163AA">
              <w:rPr>
                <w:rFonts w:ascii="Angsana New" w:hAnsi="Angsana New"/>
                <w:sz w:val="30"/>
                <w:szCs w:val="30"/>
              </w:rPr>
              <w:t>,821</w:t>
            </w:r>
          </w:p>
        </w:tc>
      </w:tr>
      <w:tr w:rsidR="00EE0EAD" w:rsidRPr="000163AA" w14:paraId="28506298" w14:textId="77777777" w:rsidTr="00EE0EAD">
        <w:tc>
          <w:tcPr>
            <w:tcW w:w="5778" w:type="dxa"/>
          </w:tcPr>
          <w:p w14:paraId="06BBF420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39131C9" w14:textId="77777777" w:rsidR="00EE0EAD" w:rsidRPr="000163AA" w:rsidRDefault="00BF15E6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5,771</w:t>
            </w:r>
          </w:p>
        </w:tc>
        <w:tc>
          <w:tcPr>
            <w:tcW w:w="270" w:type="dxa"/>
          </w:tcPr>
          <w:p w14:paraId="242FD4C5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A026102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4,595</w:t>
            </w:r>
          </w:p>
        </w:tc>
      </w:tr>
      <w:tr w:rsidR="00EE0EAD" w:rsidRPr="000163AA" w14:paraId="09433876" w14:textId="77777777" w:rsidTr="00EE0EAD">
        <w:tc>
          <w:tcPr>
            <w:tcW w:w="5778" w:type="dxa"/>
          </w:tcPr>
          <w:p w14:paraId="2EE32508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B106624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B62CC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E79FF47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0EAD" w:rsidRPr="000163AA" w14:paraId="69E1A91E" w14:textId="77777777" w:rsidTr="00EE0EAD">
        <w:tc>
          <w:tcPr>
            <w:tcW w:w="5778" w:type="dxa"/>
          </w:tcPr>
          <w:p w14:paraId="72D9CF65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- ลูกหนี้ที่ยังไม่ออกใบแจ้งหนี้</w:t>
            </w:r>
          </w:p>
        </w:tc>
        <w:tc>
          <w:tcPr>
            <w:tcW w:w="1710" w:type="dxa"/>
          </w:tcPr>
          <w:p w14:paraId="28F64F4D" w14:textId="77777777" w:rsidR="00EE0EAD" w:rsidRPr="000163AA" w:rsidRDefault="00BF15E6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40711">
              <w:rPr>
                <w:rFonts w:ascii="Angsana New" w:hAnsi="Angsana New"/>
                <w:sz w:val="30"/>
                <w:szCs w:val="30"/>
              </w:rPr>
              <w:t>4,674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4D0F53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51882C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163AA">
              <w:rPr>
                <w:rFonts w:ascii="Angsana New" w:hAnsi="Angsana New"/>
                <w:sz w:val="30"/>
                <w:szCs w:val="30"/>
              </w:rPr>
              <w:t>1,861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E0EAD" w:rsidRPr="000163AA" w14:paraId="00B1DE69" w14:textId="77777777" w:rsidTr="00EE0EAD">
        <w:tc>
          <w:tcPr>
            <w:tcW w:w="5778" w:type="dxa"/>
          </w:tcPr>
          <w:p w14:paraId="1121D964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- สินทรัพย์สิทธิการใช้</w:t>
            </w:r>
          </w:p>
        </w:tc>
        <w:tc>
          <w:tcPr>
            <w:tcW w:w="1710" w:type="dxa"/>
          </w:tcPr>
          <w:p w14:paraId="5A9D949D" w14:textId="77777777" w:rsidR="00EE0EAD" w:rsidRPr="000163AA" w:rsidRDefault="00BF15E6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(320)</w:t>
            </w:r>
          </w:p>
        </w:tc>
        <w:tc>
          <w:tcPr>
            <w:tcW w:w="270" w:type="dxa"/>
          </w:tcPr>
          <w:p w14:paraId="6A5B2938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492F8C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163AA">
              <w:rPr>
                <w:rFonts w:ascii="Angsana New" w:hAnsi="Angsana New"/>
                <w:sz w:val="30"/>
                <w:szCs w:val="30"/>
              </w:rPr>
              <w:t>334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E0EAD" w:rsidRPr="000163AA" w14:paraId="6D6DCA97" w14:textId="77777777" w:rsidTr="00EE0EAD">
        <w:tc>
          <w:tcPr>
            <w:tcW w:w="5778" w:type="dxa"/>
          </w:tcPr>
          <w:p w14:paraId="42AE1FBC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D0454FA" w14:textId="77777777" w:rsidR="00EE0EAD" w:rsidRPr="000163AA" w:rsidRDefault="00BF15E6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40711">
              <w:rPr>
                <w:rFonts w:ascii="Angsana New" w:hAnsi="Angsana New"/>
                <w:sz w:val="30"/>
                <w:szCs w:val="30"/>
              </w:rPr>
              <w:t>4,994)</w:t>
            </w:r>
          </w:p>
        </w:tc>
        <w:tc>
          <w:tcPr>
            <w:tcW w:w="270" w:type="dxa"/>
          </w:tcPr>
          <w:p w14:paraId="1A3CCC6B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97AF74B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163AA">
              <w:rPr>
                <w:rFonts w:ascii="Angsana New" w:hAnsi="Angsana New"/>
                <w:sz w:val="30"/>
                <w:szCs w:val="30"/>
              </w:rPr>
              <w:t>2,195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E0EAD" w:rsidRPr="000163AA" w14:paraId="71EFD8DF" w14:textId="77777777" w:rsidTr="00EE0EAD">
        <w:tc>
          <w:tcPr>
            <w:tcW w:w="5778" w:type="dxa"/>
          </w:tcPr>
          <w:p w14:paraId="2801F499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E11613A" w14:textId="77777777" w:rsidR="00EE0EAD" w:rsidRPr="000163AA" w:rsidRDefault="00D40711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14:paraId="2BCBF17F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9FC5FB1" w14:textId="77777777" w:rsidR="00EE0EAD" w:rsidRPr="000163AA" w:rsidRDefault="00EE0EAD" w:rsidP="00EE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</w:tbl>
    <w:p w14:paraId="195FDF78" w14:textId="77777777" w:rsidR="000163AA" w:rsidRDefault="000163AA" w:rsidP="004B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E0CCD32" w14:textId="77777777" w:rsidR="004B0E46" w:rsidRPr="000163AA" w:rsidRDefault="004B0E46" w:rsidP="00EE0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28BF66" w14:textId="77777777" w:rsidR="00C3364A" w:rsidRDefault="000163AA" w:rsidP="00853EA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3364A" w:rsidRPr="00921923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สินทรัพย์ไม่หมุนเวียนอื่น</w:t>
      </w:r>
    </w:p>
    <w:p w14:paraId="6243636D" w14:textId="77777777" w:rsidR="00C3364A" w:rsidRPr="00AB19A3" w:rsidRDefault="00C3364A" w:rsidP="00C3364A">
      <w:pPr>
        <w:tabs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7"/>
        <w:gridCol w:w="1744"/>
        <w:gridCol w:w="236"/>
        <w:gridCol w:w="1730"/>
      </w:tblGrid>
      <w:tr w:rsidR="00C3364A" w:rsidRPr="00921923" w14:paraId="2CB8A3CD" w14:textId="77777777">
        <w:tc>
          <w:tcPr>
            <w:tcW w:w="5767" w:type="dxa"/>
          </w:tcPr>
          <w:p w14:paraId="4E4A2F5A" w14:textId="77777777" w:rsidR="00C3364A" w:rsidRPr="00921923" w:rsidRDefault="00C3364A">
            <w:pPr>
              <w:tabs>
                <w:tab w:val="clear" w:pos="227"/>
              </w:tabs>
              <w:ind w:left="-107"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0" w:type="dxa"/>
            <w:gridSpan w:val="3"/>
            <w:tcBorders>
              <w:bottom w:val="single" w:sz="4" w:space="0" w:color="auto"/>
            </w:tcBorders>
          </w:tcPr>
          <w:p w14:paraId="0F0778F9" w14:textId="77777777" w:rsidR="00C3364A" w:rsidRPr="00921923" w:rsidRDefault="00C336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192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3364A" w:rsidRPr="00921923" w14:paraId="342E2650" w14:textId="77777777">
        <w:tc>
          <w:tcPr>
            <w:tcW w:w="5767" w:type="dxa"/>
          </w:tcPr>
          <w:p w14:paraId="4270C3EB" w14:textId="77777777" w:rsidR="00C3364A" w:rsidRPr="00921923" w:rsidRDefault="00C3364A" w:rsidP="00C3364A">
            <w:pPr>
              <w:tabs>
                <w:tab w:val="clear" w:pos="227"/>
              </w:tabs>
              <w:ind w:left="-107"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7B18DD0B" w14:textId="77777777" w:rsidR="00C3364A" w:rsidRPr="00921923" w:rsidRDefault="00C3364A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163A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03E4E490" w14:textId="77777777" w:rsidR="00C3364A" w:rsidRPr="00921923" w:rsidRDefault="00C3364A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7F211BA3" w14:textId="77777777" w:rsidR="00C3364A" w:rsidRPr="00921923" w:rsidRDefault="00C3364A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31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163A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B19A3" w:rsidRPr="00AB19A3" w14:paraId="6E6B5EA9" w14:textId="77777777" w:rsidTr="00AB19A3">
        <w:tc>
          <w:tcPr>
            <w:tcW w:w="5767" w:type="dxa"/>
          </w:tcPr>
          <w:p w14:paraId="6980ACB1" w14:textId="77777777" w:rsidR="00AB19A3" w:rsidRPr="00AB19A3" w:rsidRDefault="00AB19A3" w:rsidP="00C3364A">
            <w:pPr>
              <w:tabs>
                <w:tab w:val="clear" w:pos="227"/>
              </w:tabs>
              <w:ind w:left="-107" w:firstLine="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44" w:type="dxa"/>
          </w:tcPr>
          <w:p w14:paraId="086DF625" w14:textId="77777777" w:rsidR="00AB19A3" w:rsidRPr="00AB19A3" w:rsidRDefault="00AB19A3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D8895DF" w14:textId="77777777" w:rsidR="00AB19A3" w:rsidRPr="00AB19A3" w:rsidRDefault="00AB19A3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30" w:type="dxa"/>
          </w:tcPr>
          <w:p w14:paraId="7BEA8132" w14:textId="77777777" w:rsidR="00AB19A3" w:rsidRPr="00AB19A3" w:rsidRDefault="00AB19A3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364A" w:rsidRPr="00921923" w14:paraId="613D3A7B" w14:textId="77777777">
        <w:tc>
          <w:tcPr>
            <w:tcW w:w="5767" w:type="dxa"/>
          </w:tcPr>
          <w:p w14:paraId="281B7135" w14:textId="77777777" w:rsidR="00C3364A" w:rsidRPr="00921923" w:rsidRDefault="00C3364A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1923">
              <w:rPr>
                <w:rFonts w:ascii="Angsana New" w:hAnsi="Angsana New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44" w:type="dxa"/>
          </w:tcPr>
          <w:p w14:paraId="3FD2C2D0" w14:textId="77777777" w:rsidR="00C3364A" w:rsidRPr="00C5217A" w:rsidRDefault="00C3364A" w:rsidP="000D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17A"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  <w:tc>
          <w:tcPr>
            <w:tcW w:w="236" w:type="dxa"/>
          </w:tcPr>
          <w:p w14:paraId="1388871F" w14:textId="77777777" w:rsidR="00C3364A" w:rsidRPr="00921923" w:rsidRDefault="00C3364A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</w:tcPr>
          <w:p w14:paraId="77B476C4" w14:textId="77777777" w:rsidR="00C3364A" w:rsidRPr="00921923" w:rsidRDefault="00C3364A" w:rsidP="000D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17A"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</w:tr>
      <w:tr w:rsidR="00C3364A" w:rsidRPr="00921923" w14:paraId="7944DCCD" w14:textId="77777777">
        <w:tc>
          <w:tcPr>
            <w:tcW w:w="5767" w:type="dxa"/>
          </w:tcPr>
          <w:p w14:paraId="04F97580" w14:textId="77777777" w:rsidR="00C3364A" w:rsidRPr="00921923" w:rsidRDefault="00C3364A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1923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711D69CB" w14:textId="77777777" w:rsidR="00C3364A" w:rsidRPr="00C5217A" w:rsidRDefault="00C3364A" w:rsidP="000D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1,233</w:t>
            </w:r>
          </w:p>
        </w:tc>
        <w:tc>
          <w:tcPr>
            <w:tcW w:w="236" w:type="dxa"/>
          </w:tcPr>
          <w:p w14:paraId="107076BA" w14:textId="77777777" w:rsidR="00C3364A" w:rsidRPr="00921923" w:rsidRDefault="00C3364A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587794A" w14:textId="77777777" w:rsidR="00C3364A" w:rsidRPr="00921923" w:rsidRDefault="00C3364A" w:rsidP="000D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Pr="00C5217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C3364A" w:rsidRPr="00921923" w14:paraId="3359B39D" w14:textId="77777777">
        <w:tc>
          <w:tcPr>
            <w:tcW w:w="5767" w:type="dxa"/>
          </w:tcPr>
          <w:p w14:paraId="61D7AB44" w14:textId="77777777" w:rsidR="00C3364A" w:rsidRPr="00921923" w:rsidRDefault="00C3364A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192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24737" w14:textId="77777777" w:rsidR="00C3364A" w:rsidRPr="00C5217A" w:rsidRDefault="00C3364A" w:rsidP="000D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4,063</w:t>
            </w:r>
          </w:p>
        </w:tc>
        <w:tc>
          <w:tcPr>
            <w:tcW w:w="236" w:type="dxa"/>
          </w:tcPr>
          <w:p w14:paraId="0302D7F5" w14:textId="77777777" w:rsidR="00C3364A" w:rsidRPr="00921923" w:rsidRDefault="00C3364A" w:rsidP="00C3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396B7" w14:textId="77777777" w:rsidR="00C3364A" w:rsidRPr="00921923" w:rsidRDefault="00C3364A" w:rsidP="000D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17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5217A">
              <w:rPr>
                <w:rFonts w:ascii="Angsana New" w:hAnsi="Angsana New"/>
                <w:sz w:val="30"/>
                <w:szCs w:val="30"/>
              </w:rPr>
              <w:t>,506</w:t>
            </w:r>
          </w:p>
        </w:tc>
      </w:tr>
    </w:tbl>
    <w:p w14:paraId="134C634E" w14:textId="77777777" w:rsidR="00C3364A" w:rsidRPr="00F54CAA" w:rsidRDefault="00C3364A" w:rsidP="00C33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hint="cs"/>
          <w:sz w:val="30"/>
          <w:szCs w:val="30"/>
        </w:rPr>
      </w:pPr>
    </w:p>
    <w:p w14:paraId="748A75EF" w14:textId="77777777" w:rsidR="008E1EC6" w:rsidRPr="000163AA" w:rsidRDefault="004B5E52" w:rsidP="00853EA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0163AA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EDB406A" w14:textId="77777777" w:rsidR="00C72021" w:rsidRPr="00AB19A3" w:rsidRDefault="00C72021" w:rsidP="00C7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 w:hint="cs"/>
          <w:b/>
          <w:bCs/>
          <w:sz w:val="20"/>
          <w:szCs w:val="20"/>
        </w:rPr>
      </w:pPr>
    </w:p>
    <w:tbl>
      <w:tblPr>
        <w:tblW w:w="9469" w:type="dxa"/>
        <w:tblLook w:val="04A0" w:firstRow="1" w:lastRow="0" w:firstColumn="1" w:lastColumn="0" w:noHBand="0" w:noVBand="1"/>
      </w:tblPr>
      <w:tblGrid>
        <w:gridCol w:w="5783"/>
        <w:gridCol w:w="1701"/>
        <w:gridCol w:w="283"/>
        <w:gridCol w:w="1702"/>
      </w:tblGrid>
      <w:tr w:rsidR="008E1EC6" w:rsidRPr="000163AA" w14:paraId="11458DF6" w14:textId="77777777" w:rsidTr="006A21BD">
        <w:tc>
          <w:tcPr>
            <w:tcW w:w="5783" w:type="dxa"/>
          </w:tcPr>
          <w:p w14:paraId="3C43269B" w14:textId="77777777" w:rsidR="008E1EC6" w:rsidRPr="000163AA" w:rsidRDefault="008E1EC6" w:rsidP="00E313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72CEB23" w14:textId="77777777" w:rsidR="008E1EC6" w:rsidRPr="000163AA" w:rsidRDefault="008E1EC6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D1F80" w:rsidRPr="000163AA" w14:paraId="4BB09F1A" w14:textId="77777777" w:rsidTr="00AC0D3F">
        <w:tc>
          <w:tcPr>
            <w:tcW w:w="5783" w:type="dxa"/>
          </w:tcPr>
          <w:p w14:paraId="3463CDBD" w14:textId="77777777" w:rsidR="000D1F80" w:rsidRPr="000163AA" w:rsidRDefault="000D1F80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3D8AE6A" w14:textId="77777777" w:rsidR="000D1F80" w:rsidRPr="000163AA" w:rsidRDefault="000D1F80" w:rsidP="000D1F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163A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5AA801C8" w14:textId="77777777" w:rsidR="000D1F80" w:rsidRPr="000163AA" w:rsidRDefault="000D1F80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A59376F" w14:textId="77777777" w:rsidR="000D1F80" w:rsidRPr="000163AA" w:rsidRDefault="000D1F80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31</w:t>
            </w:r>
            <w:r w:rsidRPr="000163A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163A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D1F80" w:rsidRPr="00AB19A3" w14:paraId="6CB26C05" w14:textId="77777777" w:rsidTr="00AC0D3F">
        <w:tc>
          <w:tcPr>
            <w:tcW w:w="5783" w:type="dxa"/>
          </w:tcPr>
          <w:p w14:paraId="51D47300" w14:textId="77777777" w:rsidR="000D1F80" w:rsidRPr="00AB19A3" w:rsidRDefault="000D1F80" w:rsidP="008E1EC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4C9693" w14:textId="77777777" w:rsidR="000D1F80" w:rsidRPr="00AB19A3" w:rsidRDefault="000D1F80" w:rsidP="008E1EC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14:paraId="3B395B7F" w14:textId="77777777" w:rsidR="000D1F80" w:rsidRPr="00AB19A3" w:rsidRDefault="000D1F80" w:rsidP="008E1EC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277E5AA" w14:textId="77777777" w:rsidR="000D1F80" w:rsidRPr="00AB19A3" w:rsidRDefault="000D1F80" w:rsidP="008E1EC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0E46" w:rsidRPr="000163AA" w14:paraId="5491F9BE" w14:textId="77777777" w:rsidTr="00AB19A3">
        <w:tc>
          <w:tcPr>
            <w:tcW w:w="5783" w:type="dxa"/>
          </w:tcPr>
          <w:p w14:paraId="13E6DDAD" w14:textId="77777777" w:rsidR="004B0E46" w:rsidRPr="00B16B0F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6B0F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B16B0F">
              <w:rPr>
                <w:rFonts w:ascii="Angsana New" w:hAnsi="Angsana New"/>
                <w:sz w:val="30"/>
                <w:szCs w:val="30"/>
              </w:rPr>
              <w:t>(</w:t>
            </w:r>
            <w:r w:rsidRPr="00B16B0F">
              <w:rPr>
                <w:rFonts w:ascii="Angsana New" w:hAnsi="Angsana New"/>
                <w:sz w:val="30"/>
                <w:szCs w:val="30"/>
                <w:cs/>
              </w:rPr>
              <w:t xml:space="preserve">ดูหมายเหตุ </w:t>
            </w:r>
            <w:r w:rsidRPr="00B16B0F">
              <w:rPr>
                <w:rFonts w:ascii="Angsana New" w:hAnsi="Angsana New"/>
                <w:sz w:val="30"/>
                <w:szCs w:val="30"/>
              </w:rPr>
              <w:t>1</w:t>
            </w:r>
            <w:r w:rsidR="00E937E2">
              <w:rPr>
                <w:rFonts w:ascii="Angsana New" w:hAnsi="Angsana New"/>
                <w:sz w:val="30"/>
                <w:szCs w:val="30"/>
              </w:rPr>
              <w:t>4</w:t>
            </w:r>
            <w:r w:rsidRPr="00B16B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D2F205" w14:textId="77777777" w:rsidR="004B0E46" w:rsidRPr="000163AA" w:rsidRDefault="004D7729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13,848</w:t>
            </w:r>
          </w:p>
        </w:tc>
        <w:tc>
          <w:tcPr>
            <w:tcW w:w="283" w:type="dxa"/>
          </w:tcPr>
          <w:p w14:paraId="299B57D3" w14:textId="77777777" w:rsidR="004B0E46" w:rsidRPr="000163AA" w:rsidRDefault="004B0E46" w:rsidP="004B0E46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4785015C" w14:textId="77777777" w:rsidR="004B0E46" w:rsidRPr="000163AA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0163AA">
              <w:rPr>
                <w:rFonts w:ascii="Angsana New" w:hAnsi="Angsana New"/>
                <w:sz w:val="30"/>
                <w:szCs w:val="30"/>
              </w:rPr>
              <w:t>,712</w:t>
            </w:r>
          </w:p>
        </w:tc>
      </w:tr>
      <w:tr w:rsidR="004B0E46" w:rsidRPr="00AB19A3" w14:paraId="530D7DF4" w14:textId="77777777" w:rsidTr="00AB19A3">
        <w:tc>
          <w:tcPr>
            <w:tcW w:w="5783" w:type="dxa"/>
          </w:tcPr>
          <w:p w14:paraId="7F26C742" w14:textId="77777777" w:rsidR="004B0E46" w:rsidRPr="00AB19A3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DB73BFF" w14:textId="77777777" w:rsidR="004B0E46" w:rsidRPr="00AB19A3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4985536B" w14:textId="77777777" w:rsidR="004B0E46" w:rsidRPr="00AB19A3" w:rsidRDefault="004B0E46" w:rsidP="004B0E46">
            <w:pPr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1ADE090A" w14:textId="77777777" w:rsidR="004B0E46" w:rsidRPr="00AB19A3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0E46" w:rsidRPr="000163AA" w14:paraId="733919A0" w14:textId="77777777" w:rsidTr="006A21BD">
        <w:tc>
          <w:tcPr>
            <w:tcW w:w="5783" w:type="dxa"/>
          </w:tcPr>
          <w:p w14:paraId="47A5D1C2" w14:textId="77777777" w:rsidR="004B0E46" w:rsidRPr="00B16B0F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6B0F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F6CCA55" w14:textId="77777777" w:rsidR="004B0E46" w:rsidRPr="000163AA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B9AE3F6" w14:textId="77777777" w:rsidR="004B0E46" w:rsidRPr="000163AA" w:rsidRDefault="004B0E46" w:rsidP="004B0E46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0284058" w14:textId="77777777" w:rsidR="004B0E46" w:rsidRPr="000163AA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E46" w:rsidRPr="000163AA" w14:paraId="6E03FAE4" w14:textId="77777777" w:rsidTr="006A21BD">
        <w:tc>
          <w:tcPr>
            <w:tcW w:w="5783" w:type="dxa"/>
          </w:tcPr>
          <w:p w14:paraId="70990F06" w14:textId="77777777" w:rsidR="004B0E46" w:rsidRPr="00B16B0F" w:rsidRDefault="004B0E46" w:rsidP="004B0E4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B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16B0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3AE25BC8" w14:textId="77777777" w:rsidR="004B0E46" w:rsidRPr="000163AA" w:rsidRDefault="00FA222E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3,796</w:t>
            </w:r>
          </w:p>
        </w:tc>
        <w:tc>
          <w:tcPr>
            <w:tcW w:w="283" w:type="dxa"/>
          </w:tcPr>
          <w:p w14:paraId="18E7D236" w14:textId="77777777" w:rsidR="004B0E46" w:rsidRPr="000163AA" w:rsidRDefault="004B0E46" w:rsidP="004B0E46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0783132" w14:textId="77777777" w:rsidR="004B0E46" w:rsidRPr="000163AA" w:rsidRDefault="004B0E46" w:rsidP="00C5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4,202</w:t>
            </w:r>
          </w:p>
        </w:tc>
      </w:tr>
      <w:tr w:rsidR="004B0E46" w:rsidRPr="000163AA" w14:paraId="398E1183" w14:textId="77777777">
        <w:tc>
          <w:tcPr>
            <w:tcW w:w="5783" w:type="dxa"/>
          </w:tcPr>
          <w:p w14:paraId="29BCF1B8" w14:textId="77777777" w:rsidR="004B0E46" w:rsidRPr="00B16B0F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6B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16B0F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701" w:type="dxa"/>
          </w:tcPr>
          <w:p w14:paraId="5091E11B" w14:textId="77777777" w:rsidR="004B0E46" w:rsidRPr="000163AA" w:rsidRDefault="00FA222E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0B189F">
              <w:rPr>
                <w:rFonts w:ascii="Angsana New" w:hAnsi="Angsana New" w:hint="cs"/>
                <w:sz w:val="30"/>
                <w:szCs w:val="30"/>
                <w:cs/>
              </w:rPr>
              <w:t>079</w:t>
            </w:r>
          </w:p>
        </w:tc>
        <w:tc>
          <w:tcPr>
            <w:tcW w:w="283" w:type="dxa"/>
          </w:tcPr>
          <w:p w14:paraId="0775AAAB" w14:textId="77777777" w:rsidR="004B0E46" w:rsidRPr="000163AA" w:rsidRDefault="004B0E46" w:rsidP="004B0E46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8211E23" w14:textId="77777777" w:rsidR="004B0E46" w:rsidRPr="000163AA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2,555</w:t>
            </w:r>
          </w:p>
        </w:tc>
      </w:tr>
      <w:tr w:rsidR="004B0E46" w:rsidRPr="000163AA" w14:paraId="0C5505CC" w14:textId="77777777" w:rsidTr="006A21BD">
        <w:tc>
          <w:tcPr>
            <w:tcW w:w="5783" w:type="dxa"/>
          </w:tcPr>
          <w:p w14:paraId="1A429E8A" w14:textId="77777777" w:rsidR="004B0E46" w:rsidRPr="00B16B0F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6B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16B0F">
              <w:rPr>
                <w:rFonts w:ascii="Angsana New" w:hAnsi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1701" w:type="dxa"/>
          </w:tcPr>
          <w:p w14:paraId="08C8E6B5" w14:textId="77777777" w:rsidR="004B0E46" w:rsidRPr="000163AA" w:rsidRDefault="00FA222E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2,143</w:t>
            </w:r>
          </w:p>
        </w:tc>
        <w:tc>
          <w:tcPr>
            <w:tcW w:w="283" w:type="dxa"/>
          </w:tcPr>
          <w:p w14:paraId="1E4767AD" w14:textId="77777777" w:rsidR="004B0E46" w:rsidRPr="000163AA" w:rsidRDefault="004B0E46" w:rsidP="004B0E46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4611AFC" w14:textId="77777777" w:rsidR="004B0E46" w:rsidRPr="000163AA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</w:tr>
      <w:tr w:rsidR="004B0E46" w:rsidRPr="000163AA" w14:paraId="249073A2" w14:textId="77777777">
        <w:tc>
          <w:tcPr>
            <w:tcW w:w="5783" w:type="dxa"/>
          </w:tcPr>
          <w:p w14:paraId="34CC2B31" w14:textId="77777777" w:rsidR="004B0E46" w:rsidRPr="00B16B0F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6B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16B0F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ประมาณการผลขาดทุนจากการเลี้ยงไก่เนื้อตามพันธะสัญญา</w:t>
            </w:r>
          </w:p>
        </w:tc>
        <w:tc>
          <w:tcPr>
            <w:tcW w:w="1701" w:type="dxa"/>
          </w:tcPr>
          <w:p w14:paraId="17A1C69A" w14:textId="77777777" w:rsidR="004B0E46" w:rsidRPr="000163AA" w:rsidRDefault="00FA222E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    </w:t>
            </w:r>
          </w:p>
        </w:tc>
        <w:tc>
          <w:tcPr>
            <w:tcW w:w="283" w:type="dxa"/>
          </w:tcPr>
          <w:p w14:paraId="344CC695" w14:textId="77777777" w:rsidR="004B0E46" w:rsidRPr="000163AA" w:rsidRDefault="004B0E46" w:rsidP="004B0E46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06B044B" w14:textId="77777777" w:rsidR="004B0E46" w:rsidRPr="000163AA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2,417</w:t>
            </w:r>
          </w:p>
        </w:tc>
      </w:tr>
      <w:tr w:rsidR="004B0E46" w:rsidRPr="000163AA" w14:paraId="7A5BF4D5" w14:textId="77777777" w:rsidTr="006A21BD">
        <w:tc>
          <w:tcPr>
            <w:tcW w:w="5783" w:type="dxa"/>
          </w:tcPr>
          <w:p w14:paraId="54B0E525" w14:textId="77777777" w:rsidR="004B0E46" w:rsidRPr="00B16B0F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6B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16B0F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5392E0" w14:textId="77777777" w:rsidR="004B0E46" w:rsidRPr="000163AA" w:rsidRDefault="00FA222E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1,668</w:t>
            </w:r>
          </w:p>
        </w:tc>
        <w:tc>
          <w:tcPr>
            <w:tcW w:w="283" w:type="dxa"/>
          </w:tcPr>
          <w:p w14:paraId="1E364FAD" w14:textId="77777777" w:rsidR="004B0E46" w:rsidRPr="000163AA" w:rsidRDefault="004B0E46" w:rsidP="004B0E46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49B7172" w14:textId="77777777" w:rsidR="004B0E46" w:rsidRPr="000163AA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4B0E46" w:rsidRPr="000163AA" w14:paraId="2AB2A9A6" w14:textId="77777777" w:rsidTr="006A21BD">
        <w:tc>
          <w:tcPr>
            <w:tcW w:w="5783" w:type="dxa"/>
          </w:tcPr>
          <w:p w14:paraId="34CC8817" w14:textId="77777777" w:rsidR="004B0E46" w:rsidRPr="000163AA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8DA5CF" w14:textId="77777777" w:rsidR="004B0E46" w:rsidRPr="000163AA" w:rsidRDefault="000B189F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4D7729">
              <w:rPr>
                <w:rFonts w:ascii="Angsana New" w:hAnsi="Angsana New"/>
                <w:sz w:val="30"/>
                <w:szCs w:val="30"/>
              </w:rPr>
              <w:t>,68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461ECCAB" w14:textId="77777777" w:rsidR="004B0E46" w:rsidRPr="000163AA" w:rsidRDefault="004B0E46" w:rsidP="004B0E46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69E8720" w14:textId="77777777" w:rsidR="004B0E46" w:rsidRPr="000163AA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11,698</w:t>
            </w:r>
          </w:p>
        </w:tc>
      </w:tr>
      <w:tr w:rsidR="004B0E46" w:rsidRPr="000163AA" w14:paraId="09E8EEB1" w14:textId="77777777" w:rsidTr="006A21BD">
        <w:tc>
          <w:tcPr>
            <w:tcW w:w="5783" w:type="dxa"/>
          </w:tcPr>
          <w:p w14:paraId="232302AC" w14:textId="77777777" w:rsidR="004B0E46" w:rsidRPr="000163AA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63A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12A5143" w14:textId="77777777" w:rsidR="004B0E46" w:rsidRPr="000163AA" w:rsidRDefault="004D7729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B189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B189F">
              <w:rPr>
                <w:rFonts w:ascii="Angsana New" w:hAnsi="Angsana New" w:hint="cs"/>
                <w:sz w:val="30"/>
                <w:szCs w:val="30"/>
                <w:cs/>
              </w:rPr>
              <w:t>534</w:t>
            </w:r>
          </w:p>
        </w:tc>
        <w:tc>
          <w:tcPr>
            <w:tcW w:w="283" w:type="dxa"/>
          </w:tcPr>
          <w:p w14:paraId="1F7C237A" w14:textId="77777777" w:rsidR="004B0E46" w:rsidRPr="000163AA" w:rsidRDefault="004B0E46" w:rsidP="004B0E46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7869B245" w14:textId="77777777" w:rsidR="004B0E46" w:rsidRPr="000163AA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163AA">
              <w:rPr>
                <w:rFonts w:ascii="Angsana New" w:hAnsi="Angsana New"/>
                <w:sz w:val="30"/>
                <w:szCs w:val="30"/>
              </w:rPr>
              <w:t>25,410</w:t>
            </w:r>
          </w:p>
        </w:tc>
      </w:tr>
    </w:tbl>
    <w:p w14:paraId="4819A5E3" w14:textId="77777777" w:rsidR="0001159D" w:rsidRPr="000163AA" w:rsidRDefault="0001159D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AFDC80A" w14:textId="77777777" w:rsidR="004F5885" w:rsidRPr="00A13CE6" w:rsidRDefault="00754EA8" w:rsidP="00853EA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34115" w:rsidRPr="00A13CE6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หนี้สินตามสัญญาเช่า</w:t>
      </w:r>
      <w:r w:rsidR="004B0E46" w:rsidRPr="00A13CE6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</w:p>
    <w:p w14:paraId="14EFE18E" w14:textId="77777777" w:rsidR="00996DF0" w:rsidRPr="00B9051A" w:rsidRDefault="00996DF0" w:rsidP="00996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 w:hint="cs"/>
          <w:b/>
          <w:bCs/>
          <w:sz w:val="20"/>
          <w:szCs w:val="20"/>
        </w:rPr>
      </w:pPr>
    </w:p>
    <w:tbl>
      <w:tblPr>
        <w:tblW w:w="9525" w:type="dxa"/>
        <w:tblInd w:w="-70" w:type="dxa"/>
        <w:tblLayout w:type="fixed"/>
        <w:tblLook w:val="04A0" w:firstRow="1" w:lastRow="0" w:firstColumn="1" w:lastColumn="0" w:noHBand="0" w:noVBand="1"/>
      </w:tblPr>
      <w:tblGrid>
        <w:gridCol w:w="5953"/>
        <w:gridCol w:w="1644"/>
        <w:gridCol w:w="283"/>
        <w:gridCol w:w="1645"/>
      </w:tblGrid>
      <w:tr w:rsidR="004F5885" w:rsidRPr="00A13CE6" w14:paraId="25C15496" w14:textId="77777777">
        <w:tc>
          <w:tcPr>
            <w:tcW w:w="5953" w:type="dxa"/>
            <w:vAlign w:val="bottom"/>
          </w:tcPr>
          <w:p w14:paraId="51ACC7B9" w14:textId="77777777" w:rsidR="004F5885" w:rsidRPr="00A13CE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572" w:type="dxa"/>
            <w:gridSpan w:val="3"/>
            <w:tcBorders>
              <w:bottom w:val="single" w:sz="4" w:space="0" w:color="auto"/>
            </w:tcBorders>
          </w:tcPr>
          <w:p w14:paraId="6C76D474" w14:textId="77777777" w:rsidR="004F5885" w:rsidRPr="00A13CE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B0E46" w:rsidRPr="00A13CE6" w14:paraId="46F61263" w14:textId="77777777">
        <w:tc>
          <w:tcPr>
            <w:tcW w:w="5953" w:type="dxa"/>
            <w:vAlign w:val="bottom"/>
          </w:tcPr>
          <w:p w14:paraId="04D6CE72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FBA979F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3CE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13CE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13CE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</w:tcPr>
          <w:p w14:paraId="74578F0B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5E17827E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31</w:t>
            </w:r>
            <w:r w:rsidRPr="00A13CE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13CE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9051A" w:rsidRPr="00B9051A" w14:paraId="1689FF6E" w14:textId="77777777" w:rsidTr="00B9051A">
        <w:tc>
          <w:tcPr>
            <w:tcW w:w="5953" w:type="dxa"/>
            <w:vAlign w:val="bottom"/>
          </w:tcPr>
          <w:p w14:paraId="692C280B" w14:textId="77777777" w:rsidR="00B9051A" w:rsidRPr="00B9051A" w:rsidRDefault="00B9051A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644" w:type="dxa"/>
          </w:tcPr>
          <w:p w14:paraId="5E092428" w14:textId="77777777" w:rsidR="00B9051A" w:rsidRPr="00B9051A" w:rsidRDefault="00B9051A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1FBCFD88" w14:textId="77777777" w:rsidR="00B9051A" w:rsidRPr="00B9051A" w:rsidRDefault="00B9051A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</w:tcPr>
          <w:p w14:paraId="30570C92" w14:textId="77777777" w:rsidR="00B9051A" w:rsidRPr="00B9051A" w:rsidRDefault="00B9051A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118F" w:rsidRPr="00A13CE6" w14:paraId="4CE69197" w14:textId="77777777">
        <w:tc>
          <w:tcPr>
            <w:tcW w:w="5953" w:type="dxa"/>
          </w:tcPr>
          <w:p w14:paraId="4718CFE4" w14:textId="77777777" w:rsidR="0054118F" w:rsidRPr="00A13CE6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644" w:type="dxa"/>
          </w:tcPr>
          <w:p w14:paraId="1DEC28C2" w14:textId="77777777" w:rsidR="0054118F" w:rsidRPr="00A13CE6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2,142</w:t>
            </w:r>
          </w:p>
        </w:tc>
        <w:tc>
          <w:tcPr>
            <w:tcW w:w="283" w:type="dxa"/>
          </w:tcPr>
          <w:p w14:paraId="07E46688" w14:textId="77777777" w:rsidR="0054118F" w:rsidRPr="00A13CE6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5" w:type="dxa"/>
          </w:tcPr>
          <w:p w14:paraId="603E30E4" w14:textId="77777777" w:rsidR="0054118F" w:rsidRPr="00A13CE6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026BDC">
              <w:rPr>
                <w:rFonts w:ascii="Angsana New" w:hAnsi="Angsana New"/>
                <w:sz w:val="29"/>
                <w:szCs w:val="29"/>
              </w:rPr>
              <w:t>2,232</w:t>
            </w:r>
          </w:p>
        </w:tc>
      </w:tr>
      <w:tr w:rsidR="0054118F" w:rsidRPr="00A13CE6" w14:paraId="2DCE6D33" w14:textId="77777777">
        <w:trPr>
          <w:trHeight w:val="386"/>
        </w:trPr>
        <w:tc>
          <w:tcPr>
            <w:tcW w:w="5953" w:type="dxa"/>
          </w:tcPr>
          <w:p w14:paraId="446C23E0" w14:textId="77777777" w:rsidR="0054118F" w:rsidRPr="00A13CE6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  <w:r w:rsidR="000B189F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A13CE6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1644" w:type="dxa"/>
          </w:tcPr>
          <w:p w14:paraId="03A90FEF" w14:textId="77777777" w:rsidR="0054118F" w:rsidRPr="00D61019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937</w:t>
            </w:r>
          </w:p>
        </w:tc>
        <w:tc>
          <w:tcPr>
            <w:tcW w:w="283" w:type="dxa"/>
          </w:tcPr>
          <w:p w14:paraId="07D50936" w14:textId="77777777" w:rsidR="0054118F" w:rsidRPr="00D61019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</w:tcPr>
          <w:p w14:paraId="12CF17BD" w14:textId="77777777" w:rsidR="0054118F" w:rsidRPr="00D61019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Pr="00026BDC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Pr="00026BDC">
              <w:rPr>
                <w:rFonts w:ascii="Angsana New" w:hAnsi="Angsana New"/>
                <w:sz w:val="29"/>
                <w:szCs w:val="29"/>
              </w:rPr>
              <w:t>68</w:t>
            </w:r>
          </w:p>
        </w:tc>
      </w:tr>
      <w:tr w:rsidR="0054118F" w:rsidRPr="00A13CE6" w14:paraId="45DBAA58" w14:textId="77777777">
        <w:tc>
          <w:tcPr>
            <w:tcW w:w="5953" w:type="dxa"/>
          </w:tcPr>
          <w:p w14:paraId="63401890" w14:textId="77777777" w:rsidR="0054118F" w:rsidRPr="00A13CE6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  <w:r w:rsidR="00912566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A13CE6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CFB40C1" w14:textId="77777777" w:rsidR="0054118F" w:rsidRPr="00D61019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D61019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83" w:type="dxa"/>
          </w:tcPr>
          <w:p w14:paraId="3DEFE9EE" w14:textId="77777777" w:rsidR="0054118F" w:rsidRPr="00D61019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37EE23AE" w14:textId="77777777" w:rsidR="0054118F" w:rsidRPr="00D61019" w:rsidRDefault="0054118F" w:rsidP="0054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026BDC">
              <w:rPr>
                <w:rFonts w:ascii="Angsana New" w:hAnsi="Angsana New"/>
                <w:sz w:val="29"/>
                <w:szCs w:val="29"/>
              </w:rPr>
              <w:t>1,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Pr="00026BDC">
              <w:rPr>
                <w:rFonts w:ascii="Angsana New" w:hAnsi="Angsana New"/>
                <w:sz w:val="29"/>
                <w:szCs w:val="29"/>
              </w:rPr>
              <w:t>50</w:t>
            </w:r>
          </w:p>
        </w:tc>
      </w:tr>
      <w:tr w:rsidR="004B0E46" w:rsidRPr="00A13CE6" w14:paraId="6590552E" w14:textId="77777777">
        <w:tc>
          <w:tcPr>
            <w:tcW w:w="5953" w:type="dxa"/>
            <w:vAlign w:val="bottom"/>
          </w:tcPr>
          <w:p w14:paraId="1722CD89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D33B2E6" w14:textId="77777777" w:rsidR="004B0E46" w:rsidRPr="00A13CE6" w:rsidRDefault="006B2674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6,392</w:t>
            </w:r>
          </w:p>
        </w:tc>
        <w:tc>
          <w:tcPr>
            <w:tcW w:w="283" w:type="dxa"/>
          </w:tcPr>
          <w:p w14:paraId="3362E8E3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48D234E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6,950</w:t>
            </w:r>
          </w:p>
        </w:tc>
      </w:tr>
      <w:tr w:rsidR="004B0E46" w:rsidRPr="00A13CE6" w14:paraId="79D1A233" w14:textId="77777777">
        <w:tc>
          <w:tcPr>
            <w:tcW w:w="5953" w:type="dxa"/>
            <w:vAlign w:val="bottom"/>
          </w:tcPr>
          <w:p w14:paraId="6D20AAA3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3F22C2" w14:textId="77777777" w:rsidR="004B0E46" w:rsidRPr="00A13CE6" w:rsidRDefault="006B2674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(799)</w:t>
            </w:r>
          </w:p>
        </w:tc>
        <w:tc>
          <w:tcPr>
            <w:tcW w:w="283" w:type="dxa"/>
          </w:tcPr>
          <w:p w14:paraId="2625238D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9D19F1A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(883)</w:t>
            </w:r>
          </w:p>
        </w:tc>
      </w:tr>
      <w:tr w:rsidR="004B0E46" w:rsidRPr="00A13CE6" w14:paraId="08FC1632" w14:textId="77777777">
        <w:tc>
          <w:tcPr>
            <w:tcW w:w="5953" w:type="dxa"/>
            <w:vAlign w:val="bottom"/>
          </w:tcPr>
          <w:p w14:paraId="7A48852C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A13CE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13CE6">
              <w:rPr>
                <w:rFonts w:ascii="Angsana New" w:hAnsi="Angsana New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4B29D28F" w14:textId="77777777" w:rsidR="004B0E46" w:rsidRPr="00A13CE6" w:rsidRDefault="006B2674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5,593</w:t>
            </w:r>
          </w:p>
        </w:tc>
        <w:tc>
          <w:tcPr>
            <w:tcW w:w="283" w:type="dxa"/>
          </w:tcPr>
          <w:p w14:paraId="1E7F8F3E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1EA70874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6,067</w:t>
            </w:r>
          </w:p>
        </w:tc>
      </w:tr>
      <w:tr w:rsidR="004B0E46" w:rsidRPr="00A13CE6" w14:paraId="7F4F8196" w14:textId="77777777">
        <w:tc>
          <w:tcPr>
            <w:tcW w:w="5953" w:type="dxa"/>
            <w:vAlign w:val="bottom"/>
          </w:tcPr>
          <w:p w14:paraId="49EC3DA7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644" w:type="dxa"/>
          </w:tcPr>
          <w:p w14:paraId="07060012" w14:textId="77777777" w:rsidR="004B0E46" w:rsidRPr="00A13CE6" w:rsidRDefault="006B2674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(1,919)</w:t>
            </w:r>
          </w:p>
        </w:tc>
        <w:tc>
          <w:tcPr>
            <w:tcW w:w="283" w:type="dxa"/>
          </w:tcPr>
          <w:p w14:paraId="0C3D6232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</w:tcPr>
          <w:p w14:paraId="29ECDFB9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(1,959)</w:t>
            </w:r>
          </w:p>
        </w:tc>
      </w:tr>
      <w:tr w:rsidR="004B0E46" w:rsidRPr="00A13CE6" w14:paraId="02A1A4DD" w14:textId="77777777">
        <w:tc>
          <w:tcPr>
            <w:tcW w:w="5953" w:type="dxa"/>
            <w:vAlign w:val="bottom"/>
          </w:tcPr>
          <w:p w14:paraId="282B5F57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22F54C39" w14:textId="77777777" w:rsidR="004B0E46" w:rsidRPr="00A13CE6" w:rsidRDefault="006B2674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3,674</w:t>
            </w:r>
          </w:p>
        </w:tc>
        <w:tc>
          <w:tcPr>
            <w:tcW w:w="283" w:type="dxa"/>
          </w:tcPr>
          <w:p w14:paraId="3779E25A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</w:tcPr>
          <w:p w14:paraId="59ED60A6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4,108</w:t>
            </w:r>
          </w:p>
        </w:tc>
      </w:tr>
    </w:tbl>
    <w:p w14:paraId="0E3E5C9F" w14:textId="77777777" w:rsidR="00754EA8" w:rsidRPr="00F72591" w:rsidRDefault="00754EA8" w:rsidP="005A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sz w:val="30"/>
          <w:szCs w:val="30"/>
        </w:rPr>
      </w:pPr>
    </w:p>
    <w:p w14:paraId="09740B4C" w14:textId="77777777" w:rsidR="00853EA0" w:rsidRPr="00A13CE6" w:rsidRDefault="005A36AA" w:rsidP="000D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thaiDistribute"/>
        <w:rPr>
          <w:rFonts w:ascii="Angsana New" w:hAnsi="Angsana New"/>
          <w:sz w:val="30"/>
          <w:szCs w:val="30"/>
        </w:rPr>
      </w:pPr>
      <w:r w:rsidRPr="00A13CE6">
        <w:rPr>
          <w:rFonts w:ascii="Angsana New" w:hAnsi="Angsana New"/>
          <w:sz w:val="30"/>
          <w:szCs w:val="30"/>
          <w:cs/>
        </w:rPr>
        <w:t>ดอกเบี้ยจ่ายตัดบัญชีซึ่งแสดงรายการเป็นส่วนหนึ่งของ</w:t>
      </w:r>
      <w:r w:rsidR="006B2674" w:rsidRPr="00A13CE6">
        <w:rPr>
          <w:rFonts w:ascii="Angsana New" w:hAnsi="Angsana New"/>
          <w:sz w:val="30"/>
          <w:szCs w:val="30"/>
        </w:rPr>
        <w:t xml:space="preserve"> </w:t>
      </w:r>
      <w:r w:rsidRPr="00A13CE6">
        <w:rPr>
          <w:rFonts w:ascii="Angsana New" w:hAnsi="Angsana New"/>
          <w:sz w:val="30"/>
          <w:szCs w:val="30"/>
          <w:cs/>
        </w:rPr>
        <w:t>“ต้นทุนทางการเงิน”</w:t>
      </w:r>
      <w:r w:rsidR="000D2544">
        <w:rPr>
          <w:rFonts w:ascii="Angsana New" w:hAnsi="Angsana New"/>
          <w:sz w:val="30"/>
          <w:szCs w:val="30"/>
        </w:rPr>
        <w:t xml:space="preserve"> </w:t>
      </w:r>
      <w:r w:rsidRPr="00A13CE6">
        <w:rPr>
          <w:rFonts w:ascii="Angsana New" w:hAnsi="Angsana New"/>
          <w:sz w:val="30"/>
          <w:szCs w:val="30"/>
          <w:cs/>
        </w:rPr>
        <w:t>ในงบกำไรขาดทุนเบ็ดเสร็จสำหรับงวด</w:t>
      </w:r>
      <w:r w:rsidR="004B0E46" w:rsidRPr="00A13CE6">
        <w:rPr>
          <w:rFonts w:ascii="Angsana New" w:hAnsi="Angsana New" w:hint="cs"/>
          <w:sz w:val="30"/>
          <w:szCs w:val="30"/>
          <w:cs/>
        </w:rPr>
        <w:t>สาม</w:t>
      </w:r>
      <w:r w:rsidRPr="00A13CE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B0E46" w:rsidRPr="00A13CE6">
        <w:rPr>
          <w:rFonts w:ascii="Angsana New" w:hAnsi="Angsana New"/>
          <w:sz w:val="30"/>
          <w:szCs w:val="30"/>
        </w:rPr>
        <w:t xml:space="preserve">31 </w:t>
      </w:r>
      <w:r w:rsidR="004B0E46" w:rsidRPr="00A13CE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13CE6">
        <w:rPr>
          <w:rFonts w:ascii="Angsana New" w:hAnsi="Angsana New"/>
          <w:sz w:val="30"/>
          <w:szCs w:val="30"/>
        </w:rPr>
        <w:t>256</w:t>
      </w:r>
      <w:r w:rsidR="004B0E46" w:rsidRPr="00A13CE6">
        <w:rPr>
          <w:rFonts w:ascii="Angsana New" w:hAnsi="Angsana New"/>
          <w:sz w:val="30"/>
          <w:szCs w:val="30"/>
        </w:rPr>
        <w:t>9</w:t>
      </w:r>
      <w:r w:rsidRPr="00A13CE6">
        <w:rPr>
          <w:rFonts w:ascii="Angsana New" w:hAnsi="Angsana New"/>
          <w:sz w:val="30"/>
          <w:szCs w:val="30"/>
        </w:rPr>
        <w:t xml:space="preserve"> </w:t>
      </w:r>
      <w:r w:rsidRPr="00A13CE6">
        <w:rPr>
          <w:rFonts w:ascii="Angsana New" w:hAnsi="Angsana New"/>
          <w:sz w:val="30"/>
          <w:szCs w:val="30"/>
          <w:cs/>
        </w:rPr>
        <w:t xml:space="preserve">และ </w:t>
      </w:r>
      <w:r w:rsidRPr="00A13CE6">
        <w:rPr>
          <w:rFonts w:ascii="Angsana New" w:hAnsi="Angsana New"/>
          <w:sz w:val="30"/>
          <w:szCs w:val="30"/>
        </w:rPr>
        <w:t>256</w:t>
      </w:r>
      <w:r w:rsidR="004B0E46" w:rsidRPr="00A13CE6">
        <w:rPr>
          <w:rFonts w:ascii="Angsana New" w:hAnsi="Angsana New"/>
          <w:sz w:val="30"/>
          <w:szCs w:val="30"/>
        </w:rPr>
        <w:t>8</w:t>
      </w:r>
      <w:r w:rsidRPr="00A13CE6">
        <w:rPr>
          <w:rFonts w:ascii="Angsana New" w:hAnsi="Angsana New"/>
          <w:sz w:val="30"/>
          <w:szCs w:val="30"/>
        </w:rPr>
        <w:t xml:space="preserve"> </w:t>
      </w:r>
      <w:r w:rsidRPr="00A13CE6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FD6DA7" w:rsidRPr="00A13CE6">
        <w:rPr>
          <w:rFonts w:ascii="Angsana New" w:hAnsi="Angsana New"/>
          <w:sz w:val="30"/>
          <w:szCs w:val="30"/>
        </w:rPr>
        <w:t>0.08</w:t>
      </w:r>
      <w:r w:rsidR="00C72021" w:rsidRPr="00A13CE6">
        <w:rPr>
          <w:rFonts w:ascii="Angsana New" w:hAnsi="Angsana New"/>
          <w:sz w:val="30"/>
          <w:szCs w:val="30"/>
        </w:rPr>
        <w:t xml:space="preserve"> </w:t>
      </w:r>
      <w:r w:rsidRPr="00A13CE6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FB7C11" w:rsidRPr="00A13CE6">
        <w:rPr>
          <w:rFonts w:ascii="Angsana New" w:hAnsi="Angsana New"/>
          <w:sz w:val="30"/>
          <w:szCs w:val="30"/>
        </w:rPr>
        <w:t>0.1</w:t>
      </w:r>
      <w:r w:rsidR="00FD6DA7" w:rsidRPr="00A13CE6">
        <w:rPr>
          <w:rFonts w:ascii="Angsana New" w:hAnsi="Angsana New"/>
          <w:sz w:val="30"/>
          <w:szCs w:val="30"/>
        </w:rPr>
        <w:t>2</w:t>
      </w:r>
      <w:r w:rsidRPr="00A13CE6">
        <w:rPr>
          <w:rFonts w:ascii="Angsana New" w:hAnsi="Angsana New"/>
          <w:sz w:val="30"/>
          <w:szCs w:val="30"/>
        </w:rPr>
        <w:t xml:space="preserve"> </w:t>
      </w:r>
      <w:r w:rsidRPr="00A13CE6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43E20A52" w14:textId="77777777" w:rsidR="000163AA" w:rsidRPr="00F72591" w:rsidRDefault="000163AA" w:rsidP="005A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 w:hint="cs"/>
          <w:sz w:val="30"/>
          <w:szCs w:val="30"/>
        </w:rPr>
      </w:pPr>
    </w:p>
    <w:p w14:paraId="51B2CFF8" w14:textId="77777777" w:rsidR="004B0E46" w:rsidRPr="00A13CE6" w:rsidRDefault="004B0E46" w:rsidP="004B0E46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A13CE6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</w:t>
      </w:r>
      <w:r w:rsidR="002938CA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A13CE6">
        <w:rPr>
          <w:rFonts w:ascii="Angsana New" w:hAnsi="Angsana New"/>
          <w:b/>
          <w:bCs/>
          <w:sz w:val="30"/>
          <w:szCs w:val="30"/>
          <w:cs/>
        </w:rPr>
        <w:t>พนักงาน</w:t>
      </w:r>
      <w:r w:rsidRPr="00A13CE6">
        <w:rPr>
          <w:rFonts w:ascii="Angsana New" w:hAnsi="Angsana New" w:hint="cs"/>
          <w:b/>
          <w:bCs/>
          <w:sz w:val="30"/>
          <w:szCs w:val="30"/>
          <w:cs/>
        </w:rPr>
        <w:t>หลังออกจากงาน</w:t>
      </w:r>
    </w:p>
    <w:p w14:paraId="53E13150" w14:textId="77777777" w:rsidR="004B0E46" w:rsidRPr="00F72591" w:rsidRDefault="004B0E46" w:rsidP="004B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2DAA33" w14:textId="77777777" w:rsidR="004B0E46" w:rsidRPr="00A13CE6" w:rsidRDefault="004B0E46" w:rsidP="004B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13CE6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รายการเคลื่อนไหวของหนี้สินผลประโยชน์ของพนักงาน</w:t>
      </w:r>
      <w:r w:rsidRPr="00A13CE6">
        <w:rPr>
          <w:rFonts w:ascii="Angsana New" w:hAnsi="Angsana New" w:hint="cs"/>
          <w:spacing w:val="-2"/>
          <w:sz w:val="30"/>
          <w:szCs w:val="30"/>
          <w:cs/>
        </w:rPr>
        <w:t>หลังออกจากงานสรุปได้</w:t>
      </w:r>
      <w:r w:rsidRPr="00A13CE6">
        <w:rPr>
          <w:rFonts w:ascii="Angsana New" w:hAnsi="Angsana New"/>
          <w:spacing w:val="-2"/>
          <w:sz w:val="30"/>
          <w:szCs w:val="30"/>
          <w:cs/>
        </w:rPr>
        <w:t>ดังนี้</w:t>
      </w:r>
    </w:p>
    <w:p w14:paraId="4FE71BBA" w14:textId="77777777" w:rsidR="004B0E46" w:rsidRPr="00A13CE6" w:rsidRDefault="004B0E46" w:rsidP="004B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pacing w:val="-2"/>
          <w:sz w:val="30"/>
          <w:szCs w:val="3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308"/>
        <w:gridCol w:w="2160"/>
      </w:tblGrid>
      <w:tr w:rsidR="004B0E46" w:rsidRPr="00A13CE6" w14:paraId="3A678692" w14:textId="77777777" w:rsidTr="00B9051A">
        <w:tc>
          <w:tcPr>
            <w:tcW w:w="7308" w:type="dxa"/>
          </w:tcPr>
          <w:p w14:paraId="701F870F" w14:textId="77777777" w:rsidR="004B0E46" w:rsidRPr="00A13CE6" w:rsidRDefault="004B0E46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48D439D" w14:textId="77777777" w:rsidR="004B0E46" w:rsidRPr="00A13CE6" w:rsidRDefault="004B0E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3C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9051A" w:rsidRPr="00B9051A" w14:paraId="1554AD8F" w14:textId="77777777" w:rsidTr="00B9051A">
        <w:tc>
          <w:tcPr>
            <w:tcW w:w="7308" w:type="dxa"/>
          </w:tcPr>
          <w:p w14:paraId="30A27325" w14:textId="77777777" w:rsidR="00B9051A" w:rsidRPr="00B9051A" w:rsidRDefault="00B9051A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3281FB1" w14:textId="77777777" w:rsidR="00B9051A" w:rsidRPr="00B9051A" w:rsidRDefault="00B90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</w:tr>
      <w:tr w:rsidR="004B0E46" w:rsidRPr="00A13CE6" w14:paraId="5164177D" w14:textId="77777777" w:rsidTr="00B9051A">
        <w:tc>
          <w:tcPr>
            <w:tcW w:w="7308" w:type="dxa"/>
          </w:tcPr>
          <w:p w14:paraId="6C92FBC5" w14:textId="77777777" w:rsidR="004B0E46" w:rsidRPr="00A13CE6" w:rsidRDefault="004B0E46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 w:hint="cs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13CE6">
              <w:rPr>
                <w:rFonts w:ascii="Angsana New" w:hAnsi="Angsana New"/>
                <w:sz w:val="30"/>
                <w:szCs w:val="30"/>
              </w:rPr>
              <w:t>1</w:t>
            </w:r>
            <w:r w:rsidRPr="00A13CE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A13CE6"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DD1B6F1" w14:textId="77777777" w:rsidR="004B0E46" w:rsidRPr="00A13CE6" w:rsidRDefault="004B0E46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9,106</w:t>
            </w:r>
          </w:p>
        </w:tc>
      </w:tr>
      <w:tr w:rsidR="004B0E46" w:rsidRPr="00A13CE6" w14:paraId="4B9C8C3B" w14:textId="77777777">
        <w:tc>
          <w:tcPr>
            <w:tcW w:w="7308" w:type="dxa"/>
          </w:tcPr>
          <w:p w14:paraId="07E5EB62" w14:textId="77777777" w:rsidR="004B0E46" w:rsidRPr="00A13CE6" w:rsidRDefault="004B0E46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A83C155" w14:textId="77777777" w:rsidR="004B0E46" w:rsidRPr="00A13CE6" w:rsidRDefault="00A87D88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4B0E46" w:rsidRPr="00A13CE6" w14:paraId="33336356" w14:textId="77777777">
        <w:tc>
          <w:tcPr>
            <w:tcW w:w="7308" w:type="dxa"/>
          </w:tcPr>
          <w:p w14:paraId="4FBC8FAB" w14:textId="77777777" w:rsidR="004B0E46" w:rsidRPr="00A13CE6" w:rsidRDefault="004B0E46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FE083F7" w14:textId="77777777" w:rsidR="004B0E46" w:rsidRPr="00A13CE6" w:rsidRDefault="00A87D88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4B0E46" w:rsidRPr="00A13CE6" w14:paraId="7F0683D0" w14:textId="77777777" w:rsidTr="00A87D88">
        <w:tc>
          <w:tcPr>
            <w:tcW w:w="7308" w:type="dxa"/>
          </w:tcPr>
          <w:p w14:paraId="5576B474" w14:textId="77777777" w:rsidR="004B0E46" w:rsidRPr="00A13CE6" w:rsidRDefault="004B0E46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5F5BAA7" w14:textId="77777777" w:rsidR="004B0E46" w:rsidRPr="00A13CE6" w:rsidRDefault="00A87D88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A87D88" w:rsidRPr="00A13CE6" w14:paraId="4DC846D9" w14:textId="77777777" w:rsidTr="00A87D88">
        <w:tc>
          <w:tcPr>
            <w:tcW w:w="7308" w:type="dxa"/>
          </w:tcPr>
          <w:p w14:paraId="37FBB906" w14:textId="77777777" w:rsidR="000B189F" w:rsidRPr="00A13CE6" w:rsidRDefault="00FD6DA7" w:rsidP="000B189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3CE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</w:t>
            </w:r>
            <w:r w:rsidR="000B189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</w:tcPr>
          <w:p w14:paraId="4EF5FBC3" w14:textId="77777777" w:rsidR="00A87D88" w:rsidRPr="00A13CE6" w:rsidRDefault="00A87D88" w:rsidP="00A87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(54</w:t>
            </w:r>
            <w:r w:rsidR="00FD6DA7" w:rsidRPr="00A13CE6">
              <w:rPr>
                <w:rFonts w:ascii="Angsana New" w:hAnsi="Angsana New"/>
                <w:sz w:val="30"/>
                <w:szCs w:val="30"/>
              </w:rPr>
              <w:t>2</w:t>
            </w:r>
            <w:r w:rsidRPr="00A13CE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0E46" w:rsidRPr="00A13CE6" w14:paraId="7C6211FC" w14:textId="77777777">
        <w:tc>
          <w:tcPr>
            <w:tcW w:w="7308" w:type="dxa"/>
          </w:tcPr>
          <w:p w14:paraId="1752D8F6" w14:textId="77777777" w:rsidR="004B0E46" w:rsidRPr="00A13CE6" w:rsidRDefault="004B0E46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A13CE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13CE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3CE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13CE6"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05A1EF2" w14:textId="77777777" w:rsidR="004B0E46" w:rsidRPr="00A13CE6" w:rsidRDefault="00A87D88" w:rsidP="004B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A13CE6">
              <w:rPr>
                <w:rFonts w:ascii="Angsana New" w:hAnsi="Angsana New"/>
                <w:sz w:val="30"/>
                <w:szCs w:val="30"/>
              </w:rPr>
              <w:t>8,937</w:t>
            </w:r>
          </w:p>
        </w:tc>
      </w:tr>
    </w:tbl>
    <w:p w14:paraId="5958FC36" w14:textId="77777777" w:rsidR="004B0E46" w:rsidRPr="00A13CE6" w:rsidRDefault="004B0E46" w:rsidP="004B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 w:hint="cs"/>
          <w:b/>
          <w:bCs/>
          <w:sz w:val="30"/>
          <w:szCs w:val="30"/>
        </w:rPr>
      </w:pPr>
    </w:p>
    <w:p w14:paraId="45D093A3" w14:textId="77777777" w:rsidR="00DC7834" w:rsidRPr="00FA1543" w:rsidRDefault="000163AA" w:rsidP="00853EA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29"/>
          <w:szCs w:val="29"/>
          <w:cs/>
        </w:rPr>
      </w:pPr>
      <w:r w:rsidRPr="00A13CE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34076" w:rsidRPr="00FA1543">
        <w:rPr>
          <w:rFonts w:ascii="Angsana New" w:hAnsi="Angsana New"/>
          <w:b/>
          <w:bCs/>
          <w:sz w:val="29"/>
          <w:szCs w:val="29"/>
          <w:cs/>
        </w:rPr>
        <w:lastRenderedPageBreak/>
        <w:t xml:space="preserve">รายได้จากการเลี้ยงไก่เนื้อตามพันธะสัญญา </w:t>
      </w:r>
    </w:p>
    <w:p w14:paraId="6DBC9CE5" w14:textId="77777777" w:rsidR="008E1EC6" w:rsidRPr="00FA1543" w:rsidRDefault="008E1EC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  <w:highlight w:val="yellow"/>
        </w:rPr>
      </w:pPr>
    </w:p>
    <w:p w14:paraId="77DBDE5F" w14:textId="77777777" w:rsidR="00434076" w:rsidRPr="00FA1543" w:rsidRDefault="00434076" w:rsidP="00434076">
      <w:pPr>
        <w:jc w:val="thaiDistribute"/>
        <w:rPr>
          <w:rFonts w:ascii="Angsana New" w:hAnsi="Angsana New"/>
          <w:sz w:val="29"/>
          <w:szCs w:val="29"/>
        </w:rPr>
      </w:pPr>
      <w:r w:rsidRPr="00FA1543">
        <w:rPr>
          <w:rFonts w:ascii="Angsana New" w:hAnsi="Angsana New"/>
          <w:sz w:val="29"/>
          <w:szCs w:val="29"/>
          <w:cs/>
        </w:rPr>
        <w:t>บริษัท</w:t>
      </w:r>
      <w:r w:rsidR="0046570F">
        <w:rPr>
          <w:rFonts w:ascii="Angsana New" w:hAnsi="Angsana New" w:hint="cs"/>
          <w:sz w:val="29"/>
          <w:szCs w:val="29"/>
          <w:cs/>
        </w:rPr>
        <w:t>ได้ทำ</w:t>
      </w:r>
      <w:r w:rsidRPr="00FA1543">
        <w:rPr>
          <w:rFonts w:ascii="Angsana New" w:hAnsi="Angsana New"/>
          <w:sz w:val="29"/>
          <w:szCs w:val="29"/>
          <w:cs/>
        </w:rPr>
        <w:t>สัญญาซื้อขายประกันราคา</w:t>
      </w:r>
      <w:r w:rsidR="0049066B">
        <w:rPr>
          <w:rFonts w:ascii="Angsana New" w:hAnsi="Angsana New" w:hint="cs"/>
          <w:sz w:val="29"/>
          <w:szCs w:val="29"/>
          <w:cs/>
        </w:rPr>
        <w:t>ไก่เนื้อ</w:t>
      </w:r>
      <w:r w:rsidR="007C4B86">
        <w:rPr>
          <w:rFonts w:ascii="Angsana New" w:hAnsi="Angsana New" w:hint="cs"/>
          <w:sz w:val="29"/>
          <w:szCs w:val="29"/>
          <w:cs/>
        </w:rPr>
        <w:t>กับ</w:t>
      </w:r>
      <w:bookmarkStart w:id="0" w:name="_Hlk188286994"/>
      <w:r w:rsidRPr="00FA1543">
        <w:rPr>
          <w:rFonts w:ascii="Angsana New" w:hAnsi="Angsana New"/>
          <w:sz w:val="29"/>
          <w:szCs w:val="29"/>
          <w:cs/>
        </w:rPr>
        <w:t>บริษัทคู่สัญญาราย</w:t>
      </w:r>
      <w:bookmarkStart w:id="1" w:name="_Hlk188366386"/>
      <w:bookmarkEnd w:id="0"/>
      <w:r w:rsidR="00310D35">
        <w:rPr>
          <w:rFonts w:ascii="Angsana New" w:hAnsi="Angsana New" w:hint="cs"/>
          <w:sz w:val="29"/>
          <w:szCs w:val="29"/>
          <w:cs/>
        </w:rPr>
        <w:t xml:space="preserve">หนึ่ง </w:t>
      </w:r>
      <w:r w:rsidR="0046570F">
        <w:rPr>
          <w:rFonts w:ascii="Angsana New" w:hAnsi="Angsana New" w:hint="cs"/>
          <w:sz w:val="29"/>
          <w:szCs w:val="29"/>
          <w:cs/>
        </w:rPr>
        <w:t xml:space="preserve">โดยมีระยะเวลา </w:t>
      </w:r>
      <w:r w:rsidR="0046570F">
        <w:rPr>
          <w:rFonts w:ascii="Angsana New" w:hAnsi="Angsana New"/>
          <w:sz w:val="29"/>
          <w:szCs w:val="29"/>
        </w:rPr>
        <w:t>2</w:t>
      </w:r>
      <w:r w:rsidR="0046570F">
        <w:rPr>
          <w:rFonts w:ascii="Angsana New" w:hAnsi="Angsana New" w:hint="cs"/>
          <w:sz w:val="29"/>
          <w:szCs w:val="29"/>
          <w:cs/>
        </w:rPr>
        <w:t xml:space="preserve"> ปี </w:t>
      </w:r>
      <w:r w:rsidR="0046570F">
        <w:rPr>
          <w:rFonts w:ascii="Angsana New" w:hAnsi="Angsana New"/>
          <w:sz w:val="29"/>
          <w:szCs w:val="29"/>
        </w:rPr>
        <w:t>3</w:t>
      </w:r>
      <w:r w:rsidR="0046570F">
        <w:rPr>
          <w:rFonts w:ascii="Angsana New" w:hAnsi="Angsana New" w:hint="cs"/>
          <w:sz w:val="29"/>
          <w:szCs w:val="29"/>
          <w:cs/>
        </w:rPr>
        <w:t xml:space="preserve"> เดือน</w:t>
      </w:r>
      <w:r w:rsidR="0046570F">
        <w:rPr>
          <w:rFonts w:ascii="Angsana New" w:hAnsi="Angsana New"/>
          <w:sz w:val="29"/>
          <w:szCs w:val="29"/>
        </w:rPr>
        <w:t xml:space="preserve"> </w:t>
      </w:r>
      <w:r w:rsidR="00310D35">
        <w:rPr>
          <w:rFonts w:ascii="Angsana New" w:hAnsi="Angsana New" w:hint="cs"/>
          <w:sz w:val="29"/>
          <w:szCs w:val="29"/>
          <w:cs/>
        </w:rPr>
        <w:t>และทำสัญญาการเลี้ยงไก่ประกันราคา</w:t>
      </w:r>
      <w:r w:rsidR="0046570F">
        <w:rPr>
          <w:rFonts w:ascii="Angsana New" w:hAnsi="Angsana New" w:hint="cs"/>
          <w:sz w:val="29"/>
          <w:szCs w:val="29"/>
          <w:cs/>
        </w:rPr>
        <w:t>กับคู่สัญญาอีกราย</w:t>
      </w:r>
      <w:r w:rsidR="00310D35">
        <w:rPr>
          <w:rFonts w:ascii="Angsana New" w:hAnsi="Angsana New" w:hint="cs"/>
          <w:sz w:val="29"/>
          <w:szCs w:val="29"/>
          <w:cs/>
        </w:rPr>
        <w:t>หนึ่ง โดย</w:t>
      </w:r>
      <w:r w:rsidR="0046570F">
        <w:rPr>
          <w:rFonts w:ascii="Angsana New" w:hAnsi="Angsana New" w:hint="cs"/>
          <w:sz w:val="29"/>
          <w:szCs w:val="29"/>
          <w:cs/>
        </w:rPr>
        <w:t xml:space="preserve">มีระยะเวลา </w:t>
      </w:r>
      <w:r w:rsidR="0046570F">
        <w:rPr>
          <w:rFonts w:ascii="Angsana New" w:hAnsi="Angsana New"/>
          <w:sz w:val="29"/>
          <w:szCs w:val="29"/>
        </w:rPr>
        <w:t>1</w:t>
      </w:r>
      <w:r w:rsidR="0046570F">
        <w:rPr>
          <w:rFonts w:ascii="Angsana New" w:hAnsi="Angsana New" w:hint="cs"/>
          <w:sz w:val="29"/>
          <w:szCs w:val="29"/>
          <w:cs/>
        </w:rPr>
        <w:t xml:space="preserve"> รุ่นการเลี้ยง และต่ออายุสัญ</w:t>
      </w:r>
      <w:r w:rsidR="007C4B86">
        <w:rPr>
          <w:rFonts w:ascii="Angsana New" w:hAnsi="Angsana New" w:hint="cs"/>
          <w:sz w:val="29"/>
          <w:szCs w:val="29"/>
          <w:cs/>
        </w:rPr>
        <w:t>ญ</w:t>
      </w:r>
      <w:r w:rsidR="0046570F">
        <w:rPr>
          <w:rFonts w:ascii="Angsana New" w:hAnsi="Angsana New" w:hint="cs"/>
          <w:sz w:val="29"/>
          <w:szCs w:val="29"/>
          <w:cs/>
        </w:rPr>
        <w:t>าโดยอัตโนมัติเมื่อบริษัทได้รับลูกไก่และอาหารไก่จาก</w:t>
      </w:r>
      <w:r w:rsidR="007C4B86">
        <w:rPr>
          <w:rFonts w:ascii="Angsana New" w:hAnsi="Angsana New" w:hint="cs"/>
          <w:sz w:val="29"/>
          <w:szCs w:val="29"/>
          <w:cs/>
        </w:rPr>
        <w:t>บริษัท</w:t>
      </w:r>
      <w:r w:rsidR="0046570F">
        <w:rPr>
          <w:rFonts w:ascii="Angsana New" w:hAnsi="Angsana New" w:hint="cs"/>
          <w:sz w:val="29"/>
          <w:szCs w:val="29"/>
          <w:cs/>
        </w:rPr>
        <w:t xml:space="preserve">คู่สัญญาเพื่อเลี้ยงไก่ในรุ่นถัดไป </w:t>
      </w:r>
      <w:bookmarkEnd w:id="1"/>
      <w:r w:rsidRPr="00FA1543">
        <w:rPr>
          <w:rFonts w:ascii="Angsana New" w:hAnsi="Angsana New"/>
          <w:sz w:val="29"/>
          <w:szCs w:val="29"/>
          <w:cs/>
        </w:rPr>
        <w:t>สรุปสาระสำคัญ</w:t>
      </w:r>
      <w:r w:rsidR="00310D35">
        <w:rPr>
          <w:rFonts w:ascii="Angsana New" w:hAnsi="Angsana New" w:hint="cs"/>
          <w:sz w:val="29"/>
          <w:szCs w:val="29"/>
          <w:cs/>
        </w:rPr>
        <w:t>ของสัญญาได้</w:t>
      </w:r>
      <w:r w:rsidRPr="00FA1543">
        <w:rPr>
          <w:rFonts w:ascii="Angsana New" w:hAnsi="Angsana New"/>
          <w:sz w:val="29"/>
          <w:szCs w:val="29"/>
          <w:cs/>
        </w:rPr>
        <w:t>ดังนี้</w:t>
      </w:r>
    </w:p>
    <w:p w14:paraId="48EED2FB" w14:textId="77777777" w:rsidR="00434076" w:rsidRPr="00FA1543" w:rsidRDefault="00434076" w:rsidP="00434076">
      <w:pPr>
        <w:pStyle w:val="NoSpacing"/>
        <w:rPr>
          <w:rFonts w:ascii="Angsana New" w:hAnsi="Angsana New"/>
          <w:sz w:val="22"/>
          <w:szCs w:val="22"/>
        </w:rPr>
      </w:pPr>
    </w:p>
    <w:p w14:paraId="0D20B364" w14:textId="77777777" w:rsidR="00434076" w:rsidRPr="006F4827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pacing w:val="-6"/>
          <w:sz w:val="29"/>
          <w:szCs w:val="29"/>
        </w:rPr>
      </w:pPr>
      <w:r w:rsidRPr="006F4827">
        <w:rPr>
          <w:rFonts w:ascii="Angsana New" w:hAnsi="Angsana New"/>
          <w:spacing w:val="-6"/>
          <w:sz w:val="29"/>
          <w:szCs w:val="29"/>
          <w:cs/>
        </w:rPr>
        <w:t xml:space="preserve">บริษัทคู่สัญญาจะเป็นผู้จัดหาลูกไก่ อาหารไก่ ยา วัคซีน และเวชภัณฑ์ที่จำเป็นในปริมาณที่เพียงพอต่อการเลี้ยงไก่ </w:t>
      </w:r>
      <w:r w:rsidRPr="006F4827">
        <w:rPr>
          <w:rFonts w:ascii="Angsana New" w:hAnsi="Angsana New"/>
          <w:spacing w:val="-6"/>
          <w:sz w:val="29"/>
          <w:szCs w:val="29"/>
        </w:rPr>
        <w:t>1</w:t>
      </w:r>
      <w:r w:rsidRPr="006F4827">
        <w:rPr>
          <w:rFonts w:ascii="Angsana New" w:hAnsi="Angsana New"/>
          <w:spacing w:val="-6"/>
          <w:sz w:val="29"/>
          <w:szCs w:val="29"/>
          <w:cs/>
        </w:rPr>
        <w:t xml:space="preserve"> รุ่น </w:t>
      </w:r>
      <w:r w:rsidRPr="006F4827">
        <w:rPr>
          <w:rFonts w:ascii="Angsana New" w:hAnsi="Angsana New"/>
          <w:spacing w:val="-6"/>
          <w:sz w:val="29"/>
          <w:szCs w:val="29"/>
        </w:rPr>
        <w:t>(</w:t>
      </w:r>
      <w:r w:rsidRPr="006F4827">
        <w:rPr>
          <w:rFonts w:ascii="Angsana New" w:hAnsi="Angsana New"/>
          <w:spacing w:val="-6"/>
          <w:sz w:val="29"/>
          <w:szCs w:val="29"/>
          <w:cs/>
        </w:rPr>
        <w:t xml:space="preserve">ประมาณ </w:t>
      </w:r>
      <w:r w:rsidRPr="006F4827">
        <w:rPr>
          <w:rFonts w:ascii="Angsana New" w:hAnsi="Angsana New"/>
          <w:spacing w:val="-6"/>
          <w:sz w:val="29"/>
          <w:szCs w:val="29"/>
        </w:rPr>
        <w:t>35</w:t>
      </w:r>
      <w:r w:rsidRPr="006F4827">
        <w:rPr>
          <w:rFonts w:ascii="Angsana New" w:hAnsi="Angsana New"/>
          <w:spacing w:val="-6"/>
          <w:sz w:val="29"/>
          <w:szCs w:val="29"/>
          <w:cs/>
        </w:rPr>
        <w:t xml:space="preserve"> ถึง </w:t>
      </w:r>
      <w:r w:rsidRPr="006F4827">
        <w:rPr>
          <w:rFonts w:ascii="Angsana New" w:hAnsi="Angsana New"/>
          <w:spacing w:val="-6"/>
          <w:sz w:val="29"/>
          <w:szCs w:val="29"/>
        </w:rPr>
        <w:t>45</w:t>
      </w:r>
      <w:r w:rsidRPr="006F4827">
        <w:rPr>
          <w:rFonts w:ascii="Angsana New" w:hAnsi="Angsana New"/>
          <w:spacing w:val="-6"/>
          <w:sz w:val="29"/>
          <w:szCs w:val="29"/>
          <w:cs/>
        </w:rPr>
        <w:t xml:space="preserve"> วัน</w:t>
      </w:r>
      <w:r w:rsidRPr="006F4827">
        <w:rPr>
          <w:rFonts w:ascii="Angsana New" w:hAnsi="Angsana New"/>
          <w:spacing w:val="-6"/>
          <w:sz w:val="29"/>
          <w:szCs w:val="29"/>
        </w:rPr>
        <w:t>)</w:t>
      </w:r>
      <w:r w:rsidRPr="006F4827">
        <w:rPr>
          <w:rFonts w:ascii="Angsana New" w:hAnsi="Angsana New"/>
          <w:spacing w:val="-6"/>
          <w:sz w:val="29"/>
          <w:szCs w:val="29"/>
          <w:cs/>
        </w:rPr>
        <w:t xml:space="preserve"> เพื่อขายให้บริษัทในราคาที่กำหนดโดยบริษัทคู่สัญญา </w:t>
      </w:r>
    </w:p>
    <w:p w14:paraId="3A8EAC64" w14:textId="77777777" w:rsidR="00434076" w:rsidRPr="00FA1543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0E78407D" w14:textId="77777777" w:rsidR="00434076" w:rsidRPr="00FA1543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29"/>
          <w:szCs w:val="29"/>
        </w:rPr>
      </w:pPr>
      <w:r w:rsidRPr="00FA1543">
        <w:rPr>
          <w:rFonts w:ascii="Angsana New" w:hAnsi="Angsana New"/>
          <w:sz w:val="29"/>
          <w:szCs w:val="29"/>
          <w:cs/>
        </w:rPr>
        <w:t xml:space="preserve">บริษัทมีหน้าที่เลี้ยงลูกไก่ตามมาตรฐานและวิธีการเลี้ยงของบริษัทคู่สัญญาโดยใช้อาหารไก่ ยา วัคซีน และเวชภัณฑ์ที่จำเป็นที่บริษัทคู่สัญญาจัดหาให้ บริษัทคู่สัญญาบางรายอนุญาตให้บริษัทเป็นผู้จัดหา ยา วัคซีน และเวชภัณฑ์ตามเงื่อนไขที่บริษัทคู่สัญญากำหนด และขายไก่ใหญ่มีชีวิตทั้งหมดคืนให้กับบริษัทคู่สัญญาในราคาและเงื่อนไขที่บริษัทคู่สัญญากำหนด </w:t>
      </w:r>
    </w:p>
    <w:p w14:paraId="364EABD1" w14:textId="77777777" w:rsidR="00434076" w:rsidRPr="00FA1543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03223171" w14:textId="77777777" w:rsidR="00434076" w:rsidRPr="00FA1543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29"/>
          <w:szCs w:val="29"/>
        </w:rPr>
      </w:pPr>
      <w:r w:rsidRPr="00FA1543">
        <w:rPr>
          <w:rFonts w:ascii="Angsana New" w:hAnsi="Angsana New"/>
          <w:sz w:val="29"/>
          <w:szCs w:val="29"/>
          <w:cs/>
        </w:rPr>
        <w:t xml:space="preserve">บริษัทเป็นผู้รับผิดชอบค่าใช้จ่ายในการจับไก่และค่าขนส่งไก่ใหญ่ที่เกี่ยวข้องไปยังโรงชำแหละของบริษัทคู่สัญญา และ </w:t>
      </w:r>
    </w:p>
    <w:p w14:paraId="51CF7E96" w14:textId="77777777" w:rsidR="00434076" w:rsidRPr="00FA1543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203825BA" w14:textId="77777777" w:rsidR="00434076" w:rsidRPr="00FA1543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29"/>
          <w:szCs w:val="29"/>
        </w:rPr>
      </w:pPr>
      <w:r w:rsidRPr="00FA1543">
        <w:rPr>
          <w:rFonts w:ascii="Angsana New" w:hAnsi="Angsana New"/>
          <w:sz w:val="29"/>
          <w:szCs w:val="29"/>
          <w:cs/>
        </w:rPr>
        <w:t>บริษัทคู่สัญญาจะจ่ายชำระค่าซื้อไก่ประกันราคาเมื่อครบกำหนดชำระให้กับบริษัทหลังหักต้นทุนค่าลูกไก่ อาหารไก่ ยา วัคซีน และเวชภัณฑ์ที่บริษัทคู่สัญญาจัดหาให้และค่าใช้จ่ายอื่นที่บริษัทคู่สัญญาทดรองจ่าย เช่น ค่าขนส่งไก่ใหญ่ เป็นต้น</w:t>
      </w:r>
    </w:p>
    <w:p w14:paraId="250C03E6" w14:textId="77777777" w:rsidR="00434076" w:rsidRPr="00FA1543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9"/>
          <w:szCs w:val="29"/>
        </w:rPr>
      </w:pPr>
    </w:p>
    <w:p w14:paraId="58FE524A" w14:textId="77777777" w:rsidR="00434076" w:rsidRPr="006F482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pacing w:val="-4"/>
          <w:sz w:val="29"/>
          <w:szCs w:val="29"/>
          <w:cs/>
        </w:rPr>
      </w:pPr>
      <w:r w:rsidRPr="006F4827">
        <w:rPr>
          <w:rFonts w:ascii="Angsana New" w:hAnsi="Angsana New"/>
          <w:spacing w:val="-4"/>
          <w:sz w:val="29"/>
          <w:szCs w:val="29"/>
          <w:cs/>
        </w:rPr>
        <w:t>กรณีต้นทุนค่าลูกไก่ อาหารไก่ ยา วัคซีน เวชภัณฑ์ และค่าใช้จ่ายอื่นที่บริษัทคู่สัญญาทดรองจ่ายมากกว่ามูลค่าไก่ใหญ่ที่บริษัทคู่สัญญารับซื้อจากบริษัท บริษัทต้องจ่ายชำระเงินส่วนที่เหลือให้บริษัทคู่สัญญาตามเงื่อนไขที่บริษัทคู่สัญญากำหนด</w:t>
      </w:r>
    </w:p>
    <w:p w14:paraId="2FA7C284" w14:textId="77777777" w:rsidR="00434076" w:rsidRPr="00FA1543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1DE0F6E" w14:textId="77777777" w:rsidR="00434076" w:rsidRPr="00FA1543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FA1543">
        <w:rPr>
          <w:rFonts w:ascii="Angsana New" w:hAnsi="Angsana New"/>
          <w:sz w:val="29"/>
          <w:szCs w:val="29"/>
          <w:cs/>
        </w:rPr>
        <w:t>บริษัทคู่สัญญารายหนึ่งกำหนดเงื่อนไขพิเศษในการจ่ายโบนัสจากปริมาณไก่เข้าเลี้ยง/ไก่จับสุทธิเข้าโรงงาน หากบริษัทสามารถปฏิบัติได้ตามข้อกำหนดและเงื่อนไขในสัญญา</w:t>
      </w:r>
    </w:p>
    <w:p w14:paraId="4F02C1C2" w14:textId="77777777" w:rsidR="00434076" w:rsidRPr="00FA1543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7CFFE4D" w14:textId="77777777" w:rsidR="00434076" w:rsidRPr="006F4827" w:rsidRDefault="00434076" w:rsidP="006F4827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pacing w:val="-4"/>
          <w:sz w:val="29"/>
          <w:szCs w:val="29"/>
        </w:rPr>
      </w:pPr>
      <w:r w:rsidRPr="006F4827">
        <w:rPr>
          <w:rFonts w:ascii="Angsana New" w:hAnsi="Angsana New"/>
          <w:spacing w:val="-4"/>
          <w:sz w:val="29"/>
          <w:szCs w:val="29"/>
          <w:cs/>
        </w:rPr>
        <w:t xml:space="preserve">บริษัทคู่สัญญาบางรายเรียกเก็บเงินประกันการเลี้ยงไก่จากบริษัท ณ วันที่ </w:t>
      </w:r>
      <w:r w:rsidR="000163AA" w:rsidRPr="006F4827">
        <w:rPr>
          <w:rFonts w:ascii="Angsana New" w:hAnsi="Angsana New"/>
          <w:spacing w:val="-4"/>
          <w:sz w:val="29"/>
          <w:szCs w:val="29"/>
        </w:rPr>
        <w:t xml:space="preserve">31 </w:t>
      </w:r>
      <w:r w:rsidR="000163AA" w:rsidRPr="006F4827">
        <w:rPr>
          <w:rFonts w:ascii="Angsana New" w:hAnsi="Angsana New" w:hint="cs"/>
          <w:spacing w:val="-4"/>
          <w:sz w:val="29"/>
          <w:szCs w:val="29"/>
          <w:cs/>
        </w:rPr>
        <w:t>มีนาคม</w:t>
      </w:r>
      <w:r w:rsidRPr="006F4827">
        <w:rPr>
          <w:rFonts w:ascii="Angsana New" w:hAnsi="Angsana New"/>
          <w:spacing w:val="-4"/>
          <w:sz w:val="29"/>
          <w:szCs w:val="29"/>
          <w:cs/>
        </w:rPr>
        <w:t xml:space="preserve"> </w:t>
      </w:r>
      <w:r w:rsidRPr="006F4827">
        <w:rPr>
          <w:rFonts w:ascii="Angsana New" w:hAnsi="Angsana New"/>
          <w:spacing w:val="-4"/>
          <w:sz w:val="29"/>
          <w:szCs w:val="29"/>
        </w:rPr>
        <w:t>256</w:t>
      </w:r>
      <w:r w:rsidR="000163AA" w:rsidRPr="006F4827">
        <w:rPr>
          <w:rFonts w:ascii="Angsana New" w:hAnsi="Angsana New"/>
          <w:spacing w:val="-4"/>
          <w:sz w:val="29"/>
          <w:szCs w:val="29"/>
        </w:rPr>
        <w:t>9</w:t>
      </w:r>
      <w:r w:rsidRPr="006F4827">
        <w:rPr>
          <w:rFonts w:ascii="Angsana New" w:hAnsi="Angsana New"/>
          <w:spacing w:val="-4"/>
          <w:sz w:val="29"/>
          <w:szCs w:val="29"/>
          <w:cs/>
        </w:rPr>
        <w:t xml:space="preserve"> และวันที่ </w:t>
      </w:r>
      <w:r w:rsidRPr="006F4827">
        <w:rPr>
          <w:rFonts w:ascii="Angsana New" w:hAnsi="Angsana New"/>
          <w:spacing w:val="-4"/>
          <w:sz w:val="29"/>
          <w:szCs w:val="29"/>
        </w:rPr>
        <w:t>31</w:t>
      </w:r>
      <w:r w:rsidRPr="006F4827">
        <w:rPr>
          <w:rFonts w:ascii="Angsana New" w:hAnsi="Angsana New"/>
          <w:spacing w:val="-4"/>
          <w:sz w:val="29"/>
          <w:szCs w:val="29"/>
          <w:cs/>
        </w:rPr>
        <w:t xml:space="preserve"> ธันวาคม </w:t>
      </w:r>
      <w:r w:rsidRPr="006F4827">
        <w:rPr>
          <w:rFonts w:ascii="Angsana New" w:hAnsi="Angsana New"/>
          <w:spacing w:val="-4"/>
          <w:sz w:val="29"/>
          <w:szCs w:val="29"/>
        </w:rPr>
        <w:t>256</w:t>
      </w:r>
      <w:r w:rsidR="000163AA" w:rsidRPr="006F4827">
        <w:rPr>
          <w:rFonts w:ascii="Angsana New" w:hAnsi="Angsana New"/>
          <w:spacing w:val="-4"/>
          <w:sz w:val="29"/>
          <w:szCs w:val="29"/>
        </w:rPr>
        <w:t>8</w:t>
      </w:r>
      <w:r w:rsidRPr="006F4827">
        <w:rPr>
          <w:rFonts w:ascii="Angsana New" w:hAnsi="Angsana New"/>
          <w:spacing w:val="-4"/>
          <w:sz w:val="29"/>
          <w:szCs w:val="29"/>
          <w:cs/>
        </w:rPr>
        <w:t xml:space="preserve"> </w:t>
      </w:r>
      <w:r w:rsidR="00DE5B84" w:rsidRPr="006F4827">
        <w:rPr>
          <w:rFonts w:ascii="Angsana New" w:hAnsi="Angsana New" w:hint="cs"/>
          <w:spacing w:val="-4"/>
          <w:sz w:val="29"/>
          <w:szCs w:val="29"/>
          <w:cs/>
        </w:rPr>
        <w:t>มี</w:t>
      </w:r>
      <w:r w:rsidR="00DE5B84" w:rsidRPr="006F4827">
        <w:rPr>
          <w:rFonts w:ascii="Angsana New" w:hAnsi="Angsana New"/>
          <w:spacing w:val="-4"/>
          <w:sz w:val="29"/>
          <w:szCs w:val="29"/>
          <w:cs/>
        </w:rPr>
        <w:t>จำนวนเงินสะสมรวม</w:t>
      </w:r>
      <w:r w:rsidR="00DE5B84" w:rsidRPr="006F4827">
        <w:rPr>
          <w:rFonts w:ascii="Angsana New" w:hAnsi="Angsana New"/>
          <w:spacing w:val="-4"/>
          <w:sz w:val="29"/>
          <w:szCs w:val="29"/>
        </w:rPr>
        <w:t xml:space="preserve"> </w:t>
      </w:r>
      <w:r w:rsidR="000163AA" w:rsidRPr="006F4827">
        <w:rPr>
          <w:rFonts w:ascii="Angsana New" w:hAnsi="Angsana New"/>
          <w:spacing w:val="-4"/>
          <w:sz w:val="29"/>
          <w:szCs w:val="29"/>
        </w:rPr>
        <w:t>50.3</w:t>
      </w:r>
      <w:r w:rsidRPr="006F4827">
        <w:rPr>
          <w:rFonts w:ascii="Angsana New" w:hAnsi="Angsana New"/>
          <w:spacing w:val="-4"/>
          <w:sz w:val="29"/>
          <w:szCs w:val="29"/>
          <w:cs/>
        </w:rPr>
        <w:t xml:space="preserve"> ล้านบาท</w:t>
      </w:r>
      <w:r w:rsidR="00F43A0E" w:rsidRPr="006F4827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DE5B84" w:rsidRPr="006F4827">
        <w:rPr>
          <w:rFonts w:ascii="Angsana New" w:hAnsi="Angsana New" w:hint="cs"/>
          <w:spacing w:val="-4"/>
          <w:sz w:val="29"/>
          <w:szCs w:val="29"/>
          <w:cs/>
        </w:rPr>
        <w:t>ซึ่ง</w:t>
      </w:r>
      <w:r w:rsidRPr="006F4827">
        <w:rPr>
          <w:rFonts w:ascii="Angsana New" w:hAnsi="Angsana New"/>
          <w:spacing w:val="-4"/>
          <w:sz w:val="29"/>
          <w:szCs w:val="29"/>
          <w:cs/>
        </w:rPr>
        <w:t>แสดง</w:t>
      </w:r>
      <w:r w:rsidR="00CA0C88" w:rsidRPr="006F4827">
        <w:rPr>
          <w:rFonts w:ascii="Angsana New" w:hAnsi="Angsana New" w:hint="cs"/>
          <w:spacing w:val="-4"/>
          <w:sz w:val="29"/>
          <w:szCs w:val="29"/>
          <w:cs/>
        </w:rPr>
        <w:t>เป็น</w:t>
      </w:r>
      <w:r w:rsidRPr="006F4827">
        <w:rPr>
          <w:rFonts w:ascii="Angsana New" w:hAnsi="Angsana New"/>
          <w:spacing w:val="-4"/>
          <w:sz w:val="29"/>
          <w:szCs w:val="29"/>
        </w:rPr>
        <w:t xml:space="preserve"> “</w:t>
      </w:r>
      <w:r w:rsidRPr="006F4827">
        <w:rPr>
          <w:rFonts w:ascii="Angsana New" w:hAnsi="Angsana New"/>
          <w:spacing w:val="-4"/>
          <w:sz w:val="29"/>
          <w:szCs w:val="29"/>
          <w:cs/>
        </w:rPr>
        <w:t>เงินค้ำประกันตามสัญญา</w:t>
      </w:r>
      <w:r w:rsidRPr="006F4827">
        <w:rPr>
          <w:rFonts w:ascii="Angsana New" w:hAnsi="Angsana New"/>
          <w:spacing w:val="-4"/>
          <w:sz w:val="29"/>
          <w:szCs w:val="29"/>
        </w:rPr>
        <w:t>”</w:t>
      </w:r>
      <w:r w:rsidR="00F72591">
        <w:rPr>
          <w:rFonts w:ascii="Angsana New" w:hAnsi="Angsana New"/>
          <w:spacing w:val="-4"/>
          <w:sz w:val="29"/>
          <w:szCs w:val="29"/>
        </w:rPr>
        <w:t xml:space="preserve"> </w:t>
      </w:r>
      <w:r w:rsidRPr="006F4827">
        <w:rPr>
          <w:rFonts w:ascii="Angsana New" w:hAnsi="Angsana New"/>
          <w:spacing w:val="-4"/>
          <w:sz w:val="29"/>
          <w:szCs w:val="29"/>
          <w:cs/>
        </w:rPr>
        <w:t>ในงบฐานะการเงิน</w:t>
      </w:r>
    </w:p>
    <w:p w14:paraId="415BAD1C" w14:textId="77777777" w:rsidR="00A9443D" w:rsidRDefault="00A9443D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50CDC8B" w14:textId="77777777" w:rsidR="00610251" w:rsidRDefault="00434076" w:rsidP="006F4827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pacing w:val="-4"/>
          <w:sz w:val="29"/>
          <w:szCs w:val="29"/>
        </w:rPr>
      </w:pPr>
      <w:r w:rsidRPr="006F4827">
        <w:rPr>
          <w:rFonts w:ascii="Angsana New" w:hAnsi="Angsana New"/>
          <w:spacing w:val="-4"/>
          <w:sz w:val="29"/>
          <w:szCs w:val="29"/>
          <w:cs/>
        </w:rPr>
        <w:t>ผลการดำเนินงานที่บริษัทบันทึกตามสัญญาดังกล่าวข้างต้นสำหรับ</w:t>
      </w:r>
      <w:r w:rsidR="00547B37" w:rsidRPr="006F4827">
        <w:rPr>
          <w:rFonts w:ascii="Angsana New" w:hAnsi="Angsana New" w:hint="cs"/>
          <w:spacing w:val="-4"/>
          <w:sz w:val="29"/>
          <w:szCs w:val="29"/>
          <w:cs/>
        </w:rPr>
        <w:t>งวด</w:t>
      </w:r>
      <w:r w:rsidR="00831EA6" w:rsidRPr="006F4827">
        <w:rPr>
          <w:rFonts w:ascii="Angsana New" w:hAnsi="Angsana New" w:hint="cs"/>
          <w:spacing w:val="-4"/>
          <w:sz w:val="29"/>
          <w:szCs w:val="29"/>
          <w:cs/>
        </w:rPr>
        <w:t>สามเดือน</w:t>
      </w:r>
      <w:r w:rsidRPr="006F4827">
        <w:rPr>
          <w:rFonts w:ascii="Angsana New" w:hAnsi="Angsana New"/>
          <w:spacing w:val="-4"/>
          <w:sz w:val="29"/>
          <w:szCs w:val="29"/>
          <w:cs/>
        </w:rPr>
        <w:t xml:space="preserve">สิ้นสุดวันที่ </w:t>
      </w:r>
      <w:r w:rsidR="000163AA" w:rsidRPr="006F4827">
        <w:rPr>
          <w:rFonts w:ascii="Angsana New" w:hAnsi="Angsana New"/>
          <w:spacing w:val="-4"/>
          <w:sz w:val="29"/>
          <w:szCs w:val="29"/>
        </w:rPr>
        <w:t xml:space="preserve">31 </w:t>
      </w:r>
      <w:r w:rsidR="000163AA" w:rsidRPr="006F4827">
        <w:rPr>
          <w:rFonts w:ascii="Angsana New" w:hAnsi="Angsana New" w:hint="cs"/>
          <w:spacing w:val="-4"/>
          <w:sz w:val="29"/>
          <w:szCs w:val="29"/>
          <w:cs/>
        </w:rPr>
        <w:t>มีนาคม</w:t>
      </w:r>
      <w:r w:rsidR="000163AA" w:rsidRPr="006F4827">
        <w:rPr>
          <w:rFonts w:ascii="Angsana New" w:hAnsi="Angsana New"/>
          <w:spacing w:val="-4"/>
          <w:sz w:val="29"/>
          <w:szCs w:val="29"/>
          <w:cs/>
        </w:rPr>
        <w:t xml:space="preserve"> </w:t>
      </w:r>
      <w:r w:rsidR="000163AA" w:rsidRPr="006F4827">
        <w:rPr>
          <w:rFonts w:ascii="Angsana New" w:hAnsi="Angsana New"/>
          <w:spacing w:val="-4"/>
          <w:sz w:val="29"/>
          <w:szCs w:val="29"/>
        </w:rPr>
        <w:t>2569</w:t>
      </w:r>
      <w:r w:rsidR="000163AA" w:rsidRPr="006F4827">
        <w:rPr>
          <w:rFonts w:ascii="Angsana New" w:hAnsi="Angsana New"/>
          <w:spacing w:val="-4"/>
          <w:sz w:val="29"/>
          <w:szCs w:val="29"/>
          <w:cs/>
        </w:rPr>
        <w:t xml:space="preserve"> </w:t>
      </w:r>
      <w:r w:rsidRPr="006F4827">
        <w:rPr>
          <w:rFonts w:ascii="Angsana New" w:hAnsi="Angsana New"/>
          <w:spacing w:val="-4"/>
          <w:sz w:val="29"/>
          <w:szCs w:val="29"/>
          <w:cs/>
        </w:rPr>
        <w:t xml:space="preserve">และ </w:t>
      </w:r>
      <w:r w:rsidRPr="006F4827">
        <w:rPr>
          <w:rFonts w:ascii="Angsana New" w:hAnsi="Angsana New"/>
          <w:spacing w:val="-4"/>
          <w:sz w:val="29"/>
          <w:szCs w:val="29"/>
        </w:rPr>
        <w:t>256</w:t>
      </w:r>
      <w:r w:rsidR="000163AA" w:rsidRPr="006F4827">
        <w:rPr>
          <w:rFonts w:ascii="Angsana New" w:hAnsi="Angsana New"/>
          <w:spacing w:val="-4"/>
          <w:sz w:val="29"/>
          <w:szCs w:val="29"/>
        </w:rPr>
        <w:t>8</w:t>
      </w:r>
      <w:r w:rsidRPr="006F4827">
        <w:rPr>
          <w:rFonts w:ascii="Angsana New" w:hAnsi="Angsana New"/>
          <w:spacing w:val="-4"/>
          <w:sz w:val="29"/>
          <w:szCs w:val="29"/>
          <w:cs/>
        </w:rPr>
        <w:t xml:space="preserve"> มีรายละเอียด ดังนี้</w:t>
      </w:r>
    </w:p>
    <w:p w14:paraId="0975A461" w14:textId="77777777" w:rsidR="00310D35" w:rsidRPr="006F4827" w:rsidRDefault="00310D35" w:rsidP="006F4827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 w:hint="cs"/>
          <w:spacing w:val="-4"/>
          <w:sz w:val="29"/>
          <w:szCs w:val="29"/>
        </w:rPr>
      </w:pPr>
    </w:p>
    <w:tbl>
      <w:tblPr>
        <w:tblW w:w="9351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655"/>
        <w:gridCol w:w="1708"/>
        <w:gridCol w:w="284"/>
        <w:gridCol w:w="1704"/>
      </w:tblGrid>
      <w:tr w:rsidR="000163AA" w:rsidRPr="00A13CE6" w14:paraId="4B26D458" w14:textId="77777777">
        <w:trPr>
          <w:cantSplit/>
        </w:trPr>
        <w:tc>
          <w:tcPr>
            <w:tcW w:w="5655" w:type="dxa"/>
          </w:tcPr>
          <w:p w14:paraId="012FD5AA" w14:textId="77777777" w:rsidR="000163AA" w:rsidRPr="00A13CE6" w:rsidRDefault="000163A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2"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6" w:type="dxa"/>
            <w:gridSpan w:val="3"/>
            <w:tcBorders>
              <w:bottom w:val="single" w:sz="4" w:space="0" w:color="auto"/>
            </w:tcBorders>
          </w:tcPr>
          <w:p w14:paraId="2324859E" w14:textId="77777777" w:rsidR="000163AA" w:rsidRPr="00A13CE6" w:rsidRDefault="000163A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163AA" w:rsidRPr="00A13CE6" w14:paraId="709A5561" w14:textId="77777777">
        <w:trPr>
          <w:cantSplit/>
        </w:trPr>
        <w:tc>
          <w:tcPr>
            <w:tcW w:w="5655" w:type="dxa"/>
          </w:tcPr>
          <w:p w14:paraId="2BAD000F" w14:textId="77777777" w:rsidR="000163AA" w:rsidRPr="00A13CE6" w:rsidRDefault="000163A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2" w:right="-936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26E81791" w14:textId="77777777" w:rsidR="000163AA" w:rsidRPr="00A13CE6" w:rsidRDefault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4" w:type="dxa"/>
          </w:tcPr>
          <w:p w14:paraId="30DCE088" w14:textId="77777777" w:rsidR="000163AA" w:rsidRPr="00A13CE6" w:rsidRDefault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249E867E" w14:textId="77777777" w:rsidR="000163AA" w:rsidRPr="00A13CE6" w:rsidRDefault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163AA" w:rsidRPr="00A13CE6" w14:paraId="3A00E081" w14:textId="77777777">
        <w:trPr>
          <w:cantSplit/>
        </w:trPr>
        <w:tc>
          <w:tcPr>
            <w:tcW w:w="5655" w:type="dxa"/>
          </w:tcPr>
          <w:p w14:paraId="6BCA609F" w14:textId="77777777" w:rsidR="000163AA" w:rsidRPr="00A13CE6" w:rsidRDefault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</w:p>
        </w:tc>
        <w:tc>
          <w:tcPr>
            <w:tcW w:w="1708" w:type="dxa"/>
            <w:tcBorders>
              <w:bottom w:val="single" w:sz="12" w:space="0" w:color="auto"/>
            </w:tcBorders>
            <w:vAlign w:val="bottom"/>
          </w:tcPr>
          <w:p w14:paraId="4DE9B3AA" w14:textId="77777777" w:rsidR="000163AA" w:rsidRPr="00A13CE6" w:rsidRDefault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9E5CFF" w14:textId="77777777" w:rsidR="000163AA" w:rsidRPr="00A13CE6" w:rsidRDefault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bottom w:val="single" w:sz="12" w:space="0" w:color="auto"/>
            </w:tcBorders>
            <w:vAlign w:val="bottom"/>
          </w:tcPr>
          <w:p w14:paraId="6B626D1D" w14:textId="77777777" w:rsidR="000163AA" w:rsidRPr="00A13CE6" w:rsidRDefault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3AA" w:rsidRPr="00A13CE6" w14:paraId="07F947DE" w14:textId="77777777">
        <w:trPr>
          <w:cantSplit/>
        </w:trPr>
        <w:tc>
          <w:tcPr>
            <w:tcW w:w="5655" w:type="dxa"/>
            <w:tcBorders>
              <w:right w:val="single" w:sz="12" w:space="0" w:color="auto"/>
            </w:tcBorders>
          </w:tcPr>
          <w:p w14:paraId="4EB18F27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13CE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- ไก่เนื้อที่ส่งโรงชำแหละของบริษัทคู่สัญญา (จำนวนพันตัว)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CCDA04A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</w:tcPr>
          <w:p w14:paraId="478AF78C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9478655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3,965</w:t>
            </w:r>
          </w:p>
        </w:tc>
      </w:tr>
      <w:tr w:rsidR="000163AA" w:rsidRPr="00A13CE6" w14:paraId="1D27E992" w14:textId="77777777">
        <w:trPr>
          <w:cantSplit/>
        </w:trPr>
        <w:tc>
          <w:tcPr>
            <w:tcW w:w="5655" w:type="dxa"/>
          </w:tcPr>
          <w:p w14:paraId="0146D317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รายได้จากการขายไก่ประกันราคาตามสัญญา</w:t>
            </w:r>
            <w:r w:rsidRPr="00A13CE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708" w:type="dxa"/>
            <w:tcBorders>
              <w:top w:val="single" w:sz="12" w:space="0" w:color="auto"/>
            </w:tcBorders>
            <w:vAlign w:val="bottom"/>
          </w:tcPr>
          <w:p w14:paraId="151CB8C1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339,102</w:t>
            </w:r>
          </w:p>
        </w:tc>
        <w:tc>
          <w:tcPr>
            <w:tcW w:w="284" w:type="dxa"/>
          </w:tcPr>
          <w:p w14:paraId="09E87BB7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12" w:space="0" w:color="auto"/>
            </w:tcBorders>
            <w:vAlign w:val="bottom"/>
          </w:tcPr>
          <w:p w14:paraId="36DED1EB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449,986</w:t>
            </w:r>
          </w:p>
        </w:tc>
      </w:tr>
      <w:tr w:rsidR="000163AA" w:rsidRPr="00A13CE6" w14:paraId="4B688896" w14:textId="77777777">
        <w:trPr>
          <w:cantSplit/>
        </w:trPr>
        <w:tc>
          <w:tcPr>
            <w:tcW w:w="5655" w:type="dxa"/>
          </w:tcPr>
          <w:p w14:paraId="1F3842E2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A13CE6">
              <w:rPr>
                <w:rFonts w:ascii="Angsana New" w:hAnsi="Angsana New"/>
                <w:sz w:val="28"/>
                <w:szCs w:val="28"/>
              </w:rPr>
              <w:t>-</w:t>
            </w:r>
            <w:r w:rsidRPr="00A13CE6">
              <w:rPr>
                <w:rFonts w:ascii="Angsana New" w:hAnsi="Angsana New"/>
                <w:sz w:val="28"/>
                <w:szCs w:val="28"/>
                <w:cs/>
              </w:rPr>
              <w:t xml:space="preserve"> ต้นทุนค่าลูกไก่และอาหารไก่ที่บริษัทคู่สัญญาจัดหาให้ </w:t>
            </w:r>
          </w:p>
        </w:tc>
        <w:tc>
          <w:tcPr>
            <w:tcW w:w="1708" w:type="dxa"/>
            <w:vAlign w:val="bottom"/>
          </w:tcPr>
          <w:p w14:paraId="4C6A9E75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(294,389)</w:t>
            </w:r>
          </w:p>
        </w:tc>
        <w:tc>
          <w:tcPr>
            <w:tcW w:w="284" w:type="dxa"/>
          </w:tcPr>
          <w:p w14:paraId="314DDDD9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1344A487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(382,386)</w:t>
            </w:r>
          </w:p>
        </w:tc>
      </w:tr>
      <w:tr w:rsidR="000163AA" w:rsidRPr="00A13CE6" w14:paraId="50B7A18E" w14:textId="77777777">
        <w:trPr>
          <w:cantSplit/>
        </w:trPr>
        <w:tc>
          <w:tcPr>
            <w:tcW w:w="5655" w:type="dxa"/>
          </w:tcPr>
          <w:p w14:paraId="044CCF84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A13CE6">
              <w:rPr>
                <w:rFonts w:ascii="Angsana New" w:hAnsi="Angsana New"/>
                <w:sz w:val="28"/>
                <w:szCs w:val="28"/>
              </w:rPr>
              <w:t>-</w:t>
            </w:r>
            <w:r w:rsidRPr="00A13CE6">
              <w:rPr>
                <w:rFonts w:ascii="Angsana New" w:hAnsi="Angsana New"/>
                <w:sz w:val="28"/>
                <w:szCs w:val="28"/>
                <w:cs/>
              </w:rPr>
              <w:t xml:space="preserve"> ค่าขนส่งไก่ใหญ่ที่บริษัทคู่สัญญาทดรองจ่าย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11C1B972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(8,609)</w:t>
            </w:r>
          </w:p>
        </w:tc>
        <w:tc>
          <w:tcPr>
            <w:tcW w:w="284" w:type="dxa"/>
          </w:tcPr>
          <w:p w14:paraId="4FF4109F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bottom"/>
          </w:tcPr>
          <w:p w14:paraId="612E852B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(11,304)</w:t>
            </w:r>
          </w:p>
        </w:tc>
      </w:tr>
      <w:tr w:rsidR="000163AA" w:rsidRPr="00A13CE6" w14:paraId="779C3BE2" w14:textId="77777777">
        <w:trPr>
          <w:cantSplit/>
        </w:trPr>
        <w:tc>
          <w:tcPr>
            <w:tcW w:w="5655" w:type="dxa"/>
          </w:tcPr>
          <w:p w14:paraId="2FBDA3BF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 xml:space="preserve">เงินรับจากการขายไก่ประกันราคาตามสัญญา </w:t>
            </w:r>
            <w:r w:rsidRPr="00A13CE6">
              <w:rPr>
                <w:rFonts w:ascii="Angsana New" w:hAnsi="Angsana New"/>
                <w:sz w:val="28"/>
                <w:szCs w:val="28"/>
              </w:rPr>
              <w:t>(</w:t>
            </w:r>
            <w:r w:rsidRPr="00A13CE6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 </w:t>
            </w:r>
            <w:r w:rsidRPr="00A13CE6">
              <w:rPr>
                <w:rFonts w:ascii="Angsana New" w:hAnsi="Angsana New"/>
                <w:sz w:val="28"/>
                <w:szCs w:val="28"/>
              </w:rPr>
              <w:t>1</w:t>
            </w:r>
            <w:r w:rsidR="00E937E2" w:rsidRPr="00A13CE6">
              <w:rPr>
                <w:rFonts w:ascii="Angsana New" w:hAnsi="Angsana New"/>
                <w:sz w:val="28"/>
                <w:szCs w:val="28"/>
              </w:rPr>
              <w:t>4</w:t>
            </w:r>
            <w:r w:rsidRPr="00A13C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13CE6">
              <w:rPr>
                <w:rFonts w:ascii="Angsana New" w:hAnsi="Angsana New"/>
                <w:sz w:val="28"/>
                <w:szCs w:val="28"/>
                <w:cs/>
              </w:rPr>
              <w:t xml:space="preserve">ข้อ </w:t>
            </w:r>
            <w:r w:rsidRPr="00A13CE6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193FA417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36,104</w:t>
            </w:r>
          </w:p>
        </w:tc>
        <w:tc>
          <w:tcPr>
            <w:tcW w:w="284" w:type="dxa"/>
          </w:tcPr>
          <w:p w14:paraId="3986C7B2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02A7BA21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56,296</w:t>
            </w:r>
          </w:p>
        </w:tc>
      </w:tr>
      <w:tr w:rsidR="000163AA" w:rsidRPr="00A13CE6" w14:paraId="5FAE4BE6" w14:textId="77777777">
        <w:trPr>
          <w:cantSplit/>
        </w:trPr>
        <w:tc>
          <w:tcPr>
            <w:tcW w:w="5655" w:type="dxa"/>
          </w:tcPr>
          <w:p w14:paraId="3FB23A46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หัก รายได้ค้างรับจากการเลี้ยงไก่เนื้อตามพันธะสัญญาตลอดช่วงเวลา</w:t>
            </w:r>
          </w:p>
        </w:tc>
        <w:tc>
          <w:tcPr>
            <w:tcW w:w="1708" w:type="dxa"/>
            <w:vAlign w:val="bottom"/>
          </w:tcPr>
          <w:p w14:paraId="337272DC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8AD3D2F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3911170E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63AA" w:rsidRPr="00A13CE6" w14:paraId="744116F0" w14:textId="77777777">
        <w:trPr>
          <w:cantSplit/>
        </w:trPr>
        <w:tc>
          <w:tcPr>
            <w:tcW w:w="5655" w:type="dxa"/>
          </w:tcPr>
          <w:p w14:paraId="3CA2B243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 xml:space="preserve">      การเลี้ยง (</w:t>
            </w:r>
            <w:r w:rsidRPr="00A13CE6">
              <w:rPr>
                <w:rFonts w:ascii="Angsana New" w:hAnsi="Angsana New"/>
                <w:sz w:val="28"/>
                <w:szCs w:val="28"/>
              </w:rPr>
              <w:t xml:space="preserve">Over time) - </w:t>
            </w:r>
            <w:r w:rsidRPr="00A13CE6">
              <w:rPr>
                <w:rFonts w:ascii="Angsana New" w:hAnsi="Angsana New"/>
                <w:sz w:val="28"/>
                <w:szCs w:val="28"/>
                <w:cs/>
              </w:rPr>
              <w:t>ไก่เนื้อระหว่างเลี้ยง - ต้น</w:t>
            </w:r>
            <w:r w:rsidRPr="00A13CE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489D89E8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(9,306)</w:t>
            </w:r>
          </w:p>
        </w:tc>
        <w:tc>
          <w:tcPr>
            <w:tcW w:w="284" w:type="dxa"/>
          </w:tcPr>
          <w:p w14:paraId="5EC073C1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bottom"/>
          </w:tcPr>
          <w:p w14:paraId="1825913A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(24,664)</w:t>
            </w:r>
          </w:p>
        </w:tc>
      </w:tr>
      <w:tr w:rsidR="000163AA" w:rsidRPr="00A13CE6" w14:paraId="25105D7D" w14:textId="77777777">
        <w:trPr>
          <w:cantSplit/>
        </w:trPr>
        <w:tc>
          <w:tcPr>
            <w:tcW w:w="5655" w:type="dxa"/>
          </w:tcPr>
          <w:p w14:paraId="0019F039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รายได้จากการเลี้ยงไก่เนื้อตามพันธะสัญญา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7E217812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26,798</w:t>
            </w:r>
          </w:p>
        </w:tc>
        <w:tc>
          <w:tcPr>
            <w:tcW w:w="284" w:type="dxa"/>
          </w:tcPr>
          <w:p w14:paraId="650841AD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08CC6A22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31,632</w:t>
            </w:r>
          </w:p>
        </w:tc>
      </w:tr>
      <w:tr w:rsidR="000163AA" w:rsidRPr="00A13CE6" w14:paraId="58BD257F" w14:textId="77777777">
        <w:trPr>
          <w:cantSplit/>
        </w:trPr>
        <w:tc>
          <w:tcPr>
            <w:tcW w:w="5655" w:type="dxa"/>
          </w:tcPr>
          <w:p w14:paraId="7FDF54A8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5BF9F7A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1355DB46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FC9B8A3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3AA" w:rsidRPr="00A13CE6" w14:paraId="5164E0CF" w14:textId="77777777">
        <w:trPr>
          <w:cantSplit/>
        </w:trPr>
        <w:tc>
          <w:tcPr>
            <w:tcW w:w="5655" w:type="dxa"/>
            <w:tcBorders>
              <w:right w:val="single" w:sz="12" w:space="0" w:color="auto"/>
            </w:tcBorders>
          </w:tcPr>
          <w:p w14:paraId="6B5462A2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- ไก่เนื้อระหว่างเลี้ยง</w:t>
            </w:r>
            <w:r w:rsidRPr="00A13CE6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- </w:t>
            </w:r>
            <w:r w:rsidRPr="00A13CE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สิ้น</w:t>
            </w:r>
            <w:r w:rsidRPr="00A13CE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งวด</w:t>
            </w:r>
            <w:r w:rsidRPr="00A13CE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(จำนวนพันตัว)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F58D777" w14:textId="77777777" w:rsidR="000163AA" w:rsidRPr="00A13CE6" w:rsidRDefault="001E0673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1,731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</w:tcPr>
          <w:p w14:paraId="2E4EB863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D0484BC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1,</w:t>
            </w:r>
            <w:r w:rsidRPr="00A13CE6">
              <w:rPr>
                <w:rFonts w:ascii="Angsana New" w:hAnsi="Angsana New" w:hint="cs"/>
                <w:sz w:val="28"/>
                <w:szCs w:val="28"/>
                <w:cs/>
              </w:rPr>
              <w:t>219</w:t>
            </w:r>
          </w:p>
        </w:tc>
      </w:tr>
      <w:tr w:rsidR="000163AA" w:rsidRPr="00A13CE6" w14:paraId="2F4EF07F" w14:textId="77777777">
        <w:trPr>
          <w:cantSplit/>
        </w:trPr>
        <w:tc>
          <w:tcPr>
            <w:tcW w:w="5655" w:type="dxa"/>
          </w:tcPr>
          <w:p w14:paraId="26114E1A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รายได้ค้างรับจากการเลี้ยงไก่เนื้อตามพันธะสัญญาตลอดช่วงเวลา</w:t>
            </w:r>
          </w:p>
        </w:tc>
        <w:tc>
          <w:tcPr>
            <w:tcW w:w="1708" w:type="dxa"/>
            <w:tcBorders>
              <w:top w:val="single" w:sz="12" w:space="0" w:color="auto"/>
            </w:tcBorders>
            <w:vAlign w:val="bottom"/>
          </w:tcPr>
          <w:p w14:paraId="00EDFA50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A891C0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12" w:space="0" w:color="auto"/>
            </w:tcBorders>
            <w:vAlign w:val="bottom"/>
          </w:tcPr>
          <w:p w14:paraId="11EC3F8E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3AA" w:rsidRPr="00A13CE6" w14:paraId="290A0D1A" w14:textId="77777777">
        <w:trPr>
          <w:cantSplit/>
        </w:trPr>
        <w:tc>
          <w:tcPr>
            <w:tcW w:w="5655" w:type="dxa"/>
          </w:tcPr>
          <w:p w14:paraId="026CFDAD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 xml:space="preserve">การเลี้ยง </w:t>
            </w:r>
            <w:r w:rsidRPr="00A13CE6">
              <w:rPr>
                <w:rFonts w:ascii="Angsana New" w:hAnsi="Angsana New"/>
                <w:sz w:val="28"/>
                <w:szCs w:val="28"/>
              </w:rPr>
              <w:t xml:space="preserve">(Over time) </w:t>
            </w:r>
          </w:p>
        </w:tc>
        <w:tc>
          <w:tcPr>
            <w:tcW w:w="1708" w:type="dxa"/>
            <w:vAlign w:val="bottom"/>
          </w:tcPr>
          <w:p w14:paraId="2A4C788B" w14:textId="77777777" w:rsidR="000163AA" w:rsidRPr="00A13CE6" w:rsidRDefault="0029376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6F4827" w:rsidRPr="00A13CE6">
              <w:rPr>
                <w:rFonts w:ascii="Angsana New" w:hAnsi="Angsana New"/>
                <w:sz w:val="28"/>
                <w:szCs w:val="28"/>
              </w:rPr>
              <w:t>,3</w:t>
            </w: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284" w:type="dxa"/>
          </w:tcPr>
          <w:p w14:paraId="52B923CB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239F158A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16,</w:t>
            </w:r>
            <w:r w:rsidRPr="00A13CE6">
              <w:rPr>
                <w:rFonts w:ascii="Angsana New" w:hAnsi="Angsana New" w:hint="cs"/>
                <w:sz w:val="28"/>
                <w:szCs w:val="28"/>
                <w:cs/>
              </w:rPr>
              <w:t>454</w:t>
            </w:r>
          </w:p>
        </w:tc>
      </w:tr>
      <w:tr w:rsidR="000163AA" w:rsidRPr="00A13CE6" w14:paraId="3137528B" w14:textId="77777777">
        <w:trPr>
          <w:cantSplit/>
        </w:trPr>
        <w:tc>
          <w:tcPr>
            <w:tcW w:w="5655" w:type="dxa"/>
          </w:tcPr>
          <w:p w14:paraId="01A55A3E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รวมรายได้จากการเลี้ยงไก่เนื้อตามพันธะสัญญา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3AE0D" w14:textId="77777777" w:rsidR="000163AA" w:rsidRPr="00A13CE6" w:rsidRDefault="0029376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="006F4827" w:rsidRPr="00A13CE6">
              <w:rPr>
                <w:rFonts w:ascii="Angsana New" w:hAnsi="Angsana New"/>
                <w:sz w:val="28"/>
                <w:szCs w:val="28"/>
              </w:rPr>
              <w:t>,17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39B90509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3072F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4</w:t>
            </w:r>
            <w:r w:rsidRPr="00A13CE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A13CE6">
              <w:rPr>
                <w:rFonts w:ascii="Angsana New" w:hAnsi="Angsana New"/>
                <w:sz w:val="28"/>
                <w:szCs w:val="28"/>
              </w:rPr>
              <w:t>,</w:t>
            </w:r>
            <w:r w:rsidRPr="00A13CE6">
              <w:rPr>
                <w:rFonts w:ascii="Angsana New" w:hAnsi="Angsana New" w:hint="cs"/>
                <w:sz w:val="28"/>
                <w:szCs w:val="28"/>
                <w:cs/>
              </w:rPr>
              <w:t>086</w:t>
            </w:r>
          </w:p>
        </w:tc>
      </w:tr>
      <w:tr w:rsidR="000163AA" w:rsidRPr="00A13CE6" w14:paraId="4253F550" w14:textId="77777777">
        <w:trPr>
          <w:cantSplit/>
        </w:trPr>
        <w:tc>
          <w:tcPr>
            <w:tcW w:w="5655" w:type="dxa"/>
          </w:tcPr>
          <w:p w14:paraId="32666860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1DBF0876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B46BB0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58940A17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3AA" w:rsidRPr="00A13CE6" w14:paraId="5DEDE546" w14:textId="77777777">
        <w:trPr>
          <w:cantSplit/>
        </w:trPr>
        <w:tc>
          <w:tcPr>
            <w:tcW w:w="5655" w:type="dxa"/>
          </w:tcPr>
          <w:p w14:paraId="29F6D98D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708" w:type="dxa"/>
            <w:vAlign w:val="bottom"/>
          </w:tcPr>
          <w:p w14:paraId="7E04C7BE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86FB5D8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109FCFA7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3AA" w:rsidRPr="00A13CE6" w14:paraId="6EFC3B14" w14:textId="77777777">
        <w:trPr>
          <w:cantSplit/>
        </w:trPr>
        <w:tc>
          <w:tcPr>
            <w:tcW w:w="5655" w:type="dxa"/>
          </w:tcPr>
          <w:p w14:paraId="0A81A3B2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- ไก่เนื้อที่ส่งโรงชำแหละของบริษัทคู่สัญญา</w:t>
            </w:r>
          </w:p>
        </w:tc>
        <w:tc>
          <w:tcPr>
            <w:tcW w:w="1708" w:type="dxa"/>
            <w:vAlign w:val="bottom"/>
          </w:tcPr>
          <w:p w14:paraId="2A71A168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49E008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0124772A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3AA" w:rsidRPr="00A13CE6" w14:paraId="64246B97" w14:textId="77777777">
        <w:trPr>
          <w:cantSplit/>
        </w:trPr>
        <w:tc>
          <w:tcPr>
            <w:tcW w:w="5655" w:type="dxa"/>
          </w:tcPr>
          <w:p w14:paraId="5D7370A4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708" w:type="dxa"/>
            <w:vAlign w:val="bottom"/>
          </w:tcPr>
          <w:p w14:paraId="30B52B0E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34,</w:t>
            </w:r>
            <w:r w:rsidR="0086193A">
              <w:rPr>
                <w:rFonts w:ascii="Angsana New" w:hAnsi="Angsana New" w:hint="cs"/>
                <w:sz w:val="28"/>
                <w:szCs w:val="28"/>
                <w:cs/>
              </w:rPr>
              <w:t>575</w:t>
            </w:r>
          </w:p>
        </w:tc>
        <w:tc>
          <w:tcPr>
            <w:tcW w:w="284" w:type="dxa"/>
          </w:tcPr>
          <w:p w14:paraId="31418C02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3AA4ECFD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49,299</w:t>
            </w:r>
          </w:p>
        </w:tc>
      </w:tr>
      <w:tr w:rsidR="000163AA" w:rsidRPr="00A13CE6" w14:paraId="6202EBEC" w14:textId="77777777">
        <w:trPr>
          <w:cantSplit/>
        </w:trPr>
        <w:tc>
          <w:tcPr>
            <w:tcW w:w="5655" w:type="dxa"/>
          </w:tcPr>
          <w:p w14:paraId="64407D35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หัก ไก่เนื้อระหว่างเลี้ยง - ต้น</w:t>
            </w:r>
            <w:r w:rsidRPr="00A13CE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8" w:type="dxa"/>
            <w:vAlign w:val="bottom"/>
          </w:tcPr>
          <w:p w14:paraId="1910560A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(8,711)</w:t>
            </w:r>
          </w:p>
        </w:tc>
        <w:tc>
          <w:tcPr>
            <w:tcW w:w="284" w:type="dxa"/>
          </w:tcPr>
          <w:p w14:paraId="22C173CF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72848C2F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(20,885)</w:t>
            </w:r>
          </w:p>
        </w:tc>
      </w:tr>
      <w:tr w:rsidR="000163AA" w:rsidRPr="00A13CE6" w14:paraId="048B414F" w14:textId="77777777">
        <w:trPr>
          <w:cantSplit/>
        </w:trPr>
        <w:tc>
          <w:tcPr>
            <w:tcW w:w="5655" w:type="dxa"/>
          </w:tcPr>
          <w:p w14:paraId="25219886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หัก ประมาณการผลขาดทุนจากการเลี้ยงไก่เนื้อตามพันธะสัญญา</w:t>
            </w:r>
          </w:p>
        </w:tc>
        <w:tc>
          <w:tcPr>
            <w:tcW w:w="1708" w:type="dxa"/>
            <w:vAlign w:val="bottom"/>
          </w:tcPr>
          <w:p w14:paraId="14E513B7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320E73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226129BF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3AA" w:rsidRPr="00A13CE6" w14:paraId="75193092" w14:textId="77777777">
        <w:trPr>
          <w:cantSplit/>
        </w:trPr>
        <w:tc>
          <w:tcPr>
            <w:tcW w:w="5655" w:type="dxa"/>
          </w:tcPr>
          <w:p w14:paraId="6D551AA9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 xml:space="preserve">      - ไก่เนื้อระหว่างเลี้ยง - ต้</w:t>
            </w:r>
            <w:r w:rsidRPr="00A13CE6">
              <w:rPr>
                <w:rFonts w:ascii="Angsana New" w:hAnsi="Angsana New" w:hint="cs"/>
                <w:sz w:val="28"/>
                <w:szCs w:val="28"/>
                <w:cs/>
              </w:rPr>
              <w:t>นงวด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74ECB09D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(2,417)</w:t>
            </w:r>
          </w:p>
        </w:tc>
        <w:tc>
          <w:tcPr>
            <w:tcW w:w="284" w:type="dxa"/>
          </w:tcPr>
          <w:p w14:paraId="3740748A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3EC3B590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(327)</w:t>
            </w:r>
          </w:p>
        </w:tc>
      </w:tr>
      <w:tr w:rsidR="000163AA" w:rsidRPr="00A13CE6" w14:paraId="1AB2878A" w14:textId="77777777">
        <w:trPr>
          <w:cantSplit/>
        </w:trPr>
        <w:tc>
          <w:tcPr>
            <w:tcW w:w="5655" w:type="dxa"/>
          </w:tcPr>
          <w:p w14:paraId="62695A61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7EBD397D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23,</w:t>
            </w:r>
            <w:r w:rsidR="0086193A">
              <w:rPr>
                <w:rFonts w:ascii="Angsana New" w:hAnsi="Angsana New" w:hint="cs"/>
                <w:sz w:val="28"/>
                <w:szCs w:val="28"/>
                <w:cs/>
              </w:rPr>
              <w:t>447</w:t>
            </w:r>
          </w:p>
        </w:tc>
        <w:tc>
          <w:tcPr>
            <w:tcW w:w="284" w:type="dxa"/>
          </w:tcPr>
          <w:p w14:paraId="3C537316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6872E470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28,087</w:t>
            </w:r>
          </w:p>
        </w:tc>
      </w:tr>
      <w:tr w:rsidR="000163AA" w:rsidRPr="00A13CE6" w14:paraId="2D0E27C0" w14:textId="77777777">
        <w:trPr>
          <w:cantSplit/>
        </w:trPr>
        <w:tc>
          <w:tcPr>
            <w:tcW w:w="5655" w:type="dxa"/>
          </w:tcPr>
          <w:p w14:paraId="4E066D5B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8" w:type="dxa"/>
            <w:vAlign w:val="bottom"/>
          </w:tcPr>
          <w:p w14:paraId="679E2D0C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A332244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56B65CAC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3AA" w:rsidRPr="00A13CE6" w14:paraId="5A07F9AD" w14:textId="77777777">
        <w:trPr>
          <w:cantSplit/>
        </w:trPr>
        <w:tc>
          <w:tcPr>
            <w:tcW w:w="5655" w:type="dxa"/>
          </w:tcPr>
          <w:p w14:paraId="1317AE7E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- ไก่เนื้อระหว่างเลี้ยง</w:t>
            </w:r>
            <w:r w:rsidRPr="00A13CE6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-</w:t>
            </w:r>
            <w:r w:rsidRPr="00A13CE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สิ้น</w:t>
            </w:r>
            <w:r w:rsidRPr="00A13CE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งวด</w:t>
            </w:r>
          </w:p>
        </w:tc>
        <w:tc>
          <w:tcPr>
            <w:tcW w:w="1708" w:type="dxa"/>
            <w:vAlign w:val="bottom"/>
          </w:tcPr>
          <w:p w14:paraId="0E8DE507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497FB6E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0595AC84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3AA" w:rsidRPr="00A13CE6" w14:paraId="15770EED" w14:textId="77777777">
        <w:trPr>
          <w:cantSplit/>
        </w:trPr>
        <w:tc>
          <w:tcPr>
            <w:tcW w:w="5655" w:type="dxa"/>
          </w:tcPr>
          <w:p w14:paraId="7F0244C0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708" w:type="dxa"/>
            <w:vAlign w:val="bottom"/>
          </w:tcPr>
          <w:p w14:paraId="151470F7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15,699</w:t>
            </w:r>
          </w:p>
        </w:tc>
        <w:tc>
          <w:tcPr>
            <w:tcW w:w="284" w:type="dxa"/>
          </w:tcPr>
          <w:p w14:paraId="4C3E66E8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10FEAE72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11,890</w:t>
            </w:r>
          </w:p>
        </w:tc>
      </w:tr>
      <w:tr w:rsidR="000163AA" w:rsidRPr="00A13CE6" w14:paraId="48294C10" w14:textId="77777777">
        <w:trPr>
          <w:cantSplit/>
        </w:trPr>
        <w:tc>
          <w:tcPr>
            <w:tcW w:w="5655" w:type="dxa"/>
          </w:tcPr>
          <w:p w14:paraId="138466D4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Pr="00A13CE6">
              <w:rPr>
                <w:rFonts w:ascii="Angsana New" w:hAnsi="Angsana New"/>
                <w:sz w:val="28"/>
                <w:szCs w:val="28"/>
                <w:cs/>
              </w:rPr>
              <w:t>ผลขาดทุนจากการเลี้ยงไก่เนื้อตามพันธะสัญญา</w:t>
            </w:r>
          </w:p>
        </w:tc>
        <w:tc>
          <w:tcPr>
            <w:tcW w:w="1708" w:type="dxa"/>
          </w:tcPr>
          <w:p w14:paraId="5969867D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26"/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0596172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</w:tcPr>
          <w:p w14:paraId="3FFC2BCE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163AA" w:rsidRPr="00A13CE6" w14:paraId="133D7D9A" w14:textId="77777777">
        <w:trPr>
          <w:cantSplit/>
        </w:trPr>
        <w:tc>
          <w:tcPr>
            <w:tcW w:w="5655" w:type="dxa"/>
          </w:tcPr>
          <w:p w14:paraId="7357CD90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รวมต้นทุนและค่าใช้จ่ายอื่นในการเลี้ยงไก่เนื้อตามพันธะสัญญา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0A75FFA8" w14:textId="77777777" w:rsidR="000163AA" w:rsidRPr="00A13CE6" w:rsidRDefault="006F4827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39,</w:t>
            </w:r>
            <w:r w:rsidR="0086193A">
              <w:rPr>
                <w:rFonts w:ascii="Angsana New" w:hAnsi="Angsana New" w:hint="cs"/>
                <w:sz w:val="28"/>
                <w:szCs w:val="28"/>
                <w:cs/>
              </w:rPr>
              <w:t>146</w:t>
            </w:r>
          </w:p>
        </w:tc>
        <w:tc>
          <w:tcPr>
            <w:tcW w:w="284" w:type="dxa"/>
          </w:tcPr>
          <w:p w14:paraId="6BDD8AB3" w14:textId="77777777" w:rsidR="000163AA" w:rsidRPr="00A13CE6" w:rsidRDefault="000163AA" w:rsidP="000163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2727"/>
              </w:tabs>
              <w:ind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2D1ED77C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39,977</w:t>
            </w:r>
          </w:p>
        </w:tc>
      </w:tr>
      <w:tr w:rsidR="000163AA" w:rsidRPr="00A13CE6" w14:paraId="585E7393" w14:textId="77777777">
        <w:trPr>
          <w:cantSplit/>
        </w:trPr>
        <w:tc>
          <w:tcPr>
            <w:tcW w:w="5655" w:type="dxa"/>
          </w:tcPr>
          <w:p w14:paraId="39083059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0A33910A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74FE3C7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4EE23D82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3AA" w:rsidRPr="00A13CE6" w14:paraId="7A0C8FD7" w14:textId="77777777">
        <w:trPr>
          <w:cantSplit/>
        </w:trPr>
        <w:tc>
          <w:tcPr>
            <w:tcW w:w="5655" w:type="dxa"/>
          </w:tcPr>
          <w:p w14:paraId="3A84B5F4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13CE6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708" w:type="dxa"/>
            <w:tcBorders>
              <w:bottom w:val="double" w:sz="4" w:space="0" w:color="auto"/>
            </w:tcBorders>
            <w:vAlign w:val="bottom"/>
          </w:tcPr>
          <w:p w14:paraId="10452C88" w14:textId="77777777" w:rsidR="000163AA" w:rsidRPr="00A13CE6" w:rsidRDefault="0029376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6193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6F4827" w:rsidRPr="00A13CE6">
              <w:rPr>
                <w:rFonts w:ascii="Angsana New" w:hAnsi="Angsana New"/>
                <w:sz w:val="28"/>
                <w:szCs w:val="28"/>
              </w:rPr>
              <w:t>,</w:t>
            </w:r>
            <w:r w:rsidR="0086193A">
              <w:rPr>
                <w:rFonts w:ascii="Angsana New" w:hAnsi="Angsana New" w:hint="cs"/>
                <w:sz w:val="28"/>
                <w:szCs w:val="28"/>
                <w:cs/>
              </w:rPr>
              <w:t>025</w:t>
            </w:r>
          </w:p>
        </w:tc>
        <w:tc>
          <w:tcPr>
            <w:tcW w:w="284" w:type="dxa"/>
          </w:tcPr>
          <w:p w14:paraId="48CA1D8B" w14:textId="77777777" w:rsidR="000163AA" w:rsidRPr="00A13CE6" w:rsidRDefault="000163AA" w:rsidP="000163A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0CDC49EC" w14:textId="77777777" w:rsidR="000163AA" w:rsidRPr="00A13CE6" w:rsidRDefault="000163AA" w:rsidP="0001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CE6">
              <w:rPr>
                <w:rFonts w:ascii="Angsana New" w:hAnsi="Angsana New"/>
                <w:sz w:val="28"/>
                <w:szCs w:val="28"/>
              </w:rPr>
              <w:t>8,109</w:t>
            </w:r>
          </w:p>
        </w:tc>
      </w:tr>
    </w:tbl>
    <w:p w14:paraId="4EF71248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lastRenderedPageBreak/>
        <w:t xml:space="preserve">* ตามมาตรฐานการรายงานทางการเงิน ฉบับที่ </w:t>
      </w:r>
      <w:r w:rsidRPr="00434076">
        <w:rPr>
          <w:rFonts w:ascii="Angsana New" w:hAnsi="Angsana New"/>
          <w:sz w:val="30"/>
          <w:szCs w:val="30"/>
        </w:rPr>
        <w:t>15</w:t>
      </w:r>
      <w:r w:rsidRPr="00434076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บริษัทบันทึกรับรู้รายได้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เงินที่ได้รับชำระ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จากการขายไก่ประกันราคาตามสัญญาสุทธิจากต้นทุนค่าลูกไก่และอาหารไก่ที่บริษัทคู่สัญญาจัดหาให้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และค่าขนส่งไก่ใหญ่ที่บริษัทคู่สัญญาทดรองจ่ายเป็นรายได้จากการเลี้ยงไก่เนื้อตามพันธะสัญญาในงบกำไรขาดทุนเบ็ดเสร็จ</w:t>
      </w:r>
    </w:p>
    <w:p w14:paraId="778532A3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F4994A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089F" w:rsidRPr="00434076">
        <w:rPr>
          <w:rFonts w:ascii="Angsana New" w:hAnsi="Angsana New"/>
          <w:sz w:val="30"/>
          <w:szCs w:val="30"/>
        </w:rPr>
        <w:t>31</w:t>
      </w:r>
      <w:r w:rsidR="00CC089F" w:rsidRPr="00434076">
        <w:rPr>
          <w:rFonts w:ascii="Angsana New" w:hAnsi="Angsana New"/>
          <w:sz w:val="30"/>
          <w:szCs w:val="30"/>
          <w:cs/>
        </w:rPr>
        <w:t xml:space="preserve"> </w:t>
      </w:r>
      <w:r w:rsidR="00CC089F">
        <w:rPr>
          <w:rFonts w:ascii="Angsana New" w:hAnsi="Angsana New" w:hint="cs"/>
          <w:sz w:val="30"/>
          <w:szCs w:val="30"/>
          <w:cs/>
        </w:rPr>
        <w:t>มีน</w:t>
      </w:r>
      <w:r w:rsidR="00CC089F" w:rsidRPr="00434076">
        <w:rPr>
          <w:rFonts w:ascii="Angsana New" w:hAnsi="Angsana New"/>
          <w:sz w:val="30"/>
          <w:szCs w:val="30"/>
          <w:cs/>
        </w:rPr>
        <w:t xml:space="preserve">าคม </w:t>
      </w:r>
      <w:r w:rsidR="00CC089F" w:rsidRPr="00434076">
        <w:rPr>
          <w:rFonts w:ascii="Angsana New" w:hAnsi="Angsana New"/>
          <w:sz w:val="30"/>
          <w:szCs w:val="30"/>
        </w:rPr>
        <w:t>256</w:t>
      </w:r>
      <w:r w:rsidR="00CC089F">
        <w:rPr>
          <w:rFonts w:ascii="Angsana New" w:hAnsi="Angsana New"/>
          <w:sz w:val="30"/>
          <w:szCs w:val="30"/>
        </w:rPr>
        <w:t xml:space="preserve">9 </w:t>
      </w:r>
      <w:r w:rsidRPr="00434076">
        <w:rPr>
          <w:rFonts w:ascii="Angsana New" w:hAnsi="Angsana New"/>
          <w:sz w:val="30"/>
          <w:szCs w:val="30"/>
          <w:cs/>
        </w:rPr>
        <w:t>และ</w:t>
      </w:r>
      <w:r w:rsidR="0096693F">
        <w:rPr>
          <w:rFonts w:ascii="Angsana New" w:hAnsi="Angsana New" w:hint="cs"/>
          <w:sz w:val="30"/>
          <w:szCs w:val="30"/>
          <w:cs/>
        </w:rPr>
        <w:t>วันที่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="002A1D1F" w:rsidRPr="00434076">
        <w:rPr>
          <w:rFonts w:ascii="Angsana New" w:hAnsi="Angsana New"/>
          <w:sz w:val="30"/>
          <w:szCs w:val="30"/>
        </w:rPr>
        <w:t>31</w:t>
      </w:r>
      <w:r w:rsidR="002A1D1F" w:rsidRPr="0043407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A1D1F" w:rsidRPr="00434076">
        <w:rPr>
          <w:rFonts w:ascii="Angsana New" w:hAnsi="Angsana New"/>
          <w:sz w:val="30"/>
          <w:szCs w:val="30"/>
        </w:rPr>
        <w:t>256</w:t>
      </w:r>
      <w:r w:rsidR="00CC089F">
        <w:rPr>
          <w:rFonts w:ascii="Angsana New" w:hAnsi="Angsana New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ลูกหนี้ที่ยังไม่ออกใบแจ้งหนี้</w:t>
      </w:r>
      <w:r w:rsidRPr="00FA222E">
        <w:rPr>
          <w:rFonts w:ascii="Angsana New" w:hAnsi="Angsana New"/>
          <w:sz w:val="30"/>
          <w:szCs w:val="30"/>
          <w:cs/>
        </w:rPr>
        <w:t>จำนวน</w:t>
      </w:r>
      <w:r w:rsidR="00F43A0E" w:rsidRPr="00FA222E">
        <w:rPr>
          <w:rFonts w:ascii="Angsana New" w:hAnsi="Angsana New"/>
          <w:sz w:val="30"/>
          <w:szCs w:val="30"/>
        </w:rPr>
        <w:t xml:space="preserve"> </w:t>
      </w:r>
      <w:r w:rsidR="00FA222E" w:rsidRPr="00FA222E">
        <w:rPr>
          <w:rFonts w:ascii="Angsana New" w:hAnsi="Angsana New"/>
          <w:sz w:val="30"/>
          <w:szCs w:val="30"/>
        </w:rPr>
        <w:t>2</w:t>
      </w:r>
      <w:r w:rsidR="0086193A">
        <w:rPr>
          <w:rFonts w:ascii="Angsana New" w:hAnsi="Angsana New" w:hint="cs"/>
          <w:sz w:val="30"/>
          <w:szCs w:val="30"/>
          <w:cs/>
        </w:rPr>
        <w:t>3</w:t>
      </w:r>
      <w:r w:rsidR="00FA222E" w:rsidRPr="00FA222E">
        <w:rPr>
          <w:rFonts w:ascii="Angsana New" w:hAnsi="Angsana New"/>
          <w:sz w:val="30"/>
          <w:szCs w:val="30"/>
        </w:rPr>
        <w:t>.4</w:t>
      </w:r>
      <w:r w:rsidRPr="00FA222E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CC089F" w:rsidRPr="00FA222E">
        <w:rPr>
          <w:rFonts w:ascii="Angsana New" w:hAnsi="Angsana New"/>
          <w:sz w:val="30"/>
          <w:szCs w:val="30"/>
        </w:rPr>
        <w:t>9.3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ล้าน</w:t>
      </w:r>
      <w:r w:rsidRPr="00CC089F">
        <w:rPr>
          <w:rFonts w:ascii="Angsana New" w:hAnsi="Angsana New"/>
          <w:sz w:val="30"/>
          <w:szCs w:val="30"/>
          <w:cs/>
        </w:rPr>
        <w:t>บาท</w:t>
      </w:r>
      <w:r w:rsidRPr="00CC089F">
        <w:rPr>
          <w:rFonts w:ascii="Angsana New" w:hAnsi="Angsana New"/>
          <w:sz w:val="30"/>
          <w:szCs w:val="30"/>
        </w:rPr>
        <w:t xml:space="preserve"> </w:t>
      </w:r>
      <w:r w:rsidRPr="00CC089F">
        <w:rPr>
          <w:rFonts w:ascii="Angsana New" w:hAnsi="Angsana New"/>
          <w:sz w:val="30"/>
          <w:szCs w:val="30"/>
          <w:cs/>
        </w:rPr>
        <w:t>ตามลำดับ เกิดจากการรับรู้รายได้จากการเลี้ยงไก่เนื้อตามพันธะสัญญาตลอดช่วงเวลาการเลี้ยง (</w:t>
      </w:r>
      <w:r w:rsidRPr="00CC089F">
        <w:rPr>
          <w:rFonts w:ascii="Angsana New" w:hAnsi="Angsana New"/>
          <w:sz w:val="30"/>
          <w:szCs w:val="30"/>
        </w:rPr>
        <w:t xml:space="preserve">Over time) </w:t>
      </w:r>
      <w:r w:rsidRPr="00CC089F">
        <w:rPr>
          <w:rFonts w:ascii="Angsana New" w:hAnsi="Angsana New"/>
          <w:sz w:val="30"/>
          <w:szCs w:val="30"/>
          <w:cs/>
        </w:rPr>
        <w:t>โดยบริษัทมีการขนส่งไก่ใหญ่ดังกล่าวไปที่โรงชำแหละที่บริษัทคู่สัญญากำหนดในเดือน</w:t>
      </w:r>
      <w:r w:rsidR="00CC089F" w:rsidRPr="00CC089F">
        <w:rPr>
          <w:rFonts w:ascii="Angsana New" w:hAnsi="Angsana New" w:hint="cs"/>
          <w:sz w:val="30"/>
          <w:szCs w:val="30"/>
          <w:cs/>
        </w:rPr>
        <w:t>เมษายน</w:t>
      </w:r>
      <w:r w:rsidR="00F43A0E" w:rsidRPr="00CC089F">
        <w:rPr>
          <w:rFonts w:ascii="Angsana New" w:hAnsi="Angsana New" w:hint="cs"/>
          <w:sz w:val="30"/>
          <w:szCs w:val="30"/>
          <w:cs/>
        </w:rPr>
        <w:t xml:space="preserve"> - เดือน</w:t>
      </w:r>
      <w:r w:rsidR="00CC089F" w:rsidRPr="00CC089F">
        <w:rPr>
          <w:rFonts w:ascii="Angsana New" w:hAnsi="Angsana New" w:hint="cs"/>
          <w:sz w:val="30"/>
          <w:szCs w:val="30"/>
          <w:cs/>
        </w:rPr>
        <w:t>พฤษภาคม</w:t>
      </w:r>
      <w:r w:rsidRPr="00CC089F">
        <w:rPr>
          <w:rFonts w:ascii="Angsana New" w:hAnsi="Angsana New"/>
          <w:sz w:val="30"/>
          <w:szCs w:val="30"/>
          <w:cs/>
        </w:rPr>
        <w:t xml:space="preserve"> </w:t>
      </w:r>
      <w:r w:rsidRPr="00CC089F">
        <w:rPr>
          <w:rFonts w:ascii="Angsana New" w:hAnsi="Angsana New"/>
          <w:sz w:val="30"/>
          <w:szCs w:val="30"/>
        </w:rPr>
        <w:t>256</w:t>
      </w:r>
      <w:r w:rsidR="00CC089F" w:rsidRPr="00CC089F">
        <w:rPr>
          <w:rFonts w:ascii="Angsana New" w:hAnsi="Angsana New"/>
          <w:sz w:val="30"/>
          <w:szCs w:val="30"/>
        </w:rPr>
        <w:t>9</w:t>
      </w:r>
      <w:r w:rsidRPr="00CC089F">
        <w:rPr>
          <w:rFonts w:ascii="Angsana New" w:hAnsi="Angsana New"/>
          <w:sz w:val="30"/>
          <w:szCs w:val="30"/>
        </w:rPr>
        <w:t xml:space="preserve"> </w:t>
      </w:r>
      <w:r w:rsidRPr="00CC089F">
        <w:rPr>
          <w:rFonts w:ascii="Angsana New" w:hAnsi="Angsana New"/>
          <w:sz w:val="30"/>
          <w:szCs w:val="30"/>
          <w:cs/>
        </w:rPr>
        <w:t xml:space="preserve">และเดือนมกราคม - เดือนกุมภาพันธ์ </w:t>
      </w:r>
      <w:r w:rsidRPr="00CC089F">
        <w:rPr>
          <w:rFonts w:ascii="Angsana New" w:hAnsi="Angsana New"/>
          <w:sz w:val="30"/>
          <w:szCs w:val="30"/>
        </w:rPr>
        <w:t>256</w:t>
      </w:r>
      <w:r w:rsidR="00CC089F" w:rsidRPr="00CC089F">
        <w:rPr>
          <w:rFonts w:ascii="Angsana New" w:hAnsi="Angsana New"/>
          <w:sz w:val="30"/>
          <w:szCs w:val="30"/>
        </w:rPr>
        <w:t>9</w:t>
      </w:r>
      <w:r w:rsidRPr="00CC089F">
        <w:rPr>
          <w:rFonts w:ascii="Angsana New" w:hAnsi="Angsana New"/>
          <w:sz w:val="30"/>
          <w:szCs w:val="30"/>
        </w:rPr>
        <w:t xml:space="preserve"> </w:t>
      </w:r>
      <w:r w:rsidRPr="00CC089F">
        <w:rPr>
          <w:rFonts w:ascii="Angsana New" w:hAnsi="Angsana New"/>
          <w:sz w:val="30"/>
          <w:szCs w:val="30"/>
          <w:cs/>
        </w:rPr>
        <w:t>ตามลำดับ และได้รับชำระจากบริษัทคู่สัญญาใน</w:t>
      </w:r>
      <w:r w:rsidR="000D5D14">
        <w:rPr>
          <w:rFonts w:ascii="Angsana New" w:hAnsi="Angsana New" w:hint="cs"/>
          <w:sz w:val="30"/>
          <w:szCs w:val="30"/>
          <w:cs/>
        </w:rPr>
        <w:t>เดือน</w:t>
      </w:r>
      <w:r w:rsidR="00CC089F" w:rsidRPr="00CC089F">
        <w:rPr>
          <w:rFonts w:ascii="Angsana New" w:hAnsi="Angsana New" w:hint="cs"/>
          <w:sz w:val="30"/>
          <w:szCs w:val="30"/>
          <w:cs/>
        </w:rPr>
        <w:t>เมษายน - เดือนพฤษภาคม</w:t>
      </w:r>
      <w:r w:rsidR="00CC089F" w:rsidRPr="00CC089F">
        <w:rPr>
          <w:rFonts w:ascii="Angsana New" w:hAnsi="Angsana New"/>
          <w:sz w:val="30"/>
          <w:szCs w:val="30"/>
          <w:cs/>
        </w:rPr>
        <w:t xml:space="preserve"> </w:t>
      </w:r>
      <w:r w:rsidR="00CC089F" w:rsidRPr="00CC089F">
        <w:rPr>
          <w:rFonts w:ascii="Angsana New" w:hAnsi="Angsana New"/>
          <w:sz w:val="30"/>
          <w:szCs w:val="30"/>
        </w:rPr>
        <w:t>2569</w:t>
      </w:r>
      <w:r w:rsidRPr="00CC089F">
        <w:rPr>
          <w:rFonts w:ascii="Angsana New" w:hAnsi="Angsana New"/>
          <w:sz w:val="30"/>
          <w:szCs w:val="30"/>
          <w:cs/>
        </w:rPr>
        <w:t xml:space="preserve"> และเดือนมกราคม - เดือนกุมภาพันธ์ </w:t>
      </w:r>
      <w:r w:rsidRPr="00CC089F">
        <w:rPr>
          <w:rFonts w:ascii="Angsana New" w:hAnsi="Angsana New"/>
          <w:sz w:val="30"/>
          <w:szCs w:val="30"/>
        </w:rPr>
        <w:t>256</w:t>
      </w:r>
      <w:r w:rsidR="00CC089F" w:rsidRPr="00CC089F">
        <w:rPr>
          <w:rFonts w:ascii="Angsana New" w:hAnsi="Angsana New"/>
          <w:sz w:val="30"/>
          <w:szCs w:val="30"/>
        </w:rPr>
        <w:t>9</w:t>
      </w:r>
      <w:r w:rsidRPr="00CC089F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01A99250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15EC627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34076">
        <w:rPr>
          <w:rFonts w:ascii="Angsana New" w:hAnsi="Angsana New"/>
          <w:sz w:val="30"/>
          <w:szCs w:val="30"/>
          <w:cs/>
        </w:rPr>
        <w:t>ณ</w:t>
      </w:r>
      <w:r w:rsidR="000D5D14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="00CC089F" w:rsidRPr="00434076">
        <w:rPr>
          <w:rFonts w:ascii="Angsana New" w:hAnsi="Angsana New"/>
          <w:sz w:val="30"/>
          <w:szCs w:val="30"/>
        </w:rPr>
        <w:t>31</w:t>
      </w:r>
      <w:r w:rsidR="00CC089F" w:rsidRPr="00434076">
        <w:rPr>
          <w:rFonts w:ascii="Angsana New" w:hAnsi="Angsana New"/>
          <w:sz w:val="30"/>
          <w:szCs w:val="30"/>
          <w:cs/>
        </w:rPr>
        <w:t xml:space="preserve"> </w:t>
      </w:r>
      <w:r w:rsidR="00CC089F">
        <w:rPr>
          <w:rFonts w:ascii="Angsana New" w:hAnsi="Angsana New" w:hint="cs"/>
          <w:sz w:val="30"/>
          <w:szCs w:val="30"/>
          <w:cs/>
        </w:rPr>
        <w:t>มีน</w:t>
      </w:r>
      <w:r w:rsidR="00CC089F" w:rsidRPr="00434076">
        <w:rPr>
          <w:rFonts w:ascii="Angsana New" w:hAnsi="Angsana New"/>
          <w:sz w:val="30"/>
          <w:szCs w:val="30"/>
          <w:cs/>
        </w:rPr>
        <w:t xml:space="preserve">าคม </w:t>
      </w:r>
      <w:r w:rsidR="00CC089F" w:rsidRPr="00434076">
        <w:rPr>
          <w:rFonts w:ascii="Angsana New" w:hAnsi="Angsana New"/>
          <w:sz w:val="30"/>
          <w:szCs w:val="30"/>
        </w:rPr>
        <w:t>256</w:t>
      </w:r>
      <w:r w:rsidR="00CC089F">
        <w:rPr>
          <w:rFonts w:ascii="Angsana New" w:hAnsi="Angsana New"/>
          <w:sz w:val="30"/>
          <w:szCs w:val="30"/>
        </w:rPr>
        <w:t xml:space="preserve">9 </w:t>
      </w:r>
      <w:r w:rsidRPr="00434076">
        <w:rPr>
          <w:rFonts w:ascii="Angsana New" w:hAnsi="Angsana New"/>
          <w:sz w:val="30"/>
          <w:szCs w:val="30"/>
          <w:cs/>
        </w:rPr>
        <w:t>และ</w:t>
      </w:r>
      <w:r w:rsidR="00EC47CC">
        <w:rPr>
          <w:rFonts w:ascii="Angsana New" w:hAnsi="Angsana New" w:hint="cs"/>
          <w:sz w:val="30"/>
          <w:szCs w:val="30"/>
          <w:cs/>
        </w:rPr>
        <w:t>วันที่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="00F34D32" w:rsidRPr="00434076">
        <w:rPr>
          <w:rFonts w:ascii="Angsana New" w:hAnsi="Angsana New"/>
          <w:sz w:val="30"/>
          <w:szCs w:val="30"/>
        </w:rPr>
        <w:t>31</w:t>
      </w:r>
      <w:r w:rsidR="00F34D32" w:rsidRPr="0043407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34D32" w:rsidRPr="00434076">
        <w:rPr>
          <w:rFonts w:ascii="Angsana New" w:hAnsi="Angsana New"/>
          <w:sz w:val="30"/>
          <w:szCs w:val="30"/>
        </w:rPr>
        <w:t>256</w:t>
      </w:r>
      <w:r w:rsidR="00CC089F">
        <w:rPr>
          <w:rFonts w:ascii="Angsana New" w:hAnsi="Angsana New"/>
          <w:sz w:val="30"/>
          <w:szCs w:val="30"/>
        </w:rPr>
        <w:t>8</w:t>
      </w:r>
      <w:r w:rsidR="00F34D32"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สินทรัพย์และหนี้สินจากการจัดหาลูกไก่และอาหารไก่ที่บริษัทคู่สัญญาจัดหาให้และบริษัทบันทึกไว้ตามสัญญาในส่วนที่บริษัทคู่สัญญายังไม่นำไปหักกับการจ่ายชำระค่าซื้อไก่ประกันราคามีรายละเอียดดังนี้</w:t>
      </w:r>
    </w:p>
    <w:p w14:paraId="0BE49DC4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5" w:type="dxa"/>
        <w:tblLayout w:type="fixed"/>
        <w:tblLook w:val="0000" w:firstRow="0" w:lastRow="0" w:firstColumn="0" w:lastColumn="0" w:noHBand="0" w:noVBand="0"/>
      </w:tblPr>
      <w:tblGrid>
        <w:gridCol w:w="5669"/>
        <w:gridCol w:w="1708"/>
        <w:gridCol w:w="283"/>
        <w:gridCol w:w="1705"/>
      </w:tblGrid>
      <w:tr w:rsidR="00434076" w:rsidRPr="00434076" w14:paraId="2D6FCED4" w14:textId="77777777" w:rsidTr="00413A82">
        <w:trPr>
          <w:cantSplit/>
        </w:trPr>
        <w:tc>
          <w:tcPr>
            <w:tcW w:w="5669" w:type="dxa"/>
          </w:tcPr>
          <w:p w14:paraId="5C850DBE" w14:textId="77777777" w:rsidR="00434076" w:rsidRPr="00434076" w:rsidRDefault="00434076" w:rsidP="00413A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6" w:type="dxa"/>
            <w:gridSpan w:val="3"/>
            <w:tcBorders>
              <w:bottom w:val="single" w:sz="4" w:space="0" w:color="auto"/>
            </w:tcBorders>
          </w:tcPr>
          <w:p w14:paraId="776D0BEF" w14:textId="77777777" w:rsidR="00434076" w:rsidRPr="00434076" w:rsidRDefault="00434076" w:rsidP="006A3B85">
            <w:pPr>
              <w:pStyle w:val="a1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34D32" w:rsidRPr="00434076" w14:paraId="36A36F5B" w14:textId="77777777" w:rsidTr="00413A82">
        <w:trPr>
          <w:cantSplit/>
        </w:trPr>
        <w:tc>
          <w:tcPr>
            <w:tcW w:w="5669" w:type="dxa"/>
          </w:tcPr>
          <w:p w14:paraId="355E705C" w14:textId="77777777" w:rsidR="00F34D32" w:rsidRPr="00434076" w:rsidRDefault="00F34D32" w:rsidP="00413A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03094EFE" w14:textId="77777777" w:rsidR="00F34D32" w:rsidRPr="00434076" w:rsidRDefault="00CC089F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31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4340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17282A63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7AEECFB6" w14:textId="77777777" w:rsidR="00F34D32" w:rsidRPr="00434076" w:rsidRDefault="00F622C8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34D32" w:rsidRPr="00434076">
              <w:rPr>
                <w:rFonts w:ascii="Angsana New" w:hAnsi="Angsana New"/>
                <w:sz w:val="30"/>
                <w:szCs w:val="30"/>
              </w:rPr>
              <w:t>256</w:t>
            </w:r>
            <w:r w:rsidR="00CC089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34D32" w:rsidRPr="00434076" w14:paraId="37A86A1A" w14:textId="77777777" w:rsidTr="00413A82">
        <w:trPr>
          <w:cantSplit/>
        </w:trPr>
        <w:tc>
          <w:tcPr>
            <w:tcW w:w="5669" w:type="dxa"/>
          </w:tcPr>
          <w:p w14:paraId="36F3C1D0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ค่าลูกไก่และอาหารไก่  </w:t>
            </w:r>
          </w:p>
        </w:tc>
        <w:tc>
          <w:tcPr>
            <w:tcW w:w="1708" w:type="dxa"/>
            <w:vAlign w:val="bottom"/>
          </w:tcPr>
          <w:p w14:paraId="405F148A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A3D305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19E314FA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89F" w:rsidRPr="00434076" w14:paraId="02933E9B" w14:textId="77777777" w:rsidTr="00413A82">
        <w:trPr>
          <w:cantSplit/>
        </w:trPr>
        <w:tc>
          <w:tcPr>
            <w:tcW w:w="5669" w:type="dxa"/>
          </w:tcPr>
          <w:p w14:paraId="52FB3286" w14:textId="77777777" w:rsidR="00CC089F" w:rsidRPr="00434076" w:rsidRDefault="00CC089F" w:rsidP="00CC089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>ไก่เนื้อระหว่างเลี้ยง</w:t>
            </w:r>
          </w:p>
        </w:tc>
        <w:tc>
          <w:tcPr>
            <w:tcW w:w="1708" w:type="dxa"/>
            <w:vAlign w:val="bottom"/>
          </w:tcPr>
          <w:p w14:paraId="09CE18AC" w14:textId="77777777" w:rsidR="00CC089F" w:rsidRPr="00F669ED" w:rsidRDefault="00B9051A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122,852</w:t>
            </w:r>
          </w:p>
        </w:tc>
        <w:tc>
          <w:tcPr>
            <w:tcW w:w="283" w:type="dxa"/>
          </w:tcPr>
          <w:p w14:paraId="429537BB" w14:textId="77777777" w:rsidR="00CC089F" w:rsidRPr="00434076" w:rsidRDefault="00CC089F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7187D214" w14:textId="77777777" w:rsidR="00CC089F" w:rsidRPr="00434076" w:rsidRDefault="00CC089F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7241D">
              <w:rPr>
                <w:rFonts w:ascii="Angsana New" w:hAnsi="Angsana New"/>
                <w:sz w:val="30"/>
                <w:szCs w:val="30"/>
              </w:rPr>
              <w:t>51,642</w:t>
            </w:r>
          </w:p>
        </w:tc>
      </w:tr>
      <w:tr w:rsidR="00CC089F" w:rsidRPr="00434076" w14:paraId="1B01DED7" w14:textId="77777777" w:rsidTr="00413A82">
        <w:trPr>
          <w:cantSplit/>
        </w:trPr>
        <w:tc>
          <w:tcPr>
            <w:tcW w:w="5669" w:type="dxa"/>
          </w:tcPr>
          <w:p w14:paraId="65D5852A" w14:textId="77777777" w:rsidR="00CC089F" w:rsidRPr="00434076" w:rsidRDefault="00CC089F" w:rsidP="00CC089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>ไก่เนื้อที่ส่งโรงชำแหละของบริษัทคู่สัญญา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4B6299B1" w14:textId="77777777" w:rsidR="00CC089F" w:rsidRPr="00F669ED" w:rsidRDefault="00B9051A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41,197</w:t>
            </w:r>
          </w:p>
        </w:tc>
        <w:tc>
          <w:tcPr>
            <w:tcW w:w="283" w:type="dxa"/>
          </w:tcPr>
          <w:p w14:paraId="20AEE854" w14:textId="77777777" w:rsidR="00CC089F" w:rsidRPr="00434076" w:rsidRDefault="00CC089F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7113ADDD" w14:textId="77777777" w:rsidR="00CC089F" w:rsidRPr="00434076" w:rsidRDefault="00CC089F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7241D">
              <w:rPr>
                <w:rFonts w:ascii="Angsana New" w:hAnsi="Angsana New"/>
                <w:sz w:val="30"/>
                <w:szCs w:val="30"/>
              </w:rPr>
              <w:t>99,383</w:t>
            </w:r>
          </w:p>
        </w:tc>
      </w:tr>
      <w:tr w:rsidR="00CC089F" w:rsidRPr="00434076" w14:paraId="45B9923F" w14:textId="77777777" w:rsidTr="00413A82">
        <w:trPr>
          <w:cantSplit/>
        </w:trPr>
        <w:tc>
          <w:tcPr>
            <w:tcW w:w="5669" w:type="dxa"/>
          </w:tcPr>
          <w:p w14:paraId="31CE92C8" w14:textId="77777777" w:rsidR="00CC089F" w:rsidRPr="00434076" w:rsidRDefault="00CC089F" w:rsidP="00CC089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1D0BB" w14:textId="77777777" w:rsidR="00CC089F" w:rsidRPr="00F669ED" w:rsidRDefault="00B9051A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164,049</w:t>
            </w:r>
          </w:p>
        </w:tc>
        <w:tc>
          <w:tcPr>
            <w:tcW w:w="283" w:type="dxa"/>
          </w:tcPr>
          <w:p w14:paraId="5E117A1C" w14:textId="77777777" w:rsidR="00CC089F" w:rsidRPr="00434076" w:rsidRDefault="00CC089F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67EC1" w14:textId="77777777" w:rsidR="00CC089F" w:rsidRPr="00434076" w:rsidRDefault="00CC089F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7241D">
              <w:rPr>
                <w:rFonts w:ascii="Angsana New" w:hAnsi="Angsana New"/>
                <w:sz w:val="30"/>
                <w:szCs w:val="30"/>
              </w:rPr>
              <w:t>151,025</w:t>
            </w:r>
          </w:p>
        </w:tc>
      </w:tr>
      <w:tr w:rsidR="00CC089F" w:rsidRPr="00434076" w14:paraId="7098F3CC" w14:textId="77777777" w:rsidTr="00413A82">
        <w:trPr>
          <w:cantSplit/>
        </w:trPr>
        <w:tc>
          <w:tcPr>
            <w:tcW w:w="5669" w:type="dxa"/>
          </w:tcPr>
          <w:p w14:paraId="7B2C5672" w14:textId="77777777" w:rsidR="00CC089F" w:rsidRPr="00434076" w:rsidRDefault="00CC089F" w:rsidP="00CC089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top w:val="double" w:sz="4" w:space="0" w:color="auto"/>
            </w:tcBorders>
            <w:vAlign w:val="bottom"/>
          </w:tcPr>
          <w:p w14:paraId="6EFD5244" w14:textId="77777777" w:rsidR="00CC089F" w:rsidRPr="00F669ED" w:rsidRDefault="00CC089F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749E87A" w14:textId="77777777" w:rsidR="00CC089F" w:rsidRPr="00434076" w:rsidRDefault="00CC089F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vAlign w:val="bottom"/>
          </w:tcPr>
          <w:p w14:paraId="396847D8" w14:textId="77777777" w:rsidR="00CC089F" w:rsidRPr="00434076" w:rsidRDefault="00CC089F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89F" w:rsidRPr="00434076" w14:paraId="40C03FB6" w14:textId="77777777" w:rsidTr="00413A82">
        <w:trPr>
          <w:cantSplit/>
        </w:trPr>
        <w:tc>
          <w:tcPr>
            <w:tcW w:w="5669" w:type="dxa"/>
          </w:tcPr>
          <w:p w14:paraId="36CDBA24" w14:textId="77777777" w:rsidR="00CC089F" w:rsidRPr="00434076" w:rsidRDefault="00CC089F" w:rsidP="00CC089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434076">
              <w:rPr>
                <w:rFonts w:ascii="Angsana New" w:hAnsi="Angsana New"/>
                <w:sz w:val="30"/>
                <w:szCs w:val="30"/>
              </w:rPr>
              <w:t>-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 ค่าลูกไก่และอาหารไก่</w:t>
            </w:r>
          </w:p>
        </w:tc>
        <w:tc>
          <w:tcPr>
            <w:tcW w:w="1708" w:type="dxa"/>
            <w:tcBorders>
              <w:bottom w:val="double" w:sz="4" w:space="0" w:color="auto"/>
            </w:tcBorders>
            <w:vAlign w:val="bottom"/>
          </w:tcPr>
          <w:p w14:paraId="0D6AD99D" w14:textId="77777777" w:rsidR="00CC089F" w:rsidRPr="00F669ED" w:rsidRDefault="00B9051A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164,049</w:t>
            </w:r>
          </w:p>
        </w:tc>
        <w:tc>
          <w:tcPr>
            <w:tcW w:w="283" w:type="dxa"/>
            <w:tcBorders>
              <w:bottom w:val="nil"/>
            </w:tcBorders>
          </w:tcPr>
          <w:p w14:paraId="572B0A0A" w14:textId="77777777" w:rsidR="00CC089F" w:rsidRPr="00434076" w:rsidRDefault="00CC089F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vAlign w:val="bottom"/>
          </w:tcPr>
          <w:p w14:paraId="292D0FB4" w14:textId="77777777" w:rsidR="00CC089F" w:rsidRPr="00434076" w:rsidRDefault="00CC089F" w:rsidP="00CC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7241D">
              <w:rPr>
                <w:rFonts w:ascii="Angsana New" w:hAnsi="Angsana New"/>
                <w:sz w:val="30"/>
                <w:szCs w:val="30"/>
              </w:rPr>
              <w:t>151,025</w:t>
            </w:r>
          </w:p>
        </w:tc>
      </w:tr>
    </w:tbl>
    <w:p w14:paraId="2A59025C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BC43B6" w14:textId="77777777" w:rsidR="00434076" w:rsidRDefault="00434076" w:rsidP="00434076">
      <w:pPr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เนื่องจากสินทรัพย์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ค่าลูกไก่และอาหารไก่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ยังอยู่ภายใต้การควบคุมของบริษัทคู่สัญญาซึ่งบริษัทไม่มีอำนาจควบคุมสินทรัพย์นั้น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ไม่สามารถสั่งการการใช้งาน ไม่สามารถได้รับประโยชน์ที่เหลืออยู่จากสินทรัพย์ และไม่สามารถนำสินทรัพย์ดังกล่าวไปใช้เพื่อประโยชน์อื่นได้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และหนี้สินที่เกี่ยวข้องข้างต้นบริษัทบันทึกตามราคาที่กำหนดโดยบริษัทคู่สัญญาที่จัดหาสินทรัพย์ดังกล่าวให้ตามสัญญา จึงไม่เข้าเงื่อนไขการรับรู้เป็นสินทรัพย์และหนี้สินของบริษัทตาม</w:t>
      </w:r>
      <w:r w:rsidR="000078E0">
        <w:rPr>
          <w:rFonts w:ascii="Angsana New" w:hAnsi="Angsana New"/>
          <w:sz w:val="30"/>
          <w:szCs w:val="30"/>
        </w:rPr>
        <w:t xml:space="preserve">      </w:t>
      </w:r>
      <w:r w:rsidRPr="00434076">
        <w:rPr>
          <w:rFonts w:ascii="Angsana New" w:hAnsi="Angsana New"/>
          <w:sz w:val="30"/>
          <w:szCs w:val="30"/>
          <w:cs/>
        </w:rPr>
        <w:t>คำจำกัดความของมาตรฐานการรายงานทางการเงินจึงไม่ได้ถูกนำเสนอเป็นส่วนหนึ่งในงบการเงินของบริษัท</w:t>
      </w:r>
    </w:p>
    <w:p w14:paraId="587E711C" w14:textId="77777777" w:rsidR="004B0E46" w:rsidRDefault="004B0E46" w:rsidP="00434076">
      <w:pPr>
        <w:jc w:val="thaiDistribute"/>
        <w:rPr>
          <w:rFonts w:ascii="Angsana New" w:hAnsi="Angsana New" w:hint="cs"/>
          <w:sz w:val="30"/>
          <w:szCs w:val="30"/>
        </w:rPr>
      </w:pPr>
    </w:p>
    <w:p w14:paraId="05C630C4" w14:textId="77777777" w:rsidR="005874BC" w:rsidRPr="00F521BE" w:rsidRDefault="000163AA" w:rsidP="003F6D82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F521BE"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  <w:r w:rsidR="005874BC" w:rsidRPr="00F521B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14:paraId="1F4990C5" w14:textId="77777777" w:rsidR="00F06DE1" w:rsidRPr="003A6DF2" w:rsidRDefault="00F06DE1" w:rsidP="004E3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4438691" w14:textId="77777777" w:rsidR="00F06DE1" w:rsidRPr="003A6DF2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color w:val="00B0F0"/>
          <w:sz w:val="30"/>
          <w:szCs w:val="30"/>
          <w:cs/>
        </w:rPr>
      </w:pPr>
      <w:r w:rsidRPr="003A6DF2">
        <w:rPr>
          <w:rFonts w:ascii="Angsana New" w:hAnsi="Angsana New"/>
          <w:sz w:val="30"/>
          <w:szCs w:val="30"/>
          <w:cs/>
        </w:rPr>
        <w:t>รายได้จากการเลี้ยงไก่เนื้อตามพันธะสัญญา รายได้อื่น ต้นทุนและค่าใช้จ่ายอื่นในการเลี้ยงไก่เนื้อตามพันธะสัญญา ค่าใช้จ่ายอื่น 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บริษัทดำเนินธุรกิจหลักเกี่ยวกับการเลี้ยงไก่เนื้อในประเทศไทย ดังนั้น ฝ่ายบริหารจึงพิจารณาแล้วเห็นว่าบริษัทมีส่วนงานดำเนินงานเชิงธุรกิจและส่วนงานดำเนินงานเชิงภูมิศาสตร์เพียงส่วนงานเดียว</w:t>
      </w:r>
      <w:bookmarkStart w:id="2" w:name="_Hlk211853458"/>
    </w:p>
    <w:bookmarkEnd w:id="2"/>
    <w:p w14:paraId="0D8E60F0" w14:textId="77777777" w:rsidR="00F06DE1" w:rsidRPr="003A6DF2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30"/>
          <w:szCs w:val="30"/>
          <w:cs/>
        </w:rPr>
      </w:pPr>
    </w:p>
    <w:p w14:paraId="2A299F1F" w14:textId="77777777" w:rsidR="00F06DE1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6DF2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3A6DF2">
        <w:rPr>
          <w:rFonts w:ascii="Angsana New" w:hAnsi="Angsana New"/>
          <w:sz w:val="30"/>
          <w:szCs w:val="30"/>
        </w:rPr>
        <w:t xml:space="preserve"> (</w:t>
      </w:r>
      <w:r w:rsidRPr="003A6DF2">
        <w:rPr>
          <w:rFonts w:ascii="Angsana New" w:hAnsi="Angsana New"/>
          <w:sz w:val="30"/>
          <w:szCs w:val="30"/>
          <w:cs/>
        </w:rPr>
        <w:t xml:space="preserve">รายได้จากลูกค้ารายที่มีมูลค่าตั้งแต่ร้อยละ </w:t>
      </w:r>
      <w:r w:rsidRPr="003A6DF2">
        <w:rPr>
          <w:rFonts w:ascii="Angsana New" w:hAnsi="Angsana New"/>
          <w:sz w:val="30"/>
          <w:szCs w:val="30"/>
        </w:rPr>
        <w:t>10</w:t>
      </w:r>
      <w:r w:rsidRPr="003A6DF2">
        <w:rPr>
          <w:rFonts w:ascii="Angsana New" w:hAnsi="Angsana New"/>
          <w:sz w:val="30"/>
          <w:szCs w:val="30"/>
          <w:cs/>
        </w:rPr>
        <w:t xml:space="preserve"> ของรายได้ของกิจการ) สำหรับงวดสามเดือนสิ้นสุดวันที่ </w:t>
      </w:r>
      <w:r w:rsidR="00CC089F" w:rsidRPr="003A6DF2">
        <w:rPr>
          <w:rFonts w:ascii="Angsana New" w:eastAsia="Cordia New" w:hAnsi="Angsana New"/>
          <w:sz w:val="30"/>
          <w:szCs w:val="30"/>
        </w:rPr>
        <w:t xml:space="preserve">31 </w:t>
      </w:r>
      <w:r w:rsidR="00CC089F" w:rsidRPr="003A6DF2">
        <w:rPr>
          <w:rFonts w:ascii="Angsana New" w:eastAsia="Cordia New" w:hAnsi="Angsana New"/>
          <w:sz w:val="30"/>
          <w:szCs w:val="30"/>
          <w:cs/>
        </w:rPr>
        <w:t xml:space="preserve">มีนาคม </w:t>
      </w:r>
      <w:r w:rsidRPr="003A6DF2">
        <w:rPr>
          <w:rFonts w:ascii="Angsana New" w:eastAsia="Cordia New" w:hAnsi="Angsana New"/>
          <w:sz w:val="30"/>
          <w:szCs w:val="30"/>
        </w:rPr>
        <w:t>256</w:t>
      </w:r>
      <w:r w:rsidR="00CC089F" w:rsidRPr="003A6DF2">
        <w:rPr>
          <w:rFonts w:ascii="Angsana New" w:eastAsia="Cordia New" w:hAnsi="Angsana New"/>
          <w:sz w:val="30"/>
          <w:szCs w:val="30"/>
        </w:rPr>
        <w:t>9</w:t>
      </w:r>
      <w:r w:rsidRPr="003A6DF2">
        <w:rPr>
          <w:rFonts w:ascii="Angsana New" w:eastAsia="Cordia New" w:hAnsi="Angsana New"/>
          <w:sz w:val="30"/>
          <w:szCs w:val="30"/>
        </w:rPr>
        <w:t xml:space="preserve"> </w:t>
      </w:r>
      <w:r w:rsidRPr="003A6DF2">
        <w:rPr>
          <w:rFonts w:ascii="Angsana New" w:eastAsia="Cordia New" w:hAnsi="Angsana New"/>
          <w:sz w:val="30"/>
          <w:szCs w:val="30"/>
          <w:cs/>
        </w:rPr>
        <w:t xml:space="preserve">และ </w:t>
      </w:r>
      <w:r w:rsidRPr="003A6DF2">
        <w:rPr>
          <w:rFonts w:ascii="Angsana New" w:eastAsia="Cordia New" w:hAnsi="Angsana New"/>
          <w:sz w:val="30"/>
          <w:szCs w:val="30"/>
        </w:rPr>
        <w:t>256</w:t>
      </w:r>
      <w:r w:rsidR="00CC089F" w:rsidRPr="003A6DF2">
        <w:rPr>
          <w:rFonts w:ascii="Angsana New" w:eastAsia="Cordia New" w:hAnsi="Angsana New"/>
          <w:sz w:val="30"/>
          <w:szCs w:val="30"/>
        </w:rPr>
        <w:t>8</w:t>
      </w:r>
      <w:r w:rsidRPr="003A6DF2">
        <w:rPr>
          <w:rFonts w:ascii="Angsana New" w:hAnsi="Angsana New"/>
          <w:sz w:val="30"/>
          <w:szCs w:val="30"/>
        </w:rPr>
        <w:t xml:space="preserve"> </w:t>
      </w:r>
      <w:r w:rsidRPr="003A6DF2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19CA2A20" w14:textId="77777777" w:rsidR="00531CE0" w:rsidRPr="003A6DF2" w:rsidRDefault="00531CE0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tbl>
      <w:tblPr>
        <w:tblW w:w="9365" w:type="dxa"/>
        <w:tblInd w:w="108" w:type="dxa"/>
        <w:tblLook w:val="01E0" w:firstRow="1" w:lastRow="1" w:firstColumn="1" w:lastColumn="1" w:noHBand="0" w:noVBand="0"/>
      </w:tblPr>
      <w:tblGrid>
        <w:gridCol w:w="5669"/>
        <w:gridCol w:w="1708"/>
        <w:gridCol w:w="284"/>
        <w:gridCol w:w="1704"/>
      </w:tblGrid>
      <w:tr w:rsidR="00B06DFE" w:rsidRPr="00822B99" w14:paraId="6ECE954C" w14:textId="77777777">
        <w:tc>
          <w:tcPr>
            <w:tcW w:w="5669" w:type="dxa"/>
            <w:vAlign w:val="bottom"/>
          </w:tcPr>
          <w:p w14:paraId="7BBEDA80" w14:textId="77777777" w:rsidR="00B06DFE" w:rsidRPr="00822B99" w:rsidRDefault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6" w:type="dxa"/>
            <w:gridSpan w:val="3"/>
            <w:tcBorders>
              <w:bottom w:val="single" w:sz="4" w:space="0" w:color="auto"/>
            </w:tcBorders>
          </w:tcPr>
          <w:p w14:paraId="63D14846" w14:textId="77777777" w:rsidR="00B06DFE" w:rsidRPr="00822B99" w:rsidRDefault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06DFE" w:rsidRPr="00822B99" w14:paraId="43554A61" w14:textId="77777777">
        <w:tc>
          <w:tcPr>
            <w:tcW w:w="5669" w:type="dxa"/>
            <w:vAlign w:val="bottom"/>
          </w:tcPr>
          <w:p w14:paraId="064265B8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3C4506E8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26BB90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4BF64F84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06DFE" w:rsidRPr="00822B99" w14:paraId="3B1434F2" w14:textId="77777777">
        <w:tc>
          <w:tcPr>
            <w:tcW w:w="5669" w:type="dxa"/>
            <w:vAlign w:val="bottom"/>
          </w:tcPr>
          <w:p w14:paraId="3A133365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>รายได้จากการเลี้ยงไก่เนื้อตามพันธะสัญญา</w:t>
            </w:r>
            <w:r w:rsidRPr="00822B9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22B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ลูกค้ารายใหญ่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0DA78076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DF7EF61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5BA74523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</w:tr>
      <w:tr w:rsidR="00B06DFE" w:rsidRPr="00822B99" w14:paraId="26C66F3F" w14:textId="77777777">
        <w:tc>
          <w:tcPr>
            <w:tcW w:w="5669" w:type="dxa"/>
            <w:vAlign w:val="bottom"/>
          </w:tcPr>
          <w:p w14:paraId="113FEA9A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822B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8" w:type="dxa"/>
          </w:tcPr>
          <w:p w14:paraId="5C17E2BF" w14:textId="77777777" w:rsidR="00B06DFE" w:rsidRPr="00822B99" w:rsidRDefault="0086193A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  <w:r w:rsidR="0029376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219</w:t>
            </w:r>
          </w:p>
        </w:tc>
        <w:tc>
          <w:tcPr>
            <w:tcW w:w="284" w:type="dxa"/>
          </w:tcPr>
          <w:p w14:paraId="1B629A32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4" w:type="dxa"/>
          </w:tcPr>
          <w:p w14:paraId="30C23DB7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43,120</w:t>
            </w:r>
          </w:p>
        </w:tc>
      </w:tr>
      <w:tr w:rsidR="00B06DFE" w:rsidRPr="00822B99" w14:paraId="30271004" w14:textId="77777777">
        <w:tc>
          <w:tcPr>
            <w:tcW w:w="5669" w:type="dxa"/>
            <w:vAlign w:val="bottom"/>
          </w:tcPr>
          <w:p w14:paraId="25A68E98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822B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08" w:type="dxa"/>
          </w:tcPr>
          <w:p w14:paraId="01B9145F" w14:textId="77777777" w:rsidR="00B06DFE" w:rsidRPr="00822B99" w:rsidRDefault="00130263" w:rsidP="0013026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2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  <w:tc>
          <w:tcPr>
            <w:tcW w:w="284" w:type="dxa"/>
          </w:tcPr>
          <w:p w14:paraId="344F2800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4" w:type="dxa"/>
          </w:tcPr>
          <w:p w14:paraId="5BBE5746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4,966</w:t>
            </w:r>
          </w:p>
        </w:tc>
      </w:tr>
      <w:tr w:rsidR="00B06DFE" w:rsidRPr="00822B99" w14:paraId="01D0C3BF" w14:textId="77777777">
        <w:tc>
          <w:tcPr>
            <w:tcW w:w="5669" w:type="dxa"/>
            <w:vAlign w:val="bottom"/>
          </w:tcPr>
          <w:p w14:paraId="659E3F65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2ECA6" w14:textId="77777777" w:rsidR="00B06DFE" w:rsidRPr="00822B99" w:rsidRDefault="0086193A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  <w:r w:rsidR="0013026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219</w:t>
            </w:r>
          </w:p>
        </w:tc>
        <w:tc>
          <w:tcPr>
            <w:tcW w:w="284" w:type="dxa"/>
          </w:tcPr>
          <w:p w14:paraId="3C6D3F72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7D986" w14:textId="77777777" w:rsidR="00B06DFE" w:rsidRPr="00822B99" w:rsidRDefault="00B06DFE" w:rsidP="00B0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822B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086</w:t>
            </w:r>
          </w:p>
        </w:tc>
      </w:tr>
    </w:tbl>
    <w:p w14:paraId="40F2369A" w14:textId="77777777" w:rsidR="00B06DFE" w:rsidRPr="00822B99" w:rsidRDefault="00B06DFE" w:rsidP="00B06DFE">
      <w:pPr>
        <w:tabs>
          <w:tab w:val="clear" w:pos="454"/>
          <w:tab w:val="left" w:pos="540"/>
          <w:tab w:val="left" w:pos="567"/>
        </w:tabs>
        <w:ind w:left="900"/>
        <w:jc w:val="both"/>
        <w:rPr>
          <w:rFonts w:ascii="Angsana New" w:hAnsi="Angsana New"/>
          <w:b/>
          <w:bCs/>
          <w:sz w:val="30"/>
          <w:szCs w:val="30"/>
        </w:rPr>
      </w:pPr>
    </w:p>
    <w:p w14:paraId="27257EFA" w14:textId="77777777" w:rsidR="002E557E" w:rsidRPr="003A6DF2" w:rsidRDefault="002E557E" w:rsidP="00D7563F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3A6DF2">
        <w:rPr>
          <w:rFonts w:ascii="Angsana New" w:hAnsi="Angsana New"/>
          <w:b/>
          <w:bCs/>
          <w:sz w:val="30"/>
          <w:szCs w:val="30"/>
          <w:cs/>
        </w:rPr>
        <w:t>หนังสือค้ำประกัน</w:t>
      </w:r>
    </w:p>
    <w:p w14:paraId="6484FCCF" w14:textId="77777777" w:rsidR="002E557E" w:rsidRPr="003A6DF2" w:rsidRDefault="002E557E" w:rsidP="002E5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5CE36FAF" w14:textId="77777777" w:rsidR="002E557E" w:rsidRPr="003A6DF2" w:rsidRDefault="002E557E" w:rsidP="002E5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3A6DF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6DF2">
        <w:rPr>
          <w:rFonts w:ascii="Angsana New" w:hAnsi="Angsana New"/>
          <w:sz w:val="30"/>
          <w:szCs w:val="30"/>
        </w:rPr>
        <w:t xml:space="preserve">31 </w:t>
      </w:r>
      <w:r w:rsidRPr="003A6DF2">
        <w:rPr>
          <w:rFonts w:ascii="Angsana New" w:hAnsi="Angsana New" w:hint="cs"/>
          <w:sz w:val="30"/>
          <w:szCs w:val="30"/>
          <w:cs/>
        </w:rPr>
        <w:t>มีนาคม</w:t>
      </w:r>
      <w:r w:rsidRPr="003A6DF2">
        <w:rPr>
          <w:rFonts w:ascii="Angsana New" w:hAnsi="Angsana New"/>
          <w:sz w:val="30"/>
          <w:szCs w:val="30"/>
        </w:rPr>
        <w:t xml:space="preserve"> 2569 </w:t>
      </w:r>
      <w:r w:rsidRPr="003A6DF2">
        <w:rPr>
          <w:rFonts w:ascii="Angsana New" w:hAnsi="Angsana New"/>
          <w:sz w:val="30"/>
          <w:szCs w:val="30"/>
          <w:cs/>
        </w:rPr>
        <w:t>บริษัทมีหนังสือค้ำประกันซึ่งออกโดยธนาคารในประเทศแห่งหนึ่งให้กับบริษัทเอกชน</w:t>
      </w:r>
      <w:r w:rsidRPr="003A6DF2">
        <w:rPr>
          <w:rFonts w:ascii="Angsana New" w:hAnsi="Angsana New" w:hint="cs"/>
          <w:sz w:val="30"/>
          <w:szCs w:val="30"/>
          <w:cs/>
        </w:rPr>
        <w:t>สอง</w:t>
      </w:r>
      <w:r w:rsidRPr="003A6DF2">
        <w:rPr>
          <w:rFonts w:ascii="Angsana New" w:hAnsi="Angsana New"/>
          <w:sz w:val="30"/>
          <w:szCs w:val="30"/>
          <w:cs/>
        </w:rPr>
        <w:t>แห่งเป็นจำนวนเงินรวมประมาณ</w:t>
      </w:r>
      <w:r w:rsidRPr="003A6DF2">
        <w:rPr>
          <w:rFonts w:ascii="Angsana New" w:hAnsi="Angsana New"/>
          <w:sz w:val="30"/>
          <w:szCs w:val="30"/>
        </w:rPr>
        <w:t xml:space="preserve"> 2.1 </w:t>
      </w:r>
      <w:r w:rsidRPr="003A6DF2">
        <w:rPr>
          <w:rFonts w:ascii="Angsana New" w:hAnsi="Angsana New"/>
          <w:sz w:val="30"/>
          <w:szCs w:val="30"/>
          <w:cs/>
        </w:rPr>
        <w:t>ล้านบาท</w:t>
      </w:r>
    </w:p>
    <w:p w14:paraId="1C40684A" w14:textId="77777777" w:rsidR="002E557E" w:rsidRPr="003A6DF2" w:rsidRDefault="002E557E" w:rsidP="002E5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DED9EF2" w14:textId="77777777" w:rsidR="00CC5054" w:rsidRPr="003A6DF2" w:rsidRDefault="00CC5054" w:rsidP="0042302A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A6DF2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14:paraId="4FF78F5E" w14:textId="77777777" w:rsidR="00CC5054" w:rsidRPr="003A6DF2" w:rsidRDefault="00CC5054" w:rsidP="00CC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43E0E3" w14:textId="77777777" w:rsidR="00CC5054" w:rsidRDefault="00CC5054" w:rsidP="00CC50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  <w:r w:rsidRPr="003A6DF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6DF2">
        <w:rPr>
          <w:rFonts w:ascii="Angsana New" w:hAnsi="Angsana New"/>
          <w:sz w:val="30"/>
          <w:szCs w:val="30"/>
        </w:rPr>
        <w:t xml:space="preserve">31 </w:t>
      </w:r>
      <w:r w:rsidRPr="003A6DF2">
        <w:rPr>
          <w:rFonts w:ascii="Angsana New" w:hAnsi="Angsana New" w:hint="cs"/>
          <w:sz w:val="30"/>
          <w:szCs w:val="30"/>
          <w:cs/>
        </w:rPr>
        <w:t>มีนา</w:t>
      </w:r>
      <w:r w:rsidRPr="003A6DF2">
        <w:rPr>
          <w:rFonts w:ascii="Angsana New" w:hAnsi="Angsana New"/>
          <w:sz w:val="30"/>
          <w:szCs w:val="30"/>
          <w:cs/>
        </w:rPr>
        <w:t xml:space="preserve">คม </w:t>
      </w:r>
      <w:r w:rsidRPr="003A6DF2">
        <w:rPr>
          <w:rFonts w:ascii="Angsana New" w:hAnsi="Angsana New"/>
          <w:sz w:val="30"/>
          <w:szCs w:val="30"/>
        </w:rPr>
        <w:t>256</w:t>
      </w:r>
      <w:r w:rsidR="00C24833">
        <w:rPr>
          <w:rFonts w:ascii="Angsana New" w:hAnsi="Angsana New"/>
          <w:sz w:val="30"/>
          <w:szCs w:val="30"/>
        </w:rPr>
        <w:t>9</w:t>
      </w:r>
      <w:r w:rsidRPr="003A6DF2">
        <w:rPr>
          <w:rFonts w:ascii="Angsana New" w:hAnsi="Angsana New"/>
          <w:sz w:val="30"/>
          <w:szCs w:val="30"/>
        </w:rPr>
        <w:t xml:space="preserve"> </w:t>
      </w:r>
      <w:r w:rsidRPr="003A6DF2">
        <w:rPr>
          <w:rFonts w:ascii="Angsana New" w:hAnsi="Angsana New" w:hint="cs"/>
          <w:sz w:val="30"/>
          <w:szCs w:val="30"/>
          <w:cs/>
        </w:rPr>
        <w:t>บริษัทมี</w:t>
      </w:r>
      <w:r w:rsidRPr="003A6DF2">
        <w:rPr>
          <w:rFonts w:ascii="Angsana New" w:hAnsi="Angsana New"/>
          <w:sz w:val="30"/>
          <w:szCs w:val="30"/>
          <w:cs/>
          <w:lang w:val="th-TH"/>
        </w:rPr>
        <w:t>ภาระผูกพันจาก</w:t>
      </w:r>
      <w:r w:rsidRPr="003A6DF2">
        <w:rPr>
          <w:rFonts w:ascii="Angsana New" w:hAnsi="Angsana New"/>
          <w:sz w:val="30"/>
          <w:szCs w:val="30"/>
        </w:rPr>
        <w:t xml:space="preserve"> (1) </w:t>
      </w:r>
      <w:r w:rsidRPr="003A6DF2">
        <w:rPr>
          <w:rFonts w:ascii="Angsana New" w:hAnsi="Angsana New"/>
          <w:sz w:val="30"/>
          <w:szCs w:val="30"/>
          <w:cs/>
          <w:lang w:val="th-TH"/>
        </w:rPr>
        <w:t>งานระหว่างก่อสร้าง</w:t>
      </w:r>
      <w:r w:rsidRPr="003A6DF2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Pr="003A6DF2">
        <w:rPr>
          <w:rFonts w:ascii="Angsana New" w:hAnsi="Angsana New"/>
          <w:sz w:val="30"/>
          <w:szCs w:val="30"/>
          <w:cs/>
          <w:lang w:val="th-TH"/>
        </w:rPr>
        <w:t>จากการจัดหาและติดตั้งเครื่องจักรและอุปกรณ์</w:t>
      </w:r>
      <w:r w:rsidRPr="003A6DF2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สำหรับงานโครงการไก่ไข่ </w:t>
      </w:r>
      <w:r w:rsidRPr="003A6DF2">
        <w:rPr>
          <w:rFonts w:ascii="Angsana New" w:hAnsi="Angsana New"/>
          <w:sz w:val="30"/>
          <w:szCs w:val="30"/>
          <w:cs/>
          <w:lang w:val="th-TH"/>
        </w:rPr>
        <w:t>เป็นจำนวนเงินรวมประมาณ</w:t>
      </w:r>
      <w:r w:rsidRPr="003A6DF2">
        <w:rPr>
          <w:rFonts w:ascii="Angsana New" w:hAnsi="Angsana New"/>
          <w:sz w:val="30"/>
          <w:szCs w:val="30"/>
        </w:rPr>
        <w:t xml:space="preserve"> 38.</w:t>
      </w:r>
      <w:r w:rsidR="003A6DF2" w:rsidRPr="003A6DF2">
        <w:rPr>
          <w:rFonts w:ascii="Angsana New" w:hAnsi="Angsana New"/>
          <w:sz w:val="30"/>
          <w:szCs w:val="30"/>
        </w:rPr>
        <w:t>6</w:t>
      </w:r>
      <w:r w:rsidRPr="003A6DF2">
        <w:rPr>
          <w:rFonts w:ascii="Angsana New" w:hAnsi="Angsana New"/>
          <w:sz w:val="30"/>
          <w:szCs w:val="30"/>
        </w:rPr>
        <w:t xml:space="preserve"> </w:t>
      </w:r>
      <w:r w:rsidRPr="003A6DF2">
        <w:rPr>
          <w:rFonts w:ascii="Angsana New" w:hAnsi="Angsana New"/>
          <w:sz w:val="30"/>
          <w:szCs w:val="30"/>
          <w:cs/>
        </w:rPr>
        <w:t>ล้านบาท</w:t>
      </w:r>
      <w:r w:rsidRPr="003A6DF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A6DF2">
        <w:rPr>
          <w:rFonts w:ascii="Angsana New" w:hAnsi="Angsana New"/>
          <w:sz w:val="30"/>
          <w:szCs w:val="30"/>
        </w:rPr>
        <w:t>(2)</w:t>
      </w:r>
      <w:r w:rsidRPr="003A6DF2">
        <w:rPr>
          <w:rFonts w:ascii="Angsana New" w:hAnsi="Angsana New" w:hint="cs"/>
          <w:sz w:val="30"/>
          <w:szCs w:val="30"/>
          <w:cs/>
        </w:rPr>
        <w:t xml:space="preserve"> การจัดหาและติดตั้งสินทรัพย์ไม่มีตัวตน</w:t>
      </w:r>
      <w:r w:rsidR="005B71EE">
        <w:rPr>
          <w:rFonts w:ascii="Angsana New" w:hAnsi="Angsana New" w:hint="cs"/>
          <w:sz w:val="30"/>
          <w:szCs w:val="30"/>
          <w:cs/>
        </w:rPr>
        <w:t xml:space="preserve"> (</w:t>
      </w:r>
      <w:r w:rsidRPr="003A6DF2">
        <w:rPr>
          <w:rFonts w:ascii="Angsana New" w:hAnsi="Angsana New" w:hint="cs"/>
          <w:sz w:val="30"/>
          <w:szCs w:val="30"/>
          <w:cs/>
        </w:rPr>
        <w:t>โปรแกรมคอมพิวเตอร์</w:t>
      </w:r>
      <w:r w:rsidR="005B71EE">
        <w:rPr>
          <w:rFonts w:ascii="Angsana New" w:hAnsi="Angsana New" w:hint="cs"/>
          <w:sz w:val="30"/>
          <w:szCs w:val="30"/>
          <w:cs/>
        </w:rPr>
        <w:t xml:space="preserve">) </w:t>
      </w:r>
      <w:r w:rsidRPr="003A6DF2">
        <w:rPr>
          <w:rFonts w:ascii="Angsana New" w:hAnsi="Angsana New" w:hint="cs"/>
          <w:sz w:val="30"/>
          <w:szCs w:val="30"/>
          <w:cs/>
        </w:rPr>
        <w:t xml:space="preserve">เป็นจำนวนเงินรวมประมาณ </w:t>
      </w:r>
      <w:r w:rsidRPr="003A6DF2">
        <w:rPr>
          <w:rFonts w:ascii="Angsana New" w:hAnsi="Angsana New"/>
          <w:sz w:val="30"/>
          <w:szCs w:val="30"/>
        </w:rPr>
        <w:t>0.17</w:t>
      </w:r>
      <w:r w:rsidRPr="003A6DF2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2175934" w14:textId="77777777" w:rsidR="0086193A" w:rsidRPr="003A6DF2" w:rsidRDefault="0086193A" w:rsidP="00CC50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 w:hint="cs"/>
          <w:sz w:val="30"/>
          <w:szCs w:val="30"/>
        </w:rPr>
      </w:pPr>
    </w:p>
    <w:p w14:paraId="44C5F994" w14:textId="77777777" w:rsidR="00F521BE" w:rsidRDefault="00F521BE" w:rsidP="002B36B7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การจัดประเภทรายการบัญชีใหม่</w:t>
      </w:r>
    </w:p>
    <w:p w14:paraId="7A048CDC" w14:textId="77777777" w:rsidR="00F521BE" w:rsidRDefault="00F521BE" w:rsidP="00F521BE">
      <w:pPr>
        <w:tabs>
          <w:tab w:val="clear" w:pos="227"/>
          <w:tab w:val="clear" w:pos="454"/>
          <w:tab w:val="left" w:pos="574"/>
        </w:tabs>
        <w:jc w:val="both"/>
        <w:rPr>
          <w:rFonts w:ascii="Angsana New" w:hAnsi="Angsana New"/>
          <w:sz w:val="30"/>
          <w:szCs w:val="30"/>
        </w:rPr>
      </w:pPr>
    </w:p>
    <w:p w14:paraId="1B9CDBEB" w14:textId="77777777" w:rsidR="00F521BE" w:rsidRDefault="00F521BE" w:rsidP="00F521BE">
      <w:pPr>
        <w:tabs>
          <w:tab w:val="clear" w:pos="227"/>
          <w:tab w:val="clear" w:pos="454"/>
          <w:tab w:val="left" w:pos="574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บริษัทได้จัดประเภทรายการบัญชีบางรายการในงบ</w:t>
      </w:r>
      <w:r>
        <w:rPr>
          <w:rFonts w:ascii="Angsana New" w:hAnsi="Angsana New" w:hint="cs"/>
          <w:sz w:val="30"/>
          <w:szCs w:val="30"/>
          <w:cs/>
        </w:rPr>
        <w:t xml:space="preserve">กำไรขาดทุนเบ็ดเสร็จสำหรับงวดสามเดือนสิ้นสุดวันที่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 xml:space="preserve">ใหม่เพื่อให้สอดคล้องกับการแสดงรายการในงบกำไรขาดทุนเบ็ดเสร็จสำหรับงวดสามเดือนสิ้นสุดวันที่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 w:hint="cs"/>
          <w:sz w:val="30"/>
          <w:szCs w:val="30"/>
          <w:cs/>
        </w:rPr>
        <w:t>โดยไม่มีผลกระทบต่อกำไรเบ็ดเสร็จรวมหรือส่วนของผู้ถือหุ้น การจัดประเภทรายการบัญชีใหม่มีดังต่อไปนี้</w:t>
      </w:r>
    </w:p>
    <w:p w14:paraId="6BAD93EB" w14:textId="77777777" w:rsidR="00F521BE" w:rsidRDefault="00F521BE" w:rsidP="00F521BE">
      <w:pPr>
        <w:tabs>
          <w:tab w:val="clear" w:pos="227"/>
          <w:tab w:val="clear" w:pos="454"/>
          <w:tab w:val="left" w:pos="574"/>
        </w:tabs>
        <w:ind w:left="900"/>
        <w:jc w:val="both"/>
        <w:rPr>
          <w:rFonts w:ascii="Angsana New" w:hAnsi="Angsana New" w:hint="cs"/>
          <w:sz w:val="20"/>
          <w:szCs w:val="20"/>
        </w:rPr>
      </w:pPr>
    </w:p>
    <w:tbl>
      <w:tblPr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7"/>
        <w:gridCol w:w="1497"/>
        <w:gridCol w:w="238"/>
        <w:gridCol w:w="1512"/>
        <w:gridCol w:w="238"/>
        <w:gridCol w:w="1498"/>
      </w:tblGrid>
      <w:tr w:rsidR="00F521BE" w14:paraId="0D5FEB39" w14:textId="77777777" w:rsidTr="00F521BE">
        <w:tc>
          <w:tcPr>
            <w:tcW w:w="4437" w:type="dxa"/>
            <w:vAlign w:val="bottom"/>
          </w:tcPr>
          <w:p w14:paraId="7D109E7F" w14:textId="77777777" w:rsidR="00F521BE" w:rsidRDefault="00F521BE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4983" w:type="dxa"/>
            <w:gridSpan w:val="5"/>
            <w:hideMark/>
          </w:tcPr>
          <w:p w14:paraId="019D5F5C" w14:textId="77777777" w:rsidR="00F521BE" w:rsidRDefault="00F521BE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521BE" w14:paraId="168CAC89" w14:textId="77777777" w:rsidTr="00F521BE">
        <w:tc>
          <w:tcPr>
            <w:tcW w:w="4437" w:type="dxa"/>
            <w:vAlign w:val="bottom"/>
          </w:tcPr>
          <w:p w14:paraId="33CF8FEC" w14:textId="77777777" w:rsidR="00F521BE" w:rsidRDefault="00F521BE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D12824" w14:textId="77777777" w:rsidR="00F521BE" w:rsidRDefault="00F521BE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DAF47" w14:textId="77777777" w:rsidR="00F521BE" w:rsidRDefault="00F521BE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3A0FCF" w14:textId="77777777" w:rsidR="00F521BE" w:rsidRDefault="00F521B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D49F2" w14:textId="77777777" w:rsidR="00F521BE" w:rsidRDefault="00F521BE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8AA946" w14:textId="77777777" w:rsidR="00F521BE" w:rsidRDefault="00F521BE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F521BE" w14:paraId="2C7F7A1B" w14:textId="77777777" w:rsidTr="00F521BE">
        <w:tc>
          <w:tcPr>
            <w:tcW w:w="4437" w:type="dxa"/>
            <w:vAlign w:val="bottom"/>
          </w:tcPr>
          <w:p w14:paraId="2DC3CFE6" w14:textId="77777777" w:rsidR="00F521BE" w:rsidRDefault="00F521BE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0B7303" w14:textId="77777777" w:rsidR="00F521BE" w:rsidRDefault="00F521BE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6E48065D" w14:textId="77777777" w:rsidR="00F521BE" w:rsidRDefault="00F521BE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291A8A" w14:textId="77777777" w:rsidR="00F521BE" w:rsidRDefault="00F521BE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2FEC0A9B" w14:textId="77777777" w:rsidR="00F521BE" w:rsidRDefault="00F521BE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5FBA6C" w14:textId="77777777" w:rsidR="00F521BE" w:rsidRDefault="00F521BE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F521BE" w14:paraId="6117F6B0" w14:textId="77777777" w:rsidTr="005C257F">
        <w:tc>
          <w:tcPr>
            <w:tcW w:w="4437" w:type="dxa"/>
            <w:vAlign w:val="bottom"/>
          </w:tcPr>
          <w:p w14:paraId="317C327B" w14:textId="77777777" w:rsidR="00F521BE" w:rsidRDefault="00F521BE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955E7" w14:textId="77777777" w:rsidR="00F521BE" w:rsidRDefault="00F52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6F5141C0" w14:textId="77777777" w:rsidR="00F521BE" w:rsidRDefault="00F521BE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463DB" w14:textId="77777777" w:rsidR="00F521BE" w:rsidRDefault="00F521BE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0F877AD7" w14:textId="77777777" w:rsidR="00F521BE" w:rsidRDefault="00F521BE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03902" w14:textId="77777777" w:rsidR="00F521BE" w:rsidRDefault="00F52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</w:tr>
      <w:tr w:rsidR="00F521BE" w14:paraId="59F24CD5" w14:textId="77777777" w:rsidTr="00F521BE">
        <w:tc>
          <w:tcPr>
            <w:tcW w:w="4437" w:type="dxa"/>
            <w:vAlign w:val="bottom"/>
            <w:hideMark/>
          </w:tcPr>
          <w:p w14:paraId="6F5FAC87" w14:textId="77777777" w:rsidR="00F521BE" w:rsidRPr="00F521BE" w:rsidRDefault="00F521BE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รายได้จากผลิตผลพลอยได้</w:t>
            </w:r>
          </w:p>
        </w:tc>
        <w:tc>
          <w:tcPr>
            <w:tcW w:w="1497" w:type="dxa"/>
          </w:tcPr>
          <w:p w14:paraId="446ABB24" w14:textId="77777777" w:rsidR="00F521BE" w:rsidRDefault="00F521BE" w:rsidP="005C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1,395</w:t>
            </w:r>
          </w:p>
        </w:tc>
        <w:tc>
          <w:tcPr>
            <w:tcW w:w="238" w:type="dxa"/>
          </w:tcPr>
          <w:p w14:paraId="4D9A36E8" w14:textId="77777777" w:rsidR="00F521BE" w:rsidRDefault="00F521BE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</w:tcPr>
          <w:p w14:paraId="30395286" w14:textId="77777777" w:rsidR="00F521BE" w:rsidRDefault="00F52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(194)</w:t>
            </w:r>
          </w:p>
        </w:tc>
        <w:tc>
          <w:tcPr>
            <w:tcW w:w="238" w:type="dxa"/>
          </w:tcPr>
          <w:p w14:paraId="221FBC44" w14:textId="77777777" w:rsidR="00F521BE" w:rsidRDefault="00F52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vAlign w:val="bottom"/>
          </w:tcPr>
          <w:p w14:paraId="36865186" w14:textId="77777777" w:rsidR="00F521BE" w:rsidRDefault="005C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1,201</w:t>
            </w:r>
          </w:p>
        </w:tc>
      </w:tr>
      <w:tr w:rsidR="00F521BE" w14:paraId="1C8F5564" w14:textId="77777777" w:rsidTr="005C257F">
        <w:tc>
          <w:tcPr>
            <w:tcW w:w="4437" w:type="dxa"/>
            <w:vAlign w:val="bottom"/>
            <w:hideMark/>
          </w:tcPr>
          <w:p w14:paraId="3F7A6856" w14:textId="77777777" w:rsidR="00F521BE" w:rsidRDefault="00F521BE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s/>
              </w:rPr>
            </w:pPr>
          </w:p>
        </w:tc>
        <w:tc>
          <w:tcPr>
            <w:tcW w:w="1497" w:type="dxa"/>
          </w:tcPr>
          <w:p w14:paraId="560186BB" w14:textId="77777777" w:rsidR="00F521BE" w:rsidRDefault="00F521BE">
            <w:pPr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39A8575" w14:textId="77777777" w:rsidR="00F521BE" w:rsidRDefault="00F521BE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29FEA4F5" w14:textId="77777777" w:rsidR="00F521BE" w:rsidRDefault="00F52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90B2179" w14:textId="77777777" w:rsidR="00F521BE" w:rsidRDefault="00F52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vAlign w:val="bottom"/>
          </w:tcPr>
          <w:p w14:paraId="2B0FE9F6" w14:textId="77777777" w:rsidR="00F521BE" w:rsidRDefault="00F52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5C257F" w14:paraId="5814A0E6" w14:textId="77777777" w:rsidTr="005C257F">
        <w:tc>
          <w:tcPr>
            <w:tcW w:w="4437" w:type="dxa"/>
            <w:vAlign w:val="bottom"/>
          </w:tcPr>
          <w:p w14:paraId="41CB9AB2" w14:textId="77777777" w:rsidR="005C257F" w:rsidRDefault="005C257F" w:rsidP="005C257F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 (กลับรายการขาดทุน) จากการวัดมูลค่า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AFA6F70" w14:textId="77777777" w:rsidR="005C257F" w:rsidRDefault="005C257F" w:rsidP="005C257F">
            <w:pPr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91EE2F" w14:textId="77777777" w:rsidR="005C257F" w:rsidRDefault="005C257F" w:rsidP="005C257F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D6B5A63" w14:textId="77777777" w:rsidR="005C257F" w:rsidRDefault="005C257F" w:rsidP="005C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A777595" w14:textId="77777777" w:rsidR="005C257F" w:rsidRDefault="005C257F" w:rsidP="005C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3E6CB5D" w14:textId="77777777" w:rsidR="005C257F" w:rsidRDefault="005C257F" w:rsidP="005C257F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C257F" w14:paraId="599F9D9D" w14:textId="77777777" w:rsidTr="005C257F">
        <w:tc>
          <w:tcPr>
            <w:tcW w:w="4437" w:type="dxa"/>
            <w:vAlign w:val="bottom"/>
          </w:tcPr>
          <w:p w14:paraId="2A6D89E6" w14:textId="77777777" w:rsidR="005C257F" w:rsidRPr="005C257F" w:rsidRDefault="005C257F" w:rsidP="005C257F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   ผลิตผลพลอยได้รอการขาย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FF713" w14:textId="77777777" w:rsidR="005C257F" w:rsidRDefault="005C257F" w:rsidP="005C257F">
            <w:pPr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line="260" w:lineRule="atLeas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1C6686B" w14:textId="77777777" w:rsidR="005C257F" w:rsidRDefault="005C257F" w:rsidP="005C257F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0CCE1" w14:textId="77777777" w:rsidR="005C257F" w:rsidRDefault="005C257F" w:rsidP="005C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(194)</w:t>
            </w:r>
          </w:p>
        </w:tc>
        <w:tc>
          <w:tcPr>
            <w:tcW w:w="238" w:type="dxa"/>
          </w:tcPr>
          <w:p w14:paraId="1AE09ED2" w14:textId="77777777" w:rsidR="005C257F" w:rsidRDefault="005C257F" w:rsidP="005C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991EA" w14:textId="77777777" w:rsidR="005C257F" w:rsidRDefault="005C257F" w:rsidP="005C257F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(194)</w:t>
            </w:r>
          </w:p>
        </w:tc>
      </w:tr>
    </w:tbl>
    <w:p w14:paraId="5B6E878B" w14:textId="77777777" w:rsidR="00F521BE" w:rsidRDefault="00F521BE" w:rsidP="00F52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14:paraId="3A52D4D6" w14:textId="77777777" w:rsidR="002B36B7" w:rsidRPr="003A6DF2" w:rsidRDefault="002B36B7" w:rsidP="002B36B7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A6DF2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6BBDA74" w14:textId="77777777" w:rsidR="002B36B7" w:rsidRPr="003A6DF2" w:rsidRDefault="002B36B7" w:rsidP="002B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B85D45" w14:textId="77777777" w:rsidR="002B36B7" w:rsidRPr="003A6DF2" w:rsidRDefault="002B36B7" w:rsidP="002B36B7">
      <w:pPr>
        <w:pStyle w:val="a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  <w:r w:rsidRPr="003A6DF2">
        <w:rPr>
          <w:rFonts w:ascii="Angsana New" w:hAnsi="Angsana New" w:hint="cs"/>
          <w:cs/>
        </w:rPr>
        <w:t>ใน</w:t>
      </w:r>
      <w:r w:rsidRPr="003A6DF2">
        <w:rPr>
          <w:rFonts w:ascii="Angsana New" w:hAnsi="Angsana New"/>
          <w:cs/>
        </w:rPr>
        <w:t>ที่ประชุม</w:t>
      </w:r>
      <w:r w:rsidRPr="003A6DF2">
        <w:rPr>
          <w:rFonts w:ascii="Angsana New" w:hAnsi="Angsana New" w:hint="cs"/>
          <w:cs/>
        </w:rPr>
        <w:t xml:space="preserve">สามัญผู้ถือหุ้นเมื่อวันที่ </w:t>
      </w:r>
      <w:r>
        <w:rPr>
          <w:rFonts w:ascii="Angsana New" w:hAnsi="Angsana New"/>
          <w:lang w:val="en-US"/>
        </w:rPr>
        <w:t>8</w:t>
      </w:r>
      <w:r w:rsidRPr="003A6DF2">
        <w:rPr>
          <w:rFonts w:ascii="Angsana New" w:hAnsi="Angsana New"/>
        </w:rPr>
        <w:t xml:space="preserve"> </w:t>
      </w:r>
      <w:r w:rsidRPr="003A6DF2">
        <w:rPr>
          <w:rFonts w:ascii="Angsana New" w:hAnsi="Angsana New" w:hint="cs"/>
          <w:cs/>
        </w:rPr>
        <w:t xml:space="preserve">เมษายน </w:t>
      </w:r>
      <w:r w:rsidRPr="003A6DF2">
        <w:rPr>
          <w:rFonts w:ascii="Angsana New" w:hAnsi="Angsana New"/>
          <w:lang w:val="en-US"/>
        </w:rPr>
        <w:t>256</w:t>
      </w:r>
      <w:r>
        <w:rPr>
          <w:rFonts w:ascii="Angsana New" w:hAnsi="Angsana New"/>
          <w:lang w:val="en-US"/>
        </w:rPr>
        <w:t>9</w:t>
      </w:r>
      <w:r w:rsidRPr="003A6DF2">
        <w:rPr>
          <w:rFonts w:ascii="Angsana New" w:hAnsi="Angsana New"/>
        </w:rPr>
        <w:t xml:space="preserve"> </w:t>
      </w:r>
      <w:r w:rsidRPr="003A6DF2">
        <w:rPr>
          <w:rFonts w:ascii="Angsana New" w:hAnsi="Angsana New" w:hint="cs"/>
          <w:cs/>
        </w:rPr>
        <w:t>ผู้ถือหุ้น</w:t>
      </w:r>
      <w:r w:rsidRPr="003A6DF2">
        <w:rPr>
          <w:rFonts w:ascii="Angsana New" w:hAnsi="Angsana New"/>
          <w:cs/>
        </w:rPr>
        <w:t>ได้มีมติ</w:t>
      </w:r>
      <w:r w:rsidRPr="003A6DF2">
        <w:rPr>
          <w:rFonts w:ascii="Angsana New" w:hAnsi="Angsana New" w:hint="cs"/>
          <w:cs/>
        </w:rPr>
        <w:t>อนุมัติการจ่ายเงินปันผล</w:t>
      </w:r>
      <w:r>
        <w:rPr>
          <w:rFonts w:ascii="Angsana New" w:hAnsi="Angsana New" w:hint="cs"/>
          <w:cs/>
          <w:lang w:val="en-US"/>
        </w:rPr>
        <w:t xml:space="preserve">จากกำไรสุทธิประจำปี </w:t>
      </w:r>
      <w:r>
        <w:rPr>
          <w:rFonts w:ascii="Angsana New" w:hAnsi="Angsana New"/>
          <w:lang w:val="en-US"/>
        </w:rPr>
        <w:t xml:space="preserve">2568 </w:t>
      </w:r>
      <w:r>
        <w:rPr>
          <w:rFonts w:ascii="Angsana New" w:hAnsi="Angsana New" w:hint="cs"/>
          <w:cs/>
          <w:lang w:val="en-US"/>
        </w:rPr>
        <w:t>และกำไรสะสม ให้</w:t>
      </w:r>
      <w:r w:rsidRPr="003A6DF2">
        <w:rPr>
          <w:rFonts w:ascii="Angsana New" w:hAnsi="Angsana New"/>
          <w:cs/>
        </w:rPr>
        <w:t>แก่ผู้ถือหุ้น</w:t>
      </w:r>
      <w:r>
        <w:rPr>
          <w:rFonts w:ascii="Angsana New" w:hAnsi="Angsana New" w:hint="cs"/>
          <w:cs/>
        </w:rPr>
        <w:t>ในอัตรา</w:t>
      </w:r>
      <w:r w:rsidRPr="003A6DF2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lang w:val="en-US"/>
        </w:rPr>
        <w:t xml:space="preserve">0.02 </w:t>
      </w:r>
      <w:r w:rsidRPr="003A6DF2">
        <w:rPr>
          <w:rFonts w:ascii="Angsana New" w:hAnsi="Angsana New" w:hint="cs"/>
          <w:cs/>
        </w:rPr>
        <w:t>บาท</w:t>
      </w:r>
      <w:r>
        <w:rPr>
          <w:rFonts w:ascii="Angsana New" w:hAnsi="Angsana New" w:hint="cs"/>
          <w:cs/>
        </w:rPr>
        <w:t xml:space="preserve">ต่อหุ้น </w:t>
      </w:r>
      <w:r w:rsidRPr="003A6DF2">
        <w:rPr>
          <w:rFonts w:ascii="Angsana New" w:hAnsi="Angsana New"/>
          <w:cs/>
        </w:rPr>
        <w:t>เป็น</w:t>
      </w:r>
      <w:r w:rsidRPr="00B064F8">
        <w:rPr>
          <w:rFonts w:ascii="Angsana New" w:hAnsi="Angsana New"/>
          <w:cs/>
        </w:rPr>
        <w:t>เงินรวม</w:t>
      </w:r>
      <w:r w:rsidRPr="00B064F8">
        <w:rPr>
          <w:rFonts w:ascii="Angsana New" w:hAnsi="Angsana New" w:hint="cs"/>
          <w:cs/>
        </w:rPr>
        <w:t xml:space="preserve">ประมาณ </w:t>
      </w:r>
      <w:r w:rsidRPr="00B064F8">
        <w:rPr>
          <w:rFonts w:ascii="Angsana New" w:hAnsi="Angsana New"/>
          <w:lang w:val="en-US"/>
        </w:rPr>
        <w:t>11.6</w:t>
      </w:r>
      <w:r w:rsidRPr="00B064F8">
        <w:rPr>
          <w:rFonts w:ascii="Angsana New" w:hAnsi="Angsana New"/>
        </w:rPr>
        <w:t xml:space="preserve"> </w:t>
      </w:r>
      <w:r w:rsidRPr="00B064F8">
        <w:rPr>
          <w:rFonts w:ascii="Angsana New" w:hAnsi="Angsana New" w:hint="cs"/>
          <w:cs/>
        </w:rPr>
        <w:t>ล้านบาท</w:t>
      </w:r>
      <w:r w:rsidRPr="00B064F8">
        <w:rPr>
          <w:rFonts w:ascii="Angsana New" w:hAnsi="Angsana New"/>
          <w:cs/>
        </w:rPr>
        <w:t>โดยจ่ายจากกำไร</w:t>
      </w:r>
      <w:r>
        <w:rPr>
          <w:rFonts w:ascii="Angsana New" w:hAnsi="Angsana New" w:hint="cs"/>
          <w:cs/>
        </w:rPr>
        <w:t>สุทธิ</w:t>
      </w:r>
      <w:r w:rsidRPr="00B064F8">
        <w:rPr>
          <w:rFonts w:ascii="Angsana New" w:hAnsi="Angsana New"/>
          <w:cs/>
        </w:rPr>
        <w:t>ที่ได้รับการส่งเสริมการลงทุน</w:t>
      </w:r>
      <w:r>
        <w:rPr>
          <w:rFonts w:ascii="Angsana New" w:hAnsi="Angsana New" w:hint="cs"/>
          <w:cs/>
        </w:rPr>
        <w:t xml:space="preserve"> </w:t>
      </w:r>
      <w:r w:rsidRPr="00B064F8">
        <w:rPr>
          <w:rFonts w:ascii="Angsana New" w:hAnsi="Angsana New" w:hint="cs"/>
          <w:cs/>
        </w:rPr>
        <w:t xml:space="preserve">และกำหนดจ่ายเงินปันผลในวันที่ </w:t>
      </w:r>
      <w:r w:rsidRPr="00B064F8">
        <w:rPr>
          <w:rFonts w:ascii="Angsana New" w:hAnsi="Angsana New"/>
          <w:lang w:val="en-US"/>
        </w:rPr>
        <w:t>7</w:t>
      </w:r>
      <w:r w:rsidRPr="00B064F8">
        <w:rPr>
          <w:rFonts w:ascii="Angsana New" w:hAnsi="Angsana New" w:hint="cs"/>
          <w:cs/>
        </w:rPr>
        <w:t xml:space="preserve"> พฤษภาคม </w:t>
      </w:r>
      <w:r w:rsidRPr="00B064F8">
        <w:rPr>
          <w:rFonts w:ascii="Angsana New" w:hAnsi="Angsana New"/>
          <w:lang w:val="en-US"/>
        </w:rPr>
        <w:t>2569</w:t>
      </w:r>
    </w:p>
    <w:p w14:paraId="1EDF04B3" w14:textId="77777777" w:rsidR="002B36B7" w:rsidRDefault="002B36B7" w:rsidP="002B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/>
          <w:b/>
          <w:bCs/>
          <w:sz w:val="30"/>
          <w:szCs w:val="30"/>
        </w:rPr>
      </w:pPr>
    </w:p>
    <w:p w14:paraId="6CC3F854" w14:textId="77777777" w:rsidR="006252A7" w:rsidRPr="003A6DF2" w:rsidRDefault="006252A7" w:rsidP="00D7563F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3A6DF2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351A9C49" w14:textId="77777777" w:rsidR="00656F8B" w:rsidRPr="003A6DF2" w:rsidRDefault="00656F8B" w:rsidP="00AE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EA7A67" w14:textId="77777777" w:rsidR="00540637" w:rsidRPr="003A6DF2" w:rsidRDefault="006252A7" w:rsidP="0065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 w:hint="cs"/>
          <w:spacing w:val="-8"/>
          <w:sz w:val="30"/>
          <w:szCs w:val="30"/>
          <w:cs/>
        </w:rPr>
      </w:pPr>
      <w:r w:rsidRPr="003A6DF2">
        <w:rPr>
          <w:rFonts w:ascii="Angsana New" w:hAnsi="Angsana New"/>
          <w:spacing w:val="-8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2B36B7">
        <w:rPr>
          <w:rFonts w:ascii="Angsana New" w:hAnsi="Angsana New"/>
          <w:spacing w:val="-8"/>
          <w:sz w:val="30"/>
          <w:szCs w:val="30"/>
        </w:rPr>
        <w:t>11</w:t>
      </w:r>
      <w:r w:rsidR="002E557E" w:rsidRPr="003A6DF2">
        <w:rPr>
          <w:rFonts w:ascii="Angsana New" w:hAnsi="Angsana New"/>
          <w:spacing w:val="-8"/>
          <w:sz w:val="30"/>
          <w:szCs w:val="30"/>
        </w:rPr>
        <w:t xml:space="preserve"> </w:t>
      </w:r>
      <w:r w:rsidR="002E557E" w:rsidRPr="003A6DF2">
        <w:rPr>
          <w:rFonts w:ascii="Angsana New" w:hAnsi="Angsana New" w:hint="cs"/>
          <w:spacing w:val="-8"/>
          <w:sz w:val="30"/>
          <w:szCs w:val="30"/>
          <w:cs/>
        </w:rPr>
        <w:t xml:space="preserve">พฤษภาคม </w:t>
      </w:r>
      <w:r w:rsidR="002E557E" w:rsidRPr="003A6DF2">
        <w:rPr>
          <w:rFonts w:ascii="Angsana New" w:hAnsi="Angsana New"/>
          <w:spacing w:val="-8"/>
          <w:sz w:val="30"/>
          <w:szCs w:val="30"/>
        </w:rPr>
        <w:t>2569</w:t>
      </w:r>
    </w:p>
    <w:sectPr w:rsidR="00540637" w:rsidRPr="003A6DF2" w:rsidSect="00A41C11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35" w:right="1134" w:bottom="1134" w:left="1418" w:header="476" w:footer="590" w:gutter="0"/>
      <w:pgNumType w:start="9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260A1" w14:textId="77777777" w:rsidR="00EC2C13" w:rsidRDefault="00EC2C13">
      <w:r>
        <w:separator/>
      </w:r>
    </w:p>
  </w:endnote>
  <w:endnote w:type="continuationSeparator" w:id="0">
    <w:p w14:paraId="6872C05B" w14:textId="77777777" w:rsidR="00EC2C13" w:rsidRDefault="00EC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70674" w14:textId="77777777" w:rsidR="000F63ED" w:rsidRPr="004B385F" w:rsidRDefault="000F63ED">
    <w:pPr>
      <w:pStyle w:val="Footer"/>
      <w:jc w:val="right"/>
      <w:rPr>
        <w:rFonts w:ascii="Angsana New" w:hAnsi="Angsana New"/>
        <w:sz w:val="30"/>
        <w:szCs w:val="30"/>
      </w:rPr>
    </w:pPr>
    <w:r w:rsidRPr="004B385F">
      <w:rPr>
        <w:rFonts w:ascii="Angsana New" w:hAnsi="Angsana New"/>
        <w:sz w:val="30"/>
        <w:szCs w:val="30"/>
      </w:rPr>
      <w:fldChar w:fldCharType="begin"/>
    </w:r>
    <w:r w:rsidRPr="004B385F">
      <w:rPr>
        <w:rFonts w:ascii="Angsana New" w:hAnsi="Angsana New"/>
        <w:sz w:val="30"/>
        <w:szCs w:val="30"/>
      </w:rPr>
      <w:instrText xml:space="preserve"> PAGE   \* MERGEFORMAT </w:instrText>
    </w:r>
    <w:r w:rsidRPr="004B385F">
      <w:rPr>
        <w:rFonts w:ascii="Angsana New" w:hAnsi="Angsana New"/>
        <w:sz w:val="30"/>
        <w:szCs w:val="30"/>
      </w:rPr>
      <w:fldChar w:fldCharType="separate"/>
    </w:r>
    <w:r w:rsidR="00BA5D0E">
      <w:rPr>
        <w:rFonts w:ascii="Angsana New" w:hAnsi="Angsana New"/>
        <w:noProof/>
        <w:sz w:val="30"/>
        <w:szCs w:val="30"/>
      </w:rPr>
      <w:t>9</w:t>
    </w:r>
    <w:r w:rsidRPr="004B385F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6C89" w14:textId="77777777" w:rsidR="00A41C11" w:rsidRPr="00A41C11" w:rsidRDefault="00A41C11">
    <w:pPr>
      <w:pStyle w:val="Footer"/>
      <w:jc w:val="right"/>
      <w:rPr>
        <w:rFonts w:ascii="Angsana New" w:hAnsi="Angsana New"/>
        <w:sz w:val="30"/>
        <w:szCs w:val="30"/>
      </w:rPr>
    </w:pPr>
    <w:r w:rsidRPr="00A41C11">
      <w:rPr>
        <w:rFonts w:ascii="Angsana New" w:hAnsi="Angsana New"/>
        <w:sz w:val="30"/>
        <w:szCs w:val="30"/>
      </w:rPr>
      <w:fldChar w:fldCharType="begin"/>
    </w:r>
    <w:r w:rsidRPr="00A41C11">
      <w:rPr>
        <w:rFonts w:ascii="Angsana New" w:hAnsi="Angsana New"/>
        <w:sz w:val="30"/>
        <w:szCs w:val="30"/>
      </w:rPr>
      <w:instrText xml:space="preserve"> PAGE   \* MERGEFORMAT </w:instrText>
    </w:r>
    <w:r w:rsidRPr="00A41C11">
      <w:rPr>
        <w:rFonts w:ascii="Angsana New" w:hAnsi="Angsana New"/>
        <w:sz w:val="30"/>
        <w:szCs w:val="30"/>
      </w:rPr>
      <w:fldChar w:fldCharType="separate"/>
    </w:r>
    <w:r w:rsidRPr="00A41C11">
      <w:rPr>
        <w:rFonts w:ascii="Angsana New" w:hAnsi="Angsana New"/>
        <w:noProof/>
        <w:sz w:val="30"/>
        <w:szCs w:val="30"/>
      </w:rPr>
      <w:t>2</w:t>
    </w:r>
    <w:r w:rsidRPr="00A41C11">
      <w:rPr>
        <w:rFonts w:ascii="Angsana New" w:hAnsi="Angsana New"/>
        <w:noProof/>
        <w:sz w:val="30"/>
        <w:szCs w:val="30"/>
      </w:rPr>
      <w:fldChar w:fldCharType="end"/>
    </w:r>
  </w:p>
  <w:p w14:paraId="43E193B8" w14:textId="77777777" w:rsidR="000F63ED" w:rsidRPr="008F4F32" w:rsidRDefault="000F63ED" w:rsidP="00DD147A">
    <w:pPr>
      <w:pStyle w:val="Footer"/>
      <w:jc w:val="right"/>
      <w:rPr>
        <w:rFonts w:ascii="Angsana New" w:hAnsi="Angsana New" w:hint="cs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5511E" w14:textId="77777777" w:rsidR="00EC2C13" w:rsidRDefault="00EC2C13">
      <w:r>
        <w:separator/>
      </w:r>
    </w:p>
  </w:footnote>
  <w:footnote w:type="continuationSeparator" w:id="0">
    <w:p w14:paraId="1F791DF1" w14:textId="77777777" w:rsidR="00EC2C13" w:rsidRDefault="00EC2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411B" w14:textId="77777777" w:rsidR="000F63ED" w:rsidRPr="009A79B7" w:rsidRDefault="000F63ED" w:rsidP="005460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40"/>
        <w:szCs w:val="40"/>
      </w:rPr>
    </w:pPr>
  </w:p>
  <w:p w14:paraId="2A168127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="00560C03"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C656E90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นแบบย่อ</w:t>
    </w:r>
    <w:r w:rsidR="007E095B"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1A4F6966" w14:textId="77777777" w:rsidR="00653665" w:rsidRDefault="00653665" w:rsidP="00653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(ยังไม่ได้ตรวจสอบ/สอบทานแล้ว)</w:t>
    </w:r>
  </w:p>
  <w:p w14:paraId="738B34C9" w14:textId="77777777" w:rsidR="00653665" w:rsidRPr="00D27ADF" w:rsidRDefault="00653665" w:rsidP="00653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560C0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60BC8">
      <w:rPr>
        <w:rFonts w:ascii="Angsana New" w:hAnsi="Angsana New" w:hint="cs"/>
        <w:b/>
        <w:bCs/>
        <w:sz w:val="32"/>
        <w:szCs w:val="32"/>
        <w:cs/>
      </w:rPr>
      <w:t>ธันว</w:t>
    </w:r>
    <w:r>
      <w:rPr>
        <w:rFonts w:ascii="Angsana New" w:hAnsi="Angsana New" w:hint="cs"/>
        <w:b/>
        <w:bCs/>
        <w:sz w:val="32"/>
        <w:szCs w:val="32"/>
        <w:cs/>
      </w:rPr>
      <w:t xml:space="preserve">าคม </w:t>
    </w:r>
    <w:r w:rsidRPr="00560C03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3E74EED7" w14:textId="77777777" w:rsidR="000F63ED" w:rsidRDefault="000F63ED" w:rsidP="00684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</w:p>
  <w:p w14:paraId="26FB96A2" w14:textId="77777777" w:rsidR="00C36C04" w:rsidRPr="00C36C04" w:rsidRDefault="00C36C04" w:rsidP="00684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58D97" w14:textId="77777777" w:rsidR="000F63ED" w:rsidRPr="009A79B7" w:rsidRDefault="000F63ED" w:rsidP="00D228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40"/>
        <w:szCs w:val="40"/>
      </w:rPr>
    </w:pPr>
  </w:p>
  <w:p w14:paraId="72D5C1B4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="00560C03"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0D750D28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นแบบย่อ</w:t>
    </w:r>
  </w:p>
  <w:p w14:paraId="5E866742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763A2">
      <w:rPr>
        <w:rFonts w:ascii="Angsana New" w:hAnsi="Angsana New"/>
        <w:b/>
        <w:bCs/>
        <w:sz w:val="32"/>
        <w:szCs w:val="32"/>
      </w:rPr>
      <w:t>3</w:t>
    </w:r>
    <w:r w:rsidR="00653665">
      <w:rPr>
        <w:rFonts w:ascii="Angsana New" w:hAnsi="Angsana New" w:hint="cs"/>
        <w:b/>
        <w:bCs/>
        <w:sz w:val="32"/>
        <w:szCs w:val="32"/>
        <w:cs/>
      </w:rPr>
      <w:t>1</w:t>
    </w:r>
    <w:r w:rsidR="00D763A2">
      <w:rPr>
        <w:rFonts w:ascii="Angsana New" w:hAnsi="Angsana New"/>
        <w:b/>
        <w:bCs/>
        <w:sz w:val="32"/>
        <w:szCs w:val="32"/>
      </w:rPr>
      <w:t xml:space="preserve"> </w:t>
    </w:r>
    <w:r w:rsidR="00653665">
      <w:rPr>
        <w:rFonts w:ascii="Angsana New" w:hAnsi="Angsana New" w:hint="cs"/>
        <w:b/>
        <w:bCs/>
        <w:sz w:val="32"/>
        <w:szCs w:val="32"/>
        <w:cs/>
      </w:rPr>
      <w:t>มีนาคม</w:t>
    </w:r>
    <w:r w:rsidR="008019DE">
      <w:rPr>
        <w:rFonts w:ascii="Angsana New" w:hAnsi="Angsana New"/>
        <w:b/>
        <w:bCs/>
        <w:sz w:val="32"/>
        <w:szCs w:val="32"/>
        <w:cs/>
      </w:rPr>
      <w:t xml:space="preserve">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653665">
      <w:rPr>
        <w:rFonts w:ascii="Angsana New" w:hAnsi="Angsana New" w:hint="cs"/>
        <w:b/>
        <w:bCs/>
        <w:sz w:val="32"/>
        <w:szCs w:val="32"/>
        <w:cs/>
      </w:rPr>
      <w:t>9</w:t>
    </w:r>
    <w:r w:rsidR="008019DE">
      <w:rPr>
        <w:rFonts w:ascii="Angsana New" w:hAnsi="Angsana New"/>
        <w:b/>
        <w:bCs/>
        <w:sz w:val="32"/>
        <w:szCs w:val="32"/>
      </w:rPr>
      <w:t xml:space="preserve"> </w:t>
    </w:r>
    <w:r w:rsidR="008019DE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653665">
      <w:rPr>
        <w:rFonts w:ascii="Angsana New" w:hAnsi="Angsana New" w:hint="cs"/>
        <w:b/>
        <w:bCs/>
        <w:sz w:val="32"/>
        <w:szCs w:val="32"/>
        <w:cs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(ยังไม่ได้ตรวจสอบ/สอบทานแล้ว)</w:t>
    </w:r>
  </w:p>
  <w:p w14:paraId="653443DD" w14:textId="77777777" w:rsidR="000F63ED" w:rsidRPr="00D27ADF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560C03" w:rsidRPr="00560C0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60BC8">
      <w:rPr>
        <w:rFonts w:ascii="Angsana New" w:hAnsi="Angsana New" w:hint="cs"/>
        <w:b/>
        <w:bCs/>
        <w:sz w:val="32"/>
        <w:szCs w:val="32"/>
        <w:cs/>
      </w:rPr>
      <w:t>ธันวา</w:t>
    </w:r>
    <w:r>
      <w:rPr>
        <w:rFonts w:ascii="Angsana New" w:hAnsi="Angsana New" w:hint="cs"/>
        <w:b/>
        <w:bCs/>
        <w:sz w:val="32"/>
        <w:szCs w:val="32"/>
        <w:cs/>
      </w:rPr>
      <w:t xml:space="preserve">คม </w:t>
    </w:r>
    <w:r w:rsidR="00560C03" w:rsidRPr="00560C03">
      <w:rPr>
        <w:rFonts w:ascii="Angsana New" w:hAnsi="Angsana New" w:hint="cs"/>
        <w:b/>
        <w:bCs/>
        <w:sz w:val="32"/>
        <w:szCs w:val="32"/>
      </w:rPr>
      <w:t>256</w:t>
    </w:r>
    <w:r w:rsidR="00653665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11C5CEA" w14:textId="77777777" w:rsidR="000F63ED" w:rsidRPr="00C36C04" w:rsidRDefault="000F63ED">
    <w:pPr>
      <w:pStyle w:val="Header"/>
      <w:rPr>
        <w:sz w:val="30"/>
        <w:szCs w:val="30"/>
      </w:rPr>
    </w:pPr>
  </w:p>
  <w:p w14:paraId="58253880" w14:textId="77777777" w:rsidR="00C36C04" w:rsidRPr="00C36C04" w:rsidRDefault="00C36C04">
    <w:pPr>
      <w:pStyle w:val="Header"/>
      <w:rPr>
        <w:rFonts w:hint="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3DA6394"/>
    <w:multiLevelType w:val="hybridMultilevel"/>
    <w:tmpl w:val="D4C4EF2C"/>
    <w:lvl w:ilvl="0" w:tplc="FC0CFFC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2271BB"/>
    <w:multiLevelType w:val="hybridMultilevel"/>
    <w:tmpl w:val="D12E8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536AA"/>
    <w:multiLevelType w:val="hybridMultilevel"/>
    <w:tmpl w:val="29608DBA"/>
    <w:lvl w:ilvl="0" w:tplc="FFFFFFF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0C6B38"/>
    <w:multiLevelType w:val="hybridMultilevel"/>
    <w:tmpl w:val="A356B82C"/>
    <w:lvl w:ilvl="0" w:tplc="38C422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A3218F"/>
    <w:multiLevelType w:val="multilevel"/>
    <w:tmpl w:val="CF2A17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4A2C55"/>
    <w:multiLevelType w:val="hybridMultilevel"/>
    <w:tmpl w:val="0396D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3979EB"/>
    <w:multiLevelType w:val="hybridMultilevel"/>
    <w:tmpl w:val="2CD2B920"/>
    <w:lvl w:ilvl="0" w:tplc="F456141E">
      <w:start w:val="1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64747"/>
    <w:multiLevelType w:val="hybridMultilevel"/>
    <w:tmpl w:val="9732D86E"/>
    <w:lvl w:ilvl="0" w:tplc="ABB026EC">
      <w:start w:val="15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673746"/>
    <w:multiLevelType w:val="hybridMultilevel"/>
    <w:tmpl w:val="093E1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2151F8"/>
    <w:multiLevelType w:val="hybridMultilevel"/>
    <w:tmpl w:val="085E410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Strong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Copyrigh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14E7D56"/>
    <w:multiLevelType w:val="hybridMultilevel"/>
    <w:tmpl w:val="272AEA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9C0711"/>
    <w:multiLevelType w:val="hybridMultilevel"/>
    <w:tmpl w:val="E698D194"/>
    <w:lvl w:ilvl="0" w:tplc="399C9B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61773B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5A245460"/>
    <w:multiLevelType w:val="hybridMultilevel"/>
    <w:tmpl w:val="413ADE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504C6F"/>
    <w:multiLevelType w:val="hybridMultilevel"/>
    <w:tmpl w:val="29608DBA"/>
    <w:lvl w:ilvl="0" w:tplc="FFFFFFF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A5647E"/>
    <w:multiLevelType w:val="hybridMultilevel"/>
    <w:tmpl w:val="09AA1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a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F61021"/>
    <w:multiLevelType w:val="hybridMultilevel"/>
    <w:tmpl w:val="D214D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98202284">
    <w:abstractNumId w:val="6"/>
  </w:num>
  <w:num w:numId="2" w16cid:durableId="1970822553">
    <w:abstractNumId w:val="5"/>
  </w:num>
  <w:num w:numId="3" w16cid:durableId="36586868">
    <w:abstractNumId w:val="9"/>
  </w:num>
  <w:num w:numId="4" w16cid:durableId="828180438">
    <w:abstractNumId w:val="7"/>
  </w:num>
  <w:num w:numId="5" w16cid:durableId="1535312955">
    <w:abstractNumId w:val="8"/>
  </w:num>
  <w:num w:numId="6" w16cid:durableId="16390311">
    <w:abstractNumId w:val="3"/>
  </w:num>
  <w:num w:numId="7" w16cid:durableId="1815681400">
    <w:abstractNumId w:val="2"/>
  </w:num>
  <w:num w:numId="8" w16cid:durableId="1206141235">
    <w:abstractNumId w:val="0"/>
  </w:num>
  <w:num w:numId="9" w16cid:durableId="1885677719">
    <w:abstractNumId w:val="1"/>
  </w:num>
  <w:num w:numId="10" w16cid:durableId="1455245647">
    <w:abstractNumId w:val="4"/>
  </w:num>
  <w:num w:numId="11" w16cid:durableId="654190434">
    <w:abstractNumId w:val="28"/>
  </w:num>
  <w:num w:numId="12" w16cid:durableId="629821968">
    <w:abstractNumId w:val="21"/>
  </w:num>
  <w:num w:numId="13" w16cid:durableId="1939295138">
    <w:abstractNumId w:val="38"/>
  </w:num>
  <w:num w:numId="14" w16cid:durableId="1429471884">
    <w:abstractNumId w:val="27"/>
  </w:num>
  <w:num w:numId="15" w16cid:durableId="1713769408">
    <w:abstractNumId w:val="29"/>
  </w:num>
  <w:num w:numId="16" w16cid:durableId="149449619">
    <w:abstractNumId w:val="30"/>
  </w:num>
  <w:num w:numId="17" w16cid:durableId="962997922">
    <w:abstractNumId w:val="31"/>
  </w:num>
  <w:num w:numId="18" w16cid:durableId="925041820">
    <w:abstractNumId w:val="35"/>
  </w:num>
  <w:num w:numId="19" w16cid:durableId="387651811">
    <w:abstractNumId w:val="17"/>
  </w:num>
  <w:num w:numId="20" w16cid:durableId="1768772009">
    <w:abstractNumId w:val="22"/>
  </w:num>
  <w:num w:numId="21" w16cid:durableId="255024014">
    <w:abstractNumId w:val="25"/>
  </w:num>
  <w:num w:numId="22" w16cid:durableId="359010589">
    <w:abstractNumId w:val="33"/>
  </w:num>
  <w:num w:numId="23" w16cid:durableId="682099089">
    <w:abstractNumId w:val="15"/>
  </w:num>
  <w:num w:numId="24" w16cid:durableId="1401362697">
    <w:abstractNumId w:val="40"/>
  </w:num>
  <w:num w:numId="25" w16cid:durableId="348215434">
    <w:abstractNumId w:val="11"/>
  </w:num>
  <w:num w:numId="26" w16cid:durableId="1590886442">
    <w:abstractNumId w:val="39"/>
  </w:num>
  <w:num w:numId="27" w16cid:durableId="83766329">
    <w:abstractNumId w:val="37"/>
  </w:num>
  <w:num w:numId="28" w16cid:durableId="945581561">
    <w:abstractNumId w:val="19"/>
  </w:num>
  <w:num w:numId="29" w16cid:durableId="872155921">
    <w:abstractNumId w:val="32"/>
  </w:num>
  <w:num w:numId="30" w16cid:durableId="837967694">
    <w:abstractNumId w:val="16"/>
  </w:num>
  <w:num w:numId="31" w16cid:durableId="1921325308">
    <w:abstractNumId w:val="24"/>
  </w:num>
  <w:num w:numId="32" w16cid:durableId="918833998">
    <w:abstractNumId w:val="20"/>
  </w:num>
  <w:num w:numId="33" w16cid:durableId="653414466">
    <w:abstractNumId w:val="12"/>
  </w:num>
  <w:num w:numId="34" w16cid:durableId="910579520">
    <w:abstractNumId w:val="10"/>
  </w:num>
  <w:num w:numId="35" w16cid:durableId="155612923">
    <w:abstractNumId w:val="14"/>
  </w:num>
  <w:num w:numId="36" w16cid:durableId="1344362972">
    <w:abstractNumId w:val="36"/>
  </w:num>
  <w:num w:numId="37" w16cid:durableId="176163510">
    <w:abstractNumId w:val="13"/>
  </w:num>
  <w:num w:numId="38" w16cid:durableId="222638241">
    <w:abstractNumId w:val="18"/>
  </w:num>
  <w:num w:numId="39" w16cid:durableId="1255550579">
    <w:abstractNumId w:val="34"/>
  </w:num>
  <w:num w:numId="40" w16cid:durableId="948241685">
    <w:abstractNumId w:val="23"/>
  </w:num>
  <w:num w:numId="41" w16cid:durableId="375980119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0C7"/>
    <w:rsid w:val="00000320"/>
    <w:rsid w:val="00000446"/>
    <w:rsid w:val="000008CA"/>
    <w:rsid w:val="000008F1"/>
    <w:rsid w:val="00000BF8"/>
    <w:rsid w:val="00000E9F"/>
    <w:rsid w:val="0000100A"/>
    <w:rsid w:val="00001033"/>
    <w:rsid w:val="00001093"/>
    <w:rsid w:val="00001DA5"/>
    <w:rsid w:val="00002028"/>
    <w:rsid w:val="00002473"/>
    <w:rsid w:val="000027A5"/>
    <w:rsid w:val="000027F9"/>
    <w:rsid w:val="00002985"/>
    <w:rsid w:val="00002E66"/>
    <w:rsid w:val="00003227"/>
    <w:rsid w:val="000032E3"/>
    <w:rsid w:val="00003351"/>
    <w:rsid w:val="000034F3"/>
    <w:rsid w:val="00003532"/>
    <w:rsid w:val="0000423F"/>
    <w:rsid w:val="00004386"/>
    <w:rsid w:val="000043BC"/>
    <w:rsid w:val="000058E3"/>
    <w:rsid w:val="00005CC7"/>
    <w:rsid w:val="00005D82"/>
    <w:rsid w:val="00005FF2"/>
    <w:rsid w:val="00006888"/>
    <w:rsid w:val="00006A26"/>
    <w:rsid w:val="00006B52"/>
    <w:rsid w:val="00006B66"/>
    <w:rsid w:val="00006BA9"/>
    <w:rsid w:val="00006BB8"/>
    <w:rsid w:val="0000775E"/>
    <w:rsid w:val="00007899"/>
    <w:rsid w:val="000078E0"/>
    <w:rsid w:val="00007BEA"/>
    <w:rsid w:val="00010290"/>
    <w:rsid w:val="000103D5"/>
    <w:rsid w:val="00010C3B"/>
    <w:rsid w:val="00010ECB"/>
    <w:rsid w:val="000112DA"/>
    <w:rsid w:val="0001131E"/>
    <w:rsid w:val="0001159D"/>
    <w:rsid w:val="000117B0"/>
    <w:rsid w:val="00011B30"/>
    <w:rsid w:val="00011D0A"/>
    <w:rsid w:val="0001217E"/>
    <w:rsid w:val="0001223B"/>
    <w:rsid w:val="0001256A"/>
    <w:rsid w:val="000125C1"/>
    <w:rsid w:val="00012B39"/>
    <w:rsid w:val="00012D76"/>
    <w:rsid w:val="00012FA7"/>
    <w:rsid w:val="00013349"/>
    <w:rsid w:val="00013416"/>
    <w:rsid w:val="00013545"/>
    <w:rsid w:val="00013B42"/>
    <w:rsid w:val="000145F8"/>
    <w:rsid w:val="000152F8"/>
    <w:rsid w:val="00015725"/>
    <w:rsid w:val="000159AD"/>
    <w:rsid w:val="00015C7D"/>
    <w:rsid w:val="00015FF8"/>
    <w:rsid w:val="00016282"/>
    <w:rsid w:val="000163AA"/>
    <w:rsid w:val="00016570"/>
    <w:rsid w:val="00016736"/>
    <w:rsid w:val="00017389"/>
    <w:rsid w:val="0001744B"/>
    <w:rsid w:val="000174EC"/>
    <w:rsid w:val="00017841"/>
    <w:rsid w:val="000179F5"/>
    <w:rsid w:val="00017A88"/>
    <w:rsid w:val="00017C70"/>
    <w:rsid w:val="00017DB7"/>
    <w:rsid w:val="00017F8E"/>
    <w:rsid w:val="0002004E"/>
    <w:rsid w:val="00020429"/>
    <w:rsid w:val="00020824"/>
    <w:rsid w:val="00020964"/>
    <w:rsid w:val="00020E42"/>
    <w:rsid w:val="000214DF"/>
    <w:rsid w:val="000216EC"/>
    <w:rsid w:val="00021F0D"/>
    <w:rsid w:val="000222CA"/>
    <w:rsid w:val="00022604"/>
    <w:rsid w:val="000228EB"/>
    <w:rsid w:val="00022C44"/>
    <w:rsid w:val="000231F7"/>
    <w:rsid w:val="0002330A"/>
    <w:rsid w:val="00023D45"/>
    <w:rsid w:val="000245F4"/>
    <w:rsid w:val="000246E3"/>
    <w:rsid w:val="00024A21"/>
    <w:rsid w:val="00025CD8"/>
    <w:rsid w:val="00026102"/>
    <w:rsid w:val="000264A4"/>
    <w:rsid w:val="000265FE"/>
    <w:rsid w:val="00026707"/>
    <w:rsid w:val="0002671B"/>
    <w:rsid w:val="000268B9"/>
    <w:rsid w:val="00026C0A"/>
    <w:rsid w:val="0002742E"/>
    <w:rsid w:val="00027486"/>
    <w:rsid w:val="00027789"/>
    <w:rsid w:val="00027800"/>
    <w:rsid w:val="00030367"/>
    <w:rsid w:val="0003046A"/>
    <w:rsid w:val="00030922"/>
    <w:rsid w:val="00030B8F"/>
    <w:rsid w:val="00030E2A"/>
    <w:rsid w:val="00031A22"/>
    <w:rsid w:val="00031A5E"/>
    <w:rsid w:val="00031B9A"/>
    <w:rsid w:val="0003218E"/>
    <w:rsid w:val="000321C1"/>
    <w:rsid w:val="000321EB"/>
    <w:rsid w:val="0003222F"/>
    <w:rsid w:val="00032BB2"/>
    <w:rsid w:val="00032C38"/>
    <w:rsid w:val="00032E12"/>
    <w:rsid w:val="00033E48"/>
    <w:rsid w:val="00034035"/>
    <w:rsid w:val="00034094"/>
    <w:rsid w:val="0003484F"/>
    <w:rsid w:val="00034EA6"/>
    <w:rsid w:val="000351B2"/>
    <w:rsid w:val="0003553A"/>
    <w:rsid w:val="00035755"/>
    <w:rsid w:val="00035B90"/>
    <w:rsid w:val="00035BD0"/>
    <w:rsid w:val="00035CF1"/>
    <w:rsid w:val="00036743"/>
    <w:rsid w:val="000372A9"/>
    <w:rsid w:val="00037831"/>
    <w:rsid w:val="000379FD"/>
    <w:rsid w:val="00037ACE"/>
    <w:rsid w:val="00040654"/>
    <w:rsid w:val="000408CB"/>
    <w:rsid w:val="00040C07"/>
    <w:rsid w:val="00040E7C"/>
    <w:rsid w:val="00042061"/>
    <w:rsid w:val="00042A87"/>
    <w:rsid w:val="00042EB7"/>
    <w:rsid w:val="00042FCA"/>
    <w:rsid w:val="000434F8"/>
    <w:rsid w:val="0004355F"/>
    <w:rsid w:val="00043A74"/>
    <w:rsid w:val="000441A5"/>
    <w:rsid w:val="00044648"/>
    <w:rsid w:val="000451F8"/>
    <w:rsid w:val="00045A4B"/>
    <w:rsid w:val="0004661A"/>
    <w:rsid w:val="00046644"/>
    <w:rsid w:val="00046FBF"/>
    <w:rsid w:val="0004719F"/>
    <w:rsid w:val="000475EA"/>
    <w:rsid w:val="0004786F"/>
    <w:rsid w:val="00047EC7"/>
    <w:rsid w:val="00050008"/>
    <w:rsid w:val="00050538"/>
    <w:rsid w:val="00050817"/>
    <w:rsid w:val="00050929"/>
    <w:rsid w:val="00050E79"/>
    <w:rsid w:val="000510D2"/>
    <w:rsid w:val="00051BFB"/>
    <w:rsid w:val="00052224"/>
    <w:rsid w:val="00052D77"/>
    <w:rsid w:val="00053684"/>
    <w:rsid w:val="0005379C"/>
    <w:rsid w:val="0005387C"/>
    <w:rsid w:val="000538BF"/>
    <w:rsid w:val="00053B09"/>
    <w:rsid w:val="00053DA7"/>
    <w:rsid w:val="0005416D"/>
    <w:rsid w:val="00054342"/>
    <w:rsid w:val="00054F9F"/>
    <w:rsid w:val="00055807"/>
    <w:rsid w:val="00055C32"/>
    <w:rsid w:val="0005691F"/>
    <w:rsid w:val="0005740E"/>
    <w:rsid w:val="000576C3"/>
    <w:rsid w:val="00057813"/>
    <w:rsid w:val="00057A56"/>
    <w:rsid w:val="00057D11"/>
    <w:rsid w:val="00057EE5"/>
    <w:rsid w:val="00060AA0"/>
    <w:rsid w:val="00060F63"/>
    <w:rsid w:val="0006102F"/>
    <w:rsid w:val="00061094"/>
    <w:rsid w:val="0006130A"/>
    <w:rsid w:val="00061853"/>
    <w:rsid w:val="00062267"/>
    <w:rsid w:val="000624A8"/>
    <w:rsid w:val="00062681"/>
    <w:rsid w:val="00062A2D"/>
    <w:rsid w:val="0006373C"/>
    <w:rsid w:val="000639D7"/>
    <w:rsid w:val="000642F1"/>
    <w:rsid w:val="000645E4"/>
    <w:rsid w:val="00064606"/>
    <w:rsid w:val="00064800"/>
    <w:rsid w:val="00064929"/>
    <w:rsid w:val="00064DE5"/>
    <w:rsid w:val="000651F0"/>
    <w:rsid w:val="000652C7"/>
    <w:rsid w:val="000654D6"/>
    <w:rsid w:val="0006574D"/>
    <w:rsid w:val="00066359"/>
    <w:rsid w:val="000665EC"/>
    <w:rsid w:val="00067110"/>
    <w:rsid w:val="00067621"/>
    <w:rsid w:val="00067869"/>
    <w:rsid w:val="000678D5"/>
    <w:rsid w:val="00067B5E"/>
    <w:rsid w:val="00067E38"/>
    <w:rsid w:val="00070738"/>
    <w:rsid w:val="00070E33"/>
    <w:rsid w:val="0007174E"/>
    <w:rsid w:val="0007182D"/>
    <w:rsid w:val="00071857"/>
    <w:rsid w:val="00071BBB"/>
    <w:rsid w:val="00071BD6"/>
    <w:rsid w:val="00072240"/>
    <w:rsid w:val="000722F2"/>
    <w:rsid w:val="000725DD"/>
    <w:rsid w:val="00072CA7"/>
    <w:rsid w:val="00072CD0"/>
    <w:rsid w:val="00073298"/>
    <w:rsid w:val="00073935"/>
    <w:rsid w:val="00074061"/>
    <w:rsid w:val="00074136"/>
    <w:rsid w:val="00074636"/>
    <w:rsid w:val="000749CF"/>
    <w:rsid w:val="00074FBB"/>
    <w:rsid w:val="000750CE"/>
    <w:rsid w:val="0007532D"/>
    <w:rsid w:val="00075AC7"/>
    <w:rsid w:val="0007644F"/>
    <w:rsid w:val="000767A6"/>
    <w:rsid w:val="00076C83"/>
    <w:rsid w:val="0007724B"/>
    <w:rsid w:val="0007742F"/>
    <w:rsid w:val="000776F2"/>
    <w:rsid w:val="0007793B"/>
    <w:rsid w:val="00077B9D"/>
    <w:rsid w:val="00077F6C"/>
    <w:rsid w:val="00080735"/>
    <w:rsid w:val="00080C8F"/>
    <w:rsid w:val="0008104E"/>
    <w:rsid w:val="00081385"/>
    <w:rsid w:val="000813F6"/>
    <w:rsid w:val="0008156D"/>
    <w:rsid w:val="0008191F"/>
    <w:rsid w:val="000828FC"/>
    <w:rsid w:val="00083431"/>
    <w:rsid w:val="00083D06"/>
    <w:rsid w:val="00084564"/>
    <w:rsid w:val="00084D34"/>
    <w:rsid w:val="00085743"/>
    <w:rsid w:val="0008576B"/>
    <w:rsid w:val="000866A6"/>
    <w:rsid w:val="00086831"/>
    <w:rsid w:val="0008684F"/>
    <w:rsid w:val="00086AF0"/>
    <w:rsid w:val="00086D61"/>
    <w:rsid w:val="000870BB"/>
    <w:rsid w:val="00090340"/>
    <w:rsid w:val="00090595"/>
    <w:rsid w:val="00090B6C"/>
    <w:rsid w:val="00091489"/>
    <w:rsid w:val="000914F5"/>
    <w:rsid w:val="00091823"/>
    <w:rsid w:val="0009208F"/>
    <w:rsid w:val="000925EA"/>
    <w:rsid w:val="000925EF"/>
    <w:rsid w:val="0009262F"/>
    <w:rsid w:val="00092A02"/>
    <w:rsid w:val="00092F18"/>
    <w:rsid w:val="000933BF"/>
    <w:rsid w:val="00093FCB"/>
    <w:rsid w:val="000940EF"/>
    <w:rsid w:val="00094104"/>
    <w:rsid w:val="000948AD"/>
    <w:rsid w:val="00094DD9"/>
    <w:rsid w:val="00094E2D"/>
    <w:rsid w:val="0009545D"/>
    <w:rsid w:val="0009552D"/>
    <w:rsid w:val="00095994"/>
    <w:rsid w:val="00095B0B"/>
    <w:rsid w:val="000960F3"/>
    <w:rsid w:val="000962C0"/>
    <w:rsid w:val="0009730C"/>
    <w:rsid w:val="00097821"/>
    <w:rsid w:val="000A073C"/>
    <w:rsid w:val="000A0935"/>
    <w:rsid w:val="000A097A"/>
    <w:rsid w:val="000A119F"/>
    <w:rsid w:val="000A164C"/>
    <w:rsid w:val="000A1842"/>
    <w:rsid w:val="000A28EF"/>
    <w:rsid w:val="000A29E1"/>
    <w:rsid w:val="000A3058"/>
    <w:rsid w:val="000A3466"/>
    <w:rsid w:val="000A3BCA"/>
    <w:rsid w:val="000A3CC9"/>
    <w:rsid w:val="000A4B14"/>
    <w:rsid w:val="000A4D8A"/>
    <w:rsid w:val="000A4DF4"/>
    <w:rsid w:val="000A528D"/>
    <w:rsid w:val="000A52BF"/>
    <w:rsid w:val="000A5EEE"/>
    <w:rsid w:val="000A64EE"/>
    <w:rsid w:val="000A6E78"/>
    <w:rsid w:val="000A71F1"/>
    <w:rsid w:val="000A71FB"/>
    <w:rsid w:val="000A7201"/>
    <w:rsid w:val="000A72DA"/>
    <w:rsid w:val="000A7A3D"/>
    <w:rsid w:val="000B00EF"/>
    <w:rsid w:val="000B0518"/>
    <w:rsid w:val="000B0B92"/>
    <w:rsid w:val="000B0BD2"/>
    <w:rsid w:val="000B0E11"/>
    <w:rsid w:val="000B0F70"/>
    <w:rsid w:val="000B14D0"/>
    <w:rsid w:val="000B182A"/>
    <w:rsid w:val="000B189F"/>
    <w:rsid w:val="000B1A3B"/>
    <w:rsid w:val="000B1DD2"/>
    <w:rsid w:val="000B22E9"/>
    <w:rsid w:val="000B266D"/>
    <w:rsid w:val="000B284F"/>
    <w:rsid w:val="000B2AAA"/>
    <w:rsid w:val="000B3077"/>
    <w:rsid w:val="000B33EF"/>
    <w:rsid w:val="000B42FF"/>
    <w:rsid w:val="000B4445"/>
    <w:rsid w:val="000B453A"/>
    <w:rsid w:val="000B492A"/>
    <w:rsid w:val="000B49AF"/>
    <w:rsid w:val="000B4B40"/>
    <w:rsid w:val="000B4CD9"/>
    <w:rsid w:val="000B4ED9"/>
    <w:rsid w:val="000B6130"/>
    <w:rsid w:val="000B6346"/>
    <w:rsid w:val="000B6C88"/>
    <w:rsid w:val="000B7068"/>
    <w:rsid w:val="000B7444"/>
    <w:rsid w:val="000B7A33"/>
    <w:rsid w:val="000B7A9A"/>
    <w:rsid w:val="000C012D"/>
    <w:rsid w:val="000C07CD"/>
    <w:rsid w:val="000C0914"/>
    <w:rsid w:val="000C0DEA"/>
    <w:rsid w:val="000C12B8"/>
    <w:rsid w:val="000C1603"/>
    <w:rsid w:val="000C1864"/>
    <w:rsid w:val="000C1F31"/>
    <w:rsid w:val="000C1F89"/>
    <w:rsid w:val="000C2594"/>
    <w:rsid w:val="000C2923"/>
    <w:rsid w:val="000C2CA9"/>
    <w:rsid w:val="000C37A5"/>
    <w:rsid w:val="000C3A5B"/>
    <w:rsid w:val="000C3CBC"/>
    <w:rsid w:val="000C3E4D"/>
    <w:rsid w:val="000C406D"/>
    <w:rsid w:val="000C4350"/>
    <w:rsid w:val="000C455F"/>
    <w:rsid w:val="000C4DC3"/>
    <w:rsid w:val="000C5AFA"/>
    <w:rsid w:val="000C6462"/>
    <w:rsid w:val="000C68DD"/>
    <w:rsid w:val="000C7763"/>
    <w:rsid w:val="000C797D"/>
    <w:rsid w:val="000C7CBD"/>
    <w:rsid w:val="000D0427"/>
    <w:rsid w:val="000D05CA"/>
    <w:rsid w:val="000D0627"/>
    <w:rsid w:val="000D08C8"/>
    <w:rsid w:val="000D0A4E"/>
    <w:rsid w:val="000D0B66"/>
    <w:rsid w:val="000D10DD"/>
    <w:rsid w:val="000D120A"/>
    <w:rsid w:val="000D1830"/>
    <w:rsid w:val="000D1F80"/>
    <w:rsid w:val="000D2544"/>
    <w:rsid w:val="000D269A"/>
    <w:rsid w:val="000D28BE"/>
    <w:rsid w:val="000D2F80"/>
    <w:rsid w:val="000D300A"/>
    <w:rsid w:val="000D38DB"/>
    <w:rsid w:val="000D3E3D"/>
    <w:rsid w:val="000D41FF"/>
    <w:rsid w:val="000D47E5"/>
    <w:rsid w:val="000D4C13"/>
    <w:rsid w:val="000D58D5"/>
    <w:rsid w:val="000D5D14"/>
    <w:rsid w:val="000D6972"/>
    <w:rsid w:val="000D6FB7"/>
    <w:rsid w:val="000D774C"/>
    <w:rsid w:val="000D7B32"/>
    <w:rsid w:val="000D7DAC"/>
    <w:rsid w:val="000E08F4"/>
    <w:rsid w:val="000E24B2"/>
    <w:rsid w:val="000E2A88"/>
    <w:rsid w:val="000E2BFD"/>
    <w:rsid w:val="000E2C24"/>
    <w:rsid w:val="000E2CF8"/>
    <w:rsid w:val="000E2F3C"/>
    <w:rsid w:val="000E42AE"/>
    <w:rsid w:val="000E457C"/>
    <w:rsid w:val="000E4BEC"/>
    <w:rsid w:val="000E4EF6"/>
    <w:rsid w:val="000E5047"/>
    <w:rsid w:val="000E50FC"/>
    <w:rsid w:val="000E540F"/>
    <w:rsid w:val="000E5639"/>
    <w:rsid w:val="000E6174"/>
    <w:rsid w:val="000E658A"/>
    <w:rsid w:val="000E6720"/>
    <w:rsid w:val="000E6A16"/>
    <w:rsid w:val="000E733D"/>
    <w:rsid w:val="000F0107"/>
    <w:rsid w:val="000F146E"/>
    <w:rsid w:val="000F1553"/>
    <w:rsid w:val="000F192A"/>
    <w:rsid w:val="000F1B02"/>
    <w:rsid w:val="000F1CEB"/>
    <w:rsid w:val="000F1F11"/>
    <w:rsid w:val="000F2026"/>
    <w:rsid w:val="000F22F5"/>
    <w:rsid w:val="000F292A"/>
    <w:rsid w:val="000F3441"/>
    <w:rsid w:val="000F3CF3"/>
    <w:rsid w:val="000F3FB9"/>
    <w:rsid w:val="000F432D"/>
    <w:rsid w:val="000F4934"/>
    <w:rsid w:val="000F4D91"/>
    <w:rsid w:val="000F4F0F"/>
    <w:rsid w:val="000F5085"/>
    <w:rsid w:val="000F5D62"/>
    <w:rsid w:val="000F60A9"/>
    <w:rsid w:val="000F63ED"/>
    <w:rsid w:val="000F689D"/>
    <w:rsid w:val="000F6B84"/>
    <w:rsid w:val="000F7053"/>
    <w:rsid w:val="000F7BB6"/>
    <w:rsid w:val="00100B54"/>
    <w:rsid w:val="001019A3"/>
    <w:rsid w:val="00101B39"/>
    <w:rsid w:val="00101E71"/>
    <w:rsid w:val="00101EA5"/>
    <w:rsid w:val="001022C7"/>
    <w:rsid w:val="0010239A"/>
    <w:rsid w:val="00102686"/>
    <w:rsid w:val="0010294A"/>
    <w:rsid w:val="00102AEE"/>
    <w:rsid w:val="00102B7D"/>
    <w:rsid w:val="00102CBF"/>
    <w:rsid w:val="00103751"/>
    <w:rsid w:val="00103C82"/>
    <w:rsid w:val="00104136"/>
    <w:rsid w:val="0010423A"/>
    <w:rsid w:val="00104388"/>
    <w:rsid w:val="00105088"/>
    <w:rsid w:val="00105550"/>
    <w:rsid w:val="00105596"/>
    <w:rsid w:val="001056A6"/>
    <w:rsid w:val="00105847"/>
    <w:rsid w:val="0010595F"/>
    <w:rsid w:val="001060E7"/>
    <w:rsid w:val="00106C88"/>
    <w:rsid w:val="00106CE5"/>
    <w:rsid w:val="00106DD6"/>
    <w:rsid w:val="001079C9"/>
    <w:rsid w:val="001103DB"/>
    <w:rsid w:val="00110C25"/>
    <w:rsid w:val="001112F9"/>
    <w:rsid w:val="001114CA"/>
    <w:rsid w:val="00112081"/>
    <w:rsid w:val="0011210F"/>
    <w:rsid w:val="001127DD"/>
    <w:rsid w:val="00112D22"/>
    <w:rsid w:val="001130C1"/>
    <w:rsid w:val="00113FAE"/>
    <w:rsid w:val="001145FD"/>
    <w:rsid w:val="001146BF"/>
    <w:rsid w:val="001147C9"/>
    <w:rsid w:val="00114A7F"/>
    <w:rsid w:val="00114F22"/>
    <w:rsid w:val="001151B0"/>
    <w:rsid w:val="001162ED"/>
    <w:rsid w:val="00116352"/>
    <w:rsid w:val="001167F4"/>
    <w:rsid w:val="00116E5C"/>
    <w:rsid w:val="001172BE"/>
    <w:rsid w:val="001174E4"/>
    <w:rsid w:val="001179A0"/>
    <w:rsid w:val="00117AE8"/>
    <w:rsid w:val="00117C74"/>
    <w:rsid w:val="00117CA0"/>
    <w:rsid w:val="001201A7"/>
    <w:rsid w:val="0012183F"/>
    <w:rsid w:val="0012185E"/>
    <w:rsid w:val="001218D8"/>
    <w:rsid w:val="001218FE"/>
    <w:rsid w:val="00122009"/>
    <w:rsid w:val="00122220"/>
    <w:rsid w:val="001228AE"/>
    <w:rsid w:val="00123A3F"/>
    <w:rsid w:val="00123C68"/>
    <w:rsid w:val="00124716"/>
    <w:rsid w:val="0012472B"/>
    <w:rsid w:val="00124782"/>
    <w:rsid w:val="00124939"/>
    <w:rsid w:val="00124AC3"/>
    <w:rsid w:val="00124B8C"/>
    <w:rsid w:val="00125129"/>
    <w:rsid w:val="00125915"/>
    <w:rsid w:val="00126E20"/>
    <w:rsid w:val="00130263"/>
    <w:rsid w:val="00130C02"/>
    <w:rsid w:val="00131177"/>
    <w:rsid w:val="00132340"/>
    <w:rsid w:val="00132804"/>
    <w:rsid w:val="001329CE"/>
    <w:rsid w:val="00132BBB"/>
    <w:rsid w:val="00132D8C"/>
    <w:rsid w:val="00133541"/>
    <w:rsid w:val="00133BD1"/>
    <w:rsid w:val="00134850"/>
    <w:rsid w:val="00134B0D"/>
    <w:rsid w:val="00134DEB"/>
    <w:rsid w:val="00134ED7"/>
    <w:rsid w:val="00135138"/>
    <w:rsid w:val="001352F2"/>
    <w:rsid w:val="001356C3"/>
    <w:rsid w:val="00135740"/>
    <w:rsid w:val="00135817"/>
    <w:rsid w:val="001359FF"/>
    <w:rsid w:val="0013692C"/>
    <w:rsid w:val="00136F9B"/>
    <w:rsid w:val="00137178"/>
    <w:rsid w:val="00137FF3"/>
    <w:rsid w:val="0014010A"/>
    <w:rsid w:val="001401BD"/>
    <w:rsid w:val="001403B1"/>
    <w:rsid w:val="001408AF"/>
    <w:rsid w:val="00140AFD"/>
    <w:rsid w:val="00140B23"/>
    <w:rsid w:val="00140C87"/>
    <w:rsid w:val="0014123F"/>
    <w:rsid w:val="001413A5"/>
    <w:rsid w:val="00141FE3"/>
    <w:rsid w:val="00142017"/>
    <w:rsid w:val="00142274"/>
    <w:rsid w:val="00142714"/>
    <w:rsid w:val="00142F19"/>
    <w:rsid w:val="0014335B"/>
    <w:rsid w:val="00143E69"/>
    <w:rsid w:val="00144320"/>
    <w:rsid w:val="00144339"/>
    <w:rsid w:val="001451C4"/>
    <w:rsid w:val="0014523E"/>
    <w:rsid w:val="00145421"/>
    <w:rsid w:val="00145599"/>
    <w:rsid w:val="001457F6"/>
    <w:rsid w:val="00145AFC"/>
    <w:rsid w:val="0014620A"/>
    <w:rsid w:val="001467B5"/>
    <w:rsid w:val="00146A64"/>
    <w:rsid w:val="00146D9D"/>
    <w:rsid w:val="001471E3"/>
    <w:rsid w:val="00147334"/>
    <w:rsid w:val="0014749A"/>
    <w:rsid w:val="00147BF4"/>
    <w:rsid w:val="00147F37"/>
    <w:rsid w:val="0015024C"/>
    <w:rsid w:val="0015041C"/>
    <w:rsid w:val="001505F6"/>
    <w:rsid w:val="00151210"/>
    <w:rsid w:val="001512E0"/>
    <w:rsid w:val="0015214B"/>
    <w:rsid w:val="0015298A"/>
    <w:rsid w:val="00152B02"/>
    <w:rsid w:val="00152C41"/>
    <w:rsid w:val="0015314C"/>
    <w:rsid w:val="001539DD"/>
    <w:rsid w:val="00153DD7"/>
    <w:rsid w:val="00153F4F"/>
    <w:rsid w:val="00154361"/>
    <w:rsid w:val="00155810"/>
    <w:rsid w:val="00155A44"/>
    <w:rsid w:val="00155CB3"/>
    <w:rsid w:val="00155EBB"/>
    <w:rsid w:val="001562B8"/>
    <w:rsid w:val="001605B1"/>
    <w:rsid w:val="00162026"/>
    <w:rsid w:val="0016268A"/>
    <w:rsid w:val="00162816"/>
    <w:rsid w:val="00162AF1"/>
    <w:rsid w:val="00162B6C"/>
    <w:rsid w:val="001634A9"/>
    <w:rsid w:val="001638E0"/>
    <w:rsid w:val="00163F9F"/>
    <w:rsid w:val="00164117"/>
    <w:rsid w:val="001647A3"/>
    <w:rsid w:val="00164B59"/>
    <w:rsid w:val="00164B98"/>
    <w:rsid w:val="0016500D"/>
    <w:rsid w:val="00166128"/>
    <w:rsid w:val="00166412"/>
    <w:rsid w:val="00166C21"/>
    <w:rsid w:val="00167310"/>
    <w:rsid w:val="001702C4"/>
    <w:rsid w:val="0017036C"/>
    <w:rsid w:val="001703CD"/>
    <w:rsid w:val="00170CFB"/>
    <w:rsid w:val="0017129E"/>
    <w:rsid w:val="001723CB"/>
    <w:rsid w:val="001725BB"/>
    <w:rsid w:val="00172740"/>
    <w:rsid w:val="001728B6"/>
    <w:rsid w:val="00173427"/>
    <w:rsid w:val="0017375B"/>
    <w:rsid w:val="001740FD"/>
    <w:rsid w:val="001741F2"/>
    <w:rsid w:val="00174B80"/>
    <w:rsid w:val="00175025"/>
    <w:rsid w:val="0017536F"/>
    <w:rsid w:val="0017555E"/>
    <w:rsid w:val="00175668"/>
    <w:rsid w:val="00175D19"/>
    <w:rsid w:val="001762C9"/>
    <w:rsid w:val="00176876"/>
    <w:rsid w:val="00176B14"/>
    <w:rsid w:val="00176D14"/>
    <w:rsid w:val="00176DBC"/>
    <w:rsid w:val="00176FEF"/>
    <w:rsid w:val="00177113"/>
    <w:rsid w:val="00177B46"/>
    <w:rsid w:val="00177D26"/>
    <w:rsid w:val="0018077F"/>
    <w:rsid w:val="001809E1"/>
    <w:rsid w:val="001818F8"/>
    <w:rsid w:val="00181933"/>
    <w:rsid w:val="00181D6B"/>
    <w:rsid w:val="00181E44"/>
    <w:rsid w:val="00182360"/>
    <w:rsid w:val="001834FE"/>
    <w:rsid w:val="00183635"/>
    <w:rsid w:val="0018408E"/>
    <w:rsid w:val="00184EF2"/>
    <w:rsid w:val="001853AA"/>
    <w:rsid w:val="00185593"/>
    <w:rsid w:val="001856CC"/>
    <w:rsid w:val="00185EC9"/>
    <w:rsid w:val="001861B2"/>
    <w:rsid w:val="001863CD"/>
    <w:rsid w:val="001865F1"/>
    <w:rsid w:val="00186F1F"/>
    <w:rsid w:val="00187000"/>
    <w:rsid w:val="001871BD"/>
    <w:rsid w:val="00187B72"/>
    <w:rsid w:val="00187E5A"/>
    <w:rsid w:val="00190253"/>
    <w:rsid w:val="00190804"/>
    <w:rsid w:val="0019093B"/>
    <w:rsid w:val="00190E63"/>
    <w:rsid w:val="00191069"/>
    <w:rsid w:val="0019107D"/>
    <w:rsid w:val="001914D3"/>
    <w:rsid w:val="00191BD2"/>
    <w:rsid w:val="00191E8A"/>
    <w:rsid w:val="0019237C"/>
    <w:rsid w:val="00192526"/>
    <w:rsid w:val="0019295E"/>
    <w:rsid w:val="00192D7E"/>
    <w:rsid w:val="0019306A"/>
    <w:rsid w:val="0019345A"/>
    <w:rsid w:val="0019346C"/>
    <w:rsid w:val="00193BB6"/>
    <w:rsid w:val="001940EA"/>
    <w:rsid w:val="00194171"/>
    <w:rsid w:val="00194864"/>
    <w:rsid w:val="001948CD"/>
    <w:rsid w:val="00195297"/>
    <w:rsid w:val="00195C06"/>
    <w:rsid w:val="00195C37"/>
    <w:rsid w:val="00195CD1"/>
    <w:rsid w:val="00195E48"/>
    <w:rsid w:val="00196525"/>
    <w:rsid w:val="0019655F"/>
    <w:rsid w:val="0019676B"/>
    <w:rsid w:val="001972C5"/>
    <w:rsid w:val="00197804"/>
    <w:rsid w:val="001979F2"/>
    <w:rsid w:val="001A0740"/>
    <w:rsid w:val="001A0800"/>
    <w:rsid w:val="001A0CD3"/>
    <w:rsid w:val="001A0D92"/>
    <w:rsid w:val="001A0F79"/>
    <w:rsid w:val="001A0FE8"/>
    <w:rsid w:val="001A1371"/>
    <w:rsid w:val="001A1960"/>
    <w:rsid w:val="001A1C29"/>
    <w:rsid w:val="001A1D84"/>
    <w:rsid w:val="001A24DA"/>
    <w:rsid w:val="001A2538"/>
    <w:rsid w:val="001A2889"/>
    <w:rsid w:val="001A2D2B"/>
    <w:rsid w:val="001A31E5"/>
    <w:rsid w:val="001A36A1"/>
    <w:rsid w:val="001A371E"/>
    <w:rsid w:val="001A39AF"/>
    <w:rsid w:val="001A3C03"/>
    <w:rsid w:val="001A44C5"/>
    <w:rsid w:val="001A49C4"/>
    <w:rsid w:val="001A4A50"/>
    <w:rsid w:val="001A4A7B"/>
    <w:rsid w:val="001A4AAE"/>
    <w:rsid w:val="001A4F9B"/>
    <w:rsid w:val="001A58AB"/>
    <w:rsid w:val="001A5955"/>
    <w:rsid w:val="001A5B99"/>
    <w:rsid w:val="001A5CBB"/>
    <w:rsid w:val="001A616C"/>
    <w:rsid w:val="001A6B59"/>
    <w:rsid w:val="001A7738"/>
    <w:rsid w:val="001A7A27"/>
    <w:rsid w:val="001A7FA2"/>
    <w:rsid w:val="001B015F"/>
    <w:rsid w:val="001B01FE"/>
    <w:rsid w:val="001B0A3F"/>
    <w:rsid w:val="001B0A6A"/>
    <w:rsid w:val="001B0CEF"/>
    <w:rsid w:val="001B0E11"/>
    <w:rsid w:val="001B132C"/>
    <w:rsid w:val="001B13EF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DE2"/>
    <w:rsid w:val="001B3F96"/>
    <w:rsid w:val="001B3FD7"/>
    <w:rsid w:val="001B4328"/>
    <w:rsid w:val="001B458F"/>
    <w:rsid w:val="001B47A9"/>
    <w:rsid w:val="001B4D1A"/>
    <w:rsid w:val="001B5B2E"/>
    <w:rsid w:val="001B5C55"/>
    <w:rsid w:val="001B5D92"/>
    <w:rsid w:val="001B6D4B"/>
    <w:rsid w:val="001B79CD"/>
    <w:rsid w:val="001B7AC0"/>
    <w:rsid w:val="001B7B6C"/>
    <w:rsid w:val="001C024C"/>
    <w:rsid w:val="001C0C3D"/>
    <w:rsid w:val="001C1032"/>
    <w:rsid w:val="001C1033"/>
    <w:rsid w:val="001C10FC"/>
    <w:rsid w:val="001C10FF"/>
    <w:rsid w:val="001C1749"/>
    <w:rsid w:val="001C2315"/>
    <w:rsid w:val="001C238B"/>
    <w:rsid w:val="001C2425"/>
    <w:rsid w:val="001C26BF"/>
    <w:rsid w:val="001C27DB"/>
    <w:rsid w:val="001C3445"/>
    <w:rsid w:val="001C34CE"/>
    <w:rsid w:val="001C3883"/>
    <w:rsid w:val="001C39A3"/>
    <w:rsid w:val="001C3AC9"/>
    <w:rsid w:val="001C3B2D"/>
    <w:rsid w:val="001C3F29"/>
    <w:rsid w:val="001C3FB9"/>
    <w:rsid w:val="001C4124"/>
    <w:rsid w:val="001C43B2"/>
    <w:rsid w:val="001C4458"/>
    <w:rsid w:val="001C44BB"/>
    <w:rsid w:val="001C452A"/>
    <w:rsid w:val="001C4B5A"/>
    <w:rsid w:val="001C4DA1"/>
    <w:rsid w:val="001C5184"/>
    <w:rsid w:val="001C5367"/>
    <w:rsid w:val="001C539B"/>
    <w:rsid w:val="001C5A7D"/>
    <w:rsid w:val="001C5E78"/>
    <w:rsid w:val="001C62DE"/>
    <w:rsid w:val="001C6977"/>
    <w:rsid w:val="001C6A9A"/>
    <w:rsid w:val="001C6FC8"/>
    <w:rsid w:val="001C76EC"/>
    <w:rsid w:val="001C7B67"/>
    <w:rsid w:val="001D002F"/>
    <w:rsid w:val="001D03DF"/>
    <w:rsid w:val="001D0609"/>
    <w:rsid w:val="001D098C"/>
    <w:rsid w:val="001D0C6B"/>
    <w:rsid w:val="001D1172"/>
    <w:rsid w:val="001D19CA"/>
    <w:rsid w:val="001D1F74"/>
    <w:rsid w:val="001D236E"/>
    <w:rsid w:val="001D340E"/>
    <w:rsid w:val="001D346B"/>
    <w:rsid w:val="001D36B5"/>
    <w:rsid w:val="001D4015"/>
    <w:rsid w:val="001D4349"/>
    <w:rsid w:val="001D4F02"/>
    <w:rsid w:val="001D54C3"/>
    <w:rsid w:val="001D5F9D"/>
    <w:rsid w:val="001D61D5"/>
    <w:rsid w:val="001D62F4"/>
    <w:rsid w:val="001D67EB"/>
    <w:rsid w:val="001D6C87"/>
    <w:rsid w:val="001D6CDB"/>
    <w:rsid w:val="001D6EEA"/>
    <w:rsid w:val="001D79C9"/>
    <w:rsid w:val="001D7CC8"/>
    <w:rsid w:val="001E028F"/>
    <w:rsid w:val="001E02D3"/>
    <w:rsid w:val="001E0637"/>
    <w:rsid w:val="001E0673"/>
    <w:rsid w:val="001E07F9"/>
    <w:rsid w:val="001E0898"/>
    <w:rsid w:val="001E09B3"/>
    <w:rsid w:val="001E10B3"/>
    <w:rsid w:val="001E117A"/>
    <w:rsid w:val="001E130F"/>
    <w:rsid w:val="001E1A61"/>
    <w:rsid w:val="001E1C48"/>
    <w:rsid w:val="001E1F4F"/>
    <w:rsid w:val="001E2023"/>
    <w:rsid w:val="001E211F"/>
    <w:rsid w:val="001E2696"/>
    <w:rsid w:val="001E2C2D"/>
    <w:rsid w:val="001E2F55"/>
    <w:rsid w:val="001E303F"/>
    <w:rsid w:val="001E3BBA"/>
    <w:rsid w:val="001E3DF5"/>
    <w:rsid w:val="001E3DF7"/>
    <w:rsid w:val="001E408A"/>
    <w:rsid w:val="001E4D06"/>
    <w:rsid w:val="001E6A35"/>
    <w:rsid w:val="001E6ABB"/>
    <w:rsid w:val="001E6CFD"/>
    <w:rsid w:val="001E6DBB"/>
    <w:rsid w:val="001E6F64"/>
    <w:rsid w:val="001E75C7"/>
    <w:rsid w:val="001E77D9"/>
    <w:rsid w:val="001E7892"/>
    <w:rsid w:val="001E790F"/>
    <w:rsid w:val="001E7A5D"/>
    <w:rsid w:val="001E7B35"/>
    <w:rsid w:val="001E7BEE"/>
    <w:rsid w:val="001E7F70"/>
    <w:rsid w:val="001F03A8"/>
    <w:rsid w:val="001F069A"/>
    <w:rsid w:val="001F1359"/>
    <w:rsid w:val="001F16FA"/>
    <w:rsid w:val="001F18CF"/>
    <w:rsid w:val="001F1C7B"/>
    <w:rsid w:val="001F209C"/>
    <w:rsid w:val="001F23A3"/>
    <w:rsid w:val="001F298E"/>
    <w:rsid w:val="001F2DCC"/>
    <w:rsid w:val="001F2FE2"/>
    <w:rsid w:val="001F3206"/>
    <w:rsid w:val="001F34C5"/>
    <w:rsid w:val="001F3578"/>
    <w:rsid w:val="001F3952"/>
    <w:rsid w:val="001F3D28"/>
    <w:rsid w:val="001F4045"/>
    <w:rsid w:val="001F499F"/>
    <w:rsid w:val="001F4AFF"/>
    <w:rsid w:val="001F4C59"/>
    <w:rsid w:val="001F4DC5"/>
    <w:rsid w:val="001F54A5"/>
    <w:rsid w:val="001F5961"/>
    <w:rsid w:val="001F5B39"/>
    <w:rsid w:val="001F5F6E"/>
    <w:rsid w:val="001F60C5"/>
    <w:rsid w:val="001F6528"/>
    <w:rsid w:val="001F6868"/>
    <w:rsid w:val="001F6AE8"/>
    <w:rsid w:val="001F6B5C"/>
    <w:rsid w:val="001F7047"/>
    <w:rsid w:val="001F7751"/>
    <w:rsid w:val="001F77E8"/>
    <w:rsid w:val="00200041"/>
    <w:rsid w:val="002000D7"/>
    <w:rsid w:val="00200298"/>
    <w:rsid w:val="00200A28"/>
    <w:rsid w:val="00200B3B"/>
    <w:rsid w:val="002017DF"/>
    <w:rsid w:val="0020199E"/>
    <w:rsid w:val="00201AC9"/>
    <w:rsid w:val="00201FA0"/>
    <w:rsid w:val="0020206B"/>
    <w:rsid w:val="00202101"/>
    <w:rsid w:val="002024F0"/>
    <w:rsid w:val="00202B20"/>
    <w:rsid w:val="00202DC0"/>
    <w:rsid w:val="0020305D"/>
    <w:rsid w:val="00203093"/>
    <w:rsid w:val="00203214"/>
    <w:rsid w:val="002032F7"/>
    <w:rsid w:val="00203395"/>
    <w:rsid w:val="002033C4"/>
    <w:rsid w:val="00203432"/>
    <w:rsid w:val="00203528"/>
    <w:rsid w:val="00203708"/>
    <w:rsid w:val="0020394A"/>
    <w:rsid w:val="00204043"/>
    <w:rsid w:val="002041DD"/>
    <w:rsid w:val="00204365"/>
    <w:rsid w:val="00205128"/>
    <w:rsid w:val="00205585"/>
    <w:rsid w:val="00205853"/>
    <w:rsid w:val="002061DA"/>
    <w:rsid w:val="002067C5"/>
    <w:rsid w:val="0020711B"/>
    <w:rsid w:val="00207B16"/>
    <w:rsid w:val="00207F03"/>
    <w:rsid w:val="00210006"/>
    <w:rsid w:val="00210248"/>
    <w:rsid w:val="00210428"/>
    <w:rsid w:val="002104F2"/>
    <w:rsid w:val="002104F7"/>
    <w:rsid w:val="002106E7"/>
    <w:rsid w:val="002111E4"/>
    <w:rsid w:val="00211B08"/>
    <w:rsid w:val="00212164"/>
    <w:rsid w:val="00212B70"/>
    <w:rsid w:val="00213143"/>
    <w:rsid w:val="002139C5"/>
    <w:rsid w:val="00214752"/>
    <w:rsid w:val="00214D73"/>
    <w:rsid w:val="00214DC9"/>
    <w:rsid w:val="002158CA"/>
    <w:rsid w:val="00215B5F"/>
    <w:rsid w:val="00215D7B"/>
    <w:rsid w:val="00215FA4"/>
    <w:rsid w:val="0021606D"/>
    <w:rsid w:val="0021659D"/>
    <w:rsid w:val="00216B05"/>
    <w:rsid w:val="00216CF4"/>
    <w:rsid w:val="00216E9A"/>
    <w:rsid w:val="00217303"/>
    <w:rsid w:val="002173DD"/>
    <w:rsid w:val="002174F4"/>
    <w:rsid w:val="00217627"/>
    <w:rsid w:val="00217807"/>
    <w:rsid w:val="0021791C"/>
    <w:rsid w:val="00217934"/>
    <w:rsid w:val="002206D7"/>
    <w:rsid w:val="002207F2"/>
    <w:rsid w:val="00221562"/>
    <w:rsid w:val="0022226B"/>
    <w:rsid w:val="00222D7B"/>
    <w:rsid w:val="00223518"/>
    <w:rsid w:val="002237E9"/>
    <w:rsid w:val="00223B1F"/>
    <w:rsid w:val="00223F02"/>
    <w:rsid w:val="0022426F"/>
    <w:rsid w:val="0022452F"/>
    <w:rsid w:val="00224837"/>
    <w:rsid w:val="00225184"/>
    <w:rsid w:val="00225404"/>
    <w:rsid w:val="00225964"/>
    <w:rsid w:val="002259F6"/>
    <w:rsid w:val="00225FB2"/>
    <w:rsid w:val="0022658D"/>
    <w:rsid w:val="00226A77"/>
    <w:rsid w:val="0022743F"/>
    <w:rsid w:val="00227920"/>
    <w:rsid w:val="00227E31"/>
    <w:rsid w:val="00227F74"/>
    <w:rsid w:val="002302FE"/>
    <w:rsid w:val="00230AD4"/>
    <w:rsid w:val="002310DA"/>
    <w:rsid w:val="002317A3"/>
    <w:rsid w:val="00231CFA"/>
    <w:rsid w:val="00231E67"/>
    <w:rsid w:val="00232E73"/>
    <w:rsid w:val="00233031"/>
    <w:rsid w:val="00233476"/>
    <w:rsid w:val="00233D00"/>
    <w:rsid w:val="00234184"/>
    <w:rsid w:val="00234502"/>
    <w:rsid w:val="00234DE8"/>
    <w:rsid w:val="00235760"/>
    <w:rsid w:val="002359D1"/>
    <w:rsid w:val="00235F31"/>
    <w:rsid w:val="00236EB5"/>
    <w:rsid w:val="002376AB"/>
    <w:rsid w:val="002378DD"/>
    <w:rsid w:val="00237ACE"/>
    <w:rsid w:val="00237E94"/>
    <w:rsid w:val="0024130A"/>
    <w:rsid w:val="0024132C"/>
    <w:rsid w:val="0024145C"/>
    <w:rsid w:val="002417D3"/>
    <w:rsid w:val="00241EFC"/>
    <w:rsid w:val="00241F21"/>
    <w:rsid w:val="00241FDE"/>
    <w:rsid w:val="0024246A"/>
    <w:rsid w:val="0024253C"/>
    <w:rsid w:val="00242D58"/>
    <w:rsid w:val="00243202"/>
    <w:rsid w:val="002435B8"/>
    <w:rsid w:val="0024538F"/>
    <w:rsid w:val="00245B8A"/>
    <w:rsid w:val="0024620A"/>
    <w:rsid w:val="002462D3"/>
    <w:rsid w:val="002463CF"/>
    <w:rsid w:val="00246431"/>
    <w:rsid w:val="00246DAC"/>
    <w:rsid w:val="00246EB4"/>
    <w:rsid w:val="00246EE4"/>
    <w:rsid w:val="002473F9"/>
    <w:rsid w:val="00247E6B"/>
    <w:rsid w:val="00247F32"/>
    <w:rsid w:val="00250211"/>
    <w:rsid w:val="00250475"/>
    <w:rsid w:val="00250ACA"/>
    <w:rsid w:val="00250CBA"/>
    <w:rsid w:val="00250CED"/>
    <w:rsid w:val="00251901"/>
    <w:rsid w:val="00251C23"/>
    <w:rsid w:val="00251D65"/>
    <w:rsid w:val="002529C2"/>
    <w:rsid w:val="00252BB5"/>
    <w:rsid w:val="002532AD"/>
    <w:rsid w:val="002539AA"/>
    <w:rsid w:val="002541F2"/>
    <w:rsid w:val="00254357"/>
    <w:rsid w:val="002543DB"/>
    <w:rsid w:val="0025477D"/>
    <w:rsid w:val="00254905"/>
    <w:rsid w:val="00254DD0"/>
    <w:rsid w:val="002565F7"/>
    <w:rsid w:val="00257C7D"/>
    <w:rsid w:val="00257CD3"/>
    <w:rsid w:val="00260169"/>
    <w:rsid w:val="00260AC9"/>
    <w:rsid w:val="00261016"/>
    <w:rsid w:val="00261309"/>
    <w:rsid w:val="00261332"/>
    <w:rsid w:val="002617CF"/>
    <w:rsid w:val="002617ED"/>
    <w:rsid w:val="002618B0"/>
    <w:rsid w:val="00261F5C"/>
    <w:rsid w:val="00262897"/>
    <w:rsid w:val="00262DF2"/>
    <w:rsid w:val="0026339E"/>
    <w:rsid w:val="002639C9"/>
    <w:rsid w:val="00263A17"/>
    <w:rsid w:val="00263B72"/>
    <w:rsid w:val="002640CB"/>
    <w:rsid w:val="002643E0"/>
    <w:rsid w:val="0026453D"/>
    <w:rsid w:val="00264A0E"/>
    <w:rsid w:val="00264A13"/>
    <w:rsid w:val="00264AC2"/>
    <w:rsid w:val="00264BA7"/>
    <w:rsid w:val="00264FC5"/>
    <w:rsid w:val="00265CAB"/>
    <w:rsid w:val="00265D5A"/>
    <w:rsid w:val="00266057"/>
    <w:rsid w:val="00266CE3"/>
    <w:rsid w:val="00266ED9"/>
    <w:rsid w:val="002671F2"/>
    <w:rsid w:val="002672BC"/>
    <w:rsid w:val="002673BA"/>
    <w:rsid w:val="002679DE"/>
    <w:rsid w:val="00267B7E"/>
    <w:rsid w:val="00267E95"/>
    <w:rsid w:val="002701B7"/>
    <w:rsid w:val="002710EE"/>
    <w:rsid w:val="00271771"/>
    <w:rsid w:val="002722F8"/>
    <w:rsid w:val="00272465"/>
    <w:rsid w:val="00272614"/>
    <w:rsid w:val="0027298F"/>
    <w:rsid w:val="0027303F"/>
    <w:rsid w:val="00273281"/>
    <w:rsid w:val="002732DE"/>
    <w:rsid w:val="0027344B"/>
    <w:rsid w:val="002738B6"/>
    <w:rsid w:val="00273DE3"/>
    <w:rsid w:val="002743C1"/>
    <w:rsid w:val="002756D0"/>
    <w:rsid w:val="0027670E"/>
    <w:rsid w:val="00276B29"/>
    <w:rsid w:val="00276B54"/>
    <w:rsid w:val="00277166"/>
    <w:rsid w:val="002775FC"/>
    <w:rsid w:val="0027778F"/>
    <w:rsid w:val="00277916"/>
    <w:rsid w:val="00277D37"/>
    <w:rsid w:val="0028173E"/>
    <w:rsid w:val="0028174F"/>
    <w:rsid w:val="00281A8F"/>
    <w:rsid w:val="00281CEE"/>
    <w:rsid w:val="00282348"/>
    <w:rsid w:val="002830ED"/>
    <w:rsid w:val="00283488"/>
    <w:rsid w:val="0028362C"/>
    <w:rsid w:val="002838DC"/>
    <w:rsid w:val="00283F30"/>
    <w:rsid w:val="00285121"/>
    <w:rsid w:val="002853C1"/>
    <w:rsid w:val="00285696"/>
    <w:rsid w:val="00285912"/>
    <w:rsid w:val="00285DC7"/>
    <w:rsid w:val="0028611C"/>
    <w:rsid w:val="00286B0A"/>
    <w:rsid w:val="00286C7D"/>
    <w:rsid w:val="00287081"/>
    <w:rsid w:val="00287655"/>
    <w:rsid w:val="002878A0"/>
    <w:rsid w:val="00290F5A"/>
    <w:rsid w:val="002914E6"/>
    <w:rsid w:val="0029175A"/>
    <w:rsid w:val="00291866"/>
    <w:rsid w:val="00291A03"/>
    <w:rsid w:val="00291B12"/>
    <w:rsid w:val="00292141"/>
    <w:rsid w:val="002922F3"/>
    <w:rsid w:val="00292F18"/>
    <w:rsid w:val="002931D3"/>
    <w:rsid w:val="00293227"/>
    <w:rsid w:val="00293264"/>
    <w:rsid w:val="0029376A"/>
    <w:rsid w:val="002938CA"/>
    <w:rsid w:val="002944D4"/>
    <w:rsid w:val="0029461B"/>
    <w:rsid w:val="002947CF"/>
    <w:rsid w:val="00294A61"/>
    <w:rsid w:val="00294AD4"/>
    <w:rsid w:val="00294AF1"/>
    <w:rsid w:val="00295043"/>
    <w:rsid w:val="00295241"/>
    <w:rsid w:val="00295470"/>
    <w:rsid w:val="00295775"/>
    <w:rsid w:val="0029597E"/>
    <w:rsid w:val="002965D8"/>
    <w:rsid w:val="00296829"/>
    <w:rsid w:val="00296839"/>
    <w:rsid w:val="00296E8B"/>
    <w:rsid w:val="00297334"/>
    <w:rsid w:val="00297735"/>
    <w:rsid w:val="002978A9"/>
    <w:rsid w:val="00297AD0"/>
    <w:rsid w:val="00297AED"/>
    <w:rsid w:val="00297F16"/>
    <w:rsid w:val="002A0029"/>
    <w:rsid w:val="002A05C4"/>
    <w:rsid w:val="002A0659"/>
    <w:rsid w:val="002A150A"/>
    <w:rsid w:val="002A1D1F"/>
    <w:rsid w:val="002A21ED"/>
    <w:rsid w:val="002A26E0"/>
    <w:rsid w:val="002A278E"/>
    <w:rsid w:val="002A32F8"/>
    <w:rsid w:val="002A38E0"/>
    <w:rsid w:val="002A3A5F"/>
    <w:rsid w:val="002A3B70"/>
    <w:rsid w:val="002A462D"/>
    <w:rsid w:val="002A4631"/>
    <w:rsid w:val="002A50E4"/>
    <w:rsid w:val="002A51DA"/>
    <w:rsid w:val="002A5532"/>
    <w:rsid w:val="002A5834"/>
    <w:rsid w:val="002A64F9"/>
    <w:rsid w:val="002A67A1"/>
    <w:rsid w:val="002A6DD1"/>
    <w:rsid w:val="002A7470"/>
    <w:rsid w:val="002A77ED"/>
    <w:rsid w:val="002B0069"/>
    <w:rsid w:val="002B00BF"/>
    <w:rsid w:val="002B02B4"/>
    <w:rsid w:val="002B0511"/>
    <w:rsid w:val="002B0649"/>
    <w:rsid w:val="002B1276"/>
    <w:rsid w:val="002B15BF"/>
    <w:rsid w:val="002B1B24"/>
    <w:rsid w:val="002B1C45"/>
    <w:rsid w:val="002B1DFB"/>
    <w:rsid w:val="002B25E8"/>
    <w:rsid w:val="002B2697"/>
    <w:rsid w:val="002B2A68"/>
    <w:rsid w:val="002B2CFC"/>
    <w:rsid w:val="002B2DB2"/>
    <w:rsid w:val="002B351F"/>
    <w:rsid w:val="002B36B7"/>
    <w:rsid w:val="002B3D9E"/>
    <w:rsid w:val="002B3E5A"/>
    <w:rsid w:val="002B3EA2"/>
    <w:rsid w:val="002B54F3"/>
    <w:rsid w:val="002B5B5F"/>
    <w:rsid w:val="002B6067"/>
    <w:rsid w:val="002B61F4"/>
    <w:rsid w:val="002B63D9"/>
    <w:rsid w:val="002B6A3D"/>
    <w:rsid w:val="002B747E"/>
    <w:rsid w:val="002B7EFE"/>
    <w:rsid w:val="002B7FC7"/>
    <w:rsid w:val="002C041E"/>
    <w:rsid w:val="002C04CB"/>
    <w:rsid w:val="002C04EF"/>
    <w:rsid w:val="002C0AD9"/>
    <w:rsid w:val="002C0E9D"/>
    <w:rsid w:val="002C1791"/>
    <w:rsid w:val="002C1B33"/>
    <w:rsid w:val="002C1D77"/>
    <w:rsid w:val="002C1E3A"/>
    <w:rsid w:val="002C23F8"/>
    <w:rsid w:val="002C2448"/>
    <w:rsid w:val="002C275B"/>
    <w:rsid w:val="002C28AD"/>
    <w:rsid w:val="002C28F6"/>
    <w:rsid w:val="002C2C89"/>
    <w:rsid w:val="002C3160"/>
    <w:rsid w:val="002C359F"/>
    <w:rsid w:val="002C35FC"/>
    <w:rsid w:val="002C3779"/>
    <w:rsid w:val="002C37B5"/>
    <w:rsid w:val="002C3CBE"/>
    <w:rsid w:val="002C4086"/>
    <w:rsid w:val="002C4292"/>
    <w:rsid w:val="002C46BA"/>
    <w:rsid w:val="002C4779"/>
    <w:rsid w:val="002C4E96"/>
    <w:rsid w:val="002C514F"/>
    <w:rsid w:val="002C5648"/>
    <w:rsid w:val="002C5703"/>
    <w:rsid w:val="002C59B1"/>
    <w:rsid w:val="002C5FFF"/>
    <w:rsid w:val="002C642F"/>
    <w:rsid w:val="002C6470"/>
    <w:rsid w:val="002C65BE"/>
    <w:rsid w:val="002C6850"/>
    <w:rsid w:val="002C6A55"/>
    <w:rsid w:val="002C6EBA"/>
    <w:rsid w:val="002C6F4B"/>
    <w:rsid w:val="002C74D0"/>
    <w:rsid w:val="002D0391"/>
    <w:rsid w:val="002D051F"/>
    <w:rsid w:val="002D1207"/>
    <w:rsid w:val="002D1B2C"/>
    <w:rsid w:val="002D1F68"/>
    <w:rsid w:val="002D28AB"/>
    <w:rsid w:val="002D2B5D"/>
    <w:rsid w:val="002D3709"/>
    <w:rsid w:val="002D38DB"/>
    <w:rsid w:val="002D4719"/>
    <w:rsid w:val="002D4FDC"/>
    <w:rsid w:val="002D50DF"/>
    <w:rsid w:val="002D5409"/>
    <w:rsid w:val="002D5A03"/>
    <w:rsid w:val="002D5BFC"/>
    <w:rsid w:val="002D5F75"/>
    <w:rsid w:val="002D6216"/>
    <w:rsid w:val="002D6712"/>
    <w:rsid w:val="002D67D4"/>
    <w:rsid w:val="002D69C8"/>
    <w:rsid w:val="002D77B1"/>
    <w:rsid w:val="002D7D65"/>
    <w:rsid w:val="002E02A0"/>
    <w:rsid w:val="002E0661"/>
    <w:rsid w:val="002E0A51"/>
    <w:rsid w:val="002E1785"/>
    <w:rsid w:val="002E2CAD"/>
    <w:rsid w:val="002E3604"/>
    <w:rsid w:val="002E36AA"/>
    <w:rsid w:val="002E4ABD"/>
    <w:rsid w:val="002E557E"/>
    <w:rsid w:val="002E5622"/>
    <w:rsid w:val="002E5688"/>
    <w:rsid w:val="002E56A1"/>
    <w:rsid w:val="002E5B50"/>
    <w:rsid w:val="002E61DB"/>
    <w:rsid w:val="002E665C"/>
    <w:rsid w:val="002E6DC3"/>
    <w:rsid w:val="002E6DF0"/>
    <w:rsid w:val="002E7926"/>
    <w:rsid w:val="002E79CB"/>
    <w:rsid w:val="002E7BB7"/>
    <w:rsid w:val="002F07AD"/>
    <w:rsid w:val="002F0C75"/>
    <w:rsid w:val="002F0D60"/>
    <w:rsid w:val="002F11B5"/>
    <w:rsid w:val="002F15B0"/>
    <w:rsid w:val="002F1EDF"/>
    <w:rsid w:val="002F2507"/>
    <w:rsid w:val="002F2530"/>
    <w:rsid w:val="002F2740"/>
    <w:rsid w:val="002F27E3"/>
    <w:rsid w:val="002F2D08"/>
    <w:rsid w:val="002F2E12"/>
    <w:rsid w:val="002F3164"/>
    <w:rsid w:val="002F34FB"/>
    <w:rsid w:val="002F401D"/>
    <w:rsid w:val="002F4BCA"/>
    <w:rsid w:val="002F5173"/>
    <w:rsid w:val="002F534F"/>
    <w:rsid w:val="002F558E"/>
    <w:rsid w:val="002F571A"/>
    <w:rsid w:val="002F5BE0"/>
    <w:rsid w:val="002F5BE4"/>
    <w:rsid w:val="002F63D1"/>
    <w:rsid w:val="002F6C28"/>
    <w:rsid w:val="002F76EC"/>
    <w:rsid w:val="002F7B8E"/>
    <w:rsid w:val="002F7E31"/>
    <w:rsid w:val="003003C2"/>
    <w:rsid w:val="00300875"/>
    <w:rsid w:val="0030090C"/>
    <w:rsid w:val="0030097A"/>
    <w:rsid w:val="00300B0A"/>
    <w:rsid w:val="00300E40"/>
    <w:rsid w:val="00301178"/>
    <w:rsid w:val="0030192F"/>
    <w:rsid w:val="0030243C"/>
    <w:rsid w:val="0030248A"/>
    <w:rsid w:val="00302BE8"/>
    <w:rsid w:val="00302C9A"/>
    <w:rsid w:val="00302DB3"/>
    <w:rsid w:val="00302E7A"/>
    <w:rsid w:val="00302EB7"/>
    <w:rsid w:val="00304A48"/>
    <w:rsid w:val="00304D5C"/>
    <w:rsid w:val="00305112"/>
    <w:rsid w:val="003064AC"/>
    <w:rsid w:val="0030681C"/>
    <w:rsid w:val="00306FD9"/>
    <w:rsid w:val="003070E5"/>
    <w:rsid w:val="003102F0"/>
    <w:rsid w:val="00310BE1"/>
    <w:rsid w:val="00310D35"/>
    <w:rsid w:val="00310E34"/>
    <w:rsid w:val="0031160A"/>
    <w:rsid w:val="00312312"/>
    <w:rsid w:val="0031279C"/>
    <w:rsid w:val="00312DC8"/>
    <w:rsid w:val="003134C7"/>
    <w:rsid w:val="003138CF"/>
    <w:rsid w:val="00314079"/>
    <w:rsid w:val="00314AA6"/>
    <w:rsid w:val="00315582"/>
    <w:rsid w:val="00315B8B"/>
    <w:rsid w:val="00315E4A"/>
    <w:rsid w:val="003161FF"/>
    <w:rsid w:val="0031666A"/>
    <w:rsid w:val="003166F4"/>
    <w:rsid w:val="003169AC"/>
    <w:rsid w:val="00317169"/>
    <w:rsid w:val="0031729F"/>
    <w:rsid w:val="00317593"/>
    <w:rsid w:val="00317916"/>
    <w:rsid w:val="00317F6E"/>
    <w:rsid w:val="00320114"/>
    <w:rsid w:val="0032022A"/>
    <w:rsid w:val="003204BE"/>
    <w:rsid w:val="0032051D"/>
    <w:rsid w:val="003207A5"/>
    <w:rsid w:val="0032167A"/>
    <w:rsid w:val="0032201F"/>
    <w:rsid w:val="003220EE"/>
    <w:rsid w:val="0032222A"/>
    <w:rsid w:val="0032232C"/>
    <w:rsid w:val="00322814"/>
    <w:rsid w:val="003231D8"/>
    <w:rsid w:val="0032353B"/>
    <w:rsid w:val="00323CAA"/>
    <w:rsid w:val="00323F09"/>
    <w:rsid w:val="003240C5"/>
    <w:rsid w:val="003241DB"/>
    <w:rsid w:val="003242F2"/>
    <w:rsid w:val="003248A5"/>
    <w:rsid w:val="00324AB4"/>
    <w:rsid w:val="00324B26"/>
    <w:rsid w:val="00325042"/>
    <w:rsid w:val="00325177"/>
    <w:rsid w:val="003252B0"/>
    <w:rsid w:val="003253DA"/>
    <w:rsid w:val="00325AFA"/>
    <w:rsid w:val="00325D54"/>
    <w:rsid w:val="00325FFB"/>
    <w:rsid w:val="0032618C"/>
    <w:rsid w:val="0032636A"/>
    <w:rsid w:val="00326719"/>
    <w:rsid w:val="00326813"/>
    <w:rsid w:val="00326917"/>
    <w:rsid w:val="00326A2B"/>
    <w:rsid w:val="003270C7"/>
    <w:rsid w:val="00327258"/>
    <w:rsid w:val="00330070"/>
    <w:rsid w:val="00330771"/>
    <w:rsid w:val="00330ADD"/>
    <w:rsid w:val="003310B1"/>
    <w:rsid w:val="00331322"/>
    <w:rsid w:val="003321FD"/>
    <w:rsid w:val="003325D9"/>
    <w:rsid w:val="003325ED"/>
    <w:rsid w:val="00332B3D"/>
    <w:rsid w:val="003333E7"/>
    <w:rsid w:val="00333413"/>
    <w:rsid w:val="0033376E"/>
    <w:rsid w:val="00333AA0"/>
    <w:rsid w:val="00333CCF"/>
    <w:rsid w:val="00333F31"/>
    <w:rsid w:val="00333FDD"/>
    <w:rsid w:val="0033459A"/>
    <w:rsid w:val="003347E2"/>
    <w:rsid w:val="00335D7A"/>
    <w:rsid w:val="00336486"/>
    <w:rsid w:val="00336A22"/>
    <w:rsid w:val="00336F3C"/>
    <w:rsid w:val="00337058"/>
    <w:rsid w:val="00337110"/>
    <w:rsid w:val="003376B5"/>
    <w:rsid w:val="00337808"/>
    <w:rsid w:val="003418FF"/>
    <w:rsid w:val="00341A0C"/>
    <w:rsid w:val="00341CDD"/>
    <w:rsid w:val="00341CF3"/>
    <w:rsid w:val="00341D85"/>
    <w:rsid w:val="00341E50"/>
    <w:rsid w:val="003420D4"/>
    <w:rsid w:val="00342D51"/>
    <w:rsid w:val="00342DA1"/>
    <w:rsid w:val="00343016"/>
    <w:rsid w:val="00343167"/>
    <w:rsid w:val="00343208"/>
    <w:rsid w:val="003439BB"/>
    <w:rsid w:val="00343BFB"/>
    <w:rsid w:val="00343D86"/>
    <w:rsid w:val="00343ECC"/>
    <w:rsid w:val="003449D4"/>
    <w:rsid w:val="00344FCA"/>
    <w:rsid w:val="003451F6"/>
    <w:rsid w:val="003455AE"/>
    <w:rsid w:val="00345980"/>
    <w:rsid w:val="00346066"/>
    <w:rsid w:val="0034611F"/>
    <w:rsid w:val="00346734"/>
    <w:rsid w:val="00346AB9"/>
    <w:rsid w:val="00347221"/>
    <w:rsid w:val="00347E40"/>
    <w:rsid w:val="00347F01"/>
    <w:rsid w:val="00350A66"/>
    <w:rsid w:val="00350BE3"/>
    <w:rsid w:val="00351420"/>
    <w:rsid w:val="00351544"/>
    <w:rsid w:val="003519F6"/>
    <w:rsid w:val="00352543"/>
    <w:rsid w:val="00353066"/>
    <w:rsid w:val="00353102"/>
    <w:rsid w:val="00353218"/>
    <w:rsid w:val="00353453"/>
    <w:rsid w:val="00353B8A"/>
    <w:rsid w:val="00353CC9"/>
    <w:rsid w:val="00353FD5"/>
    <w:rsid w:val="00354067"/>
    <w:rsid w:val="003543AD"/>
    <w:rsid w:val="0035444B"/>
    <w:rsid w:val="003544AF"/>
    <w:rsid w:val="003544D5"/>
    <w:rsid w:val="00354940"/>
    <w:rsid w:val="00356013"/>
    <w:rsid w:val="00356085"/>
    <w:rsid w:val="00357101"/>
    <w:rsid w:val="003571DB"/>
    <w:rsid w:val="0035734D"/>
    <w:rsid w:val="0035757C"/>
    <w:rsid w:val="00357C48"/>
    <w:rsid w:val="00357E3B"/>
    <w:rsid w:val="0036081D"/>
    <w:rsid w:val="00360C77"/>
    <w:rsid w:val="00360D2E"/>
    <w:rsid w:val="0036123A"/>
    <w:rsid w:val="003625F8"/>
    <w:rsid w:val="00363215"/>
    <w:rsid w:val="003633A2"/>
    <w:rsid w:val="003639C1"/>
    <w:rsid w:val="003639CD"/>
    <w:rsid w:val="0036479F"/>
    <w:rsid w:val="00364B06"/>
    <w:rsid w:val="0036504B"/>
    <w:rsid w:val="003650FE"/>
    <w:rsid w:val="00366A6B"/>
    <w:rsid w:val="003679F5"/>
    <w:rsid w:val="00370053"/>
    <w:rsid w:val="00370A76"/>
    <w:rsid w:val="00370C77"/>
    <w:rsid w:val="003722FA"/>
    <w:rsid w:val="00372892"/>
    <w:rsid w:val="00372956"/>
    <w:rsid w:val="00372C10"/>
    <w:rsid w:val="0037310D"/>
    <w:rsid w:val="00373309"/>
    <w:rsid w:val="003733F0"/>
    <w:rsid w:val="003741D8"/>
    <w:rsid w:val="00374885"/>
    <w:rsid w:val="00374A72"/>
    <w:rsid w:val="00374AB9"/>
    <w:rsid w:val="00375373"/>
    <w:rsid w:val="003754A9"/>
    <w:rsid w:val="00375591"/>
    <w:rsid w:val="00375698"/>
    <w:rsid w:val="0037584E"/>
    <w:rsid w:val="00375E80"/>
    <w:rsid w:val="00376329"/>
    <w:rsid w:val="00376366"/>
    <w:rsid w:val="00376769"/>
    <w:rsid w:val="00377229"/>
    <w:rsid w:val="00377BD6"/>
    <w:rsid w:val="003802AE"/>
    <w:rsid w:val="0038031F"/>
    <w:rsid w:val="00380795"/>
    <w:rsid w:val="003807A2"/>
    <w:rsid w:val="003809E7"/>
    <w:rsid w:val="00380F12"/>
    <w:rsid w:val="003810EC"/>
    <w:rsid w:val="00381258"/>
    <w:rsid w:val="003815BA"/>
    <w:rsid w:val="0038226D"/>
    <w:rsid w:val="00384AA8"/>
    <w:rsid w:val="00384D01"/>
    <w:rsid w:val="003855C0"/>
    <w:rsid w:val="00385C4C"/>
    <w:rsid w:val="00385F5B"/>
    <w:rsid w:val="003862E0"/>
    <w:rsid w:val="003863BB"/>
    <w:rsid w:val="00387444"/>
    <w:rsid w:val="00387D65"/>
    <w:rsid w:val="003903A5"/>
    <w:rsid w:val="00390BAE"/>
    <w:rsid w:val="00390FC2"/>
    <w:rsid w:val="003911CF"/>
    <w:rsid w:val="00391260"/>
    <w:rsid w:val="003916BB"/>
    <w:rsid w:val="00391D31"/>
    <w:rsid w:val="00391EA4"/>
    <w:rsid w:val="003924F4"/>
    <w:rsid w:val="003925B5"/>
    <w:rsid w:val="00392AA1"/>
    <w:rsid w:val="00392CB7"/>
    <w:rsid w:val="00393A93"/>
    <w:rsid w:val="00393CC3"/>
    <w:rsid w:val="00394181"/>
    <w:rsid w:val="00394197"/>
    <w:rsid w:val="0039478B"/>
    <w:rsid w:val="00395323"/>
    <w:rsid w:val="003959E5"/>
    <w:rsid w:val="00395A74"/>
    <w:rsid w:val="00395DFE"/>
    <w:rsid w:val="00395F89"/>
    <w:rsid w:val="003971B3"/>
    <w:rsid w:val="00397373"/>
    <w:rsid w:val="00397572"/>
    <w:rsid w:val="00397EE4"/>
    <w:rsid w:val="003A04D5"/>
    <w:rsid w:val="003A0988"/>
    <w:rsid w:val="003A0E8C"/>
    <w:rsid w:val="003A1557"/>
    <w:rsid w:val="003A1822"/>
    <w:rsid w:val="003A1A42"/>
    <w:rsid w:val="003A2DA2"/>
    <w:rsid w:val="003A31FD"/>
    <w:rsid w:val="003A3316"/>
    <w:rsid w:val="003A35BF"/>
    <w:rsid w:val="003A3FBC"/>
    <w:rsid w:val="003A4653"/>
    <w:rsid w:val="003A4DCC"/>
    <w:rsid w:val="003A518F"/>
    <w:rsid w:val="003A535A"/>
    <w:rsid w:val="003A5A26"/>
    <w:rsid w:val="003A6049"/>
    <w:rsid w:val="003A6208"/>
    <w:rsid w:val="003A6514"/>
    <w:rsid w:val="003A6C5D"/>
    <w:rsid w:val="003A6DF2"/>
    <w:rsid w:val="003A6F63"/>
    <w:rsid w:val="003A74F2"/>
    <w:rsid w:val="003A78C2"/>
    <w:rsid w:val="003A7C7D"/>
    <w:rsid w:val="003A7C9D"/>
    <w:rsid w:val="003B0538"/>
    <w:rsid w:val="003B0E27"/>
    <w:rsid w:val="003B10F9"/>
    <w:rsid w:val="003B1238"/>
    <w:rsid w:val="003B1A41"/>
    <w:rsid w:val="003B1EA3"/>
    <w:rsid w:val="003B22BF"/>
    <w:rsid w:val="003B2893"/>
    <w:rsid w:val="003B3646"/>
    <w:rsid w:val="003B3E86"/>
    <w:rsid w:val="003B4C62"/>
    <w:rsid w:val="003B52C8"/>
    <w:rsid w:val="003B559E"/>
    <w:rsid w:val="003B579D"/>
    <w:rsid w:val="003B59E6"/>
    <w:rsid w:val="003B5FD3"/>
    <w:rsid w:val="003B6136"/>
    <w:rsid w:val="003B619A"/>
    <w:rsid w:val="003B6EB2"/>
    <w:rsid w:val="003B74B2"/>
    <w:rsid w:val="003B7918"/>
    <w:rsid w:val="003B7C9E"/>
    <w:rsid w:val="003C11B1"/>
    <w:rsid w:val="003C1325"/>
    <w:rsid w:val="003C1694"/>
    <w:rsid w:val="003C1A81"/>
    <w:rsid w:val="003C1BAA"/>
    <w:rsid w:val="003C1C34"/>
    <w:rsid w:val="003C1E37"/>
    <w:rsid w:val="003C20D1"/>
    <w:rsid w:val="003C21F3"/>
    <w:rsid w:val="003C2A02"/>
    <w:rsid w:val="003C2FF6"/>
    <w:rsid w:val="003C3141"/>
    <w:rsid w:val="003C3466"/>
    <w:rsid w:val="003C3475"/>
    <w:rsid w:val="003C3480"/>
    <w:rsid w:val="003C348D"/>
    <w:rsid w:val="003C4239"/>
    <w:rsid w:val="003C4DDC"/>
    <w:rsid w:val="003C548F"/>
    <w:rsid w:val="003C6245"/>
    <w:rsid w:val="003C64BB"/>
    <w:rsid w:val="003C6670"/>
    <w:rsid w:val="003C667B"/>
    <w:rsid w:val="003C74E3"/>
    <w:rsid w:val="003C7B4D"/>
    <w:rsid w:val="003C7BD4"/>
    <w:rsid w:val="003D0065"/>
    <w:rsid w:val="003D050C"/>
    <w:rsid w:val="003D053D"/>
    <w:rsid w:val="003D07F8"/>
    <w:rsid w:val="003D0946"/>
    <w:rsid w:val="003D0D2A"/>
    <w:rsid w:val="003D10C8"/>
    <w:rsid w:val="003D15D3"/>
    <w:rsid w:val="003D1C43"/>
    <w:rsid w:val="003D3117"/>
    <w:rsid w:val="003D31F0"/>
    <w:rsid w:val="003D3571"/>
    <w:rsid w:val="003D40D5"/>
    <w:rsid w:val="003D429F"/>
    <w:rsid w:val="003D43CF"/>
    <w:rsid w:val="003D45BD"/>
    <w:rsid w:val="003D493D"/>
    <w:rsid w:val="003D4F3C"/>
    <w:rsid w:val="003D52DF"/>
    <w:rsid w:val="003D52EA"/>
    <w:rsid w:val="003D5360"/>
    <w:rsid w:val="003D5521"/>
    <w:rsid w:val="003D5765"/>
    <w:rsid w:val="003D5A83"/>
    <w:rsid w:val="003D5F57"/>
    <w:rsid w:val="003D6256"/>
    <w:rsid w:val="003D63B7"/>
    <w:rsid w:val="003D6888"/>
    <w:rsid w:val="003D768F"/>
    <w:rsid w:val="003D7AF8"/>
    <w:rsid w:val="003E00F7"/>
    <w:rsid w:val="003E0F00"/>
    <w:rsid w:val="003E17E0"/>
    <w:rsid w:val="003E1901"/>
    <w:rsid w:val="003E1924"/>
    <w:rsid w:val="003E2159"/>
    <w:rsid w:val="003E286C"/>
    <w:rsid w:val="003E2ECF"/>
    <w:rsid w:val="003E2EE8"/>
    <w:rsid w:val="003E3457"/>
    <w:rsid w:val="003E48A1"/>
    <w:rsid w:val="003E4A26"/>
    <w:rsid w:val="003E5280"/>
    <w:rsid w:val="003E5627"/>
    <w:rsid w:val="003E5B01"/>
    <w:rsid w:val="003E5BA8"/>
    <w:rsid w:val="003E5ED2"/>
    <w:rsid w:val="003E6103"/>
    <w:rsid w:val="003E671F"/>
    <w:rsid w:val="003E689B"/>
    <w:rsid w:val="003E6DFC"/>
    <w:rsid w:val="003F0160"/>
    <w:rsid w:val="003F05A8"/>
    <w:rsid w:val="003F1869"/>
    <w:rsid w:val="003F1F39"/>
    <w:rsid w:val="003F21CB"/>
    <w:rsid w:val="003F261B"/>
    <w:rsid w:val="003F27D1"/>
    <w:rsid w:val="003F29BB"/>
    <w:rsid w:val="003F2ACB"/>
    <w:rsid w:val="003F2ADE"/>
    <w:rsid w:val="003F2FE1"/>
    <w:rsid w:val="003F37AF"/>
    <w:rsid w:val="003F3D3D"/>
    <w:rsid w:val="003F403B"/>
    <w:rsid w:val="003F4E22"/>
    <w:rsid w:val="003F5035"/>
    <w:rsid w:val="003F5411"/>
    <w:rsid w:val="003F5B6B"/>
    <w:rsid w:val="003F5C5C"/>
    <w:rsid w:val="003F5DC1"/>
    <w:rsid w:val="003F6242"/>
    <w:rsid w:val="003F6AE5"/>
    <w:rsid w:val="003F6D82"/>
    <w:rsid w:val="003F76D3"/>
    <w:rsid w:val="003F798C"/>
    <w:rsid w:val="003F7BA0"/>
    <w:rsid w:val="003F7BE1"/>
    <w:rsid w:val="004001ED"/>
    <w:rsid w:val="004004C7"/>
    <w:rsid w:val="00400CFD"/>
    <w:rsid w:val="00400E4B"/>
    <w:rsid w:val="00400E8E"/>
    <w:rsid w:val="004014AF"/>
    <w:rsid w:val="00401800"/>
    <w:rsid w:val="00401CFC"/>
    <w:rsid w:val="00401FF5"/>
    <w:rsid w:val="004027A2"/>
    <w:rsid w:val="00402990"/>
    <w:rsid w:val="00403945"/>
    <w:rsid w:val="00403B4D"/>
    <w:rsid w:val="00403C0D"/>
    <w:rsid w:val="00404400"/>
    <w:rsid w:val="004048C7"/>
    <w:rsid w:val="004049EA"/>
    <w:rsid w:val="0040533A"/>
    <w:rsid w:val="0040595E"/>
    <w:rsid w:val="00405A5C"/>
    <w:rsid w:val="00405C7A"/>
    <w:rsid w:val="00405DED"/>
    <w:rsid w:val="00405F52"/>
    <w:rsid w:val="004060F1"/>
    <w:rsid w:val="00406978"/>
    <w:rsid w:val="00406C3D"/>
    <w:rsid w:val="0040708D"/>
    <w:rsid w:val="00407706"/>
    <w:rsid w:val="0041017D"/>
    <w:rsid w:val="00410A56"/>
    <w:rsid w:val="00410BD7"/>
    <w:rsid w:val="00410D01"/>
    <w:rsid w:val="00410DDC"/>
    <w:rsid w:val="00410F83"/>
    <w:rsid w:val="0041137E"/>
    <w:rsid w:val="004114E7"/>
    <w:rsid w:val="004117E6"/>
    <w:rsid w:val="00411B84"/>
    <w:rsid w:val="00412152"/>
    <w:rsid w:val="00412317"/>
    <w:rsid w:val="004124B6"/>
    <w:rsid w:val="004135A0"/>
    <w:rsid w:val="004135C1"/>
    <w:rsid w:val="0041370F"/>
    <w:rsid w:val="00413A82"/>
    <w:rsid w:val="004143DD"/>
    <w:rsid w:val="00414A1D"/>
    <w:rsid w:val="00414F08"/>
    <w:rsid w:val="00415A12"/>
    <w:rsid w:val="00415F44"/>
    <w:rsid w:val="00416A65"/>
    <w:rsid w:val="00416CDA"/>
    <w:rsid w:val="00416D78"/>
    <w:rsid w:val="00417BF7"/>
    <w:rsid w:val="004201AF"/>
    <w:rsid w:val="00420315"/>
    <w:rsid w:val="004204E3"/>
    <w:rsid w:val="004204F6"/>
    <w:rsid w:val="00420A96"/>
    <w:rsid w:val="00420C2A"/>
    <w:rsid w:val="004212A8"/>
    <w:rsid w:val="00421C0F"/>
    <w:rsid w:val="004220A6"/>
    <w:rsid w:val="004221EF"/>
    <w:rsid w:val="0042302A"/>
    <w:rsid w:val="004232B5"/>
    <w:rsid w:val="0042340C"/>
    <w:rsid w:val="00423437"/>
    <w:rsid w:val="00423775"/>
    <w:rsid w:val="00424393"/>
    <w:rsid w:val="00424795"/>
    <w:rsid w:val="0042481D"/>
    <w:rsid w:val="00424D0C"/>
    <w:rsid w:val="00424EC5"/>
    <w:rsid w:val="0042612B"/>
    <w:rsid w:val="00427305"/>
    <w:rsid w:val="00427587"/>
    <w:rsid w:val="004276EC"/>
    <w:rsid w:val="00427D0C"/>
    <w:rsid w:val="00427E9C"/>
    <w:rsid w:val="00427FE3"/>
    <w:rsid w:val="00430270"/>
    <w:rsid w:val="00430383"/>
    <w:rsid w:val="00430A17"/>
    <w:rsid w:val="00430A6C"/>
    <w:rsid w:val="00431100"/>
    <w:rsid w:val="0043126A"/>
    <w:rsid w:val="004312B7"/>
    <w:rsid w:val="00431418"/>
    <w:rsid w:val="004325F3"/>
    <w:rsid w:val="00432F05"/>
    <w:rsid w:val="0043392D"/>
    <w:rsid w:val="00433C21"/>
    <w:rsid w:val="00433FE6"/>
    <w:rsid w:val="00434076"/>
    <w:rsid w:val="0043432E"/>
    <w:rsid w:val="004353E2"/>
    <w:rsid w:val="004365D0"/>
    <w:rsid w:val="004366A9"/>
    <w:rsid w:val="00436A33"/>
    <w:rsid w:val="00436F39"/>
    <w:rsid w:val="00436F8A"/>
    <w:rsid w:val="00437A06"/>
    <w:rsid w:val="00437D9F"/>
    <w:rsid w:val="00437E17"/>
    <w:rsid w:val="00437F83"/>
    <w:rsid w:val="004401C3"/>
    <w:rsid w:val="004404AC"/>
    <w:rsid w:val="00440B03"/>
    <w:rsid w:val="00440FC4"/>
    <w:rsid w:val="004411D2"/>
    <w:rsid w:val="0044180A"/>
    <w:rsid w:val="00441903"/>
    <w:rsid w:val="00441C3B"/>
    <w:rsid w:val="00441D90"/>
    <w:rsid w:val="004423E9"/>
    <w:rsid w:val="0044312C"/>
    <w:rsid w:val="004434A9"/>
    <w:rsid w:val="00443577"/>
    <w:rsid w:val="004436CA"/>
    <w:rsid w:val="00443794"/>
    <w:rsid w:val="00443CF8"/>
    <w:rsid w:val="004449BA"/>
    <w:rsid w:val="00444E6F"/>
    <w:rsid w:val="004456A9"/>
    <w:rsid w:val="00445FCD"/>
    <w:rsid w:val="00446218"/>
    <w:rsid w:val="004464A1"/>
    <w:rsid w:val="00446761"/>
    <w:rsid w:val="00446B98"/>
    <w:rsid w:val="00446EB5"/>
    <w:rsid w:val="0044757A"/>
    <w:rsid w:val="00447A30"/>
    <w:rsid w:val="00447A8D"/>
    <w:rsid w:val="004507D9"/>
    <w:rsid w:val="004513D1"/>
    <w:rsid w:val="00451A03"/>
    <w:rsid w:val="004522AF"/>
    <w:rsid w:val="00452860"/>
    <w:rsid w:val="004529EC"/>
    <w:rsid w:val="00452A88"/>
    <w:rsid w:val="00452EEE"/>
    <w:rsid w:val="00452F60"/>
    <w:rsid w:val="00453737"/>
    <w:rsid w:val="004538A8"/>
    <w:rsid w:val="00453B77"/>
    <w:rsid w:val="00453D1F"/>
    <w:rsid w:val="00453D31"/>
    <w:rsid w:val="00454A59"/>
    <w:rsid w:val="00454B7E"/>
    <w:rsid w:val="00455194"/>
    <w:rsid w:val="00455EFE"/>
    <w:rsid w:val="00455FAC"/>
    <w:rsid w:val="004568D7"/>
    <w:rsid w:val="00456C08"/>
    <w:rsid w:val="00457686"/>
    <w:rsid w:val="004579D1"/>
    <w:rsid w:val="00457C10"/>
    <w:rsid w:val="00457C18"/>
    <w:rsid w:val="0046032B"/>
    <w:rsid w:val="0046055D"/>
    <w:rsid w:val="004607F6"/>
    <w:rsid w:val="00460C93"/>
    <w:rsid w:val="00460D78"/>
    <w:rsid w:val="004619D6"/>
    <w:rsid w:val="00462177"/>
    <w:rsid w:val="004623A6"/>
    <w:rsid w:val="00462F55"/>
    <w:rsid w:val="0046386C"/>
    <w:rsid w:val="004639CC"/>
    <w:rsid w:val="00464395"/>
    <w:rsid w:val="0046444B"/>
    <w:rsid w:val="00464A7D"/>
    <w:rsid w:val="00464AB3"/>
    <w:rsid w:val="00464C2B"/>
    <w:rsid w:val="0046538E"/>
    <w:rsid w:val="004654F4"/>
    <w:rsid w:val="004655E0"/>
    <w:rsid w:val="0046570F"/>
    <w:rsid w:val="00465EC1"/>
    <w:rsid w:val="0046600D"/>
    <w:rsid w:val="00466512"/>
    <w:rsid w:val="00466575"/>
    <w:rsid w:val="004668A3"/>
    <w:rsid w:val="00466D8E"/>
    <w:rsid w:val="004672EB"/>
    <w:rsid w:val="004674C0"/>
    <w:rsid w:val="00467745"/>
    <w:rsid w:val="00467941"/>
    <w:rsid w:val="00467A34"/>
    <w:rsid w:val="00467B16"/>
    <w:rsid w:val="00467EE4"/>
    <w:rsid w:val="00467F6C"/>
    <w:rsid w:val="00470288"/>
    <w:rsid w:val="00470470"/>
    <w:rsid w:val="0047049A"/>
    <w:rsid w:val="004707A5"/>
    <w:rsid w:val="00470833"/>
    <w:rsid w:val="00470C2D"/>
    <w:rsid w:val="00471790"/>
    <w:rsid w:val="00471A60"/>
    <w:rsid w:val="00471D27"/>
    <w:rsid w:val="00471D8C"/>
    <w:rsid w:val="004720A2"/>
    <w:rsid w:val="00472263"/>
    <w:rsid w:val="0047349D"/>
    <w:rsid w:val="0047424E"/>
    <w:rsid w:val="0047432C"/>
    <w:rsid w:val="00474887"/>
    <w:rsid w:val="00474D44"/>
    <w:rsid w:val="00475166"/>
    <w:rsid w:val="00475266"/>
    <w:rsid w:val="0047565F"/>
    <w:rsid w:val="004756C2"/>
    <w:rsid w:val="00475B4B"/>
    <w:rsid w:val="00475D6B"/>
    <w:rsid w:val="00475F36"/>
    <w:rsid w:val="004762B4"/>
    <w:rsid w:val="00476849"/>
    <w:rsid w:val="00476DD6"/>
    <w:rsid w:val="00477285"/>
    <w:rsid w:val="0047772B"/>
    <w:rsid w:val="00477808"/>
    <w:rsid w:val="00480414"/>
    <w:rsid w:val="004805D9"/>
    <w:rsid w:val="004808D3"/>
    <w:rsid w:val="00480EC7"/>
    <w:rsid w:val="00481211"/>
    <w:rsid w:val="00482542"/>
    <w:rsid w:val="004825CE"/>
    <w:rsid w:val="00482BEE"/>
    <w:rsid w:val="00482C58"/>
    <w:rsid w:val="00483029"/>
    <w:rsid w:val="00483630"/>
    <w:rsid w:val="0048406A"/>
    <w:rsid w:val="0048412C"/>
    <w:rsid w:val="00484629"/>
    <w:rsid w:val="00485073"/>
    <w:rsid w:val="004850E3"/>
    <w:rsid w:val="004853C5"/>
    <w:rsid w:val="0048634D"/>
    <w:rsid w:val="0048682C"/>
    <w:rsid w:val="00486A9F"/>
    <w:rsid w:val="00486B72"/>
    <w:rsid w:val="00486CCC"/>
    <w:rsid w:val="00487084"/>
    <w:rsid w:val="004874B2"/>
    <w:rsid w:val="00487799"/>
    <w:rsid w:val="004877CB"/>
    <w:rsid w:val="00487F34"/>
    <w:rsid w:val="00487F84"/>
    <w:rsid w:val="0049059D"/>
    <w:rsid w:val="0049066B"/>
    <w:rsid w:val="0049080F"/>
    <w:rsid w:val="004915AA"/>
    <w:rsid w:val="0049175D"/>
    <w:rsid w:val="004917DB"/>
    <w:rsid w:val="00491C42"/>
    <w:rsid w:val="0049257A"/>
    <w:rsid w:val="0049271E"/>
    <w:rsid w:val="00492761"/>
    <w:rsid w:val="004930C6"/>
    <w:rsid w:val="00493C2D"/>
    <w:rsid w:val="004940A2"/>
    <w:rsid w:val="0049421B"/>
    <w:rsid w:val="004942F4"/>
    <w:rsid w:val="00494515"/>
    <w:rsid w:val="004949F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873"/>
    <w:rsid w:val="00496D4B"/>
    <w:rsid w:val="00497159"/>
    <w:rsid w:val="004975AA"/>
    <w:rsid w:val="004A0A44"/>
    <w:rsid w:val="004A0C60"/>
    <w:rsid w:val="004A15CC"/>
    <w:rsid w:val="004A15D0"/>
    <w:rsid w:val="004A198E"/>
    <w:rsid w:val="004A1992"/>
    <w:rsid w:val="004A199E"/>
    <w:rsid w:val="004A1B69"/>
    <w:rsid w:val="004A2064"/>
    <w:rsid w:val="004A20AF"/>
    <w:rsid w:val="004A244A"/>
    <w:rsid w:val="004A2913"/>
    <w:rsid w:val="004A31C4"/>
    <w:rsid w:val="004A33A3"/>
    <w:rsid w:val="004A3598"/>
    <w:rsid w:val="004A441F"/>
    <w:rsid w:val="004A4D08"/>
    <w:rsid w:val="004A568B"/>
    <w:rsid w:val="004A56DC"/>
    <w:rsid w:val="004A5C4C"/>
    <w:rsid w:val="004A5DFA"/>
    <w:rsid w:val="004A5FF2"/>
    <w:rsid w:val="004A63FE"/>
    <w:rsid w:val="004A6A0D"/>
    <w:rsid w:val="004A70B8"/>
    <w:rsid w:val="004A74D5"/>
    <w:rsid w:val="004A7685"/>
    <w:rsid w:val="004A76EE"/>
    <w:rsid w:val="004A76F2"/>
    <w:rsid w:val="004A7855"/>
    <w:rsid w:val="004A7EFC"/>
    <w:rsid w:val="004B036D"/>
    <w:rsid w:val="004B09FB"/>
    <w:rsid w:val="004B0B9A"/>
    <w:rsid w:val="004B0E46"/>
    <w:rsid w:val="004B1936"/>
    <w:rsid w:val="004B1F22"/>
    <w:rsid w:val="004B2255"/>
    <w:rsid w:val="004B2459"/>
    <w:rsid w:val="004B27F9"/>
    <w:rsid w:val="004B2BBB"/>
    <w:rsid w:val="004B2F73"/>
    <w:rsid w:val="004B33D6"/>
    <w:rsid w:val="004B385F"/>
    <w:rsid w:val="004B3934"/>
    <w:rsid w:val="004B3AC9"/>
    <w:rsid w:val="004B4159"/>
    <w:rsid w:val="004B4682"/>
    <w:rsid w:val="004B49B1"/>
    <w:rsid w:val="004B4A09"/>
    <w:rsid w:val="004B4C1E"/>
    <w:rsid w:val="004B4C43"/>
    <w:rsid w:val="004B4CB9"/>
    <w:rsid w:val="004B4CBF"/>
    <w:rsid w:val="004B51DC"/>
    <w:rsid w:val="004B5442"/>
    <w:rsid w:val="004B5A53"/>
    <w:rsid w:val="004B5E39"/>
    <w:rsid w:val="004B5E52"/>
    <w:rsid w:val="004B5EF4"/>
    <w:rsid w:val="004B6206"/>
    <w:rsid w:val="004B69E0"/>
    <w:rsid w:val="004B6D7A"/>
    <w:rsid w:val="004B6F38"/>
    <w:rsid w:val="004B78B2"/>
    <w:rsid w:val="004B7D4B"/>
    <w:rsid w:val="004C1014"/>
    <w:rsid w:val="004C1110"/>
    <w:rsid w:val="004C16D7"/>
    <w:rsid w:val="004C188B"/>
    <w:rsid w:val="004C19CE"/>
    <w:rsid w:val="004C1B62"/>
    <w:rsid w:val="004C235E"/>
    <w:rsid w:val="004C3B47"/>
    <w:rsid w:val="004C3D03"/>
    <w:rsid w:val="004C3E7E"/>
    <w:rsid w:val="004C3EB3"/>
    <w:rsid w:val="004C47ED"/>
    <w:rsid w:val="004C52EB"/>
    <w:rsid w:val="004C5658"/>
    <w:rsid w:val="004C5B04"/>
    <w:rsid w:val="004C6138"/>
    <w:rsid w:val="004C61D7"/>
    <w:rsid w:val="004C67E4"/>
    <w:rsid w:val="004C76AA"/>
    <w:rsid w:val="004C7737"/>
    <w:rsid w:val="004C77E2"/>
    <w:rsid w:val="004C7B12"/>
    <w:rsid w:val="004C7DBE"/>
    <w:rsid w:val="004D08A2"/>
    <w:rsid w:val="004D0F7F"/>
    <w:rsid w:val="004D10B4"/>
    <w:rsid w:val="004D1794"/>
    <w:rsid w:val="004D1C5D"/>
    <w:rsid w:val="004D1CED"/>
    <w:rsid w:val="004D2017"/>
    <w:rsid w:val="004D233C"/>
    <w:rsid w:val="004D2BEC"/>
    <w:rsid w:val="004D2E2F"/>
    <w:rsid w:val="004D2EC1"/>
    <w:rsid w:val="004D32DE"/>
    <w:rsid w:val="004D3B5B"/>
    <w:rsid w:val="004D45B1"/>
    <w:rsid w:val="004D4913"/>
    <w:rsid w:val="004D493D"/>
    <w:rsid w:val="004D66A0"/>
    <w:rsid w:val="004D6F15"/>
    <w:rsid w:val="004D70B8"/>
    <w:rsid w:val="004D72E5"/>
    <w:rsid w:val="004D75AA"/>
    <w:rsid w:val="004D7729"/>
    <w:rsid w:val="004D7976"/>
    <w:rsid w:val="004D79F7"/>
    <w:rsid w:val="004D7C50"/>
    <w:rsid w:val="004D7CFC"/>
    <w:rsid w:val="004D7D80"/>
    <w:rsid w:val="004D7E8B"/>
    <w:rsid w:val="004D7F28"/>
    <w:rsid w:val="004E0725"/>
    <w:rsid w:val="004E097E"/>
    <w:rsid w:val="004E1819"/>
    <w:rsid w:val="004E239A"/>
    <w:rsid w:val="004E24C4"/>
    <w:rsid w:val="004E2C98"/>
    <w:rsid w:val="004E31CD"/>
    <w:rsid w:val="004E39A2"/>
    <w:rsid w:val="004E43C5"/>
    <w:rsid w:val="004E4477"/>
    <w:rsid w:val="004E4904"/>
    <w:rsid w:val="004E49DF"/>
    <w:rsid w:val="004E4A53"/>
    <w:rsid w:val="004E50D7"/>
    <w:rsid w:val="004E50DB"/>
    <w:rsid w:val="004E50F1"/>
    <w:rsid w:val="004E5915"/>
    <w:rsid w:val="004E59C2"/>
    <w:rsid w:val="004E65A7"/>
    <w:rsid w:val="004E6C87"/>
    <w:rsid w:val="004E76CB"/>
    <w:rsid w:val="004E79F1"/>
    <w:rsid w:val="004E7B5A"/>
    <w:rsid w:val="004E7BAE"/>
    <w:rsid w:val="004F0105"/>
    <w:rsid w:val="004F01CE"/>
    <w:rsid w:val="004F0EC2"/>
    <w:rsid w:val="004F1178"/>
    <w:rsid w:val="004F11E8"/>
    <w:rsid w:val="004F1537"/>
    <w:rsid w:val="004F165C"/>
    <w:rsid w:val="004F1A2A"/>
    <w:rsid w:val="004F1E47"/>
    <w:rsid w:val="004F21BF"/>
    <w:rsid w:val="004F2835"/>
    <w:rsid w:val="004F2B61"/>
    <w:rsid w:val="004F2EA7"/>
    <w:rsid w:val="004F3174"/>
    <w:rsid w:val="004F336E"/>
    <w:rsid w:val="004F522F"/>
    <w:rsid w:val="004F5475"/>
    <w:rsid w:val="004F5771"/>
    <w:rsid w:val="004F585D"/>
    <w:rsid w:val="004F5885"/>
    <w:rsid w:val="004F5AA7"/>
    <w:rsid w:val="004F6561"/>
    <w:rsid w:val="004F6876"/>
    <w:rsid w:val="004F6985"/>
    <w:rsid w:val="004F6C30"/>
    <w:rsid w:val="004F6C9E"/>
    <w:rsid w:val="004F7064"/>
    <w:rsid w:val="004F70FC"/>
    <w:rsid w:val="004F74D5"/>
    <w:rsid w:val="004F7B19"/>
    <w:rsid w:val="0050003D"/>
    <w:rsid w:val="0050066D"/>
    <w:rsid w:val="0050077B"/>
    <w:rsid w:val="005012B2"/>
    <w:rsid w:val="00501DAA"/>
    <w:rsid w:val="00501E8D"/>
    <w:rsid w:val="00502078"/>
    <w:rsid w:val="00502402"/>
    <w:rsid w:val="005025F6"/>
    <w:rsid w:val="005027F3"/>
    <w:rsid w:val="00502E00"/>
    <w:rsid w:val="0050309C"/>
    <w:rsid w:val="00503264"/>
    <w:rsid w:val="005038D1"/>
    <w:rsid w:val="00503931"/>
    <w:rsid w:val="00503AE2"/>
    <w:rsid w:val="00503C4E"/>
    <w:rsid w:val="005041A0"/>
    <w:rsid w:val="00504A36"/>
    <w:rsid w:val="00504B50"/>
    <w:rsid w:val="00504DD0"/>
    <w:rsid w:val="005050DD"/>
    <w:rsid w:val="0050527D"/>
    <w:rsid w:val="00505CE6"/>
    <w:rsid w:val="00505D31"/>
    <w:rsid w:val="005069EE"/>
    <w:rsid w:val="00506B59"/>
    <w:rsid w:val="00506B62"/>
    <w:rsid w:val="00506E04"/>
    <w:rsid w:val="0050750F"/>
    <w:rsid w:val="005076FD"/>
    <w:rsid w:val="005077C8"/>
    <w:rsid w:val="00507876"/>
    <w:rsid w:val="00507905"/>
    <w:rsid w:val="00507BBD"/>
    <w:rsid w:val="00507D6A"/>
    <w:rsid w:val="0051027F"/>
    <w:rsid w:val="00510407"/>
    <w:rsid w:val="005104DB"/>
    <w:rsid w:val="00510878"/>
    <w:rsid w:val="00510ACE"/>
    <w:rsid w:val="00511303"/>
    <w:rsid w:val="005116BB"/>
    <w:rsid w:val="00513409"/>
    <w:rsid w:val="00513BFD"/>
    <w:rsid w:val="00513E74"/>
    <w:rsid w:val="00514D74"/>
    <w:rsid w:val="005157BB"/>
    <w:rsid w:val="00515821"/>
    <w:rsid w:val="00515D6C"/>
    <w:rsid w:val="00515FB3"/>
    <w:rsid w:val="0051632D"/>
    <w:rsid w:val="005165C7"/>
    <w:rsid w:val="00516732"/>
    <w:rsid w:val="00516DC7"/>
    <w:rsid w:val="00516EC0"/>
    <w:rsid w:val="0051729F"/>
    <w:rsid w:val="00517612"/>
    <w:rsid w:val="0051774A"/>
    <w:rsid w:val="00517CF8"/>
    <w:rsid w:val="00517F9E"/>
    <w:rsid w:val="005200B0"/>
    <w:rsid w:val="0052035C"/>
    <w:rsid w:val="00520748"/>
    <w:rsid w:val="00520982"/>
    <w:rsid w:val="00520CE0"/>
    <w:rsid w:val="005215F4"/>
    <w:rsid w:val="00522285"/>
    <w:rsid w:val="00522449"/>
    <w:rsid w:val="0052276A"/>
    <w:rsid w:val="00522BB1"/>
    <w:rsid w:val="00522FEA"/>
    <w:rsid w:val="00523837"/>
    <w:rsid w:val="00523A83"/>
    <w:rsid w:val="00523C68"/>
    <w:rsid w:val="00523D5C"/>
    <w:rsid w:val="00523E70"/>
    <w:rsid w:val="005243B4"/>
    <w:rsid w:val="00524602"/>
    <w:rsid w:val="005250FD"/>
    <w:rsid w:val="00525BD1"/>
    <w:rsid w:val="00525D07"/>
    <w:rsid w:val="0052603E"/>
    <w:rsid w:val="0052617E"/>
    <w:rsid w:val="00526F83"/>
    <w:rsid w:val="0052737B"/>
    <w:rsid w:val="00527C32"/>
    <w:rsid w:val="00527C60"/>
    <w:rsid w:val="00527FD9"/>
    <w:rsid w:val="005302B8"/>
    <w:rsid w:val="00530C28"/>
    <w:rsid w:val="00530C32"/>
    <w:rsid w:val="00530DF5"/>
    <w:rsid w:val="00530FD1"/>
    <w:rsid w:val="0053103B"/>
    <w:rsid w:val="0053140B"/>
    <w:rsid w:val="005319D1"/>
    <w:rsid w:val="00531CE0"/>
    <w:rsid w:val="00531F7A"/>
    <w:rsid w:val="005327D5"/>
    <w:rsid w:val="00532B31"/>
    <w:rsid w:val="00532B6D"/>
    <w:rsid w:val="00532F5A"/>
    <w:rsid w:val="00533374"/>
    <w:rsid w:val="00533AC9"/>
    <w:rsid w:val="005342F6"/>
    <w:rsid w:val="00534380"/>
    <w:rsid w:val="005343C6"/>
    <w:rsid w:val="005344FF"/>
    <w:rsid w:val="005346BE"/>
    <w:rsid w:val="005347E5"/>
    <w:rsid w:val="00535178"/>
    <w:rsid w:val="00535A88"/>
    <w:rsid w:val="00535ADD"/>
    <w:rsid w:val="00535C0B"/>
    <w:rsid w:val="005360AE"/>
    <w:rsid w:val="005362D3"/>
    <w:rsid w:val="0053643E"/>
    <w:rsid w:val="005365C1"/>
    <w:rsid w:val="00536B51"/>
    <w:rsid w:val="00537D7B"/>
    <w:rsid w:val="005404FA"/>
    <w:rsid w:val="0054051D"/>
    <w:rsid w:val="00540637"/>
    <w:rsid w:val="005409F1"/>
    <w:rsid w:val="00540AA1"/>
    <w:rsid w:val="0054118F"/>
    <w:rsid w:val="00541393"/>
    <w:rsid w:val="00541A39"/>
    <w:rsid w:val="00541BDF"/>
    <w:rsid w:val="00541CA5"/>
    <w:rsid w:val="005422DF"/>
    <w:rsid w:val="00542545"/>
    <w:rsid w:val="00542635"/>
    <w:rsid w:val="00542971"/>
    <w:rsid w:val="00542D46"/>
    <w:rsid w:val="005430B7"/>
    <w:rsid w:val="005430E4"/>
    <w:rsid w:val="005433E4"/>
    <w:rsid w:val="00544B9B"/>
    <w:rsid w:val="00544E4B"/>
    <w:rsid w:val="00546014"/>
    <w:rsid w:val="00546A7E"/>
    <w:rsid w:val="00546BB7"/>
    <w:rsid w:val="0054791F"/>
    <w:rsid w:val="00547A59"/>
    <w:rsid w:val="00547B37"/>
    <w:rsid w:val="00547C4E"/>
    <w:rsid w:val="00547DA7"/>
    <w:rsid w:val="00547DB4"/>
    <w:rsid w:val="00550234"/>
    <w:rsid w:val="00550383"/>
    <w:rsid w:val="00550598"/>
    <w:rsid w:val="00550716"/>
    <w:rsid w:val="00550E4F"/>
    <w:rsid w:val="00551183"/>
    <w:rsid w:val="005512DA"/>
    <w:rsid w:val="00551394"/>
    <w:rsid w:val="00551F60"/>
    <w:rsid w:val="005526A1"/>
    <w:rsid w:val="005530C6"/>
    <w:rsid w:val="00554131"/>
    <w:rsid w:val="005545F0"/>
    <w:rsid w:val="00554D89"/>
    <w:rsid w:val="00555326"/>
    <w:rsid w:val="00555848"/>
    <w:rsid w:val="00555B0B"/>
    <w:rsid w:val="0055625A"/>
    <w:rsid w:val="00556EF6"/>
    <w:rsid w:val="00557080"/>
    <w:rsid w:val="00557F90"/>
    <w:rsid w:val="00560020"/>
    <w:rsid w:val="00560950"/>
    <w:rsid w:val="00560B3E"/>
    <w:rsid w:val="00560C03"/>
    <w:rsid w:val="00561948"/>
    <w:rsid w:val="00561F96"/>
    <w:rsid w:val="00562421"/>
    <w:rsid w:val="0056262F"/>
    <w:rsid w:val="00562A46"/>
    <w:rsid w:val="00562B62"/>
    <w:rsid w:val="00562B66"/>
    <w:rsid w:val="00562B9B"/>
    <w:rsid w:val="00563159"/>
    <w:rsid w:val="005636B5"/>
    <w:rsid w:val="0056402C"/>
    <w:rsid w:val="005642C3"/>
    <w:rsid w:val="00564AB6"/>
    <w:rsid w:val="00565311"/>
    <w:rsid w:val="00565353"/>
    <w:rsid w:val="00565AFD"/>
    <w:rsid w:val="00565FDA"/>
    <w:rsid w:val="005663ED"/>
    <w:rsid w:val="005666DF"/>
    <w:rsid w:val="0056705B"/>
    <w:rsid w:val="005673C1"/>
    <w:rsid w:val="005674F1"/>
    <w:rsid w:val="0057027F"/>
    <w:rsid w:val="00570370"/>
    <w:rsid w:val="00570423"/>
    <w:rsid w:val="00570700"/>
    <w:rsid w:val="00570A37"/>
    <w:rsid w:val="00570FE0"/>
    <w:rsid w:val="00571434"/>
    <w:rsid w:val="005724DB"/>
    <w:rsid w:val="005733BF"/>
    <w:rsid w:val="00573455"/>
    <w:rsid w:val="00573533"/>
    <w:rsid w:val="00573616"/>
    <w:rsid w:val="00573712"/>
    <w:rsid w:val="005738F9"/>
    <w:rsid w:val="00574221"/>
    <w:rsid w:val="005744F6"/>
    <w:rsid w:val="005753DC"/>
    <w:rsid w:val="0057564F"/>
    <w:rsid w:val="00575B3F"/>
    <w:rsid w:val="00575BF0"/>
    <w:rsid w:val="00575D79"/>
    <w:rsid w:val="005769EA"/>
    <w:rsid w:val="00576EF6"/>
    <w:rsid w:val="0057794A"/>
    <w:rsid w:val="00577952"/>
    <w:rsid w:val="00577A9F"/>
    <w:rsid w:val="00577FC6"/>
    <w:rsid w:val="00580446"/>
    <w:rsid w:val="00580579"/>
    <w:rsid w:val="0058090B"/>
    <w:rsid w:val="005809BE"/>
    <w:rsid w:val="005814A5"/>
    <w:rsid w:val="00581644"/>
    <w:rsid w:val="00581B19"/>
    <w:rsid w:val="00581E64"/>
    <w:rsid w:val="00582A31"/>
    <w:rsid w:val="00582B2B"/>
    <w:rsid w:val="00582BC8"/>
    <w:rsid w:val="0058397D"/>
    <w:rsid w:val="00584562"/>
    <w:rsid w:val="005850EE"/>
    <w:rsid w:val="00585206"/>
    <w:rsid w:val="005853FE"/>
    <w:rsid w:val="005860AD"/>
    <w:rsid w:val="0058621F"/>
    <w:rsid w:val="00586411"/>
    <w:rsid w:val="00586881"/>
    <w:rsid w:val="00586945"/>
    <w:rsid w:val="00586AA9"/>
    <w:rsid w:val="00586AB3"/>
    <w:rsid w:val="00587049"/>
    <w:rsid w:val="005873A3"/>
    <w:rsid w:val="005874BC"/>
    <w:rsid w:val="005876B7"/>
    <w:rsid w:val="00587E1F"/>
    <w:rsid w:val="005900E7"/>
    <w:rsid w:val="00590148"/>
    <w:rsid w:val="005904E0"/>
    <w:rsid w:val="00590A70"/>
    <w:rsid w:val="00591291"/>
    <w:rsid w:val="00591377"/>
    <w:rsid w:val="00591D1B"/>
    <w:rsid w:val="00591DE2"/>
    <w:rsid w:val="00592696"/>
    <w:rsid w:val="005930FB"/>
    <w:rsid w:val="00593579"/>
    <w:rsid w:val="00593C57"/>
    <w:rsid w:val="00594226"/>
    <w:rsid w:val="005943AA"/>
    <w:rsid w:val="005947BA"/>
    <w:rsid w:val="005947CE"/>
    <w:rsid w:val="00594AE6"/>
    <w:rsid w:val="00594C8E"/>
    <w:rsid w:val="00595093"/>
    <w:rsid w:val="00595B1E"/>
    <w:rsid w:val="00595F92"/>
    <w:rsid w:val="0059681D"/>
    <w:rsid w:val="00596CCE"/>
    <w:rsid w:val="00596DE4"/>
    <w:rsid w:val="00597126"/>
    <w:rsid w:val="00597393"/>
    <w:rsid w:val="00597566"/>
    <w:rsid w:val="005A00C6"/>
    <w:rsid w:val="005A0E9E"/>
    <w:rsid w:val="005A10F2"/>
    <w:rsid w:val="005A11C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6AA"/>
    <w:rsid w:val="005A3712"/>
    <w:rsid w:val="005A3AA4"/>
    <w:rsid w:val="005A3AAE"/>
    <w:rsid w:val="005A3D0F"/>
    <w:rsid w:val="005A41A8"/>
    <w:rsid w:val="005A4334"/>
    <w:rsid w:val="005A4E55"/>
    <w:rsid w:val="005A4E99"/>
    <w:rsid w:val="005A4F4A"/>
    <w:rsid w:val="005A58B1"/>
    <w:rsid w:val="005A6363"/>
    <w:rsid w:val="005A68A0"/>
    <w:rsid w:val="005A6A12"/>
    <w:rsid w:val="005A6D42"/>
    <w:rsid w:val="005A72EA"/>
    <w:rsid w:val="005A7404"/>
    <w:rsid w:val="005A74CB"/>
    <w:rsid w:val="005A7A4F"/>
    <w:rsid w:val="005A7B0C"/>
    <w:rsid w:val="005A7B5D"/>
    <w:rsid w:val="005B00AF"/>
    <w:rsid w:val="005B0A09"/>
    <w:rsid w:val="005B0FB5"/>
    <w:rsid w:val="005B1B76"/>
    <w:rsid w:val="005B2634"/>
    <w:rsid w:val="005B2A14"/>
    <w:rsid w:val="005B34C0"/>
    <w:rsid w:val="005B3A1C"/>
    <w:rsid w:val="005B48B2"/>
    <w:rsid w:val="005B5991"/>
    <w:rsid w:val="005B6033"/>
    <w:rsid w:val="005B6383"/>
    <w:rsid w:val="005B6561"/>
    <w:rsid w:val="005B71EE"/>
    <w:rsid w:val="005B7484"/>
    <w:rsid w:val="005B7762"/>
    <w:rsid w:val="005C009C"/>
    <w:rsid w:val="005C047C"/>
    <w:rsid w:val="005C07BA"/>
    <w:rsid w:val="005C0B11"/>
    <w:rsid w:val="005C0B9D"/>
    <w:rsid w:val="005C1001"/>
    <w:rsid w:val="005C1025"/>
    <w:rsid w:val="005C1054"/>
    <w:rsid w:val="005C1248"/>
    <w:rsid w:val="005C140C"/>
    <w:rsid w:val="005C1958"/>
    <w:rsid w:val="005C1ECA"/>
    <w:rsid w:val="005C2228"/>
    <w:rsid w:val="005C257F"/>
    <w:rsid w:val="005C306E"/>
    <w:rsid w:val="005C3189"/>
    <w:rsid w:val="005C3240"/>
    <w:rsid w:val="005C3782"/>
    <w:rsid w:val="005C3970"/>
    <w:rsid w:val="005C3BE0"/>
    <w:rsid w:val="005C3DB8"/>
    <w:rsid w:val="005C4587"/>
    <w:rsid w:val="005C53FE"/>
    <w:rsid w:val="005C5490"/>
    <w:rsid w:val="005C5580"/>
    <w:rsid w:val="005C5833"/>
    <w:rsid w:val="005C5AB8"/>
    <w:rsid w:val="005C6704"/>
    <w:rsid w:val="005C74C2"/>
    <w:rsid w:val="005C7A1F"/>
    <w:rsid w:val="005C7F50"/>
    <w:rsid w:val="005D02DC"/>
    <w:rsid w:val="005D0305"/>
    <w:rsid w:val="005D06EF"/>
    <w:rsid w:val="005D09EC"/>
    <w:rsid w:val="005D0B3E"/>
    <w:rsid w:val="005D0EDF"/>
    <w:rsid w:val="005D148B"/>
    <w:rsid w:val="005D198A"/>
    <w:rsid w:val="005D1BE2"/>
    <w:rsid w:val="005D1E32"/>
    <w:rsid w:val="005D229F"/>
    <w:rsid w:val="005D2494"/>
    <w:rsid w:val="005D2922"/>
    <w:rsid w:val="005D2D37"/>
    <w:rsid w:val="005D344F"/>
    <w:rsid w:val="005D3D1A"/>
    <w:rsid w:val="005D3E58"/>
    <w:rsid w:val="005D41BC"/>
    <w:rsid w:val="005D624B"/>
    <w:rsid w:val="005D65F9"/>
    <w:rsid w:val="005D6650"/>
    <w:rsid w:val="005D724D"/>
    <w:rsid w:val="005E0417"/>
    <w:rsid w:val="005E079B"/>
    <w:rsid w:val="005E097B"/>
    <w:rsid w:val="005E0D81"/>
    <w:rsid w:val="005E13C3"/>
    <w:rsid w:val="005E14B6"/>
    <w:rsid w:val="005E21ED"/>
    <w:rsid w:val="005E23FF"/>
    <w:rsid w:val="005E27ED"/>
    <w:rsid w:val="005E29E6"/>
    <w:rsid w:val="005E2B00"/>
    <w:rsid w:val="005E31E9"/>
    <w:rsid w:val="005E3426"/>
    <w:rsid w:val="005E41A2"/>
    <w:rsid w:val="005E41D2"/>
    <w:rsid w:val="005E41D3"/>
    <w:rsid w:val="005E4A97"/>
    <w:rsid w:val="005E4B95"/>
    <w:rsid w:val="005E4D00"/>
    <w:rsid w:val="005E5387"/>
    <w:rsid w:val="005E5DBB"/>
    <w:rsid w:val="005E5F76"/>
    <w:rsid w:val="005E6150"/>
    <w:rsid w:val="005E638F"/>
    <w:rsid w:val="005E6393"/>
    <w:rsid w:val="005E76A7"/>
    <w:rsid w:val="005E7C6A"/>
    <w:rsid w:val="005E7FC7"/>
    <w:rsid w:val="005F01CE"/>
    <w:rsid w:val="005F02CE"/>
    <w:rsid w:val="005F04AF"/>
    <w:rsid w:val="005F051C"/>
    <w:rsid w:val="005F1AF6"/>
    <w:rsid w:val="005F1DC2"/>
    <w:rsid w:val="005F21B4"/>
    <w:rsid w:val="005F2F6C"/>
    <w:rsid w:val="005F36A7"/>
    <w:rsid w:val="005F3B8E"/>
    <w:rsid w:val="005F4003"/>
    <w:rsid w:val="005F45E7"/>
    <w:rsid w:val="005F464E"/>
    <w:rsid w:val="005F46F6"/>
    <w:rsid w:val="005F4FA3"/>
    <w:rsid w:val="005F55D8"/>
    <w:rsid w:val="005F565B"/>
    <w:rsid w:val="005F5937"/>
    <w:rsid w:val="005F5FAB"/>
    <w:rsid w:val="005F6615"/>
    <w:rsid w:val="005F6668"/>
    <w:rsid w:val="005F69D2"/>
    <w:rsid w:val="005F6D6C"/>
    <w:rsid w:val="005F6DA6"/>
    <w:rsid w:val="005F6ECD"/>
    <w:rsid w:val="005F70D0"/>
    <w:rsid w:val="005F70D2"/>
    <w:rsid w:val="005F71FB"/>
    <w:rsid w:val="005F7BB8"/>
    <w:rsid w:val="0060010D"/>
    <w:rsid w:val="006007EB"/>
    <w:rsid w:val="00600CAC"/>
    <w:rsid w:val="00600CE0"/>
    <w:rsid w:val="00601879"/>
    <w:rsid w:val="006018BE"/>
    <w:rsid w:val="00601939"/>
    <w:rsid w:val="00601B37"/>
    <w:rsid w:val="00601E42"/>
    <w:rsid w:val="00601F49"/>
    <w:rsid w:val="00602119"/>
    <w:rsid w:val="0060251B"/>
    <w:rsid w:val="00602911"/>
    <w:rsid w:val="0060388C"/>
    <w:rsid w:val="00603E80"/>
    <w:rsid w:val="00603E8F"/>
    <w:rsid w:val="00603FB6"/>
    <w:rsid w:val="00604347"/>
    <w:rsid w:val="006049C3"/>
    <w:rsid w:val="00604DA3"/>
    <w:rsid w:val="006056A3"/>
    <w:rsid w:val="006066E6"/>
    <w:rsid w:val="00606EEC"/>
    <w:rsid w:val="006070E3"/>
    <w:rsid w:val="00607104"/>
    <w:rsid w:val="006073DF"/>
    <w:rsid w:val="006074A8"/>
    <w:rsid w:val="0060785F"/>
    <w:rsid w:val="00607DEA"/>
    <w:rsid w:val="00610081"/>
    <w:rsid w:val="00610251"/>
    <w:rsid w:val="00610729"/>
    <w:rsid w:val="00610A01"/>
    <w:rsid w:val="00610AF8"/>
    <w:rsid w:val="0061117F"/>
    <w:rsid w:val="00611C57"/>
    <w:rsid w:val="00612280"/>
    <w:rsid w:val="00612500"/>
    <w:rsid w:val="00612582"/>
    <w:rsid w:val="00612621"/>
    <w:rsid w:val="0061334B"/>
    <w:rsid w:val="0061352D"/>
    <w:rsid w:val="00613604"/>
    <w:rsid w:val="00614381"/>
    <w:rsid w:val="00614CC9"/>
    <w:rsid w:val="00614ED4"/>
    <w:rsid w:val="006150FC"/>
    <w:rsid w:val="00615BF2"/>
    <w:rsid w:val="00615CBB"/>
    <w:rsid w:val="00615D63"/>
    <w:rsid w:val="00615F75"/>
    <w:rsid w:val="0061615E"/>
    <w:rsid w:val="006163F7"/>
    <w:rsid w:val="0061673B"/>
    <w:rsid w:val="00616FB8"/>
    <w:rsid w:val="00616FC7"/>
    <w:rsid w:val="0061718D"/>
    <w:rsid w:val="006171E8"/>
    <w:rsid w:val="00617479"/>
    <w:rsid w:val="0061755A"/>
    <w:rsid w:val="0062051F"/>
    <w:rsid w:val="00620623"/>
    <w:rsid w:val="0062084A"/>
    <w:rsid w:val="0062153D"/>
    <w:rsid w:val="006216F7"/>
    <w:rsid w:val="006217BA"/>
    <w:rsid w:val="0062326E"/>
    <w:rsid w:val="006246B3"/>
    <w:rsid w:val="00624735"/>
    <w:rsid w:val="006247D4"/>
    <w:rsid w:val="006252A7"/>
    <w:rsid w:val="00625648"/>
    <w:rsid w:val="00625BE3"/>
    <w:rsid w:val="00625D3C"/>
    <w:rsid w:val="0062674D"/>
    <w:rsid w:val="006268CE"/>
    <w:rsid w:val="0062793F"/>
    <w:rsid w:val="00627A5C"/>
    <w:rsid w:val="006301E5"/>
    <w:rsid w:val="0063052B"/>
    <w:rsid w:val="00630AAC"/>
    <w:rsid w:val="00630E9E"/>
    <w:rsid w:val="00630EDA"/>
    <w:rsid w:val="006313F4"/>
    <w:rsid w:val="00631ACE"/>
    <w:rsid w:val="00631DB8"/>
    <w:rsid w:val="00632183"/>
    <w:rsid w:val="00632493"/>
    <w:rsid w:val="00632B4E"/>
    <w:rsid w:val="00632C36"/>
    <w:rsid w:val="00632DA0"/>
    <w:rsid w:val="006338FC"/>
    <w:rsid w:val="00633DB1"/>
    <w:rsid w:val="006342DC"/>
    <w:rsid w:val="006343A8"/>
    <w:rsid w:val="006346FB"/>
    <w:rsid w:val="006349AF"/>
    <w:rsid w:val="00634EBC"/>
    <w:rsid w:val="0063500B"/>
    <w:rsid w:val="0063530D"/>
    <w:rsid w:val="006355FB"/>
    <w:rsid w:val="006356B6"/>
    <w:rsid w:val="0063582E"/>
    <w:rsid w:val="0063588E"/>
    <w:rsid w:val="00635B61"/>
    <w:rsid w:val="00635C61"/>
    <w:rsid w:val="00635FD9"/>
    <w:rsid w:val="00636971"/>
    <w:rsid w:val="00637640"/>
    <w:rsid w:val="00637DC5"/>
    <w:rsid w:val="006406D5"/>
    <w:rsid w:val="00640DE6"/>
    <w:rsid w:val="0064140C"/>
    <w:rsid w:val="00641899"/>
    <w:rsid w:val="006419DB"/>
    <w:rsid w:val="00642119"/>
    <w:rsid w:val="006422D3"/>
    <w:rsid w:val="0064242E"/>
    <w:rsid w:val="00642A19"/>
    <w:rsid w:val="00642AA2"/>
    <w:rsid w:val="00643041"/>
    <w:rsid w:val="00643108"/>
    <w:rsid w:val="006438B1"/>
    <w:rsid w:val="00644124"/>
    <w:rsid w:val="006446BB"/>
    <w:rsid w:val="0064493F"/>
    <w:rsid w:val="00644C0A"/>
    <w:rsid w:val="00644CCB"/>
    <w:rsid w:val="006455CE"/>
    <w:rsid w:val="00645870"/>
    <w:rsid w:val="00645E61"/>
    <w:rsid w:val="00645ECC"/>
    <w:rsid w:val="00646690"/>
    <w:rsid w:val="006466C7"/>
    <w:rsid w:val="006469A6"/>
    <w:rsid w:val="00646AA0"/>
    <w:rsid w:val="006471F6"/>
    <w:rsid w:val="006476C7"/>
    <w:rsid w:val="006478F9"/>
    <w:rsid w:val="00647D3B"/>
    <w:rsid w:val="00650A23"/>
    <w:rsid w:val="00650BCB"/>
    <w:rsid w:val="00650DF1"/>
    <w:rsid w:val="00650E5B"/>
    <w:rsid w:val="00651D9C"/>
    <w:rsid w:val="00652877"/>
    <w:rsid w:val="00652BF4"/>
    <w:rsid w:val="00652D67"/>
    <w:rsid w:val="00653665"/>
    <w:rsid w:val="00654265"/>
    <w:rsid w:val="006549E8"/>
    <w:rsid w:val="00655695"/>
    <w:rsid w:val="00655CF1"/>
    <w:rsid w:val="00656011"/>
    <w:rsid w:val="00656114"/>
    <w:rsid w:val="00656175"/>
    <w:rsid w:val="0065621D"/>
    <w:rsid w:val="00656737"/>
    <w:rsid w:val="00656F01"/>
    <w:rsid w:val="00656F8B"/>
    <w:rsid w:val="00657396"/>
    <w:rsid w:val="0066078C"/>
    <w:rsid w:val="00660D40"/>
    <w:rsid w:val="00661A5A"/>
    <w:rsid w:val="006620E2"/>
    <w:rsid w:val="00662149"/>
    <w:rsid w:val="00662C6B"/>
    <w:rsid w:val="00663A27"/>
    <w:rsid w:val="00663DB1"/>
    <w:rsid w:val="00663DB7"/>
    <w:rsid w:val="00663F4E"/>
    <w:rsid w:val="006640FC"/>
    <w:rsid w:val="006642D8"/>
    <w:rsid w:val="00664337"/>
    <w:rsid w:val="006643CA"/>
    <w:rsid w:val="006643F0"/>
    <w:rsid w:val="0066477A"/>
    <w:rsid w:val="0066498C"/>
    <w:rsid w:val="00664C60"/>
    <w:rsid w:val="00664F42"/>
    <w:rsid w:val="00665148"/>
    <w:rsid w:val="00665698"/>
    <w:rsid w:val="00665920"/>
    <w:rsid w:val="006662B3"/>
    <w:rsid w:val="0066636A"/>
    <w:rsid w:val="00666CE7"/>
    <w:rsid w:val="00666D09"/>
    <w:rsid w:val="00666EC1"/>
    <w:rsid w:val="00667163"/>
    <w:rsid w:val="00667491"/>
    <w:rsid w:val="00667E12"/>
    <w:rsid w:val="00670362"/>
    <w:rsid w:val="006705F7"/>
    <w:rsid w:val="00670805"/>
    <w:rsid w:val="006710F4"/>
    <w:rsid w:val="00671489"/>
    <w:rsid w:val="00671820"/>
    <w:rsid w:val="006719E9"/>
    <w:rsid w:val="00671A5B"/>
    <w:rsid w:val="00671C9A"/>
    <w:rsid w:val="00671CE8"/>
    <w:rsid w:val="00671E0A"/>
    <w:rsid w:val="00671EED"/>
    <w:rsid w:val="0067217D"/>
    <w:rsid w:val="0067243A"/>
    <w:rsid w:val="00672689"/>
    <w:rsid w:val="00673411"/>
    <w:rsid w:val="006737F4"/>
    <w:rsid w:val="00673928"/>
    <w:rsid w:val="00674217"/>
    <w:rsid w:val="00674483"/>
    <w:rsid w:val="00674692"/>
    <w:rsid w:val="006748DD"/>
    <w:rsid w:val="00674974"/>
    <w:rsid w:val="00674C6A"/>
    <w:rsid w:val="00674CEB"/>
    <w:rsid w:val="00674EC4"/>
    <w:rsid w:val="00675312"/>
    <w:rsid w:val="00675407"/>
    <w:rsid w:val="0067546E"/>
    <w:rsid w:val="0067584E"/>
    <w:rsid w:val="00675D78"/>
    <w:rsid w:val="00675FA8"/>
    <w:rsid w:val="0067607E"/>
    <w:rsid w:val="006761E4"/>
    <w:rsid w:val="0067651B"/>
    <w:rsid w:val="00677247"/>
    <w:rsid w:val="00677E3F"/>
    <w:rsid w:val="00680036"/>
    <w:rsid w:val="00680974"/>
    <w:rsid w:val="00680A09"/>
    <w:rsid w:val="00680D71"/>
    <w:rsid w:val="00680FD4"/>
    <w:rsid w:val="00681132"/>
    <w:rsid w:val="0068252F"/>
    <w:rsid w:val="00682BB9"/>
    <w:rsid w:val="006837B9"/>
    <w:rsid w:val="00683FD6"/>
    <w:rsid w:val="0068436B"/>
    <w:rsid w:val="006845A5"/>
    <w:rsid w:val="00684984"/>
    <w:rsid w:val="00684F10"/>
    <w:rsid w:val="006854E5"/>
    <w:rsid w:val="00685C39"/>
    <w:rsid w:val="0068600F"/>
    <w:rsid w:val="0068603C"/>
    <w:rsid w:val="0068654F"/>
    <w:rsid w:val="00686D29"/>
    <w:rsid w:val="00686FDC"/>
    <w:rsid w:val="0068703A"/>
    <w:rsid w:val="00687116"/>
    <w:rsid w:val="0068721A"/>
    <w:rsid w:val="006874BC"/>
    <w:rsid w:val="00687DFF"/>
    <w:rsid w:val="00687EBB"/>
    <w:rsid w:val="00687F0B"/>
    <w:rsid w:val="00690496"/>
    <w:rsid w:val="00690BAC"/>
    <w:rsid w:val="0069130B"/>
    <w:rsid w:val="00691BC3"/>
    <w:rsid w:val="00691EBC"/>
    <w:rsid w:val="00691EEC"/>
    <w:rsid w:val="0069220F"/>
    <w:rsid w:val="006922AB"/>
    <w:rsid w:val="006924D1"/>
    <w:rsid w:val="00692A8C"/>
    <w:rsid w:val="006941CF"/>
    <w:rsid w:val="006942A6"/>
    <w:rsid w:val="006942F2"/>
    <w:rsid w:val="006943FE"/>
    <w:rsid w:val="00694790"/>
    <w:rsid w:val="00695478"/>
    <w:rsid w:val="006954C3"/>
    <w:rsid w:val="00695B77"/>
    <w:rsid w:val="00696385"/>
    <w:rsid w:val="0069673D"/>
    <w:rsid w:val="00696C01"/>
    <w:rsid w:val="00697172"/>
    <w:rsid w:val="006974D4"/>
    <w:rsid w:val="00697606"/>
    <w:rsid w:val="006976B9"/>
    <w:rsid w:val="006976C8"/>
    <w:rsid w:val="006A098F"/>
    <w:rsid w:val="006A0C42"/>
    <w:rsid w:val="006A0E9F"/>
    <w:rsid w:val="006A10B7"/>
    <w:rsid w:val="006A166D"/>
    <w:rsid w:val="006A1817"/>
    <w:rsid w:val="006A21BD"/>
    <w:rsid w:val="006A25AC"/>
    <w:rsid w:val="006A2A28"/>
    <w:rsid w:val="006A2AC1"/>
    <w:rsid w:val="006A31AD"/>
    <w:rsid w:val="006A367E"/>
    <w:rsid w:val="006A3B85"/>
    <w:rsid w:val="006A4460"/>
    <w:rsid w:val="006A488E"/>
    <w:rsid w:val="006A4A8E"/>
    <w:rsid w:val="006A4B16"/>
    <w:rsid w:val="006A4B55"/>
    <w:rsid w:val="006A6CB3"/>
    <w:rsid w:val="006A708C"/>
    <w:rsid w:val="006A70FB"/>
    <w:rsid w:val="006A74E4"/>
    <w:rsid w:val="006B00BD"/>
    <w:rsid w:val="006B02CD"/>
    <w:rsid w:val="006B0E60"/>
    <w:rsid w:val="006B19C5"/>
    <w:rsid w:val="006B1BCD"/>
    <w:rsid w:val="006B22E0"/>
    <w:rsid w:val="006B2310"/>
    <w:rsid w:val="006B2322"/>
    <w:rsid w:val="006B2674"/>
    <w:rsid w:val="006B2E68"/>
    <w:rsid w:val="006B2EF4"/>
    <w:rsid w:val="006B2F4F"/>
    <w:rsid w:val="006B3288"/>
    <w:rsid w:val="006B35FD"/>
    <w:rsid w:val="006B36D6"/>
    <w:rsid w:val="006B3C9C"/>
    <w:rsid w:val="006B3EAB"/>
    <w:rsid w:val="006B44A3"/>
    <w:rsid w:val="006B461E"/>
    <w:rsid w:val="006B46B8"/>
    <w:rsid w:val="006B4B42"/>
    <w:rsid w:val="006B4BA5"/>
    <w:rsid w:val="006B503B"/>
    <w:rsid w:val="006B5D08"/>
    <w:rsid w:val="006B5EA2"/>
    <w:rsid w:val="006B6437"/>
    <w:rsid w:val="006B6532"/>
    <w:rsid w:val="006B6AEA"/>
    <w:rsid w:val="006B71BC"/>
    <w:rsid w:val="006C018A"/>
    <w:rsid w:val="006C0464"/>
    <w:rsid w:val="006C06A1"/>
    <w:rsid w:val="006C08EA"/>
    <w:rsid w:val="006C1484"/>
    <w:rsid w:val="006C1D80"/>
    <w:rsid w:val="006C201A"/>
    <w:rsid w:val="006C2221"/>
    <w:rsid w:val="006C27FD"/>
    <w:rsid w:val="006C2950"/>
    <w:rsid w:val="006C2B39"/>
    <w:rsid w:val="006C3489"/>
    <w:rsid w:val="006C3B36"/>
    <w:rsid w:val="006C413F"/>
    <w:rsid w:val="006C454F"/>
    <w:rsid w:val="006C468D"/>
    <w:rsid w:val="006C4C52"/>
    <w:rsid w:val="006C4E83"/>
    <w:rsid w:val="006C50C2"/>
    <w:rsid w:val="006C51E8"/>
    <w:rsid w:val="006C57BC"/>
    <w:rsid w:val="006C59D3"/>
    <w:rsid w:val="006C5D92"/>
    <w:rsid w:val="006C5DAB"/>
    <w:rsid w:val="006C5DBB"/>
    <w:rsid w:val="006C65F7"/>
    <w:rsid w:val="006C6D06"/>
    <w:rsid w:val="006C6DB2"/>
    <w:rsid w:val="006C6F09"/>
    <w:rsid w:val="006C6F92"/>
    <w:rsid w:val="006C74A6"/>
    <w:rsid w:val="006C755A"/>
    <w:rsid w:val="006D015C"/>
    <w:rsid w:val="006D0185"/>
    <w:rsid w:val="006D0219"/>
    <w:rsid w:val="006D0298"/>
    <w:rsid w:val="006D084F"/>
    <w:rsid w:val="006D0A03"/>
    <w:rsid w:val="006D0A74"/>
    <w:rsid w:val="006D0B4E"/>
    <w:rsid w:val="006D14CF"/>
    <w:rsid w:val="006D2244"/>
    <w:rsid w:val="006D24D5"/>
    <w:rsid w:val="006D26B3"/>
    <w:rsid w:val="006D3066"/>
    <w:rsid w:val="006D41A4"/>
    <w:rsid w:val="006D426D"/>
    <w:rsid w:val="006D427C"/>
    <w:rsid w:val="006D4290"/>
    <w:rsid w:val="006D4893"/>
    <w:rsid w:val="006D4A1E"/>
    <w:rsid w:val="006D4BED"/>
    <w:rsid w:val="006D4CB2"/>
    <w:rsid w:val="006D623D"/>
    <w:rsid w:val="006D6CCA"/>
    <w:rsid w:val="006D6FE0"/>
    <w:rsid w:val="006D7389"/>
    <w:rsid w:val="006D742B"/>
    <w:rsid w:val="006D74D7"/>
    <w:rsid w:val="006D7824"/>
    <w:rsid w:val="006E01B6"/>
    <w:rsid w:val="006E062C"/>
    <w:rsid w:val="006E099D"/>
    <w:rsid w:val="006E0DBB"/>
    <w:rsid w:val="006E11D7"/>
    <w:rsid w:val="006E1461"/>
    <w:rsid w:val="006E1F0C"/>
    <w:rsid w:val="006E22DE"/>
    <w:rsid w:val="006E26AA"/>
    <w:rsid w:val="006E2772"/>
    <w:rsid w:val="006E2823"/>
    <w:rsid w:val="006E28EC"/>
    <w:rsid w:val="006E2C71"/>
    <w:rsid w:val="006E34C1"/>
    <w:rsid w:val="006E34F9"/>
    <w:rsid w:val="006E3670"/>
    <w:rsid w:val="006E3B83"/>
    <w:rsid w:val="006E3DBB"/>
    <w:rsid w:val="006E3E57"/>
    <w:rsid w:val="006E469C"/>
    <w:rsid w:val="006E46FF"/>
    <w:rsid w:val="006E5608"/>
    <w:rsid w:val="006E68B9"/>
    <w:rsid w:val="006E6FFB"/>
    <w:rsid w:val="006E75D4"/>
    <w:rsid w:val="006E7D3A"/>
    <w:rsid w:val="006E7DB8"/>
    <w:rsid w:val="006F087F"/>
    <w:rsid w:val="006F0C14"/>
    <w:rsid w:val="006F0F59"/>
    <w:rsid w:val="006F102E"/>
    <w:rsid w:val="006F1449"/>
    <w:rsid w:val="006F2309"/>
    <w:rsid w:val="006F2781"/>
    <w:rsid w:val="006F2E40"/>
    <w:rsid w:val="006F32AA"/>
    <w:rsid w:val="006F3AD5"/>
    <w:rsid w:val="006F3AE2"/>
    <w:rsid w:val="006F419E"/>
    <w:rsid w:val="006F4243"/>
    <w:rsid w:val="006F436D"/>
    <w:rsid w:val="006F45C0"/>
    <w:rsid w:val="006F478F"/>
    <w:rsid w:val="006F4827"/>
    <w:rsid w:val="006F4B0B"/>
    <w:rsid w:val="006F6060"/>
    <w:rsid w:val="006F6C40"/>
    <w:rsid w:val="006F6C71"/>
    <w:rsid w:val="006F6F13"/>
    <w:rsid w:val="006F7279"/>
    <w:rsid w:val="006F75EE"/>
    <w:rsid w:val="006F772A"/>
    <w:rsid w:val="006F78F6"/>
    <w:rsid w:val="0070027E"/>
    <w:rsid w:val="00700F70"/>
    <w:rsid w:val="00701118"/>
    <w:rsid w:val="00701844"/>
    <w:rsid w:val="00701DEA"/>
    <w:rsid w:val="007023FF"/>
    <w:rsid w:val="00702D90"/>
    <w:rsid w:val="00702E16"/>
    <w:rsid w:val="00702E36"/>
    <w:rsid w:val="0070302F"/>
    <w:rsid w:val="0070391E"/>
    <w:rsid w:val="00704800"/>
    <w:rsid w:val="00705089"/>
    <w:rsid w:val="007050BE"/>
    <w:rsid w:val="0070520D"/>
    <w:rsid w:val="00706C3C"/>
    <w:rsid w:val="00706D1C"/>
    <w:rsid w:val="00706F0A"/>
    <w:rsid w:val="00707583"/>
    <w:rsid w:val="0070788E"/>
    <w:rsid w:val="007078FD"/>
    <w:rsid w:val="00707999"/>
    <w:rsid w:val="00707E8B"/>
    <w:rsid w:val="00710981"/>
    <w:rsid w:val="00710A8F"/>
    <w:rsid w:val="00710B29"/>
    <w:rsid w:val="00710F63"/>
    <w:rsid w:val="00710F7B"/>
    <w:rsid w:val="007117E4"/>
    <w:rsid w:val="00711C55"/>
    <w:rsid w:val="00712021"/>
    <w:rsid w:val="007126C9"/>
    <w:rsid w:val="007127AC"/>
    <w:rsid w:val="00712D97"/>
    <w:rsid w:val="007132C2"/>
    <w:rsid w:val="0071339D"/>
    <w:rsid w:val="00713767"/>
    <w:rsid w:val="00713C9C"/>
    <w:rsid w:val="007143C0"/>
    <w:rsid w:val="007149FD"/>
    <w:rsid w:val="00714DD4"/>
    <w:rsid w:val="00714FD3"/>
    <w:rsid w:val="00715040"/>
    <w:rsid w:val="0071533C"/>
    <w:rsid w:val="00715714"/>
    <w:rsid w:val="0071585A"/>
    <w:rsid w:val="00716041"/>
    <w:rsid w:val="0071627C"/>
    <w:rsid w:val="007162D3"/>
    <w:rsid w:val="00716FFC"/>
    <w:rsid w:val="00717328"/>
    <w:rsid w:val="00717818"/>
    <w:rsid w:val="0071787B"/>
    <w:rsid w:val="00717931"/>
    <w:rsid w:val="00720589"/>
    <w:rsid w:val="00720647"/>
    <w:rsid w:val="00720882"/>
    <w:rsid w:val="00720B54"/>
    <w:rsid w:val="00720FEF"/>
    <w:rsid w:val="00721683"/>
    <w:rsid w:val="0072186B"/>
    <w:rsid w:val="00721895"/>
    <w:rsid w:val="00721E24"/>
    <w:rsid w:val="00721E57"/>
    <w:rsid w:val="007223E2"/>
    <w:rsid w:val="007231D4"/>
    <w:rsid w:val="00723DFB"/>
    <w:rsid w:val="007242AA"/>
    <w:rsid w:val="0072439D"/>
    <w:rsid w:val="00725460"/>
    <w:rsid w:val="007255CC"/>
    <w:rsid w:val="00725FCA"/>
    <w:rsid w:val="00726053"/>
    <w:rsid w:val="0072628F"/>
    <w:rsid w:val="00726788"/>
    <w:rsid w:val="00726918"/>
    <w:rsid w:val="00727732"/>
    <w:rsid w:val="00727AEC"/>
    <w:rsid w:val="00727D0B"/>
    <w:rsid w:val="00730027"/>
    <w:rsid w:val="0073082C"/>
    <w:rsid w:val="00731208"/>
    <w:rsid w:val="0073132C"/>
    <w:rsid w:val="007320B3"/>
    <w:rsid w:val="00732A83"/>
    <w:rsid w:val="00732AF3"/>
    <w:rsid w:val="00732C21"/>
    <w:rsid w:val="00732E71"/>
    <w:rsid w:val="00733150"/>
    <w:rsid w:val="007331B5"/>
    <w:rsid w:val="00733623"/>
    <w:rsid w:val="00733E82"/>
    <w:rsid w:val="007341BB"/>
    <w:rsid w:val="00734D30"/>
    <w:rsid w:val="00734FCF"/>
    <w:rsid w:val="007353C1"/>
    <w:rsid w:val="0073565B"/>
    <w:rsid w:val="00735A26"/>
    <w:rsid w:val="00735BA5"/>
    <w:rsid w:val="00735CCB"/>
    <w:rsid w:val="00735D69"/>
    <w:rsid w:val="00736245"/>
    <w:rsid w:val="00736597"/>
    <w:rsid w:val="007368A4"/>
    <w:rsid w:val="00736BC7"/>
    <w:rsid w:val="00740692"/>
    <w:rsid w:val="00741723"/>
    <w:rsid w:val="00741772"/>
    <w:rsid w:val="00741991"/>
    <w:rsid w:val="00741C0C"/>
    <w:rsid w:val="00741EE9"/>
    <w:rsid w:val="007425E5"/>
    <w:rsid w:val="0074297F"/>
    <w:rsid w:val="00742D03"/>
    <w:rsid w:val="00742E36"/>
    <w:rsid w:val="007434C8"/>
    <w:rsid w:val="00743DC6"/>
    <w:rsid w:val="007441ED"/>
    <w:rsid w:val="00744248"/>
    <w:rsid w:val="0074449B"/>
    <w:rsid w:val="007445A0"/>
    <w:rsid w:val="0074473E"/>
    <w:rsid w:val="00745019"/>
    <w:rsid w:val="007455E8"/>
    <w:rsid w:val="007458F0"/>
    <w:rsid w:val="0074616F"/>
    <w:rsid w:val="007463CA"/>
    <w:rsid w:val="00746413"/>
    <w:rsid w:val="00746650"/>
    <w:rsid w:val="00746652"/>
    <w:rsid w:val="00746664"/>
    <w:rsid w:val="00746C48"/>
    <w:rsid w:val="00746FA6"/>
    <w:rsid w:val="00747782"/>
    <w:rsid w:val="00747ED6"/>
    <w:rsid w:val="007505D2"/>
    <w:rsid w:val="0075208B"/>
    <w:rsid w:val="00753390"/>
    <w:rsid w:val="0075363A"/>
    <w:rsid w:val="0075371B"/>
    <w:rsid w:val="00753904"/>
    <w:rsid w:val="00753F00"/>
    <w:rsid w:val="007540B5"/>
    <w:rsid w:val="00754228"/>
    <w:rsid w:val="00754314"/>
    <w:rsid w:val="00754359"/>
    <w:rsid w:val="0075453D"/>
    <w:rsid w:val="007545B3"/>
    <w:rsid w:val="00754AF1"/>
    <w:rsid w:val="00754EA8"/>
    <w:rsid w:val="0075527C"/>
    <w:rsid w:val="007552CB"/>
    <w:rsid w:val="00755866"/>
    <w:rsid w:val="00755A36"/>
    <w:rsid w:val="00755CB2"/>
    <w:rsid w:val="00755D43"/>
    <w:rsid w:val="0075710D"/>
    <w:rsid w:val="00757640"/>
    <w:rsid w:val="007576FD"/>
    <w:rsid w:val="00757947"/>
    <w:rsid w:val="007579B2"/>
    <w:rsid w:val="007602A4"/>
    <w:rsid w:val="0076055B"/>
    <w:rsid w:val="00760A15"/>
    <w:rsid w:val="007610B6"/>
    <w:rsid w:val="0076152A"/>
    <w:rsid w:val="0076164A"/>
    <w:rsid w:val="00761B03"/>
    <w:rsid w:val="00762034"/>
    <w:rsid w:val="00762895"/>
    <w:rsid w:val="00762B8C"/>
    <w:rsid w:val="00763349"/>
    <w:rsid w:val="00763AA6"/>
    <w:rsid w:val="00764503"/>
    <w:rsid w:val="00764D46"/>
    <w:rsid w:val="00764FDE"/>
    <w:rsid w:val="0076516B"/>
    <w:rsid w:val="007651B0"/>
    <w:rsid w:val="007656DD"/>
    <w:rsid w:val="007659D6"/>
    <w:rsid w:val="00766DBC"/>
    <w:rsid w:val="007671C1"/>
    <w:rsid w:val="00767544"/>
    <w:rsid w:val="00767BDA"/>
    <w:rsid w:val="00767FE4"/>
    <w:rsid w:val="007702D9"/>
    <w:rsid w:val="0077088E"/>
    <w:rsid w:val="0077095D"/>
    <w:rsid w:val="00770F90"/>
    <w:rsid w:val="00771485"/>
    <w:rsid w:val="00771FE6"/>
    <w:rsid w:val="00772954"/>
    <w:rsid w:val="00772C21"/>
    <w:rsid w:val="00772C72"/>
    <w:rsid w:val="00772EEB"/>
    <w:rsid w:val="007739B9"/>
    <w:rsid w:val="007739E6"/>
    <w:rsid w:val="00773A97"/>
    <w:rsid w:val="00774DB8"/>
    <w:rsid w:val="0077544D"/>
    <w:rsid w:val="00776279"/>
    <w:rsid w:val="00776831"/>
    <w:rsid w:val="00776BC3"/>
    <w:rsid w:val="00776D03"/>
    <w:rsid w:val="00777378"/>
    <w:rsid w:val="007774F8"/>
    <w:rsid w:val="00777633"/>
    <w:rsid w:val="0077775E"/>
    <w:rsid w:val="00777AD7"/>
    <w:rsid w:val="00777ED9"/>
    <w:rsid w:val="007802F2"/>
    <w:rsid w:val="007804E8"/>
    <w:rsid w:val="007810BF"/>
    <w:rsid w:val="007817FD"/>
    <w:rsid w:val="00781AC7"/>
    <w:rsid w:val="00781FC0"/>
    <w:rsid w:val="007821E8"/>
    <w:rsid w:val="007828DC"/>
    <w:rsid w:val="00782B0A"/>
    <w:rsid w:val="00782D22"/>
    <w:rsid w:val="00782F51"/>
    <w:rsid w:val="00783555"/>
    <w:rsid w:val="00783D06"/>
    <w:rsid w:val="007841F7"/>
    <w:rsid w:val="007855DD"/>
    <w:rsid w:val="0078560A"/>
    <w:rsid w:val="00785E20"/>
    <w:rsid w:val="00785EC8"/>
    <w:rsid w:val="00786077"/>
    <w:rsid w:val="00786096"/>
    <w:rsid w:val="00786AC6"/>
    <w:rsid w:val="00786DB8"/>
    <w:rsid w:val="00786E32"/>
    <w:rsid w:val="0078715F"/>
    <w:rsid w:val="007871E2"/>
    <w:rsid w:val="00787E44"/>
    <w:rsid w:val="00790783"/>
    <w:rsid w:val="00790AEF"/>
    <w:rsid w:val="00790E2A"/>
    <w:rsid w:val="00791163"/>
    <w:rsid w:val="00791252"/>
    <w:rsid w:val="00791904"/>
    <w:rsid w:val="00791AA9"/>
    <w:rsid w:val="00791D6F"/>
    <w:rsid w:val="00791FE4"/>
    <w:rsid w:val="00792F12"/>
    <w:rsid w:val="0079309E"/>
    <w:rsid w:val="007930F2"/>
    <w:rsid w:val="007931D3"/>
    <w:rsid w:val="007934EE"/>
    <w:rsid w:val="007934F1"/>
    <w:rsid w:val="007939D9"/>
    <w:rsid w:val="00793B6E"/>
    <w:rsid w:val="00794026"/>
    <w:rsid w:val="007944EE"/>
    <w:rsid w:val="0079467E"/>
    <w:rsid w:val="00794D72"/>
    <w:rsid w:val="00794F32"/>
    <w:rsid w:val="00795220"/>
    <w:rsid w:val="007952D9"/>
    <w:rsid w:val="007953DC"/>
    <w:rsid w:val="0079544C"/>
    <w:rsid w:val="00795822"/>
    <w:rsid w:val="00795828"/>
    <w:rsid w:val="00795BCC"/>
    <w:rsid w:val="00795D6C"/>
    <w:rsid w:val="00795E68"/>
    <w:rsid w:val="007966EE"/>
    <w:rsid w:val="007967E5"/>
    <w:rsid w:val="00796A6D"/>
    <w:rsid w:val="007970BA"/>
    <w:rsid w:val="0079757B"/>
    <w:rsid w:val="00797A1D"/>
    <w:rsid w:val="007A00C1"/>
    <w:rsid w:val="007A03BA"/>
    <w:rsid w:val="007A061D"/>
    <w:rsid w:val="007A1512"/>
    <w:rsid w:val="007A1AC1"/>
    <w:rsid w:val="007A1F16"/>
    <w:rsid w:val="007A2140"/>
    <w:rsid w:val="007A25D5"/>
    <w:rsid w:val="007A279F"/>
    <w:rsid w:val="007A282D"/>
    <w:rsid w:val="007A2985"/>
    <w:rsid w:val="007A2BCD"/>
    <w:rsid w:val="007A2DE0"/>
    <w:rsid w:val="007A352A"/>
    <w:rsid w:val="007A35FF"/>
    <w:rsid w:val="007A3745"/>
    <w:rsid w:val="007A3D27"/>
    <w:rsid w:val="007A4572"/>
    <w:rsid w:val="007A4807"/>
    <w:rsid w:val="007A4CE0"/>
    <w:rsid w:val="007A5BB1"/>
    <w:rsid w:val="007A673B"/>
    <w:rsid w:val="007A6919"/>
    <w:rsid w:val="007A6A6F"/>
    <w:rsid w:val="007A6B8C"/>
    <w:rsid w:val="007A7281"/>
    <w:rsid w:val="007A755B"/>
    <w:rsid w:val="007A7D60"/>
    <w:rsid w:val="007B0164"/>
    <w:rsid w:val="007B0429"/>
    <w:rsid w:val="007B11AE"/>
    <w:rsid w:val="007B1384"/>
    <w:rsid w:val="007B16B0"/>
    <w:rsid w:val="007B2670"/>
    <w:rsid w:val="007B2985"/>
    <w:rsid w:val="007B2CAE"/>
    <w:rsid w:val="007B2E6C"/>
    <w:rsid w:val="007B3415"/>
    <w:rsid w:val="007B39A2"/>
    <w:rsid w:val="007B4E20"/>
    <w:rsid w:val="007B5546"/>
    <w:rsid w:val="007B56D9"/>
    <w:rsid w:val="007B58E2"/>
    <w:rsid w:val="007B5A33"/>
    <w:rsid w:val="007B5D2E"/>
    <w:rsid w:val="007B61C8"/>
    <w:rsid w:val="007B64F9"/>
    <w:rsid w:val="007B6932"/>
    <w:rsid w:val="007B6CAD"/>
    <w:rsid w:val="007B75A1"/>
    <w:rsid w:val="007C0925"/>
    <w:rsid w:val="007C09A4"/>
    <w:rsid w:val="007C1453"/>
    <w:rsid w:val="007C180C"/>
    <w:rsid w:val="007C2625"/>
    <w:rsid w:val="007C2659"/>
    <w:rsid w:val="007C2FE8"/>
    <w:rsid w:val="007C306D"/>
    <w:rsid w:val="007C32AE"/>
    <w:rsid w:val="007C35BB"/>
    <w:rsid w:val="007C3C7E"/>
    <w:rsid w:val="007C489D"/>
    <w:rsid w:val="007C49A2"/>
    <w:rsid w:val="007C4B86"/>
    <w:rsid w:val="007C4BA0"/>
    <w:rsid w:val="007C4E06"/>
    <w:rsid w:val="007C4EE6"/>
    <w:rsid w:val="007C5940"/>
    <w:rsid w:val="007C5E64"/>
    <w:rsid w:val="007C630D"/>
    <w:rsid w:val="007C64C0"/>
    <w:rsid w:val="007C6745"/>
    <w:rsid w:val="007C7B80"/>
    <w:rsid w:val="007D15A0"/>
    <w:rsid w:val="007D2255"/>
    <w:rsid w:val="007D22FD"/>
    <w:rsid w:val="007D2B13"/>
    <w:rsid w:val="007D2E70"/>
    <w:rsid w:val="007D2E9D"/>
    <w:rsid w:val="007D2F06"/>
    <w:rsid w:val="007D3970"/>
    <w:rsid w:val="007D4253"/>
    <w:rsid w:val="007D4404"/>
    <w:rsid w:val="007D465D"/>
    <w:rsid w:val="007D4ECB"/>
    <w:rsid w:val="007D516A"/>
    <w:rsid w:val="007D5ABB"/>
    <w:rsid w:val="007D6A5D"/>
    <w:rsid w:val="007D6E70"/>
    <w:rsid w:val="007D6E83"/>
    <w:rsid w:val="007D6ED2"/>
    <w:rsid w:val="007D6F44"/>
    <w:rsid w:val="007D7225"/>
    <w:rsid w:val="007D7708"/>
    <w:rsid w:val="007D7ED1"/>
    <w:rsid w:val="007E0217"/>
    <w:rsid w:val="007E03E2"/>
    <w:rsid w:val="007E05A1"/>
    <w:rsid w:val="007E0663"/>
    <w:rsid w:val="007E0828"/>
    <w:rsid w:val="007E095B"/>
    <w:rsid w:val="007E09B2"/>
    <w:rsid w:val="007E0D70"/>
    <w:rsid w:val="007E0D8B"/>
    <w:rsid w:val="007E0F67"/>
    <w:rsid w:val="007E1492"/>
    <w:rsid w:val="007E17DA"/>
    <w:rsid w:val="007E19D1"/>
    <w:rsid w:val="007E1C97"/>
    <w:rsid w:val="007E2136"/>
    <w:rsid w:val="007E22F8"/>
    <w:rsid w:val="007E2485"/>
    <w:rsid w:val="007E24E3"/>
    <w:rsid w:val="007E3074"/>
    <w:rsid w:val="007E38B3"/>
    <w:rsid w:val="007E39D7"/>
    <w:rsid w:val="007E3C7D"/>
    <w:rsid w:val="007E3CE5"/>
    <w:rsid w:val="007E43E0"/>
    <w:rsid w:val="007E4A88"/>
    <w:rsid w:val="007E54AD"/>
    <w:rsid w:val="007E5DD5"/>
    <w:rsid w:val="007E61AE"/>
    <w:rsid w:val="007E62C0"/>
    <w:rsid w:val="007E6620"/>
    <w:rsid w:val="007E6C44"/>
    <w:rsid w:val="007E7324"/>
    <w:rsid w:val="007E7C6E"/>
    <w:rsid w:val="007E7ED7"/>
    <w:rsid w:val="007F022B"/>
    <w:rsid w:val="007F0A83"/>
    <w:rsid w:val="007F0FC6"/>
    <w:rsid w:val="007F16AC"/>
    <w:rsid w:val="007F1B91"/>
    <w:rsid w:val="007F1C8D"/>
    <w:rsid w:val="007F2510"/>
    <w:rsid w:val="007F2982"/>
    <w:rsid w:val="007F29BD"/>
    <w:rsid w:val="007F393D"/>
    <w:rsid w:val="007F4333"/>
    <w:rsid w:val="007F471C"/>
    <w:rsid w:val="007F4C10"/>
    <w:rsid w:val="007F52C9"/>
    <w:rsid w:val="007F67C7"/>
    <w:rsid w:val="007F7482"/>
    <w:rsid w:val="007F74E5"/>
    <w:rsid w:val="008000B0"/>
    <w:rsid w:val="008001B0"/>
    <w:rsid w:val="008007F6"/>
    <w:rsid w:val="00800A4F"/>
    <w:rsid w:val="00800E90"/>
    <w:rsid w:val="00801429"/>
    <w:rsid w:val="008019DE"/>
    <w:rsid w:val="00801B89"/>
    <w:rsid w:val="00801F9B"/>
    <w:rsid w:val="00802043"/>
    <w:rsid w:val="00802429"/>
    <w:rsid w:val="00802570"/>
    <w:rsid w:val="00804987"/>
    <w:rsid w:val="00804F79"/>
    <w:rsid w:val="00805022"/>
    <w:rsid w:val="008050C3"/>
    <w:rsid w:val="00805161"/>
    <w:rsid w:val="008055D4"/>
    <w:rsid w:val="008058CA"/>
    <w:rsid w:val="00806178"/>
    <w:rsid w:val="00806298"/>
    <w:rsid w:val="008066EC"/>
    <w:rsid w:val="00806959"/>
    <w:rsid w:val="008073A7"/>
    <w:rsid w:val="00807B2A"/>
    <w:rsid w:val="00810A13"/>
    <w:rsid w:val="00810A99"/>
    <w:rsid w:val="00810D8C"/>
    <w:rsid w:val="008114DC"/>
    <w:rsid w:val="00811582"/>
    <w:rsid w:val="00811651"/>
    <w:rsid w:val="0081166D"/>
    <w:rsid w:val="00811F69"/>
    <w:rsid w:val="00812024"/>
    <w:rsid w:val="00812086"/>
    <w:rsid w:val="008124E1"/>
    <w:rsid w:val="00812F2E"/>
    <w:rsid w:val="00814055"/>
    <w:rsid w:val="008141CA"/>
    <w:rsid w:val="008143A1"/>
    <w:rsid w:val="0081465C"/>
    <w:rsid w:val="00814C40"/>
    <w:rsid w:val="0081515A"/>
    <w:rsid w:val="008151D8"/>
    <w:rsid w:val="00815420"/>
    <w:rsid w:val="00815D08"/>
    <w:rsid w:val="00815F0A"/>
    <w:rsid w:val="008160D6"/>
    <w:rsid w:val="00816128"/>
    <w:rsid w:val="00816E2B"/>
    <w:rsid w:val="00816E53"/>
    <w:rsid w:val="00816FFC"/>
    <w:rsid w:val="008179D0"/>
    <w:rsid w:val="00817A56"/>
    <w:rsid w:val="0082069A"/>
    <w:rsid w:val="008211A8"/>
    <w:rsid w:val="00821A50"/>
    <w:rsid w:val="00821A77"/>
    <w:rsid w:val="00822B99"/>
    <w:rsid w:val="00823782"/>
    <w:rsid w:val="00823D24"/>
    <w:rsid w:val="0082487E"/>
    <w:rsid w:val="008248B4"/>
    <w:rsid w:val="00824B18"/>
    <w:rsid w:val="00825AF8"/>
    <w:rsid w:val="00825C93"/>
    <w:rsid w:val="00826239"/>
    <w:rsid w:val="0082634D"/>
    <w:rsid w:val="008268DA"/>
    <w:rsid w:val="0082697F"/>
    <w:rsid w:val="00826C02"/>
    <w:rsid w:val="0082760A"/>
    <w:rsid w:val="0082779D"/>
    <w:rsid w:val="00827C1E"/>
    <w:rsid w:val="00827F46"/>
    <w:rsid w:val="0083004A"/>
    <w:rsid w:val="00830097"/>
    <w:rsid w:val="00830542"/>
    <w:rsid w:val="008306D7"/>
    <w:rsid w:val="008307F3"/>
    <w:rsid w:val="00830809"/>
    <w:rsid w:val="00830C6E"/>
    <w:rsid w:val="00830D98"/>
    <w:rsid w:val="00830DB8"/>
    <w:rsid w:val="00830EB1"/>
    <w:rsid w:val="00831271"/>
    <w:rsid w:val="00831572"/>
    <w:rsid w:val="00831960"/>
    <w:rsid w:val="00831B52"/>
    <w:rsid w:val="00831EA6"/>
    <w:rsid w:val="00832219"/>
    <w:rsid w:val="008324E4"/>
    <w:rsid w:val="00832510"/>
    <w:rsid w:val="00832804"/>
    <w:rsid w:val="00832869"/>
    <w:rsid w:val="00833096"/>
    <w:rsid w:val="008335BF"/>
    <w:rsid w:val="0083412C"/>
    <w:rsid w:val="00834232"/>
    <w:rsid w:val="0083424F"/>
    <w:rsid w:val="00834A56"/>
    <w:rsid w:val="00834C4D"/>
    <w:rsid w:val="00834FAD"/>
    <w:rsid w:val="00835287"/>
    <w:rsid w:val="0083550A"/>
    <w:rsid w:val="00835632"/>
    <w:rsid w:val="00835942"/>
    <w:rsid w:val="00835E32"/>
    <w:rsid w:val="0083617C"/>
    <w:rsid w:val="008361E7"/>
    <w:rsid w:val="00836AB5"/>
    <w:rsid w:val="00836BF7"/>
    <w:rsid w:val="00836DFC"/>
    <w:rsid w:val="00837434"/>
    <w:rsid w:val="0083758B"/>
    <w:rsid w:val="00837695"/>
    <w:rsid w:val="008377C7"/>
    <w:rsid w:val="00837944"/>
    <w:rsid w:val="00837AD4"/>
    <w:rsid w:val="00837C6F"/>
    <w:rsid w:val="00837C71"/>
    <w:rsid w:val="008404C2"/>
    <w:rsid w:val="00840521"/>
    <w:rsid w:val="00840827"/>
    <w:rsid w:val="00841269"/>
    <w:rsid w:val="00841451"/>
    <w:rsid w:val="008415CD"/>
    <w:rsid w:val="00841ABE"/>
    <w:rsid w:val="00841F69"/>
    <w:rsid w:val="008422AA"/>
    <w:rsid w:val="008423E3"/>
    <w:rsid w:val="00842CEF"/>
    <w:rsid w:val="008432F8"/>
    <w:rsid w:val="00843694"/>
    <w:rsid w:val="0084396E"/>
    <w:rsid w:val="00844233"/>
    <w:rsid w:val="00844420"/>
    <w:rsid w:val="0084478E"/>
    <w:rsid w:val="00844A4A"/>
    <w:rsid w:val="008451BC"/>
    <w:rsid w:val="00845460"/>
    <w:rsid w:val="00845664"/>
    <w:rsid w:val="00845718"/>
    <w:rsid w:val="008467FD"/>
    <w:rsid w:val="008468E7"/>
    <w:rsid w:val="008470D4"/>
    <w:rsid w:val="008501AA"/>
    <w:rsid w:val="008504C1"/>
    <w:rsid w:val="008507C5"/>
    <w:rsid w:val="00850DA9"/>
    <w:rsid w:val="0085169D"/>
    <w:rsid w:val="008517F8"/>
    <w:rsid w:val="0085184A"/>
    <w:rsid w:val="00852227"/>
    <w:rsid w:val="0085243D"/>
    <w:rsid w:val="008525F8"/>
    <w:rsid w:val="00852D03"/>
    <w:rsid w:val="00852DE9"/>
    <w:rsid w:val="00852FAB"/>
    <w:rsid w:val="0085344A"/>
    <w:rsid w:val="008534B2"/>
    <w:rsid w:val="008534F7"/>
    <w:rsid w:val="00853604"/>
    <w:rsid w:val="00853BCE"/>
    <w:rsid w:val="00853CA9"/>
    <w:rsid w:val="00853D3D"/>
    <w:rsid w:val="00853EA0"/>
    <w:rsid w:val="00853F04"/>
    <w:rsid w:val="0085453D"/>
    <w:rsid w:val="0085478B"/>
    <w:rsid w:val="00854AD1"/>
    <w:rsid w:val="00855389"/>
    <w:rsid w:val="00855994"/>
    <w:rsid w:val="00855E5C"/>
    <w:rsid w:val="0085626A"/>
    <w:rsid w:val="008567F1"/>
    <w:rsid w:val="00856837"/>
    <w:rsid w:val="00856887"/>
    <w:rsid w:val="00856A30"/>
    <w:rsid w:val="00856B9C"/>
    <w:rsid w:val="00856DFA"/>
    <w:rsid w:val="00856FA9"/>
    <w:rsid w:val="00860809"/>
    <w:rsid w:val="00860911"/>
    <w:rsid w:val="0086193A"/>
    <w:rsid w:val="00861B49"/>
    <w:rsid w:val="00861BF1"/>
    <w:rsid w:val="00861C67"/>
    <w:rsid w:val="0086290A"/>
    <w:rsid w:val="00862AFE"/>
    <w:rsid w:val="00862E65"/>
    <w:rsid w:val="00863D20"/>
    <w:rsid w:val="00864FDF"/>
    <w:rsid w:val="008650A7"/>
    <w:rsid w:val="0086526D"/>
    <w:rsid w:val="00865E27"/>
    <w:rsid w:val="00866BEC"/>
    <w:rsid w:val="008674ED"/>
    <w:rsid w:val="00867BD2"/>
    <w:rsid w:val="00870C19"/>
    <w:rsid w:val="00871244"/>
    <w:rsid w:val="00871347"/>
    <w:rsid w:val="00871384"/>
    <w:rsid w:val="00871AE8"/>
    <w:rsid w:val="00871F9F"/>
    <w:rsid w:val="0087272E"/>
    <w:rsid w:val="0087334E"/>
    <w:rsid w:val="00873C72"/>
    <w:rsid w:val="0087542F"/>
    <w:rsid w:val="00875C40"/>
    <w:rsid w:val="00875E60"/>
    <w:rsid w:val="00875EB8"/>
    <w:rsid w:val="0087668D"/>
    <w:rsid w:val="00876C94"/>
    <w:rsid w:val="0087710B"/>
    <w:rsid w:val="00877832"/>
    <w:rsid w:val="00877BC7"/>
    <w:rsid w:val="008801CB"/>
    <w:rsid w:val="008803FF"/>
    <w:rsid w:val="00880CB9"/>
    <w:rsid w:val="008813EF"/>
    <w:rsid w:val="0088162B"/>
    <w:rsid w:val="0088173E"/>
    <w:rsid w:val="00881DFD"/>
    <w:rsid w:val="00882279"/>
    <w:rsid w:val="00882377"/>
    <w:rsid w:val="008823C2"/>
    <w:rsid w:val="00882419"/>
    <w:rsid w:val="008825F7"/>
    <w:rsid w:val="00882DAB"/>
    <w:rsid w:val="00882E51"/>
    <w:rsid w:val="00882FC0"/>
    <w:rsid w:val="00883A9C"/>
    <w:rsid w:val="00883B37"/>
    <w:rsid w:val="00883D1D"/>
    <w:rsid w:val="00883FD4"/>
    <w:rsid w:val="00884222"/>
    <w:rsid w:val="00884737"/>
    <w:rsid w:val="0088483A"/>
    <w:rsid w:val="00884ADD"/>
    <w:rsid w:val="00884CB0"/>
    <w:rsid w:val="00884E94"/>
    <w:rsid w:val="008855FA"/>
    <w:rsid w:val="008859AC"/>
    <w:rsid w:val="00885AD3"/>
    <w:rsid w:val="00885ADB"/>
    <w:rsid w:val="00885AFC"/>
    <w:rsid w:val="0088683C"/>
    <w:rsid w:val="0088686B"/>
    <w:rsid w:val="00886ADA"/>
    <w:rsid w:val="00886E48"/>
    <w:rsid w:val="008873FF"/>
    <w:rsid w:val="00887665"/>
    <w:rsid w:val="00887A61"/>
    <w:rsid w:val="00887C4D"/>
    <w:rsid w:val="00887CC4"/>
    <w:rsid w:val="008901C3"/>
    <w:rsid w:val="008908A5"/>
    <w:rsid w:val="00890D3E"/>
    <w:rsid w:val="00890F8C"/>
    <w:rsid w:val="008915A3"/>
    <w:rsid w:val="008915F4"/>
    <w:rsid w:val="00891714"/>
    <w:rsid w:val="0089176E"/>
    <w:rsid w:val="00891D72"/>
    <w:rsid w:val="008924D3"/>
    <w:rsid w:val="0089279A"/>
    <w:rsid w:val="008933C9"/>
    <w:rsid w:val="008937F4"/>
    <w:rsid w:val="00893B39"/>
    <w:rsid w:val="00893C6F"/>
    <w:rsid w:val="00894111"/>
    <w:rsid w:val="00894295"/>
    <w:rsid w:val="0089454C"/>
    <w:rsid w:val="00894D07"/>
    <w:rsid w:val="00894E56"/>
    <w:rsid w:val="00895259"/>
    <w:rsid w:val="008953C5"/>
    <w:rsid w:val="0089562A"/>
    <w:rsid w:val="0089565D"/>
    <w:rsid w:val="0089581B"/>
    <w:rsid w:val="00895EAF"/>
    <w:rsid w:val="008964AB"/>
    <w:rsid w:val="0089683A"/>
    <w:rsid w:val="008969BD"/>
    <w:rsid w:val="00896A13"/>
    <w:rsid w:val="00896B8B"/>
    <w:rsid w:val="00896BE0"/>
    <w:rsid w:val="00896D74"/>
    <w:rsid w:val="00896FB0"/>
    <w:rsid w:val="008973D3"/>
    <w:rsid w:val="00897500"/>
    <w:rsid w:val="008A031F"/>
    <w:rsid w:val="008A073B"/>
    <w:rsid w:val="008A0DB3"/>
    <w:rsid w:val="008A0F5A"/>
    <w:rsid w:val="008A0F78"/>
    <w:rsid w:val="008A10B1"/>
    <w:rsid w:val="008A1295"/>
    <w:rsid w:val="008A1897"/>
    <w:rsid w:val="008A199B"/>
    <w:rsid w:val="008A20C4"/>
    <w:rsid w:val="008A20ED"/>
    <w:rsid w:val="008A290E"/>
    <w:rsid w:val="008A2C83"/>
    <w:rsid w:val="008A2F00"/>
    <w:rsid w:val="008A340E"/>
    <w:rsid w:val="008A343B"/>
    <w:rsid w:val="008A34D3"/>
    <w:rsid w:val="008A3AEC"/>
    <w:rsid w:val="008A3E33"/>
    <w:rsid w:val="008A3F3A"/>
    <w:rsid w:val="008A48A9"/>
    <w:rsid w:val="008A507F"/>
    <w:rsid w:val="008A5240"/>
    <w:rsid w:val="008A52AE"/>
    <w:rsid w:val="008A54E7"/>
    <w:rsid w:val="008A555E"/>
    <w:rsid w:val="008A5645"/>
    <w:rsid w:val="008A5938"/>
    <w:rsid w:val="008A6019"/>
    <w:rsid w:val="008A6735"/>
    <w:rsid w:val="008A748A"/>
    <w:rsid w:val="008A776B"/>
    <w:rsid w:val="008A794C"/>
    <w:rsid w:val="008A7D65"/>
    <w:rsid w:val="008B1AC3"/>
    <w:rsid w:val="008B237B"/>
    <w:rsid w:val="008B244D"/>
    <w:rsid w:val="008B2688"/>
    <w:rsid w:val="008B40E1"/>
    <w:rsid w:val="008B4A4B"/>
    <w:rsid w:val="008B4C8E"/>
    <w:rsid w:val="008B50BF"/>
    <w:rsid w:val="008B64C5"/>
    <w:rsid w:val="008B6EDF"/>
    <w:rsid w:val="008B7874"/>
    <w:rsid w:val="008B7984"/>
    <w:rsid w:val="008C08EE"/>
    <w:rsid w:val="008C0ABE"/>
    <w:rsid w:val="008C0CEB"/>
    <w:rsid w:val="008C0F48"/>
    <w:rsid w:val="008C1554"/>
    <w:rsid w:val="008C16C7"/>
    <w:rsid w:val="008C1C9D"/>
    <w:rsid w:val="008C1DC7"/>
    <w:rsid w:val="008C1E14"/>
    <w:rsid w:val="008C1FB8"/>
    <w:rsid w:val="008C216D"/>
    <w:rsid w:val="008C2215"/>
    <w:rsid w:val="008C2A3F"/>
    <w:rsid w:val="008C339E"/>
    <w:rsid w:val="008C437F"/>
    <w:rsid w:val="008C4CBA"/>
    <w:rsid w:val="008C4E66"/>
    <w:rsid w:val="008C596F"/>
    <w:rsid w:val="008C5D2F"/>
    <w:rsid w:val="008C6310"/>
    <w:rsid w:val="008C67B2"/>
    <w:rsid w:val="008C6B98"/>
    <w:rsid w:val="008C6D10"/>
    <w:rsid w:val="008C722C"/>
    <w:rsid w:val="008C7508"/>
    <w:rsid w:val="008C754D"/>
    <w:rsid w:val="008C7E78"/>
    <w:rsid w:val="008D056F"/>
    <w:rsid w:val="008D0923"/>
    <w:rsid w:val="008D0D61"/>
    <w:rsid w:val="008D14C6"/>
    <w:rsid w:val="008D181D"/>
    <w:rsid w:val="008D1962"/>
    <w:rsid w:val="008D2362"/>
    <w:rsid w:val="008D244A"/>
    <w:rsid w:val="008D2F50"/>
    <w:rsid w:val="008D40CC"/>
    <w:rsid w:val="008D491D"/>
    <w:rsid w:val="008D4BB3"/>
    <w:rsid w:val="008D4D5E"/>
    <w:rsid w:val="008D5506"/>
    <w:rsid w:val="008D5B36"/>
    <w:rsid w:val="008D6E1B"/>
    <w:rsid w:val="008D769D"/>
    <w:rsid w:val="008D77A5"/>
    <w:rsid w:val="008D77A9"/>
    <w:rsid w:val="008D77D4"/>
    <w:rsid w:val="008D7E1B"/>
    <w:rsid w:val="008D7FAB"/>
    <w:rsid w:val="008D7FDE"/>
    <w:rsid w:val="008E060F"/>
    <w:rsid w:val="008E0ABC"/>
    <w:rsid w:val="008E0C5F"/>
    <w:rsid w:val="008E0E59"/>
    <w:rsid w:val="008E12CF"/>
    <w:rsid w:val="008E1AB2"/>
    <w:rsid w:val="008E1EC6"/>
    <w:rsid w:val="008E2011"/>
    <w:rsid w:val="008E2AC3"/>
    <w:rsid w:val="008E38FB"/>
    <w:rsid w:val="008E411F"/>
    <w:rsid w:val="008E4601"/>
    <w:rsid w:val="008E4619"/>
    <w:rsid w:val="008E4763"/>
    <w:rsid w:val="008E4AA6"/>
    <w:rsid w:val="008E4B71"/>
    <w:rsid w:val="008E4BD1"/>
    <w:rsid w:val="008E4F4A"/>
    <w:rsid w:val="008E52C5"/>
    <w:rsid w:val="008E556D"/>
    <w:rsid w:val="008E5969"/>
    <w:rsid w:val="008E6423"/>
    <w:rsid w:val="008E67B9"/>
    <w:rsid w:val="008E6AD9"/>
    <w:rsid w:val="008E6E54"/>
    <w:rsid w:val="008E71CE"/>
    <w:rsid w:val="008E759F"/>
    <w:rsid w:val="008F02BB"/>
    <w:rsid w:val="008F0408"/>
    <w:rsid w:val="008F08EB"/>
    <w:rsid w:val="008F0B50"/>
    <w:rsid w:val="008F0F8C"/>
    <w:rsid w:val="008F132B"/>
    <w:rsid w:val="008F15A5"/>
    <w:rsid w:val="008F17CE"/>
    <w:rsid w:val="008F1D20"/>
    <w:rsid w:val="008F217B"/>
    <w:rsid w:val="008F21D3"/>
    <w:rsid w:val="008F221F"/>
    <w:rsid w:val="008F23A6"/>
    <w:rsid w:val="008F2711"/>
    <w:rsid w:val="008F2719"/>
    <w:rsid w:val="008F2738"/>
    <w:rsid w:val="008F3112"/>
    <w:rsid w:val="008F3379"/>
    <w:rsid w:val="008F39CD"/>
    <w:rsid w:val="008F3D6A"/>
    <w:rsid w:val="008F3E5C"/>
    <w:rsid w:val="008F418C"/>
    <w:rsid w:val="008F4AB8"/>
    <w:rsid w:val="008F4E95"/>
    <w:rsid w:val="008F4F32"/>
    <w:rsid w:val="008F53C1"/>
    <w:rsid w:val="008F5541"/>
    <w:rsid w:val="008F6152"/>
    <w:rsid w:val="008F6F87"/>
    <w:rsid w:val="008F719E"/>
    <w:rsid w:val="008F720A"/>
    <w:rsid w:val="008F7255"/>
    <w:rsid w:val="008F73FA"/>
    <w:rsid w:val="008F767E"/>
    <w:rsid w:val="008F7744"/>
    <w:rsid w:val="00900121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1FD4"/>
    <w:rsid w:val="009023F8"/>
    <w:rsid w:val="0090262E"/>
    <w:rsid w:val="0090309F"/>
    <w:rsid w:val="0090332F"/>
    <w:rsid w:val="009047E8"/>
    <w:rsid w:val="00904D38"/>
    <w:rsid w:val="00904D51"/>
    <w:rsid w:val="0090536E"/>
    <w:rsid w:val="00905884"/>
    <w:rsid w:val="00905C4D"/>
    <w:rsid w:val="0090674E"/>
    <w:rsid w:val="009070F5"/>
    <w:rsid w:val="00907321"/>
    <w:rsid w:val="0090741A"/>
    <w:rsid w:val="00907752"/>
    <w:rsid w:val="009078D8"/>
    <w:rsid w:val="0090791B"/>
    <w:rsid w:val="009079FD"/>
    <w:rsid w:val="00907BFE"/>
    <w:rsid w:val="0091014A"/>
    <w:rsid w:val="00910551"/>
    <w:rsid w:val="009105D4"/>
    <w:rsid w:val="00910764"/>
    <w:rsid w:val="00910A9E"/>
    <w:rsid w:val="009115FE"/>
    <w:rsid w:val="00911A7D"/>
    <w:rsid w:val="00911AE2"/>
    <w:rsid w:val="00912540"/>
    <w:rsid w:val="00912566"/>
    <w:rsid w:val="009126C4"/>
    <w:rsid w:val="00912820"/>
    <w:rsid w:val="00912851"/>
    <w:rsid w:val="009134EC"/>
    <w:rsid w:val="009136FF"/>
    <w:rsid w:val="00913C7E"/>
    <w:rsid w:val="009141FA"/>
    <w:rsid w:val="0091440F"/>
    <w:rsid w:val="00914474"/>
    <w:rsid w:val="00914999"/>
    <w:rsid w:val="00914B55"/>
    <w:rsid w:val="00914F1B"/>
    <w:rsid w:val="00915256"/>
    <w:rsid w:val="00915288"/>
    <w:rsid w:val="009152BF"/>
    <w:rsid w:val="00915339"/>
    <w:rsid w:val="0091591C"/>
    <w:rsid w:val="00915DC7"/>
    <w:rsid w:val="009161D9"/>
    <w:rsid w:val="009161F5"/>
    <w:rsid w:val="0091672E"/>
    <w:rsid w:val="00916B39"/>
    <w:rsid w:val="0091719F"/>
    <w:rsid w:val="009175A7"/>
    <w:rsid w:val="00917B39"/>
    <w:rsid w:val="00917EE3"/>
    <w:rsid w:val="00920623"/>
    <w:rsid w:val="0092153A"/>
    <w:rsid w:val="00921696"/>
    <w:rsid w:val="0092187A"/>
    <w:rsid w:val="0092201A"/>
    <w:rsid w:val="00922160"/>
    <w:rsid w:val="00922828"/>
    <w:rsid w:val="00922F30"/>
    <w:rsid w:val="009238F5"/>
    <w:rsid w:val="00923CF7"/>
    <w:rsid w:val="0092448D"/>
    <w:rsid w:val="00924AA8"/>
    <w:rsid w:val="00924AEF"/>
    <w:rsid w:val="009254AA"/>
    <w:rsid w:val="00925872"/>
    <w:rsid w:val="00925998"/>
    <w:rsid w:val="009259D2"/>
    <w:rsid w:val="00925A30"/>
    <w:rsid w:val="00925CDC"/>
    <w:rsid w:val="009262D2"/>
    <w:rsid w:val="00926BC2"/>
    <w:rsid w:val="0092744B"/>
    <w:rsid w:val="00927553"/>
    <w:rsid w:val="009275D9"/>
    <w:rsid w:val="00927893"/>
    <w:rsid w:val="00927BAC"/>
    <w:rsid w:val="00930234"/>
    <w:rsid w:val="0093089D"/>
    <w:rsid w:val="00930BBB"/>
    <w:rsid w:val="00930D43"/>
    <w:rsid w:val="00931723"/>
    <w:rsid w:val="00931775"/>
    <w:rsid w:val="009317BE"/>
    <w:rsid w:val="00931ABB"/>
    <w:rsid w:val="0093234C"/>
    <w:rsid w:val="00932364"/>
    <w:rsid w:val="0093237B"/>
    <w:rsid w:val="00932ACA"/>
    <w:rsid w:val="00932E97"/>
    <w:rsid w:val="00932FB7"/>
    <w:rsid w:val="00933B12"/>
    <w:rsid w:val="00933B17"/>
    <w:rsid w:val="00933D2A"/>
    <w:rsid w:val="00934126"/>
    <w:rsid w:val="009349EC"/>
    <w:rsid w:val="00934B99"/>
    <w:rsid w:val="00934E4A"/>
    <w:rsid w:val="00936238"/>
    <w:rsid w:val="0093629F"/>
    <w:rsid w:val="009364A2"/>
    <w:rsid w:val="009365A0"/>
    <w:rsid w:val="00936A78"/>
    <w:rsid w:val="00936F01"/>
    <w:rsid w:val="00937288"/>
    <w:rsid w:val="00937448"/>
    <w:rsid w:val="00937817"/>
    <w:rsid w:val="00937B98"/>
    <w:rsid w:val="00937E2D"/>
    <w:rsid w:val="00937F3A"/>
    <w:rsid w:val="00940390"/>
    <w:rsid w:val="0094047A"/>
    <w:rsid w:val="00940B14"/>
    <w:rsid w:val="00941019"/>
    <w:rsid w:val="00941091"/>
    <w:rsid w:val="00941575"/>
    <w:rsid w:val="0094158D"/>
    <w:rsid w:val="009419EB"/>
    <w:rsid w:val="00942A9F"/>
    <w:rsid w:val="00942BAD"/>
    <w:rsid w:val="009432DA"/>
    <w:rsid w:val="00943797"/>
    <w:rsid w:val="00943F21"/>
    <w:rsid w:val="00944135"/>
    <w:rsid w:val="00944197"/>
    <w:rsid w:val="0094427D"/>
    <w:rsid w:val="00944325"/>
    <w:rsid w:val="00944681"/>
    <w:rsid w:val="00944987"/>
    <w:rsid w:val="00944AEB"/>
    <w:rsid w:val="00944B41"/>
    <w:rsid w:val="009450DA"/>
    <w:rsid w:val="0094516C"/>
    <w:rsid w:val="00945535"/>
    <w:rsid w:val="009458B5"/>
    <w:rsid w:val="009462BF"/>
    <w:rsid w:val="00946DA4"/>
    <w:rsid w:val="00946EFE"/>
    <w:rsid w:val="00947881"/>
    <w:rsid w:val="009478A7"/>
    <w:rsid w:val="0095000D"/>
    <w:rsid w:val="009500C4"/>
    <w:rsid w:val="00950AC8"/>
    <w:rsid w:val="00951464"/>
    <w:rsid w:val="00951948"/>
    <w:rsid w:val="009520E8"/>
    <w:rsid w:val="00953225"/>
    <w:rsid w:val="0095336A"/>
    <w:rsid w:val="009534F9"/>
    <w:rsid w:val="00953612"/>
    <w:rsid w:val="00953F32"/>
    <w:rsid w:val="0095405B"/>
    <w:rsid w:val="00954195"/>
    <w:rsid w:val="009541DC"/>
    <w:rsid w:val="009542E9"/>
    <w:rsid w:val="009543CF"/>
    <w:rsid w:val="009545CD"/>
    <w:rsid w:val="00954FB7"/>
    <w:rsid w:val="00955120"/>
    <w:rsid w:val="00955305"/>
    <w:rsid w:val="00955D1B"/>
    <w:rsid w:val="00956B5E"/>
    <w:rsid w:val="00956BD4"/>
    <w:rsid w:val="009572E3"/>
    <w:rsid w:val="009600CA"/>
    <w:rsid w:val="00960164"/>
    <w:rsid w:val="009605C5"/>
    <w:rsid w:val="00960766"/>
    <w:rsid w:val="00960F29"/>
    <w:rsid w:val="00961194"/>
    <w:rsid w:val="0096135C"/>
    <w:rsid w:val="009623ED"/>
    <w:rsid w:val="009634B7"/>
    <w:rsid w:val="0096368E"/>
    <w:rsid w:val="00963D8C"/>
    <w:rsid w:val="00963EAF"/>
    <w:rsid w:val="00964128"/>
    <w:rsid w:val="009648B4"/>
    <w:rsid w:val="00964E8A"/>
    <w:rsid w:val="009656AF"/>
    <w:rsid w:val="00965927"/>
    <w:rsid w:val="00966608"/>
    <w:rsid w:val="00966651"/>
    <w:rsid w:val="0096693F"/>
    <w:rsid w:val="0096723F"/>
    <w:rsid w:val="009672E8"/>
    <w:rsid w:val="00967C9E"/>
    <w:rsid w:val="00970D81"/>
    <w:rsid w:val="00970EED"/>
    <w:rsid w:val="00970FCF"/>
    <w:rsid w:val="00971039"/>
    <w:rsid w:val="00971042"/>
    <w:rsid w:val="00971115"/>
    <w:rsid w:val="00971B38"/>
    <w:rsid w:val="00971CEB"/>
    <w:rsid w:val="00972294"/>
    <w:rsid w:val="00972BCA"/>
    <w:rsid w:val="00972D85"/>
    <w:rsid w:val="009737C1"/>
    <w:rsid w:val="009743AF"/>
    <w:rsid w:val="00974AB1"/>
    <w:rsid w:val="00974CD5"/>
    <w:rsid w:val="00974D49"/>
    <w:rsid w:val="0097564C"/>
    <w:rsid w:val="00975826"/>
    <w:rsid w:val="00975B7F"/>
    <w:rsid w:val="00976559"/>
    <w:rsid w:val="00976AF8"/>
    <w:rsid w:val="00977413"/>
    <w:rsid w:val="0097781A"/>
    <w:rsid w:val="00977D94"/>
    <w:rsid w:val="00977EE9"/>
    <w:rsid w:val="0098046E"/>
    <w:rsid w:val="00981862"/>
    <w:rsid w:val="00981ADC"/>
    <w:rsid w:val="00981ED2"/>
    <w:rsid w:val="009823FE"/>
    <w:rsid w:val="0098243D"/>
    <w:rsid w:val="00982483"/>
    <w:rsid w:val="009825F9"/>
    <w:rsid w:val="0098264C"/>
    <w:rsid w:val="009826DC"/>
    <w:rsid w:val="0098361B"/>
    <w:rsid w:val="00983C8F"/>
    <w:rsid w:val="0098415E"/>
    <w:rsid w:val="009842E5"/>
    <w:rsid w:val="00985041"/>
    <w:rsid w:val="0098514A"/>
    <w:rsid w:val="00985185"/>
    <w:rsid w:val="0098582E"/>
    <w:rsid w:val="00985A26"/>
    <w:rsid w:val="009862CA"/>
    <w:rsid w:val="00986820"/>
    <w:rsid w:val="00987696"/>
    <w:rsid w:val="0098786E"/>
    <w:rsid w:val="009879C7"/>
    <w:rsid w:val="00987A5B"/>
    <w:rsid w:val="00990157"/>
    <w:rsid w:val="0099017F"/>
    <w:rsid w:val="00990522"/>
    <w:rsid w:val="009905B3"/>
    <w:rsid w:val="00990D7D"/>
    <w:rsid w:val="00991ABD"/>
    <w:rsid w:val="00991C08"/>
    <w:rsid w:val="0099291B"/>
    <w:rsid w:val="00992BB5"/>
    <w:rsid w:val="0099347D"/>
    <w:rsid w:val="0099395B"/>
    <w:rsid w:val="00994107"/>
    <w:rsid w:val="009944A6"/>
    <w:rsid w:val="0099470E"/>
    <w:rsid w:val="00996DF0"/>
    <w:rsid w:val="00997A4A"/>
    <w:rsid w:val="00997CFC"/>
    <w:rsid w:val="00997FB1"/>
    <w:rsid w:val="009A0062"/>
    <w:rsid w:val="009A0F77"/>
    <w:rsid w:val="009A1083"/>
    <w:rsid w:val="009A1327"/>
    <w:rsid w:val="009A1349"/>
    <w:rsid w:val="009A1CCA"/>
    <w:rsid w:val="009A1FC8"/>
    <w:rsid w:val="009A299F"/>
    <w:rsid w:val="009A2A0C"/>
    <w:rsid w:val="009A2C69"/>
    <w:rsid w:val="009A31EB"/>
    <w:rsid w:val="009A3326"/>
    <w:rsid w:val="009A36A6"/>
    <w:rsid w:val="009A3B04"/>
    <w:rsid w:val="009A4105"/>
    <w:rsid w:val="009A45EF"/>
    <w:rsid w:val="009A4D2D"/>
    <w:rsid w:val="009A4DD2"/>
    <w:rsid w:val="009A4E3A"/>
    <w:rsid w:val="009A60C8"/>
    <w:rsid w:val="009A62B7"/>
    <w:rsid w:val="009A6517"/>
    <w:rsid w:val="009A769C"/>
    <w:rsid w:val="009A79B7"/>
    <w:rsid w:val="009A7FE7"/>
    <w:rsid w:val="009B0D2E"/>
    <w:rsid w:val="009B106E"/>
    <w:rsid w:val="009B162C"/>
    <w:rsid w:val="009B176C"/>
    <w:rsid w:val="009B1C61"/>
    <w:rsid w:val="009B1D67"/>
    <w:rsid w:val="009B2034"/>
    <w:rsid w:val="009B223A"/>
    <w:rsid w:val="009B2250"/>
    <w:rsid w:val="009B2904"/>
    <w:rsid w:val="009B2B2D"/>
    <w:rsid w:val="009B2C4B"/>
    <w:rsid w:val="009B31F9"/>
    <w:rsid w:val="009B3408"/>
    <w:rsid w:val="009B3EEE"/>
    <w:rsid w:val="009B3FD2"/>
    <w:rsid w:val="009B3FEC"/>
    <w:rsid w:val="009B435E"/>
    <w:rsid w:val="009B4C99"/>
    <w:rsid w:val="009B5379"/>
    <w:rsid w:val="009B656C"/>
    <w:rsid w:val="009B68FB"/>
    <w:rsid w:val="009B6939"/>
    <w:rsid w:val="009B70DB"/>
    <w:rsid w:val="009B7124"/>
    <w:rsid w:val="009B712D"/>
    <w:rsid w:val="009B77A5"/>
    <w:rsid w:val="009C061C"/>
    <w:rsid w:val="009C0682"/>
    <w:rsid w:val="009C083F"/>
    <w:rsid w:val="009C15D8"/>
    <w:rsid w:val="009C16FC"/>
    <w:rsid w:val="009C1A73"/>
    <w:rsid w:val="009C1E4F"/>
    <w:rsid w:val="009C1F87"/>
    <w:rsid w:val="009C22F2"/>
    <w:rsid w:val="009C235B"/>
    <w:rsid w:val="009C238D"/>
    <w:rsid w:val="009C2853"/>
    <w:rsid w:val="009C2D97"/>
    <w:rsid w:val="009C2DFF"/>
    <w:rsid w:val="009C38D3"/>
    <w:rsid w:val="009C3B1A"/>
    <w:rsid w:val="009C3FF5"/>
    <w:rsid w:val="009C45C7"/>
    <w:rsid w:val="009C4612"/>
    <w:rsid w:val="009C4658"/>
    <w:rsid w:val="009C46A8"/>
    <w:rsid w:val="009C4859"/>
    <w:rsid w:val="009C4BA7"/>
    <w:rsid w:val="009C4BE6"/>
    <w:rsid w:val="009C4C85"/>
    <w:rsid w:val="009C4EB6"/>
    <w:rsid w:val="009C4F1F"/>
    <w:rsid w:val="009C5A64"/>
    <w:rsid w:val="009C5F2C"/>
    <w:rsid w:val="009C63CE"/>
    <w:rsid w:val="009C68E0"/>
    <w:rsid w:val="009C6DF1"/>
    <w:rsid w:val="009C76D9"/>
    <w:rsid w:val="009C78B4"/>
    <w:rsid w:val="009D01CC"/>
    <w:rsid w:val="009D040D"/>
    <w:rsid w:val="009D061F"/>
    <w:rsid w:val="009D0E33"/>
    <w:rsid w:val="009D107B"/>
    <w:rsid w:val="009D13F1"/>
    <w:rsid w:val="009D16F8"/>
    <w:rsid w:val="009D1AC3"/>
    <w:rsid w:val="009D2CB3"/>
    <w:rsid w:val="009D356A"/>
    <w:rsid w:val="009D3C64"/>
    <w:rsid w:val="009D3D6A"/>
    <w:rsid w:val="009D3DFA"/>
    <w:rsid w:val="009D401F"/>
    <w:rsid w:val="009D4120"/>
    <w:rsid w:val="009D4F6A"/>
    <w:rsid w:val="009D4FBB"/>
    <w:rsid w:val="009D565D"/>
    <w:rsid w:val="009D6530"/>
    <w:rsid w:val="009D6AF4"/>
    <w:rsid w:val="009D706F"/>
    <w:rsid w:val="009D7C6F"/>
    <w:rsid w:val="009D7E77"/>
    <w:rsid w:val="009E038A"/>
    <w:rsid w:val="009E0C4C"/>
    <w:rsid w:val="009E0C5D"/>
    <w:rsid w:val="009E0CCE"/>
    <w:rsid w:val="009E0EEA"/>
    <w:rsid w:val="009E0F77"/>
    <w:rsid w:val="009E115D"/>
    <w:rsid w:val="009E11C8"/>
    <w:rsid w:val="009E120E"/>
    <w:rsid w:val="009E1A17"/>
    <w:rsid w:val="009E23F1"/>
    <w:rsid w:val="009E2822"/>
    <w:rsid w:val="009E2860"/>
    <w:rsid w:val="009E2995"/>
    <w:rsid w:val="009E3766"/>
    <w:rsid w:val="009E3896"/>
    <w:rsid w:val="009E3FD4"/>
    <w:rsid w:val="009E4041"/>
    <w:rsid w:val="009E40FE"/>
    <w:rsid w:val="009E429B"/>
    <w:rsid w:val="009E42FA"/>
    <w:rsid w:val="009E4490"/>
    <w:rsid w:val="009E4558"/>
    <w:rsid w:val="009E4C0A"/>
    <w:rsid w:val="009E4D9D"/>
    <w:rsid w:val="009E4F6C"/>
    <w:rsid w:val="009E5029"/>
    <w:rsid w:val="009E53E3"/>
    <w:rsid w:val="009E5715"/>
    <w:rsid w:val="009E6239"/>
    <w:rsid w:val="009E6584"/>
    <w:rsid w:val="009E6728"/>
    <w:rsid w:val="009E687F"/>
    <w:rsid w:val="009E6A71"/>
    <w:rsid w:val="009E6DA4"/>
    <w:rsid w:val="009E7CF8"/>
    <w:rsid w:val="009F0578"/>
    <w:rsid w:val="009F0727"/>
    <w:rsid w:val="009F0FDB"/>
    <w:rsid w:val="009F2085"/>
    <w:rsid w:val="009F2B71"/>
    <w:rsid w:val="009F307B"/>
    <w:rsid w:val="009F33B3"/>
    <w:rsid w:val="009F3414"/>
    <w:rsid w:val="009F3A59"/>
    <w:rsid w:val="009F3EA5"/>
    <w:rsid w:val="009F42B8"/>
    <w:rsid w:val="009F443F"/>
    <w:rsid w:val="009F4B19"/>
    <w:rsid w:val="009F4C3E"/>
    <w:rsid w:val="009F4DAB"/>
    <w:rsid w:val="009F5BB4"/>
    <w:rsid w:val="009F62A1"/>
    <w:rsid w:val="009F687D"/>
    <w:rsid w:val="009F6ECA"/>
    <w:rsid w:val="009F737E"/>
    <w:rsid w:val="00A00266"/>
    <w:rsid w:val="00A00434"/>
    <w:rsid w:val="00A0069C"/>
    <w:rsid w:val="00A0089A"/>
    <w:rsid w:val="00A00B2F"/>
    <w:rsid w:val="00A012A6"/>
    <w:rsid w:val="00A021B1"/>
    <w:rsid w:val="00A024C0"/>
    <w:rsid w:val="00A02C6D"/>
    <w:rsid w:val="00A02EDB"/>
    <w:rsid w:val="00A02F70"/>
    <w:rsid w:val="00A034CC"/>
    <w:rsid w:val="00A03B7C"/>
    <w:rsid w:val="00A04632"/>
    <w:rsid w:val="00A05027"/>
    <w:rsid w:val="00A057E1"/>
    <w:rsid w:val="00A05C21"/>
    <w:rsid w:val="00A06114"/>
    <w:rsid w:val="00A061AB"/>
    <w:rsid w:val="00A062C5"/>
    <w:rsid w:val="00A06D30"/>
    <w:rsid w:val="00A07362"/>
    <w:rsid w:val="00A077B0"/>
    <w:rsid w:val="00A07C8A"/>
    <w:rsid w:val="00A07E68"/>
    <w:rsid w:val="00A07FD9"/>
    <w:rsid w:val="00A100A9"/>
    <w:rsid w:val="00A1055C"/>
    <w:rsid w:val="00A10FA2"/>
    <w:rsid w:val="00A113E7"/>
    <w:rsid w:val="00A11A1C"/>
    <w:rsid w:val="00A11A71"/>
    <w:rsid w:val="00A11B78"/>
    <w:rsid w:val="00A11C26"/>
    <w:rsid w:val="00A120A7"/>
    <w:rsid w:val="00A1275E"/>
    <w:rsid w:val="00A12C96"/>
    <w:rsid w:val="00A12FE1"/>
    <w:rsid w:val="00A13213"/>
    <w:rsid w:val="00A13CE6"/>
    <w:rsid w:val="00A14372"/>
    <w:rsid w:val="00A143DA"/>
    <w:rsid w:val="00A14778"/>
    <w:rsid w:val="00A1489A"/>
    <w:rsid w:val="00A14A6D"/>
    <w:rsid w:val="00A14E62"/>
    <w:rsid w:val="00A15468"/>
    <w:rsid w:val="00A15A8D"/>
    <w:rsid w:val="00A161C9"/>
    <w:rsid w:val="00A1642F"/>
    <w:rsid w:val="00A164A3"/>
    <w:rsid w:val="00A1655B"/>
    <w:rsid w:val="00A16FDE"/>
    <w:rsid w:val="00A173D0"/>
    <w:rsid w:val="00A17DB3"/>
    <w:rsid w:val="00A203F6"/>
    <w:rsid w:val="00A20841"/>
    <w:rsid w:val="00A208E1"/>
    <w:rsid w:val="00A20B48"/>
    <w:rsid w:val="00A20C17"/>
    <w:rsid w:val="00A2119A"/>
    <w:rsid w:val="00A22273"/>
    <w:rsid w:val="00A22600"/>
    <w:rsid w:val="00A22B80"/>
    <w:rsid w:val="00A239C9"/>
    <w:rsid w:val="00A23CAA"/>
    <w:rsid w:val="00A24E31"/>
    <w:rsid w:val="00A25103"/>
    <w:rsid w:val="00A254CD"/>
    <w:rsid w:val="00A25D17"/>
    <w:rsid w:val="00A25ED1"/>
    <w:rsid w:val="00A269F9"/>
    <w:rsid w:val="00A273A0"/>
    <w:rsid w:val="00A2745A"/>
    <w:rsid w:val="00A274D7"/>
    <w:rsid w:val="00A27EF8"/>
    <w:rsid w:val="00A3029B"/>
    <w:rsid w:val="00A30957"/>
    <w:rsid w:val="00A317A5"/>
    <w:rsid w:val="00A31851"/>
    <w:rsid w:val="00A31F34"/>
    <w:rsid w:val="00A32D39"/>
    <w:rsid w:val="00A331E6"/>
    <w:rsid w:val="00A33767"/>
    <w:rsid w:val="00A33A21"/>
    <w:rsid w:val="00A33B76"/>
    <w:rsid w:val="00A33BF6"/>
    <w:rsid w:val="00A341E3"/>
    <w:rsid w:val="00A344AB"/>
    <w:rsid w:val="00A3475B"/>
    <w:rsid w:val="00A34B0D"/>
    <w:rsid w:val="00A34BDE"/>
    <w:rsid w:val="00A34CAD"/>
    <w:rsid w:val="00A34D1B"/>
    <w:rsid w:val="00A3608D"/>
    <w:rsid w:val="00A36366"/>
    <w:rsid w:val="00A369DD"/>
    <w:rsid w:val="00A371EB"/>
    <w:rsid w:val="00A374CB"/>
    <w:rsid w:val="00A3776A"/>
    <w:rsid w:val="00A40074"/>
    <w:rsid w:val="00A40FB5"/>
    <w:rsid w:val="00A41072"/>
    <w:rsid w:val="00A4142C"/>
    <w:rsid w:val="00A41485"/>
    <w:rsid w:val="00A41A84"/>
    <w:rsid w:val="00A41ADD"/>
    <w:rsid w:val="00A41AE7"/>
    <w:rsid w:val="00A41C11"/>
    <w:rsid w:val="00A4203D"/>
    <w:rsid w:val="00A42427"/>
    <w:rsid w:val="00A425E6"/>
    <w:rsid w:val="00A42B7E"/>
    <w:rsid w:val="00A42FA4"/>
    <w:rsid w:val="00A437DD"/>
    <w:rsid w:val="00A43B47"/>
    <w:rsid w:val="00A445B1"/>
    <w:rsid w:val="00A446E6"/>
    <w:rsid w:val="00A44C8C"/>
    <w:rsid w:val="00A45090"/>
    <w:rsid w:val="00A456B3"/>
    <w:rsid w:val="00A45CCD"/>
    <w:rsid w:val="00A45F0B"/>
    <w:rsid w:val="00A45F82"/>
    <w:rsid w:val="00A46505"/>
    <w:rsid w:val="00A46657"/>
    <w:rsid w:val="00A46C65"/>
    <w:rsid w:val="00A46CEE"/>
    <w:rsid w:val="00A4710A"/>
    <w:rsid w:val="00A47147"/>
    <w:rsid w:val="00A50B67"/>
    <w:rsid w:val="00A50CEB"/>
    <w:rsid w:val="00A50D87"/>
    <w:rsid w:val="00A51699"/>
    <w:rsid w:val="00A521B2"/>
    <w:rsid w:val="00A523CD"/>
    <w:rsid w:val="00A5279F"/>
    <w:rsid w:val="00A527A0"/>
    <w:rsid w:val="00A52943"/>
    <w:rsid w:val="00A532CD"/>
    <w:rsid w:val="00A5364D"/>
    <w:rsid w:val="00A5368B"/>
    <w:rsid w:val="00A53882"/>
    <w:rsid w:val="00A53BE8"/>
    <w:rsid w:val="00A541E8"/>
    <w:rsid w:val="00A545A7"/>
    <w:rsid w:val="00A54A7C"/>
    <w:rsid w:val="00A54BDD"/>
    <w:rsid w:val="00A54F25"/>
    <w:rsid w:val="00A54F3B"/>
    <w:rsid w:val="00A5508F"/>
    <w:rsid w:val="00A55706"/>
    <w:rsid w:val="00A55890"/>
    <w:rsid w:val="00A55DB1"/>
    <w:rsid w:val="00A56475"/>
    <w:rsid w:val="00A57023"/>
    <w:rsid w:val="00A603BD"/>
    <w:rsid w:val="00A605B0"/>
    <w:rsid w:val="00A60717"/>
    <w:rsid w:val="00A60879"/>
    <w:rsid w:val="00A6092B"/>
    <w:rsid w:val="00A60A74"/>
    <w:rsid w:val="00A60CA0"/>
    <w:rsid w:val="00A60EA1"/>
    <w:rsid w:val="00A60F14"/>
    <w:rsid w:val="00A61062"/>
    <w:rsid w:val="00A61B3E"/>
    <w:rsid w:val="00A61B90"/>
    <w:rsid w:val="00A6205B"/>
    <w:rsid w:val="00A62247"/>
    <w:rsid w:val="00A62509"/>
    <w:rsid w:val="00A626B1"/>
    <w:rsid w:val="00A626BC"/>
    <w:rsid w:val="00A63039"/>
    <w:rsid w:val="00A64235"/>
    <w:rsid w:val="00A6487D"/>
    <w:rsid w:val="00A666CE"/>
    <w:rsid w:val="00A6684E"/>
    <w:rsid w:val="00A66C56"/>
    <w:rsid w:val="00A66D67"/>
    <w:rsid w:val="00A66E2B"/>
    <w:rsid w:val="00A6764B"/>
    <w:rsid w:val="00A67AFE"/>
    <w:rsid w:val="00A67CDA"/>
    <w:rsid w:val="00A70B93"/>
    <w:rsid w:val="00A70E04"/>
    <w:rsid w:val="00A713F5"/>
    <w:rsid w:val="00A7201A"/>
    <w:rsid w:val="00A72100"/>
    <w:rsid w:val="00A72451"/>
    <w:rsid w:val="00A727A1"/>
    <w:rsid w:val="00A72DF8"/>
    <w:rsid w:val="00A72EFB"/>
    <w:rsid w:val="00A73F62"/>
    <w:rsid w:val="00A7426D"/>
    <w:rsid w:val="00A745DA"/>
    <w:rsid w:val="00A74876"/>
    <w:rsid w:val="00A74D3F"/>
    <w:rsid w:val="00A74E07"/>
    <w:rsid w:val="00A74FDB"/>
    <w:rsid w:val="00A756BB"/>
    <w:rsid w:val="00A76071"/>
    <w:rsid w:val="00A761CB"/>
    <w:rsid w:val="00A76203"/>
    <w:rsid w:val="00A765E3"/>
    <w:rsid w:val="00A7696D"/>
    <w:rsid w:val="00A76A04"/>
    <w:rsid w:val="00A76E65"/>
    <w:rsid w:val="00A7701A"/>
    <w:rsid w:val="00A7731D"/>
    <w:rsid w:val="00A77D38"/>
    <w:rsid w:val="00A8003F"/>
    <w:rsid w:val="00A8073C"/>
    <w:rsid w:val="00A80A9B"/>
    <w:rsid w:val="00A80D8F"/>
    <w:rsid w:val="00A80D93"/>
    <w:rsid w:val="00A82432"/>
    <w:rsid w:val="00A82BA8"/>
    <w:rsid w:val="00A83747"/>
    <w:rsid w:val="00A838F5"/>
    <w:rsid w:val="00A83971"/>
    <w:rsid w:val="00A83A94"/>
    <w:rsid w:val="00A83C00"/>
    <w:rsid w:val="00A84387"/>
    <w:rsid w:val="00A843F3"/>
    <w:rsid w:val="00A84A19"/>
    <w:rsid w:val="00A84DA1"/>
    <w:rsid w:val="00A84E20"/>
    <w:rsid w:val="00A84EFC"/>
    <w:rsid w:val="00A84F11"/>
    <w:rsid w:val="00A85127"/>
    <w:rsid w:val="00A86142"/>
    <w:rsid w:val="00A861F6"/>
    <w:rsid w:val="00A86269"/>
    <w:rsid w:val="00A862F0"/>
    <w:rsid w:val="00A869BF"/>
    <w:rsid w:val="00A86C6E"/>
    <w:rsid w:val="00A872B1"/>
    <w:rsid w:val="00A872D7"/>
    <w:rsid w:val="00A876D6"/>
    <w:rsid w:val="00A878DF"/>
    <w:rsid w:val="00A87933"/>
    <w:rsid w:val="00A87D88"/>
    <w:rsid w:val="00A87EB5"/>
    <w:rsid w:val="00A91254"/>
    <w:rsid w:val="00A9194D"/>
    <w:rsid w:val="00A9201B"/>
    <w:rsid w:val="00A92427"/>
    <w:rsid w:val="00A92883"/>
    <w:rsid w:val="00A92C3C"/>
    <w:rsid w:val="00A941E7"/>
    <w:rsid w:val="00A94286"/>
    <w:rsid w:val="00A9443D"/>
    <w:rsid w:val="00A944C1"/>
    <w:rsid w:val="00A94642"/>
    <w:rsid w:val="00A946DE"/>
    <w:rsid w:val="00A94F6B"/>
    <w:rsid w:val="00A95542"/>
    <w:rsid w:val="00A95A69"/>
    <w:rsid w:val="00A95A7A"/>
    <w:rsid w:val="00A961A1"/>
    <w:rsid w:val="00A963CB"/>
    <w:rsid w:val="00A964C9"/>
    <w:rsid w:val="00A96EA0"/>
    <w:rsid w:val="00A97049"/>
    <w:rsid w:val="00A973A3"/>
    <w:rsid w:val="00A9760C"/>
    <w:rsid w:val="00A97844"/>
    <w:rsid w:val="00AA0CC1"/>
    <w:rsid w:val="00AA145B"/>
    <w:rsid w:val="00AA14D4"/>
    <w:rsid w:val="00AA1548"/>
    <w:rsid w:val="00AA156B"/>
    <w:rsid w:val="00AA1780"/>
    <w:rsid w:val="00AA1C35"/>
    <w:rsid w:val="00AA2172"/>
    <w:rsid w:val="00AA29C0"/>
    <w:rsid w:val="00AA35EF"/>
    <w:rsid w:val="00AA362C"/>
    <w:rsid w:val="00AA3724"/>
    <w:rsid w:val="00AA3B9D"/>
    <w:rsid w:val="00AA3C24"/>
    <w:rsid w:val="00AA447F"/>
    <w:rsid w:val="00AA5C6B"/>
    <w:rsid w:val="00AA5D9C"/>
    <w:rsid w:val="00AA5EC6"/>
    <w:rsid w:val="00AA6E2E"/>
    <w:rsid w:val="00AA6EE2"/>
    <w:rsid w:val="00AA751D"/>
    <w:rsid w:val="00AA783C"/>
    <w:rsid w:val="00AA7918"/>
    <w:rsid w:val="00AB063E"/>
    <w:rsid w:val="00AB07AC"/>
    <w:rsid w:val="00AB0976"/>
    <w:rsid w:val="00AB1059"/>
    <w:rsid w:val="00AB1168"/>
    <w:rsid w:val="00AB124B"/>
    <w:rsid w:val="00AB15C2"/>
    <w:rsid w:val="00AB1933"/>
    <w:rsid w:val="00AB19A3"/>
    <w:rsid w:val="00AB242E"/>
    <w:rsid w:val="00AB262F"/>
    <w:rsid w:val="00AB27F3"/>
    <w:rsid w:val="00AB2A0B"/>
    <w:rsid w:val="00AB2EE3"/>
    <w:rsid w:val="00AB30F3"/>
    <w:rsid w:val="00AB3136"/>
    <w:rsid w:val="00AB34D9"/>
    <w:rsid w:val="00AB39E2"/>
    <w:rsid w:val="00AB3C87"/>
    <w:rsid w:val="00AB3FAD"/>
    <w:rsid w:val="00AB42DC"/>
    <w:rsid w:val="00AB4DDD"/>
    <w:rsid w:val="00AB50AE"/>
    <w:rsid w:val="00AB50C7"/>
    <w:rsid w:val="00AB6E77"/>
    <w:rsid w:val="00AB74AE"/>
    <w:rsid w:val="00AC0961"/>
    <w:rsid w:val="00AC0D3F"/>
    <w:rsid w:val="00AC129F"/>
    <w:rsid w:val="00AC1814"/>
    <w:rsid w:val="00AC18E1"/>
    <w:rsid w:val="00AC1D2D"/>
    <w:rsid w:val="00AC22CC"/>
    <w:rsid w:val="00AC2785"/>
    <w:rsid w:val="00AC2B2C"/>
    <w:rsid w:val="00AC311B"/>
    <w:rsid w:val="00AC33BD"/>
    <w:rsid w:val="00AC3B86"/>
    <w:rsid w:val="00AC3C4F"/>
    <w:rsid w:val="00AC442B"/>
    <w:rsid w:val="00AC45D1"/>
    <w:rsid w:val="00AC4757"/>
    <w:rsid w:val="00AC4794"/>
    <w:rsid w:val="00AC4CDC"/>
    <w:rsid w:val="00AC532B"/>
    <w:rsid w:val="00AC5A1C"/>
    <w:rsid w:val="00AC5C1D"/>
    <w:rsid w:val="00AC7020"/>
    <w:rsid w:val="00AC7D3A"/>
    <w:rsid w:val="00AC7D41"/>
    <w:rsid w:val="00AC7D61"/>
    <w:rsid w:val="00AC7D93"/>
    <w:rsid w:val="00AC7F87"/>
    <w:rsid w:val="00AD09B0"/>
    <w:rsid w:val="00AD0C5D"/>
    <w:rsid w:val="00AD0F29"/>
    <w:rsid w:val="00AD1200"/>
    <w:rsid w:val="00AD144B"/>
    <w:rsid w:val="00AD1608"/>
    <w:rsid w:val="00AD1CB7"/>
    <w:rsid w:val="00AD1E27"/>
    <w:rsid w:val="00AD20C7"/>
    <w:rsid w:val="00AD2556"/>
    <w:rsid w:val="00AD26B6"/>
    <w:rsid w:val="00AD2805"/>
    <w:rsid w:val="00AD3505"/>
    <w:rsid w:val="00AD4426"/>
    <w:rsid w:val="00AD4ADC"/>
    <w:rsid w:val="00AD4E1C"/>
    <w:rsid w:val="00AD4F44"/>
    <w:rsid w:val="00AD5A7F"/>
    <w:rsid w:val="00AD5D0D"/>
    <w:rsid w:val="00AD5F6C"/>
    <w:rsid w:val="00AD6E46"/>
    <w:rsid w:val="00AD762F"/>
    <w:rsid w:val="00AD7A3C"/>
    <w:rsid w:val="00AD7CC9"/>
    <w:rsid w:val="00AE07B3"/>
    <w:rsid w:val="00AE083A"/>
    <w:rsid w:val="00AE1645"/>
    <w:rsid w:val="00AE19F7"/>
    <w:rsid w:val="00AE1C14"/>
    <w:rsid w:val="00AE1CEB"/>
    <w:rsid w:val="00AE2197"/>
    <w:rsid w:val="00AE2470"/>
    <w:rsid w:val="00AE3107"/>
    <w:rsid w:val="00AE3AC7"/>
    <w:rsid w:val="00AE3DBB"/>
    <w:rsid w:val="00AE3E7E"/>
    <w:rsid w:val="00AE493F"/>
    <w:rsid w:val="00AE4B28"/>
    <w:rsid w:val="00AE4E1A"/>
    <w:rsid w:val="00AE52DE"/>
    <w:rsid w:val="00AE58EC"/>
    <w:rsid w:val="00AE5E0D"/>
    <w:rsid w:val="00AE61BF"/>
    <w:rsid w:val="00AE6346"/>
    <w:rsid w:val="00AE65CE"/>
    <w:rsid w:val="00AE677C"/>
    <w:rsid w:val="00AE6849"/>
    <w:rsid w:val="00AE69F7"/>
    <w:rsid w:val="00AE6BD1"/>
    <w:rsid w:val="00AE6D89"/>
    <w:rsid w:val="00AE7657"/>
    <w:rsid w:val="00AE7883"/>
    <w:rsid w:val="00AE79DB"/>
    <w:rsid w:val="00AE7C81"/>
    <w:rsid w:val="00AE7DE9"/>
    <w:rsid w:val="00AF11A9"/>
    <w:rsid w:val="00AF12C9"/>
    <w:rsid w:val="00AF19B7"/>
    <w:rsid w:val="00AF27FE"/>
    <w:rsid w:val="00AF2A83"/>
    <w:rsid w:val="00AF2FB9"/>
    <w:rsid w:val="00AF2FE4"/>
    <w:rsid w:val="00AF33A2"/>
    <w:rsid w:val="00AF3572"/>
    <w:rsid w:val="00AF3AA6"/>
    <w:rsid w:val="00AF5C22"/>
    <w:rsid w:val="00AF5DED"/>
    <w:rsid w:val="00AF62A5"/>
    <w:rsid w:val="00AF6995"/>
    <w:rsid w:val="00AF6A4E"/>
    <w:rsid w:val="00AF6DE2"/>
    <w:rsid w:val="00AF6EA1"/>
    <w:rsid w:val="00AF721A"/>
    <w:rsid w:val="00AF73EB"/>
    <w:rsid w:val="00AF767D"/>
    <w:rsid w:val="00B000DE"/>
    <w:rsid w:val="00B0054F"/>
    <w:rsid w:val="00B0059F"/>
    <w:rsid w:val="00B00E32"/>
    <w:rsid w:val="00B00FED"/>
    <w:rsid w:val="00B01CBC"/>
    <w:rsid w:val="00B0214C"/>
    <w:rsid w:val="00B023E9"/>
    <w:rsid w:val="00B02581"/>
    <w:rsid w:val="00B02972"/>
    <w:rsid w:val="00B02F90"/>
    <w:rsid w:val="00B03010"/>
    <w:rsid w:val="00B03025"/>
    <w:rsid w:val="00B03744"/>
    <w:rsid w:val="00B03A81"/>
    <w:rsid w:val="00B04636"/>
    <w:rsid w:val="00B04A0B"/>
    <w:rsid w:val="00B04B31"/>
    <w:rsid w:val="00B04DBC"/>
    <w:rsid w:val="00B05114"/>
    <w:rsid w:val="00B05844"/>
    <w:rsid w:val="00B063DA"/>
    <w:rsid w:val="00B064F8"/>
    <w:rsid w:val="00B0672B"/>
    <w:rsid w:val="00B06D53"/>
    <w:rsid w:val="00B06DFE"/>
    <w:rsid w:val="00B06E1C"/>
    <w:rsid w:val="00B07042"/>
    <w:rsid w:val="00B07406"/>
    <w:rsid w:val="00B07768"/>
    <w:rsid w:val="00B079CC"/>
    <w:rsid w:val="00B10077"/>
    <w:rsid w:val="00B101E0"/>
    <w:rsid w:val="00B105BF"/>
    <w:rsid w:val="00B1086C"/>
    <w:rsid w:val="00B10A88"/>
    <w:rsid w:val="00B10CD5"/>
    <w:rsid w:val="00B111A4"/>
    <w:rsid w:val="00B11AD6"/>
    <w:rsid w:val="00B11B4D"/>
    <w:rsid w:val="00B12C21"/>
    <w:rsid w:val="00B12EDC"/>
    <w:rsid w:val="00B12FA5"/>
    <w:rsid w:val="00B12FF4"/>
    <w:rsid w:val="00B13326"/>
    <w:rsid w:val="00B13820"/>
    <w:rsid w:val="00B13B12"/>
    <w:rsid w:val="00B1413D"/>
    <w:rsid w:val="00B14426"/>
    <w:rsid w:val="00B155A4"/>
    <w:rsid w:val="00B15DB5"/>
    <w:rsid w:val="00B1640E"/>
    <w:rsid w:val="00B164BD"/>
    <w:rsid w:val="00B16B0F"/>
    <w:rsid w:val="00B16FA7"/>
    <w:rsid w:val="00B17491"/>
    <w:rsid w:val="00B200D9"/>
    <w:rsid w:val="00B209F4"/>
    <w:rsid w:val="00B21123"/>
    <w:rsid w:val="00B2141C"/>
    <w:rsid w:val="00B21980"/>
    <w:rsid w:val="00B219F1"/>
    <w:rsid w:val="00B21C4C"/>
    <w:rsid w:val="00B21CA1"/>
    <w:rsid w:val="00B22C99"/>
    <w:rsid w:val="00B23158"/>
    <w:rsid w:val="00B235C1"/>
    <w:rsid w:val="00B23666"/>
    <w:rsid w:val="00B23D89"/>
    <w:rsid w:val="00B240E0"/>
    <w:rsid w:val="00B24BBB"/>
    <w:rsid w:val="00B25152"/>
    <w:rsid w:val="00B25219"/>
    <w:rsid w:val="00B2557A"/>
    <w:rsid w:val="00B25582"/>
    <w:rsid w:val="00B25765"/>
    <w:rsid w:val="00B25941"/>
    <w:rsid w:val="00B26D0B"/>
    <w:rsid w:val="00B26F8D"/>
    <w:rsid w:val="00B27075"/>
    <w:rsid w:val="00B2722A"/>
    <w:rsid w:val="00B27A15"/>
    <w:rsid w:val="00B304F7"/>
    <w:rsid w:val="00B3171E"/>
    <w:rsid w:val="00B31BA4"/>
    <w:rsid w:val="00B32B67"/>
    <w:rsid w:val="00B32DD2"/>
    <w:rsid w:val="00B33002"/>
    <w:rsid w:val="00B33266"/>
    <w:rsid w:val="00B332DB"/>
    <w:rsid w:val="00B33D5A"/>
    <w:rsid w:val="00B34039"/>
    <w:rsid w:val="00B34115"/>
    <w:rsid w:val="00B3456C"/>
    <w:rsid w:val="00B34BAE"/>
    <w:rsid w:val="00B35588"/>
    <w:rsid w:val="00B3573C"/>
    <w:rsid w:val="00B3626E"/>
    <w:rsid w:val="00B36335"/>
    <w:rsid w:val="00B366D1"/>
    <w:rsid w:val="00B3692D"/>
    <w:rsid w:val="00B36DF6"/>
    <w:rsid w:val="00B36E09"/>
    <w:rsid w:val="00B371C7"/>
    <w:rsid w:val="00B3766E"/>
    <w:rsid w:val="00B37E94"/>
    <w:rsid w:val="00B37EE8"/>
    <w:rsid w:val="00B37F24"/>
    <w:rsid w:val="00B40396"/>
    <w:rsid w:val="00B40B42"/>
    <w:rsid w:val="00B40BEA"/>
    <w:rsid w:val="00B40EE3"/>
    <w:rsid w:val="00B41035"/>
    <w:rsid w:val="00B411FE"/>
    <w:rsid w:val="00B412B5"/>
    <w:rsid w:val="00B41304"/>
    <w:rsid w:val="00B416FD"/>
    <w:rsid w:val="00B41875"/>
    <w:rsid w:val="00B41B41"/>
    <w:rsid w:val="00B4225F"/>
    <w:rsid w:val="00B42846"/>
    <w:rsid w:val="00B429B9"/>
    <w:rsid w:val="00B429BB"/>
    <w:rsid w:val="00B42D0F"/>
    <w:rsid w:val="00B42E77"/>
    <w:rsid w:val="00B43182"/>
    <w:rsid w:val="00B435CE"/>
    <w:rsid w:val="00B43757"/>
    <w:rsid w:val="00B43B54"/>
    <w:rsid w:val="00B4431C"/>
    <w:rsid w:val="00B459E4"/>
    <w:rsid w:val="00B45A80"/>
    <w:rsid w:val="00B45F64"/>
    <w:rsid w:val="00B46081"/>
    <w:rsid w:val="00B4686E"/>
    <w:rsid w:val="00B46927"/>
    <w:rsid w:val="00B46D13"/>
    <w:rsid w:val="00B47568"/>
    <w:rsid w:val="00B475C6"/>
    <w:rsid w:val="00B50009"/>
    <w:rsid w:val="00B506AE"/>
    <w:rsid w:val="00B50D4F"/>
    <w:rsid w:val="00B512D5"/>
    <w:rsid w:val="00B518B5"/>
    <w:rsid w:val="00B519D8"/>
    <w:rsid w:val="00B51C72"/>
    <w:rsid w:val="00B52310"/>
    <w:rsid w:val="00B52425"/>
    <w:rsid w:val="00B52E61"/>
    <w:rsid w:val="00B53148"/>
    <w:rsid w:val="00B535D7"/>
    <w:rsid w:val="00B53754"/>
    <w:rsid w:val="00B5385A"/>
    <w:rsid w:val="00B53C1F"/>
    <w:rsid w:val="00B5425E"/>
    <w:rsid w:val="00B54328"/>
    <w:rsid w:val="00B543CC"/>
    <w:rsid w:val="00B543FB"/>
    <w:rsid w:val="00B5470A"/>
    <w:rsid w:val="00B5523F"/>
    <w:rsid w:val="00B55379"/>
    <w:rsid w:val="00B55BC9"/>
    <w:rsid w:val="00B55DCA"/>
    <w:rsid w:val="00B567ED"/>
    <w:rsid w:val="00B56AC9"/>
    <w:rsid w:val="00B57580"/>
    <w:rsid w:val="00B60624"/>
    <w:rsid w:val="00B60A86"/>
    <w:rsid w:val="00B60E65"/>
    <w:rsid w:val="00B61323"/>
    <w:rsid w:val="00B613FF"/>
    <w:rsid w:val="00B61596"/>
    <w:rsid w:val="00B61B1F"/>
    <w:rsid w:val="00B6213F"/>
    <w:rsid w:val="00B62783"/>
    <w:rsid w:val="00B62DEE"/>
    <w:rsid w:val="00B631F9"/>
    <w:rsid w:val="00B63395"/>
    <w:rsid w:val="00B6346C"/>
    <w:rsid w:val="00B63A06"/>
    <w:rsid w:val="00B644F2"/>
    <w:rsid w:val="00B64638"/>
    <w:rsid w:val="00B64783"/>
    <w:rsid w:val="00B64E73"/>
    <w:rsid w:val="00B6516E"/>
    <w:rsid w:val="00B65BAB"/>
    <w:rsid w:val="00B65D0C"/>
    <w:rsid w:val="00B66200"/>
    <w:rsid w:val="00B678A2"/>
    <w:rsid w:val="00B67C4A"/>
    <w:rsid w:val="00B70741"/>
    <w:rsid w:val="00B7077C"/>
    <w:rsid w:val="00B707F7"/>
    <w:rsid w:val="00B7082E"/>
    <w:rsid w:val="00B70B77"/>
    <w:rsid w:val="00B721F1"/>
    <w:rsid w:val="00B7246C"/>
    <w:rsid w:val="00B725BE"/>
    <w:rsid w:val="00B72A3A"/>
    <w:rsid w:val="00B72AC3"/>
    <w:rsid w:val="00B72CFC"/>
    <w:rsid w:val="00B72F25"/>
    <w:rsid w:val="00B7325A"/>
    <w:rsid w:val="00B7328F"/>
    <w:rsid w:val="00B73625"/>
    <w:rsid w:val="00B73978"/>
    <w:rsid w:val="00B73EC8"/>
    <w:rsid w:val="00B748E3"/>
    <w:rsid w:val="00B74979"/>
    <w:rsid w:val="00B75353"/>
    <w:rsid w:val="00B753E7"/>
    <w:rsid w:val="00B75654"/>
    <w:rsid w:val="00B75827"/>
    <w:rsid w:val="00B75F9D"/>
    <w:rsid w:val="00B767D9"/>
    <w:rsid w:val="00B76A55"/>
    <w:rsid w:val="00B76C6E"/>
    <w:rsid w:val="00B770F1"/>
    <w:rsid w:val="00B7744F"/>
    <w:rsid w:val="00B77F2C"/>
    <w:rsid w:val="00B77FDF"/>
    <w:rsid w:val="00B80B36"/>
    <w:rsid w:val="00B817CF"/>
    <w:rsid w:val="00B81B28"/>
    <w:rsid w:val="00B8235A"/>
    <w:rsid w:val="00B824AC"/>
    <w:rsid w:val="00B82906"/>
    <w:rsid w:val="00B8304F"/>
    <w:rsid w:val="00B832AB"/>
    <w:rsid w:val="00B839BF"/>
    <w:rsid w:val="00B83CBD"/>
    <w:rsid w:val="00B8436C"/>
    <w:rsid w:val="00B84638"/>
    <w:rsid w:val="00B8467E"/>
    <w:rsid w:val="00B848D9"/>
    <w:rsid w:val="00B84CA7"/>
    <w:rsid w:val="00B85588"/>
    <w:rsid w:val="00B8569B"/>
    <w:rsid w:val="00B8598C"/>
    <w:rsid w:val="00B85B98"/>
    <w:rsid w:val="00B85F0D"/>
    <w:rsid w:val="00B867E3"/>
    <w:rsid w:val="00B86938"/>
    <w:rsid w:val="00B86C10"/>
    <w:rsid w:val="00B87C3E"/>
    <w:rsid w:val="00B9051A"/>
    <w:rsid w:val="00B90A0A"/>
    <w:rsid w:val="00B90B4A"/>
    <w:rsid w:val="00B90B6D"/>
    <w:rsid w:val="00B9175E"/>
    <w:rsid w:val="00B91992"/>
    <w:rsid w:val="00B919A7"/>
    <w:rsid w:val="00B919DC"/>
    <w:rsid w:val="00B929F9"/>
    <w:rsid w:val="00B92B2E"/>
    <w:rsid w:val="00B92F8B"/>
    <w:rsid w:val="00B9304F"/>
    <w:rsid w:val="00B9323A"/>
    <w:rsid w:val="00B9354E"/>
    <w:rsid w:val="00B939AE"/>
    <w:rsid w:val="00B942D9"/>
    <w:rsid w:val="00B9431E"/>
    <w:rsid w:val="00B94BE6"/>
    <w:rsid w:val="00B950B7"/>
    <w:rsid w:val="00B955B8"/>
    <w:rsid w:val="00B955F5"/>
    <w:rsid w:val="00B95861"/>
    <w:rsid w:val="00B95956"/>
    <w:rsid w:val="00B95E5B"/>
    <w:rsid w:val="00B95E90"/>
    <w:rsid w:val="00B95FCE"/>
    <w:rsid w:val="00B968D9"/>
    <w:rsid w:val="00B96CD8"/>
    <w:rsid w:val="00B973BC"/>
    <w:rsid w:val="00B97A78"/>
    <w:rsid w:val="00B97D88"/>
    <w:rsid w:val="00B97E10"/>
    <w:rsid w:val="00B97FE3"/>
    <w:rsid w:val="00BA1357"/>
    <w:rsid w:val="00BA1C49"/>
    <w:rsid w:val="00BA1C74"/>
    <w:rsid w:val="00BA1F7E"/>
    <w:rsid w:val="00BA2279"/>
    <w:rsid w:val="00BA2377"/>
    <w:rsid w:val="00BA39CF"/>
    <w:rsid w:val="00BA472F"/>
    <w:rsid w:val="00BA476A"/>
    <w:rsid w:val="00BA47E8"/>
    <w:rsid w:val="00BA4872"/>
    <w:rsid w:val="00BA4B8A"/>
    <w:rsid w:val="00BA5A28"/>
    <w:rsid w:val="00BA5D0E"/>
    <w:rsid w:val="00BA604A"/>
    <w:rsid w:val="00BA6BB6"/>
    <w:rsid w:val="00BA7471"/>
    <w:rsid w:val="00BA77C4"/>
    <w:rsid w:val="00BB002A"/>
    <w:rsid w:val="00BB08CE"/>
    <w:rsid w:val="00BB08F6"/>
    <w:rsid w:val="00BB0C8F"/>
    <w:rsid w:val="00BB0E44"/>
    <w:rsid w:val="00BB1ACA"/>
    <w:rsid w:val="00BB1F67"/>
    <w:rsid w:val="00BB21F2"/>
    <w:rsid w:val="00BB2231"/>
    <w:rsid w:val="00BB22A2"/>
    <w:rsid w:val="00BB246F"/>
    <w:rsid w:val="00BB28FC"/>
    <w:rsid w:val="00BB298D"/>
    <w:rsid w:val="00BB2D27"/>
    <w:rsid w:val="00BB3C12"/>
    <w:rsid w:val="00BB430E"/>
    <w:rsid w:val="00BB49B3"/>
    <w:rsid w:val="00BB535B"/>
    <w:rsid w:val="00BB5866"/>
    <w:rsid w:val="00BB63E5"/>
    <w:rsid w:val="00BB6919"/>
    <w:rsid w:val="00BB6AA3"/>
    <w:rsid w:val="00BB7A7C"/>
    <w:rsid w:val="00BB7C38"/>
    <w:rsid w:val="00BC0D53"/>
    <w:rsid w:val="00BC0F89"/>
    <w:rsid w:val="00BC1376"/>
    <w:rsid w:val="00BC1484"/>
    <w:rsid w:val="00BC16E6"/>
    <w:rsid w:val="00BC21ED"/>
    <w:rsid w:val="00BC2A6F"/>
    <w:rsid w:val="00BC3472"/>
    <w:rsid w:val="00BC3652"/>
    <w:rsid w:val="00BC37A9"/>
    <w:rsid w:val="00BC447A"/>
    <w:rsid w:val="00BC45EB"/>
    <w:rsid w:val="00BC4657"/>
    <w:rsid w:val="00BC4808"/>
    <w:rsid w:val="00BC5457"/>
    <w:rsid w:val="00BC55CE"/>
    <w:rsid w:val="00BC613E"/>
    <w:rsid w:val="00BC6D0F"/>
    <w:rsid w:val="00BC6F35"/>
    <w:rsid w:val="00BC6FEF"/>
    <w:rsid w:val="00BC71B9"/>
    <w:rsid w:val="00BD03B9"/>
    <w:rsid w:val="00BD087C"/>
    <w:rsid w:val="00BD0CE8"/>
    <w:rsid w:val="00BD0EAF"/>
    <w:rsid w:val="00BD1058"/>
    <w:rsid w:val="00BD15BD"/>
    <w:rsid w:val="00BD217E"/>
    <w:rsid w:val="00BD25B6"/>
    <w:rsid w:val="00BD2EFF"/>
    <w:rsid w:val="00BD32C7"/>
    <w:rsid w:val="00BD33E5"/>
    <w:rsid w:val="00BD34F5"/>
    <w:rsid w:val="00BD3995"/>
    <w:rsid w:val="00BD3C26"/>
    <w:rsid w:val="00BD3E87"/>
    <w:rsid w:val="00BD61B0"/>
    <w:rsid w:val="00BD6826"/>
    <w:rsid w:val="00BD6947"/>
    <w:rsid w:val="00BD6B11"/>
    <w:rsid w:val="00BD6DC5"/>
    <w:rsid w:val="00BD7F7D"/>
    <w:rsid w:val="00BE017E"/>
    <w:rsid w:val="00BE0433"/>
    <w:rsid w:val="00BE0473"/>
    <w:rsid w:val="00BE0734"/>
    <w:rsid w:val="00BE0CAE"/>
    <w:rsid w:val="00BE0E94"/>
    <w:rsid w:val="00BE112B"/>
    <w:rsid w:val="00BE12C4"/>
    <w:rsid w:val="00BE149B"/>
    <w:rsid w:val="00BE1BF6"/>
    <w:rsid w:val="00BE1EB0"/>
    <w:rsid w:val="00BE21B5"/>
    <w:rsid w:val="00BE21CE"/>
    <w:rsid w:val="00BE25D6"/>
    <w:rsid w:val="00BE26C7"/>
    <w:rsid w:val="00BE2859"/>
    <w:rsid w:val="00BE2AB9"/>
    <w:rsid w:val="00BE2F5C"/>
    <w:rsid w:val="00BE387F"/>
    <w:rsid w:val="00BE391E"/>
    <w:rsid w:val="00BE39B7"/>
    <w:rsid w:val="00BE4378"/>
    <w:rsid w:val="00BE4D51"/>
    <w:rsid w:val="00BE4F22"/>
    <w:rsid w:val="00BE522D"/>
    <w:rsid w:val="00BE558E"/>
    <w:rsid w:val="00BE664D"/>
    <w:rsid w:val="00BE66E7"/>
    <w:rsid w:val="00BE674C"/>
    <w:rsid w:val="00BE6909"/>
    <w:rsid w:val="00BE7A59"/>
    <w:rsid w:val="00BF0327"/>
    <w:rsid w:val="00BF09DA"/>
    <w:rsid w:val="00BF1299"/>
    <w:rsid w:val="00BF15E6"/>
    <w:rsid w:val="00BF16EC"/>
    <w:rsid w:val="00BF1E73"/>
    <w:rsid w:val="00BF20B7"/>
    <w:rsid w:val="00BF20E4"/>
    <w:rsid w:val="00BF2191"/>
    <w:rsid w:val="00BF23EE"/>
    <w:rsid w:val="00BF2DAD"/>
    <w:rsid w:val="00BF2E0D"/>
    <w:rsid w:val="00BF36B7"/>
    <w:rsid w:val="00BF3949"/>
    <w:rsid w:val="00BF3A6E"/>
    <w:rsid w:val="00BF4722"/>
    <w:rsid w:val="00BF4C8E"/>
    <w:rsid w:val="00BF5018"/>
    <w:rsid w:val="00BF6F3D"/>
    <w:rsid w:val="00BF7372"/>
    <w:rsid w:val="00BF7736"/>
    <w:rsid w:val="00BF7ADE"/>
    <w:rsid w:val="00BF7FF5"/>
    <w:rsid w:val="00C00133"/>
    <w:rsid w:val="00C0087D"/>
    <w:rsid w:val="00C0092C"/>
    <w:rsid w:val="00C009C1"/>
    <w:rsid w:val="00C00F28"/>
    <w:rsid w:val="00C01E7B"/>
    <w:rsid w:val="00C020D2"/>
    <w:rsid w:val="00C02100"/>
    <w:rsid w:val="00C02143"/>
    <w:rsid w:val="00C022FF"/>
    <w:rsid w:val="00C02B6D"/>
    <w:rsid w:val="00C02ECA"/>
    <w:rsid w:val="00C03603"/>
    <w:rsid w:val="00C039C1"/>
    <w:rsid w:val="00C03A77"/>
    <w:rsid w:val="00C04598"/>
    <w:rsid w:val="00C04A62"/>
    <w:rsid w:val="00C05000"/>
    <w:rsid w:val="00C055D7"/>
    <w:rsid w:val="00C0563E"/>
    <w:rsid w:val="00C05CD7"/>
    <w:rsid w:val="00C06761"/>
    <w:rsid w:val="00C06A4F"/>
    <w:rsid w:val="00C06AAB"/>
    <w:rsid w:val="00C06CFA"/>
    <w:rsid w:val="00C06DD3"/>
    <w:rsid w:val="00C06F7D"/>
    <w:rsid w:val="00C0720C"/>
    <w:rsid w:val="00C0783D"/>
    <w:rsid w:val="00C07ACE"/>
    <w:rsid w:val="00C07D8F"/>
    <w:rsid w:val="00C100BB"/>
    <w:rsid w:val="00C100C9"/>
    <w:rsid w:val="00C1075A"/>
    <w:rsid w:val="00C11816"/>
    <w:rsid w:val="00C11963"/>
    <w:rsid w:val="00C11A6C"/>
    <w:rsid w:val="00C1216B"/>
    <w:rsid w:val="00C12A3E"/>
    <w:rsid w:val="00C12B59"/>
    <w:rsid w:val="00C12C41"/>
    <w:rsid w:val="00C12C99"/>
    <w:rsid w:val="00C12D4E"/>
    <w:rsid w:val="00C1306A"/>
    <w:rsid w:val="00C13B81"/>
    <w:rsid w:val="00C13BE9"/>
    <w:rsid w:val="00C13E5C"/>
    <w:rsid w:val="00C14053"/>
    <w:rsid w:val="00C14740"/>
    <w:rsid w:val="00C14F17"/>
    <w:rsid w:val="00C15068"/>
    <w:rsid w:val="00C159A5"/>
    <w:rsid w:val="00C15FA2"/>
    <w:rsid w:val="00C16570"/>
    <w:rsid w:val="00C167AC"/>
    <w:rsid w:val="00C16CD1"/>
    <w:rsid w:val="00C174A3"/>
    <w:rsid w:val="00C17658"/>
    <w:rsid w:val="00C17A84"/>
    <w:rsid w:val="00C17DB0"/>
    <w:rsid w:val="00C17DD2"/>
    <w:rsid w:val="00C17DEC"/>
    <w:rsid w:val="00C17F84"/>
    <w:rsid w:val="00C17FA7"/>
    <w:rsid w:val="00C20136"/>
    <w:rsid w:val="00C20258"/>
    <w:rsid w:val="00C2049A"/>
    <w:rsid w:val="00C205C0"/>
    <w:rsid w:val="00C20C78"/>
    <w:rsid w:val="00C20C9E"/>
    <w:rsid w:val="00C20CA0"/>
    <w:rsid w:val="00C212EB"/>
    <w:rsid w:val="00C215AD"/>
    <w:rsid w:val="00C216E5"/>
    <w:rsid w:val="00C217A7"/>
    <w:rsid w:val="00C21840"/>
    <w:rsid w:val="00C21DF1"/>
    <w:rsid w:val="00C21F3A"/>
    <w:rsid w:val="00C226FC"/>
    <w:rsid w:val="00C22FAA"/>
    <w:rsid w:val="00C23166"/>
    <w:rsid w:val="00C233B9"/>
    <w:rsid w:val="00C237BA"/>
    <w:rsid w:val="00C23A1E"/>
    <w:rsid w:val="00C24423"/>
    <w:rsid w:val="00C24833"/>
    <w:rsid w:val="00C24836"/>
    <w:rsid w:val="00C2498F"/>
    <w:rsid w:val="00C2511E"/>
    <w:rsid w:val="00C25252"/>
    <w:rsid w:val="00C25ECC"/>
    <w:rsid w:val="00C26392"/>
    <w:rsid w:val="00C273D8"/>
    <w:rsid w:val="00C313C8"/>
    <w:rsid w:val="00C31CBE"/>
    <w:rsid w:val="00C31FD3"/>
    <w:rsid w:val="00C320A4"/>
    <w:rsid w:val="00C32309"/>
    <w:rsid w:val="00C3292F"/>
    <w:rsid w:val="00C32D43"/>
    <w:rsid w:val="00C32E85"/>
    <w:rsid w:val="00C3364A"/>
    <w:rsid w:val="00C33795"/>
    <w:rsid w:val="00C33F50"/>
    <w:rsid w:val="00C340A1"/>
    <w:rsid w:val="00C341E8"/>
    <w:rsid w:val="00C34292"/>
    <w:rsid w:val="00C346C9"/>
    <w:rsid w:val="00C34865"/>
    <w:rsid w:val="00C34A89"/>
    <w:rsid w:val="00C34E4C"/>
    <w:rsid w:val="00C34EB6"/>
    <w:rsid w:val="00C359CB"/>
    <w:rsid w:val="00C35A61"/>
    <w:rsid w:val="00C35B73"/>
    <w:rsid w:val="00C35D6E"/>
    <w:rsid w:val="00C36478"/>
    <w:rsid w:val="00C3651E"/>
    <w:rsid w:val="00C36C04"/>
    <w:rsid w:val="00C36CF9"/>
    <w:rsid w:val="00C36D22"/>
    <w:rsid w:val="00C36E27"/>
    <w:rsid w:val="00C37713"/>
    <w:rsid w:val="00C37AA6"/>
    <w:rsid w:val="00C37B77"/>
    <w:rsid w:val="00C37BEB"/>
    <w:rsid w:val="00C37DD4"/>
    <w:rsid w:val="00C37E0C"/>
    <w:rsid w:val="00C4088D"/>
    <w:rsid w:val="00C41458"/>
    <w:rsid w:val="00C4165C"/>
    <w:rsid w:val="00C419FA"/>
    <w:rsid w:val="00C41F78"/>
    <w:rsid w:val="00C42196"/>
    <w:rsid w:val="00C421C0"/>
    <w:rsid w:val="00C421E0"/>
    <w:rsid w:val="00C4355C"/>
    <w:rsid w:val="00C4360F"/>
    <w:rsid w:val="00C44AF9"/>
    <w:rsid w:val="00C44C7F"/>
    <w:rsid w:val="00C44D5B"/>
    <w:rsid w:val="00C4561A"/>
    <w:rsid w:val="00C458CF"/>
    <w:rsid w:val="00C45F28"/>
    <w:rsid w:val="00C463A0"/>
    <w:rsid w:val="00C46770"/>
    <w:rsid w:val="00C468A9"/>
    <w:rsid w:val="00C469DA"/>
    <w:rsid w:val="00C46FF7"/>
    <w:rsid w:val="00C4742B"/>
    <w:rsid w:val="00C502EE"/>
    <w:rsid w:val="00C506C4"/>
    <w:rsid w:val="00C50712"/>
    <w:rsid w:val="00C50E8D"/>
    <w:rsid w:val="00C511B5"/>
    <w:rsid w:val="00C511D9"/>
    <w:rsid w:val="00C513ED"/>
    <w:rsid w:val="00C5152F"/>
    <w:rsid w:val="00C51A28"/>
    <w:rsid w:val="00C51B12"/>
    <w:rsid w:val="00C528DF"/>
    <w:rsid w:val="00C52BDD"/>
    <w:rsid w:val="00C52DB9"/>
    <w:rsid w:val="00C531AD"/>
    <w:rsid w:val="00C53301"/>
    <w:rsid w:val="00C53A20"/>
    <w:rsid w:val="00C543B4"/>
    <w:rsid w:val="00C54613"/>
    <w:rsid w:val="00C54AB5"/>
    <w:rsid w:val="00C550C6"/>
    <w:rsid w:val="00C5525B"/>
    <w:rsid w:val="00C55AE1"/>
    <w:rsid w:val="00C5625A"/>
    <w:rsid w:val="00C56635"/>
    <w:rsid w:val="00C566F2"/>
    <w:rsid w:val="00C567F2"/>
    <w:rsid w:val="00C56EBC"/>
    <w:rsid w:val="00C56FF2"/>
    <w:rsid w:val="00C5745A"/>
    <w:rsid w:val="00C5787D"/>
    <w:rsid w:val="00C57902"/>
    <w:rsid w:val="00C60268"/>
    <w:rsid w:val="00C603E4"/>
    <w:rsid w:val="00C60C98"/>
    <w:rsid w:val="00C60E37"/>
    <w:rsid w:val="00C6217C"/>
    <w:rsid w:val="00C62330"/>
    <w:rsid w:val="00C6268D"/>
    <w:rsid w:val="00C62695"/>
    <w:rsid w:val="00C626E9"/>
    <w:rsid w:val="00C6299D"/>
    <w:rsid w:val="00C62E36"/>
    <w:rsid w:val="00C62F5E"/>
    <w:rsid w:val="00C6316C"/>
    <w:rsid w:val="00C64554"/>
    <w:rsid w:val="00C64DD0"/>
    <w:rsid w:val="00C652A3"/>
    <w:rsid w:val="00C654BC"/>
    <w:rsid w:val="00C6561B"/>
    <w:rsid w:val="00C65B5D"/>
    <w:rsid w:val="00C6641F"/>
    <w:rsid w:val="00C66A4F"/>
    <w:rsid w:val="00C66B8C"/>
    <w:rsid w:val="00C66D78"/>
    <w:rsid w:val="00C66DA1"/>
    <w:rsid w:val="00C6750F"/>
    <w:rsid w:val="00C676EE"/>
    <w:rsid w:val="00C67763"/>
    <w:rsid w:val="00C67D8A"/>
    <w:rsid w:val="00C7047D"/>
    <w:rsid w:val="00C70573"/>
    <w:rsid w:val="00C70D40"/>
    <w:rsid w:val="00C710FE"/>
    <w:rsid w:val="00C71208"/>
    <w:rsid w:val="00C71926"/>
    <w:rsid w:val="00C719A3"/>
    <w:rsid w:val="00C71F16"/>
    <w:rsid w:val="00C72021"/>
    <w:rsid w:val="00C72319"/>
    <w:rsid w:val="00C72784"/>
    <w:rsid w:val="00C72EBD"/>
    <w:rsid w:val="00C730B7"/>
    <w:rsid w:val="00C73599"/>
    <w:rsid w:val="00C73ECE"/>
    <w:rsid w:val="00C73F36"/>
    <w:rsid w:val="00C74626"/>
    <w:rsid w:val="00C74687"/>
    <w:rsid w:val="00C747D1"/>
    <w:rsid w:val="00C74BFA"/>
    <w:rsid w:val="00C74FB7"/>
    <w:rsid w:val="00C75062"/>
    <w:rsid w:val="00C7517B"/>
    <w:rsid w:val="00C758DC"/>
    <w:rsid w:val="00C75996"/>
    <w:rsid w:val="00C76261"/>
    <w:rsid w:val="00C763D2"/>
    <w:rsid w:val="00C76487"/>
    <w:rsid w:val="00C77135"/>
    <w:rsid w:val="00C77C8E"/>
    <w:rsid w:val="00C80989"/>
    <w:rsid w:val="00C8108D"/>
    <w:rsid w:val="00C8128F"/>
    <w:rsid w:val="00C81631"/>
    <w:rsid w:val="00C8179C"/>
    <w:rsid w:val="00C81B69"/>
    <w:rsid w:val="00C81F0A"/>
    <w:rsid w:val="00C823DB"/>
    <w:rsid w:val="00C82539"/>
    <w:rsid w:val="00C826B2"/>
    <w:rsid w:val="00C83207"/>
    <w:rsid w:val="00C83AE5"/>
    <w:rsid w:val="00C83BBF"/>
    <w:rsid w:val="00C843A5"/>
    <w:rsid w:val="00C849FF"/>
    <w:rsid w:val="00C854EF"/>
    <w:rsid w:val="00C858FA"/>
    <w:rsid w:val="00C85980"/>
    <w:rsid w:val="00C861F1"/>
    <w:rsid w:val="00C86209"/>
    <w:rsid w:val="00C867C9"/>
    <w:rsid w:val="00C86A1A"/>
    <w:rsid w:val="00C86E78"/>
    <w:rsid w:val="00C86E81"/>
    <w:rsid w:val="00C87089"/>
    <w:rsid w:val="00C872BD"/>
    <w:rsid w:val="00C876A3"/>
    <w:rsid w:val="00C878FE"/>
    <w:rsid w:val="00C87BA1"/>
    <w:rsid w:val="00C9019C"/>
    <w:rsid w:val="00C905AF"/>
    <w:rsid w:val="00C90661"/>
    <w:rsid w:val="00C90BCF"/>
    <w:rsid w:val="00C91630"/>
    <w:rsid w:val="00C92468"/>
    <w:rsid w:val="00C928C9"/>
    <w:rsid w:val="00C92DDA"/>
    <w:rsid w:val="00C93048"/>
    <w:rsid w:val="00C93681"/>
    <w:rsid w:val="00C9383D"/>
    <w:rsid w:val="00C93896"/>
    <w:rsid w:val="00C93A94"/>
    <w:rsid w:val="00C93EA3"/>
    <w:rsid w:val="00C9403A"/>
    <w:rsid w:val="00C94270"/>
    <w:rsid w:val="00C9448C"/>
    <w:rsid w:val="00C94981"/>
    <w:rsid w:val="00C956CA"/>
    <w:rsid w:val="00C95BD4"/>
    <w:rsid w:val="00C95C34"/>
    <w:rsid w:val="00C961E2"/>
    <w:rsid w:val="00C96387"/>
    <w:rsid w:val="00C96457"/>
    <w:rsid w:val="00C966D8"/>
    <w:rsid w:val="00C96816"/>
    <w:rsid w:val="00C969B6"/>
    <w:rsid w:val="00C96E62"/>
    <w:rsid w:val="00C96F2C"/>
    <w:rsid w:val="00C9756A"/>
    <w:rsid w:val="00C976EC"/>
    <w:rsid w:val="00C97F62"/>
    <w:rsid w:val="00CA059D"/>
    <w:rsid w:val="00CA072D"/>
    <w:rsid w:val="00CA083F"/>
    <w:rsid w:val="00CA0848"/>
    <w:rsid w:val="00CA0AD9"/>
    <w:rsid w:val="00CA0C88"/>
    <w:rsid w:val="00CA0D10"/>
    <w:rsid w:val="00CA10D0"/>
    <w:rsid w:val="00CA1494"/>
    <w:rsid w:val="00CA240E"/>
    <w:rsid w:val="00CA252C"/>
    <w:rsid w:val="00CA27CD"/>
    <w:rsid w:val="00CA2CB2"/>
    <w:rsid w:val="00CA34A4"/>
    <w:rsid w:val="00CA358D"/>
    <w:rsid w:val="00CA3A8A"/>
    <w:rsid w:val="00CA42E4"/>
    <w:rsid w:val="00CA436F"/>
    <w:rsid w:val="00CA47C8"/>
    <w:rsid w:val="00CA48B3"/>
    <w:rsid w:val="00CA4A1F"/>
    <w:rsid w:val="00CA4FA0"/>
    <w:rsid w:val="00CA5529"/>
    <w:rsid w:val="00CA573E"/>
    <w:rsid w:val="00CA5803"/>
    <w:rsid w:val="00CA5DCC"/>
    <w:rsid w:val="00CA64B4"/>
    <w:rsid w:val="00CA69E6"/>
    <w:rsid w:val="00CA7784"/>
    <w:rsid w:val="00CA778A"/>
    <w:rsid w:val="00CA79BF"/>
    <w:rsid w:val="00CA7C6F"/>
    <w:rsid w:val="00CB0332"/>
    <w:rsid w:val="00CB0485"/>
    <w:rsid w:val="00CB0530"/>
    <w:rsid w:val="00CB1323"/>
    <w:rsid w:val="00CB1A99"/>
    <w:rsid w:val="00CB25ED"/>
    <w:rsid w:val="00CB27D9"/>
    <w:rsid w:val="00CB29AE"/>
    <w:rsid w:val="00CB2DD8"/>
    <w:rsid w:val="00CB3A44"/>
    <w:rsid w:val="00CB3C91"/>
    <w:rsid w:val="00CB4450"/>
    <w:rsid w:val="00CB468B"/>
    <w:rsid w:val="00CB4EBF"/>
    <w:rsid w:val="00CB4FCE"/>
    <w:rsid w:val="00CB5712"/>
    <w:rsid w:val="00CB5C94"/>
    <w:rsid w:val="00CB5E9E"/>
    <w:rsid w:val="00CB5EC1"/>
    <w:rsid w:val="00CB619F"/>
    <w:rsid w:val="00CB6E8C"/>
    <w:rsid w:val="00CB6F9E"/>
    <w:rsid w:val="00CB76C2"/>
    <w:rsid w:val="00CB78A3"/>
    <w:rsid w:val="00CB79A3"/>
    <w:rsid w:val="00CB7C1E"/>
    <w:rsid w:val="00CB7E50"/>
    <w:rsid w:val="00CC016C"/>
    <w:rsid w:val="00CC083A"/>
    <w:rsid w:val="00CC089F"/>
    <w:rsid w:val="00CC0CC7"/>
    <w:rsid w:val="00CC1A5A"/>
    <w:rsid w:val="00CC1BB4"/>
    <w:rsid w:val="00CC2455"/>
    <w:rsid w:val="00CC292D"/>
    <w:rsid w:val="00CC3655"/>
    <w:rsid w:val="00CC3859"/>
    <w:rsid w:val="00CC3D9F"/>
    <w:rsid w:val="00CC416C"/>
    <w:rsid w:val="00CC4430"/>
    <w:rsid w:val="00CC4525"/>
    <w:rsid w:val="00CC4991"/>
    <w:rsid w:val="00CC5054"/>
    <w:rsid w:val="00CC62C3"/>
    <w:rsid w:val="00CC6669"/>
    <w:rsid w:val="00CC6702"/>
    <w:rsid w:val="00CC6718"/>
    <w:rsid w:val="00CC6929"/>
    <w:rsid w:val="00CC7238"/>
    <w:rsid w:val="00CC77AD"/>
    <w:rsid w:val="00CC7B06"/>
    <w:rsid w:val="00CC7BCA"/>
    <w:rsid w:val="00CC7D48"/>
    <w:rsid w:val="00CC7DDD"/>
    <w:rsid w:val="00CC7EBB"/>
    <w:rsid w:val="00CD0DC9"/>
    <w:rsid w:val="00CD0E9C"/>
    <w:rsid w:val="00CD1003"/>
    <w:rsid w:val="00CD1872"/>
    <w:rsid w:val="00CD1BDE"/>
    <w:rsid w:val="00CD23F5"/>
    <w:rsid w:val="00CD2AEC"/>
    <w:rsid w:val="00CD33F6"/>
    <w:rsid w:val="00CD3BEC"/>
    <w:rsid w:val="00CD3F8C"/>
    <w:rsid w:val="00CD4432"/>
    <w:rsid w:val="00CD4583"/>
    <w:rsid w:val="00CD45A8"/>
    <w:rsid w:val="00CD4BF6"/>
    <w:rsid w:val="00CD4CE0"/>
    <w:rsid w:val="00CD4D75"/>
    <w:rsid w:val="00CD4E2E"/>
    <w:rsid w:val="00CD5B46"/>
    <w:rsid w:val="00CD6025"/>
    <w:rsid w:val="00CD60A0"/>
    <w:rsid w:val="00CD6AEE"/>
    <w:rsid w:val="00CD6B45"/>
    <w:rsid w:val="00CD75E6"/>
    <w:rsid w:val="00CD7B2C"/>
    <w:rsid w:val="00CE07EB"/>
    <w:rsid w:val="00CE08AD"/>
    <w:rsid w:val="00CE18FB"/>
    <w:rsid w:val="00CE1B13"/>
    <w:rsid w:val="00CE1CCE"/>
    <w:rsid w:val="00CE1D03"/>
    <w:rsid w:val="00CE1EBC"/>
    <w:rsid w:val="00CE209A"/>
    <w:rsid w:val="00CE2480"/>
    <w:rsid w:val="00CE2DF8"/>
    <w:rsid w:val="00CE2FA9"/>
    <w:rsid w:val="00CE311B"/>
    <w:rsid w:val="00CE3A01"/>
    <w:rsid w:val="00CE3A0F"/>
    <w:rsid w:val="00CE40A4"/>
    <w:rsid w:val="00CE444C"/>
    <w:rsid w:val="00CE4928"/>
    <w:rsid w:val="00CE4C8A"/>
    <w:rsid w:val="00CE4D22"/>
    <w:rsid w:val="00CE4D25"/>
    <w:rsid w:val="00CE5132"/>
    <w:rsid w:val="00CE5167"/>
    <w:rsid w:val="00CE5550"/>
    <w:rsid w:val="00CE55D3"/>
    <w:rsid w:val="00CE5D9E"/>
    <w:rsid w:val="00CE5FDD"/>
    <w:rsid w:val="00CE61A5"/>
    <w:rsid w:val="00CE61E9"/>
    <w:rsid w:val="00CE642C"/>
    <w:rsid w:val="00CE69BB"/>
    <w:rsid w:val="00CE6AE5"/>
    <w:rsid w:val="00CE6DD5"/>
    <w:rsid w:val="00CE73F1"/>
    <w:rsid w:val="00CE7720"/>
    <w:rsid w:val="00CE7870"/>
    <w:rsid w:val="00CE7CDD"/>
    <w:rsid w:val="00CF0703"/>
    <w:rsid w:val="00CF08FD"/>
    <w:rsid w:val="00CF0A95"/>
    <w:rsid w:val="00CF1080"/>
    <w:rsid w:val="00CF13F4"/>
    <w:rsid w:val="00CF1502"/>
    <w:rsid w:val="00CF196C"/>
    <w:rsid w:val="00CF21F8"/>
    <w:rsid w:val="00CF266E"/>
    <w:rsid w:val="00CF2C81"/>
    <w:rsid w:val="00CF2D06"/>
    <w:rsid w:val="00CF2EE1"/>
    <w:rsid w:val="00CF34CB"/>
    <w:rsid w:val="00CF436A"/>
    <w:rsid w:val="00CF46EF"/>
    <w:rsid w:val="00CF5BE9"/>
    <w:rsid w:val="00CF5F56"/>
    <w:rsid w:val="00CF61AE"/>
    <w:rsid w:val="00CF6350"/>
    <w:rsid w:val="00CF64EA"/>
    <w:rsid w:val="00CF6734"/>
    <w:rsid w:val="00CF6C71"/>
    <w:rsid w:val="00CF70D1"/>
    <w:rsid w:val="00CF779B"/>
    <w:rsid w:val="00CF7BBF"/>
    <w:rsid w:val="00CF7E25"/>
    <w:rsid w:val="00CF7FD1"/>
    <w:rsid w:val="00D00291"/>
    <w:rsid w:val="00D011AD"/>
    <w:rsid w:val="00D01242"/>
    <w:rsid w:val="00D0125C"/>
    <w:rsid w:val="00D013EB"/>
    <w:rsid w:val="00D01997"/>
    <w:rsid w:val="00D01CAB"/>
    <w:rsid w:val="00D01D10"/>
    <w:rsid w:val="00D01D7F"/>
    <w:rsid w:val="00D028DA"/>
    <w:rsid w:val="00D02AB6"/>
    <w:rsid w:val="00D0338A"/>
    <w:rsid w:val="00D033C5"/>
    <w:rsid w:val="00D03433"/>
    <w:rsid w:val="00D03A04"/>
    <w:rsid w:val="00D03ABF"/>
    <w:rsid w:val="00D04E78"/>
    <w:rsid w:val="00D05747"/>
    <w:rsid w:val="00D05A13"/>
    <w:rsid w:val="00D06345"/>
    <w:rsid w:val="00D0696C"/>
    <w:rsid w:val="00D06AC7"/>
    <w:rsid w:val="00D06B54"/>
    <w:rsid w:val="00D06EA0"/>
    <w:rsid w:val="00D0722A"/>
    <w:rsid w:val="00D07704"/>
    <w:rsid w:val="00D07977"/>
    <w:rsid w:val="00D07F0A"/>
    <w:rsid w:val="00D07FDF"/>
    <w:rsid w:val="00D10071"/>
    <w:rsid w:val="00D102DF"/>
    <w:rsid w:val="00D103AF"/>
    <w:rsid w:val="00D11101"/>
    <w:rsid w:val="00D111EF"/>
    <w:rsid w:val="00D1124F"/>
    <w:rsid w:val="00D12171"/>
    <w:rsid w:val="00D13BE5"/>
    <w:rsid w:val="00D13D74"/>
    <w:rsid w:val="00D13E9F"/>
    <w:rsid w:val="00D14217"/>
    <w:rsid w:val="00D1472F"/>
    <w:rsid w:val="00D149D0"/>
    <w:rsid w:val="00D14B37"/>
    <w:rsid w:val="00D14BB1"/>
    <w:rsid w:val="00D15247"/>
    <w:rsid w:val="00D1527A"/>
    <w:rsid w:val="00D15BE0"/>
    <w:rsid w:val="00D15CEF"/>
    <w:rsid w:val="00D16037"/>
    <w:rsid w:val="00D1608C"/>
    <w:rsid w:val="00D16611"/>
    <w:rsid w:val="00D16642"/>
    <w:rsid w:val="00D1688A"/>
    <w:rsid w:val="00D17828"/>
    <w:rsid w:val="00D17EA7"/>
    <w:rsid w:val="00D200C0"/>
    <w:rsid w:val="00D2034A"/>
    <w:rsid w:val="00D203AC"/>
    <w:rsid w:val="00D20409"/>
    <w:rsid w:val="00D206E0"/>
    <w:rsid w:val="00D20F82"/>
    <w:rsid w:val="00D21E05"/>
    <w:rsid w:val="00D21E07"/>
    <w:rsid w:val="00D21E41"/>
    <w:rsid w:val="00D22827"/>
    <w:rsid w:val="00D22A60"/>
    <w:rsid w:val="00D23245"/>
    <w:rsid w:val="00D23ECE"/>
    <w:rsid w:val="00D2402D"/>
    <w:rsid w:val="00D24546"/>
    <w:rsid w:val="00D247AD"/>
    <w:rsid w:val="00D24E6E"/>
    <w:rsid w:val="00D24E76"/>
    <w:rsid w:val="00D2529F"/>
    <w:rsid w:val="00D25344"/>
    <w:rsid w:val="00D253A7"/>
    <w:rsid w:val="00D2553A"/>
    <w:rsid w:val="00D25671"/>
    <w:rsid w:val="00D25D31"/>
    <w:rsid w:val="00D26279"/>
    <w:rsid w:val="00D266E2"/>
    <w:rsid w:val="00D267E0"/>
    <w:rsid w:val="00D26818"/>
    <w:rsid w:val="00D26CA0"/>
    <w:rsid w:val="00D27023"/>
    <w:rsid w:val="00D271C0"/>
    <w:rsid w:val="00D27623"/>
    <w:rsid w:val="00D277CC"/>
    <w:rsid w:val="00D278C3"/>
    <w:rsid w:val="00D27937"/>
    <w:rsid w:val="00D27A35"/>
    <w:rsid w:val="00D27ADF"/>
    <w:rsid w:val="00D27C78"/>
    <w:rsid w:val="00D30E20"/>
    <w:rsid w:val="00D30EDA"/>
    <w:rsid w:val="00D316C0"/>
    <w:rsid w:val="00D318AA"/>
    <w:rsid w:val="00D31BBF"/>
    <w:rsid w:val="00D31E6B"/>
    <w:rsid w:val="00D326B0"/>
    <w:rsid w:val="00D326CE"/>
    <w:rsid w:val="00D32A92"/>
    <w:rsid w:val="00D33137"/>
    <w:rsid w:val="00D3336A"/>
    <w:rsid w:val="00D33744"/>
    <w:rsid w:val="00D337DF"/>
    <w:rsid w:val="00D3467F"/>
    <w:rsid w:val="00D34E3F"/>
    <w:rsid w:val="00D34F2A"/>
    <w:rsid w:val="00D34FB6"/>
    <w:rsid w:val="00D36D01"/>
    <w:rsid w:val="00D36D88"/>
    <w:rsid w:val="00D403FE"/>
    <w:rsid w:val="00D40711"/>
    <w:rsid w:val="00D40770"/>
    <w:rsid w:val="00D40ABE"/>
    <w:rsid w:val="00D413B2"/>
    <w:rsid w:val="00D4169E"/>
    <w:rsid w:val="00D41A0C"/>
    <w:rsid w:val="00D42CCB"/>
    <w:rsid w:val="00D42FEA"/>
    <w:rsid w:val="00D43057"/>
    <w:rsid w:val="00D4346E"/>
    <w:rsid w:val="00D43491"/>
    <w:rsid w:val="00D443F6"/>
    <w:rsid w:val="00D446D8"/>
    <w:rsid w:val="00D44937"/>
    <w:rsid w:val="00D44ED1"/>
    <w:rsid w:val="00D44F23"/>
    <w:rsid w:val="00D456FE"/>
    <w:rsid w:val="00D45CA0"/>
    <w:rsid w:val="00D45FAA"/>
    <w:rsid w:val="00D46A6D"/>
    <w:rsid w:val="00D46B9E"/>
    <w:rsid w:val="00D46C28"/>
    <w:rsid w:val="00D47715"/>
    <w:rsid w:val="00D47794"/>
    <w:rsid w:val="00D50262"/>
    <w:rsid w:val="00D50EBC"/>
    <w:rsid w:val="00D51267"/>
    <w:rsid w:val="00D515B6"/>
    <w:rsid w:val="00D51981"/>
    <w:rsid w:val="00D519D3"/>
    <w:rsid w:val="00D51C61"/>
    <w:rsid w:val="00D52542"/>
    <w:rsid w:val="00D525F7"/>
    <w:rsid w:val="00D53C22"/>
    <w:rsid w:val="00D53E79"/>
    <w:rsid w:val="00D542C3"/>
    <w:rsid w:val="00D54E72"/>
    <w:rsid w:val="00D54FF6"/>
    <w:rsid w:val="00D55554"/>
    <w:rsid w:val="00D55F5D"/>
    <w:rsid w:val="00D560B8"/>
    <w:rsid w:val="00D56320"/>
    <w:rsid w:val="00D56441"/>
    <w:rsid w:val="00D56539"/>
    <w:rsid w:val="00D5696C"/>
    <w:rsid w:val="00D56FC7"/>
    <w:rsid w:val="00D57937"/>
    <w:rsid w:val="00D57A54"/>
    <w:rsid w:val="00D57B4F"/>
    <w:rsid w:val="00D57FB3"/>
    <w:rsid w:val="00D600EB"/>
    <w:rsid w:val="00D6038C"/>
    <w:rsid w:val="00D605A2"/>
    <w:rsid w:val="00D605D7"/>
    <w:rsid w:val="00D60D29"/>
    <w:rsid w:val="00D61019"/>
    <w:rsid w:val="00D6127B"/>
    <w:rsid w:val="00D61B31"/>
    <w:rsid w:val="00D62111"/>
    <w:rsid w:val="00D6211F"/>
    <w:rsid w:val="00D626AF"/>
    <w:rsid w:val="00D62A7B"/>
    <w:rsid w:val="00D6316B"/>
    <w:rsid w:val="00D63792"/>
    <w:rsid w:val="00D63941"/>
    <w:rsid w:val="00D63D5E"/>
    <w:rsid w:val="00D64060"/>
    <w:rsid w:val="00D6451B"/>
    <w:rsid w:val="00D64919"/>
    <w:rsid w:val="00D64A28"/>
    <w:rsid w:val="00D650B1"/>
    <w:rsid w:val="00D65182"/>
    <w:rsid w:val="00D65AE1"/>
    <w:rsid w:val="00D66359"/>
    <w:rsid w:val="00D66494"/>
    <w:rsid w:val="00D66593"/>
    <w:rsid w:val="00D66EDA"/>
    <w:rsid w:val="00D671C9"/>
    <w:rsid w:val="00D673CD"/>
    <w:rsid w:val="00D67489"/>
    <w:rsid w:val="00D674D5"/>
    <w:rsid w:val="00D7244B"/>
    <w:rsid w:val="00D728A9"/>
    <w:rsid w:val="00D72A36"/>
    <w:rsid w:val="00D73058"/>
    <w:rsid w:val="00D73126"/>
    <w:rsid w:val="00D7333A"/>
    <w:rsid w:val="00D73EF9"/>
    <w:rsid w:val="00D73F79"/>
    <w:rsid w:val="00D7453B"/>
    <w:rsid w:val="00D7456A"/>
    <w:rsid w:val="00D748B6"/>
    <w:rsid w:val="00D74AA8"/>
    <w:rsid w:val="00D74D17"/>
    <w:rsid w:val="00D7563F"/>
    <w:rsid w:val="00D75819"/>
    <w:rsid w:val="00D75871"/>
    <w:rsid w:val="00D75A3F"/>
    <w:rsid w:val="00D75C98"/>
    <w:rsid w:val="00D76225"/>
    <w:rsid w:val="00D7630D"/>
    <w:rsid w:val="00D763A2"/>
    <w:rsid w:val="00D7647D"/>
    <w:rsid w:val="00D76B67"/>
    <w:rsid w:val="00D76FC4"/>
    <w:rsid w:val="00D770AA"/>
    <w:rsid w:val="00D7726B"/>
    <w:rsid w:val="00D77575"/>
    <w:rsid w:val="00D777A4"/>
    <w:rsid w:val="00D77B66"/>
    <w:rsid w:val="00D77E63"/>
    <w:rsid w:val="00D8063E"/>
    <w:rsid w:val="00D808F9"/>
    <w:rsid w:val="00D8090E"/>
    <w:rsid w:val="00D8182E"/>
    <w:rsid w:val="00D81DEB"/>
    <w:rsid w:val="00D8201F"/>
    <w:rsid w:val="00D82191"/>
    <w:rsid w:val="00D822FA"/>
    <w:rsid w:val="00D825B3"/>
    <w:rsid w:val="00D827E1"/>
    <w:rsid w:val="00D82BCE"/>
    <w:rsid w:val="00D82CD1"/>
    <w:rsid w:val="00D82F67"/>
    <w:rsid w:val="00D832D6"/>
    <w:rsid w:val="00D8359A"/>
    <w:rsid w:val="00D835C1"/>
    <w:rsid w:val="00D8398B"/>
    <w:rsid w:val="00D84184"/>
    <w:rsid w:val="00D8455D"/>
    <w:rsid w:val="00D8506C"/>
    <w:rsid w:val="00D85136"/>
    <w:rsid w:val="00D85185"/>
    <w:rsid w:val="00D8563F"/>
    <w:rsid w:val="00D859DB"/>
    <w:rsid w:val="00D86201"/>
    <w:rsid w:val="00D8661F"/>
    <w:rsid w:val="00D86BFC"/>
    <w:rsid w:val="00D87D21"/>
    <w:rsid w:val="00D915CC"/>
    <w:rsid w:val="00D91914"/>
    <w:rsid w:val="00D91AE4"/>
    <w:rsid w:val="00D91CE0"/>
    <w:rsid w:val="00D91E23"/>
    <w:rsid w:val="00D92037"/>
    <w:rsid w:val="00D92B1E"/>
    <w:rsid w:val="00D92B57"/>
    <w:rsid w:val="00D92D58"/>
    <w:rsid w:val="00D93539"/>
    <w:rsid w:val="00D935DA"/>
    <w:rsid w:val="00D93CD1"/>
    <w:rsid w:val="00D93D64"/>
    <w:rsid w:val="00D94397"/>
    <w:rsid w:val="00D95209"/>
    <w:rsid w:val="00D95274"/>
    <w:rsid w:val="00D958A9"/>
    <w:rsid w:val="00D958D9"/>
    <w:rsid w:val="00D959B2"/>
    <w:rsid w:val="00D95D78"/>
    <w:rsid w:val="00D967D2"/>
    <w:rsid w:val="00D96B58"/>
    <w:rsid w:val="00D96FAF"/>
    <w:rsid w:val="00D97F4F"/>
    <w:rsid w:val="00D97FA4"/>
    <w:rsid w:val="00DA0200"/>
    <w:rsid w:val="00DA05D2"/>
    <w:rsid w:val="00DA0930"/>
    <w:rsid w:val="00DA0F13"/>
    <w:rsid w:val="00DA115C"/>
    <w:rsid w:val="00DA119B"/>
    <w:rsid w:val="00DA1369"/>
    <w:rsid w:val="00DA1716"/>
    <w:rsid w:val="00DA19EB"/>
    <w:rsid w:val="00DA2561"/>
    <w:rsid w:val="00DA25F2"/>
    <w:rsid w:val="00DA2C80"/>
    <w:rsid w:val="00DA2EA9"/>
    <w:rsid w:val="00DA3284"/>
    <w:rsid w:val="00DA3440"/>
    <w:rsid w:val="00DA3698"/>
    <w:rsid w:val="00DA38DF"/>
    <w:rsid w:val="00DA5822"/>
    <w:rsid w:val="00DA5C19"/>
    <w:rsid w:val="00DA5D9E"/>
    <w:rsid w:val="00DA640D"/>
    <w:rsid w:val="00DA6944"/>
    <w:rsid w:val="00DA6C09"/>
    <w:rsid w:val="00DA777D"/>
    <w:rsid w:val="00DA7937"/>
    <w:rsid w:val="00DA7BCD"/>
    <w:rsid w:val="00DB02BB"/>
    <w:rsid w:val="00DB0944"/>
    <w:rsid w:val="00DB0B0A"/>
    <w:rsid w:val="00DB0BEC"/>
    <w:rsid w:val="00DB0CAF"/>
    <w:rsid w:val="00DB181B"/>
    <w:rsid w:val="00DB1910"/>
    <w:rsid w:val="00DB1D00"/>
    <w:rsid w:val="00DB202D"/>
    <w:rsid w:val="00DB20A2"/>
    <w:rsid w:val="00DB22CC"/>
    <w:rsid w:val="00DB25DA"/>
    <w:rsid w:val="00DB2E1C"/>
    <w:rsid w:val="00DB323A"/>
    <w:rsid w:val="00DB370A"/>
    <w:rsid w:val="00DB3BDB"/>
    <w:rsid w:val="00DB3F0F"/>
    <w:rsid w:val="00DB498B"/>
    <w:rsid w:val="00DB5094"/>
    <w:rsid w:val="00DB6564"/>
    <w:rsid w:val="00DB6794"/>
    <w:rsid w:val="00DB71CD"/>
    <w:rsid w:val="00DB7B9F"/>
    <w:rsid w:val="00DC0094"/>
    <w:rsid w:val="00DC0223"/>
    <w:rsid w:val="00DC047B"/>
    <w:rsid w:val="00DC07BA"/>
    <w:rsid w:val="00DC1000"/>
    <w:rsid w:val="00DC1247"/>
    <w:rsid w:val="00DC140F"/>
    <w:rsid w:val="00DC1716"/>
    <w:rsid w:val="00DC18C9"/>
    <w:rsid w:val="00DC2028"/>
    <w:rsid w:val="00DC2A3C"/>
    <w:rsid w:val="00DC2A41"/>
    <w:rsid w:val="00DC2E25"/>
    <w:rsid w:val="00DC32CA"/>
    <w:rsid w:val="00DC386C"/>
    <w:rsid w:val="00DC3C44"/>
    <w:rsid w:val="00DC406C"/>
    <w:rsid w:val="00DC40C8"/>
    <w:rsid w:val="00DC5B00"/>
    <w:rsid w:val="00DC5FF4"/>
    <w:rsid w:val="00DC67ED"/>
    <w:rsid w:val="00DC69C6"/>
    <w:rsid w:val="00DC6C57"/>
    <w:rsid w:val="00DC6DD0"/>
    <w:rsid w:val="00DC72EE"/>
    <w:rsid w:val="00DC769A"/>
    <w:rsid w:val="00DC776F"/>
    <w:rsid w:val="00DC7800"/>
    <w:rsid w:val="00DC7834"/>
    <w:rsid w:val="00DC78E9"/>
    <w:rsid w:val="00DC7CCB"/>
    <w:rsid w:val="00DC7CD7"/>
    <w:rsid w:val="00DD0142"/>
    <w:rsid w:val="00DD0262"/>
    <w:rsid w:val="00DD043E"/>
    <w:rsid w:val="00DD0782"/>
    <w:rsid w:val="00DD08D1"/>
    <w:rsid w:val="00DD097E"/>
    <w:rsid w:val="00DD0D14"/>
    <w:rsid w:val="00DD0DB6"/>
    <w:rsid w:val="00DD147A"/>
    <w:rsid w:val="00DD18E7"/>
    <w:rsid w:val="00DD1A91"/>
    <w:rsid w:val="00DD2241"/>
    <w:rsid w:val="00DD25E7"/>
    <w:rsid w:val="00DD2783"/>
    <w:rsid w:val="00DD3191"/>
    <w:rsid w:val="00DD36ED"/>
    <w:rsid w:val="00DD412A"/>
    <w:rsid w:val="00DD4226"/>
    <w:rsid w:val="00DD46D4"/>
    <w:rsid w:val="00DD562E"/>
    <w:rsid w:val="00DD570D"/>
    <w:rsid w:val="00DD5992"/>
    <w:rsid w:val="00DD5D68"/>
    <w:rsid w:val="00DD6031"/>
    <w:rsid w:val="00DD6447"/>
    <w:rsid w:val="00DD6F73"/>
    <w:rsid w:val="00DE10C4"/>
    <w:rsid w:val="00DE11E8"/>
    <w:rsid w:val="00DE14E1"/>
    <w:rsid w:val="00DE1C99"/>
    <w:rsid w:val="00DE239C"/>
    <w:rsid w:val="00DE2867"/>
    <w:rsid w:val="00DE28BC"/>
    <w:rsid w:val="00DE2C10"/>
    <w:rsid w:val="00DE2D5E"/>
    <w:rsid w:val="00DE2E67"/>
    <w:rsid w:val="00DE35AB"/>
    <w:rsid w:val="00DE3C50"/>
    <w:rsid w:val="00DE3CB3"/>
    <w:rsid w:val="00DE41F4"/>
    <w:rsid w:val="00DE4753"/>
    <w:rsid w:val="00DE5026"/>
    <w:rsid w:val="00DE5273"/>
    <w:rsid w:val="00DE532A"/>
    <w:rsid w:val="00DE57E6"/>
    <w:rsid w:val="00DE5B84"/>
    <w:rsid w:val="00DE61C6"/>
    <w:rsid w:val="00DE638F"/>
    <w:rsid w:val="00DE66DF"/>
    <w:rsid w:val="00DE6714"/>
    <w:rsid w:val="00DE6E95"/>
    <w:rsid w:val="00DE6EDD"/>
    <w:rsid w:val="00DE7265"/>
    <w:rsid w:val="00DE791F"/>
    <w:rsid w:val="00DE7CFA"/>
    <w:rsid w:val="00DF0196"/>
    <w:rsid w:val="00DF0962"/>
    <w:rsid w:val="00DF0BEC"/>
    <w:rsid w:val="00DF1D01"/>
    <w:rsid w:val="00DF22F0"/>
    <w:rsid w:val="00DF2CE9"/>
    <w:rsid w:val="00DF303E"/>
    <w:rsid w:val="00DF347C"/>
    <w:rsid w:val="00DF3C3B"/>
    <w:rsid w:val="00DF3EF7"/>
    <w:rsid w:val="00DF4ACC"/>
    <w:rsid w:val="00DF4BD0"/>
    <w:rsid w:val="00DF4F5A"/>
    <w:rsid w:val="00DF506C"/>
    <w:rsid w:val="00DF578A"/>
    <w:rsid w:val="00DF5840"/>
    <w:rsid w:val="00DF59AC"/>
    <w:rsid w:val="00DF61D1"/>
    <w:rsid w:val="00DF635E"/>
    <w:rsid w:val="00DF63A3"/>
    <w:rsid w:val="00DF653E"/>
    <w:rsid w:val="00DF675E"/>
    <w:rsid w:val="00DF69E9"/>
    <w:rsid w:val="00DF6E90"/>
    <w:rsid w:val="00DF72A7"/>
    <w:rsid w:val="00DF7BB6"/>
    <w:rsid w:val="00DF7F48"/>
    <w:rsid w:val="00DF7FB0"/>
    <w:rsid w:val="00E00052"/>
    <w:rsid w:val="00E00FE0"/>
    <w:rsid w:val="00E01446"/>
    <w:rsid w:val="00E01822"/>
    <w:rsid w:val="00E018FB"/>
    <w:rsid w:val="00E01A35"/>
    <w:rsid w:val="00E01DBE"/>
    <w:rsid w:val="00E022FB"/>
    <w:rsid w:val="00E02493"/>
    <w:rsid w:val="00E02811"/>
    <w:rsid w:val="00E02921"/>
    <w:rsid w:val="00E02AA0"/>
    <w:rsid w:val="00E042A4"/>
    <w:rsid w:val="00E04651"/>
    <w:rsid w:val="00E04913"/>
    <w:rsid w:val="00E04AFF"/>
    <w:rsid w:val="00E04DF2"/>
    <w:rsid w:val="00E04EA6"/>
    <w:rsid w:val="00E053E7"/>
    <w:rsid w:val="00E054BC"/>
    <w:rsid w:val="00E0607C"/>
    <w:rsid w:val="00E06581"/>
    <w:rsid w:val="00E06899"/>
    <w:rsid w:val="00E06D51"/>
    <w:rsid w:val="00E070EC"/>
    <w:rsid w:val="00E0781E"/>
    <w:rsid w:val="00E07D59"/>
    <w:rsid w:val="00E07EF9"/>
    <w:rsid w:val="00E1085F"/>
    <w:rsid w:val="00E1096D"/>
    <w:rsid w:val="00E10B8A"/>
    <w:rsid w:val="00E10BB0"/>
    <w:rsid w:val="00E10C29"/>
    <w:rsid w:val="00E11A10"/>
    <w:rsid w:val="00E120D9"/>
    <w:rsid w:val="00E120F3"/>
    <w:rsid w:val="00E1237F"/>
    <w:rsid w:val="00E12C24"/>
    <w:rsid w:val="00E1350B"/>
    <w:rsid w:val="00E149F0"/>
    <w:rsid w:val="00E14C6C"/>
    <w:rsid w:val="00E14DDA"/>
    <w:rsid w:val="00E14E2F"/>
    <w:rsid w:val="00E14E4B"/>
    <w:rsid w:val="00E1546E"/>
    <w:rsid w:val="00E15794"/>
    <w:rsid w:val="00E166A3"/>
    <w:rsid w:val="00E16DE0"/>
    <w:rsid w:val="00E173C4"/>
    <w:rsid w:val="00E1744A"/>
    <w:rsid w:val="00E17573"/>
    <w:rsid w:val="00E17655"/>
    <w:rsid w:val="00E20573"/>
    <w:rsid w:val="00E20784"/>
    <w:rsid w:val="00E207C5"/>
    <w:rsid w:val="00E207DA"/>
    <w:rsid w:val="00E20859"/>
    <w:rsid w:val="00E20A3A"/>
    <w:rsid w:val="00E20CA8"/>
    <w:rsid w:val="00E21521"/>
    <w:rsid w:val="00E216FD"/>
    <w:rsid w:val="00E21A1E"/>
    <w:rsid w:val="00E21DCD"/>
    <w:rsid w:val="00E22579"/>
    <w:rsid w:val="00E22A44"/>
    <w:rsid w:val="00E23690"/>
    <w:rsid w:val="00E23B0C"/>
    <w:rsid w:val="00E240FE"/>
    <w:rsid w:val="00E2414F"/>
    <w:rsid w:val="00E24DDD"/>
    <w:rsid w:val="00E25274"/>
    <w:rsid w:val="00E2598B"/>
    <w:rsid w:val="00E25CF6"/>
    <w:rsid w:val="00E25F18"/>
    <w:rsid w:val="00E26864"/>
    <w:rsid w:val="00E26A52"/>
    <w:rsid w:val="00E26F9A"/>
    <w:rsid w:val="00E273B0"/>
    <w:rsid w:val="00E277C5"/>
    <w:rsid w:val="00E30997"/>
    <w:rsid w:val="00E30B2C"/>
    <w:rsid w:val="00E30C5B"/>
    <w:rsid w:val="00E30DDD"/>
    <w:rsid w:val="00E30EA9"/>
    <w:rsid w:val="00E30F87"/>
    <w:rsid w:val="00E31300"/>
    <w:rsid w:val="00E315C5"/>
    <w:rsid w:val="00E31AC3"/>
    <w:rsid w:val="00E31D03"/>
    <w:rsid w:val="00E31DC5"/>
    <w:rsid w:val="00E322BF"/>
    <w:rsid w:val="00E32C60"/>
    <w:rsid w:val="00E33556"/>
    <w:rsid w:val="00E33998"/>
    <w:rsid w:val="00E33C5B"/>
    <w:rsid w:val="00E34117"/>
    <w:rsid w:val="00E346AA"/>
    <w:rsid w:val="00E347E0"/>
    <w:rsid w:val="00E34A50"/>
    <w:rsid w:val="00E35235"/>
    <w:rsid w:val="00E35339"/>
    <w:rsid w:val="00E35C54"/>
    <w:rsid w:val="00E367F7"/>
    <w:rsid w:val="00E37474"/>
    <w:rsid w:val="00E407CF"/>
    <w:rsid w:val="00E40A48"/>
    <w:rsid w:val="00E40B54"/>
    <w:rsid w:val="00E41404"/>
    <w:rsid w:val="00E41479"/>
    <w:rsid w:val="00E4164F"/>
    <w:rsid w:val="00E41710"/>
    <w:rsid w:val="00E418B6"/>
    <w:rsid w:val="00E41AB5"/>
    <w:rsid w:val="00E41FE4"/>
    <w:rsid w:val="00E426BD"/>
    <w:rsid w:val="00E42727"/>
    <w:rsid w:val="00E42D73"/>
    <w:rsid w:val="00E431F1"/>
    <w:rsid w:val="00E4324C"/>
    <w:rsid w:val="00E4345C"/>
    <w:rsid w:val="00E436AE"/>
    <w:rsid w:val="00E43BFD"/>
    <w:rsid w:val="00E43EA3"/>
    <w:rsid w:val="00E445D3"/>
    <w:rsid w:val="00E44710"/>
    <w:rsid w:val="00E44798"/>
    <w:rsid w:val="00E449DF"/>
    <w:rsid w:val="00E44C73"/>
    <w:rsid w:val="00E456E5"/>
    <w:rsid w:val="00E45853"/>
    <w:rsid w:val="00E458E4"/>
    <w:rsid w:val="00E45929"/>
    <w:rsid w:val="00E46240"/>
    <w:rsid w:val="00E46A1C"/>
    <w:rsid w:val="00E46BD4"/>
    <w:rsid w:val="00E46D5C"/>
    <w:rsid w:val="00E476CE"/>
    <w:rsid w:val="00E47E4C"/>
    <w:rsid w:val="00E5041F"/>
    <w:rsid w:val="00E50C52"/>
    <w:rsid w:val="00E51402"/>
    <w:rsid w:val="00E52084"/>
    <w:rsid w:val="00E5224E"/>
    <w:rsid w:val="00E527F3"/>
    <w:rsid w:val="00E530B4"/>
    <w:rsid w:val="00E53202"/>
    <w:rsid w:val="00E54AB5"/>
    <w:rsid w:val="00E54F97"/>
    <w:rsid w:val="00E55060"/>
    <w:rsid w:val="00E55291"/>
    <w:rsid w:val="00E55450"/>
    <w:rsid w:val="00E55875"/>
    <w:rsid w:val="00E55BED"/>
    <w:rsid w:val="00E5635C"/>
    <w:rsid w:val="00E56C0E"/>
    <w:rsid w:val="00E56E42"/>
    <w:rsid w:val="00E57316"/>
    <w:rsid w:val="00E57605"/>
    <w:rsid w:val="00E579DA"/>
    <w:rsid w:val="00E57E78"/>
    <w:rsid w:val="00E60282"/>
    <w:rsid w:val="00E60BAD"/>
    <w:rsid w:val="00E60BC8"/>
    <w:rsid w:val="00E6258B"/>
    <w:rsid w:val="00E628AF"/>
    <w:rsid w:val="00E62FF6"/>
    <w:rsid w:val="00E632BE"/>
    <w:rsid w:val="00E6444E"/>
    <w:rsid w:val="00E64CB0"/>
    <w:rsid w:val="00E6517C"/>
    <w:rsid w:val="00E6525A"/>
    <w:rsid w:val="00E65A0C"/>
    <w:rsid w:val="00E65BEF"/>
    <w:rsid w:val="00E6600B"/>
    <w:rsid w:val="00E66023"/>
    <w:rsid w:val="00E661DD"/>
    <w:rsid w:val="00E66748"/>
    <w:rsid w:val="00E66AD9"/>
    <w:rsid w:val="00E66FF1"/>
    <w:rsid w:val="00E67248"/>
    <w:rsid w:val="00E6728D"/>
    <w:rsid w:val="00E67296"/>
    <w:rsid w:val="00E67647"/>
    <w:rsid w:val="00E70078"/>
    <w:rsid w:val="00E7081C"/>
    <w:rsid w:val="00E70BE5"/>
    <w:rsid w:val="00E70F24"/>
    <w:rsid w:val="00E71C7D"/>
    <w:rsid w:val="00E724C1"/>
    <w:rsid w:val="00E724D3"/>
    <w:rsid w:val="00E725C6"/>
    <w:rsid w:val="00E72717"/>
    <w:rsid w:val="00E728D1"/>
    <w:rsid w:val="00E72ED3"/>
    <w:rsid w:val="00E731E8"/>
    <w:rsid w:val="00E7370E"/>
    <w:rsid w:val="00E7375E"/>
    <w:rsid w:val="00E73D3F"/>
    <w:rsid w:val="00E73D4B"/>
    <w:rsid w:val="00E7415B"/>
    <w:rsid w:val="00E744AB"/>
    <w:rsid w:val="00E74562"/>
    <w:rsid w:val="00E75343"/>
    <w:rsid w:val="00E7584E"/>
    <w:rsid w:val="00E765BC"/>
    <w:rsid w:val="00E77017"/>
    <w:rsid w:val="00E77099"/>
    <w:rsid w:val="00E7741F"/>
    <w:rsid w:val="00E7798E"/>
    <w:rsid w:val="00E80066"/>
    <w:rsid w:val="00E8053F"/>
    <w:rsid w:val="00E80576"/>
    <w:rsid w:val="00E80B40"/>
    <w:rsid w:val="00E80E18"/>
    <w:rsid w:val="00E80EDE"/>
    <w:rsid w:val="00E81BB3"/>
    <w:rsid w:val="00E82618"/>
    <w:rsid w:val="00E829AA"/>
    <w:rsid w:val="00E82A40"/>
    <w:rsid w:val="00E82DDB"/>
    <w:rsid w:val="00E82E03"/>
    <w:rsid w:val="00E836C0"/>
    <w:rsid w:val="00E83C64"/>
    <w:rsid w:val="00E8423C"/>
    <w:rsid w:val="00E8454B"/>
    <w:rsid w:val="00E84703"/>
    <w:rsid w:val="00E84945"/>
    <w:rsid w:val="00E8517D"/>
    <w:rsid w:val="00E85410"/>
    <w:rsid w:val="00E86CEE"/>
    <w:rsid w:val="00E86D6C"/>
    <w:rsid w:val="00E86EE8"/>
    <w:rsid w:val="00E871D5"/>
    <w:rsid w:val="00E87458"/>
    <w:rsid w:val="00E874C5"/>
    <w:rsid w:val="00E877A3"/>
    <w:rsid w:val="00E87EA4"/>
    <w:rsid w:val="00E906D9"/>
    <w:rsid w:val="00E908E0"/>
    <w:rsid w:val="00E90B5F"/>
    <w:rsid w:val="00E9109B"/>
    <w:rsid w:val="00E9124C"/>
    <w:rsid w:val="00E91317"/>
    <w:rsid w:val="00E913BF"/>
    <w:rsid w:val="00E91654"/>
    <w:rsid w:val="00E91834"/>
    <w:rsid w:val="00E91A39"/>
    <w:rsid w:val="00E9218D"/>
    <w:rsid w:val="00E92342"/>
    <w:rsid w:val="00E92367"/>
    <w:rsid w:val="00E927F7"/>
    <w:rsid w:val="00E93491"/>
    <w:rsid w:val="00E937E2"/>
    <w:rsid w:val="00E93B33"/>
    <w:rsid w:val="00E947F9"/>
    <w:rsid w:val="00E94C8F"/>
    <w:rsid w:val="00E950BC"/>
    <w:rsid w:val="00E955E9"/>
    <w:rsid w:val="00E956E4"/>
    <w:rsid w:val="00E958BD"/>
    <w:rsid w:val="00E95FE4"/>
    <w:rsid w:val="00E9604C"/>
    <w:rsid w:val="00E9770B"/>
    <w:rsid w:val="00E977B3"/>
    <w:rsid w:val="00E97E03"/>
    <w:rsid w:val="00EA0064"/>
    <w:rsid w:val="00EA057E"/>
    <w:rsid w:val="00EA058E"/>
    <w:rsid w:val="00EA0673"/>
    <w:rsid w:val="00EA0BA1"/>
    <w:rsid w:val="00EA0BCB"/>
    <w:rsid w:val="00EA13BF"/>
    <w:rsid w:val="00EA2A4C"/>
    <w:rsid w:val="00EA2F88"/>
    <w:rsid w:val="00EA2FD5"/>
    <w:rsid w:val="00EA31C1"/>
    <w:rsid w:val="00EA3635"/>
    <w:rsid w:val="00EA3A4C"/>
    <w:rsid w:val="00EA40B7"/>
    <w:rsid w:val="00EA40EE"/>
    <w:rsid w:val="00EA42C2"/>
    <w:rsid w:val="00EA4325"/>
    <w:rsid w:val="00EA4E79"/>
    <w:rsid w:val="00EA4F5C"/>
    <w:rsid w:val="00EA520D"/>
    <w:rsid w:val="00EA537A"/>
    <w:rsid w:val="00EA5CE1"/>
    <w:rsid w:val="00EA5D3C"/>
    <w:rsid w:val="00EA6AD8"/>
    <w:rsid w:val="00EA6C0C"/>
    <w:rsid w:val="00EA6FB1"/>
    <w:rsid w:val="00EA7ACC"/>
    <w:rsid w:val="00EA7BCD"/>
    <w:rsid w:val="00EA7F58"/>
    <w:rsid w:val="00EB0270"/>
    <w:rsid w:val="00EB03FE"/>
    <w:rsid w:val="00EB063E"/>
    <w:rsid w:val="00EB0BE7"/>
    <w:rsid w:val="00EB0EF3"/>
    <w:rsid w:val="00EB11D9"/>
    <w:rsid w:val="00EB1213"/>
    <w:rsid w:val="00EB1596"/>
    <w:rsid w:val="00EB20F2"/>
    <w:rsid w:val="00EB249D"/>
    <w:rsid w:val="00EB28A4"/>
    <w:rsid w:val="00EB2BF6"/>
    <w:rsid w:val="00EB2FCB"/>
    <w:rsid w:val="00EB300D"/>
    <w:rsid w:val="00EB3646"/>
    <w:rsid w:val="00EB3EFB"/>
    <w:rsid w:val="00EB402E"/>
    <w:rsid w:val="00EB437E"/>
    <w:rsid w:val="00EB44F1"/>
    <w:rsid w:val="00EB4590"/>
    <w:rsid w:val="00EB4725"/>
    <w:rsid w:val="00EB5300"/>
    <w:rsid w:val="00EB565C"/>
    <w:rsid w:val="00EB5CA8"/>
    <w:rsid w:val="00EB5E9E"/>
    <w:rsid w:val="00EB616D"/>
    <w:rsid w:val="00EB6FD5"/>
    <w:rsid w:val="00EB7813"/>
    <w:rsid w:val="00EC002A"/>
    <w:rsid w:val="00EC00DB"/>
    <w:rsid w:val="00EC02BB"/>
    <w:rsid w:val="00EC0320"/>
    <w:rsid w:val="00EC0379"/>
    <w:rsid w:val="00EC0D8A"/>
    <w:rsid w:val="00EC25FD"/>
    <w:rsid w:val="00EC28D3"/>
    <w:rsid w:val="00EC2BA1"/>
    <w:rsid w:val="00EC2C13"/>
    <w:rsid w:val="00EC2D9B"/>
    <w:rsid w:val="00EC3139"/>
    <w:rsid w:val="00EC33CE"/>
    <w:rsid w:val="00EC346C"/>
    <w:rsid w:val="00EC41D3"/>
    <w:rsid w:val="00EC426A"/>
    <w:rsid w:val="00EC47CC"/>
    <w:rsid w:val="00EC4A2D"/>
    <w:rsid w:val="00EC4D52"/>
    <w:rsid w:val="00EC4F7E"/>
    <w:rsid w:val="00EC5A26"/>
    <w:rsid w:val="00EC5DEB"/>
    <w:rsid w:val="00EC69A7"/>
    <w:rsid w:val="00EC7D54"/>
    <w:rsid w:val="00ED0370"/>
    <w:rsid w:val="00ED05E6"/>
    <w:rsid w:val="00ED0F3C"/>
    <w:rsid w:val="00ED1700"/>
    <w:rsid w:val="00ED1DAA"/>
    <w:rsid w:val="00ED273B"/>
    <w:rsid w:val="00ED2790"/>
    <w:rsid w:val="00ED2AEC"/>
    <w:rsid w:val="00ED2F84"/>
    <w:rsid w:val="00ED3513"/>
    <w:rsid w:val="00ED426E"/>
    <w:rsid w:val="00ED4414"/>
    <w:rsid w:val="00ED46BB"/>
    <w:rsid w:val="00ED4CC9"/>
    <w:rsid w:val="00ED58F4"/>
    <w:rsid w:val="00ED5969"/>
    <w:rsid w:val="00ED5AE0"/>
    <w:rsid w:val="00ED5C92"/>
    <w:rsid w:val="00ED692B"/>
    <w:rsid w:val="00ED710F"/>
    <w:rsid w:val="00ED7257"/>
    <w:rsid w:val="00ED7EA3"/>
    <w:rsid w:val="00ED7EB9"/>
    <w:rsid w:val="00EE0537"/>
    <w:rsid w:val="00EE0830"/>
    <w:rsid w:val="00EE0A4D"/>
    <w:rsid w:val="00EE0AA4"/>
    <w:rsid w:val="00EE0EAD"/>
    <w:rsid w:val="00EE100E"/>
    <w:rsid w:val="00EE160F"/>
    <w:rsid w:val="00EE1B01"/>
    <w:rsid w:val="00EE1BF3"/>
    <w:rsid w:val="00EE1E0D"/>
    <w:rsid w:val="00EE1FA8"/>
    <w:rsid w:val="00EE2170"/>
    <w:rsid w:val="00EE23CB"/>
    <w:rsid w:val="00EE26B5"/>
    <w:rsid w:val="00EE3207"/>
    <w:rsid w:val="00EE3416"/>
    <w:rsid w:val="00EE427C"/>
    <w:rsid w:val="00EE44B8"/>
    <w:rsid w:val="00EE458B"/>
    <w:rsid w:val="00EE4607"/>
    <w:rsid w:val="00EE475B"/>
    <w:rsid w:val="00EE4C36"/>
    <w:rsid w:val="00EE4FDE"/>
    <w:rsid w:val="00EE51B3"/>
    <w:rsid w:val="00EE5308"/>
    <w:rsid w:val="00EE586E"/>
    <w:rsid w:val="00EE6259"/>
    <w:rsid w:val="00EE6639"/>
    <w:rsid w:val="00EE6ABE"/>
    <w:rsid w:val="00EE75B6"/>
    <w:rsid w:val="00EE7E13"/>
    <w:rsid w:val="00EF0EAD"/>
    <w:rsid w:val="00EF0EB6"/>
    <w:rsid w:val="00EF1297"/>
    <w:rsid w:val="00EF18DD"/>
    <w:rsid w:val="00EF1A1B"/>
    <w:rsid w:val="00EF2957"/>
    <w:rsid w:val="00EF3272"/>
    <w:rsid w:val="00EF32AA"/>
    <w:rsid w:val="00EF33A7"/>
    <w:rsid w:val="00EF418B"/>
    <w:rsid w:val="00EF43B1"/>
    <w:rsid w:val="00EF4917"/>
    <w:rsid w:val="00EF4B48"/>
    <w:rsid w:val="00EF4BB9"/>
    <w:rsid w:val="00EF4E1C"/>
    <w:rsid w:val="00EF557C"/>
    <w:rsid w:val="00EF55CF"/>
    <w:rsid w:val="00EF56F3"/>
    <w:rsid w:val="00EF5C05"/>
    <w:rsid w:val="00EF600C"/>
    <w:rsid w:val="00EF7319"/>
    <w:rsid w:val="00EF764E"/>
    <w:rsid w:val="00EF7D61"/>
    <w:rsid w:val="00EF7DA5"/>
    <w:rsid w:val="00F002EF"/>
    <w:rsid w:val="00F00BAE"/>
    <w:rsid w:val="00F014DE"/>
    <w:rsid w:val="00F01A00"/>
    <w:rsid w:val="00F027A0"/>
    <w:rsid w:val="00F02890"/>
    <w:rsid w:val="00F03385"/>
    <w:rsid w:val="00F036C7"/>
    <w:rsid w:val="00F03B11"/>
    <w:rsid w:val="00F044F8"/>
    <w:rsid w:val="00F04EE3"/>
    <w:rsid w:val="00F053E6"/>
    <w:rsid w:val="00F0558C"/>
    <w:rsid w:val="00F055FD"/>
    <w:rsid w:val="00F0580F"/>
    <w:rsid w:val="00F06246"/>
    <w:rsid w:val="00F06DE1"/>
    <w:rsid w:val="00F0716F"/>
    <w:rsid w:val="00F0730F"/>
    <w:rsid w:val="00F07854"/>
    <w:rsid w:val="00F10436"/>
    <w:rsid w:val="00F1046A"/>
    <w:rsid w:val="00F10726"/>
    <w:rsid w:val="00F10AF1"/>
    <w:rsid w:val="00F10C74"/>
    <w:rsid w:val="00F10C95"/>
    <w:rsid w:val="00F11210"/>
    <w:rsid w:val="00F1194D"/>
    <w:rsid w:val="00F123F5"/>
    <w:rsid w:val="00F1285F"/>
    <w:rsid w:val="00F12B14"/>
    <w:rsid w:val="00F133CB"/>
    <w:rsid w:val="00F13555"/>
    <w:rsid w:val="00F1429A"/>
    <w:rsid w:val="00F14A37"/>
    <w:rsid w:val="00F153F6"/>
    <w:rsid w:val="00F158EC"/>
    <w:rsid w:val="00F159C5"/>
    <w:rsid w:val="00F15AE7"/>
    <w:rsid w:val="00F16BD6"/>
    <w:rsid w:val="00F17277"/>
    <w:rsid w:val="00F172FC"/>
    <w:rsid w:val="00F17477"/>
    <w:rsid w:val="00F17698"/>
    <w:rsid w:val="00F17C2A"/>
    <w:rsid w:val="00F17C6D"/>
    <w:rsid w:val="00F200D2"/>
    <w:rsid w:val="00F20E98"/>
    <w:rsid w:val="00F20EFB"/>
    <w:rsid w:val="00F21057"/>
    <w:rsid w:val="00F22B7D"/>
    <w:rsid w:val="00F22E86"/>
    <w:rsid w:val="00F22EED"/>
    <w:rsid w:val="00F23006"/>
    <w:rsid w:val="00F2348A"/>
    <w:rsid w:val="00F2386A"/>
    <w:rsid w:val="00F23C2C"/>
    <w:rsid w:val="00F24EDE"/>
    <w:rsid w:val="00F253CE"/>
    <w:rsid w:val="00F254C5"/>
    <w:rsid w:val="00F25541"/>
    <w:rsid w:val="00F25B9C"/>
    <w:rsid w:val="00F25EE8"/>
    <w:rsid w:val="00F25F68"/>
    <w:rsid w:val="00F27A7E"/>
    <w:rsid w:val="00F27CEF"/>
    <w:rsid w:val="00F30363"/>
    <w:rsid w:val="00F30514"/>
    <w:rsid w:val="00F30747"/>
    <w:rsid w:val="00F3088D"/>
    <w:rsid w:val="00F310A2"/>
    <w:rsid w:val="00F31181"/>
    <w:rsid w:val="00F3130D"/>
    <w:rsid w:val="00F31CBD"/>
    <w:rsid w:val="00F326DA"/>
    <w:rsid w:val="00F32CD8"/>
    <w:rsid w:val="00F3343E"/>
    <w:rsid w:val="00F3355D"/>
    <w:rsid w:val="00F33979"/>
    <w:rsid w:val="00F34301"/>
    <w:rsid w:val="00F34352"/>
    <w:rsid w:val="00F34359"/>
    <w:rsid w:val="00F343F2"/>
    <w:rsid w:val="00F34A39"/>
    <w:rsid w:val="00F34D32"/>
    <w:rsid w:val="00F34E74"/>
    <w:rsid w:val="00F3554A"/>
    <w:rsid w:val="00F3563C"/>
    <w:rsid w:val="00F359E4"/>
    <w:rsid w:val="00F35B43"/>
    <w:rsid w:val="00F35E8D"/>
    <w:rsid w:val="00F370FA"/>
    <w:rsid w:val="00F37389"/>
    <w:rsid w:val="00F37BDC"/>
    <w:rsid w:val="00F40480"/>
    <w:rsid w:val="00F4057F"/>
    <w:rsid w:val="00F40CAA"/>
    <w:rsid w:val="00F41211"/>
    <w:rsid w:val="00F41884"/>
    <w:rsid w:val="00F41BE3"/>
    <w:rsid w:val="00F4240D"/>
    <w:rsid w:val="00F429EC"/>
    <w:rsid w:val="00F43032"/>
    <w:rsid w:val="00F4308D"/>
    <w:rsid w:val="00F43095"/>
    <w:rsid w:val="00F4319E"/>
    <w:rsid w:val="00F43A0E"/>
    <w:rsid w:val="00F43B73"/>
    <w:rsid w:val="00F43D47"/>
    <w:rsid w:val="00F43FAA"/>
    <w:rsid w:val="00F44328"/>
    <w:rsid w:val="00F44435"/>
    <w:rsid w:val="00F44643"/>
    <w:rsid w:val="00F447DC"/>
    <w:rsid w:val="00F454A6"/>
    <w:rsid w:val="00F45A0C"/>
    <w:rsid w:val="00F46920"/>
    <w:rsid w:val="00F46CB7"/>
    <w:rsid w:val="00F46CDC"/>
    <w:rsid w:val="00F47953"/>
    <w:rsid w:val="00F47C8F"/>
    <w:rsid w:val="00F47EF1"/>
    <w:rsid w:val="00F47FEF"/>
    <w:rsid w:val="00F50DE9"/>
    <w:rsid w:val="00F515E8"/>
    <w:rsid w:val="00F51EC7"/>
    <w:rsid w:val="00F521BE"/>
    <w:rsid w:val="00F527DB"/>
    <w:rsid w:val="00F529C5"/>
    <w:rsid w:val="00F52F23"/>
    <w:rsid w:val="00F537A9"/>
    <w:rsid w:val="00F537D1"/>
    <w:rsid w:val="00F53F13"/>
    <w:rsid w:val="00F53F1E"/>
    <w:rsid w:val="00F5453F"/>
    <w:rsid w:val="00F546FD"/>
    <w:rsid w:val="00F54CAA"/>
    <w:rsid w:val="00F5544F"/>
    <w:rsid w:val="00F55F35"/>
    <w:rsid w:val="00F5609B"/>
    <w:rsid w:val="00F56583"/>
    <w:rsid w:val="00F56B94"/>
    <w:rsid w:val="00F56C05"/>
    <w:rsid w:val="00F56C71"/>
    <w:rsid w:val="00F56EB6"/>
    <w:rsid w:val="00F5764E"/>
    <w:rsid w:val="00F57EA2"/>
    <w:rsid w:val="00F60170"/>
    <w:rsid w:val="00F60517"/>
    <w:rsid w:val="00F607D0"/>
    <w:rsid w:val="00F6133C"/>
    <w:rsid w:val="00F6178F"/>
    <w:rsid w:val="00F61D5C"/>
    <w:rsid w:val="00F61D6F"/>
    <w:rsid w:val="00F61DB8"/>
    <w:rsid w:val="00F622C8"/>
    <w:rsid w:val="00F625F3"/>
    <w:rsid w:val="00F62948"/>
    <w:rsid w:val="00F62B7D"/>
    <w:rsid w:val="00F64972"/>
    <w:rsid w:val="00F6508C"/>
    <w:rsid w:val="00F6556C"/>
    <w:rsid w:val="00F657C1"/>
    <w:rsid w:val="00F66341"/>
    <w:rsid w:val="00F669ED"/>
    <w:rsid w:val="00F66DBE"/>
    <w:rsid w:val="00F6795B"/>
    <w:rsid w:val="00F67A88"/>
    <w:rsid w:val="00F67FD4"/>
    <w:rsid w:val="00F7059D"/>
    <w:rsid w:val="00F70B73"/>
    <w:rsid w:val="00F70E45"/>
    <w:rsid w:val="00F70FF6"/>
    <w:rsid w:val="00F7137B"/>
    <w:rsid w:val="00F713C9"/>
    <w:rsid w:val="00F71724"/>
    <w:rsid w:val="00F71813"/>
    <w:rsid w:val="00F71BF4"/>
    <w:rsid w:val="00F72101"/>
    <w:rsid w:val="00F72591"/>
    <w:rsid w:val="00F725D9"/>
    <w:rsid w:val="00F72877"/>
    <w:rsid w:val="00F729BA"/>
    <w:rsid w:val="00F7310F"/>
    <w:rsid w:val="00F73BB1"/>
    <w:rsid w:val="00F73CF8"/>
    <w:rsid w:val="00F742A7"/>
    <w:rsid w:val="00F74F32"/>
    <w:rsid w:val="00F750FC"/>
    <w:rsid w:val="00F7574C"/>
    <w:rsid w:val="00F75810"/>
    <w:rsid w:val="00F75CB0"/>
    <w:rsid w:val="00F75DDD"/>
    <w:rsid w:val="00F76136"/>
    <w:rsid w:val="00F76C8C"/>
    <w:rsid w:val="00F76ED1"/>
    <w:rsid w:val="00F77114"/>
    <w:rsid w:val="00F7761A"/>
    <w:rsid w:val="00F77BB5"/>
    <w:rsid w:val="00F8012D"/>
    <w:rsid w:val="00F801D5"/>
    <w:rsid w:val="00F802E1"/>
    <w:rsid w:val="00F80604"/>
    <w:rsid w:val="00F80831"/>
    <w:rsid w:val="00F81AE5"/>
    <w:rsid w:val="00F81C5E"/>
    <w:rsid w:val="00F826C0"/>
    <w:rsid w:val="00F828BB"/>
    <w:rsid w:val="00F831B0"/>
    <w:rsid w:val="00F835C0"/>
    <w:rsid w:val="00F8363E"/>
    <w:rsid w:val="00F83757"/>
    <w:rsid w:val="00F83761"/>
    <w:rsid w:val="00F83BB9"/>
    <w:rsid w:val="00F840E8"/>
    <w:rsid w:val="00F84F29"/>
    <w:rsid w:val="00F85075"/>
    <w:rsid w:val="00F85CFE"/>
    <w:rsid w:val="00F86855"/>
    <w:rsid w:val="00F86C37"/>
    <w:rsid w:val="00F878CA"/>
    <w:rsid w:val="00F90052"/>
    <w:rsid w:val="00F9033F"/>
    <w:rsid w:val="00F9097F"/>
    <w:rsid w:val="00F90B6E"/>
    <w:rsid w:val="00F90D30"/>
    <w:rsid w:val="00F90E87"/>
    <w:rsid w:val="00F90F7C"/>
    <w:rsid w:val="00F9111B"/>
    <w:rsid w:val="00F91D08"/>
    <w:rsid w:val="00F91DEA"/>
    <w:rsid w:val="00F920AF"/>
    <w:rsid w:val="00F924B4"/>
    <w:rsid w:val="00F927D3"/>
    <w:rsid w:val="00F92FC2"/>
    <w:rsid w:val="00F930A0"/>
    <w:rsid w:val="00F930D9"/>
    <w:rsid w:val="00F93213"/>
    <w:rsid w:val="00F9339E"/>
    <w:rsid w:val="00F93555"/>
    <w:rsid w:val="00F93ACA"/>
    <w:rsid w:val="00F94F3E"/>
    <w:rsid w:val="00F950B8"/>
    <w:rsid w:val="00F9513D"/>
    <w:rsid w:val="00F95461"/>
    <w:rsid w:val="00F958B2"/>
    <w:rsid w:val="00F958DE"/>
    <w:rsid w:val="00F95E64"/>
    <w:rsid w:val="00F95FDD"/>
    <w:rsid w:val="00F96013"/>
    <w:rsid w:val="00F96370"/>
    <w:rsid w:val="00F96B86"/>
    <w:rsid w:val="00F96C80"/>
    <w:rsid w:val="00F96DBD"/>
    <w:rsid w:val="00F97509"/>
    <w:rsid w:val="00F97642"/>
    <w:rsid w:val="00F979D9"/>
    <w:rsid w:val="00F97D00"/>
    <w:rsid w:val="00F97ED2"/>
    <w:rsid w:val="00FA0250"/>
    <w:rsid w:val="00FA0CC9"/>
    <w:rsid w:val="00FA0E2E"/>
    <w:rsid w:val="00FA1543"/>
    <w:rsid w:val="00FA222E"/>
    <w:rsid w:val="00FA24CF"/>
    <w:rsid w:val="00FA2AB4"/>
    <w:rsid w:val="00FA3B6C"/>
    <w:rsid w:val="00FA3B76"/>
    <w:rsid w:val="00FA3BBF"/>
    <w:rsid w:val="00FA3C2D"/>
    <w:rsid w:val="00FA3D3E"/>
    <w:rsid w:val="00FA5638"/>
    <w:rsid w:val="00FA5B74"/>
    <w:rsid w:val="00FA5E55"/>
    <w:rsid w:val="00FA69FE"/>
    <w:rsid w:val="00FA6C2B"/>
    <w:rsid w:val="00FA70E5"/>
    <w:rsid w:val="00FA71BE"/>
    <w:rsid w:val="00FA74AE"/>
    <w:rsid w:val="00FA78E6"/>
    <w:rsid w:val="00FA7E9B"/>
    <w:rsid w:val="00FB0454"/>
    <w:rsid w:val="00FB0EBB"/>
    <w:rsid w:val="00FB0FAA"/>
    <w:rsid w:val="00FB10DF"/>
    <w:rsid w:val="00FB1952"/>
    <w:rsid w:val="00FB1AC6"/>
    <w:rsid w:val="00FB1BBD"/>
    <w:rsid w:val="00FB20AE"/>
    <w:rsid w:val="00FB3499"/>
    <w:rsid w:val="00FB3531"/>
    <w:rsid w:val="00FB3E00"/>
    <w:rsid w:val="00FB4873"/>
    <w:rsid w:val="00FB5899"/>
    <w:rsid w:val="00FB5F5C"/>
    <w:rsid w:val="00FB623A"/>
    <w:rsid w:val="00FB63A2"/>
    <w:rsid w:val="00FB63D0"/>
    <w:rsid w:val="00FB6615"/>
    <w:rsid w:val="00FB6848"/>
    <w:rsid w:val="00FB6DDD"/>
    <w:rsid w:val="00FB7886"/>
    <w:rsid w:val="00FB7C11"/>
    <w:rsid w:val="00FB7CF6"/>
    <w:rsid w:val="00FB7F23"/>
    <w:rsid w:val="00FB7FA0"/>
    <w:rsid w:val="00FC02FA"/>
    <w:rsid w:val="00FC0879"/>
    <w:rsid w:val="00FC0A7F"/>
    <w:rsid w:val="00FC13C9"/>
    <w:rsid w:val="00FC16CA"/>
    <w:rsid w:val="00FC19E1"/>
    <w:rsid w:val="00FC1D84"/>
    <w:rsid w:val="00FC1F7B"/>
    <w:rsid w:val="00FC28FD"/>
    <w:rsid w:val="00FC2EF3"/>
    <w:rsid w:val="00FC3205"/>
    <w:rsid w:val="00FC3469"/>
    <w:rsid w:val="00FC381B"/>
    <w:rsid w:val="00FC4265"/>
    <w:rsid w:val="00FC44E0"/>
    <w:rsid w:val="00FC470D"/>
    <w:rsid w:val="00FC4E46"/>
    <w:rsid w:val="00FC4F5D"/>
    <w:rsid w:val="00FC5404"/>
    <w:rsid w:val="00FC540F"/>
    <w:rsid w:val="00FC5949"/>
    <w:rsid w:val="00FC5D9E"/>
    <w:rsid w:val="00FC5E95"/>
    <w:rsid w:val="00FC638F"/>
    <w:rsid w:val="00FC69D6"/>
    <w:rsid w:val="00FC6A11"/>
    <w:rsid w:val="00FC6B6A"/>
    <w:rsid w:val="00FC7301"/>
    <w:rsid w:val="00FC7792"/>
    <w:rsid w:val="00FC7F63"/>
    <w:rsid w:val="00FD07DA"/>
    <w:rsid w:val="00FD0A15"/>
    <w:rsid w:val="00FD1690"/>
    <w:rsid w:val="00FD1772"/>
    <w:rsid w:val="00FD2E17"/>
    <w:rsid w:val="00FD301E"/>
    <w:rsid w:val="00FD30D7"/>
    <w:rsid w:val="00FD32AB"/>
    <w:rsid w:val="00FD346E"/>
    <w:rsid w:val="00FD3F93"/>
    <w:rsid w:val="00FD48C0"/>
    <w:rsid w:val="00FD5EDF"/>
    <w:rsid w:val="00FD63A9"/>
    <w:rsid w:val="00FD64A2"/>
    <w:rsid w:val="00FD6547"/>
    <w:rsid w:val="00FD66B7"/>
    <w:rsid w:val="00FD66F9"/>
    <w:rsid w:val="00FD6A48"/>
    <w:rsid w:val="00FD6DA7"/>
    <w:rsid w:val="00FD70B8"/>
    <w:rsid w:val="00FD7311"/>
    <w:rsid w:val="00FD79CE"/>
    <w:rsid w:val="00FD7E20"/>
    <w:rsid w:val="00FE01C4"/>
    <w:rsid w:val="00FE0562"/>
    <w:rsid w:val="00FE05D5"/>
    <w:rsid w:val="00FE06AE"/>
    <w:rsid w:val="00FE085A"/>
    <w:rsid w:val="00FE08BC"/>
    <w:rsid w:val="00FE09D2"/>
    <w:rsid w:val="00FE0A63"/>
    <w:rsid w:val="00FE0EA6"/>
    <w:rsid w:val="00FE0FE4"/>
    <w:rsid w:val="00FE1678"/>
    <w:rsid w:val="00FE227D"/>
    <w:rsid w:val="00FE26E8"/>
    <w:rsid w:val="00FE2C42"/>
    <w:rsid w:val="00FE3614"/>
    <w:rsid w:val="00FE3653"/>
    <w:rsid w:val="00FE40EF"/>
    <w:rsid w:val="00FE4EAF"/>
    <w:rsid w:val="00FE5B6B"/>
    <w:rsid w:val="00FE66CC"/>
    <w:rsid w:val="00FE6F8F"/>
    <w:rsid w:val="00FE72B5"/>
    <w:rsid w:val="00FE7703"/>
    <w:rsid w:val="00FE7CE6"/>
    <w:rsid w:val="00FF0005"/>
    <w:rsid w:val="00FF051C"/>
    <w:rsid w:val="00FF0A40"/>
    <w:rsid w:val="00FF10A8"/>
    <w:rsid w:val="00FF1891"/>
    <w:rsid w:val="00FF200F"/>
    <w:rsid w:val="00FF250D"/>
    <w:rsid w:val="00FF26B9"/>
    <w:rsid w:val="00FF2AF7"/>
    <w:rsid w:val="00FF3B98"/>
    <w:rsid w:val="00FF41A7"/>
    <w:rsid w:val="00FF4754"/>
    <w:rsid w:val="00FF51DE"/>
    <w:rsid w:val="00FF5808"/>
    <w:rsid w:val="00FF5E87"/>
    <w:rsid w:val="00FF63A0"/>
    <w:rsid w:val="00FF63DB"/>
    <w:rsid w:val="00FF6534"/>
    <w:rsid w:val="00FF6BFC"/>
    <w:rsid w:val="00FF6CFE"/>
    <w:rsid w:val="00FF6D9C"/>
    <w:rsid w:val="00FF7028"/>
    <w:rsid w:val="00FF712E"/>
    <w:rsid w:val="00FF7195"/>
    <w:rsid w:val="00FF72BE"/>
    <w:rsid w:val="00FF7688"/>
    <w:rsid w:val="00FF76EA"/>
    <w:rsid w:val="00FF7B25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80B25A"/>
  <w15:chartTrackingRefBased/>
  <w15:docId w15:val="{7B9CE81A-75A4-4B71-B159-774D593DF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  <w:lang w:val="x-none" w:eastAsia="x-none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szCs w:val="21"/>
      <w:lang w:val="x-none" w:eastAsia="x-none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 w:eastAsia="x-none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 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 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00F28"/>
    <w:rPr>
      <w:rFonts w:ascii="Tahoma" w:hAnsi="Tahoma"/>
      <w:sz w:val="16"/>
    </w:rPr>
  </w:style>
  <w:style w:type="paragraph" w:customStyle="1" w:styleId="accttwolines">
    <w:name w:val="acct two lines"/>
    <w:aliases w:val="a2l"/>
    <w:basedOn w:val="Normal"/>
    <w:rsid w:val="005406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E063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32804"/>
    <w:pPr>
      <w:ind w:left="720"/>
    </w:pPr>
    <w:rPr>
      <w:szCs w:val="22"/>
    </w:rPr>
  </w:style>
  <w:style w:type="paragraph" w:customStyle="1" w:styleId="E0">
    <w:name w:val="?????????? E"/>
    <w:basedOn w:val="Normal"/>
    <w:rsid w:val="00EE53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SimSun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E18F9-5A3D-413C-B48E-F7501B9D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15</Pages>
  <Words>2524</Words>
  <Characters>14390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16881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nittaya_cfarm@hotmail.com</cp:lastModifiedBy>
  <cp:revision>2</cp:revision>
  <cp:lastPrinted>2026-05-05T01:54:00Z</cp:lastPrinted>
  <dcterms:created xsi:type="dcterms:W3CDTF">2026-05-11T11:10:00Z</dcterms:created>
  <dcterms:modified xsi:type="dcterms:W3CDTF">2026-05-11T11:10:00Z</dcterms:modified>
</cp:coreProperties>
</file>