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219BD" w14:textId="6992F7AB" w:rsidR="00945AAD" w:rsidRPr="00B24F52" w:rsidRDefault="00945AAD" w:rsidP="00945AAD">
      <w:pP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cs/>
        </w:rPr>
      </w:pPr>
      <w:r w:rsidRPr="00B24F52">
        <w:rPr>
          <w:rFonts w:ascii="Angsana New" w:hAnsi="Angsana New"/>
          <w:b/>
          <w:bCs/>
          <w:sz w:val="28"/>
          <w:szCs w:val="28"/>
          <w:cs/>
        </w:rPr>
        <w:t>บริษัท โรงพยาบาลมุกดาหารอินเตอร์เนชั่นแนล จำกัด (มหาชน)</w:t>
      </w:r>
      <w:r w:rsidRPr="00B24F52">
        <w:rPr>
          <w:rFonts w:ascii="Angsana New" w:hAnsi="Angsana New"/>
          <w:b/>
          <w:bCs/>
          <w:sz w:val="28"/>
          <w:szCs w:val="28"/>
        </w:rPr>
        <w:t xml:space="preserve"> </w:t>
      </w:r>
      <w:r w:rsidRPr="00B24F52">
        <w:rPr>
          <w:rFonts w:ascii="Angsana New" w:hAnsi="Angsana New" w:hint="cs"/>
          <w:b/>
          <w:bCs/>
          <w:sz w:val="28"/>
          <w:szCs w:val="28"/>
          <w:cs/>
        </w:rPr>
        <w:t>และบริษัทย่อย</w:t>
      </w:r>
    </w:p>
    <w:p w14:paraId="374226AD" w14:textId="77777777" w:rsidR="00945AAD" w:rsidRPr="00B24F52" w:rsidRDefault="00945AAD" w:rsidP="00945AAD">
      <w:pPr>
        <w:spacing w:line="240" w:lineRule="atLeast"/>
        <w:ind w:right="387"/>
        <w:rPr>
          <w:rFonts w:ascii="Angsana New" w:hAnsi="Angsana New"/>
          <w:b/>
          <w:bCs/>
          <w:sz w:val="28"/>
          <w:szCs w:val="28"/>
        </w:rPr>
      </w:pPr>
      <w:r w:rsidRPr="00B24F52">
        <w:rPr>
          <w:rFonts w:ascii="Angsana New" w:hAnsi="Angsana New"/>
          <w:b/>
          <w:bCs/>
          <w:sz w:val="28"/>
          <w:szCs w:val="28"/>
          <w:cs/>
        </w:rPr>
        <w:t>หมายเหตุประกอบ</w:t>
      </w:r>
      <w:r w:rsidRPr="00B24F52">
        <w:rPr>
          <w:rFonts w:ascii="Angsana New" w:hAnsi="Angsana New" w:hint="cs"/>
          <w:b/>
          <w:bCs/>
          <w:sz w:val="28"/>
          <w:szCs w:val="28"/>
          <w:cs/>
        </w:rPr>
        <w:t>ข้อมูลทาง</w:t>
      </w:r>
      <w:r w:rsidRPr="00B24F52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Pr="00B24F52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7FD28B78" w14:textId="77777777" w:rsidR="00945AAD" w:rsidRPr="00B24F52" w:rsidRDefault="00945AAD" w:rsidP="00945AAD">
      <w:pPr>
        <w:pBdr>
          <w:bottom w:val="single" w:sz="4" w:space="1" w:color="auto"/>
        </w:pBd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lang w:val="en-US"/>
        </w:rPr>
      </w:pPr>
      <w:r w:rsidRPr="00B24F52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</w:t>
      </w:r>
      <w:r w:rsidRPr="00B24F52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งวด 3 เดือน </w:t>
      </w:r>
      <w:r w:rsidRPr="00B24F52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Pr="00B24F52"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 w:rsidRPr="00B24F52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มีนาคม</w:t>
      </w:r>
      <w:r w:rsidRPr="00B24F52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B24F52">
        <w:rPr>
          <w:rFonts w:ascii="Angsana New" w:hAnsi="Angsana New"/>
          <w:b/>
          <w:bCs/>
          <w:sz w:val="28"/>
          <w:szCs w:val="28"/>
          <w:lang w:val="en-US"/>
        </w:rPr>
        <w:t>2569</w:t>
      </w:r>
    </w:p>
    <w:p w14:paraId="4B3D73E7" w14:textId="77777777" w:rsidR="00945AAD" w:rsidRDefault="00945AAD" w:rsidP="00945AAD">
      <w:pPr>
        <w:pBdr>
          <w:bottom w:val="single" w:sz="4" w:space="1" w:color="auto"/>
        </w:pBd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lang w:val="en-US"/>
        </w:rPr>
      </w:pPr>
      <w:r w:rsidRPr="00B24F52">
        <w:rPr>
          <w:rFonts w:ascii="Angsana New" w:hAnsi="Angsana New" w:hint="cs"/>
          <w:b/>
          <w:bCs/>
          <w:sz w:val="28"/>
          <w:szCs w:val="28"/>
          <w:cs/>
          <w:lang w:val="en-US"/>
        </w:rPr>
        <w:t>(ยังไม่ได้ตรวจสอบ</w:t>
      </w:r>
      <w:r w:rsidRPr="00B24F52">
        <w:rPr>
          <w:rFonts w:ascii="Angsana New" w:hAnsi="Angsana New"/>
          <w:b/>
          <w:bCs/>
          <w:sz w:val="28"/>
          <w:szCs w:val="28"/>
          <w:lang w:val="en-US"/>
        </w:rPr>
        <w:t>/</w:t>
      </w:r>
      <w:r w:rsidRPr="00B24F52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สอบทานแล้ว)</w:t>
      </w:r>
    </w:p>
    <w:p w14:paraId="1A315A81" w14:textId="77777777" w:rsidR="00B24F52" w:rsidRPr="00B24F52" w:rsidRDefault="00B24F52" w:rsidP="00945AAD">
      <w:pPr>
        <w:pBdr>
          <w:bottom w:val="single" w:sz="4" w:space="1" w:color="auto"/>
        </w:pBd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tbl>
      <w:tblPr>
        <w:tblpPr w:leftFromText="180" w:rightFromText="180" w:vertAnchor="page" w:horzAnchor="margin" w:tblpY="3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268"/>
        <w:gridCol w:w="7536"/>
      </w:tblGrid>
      <w:tr w:rsidR="001F47D5" w:rsidRPr="002518DB" w14:paraId="2E515A62" w14:textId="77777777" w:rsidTr="001F47D5">
        <w:trPr>
          <w:trHeight w:val="227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2CA943C" w14:textId="77777777" w:rsidR="001F47D5" w:rsidRPr="002518DB" w:rsidRDefault="001F47D5" w:rsidP="00F71ED3">
            <w:pPr>
              <w:pStyle w:val="TOC2"/>
              <w:ind w:left="0"/>
              <w:jc w:val="center"/>
              <w:rPr>
                <w:b/>
                <w:bCs/>
              </w:rPr>
            </w:pPr>
            <w:r w:rsidRPr="002518DB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0A590FE" w14:textId="77777777" w:rsidR="001F47D5" w:rsidRPr="002518DB" w:rsidRDefault="001F47D5" w:rsidP="00F71ED3">
            <w:pPr>
              <w:pStyle w:val="TOC2"/>
              <w:rPr>
                <w:b/>
                <w:bCs/>
              </w:rPr>
            </w:pPr>
          </w:p>
        </w:tc>
        <w:tc>
          <w:tcPr>
            <w:tcW w:w="7536" w:type="dxa"/>
            <w:tcBorders>
              <w:top w:val="nil"/>
              <w:left w:val="nil"/>
              <w:bottom w:val="nil"/>
              <w:right w:val="nil"/>
            </w:tcBorders>
          </w:tcPr>
          <w:p w14:paraId="1AB86041" w14:textId="77777777" w:rsidR="001F47D5" w:rsidRPr="002518DB" w:rsidRDefault="001F47D5" w:rsidP="00F71ED3">
            <w:pPr>
              <w:pStyle w:val="TOC2"/>
              <w:rPr>
                <w:b/>
                <w:bCs/>
                <w:cs/>
              </w:rPr>
            </w:pPr>
            <w:r w:rsidRPr="002518DB">
              <w:rPr>
                <w:b/>
                <w:bCs/>
                <w:cs/>
              </w:rPr>
              <w:t>สารบัญ</w:t>
            </w:r>
          </w:p>
        </w:tc>
      </w:tr>
      <w:tr w:rsidR="001F47D5" w:rsidRPr="002518DB" w14:paraId="34A02C3C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020520FF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t>1</w:t>
            </w:r>
          </w:p>
        </w:tc>
        <w:tc>
          <w:tcPr>
            <w:tcW w:w="268" w:type="dxa"/>
          </w:tcPr>
          <w:p w14:paraId="19CF7D61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4809A232" w14:textId="77777777" w:rsidR="001F47D5" w:rsidRPr="002518DB" w:rsidRDefault="001F47D5" w:rsidP="00F71ED3">
            <w:pPr>
              <w:pStyle w:val="TOC2"/>
              <w:rPr>
                <w:b/>
                <w:bCs/>
                <w:cs/>
              </w:rPr>
            </w:pPr>
            <w:r w:rsidRPr="002518DB">
              <w:rPr>
                <w:cs/>
              </w:rPr>
              <w:t>ข้อมูลทั่วไป</w:t>
            </w:r>
          </w:p>
        </w:tc>
      </w:tr>
      <w:tr w:rsidR="001F47D5" w:rsidRPr="002518DB" w14:paraId="657AC11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7FCDCBFD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t>2</w:t>
            </w:r>
          </w:p>
        </w:tc>
        <w:tc>
          <w:tcPr>
            <w:tcW w:w="268" w:type="dxa"/>
          </w:tcPr>
          <w:p w14:paraId="1517B315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493DDE02" w14:textId="77777777" w:rsidR="001F47D5" w:rsidRPr="002518DB" w:rsidRDefault="001F47D5" w:rsidP="00F71ED3">
            <w:pPr>
              <w:pStyle w:val="TOC2"/>
              <w:rPr>
                <w:b/>
                <w:bCs/>
                <w:cs/>
              </w:rPr>
            </w:pPr>
            <w:r w:rsidRPr="002518DB">
              <w:rPr>
                <w:cs/>
              </w:rPr>
              <w:t xml:space="preserve">เกณฑ์การจัดทำข้อมูลทางการเงินรวมและข้อมูลทางการเงินเฉพาะกิจการ                                    </w:t>
            </w:r>
          </w:p>
        </w:tc>
      </w:tr>
      <w:tr w:rsidR="001F47D5" w:rsidRPr="002518DB" w14:paraId="5E62F09E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314EDC23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t>3</w:t>
            </w:r>
          </w:p>
        </w:tc>
        <w:tc>
          <w:tcPr>
            <w:tcW w:w="268" w:type="dxa"/>
          </w:tcPr>
          <w:p w14:paraId="395FEE73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304B9369" w14:textId="5F004EB0" w:rsidR="001F47D5" w:rsidRPr="002518DB" w:rsidRDefault="0079090F" w:rsidP="00F71ED3">
            <w:pPr>
              <w:pStyle w:val="TOC2"/>
              <w:rPr>
                <w:b/>
                <w:bCs/>
              </w:rPr>
            </w:pPr>
            <w:r>
              <w:rPr>
                <w:rFonts w:hint="cs"/>
                <w:cs/>
              </w:rPr>
              <w:t>ข้อมูล</w:t>
            </w:r>
            <w:r w:rsidR="001F47D5" w:rsidRPr="002518DB">
              <w:rPr>
                <w:cs/>
              </w:rPr>
              <w:t>นโยบายการบัญชีที่</w:t>
            </w:r>
            <w:r>
              <w:rPr>
                <w:rFonts w:hint="cs"/>
                <w:cs/>
              </w:rPr>
              <w:t>มีสาระ</w:t>
            </w:r>
            <w:r w:rsidR="001F47D5" w:rsidRPr="002518DB">
              <w:rPr>
                <w:cs/>
              </w:rPr>
              <w:t>สำคัญ</w:t>
            </w:r>
          </w:p>
        </w:tc>
      </w:tr>
      <w:tr w:rsidR="001F47D5" w:rsidRPr="002518DB" w14:paraId="7AC36C8B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14B5D68F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rPr>
                <w:rFonts w:hint="cs"/>
                <w:cs/>
              </w:rPr>
              <w:t>4</w:t>
            </w:r>
          </w:p>
        </w:tc>
        <w:tc>
          <w:tcPr>
            <w:tcW w:w="268" w:type="dxa"/>
          </w:tcPr>
          <w:p w14:paraId="1EF4FAC7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37455B11" w14:textId="77777777" w:rsidR="001F47D5" w:rsidRPr="002518DB" w:rsidRDefault="001F47D5" w:rsidP="00F71ED3">
            <w:pPr>
              <w:pStyle w:val="TOC2"/>
              <w:rPr>
                <w:cs/>
                <w:lang w:val="en-US"/>
              </w:rPr>
            </w:pPr>
            <w:r w:rsidRPr="002518DB">
              <w:rPr>
                <w:rFonts w:hint="cs"/>
                <w:cs/>
                <w:lang w:val="en-US"/>
              </w:rPr>
              <w:t>จัดประเภทรายการใหม่</w:t>
            </w:r>
          </w:p>
        </w:tc>
      </w:tr>
      <w:tr w:rsidR="001F47D5" w:rsidRPr="002518DB" w14:paraId="01C2CC2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36281ABD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rPr>
                <w:rFonts w:hint="cs"/>
                <w:cs/>
              </w:rPr>
              <w:t>5</w:t>
            </w:r>
          </w:p>
        </w:tc>
        <w:tc>
          <w:tcPr>
            <w:tcW w:w="268" w:type="dxa"/>
          </w:tcPr>
          <w:p w14:paraId="3B96A372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1D091DA4" w14:textId="29D798C5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รายการบุคคลและกิจการที่เกี่ยวข้องกัน</w:t>
            </w:r>
          </w:p>
        </w:tc>
      </w:tr>
      <w:tr w:rsidR="001F47D5" w:rsidRPr="002518DB" w14:paraId="759C853C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91F017C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rPr>
                <w:rFonts w:hint="cs"/>
                <w:cs/>
              </w:rPr>
              <w:t>6</w:t>
            </w:r>
          </w:p>
        </w:tc>
        <w:tc>
          <w:tcPr>
            <w:tcW w:w="268" w:type="dxa"/>
          </w:tcPr>
          <w:p w14:paraId="2588BB8E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09900856" w14:textId="77777777" w:rsidR="001F47D5" w:rsidRPr="002518DB" w:rsidRDefault="001F47D5" w:rsidP="00F71ED3">
            <w:pPr>
              <w:pStyle w:val="TOC2"/>
              <w:rPr>
                <w:b/>
                <w:bCs/>
              </w:rPr>
            </w:pPr>
            <w:r w:rsidRPr="002518DB">
              <w:rPr>
                <w:cs/>
              </w:rPr>
              <w:t>เงินสดและรายการเทียบเท่าเงินสด</w:t>
            </w:r>
          </w:p>
        </w:tc>
      </w:tr>
      <w:tr w:rsidR="001F47D5" w:rsidRPr="002518DB" w14:paraId="3E0365E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10B03F44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7</w:t>
            </w:r>
          </w:p>
        </w:tc>
        <w:tc>
          <w:tcPr>
            <w:tcW w:w="268" w:type="dxa"/>
          </w:tcPr>
          <w:p w14:paraId="5477DFE7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15D596B5" w14:textId="77777777" w:rsidR="001F47D5" w:rsidRPr="002518DB" w:rsidRDefault="001F47D5" w:rsidP="00F71ED3">
            <w:pPr>
              <w:pStyle w:val="TOC2"/>
              <w:rPr>
                <w:b/>
                <w:bCs/>
                <w:cs/>
              </w:rPr>
            </w:pPr>
            <w:r w:rsidRPr="002518DB">
              <w:rPr>
                <w:cs/>
              </w:rPr>
              <w:t>ลูกหนี้</w:t>
            </w:r>
            <w:r w:rsidRPr="002518DB">
              <w:rPr>
                <w:rFonts w:hint="cs"/>
                <w:cs/>
              </w:rPr>
              <w:t>การค้าและลูกหนี้หมุนเวียน</w:t>
            </w:r>
            <w:r w:rsidRPr="002518DB">
              <w:rPr>
                <w:cs/>
              </w:rPr>
              <w:t>อื่น</w:t>
            </w:r>
          </w:p>
        </w:tc>
      </w:tr>
      <w:tr w:rsidR="001F47D5" w:rsidRPr="002518DB" w14:paraId="09008EB6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369726A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rPr>
                <w:rFonts w:hint="cs"/>
                <w:cs/>
              </w:rPr>
              <w:t>8</w:t>
            </w:r>
          </w:p>
        </w:tc>
        <w:tc>
          <w:tcPr>
            <w:tcW w:w="268" w:type="dxa"/>
          </w:tcPr>
          <w:p w14:paraId="1F570D06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699B61B7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สินค้าคงเหลือ</w:t>
            </w:r>
          </w:p>
        </w:tc>
      </w:tr>
      <w:tr w:rsidR="001F47D5" w:rsidRPr="002518DB" w14:paraId="6158429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756F9ECD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9</w:t>
            </w:r>
          </w:p>
        </w:tc>
        <w:tc>
          <w:tcPr>
            <w:tcW w:w="268" w:type="dxa"/>
          </w:tcPr>
          <w:p w14:paraId="562C11A3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73AD7B18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เงินลงทุนในบริษัทย่อย</w:t>
            </w:r>
          </w:p>
        </w:tc>
      </w:tr>
      <w:tr w:rsidR="001F47D5" w:rsidRPr="002518DB" w14:paraId="5B3B3F2B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11FFE397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10</w:t>
            </w:r>
          </w:p>
        </w:tc>
        <w:tc>
          <w:tcPr>
            <w:tcW w:w="268" w:type="dxa"/>
          </w:tcPr>
          <w:p w14:paraId="20CAE2F0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2270C4D1" w14:textId="0A0028E8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ที่ดิน อาคารแล</w:t>
            </w:r>
            <w:r w:rsidR="001B5135">
              <w:rPr>
                <w:rFonts w:hint="cs"/>
                <w:cs/>
              </w:rPr>
              <w:t>ะ</w:t>
            </w:r>
            <w:r w:rsidRPr="002518DB">
              <w:rPr>
                <w:rFonts w:hint="cs"/>
                <w:cs/>
              </w:rPr>
              <w:t>อุปกรณ์</w:t>
            </w:r>
          </w:p>
        </w:tc>
      </w:tr>
      <w:tr w:rsidR="001F47D5" w:rsidRPr="002518DB" w14:paraId="76876433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0AF34C23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11</w:t>
            </w:r>
          </w:p>
        </w:tc>
        <w:tc>
          <w:tcPr>
            <w:tcW w:w="268" w:type="dxa"/>
          </w:tcPr>
          <w:p w14:paraId="32BC8354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0506F23B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สินทรัพย์สิทธิการใช้</w:t>
            </w:r>
          </w:p>
        </w:tc>
      </w:tr>
      <w:tr w:rsidR="001F47D5" w:rsidRPr="002518DB" w14:paraId="76BF4E86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431BDD28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12</w:t>
            </w:r>
          </w:p>
        </w:tc>
        <w:tc>
          <w:tcPr>
            <w:tcW w:w="268" w:type="dxa"/>
          </w:tcPr>
          <w:p w14:paraId="1F001F46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62BC8ECE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สินทรัพย์</w:t>
            </w:r>
            <w:r w:rsidRPr="002518DB">
              <w:rPr>
                <w:rFonts w:hint="cs"/>
                <w:cs/>
              </w:rPr>
              <w:t>ไม่มีตัวตนอื่น</w:t>
            </w:r>
          </w:p>
        </w:tc>
      </w:tr>
      <w:tr w:rsidR="001F47D5" w:rsidRPr="002518DB" w14:paraId="62097632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43454C8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13</w:t>
            </w:r>
          </w:p>
        </w:tc>
        <w:tc>
          <w:tcPr>
            <w:tcW w:w="268" w:type="dxa"/>
          </w:tcPr>
          <w:p w14:paraId="06A537EE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0B5F4C94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สินทรัพย์ภาษีเงินได้รอการตัดบัญชี</w:t>
            </w:r>
          </w:p>
        </w:tc>
      </w:tr>
      <w:tr w:rsidR="001F47D5" w:rsidRPr="002518DB" w14:paraId="23286BC8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008515B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14</w:t>
            </w:r>
          </w:p>
        </w:tc>
        <w:tc>
          <w:tcPr>
            <w:tcW w:w="268" w:type="dxa"/>
          </w:tcPr>
          <w:p w14:paraId="7A25C6D4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1649AAC1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สินทรัพย์ไม่หมุนเวียนอื่น</w:t>
            </w:r>
          </w:p>
        </w:tc>
      </w:tr>
      <w:tr w:rsidR="001F47D5" w:rsidRPr="002518DB" w14:paraId="3F62262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60BB9DF0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15</w:t>
            </w:r>
          </w:p>
        </w:tc>
        <w:tc>
          <w:tcPr>
            <w:tcW w:w="268" w:type="dxa"/>
          </w:tcPr>
          <w:p w14:paraId="18A6E891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5634B720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เจ้าหนี้การค้าและเจ้าหนี้หมุนเวียนอื่น</w:t>
            </w:r>
          </w:p>
        </w:tc>
      </w:tr>
      <w:tr w:rsidR="001F47D5" w:rsidRPr="002518DB" w14:paraId="44A0A0E5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335EBD13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16</w:t>
            </w:r>
          </w:p>
        </w:tc>
        <w:tc>
          <w:tcPr>
            <w:tcW w:w="268" w:type="dxa"/>
          </w:tcPr>
          <w:p w14:paraId="548854FF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0D31A557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</w:tr>
      <w:tr w:rsidR="001F47D5" w:rsidRPr="002518DB" w14:paraId="0418CFE7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6149440F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17</w:t>
            </w:r>
          </w:p>
        </w:tc>
        <w:tc>
          <w:tcPr>
            <w:tcW w:w="268" w:type="dxa"/>
          </w:tcPr>
          <w:p w14:paraId="52C4EF9B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6828E652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หนี้สินตามสัญญาเช่า</w:t>
            </w:r>
          </w:p>
        </w:tc>
      </w:tr>
      <w:tr w:rsidR="001F47D5" w:rsidRPr="002518DB" w14:paraId="7A68FB36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46EC8AEA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18</w:t>
            </w:r>
          </w:p>
        </w:tc>
        <w:tc>
          <w:tcPr>
            <w:tcW w:w="268" w:type="dxa"/>
          </w:tcPr>
          <w:p w14:paraId="7B99FD1C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5D900DA9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ประมาณการหนี้สิน</w:t>
            </w:r>
            <w:r w:rsidRPr="002518DB">
              <w:rPr>
                <w:rFonts w:hint="cs"/>
                <w:cs/>
              </w:rPr>
              <w:t>ไม่</w:t>
            </w:r>
            <w:r w:rsidRPr="002518DB">
              <w:rPr>
                <w:cs/>
              </w:rPr>
              <w:t>หมุนเวียนสำหรับผลประโยชน์พนักงาน</w:t>
            </w:r>
          </w:p>
        </w:tc>
      </w:tr>
      <w:tr w:rsidR="001F47D5" w:rsidRPr="002518DB" w14:paraId="6692CCEE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87A3942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19</w:t>
            </w:r>
          </w:p>
        </w:tc>
        <w:tc>
          <w:tcPr>
            <w:tcW w:w="268" w:type="dxa"/>
          </w:tcPr>
          <w:p w14:paraId="73F36F84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5D0A1349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ทุนสำรองตามกฎหมาย</w:t>
            </w:r>
          </w:p>
        </w:tc>
      </w:tr>
      <w:tr w:rsidR="001F47D5" w:rsidRPr="002518DB" w14:paraId="6428B69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8CCB881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20</w:t>
            </w:r>
          </w:p>
        </w:tc>
        <w:tc>
          <w:tcPr>
            <w:tcW w:w="268" w:type="dxa"/>
          </w:tcPr>
          <w:p w14:paraId="50CEF1DF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2E21DD04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เงินปันผลจ่าย</w:t>
            </w:r>
          </w:p>
        </w:tc>
      </w:tr>
      <w:tr w:rsidR="001F47D5" w:rsidRPr="002518DB" w14:paraId="087844E3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08F1E4C0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21</w:t>
            </w:r>
          </w:p>
        </w:tc>
        <w:tc>
          <w:tcPr>
            <w:tcW w:w="268" w:type="dxa"/>
          </w:tcPr>
          <w:p w14:paraId="42E15312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593CB1A7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ภาษีเงินได้</w:t>
            </w:r>
          </w:p>
        </w:tc>
      </w:tr>
      <w:tr w:rsidR="001F47D5" w:rsidRPr="002518DB" w14:paraId="1A073EF6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08F77D8D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22</w:t>
            </w:r>
          </w:p>
        </w:tc>
        <w:tc>
          <w:tcPr>
            <w:tcW w:w="268" w:type="dxa"/>
          </w:tcPr>
          <w:p w14:paraId="19984FD5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033B6E68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กำไรต่อหุ้นขั้นพื้นฐาน</w:t>
            </w:r>
          </w:p>
        </w:tc>
      </w:tr>
      <w:tr w:rsidR="001F47D5" w:rsidRPr="002518DB" w14:paraId="27E0208A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307192C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23</w:t>
            </w:r>
          </w:p>
        </w:tc>
        <w:tc>
          <w:tcPr>
            <w:tcW w:w="268" w:type="dxa"/>
          </w:tcPr>
          <w:p w14:paraId="625D6122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33643F60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การเสนอข้อมูลทางการเงินจำแนกตามส่วนงาน</w:t>
            </w:r>
          </w:p>
        </w:tc>
      </w:tr>
      <w:tr w:rsidR="001F47D5" w:rsidRPr="002518DB" w14:paraId="1E5A152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5C4D1FBA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rPr>
                <w:rFonts w:hint="cs"/>
                <w:cs/>
              </w:rPr>
              <w:t>24</w:t>
            </w:r>
          </w:p>
        </w:tc>
        <w:tc>
          <w:tcPr>
            <w:tcW w:w="268" w:type="dxa"/>
          </w:tcPr>
          <w:p w14:paraId="15C71B5C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12714468" w14:textId="77777777" w:rsidR="001F47D5" w:rsidRPr="002518DB" w:rsidRDefault="001F47D5" w:rsidP="00F71ED3">
            <w:pPr>
              <w:pStyle w:val="TOC2"/>
              <w:rPr>
                <w:b/>
                <w:bCs/>
                <w:cs/>
              </w:rPr>
            </w:pPr>
            <w:r w:rsidRPr="002518DB">
              <w:rPr>
                <w:cs/>
              </w:rPr>
              <w:t>ภาระผูกพัน</w:t>
            </w:r>
          </w:p>
        </w:tc>
      </w:tr>
      <w:tr w:rsidR="001F47D5" w:rsidRPr="002518DB" w14:paraId="585E09C1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00EA9566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25</w:t>
            </w:r>
          </w:p>
        </w:tc>
        <w:tc>
          <w:tcPr>
            <w:tcW w:w="268" w:type="dxa"/>
          </w:tcPr>
          <w:p w14:paraId="427212D1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2D48AE93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หนังสือค้ำประกัน</w:t>
            </w:r>
          </w:p>
        </w:tc>
      </w:tr>
      <w:tr w:rsidR="001F47D5" w:rsidRPr="002518DB" w14:paraId="4E27CBE5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AA90E7A" w14:textId="77777777" w:rsidR="001F47D5" w:rsidRPr="002518DB" w:rsidRDefault="001F47D5" w:rsidP="00F71ED3">
            <w:pPr>
              <w:pStyle w:val="TOC2"/>
              <w:jc w:val="center"/>
              <w:rPr>
                <w:lang w:val="en-US"/>
              </w:rPr>
            </w:pPr>
            <w:r w:rsidRPr="002518DB">
              <w:rPr>
                <w:cs/>
              </w:rPr>
              <w:t>2</w:t>
            </w:r>
            <w:r w:rsidRPr="002518DB">
              <w:t>6</w:t>
            </w:r>
          </w:p>
        </w:tc>
        <w:tc>
          <w:tcPr>
            <w:tcW w:w="268" w:type="dxa"/>
          </w:tcPr>
          <w:p w14:paraId="329D1E3C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509DBB50" w14:textId="3125FC0E" w:rsidR="001F47D5" w:rsidRPr="002518DB" w:rsidRDefault="00532046" w:rsidP="00F71ED3">
            <w:pPr>
              <w:pStyle w:val="TOC2"/>
              <w:rPr>
                <w:cs/>
              </w:rPr>
            </w:pPr>
            <w:r w:rsidRPr="008167C0">
              <w:rPr>
                <w:cs/>
              </w:rPr>
              <w:t>เหตุการณ์ภายหลังรอบระยะเวลารายงาน</w:t>
            </w:r>
          </w:p>
        </w:tc>
      </w:tr>
      <w:tr w:rsidR="00751823" w:rsidRPr="002518DB" w14:paraId="6555BC45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BF81550" w14:textId="14D36304" w:rsidR="00751823" w:rsidRPr="002518DB" w:rsidRDefault="00751823" w:rsidP="00751823">
            <w:pPr>
              <w:pStyle w:val="TOC2"/>
              <w:jc w:val="center"/>
              <w:rPr>
                <w:cs/>
              </w:rPr>
            </w:pPr>
            <w:r w:rsidRPr="002518DB">
              <w:rPr>
                <w:cs/>
              </w:rPr>
              <w:t>2</w:t>
            </w:r>
            <w:r w:rsidR="0004124C">
              <w:rPr>
                <w:rFonts w:hint="cs"/>
                <w:cs/>
              </w:rPr>
              <w:t>7</w:t>
            </w:r>
          </w:p>
        </w:tc>
        <w:tc>
          <w:tcPr>
            <w:tcW w:w="268" w:type="dxa"/>
          </w:tcPr>
          <w:p w14:paraId="67566FA8" w14:textId="77777777" w:rsidR="00751823" w:rsidRPr="002518DB" w:rsidRDefault="00751823" w:rsidP="00751823">
            <w:pPr>
              <w:pStyle w:val="TOC2"/>
            </w:pPr>
          </w:p>
        </w:tc>
        <w:tc>
          <w:tcPr>
            <w:tcW w:w="7536" w:type="dxa"/>
          </w:tcPr>
          <w:p w14:paraId="7A0678D0" w14:textId="767DDFE1" w:rsidR="00751823" w:rsidRPr="002518DB" w:rsidRDefault="00751823" w:rsidP="0075182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การอนุมัติข้อมูลทางการเงินระหว่างกาล</w:t>
            </w:r>
          </w:p>
        </w:tc>
      </w:tr>
    </w:tbl>
    <w:p w14:paraId="27EC1DAC" w14:textId="77777777" w:rsidR="001F47D5" w:rsidRPr="002518DB" w:rsidRDefault="001F47D5" w:rsidP="00F71ED3">
      <w:pPr>
        <w:rPr>
          <w:rFonts w:ascii="Angsana New" w:hAnsi="Angsana New"/>
          <w:b/>
          <w:bCs/>
          <w:sz w:val="32"/>
          <w:szCs w:val="32"/>
          <w:lang w:val="en-US"/>
        </w:rPr>
      </w:pPr>
    </w:p>
    <w:p w14:paraId="37C25160" w14:textId="77777777" w:rsidR="007B4A3A" w:rsidRDefault="007B4A3A" w:rsidP="00E8375A">
      <w:pPr>
        <w:rPr>
          <w:rFonts w:ascii="Angsana New" w:hAnsi="Angsana New"/>
          <w:sz w:val="28"/>
          <w:szCs w:val="28"/>
          <w:lang w:val="en-US"/>
        </w:rPr>
      </w:pPr>
    </w:p>
    <w:p w14:paraId="28C72083" w14:textId="77777777" w:rsidR="001C0FD1" w:rsidRPr="001C0FD1" w:rsidRDefault="001C0FD1" w:rsidP="001C0FD1">
      <w:pPr>
        <w:rPr>
          <w:rFonts w:ascii="Angsana New" w:hAnsi="Angsana New"/>
          <w:sz w:val="28"/>
          <w:szCs w:val="28"/>
          <w:lang w:val="en-US"/>
        </w:rPr>
      </w:pPr>
    </w:p>
    <w:p w14:paraId="2B896626" w14:textId="77777777" w:rsidR="001C0FD1" w:rsidRPr="001C0FD1" w:rsidRDefault="001C0FD1" w:rsidP="001C0FD1">
      <w:pPr>
        <w:rPr>
          <w:rFonts w:ascii="Angsana New" w:hAnsi="Angsana New"/>
          <w:sz w:val="28"/>
          <w:szCs w:val="28"/>
          <w:lang w:val="en-US"/>
        </w:rPr>
      </w:pPr>
    </w:p>
    <w:p w14:paraId="67AB0387" w14:textId="77777777" w:rsidR="001C0FD1" w:rsidRPr="001C0FD1" w:rsidRDefault="001C0FD1" w:rsidP="001C0FD1">
      <w:pPr>
        <w:rPr>
          <w:rFonts w:ascii="Angsana New" w:hAnsi="Angsana New"/>
          <w:sz w:val="28"/>
          <w:szCs w:val="28"/>
          <w:lang w:val="en-US"/>
        </w:rPr>
      </w:pPr>
    </w:p>
    <w:p w14:paraId="485B8D13" w14:textId="77777777" w:rsidR="001C0FD1" w:rsidRPr="001C0FD1" w:rsidRDefault="001C0FD1" w:rsidP="001C0FD1">
      <w:pPr>
        <w:rPr>
          <w:rFonts w:ascii="Angsana New" w:hAnsi="Angsana New"/>
          <w:sz w:val="28"/>
          <w:szCs w:val="28"/>
          <w:lang w:val="en-US"/>
        </w:rPr>
      </w:pPr>
    </w:p>
    <w:p w14:paraId="60AACE05" w14:textId="77777777" w:rsidR="001C0FD1" w:rsidRDefault="001C0FD1" w:rsidP="001C0FD1">
      <w:pPr>
        <w:rPr>
          <w:rFonts w:ascii="Angsana New" w:hAnsi="Angsana New"/>
          <w:sz w:val="28"/>
          <w:szCs w:val="28"/>
          <w:lang w:val="en-US"/>
        </w:rPr>
      </w:pPr>
    </w:p>
    <w:p w14:paraId="6748A9E1" w14:textId="77777777" w:rsidR="001C0FD1" w:rsidRDefault="001C0FD1" w:rsidP="001C0FD1">
      <w:pPr>
        <w:rPr>
          <w:rFonts w:ascii="Angsana New" w:hAnsi="Angsana New"/>
          <w:sz w:val="28"/>
          <w:szCs w:val="28"/>
          <w:lang w:val="en-US"/>
        </w:rPr>
      </w:pPr>
    </w:p>
    <w:p w14:paraId="07B42E31" w14:textId="77777777" w:rsidR="001C0FD1" w:rsidRDefault="001C0FD1" w:rsidP="001C0FD1">
      <w:pPr>
        <w:rPr>
          <w:rFonts w:ascii="Angsana New" w:hAnsi="Angsana New"/>
          <w:sz w:val="28"/>
          <w:szCs w:val="28"/>
          <w:lang w:val="en-US"/>
        </w:rPr>
      </w:pPr>
    </w:p>
    <w:p w14:paraId="007BC0F4" w14:textId="7E7F23D6" w:rsidR="007B4A3A" w:rsidRPr="00BE794A" w:rsidRDefault="007B4A3A" w:rsidP="00E8375A">
      <w:pPr>
        <w:rPr>
          <w:rFonts w:ascii="Angsana New" w:hAnsi="Angsana New"/>
          <w:sz w:val="28"/>
          <w:szCs w:val="28"/>
          <w:cs/>
          <w:lang w:val="en-US"/>
        </w:rPr>
        <w:sectPr w:rsidR="007B4A3A" w:rsidRPr="00BE794A" w:rsidSect="00BE316B">
          <w:footerReference w:type="default" r:id="rId11"/>
          <w:pgSz w:w="11907" w:h="16840" w:code="9"/>
          <w:pgMar w:top="691" w:right="1152" w:bottom="576" w:left="1152" w:header="720" w:footer="288" w:gutter="0"/>
          <w:paperSrc w:first="7" w:other="7"/>
          <w:pgNumType w:start="12"/>
          <w:cols w:space="737"/>
          <w:docGrid w:linePitch="299"/>
        </w:sectPr>
      </w:pPr>
    </w:p>
    <w:p w14:paraId="28495A6D" w14:textId="43A91496" w:rsidR="00821066" w:rsidRPr="00BE794A" w:rsidRDefault="00E5552D" w:rsidP="005E7230">
      <w:pP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cs/>
        </w:rPr>
      </w:pPr>
      <w:r w:rsidRPr="00BE794A">
        <w:rPr>
          <w:rFonts w:ascii="Angsana New" w:hAnsi="Angsana New"/>
          <w:b/>
          <w:bCs/>
          <w:sz w:val="28"/>
          <w:szCs w:val="28"/>
          <w:cs/>
        </w:rPr>
        <w:lastRenderedPageBreak/>
        <w:t>บริษัท โรงพยาบาลมุกดาหารอินเตอร์เนชั่นแนล จำกัด (มหาชน) และบริษัทย่อย</w:t>
      </w:r>
    </w:p>
    <w:p w14:paraId="28495A6E" w14:textId="6A074842" w:rsidR="00117B13" w:rsidRPr="00BE794A" w:rsidRDefault="005E7230" w:rsidP="005E7230">
      <w:pPr>
        <w:spacing w:line="240" w:lineRule="atLeast"/>
        <w:ind w:right="387"/>
        <w:rPr>
          <w:rFonts w:ascii="Angsana New" w:hAnsi="Angsana New"/>
          <w:b/>
          <w:bCs/>
          <w:sz w:val="28"/>
          <w:szCs w:val="28"/>
        </w:rPr>
      </w:pPr>
      <w:r w:rsidRPr="00BE794A">
        <w:rPr>
          <w:rFonts w:ascii="Angsana New" w:hAnsi="Angsana New"/>
          <w:b/>
          <w:bCs/>
          <w:sz w:val="28"/>
          <w:szCs w:val="28"/>
          <w:cs/>
        </w:rPr>
        <w:t>หมายเหตุประกอบข้อมูลทางการเงินระหว่างกาล</w:t>
      </w:r>
    </w:p>
    <w:p w14:paraId="28495A6F" w14:textId="5D16D856" w:rsidR="00117B13" w:rsidRPr="00BE794A" w:rsidRDefault="006A4DED" w:rsidP="005E7230">
      <w:pPr>
        <w:pBdr>
          <w:bottom w:val="single" w:sz="4" w:space="1" w:color="auto"/>
        </w:pBd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lang w:val="en-US"/>
        </w:rPr>
      </w:pPr>
      <w:r w:rsidRPr="00BE794A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</w:t>
      </w:r>
      <w:r w:rsidR="00AC7D63" w:rsidRPr="00BE794A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งวด 3 </w:t>
      </w:r>
      <w:r w:rsidR="005F288F" w:rsidRPr="00BE794A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เดือน</w:t>
      </w:r>
      <w:r w:rsidRPr="00BE794A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Pr="00BE794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Pr="00BE794A"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 w:rsidR="005F288F" w:rsidRPr="00BE794A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มีนาคม</w:t>
      </w:r>
      <w:r w:rsidRPr="00BE794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BE794A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E5552D" w:rsidRPr="00BE794A">
        <w:rPr>
          <w:rFonts w:ascii="Angsana New" w:hAnsi="Angsana New"/>
          <w:b/>
          <w:bCs/>
          <w:sz w:val="28"/>
          <w:szCs w:val="28"/>
          <w:lang w:val="en-US"/>
        </w:rPr>
        <w:t>9</w:t>
      </w:r>
    </w:p>
    <w:p w14:paraId="00540006" w14:textId="403FBFCA" w:rsidR="006E2432" w:rsidRPr="00BE794A" w:rsidRDefault="007E521B" w:rsidP="005E7230">
      <w:pPr>
        <w:pBdr>
          <w:bottom w:val="single" w:sz="4" w:space="1" w:color="auto"/>
        </w:pBd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E794A">
        <w:rPr>
          <w:rFonts w:ascii="Angsana New" w:hAnsi="Angsana New" w:hint="cs"/>
          <w:b/>
          <w:bCs/>
          <w:sz w:val="28"/>
          <w:szCs w:val="28"/>
          <w:cs/>
          <w:lang w:val="en-US"/>
        </w:rPr>
        <w:t>(ยังไม่ได้ตรวจสอบ</w:t>
      </w:r>
      <w:r w:rsidRPr="00BE794A">
        <w:rPr>
          <w:rFonts w:ascii="Angsana New" w:hAnsi="Angsana New"/>
          <w:b/>
          <w:bCs/>
          <w:sz w:val="28"/>
          <w:szCs w:val="28"/>
          <w:lang w:val="en-US"/>
        </w:rPr>
        <w:t>/</w:t>
      </w:r>
      <w:r w:rsidRPr="00BE794A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สอบทานแล้ว)</w:t>
      </w:r>
    </w:p>
    <w:p w14:paraId="28495A71" w14:textId="77777777" w:rsidR="00D47C8E" w:rsidRPr="00BE794A" w:rsidRDefault="00D47C8E" w:rsidP="00B24F52">
      <w:pPr>
        <w:pBdr>
          <w:bottom w:val="single" w:sz="4" w:space="1" w:color="auto"/>
        </w:pBd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28495A72" w14:textId="77777777" w:rsidR="00117B13" w:rsidRPr="00BE794A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53539B" w:rsidRDefault="0029555F" w:rsidP="00875366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3539B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="004A5132" w:rsidRPr="0053539B">
        <w:rPr>
          <w:rFonts w:ascii="Angsana New" w:hAnsi="Angsana New"/>
          <w:b/>
          <w:bCs/>
          <w:sz w:val="28"/>
          <w:szCs w:val="28"/>
          <w:cs/>
        </w:rPr>
        <w:t>ทั่วไป</w:t>
      </w:r>
    </w:p>
    <w:p w14:paraId="28495A74" w14:textId="05C43376" w:rsidR="007172E2" w:rsidRPr="00BE794A" w:rsidRDefault="009C6C61" w:rsidP="00066014">
      <w:pPr>
        <w:tabs>
          <w:tab w:val="left" w:pos="1418"/>
        </w:tabs>
        <w:spacing w:line="240" w:lineRule="atLeast"/>
        <w:ind w:left="1560" w:hanging="1560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 w:hint="cs"/>
          <w:sz w:val="28"/>
          <w:szCs w:val="28"/>
          <w:cs/>
          <w:lang w:val="en-US"/>
        </w:rPr>
        <w:t>การจดทะเบียน</w:t>
      </w:r>
      <w:r w:rsidR="00C7075F" w:rsidRPr="00BE794A">
        <w:rPr>
          <w:rFonts w:ascii="Angsana New" w:hAnsi="Angsana New"/>
          <w:sz w:val="28"/>
          <w:szCs w:val="28"/>
          <w:lang w:val="en-US"/>
        </w:rPr>
        <w:tab/>
      </w:r>
      <w:r w:rsidRPr="00BE794A">
        <w:rPr>
          <w:rFonts w:ascii="Angsana New" w:hAnsi="Angsana New"/>
          <w:sz w:val="28"/>
          <w:szCs w:val="28"/>
          <w:lang w:val="en-US"/>
        </w:rPr>
        <w:t xml:space="preserve">: </w:t>
      </w:r>
      <w:r w:rsidR="004646AC" w:rsidRPr="00BE794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870EE" w:rsidRPr="00BE794A">
        <w:rPr>
          <w:rFonts w:ascii="Angsana New" w:hAnsi="Angsana New"/>
          <w:sz w:val="28"/>
          <w:szCs w:val="28"/>
          <w:cs/>
          <w:lang w:val="en-US"/>
        </w:rPr>
        <w:t xml:space="preserve">บริษัท โรงพยาบาลมุกดาหารอินเตอร์เนชั่นแนล จำกัด (“บริษัท”) เป็นบริษัทจำกัด ซึ่งจัดตั้งขึ้นในประเทศไทยเมื่อวันที่ </w:t>
      </w:r>
      <w:r w:rsidR="00445FED" w:rsidRPr="00BE794A">
        <w:rPr>
          <w:rFonts w:ascii="Angsana New" w:hAnsi="Angsana New"/>
          <w:sz w:val="28"/>
          <w:szCs w:val="28"/>
          <w:lang w:val="en-US"/>
        </w:rPr>
        <w:t>30</w:t>
      </w:r>
      <w:r w:rsidR="00E870EE" w:rsidRPr="00BE794A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445FED" w:rsidRPr="00BE794A">
        <w:rPr>
          <w:rFonts w:ascii="Angsana New" w:hAnsi="Angsana New"/>
          <w:sz w:val="28"/>
          <w:szCs w:val="28"/>
          <w:lang w:val="en-US"/>
        </w:rPr>
        <w:t>2538</w:t>
      </w:r>
    </w:p>
    <w:p w14:paraId="0350DDF8" w14:textId="729043C1" w:rsidR="00681A7F" w:rsidRPr="00BE794A" w:rsidRDefault="00E20166" w:rsidP="00066014">
      <w:pPr>
        <w:tabs>
          <w:tab w:val="left" w:pos="1418"/>
        </w:tabs>
        <w:spacing w:line="240" w:lineRule="atLeast"/>
        <w:ind w:left="1560" w:hanging="1587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/>
          <w:sz w:val="28"/>
          <w:szCs w:val="28"/>
          <w:lang w:val="en-US"/>
        </w:rPr>
        <w:tab/>
        <w:t xml:space="preserve">:  </w:t>
      </w:r>
      <w:r w:rsidRPr="00BE794A">
        <w:rPr>
          <w:rFonts w:ascii="Angsana New" w:hAnsi="Angsana New"/>
          <w:sz w:val="28"/>
          <w:szCs w:val="28"/>
          <w:cs/>
          <w:lang w:val="en-US"/>
        </w:rPr>
        <w:t xml:space="preserve">บริษัทแปรสภาพจากบริษัทจำกัดเป็นบริษัทมหาชนจำกัด โดยบริษัทจดทะเบียนกับกระทรวงพาณิชย์เมื่อวันที่ </w:t>
      </w:r>
      <w:r w:rsidRPr="00BE794A">
        <w:rPr>
          <w:rFonts w:ascii="Angsana New" w:hAnsi="Angsana New"/>
          <w:sz w:val="28"/>
          <w:szCs w:val="28"/>
          <w:lang w:val="en-US"/>
        </w:rPr>
        <w:t xml:space="preserve">1 </w:t>
      </w:r>
      <w:r w:rsidRPr="00BE794A">
        <w:rPr>
          <w:rFonts w:ascii="Angsana New" w:hAnsi="Angsana New"/>
          <w:sz w:val="28"/>
          <w:szCs w:val="28"/>
          <w:cs/>
          <w:lang w:val="en-US"/>
        </w:rPr>
        <w:t xml:space="preserve">กรกฎาคม </w:t>
      </w:r>
      <w:r w:rsidRPr="00BE794A">
        <w:rPr>
          <w:rFonts w:ascii="Angsana New" w:hAnsi="Angsana New"/>
          <w:sz w:val="28"/>
          <w:szCs w:val="28"/>
          <w:lang w:val="en-US"/>
        </w:rPr>
        <w:t xml:space="preserve">2567 </w:t>
      </w:r>
      <w:r w:rsidRPr="00BE794A">
        <w:rPr>
          <w:rFonts w:ascii="Angsana New" w:hAnsi="Angsana New"/>
          <w:sz w:val="28"/>
          <w:szCs w:val="28"/>
          <w:cs/>
          <w:lang w:val="en-US"/>
        </w:rPr>
        <w:t>และได้เปลี่ยนชื่อเป็นบริษัท โรงพยาบาลมุกดาหารอินเตอร์เนชั่นแนล จำกัด (มหาชน)</w:t>
      </w:r>
    </w:p>
    <w:p w14:paraId="28495A75" w14:textId="7D5938D1" w:rsidR="007172E2" w:rsidRPr="00BE794A" w:rsidRDefault="00BC320D" w:rsidP="00066014">
      <w:pPr>
        <w:tabs>
          <w:tab w:val="left" w:pos="1418"/>
        </w:tabs>
        <w:spacing w:after="24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 w:hint="cs"/>
          <w:sz w:val="28"/>
          <w:szCs w:val="28"/>
          <w:cs/>
          <w:lang w:val="en-US"/>
        </w:rPr>
        <w:t>ที่ตั้งบริษัท</w:t>
      </w:r>
      <w:r w:rsidR="004646AC" w:rsidRPr="00BE794A">
        <w:rPr>
          <w:rFonts w:ascii="Angsana New" w:hAnsi="Angsana New"/>
          <w:sz w:val="28"/>
          <w:szCs w:val="28"/>
          <w:cs/>
          <w:lang w:val="en-US"/>
        </w:rPr>
        <w:tab/>
      </w:r>
      <w:r w:rsidRPr="00BE794A">
        <w:rPr>
          <w:rFonts w:ascii="Angsana New" w:hAnsi="Angsana New"/>
          <w:sz w:val="28"/>
          <w:szCs w:val="28"/>
          <w:cs/>
          <w:lang w:val="en-US"/>
        </w:rPr>
        <w:t xml:space="preserve">:  </w:t>
      </w:r>
      <w:r w:rsidR="00066014" w:rsidRPr="00BE794A">
        <w:rPr>
          <w:rFonts w:ascii="Angsana New" w:hAnsi="Angsana New"/>
          <w:sz w:val="28"/>
          <w:szCs w:val="28"/>
          <w:lang w:val="en-US"/>
        </w:rPr>
        <w:t>87</w:t>
      </w:r>
      <w:r w:rsidR="00AF5612" w:rsidRPr="00BE794A">
        <w:rPr>
          <w:rFonts w:ascii="Angsana New" w:hAnsi="Angsana New"/>
          <w:sz w:val="28"/>
          <w:szCs w:val="28"/>
          <w:cs/>
          <w:lang w:val="en-US"/>
        </w:rPr>
        <w:t xml:space="preserve"> ถนนมุกดาหาร-ดอนตาล ตำบลศรีบุญเรือง อำเภอเมืองมุกดาหาร จังหวัดมุกดาหาร </w:t>
      </w:r>
      <w:r w:rsidR="00066014" w:rsidRPr="00BE794A">
        <w:rPr>
          <w:rFonts w:ascii="Angsana New" w:hAnsi="Angsana New"/>
          <w:sz w:val="28"/>
          <w:szCs w:val="28"/>
          <w:lang w:val="en-US"/>
        </w:rPr>
        <w:t>49000</w:t>
      </w:r>
    </w:p>
    <w:p w14:paraId="126CECFC" w14:textId="7CF6A671" w:rsidR="00AB21E9" w:rsidRPr="00BE794A" w:rsidRDefault="00BC320D" w:rsidP="00066014">
      <w:pPr>
        <w:tabs>
          <w:tab w:val="left" w:pos="1418"/>
        </w:tabs>
        <w:spacing w:after="24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 w:hint="cs"/>
          <w:sz w:val="28"/>
          <w:szCs w:val="28"/>
          <w:cs/>
          <w:lang w:val="en-US"/>
        </w:rPr>
        <w:t>ประเภทธุรกิจ</w:t>
      </w:r>
      <w:r w:rsidR="004646AC" w:rsidRPr="00BE794A">
        <w:rPr>
          <w:rFonts w:ascii="Angsana New" w:hAnsi="Angsana New"/>
          <w:sz w:val="28"/>
          <w:szCs w:val="28"/>
          <w:cs/>
          <w:lang w:val="en-US"/>
        </w:rPr>
        <w:tab/>
      </w:r>
      <w:r w:rsidRPr="00BE794A">
        <w:rPr>
          <w:rFonts w:ascii="Angsana New" w:hAnsi="Angsana New"/>
          <w:sz w:val="28"/>
          <w:szCs w:val="28"/>
          <w:cs/>
          <w:lang w:val="en-US"/>
        </w:rPr>
        <w:t xml:space="preserve">:  </w:t>
      </w:r>
      <w:r w:rsidR="00C95AFC" w:rsidRPr="00BE794A">
        <w:rPr>
          <w:rFonts w:ascii="Angsana New" w:hAnsi="Angsana New"/>
          <w:sz w:val="28"/>
          <w:szCs w:val="28"/>
          <w:cs/>
          <w:lang w:val="en-US"/>
        </w:rPr>
        <w:t>ธุรกิจหลักของบริษัทและบริษัทย่อยคือประกอบธุรกิจโรงพยาบาล</w:t>
      </w:r>
    </w:p>
    <w:p w14:paraId="28495A80" w14:textId="28CB6469" w:rsidR="004A5132" w:rsidRPr="00BE794A" w:rsidRDefault="002C03A4" w:rsidP="00D6627E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BE794A">
        <w:rPr>
          <w:rFonts w:ascii="Angsana New" w:hAnsi="Angsana New"/>
          <w:b/>
          <w:bCs/>
          <w:sz w:val="28"/>
          <w:szCs w:val="28"/>
          <w:cs/>
        </w:rPr>
        <w:t>เกณฑ์การจัดทำข้อมูลทางการเงินรวมและข้อมูลทางการเงินเฉพาะกิจการ</w:t>
      </w:r>
    </w:p>
    <w:p w14:paraId="28495A81" w14:textId="330BC0CE" w:rsidR="00822A5E" w:rsidRPr="00BE794A" w:rsidRDefault="00822A5E" w:rsidP="00500C4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</w:tabs>
        <w:ind w:left="426" w:hanging="426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เกณฑ์ในการจัดทำ</w:t>
      </w:r>
      <w:r w:rsidR="00100856" w:rsidRPr="00BE794A">
        <w:rPr>
          <w:rFonts w:ascii="Angsana New" w:hAnsi="Angsana New" w:hint="cs"/>
          <w:sz w:val="28"/>
          <w:szCs w:val="28"/>
          <w:cs/>
        </w:rPr>
        <w:t>ข้อมูล</w:t>
      </w:r>
      <w:r w:rsidRPr="00BE794A">
        <w:rPr>
          <w:rFonts w:ascii="Angsana New" w:hAnsi="Angsana New"/>
          <w:sz w:val="28"/>
          <w:szCs w:val="28"/>
          <w:cs/>
        </w:rPr>
        <w:t>การเงิน</w:t>
      </w:r>
      <w:r w:rsidR="009454CB" w:rsidRPr="00BE794A">
        <w:rPr>
          <w:rFonts w:ascii="Angsana New" w:hAnsi="Angsana New" w:hint="cs"/>
          <w:sz w:val="28"/>
          <w:szCs w:val="28"/>
          <w:cs/>
        </w:rPr>
        <w:t>ระหว่างกาล</w:t>
      </w:r>
    </w:p>
    <w:p w14:paraId="786E000A" w14:textId="70811AD1" w:rsidR="00B80D82" w:rsidRPr="00BE794A" w:rsidRDefault="00B80D82" w:rsidP="00CE52BA">
      <w:pPr>
        <w:spacing w:after="120" w:line="240" w:lineRule="atLeast"/>
        <w:ind w:left="426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จัดทำขึ้นในรูปแบบย่อและตามมาตรฐานการบัญชีไทย ฉบับที่ </w:t>
      </w:r>
      <w:r w:rsidR="0079090F">
        <w:rPr>
          <w:rFonts w:ascii="Angsana New" w:hAnsi="Angsana New"/>
          <w:sz w:val="28"/>
          <w:szCs w:val="28"/>
        </w:rPr>
        <w:t>34</w:t>
      </w:r>
      <w:r w:rsidRPr="00BE794A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68512234" w14:textId="7428A37B" w:rsidR="00B80D82" w:rsidRPr="00BE794A" w:rsidRDefault="00B80D82" w:rsidP="00CE52BA">
      <w:pPr>
        <w:spacing w:after="120" w:line="240" w:lineRule="atLeas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985427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85427" w:rsidRPr="00BE794A">
        <w:rPr>
          <w:rFonts w:ascii="Angsana New" w:hAnsi="Angsana New"/>
          <w:sz w:val="28"/>
          <w:szCs w:val="28"/>
        </w:rPr>
        <w:t>2568</w:t>
      </w:r>
      <w:r w:rsidR="00872029" w:rsidRPr="00BE794A">
        <w:rPr>
          <w:rFonts w:ascii="Angsana New" w:hAnsi="Angsana New" w:hint="cs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อย่างไรก็ตาม งบฐานะการเงิน งบกำไรขาดทุนเบ็ดเสร็จ งบการเปลี่ยนแปลงส่วนของผู้ถือหุ้นและงบกระแสเงินสด ได้แสดงรายการเช่นเดียวกับงบการเงินประจำปี ดังนั้นการอ่านข้อมูลทางการเงินระหว่างกาลนี้   จึงควรอ่านควบคู่กับงบการเงินของกลุ่มบริษัท สำหรับปีสิ้นสุดวันที่ </w:t>
      </w:r>
      <w:r w:rsidR="00875366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75366" w:rsidRPr="00BE794A">
        <w:rPr>
          <w:rFonts w:ascii="Angsana New" w:hAnsi="Angsana New"/>
          <w:sz w:val="28"/>
          <w:szCs w:val="28"/>
          <w:lang w:val="en-US"/>
        </w:rPr>
        <w:t>2568</w:t>
      </w:r>
    </w:p>
    <w:p w14:paraId="13A7AD2A" w14:textId="3962A66F" w:rsidR="00DD14CA" w:rsidRPr="00BE794A" w:rsidRDefault="00B80D82" w:rsidP="00875366">
      <w:pPr>
        <w:spacing w:after="120" w:line="240" w:lineRule="atLeast"/>
        <w:ind w:left="426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ไทยเป็นงบการเงินฉบับที่กลุ่มบริษัท ใช้เป็นทางการตามกฎหมาย ข้อมูลทางการเงินรวมและข้อมูลทางการเงินเฉพาะกิจการระหว่างกาลฉบับภาษาอังกฤษแปลจากข้อมูลทางการเงินระหว่างกาลฉบับภาษาไทยนี้</w:t>
      </w:r>
    </w:p>
    <w:p w14:paraId="540F1FA5" w14:textId="77777777" w:rsidR="00FB03CB" w:rsidRPr="00BE794A" w:rsidRDefault="00FB03CB" w:rsidP="00B80D82">
      <w:pPr>
        <w:spacing w:after="120" w:line="240" w:lineRule="atLeast"/>
        <w:ind w:left="900"/>
        <w:jc w:val="thaiDistribute"/>
        <w:rPr>
          <w:rFonts w:ascii="Angsana New" w:hAnsi="Angsana New"/>
          <w:sz w:val="28"/>
          <w:szCs w:val="28"/>
        </w:rPr>
      </w:pPr>
    </w:p>
    <w:p w14:paraId="48E9C9FF" w14:textId="77777777" w:rsidR="00875366" w:rsidRDefault="00875366" w:rsidP="00B80D82">
      <w:pPr>
        <w:spacing w:after="120" w:line="240" w:lineRule="atLeast"/>
        <w:ind w:left="900"/>
        <w:jc w:val="thaiDistribute"/>
        <w:rPr>
          <w:rFonts w:ascii="Angsana New" w:hAnsi="Angsana New"/>
          <w:sz w:val="28"/>
          <w:szCs w:val="28"/>
        </w:rPr>
      </w:pPr>
    </w:p>
    <w:p w14:paraId="1520B6B8" w14:textId="77777777" w:rsidR="00BE794A" w:rsidRDefault="00BE794A" w:rsidP="00B80D82">
      <w:pPr>
        <w:spacing w:after="120" w:line="240" w:lineRule="atLeast"/>
        <w:ind w:left="900"/>
        <w:jc w:val="thaiDistribute"/>
        <w:rPr>
          <w:rFonts w:ascii="Angsana New" w:hAnsi="Angsana New"/>
          <w:sz w:val="28"/>
          <w:szCs w:val="28"/>
        </w:rPr>
      </w:pPr>
    </w:p>
    <w:p w14:paraId="7BB53DBD" w14:textId="77777777" w:rsidR="00BE794A" w:rsidRDefault="00BE794A" w:rsidP="00B80D82">
      <w:pPr>
        <w:spacing w:after="120" w:line="240" w:lineRule="atLeast"/>
        <w:ind w:left="900"/>
        <w:jc w:val="thaiDistribute"/>
        <w:rPr>
          <w:rFonts w:ascii="Angsana New" w:hAnsi="Angsana New"/>
          <w:sz w:val="28"/>
          <w:szCs w:val="28"/>
        </w:rPr>
      </w:pPr>
    </w:p>
    <w:p w14:paraId="0F422D22" w14:textId="0B996756" w:rsidR="00BE794A" w:rsidRPr="00BE794A" w:rsidRDefault="00F71ED3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71FBDCA" w14:textId="2F4DC6E4" w:rsidR="009D395D" w:rsidRPr="00BE794A" w:rsidRDefault="009D395D" w:rsidP="0006601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</w:tabs>
        <w:ind w:left="426" w:hanging="426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 w:hint="cs"/>
          <w:sz w:val="28"/>
          <w:szCs w:val="28"/>
          <w:cs/>
        </w:rPr>
        <w:lastRenderedPageBreak/>
        <w:t>เกณ</w:t>
      </w:r>
      <w:r w:rsidR="00CD7D2E" w:rsidRPr="00BE794A">
        <w:rPr>
          <w:rFonts w:ascii="Angsana New" w:hAnsi="Angsana New" w:hint="cs"/>
          <w:sz w:val="28"/>
          <w:szCs w:val="28"/>
          <w:cs/>
        </w:rPr>
        <w:t>ฑ์ในการจัดทำ</w:t>
      </w:r>
      <w:r w:rsidR="005117E5" w:rsidRPr="005117E5">
        <w:rPr>
          <w:rFonts w:ascii="Angsana New" w:hAnsi="Angsana New" w:hint="cs"/>
          <w:sz w:val="28"/>
          <w:szCs w:val="28"/>
          <w:cs/>
        </w:rPr>
        <w:t>ข้อมูลทาง</w:t>
      </w:r>
      <w:r w:rsidR="00CD7D2E" w:rsidRPr="00BE794A">
        <w:rPr>
          <w:rFonts w:ascii="Angsana New" w:hAnsi="Angsana New" w:hint="cs"/>
          <w:sz w:val="28"/>
          <w:szCs w:val="28"/>
          <w:cs/>
        </w:rPr>
        <w:t>การเงินรวม</w:t>
      </w:r>
    </w:p>
    <w:p w14:paraId="3D806E8A" w14:textId="5FE31F5B" w:rsidR="003207B4" w:rsidRPr="00BE794A" w:rsidRDefault="005117E5" w:rsidP="00066014">
      <w:pPr>
        <w:spacing w:after="120" w:line="240" w:lineRule="atLeast"/>
        <w:ind w:left="426"/>
        <w:jc w:val="thaiDistribute"/>
        <w:rPr>
          <w:rFonts w:ascii="Angsana New" w:hAnsi="Angsana New"/>
          <w:sz w:val="28"/>
          <w:szCs w:val="28"/>
        </w:rPr>
      </w:pPr>
      <w:r w:rsidRPr="00550806">
        <w:rPr>
          <w:rFonts w:ascii="Angsana New" w:hAnsi="Angsana New" w:hint="cs"/>
          <w:spacing w:val="-4"/>
          <w:sz w:val="28"/>
          <w:szCs w:val="28"/>
          <w:cs/>
        </w:rPr>
        <w:t>ข้อมูลทาง</w:t>
      </w:r>
      <w:r w:rsidR="00B60FD8" w:rsidRPr="00550806">
        <w:rPr>
          <w:rFonts w:ascii="Angsana New" w:hAnsi="Angsana New"/>
          <w:spacing w:val="-4"/>
          <w:sz w:val="28"/>
          <w:szCs w:val="28"/>
          <w:cs/>
        </w:rPr>
        <w:t>การเงินรวมได้จัดทำขึ้นโดยรวม</w:t>
      </w:r>
      <w:r w:rsidRPr="00550806">
        <w:rPr>
          <w:rFonts w:ascii="Angsana New" w:hAnsi="Angsana New" w:hint="cs"/>
          <w:spacing w:val="-4"/>
          <w:sz w:val="28"/>
          <w:szCs w:val="28"/>
          <w:cs/>
        </w:rPr>
        <w:t>ข้อมูลทาง</w:t>
      </w:r>
      <w:r w:rsidR="00B60FD8" w:rsidRPr="00550806">
        <w:rPr>
          <w:rFonts w:ascii="Angsana New" w:hAnsi="Angsana New"/>
          <w:spacing w:val="-4"/>
          <w:sz w:val="28"/>
          <w:szCs w:val="28"/>
          <w:cs/>
        </w:rPr>
        <w:t>การเงินของ</w:t>
      </w:r>
      <w:r w:rsidR="00476F8B" w:rsidRPr="00550806">
        <w:rPr>
          <w:rFonts w:ascii="Angsana New" w:hAnsi="Angsana New"/>
          <w:spacing w:val="-4"/>
          <w:sz w:val="28"/>
          <w:szCs w:val="28"/>
          <w:cs/>
        </w:rPr>
        <w:t>บริษัท โรงพยาบาลมุกดาหารอินเตอร์เนชั่นแนล จำกัด (มหาชน)</w:t>
      </w:r>
      <w:r w:rsidR="003D2F48" w:rsidRPr="00BE794A">
        <w:rPr>
          <w:rFonts w:ascii="Angsana New" w:hAnsi="Angsana New" w:hint="cs"/>
          <w:sz w:val="28"/>
          <w:szCs w:val="28"/>
          <w:cs/>
        </w:rPr>
        <w:t xml:space="preserve"> และ</w:t>
      </w:r>
      <w:r w:rsidR="00B60FD8" w:rsidRPr="00BE794A">
        <w:rPr>
          <w:rFonts w:ascii="Angsana New" w:hAnsi="Angsana New"/>
          <w:sz w:val="28"/>
          <w:szCs w:val="28"/>
          <w:cs/>
        </w:rPr>
        <w:t>บริษัทย่อย ดังนี้</w:t>
      </w:r>
    </w:p>
    <w:tbl>
      <w:tblPr>
        <w:tblW w:w="926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31"/>
        <w:gridCol w:w="3420"/>
        <w:gridCol w:w="2610"/>
      </w:tblGrid>
      <w:tr w:rsidR="0043037D" w:rsidRPr="00BE794A" w14:paraId="2A19F94E" w14:textId="77777777" w:rsidTr="00BE3F05">
        <w:trPr>
          <w:tblHeader/>
        </w:trPr>
        <w:tc>
          <w:tcPr>
            <w:tcW w:w="3231" w:type="dxa"/>
          </w:tcPr>
          <w:p w14:paraId="0B0F954F" w14:textId="77777777" w:rsidR="0043037D" w:rsidRPr="00BE794A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</w:tcPr>
          <w:p w14:paraId="72BF4EA1" w14:textId="77777777" w:rsidR="0043037D" w:rsidRPr="00BE794A" w:rsidRDefault="0043037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</w:tcPr>
          <w:p w14:paraId="7F458C08" w14:textId="4B8DFA2B" w:rsidR="0043037D" w:rsidRPr="00BE794A" w:rsidRDefault="0043037D" w:rsidP="0082402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อัตราส่วนของการถือหุ้น</w:t>
            </w:r>
          </w:p>
        </w:tc>
      </w:tr>
      <w:tr w:rsidR="0043037D" w:rsidRPr="00BE794A" w14:paraId="359AD509" w14:textId="77777777" w:rsidTr="00BE3F05">
        <w:trPr>
          <w:tblHeader/>
        </w:trPr>
        <w:tc>
          <w:tcPr>
            <w:tcW w:w="3231" w:type="dxa"/>
          </w:tcPr>
          <w:p w14:paraId="417DFC7A" w14:textId="77777777" w:rsidR="0043037D" w:rsidRPr="00BE794A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</w:tcPr>
          <w:p w14:paraId="08D23C25" w14:textId="5104981D" w:rsidR="0043037D" w:rsidRPr="00BE794A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</w:tcPr>
          <w:p w14:paraId="0F5E7428" w14:textId="42E6779A" w:rsidR="0043037D" w:rsidRPr="00BE794A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(ร้อยละของจำนวนหุ้น</w:t>
            </w:r>
            <w:r w:rsidR="00276414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จดทะเบียน)</w:t>
            </w:r>
          </w:p>
        </w:tc>
      </w:tr>
      <w:tr w:rsidR="0043037D" w:rsidRPr="00BE794A" w14:paraId="30F76050" w14:textId="77777777" w:rsidTr="00BE3F05">
        <w:trPr>
          <w:tblHeader/>
        </w:trPr>
        <w:tc>
          <w:tcPr>
            <w:tcW w:w="3231" w:type="dxa"/>
          </w:tcPr>
          <w:p w14:paraId="0FEB7E15" w14:textId="08B78220" w:rsidR="0043037D" w:rsidRPr="00BE794A" w:rsidRDefault="0043037D" w:rsidP="0043037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420" w:type="dxa"/>
          </w:tcPr>
          <w:p w14:paraId="2A2AE701" w14:textId="55437ABF" w:rsidR="0043037D" w:rsidRPr="00BE794A" w:rsidRDefault="0043037D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rFonts w:hint="cs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610" w:type="dxa"/>
          </w:tcPr>
          <w:p w14:paraId="7D082712" w14:textId="71E42048" w:rsidR="0043037D" w:rsidRPr="00BE794A" w:rsidRDefault="00B543C7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>31</w:t>
            </w:r>
            <w:r w:rsidR="0043037D" w:rsidRPr="00BE794A">
              <w:rPr>
                <w:sz w:val="28"/>
                <w:szCs w:val="28"/>
              </w:rPr>
              <w:t xml:space="preserve"> </w:t>
            </w:r>
            <w:r w:rsidR="008206BC" w:rsidRPr="00BE794A">
              <w:rPr>
                <w:rFonts w:hint="cs"/>
                <w:sz w:val="28"/>
                <w:szCs w:val="28"/>
                <w:cs/>
              </w:rPr>
              <w:t>มีนา</w:t>
            </w:r>
            <w:r w:rsidRPr="00BE794A">
              <w:rPr>
                <w:rFonts w:hint="cs"/>
                <w:sz w:val="28"/>
                <w:szCs w:val="28"/>
                <w:cs/>
              </w:rPr>
              <w:t>คม</w:t>
            </w:r>
            <w:r w:rsidR="0043037D" w:rsidRPr="00BE794A">
              <w:rPr>
                <w:rFonts w:hint="cs"/>
                <w:sz w:val="28"/>
                <w:szCs w:val="28"/>
                <w:cs/>
              </w:rPr>
              <w:t xml:space="preserve"> </w:t>
            </w:r>
            <w:r w:rsidR="0043037D" w:rsidRPr="00BE794A">
              <w:rPr>
                <w:sz w:val="28"/>
                <w:szCs w:val="28"/>
              </w:rPr>
              <w:t>256</w:t>
            </w:r>
            <w:r w:rsidR="0028036B" w:rsidRPr="00BE794A">
              <w:rPr>
                <w:sz w:val="28"/>
                <w:szCs w:val="28"/>
              </w:rPr>
              <w:t>9</w:t>
            </w:r>
          </w:p>
        </w:tc>
      </w:tr>
      <w:tr w:rsidR="0043037D" w:rsidRPr="00BE794A" w14:paraId="3F73E7C1" w14:textId="77777777" w:rsidTr="00BE3F05">
        <w:trPr>
          <w:trHeight w:val="203"/>
        </w:trPr>
        <w:tc>
          <w:tcPr>
            <w:tcW w:w="3231" w:type="dxa"/>
          </w:tcPr>
          <w:p w14:paraId="1D36A179" w14:textId="6DEE01EF" w:rsidR="0043037D" w:rsidRPr="00BE794A" w:rsidRDefault="0085505B" w:rsidP="00385868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โรงพยาบาลนายแพทย์หาญ จำกัด</w:t>
            </w:r>
          </w:p>
        </w:tc>
        <w:tc>
          <w:tcPr>
            <w:tcW w:w="3420" w:type="dxa"/>
          </w:tcPr>
          <w:p w14:paraId="71816683" w14:textId="7725A38C" w:rsidR="0043037D" w:rsidRPr="00BE794A" w:rsidRDefault="0028036B" w:rsidP="00AB21E9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ประกอบธุรกิจโรงพยาบาล</w:t>
            </w:r>
          </w:p>
        </w:tc>
        <w:tc>
          <w:tcPr>
            <w:tcW w:w="2610" w:type="dxa"/>
          </w:tcPr>
          <w:p w14:paraId="0E45F6E8" w14:textId="71A92BA9" w:rsidR="0043037D" w:rsidRPr="00BE794A" w:rsidRDefault="006952C3" w:rsidP="00B35A75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="0085505B" w:rsidRPr="00BE794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</w:tbl>
    <w:p w14:paraId="4D817F53" w14:textId="1A44A9AA" w:rsidR="000B38A8" w:rsidRPr="00BE794A" w:rsidRDefault="005117E5" w:rsidP="002068EF">
      <w:pPr>
        <w:spacing w:before="240" w:after="120" w:line="240" w:lineRule="atLeast"/>
        <w:ind w:left="288"/>
        <w:rPr>
          <w:rFonts w:ascii="Angsana New" w:hAnsi="Angsana New"/>
          <w:sz w:val="28"/>
          <w:szCs w:val="28"/>
        </w:rPr>
      </w:pPr>
      <w:r w:rsidRPr="008A5EC7">
        <w:rPr>
          <w:rFonts w:ascii="Angsana New" w:hAnsi="Angsana New" w:hint="cs"/>
          <w:spacing w:val="-2"/>
          <w:sz w:val="28"/>
          <w:szCs w:val="28"/>
          <w:cs/>
        </w:rPr>
        <w:t>ข้อมูลทาง</w:t>
      </w:r>
      <w:r w:rsidR="00DB0B35" w:rsidRPr="008A5EC7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2412F9" w:rsidRPr="008A5EC7">
        <w:rPr>
          <w:rFonts w:ascii="Angsana New" w:hAnsi="Angsana New" w:hint="cs"/>
          <w:spacing w:val="-2"/>
          <w:sz w:val="28"/>
          <w:szCs w:val="28"/>
          <w:cs/>
        </w:rPr>
        <w:t>เงินรวมสำหรับงวดปัจจุบัน</w:t>
      </w:r>
      <w:r w:rsidR="009C0FFB" w:rsidRPr="008A5EC7">
        <w:rPr>
          <w:rFonts w:ascii="Angsana New" w:hAnsi="Angsana New" w:hint="cs"/>
          <w:spacing w:val="-2"/>
          <w:sz w:val="28"/>
          <w:szCs w:val="28"/>
          <w:cs/>
        </w:rPr>
        <w:t>จัดทำโดย</w:t>
      </w:r>
      <w:r w:rsidR="00FA333C" w:rsidRPr="008A5EC7">
        <w:rPr>
          <w:rFonts w:ascii="Angsana New" w:hAnsi="Angsana New"/>
          <w:spacing w:val="-2"/>
          <w:sz w:val="28"/>
          <w:szCs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="007D48C6" w:rsidRPr="008A5EC7">
        <w:rPr>
          <w:rFonts w:ascii="Angsana New" w:hAnsi="Angsana New"/>
          <w:spacing w:val="-2"/>
          <w:sz w:val="28"/>
          <w:szCs w:val="28"/>
          <w:cs/>
        </w:rPr>
        <w:t>31</w:t>
      </w:r>
      <w:r w:rsidR="00D8799F" w:rsidRPr="008A5EC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A333C" w:rsidRPr="008A5EC7">
        <w:rPr>
          <w:rFonts w:ascii="Angsana New" w:hAnsi="Angsana New"/>
          <w:spacing w:val="-2"/>
          <w:sz w:val="28"/>
          <w:szCs w:val="28"/>
          <w:cs/>
        </w:rPr>
        <w:t>ธันวาค</w:t>
      </w:r>
      <w:r w:rsidR="00EF6E6A" w:rsidRPr="008A5EC7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="002722C3" w:rsidRPr="008A5EC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D48C6" w:rsidRPr="008A5EC7">
        <w:rPr>
          <w:rFonts w:ascii="Angsana New" w:hAnsi="Angsana New"/>
          <w:spacing w:val="-2"/>
          <w:sz w:val="28"/>
          <w:szCs w:val="28"/>
          <w:cs/>
        </w:rPr>
        <w:t>256</w:t>
      </w:r>
      <w:r w:rsidR="0085505B" w:rsidRPr="008A5EC7">
        <w:rPr>
          <w:rFonts w:ascii="Angsana New" w:hAnsi="Angsana New"/>
          <w:spacing w:val="-2"/>
          <w:sz w:val="28"/>
          <w:szCs w:val="28"/>
          <w:cs/>
        </w:rPr>
        <w:t>8</w:t>
      </w:r>
      <w:r w:rsidR="00FA333C" w:rsidRPr="00BE794A">
        <w:rPr>
          <w:rFonts w:ascii="Angsana New" w:hAnsi="Angsana New"/>
          <w:sz w:val="28"/>
          <w:szCs w:val="28"/>
          <w:cs/>
        </w:rPr>
        <w:t xml:space="preserve"> ทั้งนี้ไม่มีการเปลี่ยนแปลง</w:t>
      </w:r>
      <w:r w:rsidR="00B96998" w:rsidRPr="00BE794A">
        <w:rPr>
          <w:rFonts w:ascii="Angsana New" w:hAnsi="Angsana New"/>
          <w:sz w:val="28"/>
          <w:szCs w:val="28"/>
          <w:cs/>
        </w:rPr>
        <w:t>โครงสร้างของกลุ่มบริษัทในระหว่างงวดปัจจุบัน</w:t>
      </w:r>
    </w:p>
    <w:p w14:paraId="28495A93" w14:textId="72DC3B0C" w:rsidR="006E17AF" w:rsidRPr="0053539B" w:rsidRDefault="00C20C6E" w:rsidP="00D6627E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B0205E" w:rsidRPr="0053539B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</w:t>
      </w:r>
      <w:r>
        <w:rPr>
          <w:rFonts w:ascii="Angsana New" w:hAnsi="Angsana New" w:hint="cs"/>
          <w:b/>
          <w:bCs/>
          <w:sz w:val="28"/>
          <w:szCs w:val="28"/>
          <w:cs/>
        </w:rPr>
        <w:t>มีสาระ</w:t>
      </w:r>
      <w:r w:rsidR="00B0205E" w:rsidRPr="0053539B">
        <w:rPr>
          <w:rFonts w:ascii="Angsana New" w:hAnsi="Angsana New"/>
          <w:b/>
          <w:bCs/>
          <w:sz w:val="28"/>
          <w:szCs w:val="28"/>
          <w:cs/>
        </w:rPr>
        <w:t>สำคัญ</w:t>
      </w:r>
    </w:p>
    <w:p w14:paraId="7C51BA63" w14:textId="3FCD89EC" w:rsidR="007D1795" w:rsidRPr="00BE794A" w:rsidRDefault="000F6EDC" w:rsidP="004E5E6D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E794A">
        <w:rPr>
          <w:rFonts w:ascii="Angsana New" w:hAnsi="Angsana New"/>
          <w:color w:val="000000" w:themeColor="text1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E794A">
        <w:rPr>
          <w:rFonts w:ascii="Angsana New" w:hAnsi="Angsana New"/>
          <w:color w:val="000000" w:themeColor="text1"/>
          <w:sz w:val="28"/>
          <w:szCs w:val="28"/>
        </w:rPr>
        <w:t>31</w:t>
      </w:r>
      <w:r w:rsidRPr="00BE794A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Pr="00BE794A">
        <w:rPr>
          <w:rFonts w:ascii="Angsana New" w:hAnsi="Angsana New"/>
          <w:color w:val="000000" w:themeColor="text1"/>
          <w:sz w:val="28"/>
          <w:szCs w:val="28"/>
        </w:rPr>
        <w:t>2568</w:t>
      </w:r>
    </w:p>
    <w:p w14:paraId="491DDD28" w14:textId="634F211C" w:rsidR="00C72A42" w:rsidRPr="00BE794A" w:rsidRDefault="00D6627E" w:rsidP="00D6627E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BE794A">
        <w:rPr>
          <w:rFonts w:ascii="Angsana New" w:hAnsi="Angsana New" w:hint="cs"/>
          <w:b/>
          <w:bCs/>
          <w:sz w:val="28"/>
          <w:szCs w:val="28"/>
          <w:cs/>
        </w:rPr>
        <w:t>จัดประเภทรายการใหม่</w:t>
      </w:r>
    </w:p>
    <w:p w14:paraId="14CD6821" w14:textId="59E255AE" w:rsidR="00C72A42" w:rsidRPr="00BE794A" w:rsidRDefault="0067000C" w:rsidP="004E5E6D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>
        <w:rPr>
          <w:rFonts w:ascii="Angsana New" w:hAnsi="Angsana New" w:hint="cs"/>
          <w:color w:val="000000" w:themeColor="text1"/>
          <w:sz w:val="28"/>
          <w:szCs w:val="28"/>
          <w:cs/>
        </w:rPr>
        <w:t>กลุ่ม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>บริษัท มีการจัดประเภทรายการ</w:t>
      </w:r>
      <w:r w:rsidR="004E5E6D" w:rsidRPr="008B6647">
        <w:rPr>
          <w:rFonts w:ascii="Angsana New" w:hAnsi="Angsana New"/>
          <w:color w:val="000000" w:themeColor="text1"/>
          <w:sz w:val="28"/>
          <w:szCs w:val="28"/>
          <w:cs/>
        </w:rPr>
        <w:t>ใหม่ในงบการเงิน</w:t>
      </w:r>
      <w:r w:rsidR="00652E7C" w:rsidRPr="008B664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ณ</w:t>
      </w:r>
      <w:r w:rsidR="008B664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4E5E6D" w:rsidRPr="008B6647">
        <w:rPr>
          <w:rFonts w:ascii="Angsana New" w:hAnsi="Angsana New"/>
          <w:color w:val="000000" w:themeColor="text1"/>
          <w:sz w:val="28"/>
          <w:szCs w:val="28"/>
          <w:cs/>
        </w:rPr>
        <w:t xml:space="preserve">วันที่ </w:t>
      </w:r>
      <w:r w:rsidR="009C6E48" w:rsidRPr="008B6647">
        <w:rPr>
          <w:rFonts w:ascii="Angsana New" w:hAnsi="Angsana New"/>
          <w:color w:val="000000" w:themeColor="text1"/>
          <w:sz w:val="28"/>
          <w:szCs w:val="28"/>
        </w:rPr>
        <w:t>31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="009C6E48" w:rsidRPr="00486B1C">
        <w:rPr>
          <w:rFonts w:ascii="Angsana New" w:hAnsi="Angsana New"/>
          <w:color w:val="000000" w:themeColor="text1"/>
          <w:sz w:val="28"/>
          <w:szCs w:val="28"/>
        </w:rPr>
        <w:t>2568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 xml:space="preserve"> บางรายการเพื่อให้สอดคล้องกับการจัดประเภทรายการใน</w:t>
      </w:r>
      <w:r w:rsidR="000E5DEB" w:rsidRPr="00486B1C">
        <w:rPr>
          <w:rFonts w:ascii="Angsana New" w:hAnsi="Angsana New"/>
          <w:color w:val="000000" w:themeColor="text1"/>
          <w:sz w:val="28"/>
          <w:szCs w:val="28"/>
          <w:cs/>
        </w:rPr>
        <w:t>ข้อมูลทางการ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>เงิน</w:t>
      </w:r>
      <w:r w:rsidR="00652E7C" w:rsidRPr="00486B1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ณ 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 xml:space="preserve">วันที่ </w:t>
      </w:r>
      <w:r w:rsidR="009C6E48" w:rsidRPr="00486B1C">
        <w:rPr>
          <w:rFonts w:ascii="Angsana New" w:hAnsi="Angsana New"/>
          <w:color w:val="000000" w:themeColor="text1"/>
          <w:sz w:val="28"/>
          <w:szCs w:val="28"/>
        </w:rPr>
        <w:t>31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9C6E48" w:rsidRPr="00486B1C">
        <w:rPr>
          <w:rFonts w:ascii="Angsana New" w:hAnsi="Angsana New"/>
          <w:color w:val="000000" w:themeColor="text1"/>
          <w:sz w:val="28"/>
          <w:szCs w:val="28"/>
          <w:cs/>
        </w:rPr>
        <w:t>มีนาคม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16435" w:rsidRPr="00486B1C">
        <w:rPr>
          <w:rFonts w:ascii="Angsana New" w:hAnsi="Angsana New"/>
          <w:color w:val="000000" w:themeColor="text1"/>
          <w:sz w:val="28"/>
          <w:szCs w:val="28"/>
          <w:lang w:val="en-US"/>
        </w:rPr>
        <w:t>2569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 xml:space="preserve"> ผลกระทบจากการจัดประเภทรายการใหม่ต่อข้อมูลเปรียบเทียบสรุปได้ดังนี้</w:t>
      </w:r>
    </w:p>
    <w:tbl>
      <w:tblPr>
        <w:tblW w:w="9832" w:type="dxa"/>
        <w:shd w:val="clear" w:color="auto" w:fill="00FFFF"/>
        <w:tblLayout w:type="fixed"/>
        <w:tblLook w:val="0000" w:firstRow="0" w:lastRow="0" w:firstColumn="0" w:lastColumn="0" w:noHBand="0" w:noVBand="0"/>
      </w:tblPr>
      <w:tblGrid>
        <w:gridCol w:w="5070"/>
        <w:gridCol w:w="1587"/>
        <w:gridCol w:w="1587"/>
        <w:gridCol w:w="1588"/>
      </w:tblGrid>
      <w:tr w:rsidR="008C21E9" w:rsidRPr="00BE794A" w14:paraId="363B704A" w14:textId="77777777" w:rsidTr="0046064E">
        <w:trPr>
          <w:tblHeader/>
        </w:trPr>
        <w:tc>
          <w:tcPr>
            <w:tcW w:w="5070" w:type="dxa"/>
            <w:vAlign w:val="bottom"/>
          </w:tcPr>
          <w:p w14:paraId="1AB644EE" w14:textId="77777777" w:rsidR="008C21E9" w:rsidRPr="00BE794A" w:rsidRDefault="008C21E9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D7F1BD3" w14:textId="77777777" w:rsidR="008C21E9" w:rsidRPr="00BE794A" w:rsidRDefault="008C21E9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D366BE0" w14:textId="77777777" w:rsidR="008C21E9" w:rsidRPr="00BE794A" w:rsidRDefault="008C21E9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2BD57021" w14:textId="77777777" w:rsidR="008C21E9" w:rsidRPr="00BE794A" w:rsidRDefault="008C21E9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0505C" w:rsidRPr="00BE794A" w14:paraId="206A98FE" w14:textId="77777777" w:rsidTr="00DB15FF">
        <w:trPr>
          <w:tblHeader/>
        </w:trPr>
        <w:tc>
          <w:tcPr>
            <w:tcW w:w="5070" w:type="dxa"/>
            <w:vAlign w:val="bottom"/>
          </w:tcPr>
          <w:p w14:paraId="0635A375" w14:textId="77777777" w:rsidR="00F0505C" w:rsidRPr="00BE794A" w:rsidRDefault="00F0505C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</w:tcPr>
          <w:p w14:paraId="42505F73" w14:textId="3CEBF211" w:rsidR="00F0505C" w:rsidRPr="00BE794A" w:rsidRDefault="00A23237" w:rsidP="00F050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958"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902286" w:rsidRPr="00BE794A" w14:paraId="61E80783" w14:textId="77777777" w:rsidTr="00DB15FF">
        <w:trPr>
          <w:tblHeader/>
        </w:trPr>
        <w:tc>
          <w:tcPr>
            <w:tcW w:w="5070" w:type="dxa"/>
            <w:vAlign w:val="bottom"/>
          </w:tcPr>
          <w:p w14:paraId="214F999B" w14:textId="77777777" w:rsidR="00902286" w:rsidRPr="00BE794A" w:rsidRDefault="00902286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bottom w:val="single" w:sz="4" w:space="0" w:color="auto"/>
            </w:tcBorders>
          </w:tcPr>
          <w:p w14:paraId="05C4972B" w14:textId="18C03E70" w:rsidR="00902286" w:rsidRPr="00BE794A" w:rsidRDefault="00902286" w:rsidP="00261233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E794A">
              <w:rPr>
                <w:rFonts w:ascii="Angsana New" w:hAnsi="Angsana New"/>
                <w:sz w:val="28"/>
                <w:szCs w:val="28"/>
              </w:rPr>
              <w:t>31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E794A">
              <w:rPr>
                <w:rFonts w:ascii="Angsana New" w:hAnsi="Angsana New"/>
                <w:sz w:val="28"/>
                <w:szCs w:val="28"/>
              </w:rPr>
              <w:t>256</w:t>
            </w:r>
            <w:r w:rsidR="00B947FE" w:rsidRPr="00BE794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902286" w:rsidRPr="00BE794A" w14:paraId="3CA5CA22" w14:textId="77777777" w:rsidTr="00DB15FF">
        <w:trPr>
          <w:tblHeader/>
        </w:trPr>
        <w:tc>
          <w:tcPr>
            <w:tcW w:w="5070" w:type="dxa"/>
            <w:vAlign w:val="bottom"/>
          </w:tcPr>
          <w:p w14:paraId="1D7523F4" w14:textId="77777777" w:rsidR="00902286" w:rsidRPr="00BE794A" w:rsidRDefault="00902286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31F108AE" w14:textId="4FE29B71" w:rsidR="00902286" w:rsidRPr="00BE794A" w:rsidRDefault="00902286" w:rsidP="00DB15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E99BBA3" w14:textId="77777777" w:rsidR="00902286" w:rsidRPr="00BE794A" w:rsidRDefault="00902286" w:rsidP="00DB15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4D92A9FA" w14:textId="37A356CC" w:rsidR="00902286" w:rsidRPr="00BE794A" w:rsidRDefault="00902286" w:rsidP="00DB15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0E8FC5D9" w14:textId="21FAC950" w:rsidR="00902286" w:rsidRPr="00BE794A" w:rsidRDefault="00902286" w:rsidP="00DB15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</w:tr>
      <w:tr w:rsidR="00DB15FF" w:rsidRPr="00BE794A" w14:paraId="528C4B17" w14:textId="77777777" w:rsidTr="00DB15FF">
        <w:trPr>
          <w:tblHeader/>
        </w:trPr>
        <w:tc>
          <w:tcPr>
            <w:tcW w:w="5070" w:type="dxa"/>
            <w:vAlign w:val="bottom"/>
          </w:tcPr>
          <w:p w14:paraId="0212A371" w14:textId="77777777" w:rsidR="00DB15FF" w:rsidRPr="00DB15FF" w:rsidRDefault="00DB15FF" w:rsidP="00DB15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2014CD8A" w14:textId="77777777" w:rsidR="00DB15FF" w:rsidRPr="00DB15FF" w:rsidRDefault="00DB15FF" w:rsidP="00DB15FF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591DF668" w14:textId="77777777" w:rsidR="00DB15FF" w:rsidRPr="00DB15FF" w:rsidRDefault="00DB15FF" w:rsidP="00DB15FF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8" w:type="dxa"/>
          </w:tcPr>
          <w:p w14:paraId="6D82EB5D" w14:textId="77777777" w:rsidR="00DB15FF" w:rsidRPr="00DB15FF" w:rsidRDefault="00DB15FF" w:rsidP="00DB15FF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902286" w:rsidRPr="00BE794A" w14:paraId="1F8322A9" w14:textId="77777777" w:rsidTr="0046064E">
        <w:tc>
          <w:tcPr>
            <w:tcW w:w="5070" w:type="dxa"/>
            <w:vAlign w:val="bottom"/>
          </w:tcPr>
          <w:p w14:paraId="3F484BF3" w14:textId="046C767F" w:rsidR="00902286" w:rsidRPr="00BE794A" w:rsidRDefault="00902286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587" w:type="dxa"/>
          </w:tcPr>
          <w:p w14:paraId="53967BB3" w14:textId="77777777" w:rsidR="00902286" w:rsidRPr="00BE794A" w:rsidRDefault="00902286" w:rsidP="00876FC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9F5B240" w14:textId="77777777" w:rsidR="00902286" w:rsidRPr="00BE794A" w:rsidRDefault="00902286" w:rsidP="00876FC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41C4371D" w14:textId="77777777" w:rsidR="00902286" w:rsidRPr="00BE794A" w:rsidRDefault="00902286" w:rsidP="00876FC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2286" w:rsidRPr="00BE794A" w14:paraId="5EBA2F32" w14:textId="77777777" w:rsidTr="0046064E">
        <w:tc>
          <w:tcPr>
            <w:tcW w:w="5070" w:type="dxa"/>
            <w:vAlign w:val="bottom"/>
          </w:tcPr>
          <w:p w14:paraId="2BE92881" w14:textId="77777777" w:rsidR="00902286" w:rsidRPr="00BE794A" w:rsidRDefault="00902286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</w:tcPr>
          <w:p w14:paraId="2AC396EF" w14:textId="77777777" w:rsidR="00902286" w:rsidRPr="00BE794A" w:rsidRDefault="00902286" w:rsidP="00261233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70E8290" w14:textId="77777777" w:rsidR="00902286" w:rsidRPr="00BE794A" w:rsidRDefault="00902286" w:rsidP="00261233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22B39725" w14:textId="77777777" w:rsidR="00902286" w:rsidRPr="00BE794A" w:rsidRDefault="00902286" w:rsidP="00261233">
            <w:pPr>
              <w:tabs>
                <w:tab w:val="decimal" w:pos="13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2286" w:rsidRPr="00BE794A" w14:paraId="672AAC35" w14:textId="77777777" w:rsidTr="0046064E">
        <w:tc>
          <w:tcPr>
            <w:tcW w:w="5070" w:type="dxa"/>
            <w:vAlign w:val="bottom"/>
          </w:tcPr>
          <w:p w14:paraId="27B17951" w14:textId="74865B5A" w:rsidR="00902286" w:rsidRPr="00BE794A" w:rsidRDefault="004E53F3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สินทรัพย์ภาษีเงินได้ของรอบระยะเวลาปัจจุบัน</w:t>
            </w:r>
          </w:p>
        </w:tc>
        <w:tc>
          <w:tcPr>
            <w:tcW w:w="1587" w:type="dxa"/>
          </w:tcPr>
          <w:p w14:paraId="5E87DE55" w14:textId="29917F65" w:rsidR="00902286" w:rsidRPr="00812C3A" w:rsidRDefault="000978FE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362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784</w:t>
            </w:r>
          </w:p>
        </w:tc>
        <w:tc>
          <w:tcPr>
            <w:tcW w:w="1587" w:type="dxa"/>
          </w:tcPr>
          <w:p w14:paraId="6BFFF158" w14:textId="1CB10BE5" w:rsidR="00902286" w:rsidRPr="000978FE" w:rsidRDefault="000978FE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362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784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88" w:type="dxa"/>
            <w:vAlign w:val="bottom"/>
          </w:tcPr>
          <w:p w14:paraId="54DAC0FE" w14:textId="4F221D24" w:rsidR="00902286" w:rsidRPr="00812C3A" w:rsidRDefault="000978FE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E53F3" w:rsidRPr="00BE794A" w14:paraId="2A4198D8" w14:textId="77777777" w:rsidTr="0046064E">
        <w:tc>
          <w:tcPr>
            <w:tcW w:w="5070" w:type="dxa"/>
            <w:vAlign w:val="bottom"/>
          </w:tcPr>
          <w:p w14:paraId="64255AC2" w14:textId="7F9DA0BF" w:rsidR="004E53F3" w:rsidRPr="00BE794A" w:rsidRDefault="00C817E5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87" w:type="dxa"/>
          </w:tcPr>
          <w:p w14:paraId="0817BB04" w14:textId="2C718081" w:rsidR="004E53F3" w:rsidRPr="00812C3A" w:rsidRDefault="000978FE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311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023</w:t>
            </w:r>
          </w:p>
        </w:tc>
        <w:tc>
          <w:tcPr>
            <w:tcW w:w="1587" w:type="dxa"/>
          </w:tcPr>
          <w:p w14:paraId="116E4992" w14:textId="136F6EF4" w:rsidR="004E53F3" w:rsidRPr="00812C3A" w:rsidRDefault="00325544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544">
              <w:rPr>
                <w:rFonts w:ascii="Angsana New" w:hAnsi="Angsana New"/>
                <w:color w:val="000000"/>
                <w:sz w:val="28"/>
                <w:szCs w:val="28"/>
              </w:rPr>
              <w:t>4,362,784</w:t>
            </w:r>
          </w:p>
        </w:tc>
        <w:tc>
          <w:tcPr>
            <w:tcW w:w="1588" w:type="dxa"/>
            <w:vAlign w:val="bottom"/>
          </w:tcPr>
          <w:p w14:paraId="4F091398" w14:textId="4B0EA4E8" w:rsidR="004E53F3" w:rsidRPr="00812C3A" w:rsidRDefault="00325544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544">
              <w:rPr>
                <w:rFonts w:ascii="Angsana New" w:hAnsi="Angsana New"/>
                <w:color w:val="000000"/>
                <w:sz w:val="28"/>
                <w:szCs w:val="28"/>
              </w:rPr>
              <w:t>4,673,807</w:t>
            </w:r>
          </w:p>
        </w:tc>
      </w:tr>
      <w:tr w:rsidR="00902286" w:rsidRPr="00BE794A" w14:paraId="5FD7899B" w14:textId="77777777" w:rsidTr="0046064E">
        <w:tc>
          <w:tcPr>
            <w:tcW w:w="5070" w:type="dxa"/>
            <w:vAlign w:val="bottom"/>
          </w:tcPr>
          <w:p w14:paraId="6B1D6895" w14:textId="77777777" w:rsidR="00902286" w:rsidRPr="00BE794A" w:rsidRDefault="00902286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87" w:type="dxa"/>
          </w:tcPr>
          <w:p w14:paraId="62421B95" w14:textId="77777777" w:rsidR="00902286" w:rsidRPr="00812C3A" w:rsidRDefault="00902286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8554993" w14:textId="77777777" w:rsidR="00902286" w:rsidRPr="00812C3A" w:rsidRDefault="00902286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0AF47920" w14:textId="77777777" w:rsidR="00902286" w:rsidRPr="00812C3A" w:rsidRDefault="00902286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97823" w:rsidRPr="00BE794A" w14:paraId="66470DCF" w14:textId="77777777" w:rsidTr="0046064E">
        <w:tc>
          <w:tcPr>
            <w:tcW w:w="5070" w:type="dxa"/>
            <w:vAlign w:val="bottom"/>
          </w:tcPr>
          <w:p w14:paraId="4559E046" w14:textId="3660B71C" w:rsidR="00597823" w:rsidRPr="00BE794A" w:rsidRDefault="00597823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</w:tcPr>
          <w:p w14:paraId="23FDB386" w14:textId="6929C84D" w:rsidR="00597823" w:rsidRPr="00812C3A" w:rsidRDefault="001F0A0D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4CDAA2EB">
              <w:rPr>
                <w:rFonts w:ascii="Angsana New" w:hAnsi="Angsana New"/>
                <w:color w:val="000000" w:themeColor="text1"/>
                <w:sz w:val="28"/>
                <w:szCs w:val="28"/>
              </w:rPr>
              <w:t>36,869,016</w:t>
            </w:r>
          </w:p>
        </w:tc>
        <w:tc>
          <w:tcPr>
            <w:tcW w:w="1587" w:type="dxa"/>
          </w:tcPr>
          <w:p w14:paraId="56DCEA34" w14:textId="2ADE4231" w:rsidR="00597823" w:rsidRPr="00812C3A" w:rsidRDefault="00507AA7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7AA7">
              <w:rPr>
                <w:rFonts w:ascii="Angsana New" w:hAnsi="Angsana New"/>
                <w:color w:val="000000"/>
                <w:sz w:val="28"/>
                <w:szCs w:val="28"/>
              </w:rPr>
              <w:t>1,480,259</w:t>
            </w:r>
          </w:p>
        </w:tc>
        <w:tc>
          <w:tcPr>
            <w:tcW w:w="1588" w:type="dxa"/>
            <w:vAlign w:val="bottom"/>
          </w:tcPr>
          <w:p w14:paraId="7411B483" w14:textId="6D3C5C37" w:rsidR="00597823" w:rsidRPr="00812C3A" w:rsidRDefault="0051066F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1066F">
              <w:rPr>
                <w:rFonts w:ascii="Angsana New" w:hAnsi="Angsana New"/>
                <w:color w:val="000000"/>
                <w:sz w:val="28"/>
                <w:szCs w:val="28"/>
                <w:cs/>
              </w:rPr>
              <w:t>38</w:t>
            </w:r>
            <w:r w:rsidRPr="005106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1066F">
              <w:rPr>
                <w:rFonts w:ascii="Angsana New" w:hAnsi="Angsana New"/>
                <w:color w:val="000000"/>
                <w:sz w:val="28"/>
                <w:szCs w:val="28"/>
                <w:cs/>
              </w:rPr>
              <w:t>349</w:t>
            </w:r>
            <w:r w:rsidRPr="005106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1066F">
              <w:rPr>
                <w:rFonts w:ascii="Angsana New" w:hAnsi="Angsana New"/>
                <w:color w:val="000000"/>
                <w:sz w:val="28"/>
                <w:szCs w:val="28"/>
                <w:cs/>
              </w:rPr>
              <w:t>275</w:t>
            </w:r>
          </w:p>
        </w:tc>
      </w:tr>
      <w:tr w:rsidR="00902286" w:rsidRPr="00BE794A" w14:paraId="1BF7EB31" w14:textId="77777777" w:rsidTr="0046064E">
        <w:tc>
          <w:tcPr>
            <w:tcW w:w="5070" w:type="dxa"/>
            <w:vAlign w:val="bottom"/>
          </w:tcPr>
          <w:p w14:paraId="6AC6D600" w14:textId="24A5AEDB" w:rsidR="00902286" w:rsidRPr="008C5B47" w:rsidRDefault="00303A4C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C5B47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587" w:type="dxa"/>
          </w:tcPr>
          <w:p w14:paraId="690C9DE8" w14:textId="02F625BE" w:rsidR="00AB05B6" w:rsidRPr="00812C3A" w:rsidRDefault="001F0A0D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D8200D3" w14:textId="3E857675" w:rsidR="00812C3A" w:rsidRPr="00812C3A" w:rsidRDefault="00D342E8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42E8">
              <w:rPr>
                <w:rFonts w:ascii="Angsana New" w:hAnsi="Angsana New"/>
                <w:color w:val="000000"/>
                <w:sz w:val="28"/>
                <w:szCs w:val="28"/>
              </w:rPr>
              <w:t>1,838,290</w:t>
            </w:r>
          </w:p>
        </w:tc>
        <w:tc>
          <w:tcPr>
            <w:tcW w:w="1588" w:type="dxa"/>
          </w:tcPr>
          <w:p w14:paraId="7F668B38" w14:textId="6C2AF983" w:rsidR="00812C3A" w:rsidRPr="00812C3A" w:rsidRDefault="00D342E8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42E8">
              <w:rPr>
                <w:rFonts w:ascii="Angsana New" w:hAnsi="Angsana New"/>
                <w:color w:val="000000"/>
                <w:sz w:val="28"/>
                <w:szCs w:val="28"/>
              </w:rPr>
              <w:t>1,838,290</w:t>
            </w:r>
          </w:p>
        </w:tc>
      </w:tr>
      <w:tr w:rsidR="006819A9" w:rsidRPr="00BE794A" w14:paraId="3F4695A2" w14:textId="77777777" w:rsidTr="0046064E">
        <w:tc>
          <w:tcPr>
            <w:tcW w:w="5070" w:type="dxa"/>
            <w:vAlign w:val="bottom"/>
          </w:tcPr>
          <w:p w14:paraId="0AA03962" w14:textId="655A4AB2" w:rsidR="006819A9" w:rsidRPr="00BE794A" w:rsidRDefault="006819A9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87" w:type="dxa"/>
          </w:tcPr>
          <w:p w14:paraId="3FC61E99" w14:textId="42414E61" w:rsidR="006819A9" w:rsidRPr="00812C3A" w:rsidRDefault="001F0A0D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0A0D">
              <w:rPr>
                <w:rFonts w:ascii="Angsana New" w:hAnsi="Angsana New"/>
                <w:color w:val="000000"/>
                <w:sz w:val="28"/>
                <w:szCs w:val="28"/>
              </w:rPr>
              <w:t>1,480,259</w:t>
            </w:r>
          </w:p>
        </w:tc>
        <w:tc>
          <w:tcPr>
            <w:tcW w:w="1587" w:type="dxa"/>
          </w:tcPr>
          <w:p w14:paraId="2E909DB0" w14:textId="0989C78B" w:rsidR="006819A9" w:rsidRPr="00812C3A" w:rsidRDefault="00507AA7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507AA7">
              <w:rPr>
                <w:rFonts w:ascii="Angsana New" w:hAnsi="Angsana New"/>
                <w:color w:val="000000"/>
                <w:sz w:val="28"/>
                <w:szCs w:val="28"/>
              </w:rPr>
              <w:t>1,480,259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8" w:type="dxa"/>
          </w:tcPr>
          <w:p w14:paraId="7CFE3510" w14:textId="05B8E1A9" w:rsidR="006819A9" w:rsidRPr="00812C3A" w:rsidRDefault="00507AA7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02286" w:rsidRPr="00BE794A" w14:paraId="6A50D394" w14:textId="77777777" w:rsidTr="0046064E">
        <w:tc>
          <w:tcPr>
            <w:tcW w:w="5070" w:type="dxa"/>
            <w:vAlign w:val="bottom"/>
          </w:tcPr>
          <w:p w14:paraId="1106766B" w14:textId="77777777" w:rsidR="00902286" w:rsidRPr="00BE794A" w:rsidRDefault="00902286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87" w:type="dxa"/>
          </w:tcPr>
          <w:p w14:paraId="3FF9A284" w14:textId="77777777" w:rsidR="00902286" w:rsidRPr="00812C3A" w:rsidRDefault="00902286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12487D6" w14:textId="77777777" w:rsidR="00902286" w:rsidRPr="00812C3A" w:rsidRDefault="00902286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</w:tcPr>
          <w:p w14:paraId="617BED70" w14:textId="77777777" w:rsidR="00902286" w:rsidRPr="00812C3A" w:rsidRDefault="00902286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02286" w:rsidRPr="00BE794A" w14:paraId="7C3B1102" w14:textId="77777777" w:rsidTr="0046064E">
        <w:tc>
          <w:tcPr>
            <w:tcW w:w="5070" w:type="dxa"/>
            <w:vAlign w:val="bottom"/>
          </w:tcPr>
          <w:p w14:paraId="39D1B234" w14:textId="06B73F62" w:rsidR="00902286" w:rsidRPr="00BE794A" w:rsidRDefault="008F650F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หมุนเวียนสำหรับผลประโยชน์พนักงาน</w:t>
            </w:r>
          </w:p>
        </w:tc>
        <w:tc>
          <w:tcPr>
            <w:tcW w:w="1587" w:type="dxa"/>
          </w:tcPr>
          <w:p w14:paraId="3CAE3BC6" w14:textId="34025F3E" w:rsidR="005D6B6E" w:rsidRPr="00812C3A" w:rsidRDefault="001F0A0D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0A0D">
              <w:rPr>
                <w:rFonts w:ascii="Angsana New" w:hAnsi="Angsana New"/>
                <w:color w:val="000000"/>
                <w:sz w:val="28"/>
                <w:szCs w:val="28"/>
              </w:rPr>
              <w:t>20,311,031</w:t>
            </w:r>
          </w:p>
        </w:tc>
        <w:tc>
          <w:tcPr>
            <w:tcW w:w="1587" w:type="dxa"/>
          </w:tcPr>
          <w:p w14:paraId="13BEC65D" w14:textId="6A45D897" w:rsidR="00BE794A" w:rsidRPr="00812C3A" w:rsidRDefault="00F27193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342E8" w:rsidRPr="00D342E8">
              <w:rPr>
                <w:rFonts w:ascii="Angsana New" w:hAnsi="Angsana New"/>
                <w:color w:val="000000"/>
                <w:sz w:val="28"/>
                <w:szCs w:val="28"/>
              </w:rPr>
              <w:t>1,838,290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8" w:type="dxa"/>
          </w:tcPr>
          <w:p w14:paraId="18CC99F5" w14:textId="1B175C5C" w:rsidR="00BE794A" w:rsidRPr="00812C3A" w:rsidRDefault="00F27193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193">
              <w:rPr>
                <w:rFonts w:ascii="Angsana New" w:hAnsi="Angsana New"/>
                <w:color w:val="000000"/>
                <w:sz w:val="28"/>
                <w:szCs w:val="28"/>
              </w:rPr>
              <w:t>18,472,741</w:t>
            </w:r>
          </w:p>
        </w:tc>
      </w:tr>
    </w:tbl>
    <w:p w14:paraId="6EA8D027" w14:textId="7B72A05A" w:rsidR="00FB1E46" w:rsidRDefault="00564B29">
      <w:pPr>
        <w:spacing w:line="240" w:lineRule="auto"/>
        <w:rPr>
          <w:rFonts w:ascii="Angsana New" w:hAnsi="Angsana New"/>
          <w:color w:val="000000" w:themeColor="text1"/>
          <w:sz w:val="28"/>
          <w:szCs w:val="28"/>
        </w:rPr>
      </w:pPr>
      <w:r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</w:p>
    <w:tbl>
      <w:tblPr>
        <w:tblW w:w="9832" w:type="dxa"/>
        <w:shd w:val="clear" w:color="auto" w:fill="00FFFF"/>
        <w:tblLayout w:type="fixed"/>
        <w:tblLook w:val="0000" w:firstRow="0" w:lastRow="0" w:firstColumn="0" w:lastColumn="0" w:noHBand="0" w:noVBand="0"/>
      </w:tblPr>
      <w:tblGrid>
        <w:gridCol w:w="5070"/>
        <w:gridCol w:w="1587"/>
        <w:gridCol w:w="1587"/>
        <w:gridCol w:w="1588"/>
      </w:tblGrid>
      <w:tr w:rsidR="00C015D3" w:rsidRPr="00BE794A" w14:paraId="17A6303A" w14:textId="77777777" w:rsidTr="00C015D3">
        <w:trPr>
          <w:tblHeader/>
        </w:trPr>
        <w:tc>
          <w:tcPr>
            <w:tcW w:w="5070" w:type="dxa"/>
            <w:vAlign w:val="bottom"/>
          </w:tcPr>
          <w:p w14:paraId="6D079149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65D8B4A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DB573C4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152716E6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C015D3" w:rsidRPr="00BE794A" w14:paraId="0AB05C3A" w14:textId="77777777" w:rsidTr="00C015D3">
        <w:trPr>
          <w:tblHeader/>
        </w:trPr>
        <w:tc>
          <w:tcPr>
            <w:tcW w:w="5070" w:type="dxa"/>
            <w:vAlign w:val="bottom"/>
          </w:tcPr>
          <w:p w14:paraId="5D94DD29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</w:tcPr>
          <w:p w14:paraId="32F561A9" w14:textId="5421DF88" w:rsidR="00C015D3" w:rsidRPr="00BE794A" w:rsidRDefault="00A23237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958"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015D3" w:rsidRPr="00BE794A" w14:paraId="555398DB" w14:textId="77777777" w:rsidTr="00C015D3">
        <w:trPr>
          <w:tblHeader/>
        </w:trPr>
        <w:tc>
          <w:tcPr>
            <w:tcW w:w="5070" w:type="dxa"/>
            <w:vAlign w:val="bottom"/>
          </w:tcPr>
          <w:p w14:paraId="2ACEC9A7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bottom w:val="single" w:sz="4" w:space="0" w:color="auto"/>
            </w:tcBorders>
          </w:tcPr>
          <w:p w14:paraId="5A1AE86E" w14:textId="77777777" w:rsidR="00C015D3" w:rsidRPr="00BE794A" w:rsidRDefault="00C015D3" w:rsidP="00261233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E794A">
              <w:rPr>
                <w:rFonts w:ascii="Angsana New" w:hAnsi="Angsana New"/>
                <w:sz w:val="28"/>
                <w:szCs w:val="28"/>
              </w:rPr>
              <w:t>31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E794A">
              <w:rPr>
                <w:rFonts w:ascii="Angsana New" w:hAnsi="Angsana New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C015D3" w:rsidRPr="00BE794A" w14:paraId="4BCC7381" w14:textId="77777777" w:rsidTr="00C015D3">
        <w:trPr>
          <w:tblHeader/>
        </w:trPr>
        <w:tc>
          <w:tcPr>
            <w:tcW w:w="5070" w:type="dxa"/>
            <w:vAlign w:val="bottom"/>
          </w:tcPr>
          <w:p w14:paraId="031BDBAF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EC77F0C" w14:textId="77777777" w:rsidR="00C015D3" w:rsidRPr="00BE794A" w:rsidRDefault="00C015D3" w:rsidP="006E124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2661CB3A" w14:textId="77777777" w:rsidR="00C015D3" w:rsidRPr="00BE794A" w:rsidRDefault="00C015D3" w:rsidP="006E124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10BE2EB7" w14:textId="77777777" w:rsidR="00C015D3" w:rsidRPr="00BE794A" w:rsidRDefault="00C015D3" w:rsidP="006E124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6B12D042" w14:textId="77777777" w:rsidR="00C015D3" w:rsidRPr="00BE794A" w:rsidRDefault="00C015D3" w:rsidP="006E124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</w:tr>
      <w:tr w:rsidR="00DB15FF" w:rsidRPr="00BE794A" w14:paraId="6EAE25E2" w14:textId="77777777" w:rsidTr="00116B3F">
        <w:trPr>
          <w:tblHeader/>
        </w:trPr>
        <w:tc>
          <w:tcPr>
            <w:tcW w:w="5070" w:type="dxa"/>
            <w:vAlign w:val="bottom"/>
          </w:tcPr>
          <w:p w14:paraId="3F7234C6" w14:textId="77777777" w:rsidR="00DB15FF" w:rsidRPr="00DB15FF" w:rsidRDefault="00DB15FF" w:rsidP="00DB15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1B5F7037" w14:textId="77777777" w:rsidR="00DB15FF" w:rsidRPr="00DB15FF" w:rsidRDefault="00DB15FF" w:rsidP="00DB15FF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3760B11E" w14:textId="77777777" w:rsidR="00DB15FF" w:rsidRPr="00DB15FF" w:rsidRDefault="00DB15FF" w:rsidP="00DB15FF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8" w:type="dxa"/>
          </w:tcPr>
          <w:p w14:paraId="13779C26" w14:textId="77777777" w:rsidR="00DB15FF" w:rsidRPr="00DB15FF" w:rsidRDefault="00DB15FF" w:rsidP="00DB15FF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C015D3" w:rsidRPr="00BE794A" w14:paraId="327253D3" w14:textId="77777777" w:rsidTr="00C015D3">
        <w:tc>
          <w:tcPr>
            <w:tcW w:w="5070" w:type="dxa"/>
            <w:vAlign w:val="bottom"/>
          </w:tcPr>
          <w:p w14:paraId="7D77FBB1" w14:textId="44A5EE28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587" w:type="dxa"/>
          </w:tcPr>
          <w:p w14:paraId="7EFFC1B7" w14:textId="77777777" w:rsidR="00C015D3" w:rsidRPr="00E76C91" w:rsidRDefault="00C015D3" w:rsidP="00E76C91">
            <w:pPr>
              <w:tabs>
                <w:tab w:val="decimal" w:pos="128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4B7729B" w14:textId="77777777" w:rsidR="00C015D3" w:rsidRPr="00E76C91" w:rsidRDefault="00C015D3" w:rsidP="00E76C91">
            <w:pPr>
              <w:tabs>
                <w:tab w:val="decimal" w:pos="128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7CB47826" w14:textId="77777777" w:rsidR="00C015D3" w:rsidRPr="00E76C91" w:rsidRDefault="00C015D3" w:rsidP="00E76C91">
            <w:pPr>
              <w:tabs>
                <w:tab w:val="decimal" w:pos="128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015D3" w:rsidRPr="00BE794A" w14:paraId="6875F357" w14:textId="77777777" w:rsidTr="00C015D3">
        <w:tc>
          <w:tcPr>
            <w:tcW w:w="5070" w:type="dxa"/>
            <w:vAlign w:val="bottom"/>
          </w:tcPr>
          <w:p w14:paraId="67068F9B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</w:tcPr>
          <w:p w14:paraId="01C011DE" w14:textId="77777777" w:rsidR="00C015D3" w:rsidRPr="00E76C91" w:rsidRDefault="00C015D3" w:rsidP="00E76C91">
            <w:pPr>
              <w:tabs>
                <w:tab w:val="decimal" w:pos="128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07A1BFC" w14:textId="77777777" w:rsidR="00C015D3" w:rsidRPr="00E76C91" w:rsidRDefault="00C015D3" w:rsidP="00E76C91">
            <w:pPr>
              <w:tabs>
                <w:tab w:val="decimal" w:pos="128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27905E14" w14:textId="77777777" w:rsidR="00C015D3" w:rsidRPr="00E76C91" w:rsidRDefault="00C015D3" w:rsidP="00E76C91">
            <w:pPr>
              <w:tabs>
                <w:tab w:val="decimal" w:pos="1283"/>
                <w:tab w:val="decimal" w:pos="136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15D3" w:rsidRPr="00812C3A" w14:paraId="1293ECB1" w14:textId="77777777" w:rsidTr="00C015D3">
        <w:tc>
          <w:tcPr>
            <w:tcW w:w="5070" w:type="dxa"/>
            <w:vAlign w:val="bottom"/>
          </w:tcPr>
          <w:p w14:paraId="100534CA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สินทรัพย์ภาษีเงินได้ของรอบระยะเวลาปัจจุบัน</w:t>
            </w:r>
          </w:p>
        </w:tc>
        <w:tc>
          <w:tcPr>
            <w:tcW w:w="1587" w:type="dxa"/>
          </w:tcPr>
          <w:p w14:paraId="32C6D73D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904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052</w:t>
            </w:r>
          </w:p>
        </w:tc>
        <w:tc>
          <w:tcPr>
            <w:tcW w:w="1587" w:type="dxa"/>
          </w:tcPr>
          <w:p w14:paraId="113C1F4C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904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052</w:t>
            </w:r>
            <w:r w:rsidRPr="00812C3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88" w:type="dxa"/>
            <w:vAlign w:val="bottom"/>
          </w:tcPr>
          <w:p w14:paraId="4A895BCF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015D3" w:rsidRPr="00812C3A" w14:paraId="70B9F7F2" w14:textId="77777777" w:rsidTr="00C015D3">
        <w:tc>
          <w:tcPr>
            <w:tcW w:w="5070" w:type="dxa"/>
            <w:vAlign w:val="bottom"/>
          </w:tcPr>
          <w:p w14:paraId="4FEC09A2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87" w:type="dxa"/>
          </w:tcPr>
          <w:p w14:paraId="2D3A62B2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87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663</w:t>
            </w:r>
          </w:p>
        </w:tc>
        <w:tc>
          <w:tcPr>
            <w:tcW w:w="1587" w:type="dxa"/>
          </w:tcPr>
          <w:p w14:paraId="33E90E26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904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052</w:t>
            </w:r>
          </w:p>
        </w:tc>
        <w:tc>
          <w:tcPr>
            <w:tcW w:w="1588" w:type="dxa"/>
            <w:vAlign w:val="bottom"/>
          </w:tcPr>
          <w:p w14:paraId="0ED08639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991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715</w:t>
            </w:r>
          </w:p>
        </w:tc>
      </w:tr>
      <w:tr w:rsidR="00C015D3" w:rsidRPr="00812C3A" w14:paraId="23E37908" w14:textId="77777777" w:rsidTr="00C015D3">
        <w:tc>
          <w:tcPr>
            <w:tcW w:w="5070" w:type="dxa"/>
            <w:vAlign w:val="bottom"/>
          </w:tcPr>
          <w:p w14:paraId="2969E472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87" w:type="dxa"/>
          </w:tcPr>
          <w:p w14:paraId="5E6DA1AF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EE0A039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7A6F88E3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015D3" w:rsidRPr="00812C3A" w14:paraId="0BD842E1" w14:textId="77777777" w:rsidTr="00C015D3">
        <w:tc>
          <w:tcPr>
            <w:tcW w:w="5070" w:type="dxa"/>
            <w:vAlign w:val="bottom"/>
          </w:tcPr>
          <w:p w14:paraId="68A6F874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</w:tcPr>
          <w:p w14:paraId="68965E18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12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855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990</w:t>
            </w:r>
          </w:p>
        </w:tc>
        <w:tc>
          <w:tcPr>
            <w:tcW w:w="1587" w:type="dxa"/>
          </w:tcPr>
          <w:p w14:paraId="6BA4A465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57B2E">
              <w:rPr>
                <w:rFonts w:ascii="Angsana New" w:hAnsi="Angsana New"/>
                <w:color w:val="000000"/>
                <w:sz w:val="28"/>
                <w:szCs w:val="28"/>
              </w:rPr>
              <w:t>880,767</w:t>
            </w:r>
          </w:p>
        </w:tc>
        <w:tc>
          <w:tcPr>
            <w:tcW w:w="1588" w:type="dxa"/>
            <w:vAlign w:val="bottom"/>
          </w:tcPr>
          <w:p w14:paraId="2643A331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064E">
              <w:rPr>
                <w:rFonts w:ascii="Angsana New" w:hAnsi="Angsana New"/>
                <w:color w:val="000000"/>
                <w:sz w:val="28"/>
                <w:szCs w:val="28"/>
              </w:rPr>
              <w:t>13,736,757</w:t>
            </w:r>
          </w:p>
        </w:tc>
      </w:tr>
      <w:tr w:rsidR="00C015D3" w:rsidRPr="00812C3A" w14:paraId="7F240448" w14:textId="77777777" w:rsidTr="00C015D3">
        <w:tc>
          <w:tcPr>
            <w:tcW w:w="5070" w:type="dxa"/>
            <w:vAlign w:val="bottom"/>
          </w:tcPr>
          <w:p w14:paraId="028A6E6F" w14:textId="77777777" w:rsidR="00C015D3" w:rsidRPr="008C5B47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C5B47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587" w:type="dxa"/>
          </w:tcPr>
          <w:p w14:paraId="13BB50C0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C3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415809D" w14:textId="6C71F465" w:rsidR="00C015D3" w:rsidRPr="00812C3A" w:rsidRDefault="00E90A7E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0A7E">
              <w:rPr>
                <w:rFonts w:ascii="Angsana New" w:hAnsi="Angsana New"/>
                <w:color w:val="000000"/>
                <w:sz w:val="28"/>
                <w:szCs w:val="28"/>
              </w:rPr>
              <w:t>154,165</w:t>
            </w:r>
          </w:p>
        </w:tc>
        <w:tc>
          <w:tcPr>
            <w:tcW w:w="1588" w:type="dxa"/>
          </w:tcPr>
          <w:p w14:paraId="17F3CD9F" w14:textId="728D8FF1" w:rsidR="00C015D3" w:rsidRPr="00812C3A" w:rsidRDefault="00E90A7E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0A7E">
              <w:rPr>
                <w:rFonts w:ascii="Angsana New" w:hAnsi="Angsana New"/>
                <w:color w:val="000000"/>
                <w:sz w:val="28"/>
                <w:szCs w:val="28"/>
              </w:rPr>
              <w:t>154,165</w:t>
            </w:r>
          </w:p>
        </w:tc>
      </w:tr>
      <w:tr w:rsidR="00C015D3" w:rsidRPr="00812C3A" w14:paraId="6DE5166C" w14:textId="77777777" w:rsidTr="00C015D3">
        <w:tc>
          <w:tcPr>
            <w:tcW w:w="5070" w:type="dxa"/>
            <w:vAlign w:val="bottom"/>
          </w:tcPr>
          <w:p w14:paraId="23C52EDA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87" w:type="dxa"/>
          </w:tcPr>
          <w:p w14:paraId="5EA31BDD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880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767</w:t>
            </w:r>
          </w:p>
        </w:tc>
        <w:tc>
          <w:tcPr>
            <w:tcW w:w="1587" w:type="dxa"/>
          </w:tcPr>
          <w:p w14:paraId="3270CFBE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957B2E">
              <w:rPr>
                <w:rFonts w:ascii="Angsana New" w:hAnsi="Angsana New"/>
                <w:color w:val="000000"/>
                <w:sz w:val="28"/>
                <w:szCs w:val="28"/>
              </w:rPr>
              <w:t>880,767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8" w:type="dxa"/>
          </w:tcPr>
          <w:p w14:paraId="2CDE796D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015D3" w:rsidRPr="00812C3A" w14:paraId="35FA6164" w14:textId="77777777" w:rsidTr="00C015D3">
        <w:tc>
          <w:tcPr>
            <w:tcW w:w="5070" w:type="dxa"/>
            <w:vAlign w:val="bottom"/>
          </w:tcPr>
          <w:p w14:paraId="089A268C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87" w:type="dxa"/>
          </w:tcPr>
          <w:p w14:paraId="1CC57F56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FB2BBBD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</w:tcPr>
          <w:p w14:paraId="66D93606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15D3" w:rsidRPr="00812C3A" w14:paraId="19906E6D" w14:textId="77777777" w:rsidTr="00C015D3">
        <w:tc>
          <w:tcPr>
            <w:tcW w:w="5070" w:type="dxa"/>
            <w:vAlign w:val="bottom"/>
          </w:tcPr>
          <w:p w14:paraId="617711AB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หมุนเวียนสำหรับผลประโยชน์พนักงาน</w:t>
            </w:r>
          </w:p>
        </w:tc>
        <w:tc>
          <w:tcPr>
            <w:tcW w:w="1587" w:type="dxa"/>
          </w:tcPr>
          <w:p w14:paraId="2FEDACE1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10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726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261</w:t>
            </w:r>
          </w:p>
        </w:tc>
        <w:tc>
          <w:tcPr>
            <w:tcW w:w="1587" w:type="dxa"/>
          </w:tcPr>
          <w:p w14:paraId="4C0E12D2" w14:textId="1461CCF9" w:rsidR="00C015D3" w:rsidRPr="00812C3A" w:rsidRDefault="00E90A7E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90A7E">
              <w:rPr>
                <w:rFonts w:ascii="Angsana New" w:hAnsi="Angsana New"/>
                <w:color w:val="000000"/>
                <w:sz w:val="28"/>
                <w:szCs w:val="28"/>
              </w:rPr>
              <w:t>154,165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8" w:type="dxa"/>
          </w:tcPr>
          <w:p w14:paraId="52F4EF62" w14:textId="223C20AF" w:rsidR="00C015D3" w:rsidRPr="00812C3A" w:rsidRDefault="00922FA9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2FA9">
              <w:rPr>
                <w:rFonts w:ascii="Angsana New" w:hAnsi="Angsana New"/>
                <w:color w:val="000000"/>
                <w:sz w:val="28"/>
                <w:szCs w:val="28"/>
              </w:rPr>
              <w:t>10,572,096</w:t>
            </w:r>
          </w:p>
        </w:tc>
      </w:tr>
    </w:tbl>
    <w:p w14:paraId="12020ED4" w14:textId="34EC4531" w:rsidR="00E37C56" w:rsidRPr="00BE794A" w:rsidRDefault="00E37C56" w:rsidP="004E5E6D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832" w:type="dxa"/>
        <w:tblLayout w:type="fixed"/>
        <w:tblLook w:val="0000" w:firstRow="0" w:lastRow="0" w:firstColumn="0" w:lastColumn="0" w:noHBand="0" w:noVBand="0"/>
      </w:tblPr>
      <w:tblGrid>
        <w:gridCol w:w="5070"/>
        <w:gridCol w:w="1587"/>
        <w:gridCol w:w="1587"/>
        <w:gridCol w:w="1588"/>
      </w:tblGrid>
      <w:tr w:rsidR="00284958" w:rsidRPr="00BE794A" w14:paraId="5307451E" w14:textId="77777777" w:rsidTr="005456F6">
        <w:trPr>
          <w:tblHeader/>
        </w:trPr>
        <w:tc>
          <w:tcPr>
            <w:tcW w:w="5070" w:type="dxa"/>
            <w:vAlign w:val="bottom"/>
          </w:tcPr>
          <w:p w14:paraId="30B8D325" w14:textId="77777777" w:rsidR="00284958" w:rsidRPr="00BE794A" w:rsidRDefault="00284958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D88FF05" w14:textId="77777777" w:rsidR="00284958" w:rsidRPr="00BE794A" w:rsidRDefault="00284958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BAC2EB8" w14:textId="77777777" w:rsidR="00284958" w:rsidRPr="00BE794A" w:rsidRDefault="00284958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278922C2" w14:textId="77777777" w:rsidR="00284958" w:rsidRPr="00BE794A" w:rsidRDefault="00284958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284958" w:rsidRPr="00BE794A" w14:paraId="303EDFF0" w14:textId="77777777" w:rsidTr="005456F6">
        <w:trPr>
          <w:tblHeader/>
        </w:trPr>
        <w:tc>
          <w:tcPr>
            <w:tcW w:w="5070" w:type="dxa"/>
            <w:vAlign w:val="bottom"/>
          </w:tcPr>
          <w:p w14:paraId="58F3652A" w14:textId="77777777" w:rsidR="00284958" w:rsidRPr="00BE794A" w:rsidRDefault="00284958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</w:tcPr>
          <w:p w14:paraId="0C7CF139" w14:textId="77777777" w:rsidR="00284958" w:rsidRPr="00BE794A" w:rsidRDefault="00284958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958"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284958" w:rsidRPr="00BE794A" w14:paraId="1373B3D6" w14:textId="77777777" w:rsidTr="005456F6">
        <w:trPr>
          <w:tblHeader/>
        </w:trPr>
        <w:tc>
          <w:tcPr>
            <w:tcW w:w="5070" w:type="dxa"/>
            <w:vAlign w:val="bottom"/>
          </w:tcPr>
          <w:p w14:paraId="7721D7EB" w14:textId="77777777" w:rsidR="00284958" w:rsidRPr="00BE794A" w:rsidRDefault="00284958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bottom w:val="single" w:sz="4" w:space="0" w:color="auto"/>
            </w:tcBorders>
          </w:tcPr>
          <w:p w14:paraId="68655B7D" w14:textId="22D6865B" w:rsidR="00284958" w:rsidRPr="00284958" w:rsidRDefault="00284958" w:rsidP="00261233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284958" w:rsidRPr="00BE794A" w14:paraId="5DAE329F" w14:textId="77777777" w:rsidTr="005456F6">
        <w:trPr>
          <w:tblHeader/>
        </w:trPr>
        <w:tc>
          <w:tcPr>
            <w:tcW w:w="5070" w:type="dxa"/>
            <w:vAlign w:val="bottom"/>
          </w:tcPr>
          <w:p w14:paraId="58C6E205" w14:textId="77777777" w:rsidR="00284958" w:rsidRPr="00BE794A" w:rsidRDefault="00284958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0D9CC61" w14:textId="77777777" w:rsidR="00284958" w:rsidRPr="00BE794A" w:rsidRDefault="00284958" w:rsidP="007214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E829B07" w14:textId="77777777" w:rsidR="00284958" w:rsidRPr="00BE794A" w:rsidRDefault="00284958" w:rsidP="007214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138223B4" w14:textId="77777777" w:rsidR="00284958" w:rsidRPr="00BE794A" w:rsidRDefault="00284958" w:rsidP="007214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02A060CC" w14:textId="77777777" w:rsidR="00284958" w:rsidRPr="00BE794A" w:rsidRDefault="00284958" w:rsidP="007214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</w:tr>
      <w:tr w:rsidR="00284958" w:rsidRPr="00BE794A" w14:paraId="23B564C6" w14:textId="77777777" w:rsidTr="005456F6">
        <w:tc>
          <w:tcPr>
            <w:tcW w:w="5070" w:type="dxa"/>
            <w:vAlign w:val="bottom"/>
          </w:tcPr>
          <w:p w14:paraId="7ED8E6A9" w14:textId="258D5450" w:rsidR="00284958" w:rsidRPr="00E72127" w:rsidRDefault="00284958" w:rsidP="00E721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6215DDA0" w14:textId="77777777" w:rsidR="00284958" w:rsidRPr="00E72127" w:rsidRDefault="00284958" w:rsidP="00E72127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7BE42341" w14:textId="77777777" w:rsidR="00284958" w:rsidRPr="00E72127" w:rsidRDefault="00284958" w:rsidP="00E72127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8" w:type="dxa"/>
            <w:vAlign w:val="bottom"/>
          </w:tcPr>
          <w:p w14:paraId="7A297689" w14:textId="77777777" w:rsidR="00284958" w:rsidRPr="00E72127" w:rsidRDefault="00284958" w:rsidP="00E72127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284958" w:rsidRPr="00BE794A" w14:paraId="2D60AD9B" w14:textId="77777777" w:rsidTr="005456F6">
        <w:tc>
          <w:tcPr>
            <w:tcW w:w="5070" w:type="dxa"/>
            <w:vAlign w:val="bottom"/>
          </w:tcPr>
          <w:p w14:paraId="00E7D547" w14:textId="2CF37AB8" w:rsidR="00284958" w:rsidRPr="00B62238" w:rsidRDefault="000E5DEB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งบกำไรขาดทุน</w:t>
            </w:r>
            <w:r w:rsidR="005B0D29">
              <w:rPr>
                <w:rFonts w:ascii="Angsana New" w:hAnsi="Angsana New" w:hint="cs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587" w:type="dxa"/>
          </w:tcPr>
          <w:p w14:paraId="58EDB3FF" w14:textId="77777777" w:rsidR="00284958" w:rsidRPr="00BE794A" w:rsidRDefault="00284958" w:rsidP="003753CD">
            <w:pPr>
              <w:tabs>
                <w:tab w:val="decimal" w:pos="115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21F281D" w14:textId="77777777" w:rsidR="00284958" w:rsidRPr="00BE794A" w:rsidRDefault="00284958" w:rsidP="003753CD">
            <w:pPr>
              <w:tabs>
                <w:tab w:val="decimal" w:pos="115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7052A3BE" w14:textId="77777777" w:rsidR="00284958" w:rsidRPr="00BE794A" w:rsidRDefault="00284958" w:rsidP="003753CD">
            <w:pPr>
              <w:tabs>
                <w:tab w:val="decimal" w:pos="136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4958" w:rsidRPr="00812C3A" w14:paraId="594760C1" w14:textId="77777777" w:rsidTr="000673EE">
        <w:tc>
          <w:tcPr>
            <w:tcW w:w="5070" w:type="dxa"/>
            <w:vAlign w:val="bottom"/>
          </w:tcPr>
          <w:p w14:paraId="70F0D744" w14:textId="035A6D61" w:rsidR="00284958" w:rsidRPr="00BE794A" w:rsidRDefault="005456F6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</w:tcPr>
          <w:p w14:paraId="627F423D" w14:textId="13A649D3" w:rsidR="00284958" w:rsidRPr="00812C3A" w:rsidRDefault="00842CEF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2CEF">
              <w:rPr>
                <w:rFonts w:ascii="Angsana New" w:hAnsi="Angsana New"/>
                <w:color w:val="000000"/>
                <w:sz w:val="28"/>
                <w:szCs w:val="28"/>
                <w:cs/>
              </w:rPr>
              <w:t>(22</w:t>
            </w:r>
            <w:r w:rsidRPr="00842CE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42CEF">
              <w:rPr>
                <w:rFonts w:ascii="Angsana New" w:hAnsi="Angsana New"/>
                <w:color w:val="000000"/>
                <w:sz w:val="28"/>
                <w:szCs w:val="28"/>
                <w:cs/>
              </w:rPr>
              <w:t>670</w:t>
            </w:r>
            <w:r w:rsidRPr="00842CE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42CEF">
              <w:rPr>
                <w:rFonts w:ascii="Angsana New" w:hAnsi="Angsana New"/>
                <w:color w:val="000000"/>
                <w:sz w:val="28"/>
                <w:szCs w:val="28"/>
                <w:cs/>
              </w:rPr>
              <w:t>062)</w:t>
            </w:r>
          </w:p>
        </w:tc>
        <w:tc>
          <w:tcPr>
            <w:tcW w:w="1587" w:type="dxa"/>
          </w:tcPr>
          <w:p w14:paraId="471D05C9" w14:textId="6A9D209D" w:rsidR="00284958" w:rsidRPr="00E76C91" w:rsidRDefault="0044325D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18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661</w:t>
            </w:r>
          </w:p>
        </w:tc>
        <w:tc>
          <w:tcPr>
            <w:tcW w:w="1588" w:type="dxa"/>
            <w:vAlign w:val="bottom"/>
          </w:tcPr>
          <w:p w14:paraId="3F73D1E0" w14:textId="6227F447" w:rsidR="00284958" w:rsidRPr="00812C3A" w:rsidRDefault="00582BD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2BDA">
              <w:rPr>
                <w:rFonts w:ascii="Angsana New" w:hAnsi="Angsana New"/>
                <w:color w:val="000000"/>
                <w:sz w:val="28"/>
                <w:szCs w:val="28"/>
                <w:cs/>
              </w:rPr>
              <w:t>(22</w:t>
            </w:r>
            <w:r w:rsidRPr="00582B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82BDA">
              <w:rPr>
                <w:rFonts w:ascii="Angsana New" w:hAnsi="Angsana New"/>
                <w:color w:val="000000"/>
                <w:sz w:val="28"/>
                <w:szCs w:val="28"/>
                <w:cs/>
              </w:rPr>
              <w:t>651</w:t>
            </w:r>
            <w:r w:rsidRPr="00582B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82BDA">
              <w:rPr>
                <w:rFonts w:ascii="Angsana New" w:hAnsi="Angsana New"/>
                <w:color w:val="000000"/>
                <w:sz w:val="28"/>
                <w:szCs w:val="28"/>
                <w:cs/>
              </w:rPr>
              <w:t>401)</w:t>
            </w:r>
          </w:p>
        </w:tc>
      </w:tr>
      <w:tr w:rsidR="00284958" w:rsidRPr="00812C3A" w14:paraId="131CCF43" w14:textId="77777777" w:rsidTr="000673EE">
        <w:tc>
          <w:tcPr>
            <w:tcW w:w="5070" w:type="dxa"/>
            <w:vAlign w:val="bottom"/>
          </w:tcPr>
          <w:p w14:paraId="2257B8E9" w14:textId="3F22E41A" w:rsidR="00284958" w:rsidRPr="00C701D7" w:rsidRDefault="005456F6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333C">
              <w:rPr>
                <w:rFonts w:ascii="Angsana New" w:hAnsi="Angsana New"/>
                <w:sz w:val="28"/>
                <w:szCs w:val="28"/>
                <w:cs/>
              </w:rPr>
              <w:t>กำไร(ขาดทุน)อื่น</w:t>
            </w:r>
          </w:p>
        </w:tc>
        <w:tc>
          <w:tcPr>
            <w:tcW w:w="1587" w:type="dxa"/>
          </w:tcPr>
          <w:p w14:paraId="1A5D9298" w14:textId="4CD81E83" w:rsidR="00284958" w:rsidRPr="00812C3A" w:rsidRDefault="00C701D7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1D7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C701D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701D7">
              <w:rPr>
                <w:rFonts w:ascii="Angsana New" w:hAnsi="Angsana New"/>
                <w:color w:val="000000"/>
                <w:sz w:val="28"/>
                <w:szCs w:val="28"/>
                <w:cs/>
              </w:rPr>
              <w:t>847</w:t>
            </w:r>
            <w:r w:rsidRPr="00C701D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701D7">
              <w:rPr>
                <w:rFonts w:ascii="Angsana New" w:hAnsi="Angsana New"/>
                <w:color w:val="000000"/>
                <w:sz w:val="28"/>
                <w:szCs w:val="28"/>
                <w:cs/>
              </w:rPr>
              <w:t>105</w:t>
            </w:r>
          </w:p>
        </w:tc>
        <w:tc>
          <w:tcPr>
            <w:tcW w:w="1587" w:type="dxa"/>
          </w:tcPr>
          <w:p w14:paraId="12CDA3CB" w14:textId="715EDE68" w:rsidR="00284958" w:rsidRPr="00812C3A" w:rsidRDefault="00B76E77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B76E77">
              <w:rPr>
                <w:rFonts w:ascii="Angsana New" w:hAnsi="Angsana New"/>
                <w:color w:val="000000"/>
                <w:sz w:val="28"/>
                <w:szCs w:val="28"/>
                <w:cs/>
              </w:rPr>
              <w:t>18</w:t>
            </w:r>
            <w:r w:rsidRPr="00B76E7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76E77">
              <w:rPr>
                <w:rFonts w:ascii="Angsana New" w:hAnsi="Angsana New"/>
                <w:color w:val="000000"/>
                <w:sz w:val="28"/>
                <w:szCs w:val="28"/>
                <w:cs/>
              </w:rPr>
              <w:t>661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88" w:type="dxa"/>
            <w:vAlign w:val="bottom"/>
          </w:tcPr>
          <w:p w14:paraId="76115CAA" w14:textId="78E87E2A" w:rsidR="00284958" w:rsidRPr="00812C3A" w:rsidRDefault="00842CEF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2CEF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842CE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42CEF">
              <w:rPr>
                <w:rFonts w:ascii="Angsana New" w:hAnsi="Angsana New"/>
                <w:color w:val="000000"/>
                <w:sz w:val="28"/>
                <w:szCs w:val="28"/>
                <w:cs/>
              </w:rPr>
              <w:t>828</w:t>
            </w:r>
            <w:r w:rsidRPr="00842CE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42CEF">
              <w:rPr>
                <w:rFonts w:ascii="Angsana New" w:hAnsi="Angsana New"/>
                <w:color w:val="000000"/>
                <w:sz w:val="28"/>
                <w:szCs w:val="28"/>
                <w:cs/>
              </w:rPr>
              <w:t>444</w:t>
            </w:r>
          </w:p>
        </w:tc>
      </w:tr>
    </w:tbl>
    <w:p w14:paraId="65F83702" w14:textId="662F11EE" w:rsidR="00DB15FF" w:rsidRDefault="00DB15FF">
      <w:pPr>
        <w:spacing w:line="240" w:lineRule="auto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832" w:type="dxa"/>
        <w:shd w:val="clear" w:color="auto" w:fill="00FFFF"/>
        <w:tblLayout w:type="fixed"/>
        <w:tblLook w:val="0000" w:firstRow="0" w:lastRow="0" w:firstColumn="0" w:lastColumn="0" w:noHBand="0" w:noVBand="0"/>
      </w:tblPr>
      <w:tblGrid>
        <w:gridCol w:w="5070"/>
        <w:gridCol w:w="1587"/>
        <w:gridCol w:w="1587"/>
        <w:gridCol w:w="1588"/>
      </w:tblGrid>
      <w:tr w:rsidR="00C86BBB" w:rsidRPr="00BE794A" w14:paraId="5470B455" w14:textId="77777777" w:rsidTr="00C86BBB">
        <w:trPr>
          <w:tblHeader/>
        </w:trPr>
        <w:tc>
          <w:tcPr>
            <w:tcW w:w="5070" w:type="dxa"/>
            <w:vAlign w:val="bottom"/>
          </w:tcPr>
          <w:p w14:paraId="0F3611BB" w14:textId="77777777" w:rsidR="00C86BBB" w:rsidRPr="00BE794A" w:rsidRDefault="00C86BBB" w:rsidP="00BC53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852FE50" w14:textId="77777777" w:rsidR="00C86BBB" w:rsidRPr="00BE794A" w:rsidRDefault="00C86BBB" w:rsidP="00BC53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2F31291" w14:textId="77777777" w:rsidR="00C86BBB" w:rsidRPr="00BE794A" w:rsidRDefault="00C86BBB" w:rsidP="00BC53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121BED71" w14:textId="77777777" w:rsidR="00C86BBB" w:rsidRPr="00BE794A" w:rsidRDefault="00C86BBB" w:rsidP="00BC53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C86BBB" w:rsidRPr="00BE794A" w14:paraId="368949C6" w14:textId="77777777" w:rsidTr="00C86BBB">
        <w:trPr>
          <w:tblHeader/>
        </w:trPr>
        <w:tc>
          <w:tcPr>
            <w:tcW w:w="5070" w:type="dxa"/>
            <w:vAlign w:val="bottom"/>
          </w:tcPr>
          <w:p w14:paraId="02C30822" w14:textId="77777777" w:rsidR="00C86BBB" w:rsidRPr="00BE794A" w:rsidRDefault="00C86BBB" w:rsidP="00BC53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</w:tcPr>
          <w:p w14:paraId="0F1BBF5F" w14:textId="755DB89E" w:rsidR="00C86BBB" w:rsidRPr="00BE794A" w:rsidRDefault="00C86BBB" w:rsidP="00BC53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958"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  <w:r w:rsidR="0065703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86BBB" w:rsidRPr="00284958" w14:paraId="1AFEF60A" w14:textId="77777777" w:rsidTr="00C86BBB">
        <w:trPr>
          <w:tblHeader/>
        </w:trPr>
        <w:tc>
          <w:tcPr>
            <w:tcW w:w="5070" w:type="dxa"/>
            <w:vAlign w:val="bottom"/>
          </w:tcPr>
          <w:p w14:paraId="4BE00C7E" w14:textId="77777777" w:rsidR="00C86BBB" w:rsidRPr="00BE794A" w:rsidRDefault="00C86BBB" w:rsidP="00BC53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bottom w:val="single" w:sz="4" w:space="0" w:color="auto"/>
            </w:tcBorders>
          </w:tcPr>
          <w:p w14:paraId="6D4C1643" w14:textId="77777777" w:rsidR="00C86BBB" w:rsidRPr="00284958" w:rsidRDefault="00C86BBB" w:rsidP="00BC530E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C86BBB" w:rsidRPr="00BE794A" w14:paraId="7C52BFD5" w14:textId="77777777" w:rsidTr="00C86BBB">
        <w:trPr>
          <w:tblHeader/>
        </w:trPr>
        <w:tc>
          <w:tcPr>
            <w:tcW w:w="5070" w:type="dxa"/>
            <w:vAlign w:val="bottom"/>
          </w:tcPr>
          <w:p w14:paraId="42318E1D" w14:textId="77777777" w:rsidR="00C86BBB" w:rsidRPr="00BE794A" w:rsidRDefault="00C86BBB" w:rsidP="00BC53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225B605" w14:textId="77777777" w:rsidR="00C86BBB" w:rsidRPr="00BE794A" w:rsidRDefault="00C86BBB" w:rsidP="007214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BC49C3A" w14:textId="77777777" w:rsidR="00C86BBB" w:rsidRPr="00BE794A" w:rsidRDefault="00C86BBB" w:rsidP="007214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40AA690A" w14:textId="77777777" w:rsidR="00C86BBB" w:rsidRPr="00BE794A" w:rsidRDefault="00C86BBB" w:rsidP="007214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648C7AE0" w14:textId="77777777" w:rsidR="00C86BBB" w:rsidRPr="00BE794A" w:rsidRDefault="00C86BBB" w:rsidP="007214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</w:tr>
      <w:tr w:rsidR="00C86BBB" w:rsidRPr="00E72127" w14:paraId="3492FADA" w14:textId="77777777" w:rsidTr="00C86BBB">
        <w:tc>
          <w:tcPr>
            <w:tcW w:w="5070" w:type="dxa"/>
            <w:vAlign w:val="bottom"/>
          </w:tcPr>
          <w:p w14:paraId="0D965421" w14:textId="77777777" w:rsidR="00C86BBB" w:rsidRPr="00E72127" w:rsidRDefault="00C86BBB" w:rsidP="00BC53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5B26324E" w14:textId="77777777" w:rsidR="00C86BBB" w:rsidRPr="00E72127" w:rsidRDefault="00C86BBB" w:rsidP="00BC530E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6364BCA4" w14:textId="77777777" w:rsidR="00C86BBB" w:rsidRPr="00E72127" w:rsidRDefault="00C86BBB" w:rsidP="00BC530E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8" w:type="dxa"/>
            <w:vAlign w:val="bottom"/>
          </w:tcPr>
          <w:p w14:paraId="2AA5C568" w14:textId="77777777" w:rsidR="00C86BBB" w:rsidRPr="00E72127" w:rsidRDefault="00C86BBB" w:rsidP="00BC530E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C86BBB" w:rsidRPr="00BE794A" w14:paraId="02382C69" w14:textId="77777777" w:rsidTr="00C86BBB">
        <w:tc>
          <w:tcPr>
            <w:tcW w:w="5070" w:type="dxa"/>
            <w:vAlign w:val="bottom"/>
          </w:tcPr>
          <w:p w14:paraId="05AE4F65" w14:textId="77777777" w:rsidR="00C86BBB" w:rsidRPr="00B62238" w:rsidRDefault="00C86BBB" w:rsidP="00BC53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87" w:type="dxa"/>
          </w:tcPr>
          <w:p w14:paraId="0B289323" w14:textId="77777777" w:rsidR="00C86BBB" w:rsidRPr="00BE794A" w:rsidRDefault="00C86BBB" w:rsidP="00BC530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EA15718" w14:textId="77777777" w:rsidR="00C86BBB" w:rsidRPr="00BE794A" w:rsidRDefault="00C86BBB" w:rsidP="00BC530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7E970217" w14:textId="77777777" w:rsidR="00C86BBB" w:rsidRPr="00BE794A" w:rsidRDefault="00C86BBB" w:rsidP="00BC530E">
            <w:pPr>
              <w:tabs>
                <w:tab w:val="decimal" w:pos="13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BBB" w:rsidRPr="00812C3A" w14:paraId="788D8761" w14:textId="77777777" w:rsidTr="00C86BBB">
        <w:tc>
          <w:tcPr>
            <w:tcW w:w="5070" w:type="dxa"/>
            <w:vAlign w:val="bottom"/>
          </w:tcPr>
          <w:p w14:paraId="400C7BF4" w14:textId="7512F656" w:rsidR="00C86BBB" w:rsidRPr="00BE794A" w:rsidRDefault="00C86BBB" w:rsidP="00BC53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</w:tcPr>
          <w:p w14:paraId="39FC283E" w14:textId="0B25D091" w:rsidR="00C86BBB" w:rsidRPr="00812C3A" w:rsidRDefault="00BA333C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333C">
              <w:rPr>
                <w:rFonts w:ascii="Angsana New" w:hAnsi="Angsana New"/>
                <w:color w:val="000000"/>
                <w:sz w:val="28"/>
                <w:szCs w:val="28"/>
                <w:cs/>
              </w:rPr>
              <w:t>(11</w:t>
            </w:r>
            <w:r w:rsidRPr="00BA33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A333C">
              <w:rPr>
                <w:rFonts w:ascii="Angsana New" w:hAnsi="Angsana New"/>
                <w:color w:val="000000"/>
                <w:sz w:val="28"/>
                <w:szCs w:val="28"/>
                <w:cs/>
              </w:rPr>
              <w:t>147</w:t>
            </w:r>
            <w:r w:rsidRPr="00BA33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A333C">
              <w:rPr>
                <w:rFonts w:ascii="Angsana New" w:hAnsi="Angsana New"/>
                <w:color w:val="000000"/>
                <w:sz w:val="28"/>
                <w:szCs w:val="28"/>
                <w:cs/>
              </w:rPr>
              <w:t>851)</w:t>
            </w:r>
          </w:p>
        </w:tc>
        <w:tc>
          <w:tcPr>
            <w:tcW w:w="1587" w:type="dxa"/>
          </w:tcPr>
          <w:p w14:paraId="19A0B2E2" w14:textId="0614C987" w:rsidR="00C86BBB" w:rsidRPr="00E76C91" w:rsidRDefault="00BF7AE9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(23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769)</w:t>
            </w:r>
          </w:p>
        </w:tc>
        <w:tc>
          <w:tcPr>
            <w:tcW w:w="1588" w:type="dxa"/>
            <w:vAlign w:val="bottom"/>
          </w:tcPr>
          <w:p w14:paraId="44FB5235" w14:textId="107E0F43" w:rsidR="00C86BBB" w:rsidRPr="00812C3A" w:rsidRDefault="00A206CB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06CB">
              <w:rPr>
                <w:rFonts w:ascii="Angsana New" w:hAnsi="Angsana New"/>
                <w:color w:val="000000"/>
                <w:sz w:val="28"/>
                <w:szCs w:val="28"/>
                <w:cs/>
              </w:rPr>
              <w:t>(11</w:t>
            </w:r>
            <w:r w:rsidRPr="00A206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206CB">
              <w:rPr>
                <w:rFonts w:ascii="Angsana New" w:hAnsi="Angsana New"/>
                <w:color w:val="000000"/>
                <w:sz w:val="28"/>
                <w:szCs w:val="28"/>
                <w:cs/>
              </w:rPr>
              <w:t>171</w:t>
            </w:r>
            <w:r w:rsidRPr="00A206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206CB">
              <w:rPr>
                <w:rFonts w:ascii="Angsana New" w:hAnsi="Angsana New"/>
                <w:color w:val="000000"/>
                <w:sz w:val="28"/>
                <w:szCs w:val="28"/>
                <w:cs/>
              </w:rPr>
              <w:t>620)</w:t>
            </w:r>
          </w:p>
        </w:tc>
      </w:tr>
      <w:tr w:rsidR="00C86BBB" w:rsidRPr="00812C3A" w14:paraId="226F18A0" w14:textId="77777777" w:rsidTr="00C86BBB">
        <w:tc>
          <w:tcPr>
            <w:tcW w:w="5070" w:type="dxa"/>
            <w:vAlign w:val="bottom"/>
          </w:tcPr>
          <w:p w14:paraId="688F830E" w14:textId="09450B40" w:rsidR="00C86BBB" w:rsidRPr="00BE794A" w:rsidRDefault="00BA333C" w:rsidP="00BC53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BA333C">
              <w:rPr>
                <w:rFonts w:ascii="Angsana New" w:hAnsi="Angsana New"/>
                <w:sz w:val="28"/>
                <w:szCs w:val="28"/>
                <w:cs/>
              </w:rPr>
              <w:t>กำไร(ขาดทุน)อื่น</w:t>
            </w:r>
          </w:p>
        </w:tc>
        <w:tc>
          <w:tcPr>
            <w:tcW w:w="1587" w:type="dxa"/>
          </w:tcPr>
          <w:p w14:paraId="64A3A2CD" w14:textId="2E7A00FF" w:rsidR="00C86BBB" w:rsidRPr="00812C3A" w:rsidRDefault="00BF7AE9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7AE9">
              <w:rPr>
                <w:rFonts w:ascii="Angsana New" w:hAnsi="Angsana New"/>
                <w:color w:val="000000"/>
                <w:sz w:val="28"/>
                <w:szCs w:val="28"/>
                <w:cs/>
              </w:rPr>
              <w:t>(23</w:t>
            </w:r>
            <w:r w:rsidRPr="00BF7A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F7AE9">
              <w:rPr>
                <w:rFonts w:ascii="Angsana New" w:hAnsi="Angsana New"/>
                <w:color w:val="000000"/>
                <w:sz w:val="28"/>
                <w:szCs w:val="28"/>
                <w:cs/>
              </w:rPr>
              <w:t>769)</w:t>
            </w:r>
          </w:p>
        </w:tc>
        <w:tc>
          <w:tcPr>
            <w:tcW w:w="1587" w:type="dxa"/>
          </w:tcPr>
          <w:p w14:paraId="74A96FD5" w14:textId="2AD0617E" w:rsidR="00C86BBB" w:rsidRPr="00812C3A" w:rsidRDefault="00BF7AE9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7AE9">
              <w:rPr>
                <w:rFonts w:ascii="Angsana New" w:hAnsi="Angsana New"/>
                <w:color w:val="000000"/>
                <w:sz w:val="28"/>
                <w:szCs w:val="28"/>
                <w:cs/>
              </w:rPr>
              <w:t>23</w:t>
            </w:r>
            <w:r w:rsidRPr="00BF7A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F7AE9">
              <w:rPr>
                <w:rFonts w:ascii="Angsana New" w:hAnsi="Angsana New"/>
                <w:color w:val="000000"/>
                <w:sz w:val="28"/>
                <w:szCs w:val="28"/>
                <w:cs/>
              </w:rPr>
              <w:t>769</w:t>
            </w:r>
          </w:p>
        </w:tc>
        <w:tc>
          <w:tcPr>
            <w:tcW w:w="1588" w:type="dxa"/>
            <w:vAlign w:val="bottom"/>
          </w:tcPr>
          <w:p w14:paraId="233424A8" w14:textId="1738EA27" w:rsidR="00C86BBB" w:rsidRPr="00812C3A" w:rsidRDefault="00BF7AE9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16230226" w14:textId="77777777" w:rsidR="00BA2692" w:rsidRDefault="00BA2692">
      <w:pPr>
        <w:spacing w:line="240" w:lineRule="auto"/>
        <w:rPr>
          <w:rFonts w:ascii="Angsana New" w:hAnsi="Angsana New"/>
          <w:color w:val="000000" w:themeColor="text1"/>
          <w:sz w:val="28"/>
          <w:szCs w:val="28"/>
        </w:rPr>
      </w:pPr>
    </w:p>
    <w:p w14:paraId="68B06123" w14:textId="77777777" w:rsidR="00106D96" w:rsidRDefault="00106D96">
      <w:pPr>
        <w:spacing w:line="240" w:lineRule="auto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832" w:type="dxa"/>
        <w:shd w:val="clear" w:color="auto" w:fill="00FFFF"/>
        <w:tblLayout w:type="fixed"/>
        <w:tblLook w:val="0000" w:firstRow="0" w:lastRow="0" w:firstColumn="0" w:lastColumn="0" w:noHBand="0" w:noVBand="0"/>
      </w:tblPr>
      <w:tblGrid>
        <w:gridCol w:w="5070"/>
        <w:gridCol w:w="1587"/>
        <w:gridCol w:w="1587"/>
        <w:gridCol w:w="1588"/>
      </w:tblGrid>
      <w:tr w:rsidR="00BA2692" w:rsidRPr="00BE794A" w14:paraId="10E64F1B" w14:textId="77777777">
        <w:trPr>
          <w:tblHeader/>
        </w:trPr>
        <w:tc>
          <w:tcPr>
            <w:tcW w:w="5070" w:type="dxa"/>
            <w:vAlign w:val="bottom"/>
          </w:tcPr>
          <w:p w14:paraId="58162BCB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59AE93B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2F25826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262C69DF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BA2692" w:rsidRPr="00BE794A" w14:paraId="4912C0FB" w14:textId="77777777">
        <w:trPr>
          <w:tblHeader/>
        </w:trPr>
        <w:tc>
          <w:tcPr>
            <w:tcW w:w="5070" w:type="dxa"/>
            <w:vAlign w:val="bottom"/>
          </w:tcPr>
          <w:p w14:paraId="6E758709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</w:tcPr>
          <w:p w14:paraId="2DCA685F" w14:textId="07DAC651" w:rsidR="00BA269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958"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A2692" w:rsidRPr="00284958" w14:paraId="709513F2" w14:textId="77777777">
        <w:trPr>
          <w:tblHeader/>
        </w:trPr>
        <w:tc>
          <w:tcPr>
            <w:tcW w:w="5070" w:type="dxa"/>
            <w:vAlign w:val="bottom"/>
          </w:tcPr>
          <w:p w14:paraId="6F82270F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bottom w:val="single" w:sz="4" w:space="0" w:color="auto"/>
            </w:tcBorders>
          </w:tcPr>
          <w:p w14:paraId="6F216E65" w14:textId="77777777" w:rsidR="00BA2692" w:rsidRPr="00284958" w:rsidRDefault="00BA2692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BA2692" w:rsidRPr="00BE794A" w14:paraId="4D4316B1" w14:textId="77777777">
        <w:trPr>
          <w:tblHeader/>
        </w:trPr>
        <w:tc>
          <w:tcPr>
            <w:tcW w:w="5070" w:type="dxa"/>
            <w:vAlign w:val="bottom"/>
          </w:tcPr>
          <w:p w14:paraId="222B237A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BFCBCD6" w14:textId="77777777" w:rsidR="00BA2692" w:rsidRPr="00BE794A" w:rsidRDefault="00BA26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9E53C73" w14:textId="77777777" w:rsidR="00BA2692" w:rsidRPr="00BE794A" w:rsidRDefault="00BA26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4A4CF865" w14:textId="77777777" w:rsidR="00BA2692" w:rsidRPr="00BE794A" w:rsidRDefault="00BA26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05E214C2" w14:textId="77777777" w:rsidR="00BA2692" w:rsidRPr="00BE794A" w:rsidRDefault="00BA26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</w:tr>
      <w:tr w:rsidR="00BA2692" w:rsidRPr="00E72127" w14:paraId="6B7BC9FD" w14:textId="77777777">
        <w:tc>
          <w:tcPr>
            <w:tcW w:w="5070" w:type="dxa"/>
            <w:vAlign w:val="bottom"/>
          </w:tcPr>
          <w:p w14:paraId="21CA5154" w14:textId="77777777" w:rsidR="00BA2692" w:rsidRPr="00E72127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699ED2DD" w14:textId="77777777" w:rsidR="00BA2692" w:rsidRPr="00E72127" w:rsidRDefault="00BA269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0D0C4FD7" w14:textId="77777777" w:rsidR="00BA2692" w:rsidRPr="00E72127" w:rsidRDefault="00BA269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8" w:type="dxa"/>
            <w:vAlign w:val="bottom"/>
          </w:tcPr>
          <w:p w14:paraId="2C5F9FA2" w14:textId="77777777" w:rsidR="00BA2692" w:rsidRPr="00E72127" w:rsidRDefault="00BA269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BA2692" w:rsidRPr="00BE794A" w14:paraId="0FDA672A" w14:textId="77777777">
        <w:tc>
          <w:tcPr>
            <w:tcW w:w="5070" w:type="dxa"/>
            <w:vAlign w:val="bottom"/>
          </w:tcPr>
          <w:p w14:paraId="0700DB56" w14:textId="78AD5304" w:rsidR="00BA2692" w:rsidRPr="00B62238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013EAE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587" w:type="dxa"/>
          </w:tcPr>
          <w:p w14:paraId="46EB1F6D" w14:textId="77777777" w:rsidR="00BA2692" w:rsidRPr="00BE794A" w:rsidRDefault="00BA2692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5216061" w14:textId="77777777" w:rsidR="00BA2692" w:rsidRPr="00BE794A" w:rsidRDefault="00BA2692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2C7B4387" w14:textId="77777777" w:rsidR="00BA2692" w:rsidRPr="00BE794A" w:rsidRDefault="00BA2692">
            <w:pPr>
              <w:tabs>
                <w:tab w:val="decimal" w:pos="13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692" w:rsidRPr="00812C3A" w14:paraId="563D5620" w14:textId="77777777">
        <w:tc>
          <w:tcPr>
            <w:tcW w:w="5070" w:type="dxa"/>
            <w:vAlign w:val="bottom"/>
          </w:tcPr>
          <w:p w14:paraId="48B476EC" w14:textId="1EEF9281" w:rsidR="00BA2692" w:rsidRPr="00BE794A" w:rsidRDefault="0054304B" w:rsidP="005430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536"/>
              <w:rPr>
                <w:rFonts w:ascii="Angsana New" w:hAnsi="Angsana New"/>
                <w:sz w:val="28"/>
                <w:szCs w:val="28"/>
                <w:cs/>
              </w:rPr>
            </w:pPr>
            <w:r w:rsidRPr="0054304B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587" w:type="dxa"/>
          </w:tcPr>
          <w:p w14:paraId="4E430C35" w14:textId="56FEFEBB" w:rsidR="00BA2692" w:rsidRPr="00812C3A" w:rsidRDefault="00BA2692">
            <w:pPr>
              <w:tabs>
                <w:tab w:val="decimal" w:pos="13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D382A3D" w14:textId="77C18B04" w:rsidR="00BA2692" w:rsidRPr="000978FE" w:rsidRDefault="00BA2692">
            <w:pPr>
              <w:tabs>
                <w:tab w:val="decimal" w:pos="13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vAlign w:val="bottom"/>
          </w:tcPr>
          <w:p w14:paraId="6EB94FF5" w14:textId="4B7C39C8" w:rsidR="00BA2692" w:rsidRPr="00812C3A" w:rsidRDefault="00BA2692">
            <w:pPr>
              <w:tabs>
                <w:tab w:val="decimal" w:pos="136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A2692" w:rsidRPr="00812C3A" w14:paraId="2ECF0084" w14:textId="77777777">
        <w:tc>
          <w:tcPr>
            <w:tcW w:w="5070" w:type="dxa"/>
            <w:vAlign w:val="bottom"/>
          </w:tcPr>
          <w:p w14:paraId="0A1DE7AA" w14:textId="7805FD30" w:rsidR="00BA2692" w:rsidRPr="00BE794A" w:rsidRDefault="00106D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106D96">
              <w:rPr>
                <w:rFonts w:ascii="Angsana New" w:hAnsi="Angsana New"/>
                <w:sz w:val="28"/>
                <w:szCs w:val="28"/>
                <w:cs/>
              </w:rPr>
              <w:t>ค่าใช้จ่ายตัดจ่าย</w:t>
            </w:r>
          </w:p>
        </w:tc>
        <w:tc>
          <w:tcPr>
            <w:tcW w:w="1587" w:type="dxa"/>
          </w:tcPr>
          <w:p w14:paraId="384D16A9" w14:textId="683AE7C2" w:rsidR="00BA2692" w:rsidRPr="00812C3A" w:rsidRDefault="00B71918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006B2A30" w14:textId="3C69BFCE" w:rsidR="00BA2692" w:rsidRPr="00812C3A" w:rsidRDefault="003F139F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139F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F139F">
              <w:rPr>
                <w:rFonts w:ascii="Angsana New" w:hAnsi="Angsana New"/>
                <w:color w:val="000000"/>
                <w:sz w:val="28"/>
                <w:szCs w:val="28"/>
                <w:cs/>
              </w:rPr>
              <w:t>075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F139F">
              <w:rPr>
                <w:rFonts w:ascii="Angsana New" w:hAnsi="Angsana New"/>
                <w:color w:val="000000"/>
                <w:sz w:val="28"/>
                <w:szCs w:val="28"/>
                <w:cs/>
              </w:rPr>
              <w:t>713</w:t>
            </w:r>
          </w:p>
        </w:tc>
        <w:tc>
          <w:tcPr>
            <w:tcW w:w="1588" w:type="dxa"/>
            <w:vAlign w:val="bottom"/>
          </w:tcPr>
          <w:p w14:paraId="2A3E3048" w14:textId="6987C332" w:rsidR="00BA2692" w:rsidRPr="00812C3A" w:rsidRDefault="003F139F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139F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F139F">
              <w:rPr>
                <w:rFonts w:ascii="Angsana New" w:hAnsi="Angsana New"/>
                <w:color w:val="000000"/>
                <w:sz w:val="28"/>
                <w:szCs w:val="28"/>
                <w:cs/>
              </w:rPr>
              <w:t>075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F139F">
              <w:rPr>
                <w:rFonts w:ascii="Angsana New" w:hAnsi="Angsana New"/>
                <w:color w:val="000000"/>
                <w:sz w:val="28"/>
                <w:szCs w:val="28"/>
                <w:cs/>
              </w:rPr>
              <w:t>713</w:t>
            </w:r>
          </w:p>
        </w:tc>
      </w:tr>
      <w:tr w:rsidR="003F139F" w:rsidRPr="00812C3A" w14:paraId="45C86D79" w14:textId="77777777">
        <w:tc>
          <w:tcPr>
            <w:tcW w:w="5070" w:type="dxa"/>
            <w:vAlign w:val="bottom"/>
          </w:tcPr>
          <w:p w14:paraId="3F6A1AFC" w14:textId="254766B2" w:rsidR="003F139F" w:rsidRPr="00106D96" w:rsidRDefault="00177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17775E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7" w:type="dxa"/>
          </w:tcPr>
          <w:p w14:paraId="649A0857" w14:textId="69F3DD24" w:rsidR="003F139F" w:rsidRDefault="00EA38CD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A38C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A38CD">
              <w:rPr>
                <w:rFonts w:ascii="Angsana New" w:hAnsi="Angsana New"/>
                <w:color w:val="000000"/>
                <w:sz w:val="28"/>
                <w:szCs w:val="28"/>
              </w:rPr>
              <w:t>265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A38CD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1587" w:type="dxa"/>
          </w:tcPr>
          <w:p w14:paraId="043EE6CC" w14:textId="3262DA58" w:rsidR="003F139F" w:rsidRPr="003F139F" w:rsidRDefault="00EA38CD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A38C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A38CD">
              <w:rPr>
                <w:rFonts w:ascii="Angsana New" w:hAnsi="Angsana New"/>
                <w:color w:val="000000"/>
                <w:sz w:val="28"/>
                <w:szCs w:val="28"/>
              </w:rPr>
              <w:t>075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A38CD">
              <w:rPr>
                <w:rFonts w:ascii="Angsana New" w:hAnsi="Angsana New"/>
                <w:color w:val="000000"/>
                <w:sz w:val="28"/>
                <w:szCs w:val="28"/>
              </w:rPr>
              <w:t>713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8" w:type="dxa"/>
            <w:vAlign w:val="bottom"/>
          </w:tcPr>
          <w:p w14:paraId="7C28D6E1" w14:textId="4C8EF694" w:rsidR="003F139F" w:rsidRPr="003F139F" w:rsidRDefault="00C9534F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8,189,902</w:t>
            </w:r>
          </w:p>
        </w:tc>
      </w:tr>
      <w:tr w:rsidR="00C9534F" w:rsidRPr="00812C3A" w14:paraId="61843A4D" w14:textId="77777777">
        <w:tc>
          <w:tcPr>
            <w:tcW w:w="5070" w:type="dxa"/>
            <w:vAlign w:val="bottom"/>
          </w:tcPr>
          <w:p w14:paraId="6E9883CF" w14:textId="05B6E3FB" w:rsidR="00C9534F" w:rsidRPr="0017775E" w:rsidRDefault="00F022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F0225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</w:tcPr>
          <w:p w14:paraId="6C058A44" w14:textId="7DAA607E" w:rsidR="00C9534F" w:rsidRPr="00EA38CD" w:rsidRDefault="00F02255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02255">
              <w:rPr>
                <w:rFonts w:ascii="Angsana New" w:hAnsi="Angsana New"/>
                <w:color w:val="000000"/>
                <w:sz w:val="28"/>
                <w:szCs w:val="28"/>
              </w:rPr>
              <w:t>175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02255">
              <w:rPr>
                <w:rFonts w:ascii="Angsana New" w:hAnsi="Angsana New"/>
                <w:color w:val="000000"/>
                <w:sz w:val="28"/>
                <w:szCs w:val="28"/>
              </w:rPr>
              <w:t>134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</w:tcPr>
          <w:p w14:paraId="2B964C77" w14:textId="137BBD90" w:rsidR="00C9534F" w:rsidRDefault="00516747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516747">
              <w:rPr>
                <w:rFonts w:ascii="Angsana New" w:hAnsi="Angsana New"/>
                <w:color w:val="000000"/>
                <w:sz w:val="28"/>
                <w:szCs w:val="28"/>
              </w:rPr>
              <w:t>234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16747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8" w:type="dxa"/>
            <w:vAlign w:val="bottom"/>
          </w:tcPr>
          <w:p w14:paraId="40002B26" w14:textId="5F045544" w:rsidR="00C9534F" w:rsidRDefault="00516747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(409,584)</w:t>
            </w:r>
          </w:p>
        </w:tc>
      </w:tr>
      <w:tr w:rsidR="008D67CC" w:rsidRPr="00812C3A" w14:paraId="7C486EA0" w14:textId="77777777">
        <w:tc>
          <w:tcPr>
            <w:tcW w:w="5070" w:type="dxa"/>
            <w:vAlign w:val="bottom"/>
          </w:tcPr>
          <w:p w14:paraId="4961A386" w14:textId="0BD595EA" w:rsidR="008D67CC" w:rsidRPr="00F02255" w:rsidRDefault="00F70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87" w:type="dxa"/>
          </w:tcPr>
          <w:p w14:paraId="41CB3122" w14:textId="1E5007D0" w:rsidR="008D67CC" w:rsidRPr="00E76C91" w:rsidRDefault="00FF1D04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70C1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234</w:t>
            </w:r>
            <w:r w:rsidR="00F70C1B" w:rsidRPr="00E76C91">
              <w:rPr>
                <w:rFonts w:ascii="Angsana New" w:hAnsi="Angsana New"/>
                <w:color w:val="000000"/>
                <w:sz w:val="28"/>
                <w:szCs w:val="28"/>
              </w:rPr>
              <w:t>,450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</w:tcPr>
          <w:p w14:paraId="2B28BCF2" w14:textId="1E07E404" w:rsidR="008D67CC" w:rsidRDefault="00FF1D04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6747">
              <w:rPr>
                <w:rFonts w:ascii="Angsana New" w:hAnsi="Angsana New"/>
                <w:color w:val="000000"/>
                <w:sz w:val="28"/>
                <w:szCs w:val="28"/>
              </w:rPr>
              <w:t>234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16747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588" w:type="dxa"/>
            <w:vAlign w:val="bottom"/>
          </w:tcPr>
          <w:p w14:paraId="54E5505A" w14:textId="2FC33B15" w:rsidR="008D67CC" w:rsidRDefault="00FF1D04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38292493" w14:textId="0A95F7D0" w:rsidR="00E555E2" w:rsidRDefault="008C782C">
      <w:pPr>
        <w:spacing w:line="240" w:lineRule="auto"/>
        <w:rPr>
          <w:rFonts w:ascii="Angsana New" w:hAnsi="Angsana New"/>
          <w:color w:val="000000" w:themeColor="text1"/>
          <w:sz w:val="28"/>
          <w:szCs w:val="28"/>
        </w:rPr>
      </w:pPr>
      <w:r>
        <w:rPr>
          <w:rFonts w:ascii="Angsana New" w:hAnsi="Angsana New"/>
          <w:color w:val="000000" w:themeColor="text1"/>
          <w:sz w:val="28"/>
          <w:szCs w:val="28"/>
        </w:rPr>
        <w:t xml:space="preserve"> </w:t>
      </w:r>
    </w:p>
    <w:tbl>
      <w:tblPr>
        <w:tblW w:w="9832" w:type="dxa"/>
        <w:shd w:val="clear" w:color="auto" w:fill="00FFFF"/>
        <w:tblLayout w:type="fixed"/>
        <w:tblLook w:val="0000" w:firstRow="0" w:lastRow="0" w:firstColumn="0" w:lastColumn="0" w:noHBand="0" w:noVBand="0"/>
      </w:tblPr>
      <w:tblGrid>
        <w:gridCol w:w="5070"/>
        <w:gridCol w:w="1587"/>
        <w:gridCol w:w="1587"/>
        <w:gridCol w:w="1588"/>
      </w:tblGrid>
      <w:tr w:rsidR="00E555E2" w:rsidRPr="00BE794A" w14:paraId="55682195" w14:textId="77777777">
        <w:trPr>
          <w:tblHeader/>
        </w:trPr>
        <w:tc>
          <w:tcPr>
            <w:tcW w:w="5070" w:type="dxa"/>
            <w:vAlign w:val="bottom"/>
          </w:tcPr>
          <w:p w14:paraId="1D6CDA7F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406EB5D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8803596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79949D6C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E555E2" w:rsidRPr="00BE794A" w14:paraId="203F1BBA" w14:textId="77777777">
        <w:trPr>
          <w:tblHeader/>
        </w:trPr>
        <w:tc>
          <w:tcPr>
            <w:tcW w:w="5070" w:type="dxa"/>
            <w:vAlign w:val="bottom"/>
          </w:tcPr>
          <w:p w14:paraId="16DD39F5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</w:tcPr>
          <w:p w14:paraId="400523E7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958"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555E2" w:rsidRPr="00284958" w14:paraId="301F21E3" w14:textId="77777777">
        <w:trPr>
          <w:tblHeader/>
        </w:trPr>
        <w:tc>
          <w:tcPr>
            <w:tcW w:w="5070" w:type="dxa"/>
            <w:vAlign w:val="bottom"/>
          </w:tcPr>
          <w:p w14:paraId="30177B00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bottom w:val="single" w:sz="4" w:space="0" w:color="auto"/>
            </w:tcBorders>
          </w:tcPr>
          <w:p w14:paraId="0FD66CF8" w14:textId="77777777" w:rsidR="00E555E2" w:rsidRPr="00284958" w:rsidRDefault="00E555E2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E555E2" w:rsidRPr="00BE794A" w14:paraId="22823877" w14:textId="77777777">
        <w:trPr>
          <w:tblHeader/>
        </w:trPr>
        <w:tc>
          <w:tcPr>
            <w:tcW w:w="5070" w:type="dxa"/>
            <w:vAlign w:val="bottom"/>
          </w:tcPr>
          <w:p w14:paraId="3563D95B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296545F" w14:textId="77777777" w:rsidR="00E555E2" w:rsidRPr="00BE794A" w:rsidRDefault="00E555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C2F91F5" w14:textId="77777777" w:rsidR="00E555E2" w:rsidRPr="00BE794A" w:rsidRDefault="00E555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77FF4ED9" w14:textId="77777777" w:rsidR="00E555E2" w:rsidRPr="00BE794A" w:rsidRDefault="00E555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1880DBF0" w14:textId="77777777" w:rsidR="00E555E2" w:rsidRPr="00BE794A" w:rsidRDefault="00E555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</w:tr>
      <w:tr w:rsidR="00E555E2" w:rsidRPr="00E72127" w14:paraId="35B26AC7" w14:textId="77777777">
        <w:tc>
          <w:tcPr>
            <w:tcW w:w="5070" w:type="dxa"/>
            <w:vAlign w:val="bottom"/>
          </w:tcPr>
          <w:p w14:paraId="78BD027F" w14:textId="77777777" w:rsidR="00E555E2" w:rsidRPr="00E72127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0615B71B" w14:textId="77777777" w:rsidR="00E555E2" w:rsidRPr="00E72127" w:rsidRDefault="00E555E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0A1E28C1" w14:textId="77777777" w:rsidR="00E555E2" w:rsidRPr="00E72127" w:rsidRDefault="00E555E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8" w:type="dxa"/>
            <w:vAlign w:val="bottom"/>
          </w:tcPr>
          <w:p w14:paraId="420E3274" w14:textId="77777777" w:rsidR="00E555E2" w:rsidRPr="00E72127" w:rsidRDefault="00E555E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E555E2" w:rsidRPr="00BE794A" w14:paraId="3B936C63" w14:textId="77777777">
        <w:tc>
          <w:tcPr>
            <w:tcW w:w="5070" w:type="dxa"/>
            <w:vAlign w:val="bottom"/>
          </w:tcPr>
          <w:p w14:paraId="18B71795" w14:textId="77777777" w:rsidR="00E555E2" w:rsidRPr="00B62238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587" w:type="dxa"/>
          </w:tcPr>
          <w:p w14:paraId="431066F3" w14:textId="77777777" w:rsidR="00E555E2" w:rsidRPr="00BE794A" w:rsidRDefault="00E555E2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74A5E7A" w14:textId="77777777" w:rsidR="00E555E2" w:rsidRPr="00BE794A" w:rsidRDefault="00E555E2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2B17653C" w14:textId="77777777" w:rsidR="00E555E2" w:rsidRPr="00BE794A" w:rsidRDefault="00E555E2">
            <w:pPr>
              <w:tabs>
                <w:tab w:val="decimal" w:pos="13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5E2" w:rsidRPr="00812C3A" w14:paraId="007AA02F" w14:textId="77777777">
        <w:tc>
          <w:tcPr>
            <w:tcW w:w="5070" w:type="dxa"/>
            <w:vAlign w:val="bottom"/>
          </w:tcPr>
          <w:p w14:paraId="21B1F7A5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536"/>
              <w:rPr>
                <w:rFonts w:ascii="Angsana New" w:hAnsi="Angsana New"/>
                <w:sz w:val="28"/>
                <w:szCs w:val="28"/>
                <w:cs/>
              </w:rPr>
            </w:pPr>
            <w:r w:rsidRPr="0054304B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587" w:type="dxa"/>
          </w:tcPr>
          <w:p w14:paraId="43763B13" w14:textId="77777777" w:rsidR="00E555E2" w:rsidRPr="00812C3A" w:rsidRDefault="00E555E2">
            <w:pPr>
              <w:tabs>
                <w:tab w:val="decimal" w:pos="13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9C52258" w14:textId="77777777" w:rsidR="00E555E2" w:rsidRPr="000978FE" w:rsidRDefault="00E555E2">
            <w:pPr>
              <w:tabs>
                <w:tab w:val="decimal" w:pos="13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vAlign w:val="bottom"/>
          </w:tcPr>
          <w:p w14:paraId="0AC346AA" w14:textId="77777777" w:rsidR="00E555E2" w:rsidRPr="00812C3A" w:rsidRDefault="00E555E2">
            <w:pPr>
              <w:tabs>
                <w:tab w:val="decimal" w:pos="136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555E2" w:rsidRPr="00812C3A" w14:paraId="06A5186F" w14:textId="77777777">
        <w:tc>
          <w:tcPr>
            <w:tcW w:w="5070" w:type="dxa"/>
            <w:vAlign w:val="bottom"/>
          </w:tcPr>
          <w:p w14:paraId="7B5FD5EE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106D96">
              <w:rPr>
                <w:rFonts w:ascii="Angsana New" w:hAnsi="Angsana New"/>
                <w:sz w:val="28"/>
                <w:szCs w:val="28"/>
                <w:cs/>
              </w:rPr>
              <w:t>ค่าใช้จ่ายตัดจ่าย</w:t>
            </w:r>
          </w:p>
        </w:tc>
        <w:tc>
          <w:tcPr>
            <w:tcW w:w="1587" w:type="dxa"/>
          </w:tcPr>
          <w:p w14:paraId="269F07C5" w14:textId="77777777" w:rsidR="00E555E2" w:rsidRPr="00812C3A" w:rsidRDefault="00E555E2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3DF9DCC5" w14:textId="77777777" w:rsidR="00E555E2" w:rsidRPr="00812C3A" w:rsidRDefault="00E555E2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1918">
              <w:rPr>
                <w:rFonts w:ascii="Angsana New" w:hAnsi="Angsana New"/>
                <w:color w:val="000000"/>
                <w:sz w:val="28"/>
                <w:szCs w:val="28"/>
                <w:cs/>
              </w:rPr>
              <w:t>446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71918">
              <w:rPr>
                <w:rFonts w:ascii="Angsana New" w:hAnsi="Angsana New"/>
                <w:color w:val="000000"/>
                <w:sz w:val="28"/>
                <w:szCs w:val="28"/>
                <w:cs/>
              </w:rPr>
              <w:t>126</w:t>
            </w:r>
          </w:p>
        </w:tc>
        <w:tc>
          <w:tcPr>
            <w:tcW w:w="1588" w:type="dxa"/>
            <w:vAlign w:val="bottom"/>
          </w:tcPr>
          <w:p w14:paraId="359740FE" w14:textId="77777777" w:rsidR="00E555E2" w:rsidRPr="00812C3A" w:rsidRDefault="00E555E2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1918">
              <w:rPr>
                <w:rFonts w:ascii="Angsana New" w:hAnsi="Angsana New"/>
                <w:color w:val="000000"/>
                <w:sz w:val="28"/>
                <w:szCs w:val="28"/>
                <w:cs/>
              </w:rPr>
              <w:t>446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71918">
              <w:rPr>
                <w:rFonts w:ascii="Angsana New" w:hAnsi="Angsana New"/>
                <w:color w:val="000000"/>
                <w:sz w:val="28"/>
                <w:szCs w:val="28"/>
                <w:cs/>
              </w:rPr>
              <w:t>126</w:t>
            </w:r>
          </w:p>
        </w:tc>
      </w:tr>
      <w:tr w:rsidR="003F139F" w:rsidRPr="00812C3A" w14:paraId="52D96D19" w14:textId="77777777">
        <w:tc>
          <w:tcPr>
            <w:tcW w:w="5070" w:type="dxa"/>
            <w:vAlign w:val="bottom"/>
          </w:tcPr>
          <w:p w14:paraId="217A476E" w14:textId="42F8945D" w:rsidR="003F139F" w:rsidRPr="00106D96" w:rsidRDefault="00177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17775E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7" w:type="dxa"/>
          </w:tcPr>
          <w:p w14:paraId="6B131123" w14:textId="1131D095" w:rsidR="003F139F" w:rsidRDefault="00C9534F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534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33797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534F">
              <w:rPr>
                <w:rFonts w:ascii="Angsana New" w:hAnsi="Angsana New"/>
                <w:color w:val="000000"/>
                <w:sz w:val="28"/>
                <w:szCs w:val="28"/>
              </w:rPr>
              <w:t>776</w:t>
            </w:r>
            <w:r w:rsidR="0033797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534F">
              <w:rPr>
                <w:rFonts w:ascii="Angsana New" w:hAnsi="Angsana New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1587" w:type="dxa"/>
          </w:tcPr>
          <w:p w14:paraId="5585652C" w14:textId="2654AAC0" w:rsidR="003F139F" w:rsidRPr="00B71918" w:rsidRDefault="0033797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337970">
              <w:rPr>
                <w:rFonts w:ascii="Angsana New" w:hAnsi="Angsana New"/>
                <w:color w:val="000000"/>
                <w:sz w:val="28"/>
                <w:szCs w:val="28"/>
              </w:rPr>
              <w:t>446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37970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8" w:type="dxa"/>
            <w:vAlign w:val="bottom"/>
          </w:tcPr>
          <w:p w14:paraId="798733C1" w14:textId="72C96515" w:rsidR="003F139F" w:rsidRPr="00B71918" w:rsidRDefault="0033797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8,330,102</w:t>
            </w:r>
          </w:p>
        </w:tc>
      </w:tr>
      <w:tr w:rsidR="00337970" w:rsidRPr="00812C3A" w14:paraId="751A1C36" w14:textId="77777777">
        <w:tc>
          <w:tcPr>
            <w:tcW w:w="5070" w:type="dxa"/>
            <w:vAlign w:val="bottom"/>
          </w:tcPr>
          <w:p w14:paraId="36793B70" w14:textId="1384B489" w:rsidR="00337970" w:rsidRPr="0017775E" w:rsidRDefault="00F022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F0225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</w:tcPr>
          <w:p w14:paraId="63EA0610" w14:textId="508D72CB" w:rsidR="00337970" w:rsidRPr="00C9534F" w:rsidRDefault="008C782C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C782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C782C">
              <w:rPr>
                <w:rFonts w:ascii="Angsana New" w:hAnsi="Angsana New"/>
                <w:color w:val="000000"/>
                <w:sz w:val="28"/>
                <w:szCs w:val="28"/>
              </w:rPr>
              <w:t>784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C782C">
              <w:rPr>
                <w:rFonts w:ascii="Angsana New" w:hAnsi="Angsana New"/>
                <w:color w:val="000000"/>
                <w:sz w:val="28"/>
                <w:szCs w:val="28"/>
              </w:rPr>
              <w:t>356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7" w:type="dxa"/>
          </w:tcPr>
          <w:p w14:paraId="23F76D81" w14:textId="7F1B67E3" w:rsidR="00337970" w:rsidRDefault="005C3169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5C3169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C3169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8" w:type="dxa"/>
            <w:vAlign w:val="bottom"/>
          </w:tcPr>
          <w:p w14:paraId="6630B199" w14:textId="6EDFFD44" w:rsidR="00337970" w:rsidRDefault="005C3169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(1,838,084)</w:t>
            </w:r>
          </w:p>
        </w:tc>
      </w:tr>
      <w:tr w:rsidR="00F70C1B" w:rsidRPr="00812C3A" w14:paraId="5A5CB163" w14:textId="77777777">
        <w:tc>
          <w:tcPr>
            <w:tcW w:w="5070" w:type="dxa"/>
            <w:vAlign w:val="bottom"/>
          </w:tcPr>
          <w:p w14:paraId="4E50F69F" w14:textId="4F201F72" w:rsidR="00F70C1B" w:rsidRPr="00F02255" w:rsidRDefault="00F70C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87" w:type="dxa"/>
          </w:tcPr>
          <w:p w14:paraId="131215DE" w14:textId="6CCCEB29" w:rsidR="00F70C1B" w:rsidRDefault="00FF1D04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(53,728)</w:t>
            </w:r>
          </w:p>
        </w:tc>
        <w:tc>
          <w:tcPr>
            <w:tcW w:w="1587" w:type="dxa"/>
          </w:tcPr>
          <w:p w14:paraId="37DDB2E6" w14:textId="2E97E3ED" w:rsidR="00F70C1B" w:rsidRDefault="00FF1D04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53,728</w:t>
            </w:r>
          </w:p>
        </w:tc>
        <w:tc>
          <w:tcPr>
            <w:tcW w:w="1588" w:type="dxa"/>
            <w:vAlign w:val="bottom"/>
          </w:tcPr>
          <w:p w14:paraId="4F2505CF" w14:textId="140FC1E8" w:rsidR="00F70C1B" w:rsidRDefault="00FF1D04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7E213670" w14:textId="10ECCD30" w:rsidR="00E555E2" w:rsidRDefault="00F75E73">
      <w:pPr>
        <w:spacing w:line="240" w:lineRule="auto"/>
        <w:rPr>
          <w:rFonts w:ascii="Angsana New" w:hAnsi="Angsana New"/>
          <w:color w:val="000000" w:themeColor="text1"/>
          <w:sz w:val="28"/>
          <w:szCs w:val="28"/>
          <w:cs/>
        </w:rPr>
      </w:pPr>
      <w:r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</w:p>
    <w:p w14:paraId="28495A95" w14:textId="2AB14011" w:rsidR="00F15D2D" w:rsidRPr="00BE794A" w:rsidRDefault="000F6EDC" w:rsidP="00D6627E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bookmarkStart w:id="0" w:name="_Hlk158228052"/>
      <w:r w:rsidRPr="00BE794A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รายการบุคคลและกิจการที่เกี่ยวข้องกัน</w:t>
      </w:r>
    </w:p>
    <w:p w14:paraId="10B0A765" w14:textId="1512B7C5" w:rsidR="00945202" w:rsidRPr="00BE794A" w:rsidRDefault="009574C9" w:rsidP="004E5E6D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E794A">
        <w:rPr>
          <w:rFonts w:ascii="Angsana New" w:hAnsi="Angsana New"/>
          <w:color w:val="000000" w:themeColor="text1"/>
          <w:sz w:val="28"/>
          <w:szCs w:val="28"/>
          <w:cs/>
        </w:rPr>
        <w:t>เพื่อวัตถุประสงค์ในการจัดทำข้อมูลทางการเงินระหว่างกาล บุคคลหรือกิจการเป็นบุคคลหรือกิจการที่เกี่ยวข้องกันกับกลุ่มบริษัท 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421E2D1D" w14:textId="37D2CE59" w:rsidR="009450DF" w:rsidRPr="00BE794A" w:rsidRDefault="009450DF" w:rsidP="0030572B">
      <w:pPr>
        <w:pStyle w:val="ListParagraph"/>
        <w:numPr>
          <w:ilvl w:val="1"/>
          <w:numId w:val="11"/>
        </w:numPr>
        <w:tabs>
          <w:tab w:val="left" w:pos="540"/>
        </w:tabs>
        <w:ind w:hanging="720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รายการในงบฐานะการเงิน</w:t>
      </w:r>
    </w:p>
    <w:p w14:paraId="6729D132" w14:textId="340E9D6A" w:rsidR="00D64CD4" w:rsidRPr="00BE794A" w:rsidRDefault="00D64CD4" w:rsidP="0030572B">
      <w:pPr>
        <w:pStyle w:val="ListParagraph"/>
        <w:tabs>
          <w:tab w:val="left" w:pos="540"/>
        </w:tabs>
        <w:ind w:left="900" w:hanging="474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ยอดคงเหลือกับบุคคลและกิจการที่เกี่ยวข้องกัน ณ วันที่ </w:t>
      </w:r>
      <w:r w:rsidR="005923A0" w:rsidRPr="00BE794A">
        <w:rPr>
          <w:rFonts w:ascii="Angsana New" w:hAnsi="Angsana New"/>
          <w:sz w:val="28"/>
          <w:szCs w:val="28"/>
        </w:rPr>
        <w:t>31</w:t>
      </w:r>
      <w:r w:rsidR="008D1B3F" w:rsidRPr="00BE794A">
        <w:rPr>
          <w:rFonts w:ascii="Angsana New" w:hAnsi="Angsana New"/>
          <w:sz w:val="28"/>
          <w:szCs w:val="28"/>
        </w:rPr>
        <w:t xml:space="preserve"> </w:t>
      </w:r>
      <w:r w:rsidR="008D1B3F" w:rsidRPr="00BE794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8D1B3F" w:rsidRPr="00BE794A">
        <w:rPr>
          <w:rFonts w:ascii="Angsana New" w:hAnsi="Angsana New"/>
          <w:sz w:val="28"/>
          <w:szCs w:val="28"/>
        </w:rPr>
        <w:t>256</w:t>
      </w:r>
      <w:r w:rsidR="00F25EBA" w:rsidRPr="00BE794A">
        <w:rPr>
          <w:rFonts w:ascii="Angsana New" w:hAnsi="Angsana New"/>
          <w:sz w:val="28"/>
          <w:szCs w:val="28"/>
        </w:rPr>
        <w:t>9</w:t>
      </w:r>
      <w:r w:rsidR="00905F75" w:rsidRPr="00BE794A">
        <w:rPr>
          <w:rFonts w:ascii="Angsana New" w:hAnsi="Angsana New"/>
          <w:sz w:val="28"/>
          <w:szCs w:val="28"/>
        </w:rPr>
        <w:t xml:space="preserve"> </w:t>
      </w:r>
      <w:r w:rsidR="00905F75" w:rsidRPr="00BE794A">
        <w:rPr>
          <w:rFonts w:ascii="Angsana New" w:hAnsi="Angsana New" w:hint="cs"/>
          <w:sz w:val="28"/>
          <w:szCs w:val="28"/>
          <w:cs/>
        </w:rPr>
        <w:t>และ</w:t>
      </w:r>
      <w:r w:rsidR="007D48C6" w:rsidRPr="00BE794A">
        <w:rPr>
          <w:rFonts w:ascii="Angsana New" w:hAnsi="Angsana New" w:hint="cs"/>
          <w:sz w:val="28"/>
          <w:szCs w:val="28"/>
          <w:cs/>
        </w:rPr>
        <w:t>วันที่</w:t>
      </w:r>
      <w:r w:rsidR="004A26E6" w:rsidRPr="00BE794A">
        <w:rPr>
          <w:rFonts w:ascii="Angsana New" w:hAnsi="Angsana New"/>
          <w:sz w:val="28"/>
          <w:szCs w:val="28"/>
        </w:rPr>
        <w:t xml:space="preserve"> 31 </w:t>
      </w:r>
      <w:r w:rsidR="004A26E6" w:rsidRPr="00BE794A">
        <w:rPr>
          <w:rFonts w:ascii="Angsana New" w:hAnsi="Angsana New" w:hint="cs"/>
          <w:sz w:val="28"/>
          <w:szCs w:val="28"/>
          <w:cs/>
        </w:rPr>
        <w:t>ธันวาคม</w:t>
      </w:r>
      <w:r w:rsidR="00905F75" w:rsidRPr="00BE794A">
        <w:rPr>
          <w:rFonts w:ascii="Angsana New" w:hAnsi="Angsana New" w:hint="cs"/>
          <w:sz w:val="28"/>
          <w:szCs w:val="28"/>
          <w:cs/>
        </w:rPr>
        <w:t xml:space="preserve"> </w:t>
      </w:r>
      <w:r w:rsidR="005923A0" w:rsidRPr="00BE794A">
        <w:rPr>
          <w:rFonts w:ascii="Angsana New" w:hAnsi="Angsana New"/>
          <w:sz w:val="28"/>
          <w:szCs w:val="28"/>
        </w:rPr>
        <w:t>256</w:t>
      </w:r>
      <w:r w:rsidR="00F25EBA" w:rsidRPr="00BE794A">
        <w:rPr>
          <w:rFonts w:ascii="Angsana New" w:hAnsi="Angsana New"/>
          <w:sz w:val="28"/>
          <w:szCs w:val="28"/>
        </w:rPr>
        <w:t>8</w:t>
      </w:r>
      <w:r w:rsidRPr="00BE794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544" w:type="dxa"/>
        <w:tblInd w:w="378" w:type="dxa"/>
        <w:shd w:val="clear" w:color="auto" w:fill="FFFF00"/>
        <w:tblLook w:val="04A0" w:firstRow="1" w:lastRow="0" w:firstColumn="1" w:lastColumn="0" w:noHBand="0" w:noVBand="1"/>
      </w:tblPr>
      <w:tblGrid>
        <w:gridCol w:w="3420"/>
        <w:gridCol w:w="1531"/>
        <w:gridCol w:w="1531"/>
        <w:gridCol w:w="1531"/>
        <w:gridCol w:w="1531"/>
      </w:tblGrid>
      <w:tr w:rsidR="00D04404" w:rsidRPr="00BE794A" w14:paraId="1B7D5697" w14:textId="77777777" w:rsidTr="00B24F52">
        <w:trPr>
          <w:trHeight w:val="202"/>
          <w:tblHeader/>
        </w:trPr>
        <w:tc>
          <w:tcPr>
            <w:tcW w:w="3420" w:type="dxa"/>
          </w:tcPr>
          <w:p w14:paraId="02448487" w14:textId="77777777" w:rsidR="00D04404" w:rsidRPr="00BE794A" w:rsidRDefault="00D0440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" w:name="_Hlk146534849"/>
          </w:p>
        </w:tc>
        <w:tc>
          <w:tcPr>
            <w:tcW w:w="1531" w:type="dxa"/>
          </w:tcPr>
          <w:p w14:paraId="348244C8" w14:textId="77777777" w:rsidR="00D04404" w:rsidRPr="00BE794A" w:rsidRDefault="00D0440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F85CBCE" w14:textId="77777777" w:rsidR="00D04404" w:rsidRPr="00BE794A" w:rsidRDefault="00D0440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72A69BF" w14:textId="75823706" w:rsidR="00D04404" w:rsidRPr="00BE794A" w:rsidRDefault="00D0440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5B606130" w14:textId="77777777" w:rsidR="00D04404" w:rsidRPr="00BE794A" w:rsidRDefault="00D04404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>(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404" w:rsidRPr="00BE794A" w14:paraId="1D324D25" w14:textId="77777777" w:rsidTr="00B24F52">
        <w:trPr>
          <w:trHeight w:val="202"/>
          <w:tblHeader/>
        </w:trPr>
        <w:tc>
          <w:tcPr>
            <w:tcW w:w="3420" w:type="dxa"/>
          </w:tcPr>
          <w:p w14:paraId="326FA4C4" w14:textId="77777777" w:rsidR="00D04404" w:rsidRPr="00BE794A" w:rsidRDefault="00D0440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533497A" w14:textId="67476910" w:rsidR="00D04404" w:rsidRPr="00BE794A" w:rsidRDefault="00D04404" w:rsidP="00912C6B">
            <w:pPr>
              <w:pBdr>
                <w:bottom w:val="single" w:sz="4" w:space="1" w:color="auto"/>
              </w:pBdr>
              <w:spacing w:line="400" w:lineRule="exact"/>
              <w:ind w:right="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7CF9FB80" w14:textId="378BB920" w:rsidR="00D04404" w:rsidRPr="00BE794A" w:rsidRDefault="00D04404" w:rsidP="00912C6B">
            <w:pPr>
              <w:pBdr>
                <w:bottom w:val="single" w:sz="4" w:space="1" w:color="auto"/>
              </w:pBdr>
              <w:spacing w:line="400" w:lineRule="exact"/>
              <w:ind w:right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ข้อมูลการเงินเฉพาะกิจการ</w:t>
            </w:r>
          </w:p>
        </w:tc>
      </w:tr>
      <w:tr w:rsidR="00FC56D0" w:rsidRPr="00BE794A" w14:paraId="5D744D92" w14:textId="77777777" w:rsidTr="00B24F52">
        <w:trPr>
          <w:trHeight w:val="202"/>
        </w:trPr>
        <w:tc>
          <w:tcPr>
            <w:tcW w:w="3420" w:type="dxa"/>
            <w:vAlign w:val="center"/>
          </w:tcPr>
          <w:p w14:paraId="2A61A82F" w14:textId="1EB5BFE5" w:rsidR="00FC56D0" w:rsidRPr="00BE794A" w:rsidRDefault="00FC56D0" w:rsidP="00FC56D0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F7DE604" w14:textId="682F82C3" w:rsidR="00FC56D0" w:rsidRPr="00BE794A" w:rsidRDefault="00FC56D0" w:rsidP="00FC56D0">
            <w:pPr>
              <w:pBdr>
                <w:bottom w:val="single" w:sz="4" w:space="1" w:color="auto"/>
              </w:pBd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31" w:type="dxa"/>
          </w:tcPr>
          <w:p w14:paraId="1BEE2A95" w14:textId="01B86110" w:rsidR="00FC56D0" w:rsidRPr="00BE794A" w:rsidRDefault="00FC56D0" w:rsidP="00FC56D0">
            <w:pPr>
              <w:pBdr>
                <w:bottom w:val="single" w:sz="4" w:space="1" w:color="auto"/>
              </w:pBd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1" w:type="dxa"/>
          </w:tcPr>
          <w:p w14:paraId="1AE444D0" w14:textId="19705DB5" w:rsidR="00FC56D0" w:rsidRPr="00BE794A" w:rsidRDefault="00FC56D0" w:rsidP="00FC56D0">
            <w:pPr>
              <w:pBdr>
                <w:bottom w:val="single" w:sz="4" w:space="1" w:color="auto"/>
              </w:pBd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31" w:type="dxa"/>
          </w:tcPr>
          <w:p w14:paraId="42309942" w14:textId="06C7B9C2" w:rsidR="00FC56D0" w:rsidRPr="00BE794A" w:rsidRDefault="00FC56D0" w:rsidP="00FC56D0">
            <w:pPr>
              <w:pBdr>
                <w:bottom w:val="single" w:sz="4" w:space="1" w:color="auto"/>
              </w:pBd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BA56AD" w:rsidRPr="00BE794A" w14:paraId="416E97BD" w14:textId="77777777" w:rsidTr="00B24F52">
        <w:trPr>
          <w:trHeight w:val="202"/>
        </w:trPr>
        <w:tc>
          <w:tcPr>
            <w:tcW w:w="3420" w:type="dxa"/>
            <w:vAlign w:val="center"/>
          </w:tcPr>
          <w:p w14:paraId="17FB61BC" w14:textId="77777777" w:rsidR="00BA56AD" w:rsidRPr="00F905F0" w:rsidRDefault="00BA56AD" w:rsidP="00BA56AD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21E12DB5" w14:textId="77777777" w:rsidR="00BA56AD" w:rsidRPr="00F905F0" w:rsidRDefault="00BA56AD" w:rsidP="00BA56AD">
            <w:pPr>
              <w:spacing w:line="240" w:lineRule="auto"/>
              <w:ind w:right="18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56A34C5F" w14:textId="77777777" w:rsidR="00BA56AD" w:rsidRPr="00F905F0" w:rsidRDefault="00BA56AD" w:rsidP="00BA56AD">
            <w:pPr>
              <w:spacing w:line="240" w:lineRule="auto"/>
              <w:ind w:right="18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  <w:vAlign w:val="bottom"/>
          </w:tcPr>
          <w:p w14:paraId="51B5CDA0" w14:textId="77777777" w:rsidR="00BA56AD" w:rsidRPr="00F905F0" w:rsidRDefault="00BA56AD" w:rsidP="00BA56AD">
            <w:pPr>
              <w:spacing w:line="240" w:lineRule="auto"/>
              <w:ind w:right="18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  <w:vAlign w:val="bottom"/>
          </w:tcPr>
          <w:p w14:paraId="469E494B" w14:textId="77777777" w:rsidR="00BA56AD" w:rsidRPr="00F905F0" w:rsidRDefault="00BA56AD" w:rsidP="00BA56AD">
            <w:pPr>
              <w:spacing w:line="240" w:lineRule="auto"/>
              <w:ind w:right="18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344725" w:rsidRPr="00F156C8" w14:paraId="0286A85C" w14:textId="77777777" w:rsidTr="00B24F52">
        <w:trPr>
          <w:trHeight w:val="202"/>
        </w:trPr>
        <w:tc>
          <w:tcPr>
            <w:tcW w:w="3420" w:type="dxa"/>
            <w:vAlign w:val="center"/>
          </w:tcPr>
          <w:p w14:paraId="731F883E" w14:textId="1A8E9888" w:rsidR="00344725" w:rsidRPr="00BE794A" w:rsidRDefault="00EF7DF8" w:rsidP="00BA56AD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</w:t>
            </w:r>
            <w:r w:rsidR="004504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การค้า</w:t>
            </w:r>
          </w:p>
        </w:tc>
        <w:tc>
          <w:tcPr>
            <w:tcW w:w="1531" w:type="dxa"/>
          </w:tcPr>
          <w:p w14:paraId="1BBAA71D" w14:textId="69413EA6" w:rsidR="00344725" w:rsidRPr="00BE794A" w:rsidRDefault="00344725" w:rsidP="003753CD">
            <w:pPr>
              <w:spacing w:line="240" w:lineRule="auto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62A9CF49" w14:textId="2977854A" w:rsidR="00344725" w:rsidRPr="00BE794A" w:rsidRDefault="00344725" w:rsidP="003753CD">
            <w:pPr>
              <w:spacing w:line="240" w:lineRule="auto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vAlign w:val="bottom"/>
          </w:tcPr>
          <w:p w14:paraId="278215DD" w14:textId="324F5B8A" w:rsidR="00344725" w:rsidRPr="00BE794A" w:rsidRDefault="00344725" w:rsidP="003753CD">
            <w:pPr>
              <w:spacing w:line="240" w:lineRule="auto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vAlign w:val="bottom"/>
          </w:tcPr>
          <w:p w14:paraId="448D79CE" w14:textId="422220C1" w:rsidR="00344725" w:rsidRPr="00BE794A" w:rsidRDefault="00344725" w:rsidP="003753CD">
            <w:pPr>
              <w:spacing w:line="240" w:lineRule="auto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F7DF8" w:rsidRPr="00F156C8" w14:paraId="12683A47" w14:textId="77777777" w:rsidTr="00B24F52">
        <w:trPr>
          <w:trHeight w:val="202"/>
        </w:trPr>
        <w:tc>
          <w:tcPr>
            <w:tcW w:w="3420" w:type="dxa"/>
            <w:vAlign w:val="center"/>
          </w:tcPr>
          <w:p w14:paraId="4A62F9BD" w14:textId="747B4CDA" w:rsidR="00EF7DF8" w:rsidRPr="00BE794A" w:rsidRDefault="00EF7DF8" w:rsidP="00EF7DF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7D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52139D74" w14:textId="3794D740" w:rsidR="00EF7DF8" w:rsidRPr="00E76C91" w:rsidRDefault="00EF7DF8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558C4428" w14:textId="6412845F" w:rsidR="00EF7DF8" w:rsidRPr="00E76C91" w:rsidRDefault="00EF7DF8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011F8448" w14:textId="356D0D59" w:rsidR="00EF7DF8" w:rsidRPr="00E76C91" w:rsidRDefault="00EF7DF8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1,560</w:t>
            </w:r>
          </w:p>
        </w:tc>
        <w:tc>
          <w:tcPr>
            <w:tcW w:w="1531" w:type="dxa"/>
            <w:vAlign w:val="bottom"/>
          </w:tcPr>
          <w:p w14:paraId="31227827" w14:textId="33A5EB32" w:rsidR="00EF7DF8" w:rsidRPr="00E76C91" w:rsidRDefault="00EF7DF8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A56AD" w:rsidRPr="00BE794A" w14:paraId="61BF8B79" w14:textId="77777777" w:rsidTr="00B24F52">
        <w:trPr>
          <w:trHeight w:val="202"/>
        </w:trPr>
        <w:tc>
          <w:tcPr>
            <w:tcW w:w="3420" w:type="dxa"/>
            <w:vAlign w:val="center"/>
          </w:tcPr>
          <w:p w14:paraId="10CF8C6F" w14:textId="2123D9EC" w:rsidR="00BA56AD" w:rsidRPr="00BE794A" w:rsidRDefault="00BA56AD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ค่าแพทย์ค้างจ่าย</w:t>
            </w:r>
          </w:p>
        </w:tc>
        <w:tc>
          <w:tcPr>
            <w:tcW w:w="1531" w:type="dxa"/>
          </w:tcPr>
          <w:p w14:paraId="054B4596" w14:textId="77777777" w:rsidR="00BA56AD" w:rsidRPr="00E76C91" w:rsidRDefault="00BA56AD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3B93501" w14:textId="77777777" w:rsidR="00BA56AD" w:rsidRPr="00E76C91" w:rsidRDefault="00BA56AD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633332F7" w14:textId="77777777" w:rsidR="00BA56AD" w:rsidRPr="00E76C91" w:rsidRDefault="00BA56AD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3E371223" w14:textId="77777777" w:rsidR="00BA56AD" w:rsidRPr="00E76C91" w:rsidRDefault="00BA56AD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04404" w:rsidRPr="00BE794A" w14:paraId="4BEE5349" w14:textId="77777777" w:rsidTr="00B24F52">
        <w:trPr>
          <w:trHeight w:val="202"/>
        </w:trPr>
        <w:tc>
          <w:tcPr>
            <w:tcW w:w="3420" w:type="dxa"/>
            <w:vAlign w:val="center"/>
          </w:tcPr>
          <w:p w14:paraId="5BB1B523" w14:textId="7E763B8E" w:rsidR="00D04404" w:rsidRPr="00BE794A" w:rsidRDefault="00B10730" w:rsidP="001C426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31" w:type="dxa"/>
            <w:vAlign w:val="bottom"/>
          </w:tcPr>
          <w:p w14:paraId="5FA30945" w14:textId="74DAFB62" w:rsidR="00D04404" w:rsidRPr="00E76C91" w:rsidRDefault="00CC2BB2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1,153,368</w:t>
            </w:r>
          </w:p>
        </w:tc>
        <w:tc>
          <w:tcPr>
            <w:tcW w:w="1531" w:type="dxa"/>
            <w:vAlign w:val="bottom"/>
          </w:tcPr>
          <w:p w14:paraId="10761389" w14:textId="67358968" w:rsidR="00D04404" w:rsidRPr="00E76C91" w:rsidRDefault="00081183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060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984</w:t>
            </w:r>
          </w:p>
        </w:tc>
        <w:tc>
          <w:tcPr>
            <w:tcW w:w="1531" w:type="dxa"/>
            <w:vAlign w:val="bottom"/>
          </w:tcPr>
          <w:p w14:paraId="10EA055E" w14:textId="3F82525C" w:rsidR="00D04404" w:rsidRPr="00E76C91" w:rsidRDefault="000B6ADB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385264B5" w14:textId="0BE54435" w:rsidR="00D04404" w:rsidRPr="00E76C91" w:rsidRDefault="00081183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bookmarkEnd w:id="1"/>
    </w:tbl>
    <w:p w14:paraId="01B19F7D" w14:textId="77777777" w:rsidR="00DB15FF" w:rsidRDefault="00DB15FF" w:rsidP="00DB15FF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28"/>
          <w:szCs w:val="28"/>
        </w:rPr>
      </w:pPr>
    </w:p>
    <w:p w14:paraId="7413B3ED" w14:textId="45D25EA1" w:rsidR="0047209B" w:rsidRPr="00BE794A" w:rsidRDefault="0047209B" w:rsidP="007B1F9B">
      <w:pPr>
        <w:pStyle w:val="ListParagraph"/>
        <w:numPr>
          <w:ilvl w:val="1"/>
          <w:numId w:val="11"/>
        </w:numPr>
        <w:tabs>
          <w:tab w:val="left" w:pos="540"/>
        </w:tabs>
        <w:spacing w:before="240"/>
        <w:ind w:hanging="720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รายการในงบกำไรขาดทุนเบ็ดเสร็จ</w:t>
      </w:r>
    </w:p>
    <w:p w14:paraId="0431261F" w14:textId="617FD587" w:rsidR="0047209B" w:rsidRPr="00BE794A" w:rsidRDefault="00B41D64" w:rsidP="007B1F9B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ind w:left="426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รายได้และค่าใช้จ่ายกับบุคคลและกิจการที่เกี่ยวข้องกัน สำหรับ</w:t>
      </w:r>
      <w:r w:rsidR="00B127FC" w:rsidRPr="00BE794A">
        <w:rPr>
          <w:rFonts w:ascii="Angsana New" w:hAnsi="Angsana New" w:hint="cs"/>
          <w:sz w:val="28"/>
          <w:szCs w:val="28"/>
          <w:cs/>
        </w:rPr>
        <w:t xml:space="preserve">งวด </w:t>
      </w:r>
      <w:r w:rsidR="00B127FC" w:rsidRPr="00BE794A">
        <w:rPr>
          <w:rFonts w:ascii="Angsana New" w:hAnsi="Angsana New"/>
          <w:sz w:val="28"/>
          <w:szCs w:val="28"/>
        </w:rPr>
        <w:t xml:space="preserve">3 </w:t>
      </w:r>
      <w:r w:rsidR="00B127FC" w:rsidRPr="00BE794A">
        <w:rPr>
          <w:rFonts w:ascii="Angsana New" w:hAnsi="Angsana New" w:hint="cs"/>
          <w:sz w:val="28"/>
          <w:szCs w:val="28"/>
          <w:cs/>
        </w:rPr>
        <w:t>เดือน</w:t>
      </w:r>
      <w:r w:rsidRPr="00BE794A">
        <w:rPr>
          <w:rFonts w:ascii="Angsana New" w:hAnsi="Angsana New"/>
          <w:sz w:val="28"/>
          <w:szCs w:val="28"/>
          <w:cs/>
        </w:rPr>
        <w:t xml:space="preserve"> สิ้นสุดวันที่</w:t>
      </w:r>
      <w:r w:rsidR="0030572B" w:rsidRPr="00BE794A">
        <w:rPr>
          <w:rFonts w:ascii="Angsana New" w:hAnsi="Angsana New"/>
          <w:sz w:val="28"/>
          <w:szCs w:val="28"/>
        </w:rPr>
        <w:t xml:space="preserve">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B127FC"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</w:rPr>
        <w:t>256</w:t>
      </w:r>
      <w:r w:rsidR="00AB6230" w:rsidRPr="00BE794A">
        <w:rPr>
          <w:rFonts w:ascii="Angsana New" w:hAnsi="Angsana New"/>
          <w:sz w:val="28"/>
          <w:szCs w:val="28"/>
        </w:rPr>
        <w:t>9</w:t>
      </w:r>
      <w:r w:rsidRPr="00BE794A">
        <w:rPr>
          <w:rFonts w:ascii="Angsana New" w:hAnsi="Angsana New"/>
          <w:sz w:val="28"/>
          <w:szCs w:val="28"/>
          <w:cs/>
        </w:rPr>
        <w:t xml:space="preserve"> และ </w:t>
      </w:r>
      <w:r w:rsidRPr="00BE794A">
        <w:rPr>
          <w:rFonts w:ascii="Angsana New" w:hAnsi="Angsana New"/>
          <w:sz w:val="28"/>
          <w:szCs w:val="28"/>
        </w:rPr>
        <w:t>256</w:t>
      </w:r>
      <w:r w:rsidR="00AB6230" w:rsidRPr="00BE794A">
        <w:rPr>
          <w:rFonts w:ascii="Angsana New" w:hAnsi="Angsana New"/>
          <w:sz w:val="28"/>
          <w:szCs w:val="28"/>
        </w:rPr>
        <w:t>8</w:t>
      </w:r>
      <w:r w:rsidRPr="00BE794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tblpX="474" w:tblpY="1"/>
        <w:tblOverlap w:val="never"/>
        <w:tblW w:w="9382" w:type="dxa"/>
        <w:tblLayout w:type="fixed"/>
        <w:tblLook w:val="0000" w:firstRow="0" w:lastRow="0" w:firstColumn="0" w:lastColumn="0" w:noHBand="0" w:noVBand="0"/>
      </w:tblPr>
      <w:tblGrid>
        <w:gridCol w:w="3258"/>
        <w:gridCol w:w="1531"/>
        <w:gridCol w:w="1531"/>
        <w:gridCol w:w="1531"/>
        <w:gridCol w:w="1531"/>
      </w:tblGrid>
      <w:tr w:rsidR="006130D3" w:rsidRPr="00BE794A" w14:paraId="2F9B25D6" w14:textId="77777777" w:rsidTr="00B24F52">
        <w:trPr>
          <w:tblHeader/>
        </w:trPr>
        <w:tc>
          <w:tcPr>
            <w:tcW w:w="3258" w:type="dxa"/>
          </w:tcPr>
          <w:p w14:paraId="7C9235AB" w14:textId="77777777" w:rsidR="006130D3" w:rsidRPr="00BE794A" w:rsidRDefault="006130D3" w:rsidP="00B24F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" w:name="_Hlk146535600"/>
          </w:p>
        </w:tc>
        <w:tc>
          <w:tcPr>
            <w:tcW w:w="1531" w:type="dxa"/>
          </w:tcPr>
          <w:p w14:paraId="7DFF0835" w14:textId="77777777" w:rsidR="006130D3" w:rsidRPr="00BE794A" w:rsidRDefault="006130D3" w:rsidP="00B24F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7DF9318" w14:textId="77777777" w:rsidR="006130D3" w:rsidRPr="00BE794A" w:rsidRDefault="006130D3" w:rsidP="00B24F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3B1855AA" w14:textId="490F800F" w:rsidR="006130D3" w:rsidRPr="00BE794A" w:rsidRDefault="006130D3" w:rsidP="00B24F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130D3" w:rsidRPr="00BE794A" w14:paraId="045918A6" w14:textId="77777777" w:rsidTr="00B24F52">
        <w:trPr>
          <w:tblHeader/>
        </w:trPr>
        <w:tc>
          <w:tcPr>
            <w:tcW w:w="3258" w:type="dxa"/>
          </w:tcPr>
          <w:p w14:paraId="03BFBA1E" w14:textId="77777777" w:rsidR="006130D3" w:rsidRPr="00BE794A" w:rsidRDefault="006130D3" w:rsidP="00B24F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72D931A8" w14:textId="6299EDB2" w:rsidR="006130D3" w:rsidRPr="00BE794A" w:rsidRDefault="006130D3" w:rsidP="00B24F5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27AF1F86" w14:textId="4CCFC771" w:rsidR="006130D3" w:rsidRPr="00BE794A" w:rsidRDefault="006130D3" w:rsidP="00B24F5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130D3" w:rsidRPr="00BE794A" w14:paraId="1424BA0E" w14:textId="77777777" w:rsidTr="00B24F52">
        <w:trPr>
          <w:tblHeader/>
        </w:trPr>
        <w:tc>
          <w:tcPr>
            <w:tcW w:w="3258" w:type="dxa"/>
          </w:tcPr>
          <w:p w14:paraId="74FCB471" w14:textId="77777777" w:rsidR="006130D3" w:rsidRPr="00BE794A" w:rsidRDefault="006130D3" w:rsidP="00B24F5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B1A34AE" w14:textId="6193091E" w:rsidR="006130D3" w:rsidRPr="00BE794A" w:rsidRDefault="006130D3" w:rsidP="00B24F52">
            <w:pPr>
              <w:pStyle w:val="1"/>
              <w:pBdr>
                <w:bottom w:val="single" w:sz="4" w:space="1" w:color="auto"/>
              </w:pBdr>
              <w:spacing w:line="360" w:lineRule="exact"/>
              <w:ind w:right="-70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 xml:space="preserve">31 </w:t>
            </w:r>
            <w:r w:rsidRPr="00BE794A">
              <w:rPr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sz w:val="28"/>
                <w:szCs w:val="28"/>
              </w:rPr>
              <w:t>256</w:t>
            </w:r>
            <w:r w:rsidR="00831BE1" w:rsidRPr="00BE794A"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1531" w:type="dxa"/>
          </w:tcPr>
          <w:p w14:paraId="3189FC18" w14:textId="68BC1DDE" w:rsidR="006130D3" w:rsidRPr="00BE794A" w:rsidRDefault="006130D3" w:rsidP="00B24F52">
            <w:pPr>
              <w:pStyle w:val="1"/>
              <w:pBdr>
                <w:bottom w:val="single" w:sz="4" w:space="1" w:color="auto"/>
              </w:pBdr>
              <w:spacing w:line="360" w:lineRule="exact"/>
              <w:ind w:hanging="95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 xml:space="preserve">31 </w:t>
            </w:r>
            <w:r w:rsidRPr="00BE794A">
              <w:rPr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sz w:val="28"/>
                <w:szCs w:val="28"/>
              </w:rPr>
              <w:t>256</w:t>
            </w:r>
            <w:r w:rsidR="00831BE1" w:rsidRPr="00BE794A"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531" w:type="dxa"/>
          </w:tcPr>
          <w:p w14:paraId="7C14FF13" w14:textId="6D51B3A3" w:rsidR="006130D3" w:rsidRPr="00BE794A" w:rsidRDefault="006130D3" w:rsidP="00B24F52">
            <w:pPr>
              <w:pStyle w:val="1"/>
              <w:pBdr>
                <w:bottom w:val="single" w:sz="4" w:space="1" w:color="auto"/>
              </w:pBdr>
              <w:spacing w:line="360" w:lineRule="exact"/>
              <w:ind w:right="-70"/>
              <w:jc w:val="center"/>
              <w:rPr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 xml:space="preserve">31 </w:t>
            </w:r>
            <w:r w:rsidRPr="00BE794A">
              <w:rPr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sz w:val="28"/>
                <w:szCs w:val="28"/>
              </w:rPr>
              <w:t>256</w:t>
            </w:r>
            <w:r w:rsidR="00831BE1" w:rsidRPr="00BE794A"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1531" w:type="dxa"/>
          </w:tcPr>
          <w:p w14:paraId="26EE0439" w14:textId="39C857B0" w:rsidR="006130D3" w:rsidRPr="00BE794A" w:rsidRDefault="006130D3" w:rsidP="00B24F52">
            <w:pPr>
              <w:pStyle w:val="1"/>
              <w:pBdr>
                <w:bottom w:val="single" w:sz="4" w:space="1" w:color="auto"/>
              </w:pBdr>
              <w:spacing w:line="360" w:lineRule="exact"/>
              <w:ind w:right="-70" w:hanging="96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 xml:space="preserve">31 </w:t>
            </w:r>
            <w:r w:rsidRPr="00BE794A">
              <w:rPr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sz w:val="28"/>
                <w:szCs w:val="28"/>
              </w:rPr>
              <w:t>256</w:t>
            </w:r>
            <w:r w:rsidR="00831BE1" w:rsidRPr="00BE794A">
              <w:rPr>
                <w:rFonts w:hint="cs"/>
                <w:sz w:val="28"/>
                <w:szCs w:val="28"/>
                <w:cs/>
              </w:rPr>
              <w:t>8</w:t>
            </w:r>
          </w:p>
        </w:tc>
      </w:tr>
      <w:tr w:rsidR="006130D3" w:rsidRPr="00BE794A" w14:paraId="750DE670" w14:textId="77777777" w:rsidTr="00B24F52">
        <w:tc>
          <w:tcPr>
            <w:tcW w:w="3258" w:type="dxa"/>
          </w:tcPr>
          <w:p w14:paraId="4EF786F1" w14:textId="77777777" w:rsidR="006130D3" w:rsidRPr="00F905F0" w:rsidRDefault="006130D3" w:rsidP="00B24F52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78432598" w14:textId="77777777" w:rsidR="006130D3" w:rsidRPr="00F905F0" w:rsidRDefault="006130D3" w:rsidP="00B24F52">
            <w:pPr>
              <w:pStyle w:val="1"/>
              <w:pBdr>
                <w:bottom w:val="none" w:sz="0" w:space="0" w:color="auto"/>
              </w:pBdr>
              <w:ind w:right="-70"/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</w:tcPr>
          <w:p w14:paraId="5D9E9C5C" w14:textId="77777777" w:rsidR="006130D3" w:rsidRPr="00F905F0" w:rsidRDefault="006130D3" w:rsidP="00B24F52">
            <w:pPr>
              <w:pStyle w:val="1"/>
              <w:pBdr>
                <w:bottom w:val="none" w:sz="0" w:space="0" w:color="auto"/>
              </w:pBdr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</w:tcPr>
          <w:p w14:paraId="6A900222" w14:textId="77777777" w:rsidR="006130D3" w:rsidRPr="00F905F0" w:rsidRDefault="006130D3" w:rsidP="00B24F52">
            <w:pPr>
              <w:pStyle w:val="1"/>
              <w:pBdr>
                <w:bottom w:val="none" w:sz="0" w:space="0" w:color="auto"/>
              </w:pBdr>
              <w:ind w:right="-70"/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</w:tcPr>
          <w:p w14:paraId="1929D645" w14:textId="77777777" w:rsidR="006130D3" w:rsidRPr="00F905F0" w:rsidRDefault="006130D3" w:rsidP="00B24F52">
            <w:pPr>
              <w:pStyle w:val="1"/>
              <w:pBdr>
                <w:bottom w:val="none" w:sz="0" w:space="0" w:color="auto"/>
              </w:pBdr>
              <w:ind w:right="-70"/>
              <w:jc w:val="center"/>
              <w:rPr>
                <w:sz w:val="14"/>
                <w:szCs w:val="14"/>
              </w:rPr>
            </w:pPr>
          </w:p>
        </w:tc>
      </w:tr>
      <w:tr w:rsidR="006130D3" w:rsidRPr="00BE794A" w14:paraId="0991417E" w14:textId="77777777" w:rsidTr="00B24F52">
        <w:trPr>
          <w:trHeight w:val="203"/>
        </w:trPr>
        <w:tc>
          <w:tcPr>
            <w:tcW w:w="3258" w:type="dxa"/>
          </w:tcPr>
          <w:p w14:paraId="72D5A375" w14:textId="6AB434AB" w:rsidR="006130D3" w:rsidRPr="00BE794A" w:rsidRDefault="00BE0473" w:rsidP="00B24F5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531" w:type="dxa"/>
          </w:tcPr>
          <w:p w14:paraId="7E43EBE8" w14:textId="1DD5DB6E" w:rsidR="006130D3" w:rsidRPr="00BE794A" w:rsidRDefault="006130D3" w:rsidP="00B24F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59DB5FC6" w14:textId="1B5EC5C5" w:rsidR="006130D3" w:rsidRPr="00BE794A" w:rsidRDefault="006130D3" w:rsidP="00B24F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304733A7" w14:textId="6D136035" w:rsidR="006130D3" w:rsidRPr="00BE794A" w:rsidRDefault="006130D3" w:rsidP="00B24F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BEA60D3" w14:textId="70E06F1B" w:rsidR="006130D3" w:rsidRPr="00BE794A" w:rsidRDefault="006130D3" w:rsidP="00B24F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130D3" w:rsidRPr="00BE794A" w14:paraId="47228EAD" w14:textId="77777777" w:rsidTr="00B24F52">
        <w:trPr>
          <w:trHeight w:val="203"/>
        </w:trPr>
        <w:tc>
          <w:tcPr>
            <w:tcW w:w="3258" w:type="dxa"/>
          </w:tcPr>
          <w:p w14:paraId="09FF150B" w14:textId="6C9E508C" w:rsidR="006130D3" w:rsidRPr="00BE794A" w:rsidRDefault="00BE0473" w:rsidP="00B24F5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66F7C9C4" w14:textId="4EAB22A6" w:rsidR="006130D3" w:rsidRPr="00E76C91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4E545B6" w14:textId="165D120C" w:rsidR="006130D3" w:rsidRPr="00E76C91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5CF46207" w14:textId="0B8A24BD" w:rsidR="006130D3" w:rsidRPr="00BE794A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8B2">
              <w:rPr>
                <w:rFonts w:ascii="Angsana New" w:hAnsi="Angsana New"/>
                <w:color w:val="000000"/>
                <w:sz w:val="28"/>
                <w:szCs w:val="28"/>
              </w:rPr>
              <w:t>3,110</w:t>
            </w:r>
          </w:p>
        </w:tc>
        <w:tc>
          <w:tcPr>
            <w:tcW w:w="1531" w:type="dxa"/>
            <w:vAlign w:val="bottom"/>
          </w:tcPr>
          <w:p w14:paraId="7F3FA179" w14:textId="4DB019FC" w:rsidR="006130D3" w:rsidRPr="00E76C91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130D3" w:rsidRPr="00BE794A" w14:paraId="1E64042D" w14:textId="77777777" w:rsidTr="00B24F52">
        <w:trPr>
          <w:trHeight w:val="149"/>
        </w:trPr>
        <w:tc>
          <w:tcPr>
            <w:tcW w:w="3258" w:type="dxa"/>
          </w:tcPr>
          <w:p w14:paraId="13C85619" w14:textId="37709CC3" w:rsidR="006130D3" w:rsidRPr="00BE794A" w:rsidRDefault="00542125" w:rsidP="00B24F5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ขายสินค้าและให้บริการ</w:t>
            </w:r>
          </w:p>
        </w:tc>
        <w:tc>
          <w:tcPr>
            <w:tcW w:w="1531" w:type="dxa"/>
          </w:tcPr>
          <w:p w14:paraId="79AEDCAE" w14:textId="2A929DAF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0A9AE4D" w14:textId="5F03A9B6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B345813" w14:textId="3E47AEA4" w:rsidR="006130D3" w:rsidRPr="00BE794A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AE8C1EB" w14:textId="02CE455D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130D3" w:rsidRPr="00BE794A" w14:paraId="4A68152F" w14:textId="77777777" w:rsidTr="00B24F52">
        <w:trPr>
          <w:trHeight w:val="149"/>
        </w:trPr>
        <w:tc>
          <w:tcPr>
            <w:tcW w:w="3258" w:type="dxa"/>
          </w:tcPr>
          <w:p w14:paraId="48F448B3" w14:textId="3A503643" w:rsidR="006130D3" w:rsidRPr="00BE794A" w:rsidRDefault="009B7B81" w:rsidP="00B24F5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36BAA74F" w14:textId="77E1C2A4" w:rsidR="006130D3" w:rsidRPr="00E76C91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5E9967D" w14:textId="2AF51593" w:rsidR="006130D3" w:rsidRPr="00E76C91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6F9D290D" w14:textId="174975F5" w:rsidR="006130D3" w:rsidRPr="000B6ADB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6ADB">
              <w:rPr>
                <w:rFonts w:ascii="Angsana New" w:hAnsi="Angsana New"/>
                <w:color w:val="000000"/>
                <w:sz w:val="28"/>
                <w:szCs w:val="28"/>
              </w:rPr>
              <w:t>10,665</w:t>
            </w:r>
          </w:p>
        </w:tc>
        <w:tc>
          <w:tcPr>
            <w:tcW w:w="1531" w:type="dxa"/>
            <w:vAlign w:val="bottom"/>
          </w:tcPr>
          <w:p w14:paraId="7D33E1BD" w14:textId="783EEB67" w:rsidR="006130D3" w:rsidRPr="000B6ADB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6AD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2738E" w:rsidRPr="00BE794A" w14:paraId="0AA75433" w14:textId="77777777" w:rsidTr="00B24F52">
        <w:trPr>
          <w:trHeight w:val="149"/>
        </w:trPr>
        <w:tc>
          <w:tcPr>
            <w:tcW w:w="3258" w:type="dxa"/>
          </w:tcPr>
          <w:p w14:paraId="4F9EAE4D" w14:textId="7E61245C" w:rsidR="0042738E" w:rsidRPr="00BE794A" w:rsidRDefault="00F57840" w:rsidP="00B24F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</w:t>
            </w:r>
            <w:r w:rsidR="00BB5F0A"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าแพทย์</w:t>
            </w:r>
          </w:p>
        </w:tc>
        <w:tc>
          <w:tcPr>
            <w:tcW w:w="1531" w:type="dxa"/>
          </w:tcPr>
          <w:p w14:paraId="159192D9" w14:textId="77777777" w:rsidR="0042738E" w:rsidRPr="00E76C91" w:rsidRDefault="0042738E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CBB3E44" w14:textId="77777777" w:rsidR="0042738E" w:rsidRPr="00E76C91" w:rsidRDefault="0042738E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650695C" w14:textId="77777777" w:rsidR="0042738E" w:rsidRPr="000B6ADB" w:rsidRDefault="0042738E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5E699CE" w14:textId="77777777" w:rsidR="0042738E" w:rsidRPr="000B6ADB" w:rsidRDefault="0042738E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130D3" w:rsidRPr="00BE794A" w14:paraId="04947DC4" w14:textId="77777777" w:rsidTr="00B24F52">
        <w:trPr>
          <w:trHeight w:val="149"/>
        </w:trPr>
        <w:tc>
          <w:tcPr>
            <w:tcW w:w="3258" w:type="dxa"/>
          </w:tcPr>
          <w:p w14:paraId="00A1964F" w14:textId="06F62582" w:rsidR="006130D3" w:rsidRPr="00BE794A" w:rsidRDefault="00BB5F0A" w:rsidP="00B24F5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31" w:type="dxa"/>
          </w:tcPr>
          <w:p w14:paraId="4A19BA69" w14:textId="20D9BF7D" w:rsidR="006130D3" w:rsidRPr="00E76C91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2,661,474</w:t>
            </w:r>
          </w:p>
        </w:tc>
        <w:tc>
          <w:tcPr>
            <w:tcW w:w="1531" w:type="dxa"/>
          </w:tcPr>
          <w:p w14:paraId="2BBA4A1A" w14:textId="5C93D5A2" w:rsidR="006130D3" w:rsidRPr="00E76C91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1,699,210</w:t>
            </w:r>
          </w:p>
        </w:tc>
        <w:tc>
          <w:tcPr>
            <w:tcW w:w="1531" w:type="dxa"/>
            <w:vAlign w:val="bottom"/>
          </w:tcPr>
          <w:p w14:paraId="4E25B4FB" w14:textId="2E777CAC" w:rsidR="006130D3" w:rsidRPr="00BE794A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6AD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3FB8E72" w14:textId="38F69DA3" w:rsidR="006130D3" w:rsidRPr="000B6ADB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6AD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130D3" w:rsidRPr="00BE794A" w14:paraId="3D42CC26" w14:textId="77777777" w:rsidTr="00B24F52">
        <w:trPr>
          <w:trHeight w:val="149"/>
        </w:trPr>
        <w:tc>
          <w:tcPr>
            <w:tcW w:w="3258" w:type="dxa"/>
          </w:tcPr>
          <w:p w14:paraId="4FA96D38" w14:textId="53CA6E85" w:rsidR="006130D3" w:rsidRPr="00BE794A" w:rsidRDefault="00602632" w:rsidP="00B24F52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531" w:type="dxa"/>
          </w:tcPr>
          <w:p w14:paraId="0BF24999" w14:textId="63E32C60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43CF90E2" w14:textId="1E6A0233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4E43E1C" w14:textId="6F800C6F" w:rsidR="006130D3" w:rsidRPr="00BE794A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7F2EB89" w14:textId="0C4934EC" w:rsidR="006130D3" w:rsidRPr="000B6ADB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130D3" w:rsidRPr="00BE794A" w14:paraId="571120B7" w14:textId="77777777" w:rsidTr="00B24F52">
        <w:trPr>
          <w:trHeight w:val="113"/>
        </w:trPr>
        <w:tc>
          <w:tcPr>
            <w:tcW w:w="3258" w:type="dxa"/>
          </w:tcPr>
          <w:p w14:paraId="500A98F2" w14:textId="783B7685" w:rsidR="006130D3" w:rsidRPr="00BE794A" w:rsidRDefault="00FD71E8" w:rsidP="00B24F5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531" w:type="dxa"/>
          </w:tcPr>
          <w:p w14:paraId="5B0EE54E" w14:textId="680A572C" w:rsidR="006130D3" w:rsidRPr="00E76C91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700,000</w:t>
            </w:r>
          </w:p>
        </w:tc>
        <w:tc>
          <w:tcPr>
            <w:tcW w:w="1531" w:type="dxa"/>
          </w:tcPr>
          <w:p w14:paraId="74FC6850" w14:textId="6FBF0E78" w:rsidR="006130D3" w:rsidRPr="00E76C91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900,000</w:t>
            </w:r>
          </w:p>
        </w:tc>
        <w:tc>
          <w:tcPr>
            <w:tcW w:w="1531" w:type="dxa"/>
            <w:vAlign w:val="bottom"/>
          </w:tcPr>
          <w:p w14:paraId="7116913F" w14:textId="0F9B097B" w:rsidR="006130D3" w:rsidRPr="000B6ADB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6AD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689FD73D" w14:textId="49C77F23" w:rsidR="006130D3" w:rsidRPr="000B6ADB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6AD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130D3" w:rsidRPr="00BE794A" w14:paraId="1C5CDA05" w14:textId="77777777" w:rsidTr="00B24F52">
        <w:trPr>
          <w:trHeight w:val="113"/>
        </w:trPr>
        <w:tc>
          <w:tcPr>
            <w:tcW w:w="3258" w:type="dxa"/>
          </w:tcPr>
          <w:p w14:paraId="643A085F" w14:textId="74DD0232" w:rsidR="006130D3" w:rsidRPr="00BE794A" w:rsidRDefault="00557426" w:rsidP="00B24F5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531" w:type="dxa"/>
          </w:tcPr>
          <w:p w14:paraId="7FE3585B" w14:textId="77777777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242E184" w14:textId="77777777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4D034CE" w14:textId="77777777" w:rsidR="006130D3" w:rsidRPr="000B6ADB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05AF459" w14:textId="77777777" w:rsidR="006130D3" w:rsidRPr="000B6ADB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130D3" w:rsidRPr="00BE794A" w14:paraId="15E265AD" w14:textId="77777777" w:rsidTr="00B24F52">
        <w:trPr>
          <w:trHeight w:val="113"/>
        </w:trPr>
        <w:tc>
          <w:tcPr>
            <w:tcW w:w="3258" w:type="dxa"/>
          </w:tcPr>
          <w:p w14:paraId="684E230E" w14:textId="2D48DA5A" w:rsidR="006130D3" w:rsidRPr="00BE794A" w:rsidRDefault="00557426" w:rsidP="00B24F5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31" w:type="dxa"/>
          </w:tcPr>
          <w:p w14:paraId="5D978E48" w14:textId="546F75DF" w:rsidR="006130D3" w:rsidRPr="00E76C91" w:rsidRDefault="00067A6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3,255,676</w:t>
            </w:r>
          </w:p>
        </w:tc>
        <w:tc>
          <w:tcPr>
            <w:tcW w:w="1531" w:type="dxa"/>
          </w:tcPr>
          <w:p w14:paraId="026BE0CE" w14:textId="4E615FB3" w:rsidR="006130D3" w:rsidRPr="00E76C91" w:rsidRDefault="00663CD6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3,600,348</w:t>
            </w:r>
          </w:p>
        </w:tc>
        <w:tc>
          <w:tcPr>
            <w:tcW w:w="1531" w:type="dxa"/>
          </w:tcPr>
          <w:p w14:paraId="47037AFB" w14:textId="21D9884A" w:rsidR="006130D3" w:rsidRPr="000B6ADB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6ADB">
              <w:rPr>
                <w:rFonts w:ascii="Angsana New" w:hAnsi="Angsana New"/>
                <w:color w:val="000000"/>
                <w:sz w:val="28"/>
                <w:szCs w:val="28"/>
              </w:rPr>
              <w:t>2,565,676</w:t>
            </w:r>
          </w:p>
        </w:tc>
        <w:tc>
          <w:tcPr>
            <w:tcW w:w="1531" w:type="dxa"/>
          </w:tcPr>
          <w:p w14:paraId="532A393B" w14:textId="314E3C40" w:rsidR="006130D3" w:rsidRPr="000B6ADB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6ADB">
              <w:rPr>
                <w:rFonts w:ascii="Angsana New" w:hAnsi="Angsana New"/>
                <w:color w:val="000000"/>
                <w:sz w:val="28"/>
                <w:szCs w:val="28"/>
              </w:rPr>
              <w:t>2,910,348</w:t>
            </w:r>
          </w:p>
        </w:tc>
      </w:tr>
      <w:tr w:rsidR="006130D3" w:rsidRPr="00BE794A" w14:paraId="42413360" w14:textId="77777777" w:rsidTr="00B24F52">
        <w:trPr>
          <w:trHeight w:val="149"/>
        </w:trPr>
        <w:tc>
          <w:tcPr>
            <w:tcW w:w="3258" w:type="dxa"/>
          </w:tcPr>
          <w:p w14:paraId="22653C41" w14:textId="1AF75E9A" w:rsidR="006130D3" w:rsidRPr="00BE794A" w:rsidRDefault="00557426" w:rsidP="00B24F5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31" w:type="dxa"/>
          </w:tcPr>
          <w:p w14:paraId="4EB35441" w14:textId="216A3406" w:rsidR="006130D3" w:rsidRPr="00E76C91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96,261</w:t>
            </w:r>
          </w:p>
        </w:tc>
        <w:tc>
          <w:tcPr>
            <w:tcW w:w="1531" w:type="dxa"/>
          </w:tcPr>
          <w:p w14:paraId="719F90A8" w14:textId="025A9CAE" w:rsidR="006130D3" w:rsidRPr="00E76C91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135,881</w:t>
            </w:r>
          </w:p>
        </w:tc>
        <w:tc>
          <w:tcPr>
            <w:tcW w:w="1531" w:type="dxa"/>
          </w:tcPr>
          <w:p w14:paraId="2793EE11" w14:textId="69397229" w:rsidR="006130D3" w:rsidRPr="000B6ADB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B6ADB">
              <w:rPr>
                <w:rFonts w:ascii="Angsana New" w:hAnsi="Angsana New"/>
                <w:color w:val="000000"/>
                <w:sz w:val="28"/>
                <w:szCs w:val="28"/>
              </w:rPr>
              <w:t>88,426</w:t>
            </w:r>
          </w:p>
        </w:tc>
        <w:tc>
          <w:tcPr>
            <w:tcW w:w="1531" w:type="dxa"/>
          </w:tcPr>
          <w:p w14:paraId="10D1233A" w14:textId="5BDD7C84" w:rsidR="006130D3" w:rsidRPr="00BE794A" w:rsidRDefault="000B6ADB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B6ADB">
              <w:rPr>
                <w:rFonts w:ascii="Angsana New" w:hAnsi="Angsana New"/>
                <w:color w:val="000000"/>
                <w:sz w:val="28"/>
                <w:szCs w:val="28"/>
              </w:rPr>
              <w:t>129,878</w:t>
            </w:r>
          </w:p>
        </w:tc>
      </w:tr>
      <w:bookmarkEnd w:id="0"/>
      <w:bookmarkEnd w:id="2"/>
    </w:tbl>
    <w:p w14:paraId="070F427D" w14:textId="77777777" w:rsidR="00F905F0" w:rsidRDefault="00F905F0" w:rsidP="000B6ADB">
      <w:pPr>
        <w:tabs>
          <w:tab w:val="left" w:pos="0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</w:p>
    <w:p w14:paraId="2BA10535" w14:textId="77777777" w:rsidR="0021121C" w:rsidRDefault="0021121C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8495A98" w14:textId="565C3D1A" w:rsidR="00AA19E0" w:rsidRPr="00334EAA" w:rsidRDefault="00AA19E0" w:rsidP="00F95AE1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34EAA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W w:w="97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1"/>
        <w:gridCol w:w="1531"/>
        <w:gridCol w:w="1531"/>
        <w:gridCol w:w="1531"/>
      </w:tblGrid>
      <w:tr w:rsidR="00B42A5E" w:rsidRPr="00BE794A" w14:paraId="28495A9F" w14:textId="77777777" w:rsidTr="00B24F52">
        <w:tc>
          <w:tcPr>
            <w:tcW w:w="3600" w:type="dxa"/>
          </w:tcPr>
          <w:p w14:paraId="28495A99" w14:textId="77777777" w:rsidR="00B42A5E" w:rsidRPr="00BE794A" w:rsidRDefault="00B42A5E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3" w:name="_Hlk146538841"/>
          </w:p>
        </w:tc>
        <w:tc>
          <w:tcPr>
            <w:tcW w:w="1531" w:type="dxa"/>
          </w:tcPr>
          <w:p w14:paraId="3D5E0E66" w14:textId="77777777" w:rsidR="00B42A5E" w:rsidRPr="00BE794A" w:rsidRDefault="00B42A5E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A04E8CC" w14:textId="692C8932" w:rsidR="00B42A5E" w:rsidRPr="00BE794A" w:rsidRDefault="00B42A5E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8495A9E" w14:textId="04927AD7" w:rsidR="00B42A5E" w:rsidRPr="00BE794A" w:rsidRDefault="00B42A5E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42A5E" w:rsidRPr="00BE794A" w14:paraId="2AFF0EA8" w14:textId="77777777" w:rsidTr="00B24F52">
        <w:tc>
          <w:tcPr>
            <w:tcW w:w="3600" w:type="dxa"/>
          </w:tcPr>
          <w:p w14:paraId="3B04D295" w14:textId="77777777" w:rsidR="00B42A5E" w:rsidRPr="00BE794A" w:rsidRDefault="00B42A5E" w:rsidP="000378A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682C2116" w14:textId="71F2AB21" w:rsidR="00B42A5E" w:rsidRPr="00BE794A" w:rsidRDefault="00B42A5E" w:rsidP="009F72C0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57E944BE" w14:textId="4C5B386E" w:rsidR="00B42A5E" w:rsidRPr="00BE794A" w:rsidRDefault="00B42A5E" w:rsidP="009F72C0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42A5E" w:rsidRPr="00BE794A" w14:paraId="28495AAD" w14:textId="77777777" w:rsidTr="00B24F52">
        <w:tc>
          <w:tcPr>
            <w:tcW w:w="3600" w:type="dxa"/>
          </w:tcPr>
          <w:p w14:paraId="28495AA5" w14:textId="77777777" w:rsidR="00B42A5E" w:rsidRPr="00BE794A" w:rsidRDefault="00B42A5E" w:rsidP="000378A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4B270A94" w14:textId="65372E52" w:rsidR="00B42A5E" w:rsidRPr="00BE794A" w:rsidRDefault="00B42A5E" w:rsidP="009F72C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213A2931" w14:textId="39BE3940" w:rsidR="00B42A5E" w:rsidRPr="00BE794A" w:rsidRDefault="00B42A5E" w:rsidP="009F72C0">
            <w:pPr>
              <w:pStyle w:val="1"/>
              <w:pBdr>
                <w:bottom w:val="single" w:sz="4" w:space="1" w:color="auto"/>
              </w:pBdr>
              <w:spacing w:line="360" w:lineRule="exact"/>
              <w:jc w:val="left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28495AAA" w14:textId="13957BBB" w:rsidR="00B42A5E" w:rsidRPr="00BE794A" w:rsidRDefault="00B42A5E" w:rsidP="009F72C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28495AAC" w14:textId="05CC72D9" w:rsidR="00B42A5E" w:rsidRPr="00BE794A" w:rsidRDefault="00B42A5E" w:rsidP="009F72C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B42A5E" w:rsidRPr="00BE794A" w14:paraId="582515CB" w14:textId="77777777" w:rsidTr="00B24F52">
        <w:tc>
          <w:tcPr>
            <w:tcW w:w="3600" w:type="dxa"/>
          </w:tcPr>
          <w:p w14:paraId="3301A0D3" w14:textId="77777777" w:rsidR="00B42A5E" w:rsidRPr="009F72C0" w:rsidRDefault="00B42A5E" w:rsidP="009F72C0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608393B2" w14:textId="77777777" w:rsidR="00B42A5E" w:rsidRPr="009F72C0" w:rsidRDefault="00B42A5E" w:rsidP="009F72C0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32C60ABA" w14:textId="77777777" w:rsidR="00B42A5E" w:rsidRPr="009F72C0" w:rsidRDefault="00B42A5E" w:rsidP="009F72C0">
            <w:pPr>
              <w:pStyle w:val="1"/>
              <w:pBdr>
                <w:bottom w:val="none" w:sz="0" w:space="0" w:color="auto"/>
              </w:pBdr>
              <w:jc w:val="left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0B189585" w14:textId="77777777" w:rsidR="00B42A5E" w:rsidRPr="009F72C0" w:rsidRDefault="00B42A5E" w:rsidP="009F72C0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492CD646" w14:textId="77777777" w:rsidR="00B42A5E" w:rsidRPr="009F72C0" w:rsidRDefault="00B42A5E" w:rsidP="009F72C0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42A5E" w:rsidRPr="00BE794A" w14:paraId="28495AB6" w14:textId="77777777" w:rsidTr="00B24F52">
        <w:trPr>
          <w:trHeight w:val="203"/>
        </w:trPr>
        <w:tc>
          <w:tcPr>
            <w:tcW w:w="3600" w:type="dxa"/>
            <w:vAlign w:val="center"/>
          </w:tcPr>
          <w:p w14:paraId="28495AAE" w14:textId="77777777" w:rsidR="00B42A5E" w:rsidRPr="00BE794A" w:rsidRDefault="00B42A5E" w:rsidP="0002552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1" w:type="dxa"/>
          </w:tcPr>
          <w:p w14:paraId="7B7CCA8E" w14:textId="253D884E" w:rsidR="00B42A5E" w:rsidRPr="00E76C91" w:rsidRDefault="00F84623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590,624</w:t>
            </w:r>
          </w:p>
        </w:tc>
        <w:tc>
          <w:tcPr>
            <w:tcW w:w="1531" w:type="dxa"/>
          </w:tcPr>
          <w:p w14:paraId="75895E92" w14:textId="7783A6EA" w:rsidR="00B42A5E" w:rsidRPr="00E76C91" w:rsidRDefault="00B42A5E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894,967</w:t>
            </w:r>
          </w:p>
        </w:tc>
        <w:tc>
          <w:tcPr>
            <w:tcW w:w="1531" w:type="dxa"/>
          </w:tcPr>
          <w:p w14:paraId="28495AB3" w14:textId="3A659156" w:rsidR="00B42A5E" w:rsidRPr="00E76C91" w:rsidRDefault="00F84623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300,949</w:t>
            </w:r>
          </w:p>
        </w:tc>
        <w:tc>
          <w:tcPr>
            <w:tcW w:w="1531" w:type="dxa"/>
          </w:tcPr>
          <w:p w14:paraId="28495AB5" w14:textId="7D6B394D" w:rsidR="00B42A5E" w:rsidRPr="00E76C91" w:rsidRDefault="00B42A5E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463,238</w:t>
            </w:r>
          </w:p>
        </w:tc>
      </w:tr>
      <w:tr w:rsidR="00B42A5E" w:rsidRPr="00BE794A" w14:paraId="28495AC8" w14:textId="77777777" w:rsidTr="00B24F52">
        <w:trPr>
          <w:trHeight w:val="203"/>
        </w:trPr>
        <w:tc>
          <w:tcPr>
            <w:tcW w:w="3600" w:type="dxa"/>
          </w:tcPr>
          <w:p w14:paraId="28495AC0" w14:textId="1D68AEC5" w:rsidR="00B42A5E" w:rsidRPr="00BE794A" w:rsidRDefault="00B42A5E" w:rsidP="00D75CA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เงินฝากออมทรัพย์</w:t>
            </w:r>
          </w:p>
        </w:tc>
        <w:tc>
          <w:tcPr>
            <w:tcW w:w="1531" w:type="dxa"/>
            <w:vAlign w:val="bottom"/>
          </w:tcPr>
          <w:p w14:paraId="5E026137" w14:textId="44A2E972" w:rsidR="00B42A5E" w:rsidRPr="00E76C91" w:rsidRDefault="00F84623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124,967,643</w:t>
            </w:r>
          </w:p>
        </w:tc>
        <w:tc>
          <w:tcPr>
            <w:tcW w:w="1531" w:type="dxa"/>
            <w:vAlign w:val="bottom"/>
          </w:tcPr>
          <w:p w14:paraId="067196D9" w14:textId="2920CCC9" w:rsidR="00B42A5E" w:rsidRPr="00E76C91" w:rsidRDefault="00B42A5E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120,756,707</w:t>
            </w:r>
          </w:p>
        </w:tc>
        <w:tc>
          <w:tcPr>
            <w:tcW w:w="1531" w:type="dxa"/>
            <w:vAlign w:val="bottom"/>
          </w:tcPr>
          <w:p w14:paraId="28495AC5" w14:textId="65856A61" w:rsidR="00B42A5E" w:rsidRPr="00E76C91" w:rsidRDefault="00F84623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59,227,452</w:t>
            </w:r>
          </w:p>
        </w:tc>
        <w:tc>
          <w:tcPr>
            <w:tcW w:w="1531" w:type="dxa"/>
          </w:tcPr>
          <w:p w14:paraId="28495AC7" w14:textId="183AE018" w:rsidR="00B42A5E" w:rsidRPr="00E76C91" w:rsidRDefault="00B42A5E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55,452,921</w:t>
            </w:r>
          </w:p>
        </w:tc>
      </w:tr>
      <w:tr w:rsidR="00B42A5E" w:rsidRPr="00BE794A" w14:paraId="28495AD1" w14:textId="77777777" w:rsidTr="00B24F52">
        <w:trPr>
          <w:trHeight w:val="149"/>
        </w:trPr>
        <w:tc>
          <w:tcPr>
            <w:tcW w:w="3600" w:type="dxa"/>
          </w:tcPr>
          <w:p w14:paraId="28495AC9" w14:textId="77777777" w:rsidR="00B42A5E" w:rsidRPr="00BE794A" w:rsidRDefault="00B42A5E" w:rsidP="0002552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1" w:type="dxa"/>
          </w:tcPr>
          <w:p w14:paraId="109FC188" w14:textId="38E29916" w:rsidR="00B42A5E" w:rsidRPr="00E76C91" w:rsidRDefault="00F84623" w:rsidP="003753CD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125,558,267</w:t>
            </w:r>
          </w:p>
        </w:tc>
        <w:tc>
          <w:tcPr>
            <w:tcW w:w="1531" w:type="dxa"/>
          </w:tcPr>
          <w:p w14:paraId="22C31C4F" w14:textId="63356F05" w:rsidR="00B42A5E" w:rsidRPr="00E76C91" w:rsidRDefault="00B42A5E" w:rsidP="003753CD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121,651,674</w:t>
            </w:r>
          </w:p>
        </w:tc>
        <w:tc>
          <w:tcPr>
            <w:tcW w:w="1531" w:type="dxa"/>
          </w:tcPr>
          <w:p w14:paraId="28495ACE" w14:textId="4A4EF8C8" w:rsidR="00B42A5E" w:rsidRPr="00E76C91" w:rsidRDefault="00F84623" w:rsidP="003753CD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59,528,401</w:t>
            </w:r>
          </w:p>
        </w:tc>
        <w:tc>
          <w:tcPr>
            <w:tcW w:w="1531" w:type="dxa"/>
          </w:tcPr>
          <w:p w14:paraId="28495AD0" w14:textId="432B65E9" w:rsidR="00B42A5E" w:rsidRPr="00E76C91" w:rsidRDefault="00B42A5E" w:rsidP="003753CD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55,916,159</w:t>
            </w:r>
          </w:p>
        </w:tc>
      </w:tr>
    </w:tbl>
    <w:bookmarkEnd w:id="3"/>
    <w:p w14:paraId="2E579D89" w14:textId="6B50898F" w:rsidR="007D48C6" w:rsidRDefault="00F66BE6" w:rsidP="00B24F52">
      <w:pPr>
        <w:tabs>
          <w:tab w:val="left" w:pos="513"/>
          <w:tab w:val="decimal" w:pos="7920"/>
        </w:tabs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E794A">
        <w:rPr>
          <w:rFonts w:ascii="Angsana New" w:hAnsi="Angsana New"/>
          <w:sz w:val="28"/>
          <w:szCs w:val="28"/>
        </w:rPr>
        <w:t xml:space="preserve">31 </w:t>
      </w:r>
      <w:r w:rsidR="007638A3"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7638A3" w:rsidRPr="00BE794A">
        <w:rPr>
          <w:rFonts w:ascii="Angsana New" w:hAnsi="Angsana New"/>
          <w:sz w:val="28"/>
          <w:szCs w:val="28"/>
          <w:lang w:val="en-US"/>
        </w:rPr>
        <w:t>2569</w:t>
      </w:r>
      <w:r w:rsidRPr="00BE794A">
        <w:rPr>
          <w:rFonts w:ascii="Angsana New" w:hAnsi="Angsana New"/>
          <w:sz w:val="28"/>
          <w:szCs w:val="28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>เงินฝากธนาคารประเภทออมทรัพย์ใน</w:t>
      </w:r>
      <w:r w:rsidR="001E699F">
        <w:rPr>
          <w:rFonts w:ascii="Angsana New" w:hAnsi="Angsana New" w:hint="cs"/>
          <w:sz w:val="28"/>
          <w:szCs w:val="28"/>
          <w:cs/>
        </w:rPr>
        <w:t>ข้อมูลทาง</w:t>
      </w:r>
      <w:r w:rsidRPr="00BE794A">
        <w:rPr>
          <w:rFonts w:ascii="Angsana New" w:hAnsi="Angsana New"/>
          <w:sz w:val="28"/>
          <w:szCs w:val="28"/>
          <w:cs/>
        </w:rPr>
        <w:t xml:space="preserve">การเงินรวมมีอัตราดอกเบี้ยร้อยละ </w:t>
      </w:r>
      <w:r w:rsidRPr="002518DB">
        <w:rPr>
          <w:rFonts w:ascii="Angsana New" w:hAnsi="Angsana New"/>
          <w:sz w:val="28"/>
          <w:szCs w:val="28"/>
        </w:rPr>
        <w:t>0.1</w:t>
      </w:r>
      <w:r w:rsidR="005734B2" w:rsidRPr="002518DB">
        <w:rPr>
          <w:rFonts w:ascii="Angsana New" w:hAnsi="Angsana New"/>
          <w:sz w:val="28"/>
          <w:szCs w:val="28"/>
        </w:rPr>
        <w:t>0</w:t>
      </w:r>
      <w:r w:rsidRPr="002518DB">
        <w:rPr>
          <w:rFonts w:ascii="Angsana New" w:hAnsi="Angsana New"/>
          <w:sz w:val="28"/>
          <w:szCs w:val="28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 xml:space="preserve">ถึง </w:t>
      </w:r>
      <w:r w:rsidRPr="002518DB">
        <w:rPr>
          <w:rFonts w:ascii="Angsana New" w:hAnsi="Angsana New"/>
          <w:sz w:val="28"/>
          <w:szCs w:val="28"/>
        </w:rPr>
        <w:t>0.</w:t>
      </w:r>
      <w:r w:rsidR="005734B2" w:rsidRPr="002518DB">
        <w:rPr>
          <w:rFonts w:ascii="Angsana New" w:hAnsi="Angsana New"/>
          <w:sz w:val="28"/>
          <w:szCs w:val="28"/>
        </w:rPr>
        <w:t>25</w:t>
      </w:r>
      <w:r w:rsidRPr="002518DB">
        <w:rPr>
          <w:rFonts w:ascii="Angsana New" w:hAnsi="Angsana New"/>
          <w:sz w:val="28"/>
          <w:szCs w:val="28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>ต่อปี</w:t>
      </w:r>
      <w:r w:rsidRPr="007901DC">
        <w:rPr>
          <w:rFonts w:ascii="Angsana New" w:hAnsi="Angsana New"/>
          <w:spacing w:val="-6"/>
          <w:sz w:val="28"/>
          <w:szCs w:val="28"/>
          <w:cs/>
        </w:rPr>
        <w:t>(</w:t>
      </w:r>
      <w:r w:rsidR="00CE5874" w:rsidRPr="007901DC">
        <w:rPr>
          <w:rFonts w:ascii="Angsana New" w:hAnsi="Angsana New" w:hint="cs"/>
          <w:spacing w:val="-6"/>
          <w:sz w:val="28"/>
          <w:szCs w:val="28"/>
          <w:cs/>
        </w:rPr>
        <w:t xml:space="preserve">วันที่ </w:t>
      </w:r>
      <w:r w:rsidR="00D47895" w:rsidRPr="007901DC">
        <w:rPr>
          <w:rFonts w:ascii="Angsana New" w:hAnsi="Angsana New"/>
          <w:spacing w:val="-6"/>
          <w:sz w:val="28"/>
          <w:szCs w:val="28"/>
        </w:rPr>
        <w:t xml:space="preserve">31 </w:t>
      </w:r>
      <w:r w:rsidR="00D47895" w:rsidRPr="007901DC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7901D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47895" w:rsidRPr="007901DC">
        <w:rPr>
          <w:rFonts w:ascii="Angsana New" w:hAnsi="Angsana New"/>
          <w:spacing w:val="-6"/>
          <w:sz w:val="28"/>
          <w:szCs w:val="28"/>
          <w:lang w:val="en-US"/>
        </w:rPr>
        <w:t>2568</w:t>
      </w:r>
      <w:r w:rsidRPr="007901DC">
        <w:rPr>
          <w:rFonts w:ascii="Angsana New" w:hAnsi="Angsana New"/>
          <w:spacing w:val="-6"/>
          <w:sz w:val="28"/>
          <w:szCs w:val="28"/>
        </w:rPr>
        <w:t xml:space="preserve"> : </w:t>
      </w:r>
      <w:r w:rsidRPr="007901DC">
        <w:rPr>
          <w:rFonts w:ascii="Angsana New" w:hAnsi="Angsana New"/>
          <w:spacing w:val="-6"/>
          <w:sz w:val="28"/>
          <w:szCs w:val="28"/>
          <w:cs/>
        </w:rPr>
        <w:t xml:space="preserve">ร้อยละ </w:t>
      </w:r>
      <w:r w:rsidRPr="007901DC">
        <w:rPr>
          <w:rFonts w:ascii="Angsana New" w:hAnsi="Angsana New"/>
          <w:spacing w:val="-6"/>
          <w:sz w:val="28"/>
          <w:szCs w:val="28"/>
        </w:rPr>
        <w:t xml:space="preserve">0.15 </w:t>
      </w:r>
      <w:r w:rsidRPr="007901DC">
        <w:rPr>
          <w:rFonts w:ascii="Angsana New" w:hAnsi="Angsana New"/>
          <w:spacing w:val="-6"/>
          <w:sz w:val="28"/>
          <w:szCs w:val="28"/>
          <w:cs/>
        </w:rPr>
        <w:t xml:space="preserve">ถึง </w:t>
      </w:r>
      <w:r w:rsidRPr="007901DC">
        <w:rPr>
          <w:rFonts w:ascii="Angsana New" w:hAnsi="Angsana New"/>
          <w:spacing w:val="-6"/>
          <w:sz w:val="28"/>
          <w:szCs w:val="28"/>
        </w:rPr>
        <w:t>0.4</w:t>
      </w:r>
      <w:r w:rsidR="00D47895" w:rsidRPr="007901DC">
        <w:rPr>
          <w:rFonts w:ascii="Angsana New" w:hAnsi="Angsana New"/>
          <w:spacing w:val="-6"/>
          <w:sz w:val="28"/>
          <w:szCs w:val="28"/>
        </w:rPr>
        <w:t>0</w:t>
      </w:r>
      <w:r w:rsidRPr="007901DC">
        <w:rPr>
          <w:rFonts w:ascii="Angsana New" w:hAnsi="Angsana New"/>
          <w:spacing w:val="-6"/>
          <w:sz w:val="28"/>
          <w:szCs w:val="28"/>
        </w:rPr>
        <w:t xml:space="preserve"> </w:t>
      </w:r>
      <w:r w:rsidRPr="007901DC">
        <w:rPr>
          <w:rFonts w:ascii="Angsana New" w:hAnsi="Angsana New"/>
          <w:spacing w:val="-6"/>
          <w:sz w:val="28"/>
          <w:szCs w:val="28"/>
          <w:cs/>
        </w:rPr>
        <w:t>ต่อปี) และใน</w:t>
      </w:r>
      <w:r w:rsidR="001E699F" w:rsidRPr="007901DC">
        <w:rPr>
          <w:rFonts w:ascii="Angsana New" w:hAnsi="Angsana New" w:hint="cs"/>
          <w:spacing w:val="-6"/>
          <w:sz w:val="28"/>
          <w:szCs w:val="28"/>
          <w:cs/>
        </w:rPr>
        <w:t>ข้อมูลทาง</w:t>
      </w:r>
      <w:r w:rsidRPr="007901DC">
        <w:rPr>
          <w:rFonts w:ascii="Angsana New" w:hAnsi="Angsana New"/>
          <w:spacing w:val="-6"/>
          <w:sz w:val="28"/>
          <w:szCs w:val="28"/>
          <w:cs/>
        </w:rPr>
        <w:t xml:space="preserve">การเงินเฉพาะกิจการมีอัตราดอกเบี้ยร้อยละ </w:t>
      </w:r>
      <w:r w:rsidRPr="007901DC">
        <w:rPr>
          <w:rFonts w:ascii="Angsana New" w:hAnsi="Angsana New"/>
          <w:spacing w:val="-6"/>
          <w:sz w:val="28"/>
          <w:szCs w:val="28"/>
        </w:rPr>
        <w:t>0.1</w:t>
      </w:r>
      <w:r w:rsidR="007C7C16" w:rsidRPr="007901DC">
        <w:rPr>
          <w:rFonts w:ascii="Angsana New" w:hAnsi="Angsana New"/>
          <w:spacing w:val="-6"/>
          <w:sz w:val="28"/>
          <w:szCs w:val="28"/>
          <w:cs/>
        </w:rPr>
        <w:t>0</w:t>
      </w:r>
      <w:r w:rsidRPr="007901DC">
        <w:rPr>
          <w:rFonts w:ascii="Angsana New" w:hAnsi="Angsana New"/>
          <w:spacing w:val="-6"/>
          <w:sz w:val="28"/>
          <w:szCs w:val="28"/>
        </w:rPr>
        <w:t xml:space="preserve"> </w:t>
      </w:r>
      <w:r w:rsidRPr="007901DC">
        <w:rPr>
          <w:rFonts w:ascii="Angsana New" w:hAnsi="Angsana New"/>
          <w:spacing w:val="-6"/>
          <w:sz w:val="28"/>
          <w:szCs w:val="28"/>
          <w:cs/>
        </w:rPr>
        <w:t xml:space="preserve">ถึง </w:t>
      </w:r>
      <w:r w:rsidRPr="007901DC">
        <w:rPr>
          <w:rFonts w:ascii="Angsana New" w:hAnsi="Angsana New"/>
          <w:spacing w:val="-6"/>
          <w:sz w:val="28"/>
          <w:szCs w:val="28"/>
        </w:rPr>
        <w:t>0.2</w:t>
      </w:r>
      <w:r w:rsidR="007901DC">
        <w:rPr>
          <w:rFonts w:ascii="Angsana New" w:hAnsi="Angsana New"/>
          <w:spacing w:val="-6"/>
          <w:sz w:val="28"/>
          <w:szCs w:val="28"/>
          <w:lang w:val="en-US"/>
        </w:rPr>
        <w:t>0</w:t>
      </w:r>
      <w:r w:rsidR="007901D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901DC">
        <w:rPr>
          <w:rFonts w:ascii="Angsana New" w:hAnsi="Angsana New"/>
          <w:spacing w:val="-6"/>
          <w:sz w:val="28"/>
          <w:szCs w:val="28"/>
          <w:cs/>
        </w:rPr>
        <w:t>ต่</w:t>
      </w:r>
      <w:r w:rsidR="007369F0" w:rsidRPr="007901DC">
        <w:rPr>
          <w:rFonts w:ascii="Angsana New" w:hAnsi="Angsana New" w:hint="cs"/>
          <w:spacing w:val="-6"/>
          <w:sz w:val="28"/>
          <w:szCs w:val="28"/>
          <w:cs/>
        </w:rPr>
        <w:t>อ</w:t>
      </w:r>
      <w:r w:rsidRPr="007901DC">
        <w:rPr>
          <w:rFonts w:ascii="Angsana New" w:hAnsi="Angsana New"/>
          <w:spacing w:val="-6"/>
          <w:sz w:val="28"/>
          <w:szCs w:val="28"/>
          <w:cs/>
        </w:rPr>
        <w:t>ปี</w:t>
      </w:r>
      <w:r w:rsidRPr="00BE794A">
        <w:rPr>
          <w:rFonts w:ascii="Angsana New" w:hAnsi="Angsana New"/>
          <w:sz w:val="28"/>
          <w:szCs w:val="28"/>
          <w:cs/>
        </w:rPr>
        <w:t xml:space="preserve"> (</w:t>
      </w:r>
      <w:r w:rsidR="00CE5874" w:rsidRPr="00BE794A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460CF" w:rsidRPr="00BE794A">
        <w:rPr>
          <w:rFonts w:ascii="Angsana New" w:hAnsi="Angsana New"/>
          <w:sz w:val="28"/>
          <w:szCs w:val="28"/>
        </w:rPr>
        <w:t xml:space="preserve">31 </w:t>
      </w:r>
      <w:r w:rsidR="006460CF" w:rsidRPr="00BE794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460CF" w:rsidRPr="00BE794A">
        <w:rPr>
          <w:rFonts w:ascii="Angsana New" w:hAnsi="Angsana New"/>
          <w:sz w:val="28"/>
          <w:szCs w:val="28"/>
          <w:lang w:val="en-US"/>
        </w:rPr>
        <w:t>2568</w:t>
      </w:r>
      <w:r w:rsidRPr="00BE794A">
        <w:rPr>
          <w:rFonts w:ascii="Angsana New" w:hAnsi="Angsana New"/>
          <w:sz w:val="28"/>
          <w:szCs w:val="28"/>
        </w:rPr>
        <w:t xml:space="preserve"> : </w:t>
      </w:r>
      <w:r w:rsidRPr="00BE794A">
        <w:rPr>
          <w:rFonts w:ascii="Angsana New" w:hAnsi="Angsana New"/>
          <w:sz w:val="28"/>
          <w:szCs w:val="28"/>
          <w:cs/>
        </w:rPr>
        <w:t xml:space="preserve">ร้อยละ </w:t>
      </w:r>
      <w:r w:rsidRPr="00BE794A">
        <w:rPr>
          <w:rFonts w:ascii="Angsana New" w:hAnsi="Angsana New"/>
          <w:sz w:val="28"/>
          <w:szCs w:val="28"/>
        </w:rPr>
        <w:t xml:space="preserve">0.15 </w:t>
      </w:r>
      <w:r w:rsidRPr="00BE794A">
        <w:rPr>
          <w:rFonts w:ascii="Angsana New" w:hAnsi="Angsana New"/>
          <w:sz w:val="28"/>
          <w:szCs w:val="28"/>
          <w:cs/>
        </w:rPr>
        <w:t xml:space="preserve">ถึง </w:t>
      </w:r>
      <w:r w:rsidRPr="00BE794A">
        <w:rPr>
          <w:rFonts w:ascii="Angsana New" w:hAnsi="Angsana New"/>
          <w:sz w:val="28"/>
          <w:szCs w:val="28"/>
        </w:rPr>
        <w:t>0.</w:t>
      </w:r>
      <w:r w:rsidR="006460CF" w:rsidRPr="00BE794A">
        <w:rPr>
          <w:rFonts w:ascii="Angsana New" w:hAnsi="Angsana New"/>
          <w:sz w:val="28"/>
          <w:szCs w:val="28"/>
        </w:rPr>
        <w:t>20</w:t>
      </w:r>
      <w:r w:rsidRPr="00BE794A">
        <w:rPr>
          <w:rFonts w:ascii="Angsana New" w:hAnsi="Angsana New"/>
          <w:sz w:val="28"/>
          <w:szCs w:val="28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>ต่อปี)</w:t>
      </w:r>
    </w:p>
    <w:p w14:paraId="28495ADA" w14:textId="319B4FF8" w:rsidR="003132B9" w:rsidRPr="00334EAA" w:rsidRDefault="00414342" w:rsidP="0034162C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34EAA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ลูกหนี้การค้าและลูกหนี้หมุนเวียนอื่น </w:t>
      </w:r>
    </w:p>
    <w:tbl>
      <w:tblPr>
        <w:tblW w:w="1024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116"/>
        <w:gridCol w:w="1531"/>
        <w:gridCol w:w="1531"/>
        <w:gridCol w:w="1531"/>
        <w:gridCol w:w="1532"/>
      </w:tblGrid>
      <w:tr w:rsidR="00F95AE1" w:rsidRPr="00BE794A" w14:paraId="28495AE1" w14:textId="77777777" w:rsidTr="00B24F52">
        <w:trPr>
          <w:tblHeader/>
        </w:trPr>
        <w:tc>
          <w:tcPr>
            <w:tcW w:w="4116" w:type="dxa"/>
          </w:tcPr>
          <w:p w14:paraId="28495ADB" w14:textId="77777777" w:rsidR="00F95AE1" w:rsidRPr="00BE794A" w:rsidRDefault="00F95AE1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4" w:name="_Hlk146539271"/>
          </w:p>
        </w:tc>
        <w:tc>
          <w:tcPr>
            <w:tcW w:w="1531" w:type="dxa"/>
          </w:tcPr>
          <w:p w14:paraId="295F649E" w14:textId="77777777" w:rsidR="00F95AE1" w:rsidRPr="00BE794A" w:rsidRDefault="00F95AE1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318920C" w14:textId="51A10591" w:rsidR="00F95AE1" w:rsidRPr="00BE794A" w:rsidRDefault="00F95AE1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3" w:type="dxa"/>
            <w:gridSpan w:val="2"/>
          </w:tcPr>
          <w:p w14:paraId="28495AE0" w14:textId="56416790" w:rsidR="00F95AE1" w:rsidRPr="00BE794A" w:rsidRDefault="00F95AE1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95AE1" w:rsidRPr="00BE794A" w14:paraId="129486D6" w14:textId="77777777" w:rsidTr="00B24F52">
        <w:trPr>
          <w:tblHeader/>
        </w:trPr>
        <w:tc>
          <w:tcPr>
            <w:tcW w:w="4116" w:type="dxa"/>
          </w:tcPr>
          <w:p w14:paraId="3AFD9702" w14:textId="77777777" w:rsidR="00F95AE1" w:rsidRPr="00BE794A" w:rsidRDefault="00F95AE1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F3EDFCC" w14:textId="2B6314C1" w:rsidR="00F95AE1" w:rsidRPr="00BE794A" w:rsidRDefault="00F95AE1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3" w:type="dxa"/>
            <w:gridSpan w:val="2"/>
          </w:tcPr>
          <w:p w14:paraId="2D96F07C" w14:textId="54D63F2F" w:rsidR="00F95AE1" w:rsidRPr="00BE794A" w:rsidRDefault="00F95AE1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95AE1" w:rsidRPr="00BE794A" w14:paraId="28495AEF" w14:textId="77777777" w:rsidTr="00B24F52">
        <w:trPr>
          <w:tblHeader/>
        </w:trPr>
        <w:tc>
          <w:tcPr>
            <w:tcW w:w="4116" w:type="dxa"/>
          </w:tcPr>
          <w:p w14:paraId="28495AE7" w14:textId="77777777" w:rsidR="00F95AE1" w:rsidRPr="00BE794A" w:rsidRDefault="00F95AE1" w:rsidP="0002031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33A36DE" w14:textId="2C7738C3" w:rsidR="00F95AE1" w:rsidRPr="00BE794A" w:rsidRDefault="00F95AE1" w:rsidP="00536BF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293F638C" w14:textId="083C9985" w:rsidR="00F95AE1" w:rsidRPr="00BE794A" w:rsidRDefault="00F95AE1" w:rsidP="00536BF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28495AEC" w14:textId="4FFBE7E2" w:rsidR="00F95AE1" w:rsidRPr="00BE794A" w:rsidRDefault="00F95AE1" w:rsidP="00536BF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2" w:type="dxa"/>
          </w:tcPr>
          <w:p w14:paraId="28495AEE" w14:textId="13FAE257" w:rsidR="00F95AE1" w:rsidRPr="00BE794A" w:rsidRDefault="00F95AE1" w:rsidP="00536BF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F95AE1" w:rsidRPr="00BE794A" w14:paraId="110AFFEC" w14:textId="77777777" w:rsidTr="00B24F52">
        <w:trPr>
          <w:tblHeader/>
        </w:trPr>
        <w:tc>
          <w:tcPr>
            <w:tcW w:w="4116" w:type="dxa"/>
          </w:tcPr>
          <w:p w14:paraId="61B5C86C" w14:textId="77777777" w:rsidR="00F95AE1" w:rsidRPr="009F72C0" w:rsidRDefault="00F95AE1" w:rsidP="00385BC4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15D6B4D3" w14:textId="77777777" w:rsidR="00F95AE1" w:rsidRPr="009F72C0" w:rsidRDefault="00F95AE1" w:rsidP="00385BC4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68E3B11B" w14:textId="77777777" w:rsidR="00F95AE1" w:rsidRPr="009F72C0" w:rsidRDefault="00F95AE1" w:rsidP="00385BC4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7946331B" w14:textId="77777777" w:rsidR="00F95AE1" w:rsidRPr="009F72C0" w:rsidRDefault="00F95AE1" w:rsidP="00385BC4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2" w:type="dxa"/>
          </w:tcPr>
          <w:p w14:paraId="152394AA" w14:textId="77777777" w:rsidR="00F95AE1" w:rsidRPr="009F72C0" w:rsidRDefault="00F95AE1" w:rsidP="00385BC4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F95AE1" w:rsidRPr="00BE794A" w14:paraId="28495AF8" w14:textId="77777777" w:rsidTr="00B24F52">
        <w:trPr>
          <w:trHeight w:val="203"/>
        </w:trPr>
        <w:tc>
          <w:tcPr>
            <w:tcW w:w="4116" w:type="dxa"/>
          </w:tcPr>
          <w:p w14:paraId="28495AF0" w14:textId="77777777" w:rsidR="00F95AE1" w:rsidRPr="00BE794A" w:rsidRDefault="00F95AE1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1" w:type="dxa"/>
          </w:tcPr>
          <w:p w14:paraId="2E2E2166" w14:textId="77777777" w:rsidR="00F95AE1" w:rsidRPr="00BE794A" w:rsidRDefault="00F95AE1" w:rsidP="00536BF3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7DEC0CA" w14:textId="6BDA3B9F" w:rsidR="00F95AE1" w:rsidRPr="00BE794A" w:rsidRDefault="00F95AE1" w:rsidP="00536BF3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  <w:vAlign w:val="center"/>
          </w:tcPr>
          <w:p w14:paraId="28495AF5" w14:textId="5001BF32" w:rsidR="00F95AE1" w:rsidRPr="00BE794A" w:rsidRDefault="00F95AE1" w:rsidP="00536BF3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center"/>
          </w:tcPr>
          <w:p w14:paraId="28495AF7" w14:textId="77777777" w:rsidR="00F95AE1" w:rsidRPr="00BE794A" w:rsidRDefault="00F95AE1" w:rsidP="00536BF3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5AE1" w:rsidRPr="00BE794A" w14:paraId="28495B0A" w14:textId="77777777" w:rsidTr="00B24F52">
        <w:trPr>
          <w:trHeight w:val="203"/>
        </w:trPr>
        <w:tc>
          <w:tcPr>
            <w:tcW w:w="4116" w:type="dxa"/>
          </w:tcPr>
          <w:p w14:paraId="28495B02" w14:textId="22826942" w:rsidR="00F95AE1" w:rsidRPr="00BE794A" w:rsidRDefault="00F95AE1" w:rsidP="00E14B59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531" w:type="dxa"/>
          </w:tcPr>
          <w:p w14:paraId="5D3DC63E" w14:textId="4FF07C70" w:rsidR="00F95AE1" w:rsidRPr="00F439B6" w:rsidRDefault="00F9479C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40,521,921</w:t>
            </w:r>
          </w:p>
        </w:tc>
        <w:tc>
          <w:tcPr>
            <w:tcW w:w="1531" w:type="dxa"/>
          </w:tcPr>
          <w:p w14:paraId="05C6F720" w14:textId="3B4EFEB5" w:rsidR="00F95AE1" w:rsidRPr="00F439B6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38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321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530</w:t>
            </w:r>
          </w:p>
        </w:tc>
        <w:tc>
          <w:tcPr>
            <w:tcW w:w="1531" w:type="dxa"/>
          </w:tcPr>
          <w:p w14:paraId="28495B07" w14:textId="01E98C2D" w:rsidR="00F95AE1" w:rsidRPr="00F439B6" w:rsidRDefault="00F9479C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16,632,437</w:t>
            </w:r>
          </w:p>
        </w:tc>
        <w:tc>
          <w:tcPr>
            <w:tcW w:w="1532" w:type="dxa"/>
          </w:tcPr>
          <w:p w14:paraId="28495B09" w14:textId="1F98701A" w:rsidR="00F95AE1" w:rsidRPr="00F439B6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13,216,571</w:t>
            </w:r>
          </w:p>
        </w:tc>
      </w:tr>
      <w:tr w:rsidR="00F95AE1" w:rsidRPr="00BE794A" w14:paraId="28495B13" w14:textId="77777777" w:rsidTr="00B24F52">
        <w:trPr>
          <w:trHeight w:val="203"/>
        </w:trPr>
        <w:tc>
          <w:tcPr>
            <w:tcW w:w="4116" w:type="dxa"/>
          </w:tcPr>
          <w:p w14:paraId="28495B0B" w14:textId="14BFCADF" w:rsidR="00F95AE1" w:rsidRPr="00BE794A" w:rsidRDefault="00F95AE1" w:rsidP="00E14B59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ลูกหนี้การค้าที่ยังไม่ได้ออกใบแจ้งหนี้ - กิจการอื่น</w:t>
            </w:r>
          </w:p>
        </w:tc>
        <w:tc>
          <w:tcPr>
            <w:tcW w:w="1531" w:type="dxa"/>
          </w:tcPr>
          <w:p w14:paraId="5AFFD142" w14:textId="57E2A6E2" w:rsidR="00F95AE1" w:rsidRPr="00F439B6" w:rsidRDefault="00F9479C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1,631,271</w:t>
            </w:r>
          </w:p>
        </w:tc>
        <w:tc>
          <w:tcPr>
            <w:tcW w:w="1531" w:type="dxa"/>
            <w:vAlign w:val="bottom"/>
          </w:tcPr>
          <w:p w14:paraId="6DC7419C" w14:textId="3F5EE790" w:rsidR="00F95AE1" w:rsidRPr="00F439B6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859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436</w:t>
            </w:r>
          </w:p>
        </w:tc>
        <w:tc>
          <w:tcPr>
            <w:tcW w:w="1531" w:type="dxa"/>
          </w:tcPr>
          <w:p w14:paraId="28495B10" w14:textId="77B34368" w:rsidR="00F95AE1" w:rsidRPr="00F439B6" w:rsidRDefault="00F9479C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1,206,447</w:t>
            </w:r>
          </w:p>
        </w:tc>
        <w:tc>
          <w:tcPr>
            <w:tcW w:w="1532" w:type="dxa"/>
            <w:vAlign w:val="bottom"/>
          </w:tcPr>
          <w:p w14:paraId="28495B12" w14:textId="36115835" w:rsidR="00F95AE1" w:rsidRPr="00F439B6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446,513</w:t>
            </w:r>
          </w:p>
        </w:tc>
      </w:tr>
      <w:tr w:rsidR="00F95AE1" w:rsidRPr="00BE794A" w14:paraId="3803893D" w14:textId="77777777" w:rsidTr="00B24F52">
        <w:trPr>
          <w:trHeight w:val="203"/>
        </w:trPr>
        <w:tc>
          <w:tcPr>
            <w:tcW w:w="4116" w:type="dxa"/>
          </w:tcPr>
          <w:p w14:paraId="5072125A" w14:textId="5B9EFB95" w:rsidR="00F95AE1" w:rsidRPr="00BE794A" w:rsidRDefault="00F95AE1" w:rsidP="00E14B59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6479C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1" w:type="dxa"/>
            <w:vAlign w:val="bottom"/>
          </w:tcPr>
          <w:p w14:paraId="4336F6A3" w14:textId="2D290FE8" w:rsidR="00F95AE1" w:rsidRPr="00F439B6" w:rsidRDefault="00F9479C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(650,594)</w:t>
            </w:r>
          </w:p>
        </w:tc>
        <w:tc>
          <w:tcPr>
            <w:tcW w:w="1531" w:type="dxa"/>
            <w:vAlign w:val="bottom"/>
          </w:tcPr>
          <w:p w14:paraId="2EA0B34B" w14:textId="2D916543" w:rsidR="00F95AE1" w:rsidRPr="00F439B6" w:rsidRDefault="00F95AE1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(749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597)</w:t>
            </w:r>
          </w:p>
        </w:tc>
        <w:tc>
          <w:tcPr>
            <w:tcW w:w="1531" w:type="dxa"/>
            <w:vAlign w:val="bottom"/>
          </w:tcPr>
          <w:p w14:paraId="4F861217" w14:textId="332DDB4E" w:rsidR="00F95AE1" w:rsidRPr="00F439B6" w:rsidRDefault="00F9479C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(599,540)</w:t>
            </w:r>
          </w:p>
        </w:tc>
        <w:tc>
          <w:tcPr>
            <w:tcW w:w="1532" w:type="dxa"/>
            <w:vAlign w:val="bottom"/>
          </w:tcPr>
          <w:p w14:paraId="6570EB66" w14:textId="5271BD06" w:rsidR="00F95AE1" w:rsidRPr="00F439B6" w:rsidRDefault="00F95AE1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(700,000)</w:t>
            </w:r>
          </w:p>
        </w:tc>
      </w:tr>
      <w:tr w:rsidR="00F95AE1" w:rsidRPr="00BE794A" w14:paraId="36DFBF50" w14:textId="77777777" w:rsidTr="00B24F52">
        <w:trPr>
          <w:trHeight w:val="203"/>
        </w:trPr>
        <w:tc>
          <w:tcPr>
            <w:tcW w:w="4116" w:type="dxa"/>
          </w:tcPr>
          <w:p w14:paraId="0DCC0E67" w14:textId="3A7F4EBE" w:rsidR="00F95AE1" w:rsidRPr="00BE794A" w:rsidRDefault="00F95AE1" w:rsidP="0081735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531" w:type="dxa"/>
            <w:vAlign w:val="bottom"/>
          </w:tcPr>
          <w:p w14:paraId="61C6D344" w14:textId="1B540F06" w:rsidR="00F95AE1" w:rsidRPr="00F439B6" w:rsidRDefault="00F9479C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41,502,598</w:t>
            </w:r>
          </w:p>
        </w:tc>
        <w:tc>
          <w:tcPr>
            <w:tcW w:w="1531" w:type="dxa"/>
            <w:vAlign w:val="bottom"/>
          </w:tcPr>
          <w:p w14:paraId="78F5F3E5" w14:textId="009F3B8A" w:rsidR="00F95AE1" w:rsidRPr="00F439B6" w:rsidRDefault="00F95AE1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38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431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369</w:t>
            </w:r>
          </w:p>
        </w:tc>
        <w:tc>
          <w:tcPr>
            <w:tcW w:w="1531" w:type="dxa"/>
            <w:vAlign w:val="bottom"/>
          </w:tcPr>
          <w:p w14:paraId="685150F2" w14:textId="014306BF" w:rsidR="00F95AE1" w:rsidRPr="00F439B6" w:rsidRDefault="00F9479C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17,239,344</w:t>
            </w:r>
          </w:p>
        </w:tc>
        <w:tc>
          <w:tcPr>
            <w:tcW w:w="1532" w:type="dxa"/>
            <w:vAlign w:val="bottom"/>
          </w:tcPr>
          <w:p w14:paraId="687A4CC3" w14:textId="706D6BDD" w:rsidR="00F95AE1" w:rsidRPr="00F439B6" w:rsidRDefault="00F95AE1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12,963,084</w:t>
            </w:r>
          </w:p>
        </w:tc>
      </w:tr>
      <w:tr w:rsidR="00F95AE1" w:rsidRPr="00BE794A" w14:paraId="28495B25" w14:textId="77777777" w:rsidTr="00B24F52">
        <w:trPr>
          <w:trHeight w:val="149"/>
        </w:trPr>
        <w:tc>
          <w:tcPr>
            <w:tcW w:w="4116" w:type="dxa"/>
          </w:tcPr>
          <w:p w14:paraId="28495B1D" w14:textId="77777777" w:rsidR="00F95AE1" w:rsidRPr="00BE794A" w:rsidRDefault="00F95AE1" w:rsidP="00846E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531" w:type="dxa"/>
          </w:tcPr>
          <w:p w14:paraId="677AE793" w14:textId="77777777" w:rsidR="00F95AE1" w:rsidRPr="00BE794A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55F93BF" w14:textId="0C991302" w:rsidR="00F95AE1" w:rsidRPr="00BE794A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28495B22" w14:textId="4B1F61E0" w:rsidR="00F95AE1" w:rsidRPr="00BE794A" w:rsidRDefault="00F95AE1" w:rsidP="003753CD">
            <w:pPr>
              <w:tabs>
                <w:tab w:val="decimal" w:pos="1283"/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28495B24" w14:textId="77777777" w:rsidR="00F95AE1" w:rsidRPr="00BE794A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95AE1" w:rsidRPr="00BE794A" w14:paraId="28495B37" w14:textId="77777777" w:rsidTr="00B24F52">
        <w:trPr>
          <w:trHeight w:val="149"/>
        </w:trPr>
        <w:tc>
          <w:tcPr>
            <w:tcW w:w="4116" w:type="dxa"/>
          </w:tcPr>
          <w:p w14:paraId="28495B2F" w14:textId="097F1C33" w:rsidR="00F95AE1" w:rsidRPr="00BE794A" w:rsidRDefault="00F95AE1" w:rsidP="00E14B59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31" w:type="dxa"/>
          </w:tcPr>
          <w:p w14:paraId="77083680" w14:textId="682E4C37" w:rsidR="00F95AE1" w:rsidRPr="00F439B6" w:rsidRDefault="002E4FE8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1,330,600</w:t>
            </w:r>
          </w:p>
        </w:tc>
        <w:tc>
          <w:tcPr>
            <w:tcW w:w="1531" w:type="dxa"/>
            <w:vAlign w:val="center"/>
          </w:tcPr>
          <w:p w14:paraId="6109D49E" w14:textId="46D1361E" w:rsidR="00F95AE1" w:rsidRPr="00F439B6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594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992</w:t>
            </w:r>
          </w:p>
        </w:tc>
        <w:tc>
          <w:tcPr>
            <w:tcW w:w="1531" w:type="dxa"/>
          </w:tcPr>
          <w:p w14:paraId="28495B34" w14:textId="6315FB02" w:rsidR="00F95AE1" w:rsidRPr="00F439B6" w:rsidRDefault="002E4FE8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651,467</w:t>
            </w:r>
          </w:p>
        </w:tc>
        <w:tc>
          <w:tcPr>
            <w:tcW w:w="1532" w:type="dxa"/>
            <w:vAlign w:val="center"/>
          </w:tcPr>
          <w:p w14:paraId="28495B36" w14:textId="2EED640A" w:rsidR="00F95AE1" w:rsidRPr="00F439B6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689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913</w:t>
            </w:r>
          </w:p>
        </w:tc>
      </w:tr>
      <w:tr w:rsidR="00F95AE1" w:rsidRPr="00BE794A" w14:paraId="28495B40" w14:textId="77777777" w:rsidTr="00B24F52">
        <w:trPr>
          <w:trHeight w:val="149"/>
        </w:trPr>
        <w:tc>
          <w:tcPr>
            <w:tcW w:w="4116" w:type="dxa"/>
          </w:tcPr>
          <w:p w14:paraId="28495B38" w14:textId="510C4D72" w:rsidR="00F95AE1" w:rsidRPr="00BE794A" w:rsidRDefault="00F95AE1" w:rsidP="00E14B59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31" w:type="dxa"/>
          </w:tcPr>
          <w:p w14:paraId="043BBCD3" w14:textId="642390D9" w:rsidR="00F95AE1" w:rsidRPr="00F439B6" w:rsidRDefault="002E4FE8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188,772</w:t>
            </w:r>
          </w:p>
        </w:tc>
        <w:tc>
          <w:tcPr>
            <w:tcW w:w="1531" w:type="dxa"/>
            <w:vAlign w:val="center"/>
          </w:tcPr>
          <w:p w14:paraId="6E66CADE" w14:textId="0A1F13A6" w:rsidR="00F95AE1" w:rsidRPr="00F439B6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106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620</w:t>
            </w:r>
          </w:p>
        </w:tc>
        <w:tc>
          <w:tcPr>
            <w:tcW w:w="1531" w:type="dxa"/>
            <w:vAlign w:val="center"/>
          </w:tcPr>
          <w:p w14:paraId="28495B3D" w14:textId="65417981" w:rsidR="00F95AE1" w:rsidRPr="00F439B6" w:rsidRDefault="002E4FE8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2" w:type="dxa"/>
            <w:vAlign w:val="center"/>
          </w:tcPr>
          <w:p w14:paraId="28495B3F" w14:textId="5E6E93C3" w:rsidR="00F95AE1" w:rsidRPr="00F439B6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495</w:t>
            </w:r>
          </w:p>
        </w:tc>
      </w:tr>
      <w:tr w:rsidR="00F95AE1" w:rsidRPr="00BE794A" w14:paraId="28495B49" w14:textId="77777777" w:rsidTr="00B24F52">
        <w:trPr>
          <w:trHeight w:val="149"/>
        </w:trPr>
        <w:tc>
          <w:tcPr>
            <w:tcW w:w="4116" w:type="dxa"/>
          </w:tcPr>
          <w:p w14:paraId="28495B41" w14:textId="294FA8D4" w:rsidR="00F95AE1" w:rsidRPr="00BE794A" w:rsidRDefault="00F95AE1" w:rsidP="00E14B59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531" w:type="dxa"/>
          </w:tcPr>
          <w:p w14:paraId="7923D436" w14:textId="1DA3F776" w:rsidR="00F95AE1" w:rsidRPr="00F439B6" w:rsidRDefault="00084639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066</w:t>
            </w:r>
          </w:p>
        </w:tc>
        <w:tc>
          <w:tcPr>
            <w:tcW w:w="1531" w:type="dxa"/>
            <w:vAlign w:val="center"/>
          </w:tcPr>
          <w:p w14:paraId="42C136EF" w14:textId="502036C3" w:rsidR="00F95AE1" w:rsidRPr="00F439B6" w:rsidRDefault="00F95AE1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8495B46" w14:textId="4F0F3F5F" w:rsidR="00F95AE1" w:rsidRPr="00F439B6" w:rsidRDefault="00D40BD6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2" w:type="dxa"/>
            <w:vAlign w:val="center"/>
          </w:tcPr>
          <w:p w14:paraId="28495B48" w14:textId="4BAD1D11" w:rsidR="00F95AE1" w:rsidRPr="00F439B6" w:rsidRDefault="00F95AE1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95AE1" w:rsidRPr="00BE794A" w14:paraId="28495B5B" w14:textId="77777777" w:rsidTr="00B24F52">
        <w:trPr>
          <w:trHeight w:val="149"/>
        </w:trPr>
        <w:tc>
          <w:tcPr>
            <w:tcW w:w="4116" w:type="dxa"/>
          </w:tcPr>
          <w:p w14:paraId="28495B53" w14:textId="77777777" w:rsidR="00F95AE1" w:rsidRPr="00BE794A" w:rsidRDefault="00F95AE1" w:rsidP="00846E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31" w:type="dxa"/>
          </w:tcPr>
          <w:p w14:paraId="47666F0E" w14:textId="7FCCEFD8" w:rsidR="00F95AE1" w:rsidRPr="00F439B6" w:rsidRDefault="00084639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1,523,438</w:t>
            </w:r>
          </w:p>
        </w:tc>
        <w:tc>
          <w:tcPr>
            <w:tcW w:w="1531" w:type="dxa"/>
          </w:tcPr>
          <w:p w14:paraId="7F6D181F" w14:textId="2318D26F" w:rsidR="00F95AE1" w:rsidRPr="00F439B6" w:rsidRDefault="00F95AE1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701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612</w:t>
            </w:r>
          </w:p>
        </w:tc>
        <w:tc>
          <w:tcPr>
            <w:tcW w:w="1531" w:type="dxa"/>
          </w:tcPr>
          <w:p w14:paraId="28495B58" w14:textId="0A4DBE86" w:rsidR="00F95AE1" w:rsidRPr="00F439B6" w:rsidRDefault="00A2450C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651,467</w:t>
            </w:r>
          </w:p>
        </w:tc>
        <w:tc>
          <w:tcPr>
            <w:tcW w:w="1532" w:type="dxa"/>
            <w:vAlign w:val="bottom"/>
          </w:tcPr>
          <w:p w14:paraId="28495B5A" w14:textId="1379F501" w:rsidR="00F95AE1" w:rsidRPr="00F439B6" w:rsidRDefault="00F95AE1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690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408</w:t>
            </w:r>
          </w:p>
        </w:tc>
      </w:tr>
      <w:tr w:rsidR="00F95AE1" w:rsidRPr="00BE794A" w14:paraId="28495B64" w14:textId="77777777" w:rsidTr="00B24F52">
        <w:trPr>
          <w:trHeight w:val="149"/>
        </w:trPr>
        <w:tc>
          <w:tcPr>
            <w:tcW w:w="4116" w:type="dxa"/>
            <w:vAlign w:val="center"/>
          </w:tcPr>
          <w:p w14:paraId="28495B5C" w14:textId="77777777" w:rsidR="00F95AE1" w:rsidRPr="00BE794A" w:rsidRDefault="00F95AE1" w:rsidP="00626758">
            <w:pPr>
              <w:ind w:right="-114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531" w:type="dxa"/>
            <w:vAlign w:val="bottom"/>
          </w:tcPr>
          <w:p w14:paraId="4F3E3AB4" w14:textId="4E285B03" w:rsidR="00F95AE1" w:rsidRPr="00F439B6" w:rsidRDefault="00B20575" w:rsidP="003753CD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43,026,036</w:t>
            </w:r>
          </w:p>
        </w:tc>
        <w:tc>
          <w:tcPr>
            <w:tcW w:w="1531" w:type="dxa"/>
          </w:tcPr>
          <w:p w14:paraId="54CE17A2" w14:textId="06B0996F" w:rsidR="00F95AE1" w:rsidRPr="00F439B6" w:rsidRDefault="00F95AE1" w:rsidP="003753CD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40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132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981</w:t>
            </w:r>
          </w:p>
        </w:tc>
        <w:tc>
          <w:tcPr>
            <w:tcW w:w="1531" w:type="dxa"/>
            <w:vAlign w:val="bottom"/>
          </w:tcPr>
          <w:p w14:paraId="28495B61" w14:textId="3FFAF298" w:rsidR="00F95AE1" w:rsidRPr="00F439B6" w:rsidRDefault="00A2450C" w:rsidP="003753CD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17,890,811</w:t>
            </w:r>
          </w:p>
        </w:tc>
        <w:tc>
          <w:tcPr>
            <w:tcW w:w="1532" w:type="dxa"/>
            <w:vAlign w:val="bottom"/>
          </w:tcPr>
          <w:p w14:paraId="28495B63" w14:textId="4DBE4576" w:rsidR="00F95AE1" w:rsidRPr="00F439B6" w:rsidRDefault="00F95AE1" w:rsidP="003753CD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13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653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492</w:t>
            </w:r>
          </w:p>
        </w:tc>
      </w:tr>
      <w:bookmarkEnd w:id="4"/>
    </w:tbl>
    <w:p w14:paraId="3F0FD869" w14:textId="77777777" w:rsidR="00BC6B2E" w:rsidRDefault="00BC6B2E" w:rsidP="00F71ED3">
      <w:pPr>
        <w:tabs>
          <w:tab w:val="left" w:pos="513"/>
          <w:tab w:val="decimal" w:pos="7920"/>
        </w:tabs>
        <w:spacing w:before="240" w:line="240" w:lineRule="atLeast"/>
        <w:jc w:val="thaiDistribute"/>
        <w:rPr>
          <w:rFonts w:ascii="Angsana New" w:hAnsi="Angsana New"/>
          <w:sz w:val="28"/>
          <w:szCs w:val="28"/>
          <w:cs/>
        </w:rPr>
      </w:pPr>
    </w:p>
    <w:p w14:paraId="0DDDEDC7" w14:textId="77777777" w:rsidR="00BC6B2E" w:rsidRDefault="00BC6B2E">
      <w:pPr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8495B66" w14:textId="5DEDFBB3" w:rsidR="00E41B43" w:rsidRPr="00BE794A" w:rsidRDefault="00674D41" w:rsidP="00BC7C90">
      <w:pPr>
        <w:tabs>
          <w:tab w:val="left" w:pos="513"/>
          <w:tab w:val="decimal" w:pos="7920"/>
        </w:tabs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lastRenderedPageBreak/>
        <w:t>ยอดคงเหลือของลูกหนี้การค้า - กิจการอื่น (สุทธิ) แยกรายละเอียดตามอายุหนี้ที่ค้างชำระได้ดังนี้</w:t>
      </w:r>
    </w:p>
    <w:tbl>
      <w:tblPr>
        <w:tblW w:w="999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70"/>
        <w:gridCol w:w="1531"/>
        <w:gridCol w:w="1531"/>
        <w:gridCol w:w="1531"/>
        <w:gridCol w:w="1532"/>
      </w:tblGrid>
      <w:tr w:rsidR="004F7F6A" w:rsidRPr="00BE794A" w14:paraId="1B7D58B0" w14:textId="77777777" w:rsidTr="00B24F52">
        <w:tc>
          <w:tcPr>
            <w:tcW w:w="3870" w:type="dxa"/>
          </w:tcPr>
          <w:p w14:paraId="45CC9E2D" w14:textId="77777777" w:rsidR="004F7F6A" w:rsidRPr="00BE794A" w:rsidRDefault="004F7F6A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5" w:name="_Hlk146539482"/>
          </w:p>
        </w:tc>
        <w:tc>
          <w:tcPr>
            <w:tcW w:w="1531" w:type="dxa"/>
          </w:tcPr>
          <w:p w14:paraId="459E22F1" w14:textId="51D7B04C" w:rsidR="004F7F6A" w:rsidRPr="00BE794A" w:rsidRDefault="004F7F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0BE5B6D" w14:textId="63797584" w:rsidR="004F7F6A" w:rsidRPr="00BE794A" w:rsidRDefault="004F7F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3" w:type="dxa"/>
            <w:gridSpan w:val="2"/>
          </w:tcPr>
          <w:p w14:paraId="55DD07B4" w14:textId="4582590A" w:rsidR="004F7F6A" w:rsidRPr="00BE794A" w:rsidRDefault="004F7F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F7F6A" w:rsidRPr="00BE794A" w14:paraId="7D905913" w14:textId="77777777" w:rsidTr="00B24F52">
        <w:tc>
          <w:tcPr>
            <w:tcW w:w="3870" w:type="dxa"/>
          </w:tcPr>
          <w:p w14:paraId="068376FD" w14:textId="77777777" w:rsidR="004F7F6A" w:rsidRPr="00BE794A" w:rsidRDefault="004F7F6A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32C0F20E" w14:textId="7879E3BF" w:rsidR="004F7F6A" w:rsidRPr="00BE794A" w:rsidRDefault="004F7F6A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3" w:type="dxa"/>
            <w:gridSpan w:val="2"/>
          </w:tcPr>
          <w:p w14:paraId="0059514B" w14:textId="270CF39E" w:rsidR="004F7F6A" w:rsidRPr="00BE794A" w:rsidRDefault="004F7F6A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7F6A" w:rsidRPr="00BE794A" w14:paraId="7B2A2E8C" w14:textId="77777777" w:rsidTr="00B24F52">
        <w:tc>
          <w:tcPr>
            <w:tcW w:w="3870" w:type="dxa"/>
          </w:tcPr>
          <w:p w14:paraId="32C018AD" w14:textId="77777777" w:rsidR="004F7F6A" w:rsidRPr="00BE794A" w:rsidRDefault="004F7F6A" w:rsidP="001D4B1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6A90122A" w14:textId="7A63831A" w:rsidR="004F7F6A" w:rsidRPr="00BE794A" w:rsidRDefault="004F7F6A" w:rsidP="009F72C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418EA200" w14:textId="53043479" w:rsidR="004F7F6A" w:rsidRPr="00BE794A" w:rsidRDefault="004F7F6A" w:rsidP="009F72C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0E7F7C4B" w14:textId="2630E653" w:rsidR="004F7F6A" w:rsidRPr="00BE794A" w:rsidRDefault="004F7F6A" w:rsidP="009F72C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2" w:type="dxa"/>
          </w:tcPr>
          <w:p w14:paraId="04F9B890" w14:textId="5ED09D7A" w:rsidR="004F7F6A" w:rsidRPr="00BE794A" w:rsidRDefault="004F7F6A" w:rsidP="009F72C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4F7F6A" w:rsidRPr="00BE794A" w14:paraId="0B306EEB" w14:textId="77777777" w:rsidTr="00B24F52">
        <w:tc>
          <w:tcPr>
            <w:tcW w:w="3870" w:type="dxa"/>
          </w:tcPr>
          <w:p w14:paraId="5F5FABB7" w14:textId="77777777" w:rsidR="004F7F6A" w:rsidRPr="00DB15FF" w:rsidRDefault="004F7F6A" w:rsidP="00390155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744B8250" w14:textId="77777777" w:rsidR="004F7F6A" w:rsidRPr="00DB15FF" w:rsidRDefault="004F7F6A" w:rsidP="0039015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0FD33A6A" w14:textId="77777777" w:rsidR="004F7F6A" w:rsidRPr="00DB15FF" w:rsidRDefault="004F7F6A" w:rsidP="0039015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59C4648B" w14:textId="77777777" w:rsidR="004F7F6A" w:rsidRPr="00DB15FF" w:rsidRDefault="004F7F6A" w:rsidP="0039015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2" w:type="dxa"/>
          </w:tcPr>
          <w:p w14:paraId="5E520255" w14:textId="77777777" w:rsidR="004F7F6A" w:rsidRPr="00DB15FF" w:rsidRDefault="004F7F6A" w:rsidP="0039015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4F7F6A" w:rsidRPr="00BE794A" w14:paraId="71FD87C8" w14:textId="77777777" w:rsidTr="00B24F52">
        <w:trPr>
          <w:trHeight w:val="203"/>
        </w:trPr>
        <w:tc>
          <w:tcPr>
            <w:tcW w:w="3870" w:type="dxa"/>
          </w:tcPr>
          <w:p w14:paraId="1C48A094" w14:textId="5581B806" w:rsidR="004F7F6A" w:rsidRPr="00BE794A" w:rsidRDefault="004F7F6A" w:rsidP="00B83B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ยอดยังไม่ถึงกำหนดชำระ</w:t>
            </w:r>
          </w:p>
        </w:tc>
        <w:tc>
          <w:tcPr>
            <w:tcW w:w="1531" w:type="dxa"/>
          </w:tcPr>
          <w:p w14:paraId="057309E5" w14:textId="3FAB95C7" w:rsidR="004F7F6A" w:rsidRPr="00823AF7" w:rsidRDefault="003F0E1D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32,972,826</w:t>
            </w:r>
          </w:p>
        </w:tc>
        <w:tc>
          <w:tcPr>
            <w:tcW w:w="1531" w:type="dxa"/>
          </w:tcPr>
          <w:p w14:paraId="67E3D269" w14:textId="2455AE15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31,496,658</w:t>
            </w:r>
          </w:p>
        </w:tc>
        <w:tc>
          <w:tcPr>
            <w:tcW w:w="1531" w:type="dxa"/>
          </w:tcPr>
          <w:p w14:paraId="29452103" w14:textId="3BED4CB4" w:rsidR="004F7F6A" w:rsidRPr="00823AF7" w:rsidRDefault="003718AC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14,197,207</w:t>
            </w:r>
          </w:p>
        </w:tc>
        <w:tc>
          <w:tcPr>
            <w:tcW w:w="1532" w:type="dxa"/>
          </w:tcPr>
          <w:p w14:paraId="76CEAE31" w14:textId="17954B34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10,429,375</w:t>
            </w:r>
          </w:p>
        </w:tc>
      </w:tr>
      <w:tr w:rsidR="004F7F6A" w:rsidRPr="00BE794A" w14:paraId="3C50B577" w14:textId="77777777" w:rsidTr="00B24F52">
        <w:trPr>
          <w:trHeight w:val="203"/>
        </w:trPr>
        <w:tc>
          <w:tcPr>
            <w:tcW w:w="3870" w:type="dxa"/>
          </w:tcPr>
          <w:p w14:paraId="04ACA129" w14:textId="790E11FC" w:rsidR="004F7F6A" w:rsidRPr="00BE794A" w:rsidRDefault="004F7F6A" w:rsidP="00B83B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</w:t>
            </w:r>
          </w:p>
        </w:tc>
        <w:tc>
          <w:tcPr>
            <w:tcW w:w="1531" w:type="dxa"/>
          </w:tcPr>
          <w:p w14:paraId="6DAF4795" w14:textId="77777777" w:rsidR="004F7F6A" w:rsidRPr="003F0E1D" w:rsidRDefault="004F7F6A" w:rsidP="003753CD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</w:tcPr>
          <w:p w14:paraId="785A06FA" w14:textId="77777777" w:rsidR="004F7F6A" w:rsidRPr="003F0E1D" w:rsidRDefault="004F7F6A" w:rsidP="003753CD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</w:tcPr>
          <w:p w14:paraId="67C538F6" w14:textId="77777777" w:rsidR="004F7F6A" w:rsidRPr="003F0E1D" w:rsidRDefault="004F7F6A" w:rsidP="003753CD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dxa"/>
          </w:tcPr>
          <w:p w14:paraId="14272204" w14:textId="77777777" w:rsidR="004F7F6A" w:rsidRPr="003F0E1D" w:rsidRDefault="004F7F6A" w:rsidP="003753CD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4F7F6A" w:rsidRPr="00BE794A" w14:paraId="167BB1A8" w14:textId="77777777" w:rsidTr="00B24F52">
        <w:trPr>
          <w:trHeight w:val="203"/>
        </w:trPr>
        <w:tc>
          <w:tcPr>
            <w:tcW w:w="3870" w:type="dxa"/>
          </w:tcPr>
          <w:p w14:paraId="77B75CCA" w14:textId="0EE4667B" w:rsidR="004F7F6A" w:rsidRPr="00BE794A" w:rsidRDefault="004F7F6A" w:rsidP="00B83BA4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 xml:space="preserve">1 – 90 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531" w:type="dxa"/>
          </w:tcPr>
          <w:p w14:paraId="300B0AF9" w14:textId="5DC71C10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3,401,165</w:t>
            </w:r>
          </w:p>
        </w:tc>
        <w:tc>
          <w:tcPr>
            <w:tcW w:w="1531" w:type="dxa"/>
          </w:tcPr>
          <w:p w14:paraId="042DBF3F" w14:textId="060430FA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5,215,629</w:t>
            </w:r>
          </w:p>
        </w:tc>
        <w:tc>
          <w:tcPr>
            <w:tcW w:w="1531" w:type="dxa"/>
          </w:tcPr>
          <w:p w14:paraId="506FB568" w14:textId="4C7F241A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1,687,854</w:t>
            </w:r>
          </w:p>
        </w:tc>
        <w:tc>
          <w:tcPr>
            <w:tcW w:w="1532" w:type="dxa"/>
          </w:tcPr>
          <w:p w14:paraId="589991D0" w14:textId="5572CADA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1,887,813</w:t>
            </w:r>
          </w:p>
        </w:tc>
      </w:tr>
      <w:tr w:rsidR="004F7F6A" w:rsidRPr="00BE794A" w14:paraId="4616D57A" w14:textId="77777777" w:rsidTr="00B24F52">
        <w:trPr>
          <w:trHeight w:val="203"/>
        </w:trPr>
        <w:tc>
          <w:tcPr>
            <w:tcW w:w="3870" w:type="dxa"/>
          </w:tcPr>
          <w:p w14:paraId="236C99D6" w14:textId="26D960FB" w:rsidR="004F7F6A" w:rsidRPr="00BE794A" w:rsidRDefault="004F7F6A" w:rsidP="00B83BA4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 xml:space="preserve">91 – 180 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531" w:type="dxa"/>
          </w:tcPr>
          <w:p w14:paraId="6DE4E1F7" w14:textId="3A8C6FFF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3,163,737</w:t>
            </w:r>
          </w:p>
        </w:tc>
        <w:tc>
          <w:tcPr>
            <w:tcW w:w="1531" w:type="dxa"/>
          </w:tcPr>
          <w:p w14:paraId="419B893F" w14:textId="69D79606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554,867</w:t>
            </w:r>
          </w:p>
        </w:tc>
        <w:tc>
          <w:tcPr>
            <w:tcW w:w="1531" w:type="dxa"/>
          </w:tcPr>
          <w:p w14:paraId="18567A4A" w14:textId="4498E006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288,653</w:t>
            </w:r>
          </w:p>
        </w:tc>
        <w:tc>
          <w:tcPr>
            <w:tcW w:w="1532" w:type="dxa"/>
          </w:tcPr>
          <w:p w14:paraId="77BDC40B" w14:textId="2FDCF98B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383,393</w:t>
            </w:r>
          </w:p>
        </w:tc>
      </w:tr>
      <w:tr w:rsidR="004F7F6A" w:rsidRPr="00BE794A" w14:paraId="44F9F8AB" w14:textId="77777777" w:rsidTr="00B24F52">
        <w:trPr>
          <w:trHeight w:val="203"/>
        </w:trPr>
        <w:tc>
          <w:tcPr>
            <w:tcW w:w="3870" w:type="dxa"/>
          </w:tcPr>
          <w:p w14:paraId="01C0CB4E" w14:textId="342B0F15" w:rsidR="004F7F6A" w:rsidRPr="00BE794A" w:rsidRDefault="004F7F6A" w:rsidP="00B83BA4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>181 – 270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1" w:type="dxa"/>
          </w:tcPr>
          <w:p w14:paraId="6B607834" w14:textId="38B16FD7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305,166</w:t>
            </w:r>
          </w:p>
        </w:tc>
        <w:tc>
          <w:tcPr>
            <w:tcW w:w="1531" w:type="dxa"/>
          </w:tcPr>
          <w:p w14:paraId="727C0BA6" w14:textId="0EA34EA8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431,897</w:t>
            </w:r>
          </w:p>
        </w:tc>
        <w:tc>
          <w:tcPr>
            <w:tcW w:w="1531" w:type="dxa"/>
          </w:tcPr>
          <w:p w14:paraId="5C442B34" w14:textId="37D71335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133,692</w:t>
            </w:r>
          </w:p>
        </w:tc>
        <w:tc>
          <w:tcPr>
            <w:tcW w:w="1532" w:type="dxa"/>
          </w:tcPr>
          <w:p w14:paraId="5D05DCF1" w14:textId="4B5E15FF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230,502</w:t>
            </w:r>
          </w:p>
        </w:tc>
      </w:tr>
      <w:tr w:rsidR="004F7F6A" w:rsidRPr="00BE794A" w14:paraId="71F14C19" w14:textId="77777777" w:rsidTr="00B24F52">
        <w:trPr>
          <w:trHeight w:val="203"/>
        </w:trPr>
        <w:tc>
          <w:tcPr>
            <w:tcW w:w="3870" w:type="dxa"/>
          </w:tcPr>
          <w:p w14:paraId="0F637C1E" w14:textId="6E967144" w:rsidR="004F7F6A" w:rsidRPr="00BE794A" w:rsidRDefault="004F7F6A" w:rsidP="00B83BA4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>271 – 365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1" w:type="dxa"/>
          </w:tcPr>
          <w:p w14:paraId="769D5261" w14:textId="0A1C5BA8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279,402</w:t>
            </w:r>
          </w:p>
        </w:tc>
        <w:tc>
          <w:tcPr>
            <w:tcW w:w="1531" w:type="dxa"/>
          </w:tcPr>
          <w:p w14:paraId="0C6E3805" w14:textId="2A0D3AC8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100,413</w:t>
            </w:r>
          </w:p>
        </w:tc>
        <w:tc>
          <w:tcPr>
            <w:tcW w:w="1531" w:type="dxa"/>
          </w:tcPr>
          <w:p w14:paraId="59B4F97C" w14:textId="5108A79A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86,807</w:t>
            </w:r>
          </w:p>
        </w:tc>
        <w:tc>
          <w:tcPr>
            <w:tcW w:w="1532" w:type="dxa"/>
          </w:tcPr>
          <w:p w14:paraId="0ED3E47D" w14:textId="737EC2EE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71,561</w:t>
            </w:r>
          </w:p>
        </w:tc>
      </w:tr>
      <w:tr w:rsidR="004F7F6A" w:rsidRPr="00BE794A" w14:paraId="456E514D" w14:textId="77777777" w:rsidTr="00B24F52">
        <w:trPr>
          <w:trHeight w:val="203"/>
        </w:trPr>
        <w:tc>
          <w:tcPr>
            <w:tcW w:w="3870" w:type="dxa"/>
          </w:tcPr>
          <w:p w14:paraId="0331A117" w14:textId="37896513" w:rsidR="004F7F6A" w:rsidRPr="00BE794A" w:rsidRDefault="004F7F6A" w:rsidP="00B83BA4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794A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531" w:type="dxa"/>
          </w:tcPr>
          <w:p w14:paraId="2165DA20" w14:textId="7CF4F99E" w:rsidR="004F7F6A" w:rsidRPr="00823AF7" w:rsidRDefault="00292A30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399,625</w:t>
            </w:r>
          </w:p>
        </w:tc>
        <w:tc>
          <w:tcPr>
            <w:tcW w:w="1531" w:type="dxa"/>
          </w:tcPr>
          <w:p w14:paraId="24376BE9" w14:textId="5894C387" w:rsidR="004F7F6A" w:rsidRPr="00823AF7" w:rsidRDefault="004F7F6A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522,066</w:t>
            </w:r>
          </w:p>
        </w:tc>
        <w:tc>
          <w:tcPr>
            <w:tcW w:w="1531" w:type="dxa"/>
          </w:tcPr>
          <w:p w14:paraId="21FD93C6" w14:textId="5412A67F" w:rsidR="004F7F6A" w:rsidRPr="00823AF7" w:rsidRDefault="00292A30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238,224</w:t>
            </w:r>
          </w:p>
        </w:tc>
        <w:tc>
          <w:tcPr>
            <w:tcW w:w="1532" w:type="dxa"/>
          </w:tcPr>
          <w:p w14:paraId="57D29A17" w14:textId="610928DC" w:rsidR="004F7F6A" w:rsidRPr="00823AF7" w:rsidRDefault="004F7F6A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213,927</w:t>
            </w:r>
          </w:p>
        </w:tc>
      </w:tr>
      <w:tr w:rsidR="004F7F6A" w:rsidRPr="00BE794A" w14:paraId="2055ABA6" w14:textId="77777777" w:rsidTr="00B24F52">
        <w:trPr>
          <w:trHeight w:val="203"/>
        </w:trPr>
        <w:tc>
          <w:tcPr>
            <w:tcW w:w="3870" w:type="dxa"/>
          </w:tcPr>
          <w:p w14:paraId="79027334" w14:textId="77777777" w:rsidR="004F7F6A" w:rsidRPr="00BE794A" w:rsidRDefault="004F7F6A" w:rsidP="00B83BA4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6E0A8966" w14:textId="5D192E70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40,521,921</w:t>
            </w:r>
          </w:p>
        </w:tc>
        <w:tc>
          <w:tcPr>
            <w:tcW w:w="1531" w:type="dxa"/>
            <w:vAlign w:val="bottom"/>
          </w:tcPr>
          <w:p w14:paraId="25460378" w14:textId="5E1DE6B6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38,321,530</w:t>
            </w:r>
          </w:p>
        </w:tc>
        <w:tc>
          <w:tcPr>
            <w:tcW w:w="1531" w:type="dxa"/>
          </w:tcPr>
          <w:p w14:paraId="3801C84F" w14:textId="6A8A3106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16,632,437</w:t>
            </w:r>
          </w:p>
        </w:tc>
        <w:tc>
          <w:tcPr>
            <w:tcW w:w="1532" w:type="dxa"/>
            <w:vAlign w:val="bottom"/>
          </w:tcPr>
          <w:p w14:paraId="376E5F95" w14:textId="37715843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13,216,571</w:t>
            </w:r>
          </w:p>
        </w:tc>
      </w:tr>
      <w:tr w:rsidR="004F7F6A" w:rsidRPr="00BE794A" w14:paraId="2EAC7E35" w14:textId="77777777" w:rsidTr="00B24F52">
        <w:trPr>
          <w:trHeight w:val="203"/>
        </w:trPr>
        <w:tc>
          <w:tcPr>
            <w:tcW w:w="3870" w:type="dxa"/>
          </w:tcPr>
          <w:p w14:paraId="403F3E16" w14:textId="4339DAAA" w:rsidR="004F7F6A" w:rsidRPr="00BE794A" w:rsidRDefault="004F7F6A" w:rsidP="00B24F5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1" w:type="dxa"/>
          </w:tcPr>
          <w:p w14:paraId="553DA3D0" w14:textId="16FF0CD9" w:rsidR="004F7F6A" w:rsidRPr="00823AF7" w:rsidRDefault="00811194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(650,594)</w:t>
            </w:r>
          </w:p>
        </w:tc>
        <w:tc>
          <w:tcPr>
            <w:tcW w:w="1531" w:type="dxa"/>
            <w:vAlign w:val="bottom"/>
          </w:tcPr>
          <w:p w14:paraId="38C249E4" w14:textId="3C28B7B3" w:rsidR="004F7F6A" w:rsidRPr="00823AF7" w:rsidRDefault="004F7F6A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(749,597)</w:t>
            </w:r>
          </w:p>
        </w:tc>
        <w:tc>
          <w:tcPr>
            <w:tcW w:w="1531" w:type="dxa"/>
          </w:tcPr>
          <w:p w14:paraId="6A497910" w14:textId="528799AE" w:rsidR="004F7F6A" w:rsidRPr="00823AF7" w:rsidRDefault="00292A30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(599,540)</w:t>
            </w:r>
          </w:p>
        </w:tc>
        <w:tc>
          <w:tcPr>
            <w:tcW w:w="1532" w:type="dxa"/>
            <w:vAlign w:val="bottom"/>
          </w:tcPr>
          <w:p w14:paraId="1FB6461D" w14:textId="1253E21A" w:rsidR="004F7F6A" w:rsidRPr="00823AF7" w:rsidRDefault="004F7F6A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(700,000)</w:t>
            </w:r>
          </w:p>
        </w:tc>
      </w:tr>
      <w:tr w:rsidR="004F7F6A" w:rsidRPr="00BE794A" w14:paraId="29FA9BB1" w14:textId="77777777" w:rsidTr="00B24F52">
        <w:trPr>
          <w:trHeight w:val="203"/>
        </w:trPr>
        <w:tc>
          <w:tcPr>
            <w:tcW w:w="3870" w:type="dxa"/>
          </w:tcPr>
          <w:p w14:paraId="3DF15A3D" w14:textId="77777777" w:rsidR="004F7F6A" w:rsidRPr="00BE794A" w:rsidRDefault="004F7F6A" w:rsidP="00B83B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6F1F9D31" w14:textId="5F7AA462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39,871,327</w:t>
            </w:r>
          </w:p>
        </w:tc>
        <w:tc>
          <w:tcPr>
            <w:tcW w:w="1531" w:type="dxa"/>
            <w:vAlign w:val="bottom"/>
          </w:tcPr>
          <w:p w14:paraId="2ADE4222" w14:textId="011C10DE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37,571,933</w:t>
            </w:r>
          </w:p>
        </w:tc>
        <w:tc>
          <w:tcPr>
            <w:tcW w:w="1531" w:type="dxa"/>
          </w:tcPr>
          <w:p w14:paraId="177BE894" w14:textId="371F94A2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16,032,897</w:t>
            </w:r>
          </w:p>
        </w:tc>
        <w:tc>
          <w:tcPr>
            <w:tcW w:w="1532" w:type="dxa"/>
            <w:vAlign w:val="bottom"/>
          </w:tcPr>
          <w:p w14:paraId="07963EF9" w14:textId="3715B82B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12,516,571</w:t>
            </w:r>
          </w:p>
        </w:tc>
      </w:tr>
      <w:tr w:rsidR="004F7F6A" w:rsidRPr="00BE794A" w14:paraId="065B32B4" w14:textId="77777777" w:rsidTr="00B24F52">
        <w:trPr>
          <w:trHeight w:val="203"/>
        </w:trPr>
        <w:tc>
          <w:tcPr>
            <w:tcW w:w="3870" w:type="dxa"/>
          </w:tcPr>
          <w:p w14:paraId="1AC807AF" w14:textId="6961E44E" w:rsidR="004F7F6A" w:rsidRPr="00BE794A" w:rsidRDefault="004F7F6A" w:rsidP="00B83B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ลูกหนี้การค้าที่ยังไม่ได้ออกใบแจ้งหนี้</w:t>
            </w:r>
          </w:p>
        </w:tc>
        <w:tc>
          <w:tcPr>
            <w:tcW w:w="1531" w:type="dxa"/>
          </w:tcPr>
          <w:p w14:paraId="06DB9128" w14:textId="7F012288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1,631,271</w:t>
            </w:r>
          </w:p>
        </w:tc>
        <w:tc>
          <w:tcPr>
            <w:tcW w:w="1531" w:type="dxa"/>
            <w:vAlign w:val="bottom"/>
          </w:tcPr>
          <w:p w14:paraId="305C5112" w14:textId="2CBFC906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859,436</w:t>
            </w:r>
          </w:p>
        </w:tc>
        <w:tc>
          <w:tcPr>
            <w:tcW w:w="1531" w:type="dxa"/>
          </w:tcPr>
          <w:p w14:paraId="4DD4AFC8" w14:textId="5195DE52" w:rsidR="004F7F6A" w:rsidRPr="00823AF7" w:rsidRDefault="00292A30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1,206,447</w:t>
            </w:r>
          </w:p>
        </w:tc>
        <w:tc>
          <w:tcPr>
            <w:tcW w:w="1532" w:type="dxa"/>
            <w:vAlign w:val="bottom"/>
          </w:tcPr>
          <w:p w14:paraId="736860EC" w14:textId="5747105A" w:rsidR="004F7F6A" w:rsidRPr="00823AF7" w:rsidRDefault="004F7F6A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446,513</w:t>
            </w:r>
          </w:p>
        </w:tc>
      </w:tr>
      <w:tr w:rsidR="004F7F6A" w:rsidRPr="00BE794A" w14:paraId="56E0A9EB" w14:textId="77777777" w:rsidTr="00B24F52">
        <w:trPr>
          <w:trHeight w:val="203"/>
        </w:trPr>
        <w:tc>
          <w:tcPr>
            <w:tcW w:w="3870" w:type="dxa"/>
          </w:tcPr>
          <w:p w14:paraId="5AF30812" w14:textId="73B4C555" w:rsidR="004F7F6A" w:rsidRPr="00BE794A" w:rsidRDefault="004F7F6A" w:rsidP="00B83BA4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5A31CD59" w14:textId="6996C0ED" w:rsidR="004F7F6A" w:rsidRPr="00823AF7" w:rsidRDefault="00292A30" w:rsidP="00375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41,502,598</w:t>
            </w:r>
          </w:p>
        </w:tc>
        <w:tc>
          <w:tcPr>
            <w:tcW w:w="1531" w:type="dxa"/>
            <w:vAlign w:val="bottom"/>
          </w:tcPr>
          <w:p w14:paraId="527CA0A2" w14:textId="548FC3BF" w:rsidR="004F7F6A" w:rsidRPr="00823AF7" w:rsidRDefault="004F7F6A" w:rsidP="00375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38,431,369</w:t>
            </w:r>
          </w:p>
        </w:tc>
        <w:tc>
          <w:tcPr>
            <w:tcW w:w="1531" w:type="dxa"/>
          </w:tcPr>
          <w:p w14:paraId="38897A73" w14:textId="7D7ED6F6" w:rsidR="004F7F6A" w:rsidRPr="00823AF7" w:rsidRDefault="00292A30" w:rsidP="00375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17,239,344</w:t>
            </w:r>
          </w:p>
        </w:tc>
        <w:tc>
          <w:tcPr>
            <w:tcW w:w="1532" w:type="dxa"/>
            <w:vAlign w:val="bottom"/>
          </w:tcPr>
          <w:p w14:paraId="52530B2D" w14:textId="5C4B3884" w:rsidR="004F7F6A" w:rsidRPr="00823AF7" w:rsidRDefault="004F7F6A" w:rsidP="003753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12,963,084</w:t>
            </w:r>
          </w:p>
        </w:tc>
      </w:tr>
    </w:tbl>
    <w:bookmarkEnd w:id="5"/>
    <w:p w14:paraId="2A07D58B" w14:textId="3D90C7DC" w:rsidR="008D137B" w:rsidRPr="00BE794A" w:rsidRDefault="00205C6F" w:rsidP="00BC7C90">
      <w:pPr>
        <w:tabs>
          <w:tab w:val="left" w:pos="513"/>
          <w:tab w:val="decimal" w:pos="7920"/>
        </w:tabs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ลูกหนี้การค้าที่ยังไม่ได้ออกใบแจ้งหนี้ ณ วันที่ </w:t>
      </w:r>
      <w:r w:rsidR="004F2D20" w:rsidRPr="00BE794A">
        <w:rPr>
          <w:rFonts w:ascii="Angsana New" w:hAnsi="Angsana New"/>
          <w:sz w:val="28"/>
          <w:szCs w:val="28"/>
          <w:lang w:val="en-US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4F2D20" w:rsidRPr="00BE794A">
        <w:rPr>
          <w:rFonts w:ascii="Angsana New" w:hAnsi="Angsana New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4F2D20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ใน</w:t>
      </w:r>
      <w:r w:rsidR="00CB483C">
        <w:rPr>
          <w:rFonts w:ascii="Angsana New" w:hAnsi="Angsana New"/>
          <w:sz w:val="28"/>
          <w:szCs w:val="28"/>
          <w:cs/>
        </w:rPr>
        <w:t>ข้อมูลทาง</w:t>
      </w:r>
      <w:r w:rsidRPr="00BE794A">
        <w:rPr>
          <w:rFonts w:ascii="Angsana New" w:hAnsi="Angsana New"/>
          <w:sz w:val="28"/>
          <w:szCs w:val="28"/>
          <w:cs/>
        </w:rPr>
        <w:t>การเงินรวมและ</w:t>
      </w:r>
      <w:r w:rsidR="00DB76B3">
        <w:rPr>
          <w:rFonts w:ascii="Angsana New" w:hAnsi="Angsana New"/>
          <w:sz w:val="28"/>
          <w:szCs w:val="28"/>
          <w:cs/>
        </w:rPr>
        <w:t>ข้อมูลทาง</w:t>
      </w:r>
      <w:r w:rsidRPr="00BE794A">
        <w:rPr>
          <w:rFonts w:ascii="Angsana New" w:hAnsi="Angsana New"/>
          <w:sz w:val="28"/>
          <w:szCs w:val="28"/>
          <w:cs/>
        </w:rPr>
        <w:t>การเงินเฉพาะกิจการอยู่ในช่วงอายุ</w:t>
      </w:r>
      <w:r w:rsidRPr="003B2C42">
        <w:rPr>
          <w:rFonts w:ascii="Angsana New" w:hAnsi="Angsana New"/>
          <w:color w:val="000000" w:themeColor="text1"/>
          <w:sz w:val="28"/>
          <w:szCs w:val="28"/>
          <w:cs/>
        </w:rPr>
        <w:t xml:space="preserve">ระหว่าง </w:t>
      </w:r>
      <w:r w:rsidR="003B2C42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3B2C42">
        <w:rPr>
          <w:rFonts w:ascii="Angsana New" w:hAnsi="Angsana New"/>
          <w:color w:val="000000" w:themeColor="text1"/>
          <w:sz w:val="28"/>
          <w:szCs w:val="28"/>
          <w:cs/>
        </w:rPr>
        <w:t xml:space="preserve"> - </w:t>
      </w:r>
      <w:r w:rsidR="003B2C42">
        <w:rPr>
          <w:rFonts w:ascii="Angsana New" w:hAnsi="Angsana New"/>
          <w:color w:val="000000" w:themeColor="text1"/>
          <w:sz w:val="28"/>
          <w:szCs w:val="28"/>
        </w:rPr>
        <w:t>30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3B2C42">
        <w:rPr>
          <w:rFonts w:ascii="Angsana New" w:hAnsi="Angsana New"/>
          <w:sz w:val="28"/>
          <w:szCs w:val="28"/>
          <w:cs/>
        </w:rPr>
        <w:t xml:space="preserve">วัน </w:t>
      </w:r>
      <w:r w:rsidRPr="00BE794A">
        <w:rPr>
          <w:rFonts w:ascii="Angsana New" w:hAnsi="Angsana New"/>
          <w:sz w:val="28"/>
          <w:szCs w:val="28"/>
          <w:cs/>
        </w:rPr>
        <w:t>(</w:t>
      </w:r>
      <w:r w:rsidR="00FA4457" w:rsidRPr="00BE794A">
        <w:rPr>
          <w:rFonts w:ascii="Angsana New" w:hAnsi="Angsana New"/>
          <w:sz w:val="28"/>
          <w:szCs w:val="28"/>
          <w:cs/>
        </w:rPr>
        <w:t xml:space="preserve">วันที่ </w:t>
      </w:r>
      <w:r w:rsidR="00FA4457" w:rsidRPr="00BE794A">
        <w:rPr>
          <w:rFonts w:ascii="Angsana New" w:hAnsi="Angsana New"/>
          <w:sz w:val="28"/>
          <w:szCs w:val="28"/>
          <w:lang w:val="en-US"/>
        </w:rPr>
        <w:t xml:space="preserve">31 </w:t>
      </w:r>
      <w:r w:rsidR="00FA4457" w:rsidRPr="00BE794A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DE2735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: </w:t>
      </w:r>
      <w:r w:rsidR="00DE2735" w:rsidRPr="00BE794A">
        <w:rPr>
          <w:rFonts w:ascii="Angsana New" w:hAnsi="Angsana New"/>
          <w:sz w:val="28"/>
          <w:szCs w:val="28"/>
        </w:rPr>
        <w:t>1</w:t>
      </w:r>
      <w:r w:rsidRPr="00BE794A">
        <w:rPr>
          <w:rFonts w:ascii="Angsana New" w:hAnsi="Angsana New"/>
          <w:sz w:val="28"/>
          <w:szCs w:val="28"/>
          <w:cs/>
        </w:rPr>
        <w:t xml:space="preserve"> - </w:t>
      </w:r>
      <w:r w:rsidR="00DE2735" w:rsidRPr="00BE794A">
        <w:rPr>
          <w:rFonts w:ascii="Angsana New" w:hAnsi="Angsana New"/>
          <w:sz w:val="28"/>
          <w:szCs w:val="28"/>
        </w:rPr>
        <w:t>14</w:t>
      </w:r>
      <w:r w:rsidRPr="00BE794A">
        <w:rPr>
          <w:rFonts w:ascii="Angsana New" w:hAnsi="Angsana New"/>
          <w:sz w:val="28"/>
          <w:szCs w:val="28"/>
          <w:cs/>
        </w:rPr>
        <w:t xml:space="preserve"> วัน)</w:t>
      </w:r>
    </w:p>
    <w:p w14:paraId="465C7526" w14:textId="0F4AEA60" w:rsidR="00EA7730" w:rsidRPr="00BE794A" w:rsidRDefault="00DE0DF5" w:rsidP="00BC7C90">
      <w:pPr>
        <w:tabs>
          <w:tab w:val="left" w:pos="513"/>
          <w:tab w:val="decimal" w:pos="7920"/>
        </w:tabs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7677C9">
        <w:rPr>
          <w:rFonts w:ascii="Angsana New" w:hAnsi="Angsana New"/>
          <w:spacing w:val="-2"/>
          <w:sz w:val="28"/>
          <w:szCs w:val="28"/>
          <w:cs/>
        </w:rPr>
        <w:t>การเคลื่อนไหวของค่าเผื่อผลขาดทุนด้านเครดิตที่คาดว่าจะเกิดขึ้นของลูกหนี้การค้า - กิจการอื่น สำหรับ</w:t>
      </w:r>
      <w:r w:rsidR="000661FF" w:rsidRPr="007677C9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Pr="007677C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677C9">
        <w:rPr>
          <w:rFonts w:ascii="Angsana New" w:hAnsi="Angsana New"/>
          <w:spacing w:val="-2"/>
          <w:sz w:val="28"/>
          <w:szCs w:val="28"/>
        </w:rPr>
        <w:t xml:space="preserve">3 </w:t>
      </w:r>
      <w:r w:rsidRPr="007677C9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="00EC7A3F">
        <w:rPr>
          <w:rFonts w:ascii="Angsana New" w:hAnsi="Angsana New"/>
          <w:spacing w:val="-2"/>
          <w:sz w:val="28"/>
          <w:szCs w:val="28"/>
        </w:rPr>
        <w:br/>
      </w:r>
      <w:r w:rsidRPr="007677C9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7677C9">
        <w:rPr>
          <w:rFonts w:ascii="Angsana New" w:hAnsi="Angsana New"/>
          <w:spacing w:val="-2"/>
          <w:sz w:val="28"/>
          <w:szCs w:val="28"/>
        </w:rPr>
        <w:t>31</w:t>
      </w:r>
      <w:r w:rsidRPr="007677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677C9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7677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677C9">
        <w:rPr>
          <w:rFonts w:ascii="Angsana New" w:hAnsi="Angsana New"/>
          <w:spacing w:val="-2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100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50"/>
        <w:gridCol w:w="2551"/>
        <w:gridCol w:w="2551"/>
      </w:tblGrid>
      <w:tr w:rsidR="0036512B" w:rsidRPr="00BE794A" w14:paraId="4EC053F1" w14:textId="77777777" w:rsidTr="00B24F52">
        <w:tc>
          <w:tcPr>
            <w:tcW w:w="4950" w:type="dxa"/>
          </w:tcPr>
          <w:p w14:paraId="387F0CF6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6E26155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A912EE2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5E72E874" w14:textId="77777777" w:rsidTr="00B24F52">
        <w:tc>
          <w:tcPr>
            <w:tcW w:w="4950" w:type="dxa"/>
          </w:tcPr>
          <w:p w14:paraId="43611519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E734408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</w:tcPr>
          <w:p w14:paraId="2A461A7D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3E635353" w14:textId="77777777" w:rsidTr="00B24F52">
        <w:tc>
          <w:tcPr>
            <w:tcW w:w="4950" w:type="dxa"/>
          </w:tcPr>
          <w:p w14:paraId="59F70094" w14:textId="77777777" w:rsidR="0036512B" w:rsidRPr="00DB15FF" w:rsidRDefault="0036512B" w:rsidP="00385BC4">
            <w:pPr>
              <w:spacing w:line="240" w:lineRule="auto"/>
              <w:ind w:left="-18" w:right="36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</w:tcPr>
          <w:p w14:paraId="73DE1131" w14:textId="77777777" w:rsidR="0036512B" w:rsidRPr="00DB15FF" w:rsidRDefault="0036512B" w:rsidP="00385BC4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551" w:type="dxa"/>
          </w:tcPr>
          <w:p w14:paraId="119FE6BB" w14:textId="77777777" w:rsidR="0036512B" w:rsidRPr="00DB15FF" w:rsidRDefault="0036512B" w:rsidP="00385BC4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</w:tr>
      <w:tr w:rsidR="0036512B" w:rsidRPr="00BE794A" w14:paraId="142BBF9E" w14:textId="77777777" w:rsidTr="00B24F52">
        <w:trPr>
          <w:trHeight w:val="203"/>
        </w:trPr>
        <w:tc>
          <w:tcPr>
            <w:tcW w:w="4950" w:type="dxa"/>
            <w:vAlign w:val="center"/>
          </w:tcPr>
          <w:p w14:paraId="1B67EA95" w14:textId="43F69BB1" w:rsidR="0036512B" w:rsidRPr="00BE794A" w:rsidRDefault="0036512B" w:rsidP="0078574D">
            <w:pPr>
              <w:tabs>
                <w:tab w:val="left" w:pos="8040"/>
              </w:tabs>
              <w:spacing w:line="240" w:lineRule="auto"/>
              <w:ind w:left="161" w:hanging="16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ค่าเผื่อผลขาดทุนด้านเครดิตต้น</w:t>
            </w:r>
            <w:r w:rsidR="006971D5"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551" w:type="dxa"/>
            <w:vAlign w:val="center"/>
          </w:tcPr>
          <w:p w14:paraId="7E627868" w14:textId="10B82FC6" w:rsidR="0036512B" w:rsidRPr="00BE794A" w:rsidRDefault="0036512B" w:rsidP="003753CD">
            <w:pP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(749,597)</w:t>
            </w:r>
          </w:p>
        </w:tc>
        <w:tc>
          <w:tcPr>
            <w:tcW w:w="2551" w:type="dxa"/>
          </w:tcPr>
          <w:p w14:paraId="4F4B3B38" w14:textId="6BE35BA9" w:rsidR="0036512B" w:rsidRPr="00BE794A" w:rsidRDefault="0036512B" w:rsidP="003753CD">
            <w:pP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(700,000)</w:t>
            </w:r>
          </w:p>
        </w:tc>
      </w:tr>
      <w:tr w:rsidR="0036512B" w:rsidRPr="00BE794A" w14:paraId="1EB4B97F" w14:textId="77777777" w:rsidTr="00B24F52">
        <w:trPr>
          <w:trHeight w:val="203"/>
        </w:trPr>
        <w:tc>
          <w:tcPr>
            <w:tcW w:w="4950" w:type="dxa"/>
            <w:vAlign w:val="center"/>
          </w:tcPr>
          <w:p w14:paraId="6D62D5EE" w14:textId="2A7966F4" w:rsidR="0036512B" w:rsidRPr="00BE794A" w:rsidRDefault="0036512B" w:rsidP="00A05EF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BE79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ตั้งเพิ่มในระหว่าง</w:t>
            </w:r>
            <w:r w:rsidR="006971D5" w:rsidRPr="00BE794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51" w:type="dxa"/>
          </w:tcPr>
          <w:p w14:paraId="77666778" w14:textId="17B39116" w:rsidR="0036512B" w:rsidRPr="00BE794A" w:rsidRDefault="00A65958" w:rsidP="003753CD">
            <w:pP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0AAB">
              <w:rPr>
                <w:rFonts w:ascii="Angsana New" w:hAnsi="Angsana New"/>
                <w:color w:val="000000"/>
                <w:sz w:val="28"/>
                <w:szCs w:val="28"/>
              </w:rPr>
              <w:t>(2,58</w:t>
            </w:r>
            <w:r w:rsidR="0079090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790AA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551" w:type="dxa"/>
          </w:tcPr>
          <w:p w14:paraId="577AD7C6" w14:textId="1BA54AF1" w:rsidR="0036512B" w:rsidRPr="00BE794A" w:rsidRDefault="00A65958" w:rsidP="003753CD">
            <w:pP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6512B" w:rsidRPr="00BE794A" w14:paraId="4E131131" w14:textId="77777777" w:rsidTr="00B24F52">
        <w:trPr>
          <w:trHeight w:val="203"/>
        </w:trPr>
        <w:tc>
          <w:tcPr>
            <w:tcW w:w="4950" w:type="dxa"/>
            <w:vAlign w:val="center"/>
          </w:tcPr>
          <w:p w14:paraId="163D0C90" w14:textId="1EA4C1C2" w:rsidR="0036512B" w:rsidRPr="00BE794A" w:rsidRDefault="0036512B" w:rsidP="00A05EF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หัก  โอนกลับในระหว่</w:t>
            </w:r>
            <w:r w:rsidR="006971D5" w:rsidRPr="00BE794A">
              <w:rPr>
                <w:rFonts w:ascii="Angsana New" w:hAnsi="Angsana New"/>
                <w:sz w:val="28"/>
                <w:szCs w:val="28"/>
                <w:cs/>
              </w:rPr>
              <w:t>างงวด</w:t>
            </w:r>
          </w:p>
        </w:tc>
        <w:tc>
          <w:tcPr>
            <w:tcW w:w="2551" w:type="dxa"/>
          </w:tcPr>
          <w:p w14:paraId="0C0CAA5D" w14:textId="6BFCF07B" w:rsidR="0036512B" w:rsidRPr="00BE794A" w:rsidRDefault="0043401E" w:rsidP="003753CD">
            <w:pP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77,072</w:t>
            </w:r>
          </w:p>
        </w:tc>
        <w:tc>
          <w:tcPr>
            <w:tcW w:w="2551" w:type="dxa"/>
          </w:tcPr>
          <w:p w14:paraId="192F7E75" w14:textId="331D3E7B" w:rsidR="0036512B" w:rsidRPr="00BE794A" w:rsidRDefault="00E3529C" w:rsidP="003753CD">
            <w:pP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5050E887">
              <w:rPr>
                <w:rFonts w:ascii="Angsana New" w:hAnsi="Angsana New"/>
                <w:color w:val="000000" w:themeColor="text1"/>
                <w:sz w:val="28"/>
                <w:szCs w:val="28"/>
              </w:rPr>
              <w:t>77,072</w:t>
            </w:r>
          </w:p>
        </w:tc>
      </w:tr>
      <w:tr w:rsidR="002D5EF7" w:rsidRPr="00173AA1" w14:paraId="4D2A886D" w14:textId="77777777" w:rsidTr="00B24F52">
        <w:trPr>
          <w:trHeight w:val="203"/>
        </w:trPr>
        <w:tc>
          <w:tcPr>
            <w:tcW w:w="4950" w:type="dxa"/>
            <w:vAlign w:val="center"/>
          </w:tcPr>
          <w:p w14:paraId="148671EC" w14:textId="03D2BD4C" w:rsidR="002D5EF7" w:rsidRPr="00BE794A" w:rsidRDefault="0078574D" w:rsidP="00A6595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8574D">
              <w:rPr>
                <w:rFonts w:ascii="Angsana New" w:hAnsi="Angsana New"/>
                <w:sz w:val="28"/>
                <w:szCs w:val="28"/>
                <w:cs/>
              </w:rPr>
              <w:t>หัก  โอนกลับในระหว่างงวด - ตัดจำหน่าย</w:t>
            </w:r>
          </w:p>
        </w:tc>
        <w:tc>
          <w:tcPr>
            <w:tcW w:w="2551" w:type="dxa"/>
          </w:tcPr>
          <w:p w14:paraId="04CD3777" w14:textId="2E1CDA65" w:rsidR="002D5EF7" w:rsidRDefault="001B3F86" w:rsidP="003753CD">
            <w:pPr>
              <w:pBdr>
                <w:bottom w:val="single" w:sz="4" w:space="1" w:color="auto"/>
              </w:pBd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</w:t>
            </w:r>
            <w:r w:rsidRPr="00561930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 w:rsidR="0079090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14:paraId="4FD583B5" w14:textId="2EF70273" w:rsidR="002D5EF7" w:rsidRPr="006F5C38" w:rsidRDefault="00E3529C" w:rsidP="003753CD">
            <w:pPr>
              <w:pBdr>
                <w:bottom w:val="single" w:sz="4" w:space="1" w:color="auto"/>
              </w:pBd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23,388</w:t>
            </w:r>
          </w:p>
        </w:tc>
      </w:tr>
      <w:tr w:rsidR="0036512B" w:rsidRPr="00BE794A" w14:paraId="58563B96" w14:textId="77777777" w:rsidTr="00B24F52">
        <w:trPr>
          <w:trHeight w:val="203"/>
        </w:trPr>
        <w:tc>
          <w:tcPr>
            <w:tcW w:w="4950" w:type="dxa"/>
            <w:vAlign w:val="center"/>
          </w:tcPr>
          <w:p w14:paraId="4C87519A" w14:textId="42D42074" w:rsidR="0036512B" w:rsidRPr="00BE794A" w:rsidRDefault="0036512B" w:rsidP="00A05EF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ค่าเผื่อผลขาดทุนด้านเครดิตปลาย</w:t>
            </w:r>
            <w:r w:rsidR="006971D5" w:rsidRPr="00BE794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51" w:type="dxa"/>
            <w:vAlign w:val="bottom"/>
          </w:tcPr>
          <w:p w14:paraId="397CF6AA" w14:textId="543FF629" w:rsidR="0036512B" w:rsidRPr="00BE794A" w:rsidRDefault="00A65958" w:rsidP="003753CD">
            <w:pPr>
              <w:pBdr>
                <w:bottom w:val="double" w:sz="4" w:space="1" w:color="auto"/>
              </w:pBd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0AAB">
              <w:rPr>
                <w:rFonts w:ascii="Angsana New" w:hAnsi="Angsana New"/>
                <w:color w:val="000000"/>
                <w:sz w:val="28"/>
                <w:szCs w:val="28"/>
              </w:rPr>
              <w:t>(650,</w:t>
            </w:r>
            <w:r w:rsidRPr="00561930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  <w:r w:rsidR="00561930" w:rsidRPr="0056193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90AA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551" w:type="dxa"/>
          </w:tcPr>
          <w:p w14:paraId="506BF301" w14:textId="36735AE8" w:rsidR="0036512B" w:rsidRPr="00BE794A" w:rsidRDefault="00A65958" w:rsidP="003753CD">
            <w:pPr>
              <w:pBdr>
                <w:bottom w:val="double" w:sz="4" w:space="1" w:color="auto"/>
              </w:pBd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5128">
              <w:rPr>
                <w:rFonts w:ascii="Angsana New" w:hAnsi="Angsana New"/>
                <w:color w:val="000000"/>
                <w:sz w:val="28"/>
                <w:szCs w:val="28"/>
              </w:rPr>
              <w:t>(599,540</w:t>
            </w:r>
            <w:r w:rsidR="0018125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3D25A7E7" w14:textId="77777777" w:rsidR="004F7F6A" w:rsidRPr="00BE794A" w:rsidRDefault="004F7F6A" w:rsidP="003774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contextualSpacing w:val="0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C20EE6D" w14:textId="15F7A66A" w:rsidR="00D73E6C" w:rsidRPr="00B768D8" w:rsidRDefault="00BC6B2E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8B7F00C" w14:textId="77777777" w:rsidR="00D73E6C" w:rsidRPr="002518DB" w:rsidRDefault="00D73E6C" w:rsidP="00F71E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contextualSpacing w:val="0"/>
        <w:jc w:val="both"/>
        <w:rPr>
          <w:rFonts w:ascii="Angsana New" w:hAnsi="Angsana New"/>
          <w:b/>
          <w:bCs/>
          <w:vanish/>
          <w:sz w:val="28"/>
          <w:szCs w:val="28"/>
          <w:cs/>
          <w:lang w:val="en-GB"/>
        </w:rPr>
      </w:pPr>
    </w:p>
    <w:p w14:paraId="28495BCF" w14:textId="1F5FD275" w:rsidR="004A5132" w:rsidRPr="005F045E" w:rsidRDefault="004A5132" w:rsidP="0034162C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5F045E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1008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60"/>
        <w:gridCol w:w="1531"/>
        <w:gridCol w:w="1531"/>
        <w:gridCol w:w="1531"/>
        <w:gridCol w:w="1531"/>
      </w:tblGrid>
      <w:tr w:rsidR="0036512B" w:rsidRPr="00BE794A" w14:paraId="28495BD6" w14:textId="77777777" w:rsidTr="00B24F52">
        <w:tc>
          <w:tcPr>
            <w:tcW w:w="3960" w:type="dxa"/>
          </w:tcPr>
          <w:p w14:paraId="28495BD0" w14:textId="77777777" w:rsidR="0036512B" w:rsidRPr="00BE794A" w:rsidRDefault="0036512B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6" w:name="_Hlk146539976"/>
          </w:p>
        </w:tc>
        <w:tc>
          <w:tcPr>
            <w:tcW w:w="1531" w:type="dxa"/>
          </w:tcPr>
          <w:p w14:paraId="0EC7DF0D" w14:textId="77777777" w:rsidR="0036512B" w:rsidRPr="00BE794A" w:rsidRDefault="0036512B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D7EF6ED" w14:textId="77777777" w:rsidR="0036512B" w:rsidRPr="00BE794A" w:rsidRDefault="0036512B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8495BD5" w14:textId="115A80CE" w:rsidR="0036512B" w:rsidRPr="00BE794A" w:rsidRDefault="0036512B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3F8A691C" w14:textId="77777777" w:rsidTr="00B24F52">
        <w:tc>
          <w:tcPr>
            <w:tcW w:w="3960" w:type="dxa"/>
          </w:tcPr>
          <w:p w14:paraId="46235BA8" w14:textId="77777777" w:rsidR="0036512B" w:rsidRPr="00BE794A" w:rsidRDefault="0036512B" w:rsidP="004A73B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E919526" w14:textId="2CD0591E" w:rsidR="0036512B" w:rsidRPr="00BE794A" w:rsidRDefault="0036512B" w:rsidP="004A73B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673D8E56" w14:textId="691F1C5E" w:rsidR="0036512B" w:rsidRPr="00BE794A" w:rsidRDefault="0036512B" w:rsidP="004A73B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28495BE4" w14:textId="77777777" w:rsidTr="00B24F52">
        <w:tc>
          <w:tcPr>
            <w:tcW w:w="3960" w:type="dxa"/>
          </w:tcPr>
          <w:p w14:paraId="28495BDC" w14:textId="77777777" w:rsidR="0036512B" w:rsidRPr="00BE794A" w:rsidRDefault="0036512B" w:rsidP="004A73B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E812007" w14:textId="5CFB17A0" w:rsidR="0036512B" w:rsidRPr="00BE794A" w:rsidRDefault="0036512B" w:rsidP="004A73B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399A71B4" w14:textId="7CD5DF6E" w:rsidR="0036512B" w:rsidRPr="00BE794A" w:rsidRDefault="0036512B" w:rsidP="004A73B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28495BE1" w14:textId="1CACA371" w:rsidR="0036512B" w:rsidRPr="00BE794A" w:rsidRDefault="0036512B" w:rsidP="004A73B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28495BE3" w14:textId="734C19C0" w:rsidR="0036512B" w:rsidRPr="00BE794A" w:rsidRDefault="0036512B" w:rsidP="004A73B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28495BFF" w14:textId="77777777" w:rsidTr="00B24F52">
        <w:trPr>
          <w:trHeight w:val="203"/>
        </w:trPr>
        <w:tc>
          <w:tcPr>
            <w:tcW w:w="3960" w:type="dxa"/>
          </w:tcPr>
          <w:p w14:paraId="28495BF7" w14:textId="5F5728DD" w:rsidR="0036512B" w:rsidRPr="00DB15FF" w:rsidRDefault="0036512B" w:rsidP="00DB15FF">
            <w:pPr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531" w:type="dxa"/>
          </w:tcPr>
          <w:p w14:paraId="77CE7AFA" w14:textId="0F98A2AF" w:rsidR="0036512B" w:rsidRPr="00DB15FF" w:rsidRDefault="0036512B" w:rsidP="00DB15FF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1B246BF2" w14:textId="4B54CF11" w:rsidR="0036512B" w:rsidRPr="00DB15FF" w:rsidRDefault="0036512B" w:rsidP="00DB15FF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8495BFC" w14:textId="572327F0" w:rsidR="0036512B" w:rsidRPr="00DB15FF" w:rsidRDefault="0036512B" w:rsidP="00DB15FF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8495BFE" w14:textId="08B30713" w:rsidR="0036512B" w:rsidRPr="00DB15FF" w:rsidRDefault="0036512B" w:rsidP="00DB15FF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260305" w:rsidRPr="00BE794A" w14:paraId="7361AB39" w14:textId="77777777" w:rsidTr="00B24F52">
        <w:trPr>
          <w:trHeight w:val="203"/>
        </w:trPr>
        <w:tc>
          <w:tcPr>
            <w:tcW w:w="3960" w:type="dxa"/>
          </w:tcPr>
          <w:p w14:paraId="604989A7" w14:textId="6A0BBCCE" w:rsidR="00260305" w:rsidRPr="00BE794A" w:rsidRDefault="00260305" w:rsidP="0026030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ยา</w:t>
            </w:r>
          </w:p>
        </w:tc>
        <w:tc>
          <w:tcPr>
            <w:tcW w:w="1531" w:type="dxa"/>
          </w:tcPr>
          <w:p w14:paraId="0032A762" w14:textId="337BFD65" w:rsidR="00260305" w:rsidRPr="00BE794A" w:rsidRDefault="002F560F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2841">
              <w:rPr>
                <w:rFonts w:ascii="Angsana New" w:hAnsi="Angsana New"/>
                <w:color w:val="000000"/>
                <w:sz w:val="28"/>
                <w:szCs w:val="28"/>
              </w:rPr>
              <w:t>7,229,548</w:t>
            </w:r>
          </w:p>
        </w:tc>
        <w:tc>
          <w:tcPr>
            <w:tcW w:w="1531" w:type="dxa"/>
            <w:vAlign w:val="bottom"/>
          </w:tcPr>
          <w:p w14:paraId="324C1AAB" w14:textId="234DA569" w:rsidR="00260305" w:rsidRPr="00BE794A" w:rsidRDefault="00260305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7,467,943</w:t>
            </w:r>
          </w:p>
        </w:tc>
        <w:tc>
          <w:tcPr>
            <w:tcW w:w="1531" w:type="dxa"/>
          </w:tcPr>
          <w:p w14:paraId="2CA7D137" w14:textId="7EEA8107" w:rsidR="00260305" w:rsidRPr="00BE794A" w:rsidRDefault="002F560F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2841">
              <w:rPr>
                <w:rFonts w:ascii="Angsana New" w:hAnsi="Angsana New"/>
                <w:color w:val="000000"/>
                <w:sz w:val="28"/>
                <w:szCs w:val="28"/>
              </w:rPr>
              <w:t>3,803,553</w:t>
            </w:r>
          </w:p>
        </w:tc>
        <w:tc>
          <w:tcPr>
            <w:tcW w:w="1531" w:type="dxa"/>
            <w:vAlign w:val="bottom"/>
          </w:tcPr>
          <w:p w14:paraId="3D11EA98" w14:textId="008EEFD4" w:rsidR="00260305" w:rsidRPr="00BE794A" w:rsidRDefault="00260305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3,808,463</w:t>
            </w:r>
          </w:p>
        </w:tc>
      </w:tr>
      <w:tr w:rsidR="00260305" w:rsidRPr="00BE794A" w14:paraId="157FF644" w14:textId="77777777" w:rsidTr="00B24F52">
        <w:trPr>
          <w:trHeight w:val="203"/>
        </w:trPr>
        <w:tc>
          <w:tcPr>
            <w:tcW w:w="3960" w:type="dxa"/>
          </w:tcPr>
          <w:p w14:paraId="008B1C47" w14:textId="09332D97" w:rsidR="00260305" w:rsidRPr="00BE794A" w:rsidRDefault="00260305" w:rsidP="0026030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เวชภัณฑ์</w:t>
            </w:r>
          </w:p>
        </w:tc>
        <w:tc>
          <w:tcPr>
            <w:tcW w:w="1531" w:type="dxa"/>
          </w:tcPr>
          <w:p w14:paraId="278BDE61" w14:textId="36B4E934" w:rsidR="00260305" w:rsidRPr="00BE794A" w:rsidRDefault="002F560F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2841">
              <w:rPr>
                <w:rFonts w:ascii="Angsana New" w:hAnsi="Angsana New"/>
                <w:color w:val="000000"/>
                <w:sz w:val="28"/>
                <w:szCs w:val="28"/>
              </w:rPr>
              <w:t>9,385,940</w:t>
            </w:r>
          </w:p>
        </w:tc>
        <w:tc>
          <w:tcPr>
            <w:tcW w:w="1531" w:type="dxa"/>
            <w:vAlign w:val="bottom"/>
          </w:tcPr>
          <w:p w14:paraId="34F89FD9" w14:textId="52A66657" w:rsidR="00260305" w:rsidRPr="00BE794A" w:rsidRDefault="00260305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9,174,283</w:t>
            </w:r>
          </w:p>
        </w:tc>
        <w:tc>
          <w:tcPr>
            <w:tcW w:w="1531" w:type="dxa"/>
            <w:vAlign w:val="bottom"/>
          </w:tcPr>
          <w:p w14:paraId="73C88597" w14:textId="0564EE8B" w:rsidR="00260305" w:rsidRPr="00BE794A" w:rsidRDefault="002F560F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2841">
              <w:rPr>
                <w:rFonts w:ascii="Angsana New" w:hAnsi="Angsana New"/>
                <w:color w:val="000000"/>
                <w:sz w:val="28"/>
                <w:szCs w:val="28"/>
              </w:rPr>
              <w:t>4,150,560</w:t>
            </w:r>
          </w:p>
        </w:tc>
        <w:tc>
          <w:tcPr>
            <w:tcW w:w="1531" w:type="dxa"/>
            <w:vAlign w:val="bottom"/>
          </w:tcPr>
          <w:p w14:paraId="6B2F6D46" w14:textId="5ACF9D70" w:rsidR="00260305" w:rsidRPr="00BE794A" w:rsidRDefault="00260305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4,015,493</w:t>
            </w:r>
          </w:p>
        </w:tc>
      </w:tr>
      <w:tr w:rsidR="00260305" w:rsidRPr="00BE794A" w14:paraId="28495C11" w14:textId="77777777" w:rsidTr="00B24F52">
        <w:trPr>
          <w:trHeight w:val="181"/>
        </w:trPr>
        <w:tc>
          <w:tcPr>
            <w:tcW w:w="3960" w:type="dxa"/>
          </w:tcPr>
          <w:p w14:paraId="28495C09" w14:textId="4CDF2FBF" w:rsidR="00260305" w:rsidRPr="00BE794A" w:rsidRDefault="00260305" w:rsidP="0026030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วัสดุสิ้นเปลือง</w:t>
            </w:r>
          </w:p>
        </w:tc>
        <w:tc>
          <w:tcPr>
            <w:tcW w:w="1531" w:type="dxa"/>
          </w:tcPr>
          <w:p w14:paraId="50A45130" w14:textId="55633DBD" w:rsidR="00260305" w:rsidRPr="00BE794A" w:rsidRDefault="002F560F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2841">
              <w:rPr>
                <w:rFonts w:ascii="Angsana New" w:hAnsi="Angsana New"/>
                <w:color w:val="000000"/>
                <w:sz w:val="28"/>
                <w:szCs w:val="28"/>
              </w:rPr>
              <w:t>2,147,699</w:t>
            </w:r>
          </w:p>
        </w:tc>
        <w:tc>
          <w:tcPr>
            <w:tcW w:w="1531" w:type="dxa"/>
            <w:vAlign w:val="bottom"/>
          </w:tcPr>
          <w:p w14:paraId="07B29799" w14:textId="21B00529" w:rsidR="00260305" w:rsidRPr="00BE794A" w:rsidRDefault="00260305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2,126,918</w:t>
            </w:r>
          </w:p>
        </w:tc>
        <w:tc>
          <w:tcPr>
            <w:tcW w:w="1531" w:type="dxa"/>
            <w:vAlign w:val="bottom"/>
          </w:tcPr>
          <w:p w14:paraId="28495C0E" w14:textId="0C200DDC" w:rsidR="00260305" w:rsidRPr="00BE794A" w:rsidRDefault="002F560F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2841">
              <w:rPr>
                <w:rFonts w:ascii="Angsana New" w:hAnsi="Angsana New"/>
                <w:color w:val="000000"/>
                <w:sz w:val="28"/>
                <w:szCs w:val="28"/>
              </w:rPr>
              <w:t>1,386,684</w:t>
            </w:r>
          </w:p>
        </w:tc>
        <w:tc>
          <w:tcPr>
            <w:tcW w:w="1531" w:type="dxa"/>
            <w:vAlign w:val="bottom"/>
          </w:tcPr>
          <w:p w14:paraId="28495C10" w14:textId="14449202" w:rsidR="00260305" w:rsidRPr="00BE794A" w:rsidRDefault="00260305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1,390,789</w:t>
            </w:r>
          </w:p>
        </w:tc>
      </w:tr>
      <w:tr w:rsidR="00260305" w:rsidRPr="00BE794A" w14:paraId="28495C23" w14:textId="77777777" w:rsidTr="00B24F52">
        <w:trPr>
          <w:trHeight w:val="181"/>
        </w:trPr>
        <w:tc>
          <w:tcPr>
            <w:tcW w:w="3960" w:type="dxa"/>
          </w:tcPr>
          <w:p w14:paraId="28495C1B" w14:textId="5A06CC6E" w:rsidR="00260305" w:rsidRPr="00BE794A" w:rsidRDefault="00260305" w:rsidP="0026030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ค่าเผื่อผลขาดทุนจากสินค้าเสื่อมสภาพ</w:t>
            </w:r>
          </w:p>
        </w:tc>
        <w:tc>
          <w:tcPr>
            <w:tcW w:w="1531" w:type="dxa"/>
          </w:tcPr>
          <w:p w14:paraId="29FEF2FC" w14:textId="5B44714C" w:rsidR="00260305" w:rsidRPr="00BE794A" w:rsidRDefault="002F560F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2841">
              <w:rPr>
                <w:rFonts w:ascii="Angsana New" w:hAnsi="Angsana New"/>
                <w:color w:val="000000"/>
                <w:sz w:val="28"/>
                <w:szCs w:val="28"/>
              </w:rPr>
              <w:t>(78,867)</w:t>
            </w:r>
          </w:p>
        </w:tc>
        <w:tc>
          <w:tcPr>
            <w:tcW w:w="1531" w:type="dxa"/>
            <w:vAlign w:val="bottom"/>
          </w:tcPr>
          <w:p w14:paraId="77FD0BEF" w14:textId="5FDFA80F" w:rsidR="00260305" w:rsidRPr="00BE794A" w:rsidRDefault="00260305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(39,744)</w:t>
            </w:r>
          </w:p>
        </w:tc>
        <w:tc>
          <w:tcPr>
            <w:tcW w:w="1531" w:type="dxa"/>
            <w:vAlign w:val="bottom"/>
          </w:tcPr>
          <w:p w14:paraId="28495C20" w14:textId="44C06FB6" w:rsidR="00260305" w:rsidRPr="00BE794A" w:rsidRDefault="002F560F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2841">
              <w:rPr>
                <w:rFonts w:ascii="Angsana New" w:hAnsi="Angsana New"/>
                <w:color w:val="000000"/>
                <w:sz w:val="28"/>
                <w:szCs w:val="28"/>
              </w:rPr>
              <w:t>(26,437)</w:t>
            </w:r>
          </w:p>
        </w:tc>
        <w:tc>
          <w:tcPr>
            <w:tcW w:w="1531" w:type="dxa"/>
          </w:tcPr>
          <w:p w14:paraId="28495C22" w14:textId="575C7CCF" w:rsidR="00260305" w:rsidRPr="00BE794A" w:rsidRDefault="00260305" w:rsidP="003753CD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(11,956)</w:t>
            </w:r>
          </w:p>
        </w:tc>
      </w:tr>
      <w:tr w:rsidR="00260305" w:rsidRPr="00BE794A" w14:paraId="28495C2C" w14:textId="77777777" w:rsidTr="00B24F52">
        <w:trPr>
          <w:trHeight w:val="149"/>
        </w:trPr>
        <w:tc>
          <w:tcPr>
            <w:tcW w:w="3960" w:type="dxa"/>
          </w:tcPr>
          <w:p w14:paraId="28495C24" w14:textId="5DDFFF9B" w:rsidR="00260305" w:rsidRPr="00BE794A" w:rsidRDefault="0079090F" w:rsidP="00260305">
            <w:pPr>
              <w:tabs>
                <w:tab w:val="left" w:pos="8040"/>
              </w:tabs>
              <w:spacing w:line="240" w:lineRule="auto"/>
              <w:ind w:left="790" w:hanging="790"/>
              <w:rPr>
                <w:rFonts w:ascii="Angsana New" w:hAnsi="Angsana New" w:hint="cs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สินค้าคงเหลือ</w:t>
            </w:r>
            <w:r w:rsidR="00920895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="00920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1" w:type="dxa"/>
          </w:tcPr>
          <w:p w14:paraId="61F071F3" w14:textId="6BBB5131" w:rsidR="00260305" w:rsidRPr="00BE794A" w:rsidRDefault="002F560F" w:rsidP="003753CD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2841">
              <w:rPr>
                <w:rFonts w:ascii="Angsana New" w:hAnsi="Angsana New"/>
                <w:color w:val="000000"/>
                <w:sz w:val="28"/>
                <w:szCs w:val="28"/>
              </w:rPr>
              <w:t>18,684,320</w:t>
            </w:r>
          </w:p>
        </w:tc>
        <w:tc>
          <w:tcPr>
            <w:tcW w:w="1531" w:type="dxa"/>
            <w:vAlign w:val="bottom"/>
          </w:tcPr>
          <w:p w14:paraId="6501C10E" w14:textId="6F3CB3E4" w:rsidR="00260305" w:rsidRPr="00BE794A" w:rsidRDefault="00260305" w:rsidP="003753CD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18,729,400</w:t>
            </w:r>
          </w:p>
        </w:tc>
        <w:tc>
          <w:tcPr>
            <w:tcW w:w="1531" w:type="dxa"/>
          </w:tcPr>
          <w:p w14:paraId="28495C29" w14:textId="258A7B33" w:rsidR="00260305" w:rsidRPr="00BE794A" w:rsidRDefault="002F560F" w:rsidP="003753CD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2841">
              <w:rPr>
                <w:rFonts w:ascii="Angsana New" w:hAnsi="Angsana New"/>
                <w:color w:val="000000"/>
                <w:sz w:val="28"/>
                <w:szCs w:val="28"/>
              </w:rPr>
              <w:t>9,314,360</w:t>
            </w:r>
          </w:p>
        </w:tc>
        <w:tc>
          <w:tcPr>
            <w:tcW w:w="1531" w:type="dxa"/>
            <w:vAlign w:val="bottom"/>
          </w:tcPr>
          <w:p w14:paraId="28495C2B" w14:textId="5FF9D389" w:rsidR="00260305" w:rsidRPr="00BE794A" w:rsidRDefault="00260305" w:rsidP="003753CD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9,202,789</w:t>
            </w:r>
          </w:p>
        </w:tc>
      </w:tr>
      <w:bookmarkEnd w:id="6"/>
    </w:tbl>
    <w:p w14:paraId="10C8EDE7" w14:textId="7FCFF552" w:rsidR="006A4D71" w:rsidRPr="00BE794A" w:rsidRDefault="006A4D71" w:rsidP="0004051B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  <w:sectPr w:rsidR="006A4D71" w:rsidRPr="00BE794A" w:rsidSect="00B24F52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288" w:gutter="0"/>
          <w:paperSrc w:first="7" w:other="7"/>
          <w:pgNumType w:start="13"/>
          <w:cols w:space="737"/>
          <w:docGrid w:linePitch="299"/>
        </w:sectPr>
      </w:pPr>
    </w:p>
    <w:p w14:paraId="4984C992" w14:textId="3227A8DD" w:rsidR="00F95B64" w:rsidRPr="003E32F6" w:rsidRDefault="00F95B64" w:rsidP="005A082C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28"/>
          <w:szCs w:val="28"/>
        </w:rPr>
      </w:pPr>
      <w:r w:rsidRPr="003E32F6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30E4BF58" w14:textId="6254A410" w:rsidR="00586F64" w:rsidRPr="00BE794A" w:rsidRDefault="00586F64" w:rsidP="00FA4287">
      <w:pPr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  <w:bookmarkStart w:id="7" w:name="_Hlk146541021"/>
      <w:r w:rsidRPr="00BE794A">
        <w:rPr>
          <w:rFonts w:ascii="Angsana New" w:hAnsi="Angsana New" w:hint="cs"/>
          <w:sz w:val="28"/>
          <w:szCs w:val="28"/>
          <w:cs/>
        </w:rPr>
        <w:t>ราย</w:t>
      </w:r>
      <w:r w:rsidR="00A33CED" w:rsidRPr="00BE794A">
        <w:rPr>
          <w:rFonts w:ascii="Angsana New" w:hAnsi="Angsana New" w:hint="cs"/>
          <w:sz w:val="28"/>
          <w:szCs w:val="28"/>
          <w:cs/>
        </w:rPr>
        <w:t>ละเอียดของเงินลงทุนในบริษัทย่อย</w:t>
      </w:r>
      <w:r w:rsidR="004F2DF8" w:rsidRPr="00BE794A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641CB2" w:rsidRPr="00BE794A">
        <w:rPr>
          <w:rFonts w:ascii="Angsana New" w:hAnsi="Angsana New"/>
          <w:sz w:val="28"/>
          <w:szCs w:val="28"/>
          <w:lang w:val="en-US"/>
        </w:rPr>
        <w:t xml:space="preserve">31 </w:t>
      </w:r>
      <w:r w:rsidR="00641CB2" w:rsidRPr="00BE794A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641CB2" w:rsidRPr="00BE794A">
        <w:rPr>
          <w:rFonts w:ascii="Angsana New" w:hAnsi="Angsana New"/>
          <w:sz w:val="28"/>
          <w:szCs w:val="28"/>
          <w:lang w:val="en-US"/>
        </w:rPr>
        <w:t>256</w:t>
      </w:r>
      <w:r w:rsidR="002D7EE0" w:rsidRPr="00BE794A">
        <w:rPr>
          <w:rFonts w:ascii="Angsana New" w:hAnsi="Angsana New"/>
          <w:sz w:val="28"/>
          <w:szCs w:val="28"/>
          <w:lang w:val="en-US"/>
        </w:rPr>
        <w:t>9</w:t>
      </w:r>
      <w:r w:rsidR="00641CB2" w:rsidRPr="00BE794A">
        <w:rPr>
          <w:rFonts w:ascii="Angsana New" w:hAnsi="Angsana New"/>
          <w:sz w:val="28"/>
          <w:szCs w:val="28"/>
          <w:lang w:val="en-US"/>
        </w:rPr>
        <w:t xml:space="preserve"> </w:t>
      </w:r>
      <w:r w:rsidR="00641CB2" w:rsidRPr="00BE794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3A3E80" w:rsidRPr="00BE794A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641CB2" w:rsidRPr="00BE794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2DF8" w:rsidRPr="00BE794A">
        <w:rPr>
          <w:rFonts w:ascii="Angsana New" w:hAnsi="Angsana New"/>
          <w:sz w:val="28"/>
          <w:szCs w:val="28"/>
          <w:lang w:val="en-US"/>
        </w:rPr>
        <w:t>3</w:t>
      </w:r>
      <w:r w:rsidR="00A22999" w:rsidRPr="00BE794A">
        <w:rPr>
          <w:rFonts w:ascii="Angsana New" w:hAnsi="Angsana New"/>
          <w:sz w:val="28"/>
          <w:szCs w:val="28"/>
          <w:lang w:val="en-US"/>
        </w:rPr>
        <w:t>1</w:t>
      </w:r>
      <w:r w:rsidR="004F2DF8" w:rsidRPr="00BE794A">
        <w:rPr>
          <w:rFonts w:ascii="Angsana New" w:hAnsi="Angsana New"/>
          <w:sz w:val="28"/>
          <w:szCs w:val="28"/>
          <w:lang w:val="en-US"/>
        </w:rPr>
        <w:t xml:space="preserve"> </w:t>
      </w:r>
      <w:r w:rsidR="00D838FD" w:rsidRPr="00BE794A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4F2DF8" w:rsidRPr="00BE794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2DF8" w:rsidRPr="00BE794A">
        <w:rPr>
          <w:rFonts w:ascii="Angsana New" w:hAnsi="Angsana New"/>
          <w:sz w:val="28"/>
          <w:szCs w:val="28"/>
          <w:lang w:val="en-US"/>
        </w:rPr>
        <w:t>256</w:t>
      </w:r>
      <w:r w:rsidR="002D7EE0" w:rsidRPr="00BE794A">
        <w:rPr>
          <w:rFonts w:ascii="Angsana New" w:hAnsi="Angsana New"/>
          <w:sz w:val="28"/>
          <w:szCs w:val="28"/>
          <w:lang w:val="en-US"/>
        </w:rPr>
        <w:t>8</w:t>
      </w:r>
      <w:r w:rsidR="004F2DF8" w:rsidRPr="00BE794A">
        <w:rPr>
          <w:rFonts w:ascii="Angsana New" w:hAnsi="Angsana New"/>
          <w:sz w:val="28"/>
          <w:szCs w:val="28"/>
          <w:lang w:val="en-US"/>
        </w:rPr>
        <w:t xml:space="preserve"> </w:t>
      </w:r>
      <w:r w:rsidR="00A33CED" w:rsidRPr="00BE794A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1530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75"/>
        <w:gridCol w:w="1701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FF1497" w:rsidRPr="00BE794A" w14:paraId="4ED064CE" w14:textId="77777777">
        <w:tc>
          <w:tcPr>
            <w:tcW w:w="3175" w:type="dxa"/>
          </w:tcPr>
          <w:p w14:paraId="6893EA71" w14:textId="77777777" w:rsidR="00FF1497" w:rsidRPr="00BE794A" w:rsidRDefault="00FF149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D95E4BE" w14:textId="77777777" w:rsidR="00FF1497" w:rsidRPr="00BE794A" w:rsidRDefault="00FF1497" w:rsidP="008437E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432" w:type="dxa"/>
            <w:gridSpan w:val="8"/>
          </w:tcPr>
          <w:p w14:paraId="1982ED25" w14:textId="72657344" w:rsidR="00FF1497" w:rsidRPr="00BE794A" w:rsidRDefault="00FF1497" w:rsidP="00FF149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ข้อมูลทางการ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C4564B" w:rsidRPr="00BE794A" w14:paraId="20273216" w14:textId="77777777" w:rsidTr="005B73D7">
        <w:tc>
          <w:tcPr>
            <w:tcW w:w="3175" w:type="dxa"/>
            <w:vMerge w:val="restart"/>
          </w:tcPr>
          <w:p w14:paraId="26495F99" w14:textId="03E3BF66" w:rsidR="00C4564B" w:rsidRPr="00BE794A" w:rsidRDefault="00C4564B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C60D188" w14:textId="77777777" w:rsidR="00C4564B" w:rsidRPr="00BE794A" w:rsidRDefault="00C4564B" w:rsidP="008437E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2"/>
          </w:tcPr>
          <w:p w14:paraId="5FC709EB" w14:textId="794009C2" w:rsidR="00C4564B" w:rsidRPr="00BE794A" w:rsidRDefault="00C4564B" w:rsidP="00493D6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ทุนจ</w:t>
            </w:r>
            <w:r w:rsidR="00A910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ทะเบียนที่ชำระแล้ว</w:t>
            </w:r>
          </w:p>
        </w:tc>
        <w:tc>
          <w:tcPr>
            <w:tcW w:w="2608" w:type="dxa"/>
            <w:gridSpan w:val="2"/>
          </w:tcPr>
          <w:p w14:paraId="78818082" w14:textId="279DA56E" w:rsidR="00C4564B" w:rsidRPr="00BE794A" w:rsidRDefault="00C4564B" w:rsidP="00493D6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2608" w:type="dxa"/>
            <w:gridSpan w:val="2"/>
          </w:tcPr>
          <w:p w14:paraId="6AD5FB33" w14:textId="54170FC4" w:rsidR="00C4564B" w:rsidRPr="00BE794A" w:rsidRDefault="00C4564B" w:rsidP="007D4F5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2608" w:type="dxa"/>
            <w:gridSpan w:val="2"/>
          </w:tcPr>
          <w:p w14:paraId="31210DFA" w14:textId="189381BC" w:rsidR="00C4564B" w:rsidRPr="00BE794A" w:rsidRDefault="00C4564B" w:rsidP="007D4F5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</w:tr>
      <w:tr w:rsidR="00C4564B" w:rsidRPr="00BE794A" w14:paraId="4832075D" w14:textId="77777777" w:rsidTr="00440BFF">
        <w:tc>
          <w:tcPr>
            <w:tcW w:w="3175" w:type="dxa"/>
            <w:vMerge/>
          </w:tcPr>
          <w:p w14:paraId="46896906" w14:textId="77777777" w:rsidR="00C4564B" w:rsidRPr="00BE794A" w:rsidRDefault="00C4564B" w:rsidP="00C4564B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DB98C34" w14:textId="77777777" w:rsidR="00C4564B" w:rsidRPr="00BE794A" w:rsidRDefault="00C4564B" w:rsidP="00C5421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31BD1CE" w14:textId="5C48BE4E" w:rsidR="00C4564B" w:rsidRPr="00BE794A" w:rsidRDefault="00C4564B" w:rsidP="00C4564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304" w:type="dxa"/>
          </w:tcPr>
          <w:p w14:paraId="09D8177F" w14:textId="4F41DC0B" w:rsidR="00C4564B" w:rsidRPr="00BE794A" w:rsidRDefault="00C4564B" w:rsidP="00C4564B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304" w:type="dxa"/>
          </w:tcPr>
          <w:p w14:paraId="5E98CEAC" w14:textId="2CA377E6" w:rsidR="00C4564B" w:rsidRPr="00BE794A" w:rsidRDefault="00C4564B" w:rsidP="00C4564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304" w:type="dxa"/>
          </w:tcPr>
          <w:p w14:paraId="3BEE3698" w14:textId="163B8D98" w:rsidR="00C4564B" w:rsidRPr="00BE794A" w:rsidRDefault="00C4564B" w:rsidP="00C4564B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304" w:type="dxa"/>
          </w:tcPr>
          <w:p w14:paraId="26CC2D48" w14:textId="5DFDF76C" w:rsidR="00C4564B" w:rsidRPr="00BE794A" w:rsidRDefault="00C4564B" w:rsidP="00C4564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304" w:type="dxa"/>
          </w:tcPr>
          <w:p w14:paraId="01F1E4DF" w14:textId="5D9C060F" w:rsidR="00C4564B" w:rsidRPr="00BE794A" w:rsidRDefault="00C4564B" w:rsidP="00C4564B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304" w:type="dxa"/>
          </w:tcPr>
          <w:p w14:paraId="37E5FDF4" w14:textId="3B856E9F" w:rsidR="00C4564B" w:rsidRPr="00BE794A" w:rsidRDefault="00C4564B" w:rsidP="00C4564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304" w:type="dxa"/>
          </w:tcPr>
          <w:p w14:paraId="0D4C434D" w14:textId="5CA5A233" w:rsidR="00C4564B" w:rsidRPr="00BE794A" w:rsidRDefault="00C4564B" w:rsidP="00C4564B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2F0355" w:rsidRPr="00BE794A" w14:paraId="138F358D" w14:textId="77777777" w:rsidTr="00440BFF">
        <w:trPr>
          <w:trHeight w:val="203"/>
        </w:trPr>
        <w:tc>
          <w:tcPr>
            <w:tcW w:w="3175" w:type="dxa"/>
            <w:vAlign w:val="bottom"/>
          </w:tcPr>
          <w:p w14:paraId="7024F1A9" w14:textId="2F11CB5A" w:rsidR="002F0355" w:rsidRPr="00BE794A" w:rsidRDefault="002F0355" w:rsidP="00CF31C4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5457E325" w14:textId="2EBE00A6" w:rsidR="002F0355" w:rsidRPr="00BE794A" w:rsidRDefault="002F0355" w:rsidP="00CF31C4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608" w:type="dxa"/>
            <w:gridSpan w:val="2"/>
          </w:tcPr>
          <w:p w14:paraId="2428CA28" w14:textId="6A4FBB8F" w:rsidR="002F0355" w:rsidRPr="00BE794A" w:rsidRDefault="002F0355" w:rsidP="00CF31C4">
            <w:pPr>
              <w:tabs>
                <w:tab w:val="decimal" w:pos="1239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(หน่วย: บาท)</w:t>
            </w:r>
          </w:p>
        </w:tc>
        <w:tc>
          <w:tcPr>
            <w:tcW w:w="2608" w:type="dxa"/>
            <w:gridSpan w:val="2"/>
          </w:tcPr>
          <w:p w14:paraId="73B9255B" w14:textId="0968FBE8" w:rsidR="002F0355" w:rsidRPr="00BE794A" w:rsidRDefault="002F0355" w:rsidP="00CF31C4">
            <w:pPr>
              <w:tabs>
                <w:tab w:val="decimal" w:pos="1239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(หน่วย: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ร้อยละ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08" w:type="dxa"/>
            <w:gridSpan w:val="2"/>
          </w:tcPr>
          <w:p w14:paraId="0B890F6C" w14:textId="0F82E15C" w:rsidR="002F0355" w:rsidRPr="00BE794A" w:rsidRDefault="002F0355" w:rsidP="00CF31C4">
            <w:pPr>
              <w:tabs>
                <w:tab w:val="decimal" w:pos="1239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(หน่วย: บาท)</w:t>
            </w:r>
          </w:p>
        </w:tc>
        <w:tc>
          <w:tcPr>
            <w:tcW w:w="2608" w:type="dxa"/>
            <w:gridSpan w:val="2"/>
          </w:tcPr>
          <w:p w14:paraId="30ADB897" w14:textId="0C7A00F3" w:rsidR="002F0355" w:rsidRPr="00BE794A" w:rsidRDefault="002F0355" w:rsidP="00CF31C4">
            <w:pPr>
              <w:tabs>
                <w:tab w:val="decimal" w:pos="1239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(หน่วย: บาท)</w:t>
            </w:r>
          </w:p>
        </w:tc>
      </w:tr>
      <w:tr w:rsidR="00C4564B" w:rsidRPr="00BE794A" w14:paraId="0AC92FED" w14:textId="77777777" w:rsidTr="00440BFF">
        <w:trPr>
          <w:trHeight w:val="184"/>
        </w:trPr>
        <w:tc>
          <w:tcPr>
            <w:tcW w:w="3175" w:type="dxa"/>
          </w:tcPr>
          <w:p w14:paraId="03DAC840" w14:textId="1CF8A423" w:rsidR="00C4564B" w:rsidRPr="00BE794A" w:rsidRDefault="00C4564B" w:rsidP="00283246">
            <w:pPr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0EF08C6" w14:textId="03EC5800" w:rsidR="00C4564B" w:rsidRPr="00BE794A" w:rsidRDefault="00C4564B" w:rsidP="00283246">
            <w:pPr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2EE9D486" w14:textId="35BD799B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0F9CEDC1" w14:textId="29C19E8D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2F86B47C" w14:textId="4B1F6CC7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2B9305B2" w14:textId="60D014FA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2ED45F17" w14:textId="41EC9167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164B85D2" w14:textId="74CFBE9A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02AD1DC7" w14:textId="34905703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465C022E" w14:textId="41D3C8EB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40FE8" w:rsidRPr="00BE794A" w14:paraId="20ED07A6" w14:textId="77777777" w:rsidTr="00BC6B2E">
        <w:trPr>
          <w:trHeight w:val="203"/>
        </w:trPr>
        <w:tc>
          <w:tcPr>
            <w:tcW w:w="3175" w:type="dxa"/>
          </w:tcPr>
          <w:p w14:paraId="6CA5BE3F" w14:textId="5A8AA1E0" w:rsidR="00C40FE8" w:rsidRPr="00BE794A" w:rsidRDefault="00C40FE8" w:rsidP="007E427D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โรงพยาบาลนายแพทย์หาญ จำกัด</w:t>
            </w:r>
          </w:p>
        </w:tc>
        <w:tc>
          <w:tcPr>
            <w:tcW w:w="1701" w:type="dxa"/>
          </w:tcPr>
          <w:p w14:paraId="2D8075F7" w14:textId="1370FF4C" w:rsidR="00C40FE8" w:rsidRPr="00BE794A" w:rsidRDefault="00C40FE8" w:rsidP="00C40FE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โรงพยาบาล</w:t>
            </w:r>
          </w:p>
        </w:tc>
        <w:tc>
          <w:tcPr>
            <w:tcW w:w="1304" w:type="dxa"/>
          </w:tcPr>
          <w:p w14:paraId="343A60F8" w14:textId="137B3903" w:rsidR="00C40FE8" w:rsidRPr="00BE794A" w:rsidRDefault="007E427D" w:rsidP="00876FCF">
            <w:pPr>
              <w:tabs>
                <w:tab w:val="decimal" w:pos="1107"/>
              </w:tabs>
              <w:spacing w:line="400" w:lineRule="exact"/>
              <w:ind w:right="-45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E427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175,000,000</w:t>
            </w:r>
          </w:p>
        </w:tc>
        <w:tc>
          <w:tcPr>
            <w:tcW w:w="1304" w:type="dxa"/>
          </w:tcPr>
          <w:p w14:paraId="3EA6D493" w14:textId="70FEAFD1" w:rsidR="00C40FE8" w:rsidRPr="00BE794A" w:rsidRDefault="00C40FE8" w:rsidP="00876FCF">
            <w:pPr>
              <w:tabs>
                <w:tab w:val="decimal" w:pos="1107"/>
              </w:tabs>
              <w:spacing w:line="400" w:lineRule="exact"/>
              <w:ind w:right="-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175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000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04" w:type="dxa"/>
          </w:tcPr>
          <w:p w14:paraId="2135D403" w14:textId="47D3F584" w:rsidR="00C40FE8" w:rsidRPr="00BE794A" w:rsidRDefault="007E427D" w:rsidP="003753CD">
            <w:pPr>
              <w:tabs>
                <w:tab w:val="decimal" w:pos="1107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1304" w:type="dxa"/>
          </w:tcPr>
          <w:p w14:paraId="29132AF1" w14:textId="260B37EE" w:rsidR="00C40FE8" w:rsidRPr="00BE794A" w:rsidRDefault="007E427D" w:rsidP="003753CD">
            <w:pPr>
              <w:tabs>
                <w:tab w:val="decimal" w:pos="1107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1304" w:type="dxa"/>
          </w:tcPr>
          <w:p w14:paraId="5F632DB3" w14:textId="07EDE923" w:rsidR="00C40FE8" w:rsidRPr="00BE794A" w:rsidRDefault="009F014D" w:rsidP="00876FCF">
            <w:pPr>
              <w:tabs>
                <w:tab w:val="decimal" w:pos="1107"/>
              </w:tabs>
              <w:spacing w:line="400" w:lineRule="exact"/>
              <w:ind w:right="-45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F014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211</w:t>
            </w:r>
            <w:r w:rsidRPr="009F01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F014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560</w:t>
            </w:r>
            <w:r w:rsidRPr="009F01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F014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302</w:t>
            </w:r>
          </w:p>
        </w:tc>
        <w:tc>
          <w:tcPr>
            <w:tcW w:w="1304" w:type="dxa"/>
          </w:tcPr>
          <w:p w14:paraId="7ADD172C" w14:textId="5DF23B33" w:rsidR="00C40FE8" w:rsidRPr="00BE794A" w:rsidRDefault="00C40FE8" w:rsidP="00876FCF">
            <w:pPr>
              <w:tabs>
                <w:tab w:val="decimal" w:pos="1107"/>
              </w:tabs>
              <w:spacing w:line="400" w:lineRule="exact"/>
              <w:ind w:right="-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211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560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302</w:t>
            </w:r>
          </w:p>
        </w:tc>
        <w:tc>
          <w:tcPr>
            <w:tcW w:w="1304" w:type="dxa"/>
          </w:tcPr>
          <w:p w14:paraId="0ECEE973" w14:textId="608918C9" w:rsidR="00C40FE8" w:rsidRPr="00BE794A" w:rsidRDefault="009F014D" w:rsidP="00876FCF">
            <w:pPr>
              <w:tabs>
                <w:tab w:val="decimal" w:pos="1107"/>
              </w:tabs>
              <w:spacing w:line="400" w:lineRule="exact"/>
              <w:ind w:right="-45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4" w:type="dxa"/>
          </w:tcPr>
          <w:p w14:paraId="32DE9AFF" w14:textId="30D60233" w:rsidR="00C40FE8" w:rsidRPr="00BE794A" w:rsidRDefault="00C40FE8" w:rsidP="00876FCF">
            <w:pPr>
              <w:tabs>
                <w:tab w:val="decimal" w:pos="1107"/>
              </w:tabs>
              <w:spacing w:line="400" w:lineRule="exact"/>
              <w:ind w:right="-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bookmarkEnd w:id="7"/>
    </w:tbl>
    <w:p w14:paraId="6D3154A0" w14:textId="77777777" w:rsidR="001A521A" w:rsidRPr="00BE794A" w:rsidRDefault="001A521A" w:rsidP="001A521A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</w:rPr>
        <w:sectPr w:rsidR="001A521A" w:rsidRPr="00BE794A" w:rsidSect="00C5357E">
          <w:footerReference w:type="default" r:id="rId14"/>
          <w:pgSz w:w="16840" w:h="11907" w:orient="landscape" w:code="9"/>
          <w:pgMar w:top="1152" w:right="691" w:bottom="1152" w:left="576" w:header="720" w:footer="720" w:gutter="0"/>
          <w:paperSrc w:first="7" w:other="7"/>
          <w:cols w:space="737"/>
          <w:docGrid w:linePitch="299"/>
        </w:sectPr>
      </w:pPr>
    </w:p>
    <w:p w14:paraId="28495C2E" w14:textId="2E4192DD" w:rsidR="00296CD8" w:rsidRPr="003E32F6" w:rsidRDefault="00816665" w:rsidP="00C42BC6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E32F6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29272F89" w14:textId="4741A5BF" w:rsidR="007C3976" w:rsidRPr="00BE794A" w:rsidRDefault="002A4ACB" w:rsidP="00C42BC6">
      <w:pPr>
        <w:tabs>
          <w:tab w:val="left" w:pos="513"/>
          <w:tab w:val="decimal" w:pos="7920"/>
        </w:tabs>
        <w:spacing w:line="240" w:lineRule="atLeast"/>
        <w:ind w:left="-284" w:firstLine="284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สำหรับ</w:t>
      </w:r>
      <w:r w:rsidR="006971D5" w:rsidRPr="00BE794A">
        <w:rPr>
          <w:rFonts w:ascii="Angsana New" w:hAnsi="Angsana New" w:hint="cs"/>
          <w:sz w:val="28"/>
          <w:szCs w:val="28"/>
          <w:cs/>
        </w:rPr>
        <w:t>งวด</w:t>
      </w:r>
      <w:r w:rsidRPr="00BE794A">
        <w:rPr>
          <w:rFonts w:ascii="Angsana New" w:hAnsi="Angsana New" w:hint="cs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  <w:lang w:val="en-US"/>
        </w:rPr>
        <w:t xml:space="preserve">3 </w:t>
      </w:r>
      <w:r w:rsidRPr="00BE794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</w:rPr>
        <w:t>2569</w:t>
      </w:r>
      <w:r w:rsidR="00C86C4E" w:rsidRPr="00BE794A">
        <w:rPr>
          <w:rFonts w:ascii="Angsana New" w:hAnsi="Angsana New" w:hint="cs"/>
          <w:sz w:val="28"/>
          <w:szCs w:val="28"/>
          <w:cs/>
        </w:rPr>
        <w:t xml:space="preserve"> มีรายการเปลี่ยนแปลงที่ดิน อาคารและอุปกรณ์ สรุปได้ดังนี้</w:t>
      </w:r>
    </w:p>
    <w:tbl>
      <w:tblPr>
        <w:tblW w:w="98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2551"/>
        <w:gridCol w:w="2551"/>
      </w:tblGrid>
      <w:tr w:rsidR="0036512B" w:rsidRPr="00BE794A" w14:paraId="2A4FFB17" w14:textId="77777777" w:rsidTr="00B24F52">
        <w:tc>
          <w:tcPr>
            <w:tcW w:w="4770" w:type="dxa"/>
          </w:tcPr>
          <w:p w14:paraId="71C2D00F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9B4BDAB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0B27C1C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45FD81E5" w14:textId="77777777" w:rsidTr="00B24F52">
        <w:tc>
          <w:tcPr>
            <w:tcW w:w="4770" w:type="dxa"/>
          </w:tcPr>
          <w:p w14:paraId="59606EAE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382F46E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</w:tcPr>
          <w:p w14:paraId="30BC61B7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B15FF" w:rsidRPr="00BE794A" w14:paraId="4C90D151" w14:textId="77777777" w:rsidTr="00B24F52">
        <w:tc>
          <w:tcPr>
            <w:tcW w:w="4770" w:type="dxa"/>
          </w:tcPr>
          <w:p w14:paraId="0B2A1D6F" w14:textId="77777777" w:rsidR="00DB15FF" w:rsidRPr="00DB15FF" w:rsidRDefault="00DB15FF" w:rsidP="00DB15FF">
            <w:pPr>
              <w:spacing w:line="240" w:lineRule="auto"/>
              <w:ind w:left="-18" w:right="36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</w:tcPr>
          <w:p w14:paraId="69B7E551" w14:textId="77777777" w:rsidR="00DB15FF" w:rsidRPr="00DB15FF" w:rsidRDefault="00DB15FF" w:rsidP="00DB15FF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551" w:type="dxa"/>
          </w:tcPr>
          <w:p w14:paraId="4EE544E4" w14:textId="77777777" w:rsidR="00DB15FF" w:rsidRPr="00DB15FF" w:rsidRDefault="00DB15FF" w:rsidP="00DB15FF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</w:tr>
      <w:tr w:rsidR="0036512B" w:rsidRPr="00BE794A" w14:paraId="09A3C8B3" w14:textId="77777777" w:rsidTr="00B24F52">
        <w:trPr>
          <w:trHeight w:val="203"/>
        </w:trPr>
        <w:tc>
          <w:tcPr>
            <w:tcW w:w="4770" w:type="dxa"/>
          </w:tcPr>
          <w:p w14:paraId="296D14EB" w14:textId="0043BE90" w:rsidR="0036512B" w:rsidRPr="00BE794A" w:rsidRDefault="0036512B" w:rsidP="0022230C">
            <w:pPr>
              <w:tabs>
                <w:tab w:val="left" w:pos="8040"/>
              </w:tabs>
              <w:spacing w:line="240" w:lineRule="auto"/>
              <w:ind w:left="161" w:hanging="16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2551" w:type="dxa"/>
            <w:vAlign w:val="center"/>
          </w:tcPr>
          <w:p w14:paraId="58C85655" w14:textId="50B30517" w:rsidR="0036512B" w:rsidRPr="00BE794A" w:rsidRDefault="0086214A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204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467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129</w:t>
            </w:r>
          </w:p>
        </w:tc>
        <w:tc>
          <w:tcPr>
            <w:tcW w:w="2551" w:type="dxa"/>
          </w:tcPr>
          <w:p w14:paraId="097286A3" w14:textId="21341BDE" w:rsidR="0036512B" w:rsidRPr="00BE794A" w:rsidRDefault="000A7C96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76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521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211</w:t>
            </w:r>
          </w:p>
        </w:tc>
      </w:tr>
      <w:tr w:rsidR="0036512B" w:rsidRPr="00BE794A" w14:paraId="516BCC3E" w14:textId="77777777" w:rsidTr="00B24F52">
        <w:trPr>
          <w:trHeight w:val="203"/>
        </w:trPr>
        <w:tc>
          <w:tcPr>
            <w:tcW w:w="4770" w:type="dxa"/>
          </w:tcPr>
          <w:p w14:paraId="6B573851" w14:textId="086E06C0" w:rsidR="0036512B" w:rsidRPr="00BE794A" w:rsidRDefault="0036512B" w:rsidP="002223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2551" w:type="dxa"/>
          </w:tcPr>
          <w:p w14:paraId="0C186B99" w14:textId="0A9C0FEE" w:rsidR="0036512B" w:rsidRPr="00BE794A" w:rsidRDefault="00CC612B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0EA9">
              <w:rPr>
                <w:rFonts w:ascii="Angsana New" w:hAnsi="Angsana New"/>
                <w:color w:val="000000"/>
                <w:sz w:val="28"/>
                <w:szCs w:val="28"/>
              </w:rPr>
              <w:t>3,109,21</w:t>
            </w:r>
            <w:r w:rsidR="00B5591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14:paraId="1B98D68E" w14:textId="0C620EB5" w:rsidR="0036512B" w:rsidRPr="00BE794A" w:rsidRDefault="00CC612B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BA8">
              <w:rPr>
                <w:rFonts w:ascii="Angsana New" w:hAnsi="Angsana New"/>
                <w:color w:val="000000"/>
                <w:sz w:val="28"/>
                <w:szCs w:val="28"/>
              </w:rPr>
              <w:t>1,540,43</w:t>
            </w:r>
            <w:r w:rsidR="00B5591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36512B" w:rsidRPr="00BE794A" w14:paraId="1920F0DE" w14:textId="77777777" w:rsidTr="00B24F52">
        <w:trPr>
          <w:trHeight w:val="203"/>
        </w:trPr>
        <w:tc>
          <w:tcPr>
            <w:tcW w:w="4770" w:type="dxa"/>
          </w:tcPr>
          <w:p w14:paraId="2F874B61" w14:textId="4BB619D6" w:rsidR="0036512B" w:rsidRPr="00BE794A" w:rsidRDefault="0036512B" w:rsidP="002223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จำหน่ายระหว่างงวด</w:t>
            </w:r>
          </w:p>
        </w:tc>
        <w:tc>
          <w:tcPr>
            <w:tcW w:w="2551" w:type="dxa"/>
          </w:tcPr>
          <w:p w14:paraId="74638E71" w14:textId="14A6E8AF" w:rsidR="0036512B" w:rsidRPr="00BE794A" w:rsidRDefault="00CC612B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0EA9">
              <w:rPr>
                <w:rFonts w:ascii="Angsana New" w:hAnsi="Angsana New"/>
                <w:color w:val="000000"/>
                <w:sz w:val="28"/>
                <w:szCs w:val="28"/>
              </w:rPr>
              <w:t>(53,277)</w:t>
            </w:r>
          </w:p>
        </w:tc>
        <w:tc>
          <w:tcPr>
            <w:tcW w:w="2551" w:type="dxa"/>
          </w:tcPr>
          <w:p w14:paraId="3B933339" w14:textId="6239356C" w:rsidR="0036512B" w:rsidRPr="00BE794A" w:rsidRDefault="00CC612B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0EA9">
              <w:rPr>
                <w:rFonts w:ascii="Angsana New" w:hAnsi="Angsana New"/>
                <w:color w:val="000000"/>
                <w:sz w:val="28"/>
                <w:szCs w:val="28"/>
              </w:rPr>
              <w:t>(53,277)</w:t>
            </w:r>
          </w:p>
        </w:tc>
      </w:tr>
      <w:tr w:rsidR="0036512B" w:rsidRPr="00BE794A" w14:paraId="075843D9" w14:textId="77777777" w:rsidTr="00B24F52">
        <w:trPr>
          <w:trHeight w:val="203"/>
        </w:trPr>
        <w:tc>
          <w:tcPr>
            <w:tcW w:w="4770" w:type="dxa"/>
          </w:tcPr>
          <w:p w14:paraId="1FC5425A" w14:textId="5B195711" w:rsidR="0036512B" w:rsidRPr="00BE794A" w:rsidRDefault="0036512B" w:rsidP="002223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551" w:type="dxa"/>
          </w:tcPr>
          <w:p w14:paraId="6D8F3808" w14:textId="47C364BF" w:rsidR="0036512B" w:rsidRPr="00BE794A" w:rsidRDefault="00CC612B" w:rsidP="00711CF8">
            <w:pPr>
              <w:pBdr>
                <w:bottom w:val="sing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(7,298,385)</w:t>
            </w:r>
          </w:p>
        </w:tc>
        <w:tc>
          <w:tcPr>
            <w:tcW w:w="2551" w:type="dxa"/>
          </w:tcPr>
          <w:p w14:paraId="1115AB46" w14:textId="2DFCDE89" w:rsidR="0036512B" w:rsidRPr="00BE794A" w:rsidRDefault="00CC612B" w:rsidP="00711CF8">
            <w:pPr>
              <w:pBdr>
                <w:bottom w:val="sing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D22">
              <w:rPr>
                <w:rFonts w:ascii="Angsana New" w:hAnsi="Angsana New"/>
                <w:color w:val="000000"/>
                <w:sz w:val="28"/>
                <w:szCs w:val="28"/>
                <w:cs/>
              </w:rPr>
              <w:t>(3</w:t>
            </w:r>
            <w:r w:rsidRPr="00BA4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A4D22">
              <w:rPr>
                <w:rFonts w:ascii="Angsana New" w:hAnsi="Angsana New"/>
                <w:color w:val="000000"/>
                <w:sz w:val="28"/>
                <w:szCs w:val="28"/>
                <w:cs/>
              </w:rPr>
              <w:t>534</w:t>
            </w:r>
            <w:r w:rsidRPr="00BA4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A4D22">
              <w:rPr>
                <w:rFonts w:ascii="Angsana New" w:hAnsi="Angsana New"/>
                <w:color w:val="000000"/>
                <w:sz w:val="28"/>
                <w:szCs w:val="28"/>
                <w:cs/>
              </w:rPr>
              <w:t>261)</w:t>
            </w:r>
          </w:p>
        </w:tc>
      </w:tr>
      <w:tr w:rsidR="0036512B" w:rsidRPr="00BE794A" w14:paraId="342C3ADA" w14:textId="77777777" w:rsidTr="00B24F52">
        <w:trPr>
          <w:trHeight w:val="203"/>
        </w:trPr>
        <w:tc>
          <w:tcPr>
            <w:tcW w:w="4770" w:type="dxa"/>
          </w:tcPr>
          <w:p w14:paraId="602F7DC6" w14:textId="762E1B03" w:rsidR="0036512B" w:rsidRPr="00BE794A" w:rsidRDefault="0036512B" w:rsidP="0022230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2551" w:type="dxa"/>
            <w:vAlign w:val="bottom"/>
          </w:tcPr>
          <w:p w14:paraId="18F8F9A3" w14:textId="68CEDA77" w:rsidR="0036512B" w:rsidRPr="00BE794A" w:rsidRDefault="00CC612B" w:rsidP="00711CF8">
            <w:pPr>
              <w:pBdr>
                <w:bottom w:val="doub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200,224,68</w:t>
            </w:r>
            <w:r w:rsidR="00B5591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  <w:vAlign w:val="bottom"/>
          </w:tcPr>
          <w:p w14:paraId="2D6C70B2" w14:textId="71186F44" w:rsidR="0036512B" w:rsidRPr="00E03A83" w:rsidRDefault="00CC612B" w:rsidP="00711CF8">
            <w:pPr>
              <w:pBdr>
                <w:bottom w:val="doub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F6BA8">
              <w:rPr>
                <w:rFonts w:ascii="Angsana New" w:hAnsi="Angsana New"/>
                <w:color w:val="000000"/>
                <w:sz w:val="28"/>
                <w:szCs w:val="28"/>
              </w:rPr>
              <w:t>74,474,11</w:t>
            </w:r>
            <w:r w:rsidR="00B5591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</w:tr>
    </w:tbl>
    <w:p w14:paraId="1A42D994" w14:textId="52F73934" w:rsidR="003B5BCA" w:rsidRPr="00BE794A" w:rsidRDefault="00CE6DE1" w:rsidP="0036512B">
      <w:pPr>
        <w:spacing w:before="240" w:after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F596B" w:rsidRPr="00BE794A">
        <w:rPr>
          <w:rFonts w:ascii="Angsana New" w:hAnsi="Angsana New"/>
          <w:sz w:val="28"/>
          <w:szCs w:val="28"/>
          <w:lang w:val="en-US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7F596B"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7F596B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กลุ่ม</w:t>
      </w:r>
      <w:r>
        <w:rPr>
          <w:rFonts w:ascii="Angsana New" w:hAnsi="Angsana New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 xml:space="preserve">ได้นำที่ดิน อาคารและส่วนปรับปรุงอาคารซึ่งมีมูลค่าตามบัญชีสุทธิ ในข้อมูลทางการเงินรวมจำนวน </w:t>
      </w:r>
      <w:r w:rsidR="005A7063" w:rsidRPr="002518DB">
        <w:rPr>
          <w:rFonts w:ascii="Angsana New" w:hAnsi="Angsana New"/>
          <w:sz w:val="28"/>
          <w:szCs w:val="28"/>
        </w:rPr>
        <w:t>140.76</w:t>
      </w:r>
      <w:r w:rsidRPr="00BE794A">
        <w:rPr>
          <w:rFonts w:ascii="Angsana New" w:hAnsi="Angsana New"/>
          <w:sz w:val="28"/>
          <w:szCs w:val="28"/>
          <w:cs/>
        </w:rPr>
        <w:t xml:space="preserve"> ล้านบาท และข้อมูลทางการเงินเฉพาะกิจการจำนวน </w:t>
      </w:r>
      <w:r w:rsidR="00CD6DF7" w:rsidRPr="002518DB">
        <w:rPr>
          <w:rFonts w:ascii="Angsana New" w:hAnsi="Angsana New"/>
          <w:sz w:val="28"/>
          <w:szCs w:val="28"/>
          <w:lang w:val="en-US"/>
        </w:rPr>
        <w:t>42.17</w:t>
      </w:r>
      <w:r w:rsidRPr="00BE794A">
        <w:rPr>
          <w:rFonts w:ascii="Angsana New" w:hAnsi="Angsana New"/>
          <w:sz w:val="28"/>
          <w:szCs w:val="28"/>
          <w:cs/>
        </w:rPr>
        <w:t xml:space="preserve"> ล้านบาท (วันที่ </w:t>
      </w:r>
      <w:r w:rsidR="00C628DE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639E6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: งบการเงินรวม</w:t>
      </w:r>
      <w:r w:rsidRPr="00BE794A">
        <w:rPr>
          <w:rFonts w:ascii="Angsana New" w:hAnsi="Angsana New" w:hint="cs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 xml:space="preserve">จำนวน </w:t>
      </w:r>
      <w:r w:rsidR="000639E6" w:rsidRPr="00BE794A">
        <w:rPr>
          <w:rFonts w:ascii="Angsana New" w:hAnsi="Angsana New"/>
          <w:sz w:val="28"/>
          <w:szCs w:val="28"/>
        </w:rPr>
        <w:t>146.77</w:t>
      </w:r>
      <w:r w:rsidRPr="00BE794A">
        <w:rPr>
          <w:rFonts w:ascii="Angsana New" w:hAnsi="Angsana New"/>
          <w:sz w:val="28"/>
          <w:szCs w:val="28"/>
          <w:cs/>
        </w:rPr>
        <w:t xml:space="preserve"> ล้านบาท และงบการเงินเฉพาะกิจการจำนวน </w:t>
      </w:r>
      <w:r w:rsidR="000639E6" w:rsidRPr="00BE794A">
        <w:rPr>
          <w:rFonts w:ascii="Angsana New" w:hAnsi="Angsana New"/>
          <w:sz w:val="28"/>
          <w:szCs w:val="28"/>
        </w:rPr>
        <w:t>44.13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8A463A">
        <w:rPr>
          <w:rFonts w:ascii="Angsana New" w:hAnsi="Angsana New" w:hint="cs"/>
          <w:sz w:val="28"/>
          <w:szCs w:val="28"/>
          <w:cs/>
        </w:rPr>
        <w:t>ล้าน</w:t>
      </w:r>
      <w:r w:rsidRPr="00BE794A">
        <w:rPr>
          <w:rFonts w:ascii="Angsana New" w:hAnsi="Angsana New"/>
          <w:sz w:val="28"/>
          <w:szCs w:val="28"/>
          <w:cs/>
        </w:rPr>
        <w:t xml:space="preserve">บาท) ไปจดจำนองไว้กับสถาบันการเงินเพื่อเป็นหลักประกันวงเงินเบิกเกินบัญชีและเงินกู้ยืมระยะยาวจากสถาบันการเงิน (หมายเหตุ </w:t>
      </w:r>
      <w:r w:rsidR="00366F97" w:rsidRPr="00BE794A">
        <w:rPr>
          <w:rFonts w:ascii="Angsana New" w:hAnsi="Angsana New"/>
          <w:sz w:val="28"/>
          <w:szCs w:val="28"/>
        </w:rPr>
        <w:t>16</w:t>
      </w:r>
      <w:r w:rsidRPr="00BE794A">
        <w:rPr>
          <w:rFonts w:ascii="Angsana New" w:hAnsi="Angsana New"/>
          <w:sz w:val="28"/>
          <w:szCs w:val="28"/>
          <w:cs/>
        </w:rPr>
        <w:t>)</w:t>
      </w:r>
      <w:r w:rsidR="00F76ECB" w:rsidRPr="00BE794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1627DBE" w14:textId="77777777" w:rsidR="001F73C0" w:rsidRPr="00BE794A" w:rsidRDefault="001F73C0" w:rsidP="00B24F52">
      <w:pPr>
        <w:tabs>
          <w:tab w:val="left" w:pos="513"/>
          <w:tab w:val="decimal" w:pos="7920"/>
        </w:tabs>
        <w:spacing w:line="240" w:lineRule="atLeast"/>
        <w:ind w:left="-284"/>
        <w:jc w:val="thaiDistribute"/>
        <w:rPr>
          <w:rFonts w:ascii="Angsana New" w:hAnsi="Angsana New"/>
          <w:sz w:val="28"/>
          <w:szCs w:val="28"/>
        </w:rPr>
      </w:pPr>
    </w:p>
    <w:p w14:paraId="28495C5F" w14:textId="7343F400" w:rsidR="00B83446" w:rsidRPr="003F05A8" w:rsidRDefault="00E6478B" w:rsidP="001F73C0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F05A8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4398CDD0" w14:textId="036155F7" w:rsidR="00E6478B" w:rsidRPr="00BE794A" w:rsidRDefault="001F73C0" w:rsidP="001F73C0">
      <w:pPr>
        <w:spacing w:after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สำหรับ</w:t>
      </w:r>
      <w:r w:rsidR="006971D5" w:rsidRPr="00BE794A">
        <w:rPr>
          <w:rFonts w:ascii="Angsana New" w:hAnsi="Angsana New" w:hint="cs"/>
          <w:sz w:val="28"/>
          <w:szCs w:val="28"/>
          <w:cs/>
        </w:rPr>
        <w:t>งวด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FD3C96" w:rsidRPr="00BE794A">
        <w:rPr>
          <w:rFonts w:ascii="Angsana New" w:hAnsi="Angsana New"/>
          <w:sz w:val="28"/>
          <w:szCs w:val="28"/>
        </w:rPr>
        <w:t>3</w:t>
      </w:r>
      <w:r w:rsidRPr="00BE794A">
        <w:rPr>
          <w:rFonts w:ascii="Angsana New" w:hAnsi="Angsana New"/>
          <w:sz w:val="28"/>
          <w:szCs w:val="28"/>
          <w:cs/>
        </w:rPr>
        <w:t xml:space="preserve"> เดือนสิ้นสุดวันที่ </w:t>
      </w:r>
      <w:r w:rsidR="00FD3C96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มีนาคม </w:t>
      </w:r>
      <w:r w:rsidR="00FD3C96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มีรายการเปลี่ยนแปลงสินทรัพย์สิทธิการใช้ สรุปได้ดังนี้</w:t>
      </w:r>
    </w:p>
    <w:tbl>
      <w:tblPr>
        <w:tblW w:w="996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60"/>
        <w:gridCol w:w="2551"/>
        <w:gridCol w:w="2551"/>
      </w:tblGrid>
      <w:tr w:rsidR="0036512B" w:rsidRPr="00BE794A" w14:paraId="4C9AD6DC" w14:textId="77777777" w:rsidTr="00B24F52">
        <w:tc>
          <w:tcPr>
            <w:tcW w:w="4860" w:type="dxa"/>
          </w:tcPr>
          <w:p w14:paraId="0DFC0DBF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9A81AA0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29A82DB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6B54F279" w14:textId="77777777" w:rsidTr="00B24F52">
        <w:tc>
          <w:tcPr>
            <w:tcW w:w="4860" w:type="dxa"/>
          </w:tcPr>
          <w:p w14:paraId="6B31A4D0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A8CB92B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</w:tcPr>
          <w:p w14:paraId="66F54B41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B15FF" w:rsidRPr="00BE794A" w14:paraId="3610DC6D" w14:textId="77777777" w:rsidTr="00B24F52">
        <w:trPr>
          <w:trHeight w:val="217"/>
        </w:trPr>
        <w:tc>
          <w:tcPr>
            <w:tcW w:w="4860" w:type="dxa"/>
          </w:tcPr>
          <w:p w14:paraId="75B4722D" w14:textId="77777777" w:rsidR="00DB15FF" w:rsidRPr="00DB15FF" w:rsidRDefault="00DB15FF" w:rsidP="00DB15FF">
            <w:pPr>
              <w:spacing w:line="240" w:lineRule="auto"/>
              <w:ind w:left="-18" w:right="36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</w:tcPr>
          <w:p w14:paraId="268D30CB" w14:textId="77777777" w:rsidR="00DB15FF" w:rsidRPr="00DB15FF" w:rsidRDefault="00DB15FF" w:rsidP="00DB15FF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551" w:type="dxa"/>
          </w:tcPr>
          <w:p w14:paraId="1195ACBF" w14:textId="77777777" w:rsidR="00DB15FF" w:rsidRPr="00DB15FF" w:rsidRDefault="00DB15FF" w:rsidP="00DB15FF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</w:tr>
      <w:tr w:rsidR="0036512B" w:rsidRPr="00BE794A" w14:paraId="04A16D68" w14:textId="77777777" w:rsidTr="00B24F52">
        <w:trPr>
          <w:trHeight w:val="203"/>
        </w:trPr>
        <w:tc>
          <w:tcPr>
            <w:tcW w:w="4860" w:type="dxa"/>
          </w:tcPr>
          <w:p w14:paraId="34E70172" w14:textId="77777777" w:rsidR="0036512B" w:rsidRPr="00BE794A" w:rsidRDefault="0036512B" w:rsidP="00261233">
            <w:pPr>
              <w:tabs>
                <w:tab w:val="left" w:pos="8040"/>
              </w:tabs>
              <w:spacing w:line="240" w:lineRule="auto"/>
              <w:ind w:left="161" w:hanging="16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2551" w:type="dxa"/>
            <w:vAlign w:val="center"/>
          </w:tcPr>
          <w:p w14:paraId="1D2F4510" w14:textId="38588404" w:rsidR="0036512B" w:rsidRPr="00BE794A" w:rsidRDefault="00453A7A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14,716,159</w:t>
            </w:r>
          </w:p>
        </w:tc>
        <w:tc>
          <w:tcPr>
            <w:tcW w:w="2551" w:type="dxa"/>
          </w:tcPr>
          <w:p w14:paraId="7A5AB367" w14:textId="298F3C62" w:rsidR="0036512B" w:rsidRPr="00BE794A" w:rsidRDefault="00934700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752,728</w:t>
            </w:r>
          </w:p>
        </w:tc>
      </w:tr>
      <w:tr w:rsidR="0036512B" w:rsidRPr="00BE794A" w14:paraId="6FE364B6" w14:textId="77777777" w:rsidTr="00B24F52">
        <w:trPr>
          <w:trHeight w:val="203"/>
        </w:trPr>
        <w:tc>
          <w:tcPr>
            <w:tcW w:w="4860" w:type="dxa"/>
          </w:tcPr>
          <w:p w14:paraId="3FEEF357" w14:textId="1F44A699" w:rsidR="0036512B" w:rsidRPr="00BE794A" w:rsidRDefault="0036512B" w:rsidP="0026123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2551" w:type="dxa"/>
          </w:tcPr>
          <w:p w14:paraId="4CFA3229" w14:textId="27DFD324" w:rsidR="0036512B" w:rsidRPr="00BE794A" w:rsidRDefault="00BA4D22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2,907,659</w:t>
            </w:r>
          </w:p>
        </w:tc>
        <w:tc>
          <w:tcPr>
            <w:tcW w:w="2551" w:type="dxa"/>
          </w:tcPr>
          <w:p w14:paraId="3AF8A51F" w14:textId="50B3C7CC" w:rsidR="0036512B" w:rsidRPr="00BE794A" w:rsidRDefault="00BA4D22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D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A4D22" w:rsidRPr="00173AA1" w14:paraId="7599CAB9" w14:textId="77777777" w:rsidTr="00B24F52">
        <w:trPr>
          <w:trHeight w:val="203"/>
        </w:trPr>
        <w:tc>
          <w:tcPr>
            <w:tcW w:w="4860" w:type="dxa"/>
          </w:tcPr>
          <w:p w14:paraId="4F53EBE4" w14:textId="6CA732EF" w:rsidR="00BA4D22" w:rsidRPr="00BE794A" w:rsidRDefault="00BA4D22" w:rsidP="00BA4D2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ตัดจำหน่ายระหว่างงวด</w:t>
            </w:r>
          </w:p>
        </w:tc>
        <w:tc>
          <w:tcPr>
            <w:tcW w:w="2551" w:type="dxa"/>
          </w:tcPr>
          <w:p w14:paraId="618D7C9E" w14:textId="1C04AE09" w:rsidR="00BA4D22" w:rsidRPr="00BE794A" w:rsidRDefault="00BA4D22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4EF4">
              <w:rPr>
                <w:rFonts w:ascii="Angsana New" w:hAnsi="Angsana New"/>
                <w:color w:val="000000"/>
                <w:sz w:val="28"/>
                <w:szCs w:val="28"/>
                <w:cs/>
              </w:rPr>
              <w:t>(734</w:t>
            </w: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84EF4">
              <w:rPr>
                <w:rFonts w:ascii="Angsana New" w:hAnsi="Angsana New"/>
                <w:color w:val="000000"/>
                <w:sz w:val="28"/>
                <w:szCs w:val="28"/>
                <w:cs/>
              </w:rPr>
              <w:t>829)</w:t>
            </w:r>
          </w:p>
        </w:tc>
        <w:tc>
          <w:tcPr>
            <w:tcW w:w="2551" w:type="dxa"/>
          </w:tcPr>
          <w:p w14:paraId="0BF29DBB" w14:textId="7A954956" w:rsidR="00BA4D22" w:rsidRPr="00BE794A" w:rsidRDefault="00BA4D22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D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6512B" w:rsidRPr="00BE794A" w14:paraId="4368BDCB" w14:textId="77777777" w:rsidTr="00B24F52">
        <w:trPr>
          <w:trHeight w:val="203"/>
        </w:trPr>
        <w:tc>
          <w:tcPr>
            <w:tcW w:w="4860" w:type="dxa"/>
          </w:tcPr>
          <w:p w14:paraId="3AA4FB51" w14:textId="77777777" w:rsidR="0036512B" w:rsidRPr="00BE794A" w:rsidRDefault="0036512B" w:rsidP="0026123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551" w:type="dxa"/>
          </w:tcPr>
          <w:p w14:paraId="664A2E10" w14:textId="4C2B5FAD" w:rsidR="0036512B" w:rsidRPr="00BE794A" w:rsidRDefault="00BA4D22" w:rsidP="00711CF8">
            <w:pPr>
              <w:pBdr>
                <w:bottom w:val="sing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4EF4">
              <w:rPr>
                <w:rFonts w:ascii="Angsana New" w:hAnsi="Angsana New"/>
                <w:color w:val="000000"/>
                <w:sz w:val="28"/>
                <w:szCs w:val="28"/>
                <w:cs/>
              </w:rPr>
              <w:t>(1</w:t>
            </w: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84EF4">
              <w:rPr>
                <w:rFonts w:ascii="Angsana New" w:hAnsi="Angsana New"/>
                <w:color w:val="000000"/>
                <w:sz w:val="28"/>
                <w:szCs w:val="28"/>
                <w:cs/>
              </w:rPr>
              <w:t>897</w:t>
            </w: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84EF4">
              <w:rPr>
                <w:rFonts w:ascii="Angsana New" w:hAnsi="Angsana New"/>
                <w:color w:val="000000"/>
                <w:sz w:val="28"/>
                <w:szCs w:val="28"/>
                <w:cs/>
              </w:rPr>
              <w:t>922)</w:t>
            </w:r>
          </w:p>
        </w:tc>
        <w:tc>
          <w:tcPr>
            <w:tcW w:w="2551" w:type="dxa"/>
          </w:tcPr>
          <w:p w14:paraId="1A156FA5" w14:textId="37025E5E" w:rsidR="0036512B" w:rsidRPr="00BE794A" w:rsidRDefault="00BA4D22" w:rsidP="00711CF8">
            <w:pPr>
              <w:pBdr>
                <w:bottom w:val="sing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(169,765)</w:t>
            </w:r>
          </w:p>
        </w:tc>
      </w:tr>
      <w:tr w:rsidR="0036512B" w:rsidRPr="00BE794A" w14:paraId="40638657" w14:textId="77777777" w:rsidTr="00B24F52">
        <w:trPr>
          <w:trHeight w:val="203"/>
        </w:trPr>
        <w:tc>
          <w:tcPr>
            <w:tcW w:w="4860" w:type="dxa"/>
          </w:tcPr>
          <w:p w14:paraId="2445FF12" w14:textId="77777777" w:rsidR="0036512B" w:rsidRPr="00BE794A" w:rsidRDefault="0036512B" w:rsidP="0026123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2551" w:type="dxa"/>
            <w:vAlign w:val="bottom"/>
          </w:tcPr>
          <w:p w14:paraId="2C5725B7" w14:textId="70EB12EA" w:rsidR="0036512B" w:rsidRPr="00BE794A" w:rsidRDefault="00BA4D22" w:rsidP="00711CF8">
            <w:pPr>
              <w:pBdr>
                <w:bottom w:val="doub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4EF4">
              <w:rPr>
                <w:rFonts w:ascii="Angsana New" w:hAnsi="Angsana New"/>
                <w:color w:val="000000"/>
                <w:sz w:val="28"/>
                <w:szCs w:val="28"/>
                <w:cs/>
              </w:rPr>
              <w:t>14</w:t>
            </w: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84EF4">
              <w:rPr>
                <w:rFonts w:ascii="Angsana New" w:hAnsi="Angsana New"/>
                <w:color w:val="000000"/>
                <w:sz w:val="28"/>
                <w:szCs w:val="28"/>
                <w:cs/>
              </w:rPr>
              <w:t>991</w:t>
            </w: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84EF4">
              <w:rPr>
                <w:rFonts w:ascii="Angsana New" w:hAnsi="Angsana New"/>
                <w:color w:val="000000"/>
                <w:sz w:val="28"/>
                <w:szCs w:val="28"/>
                <w:cs/>
              </w:rPr>
              <w:t>067</w:t>
            </w:r>
          </w:p>
        </w:tc>
        <w:tc>
          <w:tcPr>
            <w:tcW w:w="2551" w:type="dxa"/>
            <w:vAlign w:val="bottom"/>
          </w:tcPr>
          <w:p w14:paraId="31270124" w14:textId="054181E3" w:rsidR="0036512B" w:rsidRPr="00BE794A" w:rsidRDefault="00BA4D22" w:rsidP="00711CF8">
            <w:pPr>
              <w:pBdr>
                <w:bottom w:val="doub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582,963</w:t>
            </w:r>
          </w:p>
        </w:tc>
      </w:tr>
    </w:tbl>
    <w:p w14:paraId="6AF8203C" w14:textId="7E023BD6" w:rsidR="00C42BC6" w:rsidRPr="00BE794A" w:rsidRDefault="00C42BC6" w:rsidP="00E6478B">
      <w:pPr>
        <w:spacing w:after="240"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6BE7E8C" w14:textId="77777777" w:rsidR="00645876" w:rsidRPr="002518DB" w:rsidRDefault="00645876" w:rsidP="00F71ED3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2518DB">
        <w:rPr>
          <w:rFonts w:ascii="Angsana New" w:hAnsi="Angsana New"/>
          <w:sz w:val="28"/>
          <w:szCs w:val="28"/>
          <w:cs/>
        </w:rPr>
        <w:br w:type="page"/>
      </w:r>
    </w:p>
    <w:p w14:paraId="443B92C8" w14:textId="42DB15D5" w:rsidR="00A40680" w:rsidRPr="003F05A8" w:rsidRDefault="008F2559" w:rsidP="00595E72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F05A8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F52DAA" w:rsidRPr="003F05A8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3C7ADD19" w14:textId="2C2D4618" w:rsidR="00A40680" w:rsidRPr="00BE794A" w:rsidRDefault="003E7F7F" w:rsidP="00595E72">
      <w:pPr>
        <w:spacing w:after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สำหรับ</w:t>
      </w:r>
      <w:r w:rsidR="006971D5" w:rsidRPr="00BE794A">
        <w:rPr>
          <w:rFonts w:ascii="Angsana New" w:hAnsi="Angsana New" w:hint="cs"/>
          <w:sz w:val="28"/>
          <w:szCs w:val="28"/>
          <w:cs/>
        </w:rPr>
        <w:t>งวด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920895">
        <w:rPr>
          <w:rFonts w:ascii="Angsana New" w:hAnsi="Angsana New"/>
          <w:sz w:val="28"/>
          <w:szCs w:val="28"/>
        </w:rPr>
        <w:t>3</w:t>
      </w:r>
      <w:r w:rsidRPr="00BE794A">
        <w:rPr>
          <w:rFonts w:ascii="Angsana New" w:hAnsi="Angsana New"/>
          <w:sz w:val="28"/>
          <w:szCs w:val="28"/>
          <w:cs/>
        </w:rPr>
        <w:t xml:space="preserve"> เดือนสิ้นสุดวันที่ </w:t>
      </w:r>
      <w:r w:rsidR="00FD3C96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มีนาคม </w:t>
      </w:r>
      <w:r w:rsidR="00FD3C96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มีรายการเปลี่ยนแปลง</w:t>
      </w:r>
      <w:r w:rsidRPr="00BE794A">
        <w:rPr>
          <w:rFonts w:ascii="Angsana New" w:hAnsi="Angsana New" w:hint="cs"/>
          <w:sz w:val="28"/>
          <w:szCs w:val="28"/>
          <w:cs/>
        </w:rPr>
        <w:t>สินทรัพย์ไม่มีตัวตนอื่น</w:t>
      </w:r>
      <w:r w:rsidRPr="00BE794A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8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2551"/>
        <w:gridCol w:w="2551"/>
      </w:tblGrid>
      <w:tr w:rsidR="0036512B" w:rsidRPr="00BE794A" w14:paraId="313EF8CB" w14:textId="77777777" w:rsidTr="00B24F52">
        <w:tc>
          <w:tcPr>
            <w:tcW w:w="4770" w:type="dxa"/>
          </w:tcPr>
          <w:p w14:paraId="441D7986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9CBD31C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0E1CB3F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2C017D59" w14:textId="77777777" w:rsidTr="00B24F52">
        <w:tc>
          <w:tcPr>
            <w:tcW w:w="4770" w:type="dxa"/>
          </w:tcPr>
          <w:p w14:paraId="57DB5378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41E06A0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</w:tcPr>
          <w:p w14:paraId="5BF6F428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B15FF" w:rsidRPr="00BE794A" w14:paraId="73343C9A" w14:textId="77777777" w:rsidTr="00B24F52">
        <w:tc>
          <w:tcPr>
            <w:tcW w:w="4770" w:type="dxa"/>
          </w:tcPr>
          <w:p w14:paraId="4A9A5781" w14:textId="77777777" w:rsidR="00DB15FF" w:rsidRPr="00DB15FF" w:rsidRDefault="00DB15FF" w:rsidP="00DB15FF">
            <w:pPr>
              <w:spacing w:line="240" w:lineRule="auto"/>
              <w:ind w:left="-18" w:right="36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</w:tcPr>
          <w:p w14:paraId="1E1BC343" w14:textId="77777777" w:rsidR="00DB15FF" w:rsidRPr="00DB15FF" w:rsidRDefault="00DB15FF" w:rsidP="00DB15FF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551" w:type="dxa"/>
          </w:tcPr>
          <w:p w14:paraId="2A1E9B30" w14:textId="77777777" w:rsidR="00DB15FF" w:rsidRPr="00DB15FF" w:rsidRDefault="00DB15FF" w:rsidP="00DB15FF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</w:tr>
      <w:tr w:rsidR="0036512B" w:rsidRPr="00BE794A" w14:paraId="06D542BE" w14:textId="77777777" w:rsidTr="00B24F52">
        <w:trPr>
          <w:trHeight w:val="203"/>
        </w:trPr>
        <w:tc>
          <w:tcPr>
            <w:tcW w:w="4770" w:type="dxa"/>
          </w:tcPr>
          <w:p w14:paraId="50327880" w14:textId="77777777" w:rsidR="0036512B" w:rsidRPr="00BE794A" w:rsidRDefault="0036512B" w:rsidP="00261233">
            <w:pPr>
              <w:tabs>
                <w:tab w:val="left" w:pos="8040"/>
              </w:tabs>
              <w:spacing w:line="240" w:lineRule="auto"/>
              <w:ind w:left="161" w:hanging="16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2551" w:type="dxa"/>
            <w:vAlign w:val="center"/>
          </w:tcPr>
          <w:p w14:paraId="3B45B70B" w14:textId="31E91D4E" w:rsidR="0036512B" w:rsidRPr="00BE794A" w:rsidRDefault="006B5A22" w:rsidP="00665C61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6,574,888</w:t>
            </w:r>
          </w:p>
        </w:tc>
        <w:tc>
          <w:tcPr>
            <w:tcW w:w="2551" w:type="dxa"/>
          </w:tcPr>
          <w:p w14:paraId="2020010E" w14:textId="4DEFB95C" w:rsidR="0036512B" w:rsidRPr="00BE794A" w:rsidRDefault="00AD2679" w:rsidP="00665C61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1,205,832</w:t>
            </w:r>
          </w:p>
        </w:tc>
      </w:tr>
      <w:tr w:rsidR="0036512B" w:rsidRPr="00BE794A" w14:paraId="41049E54" w14:textId="77777777" w:rsidTr="00B24F52">
        <w:trPr>
          <w:trHeight w:val="203"/>
        </w:trPr>
        <w:tc>
          <w:tcPr>
            <w:tcW w:w="4770" w:type="dxa"/>
          </w:tcPr>
          <w:p w14:paraId="24BAFF82" w14:textId="55A4E4CD" w:rsidR="0036512B" w:rsidRPr="00BE794A" w:rsidRDefault="0036512B" w:rsidP="0026123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551" w:type="dxa"/>
          </w:tcPr>
          <w:p w14:paraId="34E8ED21" w14:textId="51C907A3" w:rsidR="0036512B" w:rsidRPr="00BE794A" w:rsidRDefault="00755C62" w:rsidP="00665C61">
            <w:pPr>
              <w:pBdr>
                <w:bottom w:val="sing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(459,086)</w:t>
            </w:r>
          </w:p>
        </w:tc>
        <w:tc>
          <w:tcPr>
            <w:tcW w:w="2551" w:type="dxa"/>
          </w:tcPr>
          <w:p w14:paraId="656A7B2F" w14:textId="2836E683" w:rsidR="0036512B" w:rsidRPr="00BE794A" w:rsidRDefault="00755C62" w:rsidP="00665C61">
            <w:pPr>
              <w:pBdr>
                <w:bottom w:val="sing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(86,899)</w:t>
            </w:r>
          </w:p>
        </w:tc>
      </w:tr>
      <w:tr w:rsidR="0036512B" w:rsidRPr="00BE794A" w14:paraId="2DCB10A2" w14:textId="77777777" w:rsidTr="00B24F52">
        <w:trPr>
          <w:trHeight w:val="203"/>
        </w:trPr>
        <w:tc>
          <w:tcPr>
            <w:tcW w:w="4770" w:type="dxa"/>
          </w:tcPr>
          <w:p w14:paraId="693AD7B3" w14:textId="77777777" w:rsidR="0036512B" w:rsidRPr="00BE794A" w:rsidRDefault="0036512B" w:rsidP="0026123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2551" w:type="dxa"/>
            <w:vAlign w:val="bottom"/>
          </w:tcPr>
          <w:p w14:paraId="1171F068" w14:textId="5D35F173" w:rsidR="0036512B" w:rsidRPr="00BE794A" w:rsidRDefault="00755C62" w:rsidP="00665C61">
            <w:pPr>
              <w:pBdr>
                <w:bottom w:val="doub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6,115,802</w:t>
            </w:r>
          </w:p>
        </w:tc>
        <w:tc>
          <w:tcPr>
            <w:tcW w:w="2551" w:type="dxa"/>
            <w:vAlign w:val="bottom"/>
          </w:tcPr>
          <w:p w14:paraId="08292708" w14:textId="797CBC04" w:rsidR="0036512B" w:rsidRPr="00BE794A" w:rsidRDefault="00755C62" w:rsidP="00665C61">
            <w:pPr>
              <w:pBdr>
                <w:bottom w:val="doub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4EF4">
              <w:rPr>
                <w:rFonts w:ascii="Angsana New" w:hAnsi="Angsana New"/>
                <w:color w:val="000000"/>
                <w:sz w:val="28"/>
                <w:szCs w:val="28"/>
              </w:rPr>
              <w:t>1,118,933</w:t>
            </w:r>
          </w:p>
        </w:tc>
      </w:tr>
    </w:tbl>
    <w:p w14:paraId="24C6A610" w14:textId="77777777" w:rsidR="006873E6" w:rsidRDefault="006873E6" w:rsidP="00F71ED3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</w:p>
    <w:p w14:paraId="6C3854C3" w14:textId="77777777" w:rsidR="008C07E1" w:rsidRPr="002518DB" w:rsidRDefault="008C07E1" w:rsidP="00F71ED3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</w:p>
    <w:p w14:paraId="28495E71" w14:textId="64B1B495" w:rsidR="00B03B3F" w:rsidRPr="00674082" w:rsidRDefault="00B03B3F" w:rsidP="002671C0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74082">
        <w:rPr>
          <w:rFonts w:ascii="Angsana New" w:hAnsi="Angsana New"/>
          <w:b/>
          <w:bCs/>
          <w:sz w:val="28"/>
          <w:szCs w:val="28"/>
          <w:cs/>
        </w:rPr>
        <w:t>สินทรัพย์</w:t>
      </w:r>
      <w:r w:rsidR="00BE6074" w:rsidRPr="00674082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</w:p>
    <w:p w14:paraId="28495EC7" w14:textId="5B3AB7CA" w:rsidR="00313999" w:rsidRPr="00BE794A" w:rsidRDefault="00F42997" w:rsidP="002671C0">
      <w:pPr>
        <w:tabs>
          <w:tab w:val="left" w:pos="990"/>
        </w:tabs>
        <w:spacing w:before="240" w:line="240" w:lineRule="auto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มีนาคม </w:t>
      </w:r>
      <w:r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E794A">
        <w:rPr>
          <w:rFonts w:ascii="Angsana New" w:hAnsi="Angsana New"/>
          <w:sz w:val="28"/>
          <w:szCs w:val="28"/>
        </w:rPr>
        <w:t xml:space="preserve">2568 </w:t>
      </w:r>
      <w:r w:rsidR="00D5168C" w:rsidRPr="00BE794A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9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46"/>
        <w:gridCol w:w="1531"/>
        <w:gridCol w:w="1531"/>
        <w:gridCol w:w="1531"/>
        <w:gridCol w:w="1531"/>
      </w:tblGrid>
      <w:tr w:rsidR="0036512B" w:rsidRPr="00BE794A" w14:paraId="028ADD0D" w14:textId="77777777" w:rsidTr="00B24F52">
        <w:tc>
          <w:tcPr>
            <w:tcW w:w="3846" w:type="dxa"/>
          </w:tcPr>
          <w:p w14:paraId="455E05AD" w14:textId="77777777" w:rsidR="0036512B" w:rsidRPr="00BE794A" w:rsidRDefault="0036512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8" w:name="_Hlk158892001"/>
          </w:p>
        </w:tc>
        <w:tc>
          <w:tcPr>
            <w:tcW w:w="1531" w:type="dxa"/>
          </w:tcPr>
          <w:p w14:paraId="430C9703" w14:textId="777A136A" w:rsidR="0036512B" w:rsidRPr="00BE794A" w:rsidRDefault="0036512B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CE9E5F0" w14:textId="77777777" w:rsidR="0036512B" w:rsidRPr="00BE794A" w:rsidRDefault="0036512B" w:rsidP="00AB720C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50A2DC6" w14:textId="0232CA9F" w:rsidR="0036512B" w:rsidRPr="00BE794A" w:rsidRDefault="0036512B" w:rsidP="005D610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02FAC74D" w14:textId="77777777" w:rsidTr="00B24F52">
        <w:tc>
          <w:tcPr>
            <w:tcW w:w="3846" w:type="dxa"/>
          </w:tcPr>
          <w:p w14:paraId="4683BBCF" w14:textId="77777777" w:rsidR="0036512B" w:rsidRPr="00BE794A" w:rsidRDefault="0036512B" w:rsidP="006909D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03AA85D5" w14:textId="12BC1A39" w:rsidR="0036512B" w:rsidRPr="00BE794A" w:rsidRDefault="0036512B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22C88DF5" w14:textId="34495A7D" w:rsidR="0036512B" w:rsidRPr="00BE794A" w:rsidRDefault="0036512B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06DFC645" w14:textId="77777777" w:rsidTr="00B24F52">
        <w:tc>
          <w:tcPr>
            <w:tcW w:w="3846" w:type="dxa"/>
          </w:tcPr>
          <w:p w14:paraId="161B26C3" w14:textId="77777777" w:rsidR="0036512B" w:rsidRPr="00BE794A" w:rsidRDefault="0036512B" w:rsidP="0071738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BB7F991" w14:textId="6859ACC8" w:rsidR="0036512B" w:rsidRPr="00BE794A" w:rsidRDefault="0036512B" w:rsidP="0071738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0DE028FB" w14:textId="4F997DA1" w:rsidR="0036512B" w:rsidRPr="00BE794A" w:rsidRDefault="0036512B" w:rsidP="0071738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173D4FA0" w14:textId="0A368AC2" w:rsidR="0036512B" w:rsidRPr="00BE794A" w:rsidRDefault="0036512B" w:rsidP="0071738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5FA2E2B3" w14:textId="6B674C47" w:rsidR="0036512B" w:rsidRPr="00BE794A" w:rsidRDefault="0036512B" w:rsidP="0071738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DB15FF" w:rsidRPr="00BE794A" w14:paraId="27538F44" w14:textId="77777777" w:rsidTr="00B24F52">
        <w:tc>
          <w:tcPr>
            <w:tcW w:w="3846" w:type="dxa"/>
          </w:tcPr>
          <w:p w14:paraId="57C7833F" w14:textId="77777777" w:rsidR="00DB15FF" w:rsidRPr="00DB15FF" w:rsidRDefault="00DB15FF" w:rsidP="00DB15FF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1C02F762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38D928DE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7E01A450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0097ED6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6512B" w:rsidRPr="00BE794A" w14:paraId="5D260985" w14:textId="77777777" w:rsidTr="00B24F52">
        <w:trPr>
          <w:trHeight w:val="203"/>
        </w:trPr>
        <w:tc>
          <w:tcPr>
            <w:tcW w:w="3846" w:type="dxa"/>
            <w:vAlign w:val="center"/>
          </w:tcPr>
          <w:p w14:paraId="51C6055B" w14:textId="0E1DD66E" w:rsidR="0036512B" w:rsidRPr="00BE794A" w:rsidRDefault="0036512B" w:rsidP="005D610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สินทรัพย์ภาษีเงินได้รอการตัดบัญชี:</w:t>
            </w:r>
          </w:p>
        </w:tc>
        <w:tc>
          <w:tcPr>
            <w:tcW w:w="1531" w:type="dxa"/>
          </w:tcPr>
          <w:p w14:paraId="2BC240FD" w14:textId="77777777" w:rsidR="0036512B" w:rsidRPr="00BE794A" w:rsidRDefault="0036512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B43EFDC" w14:textId="77777777" w:rsidR="0036512B" w:rsidRPr="00BE794A" w:rsidRDefault="0036512B" w:rsidP="00AB72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09F1E9B2" w14:textId="54F13C44" w:rsidR="0036512B" w:rsidRPr="00BE794A" w:rsidRDefault="0036512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1149F418" w14:textId="77777777" w:rsidR="0036512B" w:rsidRPr="00BE794A" w:rsidRDefault="0036512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6512B" w:rsidRPr="00BE794A" w14:paraId="2DC13991" w14:textId="77777777" w:rsidTr="00B24F52">
        <w:trPr>
          <w:trHeight w:val="203"/>
        </w:trPr>
        <w:tc>
          <w:tcPr>
            <w:tcW w:w="3846" w:type="dxa"/>
          </w:tcPr>
          <w:p w14:paraId="17481420" w14:textId="4F8F644F" w:rsidR="0036512B" w:rsidRPr="00BE794A" w:rsidRDefault="0036512B" w:rsidP="004E334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1" w:type="dxa"/>
          </w:tcPr>
          <w:p w14:paraId="7F8DE03C" w14:textId="10528A68" w:rsidR="0036512B" w:rsidRPr="00BE794A" w:rsidRDefault="00B1295A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130,118</w:t>
            </w:r>
          </w:p>
        </w:tc>
        <w:tc>
          <w:tcPr>
            <w:tcW w:w="1531" w:type="dxa"/>
          </w:tcPr>
          <w:p w14:paraId="32D4D1E6" w14:textId="78804FA6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149,919</w:t>
            </w:r>
          </w:p>
        </w:tc>
        <w:tc>
          <w:tcPr>
            <w:tcW w:w="1531" w:type="dxa"/>
          </w:tcPr>
          <w:p w14:paraId="3B12B148" w14:textId="7C26AD41" w:rsidR="0036512B" w:rsidRPr="00BE794A" w:rsidRDefault="00B1295A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119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908</w:t>
            </w:r>
          </w:p>
        </w:tc>
        <w:tc>
          <w:tcPr>
            <w:tcW w:w="1531" w:type="dxa"/>
          </w:tcPr>
          <w:p w14:paraId="312D3118" w14:textId="64AAEC18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140,000</w:t>
            </w:r>
          </w:p>
        </w:tc>
      </w:tr>
      <w:tr w:rsidR="0036512B" w:rsidRPr="00BE794A" w14:paraId="5AE894C2" w14:textId="77777777" w:rsidTr="00B24F52">
        <w:trPr>
          <w:trHeight w:val="203"/>
        </w:trPr>
        <w:tc>
          <w:tcPr>
            <w:tcW w:w="3846" w:type="dxa"/>
          </w:tcPr>
          <w:p w14:paraId="2770E379" w14:textId="4B080A02" w:rsidR="0036512B" w:rsidRPr="00BE794A" w:rsidRDefault="1948BFCD" w:rsidP="004E334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ค่าเผื่อผลขาดทุนจากสินค้าเสื่อมสภาพ</w:t>
            </w:r>
          </w:p>
        </w:tc>
        <w:tc>
          <w:tcPr>
            <w:tcW w:w="1531" w:type="dxa"/>
          </w:tcPr>
          <w:p w14:paraId="30D36E14" w14:textId="49947D9D" w:rsidR="0036512B" w:rsidRPr="00BE794A" w:rsidRDefault="00B1295A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15,773</w:t>
            </w:r>
          </w:p>
        </w:tc>
        <w:tc>
          <w:tcPr>
            <w:tcW w:w="1531" w:type="dxa"/>
          </w:tcPr>
          <w:p w14:paraId="3A32B5EE" w14:textId="6D7C79E1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7,949</w:t>
            </w:r>
          </w:p>
        </w:tc>
        <w:tc>
          <w:tcPr>
            <w:tcW w:w="1531" w:type="dxa"/>
          </w:tcPr>
          <w:p w14:paraId="5A5A1CCF" w14:textId="72D17E2A" w:rsidR="0036512B" w:rsidRPr="00BE794A" w:rsidRDefault="00B1295A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287</w:t>
            </w:r>
          </w:p>
        </w:tc>
        <w:tc>
          <w:tcPr>
            <w:tcW w:w="1531" w:type="dxa"/>
          </w:tcPr>
          <w:p w14:paraId="4E101AFF" w14:textId="1524BEA5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391</w:t>
            </w:r>
          </w:p>
        </w:tc>
      </w:tr>
      <w:tr w:rsidR="0036512B" w:rsidRPr="00BE794A" w14:paraId="4B3CAEE0" w14:textId="77777777" w:rsidTr="00B24F52">
        <w:trPr>
          <w:trHeight w:val="203"/>
        </w:trPr>
        <w:tc>
          <w:tcPr>
            <w:tcW w:w="3846" w:type="dxa"/>
          </w:tcPr>
          <w:p w14:paraId="717766F8" w14:textId="0E74CA5E" w:rsidR="0036512B" w:rsidRPr="00BE794A" w:rsidRDefault="0036512B" w:rsidP="004E334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เงินสนับสนุนรัฐบาลรอการรับรู้</w:t>
            </w:r>
          </w:p>
        </w:tc>
        <w:tc>
          <w:tcPr>
            <w:tcW w:w="1531" w:type="dxa"/>
          </w:tcPr>
          <w:p w14:paraId="0CB63E98" w14:textId="60A3D4F6" w:rsidR="0036512B" w:rsidRPr="00BE794A" w:rsidRDefault="00B1295A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914,456</w:t>
            </w:r>
          </w:p>
        </w:tc>
        <w:tc>
          <w:tcPr>
            <w:tcW w:w="1531" w:type="dxa"/>
          </w:tcPr>
          <w:p w14:paraId="468C027E" w14:textId="5B5CA034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1,000,216</w:t>
            </w:r>
          </w:p>
        </w:tc>
        <w:tc>
          <w:tcPr>
            <w:tcW w:w="1531" w:type="dxa"/>
          </w:tcPr>
          <w:p w14:paraId="6BAC7001" w14:textId="69E20339" w:rsidR="0036512B" w:rsidRPr="00BE794A" w:rsidRDefault="00B1295A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5151D3F1" w14:textId="3E05EC5F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6512B" w:rsidRPr="00BE794A" w14:paraId="706DBE19" w14:textId="77777777" w:rsidTr="00B24F52">
        <w:trPr>
          <w:trHeight w:val="203"/>
        </w:trPr>
        <w:tc>
          <w:tcPr>
            <w:tcW w:w="3846" w:type="dxa"/>
          </w:tcPr>
          <w:p w14:paraId="2A71E9B6" w14:textId="7273DF9B" w:rsidR="0036512B" w:rsidRPr="00BE794A" w:rsidRDefault="00507E15" w:rsidP="004E334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</w:t>
            </w:r>
            <w:r w:rsidR="00165A1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ณการหนี้สิน</w:t>
            </w:r>
            <w:r w:rsidR="007510D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สำหรับ</w:t>
            </w:r>
            <w:r w:rsidR="0036512B"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531" w:type="dxa"/>
          </w:tcPr>
          <w:p w14:paraId="6F1FB7EB" w14:textId="082DD4E9" w:rsidR="0036512B" w:rsidRPr="00BE794A" w:rsidRDefault="00B1295A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4,196,031</w:t>
            </w:r>
          </w:p>
        </w:tc>
        <w:tc>
          <w:tcPr>
            <w:tcW w:w="1531" w:type="dxa"/>
          </w:tcPr>
          <w:p w14:paraId="2EDF932E" w14:textId="0B7AC149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4,062,207</w:t>
            </w:r>
          </w:p>
        </w:tc>
        <w:tc>
          <w:tcPr>
            <w:tcW w:w="1531" w:type="dxa"/>
          </w:tcPr>
          <w:p w14:paraId="67BBF91A" w14:textId="1EA28630" w:rsidR="0036512B" w:rsidRPr="00BE794A" w:rsidRDefault="00B1295A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219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21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31" w:type="dxa"/>
          </w:tcPr>
          <w:p w14:paraId="31504B83" w14:textId="702B0905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145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253</w:t>
            </w:r>
          </w:p>
        </w:tc>
      </w:tr>
      <w:tr w:rsidR="0036512B" w:rsidRPr="00BE794A" w14:paraId="7811968C" w14:textId="77777777" w:rsidTr="00B24F52">
        <w:trPr>
          <w:trHeight w:val="203"/>
        </w:trPr>
        <w:tc>
          <w:tcPr>
            <w:tcW w:w="3846" w:type="dxa"/>
          </w:tcPr>
          <w:p w14:paraId="55544E1C" w14:textId="37620119" w:rsidR="0036512B" w:rsidRPr="00BE794A" w:rsidRDefault="0036512B" w:rsidP="004E334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 (สุทธิ)</w:t>
            </w:r>
          </w:p>
        </w:tc>
        <w:tc>
          <w:tcPr>
            <w:tcW w:w="1531" w:type="dxa"/>
          </w:tcPr>
          <w:p w14:paraId="1E45756B" w14:textId="614DA591" w:rsidR="0036512B" w:rsidRPr="00BE794A" w:rsidRDefault="00B1295A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3,076,249</w:t>
            </w:r>
          </w:p>
        </w:tc>
        <w:tc>
          <w:tcPr>
            <w:tcW w:w="1531" w:type="dxa"/>
          </w:tcPr>
          <w:p w14:paraId="69B65D44" w14:textId="7F55D18D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3,030,742</w:t>
            </w:r>
          </w:p>
        </w:tc>
        <w:tc>
          <w:tcPr>
            <w:tcW w:w="1531" w:type="dxa"/>
          </w:tcPr>
          <w:p w14:paraId="64C8A22C" w14:textId="5C02A92A" w:rsidR="0036512B" w:rsidRPr="00BE794A" w:rsidRDefault="00B1295A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121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77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31" w:type="dxa"/>
          </w:tcPr>
          <w:p w14:paraId="00026CB9" w14:textId="12CEFE58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156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458</w:t>
            </w:r>
          </w:p>
        </w:tc>
      </w:tr>
      <w:tr w:rsidR="0036512B" w:rsidRPr="00BE794A" w14:paraId="74B8E461" w14:textId="77777777" w:rsidTr="00B24F52">
        <w:trPr>
          <w:trHeight w:val="203"/>
        </w:trPr>
        <w:tc>
          <w:tcPr>
            <w:tcW w:w="3846" w:type="dxa"/>
          </w:tcPr>
          <w:p w14:paraId="18340AFE" w14:textId="45D0F34C" w:rsidR="0036512B" w:rsidRPr="00BE794A" w:rsidRDefault="0036512B" w:rsidP="004E334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531" w:type="dxa"/>
          </w:tcPr>
          <w:p w14:paraId="1F9672DD" w14:textId="7AD58AFB" w:rsidR="0036512B" w:rsidRPr="00BE794A" w:rsidRDefault="00B1295A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7,901,655</w:t>
            </w:r>
          </w:p>
        </w:tc>
        <w:tc>
          <w:tcPr>
            <w:tcW w:w="1531" w:type="dxa"/>
          </w:tcPr>
          <w:p w14:paraId="69C151CA" w14:textId="1A550BBB" w:rsidR="0036512B" w:rsidRPr="00BE794A" w:rsidRDefault="0036512B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7,584,240</w:t>
            </w:r>
          </w:p>
        </w:tc>
        <w:tc>
          <w:tcPr>
            <w:tcW w:w="1531" w:type="dxa"/>
          </w:tcPr>
          <w:p w14:paraId="12060BD6" w14:textId="6D20A644" w:rsidR="0036512B" w:rsidRPr="00BE794A" w:rsidRDefault="00B1295A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0D00DA07" w14:textId="31A43309" w:rsidR="0036512B" w:rsidRPr="00BE794A" w:rsidRDefault="0036512B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106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679</w:t>
            </w:r>
          </w:p>
        </w:tc>
      </w:tr>
      <w:tr w:rsidR="0036512B" w:rsidRPr="00BE794A" w14:paraId="54B65E0C" w14:textId="77777777" w:rsidTr="00B24F52">
        <w:trPr>
          <w:trHeight w:val="203"/>
        </w:trPr>
        <w:tc>
          <w:tcPr>
            <w:tcW w:w="3846" w:type="dxa"/>
            <w:vAlign w:val="center"/>
          </w:tcPr>
          <w:p w14:paraId="0D3CCC47" w14:textId="77777777" w:rsidR="0036512B" w:rsidRPr="00BE794A" w:rsidRDefault="0036512B" w:rsidP="004E334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0756987" w14:textId="6D41C12F" w:rsidR="0036512B" w:rsidRPr="00BE794A" w:rsidRDefault="00B1295A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16,234,282</w:t>
            </w:r>
          </w:p>
        </w:tc>
        <w:tc>
          <w:tcPr>
            <w:tcW w:w="1531" w:type="dxa"/>
          </w:tcPr>
          <w:p w14:paraId="635E408C" w14:textId="4BAFC200" w:rsidR="0036512B" w:rsidRPr="00BE794A" w:rsidRDefault="0036512B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15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835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273</w:t>
            </w:r>
          </w:p>
        </w:tc>
        <w:tc>
          <w:tcPr>
            <w:tcW w:w="1531" w:type="dxa"/>
          </w:tcPr>
          <w:p w14:paraId="5BA4A996" w14:textId="18978221" w:rsidR="0036512B" w:rsidRPr="00BE794A" w:rsidRDefault="00B1295A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466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18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1" w:type="dxa"/>
          </w:tcPr>
          <w:p w14:paraId="570ACF0F" w14:textId="69D8B76F" w:rsidR="0036512B" w:rsidRPr="00BE794A" w:rsidRDefault="0036512B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550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781</w:t>
            </w:r>
          </w:p>
        </w:tc>
      </w:tr>
      <w:tr w:rsidR="0036512B" w:rsidRPr="00BE794A" w14:paraId="189102B5" w14:textId="77777777" w:rsidTr="00B24F52">
        <w:trPr>
          <w:trHeight w:val="203"/>
        </w:trPr>
        <w:tc>
          <w:tcPr>
            <w:tcW w:w="3846" w:type="dxa"/>
            <w:vAlign w:val="center"/>
          </w:tcPr>
          <w:p w14:paraId="0D7E2444" w14:textId="30882631" w:rsidR="0036512B" w:rsidRPr="00BE794A" w:rsidRDefault="0036512B" w:rsidP="009919BA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B41F69B" w14:textId="77777777" w:rsidR="0036512B" w:rsidRPr="00876FCF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C9E7119" w14:textId="77777777" w:rsidR="0036512B" w:rsidRPr="00876FCF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902703D" w14:textId="77777777" w:rsidR="0036512B" w:rsidRPr="00876FCF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D98C380" w14:textId="77777777" w:rsidR="0036512B" w:rsidRPr="00876FCF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6512B" w:rsidRPr="00BE794A" w14:paraId="462E8FA6" w14:textId="77777777" w:rsidTr="00B24F52">
        <w:trPr>
          <w:trHeight w:val="203"/>
        </w:trPr>
        <w:tc>
          <w:tcPr>
            <w:tcW w:w="3846" w:type="dxa"/>
            <w:vAlign w:val="center"/>
          </w:tcPr>
          <w:p w14:paraId="3648C9A3" w14:textId="3A3FA73E" w:rsidR="0036512B" w:rsidRPr="00BE794A" w:rsidRDefault="0036512B" w:rsidP="00E8377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สินภาษีเงินได้รอการตัดบัญชี:</w:t>
            </w:r>
          </w:p>
        </w:tc>
        <w:tc>
          <w:tcPr>
            <w:tcW w:w="1531" w:type="dxa"/>
          </w:tcPr>
          <w:p w14:paraId="216C3115" w14:textId="77777777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EA3B551" w14:textId="77777777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4CEEDEE1" w14:textId="77777777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2E92B4B" w14:textId="77777777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6512B" w:rsidRPr="00BE794A" w14:paraId="3A3F367F" w14:textId="77777777" w:rsidTr="00B24F52">
        <w:trPr>
          <w:trHeight w:val="203"/>
        </w:trPr>
        <w:tc>
          <w:tcPr>
            <w:tcW w:w="3846" w:type="dxa"/>
          </w:tcPr>
          <w:p w14:paraId="4BFF0601" w14:textId="26AD5F1A" w:rsidR="0036512B" w:rsidRPr="00BE794A" w:rsidRDefault="0036512B" w:rsidP="00291E9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 (สุทธิ)</w:t>
            </w:r>
          </w:p>
        </w:tc>
        <w:tc>
          <w:tcPr>
            <w:tcW w:w="1531" w:type="dxa"/>
          </w:tcPr>
          <w:p w14:paraId="119632A0" w14:textId="05AED67E" w:rsidR="0036512B" w:rsidRPr="00BE794A" w:rsidRDefault="00EA78F3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(2,998,212)</w:t>
            </w:r>
          </w:p>
        </w:tc>
        <w:tc>
          <w:tcPr>
            <w:tcW w:w="1531" w:type="dxa"/>
          </w:tcPr>
          <w:p w14:paraId="4A20EAEF" w14:textId="6C6BFD9F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943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232)</w:t>
            </w:r>
          </w:p>
        </w:tc>
        <w:tc>
          <w:tcPr>
            <w:tcW w:w="1531" w:type="dxa"/>
          </w:tcPr>
          <w:p w14:paraId="49A73E94" w14:textId="2DDF95CC" w:rsidR="0036512B" w:rsidRPr="00BE794A" w:rsidRDefault="00EA78F3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(116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591)</w:t>
            </w:r>
          </w:p>
        </w:tc>
        <w:tc>
          <w:tcPr>
            <w:tcW w:w="1531" w:type="dxa"/>
          </w:tcPr>
          <w:p w14:paraId="301895FF" w14:textId="2C54EDC3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(150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546)</w:t>
            </w:r>
          </w:p>
        </w:tc>
      </w:tr>
      <w:tr w:rsidR="0036512B" w:rsidRPr="00BE794A" w14:paraId="6D9AE7F0" w14:textId="77777777" w:rsidTr="00B24F52">
        <w:trPr>
          <w:trHeight w:val="203"/>
        </w:trPr>
        <w:tc>
          <w:tcPr>
            <w:tcW w:w="3846" w:type="dxa"/>
          </w:tcPr>
          <w:p w14:paraId="1773499E" w14:textId="28097BE1" w:rsidR="0036512B" w:rsidRPr="00BE794A" w:rsidRDefault="0036512B" w:rsidP="00291E9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ค่าธรรมเนียมเงินกู้รอตัดบัญชี</w:t>
            </w:r>
          </w:p>
        </w:tc>
        <w:tc>
          <w:tcPr>
            <w:tcW w:w="1531" w:type="dxa"/>
          </w:tcPr>
          <w:p w14:paraId="3CDBE86C" w14:textId="1F674936" w:rsidR="0036512B" w:rsidRPr="00BE794A" w:rsidRDefault="00EA78F3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(5,380)</w:t>
            </w:r>
          </w:p>
        </w:tc>
        <w:tc>
          <w:tcPr>
            <w:tcW w:w="1531" w:type="dxa"/>
          </w:tcPr>
          <w:p w14:paraId="5B704FA6" w14:textId="2D321C68" w:rsidR="0036512B" w:rsidRPr="00BE794A" w:rsidRDefault="0036512B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(7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611)</w:t>
            </w:r>
          </w:p>
        </w:tc>
        <w:tc>
          <w:tcPr>
            <w:tcW w:w="1531" w:type="dxa"/>
          </w:tcPr>
          <w:p w14:paraId="39D25FDF" w14:textId="75827E1C" w:rsidR="0036512B" w:rsidRPr="00BE794A" w:rsidRDefault="00EA78F3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56B4B544" w14:textId="32787325" w:rsidR="0036512B" w:rsidRPr="00BE794A" w:rsidRDefault="0036512B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6512B" w:rsidRPr="00BE794A" w14:paraId="52030130" w14:textId="77777777" w:rsidTr="00B24F52">
        <w:trPr>
          <w:trHeight w:val="203"/>
        </w:trPr>
        <w:tc>
          <w:tcPr>
            <w:tcW w:w="3846" w:type="dxa"/>
            <w:vAlign w:val="center"/>
          </w:tcPr>
          <w:p w14:paraId="728B8284" w14:textId="77777777" w:rsidR="0036512B" w:rsidRPr="00BE794A" w:rsidRDefault="0036512B" w:rsidP="00404FE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6D1B08E6" w14:textId="58706140" w:rsidR="0036512B" w:rsidRPr="00BE794A" w:rsidRDefault="00EA78F3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(3,003,592)</w:t>
            </w:r>
          </w:p>
        </w:tc>
        <w:tc>
          <w:tcPr>
            <w:tcW w:w="1531" w:type="dxa"/>
          </w:tcPr>
          <w:p w14:paraId="41313EA4" w14:textId="23910707" w:rsidR="0036512B" w:rsidRPr="00BE794A" w:rsidRDefault="0036512B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950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843)</w:t>
            </w:r>
          </w:p>
        </w:tc>
        <w:tc>
          <w:tcPr>
            <w:tcW w:w="1531" w:type="dxa"/>
          </w:tcPr>
          <w:p w14:paraId="4F790264" w14:textId="2A2CF18F" w:rsidR="0036512B" w:rsidRPr="00BE794A" w:rsidRDefault="00EA78F3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(116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591)</w:t>
            </w:r>
          </w:p>
        </w:tc>
        <w:tc>
          <w:tcPr>
            <w:tcW w:w="1531" w:type="dxa"/>
          </w:tcPr>
          <w:p w14:paraId="705D9AA8" w14:textId="65C23239" w:rsidR="0036512B" w:rsidRPr="00BE794A" w:rsidRDefault="0036512B" w:rsidP="00665C61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(150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546)</w:t>
            </w:r>
          </w:p>
        </w:tc>
      </w:tr>
      <w:tr w:rsidR="0036512B" w:rsidRPr="00BE794A" w14:paraId="3096FD62" w14:textId="77777777" w:rsidTr="00B24F52">
        <w:trPr>
          <w:trHeight w:val="203"/>
        </w:trPr>
        <w:tc>
          <w:tcPr>
            <w:tcW w:w="3846" w:type="dxa"/>
            <w:vAlign w:val="center"/>
          </w:tcPr>
          <w:p w14:paraId="30907FC1" w14:textId="77777777" w:rsidR="0036512B" w:rsidRPr="00BE794A" w:rsidRDefault="0036512B" w:rsidP="00441141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281E2F6" w14:textId="77777777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BECB4A9" w14:textId="77777777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9F85825" w14:textId="77777777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75A5C63" w14:textId="77777777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6512B" w:rsidRPr="00BE794A" w14:paraId="028D0032" w14:textId="77777777" w:rsidTr="00B24F52">
        <w:trPr>
          <w:trHeight w:val="203"/>
        </w:trPr>
        <w:tc>
          <w:tcPr>
            <w:tcW w:w="3846" w:type="dxa"/>
            <w:vAlign w:val="center"/>
          </w:tcPr>
          <w:p w14:paraId="17F7B339" w14:textId="03144DCD" w:rsidR="0036512B" w:rsidRPr="00BE794A" w:rsidRDefault="0036512B" w:rsidP="006D009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(สุทธิ)</w:t>
            </w:r>
          </w:p>
        </w:tc>
        <w:tc>
          <w:tcPr>
            <w:tcW w:w="1531" w:type="dxa"/>
          </w:tcPr>
          <w:p w14:paraId="57AEA8F9" w14:textId="6A4FBCC6" w:rsidR="0036512B" w:rsidRPr="00BE794A" w:rsidRDefault="00EA78F3" w:rsidP="00665C61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13,230,690</w:t>
            </w:r>
          </w:p>
        </w:tc>
        <w:tc>
          <w:tcPr>
            <w:tcW w:w="1531" w:type="dxa"/>
          </w:tcPr>
          <w:p w14:paraId="65447C04" w14:textId="35E7724D" w:rsidR="0036512B" w:rsidRPr="00BE794A" w:rsidRDefault="0036512B" w:rsidP="00665C61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884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430</w:t>
            </w:r>
          </w:p>
        </w:tc>
        <w:tc>
          <w:tcPr>
            <w:tcW w:w="1531" w:type="dxa"/>
          </w:tcPr>
          <w:p w14:paraId="145215C5" w14:textId="193BB851" w:rsidR="0036512B" w:rsidRPr="00BE794A" w:rsidRDefault="00EA78F3" w:rsidP="00665C61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349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820">
              <w:rPr>
                <w:rFonts w:ascii="Angsana New" w:hAnsi="Angsana New"/>
                <w:color w:val="000000"/>
                <w:sz w:val="28"/>
                <w:szCs w:val="28"/>
                <w:cs/>
              </w:rPr>
              <w:t>595</w:t>
            </w:r>
          </w:p>
        </w:tc>
        <w:tc>
          <w:tcPr>
            <w:tcW w:w="1531" w:type="dxa"/>
          </w:tcPr>
          <w:p w14:paraId="79B7282B" w14:textId="089E5F1D" w:rsidR="0036512B" w:rsidRPr="00BE794A" w:rsidRDefault="0036512B" w:rsidP="00665C61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400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235</w:t>
            </w:r>
          </w:p>
        </w:tc>
      </w:tr>
      <w:bookmarkEnd w:id="8"/>
    </w:tbl>
    <w:p w14:paraId="3E04663D" w14:textId="77777777" w:rsidR="00F24D70" w:rsidRPr="00BE794A" w:rsidRDefault="00F24D70" w:rsidP="00404FEF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28"/>
          <w:szCs w:val="28"/>
        </w:rPr>
      </w:pPr>
    </w:p>
    <w:p w14:paraId="3468D19D" w14:textId="77777777" w:rsidR="006873E6" w:rsidRPr="002518DB" w:rsidRDefault="006873E6" w:rsidP="00F71ED3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2518DB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147CF64" w14:textId="06F03A09" w:rsidR="00404FEF" w:rsidRPr="00674082" w:rsidRDefault="00B965C7" w:rsidP="00B965C7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74082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p w14:paraId="0EE2F856" w14:textId="40620593" w:rsidR="00B965C7" w:rsidRPr="00BE794A" w:rsidRDefault="00B965C7" w:rsidP="00B965C7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 w:hint="cs"/>
          <w:sz w:val="28"/>
          <w:szCs w:val="28"/>
          <w:cs/>
        </w:rPr>
        <w:t>สินทรัพย์ไม่หมุนเวียนอื่น</w:t>
      </w:r>
      <w:r w:rsidRPr="00BE794A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1806EB">
        <w:rPr>
          <w:rFonts w:ascii="Angsana New" w:hAnsi="Angsana New"/>
          <w:sz w:val="28"/>
          <w:szCs w:val="28"/>
          <w:lang w:val="en-US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มีนาคม </w:t>
      </w:r>
      <w:r w:rsidR="001806EB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1806EB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806EB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1008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531"/>
        <w:gridCol w:w="1531"/>
        <w:gridCol w:w="1531"/>
        <w:gridCol w:w="1531"/>
      </w:tblGrid>
      <w:tr w:rsidR="00B965C7" w:rsidRPr="00BE794A" w14:paraId="697FBE9C" w14:textId="77777777" w:rsidTr="00B24F52">
        <w:tc>
          <w:tcPr>
            <w:tcW w:w="3960" w:type="dxa"/>
          </w:tcPr>
          <w:p w14:paraId="788EC214" w14:textId="77777777" w:rsidR="00B965C7" w:rsidRPr="00BE794A" w:rsidRDefault="00B965C7" w:rsidP="00F148F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7B880BD" w14:textId="77777777" w:rsidR="00B965C7" w:rsidRPr="00BE794A" w:rsidRDefault="00B965C7" w:rsidP="0026123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C2F95B9" w14:textId="77777777" w:rsidR="00B965C7" w:rsidRPr="00BE794A" w:rsidRDefault="00B965C7" w:rsidP="0026123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688FA37C" w14:textId="77777777" w:rsidR="00B965C7" w:rsidRPr="00BE794A" w:rsidRDefault="00B965C7" w:rsidP="0026123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B965C7" w:rsidRPr="00BE794A" w14:paraId="1E7EB1CB" w14:textId="77777777" w:rsidTr="00B24F52">
        <w:tc>
          <w:tcPr>
            <w:tcW w:w="3960" w:type="dxa"/>
          </w:tcPr>
          <w:p w14:paraId="64C05C75" w14:textId="77777777" w:rsidR="00B965C7" w:rsidRPr="00BE794A" w:rsidRDefault="00B965C7" w:rsidP="00F148F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42A7E306" w14:textId="77777777" w:rsidR="00B965C7" w:rsidRPr="00BE794A" w:rsidRDefault="00B965C7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3DBD33F2" w14:textId="77777777" w:rsidR="00B965C7" w:rsidRPr="00BE794A" w:rsidRDefault="00B965C7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965C7" w:rsidRPr="00BE794A" w14:paraId="0A0323F0" w14:textId="77777777" w:rsidTr="00B24F52">
        <w:tc>
          <w:tcPr>
            <w:tcW w:w="3960" w:type="dxa"/>
          </w:tcPr>
          <w:p w14:paraId="7D777B47" w14:textId="77777777" w:rsidR="00B965C7" w:rsidRPr="00BE794A" w:rsidRDefault="00B965C7" w:rsidP="00F148F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660F129" w14:textId="77777777" w:rsidR="00B965C7" w:rsidRPr="00BE794A" w:rsidRDefault="00B965C7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  <w:p w14:paraId="6BC15E62" w14:textId="77777777" w:rsidR="00CE1A70" w:rsidRPr="00BE794A" w:rsidRDefault="00CE1A70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EF35765" w14:textId="77777777" w:rsidR="00CE1A70" w:rsidRPr="00BE794A" w:rsidRDefault="00CE1A70" w:rsidP="00CE1A7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  <w:p w14:paraId="744EBEB9" w14:textId="786C7968" w:rsidR="00CE1A70" w:rsidRPr="00BE794A" w:rsidRDefault="00CE1A70" w:rsidP="00CE1A7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(จัดประเภทใหม่)</w:t>
            </w:r>
          </w:p>
        </w:tc>
        <w:tc>
          <w:tcPr>
            <w:tcW w:w="1531" w:type="dxa"/>
          </w:tcPr>
          <w:p w14:paraId="5203B89D" w14:textId="77777777" w:rsidR="00B965C7" w:rsidRPr="00BE794A" w:rsidRDefault="00B965C7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  <w:p w14:paraId="0BF7B96B" w14:textId="77777777" w:rsidR="00CE1A70" w:rsidRPr="00BE794A" w:rsidRDefault="00CE1A70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5D6BACC" w14:textId="77777777" w:rsidR="00CE1A70" w:rsidRPr="00BE794A" w:rsidRDefault="00CE1A70" w:rsidP="00CE1A7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  <w:p w14:paraId="3990FB3D" w14:textId="59C8EBAA" w:rsidR="00CE1A70" w:rsidRPr="00BE794A" w:rsidRDefault="00CE1A70" w:rsidP="00CE1A7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(จัดประเภทใหม่)</w:t>
            </w:r>
          </w:p>
        </w:tc>
      </w:tr>
      <w:tr w:rsidR="00B965C7" w:rsidRPr="00BE794A" w14:paraId="5D2A0472" w14:textId="77777777" w:rsidTr="00B24F52">
        <w:trPr>
          <w:trHeight w:val="203"/>
        </w:trPr>
        <w:tc>
          <w:tcPr>
            <w:tcW w:w="3960" w:type="dxa"/>
          </w:tcPr>
          <w:p w14:paraId="35865A52" w14:textId="3B9FE5B3" w:rsidR="00B965C7" w:rsidRPr="00DB15FF" w:rsidRDefault="00B965C7" w:rsidP="00F148FA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7E43D51A" w14:textId="77777777" w:rsidR="00B965C7" w:rsidRPr="00DB15FF" w:rsidRDefault="00B965C7" w:rsidP="00B965C7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0B533412" w14:textId="77777777" w:rsidR="00B965C7" w:rsidRPr="00DB15FF" w:rsidRDefault="00B965C7" w:rsidP="00B965C7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12014021" w14:textId="77777777" w:rsidR="00B965C7" w:rsidRPr="00DB15FF" w:rsidRDefault="00B965C7" w:rsidP="00B965C7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5505DE32" w14:textId="77777777" w:rsidR="00B965C7" w:rsidRPr="00DB15FF" w:rsidRDefault="00B965C7" w:rsidP="00B965C7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B965C7" w:rsidRPr="00BE794A" w14:paraId="7ECE137E" w14:textId="77777777" w:rsidTr="00B24F52">
        <w:trPr>
          <w:trHeight w:val="203"/>
        </w:trPr>
        <w:tc>
          <w:tcPr>
            <w:tcW w:w="3960" w:type="dxa"/>
          </w:tcPr>
          <w:p w14:paraId="2FF972EA" w14:textId="67EE3D69" w:rsidR="00B965C7" w:rsidRPr="00BE794A" w:rsidRDefault="009B0C9D" w:rsidP="00F148F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531" w:type="dxa"/>
          </w:tcPr>
          <w:p w14:paraId="0FBA4B42" w14:textId="4D0C63A8" w:rsidR="00B965C7" w:rsidRPr="00BE794A" w:rsidRDefault="00B70F63" w:rsidP="00665C61">
            <w:pP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4,362,784</w:t>
            </w:r>
          </w:p>
        </w:tc>
        <w:tc>
          <w:tcPr>
            <w:tcW w:w="1531" w:type="dxa"/>
          </w:tcPr>
          <w:p w14:paraId="78E5EB0E" w14:textId="6D6C588B" w:rsidR="00B965C7" w:rsidRPr="00BE794A" w:rsidRDefault="006F781C" w:rsidP="00665C61">
            <w:pP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4,362,784</w:t>
            </w:r>
          </w:p>
        </w:tc>
        <w:tc>
          <w:tcPr>
            <w:tcW w:w="1531" w:type="dxa"/>
          </w:tcPr>
          <w:p w14:paraId="27776E40" w14:textId="7C474AEA" w:rsidR="00B965C7" w:rsidRPr="00BE794A" w:rsidRDefault="00B70F63" w:rsidP="00665C61">
            <w:pP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2,904,052</w:t>
            </w:r>
          </w:p>
        </w:tc>
        <w:tc>
          <w:tcPr>
            <w:tcW w:w="1531" w:type="dxa"/>
          </w:tcPr>
          <w:p w14:paraId="2BCD51F6" w14:textId="5E57E9F9" w:rsidR="00B965C7" w:rsidRPr="00BE794A" w:rsidRDefault="006F781C" w:rsidP="00665C61">
            <w:pP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2,904,052</w:t>
            </w:r>
          </w:p>
        </w:tc>
      </w:tr>
      <w:tr w:rsidR="00B965C7" w:rsidRPr="00BE794A" w14:paraId="7F81941A" w14:textId="77777777" w:rsidTr="00B24F52">
        <w:trPr>
          <w:trHeight w:val="203"/>
        </w:trPr>
        <w:tc>
          <w:tcPr>
            <w:tcW w:w="3960" w:type="dxa"/>
          </w:tcPr>
          <w:p w14:paraId="2B9AA646" w14:textId="72AD70B8" w:rsidR="00B965C7" w:rsidRPr="00BE794A" w:rsidRDefault="00F148FA" w:rsidP="00F148F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สินทรัพย์ไม่หมุนเวียนอื่นๆ</w:t>
            </w:r>
          </w:p>
        </w:tc>
        <w:tc>
          <w:tcPr>
            <w:tcW w:w="1531" w:type="dxa"/>
          </w:tcPr>
          <w:p w14:paraId="66E98CEA" w14:textId="6F57F3E7" w:rsidR="00B965C7" w:rsidRPr="00BE794A" w:rsidRDefault="00B70F63" w:rsidP="00665C61">
            <w:pPr>
              <w:pBdr>
                <w:bottom w:val="sing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326,400</w:t>
            </w:r>
          </w:p>
        </w:tc>
        <w:tc>
          <w:tcPr>
            <w:tcW w:w="1531" w:type="dxa"/>
          </w:tcPr>
          <w:p w14:paraId="28CFE3C5" w14:textId="0A50EB23" w:rsidR="00B965C7" w:rsidRPr="00BE794A" w:rsidRDefault="006F781C" w:rsidP="00665C61">
            <w:pPr>
              <w:pBdr>
                <w:bottom w:val="sing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311,023</w:t>
            </w:r>
          </w:p>
        </w:tc>
        <w:tc>
          <w:tcPr>
            <w:tcW w:w="1531" w:type="dxa"/>
          </w:tcPr>
          <w:p w14:paraId="4A61D295" w14:textId="5611DD08" w:rsidR="00B965C7" w:rsidRPr="00BE794A" w:rsidRDefault="00B70F63" w:rsidP="00665C61">
            <w:pPr>
              <w:pBdr>
                <w:bottom w:val="sing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75,000</w:t>
            </w:r>
          </w:p>
        </w:tc>
        <w:tc>
          <w:tcPr>
            <w:tcW w:w="1531" w:type="dxa"/>
          </w:tcPr>
          <w:p w14:paraId="25D88C0D" w14:textId="4031379A" w:rsidR="00B965C7" w:rsidRPr="00BE794A" w:rsidRDefault="00855D17" w:rsidP="00665C61">
            <w:pPr>
              <w:pBdr>
                <w:bottom w:val="sing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87,663</w:t>
            </w:r>
          </w:p>
        </w:tc>
      </w:tr>
      <w:tr w:rsidR="00B965C7" w:rsidRPr="00BE794A" w14:paraId="10C16B83" w14:textId="77777777" w:rsidTr="00B24F52">
        <w:trPr>
          <w:trHeight w:val="203"/>
        </w:trPr>
        <w:tc>
          <w:tcPr>
            <w:tcW w:w="3960" w:type="dxa"/>
          </w:tcPr>
          <w:p w14:paraId="291BB14B" w14:textId="7B9519F9" w:rsidR="00B965C7" w:rsidRPr="00BE794A" w:rsidRDefault="0079090F" w:rsidP="00F148F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1" w:type="dxa"/>
          </w:tcPr>
          <w:p w14:paraId="266D49DD" w14:textId="1C34D6E3" w:rsidR="00B965C7" w:rsidRPr="00BE794A" w:rsidRDefault="00B70F63" w:rsidP="00665C61">
            <w:pPr>
              <w:pBdr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1092">
              <w:rPr>
                <w:rFonts w:ascii="Angsana New" w:hAnsi="Angsana New"/>
                <w:color w:val="000000"/>
                <w:sz w:val="28"/>
                <w:szCs w:val="28"/>
              </w:rPr>
              <w:t>4,689,184</w:t>
            </w:r>
          </w:p>
        </w:tc>
        <w:tc>
          <w:tcPr>
            <w:tcW w:w="1531" w:type="dxa"/>
          </w:tcPr>
          <w:p w14:paraId="49B75EEE" w14:textId="58A87C8F" w:rsidR="00B965C7" w:rsidRPr="001D2D1D" w:rsidRDefault="006A4A4A" w:rsidP="00665C61">
            <w:pPr>
              <w:pBdr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2D1D">
              <w:rPr>
                <w:rFonts w:ascii="Angsana New" w:hAnsi="Angsana New"/>
                <w:color w:val="000000"/>
                <w:sz w:val="28"/>
                <w:szCs w:val="28"/>
              </w:rPr>
              <w:t>4,673,807</w:t>
            </w:r>
          </w:p>
        </w:tc>
        <w:tc>
          <w:tcPr>
            <w:tcW w:w="1531" w:type="dxa"/>
          </w:tcPr>
          <w:p w14:paraId="1AC19A6B" w14:textId="065956A6" w:rsidR="00B965C7" w:rsidRPr="00BE794A" w:rsidRDefault="00B70F63" w:rsidP="00665C61">
            <w:pPr>
              <w:pBdr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B2C">
              <w:rPr>
                <w:rFonts w:ascii="Angsana New" w:hAnsi="Angsana New"/>
                <w:color w:val="000000"/>
                <w:sz w:val="28"/>
                <w:szCs w:val="28"/>
              </w:rPr>
              <w:t>2,979,052</w:t>
            </w:r>
          </w:p>
        </w:tc>
        <w:tc>
          <w:tcPr>
            <w:tcW w:w="1531" w:type="dxa"/>
          </w:tcPr>
          <w:p w14:paraId="104DB911" w14:textId="0478822C" w:rsidR="00B965C7" w:rsidRPr="00BE794A" w:rsidRDefault="006F781C" w:rsidP="00665C61">
            <w:pPr>
              <w:pBdr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2,991,715</w:t>
            </w:r>
          </w:p>
        </w:tc>
      </w:tr>
    </w:tbl>
    <w:p w14:paraId="15EEF2C1" w14:textId="03DF4089" w:rsidR="00B3585A" w:rsidRPr="006F71FB" w:rsidRDefault="00B3585A" w:rsidP="00F71ED3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t xml:space="preserve">เจ้าหนี้การค้าและเจ้าหนี้หมุนเวียนอื่น  </w:t>
      </w:r>
    </w:p>
    <w:tbl>
      <w:tblPr>
        <w:tblW w:w="10489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4365"/>
        <w:gridCol w:w="1531"/>
        <w:gridCol w:w="1531"/>
        <w:gridCol w:w="1531"/>
        <w:gridCol w:w="1531"/>
      </w:tblGrid>
      <w:tr w:rsidR="0036512B" w:rsidRPr="00BE794A" w14:paraId="5E009093" w14:textId="77777777" w:rsidTr="00B24F52">
        <w:tc>
          <w:tcPr>
            <w:tcW w:w="4365" w:type="dxa"/>
          </w:tcPr>
          <w:p w14:paraId="0AE38FA9" w14:textId="77777777" w:rsidR="0036512B" w:rsidRPr="00BE794A" w:rsidRDefault="0036512B" w:rsidP="0024329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9" w:name="_Hlk146544449"/>
          </w:p>
        </w:tc>
        <w:tc>
          <w:tcPr>
            <w:tcW w:w="1531" w:type="dxa"/>
          </w:tcPr>
          <w:p w14:paraId="11E31312" w14:textId="77777777" w:rsidR="0036512B" w:rsidRPr="00BE794A" w:rsidRDefault="0036512B" w:rsidP="0024329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CD02DEE" w14:textId="0AA25D54" w:rsidR="0036512B" w:rsidRPr="00BE794A" w:rsidRDefault="0036512B" w:rsidP="0024329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70B0D0D" w14:textId="534F8EFA" w:rsidR="0036512B" w:rsidRPr="00BE794A" w:rsidRDefault="0036512B" w:rsidP="00243296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0F24ED21" w14:textId="77777777" w:rsidTr="00B24F52">
        <w:tc>
          <w:tcPr>
            <w:tcW w:w="4365" w:type="dxa"/>
          </w:tcPr>
          <w:p w14:paraId="1EE1CF1F" w14:textId="77777777" w:rsidR="0036512B" w:rsidRPr="00BE794A" w:rsidRDefault="0036512B" w:rsidP="0024329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6A1A7E07" w14:textId="0E2BF574" w:rsidR="0036512B" w:rsidRPr="00BE794A" w:rsidRDefault="0036512B" w:rsidP="00243296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627A769A" w14:textId="4DD08355" w:rsidR="0036512B" w:rsidRPr="00BE794A" w:rsidRDefault="0036512B" w:rsidP="00243296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3085C691" w14:textId="77777777" w:rsidTr="00B24F52">
        <w:tc>
          <w:tcPr>
            <w:tcW w:w="4365" w:type="dxa"/>
          </w:tcPr>
          <w:p w14:paraId="56B743F9" w14:textId="77777777" w:rsidR="0036512B" w:rsidRPr="00BE794A" w:rsidRDefault="0036512B" w:rsidP="009D0DE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3767C9D" w14:textId="77777777" w:rsidR="0036512B" w:rsidRPr="00BE794A" w:rsidRDefault="0036512B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  <w:p w14:paraId="4CBBD96F" w14:textId="09A9750A" w:rsidR="006A6B1D" w:rsidRPr="00BE794A" w:rsidRDefault="006A6B1D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14:paraId="76DD2E17" w14:textId="77777777" w:rsidR="00CE1A70" w:rsidRPr="00BE794A" w:rsidRDefault="00CE1A70" w:rsidP="00CE1A7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  <w:p w14:paraId="462D8997" w14:textId="1E3E0E8F" w:rsidR="006A6B1D" w:rsidRPr="00BE794A" w:rsidRDefault="00CE1A70" w:rsidP="00CE1A7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(จัดประเภทใหม่)</w:t>
            </w:r>
          </w:p>
        </w:tc>
        <w:tc>
          <w:tcPr>
            <w:tcW w:w="1531" w:type="dxa"/>
          </w:tcPr>
          <w:p w14:paraId="353FFB62" w14:textId="77777777" w:rsidR="0036512B" w:rsidRPr="00BE794A" w:rsidRDefault="0036512B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  <w:p w14:paraId="4FB788DD" w14:textId="7FA03610" w:rsidR="006A6B1D" w:rsidRPr="00BE794A" w:rsidRDefault="006A6B1D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3ADC2EA" w14:textId="77777777" w:rsidR="0036512B" w:rsidRPr="00BE794A" w:rsidRDefault="0036512B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  <w:p w14:paraId="5CD9F480" w14:textId="5D466446" w:rsidR="006A6B1D" w:rsidRPr="00BE794A" w:rsidRDefault="006A6B1D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(จัดประเภทใหม่)</w:t>
            </w:r>
          </w:p>
        </w:tc>
      </w:tr>
      <w:tr w:rsidR="00DB15FF" w:rsidRPr="00BE794A" w14:paraId="0F2A8434" w14:textId="77777777" w:rsidTr="00B24F52">
        <w:tc>
          <w:tcPr>
            <w:tcW w:w="4365" w:type="dxa"/>
          </w:tcPr>
          <w:p w14:paraId="24849936" w14:textId="77777777" w:rsidR="00DB15FF" w:rsidRPr="00DB15FF" w:rsidRDefault="00DB15FF" w:rsidP="00DB15FF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0DF67D51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443257F4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5A650913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711A0B25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6512B" w:rsidRPr="00BE794A" w14:paraId="299DDECE" w14:textId="77777777" w:rsidTr="00B24F52">
        <w:trPr>
          <w:trHeight w:val="203"/>
        </w:trPr>
        <w:tc>
          <w:tcPr>
            <w:tcW w:w="4365" w:type="dxa"/>
          </w:tcPr>
          <w:p w14:paraId="171F6A04" w14:textId="3BA95E5D" w:rsidR="0036512B" w:rsidRPr="00BE794A" w:rsidRDefault="0036512B" w:rsidP="009F5FC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531" w:type="dxa"/>
          </w:tcPr>
          <w:p w14:paraId="3A8AEBF7" w14:textId="77777777" w:rsidR="0036512B" w:rsidRPr="00BE794A" w:rsidRDefault="0036512B" w:rsidP="00FB2B31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2DA4D43" w14:textId="5C7CCB2A" w:rsidR="0036512B" w:rsidRPr="00BE794A" w:rsidRDefault="0036512B" w:rsidP="00FB2B31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B32DDEB" w14:textId="23F9E451" w:rsidR="0036512B" w:rsidRPr="00BE794A" w:rsidRDefault="0036512B" w:rsidP="00FB2B31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41375DF" w14:textId="09230F0F" w:rsidR="0036512B" w:rsidRPr="00BE794A" w:rsidRDefault="0036512B" w:rsidP="00FB2B31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D00D6" w:rsidRPr="00BE794A" w14:paraId="26F2C42E" w14:textId="77777777" w:rsidTr="00B24F52">
        <w:trPr>
          <w:trHeight w:val="203"/>
        </w:trPr>
        <w:tc>
          <w:tcPr>
            <w:tcW w:w="4365" w:type="dxa"/>
          </w:tcPr>
          <w:p w14:paraId="07BDBE5F" w14:textId="021D1D3B" w:rsidR="006D00D6" w:rsidRPr="00BE794A" w:rsidRDefault="006D00D6" w:rsidP="006D00D6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กิจการอื่น</w:t>
            </w:r>
          </w:p>
        </w:tc>
        <w:tc>
          <w:tcPr>
            <w:tcW w:w="1531" w:type="dxa"/>
          </w:tcPr>
          <w:p w14:paraId="6D1CAB97" w14:textId="16200685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12,579,259</w:t>
            </w:r>
          </w:p>
        </w:tc>
        <w:tc>
          <w:tcPr>
            <w:tcW w:w="1531" w:type="dxa"/>
          </w:tcPr>
          <w:p w14:paraId="20F5E0C9" w14:textId="3363EA7C" w:rsidR="006D00D6" w:rsidRPr="00BE794A" w:rsidRDefault="00310013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13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797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708</w:t>
            </w:r>
          </w:p>
        </w:tc>
        <w:tc>
          <w:tcPr>
            <w:tcW w:w="1531" w:type="dxa"/>
          </w:tcPr>
          <w:p w14:paraId="153CF6F7" w14:textId="64FC9A64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5,866,350</w:t>
            </w:r>
          </w:p>
        </w:tc>
        <w:tc>
          <w:tcPr>
            <w:tcW w:w="1531" w:type="dxa"/>
          </w:tcPr>
          <w:p w14:paraId="16A3DA1A" w14:textId="3CA1E6E8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541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596</w:t>
            </w:r>
          </w:p>
        </w:tc>
      </w:tr>
      <w:tr w:rsidR="006D00D6" w:rsidRPr="00BE794A" w14:paraId="2D5A6133" w14:textId="77777777" w:rsidTr="00B24F52">
        <w:trPr>
          <w:trHeight w:val="203"/>
        </w:trPr>
        <w:tc>
          <w:tcPr>
            <w:tcW w:w="4365" w:type="dxa"/>
          </w:tcPr>
          <w:p w14:paraId="2162DE10" w14:textId="14633AC9" w:rsidR="006D00D6" w:rsidRPr="00BE794A" w:rsidRDefault="006D00D6" w:rsidP="006D00D6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รายได้ค่ารักษาพยาบาลรับล่วงหน้า</w:t>
            </w:r>
          </w:p>
        </w:tc>
        <w:tc>
          <w:tcPr>
            <w:tcW w:w="1531" w:type="dxa"/>
          </w:tcPr>
          <w:p w14:paraId="68EDCAC0" w14:textId="65A6E37F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1,025,720</w:t>
            </w:r>
          </w:p>
        </w:tc>
        <w:tc>
          <w:tcPr>
            <w:tcW w:w="1531" w:type="dxa"/>
          </w:tcPr>
          <w:p w14:paraId="058817C6" w14:textId="4DFDB3C0" w:rsidR="006D00D6" w:rsidRPr="00BE794A" w:rsidRDefault="00252632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900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015</w:t>
            </w:r>
          </w:p>
        </w:tc>
        <w:tc>
          <w:tcPr>
            <w:tcW w:w="1531" w:type="dxa"/>
          </w:tcPr>
          <w:p w14:paraId="3ADDB712" w14:textId="49BBEDC8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627,367</w:t>
            </w:r>
          </w:p>
        </w:tc>
        <w:tc>
          <w:tcPr>
            <w:tcW w:w="1531" w:type="dxa"/>
          </w:tcPr>
          <w:p w14:paraId="66C4F791" w14:textId="00EB2B76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502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817</w:t>
            </w:r>
          </w:p>
        </w:tc>
      </w:tr>
      <w:tr w:rsidR="006D00D6" w:rsidRPr="00BE794A" w14:paraId="79226EEC" w14:textId="77777777" w:rsidTr="00B24F52">
        <w:trPr>
          <w:trHeight w:val="203"/>
        </w:trPr>
        <w:tc>
          <w:tcPr>
            <w:tcW w:w="4365" w:type="dxa"/>
          </w:tcPr>
          <w:p w14:paraId="49CDA728" w14:textId="62DFFAA6" w:rsidR="006D00D6" w:rsidRPr="00BE794A" w:rsidRDefault="006D00D6" w:rsidP="006D00D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เจ้าหนี้หมุนเวียนอื่น  </w:t>
            </w:r>
          </w:p>
        </w:tc>
        <w:tc>
          <w:tcPr>
            <w:tcW w:w="1531" w:type="dxa"/>
          </w:tcPr>
          <w:p w14:paraId="40BA607E" w14:textId="77777777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97E2B45" w14:textId="200D0183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1929906" w14:textId="44471577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9395FF2" w14:textId="77777777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66BFD" w:rsidRPr="00BE794A" w14:paraId="56923D01" w14:textId="77777777" w:rsidTr="00B24F52">
        <w:trPr>
          <w:trHeight w:val="203"/>
        </w:trPr>
        <w:tc>
          <w:tcPr>
            <w:tcW w:w="4365" w:type="dxa"/>
          </w:tcPr>
          <w:p w14:paraId="09886302" w14:textId="078C566F" w:rsidR="00F66BFD" w:rsidRPr="00BE794A" w:rsidRDefault="00F66BFD" w:rsidP="00F66BFD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เงินสนับสนุนจากรัฐบาลรอการรับรู้</w:t>
            </w:r>
          </w:p>
        </w:tc>
        <w:tc>
          <w:tcPr>
            <w:tcW w:w="1531" w:type="dxa"/>
          </w:tcPr>
          <w:p w14:paraId="504AF900" w14:textId="2DDCA51C" w:rsidR="00F66BFD" w:rsidRPr="00BE794A" w:rsidRDefault="00F66BFD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4,572,277</w:t>
            </w:r>
          </w:p>
        </w:tc>
        <w:tc>
          <w:tcPr>
            <w:tcW w:w="1531" w:type="dxa"/>
          </w:tcPr>
          <w:p w14:paraId="673F5475" w14:textId="04B6F346" w:rsidR="00F66BFD" w:rsidRPr="00BE794A" w:rsidRDefault="00F66BFD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001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079</w:t>
            </w:r>
          </w:p>
        </w:tc>
        <w:tc>
          <w:tcPr>
            <w:tcW w:w="1531" w:type="dxa"/>
          </w:tcPr>
          <w:p w14:paraId="0397F615" w14:textId="799F7E92" w:rsidR="00F66BFD" w:rsidRPr="00BE794A" w:rsidRDefault="00F66BFD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77C8347B" w14:textId="76C7A571" w:rsidR="00F66BFD" w:rsidRPr="00BE794A" w:rsidRDefault="00F66BFD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D00D6" w:rsidRPr="00BE794A" w14:paraId="45A2AD8D" w14:textId="77777777" w:rsidTr="00B24F52">
        <w:trPr>
          <w:trHeight w:val="203"/>
        </w:trPr>
        <w:tc>
          <w:tcPr>
            <w:tcW w:w="4365" w:type="dxa"/>
          </w:tcPr>
          <w:p w14:paraId="197BDC11" w14:textId="146D6D9A" w:rsidR="006D00D6" w:rsidRPr="00BE794A" w:rsidRDefault="006D00D6" w:rsidP="006D00D6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531" w:type="dxa"/>
          </w:tcPr>
          <w:p w14:paraId="21B6079F" w14:textId="17025B82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814,192</w:t>
            </w:r>
          </w:p>
        </w:tc>
        <w:tc>
          <w:tcPr>
            <w:tcW w:w="1531" w:type="dxa"/>
          </w:tcPr>
          <w:p w14:paraId="68E1B3A5" w14:textId="36AC4633" w:rsidR="006D00D6" w:rsidRPr="00BE794A" w:rsidRDefault="00826688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094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399</w:t>
            </w:r>
          </w:p>
        </w:tc>
        <w:tc>
          <w:tcPr>
            <w:tcW w:w="1531" w:type="dxa"/>
          </w:tcPr>
          <w:p w14:paraId="3FB64919" w14:textId="0BC2AC34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1DD7">
              <w:rPr>
                <w:rFonts w:ascii="Angsana New" w:hAnsi="Angsana New"/>
                <w:color w:val="000000"/>
                <w:sz w:val="28"/>
                <w:szCs w:val="28"/>
              </w:rPr>
              <w:t>164,963</w:t>
            </w:r>
          </w:p>
        </w:tc>
        <w:tc>
          <w:tcPr>
            <w:tcW w:w="1531" w:type="dxa"/>
          </w:tcPr>
          <w:p w14:paraId="78C8AD06" w14:textId="42D5FBE5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211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500</w:t>
            </w:r>
          </w:p>
        </w:tc>
      </w:tr>
      <w:tr w:rsidR="006D00D6" w:rsidRPr="00BE794A" w14:paraId="55E45470" w14:textId="77777777" w:rsidTr="00B24F52">
        <w:trPr>
          <w:trHeight w:val="203"/>
        </w:trPr>
        <w:tc>
          <w:tcPr>
            <w:tcW w:w="4365" w:type="dxa"/>
          </w:tcPr>
          <w:p w14:paraId="46FD5231" w14:textId="3462C042" w:rsidR="006D00D6" w:rsidRPr="00BE794A" w:rsidRDefault="006D00D6" w:rsidP="006D00D6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31" w:type="dxa"/>
          </w:tcPr>
          <w:p w14:paraId="2FFCDA85" w14:textId="507D47E4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40,330</w:t>
            </w:r>
          </w:p>
        </w:tc>
        <w:tc>
          <w:tcPr>
            <w:tcW w:w="1531" w:type="dxa"/>
          </w:tcPr>
          <w:p w14:paraId="57223235" w14:textId="598C2EB6" w:rsidR="006D00D6" w:rsidRPr="00BE794A" w:rsidRDefault="00C5151F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44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183</w:t>
            </w:r>
          </w:p>
        </w:tc>
        <w:tc>
          <w:tcPr>
            <w:tcW w:w="1531" w:type="dxa"/>
          </w:tcPr>
          <w:p w14:paraId="7F470CDF" w14:textId="46550B01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1" w:type="dxa"/>
          </w:tcPr>
          <w:p w14:paraId="32F7577E" w14:textId="5E3A427A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D00D6" w:rsidRPr="00BE794A" w14:paraId="7282152D" w14:textId="77777777" w:rsidTr="00B24F52">
        <w:trPr>
          <w:trHeight w:val="203"/>
        </w:trPr>
        <w:tc>
          <w:tcPr>
            <w:tcW w:w="4365" w:type="dxa"/>
          </w:tcPr>
          <w:p w14:paraId="75BC386E" w14:textId="20B9F5DE" w:rsidR="006D00D6" w:rsidRPr="00BE794A" w:rsidRDefault="006D00D6" w:rsidP="006D00D6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31" w:type="dxa"/>
          </w:tcPr>
          <w:p w14:paraId="2CD6C936" w14:textId="0A06AC23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E164FCA" w14:textId="309E9660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0CDC8B3" w14:textId="5E89B42D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2599A51" w14:textId="482F6D87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D00D6" w:rsidRPr="00BE794A" w14:paraId="7691D3AF" w14:textId="77777777" w:rsidTr="00B24F52">
        <w:trPr>
          <w:trHeight w:val="203"/>
        </w:trPr>
        <w:tc>
          <w:tcPr>
            <w:tcW w:w="4365" w:type="dxa"/>
          </w:tcPr>
          <w:p w14:paraId="2E88835C" w14:textId="36B67877" w:rsidR="006D00D6" w:rsidRPr="00BE794A" w:rsidRDefault="006D00D6" w:rsidP="006D00D6">
            <w:pPr>
              <w:pStyle w:val="ListParagraph"/>
              <w:numPr>
                <w:ilvl w:val="0"/>
                <w:numId w:val="30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ค่าแพทย์ค้างจ่าย</w:t>
            </w:r>
          </w:p>
        </w:tc>
        <w:tc>
          <w:tcPr>
            <w:tcW w:w="1531" w:type="dxa"/>
          </w:tcPr>
          <w:p w14:paraId="4624256E" w14:textId="713BE279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6,157,876</w:t>
            </w:r>
          </w:p>
        </w:tc>
        <w:tc>
          <w:tcPr>
            <w:tcW w:w="1531" w:type="dxa"/>
          </w:tcPr>
          <w:p w14:paraId="73BCD1F6" w14:textId="116C8828" w:rsidR="006D00D6" w:rsidRPr="00BE794A" w:rsidRDefault="0073626D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066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595</w:t>
            </w:r>
          </w:p>
        </w:tc>
        <w:tc>
          <w:tcPr>
            <w:tcW w:w="1531" w:type="dxa"/>
          </w:tcPr>
          <w:p w14:paraId="2DCFC4E0" w14:textId="4222966B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3,825,425</w:t>
            </w:r>
          </w:p>
        </w:tc>
        <w:tc>
          <w:tcPr>
            <w:tcW w:w="1531" w:type="dxa"/>
            <w:vAlign w:val="center"/>
          </w:tcPr>
          <w:p w14:paraId="16C09E9E" w14:textId="0120AFFE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2,828,976</w:t>
            </w:r>
          </w:p>
        </w:tc>
      </w:tr>
      <w:tr w:rsidR="006D00D6" w:rsidRPr="00BE794A" w14:paraId="7FF74B1E" w14:textId="77777777" w:rsidTr="00B24F52">
        <w:trPr>
          <w:trHeight w:val="203"/>
        </w:trPr>
        <w:tc>
          <w:tcPr>
            <w:tcW w:w="4365" w:type="dxa"/>
          </w:tcPr>
          <w:p w14:paraId="6362306A" w14:textId="63BF28F5" w:rsidR="006D00D6" w:rsidRPr="00BE794A" w:rsidRDefault="006D00D6" w:rsidP="006D00D6">
            <w:pPr>
              <w:pStyle w:val="ListParagraph"/>
              <w:numPr>
                <w:ilvl w:val="0"/>
                <w:numId w:val="30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เงินเดือน ค่าล่วงเวลาและโบนัส</w:t>
            </w:r>
          </w:p>
        </w:tc>
        <w:tc>
          <w:tcPr>
            <w:tcW w:w="1531" w:type="dxa"/>
          </w:tcPr>
          <w:p w14:paraId="48E83D5B" w14:textId="216C2456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1,990,000</w:t>
            </w:r>
          </w:p>
        </w:tc>
        <w:tc>
          <w:tcPr>
            <w:tcW w:w="1531" w:type="dxa"/>
          </w:tcPr>
          <w:p w14:paraId="1086A6A6" w14:textId="706597F9" w:rsidR="006D00D6" w:rsidRPr="00BE794A" w:rsidRDefault="006106B8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985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080</w:t>
            </w:r>
          </w:p>
        </w:tc>
        <w:tc>
          <w:tcPr>
            <w:tcW w:w="1531" w:type="dxa"/>
          </w:tcPr>
          <w:p w14:paraId="18B3F8F0" w14:textId="43F161FC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1,178,554</w:t>
            </w:r>
          </w:p>
        </w:tc>
        <w:tc>
          <w:tcPr>
            <w:tcW w:w="1531" w:type="dxa"/>
            <w:vAlign w:val="center"/>
          </w:tcPr>
          <w:p w14:paraId="4B61BF5E" w14:textId="5E0C6270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1,080,451</w:t>
            </w:r>
          </w:p>
        </w:tc>
      </w:tr>
      <w:tr w:rsidR="006D00D6" w:rsidRPr="00BE794A" w14:paraId="466CB126" w14:textId="77777777" w:rsidTr="00B24F52">
        <w:trPr>
          <w:trHeight w:val="203"/>
        </w:trPr>
        <w:tc>
          <w:tcPr>
            <w:tcW w:w="4365" w:type="dxa"/>
          </w:tcPr>
          <w:p w14:paraId="6E2F085F" w14:textId="5F7BC93E" w:rsidR="006D00D6" w:rsidRPr="00BE794A" w:rsidRDefault="006D00D6" w:rsidP="006D00D6">
            <w:pPr>
              <w:pStyle w:val="ListParagraph"/>
              <w:numPr>
                <w:ilvl w:val="0"/>
                <w:numId w:val="30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ค่าวิชาชีพ</w:t>
            </w:r>
          </w:p>
        </w:tc>
        <w:tc>
          <w:tcPr>
            <w:tcW w:w="1531" w:type="dxa"/>
          </w:tcPr>
          <w:p w14:paraId="1D6111C2" w14:textId="4CBAABC4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662,500</w:t>
            </w:r>
          </w:p>
        </w:tc>
        <w:tc>
          <w:tcPr>
            <w:tcW w:w="1531" w:type="dxa"/>
          </w:tcPr>
          <w:p w14:paraId="2FF31306" w14:textId="7240119B" w:rsidR="006D00D6" w:rsidRPr="00BE794A" w:rsidRDefault="0038636F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650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531" w:type="dxa"/>
          </w:tcPr>
          <w:p w14:paraId="1B2D94F7" w14:textId="1E48D598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387,500</w:t>
            </w:r>
          </w:p>
        </w:tc>
        <w:tc>
          <w:tcPr>
            <w:tcW w:w="1531" w:type="dxa"/>
            <w:vAlign w:val="center"/>
          </w:tcPr>
          <w:p w14:paraId="3EB87BA8" w14:textId="1C294140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900,000</w:t>
            </w:r>
          </w:p>
        </w:tc>
      </w:tr>
      <w:tr w:rsidR="006D00D6" w:rsidRPr="00BE794A" w14:paraId="35F540B7" w14:textId="77777777" w:rsidTr="00B24F52">
        <w:trPr>
          <w:trHeight w:val="203"/>
        </w:trPr>
        <w:tc>
          <w:tcPr>
            <w:tcW w:w="4365" w:type="dxa"/>
          </w:tcPr>
          <w:p w14:paraId="34EED978" w14:textId="61248B2B" w:rsidR="006D00D6" w:rsidRPr="00BE794A" w:rsidRDefault="006D00D6" w:rsidP="006D00D6">
            <w:pPr>
              <w:pStyle w:val="ListParagraph"/>
              <w:numPr>
                <w:ilvl w:val="0"/>
                <w:numId w:val="30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531" w:type="dxa"/>
          </w:tcPr>
          <w:p w14:paraId="4A19A710" w14:textId="305C64B5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922,240</w:t>
            </w:r>
          </w:p>
        </w:tc>
        <w:tc>
          <w:tcPr>
            <w:tcW w:w="1531" w:type="dxa"/>
          </w:tcPr>
          <w:p w14:paraId="552ADBD1" w14:textId="536BF74B" w:rsidR="006D00D6" w:rsidRPr="00BE794A" w:rsidRDefault="00F30F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683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281</w:t>
            </w:r>
          </w:p>
        </w:tc>
        <w:tc>
          <w:tcPr>
            <w:tcW w:w="1531" w:type="dxa"/>
          </w:tcPr>
          <w:p w14:paraId="683FB3F2" w14:textId="6B36E1E9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549,421</w:t>
            </w:r>
          </w:p>
        </w:tc>
        <w:tc>
          <w:tcPr>
            <w:tcW w:w="1531" w:type="dxa"/>
            <w:vAlign w:val="center"/>
          </w:tcPr>
          <w:p w14:paraId="6EE72EA4" w14:textId="75B8FC07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411,996</w:t>
            </w:r>
          </w:p>
        </w:tc>
      </w:tr>
      <w:tr w:rsidR="006D00D6" w:rsidRPr="00BE794A" w14:paraId="641A8AE6" w14:textId="77777777" w:rsidTr="00B24F52">
        <w:trPr>
          <w:trHeight w:val="203"/>
        </w:trPr>
        <w:tc>
          <w:tcPr>
            <w:tcW w:w="4365" w:type="dxa"/>
          </w:tcPr>
          <w:p w14:paraId="6AA23181" w14:textId="3B0E9494" w:rsidR="006D00D6" w:rsidRPr="00BE794A" w:rsidRDefault="006D00D6" w:rsidP="006D00D6">
            <w:pPr>
              <w:pStyle w:val="ListParagraph"/>
              <w:numPr>
                <w:ilvl w:val="0"/>
                <w:numId w:val="30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ค่าวัสดุเครื่องเขียนแบบพิมพ์และค่าวัสดุสิ้นเปลือง</w:t>
            </w:r>
          </w:p>
        </w:tc>
        <w:tc>
          <w:tcPr>
            <w:tcW w:w="1531" w:type="dxa"/>
          </w:tcPr>
          <w:p w14:paraId="6B520E6F" w14:textId="639039CF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796,951</w:t>
            </w:r>
          </w:p>
        </w:tc>
        <w:tc>
          <w:tcPr>
            <w:tcW w:w="1531" w:type="dxa"/>
          </w:tcPr>
          <w:p w14:paraId="460099BB" w14:textId="6E043F66" w:rsidR="006D00D6" w:rsidRPr="00BE794A" w:rsidRDefault="00E653BC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750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205</w:t>
            </w:r>
          </w:p>
        </w:tc>
        <w:tc>
          <w:tcPr>
            <w:tcW w:w="1531" w:type="dxa"/>
          </w:tcPr>
          <w:p w14:paraId="201679DF" w14:textId="3385A29A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621,631</w:t>
            </w:r>
          </w:p>
        </w:tc>
        <w:tc>
          <w:tcPr>
            <w:tcW w:w="1531" w:type="dxa"/>
            <w:vAlign w:val="center"/>
          </w:tcPr>
          <w:p w14:paraId="194E18CF" w14:textId="54A99932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452,396</w:t>
            </w:r>
          </w:p>
        </w:tc>
      </w:tr>
      <w:tr w:rsidR="006D00D6" w:rsidRPr="00BE794A" w14:paraId="2D30D5A2" w14:textId="77777777" w:rsidTr="00B24F52">
        <w:trPr>
          <w:trHeight w:val="203"/>
        </w:trPr>
        <w:tc>
          <w:tcPr>
            <w:tcW w:w="4365" w:type="dxa"/>
          </w:tcPr>
          <w:p w14:paraId="7377E2B5" w14:textId="00CB563F" w:rsidR="006D00D6" w:rsidRPr="00BE794A" w:rsidRDefault="006D00D6" w:rsidP="006D00D6">
            <w:pPr>
              <w:pStyle w:val="ListParagraph"/>
              <w:numPr>
                <w:ilvl w:val="0"/>
                <w:numId w:val="30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ค่าใช้จ่ายค้างจ่ายอื่นๆ</w:t>
            </w:r>
          </w:p>
        </w:tc>
        <w:tc>
          <w:tcPr>
            <w:tcW w:w="1531" w:type="dxa"/>
          </w:tcPr>
          <w:p w14:paraId="59411C35" w14:textId="2F06B409" w:rsidR="006D00D6" w:rsidRPr="001E593E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3,265,467</w:t>
            </w:r>
          </w:p>
        </w:tc>
        <w:tc>
          <w:tcPr>
            <w:tcW w:w="1531" w:type="dxa"/>
          </w:tcPr>
          <w:p w14:paraId="31E4112B" w14:textId="377E0C43" w:rsidR="006D00D6" w:rsidRPr="00BE794A" w:rsidRDefault="0043102B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896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471</w:t>
            </w:r>
          </w:p>
        </w:tc>
        <w:tc>
          <w:tcPr>
            <w:tcW w:w="1531" w:type="dxa"/>
          </w:tcPr>
          <w:p w14:paraId="15737863" w14:textId="28BBCAA2" w:rsidR="006D00D6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1,305,052</w:t>
            </w:r>
          </w:p>
        </w:tc>
        <w:tc>
          <w:tcPr>
            <w:tcW w:w="1531" w:type="dxa"/>
            <w:vAlign w:val="center"/>
          </w:tcPr>
          <w:p w14:paraId="09DE38AC" w14:textId="0966E85C" w:rsidR="006D00D6" w:rsidRPr="00BE794A" w:rsidRDefault="006D00D6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1,926,258</w:t>
            </w:r>
          </w:p>
        </w:tc>
      </w:tr>
      <w:tr w:rsidR="0036512B" w:rsidRPr="00BE794A" w14:paraId="1C534F78" w14:textId="77777777" w:rsidTr="00B24F52">
        <w:trPr>
          <w:trHeight w:val="203"/>
        </w:trPr>
        <w:tc>
          <w:tcPr>
            <w:tcW w:w="4365" w:type="dxa"/>
          </w:tcPr>
          <w:p w14:paraId="1186E269" w14:textId="452730F6" w:rsidR="0036512B" w:rsidRPr="00BE794A" w:rsidRDefault="0036512B" w:rsidP="008F3043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531" w:type="dxa"/>
          </w:tcPr>
          <w:p w14:paraId="3320B987" w14:textId="2F357E15" w:rsidR="0036512B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698,484</w:t>
            </w:r>
          </w:p>
        </w:tc>
        <w:tc>
          <w:tcPr>
            <w:tcW w:w="1531" w:type="dxa"/>
            <w:vAlign w:val="bottom"/>
          </w:tcPr>
          <w:p w14:paraId="03F57CB5" w14:textId="21A078D0" w:rsidR="0036512B" w:rsidRPr="00BE794A" w:rsidRDefault="006A63EF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783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461</w:t>
            </w:r>
          </w:p>
        </w:tc>
        <w:tc>
          <w:tcPr>
            <w:tcW w:w="1531" w:type="dxa"/>
          </w:tcPr>
          <w:p w14:paraId="7EA88DF6" w14:textId="475976C7" w:rsidR="0036512B" w:rsidRPr="00BE794A" w:rsidRDefault="0020798A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416,585</w:t>
            </w:r>
          </w:p>
        </w:tc>
        <w:tc>
          <w:tcPr>
            <w:tcW w:w="1531" w:type="dxa"/>
          </w:tcPr>
          <w:p w14:paraId="7A57FB5E" w14:textId="4376C591" w:rsidR="0036512B" w:rsidRPr="00BE794A" w:rsidRDefault="001F434E" w:rsidP="00665C61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504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17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36512B" w:rsidRPr="00BE794A" w14:paraId="46B1C9FB" w14:textId="77777777" w:rsidTr="00B24F52">
        <w:trPr>
          <w:trHeight w:val="203"/>
        </w:trPr>
        <w:tc>
          <w:tcPr>
            <w:tcW w:w="4365" w:type="dxa"/>
          </w:tcPr>
          <w:p w14:paraId="00F90A94" w14:textId="3A819EE9" w:rsidR="0036512B" w:rsidRPr="00BE794A" w:rsidRDefault="0036512B" w:rsidP="008F3043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เจ้าหนี้อื่นๆ</w:t>
            </w:r>
          </w:p>
        </w:tc>
        <w:tc>
          <w:tcPr>
            <w:tcW w:w="1531" w:type="dxa"/>
          </w:tcPr>
          <w:p w14:paraId="6D178423" w14:textId="3232CA0A" w:rsidR="0036512B" w:rsidRPr="00BE794A" w:rsidRDefault="0020798A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744,969</w:t>
            </w:r>
          </w:p>
        </w:tc>
        <w:tc>
          <w:tcPr>
            <w:tcW w:w="1531" w:type="dxa"/>
          </w:tcPr>
          <w:p w14:paraId="3A3531A5" w14:textId="31A28430" w:rsidR="0036512B" w:rsidRPr="00BE794A" w:rsidRDefault="009971DF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696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798</w:t>
            </w:r>
          </w:p>
        </w:tc>
        <w:tc>
          <w:tcPr>
            <w:tcW w:w="1531" w:type="dxa"/>
          </w:tcPr>
          <w:p w14:paraId="1393AA55" w14:textId="4E2E8689" w:rsidR="0036512B" w:rsidRPr="00BE794A" w:rsidRDefault="0020798A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407,093</w:t>
            </w:r>
          </w:p>
        </w:tc>
        <w:tc>
          <w:tcPr>
            <w:tcW w:w="1531" w:type="dxa"/>
          </w:tcPr>
          <w:p w14:paraId="73595F81" w14:textId="4ECC03C5" w:rsidR="0036512B" w:rsidRPr="00BE794A" w:rsidRDefault="00E4536E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376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59</w:t>
            </w:r>
            <w:r w:rsidR="00AB1EA8"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36512B" w:rsidRPr="00BE794A" w14:paraId="42E93FAB" w14:textId="77777777" w:rsidTr="00B24F52">
        <w:trPr>
          <w:trHeight w:val="204"/>
        </w:trPr>
        <w:tc>
          <w:tcPr>
            <w:tcW w:w="4365" w:type="dxa"/>
          </w:tcPr>
          <w:p w14:paraId="287942CE" w14:textId="53567EF8" w:rsidR="0036512B" w:rsidRPr="00BE794A" w:rsidRDefault="0036512B" w:rsidP="00216514">
            <w:pPr>
              <w:spacing w:line="240" w:lineRule="auto"/>
              <w:ind w:left="318" w:hanging="3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รวมเจ้าหนี้การค้าและเจ้าหนี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้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หมุนเวียนอื่น </w:t>
            </w:r>
          </w:p>
        </w:tc>
        <w:tc>
          <w:tcPr>
            <w:tcW w:w="1531" w:type="dxa"/>
          </w:tcPr>
          <w:p w14:paraId="6FC5A66B" w14:textId="617DB660" w:rsidR="0036512B" w:rsidRPr="00BE794A" w:rsidRDefault="0020798A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A30">
              <w:rPr>
                <w:rFonts w:ascii="Angsana New" w:hAnsi="Angsana New"/>
                <w:color w:val="000000"/>
                <w:sz w:val="28"/>
                <w:szCs w:val="28"/>
              </w:rPr>
              <w:t>34,270,265</w:t>
            </w:r>
          </w:p>
        </w:tc>
        <w:tc>
          <w:tcPr>
            <w:tcW w:w="1531" w:type="dxa"/>
          </w:tcPr>
          <w:p w14:paraId="4DAB4E63" w14:textId="2D4058BA" w:rsidR="0036512B" w:rsidRPr="00BE794A" w:rsidRDefault="00B54850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38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349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275</w:t>
            </w:r>
          </w:p>
        </w:tc>
        <w:tc>
          <w:tcPr>
            <w:tcW w:w="1531" w:type="dxa"/>
          </w:tcPr>
          <w:p w14:paraId="4F0494A1" w14:textId="3331EB21" w:rsidR="0036512B" w:rsidRPr="00BE794A" w:rsidRDefault="0020798A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07A1">
              <w:rPr>
                <w:rFonts w:ascii="Angsana New" w:hAnsi="Angsana New"/>
                <w:color w:val="000000"/>
                <w:sz w:val="28"/>
                <w:szCs w:val="28"/>
              </w:rPr>
              <w:t>15,349,941</w:t>
            </w:r>
          </w:p>
        </w:tc>
        <w:tc>
          <w:tcPr>
            <w:tcW w:w="1531" w:type="dxa"/>
          </w:tcPr>
          <w:p w14:paraId="4C35B18D" w14:textId="42F10FAB" w:rsidR="0036512B" w:rsidRPr="00BE794A" w:rsidRDefault="00D3268D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13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736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757</w:t>
            </w:r>
          </w:p>
        </w:tc>
      </w:tr>
    </w:tbl>
    <w:bookmarkEnd w:id="9"/>
    <w:p w14:paraId="4AF1197B" w14:textId="2D20EC88" w:rsidR="00EB3C96" w:rsidRPr="00E5080B" w:rsidRDefault="00E37945" w:rsidP="00EA25DE">
      <w:pPr>
        <w:tabs>
          <w:tab w:val="left" w:pos="990"/>
        </w:tabs>
        <w:spacing w:before="24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/>
          <w:sz w:val="28"/>
          <w:szCs w:val="28"/>
          <w:cs/>
        </w:rPr>
        <w:t>ในระหว่าง</w:t>
      </w:r>
      <w:r w:rsidR="00E5650E" w:rsidRPr="00BE794A">
        <w:rPr>
          <w:rFonts w:ascii="Angsana New" w:hAnsi="Angsana New"/>
          <w:sz w:val="28"/>
          <w:szCs w:val="28"/>
          <w:cs/>
        </w:rPr>
        <w:t xml:space="preserve">งวด </w:t>
      </w:r>
      <w:r w:rsidR="00E5650E" w:rsidRPr="00BE794A">
        <w:rPr>
          <w:rFonts w:ascii="Angsana New" w:hAnsi="Angsana New"/>
          <w:sz w:val="28"/>
          <w:szCs w:val="28"/>
        </w:rPr>
        <w:t xml:space="preserve">3 </w:t>
      </w:r>
      <w:r w:rsidRPr="00BE794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E5650E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E5650E" w:rsidRPr="00BE794A">
        <w:rPr>
          <w:rFonts w:ascii="Angsana New" w:hAnsi="Angsana New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E5650E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รายได้ที่รับรู้ในระหว่าง</w:t>
      </w:r>
      <w:r w:rsidR="003D1127" w:rsidRPr="00BE794A">
        <w:rPr>
          <w:rFonts w:ascii="Angsana New" w:hAnsi="Angsana New"/>
          <w:sz w:val="28"/>
          <w:szCs w:val="28"/>
          <w:cs/>
        </w:rPr>
        <w:t>งวด</w:t>
      </w:r>
      <w:r w:rsidRPr="00BE794A">
        <w:rPr>
          <w:rFonts w:ascii="Angsana New" w:hAnsi="Angsana New"/>
          <w:sz w:val="28"/>
          <w:szCs w:val="28"/>
          <w:cs/>
        </w:rPr>
        <w:t>ที่รายงานได้รวมรายได้ค่ารักษาพยาบาล</w:t>
      </w:r>
      <w:r w:rsidR="0079090F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BE794A">
        <w:rPr>
          <w:rFonts w:ascii="Angsana New" w:hAnsi="Angsana New"/>
          <w:sz w:val="28"/>
          <w:szCs w:val="28"/>
          <w:cs/>
        </w:rPr>
        <w:t>รับล่วงหน้ายกมาต้น</w:t>
      </w:r>
      <w:r w:rsidR="003D1127" w:rsidRPr="00BE794A">
        <w:rPr>
          <w:rFonts w:ascii="Angsana New" w:hAnsi="Angsana New"/>
          <w:sz w:val="28"/>
          <w:szCs w:val="28"/>
          <w:cs/>
        </w:rPr>
        <w:t>งวด</w:t>
      </w:r>
      <w:r w:rsidRPr="00BE794A">
        <w:rPr>
          <w:rFonts w:ascii="Angsana New" w:hAnsi="Angsana New"/>
          <w:sz w:val="28"/>
          <w:szCs w:val="28"/>
          <w:cs/>
        </w:rPr>
        <w:t xml:space="preserve">ในข้อมูลทางการเงินรวมจำนวน </w:t>
      </w:r>
      <w:r w:rsidR="00487901" w:rsidRPr="002518DB">
        <w:rPr>
          <w:rFonts w:ascii="Angsana New" w:hAnsi="Angsana New"/>
          <w:sz w:val="28"/>
          <w:szCs w:val="28"/>
          <w:lang w:val="en-US"/>
        </w:rPr>
        <w:t>163</w:t>
      </w:r>
      <w:r w:rsidR="00487901" w:rsidRPr="002518DB">
        <w:rPr>
          <w:rFonts w:ascii="Angsana New" w:hAnsi="Angsana New"/>
          <w:sz w:val="28"/>
          <w:szCs w:val="28"/>
        </w:rPr>
        <w:t>,488</w:t>
      </w:r>
      <w:r w:rsidRPr="002518DB">
        <w:rPr>
          <w:rFonts w:ascii="Angsana New" w:hAnsi="Angsana New"/>
          <w:sz w:val="28"/>
          <w:szCs w:val="28"/>
          <w:cs/>
        </w:rPr>
        <w:t xml:space="preserve"> บาท</w:t>
      </w:r>
      <w:r w:rsidRPr="00BE794A">
        <w:rPr>
          <w:rFonts w:ascii="Angsana New" w:hAnsi="Angsana New"/>
          <w:sz w:val="28"/>
          <w:szCs w:val="28"/>
          <w:cs/>
        </w:rPr>
        <w:t xml:space="preserve"> และในข้อมูลทางการเงินเฉพาะกิจการจำนวน </w:t>
      </w:r>
      <w:r w:rsidR="00EE1F64" w:rsidRPr="002518DB">
        <w:rPr>
          <w:rFonts w:ascii="Angsana New" w:hAnsi="Angsana New"/>
          <w:sz w:val="28"/>
          <w:szCs w:val="28"/>
        </w:rPr>
        <w:t>146,088</w:t>
      </w:r>
      <w:r w:rsidRPr="002518DB">
        <w:rPr>
          <w:rFonts w:ascii="Angsana New" w:hAnsi="Angsana New"/>
          <w:sz w:val="28"/>
          <w:szCs w:val="28"/>
          <w:cs/>
        </w:rPr>
        <w:t xml:space="preserve"> บาท</w:t>
      </w:r>
    </w:p>
    <w:p w14:paraId="7A2009EF" w14:textId="77777777" w:rsidR="006F71FB" w:rsidRDefault="006F71FB" w:rsidP="00EA25DE">
      <w:pPr>
        <w:tabs>
          <w:tab w:val="left" w:pos="990"/>
        </w:tabs>
        <w:spacing w:before="24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EDD627D" w14:textId="676B4530" w:rsidR="00EB3C96" w:rsidRPr="006F71FB" w:rsidRDefault="00404245" w:rsidP="00EA25DE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223CFBB5" w14:textId="44D44A87" w:rsidR="0039164A" w:rsidRPr="00BE794A" w:rsidRDefault="001612B7" w:rsidP="0039164A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  <w:cs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ณ 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ประกอบด้วยรายละเอียดดังนี้</w:t>
      </w:r>
    </w:p>
    <w:p w14:paraId="26F93261" w14:textId="77777777" w:rsidR="00713F8C" w:rsidRPr="00BE794A" w:rsidRDefault="00713F8C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8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531"/>
        <w:gridCol w:w="1531"/>
        <w:gridCol w:w="1531"/>
        <w:gridCol w:w="1531"/>
      </w:tblGrid>
      <w:tr w:rsidR="0036512B" w:rsidRPr="00BE794A" w14:paraId="3F63ABC6" w14:textId="77777777" w:rsidTr="00B24F52">
        <w:tc>
          <w:tcPr>
            <w:tcW w:w="3690" w:type="dxa"/>
          </w:tcPr>
          <w:p w14:paraId="1BDDD140" w14:textId="77777777" w:rsidR="0036512B" w:rsidRPr="00BE794A" w:rsidRDefault="0036512B" w:rsidP="0024329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7B1399A" w14:textId="77777777" w:rsidR="0036512B" w:rsidRPr="00BE794A" w:rsidRDefault="0036512B" w:rsidP="0024329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4FB8902" w14:textId="77777777" w:rsidR="0036512B" w:rsidRPr="00BE794A" w:rsidRDefault="0036512B" w:rsidP="0024329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08EE774E" w14:textId="1E36119A" w:rsidR="0036512B" w:rsidRPr="00BE794A" w:rsidRDefault="0036512B" w:rsidP="00243296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403EC62A" w14:textId="77777777" w:rsidTr="00B24F52">
        <w:tc>
          <w:tcPr>
            <w:tcW w:w="3690" w:type="dxa"/>
          </w:tcPr>
          <w:p w14:paraId="6DC1ACDC" w14:textId="77777777" w:rsidR="0036512B" w:rsidRPr="00BE794A" w:rsidRDefault="0036512B" w:rsidP="0024329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3A115D46" w14:textId="1B5B65BE" w:rsidR="0036512B" w:rsidRPr="00BE794A" w:rsidRDefault="0036512B" w:rsidP="00243296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3245F117" w14:textId="6582E293" w:rsidR="0036512B" w:rsidRPr="00BE794A" w:rsidRDefault="0036512B" w:rsidP="00243296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2590DA1E" w14:textId="77777777" w:rsidTr="00B24F52">
        <w:tc>
          <w:tcPr>
            <w:tcW w:w="3690" w:type="dxa"/>
          </w:tcPr>
          <w:p w14:paraId="434505AF" w14:textId="77777777" w:rsidR="0036512B" w:rsidRPr="00BE794A" w:rsidRDefault="0036512B" w:rsidP="0024329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49F7EEE7" w14:textId="19B38972" w:rsidR="0036512B" w:rsidRPr="00BE794A" w:rsidRDefault="0036512B" w:rsidP="0024329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4794F613" w14:textId="518458BB" w:rsidR="0036512B" w:rsidRPr="00BE794A" w:rsidRDefault="0036512B" w:rsidP="0024329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7B915E0E" w14:textId="6BDE4BFB" w:rsidR="0036512B" w:rsidRPr="00BE794A" w:rsidRDefault="0036512B" w:rsidP="0024329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12D236E6" w14:textId="5CFBEEC0" w:rsidR="0036512B" w:rsidRPr="00BE794A" w:rsidRDefault="0036512B" w:rsidP="0024329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47A8ECE8" w14:textId="77777777" w:rsidTr="00B24F52">
        <w:tc>
          <w:tcPr>
            <w:tcW w:w="3690" w:type="dxa"/>
          </w:tcPr>
          <w:p w14:paraId="6CB8B90A" w14:textId="77777777" w:rsidR="0036512B" w:rsidRPr="00DB15FF" w:rsidRDefault="0036512B" w:rsidP="008B4415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059FB5D0" w14:textId="77777777" w:rsidR="0036512B" w:rsidRPr="00DB15FF" w:rsidRDefault="0036512B" w:rsidP="008B441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5B0EA5BB" w14:textId="77777777" w:rsidR="0036512B" w:rsidRPr="00DB15FF" w:rsidRDefault="0036512B" w:rsidP="008B441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76D5066A" w14:textId="77777777" w:rsidR="0036512B" w:rsidRPr="00DB15FF" w:rsidRDefault="0036512B" w:rsidP="008B441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6563FB34" w14:textId="77777777" w:rsidR="0036512B" w:rsidRPr="00DB15FF" w:rsidRDefault="0036512B" w:rsidP="008B441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4F10C9" w:rsidRPr="00BE794A" w14:paraId="42D02588" w14:textId="77777777" w:rsidTr="00B24F52">
        <w:trPr>
          <w:trHeight w:val="203"/>
        </w:trPr>
        <w:tc>
          <w:tcPr>
            <w:tcW w:w="3690" w:type="dxa"/>
            <w:vAlign w:val="center"/>
          </w:tcPr>
          <w:p w14:paraId="410C6C18" w14:textId="09131B82" w:rsidR="004F10C9" w:rsidRPr="00BE794A" w:rsidRDefault="004F10C9" w:rsidP="004F10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31" w:type="dxa"/>
          </w:tcPr>
          <w:p w14:paraId="149B9B3B" w14:textId="143D3059" w:rsidR="004F10C9" w:rsidRPr="00BE794A" w:rsidRDefault="00BB521F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36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628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142</w:t>
            </w:r>
          </w:p>
        </w:tc>
        <w:tc>
          <w:tcPr>
            <w:tcW w:w="1531" w:type="dxa"/>
          </w:tcPr>
          <w:p w14:paraId="309ED6FD" w14:textId="1E5677CD" w:rsidR="004F10C9" w:rsidRPr="00BE794A" w:rsidRDefault="004F10C9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41,109,017</w:t>
            </w:r>
          </w:p>
        </w:tc>
        <w:tc>
          <w:tcPr>
            <w:tcW w:w="1531" w:type="dxa"/>
          </w:tcPr>
          <w:p w14:paraId="1E8B8815" w14:textId="7A16DAED" w:rsidR="004F10C9" w:rsidRPr="00BE794A" w:rsidRDefault="00EF769A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69F04D3E" w14:textId="391FFE19" w:rsidR="004F10C9" w:rsidRPr="00BE794A" w:rsidRDefault="00EF769A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F10C9" w:rsidRPr="00BE794A" w14:paraId="173EE9CE" w14:textId="77777777" w:rsidTr="00B24F52">
        <w:trPr>
          <w:trHeight w:val="203"/>
        </w:trPr>
        <w:tc>
          <w:tcPr>
            <w:tcW w:w="3690" w:type="dxa"/>
            <w:vAlign w:val="center"/>
          </w:tcPr>
          <w:p w14:paraId="463C9C5C" w14:textId="1D4DEC0C" w:rsidR="004F10C9" w:rsidRPr="00BE794A" w:rsidRDefault="004F10C9" w:rsidP="004F10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ค่าธรรมเนียมเงินกู้</w:t>
            </w:r>
          </w:p>
        </w:tc>
        <w:tc>
          <w:tcPr>
            <w:tcW w:w="1531" w:type="dxa"/>
          </w:tcPr>
          <w:p w14:paraId="1E4759FA" w14:textId="0A74855A" w:rsidR="004F10C9" w:rsidRPr="00BE794A" w:rsidRDefault="00BB521F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(26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896)</w:t>
            </w:r>
          </w:p>
        </w:tc>
        <w:tc>
          <w:tcPr>
            <w:tcW w:w="1531" w:type="dxa"/>
          </w:tcPr>
          <w:p w14:paraId="32539C85" w14:textId="763EC2F8" w:rsidR="004F10C9" w:rsidRPr="00BE794A" w:rsidRDefault="004F10C9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(38,048)</w:t>
            </w:r>
          </w:p>
        </w:tc>
        <w:tc>
          <w:tcPr>
            <w:tcW w:w="1531" w:type="dxa"/>
          </w:tcPr>
          <w:p w14:paraId="7357ECE7" w14:textId="59D9ABE2" w:rsidR="004F10C9" w:rsidRPr="00BE794A" w:rsidRDefault="00EF769A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0F28472B" w14:textId="1B63CE97" w:rsidR="004F10C9" w:rsidRPr="00BE794A" w:rsidRDefault="00EF769A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F10C9" w:rsidRPr="00BE794A" w14:paraId="08D342CF" w14:textId="77777777" w:rsidTr="00B24F52">
        <w:trPr>
          <w:trHeight w:val="203"/>
        </w:trPr>
        <w:tc>
          <w:tcPr>
            <w:tcW w:w="3690" w:type="dxa"/>
            <w:vAlign w:val="center"/>
          </w:tcPr>
          <w:p w14:paraId="639C4B9E" w14:textId="2004948C" w:rsidR="004F10C9" w:rsidRPr="00BE794A" w:rsidRDefault="004F10C9" w:rsidP="004F10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ยอดคงเหลือปลาย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 w:rsidRPr="00BE794A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1" w:type="dxa"/>
          </w:tcPr>
          <w:p w14:paraId="7E0DC6AF" w14:textId="332C77F5" w:rsidR="004F10C9" w:rsidRPr="00BE794A" w:rsidRDefault="00BB521F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36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601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246</w:t>
            </w:r>
          </w:p>
        </w:tc>
        <w:tc>
          <w:tcPr>
            <w:tcW w:w="1531" w:type="dxa"/>
          </w:tcPr>
          <w:p w14:paraId="718C230E" w14:textId="60CA9994" w:rsidR="004F10C9" w:rsidRPr="00BE794A" w:rsidRDefault="004F10C9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41,070,969</w:t>
            </w:r>
          </w:p>
        </w:tc>
        <w:tc>
          <w:tcPr>
            <w:tcW w:w="1531" w:type="dxa"/>
          </w:tcPr>
          <w:p w14:paraId="6362A415" w14:textId="0EA3EBA0" w:rsidR="004F10C9" w:rsidRPr="00BE794A" w:rsidRDefault="00EF769A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5A3D9D95" w14:textId="5EF93199" w:rsidR="004F10C9" w:rsidRPr="00BE794A" w:rsidRDefault="00EF769A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F10C9" w:rsidRPr="00BE794A" w14:paraId="372D727F" w14:textId="77777777" w:rsidTr="00B24F52">
        <w:trPr>
          <w:trHeight w:val="203"/>
        </w:trPr>
        <w:tc>
          <w:tcPr>
            <w:tcW w:w="3690" w:type="dxa"/>
            <w:vAlign w:val="center"/>
          </w:tcPr>
          <w:p w14:paraId="2BB6C555" w14:textId="075D38D9" w:rsidR="004F10C9" w:rsidRPr="00BE794A" w:rsidRDefault="004F10C9" w:rsidP="004F10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31" w:type="dxa"/>
          </w:tcPr>
          <w:p w14:paraId="1DBD2852" w14:textId="4C02B690" w:rsidR="004F10C9" w:rsidRPr="00BE794A" w:rsidRDefault="00BB521F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(18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286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630)</w:t>
            </w:r>
          </w:p>
        </w:tc>
        <w:tc>
          <w:tcPr>
            <w:tcW w:w="1531" w:type="dxa"/>
          </w:tcPr>
          <w:p w14:paraId="7CC08E7A" w14:textId="5772BBC6" w:rsidR="004F10C9" w:rsidRPr="00BE794A" w:rsidRDefault="004F10C9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(18,117,720)</w:t>
            </w:r>
          </w:p>
        </w:tc>
        <w:tc>
          <w:tcPr>
            <w:tcW w:w="1531" w:type="dxa"/>
          </w:tcPr>
          <w:p w14:paraId="28F143E5" w14:textId="41930987" w:rsidR="004F10C9" w:rsidRPr="00BE794A" w:rsidRDefault="00EF769A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4AC65EBE" w14:textId="18F0A402" w:rsidR="004F10C9" w:rsidRPr="00BE794A" w:rsidRDefault="00EF769A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F10C9" w:rsidRPr="00BE794A" w14:paraId="5042E012" w14:textId="77777777" w:rsidTr="00B24F52">
        <w:trPr>
          <w:trHeight w:val="203"/>
        </w:trPr>
        <w:tc>
          <w:tcPr>
            <w:tcW w:w="3690" w:type="dxa"/>
          </w:tcPr>
          <w:p w14:paraId="658E32F3" w14:textId="3345FA77" w:rsidR="004F10C9" w:rsidRPr="00920895" w:rsidRDefault="0079090F" w:rsidP="004F10C9">
            <w:pPr>
              <w:spacing w:line="240" w:lineRule="auto"/>
              <w:jc w:val="thaiDistribute"/>
              <w:rPr>
                <w:rFonts w:ascii="Angsana New" w:hAnsi="Angsana New" w:hint="cs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="009208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2089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920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1" w:type="dxa"/>
          </w:tcPr>
          <w:p w14:paraId="1B4572B1" w14:textId="1F2293DF" w:rsidR="004F10C9" w:rsidRPr="00BE794A" w:rsidRDefault="00BB521F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18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314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616</w:t>
            </w:r>
          </w:p>
        </w:tc>
        <w:tc>
          <w:tcPr>
            <w:tcW w:w="1531" w:type="dxa"/>
          </w:tcPr>
          <w:p w14:paraId="524D9EAE" w14:textId="679A822E" w:rsidR="004F10C9" w:rsidRPr="00BE794A" w:rsidRDefault="004F10C9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22,953,249</w:t>
            </w:r>
          </w:p>
        </w:tc>
        <w:tc>
          <w:tcPr>
            <w:tcW w:w="1531" w:type="dxa"/>
          </w:tcPr>
          <w:p w14:paraId="1078EE8F" w14:textId="40E166EB" w:rsidR="004F10C9" w:rsidRPr="00BE794A" w:rsidRDefault="00EF769A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0A6498B4" w14:textId="62D0AA01" w:rsidR="004F10C9" w:rsidRPr="00BE794A" w:rsidRDefault="00EF769A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57473A49" w14:textId="77777777" w:rsidR="00713F8C" w:rsidRPr="00BE794A" w:rsidRDefault="00713F8C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3F4DEB33" w14:textId="77777777" w:rsidR="00DF1F88" w:rsidRPr="00BE794A" w:rsidRDefault="00DF1F88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4FEE41D9" w14:textId="78DD6A1F" w:rsidR="00AA02C9" w:rsidRPr="00BE794A" w:rsidRDefault="002E319C" w:rsidP="00AA02C9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  <w:cs/>
        </w:rPr>
      </w:pPr>
      <w:r w:rsidRPr="00BE794A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รายการเคลื่อนไหวของเงินกู้ยืมระยะยาวจากสถาบันการเงิน สำหรับ</w:t>
      </w:r>
      <w:r w:rsidR="00823382" w:rsidRPr="00BE794A">
        <w:rPr>
          <w:rFonts w:ascii="Angsana New" w:hAnsi="Angsana New" w:hint="cs"/>
          <w:sz w:val="28"/>
          <w:szCs w:val="28"/>
          <w:cs/>
        </w:rPr>
        <w:t>งวด</w:t>
      </w:r>
      <w:r w:rsidRPr="00BE794A">
        <w:rPr>
          <w:rFonts w:ascii="Angsana New" w:hAnsi="Angsana New" w:hint="cs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  <w:lang w:val="en-US"/>
        </w:rPr>
        <w:t xml:space="preserve">3 </w:t>
      </w:r>
      <w:r w:rsidRPr="00BE794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และสำหรับปีสิ้นสุดวันที่ </w:t>
      </w:r>
      <w:r w:rsidR="002371C7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371C7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ประกอบด้วยรายละเอียดดังนี้</w:t>
      </w:r>
    </w:p>
    <w:p w14:paraId="02610A96" w14:textId="77777777" w:rsidR="00AA02C9" w:rsidRPr="00BE794A" w:rsidRDefault="00AA02C9" w:rsidP="00AA02C9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9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531"/>
        <w:gridCol w:w="1531"/>
        <w:gridCol w:w="1531"/>
        <w:gridCol w:w="1531"/>
      </w:tblGrid>
      <w:tr w:rsidR="0036512B" w:rsidRPr="00BE794A" w14:paraId="25C8E908" w14:textId="77777777" w:rsidTr="00B24F52">
        <w:tc>
          <w:tcPr>
            <w:tcW w:w="3780" w:type="dxa"/>
          </w:tcPr>
          <w:p w14:paraId="5FDFCD6B" w14:textId="77777777" w:rsidR="0036512B" w:rsidRPr="00BE794A" w:rsidRDefault="0036512B" w:rsidP="009D0DE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7D8732B" w14:textId="77777777" w:rsidR="0036512B" w:rsidRPr="00BE794A" w:rsidRDefault="0036512B" w:rsidP="009D0DE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5C6F550" w14:textId="77777777" w:rsidR="0036512B" w:rsidRPr="00BE794A" w:rsidRDefault="0036512B" w:rsidP="009D0DE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0ACE420F" w14:textId="538653B0" w:rsidR="0036512B" w:rsidRPr="00BE794A" w:rsidRDefault="0036512B" w:rsidP="009D0DE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67ADC147" w14:textId="77777777" w:rsidTr="00B24F52">
        <w:tc>
          <w:tcPr>
            <w:tcW w:w="3780" w:type="dxa"/>
          </w:tcPr>
          <w:p w14:paraId="27A0987F" w14:textId="77777777" w:rsidR="0036512B" w:rsidRPr="00BE794A" w:rsidRDefault="0036512B" w:rsidP="009D0DE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70709A4" w14:textId="79B52BE8" w:rsidR="0036512B" w:rsidRPr="00BE794A" w:rsidRDefault="0036512B" w:rsidP="009D0DED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44255800" w14:textId="779ADD46" w:rsidR="0036512B" w:rsidRPr="00BE794A" w:rsidRDefault="0036512B" w:rsidP="009D0DED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0CEB750A" w14:textId="77777777" w:rsidTr="00B24F52">
        <w:tc>
          <w:tcPr>
            <w:tcW w:w="3780" w:type="dxa"/>
          </w:tcPr>
          <w:p w14:paraId="0FDCB35D" w14:textId="77777777" w:rsidR="0036512B" w:rsidRPr="00BE794A" w:rsidRDefault="0036512B" w:rsidP="009D0DE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0D99FD9" w14:textId="0E7DB7E0" w:rsidR="0036512B" w:rsidRPr="00BE794A" w:rsidRDefault="0036512B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57D60FFD" w14:textId="168FD595" w:rsidR="0036512B" w:rsidRPr="00BE794A" w:rsidRDefault="0036512B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363B5ABA" w14:textId="7B4ABD29" w:rsidR="0036512B" w:rsidRPr="00BE794A" w:rsidRDefault="0036512B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1E14541C" w14:textId="1904279C" w:rsidR="0036512B" w:rsidRPr="00BE794A" w:rsidRDefault="0036512B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092E7E14" w14:textId="77777777" w:rsidTr="00B24F52">
        <w:tc>
          <w:tcPr>
            <w:tcW w:w="3780" w:type="dxa"/>
          </w:tcPr>
          <w:p w14:paraId="3FF5C352" w14:textId="77777777" w:rsidR="0036512B" w:rsidRPr="00DB15FF" w:rsidRDefault="0036512B" w:rsidP="00261233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5252ED97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52719AA9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66E6577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74375115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6512B" w:rsidRPr="00BE794A" w14:paraId="3FC8385C" w14:textId="77777777" w:rsidTr="00B24F52">
        <w:trPr>
          <w:trHeight w:val="203"/>
        </w:trPr>
        <w:tc>
          <w:tcPr>
            <w:tcW w:w="3780" w:type="dxa"/>
            <w:vAlign w:val="bottom"/>
          </w:tcPr>
          <w:p w14:paraId="57A78B06" w14:textId="7F895AAA" w:rsidR="0036512B" w:rsidRPr="00BE794A" w:rsidRDefault="0036512B" w:rsidP="00B215A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มูลค่าตามบัญชีสุทธิต้น</w:t>
            </w:r>
            <w:r w:rsidR="00823382"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/ปี</w:t>
            </w:r>
          </w:p>
        </w:tc>
        <w:tc>
          <w:tcPr>
            <w:tcW w:w="1531" w:type="dxa"/>
          </w:tcPr>
          <w:p w14:paraId="518D4324" w14:textId="57DF268C" w:rsidR="0036512B" w:rsidRPr="00BE794A" w:rsidRDefault="000F1E3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F1E33">
              <w:rPr>
                <w:rFonts w:ascii="Angsana New" w:hAnsi="Angsana New"/>
                <w:color w:val="000000"/>
                <w:sz w:val="28"/>
                <w:szCs w:val="28"/>
                <w:cs/>
              </w:rPr>
              <w:t>41</w:t>
            </w:r>
            <w:r w:rsidRPr="000F1E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F1E33">
              <w:rPr>
                <w:rFonts w:ascii="Angsana New" w:hAnsi="Angsana New"/>
                <w:color w:val="000000"/>
                <w:sz w:val="28"/>
                <w:szCs w:val="28"/>
                <w:cs/>
              </w:rPr>
              <w:t>070</w:t>
            </w:r>
            <w:r w:rsidRPr="000F1E3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F1E33">
              <w:rPr>
                <w:rFonts w:ascii="Angsana New" w:hAnsi="Angsana New"/>
                <w:color w:val="000000"/>
                <w:sz w:val="28"/>
                <w:szCs w:val="28"/>
                <w:cs/>
              </w:rPr>
              <w:t>969</w:t>
            </w:r>
          </w:p>
        </w:tc>
        <w:tc>
          <w:tcPr>
            <w:tcW w:w="1531" w:type="dxa"/>
          </w:tcPr>
          <w:p w14:paraId="33558D60" w14:textId="34EAC1DB" w:rsidR="0036512B" w:rsidRPr="00BE794A" w:rsidRDefault="0054792F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58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514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688</w:t>
            </w:r>
          </w:p>
        </w:tc>
        <w:tc>
          <w:tcPr>
            <w:tcW w:w="1531" w:type="dxa"/>
          </w:tcPr>
          <w:p w14:paraId="29AF99DA" w14:textId="166B17E1" w:rsidR="0036512B" w:rsidRPr="00BE794A" w:rsidRDefault="00B87D2E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50AE0A26" w14:textId="06ECD1BF" w:rsidR="0036512B" w:rsidRPr="00BE794A" w:rsidRDefault="003908C4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6512B" w:rsidRPr="00BE794A" w14:paraId="08B64ED2" w14:textId="77777777" w:rsidTr="00B24F52">
        <w:trPr>
          <w:trHeight w:val="203"/>
        </w:trPr>
        <w:tc>
          <w:tcPr>
            <w:tcW w:w="3780" w:type="dxa"/>
            <w:vAlign w:val="bottom"/>
          </w:tcPr>
          <w:p w14:paraId="7F26F21E" w14:textId="4723F854" w:rsidR="0036512B" w:rsidRPr="00BE794A" w:rsidRDefault="0036512B" w:rsidP="00B215A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จ่ายชำระคืนระหว่าง</w:t>
            </w:r>
            <w:r w:rsidR="00823382"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/ปี</w:t>
            </w:r>
          </w:p>
        </w:tc>
        <w:tc>
          <w:tcPr>
            <w:tcW w:w="1531" w:type="dxa"/>
          </w:tcPr>
          <w:p w14:paraId="14235ACB" w14:textId="56627B5E" w:rsidR="0036512B" w:rsidRPr="00BE794A" w:rsidRDefault="00585147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(4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480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875)</w:t>
            </w:r>
          </w:p>
        </w:tc>
        <w:tc>
          <w:tcPr>
            <w:tcW w:w="1531" w:type="dxa"/>
          </w:tcPr>
          <w:p w14:paraId="2B5ED4D2" w14:textId="50F14F6F" w:rsidR="0036512B" w:rsidRPr="00BE794A" w:rsidRDefault="00FA2040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(17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507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686)</w:t>
            </w:r>
          </w:p>
        </w:tc>
        <w:tc>
          <w:tcPr>
            <w:tcW w:w="1531" w:type="dxa"/>
          </w:tcPr>
          <w:p w14:paraId="4778C261" w14:textId="315A03DC" w:rsidR="0036512B" w:rsidRPr="00BE794A" w:rsidRDefault="00585147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7EC5E385" w14:textId="463747E1" w:rsidR="0036512B" w:rsidRPr="00BE794A" w:rsidRDefault="003908C4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6512B" w:rsidRPr="00BE794A" w14:paraId="159F58FE" w14:textId="77777777" w:rsidTr="00B24F52">
        <w:trPr>
          <w:trHeight w:val="203"/>
        </w:trPr>
        <w:tc>
          <w:tcPr>
            <w:tcW w:w="3780" w:type="dxa"/>
            <w:vAlign w:val="bottom"/>
          </w:tcPr>
          <w:p w14:paraId="54FA782C" w14:textId="42CB99BA" w:rsidR="0036512B" w:rsidRPr="00BE794A" w:rsidRDefault="1948BFCD" w:rsidP="00B215A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ตัดจำหน่ายค่าธรรมเนียมเงินกู้</w:t>
            </w:r>
          </w:p>
        </w:tc>
        <w:tc>
          <w:tcPr>
            <w:tcW w:w="1531" w:type="dxa"/>
          </w:tcPr>
          <w:p w14:paraId="27E11E6E" w14:textId="1B23A788" w:rsidR="0036512B" w:rsidRPr="00BE794A" w:rsidRDefault="00585147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11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152</w:t>
            </w:r>
          </w:p>
        </w:tc>
        <w:tc>
          <w:tcPr>
            <w:tcW w:w="1531" w:type="dxa"/>
          </w:tcPr>
          <w:p w14:paraId="025931C3" w14:textId="0513F346" w:rsidR="0036512B" w:rsidRPr="00BE794A" w:rsidRDefault="001B3623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63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967</w:t>
            </w:r>
          </w:p>
        </w:tc>
        <w:tc>
          <w:tcPr>
            <w:tcW w:w="1531" w:type="dxa"/>
          </w:tcPr>
          <w:p w14:paraId="75226C7B" w14:textId="6552EE4E" w:rsidR="0036512B" w:rsidRPr="00BE794A" w:rsidRDefault="00585147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44A8AA70" w14:textId="51CD651E" w:rsidR="0036512B" w:rsidRPr="00BE794A" w:rsidRDefault="003908C4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6512B" w:rsidRPr="00BE794A" w14:paraId="79617936" w14:textId="77777777" w:rsidTr="00B24F52">
        <w:trPr>
          <w:trHeight w:val="203"/>
        </w:trPr>
        <w:tc>
          <w:tcPr>
            <w:tcW w:w="3780" w:type="dxa"/>
            <w:vAlign w:val="bottom"/>
          </w:tcPr>
          <w:p w14:paraId="1D25B4A2" w14:textId="6984610B" w:rsidR="0036512B" w:rsidRPr="00BE794A" w:rsidRDefault="0036512B" w:rsidP="00B215A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มูลค่าตามบัญชีสุทธิปลาย</w:t>
            </w:r>
            <w:r w:rsidR="00823382"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/ปี</w:t>
            </w:r>
          </w:p>
        </w:tc>
        <w:tc>
          <w:tcPr>
            <w:tcW w:w="1531" w:type="dxa"/>
          </w:tcPr>
          <w:p w14:paraId="4A8F72B5" w14:textId="41DED2D7" w:rsidR="0036512B" w:rsidRPr="00BE794A" w:rsidRDefault="00585147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36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601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246</w:t>
            </w:r>
          </w:p>
        </w:tc>
        <w:tc>
          <w:tcPr>
            <w:tcW w:w="1531" w:type="dxa"/>
          </w:tcPr>
          <w:p w14:paraId="7C306B02" w14:textId="3BE9BDF7" w:rsidR="0036512B" w:rsidRPr="00BE794A" w:rsidRDefault="00551C24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070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969</w:t>
            </w:r>
          </w:p>
        </w:tc>
        <w:tc>
          <w:tcPr>
            <w:tcW w:w="1531" w:type="dxa"/>
          </w:tcPr>
          <w:p w14:paraId="7CFCEA77" w14:textId="398D08F1" w:rsidR="0036512B" w:rsidRPr="00BE794A" w:rsidRDefault="00585147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0DBBD184" w14:textId="4FAD1CB2" w:rsidR="0036512B" w:rsidRPr="00BE794A" w:rsidRDefault="003908C4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3DD39585" w14:textId="77777777" w:rsidR="00EB3C96" w:rsidRPr="00BE794A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75D6DFE6" w14:textId="77777777" w:rsidR="00B215A2" w:rsidRDefault="00B215A2" w:rsidP="007538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10505777" w14:textId="77777777" w:rsidR="003908C4" w:rsidRDefault="003908C4" w:rsidP="007538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07933359" w14:textId="77777777" w:rsidR="003908C4" w:rsidRDefault="003908C4" w:rsidP="007538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7FF4470E" w14:textId="77777777" w:rsidR="003908C4" w:rsidRDefault="003908C4" w:rsidP="007538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72FCD999" w14:textId="77777777" w:rsidR="003908C4" w:rsidRDefault="003908C4" w:rsidP="007538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23B7BDAB" w14:textId="77777777" w:rsidR="001B40FE" w:rsidRDefault="001B40FE" w:rsidP="007538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6072C59E" w14:textId="77777777" w:rsidR="001B40FE" w:rsidRDefault="001B40FE" w:rsidP="007538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1667F1BB" w14:textId="3FC43BC2" w:rsidR="006F71FB" w:rsidRDefault="00212EDB" w:rsidP="00F71ED3">
      <w:pPr>
        <w:spacing w:line="240" w:lineRule="auto"/>
        <w:rPr>
          <w:rFonts w:ascii="Angsana New" w:hAnsi="Angsana New"/>
          <w:sz w:val="28"/>
          <w:szCs w:val="28"/>
        </w:rPr>
      </w:pPr>
      <w:r w:rsidRPr="002518DB">
        <w:rPr>
          <w:rFonts w:ascii="Angsana New" w:hAnsi="Angsana New"/>
          <w:sz w:val="28"/>
          <w:szCs w:val="28"/>
          <w:cs/>
        </w:rPr>
        <w:br w:type="page"/>
      </w:r>
    </w:p>
    <w:p w14:paraId="65C684DF" w14:textId="2DB0D258" w:rsidR="007538DD" w:rsidRPr="00BE794A" w:rsidRDefault="00D01B86" w:rsidP="00F71ED3">
      <w:pPr>
        <w:tabs>
          <w:tab w:val="left" w:pos="0"/>
          <w:tab w:val="left" w:pos="1277"/>
        </w:tabs>
        <w:spacing w:line="240" w:lineRule="atLeast"/>
        <w:jc w:val="both"/>
        <w:rPr>
          <w:rFonts w:ascii="Angsana New" w:hAnsi="Angsana New"/>
          <w:sz w:val="28"/>
          <w:szCs w:val="28"/>
          <w:cs/>
        </w:rPr>
      </w:pPr>
      <w:r w:rsidRPr="00BE794A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Pr="00BE794A">
        <w:rPr>
          <w:rFonts w:ascii="Angsana New" w:hAnsi="Angsana New"/>
          <w:sz w:val="28"/>
          <w:szCs w:val="28"/>
          <w:lang w:val="en-US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72FDE" w:rsidRPr="00BE794A">
        <w:rPr>
          <w:rFonts w:ascii="Angsana New" w:hAnsi="Angsana New"/>
          <w:sz w:val="28"/>
          <w:szCs w:val="28"/>
          <w:lang w:val="en-US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กำหนดระยะเวลาชำระคืนเงินต้นของเงินกู้ยืมระยะยาวจากสถาบันการเงินสรุปได้ดังนี้</w:t>
      </w:r>
    </w:p>
    <w:p w14:paraId="0BE43ACD" w14:textId="77777777" w:rsidR="007538DD" w:rsidRPr="00BE794A" w:rsidRDefault="007538DD" w:rsidP="007538DD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9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531"/>
        <w:gridCol w:w="1531"/>
        <w:gridCol w:w="1531"/>
        <w:gridCol w:w="1531"/>
      </w:tblGrid>
      <w:tr w:rsidR="0036512B" w:rsidRPr="00BE794A" w14:paraId="04AB398E" w14:textId="77777777" w:rsidTr="00B24F52">
        <w:tc>
          <w:tcPr>
            <w:tcW w:w="3780" w:type="dxa"/>
          </w:tcPr>
          <w:p w14:paraId="4DB09181" w14:textId="77777777" w:rsidR="0036512B" w:rsidRPr="00BE794A" w:rsidRDefault="0036512B" w:rsidP="009D0DE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9CAE333" w14:textId="77777777" w:rsidR="0036512B" w:rsidRPr="00BE794A" w:rsidRDefault="0036512B" w:rsidP="009D0DE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77ACD21" w14:textId="77777777" w:rsidR="0036512B" w:rsidRPr="00BE794A" w:rsidRDefault="0036512B" w:rsidP="009D0DE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1F37A64" w14:textId="2C4DAD1A" w:rsidR="0036512B" w:rsidRPr="00BE794A" w:rsidRDefault="0036512B" w:rsidP="009D0DE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36365B1C" w14:textId="77777777" w:rsidTr="00B24F52">
        <w:tc>
          <w:tcPr>
            <w:tcW w:w="3780" w:type="dxa"/>
          </w:tcPr>
          <w:p w14:paraId="37CBAD4A" w14:textId="77777777" w:rsidR="0036512B" w:rsidRPr="00BE794A" w:rsidRDefault="0036512B" w:rsidP="009D0DE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1BC3CC46" w14:textId="1E37BCFB" w:rsidR="0036512B" w:rsidRPr="00BE794A" w:rsidRDefault="0036512B" w:rsidP="009D0DED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71DC9468" w14:textId="1CF1F67C" w:rsidR="0036512B" w:rsidRPr="00BE794A" w:rsidRDefault="0036512B" w:rsidP="009D0DED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483EF53C" w14:textId="77777777" w:rsidTr="00B24F52">
        <w:tc>
          <w:tcPr>
            <w:tcW w:w="3780" w:type="dxa"/>
          </w:tcPr>
          <w:p w14:paraId="5E52086D" w14:textId="77777777" w:rsidR="0036512B" w:rsidRPr="00BE794A" w:rsidRDefault="0036512B" w:rsidP="00E04D4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C1A33D7" w14:textId="02A63EC2" w:rsidR="0036512B" w:rsidRPr="00BE794A" w:rsidRDefault="0036512B" w:rsidP="00E04D4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64436458" w14:textId="3F307E15" w:rsidR="0036512B" w:rsidRPr="00BE794A" w:rsidRDefault="0036512B" w:rsidP="00E04D4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6849EDA2" w14:textId="3B51A4BC" w:rsidR="0036512B" w:rsidRPr="00BE794A" w:rsidRDefault="0036512B" w:rsidP="00E04D4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772E59FB" w14:textId="71C513AF" w:rsidR="0036512B" w:rsidRPr="00BE794A" w:rsidRDefault="0036512B" w:rsidP="00E04D4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5FCF07C2" w14:textId="77777777" w:rsidTr="00B24F52">
        <w:tc>
          <w:tcPr>
            <w:tcW w:w="3780" w:type="dxa"/>
          </w:tcPr>
          <w:p w14:paraId="3252CCCC" w14:textId="77777777" w:rsidR="0036512B" w:rsidRPr="00DB15FF" w:rsidRDefault="0036512B" w:rsidP="00261233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2D878B52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43F8A121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1BBD479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3DD2ECB1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6E6BE8" w:rsidRPr="00BE794A" w14:paraId="34F4DD47" w14:textId="77777777" w:rsidTr="00B24F52">
        <w:trPr>
          <w:trHeight w:val="203"/>
        </w:trPr>
        <w:tc>
          <w:tcPr>
            <w:tcW w:w="3780" w:type="dxa"/>
            <w:vAlign w:val="bottom"/>
          </w:tcPr>
          <w:p w14:paraId="246985EE" w14:textId="5DB9C5E9" w:rsidR="006E6BE8" w:rsidRPr="00BE794A" w:rsidRDefault="006E6BE8" w:rsidP="006E6BE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ครบกำหนดภายใน </w:t>
            </w:r>
            <w:r w:rsidRPr="00BE794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 </w:t>
            </w:r>
          </w:p>
        </w:tc>
        <w:tc>
          <w:tcPr>
            <w:tcW w:w="1531" w:type="dxa"/>
          </w:tcPr>
          <w:p w14:paraId="7F43B6E0" w14:textId="78C08E38" w:rsidR="006E6BE8" w:rsidRPr="00BE794A" w:rsidRDefault="004222E9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18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312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026</w:t>
            </w:r>
          </w:p>
        </w:tc>
        <w:tc>
          <w:tcPr>
            <w:tcW w:w="1531" w:type="dxa"/>
          </w:tcPr>
          <w:p w14:paraId="63CBB126" w14:textId="3A4546C1" w:rsidR="006E6BE8" w:rsidRPr="00BE794A" w:rsidRDefault="006E6BE8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18,151,021</w:t>
            </w:r>
          </w:p>
        </w:tc>
        <w:tc>
          <w:tcPr>
            <w:tcW w:w="1531" w:type="dxa"/>
          </w:tcPr>
          <w:p w14:paraId="00945BC9" w14:textId="02CE741D" w:rsidR="006E6BE8" w:rsidRPr="00BE794A" w:rsidRDefault="004222E9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5691DDBF" w14:textId="126B5B1B" w:rsidR="006E6BE8" w:rsidRPr="00BE794A" w:rsidRDefault="005E32A4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E6BE8" w:rsidRPr="00BE794A" w14:paraId="0A2EB641" w14:textId="77777777" w:rsidTr="00B24F52">
        <w:trPr>
          <w:trHeight w:val="203"/>
        </w:trPr>
        <w:tc>
          <w:tcPr>
            <w:tcW w:w="3780" w:type="dxa"/>
            <w:vAlign w:val="bottom"/>
          </w:tcPr>
          <w:p w14:paraId="5696D10E" w14:textId="3AEA704F" w:rsidR="006E6BE8" w:rsidRPr="00BE794A" w:rsidRDefault="006E6BE8" w:rsidP="006E6BE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ครบกำหนดภายหลัง </w:t>
            </w:r>
            <w:r w:rsidRPr="00BE794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BE794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31" w:type="dxa"/>
          </w:tcPr>
          <w:p w14:paraId="72DEEF82" w14:textId="0E1D032B" w:rsidR="006E6BE8" w:rsidRPr="00BE794A" w:rsidRDefault="004222E9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18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316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116</w:t>
            </w:r>
          </w:p>
        </w:tc>
        <w:tc>
          <w:tcPr>
            <w:tcW w:w="1531" w:type="dxa"/>
          </w:tcPr>
          <w:p w14:paraId="6D973DDE" w14:textId="0EB83441" w:rsidR="006E6BE8" w:rsidRPr="00BE794A" w:rsidRDefault="006E6BE8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22,874,097</w:t>
            </w:r>
          </w:p>
        </w:tc>
        <w:tc>
          <w:tcPr>
            <w:tcW w:w="1531" w:type="dxa"/>
          </w:tcPr>
          <w:p w14:paraId="0DD6AD39" w14:textId="45492EAA" w:rsidR="006E6BE8" w:rsidRPr="00BE794A" w:rsidRDefault="004222E9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7FC02A96" w14:textId="3B92CECF" w:rsidR="006E6BE8" w:rsidRPr="00BE794A" w:rsidRDefault="005E32A4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E6BE8" w:rsidRPr="00BE794A" w14:paraId="77BEFCDE" w14:textId="77777777" w:rsidTr="00B24F52">
        <w:trPr>
          <w:trHeight w:val="203"/>
        </w:trPr>
        <w:tc>
          <w:tcPr>
            <w:tcW w:w="3780" w:type="dxa"/>
            <w:vAlign w:val="bottom"/>
          </w:tcPr>
          <w:p w14:paraId="30D9B985" w14:textId="02EA4C18" w:rsidR="006E6BE8" w:rsidRPr="00BE794A" w:rsidRDefault="006E6BE8" w:rsidP="006E6BE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ครบกำหนดภายหลัง </w:t>
            </w:r>
            <w:r w:rsidRPr="00BE794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31" w:type="dxa"/>
          </w:tcPr>
          <w:p w14:paraId="2BAEFD28" w14:textId="0A0F2FD0" w:rsidR="006E6BE8" w:rsidRPr="00BE794A" w:rsidRDefault="004222E9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7332B933" w14:textId="4BB968CB" w:rsidR="006E6BE8" w:rsidRPr="00BE794A" w:rsidRDefault="006E6BE8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83,899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1531" w:type="dxa"/>
          </w:tcPr>
          <w:p w14:paraId="6E576D74" w14:textId="238FF718" w:rsidR="006E6BE8" w:rsidRPr="00BE794A" w:rsidRDefault="004222E9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2B0EF44D" w14:textId="0A14B74A" w:rsidR="006E6BE8" w:rsidRPr="00BE794A" w:rsidRDefault="005E32A4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E6BE8" w:rsidRPr="00BE794A" w14:paraId="0FB53A11" w14:textId="77777777" w:rsidTr="00B24F52">
        <w:trPr>
          <w:trHeight w:val="203"/>
        </w:trPr>
        <w:tc>
          <w:tcPr>
            <w:tcW w:w="3780" w:type="dxa"/>
            <w:vAlign w:val="center"/>
          </w:tcPr>
          <w:p w14:paraId="74F7DB1D" w14:textId="52984348" w:rsidR="006E6BE8" w:rsidRPr="00BE794A" w:rsidRDefault="006E6BE8" w:rsidP="006E6BE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</w:tcPr>
          <w:p w14:paraId="639DDB26" w14:textId="03A9F1F8" w:rsidR="006E6BE8" w:rsidRPr="00BE794A" w:rsidRDefault="004222E9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36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628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142</w:t>
            </w:r>
          </w:p>
        </w:tc>
        <w:tc>
          <w:tcPr>
            <w:tcW w:w="1531" w:type="dxa"/>
          </w:tcPr>
          <w:p w14:paraId="39ED2522" w14:textId="22F62304" w:rsidR="006E6BE8" w:rsidRPr="00BE794A" w:rsidRDefault="006E6BE8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41,109,017</w:t>
            </w:r>
          </w:p>
        </w:tc>
        <w:tc>
          <w:tcPr>
            <w:tcW w:w="1531" w:type="dxa"/>
          </w:tcPr>
          <w:p w14:paraId="4647321E" w14:textId="65071B33" w:rsidR="006E6BE8" w:rsidRPr="00BE794A" w:rsidRDefault="004222E9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345A8536" w14:textId="0DBC14AD" w:rsidR="006E6BE8" w:rsidRPr="00BE794A" w:rsidRDefault="00806B9A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E6BE8" w:rsidRPr="00BE794A" w14:paraId="33FAD45C" w14:textId="77777777" w:rsidTr="00B24F52">
        <w:trPr>
          <w:trHeight w:val="203"/>
        </w:trPr>
        <w:tc>
          <w:tcPr>
            <w:tcW w:w="3780" w:type="dxa"/>
            <w:vAlign w:val="center"/>
          </w:tcPr>
          <w:p w14:paraId="368162A9" w14:textId="6AE509F0" w:rsidR="006E6BE8" w:rsidRPr="00BE794A" w:rsidRDefault="006E6BE8" w:rsidP="006E6BE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ค่าธรรมเนียมเงินกู้จ่ายล่วงหน้า</w:t>
            </w:r>
          </w:p>
        </w:tc>
        <w:tc>
          <w:tcPr>
            <w:tcW w:w="1531" w:type="dxa"/>
          </w:tcPr>
          <w:p w14:paraId="1CB2C7FC" w14:textId="29B45B70" w:rsidR="006E6BE8" w:rsidRPr="00BE794A" w:rsidRDefault="004222E9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(26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896)</w:t>
            </w:r>
          </w:p>
        </w:tc>
        <w:tc>
          <w:tcPr>
            <w:tcW w:w="1531" w:type="dxa"/>
          </w:tcPr>
          <w:p w14:paraId="11AED92E" w14:textId="57AA202D" w:rsidR="006E6BE8" w:rsidRPr="00BE794A" w:rsidRDefault="006E6BE8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(38,048)</w:t>
            </w:r>
          </w:p>
        </w:tc>
        <w:tc>
          <w:tcPr>
            <w:tcW w:w="1531" w:type="dxa"/>
          </w:tcPr>
          <w:p w14:paraId="38C121CD" w14:textId="5CAB584E" w:rsidR="006E6BE8" w:rsidRPr="00BE794A" w:rsidRDefault="004222E9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643A8485" w14:textId="44176CE7" w:rsidR="006E6BE8" w:rsidRPr="00BE794A" w:rsidRDefault="00806B9A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E6BE8" w:rsidRPr="00BE794A" w14:paraId="2E5922DA" w14:textId="77777777" w:rsidTr="00B24F52">
        <w:trPr>
          <w:trHeight w:val="203"/>
        </w:trPr>
        <w:tc>
          <w:tcPr>
            <w:tcW w:w="3780" w:type="dxa"/>
          </w:tcPr>
          <w:p w14:paraId="38B1926E" w14:textId="77777777" w:rsidR="006E6BE8" w:rsidRPr="00BE794A" w:rsidRDefault="006E6BE8" w:rsidP="006E6BE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</w:tcPr>
          <w:p w14:paraId="0F4B6AF8" w14:textId="07248ED7" w:rsidR="006E6BE8" w:rsidRPr="00BE794A" w:rsidRDefault="004222E9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36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601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539E">
              <w:rPr>
                <w:rFonts w:ascii="Angsana New" w:hAnsi="Angsana New"/>
                <w:color w:val="000000"/>
                <w:sz w:val="28"/>
                <w:szCs w:val="28"/>
                <w:cs/>
              </w:rPr>
              <w:t>246</w:t>
            </w:r>
          </w:p>
        </w:tc>
        <w:tc>
          <w:tcPr>
            <w:tcW w:w="1531" w:type="dxa"/>
          </w:tcPr>
          <w:p w14:paraId="5B5359E0" w14:textId="34A14261" w:rsidR="006E6BE8" w:rsidRPr="00BE794A" w:rsidRDefault="006E6BE8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41,070,969</w:t>
            </w:r>
          </w:p>
        </w:tc>
        <w:tc>
          <w:tcPr>
            <w:tcW w:w="1531" w:type="dxa"/>
          </w:tcPr>
          <w:p w14:paraId="02DFF0D2" w14:textId="34678DF1" w:rsidR="006E6BE8" w:rsidRPr="00BE794A" w:rsidRDefault="004222E9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64265A0A" w14:textId="4833FAE1" w:rsidR="006E6BE8" w:rsidRPr="00BE794A" w:rsidRDefault="005E32A4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427D03C2" w14:textId="77777777" w:rsidR="00B215A2" w:rsidRPr="00BE794A" w:rsidRDefault="00B215A2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7AA7357D" w14:textId="1CAFC8B5" w:rsidR="000D201F" w:rsidRPr="00BE794A" w:rsidRDefault="003A4BD4" w:rsidP="008F531D">
      <w:pPr>
        <w:tabs>
          <w:tab w:val="left" w:pos="0"/>
          <w:tab w:val="decimal" w:pos="7920"/>
        </w:tabs>
        <w:spacing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กลุ่ม</w:t>
      </w:r>
      <w:r w:rsidR="00722D48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>อยู่ภายใต้ข้อกำหนดของสัญญาเงินกู้ยืม ซึ่งกำหนดให้บริษัทต้องปฏิบัติตาม เช่น ไม่ให้กู้ยืมแก่ผู้ใด เว้นแต่กลุ่ม</w:t>
      </w:r>
      <w:r w:rsidR="00722D48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>ได้แจ้งให้สถาบันการเงินทราบเป็นลายลักษณ์อักษร</w:t>
      </w:r>
      <w:r w:rsidR="006F7FAF" w:rsidRPr="00BE794A">
        <w:rPr>
          <w:rFonts w:ascii="Angsana New" w:hAnsi="Angsana New" w:hint="cs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>และสถาบันการเงินพิจารณาแล้วเห็นว่ากรณีดังกล่าวเป็นการดำเนินการตามธุรกิจปกติของกลุ่ม</w:t>
      </w:r>
      <w:r w:rsidR="00722D48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 xml:space="preserve"> เป็นต้น และเงื่อนไขอื่นๆ ตามที่ได้กำหนดไว้ภายใต้สัญญาเงินกู้ยืม</w:t>
      </w:r>
    </w:p>
    <w:p w14:paraId="59D8A295" w14:textId="77777777" w:rsidR="003A4BD4" w:rsidRPr="00BE794A" w:rsidRDefault="003A4BD4" w:rsidP="003A4BD4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75866866" w14:textId="77777777" w:rsidR="000D201F" w:rsidRPr="00BE794A" w:rsidRDefault="000D201F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284960BD" w14:textId="77777777" w:rsidR="00B03B3F" w:rsidRPr="006F71FB" w:rsidRDefault="00B03B3F" w:rsidP="00EA25DE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bookmarkStart w:id="10" w:name="_Hlk39869493"/>
      <w:r w:rsidRPr="006F71FB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1593F7D4" w14:textId="56032287" w:rsidR="0082315A" w:rsidRPr="00BE794A" w:rsidRDefault="00000CD7" w:rsidP="006F71FB">
      <w:pPr>
        <w:tabs>
          <w:tab w:val="left" w:pos="0"/>
          <w:tab w:val="decimal" w:pos="7920"/>
        </w:tabs>
        <w:spacing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กลุ่ม</w:t>
      </w:r>
      <w:r>
        <w:rPr>
          <w:rFonts w:ascii="Angsana New" w:hAnsi="Angsana New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 xml:space="preserve">ได้ทำสัญญาเช่าเพื่อเช่าที่ดิน เครื่องมือและอุปกรณ์ทางการแพทย์ อุปกรณ์สำนักงาน และยานพาหนะเพื่อใช้ในการดำเนินงาน ณ วันที่ </w:t>
      </w:r>
      <w:r w:rsidR="00796B7E" w:rsidRPr="00BE794A">
        <w:rPr>
          <w:rFonts w:ascii="Angsana New" w:hAnsi="Angsana New"/>
          <w:sz w:val="28"/>
          <w:szCs w:val="28"/>
          <w:lang w:val="en-US"/>
        </w:rPr>
        <w:t>31</w:t>
      </w:r>
      <w:r w:rsidRPr="00BE794A">
        <w:rPr>
          <w:rFonts w:ascii="Angsana New" w:hAnsi="Angsana New"/>
          <w:sz w:val="28"/>
          <w:szCs w:val="28"/>
        </w:rPr>
        <w:t xml:space="preserve"> </w:t>
      </w:r>
      <w:r w:rsidR="00796B7E"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796B7E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BE794A">
        <w:rPr>
          <w:rFonts w:ascii="Angsana New" w:hAnsi="Angsana New"/>
          <w:sz w:val="28"/>
          <w:szCs w:val="28"/>
        </w:rPr>
        <w:t xml:space="preserve">31 </w:t>
      </w:r>
      <w:r w:rsidRPr="00BE79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B764FE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>ยอดหนี้สินตามสัญญาเช่า (สุทธิ) มีรายละเอียดดังนี้</w:t>
      </w:r>
    </w:p>
    <w:tbl>
      <w:tblPr>
        <w:tblW w:w="1008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60"/>
        <w:gridCol w:w="1531"/>
        <w:gridCol w:w="1531"/>
        <w:gridCol w:w="1531"/>
        <w:gridCol w:w="1531"/>
      </w:tblGrid>
      <w:tr w:rsidR="0036512B" w:rsidRPr="00BE794A" w14:paraId="284960C0" w14:textId="77777777" w:rsidTr="00B24F52">
        <w:tc>
          <w:tcPr>
            <w:tcW w:w="3960" w:type="dxa"/>
          </w:tcPr>
          <w:p w14:paraId="284960BE" w14:textId="77777777" w:rsidR="0036512B" w:rsidRPr="00BE794A" w:rsidRDefault="0036512B" w:rsidP="00A70E7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5155E5D" w14:textId="77777777" w:rsidR="0036512B" w:rsidRPr="00BE794A" w:rsidRDefault="0036512B" w:rsidP="00A70E7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080889B" w14:textId="0860CFED" w:rsidR="0036512B" w:rsidRPr="00BE794A" w:rsidRDefault="0036512B" w:rsidP="00A70E7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84960BF" w14:textId="7B6911AF" w:rsidR="0036512B" w:rsidRPr="00BE794A" w:rsidRDefault="0036512B" w:rsidP="00A70E76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41EDEB71" w14:textId="77777777" w:rsidTr="00B24F52">
        <w:tc>
          <w:tcPr>
            <w:tcW w:w="3960" w:type="dxa"/>
          </w:tcPr>
          <w:p w14:paraId="2F9DCF47" w14:textId="77777777" w:rsidR="0036512B" w:rsidRPr="00BE794A" w:rsidRDefault="0036512B" w:rsidP="00A70E7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0188CCF7" w14:textId="0EAF9360" w:rsidR="0036512B" w:rsidRPr="00BE794A" w:rsidRDefault="0036512B" w:rsidP="00666AB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54259C67" w14:textId="7421A5A6" w:rsidR="0036512B" w:rsidRPr="00BE794A" w:rsidRDefault="0036512B" w:rsidP="00666AB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284960C5" w14:textId="77777777" w:rsidTr="00B24F52">
        <w:tc>
          <w:tcPr>
            <w:tcW w:w="3960" w:type="dxa"/>
          </w:tcPr>
          <w:p w14:paraId="284960C1" w14:textId="77777777" w:rsidR="0036512B" w:rsidRPr="00BE794A" w:rsidRDefault="0036512B" w:rsidP="00F2281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9694193" w14:textId="024BB4F7" w:rsidR="0036512B" w:rsidRPr="00BE794A" w:rsidRDefault="0036512B" w:rsidP="00F2281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0A6440B8" w14:textId="2D6A0C4C" w:rsidR="0036512B" w:rsidRPr="00BE794A" w:rsidRDefault="0036512B" w:rsidP="00F2281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284960C2" w14:textId="6EE08993" w:rsidR="0036512B" w:rsidRPr="00BE794A" w:rsidRDefault="0036512B" w:rsidP="00F2281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284960C4" w14:textId="67E1BEC2" w:rsidR="0036512B" w:rsidRPr="00BE794A" w:rsidRDefault="0036512B" w:rsidP="00F2281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5A3C5255" w14:textId="77777777" w:rsidTr="00B24F52">
        <w:tc>
          <w:tcPr>
            <w:tcW w:w="3960" w:type="dxa"/>
          </w:tcPr>
          <w:p w14:paraId="19E5CC06" w14:textId="77777777" w:rsidR="0036512B" w:rsidRPr="00AE6A6A" w:rsidRDefault="0036512B" w:rsidP="00BE0EBE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1FD0C83D" w14:textId="77777777" w:rsidR="0036512B" w:rsidRPr="00AE6A6A" w:rsidRDefault="0036512B" w:rsidP="00BE0EB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79E9FA2" w14:textId="77777777" w:rsidR="0036512B" w:rsidRPr="00AE6A6A" w:rsidRDefault="0036512B" w:rsidP="00BE0EB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4E91BA2B" w14:textId="77777777" w:rsidR="0036512B" w:rsidRPr="00AE6A6A" w:rsidRDefault="0036512B" w:rsidP="00BE0EB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479FD85D" w14:textId="77777777" w:rsidR="0036512B" w:rsidRPr="00AE6A6A" w:rsidRDefault="0036512B" w:rsidP="00BE0EB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9D3E9F" w:rsidRPr="00BE794A" w14:paraId="284960CA" w14:textId="77777777" w:rsidTr="00B24F52">
        <w:trPr>
          <w:trHeight w:val="203"/>
        </w:trPr>
        <w:tc>
          <w:tcPr>
            <w:tcW w:w="3960" w:type="dxa"/>
          </w:tcPr>
          <w:p w14:paraId="284960C6" w14:textId="7089C5D9" w:rsidR="009D3E9F" w:rsidRPr="00BE794A" w:rsidRDefault="009D3E9F" w:rsidP="001E6D82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vAlign w:val="bottom"/>
          </w:tcPr>
          <w:p w14:paraId="212B720A" w14:textId="2C5D9F4D" w:rsidR="009D3E9F" w:rsidRPr="00BE794A" w:rsidRDefault="00F4722A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16,511,150</w:t>
            </w:r>
          </w:p>
        </w:tc>
        <w:tc>
          <w:tcPr>
            <w:tcW w:w="1531" w:type="dxa"/>
            <w:vAlign w:val="bottom"/>
          </w:tcPr>
          <w:p w14:paraId="2E321F0A" w14:textId="6B590828" w:rsidR="009D3E9F" w:rsidRPr="00BE794A" w:rsidRDefault="009D3E9F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16,195,991</w:t>
            </w:r>
          </w:p>
        </w:tc>
        <w:tc>
          <w:tcPr>
            <w:tcW w:w="1531" w:type="dxa"/>
            <w:vAlign w:val="bottom"/>
          </w:tcPr>
          <w:p w14:paraId="284960C7" w14:textId="6DD1D752" w:rsidR="009D3E9F" w:rsidRPr="00BE794A" w:rsidRDefault="00F4722A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629,737</w:t>
            </w:r>
          </w:p>
        </w:tc>
        <w:tc>
          <w:tcPr>
            <w:tcW w:w="1531" w:type="dxa"/>
            <w:vAlign w:val="bottom"/>
          </w:tcPr>
          <w:p w14:paraId="284960C9" w14:textId="046D02FC" w:rsidR="009D3E9F" w:rsidRPr="00BE794A" w:rsidRDefault="009D3E9F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813,684</w:t>
            </w:r>
          </w:p>
        </w:tc>
      </w:tr>
      <w:tr w:rsidR="009D3E9F" w:rsidRPr="00BE794A" w14:paraId="284960CF" w14:textId="77777777" w:rsidTr="00B24F52">
        <w:trPr>
          <w:trHeight w:val="203"/>
        </w:trPr>
        <w:tc>
          <w:tcPr>
            <w:tcW w:w="3960" w:type="dxa"/>
            <w:vAlign w:val="center"/>
          </w:tcPr>
          <w:p w14:paraId="284960CB" w14:textId="63734456" w:rsidR="009D3E9F" w:rsidRPr="00BE794A" w:rsidRDefault="009D3E9F" w:rsidP="001E6D82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92089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531" w:type="dxa"/>
            <w:vAlign w:val="bottom"/>
          </w:tcPr>
          <w:p w14:paraId="5DA05F65" w14:textId="1EB51488" w:rsidR="009D3E9F" w:rsidRPr="00BE794A" w:rsidRDefault="00F4722A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(1,129,896)</w:t>
            </w:r>
          </w:p>
        </w:tc>
        <w:tc>
          <w:tcPr>
            <w:tcW w:w="1531" w:type="dxa"/>
            <w:vAlign w:val="bottom"/>
          </w:tcPr>
          <w:p w14:paraId="1450F8D3" w14:textId="519ACBD5" w:rsidR="009D3E9F" w:rsidRPr="00BE794A" w:rsidRDefault="009D3E9F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(1,042,281)</w:t>
            </w:r>
          </w:p>
        </w:tc>
        <w:tc>
          <w:tcPr>
            <w:tcW w:w="1531" w:type="dxa"/>
            <w:vAlign w:val="bottom"/>
          </w:tcPr>
          <w:p w14:paraId="284960CC" w14:textId="263E68E4" w:rsidR="009D3E9F" w:rsidRPr="00BE794A" w:rsidRDefault="00F4722A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(20,865)</w:t>
            </w:r>
          </w:p>
        </w:tc>
        <w:tc>
          <w:tcPr>
            <w:tcW w:w="1531" w:type="dxa"/>
            <w:vAlign w:val="bottom"/>
          </w:tcPr>
          <w:p w14:paraId="284960CE" w14:textId="65183A16" w:rsidR="009D3E9F" w:rsidRPr="00BE794A" w:rsidRDefault="009D3E9F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(31,396)</w:t>
            </w:r>
          </w:p>
        </w:tc>
      </w:tr>
      <w:tr w:rsidR="009D3E9F" w:rsidRPr="00BE794A" w14:paraId="284960D4" w14:textId="77777777" w:rsidTr="00B24F52">
        <w:trPr>
          <w:trHeight w:val="149"/>
        </w:trPr>
        <w:tc>
          <w:tcPr>
            <w:tcW w:w="3960" w:type="dxa"/>
            <w:vAlign w:val="center"/>
          </w:tcPr>
          <w:p w14:paraId="284960D0" w14:textId="7CBA5D67" w:rsidR="009D3E9F" w:rsidRPr="00BE794A" w:rsidRDefault="009D3E9F" w:rsidP="001E6D82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1" w:type="dxa"/>
            <w:vAlign w:val="bottom"/>
          </w:tcPr>
          <w:p w14:paraId="30CFF2F4" w14:textId="23E16ACB" w:rsidR="009D3E9F" w:rsidRPr="00BE794A" w:rsidRDefault="00F4722A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15,381,254</w:t>
            </w:r>
          </w:p>
        </w:tc>
        <w:tc>
          <w:tcPr>
            <w:tcW w:w="1531" w:type="dxa"/>
            <w:vAlign w:val="bottom"/>
          </w:tcPr>
          <w:p w14:paraId="2B25B592" w14:textId="3A8A9A66" w:rsidR="009D3E9F" w:rsidRPr="00BE794A" w:rsidRDefault="009D3E9F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15,153,710</w:t>
            </w:r>
          </w:p>
        </w:tc>
        <w:tc>
          <w:tcPr>
            <w:tcW w:w="1531" w:type="dxa"/>
            <w:vAlign w:val="bottom"/>
          </w:tcPr>
          <w:p w14:paraId="284960D1" w14:textId="434AAF4C" w:rsidR="009D3E9F" w:rsidRPr="00BE794A" w:rsidRDefault="00F4722A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608,872</w:t>
            </w:r>
          </w:p>
        </w:tc>
        <w:tc>
          <w:tcPr>
            <w:tcW w:w="1531" w:type="dxa"/>
            <w:vAlign w:val="bottom"/>
          </w:tcPr>
          <w:p w14:paraId="284960D3" w14:textId="6D795533" w:rsidR="009D3E9F" w:rsidRPr="00BE794A" w:rsidRDefault="009D3E9F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782,288</w:t>
            </w:r>
          </w:p>
        </w:tc>
      </w:tr>
      <w:tr w:rsidR="009D3E9F" w:rsidRPr="00BE794A" w14:paraId="284960D9" w14:textId="77777777" w:rsidTr="00B24F52">
        <w:trPr>
          <w:trHeight w:val="149"/>
        </w:trPr>
        <w:tc>
          <w:tcPr>
            <w:tcW w:w="3960" w:type="dxa"/>
          </w:tcPr>
          <w:p w14:paraId="284960D5" w14:textId="738426BE" w:rsidR="009D3E9F" w:rsidRPr="00BE794A" w:rsidRDefault="009D3E9F" w:rsidP="001E6D82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92089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</w:t>
            </w:r>
            <w:r w:rsidR="001217CB"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1" w:type="dxa"/>
            <w:vAlign w:val="bottom"/>
          </w:tcPr>
          <w:p w14:paraId="5F65B449" w14:textId="19CAA8DE" w:rsidR="009D3E9F" w:rsidRPr="00BE794A" w:rsidRDefault="00F4722A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(7,785,941)</w:t>
            </w:r>
          </w:p>
        </w:tc>
        <w:tc>
          <w:tcPr>
            <w:tcW w:w="1531" w:type="dxa"/>
            <w:vAlign w:val="bottom"/>
          </w:tcPr>
          <w:p w14:paraId="047F55E0" w14:textId="725203BB" w:rsidR="009D3E9F" w:rsidRPr="00BE794A" w:rsidRDefault="009D3E9F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(7,476,961)</w:t>
            </w:r>
          </w:p>
        </w:tc>
        <w:tc>
          <w:tcPr>
            <w:tcW w:w="1531" w:type="dxa"/>
            <w:vAlign w:val="bottom"/>
          </w:tcPr>
          <w:p w14:paraId="284960D6" w14:textId="2333C07E" w:rsidR="009D3E9F" w:rsidRPr="00BE794A" w:rsidRDefault="00F4722A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(530,805)</w:t>
            </w:r>
          </w:p>
        </w:tc>
        <w:tc>
          <w:tcPr>
            <w:tcW w:w="1531" w:type="dxa"/>
            <w:vAlign w:val="bottom"/>
          </w:tcPr>
          <w:p w14:paraId="284960D8" w14:textId="62C6855A" w:rsidR="009D3E9F" w:rsidRPr="00BE794A" w:rsidRDefault="009D3E9F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(617,522)</w:t>
            </w:r>
          </w:p>
        </w:tc>
      </w:tr>
      <w:tr w:rsidR="009D3E9F" w:rsidRPr="00BE794A" w14:paraId="284960DE" w14:textId="77777777" w:rsidTr="00B24F52">
        <w:trPr>
          <w:trHeight w:val="149"/>
        </w:trPr>
        <w:tc>
          <w:tcPr>
            <w:tcW w:w="3960" w:type="dxa"/>
          </w:tcPr>
          <w:p w14:paraId="284960DA" w14:textId="453DF33C" w:rsidR="009D3E9F" w:rsidRPr="00BE794A" w:rsidRDefault="009D3E9F" w:rsidP="001E6D82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531" w:type="dxa"/>
            <w:vAlign w:val="bottom"/>
          </w:tcPr>
          <w:p w14:paraId="04ED6CCD" w14:textId="0EBD0C31" w:rsidR="009D3E9F" w:rsidRPr="00BE794A" w:rsidRDefault="00F4722A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7,595,313</w:t>
            </w:r>
          </w:p>
        </w:tc>
        <w:tc>
          <w:tcPr>
            <w:tcW w:w="1531" w:type="dxa"/>
            <w:vAlign w:val="bottom"/>
          </w:tcPr>
          <w:p w14:paraId="73A26052" w14:textId="4F66247A" w:rsidR="009D3E9F" w:rsidRPr="00BE794A" w:rsidRDefault="009D3E9F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7,676,749</w:t>
            </w:r>
          </w:p>
        </w:tc>
        <w:tc>
          <w:tcPr>
            <w:tcW w:w="1531" w:type="dxa"/>
            <w:vAlign w:val="bottom"/>
          </w:tcPr>
          <w:p w14:paraId="284960DB" w14:textId="136C5900" w:rsidR="009D3E9F" w:rsidRPr="00BE794A" w:rsidRDefault="00F4722A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78,067</w:t>
            </w:r>
          </w:p>
        </w:tc>
        <w:tc>
          <w:tcPr>
            <w:tcW w:w="1531" w:type="dxa"/>
            <w:vAlign w:val="bottom"/>
          </w:tcPr>
          <w:p w14:paraId="284960DD" w14:textId="74F6C966" w:rsidR="009D3E9F" w:rsidRPr="00BE794A" w:rsidRDefault="009D3E9F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164,766</w:t>
            </w:r>
          </w:p>
        </w:tc>
      </w:tr>
    </w:tbl>
    <w:p w14:paraId="19EF71D3" w14:textId="77777777" w:rsidR="00CD338F" w:rsidRPr="00BE794A" w:rsidRDefault="00CD338F" w:rsidP="00CD338F">
      <w:pPr>
        <w:spacing w:line="240" w:lineRule="exact"/>
        <w:ind w:left="518"/>
        <w:jc w:val="thaiDistribute"/>
        <w:rPr>
          <w:rFonts w:ascii="Angsana New" w:hAnsi="Angsana New"/>
          <w:sz w:val="28"/>
          <w:szCs w:val="28"/>
        </w:rPr>
      </w:pPr>
    </w:p>
    <w:p w14:paraId="6977680B" w14:textId="77777777" w:rsidR="00C117D2" w:rsidRPr="00BE794A" w:rsidRDefault="00C117D2" w:rsidP="00763C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475A53B6" w14:textId="77777777" w:rsidR="001E6D82" w:rsidRPr="00BE794A" w:rsidRDefault="001E6D82" w:rsidP="00763C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28F24FCA" w14:textId="77777777" w:rsidR="006F71FB" w:rsidRDefault="006F71FB" w:rsidP="00763C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0E0F3A23" w14:textId="77777777" w:rsidR="00DB15FF" w:rsidRPr="00BE794A" w:rsidRDefault="00DB15FF" w:rsidP="00763C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  <w:cs/>
        </w:rPr>
      </w:pPr>
    </w:p>
    <w:p w14:paraId="0F06FCE3" w14:textId="77777777" w:rsidR="001E6D82" w:rsidRPr="00BE794A" w:rsidRDefault="001E6D82" w:rsidP="00763C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073DA2FD" w14:textId="77777777" w:rsidR="00F16C5D" w:rsidRPr="002518DB" w:rsidRDefault="00F16C5D" w:rsidP="00F71ED3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2518DB">
        <w:rPr>
          <w:rFonts w:ascii="Angsana New" w:hAnsi="Angsana New"/>
          <w:sz w:val="28"/>
          <w:szCs w:val="28"/>
          <w:cs/>
        </w:rPr>
        <w:br w:type="page"/>
      </w:r>
    </w:p>
    <w:p w14:paraId="284960DF" w14:textId="09CC8CAE" w:rsidR="000C30D0" w:rsidRPr="00BE794A" w:rsidRDefault="00763CDD" w:rsidP="00763C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Pr="00BE794A">
        <w:rPr>
          <w:rFonts w:ascii="Angsana New" w:hAnsi="Angsana New"/>
          <w:sz w:val="28"/>
          <w:szCs w:val="28"/>
        </w:rPr>
        <w:t>3</w:t>
      </w:r>
      <w:r w:rsidR="001E6D82" w:rsidRPr="00BE794A">
        <w:rPr>
          <w:rFonts w:ascii="Angsana New" w:hAnsi="Angsana New"/>
          <w:sz w:val="28"/>
          <w:szCs w:val="28"/>
        </w:rPr>
        <w:t>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จำนวนเงินขั้นต่ำที่ต้องจ่ายในอนาคตตามสัญญาเช่ามีกำหนดชำระดังนี้</w:t>
      </w:r>
    </w:p>
    <w:tbl>
      <w:tblPr>
        <w:tblW w:w="99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80"/>
        <w:gridCol w:w="1531"/>
        <w:gridCol w:w="1531"/>
        <w:gridCol w:w="1531"/>
        <w:gridCol w:w="1531"/>
      </w:tblGrid>
      <w:tr w:rsidR="0036512B" w:rsidRPr="00BE794A" w14:paraId="600A795B" w14:textId="77777777" w:rsidTr="00AC1343">
        <w:tc>
          <w:tcPr>
            <w:tcW w:w="3780" w:type="dxa"/>
          </w:tcPr>
          <w:p w14:paraId="7DC321F8" w14:textId="77777777" w:rsidR="0036512B" w:rsidRPr="00BE794A" w:rsidRDefault="0036512B" w:rsidP="002612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1FB1593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8778EFA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3D5E6F8" w14:textId="77777777" w:rsidR="0036512B" w:rsidRPr="00BE794A" w:rsidRDefault="0036512B" w:rsidP="0026123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26BCD9F5" w14:textId="77777777" w:rsidTr="00AC1343">
        <w:tc>
          <w:tcPr>
            <w:tcW w:w="3780" w:type="dxa"/>
          </w:tcPr>
          <w:p w14:paraId="0CDE79EB" w14:textId="77777777" w:rsidR="0036512B" w:rsidRPr="00BE794A" w:rsidRDefault="0036512B" w:rsidP="002612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4DF7E863" w14:textId="77777777" w:rsidR="0036512B" w:rsidRPr="00BE794A" w:rsidRDefault="0036512B" w:rsidP="000B053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68F8AAC9" w14:textId="77777777" w:rsidR="0036512B" w:rsidRPr="00BE794A" w:rsidRDefault="0036512B" w:rsidP="000B053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1D7EB88B" w14:textId="77777777" w:rsidTr="00AC1343">
        <w:tc>
          <w:tcPr>
            <w:tcW w:w="3780" w:type="dxa"/>
          </w:tcPr>
          <w:p w14:paraId="360245ED" w14:textId="77777777" w:rsidR="0036512B" w:rsidRPr="00BE794A" w:rsidRDefault="0036512B" w:rsidP="00D935C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041583D" w14:textId="77777777" w:rsidR="0036512B" w:rsidRPr="00BE794A" w:rsidRDefault="0036512B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35E2C60C" w14:textId="77777777" w:rsidR="0036512B" w:rsidRPr="00BE794A" w:rsidRDefault="0036512B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0E9CF8DA" w14:textId="77777777" w:rsidR="0036512B" w:rsidRPr="00BE794A" w:rsidRDefault="0036512B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370387D5" w14:textId="01E62418" w:rsidR="0036512B" w:rsidRPr="00BE794A" w:rsidRDefault="0036512B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267C1CDD" w14:textId="77777777" w:rsidTr="00AC1343">
        <w:tc>
          <w:tcPr>
            <w:tcW w:w="3780" w:type="dxa"/>
          </w:tcPr>
          <w:p w14:paraId="241F8D4D" w14:textId="77777777" w:rsidR="0036512B" w:rsidRPr="00DB15FF" w:rsidRDefault="0036512B" w:rsidP="005D41E1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697C7D57" w14:textId="77777777" w:rsidR="0036512B" w:rsidRPr="00DB15FF" w:rsidRDefault="0036512B" w:rsidP="005D41E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67E15F8D" w14:textId="77777777" w:rsidR="0036512B" w:rsidRPr="00DB15FF" w:rsidRDefault="0036512B" w:rsidP="005D41E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565B3680" w14:textId="77777777" w:rsidR="0036512B" w:rsidRPr="00DB15FF" w:rsidRDefault="0036512B" w:rsidP="005D41E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0446AD89" w14:textId="77777777" w:rsidR="0036512B" w:rsidRPr="00DB15FF" w:rsidRDefault="0036512B" w:rsidP="005D41E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6512B" w:rsidRPr="00BE794A" w14:paraId="5444D60A" w14:textId="77777777" w:rsidTr="00AC1343">
        <w:trPr>
          <w:trHeight w:val="203"/>
        </w:trPr>
        <w:tc>
          <w:tcPr>
            <w:tcW w:w="3780" w:type="dxa"/>
          </w:tcPr>
          <w:p w14:paraId="217A6EE2" w14:textId="22AF439E" w:rsidR="0036512B" w:rsidRPr="00BE794A" w:rsidRDefault="0036512B" w:rsidP="00261233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</w:rPr>
              <w:t>ถึงกำหนดชำระ</w:t>
            </w:r>
          </w:p>
        </w:tc>
        <w:tc>
          <w:tcPr>
            <w:tcW w:w="1531" w:type="dxa"/>
          </w:tcPr>
          <w:p w14:paraId="70FCAB64" w14:textId="77777777" w:rsidR="0036512B" w:rsidRPr="00BE794A" w:rsidRDefault="0036512B" w:rsidP="00261233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8480C9F" w14:textId="77777777" w:rsidR="0036512B" w:rsidRPr="00BE794A" w:rsidRDefault="0036512B" w:rsidP="00261233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C81426A" w14:textId="77777777" w:rsidR="0036512B" w:rsidRPr="00BE794A" w:rsidRDefault="0036512B" w:rsidP="00261233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75DDAD0E" w14:textId="77777777" w:rsidR="0036512B" w:rsidRPr="00BE794A" w:rsidRDefault="0036512B" w:rsidP="00261233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7EAA" w:rsidRPr="00BE794A" w14:paraId="482BC9EB" w14:textId="77777777" w:rsidTr="00AC1343">
        <w:trPr>
          <w:trHeight w:val="149"/>
        </w:trPr>
        <w:tc>
          <w:tcPr>
            <w:tcW w:w="3780" w:type="dxa"/>
            <w:vAlign w:val="bottom"/>
          </w:tcPr>
          <w:p w14:paraId="11AD0AD8" w14:textId="0142F2A0" w:rsidR="00207EAA" w:rsidRPr="00BE794A" w:rsidRDefault="00207EAA" w:rsidP="00207EA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E794A">
              <w:rPr>
                <w:rFonts w:ascii="Angsana New" w:hAnsi="Angsana New"/>
                <w:sz w:val="28"/>
                <w:szCs w:val="28"/>
              </w:rPr>
              <w:t>1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1" w:type="dxa"/>
          </w:tcPr>
          <w:p w14:paraId="3685BF7D" w14:textId="3E778E7F" w:rsidR="00207EAA" w:rsidRPr="00AE1003" w:rsidRDefault="009B3D8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8,526,364</w:t>
            </w:r>
          </w:p>
        </w:tc>
        <w:tc>
          <w:tcPr>
            <w:tcW w:w="1531" w:type="dxa"/>
            <w:vAlign w:val="bottom"/>
          </w:tcPr>
          <w:p w14:paraId="440FDFAC" w14:textId="0CFEDCEB" w:rsidR="00207EAA" w:rsidRPr="00AE1003" w:rsidRDefault="009B3D8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8,211,843</w:t>
            </w:r>
          </w:p>
        </w:tc>
        <w:tc>
          <w:tcPr>
            <w:tcW w:w="1531" w:type="dxa"/>
          </w:tcPr>
          <w:p w14:paraId="3E2E0AFD" w14:textId="22174B44" w:rsidR="00207EAA" w:rsidRPr="00AE1003" w:rsidRDefault="009B3D8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550,790</w:t>
            </w:r>
          </w:p>
        </w:tc>
        <w:tc>
          <w:tcPr>
            <w:tcW w:w="1531" w:type="dxa"/>
            <w:vAlign w:val="bottom"/>
          </w:tcPr>
          <w:p w14:paraId="07685259" w14:textId="15DB57DB" w:rsidR="00207EAA" w:rsidRPr="00AE1003" w:rsidRDefault="009B3D8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645,789</w:t>
            </w:r>
          </w:p>
        </w:tc>
      </w:tr>
      <w:tr w:rsidR="00207EAA" w:rsidRPr="00BE794A" w14:paraId="2650448A" w14:textId="77777777" w:rsidTr="00AC1343">
        <w:trPr>
          <w:trHeight w:val="149"/>
        </w:trPr>
        <w:tc>
          <w:tcPr>
            <w:tcW w:w="3780" w:type="dxa"/>
            <w:vAlign w:val="bottom"/>
          </w:tcPr>
          <w:p w14:paraId="52EE0EF1" w14:textId="63390B47" w:rsidR="00207EAA" w:rsidRPr="00BE794A" w:rsidRDefault="00207EAA" w:rsidP="00207EA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ภายหลัง </w:t>
            </w:r>
            <w:r w:rsidRPr="00BE794A">
              <w:rPr>
                <w:rFonts w:ascii="Angsana New" w:hAnsi="Angsana New"/>
                <w:sz w:val="28"/>
                <w:szCs w:val="28"/>
              </w:rPr>
              <w:t>1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BE794A">
              <w:rPr>
                <w:rFonts w:ascii="Angsana New" w:hAnsi="Angsana New"/>
                <w:sz w:val="28"/>
                <w:szCs w:val="28"/>
              </w:rPr>
              <w:t>5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1" w:type="dxa"/>
          </w:tcPr>
          <w:p w14:paraId="11C013D6" w14:textId="0BA27C06" w:rsidR="00207EAA" w:rsidRPr="00AE1003" w:rsidRDefault="00207EAA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7,984,</w:t>
            </w:r>
            <w:r w:rsidR="009B3D83" w:rsidRPr="00AE1003">
              <w:rPr>
                <w:rFonts w:ascii="Angsana New" w:hAnsi="Angsana New"/>
                <w:color w:val="000000"/>
                <w:sz w:val="28"/>
                <w:szCs w:val="28"/>
              </w:rPr>
              <w:t>786</w:t>
            </w:r>
          </w:p>
        </w:tc>
        <w:tc>
          <w:tcPr>
            <w:tcW w:w="1531" w:type="dxa"/>
            <w:vAlign w:val="bottom"/>
          </w:tcPr>
          <w:p w14:paraId="10C5BBE2" w14:textId="286DD4D3" w:rsidR="00207EAA" w:rsidRPr="00AE1003" w:rsidRDefault="009B3D83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7,984,148</w:t>
            </w:r>
          </w:p>
        </w:tc>
        <w:tc>
          <w:tcPr>
            <w:tcW w:w="1531" w:type="dxa"/>
          </w:tcPr>
          <w:p w14:paraId="0E728FFF" w14:textId="72AF24C0" w:rsidR="00207EAA" w:rsidRPr="00AE1003" w:rsidRDefault="009B3D83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78,947</w:t>
            </w:r>
          </w:p>
        </w:tc>
        <w:tc>
          <w:tcPr>
            <w:tcW w:w="1531" w:type="dxa"/>
            <w:vAlign w:val="bottom"/>
          </w:tcPr>
          <w:p w14:paraId="5C0AD312" w14:textId="1AC61F96" w:rsidR="00207EAA" w:rsidRPr="00AE1003" w:rsidRDefault="009B3D83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167,895</w:t>
            </w:r>
          </w:p>
        </w:tc>
      </w:tr>
      <w:tr w:rsidR="00207EAA" w:rsidRPr="00BE794A" w14:paraId="2BC6DC19" w14:textId="77777777" w:rsidTr="00AC1343">
        <w:trPr>
          <w:trHeight w:val="149"/>
        </w:trPr>
        <w:tc>
          <w:tcPr>
            <w:tcW w:w="3780" w:type="dxa"/>
          </w:tcPr>
          <w:p w14:paraId="7062244B" w14:textId="69B6E541" w:rsidR="00207EAA" w:rsidRPr="00BE794A" w:rsidRDefault="00207EAA" w:rsidP="00207EA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0173A00" w14:textId="737CBC81" w:rsidR="00207EAA" w:rsidRPr="00AE1003" w:rsidRDefault="009B3D83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16,511,150</w:t>
            </w:r>
          </w:p>
        </w:tc>
        <w:tc>
          <w:tcPr>
            <w:tcW w:w="1531" w:type="dxa"/>
            <w:vAlign w:val="bottom"/>
          </w:tcPr>
          <w:p w14:paraId="1618C315" w14:textId="188A7800" w:rsidR="00207EAA" w:rsidRPr="00AE1003" w:rsidRDefault="009B3D83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16,195,991</w:t>
            </w:r>
          </w:p>
        </w:tc>
        <w:tc>
          <w:tcPr>
            <w:tcW w:w="1531" w:type="dxa"/>
          </w:tcPr>
          <w:p w14:paraId="684B7CD1" w14:textId="4421CAAB" w:rsidR="00207EAA" w:rsidRPr="00AE1003" w:rsidRDefault="009B3D83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629,737</w:t>
            </w:r>
          </w:p>
        </w:tc>
        <w:tc>
          <w:tcPr>
            <w:tcW w:w="1531" w:type="dxa"/>
            <w:vAlign w:val="bottom"/>
          </w:tcPr>
          <w:p w14:paraId="330040E8" w14:textId="3DB68BB8" w:rsidR="00207EAA" w:rsidRPr="00AE1003" w:rsidRDefault="009B3D83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813,684</w:t>
            </w:r>
          </w:p>
        </w:tc>
      </w:tr>
    </w:tbl>
    <w:p w14:paraId="19D945D8" w14:textId="77777777" w:rsidR="00C117D2" w:rsidRPr="00BE794A" w:rsidRDefault="00C117D2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2DC15DA9" w14:textId="77777777" w:rsidR="00C117D2" w:rsidRPr="00BE794A" w:rsidRDefault="00C117D2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5D4FC585" w14:textId="6F87EC29" w:rsidR="00307337" w:rsidRPr="00BE794A" w:rsidRDefault="00106D2F" w:rsidP="00366EE8">
      <w:pPr>
        <w:tabs>
          <w:tab w:val="left" w:pos="0"/>
          <w:tab w:val="decimal" w:pos="7920"/>
        </w:tabs>
        <w:spacing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หนี้สินตามสัญญาเช่ามีรายการเคลื่อนไหวสำหรับ</w:t>
      </w:r>
      <w:r w:rsidR="00823382" w:rsidRPr="00BE794A">
        <w:rPr>
          <w:rFonts w:ascii="Angsana New" w:hAnsi="Angsana New" w:hint="cs"/>
          <w:sz w:val="28"/>
          <w:szCs w:val="28"/>
          <w:cs/>
        </w:rPr>
        <w:t xml:space="preserve">งวด </w:t>
      </w:r>
      <w:r w:rsidR="00823382" w:rsidRPr="00BE794A">
        <w:rPr>
          <w:rFonts w:ascii="Angsana New" w:hAnsi="Angsana New"/>
          <w:sz w:val="28"/>
          <w:szCs w:val="28"/>
          <w:lang w:val="en-US"/>
        </w:rPr>
        <w:t>3</w:t>
      </w:r>
      <w:r w:rsidRPr="002518D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BE794A">
        <w:rPr>
          <w:rFonts w:ascii="Angsana New" w:hAnsi="Angsana New"/>
          <w:sz w:val="28"/>
          <w:szCs w:val="28"/>
        </w:rPr>
        <w:t>3</w:t>
      </w:r>
      <w:r w:rsidRPr="00BE794A">
        <w:rPr>
          <w:rFonts w:ascii="Angsana New" w:hAnsi="Angsana New"/>
          <w:sz w:val="28"/>
          <w:szCs w:val="28"/>
          <w:lang w:val="en-US"/>
        </w:rPr>
        <w:t>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และสำหรับปีสิ้นสุด</w:t>
      </w:r>
      <w:r w:rsidR="00B35F4F" w:rsidRPr="00BE794A">
        <w:rPr>
          <w:rFonts w:ascii="Angsana New" w:hAnsi="Angsana New"/>
          <w:sz w:val="28"/>
          <w:szCs w:val="28"/>
        </w:rPr>
        <w:t xml:space="preserve"> </w:t>
      </w:r>
      <w:r w:rsidR="004857A4">
        <w:rPr>
          <w:rFonts w:ascii="Angsana New" w:hAnsi="Angsana New"/>
          <w:sz w:val="28"/>
          <w:szCs w:val="28"/>
        </w:rPr>
        <w:br/>
      </w:r>
      <w:r w:rsidRPr="00BE794A">
        <w:rPr>
          <w:rFonts w:ascii="Angsana New" w:hAnsi="Angsana New"/>
          <w:sz w:val="28"/>
          <w:szCs w:val="28"/>
          <w:cs/>
        </w:rPr>
        <w:t xml:space="preserve">วันที่ </w:t>
      </w:r>
      <w:r w:rsidRPr="00BE794A">
        <w:rPr>
          <w:rFonts w:ascii="Angsana New" w:hAnsi="Angsana New"/>
          <w:sz w:val="28"/>
          <w:szCs w:val="28"/>
        </w:rPr>
        <w:t xml:space="preserve">31 </w:t>
      </w:r>
      <w:r w:rsidRPr="00BE79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012875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99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70"/>
        <w:gridCol w:w="1531"/>
        <w:gridCol w:w="1531"/>
        <w:gridCol w:w="1531"/>
        <w:gridCol w:w="1531"/>
      </w:tblGrid>
      <w:tr w:rsidR="0036512B" w:rsidRPr="00BE794A" w14:paraId="7AD2DF3A" w14:textId="77777777" w:rsidTr="00AC1343">
        <w:tc>
          <w:tcPr>
            <w:tcW w:w="3870" w:type="dxa"/>
          </w:tcPr>
          <w:p w14:paraId="2B331636" w14:textId="77777777" w:rsidR="0036512B" w:rsidRPr="00BE794A" w:rsidRDefault="0036512B" w:rsidP="002612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1E7DC93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705CDC5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0D185DCB" w14:textId="77777777" w:rsidR="0036512B" w:rsidRPr="00BE794A" w:rsidRDefault="0036512B" w:rsidP="0026123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5B8E1168" w14:textId="77777777" w:rsidTr="00AC1343">
        <w:tc>
          <w:tcPr>
            <w:tcW w:w="3870" w:type="dxa"/>
          </w:tcPr>
          <w:p w14:paraId="06CAB3E7" w14:textId="77777777" w:rsidR="0036512B" w:rsidRPr="00BE794A" w:rsidRDefault="0036512B" w:rsidP="002612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96453E6" w14:textId="77777777" w:rsidR="0036512B" w:rsidRPr="00BE794A" w:rsidRDefault="0036512B" w:rsidP="000B053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7EBAB3BB" w14:textId="77777777" w:rsidR="0036512B" w:rsidRPr="00BE794A" w:rsidRDefault="0036512B" w:rsidP="000B053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22E71D81" w14:textId="77777777" w:rsidTr="00AC1343">
        <w:tc>
          <w:tcPr>
            <w:tcW w:w="3870" w:type="dxa"/>
          </w:tcPr>
          <w:p w14:paraId="743EA203" w14:textId="77777777" w:rsidR="0036512B" w:rsidRPr="00BE794A" w:rsidRDefault="0036512B" w:rsidP="00D935C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1DA4820" w14:textId="77777777" w:rsidR="0036512B" w:rsidRPr="00BE794A" w:rsidRDefault="0036512B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4E0DB0FE" w14:textId="77777777" w:rsidR="0036512B" w:rsidRPr="00BE794A" w:rsidRDefault="0036512B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3D9F8BDB" w14:textId="77777777" w:rsidR="0036512B" w:rsidRPr="00BE794A" w:rsidRDefault="0036512B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2CC529F3" w14:textId="0CA8C607" w:rsidR="0036512B" w:rsidRPr="00BE794A" w:rsidRDefault="0036512B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77191BC8" w14:textId="77777777" w:rsidTr="00AC1343">
        <w:tc>
          <w:tcPr>
            <w:tcW w:w="3870" w:type="dxa"/>
          </w:tcPr>
          <w:p w14:paraId="1763A99E" w14:textId="77777777" w:rsidR="0036512B" w:rsidRPr="00DB15FF" w:rsidRDefault="0036512B" w:rsidP="00DB15FF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656EDE60" w14:textId="77777777" w:rsidR="0036512B" w:rsidRPr="00DB15FF" w:rsidRDefault="0036512B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6955E9C1" w14:textId="77777777" w:rsidR="0036512B" w:rsidRPr="00DB15FF" w:rsidRDefault="0036512B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A088B48" w14:textId="77777777" w:rsidR="0036512B" w:rsidRPr="00DB15FF" w:rsidRDefault="0036512B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4D4143D" w14:textId="77777777" w:rsidR="0036512B" w:rsidRPr="00DB15FF" w:rsidRDefault="0036512B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470F73" w:rsidRPr="00BE794A" w14:paraId="258EBD5F" w14:textId="77777777" w:rsidTr="00AC1343">
        <w:trPr>
          <w:trHeight w:val="149"/>
        </w:trPr>
        <w:tc>
          <w:tcPr>
            <w:tcW w:w="3870" w:type="dxa"/>
            <w:vAlign w:val="bottom"/>
          </w:tcPr>
          <w:p w14:paraId="0D8B7989" w14:textId="7C3E6453" w:rsidR="00470F73" w:rsidRPr="00BE794A" w:rsidRDefault="00470F73" w:rsidP="00470F7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มูลค่าตามบัญชีสุทธิต้น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3AC23438" w14:textId="5B5680C1" w:rsidR="00470F73" w:rsidRPr="00BE794A" w:rsidRDefault="0080459E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15,153,7</w:t>
            </w:r>
            <w:r w:rsidR="00840A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</w:t>
            </w:r>
          </w:p>
        </w:tc>
        <w:tc>
          <w:tcPr>
            <w:tcW w:w="1531" w:type="dxa"/>
            <w:vAlign w:val="bottom"/>
          </w:tcPr>
          <w:p w14:paraId="475A0BB4" w14:textId="470C3017" w:rsidR="00470F73" w:rsidRPr="00BE794A" w:rsidRDefault="00470F7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18,170,716</w:t>
            </w:r>
          </w:p>
        </w:tc>
        <w:tc>
          <w:tcPr>
            <w:tcW w:w="1531" w:type="dxa"/>
            <w:vAlign w:val="bottom"/>
          </w:tcPr>
          <w:p w14:paraId="1862FF94" w14:textId="3ED3315C" w:rsidR="00470F73" w:rsidRPr="00BE794A" w:rsidRDefault="0080459E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782,288</w:t>
            </w:r>
          </w:p>
        </w:tc>
        <w:tc>
          <w:tcPr>
            <w:tcW w:w="1531" w:type="dxa"/>
            <w:vAlign w:val="bottom"/>
          </w:tcPr>
          <w:p w14:paraId="28F3A1B1" w14:textId="325E9123" w:rsidR="00470F73" w:rsidRPr="00BE794A" w:rsidRDefault="00470F7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728,600</w:t>
            </w:r>
          </w:p>
        </w:tc>
      </w:tr>
      <w:tr w:rsidR="00470F73" w:rsidRPr="00BE794A" w14:paraId="67C27CC2" w14:textId="77777777" w:rsidTr="00AC1343">
        <w:trPr>
          <w:trHeight w:val="149"/>
        </w:trPr>
        <w:tc>
          <w:tcPr>
            <w:tcW w:w="3870" w:type="dxa"/>
            <w:vAlign w:val="bottom"/>
          </w:tcPr>
          <w:p w14:paraId="69A4A4AD" w14:textId="3B75F685" w:rsidR="00470F73" w:rsidRPr="00BE794A" w:rsidRDefault="00470F73" w:rsidP="00470F7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เพิ่มขึ้นระหว่าง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6C4E6300" w14:textId="281DA5E7" w:rsidR="00470F73" w:rsidRPr="00BE794A" w:rsidRDefault="0080459E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2,907,659</w:t>
            </w:r>
          </w:p>
        </w:tc>
        <w:tc>
          <w:tcPr>
            <w:tcW w:w="1531" w:type="dxa"/>
          </w:tcPr>
          <w:p w14:paraId="1638F542" w14:textId="399DCBA1" w:rsidR="00470F73" w:rsidRPr="00BE794A" w:rsidRDefault="00470F7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3,813,966</w:t>
            </w:r>
          </w:p>
        </w:tc>
        <w:tc>
          <w:tcPr>
            <w:tcW w:w="1531" w:type="dxa"/>
            <w:vAlign w:val="bottom"/>
          </w:tcPr>
          <w:p w14:paraId="17B8276B" w14:textId="471965EC" w:rsidR="00470F73" w:rsidRPr="00BE794A" w:rsidRDefault="0080459E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-      </w:t>
            </w:r>
          </w:p>
        </w:tc>
        <w:tc>
          <w:tcPr>
            <w:tcW w:w="1531" w:type="dxa"/>
            <w:vAlign w:val="bottom"/>
          </w:tcPr>
          <w:p w14:paraId="0ECCF43D" w14:textId="70F2AEFF" w:rsidR="00470F73" w:rsidRPr="00BE794A" w:rsidRDefault="00470F7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589,256</w:t>
            </w:r>
          </w:p>
        </w:tc>
      </w:tr>
      <w:tr w:rsidR="00470F73" w:rsidRPr="00BE794A" w14:paraId="1B282BF5" w14:textId="77777777" w:rsidTr="00AC1343">
        <w:trPr>
          <w:trHeight w:val="149"/>
        </w:trPr>
        <w:tc>
          <w:tcPr>
            <w:tcW w:w="3870" w:type="dxa"/>
            <w:vAlign w:val="bottom"/>
          </w:tcPr>
          <w:p w14:paraId="0C775AFE" w14:textId="4C4D406D" w:rsidR="00470F73" w:rsidRPr="00BE794A" w:rsidRDefault="00470F73" w:rsidP="00470F7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จ่ายชำระคืนระหว่าง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59EA7A65" w14:textId="14725AC0" w:rsidR="00470F73" w:rsidRPr="00BE794A" w:rsidRDefault="0080459E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(1,895,783)</w:t>
            </w:r>
          </w:p>
        </w:tc>
        <w:tc>
          <w:tcPr>
            <w:tcW w:w="1531" w:type="dxa"/>
          </w:tcPr>
          <w:p w14:paraId="13665068" w14:textId="7599C131" w:rsidR="00470F73" w:rsidRPr="00BE794A" w:rsidRDefault="00470F7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(6,795,176)</w:t>
            </w:r>
          </w:p>
        </w:tc>
        <w:tc>
          <w:tcPr>
            <w:tcW w:w="1531" w:type="dxa"/>
            <w:vAlign w:val="bottom"/>
          </w:tcPr>
          <w:p w14:paraId="1D7AF4ED" w14:textId="3467DDDC" w:rsidR="00470F73" w:rsidRPr="00BE794A" w:rsidRDefault="0080459E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(173,416)</w:t>
            </w:r>
          </w:p>
        </w:tc>
        <w:tc>
          <w:tcPr>
            <w:tcW w:w="1531" w:type="dxa"/>
            <w:vAlign w:val="bottom"/>
          </w:tcPr>
          <w:p w14:paraId="1112D954" w14:textId="29307130" w:rsidR="00470F73" w:rsidRPr="00BE794A" w:rsidRDefault="00470F7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(535,568)</w:t>
            </w:r>
          </w:p>
        </w:tc>
      </w:tr>
      <w:tr w:rsidR="00470F73" w:rsidRPr="00BE794A" w14:paraId="3644E404" w14:textId="77777777" w:rsidTr="00AC1343">
        <w:trPr>
          <w:trHeight w:val="149"/>
        </w:trPr>
        <w:tc>
          <w:tcPr>
            <w:tcW w:w="3870" w:type="dxa"/>
            <w:vAlign w:val="bottom"/>
          </w:tcPr>
          <w:p w14:paraId="40803506" w14:textId="28670C8D" w:rsidR="00470F73" w:rsidRPr="00BE794A" w:rsidRDefault="00470F73" w:rsidP="00470F7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สัญญาเช่าตัดจำหน่ายระหว่าง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117F031F" w14:textId="02102456" w:rsidR="00470F73" w:rsidRPr="00BE794A" w:rsidRDefault="0080459E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(788,528)</w:t>
            </w:r>
          </w:p>
        </w:tc>
        <w:tc>
          <w:tcPr>
            <w:tcW w:w="1531" w:type="dxa"/>
          </w:tcPr>
          <w:p w14:paraId="50A76ADE" w14:textId="26956F9C" w:rsidR="00470F73" w:rsidRPr="00BE794A" w:rsidRDefault="00470F7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(55,398)</w:t>
            </w:r>
          </w:p>
        </w:tc>
        <w:tc>
          <w:tcPr>
            <w:tcW w:w="1531" w:type="dxa"/>
            <w:vAlign w:val="bottom"/>
          </w:tcPr>
          <w:p w14:paraId="55EBEE60" w14:textId="0FB71392" w:rsidR="00470F73" w:rsidRPr="00BE794A" w:rsidRDefault="0080459E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-      </w:t>
            </w:r>
          </w:p>
        </w:tc>
        <w:tc>
          <w:tcPr>
            <w:tcW w:w="1531" w:type="dxa"/>
            <w:vAlign w:val="bottom"/>
          </w:tcPr>
          <w:p w14:paraId="5724B51C" w14:textId="4272FE5A" w:rsidR="00470F73" w:rsidRPr="00BE794A" w:rsidRDefault="00470F7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-      </w:t>
            </w:r>
          </w:p>
        </w:tc>
      </w:tr>
      <w:tr w:rsidR="00470F73" w:rsidRPr="00BE794A" w14:paraId="41B8807F" w14:textId="77777777" w:rsidTr="00AC1343">
        <w:trPr>
          <w:trHeight w:val="149"/>
        </w:trPr>
        <w:tc>
          <w:tcPr>
            <w:tcW w:w="3870" w:type="dxa"/>
            <w:vAlign w:val="bottom"/>
          </w:tcPr>
          <w:p w14:paraId="7BF7031E" w14:textId="48F59B6E" w:rsidR="00470F73" w:rsidRPr="00BE794A" w:rsidRDefault="00470F73" w:rsidP="00470F7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ดอกเบี้ยจ่ายชำระใน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4E3F7E0C" w14:textId="016685F7" w:rsidR="00470F73" w:rsidRPr="00BE794A" w:rsidRDefault="0080459E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(245,5</w:t>
            </w:r>
            <w:r w:rsidR="005A5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80</w:t>
            </w: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1" w:type="dxa"/>
          </w:tcPr>
          <w:p w14:paraId="74D37EC7" w14:textId="4DE7826C" w:rsidR="00470F73" w:rsidRPr="00BE794A" w:rsidRDefault="00470F7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(1,073,135)</w:t>
            </w:r>
          </w:p>
        </w:tc>
        <w:tc>
          <w:tcPr>
            <w:tcW w:w="1531" w:type="dxa"/>
            <w:vAlign w:val="bottom"/>
          </w:tcPr>
          <w:p w14:paraId="33F9BCF4" w14:textId="7D7688EC" w:rsidR="00470F73" w:rsidRPr="00BE794A" w:rsidRDefault="0080459E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(10,532)</w:t>
            </w:r>
          </w:p>
        </w:tc>
        <w:tc>
          <w:tcPr>
            <w:tcW w:w="1531" w:type="dxa"/>
            <w:vAlign w:val="bottom"/>
          </w:tcPr>
          <w:p w14:paraId="0ED2A2B4" w14:textId="50949A36" w:rsidR="00470F73" w:rsidRPr="00BE794A" w:rsidRDefault="00470F73" w:rsidP="00665C6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(42,327)</w:t>
            </w:r>
          </w:p>
        </w:tc>
      </w:tr>
      <w:tr w:rsidR="00470F73" w:rsidRPr="00BE794A" w14:paraId="0F90DD56" w14:textId="77777777" w:rsidTr="00AC1343">
        <w:trPr>
          <w:trHeight w:val="149"/>
        </w:trPr>
        <w:tc>
          <w:tcPr>
            <w:tcW w:w="3870" w:type="dxa"/>
            <w:vAlign w:val="bottom"/>
          </w:tcPr>
          <w:p w14:paraId="7003B695" w14:textId="5F6B0C2C" w:rsidR="00470F73" w:rsidRPr="00BE794A" w:rsidRDefault="00470F73" w:rsidP="00470F7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ดอกเบี้ยตัดจำหน่ายใน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5980607F" w14:textId="2568417A" w:rsidR="00470F73" w:rsidRPr="00BE794A" w:rsidRDefault="0080459E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249,776</w:t>
            </w:r>
          </w:p>
        </w:tc>
        <w:tc>
          <w:tcPr>
            <w:tcW w:w="1531" w:type="dxa"/>
          </w:tcPr>
          <w:p w14:paraId="2D02D768" w14:textId="45833F67" w:rsidR="00470F73" w:rsidRPr="00BE794A" w:rsidRDefault="00470F73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1,092,737</w:t>
            </w:r>
          </w:p>
        </w:tc>
        <w:tc>
          <w:tcPr>
            <w:tcW w:w="1531" w:type="dxa"/>
            <w:vAlign w:val="bottom"/>
          </w:tcPr>
          <w:p w14:paraId="0464B8E6" w14:textId="476FD17A" w:rsidR="00470F73" w:rsidRPr="00BE794A" w:rsidRDefault="0080459E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10,532</w:t>
            </w:r>
          </w:p>
        </w:tc>
        <w:tc>
          <w:tcPr>
            <w:tcW w:w="1531" w:type="dxa"/>
            <w:vAlign w:val="bottom"/>
          </w:tcPr>
          <w:p w14:paraId="2715EF7A" w14:textId="6FECE973" w:rsidR="00470F73" w:rsidRPr="00BE794A" w:rsidRDefault="00470F73" w:rsidP="00665C6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42,327</w:t>
            </w:r>
          </w:p>
        </w:tc>
      </w:tr>
      <w:tr w:rsidR="00470F73" w:rsidRPr="00BE794A" w14:paraId="44832339" w14:textId="77777777" w:rsidTr="00AC1343">
        <w:trPr>
          <w:trHeight w:val="149"/>
        </w:trPr>
        <w:tc>
          <w:tcPr>
            <w:tcW w:w="3870" w:type="dxa"/>
            <w:vAlign w:val="bottom"/>
          </w:tcPr>
          <w:p w14:paraId="4387E0B1" w14:textId="6A134224" w:rsidR="00470F73" w:rsidRPr="00BE794A" w:rsidRDefault="00470F73" w:rsidP="00470F7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มูลค่าตามบัญชีสุทธิปลาย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4EC3C5D5" w14:textId="2BA4A815" w:rsidR="00470F73" w:rsidRPr="00BE794A" w:rsidRDefault="0080459E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15,381,254</w:t>
            </w:r>
          </w:p>
        </w:tc>
        <w:tc>
          <w:tcPr>
            <w:tcW w:w="1531" w:type="dxa"/>
          </w:tcPr>
          <w:p w14:paraId="47896CEC" w14:textId="572427E9" w:rsidR="00470F73" w:rsidRPr="00BE794A" w:rsidRDefault="00470F73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15,153,710</w:t>
            </w:r>
          </w:p>
        </w:tc>
        <w:tc>
          <w:tcPr>
            <w:tcW w:w="1531" w:type="dxa"/>
            <w:vAlign w:val="bottom"/>
          </w:tcPr>
          <w:p w14:paraId="566FEBB6" w14:textId="27C40605" w:rsidR="00470F73" w:rsidRPr="00BE794A" w:rsidRDefault="0080459E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2058">
              <w:rPr>
                <w:rFonts w:ascii="Angsana New" w:hAnsi="Angsana New"/>
                <w:color w:val="000000"/>
                <w:sz w:val="28"/>
                <w:szCs w:val="28"/>
              </w:rPr>
              <w:t>608,872</w:t>
            </w:r>
          </w:p>
        </w:tc>
        <w:tc>
          <w:tcPr>
            <w:tcW w:w="1531" w:type="dxa"/>
            <w:vAlign w:val="bottom"/>
          </w:tcPr>
          <w:p w14:paraId="1EB29822" w14:textId="6EC4C6D4" w:rsidR="00470F73" w:rsidRPr="00BE794A" w:rsidRDefault="00470F73" w:rsidP="00665C6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782,288</w:t>
            </w:r>
          </w:p>
        </w:tc>
      </w:tr>
    </w:tbl>
    <w:p w14:paraId="620ECEE3" w14:textId="77777777" w:rsidR="00307337" w:rsidRPr="00BE794A" w:rsidRDefault="00307337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2D179EE9" w14:textId="77777777" w:rsidR="00307337" w:rsidRPr="00BE794A" w:rsidRDefault="00307337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7E0AD398" w14:textId="77777777" w:rsidR="00307337" w:rsidRPr="00BE794A" w:rsidRDefault="00307337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0869469B" w14:textId="77777777" w:rsidR="001E6D82" w:rsidRPr="00BE794A" w:rsidRDefault="001E6D82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5A0C7C12" w14:textId="77777777" w:rsidR="001E6D82" w:rsidRDefault="001E6D82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7836833B" w14:textId="77777777" w:rsidR="00DB15FF" w:rsidRPr="00BE794A" w:rsidRDefault="00DB15FF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2DC5D434" w14:textId="77777777" w:rsidR="001E6D82" w:rsidRPr="00BE794A" w:rsidRDefault="001E6D82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19EE3C04" w14:textId="77777777" w:rsidR="001A413F" w:rsidRPr="00BE794A" w:rsidRDefault="001A413F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6C07C439" w14:textId="77777777" w:rsidR="001A413F" w:rsidRPr="00BE794A" w:rsidRDefault="001A413F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6D013130" w14:textId="77777777" w:rsidR="001A413F" w:rsidRPr="00BE794A" w:rsidRDefault="001A413F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bookmarkEnd w:id="10"/>
    <w:p w14:paraId="4626DF47" w14:textId="171089F3" w:rsidR="00F16C5D" w:rsidRPr="002518DB" w:rsidRDefault="00F16C5D" w:rsidP="00F71ED3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2518DB">
        <w:rPr>
          <w:rFonts w:ascii="Angsana New" w:hAnsi="Angsana New"/>
          <w:sz w:val="28"/>
          <w:szCs w:val="28"/>
          <w:cs/>
        </w:rPr>
        <w:br w:type="page"/>
      </w:r>
    </w:p>
    <w:p w14:paraId="28496141" w14:textId="3012951A" w:rsidR="00E454E7" w:rsidRPr="006F71FB" w:rsidRDefault="004D4E63" w:rsidP="00B86123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</w:t>
      </w:r>
      <w:r w:rsidR="00E454E7" w:rsidRPr="006F71FB">
        <w:rPr>
          <w:rFonts w:ascii="Angsana New" w:hAnsi="Angsana New"/>
          <w:b/>
          <w:bCs/>
          <w:sz w:val="28"/>
          <w:szCs w:val="28"/>
          <w:cs/>
        </w:rPr>
        <w:t>ประโยชน์พนักงาน</w:t>
      </w:r>
    </w:p>
    <w:p w14:paraId="28496142" w14:textId="7D5B36DD" w:rsidR="00E45619" w:rsidRPr="00BE794A" w:rsidRDefault="00DB66E3" w:rsidP="00B86123">
      <w:pPr>
        <w:spacing w:after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551D73">
        <w:rPr>
          <w:rFonts w:ascii="Angsana New" w:hAnsi="Angsana New"/>
          <w:spacing w:val="-4"/>
          <w:sz w:val="28"/>
          <w:szCs w:val="28"/>
          <w:cs/>
        </w:rPr>
        <w:t xml:space="preserve">การเปลี่ยนแปลงของประมาณการหนี้สินไม่หมุนเวียนสำหรับผลประโยชน์พนักงาน สำหรับงวด </w:t>
      </w:r>
      <w:r w:rsidR="00B86123" w:rsidRPr="00551D73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551D73">
        <w:rPr>
          <w:rFonts w:ascii="Angsana New" w:hAnsi="Angsana New"/>
          <w:spacing w:val="-4"/>
          <w:sz w:val="28"/>
          <w:szCs w:val="28"/>
          <w:cs/>
        </w:rPr>
        <w:t xml:space="preserve"> เดือนสิ้นสุด วันที่ </w:t>
      </w:r>
      <w:r w:rsidR="00B86123" w:rsidRPr="00551D73">
        <w:rPr>
          <w:rFonts w:ascii="Angsana New" w:hAnsi="Angsana New"/>
          <w:spacing w:val="-4"/>
          <w:sz w:val="28"/>
          <w:szCs w:val="28"/>
        </w:rPr>
        <w:t>31</w:t>
      </w:r>
      <w:r w:rsidRPr="00551D73">
        <w:rPr>
          <w:rFonts w:ascii="Angsana New" w:hAnsi="Angsana New"/>
          <w:spacing w:val="-4"/>
          <w:sz w:val="28"/>
          <w:szCs w:val="28"/>
          <w:cs/>
        </w:rPr>
        <w:t xml:space="preserve"> มีนาคม</w:t>
      </w:r>
      <w:r w:rsidR="00551D73" w:rsidRPr="00551D73">
        <w:rPr>
          <w:rFonts w:ascii="Angsana New" w:hAnsi="Angsana New"/>
          <w:spacing w:val="-4"/>
          <w:sz w:val="28"/>
          <w:szCs w:val="28"/>
        </w:rPr>
        <w:t xml:space="preserve"> </w:t>
      </w:r>
      <w:r w:rsidR="00B86123" w:rsidRPr="00551D73">
        <w:rPr>
          <w:rFonts w:ascii="Angsana New" w:hAnsi="Angsana New"/>
          <w:spacing w:val="-4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และสำหรับปี สิ้นสุดวันที่ </w:t>
      </w:r>
      <w:r w:rsidR="00B86123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86123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1042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96"/>
        <w:gridCol w:w="1531"/>
        <w:gridCol w:w="1531"/>
        <w:gridCol w:w="1531"/>
        <w:gridCol w:w="1531"/>
      </w:tblGrid>
      <w:tr w:rsidR="0036512B" w:rsidRPr="00BE794A" w14:paraId="65E22A95" w14:textId="77777777" w:rsidTr="00AC1343">
        <w:trPr>
          <w:tblHeader/>
        </w:trPr>
        <w:tc>
          <w:tcPr>
            <w:tcW w:w="4296" w:type="dxa"/>
          </w:tcPr>
          <w:p w14:paraId="3A0875B0" w14:textId="77777777" w:rsidR="0036512B" w:rsidRPr="00BE794A" w:rsidRDefault="0036512B" w:rsidP="000B053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11E75C7" w14:textId="77777777" w:rsidR="0036512B" w:rsidRPr="00BE794A" w:rsidRDefault="0036512B" w:rsidP="000B05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F8AEC36" w14:textId="748FF106" w:rsidR="0036512B" w:rsidRPr="00BE794A" w:rsidRDefault="0036512B" w:rsidP="000B05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7197C15E" w14:textId="0196AC2C" w:rsidR="0036512B" w:rsidRPr="00BE794A" w:rsidRDefault="0036512B" w:rsidP="00B46762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603CCCAB" w14:textId="77777777" w:rsidTr="00AC1343">
        <w:trPr>
          <w:tblHeader/>
        </w:trPr>
        <w:tc>
          <w:tcPr>
            <w:tcW w:w="4296" w:type="dxa"/>
          </w:tcPr>
          <w:p w14:paraId="144E6754" w14:textId="77777777" w:rsidR="0036512B" w:rsidRPr="00BE794A" w:rsidRDefault="0036512B" w:rsidP="000B053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0FBB4235" w14:textId="0C57CCB5" w:rsidR="0036512B" w:rsidRPr="00BE794A" w:rsidRDefault="0036512B" w:rsidP="000B053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1EDEB119" w14:textId="1F55027D" w:rsidR="0036512B" w:rsidRPr="00BE794A" w:rsidRDefault="0036512B" w:rsidP="000B053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052CC066" w14:textId="77777777" w:rsidTr="00AC1343">
        <w:trPr>
          <w:tblHeader/>
        </w:trPr>
        <w:tc>
          <w:tcPr>
            <w:tcW w:w="4296" w:type="dxa"/>
          </w:tcPr>
          <w:p w14:paraId="308884A6" w14:textId="77777777" w:rsidR="0036512B" w:rsidRPr="00BE794A" w:rsidRDefault="0036512B" w:rsidP="000B053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6CCFD507" w14:textId="77777777" w:rsidR="0036512B" w:rsidRPr="00BE794A" w:rsidRDefault="0036512B" w:rsidP="000B05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  <w:p w14:paraId="754A6B82" w14:textId="1B4D465F" w:rsidR="00F64545" w:rsidRPr="00BE794A" w:rsidRDefault="00F64545" w:rsidP="000B05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70BB2C0" w14:textId="77777777" w:rsidR="00F64545" w:rsidRPr="00BE794A" w:rsidRDefault="00F64545" w:rsidP="00F6454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  <w:p w14:paraId="26A30800" w14:textId="06D52600" w:rsidR="00F64545" w:rsidRPr="00BE794A" w:rsidRDefault="00F64545" w:rsidP="00F6454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(จัดประเภทใหม่)</w:t>
            </w:r>
          </w:p>
        </w:tc>
        <w:tc>
          <w:tcPr>
            <w:tcW w:w="1531" w:type="dxa"/>
          </w:tcPr>
          <w:p w14:paraId="29AE01CF" w14:textId="77777777" w:rsidR="0036512B" w:rsidRPr="00BE794A" w:rsidRDefault="0036512B" w:rsidP="000B05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  <w:p w14:paraId="0055AB13" w14:textId="2E320215" w:rsidR="00F64545" w:rsidRPr="00BE794A" w:rsidRDefault="00F64545" w:rsidP="000B05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14:paraId="3D33DD15" w14:textId="77777777" w:rsidR="0036512B" w:rsidRPr="00BE794A" w:rsidRDefault="0036512B" w:rsidP="000B05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  <w:p w14:paraId="57FFA368" w14:textId="31AF8316" w:rsidR="00F64545" w:rsidRPr="00BE794A" w:rsidRDefault="00F64545" w:rsidP="000B05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(จัดประเภทใหม่)</w:t>
            </w:r>
          </w:p>
        </w:tc>
      </w:tr>
      <w:tr w:rsidR="0036512B" w:rsidRPr="00BE794A" w14:paraId="01338E61" w14:textId="77777777" w:rsidTr="00AC1343">
        <w:trPr>
          <w:tblHeader/>
        </w:trPr>
        <w:tc>
          <w:tcPr>
            <w:tcW w:w="4296" w:type="dxa"/>
          </w:tcPr>
          <w:p w14:paraId="6A0A1309" w14:textId="77777777" w:rsidR="0036512B" w:rsidRPr="00DB15FF" w:rsidRDefault="0036512B" w:rsidP="00E2411C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1F8930E4" w14:textId="77777777" w:rsidR="0036512B" w:rsidRPr="00DB15FF" w:rsidRDefault="0036512B" w:rsidP="00E2411C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6D254E87" w14:textId="77777777" w:rsidR="0036512B" w:rsidRPr="00DB15FF" w:rsidRDefault="0036512B" w:rsidP="00E2411C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4FF3DBDD" w14:textId="77777777" w:rsidR="0036512B" w:rsidRPr="00DB15FF" w:rsidRDefault="0036512B" w:rsidP="00E2411C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5946839A" w14:textId="77777777" w:rsidR="0036512B" w:rsidRPr="00DB15FF" w:rsidRDefault="0036512B" w:rsidP="00E2411C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6512B" w:rsidRPr="00BE794A" w14:paraId="5A8AE205" w14:textId="77777777" w:rsidTr="00AC1343">
        <w:trPr>
          <w:trHeight w:val="203"/>
        </w:trPr>
        <w:tc>
          <w:tcPr>
            <w:tcW w:w="4296" w:type="dxa"/>
          </w:tcPr>
          <w:p w14:paraId="20DDC6F3" w14:textId="65189A32" w:rsidR="0036512B" w:rsidRPr="00BE794A" w:rsidRDefault="0036512B" w:rsidP="00451849">
            <w:pPr>
              <w:spacing w:line="400" w:lineRule="exact"/>
              <w:ind w:left="166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bookmarkStart w:id="11" w:name="_Hlk146545471"/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ต้นงวด / ปี</w:t>
            </w:r>
          </w:p>
        </w:tc>
        <w:tc>
          <w:tcPr>
            <w:tcW w:w="1531" w:type="dxa"/>
          </w:tcPr>
          <w:p w14:paraId="6FA2FEDF" w14:textId="52403D76" w:rsidR="0036512B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20,311,031</w:t>
            </w:r>
          </w:p>
        </w:tc>
        <w:tc>
          <w:tcPr>
            <w:tcW w:w="1531" w:type="dxa"/>
          </w:tcPr>
          <w:p w14:paraId="22AAB4AC" w14:textId="1436B852" w:rsidR="0036512B" w:rsidRPr="00A8606F" w:rsidRDefault="009B7B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17,688,498</w:t>
            </w:r>
          </w:p>
        </w:tc>
        <w:tc>
          <w:tcPr>
            <w:tcW w:w="1531" w:type="dxa"/>
            <w:vAlign w:val="bottom"/>
          </w:tcPr>
          <w:p w14:paraId="77260D19" w14:textId="6A7B171F" w:rsidR="0036512B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10,726,261</w:t>
            </w:r>
          </w:p>
        </w:tc>
        <w:tc>
          <w:tcPr>
            <w:tcW w:w="1531" w:type="dxa"/>
            <w:vAlign w:val="bottom"/>
          </w:tcPr>
          <w:p w14:paraId="4453B671" w14:textId="196F8979" w:rsidR="0036512B" w:rsidRPr="00A8606F" w:rsidRDefault="00835800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688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914</w:t>
            </w:r>
          </w:p>
        </w:tc>
      </w:tr>
      <w:tr w:rsidR="00977D6A" w:rsidRPr="00BE794A" w14:paraId="016C15E7" w14:textId="77777777" w:rsidTr="00AC1343">
        <w:trPr>
          <w:trHeight w:val="203"/>
        </w:trPr>
        <w:tc>
          <w:tcPr>
            <w:tcW w:w="4296" w:type="dxa"/>
          </w:tcPr>
          <w:p w14:paraId="0C894E01" w14:textId="31514B25" w:rsidR="00977D6A" w:rsidRPr="00BE794A" w:rsidRDefault="00977D6A" w:rsidP="00977D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ต้นทุนบริการงวดปัจจุบัน</w:t>
            </w:r>
          </w:p>
        </w:tc>
        <w:tc>
          <w:tcPr>
            <w:tcW w:w="1531" w:type="dxa"/>
          </w:tcPr>
          <w:p w14:paraId="052AF205" w14:textId="0582B95A" w:rsidR="00977D6A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577,584</w:t>
            </w:r>
          </w:p>
        </w:tc>
        <w:tc>
          <w:tcPr>
            <w:tcW w:w="1531" w:type="dxa"/>
          </w:tcPr>
          <w:p w14:paraId="64FBC4B7" w14:textId="029928FE" w:rsidR="00977D6A" w:rsidRPr="00A8606F" w:rsidRDefault="001C1DB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2,347,742</w:t>
            </w:r>
          </w:p>
        </w:tc>
        <w:tc>
          <w:tcPr>
            <w:tcW w:w="1531" w:type="dxa"/>
            <w:vAlign w:val="bottom"/>
          </w:tcPr>
          <w:p w14:paraId="0A8242B9" w14:textId="0F32DDED" w:rsidR="00977D6A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317,051</w:t>
            </w:r>
          </w:p>
        </w:tc>
        <w:tc>
          <w:tcPr>
            <w:tcW w:w="1531" w:type="dxa"/>
            <w:vAlign w:val="bottom"/>
          </w:tcPr>
          <w:p w14:paraId="25171422" w14:textId="31301C4E" w:rsidR="00977D6A" w:rsidRPr="00A8606F" w:rsidRDefault="00977D6A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1,321,261</w:t>
            </w:r>
          </w:p>
        </w:tc>
      </w:tr>
      <w:tr w:rsidR="00977D6A" w:rsidRPr="00BE794A" w14:paraId="11B66C70" w14:textId="77777777" w:rsidTr="00AC1343">
        <w:trPr>
          <w:trHeight w:val="203"/>
        </w:trPr>
        <w:tc>
          <w:tcPr>
            <w:tcW w:w="4296" w:type="dxa"/>
          </w:tcPr>
          <w:p w14:paraId="01D02CE5" w14:textId="697F3B69" w:rsidR="00977D6A" w:rsidRPr="00BE794A" w:rsidRDefault="00977D6A" w:rsidP="00977D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1" w:type="dxa"/>
          </w:tcPr>
          <w:p w14:paraId="367DE7A2" w14:textId="030D713D" w:rsidR="00977D6A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91,537</w:t>
            </w:r>
          </w:p>
        </w:tc>
        <w:tc>
          <w:tcPr>
            <w:tcW w:w="1531" w:type="dxa"/>
          </w:tcPr>
          <w:p w14:paraId="569EF680" w14:textId="451BBA8C" w:rsidR="00977D6A" w:rsidRPr="00A8606F" w:rsidRDefault="001A007A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425,958</w:t>
            </w:r>
          </w:p>
        </w:tc>
        <w:tc>
          <w:tcPr>
            <w:tcW w:w="1531" w:type="dxa"/>
            <w:vAlign w:val="bottom"/>
          </w:tcPr>
          <w:p w14:paraId="2A570B75" w14:textId="2D788286" w:rsidR="00977D6A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52,774</w:t>
            </w:r>
          </w:p>
        </w:tc>
        <w:tc>
          <w:tcPr>
            <w:tcW w:w="1531" w:type="dxa"/>
            <w:vAlign w:val="bottom"/>
          </w:tcPr>
          <w:p w14:paraId="2DD2F965" w14:textId="1DBAB654" w:rsidR="00977D6A" w:rsidRPr="00A8606F" w:rsidRDefault="00977D6A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220,353</w:t>
            </w:r>
          </w:p>
        </w:tc>
      </w:tr>
      <w:tr w:rsidR="0036512B" w:rsidRPr="00BE794A" w14:paraId="02FEE49F" w14:textId="77777777" w:rsidTr="00AC1343">
        <w:trPr>
          <w:trHeight w:val="203"/>
        </w:trPr>
        <w:tc>
          <w:tcPr>
            <w:tcW w:w="4296" w:type="dxa"/>
          </w:tcPr>
          <w:p w14:paraId="7D6E1D2D" w14:textId="11FEBA8F" w:rsidR="0036512B" w:rsidRPr="00BE794A" w:rsidRDefault="0036512B" w:rsidP="000C44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531" w:type="dxa"/>
          </w:tcPr>
          <w:p w14:paraId="046245AE" w14:textId="77777777" w:rsidR="0036512B" w:rsidRPr="00A8606F" w:rsidRDefault="0036512B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4917E147" w14:textId="77777777" w:rsidR="0036512B" w:rsidRPr="00A8606F" w:rsidRDefault="0036512B" w:rsidP="009353B9">
            <w:pPr>
              <w:tabs>
                <w:tab w:val="decimal" w:pos="1283"/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34EC811" w14:textId="77777777" w:rsidR="0036512B" w:rsidRPr="00A8606F" w:rsidRDefault="0036512B" w:rsidP="009353B9">
            <w:pPr>
              <w:tabs>
                <w:tab w:val="decimal" w:pos="1283"/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105E0BFF" w14:textId="77777777" w:rsidR="0036512B" w:rsidRPr="00A8606F" w:rsidRDefault="0036512B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6512B" w:rsidRPr="00BE794A" w14:paraId="0529EE07" w14:textId="77777777" w:rsidTr="00AC1343">
        <w:trPr>
          <w:trHeight w:val="203"/>
        </w:trPr>
        <w:tc>
          <w:tcPr>
            <w:tcW w:w="4296" w:type="dxa"/>
          </w:tcPr>
          <w:p w14:paraId="6315556E" w14:textId="305AA164" w:rsidR="0036512B" w:rsidRPr="00BE794A" w:rsidRDefault="0036512B" w:rsidP="00D1002D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ที่เกิดจากการเปลี่ยนแปลงข้อสมมติ</w:t>
            </w:r>
          </w:p>
        </w:tc>
        <w:tc>
          <w:tcPr>
            <w:tcW w:w="1531" w:type="dxa"/>
            <w:vAlign w:val="bottom"/>
          </w:tcPr>
          <w:p w14:paraId="447B3D05" w14:textId="35BDE5D6" w:rsidR="0036512B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46E0BD69" w14:textId="546E9FDE" w:rsidR="0036512B" w:rsidRPr="00A8606F" w:rsidRDefault="00C979CC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690,378</w:t>
            </w:r>
          </w:p>
        </w:tc>
        <w:tc>
          <w:tcPr>
            <w:tcW w:w="1531" w:type="dxa"/>
            <w:vAlign w:val="bottom"/>
          </w:tcPr>
          <w:p w14:paraId="481A766F" w14:textId="033415B7" w:rsidR="0036512B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3A3E5AB0" w14:textId="6ECD20E8" w:rsidR="0036512B" w:rsidRPr="00A8606F" w:rsidRDefault="0031531E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652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534</w:t>
            </w:r>
          </w:p>
        </w:tc>
      </w:tr>
      <w:tr w:rsidR="0036512B" w:rsidRPr="00BE794A" w14:paraId="7FDDCD0B" w14:textId="77777777" w:rsidTr="00AC1343">
        <w:trPr>
          <w:trHeight w:val="203"/>
        </w:trPr>
        <w:tc>
          <w:tcPr>
            <w:tcW w:w="4296" w:type="dxa"/>
          </w:tcPr>
          <w:p w14:paraId="440595E7" w14:textId="1FEE34E6" w:rsidR="0036512B" w:rsidRPr="00BE794A" w:rsidRDefault="0036512B" w:rsidP="00D1002D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BE794A">
              <w:rPr>
                <w:rFonts w:ascii="Angsana New" w:hAnsi="Angsana New"/>
                <w:sz w:val="28"/>
                <w:szCs w:val="28"/>
              </w:rPr>
              <w:t>(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BE794A">
              <w:rPr>
                <w:rFonts w:ascii="Angsana New" w:hAnsi="Angsana New"/>
                <w:sz w:val="28"/>
                <w:szCs w:val="28"/>
              </w:rPr>
              <w:t>)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ขาดทุนที่เกิดจากการปรับปรุงประสบการณ์</w:t>
            </w:r>
          </w:p>
        </w:tc>
        <w:tc>
          <w:tcPr>
            <w:tcW w:w="1531" w:type="dxa"/>
            <w:vAlign w:val="bottom"/>
          </w:tcPr>
          <w:p w14:paraId="5D979A5E" w14:textId="512710D2" w:rsidR="0036512B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4E12F0E7" w14:textId="77777777" w:rsidR="0036512B" w:rsidRPr="00A8606F" w:rsidRDefault="0036512B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EDBD55D" w14:textId="5BFA0A02" w:rsidR="00A60B55" w:rsidRPr="00A8606F" w:rsidRDefault="00A60B55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(732,945)</w:t>
            </w:r>
          </w:p>
        </w:tc>
        <w:tc>
          <w:tcPr>
            <w:tcW w:w="1531" w:type="dxa"/>
            <w:vAlign w:val="bottom"/>
          </w:tcPr>
          <w:p w14:paraId="255494F0" w14:textId="0031C874" w:rsidR="0036512B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64BE9EC5" w14:textId="5D5F343E" w:rsidR="0036512B" w:rsidRPr="00A8606F" w:rsidRDefault="00F860D6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(156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801)</w:t>
            </w:r>
          </w:p>
        </w:tc>
      </w:tr>
      <w:tr w:rsidR="0036512B" w:rsidRPr="00BE794A" w14:paraId="1B6E3B21" w14:textId="77777777" w:rsidTr="00AC1343">
        <w:trPr>
          <w:trHeight w:val="149"/>
        </w:trPr>
        <w:tc>
          <w:tcPr>
            <w:tcW w:w="4296" w:type="dxa"/>
          </w:tcPr>
          <w:p w14:paraId="75B8B882" w14:textId="743A88C8" w:rsidR="0036512B" w:rsidRPr="00BE794A" w:rsidRDefault="0036512B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จ่ายผลประโยชน์พนักงานระหว่าง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F07C5A" w:rsidRPr="00BE794A">
              <w:rPr>
                <w:rFonts w:ascii="Angsana New" w:hAnsi="Angsana New" w:hint="cs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  <w:vAlign w:val="bottom"/>
          </w:tcPr>
          <w:p w14:paraId="4A8B3C34" w14:textId="62BD1D1B" w:rsidR="0036512B" w:rsidRPr="00A8606F" w:rsidRDefault="00335303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5A9173BA" w14:textId="497EF9F9" w:rsidR="0036512B" w:rsidRPr="00A8606F" w:rsidRDefault="00911900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(108,600)</w:t>
            </w:r>
          </w:p>
        </w:tc>
        <w:tc>
          <w:tcPr>
            <w:tcW w:w="1531" w:type="dxa"/>
            <w:vAlign w:val="bottom"/>
          </w:tcPr>
          <w:p w14:paraId="4FC5AA53" w14:textId="10E3BBC0" w:rsidR="0036512B" w:rsidRPr="00A8606F" w:rsidRDefault="00335303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6D240F5C" w14:textId="37DF6C17" w:rsidR="0036512B" w:rsidRPr="00A8606F" w:rsidRDefault="00F64545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6512B" w:rsidRPr="00BE794A" w14:paraId="3BEAA60B" w14:textId="77777777" w:rsidTr="00AC1343">
        <w:trPr>
          <w:trHeight w:val="149"/>
        </w:trPr>
        <w:tc>
          <w:tcPr>
            <w:tcW w:w="4296" w:type="dxa"/>
          </w:tcPr>
          <w:p w14:paraId="6C5FEE85" w14:textId="77777777" w:rsidR="0036512B" w:rsidRPr="00BE794A" w:rsidRDefault="0036512B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3368840" w14:textId="0C128654" w:rsidR="0036512B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20,980,152</w:t>
            </w:r>
          </w:p>
        </w:tc>
        <w:tc>
          <w:tcPr>
            <w:tcW w:w="1531" w:type="dxa"/>
          </w:tcPr>
          <w:p w14:paraId="0DDE2612" w14:textId="2A8FA713" w:rsidR="0036512B" w:rsidRPr="00A8606F" w:rsidRDefault="007B0170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20,311,031</w:t>
            </w:r>
          </w:p>
        </w:tc>
        <w:tc>
          <w:tcPr>
            <w:tcW w:w="1531" w:type="dxa"/>
            <w:vAlign w:val="bottom"/>
          </w:tcPr>
          <w:p w14:paraId="374E4D97" w14:textId="0BA6624E" w:rsidR="0036512B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11,096,086</w:t>
            </w:r>
          </w:p>
        </w:tc>
        <w:tc>
          <w:tcPr>
            <w:tcW w:w="1531" w:type="dxa"/>
            <w:vAlign w:val="bottom"/>
          </w:tcPr>
          <w:p w14:paraId="6AAAF7A0" w14:textId="1DC7B692" w:rsidR="0036512B" w:rsidRPr="00A8606F" w:rsidRDefault="00F64545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10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726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261</w:t>
            </w:r>
          </w:p>
        </w:tc>
      </w:tr>
      <w:tr w:rsidR="0036512B" w:rsidRPr="00BE794A" w14:paraId="5E9C4442" w14:textId="77777777" w:rsidTr="00AC1343">
        <w:trPr>
          <w:trHeight w:val="149"/>
        </w:trPr>
        <w:tc>
          <w:tcPr>
            <w:tcW w:w="4296" w:type="dxa"/>
          </w:tcPr>
          <w:p w14:paraId="53DFC558" w14:textId="6AC043B0" w:rsidR="0036512B" w:rsidRPr="00BE794A" w:rsidRDefault="0036512B" w:rsidP="00976AAD">
            <w:pPr>
              <w:tabs>
                <w:tab w:val="decimal" w:pos="1390"/>
              </w:tabs>
              <w:spacing w:line="420" w:lineRule="exact"/>
              <w:ind w:left="315" w:hanging="315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ประมาณการหนี้สินสำหรับผลประโยชน์พนักงาน</w:t>
            </w:r>
            <w:r w:rsidR="00AC134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ที่ครบกำหนด</w:t>
            </w:r>
            <w:r w:rsidR="0079090F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="00A25540"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1" w:type="dxa"/>
          </w:tcPr>
          <w:p w14:paraId="3DB7FF1C" w14:textId="77777777" w:rsidR="0036512B" w:rsidRPr="00A8606F" w:rsidRDefault="0036512B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DE1B1C" w14:textId="56C2B0A9" w:rsidR="0036512B" w:rsidRPr="00A8606F" w:rsidRDefault="00792767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(1,838,290)</w:t>
            </w:r>
          </w:p>
        </w:tc>
        <w:tc>
          <w:tcPr>
            <w:tcW w:w="1531" w:type="dxa"/>
          </w:tcPr>
          <w:p w14:paraId="0AF1E0B4" w14:textId="77777777" w:rsidR="0036512B" w:rsidRPr="00A8606F" w:rsidRDefault="0036512B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B51A091" w14:textId="7C46042C" w:rsidR="0036512B" w:rsidRPr="00A8606F" w:rsidRDefault="00792767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(1,838,290)</w:t>
            </w:r>
          </w:p>
        </w:tc>
        <w:tc>
          <w:tcPr>
            <w:tcW w:w="1531" w:type="dxa"/>
            <w:vAlign w:val="bottom"/>
          </w:tcPr>
          <w:p w14:paraId="0915FE57" w14:textId="77777777" w:rsidR="0036512B" w:rsidRPr="00A8606F" w:rsidRDefault="0036512B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AA2B662" w14:textId="2BCB0555" w:rsidR="0036512B" w:rsidRPr="00A8606F" w:rsidRDefault="00792767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(154,165)</w:t>
            </w:r>
          </w:p>
        </w:tc>
        <w:tc>
          <w:tcPr>
            <w:tcW w:w="1531" w:type="dxa"/>
            <w:vAlign w:val="bottom"/>
          </w:tcPr>
          <w:p w14:paraId="5D1A2CA4" w14:textId="77777777" w:rsidR="0036512B" w:rsidRPr="00A8606F" w:rsidRDefault="0036512B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C74242B" w14:textId="502F78DA" w:rsidR="0036512B" w:rsidRPr="00A8606F" w:rsidRDefault="00792767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(154,165)</w:t>
            </w:r>
          </w:p>
        </w:tc>
      </w:tr>
      <w:tr w:rsidR="0036512B" w:rsidRPr="00BE794A" w14:paraId="359AE480" w14:textId="77777777" w:rsidTr="00AC1343">
        <w:trPr>
          <w:trHeight w:val="149"/>
        </w:trPr>
        <w:tc>
          <w:tcPr>
            <w:tcW w:w="4296" w:type="dxa"/>
          </w:tcPr>
          <w:p w14:paraId="796E1E35" w14:textId="373FABC1" w:rsidR="0036512B" w:rsidRPr="00BE794A" w:rsidRDefault="0036512B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 ปลายงวด / ปี</w:t>
            </w:r>
          </w:p>
        </w:tc>
        <w:tc>
          <w:tcPr>
            <w:tcW w:w="1531" w:type="dxa"/>
          </w:tcPr>
          <w:p w14:paraId="1A35D1A4" w14:textId="060014EC" w:rsidR="0036512B" w:rsidRPr="00A8606F" w:rsidRDefault="00792767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19,141,862</w:t>
            </w:r>
          </w:p>
        </w:tc>
        <w:tc>
          <w:tcPr>
            <w:tcW w:w="1531" w:type="dxa"/>
          </w:tcPr>
          <w:p w14:paraId="48CAF4F8" w14:textId="180E9204" w:rsidR="0036512B" w:rsidRPr="00A8606F" w:rsidRDefault="00792767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18,472,741</w:t>
            </w:r>
          </w:p>
        </w:tc>
        <w:tc>
          <w:tcPr>
            <w:tcW w:w="1531" w:type="dxa"/>
            <w:vAlign w:val="bottom"/>
          </w:tcPr>
          <w:p w14:paraId="1089C2B4" w14:textId="26984A6C" w:rsidR="0036512B" w:rsidRPr="00A8606F" w:rsidRDefault="00792767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10,941,921</w:t>
            </w:r>
          </w:p>
        </w:tc>
        <w:tc>
          <w:tcPr>
            <w:tcW w:w="1531" w:type="dxa"/>
            <w:vAlign w:val="bottom"/>
          </w:tcPr>
          <w:p w14:paraId="4D4044C4" w14:textId="4660865D" w:rsidR="0036512B" w:rsidRPr="00A8606F" w:rsidRDefault="00792767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10,572,096</w:t>
            </w:r>
          </w:p>
        </w:tc>
      </w:tr>
    </w:tbl>
    <w:bookmarkEnd w:id="11"/>
    <w:p w14:paraId="17E6514D" w14:textId="6C031F5D" w:rsidR="008A0688" w:rsidRPr="006F71FB" w:rsidRDefault="008A0688" w:rsidP="00331D02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t>ทุนสำรองตามกฎหมาย</w:t>
      </w:r>
    </w:p>
    <w:p w14:paraId="05A96CA0" w14:textId="1C36C0F2" w:rsidR="008A0688" w:rsidRPr="00BE794A" w:rsidRDefault="008A0688" w:rsidP="00ED42F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เพื่อให้เป็นไปตามมาตรา </w:t>
      </w:r>
      <w:r w:rsidRPr="00BE794A">
        <w:rPr>
          <w:rFonts w:ascii="Angsana New" w:hAnsi="Angsana New"/>
          <w:sz w:val="28"/>
          <w:szCs w:val="28"/>
        </w:rPr>
        <w:t xml:space="preserve">116 </w:t>
      </w:r>
      <w:r w:rsidRPr="00BE794A">
        <w:rPr>
          <w:rFonts w:ascii="Angsana New" w:hAnsi="Angsana New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Pr="00BE794A">
        <w:rPr>
          <w:rFonts w:ascii="Angsana New" w:hAnsi="Angsana New"/>
          <w:sz w:val="28"/>
          <w:szCs w:val="28"/>
        </w:rPr>
        <w:t xml:space="preserve">2535 </w:t>
      </w:r>
      <w:r w:rsidR="003815D0" w:rsidRPr="00BE794A">
        <w:rPr>
          <w:rFonts w:ascii="Angsana New" w:hAnsi="Angsana New" w:hint="cs"/>
          <w:sz w:val="28"/>
          <w:szCs w:val="28"/>
          <w:cs/>
        </w:rPr>
        <w:t>ซึ่งกำหนดให้มีการ</w:t>
      </w:r>
      <w:r w:rsidRPr="00BE794A">
        <w:rPr>
          <w:rFonts w:ascii="Angsana New" w:hAnsi="Angsana New"/>
          <w:sz w:val="28"/>
          <w:szCs w:val="28"/>
          <w:cs/>
        </w:rPr>
        <w:t xml:space="preserve">จัดสรรกำไรสุทธิประจำปีส่วนหนึ่งไว้เป็นทุนสำรองไม่น้อยกว่าร้อยละ </w:t>
      </w:r>
      <w:r w:rsidR="00626EEE" w:rsidRPr="00BE794A">
        <w:rPr>
          <w:rFonts w:ascii="Angsana New" w:hAnsi="Angsana New"/>
          <w:sz w:val="28"/>
          <w:szCs w:val="28"/>
          <w:lang w:val="en-US"/>
        </w:rPr>
        <w:t>5</w:t>
      </w:r>
      <w:r w:rsidRPr="00BE794A">
        <w:rPr>
          <w:rFonts w:ascii="Angsana New" w:hAnsi="Angsana New"/>
          <w:sz w:val="28"/>
          <w:szCs w:val="28"/>
          <w:cs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26EEE" w:rsidRPr="00BE794A">
        <w:rPr>
          <w:rFonts w:ascii="Angsana New" w:hAnsi="Angsana New"/>
          <w:sz w:val="28"/>
          <w:szCs w:val="28"/>
        </w:rPr>
        <w:t>10</w:t>
      </w:r>
      <w:r w:rsidRPr="00BE794A">
        <w:rPr>
          <w:rFonts w:ascii="Angsana New" w:hAnsi="Angsana New"/>
          <w:sz w:val="28"/>
          <w:szCs w:val="28"/>
          <w:cs/>
        </w:rPr>
        <w:t xml:space="preserve"> ของทุนจดทะเบียน ทุนสำรองตามกฎหมายดังกล่าวไม่สามารถนำไปจ่ายเงินปันผลได้</w:t>
      </w:r>
    </w:p>
    <w:p w14:paraId="3465B3F8" w14:textId="463D3968" w:rsidR="008A0688" w:rsidRPr="006F71FB" w:rsidRDefault="008A0688" w:rsidP="00ED42F8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t>เงินปันผลจ่าย</w:t>
      </w:r>
    </w:p>
    <w:p w14:paraId="0776DBAC" w14:textId="63CFE852" w:rsidR="00117204" w:rsidRDefault="00737299" w:rsidP="00117204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  <w:u w:val="single"/>
        </w:rPr>
      </w:pPr>
      <w:r w:rsidRPr="00BE794A">
        <w:rPr>
          <w:rFonts w:ascii="Angsana New" w:hAnsi="Angsana New"/>
          <w:sz w:val="28"/>
          <w:szCs w:val="28"/>
          <w:u w:val="single"/>
          <w:cs/>
        </w:rPr>
        <w:t>บริษัทใหญ่ - บริษัท โรงพยาบาลมุกดาหารอินเตอร์เนชั่นแนล จำกัด (มหาชน)</w:t>
      </w:r>
    </w:p>
    <w:p w14:paraId="35D0157C" w14:textId="09D3DCBF" w:rsidR="008A0688" w:rsidRPr="002518DB" w:rsidRDefault="00030358" w:rsidP="00117204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  <w:u w:val="single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37299" w:rsidRPr="00BE794A">
        <w:rPr>
          <w:rFonts w:ascii="Angsana New" w:hAnsi="Angsana New"/>
          <w:sz w:val="28"/>
          <w:szCs w:val="28"/>
        </w:rPr>
        <w:t>11</w:t>
      </w:r>
      <w:r w:rsidRPr="00BE794A">
        <w:rPr>
          <w:rFonts w:ascii="Angsana New" w:hAnsi="Angsana New"/>
          <w:sz w:val="28"/>
          <w:szCs w:val="28"/>
          <w:cs/>
        </w:rPr>
        <w:t xml:space="preserve"> มีนาคม </w:t>
      </w:r>
      <w:r w:rsidR="00737299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ที่ประชุมสามัญผู้ถือหุ้นของบริษัท ประจำปี </w:t>
      </w:r>
      <w:r w:rsidR="00737299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ผู้ถือหุ้นได้อนุมัติจ่ายเงินปันผลจากกำไรสะสม </w:t>
      </w:r>
      <w:r w:rsidR="00832D93">
        <w:rPr>
          <w:rFonts w:ascii="Angsana New" w:hAnsi="Angsana New"/>
          <w:sz w:val="28"/>
          <w:szCs w:val="28"/>
        </w:rPr>
        <w:br/>
      </w:r>
      <w:r w:rsidRPr="00BE794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37299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37299" w:rsidRPr="00BE794A">
        <w:rPr>
          <w:rFonts w:ascii="Angsana New" w:hAnsi="Angsana New"/>
          <w:sz w:val="28"/>
          <w:szCs w:val="28"/>
        </w:rPr>
        <w:t>2567</w:t>
      </w:r>
      <w:r w:rsidRPr="00BE794A">
        <w:rPr>
          <w:rFonts w:ascii="Angsana New" w:hAnsi="Angsana New"/>
          <w:sz w:val="28"/>
          <w:szCs w:val="28"/>
          <w:cs/>
        </w:rPr>
        <w:t xml:space="preserve"> จำนวน </w:t>
      </w:r>
      <w:r w:rsidR="00737299" w:rsidRPr="00BE794A">
        <w:rPr>
          <w:rFonts w:ascii="Angsana New" w:hAnsi="Angsana New"/>
          <w:sz w:val="28"/>
          <w:szCs w:val="28"/>
        </w:rPr>
        <w:t>400</w:t>
      </w:r>
      <w:r w:rsidRPr="00BE794A">
        <w:rPr>
          <w:rFonts w:ascii="Angsana New" w:hAnsi="Angsana New"/>
          <w:sz w:val="28"/>
          <w:szCs w:val="28"/>
        </w:rPr>
        <w:t>,</w:t>
      </w:r>
      <w:r w:rsidRPr="00BE794A">
        <w:rPr>
          <w:rFonts w:ascii="Angsana New" w:hAnsi="Angsana New"/>
          <w:sz w:val="28"/>
          <w:szCs w:val="28"/>
          <w:cs/>
        </w:rPr>
        <w:t>000</w:t>
      </w:r>
      <w:r w:rsidRPr="00BE794A">
        <w:rPr>
          <w:rFonts w:ascii="Angsana New" w:hAnsi="Angsana New"/>
          <w:sz w:val="28"/>
          <w:szCs w:val="28"/>
        </w:rPr>
        <w:t>,</w:t>
      </w:r>
      <w:r w:rsidR="00737299" w:rsidRPr="00BE794A">
        <w:rPr>
          <w:rFonts w:ascii="Angsana New" w:hAnsi="Angsana New"/>
          <w:sz w:val="28"/>
          <w:szCs w:val="28"/>
        </w:rPr>
        <w:t>000</w:t>
      </w:r>
      <w:r w:rsidRPr="00BE794A">
        <w:rPr>
          <w:rFonts w:ascii="Angsana New" w:hAnsi="Angsana New"/>
          <w:sz w:val="28"/>
          <w:szCs w:val="28"/>
          <w:cs/>
        </w:rPr>
        <w:t xml:space="preserve"> หุ้น ในอัตราหุ้นละ </w:t>
      </w:r>
      <w:r w:rsidR="00737299" w:rsidRPr="00BE794A">
        <w:rPr>
          <w:rFonts w:ascii="Angsana New" w:hAnsi="Angsana New"/>
          <w:sz w:val="28"/>
          <w:szCs w:val="28"/>
        </w:rPr>
        <w:t>0</w:t>
      </w:r>
      <w:r w:rsidRPr="00BE794A">
        <w:rPr>
          <w:rFonts w:ascii="Angsana New" w:hAnsi="Angsana New"/>
          <w:sz w:val="28"/>
          <w:szCs w:val="28"/>
          <w:cs/>
        </w:rPr>
        <w:t>.</w:t>
      </w:r>
      <w:r w:rsidR="00737299" w:rsidRPr="00BE794A">
        <w:rPr>
          <w:rFonts w:ascii="Angsana New" w:hAnsi="Angsana New"/>
          <w:sz w:val="28"/>
          <w:szCs w:val="28"/>
        </w:rPr>
        <w:t>0035</w:t>
      </w:r>
      <w:r w:rsidRPr="00BE794A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4B274C">
        <w:rPr>
          <w:rFonts w:ascii="Angsana New" w:hAnsi="Angsana New"/>
          <w:sz w:val="28"/>
          <w:szCs w:val="28"/>
          <w:lang w:val="en-US"/>
        </w:rPr>
        <w:t>1</w:t>
      </w:r>
      <w:r w:rsidRPr="00BE794A">
        <w:rPr>
          <w:rFonts w:ascii="Angsana New" w:hAnsi="Angsana New"/>
          <w:sz w:val="28"/>
          <w:szCs w:val="28"/>
        </w:rPr>
        <w:t>,</w:t>
      </w:r>
      <w:r w:rsidRPr="00BE794A">
        <w:rPr>
          <w:rFonts w:ascii="Angsana New" w:hAnsi="Angsana New"/>
          <w:sz w:val="28"/>
          <w:szCs w:val="28"/>
          <w:cs/>
        </w:rPr>
        <w:t>400</w:t>
      </w:r>
      <w:r w:rsidRPr="00BE794A">
        <w:rPr>
          <w:rFonts w:ascii="Angsana New" w:hAnsi="Angsana New"/>
          <w:sz w:val="28"/>
          <w:szCs w:val="28"/>
        </w:rPr>
        <w:t>,</w:t>
      </w:r>
      <w:r w:rsidR="00ED42F8" w:rsidRPr="00BE794A">
        <w:rPr>
          <w:rFonts w:ascii="Angsana New" w:hAnsi="Angsana New"/>
          <w:sz w:val="28"/>
          <w:szCs w:val="28"/>
        </w:rPr>
        <w:t>000</w:t>
      </w:r>
      <w:r w:rsidRPr="00BE794A">
        <w:rPr>
          <w:rFonts w:ascii="Angsana New" w:hAnsi="Angsana New"/>
          <w:sz w:val="28"/>
          <w:szCs w:val="28"/>
          <w:cs/>
        </w:rPr>
        <w:t xml:space="preserve"> บาท โดยบริษัทได้จ่ายเงินปันผลให้แก่ผู้ถือหุ้นในวันที่ </w:t>
      </w:r>
      <w:r w:rsidR="00ED42F8" w:rsidRPr="00BE794A">
        <w:rPr>
          <w:rFonts w:ascii="Angsana New" w:hAnsi="Angsana New"/>
          <w:sz w:val="28"/>
          <w:szCs w:val="28"/>
        </w:rPr>
        <w:t>20</w:t>
      </w:r>
      <w:r w:rsidRPr="00BE794A">
        <w:rPr>
          <w:rFonts w:ascii="Angsana New" w:hAnsi="Angsana New"/>
          <w:sz w:val="28"/>
          <w:szCs w:val="28"/>
          <w:cs/>
        </w:rPr>
        <w:t xml:space="preserve"> มีนาคม </w:t>
      </w:r>
      <w:r w:rsidR="00ED42F8" w:rsidRPr="00BE794A">
        <w:rPr>
          <w:rFonts w:ascii="Angsana New" w:hAnsi="Angsana New"/>
          <w:sz w:val="28"/>
          <w:szCs w:val="28"/>
        </w:rPr>
        <w:t>2568</w:t>
      </w:r>
    </w:p>
    <w:p w14:paraId="7852B139" w14:textId="27A9227F" w:rsidR="00192271" w:rsidRPr="00BE794A" w:rsidRDefault="00914544" w:rsidP="00F71ED3">
      <w:pPr>
        <w:spacing w:line="240" w:lineRule="auto"/>
        <w:rPr>
          <w:rFonts w:ascii="Angsana New" w:hAnsi="Angsana New"/>
          <w:sz w:val="28"/>
          <w:szCs w:val="28"/>
        </w:rPr>
      </w:pPr>
      <w:r w:rsidRPr="002518DB">
        <w:rPr>
          <w:rFonts w:ascii="Angsana New" w:hAnsi="Angsana New"/>
          <w:sz w:val="28"/>
          <w:szCs w:val="28"/>
          <w:cs/>
        </w:rPr>
        <w:br w:type="page"/>
      </w:r>
    </w:p>
    <w:p w14:paraId="2D7B3C0F" w14:textId="2158C693" w:rsidR="002D57E9" w:rsidRPr="006F71FB" w:rsidRDefault="002D57E9" w:rsidP="00307D6F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</w:t>
      </w:r>
    </w:p>
    <w:p w14:paraId="65195C3A" w14:textId="12B7BBD9" w:rsidR="008E3A64" w:rsidRPr="00BE794A" w:rsidRDefault="007A2FBC" w:rsidP="00366EE8">
      <w:pPr>
        <w:spacing w:after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ภาษีเงินได้ที่รับรู้ในกำไรหรือขาดทุน สำหรับงวด</w:t>
      </w:r>
      <w:r w:rsidR="00750933">
        <w:rPr>
          <w:rFonts w:ascii="Angsana New" w:hAnsi="Angsana New"/>
          <w:sz w:val="28"/>
          <w:szCs w:val="28"/>
          <w:lang w:val="en-US"/>
        </w:rPr>
        <w:t xml:space="preserve"> 3 </w:t>
      </w:r>
      <w:r w:rsidRPr="00BE794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2B75EF" w:rsidRPr="00BE794A">
        <w:rPr>
          <w:rFonts w:ascii="Angsana New" w:hAnsi="Angsana New"/>
          <w:sz w:val="28"/>
          <w:szCs w:val="28"/>
          <w:lang w:val="en-US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มีนาคม </w:t>
      </w:r>
      <w:r w:rsidR="002B75EF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 </w:t>
      </w:r>
      <w:r w:rsidR="002B75EF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แสดง ดังนี้</w:t>
      </w:r>
    </w:p>
    <w:tbl>
      <w:tblPr>
        <w:tblW w:w="99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531"/>
        <w:gridCol w:w="1531"/>
        <w:gridCol w:w="1531"/>
        <w:gridCol w:w="1531"/>
      </w:tblGrid>
      <w:tr w:rsidR="008E3A64" w:rsidRPr="00BE794A" w14:paraId="32E9DA38" w14:textId="77777777" w:rsidTr="00AC1343">
        <w:tc>
          <w:tcPr>
            <w:tcW w:w="3780" w:type="dxa"/>
          </w:tcPr>
          <w:p w14:paraId="5E946C7A" w14:textId="77777777" w:rsidR="008E3A64" w:rsidRPr="00BE794A" w:rsidRDefault="008E3A64" w:rsidP="0026123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F125E28" w14:textId="77777777" w:rsidR="008E3A64" w:rsidRPr="00BE794A" w:rsidRDefault="008E3A64" w:rsidP="00261233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EB31C90" w14:textId="77777777" w:rsidR="008E3A64" w:rsidRPr="00BE794A" w:rsidRDefault="008E3A64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385BC037" w14:textId="77777777" w:rsidR="008E3A64" w:rsidRPr="00BE794A" w:rsidRDefault="008E3A64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E3A64" w:rsidRPr="00BE794A" w14:paraId="2E6DEAF4" w14:textId="77777777" w:rsidTr="00AC1343">
        <w:tc>
          <w:tcPr>
            <w:tcW w:w="3780" w:type="dxa"/>
          </w:tcPr>
          <w:p w14:paraId="506560D2" w14:textId="77777777" w:rsidR="008E3A64" w:rsidRPr="00BE794A" w:rsidRDefault="008E3A64" w:rsidP="002612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C404742" w14:textId="77777777" w:rsidR="008E3A64" w:rsidRPr="00BE794A" w:rsidRDefault="008E3A64" w:rsidP="005A449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28FA8931" w14:textId="77777777" w:rsidR="008E3A64" w:rsidRPr="00BE794A" w:rsidRDefault="008E3A64" w:rsidP="005A449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E3A64" w:rsidRPr="00BE794A" w14:paraId="5F84462A" w14:textId="77777777" w:rsidTr="00AC1343">
        <w:tc>
          <w:tcPr>
            <w:tcW w:w="3780" w:type="dxa"/>
          </w:tcPr>
          <w:p w14:paraId="49DB576D" w14:textId="77777777" w:rsidR="008E3A64" w:rsidRPr="00BE794A" w:rsidRDefault="008E3A64" w:rsidP="0026123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EB5C0B1" w14:textId="77777777" w:rsidR="008E3A64" w:rsidRPr="00BE794A" w:rsidRDefault="008E3A64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 xml:space="preserve">31 </w:t>
            </w:r>
            <w:r w:rsidRPr="00BE794A">
              <w:rPr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sz w:val="28"/>
                <w:szCs w:val="28"/>
              </w:rPr>
              <w:t>256</w:t>
            </w:r>
            <w:r w:rsidRPr="00BE794A"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1531" w:type="dxa"/>
          </w:tcPr>
          <w:p w14:paraId="1DAE4D2D" w14:textId="77777777" w:rsidR="008E3A64" w:rsidRPr="00BE794A" w:rsidRDefault="008E3A64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531" w:type="dxa"/>
          </w:tcPr>
          <w:p w14:paraId="42D36906" w14:textId="77777777" w:rsidR="008E3A64" w:rsidRPr="00BE794A" w:rsidRDefault="008E3A64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 xml:space="preserve">31 </w:t>
            </w:r>
            <w:r w:rsidRPr="00BE794A">
              <w:rPr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sz w:val="28"/>
                <w:szCs w:val="28"/>
              </w:rPr>
              <w:t>256</w:t>
            </w:r>
            <w:r w:rsidRPr="00BE794A"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1531" w:type="dxa"/>
          </w:tcPr>
          <w:p w14:paraId="4370F56E" w14:textId="77777777" w:rsidR="008E3A64" w:rsidRPr="00BE794A" w:rsidRDefault="008E3A64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8E3A64" w:rsidRPr="00BE794A" w14:paraId="4214C02E" w14:textId="77777777" w:rsidTr="00AC1343">
        <w:trPr>
          <w:trHeight w:val="203"/>
        </w:trPr>
        <w:tc>
          <w:tcPr>
            <w:tcW w:w="3780" w:type="dxa"/>
            <w:vAlign w:val="center"/>
          </w:tcPr>
          <w:p w14:paraId="7084A4DA" w14:textId="6FCBF014" w:rsidR="008E3A64" w:rsidRPr="009D3F20" w:rsidRDefault="008E3A64" w:rsidP="005238AE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2BB5391B" w14:textId="77777777" w:rsidR="008E3A64" w:rsidRPr="009D3F20" w:rsidRDefault="008E3A64" w:rsidP="005238A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1" w:type="dxa"/>
          </w:tcPr>
          <w:p w14:paraId="625C88AA" w14:textId="77777777" w:rsidR="008E3A64" w:rsidRPr="009D3F20" w:rsidRDefault="008E3A64" w:rsidP="005238A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12F3C305" w14:textId="77777777" w:rsidR="008E3A64" w:rsidRPr="009D3F20" w:rsidRDefault="008E3A64" w:rsidP="005238A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2C8D4174" w14:textId="77777777" w:rsidR="008E3A64" w:rsidRPr="009D3F20" w:rsidRDefault="008E3A64" w:rsidP="005238A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2B75EF" w:rsidRPr="00BE794A" w14:paraId="3C003A5E" w14:textId="77777777" w:rsidTr="00AC1343">
        <w:trPr>
          <w:trHeight w:val="203"/>
        </w:trPr>
        <w:tc>
          <w:tcPr>
            <w:tcW w:w="3780" w:type="dxa"/>
            <w:vAlign w:val="center"/>
          </w:tcPr>
          <w:p w14:paraId="5852A82F" w14:textId="76C87FA0" w:rsidR="002B75EF" w:rsidRPr="00BE794A" w:rsidRDefault="002B75EF" w:rsidP="0026123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531" w:type="dxa"/>
          </w:tcPr>
          <w:p w14:paraId="760AFB4C" w14:textId="77777777" w:rsidR="002B75EF" w:rsidRPr="00BE794A" w:rsidRDefault="002B75EF" w:rsidP="009353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</w:tcPr>
          <w:p w14:paraId="1E5785DA" w14:textId="77777777" w:rsidR="002B75EF" w:rsidRPr="00BE794A" w:rsidRDefault="002B75EF" w:rsidP="009353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1EB6BDC3" w14:textId="77777777" w:rsidR="002B75EF" w:rsidRPr="00BE794A" w:rsidRDefault="002B75EF" w:rsidP="009353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639A92D7" w14:textId="77777777" w:rsidR="002B75EF" w:rsidRPr="00BE794A" w:rsidRDefault="002B75EF" w:rsidP="009353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B75EF" w:rsidRPr="00BE794A" w14:paraId="62E8036E" w14:textId="77777777" w:rsidTr="00AC1343">
        <w:trPr>
          <w:trHeight w:val="203"/>
        </w:trPr>
        <w:tc>
          <w:tcPr>
            <w:tcW w:w="3780" w:type="dxa"/>
            <w:vAlign w:val="center"/>
          </w:tcPr>
          <w:p w14:paraId="43702F98" w14:textId="0FE5DF30" w:rsidR="002B75EF" w:rsidRPr="00BE794A" w:rsidRDefault="002B75EF" w:rsidP="006019AD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531" w:type="dxa"/>
          </w:tcPr>
          <w:p w14:paraId="41DEC3CB" w14:textId="2B32FB04" w:rsidR="002B75EF" w:rsidRPr="00AE1003" w:rsidRDefault="00D3054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(846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65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1A0A19F7" w14:textId="5DD49D7F" w:rsidR="002B75EF" w:rsidRPr="00AE1003" w:rsidRDefault="00D3054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(729,523)</w:t>
            </w:r>
          </w:p>
        </w:tc>
        <w:tc>
          <w:tcPr>
            <w:tcW w:w="1531" w:type="dxa"/>
          </w:tcPr>
          <w:p w14:paraId="1092DCB2" w14:textId="40AAF132" w:rsidR="002B75EF" w:rsidRPr="00AE1003" w:rsidRDefault="00D3054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(846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65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6D294279" w14:textId="78F3DFC1" w:rsidR="002B75EF" w:rsidRPr="00AE1003" w:rsidRDefault="00D3054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(729,523)</w:t>
            </w:r>
          </w:p>
        </w:tc>
      </w:tr>
      <w:tr w:rsidR="002B75EF" w:rsidRPr="00BE794A" w14:paraId="45C689F0" w14:textId="77777777" w:rsidTr="00AC1343">
        <w:trPr>
          <w:trHeight w:val="203"/>
        </w:trPr>
        <w:tc>
          <w:tcPr>
            <w:tcW w:w="3780" w:type="dxa"/>
            <w:vAlign w:val="center"/>
          </w:tcPr>
          <w:p w14:paraId="792CCD5B" w14:textId="17F94166" w:rsidR="002B75EF" w:rsidRPr="00BE794A" w:rsidRDefault="002B75EF" w:rsidP="0026123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1" w:type="dxa"/>
          </w:tcPr>
          <w:p w14:paraId="46CF1811" w14:textId="77777777" w:rsidR="002B75EF" w:rsidRPr="00AE1003" w:rsidRDefault="002B75EF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1DB0F55" w14:textId="77777777" w:rsidR="002B75EF" w:rsidRPr="00AE1003" w:rsidRDefault="002B75EF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BE7EA7A" w14:textId="77777777" w:rsidR="002B75EF" w:rsidRPr="00AE1003" w:rsidRDefault="002B75EF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B1AFF72" w14:textId="77777777" w:rsidR="002B75EF" w:rsidRPr="00AE1003" w:rsidRDefault="002B75EF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E3A64" w:rsidRPr="00BE794A" w14:paraId="2ABAB5A2" w14:textId="77777777" w:rsidTr="00AC1343">
        <w:trPr>
          <w:trHeight w:val="203"/>
        </w:trPr>
        <w:tc>
          <w:tcPr>
            <w:tcW w:w="3780" w:type="dxa"/>
            <w:vAlign w:val="center"/>
          </w:tcPr>
          <w:p w14:paraId="311D71AA" w14:textId="16CEE18A" w:rsidR="008E3A64" w:rsidRPr="00BE794A" w:rsidRDefault="002B75EF" w:rsidP="006019AD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31" w:type="dxa"/>
          </w:tcPr>
          <w:p w14:paraId="519E4F23" w14:textId="3EDBF217" w:rsidR="008E3A64" w:rsidRPr="00AE1003" w:rsidRDefault="00D30543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346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26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31" w:type="dxa"/>
          </w:tcPr>
          <w:p w14:paraId="414EDD63" w14:textId="16E32351" w:rsidR="008E3A64" w:rsidRPr="00AE1003" w:rsidRDefault="00D30543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8,769,342</w:t>
            </w:r>
          </w:p>
        </w:tc>
        <w:tc>
          <w:tcPr>
            <w:tcW w:w="1531" w:type="dxa"/>
          </w:tcPr>
          <w:p w14:paraId="098FF97B" w14:textId="22CE8E6E" w:rsidR="008E3A64" w:rsidRPr="00AE1003" w:rsidRDefault="00D30543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(50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640)</w:t>
            </w:r>
          </w:p>
        </w:tc>
        <w:tc>
          <w:tcPr>
            <w:tcW w:w="1531" w:type="dxa"/>
          </w:tcPr>
          <w:p w14:paraId="7362A757" w14:textId="693AC7AF" w:rsidR="008E3A64" w:rsidRPr="00AE1003" w:rsidRDefault="00D30543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51,844</w:t>
            </w:r>
          </w:p>
        </w:tc>
      </w:tr>
      <w:tr w:rsidR="008E3A64" w:rsidRPr="00BE794A" w14:paraId="4932A7F9" w14:textId="77777777" w:rsidTr="00AC1343">
        <w:trPr>
          <w:trHeight w:val="203"/>
        </w:trPr>
        <w:tc>
          <w:tcPr>
            <w:tcW w:w="3780" w:type="dxa"/>
            <w:vAlign w:val="center"/>
          </w:tcPr>
          <w:p w14:paraId="57D6D999" w14:textId="6912154A" w:rsidR="008E3A64" w:rsidRPr="00BE794A" w:rsidRDefault="006019AD" w:rsidP="0026123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531" w:type="dxa"/>
          </w:tcPr>
          <w:p w14:paraId="6866A2F0" w14:textId="0F0B677C" w:rsidR="008E3A64" w:rsidRPr="00AE1003" w:rsidRDefault="00D30543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(500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39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4485C1A8" w14:textId="438DAA88" w:rsidR="008E3A64" w:rsidRPr="00AE1003" w:rsidRDefault="00D30543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8,039,819</w:t>
            </w:r>
          </w:p>
        </w:tc>
        <w:tc>
          <w:tcPr>
            <w:tcW w:w="1531" w:type="dxa"/>
          </w:tcPr>
          <w:p w14:paraId="5A631628" w14:textId="2CD3FCDF" w:rsidR="008E3A64" w:rsidRPr="00AE1003" w:rsidRDefault="00D30543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(897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2655EB5A" w14:textId="5B98CC34" w:rsidR="008E3A64" w:rsidRPr="00AE1003" w:rsidRDefault="00D30543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(677,679)</w:t>
            </w:r>
          </w:p>
        </w:tc>
      </w:tr>
    </w:tbl>
    <w:p w14:paraId="4AA313C5" w14:textId="32E58662" w:rsidR="00085CFB" w:rsidRPr="006F71FB" w:rsidRDefault="00085CFB" w:rsidP="00ED42F8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14:paraId="43E97546" w14:textId="3DD5C202" w:rsidR="00085CFB" w:rsidRPr="00BE794A" w:rsidRDefault="00085CFB" w:rsidP="00ED42F8">
      <w:pPr>
        <w:spacing w:after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กำไรต่อหุ้นขั้นพื้นฐาน คำนวณโดยการหารยอดกำไรสำหรับ</w:t>
      </w:r>
      <w:r w:rsidR="00132A6C" w:rsidRPr="00BE794A">
        <w:rPr>
          <w:rFonts w:ascii="Angsana New" w:hAnsi="Angsana New" w:hint="cs"/>
          <w:sz w:val="28"/>
          <w:szCs w:val="28"/>
          <w:cs/>
        </w:rPr>
        <w:t xml:space="preserve">งวด </w:t>
      </w:r>
      <w:r w:rsidR="00132A6C" w:rsidRPr="00BE794A">
        <w:rPr>
          <w:rFonts w:ascii="Angsana New" w:hAnsi="Angsana New"/>
          <w:sz w:val="28"/>
          <w:szCs w:val="28"/>
          <w:lang w:val="en-US"/>
        </w:rPr>
        <w:t xml:space="preserve">3 </w:t>
      </w:r>
      <w:r w:rsidR="00132A6C" w:rsidRPr="00BE794A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Pr="00BE794A">
        <w:rPr>
          <w:rFonts w:ascii="Angsana New" w:hAnsi="Angsana New"/>
          <w:sz w:val="28"/>
          <w:szCs w:val="28"/>
          <w:cs/>
        </w:rPr>
        <w:t xml:space="preserve"> 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p w14:paraId="43D121D3" w14:textId="21DD9783" w:rsidR="00085CFB" w:rsidRPr="00BE794A" w:rsidRDefault="00A748E9" w:rsidP="00ED42F8">
      <w:pPr>
        <w:spacing w:after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/>
          <w:sz w:val="28"/>
          <w:szCs w:val="28"/>
          <w:cs/>
        </w:rPr>
        <w:t>กำไรต่อหุ้นขั้นพื้นฐาน สำหรับ</w:t>
      </w:r>
      <w:r w:rsidR="00132A6C" w:rsidRPr="00BE794A">
        <w:rPr>
          <w:rFonts w:ascii="Angsana New" w:hAnsi="Angsana New" w:hint="cs"/>
          <w:sz w:val="28"/>
          <w:szCs w:val="28"/>
          <w:cs/>
        </w:rPr>
        <w:t xml:space="preserve">งวด </w:t>
      </w:r>
      <w:r w:rsidR="00132A6C" w:rsidRPr="00BE794A">
        <w:rPr>
          <w:rFonts w:ascii="Angsana New" w:hAnsi="Angsana New"/>
          <w:sz w:val="28"/>
          <w:szCs w:val="28"/>
          <w:lang w:val="en-US"/>
        </w:rPr>
        <w:t xml:space="preserve">3 </w:t>
      </w:r>
      <w:r w:rsidR="00132A6C" w:rsidRPr="00BE794A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Pr="00BE794A">
        <w:rPr>
          <w:rFonts w:ascii="Angsana New" w:hAnsi="Angsana New"/>
          <w:sz w:val="28"/>
          <w:szCs w:val="28"/>
          <w:cs/>
        </w:rPr>
        <w:t xml:space="preserve"> สิ้นสุดวันที่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132A6C"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8440B2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 </w:t>
      </w:r>
      <w:r w:rsidRPr="00BE794A">
        <w:rPr>
          <w:rFonts w:ascii="Angsana New" w:hAnsi="Angsana New"/>
          <w:sz w:val="28"/>
          <w:szCs w:val="28"/>
        </w:rPr>
        <w:t>256</w:t>
      </w:r>
      <w:r w:rsidR="00726CC6" w:rsidRPr="00BE794A">
        <w:rPr>
          <w:rFonts w:ascii="Angsana New" w:hAnsi="Angsana New" w:hint="cs"/>
          <w:sz w:val="28"/>
          <w:szCs w:val="28"/>
          <w:cs/>
          <w:lang w:val="en-US"/>
        </w:rPr>
        <w:t>8</w:t>
      </w:r>
    </w:p>
    <w:tbl>
      <w:tblPr>
        <w:tblW w:w="1015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026"/>
        <w:gridCol w:w="1531"/>
        <w:gridCol w:w="1531"/>
        <w:gridCol w:w="1531"/>
        <w:gridCol w:w="1531"/>
      </w:tblGrid>
      <w:tr w:rsidR="001560BC" w:rsidRPr="00BE794A" w14:paraId="08609E50" w14:textId="77777777" w:rsidTr="00AC1343">
        <w:tc>
          <w:tcPr>
            <w:tcW w:w="4026" w:type="dxa"/>
          </w:tcPr>
          <w:p w14:paraId="39CB797F" w14:textId="77777777" w:rsidR="001560BC" w:rsidRPr="00BE794A" w:rsidRDefault="001560B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2" w:name="_Hlk146546324"/>
          </w:p>
        </w:tc>
        <w:tc>
          <w:tcPr>
            <w:tcW w:w="3062" w:type="dxa"/>
            <w:gridSpan w:val="2"/>
          </w:tcPr>
          <w:p w14:paraId="06D98B46" w14:textId="250FEDCD" w:rsidR="001560BC" w:rsidRPr="00BE794A" w:rsidRDefault="007A7E37" w:rsidP="005A449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44FBBBCE" w14:textId="426A6DC5" w:rsidR="001560BC" w:rsidRPr="00BE794A" w:rsidRDefault="007A7E37" w:rsidP="005A449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560BC" w:rsidRPr="00BE794A" w14:paraId="4FBEF485" w14:textId="77777777" w:rsidTr="00AC1343">
        <w:tc>
          <w:tcPr>
            <w:tcW w:w="4026" w:type="dxa"/>
          </w:tcPr>
          <w:p w14:paraId="6EC847EC" w14:textId="77777777" w:rsidR="001560BC" w:rsidRPr="00BE794A" w:rsidRDefault="001560BC" w:rsidP="001560B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25912B5" w14:textId="705C2B74" w:rsidR="001560BC" w:rsidRPr="00BE794A" w:rsidRDefault="001560BC" w:rsidP="001560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 xml:space="preserve">31 </w:t>
            </w:r>
            <w:r w:rsidRPr="00BE794A">
              <w:rPr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sz w:val="28"/>
                <w:szCs w:val="28"/>
              </w:rPr>
              <w:t>256</w:t>
            </w:r>
            <w:r w:rsidR="006F1FD9" w:rsidRPr="00BE794A"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1531" w:type="dxa"/>
          </w:tcPr>
          <w:p w14:paraId="5902BDC9" w14:textId="4C8DCF9A" w:rsidR="001560BC" w:rsidRPr="00BE794A" w:rsidRDefault="001560BC" w:rsidP="001560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</w:t>
            </w:r>
            <w:r w:rsidR="006F1FD9" w:rsidRPr="00BE794A">
              <w:rPr>
                <w:rFonts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531" w:type="dxa"/>
          </w:tcPr>
          <w:p w14:paraId="69D37536" w14:textId="0945FF91" w:rsidR="001560BC" w:rsidRPr="00BE794A" w:rsidRDefault="001560BC" w:rsidP="001560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 xml:space="preserve">31 </w:t>
            </w:r>
            <w:r w:rsidRPr="00BE794A">
              <w:rPr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sz w:val="28"/>
                <w:szCs w:val="28"/>
              </w:rPr>
              <w:t>256</w:t>
            </w:r>
            <w:r w:rsidR="006F1FD9" w:rsidRPr="00BE794A"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1531" w:type="dxa"/>
          </w:tcPr>
          <w:p w14:paraId="0DDC1930" w14:textId="4B1AC014" w:rsidR="001560BC" w:rsidRPr="00BE794A" w:rsidRDefault="001560BC" w:rsidP="001560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</w:t>
            </w:r>
            <w:r w:rsidR="006F1FD9" w:rsidRPr="00BE794A">
              <w:rPr>
                <w:rFonts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1560BC" w:rsidRPr="00BE794A" w14:paraId="76F8CCC3" w14:textId="77777777" w:rsidTr="00AC1343">
        <w:trPr>
          <w:trHeight w:val="203"/>
        </w:trPr>
        <w:tc>
          <w:tcPr>
            <w:tcW w:w="4026" w:type="dxa"/>
            <w:vAlign w:val="center"/>
          </w:tcPr>
          <w:p w14:paraId="6BB760FD" w14:textId="5366F019" w:rsidR="001560BC" w:rsidRPr="001F3CDA" w:rsidRDefault="001560BC" w:rsidP="002B75EF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56D1CA1D" w14:textId="6D4ECA46" w:rsidR="001560BC" w:rsidRPr="001F3CDA" w:rsidRDefault="001560BC" w:rsidP="002B75E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1" w:type="dxa"/>
          </w:tcPr>
          <w:p w14:paraId="7FA9585C" w14:textId="51F634A7" w:rsidR="001560BC" w:rsidRPr="001F3CDA" w:rsidRDefault="001560BC" w:rsidP="002B75E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42D63F12" w14:textId="4E0286B2" w:rsidR="001560BC" w:rsidRPr="001F3CDA" w:rsidRDefault="001560BC" w:rsidP="002B75E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6543D96B" w14:textId="0801F437" w:rsidR="001560BC" w:rsidRPr="001F3CDA" w:rsidRDefault="001560BC" w:rsidP="002B75E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2B75EF" w:rsidRPr="00BE794A" w14:paraId="45451B5D" w14:textId="77777777" w:rsidTr="00AC1343">
        <w:trPr>
          <w:trHeight w:val="203"/>
        </w:trPr>
        <w:tc>
          <w:tcPr>
            <w:tcW w:w="4026" w:type="dxa"/>
            <w:vAlign w:val="center"/>
          </w:tcPr>
          <w:p w14:paraId="1E5B8C9D" w14:textId="658C535C" w:rsidR="002B75EF" w:rsidRPr="00BE794A" w:rsidRDefault="002B75EF" w:rsidP="001560B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กำไรสำหรับงวด – ส่วนที่เป็นของบริษัทใหญ่ (บาท)</w:t>
            </w:r>
          </w:p>
        </w:tc>
        <w:tc>
          <w:tcPr>
            <w:tcW w:w="1531" w:type="dxa"/>
          </w:tcPr>
          <w:p w14:paraId="392E13D0" w14:textId="049541FF" w:rsidR="002B75EF" w:rsidRPr="00AE1003" w:rsidRDefault="00525DCE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1,869,21</w:t>
            </w:r>
            <w:r w:rsidR="00F56C3A" w:rsidRPr="00AE100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 w14:paraId="37BAF5EB" w14:textId="197F18E9" w:rsidR="002B75EF" w:rsidRPr="00AE1003" w:rsidRDefault="00525DCE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20,195,</w:t>
            </w:r>
            <w:r w:rsidR="007A7334" w:rsidRPr="00AE1003">
              <w:rPr>
                <w:rFonts w:ascii="Angsana New" w:hAnsi="Angsana New"/>
                <w:color w:val="000000"/>
                <w:sz w:val="28"/>
                <w:szCs w:val="28"/>
              </w:rPr>
              <w:t>578</w:t>
            </w:r>
          </w:p>
        </w:tc>
        <w:tc>
          <w:tcPr>
            <w:tcW w:w="1531" w:type="dxa"/>
          </w:tcPr>
          <w:p w14:paraId="1A790CAB" w14:textId="177DAFB4" w:rsidR="002B75EF" w:rsidRPr="00AE1003" w:rsidRDefault="00525DCE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3,498,272</w:t>
            </w:r>
          </w:p>
        </w:tc>
        <w:tc>
          <w:tcPr>
            <w:tcW w:w="1531" w:type="dxa"/>
          </w:tcPr>
          <w:p w14:paraId="30E7BCDC" w14:textId="4BCA5A9E" w:rsidR="002B75EF" w:rsidRPr="00AE1003" w:rsidRDefault="00525DCE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2,703,969</w:t>
            </w:r>
          </w:p>
        </w:tc>
      </w:tr>
      <w:tr w:rsidR="001560BC" w:rsidRPr="00BE794A" w14:paraId="52BFFD4C" w14:textId="77777777" w:rsidTr="00AC1343">
        <w:trPr>
          <w:trHeight w:val="203"/>
        </w:trPr>
        <w:tc>
          <w:tcPr>
            <w:tcW w:w="4026" w:type="dxa"/>
            <w:vAlign w:val="center"/>
          </w:tcPr>
          <w:p w14:paraId="695ED2CA" w14:textId="27C13719" w:rsidR="001560BC" w:rsidRPr="00BE794A" w:rsidRDefault="001560BC" w:rsidP="001560BC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="006F1FD9"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531" w:type="dxa"/>
          </w:tcPr>
          <w:p w14:paraId="4F42FD59" w14:textId="2D032B27" w:rsidR="001560BC" w:rsidRPr="00AE1003" w:rsidRDefault="00525DCE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560,000,000</w:t>
            </w:r>
          </w:p>
        </w:tc>
        <w:tc>
          <w:tcPr>
            <w:tcW w:w="1531" w:type="dxa"/>
          </w:tcPr>
          <w:p w14:paraId="149A9AF7" w14:textId="6D9B4325" w:rsidR="001560BC" w:rsidRPr="00AE1003" w:rsidRDefault="00525DCE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400,000,000</w:t>
            </w:r>
          </w:p>
        </w:tc>
        <w:tc>
          <w:tcPr>
            <w:tcW w:w="1531" w:type="dxa"/>
          </w:tcPr>
          <w:p w14:paraId="49FE9FD2" w14:textId="786BC352" w:rsidR="001560BC" w:rsidRPr="00AE1003" w:rsidRDefault="00525DCE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560,000,000</w:t>
            </w:r>
          </w:p>
        </w:tc>
        <w:tc>
          <w:tcPr>
            <w:tcW w:w="1531" w:type="dxa"/>
          </w:tcPr>
          <w:p w14:paraId="436347A2" w14:textId="59311BBF" w:rsidR="001560BC" w:rsidRPr="00AE1003" w:rsidRDefault="00525DCE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400,000,000</w:t>
            </w:r>
          </w:p>
        </w:tc>
      </w:tr>
      <w:tr w:rsidR="001560BC" w:rsidRPr="00BE794A" w14:paraId="53995CDB" w14:textId="77777777" w:rsidTr="00AC1343">
        <w:trPr>
          <w:trHeight w:val="203"/>
        </w:trPr>
        <w:tc>
          <w:tcPr>
            <w:tcW w:w="4026" w:type="dxa"/>
            <w:vAlign w:val="center"/>
          </w:tcPr>
          <w:p w14:paraId="2A653895" w14:textId="3FB5166E" w:rsidR="001560BC" w:rsidRPr="00BE794A" w:rsidRDefault="001560BC" w:rsidP="001560B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="006F1FD9"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531" w:type="dxa"/>
          </w:tcPr>
          <w:p w14:paraId="631DA4EA" w14:textId="4C024B13" w:rsidR="001560BC" w:rsidRPr="00AE1003" w:rsidRDefault="00525DCE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0.003</w:t>
            </w:r>
          </w:p>
        </w:tc>
        <w:tc>
          <w:tcPr>
            <w:tcW w:w="1531" w:type="dxa"/>
          </w:tcPr>
          <w:p w14:paraId="0C8E0AC3" w14:textId="0F06E5D5" w:rsidR="001560BC" w:rsidRPr="00AE1003" w:rsidRDefault="00525DCE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0.050</w:t>
            </w:r>
          </w:p>
        </w:tc>
        <w:tc>
          <w:tcPr>
            <w:tcW w:w="1531" w:type="dxa"/>
          </w:tcPr>
          <w:p w14:paraId="2B180092" w14:textId="16ABCC43" w:rsidR="001560BC" w:rsidRPr="00AE1003" w:rsidRDefault="00525DCE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0.006</w:t>
            </w:r>
          </w:p>
        </w:tc>
        <w:tc>
          <w:tcPr>
            <w:tcW w:w="1531" w:type="dxa"/>
          </w:tcPr>
          <w:p w14:paraId="2B0400A4" w14:textId="1F43777E" w:rsidR="001560BC" w:rsidRPr="00BC1CBF" w:rsidRDefault="00525DCE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0.00</w:t>
            </w:r>
            <w:r w:rsidR="00BC1CB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bookmarkEnd w:id="12"/>
    </w:tbl>
    <w:p w14:paraId="3CF1235B" w14:textId="77777777" w:rsidR="00EE2680" w:rsidRPr="00BE794A" w:rsidRDefault="00EE2680" w:rsidP="00EE2680">
      <w:pPr>
        <w:spacing w:line="240" w:lineRule="atLeast"/>
        <w:ind w:left="518"/>
        <w:jc w:val="thaiDistribute"/>
        <w:rPr>
          <w:rFonts w:ascii="Angsana New" w:hAnsi="Angsana New"/>
          <w:sz w:val="28"/>
          <w:szCs w:val="28"/>
        </w:rPr>
      </w:pPr>
    </w:p>
    <w:p w14:paraId="284961F1" w14:textId="431AC690" w:rsidR="00A8454F" w:rsidRPr="006F71FB" w:rsidRDefault="00B850BA" w:rsidP="00326F34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t>การเสนอข้อมูลทางการเงินจำแนกตามส่วนงาน</w:t>
      </w:r>
    </w:p>
    <w:p w14:paraId="284961F4" w14:textId="2E7DFE75" w:rsidR="00E11652" w:rsidRPr="00BE794A" w:rsidRDefault="007825DE" w:rsidP="00326F34">
      <w:pPr>
        <w:spacing w:after="120"/>
        <w:jc w:val="thaiDistribute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และประเมินผลการปฏิบัติงานของส่วนงานดำเนินงานของกลุ่มบริษัท</w:t>
      </w:r>
    </w:p>
    <w:p w14:paraId="23AD4634" w14:textId="523B99F6" w:rsidR="00FF125E" w:rsidRDefault="00DF7C35" w:rsidP="00326F34">
      <w:pPr>
        <w:jc w:val="thaiDistribute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กลุ่มบริษัทดำเนินธุรกิจหลักในส่วนงานดำเนินงานเพียงส่วนงานเดียว คือ การให้บริการสถานพยาบาลในลักษณะโรงพยาบาลเอกชนและดำเนินงานในส่วนงานภูมิศาสตร์หลัก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DB76B3">
        <w:rPr>
          <w:rFonts w:ascii="Angsana New" w:hAnsi="Angsana New" w:hint="cs"/>
          <w:sz w:val="28"/>
          <w:szCs w:val="28"/>
          <w:cs/>
        </w:rPr>
        <w:t>ข้อมูลทาง</w:t>
      </w:r>
      <w:r w:rsidRPr="00BE794A">
        <w:rPr>
          <w:rFonts w:ascii="Angsana New" w:hAnsi="Angsana New"/>
          <w:sz w:val="28"/>
          <w:szCs w:val="28"/>
          <w:cs/>
        </w:rPr>
        <w:t>การเงิน ดังนั้น รายได้ กำไรจากการดำเนินงาน และสินทรัพย์ทั้งหมดที่แสดงอยู่ใน</w:t>
      </w:r>
      <w:r w:rsidR="00DB76B3">
        <w:rPr>
          <w:rFonts w:ascii="Angsana New" w:hAnsi="Angsana New" w:hint="cs"/>
          <w:sz w:val="28"/>
          <w:szCs w:val="28"/>
          <w:cs/>
        </w:rPr>
        <w:t>ข้อมูลทาง</w:t>
      </w:r>
      <w:r w:rsidRPr="00BE794A">
        <w:rPr>
          <w:rFonts w:ascii="Angsana New" w:hAnsi="Angsana New"/>
          <w:sz w:val="28"/>
          <w:szCs w:val="28"/>
          <w:cs/>
        </w:rPr>
        <w:t>การเงิน จึงถือเป็นการรายงานตามส่วนงานดำเนินงานและเขตภูมิศาสตร์แล้ว</w:t>
      </w:r>
    </w:p>
    <w:p w14:paraId="12156A98" w14:textId="77777777" w:rsidR="005238AE" w:rsidRDefault="005238AE" w:rsidP="00326F34">
      <w:pPr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3E64FE3B" w14:textId="77777777" w:rsidR="000734D4" w:rsidRDefault="000734D4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D27F18D" w14:textId="4B84BD75" w:rsidR="001C0FC5" w:rsidRPr="006F71FB" w:rsidRDefault="001C0FC5" w:rsidP="00BC7C90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</w:p>
    <w:p w14:paraId="27158F64" w14:textId="04A9B426" w:rsidR="00A737AD" w:rsidRPr="00BE794A" w:rsidRDefault="00A737AD" w:rsidP="00BC7C90">
      <w:pPr>
        <w:pStyle w:val="ListParagraph"/>
        <w:numPr>
          <w:ilvl w:val="0"/>
          <w:numId w:val="18"/>
        </w:numPr>
        <w:spacing w:after="24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 w:hint="cs"/>
          <w:sz w:val="28"/>
          <w:szCs w:val="28"/>
          <w:cs/>
        </w:rPr>
        <w:t>ภาระผูก</w:t>
      </w:r>
      <w:r w:rsidR="003F2B34" w:rsidRPr="00BE794A">
        <w:rPr>
          <w:rFonts w:ascii="Angsana New" w:hAnsi="Angsana New" w:hint="cs"/>
          <w:sz w:val="28"/>
          <w:szCs w:val="28"/>
          <w:cs/>
        </w:rPr>
        <w:t>พันจากสัญญา</w:t>
      </w:r>
    </w:p>
    <w:p w14:paraId="2C24C3DB" w14:textId="57AC024E" w:rsidR="001C0FC5" w:rsidRPr="00BE794A" w:rsidRDefault="0063567F" w:rsidP="00A737AD">
      <w:pPr>
        <w:pStyle w:val="ListParagraph"/>
        <w:spacing w:after="240"/>
        <w:ind w:left="426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กลุ่ม</w:t>
      </w:r>
      <w:r w:rsidR="00722D48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 xml:space="preserve">และบริษัทได้ทำสัญญาที่ยกเลิกไม่ได้ซึ่งเป็นสัญญาเช่าระยะสั้น สัญญาเช่าสินทรัพย์ซึ่งมีมูลค่าต่ำ และสัญญาบริการ ณ 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8C4B03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8C4B03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C4B03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บริษัทมีภาระผูกพัน ดังนี้</w:t>
      </w:r>
    </w:p>
    <w:tbl>
      <w:tblPr>
        <w:tblW w:w="963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531"/>
        <w:gridCol w:w="1531"/>
        <w:gridCol w:w="1531"/>
        <w:gridCol w:w="1531"/>
      </w:tblGrid>
      <w:tr w:rsidR="00BC7C90" w:rsidRPr="00BE794A" w14:paraId="54CCBEE1" w14:textId="77777777" w:rsidTr="00AC1343">
        <w:tc>
          <w:tcPr>
            <w:tcW w:w="3510" w:type="dxa"/>
          </w:tcPr>
          <w:p w14:paraId="74612DBA" w14:textId="77777777" w:rsidR="00BC7C90" w:rsidRPr="00BE794A" w:rsidRDefault="00BC7C90" w:rsidP="0026123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F243434" w14:textId="77777777" w:rsidR="00BC7C90" w:rsidRPr="00BE794A" w:rsidRDefault="00BC7C90" w:rsidP="00261233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AF37DA4" w14:textId="77777777" w:rsidR="00BC7C90" w:rsidRPr="00BE794A" w:rsidRDefault="00BC7C90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A27D2BF" w14:textId="77777777" w:rsidR="00BC7C90" w:rsidRPr="00BE794A" w:rsidRDefault="00BC7C90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65BFD" w:rsidRPr="00BE794A" w14:paraId="31DB3BA6" w14:textId="77777777" w:rsidTr="00AC1343">
        <w:tc>
          <w:tcPr>
            <w:tcW w:w="3510" w:type="dxa"/>
          </w:tcPr>
          <w:p w14:paraId="4DC3A13E" w14:textId="77777777" w:rsidR="00065BFD" w:rsidRPr="00BE794A" w:rsidRDefault="00065BFD" w:rsidP="00065BF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650DA9C1" w14:textId="59F032A7" w:rsidR="00065BFD" w:rsidRPr="00BE794A" w:rsidRDefault="00065BFD" w:rsidP="004F08AE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58362FF9" w14:textId="5C49F95B" w:rsidR="00065BFD" w:rsidRPr="00BE794A" w:rsidRDefault="00065BFD" w:rsidP="004F08AE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65BFD" w:rsidRPr="00BE794A" w14:paraId="00BD4146" w14:textId="77777777" w:rsidTr="00AC1343">
        <w:tc>
          <w:tcPr>
            <w:tcW w:w="3510" w:type="dxa"/>
          </w:tcPr>
          <w:p w14:paraId="428C2120" w14:textId="77777777" w:rsidR="00065BFD" w:rsidRPr="00BE794A" w:rsidRDefault="00065BFD" w:rsidP="00065BF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4DFAFF4" w14:textId="3F16B416" w:rsidR="00065BFD" w:rsidRPr="00BE794A" w:rsidRDefault="00065BFD" w:rsidP="00065BF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646DE99F" w14:textId="6B1D5A9F" w:rsidR="00065BFD" w:rsidRPr="00BE794A" w:rsidRDefault="00065BFD" w:rsidP="00065BF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67A86BA0" w14:textId="56ECCE4F" w:rsidR="00065BFD" w:rsidRPr="00BE794A" w:rsidRDefault="00065BFD" w:rsidP="00065BF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4335C46C" w14:textId="3AD22311" w:rsidR="00065BFD" w:rsidRPr="00BE794A" w:rsidRDefault="00954256" w:rsidP="00065BF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BC7C90" w:rsidRPr="00BE794A" w14:paraId="4A8B072E" w14:textId="77777777" w:rsidTr="00AC1343">
        <w:trPr>
          <w:trHeight w:val="203"/>
        </w:trPr>
        <w:tc>
          <w:tcPr>
            <w:tcW w:w="3510" w:type="dxa"/>
            <w:vAlign w:val="center"/>
          </w:tcPr>
          <w:p w14:paraId="777DCC54" w14:textId="77777777" w:rsidR="00BC7C90" w:rsidRPr="001F3CDA" w:rsidRDefault="00BC7C90" w:rsidP="00261233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3014B1AC" w14:textId="77777777" w:rsidR="00BC7C90" w:rsidRPr="001F3CDA" w:rsidRDefault="00BC7C90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1" w:type="dxa"/>
          </w:tcPr>
          <w:p w14:paraId="24F0DBF1" w14:textId="77777777" w:rsidR="00BC7C90" w:rsidRPr="001F3CDA" w:rsidRDefault="00BC7C90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473278D4" w14:textId="77777777" w:rsidR="00BC7C90" w:rsidRPr="001F3CDA" w:rsidRDefault="00BC7C90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76523368" w14:textId="77777777" w:rsidR="00BC7C90" w:rsidRPr="001F3CDA" w:rsidRDefault="00BC7C90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BC7C90" w:rsidRPr="00BE794A" w14:paraId="714B2FE8" w14:textId="77777777" w:rsidTr="00AC1343">
        <w:trPr>
          <w:trHeight w:val="203"/>
        </w:trPr>
        <w:tc>
          <w:tcPr>
            <w:tcW w:w="3510" w:type="dxa"/>
            <w:vAlign w:val="center"/>
          </w:tcPr>
          <w:p w14:paraId="529F46DA" w14:textId="4CFF4408" w:rsidR="00BC7C90" w:rsidRPr="00BE794A" w:rsidRDefault="00065BFD" w:rsidP="0026123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ถึงกำหนดชำระ</w:t>
            </w:r>
          </w:p>
        </w:tc>
        <w:tc>
          <w:tcPr>
            <w:tcW w:w="1531" w:type="dxa"/>
          </w:tcPr>
          <w:p w14:paraId="436DFC8D" w14:textId="77777777" w:rsidR="00BC7C90" w:rsidRPr="00BE794A" w:rsidRDefault="00BC7C90" w:rsidP="002612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</w:tcPr>
          <w:p w14:paraId="6D7E8184" w14:textId="77777777" w:rsidR="00BC7C90" w:rsidRPr="00BE794A" w:rsidRDefault="00BC7C90" w:rsidP="002612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293B8C0E" w14:textId="77777777" w:rsidR="00BC7C90" w:rsidRPr="00BE794A" w:rsidRDefault="00BC7C90" w:rsidP="002612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6C78CC86" w14:textId="77777777" w:rsidR="00BC7C90" w:rsidRPr="00BE794A" w:rsidRDefault="00BC7C90" w:rsidP="002612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93F7D" w:rsidRPr="00BE794A" w14:paraId="447C16DA" w14:textId="77777777" w:rsidTr="00AC1343">
        <w:trPr>
          <w:trHeight w:val="203"/>
        </w:trPr>
        <w:tc>
          <w:tcPr>
            <w:tcW w:w="3510" w:type="dxa"/>
            <w:vAlign w:val="center"/>
          </w:tcPr>
          <w:p w14:paraId="637554F7" w14:textId="2D228D0A" w:rsidR="00193F7D" w:rsidRPr="00BE794A" w:rsidRDefault="00193F7D" w:rsidP="00193F7D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1" w:type="dxa"/>
          </w:tcPr>
          <w:p w14:paraId="274969E3" w14:textId="2D8AF85C" w:rsidR="00193F7D" w:rsidRPr="00AE1003" w:rsidRDefault="002C1FCA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3,847,660</w:t>
            </w:r>
          </w:p>
        </w:tc>
        <w:tc>
          <w:tcPr>
            <w:tcW w:w="1531" w:type="dxa"/>
          </w:tcPr>
          <w:p w14:paraId="4670015B" w14:textId="3382A23A" w:rsidR="00193F7D" w:rsidRPr="00AE1003" w:rsidRDefault="00C03E12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471,800</w:t>
            </w:r>
          </w:p>
        </w:tc>
        <w:tc>
          <w:tcPr>
            <w:tcW w:w="1531" w:type="dxa"/>
          </w:tcPr>
          <w:p w14:paraId="51F0DC5F" w14:textId="6D9CD343" w:rsidR="00193F7D" w:rsidRPr="00AE1003" w:rsidRDefault="00542289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1,363</w:t>
            </w:r>
            <w:r w:rsidR="00BA32F2" w:rsidRPr="00AE1003">
              <w:rPr>
                <w:rFonts w:ascii="Angsana New" w:hAnsi="Angsana New"/>
                <w:color w:val="000000"/>
                <w:sz w:val="28"/>
                <w:szCs w:val="28"/>
              </w:rPr>
              <w:t>,586</w:t>
            </w:r>
          </w:p>
        </w:tc>
        <w:tc>
          <w:tcPr>
            <w:tcW w:w="1531" w:type="dxa"/>
          </w:tcPr>
          <w:p w14:paraId="2042F9F6" w14:textId="42296F4E" w:rsidR="00193F7D" w:rsidRPr="00AE1003" w:rsidRDefault="00D6477F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145,000</w:t>
            </w:r>
          </w:p>
        </w:tc>
      </w:tr>
      <w:tr w:rsidR="00193F7D" w:rsidRPr="00BE794A" w14:paraId="2BF859B2" w14:textId="77777777" w:rsidTr="00AC1343">
        <w:trPr>
          <w:trHeight w:val="203"/>
        </w:trPr>
        <w:tc>
          <w:tcPr>
            <w:tcW w:w="3510" w:type="dxa"/>
            <w:vAlign w:val="center"/>
          </w:tcPr>
          <w:p w14:paraId="6C79C19A" w14:textId="3241461C" w:rsidR="00193F7D" w:rsidRPr="00BE794A" w:rsidRDefault="00193F7D" w:rsidP="00193F7D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ภายหลัง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ปีแต่ไม่เกิน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1" w:type="dxa"/>
          </w:tcPr>
          <w:p w14:paraId="1605278F" w14:textId="53AE51A8" w:rsidR="00193F7D" w:rsidRPr="00AE1003" w:rsidRDefault="00EC6646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426,300</w:t>
            </w:r>
          </w:p>
        </w:tc>
        <w:tc>
          <w:tcPr>
            <w:tcW w:w="1531" w:type="dxa"/>
          </w:tcPr>
          <w:p w14:paraId="5ECB611B" w14:textId="15FBDFB8" w:rsidR="00193F7D" w:rsidRPr="00AE1003" w:rsidRDefault="001A5FA0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567,000</w:t>
            </w:r>
          </w:p>
        </w:tc>
        <w:tc>
          <w:tcPr>
            <w:tcW w:w="1531" w:type="dxa"/>
          </w:tcPr>
          <w:p w14:paraId="3B591F93" w14:textId="43FEFB7F" w:rsidR="00193F7D" w:rsidRPr="00AE1003" w:rsidRDefault="00744483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1" w:type="dxa"/>
          </w:tcPr>
          <w:p w14:paraId="651D3147" w14:textId="4A9FDFCC" w:rsidR="00193F7D" w:rsidRPr="00AE1003" w:rsidRDefault="00D6477F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C7C90" w:rsidRPr="00BE794A" w14:paraId="3BC37198" w14:textId="77777777" w:rsidTr="00AC1343">
        <w:trPr>
          <w:trHeight w:val="203"/>
        </w:trPr>
        <w:tc>
          <w:tcPr>
            <w:tcW w:w="3510" w:type="dxa"/>
            <w:vAlign w:val="center"/>
          </w:tcPr>
          <w:p w14:paraId="7195C087" w14:textId="3CC23A39" w:rsidR="00BC7C90" w:rsidRPr="00BE794A" w:rsidRDefault="00BC7C90" w:rsidP="0026123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907E418" w14:textId="4561D608" w:rsidR="00BC7C90" w:rsidRPr="00AE1003" w:rsidRDefault="00542289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4,273,960</w:t>
            </w:r>
          </w:p>
        </w:tc>
        <w:tc>
          <w:tcPr>
            <w:tcW w:w="1531" w:type="dxa"/>
          </w:tcPr>
          <w:p w14:paraId="5EC639AB" w14:textId="0AD8957B" w:rsidR="00BC7C90" w:rsidRPr="00AE1003" w:rsidRDefault="00044FC2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1,038,800</w:t>
            </w:r>
          </w:p>
        </w:tc>
        <w:tc>
          <w:tcPr>
            <w:tcW w:w="1531" w:type="dxa"/>
          </w:tcPr>
          <w:p w14:paraId="759F43DD" w14:textId="0B6D6996" w:rsidR="00BC7C90" w:rsidRPr="00AE1003" w:rsidRDefault="00BA32F2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FE00C8" w:rsidRPr="00AE1003">
              <w:rPr>
                <w:rFonts w:ascii="Angsana New" w:hAnsi="Angsana New"/>
                <w:color w:val="000000"/>
                <w:sz w:val="28"/>
                <w:szCs w:val="28"/>
              </w:rPr>
              <w:t>363,586</w:t>
            </w:r>
          </w:p>
        </w:tc>
        <w:tc>
          <w:tcPr>
            <w:tcW w:w="1531" w:type="dxa"/>
          </w:tcPr>
          <w:p w14:paraId="79FB60F4" w14:textId="4D44FF60" w:rsidR="00BC7C90" w:rsidRPr="00AE1003" w:rsidRDefault="00D6477F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145,000</w:t>
            </w:r>
          </w:p>
        </w:tc>
      </w:tr>
    </w:tbl>
    <w:p w14:paraId="174D4510" w14:textId="77777777" w:rsidR="00914544" w:rsidRPr="002518DB" w:rsidRDefault="00914544" w:rsidP="00F71ED3">
      <w:pPr>
        <w:pStyle w:val="ListParagraph"/>
        <w:spacing w:after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33D7DB86" w14:textId="41433E8C" w:rsidR="00FF33B3" w:rsidRPr="00BE794A" w:rsidRDefault="00FF33B3" w:rsidP="00FF33B3">
      <w:pPr>
        <w:pStyle w:val="ListParagraph"/>
        <w:numPr>
          <w:ilvl w:val="0"/>
          <w:numId w:val="18"/>
        </w:numPr>
        <w:spacing w:after="24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 w:hint="cs"/>
          <w:sz w:val="28"/>
          <w:szCs w:val="28"/>
          <w:cs/>
        </w:rPr>
        <w:t>ภาระผูกพันรายจ่ายฝ่ายทุน</w:t>
      </w:r>
    </w:p>
    <w:p w14:paraId="7B0D6C48" w14:textId="6D08F9C9" w:rsidR="00FF33B3" w:rsidRPr="00BE794A" w:rsidRDefault="00F14C55" w:rsidP="00FF33B3">
      <w:pPr>
        <w:pStyle w:val="ListParagraph"/>
        <w:spacing w:after="240"/>
        <w:ind w:left="426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กลุ่ม</w:t>
      </w:r>
      <w:r w:rsidR="00722D48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 xml:space="preserve">และบริษัทมีภาระผูกพัน ณ 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ที่เกี่ยวข้องกับรายจ่ายฝ่ายทุนซึ่งยังไม่ได้รับรู้ในข้อมูลทางการเงิน ดังนี้</w:t>
      </w:r>
    </w:p>
    <w:tbl>
      <w:tblPr>
        <w:tblW w:w="963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551"/>
        <w:gridCol w:w="1511"/>
        <w:gridCol w:w="1531"/>
        <w:gridCol w:w="1531"/>
      </w:tblGrid>
      <w:tr w:rsidR="00FF33B3" w:rsidRPr="00BE794A" w14:paraId="3A8CB8A7" w14:textId="77777777" w:rsidTr="0079090F">
        <w:tc>
          <w:tcPr>
            <w:tcW w:w="3510" w:type="dxa"/>
          </w:tcPr>
          <w:p w14:paraId="4D0006BC" w14:textId="77777777" w:rsidR="00FF33B3" w:rsidRPr="00BE794A" w:rsidRDefault="00FF33B3" w:rsidP="0026123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</w:tcPr>
          <w:p w14:paraId="150F2873" w14:textId="77777777" w:rsidR="00FF33B3" w:rsidRPr="00BE794A" w:rsidRDefault="00FF33B3" w:rsidP="00261233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1" w:type="dxa"/>
          </w:tcPr>
          <w:p w14:paraId="018F8891" w14:textId="77777777" w:rsidR="00FF33B3" w:rsidRPr="00BE794A" w:rsidRDefault="00FF33B3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7A76CC68" w14:textId="77777777" w:rsidR="00FF33B3" w:rsidRPr="00BE794A" w:rsidRDefault="00FF33B3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F33B3" w:rsidRPr="00BE794A" w14:paraId="30212080" w14:textId="77777777" w:rsidTr="0079090F">
        <w:tc>
          <w:tcPr>
            <w:tcW w:w="3510" w:type="dxa"/>
          </w:tcPr>
          <w:p w14:paraId="4394C23F" w14:textId="77777777" w:rsidR="00FF33B3" w:rsidRPr="00BE794A" w:rsidRDefault="00FF33B3" w:rsidP="002612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3CECD416" w14:textId="77777777" w:rsidR="00FF33B3" w:rsidRPr="00BE794A" w:rsidRDefault="00FF33B3" w:rsidP="004F08AE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64912ABA" w14:textId="77777777" w:rsidR="00FF33B3" w:rsidRPr="00BE794A" w:rsidRDefault="00FF33B3" w:rsidP="004F08AE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1026F" w:rsidRPr="00BE794A" w14:paraId="306E6E64" w14:textId="77777777" w:rsidTr="0079090F">
        <w:tc>
          <w:tcPr>
            <w:tcW w:w="3510" w:type="dxa"/>
          </w:tcPr>
          <w:p w14:paraId="01E89CCE" w14:textId="77777777" w:rsidR="0021026F" w:rsidRPr="00BE794A" w:rsidRDefault="0021026F" w:rsidP="0021026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14:paraId="53D43731" w14:textId="5CE1AB28" w:rsidR="0021026F" w:rsidRPr="00BE794A" w:rsidRDefault="0021026F" w:rsidP="0079090F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11" w:type="dxa"/>
          </w:tcPr>
          <w:p w14:paraId="0F564107" w14:textId="576FA70F" w:rsidR="0021026F" w:rsidRPr="0079090F" w:rsidRDefault="0021026F" w:rsidP="0079090F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7B095513" w14:textId="3F7CF304" w:rsidR="0021026F" w:rsidRPr="00BE794A" w:rsidRDefault="0021026F" w:rsidP="0079090F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3011A833" w14:textId="5E6BE0AD" w:rsidR="0021026F" w:rsidRPr="00BE794A" w:rsidRDefault="0021026F" w:rsidP="0079090F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FF33B3" w:rsidRPr="00BE794A" w14:paraId="10B05601" w14:textId="77777777" w:rsidTr="0079090F">
        <w:trPr>
          <w:trHeight w:val="203"/>
        </w:trPr>
        <w:tc>
          <w:tcPr>
            <w:tcW w:w="3510" w:type="dxa"/>
            <w:vAlign w:val="center"/>
          </w:tcPr>
          <w:p w14:paraId="178DBF35" w14:textId="77777777" w:rsidR="00FF33B3" w:rsidRPr="00613666" w:rsidRDefault="00FF33B3" w:rsidP="00261233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51" w:type="dxa"/>
          </w:tcPr>
          <w:p w14:paraId="33ED15AB" w14:textId="77777777" w:rsidR="00FF33B3" w:rsidRPr="00613666" w:rsidRDefault="00FF33B3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11" w:type="dxa"/>
          </w:tcPr>
          <w:p w14:paraId="29650A8D" w14:textId="77777777" w:rsidR="00FF33B3" w:rsidRPr="00613666" w:rsidRDefault="00FF33B3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24529D5D" w14:textId="77777777" w:rsidR="00FF33B3" w:rsidRPr="00613666" w:rsidRDefault="00FF33B3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106BBFF8" w14:textId="77777777" w:rsidR="00FF33B3" w:rsidRPr="00613666" w:rsidRDefault="00FF33B3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BF7CC9" w:rsidRPr="00BE794A" w14:paraId="60F22E10" w14:textId="77777777" w:rsidTr="0079090F">
        <w:trPr>
          <w:trHeight w:val="203"/>
        </w:trPr>
        <w:tc>
          <w:tcPr>
            <w:tcW w:w="3510" w:type="dxa"/>
            <w:vAlign w:val="center"/>
          </w:tcPr>
          <w:p w14:paraId="0923A98B" w14:textId="4F102A39" w:rsidR="00BF7CC9" w:rsidRPr="00BE794A" w:rsidRDefault="00BF7CC9" w:rsidP="00BF7CC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51" w:type="dxa"/>
          </w:tcPr>
          <w:p w14:paraId="382BF0A5" w14:textId="57F291A4" w:rsidR="00BF7CC9" w:rsidRPr="00313AE2" w:rsidRDefault="004D2EBC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13AE2">
              <w:rPr>
                <w:rFonts w:ascii="Angsana New" w:hAnsi="Angsana New"/>
                <w:color w:val="000000"/>
                <w:sz w:val="28"/>
                <w:szCs w:val="28"/>
              </w:rPr>
              <w:t>1,030,57</w:t>
            </w:r>
            <w:r w:rsidR="002D694B" w:rsidRPr="00313AE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1" w:type="dxa"/>
          </w:tcPr>
          <w:p w14:paraId="08BBB7CC" w14:textId="333B1010" w:rsidR="00BF7CC9" w:rsidRPr="00AE1003" w:rsidRDefault="00D6499A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1,555,745</w:t>
            </w:r>
          </w:p>
        </w:tc>
        <w:tc>
          <w:tcPr>
            <w:tcW w:w="1531" w:type="dxa"/>
          </w:tcPr>
          <w:p w14:paraId="2486B606" w14:textId="3E9E0DA9" w:rsidR="00BF7CC9" w:rsidRPr="00AE1003" w:rsidRDefault="00200457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422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989</w:t>
            </w:r>
          </w:p>
        </w:tc>
        <w:tc>
          <w:tcPr>
            <w:tcW w:w="1531" w:type="dxa"/>
          </w:tcPr>
          <w:p w14:paraId="5F01BE66" w14:textId="28AD67B6" w:rsidR="00BF7CC9" w:rsidRPr="00AE1003" w:rsidRDefault="0021026F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1,520,945</w:t>
            </w:r>
          </w:p>
        </w:tc>
      </w:tr>
      <w:tr w:rsidR="00BF7CC9" w:rsidRPr="00BE794A" w14:paraId="4CEA2817" w14:textId="77777777" w:rsidTr="0079090F">
        <w:trPr>
          <w:trHeight w:val="203"/>
        </w:trPr>
        <w:tc>
          <w:tcPr>
            <w:tcW w:w="3510" w:type="dxa"/>
            <w:vAlign w:val="center"/>
          </w:tcPr>
          <w:p w14:paraId="19FF2D17" w14:textId="3A30ACD7" w:rsidR="00BF7CC9" w:rsidRPr="00BE794A" w:rsidRDefault="00BF7CC9" w:rsidP="00BF7CC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เครื่องมือเครื่องใช้อุปกรณ์ทางการแพทย์</w:t>
            </w:r>
          </w:p>
        </w:tc>
        <w:tc>
          <w:tcPr>
            <w:tcW w:w="1551" w:type="dxa"/>
          </w:tcPr>
          <w:p w14:paraId="6D717BE8" w14:textId="63FABCEC" w:rsidR="00BF7CC9" w:rsidRPr="00313AE2" w:rsidRDefault="00200457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13AE2">
              <w:rPr>
                <w:rFonts w:ascii="Angsana New" w:hAnsi="Angsana New"/>
                <w:color w:val="000000"/>
                <w:sz w:val="28"/>
                <w:szCs w:val="28"/>
              </w:rPr>
              <w:t>865,815</w:t>
            </w:r>
          </w:p>
        </w:tc>
        <w:tc>
          <w:tcPr>
            <w:tcW w:w="1511" w:type="dxa"/>
          </w:tcPr>
          <w:p w14:paraId="35AB6818" w14:textId="704C4EB7" w:rsidR="00BF7CC9" w:rsidRPr="00AE1003" w:rsidRDefault="00225567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109,455</w:t>
            </w:r>
          </w:p>
        </w:tc>
        <w:tc>
          <w:tcPr>
            <w:tcW w:w="1531" w:type="dxa"/>
          </w:tcPr>
          <w:p w14:paraId="0BC54174" w14:textId="507EE615" w:rsidR="00BF7CC9" w:rsidRPr="00AE1003" w:rsidRDefault="00200457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340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531" w:type="dxa"/>
          </w:tcPr>
          <w:p w14:paraId="296CC5BA" w14:textId="7B83C56F" w:rsidR="00BF7CC9" w:rsidRPr="00AE1003" w:rsidRDefault="003D062E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46,955</w:t>
            </w:r>
          </w:p>
        </w:tc>
      </w:tr>
      <w:tr w:rsidR="00BF7CC9" w:rsidRPr="00BE794A" w14:paraId="2F9853B1" w14:textId="77777777" w:rsidTr="0079090F">
        <w:trPr>
          <w:trHeight w:val="203"/>
        </w:trPr>
        <w:tc>
          <w:tcPr>
            <w:tcW w:w="3510" w:type="dxa"/>
            <w:vAlign w:val="center"/>
          </w:tcPr>
          <w:p w14:paraId="401C9DC3" w14:textId="78638FAA" w:rsidR="00BF7CC9" w:rsidRPr="00BE794A" w:rsidRDefault="00BF7CC9" w:rsidP="00BF7CC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อุปกรณ์สำนักงานและคอมพิวเตอร์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1" w:type="dxa"/>
          </w:tcPr>
          <w:p w14:paraId="24DD2127" w14:textId="252E8AB2" w:rsidR="00BF7CC9" w:rsidRPr="00313AE2" w:rsidRDefault="00200457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13AE2">
              <w:rPr>
                <w:rFonts w:ascii="Angsana New" w:hAnsi="Angsana New"/>
                <w:color w:val="000000"/>
                <w:sz w:val="28"/>
                <w:szCs w:val="28"/>
              </w:rPr>
              <w:t>32,850</w:t>
            </w:r>
          </w:p>
        </w:tc>
        <w:tc>
          <w:tcPr>
            <w:tcW w:w="1511" w:type="dxa"/>
          </w:tcPr>
          <w:p w14:paraId="524D8A71" w14:textId="29889A88" w:rsidR="00BF7CC9" w:rsidRPr="00AE1003" w:rsidRDefault="00116480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1" w:type="dxa"/>
          </w:tcPr>
          <w:p w14:paraId="03C4F083" w14:textId="2F4D9DBB" w:rsidR="00BF7CC9" w:rsidRPr="00AE1003" w:rsidRDefault="00200457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28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531" w:type="dxa"/>
          </w:tcPr>
          <w:p w14:paraId="354B94CD" w14:textId="093A3BB3" w:rsidR="00BF7CC9" w:rsidRPr="00AE1003" w:rsidRDefault="003D062E" w:rsidP="009353B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F33B3" w:rsidRPr="00BE794A" w14:paraId="2EA5C515" w14:textId="77777777" w:rsidTr="0079090F">
        <w:trPr>
          <w:trHeight w:val="203"/>
        </w:trPr>
        <w:tc>
          <w:tcPr>
            <w:tcW w:w="3510" w:type="dxa"/>
            <w:vAlign w:val="center"/>
          </w:tcPr>
          <w:p w14:paraId="2A0A6895" w14:textId="77777777" w:rsidR="00FF33B3" w:rsidRPr="00BE794A" w:rsidRDefault="00FF33B3" w:rsidP="0026123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14:paraId="6C5ADD9D" w14:textId="42298482" w:rsidR="00FF33B3" w:rsidRPr="00313AE2" w:rsidRDefault="004D2EBC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3AE2">
              <w:rPr>
                <w:rFonts w:ascii="Angsana New" w:hAnsi="Angsana New"/>
                <w:color w:val="000000"/>
                <w:sz w:val="28"/>
                <w:szCs w:val="28"/>
              </w:rPr>
              <w:t>1,929,23</w:t>
            </w:r>
            <w:r w:rsidR="000D6EC4" w:rsidRPr="00313AE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11" w:type="dxa"/>
          </w:tcPr>
          <w:p w14:paraId="74F4C6CB" w14:textId="2BA5251F" w:rsidR="00FF33B3" w:rsidRPr="00AE1003" w:rsidRDefault="00080162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1,665,200</w:t>
            </w:r>
          </w:p>
        </w:tc>
        <w:tc>
          <w:tcPr>
            <w:tcW w:w="1531" w:type="dxa"/>
          </w:tcPr>
          <w:p w14:paraId="6D7B5633" w14:textId="4FA8CA34" w:rsidR="00FF33B3" w:rsidRPr="00AE1003" w:rsidRDefault="00200457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790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E1003">
              <w:rPr>
                <w:rFonts w:ascii="Angsana New" w:hAnsi="Angsana New"/>
                <w:color w:val="000000"/>
                <w:sz w:val="28"/>
                <w:szCs w:val="28"/>
                <w:cs/>
              </w:rPr>
              <w:t>989</w:t>
            </w:r>
          </w:p>
        </w:tc>
        <w:tc>
          <w:tcPr>
            <w:tcW w:w="1531" w:type="dxa"/>
          </w:tcPr>
          <w:p w14:paraId="2FA6D77E" w14:textId="3FE5ACAE" w:rsidR="00FF33B3" w:rsidRPr="00AE1003" w:rsidRDefault="002331A8" w:rsidP="009353B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1,567,900</w:t>
            </w:r>
          </w:p>
        </w:tc>
      </w:tr>
    </w:tbl>
    <w:p w14:paraId="6EDFD897" w14:textId="77777777" w:rsidR="00FF33B3" w:rsidRDefault="00FF33B3" w:rsidP="003A5F0C">
      <w:pPr>
        <w:tabs>
          <w:tab w:val="left" w:pos="0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</w:p>
    <w:p w14:paraId="39DCDDA9" w14:textId="77777777" w:rsidR="003A5F0C" w:rsidRDefault="003A5F0C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06D2EDF" w14:textId="1C851E01" w:rsidR="00FF33B3" w:rsidRPr="00366EE8" w:rsidRDefault="00BF7CC9" w:rsidP="00930FB9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66EE8">
        <w:rPr>
          <w:rFonts w:ascii="Angsana New" w:hAnsi="Angsana New"/>
          <w:b/>
          <w:bCs/>
          <w:sz w:val="28"/>
          <w:szCs w:val="28"/>
          <w:cs/>
        </w:rPr>
        <w:lastRenderedPageBreak/>
        <w:t>หนังสือค้ำประกัน</w:t>
      </w:r>
    </w:p>
    <w:p w14:paraId="3A0B80BC" w14:textId="3EDC149B" w:rsidR="00BF7CC9" w:rsidRPr="00BE794A" w:rsidRDefault="00930FB9" w:rsidP="008D0932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E794A">
        <w:rPr>
          <w:rFonts w:ascii="Angsana New" w:hAnsi="Angsana New"/>
          <w:sz w:val="28"/>
          <w:szCs w:val="28"/>
          <w:lang w:val="en-US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 w:hint="cs"/>
          <w:sz w:val="28"/>
          <w:szCs w:val="28"/>
          <w:cs/>
        </w:rPr>
        <w:t>มีนาคม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  <w:lang w:val="en-US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กลุ่ม</w:t>
      </w:r>
      <w:r w:rsidR="003137F0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>และบริษัทมีหนังสือค้ำประกันที่ออกโดยธนาคารในนามของ</w:t>
      </w:r>
      <w:r w:rsidR="00320489">
        <w:rPr>
          <w:rFonts w:ascii="Angsana New" w:hAnsi="Angsana New"/>
          <w:sz w:val="28"/>
          <w:szCs w:val="28"/>
        </w:rPr>
        <w:br/>
      </w:r>
      <w:r w:rsidRPr="00BE794A">
        <w:rPr>
          <w:rFonts w:ascii="Angsana New" w:hAnsi="Angsana New"/>
          <w:sz w:val="28"/>
          <w:szCs w:val="28"/>
          <w:cs/>
        </w:rPr>
        <w:t>กลุ่ม</w:t>
      </w:r>
      <w:r w:rsidR="003137F0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>และบริษัท ดังนี้</w:t>
      </w:r>
    </w:p>
    <w:tbl>
      <w:tblPr>
        <w:tblW w:w="98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531"/>
        <w:gridCol w:w="1531"/>
        <w:gridCol w:w="1531"/>
        <w:gridCol w:w="1531"/>
      </w:tblGrid>
      <w:tr w:rsidR="008D0932" w:rsidRPr="00BE794A" w14:paraId="55A56A4D" w14:textId="77777777" w:rsidTr="00AC1343">
        <w:tc>
          <w:tcPr>
            <w:tcW w:w="3690" w:type="dxa"/>
          </w:tcPr>
          <w:p w14:paraId="0AF84A2F" w14:textId="77777777" w:rsidR="008D0932" w:rsidRPr="00BE794A" w:rsidRDefault="008D0932" w:rsidP="0026123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242A7F7" w14:textId="77777777" w:rsidR="008D0932" w:rsidRPr="00BE794A" w:rsidRDefault="008D0932" w:rsidP="00261233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232A618" w14:textId="77777777" w:rsidR="008D0932" w:rsidRPr="00BE794A" w:rsidRDefault="008D0932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6C1AA7D4" w14:textId="77777777" w:rsidR="008D0932" w:rsidRPr="00BE794A" w:rsidRDefault="008D0932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D0932" w:rsidRPr="00BE794A" w14:paraId="6BB97CB7" w14:textId="77777777" w:rsidTr="00AC1343">
        <w:tc>
          <w:tcPr>
            <w:tcW w:w="3690" w:type="dxa"/>
          </w:tcPr>
          <w:p w14:paraId="45EBE74F" w14:textId="77777777" w:rsidR="008D0932" w:rsidRPr="00BE794A" w:rsidRDefault="008D0932" w:rsidP="002612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0615ABA7" w14:textId="77777777" w:rsidR="008D0932" w:rsidRPr="00BE794A" w:rsidRDefault="008D0932" w:rsidP="004F08AE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0866D301" w14:textId="77777777" w:rsidR="008D0932" w:rsidRPr="00BE794A" w:rsidRDefault="008D0932" w:rsidP="004F08AE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D0932" w:rsidRPr="00BE794A" w14:paraId="443B6812" w14:textId="77777777" w:rsidTr="00AC1343">
        <w:tc>
          <w:tcPr>
            <w:tcW w:w="3690" w:type="dxa"/>
          </w:tcPr>
          <w:p w14:paraId="45F270E4" w14:textId="77777777" w:rsidR="008D0932" w:rsidRPr="00BE794A" w:rsidRDefault="008D0932" w:rsidP="0026123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0E1B0C6" w14:textId="77777777" w:rsidR="008D0932" w:rsidRPr="00BE794A" w:rsidRDefault="008D0932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6D475C84" w14:textId="77777777" w:rsidR="008D0932" w:rsidRPr="00BE794A" w:rsidRDefault="008D0932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65B523D2" w14:textId="77777777" w:rsidR="008D0932" w:rsidRPr="00BE794A" w:rsidRDefault="008D0932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712C1C02" w14:textId="1ADB832E" w:rsidR="008D0932" w:rsidRPr="00BE794A" w:rsidRDefault="00AE4CE8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8D0932" w:rsidRPr="00BE794A" w14:paraId="0718DA8D" w14:textId="77777777" w:rsidTr="00AC1343">
        <w:trPr>
          <w:trHeight w:val="203"/>
        </w:trPr>
        <w:tc>
          <w:tcPr>
            <w:tcW w:w="3690" w:type="dxa"/>
            <w:vAlign w:val="center"/>
          </w:tcPr>
          <w:p w14:paraId="36145162" w14:textId="77777777" w:rsidR="008D0932" w:rsidRPr="007C2770" w:rsidRDefault="008D0932" w:rsidP="00261233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4482E415" w14:textId="77777777" w:rsidR="008D0932" w:rsidRPr="007C2770" w:rsidRDefault="008D0932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1" w:type="dxa"/>
          </w:tcPr>
          <w:p w14:paraId="6C74DE68" w14:textId="77777777" w:rsidR="008D0932" w:rsidRPr="007C2770" w:rsidRDefault="008D0932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5A852162" w14:textId="77777777" w:rsidR="008D0932" w:rsidRPr="007C2770" w:rsidRDefault="008D0932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405E9221" w14:textId="77777777" w:rsidR="008D0932" w:rsidRPr="007C2770" w:rsidRDefault="008D0932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673AEA" w:rsidRPr="00BE794A" w14:paraId="5C3B73AE" w14:textId="77777777" w:rsidTr="00AC1343">
        <w:trPr>
          <w:trHeight w:val="203"/>
        </w:trPr>
        <w:tc>
          <w:tcPr>
            <w:tcW w:w="3690" w:type="dxa"/>
            <w:vAlign w:val="center"/>
          </w:tcPr>
          <w:p w14:paraId="5F850F8A" w14:textId="05B51C7F" w:rsidR="00673AEA" w:rsidRPr="00BE794A" w:rsidRDefault="00673AEA" w:rsidP="00673AE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ค้ำประกันค่าไฟฟ้า</w:t>
            </w:r>
          </w:p>
        </w:tc>
        <w:tc>
          <w:tcPr>
            <w:tcW w:w="1531" w:type="dxa"/>
          </w:tcPr>
          <w:p w14:paraId="0EB20371" w14:textId="3F7C5266" w:rsidR="00673AEA" w:rsidRPr="00757B37" w:rsidRDefault="00FC6FD6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1,479,600</w:t>
            </w:r>
          </w:p>
        </w:tc>
        <w:tc>
          <w:tcPr>
            <w:tcW w:w="1531" w:type="dxa"/>
          </w:tcPr>
          <w:p w14:paraId="5E3AC583" w14:textId="01CE871F" w:rsidR="00673AEA" w:rsidRPr="00757B37" w:rsidRDefault="00673AEA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1,479,600</w:t>
            </w:r>
          </w:p>
        </w:tc>
        <w:tc>
          <w:tcPr>
            <w:tcW w:w="1531" w:type="dxa"/>
          </w:tcPr>
          <w:p w14:paraId="0FB82D07" w14:textId="22177CE3" w:rsidR="00673AEA" w:rsidRPr="00757B37" w:rsidRDefault="00FC6FD6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500,000</w:t>
            </w:r>
          </w:p>
        </w:tc>
        <w:tc>
          <w:tcPr>
            <w:tcW w:w="1531" w:type="dxa"/>
          </w:tcPr>
          <w:p w14:paraId="27A41161" w14:textId="6BEC27EE" w:rsidR="00673AEA" w:rsidRPr="00757B37" w:rsidRDefault="00673AEA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500,000</w:t>
            </w:r>
          </w:p>
        </w:tc>
      </w:tr>
      <w:tr w:rsidR="00673AEA" w:rsidRPr="00BE794A" w14:paraId="2BFE3FCF" w14:textId="77777777" w:rsidTr="00AC1343">
        <w:trPr>
          <w:trHeight w:val="203"/>
        </w:trPr>
        <w:tc>
          <w:tcPr>
            <w:tcW w:w="3690" w:type="dxa"/>
            <w:vAlign w:val="center"/>
          </w:tcPr>
          <w:p w14:paraId="6FD1B1F3" w14:textId="3E079DD5" w:rsidR="00673AEA" w:rsidRPr="00BE794A" w:rsidRDefault="00673AEA" w:rsidP="00673AE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ประกันการซื้อสินค้า</w:t>
            </w:r>
          </w:p>
        </w:tc>
        <w:tc>
          <w:tcPr>
            <w:tcW w:w="1531" w:type="dxa"/>
          </w:tcPr>
          <w:p w14:paraId="5AA4AC04" w14:textId="1F71F9EF" w:rsidR="00673AEA" w:rsidRPr="00757B37" w:rsidRDefault="00FC6FD6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250,000</w:t>
            </w:r>
          </w:p>
        </w:tc>
        <w:tc>
          <w:tcPr>
            <w:tcW w:w="1531" w:type="dxa"/>
          </w:tcPr>
          <w:p w14:paraId="7A67EF4A" w14:textId="6B226289" w:rsidR="00673AEA" w:rsidRPr="00757B37" w:rsidRDefault="00673AEA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250,000</w:t>
            </w:r>
          </w:p>
        </w:tc>
        <w:tc>
          <w:tcPr>
            <w:tcW w:w="1531" w:type="dxa"/>
          </w:tcPr>
          <w:p w14:paraId="0053E1EC" w14:textId="7A1ED0C0" w:rsidR="00673AEA" w:rsidRPr="00757B37" w:rsidRDefault="00FC6FD6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  <w:tc>
          <w:tcPr>
            <w:tcW w:w="1531" w:type="dxa"/>
          </w:tcPr>
          <w:p w14:paraId="2D0ECDE9" w14:textId="5E3B06A5" w:rsidR="00673AEA" w:rsidRPr="00757B37" w:rsidRDefault="00673AEA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</w:tr>
      <w:tr w:rsidR="00673AEA" w:rsidRPr="00BE794A" w14:paraId="7F3D3C2D" w14:textId="77777777" w:rsidTr="00AC1343">
        <w:trPr>
          <w:trHeight w:val="203"/>
        </w:trPr>
        <w:tc>
          <w:tcPr>
            <w:tcW w:w="3690" w:type="dxa"/>
            <w:vAlign w:val="center"/>
          </w:tcPr>
          <w:p w14:paraId="53E2BA18" w14:textId="13AE20B6" w:rsidR="00673AEA" w:rsidRPr="00BE794A" w:rsidRDefault="00673AEA" w:rsidP="00673AE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ประกันสัญญาให้บริการ</w:t>
            </w:r>
          </w:p>
        </w:tc>
        <w:tc>
          <w:tcPr>
            <w:tcW w:w="1531" w:type="dxa"/>
          </w:tcPr>
          <w:p w14:paraId="3C0A1904" w14:textId="728E085C" w:rsidR="00673AEA" w:rsidRPr="00757B37" w:rsidRDefault="00FC6FD6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810,000</w:t>
            </w:r>
          </w:p>
        </w:tc>
        <w:tc>
          <w:tcPr>
            <w:tcW w:w="1531" w:type="dxa"/>
          </w:tcPr>
          <w:p w14:paraId="6A6E7050" w14:textId="212B1D68" w:rsidR="00673AEA" w:rsidRPr="00757B37" w:rsidRDefault="00673AEA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810,000</w:t>
            </w:r>
          </w:p>
        </w:tc>
        <w:tc>
          <w:tcPr>
            <w:tcW w:w="1531" w:type="dxa"/>
          </w:tcPr>
          <w:p w14:paraId="29D7A04E" w14:textId="0B3B501D" w:rsidR="00673AEA" w:rsidRPr="00757B37" w:rsidRDefault="00FC6FD6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531" w:type="dxa"/>
          </w:tcPr>
          <w:p w14:paraId="502D91BF" w14:textId="18C460AA" w:rsidR="00673AEA" w:rsidRPr="00757B37" w:rsidRDefault="00673AEA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</w:tr>
      <w:tr w:rsidR="00673AEA" w:rsidRPr="00BE794A" w14:paraId="44A9F8D0" w14:textId="77777777" w:rsidTr="00AC1343">
        <w:trPr>
          <w:trHeight w:val="203"/>
        </w:trPr>
        <w:tc>
          <w:tcPr>
            <w:tcW w:w="3690" w:type="dxa"/>
            <w:vAlign w:val="center"/>
          </w:tcPr>
          <w:p w14:paraId="6B3A8AD9" w14:textId="49F8E240" w:rsidR="00673AEA" w:rsidRPr="00BE794A" w:rsidRDefault="00673AEA" w:rsidP="00673AE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ประกันการใช้บริการ</w:t>
            </w:r>
          </w:p>
        </w:tc>
        <w:tc>
          <w:tcPr>
            <w:tcW w:w="1531" w:type="dxa"/>
          </w:tcPr>
          <w:p w14:paraId="3FED9474" w14:textId="4DE396A6" w:rsidR="00673AEA" w:rsidRPr="00757B37" w:rsidRDefault="00FC6FD6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531" w:type="dxa"/>
          </w:tcPr>
          <w:p w14:paraId="1864F618" w14:textId="0E13DE19" w:rsidR="00673AEA" w:rsidRPr="00757B37" w:rsidRDefault="00673AEA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531" w:type="dxa"/>
            <w:vAlign w:val="bottom"/>
          </w:tcPr>
          <w:p w14:paraId="7441A2EC" w14:textId="7D7D0D79" w:rsidR="00673AEA" w:rsidRPr="00757B37" w:rsidRDefault="00FC6FD6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 xml:space="preserve">-      </w:t>
            </w:r>
          </w:p>
        </w:tc>
        <w:tc>
          <w:tcPr>
            <w:tcW w:w="1531" w:type="dxa"/>
            <w:vAlign w:val="bottom"/>
          </w:tcPr>
          <w:p w14:paraId="15143E62" w14:textId="2EF0F123" w:rsidR="00673AEA" w:rsidRPr="00757B37" w:rsidRDefault="00673AEA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 xml:space="preserve">-      </w:t>
            </w:r>
          </w:p>
        </w:tc>
      </w:tr>
    </w:tbl>
    <w:p w14:paraId="2CBF2C25" w14:textId="77777777" w:rsidR="00FF33B3" w:rsidRPr="00BE794A" w:rsidRDefault="00FF33B3" w:rsidP="00AC1343">
      <w:pPr>
        <w:pStyle w:val="ListParagraph"/>
        <w:ind w:left="1238"/>
        <w:jc w:val="thaiDistribute"/>
        <w:rPr>
          <w:rFonts w:ascii="Angsana New" w:hAnsi="Angsana New"/>
          <w:sz w:val="28"/>
          <w:szCs w:val="28"/>
        </w:rPr>
      </w:pPr>
    </w:p>
    <w:p w14:paraId="36143F8A" w14:textId="77777777" w:rsidR="00AC10DB" w:rsidRPr="006F71FB" w:rsidRDefault="00AC10DB" w:rsidP="00F62119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8167C0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AF22D61" w14:textId="77777777" w:rsidR="009A0E83" w:rsidRPr="009A0E83" w:rsidRDefault="009A0E83" w:rsidP="009A0E83">
      <w:pPr>
        <w:tabs>
          <w:tab w:val="left" w:pos="513"/>
          <w:tab w:val="decimal" w:pos="7920"/>
        </w:tabs>
        <w:jc w:val="both"/>
        <w:rPr>
          <w:rFonts w:ascii="Angsana New" w:hAnsi="Angsana New"/>
          <w:sz w:val="28"/>
          <w:szCs w:val="28"/>
          <w:u w:val="single"/>
        </w:rPr>
      </w:pPr>
      <w:r w:rsidRPr="009A0E83">
        <w:rPr>
          <w:rFonts w:ascii="Angsana New" w:hAnsi="Angsana New"/>
          <w:sz w:val="28"/>
          <w:szCs w:val="28"/>
          <w:u w:val="single"/>
          <w:cs/>
        </w:rPr>
        <w:t>บริษัทใหญ่ - บริษัท โรงพยาบาลมุกดาหารอินเตอร์เนชั่นแนล จำกัด (มหาชน)</w:t>
      </w:r>
    </w:p>
    <w:p w14:paraId="50AD8F65" w14:textId="4839CC21" w:rsidR="00C36679" w:rsidRPr="009A0E83" w:rsidRDefault="009A0E83" w:rsidP="009A0E83">
      <w:pPr>
        <w:tabs>
          <w:tab w:val="left" w:pos="513"/>
          <w:tab w:val="decimal" w:pos="7920"/>
        </w:tabs>
        <w:jc w:val="both"/>
        <w:rPr>
          <w:rFonts w:ascii="Angsana New" w:hAnsi="Angsana New"/>
          <w:sz w:val="28"/>
          <w:szCs w:val="28"/>
          <w:u w:val="single"/>
          <w:lang w:val="en-US"/>
        </w:rPr>
      </w:pPr>
      <w:r w:rsidRPr="009A0E83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ของ บริษัท โรงพยาบาลมุกดาหารอินเตอร์เนชั่นแนล จำกัด (มหาชน) ครั้งที่ </w:t>
      </w:r>
      <w:r w:rsidRPr="009A0E83">
        <w:rPr>
          <w:rFonts w:ascii="Angsana New" w:hAnsi="Angsana New"/>
          <w:sz w:val="28"/>
          <w:szCs w:val="28"/>
          <w:lang w:val="en-US"/>
        </w:rPr>
        <w:t>3/2569</w:t>
      </w:r>
      <w:r w:rsidRPr="009A0E8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9A0E83">
        <w:rPr>
          <w:rFonts w:ascii="Angsana New" w:hAnsi="Angsana New"/>
          <w:spacing w:val="-4"/>
          <w:sz w:val="28"/>
          <w:szCs w:val="28"/>
          <w:lang w:val="en-US"/>
        </w:rPr>
        <w:t>15</w:t>
      </w:r>
      <w:r w:rsidRPr="009A0E83">
        <w:rPr>
          <w:rFonts w:ascii="Angsana New" w:hAnsi="Angsana New"/>
          <w:spacing w:val="-4"/>
          <w:sz w:val="28"/>
          <w:szCs w:val="28"/>
          <w:cs/>
        </w:rPr>
        <w:t xml:space="preserve"> พฤษภาคม</w:t>
      </w:r>
      <w:r w:rsidRPr="009A0E8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A0E83">
        <w:rPr>
          <w:rFonts w:ascii="Angsana New" w:hAnsi="Angsana New"/>
          <w:spacing w:val="-4"/>
          <w:sz w:val="28"/>
          <w:szCs w:val="28"/>
          <w:lang w:val="en-US"/>
        </w:rPr>
        <w:t>2569</w:t>
      </w:r>
      <w:r w:rsidRPr="009A0E83">
        <w:rPr>
          <w:rFonts w:ascii="Angsana New" w:hAnsi="Angsana New"/>
          <w:spacing w:val="-4"/>
          <w:sz w:val="28"/>
          <w:szCs w:val="28"/>
          <w:cs/>
        </w:rPr>
        <w:t xml:space="preserve"> คณะกรรมการมติอนุมัติให้</w:t>
      </w:r>
      <w:r w:rsidRPr="009A0E83">
        <w:rPr>
          <w:rFonts w:ascii="Angsana New" w:hAnsi="Angsana New" w:hint="cs"/>
          <w:spacing w:val="-4"/>
          <w:sz w:val="28"/>
          <w:szCs w:val="28"/>
          <w:cs/>
        </w:rPr>
        <w:t>ซื้อที่ดิน</w:t>
      </w:r>
      <w:r w:rsidR="00ED41FE">
        <w:rPr>
          <w:rFonts w:ascii="Angsana New" w:hAnsi="Angsana New" w:hint="cs"/>
          <w:spacing w:val="-4"/>
          <w:sz w:val="28"/>
          <w:szCs w:val="28"/>
          <w:cs/>
        </w:rPr>
        <w:t>พร้อมสิ่งปลูกสร้าง</w:t>
      </w:r>
      <w:r w:rsidRPr="009A0E83">
        <w:rPr>
          <w:rFonts w:ascii="Angsana New" w:hAnsi="Angsana New" w:hint="cs"/>
          <w:spacing w:val="-4"/>
          <w:sz w:val="28"/>
          <w:szCs w:val="28"/>
          <w:cs/>
        </w:rPr>
        <w:t xml:space="preserve"> มูลค่า</w:t>
      </w:r>
      <w:r w:rsidRPr="009A0E8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A0E83">
        <w:rPr>
          <w:rFonts w:ascii="Angsana New" w:hAnsi="Angsana New"/>
          <w:spacing w:val="-4"/>
          <w:sz w:val="28"/>
          <w:szCs w:val="28"/>
        </w:rPr>
        <w:t>6,5</w:t>
      </w:r>
      <w:r w:rsidR="00B768D8">
        <w:rPr>
          <w:rFonts w:ascii="Angsana New" w:hAnsi="Angsana New"/>
          <w:spacing w:val="-4"/>
          <w:sz w:val="28"/>
          <w:szCs w:val="28"/>
        </w:rPr>
        <w:t>5</w:t>
      </w:r>
      <w:r w:rsidRPr="009A0E83">
        <w:rPr>
          <w:rFonts w:ascii="Angsana New" w:hAnsi="Angsana New"/>
          <w:spacing w:val="-4"/>
          <w:sz w:val="28"/>
          <w:szCs w:val="28"/>
          <w:cs/>
        </w:rPr>
        <w:t>0</w:t>
      </w:r>
      <w:r w:rsidRPr="009A0E83">
        <w:rPr>
          <w:rFonts w:ascii="Angsana New" w:hAnsi="Angsana New"/>
          <w:spacing w:val="-4"/>
          <w:sz w:val="28"/>
          <w:szCs w:val="28"/>
        </w:rPr>
        <w:t>,</w:t>
      </w:r>
      <w:r w:rsidRPr="009A0E83">
        <w:rPr>
          <w:rFonts w:ascii="Angsana New" w:hAnsi="Angsana New"/>
          <w:spacing w:val="-4"/>
          <w:sz w:val="28"/>
          <w:szCs w:val="28"/>
          <w:lang w:val="en-US"/>
        </w:rPr>
        <w:t>000</w:t>
      </w:r>
      <w:r w:rsidRPr="009A0E83">
        <w:rPr>
          <w:rFonts w:ascii="Angsana New" w:hAnsi="Angsana New"/>
          <w:spacing w:val="-4"/>
          <w:sz w:val="28"/>
          <w:szCs w:val="28"/>
          <w:cs/>
        </w:rPr>
        <w:t xml:space="preserve"> บาท </w:t>
      </w:r>
      <w:r w:rsidRPr="009A0E83">
        <w:rPr>
          <w:rFonts w:ascii="Angsana New" w:hAnsi="Angsana New" w:hint="cs"/>
          <w:spacing w:val="-4"/>
          <w:sz w:val="28"/>
          <w:szCs w:val="28"/>
          <w:cs/>
        </w:rPr>
        <w:t>เพื่อใช้เป็นลานจอดรถของบริษัท</w:t>
      </w:r>
      <w:r w:rsidRPr="009A0E83">
        <w:rPr>
          <w:rFonts w:ascii="Angsana New" w:hAnsi="Angsana New"/>
          <w:spacing w:val="-4"/>
          <w:sz w:val="28"/>
          <w:szCs w:val="28"/>
        </w:rPr>
        <w:t xml:space="preserve"> </w:t>
      </w:r>
      <w:r w:rsidRPr="009A0E83">
        <w:rPr>
          <w:rFonts w:ascii="Angsana New" w:hAnsi="Angsana New"/>
          <w:spacing w:val="-4"/>
          <w:sz w:val="28"/>
          <w:szCs w:val="28"/>
          <w:cs/>
        </w:rPr>
        <w:t>โดยบริษัทจ</w:t>
      </w:r>
      <w:r w:rsidRPr="009A0E83">
        <w:rPr>
          <w:rFonts w:ascii="Angsana New" w:hAnsi="Angsana New" w:hint="cs"/>
          <w:spacing w:val="-4"/>
          <w:sz w:val="28"/>
          <w:szCs w:val="28"/>
          <w:cs/>
        </w:rPr>
        <w:t>ะชำระเงิน</w:t>
      </w:r>
      <w:r w:rsidRPr="009A0E83">
        <w:rPr>
          <w:rFonts w:ascii="Angsana New" w:hAnsi="Angsana New" w:hint="cs"/>
          <w:sz w:val="28"/>
          <w:szCs w:val="28"/>
          <w:cs/>
        </w:rPr>
        <w:t>ค่าซื้อที่ดิน</w:t>
      </w:r>
      <w:r w:rsidR="00FF704F">
        <w:rPr>
          <w:rFonts w:ascii="Angsana New" w:hAnsi="Angsana New" w:hint="cs"/>
          <w:spacing w:val="-4"/>
          <w:sz w:val="28"/>
          <w:szCs w:val="28"/>
          <w:cs/>
        </w:rPr>
        <w:t>พร้อมสิ่งปลูกสร้าง</w:t>
      </w:r>
      <w:r w:rsidRPr="009A0E83">
        <w:rPr>
          <w:rFonts w:ascii="Angsana New" w:hAnsi="Angsana New" w:hint="cs"/>
          <w:sz w:val="28"/>
          <w:szCs w:val="28"/>
          <w:cs/>
        </w:rPr>
        <w:t>ดังกล่าว ภายในเดือน</w:t>
      </w:r>
      <w:r w:rsidR="009129E2">
        <w:rPr>
          <w:rFonts w:ascii="Angsana New" w:hAnsi="Angsana New" w:hint="cs"/>
          <w:sz w:val="28"/>
          <w:szCs w:val="28"/>
          <w:cs/>
        </w:rPr>
        <w:t>มิถุนายน</w:t>
      </w:r>
      <w:r w:rsidRPr="009A0E83">
        <w:rPr>
          <w:rFonts w:ascii="Angsana New" w:hAnsi="Angsana New" w:hint="cs"/>
          <w:sz w:val="28"/>
          <w:szCs w:val="28"/>
          <w:cs/>
        </w:rPr>
        <w:t xml:space="preserve"> </w:t>
      </w:r>
      <w:r w:rsidRPr="009A0E83">
        <w:rPr>
          <w:rFonts w:ascii="Angsana New" w:hAnsi="Angsana New"/>
          <w:sz w:val="28"/>
          <w:szCs w:val="28"/>
          <w:lang w:val="en-US"/>
        </w:rPr>
        <w:t>2569</w:t>
      </w:r>
    </w:p>
    <w:p w14:paraId="229D5485" w14:textId="2404368D" w:rsidR="006E1FE8" w:rsidRPr="00366EE8" w:rsidRDefault="006E1FE8" w:rsidP="00BC7C90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66EE8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816F85" w:rsidRPr="00366EE8">
        <w:rPr>
          <w:rFonts w:ascii="Angsana New" w:hAnsi="Angsana New" w:hint="cs"/>
          <w:b/>
          <w:bCs/>
          <w:sz w:val="28"/>
          <w:szCs w:val="28"/>
          <w:cs/>
        </w:rPr>
        <w:t>ข้อมูลทาง</w:t>
      </w:r>
      <w:r w:rsidRPr="00366EE8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="005F3791" w:rsidRPr="00366EE8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28496D7E" w14:textId="4A0C7A47" w:rsidR="00296204" w:rsidRPr="00BE794A" w:rsidRDefault="00816F85" w:rsidP="00AC1343">
      <w:pPr>
        <w:spacing w:after="24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</w:t>
      </w:r>
      <w:r w:rsidR="005F3791" w:rsidRPr="00BE794A">
        <w:rPr>
          <w:rFonts w:ascii="Angsana New" w:hAnsi="Angsana New"/>
          <w:sz w:val="28"/>
          <w:szCs w:val="28"/>
          <w:cs/>
        </w:rPr>
        <w:t>การเงินระหว่างกาลนี้ได้รับการอนุมัติให้ออก</w:t>
      </w:r>
      <w:r>
        <w:rPr>
          <w:rFonts w:ascii="Angsana New" w:hAnsi="Angsana New" w:hint="cs"/>
          <w:sz w:val="28"/>
          <w:szCs w:val="28"/>
          <w:cs/>
        </w:rPr>
        <w:t>ข้อมูลทาง</w:t>
      </w:r>
      <w:r w:rsidR="005F3791" w:rsidRPr="00BE794A">
        <w:rPr>
          <w:rFonts w:ascii="Angsana New" w:hAnsi="Angsana New"/>
          <w:sz w:val="28"/>
          <w:szCs w:val="28"/>
          <w:cs/>
        </w:rPr>
        <w:t>การเงินโดยกรรมการผู้มีอำนาจของ</w:t>
      </w:r>
      <w:r w:rsidR="00D901B0" w:rsidRPr="00BE794A">
        <w:rPr>
          <w:rFonts w:ascii="Angsana New" w:hAnsi="Angsana New" w:hint="cs"/>
          <w:sz w:val="28"/>
          <w:szCs w:val="28"/>
          <w:cs/>
        </w:rPr>
        <w:t>กลุ่ม</w:t>
      </w:r>
      <w:r w:rsidR="005F3791" w:rsidRPr="00BE794A">
        <w:rPr>
          <w:rFonts w:ascii="Angsana New" w:hAnsi="Angsana New"/>
          <w:sz w:val="28"/>
          <w:szCs w:val="28"/>
          <w:cs/>
        </w:rPr>
        <w:t xml:space="preserve">บริษัท เมื่อวันที่ </w:t>
      </w:r>
      <w:r w:rsidR="00AC1343">
        <w:rPr>
          <w:rFonts w:ascii="Angsana New" w:hAnsi="Angsana New" w:hint="cs"/>
          <w:sz w:val="28"/>
          <w:szCs w:val="28"/>
          <w:cs/>
        </w:rPr>
        <w:t xml:space="preserve">           </w:t>
      </w:r>
      <w:r w:rsidR="00D60BFD" w:rsidRPr="002518DB">
        <w:rPr>
          <w:rFonts w:ascii="Angsana New" w:hAnsi="Angsana New"/>
          <w:sz w:val="28"/>
          <w:szCs w:val="28"/>
        </w:rPr>
        <w:t>1</w:t>
      </w:r>
      <w:r w:rsidR="005C16C9" w:rsidRPr="002518DB">
        <w:rPr>
          <w:rFonts w:ascii="Angsana New" w:hAnsi="Angsana New"/>
          <w:sz w:val="28"/>
          <w:szCs w:val="28"/>
        </w:rPr>
        <w:t>5</w:t>
      </w:r>
      <w:r w:rsidR="005F3791" w:rsidRPr="002518DB">
        <w:rPr>
          <w:rFonts w:ascii="Angsana New" w:hAnsi="Angsana New"/>
          <w:sz w:val="28"/>
          <w:szCs w:val="28"/>
          <w:cs/>
        </w:rPr>
        <w:t xml:space="preserve"> พฤษภาคม </w:t>
      </w:r>
      <w:r w:rsidR="00F81735" w:rsidRPr="002518DB">
        <w:rPr>
          <w:rFonts w:ascii="Angsana New" w:hAnsi="Angsana New"/>
          <w:sz w:val="28"/>
          <w:szCs w:val="28"/>
          <w:lang w:val="en-US"/>
        </w:rPr>
        <w:t>2569</w:t>
      </w:r>
    </w:p>
    <w:sectPr w:rsidR="00296204" w:rsidRPr="00BE794A" w:rsidSect="000734D4">
      <w:footerReference w:type="default" r:id="rId15"/>
      <w:pgSz w:w="11907" w:h="16840" w:code="9"/>
      <w:pgMar w:top="692" w:right="1151" w:bottom="578" w:left="1151" w:header="720" w:footer="720" w:gutter="0"/>
      <w:paperSrc w:first="15" w:other="15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4D86C" w14:textId="77777777" w:rsidR="00022B7D" w:rsidRDefault="00022B7D">
      <w:r>
        <w:separator/>
      </w:r>
    </w:p>
  </w:endnote>
  <w:endnote w:type="continuationSeparator" w:id="0">
    <w:p w14:paraId="7EC7DE97" w14:textId="77777777" w:rsidR="00022B7D" w:rsidRDefault="00022B7D">
      <w:r>
        <w:continuationSeparator/>
      </w:r>
    </w:p>
  </w:endnote>
  <w:endnote w:type="continuationNotice" w:id="1">
    <w:p w14:paraId="7D5AD4F3" w14:textId="77777777" w:rsidR="00022B7D" w:rsidRDefault="00022B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 w:hint="cs"/>
        <w:sz w:val="30"/>
        <w:szCs w:val="30"/>
      </w:rPr>
      <w:id w:val="11995126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79DCA" w14:textId="1E49AAC3" w:rsidR="004D054E" w:rsidRDefault="004D054E" w:rsidP="008810EC">
        <w:pPr>
          <w:pStyle w:val="Footer"/>
          <w:jc w:val="right"/>
          <w:rPr>
            <w:rFonts w:ascii="Angsana New" w:hAnsi="Angsana New" w:cs="Angsana New"/>
            <w:sz w:val="30"/>
            <w:szCs w:val="30"/>
            <w:cs/>
          </w:rPr>
        </w:pPr>
      </w:p>
      <w:p w14:paraId="0A69BAFA" w14:textId="7288718D" w:rsidR="00377616" w:rsidRPr="00564B29" w:rsidRDefault="004D054E" w:rsidP="004D054E">
        <w:pPr>
          <w:pStyle w:val="Footer"/>
          <w:tabs>
            <w:tab w:val="left" w:pos="7082"/>
            <w:tab w:val="right" w:pos="9603"/>
          </w:tabs>
          <w:rPr>
            <w:rFonts w:ascii="Angsana New" w:hAnsi="Angsana New" w:cs="Angsana New"/>
            <w:sz w:val="30"/>
            <w:szCs w:val="30"/>
          </w:rPr>
        </w:pPr>
        <w:r>
          <w:rPr>
            <w:rFonts w:ascii="Angsana New" w:hAnsi="Angsana New" w:cs="Angsana New"/>
            <w:sz w:val="30"/>
            <w:szCs w:val="30"/>
          </w:rPr>
          <w:tab/>
        </w:r>
        <w:r>
          <w:rPr>
            <w:rFonts w:ascii="Angsana New" w:hAnsi="Angsana New" w:cs="Angsana New"/>
            <w:sz w:val="30"/>
            <w:szCs w:val="30"/>
          </w:rPr>
          <w:tab/>
        </w:r>
        <w:r>
          <w:rPr>
            <w:rFonts w:ascii="Angsana New" w:hAnsi="Angsana New" w:cs="Angsana New"/>
            <w:sz w:val="30"/>
            <w:szCs w:val="30"/>
          </w:rPr>
          <w:tab/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377616" w:rsidRPr="00564B29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377616" w:rsidRPr="00564B29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2B02D9E0" w14:textId="15F245BA" w:rsidR="004A0E45" w:rsidRDefault="004A0E45" w:rsidP="00D3798A">
    <w:pPr>
      <w:pStyle w:val="Footer"/>
      <w:ind w:right="360"/>
      <w:jc w:val="right"/>
      <w:rPr>
        <w:rFonts w:ascii="Angsana New" w:hAnsi="Angsana New" w:cs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 w:hint="cs"/>
        <w:sz w:val="30"/>
        <w:szCs w:val="30"/>
      </w:rPr>
      <w:id w:val="-458419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5475DA" w14:textId="19DB44ED" w:rsidR="00ED1BD3" w:rsidRDefault="00367CF2" w:rsidP="00377616">
        <w:pPr>
          <w:pStyle w:val="Footer"/>
          <w:jc w:val="right"/>
          <w:rPr>
            <w:rFonts w:ascii="Angsana New" w:hAnsi="Angsana New" w:cs="Angsana New"/>
            <w:sz w:val="30"/>
            <w:szCs w:val="30"/>
            <w:cs/>
          </w:rPr>
        </w:pPr>
        <w:r>
          <w:rPr>
            <w:rFonts w:ascii="Angsana New" w:hAnsi="Angsana New" w:cs="Angsana New"/>
            <w:sz w:val="30"/>
            <w:szCs w:val="30"/>
            <w:cs/>
          </w:rPr>
          <w:br/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377616" w:rsidRPr="00564B29">
          <w:rPr>
            <w:rFonts w:ascii="Angsana New" w:hAnsi="Angsana New"/>
            <w:sz w:val="30"/>
            <w:szCs w:val="30"/>
          </w:rPr>
          <w:t>11</w:t>
        </w:r>
        <w:r w:rsidR="00377616" w:rsidRPr="00564B29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0C50C05F" w14:textId="0777B89C" w:rsidR="004D36AD" w:rsidRPr="00564B29" w:rsidRDefault="004D36AD" w:rsidP="00377616">
    <w:pPr>
      <w:pStyle w:val="Footer"/>
      <w:jc w:val="right"/>
      <w:rPr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 w:hint="cs"/>
        <w:sz w:val="32"/>
        <w:szCs w:val="32"/>
      </w:rPr>
      <w:id w:val="-113599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F501B7" w14:textId="30AE9E20" w:rsidR="00445793" w:rsidRDefault="00367CF2" w:rsidP="00AE276C">
        <w:pPr>
          <w:pStyle w:val="Footer"/>
          <w:jc w:val="right"/>
          <w:rPr>
            <w:rFonts w:ascii="Angsana New" w:hAnsi="Angsana New" w:cs="Angsana New"/>
            <w:sz w:val="30"/>
            <w:szCs w:val="30"/>
            <w:cs/>
            <w:lang w:val="en-US"/>
          </w:rPr>
        </w:pPr>
        <w:r>
          <w:rPr>
            <w:rFonts w:ascii="Angsana New" w:hAnsi="Angsana New" w:cs="Angsana New"/>
            <w:sz w:val="32"/>
            <w:szCs w:val="32"/>
            <w:cs/>
          </w:rPr>
          <w:br/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377616" w:rsidRPr="00564B29">
          <w:rPr>
            <w:rFonts w:ascii="Angsana New" w:hAnsi="Angsana New"/>
            <w:sz w:val="30"/>
            <w:szCs w:val="30"/>
          </w:rPr>
          <w:t>11</w:t>
        </w:r>
        <w:r w:rsidR="00377616" w:rsidRPr="00564B29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72FA4B66" w14:textId="1ACDBBAD" w:rsidR="00445793" w:rsidRPr="00377616" w:rsidRDefault="00445793" w:rsidP="00AE276C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 w:hint="cs"/>
        <w:sz w:val="30"/>
        <w:szCs w:val="30"/>
      </w:rPr>
      <w:id w:val="8911669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A281FC" w14:textId="2D120A0E" w:rsidR="0051716B" w:rsidRDefault="00E90040" w:rsidP="00AE276C">
        <w:pPr>
          <w:pStyle w:val="Footer"/>
          <w:jc w:val="right"/>
          <w:rPr>
            <w:rFonts w:ascii="Angsana New" w:hAnsi="Angsana New" w:cs="Angsana New"/>
            <w:sz w:val="30"/>
            <w:szCs w:val="30"/>
            <w:cs/>
            <w:lang w:val="en-US"/>
          </w:rPr>
        </w:pPr>
        <w:r>
          <w:rPr>
            <w:rFonts w:ascii="Angsana New" w:hAnsi="Angsana New" w:cs="Angsana New"/>
            <w:sz w:val="30"/>
            <w:szCs w:val="30"/>
            <w:cs/>
          </w:rPr>
          <w:br/>
        </w:r>
        <w:r w:rsidR="00AE276C" w:rsidRPr="00564B29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AE276C" w:rsidRPr="00564B29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AE276C" w:rsidRPr="00564B29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E276C" w:rsidRPr="00564B29">
          <w:rPr>
            <w:rFonts w:ascii="Angsana New" w:hAnsi="Angsana New"/>
            <w:sz w:val="30"/>
            <w:szCs w:val="30"/>
          </w:rPr>
          <w:t>11</w:t>
        </w:r>
        <w:r w:rsidR="00AE276C" w:rsidRPr="00564B29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40593015" w14:textId="7FB13CA2" w:rsidR="0051716B" w:rsidRPr="00564B29" w:rsidRDefault="0051716B" w:rsidP="00AE276C">
    <w:pPr>
      <w:pStyle w:val="Footer"/>
      <w:jc w:val="right"/>
      <w:rPr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EE42" w14:textId="77777777" w:rsidR="00022B7D" w:rsidRDefault="00022B7D">
      <w:r>
        <w:separator/>
      </w:r>
    </w:p>
  </w:footnote>
  <w:footnote w:type="continuationSeparator" w:id="0">
    <w:p w14:paraId="3DB8E38F" w14:textId="77777777" w:rsidR="00022B7D" w:rsidRDefault="00022B7D">
      <w:r>
        <w:continuationSeparator/>
      </w:r>
    </w:p>
  </w:footnote>
  <w:footnote w:type="continuationNotice" w:id="1">
    <w:p w14:paraId="5E4F0F8C" w14:textId="77777777" w:rsidR="00022B7D" w:rsidRDefault="00022B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04D98" w14:textId="768BE5AB" w:rsidR="00920AD2" w:rsidRPr="00377616" w:rsidRDefault="00920AD2" w:rsidP="00377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2884"/>
    <w:multiLevelType w:val="hybridMultilevel"/>
    <w:tmpl w:val="DD4AEB5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572E5"/>
    <w:multiLevelType w:val="hybridMultilevel"/>
    <w:tmpl w:val="848EE56C"/>
    <w:lvl w:ilvl="0" w:tplc="516052D8">
      <w:start w:val="1"/>
      <w:numFmt w:val="decimal"/>
      <w:lvlText w:val="15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C17045E"/>
    <w:multiLevelType w:val="multilevel"/>
    <w:tmpl w:val="52308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5537FB"/>
    <w:multiLevelType w:val="hybridMultilevel"/>
    <w:tmpl w:val="ECD2CE02"/>
    <w:lvl w:ilvl="0" w:tplc="1B8405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16FB3"/>
    <w:multiLevelType w:val="multilevel"/>
    <w:tmpl w:val="F458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A027C6"/>
    <w:multiLevelType w:val="multilevel"/>
    <w:tmpl w:val="2458C8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CF22982"/>
    <w:multiLevelType w:val="hybridMultilevel"/>
    <w:tmpl w:val="6F9E91DC"/>
    <w:lvl w:ilvl="0" w:tplc="19BE13BC">
      <w:start w:val="1"/>
      <w:numFmt w:val="decimal"/>
      <w:lvlText w:val="2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56BDC"/>
    <w:multiLevelType w:val="hybridMultilevel"/>
    <w:tmpl w:val="13248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7674A"/>
    <w:multiLevelType w:val="hybridMultilevel"/>
    <w:tmpl w:val="907674CA"/>
    <w:lvl w:ilvl="0" w:tplc="F39C6B22">
      <w:start w:val="1"/>
      <w:numFmt w:val="decimal"/>
      <w:lvlText w:val="3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0C45BD"/>
    <w:multiLevelType w:val="hybridMultilevel"/>
    <w:tmpl w:val="65085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83D2C"/>
    <w:multiLevelType w:val="hybridMultilevel"/>
    <w:tmpl w:val="B9684B0C"/>
    <w:lvl w:ilvl="0" w:tplc="31C0F578">
      <w:start w:val="1"/>
      <w:numFmt w:val="decimal"/>
      <w:lvlText w:val="31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4" w15:restartNumberingAfterBreak="0">
    <w:nsid w:val="2E581CB7"/>
    <w:multiLevelType w:val="multilevel"/>
    <w:tmpl w:val="5A4EC1D2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28.3.%3"/>
      <w:lvlJc w:val="left"/>
      <w:pPr>
        <w:ind w:left="1598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5" w15:restartNumberingAfterBreak="0">
    <w:nsid w:val="3E515B45"/>
    <w:multiLevelType w:val="hybridMultilevel"/>
    <w:tmpl w:val="635E850E"/>
    <w:lvl w:ilvl="0" w:tplc="32FA0312">
      <w:start w:val="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6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4FB92334"/>
    <w:multiLevelType w:val="hybridMultilevel"/>
    <w:tmpl w:val="BC86EEB2"/>
    <w:lvl w:ilvl="0" w:tplc="2B8012FA">
      <w:start w:val="1"/>
      <w:numFmt w:val="decimal"/>
      <w:lvlText w:val="24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9" w15:restartNumberingAfterBreak="0">
    <w:nsid w:val="522D618C"/>
    <w:multiLevelType w:val="multilevel"/>
    <w:tmpl w:val="26841388"/>
    <w:lvl w:ilvl="0">
      <w:start w:val="1"/>
      <w:numFmt w:val="decimal"/>
      <w:lvlText w:val="21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20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240B66"/>
    <w:multiLevelType w:val="multilevel"/>
    <w:tmpl w:val="415CD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5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C4F7B5C"/>
    <w:multiLevelType w:val="hybridMultilevel"/>
    <w:tmpl w:val="8DBA7F18"/>
    <w:lvl w:ilvl="0" w:tplc="50C628A0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761A2A"/>
    <w:multiLevelType w:val="hybridMultilevel"/>
    <w:tmpl w:val="9B546138"/>
    <w:lvl w:ilvl="0" w:tplc="6AAE2420">
      <w:start w:val="1"/>
      <w:numFmt w:val="decimal"/>
      <w:lvlText w:val="28.%1"/>
      <w:lvlJc w:val="left"/>
      <w:pPr>
        <w:ind w:left="123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5" w15:restartNumberingAfterBreak="0">
    <w:nsid w:val="66882BED"/>
    <w:multiLevelType w:val="hybridMultilevel"/>
    <w:tmpl w:val="6F48A6DE"/>
    <w:lvl w:ilvl="0" w:tplc="44168B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A79CE"/>
    <w:multiLevelType w:val="multilevel"/>
    <w:tmpl w:val="A8E4D234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26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7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1019A"/>
    <w:multiLevelType w:val="hybridMultilevel"/>
    <w:tmpl w:val="7ABACFEE"/>
    <w:lvl w:ilvl="0" w:tplc="13A4D78A">
      <w:start w:val="31"/>
      <w:numFmt w:val="bullet"/>
      <w:lvlText w:val="-"/>
      <w:lvlJc w:val="left"/>
      <w:pPr>
        <w:ind w:left="5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29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507543">
    <w:abstractNumId w:val="7"/>
  </w:num>
  <w:num w:numId="2" w16cid:durableId="231357234">
    <w:abstractNumId w:val="17"/>
  </w:num>
  <w:num w:numId="3" w16cid:durableId="1106659503">
    <w:abstractNumId w:val="10"/>
  </w:num>
  <w:num w:numId="4" w16cid:durableId="587930218">
    <w:abstractNumId w:val="21"/>
  </w:num>
  <w:num w:numId="5" w16cid:durableId="664632303">
    <w:abstractNumId w:val="29"/>
  </w:num>
  <w:num w:numId="6" w16cid:durableId="58865261">
    <w:abstractNumId w:val="0"/>
  </w:num>
  <w:num w:numId="7" w16cid:durableId="1894922607">
    <w:abstractNumId w:val="20"/>
  </w:num>
  <w:num w:numId="8" w16cid:durableId="1139611900">
    <w:abstractNumId w:val="25"/>
  </w:num>
  <w:num w:numId="9" w16cid:durableId="1324160768">
    <w:abstractNumId w:val="9"/>
  </w:num>
  <w:num w:numId="10" w16cid:durableId="721909573">
    <w:abstractNumId w:val="27"/>
  </w:num>
  <w:num w:numId="11" w16cid:durableId="1137378326">
    <w:abstractNumId w:val="6"/>
  </w:num>
  <w:num w:numId="12" w16cid:durableId="2090272868">
    <w:abstractNumId w:val="8"/>
  </w:num>
  <w:num w:numId="13" w16cid:durableId="889800523">
    <w:abstractNumId w:val="2"/>
  </w:num>
  <w:num w:numId="14" w16cid:durableId="1410269581">
    <w:abstractNumId w:val="26"/>
  </w:num>
  <w:num w:numId="15" w16cid:durableId="2122071031">
    <w:abstractNumId w:val="24"/>
  </w:num>
  <w:num w:numId="16" w16cid:durableId="2071227488">
    <w:abstractNumId w:val="16"/>
  </w:num>
  <w:num w:numId="17" w16cid:durableId="1718309054">
    <w:abstractNumId w:val="14"/>
  </w:num>
  <w:num w:numId="18" w16cid:durableId="459495074">
    <w:abstractNumId w:val="18"/>
  </w:num>
  <w:num w:numId="19" w16cid:durableId="1198858740">
    <w:abstractNumId w:val="19"/>
  </w:num>
  <w:num w:numId="20" w16cid:durableId="1203057320">
    <w:abstractNumId w:val="1"/>
  </w:num>
  <w:num w:numId="21" w16cid:durableId="1466191586">
    <w:abstractNumId w:val="5"/>
  </w:num>
  <w:num w:numId="22" w16cid:durableId="79522079">
    <w:abstractNumId w:val="15"/>
  </w:num>
  <w:num w:numId="23" w16cid:durableId="1326739747">
    <w:abstractNumId w:val="12"/>
  </w:num>
  <w:num w:numId="24" w16cid:durableId="2065063766">
    <w:abstractNumId w:val="13"/>
  </w:num>
  <w:num w:numId="25" w16cid:durableId="1266811797">
    <w:abstractNumId w:val="11"/>
  </w:num>
  <w:num w:numId="26" w16cid:durableId="530344568">
    <w:abstractNumId w:val="23"/>
  </w:num>
  <w:num w:numId="27" w16cid:durableId="723914641">
    <w:abstractNumId w:val="22"/>
  </w:num>
  <w:num w:numId="28" w16cid:durableId="1629163303">
    <w:abstractNumId w:val="3"/>
  </w:num>
  <w:num w:numId="29" w16cid:durableId="834423172">
    <w:abstractNumId w:val="28"/>
  </w:num>
  <w:num w:numId="30" w16cid:durableId="988248642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12E"/>
    <w:rsid w:val="000002F9"/>
    <w:rsid w:val="000004BE"/>
    <w:rsid w:val="000006FD"/>
    <w:rsid w:val="000009F6"/>
    <w:rsid w:val="000009FB"/>
    <w:rsid w:val="00000CD7"/>
    <w:rsid w:val="00000D9B"/>
    <w:rsid w:val="00001059"/>
    <w:rsid w:val="0000175F"/>
    <w:rsid w:val="00001887"/>
    <w:rsid w:val="000018C0"/>
    <w:rsid w:val="00001A9F"/>
    <w:rsid w:val="00001B91"/>
    <w:rsid w:val="00001C7E"/>
    <w:rsid w:val="00001DCA"/>
    <w:rsid w:val="00001E19"/>
    <w:rsid w:val="00001E2B"/>
    <w:rsid w:val="00001FC1"/>
    <w:rsid w:val="000027B7"/>
    <w:rsid w:val="00002A98"/>
    <w:rsid w:val="00002AF5"/>
    <w:rsid w:val="00002BEF"/>
    <w:rsid w:val="00002EB1"/>
    <w:rsid w:val="000035EE"/>
    <w:rsid w:val="0000395F"/>
    <w:rsid w:val="00003B9C"/>
    <w:rsid w:val="00003BA3"/>
    <w:rsid w:val="00003DED"/>
    <w:rsid w:val="00003F4A"/>
    <w:rsid w:val="0000435E"/>
    <w:rsid w:val="00004A1C"/>
    <w:rsid w:val="00004C8C"/>
    <w:rsid w:val="00004D06"/>
    <w:rsid w:val="00004EBE"/>
    <w:rsid w:val="00005035"/>
    <w:rsid w:val="0000515B"/>
    <w:rsid w:val="000055D8"/>
    <w:rsid w:val="000055FE"/>
    <w:rsid w:val="00005930"/>
    <w:rsid w:val="00005965"/>
    <w:rsid w:val="00005BA4"/>
    <w:rsid w:val="00005C75"/>
    <w:rsid w:val="0000600D"/>
    <w:rsid w:val="0000627A"/>
    <w:rsid w:val="00006366"/>
    <w:rsid w:val="00006399"/>
    <w:rsid w:val="0000656E"/>
    <w:rsid w:val="000066AB"/>
    <w:rsid w:val="00006754"/>
    <w:rsid w:val="00006893"/>
    <w:rsid w:val="00006AE6"/>
    <w:rsid w:val="00006BA1"/>
    <w:rsid w:val="00006D44"/>
    <w:rsid w:val="000070CB"/>
    <w:rsid w:val="000075FD"/>
    <w:rsid w:val="000076FB"/>
    <w:rsid w:val="000078A6"/>
    <w:rsid w:val="00007B3D"/>
    <w:rsid w:val="00007BA0"/>
    <w:rsid w:val="00007DE8"/>
    <w:rsid w:val="00010209"/>
    <w:rsid w:val="0001023E"/>
    <w:rsid w:val="000102F7"/>
    <w:rsid w:val="000106F7"/>
    <w:rsid w:val="0001079E"/>
    <w:rsid w:val="000107B8"/>
    <w:rsid w:val="0001092D"/>
    <w:rsid w:val="00010B54"/>
    <w:rsid w:val="00010E97"/>
    <w:rsid w:val="00010F76"/>
    <w:rsid w:val="00011402"/>
    <w:rsid w:val="000116E0"/>
    <w:rsid w:val="00011C7B"/>
    <w:rsid w:val="00011D26"/>
    <w:rsid w:val="000123D0"/>
    <w:rsid w:val="00012647"/>
    <w:rsid w:val="000127EB"/>
    <w:rsid w:val="00012875"/>
    <w:rsid w:val="00012AF5"/>
    <w:rsid w:val="00012CC3"/>
    <w:rsid w:val="00013349"/>
    <w:rsid w:val="00013450"/>
    <w:rsid w:val="0001389E"/>
    <w:rsid w:val="000138D1"/>
    <w:rsid w:val="00013C3C"/>
    <w:rsid w:val="00013C60"/>
    <w:rsid w:val="00013E25"/>
    <w:rsid w:val="00013EAE"/>
    <w:rsid w:val="000142CA"/>
    <w:rsid w:val="000146DA"/>
    <w:rsid w:val="0001477B"/>
    <w:rsid w:val="000147ED"/>
    <w:rsid w:val="00014963"/>
    <w:rsid w:val="00014966"/>
    <w:rsid w:val="00014A22"/>
    <w:rsid w:val="00014A48"/>
    <w:rsid w:val="00014C1A"/>
    <w:rsid w:val="00014E24"/>
    <w:rsid w:val="00014E45"/>
    <w:rsid w:val="00014FBE"/>
    <w:rsid w:val="00015272"/>
    <w:rsid w:val="00015841"/>
    <w:rsid w:val="00015E3B"/>
    <w:rsid w:val="00015FDF"/>
    <w:rsid w:val="000160E4"/>
    <w:rsid w:val="00016248"/>
    <w:rsid w:val="00016250"/>
    <w:rsid w:val="00016765"/>
    <w:rsid w:val="00016F20"/>
    <w:rsid w:val="00017419"/>
    <w:rsid w:val="00020013"/>
    <w:rsid w:val="00020138"/>
    <w:rsid w:val="00020175"/>
    <w:rsid w:val="00020316"/>
    <w:rsid w:val="00020364"/>
    <w:rsid w:val="00020368"/>
    <w:rsid w:val="00020636"/>
    <w:rsid w:val="00020864"/>
    <w:rsid w:val="0002094F"/>
    <w:rsid w:val="000209B6"/>
    <w:rsid w:val="00020BDD"/>
    <w:rsid w:val="00020CEC"/>
    <w:rsid w:val="00020D9A"/>
    <w:rsid w:val="00020F0D"/>
    <w:rsid w:val="00020FCA"/>
    <w:rsid w:val="0002103C"/>
    <w:rsid w:val="00021239"/>
    <w:rsid w:val="00021617"/>
    <w:rsid w:val="000218A2"/>
    <w:rsid w:val="00021956"/>
    <w:rsid w:val="00021AD2"/>
    <w:rsid w:val="00021E10"/>
    <w:rsid w:val="00021F07"/>
    <w:rsid w:val="000222E7"/>
    <w:rsid w:val="00022B7D"/>
    <w:rsid w:val="00022E54"/>
    <w:rsid w:val="00023A5E"/>
    <w:rsid w:val="00023B68"/>
    <w:rsid w:val="00023CBB"/>
    <w:rsid w:val="00023D7D"/>
    <w:rsid w:val="00024109"/>
    <w:rsid w:val="00024677"/>
    <w:rsid w:val="000246D4"/>
    <w:rsid w:val="000248B7"/>
    <w:rsid w:val="000249D0"/>
    <w:rsid w:val="00024A70"/>
    <w:rsid w:val="00024E25"/>
    <w:rsid w:val="0002538A"/>
    <w:rsid w:val="00025529"/>
    <w:rsid w:val="000255C3"/>
    <w:rsid w:val="000256AD"/>
    <w:rsid w:val="000258D5"/>
    <w:rsid w:val="000258DC"/>
    <w:rsid w:val="00025D5E"/>
    <w:rsid w:val="0002642D"/>
    <w:rsid w:val="00026828"/>
    <w:rsid w:val="00026B9B"/>
    <w:rsid w:val="00026F5D"/>
    <w:rsid w:val="0002729C"/>
    <w:rsid w:val="000272BF"/>
    <w:rsid w:val="000275E9"/>
    <w:rsid w:val="0002769D"/>
    <w:rsid w:val="00027827"/>
    <w:rsid w:val="000279EC"/>
    <w:rsid w:val="00030358"/>
    <w:rsid w:val="00030769"/>
    <w:rsid w:val="00030F23"/>
    <w:rsid w:val="0003106B"/>
    <w:rsid w:val="000312C0"/>
    <w:rsid w:val="00031307"/>
    <w:rsid w:val="0003150C"/>
    <w:rsid w:val="00031DB8"/>
    <w:rsid w:val="00031EA7"/>
    <w:rsid w:val="0003239C"/>
    <w:rsid w:val="000324F5"/>
    <w:rsid w:val="0003286A"/>
    <w:rsid w:val="000328FD"/>
    <w:rsid w:val="00032BF5"/>
    <w:rsid w:val="00032C18"/>
    <w:rsid w:val="000332FC"/>
    <w:rsid w:val="000336C5"/>
    <w:rsid w:val="0003386E"/>
    <w:rsid w:val="00033B34"/>
    <w:rsid w:val="00034128"/>
    <w:rsid w:val="00034500"/>
    <w:rsid w:val="000345C1"/>
    <w:rsid w:val="000346CB"/>
    <w:rsid w:val="00034998"/>
    <w:rsid w:val="000349C4"/>
    <w:rsid w:val="00034AAF"/>
    <w:rsid w:val="00034C78"/>
    <w:rsid w:val="0003545E"/>
    <w:rsid w:val="000355B3"/>
    <w:rsid w:val="0003570E"/>
    <w:rsid w:val="000357E3"/>
    <w:rsid w:val="000359D6"/>
    <w:rsid w:val="00035A2D"/>
    <w:rsid w:val="0003637C"/>
    <w:rsid w:val="000365C9"/>
    <w:rsid w:val="0003710E"/>
    <w:rsid w:val="00037446"/>
    <w:rsid w:val="00037859"/>
    <w:rsid w:val="000378AE"/>
    <w:rsid w:val="00037AF2"/>
    <w:rsid w:val="00040056"/>
    <w:rsid w:val="000400A2"/>
    <w:rsid w:val="0004051B"/>
    <w:rsid w:val="00040BA9"/>
    <w:rsid w:val="00040CAD"/>
    <w:rsid w:val="00040EA4"/>
    <w:rsid w:val="00041027"/>
    <w:rsid w:val="00041060"/>
    <w:rsid w:val="0004124C"/>
    <w:rsid w:val="00041254"/>
    <w:rsid w:val="000414D8"/>
    <w:rsid w:val="00041655"/>
    <w:rsid w:val="00041A52"/>
    <w:rsid w:val="00041E55"/>
    <w:rsid w:val="000428D3"/>
    <w:rsid w:val="000428D8"/>
    <w:rsid w:val="00042DD9"/>
    <w:rsid w:val="00043197"/>
    <w:rsid w:val="000431BD"/>
    <w:rsid w:val="000437F5"/>
    <w:rsid w:val="0004380B"/>
    <w:rsid w:val="00043817"/>
    <w:rsid w:val="00043C14"/>
    <w:rsid w:val="00044099"/>
    <w:rsid w:val="000440C5"/>
    <w:rsid w:val="00044FC2"/>
    <w:rsid w:val="0004515A"/>
    <w:rsid w:val="0004520B"/>
    <w:rsid w:val="000453B7"/>
    <w:rsid w:val="00045512"/>
    <w:rsid w:val="000455D6"/>
    <w:rsid w:val="00045B39"/>
    <w:rsid w:val="00045D3A"/>
    <w:rsid w:val="00045F90"/>
    <w:rsid w:val="000462F1"/>
    <w:rsid w:val="000464A7"/>
    <w:rsid w:val="00046708"/>
    <w:rsid w:val="00046C7F"/>
    <w:rsid w:val="00046C97"/>
    <w:rsid w:val="000471F7"/>
    <w:rsid w:val="0004747D"/>
    <w:rsid w:val="000475D6"/>
    <w:rsid w:val="00047674"/>
    <w:rsid w:val="000478AD"/>
    <w:rsid w:val="00047ABB"/>
    <w:rsid w:val="00047BB0"/>
    <w:rsid w:val="000500AD"/>
    <w:rsid w:val="000504FF"/>
    <w:rsid w:val="000507E1"/>
    <w:rsid w:val="000507E9"/>
    <w:rsid w:val="00050B11"/>
    <w:rsid w:val="00050DB3"/>
    <w:rsid w:val="00050DBA"/>
    <w:rsid w:val="00050FD4"/>
    <w:rsid w:val="00051254"/>
    <w:rsid w:val="0005143D"/>
    <w:rsid w:val="0005158B"/>
    <w:rsid w:val="0005159F"/>
    <w:rsid w:val="00051D81"/>
    <w:rsid w:val="00051EDC"/>
    <w:rsid w:val="00051EEE"/>
    <w:rsid w:val="000522D4"/>
    <w:rsid w:val="000525C9"/>
    <w:rsid w:val="00052603"/>
    <w:rsid w:val="0005276E"/>
    <w:rsid w:val="000529EF"/>
    <w:rsid w:val="00052AD0"/>
    <w:rsid w:val="00052C2A"/>
    <w:rsid w:val="00052D9E"/>
    <w:rsid w:val="00052EFA"/>
    <w:rsid w:val="00052F97"/>
    <w:rsid w:val="000534FB"/>
    <w:rsid w:val="0005357D"/>
    <w:rsid w:val="00053A0E"/>
    <w:rsid w:val="00053A10"/>
    <w:rsid w:val="00053E42"/>
    <w:rsid w:val="000540AE"/>
    <w:rsid w:val="00054327"/>
    <w:rsid w:val="000544ED"/>
    <w:rsid w:val="00054528"/>
    <w:rsid w:val="00054716"/>
    <w:rsid w:val="00054743"/>
    <w:rsid w:val="00054A11"/>
    <w:rsid w:val="00054AD9"/>
    <w:rsid w:val="00054DE6"/>
    <w:rsid w:val="00054E93"/>
    <w:rsid w:val="000552DE"/>
    <w:rsid w:val="000553C4"/>
    <w:rsid w:val="00055C93"/>
    <w:rsid w:val="00055ED7"/>
    <w:rsid w:val="00056CE1"/>
    <w:rsid w:val="00056E08"/>
    <w:rsid w:val="000571FD"/>
    <w:rsid w:val="0005726C"/>
    <w:rsid w:val="000572D0"/>
    <w:rsid w:val="00057447"/>
    <w:rsid w:val="00057B3F"/>
    <w:rsid w:val="00057D2E"/>
    <w:rsid w:val="00057E3F"/>
    <w:rsid w:val="00060C08"/>
    <w:rsid w:val="00060C27"/>
    <w:rsid w:val="00061191"/>
    <w:rsid w:val="000612A8"/>
    <w:rsid w:val="000612EC"/>
    <w:rsid w:val="000616CB"/>
    <w:rsid w:val="00061BB8"/>
    <w:rsid w:val="0006292E"/>
    <w:rsid w:val="000630CD"/>
    <w:rsid w:val="000634EF"/>
    <w:rsid w:val="0006394B"/>
    <w:rsid w:val="000639E6"/>
    <w:rsid w:val="00063D41"/>
    <w:rsid w:val="00063D98"/>
    <w:rsid w:val="00064539"/>
    <w:rsid w:val="0006463B"/>
    <w:rsid w:val="00064B2D"/>
    <w:rsid w:val="00065346"/>
    <w:rsid w:val="00065412"/>
    <w:rsid w:val="000659EC"/>
    <w:rsid w:val="00065BE6"/>
    <w:rsid w:val="00065BFD"/>
    <w:rsid w:val="00065EE6"/>
    <w:rsid w:val="00066014"/>
    <w:rsid w:val="000661FF"/>
    <w:rsid w:val="000663FF"/>
    <w:rsid w:val="00066763"/>
    <w:rsid w:val="0006698D"/>
    <w:rsid w:val="000669EB"/>
    <w:rsid w:val="00066B80"/>
    <w:rsid w:val="000672D8"/>
    <w:rsid w:val="000673EE"/>
    <w:rsid w:val="00067807"/>
    <w:rsid w:val="00067A6B"/>
    <w:rsid w:val="00067DDA"/>
    <w:rsid w:val="00070814"/>
    <w:rsid w:val="00070C9F"/>
    <w:rsid w:val="00071189"/>
    <w:rsid w:val="000712C0"/>
    <w:rsid w:val="00071355"/>
    <w:rsid w:val="000714C5"/>
    <w:rsid w:val="000714E9"/>
    <w:rsid w:val="000715D6"/>
    <w:rsid w:val="000716DD"/>
    <w:rsid w:val="000718CC"/>
    <w:rsid w:val="00071A4E"/>
    <w:rsid w:val="00072324"/>
    <w:rsid w:val="0007242D"/>
    <w:rsid w:val="000726CD"/>
    <w:rsid w:val="000726F3"/>
    <w:rsid w:val="00072814"/>
    <w:rsid w:val="00072948"/>
    <w:rsid w:val="000729A4"/>
    <w:rsid w:val="00072F22"/>
    <w:rsid w:val="00072FD7"/>
    <w:rsid w:val="00073409"/>
    <w:rsid w:val="00073489"/>
    <w:rsid w:val="000734D4"/>
    <w:rsid w:val="000739FF"/>
    <w:rsid w:val="00073E89"/>
    <w:rsid w:val="00074356"/>
    <w:rsid w:val="000747FC"/>
    <w:rsid w:val="00074A37"/>
    <w:rsid w:val="00074B7D"/>
    <w:rsid w:val="00074EBC"/>
    <w:rsid w:val="00075BA0"/>
    <w:rsid w:val="00075BAC"/>
    <w:rsid w:val="00076014"/>
    <w:rsid w:val="000761A4"/>
    <w:rsid w:val="0007647B"/>
    <w:rsid w:val="0007683B"/>
    <w:rsid w:val="00076F7D"/>
    <w:rsid w:val="0007728E"/>
    <w:rsid w:val="000773A4"/>
    <w:rsid w:val="00077BB2"/>
    <w:rsid w:val="00077D46"/>
    <w:rsid w:val="00080162"/>
    <w:rsid w:val="000801C2"/>
    <w:rsid w:val="0008026E"/>
    <w:rsid w:val="000802CF"/>
    <w:rsid w:val="000809A3"/>
    <w:rsid w:val="00080C3A"/>
    <w:rsid w:val="00080CEB"/>
    <w:rsid w:val="00080F3B"/>
    <w:rsid w:val="00081153"/>
    <w:rsid w:val="00081183"/>
    <w:rsid w:val="00081446"/>
    <w:rsid w:val="00081695"/>
    <w:rsid w:val="00081B3B"/>
    <w:rsid w:val="00081C1F"/>
    <w:rsid w:val="00081C80"/>
    <w:rsid w:val="000825D4"/>
    <w:rsid w:val="00083395"/>
    <w:rsid w:val="00083397"/>
    <w:rsid w:val="00083657"/>
    <w:rsid w:val="0008379F"/>
    <w:rsid w:val="000837E5"/>
    <w:rsid w:val="00083A06"/>
    <w:rsid w:val="00083F73"/>
    <w:rsid w:val="0008416C"/>
    <w:rsid w:val="00084458"/>
    <w:rsid w:val="00084639"/>
    <w:rsid w:val="000850DE"/>
    <w:rsid w:val="0008512B"/>
    <w:rsid w:val="00085244"/>
    <w:rsid w:val="00085750"/>
    <w:rsid w:val="000859BC"/>
    <w:rsid w:val="00085CFB"/>
    <w:rsid w:val="00085DC8"/>
    <w:rsid w:val="00085DEC"/>
    <w:rsid w:val="00085E61"/>
    <w:rsid w:val="00085E71"/>
    <w:rsid w:val="000862AA"/>
    <w:rsid w:val="00086660"/>
    <w:rsid w:val="0008668F"/>
    <w:rsid w:val="00086CB1"/>
    <w:rsid w:val="00086F75"/>
    <w:rsid w:val="000870B4"/>
    <w:rsid w:val="000872A7"/>
    <w:rsid w:val="000876A9"/>
    <w:rsid w:val="00087D19"/>
    <w:rsid w:val="00087E62"/>
    <w:rsid w:val="00087E73"/>
    <w:rsid w:val="00087F03"/>
    <w:rsid w:val="00087F61"/>
    <w:rsid w:val="000900B5"/>
    <w:rsid w:val="000901E5"/>
    <w:rsid w:val="00090443"/>
    <w:rsid w:val="000904AF"/>
    <w:rsid w:val="00090518"/>
    <w:rsid w:val="00090920"/>
    <w:rsid w:val="00090AED"/>
    <w:rsid w:val="00090E45"/>
    <w:rsid w:val="00091199"/>
    <w:rsid w:val="00091361"/>
    <w:rsid w:val="000913CC"/>
    <w:rsid w:val="00091BD5"/>
    <w:rsid w:val="00091CD2"/>
    <w:rsid w:val="00091F28"/>
    <w:rsid w:val="000924F5"/>
    <w:rsid w:val="000925A4"/>
    <w:rsid w:val="000928AE"/>
    <w:rsid w:val="00092C88"/>
    <w:rsid w:val="00092D10"/>
    <w:rsid w:val="00092EA9"/>
    <w:rsid w:val="000930C6"/>
    <w:rsid w:val="000937D2"/>
    <w:rsid w:val="00094077"/>
    <w:rsid w:val="00094152"/>
    <w:rsid w:val="00094443"/>
    <w:rsid w:val="0009448E"/>
    <w:rsid w:val="00094BC2"/>
    <w:rsid w:val="00094CBE"/>
    <w:rsid w:val="00094E64"/>
    <w:rsid w:val="000950F2"/>
    <w:rsid w:val="000952F6"/>
    <w:rsid w:val="00095564"/>
    <w:rsid w:val="00095BDA"/>
    <w:rsid w:val="00095C08"/>
    <w:rsid w:val="00095CFA"/>
    <w:rsid w:val="00095F40"/>
    <w:rsid w:val="000960A8"/>
    <w:rsid w:val="000961C5"/>
    <w:rsid w:val="0009636A"/>
    <w:rsid w:val="00096468"/>
    <w:rsid w:val="00096544"/>
    <w:rsid w:val="00096834"/>
    <w:rsid w:val="00096A16"/>
    <w:rsid w:val="00096A32"/>
    <w:rsid w:val="00096AE7"/>
    <w:rsid w:val="00096B60"/>
    <w:rsid w:val="00096C0B"/>
    <w:rsid w:val="00096D8E"/>
    <w:rsid w:val="0009754B"/>
    <w:rsid w:val="000978FE"/>
    <w:rsid w:val="00097A60"/>
    <w:rsid w:val="00097B7C"/>
    <w:rsid w:val="00097BCC"/>
    <w:rsid w:val="00097BD9"/>
    <w:rsid w:val="00097EDD"/>
    <w:rsid w:val="00097FD6"/>
    <w:rsid w:val="000A0147"/>
    <w:rsid w:val="000A0409"/>
    <w:rsid w:val="000A0643"/>
    <w:rsid w:val="000A079C"/>
    <w:rsid w:val="000A0BBD"/>
    <w:rsid w:val="000A0C53"/>
    <w:rsid w:val="000A0C9F"/>
    <w:rsid w:val="000A0CD7"/>
    <w:rsid w:val="000A12DD"/>
    <w:rsid w:val="000A1AB7"/>
    <w:rsid w:val="000A1C68"/>
    <w:rsid w:val="000A1C7D"/>
    <w:rsid w:val="000A1E0A"/>
    <w:rsid w:val="000A2459"/>
    <w:rsid w:val="000A2628"/>
    <w:rsid w:val="000A26A2"/>
    <w:rsid w:val="000A2AAF"/>
    <w:rsid w:val="000A2AE4"/>
    <w:rsid w:val="000A2EF8"/>
    <w:rsid w:val="000A3111"/>
    <w:rsid w:val="000A3213"/>
    <w:rsid w:val="000A341C"/>
    <w:rsid w:val="000A399E"/>
    <w:rsid w:val="000A39F8"/>
    <w:rsid w:val="000A3A18"/>
    <w:rsid w:val="000A3A39"/>
    <w:rsid w:val="000A3AD8"/>
    <w:rsid w:val="000A3C80"/>
    <w:rsid w:val="000A3E73"/>
    <w:rsid w:val="000A3ECE"/>
    <w:rsid w:val="000A411A"/>
    <w:rsid w:val="000A43D7"/>
    <w:rsid w:val="000A44E0"/>
    <w:rsid w:val="000A487A"/>
    <w:rsid w:val="000A497C"/>
    <w:rsid w:val="000A49FE"/>
    <w:rsid w:val="000A4DEB"/>
    <w:rsid w:val="000A50A7"/>
    <w:rsid w:val="000A53A0"/>
    <w:rsid w:val="000A546E"/>
    <w:rsid w:val="000A5560"/>
    <w:rsid w:val="000A5BC0"/>
    <w:rsid w:val="000A636E"/>
    <w:rsid w:val="000A63CB"/>
    <w:rsid w:val="000A63D5"/>
    <w:rsid w:val="000A6566"/>
    <w:rsid w:val="000A65A7"/>
    <w:rsid w:val="000A66D7"/>
    <w:rsid w:val="000A6DB1"/>
    <w:rsid w:val="000A7364"/>
    <w:rsid w:val="000A7459"/>
    <w:rsid w:val="000A7A9C"/>
    <w:rsid w:val="000A7B99"/>
    <w:rsid w:val="000A7C96"/>
    <w:rsid w:val="000A7ECD"/>
    <w:rsid w:val="000B0537"/>
    <w:rsid w:val="000B09CD"/>
    <w:rsid w:val="000B0A34"/>
    <w:rsid w:val="000B0B1C"/>
    <w:rsid w:val="000B1915"/>
    <w:rsid w:val="000B21E8"/>
    <w:rsid w:val="000B25A7"/>
    <w:rsid w:val="000B281D"/>
    <w:rsid w:val="000B2872"/>
    <w:rsid w:val="000B28EB"/>
    <w:rsid w:val="000B2C8C"/>
    <w:rsid w:val="000B305E"/>
    <w:rsid w:val="000B3137"/>
    <w:rsid w:val="000B31FF"/>
    <w:rsid w:val="000B32A8"/>
    <w:rsid w:val="000B3458"/>
    <w:rsid w:val="000B362C"/>
    <w:rsid w:val="000B369D"/>
    <w:rsid w:val="000B389B"/>
    <w:rsid w:val="000B38A8"/>
    <w:rsid w:val="000B3B58"/>
    <w:rsid w:val="000B3D66"/>
    <w:rsid w:val="000B3D68"/>
    <w:rsid w:val="000B3E65"/>
    <w:rsid w:val="000B4048"/>
    <w:rsid w:val="000B44AE"/>
    <w:rsid w:val="000B4A7E"/>
    <w:rsid w:val="000B4B70"/>
    <w:rsid w:val="000B4C65"/>
    <w:rsid w:val="000B50C5"/>
    <w:rsid w:val="000B541E"/>
    <w:rsid w:val="000B5827"/>
    <w:rsid w:val="000B5A53"/>
    <w:rsid w:val="000B5EE9"/>
    <w:rsid w:val="000B6082"/>
    <w:rsid w:val="000B61E0"/>
    <w:rsid w:val="000B67C5"/>
    <w:rsid w:val="000B6A31"/>
    <w:rsid w:val="000B6ADB"/>
    <w:rsid w:val="000B7112"/>
    <w:rsid w:val="000B72DA"/>
    <w:rsid w:val="000B7585"/>
    <w:rsid w:val="000B7C5A"/>
    <w:rsid w:val="000C038E"/>
    <w:rsid w:val="000C03E1"/>
    <w:rsid w:val="000C0415"/>
    <w:rsid w:val="000C05D4"/>
    <w:rsid w:val="000C0F0F"/>
    <w:rsid w:val="000C131A"/>
    <w:rsid w:val="000C13EB"/>
    <w:rsid w:val="000C1737"/>
    <w:rsid w:val="000C189F"/>
    <w:rsid w:val="000C1C57"/>
    <w:rsid w:val="000C23CD"/>
    <w:rsid w:val="000C26AD"/>
    <w:rsid w:val="000C27B4"/>
    <w:rsid w:val="000C2BD4"/>
    <w:rsid w:val="000C2D3E"/>
    <w:rsid w:val="000C30D0"/>
    <w:rsid w:val="000C3966"/>
    <w:rsid w:val="000C39E2"/>
    <w:rsid w:val="000C4478"/>
    <w:rsid w:val="000C45DE"/>
    <w:rsid w:val="000C4711"/>
    <w:rsid w:val="000C4AEC"/>
    <w:rsid w:val="000C50D0"/>
    <w:rsid w:val="000C529A"/>
    <w:rsid w:val="000C59A7"/>
    <w:rsid w:val="000C5B1B"/>
    <w:rsid w:val="000C5B62"/>
    <w:rsid w:val="000C5C6A"/>
    <w:rsid w:val="000C5D63"/>
    <w:rsid w:val="000C5E1E"/>
    <w:rsid w:val="000C6190"/>
    <w:rsid w:val="000C6B84"/>
    <w:rsid w:val="000C6DA9"/>
    <w:rsid w:val="000C7256"/>
    <w:rsid w:val="000C72A6"/>
    <w:rsid w:val="000C74A1"/>
    <w:rsid w:val="000C77B0"/>
    <w:rsid w:val="000C7FEF"/>
    <w:rsid w:val="000D0FD6"/>
    <w:rsid w:val="000D1081"/>
    <w:rsid w:val="000D135E"/>
    <w:rsid w:val="000D13CC"/>
    <w:rsid w:val="000D146D"/>
    <w:rsid w:val="000D15C6"/>
    <w:rsid w:val="000D160E"/>
    <w:rsid w:val="000D1AF3"/>
    <w:rsid w:val="000D1CBC"/>
    <w:rsid w:val="000D1E5C"/>
    <w:rsid w:val="000D1E6C"/>
    <w:rsid w:val="000D201F"/>
    <w:rsid w:val="000D2641"/>
    <w:rsid w:val="000D2890"/>
    <w:rsid w:val="000D2A50"/>
    <w:rsid w:val="000D2B5A"/>
    <w:rsid w:val="000D329B"/>
    <w:rsid w:val="000D36B3"/>
    <w:rsid w:val="000D39A7"/>
    <w:rsid w:val="000D402B"/>
    <w:rsid w:val="000D40E5"/>
    <w:rsid w:val="000D42E7"/>
    <w:rsid w:val="000D47F3"/>
    <w:rsid w:val="000D4D11"/>
    <w:rsid w:val="000D53B1"/>
    <w:rsid w:val="000D586A"/>
    <w:rsid w:val="000D6071"/>
    <w:rsid w:val="000D6098"/>
    <w:rsid w:val="000D64D0"/>
    <w:rsid w:val="000D6961"/>
    <w:rsid w:val="000D6C61"/>
    <w:rsid w:val="000D6E69"/>
    <w:rsid w:val="000D6EC4"/>
    <w:rsid w:val="000D71C6"/>
    <w:rsid w:val="000D71C9"/>
    <w:rsid w:val="000D73A1"/>
    <w:rsid w:val="000D7431"/>
    <w:rsid w:val="000D76DE"/>
    <w:rsid w:val="000D7940"/>
    <w:rsid w:val="000D7BDC"/>
    <w:rsid w:val="000D7CC1"/>
    <w:rsid w:val="000D7E16"/>
    <w:rsid w:val="000D7EEF"/>
    <w:rsid w:val="000E08BE"/>
    <w:rsid w:val="000E0B7E"/>
    <w:rsid w:val="000E0C03"/>
    <w:rsid w:val="000E0CDE"/>
    <w:rsid w:val="000E0E7F"/>
    <w:rsid w:val="000E0ED2"/>
    <w:rsid w:val="000E11BE"/>
    <w:rsid w:val="000E11EA"/>
    <w:rsid w:val="000E1223"/>
    <w:rsid w:val="000E1464"/>
    <w:rsid w:val="000E14BF"/>
    <w:rsid w:val="000E1546"/>
    <w:rsid w:val="000E1863"/>
    <w:rsid w:val="000E1CB4"/>
    <w:rsid w:val="000E1DF0"/>
    <w:rsid w:val="000E1EA5"/>
    <w:rsid w:val="000E1F62"/>
    <w:rsid w:val="000E2172"/>
    <w:rsid w:val="000E26C5"/>
    <w:rsid w:val="000E276E"/>
    <w:rsid w:val="000E28EE"/>
    <w:rsid w:val="000E28F8"/>
    <w:rsid w:val="000E298F"/>
    <w:rsid w:val="000E2C79"/>
    <w:rsid w:val="000E2CCB"/>
    <w:rsid w:val="000E2E38"/>
    <w:rsid w:val="000E34FE"/>
    <w:rsid w:val="000E35A0"/>
    <w:rsid w:val="000E41EC"/>
    <w:rsid w:val="000E420B"/>
    <w:rsid w:val="000E42BC"/>
    <w:rsid w:val="000E42E1"/>
    <w:rsid w:val="000E49F1"/>
    <w:rsid w:val="000E4A04"/>
    <w:rsid w:val="000E5A54"/>
    <w:rsid w:val="000E5DEB"/>
    <w:rsid w:val="000E6068"/>
    <w:rsid w:val="000E6294"/>
    <w:rsid w:val="000E6951"/>
    <w:rsid w:val="000E6E70"/>
    <w:rsid w:val="000E6F6C"/>
    <w:rsid w:val="000E761C"/>
    <w:rsid w:val="000E7C43"/>
    <w:rsid w:val="000F0056"/>
    <w:rsid w:val="000F02DE"/>
    <w:rsid w:val="000F0451"/>
    <w:rsid w:val="000F047C"/>
    <w:rsid w:val="000F0537"/>
    <w:rsid w:val="000F05CA"/>
    <w:rsid w:val="000F05E9"/>
    <w:rsid w:val="000F110C"/>
    <w:rsid w:val="000F12FD"/>
    <w:rsid w:val="000F14F6"/>
    <w:rsid w:val="000F15EA"/>
    <w:rsid w:val="000F1642"/>
    <w:rsid w:val="000F164B"/>
    <w:rsid w:val="000F1767"/>
    <w:rsid w:val="000F1BA0"/>
    <w:rsid w:val="000F1E33"/>
    <w:rsid w:val="000F1E74"/>
    <w:rsid w:val="000F20C6"/>
    <w:rsid w:val="000F2D09"/>
    <w:rsid w:val="000F2D3A"/>
    <w:rsid w:val="000F3433"/>
    <w:rsid w:val="000F38DF"/>
    <w:rsid w:val="000F3BE8"/>
    <w:rsid w:val="000F3D0A"/>
    <w:rsid w:val="000F4407"/>
    <w:rsid w:val="000F4929"/>
    <w:rsid w:val="000F4B59"/>
    <w:rsid w:val="000F4C6B"/>
    <w:rsid w:val="000F4DF6"/>
    <w:rsid w:val="000F4EF4"/>
    <w:rsid w:val="000F50E2"/>
    <w:rsid w:val="000F551E"/>
    <w:rsid w:val="000F5990"/>
    <w:rsid w:val="000F59BA"/>
    <w:rsid w:val="000F5AF7"/>
    <w:rsid w:val="000F5BE4"/>
    <w:rsid w:val="000F5DB6"/>
    <w:rsid w:val="000F5F5C"/>
    <w:rsid w:val="000F6568"/>
    <w:rsid w:val="000F65DF"/>
    <w:rsid w:val="000F6826"/>
    <w:rsid w:val="000F6C0C"/>
    <w:rsid w:val="000F6C5B"/>
    <w:rsid w:val="000F6C86"/>
    <w:rsid w:val="000F6DE1"/>
    <w:rsid w:val="000F6EAD"/>
    <w:rsid w:val="000F6EC3"/>
    <w:rsid w:val="000F6EDC"/>
    <w:rsid w:val="000F6F61"/>
    <w:rsid w:val="000F714A"/>
    <w:rsid w:val="000F737E"/>
    <w:rsid w:val="000F796E"/>
    <w:rsid w:val="000F7A4C"/>
    <w:rsid w:val="000F7A4E"/>
    <w:rsid w:val="000F7B51"/>
    <w:rsid w:val="000F7BB5"/>
    <w:rsid w:val="000F7E01"/>
    <w:rsid w:val="00100856"/>
    <w:rsid w:val="001009F9"/>
    <w:rsid w:val="00100BDE"/>
    <w:rsid w:val="00100EAF"/>
    <w:rsid w:val="00100EC3"/>
    <w:rsid w:val="00101181"/>
    <w:rsid w:val="00101183"/>
    <w:rsid w:val="001012CE"/>
    <w:rsid w:val="001013B1"/>
    <w:rsid w:val="00101A50"/>
    <w:rsid w:val="00101C21"/>
    <w:rsid w:val="001021C1"/>
    <w:rsid w:val="0010246E"/>
    <w:rsid w:val="0010282E"/>
    <w:rsid w:val="00102890"/>
    <w:rsid w:val="0010339A"/>
    <w:rsid w:val="00103A03"/>
    <w:rsid w:val="00103A92"/>
    <w:rsid w:val="00103ED3"/>
    <w:rsid w:val="00103F54"/>
    <w:rsid w:val="00104699"/>
    <w:rsid w:val="0010478A"/>
    <w:rsid w:val="00104AC9"/>
    <w:rsid w:val="001051DC"/>
    <w:rsid w:val="00105B00"/>
    <w:rsid w:val="00105EC1"/>
    <w:rsid w:val="0010660F"/>
    <w:rsid w:val="00106D2F"/>
    <w:rsid w:val="00106D96"/>
    <w:rsid w:val="001072A9"/>
    <w:rsid w:val="00107622"/>
    <w:rsid w:val="0010764B"/>
    <w:rsid w:val="00107902"/>
    <w:rsid w:val="001079F3"/>
    <w:rsid w:val="00110629"/>
    <w:rsid w:val="001107CA"/>
    <w:rsid w:val="00110A66"/>
    <w:rsid w:val="001117D4"/>
    <w:rsid w:val="00111896"/>
    <w:rsid w:val="001119E2"/>
    <w:rsid w:val="00111BB6"/>
    <w:rsid w:val="00111CA0"/>
    <w:rsid w:val="00111F5B"/>
    <w:rsid w:val="0011227F"/>
    <w:rsid w:val="0011255A"/>
    <w:rsid w:val="00112AC9"/>
    <w:rsid w:val="00112EA4"/>
    <w:rsid w:val="001131B3"/>
    <w:rsid w:val="001134A6"/>
    <w:rsid w:val="0011371C"/>
    <w:rsid w:val="00113AE9"/>
    <w:rsid w:val="00113C6F"/>
    <w:rsid w:val="0011447E"/>
    <w:rsid w:val="0011493A"/>
    <w:rsid w:val="00114ADB"/>
    <w:rsid w:val="00115949"/>
    <w:rsid w:val="00115AE1"/>
    <w:rsid w:val="00115CE5"/>
    <w:rsid w:val="00115DBA"/>
    <w:rsid w:val="0011631D"/>
    <w:rsid w:val="0011647A"/>
    <w:rsid w:val="00116480"/>
    <w:rsid w:val="001168BA"/>
    <w:rsid w:val="0011690B"/>
    <w:rsid w:val="00116B3F"/>
    <w:rsid w:val="00117051"/>
    <w:rsid w:val="00117204"/>
    <w:rsid w:val="00117260"/>
    <w:rsid w:val="001175AC"/>
    <w:rsid w:val="001176D6"/>
    <w:rsid w:val="00117785"/>
    <w:rsid w:val="00117B13"/>
    <w:rsid w:val="00117C71"/>
    <w:rsid w:val="00117F1F"/>
    <w:rsid w:val="00120267"/>
    <w:rsid w:val="001203DB"/>
    <w:rsid w:val="001204AD"/>
    <w:rsid w:val="0012070F"/>
    <w:rsid w:val="001209EA"/>
    <w:rsid w:val="00120A92"/>
    <w:rsid w:val="00120CA7"/>
    <w:rsid w:val="001216E8"/>
    <w:rsid w:val="00121713"/>
    <w:rsid w:val="001217CB"/>
    <w:rsid w:val="001218B3"/>
    <w:rsid w:val="00121DD0"/>
    <w:rsid w:val="001220AA"/>
    <w:rsid w:val="001224CF"/>
    <w:rsid w:val="0012261C"/>
    <w:rsid w:val="00122A2B"/>
    <w:rsid w:val="001230D8"/>
    <w:rsid w:val="001232EF"/>
    <w:rsid w:val="0012358E"/>
    <w:rsid w:val="001237B0"/>
    <w:rsid w:val="00123902"/>
    <w:rsid w:val="00123BE0"/>
    <w:rsid w:val="00123CD0"/>
    <w:rsid w:val="00123F36"/>
    <w:rsid w:val="00123F61"/>
    <w:rsid w:val="00124283"/>
    <w:rsid w:val="00124312"/>
    <w:rsid w:val="001247C1"/>
    <w:rsid w:val="0012486C"/>
    <w:rsid w:val="00124B76"/>
    <w:rsid w:val="0012506A"/>
    <w:rsid w:val="001250F6"/>
    <w:rsid w:val="001258D0"/>
    <w:rsid w:val="00125A2D"/>
    <w:rsid w:val="00125A89"/>
    <w:rsid w:val="00125B22"/>
    <w:rsid w:val="00125BA1"/>
    <w:rsid w:val="00125D14"/>
    <w:rsid w:val="0012602F"/>
    <w:rsid w:val="001260A6"/>
    <w:rsid w:val="0012646A"/>
    <w:rsid w:val="0012672F"/>
    <w:rsid w:val="001267F4"/>
    <w:rsid w:val="00126ACF"/>
    <w:rsid w:val="00126B37"/>
    <w:rsid w:val="00126ED1"/>
    <w:rsid w:val="00126FAD"/>
    <w:rsid w:val="00127784"/>
    <w:rsid w:val="00127FB9"/>
    <w:rsid w:val="0013022E"/>
    <w:rsid w:val="00130497"/>
    <w:rsid w:val="00130F4A"/>
    <w:rsid w:val="00131132"/>
    <w:rsid w:val="001311F5"/>
    <w:rsid w:val="00131725"/>
    <w:rsid w:val="001318D4"/>
    <w:rsid w:val="00131AFD"/>
    <w:rsid w:val="00132593"/>
    <w:rsid w:val="001325D2"/>
    <w:rsid w:val="00132A6C"/>
    <w:rsid w:val="00132C45"/>
    <w:rsid w:val="00132ECD"/>
    <w:rsid w:val="0013307F"/>
    <w:rsid w:val="001331E2"/>
    <w:rsid w:val="001332A5"/>
    <w:rsid w:val="001338EF"/>
    <w:rsid w:val="00133A28"/>
    <w:rsid w:val="00133C16"/>
    <w:rsid w:val="00134279"/>
    <w:rsid w:val="0013462D"/>
    <w:rsid w:val="00134A7F"/>
    <w:rsid w:val="00134A8C"/>
    <w:rsid w:val="00134FC0"/>
    <w:rsid w:val="00135712"/>
    <w:rsid w:val="001359E3"/>
    <w:rsid w:val="00135EE8"/>
    <w:rsid w:val="0013632B"/>
    <w:rsid w:val="00136474"/>
    <w:rsid w:val="001364B0"/>
    <w:rsid w:val="00136530"/>
    <w:rsid w:val="00136C08"/>
    <w:rsid w:val="00137422"/>
    <w:rsid w:val="00137891"/>
    <w:rsid w:val="00137A25"/>
    <w:rsid w:val="00137BF5"/>
    <w:rsid w:val="00137E1A"/>
    <w:rsid w:val="00137EA6"/>
    <w:rsid w:val="00137F97"/>
    <w:rsid w:val="001406A1"/>
    <w:rsid w:val="00140A68"/>
    <w:rsid w:val="00140CCE"/>
    <w:rsid w:val="00140DD9"/>
    <w:rsid w:val="0014132B"/>
    <w:rsid w:val="0014152E"/>
    <w:rsid w:val="0014197B"/>
    <w:rsid w:val="00141BF4"/>
    <w:rsid w:val="00142840"/>
    <w:rsid w:val="001429BF"/>
    <w:rsid w:val="00142C78"/>
    <w:rsid w:val="00142F56"/>
    <w:rsid w:val="0014302B"/>
    <w:rsid w:val="00143B5D"/>
    <w:rsid w:val="00143C29"/>
    <w:rsid w:val="00143F3A"/>
    <w:rsid w:val="00144605"/>
    <w:rsid w:val="00144908"/>
    <w:rsid w:val="00144BBE"/>
    <w:rsid w:val="00144D5D"/>
    <w:rsid w:val="00144DAC"/>
    <w:rsid w:val="00144EA7"/>
    <w:rsid w:val="001452F9"/>
    <w:rsid w:val="00145302"/>
    <w:rsid w:val="0014574D"/>
    <w:rsid w:val="00145761"/>
    <w:rsid w:val="0014595E"/>
    <w:rsid w:val="00145FE8"/>
    <w:rsid w:val="001466BC"/>
    <w:rsid w:val="00146776"/>
    <w:rsid w:val="00146DB1"/>
    <w:rsid w:val="00147003"/>
    <w:rsid w:val="001470BB"/>
    <w:rsid w:val="00147250"/>
    <w:rsid w:val="0014783A"/>
    <w:rsid w:val="00147CFD"/>
    <w:rsid w:val="00147FE8"/>
    <w:rsid w:val="00147FF1"/>
    <w:rsid w:val="0015025B"/>
    <w:rsid w:val="0015030C"/>
    <w:rsid w:val="0015085B"/>
    <w:rsid w:val="0015098F"/>
    <w:rsid w:val="001510E0"/>
    <w:rsid w:val="00151864"/>
    <w:rsid w:val="00151B48"/>
    <w:rsid w:val="00151D0B"/>
    <w:rsid w:val="001528DB"/>
    <w:rsid w:val="00152B1B"/>
    <w:rsid w:val="00152DCD"/>
    <w:rsid w:val="0015325C"/>
    <w:rsid w:val="0015339D"/>
    <w:rsid w:val="001534A4"/>
    <w:rsid w:val="0015377C"/>
    <w:rsid w:val="00153957"/>
    <w:rsid w:val="001539B8"/>
    <w:rsid w:val="00153A1C"/>
    <w:rsid w:val="00153A76"/>
    <w:rsid w:val="00153D04"/>
    <w:rsid w:val="00153DB4"/>
    <w:rsid w:val="001540DC"/>
    <w:rsid w:val="001543E5"/>
    <w:rsid w:val="00154558"/>
    <w:rsid w:val="0015462E"/>
    <w:rsid w:val="001548CE"/>
    <w:rsid w:val="00155031"/>
    <w:rsid w:val="00155665"/>
    <w:rsid w:val="00155837"/>
    <w:rsid w:val="00155D31"/>
    <w:rsid w:val="001560BC"/>
    <w:rsid w:val="001561FB"/>
    <w:rsid w:val="001562AD"/>
    <w:rsid w:val="00156AF2"/>
    <w:rsid w:val="00156E8F"/>
    <w:rsid w:val="00157113"/>
    <w:rsid w:val="00157F99"/>
    <w:rsid w:val="0016005C"/>
    <w:rsid w:val="00160465"/>
    <w:rsid w:val="001604C8"/>
    <w:rsid w:val="001604CB"/>
    <w:rsid w:val="0016084F"/>
    <w:rsid w:val="001609B8"/>
    <w:rsid w:val="00160AD3"/>
    <w:rsid w:val="00160E8A"/>
    <w:rsid w:val="001612B7"/>
    <w:rsid w:val="0016146F"/>
    <w:rsid w:val="00161523"/>
    <w:rsid w:val="0016164E"/>
    <w:rsid w:val="001616C1"/>
    <w:rsid w:val="00161AE0"/>
    <w:rsid w:val="00161B64"/>
    <w:rsid w:val="001620FA"/>
    <w:rsid w:val="00162315"/>
    <w:rsid w:val="00162512"/>
    <w:rsid w:val="00162635"/>
    <w:rsid w:val="001626DB"/>
    <w:rsid w:val="00162982"/>
    <w:rsid w:val="00162BE3"/>
    <w:rsid w:val="00162E70"/>
    <w:rsid w:val="001631F0"/>
    <w:rsid w:val="001632C5"/>
    <w:rsid w:val="00163657"/>
    <w:rsid w:val="001636AB"/>
    <w:rsid w:val="00163D04"/>
    <w:rsid w:val="00163DEE"/>
    <w:rsid w:val="00163DF7"/>
    <w:rsid w:val="001645CA"/>
    <w:rsid w:val="00164A19"/>
    <w:rsid w:val="00164A63"/>
    <w:rsid w:val="00164B93"/>
    <w:rsid w:val="00165123"/>
    <w:rsid w:val="001653C7"/>
    <w:rsid w:val="001657B5"/>
    <w:rsid w:val="00165A1D"/>
    <w:rsid w:val="00165CD4"/>
    <w:rsid w:val="00166E7E"/>
    <w:rsid w:val="00167443"/>
    <w:rsid w:val="00167467"/>
    <w:rsid w:val="0016794D"/>
    <w:rsid w:val="00167BF6"/>
    <w:rsid w:val="00167C3D"/>
    <w:rsid w:val="00167E28"/>
    <w:rsid w:val="0017001E"/>
    <w:rsid w:val="0017015C"/>
    <w:rsid w:val="001702F5"/>
    <w:rsid w:val="00170D33"/>
    <w:rsid w:val="00170E74"/>
    <w:rsid w:val="00170F11"/>
    <w:rsid w:val="001711C5"/>
    <w:rsid w:val="001713BD"/>
    <w:rsid w:val="0017146D"/>
    <w:rsid w:val="001716E3"/>
    <w:rsid w:val="001716EF"/>
    <w:rsid w:val="00171991"/>
    <w:rsid w:val="00171A5F"/>
    <w:rsid w:val="00171C77"/>
    <w:rsid w:val="00171F6E"/>
    <w:rsid w:val="00171FD9"/>
    <w:rsid w:val="001720B6"/>
    <w:rsid w:val="0017254B"/>
    <w:rsid w:val="00172B2A"/>
    <w:rsid w:val="00172C8B"/>
    <w:rsid w:val="00172FC2"/>
    <w:rsid w:val="001735AC"/>
    <w:rsid w:val="0017381A"/>
    <w:rsid w:val="00173AA1"/>
    <w:rsid w:val="0017451F"/>
    <w:rsid w:val="0017453D"/>
    <w:rsid w:val="001747EE"/>
    <w:rsid w:val="00174E44"/>
    <w:rsid w:val="00174EB6"/>
    <w:rsid w:val="00174FDB"/>
    <w:rsid w:val="00175C24"/>
    <w:rsid w:val="0017624B"/>
    <w:rsid w:val="0017654A"/>
    <w:rsid w:val="001765E2"/>
    <w:rsid w:val="001766EB"/>
    <w:rsid w:val="001776EE"/>
    <w:rsid w:val="0017775E"/>
    <w:rsid w:val="0017776B"/>
    <w:rsid w:val="0017776C"/>
    <w:rsid w:val="001778BE"/>
    <w:rsid w:val="00177A32"/>
    <w:rsid w:val="00177C0F"/>
    <w:rsid w:val="001806EB"/>
    <w:rsid w:val="001807D5"/>
    <w:rsid w:val="00180A3A"/>
    <w:rsid w:val="00180A90"/>
    <w:rsid w:val="00180BF6"/>
    <w:rsid w:val="00180F8D"/>
    <w:rsid w:val="001810A1"/>
    <w:rsid w:val="00181253"/>
    <w:rsid w:val="001812CC"/>
    <w:rsid w:val="00181515"/>
    <w:rsid w:val="00181552"/>
    <w:rsid w:val="001815D5"/>
    <w:rsid w:val="00181973"/>
    <w:rsid w:val="00181C3B"/>
    <w:rsid w:val="00182237"/>
    <w:rsid w:val="001824FD"/>
    <w:rsid w:val="00182743"/>
    <w:rsid w:val="00182A7E"/>
    <w:rsid w:val="00182E51"/>
    <w:rsid w:val="001830F7"/>
    <w:rsid w:val="00183455"/>
    <w:rsid w:val="00183490"/>
    <w:rsid w:val="0018358F"/>
    <w:rsid w:val="00183671"/>
    <w:rsid w:val="001838D5"/>
    <w:rsid w:val="00183EBE"/>
    <w:rsid w:val="001840A9"/>
    <w:rsid w:val="001840B3"/>
    <w:rsid w:val="001842BA"/>
    <w:rsid w:val="00184A79"/>
    <w:rsid w:val="00184E49"/>
    <w:rsid w:val="0018588D"/>
    <w:rsid w:val="00185C61"/>
    <w:rsid w:val="00185C6D"/>
    <w:rsid w:val="00185EBD"/>
    <w:rsid w:val="0018601C"/>
    <w:rsid w:val="001861F6"/>
    <w:rsid w:val="001866B9"/>
    <w:rsid w:val="00186B3F"/>
    <w:rsid w:val="00186BD2"/>
    <w:rsid w:val="00187570"/>
    <w:rsid w:val="00187CDF"/>
    <w:rsid w:val="0019034B"/>
    <w:rsid w:val="001904F4"/>
    <w:rsid w:val="0019090D"/>
    <w:rsid w:val="00191010"/>
    <w:rsid w:val="00191089"/>
    <w:rsid w:val="00191498"/>
    <w:rsid w:val="00191539"/>
    <w:rsid w:val="0019177C"/>
    <w:rsid w:val="00191A18"/>
    <w:rsid w:val="00191CFD"/>
    <w:rsid w:val="00191DF0"/>
    <w:rsid w:val="00191F87"/>
    <w:rsid w:val="00192126"/>
    <w:rsid w:val="00192271"/>
    <w:rsid w:val="00192357"/>
    <w:rsid w:val="00192457"/>
    <w:rsid w:val="001924A0"/>
    <w:rsid w:val="001927B9"/>
    <w:rsid w:val="001929C9"/>
    <w:rsid w:val="00192C55"/>
    <w:rsid w:val="00192C5C"/>
    <w:rsid w:val="00192EE6"/>
    <w:rsid w:val="00192EE8"/>
    <w:rsid w:val="00192EFF"/>
    <w:rsid w:val="00193BD9"/>
    <w:rsid w:val="00193DC6"/>
    <w:rsid w:val="00193F7D"/>
    <w:rsid w:val="00193FDB"/>
    <w:rsid w:val="0019435A"/>
    <w:rsid w:val="001943C2"/>
    <w:rsid w:val="00194545"/>
    <w:rsid w:val="0019464A"/>
    <w:rsid w:val="001946E6"/>
    <w:rsid w:val="00194961"/>
    <w:rsid w:val="00194E26"/>
    <w:rsid w:val="00194F1E"/>
    <w:rsid w:val="001952C9"/>
    <w:rsid w:val="00195403"/>
    <w:rsid w:val="001955F3"/>
    <w:rsid w:val="00195940"/>
    <w:rsid w:val="00195B74"/>
    <w:rsid w:val="001963CE"/>
    <w:rsid w:val="001966DB"/>
    <w:rsid w:val="00196794"/>
    <w:rsid w:val="00196795"/>
    <w:rsid w:val="001969E0"/>
    <w:rsid w:val="00196ABA"/>
    <w:rsid w:val="001973CC"/>
    <w:rsid w:val="001974A9"/>
    <w:rsid w:val="001975E7"/>
    <w:rsid w:val="00197927"/>
    <w:rsid w:val="00197960"/>
    <w:rsid w:val="001A007A"/>
    <w:rsid w:val="001A0117"/>
    <w:rsid w:val="001A0D59"/>
    <w:rsid w:val="001A0E74"/>
    <w:rsid w:val="001A1494"/>
    <w:rsid w:val="001A15DB"/>
    <w:rsid w:val="001A16A5"/>
    <w:rsid w:val="001A1994"/>
    <w:rsid w:val="001A1CEB"/>
    <w:rsid w:val="001A2317"/>
    <w:rsid w:val="001A2337"/>
    <w:rsid w:val="001A3C7A"/>
    <w:rsid w:val="001A3DEB"/>
    <w:rsid w:val="001A413F"/>
    <w:rsid w:val="001A4557"/>
    <w:rsid w:val="001A4742"/>
    <w:rsid w:val="001A4E1E"/>
    <w:rsid w:val="001A505B"/>
    <w:rsid w:val="001A521A"/>
    <w:rsid w:val="001A529B"/>
    <w:rsid w:val="001A5356"/>
    <w:rsid w:val="001A5377"/>
    <w:rsid w:val="001A59C1"/>
    <w:rsid w:val="001A5B43"/>
    <w:rsid w:val="001A5DC6"/>
    <w:rsid w:val="001A5EB0"/>
    <w:rsid w:val="001A5FA0"/>
    <w:rsid w:val="001A6314"/>
    <w:rsid w:val="001A6841"/>
    <w:rsid w:val="001A68F3"/>
    <w:rsid w:val="001A6CBA"/>
    <w:rsid w:val="001A6DA6"/>
    <w:rsid w:val="001A73FD"/>
    <w:rsid w:val="001A765C"/>
    <w:rsid w:val="001A7C69"/>
    <w:rsid w:val="001B01C0"/>
    <w:rsid w:val="001B0412"/>
    <w:rsid w:val="001B05EC"/>
    <w:rsid w:val="001B07D6"/>
    <w:rsid w:val="001B0EFE"/>
    <w:rsid w:val="001B11D4"/>
    <w:rsid w:val="001B148F"/>
    <w:rsid w:val="001B15D6"/>
    <w:rsid w:val="001B1758"/>
    <w:rsid w:val="001B1841"/>
    <w:rsid w:val="001B187A"/>
    <w:rsid w:val="001B19C3"/>
    <w:rsid w:val="001B225A"/>
    <w:rsid w:val="001B2401"/>
    <w:rsid w:val="001B2559"/>
    <w:rsid w:val="001B2691"/>
    <w:rsid w:val="001B2807"/>
    <w:rsid w:val="001B28E3"/>
    <w:rsid w:val="001B29EF"/>
    <w:rsid w:val="001B2AA1"/>
    <w:rsid w:val="001B2D62"/>
    <w:rsid w:val="001B2DC2"/>
    <w:rsid w:val="001B2EE8"/>
    <w:rsid w:val="001B31FD"/>
    <w:rsid w:val="001B32CD"/>
    <w:rsid w:val="001B33EB"/>
    <w:rsid w:val="001B3418"/>
    <w:rsid w:val="001B3439"/>
    <w:rsid w:val="001B3623"/>
    <w:rsid w:val="001B3964"/>
    <w:rsid w:val="001B3996"/>
    <w:rsid w:val="001B3A2C"/>
    <w:rsid w:val="001B3C31"/>
    <w:rsid w:val="001B3F86"/>
    <w:rsid w:val="001B40FE"/>
    <w:rsid w:val="001B412B"/>
    <w:rsid w:val="001B415B"/>
    <w:rsid w:val="001B41BD"/>
    <w:rsid w:val="001B45A2"/>
    <w:rsid w:val="001B4654"/>
    <w:rsid w:val="001B4C01"/>
    <w:rsid w:val="001B4D4C"/>
    <w:rsid w:val="001B4FDE"/>
    <w:rsid w:val="001B5135"/>
    <w:rsid w:val="001B5992"/>
    <w:rsid w:val="001B59EB"/>
    <w:rsid w:val="001B5B3A"/>
    <w:rsid w:val="001B5B70"/>
    <w:rsid w:val="001B5E90"/>
    <w:rsid w:val="001B65CC"/>
    <w:rsid w:val="001B6838"/>
    <w:rsid w:val="001B6AAB"/>
    <w:rsid w:val="001B6D4D"/>
    <w:rsid w:val="001B6E32"/>
    <w:rsid w:val="001B6EA1"/>
    <w:rsid w:val="001B74A3"/>
    <w:rsid w:val="001B77A8"/>
    <w:rsid w:val="001B7829"/>
    <w:rsid w:val="001B7852"/>
    <w:rsid w:val="001B7CF3"/>
    <w:rsid w:val="001B7DF5"/>
    <w:rsid w:val="001B7F6D"/>
    <w:rsid w:val="001C0395"/>
    <w:rsid w:val="001C0FC5"/>
    <w:rsid w:val="001C0FD1"/>
    <w:rsid w:val="001C1047"/>
    <w:rsid w:val="001C10F3"/>
    <w:rsid w:val="001C1115"/>
    <w:rsid w:val="001C11EF"/>
    <w:rsid w:val="001C1938"/>
    <w:rsid w:val="001C1DB3"/>
    <w:rsid w:val="001C20DC"/>
    <w:rsid w:val="001C2650"/>
    <w:rsid w:val="001C288C"/>
    <w:rsid w:val="001C2892"/>
    <w:rsid w:val="001C2D85"/>
    <w:rsid w:val="001C2E30"/>
    <w:rsid w:val="001C2F1F"/>
    <w:rsid w:val="001C2FB4"/>
    <w:rsid w:val="001C3091"/>
    <w:rsid w:val="001C3216"/>
    <w:rsid w:val="001C334A"/>
    <w:rsid w:val="001C35E2"/>
    <w:rsid w:val="001C3A67"/>
    <w:rsid w:val="001C4039"/>
    <w:rsid w:val="001C40DE"/>
    <w:rsid w:val="001C4265"/>
    <w:rsid w:val="001C4267"/>
    <w:rsid w:val="001C436E"/>
    <w:rsid w:val="001C4624"/>
    <w:rsid w:val="001C4A22"/>
    <w:rsid w:val="001C511C"/>
    <w:rsid w:val="001C551B"/>
    <w:rsid w:val="001C56CC"/>
    <w:rsid w:val="001C5A2F"/>
    <w:rsid w:val="001C5A94"/>
    <w:rsid w:val="001C6346"/>
    <w:rsid w:val="001C6452"/>
    <w:rsid w:val="001C669B"/>
    <w:rsid w:val="001C6D54"/>
    <w:rsid w:val="001C713D"/>
    <w:rsid w:val="001C7172"/>
    <w:rsid w:val="001C7227"/>
    <w:rsid w:val="001C76E1"/>
    <w:rsid w:val="001C784E"/>
    <w:rsid w:val="001C79AA"/>
    <w:rsid w:val="001D007A"/>
    <w:rsid w:val="001D011F"/>
    <w:rsid w:val="001D01E8"/>
    <w:rsid w:val="001D0377"/>
    <w:rsid w:val="001D0C3B"/>
    <w:rsid w:val="001D0F6B"/>
    <w:rsid w:val="001D11F8"/>
    <w:rsid w:val="001D1229"/>
    <w:rsid w:val="001D180B"/>
    <w:rsid w:val="001D1B49"/>
    <w:rsid w:val="001D1B59"/>
    <w:rsid w:val="001D1B79"/>
    <w:rsid w:val="001D1BB8"/>
    <w:rsid w:val="001D1CBD"/>
    <w:rsid w:val="001D1D1F"/>
    <w:rsid w:val="001D2108"/>
    <w:rsid w:val="001D2583"/>
    <w:rsid w:val="001D2B2C"/>
    <w:rsid w:val="001D2D1D"/>
    <w:rsid w:val="001D33BF"/>
    <w:rsid w:val="001D3470"/>
    <w:rsid w:val="001D35B7"/>
    <w:rsid w:val="001D3C67"/>
    <w:rsid w:val="001D3FD2"/>
    <w:rsid w:val="001D4558"/>
    <w:rsid w:val="001D45CC"/>
    <w:rsid w:val="001D4B12"/>
    <w:rsid w:val="001D4E46"/>
    <w:rsid w:val="001D5223"/>
    <w:rsid w:val="001D547F"/>
    <w:rsid w:val="001D5554"/>
    <w:rsid w:val="001D60A1"/>
    <w:rsid w:val="001D632F"/>
    <w:rsid w:val="001D6885"/>
    <w:rsid w:val="001D68E0"/>
    <w:rsid w:val="001D6A41"/>
    <w:rsid w:val="001D6AC3"/>
    <w:rsid w:val="001D6BD4"/>
    <w:rsid w:val="001D6D8A"/>
    <w:rsid w:val="001D6E58"/>
    <w:rsid w:val="001D7431"/>
    <w:rsid w:val="001D77E3"/>
    <w:rsid w:val="001D7AC6"/>
    <w:rsid w:val="001D7E8E"/>
    <w:rsid w:val="001E017F"/>
    <w:rsid w:val="001E057E"/>
    <w:rsid w:val="001E08BB"/>
    <w:rsid w:val="001E0C4D"/>
    <w:rsid w:val="001E0CBC"/>
    <w:rsid w:val="001E0DC1"/>
    <w:rsid w:val="001E1060"/>
    <w:rsid w:val="001E109E"/>
    <w:rsid w:val="001E11E6"/>
    <w:rsid w:val="001E125D"/>
    <w:rsid w:val="001E15F8"/>
    <w:rsid w:val="001E190D"/>
    <w:rsid w:val="001E1CD6"/>
    <w:rsid w:val="001E21AF"/>
    <w:rsid w:val="001E2566"/>
    <w:rsid w:val="001E25BE"/>
    <w:rsid w:val="001E297D"/>
    <w:rsid w:val="001E32C2"/>
    <w:rsid w:val="001E337E"/>
    <w:rsid w:val="001E3753"/>
    <w:rsid w:val="001E3BC4"/>
    <w:rsid w:val="001E3F16"/>
    <w:rsid w:val="001E4133"/>
    <w:rsid w:val="001E431C"/>
    <w:rsid w:val="001E4461"/>
    <w:rsid w:val="001E4F34"/>
    <w:rsid w:val="001E5489"/>
    <w:rsid w:val="001E593E"/>
    <w:rsid w:val="001E5957"/>
    <w:rsid w:val="001E59B0"/>
    <w:rsid w:val="001E5A89"/>
    <w:rsid w:val="001E5F41"/>
    <w:rsid w:val="001E64A7"/>
    <w:rsid w:val="001E699F"/>
    <w:rsid w:val="001E6CE6"/>
    <w:rsid w:val="001E6D82"/>
    <w:rsid w:val="001E6E2A"/>
    <w:rsid w:val="001E7027"/>
    <w:rsid w:val="001E7665"/>
    <w:rsid w:val="001E76FE"/>
    <w:rsid w:val="001E773C"/>
    <w:rsid w:val="001E7A4F"/>
    <w:rsid w:val="001E7AB4"/>
    <w:rsid w:val="001F017F"/>
    <w:rsid w:val="001F0383"/>
    <w:rsid w:val="001F058E"/>
    <w:rsid w:val="001F09C4"/>
    <w:rsid w:val="001F09CC"/>
    <w:rsid w:val="001F0A0D"/>
    <w:rsid w:val="001F0D35"/>
    <w:rsid w:val="001F0D42"/>
    <w:rsid w:val="001F153E"/>
    <w:rsid w:val="001F1682"/>
    <w:rsid w:val="001F16D3"/>
    <w:rsid w:val="001F19AE"/>
    <w:rsid w:val="001F1D4C"/>
    <w:rsid w:val="001F227A"/>
    <w:rsid w:val="001F22F1"/>
    <w:rsid w:val="001F2B03"/>
    <w:rsid w:val="001F2DE2"/>
    <w:rsid w:val="001F38E8"/>
    <w:rsid w:val="001F3A2F"/>
    <w:rsid w:val="001F3CDA"/>
    <w:rsid w:val="001F3FE8"/>
    <w:rsid w:val="001F42AC"/>
    <w:rsid w:val="001F434E"/>
    <w:rsid w:val="001F438F"/>
    <w:rsid w:val="001F47D5"/>
    <w:rsid w:val="001F4A4A"/>
    <w:rsid w:val="001F4BCF"/>
    <w:rsid w:val="001F5946"/>
    <w:rsid w:val="001F599A"/>
    <w:rsid w:val="001F5AA8"/>
    <w:rsid w:val="001F5B9A"/>
    <w:rsid w:val="001F5C32"/>
    <w:rsid w:val="001F5D6D"/>
    <w:rsid w:val="001F5ECA"/>
    <w:rsid w:val="001F625F"/>
    <w:rsid w:val="001F6318"/>
    <w:rsid w:val="001F645F"/>
    <w:rsid w:val="001F67DE"/>
    <w:rsid w:val="001F68EB"/>
    <w:rsid w:val="001F6B7F"/>
    <w:rsid w:val="001F6C7D"/>
    <w:rsid w:val="001F6CF3"/>
    <w:rsid w:val="001F6FB6"/>
    <w:rsid w:val="001F707B"/>
    <w:rsid w:val="001F711F"/>
    <w:rsid w:val="001F73C0"/>
    <w:rsid w:val="001F7409"/>
    <w:rsid w:val="001F748F"/>
    <w:rsid w:val="001F7604"/>
    <w:rsid w:val="001F77FF"/>
    <w:rsid w:val="001F7A45"/>
    <w:rsid w:val="001F7CF5"/>
    <w:rsid w:val="00200249"/>
    <w:rsid w:val="00200457"/>
    <w:rsid w:val="00200B43"/>
    <w:rsid w:val="00200C47"/>
    <w:rsid w:val="00200D5B"/>
    <w:rsid w:val="00200DD5"/>
    <w:rsid w:val="00200FB7"/>
    <w:rsid w:val="00201347"/>
    <w:rsid w:val="00201626"/>
    <w:rsid w:val="00201758"/>
    <w:rsid w:val="00201ABB"/>
    <w:rsid w:val="00201B0E"/>
    <w:rsid w:val="002020E9"/>
    <w:rsid w:val="0020287A"/>
    <w:rsid w:val="00202912"/>
    <w:rsid w:val="00202A7A"/>
    <w:rsid w:val="00202B72"/>
    <w:rsid w:val="00202C39"/>
    <w:rsid w:val="002037E0"/>
    <w:rsid w:val="00203DC7"/>
    <w:rsid w:val="00204342"/>
    <w:rsid w:val="00204DAA"/>
    <w:rsid w:val="00204E0A"/>
    <w:rsid w:val="00204EBB"/>
    <w:rsid w:val="002051C4"/>
    <w:rsid w:val="002055BC"/>
    <w:rsid w:val="002056EB"/>
    <w:rsid w:val="0020574B"/>
    <w:rsid w:val="0020586A"/>
    <w:rsid w:val="00205BE3"/>
    <w:rsid w:val="00205C6F"/>
    <w:rsid w:val="002068EF"/>
    <w:rsid w:val="00206E71"/>
    <w:rsid w:val="00206EB5"/>
    <w:rsid w:val="002072C8"/>
    <w:rsid w:val="0020730B"/>
    <w:rsid w:val="002073DA"/>
    <w:rsid w:val="002076EE"/>
    <w:rsid w:val="0020798A"/>
    <w:rsid w:val="00207EAA"/>
    <w:rsid w:val="00207F84"/>
    <w:rsid w:val="0021026F"/>
    <w:rsid w:val="00210284"/>
    <w:rsid w:val="002102FD"/>
    <w:rsid w:val="00210359"/>
    <w:rsid w:val="002103AE"/>
    <w:rsid w:val="0021051B"/>
    <w:rsid w:val="00210B3B"/>
    <w:rsid w:val="00210D2C"/>
    <w:rsid w:val="00210F69"/>
    <w:rsid w:val="0021106F"/>
    <w:rsid w:val="0021121C"/>
    <w:rsid w:val="002115F7"/>
    <w:rsid w:val="00211892"/>
    <w:rsid w:val="00211949"/>
    <w:rsid w:val="00211BA6"/>
    <w:rsid w:val="00211CF7"/>
    <w:rsid w:val="00211D70"/>
    <w:rsid w:val="0021285E"/>
    <w:rsid w:val="00212864"/>
    <w:rsid w:val="00212A9A"/>
    <w:rsid w:val="00212B93"/>
    <w:rsid w:val="00212EDB"/>
    <w:rsid w:val="00212F2F"/>
    <w:rsid w:val="00212F67"/>
    <w:rsid w:val="002137C9"/>
    <w:rsid w:val="002138D2"/>
    <w:rsid w:val="00213C50"/>
    <w:rsid w:val="00213CA4"/>
    <w:rsid w:val="002142B8"/>
    <w:rsid w:val="00214377"/>
    <w:rsid w:val="002145EE"/>
    <w:rsid w:val="00214C8A"/>
    <w:rsid w:val="002151A2"/>
    <w:rsid w:val="002153C9"/>
    <w:rsid w:val="002155C7"/>
    <w:rsid w:val="00215612"/>
    <w:rsid w:val="00215A60"/>
    <w:rsid w:val="00215EE7"/>
    <w:rsid w:val="00216204"/>
    <w:rsid w:val="002162E7"/>
    <w:rsid w:val="00216514"/>
    <w:rsid w:val="00216682"/>
    <w:rsid w:val="00216870"/>
    <w:rsid w:val="002169C9"/>
    <w:rsid w:val="00216C5F"/>
    <w:rsid w:val="00217043"/>
    <w:rsid w:val="002171CC"/>
    <w:rsid w:val="0021729D"/>
    <w:rsid w:val="0021734A"/>
    <w:rsid w:val="0021772A"/>
    <w:rsid w:val="00217867"/>
    <w:rsid w:val="00217A0C"/>
    <w:rsid w:val="00217ACA"/>
    <w:rsid w:val="00217ADF"/>
    <w:rsid w:val="00217CF1"/>
    <w:rsid w:val="00220169"/>
    <w:rsid w:val="00220260"/>
    <w:rsid w:val="002203A5"/>
    <w:rsid w:val="00220E48"/>
    <w:rsid w:val="00221560"/>
    <w:rsid w:val="002218C1"/>
    <w:rsid w:val="00221E67"/>
    <w:rsid w:val="00221EB1"/>
    <w:rsid w:val="00222207"/>
    <w:rsid w:val="0022230C"/>
    <w:rsid w:val="00223097"/>
    <w:rsid w:val="002231F3"/>
    <w:rsid w:val="0022348E"/>
    <w:rsid w:val="0022378C"/>
    <w:rsid w:val="002238A2"/>
    <w:rsid w:val="00223938"/>
    <w:rsid w:val="00223B8E"/>
    <w:rsid w:val="00223D90"/>
    <w:rsid w:val="002240AF"/>
    <w:rsid w:val="0022420C"/>
    <w:rsid w:val="0022425F"/>
    <w:rsid w:val="00225104"/>
    <w:rsid w:val="0022553C"/>
    <w:rsid w:val="00225567"/>
    <w:rsid w:val="00225581"/>
    <w:rsid w:val="00225779"/>
    <w:rsid w:val="0022580A"/>
    <w:rsid w:val="00225DC8"/>
    <w:rsid w:val="00226AAB"/>
    <w:rsid w:val="00226D26"/>
    <w:rsid w:val="00226F7A"/>
    <w:rsid w:val="00226FF8"/>
    <w:rsid w:val="002270E1"/>
    <w:rsid w:val="0022753F"/>
    <w:rsid w:val="00227554"/>
    <w:rsid w:val="00227ABD"/>
    <w:rsid w:val="0023013F"/>
    <w:rsid w:val="002304D4"/>
    <w:rsid w:val="00230795"/>
    <w:rsid w:val="00230C95"/>
    <w:rsid w:val="00230DB1"/>
    <w:rsid w:val="00230DDF"/>
    <w:rsid w:val="00231267"/>
    <w:rsid w:val="002312D8"/>
    <w:rsid w:val="002316CD"/>
    <w:rsid w:val="0023177E"/>
    <w:rsid w:val="00231D59"/>
    <w:rsid w:val="00231EE4"/>
    <w:rsid w:val="00231FD8"/>
    <w:rsid w:val="00232854"/>
    <w:rsid w:val="00232DE1"/>
    <w:rsid w:val="00232FB3"/>
    <w:rsid w:val="002331A8"/>
    <w:rsid w:val="0023357F"/>
    <w:rsid w:val="002337C7"/>
    <w:rsid w:val="0023386C"/>
    <w:rsid w:val="0023467E"/>
    <w:rsid w:val="002348F1"/>
    <w:rsid w:val="00234A01"/>
    <w:rsid w:val="00234F27"/>
    <w:rsid w:val="002354AF"/>
    <w:rsid w:val="002359B1"/>
    <w:rsid w:val="00235F90"/>
    <w:rsid w:val="00236070"/>
    <w:rsid w:val="00236105"/>
    <w:rsid w:val="00236253"/>
    <w:rsid w:val="002363DA"/>
    <w:rsid w:val="002364B5"/>
    <w:rsid w:val="00236772"/>
    <w:rsid w:val="002369A3"/>
    <w:rsid w:val="00236A63"/>
    <w:rsid w:val="00236F11"/>
    <w:rsid w:val="002371C7"/>
    <w:rsid w:val="00237728"/>
    <w:rsid w:val="002379B4"/>
    <w:rsid w:val="00237B82"/>
    <w:rsid w:val="00240025"/>
    <w:rsid w:val="0024026D"/>
    <w:rsid w:val="0024054D"/>
    <w:rsid w:val="00240882"/>
    <w:rsid w:val="00240A6E"/>
    <w:rsid w:val="00240D10"/>
    <w:rsid w:val="00240F87"/>
    <w:rsid w:val="002412F9"/>
    <w:rsid w:val="00241322"/>
    <w:rsid w:val="00241553"/>
    <w:rsid w:val="002417BD"/>
    <w:rsid w:val="00241908"/>
    <w:rsid w:val="0024228C"/>
    <w:rsid w:val="002423DE"/>
    <w:rsid w:val="00242677"/>
    <w:rsid w:val="002428BB"/>
    <w:rsid w:val="00242B1F"/>
    <w:rsid w:val="00242E66"/>
    <w:rsid w:val="00242EB3"/>
    <w:rsid w:val="00243241"/>
    <w:rsid w:val="00243296"/>
    <w:rsid w:val="0024362F"/>
    <w:rsid w:val="00243C10"/>
    <w:rsid w:val="00243E81"/>
    <w:rsid w:val="0024410A"/>
    <w:rsid w:val="002442CB"/>
    <w:rsid w:val="002444FB"/>
    <w:rsid w:val="00244C1E"/>
    <w:rsid w:val="00244C74"/>
    <w:rsid w:val="00244F36"/>
    <w:rsid w:val="00245156"/>
    <w:rsid w:val="0024553F"/>
    <w:rsid w:val="002456A2"/>
    <w:rsid w:val="00245E46"/>
    <w:rsid w:val="00245ED5"/>
    <w:rsid w:val="00245FCF"/>
    <w:rsid w:val="002460D0"/>
    <w:rsid w:val="00246197"/>
    <w:rsid w:val="0024657E"/>
    <w:rsid w:val="002465C6"/>
    <w:rsid w:val="00246AAE"/>
    <w:rsid w:val="0024736C"/>
    <w:rsid w:val="0024770B"/>
    <w:rsid w:val="00247C69"/>
    <w:rsid w:val="00250174"/>
    <w:rsid w:val="0025029A"/>
    <w:rsid w:val="00250319"/>
    <w:rsid w:val="00250417"/>
    <w:rsid w:val="002504D5"/>
    <w:rsid w:val="00250624"/>
    <w:rsid w:val="0025097C"/>
    <w:rsid w:val="00250CDE"/>
    <w:rsid w:val="00250D35"/>
    <w:rsid w:val="00250FDF"/>
    <w:rsid w:val="0025138A"/>
    <w:rsid w:val="002513B0"/>
    <w:rsid w:val="0025146A"/>
    <w:rsid w:val="002515FA"/>
    <w:rsid w:val="002518DB"/>
    <w:rsid w:val="002518F0"/>
    <w:rsid w:val="0025195B"/>
    <w:rsid w:val="00251F09"/>
    <w:rsid w:val="00252632"/>
    <w:rsid w:val="00252995"/>
    <w:rsid w:val="00252ADB"/>
    <w:rsid w:val="00252D7E"/>
    <w:rsid w:val="002530B8"/>
    <w:rsid w:val="002532EF"/>
    <w:rsid w:val="00253E18"/>
    <w:rsid w:val="002542F0"/>
    <w:rsid w:val="00254B8A"/>
    <w:rsid w:val="00254F2F"/>
    <w:rsid w:val="002553F7"/>
    <w:rsid w:val="00255658"/>
    <w:rsid w:val="002557CB"/>
    <w:rsid w:val="0025590F"/>
    <w:rsid w:val="00255BCF"/>
    <w:rsid w:val="00255EA7"/>
    <w:rsid w:val="00255F4A"/>
    <w:rsid w:val="00256204"/>
    <w:rsid w:val="002562E6"/>
    <w:rsid w:val="002566F7"/>
    <w:rsid w:val="00256CBC"/>
    <w:rsid w:val="0025720E"/>
    <w:rsid w:val="0025723D"/>
    <w:rsid w:val="00257337"/>
    <w:rsid w:val="002579F2"/>
    <w:rsid w:val="00257A8D"/>
    <w:rsid w:val="0026020D"/>
    <w:rsid w:val="00260305"/>
    <w:rsid w:val="002603A0"/>
    <w:rsid w:val="00260556"/>
    <w:rsid w:val="00260988"/>
    <w:rsid w:val="002609ED"/>
    <w:rsid w:val="00260D96"/>
    <w:rsid w:val="00260FD7"/>
    <w:rsid w:val="002610BB"/>
    <w:rsid w:val="00261233"/>
    <w:rsid w:val="0026164E"/>
    <w:rsid w:val="002619E4"/>
    <w:rsid w:val="00261BA6"/>
    <w:rsid w:val="00261BC5"/>
    <w:rsid w:val="00261D96"/>
    <w:rsid w:val="002620DF"/>
    <w:rsid w:val="0026224A"/>
    <w:rsid w:val="002623D2"/>
    <w:rsid w:val="0026241E"/>
    <w:rsid w:val="002624EF"/>
    <w:rsid w:val="0026271C"/>
    <w:rsid w:val="002628A1"/>
    <w:rsid w:val="00262B5A"/>
    <w:rsid w:val="00262BE0"/>
    <w:rsid w:val="00262BF6"/>
    <w:rsid w:val="00263403"/>
    <w:rsid w:val="002635FC"/>
    <w:rsid w:val="002636A3"/>
    <w:rsid w:val="00263709"/>
    <w:rsid w:val="0026386F"/>
    <w:rsid w:val="00263A2F"/>
    <w:rsid w:val="00263BD6"/>
    <w:rsid w:val="00263C1B"/>
    <w:rsid w:val="00264180"/>
    <w:rsid w:val="00264423"/>
    <w:rsid w:val="002646AD"/>
    <w:rsid w:val="00265006"/>
    <w:rsid w:val="00265427"/>
    <w:rsid w:val="00265CF9"/>
    <w:rsid w:val="00265D41"/>
    <w:rsid w:val="00265FFF"/>
    <w:rsid w:val="0026669C"/>
    <w:rsid w:val="0026674B"/>
    <w:rsid w:val="00266A26"/>
    <w:rsid w:val="00266E85"/>
    <w:rsid w:val="002671C0"/>
    <w:rsid w:val="0026744F"/>
    <w:rsid w:val="00267765"/>
    <w:rsid w:val="00267834"/>
    <w:rsid w:val="00267BB6"/>
    <w:rsid w:val="002705DA"/>
    <w:rsid w:val="0027064F"/>
    <w:rsid w:val="002707A5"/>
    <w:rsid w:val="00270C74"/>
    <w:rsid w:val="00270EBF"/>
    <w:rsid w:val="00271304"/>
    <w:rsid w:val="0027160A"/>
    <w:rsid w:val="00271635"/>
    <w:rsid w:val="00271B83"/>
    <w:rsid w:val="00271DCE"/>
    <w:rsid w:val="002722C3"/>
    <w:rsid w:val="00272343"/>
    <w:rsid w:val="0027250B"/>
    <w:rsid w:val="00272741"/>
    <w:rsid w:val="00272779"/>
    <w:rsid w:val="00272C11"/>
    <w:rsid w:val="002736EE"/>
    <w:rsid w:val="002738D9"/>
    <w:rsid w:val="00273969"/>
    <w:rsid w:val="00274008"/>
    <w:rsid w:val="0027416C"/>
    <w:rsid w:val="002743B9"/>
    <w:rsid w:val="0027453E"/>
    <w:rsid w:val="00274BDF"/>
    <w:rsid w:val="00274D40"/>
    <w:rsid w:val="00274DA9"/>
    <w:rsid w:val="00275217"/>
    <w:rsid w:val="00275F18"/>
    <w:rsid w:val="00276414"/>
    <w:rsid w:val="0027654F"/>
    <w:rsid w:val="00276775"/>
    <w:rsid w:val="002768E7"/>
    <w:rsid w:val="00276B1C"/>
    <w:rsid w:val="00276D39"/>
    <w:rsid w:val="00276DC4"/>
    <w:rsid w:val="002772E0"/>
    <w:rsid w:val="0027759A"/>
    <w:rsid w:val="002778D7"/>
    <w:rsid w:val="00277EF7"/>
    <w:rsid w:val="00277F46"/>
    <w:rsid w:val="00280229"/>
    <w:rsid w:val="0028036B"/>
    <w:rsid w:val="002805B3"/>
    <w:rsid w:val="00280C17"/>
    <w:rsid w:val="00280EC0"/>
    <w:rsid w:val="00280FCC"/>
    <w:rsid w:val="0028102A"/>
    <w:rsid w:val="00281107"/>
    <w:rsid w:val="0028134E"/>
    <w:rsid w:val="0028136D"/>
    <w:rsid w:val="00281427"/>
    <w:rsid w:val="002814C8"/>
    <w:rsid w:val="0028152D"/>
    <w:rsid w:val="00281FCC"/>
    <w:rsid w:val="00282299"/>
    <w:rsid w:val="002823B7"/>
    <w:rsid w:val="00282447"/>
    <w:rsid w:val="00282AC2"/>
    <w:rsid w:val="00282AED"/>
    <w:rsid w:val="00282D11"/>
    <w:rsid w:val="00282D7A"/>
    <w:rsid w:val="00282D88"/>
    <w:rsid w:val="00282EB1"/>
    <w:rsid w:val="0028302E"/>
    <w:rsid w:val="00283056"/>
    <w:rsid w:val="00283246"/>
    <w:rsid w:val="00283356"/>
    <w:rsid w:val="00283497"/>
    <w:rsid w:val="00283651"/>
    <w:rsid w:val="002838D9"/>
    <w:rsid w:val="002844FD"/>
    <w:rsid w:val="00284958"/>
    <w:rsid w:val="00284B71"/>
    <w:rsid w:val="00285340"/>
    <w:rsid w:val="002853BF"/>
    <w:rsid w:val="0028561A"/>
    <w:rsid w:val="0028568E"/>
    <w:rsid w:val="00285927"/>
    <w:rsid w:val="0028592D"/>
    <w:rsid w:val="00286043"/>
    <w:rsid w:val="00286053"/>
    <w:rsid w:val="00286124"/>
    <w:rsid w:val="0028655E"/>
    <w:rsid w:val="002865DF"/>
    <w:rsid w:val="00287149"/>
    <w:rsid w:val="00287346"/>
    <w:rsid w:val="00287350"/>
    <w:rsid w:val="00287474"/>
    <w:rsid w:val="0028776C"/>
    <w:rsid w:val="00287B20"/>
    <w:rsid w:val="00287FA7"/>
    <w:rsid w:val="00291295"/>
    <w:rsid w:val="0029147F"/>
    <w:rsid w:val="00291E42"/>
    <w:rsid w:val="00291E91"/>
    <w:rsid w:val="002922F0"/>
    <w:rsid w:val="002922F6"/>
    <w:rsid w:val="002924CC"/>
    <w:rsid w:val="002928D8"/>
    <w:rsid w:val="002929A9"/>
    <w:rsid w:val="00292A30"/>
    <w:rsid w:val="00292F81"/>
    <w:rsid w:val="00292FD3"/>
    <w:rsid w:val="0029316D"/>
    <w:rsid w:val="0029383A"/>
    <w:rsid w:val="00293881"/>
    <w:rsid w:val="00293893"/>
    <w:rsid w:val="00293895"/>
    <w:rsid w:val="00293AA7"/>
    <w:rsid w:val="00293C44"/>
    <w:rsid w:val="00293FAB"/>
    <w:rsid w:val="00294140"/>
    <w:rsid w:val="0029439D"/>
    <w:rsid w:val="00294590"/>
    <w:rsid w:val="00294A39"/>
    <w:rsid w:val="002952C4"/>
    <w:rsid w:val="002952F4"/>
    <w:rsid w:val="0029555F"/>
    <w:rsid w:val="0029575B"/>
    <w:rsid w:val="00295773"/>
    <w:rsid w:val="00295918"/>
    <w:rsid w:val="002960D2"/>
    <w:rsid w:val="00296204"/>
    <w:rsid w:val="00296312"/>
    <w:rsid w:val="00296323"/>
    <w:rsid w:val="00296801"/>
    <w:rsid w:val="00296CD8"/>
    <w:rsid w:val="00297093"/>
    <w:rsid w:val="0029736F"/>
    <w:rsid w:val="002976DC"/>
    <w:rsid w:val="002979D6"/>
    <w:rsid w:val="002979E7"/>
    <w:rsid w:val="00297B32"/>
    <w:rsid w:val="00297CD8"/>
    <w:rsid w:val="00297D87"/>
    <w:rsid w:val="00297F06"/>
    <w:rsid w:val="002A014E"/>
    <w:rsid w:val="002A04DB"/>
    <w:rsid w:val="002A05F9"/>
    <w:rsid w:val="002A0779"/>
    <w:rsid w:val="002A0883"/>
    <w:rsid w:val="002A0AD1"/>
    <w:rsid w:val="002A0BFB"/>
    <w:rsid w:val="002A0E63"/>
    <w:rsid w:val="002A0F15"/>
    <w:rsid w:val="002A1140"/>
    <w:rsid w:val="002A11D2"/>
    <w:rsid w:val="002A12BC"/>
    <w:rsid w:val="002A131F"/>
    <w:rsid w:val="002A14B0"/>
    <w:rsid w:val="002A1936"/>
    <w:rsid w:val="002A236A"/>
    <w:rsid w:val="002A256C"/>
    <w:rsid w:val="002A2943"/>
    <w:rsid w:val="002A295F"/>
    <w:rsid w:val="002A2A6C"/>
    <w:rsid w:val="002A2AE0"/>
    <w:rsid w:val="002A2BE2"/>
    <w:rsid w:val="002A2F6A"/>
    <w:rsid w:val="002A3274"/>
    <w:rsid w:val="002A329B"/>
    <w:rsid w:val="002A32EB"/>
    <w:rsid w:val="002A37B2"/>
    <w:rsid w:val="002A397F"/>
    <w:rsid w:val="002A3B71"/>
    <w:rsid w:val="002A3D30"/>
    <w:rsid w:val="002A3E3E"/>
    <w:rsid w:val="002A44CD"/>
    <w:rsid w:val="002A44F3"/>
    <w:rsid w:val="002A489E"/>
    <w:rsid w:val="002A4A29"/>
    <w:rsid w:val="002A4ACB"/>
    <w:rsid w:val="002A4AF2"/>
    <w:rsid w:val="002A4B42"/>
    <w:rsid w:val="002A4E29"/>
    <w:rsid w:val="002A50C0"/>
    <w:rsid w:val="002A52FE"/>
    <w:rsid w:val="002A5498"/>
    <w:rsid w:val="002A56F6"/>
    <w:rsid w:val="002A58D0"/>
    <w:rsid w:val="002A5EEC"/>
    <w:rsid w:val="002A6135"/>
    <w:rsid w:val="002A62B8"/>
    <w:rsid w:val="002A644A"/>
    <w:rsid w:val="002A6673"/>
    <w:rsid w:val="002A6A2F"/>
    <w:rsid w:val="002A6EF3"/>
    <w:rsid w:val="002A71DD"/>
    <w:rsid w:val="002A749A"/>
    <w:rsid w:val="002A77C0"/>
    <w:rsid w:val="002A77F3"/>
    <w:rsid w:val="002A7808"/>
    <w:rsid w:val="002A7A28"/>
    <w:rsid w:val="002A7AA8"/>
    <w:rsid w:val="002B00F5"/>
    <w:rsid w:val="002B0287"/>
    <w:rsid w:val="002B05E3"/>
    <w:rsid w:val="002B0B55"/>
    <w:rsid w:val="002B0FEA"/>
    <w:rsid w:val="002B11B2"/>
    <w:rsid w:val="002B15DC"/>
    <w:rsid w:val="002B1C95"/>
    <w:rsid w:val="002B241F"/>
    <w:rsid w:val="002B2B3C"/>
    <w:rsid w:val="002B3038"/>
    <w:rsid w:val="002B3578"/>
    <w:rsid w:val="002B3AA3"/>
    <w:rsid w:val="002B490C"/>
    <w:rsid w:val="002B4962"/>
    <w:rsid w:val="002B4BBC"/>
    <w:rsid w:val="002B4BF1"/>
    <w:rsid w:val="002B4C2A"/>
    <w:rsid w:val="002B4CDB"/>
    <w:rsid w:val="002B4D71"/>
    <w:rsid w:val="002B5508"/>
    <w:rsid w:val="002B58A8"/>
    <w:rsid w:val="002B59D0"/>
    <w:rsid w:val="002B5B03"/>
    <w:rsid w:val="002B5DB9"/>
    <w:rsid w:val="002B5F43"/>
    <w:rsid w:val="002B682C"/>
    <w:rsid w:val="002B6B97"/>
    <w:rsid w:val="002B71BB"/>
    <w:rsid w:val="002B73B1"/>
    <w:rsid w:val="002B75EF"/>
    <w:rsid w:val="002B78C2"/>
    <w:rsid w:val="002C0337"/>
    <w:rsid w:val="002C0386"/>
    <w:rsid w:val="002C03A4"/>
    <w:rsid w:val="002C0AA4"/>
    <w:rsid w:val="002C0B5A"/>
    <w:rsid w:val="002C0D56"/>
    <w:rsid w:val="002C0E67"/>
    <w:rsid w:val="002C12A0"/>
    <w:rsid w:val="002C13BD"/>
    <w:rsid w:val="002C164F"/>
    <w:rsid w:val="002C167A"/>
    <w:rsid w:val="002C17AC"/>
    <w:rsid w:val="002C1CC0"/>
    <w:rsid w:val="002C1DB5"/>
    <w:rsid w:val="002C1FCA"/>
    <w:rsid w:val="002C2760"/>
    <w:rsid w:val="002C2D4E"/>
    <w:rsid w:val="002C315A"/>
    <w:rsid w:val="002C357F"/>
    <w:rsid w:val="002C3699"/>
    <w:rsid w:val="002C3709"/>
    <w:rsid w:val="002C3D28"/>
    <w:rsid w:val="002C3D2A"/>
    <w:rsid w:val="002C4317"/>
    <w:rsid w:val="002C434D"/>
    <w:rsid w:val="002C48CA"/>
    <w:rsid w:val="002C49BF"/>
    <w:rsid w:val="002C4AD3"/>
    <w:rsid w:val="002C4C31"/>
    <w:rsid w:val="002C4D96"/>
    <w:rsid w:val="002C4E93"/>
    <w:rsid w:val="002C4EAD"/>
    <w:rsid w:val="002C4F38"/>
    <w:rsid w:val="002C5756"/>
    <w:rsid w:val="002C6053"/>
    <w:rsid w:val="002C6254"/>
    <w:rsid w:val="002C64CB"/>
    <w:rsid w:val="002C6585"/>
    <w:rsid w:val="002C6D52"/>
    <w:rsid w:val="002C6F1B"/>
    <w:rsid w:val="002C76C4"/>
    <w:rsid w:val="002C7BB4"/>
    <w:rsid w:val="002C7E32"/>
    <w:rsid w:val="002D00AA"/>
    <w:rsid w:val="002D0364"/>
    <w:rsid w:val="002D07CD"/>
    <w:rsid w:val="002D0A25"/>
    <w:rsid w:val="002D0BB0"/>
    <w:rsid w:val="002D0C7A"/>
    <w:rsid w:val="002D0D73"/>
    <w:rsid w:val="002D0E99"/>
    <w:rsid w:val="002D175B"/>
    <w:rsid w:val="002D2252"/>
    <w:rsid w:val="002D26E4"/>
    <w:rsid w:val="002D2E65"/>
    <w:rsid w:val="002D2F74"/>
    <w:rsid w:val="002D2FBD"/>
    <w:rsid w:val="002D30D6"/>
    <w:rsid w:val="002D3451"/>
    <w:rsid w:val="002D355B"/>
    <w:rsid w:val="002D3863"/>
    <w:rsid w:val="002D399C"/>
    <w:rsid w:val="002D4416"/>
    <w:rsid w:val="002D4772"/>
    <w:rsid w:val="002D49AD"/>
    <w:rsid w:val="002D57E9"/>
    <w:rsid w:val="002D5E1E"/>
    <w:rsid w:val="002D5EC7"/>
    <w:rsid w:val="002D5EEB"/>
    <w:rsid w:val="002D5EF7"/>
    <w:rsid w:val="002D6008"/>
    <w:rsid w:val="002D63D5"/>
    <w:rsid w:val="002D6540"/>
    <w:rsid w:val="002D654D"/>
    <w:rsid w:val="002D6555"/>
    <w:rsid w:val="002D6863"/>
    <w:rsid w:val="002D694B"/>
    <w:rsid w:val="002D69AB"/>
    <w:rsid w:val="002D6AB0"/>
    <w:rsid w:val="002D7273"/>
    <w:rsid w:val="002D730E"/>
    <w:rsid w:val="002D7316"/>
    <w:rsid w:val="002D745C"/>
    <w:rsid w:val="002D74D6"/>
    <w:rsid w:val="002D7505"/>
    <w:rsid w:val="002D7AD0"/>
    <w:rsid w:val="002D7C75"/>
    <w:rsid w:val="002D7E04"/>
    <w:rsid w:val="002D7EE0"/>
    <w:rsid w:val="002D7FAD"/>
    <w:rsid w:val="002E0080"/>
    <w:rsid w:val="002E0251"/>
    <w:rsid w:val="002E05C3"/>
    <w:rsid w:val="002E0848"/>
    <w:rsid w:val="002E0904"/>
    <w:rsid w:val="002E0AA5"/>
    <w:rsid w:val="002E0AEF"/>
    <w:rsid w:val="002E0DA9"/>
    <w:rsid w:val="002E1379"/>
    <w:rsid w:val="002E1657"/>
    <w:rsid w:val="002E1AA5"/>
    <w:rsid w:val="002E1C04"/>
    <w:rsid w:val="002E1D62"/>
    <w:rsid w:val="002E1D6B"/>
    <w:rsid w:val="002E1DC4"/>
    <w:rsid w:val="002E2099"/>
    <w:rsid w:val="002E278E"/>
    <w:rsid w:val="002E2CE8"/>
    <w:rsid w:val="002E2EC4"/>
    <w:rsid w:val="002E2F4A"/>
    <w:rsid w:val="002E319C"/>
    <w:rsid w:val="002E3CED"/>
    <w:rsid w:val="002E3CF6"/>
    <w:rsid w:val="002E47AB"/>
    <w:rsid w:val="002E494F"/>
    <w:rsid w:val="002E4972"/>
    <w:rsid w:val="002E4DFB"/>
    <w:rsid w:val="002E4FBC"/>
    <w:rsid w:val="002E4FE8"/>
    <w:rsid w:val="002E50A2"/>
    <w:rsid w:val="002E50E5"/>
    <w:rsid w:val="002E549C"/>
    <w:rsid w:val="002E54A7"/>
    <w:rsid w:val="002E564F"/>
    <w:rsid w:val="002E5681"/>
    <w:rsid w:val="002E5803"/>
    <w:rsid w:val="002E64D9"/>
    <w:rsid w:val="002E650B"/>
    <w:rsid w:val="002E67CF"/>
    <w:rsid w:val="002E6AD4"/>
    <w:rsid w:val="002E6F8B"/>
    <w:rsid w:val="002E702D"/>
    <w:rsid w:val="002E7799"/>
    <w:rsid w:val="002E7B79"/>
    <w:rsid w:val="002E7C4F"/>
    <w:rsid w:val="002E7E80"/>
    <w:rsid w:val="002E7FD8"/>
    <w:rsid w:val="002F0114"/>
    <w:rsid w:val="002F0355"/>
    <w:rsid w:val="002F051D"/>
    <w:rsid w:val="002F05CC"/>
    <w:rsid w:val="002F0635"/>
    <w:rsid w:val="002F067B"/>
    <w:rsid w:val="002F0DFE"/>
    <w:rsid w:val="002F1453"/>
    <w:rsid w:val="002F1525"/>
    <w:rsid w:val="002F266E"/>
    <w:rsid w:val="002F277E"/>
    <w:rsid w:val="002F2973"/>
    <w:rsid w:val="002F2B55"/>
    <w:rsid w:val="002F2DB1"/>
    <w:rsid w:val="002F31B3"/>
    <w:rsid w:val="002F33E0"/>
    <w:rsid w:val="002F34BE"/>
    <w:rsid w:val="002F35D8"/>
    <w:rsid w:val="002F3642"/>
    <w:rsid w:val="002F39AB"/>
    <w:rsid w:val="002F3A99"/>
    <w:rsid w:val="002F3D01"/>
    <w:rsid w:val="002F437C"/>
    <w:rsid w:val="002F4438"/>
    <w:rsid w:val="002F46CE"/>
    <w:rsid w:val="002F4B37"/>
    <w:rsid w:val="002F5220"/>
    <w:rsid w:val="002F541B"/>
    <w:rsid w:val="002F560F"/>
    <w:rsid w:val="002F57AB"/>
    <w:rsid w:val="002F5C7C"/>
    <w:rsid w:val="002F6130"/>
    <w:rsid w:val="002F6329"/>
    <w:rsid w:val="002F662B"/>
    <w:rsid w:val="002F66DA"/>
    <w:rsid w:val="002F69E0"/>
    <w:rsid w:val="002F6AC0"/>
    <w:rsid w:val="002F71AD"/>
    <w:rsid w:val="002F7E24"/>
    <w:rsid w:val="002F7E2B"/>
    <w:rsid w:val="0030000A"/>
    <w:rsid w:val="003001DF"/>
    <w:rsid w:val="0030065A"/>
    <w:rsid w:val="00300B25"/>
    <w:rsid w:val="00300FE7"/>
    <w:rsid w:val="003010CA"/>
    <w:rsid w:val="003013B4"/>
    <w:rsid w:val="0030167A"/>
    <w:rsid w:val="003016BD"/>
    <w:rsid w:val="00301F62"/>
    <w:rsid w:val="00301F78"/>
    <w:rsid w:val="00302084"/>
    <w:rsid w:val="0030227E"/>
    <w:rsid w:val="00302665"/>
    <w:rsid w:val="003026F0"/>
    <w:rsid w:val="00302721"/>
    <w:rsid w:val="003027C4"/>
    <w:rsid w:val="00302EA0"/>
    <w:rsid w:val="00302F53"/>
    <w:rsid w:val="00302FF8"/>
    <w:rsid w:val="0030310A"/>
    <w:rsid w:val="0030330F"/>
    <w:rsid w:val="0030396E"/>
    <w:rsid w:val="0030397A"/>
    <w:rsid w:val="00303A4C"/>
    <w:rsid w:val="00303B37"/>
    <w:rsid w:val="00303D58"/>
    <w:rsid w:val="00303FF1"/>
    <w:rsid w:val="003041A8"/>
    <w:rsid w:val="00304585"/>
    <w:rsid w:val="0030463F"/>
    <w:rsid w:val="00304960"/>
    <w:rsid w:val="00305551"/>
    <w:rsid w:val="003056A0"/>
    <w:rsid w:val="0030572B"/>
    <w:rsid w:val="00305A47"/>
    <w:rsid w:val="00305EF7"/>
    <w:rsid w:val="00306002"/>
    <w:rsid w:val="003062F3"/>
    <w:rsid w:val="00306399"/>
    <w:rsid w:val="0030650A"/>
    <w:rsid w:val="00306BD2"/>
    <w:rsid w:val="0030713A"/>
    <w:rsid w:val="00307337"/>
    <w:rsid w:val="003078ED"/>
    <w:rsid w:val="00307B91"/>
    <w:rsid w:val="00307D6F"/>
    <w:rsid w:val="00307E24"/>
    <w:rsid w:val="00307F21"/>
    <w:rsid w:val="00310013"/>
    <w:rsid w:val="0031084A"/>
    <w:rsid w:val="0031104C"/>
    <w:rsid w:val="00311116"/>
    <w:rsid w:val="00311240"/>
    <w:rsid w:val="00311644"/>
    <w:rsid w:val="00311A04"/>
    <w:rsid w:val="00311ECB"/>
    <w:rsid w:val="0031213C"/>
    <w:rsid w:val="0031215B"/>
    <w:rsid w:val="00312455"/>
    <w:rsid w:val="00312614"/>
    <w:rsid w:val="003127D1"/>
    <w:rsid w:val="00312A2E"/>
    <w:rsid w:val="00312D1C"/>
    <w:rsid w:val="00312DA4"/>
    <w:rsid w:val="00313011"/>
    <w:rsid w:val="003132B9"/>
    <w:rsid w:val="00313346"/>
    <w:rsid w:val="00313561"/>
    <w:rsid w:val="003136FC"/>
    <w:rsid w:val="003137F0"/>
    <w:rsid w:val="0031392F"/>
    <w:rsid w:val="00313934"/>
    <w:rsid w:val="00313999"/>
    <w:rsid w:val="00313AB2"/>
    <w:rsid w:val="00313AC7"/>
    <w:rsid w:val="00313AE2"/>
    <w:rsid w:val="00313CC8"/>
    <w:rsid w:val="00313CCF"/>
    <w:rsid w:val="00313E1D"/>
    <w:rsid w:val="00313E3B"/>
    <w:rsid w:val="00313F8F"/>
    <w:rsid w:val="00313FCE"/>
    <w:rsid w:val="00314038"/>
    <w:rsid w:val="0031411A"/>
    <w:rsid w:val="00314ADE"/>
    <w:rsid w:val="00314BE9"/>
    <w:rsid w:val="00314CE3"/>
    <w:rsid w:val="00314E8E"/>
    <w:rsid w:val="003152EC"/>
    <w:rsid w:val="0031531E"/>
    <w:rsid w:val="00315705"/>
    <w:rsid w:val="00315878"/>
    <w:rsid w:val="00315D3E"/>
    <w:rsid w:val="00315E3D"/>
    <w:rsid w:val="003160E0"/>
    <w:rsid w:val="003161DD"/>
    <w:rsid w:val="00316205"/>
    <w:rsid w:val="00316331"/>
    <w:rsid w:val="0031682F"/>
    <w:rsid w:val="00316EF8"/>
    <w:rsid w:val="00317188"/>
    <w:rsid w:val="003172ED"/>
    <w:rsid w:val="00317361"/>
    <w:rsid w:val="0031756F"/>
    <w:rsid w:val="0031760A"/>
    <w:rsid w:val="00317838"/>
    <w:rsid w:val="00317E00"/>
    <w:rsid w:val="00317F21"/>
    <w:rsid w:val="00320121"/>
    <w:rsid w:val="003202AE"/>
    <w:rsid w:val="003202CA"/>
    <w:rsid w:val="00320489"/>
    <w:rsid w:val="003206BC"/>
    <w:rsid w:val="003207B4"/>
    <w:rsid w:val="003207D3"/>
    <w:rsid w:val="003207FA"/>
    <w:rsid w:val="0032084E"/>
    <w:rsid w:val="00320AD8"/>
    <w:rsid w:val="00320F24"/>
    <w:rsid w:val="00320FE3"/>
    <w:rsid w:val="0032115D"/>
    <w:rsid w:val="00321848"/>
    <w:rsid w:val="00321A14"/>
    <w:rsid w:val="00321AB0"/>
    <w:rsid w:val="00321D9C"/>
    <w:rsid w:val="0032208E"/>
    <w:rsid w:val="003220C1"/>
    <w:rsid w:val="00322639"/>
    <w:rsid w:val="00322EB3"/>
    <w:rsid w:val="003230E2"/>
    <w:rsid w:val="003232C7"/>
    <w:rsid w:val="0032347E"/>
    <w:rsid w:val="00323A51"/>
    <w:rsid w:val="00323AD5"/>
    <w:rsid w:val="00323B72"/>
    <w:rsid w:val="00323DDC"/>
    <w:rsid w:val="00324043"/>
    <w:rsid w:val="003241AD"/>
    <w:rsid w:val="00324368"/>
    <w:rsid w:val="00324373"/>
    <w:rsid w:val="0032447E"/>
    <w:rsid w:val="003245EB"/>
    <w:rsid w:val="00324B76"/>
    <w:rsid w:val="00324CCB"/>
    <w:rsid w:val="003250B4"/>
    <w:rsid w:val="003253FF"/>
    <w:rsid w:val="00325438"/>
    <w:rsid w:val="003254AF"/>
    <w:rsid w:val="00325544"/>
    <w:rsid w:val="003255C9"/>
    <w:rsid w:val="0032566E"/>
    <w:rsid w:val="00325B20"/>
    <w:rsid w:val="00325BFF"/>
    <w:rsid w:val="00326415"/>
    <w:rsid w:val="00326572"/>
    <w:rsid w:val="0032659A"/>
    <w:rsid w:val="00326BB9"/>
    <w:rsid w:val="00326C50"/>
    <w:rsid w:val="00326D29"/>
    <w:rsid w:val="00326E86"/>
    <w:rsid w:val="00326F34"/>
    <w:rsid w:val="0032760C"/>
    <w:rsid w:val="00327780"/>
    <w:rsid w:val="00327975"/>
    <w:rsid w:val="00327BE3"/>
    <w:rsid w:val="00330202"/>
    <w:rsid w:val="003309C8"/>
    <w:rsid w:val="00330AB3"/>
    <w:rsid w:val="00331306"/>
    <w:rsid w:val="003316A3"/>
    <w:rsid w:val="00331D02"/>
    <w:rsid w:val="00332572"/>
    <w:rsid w:val="00332B35"/>
    <w:rsid w:val="00332B88"/>
    <w:rsid w:val="00332DF6"/>
    <w:rsid w:val="00332EE6"/>
    <w:rsid w:val="00332F53"/>
    <w:rsid w:val="00333045"/>
    <w:rsid w:val="00333441"/>
    <w:rsid w:val="00333676"/>
    <w:rsid w:val="00333741"/>
    <w:rsid w:val="003338AA"/>
    <w:rsid w:val="00333A3B"/>
    <w:rsid w:val="00333B56"/>
    <w:rsid w:val="00333C76"/>
    <w:rsid w:val="00333D06"/>
    <w:rsid w:val="00333E30"/>
    <w:rsid w:val="00333F12"/>
    <w:rsid w:val="00333F1D"/>
    <w:rsid w:val="00333FA8"/>
    <w:rsid w:val="0033409A"/>
    <w:rsid w:val="0033422B"/>
    <w:rsid w:val="003343F5"/>
    <w:rsid w:val="0033442E"/>
    <w:rsid w:val="003344D3"/>
    <w:rsid w:val="003348CA"/>
    <w:rsid w:val="00334C3A"/>
    <w:rsid w:val="00334EAA"/>
    <w:rsid w:val="00335303"/>
    <w:rsid w:val="0033564E"/>
    <w:rsid w:val="00335B49"/>
    <w:rsid w:val="00335CE4"/>
    <w:rsid w:val="00335D65"/>
    <w:rsid w:val="00335FC9"/>
    <w:rsid w:val="003364AD"/>
    <w:rsid w:val="00336697"/>
    <w:rsid w:val="003366D6"/>
    <w:rsid w:val="00336B2A"/>
    <w:rsid w:val="00336B6C"/>
    <w:rsid w:val="00336EF0"/>
    <w:rsid w:val="003372BC"/>
    <w:rsid w:val="003374EC"/>
    <w:rsid w:val="0033796B"/>
    <w:rsid w:val="00337970"/>
    <w:rsid w:val="00337CE4"/>
    <w:rsid w:val="00337D15"/>
    <w:rsid w:val="0034014E"/>
    <w:rsid w:val="00340206"/>
    <w:rsid w:val="00340331"/>
    <w:rsid w:val="00340706"/>
    <w:rsid w:val="00340869"/>
    <w:rsid w:val="00340FAB"/>
    <w:rsid w:val="0034100A"/>
    <w:rsid w:val="0034161A"/>
    <w:rsid w:val="0034162C"/>
    <w:rsid w:val="003417C2"/>
    <w:rsid w:val="003419DA"/>
    <w:rsid w:val="00341A45"/>
    <w:rsid w:val="00341F0F"/>
    <w:rsid w:val="0034204B"/>
    <w:rsid w:val="00342262"/>
    <w:rsid w:val="0034228A"/>
    <w:rsid w:val="003424E0"/>
    <w:rsid w:val="003425C9"/>
    <w:rsid w:val="00342D6D"/>
    <w:rsid w:val="003430BE"/>
    <w:rsid w:val="00343170"/>
    <w:rsid w:val="003433D1"/>
    <w:rsid w:val="00343448"/>
    <w:rsid w:val="0034358E"/>
    <w:rsid w:val="0034385C"/>
    <w:rsid w:val="00343E01"/>
    <w:rsid w:val="00344104"/>
    <w:rsid w:val="0034450A"/>
    <w:rsid w:val="00344725"/>
    <w:rsid w:val="00344B00"/>
    <w:rsid w:val="00344B8C"/>
    <w:rsid w:val="00344FB1"/>
    <w:rsid w:val="0034502D"/>
    <w:rsid w:val="00345300"/>
    <w:rsid w:val="00345374"/>
    <w:rsid w:val="003453AE"/>
    <w:rsid w:val="00345897"/>
    <w:rsid w:val="003458C2"/>
    <w:rsid w:val="00345A73"/>
    <w:rsid w:val="00345B9B"/>
    <w:rsid w:val="00345E4B"/>
    <w:rsid w:val="0034615B"/>
    <w:rsid w:val="003462C9"/>
    <w:rsid w:val="003466BB"/>
    <w:rsid w:val="00346B59"/>
    <w:rsid w:val="00346BDF"/>
    <w:rsid w:val="00346C85"/>
    <w:rsid w:val="00346D6F"/>
    <w:rsid w:val="00346EBF"/>
    <w:rsid w:val="00346F74"/>
    <w:rsid w:val="003471AF"/>
    <w:rsid w:val="00347B9A"/>
    <w:rsid w:val="00347CD3"/>
    <w:rsid w:val="00347FB4"/>
    <w:rsid w:val="00347FEE"/>
    <w:rsid w:val="00350085"/>
    <w:rsid w:val="003502E7"/>
    <w:rsid w:val="0035046E"/>
    <w:rsid w:val="00350778"/>
    <w:rsid w:val="0035090F"/>
    <w:rsid w:val="00350AD7"/>
    <w:rsid w:val="00350C7B"/>
    <w:rsid w:val="00350E4C"/>
    <w:rsid w:val="00350FC1"/>
    <w:rsid w:val="0035111B"/>
    <w:rsid w:val="0035114F"/>
    <w:rsid w:val="0035133E"/>
    <w:rsid w:val="00351580"/>
    <w:rsid w:val="003515AB"/>
    <w:rsid w:val="00351843"/>
    <w:rsid w:val="00351963"/>
    <w:rsid w:val="00351FD6"/>
    <w:rsid w:val="003520B0"/>
    <w:rsid w:val="003528C6"/>
    <w:rsid w:val="00353683"/>
    <w:rsid w:val="00353B4F"/>
    <w:rsid w:val="00353C96"/>
    <w:rsid w:val="003543CE"/>
    <w:rsid w:val="003547DE"/>
    <w:rsid w:val="00354875"/>
    <w:rsid w:val="00354A71"/>
    <w:rsid w:val="00354CCF"/>
    <w:rsid w:val="00354F60"/>
    <w:rsid w:val="003552D4"/>
    <w:rsid w:val="003554DE"/>
    <w:rsid w:val="00355BC7"/>
    <w:rsid w:val="00355E16"/>
    <w:rsid w:val="003560BF"/>
    <w:rsid w:val="00356106"/>
    <w:rsid w:val="003562A3"/>
    <w:rsid w:val="00356338"/>
    <w:rsid w:val="00356468"/>
    <w:rsid w:val="003569DF"/>
    <w:rsid w:val="00356DCC"/>
    <w:rsid w:val="00356EFD"/>
    <w:rsid w:val="00356F21"/>
    <w:rsid w:val="003574D4"/>
    <w:rsid w:val="00357B34"/>
    <w:rsid w:val="00357CA2"/>
    <w:rsid w:val="00357E11"/>
    <w:rsid w:val="00360102"/>
    <w:rsid w:val="00360127"/>
    <w:rsid w:val="00360557"/>
    <w:rsid w:val="00360D77"/>
    <w:rsid w:val="00361128"/>
    <w:rsid w:val="003613FF"/>
    <w:rsid w:val="00361A4C"/>
    <w:rsid w:val="00361F7C"/>
    <w:rsid w:val="00362037"/>
    <w:rsid w:val="00362159"/>
    <w:rsid w:val="003622A5"/>
    <w:rsid w:val="003623D1"/>
    <w:rsid w:val="0036242F"/>
    <w:rsid w:val="00362598"/>
    <w:rsid w:val="0036293C"/>
    <w:rsid w:val="00362B7A"/>
    <w:rsid w:val="00362B87"/>
    <w:rsid w:val="00362C12"/>
    <w:rsid w:val="00363138"/>
    <w:rsid w:val="0036324A"/>
    <w:rsid w:val="003639C4"/>
    <w:rsid w:val="00363B87"/>
    <w:rsid w:val="00363BA8"/>
    <w:rsid w:val="00363D02"/>
    <w:rsid w:val="003640EF"/>
    <w:rsid w:val="003642A0"/>
    <w:rsid w:val="00364A0C"/>
    <w:rsid w:val="00364BC0"/>
    <w:rsid w:val="00364E28"/>
    <w:rsid w:val="003650FB"/>
    <w:rsid w:val="0036512B"/>
    <w:rsid w:val="003651F4"/>
    <w:rsid w:val="00365422"/>
    <w:rsid w:val="003654B6"/>
    <w:rsid w:val="00365531"/>
    <w:rsid w:val="00365560"/>
    <w:rsid w:val="00365655"/>
    <w:rsid w:val="0036574C"/>
    <w:rsid w:val="00365A61"/>
    <w:rsid w:val="00365AA6"/>
    <w:rsid w:val="00365AE1"/>
    <w:rsid w:val="0036621B"/>
    <w:rsid w:val="00366232"/>
    <w:rsid w:val="00366C99"/>
    <w:rsid w:val="00366D60"/>
    <w:rsid w:val="00366EE8"/>
    <w:rsid w:val="00366F97"/>
    <w:rsid w:val="00366FB7"/>
    <w:rsid w:val="00367549"/>
    <w:rsid w:val="00367A9A"/>
    <w:rsid w:val="00367AEA"/>
    <w:rsid w:val="00367C08"/>
    <w:rsid w:val="00367C68"/>
    <w:rsid w:val="00367CF2"/>
    <w:rsid w:val="0037002D"/>
    <w:rsid w:val="003703A9"/>
    <w:rsid w:val="00370F30"/>
    <w:rsid w:val="00371400"/>
    <w:rsid w:val="003714B9"/>
    <w:rsid w:val="0037150B"/>
    <w:rsid w:val="00371746"/>
    <w:rsid w:val="003718AC"/>
    <w:rsid w:val="00371BBF"/>
    <w:rsid w:val="00372290"/>
    <w:rsid w:val="00372699"/>
    <w:rsid w:val="00372772"/>
    <w:rsid w:val="00372F75"/>
    <w:rsid w:val="003731C1"/>
    <w:rsid w:val="00373547"/>
    <w:rsid w:val="00373812"/>
    <w:rsid w:val="00373B2E"/>
    <w:rsid w:val="00373B69"/>
    <w:rsid w:val="00373C3A"/>
    <w:rsid w:val="003742A4"/>
    <w:rsid w:val="003742C1"/>
    <w:rsid w:val="0037447B"/>
    <w:rsid w:val="00374657"/>
    <w:rsid w:val="0037465F"/>
    <w:rsid w:val="0037493C"/>
    <w:rsid w:val="00374946"/>
    <w:rsid w:val="003753CD"/>
    <w:rsid w:val="00375769"/>
    <w:rsid w:val="00375D1F"/>
    <w:rsid w:val="00375E8B"/>
    <w:rsid w:val="00376019"/>
    <w:rsid w:val="00376056"/>
    <w:rsid w:val="003761E1"/>
    <w:rsid w:val="0037634D"/>
    <w:rsid w:val="00376835"/>
    <w:rsid w:val="003769C5"/>
    <w:rsid w:val="00376A96"/>
    <w:rsid w:val="00376EE6"/>
    <w:rsid w:val="00376F49"/>
    <w:rsid w:val="003770D7"/>
    <w:rsid w:val="00377127"/>
    <w:rsid w:val="003774ED"/>
    <w:rsid w:val="0037758D"/>
    <w:rsid w:val="00377616"/>
    <w:rsid w:val="00377703"/>
    <w:rsid w:val="00377A9A"/>
    <w:rsid w:val="00377BD6"/>
    <w:rsid w:val="00380813"/>
    <w:rsid w:val="00380CD6"/>
    <w:rsid w:val="00380E26"/>
    <w:rsid w:val="003812F8"/>
    <w:rsid w:val="003815D0"/>
    <w:rsid w:val="00381642"/>
    <w:rsid w:val="00381C40"/>
    <w:rsid w:val="003820F7"/>
    <w:rsid w:val="00382167"/>
    <w:rsid w:val="00382571"/>
    <w:rsid w:val="00382729"/>
    <w:rsid w:val="00382CA4"/>
    <w:rsid w:val="00382EAA"/>
    <w:rsid w:val="003830C4"/>
    <w:rsid w:val="00383123"/>
    <w:rsid w:val="003832D0"/>
    <w:rsid w:val="00383324"/>
    <w:rsid w:val="003834A1"/>
    <w:rsid w:val="00383B1F"/>
    <w:rsid w:val="00383D70"/>
    <w:rsid w:val="00383E13"/>
    <w:rsid w:val="00383ED8"/>
    <w:rsid w:val="00383F1A"/>
    <w:rsid w:val="00384260"/>
    <w:rsid w:val="00384441"/>
    <w:rsid w:val="00384B62"/>
    <w:rsid w:val="0038504F"/>
    <w:rsid w:val="0038524F"/>
    <w:rsid w:val="003853DF"/>
    <w:rsid w:val="003854F9"/>
    <w:rsid w:val="00385868"/>
    <w:rsid w:val="00385929"/>
    <w:rsid w:val="003859F0"/>
    <w:rsid w:val="00385B18"/>
    <w:rsid w:val="00385BC4"/>
    <w:rsid w:val="003860D0"/>
    <w:rsid w:val="0038636F"/>
    <w:rsid w:val="00386477"/>
    <w:rsid w:val="00386593"/>
    <w:rsid w:val="003865B5"/>
    <w:rsid w:val="0038679F"/>
    <w:rsid w:val="003869F1"/>
    <w:rsid w:val="00386B43"/>
    <w:rsid w:val="00386DC8"/>
    <w:rsid w:val="00386ECD"/>
    <w:rsid w:val="0038774E"/>
    <w:rsid w:val="00387BFA"/>
    <w:rsid w:val="00387D3D"/>
    <w:rsid w:val="00390130"/>
    <w:rsid w:val="00390155"/>
    <w:rsid w:val="00390346"/>
    <w:rsid w:val="003908C4"/>
    <w:rsid w:val="003909FC"/>
    <w:rsid w:val="00390C7A"/>
    <w:rsid w:val="00390E26"/>
    <w:rsid w:val="00391359"/>
    <w:rsid w:val="00391490"/>
    <w:rsid w:val="00391503"/>
    <w:rsid w:val="0039158C"/>
    <w:rsid w:val="0039164A"/>
    <w:rsid w:val="0039217C"/>
    <w:rsid w:val="00392187"/>
    <w:rsid w:val="00392414"/>
    <w:rsid w:val="00392994"/>
    <w:rsid w:val="00392BD9"/>
    <w:rsid w:val="003935F8"/>
    <w:rsid w:val="0039389D"/>
    <w:rsid w:val="00393B3B"/>
    <w:rsid w:val="00393CB4"/>
    <w:rsid w:val="00393D6A"/>
    <w:rsid w:val="00394241"/>
    <w:rsid w:val="003943D2"/>
    <w:rsid w:val="003944E7"/>
    <w:rsid w:val="00394545"/>
    <w:rsid w:val="003948A1"/>
    <w:rsid w:val="00394FCE"/>
    <w:rsid w:val="003959DD"/>
    <w:rsid w:val="003969DF"/>
    <w:rsid w:val="00396F72"/>
    <w:rsid w:val="003971F7"/>
    <w:rsid w:val="00397999"/>
    <w:rsid w:val="003A0203"/>
    <w:rsid w:val="003A0233"/>
    <w:rsid w:val="003A064A"/>
    <w:rsid w:val="003A0CCB"/>
    <w:rsid w:val="003A0D6A"/>
    <w:rsid w:val="003A0ED2"/>
    <w:rsid w:val="003A1228"/>
    <w:rsid w:val="003A1C5C"/>
    <w:rsid w:val="003A1C71"/>
    <w:rsid w:val="003A1CB9"/>
    <w:rsid w:val="003A1D72"/>
    <w:rsid w:val="003A1E94"/>
    <w:rsid w:val="003A2147"/>
    <w:rsid w:val="003A2149"/>
    <w:rsid w:val="003A245A"/>
    <w:rsid w:val="003A26F5"/>
    <w:rsid w:val="003A274F"/>
    <w:rsid w:val="003A304C"/>
    <w:rsid w:val="003A3172"/>
    <w:rsid w:val="003A31D9"/>
    <w:rsid w:val="003A34A7"/>
    <w:rsid w:val="003A3515"/>
    <w:rsid w:val="003A36E6"/>
    <w:rsid w:val="003A3778"/>
    <w:rsid w:val="003A394B"/>
    <w:rsid w:val="003A3E80"/>
    <w:rsid w:val="003A4343"/>
    <w:rsid w:val="003A46A2"/>
    <w:rsid w:val="003A46EB"/>
    <w:rsid w:val="003A4828"/>
    <w:rsid w:val="003A4AC8"/>
    <w:rsid w:val="003A4BD4"/>
    <w:rsid w:val="003A4FF9"/>
    <w:rsid w:val="003A5015"/>
    <w:rsid w:val="003A55DC"/>
    <w:rsid w:val="003A5652"/>
    <w:rsid w:val="003A565F"/>
    <w:rsid w:val="003A5955"/>
    <w:rsid w:val="003A5F0C"/>
    <w:rsid w:val="003A5FB4"/>
    <w:rsid w:val="003A6286"/>
    <w:rsid w:val="003A64B7"/>
    <w:rsid w:val="003A66D8"/>
    <w:rsid w:val="003A6BDF"/>
    <w:rsid w:val="003A6BF2"/>
    <w:rsid w:val="003A6CEE"/>
    <w:rsid w:val="003A731F"/>
    <w:rsid w:val="003A7373"/>
    <w:rsid w:val="003A7488"/>
    <w:rsid w:val="003A753E"/>
    <w:rsid w:val="003A78E9"/>
    <w:rsid w:val="003A795C"/>
    <w:rsid w:val="003A7A2E"/>
    <w:rsid w:val="003A7F7C"/>
    <w:rsid w:val="003B00EC"/>
    <w:rsid w:val="003B092B"/>
    <w:rsid w:val="003B0965"/>
    <w:rsid w:val="003B09A5"/>
    <w:rsid w:val="003B0A34"/>
    <w:rsid w:val="003B0BDA"/>
    <w:rsid w:val="003B0E28"/>
    <w:rsid w:val="003B0FAB"/>
    <w:rsid w:val="003B0FC9"/>
    <w:rsid w:val="003B175E"/>
    <w:rsid w:val="003B1A45"/>
    <w:rsid w:val="003B1E35"/>
    <w:rsid w:val="003B1EE8"/>
    <w:rsid w:val="003B1F8C"/>
    <w:rsid w:val="003B22F8"/>
    <w:rsid w:val="003B2556"/>
    <w:rsid w:val="003B25AE"/>
    <w:rsid w:val="003B2C42"/>
    <w:rsid w:val="003B345F"/>
    <w:rsid w:val="003B35A6"/>
    <w:rsid w:val="003B3B55"/>
    <w:rsid w:val="003B3ED9"/>
    <w:rsid w:val="003B49E1"/>
    <w:rsid w:val="003B4CB2"/>
    <w:rsid w:val="003B4F76"/>
    <w:rsid w:val="003B5038"/>
    <w:rsid w:val="003B5102"/>
    <w:rsid w:val="003B5155"/>
    <w:rsid w:val="003B534F"/>
    <w:rsid w:val="003B535D"/>
    <w:rsid w:val="003B53C3"/>
    <w:rsid w:val="003B55F4"/>
    <w:rsid w:val="003B58E3"/>
    <w:rsid w:val="003B5989"/>
    <w:rsid w:val="003B5A35"/>
    <w:rsid w:val="003B5BCA"/>
    <w:rsid w:val="003B5BE8"/>
    <w:rsid w:val="003B5E5F"/>
    <w:rsid w:val="003B5EDE"/>
    <w:rsid w:val="003B63AD"/>
    <w:rsid w:val="003B6753"/>
    <w:rsid w:val="003B6870"/>
    <w:rsid w:val="003B6E7E"/>
    <w:rsid w:val="003B7150"/>
    <w:rsid w:val="003B71B9"/>
    <w:rsid w:val="003B778E"/>
    <w:rsid w:val="003B7B78"/>
    <w:rsid w:val="003B7BA0"/>
    <w:rsid w:val="003B7E8A"/>
    <w:rsid w:val="003C01E1"/>
    <w:rsid w:val="003C022A"/>
    <w:rsid w:val="003C0992"/>
    <w:rsid w:val="003C0A61"/>
    <w:rsid w:val="003C0B2F"/>
    <w:rsid w:val="003C0F27"/>
    <w:rsid w:val="003C120A"/>
    <w:rsid w:val="003C15BC"/>
    <w:rsid w:val="003C1870"/>
    <w:rsid w:val="003C240F"/>
    <w:rsid w:val="003C25C4"/>
    <w:rsid w:val="003C284F"/>
    <w:rsid w:val="003C2A0A"/>
    <w:rsid w:val="003C325E"/>
    <w:rsid w:val="003C333B"/>
    <w:rsid w:val="003C4151"/>
    <w:rsid w:val="003C4358"/>
    <w:rsid w:val="003C469B"/>
    <w:rsid w:val="003C482C"/>
    <w:rsid w:val="003C4C9D"/>
    <w:rsid w:val="003C4DA3"/>
    <w:rsid w:val="003C4EE8"/>
    <w:rsid w:val="003C4FC4"/>
    <w:rsid w:val="003C503D"/>
    <w:rsid w:val="003C52BA"/>
    <w:rsid w:val="003C5906"/>
    <w:rsid w:val="003C59BA"/>
    <w:rsid w:val="003C5BB9"/>
    <w:rsid w:val="003C5CC6"/>
    <w:rsid w:val="003C60C6"/>
    <w:rsid w:val="003C63DF"/>
    <w:rsid w:val="003C65C7"/>
    <w:rsid w:val="003C6FE6"/>
    <w:rsid w:val="003C6FF6"/>
    <w:rsid w:val="003C71B5"/>
    <w:rsid w:val="003C7364"/>
    <w:rsid w:val="003C7440"/>
    <w:rsid w:val="003C74D5"/>
    <w:rsid w:val="003C7967"/>
    <w:rsid w:val="003C7971"/>
    <w:rsid w:val="003C7B6E"/>
    <w:rsid w:val="003C7C07"/>
    <w:rsid w:val="003C7E23"/>
    <w:rsid w:val="003D007C"/>
    <w:rsid w:val="003D03DB"/>
    <w:rsid w:val="003D062E"/>
    <w:rsid w:val="003D08FD"/>
    <w:rsid w:val="003D0FA8"/>
    <w:rsid w:val="003D111A"/>
    <w:rsid w:val="003D1127"/>
    <w:rsid w:val="003D12FC"/>
    <w:rsid w:val="003D14BF"/>
    <w:rsid w:val="003D16C2"/>
    <w:rsid w:val="003D17B3"/>
    <w:rsid w:val="003D1895"/>
    <w:rsid w:val="003D1A4B"/>
    <w:rsid w:val="003D1B76"/>
    <w:rsid w:val="003D1C3E"/>
    <w:rsid w:val="003D1EDC"/>
    <w:rsid w:val="003D20B6"/>
    <w:rsid w:val="003D24E3"/>
    <w:rsid w:val="003D2F48"/>
    <w:rsid w:val="003D3190"/>
    <w:rsid w:val="003D3818"/>
    <w:rsid w:val="003D3C50"/>
    <w:rsid w:val="003D3DDA"/>
    <w:rsid w:val="003D4437"/>
    <w:rsid w:val="003D4673"/>
    <w:rsid w:val="003D4ADE"/>
    <w:rsid w:val="003D4FB5"/>
    <w:rsid w:val="003D5890"/>
    <w:rsid w:val="003D58AD"/>
    <w:rsid w:val="003D59A3"/>
    <w:rsid w:val="003D5A10"/>
    <w:rsid w:val="003D5D6F"/>
    <w:rsid w:val="003D5E5D"/>
    <w:rsid w:val="003D61A5"/>
    <w:rsid w:val="003D62B9"/>
    <w:rsid w:val="003D62F8"/>
    <w:rsid w:val="003D63D6"/>
    <w:rsid w:val="003D6640"/>
    <w:rsid w:val="003D67A0"/>
    <w:rsid w:val="003D67AA"/>
    <w:rsid w:val="003D6D6A"/>
    <w:rsid w:val="003D70A9"/>
    <w:rsid w:val="003D715A"/>
    <w:rsid w:val="003D76F6"/>
    <w:rsid w:val="003D795F"/>
    <w:rsid w:val="003D7A34"/>
    <w:rsid w:val="003D7A89"/>
    <w:rsid w:val="003D7CE4"/>
    <w:rsid w:val="003E0258"/>
    <w:rsid w:val="003E0340"/>
    <w:rsid w:val="003E05DA"/>
    <w:rsid w:val="003E0C6E"/>
    <w:rsid w:val="003E0F2F"/>
    <w:rsid w:val="003E1025"/>
    <w:rsid w:val="003E104B"/>
    <w:rsid w:val="003E106F"/>
    <w:rsid w:val="003E1124"/>
    <w:rsid w:val="003E14DA"/>
    <w:rsid w:val="003E159B"/>
    <w:rsid w:val="003E1BCC"/>
    <w:rsid w:val="003E2522"/>
    <w:rsid w:val="003E25F8"/>
    <w:rsid w:val="003E28C3"/>
    <w:rsid w:val="003E28E7"/>
    <w:rsid w:val="003E2A53"/>
    <w:rsid w:val="003E2D4E"/>
    <w:rsid w:val="003E32F6"/>
    <w:rsid w:val="003E36AE"/>
    <w:rsid w:val="003E3C3C"/>
    <w:rsid w:val="003E3C57"/>
    <w:rsid w:val="003E3E42"/>
    <w:rsid w:val="003E4790"/>
    <w:rsid w:val="003E47B5"/>
    <w:rsid w:val="003E47E1"/>
    <w:rsid w:val="003E48D5"/>
    <w:rsid w:val="003E4B43"/>
    <w:rsid w:val="003E4C17"/>
    <w:rsid w:val="003E5033"/>
    <w:rsid w:val="003E53D9"/>
    <w:rsid w:val="003E573A"/>
    <w:rsid w:val="003E579F"/>
    <w:rsid w:val="003E649E"/>
    <w:rsid w:val="003E6EE7"/>
    <w:rsid w:val="003E7045"/>
    <w:rsid w:val="003E731F"/>
    <w:rsid w:val="003E7339"/>
    <w:rsid w:val="003E7861"/>
    <w:rsid w:val="003E78CE"/>
    <w:rsid w:val="003E7D91"/>
    <w:rsid w:val="003E7DDF"/>
    <w:rsid w:val="003E7E4D"/>
    <w:rsid w:val="003E7F7F"/>
    <w:rsid w:val="003F0256"/>
    <w:rsid w:val="003F0264"/>
    <w:rsid w:val="003F05A8"/>
    <w:rsid w:val="003F0C14"/>
    <w:rsid w:val="003F0E1D"/>
    <w:rsid w:val="003F101E"/>
    <w:rsid w:val="003F1200"/>
    <w:rsid w:val="003F139F"/>
    <w:rsid w:val="003F13D0"/>
    <w:rsid w:val="003F14D9"/>
    <w:rsid w:val="003F1A36"/>
    <w:rsid w:val="003F1DD7"/>
    <w:rsid w:val="003F1EFF"/>
    <w:rsid w:val="003F2284"/>
    <w:rsid w:val="003F235D"/>
    <w:rsid w:val="003F2581"/>
    <w:rsid w:val="003F25E0"/>
    <w:rsid w:val="003F26A5"/>
    <w:rsid w:val="003F27AA"/>
    <w:rsid w:val="003F298C"/>
    <w:rsid w:val="003F2B34"/>
    <w:rsid w:val="003F2FE9"/>
    <w:rsid w:val="003F32A4"/>
    <w:rsid w:val="003F346C"/>
    <w:rsid w:val="003F3750"/>
    <w:rsid w:val="003F37DA"/>
    <w:rsid w:val="003F386D"/>
    <w:rsid w:val="003F3980"/>
    <w:rsid w:val="003F3CE9"/>
    <w:rsid w:val="003F4048"/>
    <w:rsid w:val="003F4386"/>
    <w:rsid w:val="003F447D"/>
    <w:rsid w:val="003F464E"/>
    <w:rsid w:val="003F47E4"/>
    <w:rsid w:val="003F4A83"/>
    <w:rsid w:val="003F4AF5"/>
    <w:rsid w:val="003F4B6E"/>
    <w:rsid w:val="003F4CAB"/>
    <w:rsid w:val="003F4F24"/>
    <w:rsid w:val="003F4F7D"/>
    <w:rsid w:val="003F501F"/>
    <w:rsid w:val="003F544B"/>
    <w:rsid w:val="003F5988"/>
    <w:rsid w:val="003F5993"/>
    <w:rsid w:val="003F5C85"/>
    <w:rsid w:val="003F5C87"/>
    <w:rsid w:val="003F5D71"/>
    <w:rsid w:val="003F5DB4"/>
    <w:rsid w:val="003F6BA8"/>
    <w:rsid w:val="003F6F40"/>
    <w:rsid w:val="003F79B7"/>
    <w:rsid w:val="003F7A8A"/>
    <w:rsid w:val="0040006E"/>
    <w:rsid w:val="00400339"/>
    <w:rsid w:val="00400ABC"/>
    <w:rsid w:val="004011C9"/>
    <w:rsid w:val="0040132E"/>
    <w:rsid w:val="00401B7D"/>
    <w:rsid w:val="00401F7D"/>
    <w:rsid w:val="00402644"/>
    <w:rsid w:val="00402824"/>
    <w:rsid w:val="00402F5A"/>
    <w:rsid w:val="00403215"/>
    <w:rsid w:val="004034D2"/>
    <w:rsid w:val="00403641"/>
    <w:rsid w:val="00403A26"/>
    <w:rsid w:val="00404245"/>
    <w:rsid w:val="00404297"/>
    <w:rsid w:val="00404440"/>
    <w:rsid w:val="00404857"/>
    <w:rsid w:val="004048D3"/>
    <w:rsid w:val="00404B6D"/>
    <w:rsid w:val="00404BD9"/>
    <w:rsid w:val="00404C12"/>
    <w:rsid w:val="00404D51"/>
    <w:rsid w:val="00404FEF"/>
    <w:rsid w:val="0040535B"/>
    <w:rsid w:val="004056B0"/>
    <w:rsid w:val="00405AF6"/>
    <w:rsid w:val="00405BF4"/>
    <w:rsid w:val="00405FB1"/>
    <w:rsid w:val="0040610B"/>
    <w:rsid w:val="004061EC"/>
    <w:rsid w:val="004065EE"/>
    <w:rsid w:val="00406B68"/>
    <w:rsid w:val="00406CCB"/>
    <w:rsid w:val="00407319"/>
    <w:rsid w:val="00407EA1"/>
    <w:rsid w:val="004106D5"/>
    <w:rsid w:val="00410A0A"/>
    <w:rsid w:val="00410D96"/>
    <w:rsid w:val="004112CA"/>
    <w:rsid w:val="00411728"/>
    <w:rsid w:val="004120E5"/>
    <w:rsid w:val="0041226B"/>
    <w:rsid w:val="00412D96"/>
    <w:rsid w:val="00412E97"/>
    <w:rsid w:val="00413669"/>
    <w:rsid w:val="00413D99"/>
    <w:rsid w:val="00414342"/>
    <w:rsid w:val="004144CD"/>
    <w:rsid w:val="0041470A"/>
    <w:rsid w:val="004147C8"/>
    <w:rsid w:val="004151A1"/>
    <w:rsid w:val="0041521B"/>
    <w:rsid w:val="00415586"/>
    <w:rsid w:val="004155C0"/>
    <w:rsid w:val="00415FDA"/>
    <w:rsid w:val="0041611A"/>
    <w:rsid w:val="00416151"/>
    <w:rsid w:val="00416213"/>
    <w:rsid w:val="004163D2"/>
    <w:rsid w:val="00416CB6"/>
    <w:rsid w:val="00416FAF"/>
    <w:rsid w:val="004173F9"/>
    <w:rsid w:val="004208DC"/>
    <w:rsid w:val="00421163"/>
    <w:rsid w:val="0042123C"/>
    <w:rsid w:val="0042163B"/>
    <w:rsid w:val="00421EFE"/>
    <w:rsid w:val="004222E9"/>
    <w:rsid w:val="004224BD"/>
    <w:rsid w:val="0042291C"/>
    <w:rsid w:val="00422A23"/>
    <w:rsid w:val="00422B2F"/>
    <w:rsid w:val="00422C58"/>
    <w:rsid w:val="00422EC5"/>
    <w:rsid w:val="00423421"/>
    <w:rsid w:val="00423626"/>
    <w:rsid w:val="00423961"/>
    <w:rsid w:val="00423CCF"/>
    <w:rsid w:val="00424539"/>
    <w:rsid w:val="0042474A"/>
    <w:rsid w:val="00424806"/>
    <w:rsid w:val="00424CCC"/>
    <w:rsid w:val="00424E80"/>
    <w:rsid w:val="0042527E"/>
    <w:rsid w:val="004252B7"/>
    <w:rsid w:val="004259D3"/>
    <w:rsid w:val="004262A7"/>
    <w:rsid w:val="00426E04"/>
    <w:rsid w:val="00426FDA"/>
    <w:rsid w:val="00426FEE"/>
    <w:rsid w:val="004272D4"/>
    <w:rsid w:val="00427358"/>
    <w:rsid w:val="0042738E"/>
    <w:rsid w:val="0042788C"/>
    <w:rsid w:val="00427D4C"/>
    <w:rsid w:val="00427E58"/>
    <w:rsid w:val="00427E6B"/>
    <w:rsid w:val="00427F5F"/>
    <w:rsid w:val="0043028C"/>
    <w:rsid w:val="00430327"/>
    <w:rsid w:val="00430357"/>
    <w:rsid w:val="0043037D"/>
    <w:rsid w:val="004307AB"/>
    <w:rsid w:val="004307F5"/>
    <w:rsid w:val="00430817"/>
    <w:rsid w:val="004308F1"/>
    <w:rsid w:val="004309B2"/>
    <w:rsid w:val="00430CB3"/>
    <w:rsid w:val="00430E88"/>
    <w:rsid w:val="00430F73"/>
    <w:rsid w:val="0043102B"/>
    <w:rsid w:val="00431C4D"/>
    <w:rsid w:val="00431F73"/>
    <w:rsid w:val="004323D6"/>
    <w:rsid w:val="004324DC"/>
    <w:rsid w:val="004326D3"/>
    <w:rsid w:val="0043280A"/>
    <w:rsid w:val="00432D96"/>
    <w:rsid w:val="00432F2B"/>
    <w:rsid w:val="00432FC1"/>
    <w:rsid w:val="00432FC7"/>
    <w:rsid w:val="00433090"/>
    <w:rsid w:val="004333BD"/>
    <w:rsid w:val="0043364A"/>
    <w:rsid w:val="00433F1F"/>
    <w:rsid w:val="0043401E"/>
    <w:rsid w:val="00434129"/>
    <w:rsid w:val="004346F9"/>
    <w:rsid w:val="004347B3"/>
    <w:rsid w:val="00434999"/>
    <w:rsid w:val="00434DCC"/>
    <w:rsid w:val="00434E36"/>
    <w:rsid w:val="00434EC9"/>
    <w:rsid w:val="0043526A"/>
    <w:rsid w:val="00435271"/>
    <w:rsid w:val="00435D74"/>
    <w:rsid w:val="00435DBE"/>
    <w:rsid w:val="00435E6A"/>
    <w:rsid w:val="00435EF7"/>
    <w:rsid w:val="00435F47"/>
    <w:rsid w:val="00436117"/>
    <w:rsid w:val="00436136"/>
    <w:rsid w:val="0043667A"/>
    <w:rsid w:val="00436A31"/>
    <w:rsid w:val="004372AE"/>
    <w:rsid w:val="0043734E"/>
    <w:rsid w:val="004373A0"/>
    <w:rsid w:val="00437D94"/>
    <w:rsid w:val="00440096"/>
    <w:rsid w:val="00440619"/>
    <w:rsid w:val="00440BFF"/>
    <w:rsid w:val="00440D2D"/>
    <w:rsid w:val="00441141"/>
    <w:rsid w:val="00441163"/>
    <w:rsid w:val="004413C2"/>
    <w:rsid w:val="00441462"/>
    <w:rsid w:val="004415D9"/>
    <w:rsid w:val="00441907"/>
    <w:rsid w:val="0044191C"/>
    <w:rsid w:val="00441D56"/>
    <w:rsid w:val="00441FD4"/>
    <w:rsid w:val="004420CC"/>
    <w:rsid w:val="0044216A"/>
    <w:rsid w:val="0044281F"/>
    <w:rsid w:val="00442F8D"/>
    <w:rsid w:val="0044325D"/>
    <w:rsid w:val="0044337F"/>
    <w:rsid w:val="004437B7"/>
    <w:rsid w:val="00443993"/>
    <w:rsid w:val="00443A21"/>
    <w:rsid w:val="00443B72"/>
    <w:rsid w:val="00443B86"/>
    <w:rsid w:val="00443C81"/>
    <w:rsid w:val="00443DF2"/>
    <w:rsid w:val="00443FE1"/>
    <w:rsid w:val="00444313"/>
    <w:rsid w:val="004444AE"/>
    <w:rsid w:val="004448E8"/>
    <w:rsid w:val="004449B6"/>
    <w:rsid w:val="00445121"/>
    <w:rsid w:val="004455B4"/>
    <w:rsid w:val="00445793"/>
    <w:rsid w:val="00445B6F"/>
    <w:rsid w:val="00445B9E"/>
    <w:rsid w:val="00445C78"/>
    <w:rsid w:val="00445CB5"/>
    <w:rsid w:val="00445FED"/>
    <w:rsid w:val="00446814"/>
    <w:rsid w:val="00446A2E"/>
    <w:rsid w:val="00446C7F"/>
    <w:rsid w:val="00446CF1"/>
    <w:rsid w:val="00446F96"/>
    <w:rsid w:val="00447088"/>
    <w:rsid w:val="00447373"/>
    <w:rsid w:val="00447522"/>
    <w:rsid w:val="00447857"/>
    <w:rsid w:val="00447A0D"/>
    <w:rsid w:val="00447B46"/>
    <w:rsid w:val="00450234"/>
    <w:rsid w:val="00450394"/>
    <w:rsid w:val="00450435"/>
    <w:rsid w:val="0045058D"/>
    <w:rsid w:val="004505B3"/>
    <w:rsid w:val="00450697"/>
    <w:rsid w:val="00450743"/>
    <w:rsid w:val="00450782"/>
    <w:rsid w:val="00450835"/>
    <w:rsid w:val="00450D87"/>
    <w:rsid w:val="004514DB"/>
    <w:rsid w:val="00451849"/>
    <w:rsid w:val="00451C3F"/>
    <w:rsid w:val="00451D62"/>
    <w:rsid w:val="004528CD"/>
    <w:rsid w:val="00452B7A"/>
    <w:rsid w:val="00453169"/>
    <w:rsid w:val="0045340B"/>
    <w:rsid w:val="00453605"/>
    <w:rsid w:val="00453634"/>
    <w:rsid w:val="00453782"/>
    <w:rsid w:val="004539EF"/>
    <w:rsid w:val="00453A7A"/>
    <w:rsid w:val="00453B46"/>
    <w:rsid w:val="00453C2B"/>
    <w:rsid w:val="00453CD0"/>
    <w:rsid w:val="00453F3E"/>
    <w:rsid w:val="00454120"/>
    <w:rsid w:val="004541A4"/>
    <w:rsid w:val="00454200"/>
    <w:rsid w:val="004546D1"/>
    <w:rsid w:val="00454710"/>
    <w:rsid w:val="00454A41"/>
    <w:rsid w:val="00454BAE"/>
    <w:rsid w:val="00454C1A"/>
    <w:rsid w:val="0045572A"/>
    <w:rsid w:val="00455831"/>
    <w:rsid w:val="00455AF3"/>
    <w:rsid w:val="00455D83"/>
    <w:rsid w:val="00455EEB"/>
    <w:rsid w:val="004560E4"/>
    <w:rsid w:val="0045675A"/>
    <w:rsid w:val="004569A3"/>
    <w:rsid w:val="00456BB5"/>
    <w:rsid w:val="0045736F"/>
    <w:rsid w:val="00457982"/>
    <w:rsid w:val="00457A2F"/>
    <w:rsid w:val="00457DB1"/>
    <w:rsid w:val="00460023"/>
    <w:rsid w:val="00460120"/>
    <w:rsid w:val="00460346"/>
    <w:rsid w:val="00460463"/>
    <w:rsid w:val="004605C5"/>
    <w:rsid w:val="0046064E"/>
    <w:rsid w:val="004609FB"/>
    <w:rsid w:val="00460C57"/>
    <w:rsid w:val="00460D8B"/>
    <w:rsid w:val="00460DFC"/>
    <w:rsid w:val="00460E98"/>
    <w:rsid w:val="00461488"/>
    <w:rsid w:val="00461566"/>
    <w:rsid w:val="00461669"/>
    <w:rsid w:val="004616F0"/>
    <w:rsid w:val="0046177E"/>
    <w:rsid w:val="004619CF"/>
    <w:rsid w:val="00461FE1"/>
    <w:rsid w:val="004621D3"/>
    <w:rsid w:val="0046285A"/>
    <w:rsid w:val="004628F6"/>
    <w:rsid w:val="00462A29"/>
    <w:rsid w:val="00462D81"/>
    <w:rsid w:val="00463A86"/>
    <w:rsid w:val="00463E04"/>
    <w:rsid w:val="00464358"/>
    <w:rsid w:val="004646AC"/>
    <w:rsid w:val="004652FC"/>
    <w:rsid w:val="00465D8D"/>
    <w:rsid w:val="00465F82"/>
    <w:rsid w:val="00465FF1"/>
    <w:rsid w:val="004660CB"/>
    <w:rsid w:val="00466536"/>
    <w:rsid w:val="004666BD"/>
    <w:rsid w:val="004666DB"/>
    <w:rsid w:val="004666E8"/>
    <w:rsid w:val="004667E5"/>
    <w:rsid w:val="00466A1C"/>
    <w:rsid w:val="00466CCC"/>
    <w:rsid w:val="00466E81"/>
    <w:rsid w:val="00467155"/>
    <w:rsid w:val="0046795D"/>
    <w:rsid w:val="00467C61"/>
    <w:rsid w:val="00467D22"/>
    <w:rsid w:val="00467DA1"/>
    <w:rsid w:val="00470232"/>
    <w:rsid w:val="004706AA"/>
    <w:rsid w:val="00470BD6"/>
    <w:rsid w:val="00470F73"/>
    <w:rsid w:val="0047131F"/>
    <w:rsid w:val="004714C1"/>
    <w:rsid w:val="00471572"/>
    <w:rsid w:val="00471655"/>
    <w:rsid w:val="00471CDB"/>
    <w:rsid w:val="00471E3C"/>
    <w:rsid w:val="0047209B"/>
    <w:rsid w:val="004720F8"/>
    <w:rsid w:val="00472222"/>
    <w:rsid w:val="0047222C"/>
    <w:rsid w:val="00472D80"/>
    <w:rsid w:val="00472F5C"/>
    <w:rsid w:val="00473838"/>
    <w:rsid w:val="0047398A"/>
    <w:rsid w:val="00473A2D"/>
    <w:rsid w:val="00473AE6"/>
    <w:rsid w:val="00473D10"/>
    <w:rsid w:val="00473D27"/>
    <w:rsid w:val="00473D78"/>
    <w:rsid w:val="004744B4"/>
    <w:rsid w:val="0047466F"/>
    <w:rsid w:val="00474987"/>
    <w:rsid w:val="00474A9E"/>
    <w:rsid w:val="00474E9B"/>
    <w:rsid w:val="00474EB2"/>
    <w:rsid w:val="00475263"/>
    <w:rsid w:val="004752A5"/>
    <w:rsid w:val="00475333"/>
    <w:rsid w:val="00475B20"/>
    <w:rsid w:val="00475B5F"/>
    <w:rsid w:val="00476231"/>
    <w:rsid w:val="004762D4"/>
    <w:rsid w:val="004768D4"/>
    <w:rsid w:val="0047691E"/>
    <w:rsid w:val="00476B5F"/>
    <w:rsid w:val="00476DC3"/>
    <w:rsid w:val="00476F8B"/>
    <w:rsid w:val="00477159"/>
    <w:rsid w:val="004772ED"/>
    <w:rsid w:val="004777D7"/>
    <w:rsid w:val="0047786F"/>
    <w:rsid w:val="0047796E"/>
    <w:rsid w:val="004806A4"/>
    <w:rsid w:val="0048080B"/>
    <w:rsid w:val="00480A85"/>
    <w:rsid w:val="00480C76"/>
    <w:rsid w:val="00480DAB"/>
    <w:rsid w:val="00480EF1"/>
    <w:rsid w:val="0048102A"/>
    <w:rsid w:val="004813C3"/>
    <w:rsid w:val="0048151A"/>
    <w:rsid w:val="004818C5"/>
    <w:rsid w:val="00481B16"/>
    <w:rsid w:val="00482134"/>
    <w:rsid w:val="004821A1"/>
    <w:rsid w:val="0048234D"/>
    <w:rsid w:val="00482700"/>
    <w:rsid w:val="004827E5"/>
    <w:rsid w:val="00482995"/>
    <w:rsid w:val="0048299D"/>
    <w:rsid w:val="00483056"/>
    <w:rsid w:val="0048336F"/>
    <w:rsid w:val="00483C4C"/>
    <w:rsid w:val="0048426F"/>
    <w:rsid w:val="0048448B"/>
    <w:rsid w:val="00485209"/>
    <w:rsid w:val="0048527A"/>
    <w:rsid w:val="00485286"/>
    <w:rsid w:val="00485455"/>
    <w:rsid w:val="004857A4"/>
    <w:rsid w:val="00485EAD"/>
    <w:rsid w:val="004861C4"/>
    <w:rsid w:val="00486629"/>
    <w:rsid w:val="00486B1C"/>
    <w:rsid w:val="00486C15"/>
    <w:rsid w:val="00486CBA"/>
    <w:rsid w:val="00486F56"/>
    <w:rsid w:val="004877F3"/>
    <w:rsid w:val="00487901"/>
    <w:rsid w:val="00487DC2"/>
    <w:rsid w:val="00487E42"/>
    <w:rsid w:val="00487F2F"/>
    <w:rsid w:val="00487FC5"/>
    <w:rsid w:val="0049064E"/>
    <w:rsid w:val="004907F1"/>
    <w:rsid w:val="0049088C"/>
    <w:rsid w:val="00490989"/>
    <w:rsid w:val="00491108"/>
    <w:rsid w:val="00491565"/>
    <w:rsid w:val="00491ADA"/>
    <w:rsid w:val="00491B0C"/>
    <w:rsid w:val="00491F61"/>
    <w:rsid w:val="00491F8C"/>
    <w:rsid w:val="00492162"/>
    <w:rsid w:val="004925E3"/>
    <w:rsid w:val="004928E0"/>
    <w:rsid w:val="004928F7"/>
    <w:rsid w:val="00492A96"/>
    <w:rsid w:val="00492D85"/>
    <w:rsid w:val="00492EB7"/>
    <w:rsid w:val="00493207"/>
    <w:rsid w:val="00493237"/>
    <w:rsid w:val="0049335C"/>
    <w:rsid w:val="00493491"/>
    <w:rsid w:val="00493525"/>
    <w:rsid w:val="00493944"/>
    <w:rsid w:val="00493ACC"/>
    <w:rsid w:val="00493D6F"/>
    <w:rsid w:val="00493E37"/>
    <w:rsid w:val="00493E8F"/>
    <w:rsid w:val="00493EBA"/>
    <w:rsid w:val="00493EE3"/>
    <w:rsid w:val="00493FB4"/>
    <w:rsid w:val="004940A2"/>
    <w:rsid w:val="0049417C"/>
    <w:rsid w:val="00494308"/>
    <w:rsid w:val="00494376"/>
    <w:rsid w:val="004944E2"/>
    <w:rsid w:val="00494973"/>
    <w:rsid w:val="00494BCA"/>
    <w:rsid w:val="00494E29"/>
    <w:rsid w:val="00494F47"/>
    <w:rsid w:val="00494F8F"/>
    <w:rsid w:val="00495007"/>
    <w:rsid w:val="00495122"/>
    <w:rsid w:val="00495880"/>
    <w:rsid w:val="00496242"/>
    <w:rsid w:val="004965AE"/>
    <w:rsid w:val="00496764"/>
    <w:rsid w:val="0049676E"/>
    <w:rsid w:val="00496886"/>
    <w:rsid w:val="00496978"/>
    <w:rsid w:val="004969A2"/>
    <w:rsid w:val="00496C29"/>
    <w:rsid w:val="004971B0"/>
    <w:rsid w:val="0049736C"/>
    <w:rsid w:val="00497957"/>
    <w:rsid w:val="00497ABE"/>
    <w:rsid w:val="004A0055"/>
    <w:rsid w:val="004A00BD"/>
    <w:rsid w:val="004A027F"/>
    <w:rsid w:val="004A030B"/>
    <w:rsid w:val="004A0401"/>
    <w:rsid w:val="004A052D"/>
    <w:rsid w:val="004A0AE5"/>
    <w:rsid w:val="004A0CB1"/>
    <w:rsid w:val="004A0E45"/>
    <w:rsid w:val="004A0E9E"/>
    <w:rsid w:val="004A26E6"/>
    <w:rsid w:val="004A29D9"/>
    <w:rsid w:val="004A335F"/>
    <w:rsid w:val="004A33FE"/>
    <w:rsid w:val="004A3A60"/>
    <w:rsid w:val="004A3FCF"/>
    <w:rsid w:val="004A40C1"/>
    <w:rsid w:val="004A40F8"/>
    <w:rsid w:val="004A413C"/>
    <w:rsid w:val="004A4B11"/>
    <w:rsid w:val="004A4B3F"/>
    <w:rsid w:val="004A4E48"/>
    <w:rsid w:val="004A4FE9"/>
    <w:rsid w:val="004A5132"/>
    <w:rsid w:val="004A54FC"/>
    <w:rsid w:val="004A59CA"/>
    <w:rsid w:val="004A60C1"/>
    <w:rsid w:val="004A6315"/>
    <w:rsid w:val="004A63A0"/>
    <w:rsid w:val="004A6453"/>
    <w:rsid w:val="004A650A"/>
    <w:rsid w:val="004A65C5"/>
    <w:rsid w:val="004A67F7"/>
    <w:rsid w:val="004A6D9B"/>
    <w:rsid w:val="004A6E4E"/>
    <w:rsid w:val="004A72BE"/>
    <w:rsid w:val="004A73B2"/>
    <w:rsid w:val="004A742D"/>
    <w:rsid w:val="004A7A17"/>
    <w:rsid w:val="004A7BD6"/>
    <w:rsid w:val="004B000D"/>
    <w:rsid w:val="004B0372"/>
    <w:rsid w:val="004B0433"/>
    <w:rsid w:val="004B050B"/>
    <w:rsid w:val="004B0907"/>
    <w:rsid w:val="004B0EA1"/>
    <w:rsid w:val="004B0EE3"/>
    <w:rsid w:val="004B1068"/>
    <w:rsid w:val="004B11D2"/>
    <w:rsid w:val="004B18F9"/>
    <w:rsid w:val="004B1924"/>
    <w:rsid w:val="004B1B99"/>
    <w:rsid w:val="004B1F91"/>
    <w:rsid w:val="004B23B8"/>
    <w:rsid w:val="004B25F7"/>
    <w:rsid w:val="004B26BE"/>
    <w:rsid w:val="004B274C"/>
    <w:rsid w:val="004B2CC5"/>
    <w:rsid w:val="004B2DA9"/>
    <w:rsid w:val="004B3237"/>
    <w:rsid w:val="004B3781"/>
    <w:rsid w:val="004B3E16"/>
    <w:rsid w:val="004B3F4B"/>
    <w:rsid w:val="004B4387"/>
    <w:rsid w:val="004B4409"/>
    <w:rsid w:val="004B4609"/>
    <w:rsid w:val="004B4890"/>
    <w:rsid w:val="004B4B11"/>
    <w:rsid w:val="004B4B94"/>
    <w:rsid w:val="004B61FC"/>
    <w:rsid w:val="004B647B"/>
    <w:rsid w:val="004B64E7"/>
    <w:rsid w:val="004B6CBA"/>
    <w:rsid w:val="004B725A"/>
    <w:rsid w:val="004B739C"/>
    <w:rsid w:val="004B73EE"/>
    <w:rsid w:val="004B78AD"/>
    <w:rsid w:val="004B7BCF"/>
    <w:rsid w:val="004C0B4A"/>
    <w:rsid w:val="004C0BD2"/>
    <w:rsid w:val="004C0E0B"/>
    <w:rsid w:val="004C105D"/>
    <w:rsid w:val="004C10D0"/>
    <w:rsid w:val="004C147E"/>
    <w:rsid w:val="004C1C25"/>
    <w:rsid w:val="004C1CAE"/>
    <w:rsid w:val="004C1E58"/>
    <w:rsid w:val="004C1F0D"/>
    <w:rsid w:val="004C1FDB"/>
    <w:rsid w:val="004C2179"/>
    <w:rsid w:val="004C239C"/>
    <w:rsid w:val="004C25A9"/>
    <w:rsid w:val="004C2814"/>
    <w:rsid w:val="004C28E2"/>
    <w:rsid w:val="004C29FC"/>
    <w:rsid w:val="004C2A86"/>
    <w:rsid w:val="004C2EAF"/>
    <w:rsid w:val="004C30EC"/>
    <w:rsid w:val="004C35DE"/>
    <w:rsid w:val="004C383E"/>
    <w:rsid w:val="004C3F32"/>
    <w:rsid w:val="004C41D0"/>
    <w:rsid w:val="004C42A7"/>
    <w:rsid w:val="004C4D7B"/>
    <w:rsid w:val="004C4FC6"/>
    <w:rsid w:val="004C5222"/>
    <w:rsid w:val="004C5284"/>
    <w:rsid w:val="004C5344"/>
    <w:rsid w:val="004C537E"/>
    <w:rsid w:val="004C53CB"/>
    <w:rsid w:val="004C5559"/>
    <w:rsid w:val="004C587D"/>
    <w:rsid w:val="004C5DC3"/>
    <w:rsid w:val="004C5E99"/>
    <w:rsid w:val="004C5FC5"/>
    <w:rsid w:val="004C6DB9"/>
    <w:rsid w:val="004C7047"/>
    <w:rsid w:val="004C72AB"/>
    <w:rsid w:val="004C7528"/>
    <w:rsid w:val="004C772B"/>
    <w:rsid w:val="004D00F1"/>
    <w:rsid w:val="004D054E"/>
    <w:rsid w:val="004D07E1"/>
    <w:rsid w:val="004D0B53"/>
    <w:rsid w:val="004D0C24"/>
    <w:rsid w:val="004D0EC3"/>
    <w:rsid w:val="004D1175"/>
    <w:rsid w:val="004D152A"/>
    <w:rsid w:val="004D196E"/>
    <w:rsid w:val="004D205C"/>
    <w:rsid w:val="004D21FF"/>
    <w:rsid w:val="004D25BA"/>
    <w:rsid w:val="004D2A69"/>
    <w:rsid w:val="004D2B98"/>
    <w:rsid w:val="004D2EB8"/>
    <w:rsid w:val="004D2EBC"/>
    <w:rsid w:val="004D2F6B"/>
    <w:rsid w:val="004D3027"/>
    <w:rsid w:val="004D3047"/>
    <w:rsid w:val="004D3118"/>
    <w:rsid w:val="004D3173"/>
    <w:rsid w:val="004D31BD"/>
    <w:rsid w:val="004D320F"/>
    <w:rsid w:val="004D36AD"/>
    <w:rsid w:val="004D3B8F"/>
    <w:rsid w:val="004D3BFB"/>
    <w:rsid w:val="004D3C6B"/>
    <w:rsid w:val="004D3C86"/>
    <w:rsid w:val="004D427B"/>
    <w:rsid w:val="004D429A"/>
    <w:rsid w:val="004D4630"/>
    <w:rsid w:val="004D480D"/>
    <w:rsid w:val="004D482E"/>
    <w:rsid w:val="004D4B8B"/>
    <w:rsid w:val="004D4C10"/>
    <w:rsid w:val="004D4C1A"/>
    <w:rsid w:val="004D4E63"/>
    <w:rsid w:val="004D521C"/>
    <w:rsid w:val="004D52FE"/>
    <w:rsid w:val="004D59F8"/>
    <w:rsid w:val="004D5C67"/>
    <w:rsid w:val="004D6086"/>
    <w:rsid w:val="004D62B7"/>
    <w:rsid w:val="004D62CC"/>
    <w:rsid w:val="004D6504"/>
    <w:rsid w:val="004D6E4C"/>
    <w:rsid w:val="004D6E7F"/>
    <w:rsid w:val="004D725B"/>
    <w:rsid w:val="004D72E0"/>
    <w:rsid w:val="004D7312"/>
    <w:rsid w:val="004D7599"/>
    <w:rsid w:val="004D766C"/>
    <w:rsid w:val="004D7A3F"/>
    <w:rsid w:val="004D7BCA"/>
    <w:rsid w:val="004D7C2A"/>
    <w:rsid w:val="004D7D5E"/>
    <w:rsid w:val="004D7D86"/>
    <w:rsid w:val="004D7FB9"/>
    <w:rsid w:val="004E0775"/>
    <w:rsid w:val="004E07C6"/>
    <w:rsid w:val="004E0B90"/>
    <w:rsid w:val="004E0BBB"/>
    <w:rsid w:val="004E0DC0"/>
    <w:rsid w:val="004E12A6"/>
    <w:rsid w:val="004E17A2"/>
    <w:rsid w:val="004E1996"/>
    <w:rsid w:val="004E1B8D"/>
    <w:rsid w:val="004E1D39"/>
    <w:rsid w:val="004E22DC"/>
    <w:rsid w:val="004E241E"/>
    <w:rsid w:val="004E2611"/>
    <w:rsid w:val="004E262E"/>
    <w:rsid w:val="004E2C04"/>
    <w:rsid w:val="004E2D9D"/>
    <w:rsid w:val="004E2E44"/>
    <w:rsid w:val="004E2FD5"/>
    <w:rsid w:val="004E3342"/>
    <w:rsid w:val="004E334E"/>
    <w:rsid w:val="004E347C"/>
    <w:rsid w:val="004E35A3"/>
    <w:rsid w:val="004E3850"/>
    <w:rsid w:val="004E3A8B"/>
    <w:rsid w:val="004E4118"/>
    <w:rsid w:val="004E435A"/>
    <w:rsid w:val="004E4FA3"/>
    <w:rsid w:val="004E4FDC"/>
    <w:rsid w:val="004E50F5"/>
    <w:rsid w:val="004E5153"/>
    <w:rsid w:val="004E51AA"/>
    <w:rsid w:val="004E52D7"/>
    <w:rsid w:val="004E53F3"/>
    <w:rsid w:val="004E55D4"/>
    <w:rsid w:val="004E5886"/>
    <w:rsid w:val="004E5973"/>
    <w:rsid w:val="004E5A45"/>
    <w:rsid w:val="004E5ACE"/>
    <w:rsid w:val="004E5DFF"/>
    <w:rsid w:val="004E5E6D"/>
    <w:rsid w:val="004E5FF7"/>
    <w:rsid w:val="004E61A4"/>
    <w:rsid w:val="004E6248"/>
    <w:rsid w:val="004E6483"/>
    <w:rsid w:val="004E6A85"/>
    <w:rsid w:val="004E6BE5"/>
    <w:rsid w:val="004E6FE8"/>
    <w:rsid w:val="004E7377"/>
    <w:rsid w:val="004E769B"/>
    <w:rsid w:val="004E7917"/>
    <w:rsid w:val="004E7A52"/>
    <w:rsid w:val="004E7BE8"/>
    <w:rsid w:val="004F0435"/>
    <w:rsid w:val="004F0442"/>
    <w:rsid w:val="004F0829"/>
    <w:rsid w:val="004F08AE"/>
    <w:rsid w:val="004F0B86"/>
    <w:rsid w:val="004F10C9"/>
    <w:rsid w:val="004F1284"/>
    <w:rsid w:val="004F1443"/>
    <w:rsid w:val="004F18B4"/>
    <w:rsid w:val="004F1CB3"/>
    <w:rsid w:val="004F22D7"/>
    <w:rsid w:val="004F2308"/>
    <w:rsid w:val="004F24FB"/>
    <w:rsid w:val="004F27D2"/>
    <w:rsid w:val="004F2820"/>
    <w:rsid w:val="004F2860"/>
    <w:rsid w:val="004F2ABA"/>
    <w:rsid w:val="004F2D20"/>
    <w:rsid w:val="004F2DF8"/>
    <w:rsid w:val="004F36F0"/>
    <w:rsid w:val="004F37A2"/>
    <w:rsid w:val="004F3D0C"/>
    <w:rsid w:val="004F3E43"/>
    <w:rsid w:val="004F3F63"/>
    <w:rsid w:val="004F483E"/>
    <w:rsid w:val="004F4A92"/>
    <w:rsid w:val="004F4B94"/>
    <w:rsid w:val="004F4E00"/>
    <w:rsid w:val="004F53D8"/>
    <w:rsid w:val="004F5489"/>
    <w:rsid w:val="004F5652"/>
    <w:rsid w:val="004F56C3"/>
    <w:rsid w:val="004F5ADF"/>
    <w:rsid w:val="004F5D14"/>
    <w:rsid w:val="004F62B8"/>
    <w:rsid w:val="004F6385"/>
    <w:rsid w:val="004F6657"/>
    <w:rsid w:val="004F6802"/>
    <w:rsid w:val="004F6809"/>
    <w:rsid w:val="004F681F"/>
    <w:rsid w:val="004F695C"/>
    <w:rsid w:val="004F69AD"/>
    <w:rsid w:val="004F6B73"/>
    <w:rsid w:val="004F6C8A"/>
    <w:rsid w:val="004F7003"/>
    <w:rsid w:val="004F737D"/>
    <w:rsid w:val="004F7735"/>
    <w:rsid w:val="004F798E"/>
    <w:rsid w:val="004F7A72"/>
    <w:rsid w:val="004F7A7F"/>
    <w:rsid w:val="004F7DF3"/>
    <w:rsid w:val="004F7F49"/>
    <w:rsid w:val="004F7F6A"/>
    <w:rsid w:val="005003B7"/>
    <w:rsid w:val="00500415"/>
    <w:rsid w:val="00500AAD"/>
    <w:rsid w:val="00500BCA"/>
    <w:rsid w:val="00500C4D"/>
    <w:rsid w:val="00500D92"/>
    <w:rsid w:val="00500EFF"/>
    <w:rsid w:val="00500F41"/>
    <w:rsid w:val="0050100E"/>
    <w:rsid w:val="00501021"/>
    <w:rsid w:val="00501272"/>
    <w:rsid w:val="0050170E"/>
    <w:rsid w:val="00501720"/>
    <w:rsid w:val="005017FD"/>
    <w:rsid w:val="00501F8A"/>
    <w:rsid w:val="00502320"/>
    <w:rsid w:val="0050232E"/>
    <w:rsid w:val="00502525"/>
    <w:rsid w:val="00502D55"/>
    <w:rsid w:val="00502D89"/>
    <w:rsid w:val="00502EB2"/>
    <w:rsid w:val="0050323C"/>
    <w:rsid w:val="00503258"/>
    <w:rsid w:val="00503664"/>
    <w:rsid w:val="005037B8"/>
    <w:rsid w:val="005037F5"/>
    <w:rsid w:val="00503B3F"/>
    <w:rsid w:val="00503D25"/>
    <w:rsid w:val="00503E33"/>
    <w:rsid w:val="005046F0"/>
    <w:rsid w:val="00504900"/>
    <w:rsid w:val="00504A95"/>
    <w:rsid w:val="00504F3E"/>
    <w:rsid w:val="0050500B"/>
    <w:rsid w:val="0050537E"/>
    <w:rsid w:val="0050542C"/>
    <w:rsid w:val="00505590"/>
    <w:rsid w:val="00505830"/>
    <w:rsid w:val="00505987"/>
    <w:rsid w:val="00505B1D"/>
    <w:rsid w:val="00505BF5"/>
    <w:rsid w:val="00506168"/>
    <w:rsid w:val="0050625D"/>
    <w:rsid w:val="0050650D"/>
    <w:rsid w:val="00506C1C"/>
    <w:rsid w:val="00506E54"/>
    <w:rsid w:val="00507579"/>
    <w:rsid w:val="00507AA7"/>
    <w:rsid w:val="00507B10"/>
    <w:rsid w:val="00507E15"/>
    <w:rsid w:val="00507FDC"/>
    <w:rsid w:val="0051066A"/>
    <w:rsid w:val="0051066F"/>
    <w:rsid w:val="00510707"/>
    <w:rsid w:val="00510832"/>
    <w:rsid w:val="00510C5F"/>
    <w:rsid w:val="00510E29"/>
    <w:rsid w:val="00510FC8"/>
    <w:rsid w:val="0051126E"/>
    <w:rsid w:val="005112E2"/>
    <w:rsid w:val="005115C0"/>
    <w:rsid w:val="005116E8"/>
    <w:rsid w:val="005117E5"/>
    <w:rsid w:val="00511E5D"/>
    <w:rsid w:val="00511F26"/>
    <w:rsid w:val="00512058"/>
    <w:rsid w:val="0051276C"/>
    <w:rsid w:val="00512859"/>
    <w:rsid w:val="00512B05"/>
    <w:rsid w:val="00512B21"/>
    <w:rsid w:val="00512BDF"/>
    <w:rsid w:val="00512CF5"/>
    <w:rsid w:val="00512D6E"/>
    <w:rsid w:val="00512EF6"/>
    <w:rsid w:val="00513A27"/>
    <w:rsid w:val="00513B27"/>
    <w:rsid w:val="00513D7F"/>
    <w:rsid w:val="00513E87"/>
    <w:rsid w:val="00513FEA"/>
    <w:rsid w:val="005141EE"/>
    <w:rsid w:val="00514491"/>
    <w:rsid w:val="005146CA"/>
    <w:rsid w:val="005148C3"/>
    <w:rsid w:val="005150A2"/>
    <w:rsid w:val="00515400"/>
    <w:rsid w:val="00515758"/>
    <w:rsid w:val="005157A1"/>
    <w:rsid w:val="0051592F"/>
    <w:rsid w:val="00515D62"/>
    <w:rsid w:val="00516055"/>
    <w:rsid w:val="00516279"/>
    <w:rsid w:val="00516287"/>
    <w:rsid w:val="00516747"/>
    <w:rsid w:val="00516CA7"/>
    <w:rsid w:val="00516D0B"/>
    <w:rsid w:val="0051716B"/>
    <w:rsid w:val="005172BD"/>
    <w:rsid w:val="00517476"/>
    <w:rsid w:val="005177EF"/>
    <w:rsid w:val="005178EF"/>
    <w:rsid w:val="005179A7"/>
    <w:rsid w:val="00517CF3"/>
    <w:rsid w:val="00520024"/>
    <w:rsid w:val="00520297"/>
    <w:rsid w:val="00520314"/>
    <w:rsid w:val="00520582"/>
    <w:rsid w:val="005205BC"/>
    <w:rsid w:val="0052078E"/>
    <w:rsid w:val="00520A2B"/>
    <w:rsid w:val="00520B85"/>
    <w:rsid w:val="00520BD4"/>
    <w:rsid w:val="00520F45"/>
    <w:rsid w:val="005211D0"/>
    <w:rsid w:val="005214AA"/>
    <w:rsid w:val="005215C0"/>
    <w:rsid w:val="0052180B"/>
    <w:rsid w:val="00522A80"/>
    <w:rsid w:val="00522B1F"/>
    <w:rsid w:val="00522B20"/>
    <w:rsid w:val="00522B90"/>
    <w:rsid w:val="0052305A"/>
    <w:rsid w:val="005230B2"/>
    <w:rsid w:val="005230DA"/>
    <w:rsid w:val="005231CA"/>
    <w:rsid w:val="0052354F"/>
    <w:rsid w:val="005238AE"/>
    <w:rsid w:val="00523917"/>
    <w:rsid w:val="0052395C"/>
    <w:rsid w:val="00523E1E"/>
    <w:rsid w:val="00523EEE"/>
    <w:rsid w:val="00524022"/>
    <w:rsid w:val="00524132"/>
    <w:rsid w:val="005241ED"/>
    <w:rsid w:val="00524284"/>
    <w:rsid w:val="005243AE"/>
    <w:rsid w:val="005244B1"/>
    <w:rsid w:val="0052454D"/>
    <w:rsid w:val="00524621"/>
    <w:rsid w:val="00524BD4"/>
    <w:rsid w:val="00524D3C"/>
    <w:rsid w:val="00524F03"/>
    <w:rsid w:val="0052511E"/>
    <w:rsid w:val="00525252"/>
    <w:rsid w:val="00525690"/>
    <w:rsid w:val="00525BEA"/>
    <w:rsid w:val="00525C35"/>
    <w:rsid w:val="00525DCE"/>
    <w:rsid w:val="005260C1"/>
    <w:rsid w:val="00526A5E"/>
    <w:rsid w:val="00526AC7"/>
    <w:rsid w:val="00526D12"/>
    <w:rsid w:val="00526F8E"/>
    <w:rsid w:val="005270CD"/>
    <w:rsid w:val="005271B1"/>
    <w:rsid w:val="0052736D"/>
    <w:rsid w:val="005274DC"/>
    <w:rsid w:val="00527745"/>
    <w:rsid w:val="00527D98"/>
    <w:rsid w:val="00527EEC"/>
    <w:rsid w:val="005302C4"/>
    <w:rsid w:val="005308F5"/>
    <w:rsid w:val="0053151E"/>
    <w:rsid w:val="00531905"/>
    <w:rsid w:val="005319FC"/>
    <w:rsid w:val="00531A07"/>
    <w:rsid w:val="00531C29"/>
    <w:rsid w:val="00531D31"/>
    <w:rsid w:val="00531F36"/>
    <w:rsid w:val="00532046"/>
    <w:rsid w:val="005323F0"/>
    <w:rsid w:val="00532D98"/>
    <w:rsid w:val="00532F9E"/>
    <w:rsid w:val="00532FBA"/>
    <w:rsid w:val="005331A4"/>
    <w:rsid w:val="00533250"/>
    <w:rsid w:val="0053365A"/>
    <w:rsid w:val="0053368B"/>
    <w:rsid w:val="00533BFC"/>
    <w:rsid w:val="00533CBF"/>
    <w:rsid w:val="00534121"/>
    <w:rsid w:val="00534794"/>
    <w:rsid w:val="00534AEA"/>
    <w:rsid w:val="005352F0"/>
    <w:rsid w:val="0053539B"/>
    <w:rsid w:val="0053574A"/>
    <w:rsid w:val="00535CFC"/>
    <w:rsid w:val="00535D05"/>
    <w:rsid w:val="00535E11"/>
    <w:rsid w:val="00536188"/>
    <w:rsid w:val="005362E7"/>
    <w:rsid w:val="005363A9"/>
    <w:rsid w:val="0053668C"/>
    <w:rsid w:val="0053671B"/>
    <w:rsid w:val="00536791"/>
    <w:rsid w:val="00536845"/>
    <w:rsid w:val="00536978"/>
    <w:rsid w:val="00536BF3"/>
    <w:rsid w:val="00536C85"/>
    <w:rsid w:val="00536C98"/>
    <w:rsid w:val="00536CD7"/>
    <w:rsid w:val="00536FD2"/>
    <w:rsid w:val="0053715A"/>
    <w:rsid w:val="00537638"/>
    <w:rsid w:val="005376A2"/>
    <w:rsid w:val="005377B8"/>
    <w:rsid w:val="005378D3"/>
    <w:rsid w:val="005379BF"/>
    <w:rsid w:val="00537EBD"/>
    <w:rsid w:val="00537FC9"/>
    <w:rsid w:val="0054000E"/>
    <w:rsid w:val="0054001C"/>
    <w:rsid w:val="005404A1"/>
    <w:rsid w:val="00540538"/>
    <w:rsid w:val="005406D5"/>
    <w:rsid w:val="005409BA"/>
    <w:rsid w:val="00540BFA"/>
    <w:rsid w:val="00540C6E"/>
    <w:rsid w:val="005412EB"/>
    <w:rsid w:val="00541EAC"/>
    <w:rsid w:val="00542125"/>
    <w:rsid w:val="0054227D"/>
    <w:rsid w:val="00542289"/>
    <w:rsid w:val="0054242A"/>
    <w:rsid w:val="00542830"/>
    <w:rsid w:val="00542927"/>
    <w:rsid w:val="00542C30"/>
    <w:rsid w:val="00542E96"/>
    <w:rsid w:val="00542F93"/>
    <w:rsid w:val="0054304B"/>
    <w:rsid w:val="005430E5"/>
    <w:rsid w:val="00543159"/>
    <w:rsid w:val="0054336C"/>
    <w:rsid w:val="0054343B"/>
    <w:rsid w:val="005436B0"/>
    <w:rsid w:val="00543762"/>
    <w:rsid w:val="005438A8"/>
    <w:rsid w:val="005438BE"/>
    <w:rsid w:val="00543D89"/>
    <w:rsid w:val="00543EE0"/>
    <w:rsid w:val="00543FF6"/>
    <w:rsid w:val="005440B9"/>
    <w:rsid w:val="005441E3"/>
    <w:rsid w:val="005445D6"/>
    <w:rsid w:val="0054482A"/>
    <w:rsid w:val="0054497B"/>
    <w:rsid w:val="00544B62"/>
    <w:rsid w:val="00544EF1"/>
    <w:rsid w:val="005450F3"/>
    <w:rsid w:val="005451FE"/>
    <w:rsid w:val="00545462"/>
    <w:rsid w:val="005455E8"/>
    <w:rsid w:val="005456F6"/>
    <w:rsid w:val="0054572F"/>
    <w:rsid w:val="00545CDE"/>
    <w:rsid w:val="00546016"/>
    <w:rsid w:val="0054636C"/>
    <w:rsid w:val="0054642D"/>
    <w:rsid w:val="005466D7"/>
    <w:rsid w:val="00546840"/>
    <w:rsid w:val="00546E61"/>
    <w:rsid w:val="00546F45"/>
    <w:rsid w:val="00546FC9"/>
    <w:rsid w:val="00546FDB"/>
    <w:rsid w:val="0054711E"/>
    <w:rsid w:val="00547719"/>
    <w:rsid w:val="0054792F"/>
    <w:rsid w:val="00547BBC"/>
    <w:rsid w:val="00547C1E"/>
    <w:rsid w:val="00547CE2"/>
    <w:rsid w:val="00547DCD"/>
    <w:rsid w:val="005500F6"/>
    <w:rsid w:val="0055022A"/>
    <w:rsid w:val="00550806"/>
    <w:rsid w:val="00550886"/>
    <w:rsid w:val="00550A72"/>
    <w:rsid w:val="00550AC7"/>
    <w:rsid w:val="00550B24"/>
    <w:rsid w:val="00550B57"/>
    <w:rsid w:val="005517E8"/>
    <w:rsid w:val="00551893"/>
    <w:rsid w:val="005519E7"/>
    <w:rsid w:val="00551A16"/>
    <w:rsid w:val="00551C24"/>
    <w:rsid w:val="00551D73"/>
    <w:rsid w:val="00551DC9"/>
    <w:rsid w:val="0055252E"/>
    <w:rsid w:val="00552A4F"/>
    <w:rsid w:val="00552BA2"/>
    <w:rsid w:val="00552C97"/>
    <w:rsid w:val="00552F74"/>
    <w:rsid w:val="0055304B"/>
    <w:rsid w:val="005530DF"/>
    <w:rsid w:val="00553223"/>
    <w:rsid w:val="005532F4"/>
    <w:rsid w:val="00553428"/>
    <w:rsid w:val="005535B7"/>
    <w:rsid w:val="00553726"/>
    <w:rsid w:val="00553989"/>
    <w:rsid w:val="00553BBB"/>
    <w:rsid w:val="00553C62"/>
    <w:rsid w:val="00553DF4"/>
    <w:rsid w:val="00553F7A"/>
    <w:rsid w:val="00554208"/>
    <w:rsid w:val="005542C9"/>
    <w:rsid w:val="00554452"/>
    <w:rsid w:val="00554A17"/>
    <w:rsid w:val="0055547B"/>
    <w:rsid w:val="0055549F"/>
    <w:rsid w:val="00555A8D"/>
    <w:rsid w:val="00555EF4"/>
    <w:rsid w:val="00556790"/>
    <w:rsid w:val="00556C51"/>
    <w:rsid w:val="00556CB1"/>
    <w:rsid w:val="00556F4A"/>
    <w:rsid w:val="0055707D"/>
    <w:rsid w:val="00557426"/>
    <w:rsid w:val="0055750B"/>
    <w:rsid w:val="005575C7"/>
    <w:rsid w:val="0055794C"/>
    <w:rsid w:val="00557BD1"/>
    <w:rsid w:val="00557EE2"/>
    <w:rsid w:val="00557F46"/>
    <w:rsid w:val="00560242"/>
    <w:rsid w:val="005605D6"/>
    <w:rsid w:val="00560DB3"/>
    <w:rsid w:val="005612DA"/>
    <w:rsid w:val="00561443"/>
    <w:rsid w:val="00561544"/>
    <w:rsid w:val="005615E3"/>
    <w:rsid w:val="005617A9"/>
    <w:rsid w:val="00561930"/>
    <w:rsid w:val="0056198F"/>
    <w:rsid w:val="00561D3C"/>
    <w:rsid w:val="0056211D"/>
    <w:rsid w:val="00562261"/>
    <w:rsid w:val="0056243F"/>
    <w:rsid w:val="00562A69"/>
    <w:rsid w:val="00562BD0"/>
    <w:rsid w:val="00562DA3"/>
    <w:rsid w:val="005632A7"/>
    <w:rsid w:val="00563402"/>
    <w:rsid w:val="0056376D"/>
    <w:rsid w:val="005638B7"/>
    <w:rsid w:val="00563A66"/>
    <w:rsid w:val="00563BE3"/>
    <w:rsid w:val="0056417D"/>
    <w:rsid w:val="0056418A"/>
    <w:rsid w:val="00564199"/>
    <w:rsid w:val="0056466A"/>
    <w:rsid w:val="005646BF"/>
    <w:rsid w:val="0056485A"/>
    <w:rsid w:val="00564B29"/>
    <w:rsid w:val="00564C8B"/>
    <w:rsid w:val="00564E60"/>
    <w:rsid w:val="0056513D"/>
    <w:rsid w:val="0056554B"/>
    <w:rsid w:val="005656B7"/>
    <w:rsid w:val="005658EC"/>
    <w:rsid w:val="005659DA"/>
    <w:rsid w:val="00565B41"/>
    <w:rsid w:val="00565CCB"/>
    <w:rsid w:val="00565E9C"/>
    <w:rsid w:val="00565F64"/>
    <w:rsid w:val="0056629E"/>
    <w:rsid w:val="0056664F"/>
    <w:rsid w:val="005670A9"/>
    <w:rsid w:val="00567325"/>
    <w:rsid w:val="00567A27"/>
    <w:rsid w:val="00567CBC"/>
    <w:rsid w:val="00570219"/>
    <w:rsid w:val="005703E2"/>
    <w:rsid w:val="00570431"/>
    <w:rsid w:val="0057043B"/>
    <w:rsid w:val="00570585"/>
    <w:rsid w:val="005705AA"/>
    <w:rsid w:val="00570E29"/>
    <w:rsid w:val="0057115A"/>
    <w:rsid w:val="00571ACF"/>
    <w:rsid w:val="00571D06"/>
    <w:rsid w:val="005721DF"/>
    <w:rsid w:val="0057305A"/>
    <w:rsid w:val="005733DD"/>
    <w:rsid w:val="005734B2"/>
    <w:rsid w:val="005738C5"/>
    <w:rsid w:val="00573AC9"/>
    <w:rsid w:val="00573CCE"/>
    <w:rsid w:val="00573EAC"/>
    <w:rsid w:val="005740A5"/>
    <w:rsid w:val="0057416E"/>
    <w:rsid w:val="00574462"/>
    <w:rsid w:val="00574703"/>
    <w:rsid w:val="0057476D"/>
    <w:rsid w:val="00574C58"/>
    <w:rsid w:val="00574C9A"/>
    <w:rsid w:val="00574DF0"/>
    <w:rsid w:val="00574E9C"/>
    <w:rsid w:val="00574F69"/>
    <w:rsid w:val="0057509D"/>
    <w:rsid w:val="005755A0"/>
    <w:rsid w:val="0057592F"/>
    <w:rsid w:val="00575A06"/>
    <w:rsid w:val="00575C18"/>
    <w:rsid w:val="00576070"/>
    <w:rsid w:val="005760DC"/>
    <w:rsid w:val="00576251"/>
    <w:rsid w:val="005765F7"/>
    <w:rsid w:val="00576B83"/>
    <w:rsid w:val="00576C16"/>
    <w:rsid w:val="00576C3D"/>
    <w:rsid w:val="00576CF8"/>
    <w:rsid w:val="00576FAF"/>
    <w:rsid w:val="0057737D"/>
    <w:rsid w:val="00577512"/>
    <w:rsid w:val="00577C3D"/>
    <w:rsid w:val="00577CEE"/>
    <w:rsid w:val="00577D03"/>
    <w:rsid w:val="00580702"/>
    <w:rsid w:val="005809EC"/>
    <w:rsid w:val="00580B0D"/>
    <w:rsid w:val="00580BAA"/>
    <w:rsid w:val="00580C04"/>
    <w:rsid w:val="00580DD7"/>
    <w:rsid w:val="00580FBC"/>
    <w:rsid w:val="0058139F"/>
    <w:rsid w:val="00581598"/>
    <w:rsid w:val="005815CB"/>
    <w:rsid w:val="00581CDC"/>
    <w:rsid w:val="00581DEE"/>
    <w:rsid w:val="00581ECF"/>
    <w:rsid w:val="0058203A"/>
    <w:rsid w:val="005820CA"/>
    <w:rsid w:val="005821D0"/>
    <w:rsid w:val="00582324"/>
    <w:rsid w:val="00582378"/>
    <w:rsid w:val="00582898"/>
    <w:rsid w:val="00582999"/>
    <w:rsid w:val="00582AF9"/>
    <w:rsid w:val="00582BB5"/>
    <w:rsid w:val="00582BDA"/>
    <w:rsid w:val="00582E8D"/>
    <w:rsid w:val="00582EFD"/>
    <w:rsid w:val="00582FFD"/>
    <w:rsid w:val="00583037"/>
    <w:rsid w:val="005830DB"/>
    <w:rsid w:val="005832C4"/>
    <w:rsid w:val="00583301"/>
    <w:rsid w:val="00583475"/>
    <w:rsid w:val="005838DE"/>
    <w:rsid w:val="00584080"/>
    <w:rsid w:val="00584566"/>
    <w:rsid w:val="005847DB"/>
    <w:rsid w:val="00584976"/>
    <w:rsid w:val="00584AE0"/>
    <w:rsid w:val="00585147"/>
    <w:rsid w:val="00585596"/>
    <w:rsid w:val="005855A5"/>
    <w:rsid w:val="0058562D"/>
    <w:rsid w:val="005858A6"/>
    <w:rsid w:val="00585E84"/>
    <w:rsid w:val="00585EF8"/>
    <w:rsid w:val="005864BE"/>
    <w:rsid w:val="00586B27"/>
    <w:rsid w:val="00586F64"/>
    <w:rsid w:val="00586FBF"/>
    <w:rsid w:val="00587325"/>
    <w:rsid w:val="00587407"/>
    <w:rsid w:val="0058768B"/>
    <w:rsid w:val="005877AD"/>
    <w:rsid w:val="00587851"/>
    <w:rsid w:val="005879D3"/>
    <w:rsid w:val="00587AB4"/>
    <w:rsid w:val="00587C25"/>
    <w:rsid w:val="00587C74"/>
    <w:rsid w:val="005901C7"/>
    <w:rsid w:val="005905F9"/>
    <w:rsid w:val="005907B5"/>
    <w:rsid w:val="005908AE"/>
    <w:rsid w:val="00590D03"/>
    <w:rsid w:val="00590D4B"/>
    <w:rsid w:val="00590E15"/>
    <w:rsid w:val="00590FA8"/>
    <w:rsid w:val="005911A7"/>
    <w:rsid w:val="00591275"/>
    <w:rsid w:val="005919FE"/>
    <w:rsid w:val="00591F06"/>
    <w:rsid w:val="00592134"/>
    <w:rsid w:val="00592162"/>
    <w:rsid w:val="0059225E"/>
    <w:rsid w:val="005923A0"/>
    <w:rsid w:val="00592EBD"/>
    <w:rsid w:val="0059310D"/>
    <w:rsid w:val="0059313C"/>
    <w:rsid w:val="00593457"/>
    <w:rsid w:val="005934B2"/>
    <w:rsid w:val="005936C0"/>
    <w:rsid w:val="00593C87"/>
    <w:rsid w:val="00593CEF"/>
    <w:rsid w:val="00594262"/>
    <w:rsid w:val="005945E1"/>
    <w:rsid w:val="00594BD0"/>
    <w:rsid w:val="005952EF"/>
    <w:rsid w:val="00595411"/>
    <w:rsid w:val="00595625"/>
    <w:rsid w:val="00595761"/>
    <w:rsid w:val="00595914"/>
    <w:rsid w:val="00595932"/>
    <w:rsid w:val="00595BA6"/>
    <w:rsid w:val="00595BC2"/>
    <w:rsid w:val="00595E72"/>
    <w:rsid w:val="00595EFA"/>
    <w:rsid w:val="00595FDB"/>
    <w:rsid w:val="00596104"/>
    <w:rsid w:val="0059632F"/>
    <w:rsid w:val="00596623"/>
    <w:rsid w:val="00596E12"/>
    <w:rsid w:val="00596EAA"/>
    <w:rsid w:val="00597187"/>
    <w:rsid w:val="00597629"/>
    <w:rsid w:val="005976CC"/>
    <w:rsid w:val="00597823"/>
    <w:rsid w:val="005A009F"/>
    <w:rsid w:val="005A02A8"/>
    <w:rsid w:val="005A038B"/>
    <w:rsid w:val="005A082C"/>
    <w:rsid w:val="005A099B"/>
    <w:rsid w:val="005A0A72"/>
    <w:rsid w:val="005A0E7A"/>
    <w:rsid w:val="005A114B"/>
    <w:rsid w:val="005A1516"/>
    <w:rsid w:val="005A1996"/>
    <w:rsid w:val="005A1A3E"/>
    <w:rsid w:val="005A1C05"/>
    <w:rsid w:val="005A22AC"/>
    <w:rsid w:val="005A25EF"/>
    <w:rsid w:val="005A2794"/>
    <w:rsid w:val="005A2C8B"/>
    <w:rsid w:val="005A2E31"/>
    <w:rsid w:val="005A30D1"/>
    <w:rsid w:val="005A3266"/>
    <w:rsid w:val="005A33D0"/>
    <w:rsid w:val="005A33D5"/>
    <w:rsid w:val="005A3A77"/>
    <w:rsid w:val="005A3F80"/>
    <w:rsid w:val="005A423E"/>
    <w:rsid w:val="005A4495"/>
    <w:rsid w:val="005A44C1"/>
    <w:rsid w:val="005A45A1"/>
    <w:rsid w:val="005A4B05"/>
    <w:rsid w:val="005A4EDC"/>
    <w:rsid w:val="005A4FB2"/>
    <w:rsid w:val="005A4FE0"/>
    <w:rsid w:val="005A556C"/>
    <w:rsid w:val="005A5D57"/>
    <w:rsid w:val="005A5F99"/>
    <w:rsid w:val="005A6110"/>
    <w:rsid w:val="005A636F"/>
    <w:rsid w:val="005A6685"/>
    <w:rsid w:val="005A68E3"/>
    <w:rsid w:val="005A6A9E"/>
    <w:rsid w:val="005A7063"/>
    <w:rsid w:val="005A7813"/>
    <w:rsid w:val="005A798C"/>
    <w:rsid w:val="005A7C13"/>
    <w:rsid w:val="005A7D21"/>
    <w:rsid w:val="005B02B8"/>
    <w:rsid w:val="005B02E3"/>
    <w:rsid w:val="005B05B7"/>
    <w:rsid w:val="005B0B35"/>
    <w:rsid w:val="005B0C47"/>
    <w:rsid w:val="005B0D29"/>
    <w:rsid w:val="005B1116"/>
    <w:rsid w:val="005B12E9"/>
    <w:rsid w:val="005B14EC"/>
    <w:rsid w:val="005B1989"/>
    <w:rsid w:val="005B1EAD"/>
    <w:rsid w:val="005B1EDF"/>
    <w:rsid w:val="005B1F87"/>
    <w:rsid w:val="005B207A"/>
    <w:rsid w:val="005B2396"/>
    <w:rsid w:val="005B2550"/>
    <w:rsid w:val="005B265A"/>
    <w:rsid w:val="005B26F6"/>
    <w:rsid w:val="005B2C35"/>
    <w:rsid w:val="005B2CA1"/>
    <w:rsid w:val="005B2E3C"/>
    <w:rsid w:val="005B341D"/>
    <w:rsid w:val="005B3556"/>
    <w:rsid w:val="005B4004"/>
    <w:rsid w:val="005B4220"/>
    <w:rsid w:val="005B4595"/>
    <w:rsid w:val="005B4AFD"/>
    <w:rsid w:val="005B4FF1"/>
    <w:rsid w:val="005B5460"/>
    <w:rsid w:val="005B55B6"/>
    <w:rsid w:val="005B5A9F"/>
    <w:rsid w:val="005B5F0B"/>
    <w:rsid w:val="005B601D"/>
    <w:rsid w:val="005B6249"/>
    <w:rsid w:val="005B64B7"/>
    <w:rsid w:val="005B652F"/>
    <w:rsid w:val="005B6DBC"/>
    <w:rsid w:val="005B73D7"/>
    <w:rsid w:val="005B7544"/>
    <w:rsid w:val="005B7582"/>
    <w:rsid w:val="005B75B1"/>
    <w:rsid w:val="005B75B2"/>
    <w:rsid w:val="005B7A87"/>
    <w:rsid w:val="005B7AB1"/>
    <w:rsid w:val="005B7B2D"/>
    <w:rsid w:val="005B7B59"/>
    <w:rsid w:val="005B7BD7"/>
    <w:rsid w:val="005B7C81"/>
    <w:rsid w:val="005B7E9E"/>
    <w:rsid w:val="005B7F55"/>
    <w:rsid w:val="005C0050"/>
    <w:rsid w:val="005C069A"/>
    <w:rsid w:val="005C088B"/>
    <w:rsid w:val="005C0A25"/>
    <w:rsid w:val="005C0E7E"/>
    <w:rsid w:val="005C1417"/>
    <w:rsid w:val="005C1682"/>
    <w:rsid w:val="005C16C9"/>
    <w:rsid w:val="005C2319"/>
    <w:rsid w:val="005C290D"/>
    <w:rsid w:val="005C2A93"/>
    <w:rsid w:val="005C2B69"/>
    <w:rsid w:val="005C2E9B"/>
    <w:rsid w:val="005C311C"/>
    <w:rsid w:val="005C3169"/>
    <w:rsid w:val="005C3647"/>
    <w:rsid w:val="005C37D0"/>
    <w:rsid w:val="005C3EDA"/>
    <w:rsid w:val="005C408E"/>
    <w:rsid w:val="005C40A7"/>
    <w:rsid w:val="005C438A"/>
    <w:rsid w:val="005C43F8"/>
    <w:rsid w:val="005C454A"/>
    <w:rsid w:val="005C4911"/>
    <w:rsid w:val="005C4AB2"/>
    <w:rsid w:val="005C4B9A"/>
    <w:rsid w:val="005C4CFB"/>
    <w:rsid w:val="005C4EAD"/>
    <w:rsid w:val="005C520C"/>
    <w:rsid w:val="005C5850"/>
    <w:rsid w:val="005C5BC6"/>
    <w:rsid w:val="005C5ED1"/>
    <w:rsid w:val="005C6007"/>
    <w:rsid w:val="005C6376"/>
    <w:rsid w:val="005C63BF"/>
    <w:rsid w:val="005C67EA"/>
    <w:rsid w:val="005C69DC"/>
    <w:rsid w:val="005C6A5B"/>
    <w:rsid w:val="005C6A5E"/>
    <w:rsid w:val="005C6F5E"/>
    <w:rsid w:val="005C75FE"/>
    <w:rsid w:val="005C76E6"/>
    <w:rsid w:val="005C76F3"/>
    <w:rsid w:val="005C7BA7"/>
    <w:rsid w:val="005D0452"/>
    <w:rsid w:val="005D0483"/>
    <w:rsid w:val="005D0741"/>
    <w:rsid w:val="005D074F"/>
    <w:rsid w:val="005D0788"/>
    <w:rsid w:val="005D0994"/>
    <w:rsid w:val="005D0AD9"/>
    <w:rsid w:val="005D0B27"/>
    <w:rsid w:val="005D0C19"/>
    <w:rsid w:val="005D0E00"/>
    <w:rsid w:val="005D0E36"/>
    <w:rsid w:val="005D0F29"/>
    <w:rsid w:val="005D0F7F"/>
    <w:rsid w:val="005D1027"/>
    <w:rsid w:val="005D1067"/>
    <w:rsid w:val="005D1210"/>
    <w:rsid w:val="005D121A"/>
    <w:rsid w:val="005D15A0"/>
    <w:rsid w:val="005D16A8"/>
    <w:rsid w:val="005D19E8"/>
    <w:rsid w:val="005D1D68"/>
    <w:rsid w:val="005D215F"/>
    <w:rsid w:val="005D2175"/>
    <w:rsid w:val="005D231B"/>
    <w:rsid w:val="005D2455"/>
    <w:rsid w:val="005D269C"/>
    <w:rsid w:val="005D26DC"/>
    <w:rsid w:val="005D278E"/>
    <w:rsid w:val="005D27E3"/>
    <w:rsid w:val="005D2A3A"/>
    <w:rsid w:val="005D2C06"/>
    <w:rsid w:val="005D333F"/>
    <w:rsid w:val="005D388D"/>
    <w:rsid w:val="005D3DBB"/>
    <w:rsid w:val="005D409A"/>
    <w:rsid w:val="005D40C3"/>
    <w:rsid w:val="005D41D9"/>
    <w:rsid w:val="005D41E1"/>
    <w:rsid w:val="005D46DF"/>
    <w:rsid w:val="005D4A89"/>
    <w:rsid w:val="005D4B07"/>
    <w:rsid w:val="005D4D31"/>
    <w:rsid w:val="005D5146"/>
    <w:rsid w:val="005D5327"/>
    <w:rsid w:val="005D58D0"/>
    <w:rsid w:val="005D5939"/>
    <w:rsid w:val="005D5A46"/>
    <w:rsid w:val="005D5E28"/>
    <w:rsid w:val="005D6107"/>
    <w:rsid w:val="005D611E"/>
    <w:rsid w:val="005D6394"/>
    <w:rsid w:val="005D643D"/>
    <w:rsid w:val="005D6AFB"/>
    <w:rsid w:val="005D6B03"/>
    <w:rsid w:val="005D6B6E"/>
    <w:rsid w:val="005D7249"/>
    <w:rsid w:val="005D7A92"/>
    <w:rsid w:val="005D7B6D"/>
    <w:rsid w:val="005E036C"/>
    <w:rsid w:val="005E040C"/>
    <w:rsid w:val="005E0886"/>
    <w:rsid w:val="005E17BB"/>
    <w:rsid w:val="005E2B63"/>
    <w:rsid w:val="005E2B84"/>
    <w:rsid w:val="005E2E83"/>
    <w:rsid w:val="005E3201"/>
    <w:rsid w:val="005E324A"/>
    <w:rsid w:val="005E32A4"/>
    <w:rsid w:val="005E32B8"/>
    <w:rsid w:val="005E337C"/>
    <w:rsid w:val="005E34A0"/>
    <w:rsid w:val="005E36DC"/>
    <w:rsid w:val="005E4736"/>
    <w:rsid w:val="005E4827"/>
    <w:rsid w:val="005E4860"/>
    <w:rsid w:val="005E48B7"/>
    <w:rsid w:val="005E4BEF"/>
    <w:rsid w:val="005E4C1B"/>
    <w:rsid w:val="005E4C9D"/>
    <w:rsid w:val="005E4E86"/>
    <w:rsid w:val="005E5270"/>
    <w:rsid w:val="005E5456"/>
    <w:rsid w:val="005E5719"/>
    <w:rsid w:val="005E5804"/>
    <w:rsid w:val="005E5B70"/>
    <w:rsid w:val="005E604B"/>
    <w:rsid w:val="005E60CF"/>
    <w:rsid w:val="005E60F2"/>
    <w:rsid w:val="005E616B"/>
    <w:rsid w:val="005E634A"/>
    <w:rsid w:val="005E6876"/>
    <w:rsid w:val="005E6BAD"/>
    <w:rsid w:val="005E6C2C"/>
    <w:rsid w:val="005E716E"/>
    <w:rsid w:val="005E71F6"/>
    <w:rsid w:val="005E7230"/>
    <w:rsid w:val="005E7F92"/>
    <w:rsid w:val="005F045E"/>
    <w:rsid w:val="005F0DB0"/>
    <w:rsid w:val="005F0F2D"/>
    <w:rsid w:val="005F1103"/>
    <w:rsid w:val="005F1176"/>
    <w:rsid w:val="005F11DC"/>
    <w:rsid w:val="005F11E6"/>
    <w:rsid w:val="005F16BF"/>
    <w:rsid w:val="005F1845"/>
    <w:rsid w:val="005F1847"/>
    <w:rsid w:val="005F226E"/>
    <w:rsid w:val="005F23C6"/>
    <w:rsid w:val="005F260F"/>
    <w:rsid w:val="005F2696"/>
    <w:rsid w:val="005F2795"/>
    <w:rsid w:val="005F27E7"/>
    <w:rsid w:val="005F2833"/>
    <w:rsid w:val="005F288F"/>
    <w:rsid w:val="005F2F45"/>
    <w:rsid w:val="005F3170"/>
    <w:rsid w:val="005F3791"/>
    <w:rsid w:val="005F37B8"/>
    <w:rsid w:val="005F39D2"/>
    <w:rsid w:val="005F3AFA"/>
    <w:rsid w:val="005F3BD1"/>
    <w:rsid w:val="005F3EBF"/>
    <w:rsid w:val="005F4492"/>
    <w:rsid w:val="005F4652"/>
    <w:rsid w:val="005F4771"/>
    <w:rsid w:val="005F47DF"/>
    <w:rsid w:val="005F4AA8"/>
    <w:rsid w:val="005F4B06"/>
    <w:rsid w:val="005F52B8"/>
    <w:rsid w:val="005F53AA"/>
    <w:rsid w:val="005F53D5"/>
    <w:rsid w:val="005F543A"/>
    <w:rsid w:val="005F54E7"/>
    <w:rsid w:val="005F5723"/>
    <w:rsid w:val="005F5B36"/>
    <w:rsid w:val="005F5F57"/>
    <w:rsid w:val="005F6529"/>
    <w:rsid w:val="005F666A"/>
    <w:rsid w:val="005F6A2F"/>
    <w:rsid w:val="005F6A59"/>
    <w:rsid w:val="005F6CA7"/>
    <w:rsid w:val="005F713C"/>
    <w:rsid w:val="005F7340"/>
    <w:rsid w:val="005F743D"/>
    <w:rsid w:val="005F7500"/>
    <w:rsid w:val="005F7610"/>
    <w:rsid w:val="005F7AC6"/>
    <w:rsid w:val="005F7C97"/>
    <w:rsid w:val="005F7FF0"/>
    <w:rsid w:val="006004D6"/>
    <w:rsid w:val="006005FF"/>
    <w:rsid w:val="00600892"/>
    <w:rsid w:val="006008F4"/>
    <w:rsid w:val="0060096B"/>
    <w:rsid w:val="00600C77"/>
    <w:rsid w:val="00600E89"/>
    <w:rsid w:val="00601228"/>
    <w:rsid w:val="00601231"/>
    <w:rsid w:val="006012BF"/>
    <w:rsid w:val="00601346"/>
    <w:rsid w:val="00601519"/>
    <w:rsid w:val="006019AD"/>
    <w:rsid w:val="00601C1D"/>
    <w:rsid w:val="00601F4E"/>
    <w:rsid w:val="00602031"/>
    <w:rsid w:val="00602272"/>
    <w:rsid w:val="006025A6"/>
    <w:rsid w:val="00602632"/>
    <w:rsid w:val="006027C3"/>
    <w:rsid w:val="00602835"/>
    <w:rsid w:val="0060296E"/>
    <w:rsid w:val="006033B5"/>
    <w:rsid w:val="0060386E"/>
    <w:rsid w:val="006038AD"/>
    <w:rsid w:val="00603989"/>
    <w:rsid w:val="00603AD6"/>
    <w:rsid w:val="00604083"/>
    <w:rsid w:val="0060480D"/>
    <w:rsid w:val="0060514F"/>
    <w:rsid w:val="0060561E"/>
    <w:rsid w:val="0060663A"/>
    <w:rsid w:val="00607203"/>
    <w:rsid w:val="006073E4"/>
    <w:rsid w:val="00607717"/>
    <w:rsid w:val="00607C52"/>
    <w:rsid w:val="00607D22"/>
    <w:rsid w:val="00607E63"/>
    <w:rsid w:val="0061034C"/>
    <w:rsid w:val="006104C0"/>
    <w:rsid w:val="006106B8"/>
    <w:rsid w:val="00610753"/>
    <w:rsid w:val="00610827"/>
    <w:rsid w:val="00610C60"/>
    <w:rsid w:val="00610C9A"/>
    <w:rsid w:val="00610D1B"/>
    <w:rsid w:val="00610D4C"/>
    <w:rsid w:val="00610D7B"/>
    <w:rsid w:val="00610E66"/>
    <w:rsid w:val="00610F22"/>
    <w:rsid w:val="0061112B"/>
    <w:rsid w:val="0061122A"/>
    <w:rsid w:val="0061197F"/>
    <w:rsid w:val="00611D92"/>
    <w:rsid w:val="006120A9"/>
    <w:rsid w:val="00612240"/>
    <w:rsid w:val="0061299C"/>
    <w:rsid w:val="006129D5"/>
    <w:rsid w:val="00612A63"/>
    <w:rsid w:val="00612C4F"/>
    <w:rsid w:val="00612C7A"/>
    <w:rsid w:val="00612CC4"/>
    <w:rsid w:val="00612EB2"/>
    <w:rsid w:val="006130D3"/>
    <w:rsid w:val="006134B6"/>
    <w:rsid w:val="00613666"/>
    <w:rsid w:val="00613804"/>
    <w:rsid w:val="00613C90"/>
    <w:rsid w:val="00613CA0"/>
    <w:rsid w:val="00613E54"/>
    <w:rsid w:val="0061455D"/>
    <w:rsid w:val="0061485F"/>
    <w:rsid w:val="00614A7C"/>
    <w:rsid w:val="00614B1B"/>
    <w:rsid w:val="00614BF1"/>
    <w:rsid w:val="00614C3D"/>
    <w:rsid w:val="006159AE"/>
    <w:rsid w:val="00615A16"/>
    <w:rsid w:val="00615A2F"/>
    <w:rsid w:val="00615A80"/>
    <w:rsid w:val="00615CA3"/>
    <w:rsid w:val="0061614F"/>
    <w:rsid w:val="006162D4"/>
    <w:rsid w:val="006163D8"/>
    <w:rsid w:val="0061674E"/>
    <w:rsid w:val="00616854"/>
    <w:rsid w:val="00616AE0"/>
    <w:rsid w:val="00616B47"/>
    <w:rsid w:val="00616FB6"/>
    <w:rsid w:val="00617243"/>
    <w:rsid w:val="0061732E"/>
    <w:rsid w:val="00617436"/>
    <w:rsid w:val="0061797B"/>
    <w:rsid w:val="00617A85"/>
    <w:rsid w:val="00617B58"/>
    <w:rsid w:val="00620032"/>
    <w:rsid w:val="006201AF"/>
    <w:rsid w:val="00620308"/>
    <w:rsid w:val="0062068F"/>
    <w:rsid w:val="00620A28"/>
    <w:rsid w:val="00620D65"/>
    <w:rsid w:val="006213BD"/>
    <w:rsid w:val="006217AD"/>
    <w:rsid w:val="006217C0"/>
    <w:rsid w:val="00621CF2"/>
    <w:rsid w:val="0062214F"/>
    <w:rsid w:val="0062232C"/>
    <w:rsid w:val="00622D0A"/>
    <w:rsid w:val="00622DDC"/>
    <w:rsid w:val="00622E25"/>
    <w:rsid w:val="00622F5A"/>
    <w:rsid w:val="00623251"/>
    <w:rsid w:val="00623BD3"/>
    <w:rsid w:val="006244E0"/>
    <w:rsid w:val="006244FB"/>
    <w:rsid w:val="006247BD"/>
    <w:rsid w:val="0062495F"/>
    <w:rsid w:val="00624B0A"/>
    <w:rsid w:val="00624FC5"/>
    <w:rsid w:val="0062511E"/>
    <w:rsid w:val="00625127"/>
    <w:rsid w:val="00625184"/>
    <w:rsid w:val="006252FE"/>
    <w:rsid w:val="00625B35"/>
    <w:rsid w:val="00625E9E"/>
    <w:rsid w:val="006263CA"/>
    <w:rsid w:val="0062645E"/>
    <w:rsid w:val="00626758"/>
    <w:rsid w:val="00626837"/>
    <w:rsid w:val="00626CD9"/>
    <w:rsid w:val="00626D7F"/>
    <w:rsid w:val="00626EEE"/>
    <w:rsid w:val="006270D9"/>
    <w:rsid w:val="00627270"/>
    <w:rsid w:val="006272EC"/>
    <w:rsid w:val="00627455"/>
    <w:rsid w:val="00627B66"/>
    <w:rsid w:val="00630437"/>
    <w:rsid w:val="00630AB4"/>
    <w:rsid w:val="0063114C"/>
    <w:rsid w:val="00631285"/>
    <w:rsid w:val="00631339"/>
    <w:rsid w:val="0063141E"/>
    <w:rsid w:val="0063155D"/>
    <w:rsid w:val="00631569"/>
    <w:rsid w:val="00631C8B"/>
    <w:rsid w:val="006322E2"/>
    <w:rsid w:val="0063252A"/>
    <w:rsid w:val="006329C0"/>
    <w:rsid w:val="00632ACE"/>
    <w:rsid w:val="00632CDE"/>
    <w:rsid w:val="00632D79"/>
    <w:rsid w:val="00632DBC"/>
    <w:rsid w:val="00633A2C"/>
    <w:rsid w:val="0063455B"/>
    <w:rsid w:val="0063455E"/>
    <w:rsid w:val="00634644"/>
    <w:rsid w:val="00634892"/>
    <w:rsid w:val="006349AC"/>
    <w:rsid w:val="00634D08"/>
    <w:rsid w:val="0063527E"/>
    <w:rsid w:val="0063553E"/>
    <w:rsid w:val="0063567F"/>
    <w:rsid w:val="00635998"/>
    <w:rsid w:val="006359B9"/>
    <w:rsid w:val="00635F1D"/>
    <w:rsid w:val="00636048"/>
    <w:rsid w:val="00636092"/>
    <w:rsid w:val="0063609B"/>
    <w:rsid w:val="00636281"/>
    <w:rsid w:val="00636534"/>
    <w:rsid w:val="00636807"/>
    <w:rsid w:val="00636A40"/>
    <w:rsid w:val="00636C2B"/>
    <w:rsid w:val="00637369"/>
    <w:rsid w:val="00637493"/>
    <w:rsid w:val="006375B6"/>
    <w:rsid w:val="006377E7"/>
    <w:rsid w:val="00637E8A"/>
    <w:rsid w:val="00640214"/>
    <w:rsid w:val="006406EE"/>
    <w:rsid w:val="00640DDA"/>
    <w:rsid w:val="00641301"/>
    <w:rsid w:val="00641308"/>
    <w:rsid w:val="006413A4"/>
    <w:rsid w:val="00641CB2"/>
    <w:rsid w:val="0064237E"/>
    <w:rsid w:val="006423F2"/>
    <w:rsid w:val="006424B9"/>
    <w:rsid w:val="0064299F"/>
    <w:rsid w:val="00642D6A"/>
    <w:rsid w:val="006430A0"/>
    <w:rsid w:val="00643789"/>
    <w:rsid w:val="00643918"/>
    <w:rsid w:val="0064392F"/>
    <w:rsid w:val="0064394A"/>
    <w:rsid w:val="006439A1"/>
    <w:rsid w:val="00643A00"/>
    <w:rsid w:val="00643C82"/>
    <w:rsid w:val="00643CE7"/>
    <w:rsid w:val="00644A77"/>
    <w:rsid w:val="00644E33"/>
    <w:rsid w:val="006452BD"/>
    <w:rsid w:val="00645373"/>
    <w:rsid w:val="006454CB"/>
    <w:rsid w:val="006456BD"/>
    <w:rsid w:val="00645876"/>
    <w:rsid w:val="00645885"/>
    <w:rsid w:val="00645B43"/>
    <w:rsid w:val="00645BB3"/>
    <w:rsid w:val="00645CAF"/>
    <w:rsid w:val="00645F50"/>
    <w:rsid w:val="00645F8E"/>
    <w:rsid w:val="00645FA4"/>
    <w:rsid w:val="006460CF"/>
    <w:rsid w:val="006461A0"/>
    <w:rsid w:val="006464DD"/>
    <w:rsid w:val="00646653"/>
    <w:rsid w:val="00646769"/>
    <w:rsid w:val="00646B84"/>
    <w:rsid w:val="00646B8A"/>
    <w:rsid w:val="00646EF0"/>
    <w:rsid w:val="006470C0"/>
    <w:rsid w:val="00647265"/>
    <w:rsid w:val="0064767D"/>
    <w:rsid w:val="006479C8"/>
    <w:rsid w:val="00647A4A"/>
    <w:rsid w:val="00650431"/>
    <w:rsid w:val="0065079A"/>
    <w:rsid w:val="006508C9"/>
    <w:rsid w:val="00650963"/>
    <w:rsid w:val="00650A11"/>
    <w:rsid w:val="00650CEF"/>
    <w:rsid w:val="00650CFF"/>
    <w:rsid w:val="00650E0E"/>
    <w:rsid w:val="00650FB2"/>
    <w:rsid w:val="00651455"/>
    <w:rsid w:val="0065183E"/>
    <w:rsid w:val="006518BB"/>
    <w:rsid w:val="00651A29"/>
    <w:rsid w:val="0065222F"/>
    <w:rsid w:val="00652280"/>
    <w:rsid w:val="00652866"/>
    <w:rsid w:val="00652E7C"/>
    <w:rsid w:val="006531A3"/>
    <w:rsid w:val="00653269"/>
    <w:rsid w:val="00653335"/>
    <w:rsid w:val="00653D24"/>
    <w:rsid w:val="00653EC2"/>
    <w:rsid w:val="0065460A"/>
    <w:rsid w:val="006546DA"/>
    <w:rsid w:val="0065474F"/>
    <w:rsid w:val="00654C93"/>
    <w:rsid w:val="00654FD0"/>
    <w:rsid w:val="00655004"/>
    <w:rsid w:val="006550E0"/>
    <w:rsid w:val="006555DB"/>
    <w:rsid w:val="0065560B"/>
    <w:rsid w:val="00655A36"/>
    <w:rsid w:val="00655F37"/>
    <w:rsid w:val="00655F65"/>
    <w:rsid w:val="00657038"/>
    <w:rsid w:val="00657180"/>
    <w:rsid w:val="006575AD"/>
    <w:rsid w:val="0065760D"/>
    <w:rsid w:val="006576F6"/>
    <w:rsid w:val="006578F7"/>
    <w:rsid w:val="00657C51"/>
    <w:rsid w:val="00657D55"/>
    <w:rsid w:val="00657F5C"/>
    <w:rsid w:val="00657F75"/>
    <w:rsid w:val="00660064"/>
    <w:rsid w:val="006601AD"/>
    <w:rsid w:val="00660731"/>
    <w:rsid w:val="00660806"/>
    <w:rsid w:val="006609CF"/>
    <w:rsid w:val="00660B58"/>
    <w:rsid w:val="0066153D"/>
    <w:rsid w:val="00661948"/>
    <w:rsid w:val="00661B67"/>
    <w:rsid w:val="00661C9F"/>
    <w:rsid w:val="00661DC4"/>
    <w:rsid w:val="006621C9"/>
    <w:rsid w:val="00662454"/>
    <w:rsid w:val="00662A3E"/>
    <w:rsid w:val="00662D65"/>
    <w:rsid w:val="00663033"/>
    <w:rsid w:val="006632F8"/>
    <w:rsid w:val="00663556"/>
    <w:rsid w:val="00663CD6"/>
    <w:rsid w:val="00663DDA"/>
    <w:rsid w:val="00663EA7"/>
    <w:rsid w:val="00664048"/>
    <w:rsid w:val="00664619"/>
    <w:rsid w:val="0066467C"/>
    <w:rsid w:val="00664AF5"/>
    <w:rsid w:val="00664F3A"/>
    <w:rsid w:val="00664F91"/>
    <w:rsid w:val="00665AA1"/>
    <w:rsid w:val="00665C61"/>
    <w:rsid w:val="00665D9D"/>
    <w:rsid w:val="00666036"/>
    <w:rsid w:val="00666903"/>
    <w:rsid w:val="00666A4E"/>
    <w:rsid w:val="00666AB5"/>
    <w:rsid w:val="00666DC5"/>
    <w:rsid w:val="0066702A"/>
    <w:rsid w:val="00667199"/>
    <w:rsid w:val="0066758E"/>
    <w:rsid w:val="006676BA"/>
    <w:rsid w:val="006676CC"/>
    <w:rsid w:val="006676F7"/>
    <w:rsid w:val="0066777A"/>
    <w:rsid w:val="0067000C"/>
    <w:rsid w:val="0067031B"/>
    <w:rsid w:val="006704EF"/>
    <w:rsid w:val="006709A3"/>
    <w:rsid w:val="006709DA"/>
    <w:rsid w:val="006709E6"/>
    <w:rsid w:val="00670BC4"/>
    <w:rsid w:val="00670CED"/>
    <w:rsid w:val="006713BC"/>
    <w:rsid w:val="00671D4D"/>
    <w:rsid w:val="00672307"/>
    <w:rsid w:val="006723FB"/>
    <w:rsid w:val="0067240F"/>
    <w:rsid w:val="00672542"/>
    <w:rsid w:val="006727BC"/>
    <w:rsid w:val="00672AB3"/>
    <w:rsid w:val="00672CA7"/>
    <w:rsid w:val="0067301D"/>
    <w:rsid w:val="006730AA"/>
    <w:rsid w:val="006730BE"/>
    <w:rsid w:val="0067337B"/>
    <w:rsid w:val="0067377C"/>
    <w:rsid w:val="0067397A"/>
    <w:rsid w:val="00673AEA"/>
    <w:rsid w:val="00673BD8"/>
    <w:rsid w:val="00674082"/>
    <w:rsid w:val="0067416E"/>
    <w:rsid w:val="00674A8C"/>
    <w:rsid w:val="00674BC5"/>
    <w:rsid w:val="00674CA1"/>
    <w:rsid w:val="00674D41"/>
    <w:rsid w:val="00675286"/>
    <w:rsid w:val="00675360"/>
    <w:rsid w:val="00675B3F"/>
    <w:rsid w:val="00675C5A"/>
    <w:rsid w:val="00675CA4"/>
    <w:rsid w:val="00675DD4"/>
    <w:rsid w:val="00675E47"/>
    <w:rsid w:val="00675EC2"/>
    <w:rsid w:val="0067606A"/>
    <w:rsid w:val="006763DD"/>
    <w:rsid w:val="006763F2"/>
    <w:rsid w:val="0067686D"/>
    <w:rsid w:val="00676898"/>
    <w:rsid w:val="00676912"/>
    <w:rsid w:val="00676C4E"/>
    <w:rsid w:val="00676CED"/>
    <w:rsid w:val="00676DBE"/>
    <w:rsid w:val="00676F0B"/>
    <w:rsid w:val="006770BA"/>
    <w:rsid w:val="006772CD"/>
    <w:rsid w:val="006774D4"/>
    <w:rsid w:val="00677707"/>
    <w:rsid w:val="006777C0"/>
    <w:rsid w:val="00677B61"/>
    <w:rsid w:val="00677CC9"/>
    <w:rsid w:val="00677E86"/>
    <w:rsid w:val="00677EB3"/>
    <w:rsid w:val="00677FA7"/>
    <w:rsid w:val="00680044"/>
    <w:rsid w:val="0068011B"/>
    <w:rsid w:val="00680655"/>
    <w:rsid w:val="0068082E"/>
    <w:rsid w:val="0068086E"/>
    <w:rsid w:val="00680917"/>
    <w:rsid w:val="006809E7"/>
    <w:rsid w:val="00680FA6"/>
    <w:rsid w:val="00681414"/>
    <w:rsid w:val="0068141B"/>
    <w:rsid w:val="006819A9"/>
    <w:rsid w:val="006819DD"/>
    <w:rsid w:val="00681A7F"/>
    <w:rsid w:val="00681E43"/>
    <w:rsid w:val="00681F4D"/>
    <w:rsid w:val="006822AE"/>
    <w:rsid w:val="006825F4"/>
    <w:rsid w:val="006835AB"/>
    <w:rsid w:val="00683689"/>
    <w:rsid w:val="00683991"/>
    <w:rsid w:val="00683A66"/>
    <w:rsid w:val="00683B2A"/>
    <w:rsid w:val="00683FEF"/>
    <w:rsid w:val="00684B3D"/>
    <w:rsid w:val="00684B42"/>
    <w:rsid w:val="00684F77"/>
    <w:rsid w:val="00684FEC"/>
    <w:rsid w:val="00685C43"/>
    <w:rsid w:val="00685CAC"/>
    <w:rsid w:val="006860BA"/>
    <w:rsid w:val="00686128"/>
    <w:rsid w:val="00686229"/>
    <w:rsid w:val="006864EA"/>
    <w:rsid w:val="006866EA"/>
    <w:rsid w:val="00686936"/>
    <w:rsid w:val="00686C65"/>
    <w:rsid w:val="00686C6A"/>
    <w:rsid w:val="00686F15"/>
    <w:rsid w:val="00687051"/>
    <w:rsid w:val="0068726B"/>
    <w:rsid w:val="006873E6"/>
    <w:rsid w:val="006875F4"/>
    <w:rsid w:val="00687762"/>
    <w:rsid w:val="0068799F"/>
    <w:rsid w:val="00687FB3"/>
    <w:rsid w:val="006904B7"/>
    <w:rsid w:val="00690592"/>
    <w:rsid w:val="006909D3"/>
    <w:rsid w:val="00690B88"/>
    <w:rsid w:val="006915FB"/>
    <w:rsid w:val="006916A8"/>
    <w:rsid w:val="00691C70"/>
    <w:rsid w:val="006920E8"/>
    <w:rsid w:val="0069246D"/>
    <w:rsid w:val="006926B3"/>
    <w:rsid w:val="0069323A"/>
    <w:rsid w:val="00693AA1"/>
    <w:rsid w:val="00693B09"/>
    <w:rsid w:val="00693E25"/>
    <w:rsid w:val="00693F5B"/>
    <w:rsid w:val="006940DD"/>
    <w:rsid w:val="00694921"/>
    <w:rsid w:val="006952C3"/>
    <w:rsid w:val="0069568E"/>
    <w:rsid w:val="00695721"/>
    <w:rsid w:val="00695FF7"/>
    <w:rsid w:val="006960AD"/>
    <w:rsid w:val="00696465"/>
    <w:rsid w:val="00696D2C"/>
    <w:rsid w:val="00696EE7"/>
    <w:rsid w:val="00697051"/>
    <w:rsid w:val="0069705B"/>
    <w:rsid w:val="006971D5"/>
    <w:rsid w:val="006975E5"/>
    <w:rsid w:val="006975F7"/>
    <w:rsid w:val="00697DCB"/>
    <w:rsid w:val="00697DD6"/>
    <w:rsid w:val="00697F4C"/>
    <w:rsid w:val="006A03FC"/>
    <w:rsid w:val="006A06B5"/>
    <w:rsid w:val="006A09FA"/>
    <w:rsid w:val="006A0C3B"/>
    <w:rsid w:val="006A0F53"/>
    <w:rsid w:val="006A1416"/>
    <w:rsid w:val="006A187B"/>
    <w:rsid w:val="006A28DC"/>
    <w:rsid w:val="006A3473"/>
    <w:rsid w:val="006A364D"/>
    <w:rsid w:val="006A3667"/>
    <w:rsid w:val="006A370F"/>
    <w:rsid w:val="006A3C57"/>
    <w:rsid w:val="006A3CFE"/>
    <w:rsid w:val="006A3DEE"/>
    <w:rsid w:val="006A43E1"/>
    <w:rsid w:val="006A4A4A"/>
    <w:rsid w:val="006A4D71"/>
    <w:rsid w:val="006A4DE1"/>
    <w:rsid w:val="006A4DED"/>
    <w:rsid w:val="006A53E4"/>
    <w:rsid w:val="006A5F6A"/>
    <w:rsid w:val="006A6242"/>
    <w:rsid w:val="006A63EF"/>
    <w:rsid w:val="006A6B1D"/>
    <w:rsid w:val="006A6BE2"/>
    <w:rsid w:val="006A6DBA"/>
    <w:rsid w:val="006A6F58"/>
    <w:rsid w:val="006A70B2"/>
    <w:rsid w:val="006A7296"/>
    <w:rsid w:val="006A74F4"/>
    <w:rsid w:val="006A74F8"/>
    <w:rsid w:val="006A75FE"/>
    <w:rsid w:val="006A797C"/>
    <w:rsid w:val="006A79F4"/>
    <w:rsid w:val="006A7A8C"/>
    <w:rsid w:val="006B008C"/>
    <w:rsid w:val="006B0E50"/>
    <w:rsid w:val="006B1090"/>
    <w:rsid w:val="006B1548"/>
    <w:rsid w:val="006B1774"/>
    <w:rsid w:val="006B1798"/>
    <w:rsid w:val="006B1B3F"/>
    <w:rsid w:val="006B1B6A"/>
    <w:rsid w:val="006B1DF5"/>
    <w:rsid w:val="006B1F53"/>
    <w:rsid w:val="006B225C"/>
    <w:rsid w:val="006B2477"/>
    <w:rsid w:val="006B25DB"/>
    <w:rsid w:val="006B2A19"/>
    <w:rsid w:val="006B2A3C"/>
    <w:rsid w:val="006B2D05"/>
    <w:rsid w:val="006B2EDA"/>
    <w:rsid w:val="006B31F0"/>
    <w:rsid w:val="006B329F"/>
    <w:rsid w:val="006B439A"/>
    <w:rsid w:val="006B4409"/>
    <w:rsid w:val="006B48D1"/>
    <w:rsid w:val="006B4BAB"/>
    <w:rsid w:val="006B5217"/>
    <w:rsid w:val="006B52AD"/>
    <w:rsid w:val="006B52C4"/>
    <w:rsid w:val="006B5472"/>
    <w:rsid w:val="006B5485"/>
    <w:rsid w:val="006B5A22"/>
    <w:rsid w:val="006B5A6F"/>
    <w:rsid w:val="006B5BA2"/>
    <w:rsid w:val="006B5DCD"/>
    <w:rsid w:val="006B5EAE"/>
    <w:rsid w:val="006B5F92"/>
    <w:rsid w:val="006B6025"/>
    <w:rsid w:val="006B61E4"/>
    <w:rsid w:val="006B66BB"/>
    <w:rsid w:val="006B68D0"/>
    <w:rsid w:val="006B69D0"/>
    <w:rsid w:val="006B6E9D"/>
    <w:rsid w:val="006B76C8"/>
    <w:rsid w:val="006B7780"/>
    <w:rsid w:val="006B7DC0"/>
    <w:rsid w:val="006B7F7C"/>
    <w:rsid w:val="006C07E7"/>
    <w:rsid w:val="006C0B23"/>
    <w:rsid w:val="006C0BCB"/>
    <w:rsid w:val="006C0F2A"/>
    <w:rsid w:val="006C1503"/>
    <w:rsid w:val="006C1608"/>
    <w:rsid w:val="006C1C8C"/>
    <w:rsid w:val="006C21F2"/>
    <w:rsid w:val="006C2489"/>
    <w:rsid w:val="006C27D1"/>
    <w:rsid w:val="006C2BF4"/>
    <w:rsid w:val="006C302E"/>
    <w:rsid w:val="006C3090"/>
    <w:rsid w:val="006C33A8"/>
    <w:rsid w:val="006C36F3"/>
    <w:rsid w:val="006C39A1"/>
    <w:rsid w:val="006C3BD1"/>
    <w:rsid w:val="006C3C86"/>
    <w:rsid w:val="006C3DCA"/>
    <w:rsid w:val="006C3EF4"/>
    <w:rsid w:val="006C3FDA"/>
    <w:rsid w:val="006C4212"/>
    <w:rsid w:val="006C429D"/>
    <w:rsid w:val="006C45C5"/>
    <w:rsid w:val="006C4726"/>
    <w:rsid w:val="006C4875"/>
    <w:rsid w:val="006C487A"/>
    <w:rsid w:val="006C48EE"/>
    <w:rsid w:val="006C51E0"/>
    <w:rsid w:val="006C59CD"/>
    <w:rsid w:val="006C5C4A"/>
    <w:rsid w:val="006C5DEF"/>
    <w:rsid w:val="006C5F77"/>
    <w:rsid w:val="006C63CA"/>
    <w:rsid w:val="006C6D28"/>
    <w:rsid w:val="006C7137"/>
    <w:rsid w:val="006C72CA"/>
    <w:rsid w:val="006C72D8"/>
    <w:rsid w:val="006C739B"/>
    <w:rsid w:val="006C749B"/>
    <w:rsid w:val="006C7BC9"/>
    <w:rsid w:val="006C7E28"/>
    <w:rsid w:val="006C7E71"/>
    <w:rsid w:val="006C7E7F"/>
    <w:rsid w:val="006D0098"/>
    <w:rsid w:val="006D00D6"/>
    <w:rsid w:val="006D0272"/>
    <w:rsid w:val="006D0C3B"/>
    <w:rsid w:val="006D0D5B"/>
    <w:rsid w:val="006D0E98"/>
    <w:rsid w:val="006D109B"/>
    <w:rsid w:val="006D15DD"/>
    <w:rsid w:val="006D170F"/>
    <w:rsid w:val="006D23B1"/>
    <w:rsid w:val="006D242C"/>
    <w:rsid w:val="006D2547"/>
    <w:rsid w:val="006D2971"/>
    <w:rsid w:val="006D2A15"/>
    <w:rsid w:val="006D2B77"/>
    <w:rsid w:val="006D2C0C"/>
    <w:rsid w:val="006D2C11"/>
    <w:rsid w:val="006D2D5F"/>
    <w:rsid w:val="006D301B"/>
    <w:rsid w:val="006D301C"/>
    <w:rsid w:val="006D3617"/>
    <w:rsid w:val="006D415B"/>
    <w:rsid w:val="006D41AB"/>
    <w:rsid w:val="006D43D6"/>
    <w:rsid w:val="006D44B0"/>
    <w:rsid w:val="006D4C85"/>
    <w:rsid w:val="006D4D0F"/>
    <w:rsid w:val="006D4D51"/>
    <w:rsid w:val="006D4D5B"/>
    <w:rsid w:val="006D4D71"/>
    <w:rsid w:val="006D4F21"/>
    <w:rsid w:val="006D5272"/>
    <w:rsid w:val="006D528D"/>
    <w:rsid w:val="006D53B4"/>
    <w:rsid w:val="006D55A1"/>
    <w:rsid w:val="006D55C5"/>
    <w:rsid w:val="006D5671"/>
    <w:rsid w:val="006D5853"/>
    <w:rsid w:val="006D5859"/>
    <w:rsid w:val="006D59C7"/>
    <w:rsid w:val="006D5C04"/>
    <w:rsid w:val="006D5F8D"/>
    <w:rsid w:val="006D6034"/>
    <w:rsid w:val="006D6FB8"/>
    <w:rsid w:val="006D6FC5"/>
    <w:rsid w:val="006D7A11"/>
    <w:rsid w:val="006D7BA4"/>
    <w:rsid w:val="006D7BDF"/>
    <w:rsid w:val="006D7D74"/>
    <w:rsid w:val="006D7F93"/>
    <w:rsid w:val="006D7FA3"/>
    <w:rsid w:val="006E011D"/>
    <w:rsid w:val="006E023C"/>
    <w:rsid w:val="006E0806"/>
    <w:rsid w:val="006E08B7"/>
    <w:rsid w:val="006E0DD6"/>
    <w:rsid w:val="006E0F16"/>
    <w:rsid w:val="006E0FB4"/>
    <w:rsid w:val="006E109D"/>
    <w:rsid w:val="006E1204"/>
    <w:rsid w:val="006E1248"/>
    <w:rsid w:val="006E1578"/>
    <w:rsid w:val="006E15A4"/>
    <w:rsid w:val="006E17AF"/>
    <w:rsid w:val="006E1A7E"/>
    <w:rsid w:val="006E1AA2"/>
    <w:rsid w:val="006E1B06"/>
    <w:rsid w:val="006E1BAF"/>
    <w:rsid w:val="006E1D4A"/>
    <w:rsid w:val="006E1FCD"/>
    <w:rsid w:val="006E1FE8"/>
    <w:rsid w:val="006E1FEF"/>
    <w:rsid w:val="006E2091"/>
    <w:rsid w:val="006E20DF"/>
    <w:rsid w:val="006E2288"/>
    <w:rsid w:val="006E2402"/>
    <w:rsid w:val="006E2432"/>
    <w:rsid w:val="006E2A40"/>
    <w:rsid w:val="006E2C14"/>
    <w:rsid w:val="006E2C78"/>
    <w:rsid w:val="006E2DFC"/>
    <w:rsid w:val="006E2F24"/>
    <w:rsid w:val="006E2F98"/>
    <w:rsid w:val="006E32A1"/>
    <w:rsid w:val="006E33A5"/>
    <w:rsid w:val="006E35B8"/>
    <w:rsid w:val="006E3761"/>
    <w:rsid w:val="006E3EBE"/>
    <w:rsid w:val="006E4CC0"/>
    <w:rsid w:val="006E4D71"/>
    <w:rsid w:val="006E588C"/>
    <w:rsid w:val="006E5929"/>
    <w:rsid w:val="006E59D1"/>
    <w:rsid w:val="006E59E8"/>
    <w:rsid w:val="006E6249"/>
    <w:rsid w:val="006E678D"/>
    <w:rsid w:val="006E69B0"/>
    <w:rsid w:val="006E6A1B"/>
    <w:rsid w:val="006E6BDA"/>
    <w:rsid w:val="006E6BE8"/>
    <w:rsid w:val="006E6D3E"/>
    <w:rsid w:val="006E730A"/>
    <w:rsid w:val="006E7321"/>
    <w:rsid w:val="006E75D9"/>
    <w:rsid w:val="006E7644"/>
    <w:rsid w:val="006E78AB"/>
    <w:rsid w:val="006E7903"/>
    <w:rsid w:val="006E7E66"/>
    <w:rsid w:val="006E7EF1"/>
    <w:rsid w:val="006E7F62"/>
    <w:rsid w:val="006F033B"/>
    <w:rsid w:val="006F0481"/>
    <w:rsid w:val="006F0665"/>
    <w:rsid w:val="006F0936"/>
    <w:rsid w:val="006F09D2"/>
    <w:rsid w:val="006F0CB7"/>
    <w:rsid w:val="006F0FAF"/>
    <w:rsid w:val="006F1310"/>
    <w:rsid w:val="006F1691"/>
    <w:rsid w:val="006F1FD9"/>
    <w:rsid w:val="006F2386"/>
    <w:rsid w:val="006F286A"/>
    <w:rsid w:val="006F2959"/>
    <w:rsid w:val="006F2E58"/>
    <w:rsid w:val="006F2EA2"/>
    <w:rsid w:val="006F2FBE"/>
    <w:rsid w:val="006F30AD"/>
    <w:rsid w:val="006F332D"/>
    <w:rsid w:val="006F33B4"/>
    <w:rsid w:val="006F37E0"/>
    <w:rsid w:val="006F38C1"/>
    <w:rsid w:val="006F3DC7"/>
    <w:rsid w:val="006F3EE6"/>
    <w:rsid w:val="006F40A1"/>
    <w:rsid w:val="006F47B5"/>
    <w:rsid w:val="006F4900"/>
    <w:rsid w:val="006F4DB5"/>
    <w:rsid w:val="006F501E"/>
    <w:rsid w:val="006F55C3"/>
    <w:rsid w:val="006F55CD"/>
    <w:rsid w:val="006F57A8"/>
    <w:rsid w:val="006F581F"/>
    <w:rsid w:val="006F5C38"/>
    <w:rsid w:val="006F5D9E"/>
    <w:rsid w:val="006F5EA8"/>
    <w:rsid w:val="006F6325"/>
    <w:rsid w:val="006F6328"/>
    <w:rsid w:val="006F6F06"/>
    <w:rsid w:val="006F6F61"/>
    <w:rsid w:val="006F706C"/>
    <w:rsid w:val="006F71FB"/>
    <w:rsid w:val="006F76BD"/>
    <w:rsid w:val="006F781C"/>
    <w:rsid w:val="006F78B9"/>
    <w:rsid w:val="006F7FAF"/>
    <w:rsid w:val="007000A3"/>
    <w:rsid w:val="00700320"/>
    <w:rsid w:val="007004FC"/>
    <w:rsid w:val="007009E7"/>
    <w:rsid w:val="00700B09"/>
    <w:rsid w:val="00701387"/>
    <w:rsid w:val="0070147C"/>
    <w:rsid w:val="00701572"/>
    <w:rsid w:val="007017D3"/>
    <w:rsid w:val="00701828"/>
    <w:rsid w:val="007019CD"/>
    <w:rsid w:val="00702349"/>
    <w:rsid w:val="00702663"/>
    <w:rsid w:val="0070267B"/>
    <w:rsid w:val="00702837"/>
    <w:rsid w:val="00702A1D"/>
    <w:rsid w:val="007034A3"/>
    <w:rsid w:val="00703727"/>
    <w:rsid w:val="00703923"/>
    <w:rsid w:val="00703933"/>
    <w:rsid w:val="00703C7C"/>
    <w:rsid w:val="00703D3D"/>
    <w:rsid w:val="00703F26"/>
    <w:rsid w:val="007044D9"/>
    <w:rsid w:val="00704682"/>
    <w:rsid w:val="007048F3"/>
    <w:rsid w:val="007048FC"/>
    <w:rsid w:val="00704A77"/>
    <w:rsid w:val="00704DE3"/>
    <w:rsid w:val="00705105"/>
    <w:rsid w:val="00705676"/>
    <w:rsid w:val="007056B2"/>
    <w:rsid w:val="0070572C"/>
    <w:rsid w:val="00705A69"/>
    <w:rsid w:val="00705D9E"/>
    <w:rsid w:val="0070617E"/>
    <w:rsid w:val="00706762"/>
    <w:rsid w:val="0070688F"/>
    <w:rsid w:val="007069EB"/>
    <w:rsid w:val="00706A8E"/>
    <w:rsid w:val="00706BBE"/>
    <w:rsid w:val="00706E2A"/>
    <w:rsid w:val="0070719E"/>
    <w:rsid w:val="00707435"/>
    <w:rsid w:val="007078D5"/>
    <w:rsid w:val="007079F6"/>
    <w:rsid w:val="00707BDB"/>
    <w:rsid w:val="00707C61"/>
    <w:rsid w:val="00707C7D"/>
    <w:rsid w:val="00707E36"/>
    <w:rsid w:val="007100E2"/>
    <w:rsid w:val="007101E2"/>
    <w:rsid w:val="00710289"/>
    <w:rsid w:val="007102CA"/>
    <w:rsid w:val="007106EA"/>
    <w:rsid w:val="007106FC"/>
    <w:rsid w:val="0071070B"/>
    <w:rsid w:val="00710B23"/>
    <w:rsid w:val="00710F6D"/>
    <w:rsid w:val="00711CF8"/>
    <w:rsid w:val="00711D9E"/>
    <w:rsid w:val="00712530"/>
    <w:rsid w:val="00712AE0"/>
    <w:rsid w:val="00712D8D"/>
    <w:rsid w:val="00713186"/>
    <w:rsid w:val="007131C7"/>
    <w:rsid w:val="007133B6"/>
    <w:rsid w:val="007133C1"/>
    <w:rsid w:val="007135C9"/>
    <w:rsid w:val="00713F8C"/>
    <w:rsid w:val="007140C0"/>
    <w:rsid w:val="0071482F"/>
    <w:rsid w:val="00714D0A"/>
    <w:rsid w:val="0071589E"/>
    <w:rsid w:val="00715906"/>
    <w:rsid w:val="00715A06"/>
    <w:rsid w:val="00715A45"/>
    <w:rsid w:val="00715B81"/>
    <w:rsid w:val="00715ED6"/>
    <w:rsid w:val="007160DD"/>
    <w:rsid w:val="00716165"/>
    <w:rsid w:val="00716168"/>
    <w:rsid w:val="0071663C"/>
    <w:rsid w:val="007169FD"/>
    <w:rsid w:val="00717088"/>
    <w:rsid w:val="007170D0"/>
    <w:rsid w:val="00717130"/>
    <w:rsid w:val="007172E2"/>
    <w:rsid w:val="0071730B"/>
    <w:rsid w:val="00717380"/>
    <w:rsid w:val="00717606"/>
    <w:rsid w:val="00717769"/>
    <w:rsid w:val="00717DB3"/>
    <w:rsid w:val="00720033"/>
    <w:rsid w:val="0072008B"/>
    <w:rsid w:val="007201B4"/>
    <w:rsid w:val="007203EB"/>
    <w:rsid w:val="00720552"/>
    <w:rsid w:val="007206E7"/>
    <w:rsid w:val="00720702"/>
    <w:rsid w:val="007208C5"/>
    <w:rsid w:val="00720B8B"/>
    <w:rsid w:val="00720DDB"/>
    <w:rsid w:val="00720DF9"/>
    <w:rsid w:val="0072124E"/>
    <w:rsid w:val="007212A5"/>
    <w:rsid w:val="00721490"/>
    <w:rsid w:val="00721D6E"/>
    <w:rsid w:val="00721F89"/>
    <w:rsid w:val="007221F7"/>
    <w:rsid w:val="007223E6"/>
    <w:rsid w:val="007223F4"/>
    <w:rsid w:val="0072253D"/>
    <w:rsid w:val="00722A92"/>
    <w:rsid w:val="00722D48"/>
    <w:rsid w:val="0072314B"/>
    <w:rsid w:val="00723397"/>
    <w:rsid w:val="007238BC"/>
    <w:rsid w:val="00723A55"/>
    <w:rsid w:val="00723AF9"/>
    <w:rsid w:val="00723C66"/>
    <w:rsid w:val="00723E41"/>
    <w:rsid w:val="0072420F"/>
    <w:rsid w:val="00724569"/>
    <w:rsid w:val="00724600"/>
    <w:rsid w:val="007246C0"/>
    <w:rsid w:val="007248E2"/>
    <w:rsid w:val="00724AE7"/>
    <w:rsid w:val="00724EF9"/>
    <w:rsid w:val="00724F1E"/>
    <w:rsid w:val="00724F28"/>
    <w:rsid w:val="007251EF"/>
    <w:rsid w:val="00725219"/>
    <w:rsid w:val="0072547A"/>
    <w:rsid w:val="00725B10"/>
    <w:rsid w:val="00725CF9"/>
    <w:rsid w:val="00725DDD"/>
    <w:rsid w:val="0072612D"/>
    <w:rsid w:val="0072618F"/>
    <w:rsid w:val="00726312"/>
    <w:rsid w:val="0072663A"/>
    <w:rsid w:val="0072682A"/>
    <w:rsid w:val="00726CC6"/>
    <w:rsid w:val="0072754B"/>
    <w:rsid w:val="00727766"/>
    <w:rsid w:val="00727C60"/>
    <w:rsid w:val="00727CF3"/>
    <w:rsid w:val="00727D3B"/>
    <w:rsid w:val="00727D8B"/>
    <w:rsid w:val="007302C5"/>
    <w:rsid w:val="007304C7"/>
    <w:rsid w:val="00730747"/>
    <w:rsid w:val="007307E4"/>
    <w:rsid w:val="0073083B"/>
    <w:rsid w:val="00730A81"/>
    <w:rsid w:val="00730BC5"/>
    <w:rsid w:val="00730D0B"/>
    <w:rsid w:val="00730E97"/>
    <w:rsid w:val="00731189"/>
    <w:rsid w:val="00731261"/>
    <w:rsid w:val="0073175C"/>
    <w:rsid w:val="007317FB"/>
    <w:rsid w:val="00731E07"/>
    <w:rsid w:val="007325D9"/>
    <w:rsid w:val="0073277E"/>
    <w:rsid w:val="00732A23"/>
    <w:rsid w:val="00732BD9"/>
    <w:rsid w:val="00733355"/>
    <w:rsid w:val="007333DB"/>
    <w:rsid w:val="00733C49"/>
    <w:rsid w:val="00733D77"/>
    <w:rsid w:val="0073400F"/>
    <w:rsid w:val="00734E90"/>
    <w:rsid w:val="0073525E"/>
    <w:rsid w:val="007354EF"/>
    <w:rsid w:val="007357FD"/>
    <w:rsid w:val="00735849"/>
    <w:rsid w:val="0073598B"/>
    <w:rsid w:val="0073626D"/>
    <w:rsid w:val="007362DD"/>
    <w:rsid w:val="00736412"/>
    <w:rsid w:val="0073672A"/>
    <w:rsid w:val="007368AA"/>
    <w:rsid w:val="007369F0"/>
    <w:rsid w:val="00736A1B"/>
    <w:rsid w:val="00737299"/>
    <w:rsid w:val="00737B7F"/>
    <w:rsid w:val="00737F2E"/>
    <w:rsid w:val="0074005C"/>
    <w:rsid w:val="00740186"/>
    <w:rsid w:val="00740195"/>
    <w:rsid w:val="0074053E"/>
    <w:rsid w:val="0074061D"/>
    <w:rsid w:val="007407D1"/>
    <w:rsid w:val="00740918"/>
    <w:rsid w:val="00740D36"/>
    <w:rsid w:val="007416E9"/>
    <w:rsid w:val="007417D6"/>
    <w:rsid w:val="00741962"/>
    <w:rsid w:val="007419A8"/>
    <w:rsid w:val="00741AC4"/>
    <w:rsid w:val="007422C5"/>
    <w:rsid w:val="007423DE"/>
    <w:rsid w:val="007423E7"/>
    <w:rsid w:val="00742773"/>
    <w:rsid w:val="00742B0F"/>
    <w:rsid w:val="00742B8B"/>
    <w:rsid w:val="0074312A"/>
    <w:rsid w:val="0074325C"/>
    <w:rsid w:val="0074344A"/>
    <w:rsid w:val="007436A8"/>
    <w:rsid w:val="00743DBE"/>
    <w:rsid w:val="00744302"/>
    <w:rsid w:val="007443A0"/>
    <w:rsid w:val="00744483"/>
    <w:rsid w:val="00744DEC"/>
    <w:rsid w:val="00744EC1"/>
    <w:rsid w:val="00745313"/>
    <w:rsid w:val="007453A1"/>
    <w:rsid w:val="007457A5"/>
    <w:rsid w:val="00745939"/>
    <w:rsid w:val="007459AE"/>
    <w:rsid w:val="00745F6F"/>
    <w:rsid w:val="007460C0"/>
    <w:rsid w:val="007461B6"/>
    <w:rsid w:val="00746AF3"/>
    <w:rsid w:val="00746CF5"/>
    <w:rsid w:val="00746DB9"/>
    <w:rsid w:val="00746DF1"/>
    <w:rsid w:val="00746F89"/>
    <w:rsid w:val="0074742A"/>
    <w:rsid w:val="007474D3"/>
    <w:rsid w:val="007476B1"/>
    <w:rsid w:val="00747780"/>
    <w:rsid w:val="00747922"/>
    <w:rsid w:val="00747E6D"/>
    <w:rsid w:val="00747EDB"/>
    <w:rsid w:val="00747FD4"/>
    <w:rsid w:val="00750428"/>
    <w:rsid w:val="0075044B"/>
    <w:rsid w:val="00750933"/>
    <w:rsid w:val="00750B00"/>
    <w:rsid w:val="00750DEF"/>
    <w:rsid w:val="00750E19"/>
    <w:rsid w:val="007510D8"/>
    <w:rsid w:val="00751530"/>
    <w:rsid w:val="007515A9"/>
    <w:rsid w:val="007516C7"/>
    <w:rsid w:val="007517DA"/>
    <w:rsid w:val="007517EA"/>
    <w:rsid w:val="00751823"/>
    <w:rsid w:val="00751879"/>
    <w:rsid w:val="007518FF"/>
    <w:rsid w:val="00751E8E"/>
    <w:rsid w:val="00752354"/>
    <w:rsid w:val="0075243B"/>
    <w:rsid w:val="00752444"/>
    <w:rsid w:val="007524BE"/>
    <w:rsid w:val="007524D5"/>
    <w:rsid w:val="00752FD3"/>
    <w:rsid w:val="00753199"/>
    <w:rsid w:val="007533D5"/>
    <w:rsid w:val="00753692"/>
    <w:rsid w:val="00753780"/>
    <w:rsid w:val="00753899"/>
    <w:rsid w:val="007538DD"/>
    <w:rsid w:val="00753A4F"/>
    <w:rsid w:val="00753FA1"/>
    <w:rsid w:val="00754239"/>
    <w:rsid w:val="00754398"/>
    <w:rsid w:val="007544FE"/>
    <w:rsid w:val="007546CE"/>
    <w:rsid w:val="007549FC"/>
    <w:rsid w:val="00754ED1"/>
    <w:rsid w:val="00754FB4"/>
    <w:rsid w:val="0075564C"/>
    <w:rsid w:val="00755761"/>
    <w:rsid w:val="00755780"/>
    <w:rsid w:val="00755853"/>
    <w:rsid w:val="00755B7A"/>
    <w:rsid w:val="00755C23"/>
    <w:rsid w:val="00755C62"/>
    <w:rsid w:val="00755C9C"/>
    <w:rsid w:val="00756250"/>
    <w:rsid w:val="0075661A"/>
    <w:rsid w:val="00756BFE"/>
    <w:rsid w:val="007570D0"/>
    <w:rsid w:val="00757215"/>
    <w:rsid w:val="007572AE"/>
    <w:rsid w:val="007578DB"/>
    <w:rsid w:val="00757931"/>
    <w:rsid w:val="00757B37"/>
    <w:rsid w:val="00757DF3"/>
    <w:rsid w:val="00757EF2"/>
    <w:rsid w:val="00760107"/>
    <w:rsid w:val="0076023E"/>
    <w:rsid w:val="00760407"/>
    <w:rsid w:val="0076045D"/>
    <w:rsid w:val="007607FB"/>
    <w:rsid w:val="00760871"/>
    <w:rsid w:val="0076119C"/>
    <w:rsid w:val="007612C1"/>
    <w:rsid w:val="007612EC"/>
    <w:rsid w:val="007615C9"/>
    <w:rsid w:val="0076248D"/>
    <w:rsid w:val="007624A1"/>
    <w:rsid w:val="007624BB"/>
    <w:rsid w:val="00762827"/>
    <w:rsid w:val="00762C33"/>
    <w:rsid w:val="00762E8F"/>
    <w:rsid w:val="00763229"/>
    <w:rsid w:val="007632C5"/>
    <w:rsid w:val="007638A3"/>
    <w:rsid w:val="007639E4"/>
    <w:rsid w:val="00763C5B"/>
    <w:rsid w:val="00763CDD"/>
    <w:rsid w:val="00763F1F"/>
    <w:rsid w:val="00764166"/>
    <w:rsid w:val="00764210"/>
    <w:rsid w:val="00764509"/>
    <w:rsid w:val="007645D1"/>
    <w:rsid w:val="0076462A"/>
    <w:rsid w:val="0076478A"/>
    <w:rsid w:val="0076482E"/>
    <w:rsid w:val="00765697"/>
    <w:rsid w:val="007657EB"/>
    <w:rsid w:val="007659D0"/>
    <w:rsid w:val="00765A20"/>
    <w:rsid w:val="007661E9"/>
    <w:rsid w:val="0076632D"/>
    <w:rsid w:val="007665AD"/>
    <w:rsid w:val="00766A90"/>
    <w:rsid w:val="00766AC0"/>
    <w:rsid w:val="00766B69"/>
    <w:rsid w:val="0076700E"/>
    <w:rsid w:val="007677A8"/>
    <w:rsid w:val="007677C9"/>
    <w:rsid w:val="00767B0C"/>
    <w:rsid w:val="00767DD2"/>
    <w:rsid w:val="0077005D"/>
    <w:rsid w:val="007701CB"/>
    <w:rsid w:val="00770315"/>
    <w:rsid w:val="007705A3"/>
    <w:rsid w:val="00770E05"/>
    <w:rsid w:val="0077109C"/>
    <w:rsid w:val="007714B9"/>
    <w:rsid w:val="00771791"/>
    <w:rsid w:val="00771812"/>
    <w:rsid w:val="00771867"/>
    <w:rsid w:val="00771A51"/>
    <w:rsid w:val="00771B99"/>
    <w:rsid w:val="007720C9"/>
    <w:rsid w:val="0077345C"/>
    <w:rsid w:val="007734AB"/>
    <w:rsid w:val="007735C8"/>
    <w:rsid w:val="00774108"/>
    <w:rsid w:val="00774364"/>
    <w:rsid w:val="00774581"/>
    <w:rsid w:val="0077460C"/>
    <w:rsid w:val="00774893"/>
    <w:rsid w:val="00774CD8"/>
    <w:rsid w:val="0077505D"/>
    <w:rsid w:val="0077513F"/>
    <w:rsid w:val="007751CE"/>
    <w:rsid w:val="0077548C"/>
    <w:rsid w:val="0077598C"/>
    <w:rsid w:val="00775A9B"/>
    <w:rsid w:val="00775AF6"/>
    <w:rsid w:val="00775AFF"/>
    <w:rsid w:val="00775D86"/>
    <w:rsid w:val="007762C8"/>
    <w:rsid w:val="00776433"/>
    <w:rsid w:val="007764D2"/>
    <w:rsid w:val="007767AD"/>
    <w:rsid w:val="00776D12"/>
    <w:rsid w:val="00776DCF"/>
    <w:rsid w:val="0077708B"/>
    <w:rsid w:val="00777191"/>
    <w:rsid w:val="00777301"/>
    <w:rsid w:val="00777428"/>
    <w:rsid w:val="00777914"/>
    <w:rsid w:val="00777978"/>
    <w:rsid w:val="007801E7"/>
    <w:rsid w:val="00780670"/>
    <w:rsid w:val="00780834"/>
    <w:rsid w:val="0078088D"/>
    <w:rsid w:val="007809A5"/>
    <w:rsid w:val="007809D9"/>
    <w:rsid w:val="00781346"/>
    <w:rsid w:val="007815A6"/>
    <w:rsid w:val="00781B31"/>
    <w:rsid w:val="00781CA8"/>
    <w:rsid w:val="00782307"/>
    <w:rsid w:val="007825DE"/>
    <w:rsid w:val="00782860"/>
    <w:rsid w:val="007829E5"/>
    <w:rsid w:val="00782D09"/>
    <w:rsid w:val="00783250"/>
    <w:rsid w:val="0078328E"/>
    <w:rsid w:val="007833D8"/>
    <w:rsid w:val="0078362C"/>
    <w:rsid w:val="00783739"/>
    <w:rsid w:val="00783A26"/>
    <w:rsid w:val="00783B02"/>
    <w:rsid w:val="00783C0D"/>
    <w:rsid w:val="00783E5D"/>
    <w:rsid w:val="00783F6C"/>
    <w:rsid w:val="00784489"/>
    <w:rsid w:val="007848BA"/>
    <w:rsid w:val="00784B53"/>
    <w:rsid w:val="00784CB2"/>
    <w:rsid w:val="00784F0F"/>
    <w:rsid w:val="007853A8"/>
    <w:rsid w:val="0078563D"/>
    <w:rsid w:val="00785670"/>
    <w:rsid w:val="0078574D"/>
    <w:rsid w:val="00785CFB"/>
    <w:rsid w:val="00785E88"/>
    <w:rsid w:val="007860DF"/>
    <w:rsid w:val="00786927"/>
    <w:rsid w:val="00786A5D"/>
    <w:rsid w:val="00786EAF"/>
    <w:rsid w:val="00786F89"/>
    <w:rsid w:val="007871A1"/>
    <w:rsid w:val="007875A2"/>
    <w:rsid w:val="0078767D"/>
    <w:rsid w:val="007878C9"/>
    <w:rsid w:val="007900E6"/>
    <w:rsid w:val="007901DC"/>
    <w:rsid w:val="007903AA"/>
    <w:rsid w:val="00790449"/>
    <w:rsid w:val="0079061E"/>
    <w:rsid w:val="0079090F"/>
    <w:rsid w:val="007909E0"/>
    <w:rsid w:val="00790B5E"/>
    <w:rsid w:val="00790BAA"/>
    <w:rsid w:val="00790CB7"/>
    <w:rsid w:val="00790D1D"/>
    <w:rsid w:val="00790E92"/>
    <w:rsid w:val="00790F97"/>
    <w:rsid w:val="00790FFF"/>
    <w:rsid w:val="0079107D"/>
    <w:rsid w:val="0079112B"/>
    <w:rsid w:val="007912A0"/>
    <w:rsid w:val="0079160D"/>
    <w:rsid w:val="007916C1"/>
    <w:rsid w:val="00791919"/>
    <w:rsid w:val="007919D3"/>
    <w:rsid w:val="00791BF3"/>
    <w:rsid w:val="00791DEA"/>
    <w:rsid w:val="0079256A"/>
    <w:rsid w:val="0079271F"/>
    <w:rsid w:val="00792767"/>
    <w:rsid w:val="00792B99"/>
    <w:rsid w:val="007933A6"/>
    <w:rsid w:val="00793411"/>
    <w:rsid w:val="007936C7"/>
    <w:rsid w:val="0079386A"/>
    <w:rsid w:val="00793BC0"/>
    <w:rsid w:val="00793FBA"/>
    <w:rsid w:val="00794276"/>
    <w:rsid w:val="00794682"/>
    <w:rsid w:val="007948AB"/>
    <w:rsid w:val="0079492D"/>
    <w:rsid w:val="00794B25"/>
    <w:rsid w:val="007953AA"/>
    <w:rsid w:val="00795891"/>
    <w:rsid w:val="00795CC3"/>
    <w:rsid w:val="00795E48"/>
    <w:rsid w:val="00795EE2"/>
    <w:rsid w:val="0079632D"/>
    <w:rsid w:val="00796462"/>
    <w:rsid w:val="00796B7E"/>
    <w:rsid w:val="00796DD3"/>
    <w:rsid w:val="00796E73"/>
    <w:rsid w:val="00797189"/>
    <w:rsid w:val="00797227"/>
    <w:rsid w:val="0079729F"/>
    <w:rsid w:val="00797B78"/>
    <w:rsid w:val="00797C35"/>
    <w:rsid w:val="007A0174"/>
    <w:rsid w:val="007A0208"/>
    <w:rsid w:val="007A0479"/>
    <w:rsid w:val="007A0619"/>
    <w:rsid w:val="007A0C4D"/>
    <w:rsid w:val="007A1124"/>
    <w:rsid w:val="007A11FE"/>
    <w:rsid w:val="007A1BE4"/>
    <w:rsid w:val="007A1E49"/>
    <w:rsid w:val="007A2048"/>
    <w:rsid w:val="007A2516"/>
    <w:rsid w:val="007A2571"/>
    <w:rsid w:val="007A26C3"/>
    <w:rsid w:val="007A27BC"/>
    <w:rsid w:val="007A28DA"/>
    <w:rsid w:val="007A2A80"/>
    <w:rsid w:val="007A2D7F"/>
    <w:rsid w:val="007A2E2B"/>
    <w:rsid w:val="007A2FBC"/>
    <w:rsid w:val="007A303C"/>
    <w:rsid w:val="007A364E"/>
    <w:rsid w:val="007A37ED"/>
    <w:rsid w:val="007A38EB"/>
    <w:rsid w:val="007A4094"/>
    <w:rsid w:val="007A427C"/>
    <w:rsid w:val="007A42DD"/>
    <w:rsid w:val="007A4345"/>
    <w:rsid w:val="007A44B1"/>
    <w:rsid w:val="007A46C0"/>
    <w:rsid w:val="007A4861"/>
    <w:rsid w:val="007A4D0E"/>
    <w:rsid w:val="007A4FED"/>
    <w:rsid w:val="007A53B5"/>
    <w:rsid w:val="007A54B5"/>
    <w:rsid w:val="007A574D"/>
    <w:rsid w:val="007A57C0"/>
    <w:rsid w:val="007A5B20"/>
    <w:rsid w:val="007A6364"/>
    <w:rsid w:val="007A6568"/>
    <w:rsid w:val="007A659E"/>
    <w:rsid w:val="007A6917"/>
    <w:rsid w:val="007A6E60"/>
    <w:rsid w:val="007A7334"/>
    <w:rsid w:val="007A7E37"/>
    <w:rsid w:val="007B0170"/>
    <w:rsid w:val="007B0225"/>
    <w:rsid w:val="007B0858"/>
    <w:rsid w:val="007B08B9"/>
    <w:rsid w:val="007B09B1"/>
    <w:rsid w:val="007B0A60"/>
    <w:rsid w:val="007B0B42"/>
    <w:rsid w:val="007B0BB9"/>
    <w:rsid w:val="007B0DF8"/>
    <w:rsid w:val="007B0E3F"/>
    <w:rsid w:val="007B109C"/>
    <w:rsid w:val="007B14AF"/>
    <w:rsid w:val="007B1646"/>
    <w:rsid w:val="007B18B0"/>
    <w:rsid w:val="007B1AC8"/>
    <w:rsid w:val="007B1C05"/>
    <w:rsid w:val="007B1F9B"/>
    <w:rsid w:val="007B1FBD"/>
    <w:rsid w:val="007B2E54"/>
    <w:rsid w:val="007B2F90"/>
    <w:rsid w:val="007B3024"/>
    <w:rsid w:val="007B355A"/>
    <w:rsid w:val="007B35A3"/>
    <w:rsid w:val="007B3ABA"/>
    <w:rsid w:val="007B3B64"/>
    <w:rsid w:val="007B3C9A"/>
    <w:rsid w:val="007B48C9"/>
    <w:rsid w:val="007B4A3A"/>
    <w:rsid w:val="007B4E82"/>
    <w:rsid w:val="007B515F"/>
    <w:rsid w:val="007B533F"/>
    <w:rsid w:val="007B55AE"/>
    <w:rsid w:val="007B5691"/>
    <w:rsid w:val="007B576D"/>
    <w:rsid w:val="007B5A7B"/>
    <w:rsid w:val="007B5AC1"/>
    <w:rsid w:val="007B5B36"/>
    <w:rsid w:val="007B5D23"/>
    <w:rsid w:val="007B5E40"/>
    <w:rsid w:val="007B63C7"/>
    <w:rsid w:val="007B64D8"/>
    <w:rsid w:val="007B6831"/>
    <w:rsid w:val="007B6B2A"/>
    <w:rsid w:val="007B6EF5"/>
    <w:rsid w:val="007B76EA"/>
    <w:rsid w:val="007B7BC9"/>
    <w:rsid w:val="007B7C9C"/>
    <w:rsid w:val="007C035B"/>
    <w:rsid w:val="007C06B8"/>
    <w:rsid w:val="007C0787"/>
    <w:rsid w:val="007C0945"/>
    <w:rsid w:val="007C0AE1"/>
    <w:rsid w:val="007C0DA9"/>
    <w:rsid w:val="007C141B"/>
    <w:rsid w:val="007C1881"/>
    <w:rsid w:val="007C1988"/>
    <w:rsid w:val="007C1DDA"/>
    <w:rsid w:val="007C1E67"/>
    <w:rsid w:val="007C1EB8"/>
    <w:rsid w:val="007C1F77"/>
    <w:rsid w:val="007C20EB"/>
    <w:rsid w:val="007C24A2"/>
    <w:rsid w:val="007C2507"/>
    <w:rsid w:val="007C2770"/>
    <w:rsid w:val="007C28CC"/>
    <w:rsid w:val="007C2A00"/>
    <w:rsid w:val="007C2BC2"/>
    <w:rsid w:val="007C2D2C"/>
    <w:rsid w:val="007C2EA2"/>
    <w:rsid w:val="007C2EFC"/>
    <w:rsid w:val="007C314D"/>
    <w:rsid w:val="007C32C7"/>
    <w:rsid w:val="007C341A"/>
    <w:rsid w:val="007C342C"/>
    <w:rsid w:val="007C3976"/>
    <w:rsid w:val="007C3D3D"/>
    <w:rsid w:val="007C3F90"/>
    <w:rsid w:val="007C3FF9"/>
    <w:rsid w:val="007C4138"/>
    <w:rsid w:val="007C42DE"/>
    <w:rsid w:val="007C46E6"/>
    <w:rsid w:val="007C46ED"/>
    <w:rsid w:val="007C49E4"/>
    <w:rsid w:val="007C4E27"/>
    <w:rsid w:val="007C53E0"/>
    <w:rsid w:val="007C5466"/>
    <w:rsid w:val="007C5694"/>
    <w:rsid w:val="007C5A52"/>
    <w:rsid w:val="007C63E1"/>
    <w:rsid w:val="007C6C1F"/>
    <w:rsid w:val="007C6CE5"/>
    <w:rsid w:val="007C6E5C"/>
    <w:rsid w:val="007C6FE5"/>
    <w:rsid w:val="007C79CA"/>
    <w:rsid w:val="007C7A45"/>
    <w:rsid w:val="007C7C16"/>
    <w:rsid w:val="007D0297"/>
    <w:rsid w:val="007D092F"/>
    <w:rsid w:val="007D0B4E"/>
    <w:rsid w:val="007D0C77"/>
    <w:rsid w:val="007D0CD3"/>
    <w:rsid w:val="007D10D0"/>
    <w:rsid w:val="007D11F9"/>
    <w:rsid w:val="007D14A9"/>
    <w:rsid w:val="007D1607"/>
    <w:rsid w:val="007D16E8"/>
    <w:rsid w:val="007D173F"/>
    <w:rsid w:val="007D1757"/>
    <w:rsid w:val="007D1795"/>
    <w:rsid w:val="007D19DF"/>
    <w:rsid w:val="007D1A42"/>
    <w:rsid w:val="007D222B"/>
    <w:rsid w:val="007D28AD"/>
    <w:rsid w:val="007D2CC1"/>
    <w:rsid w:val="007D2F5D"/>
    <w:rsid w:val="007D3295"/>
    <w:rsid w:val="007D36C0"/>
    <w:rsid w:val="007D39DC"/>
    <w:rsid w:val="007D3A41"/>
    <w:rsid w:val="007D3F98"/>
    <w:rsid w:val="007D4419"/>
    <w:rsid w:val="007D448A"/>
    <w:rsid w:val="007D4505"/>
    <w:rsid w:val="007D46F1"/>
    <w:rsid w:val="007D48C6"/>
    <w:rsid w:val="007D4C9B"/>
    <w:rsid w:val="007D4DDE"/>
    <w:rsid w:val="007D4E04"/>
    <w:rsid w:val="007D4F04"/>
    <w:rsid w:val="007D4F5C"/>
    <w:rsid w:val="007D4F76"/>
    <w:rsid w:val="007D5030"/>
    <w:rsid w:val="007D5132"/>
    <w:rsid w:val="007D520A"/>
    <w:rsid w:val="007D54CA"/>
    <w:rsid w:val="007D55B9"/>
    <w:rsid w:val="007D596B"/>
    <w:rsid w:val="007D5AE8"/>
    <w:rsid w:val="007D5CF1"/>
    <w:rsid w:val="007D5D31"/>
    <w:rsid w:val="007D5DAC"/>
    <w:rsid w:val="007D5EBB"/>
    <w:rsid w:val="007D6EC1"/>
    <w:rsid w:val="007D7211"/>
    <w:rsid w:val="007D7635"/>
    <w:rsid w:val="007D7845"/>
    <w:rsid w:val="007D7971"/>
    <w:rsid w:val="007D7C39"/>
    <w:rsid w:val="007D7DD1"/>
    <w:rsid w:val="007D7EEA"/>
    <w:rsid w:val="007E022A"/>
    <w:rsid w:val="007E03AF"/>
    <w:rsid w:val="007E0598"/>
    <w:rsid w:val="007E09BE"/>
    <w:rsid w:val="007E0B68"/>
    <w:rsid w:val="007E0EB5"/>
    <w:rsid w:val="007E0F8E"/>
    <w:rsid w:val="007E11AE"/>
    <w:rsid w:val="007E11FB"/>
    <w:rsid w:val="007E1464"/>
    <w:rsid w:val="007E1AAA"/>
    <w:rsid w:val="007E1AE3"/>
    <w:rsid w:val="007E1BA4"/>
    <w:rsid w:val="007E1DBA"/>
    <w:rsid w:val="007E1F63"/>
    <w:rsid w:val="007E228F"/>
    <w:rsid w:val="007E22DF"/>
    <w:rsid w:val="007E24B5"/>
    <w:rsid w:val="007E2B23"/>
    <w:rsid w:val="007E3022"/>
    <w:rsid w:val="007E31A1"/>
    <w:rsid w:val="007E3647"/>
    <w:rsid w:val="007E394C"/>
    <w:rsid w:val="007E4002"/>
    <w:rsid w:val="007E409A"/>
    <w:rsid w:val="007E41BE"/>
    <w:rsid w:val="007E427D"/>
    <w:rsid w:val="007E442C"/>
    <w:rsid w:val="007E4660"/>
    <w:rsid w:val="007E48ED"/>
    <w:rsid w:val="007E494B"/>
    <w:rsid w:val="007E4AA4"/>
    <w:rsid w:val="007E4C70"/>
    <w:rsid w:val="007E4FCB"/>
    <w:rsid w:val="007E521B"/>
    <w:rsid w:val="007E524B"/>
    <w:rsid w:val="007E533D"/>
    <w:rsid w:val="007E5399"/>
    <w:rsid w:val="007E57C8"/>
    <w:rsid w:val="007E5887"/>
    <w:rsid w:val="007E5EA2"/>
    <w:rsid w:val="007E6DB3"/>
    <w:rsid w:val="007E6DEC"/>
    <w:rsid w:val="007E6E57"/>
    <w:rsid w:val="007E7FB5"/>
    <w:rsid w:val="007F0268"/>
    <w:rsid w:val="007F02F8"/>
    <w:rsid w:val="007F035B"/>
    <w:rsid w:val="007F064B"/>
    <w:rsid w:val="007F1268"/>
    <w:rsid w:val="007F1BF1"/>
    <w:rsid w:val="007F1DC3"/>
    <w:rsid w:val="007F23EF"/>
    <w:rsid w:val="007F256A"/>
    <w:rsid w:val="007F261E"/>
    <w:rsid w:val="007F3356"/>
    <w:rsid w:val="007F3B4B"/>
    <w:rsid w:val="007F3B71"/>
    <w:rsid w:val="007F3C23"/>
    <w:rsid w:val="007F40FB"/>
    <w:rsid w:val="007F43E0"/>
    <w:rsid w:val="007F43F4"/>
    <w:rsid w:val="007F475B"/>
    <w:rsid w:val="007F5799"/>
    <w:rsid w:val="007F5957"/>
    <w:rsid w:val="007F596B"/>
    <w:rsid w:val="007F5B3D"/>
    <w:rsid w:val="007F6348"/>
    <w:rsid w:val="007F644B"/>
    <w:rsid w:val="007F6764"/>
    <w:rsid w:val="007F67AF"/>
    <w:rsid w:val="007F721E"/>
    <w:rsid w:val="007F73C6"/>
    <w:rsid w:val="007F7ED7"/>
    <w:rsid w:val="007F7F18"/>
    <w:rsid w:val="0080021E"/>
    <w:rsid w:val="00800F73"/>
    <w:rsid w:val="00801141"/>
    <w:rsid w:val="00801338"/>
    <w:rsid w:val="008013A8"/>
    <w:rsid w:val="008013FE"/>
    <w:rsid w:val="0080147A"/>
    <w:rsid w:val="00801AC8"/>
    <w:rsid w:val="00801B8D"/>
    <w:rsid w:val="00801E41"/>
    <w:rsid w:val="00802262"/>
    <w:rsid w:val="008023EC"/>
    <w:rsid w:val="008026C3"/>
    <w:rsid w:val="00802749"/>
    <w:rsid w:val="00802AE6"/>
    <w:rsid w:val="00802D3C"/>
    <w:rsid w:val="00802EA9"/>
    <w:rsid w:val="00802F10"/>
    <w:rsid w:val="0080327A"/>
    <w:rsid w:val="0080336B"/>
    <w:rsid w:val="008035F8"/>
    <w:rsid w:val="00803835"/>
    <w:rsid w:val="00803AE6"/>
    <w:rsid w:val="0080459E"/>
    <w:rsid w:val="008046BF"/>
    <w:rsid w:val="0080489C"/>
    <w:rsid w:val="00804BB8"/>
    <w:rsid w:val="00805033"/>
    <w:rsid w:val="008051F0"/>
    <w:rsid w:val="0080594F"/>
    <w:rsid w:val="00805A7E"/>
    <w:rsid w:val="0080653F"/>
    <w:rsid w:val="00806699"/>
    <w:rsid w:val="00806B9A"/>
    <w:rsid w:val="00806C28"/>
    <w:rsid w:val="00806D0B"/>
    <w:rsid w:val="00806F41"/>
    <w:rsid w:val="00806FD5"/>
    <w:rsid w:val="00806FD6"/>
    <w:rsid w:val="008071B7"/>
    <w:rsid w:val="008072AC"/>
    <w:rsid w:val="00807461"/>
    <w:rsid w:val="00807580"/>
    <w:rsid w:val="008075C7"/>
    <w:rsid w:val="0080787F"/>
    <w:rsid w:val="008078E4"/>
    <w:rsid w:val="00807D42"/>
    <w:rsid w:val="00807ED9"/>
    <w:rsid w:val="00810073"/>
    <w:rsid w:val="00810674"/>
    <w:rsid w:val="00810B0D"/>
    <w:rsid w:val="00810C9B"/>
    <w:rsid w:val="00810D25"/>
    <w:rsid w:val="00810D78"/>
    <w:rsid w:val="0081110F"/>
    <w:rsid w:val="00811178"/>
    <w:rsid w:val="00811194"/>
    <w:rsid w:val="008112B0"/>
    <w:rsid w:val="008114D0"/>
    <w:rsid w:val="008116C4"/>
    <w:rsid w:val="00811F4F"/>
    <w:rsid w:val="00811FAD"/>
    <w:rsid w:val="00812036"/>
    <w:rsid w:val="00812131"/>
    <w:rsid w:val="0081239F"/>
    <w:rsid w:val="008123C0"/>
    <w:rsid w:val="0081242A"/>
    <w:rsid w:val="00812544"/>
    <w:rsid w:val="008125FF"/>
    <w:rsid w:val="00812627"/>
    <w:rsid w:val="00812905"/>
    <w:rsid w:val="00812A10"/>
    <w:rsid w:val="00812C3A"/>
    <w:rsid w:val="00812C95"/>
    <w:rsid w:val="00812CC0"/>
    <w:rsid w:val="00813655"/>
    <w:rsid w:val="008139F3"/>
    <w:rsid w:val="00813CDD"/>
    <w:rsid w:val="008140C7"/>
    <w:rsid w:val="0081411A"/>
    <w:rsid w:val="00814369"/>
    <w:rsid w:val="00814383"/>
    <w:rsid w:val="00814788"/>
    <w:rsid w:val="00814A82"/>
    <w:rsid w:val="00814CC8"/>
    <w:rsid w:val="00814F13"/>
    <w:rsid w:val="00815070"/>
    <w:rsid w:val="00815105"/>
    <w:rsid w:val="008151BD"/>
    <w:rsid w:val="00815FD5"/>
    <w:rsid w:val="0081609C"/>
    <w:rsid w:val="008164A4"/>
    <w:rsid w:val="0081657F"/>
    <w:rsid w:val="00816665"/>
    <w:rsid w:val="00816AAD"/>
    <w:rsid w:val="00816EE9"/>
    <w:rsid w:val="00816F85"/>
    <w:rsid w:val="008170D1"/>
    <w:rsid w:val="00817357"/>
    <w:rsid w:val="00817420"/>
    <w:rsid w:val="008175E7"/>
    <w:rsid w:val="00817679"/>
    <w:rsid w:val="0081779F"/>
    <w:rsid w:val="00817E54"/>
    <w:rsid w:val="00817F98"/>
    <w:rsid w:val="008200D3"/>
    <w:rsid w:val="008200D6"/>
    <w:rsid w:val="008202BA"/>
    <w:rsid w:val="008204BD"/>
    <w:rsid w:val="008206BC"/>
    <w:rsid w:val="00820BB5"/>
    <w:rsid w:val="00821066"/>
    <w:rsid w:val="008211ED"/>
    <w:rsid w:val="00821505"/>
    <w:rsid w:val="0082160E"/>
    <w:rsid w:val="0082183E"/>
    <w:rsid w:val="00822541"/>
    <w:rsid w:val="00822A5E"/>
    <w:rsid w:val="00822A8C"/>
    <w:rsid w:val="00822C5F"/>
    <w:rsid w:val="00823010"/>
    <w:rsid w:val="0082315A"/>
    <w:rsid w:val="008232F0"/>
    <w:rsid w:val="00823382"/>
    <w:rsid w:val="00823716"/>
    <w:rsid w:val="00823A46"/>
    <w:rsid w:val="00823AF7"/>
    <w:rsid w:val="00823B4D"/>
    <w:rsid w:val="00823C69"/>
    <w:rsid w:val="00823F67"/>
    <w:rsid w:val="00823FA3"/>
    <w:rsid w:val="0082402C"/>
    <w:rsid w:val="0082435B"/>
    <w:rsid w:val="008243AF"/>
    <w:rsid w:val="00824A4D"/>
    <w:rsid w:val="00824C30"/>
    <w:rsid w:val="00824CEF"/>
    <w:rsid w:val="008251DB"/>
    <w:rsid w:val="008253FF"/>
    <w:rsid w:val="00825E5C"/>
    <w:rsid w:val="0082626B"/>
    <w:rsid w:val="00826688"/>
    <w:rsid w:val="00826A5C"/>
    <w:rsid w:val="00826FC7"/>
    <w:rsid w:val="00826FFE"/>
    <w:rsid w:val="0082740C"/>
    <w:rsid w:val="00827913"/>
    <w:rsid w:val="00827D30"/>
    <w:rsid w:val="00827E69"/>
    <w:rsid w:val="008306ED"/>
    <w:rsid w:val="0083091F"/>
    <w:rsid w:val="00830930"/>
    <w:rsid w:val="00830A5F"/>
    <w:rsid w:val="00830CB9"/>
    <w:rsid w:val="00830CC5"/>
    <w:rsid w:val="00830DCC"/>
    <w:rsid w:val="00830EAB"/>
    <w:rsid w:val="0083121F"/>
    <w:rsid w:val="0083190B"/>
    <w:rsid w:val="00831BE1"/>
    <w:rsid w:val="00831C23"/>
    <w:rsid w:val="00831FDF"/>
    <w:rsid w:val="0083251E"/>
    <w:rsid w:val="008325C6"/>
    <w:rsid w:val="008325F8"/>
    <w:rsid w:val="00832A49"/>
    <w:rsid w:val="00832D93"/>
    <w:rsid w:val="0083329C"/>
    <w:rsid w:val="00833B35"/>
    <w:rsid w:val="00833CBE"/>
    <w:rsid w:val="00833D39"/>
    <w:rsid w:val="00833F5A"/>
    <w:rsid w:val="00834212"/>
    <w:rsid w:val="0083468A"/>
    <w:rsid w:val="008349F2"/>
    <w:rsid w:val="00834FEC"/>
    <w:rsid w:val="008356FA"/>
    <w:rsid w:val="00835800"/>
    <w:rsid w:val="00835C40"/>
    <w:rsid w:val="00835F67"/>
    <w:rsid w:val="0083641B"/>
    <w:rsid w:val="00836743"/>
    <w:rsid w:val="008367C1"/>
    <w:rsid w:val="008368EB"/>
    <w:rsid w:val="00836B2A"/>
    <w:rsid w:val="00836F06"/>
    <w:rsid w:val="008371FE"/>
    <w:rsid w:val="0083774E"/>
    <w:rsid w:val="008404C4"/>
    <w:rsid w:val="00840621"/>
    <w:rsid w:val="00840740"/>
    <w:rsid w:val="00840815"/>
    <w:rsid w:val="00840A3C"/>
    <w:rsid w:val="00840A56"/>
    <w:rsid w:val="008410DA"/>
    <w:rsid w:val="00841360"/>
    <w:rsid w:val="008416A8"/>
    <w:rsid w:val="008417AC"/>
    <w:rsid w:val="00841B63"/>
    <w:rsid w:val="00841B7F"/>
    <w:rsid w:val="00841D4E"/>
    <w:rsid w:val="00841D6A"/>
    <w:rsid w:val="00841D75"/>
    <w:rsid w:val="0084212D"/>
    <w:rsid w:val="00842424"/>
    <w:rsid w:val="008424AF"/>
    <w:rsid w:val="0084282E"/>
    <w:rsid w:val="00842990"/>
    <w:rsid w:val="00842BCD"/>
    <w:rsid w:val="00842C8F"/>
    <w:rsid w:val="00842CEF"/>
    <w:rsid w:val="00842DBD"/>
    <w:rsid w:val="00842EA0"/>
    <w:rsid w:val="00842EBE"/>
    <w:rsid w:val="00842FCB"/>
    <w:rsid w:val="00843303"/>
    <w:rsid w:val="008435AB"/>
    <w:rsid w:val="0084372A"/>
    <w:rsid w:val="008437E9"/>
    <w:rsid w:val="00843C87"/>
    <w:rsid w:val="00843D8D"/>
    <w:rsid w:val="00843D91"/>
    <w:rsid w:val="00843EF9"/>
    <w:rsid w:val="008440B2"/>
    <w:rsid w:val="00844211"/>
    <w:rsid w:val="008442C5"/>
    <w:rsid w:val="00844336"/>
    <w:rsid w:val="008448BD"/>
    <w:rsid w:val="008448CE"/>
    <w:rsid w:val="00845022"/>
    <w:rsid w:val="00845268"/>
    <w:rsid w:val="00845914"/>
    <w:rsid w:val="00845A97"/>
    <w:rsid w:val="0084625C"/>
    <w:rsid w:val="00846303"/>
    <w:rsid w:val="008465F2"/>
    <w:rsid w:val="00846B5B"/>
    <w:rsid w:val="00846CCA"/>
    <w:rsid w:val="00846E14"/>
    <w:rsid w:val="00846ED8"/>
    <w:rsid w:val="00846FE3"/>
    <w:rsid w:val="00847319"/>
    <w:rsid w:val="008474CA"/>
    <w:rsid w:val="00847690"/>
    <w:rsid w:val="008477C6"/>
    <w:rsid w:val="008477FA"/>
    <w:rsid w:val="008478DB"/>
    <w:rsid w:val="008478E6"/>
    <w:rsid w:val="008478FE"/>
    <w:rsid w:val="00847976"/>
    <w:rsid w:val="00847DB8"/>
    <w:rsid w:val="00847DD1"/>
    <w:rsid w:val="00847F88"/>
    <w:rsid w:val="00847FD2"/>
    <w:rsid w:val="008504D1"/>
    <w:rsid w:val="008504D2"/>
    <w:rsid w:val="008511D7"/>
    <w:rsid w:val="0085136D"/>
    <w:rsid w:val="008514E1"/>
    <w:rsid w:val="00851603"/>
    <w:rsid w:val="008517F5"/>
    <w:rsid w:val="00851ACA"/>
    <w:rsid w:val="00851C98"/>
    <w:rsid w:val="00851CD0"/>
    <w:rsid w:val="00851F28"/>
    <w:rsid w:val="00851FDF"/>
    <w:rsid w:val="00852711"/>
    <w:rsid w:val="0085291B"/>
    <w:rsid w:val="00852999"/>
    <w:rsid w:val="00852E2D"/>
    <w:rsid w:val="008530D8"/>
    <w:rsid w:val="0085323C"/>
    <w:rsid w:val="008533D3"/>
    <w:rsid w:val="00853463"/>
    <w:rsid w:val="00853D00"/>
    <w:rsid w:val="00853D0C"/>
    <w:rsid w:val="00854325"/>
    <w:rsid w:val="0085477F"/>
    <w:rsid w:val="0085496B"/>
    <w:rsid w:val="0085505B"/>
    <w:rsid w:val="00855092"/>
    <w:rsid w:val="0085529F"/>
    <w:rsid w:val="008552E9"/>
    <w:rsid w:val="0085543F"/>
    <w:rsid w:val="008557A8"/>
    <w:rsid w:val="00855900"/>
    <w:rsid w:val="00855B6F"/>
    <w:rsid w:val="00855C87"/>
    <w:rsid w:val="00855D17"/>
    <w:rsid w:val="00855EA0"/>
    <w:rsid w:val="008561B1"/>
    <w:rsid w:val="0085678F"/>
    <w:rsid w:val="008567B8"/>
    <w:rsid w:val="0085688A"/>
    <w:rsid w:val="008569D9"/>
    <w:rsid w:val="00856B99"/>
    <w:rsid w:val="00856BCB"/>
    <w:rsid w:val="00856C0B"/>
    <w:rsid w:val="00856EC5"/>
    <w:rsid w:val="00857036"/>
    <w:rsid w:val="0085731E"/>
    <w:rsid w:val="00857447"/>
    <w:rsid w:val="008576DF"/>
    <w:rsid w:val="008576FD"/>
    <w:rsid w:val="008578BC"/>
    <w:rsid w:val="008600F6"/>
    <w:rsid w:val="0086022F"/>
    <w:rsid w:val="00860317"/>
    <w:rsid w:val="00860751"/>
    <w:rsid w:val="00860755"/>
    <w:rsid w:val="008611AE"/>
    <w:rsid w:val="00861201"/>
    <w:rsid w:val="008613E7"/>
    <w:rsid w:val="008614DE"/>
    <w:rsid w:val="00861CA8"/>
    <w:rsid w:val="0086214A"/>
    <w:rsid w:val="00862640"/>
    <w:rsid w:val="00862B64"/>
    <w:rsid w:val="008632EA"/>
    <w:rsid w:val="00863C2F"/>
    <w:rsid w:val="008642F2"/>
    <w:rsid w:val="00864579"/>
    <w:rsid w:val="0086486E"/>
    <w:rsid w:val="00864DC8"/>
    <w:rsid w:val="00864EC5"/>
    <w:rsid w:val="00864F00"/>
    <w:rsid w:val="008650CA"/>
    <w:rsid w:val="00865112"/>
    <w:rsid w:val="00865152"/>
    <w:rsid w:val="0086517C"/>
    <w:rsid w:val="00865658"/>
    <w:rsid w:val="00865DA9"/>
    <w:rsid w:val="0086622A"/>
    <w:rsid w:val="00866360"/>
    <w:rsid w:val="00866C1F"/>
    <w:rsid w:val="0086752D"/>
    <w:rsid w:val="0086754D"/>
    <w:rsid w:val="00870188"/>
    <w:rsid w:val="008707DD"/>
    <w:rsid w:val="008707E1"/>
    <w:rsid w:val="0087085E"/>
    <w:rsid w:val="00871208"/>
    <w:rsid w:val="00871946"/>
    <w:rsid w:val="00871B45"/>
    <w:rsid w:val="00871BA4"/>
    <w:rsid w:val="00872029"/>
    <w:rsid w:val="00872185"/>
    <w:rsid w:val="00872215"/>
    <w:rsid w:val="00872383"/>
    <w:rsid w:val="0087257E"/>
    <w:rsid w:val="008727FB"/>
    <w:rsid w:val="00872895"/>
    <w:rsid w:val="00872DC2"/>
    <w:rsid w:val="00872EF3"/>
    <w:rsid w:val="00873080"/>
    <w:rsid w:val="0087365C"/>
    <w:rsid w:val="00873874"/>
    <w:rsid w:val="00873A13"/>
    <w:rsid w:val="00873A84"/>
    <w:rsid w:val="00873B5F"/>
    <w:rsid w:val="00873CB0"/>
    <w:rsid w:val="00873FFF"/>
    <w:rsid w:val="008740A1"/>
    <w:rsid w:val="0087419E"/>
    <w:rsid w:val="008742C1"/>
    <w:rsid w:val="00874355"/>
    <w:rsid w:val="00874408"/>
    <w:rsid w:val="00874A6D"/>
    <w:rsid w:val="00874B09"/>
    <w:rsid w:val="00874D12"/>
    <w:rsid w:val="00874EBD"/>
    <w:rsid w:val="00874FA5"/>
    <w:rsid w:val="00875148"/>
    <w:rsid w:val="00875366"/>
    <w:rsid w:val="00875388"/>
    <w:rsid w:val="008754C7"/>
    <w:rsid w:val="008756A2"/>
    <w:rsid w:val="008759CA"/>
    <w:rsid w:val="00875E0B"/>
    <w:rsid w:val="00876858"/>
    <w:rsid w:val="00876A71"/>
    <w:rsid w:val="00876AAE"/>
    <w:rsid w:val="00876B52"/>
    <w:rsid w:val="00876FCF"/>
    <w:rsid w:val="00877256"/>
    <w:rsid w:val="00877310"/>
    <w:rsid w:val="008773B8"/>
    <w:rsid w:val="0087742B"/>
    <w:rsid w:val="00877E39"/>
    <w:rsid w:val="00877F51"/>
    <w:rsid w:val="00877FE1"/>
    <w:rsid w:val="00880224"/>
    <w:rsid w:val="008803A6"/>
    <w:rsid w:val="00880561"/>
    <w:rsid w:val="00880680"/>
    <w:rsid w:val="00880A19"/>
    <w:rsid w:val="00880A26"/>
    <w:rsid w:val="008810EC"/>
    <w:rsid w:val="00881ED7"/>
    <w:rsid w:val="0088216A"/>
    <w:rsid w:val="008822DA"/>
    <w:rsid w:val="0088231C"/>
    <w:rsid w:val="008827C5"/>
    <w:rsid w:val="008829F8"/>
    <w:rsid w:val="00882BEC"/>
    <w:rsid w:val="00882FFC"/>
    <w:rsid w:val="008830B0"/>
    <w:rsid w:val="00883C05"/>
    <w:rsid w:val="00883D89"/>
    <w:rsid w:val="00883EF9"/>
    <w:rsid w:val="00883F40"/>
    <w:rsid w:val="008841B8"/>
    <w:rsid w:val="008845E2"/>
    <w:rsid w:val="008849C6"/>
    <w:rsid w:val="00884A85"/>
    <w:rsid w:val="00884EAD"/>
    <w:rsid w:val="00884FB1"/>
    <w:rsid w:val="00885100"/>
    <w:rsid w:val="00885711"/>
    <w:rsid w:val="00885A86"/>
    <w:rsid w:val="00885B55"/>
    <w:rsid w:val="00885FB9"/>
    <w:rsid w:val="008860C7"/>
    <w:rsid w:val="0088610C"/>
    <w:rsid w:val="008864DA"/>
    <w:rsid w:val="0088661A"/>
    <w:rsid w:val="00886C27"/>
    <w:rsid w:val="0088704B"/>
    <w:rsid w:val="008870E0"/>
    <w:rsid w:val="0088745F"/>
    <w:rsid w:val="00887850"/>
    <w:rsid w:val="00887897"/>
    <w:rsid w:val="0088792F"/>
    <w:rsid w:val="00887E54"/>
    <w:rsid w:val="00887FB7"/>
    <w:rsid w:val="00890205"/>
    <w:rsid w:val="00890222"/>
    <w:rsid w:val="008905B4"/>
    <w:rsid w:val="008907DE"/>
    <w:rsid w:val="0089089E"/>
    <w:rsid w:val="00890FB5"/>
    <w:rsid w:val="00891218"/>
    <w:rsid w:val="00891239"/>
    <w:rsid w:val="00891479"/>
    <w:rsid w:val="008914C5"/>
    <w:rsid w:val="008914C6"/>
    <w:rsid w:val="00891AE0"/>
    <w:rsid w:val="00892062"/>
    <w:rsid w:val="008921A7"/>
    <w:rsid w:val="0089235A"/>
    <w:rsid w:val="0089235D"/>
    <w:rsid w:val="00892A89"/>
    <w:rsid w:val="00892E51"/>
    <w:rsid w:val="00893029"/>
    <w:rsid w:val="008930EB"/>
    <w:rsid w:val="00893122"/>
    <w:rsid w:val="0089326A"/>
    <w:rsid w:val="008932FE"/>
    <w:rsid w:val="00893308"/>
    <w:rsid w:val="00893358"/>
    <w:rsid w:val="0089348E"/>
    <w:rsid w:val="00893632"/>
    <w:rsid w:val="008938E1"/>
    <w:rsid w:val="00893921"/>
    <w:rsid w:val="00893E85"/>
    <w:rsid w:val="0089407E"/>
    <w:rsid w:val="008940B0"/>
    <w:rsid w:val="0089455A"/>
    <w:rsid w:val="008948B2"/>
    <w:rsid w:val="00894C27"/>
    <w:rsid w:val="00894CD8"/>
    <w:rsid w:val="0089515B"/>
    <w:rsid w:val="008958D1"/>
    <w:rsid w:val="00895E7E"/>
    <w:rsid w:val="00895F53"/>
    <w:rsid w:val="0089638B"/>
    <w:rsid w:val="008963C5"/>
    <w:rsid w:val="00896491"/>
    <w:rsid w:val="00896687"/>
    <w:rsid w:val="00896A87"/>
    <w:rsid w:val="00896D48"/>
    <w:rsid w:val="00896DF2"/>
    <w:rsid w:val="008971DE"/>
    <w:rsid w:val="0089724B"/>
    <w:rsid w:val="00897327"/>
    <w:rsid w:val="00897355"/>
    <w:rsid w:val="008977FB"/>
    <w:rsid w:val="008979C4"/>
    <w:rsid w:val="00897AC1"/>
    <w:rsid w:val="00897BA5"/>
    <w:rsid w:val="008A0601"/>
    <w:rsid w:val="008A0688"/>
    <w:rsid w:val="008A09BD"/>
    <w:rsid w:val="008A0A26"/>
    <w:rsid w:val="008A1034"/>
    <w:rsid w:val="008A1A1B"/>
    <w:rsid w:val="008A1A24"/>
    <w:rsid w:val="008A1A3B"/>
    <w:rsid w:val="008A1A41"/>
    <w:rsid w:val="008A1E1D"/>
    <w:rsid w:val="008A20BE"/>
    <w:rsid w:val="008A22B2"/>
    <w:rsid w:val="008A2417"/>
    <w:rsid w:val="008A2423"/>
    <w:rsid w:val="008A2425"/>
    <w:rsid w:val="008A256D"/>
    <w:rsid w:val="008A2B5B"/>
    <w:rsid w:val="008A3174"/>
    <w:rsid w:val="008A324B"/>
    <w:rsid w:val="008A35E8"/>
    <w:rsid w:val="008A3814"/>
    <w:rsid w:val="008A3DC8"/>
    <w:rsid w:val="008A3F40"/>
    <w:rsid w:val="008A3FA5"/>
    <w:rsid w:val="008A3FBA"/>
    <w:rsid w:val="008A4428"/>
    <w:rsid w:val="008A4507"/>
    <w:rsid w:val="008A463A"/>
    <w:rsid w:val="008A4679"/>
    <w:rsid w:val="008A46E8"/>
    <w:rsid w:val="008A47DA"/>
    <w:rsid w:val="008A49F2"/>
    <w:rsid w:val="008A4AE8"/>
    <w:rsid w:val="008A4B21"/>
    <w:rsid w:val="008A4C94"/>
    <w:rsid w:val="008A4CA1"/>
    <w:rsid w:val="008A4F2A"/>
    <w:rsid w:val="008A5023"/>
    <w:rsid w:val="008A5058"/>
    <w:rsid w:val="008A52E9"/>
    <w:rsid w:val="008A533C"/>
    <w:rsid w:val="008A557D"/>
    <w:rsid w:val="008A57F8"/>
    <w:rsid w:val="008A58F6"/>
    <w:rsid w:val="008A594E"/>
    <w:rsid w:val="008A5EC7"/>
    <w:rsid w:val="008A5F0B"/>
    <w:rsid w:val="008A6325"/>
    <w:rsid w:val="008A642D"/>
    <w:rsid w:val="008A6B2D"/>
    <w:rsid w:val="008A6E34"/>
    <w:rsid w:val="008A6F6C"/>
    <w:rsid w:val="008A7126"/>
    <w:rsid w:val="008A731D"/>
    <w:rsid w:val="008A750A"/>
    <w:rsid w:val="008A7BF5"/>
    <w:rsid w:val="008A7D74"/>
    <w:rsid w:val="008B0FA7"/>
    <w:rsid w:val="008B12E8"/>
    <w:rsid w:val="008B139F"/>
    <w:rsid w:val="008B18A0"/>
    <w:rsid w:val="008B1A49"/>
    <w:rsid w:val="008B1C9B"/>
    <w:rsid w:val="008B1D0F"/>
    <w:rsid w:val="008B1D1B"/>
    <w:rsid w:val="008B1FC1"/>
    <w:rsid w:val="008B2019"/>
    <w:rsid w:val="008B21FE"/>
    <w:rsid w:val="008B24E1"/>
    <w:rsid w:val="008B2900"/>
    <w:rsid w:val="008B2AC2"/>
    <w:rsid w:val="008B3128"/>
    <w:rsid w:val="008B31E8"/>
    <w:rsid w:val="008B31FF"/>
    <w:rsid w:val="008B35F3"/>
    <w:rsid w:val="008B3CDD"/>
    <w:rsid w:val="008B3DD1"/>
    <w:rsid w:val="008B3E48"/>
    <w:rsid w:val="008B410A"/>
    <w:rsid w:val="008B4415"/>
    <w:rsid w:val="008B4E79"/>
    <w:rsid w:val="008B57B0"/>
    <w:rsid w:val="008B5AD5"/>
    <w:rsid w:val="008B660E"/>
    <w:rsid w:val="008B6647"/>
    <w:rsid w:val="008B6A20"/>
    <w:rsid w:val="008B717A"/>
    <w:rsid w:val="008B719D"/>
    <w:rsid w:val="008B724C"/>
    <w:rsid w:val="008B74B3"/>
    <w:rsid w:val="008B74CB"/>
    <w:rsid w:val="008B765C"/>
    <w:rsid w:val="008B766B"/>
    <w:rsid w:val="008B772B"/>
    <w:rsid w:val="008B7BE7"/>
    <w:rsid w:val="008B7CF3"/>
    <w:rsid w:val="008B7D04"/>
    <w:rsid w:val="008B7D44"/>
    <w:rsid w:val="008B7E6E"/>
    <w:rsid w:val="008B7FF7"/>
    <w:rsid w:val="008C023D"/>
    <w:rsid w:val="008C0251"/>
    <w:rsid w:val="008C0320"/>
    <w:rsid w:val="008C0545"/>
    <w:rsid w:val="008C07E1"/>
    <w:rsid w:val="008C08E2"/>
    <w:rsid w:val="008C0CAB"/>
    <w:rsid w:val="008C0F4C"/>
    <w:rsid w:val="008C127F"/>
    <w:rsid w:val="008C147B"/>
    <w:rsid w:val="008C14D2"/>
    <w:rsid w:val="008C1CF1"/>
    <w:rsid w:val="008C21E9"/>
    <w:rsid w:val="008C2846"/>
    <w:rsid w:val="008C28F3"/>
    <w:rsid w:val="008C2C7C"/>
    <w:rsid w:val="008C31D3"/>
    <w:rsid w:val="008C3275"/>
    <w:rsid w:val="008C3FCF"/>
    <w:rsid w:val="008C47C2"/>
    <w:rsid w:val="008C488B"/>
    <w:rsid w:val="008C498C"/>
    <w:rsid w:val="008C4B03"/>
    <w:rsid w:val="008C50AB"/>
    <w:rsid w:val="008C5103"/>
    <w:rsid w:val="008C5992"/>
    <w:rsid w:val="008C5B47"/>
    <w:rsid w:val="008C5C4D"/>
    <w:rsid w:val="008C5E8C"/>
    <w:rsid w:val="008C5EA1"/>
    <w:rsid w:val="008C5FF0"/>
    <w:rsid w:val="008C63D6"/>
    <w:rsid w:val="008C65BF"/>
    <w:rsid w:val="008C68C6"/>
    <w:rsid w:val="008C6B04"/>
    <w:rsid w:val="008C6C3B"/>
    <w:rsid w:val="008C6FA0"/>
    <w:rsid w:val="008C7000"/>
    <w:rsid w:val="008C73FD"/>
    <w:rsid w:val="008C75FB"/>
    <w:rsid w:val="008C76C8"/>
    <w:rsid w:val="008C782C"/>
    <w:rsid w:val="008C7A86"/>
    <w:rsid w:val="008C7C33"/>
    <w:rsid w:val="008C7F6C"/>
    <w:rsid w:val="008C7F7F"/>
    <w:rsid w:val="008D07B0"/>
    <w:rsid w:val="008D0932"/>
    <w:rsid w:val="008D09AE"/>
    <w:rsid w:val="008D0DF7"/>
    <w:rsid w:val="008D0F8A"/>
    <w:rsid w:val="008D1150"/>
    <w:rsid w:val="008D11D8"/>
    <w:rsid w:val="008D11E5"/>
    <w:rsid w:val="008D137B"/>
    <w:rsid w:val="008D17C2"/>
    <w:rsid w:val="008D1B3F"/>
    <w:rsid w:val="008D1C27"/>
    <w:rsid w:val="008D1D6A"/>
    <w:rsid w:val="008D1F1B"/>
    <w:rsid w:val="008D21E4"/>
    <w:rsid w:val="008D22B9"/>
    <w:rsid w:val="008D236B"/>
    <w:rsid w:val="008D2386"/>
    <w:rsid w:val="008D23C0"/>
    <w:rsid w:val="008D269A"/>
    <w:rsid w:val="008D3A7D"/>
    <w:rsid w:val="008D405E"/>
    <w:rsid w:val="008D4715"/>
    <w:rsid w:val="008D4B6E"/>
    <w:rsid w:val="008D4FFB"/>
    <w:rsid w:val="008D5082"/>
    <w:rsid w:val="008D56F3"/>
    <w:rsid w:val="008D5D8E"/>
    <w:rsid w:val="008D5DB7"/>
    <w:rsid w:val="008D67CC"/>
    <w:rsid w:val="008D6F18"/>
    <w:rsid w:val="008D6F55"/>
    <w:rsid w:val="008D7125"/>
    <w:rsid w:val="008D7307"/>
    <w:rsid w:val="008D786D"/>
    <w:rsid w:val="008D7BCE"/>
    <w:rsid w:val="008E00D7"/>
    <w:rsid w:val="008E01B6"/>
    <w:rsid w:val="008E0302"/>
    <w:rsid w:val="008E0362"/>
    <w:rsid w:val="008E0409"/>
    <w:rsid w:val="008E04DF"/>
    <w:rsid w:val="008E05CC"/>
    <w:rsid w:val="008E076F"/>
    <w:rsid w:val="008E0D47"/>
    <w:rsid w:val="008E0EA1"/>
    <w:rsid w:val="008E1372"/>
    <w:rsid w:val="008E14E1"/>
    <w:rsid w:val="008E157D"/>
    <w:rsid w:val="008E15FE"/>
    <w:rsid w:val="008E1624"/>
    <w:rsid w:val="008E1758"/>
    <w:rsid w:val="008E175D"/>
    <w:rsid w:val="008E1911"/>
    <w:rsid w:val="008E1E90"/>
    <w:rsid w:val="008E20A5"/>
    <w:rsid w:val="008E2277"/>
    <w:rsid w:val="008E261E"/>
    <w:rsid w:val="008E29EB"/>
    <w:rsid w:val="008E2B14"/>
    <w:rsid w:val="008E30A1"/>
    <w:rsid w:val="008E3179"/>
    <w:rsid w:val="008E3322"/>
    <w:rsid w:val="008E3326"/>
    <w:rsid w:val="008E368E"/>
    <w:rsid w:val="008E3790"/>
    <w:rsid w:val="008E3A64"/>
    <w:rsid w:val="008E3F28"/>
    <w:rsid w:val="008E3F73"/>
    <w:rsid w:val="008E40FC"/>
    <w:rsid w:val="008E4279"/>
    <w:rsid w:val="008E4421"/>
    <w:rsid w:val="008E4C16"/>
    <w:rsid w:val="008E4C85"/>
    <w:rsid w:val="008E4DB1"/>
    <w:rsid w:val="008E4E02"/>
    <w:rsid w:val="008E514F"/>
    <w:rsid w:val="008E54C7"/>
    <w:rsid w:val="008E59AA"/>
    <w:rsid w:val="008E5B05"/>
    <w:rsid w:val="008E5FD7"/>
    <w:rsid w:val="008E639E"/>
    <w:rsid w:val="008E64E2"/>
    <w:rsid w:val="008E6F13"/>
    <w:rsid w:val="008E6FCC"/>
    <w:rsid w:val="008E74AB"/>
    <w:rsid w:val="008E7796"/>
    <w:rsid w:val="008E7936"/>
    <w:rsid w:val="008E7C79"/>
    <w:rsid w:val="008E7D1F"/>
    <w:rsid w:val="008E7D28"/>
    <w:rsid w:val="008F01C7"/>
    <w:rsid w:val="008F0271"/>
    <w:rsid w:val="008F0464"/>
    <w:rsid w:val="008F06B4"/>
    <w:rsid w:val="008F06F2"/>
    <w:rsid w:val="008F0718"/>
    <w:rsid w:val="008F0A9A"/>
    <w:rsid w:val="008F0C03"/>
    <w:rsid w:val="008F126F"/>
    <w:rsid w:val="008F14C4"/>
    <w:rsid w:val="008F1633"/>
    <w:rsid w:val="008F16F3"/>
    <w:rsid w:val="008F16F6"/>
    <w:rsid w:val="008F17C4"/>
    <w:rsid w:val="008F1817"/>
    <w:rsid w:val="008F1A01"/>
    <w:rsid w:val="008F20E6"/>
    <w:rsid w:val="008F20FE"/>
    <w:rsid w:val="008F2559"/>
    <w:rsid w:val="008F2831"/>
    <w:rsid w:val="008F28BF"/>
    <w:rsid w:val="008F2E0B"/>
    <w:rsid w:val="008F3043"/>
    <w:rsid w:val="008F309F"/>
    <w:rsid w:val="008F3631"/>
    <w:rsid w:val="008F370A"/>
    <w:rsid w:val="008F3A27"/>
    <w:rsid w:val="008F3F4A"/>
    <w:rsid w:val="008F43EE"/>
    <w:rsid w:val="008F4A04"/>
    <w:rsid w:val="008F4D48"/>
    <w:rsid w:val="008F4F07"/>
    <w:rsid w:val="008F531D"/>
    <w:rsid w:val="008F55BA"/>
    <w:rsid w:val="008F5AEA"/>
    <w:rsid w:val="008F5F69"/>
    <w:rsid w:val="008F6283"/>
    <w:rsid w:val="008F62B8"/>
    <w:rsid w:val="008F650F"/>
    <w:rsid w:val="008F69D0"/>
    <w:rsid w:val="008F6D6F"/>
    <w:rsid w:val="008F70B9"/>
    <w:rsid w:val="008F70C3"/>
    <w:rsid w:val="008F71E6"/>
    <w:rsid w:val="008F74BC"/>
    <w:rsid w:val="008F790E"/>
    <w:rsid w:val="008F7AC4"/>
    <w:rsid w:val="008F7E81"/>
    <w:rsid w:val="009000AF"/>
    <w:rsid w:val="00900406"/>
    <w:rsid w:val="009004A8"/>
    <w:rsid w:val="0090064F"/>
    <w:rsid w:val="00900968"/>
    <w:rsid w:val="00900AF5"/>
    <w:rsid w:val="00900E35"/>
    <w:rsid w:val="00900EAD"/>
    <w:rsid w:val="00901BD9"/>
    <w:rsid w:val="00902151"/>
    <w:rsid w:val="0090219A"/>
    <w:rsid w:val="00902286"/>
    <w:rsid w:val="009028C5"/>
    <w:rsid w:val="00902BF2"/>
    <w:rsid w:val="009035D1"/>
    <w:rsid w:val="0090366F"/>
    <w:rsid w:val="0090397B"/>
    <w:rsid w:val="00903D65"/>
    <w:rsid w:val="009040E2"/>
    <w:rsid w:val="00904480"/>
    <w:rsid w:val="009044AB"/>
    <w:rsid w:val="009044E7"/>
    <w:rsid w:val="009047D5"/>
    <w:rsid w:val="00904C70"/>
    <w:rsid w:val="00904C94"/>
    <w:rsid w:val="0090563A"/>
    <w:rsid w:val="0090571C"/>
    <w:rsid w:val="00905939"/>
    <w:rsid w:val="00905C33"/>
    <w:rsid w:val="00905E6C"/>
    <w:rsid w:val="00905F75"/>
    <w:rsid w:val="00905FAC"/>
    <w:rsid w:val="00906137"/>
    <w:rsid w:val="00906434"/>
    <w:rsid w:val="0090647B"/>
    <w:rsid w:val="009069CF"/>
    <w:rsid w:val="00906D48"/>
    <w:rsid w:val="009074E2"/>
    <w:rsid w:val="00907915"/>
    <w:rsid w:val="00907A20"/>
    <w:rsid w:val="00910356"/>
    <w:rsid w:val="00910403"/>
    <w:rsid w:val="009105E6"/>
    <w:rsid w:val="00910930"/>
    <w:rsid w:val="00910A12"/>
    <w:rsid w:val="00910D2A"/>
    <w:rsid w:val="00910E1E"/>
    <w:rsid w:val="00910E71"/>
    <w:rsid w:val="00911071"/>
    <w:rsid w:val="009111AA"/>
    <w:rsid w:val="009115A3"/>
    <w:rsid w:val="00911796"/>
    <w:rsid w:val="00911900"/>
    <w:rsid w:val="00911A34"/>
    <w:rsid w:val="0091226F"/>
    <w:rsid w:val="00912575"/>
    <w:rsid w:val="009127B5"/>
    <w:rsid w:val="009128E1"/>
    <w:rsid w:val="009129E2"/>
    <w:rsid w:val="00912A88"/>
    <w:rsid w:val="00912C6B"/>
    <w:rsid w:val="009134B1"/>
    <w:rsid w:val="00913A0B"/>
    <w:rsid w:val="00913B22"/>
    <w:rsid w:val="00914544"/>
    <w:rsid w:val="00914B39"/>
    <w:rsid w:val="00914BB2"/>
    <w:rsid w:val="009152B1"/>
    <w:rsid w:val="0091567B"/>
    <w:rsid w:val="009159DF"/>
    <w:rsid w:val="00915CF5"/>
    <w:rsid w:val="00915D73"/>
    <w:rsid w:val="00916181"/>
    <w:rsid w:val="00916276"/>
    <w:rsid w:val="0091673E"/>
    <w:rsid w:val="00916A98"/>
    <w:rsid w:val="00916E11"/>
    <w:rsid w:val="00917061"/>
    <w:rsid w:val="0091715F"/>
    <w:rsid w:val="009172BE"/>
    <w:rsid w:val="009176FB"/>
    <w:rsid w:val="00917A50"/>
    <w:rsid w:val="00920391"/>
    <w:rsid w:val="00920895"/>
    <w:rsid w:val="009209FA"/>
    <w:rsid w:val="00920A2E"/>
    <w:rsid w:val="00920AD2"/>
    <w:rsid w:val="00920B74"/>
    <w:rsid w:val="00920FCD"/>
    <w:rsid w:val="009217A4"/>
    <w:rsid w:val="00921A4E"/>
    <w:rsid w:val="00921CD1"/>
    <w:rsid w:val="00921D17"/>
    <w:rsid w:val="00921D98"/>
    <w:rsid w:val="00922500"/>
    <w:rsid w:val="0092270F"/>
    <w:rsid w:val="00922D62"/>
    <w:rsid w:val="00922FA9"/>
    <w:rsid w:val="00923010"/>
    <w:rsid w:val="0092330E"/>
    <w:rsid w:val="009234C8"/>
    <w:rsid w:val="00923F78"/>
    <w:rsid w:val="009240B3"/>
    <w:rsid w:val="00924347"/>
    <w:rsid w:val="0092455E"/>
    <w:rsid w:val="0092459A"/>
    <w:rsid w:val="0092467B"/>
    <w:rsid w:val="00924E10"/>
    <w:rsid w:val="00925612"/>
    <w:rsid w:val="00925795"/>
    <w:rsid w:val="009258CC"/>
    <w:rsid w:val="00925AE1"/>
    <w:rsid w:val="00925C48"/>
    <w:rsid w:val="0092609D"/>
    <w:rsid w:val="00926431"/>
    <w:rsid w:val="00926455"/>
    <w:rsid w:val="009266EC"/>
    <w:rsid w:val="00926A2B"/>
    <w:rsid w:val="00926CD4"/>
    <w:rsid w:val="00926E8E"/>
    <w:rsid w:val="0092722C"/>
    <w:rsid w:val="009272DE"/>
    <w:rsid w:val="0092747E"/>
    <w:rsid w:val="00927977"/>
    <w:rsid w:val="00927A5C"/>
    <w:rsid w:val="00927BAA"/>
    <w:rsid w:val="00930824"/>
    <w:rsid w:val="00930FB9"/>
    <w:rsid w:val="0093128B"/>
    <w:rsid w:val="00931365"/>
    <w:rsid w:val="009313FA"/>
    <w:rsid w:val="009318B1"/>
    <w:rsid w:val="00931952"/>
    <w:rsid w:val="00931F25"/>
    <w:rsid w:val="0093204A"/>
    <w:rsid w:val="009323DB"/>
    <w:rsid w:val="00932ACB"/>
    <w:rsid w:val="00932B80"/>
    <w:rsid w:val="00932D0E"/>
    <w:rsid w:val="0093355E"/>
    <w:rsid w:val="00933C24"/>
    <w:rsid w:val="00933C81"/>
    <w:rsid w:val="00933E90"/>
    <w:rsid w:val="00934308"/>
    <w:rsid w:val="009343AF"/>
    <w:rsid w:val="009343C3"/>
    <w:rsid w:val="00934700"/>
    <w:rsid w:val="00935052"/>
    <w:rsid w:val="009353B9"/>
    <w:rsid w:val="009355B6"/>
    <w:rsid w:val="009356DB"/>
    <w:rsid w:val="00935C52"/>
    <w:rsid w:val="009363ED"/>
    <w:rsid w:val="00936A63"/>
    <w:rsid w:val="009370E6"/>
    <w:rsid w:val="0093719F"/>
    <w:rsid w:val="00937ECC"/>
    <w:rsid w:val="00940160"/>
    <w:rsid w:val="009402C2"/>
    <w:rsid w:val="00940338"/>
    <w:rsid w:val="00940339"/>
    <w:rsid w:val="00940637"/>
    <w:rsid w:val="00940998"/>
    <w:rsid w:val="00941042"/>
    <w:rsid w:val="00941BF8"/>
    <w:rsid w:val="00941E99"/>
    <w:rsid w:val="009422F4"/>
    <w:rsid w:val="0094265E"/>
    <w:rsid w:val="00942A7F"/>
    <w:rsid w:val="00942AA0"/>
    <w:rsid w:val="00942C6F"/>
    <w:rsid w:val="00942D7C"/>
    <w:rsid w:val="009431C2"/>
    <w:rsid w:val="009434D6"/>
    <w:rsid w:val="00943500"/>
    <w:rsid w:val="00943561"/>
    <w:rsid w:val="009437E8"/>
    <w:rsid w:val="00943A68"/>
    <w:rsid w:val="00943E60"/>
    <w:rsid w:val="00943EB7"/>
    <w:rsid w:val="00943F5F"/>
    <w:rsid w:val="00944345"/>
    <w:rsid w:val="0094491D"/>
    <w:rsid w:val="00944B92"/>
    <w:rsid w:val="00944BA2"/>
    <w:rsid w:val="00944DE4"/>
    <w:rsid w:val="00944DEB"/>
    <w:rsid w:val="009450DF"/>
    <w:rsid w:val="0094512F"/>
    <w:rsid w:val="00945202"/>
    <w:rsid w:val="009453F2"/>
    <w:rsid w:val="00945440"/>
    <w:rsid w:val="009454C1"/>
    <w:rsid w:val="009454CB"/>
    <w:rsid w:val="0094558B"/>
    <w:rsid w:val="009455DD"/>
    <w:rsid w:val="00945706"/>
    <w:rsid w:val="00945974"/>
    <w:rsid w:val="00945AAD"/>
    <w:rsid w:val="00945B9A"/>
    <w:rsid w:val="00945F73"/>
    <w:rsid w:val="00946418"/>
    <w:rsid w:val="00946524"/>
    <w:rsid w:val="0094690D"/>
    <w:rsid w:val="00946D16"/>
    <w:rsid w:val="0094739B"/>
    <w:rsid w:val="009473BF"/>
    <w:rsid w:val="00947A64"/>
    <w:rsid w:val="00947AD9"/>
    <w:rsid w:val="00950469"/>
    <w:rsid w:val="00950517"/>
    <w:rsid w:val="00950C42"/>
    <w:rsid w:val="00950E02"/>
    <w:rsid w:val="009510D6"/>
    <w:rsid w:val="009511EB"/>
    <w:rsid w:val="009511FD"/>
    <w:rsid w:val="00952007"/>
    <w:rsid w:val="00952110"/>
    <w:rsid w:val="009522C8"/>
    <w:rsid w:val="0095239F"/>
    <w:rsid w:val="009523D0"/>
    <w:rsid w:val="00952436"/>
    <w:rsid w:val="009528E6"/>
    <w:rsid w:val="009529B6"/>
    <w:rsid w:val="00952B26"/>
    <w:rsid w:val="00952ECD"/>
    <w:rsid w:val="00952FA1"/>
    <w:rsid w:val="00953097"/>
    <w:rsid w:val="0095333F"/>
    <w:rsid w:val="009533CF"/>
    <w:rsid w:val="00953681"/>
    <w:rsid w:val="009537AC"/>
    <w:rsid w:val="00953C70"/>
    <w:rsid w:val="00953EF1"/>
    <w:rsid w:val="00953FA2"/>
    <w:rsid w:val="00954096"/>
    <w:rsid w:val="009540C2"/>
    <w:rsid w:val="00954256"/>
    <w:rsid w:val="00954366"/>
    <w:rsid w:val="009543A7"/>
    <w:rsid w:val="009543C2"/>
    <w:rsid w:val="00954BB0"/>
    <w:rsid w:val="00954C4E"/>
    <w:rsid w:val="00954C7E"/>
    <w:rsid w:val="00954E56"/>
    <w:rsid w:val="00954F7E"/>
    <w:rsid w:val="00954FAC"/>
    <w:rsid w:val="009556C2"/>
    <w:rsid w:val="00955794"/>
    <w:rsid w:val="0095591D"/>
    <w:rsid w:val="00955B32"/>
    <w:rsid w:val="00955D13"/>
    <w:rsid w:val="00955DF5"/>
    <w:rsid w:val="00956033"/>
    <w:rsid w:val="0095607B"/>
    <w:rsid w:val="009574C9"/>
    <w:rsid w:val="00957821"/>
    <w:rsid w:val="00957B2E"/>
    <w:rsid w:val="00957DC1"/>
    <w:rsid w:val="00957E91"/>
    <w:rsid w:val="00957EC9"/>
    <w:rsid w:val="00957F5B"/>
    <w:rsid w:val="009604BC"/>
    <w:rsid w:val="009608AB"/>
    <w:rsid w:val="00961862"/>
    <w:rsid w:val="00961B26"/>
    <w:rsid w:val="00961C5D"/>
    <w:rsid w:val="00961D79"/>
    <w:rsid w:val="00961EEE"/>
    <w:rsid w:val="0096243E"/>
    <w:rsid w:val="00962696"/>
    <w:rsid w:val="00962737"/>
    <w:rsid w:val="00962990"/>
    <w:rsid w:val="00962D1C"/>
    <w:rsid w:val="00962DB8"/>
    <w:rsid w:val="00963158"/>
    <w:rsid w:val="009631F7"/>
    <w:rsid w:val="00963592"/>
    <w:rsid w:val="009637B9"/>
    <w:rsid w:val="009637C1"/>
    <w:rsid w:val="00963A71"/>
    <w:rsid w:val="00963C7B"/>
    <w:rsid w:val="00963F5A"/>
    <w:rsid w:val="00964620"/>
    <w:rsid w:val="0096477F"/>
    <w:rsid w:val="009649BC"/>
    <w:rsid w:val="00964F06"/>
    <w:rsid w:val="00965264"/>
    <w:rsid w:val="00965382"/>
    <w:rsid w:val="00965404"/>
    <w:rsid w:val="00965967"/>
    <w:rsid w:val="009659EF"/>
    <w:rsid w:val="00965D64"/>
    <w:rsid w:val="00966E4D"/>
    <w:rsid w:val="00966E93"/>
    <w:rsid w:val="009670E2"/>
    <w:rsid w:val="009671FD"/>
    <w:rsid w:val="00967204"/>
    <w:rsid w:val="0096723C"/>
    <w:rsid w:val="009674FF"/>
    <w:rsid w:val="00967634"/>
    <w:rsid w:val="009676AA"/>
    <w:rsid w:val="00967741"/>
    <w:rsid w:val="00967BBA"/>
    <w:rsid w:val="00970076"/>
    <w:rsid w:val="00970202"/>
    <w:rsid w:val="009706D1"/>
    <w:rsid w:val="00970ACA"/>
    <w:rsid w:val="0097180A"/>
    <w:rsid w:val="00971DCF"/>
    <w:rsid w:val="00972063"/>
    <w:rsid w:val="00972077"/>
    <w:rsid w:val="00972219"/>
    <w:rsid w:val="00972719"/>
    <w:rsid w:val="00972AD0"/>
    <w:rsid w:val="00972B5C"/>
    <w:rsid w:val="00972FD9"/>
    <w:rsid w:val="0097304B"/>
    <w:rsid w:val="009735CF"/>
    <w:rsid w:val="00973D2F"/>
    <w:rsid w:val="00974042"/>
    <w:rsid w:val="009741C0"/>
    <w:rsid w:val="0097466B"/>
    <w:rsid w:val="009748EC"/>
    <w:rsid w:val="0097497B"/>
    <w:rsid w:val="009758BD"/>
    <w:rsid w:val="00975F9A"/>
    <w:rsid w:val="009762A6"/>
    <w:rsid w:val="009768B9"/>
    <w:rsid w:val="009768FA"/>
    <w:rsid w:val="00976AAD"/>
    <w:rsid w:val="00977414"/>
    <w:rsid w:val="00977802"/>
    <w:rsid w:val="00977A3B"/>
    <w:rsid w:val="00977D6A"/>
    <w:rsid w:val="00977D85"/>
    <w:rsid w:val="00977E22"/>
    <w:rsid w:val="00977F54"/>
    <w:rsid w:val="0098011A"/>
    <w:rsid w:val="00980281"/>
    <w:rsid w:val="009803D5"/>
    <w:rsid w:val="00980469"/>
    <w:rsid w:val="009805B6"/>
    <w:rsid w:val="00980E46"/>
    <w:rsid w:val="00980F6D"/>
    <w:rsid w:val="009810FD"/>
    <w:rsid w:val="009813BA"/>
    <w:rsid w:val="009814E4"/>
    <w:rsid w:val="00981AD7"/>
    <w:rsid w:val="00981DFF"/>
    <w:rsid w:val="0098209D"/>
    <w:rsid w:val="009820FB"/>
    <w:rsid w:val="00982144"/>
    <w:rsid w:val="00982387"/>
    <w:rsid w:val="0098271A"/>
    <w:rsid w:val="009829A6"/>
    <w:rsid w:val="00983472"/>
    <w:rsid w:val="009834C5"/>
    <w:rsid w:val="00983508"/>
    <w:rsid w:val="00983972"/>
    <w:rsid w:val="009839E0"/>
    <w:rsid w:val="00983CA1"/>
    <w:rsid w:val="00983FF8"/>
    <w:rsid w:val="0098432D"/>
    <w:rsid w:val="00984602"/>
    <w:rsid w:val="009849BE"/>
    <w:rsid w:val="00984A5C"/>
    <w:rsid w:val="009850C6"/>
    <w:rsid w:val="009852DF"/>
    <w:rsid w:val="00985427"/>
    <w:rsid w:val="009854B3"/>
    <w:rsid w:val="00985574"/>
    <w:rsid w:val="00985825"/>
    <w:rsid w:val="00985844"/>
    <w:rsid w:val="00985B91"/>
    <w:rsid w:val="00985C5D"/>
    <w:rsid w:val="00985E6C"/>
    <w:rsid w:val="00986046"/>
    <w:rsid w:val="009860B7"/>
    <w:rsid w:val="0098674E"/>
    <w:rsid w:val="009874BF"/>
    <w:rsid w:val="00987537"/>
    <w:rsid w:val="00987884"/>
    <w:rsid w:val="00987DF1"/>
    <w:rsid w:val="00987E24"/>
    <w:rsid w:val="00987F8C"/>
    <w:rsid w:val="009900B9"/>
    <w:rsid w:val="009900E8"/>
    <w:rsid w:val="0099014B"/>
    <w:rsid w:val="009902E7"/>
    <w:rsid w:val="00990552"/>
    <w:rsid w:val="009906BD"/>
    <w:rsid w:val="00990749"/>
    <w:rsid w:val="00990AB5"/>
    <w:rsid w:val="00990AEC"/>
    <w:rsid w:val="009914C0"/>
    <w:rsid w:val="009918B0"/>
    <w:rsid w:val="009919BA"/>
    <w:rsid w:val="00991CFA"/>
    <w:rsid w:val="00991EBD"/>
    <w:rsid w:val="00992893"/>
    <w:rsid w:val="00992D07"/>
    <w:rsid w:val="009930A5"/>
    <w:rsid w:val="00993470"/>
    <w:rsid w:val="00993631"/>
    <w:rsid w:val="00993732"/>
    <w:rsid w:val="00993763"/>
    <w:rsid w:val="00993A2D"/>
    <w:rsid w:val="00993DCD"/>
    <w:rsid w:val="009941C1"/>
    <w:rsid w:val="00994DAB"/>
    <w:rsid w:val="0099520D"/>
    <w:rsid w:val="0099535D"/>
    <w:rsid w:val="009953BD"/>
    <w:rsid w:val="0099563A"/>
    <w:rsid w:val="009956E8"/>
    <w:rsid w:val="009958A2"/>
    <w:rsid w:val="00995AAB"/>
    <w:rsid w:val="00995B13"/>
    <w:rsid w:val="00995F28"/>
    <w:rsid w:val="00996194"/>
    <w:rsid w:val="009968C1"/>
    <w:rsid w:val="0099692A"/>
    <w:rsid w:val="009971DF"/>
    <w:rsid w:val="0099787E"/>
    <w:rsid w:val="00997C77"/>
    <w:rsid w:val="00997C86"/>
    <w:rsid w:val="00997ED3"/>
    <w:rsid w:val="009A0032"/>
    <w:rsid w:val="009A009A"/>
    <w:rsid w:val="009A01CB"/>
    <w:rsid w:val="009A04AB"/>
    <w:rsid w:val="009A067E"/>
    <w:rsid w:val="009A06CF"/>
    <w:rsid w:val="009A06EE"/>
    <w:rsid w:val="009A072F"/>
    <w:rsid w:val="009A0E2C"/>
    <w:rsid w:val="009A0E83"/>
    <w:rsid w:val="009A1441"/>
    <w:rsid w:val="009A14C9"/>
    <w:rsid w:val="009A16B0"/>
    <w:rsid w:val="009A178A"/>
    <w:rsid w:val="009A1969"/>
    <w:rsid w:val="009A1D83"/>
    <w:rsid w:val="009A23DB"/>
    <w:rsid w:val="009A27EF"/>
    <w:rsid w:val="009A282B"/>
    <w:rsid w:val="009A2F27"/>
    <w:rsid w:val="009A30EB"/>
    <w:rsid w:val="009A329F"/>
    <w:rsid w:val="009A3397"/>
    <w:rsid w:val="009A34D6"/>
    <w:rsid w:val="009A35D2"/>
    <w:rsid w:val="009A3B29"/>
    <w:rsid w:val="009A3C62"/>
    <w:rsid w:val="009A40DD"/>
    <w:rsid w:val="009A4199"/>
    <w:rsid w:val="009A4CA4"/>
    <w:rsid w:val="009A4F7B"/>
    <w:rsid w:val="009A4F9D"/>
    <w:rsid w:val="009A5020"/>
    <w:rsid w:val="009A5029"/>
    <w:rsid w:val="009A51B2"/>
    <w:rsid w:val="009A5439"/>
    <w:rsid w:val="009A54BC"/>
    <w:rsid w:val="009A54C9"/>
    <w:rsid w:val="009A563C"/>
    <w:rsid w:val="009A588F"/>
    <w:rsid w:val="009A5C4E"/>
    <w:rsid w:val="009A5DE3"/>
    <w:rsid w:val="009A5F03"/>
    <w:rsid w:val="009A5F1F"/>
    <w:rsid w:val="009A6072"/>
    <w:rsid w:val="009A6CA5"/>
    <w:rsid w:val="009A72AB"/>
    <w:rsid w:val="009A779E"/>
    <w:rsid w:val="009B01F6"/>
    <w:rsid w:val="009B0262"/>
    <w:rsid w:val="009B02A7"/>
    <w:rsid w:val="009B0984"/>
    <w:rsid w:val="009B0C9D"/>
    <w:rsid w:val="009B0ED5"/>
    <w:rsid w:val="009B0FA1"/>
    <w:rsid w:val="009B143C"/>
    <w:rsid w:val="009B14D4"/>
    <w:rsid w:val="009B19DC"/>
    <w:rsid w:val="009B1AAF"/>
    <w:rsid w:val="009B1AE3"/>
    <w:rsid w:val="009B1FBB"/>
    <w:rsid w:val="009B2088"/>
    <w:rsid w:val="009B22F7"/>
    <w:rsid w:val="009B24D9"/>
    <w:rsid w:val="009B27E4"/>
    <w:rsid w:val="009B2BC4"/>
    <w:rsid w:val="009B2C6D"/>
    <w:rsid w:val="009B33A5"/>
    <w:rsid w:val="009B3487"/>
    <w:rsid w:val="009B34E3"/>
    <w:rsid w:val="009B383A"/>
    <w:rsid w:val="009B3B71"/>
    <w:rsid w:val="009B3C25"/>
    <w:rsid w:val="009B3D83"/>
    <w:rsid w:val="009B4192"/>
    <w:rsid w:val="009B4367"/>
    <w:rsid w:val="009B43F3"/>
    <w:rsid w:val="009B451B"/>
    <w:rsid w:val="009B4869"/>
    <w:rsid w:val="009B4ABD"/>
    <w:rsid w:val="009B529A"/>
    <w:rsid w:val="009B5310"/>
    <w:rsid w:val="009B5742"/>
    <w:rsid w:val="009B5984"/>
    <w:rsid w:val="009B5A2A"/>
    <w:rsid w:val="009B5B82"/>
    <w:rsid w:val="009B5D1C"/>
    <w:rsid w:val="009B5D5C"/>
    <w:rsid w:val="009B5DFC"/>
    <w:rsid w:val="009B60D0"/>
    <w:rsid w:val="009B6631"/>
    <w:rsid w:val="009B6766"/>
    <w:rsid w:val="009B6CBE"/>
    <w:rsid w:val="009B741B"/>
    <w:rsid w:val="009B799D"/>
    <w:rsid w:val="009B7B03"/>
    <w:rsid w:val="009B7B81"/>
    <w:rsid w:val="009B7B83"/>
    <w:rsid w:val="009B7DCA"/>
    <w:rsid w:val="009C0085"/>
    <w:rsid w:val="009C00D3"/>
    <w:rsid w:val="009C039A"/>
    <w:rsid w:val="009C040F"/>
    <w:rsid w:val="009C043E"/>
    <w:rsid w:val="009C0982"/>
    <w:rsid w:val="009C0EB0"/>
    <w:rsid w:val="009C0FFB"/>
    <w:rsid w:val="009C10FC"/>
    <w:rsid w:val="009C11CD"/>
    <w:rsid w:val="009C12BE"/>
    <w:rsid w:val="009C1748"/>
    <w:rsid w:val="009C1797"/>
    <w:rsid w:val="009C1F15"/>
    <w:rsid w:val="009C1F3B"/>
    <w:rsid w:val="009C230F"/>
    <w:rsid w:val="009C2436"/>
    <w:rsid w:val="009C25D2"/>
    <w:rsid w:val="009C2C98"/>
    <w:rsid w:val="009C2D8A"/>
    <w:rsid w:val="009C3327"/>
    <w:rsid w:val="009C3357"/>
    <w:rsid w:val="009C34B3"/>
    <w:rsid w:val="009C35A1"/>
    <w:rsid w:val="009C3C50"/>
    <w:rsid w:val="009C42BA"/>
    <w:rsid w:val="009C4344"/>
    <w:rsid w:val="009C49C4"/>
    <w:rsid w:val="009C4E21"/>
    <w:rsid w:val="009C4E5D"/>
    <w:rsid w:val="009C5D1B"/>
    <w:rsid w:val="009C6029"/>
    <w:rsid w:val="009C69E0"/>
    <w:rsid w:val="009C6C61"/>
    <w:rsid w:val="009C6C8B"/>
    <w:rsid w:val="009C6E48"/>
    <w:rsid w:val="009C73C7"/>
    <w:rsid w:val="009C7502"/>
    <w:rsid w:val="009C79C6"/>
    <w:rsid w:val="009C7D63"/>
    <w:rsid w:val="009C7E52"/>
    <w:rsid w:val="009D00D6"/>
    <w:rsid w:val="009D021D"/>
    <w:rsid w:val="009D056A"/>
    <w:rsid w:val="009D0693"/>
    <w:rsid w:val="009D06A3"/>
    <w:rsid w:val="009D09E3"/>
    <w:rsid w:val="009D0B16"/>
    <w:rsid w:val="009D0DED"/>
    <w:rsid w:val="009D11B6"/>
    <w:rsid w:val="009D15C4"/>
    <w:rsid w:val="009D1607"/>
    <w:rsid w:val="009D1665"/>
    <w:rsid w:val="009D1743"/>
    <w:rsid w:val="009D17F9"/>
    <w:rsid w:val="009D18DF"/>
    <w:rsid w:val="009D19A4"/>
    <w:rsid w:val="009D1B93"/>
    <w:rsid w:val="009D1C7B"/>
    <w:rsid w:val="009D2567"/>
    <w:rsid w:val="009D28D3"/>
    <w:rsid w:val="009D299A"/>
    <w:rsid w:val="009D2AC1"/>
    <w:rsid w:val="009D2D45"/>
    <w:rsid w:val="009D395D"/>
    <w:rsid w:val="009D39AC"/>
    <w:rsid w:val="009D3A59"/>
    <w:rsid w:val="009D3E9F"/>
    <w:rsid w:val="009D3F20"/>
    <w:rsid w:val="009D40C7"/>
    <w:rsid w:val="009D4312"/>
    <w:rsid w:val="009D4655"/>
    <w:rsid w:val="009D4A95"/>
    <w:rsid w:val="009D52A3"/>
    <w:rsid w:val="009D5749"/>
    <w:rsid w:val="009D5758"/>
    <w:rsid w:val="009D6232"/>
    <w:rsid w:val="009D62AC"/>
    <w:rsid w:val="009D658A"/>
    <w:rsid w:val="009D6B4E"/>
    <w:rsid w:val="009D6CF1"/>
    <w:rsid w:val="009D70BA"/>
    <w:rsid w:val="009D716F"/>
    <w:rsid w:val="009D7464"/>
    <w:rsid w:val="009D75C8"/>
    <w:rsid w:val="009D7A2F"/>
    <w:rsid w:val="009D7C87"/>
    <w:rsid w:val="009D7DF9"/>
    <w:rsid w:val="009D7EF4"/>
    <w:rsid w:val="009D7FE4"/>
    <w:rsid w:val="009E0118"/>
    <w:rsid w:val="009E06C7"/>
    <w:rsid w:val="009E0BD2"/>
    <w:rsid w:val="009E0CFA"/>
    <w:rsid w:val="009E19C4"/>
    <w:rsid w:val="009E1AB8"/>
    <w:rsid w:val="009E1AF2"/>
    <w:rsid w:val="009E1BE9"/>
    <w:rsid w:val="009E1D1E"/>
    <w:rsid w:val="009E284F"/>
    <w:rsid w:val="009E2D8D"/>
    <w:rsid w:val="009E31A9"/>
    <w:rsid w:val="009E3352"/>
    <w:rsid w:val="009E36D1"/>
    <w:rsid w:val="009E3839"/>
    <w:rsid w:val="009E3BA6"/>
    <w:rsid w:val="009E3FBD"/>
    <w:rsid w:val="009E41BD"/>
    <w:rsid w:val="009E41DC"/>
    <w:rsid w:val="009E463B"/>
    <w:rsid w:val="009E465E"/>
    <w:rsid w:val="009E4803"/>
    <w:rsid w:val="009E4807"/>
    <w:rsid w:val="009E4820"/>
    <w:rsid w:val="009E497F"/>
    <w:rsid w:val="009E4AD6"/>
    <w:rsid w:val="009E4D40"/>
    <w:rsid w:val="009E4DED"/>
    <w:rsid w:val="009E5073"/>
    <w:rsid w:val="009E52C8"/>
    <w:rsid w:val="009E57FA"/>
    <w:rsid w:val="009E5AF1"/>
    <w:rsid w:val="009E5C75"/>
    <w:rsid w:val="009E5E9F"/>
    <w:rsid w:val="009E5FFC"/>
    <w:rsid w:val="009E6084"/>
    <w:rsid w:val="009E664E"/>
    <w:rsid w:val="009E6817"/>
    <w:rsid w:val="009E6A76"/>
    <w:rsid w:val="009E6AEE"/>
    <w:rsid w:val="009E6B7E"/>
    <w:rsid w:val="009E6C32"/>
    <w:rsid w:val="009E6C3E"/>
    <w:rsid w:val="009E6D54"/>
    <w:rsid w:val="009E6D8F"/>
    <w:rsid w:val="009E707A"/>
    <w:rsid w:val="009E71E8"/>
    <w:rsid w:val="009E7449"/>
    <w:rsid w:val="009E7513"/>
    <w:rsid w:val="009E7F0A"/>
    <w:rsid w:val="009E7FE7"/>
    <w:rsid w:val="009F014D"/>
    <w:rsid w:val="009F0309"/>
    <w:rsid w:val="009F03AB"/>
    <w:rsid w:val="009F03DE"/>
    <w:rsid w:val="009F0472"/>
    <w:rsid w:val="009F0483"/>
    <w:rsid w:val="009F0785"/>
    <w:rsid w:val="009F07FF"/>
    <w:rsid w:val="009F089D"/>
    <w:rsid w:val="009F0A9F"/>
    <w:rsid w:val="009F0CF2"/>
    <w:rsid w:val="009F1240"/>
    <w:rsid w:val="009F15BF"/>
    <w:rsid w:val="009F1809"/>
    <w:rsid w:val="009F18E9"/>
    <w:rsid w:val="009F1955"/>
    <w:rsid w:val="009F19EA"/>
    <w:rsid w:val="009F1B85"/>
    <w:rsid w:val="009F1CA0"/>
    <w:rsid w:val="009F1EB1"/>
    <w:rsid w:val="009F1FAF"/>
    <w:rsid w:val="009F2118"/>
    <w:rsid w:val="009F262E"/>
    <w:rsid w:val="009F275B"/>
    <w:rsid w:val="009F290F"/>
    <w:rsid w:val="009F2D7F"/>
    <w:rsid w:val="009F2DE7"/>
    <w:rsid w:val="009F30B1"/>
    <w:rsid w:val="009F36AD"/>
    <w:rsid w:val="009F3764"/>
    <w:rsid w:val="009F3866"/>
    <w:rsid w:val="009F3BFB"/>
    <w:rsid w:val="009F40BB"/>
    <w:rsid w:val="009F4132"/>
    <w:rsid w:val="009F4142"/>
    <w:rsid w:val="009F4481"/>
    <w:rsid w:val="009F4AE5"/>
    <w:rsid w:val="009F50BB"/>
    <w:rsid w:val="009F598D"/>
    <w:rsid w:val="009F5B73"/>
    <w:rsid w:val="009F5C54"/>
    <w:rsid w:val="009F5FC5"/>
    <w:rsid w:val="009F6003"/>
    <w:rsid w:val="009F61C9"/>
    <w:rsid w:val="009F62AB"/>
    <w:rsid w:val="009F653D"/>
    <w:rsid w:val="009F65A3"/>
    <w:rsid w:val="009F67B1"/>
    <w:rsid w:val="009F691B"/>
    <w:rsid w:val="009F691C"/>
    <w:rsid w:val="009F697D"/>
    <w:rsid w:val="009F6D94"/>
    <w:rsid w:val="009F72C0"/>
    <w:rsid w:val="009F7C49"/>
    <w:rsid w:val="009F7EC0"/>
    <w:rsid w:val="009F7F57"/>
    <w:rsid w:val="00A000A3"/>
    <w:rsid w:val="00A00509"/>
    <w:rsid w:val="00A00547"/>
    <w:rsid w:val="00A0063A"/>
    <w:rsid w:val="00A0095A"/>
    <w:rsid w:val="00A00F7C"/>
    <w:rsid w:val="00A00F9E"/>
    <w:rsid w:val="00A01115"/>
    <w:rsid w:val="00A01133"/>
    <w:rsid w:val="00A0119C"/>
    <w:rsid w:val="00A0121C"/>
    <w:rsid w:val="00A013DB"/>
    <w:rsid w:val="00A01566"/>
    <w:rsid w:val="00A01A8E"/>
    <w:rsid w:val="00A021F1"/>
    <w:rsid w:val="00A02359"/>
    <w:rsid w:val="00A024AB"/>
    <w:rsid w:val="00A02A2E"/>
    <w:rsid w:val="00A02E57"/>
    <w:rsid w:val="00A03585"/>
    <w:rsid w:val="00A03866"/>
    <w:rsid w:val="00A03B54"/>
    <w:rsid w:val="00A03D23"/>
    <w:rsid w:val="00A03F57"/>
    <w:rsid w:val="00A049DD"/>
    <w:rsid w:val="00A04AE0"/>
    <w:rsid w:val="00A052E3"/>
    <w:rsid w:val="00A055A9"/>
    <w:rsid w:val="00A05620"/>
    <w:rsid w:val="00A05CA6"/>
    <w:rsid w:val="00A05CB6"/>
    <w:rsid w:val="00A05D30"/>
    <w:rsid w:val="00A05EB6"/>
    <w:rsid w:val="00A05EFF"/>
    <w:rsid w:val="00A0631C"/>
    <w:rsid w:val="00A0632F"/>
    <w:rsid w:val="00A0678E"/>
    <w:rsid w:val="00A07230"/>
    <w:rsid w:val="00A0723F"/>
    <w:rsid w:val="00A07C5E"/>
    <w:rsid w:val="00A10161"/>
    <w:rsid w:val="00A10273"/>
    <w:rsid w:val="00A103ED"/>
    <w:rsid w:val="00A106A2"/>
    <w:rsid w:val="00A10836"/>
    <w:rsid w:val="00A10B1D"/>
    <w:rsid w:val="00A10E4E"/>
    <w:rsid w:val="00A10EB6"/>
    <w:rsid w:val="00A117A5"/>
    <w:rsid w:val="00A11D1E"/>
    <w:rsid w:val="00A11E3A"/>
    <w:rsid w:val="00A12215"/>
    <w:rsid w:val="00A12231"/>
    <w:rsid w:val="00A124E1"/>
    <w:rsid w:val="00A128FA"/>
    <w:rsid w:val="00A131EB"/>
    <w:rsid w:val="00A135D9"/>
    <w:rsid w:val="00A1391F"/>
    <w:rsid w:val="00A13B10"/>
    <w:rsid w:val="00A14454"/>
    <w:rsid w:val="00A14ABE"/>
    <w:rsid w:val="00A1530F"/>
    <w:rsid w:val="00A15A12"/>
    <w:rsid w:val="00A15E70"/>
    <w:rsid w:val="00A16150"/>
    <w:rsid w:val="00A1638A"/>
    <w:rsid w:val="00A164E6"/>
    <w:rsid w:val="00A167B6"/>
    <w:rsid w:val="00A168B4"/>
    <w:rsid w:val="00A16BDF"/>
    <w:rsid w:val="00A16EF1"/>
    <w:rsid w:val="00A1762E"/>
    <w:rsid w:val="00A17793"/>
    <w:rsid w:val="00A17925"/>
    <w:rsid w:val="00A17AB4"/>
    <w:rsid w:val="00A20042"/>
    <w:rsid w:val="00A201F1"/>
    <w:rsid w:val="00A2034F"/>
    <w:rsid w:val="00A203CC"/>
    <w:rsid w:val="00A2068D"/>
    <w:rsid w:val="00A206CB"/>
    <w:rsid w:val="00A20743"/>
    <w:rsid w:val="00A209A7"/>
    <w:rsid w:val="00A20A57"/>
    <w:rsid w:val="00A20CDC"/>
    <w:rsid w:val="00A21070"/>
    <w:rsid w:val="00A210B2"/>
    <w:rsid w:val="00A211FF"/>
    <w:rsid w:val="00A214C4"/>
    <w:rsid w:val="00A2177C"/>
    <w:rsid w:val="00A21978"/>
    <w:rsid w:val="00A219A6"/>
    <w:rsid w:val="00A21B48"/>
    <w:rsid w:val="00A21C8C"/>
    <w:rsid w:val="00A21EF0"/>
    <w:rsid w:val="00A21F49"/>
    <w:rsid w:val="00A21FC2"/>
    <w:rsid w:val="00A21FC9"/>
    <w:rsid w:val="00A223E2"/>
    <w:rsid w:val="00A22999"/>
    <w:rsid w:val="00A22D22"/>
    <w:rsid w:val="00A22EEC"/>
    <w:rsid w:val="00A22FAF"/>
    <w:rsid w:val="00A2316F"/>
    <w:rsid w:val="00A23237"/>
    <w:rsid w:val="00A236E7"/>
    <w:rsid w:val="00A237A6"/>
    <w:rsid w:val="00A23836"/>
    <w:rsid w:val="00A242B8"/>
    <w:rsid w:val="00A24305"/>
    <w:rsid w:val="00A2450C"/>
    <w:rsid w:val="00A24666"/>
    <w:rsid w:val="00A24A41"/>
    <w:rsid w:val="00A25540"/>
    <w:rsid w:val="00A255F7"/>
    <w:rsid w:val="00A257E5"/>
    <w:rsid w:val="00A2621B"/>
    <w:rsid w:val="00A263B5"/>
    <w:rsid w:val="00A26888"/>
    <w:rsid w:val="00A26B95"/>
    <w:rsid w:val="00A26C63"/>
    <w:rsid w:val="00A26ECD"/>
    <w:rsid w:val="00A2716F"/>
    <w:rsid w:val="00A2742C"/>
    <w:rsid w:val="00A274D8"/>
    <w:rsid w:val="00A27638"/>
    <w:rsid w:val="00A27E99"/>
    <w:rsid w:val="00A304A8"/>
    <w:rsid w:val="00A30908"/>
    <w:rsid w:val="00A30B38"/>
    <w:rsid w:val="00A30C8A"/>
    <w:rsid w:val="00A30E32"/>
    <w:rsid w:val="00A30E89"/>
    <w:rsid w:val="00A310A2"/>
    <w:rsid w:val="00A311FD"/>
    <w:rsid w:val="00A31438"/>
    <w:rsid w:val="00A31854"/>
    <w:rsid w:val="00A318FF"/>
    <w:rsid w:val="00A31BED"/>
    <w:rsid w:val="00A31F91"/>
    <w:rsid w:val="00A32218"/>
    <w:rsid w:val="00A322DD"/>
    <w:rsid w:val="00A32368"/>
    <w:rsid w:val="00A3268D"/>
    <w:rsid w:val="00A32F85"/>
    <w:rsid w:val="00A332ED"/>
    <w:rsid w:val="00A333DE"/>
    <w:rsid w:val="00A33503"/>
    <w:rsid w:val="00A339D5"/>
    <w:rsid w:val="00A33AD3"/>
    <w:rsid w:val="00A33B01"/>
    <w:rsid w:val="00A33CED"/>
    <w:rsid w:val="00A33FC3"/>
    <w:rsid w:val="00A34179"/>
    <w:rsid w:val="00A34192"/>
    <w:rsid w:val="00A3437A"/>
    <w:rsid w:val="00A34580"/>
    <w:rsid w:val="00A345E0"/>
    <w:rsid w:val="00A34690"/>
    <w:rsid w:val="00A347C0"/>
    <w:rsid w:val="00A34A6C"/>
    <w:rsid w:val="00A34A97"/>
    <w:rsid w:val="00A3503A"/>
    <w:rsid w:val="00A350BC"/>
    <w:rsid w:val="00A3583A"/>
    <w:rsid w:val="00A358FB"/>
    <w:rsid w:val="00A35D08"/>
    <w:rsid w:val="00A35DCE"/>
    <w:rsid w:val="00A3650D"/>
    <w:rsid w:val="00A36702"/>
    <w:rsid w:val="00A3672F"/>
    <w:rsid w:val="00A36E54"/>
    <w:rsid w:val="00A36FBD"/>
    <w:rsid w:val="00A3707E"/>
    <w:rsid w:val="00A371C8"/>
    <w:rsid w:val="00A37345"/>
    <w:rsid w:val="00A4017B"/>
    <w:rsid w:val="00A40350"/>
    <w:rsid w:val="00A40680"/>
    <w:rsid w:val="00A4083B"/>
    <w:rsid w:val="00A40B1E"/>
    <w:rsid w:val="00A40B51"/>
    <w:rsid w:val="00A40B98"/>
    <w:rsid w:val="00A40FAB"/>
    <w:rsid w:val="00A41164"/>
    <w:rsid w:val="00A41CBB"/>
    <w:rsid w:val="00A41E51"/>
    <w:rsid w:val="00A4224C"/>
    <w:rsid w:val="00A422EB"/>
    <w:rsid w:val="00A424DE"/>
    <w:rsid w:val="00A426ED"/>
    <w:rsid w:val="00A42B32"/>
    <w:rsid w:val="00A42E2C"/>
    <w:rsid w:val="00A42FE3"/>
    <w:rsid w:val="00A43060"/>
    <w:rsid w:val="00A431B8"/>
    <w:rsid w:val="00A43278"/>
    <w:rsid w:val="00A4366A"/>
    <w:rsid w:val="00A4373D"/>
    <w:rsid w:val="00A43987"/>
    <w:rsid w:val="00A43ADA"/>
    <w:rsid w:val="00A43BFA"/>
    <w:rsid w:val="00A43C5F"/>
    <w:rsid w:val="00A43C6C"/>
    <w:rsid w:val="00A4413B"/>
    <w:rsid w:val="00A448BD"/>
    <w:rsid w:val="00A44933"/>
    <w:rsid w:val="00A44ADB"/>
    <w:rsid w:val="00A44C02"/>
    <w:rsid w:val="00A44CC0"/>
    <w:rsid w:val="00A44CE9"/>
    <w:rsid w:val="00A44E5F"/>
    <w:rsid w:val="00A45193"/>
    <w:rsid w:val="00A451CE"/>
    <w:rsid w:val="00A45210"/>
    <w:rsid w:val="00A45B02"/>
    <w:rsid w:val="00A45E42"/>
    <w:rsid w:val="00A460D0"/>
    <w:rsid w:val="00A460D7"/>
    <w:rsid w:val="00A461A3"/>
    <w:rsid w:val="00A4711E"/>
    <w:rsid w:val="00A474D6"/>
    <w:rsid w:val="00A476A3"/>
    <w:rsid w:val="00A47936"/>
    <w:rsid w:val="00A500B6"/>
    <w:rsid w:val="00A500E5"/>
    <w:rsid w:val="00A50498"/>
    <w:rsid w:val="00A505D1"/>
    <w:rsid w:val="00A50839"/>
    <w:rsid w:val="00A50A1A"/>
    <w:rsid w:val="00A5105F"/>
    <w:rsid w:val="00A51503"/>
    <w:rsid w:val="00A5179E"/>
    <w:rsid w:val="00A51A55"/>
    <w:rsid w:val="00A51FBB"/>
    <w:rsid w:val="00A51FF2"/>
    <w:rsid w:val="00A52102"/>
    <w:rsid w:val="00A522D4"/>
    <w:rsid w:val="00A525D2"/>
    <w:rsid w:val="00A525F9"/>
    <w:rsid w:val="00A52B73"/>
    <w:rsid w:val="00A52C66"/>
    <w:rsid w:val="00A52D3F"/>
    <w:rsid w:val="00A5319E"/>
    <w:rsid w:val="00A534BC"/>
    <w:rsid w:val="00A535E8"/>
    <w:rsid w:val="00A53C41"/>
    <w:rsid w:val="00A53F5A"/>
    <w:rsid w:val="00A541E1"/>
    <w:rsid w:val="00A54410"/>
    <w:rsid w:val="00A5479D"/>
    <w:rsid w:val="00A548D7"/>
    <w:rsid w:val="00A54D47"/>
    <w:rsid w:val="00A54EE7"/>
    <w:rsid w:val="00A55048"/>
    <w:rsid w:val="00A55726"/>
    <w:rsid w:val="00A55A28"/>
    <w:rsid w:val="00A55A52"/>
    <w:rsid w:val="00A55C65"/>
    <w:rsid w:val="00A563BB"/>
    <w:rsid w:val="00A563C5"/>
    <w:rsid w:val="00A56658"/>
    <w:rsid w:val="00A57183"/>
    <w:rsid w:val="00A571B4"/>
    <w:rsid w:val="00A57375"/>
    <w:rsid w:val="00A5743B"/>
    <w:rsid w:val="00A5746F"/>
    <w:rsid w:val="00A57AB1"/>
    <w:rsid w:val="00A57AF6"/>
    <w:rsid w:val="00A6042B"/>
    <w:rsid w:val="00A60B55"/>
    <w:rsid w:val="00A60BDA"/>
    <w:rsid w:val="00A61128"/>
    <w:rsid w:val="00A611C0"/>
    <w:rsid w:val="00A61289"/>
    <w:rsid w:val="00A612B6"/>
    <w:rsid w:val="00A61770"/>
    <w:rsid w:val="00A61878"/>
    <w:rsid w:val="00A61960"/>
    <w:rsid w:val="00A61C52"/>
    <w:rsid w:val="00A61F3C"/>
    <w:rsid w:val="00A61F51"/>
    <w:rsid w:val="00A61F71"/>
    <w:rsid w:val="00A6204F"/>
    <w:rsid w:val="00A624AF"/>
    <w:rsid w:val="00A626E3"/>
    <w:rsid w:val="00A627B9"/>
    <w:rsid w:val="00A62823"/>
    <w:rsid w:val="00A62940"/>
    <w:rsid w:val="00A62B2F"/>
    <w:rsid w:val="00A632B6"/>
    <w:rsid w:val="00A639F7"/>
    <w:rsid w:val="00A63EAD"/>
    <w:rsid w:val="00A63F92"/>
    <w:rsid w:val="00A63FD4"/>
    <w:rsid w:val="00A641DF"/>
    <w:rsid w:val="00A64215"/>
    <w:rsid w:val="00A6459E"/>
    <w:rsid w:val="00A6466F"/>
    <w:rsid w:val="00A64828"/>
    <w:rsid w:val="00A64893"/>
    <w:rsid w:val="00A6509A"/>
    <w:rsid w:val="00A655F3"/>
    <w:rsid w:val="00A6561D"/>
    <w:rsid w:val="00A65624"/>
    <w:rsid w:val="00A65845"/>
    <w:rsid w:val="00A658C1"/>
    <w:rsid w:val="00A65958"/>
    <w:rsid w:val="00A65A04"/>
    <w:rsid w:val="00A65A0B"/>
    <w:rsid w:val="00A6604D"/>
    <w:rsid w:val="00A66060"/>
    <w:rsid w:val="00A662D6"/>
    <w:rsid w:val="00A66507"/>
    <w:rsid w:val="00A6675A"/>
    <w:rsid w:val="00A6676A"/>
    <w:rsid w:val="00A667E5"/>
    <w:rsid w:val="00A669E7"/>
    <w:rsid w:val="00A66DF6"/>
    <w:rsid w:val="00A674A5"/>
    <w:rsid w:val="00A674F6"/>
    <w:rsid w:val="00A67672"/>
    <w:rsid w:val="00A67673"/>
    <w:rsid w:val="00A677B6"/>
    <w:rsid w:val="00A678B7"/>
    <w:rsid w:val="00A679C8"/>
    <w:rsid w:val="00A679E2"/>
    <w:rsid w:val="00A67A1B"/>
    <w:rsid w:val="00A7033F"/>
    <w:rsid w:val="00A70727"/>
    <w:rsid w:val="00A70E76"/>
    <w:rsid w:val="00A7106E"/>
    <w:rsid w:val="00A718B8"/>
    <w:rsid w:val="00A718DE"/>
    <w:rsid w:val="00A71C87"/>
    <w:rsid w:val="00A71D53"/>
    <w:rsid w:val="00A721AB"/>
    <w:rsid w:val="00A722E3"/>
    <w:rsid w:val="00A725CF"/>
    <w:rsid w:val="00A72FCE"/>
    <w:rsid w:val="00A73259"/>
    <w:rsid w:val="00A732A5"/>
    <w:rsid w:val="00A73706"/>
    <w:rsid w:val="00A737AD"/>
    <w:rsid w:val="00A73B77"/>
    <w:rsid w:val="00A73BDC"/>
    <w:rsid w:val="00A740DC"/>
    <w:rsid w:val="00A741AE"/>
    <w:rsid w:val="00A744E6"/>
    <w:rsid w:val="00A746C4"/>
    <w:rsid w:val="00A746F1"/>
    <w:rsid w:val="00A74759"/>
    <w:rsid w:val="00A748E9"/>
    <w:rsid w:val="00A748FF"/>
    <w:rsid w:val="00A74BBB"/>
    <w:rsid w:val="00A750D3"/>
    <w:rsid w:val="00A7551A"/>
    <w:rsid w:val="00A7566E"/>
    <w:rsid w:val="00A7589B"/>
    <w:rsid w:val="00A75AA0"/>
    <w:rsid w:val="00A75ECA"/>
    <w:rsid w:val="00A76226"/>
    <w:rsid w:val="00A766A1"/>
    <w:rsid w:val="00A76767"/>
    <w:rsid w:val="00A768BB"/>
    <w:rsid w:val="00A76A31"/>
    <w:rsid w:val="00A7726D"/>
    <w:rsid w:val="00A774E8"/>
    <w:rsid w:val="00A77729"/>
    <w:rsid w:val="00A7774C"/>
    <w:rsid w:val="00A77A43"/>
    <w:rsid w:val="00A77C96"/>
    <w:rsid w:val="00A77DF4"/>
    <w:rsid w:val="00A77E7F"/>
    <w:rsid w:val="00A77F87"/>
    <w:rsid w:val="00A80093"/>
    <w:rsid w:val="00A803C3"/>
    <w:rsid w:val="00A80488"/>
    <w:rsid w:val="00A80AA3"/>
    <w:rsid w:val="00A80BFA"/>
    <w:rsid w:val="00A80C2D"/>
    <w:rsid w:val="00A80CFB"/>
    <w:rsid w:val="00A81373"/>
    <w:rsid w:val="00A81550"/>
    <w:rsid w:val="00A815DB"/>
    <w:rsid w:val="00A8172A"/>
    <w:rsid w:val="00A81778"/>
    <w:rsid w:val="00A81A9D"/>
    <w:rsid w:val="00A81AD1"/>
    <w:rsid w:val="00A82750"/>
    <w:rsid w:val="00A82800"/>
    <w:rsid w:val="00A82FE6"/>
    <w:rsid w:val="00A8300D"/>
    <w:rsid w:val="00A83013"/>
    <w:rsid w:val="00A8313F"/>
    <w:rsid w:val="00A835D9"/>
    <w:rsid w:val="00A83CD0"/>
    <w:rsid w:val="00A83E5F"/>
    <w:rsid w:val="00A83EAB"/>
    <w:rsid w:val="00A8405B"/>
    <w:rsid w:val="00A84353"/>
    <w:rsid w:val="00A843D7"/>
    <w:rsid w:val="00A8454F"/>
    <w:rsid w:val="00A845B9"/>
    <w:rsid w:val="00A84837"/>
    <w:rsid w:val="00A84962"/>
    <w:rsid w:val="00A84D19"/>
    <w:rsid w:val="00A850F3"/>
    <w:rsid w:val="00A85415"/>
    <w:rsid w:val="00A858D2"/>
    <w:rsid w:val="00A85B31"/>
    <w:rsid w:val="00A85DDE"/>
    <w:rsid w:val="00A85E1D"/>
    <w:rsid w:val="00A8606F"/>
    <w:rsid w:val="00A86506"/>
    <w:rsid w:val="00A86AA5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2E2"/>
    <w:rsid w:val="00A90521"/>
    <w:rsid w:val="00A908CF"/>
    <w:rsid w:val="00A90DA3"/>
    <w:rsid w:val="00A9100B"/>
    <w:rsid w:val="00A913B6"/>
    <w:rsid w:val="00A91462"/>
    <w:rsid w:val="00A916AB"/>
    <w:rsid w:val="00A91803"/>
    <w:rsid w:val="00A91805"/>
    <w:rsid w:val="00A91901"/>
    <w:rsid w:val="00A91C93"/>
    <w:rsid w:val="00A91FCB"/>
    <w:rsid w:val="00A921CE"/>
    <w:rsid w:val="00A929A4"/>
    <w:rsid w:val="00A92EF6"/>
    <w:rsid w:val="00A92F5B"/>
    <w:rsid w:val="00A93067"/>
    <w:rsid w:val="00A936BF"/>
    <w:rsid w:val="00A93702"/>
    <w:rsid w:val="00A93881"/>
    <w:rsid w:val="00A93CD6"/>
    <w:rsid w:val="00A93D66"/>
    <w:rsid w:val="00A94965"/>
    <w:rsid w:val="00A949BF"/>
    <w:rsid w:val="00A94B9C"/>
    <w:rsid w:val="00A94F71"/>
    <w:rsid w:val="00A94F91"/>
    <w:rsid w:val="00A955D5"/>
    <w:rsid w:val="00A956E1"/>
    <w:rsid w:val="00A9573F"/>
    <w:rsid w:val="00A959F1"/>
    <w:rsid w:val="00A96515"/>
    <w:rsid w:val="00A96853"/>
    <w:rsid w:val="00A97461"/>
    <w:rsid w:val="00A97CC3"/>
    <w:rsid w:val="00AA0101"/>
    <w:rsid w:val="00AA02C9"/>
    <w:rsid w:val="00AA0575"/>
    <w:rsid w:val="00AA05DE"/>
    <w:rsid w:val="00AA07D9"/>
    <w:rsid w:val="00AA0C5C"/>
    <w:rsid w:val="00AA0CBC"/>
    <w:rsid w:val="00AA10EE"/>
    <w:rsid w:val="00AA1183"/>
    <w:rsid w:val="00AA1432"/>
    <w:rsid w:val="00AA16C3"/>
    <w:rsid w:val="00AA19E0"/>
    <w:rsid w:val="00AA1A22"/>
    <w:rsid w:val="00AA1B19"/>
    <w:rsid w:val="00AA1B52"/>
    <w:rsid w:val="00AA1CB6"/>
    <w:rsid w:val="00AA20F8"/>
    <w:rsid w:val="00AA21D8"/>
    <w:rsid w:val="00AA21EE"/>
    <w:rsid w:val="00AA24C6"/>
    <w:rsid w:val="00AA2631"/>
    <w:rsid w:val="00AA2679"/>
    <w:rsid w:val="00AA273D"/>
    <w:rsid w:val="00AA2776"/>
    <w:rsid w:val="00AA2B8D"/>
    <w:rsid w:val="00AA2C6B"/>
    <w:rsid w:val="00AA2D44"/>
    <w:rsid w:val="00AA2D99"/>
    <w:rsid w:val="00AA3036"/>
    <w:rsid w:val="00AA32CD"/>
    <w:rsid w:val="00AA356D"/>
    <w:rsid w:val="00AA3B4C"/>
    <w:rsid w:val="00AA3C00"/>
    <w:rsid w:val="00AA4311"/>
    <w:rsid w:val="00AA4351"/>
    <w:rsid w:val="00AA4598"/>
    <w:rsid w:val="00AA459B"/>
    <w:rsid w:val="00AA47D5"/>
    <w:rsid w:val="00AA4842"/>
    <w:rsid w:val="00AA48C1"/>
    <w:rsid w:val="00AA50EE"/>
    <w:rsid w:val="00AA51D2"/>
    <w:rsid w:val="00AA54F6"/>
    <w:rsid w:val="00AA572C"/>
    <w:rsid w:val="00AA5B76"/>
    <w:rsid w:val="00AA5C85"/>
    <w:rsid w:val="00AA5CE2"/>
    <w:rsid w:val="00AA60D8"/>
    <w:rsid w:val="00AA61D5"/>
    <w:rsid w:val="00AA63D7"/>
    <w:rsid w:val="00AA64FE"/>
    <w:rsid w:val="00AA69FA"/>
    <w:rsid w:val="00AA6A28"/>
    <w:rsid w:val="00AA6C13"/>
    <w:rsid w:val="00AA6CD8"/>
    <w:rsid w:val="00AA6D81"/>
    <w:rsid w:val="00AA7010"/>
    <w:rsid w:val="00AA7449"/>
    <w:rsid w:val="00AA78D8"/>
    <w:rsid w:val="00AA7A34"/>
    <w:rsid w:val="00AA7DAA"/>
    <w:rsid w:val="00AA7FBF"/>
    <w:rsid w:val="00AB00B4"/>
    <w:rsid w:val="00AB00F8"/>
    <w:rsid w:val="00AB019E"/>
    <w:rsid w:val="00AB03BC"/>
    <w:rsid w:val="00AB05B6"/>
    <w:rsid w:val="00AB0846"/>
    <w:rsid w:val="00AB09BD"/>
    <w:rsid w:val="00AB0B75"/>
    <w:rsid w:val="00AB1BE6"/>
    <w:rsid w:val="00AB1E7F"/>
    <w:rsid w:val="00AB1EA8"/>
    <w:rsid w:val="00AB21E9"/>
    <w:rsid w:val="00AB2394"/>
    <w:rsid w:val="00AB244B"/>
    <w:rsid w:val="00AB27BA"/>
    <w:rsid w:val="00AB2C3E"/>
    <w:rsid w:val="00AB30A1"/>
    <w:rsid w:val="00AB3BC4"/>
    <w:rsid w:val="00AB3F27"/>
    <w:rsid w:val="00AB448A"/>
    <w:rsid w:val="00AB44C0"/>
    <w:rsid w:val="00AB46E6"/>
    <w:rsid w:val="00AB48F2"/>
    <w:rsid w:val="00AB4B90"/>
    <w:rsid w:val="00AB4E88"/>
    <w:rsid w:val="00AB4F2E"/>
    <w:rsid w:val="00AB529A"/>
    <w:rsid w:val="00AB52C7"/>
    <w:rsid w:val="00AB53C6"/>
    <w:rsid w:val="00AB5579"/>
    <w:rsid w:val="00AB56D1"/>
    <w:rsid w:val="00AB5809"/>
    <w:rsid w:val="00AB6230"/>
    <w:rsid w:val="00AB63E2"/>
    <w:rsid w:val="00AB6A97"/>
    <w:rsid w:val="00AB6FBE"/>
    <w:rsid w:val="00AB70D8"/>
    <w:rsid w:val="00AB71FE"/>
    <w:rsid w:val="00AB720C"/>
    <w:rsid w:val="00AB721C"/>
    <w:rsid w:val="00AB76CE"/>
    <w:rsid w:val="00AC0AA2"/>
    <w:rsid w:val="00AC0FD0"/>
    <w:rsid w:val="00AC10DB"/>
    <w:rsid w:val="00AC125F"/>
    <w:rsid w:val="00AC1343"/>
    <w:rsid w:val="00AC13B9"/>
    <w:rsid w:val="00AC1C94"/>
    <w:rsid w:val="00AC1E2A"/>
    <w:rsid w:val="00AC1E88"/>
    <w:rsid w:val="00AC1EC4"/>
    <w:rsid w:val="00AC208A"/>
    <w:rsid w:val="00AC21EA"/>
    <w:rsid w:val="00AC2245"/>
    <w:rsid w:val="00AC28BA"/>
    <w:rsid w:val="00AC2BED"/>
    <w:rsid w:val="00AC2C27"/>
    <w:rsid w:val="00AC2C5F"/>
    <w:rsid w:val="00AC316F"/>
    <w:rsid w:val="00AC33AC"/>
    <w:rsid w:val="00AC34A8"/>
    <w:rsid w:val="00AC3A8B"/>
    <w:rsid w:val="00AC3B39"/>
    <w:rsid w:val="00AC3C30"/>
    <w:rsid w:val="00AC3CC9"/>
    <w:rsid w:val="00AC3EAB"/>
    <w:rsid w:val="00AC3F11"/>
    <w:rsid w:val="00AC418C"/>
    <w:rsid w:val="00AC4585"/>
    <w:rsid w:val="00AC4796"/>
    <w:rsid w:val="00AC492D"/>
    <w:rsid w:val="00AC492F"/>
    <w:rsid w:val="00AC4F78"/>
    <w:rsid w:val="00AC5826"/>
    <w:rsid w:val="00AC5F0C"/>
    <w:rsid w:val="00AC5FA6"/>
    <w:rsid w:val="00AC60EB"/>
    <w:rsid w:val="00AC6289"/>
    <w:rsid w:val="00AC62B7"/>
    <w:rsid w:val="00AC64ED"/>
    <w:rsid w:val="00AC65F7"/>
    <w:rsid w:val="00AC6638"/>
    <w:rsid w:val="00AC6900"/>
    <w:rsid w:val="00AC69F6"/>
    <w:rsid w:val="00AC6A39"/>
    <w:rsid w:val="00AC6E88"/>
    <w:rsid w:val="00AC6EC5"/>
    <w:rsid w:val="00AC703A"/>
    <w:rsid w:val="00AC7758"/>
    <w:rsid w:val="00AC7856"/>
    <w:rsid w:val="00AC7A84"/>
    <w:rsid w:val="00AC7D21"/>
    <w:rsid w:val="00AC7D34"/>
    <w:rsid w:val="00AC7D4D"/>
    <w:rsid w:val="00AC7D63"/>
    <w:rsid w:val="00AC7FCD"/>
    <w:rsid w:val="00AD0486"/>
    <w:rsid w:val="00AD049A"/>
    <w:rsid w:val="00AD06B7"/>
    <w:rsid w:val="00AD0891"/>
    <w:rsid w:val="00AD0C2B"/>
    <w:rsid w:val="00AD141D"/>
    <w:rsid w:val="00AD141F"/>
    <w:rsid w:val="00AD1572"/>
    <w:rsid w:val="00AD1849"/>
    <w:rsid w:val="00AD194D"/>
    <w:rsid w:val="00AD1B97"/>
    <w:rsid w:val="00AD1CCF"/>
    <w:rsid w:val="00AD229B"/>
    <w:rsid w:val="00AD235A"/>
    <w:rsid w:val="00AD24E4"/>
    <w:rsid w:val="00AD2679"/>
    <w:rsid w:val="00AD2B56"/>
    <w:rsid w:val="00AD3078"/>
    <w:rsid w:val="00AD321E"/>
    <w:rsid w:val="00AD3391"/>
    <w:rsid w:val="00AD34AF"/>
    <w:rsid w:val="00AD3871"/>
    <w:rsid w:val="00AD38D8"/>
    <w:rsid w:val="00AD3D9B"/>
    <w:rsid w:val="00AD3EFC"/>
    <w:rsid w:val="00AD452D"/>
    <w:rsid w:val="00AD4966"/>
    <w:rsid w:val="00AD4BEF"/>
    <w:rsid w:val="00AD4C41"/>
    <w:rsid w:val="00AD5033"/>
    <w:rsid w:val="00AD512F"/>
    <w:rsid w:val="00AD59A6"/>
    <w:rsid w:val="00AD5A7F"/>
    <w:rsid w:val="00AD5DEA"/>
    <w:rsid w:val="00AD61DD"/>
    <w:rsid w:val="00AD6440"/>
    <w:rsid w:val="00AD6936"/>
    <w:rsid w:val="00AD6997"/>
    <w:rsid w:val="00AD6A01"/>
    <w:rsid w:val="00AD6BC6"/>
    <w:rsid w:val="00AD6D73"/>
    <w:rsid w:val="00AD6DE7"/>
    <w:rsid w:val="00AD6F0F"/>
    <w:rsid w:val="00AD73E1"/>
    <w:rsid w:val="00AD762D"/>
    <w:rsid w:val="00AD786F"/>
    <w:rsid w:val="00AD7910"/>
    <w:rsid w:val="00AD7952"/>
    <w:rsid w:val="00AD79F2"/>
    <w:rsid w:val="00AD7C04"/>
    <w:rsid w:val="00AD7E77"/>
    <w:rsid w:val="00AD7F06"/>
    <w:rsid w:val="00AD7FAC"/>
    <w:rsid w:val="00AE0433"/>
    <w:rsid w:val="00AE04E7"/>
    <w:rsid w:val="00AE0B35"/>
    <w:rsid w:val="00AE0BAA"/>
    <w:rsid w:val="00AE0C49"/>
    <w:rsid w:val="00AE0CDD"/>
    <w:rsid w:val="00AE0D18"/>
    <w:rsid w:val="00AE0F8E"/>
    <w:rsid w:val="00AE1003"/>
    <w:rsid w:val="00AE118C"/>
    <w:rsid w:val="00AE124D"/>
    <w:rsid w:val="00AE1548"/>
    <w:rsid w:val="00AE1844"/>
    <w:rsid w:val="00AE1895"/>
    <w:rsid w:val="00AE1A8C"/>
    <w:rsid w:val="00AE1DA5"/>
    <w:rsid w:val="00AE1FBD"/>
    <w:rsid w:val="00AE2369"/>
    <w:rsid w:val="00AE2417"/>
    <w:rsid w:val="00AE2446"/>
    <w:rsid w:val="00AE2643"/>
    <w:rsid w:val="00AE276C"/>
    <w:rsid w:val="00AE2919"/>
    <w:rsid w:val="00AE291E"/>
    <w:rsid w:val="00AE2F94"/>
    <w:rsid w:val="00AE3182"/>
    <w:rsid w:val="00AE325C"/>
    <w:rsid w:val="00AE3294"/>
    <w:rsid w:val="00AE3755"/>
    <w:rsid w:val="00AE37F1"/>
    <w:rsid w:val="00AE3B6A"/>
    <w:rsid w:val="00AE3C37"/>
    <w:rsid w:val="00AE3CDE"/>
    <w:rsid w:val="00AE3D71"/>
    <w:rsid w:val="00AE3E49"/>
    <w:rsid w:val="00AE40CC"/>
    <w:rsid w:val="00AE452F"/>
    <w:rsid w:val="00AE463B"/>
    <w:rsid w:val="00AE4642"/>
    <w:rsid w:val="00AE4CE8"/>
    <w:rsid w:val="00AE4D92"/>
    <w:rsid w:val="00AE4E49"/>
    <w:rsid w:val="00AE50AD"/>
    <w:rsid w:val="00AE5143"/>
    <w:rsid w:val="00AE5449"/>
    <w:rsid w:val="00AE5F89"/>
    <w:rsid w:val="00AE6112"/>
    <w:rsid w:val="00AE62C9"/>
    <w:rsid w:val="00AE646F"/>
    <w:rsid w:val="00AE6558"/>
    <w:rsid w:val="00AE6628"/>
    <w:rsid w:val="00AE68D2"/>
    <w:rsid w:val="00AE69DB"/>
    <w:rsid w:val="00AE69F0"/>
    <w:rsid w:val="00AE6A34"/>
    <w:rsid w:val="00AE6A6A"/>
    <w:rsid w:val="00AE6DDF"/>
    <w:rsid w:val="00AE7719"/>
    <w:rsid w:val="00AE77FC"/>
    <w:rsid w:val="00AE7927"/>
    <w:rsid w:val="00AE7A75"/>
    <w:rsid w:val="00AE7E8B"/>
    <w:rsid w:val="00AF0198"/>
    <w:rsid w:val="00AF0221"/>
    <w:rsid w:val="00AF034B"/>
    <w:rsid w:val="00AF08CD"/>
    <w:rsid w:val="00AF0939"/>
    <w:rsid w:val="00AF09C6"/>
    <w:rsid w:val="00AF0B29"/>
    <w:rsid w:val="00AF0B64"/>
    <w:rsid w:val="00AF0BC5"/>
    <w:rsid w:val="00AF0D42"/>
    <w:rsid w:val="00AF0FB6"/>
    <w:rsid w:val="00AF1274"/>
    <w:rsid w:val="00AF132D"/>
    <w:rsid w:val="00AF1769"/>
    <w:rsid w:val="00AF1B54"/>
    <w:rsid w:val="00AF1BD1"/>
    <w:rsid w:val="00AF1CDC"/>
    <w:rsid w:val="00AF1D91"/>
    <w:rsid w:val="00AF1DA7"/>
    <w:rsid w:val="00AF1E14"/>
    <w:rsid w:val="00AF202F"/>
    <w:rsid w:val="00AF219D"/>
    <w:rsid w:val="00AF24BB"/>
    <w:rsid w:val="00AF26B9"/>
    <w:rsid w:val="00AF28DB"/>
    <w:rsid w:val="00AF310E"/>
    <w:rsid w:val="00AF35E1"/>
    <w:rsid w:val="00AF38F3"/>
    <w:rsid w:val="00AF396C"/>
    <w:rsid w:val="00AF3D04"/>
    <w:rsid w:val="00AF3EE0"/>
    <w:rsid w:val="00AF3FE3"/>
    <w:rsid w:val="00AF40A4"/>
    <w:rsid w:val="00AF43B3"/>
    <w:rsid w:val="00AF4404"/>
    <w:rsid w:val="00AF4573"/>
    <w:rsid w:val="00AF4754"/>
    <w:rsid w:val="00AF47EA"/>
    <w:rsid w:val="00AF4B32"/>
    <w:rsid w:val="00AF4B6F"/>
    <w:rsid w:val="00AF52FD"/>
    <w:rsid w:val="00AF531C"/>
    <w:rsid w:val="00AF5511"/>
    <w:rsid w:val="00AF5612"/>
    <w:rsid w:val="00AF5624"/>
    <w:rsid w:val="00AF58F1"/>
    <w:rsid w:val="00AF5AA3"/>
    <w:rsid w:val="00AF5AFE"/>
    <w:rsid w:val="00AF5BBE"/>
    <w:rsid w:val="00AF6219"/>
    <w:rsid w:val="00AF63A3"/>
    <w:rsid w:val="00AF6706"/>
    <w:rsid w:val="00AF6A85"/>
    <w:rsid w:val="00AF6B32"/>
    <w:rsid w:val="00AF6E24"/>
    <w:rsid w:val="00AF70A9"/>
    <w:rsid w:val="00AF7685"/>
    <w:rsid w:val="00AF7A96"/>
    <w:rsid w:val="00B002D7"/>
    <w:rsid w:val="00B005B9"/>
    <w:rsid w:val="00B00653"/>
    <w:rsid w:val="00B006D0"/>
    <w:rsid w:val="00B007F3"/>
    <w:rsid w:val="00B00D92"/>
    <w:rsid w:val="00B01081"/>
    <w:rsid w:val="00B01269"/>
    <w:rsid w:val="00B01D12"/>
    <w:rsid w:val="00B01E9A"/>
    <w:rsid w:val="00B0201E"/>
    <w:rsid w:val="00B0205E"/>
    <w:rsid w:val="00B02199"/>
    <w:rsid w:val="00B026A1"/>
    <w:rsid w:val="00B02E1C"/>
    <w:rsid w:val="00B02F88"/>
    <w:rsid w:val="00B034FC"/>
    <w:rsid w:val="00B0358A"/>
    <w:rsid w:val="00B0369D"/>
    <w:rsid w:val="00B03B3F"/>
    <w:rsid w:val="00B03B5C"/>
    <w:rsid w:val="00B03C09"/>
    <w:rsid w:val="00B03D12"/>
    <w:rsid w:val="00B03DBA"/>
    <w:rsid w:val="00B03EE7"/>
    <w:rsid w:val="00B03FF0"/>
    <w:rsid w:val="00B0421A"/>
    <w:rsid w:val="00B043A6"/>
    <w:rsid w:val="00B04501"/>
    <w:rsid w:val="00B04912"/>
    <w:rsid w:val="00B04D32"/>
    <w:rsid w:val="00B04F81"/>
    <w:rsid w:val="00B050DD"/>
    <w:rsid w:val="00B05115"/>
    <w:rsid w:val="00B05141"/>
    <w:rsid w:val="00B0521B"/>
    <w:rsid w:val="00B0568B"/>
    <w:rsid w:val="00B05776"/>
    <w:rsid w:val="00B05B06"/>
    <w:rsid w:val="00B05CB0"/>
    <w:rsid w:val="00B05E4B"/>
    <w:rsid w:val="00B0618D"/>
    <w:rsid w:val="00B062A8"/>
    <w:rsid w:val="00B0638B"/>
    <w:rsid w:val="00B06D9F"/>
    <w:rsid w:val="00B073DE"/>
    <w:rsid w:val="00B07729"/>
    <w:rsid w:val="00B07CB5"/>
    <w:rsid w:val="00B07E7C"/>
    <w:rsid w:val="00B07F18"/>
    <w:rsid w:val="00B1022D"/>
    <w:rsid w:val="00B102B7"/>
    <w:rsid w:val="00B10328"/>
    <w:rsid w:val="00B1039C"/>
    <w:rsid w:val="00B10730"/>
    <w:rsid w:val="00B1095F"/>
    <w:rsid w:val="00B10968"/>
    <w:rsid w:val="00B10AAC"/>
    <w:rsid w:val="00B10D28"/>
    <w:rsid w:val="00B10E18"/>
    <w:rsid w:val="00B111B0"/>
    <w:rsid w:val="00B1157D"/>
    <w:rsid w:val="00B121CF"/>
    <w:rsid w:val="00B127FC"/>
    <w:rsid w:val="00B12915"/>
    <w:rsid w:val="00B1295A"/>
    <w:rsid w:val="00B12B67"/>
    <w:rsid w:val="00B12C49"/>
    <w:rsid w:val="00B12DC5"/>
    <w:rsid w:val="00B13202"/>
    <w:rsid w:val="00B13D20"/>
    <w:rsid w:val="00B14133"/>
    <w:rsid w:val="00B143C6"/>
    <w:rsid w:val="00B14A92"/>
    <w:rsid w:val="00B14C54"/>
    <w:rsid w:val="00B15342"/>
    <w:rsid w:val="00B156AE"/>
    <w:rsid w:val="00B156C1"/>
    <w:rsid w:val="00B15783"/>
    <w:rsid w:val="00B15B9D"/>
    <w:rsid w:val="00B15CCF"/>
    <w:rsid w:val="00B16618"/>
    <w:rsid w:val="00B16F7B"/>
    <w:rsid w:val="00B16FDC"/>
    <w:rsid w:val="00B17072"/>
    <w:rsid w:val="00B170CD"/>
    <w:rsid w:val="00B17285"/>
    <w:rsid w:val="00B178C3"/>
    <w:rsid w:val="00B17E35"/>
    <w:rsid w:val="00B17F30"/>
    <w:rsid w:val="00B201A7"/>
    <w:rsid w:val="00B2025A"/>
    <w:rsid w:val="00B20575"/>
    <w:rsid w:val="00B2061B"/>
    <w:rsid w:val="00B20880"/>
    <w:rsid w:val="00B20DFE"/>
    <w:rsid w:val="00B21487"/>
    <w:rsid w:val="00B2151D"/>
    <w:rsid w:val="00B215A2"/>
    <w:rsid w:val="00B21711"/>
    <w:rsid w:val="00B2176F"/>
    <w:rsid w:val="00B217C9"/>
    <w:rsid w:val="00B220E8"/>
    <w:rsid w:val="00B22256"/>
    <w:rsid w:val="00B222D1"/>
    <w:rsid w:val="00B22304"/>
    <w:rsid w:val="00B22539"/>
    <w:rsid w:val="00B225FB"/>
    <w:rsid w:val="00B227D8"/>
    <w:rsid w:val="00B22D96"/>
    <w:rsid w:val="00B22EDC"/>
    <w:rsid w:val="00B22EF1"/>
    <w:rsid w:val="00B235B9"/>
    <w:rsid w:val="00B23724"/>
    <w:rsid w:val="00B2381D"/>
    <w:rsid w:val="00B23C1C"/>
    <w:rsid w:val="00B23D4F"/>
    <w:rsid w:val="00B240C5"/>
    <w:rsid w:val="00B24316"/>
    <w:rsid w:val="00B2448B"/>
    <w:rsid w:val="00B24B6C"/>
    <w:rsid w:val="00B24F52"/>
    <w:rsid w:val="00B24FA5"/>
    <w:rsid w:val="00B2559D"/>
    <w:rsid w:val="00B25A90"/>
    <w:rsid w:val="00B25BD0"/>
    <w:rsid w:val="00B2602F"/>
    <w:rsid w:val="00B2662D"/>
    <w:rsid w:val="00B26EBA"/>
    <w:rsid w:val="00B26F30"/>
    <w:rsid w:val="00B26FE0"/>
    <w:rsid w:val="00B27281"/>
    <w:rsid w:val="00B272F5"/>
    <w:rsid w:val="00B2739C"/>
    <w:rsid w:val="00B274DF"/>
    <w:rsid w:val="00B27D4D"/>
    <w:rsid w:val="00B27DB3"/>
    <w:rsid w:val="00B30107"/>
    <w:rsid w:val="00B3015A"/>
    <w:rsid w:val="00B3067E"/>
    <w:rsid w:val="00B30932"/>
    <w:rsid w:val="00B30B12"/>
    <w:rsid w:val="00B30B88"/>
    <w:rsid w:val="00B31D8C"/>
    <w:rsid w:val="00B31F06"/>
    <w:rsid w:val="00B31F0C"/>
    <w:rsid w:val="00B3204A"/>
    <w:rsid w:val="00B32FFF"/>
    <w:rsid w:val="00B332B7"/>
    <w:rsid w:val="00B33341"/>
    <w:rsid w:val="00B33649"/>
    <w:rsid w:val="00B33D08"/>
    <w:rsid w:val="00B3467D"/>
    <w:rsid w:val="00B34781"/>
    <w:rsid w:val="00B3478F"/>
    <w:rsid w:val="00B34970"/>
    <w:rsid w:val="00B34B10"/>
    <w:rsid w:val="00B34B4A"/>
    <w:rsid w:val="00B34D74"/>
    <w:rsid w:val="00B34DE1"/>
    <w:rsid w:val="00B34FB9"/>
    <w:rsid w:val="00B356D7"/>
    <w:rsid w:val="00B3585A"/>
    <w:rsid w:val="00B35A75"/>
    <w:rsid w:val="00B35F4F"/>
    <w:rsid w:val="00B36151"/>
    <w:rsid w:val="00B36316"/>
    <w:rsid w:val="00B3669F"/>
    <w:rsid w:val="00B367AF"/>
    <w:rsid w:val="00B36928"/>
    <w:rsid w:val="00B36AC4"/>
    <w:rsid w:val="00B37338"/>
    <w:rsid w:val="00B374FD"/>
    <w:rsid w:val="00B3759B"/>
    <w:rsid w:val="00B37689"/>
    <w:rsid w:val="00B3781C"/>
    <w:rsid w:val="00B37A4D"/>
    <w:rsid w:val="00B401CE"/>
    <w:rsid w:val="00B402FA"/>
    <w:rsid w:val="00B405D8"/>
    <w:rsid w:val="00B406F7"/>
    <w:rsid w:val="00B4070D"/>
    <w:rsid w:val="00B40970"/>
    <w:rsid w:val="00B40AC2"/>
    <w:rsid w:val="00B40C73"/>
    <w:rsid w:val="00B411F5"/>
    <w:rsid w:val="00B4134E"/>
    <w:rsid w:val="00B41B1A"/>
    <w:rsid w:val="00B41BD2"/>
    <w:rsid w:val="00B41C82"/>
    <w:rsid w:val="00B41D64"/>
    <w:rsid w:val="00B41D84"/>
    <w:rsid w:val="00B41E0E"/>
    <w:rsid w:val="00B41E99"/>
    <w:rsid w:val="00B41EAF"/>
    <w:rsid w:val="00B41F4A"/>
    <w:rsid w:val="00B421AC"/>
    <w:rsid w:val="00B42847"/>
    <w:rsid w:val="00B42919"/>
    <w:rsid w:val="00B42A5E"/>
    <w:rsid w:val="00B42AE9"/>
    <w:rsid w:val="00B42DB2"/>
    <w:rsid w:val="00B43138"/>
    <w:rsid w:val="00B43582"/>
    <w:rsid w:val="00B439C0"/>
    <w:rsid w:val="00B43BE6"/>
    <w:rsid w:val="00B43BF6"/>
    <w:rsid w:val="00B43C41"/>
    <w:rsid w:val="00B4410A"/>
    <w:rsid w:val="00B44BA9"/>
    <w:rsid w:val="00B45240"/>
    <w:rsid w:val="00B4530E"/>
    <w:rsid w:val="00B4539F"/>
    <w:rsid w:val="00B4580E"/>
    <w:rsid w:val="00B45AF4"/>
    <w:rsid w:val="00B45C06"/>
    <w:rsid w:val="00B45C6D"/>
    <w:rsid w:val="00B46094"/>
    <w:rsid w:val="00B463A3"/>
    <w:rsid w:val="00B4675A"/>
    <w:rsid w:val="00B46762"/>
    <w:rsid w:val="00B467CA"/>
    <w:rsid w:val="00B46944"/>
    <w:rsid w:val="00B46F0D"/>
    <w:rsid w:val="00B470CB"/>
    <w:rsid w:val="00B474B1"/>
    <w:rsid w:val="00B47894"/>
    <w:rsid w:val="00B478AC"/>
    <w:rsid w:val="00B4791F"/>
    <w:rsid w:val="00B479EB"/>
    <w:rsid w:val="00B479F9"/>
    <w:rsid w:val="00B47E3C"/>
    <w:rsid w:val="00B505E1"/>
    <w:rsid w:val="00B506F6"/>
    <w:rsid w:val="00B5079D"/>
    <w:rsid w:val="00B50858"/>
    <w:rsid w:val="00B50931"/>
    <w:rsid w:val="00B50F81"/>
    <w:rsid w:val="00B51147"/>
    <w:rsid w:val="00B5123F"/>
    <w:rsid w:val="00B51266"/>
    <w:rsid w:val="00B512E5"/>
    <w:rsid w:val="00B513B9"/>
    <w:rsid w:val="00B51400"/>
    <w:rsid w:val="00B514FE"/>
    <w:rsid w:val="00B517E9"/>
    <w:rsid w:val="00B5182F"/>
    <w:rsid w:val="00B51986"/>
    <w:rsid w:val="00B51991"/>
    <w:rsid w:val="00B51F53"/>
    <w:rsid w:val="00B521FD"/>
    <w:rsid w:val="00B52961"/>
    <w:rsid w:val="00B52E1E"/>
    <w:rsid w:val="00B52FC8"/>
    <w:rsid w:val="00B53747"/>
    <w:rsid w:val="00B53E35"/>
    <w:rsid w:val="00B54361"/>
    <w:rsid w:val="00B543C7"/>
    <w:rsid w:val="00B54445"/>
    <w:rsid w:val="00B54548"/>
    <w:rsid w:val="00B54850"/>
    <w:rsid w:val="00B548AC"/>
    <w:rsid w:val="00B54AC1"/>
    <w:rsid w:val="00B54AE1"/>
    <w:rsid w:val="00B54B14"/>
    <w:rsid w:val="00B54CDB"/>
    <w:rsid w:val="00B55771"/>
    <w:rsid w:val="00B55801"/>
    <w:rsid w:val="00B55844"/>
    <w:rsid w:val="00B558D7"/>
    <w:rsid w:val="00B55906"/>
    <w:rsid w:val="00B55910"/>
    <w:rsid w:val="00B55D53"/>
    <w:rsid w:val="00B56BD5"/>
    <w:rsid w:val="00B57443"/>
    <w:rsid w:val="00B57573"/>
    <w:rsid w:val="00B5765F"/>
    <w:rsid w:val="00B57A2F"/>
    <w:rsid w:val="00B60270"/>
    <w:rsid w:val="00B60970"/>
    <w:rsid w:val="00B60CBD"/>
    <w:rsid w:val="00B60D2F"/>
    <w:rsid w:val="00B60D39"/>
    <w:rsid w:val="00B60F14"/>
    <w:rsid w:val="00B60FD8"/>
    <w:rsid w:val="00B611B8"/>
    <w:rsid w:val="00B61320"/>
    <w:rsid w:val="00B613F3"/>
    <w:rsid w:val="00B61611"/>
    <w:rsid w:val="00B6180E"/>
    <w:rsid w:val="00B619C1"/>
    <w:rsid w:val="00B61B43"/>
    <w:rsid w:val="00B620C1"/>
    <w:rsid w:val="00B62238"/>
    <w:rsid w:val="00B62B07"/>
    <w:rsid w:val="00B62F12"/>
    <w:rsid w:val="00B630C2"/>
    <w:rsid w:val="00B63570"/>
    <w:rsid w:val="00B63B46"/>
    <w:rsid w:val="00B643BA"/>
    <w:rsid w:val="00B644E9"/>
    <w:rsid w:val="00B64601"/>
    <w:rsid w:val="00B64639"/>
    <w:rsid w:val="00B647C1"/>
    <w:rsid w:val="00B64C14"/>
    <w:rsid w:val="00B65031"/>
    <w:rsid w:val="00B6519C"/>
    <w:rsid w:val="00B65224"/>
    <w:rsid w:val="00B65833"/>
    <w:rsid w:val="00B65863"/>
    <w:rsid w:val="00B65905"/>
    <w:rsid w:val="00B659EA"/>
    <w:rsid w:val="00B66271"/>
    <w:rsid w:val="00B66843"/>
    <w:rsid w:val="00B669AB"/>
    <w:rsid w:val="00B66A02"/>
    <w:rsid w:val="00B66ACC"/>
    <w:rsid w:val="00B66D0D"/>
    <w:rsid w:val="00B675E6"/>
    <w:rsid w:val="00B677C7"/>
    <w:rsid w:val="00B677D3"/>
    <w:rsid w:val="00B67846"/>
    <w:rsid w:val="00B679BC"/>
    <w:rsid w:val="00B67A28"/>
    <w:rsid w:val="00B67C2E"/>
    <w:rsid w:val="00B67C85"/>
    <w:rsid w:val="00B70099"/>
    <w:rsid w:val="00B700ED"/>
    <w:rsid w:val="00B707C1"/>
    <w:rsid w:val="00B70DFE"/>
    <w:rsid w:val="00B70F63"/>
    <w:rsid w:val="00B710CA"/>
    <w:rsid w:val="00B711AD"/>
    <w:rsid w:val="00B712B1"/>
    <w:rsid w:val="00B715B8"/>
    <w:rsid w:val="00B718D2"/>
    <w:rsid w:val="00B71918"/>
    <w:rsid w:val="00B71F4D"/>
    <w:rsid w:val="00B72103"/>
    <w:rsid w:val="00B72126"/>
    <w:rsid w:val="00B725A3"/>
    <w:rsid w:val="00B72644"/>
    <w:rsid w:val="00B726ED"/>
    <w:rsid w:val="00B72A67"/>
    <w:rsid w:val="00B72FDD"/>
    <w:rsid w:val="00B7322C"/>
    <w:rsid w:val="00B735B0"/>
    <w:rsid w:val="00B73786"/>
    <w:rsid w:val="00B73B30"/>
    <w:rsid w:val="00B73BFF"/>
    <w:rsid w:val="00B73CBB"/>
    <w:rsid w:val="00B73F3A"/>
    <w:rsid w:val="00B744A6"/>
    <w:rsid w:val="00B74B24"/>
    <w:rsid w:val="00B754D9"/>
    <w:rsid w:val="00B755AA"/>
    <w:rsid w:val="00B756AA"/>
    <w:rsid w:val="00B756BB"/>
    <w:rsid w:val="00B75B0B"/>
    <w:rsid w:val="00B75B48"/>
    <w:rsid w:val="00B76352"/>
    <w:rsid w:val="00B764FE"/>
    <w:rsid w:val="00B767C9"/>
    <w:rsid w:val="00B768D8"/>
    <w:rsid w:val="00B76E77"/>
    <w:rsid w:val="00B76FF3"/>
    <w:rsid w:val="00B77519"/>
    <w:rsid w:val="00B775BE"/>
    <w:rsid w:val="00B77717"/>
    <w:rsid w:val="00B77727"/>
    <w:rsid w:val="00B77D2F"/>
    <w:rsid w:val="00B77E0B"/>
    <w:rsid w:val="00B80542"/>
    <w:rsid w:val="00B80691"/>
    <w:rsid w:val="00B808FE"/>
    <w:rsid w:val="00B80D82"/>
    <w:rsid w:val="00B80DF3"/>
    <w:rsid w:val="00B80F45"/>
    <w:rsid w:val="00B80FFF"/>
    <w:rsid w:val="00B8102A"/>
    <w:rsid w:val="00B81126"/>
    <w:rsid w:val="00B81404"/>
    <w:rsid w:val="00B81ACE"/>
    <w:rsid w:val="00B81BEA"/>
    <w:rsid w:val="00B81E56"/>
    <w:rsid w:val="00B825EA"/>
    <w:rsid w:val="00B82721"/>
    <w:rsid w:val="00B82B48"/>
    <w:rsid w:val="00B82CA6"/>
    <w:rsid w:val="00B82CAE"/>
    <w:rsid w:val="00B82E22"/>
    <w:rsid w:val="00B82E61"/>
    <w:rsid w:val="00B82E63"/>
    <w:rsid w:val="00B8307B"/>
    <w:rsid w:val="00B8319F"/>
    <w:rsid w:val="00B831EA"/>
    <w:rsid w:val="00B83333"/>
    <w:rsid w:val="00B83446"/>
    <w:rsid w:val="00B83657"/>
    <w:rsid w:val="00B83A0B"/>
    <w:rsid w:val="00B83B2F"/>
    <w:rsid w:val="00B83BA4"/>
    <w:rsid w:val="00B84C9E"/>
    <w:rsid w:val="00B850BA"/>
    <w:rsid w:val="00B85534"/>
    <w:rsid w:val="00B85605"/>
    <w:rsid w:val="00B85866"/>
    <w:rsid w:val="00B85C7A"/>
    <w:rsid w:val="00B86001"/>
    <w:rsid w:val="00B86123"/>
    <w:rsid w:val="00B86187"/>
    <w:rsid w:val="00B86600"/>
    <w:rsid w:val="00B8699A"/>
    <w:rsid w:val="00B86DBC"/>
    <w:rsid w:val="00B86E74"/>
    <w:rsid w:val="00B87164"/>
    <w:rsid w:val="00B87768"/>
    <w:rsid w:val="00B8784D"/>
    <w:rsid w:val="00B879DA"/>
    <w:rsid w:val="00B87C48"/>
    <w:rsid w:val="00B87D2E"/>
    <w:rsid w:val="00B90271"/>
    <w:rsid w:val="00B90433"/>
    <w:rsid w:val="00B9089D"/>
    <w:rsid w:val="00B908C2"/>
    <w:rsid w:val="00B90A0B"/>
    <w:rsid w:val="00B91705"/>
    <w:rsid w:val="00B92275"/>
    <w:rsid w:val="00B922AD"/>
    <w:rsid w:val="00B92472"/>
    <w:rsid w:val="00B92C5F"/>
    <w:rsid w:val="00B934C9"/>
    <w:rsid w:val="00B934E0"/>
    <w:rsid w:val="00B93993"/>
    <w:rsid w:val="00B93E47"/>
    <w:rsid w:val="00B94397"/>
    <w:rsid w:val="00B944CE"/>
    <w:rsid w:val="00B945F5"/>
    <w:rsid w:val="00B947FE"/>
    <w:rsid w:val="00B94CBE"/>
    <w:rsid w:val="00B94E8A"/>
    <w:rsid w:val="00B94F8E"/>
    <w:rsid w:val="00B9512E"/>
    <w:rsid w:val="00B956F4"/>
    <w:rsid w:val="00B957DE"/>
    <w:rsid w:val="00B95971"/>
    <w:rsid w:val="00B965C7"/>
    <w:rsid w:val="00B9662B"/>
    <w:rsid w:val="00B967ED"/>
    <w:rsid w:val="00B96998"/>
    <w:rsid w:val="00B96E15"/>
    <w:rsid w:val="00B96F6A"/>
    <w:rsid w:val="00B97776"/>
    <w:rsid w:val="00B97BC0"/>
    <w:rsid w:val="00BA0133"/>
    <w:rsid w:val="00BA0149"/>
    <w:rsid w:val="00BA08A1"/>
    <w:rsid w:val="00BA08CC"/>
    <w:rsid w:val="00BA0C5B"/>
    <w:rsid w:val="00BA1041"/>
    <w:rsid w:val="00BA18A0"/>
    <w:rsid w:val="00BA1CBE"/>
    <w:rsid w:val="00BA1F22"/>
    <w:rsid w:val="00BA20B9"/>
    <w:rsid w:val="00BA22A0"/>
    <w:rsid w:val="00BA24F7"/>
    <w:rsid w:val="00BA2540"/>
    <w:rsid w:val="00BA261F"/>
    <w:rsid w:val="00BA2692"/>
    <w:rsid w:val="00BA26E1"/>
    <w:rsid w:val="00BA32F2"/>
    <w:rsid w:val="00BA333C"/>
    <w:rsid w:val="00BA3503"/>
    <w:rsid w:val="00BA366A"/>
    <w:rsid w:val="00BA3A3C"/>
    <w:rsid w:val="00BA3A8D"/>
    <w:rsid w:val="00BA3D5E"/>
    <w:rsid w:val="00BA4782"/>
    <w:rsid w:val="00BA4891"/>
    <w:rsid w:val="00BA4D22"/>
    <w:rsid w:val="00BA4D6F"/>
    <w:rsid w:val="00BA4DDE"/>
    <w:rsid w:val="00BA4F58"/>
    <w:rsid w:val="00BA4F5B"/>
    <w:rsid w:val="00BA56AD"/>
    <w:rsid w:val="00BA5EF6"/>
    <w:rsid w:val="00BA61EB"/>
    <w:rsid w:val="00BA64CA"/>
    <w:rsid w:val="00BA6552"/>
    <w:rsid w:val="00BA68A3"/>
    <w:rsid w:val="00BA6957"/>
    <w:rsid w:val="00BA69D9"/>
    <w:rsid w:val="00BA6ABA"/>
    <w:rsid w:val="00BA6D57"/>
    <w:rsid w:val="00BA6E3E"/>
    <w:rsid w:val="00BA7007"/>
    <w:rsid w:val="00BA71AC"/>
    <w:rsid w:val="00BA73A4"/>
    <w:rsid w:val="00BA74CA"/>
    <w:rsid w:val="00BA7605"/>
    <w:rsid w:val="00BA79B6"/>
    <w:rsid w:val="00BA79DA"/>
    <w:rsid w:val="00BB01DD"/>
    <w:rsid w:val="00BB0294"/>
    <w:rsid w:val="00BB0904"/>
    <w:rsid w:val="00BB0B7E"/>
    <w:rsid w:val="00BB0E64"/>
    <w:rsid w:val="00BB10CB"/>
    <w:rsid w:val="00BB128B"/>
    <w:rsid w:val="00BB12C3"/>
    <w:rsid w:val="00BB1444"/>
    <w:rsid w:val="00BB2322"/>
    <w:rsid w:val="00BB255F"/>
    <w:rsid w:val="00BB32A9"/>
    <w:rsid w:val="00BB343C"/>
    <w:rsid w:val="00BB3984"/>
    <w:rsid w:val="00BB3B94"/>
    <w:rsid w:val="00BB3C67"/>
    <w:rsid w:val="00BB3FC5"/>
    <w:rsid w:val="00BB41ED"/>
    <w:rsid w:val="00BB46EC"/>
    <w:rsid w:val="00BB4777"/>
    <w:rsid w:val="00BB4CB7"/>
    <w:rsid w:val="00BB50FE"/>
    <w:rsid w:val="00BB515C"/>
    <w:rsid w:val="00BB51D1"/>
    <w:rsid w:val="00BB521F"/>
    <w:rsid w:val="00BB5344"/>
    <w:rsid w:val="00BB5466"/>
    <w:rsid w:val="00BB55FB"/>
    <w:rsid w:val="00BB5CB2"/>
    <w:rsid w:val="00BB5E4C"/>
    <w:rsid w:val="00BB5ED7"/>
    <w:rsid w:val="00BB5F0A"/>
    <w:rsid w:val="00BB601B"/>
    <w:rsid w:val="00BB6666"/>
    <w:rsid w:val="00BB72A5"/>
    <w:rsid w:val="00BB7406"/>
    <w:rsid w:val="00BB7CFA"/>
    <w:rsid w:val="00BB7E13"/>
    <w:rsid w:val="00BB7E74"/>
    <w:rsid w:val="00BB7EF2"/>
    <w:rsid w:val="00BC0380"/>
    <w:rsid w:val="00BC0A2C"/>
    <w:rsid w:val="00BC0ADF"/>
    <w:rsid w:val="00BC0D19"/>
    <w:rsid w:val="00BC0D8B"/>
    <w:rsid w:val="00BC0DC9"/>
    <w:rsid w:val="00BC1661"/>
    <w:rsid w:val="00BC18D0"/>
    <w:rsid w:val="00BC1C6E"/>
    <w:rsid w:val="00BC1CBF"/>
    <w:rsid w:val="00BC1F22"/>
    <w:rsid w:val="00BC20EB"/>
    <w:rsid w:val="00BC21E0"/>
    <w:rsid w:val="00BC23C3"/>
    <w:rsid w:val="00BC256E"/>
    <w:rsid w:val="00BC2BA6"/>
    <w:rsid w:val="00BC30B5"/>
    <w:rsid w:val="00BC31B3"/>
    <w:rsid w:val="00BC320D"/>
    <w:rsid w:val="00BC359C"/>
    <w:rsid w:val="00BC35A9"/>
    <w:rsid w:val="00BC37BB"/>
    <w:rsid w:val="00BC3AF1"/>
    <w:rsid w:val="00BC425E"/>
    <w:rsid w:val="00BC4452"/>
    <w:rsid w:val="00BC4C8B"/>
    <w:rsid w:val="00BC4E8C"/>
    <w:rsid w:val="00BC5297"/>
    <w:rsid w:val="00BC530E"/>
    <w:rsid w:val="00BC5492"/>
    <w:rsid w:val="00BC5837"/>
    <w:rsid w:val="00BC5E05"/>
    <w:rsid w:val="00BC5E0A"/>
    <w:rsid w:val="00BC6101"/>
    <w:rsid w:val="00BC6B0A"/>
    <w:rsid w:val="00BC6B2E"/>
    <w:rsid w:val="00BC7C53"/>
    <w:rsid w:val="00BC7C90"/>
    <w:rsid w:val="00BC7E4F"/>
    <w:rsid w:val="00BD0628"/>
    <w:rsid w:val="00BD07B0"/>
    <w:rsid w:val="00BD0B36"/>
    <w:rsid w:val="00BD0DA8"/>
    <w:rsid w:val="00BD13A8"/>
    <w:rsid w:val="00BD1B60"/>
    <w:rsid w:val="00BD1DA1"/>
    <w:rsid w:val="00BD1E80"/>
    <w:rsid w:val="00BD24A8"/>
    <w:rsid w:val="00BD24CD"/>
    <w:rsid w:val="00BD25D2"/>
    <w:rsid w:val="00BD25E4"/>
    <w:rsid w:val="00BD28B4"/>
    <w:rsid w:val="00BD2908"/>
    <w:rsid w:val="00BD2950"/>
    <w:rsid w:val="00BD2980"/>
    <w:rsid w:val="00BD2CA1"/>
    <w:rsid w:val="00BD2E67"/>
    <w:rsid w:val="00BD31E6"/>
    <w:rsid w:val="00BD32FA"/>
    <w:rsid w:val="00BD37BC"/>
    <w:rsid w:val="00BD38E7"/>
    <w:rsid w:val="00BD3984"/>
    <w:rsid w:val="00BD3B8F"/>
    <w:rsid w:val="00BD3D8D"/>
    <w:rsid w:val="00BD438B"/>
    <w:rsid w:val="00BD43B6"/>
    <w:rsid w:val="00BD47D1"/>
    <w:rsid w:val="00BD505B"/>
    <w:rsid w:val="00BD505D"/>
    <w:rsid w:val="00BD5329"/>
    <w:rsid w:val="00BD5934"/>
    <w:rsid w:val="00BD5DC8"/>
    <w:rsid w:val="00BD61DA"/>
    <w:rsid w:val="00BD6C68"/>
    <w:rsid w:val="00BD7016"/>
    <w:rsid w:val="00BD74B8"/>
    <w:rsid w:val="00BD755A"/>
    <w:rsid w:val="00BD7620"/>
    <w:rsid w:val="00BD7A32"/>
    <w:rsid w:val="00BD7C73"/>
    <w:rsid w:val="00BD7D64"/>
    <w:rsid w:val="00BE03AB"/>
    <w:rsid w:val="00BE03DA"/>
    <w:rsid w:val="00BE0473"/>
    <w:rsid w:val="00BE098C"/>
    <w:rsid w:val="00BE0B98"/>
    <w:rsid w:val="00BE0E9A"/>
    <w:rsid w:val="00BE0EBE"/>
    <w:rsid w:val="00BE10BA"/>
    <w:rsid w:val="00BE1622"/>
    <w:rsid w:val="00BE16D1"/>
    <w:rsid w:val="00BE1A82"/>
    <w:rsid w:val="00BE1C28"/>
    <w:rsid w:val="00BE1EC6"/>
    <w:rsid w:val="00BE1F73"/>
    <w:rsid w:val="00BE2081"/>
    <w:rsid w:val="00BE2113"/>
    <w:rsid w:val="00BE21C9"/>
    <w:rsid w:val="00BE285C"/>
    <w:rsid w:val="00BE2A7C"/>
    <w:rsid w:val="00BE2EA1"/>
    <w:rsid w:val="00BE2F25"/>
    <w:rsid w:val="00BE307B"/>
    <w:rsid w:val="00BE3135"/>
    <w:rsid w:val="00BE316B"/>
    <w:rsid w:val="00BE3435"/>
    <w:rsid w:val="00BE348E"/>
    <w:rsid w:val="00BE3784"/>
    <w:rsid w:val="00BE38AB"/>
    <w:rsid w:val="00BE3F05"/>
    <w:rsid w:val="00BE3F20"/>
    <w:rsid w:val="00BE4068"/>
    <w:rsid w:val="00BE4217"/>
    <w:rsid w:val="00BE42EC"/>
    <w:rsid w:val="00BE4660"/>
    <w:rsid w:val="00BE498E"/>
    <w:rsid w:val="00BE4AA2"/>
    <w:rsid w:val="00BE5074"/>
    <w:rsid w:val="00BE50A2"/>
    <w:rsid w:val="00BE59E9"/>
    <w:rsid w:val="00BE5BC2"/>
    <w:rsid w:val="00BE5BC8"/>
    <w:rsid w:val="00BE5DE3"/>
    <w:rsid w:val="00BE5E21"/>
    <w:rsid w:val="00BE6074"/>
    <w:rsid w:val="00BE6529"/>
    <w:rsid w:val="00BE67A8"/>
    <w:rsid w:val="00BE6838"/>
    <w:rsid w:val="00BE6934"/>
    <w:rsid w:val="00BE69E0"/>
    <w:rsid w:val="00BE6BEF"/>
    <w:rsid w:val="00BE6E87"/>
    <w:rsid w:val="00BE6F8C"/>
    <w:rsid w:val="00BE6FF0"/>
    <w:rsid w:val="00BE71FA"/>
    <w:rsid w:val="00BE7220"/>
    <w:rsid w:val="00BE7429"/>
    <w:rsid w:val="00BE74F9"/>
    <w:rsid w:val="00BE792D"/>
    <w:rsid w:val="00BE794A"/>
    <w:rsid w:val="00BE7AD8"/>
    <w:rsid w:val="00BF0021"/>
    <w:rsid w:val="00BF00F5"/>
    <w:rsid w:val="00BF0182"/>
    <w:rsid w:val="00BF0345"/>
    <w:rsid w:val="00BF0727"/>
    <w:rsid w:val="00BF072D"/>
    <w:rsid w:val="00BF0ADE"/>
    <w:rsid w:val="00BF0AE6"/>
    <w:rsid w:val="00BF0C83"/>
    <w:rsid w:val="00BF133B"/>
    <w:rsid w:val="00BF140C"/>
    <w:rsid w:val="00BF1524"/>
    <w:rsid w:val="00BF192B"/>
    <w:rsid w:val="00BF20CF"/>
    <w:rsid w:val="00BF2495"/>
    <w:rsid w:val="00BF2983"/>
    <w:rsid w:val="00BF2A87"/>
    <w:rsid w:val="00BF2E65"/>
    <w:rsid w:val="00BF305B"/>
    <w:rsid w:val="00BF345D"/>
    <w:rsid w:val="00BF35FF"/>
    <w:rsid w:val="00BF3736"/>
    <w:rsid w:val="00BF373B"/>
    <w:rsid w:val="00BF3761"/>
    <w:rsid w:val="00BF38AA"/>
    <w:rsid w:val="00BF39F6"/>
    <w:rsid w:val="00BF3B88"/>
    <w:rsid w:val="00BF436E"/>
    <w:rsid w:val="00BF45EA"/>
    <w:rsid w:val="00BF4757"/>
    <w:rsid w:val="00BF521C"/>
    <w:rsid w:val="00BF5254"/>
    <w:rsid w:val="00BF5B22"/>
    <w:rsid w:val="00BF5BD0"/>
    <w:rsid w:val="00BF5CA4"/>
    <w:rsid w:val="00BF6069"/>
    <w:rsid w:val="00BF6342"/>
    <w:rsid w:val="00BF643D"/>
    <w:rsid w:val="00BF645F"/>
    <w:rsid w:val="00BF6725"/>
    <w:rsid w:val="00BF68B5"/>
    <w:rsid w:val="00BF6C33"/>
    <w:rsid w:val="00BF732F"/>
    <w:rsid w:val="00BF7A09"/>
    <w:rsid w:val="00BF7AE9"/>
    <w:rsid w:val="00BF7B6E"/>
    <w:rsid w:val="00BF7CC9"/>
    <w:rsid w:val="00BF7EC5"/>
    <w:rsid w:val="00C00044"/>
    <w:rsid w:val="00C001F0"/>
    <w:rsid w:val="00C0068E"/>
    <w:rsid w:val="00C00921"/>
    <w:rsid w:val="00C00995"/>
    <w:rsid w:val="00C00B26"/>
    <w:rsid w:val="00C00D2A"/>
    <w:rsid w:val="00C00DFA"/>
    <w:rsid w:val="00C015D3"/>
    <w:rsid w:val="00C016C0"/>
    <w:rsid w:val="00C01770"/>
    <w:rsid w:val="00C0204D"/>
    <w:rsid w:val="00C0225E"/>
    <w:rsid w:val="00C02A46"/>
    <w:rsid w:val="00C02D10"/>
    <w:rsid w:val="00C034C6"/>
    <w:rsid w:val="00C03540"/>
    <w:rsid w:val="00C03586"/>
    <w:rsid w:val="00C0360C"/>
    <w:rsid w:val="00C03642"/>
    <w:rsid w:val="00C0367E"/>
    <w:rsid w:val="00C03712"/>
    <w:rsid w:val="00C03A98"/>
    <w:rsid w:val="00C03E12"/>
    <w:rsid w:val="00C03E44"/>
    <w:rsid w:val="00C03ECE"/>
    <w:rsid w:val="00C03F8C"/>
    <w:rsid w:val="00C0418A"/>
    <w:rsid w:val="00C0419A"/>
    <w:rsid w:val="00C04742"/>
    <w:rsid w:val="00C048BB"/>
    <w:rsid w:val="00C04C7A"/>
    <w:rsid w:val="00C04E79"/>
    <w:rsid w:val="00C04FF4"/>
    <w:rsid w:val="00C0572A"/>
    <w:rsid w:val="00C05C62"/>
    <w:rsid w:val="00C05C65"/>
    <w:rsid w:val="00C05E57"/>
    <w:rsid w:val="00C0645C"/>
    <w:rsid w:val="00C068C2"/>
    <w:rsid w:val="00C07195"/>
    <w:rsid w:val="00C071B4"/>
    <w:rsid w:val="00C072FB"/>
    <w:rsid w:val="00C07726"/>
    <w:rsid w:val="00C07921"/>
    <w:rsid w:val="00C10116"/>
    <w:rsid w:val="00C104FB"/>
    <w:rsid w:val="00C108D5"/>
    <w:rsid w:val="00C10DED"/>
    <w:rsid w:val="00C114E5"/>
    <w:rsid w:val="00C117D2"/>
    <w:rsid w:val="00C11AEE"/>
    <w:rsid w:val="00C11B39"/>
    <w:rsid w:val="00C120B4"/>
    <w:rsid w:val="00C1221B"/>
    <w:rsid w:val="00C12252"/>
    <w:rsid w:val="00C12606"/>
    <w:rsid w:val="00C12829"/>
    <w:rsid w:val="00C12870"/>
    <w:rsid w:val="00C13425"/>
    <w:rsid w:val="00C136F8"/>
    <w:rsid w:val="00C13946"/>
    <w:rsid w:val="00C13DA6"/>
    <w:rsid w:val="00C14209"/>
    <w:rsid w:val="00C148C5"/>
    <w:rsid w:val="00C14BB2"/>
    <w:rsid w:val="00C14FEE"/>
    <w:rsid w:val="00C15566"/>
    <w:rsid w:val="00C15729"/>
    <w:rsid w:val="00C1620F"/>
    <w:rsid w:val="00C16990"/>
    <w:rsid w:val="00C16C4E"/>
    <w:rsid w:val="00C16CCB"/>
    <w:rsid w:val="00C16D94"/>
    <w:rsid w:val="00C1711F"/>
    <w:rsid w:val="00C176CD"/>
    <w:rsid w:val="00C178B3"/>
    <w:rsid w:val="00C178F9"/>
    <w:rsid w:val="00C179BE"/>
    <w:rsid w:val="00C17D06"/>
    <w:rsid w:val="00C17F6C"/>
    <w:rsid w:val="00C20242"/>
    <w:rsid w:val="00C20C6E"/>
    <w:rsid w:val="00C20F32"/>
    <w:rsid w:val="00C20F6F"/>
    <w:rsid w:val="00C2131E"/>
    <w:rsid w:val="00C214F1"/>
    <w:rsid w:val="00C21940"/>
    <w:rsid w:val="00C21A06"/>
    <w:rsid w:val="00C21BF4"/>
    <w:rsid w:val="00C21C61"/>
    <w:rsid w:val="00C224BD"/>
    <w:rsid w:val="00C22678"/>
    <w:rsid w:val="00C22A45"/>
    <w:rsid w:val="00C22F4E"/>
    <w:rsid w:val="00C22FB3"/>
    <w:rsid w:val="00C23126"/>
    <w:rsid w:val="00C232FE"/>
    <w:rsid w:val="00C2338E"/>
    <w:rsid w:val="00C23760"/>
    <w:rsid w:val="00C2380B"/>
    <w:rsid w:val="00C23C64"/>
    <w:rsid w:val="00C23E45"/>
    <w:rsid w:val="00C2406B"/>
    <w:rsid w:val="00C240EB"/>
    <w:rsid w:val="00C245A3"/>
    <w:rsid w:val="00C24852"/>
    <w:rsid w:val="00C249EB"/>
    <w:rsid w:val="00C24FD2"/>
    <w:rsid w:val="00C25060"/>
    <w:rsid w:val="00C25135"/>
    <w:rsid w:val="00C25252"/>
    <w:rsid w:val="00C25B84"/>
    <w:rsid w:val="00C25EA2"/>
    <w:rsid w:val="00C266EB"/>
    <w:rsid w:val="00C269C2"/>
    <w:rsid w:val="00C26ABD"/>
    <w:rsid w:val="00C275D7"/>
    <w:rsid w:val="00C27893"/>
    <w:rsid w:val="00C279BC"/>
    <w:rsid w:val="00C27AE5"/>
    <w:rsid w:val="00C27B18"/>
    <w:rsid w:val="00C27D73"/>
    <w:rsid w:val="00C30693"/>
    <w:rsid w:val="00C30824"/>
    <w:rsid w:val="00C3094C"/>
    <w:rsid w:val="00C30D6B"/>
    <w:rsid w:val="00C30DCD"/>
    <w:rsid w:val="00C30E36"/>
    <w:rsid w:val="00C30FD0"/>
    <w:rsid w:val="00C31419"/>
    <w:rsid w:val="00C31D7E"/>
    <w:rsid w:val="00C32026"/>
    <w:rsid w:val="00C32423"/>
    <w:rsid w:val="00C3261B"/>
    <w:rsid w:val="00C32F23"/>
    <w:rsid w:val="00C332EA"/>
    <w:rsid w:val="00C332F5"/>
    <w:rsid w:val="00C33619"/>
    <w:rsid w:val="00C3362F"/>
    <w:rsid w:val="00C33727"/>
    <w:rsid w:val="00C33A74"/>
    <w:rsid w:val="00C34114"/>
    <w:rsid w:val="00C3417F"/>
    <w:rsid w:val="00C34A38"/>
    <w:rsid w:val="00C34EFD"/>
    <w:rsid w:val="00C35911"/>
    <w:rsid w:val="00C35F70"/>
    <w:rsid w:val="00C36153"/>
    <w:rsid w:val="00C361DF"/>
    <w:rsid w:val="00C365CC"/>
    <w:rsid w:val="00C36679"/>
    <w:rsid w:val="00C367DC"/>
    <w:rsid w:val="00C36B06"/>
    <w:rsid w:val="00C3735F"/>
    <w:rsid w:val="00C373A1"/>
    <w:rsid w:val="00C376DC"/>
    <w:rsid w:val="00C406A7"/>
    <w:rsid w:val="00C40FE8"/>
    <w:rsid w:val="00C41066"/>
    <w:rsid w:val="00C410C9"/>
    <w:rsid w:val="00C41132"/>
    <w:rsid w:val="00C4128B"/>
    <w:rsid w:val="00C41379"/>
    <w:rsid w:val="00C41526"/>
    <w:rsid w:val="00C41A19"/>
    <w:rsid w:val="00C41C33"/>
    <w:rsid w:val="00C41E89"/>
    <w:rsid w:val="00C41E8A"/>
    <w:rsid w:val="00C421B5"/>
    <w:rsid w:val="00C42A94"/>
    <w:rsid w:val="00C42BC6"/>
    <w:rsid w:val="00C42CDC"/>
    <w:rsid w:val="00C42FAE"/>
    <w:rsid w:val="00C43059"/>
    <w:rsid w:val="00C43115"/>
    <w:rsid w:val="00C43334"/>
    <w:rsid w:val="00C433F9"/>
    <w:rsid w:val="00C435D8"/>
    <w:rsid w:val="00C438AE"/>
    <w:rsid w:val="00C44858"/>
    <w:rsid w:val="00C44A33"/>
    <w:rsid w:val="00C44F38"/>
    <w:rsid w:val="00C45111"/>
    <w:rsid w:val="00C4523B"/>
    <w:rsid w:val="00C45403"/>
    <w:rsid w:val="00C45476"/>
    <w:rsid w:val="00C4564B"/>
    <w:rsid w:val="00C457A7"/>
    <w:rsid w:val="00C45A76"/>
    <w:rsid w:val="00C45ADA"/>
    <w:rsid w:val="00C45B2C"/>
    <w:rsid w:val="00C45D54"/>
    <w:rsid w:val="00C464DB"/>
    <w:rsid w:val="00C4658C"/>
    <w:rsid w:val="00C466E6"/>
    <w:rsid w:val="00C467C3"/>
    <w:rsid w:val="00C46BD0"/>
    <w:rsid w:val="00C46D1D"/>
    <w:rsid w:val="00C46F38"/>
    <w:rsid w:val="00C474B8"/>
    <w:rsid w:val="00C47606"/>
    <w:rsid w:val="00C479C3"/>
    <w:rsid w:val="00C4D360"/>
    <w:rsid w:val="00C50367"/>
    <w:rsid w:val="00C503EE"/>
    <w:rsid w:val="00C50407"/>
    <w:rsid w:val="00C505D3"/>
    <w:rsid w:val="00C506BE"/>
    <w:rsid w:val="00C50921"/>
    <w:rsid w:val="00C50CC9"/>
    <w:rsid w:val="00C50D90"/>
    <w:rsid w:val="00C50DBF"/>
    <w:rsid w:val="00C50F8F"/>
    <w:rsid w:val="00C51377"/>
    <w:rsid w:val="00C5151F"/>
    <w:rsid w:val="00C5194B"/>
    <w:rsid w:val="00C51B58"/>
    <w:rsid w:val="00C51DD4"/>
    <w:rsid w:val="00C51E20"/>
    <w:rsid w:val="00C522DC"/>
    <w:rsid w:val="00C52781"/>
    <w:rsid w:val="00C52C2C"/>
    <w:rsid w:val="00C52F4B"/>
    <w:rsid w:val="00C531FA"/>
    <w:rsid w:val="00C53239"/>
    <w:rsid w:val="00C532B3"/>
    <w:rsid w:val="00C532F9"/>
    <w:rsid w:val="00C5357E"/>
    <w:rsid w:val="00C53617"/>
    <w:rsid w:val="00C53833"/>
    <w:rsid w:val="00C53BC3"/>
    <w:rsid w:val="00C54017"/>
    <w:rsid w:val="00C5421E"/>
    <w:rsid w:val="00C54672"/>
    <w:rsid w:val="00C5487D"/>
    <w:rsid w:val="00C54C95"/>
    <w:rsid w:val="00C54CD3"/>
    <w:rsid w:val="00C54D16"/>
    <w:rsid w:val="00C55088"/>
    <w:rsid w:val="00C552B3"/>
    <w:rsid w:val="00C555B9"/>
    <w:rsid w:val="00C55A3F"/>
    <w:rsid w:val="00C55B34"/>
    <w:rsid w:val="00C55E21"/>
    <w:rsid w:val="00C55EB5"/>
    <w:rsid w:val="00C5641F"/>
    <w:rsid w:val="00C564FA"/>
    <w:rsid w:val="00C56A3E"/>
    <w:rsid w:val="00C56AE2"/>
    <w:rsid w:val="00C5752A"/>
    <w:rsid w:val="00C5756E"/>
    <w:rsid w:val="00C5757C"/>
    <w:rsid w:val="00C57E6F"/>
    <w:rsid w:val="00C57ECA"/>
    <w:rsid w:val="00C6079D"/>
    <w:rsid w:val="00C607CD"/>
    <w:rsid w:val="00C60C77"/>
    <w:rsid w:val="00C60D46"/>
    <w:rsid w:val="00C60E42"/>
    <w:rsid w:val="00C60FC4"/>
    <w:rsid w:val="00C61078"/>
    <w:rsid w:val="00C612BE"/>
    <w:rsid w:val="00C61383"/>
    <w:rsid w:val="00C61458"/>
    <w:rsid w:val="00C614A5"/>
    <w:rsid w:val="00C61642"/>
    <w:rsid w:val="00C61807"/>
    <w:rsid w:val="00C61A77"/>
    <w:rsid w:val="00C62447"/>
    <w:rsid w:val="00C6255A"/>
    <w:rsid w:val="00C625D7"/>
    <w:rsid w:val="00C62833"/>
    <w:rsid w:val="00C628DE"/>
    <w:rsid w:val="00C62A7C"/>
    <w:rsid w:val="00C62ACF"/>
    <w:rsid w:val="00C62CA1"/>
    <w:rsid w:val="00C631D5"/>
    <w:rsid w:val="00C632E9"/>
    <w:rsid w:val="00C63744"/>
    <w:rsid w:val="00C638FA"/>
    <w:rsid w:val="00C63CA7"/>
    <w:rsid w:val="00C64348"/>
    <w:rsid w:val="00C64389"/>
    <w:rsid w:val="00C645F4"/>
    <w:rsid w:val="00C6464E"/>
    <w:rsid w:val="00C64BFE"/>
    <w:rsid w:val="00C64C34"/>
    <w:rsid w:val="00C64CF6"/>
    <w:rsid w:val="00C64E6F"/>
    <w:rsid w:val="00C64F09"/>
    <w:rsid w:val="00C6541F"/>
    <w:rsid w:val="00C65527"/>
    <w:rsid w:val="00C65589"/>
    <w:rsid w:val="00C65A40"/>
    <w:rsid w:val="00C65B00"/>
    <w:rsid w:val="00C65EDA"/>
    <w:rsid w:val="00C66035"/>
    <w:rsid w:val="00C66440"/>
    <w:rsid w:val="00C665A0"/>
    <w:rsid w:val="00C66897"/>
    <w:rsid w:val="00C668BA"/>
    <w:rsid w:val="00C66C29"/>
    <w:rsid w:val="00C66C7A"/>
    <w:rsid w:val="00C66C8C"/>
    <w:rsid w:val="00C67127"/>
    <w:rsid w:val="00C672DA"/>
    <w:rsid w:val="00C673F9"/>
    <w:rsid w:val="00C675F8"/>
    <w:rsid w:val="00C679C4"/>
    <w:rsid w:val="00C67B24"/>
    <w:rsid w:val="00C67C1B"/>
    <w:rsid w:val="00C701D7"/>
    <w:rsid w:val="00C70327"/>
    <w:rsid w:val="00C703A3"/>
    <w:rsid w:val="00C7075F"/>
    <w:rsid w:val="00C707CE"/>
    <w:rsid w:val="00C70981"/>
    <w:rsid w:val="00C70EBA"/>
    <w:rsid w:val="00C711CB"/>
    <w:rsid w:val="00C71503"/>
    <w:rsid w:val="00C71774"/>
    <w:rsid w:val="00C71924"/>
    <w:rsid w:val="00C71A9D"/>
    <w:rsid w:val="00C71C86"/>
    <w:rsid w:val="00C72179"/>
    <w:rsid w:val="00C72284"/>
    <w:rsid w:val="00C72A42"/>
    <w:rsid w:val="00C72C51"/>
    <w:rsid w:val="00C730A4"/>
    <w:rsid w:val="00C7325C"/>
    <w:rsid w:val="00C732CC"/>
    <w:rsid w:val="00C7380E"/>
    <w:rsid w:val="00C73A71"/>
    <w:rsid w:val="00C73D26"/>
    <w:rsid w:val="00C73F2B"/>
    <w:rsid w:val="00C740FB"/>
    <w:rsid w:val="00C74159"/>
    <w:rsid w:val="00C74206"/>
    <w:rsid w:val="00C7428D"/>
    <w:rsid w:val="00C7442D"/>
    <w:rsid w:val="00C7453F"/>
    <w:rsid w:val="00C746D8"/>
    <w:rsid w:val="00C74C34"/>
    <w:rsid w:val="00C74E3B"/>
    <w:rsid w:val="00C751A7"/>
    <w:rsid w:val="00C75391"/>
    <w:rsid w:val="00C7540A"/>
    <w:rsid w:val="00C756D9"/>
    <w:rsid w:val="00C7591E"/>
    <w:rsid w:val="00C759FD"/>
    <w:rsid w:val="00C75C4E"/>
    <w:rsid w:val="00C7617A"/>
    <w:rsid w:val="00C761C6"/>
    <w:rsid w:val="00C76420"/>
    <w:rsid w:val="00C7642B"/>
    <w:rsid w:val="00C764C3"/>
    <w:rsid w:val="00C769C0"/>
    <w:rsid w:val="00C76F89"/>
    <w:rsid w:val="00C7792A"/>
    <w:rsid w:val="00C77C10"/>
    <w:rsid w:val="00C77E9F"/>
    <w:rsid w:val="00C77F0C"/>
    <w:rsid w:val="00C8007D"/>
    <w:rsid w:val="00C805A6"/>
    <w:rsid w:val="00C80A6C"/>
    <w:rsid w:val="00C80C44"/>
    <w:rsid w:val="00C80C9A"/>
    <w:rsid w:val="00C80E1C"/>
    <w:rsid w:val="00C812FD"/>
    <w:rsid w:val="00C81759"/>
    <w:rsid w:val="00C817E5"/>
    <w:rsid w:val="00C820D0"/>
    <w:rsid w:val="00C82368"/>
    <w:rsid w:val="00C823E3"/>
    <w:rsid w:val="00C82776"/>
    <w:rsid w:val="00C82DEA"/>
    <w:rsid w:val="00C83376"/>
    <w:rsid w:val="00C836E0"/>
    <w:rsid w:val="00C83898"/>
    <w:rsid w:val="00C84317"/>
    <w:rsid w:val="00C844E2"/>
    <w:rsid w:val="00C84521"/>
    <w:rsid w:val="00C84D26"/>
    <w:rsid w:val="00C84DF2"/>
    <w:rsid w:val="00C850CF"/>
    <w:rsid w:val="00C85B27"/>
    <w:rsid w:val="00C85FB2"/>
    <w:rsid w:val="00C86212"/>
    <w:rsid w:val="00C86565"/>
    <w:rsid w:val="00C8678E"/>
    <w:rsid w:val="00C86935"/>
    <w:rsid w:val="00C86AAE"/>
    <w:rsid w:val="00C86BBB"/>
    <w:rsid w:val="00C86C4E"/>
    <w:rsid w:val="00C86C94"/>
    <w:rsid w:val="00C86E6A"/>
    <w:rsid w:val="00C86EE4"/>
    <w:rsid w:val="00C87647"/>
    <w:rsid w:val="00C87713"/>
    <w:rsid w:val="00C877AA"/>
    <w:rsid w:val="00C87B59"/>
    <w:rsid w:val="00C87DED"/>
    <w:rsid w:val="00C902E7"/>
    <w:rsid w:val="00C904D1"/>
    <w:rsid w:val="00C90912"/>
    <w:rsid w:val="00C90E08"/>
    <w:rsid w:val="00C90E2C"/>
    <w:rsid w:val="00C91627"/>
    <w:rsid w:val="00C91746"/>
    <w:rsid w:val="00C91FCA"/>
    <w:rsid w:val="00C91FFE"/>
    <w:rsid w:val="00C922DC"/>
    <w:rsid w:val="00C92BEB"/>
    <w:rsid w:val="00C92D1D"/>
    <w:rsid w:val="00C93369"/>
    <w:rsid w:val="00C934FB"/>
    <w:rsid w:val="00C93731"/>
    <w:rsid w:val="00C937FD"/>
    <w:rsid w:val="00C9385C"/>
    <w:rsid w:val="00C93919"/>
    <w:rsid w:val="00C93F1E"/>
    <w:rsid w:val="00C94172"/>
    <w:rsid w:val="00C942D5"/>
    <w:rsid w:val="00C943C8"/>
    <w:rsid w:val="00C94634"/>
    <w:rsid w:val="00C947D5"/>
    <w:rsid w:val="00C94A3B"/>
    <w:rsid w:val="00C95343"/>
    <w:rsid w:val="00C9534F"/>
    <w:rsid w:val="00C95835"/>
    <w:rsid w:val="00C95AFC"/>
    <w:rsid w:val="00C95B36"/>
    <w:rsid w:val="00C9638B"/>
    <w:rsid w:val="00C96514"/>
    <w:rsid w:val="00C965CA"/>
    <w:rsid w:val="00C969A0"/>
    <w:rsid w:val="00C969EC"/>
    <w:rsid w:val="00C9735D"/>
    <w:rsid w:val="00C977EE"/>
    <w:rsid w:val="00C979CC"/>
    <w:rsid w:val="00C97B97"/>
    <w:rsid w:val="00CA022C"/>
    <w:rsid w:val="00CA0394"/>
    <w:rsid w:val="00CA03E2"/>
    <w:rsid w:val="00CA04E3"/>
    <w:rsid w:val="00CA091C"/>
    <w:rsid w:val="00CA0BE3"/>
    <w:rsid w:val="00CA0DFA"/>
    <w:rsid w:val="00CA0ED9"/>
    <w:rsid w:val="00CA1180"/>
    <w:rsid w:val="00CA145D"/>
    <w:rsid w:val="00CA15BC"/>
    <w:rsid w:val="00CA15BE"/>
    <w:rsid w:val="00CA1DE8"/>
    <w:rsid w:val="00CA2223"/>
    <w:rsid w:val="00CA266C"/>
    <w:rsid w:val="00CA2FCB"/>
    <w:rsid w:val="00CA3340"/>
    <w:rsid w:val="00CA33B5"/>
    <w:rsid w:val="00CA3449"/>
    <w:rsid w:val="00CA3844"/>
    <w:rsid w:val="00CA3941"/>
    <w:rsid w:val="00CA3A22"/>
    <w:rsid w:val="00CA40C1"/>
    <w:rsid w:val="00CA491E"/>
    <w:rsid w:val="00CA4C97"/>
    <w:rsid w:val="00CA5140"/>
    <w:rsid w:val="00CA5A5B"/>
    <w:rsid w:val="00CA5ADC"/>
    <w:rsid w:val="00CA5EDB"/>
    <w:rsid w:val="00CA60CC"/>
    <w:rsid w:val="00CA6A64"/>
    <w:rsid w:val="00CA6DAD"/>
    <w:rsid w:val="00CA7341"/>
    <w:rsid w:val="00CA7525"/>
    <w:rsid w:val="00CA7644"/>
    <w:rsid w:val="00CB004E"/>
    <w:rsid w:val="00CB00B0"/>
    <w:rsid w:val="00CB0486"/>
    <w:rsid w:val="00CB04D3"/>
    <w:rsid w:val="00CB0527"/>
    <w:rsid w:val="00CB05A8"/>
    <w:rsid w:val="00CB05BB"/>
    <w:rsid w:val="00CB0768"/>
    <w:rsid w:val="00CB0875"/>
    <w:rsid w:val="00CB09A5"/>
    <w:rsid w:val="00CB0AE0"/>
    <w:rsid w:val="00CB0E4F"/>
    <w:rsid w:val="00CB11AF"/>
    <w:rsid w:val="00CB11DF"/>
    <w:rsid w:val="00CB1294"/>
    <w:rsid w:val="00CB17BB"/>
    <w:rsid w:val="00CB1856"/>
    <w:rsid w:val="00CB1958"/>
    <w:rsid w:val="00CB1A56"/>
    <w:rsid w:val="00CB1C70"/>
    <w:rsid w:val="00CB1CC8"/>
    <w:rsid w:val="00CB1F5F"/>
    <w:rsid w:val="00CB2001"/>
    <w:rsid w:val="00CB23D8"/>
    <w:rsid w:val="00CB241E"/>
    <w:rsid w:val="00CB24A3"/>
    <w:rsid w:val="00CB2832"/>
    <w:rsid w:val="00CB2909"/>
    <w:rsid w:val="00CB2B23"/>
    <w:rsid w:val="00CB30AE"/>
    <w:rsid w:val="00CB3280"/>
    <w:rsid w:val="00CB3983"/>
    <w:rsid w:val="00CB3C4E"/>
    <w:rsid w:val="00CB3E2F"/>
    <w:rsid w:val="00CB3E77"/>
    <w:rsid w:val="00CB428E"/>
    <w:rsid w:val="00CB47EE"/>
    <w:rsid w:val="00CB483C"/>
    <w:rsid w:val="00CB4A2A"/>
    <w:rsid w:val="00CB4C77"/>
    <w:rsid w:val="00CB4CD0"/>
    <w:rsid w:val="00CB5024"/>
    <w:rsid w:val="00CB5055"/>
    <w:rsid w:val="00CB52EA"/>
    <w:rsid w:val="00CB5454"/>
    <w:rsid w:val="00CB5555"/>
    <w:rsid w:val="00CB56ED"/>
    <w:rsid w:val="00CB58B6"/>
    <w:rsid w:val="00CB5AAD"/>
    <w:rsid w:val="00CB5B43"/>
    <w:rsid w:val="00CB5B4B"/>
    <w:rsid w:val="00CB5C32"/>
    <w:rsid w:val="00CB5E64"/>
    <w:rsid w:val="00CB6453"/>
    <w:rsid w:val="00CB6AAC"/>
    <w:rsid w:val="00CB6EC2"/>
    <w:rsid w:val="00CB7008"/>
    <w:rsid w:val="00CB70AD"/>
    <w:rsid w:val="00CB72B4"/>
    <w:rsid w:val="00CB74CA"/>
    <w:rsid w:val="00CB771B"/>
    <w:rsid w:val="00CB7922"/>
    <w:rsid w:val="00CB7BB4"/>
    <w:rsid w:val="00CB7BF7"/>
    <w:rsid w:val="00CB7ED4"/>
    <w:rsid w:val="00CB7FBC"/>
    <w:rsid w:val="00CC01A4"/>
    <w:rsid w:val="00CC0254"/>
    <w:rsid w:val="00CC02BA"/>
    <w:rsid w:val="00CC0342"/>
    <w:rsid w:val="00CC0357"/>
    <w:rsid w:val="00CC0693"/>
    <w:rsid w:val="00CC0BF6"/>
    <w:rsid w:val="00CC0D74"/>
    <w:rsid w:val="00CC1233"/>
    <w:rsid w:val="00CC1276"/>
    <w:rsid w:val="00CC1353"/>
    <w:rsid w:val="00CC1432"/>
    <w:rsid w:val="00CC15AE"/>
    <w:rsid w:val="00CC1930"/>
    <w:rsid w:val="00CC1F2E"/>
    <w:rsid w:val="00CC2609"/>
    <w:rsid w:val="00CC2814"/>
    <w:rsid w:val="00CC2A2B"/>
    <w:rsid w:val="00CC2AAD"/>
    <w:rsid w:val="00CC2AF7"/>
    <w:rsid w:val="00CC2B93"/>
    <w:rsid w:val="00CC2BB2"/>
    <w:rsid w:val="00CC360B"/>
    <w:rsid w:val="00CC3BAE"/>
    <w:rsid w:val="00CC3BFD"/>
    <w:rsid w:val="00CC3DC1"/>
    <w:rsid w:val="00CC3FF3"/>
    <w:rsid w:val="00CC444D"/>
    <w:rsid w:val="00CC4EAC"/>
    <w:rsid w:val="00CC5792"/>
    <w:rsid w:val="00CC612B"/>
    <w:rsid w:val="00CC648B"/>
    <w:rsid w:val="00CC65EA"/>
    <w:rsid w:val="00CC6B32"/>
    <w:rsid w:val="00CC6D64"/>
    <w:rsid w:val="00CC6DBF"/>
    <w:rsid w:val="00CC6FCD"/>
    <w:rsid w:val="00CC713B"/>
    <w:rsid w:val="00CC75AA"/>
    <w:rsid w:val="00CC7854"/>
    <w:rsid w:val="00CD0200"/>
    <w:rsid w:val="00CD0283"/>
    <w:rsid w:val="00CD0468"/>
    <w:rsid w:val="00CD048B"/>
    <w:rsid w:val="00CD08D7"/>
    <w:rsid w:val="00CD0B4D"/>
    <w:rsid w:val="00CD0BBC"/>
    <w:rsid w:val="00CD1021"/>
    <w:rsid w:val="00CD1036"/>
    <w:rsid w:val="00CD122E"/>
    <w:rsid w:val="00CD149D"/>
    <w:rsid w:val="00CD1581"/>
    <w:rsid w:val="00CD1823"/>
    <w:rsid w:val="00CD1BB2"/>
    <w:rsid w:val="00CD1C32"/>
    <w:rsid w:val="00CD2066"/>
    <w:rsid w:val="00CD248B"/>
    <w:rsid w:val="00CD2718"/>
    <w:rsid w:val="00CD2762"/>
    <w:rsid w:val="00CD2815"/>
    <w:rsid w:val="00CD2E40"/>
    <w:rsid w:val="00CD2F07"/>
    <w:rsid w:val="00CD30FD"/>
    <w:rsid w:val="00CD313C"/>
    <w:rsid w:val="00CD32B8"/>
    <w:rsid w:val="00CD338F"/>
    <w:rsid w:val="00CD3453"/>
    <w:rsid w:val="00CD34A3"/>
    <w:rsid w:val="00CD35AB"/>
    <w:rsid w:val="00CD3675"/>
    <w:rsid w:val="00CD3B41"/>
    <w:rsid w:val="00CD3DA2"/>
    <w:rsid w:val="00CD3DBB"/>
    <w:rsid w:val="00CD40A2"/>
    <w:rsid w:val="00CD431F"/>
    <w:rsid w:val="00CD442C"/>
    <w:rsid w:val="00CD4BA4"/>
    <w:rsid w:val="00CD4C54"/>
    <w:rsid w:val="00CD4D33"/>
    <w:rsid w:val="00CD50C9"/>
    <w:rsid w:val="00CD528A"/>
    <w:rsid w:val="00CD5513"/>
    <w:rsid w:val="00CD5B50"/>
    <w:rsid w:val="00CD5EE4"/>
    <w:rsid w:val="00CD6033"/>
    <w:rsid w:val="00CD60FD"/>
    <w:rsid w:val="00CD6155"/>
    <w:rsid w:val="00CD61EF"/>
    <w:rsid w:val="00CD6563"/>
    <w:rsid w:val="00CD6ACB"/>
    <w:rsid w:val="00CD6C9B"/>
    <w:rsid w:val="00CD6DF7"/>
    <w:rsid w:val="00CD70FE"/>
    <w:rsid w:val="00CD753C"/>
    <w:rsid w:val="00CD7D2E"/>
    <w:rsid w:val="00CD7EEC"/>
    <w:rsid w:val="00CE0421"/>
    <w:rsid w:val="00CE043F"/>
    <w:rsid w:val="00CE0505"/>
    <w:rsid w:val="00CE0528"/>
    <w:rsid w:val="00CE0569"/>
    <w:rsid w:val="00CE07A1"/>
    <w:rsid w:val="00CE07B9"/>
    <w:rsid w:val="00CE0841"/>
    <w:rsid w:val="00CE0B68"/>
    <w:rsid w:val="00CE0C5B"/>
    <w:rsid w:val="00CE16A8"/>
    <w:rsid w:val="00CE1757"/>
    <w:rsid w:val="00CE1A70"/>
    <w:rsid w:val="00CE1BDF"/>
    <w:rsid w:val="00CE1BE4"/>
    <w:rsid w:val="00CE1FE9"/>
    <w:rsid w:val="00CE237B"/>
    <w:rsid w:val="00CE27F7"/>
    <w:rsid w:val="00CE2A92"/>
    <w:rsid w:val="00CE2AFE"/>
    <w:rsid w:val="00CE2B30"/>
    <w:rsid w:val="00CE339A"/>
    <w:rsid w:val="00CE35C9"/>
    <w:rsid w:val="00CE40B3"/>
    <w:rsid w:val="00CE4148"/>
    <w:rsid w:val="00CE431C"/>
    <w:rsid w:val="00CE43B3"/>
    <w:rsid w:val="00CE4505"/>
    <w:rsid w:val="00CE457A"/>
    <w:rsid w:val="00CE4A33"/>
    <w:rsid w:val="00CE523F"/>
    <w:rsid w:val="00CE52BA"/>
    <w:rsid w:val="00CE54CA"/>
    <w:rsid w:val="00CE5610"/>
    <w:rsid w:val="00CE5874"/>
    <w:rsid w:val="00CE5B35"/>
    <w:rsid w:val="00CE5E7E"/>
    <w:rsid w:val="00CE6620"/>
    <w:rsid w:val="00CE6861"/>
    <w:rsid w:val="00CE6947"/>
    <w:rsid w:val="00CE6CD7"/>
    <w:rsid w:val="00CE6DE1"/>
    <w:rsid w:val="00CE708C"/>
    <w:rsid w:val="00CE757E"/>
    <w:rsid w:val="00CE766D"/>
    <w:rsid w:val="00CE7834"/>
    <w:rsid w:val="00CE7BCB"/>
    <w:rsid w:val="00CE7F6A"/>
    <w:rsid w:val="00CF002F"/>
    <w:rsid w:val="00CF07B2"/>
    <w:rsid w:val="00CF0958"/>
    <w:rsid w:val="00CF0959"/>
    <w:rsid w:val="00CF0BD6"/>
    <w:rsid w:val="00CF1425"/>
    <w:rsid w:val="00CF18D2"/>
    <w:rsid w:val="00CF191F"/>
    <w:rsid w:val="00CF1B85"/>
    <w:rsid w:val="00CF1B96"/>
    <w:rsid w:val="00CF1D5B"/>
    <w:rsid w:val="00CF1E05"/>
    <w:rsid w:val="00CF1E4A"/>
    <w:rsid w:val="00CF2A46"/>
    <w:rsid w:val="00CF302C"/>
    <w:rsid w:val="00CF31C4"/>
    <w:rsid w:val="00CF3E03"/>
    <w:rsid w:val="00CF3EAD"/>
    <w:rsid w:val="00CF4147"/>
    <w:rsid w:val="00CF461E"/>
    <w:rsid w:val="00CF4FBE"/>
    <w:rsid w:val="00CF4FFF"/>
    <w:rsid w:val="00CF5311"/>
    <w:rsid w:val="00CF582F"/>
    <w:rsid w:val="00CF5A45"/>
    <w:rsid w:val="00CF5B33"/>
    <w:rsid w:val="00CF6A9A"/>
    <w:rsid w:val="00CF6EEA"/>
    <w:rsid w:val="00CF70C5"/>
    <w:rsid w:val="00CF70DE"/>
    <w:rsid w:val="00CF7250"/>
    <w:rsid w:val="00CF744D"/>
    <w:rsid w:val="00CF7581"/>
    <w:rsid w:val="00CF7787"/>
    <w:rsid w:val="00CF79D9"/>
    <w:rsid w:val="00CF7EF2"/>
    <w:rsid w:val="00CF7FAB"/>
    <w:rsid w:val="00D0015C"/>
    <w:rsid w:val="00D004F5"/>
    <w:rsid w:val="00D00A16"/>
    <w:rsid w:val="00D00C02"/>
    <w:rsid w:val="00D00EDF"/>
    <w:rsid w:val="00D00FE3"/>
    <w:rsid w:val="00D01039"/>
    <w:rsid w:val="00D010AA"/>
    <w:rsid w:val="00D0140A"/>
    <w:rsid w:val="00D01B86"/>
    <w:rsid w:val="00D01BEC"/>
    <w:rsid w:val="00D01DC8"/>
    <w:rsid w:val="00D01DE3"/>
    <w:rsid w:val="00D01E0F"/>
    <w:rsid w:val="00D024D5"/>
    <w:rsid w:val="00D024DC"/>
    <w:rsid w:val="00D02A16"/>
    <w:rsid w:val="00D03266"/>
    <w:rsid w:val="00D040EA"/>
    <w:rsid w:val="00D041D2"/>
    <w:rsid w:val="00D04249"/>
    <w:rsid w:val="00D04404"/>
    <w:rsid w:val="00D044B5"/>
    <w:rsid w:val="00D04655"/>
    <w:rsid w:val="00D04CA4"/>
    <w:rsid w:val="00D04FA9"/>
    <w:rsid w:val="00D05130"/>
    <w:rsid w:val="00D0516C"/>
    <w:rsid w:val="00D053A7"/>
    <w:rsid w:val="00D0557A"/>
    <w:rsid w:val="00D05730"/>
    <w:rsid w:val="00D05D21"/>
    <w:rsid w:val="00D05E51"/>
    <w:rsid w:val="00D0657F"/>
    <w:rsid w:val="00D06665"/>
    <w:rsid w:val="00D06970"/>
    <w:rsid w:val="00D06B1A"/>
    <w:rsid w:val="00D06C0D"/>
    <w:rsid w:val="00D06CBF"/>
    <w:rsid w:val="00D06D3C"/>
    <w:rsid w:val="00D07167"/>
    <w:rsid w:val="00D072DF"/>
    <w:rsid w:val="00D07BF3"/>
    <w:rsid w:val="00D07C15"/>
    <w:rsid w:val="00D1002D"/>
    <w:rsid w:val="00D104F2"/>
    <w:rsid w:val="00D1050B"/>
    <w:rsid w:val="00D10742"/>
    <w:rsid w:val="00D1079C"/>
    <w:rsid w:val="00D1091D"/>
    <w:rsid w:val="00D10D7C"/>
    <w:rsid w:val="00D10DD9"/>
    <w:rsid w:val="00D11181"/>
    <w:rsid w:val="00D111C1"/>
    <w:rsid w:val="00D11802"/>
    <w:rsid w:val="00D118A7"/>
    <w:rsid w:val="00D11AB6"/>
    <w:rsid w:val="00D11E6E"/>
    <w:rsid w:val="00D11F61"/>
    <w:rsid w:val="00D12351"/>
    <w:rsid w:val="00D126E8"/>
    <w:rsid w:val="00D132B1"/>
    <w:rsid w:val="00D1346B"/>
    <w:rsid w:val="00D13758"/>
    <w:rsid w:val="00D13794"/>
    <w:rsid w:val="00D13BD2"/>
    <w:rsid w:val="00D13BE4"/>
    <w:rsid w:val="00D14172"/>
    <w:rsid w:val="00D14250"/>
    <w:rsid w:val="00D1437A"/>
    <w:rsid w:val="00D145A3"/>
    <w:rsid w:val="00D147D7"/>
    <w:rsid w:val="00D14BCA"/>
    <w:rsid w:val="00D14C3B"/>
    <w:rsid w:val="00D14D2E"/>
    <w:rsid w:val="00D14E4E"/>
    <w:rsid w:val="00D1536B"/>
    <w:rsid w:val="00D15B97"/>
    <w:rsid w:val="00D160D2"/>
    <w:rsid w:val="00D160F4"/>
    <w:rsid w:val="00D16390"/>
    <w:rsid w:val="00D164D1"/>
    <w:rsid w:val="00D16642"/>
    <w:rsid w:val="00D16B38"/>
    <w:rsid w:val="00D16C6E"/>
    <w:rsid w:val="00D16F35"/>
    <w:rsid w:val="00D170ED"/>
    <w:rsid w:val="00D172B4"/>
    <w:rsid w:val="00D1740C"/>
    <w:rsid w:val="00D175AC"/>
    <w:rsid w:val="00D17832"/>
    <w:rsid w:val="00D17CD7"/>
    <w:rsid w:val="00D17E86"/>
    <w:rsid w:val="00D17EFD"/>
    <w:rsid w:val="00D17F3F"/>
    <w:rsid w:val="00D17F8D"/>
    <w:rsid w:val="00D204BB"/>
    <w:rsid w:val="00D205F1"/>
    <w:rsid w:val="00D20802"/>
    <w:rsid w:val="00D2080E"/>
    <w:rsid w:val="00D20C60"/>
    <w:rsid w:val="00D212C5"/>
    <w:rsid w:val="00D21433"/>
    <w:rsid w:val="00D21645"/>
    <w:rsid w:val="00D219A3"/>
    <w:rsid w:val="00D220C3"/>
    <w:rsid w:val="00D227CB"/>
    <w:rsid w:val="00D22929"/>
    <w:rsid w:val="00D22B1F"/>
    <w:rsid w:val="00D22D3F"/>
    <w:rsid w:val="00D22E36"/>
    <w:rsid w:val="00D22FBC"/>
    <w:rsid w:val="00D23261"/>
    <w:rsid w:val="00D23752"/>
    <w:rsid w:val="00D23B8A"/>
    <w:rsid w:val="00D23DBB"/>
    <w:rsid w:val="00D24148"/>
    <w:rsid w:val="00D2438E"/>
    <w:rsid w:val="00D2469E"/>
    <w:rsid w:val="00D24FFC"/>
    <w:rsid w:val="00D252A3"/>
    <w:rsid w:val="00D25B6F"/>
    <w:rsid w:val="00D25D6E"/>
    <w:rsid w:val="00D26168"/>
    <w:rsid w:val="00D2617B"/>
    <w:rsid w:val="00D2697B"/>
    <w:rsid w:val="00D26AB3"/>
    <w:rsid w:val="00D26DA4"/>
    <w:rsid w:val="00D26E70"/>
    <w:rsid w:val="00D26E88"/>
    <w:rsid w:val="00D2715B"/>
    <w:rsid w:val="00D27260"/>
    <w:rsid w:val="00D27440"/>
    <w:rsid w:val="00D27481"/>
    <w:rsid w:val="00D276B5"/>
    <w:rsid w:val="00D276D4"/>
    <w:rsid w:val="00D27704"/>
    <w:rsid w:val="00D27876"/>
    <w:rsid w:val="00D27C51"/>
    <w:rsid w:val="00D27D47"/>
    <w:rsid w:val="00D27DC6"/>
    <w:rsid w:val="00D27F93"/>
    <w:rsid w:val="00D27FAB"/>
    <w:rsid w:val="00D303CB"/>
    <w:rsid w:val="00D30543"/>
    <w:rsid w:val="00D30755"/>
    <w:rsid w:val="00D3090A"/>
    <w:rsid w:val="00D30FA7"/>
    <w:rsid w:val="00D30FF9"/>
    <w:rsid w:val="00D3154B"/>
    <w:rsid w:val="00D31A16"/>
    <w:rsid w:val="00D31EA3"/>
    <w:rsid w:val="00D31EF5"/>
    <w:rsid w:val="00D31FF6"/>
    <w:rsid w:val="00D3250E"/>
    <w:rsid w:val="00D3268D"/>
    <w:rsid w:val="00D3269C"/>
    <w:rsid w:val="00D32788"/>
    <w:rsid w:val="00D327BA"/>
    <w:rsid w:val="00D32990"/>
    <w:rsid w:val="00D32B6F"/>
    <w:rsid w:val="00D33691"/>
    <w:rsid w:val="00D33BD0"/>
    <w:rsid w:val="00D33DBB"/>
    <w:rsid w:val="00D33DC8"/>
    <w:rsid w:val="00D340AE"/>
    <w:rsid w:val="00D342E8"/>
    <w:rsid w:val="00D3439A"/>
    <w:rsid w:val="00D34525"/>
    <w:rsid w:val="00D34B91"/>
    <w:rsid w:val="00D34B9D"/>
    <w:rsid w:val="00D34E32"/>
    <w:rsid w:val="00D34F3A"/>
    <w:rsid w:val="00D3534F"/>
    <w:rsid w:val="00D359AD"/>
    <w:rsid w:val="00D35B1D"/>
    <w:rsid w:val="00D35B70"/>
    <w:rsid w:val="00D35F36"/>
    <w:rsid w:val="00D35F5B"/>
    <w:rsid w:val="00D35F79"/>
    <w:rsid w:val="00D36224"/>
    <w:rsid w:val="00D3657B"/>
    <w:rsid w:val="00D36667"/>
    <w:rsid w:val="00D3681A"/>
    <w:rsid w:val="00D368F2"/>
    <w:rsid w:val="00D36A1F"/>
    <w:rsid w:val="00D36C81"/>
    <w:rsid w:val="00D36F64"/>
    <w:rsid w:val="00D37184"/>
    <w:rsid w:val="00D3730B"/>
    <w:rsid w:val="00D3733C"/>
    <w:rsid w:val="00D37340"/>
    <w:rsid w:val="00D373FF"/>
    <w:rsid w:val="00D37486"/>
    <w:rsid w:val="00D375EC"/>
    <w:rsid w:val="00D3798A"/>
    <w:rsid w:val="00D37A14"/>
    <w:rsid w:val="00D37C38"/>
    <w:rsid w:val="00D37CC3"/>
    <w:rsid w:val="00D37E11"/>
    <w:rsid w:val="00D37F73"/>
    <w:rsid w:val="00D37FF1"/>
    <w:rsid w:val="00D40428"/>
    <w:rsid w:val="00D406CD"/>
    <w:rsid w:val="00D406FE"/>
    <w:rsid w:val="00D40BD6"/>
    <w:rsid w:val="00D40D01"/>
    <w:rsid w:val="00D40FB6"/>
    <w:rsid w:val="00D410A9"/>
    <w:rsid w:val="00D41316"/>
    <w:rsid w:val="00D4145A"/>
    <w:rsid w:val="00D415E7"/>
    <w:rsid w:val="00D41BFC"/>
    <w:rsid w:val="00D41EED"/>
    <w:rsid w:val="00D421D6"/>
    <w:rsid w:val="00D4222D"/>
    <w:rsid w:val="00D425BB"/>
    <w:rsid w:val="00D428A0"/>
    <w:rsid w:val="00D42DB4"/>
    <w:rsid w:val="00D42FCB"/>
    <w:rsid w:val="00D439A5"/>
    <w:rsid w:val="00D43AD5"/>
    <w:rsid w:val="00D43BC6"/>
    <w:rsid w:val="00D43C86"/>
    <w:rsid w:val="00D43E08"/>
    <w:rsid w:val="00D4404D"/>
    <w:rsid w:val="00D44203"/>
    <w:rsid w:val="00D443D8"/>
    <w:rsid w:val="00D44496"/>
    <w:rsid w:val="00D44596"/>
    <w:rsid w:val="00D44A9F"/>
    <w:rsid w:val="00D44D59"/>
    <w:rsid w:val="00D44FB5"/>
    <w:rsid w:val="00D45499"/>
    <w:rsid w:val="00D457F8"/>
    <w:rsid w:val="00D45C13"/>
    <w:rsid w:val="00D45ECA"/>
    <w:rsid w:val="00D45FEA"/>
    <w:rsid w:val="00D46454"/>
    <w:rsid w:val="00D4653C"/>
    <w:rsid w:val="00D4668B"/>
    <w:rsid w:val="00D467FE"/>
    <w:rsid w:val="00D46910"/>
    <w:rsid w:val="00D46B61"/>
    <w:rsid w:val="00D46C7E"/>
    <w:rsid w:val="00D46E65"/>
    <w:rsid w:val="00D46E9A"/>
    <w:rsid w:val="00D47895"/>
    <w:rsid w:val="00D47C8E"/>
    <w:rsid w:val="00D47DF2"/>
    <w:rsid w:val="00D504C7"/>
    <w:rsid w:val="00D505F1"/>
    <w:rsid w:val="00D50796"/>
    <w:rsid w:val="00D508AF"/>
    <w:rsid w:val="00D50C22"/>
    <w:rsid w:val="00D50CCF"/>
    <w:rsid w:val="00D513EC"/>
    <w:rsid w:val="00D51555"/>
    <w:rsid w:val="00D5168C"/>
    <w:rsid w:val="00D5175E"/>
    <w:rsid w:val="00D517C7"/>
    <w:rsid w:val="00D51EF4"/>
    <w:rsid w:val="00D520F5"/>
    <w:rsid w:val="00D52101"/>
    <w:rsid w:val="00D5227B"/>
    <w:rsid w:val="00D523B2"/>
    <w:rsid w:val="00D52437"/>
    <w:rsid w:val="00D524CD"/>
    <w:rsid w:val="00D5274E"/>
    <w:rsid w:val="00D527CA"/>
    <w:rsid w:val="00D52A85"/>
    <w:rsid w:val="00D52BE0"/>
    <w:rsid w:val="00D52E1E"/>
    <w:rsid w:val="00D52E36"/>
    <w:rsid w:val="00D5309D"/>
    <w:rsid w:val="00D534B7"/>
    <w:rsid w:val="00D53859"/>
    <w:rsid w:val="00D53C15"/>
    <w:rsid w:val="00D53D71"/>
    <w:rsid w:val="00D54056"/>
    <w:rsid w:val="00D54158"/>
    <w:rsid w:val="00D54265"/>
    <w:rsid w:val="00D544F1"/>
    <w:rsid w:val="00D5465E"/>
    <w:rsid w:val="00D54A15"/>
    <w:rsid w:val="00D54A1C"/>
    <w:rsid w:val="00D54ECB"/>
    <w:rsid w:val="00D55608"/>
    <w:rsid w:val="00D55A2A"/>
    <w:rsid w:val="00D55C0B"/>
    <w:rsid w:val="00D55D38"/>
    <w:rsid w:val="00D55E94"/>
    <w:rsid w:val="00D55EA4"/>
    <w:rsid w:val="00D55F7E"/>
    <w:rsid w:val="00D564CD"/>
    <w:rsid w:val="00D56D7E"/>
    <w:rsid w:val="00D5721A"/>
    <w:rsid w:val="00D5741B"/>
    <w:rsid w:val="00D575DE"/>
    <w:rsid w:val="00D57B9F"/>
    <w:rsid w:val="00D6007E"/>
    <w:rsid w:val="00D6038D"/>
    <w:rsid w:val="00D60510"/>
    <w:rsid w:val="00D60BFD"/>
    <w:rsid w:val="00D60D40"/>
    <w:rsid w:val="00D60F94"/>
    <w:rsid w:val="00D611CB"/>
    <w:rsid w:val="00D6243D"/>
    <w:rsid w:val="00D624DE"/>
    <w:rsid w:val="00D62527"/>
    <w:rsid w:val="00D62873"/>
    <w:rsid w:val="00D628A0"/>
    <w:rsid w:val="00D62918"/>
    <w:rsid w:val="00D62AF6"/>
    <w:rsid w:val="00D633AC"/>
    <w:rsid w:val="00D6340B"/>
    <w:rsid w:val="00D63425"/>
    <w:rsid w:val="00D6352B"/>
    <w:rsid w:val="00D63563"/>
    <w:rsid w:val="00D63798"/>
    <w:rsid w:val="00D63A8D"/>
    <w:rsid w:val="00D63C86"/>
    <w:rsid w:val="00D63CD8"/>
    <w:rsid w:val="00D63EEC"/>
    <w:rsid w:val="00D64060"/>
    <w:rsid w:val="00D64412"/>
    <w:rsid w:val="00D644B0"/>
    <w:rsid w:val="00D6477F"/>
    <w:rsid w:val="00D6499A"/>
    <w:rsid w:val="00D64A88"/>
    <w:rsid w:val="00D64B56"/>
    <w:rsid w:val="00D64CD4"/>
    <w:rsid w:val="00D653D1"/>
    <w:rsid w:val="00D6575E"/>
    <w:rsid w:val="00D65AAA"/>
    <w:rsid w:val="00D65ACA"/>
    <w:rsid w:val="00D6627E"/>
    <w:rsid w:val="00D66913"/>
    <w:rsid w:val="00D66A4A"/>
    <w:rsid w:val="00D66AFD"/>
    <w:rsid w:val="00D66CF9"/>
    <w:rsid w:val="00D6711D"/>
    <w:rsid w:val="00D6723F"/>
    <w:rsid w:val="00D6747C"/>
    <w:rsid w:val="00D67513"/>
    <w:rsid w:val="00D675E6"/>
    <w:rsid w:val="00D67B7A"/>
    <w:rsid w:val="00D67D7F"/>
    <w:rsid w:val="00D70085"/>
    <w:rsid w:val="00D700F7"/>
    <w:rsid w:val="00D7034D"/>
    <w:rsid w:val="00D70C55"/>
    <w:rsid w:val="00D70C73"/>
    <w:rsid w:val="00D71008"/>
    <w:rsid w:val="00D71292"/>
    <w:rsid w:val="00D716B8"/>
    <w:rsid w:val="00D71E5F"/>
    <w:rsid w:val="00D71FCE"/>
    <w:rsid w:val="00D72037"/>
    <w:rsid w:val="00D72354"/>
    <w:rsid w:val="00D7285D"/>
    <w:rsid w:val="00D72C41"/>
    <w:rsid w:val="00D72C4F"/>
    <w:rsid w:val="00D72FDE"/>
    <w:rsid w:val="00D73AA6"/>
    <w:rsid w:val="00D73BBF"/>
    <w:rsid w:val="00D73E6C"/>
    <w:rsid w:val="00D73E71"/>
    <w:rsid w:val="00D73E93"/>
    <w:rsid w:val="00D7430F"/>
    <w:rsid w:val="00D7445F"/>
    <w:rsid w:val="00D747BF"/>
    <w:rsid w:val="00D749CD"/>
    <w:rsid w:val="00D74B48"/>
    <w:rsid w:val="00D74FB3"/>
    <w:rsid w:val="00D7517F"/>
    <w:rsid w:val="00D75566"/>
    <w:rsid w:val="00D75B70"/>
    <w:rsid w:val="00D75CA4"/>
    <w:rsid w:val="00D75DA7"/>
    <w:rsid w:val="00D75F96"/>
    <w:rsid w:val="00D76025"/>
    <w:rsid w:val="00D76558"/>
    <w:rsid w:val="00D767AA"/>
    <w:rsid w:val="00D767F6"/>
    <w:rsid w:val="00D76AD9"/>
    <w:rsid w:val="00D77101"/>
    <w:rsid w:val="00D7754D"/>
    <w:rsid w:val="00D7759E"/>
    <w:rsid w:val="00D777B7"/>
    <w:rsid w:val="00D778EC"/>
    <w:rsid w:val="00D77B5C"/>
    <w:rsid w:val="00D8002D"/>
    <w:rsid w:val="00D8004B"/>
    <w:rsid w:val="00D80555"/>
    <w:rsid w:val="00D8076E"/>
    <w:rsid w:val="00D80945"/>
    <w:rsid w:val="00D80E5B"/>
    <w:rsid w:val="00D813F0"/>
    <w:rsid w:val="00D81551"/>
    <w:rsid w:val="00D8168C"/>
    <w:rsid w:val="00D816D9"/>
    <w:rsid w:val="00D81AC3"/>
    <w:rsid w:val="00D81B33"/>
    <w:rsid w:val="00D81F68"/>
    <w:rsid w:val="00D8235C"/>
    <w:rsid w:val="00D823B3"/>
    <w:rsid w:val="00D82652"/>
    <w:rsid w:val="00D826B1"/>
    <w:rsid w:val="00D82DCB"/>
    <w:rsid w:val="00D83174"/>
    <w:rsid w:val="00D833F3"/>
    <w:rsid w:val="00D8350B"/>
    <w:rsid w:val="00D83522"/>
    <w:rsid w:val="00D835B1"/>
    <w:rsid w:val="00D838FD"/>
    <w:rsid w:val="00D83A75"/>
    <w:rsid w:val="00D83D0F"/>
    <w:rsid w:val="00D83D7B"/>
    <w:rsid w:val="00D84157"/>
    <w:rsid w:val="00D842EA"/>
    <w:rsid w:val="00D84307"/>
    <w:rsid w:val="00D84D20"/>
    <w:rsid w:val="00D84E84"/>
    <w:rsid w:val="00D85107"/>
    <w:rsid w:val="00D8534B"/>
    <w:rsid w:val="00D853B6"/>
    <w:rsid w:val="00D85446"/>
    <w:rsid w:val="00D85523"/>
    <w:rsid w:val="00D8559F"/>
    <w:rsid w:val="00D857BD"/>
    <w:rsid w:val="00D85835"/>
    <w:rsid w:val="00D85861"/>
    <w:rsid w:val="00D859FD"/>
    <w:rsid w:val="00D85ADE"/>
    <w:rsid w:val="00D85FE6"/>
    <w:rsid w:val="00D862C2"/>
    <w:rsid w:val="00D87308"/>
    <w:rsid w:val="00D875D0"/>
    <w:rsid w:val="00D876DA"/>
    <w:rsid w:val="00D876E5"/>
    <w:rsid w:val="00D877B6"/>
    <w:rsid w:val="00D87875"/>
    <w:rsid w:val="00D8799F"/>
    <w:rsid w:val="00D879C5"/>
    <w:rsid w:val="00D87D5B"/>
    <w:rsid w:val="00D87E28"/>
    <w:rsid w:val="00D87FFC"/>
    <w:rsid w:val="00D900D5"/>
    <w:rsid w:val="00D901B0"/>
    <w:rsid w:val="00D90B5A"/>
    <w:rsid w:val="00D90FCC"/>
    <w:rsid w:val="00D91105"/>
    <w:rsid w:val="00D911E8"/>
    <w:rsid w:val="00D916A6"/>
    <w:rsid w:val="00D91D74"/>
    <w:rsid w:val="00D91DDA"/>
    <w:rsid w:val="00D91FDE"/>
    <w:rsid w:val="00D92148"/>
    <w:rsid w:val="00D924C2"/>
    <w:rsid w:val="00D924C7"/>
    <w:rsid w:val="00D9292F"/>
    <w:rsid w:val="00D92971"/>
    <w:rsid w:val="00D92D04"/>
    <w:rsid w:val="00D935C4"/>
    <w:rsid w:val="00D935C5"/>
    <w:rsid w:val="00D93CEB"/>
    <w:rsid w:val="00D93ED0"/>
    <w:rsid w:val="00D942A7"/>
    <w:rsid w:val="00D945A0"/>
    <w:rsid w:val="00D945C2"/>
    <w:rsid w:val="00D946B9"/>
    <w:rsid w:val="00D94757"/>
    <w:rsid w:val="00D94B02"/>
    <w:rsid w:val="00D94D01"/>
    <w:rsid w:val="00D95093"/>
    <w:rsid w:val="00D953C2"/>
    <w:rsid w:val="00D95537"/>
    <w:rsid w:val="00D9575B"/>
    <w:rsid w:val="00D95A22"/>
    <w:rsid w:val="00D95C60"/>
    <w:rsid w:val="00D95EC0"/>
    <w:rsid w:val="00D96349"/>
    <w:rsid w:val="00D969B0"/>
    <w:rsid w:val="00D96CA2"/>
    <w:rsid w:val="00D96DC8"/>
    <w:rsid w:val="00D96F3E"/>
    <w:rsid w:val="00D97238"/>
    <w:rsid w:val="00D974F8"/>
    <w:rsid w:val="00D975BB"/>
    <w:rsid w:val="00D97919"/>
    <w:rsid w:val="00D97ADC"/>
    <w:rsid w:val="00D97B3F"/>
    <w:rsid w:val="00D97EF3"/>
    <w:rsid w:val="00DA0294"/>
    <w:rsid w:val="00DA079F"/>
    <w:rsid w:val="00DA0BD1"/>
    <w:rsid w:val="00DA0EAF"/>
    <w:rsid w:val="00DA13A7"/>
    <w:rsid w:val="00DA15C3"/>
    <w:rsid w:val="00DA164F"/>
    <w:rsid w:val="00DA1A2D"/>
    <w:rsid w:val="00DA1AB7"/>
    <w:rsid w:val="00DA1B2C"/>
    <w:rsid w:val="00DA1F48"/>
    <w:rsid w:val="00DA2215"/>
    <w:rsid w:val="00DA240C"/>
    <w:rsid w:val="00DA266E"/>
    <w:rsid w:val="00DA2680"/>
    <w:rsid w:val="00DA27B6"/>
    <w:rsid w:val="00DA2C72"/>
    <w:rsid w:val="00DA2D53"/>
    <w:rsid w:val="00DA2EB7"/>
    <w:rsid w:val="00DA2F77"/>
    <w:rsid w:val="00DA305D"/>
    <w:rsid w:val="00DA30D5"/>
    <w:rsid w:val="00DA32D8"/>
    <w:rsid w:val="00DA34B7"/>
    <w:rsid w:val="00DA35A8"/>
    <w:rsid w:val="00DA3672"/>
    <w:rsid w:val="00DA369A"/>
    <w:rsid w:val="00DA3919"/>
    <w:rsid w:val="00DA3A26"/>
    <w:rsid w:val="00DA3E7F"/>
    <w:rsid w:val="00DA4047"/>
    <w:rsid w:val="00DA40A6"/>
    <w:rsid w:val="00DA410C"/>
    <w:rsid w:val="00DA48DF"/>
    <w:rsid w:val="00DA4FF6"/>
    <w:rsid w:val="00DA50D1"/>
    <w:rsid w:val="00DA5128"/>
    <w:rsid w:val="00DA5A31"/>
    <w:rsid w:val="00DA5C38"/>
    <w:rsid w:val="00DA6407"/>
    <w:rsid w:val="00DA66A7"/>
    <w:rsid w:val="00DA6843"/>
    <w:rsid w:val="00DA6B98"/>
    <w:rsid w:val="00DA6C3E"/>
    <w:rsid w:val="00DA736C"/>
    <w:rsid w:val="00DA765B"/>
    <w:rsid w:val="00DA76D7"/>
    <w:rsid w:val="00DA773C"/>
    <w:rsid w:val="00DB014E"/>
    <w:rsid w:val="00DB0B35"/>
    <w:rsid w:val="00DB0C57"/>
    <w:rsid w:val="00DB0CD9"/>
    <w:rsid w:val="00DB0CE8"/>
    <w:rsid w:val="00DB0EBB"/>
    <w:rsid w:val="00DB0F54"/>
    <w:rsid w:val="00DB12B8"/>
    <w:rsid w:val="00DB15FF"/>
    <w:rsid w:val="00DB1D55"/>
    <w:rsid w:val="00DB1D62"/>
    <w:rsid w:val="00DB1E09"/>
    <w:rsid w:val="00DB1E68"/>
    <w:rsid w:val="00DB226F"/>
    <w:rsid w:val="00DB336D"/>
    <w:rsid w:val="00DB34E0"/>
    <w:rsid w:val="00DB359E"/>
    <w:rsid w:val="00DB379A"/>
    <w:rsid w:val="00DB3AB8"/>
    <w:rsid w:val="00DB4289"/>
    <w:rsid w:val="00DB48BB"/>
    <w:rsid w:val="00DB4C72"/>
    <w:rsid w:val="00DB4F54"/>
    <w:rsid w:val="00DB553F"/>
    <w:rsid w:val="00DB56EF"/>
    <w:rsid w:val="00DB57CC"/>
    <w:rsid w:val="00DB5969"/>
    <w:rsid w:val="00DB5B7B"/>
    <w:rsid w:val="00DB5F1E"/>
    <w:rsid w:val="00DB5FC1"/>
    <w:rsid w:val="00DB6268"/>
    <w:rsid w:val="00DB6397"/>
    <w:rsid w:val="00DB65C9"/>
    <w:rsid w:val="00DB66E3"/>
    <w:rsid w:val="00DB673B"/>
    <w:rsid w:val="00DB6914"/>
    <w:rsid w:val="00DB699A"/>
    <w:rsid w:val="00DB6E4C"/>
    <w:rsid w:val="00DB753D"/>
    <w:rsid w:val="00DB76B3"/>
    <w:rsid w:val="00DB7935"/>
    <w:rsid w:val="00DB7E14"/>
    <w:rsid w:val="00DC0546"/>
    <w:rsid w:val="00DC069B"/>
    <w:rsid w:val="00DC06A8"/>
    <w:rsid w:val="00DC06E5"/>
    <w:rsid w:val="00DC09A5"/>
    <w:rsid w:val="00DC0B67"/>
    <w:rsid w:val="00DC0FAB"/>
    <w:rsid w:val="00DC17DB"/>
    <w:rsid w:val="00DC1936"/>
    <w:rsid w:val="00DC1AFB"/>
    <w:rsid w:val="00DC1BFE"/>
    <w:rsid w:val="00DC1BFF"/>
    <w:rsid w:val="00DC1CCD"/>
    <w:rsid w:val="00DC220B"/>
    <w:rsid w:val="00DC2506"/>
    <w:rsid w:val="00DC25A4"/>
    <w:rsid w:val="00DC2623"/>
    <w:rsid w:val="00DC27B8"/>
    <w:rsid w:val="00DC2EB6"/>
    <w:rsid w:val="00DC31D1"/>
    <w:rsid w:val="00DC33E3"/>
    <w:rsid w:val="00DC344F"/>
    <w:rsid w:val="00DC3694"/>
    <w:rsid w:val="00DC36D1"/>
    <w:rsid w:val="00DC3988"/>
    <w:rsid w:val="00DC41E8"/>
    <w:rsid w:val="00DC4327"/>
    <w:rsid w:val="00DC467E"/>
    <w:rsid w:val="00DC49B7"/>
    <w:rsid w:val="00DC49F5"/>
    <w:rsid w:val="00DC50D9"/>
    <w:rsid w:val="00DC5468"/>
    <w:rsid w:val="00DC5701"/>
    <w:rsid w:val="00DC5DF7"/>
    <w:rsid w:val="00DC60FD"/>
    <w:rsid w:val="00DC610F"/>
    <w:rsid w:val="00DC64A5"/>
    <w:rsid w:val="00DC655C"/>
    <w:rsid w:val="00DC664C"/>
    <w:rsid w:val="00DC688C"/>
    <w:rsid w:val="00DC6A92"/>
    <w:rsid w:val="00DC6AD2"/>
    <w:rsid w:val="00DC6B1F"/>
    <w:rsid w:val="00DC6EA1"/>
    <w:rsid w:val="00DC6F66"/>
    <w:rsid w:val="00DC7017"/>
    <w:rsid w:val="00DC74E8"/>
    <w:rsid w:val="00DC750E"/>
    <w:rsid w:val="00DC76E3"/>
    <w:rsid w:val="00DC779A"/>
    <w:rsid w:val="00DC7809"/>
    <w:rsid w:val="00DC78B7"/>
    <w:rsid w:val="00DC7B2C"/>
    <w:rsid w:val="00DD0158"/>
    <w:rsid w:val="00DD0335"/>
    <w:rsid w:val="00DD05FD"/>
    <w:rsid w:val="00DD099D"/>
    <w:rsid w:val="00DD0A09"/>
    <w:rsid w:val="00DD0E81"/>
    <w:rsid w:val="00DD0F13"/>
    <w:rsid w:val="00DD11A9"/>
    <w:rsid w:val="00DD14CA"/>
    <w:rsid w:val="00DD14E7"/>
    <w:rsid w:val="00DD1504"/>
    <w:rsid w:val="00DD1959"/>
    <w:rsid w:val="00DD1A1B"/>
    <w:rsid w:val="00DD1AC6"/>
    <w:rsid w:val="00DD2355"/>
    <w:rsid w:val="00DD239C"/>
    <w:rsid w:val="00DD23D9"/>
    <w:rsid w:val="00DD263F"/>
    <w:rsid w:val="00DD2B17"/>
    <w:rsid w:val="00DD2C1F"/>
    <w:rsid w:val="00DD36DE"/>
    <w:rsid w:val="00DD42B0"/>
    <w:rsid w:val="00DD455A"/>
    <w:rsid w:val="00DD4A37"/>
    <w:rsid w:val="00DD55BF"/>
    <w:rsid w:val="00DD56E9"/>
    <w:rsid w:val="00DD5871"/>
    <w:rsid w:val="00DD5AA6"/>
    <w:rsid w:val="00DD5DC5"/>
    <w:rsid w:val="00DD5F3F"/>
    <w:rsid w:val="00DD606B"/>
    <w:rsid w:val="00DD6391"/>
    <w:rsid w:val="00DD7135"/>
    <w:rsid w:val="00DD740A"/>
    <w:rsid w:val="00DD7465"/>
    <w:rsid w:val="00DD771E"/>
    <w:rsid w:val="00DD7770"/>
    <w:rsid w:val="00DD782E"/>
    <w:rsid w:val="00DD783B"/>
    <w:rsid w:val="00DD7DDA"/>
    <w:rsid w:val="00DD7E8E"/>
    <w:rsid w:val="00DD7FA3"/>
    <w:rsid w:val="00DE032C"/>
    <w:rsid w:val="00DE0412"/>
    <w:rsid w:val="00DE0587"/>
    <w:rsid w:val="00DE08CC"/>
    <w:rsid w:val="00DE0DF5"/>
    <w:rsid w:val="00DE0E19"/>
    <w:rsid w:val="00DE106B"/>
    <w:rsid w:val="00DE113C"/>
    <w:rsid w:val="00DE11C3"/>
    <w:rsid w:val="00DE155B"/>
    <w:rsid w:val="00DE1A95"/>
    <w:rsid w:val="00DE1F54"/>
    <w:rsid w:val="00DE24A7"/>
    <w:rsid w:val="00DE2735"/>
    <w:rsid w:val="00DE2B2B"/>
    <w:rsid w:val="00DE2C8E"/>
    <w:rsid w:val="00DE2F38"/>
    <w:rsid w:val="00DE2F5B"/>
    <w:rsid w:val="00DE3060"/>
    <w:rsid w:val="00DE3588"/>
    <w:rsid w:val="00DE3AAA"/>
    <w:rsid w:val="00DE3DF4"/>
    <w:rsid w:val="00DE4AD6"/>
    <w:rsid w:val="00DE514B"/>
    <w:rsid w:val="00DE5337"/>
    <w:rsid w:val="00DE56B9"/>
    <w:rsid w:val="00DE57BA"/>
    <w:rsid w:val="00DE58F4"/>
    <w:rsid w:val="00DE592F"/>
    <w:rsid w:val="00DE5ADB"/>
    <w:rsid w:val="00DE5DBE"/>
    <w:rsid w:val="00DE5E47"/>
    <w:rsid w:val="00DE6710"/>
    <w:rsid w:val="00DE68A2"/>
    <w:rsid w:val="00DE6B4A"/>
    <w:rsid w:val="00DE6B85"/>
    <w:rsid w:val="00DE6BF5"/>
    <w:rsid w:val="00DE6CFC"/>
    <w:rsid w:val="00DE6E3F"/>
    <w:rsid w:val="00DE6FAA"/>
    <w:rsid w:val="00DE73B1"/>
    <w:rsid w:val="00DE74F4"/>
    <w:rsid w:val="00DE7583"/>
    <w:rsid w:val="00DF0194"/>
    <w:rsid w:val="00DF0251"/>
    <w:rsid w:val="00DF0281"/>
    <w:rsid w:val="00DF0444"/>
    <w:rsid w:val="00DF0A03"/>
    <w:rsid w:val="00DF0CCC"/>
    <w:rsid w:val="00DF1317"/>
    <w:rsid w:val="00DF1453"/>
    <w:rsid w:val="00DF1BE0"/>
    <w:rsid w:val="00DF1F88"/>
    <w:rsid w:val="00DF21E3"/>
    <w:rsid w:val="00DF2285"/>
    <w:rsid w:val="00DF26F0"/>
    <w:rsid w:val="00DF270E"/>
    <w:rsid w:val="00DF276D"/>
    <w:rsid w:val="00DF29B0"/>
    <w:rsid w:val="00DF2B77"/>
    <w:rsid w:val="00DF2BBA"/>
    <w:rsid w:val="00DF330A"/>
    <w:rsid w:val="00DF343F"/>
    <w:rsid w:val="00DF3CCF"/>
    <w:rsid w:val="00DF3E42"/>
    <w:rsid w:val="00DF43D8"/>
    <w:rsid w:val="00DF48EB"/>
    <w:rsid w:val="00DF4F05"/>
    <w:rsid w:val="00DF5112"/>
    <w:rsid w:val="00DF51B0"/>
    <w:rsid w:val="00DF5AAA"/>
    <w:rsid w:val="00DF5AC5"/>
    <w:rsid w:val="00DF5B51"/>
    <w:rsid w:val="00DF5F50"/>
    <w:rsid w:val="00DF60DB"/>
    <w:rsid w:val="00DF60E8"/>
    <w:rsid w:val="00DF6180"/>
    <w:rsid w:val="00DF632B"/>
    <w:rsid w:val="00DF6397"/>
    <w:rsid w:val="00DF6803"/>
    <w:rsid w:val="00DF68D8"/>
    <w:rsid w:val="00DF6FCE"/>
    <w:rsid w:val="00DF768D"/>
    <w:rsid w:val="00DF787D"/>
    <w:rsid w:val="00DF795F"/>
    <w:rsid w:val="00DF7C35"/>
    <w:rsid w:val="00DF7DB8"/>
    <w:rsid w:val="00DF7FE4"/>
    <w:rsid w:val="00E001F0"/>
    <w:rsid w:val="00E00636"/>
    <w:rsid w:val="00E008E0"/>
    <w:rsid w:val="00E00BA4"/>
    <w:rsid w:val="00E010E5"/>
    <w:rsid w:val="00E01169"/>
    <w:rsid w:val="00E011E8"/>
    <w:rsid w:val="00E012CE"/>
    <w:rsid w:val="00E014A1"/>
    <w:rsid w:val="00E014A2"/>
    <w:rsid w:val="00E01513"/>
    <w:rsid w:val="00E01938"/>
    <w:rsid w:val="00E01CB5"/>
    <w:rsid w:val="00E01D2C"/>
    <w:rsid w:val="00E01F45"/>
    <w:rsid w:val="00E02165"/>
    <w:rsid w:val="00E022A9"/>
    <w:rsid w:val="00E023C6"/>
    <w:rsid w:val="00E02437"/>
    <w:rsid w:val="00E0248D"/>
    <w:rsid w:val="00E0256D"/>
    <w:rsid w:val="00E02645"/>
    <w:rsid w:val="00E0264D"/>
    <w:rsid w:val="00E02B3B"/>
    <w:rsid w:val="00E02F0C"/>
    <w:rsid w:val="00E030CC"/>
    <w:rsid w:val="00E0330D"/>
    <w:rsid w:val="00E0345A"/>
    <w:rsid w:val="00E03493"/>
    <w:rsid w:val="00E03A83"/>
    <w:rsid w:val="00E03ABD"/>
    <w:rsid w:val="00E03C1F"/>
    <w:rsid w:val="00E041A3"/>
    <w:rsid w:val="00E04544"/>
    <w:rsid w:val="00E0465B"/>
    <w:rsid w:val="00E04726"/>
    <w:rsid w:val="00E04982"/>
    <w:rsid w:val="00E04C01"/>
    <w:rsid w:val="00E04C61"/>
    <w:rsid w:val="00E04D40"/>
    <w:rsid w:val="00E04DD7"/>
    <w:rsid w:val="00E05173"/>
    <w:rsid w:val="00E057C2"/>
    <w:rsid w:val="00E05844"/>
    <w:rsid w:val="00E059F3"/>
    <w:rsid w:val="00E05F25"/>
    <w:rsid w:val="00E05F90"/>
    <w:rsid w:val="00E06289"/>
    <w:rsid w:val="00E06450"/>
    <w:rsid w:val="00E06598"/>
    <w:rsid w:val="00E06CED"/>
    <w:rsid w:val="00E06EF3"/>
    <w:rsid w:val="00E06F68"/>
    <w:rsid w:val="00E07281"/>
    <w:rsid w:val="00E073DA"/>
    <w:rsid w:val="00E074CE"/>
    <w:rsid w:val="00E07773"/>
    <w:rsid w:val="00E079DA"/>
    <w:rsid w:val="00E07C49"/>
    <w:rsid w:val="00E07E02"/>
    <w:rsid w:val="00E10368"/>
    <w:rsid w:val="00E10539"/>
    <w:rsid w:val="00E1059C"/>
    <w:rsid w:val="00E10747"/>
    <w:rsid w:val="00E10C2B"/>
    <w:rsid w:val="00E10CB8"/>
    <w:rsid w:val="00E11000"/>
    <w:rsid w:val="00E1132D"/>
    <w:rsid w:val="00E11518"/>
    <w:rsid w:val="00E11652"/>
    <w:rsid w:val="00E1178D"/>
    <w:rsid w:val="00E11829"/>
    <w:rsid w:val="00E11AA7"/>
    <w:rsid w:val="00E122BC"/>
    <w:rsid w:val="00E126E7"/>
    <w:rsid w:val="00E127B5"/>
    <w:rsid w:val="00E128AC"/>
    <w:rsid w:val="00E12A0B"/>
    <w:rsid w:val="00E12D75"/>
    <w:rsid w:val="00E1363A"/>
    <w:rsid w:val="00E13752"/>
    <w:rsid w:val="00E13985"/>
    <w:rsid w:val="00E13A20"/>
    <w:rsid w:val="00E1404E"/>
    <w:rsid w:val="00E140F2"/>
    <w:rsid w:val="00E1419B"/>
    <w:rsid w:val="00E14304"/>
    <w:rsid w:val="00E1433A"/>
    <w:rsid w:val="00E149B5"/>
    <w:rsid w:val="00E14AD0"/>
    <w:rsid w:val="00E14B59"/>
    <w:rsid w:val="00E14BE3"/>
    <w:rsid w:val="00E14F1E"/>
    <w:rsid w:val="00E1530A"/>
    <w:rsid w:val="00E153FB"/>
    <w:rsid w:val="00E15574"/>
    <w:rsid w:val="00E156C3"/>
    <w:rsid w:val="00E15804"/>
    <w:rsid w:val="00E16435"/>
    <w:rsid w:val="00E16484"/>
    <w:rsid w:val="00E16899"/>
    <w:rsid w:val="00E16BBE"/>
    <w:rsid w:val="00E17387"/>
    <w:rsid w:val="00E175F9"/>
    <w:rsid w:val="00E17798"/>
    <w:rsid w:val="00E17E64"/>
    <w:rsid w:val="00E20166"/>
    <w:rsid w:val="00E203D1"/>
    <w:rsid w:val="00E20A95"/>
    <w:rsid w:val="00E20C5A"/>
    <w:rsid w:val="00E2127C"/>
    <w:rsid w:val="00E2150F"/>
    <w:rsid w:val="00E2158C"/>
    <w:rsid w:val="00E21DE0"/>
    <w:rsid w:val="00E21E7C"/>
    <w:rsid w:val="00E222DE"/>
    <w:rsid w:val="00E223CA"/>
    <w:rsid w:val="00E22549"/>
    <w:rsid w:val="00E225CC"/>
    <w:rsid w:val="00E22683"/>
    <w:rsid w:val="00E227DC"/>
    <w:rsid w:val="00E228B2"/>
    <w:rsid w:val="00E22E46"/>
    <w:rsid w:val="00E22E4A"/>
    <w:rsid w:val="00E22E80"/>
    <w:rsid w:val="00E23255"/>
    <w:rsid w:val="00E2378C"/>
    <w:rsid w:val="00E23ABA"/>
    <w:rsid w:val="00E23B5B"/>
    <w:rsid w:val="00E23FC7"/>
    <w:rsid w:val="00E23FCB"/>
    <w:rsid w:val="00E240F3"/>
    <w:rsid w:val="00E2411C"/>
    <w:rsid w:val="00E244F6"/>
    <w:rsid w:val="00E24546"/>
    <w:rsid w:val="00E245CD"/>
    <w:rsid w:val="00E24AA9"/>
    <w:rsid w:val="00E2503A"/>
    <w:rsid w:val="00E2504F"/>
    <w:rsid w:val="00E259D2"/>
    <w:rsid w:val="00E25D76"/>
    <w:rsid w:val="00E26698"/>
    <w:rsid w:val="00E26792"/>
    <w:rsid w:val="00E26918"/>
    <w:rsid w:val="00E269D8"/>
    <w:rsid w:val="00E26B32"/>
    <w:rsid w:val="00E2748A"/>
    <w:rsid w:val="00E274F8"/>
    <w:rsid w:val="00E27AEA"/>
    <w:rsid w:val="00E27BC4"/>
    <w:rsid w:val="00E27DC1"/>
    <w:rsid w:val="00E27FE0"/>
    <w:rsid w:val="00E300ED"/>
    <w:rsid w:val="00E30146"/>
    <w:rsid w:val="00E3035C"/>
    <w:rsid w:val="00E3105E"/>
    <w:rsid w:val="00E315AB"/>
    <w:rsid w:val="00E319FD"/>
    <w:rsid w:val="00E32311"/>
    <w:rsid w:val="00E323B4"/>
    <w:rsid w:val="00E3284D"/>
    <w:rsid w:val="00E32A5C"/>
    <w:rsid w:val="00E32FCA"/>
    <w:rsid w:val="00E3313F"/>
    <w:rsid w:val="00E33389"/>
    <w:rsid w:val="00E334BD"/>
    <w:rsid w:val="00E33734"/>
    <w:rsid w:val="00E337DF"/>
    <w:rsid w:val="00E33803"/>
    <w:rsid w:val="00E339DF"/>
    <w:rsid w:val="00E33B4D"/>
    <w:rsid w:val="00E33BA1"/>
    <w:rsid w:val="00E33D5F"/>
    <w:rsid w:val="00E33EAD"/>
    <w:rsid w:val="00E33EE1"/>
    <w:rsid w:val="00E34035"/>
    <w:rsid w:val="00E340CE"/>
    <w:rsid w:val="00E344E6"/>
    <w:rsid w:val="00E35179"/>
    <w:rsid w:val="00E3529C"/>
    <w:rsid w:val="00E3545A"/>
    <w:rsid w:val="00E35D33"/>
    <w:rsid w:val="00E35E11"/>
    <w:rsid w:val="00E35FD5"/>
    <w:rsid w:val="00E3611E"/>
    <w:rsid w:val="00E362A6"/>
    <w:rsid w:val="00E36D3C"/>
    <w:rsid w:val="00E37699"/>
    <w:rsid w:val="00E3783C"/>
    <w:rsid w:val="00E3791D"/>
    <w:rsid w:val="00E37945"/>
    <w:rsid w:val="00E37C47"/>
    <w:rsid w:val="00E37C56"/>
    <w:rsid w:val="00E37EE5"/>
    <w:rsid w:val="00E40079"/>
    <w:rsid w:val="00E4037B"/>
    <w:rsid w:val="00E405E3"/>
    <w:rsid w:val="00E40ABB"/>
    <w:rsid w:val="00E40AEA"/>
    <w:rsid w:val="00E40FD7"/>
    <w:rsid w:val="00E414BC"/>
    <w:rsid w:val="00E41887"/>
    <w:rsid w:val="00E41A8F"/>
    <w:rsid w:val="00E41B43"/>
    <w:rsid w:val="00E41D26"/>
    <w:rsid w:val="00E42029"/>
    <w:rsid w:val="00E423BA"/>
    <w:rsid w:val="00E42460"/>
    <w:rsid w:val="00E427E9"/>
    <w:rsid w:val="00E428C4"/>
    <w:rsid w:val="00E42B97"/>
    <w:rsid w:val="00E42E3C"/>
    <w:rsid w:val="00E43824"/>
    <w:rsid w:val="00E43CCF"/>
    <w:rsid w:val="00E43D40"/>
    <w:rsid w:val="00E4494E"/>
    <w:rsid w:val="00E44B16"/>
    <w:rsid w:val="00E4536E"/>
    <w:rsid w:val="00E45488"/>
    <w:rsid w:val="00E454E7"/>
    <w:rsid w:val="00E45538"/>
    <w:rsid w:val="00E45619"/>
    <w:rsid w:val="00E45DB1"/>
    <w:rsid w:val="00E45DBB"/>
    <w:rsid w:val="00E460F9"/>
    <w:rsid w:val="00E4617D"/>
    <w:rsid w:val="00E464CC"/>
    <w:rsid w:val="00E46574"/>
    <w:rsid w:val="00E46932"/>
    <w:rsid w:val="00E46B02"/>
    <w:rsid w:val="00E4743D"/>
    <w:rsid w:val="00E47571"/>
    <w:rsid w:val="00E475C1"/>
    <w:rsid w:val="00E501F0"/>
    <w:rsid w:val="00E507B8"/>
    <w:rsid w:val="00E5080B"/>
    <w:rsid w:val="00E50D0B"/>
    <w:rsid w:val="00E51194"/>
    <w:rsid w:val="00E51706"/>
    <w:rsid w:val="00E5178C"/>
    <w:rsid w:val="00E51BF4"/>
    <w:rsid w:val="00E520EE"/>
    <w:rsid w:val="00E524BE"/>
    <w:rsid w:val="00E526B0"/>
    <w:rsid w:val="00E52D20"/>
    <w:rsid w:val="00E52E20"/>
    <w:rsid w:val="00E52F88"/>
    <w:rsid w:val="00E53408"/>
    <w:rsid w:val="00E537E5"/>
    <w:rsid w:val="00E544DB"/>
    <w:rsid w:val="00E54749"/>
    <w:rsid w:val="00E547F0"/>
    <w:rsid w:val="00E54A6E"/>
    <w:rsid w:val="00E54CCF"/>
    <w:rsid w:val="00E54F79"/>
    <w:rsid w:val="00E551A1"/>
    <w:rsid w:val="00E55452"/>
    <w:rsid w:val="00E5552D"/>
    <w:rsid w:val="00E555E2"/>
    <w:rsid w:val="00E55CA5"/>
    <w:rsid w:val="00E5650E"/>
    <w:rsid w:val="00E569FF"/>
    <w:rsid w:val="00E56D0E"/>
    <w:rsid w:val="00E570A3"/>
    <w:rsid w:val="00E60241"/>
    <w:rsid w:val="00E60319"/>
    <w:rsid w:val="00E60DF3"/>
    <w:rsid w:val="00E61119"/>
    <w:rsid w:val="00E615EE"/>
    <w:rsid w:val="00E61A65"/>
    <w:rsid w:val="00E61C67"/>
    <w:rsid w:val="00E61D23"/>
    <w:rsid w:val="00E620E5"/>
    <w:rsid w:val="00E62B51"/>
    <w:rsid w:val="00E6310B"/>
    <w:rsid w:val="00E63140"/>
    <w:rsid w:val="00E6317B"/>
    <w:rsid w:val="00E63990"/>
    <w:rsid w:val="00E63A28"/>
    <w:rsid w:val="00E63A7C"/>
    <w:rsid w:val="00E63D04"/>
    <w:rsid w:val="00E63D95"/>
    <w:rsid w:val="00E6478B"/>
    <w:rsid w:val="00E64A9E"/>
    <w:rsid w:val="00E64B0E"/>
    <w:rsid w:val="00E64E19"/>
    <w:rsid w:val="00E652C6"/>
    <w:rsid w:val="00E653BC"/>
    <w:rsid w:val="00E6545D"/>
    <w:rsid w:val="00E65464"/>
    <w:rsid w:val="00E65744"/>
    <w:rsid w:val="00E6580B"/>
    <w:rsid w:val="00E65A9E"/>
    <w:rsid w:val="00E65BC6"/>
    <w:rsid w:val="00E65E71"/>
    <w:rsid w:val="00E65FE1"/>
    <w:rsid w:val="00E6629C"/>
    <w:rsid w:val="00E6639E"/>
    <w:rsid w:val="00E663BA"/>
    <w:rsid w:val="00E67044"/>
    <w:rsid w:val="00E675AD"/>
    <w:rsid w:val="00E6786C"/>
    <w:rsid w:val="00E7042A"/>
    <w:rsid w:val="00E710B8"/>
    <w:rsid w:val="00E712E6"/>
    <w:rsid w:val="00E71B71"/>
    <w:rsid w:val="00E71D0B"/>
    <w:rsid w:val="00E720AA"/>
    <w:rsid w:val="00E72127"/>
    <w:rsid w:val="00E72249"/>
    <w:rsid w:val="00E7227C"/>
    <w:rsid w:val="00E723B1"/>
    <w:rsid w:val="00E7276C"/>
    <w:rsid w:val="00E7286D"/>
    <w:rsid w:val="00E729B3"/>
    <w:rsid w:val="00E7348A"/>
    <w:rsid w:val="00E735AE"/>
    <w:rsid w:val="00E73AF0"/>
    <w:rsid w:val="00E73D61"/>
    <w:rsid w:val="00E73DD3"/>
    <w:rsid w:val="00E73E15"/>
    <w:rsid w:val="00E7409F"/>
    <w:rsid w:val="00E740FD"/>
    <w:rsid w:val="00E74587"/>
    <w:rsid w:val="00E74B0E"/>
    <w:rsid w:val="00E74B7D"/>
    <w:rsid w:val="00E750E5"/>
    <w:rsid w:val="00E75168"/>
    <w:rsid w:val="00E75C02"/>
    <w:rsid w:val="00E75E35"/>
    <w:rsid w:val="00E75E89"/>
    <w:rsid w:val="00E76479"/>
    <w:rsid w:val="00E769F7"/>
    <w:rsid w:val="00E76C44"/>
    <w:rsid w:val="00E76C91"/>
    <w:rsid w:val="00E77C25"/>
    <w:rsid w:val="00E77E51"/>
    <w:rsid w:val="00E77FF6"/>
    <w:rsid w:val="00E8018A"/>
    <w:rsid w:val="00E80B36"/>
    <w:rsid w:val="00E81748"/>
    <w:rsid w:val="00E81808"/>
    <w:rsid w:val="00E82359"/>
    <w:rsid w:val="00E82474"/>
    <w:rsid w:val="00E824D8"/>
    <w:rsid w:val="00E82918"/>
    <w:rsid w:val="00E82A30"/>
    <w:rsid w:val="00E82E49"/>
    <w:rsid w:val="00E82F4D"/>
    <w:rsid w:val="00E8373B"/>
    <w:rsid w:val="00E8375A"/>
    <w:rsid w:val="00E83775"/>
    <w:rsid w:val="00E83BF2"/>
    <w:rsid w:val="00E83C3F"/>
    <w:rsid w:val="00E8406B"/>
    <w:rsid w:val="00E84164"/>
    <w:rsid w:val="00E8457A"/>
    <w:rsid w:val="00E845C0"/>
    <w:rsid w:val="00E848C8"/>
    <w:rsid w:val="00E849FD"/>
    <w:rsid w:val="00E84B74"/>
    <w:rsid w:val="00E84EE4"/>
    <w:rsid w:val="00E84F2C"/>
    <w:rsid w:val="00E855B2"/>
    <w:rsid w:val="00E85943"/>
    <w:rsid w:val="00E85B3C"/>
    <w:rsid w:val="00E85C77"/>
    <w:rsid w:val="00E8606F"/>
    <w:rsid w:val="00E869D7"/>
    <w:rsid w:val="00E86C68"/>
    <w:rsid w:val="00E86CEC"/>
    <w:rsid w:val="00E86E9E"/>
    <w:rsid w:val="00E870EE"/>
    <w:rsid w:val="00E873FE"/>
    <w:rsid w:val="00E8764E"/>
    <w:rsid w:val="00E876C9"/>
    <w:rsid w:val="00E87A92"/>
    <w:rsid w:val="00E87EAD"/>
    <w:rsid w:val="00E87FFB"/>
    <w:rsid w:val="00E90040"/>
    <w:rsid w:val="00E900B9"/>
    <w:rsid w:val="00E900D1"/>
    <w:rsid w:val="00E90339"/>
    <w:rsid w:val="00E90505"/>
    <w:rsid w:val="00E90A7E"/>
    <w:rsid w:val="00E90AB4"/>
    <w:rsid w:val="00E91329"/>
    <w:rsid w:val="00E91381"/>
    <w:rsid w:val="00E913E9"/>
    <w:rsid w:val="00E913FF"/>
    <w:rsid w:val="00E918BC"/>
    <w:rsid w:val="00E919DB"/>
    <w:rsid w:val="00E9245B"/>
    <w:rsid w:val="00E9269C"/>
    <w:rsid w:val="00E92BFE"/>
    <w:rsid w:val="00E9316B"/>
    <w:rsid w:val="00E9322A"/>
    <w:rsid w:val="00E93539"/>
    <w:rsid w:val="00E9371E"/>
    <w:rsid w:val="00E9399D"/>
    <w:rsid w:val="00E93BAB"/>
    <w:rsid w:val="00E93D3E"/>
    <w:rsid w:val="00E93D9A"/>
    <w:rsid w:val="00E94024"/>
    <w:rsid w:val="00E94115"/>
    <w:rsid w:val="00E94163"/>
    <w:rsid w:val="00E946BB"/>
    <w:rsid w:val="00E946D3"/>
    <w:rsid w:val="00E947C9"/>
    <w:rsid w:val="00E94850"/>
    <w:rsid w:val="00E94C5F"/>
    <w:rsid w:val="00E94D27"/>
    <w:rsid w:val="00E94D5C"/>
    <w:rsid w:val="00E94FE7"/>
    <w:rsid w:val="00E95191"/>
    <w:rsid w:val="00E95409"/>
    <w:rsid w:val="00E954A5"/>
    <w:rsid w:val="00E95612"/>
    <w:rsid w:val="00E956FF"/>
    <w:rsid w:val="00E95A83"/>
    <w:rsid w:val="00E95B60"/>
    <w:rsid w:val="00E95BC1"/>
    <w:rsid w:val="00E95BCC"/>
    <w:rsid w:val="00E9678E"/>
    <w:rsid w:val="00E96D7E"/>
    <w:rsid w:val="00E97278"/>
    <w:rsid w:val="00E97493"/>
    <w:rsid w:val="00E97697"/>
    <w:rsid w:val="00E977F8"/>
    <w:rsid w:val="00E97821"/>
    <w:rsid w:val="00E97A4D"/>
    <w:rsid w:val="00E97C10"/>
    <w:rsid w:val="00EA00CD"/>
    <w:rsid w:val="00EA0858"/>
    <w:rsid w:val="00EA0ECB"/>
    <w:rsid w:val="00EA11EC"/>
    <w:rsid w:val="00EA14A4"/>
    <w:rsid w:val="00EA15D9"/>
    <w:rsid w:val="00EA1654"/>
    <w:rsid w:val="00EA1675"/>
    <w:rsid w:val="00EA1A8F"/>
    <w:rsid w:val="00EA1C7B"/>
    <w:rsid w:val="00EA21B5"/>
    <w:rsid w:val="00EA25DE"/>
    <w:rsid w:val="00EA268A"/>
    <w:rsid w:val="00EA2959"/>
    <w:rsid w:val="00EA2A1F"/>
    <w:rsid w:val="00EA2B5A"/>
    <w:rsid w:val="00EA34BE"/>
    <w:rsid w:val="00EA3610"/>
    <w:rsid w:val="00EA373F"/>
    <w:rsid w:val="00EA38CD"/>
    <w:rsid w:val="00EA3B1B"/>
    <w:rsid w:val="00EA3E64"/>
    <w:rsid w:val="00EA3F32"/>
    <w:rsid w:val="00EA41AB"/>
    <w:rsid w:val="00EA4315"/>
    <w:rsid w:val="00EA45DB"/>
    <w:rsid w:val="00EA4864"/>
    <w:rsid w:val="00EA4943"/>
    <w:rsid w:val="00EA4BE9"/>
    <w:rsid w:val="00EA4E4D"/>
    <w:rsid w:val="00EA4E5D"/>
    <w:rsid w:val="00EA4FA9"/>
    <w:rsid w:val="00EA5247"/>
    <w:rsid w:val="00EA5253"/>
    <w:rsid w:val="00EA54E6"/>
    <w:rsid w:val="00EA5559"/>
    <w:rsid w:val="00EA5B80"/>
    <w:rsid w:val="00EA6027"/>
    <w:rsid w:val="00EA609A"/>
    <w:rsid w:val="00EA649C"/>
    <w:rsid w:val="00EA6912"/>
    <w:rsid w:val="00EA6A92"/>
    <w:rsid w:val="00EA6F40"/>
    <w:rsid w:val="00EA7037"/>
    <w:rsid w:val="00EA7472"/>
    <w:rsid w:val="00EA7723"/>
    <w:rsid w:val="00EA7730"/>
    <w:rsid w:val="00EA78F3"/>
    <w:rsid w:val="00EB01A5"/>
    <w:rsid w:val="00EB0817"/>
    <w:rsid w:val="00EB0ABD"/>
    <w:rsid w:val="00EB0DBD"/>
    <w:rsid w:val="00EB0FF2"/>
    <w:rsid w:val="00EB1248"/>
    <w:rsid w:val="00EB140F"/>
    <w:rsid w:val="00EB14FF"/>
    <w:rsid w:val="00EB182F"/>
    <w:rsid w:val="00EB1C6D"/>
    <w:rsid w:val="00EB1FF4"/>
    <w:rsid w:val="00EB206F"/>
    <w:rsid w:val="00EB2445"/>
    <w:rsid w:val="00EB25AD"/>
    <w:rsid w:val="00EB3107"/>
    <w:rsid w:val="00EB35CA"/>
    <w:rsid w:val="00EB39B4"/>
    <w:rsid w:val="00EB3AA7"/>
    <w:rsid w:val="00EB3C4E"/>
    <w:rsid w:val="00EB3C96"/>
    <w:rsid w:val="00EB3DF2"/>
    <w:rsid w:val="00EB3EF7"/>
    <w:rsid w:val="00EB3FAA"/>
    <w:rsid w:val="00EB4051"/>
    <w:rsid w:val="00EB4211"/>
    <w:rsid w:val="00EB453D"/>
    <w:rsid w:val="00EB4833"/>
    <w:rsid w:val="00EB4E5B"/>
    <w:rsid w:val="00EB502C"/>
    <w:rsid w:val="00EB5412"/>
    <w:rsid w:val="00EB5785"/>
    <w:rsid w:val="00EB5996"/>
    <w:rsid w:val="00EB59B6"/>
    <w:rsid w:val="00EB5DBE"/>
    <w:rsid w:val="00EB5E62"/>
    <w:rsid w:val="00EB5E95"/>
    <w:rsid w:val="00EB5F3F"/>
    <w:rsid w:val="00EB6539"/>
    <w:rsid w:val="00EB66CA"/>
    <w:rsid w:val="00EB6E17"/>
    <w:rsid w:val="00EB73BD"/>
    <w:rsid w:val="00EB75E5"/>
    <w:rsid w:val="00EB7771"/>
    <w:rsid w:val="00EB7807"/>
    <w:rsid w:val="00EB780A"/>
    <w:rsid w:val="00EB7A37"/>
    <w:rsid w:val="00EB7DE1"/>
    <w:rsid w:val="00EB7F37"/>
    <w:rsid w:val="00EC00E7"/>
    <w:rsid w:val="00EC058B"/>
    <w:rsid w:val="00EC0BEA"/>
    <w:rsid w:val="00EC0E9F"/>
    <w:rsid w:val="00EC0FEB"/>
    <w:rsid w:val="00EC1063"/>
    <w:rsid w:val="00EC1120"/>
    <w:rsid w:val="00EC1ACC"/>
    <w:rsid w:val="00EC1B83"/>
    <w:rsid w:val="00EC1C62"/>
    <w:rsid w:val="00EC1F78"/>
    <w:rsid w:val="00EC203E"/>
    <w:rsid w:val="00EC2587"/>
    <w:rsid w:val="00EC2691"/>
    <w:rsid w:val="00EC2B86"/>
    <w:rsid w:val="00EC2C3D"/>
    <w:rsid w:val="00EC2CBD"/>
    <w:rsid w:val="00EC2CCC"/>
    <w:rsid w:val="00EC3B9C"/>
    <w:rsid w:val="00EC3C51"/>
    <w:rsid w:val="00EC3DE2"/>
    <w:rsid w:val="00EC42C9"/>
    <w:rsid w:val="00EC432D"/>
    <w:rsid w:val="00EC5173"/>
    <w:rsid w:val="00EC56D4"/>
    <w:rsid w:val="00EC58FD"/>
    <w:rsid w:val="00EC5B9F"/>
    <w:rsid w:val="00EC5C78"/>
    <w:rsid w:val="00EC616C"/>
    <w:rsid w:val="00EC62B6"/>
    <w:rsid w:val="00EC6646"/>
    <w:rsid w:val="00EC6731"/>
    <w:rsid w:val="00EC6DD3"/>
    <w:rsid w:val="00EC6F56"/>
    <w:rsid w:val="00EC6FC3"/>
    <w:rsid w:val="00EC7206"/>
    <w:rsid w:val="00EC732F"/>
    <w:rsid w:val="00EC7A03"/>
    <w:rsid w:val="00EC7A08"/>
    <w:rsid w:val="00EC7A3F"/>
    <w:rsid w:val="00EC7D63"/>
    <w:rsid w:val="00EC7EF5"/>
    <w:rsid w:val="00ED018F"/>
    <w:rsid w:val="00ED01B3"/>
    <w:rsid w:val="00ED0211"/>
    <w:rsid w:val="00ED0405"/>
    <w:rsid w:val="00ED05F9"/>
    <w:rsid w:val="00ED0857"/>
    <w:rsid w:val="00ED0DB6"/>
    <w:rsid w:val="00ED15BF"/>
    <w:rsid w:val="00ED1B05"/>
    <w:rsid w:val="00ED1B3F"/>
    <w:rsid w:val="00ED1BD3"/>
    <w:rsid w:val="00ED1C5E"/>
    <w:rsid w:val="00ED1D18"/>
    <w:rsid w:val="00ED1DFD"/>
    <w:rsid w:val="00ED1EAB"/>
    <w:rsid w:val="00ED2245"/>
    <w:rsid w:val="00ED24A1"/>
    <w:rsid w:val="00ED24B4"/>
    <w:rsid w:val="00ED28A0"/>
    <w:rsid w:val="00ED2F49"/>
    <w:rsid w:val="00ED2F51"/>
    <w:rsid w:val="00ED3139"/>
    <w:rsid w:val="00ED3367"/>
    <w:rsid w:val="00ED38A4"/>
    <w:rsid w:val="00ED3C5E"/>
    <w:rsid w:val="00ED3CD1"/>
    <w:rsid w:val="00ED3CF9"/>
    <w:rsid w:val="00ED3F26"/>
    <w:rsid w:val="00ED41FE"/>
    <w:rsid w:val="00ED42F8"/>
    <w:rsid w:val="00ED4517"/>
    <w:rsid w:val="00ED4562"/>
    <w:rsid w:val="00ED4ABA"/>
    <w:rsid w:val="00ED4B2A"/>
    <w:rsid w:val="00ED4C80"/>
    <w:rsid w:val="00ED5341"/>
    <w:rsid w:val="00ED5A38"/>
    <w:rsid w:val="00ED5B26"/>
    <w:rsid w:val="00ED601A"/>
    <w:rsid w:val="00ED62AE"/>
    <w:rsid w:val="00ED6756"/>
    <w:rsid w:val="00ED67B3"/>
    <w:rsid w:val="00ED6AC0"/>
    <w:rsid w:val="00ED6C34"/>
    <w:rsid w:val="00ED6C8B"/>
    <w:rsid w:val="00ED6D68"/>
    <w:rsid w:val="00ED6F13"/>
    <w:rsid w:val="00ED7004"/>
    <w:rsid w:val="00ED7038"/>
    <w:rsid w:val="00ED70AA"/>
    <w:rsid w:val="00ED7211"/>
    <w:rsid w:val="00ED7625"/>
    <w:rsid w:val="00ED76DD"/>
    <w:rsid w:val="00ED7791"/>
    <w:rsid w:val="00ED7B31"/>
    <w:rsid w:val="00ED7D71"/>
    <w:rsid w:val="00ED7FBF"/>
    <w:rsid w:val="00EE0287"/>
    <w:rsid w:val="00EE0F86"/>
    <w:rsid w:val="00EE1321"/>
    <w:rsid w:val="00EE13EE"/>
    <w:rsid w:val="00EE146D"/>
    <w:rsid w:val="00EE156E"/>
    <w:rsid w:val="00EE16F5"/>
    <w:rsid w:val="00EE17C5"/>
    <w:rsid w:val="00EE1C97"/>
    <w:rsid w:val="00EE1F64"/>
    <w:rsid w:val="00EE1F75"/>
    <w:rsid w:val="00EE25B6"/>
    <w:rsid w:val="00EE2680"/>
    <w:rsid w:val="00EE291C"/>
    <w:rsid w:val="00EE2B10"/>
    <w:rsid w:val="00EE2CAC"/>
    <w:rsid w:val="00EE2E13"/>
    <w:rsid w:val="00EE2FF4"/>
    <w:rsid w:val="00EE305E"/>
    <w:rsid w:val="00EE347A"/>
    <w:rsid w:val="00EE36A2"/>
    <w:rsid w:val="00EE3942"/>
    <w:rsid w:val="00EE3A85"/>
    <w:rsid w:val="00EE429F"/>
    <w:rsid w:val="00EE42BE"/>
    <w:rsid w:val="00EE42D7"/>
    <w:rsid w:val="00EE4470"/>
    <w:rsid w:val="00EE4B39"/>
    <w:rsid w:val="00EE4BA7"/>
    <w:rsid w:val="00EE4F1C"/>
    <w:rsid w:val="00EE5084"/>
    <w:rsid w:val="00EE5238"/>
    <w:rsid w:val="00EE5652"/>
    <w:rsid w:val="00EE567E"/>
    <w:rsid w:val="00EE5974"/>
    <w:rsid w:val="00EE5B07"/>
    <w:rsid w:val="00EE5E0A"/>
    <w:rsid w:val="00EE6729"/>
    <w:rsid w:val="00EE67C1"/>
    <w:rsid w:val="00EE6904"/>
    <w:rsid w:val="00EE6C71"/>
    <w:rsid w:val="00EE6EC8"/>
    <w:rsid w:val="00EE7208"/>
    <w:rsid w:val="00EE7273"/>
    <w:rsid w:val="00EE7558"/>
    <w:rsid w:val="00EE76A8"/>
    <w:rsid w:val="00EE7C67"/>
    <w:rsid w:val="00EE7E3D"/>
    <w:rsid w:val="00EE7F27"/>
    <w:rsid w:val="00EF0010"/>
    <w:rsid w:val="00EF0586"/>
    <w:rsid w:val="00EF0F41"/>
    <w:rsid w:val="00EF1066"/>
    <w:rsid w:val="00EF10D4"/>
    <w:rsid w:val="00EF1258"/>
    <w:rsid w:val="00EF16A8"/>
    <w:rsid w:val="00EF176C"/>
    <w:rsid w:val="00EF19A8"/>
    <w:rsid w:val="00EF1B80"/>
    <w:rsid w:val="00EF1FF2"/>
    <w:rsid w:val="00EF269A"/>
    <w:rsid w:val="00EF2AD8"/>
    <w:rsid w:val="00EF3354"/>
    <w:rsid w:val="00EF371D"/>
    <w:rsid w:val="00EF3A1C"/>
    <w:rsid w:val="00EF3B32"/>
    <w:rsid w:val="00EF40B5"/>
    <w:rsid w:val="00EF4530"/>
    <w:rsid w:val="00EF460B"/>
    <w:rsid w:val="00EF4634"/>
    <w:rsid w:val="00EF4873"/>
    <w:rsid w:val="00EF4923"/>
    <w:rsid w:val="00EF4944"/>
    <w:rsid w:val="00EF53AC"/>
    <w:rsid w:val="00EF558C"/>
    <w:rsid w:val="00EF566C"/>
    <w:rsid w:val="00EF576C"/>
    <w:rsid w:val="00EF5DE7"/>
    <w:rsid w:val="00EF5E33"/>
    <w:rsid w:val="00EF6351"/>
    <w:rsid w:val="00EF6486"/>
    <w:rsid w:val="00EF6A05"/>
    <w:rsid w:val="00EF6B19"/>
    <w:rsid w:val="00EF6E3B"/>
    <w:rsid w:val="00EF6E6A"/>
    <w:rsid w:val="00EF6FFC"/>
    <w:rsid w:val="00EF769A"/>
    <w:rsid w:val="00EF77A6"/>
    <w:rsid w:val="00EF7844"/>
    <w:rsid w:val="00EF79C3"/>
    <w:rsid w:val="00EF7A86"/>
    <w:rsid w:val="00EF7D7B"/>
    <w:rsid w:val="00EF7D91"/>
    <w:rsid w:val="00EF7DF8"/>
    <w:rsid w:val="00EF7F62"/>
    <w:rsid w:val="00F002EA"/>
    <w:rsid w:val="00F002F9"/>
    <w:rsid w:val="00F007F7"/>
    <w:rsid w:val="00F00CA9"/>
    <w:rsid w:val="00F00D84"/>
    <w:rsid w:val="00F010AB"/>
    <w:rsid w:val="00F01430"/>
    <w:rsid w:val="00F01475"/>
    <w:rsid w:val="00F015BA"/>
    <w:rsid w:val="00F0178A"/>
    <w:rsid w:val="00F018E1"/>
    <w:rsid w:val="00F01F47"/>
    <w:rsid w:val="00F02255"/>
    <w:rsid w:val="00F02903"/>
    <w:rsid w:val="00F02C3F"/>
    <w:rsid w:val="00F02D62"/>
    <w:rsid w:val="00F02F04"/>
    <w:rsid w:val="00F032E4"/>
    <w:rsid w:val="00F03537"/>
    <w:rsid w:val="00F0354F"/>
    <w:rsid w:val="00F038D4"/>
    <w:rsid w:val="00F03900"/>
    <w:rsid w:val="00F039CC"/>
    <w:rsid w:val="00F03D64"/>
    <w:rsid w:val="00F040EE"/>
    <w:rsid w:val="00F042FB"/>
    <w:rsid w:val="00F048BF"/>
    <w:rsid w:val="00F04AC1"/>
    <w:rsid w:val="00F04B01"/>
    <w:rsid w:val="00F04C98"/>
    <w:rsid w:val="00F05035"/>
    <w:rsid w:val="00F0505C"/>
    <w:rsid w:val="00F0535B"/>
    <w:rsid w:val="00F055BC"/>
    <w:rsid w:val="00F05ECD"/>
    <w:rsid w:val="00F060E1"/>
    <w:rsid w:val="00F0634E"/>
    <w:rsid w:val="00F063C1"/>
    <w:rsid w:val="00F06483"/>
    <w:rsid w:val="00F06489"/>
    <w:rsid w:val="00F066F2"/>
    <w:rsid w:val="00F06728"/>
    <w:rsid w:val="00F06C1E"/>
    <w:rsid w:val="00F06C67"/>
    <w:rsid w:val="00F072BB"/>
    <w:rsid w:val="00F07452"/>
    <w:rsid w:val="00F07491"/>
    <w:rsid w:val="00F074AD"/>
    <w:rsid w:val="00F07C5A"/>
    <w:rsid w:val="00F10546"/>
    <w:rsid w:val="00F1085C"/>
    <w:rsid w:val="00F10F1A"/>
    <w:rsid w:val="00F1102B"/>
    <w:rsid w:val="00F11128"/>
    <w:rsid w:val="00F11344"/>
    <w:rsid w:val="00F11A97"/>
    <w:rsid w:val="00F1229C"/>
    <w:rsid w:val="00F122F3"/>
    <w:rsid w:val="00F1279B"/>
    <w:rsid w:val="00F128F0"/>
    <w:rsid w:val="00F12BD6"/>
    <w:rsid w:val="00F12CAD"/>
    <w:rsid w:val="00F12D9F"/>
    <w:rsid w:val="00F12E31"/>
    <w:rsid w:val="00F1300F"/>
    <w:rsid w:val="00F13028"/>
    <w:rsid w:val="00F131B9"/>
    <w:rsid w:val="00F13A37"/>
    <w:rsid w:val="00F13B59"/>
    <w:rsid w:val="00F13BF4"/>
    <w:rsid w:val="00F13DFB"/>
    <w:rsid w:val="00F13FC9"/>
    <w:rsid w:val="00F14636"/>
    <w:rsid w:val="00F147DC"/>
    <w:rsid w:val="00F1480A"/>
    <w:rsid w:val="00F148FA"/>
    <w:rsid w:val="00F14C55"/>
    <w:rsid w:val="00F14C6E"/>
    <w:rsid w:val="00F1503C"/>
    <w:rsid w:val="00F151F6"/>
    <w:rsid w:val="00F15241"/>
    <w:rsid w:val="00F1546F"/>
    <w:rsid w:val="00F1562E"/>
    <w:rsid w:val="00F156C8"/>
    <w:rsid w:val="00F15792"/>
    <w:rsid w:val="00F15C26"/>
    <w:rsid w:val="00F15D2D"/>
    <w:rsid w:val="00F15F3F"/>
    <w:rsid w:val="00F163AB"/>
    <w:rsid w:val="00F16C5D"/>
    <w:rsid w:val="00F16CF8"/>
    <w:rsid w:val="00F16DC3"/>
    <w:rsid w:val="00F16DD0"/>
    <w:rsid w:val="00F16F4C"/>
    <w:rsid w:val="00F16F9C"/>
    <w:rsid w:val="00F1730A"/>
    <w:rsid w:val="00F17529"/>
    <w:rsid w:val="00F17602"/>
    <w:rsid w:val="00F20022"/>
    <w:rsid w:val="00F208EC"/>
    <w:rsid w:val="00F20B63"/>
    <w:rsid w:val="00F20BAB"/>
    <w:rsid w:val="00F20CC2"/>
    <w:rsid w:val="00F210F3"/>
    <w:rsid w:val="00F2129E"/>
    <w:rsid w:val="00F213AD"/>
    <w:rsid w:val="00F2176B"/>
    <w:rsid w:val="00F21EEB"/>
    <w:rsid w:val="00F2214A"/>
    <w:rsid w:val="00F223D6"/>
    <w:rsid w:val="00F2250A"/>
    <w:rsid w:val="00F227A8"/>
    <w:rsid w:val="00F2281A"/>
    <w:rsid w:val="00F22EAA"/>
    <w:rsid w:val="00F23053"/>
    <w:rsid w:val="00F231A6"/>
    <w:rsid w:val="00F2349B"/>
    <w:rsid w:val="00F2361D"/>
    <w:rsid w:val="00F23624"/>
    <w:rsid w:val="00F237B2"/>
    <w:rsid w:val="00F23B0F"/>
    <w:rsid w:val="00F23C84"/>
    <w:rsid w:val="00F23F68"/>
    <w:rsid w:val="00F24041"/>
    <w:rsid w:val="00F24498"/>
    <w:rsid w:val="00F247B1"/>
    <w:rsid w:val="00F24D70"/>
    <w:rsid w:val="00F2527A"/>
    <w:rsid w:val="00F252C3"/>
    <w:rsid w:val="00F25332"/>
    <w:rsid w:val="00F2535D"/>
    <w:rsid w:val="00F253B8"/>
    <w:rsid w:val="00F25663"/>
    <w:rsid w:val="00F2568F"/>
    <w:rsid w:val="00F2591E"/>
    <w:rsid w:val="00F25A47"/>
    <w:rsid w:val="00F25EBA"/>
    <w:rsid w:val="00F2665D"/>
    <w:rsid w:val="00F26C19"/>
    <w:rsid w:val="00F26D81"/>
    <w:rsid w:val="00F270A0"/>
    <w:rsid w:val="00F27193"/>
    <w:rsid w:val="00F271AF"/>
    <w:rsid w:val="00F27450"/>
    <w:rsid w:val="00F276E5"/>
    <w:rsid w:val="00F276EE"/>
    <w:rsid w:val="00F27967"/>
    <w:rsid w:val="00F279DD"/>
    <w:rsid w:val="00F30526"/>
    <w:rsid w:val="00F309E7"/>
    <w:rsid w:val="00F30CDC"/>
    <w:rsid w:val="00F30EC3"/>
    <w:rsid w:val="00F30F2B"/>
    <w:rsid w:val="00F30F32"/>
    <w:rsid w:val="00F30F8A"/>
    <w:rsid w:val="00F30FCF"/>
    <w:rsid w:val="00F312DB"/>
    <w:rsid w:val="00F3180F"/>
    <w:rsid w:val="00F31957"/>
    <w:rsid w:val="00F31C36"/>
    <w:rsid w:val="00F31D23"/>
    <w:rsid w:val="00F326A2"/>
    <w:rsid w:val="00F32B51"/>
    <w:rsid w:val="00F333FC"/>
    <w:rsid w:val="00F33A7F"/>
    <w:rsid w:val="00F33C36"/>
    <w:rsid w:val="00F33C80"/>
    <w:rsid w:val="00F33FC6"/>
    <w:rsid w:val="00F33FD7"/>
    <w:rsid w:val="00F34514"/>
    <w:rsid w:val="00F35335"/>
    <w:rsid w:val="00F353AD"/>
    <w:rsid w:val="00F353DA"/>
    <w:rsid w:val="00F35440"/>
    <w:rsid w:val="00F35657"/>
    <w:rsid w:val="00F35761"/>
    <w:rsid w:val="00F35BC9"/>
    <w:rsid w:val="00F35C86"/>
    <w:rsid w:val="00F36272"/>
    <w:rsid w:val="00F36585"/>
    <w:rsid w:val="00F36CB0"/>
    <w:rsid w:val="00F3705E"/>
    <w:rsid w:val="00F37491"/>
    <w:rsid w:val="00F375E7"/>
    <w:rsid w:val="00F376BC"/>
    <w:rsid w:val="00F376F9"/>
    <w:rsid w:val="00F37971"/>
    <w:rsid w:val="00F379B1"/>
    <w:rsid w:val="00F40325"/>
    <w:rsid w:val="00F40EB1"/>
    <w:rsid w:val="00F41204"/>
    <w:rsid w:val="00F41DA5"/>
    <w:rsid w:val="00F41EE6"/>
    <w:rsid w:val="00F4252F"/>
    <w:rsid w:val="00F42798"/>
    <w:rsid w:val="00F42997"/>
    <w:rsid w:val="00F429D3"/>
    <w:rsid w:val="00F429E7"/>
    <w:rsid w:val="00F42B13"/>
    <w:rsid w:val="00F430C8"/>
    <w:rsid w:val="00F4328B"/>
    <w:rsid w:val="00F43296"/>
    <w:rsid w:val="00F43368"/>
    <w:rsid w:val="00F434BA"/>
    <w:rsid w:val="00F4365E"/>
    <w:rsid w:val="00F437C2"/>
    <w:rsid w:val="00F438C0"/>
    <w:rsid w:val="00F439B6"/>
    <w:rsid w:val="00F439DF"/>
    <w:rsid w:val="00F43DB4"/>
    <w:rsid w:val="00F43DF1"/>
    <w:rsid w:val="00F4443A"/>
    <w:rsid w:val="00F4481B"/>
    <w:rsid w:val="00F448A1"/>
    <w:rsid w:val="00F44A0F"/>
    <w:rsid w:val="00F44E3A"/>
    <w:rsid w:val="00F4526A"/>
    <w:rsid w:val="00F453F9"/>
    <w:rsid w:val="00F455DA"/>
    <w:rsid w:val="00F45C50"/>
    <w:rsid w:val="00F45E1F"/>
    <w:rsid w:val="00F45EB2"/>
    <w:rsid w:val="00F4722A"/>
    <w:rsid w:val="00F4799B"/>
    <w:rsid w:val="00F47F6D"/>
    <w:rsid w:val="00F47FEB"/>
    <w:rsid w:val="00F500D7"/>
    <w:rsid w:val="00F503B6"/>
    <w:rsid w:val="00F50E17"/>
    <w:rsid w:val="00F50FBF"/>
    <w:rsid w:val="00F5122A"/>
    <w:rsid w:val="00F51518"/>
    <w:rsid w:val="00F51C1C"/>
    <w:rsid w:val="00F51C1F"/>
    <w:rsid w:val="00F5231A"/>
    <w:rsid w:val="00F525BD"/>
    <w:rsid w:val="00F52699"/>
    <w:rsid w:val="00F5272B"/>
    <w:rsid w:val="00F52753"/>
    <w:rsid w:val="00F52DAA"/>
    <w:rsid w:val="00F53C6B"/>
    <w:rsid w:val="00F53CE7"/>
    <w:rsid w:val="00F53E26"/>
    <w:rsid w:val="00F5448C"/>
    <w:rsid w:val="00F54963"/>
    <w:rsid w:val="00F54A7C"/>
    <w:rsid w:val="00F5522D"/>
    <w:rsid w:val="00F55334"/>
    <w:rsid w:val="00F557AB"/>
    <w:rsid w:val="00F55BD0"/>
    <w:rsid w:val="00F55BDA"/>
    <w:rsid w:val="00F55F2E"/>
    <w:rsid w:val="00F56549"/>
    <w:rsid w:val="00F56BC1"/>
    <w:rsid w:val="00F56C3A"/>
    <w:rsid w:val="00F571B6"/>
    <w:rsid w:val="00F5733F"/>
    <w:rsid w:val="00F57840"/>
    <w:rsid w:val="00F57942"/>
    <w:rsid w:val="00F57D2E"/>
    <w:rsid w:val="00F60345"/>
    <w:rsid w:val="00F604AE"/>
    <w:rsid w:val="00F6094D"/>
    <w:rsid w:val="00F60957"/>
    <w:rsid w:val="00F610EA"/>
    <w:rsid w:val="00F61217"/>
    <w:rsid w:val="00F61797"/>
    <w:rsid w:val="00F619D0"/>
    <w:rsid w:val="00F61AFA"/>
    <w:rsid w:val="00F61F50"/>
    <w:rsid w:val="00F62119"/>
    <w:rsid w:val="00F62522"/>
    <w:rsid w:val="00F627B4"/>
    <w:rsid w:val="00F62F94"/>
    <w:rsid w:val="00F63874"/>
    <w:rsid w:val="00F639BD"/>
    <w:rsid w:val="00F64185"/>
    <w:rsid w:val="00F64282"/>
    <w:rsid w:val="00F6431A"/>
    <w:rsid w:val="00F64545"/>
    <w:rsid w:val="00F646A1"/>
    <w:rsid w:val="00F648E9"/>
    <w:rsid w:val="00F64B70"/>
    <w:rsid w:val="00F64CF4"/>
    <w:rsid w:val="00F64FB9"/>
    <w:rsid w:val="00F6549C"/>
    <w:rsid w:val="00F654E2"/>
    <w:rsid w:val="00F655F3"/>
    <w:rsid w:val="00F65824"/>
    <w:rsid w:val="00F65D0F"/>
    <w:rsid w:val="00F65E4D"/>
    <w:rsid w:val="00F65F71"/>
    <w:rsid w:val="00F65FC8"/>
    <w:rsid w:val="00F66520"/>
    <w:rsid w:val="00F6695A"/>
    <w:rsid w:val="00F66BE6"/>
    <w:rsid w:val="00F66BFD"/>
    <w:rsid w:val="00F66E34"/>
    <w:rsid w:val="00F67208"/>
    <w:rsid w:val="00F67388"/>
    <w:rsid w:val="00F673EA"/>
    <w:rsid w:val="00F6747F"/>
    <w:rsid w:val="00F678A8"/>
    <w:rsid w:val="00F6795D"/>
    <w:rsid w:val="00F67DF1"/>
    <w:rsid w:val="00F701F4"/>
    <w:rsid w:val="00F70677"/>
    <w:rsid w:val="00F70879"/>
    <w:rsid w:val="00F709DB"/>
    <w:rsid w:val="00F70A8D"/>
    <w:rsid w:val="00F70C1B"/>
    <w:rsid w:val="00F71103"/>
    <w:rsid w:val="00F71418"/>
    <w:rsid w:val="00F714A1"/>
    <w:rsid w:val="00F7179E"/>
    <w:rsid w:val="00F718BF"/>
    <w:rsid w:val="00F71BEA"/>
    <w:rsid w:val="00F71C55"/>
    <w:rsid w:val="00F71E88"/>
    <w:rsid w:val="00F71ED3"/>
    <w:rsid w:val="00F720F0"/>
    <w:rsid w:val="00F723A9"/>
    <w:rsid w:val="00F7254D"/>
    <w:rsid w:val="00F7297E"/>
    <w:rsid w:val="00F72CB1"/>
    <w:rsid w:val="00F72CDF"/>
    <w:rsid w:val="00F72FBE"/>
    <w:rsid w:val="00F73555"/>
    <w:rsid w:val="00F7363B"/>
    <w:rsid w:val="00F73ABB"/>
    <w:rsid w:val="00F73B27"/>
    <w:rsid w:val="00F73E35"/>
    <w:rsid w:val="00F740BE"/>
    <w:rsid w:val="00F7473E"/>
    <w:rsid w:val="00F747D4"/>
    <w:rsid w:val="00F74A22"/>
    <w:rsid w:val="00F74D78"/>
    <w:rsid w:val="00F750B6"/>
    <w:rsid w:val="00F75637"/>
    <w:rsid w:val="00F757B1"/>
    <w:rsid w:val="00F75843"/>
    <w:rsid w:val="00F75AA6"/>
    <w:rsid w:val="00F75C5E"/>
    <w:rsid w:val="00F75E73"/>
    <w:rsid w:val="00F75F1A"/>
    <w:rsid w:val="00F75F66"/>
    <w:rsid w:val="00F765A2"/>
    <w:rsid w:val="00F76760"/>
    <w:rsid w:val="00F768AA"/>
    <w:rsid w:val="00F76D66"/>
    <w:rsid w:val="00F76DCD"/>
    <w:rsid w:val="00F76ECB"/>
    <w:rsid w:val="00F76F1A"/>
    <w:rsid w:val="00F7734F"/>
    <w:rsid w:val="00F777D3"/>
    <w:rsid w:val="00F77C7F"/>
    <w:rsid w:val="00F80073"/>
    <w:rsid w:val="00F806B5"/>
    <w:rsid w:val="00F806C5"/>
    <w:rsid w:val="00F80A37"/>
    <w:rsid w:val="00F81343"/>
    <w:rsid w:val="00F81439"/>
    <w:rsid w:val="00F814AC"/>
    <w:rsid w:val="00F81735"/>
    <w:rsid w:val="00F81A66"/>
    <w:rsid w:val="00F81AAE"/>
    <w:rsid w:val="00F81BB0"/>
    <w:rsid w:val="00F81D8E"/>
    <w:rsid w:val="00F81E6B"/>
    <w:rsid w:val="00F8208A"/>
    <w:rsid w:val="00F8229D"/>
    <w:rsid w:val="00F82303"/>
    <w:rsid w:val="00F823C4"/>
    <w:rsid w:val="00F82871"/>
    <w:rsid w:val="00F82A40"/>
    <w:rsid w:val="00F82A6D"/>
    <w:rsid w:val="00F82C39"/>
    <w:rsid w:val="00F8307F"/>
    <w:rsid w:val="00F83113"/>
    <w:rsid w:val="00F836E9"/>
    <w:rsid w:val="00F83CF8"/>
    <w:rsid w:val="00F843F8"/>
    <w:rsid w:val="00F84623"/>
    <w:rsid w:val="00F8462E"/>
    <w:rsid w:val="00F8470B"/>
    <w:rsid w:val="00F848B0"/>
    <w:rsid w:val="00F84BD3"/>
    <w:rsid w:val="00F85172"/>
    <w:rsid w:val="00F854B5"/>
    <w:rsid w:val="00F856E6"/>
    <w:rsid w:val="00F85A1F"/>
    <w:rsid w:val="00F85AC3"/>
    <w:rsid w:val="00F85D75"/>
    <w:rsid w:val="00F860D6"/>
    <w:rsid w:val="00F8641E"/>
    <w:rsid w:val="00F865A2"/>
    <w:rsid w:val="00F86886"/>
    <w:rsid w:val="00F868A4"/>
    <w:rsid w:val="00F86B2E"/>
    <w:rsid w:val="00F86CFC"/>
    <w:rsid w:val="00F86DB1"/>
    <w:rsid w:val="00F86DB7"/>
    <w:rsid w:val="00F86ED4"/>
    <w:rsid w:val="00F86F10"/>
    <w:rsid w:val="00F87344"/>
    <w:rsid w:val="00F87E9B"/>
    <w:rsid w:val="00F905F0"/>
    <w:rsid w:val="00F90BE4"/>
    <w:rsid w:val="00F91100"/>
    <w:rsid w:val="00F91DBE"/>
    <w:rsid w:val="00F91E15"/>
    <w:rsid w:val="00F91EB9"/>
    <w:rsid w:val="00F9237E"/>
    <w:rsid w:val="00F926F8"/>
    <w:rsid w:val="00F929A6"/>
    <w:rsid w:val="00F933F5"/>
    <w:rsid w:val="00F93E42"/>
    <w:rsid w:val="00F9434F"/>
    <w:rsid w:val="00F943B3"/>
    <w:rsid w:val="00F9479C"/>
    <w:rsid w:val="00F94882"/>
    <w:rsid w:val="00F94960"/>
    <w:rsid w:val="00F94A10"/>
    <w:rsid w:val="00F94C8A"/>
    <w:rsid w:val="00F94E6A"/>
    <w:rsid w:val="00F95260"/>
    <w:rsid w:val="00F9564D"/>
    <w:rsid w:val="00F95AE1"/>
    <w:rsid w:val="00F95B64"/>
    <w:rsid w:val="00F960D1"/>
    <w:rsid w:val="00F96349"/>
    <w:rsid w:val="00F969C4"/>
    <w:rsid w:val="00F97169"/>
    <w:rsid w:val="00F9747E"/>
    <w:rsid w:val="00F97CC6"/>
    <w:rsid w:val="00F97F10"/>
    <w:rsid w:val="00FA0106"/>
    <w:rsid w:val="00FA01C7"/>
    <w:rsid w:val="00FA0F44"/>
    <w:rsid w:val="00FA0F8A"/>
    <w:rsid w:val="00FA1593"/>
    <w:rsid w:val="00FA186B"/>
    <w:rsid w:val="00FA1930"/>
    <w:rsid w:val="00FA2040"/>
    <w:rsid w:val="00FA23C0"/>
    <w:rsid w:val="00FA26D6"/>
    <w:rsid w:val="00FA28F7"/>
    <w:rsid w:val="00FA2929"/>
    <w:rsid w:val="00FA299E"/>
    <w:rsid w:val="00FA2A9F"/>
    <w:rsid w:val="00FA3063"/>
    <w:rsid w:val="00FA333C"/>
    <w:rsid w:val="00FA3613"/>
    <w:rsid w:val="00FA37A0"/>
    <w:rsid w:val="00FA3987"/>
    <w:rsid w:val="00FA4169"/>
    <w:rsid w:val="00FA4287"/>
    <w:rsid w:val="00FA4457"/>
    <w:rsid w:val="00FA49A7"/>
    <w:rsid w:val="00FA49CA"/>
    <w:rsid w:val="00FA4CF1"/>
    <w:rsid w:val="00FA5005"/>
    <w:rsid w:val="00FA53F7"/>
    <w:rsid w:val="00FA5691"/>
    <w:rsid w:val="00FA56E8"/>
    <w:rsid w:val="00FA5D72"/>
    <w:rsid w:val="00FA635F"/>
    <w:rsid w:val="00FA680F"/>
    <w:rsid w:val="00FA6A95"/>
    <w:rsid w:val="00FA6EE8"/>
    <w:rsid w:val="00FA709A"/>
    <w:rsid w:val="00FA724E"/>
    <w:rsid w:val="00FA76E3"/>
    <w:rsid w:val="00FA78BC"/>
    <w:rsid w:val="00FA78C2"/>
    <w:rsid w:val="00FA78D0"/>
    <w:rsid w:val="00FA7997"/>
    <w:rsid w:val="00FB03CB"/>
    <w:rsid w:val="00FB071D"/>
    <w:rsid w:val="00FB0918"/>
    <w:rsid w:val="00FB0B5A"/>
    <w:rsid w:val="00FB0DA2"/>
    <w:rsid w:val="00FB1287"/>
    <w:rsid w:val="00FB16FF"/>
    <w:rsid w:val="00FB1867"/>
    <w:rsid w:val="00FB199C"/>
    <w:rsid w:val="00FB1ACA"/>
    <w:rsid w:val="00FB1B5C"/>
    <w:rsid w:val="00FB1B5D"/>
    <w:rsid w:val="00FB1C68"/>
    <w:rsid w:val="00FB1DC9"/>
    <w:rsid w:val="00FB1E46"/>
    <w:rsid w:val="00FB26D9"/>
    <w:rsid w:val="00FB2A96"/>
    <w:rsid w:val="00FB2AE4"/>
    <w:rsid w:val="00FB2B31"/>
    <w:rsid w:val="00FB2DA9"/>
    <w:rsid w:val="00FB30C7"/>
    <w:rsid w:val="00FB30E5"/>
    <w:rsid w:val="00FB311C"/>
    <w:rsid w:val="00FB31B0"/>
    <w:rsid w:val="00FB3526"/>
    <w:rsid w:val="00FB3600"/>
    <w:rsid w:val="00FB3B74"/>
    <w:rsid w:val="00FB3BF8"/>
    <w:rsid w:val="00FB3CF9"/>
    <w:rsid w:val="00FB4101"/>
    <w:rsid w:val="00FB426B"/>
    <w:rsid w:val="00FB42E3"/>
    <w:rsid w:val="00FB4607"/>
    <w:rsid w:val="00FB4753"/>
    <w:rsid w:val="00FB4CEC"/>
    <w:rsid w:val="00FB5025"/>
    <w:rsid w:val="00FB5265"/>
    <w:rsid w:val="00FB52E3"/>
    <w:rsid w:val="00FB53E9"/>
    <w:rsid w:val="00FB540C"/>
    <w:rsid w:val="00FB5A6D"/>
    <w:rsid w:val="00FB5ACD"/>
    <w:rsid w:val="00FB5E1F"/>
    <w:rsid w:val="00FB6040"/>
    <w:rsid w:val="00FB63DA"/>
    <w:rsid w:val="00FB7166"/>
    <w:rsid w:val="00FB7222"/>
    <w:rsid w:val="00FB72E7"/>
    <w:rsid w:val="00FB7542"/>
    <w:rsid w:val="00FB771A"/>
    <w:rsid w:val="00FB78DC"/>
    <w:rsid w:val="00FB7B89"/>
    <w:rsid w:val="00FB7C83"/>
    <w:rsid w:val="00FB7D12"/>
    <w:rsid w:val="00FB7D87"/>
    <w:rsid w:val="00FB7E04"/>
    <w:rsid w:val="00FC045D"/>
    <w:rsid w:val="00FC0536"/>
    <w:rsid w:val="00FC09CC"/>
    <w:rsid w:val="00FC0BEA"/>
    <w:rsid w:val="00FC0EDD"/>
    <w:rsid w:val="00FC0F7E"/>
    <w:rsid w:val="00FC0F8F"/>
    <w:rsid w:val="00FC12CF"/>
    <w:rsid w:val="00FC1414"/>
    <w:rsid w:val="00FC14D7"/>
    <w:rsid w:val="00FC1727"/>
    <w:rsid w:val="00FC17AB"/>
    <w:rsid w:val="00FC1838"/>
    <w:rsid w:val="00FC18A1"/>
    <w:rsid w:val="00FC1CBB"/>
    <w:rsid w:val="00FC1D02"/>
    <w:rsid w:val="00FC207C"/>
    <w:rsid w:val="00FC2199"/>
    <w:rsid w:val="00FC223B"/>
    <w:rsid w:val="00FC238B"/>
    <w:rsid w:val="00FC2579"/>
    <w:rsid w:val="00FC2601"/>
    <w:rsid w:val="00FC2772"/>
    <w:rsid w:val="00FC2CBB"/>
    <w:rsid w:val="00FC2CF9"/>
    <w:rsid w:val="00FC3012"/>
    <w:rsid w:val="00FC36DE"/>
    <w:rsid w:val="00FC3A12"/>
    <w:rsid w:val="00FC438D"/>
    <w:rsid w:val="00FC45CF"/>
    <w:rsid w:val="00FC4781"/>
    <w:rsid w:val="00FC47AF"/>
    <w:rsid w:val="00FC48C3"/>
    <w:rsid w:val="00FC4A6A"/>
    <w:rsid w:val="00FC4BD1"/>
    <w:rsid w:val="00FC4FA0"/>
    <w:rsid w:val="00FC5281"/>
    <w:rsid w:val="00FC56D0"/>
    <w:rsid w:val="00FC575F"/>
    <w:rsid w:val="00FC5A39"/>
    <w:rsid w:val="00FC5B60"/>
    <w:rsid w:val="00FC5F38"/>
    <w:rsid w:val="00FC6063"/>
    <w:rsid w:val="00FC6E2C"/>
    <w:rsid w:val="00FC6FD6"/>
    <w:rsid w:val="00FC7234"/>
    <w:rsid w:val="00FC73B5"/>
    <w:rsid w:val="00FC7471"/>
    <w:rsid w:val="00FC755C"/>
    <w:rsid w:val="00FC77E9"/>
    <w:rsid w:val="00FC782E"/>
    <w:rsid w:val="00FC7A3B"/>
    <w:rsid w:val="00FC7C85"/>
    <w:rsid w:val="00FC7ED0"/>
    <w:rsid w:val="00FC7EE9"/>
    <w:rsid w:val="00FD0B01"/>
    <w:rsid w:val="00FD0C35"/>
    <w:rsid w:val="00FD0D6A"/>
    <w:rsid w:val="00FD155C"/>
    <w:rsid w:val="00FD17CD"/>
    <w:rsid w:val="00FD1EF0"/>
    <w:rsid w:val="00FD229D"/>
    <w:rsid w:val="00FD22DD"/>
    <w:rsid w:val="00FD2839"/>
    <w:rsid w:val="00FD29F6"/>
    <w:rsid w:val="00FD29FB"/>
    <w:rsid w:val="00FD2C82"/>
    <w:rsid w:val="00FD2D0E"/>
    <w:rsid w:val="00FD2D18"/>
    <w:rsid w:val="00FD31AA"/>
    <w:rsid w:val="00FD3278"/>
    <w:rsid w:val="00FD32C2"/>
    <w:rsid w:val="00FD34D8"/>
    <w:rsid w:val="00FD3645"/>
    <w:rsid w:val="00FD3649"/>
    <w:rsid w:val="00FD3C96"/>
    <w:rsid w:val="00FD3EC0"/>
    <w:rsid w:val="00FD401F"/>
    <w:rsid w:val="00FD4272"/>
    <w:rsid w:val="00FD4344"/>
    <w:rsid w:val="00FD4669"/>
    <w:rsid w:val="00FD5774"/>
    <w:rsid w:val="00FD58AC"/>
    <w:rsid w:val="00FD59B5"/>
    <w:rsid w:val="00FD5AA0"/>
    <w:rsid w:val="00FD5BAA"/>
    <w:rsid w:val="00FD5C12"/>
    <w:rsid w:val="00FD61A5"/>
    <w:rsid w:val="00FD6433"/>
    <w:rsid w:val="00FD64AE"/>
    <w:rsid w:val="00FD6944"/>
    <w:rsid w:val="00FD6C3C"/>
    <w:rsid w:val="00FD6EDE"/>
    <w:rsid w:val="00FD6F93"/>
    <w:rsid w:val="00FD707D"/>
    <w:rsid w:val="00FD71C0"/>
    <w:rsid w:val="00FD71E8"/>
    <w:rsid w:val="00FD72ED"/>
    <w:rsid w:val="00FD75C3"/>
    <w:rsid w:val="00FD7689"/>
    <w:rsid w:val="00FD795A"/>
    <w:rsid w:val="00FD798C"/>
    <w:rsid w:val="00FD7B3F"/>
    <w:rsid w:val="00FE0006"/>
    <w:rsid w:val="00FE0094"/>
    <w:rsid w:val="00FE00C8"/>
    <w:rsid w:val="00FE06FF"/>
    <w:rsid w:val="00FE07C8"/>
    <w:rsid w:val="00FE082D"/>
    <w:rsid w:val="00FE08F2"/>
    <w:rsid w:val="00FE0D05"/>
    <w:rsid w:val="00FE10D0"/>
    <w:rsid w:val="00FE1341"/>
    <w:rsid w:val="00FE150A"/>
    <w:rsid w:val="00FE1CE1"/>
    <w:rsid w:val="00FE1FD7"/>
    <w:rsid w:val="00FE25E6"/>
    <w:rsid w:val="00FE2726"/>
    <w:rsid w:val="00FE2EBD"/>
    <w:rsid w:val="00FE307F"/>
    <w:rsid w:val="00FE3664"/>
    <w:rsid w:val="00FE392E"/>
    <w:rsid w:val="00FE403D"/>
    <w:rsid w:val="00FE42E1"/>
    <w:rsid w:val="00FE4B9B"/>
    <w:rsid w:val="00FE4C41"/>
    <w:rsid w:val="00FE4D6E"/>
    <w:rsid w:val="00FE5029"/>
    <w:rsid w:val="00FE502F"/>
    <w:rsid w:val="00FE5071"/>
    <w:rsid w:val="00FE508B"/>
    <w:rsid w:val="00FE5365"/>
    <w:rsid w:val="00FE53E9"/>
    <w:rsid w:val="00FE5419"/>
    <w:rsid w:val="00FE552C"/>
    <w:rsid w:val="00FE5889"/>
    <w:rsid w:val="00FE58B9"/>
    <w:rsid w:val="00FE58DE"/>
    <w:rsid w:val="00FE5CC3"/>
    <w:rsid w:val="00FE5EF2"/>
    <w:rsid w:val="00FE6243"/>
    <w:rsid w:val="00FE6326"/>
    <w:rsid w:val="00FE6974"/>
    <w:rsid w:val="00FE6D6E"/>
    <w:rsid w:val="00FE6DC0"/>
    <w:rsid w:val="00FE6E2D"/>
    <w:rsid w:val="00FE711E"/>
    <w:rsid w:val="00FE739F"/>
    <w:rsid w:val="00FE791B"/>
    <w:rsid w:val="00FE7BFB"/>
    <w:rsid w:val="00FF0493"/>
    <w:rsid w:val="00FF0C98"/>
    <w:rsid w:val="00FF0EB1"/>
    <w:rsid w:val="00FF10B9"/>
    <w:rsid w:val="00FF1112"/>
    <w:rsid w:val="00FF125E"/>
    <w:rsid w:val="00FF1345"/>
    <w:rsid w:val="00FF1497"/>
    <w:rsid w:val="00FF182D"/>
    <w:rsid w:val="00FF1A43"/>
    <w:rsid w:val="00FF1D04"/>
    <w:rsid w:val="00FF1E98"/>
    <w:rsid w:val="00FF2291"/>
    <w:rsid w:val="00FF22B8"/>
    <w:rsid w:val="00FF25AA"/>
    <w:rsid w:val="00FF28B4"/>
    <w:rsid w:val="00FF29BA"/>
    <w:rsid w:val="00FF2F9D"/>
    <w:rsid w:val="00FF33B3"/>
    <w:rsid w:val="00FF3C74"/>
    <w:rsid w:val="00FF3CDA"/>
    <w:rsid w:val="00FF3DED"/>
    <w:rsid w:val="00FF436D"/>
    <w:rsid w:val="00FF499A"/>
    <w:rsid w:val="00FF4A18"/>
    <w:rsid w:val="00FF4ACB"/>
    <w:rsid w:val="00FF4CD5"/>
    <w:rsid w:val="00FF505D"/>
    <w:rsid w:val="00FF50E3"/>
    <w:rsid w:val="00FF5767"/>
    <w:rsid w:val="00FF5F23"/>
    <w:rsid w:val="00FF6371"/>
    <w:rsid w:val="00FF63E3"/>
    <w:rsid w:val="00FF64BE"/>
    <w:rsid w:val="00FF64D7"/>
    <w:rsid w:val="00FF6986"/>
    <w:rsid w:val="00FF6D0C"/>
    <w:rsid w:val="00FF6D41"/>
    <w:rsid w:val="00FF6DD9"/>
    <w:rsid w:val="00FF6E24"/>
    <w:rsid w:val="00FF6FBD"/>
    <w:rsid w:val="00FF704F"/>
    <w:rsid w:val="00FF7157"/>
    <w:rsid w:val="00FF715E"/>
    <w:rsid w:val="00FF71BC"/>
    <w:rsid w:val="00FF7369"/>
    <w:rsid w:val="00FF73FE"/>
    <w:rsid w:val="00FF758E"/>
    <w:rsid w:val="00FF7949"/>
    <w:rsid w:val="00FF7CE5"/>
    <w:rsid w:val="00FF7D73"/>
    <w:rsid w:val="00FF7D75"/>
    <w:rsid w:val="0F869B6D"/>
    <w:rsid w:val="0FB37E73"/>
    <w:rsid w:val="1948BFCD"/>
    <w:rsid w:val="21C9EA39"/>
    <w:rsid w:val="2885A63C"/>
    <w:rsid w:val="3204382C"/>
    <w:rsid w:val="343AC4A8"/>
    <w:rsid w:val="352DDA15"/>
    <w:rsid w:val="370DC5CE"/>
    <w:rsid w:val="3B290194"/>
    <w:rsid w:val="43702432"/>
    <w:rsid w:val="4BBCBC24"/>
    <w:rsid w:val="4CDAA2EB"/>
    <w:rsid w:val="5050E887"/>
    <w:rsid w:val="6E8E93B4"/>
    <w:rsid w:val="7D41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95A6D"/>
  <w15:docId w15:val="{B1996099-AD6C-4366-AFD5-E9391FCED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E0C03"/>
    <w:pPr>
      <w:spacing w:line="260" w:lineRule="atLeast"/>
    </w:pPr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7423DE"/>
    <w:rPr>
      <w:i/>
      <w:iCs/>
    </w:rPr>
  </w:style>
  <w:style w:type="numbering" w:customStyle="1" w:styleId="Style1">
    <w:name w:val="Style1"/>
    <w:uiPriority w:val="99"/>
    <w:rsid w:val="00BB55FB"/>
    <w:pPr>
      <w:numPr>
        <w:numId w:val="16"/>
      </w:numPr>
    </w:pPr>
  </w:style>
  <w:style w:type="paragraph" w:styleId="TOC2">
    <w:name w:val="toc 2"/>
    <w:basedOn w:val="Normal"/>
    <w:next w:val="Normal"/>
    <w:autoRedefine/>
    <w:unhideWhenUsed/>
    <w:rsid w:val="008D09AE"/>
    <w:pPr>
      <w:spacing w:after="100" w:afterAutospacing="1"/>
      <w:ind w:left="220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dfebbb7-aaf6-4620-a24b-d96277968069" xsi:nil="true"/>
    <Reviewer_x0020_Sign_x002d_off xmlns="edfebbb7-aaf6-4620-a24b-d96277968069" xsi:nil="true"/>
    <lcf76f155ced4ddcb4097134ff3c332f xmlns="edfebbb7-aaf6-4620-a24b-d96277968069">
      <Terms xmlns="http://schemas.microsoft.com/office/infopath/2007/PartnerControls"/>
    </lcf76f155ced4ddcb4097134ff3c332f>
    <TaxCatchAll xmlns="52673c9f-e737-4eea-8892-bcda32bbff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5160FF6EB0844B47769348100D5B3" ma:contentTypeVersion="12" ma:contentTypeDescription="Create a new document." ma:contentTypeScope="" ma:versionID="ce76ca7d28ab053c671aacef61924cfd">
  <xsd:schema xmlns:xsd="http://www.w3.org/2001/XMLSchema" xmlns:xs="http://www.w3.org/2001/XMLSchema" xmlns:p="http://schemas.microsoft.com/office/2006/metadata/properties" xmlns:ns2="edfebbb7-aaf6-4620-a24b-d96277968069" xmlns:ns3="52673c9f-e737-4eea-8892-bcda32bbff7f" targetNamespace="http://schemas.microsoft.com/office/2006/metadata/properties" ma:root="true" ma:fieldsID="e7534460f5c6919492e74e32f452f96e" ns2:_="" ns3:_="">
    <xsd:import namespace="edfebbb7-aaf6-4620-a24b-d96277968069"/>
    <xsd:import namespace="52673c9f-e737-4eea-8892-bcda32bbff7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ebbb7-aaf6-4620-a24b-d9627796806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73c9f-e737-4eea-8892-bcda32bbff7f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a1e80af-1ade-4ccf-a2ad-cdf70f63d2d7}" ma:internalName="TaxCatchAll" ma:showField="CatchAllData" ma:web="52673c9f-e737-4eea-8892-bcda32bbff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edfebbb7-aaf6-4620-a24b-d96277968069"/>
    <ds:schemaRef ds:uri="52673c9f-e737-4eea-8892-bcda32bbff7f"/>
  </ds:schemaRefs>
</ds:datastoreItem>
</file>

<file path=customXml/itemProps2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FA338-61F5-434A-8BBD-ED1D411C32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7F6013-8CCC-4C94-864A-477061F91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ebbb7-aaf6-4620-a24b-d96277968069"/>
    <ds:schemaRef ds:uri="52673c9f-e737-4eea-8892-bcda32bbf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307</TotalTime>
  <Pages>20</Pages>
  <Words>3945</Words>
  <Characters>22490</Characters>
  <Application>Microsoft Office Word</Application>
  <DocSecurity>0</DocSecurity>
  <Lines>187</Lines>
  <Paragraphs>52</Paragraphs>
  <ScaleCrop>false</ScaleCrop>
  <Company/>
  <LinksUpToDate>false</LinksUpToDate>
  <CharactersWithSpaces>26383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HANN</dc:title>
  <dc:subject/>
  <dc:creator>DIA</dc:creator>
  <cp:keywords/>
  <cp:lastModifiedBy>User1 Lastname</cp:lastModifiedBy>
  <cp:revision>3865</cp:revision>
  <cp:lastPrinted>2024-05-08T04:28:00Z</cp:lastPrinted>
  <dcterms:created xsi:type="dcterms:W3CDTF">2021-08-09T16:53:00Z</dcterms:created>
  <dcterms:modified xsi:type="dcterms:W3CDTF">2026-05-13T08:13:00Z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0x010100BA15160FF6EB0844B47769348100D5B3</vt:lpwstr>
  </property>
  <property fmtid="{D5CDD505-2E9C-101B-9397-08002B2CF9AE}" pid="3" name="MediaServiceImageTags">
    <vt:lpwstr/>
  </property>
  <property fmtid="{D5CDD505-2E9C-101B-9397-08002B2CF9AE}" pid="4" name="Order">
    <vt:r8>57900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